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646AB4EC" w14:textId="2E1A89B3" w:rsidR="00283728" w:rsidRPr="00374636" w:rsidRDefault="005912F3" w:rsidP="005912F3">
      <w:pPr>
        <w:pStyle w:val="EX"/>
        <w:rPr>
          <w:lang w:eastAsia="zh-CN"/>
        </w:rPr>
      </w:pPr>
      <w:r w:rsidRPr="00374636">
        <w:t>[</w:t>
      </w:r>
      <w:r>
        <w:rPr>
          <w:rFonts w:hint="eastAsia"/>
          <w:lang w:eastAsia="zh-CN"/>
        </w:rPr>
        <w:t>60</w:t>
      </w:r>
      <w:r w:rsidRPr="00374636">
        <w:t>]</w:t>
      </w:r>
      <w:r w:rsidRPr="00374636">
        <w:tab/>
        <w:t>3GPP TS 38.</w:t>
      </w:r>
      <w:r>
        <w:rPr>
          <w:rFonts w:hint="eastAsia"/>
          <w:lang w:eastAsia="zh-CN"/>
        </w:rPr>
        <w:t>521-4</w:t>
      </w:r>
      <w:r w:rsidRPr="00374636">
        <w:t>: "</w:t>
      </w:r>
      <w:r w:rsidRPr="00105092">
        <w:t xml:space="preserve">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7.25pt" o:ole="">
            <v:imagedata r:id="rId11" o:title=""/>
          </v:shape>
          <o:OLEObject Type="Embed" ProgID="Equation.3" ShapeID="_x0000_i1025" DrawAspect="Content" ObjectID="_1774199199"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75pt;height:20.25pt" o:ole="">
            <v:imagedata r:id="rId13" o:title=""/>
          </v:shape>
          <o:OLEObject Type="Embed" ProgID="Equation.3" ShapeID="_x0000_i1026" DrawAspect="Content" ObjectID="_1774199200"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lastRenderedPageBreak/>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77777777"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2039FB"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2039FB"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77777777"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2039FB"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2039FB"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lastRenderedPageBreak/>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2039FB"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2039FB"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012AE586"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2039FB"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2039FB"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2039FB"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77777777"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lastRenderedPageBreak/>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77777777"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77777777" w:rsidR="00ED372C" w:rsidRPr="00CB0EB5" w:rsidRDefault="00ED372C" w:rsidP="00AE4DC0">
            <w:pPr>
              <w:pStyle w:val="TAN"/>
            </w:pPr>
            <w:r w:rsidRPr="00CB0EB5">
              <w:t>NOTE 6:</w:t>
            </w:r>
            <w:r w:rsidRPr="00CB0EB5">
              <w:tab/>
              <w:t>The same bands and the same Io conditions for each band apply for this requirement as for the corresponding requirement with the PRS bandwidth of the smallest RB number for the corresponding SCS.</w:t>
            </w:r>
          </w:p>
          <w:p w14:paraId="54D1F632" w14:textId="77777777" w:rsidR="00ED372C" w:rsidRPr="00F8474E" w:rsidRDefault="00ED372C" w:rsidP="00AE4DC0">
            <w:pPr>
              <w:pStyle w:val="TAN"/>
            </w:pPr>
            <w:r w:rsidRPr="00CB0EB5">
              <w:rPr>
                <w:lang w:eastAsia="ko-KR"/>
              </w:rPr>
              <w:t xml:space="preserve">NOTE 7: </w:t>
            </w:r>
            <w:r w:rsidRPr="00CB0EB5">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77777777" w:rsidR="00ED372C" w:rsidRPr="00F8474E" w:rsidRDefault="00ED372C" w:rsidP="00AE4DC0">
            <w:pPr>
              <w:pStyle w:val="TAC"/>
            </w:pPr>
            <w:r w:rsidRPr="00F8474E">
              <w:t xml:space="preserve"> (PRS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D0B1EA5" w14:textId="77777777" w:rsidR="00ED372C" w:rsidRPr="00F8474E" w:rsidRDefault="00ED372C" w:rsidP="00AE4DC0">
            <w:pPr>
              <w:pStyle w:val="TAC"/>
              <w:rPr>
                <w:szCs w:val="18"/>
              </w:rPr>
            </w:pPr>
            <w:r w:rsidRPr="00F8474E">
              <w:rPr>
                <w:szCs w:val="18"/>
              </w:rPr>
              <w:t>NR_FDD_FR1_A, NR_TDD_FR1_A,</w:t>
            </w:r>
          </w:p>
          <w:p w14:paraId="0EA38480" w14:textId="77777777" w:rsidR="00ED372C" w:rsidRPr="00F8474E" w:rsidRDefault="00ED372C" w:rsidP="00AE4DC0">
            <w:pPr>
              <w:pStyle w:val="TAC"/>
            </w:pP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77777777" w:rsidR="00ED372C" w:rsidRPr="00F8474E" w:rsidRDefault="00ED372C" w:rsidP="00AE4DC0">
            <w:pPr>
              <w:pStyle w:val="TAC"/>
              <w:rPr>
                <w:lang w:val="sv-SE" w:eastAsia="zh-CN"/>
              </w:rPr>
            </w:pPr>
            <w:r w:rsidRPr="00F8474E">
              <w:rPr>
                <w:lang w:val="sv-SE" w:eastAsia="zh-CN"/>
              </w:rPr>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77777777" w:rsidR="00ED372C" w:rsidRPr="00F8474E" w:rsidRDefault="00ED372C" w:rsidP="00AE4DC0">
            <w:pPr>
              <w:pStyle w:val="TAN"/>
              <w:rPr>
                <w:iCs/>
                <w:szCs w:val="18"/>
                <w:lang w:val="en-US" w:eastAsia="zh-CN"/>
              </w:rPr>
            </w:pPr>
            <w:r w:rsidRPr="00F8474E">
              <w:t xml:space="preserve">NOTE 2: </w:t>
            </w:r>
            <w:r w:rsidRPr="00F8474E">
              <w:tab/>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dl-PRS-ResourceRepetitionFactor, dl-PRS-NumSymbols and dl-PRS-CombSizeN</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77777777"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lastRenderedPageBreak/>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77777777" w:rsidR="00ED372C" w:rsidRPr="00CB0EB5" w:rsidRDefault="00ED372C" w:rsidP="00AE4DC0">
            <w:pPr>
              <w:pStyle w:val="TAN"/>
              <w:rPr>
                <w:lang w:eastAsia="ko-KR"/>
              </w:rPr>
            </w:pPr>
            <w:r w:rsidRPr="00F81746">
              <w:rPr>
                <w:lang w:eastAsia="ko-KR"/>
              </w:rPr>
              <w:t xml:space="preserve">NOTE 2: </w:t>
            </w:r>
            <w:r w:rsidRPr="00F81746">
              <w:rPr>
                <w:lang w:eastAsia="ko-KR"/>
              </w:rPr>
              <w:tab/>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dl-PRS-ResourceRepetitionFactor, dl-PRS-NumSymbols and</w:t>
            </w:r>
            <w:r w:rsidRPr="00653F03">
              <w:rPr>
                <w:i/>
                <w:lang w:eastAsia="ko-KR"/>
              </w:rPr>
              <w:t xml:space="preserve"> dl-PRS-CombSizeN</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77777777" w:rsidR="00ED372C" w:rsidRPr="00CB0EB5" w:rsidRDefault="00ED372C" w:rsidP="00AE4DC0">
            <w:pPr>
              <w:pStyle w:val="TAN"/>
              <w:rPr>
                <w:lang w:eastAsia="ko-KR"/>
              </w:rPr>
            </w:pPr>
            <w:r w:rsidRPr="00CB0EB5">
              <w:rPr>
                <w:lang w:eastAsia="ko-KR"/>
              </w:rPr>
              <w:t>NOTE 5:</w:t>
            </w:r>
            <w:r w:rsidRPr="00CB0EB5">
              <w:rPr>
                <w:lang w:eastAsia="ko-KR"/>
              </w:rPr>
              <w:tab/>
              <w:t>The same bands and the same Io conditions for each band apply for this requirement as for the corresponding requirement with the PRS bandwidth of the smallest 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lastRenderedPageBreak/>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2039FB"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2039FB"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2039FB"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lastRenderedPageBreak/>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77777777"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2039FB"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2039FB"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0E4FD15A" w14:textId="77777777" w:rsidR="00ED372C" w:rsidRDefault="002039FB" w:rsidP="00ED3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r w:rsidR="00ED3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D372C" w:rsidRPr="00084103">
        <w:t xml:space="preserve"> is the periodicity of DL PRS resource </w:t>
      </w:r>
      <w:r w:rsidR="00ED372C">
        <w:rPr>
          <w:rFonts w:hint="eastAsia"/>
          <w:lang w:eastAsia="zh-CN"/>
        </w:rPr>
        <w:t xml:space="preserve">with muting </w:t>
      </w:r>
      <w:r w:rsidR="00ED372C" w:rsidRPr="00084103">
        <w:t xml:space="preserve">on </w:t>
      </w:r>
      <w:r w:rsidR="00ED372C">
        <w:rPr>
          <w:rFonts w:hint="eastAsia"/>
          <w:lang w:eastAsia="zh-CN"/>
        </w:rPr>
        <w:t xml:space="preserve">positioning </w:t>
      </w:r>
      <w:r w:rsidR="00ED372C" w:rsidRPr="00084103">
        <w:t xml:space="preserve">frequency layer </w:t>
      </w:r>
      <w:r w:rsidR="00ED372C" w:rsidRPr="00084103">
        <w:rPr>
          <w:i/>
          <w:iCs/>
        </w:rPr>
        <w:t>i</w:t>
      </w:r>
      <w:r w:rsidR="00ED372C" w:rsidRPr="00084103">
        <w:t>.</w:t>
      </w:r>
      <w:r w:rsidR="00ED372C">
        <w:rPr>
          <w:rFonts w:hint="eastAsia"/>
          <w:lang w:eastAsia="zh-CN"/>
        </w:rPr>
        <w:t xml:space="preserve"> </w:t>
      </w:r>
    </w:p>
    <w:p w14:paraId="271F2B8F" w14:textId="77777777" w:rsidR="00ED372C" w:rsidRDefault="00ED372C" w:rsidP="00ED372C">
      <w:pPr>
        <w:pStyle w:val="B10"/>
        <w:ind w:firstLine="0"/>
        <w:rPr>
          <w:lang w:eastAsia="zh-CN"/>
        </w:rPr>
      </w:pPr>
      <w:r>
        <w:lastRenderedPageBreak/>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2039FB"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2039FB"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2039FB"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2039FB"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Pr="00374636" w:rsidRDefault="00B73E05" w:rsidP="00B73E05">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77777777" w:rsidR="00ED372C" w:rsidRPr="007D085D" w:rsidRDefault="00ED372C" w:rsidP="00ED372C">
      <w:pPr>
        <w:ind w:left="568" w:hanging="284"/>
      </w:pPr>
      <w:r w:rsidRPr="007D085D">
        <w:t xml:space="preserve">- </w:t>
      </w:r>
      <w:r w:rsidRPr="007D085D">
        <w:tab/>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lastRenderedPageBreak/>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408ECA62" w:rsidR="00ED372C" w:rsidRDefault="00ED372C" w:rsidP="00ED372C">
      <w:r>
        <w:t>Note: The requriements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77777777" w:rsidR="00ED372C" w:rsidRPr="004D54E8" w:rsidRDefault="00ED372C" w:rsidP="00AE4DC0">
            <w:pPr>
              <w:pStyle w:val="TAH"/>
            </w:pPr>
            <w:r w:rsidRPr="004D54E8">
              <w:t>PRS BW (RB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lastRenderedPageBreak/>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77777777" w:rsidR="004B4077" w:rsidRPr="004D54E8" w:rsidRDefault="004B4077" w:rsidP="00AE4DC0">
            <w:pPr>
              <w:pStyle w:val="TAH"/>
              <w:rPr>
                <w:rFonts w:eastAsia="Yu Mincho"/>
              </w:rPr>
            </w:pPr>
            <w:r w:rsidRPr="004D54E8">
              <w:t>PRS BW (RB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lastRenderedPageBreak/>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77777777" w:rsidR="004B4077" w:rsidRDefault="004B4077" w:rsidP="00AE4DC0">
            <w:pPr>
              <w:pStyle w:val="TAH"/>
            </w:pPr>
            <w:r>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77777777" w:rsidR="004B4077" w:rsidRDefault="004B4077" w:rsidP="00AE4DC0">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dl-PRS-ResourceRepetitionFactor, dl-PRS-NumSymbols and dl-PRS-CombSizeN</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77777777" w:rsidR="004B4077" w:rsidRDefault="004B4077" w:rsidP="00AE4DC0">
            <w:pPr>
              <w:pStyle w:val="TAN"/>
            </w:pPr>
            <w:r>
              <w:t>NOTE 6:</w:t>
            </w:r>
            <w:r>
              <w:tab/>
              <w:t>The same bands and the same Io conditions for each band apply for this requirement as for the corresponding requirement with the PRS bandwidth of the smallest 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1"/>
        <w:gridCol w:w="1101"/>
        <w:gridCol w:w="691"/>
        <w:gridCol w:w="1244"/>
        <w:gridCol w:w="1312"/>
        <w:gridCol w:w="2708"/>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lastRenderedPageBreak/>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77777777" w:rsidR="004B4077" w:rsidRDefault="004B4077" w:rsidP="00AE4DC0">
            <w:pPr>
              <w:pStyle w:val="TAH"/>
            </w:pPr>
            <w:r>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77777777" w:rsidR="004B4077" w:rsidRDefault="004B4077" w:rsidP="00AE4DC0">
            <w:pPr>
              <w:pStyle w:val="TAN"/>
              <w:rPr>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dl-PRS-ResourceRepetitionFactor, dl-PRS-NumSymbols and dl-PRS-CombSizeN</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77777777" w:rsidR="004B4077" w:rsidRDefault="004B4077" w:rsidP="00AE4DC0">
            <w:pPr>
              <w:pStyle w:val="TAN"/>
            </w:pPr>
            <w:r>
              <w:t>NOTE 5:</w:t>
            </w:r>
            <w:r>
              <w:tab/>
              <w:t>The same bands and the same Io conditions for each band apply for this requirement as for the corresponding requirement with the PRS bandwidth of the smallest 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5" w:name="_Toc83678015"/>
      <w:bookmarkStart w:id="516" w:name="_Toc90628736"/>
      <w:r w:rsidRPr="00374636">
        <w:t>4.1</w:t>
      </w:r>
      <w:r w:rsidRPr="00374636">
        <w:rPr>
          <w:lang w:eastAsia="zh-CN"/>
        </w:rPr>
        <w:t>5</w:t>
      </w:r>
      <w:r w:rsidRPr="00374636">
        <w:t>.6</w:t>
      </w:r>
      <w:r w:rsidRPr="00374636">
        <w:tab/>
        <w:t>Reporting mapping</w:t>
      </w:r>
      <w:bookmarkEnd w:id="515"/>
      <w:bookmarkEnd w:id="516"/>
    </w:p>
    <w:p w14:paraId="6981916F" w14:textId="77777777" w:rsidR="00D65C49" w:rsidRPr="00374636" w:rsidRDefault="00D65C49" w:rsidP="00D65C49">
      <w:pPr>
        <w:pStyle w:val="Heading4"/>
        <w:rPr>
          <w:lang w:eastAsia="zh-CN"/>
        </w:rPr>
      </w:pPr>
      <w:bookmarkStart w:id="517" w:name="_Toc83678016"/>
      <w:bookmarkStart w:id="518" w:name="_Toc90628737"/>
      <w:bookmarkStart w:id="519"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7"/>
      <w:bookmarkEnd w:id="518"/>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0" w:name="_Toc83678017"/>
      <w:bookmarkStart w:id="521" w:name="_Toc90628738"/>
      <w:r w:rsidRPr="00374636">
        <w:rPr>
          <w:lang w:eastAsia="zh-CN"/>
        </w:rPr>
        <w:t>4.15.6.2</w:t>
      </w:r>
      <w:r w:rsidRPr="00374636">
        <w:rPr>
          <w:lang w:eastAsia="zh-CN"/>
        </w:rPr>
        <w:tab/>
      </w:r>
      <w:r w:rsidRPr="00374636">
        <w:rPr>
          <w:lang w:eastAsia="zh-CN"/>
        </w:rPr>
        <w:tab/>
        <w:t>Differential Reporting for DL RSTD Measurement</w:t>
      </w:r>
      <w:bookmarkEnd w:id="520"/>
      <w:bookmarkEnd w:id="521"/>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lastRenderedPageBreak/>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2" w:name="_Toc83678018"/>
      <w:bookmarkStart w:id="523" w:name="_Toc90628739"/>
      <w:r w:rsidRPr="00374636">
        <w:rPr>
          <w:lang w:eastAsia="zh-CN"/>
        </w:rPr>
        <w:t>4.15.6.3</w:t>
      </w:r>
      <w:r w:rsidRPr="00374636">
        <w:rPr>
          <w:lang w:eastAsia="zh-CN"/>
        </w:rPr>
        <w:tab/>
        <w:t>Additional Path Report Mapping for DL RSTD</w:t>
      </w:r>
      <w:bookmarkEnd w:id="522"/>
      <w:bookmarkEnd w:id="523"/>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lastRenderedPageBreak/>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lastRenderedPageBreak/>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9"/>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4" w:name="_Toc83678019"/>
      <w:bookmarkStart w:id="525" w:name="_Toc90628740"/>
      <w:r w:rsidRPr="00374636">
        <w:t>4.</w:t>
      </w:r>
      <w:r w:rsidRPr="00374636">
        <w:rPr>
          <w:lang w:eastAsia="zh-CN"/>
        </w:rPr>
        <w:t>16</w:t>
      </w:r>
      <w:r w:rsidRPr="00374636">
        <w:t>.1</w:t>
      </w:r>
      <w:r w:rsidRPr="00374636">
        <w:tab/>
        <w:t>Simulated cells</w:t>
      </w:r>
      <w:bookmarkEnd w:id="524"/>
      <w:bookmarkEnd w:id="525"/>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6" w:name="_Toc83678020"/>
      <w:bookmarkStart w:id="527" w:name="_Toc90628741"/>
      <w:r w:rsidRPr="00374636">
        <w:t>4.</w:t>
      </w:r>
      <w:r w:rsidRPr="00374636">
        <w:rPr>
          <w:lang w:eastAsia="zh-CN"/>
        </w:rPr>
        <w:t>16</w:t>
      </w:r>
      <w:r w:rsidRPr="00374636">
        <w:t>.2</w:t>
      </w:r>
      <w:r w:rsidRPr="00374636">
        <w:tab/>
        <w:t>Propagation conditions</w:t>
      </w:r>
      <w:bookmarkEnd w:id="526"/>
      <w:bookmarkEnd w:id="527"/>
    </w:p>
    <w:p w14:paraId="3E6A73DB" w14:textId="372060FD" w:rsidR="00BA1761" w:rsidRDefault="00506475" w:rsidP="00BA1761">
      <w:pPr>
        <w:rPr>
          <w:lang w:eastAsia="zh-CN"/>
        </w:rPr>
      </w:pPr>
      <w:bookmarkStart w:id="528" w:name="_Toc83678021"/>
      <w:bookmarkStart w:id="529"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8"/>
      <w:bookmarkEnd w:id="529"/>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0" w:name="_Toc83678022"/>
      <w:bookmarkStart w:id="531"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0"/>
      <w:bookmarkEnd w:id="531"/>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lastRenderedPageBreak/>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2039FB"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77777777"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77777777"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2039FB"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2039FB"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2039FB"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2039FB"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2" w:name="_Toc83678023"/>
      <w:bookmarkStart w:id="533"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2"/>
      <w:bookmarkEnd w:id="533"/>
    </w:p>
    <w:p w14:paraId="6DDE205B" w14:textId="77777777" w:rsidR="005B2C68" w:rsidRPr="00374636" w:rsidRDefault="005B2C68" w:rsidP="005B2C68">
      <w:pPr>
        <w:rPr>
          <w:rFonts w:eastAsiaTheme="minorEastAsia" w:cs="v4.2.0"/>
        </w:rPr>
      </w:pPr>
      <w:bookmarkStart w:id="534" w:name="_Toc83678024"/>
      <w:bookmarkStart w:id="535"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lastRenderedPageBreak/>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6" w:name="OLE_LINK15"/>
            <w:bookmarkStart w:id="537" w:name="OLE_LINK14"/>
            <w:r w:rsidRPr="00374636">
              <w:rPr>
                <w:rFonts w:ascii="Arial" w:hAnsi="Arial" w:cs="Arial"/>
                <w:sz w:val="18"/>
                <w:lang w:eastAsia="zh-CN"/>
              </w:rPr>
              <w:t>±6.5</w:t>
            </w:r>
            <w:bookmarkEnd w:id="536"/>
            <w:bookmarkEnd w:id="537"/>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4"/>
      <w:bookmarkEnd w:id="535"/>
    </w:p>
    <w:p w14:paraId="38737ECA" w14:textId="77777777" w:rsidR="00D65C49" w:rsidRPr="00374636" w:rsidRDefault="00D65C49" w:rsidP="00D65C49">
      <w:pPr>
        <w:pStyle w:val="Heading4"/>
        <w:rPr>
          <w:lang w:eastAsia="zh-CN"/>
        </w:rPr>
      </w:pPr>
      <w:bookmarkStart w:id="538" w:name="_Toc83678025"/>
      <w:bookmarkStart w:id="539"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8"/>
      <w:bookmarkEnd w:id="539"/>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0" w:name="_Toc83678026"/>
      <w:bookmarkStart w:id="541"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0"/>
      <w:bookmarkEnd w:id="541"/>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5047061F"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Pr="007C0413">
        <w:rPr>
          <w:rFonts w:hint="eastAsia"/>
          <w:lang w:eastAsia="zh-CN"/>
        </w:rPr>
        <w:t>4.16.4.1</w:t>
      </w:r>
      <w:r w:rsidRPr="007C0413">
        <w:rPr>
          <w:lang w:eastAsia="zh-CN"/>
        </w:rPr>
        <w:t xml:space="preserve"> is re-used for PRS-RSRPP.</w:t>
      </w:r>
    </w:p>
    <w:p w14:paraId="604D4177" w14:textId="77777777"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shd w:val="clear" w:color="auto" w:fill="auto"/>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shd w:val="clear" w:color="auto" w:fill="auto"/>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shd w:val="clear" w:color="auto" w:fill="auto"/>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shd w:val="clear" w:color="auto" w:fill="auto"/>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shd w:val="clear" w:color="auto" w:fill="auto"/>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shd w:val="clear" w:color="auto" w:fill="auto"/>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shd w:val="clear" w:color="auto" w:fill="auto"/>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shd w:val="clear" w:color="auto" w:fill="auto"/>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shd w:val="clear" w:color="auto" w:fill="auto"/>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shd w:val="clear" w:color="auto" w:fill="auto"/>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shd w:val="clear" w:color="auto" w:fill="auto"/>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shd w:val="clear" w:color="auto" w:fill="auto"/>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shd w:val="clear" w:color="auto" w:fill="auto"/>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shd w:val="clear" w:color="auto" w:fill="auto"/>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shd w:val="clear" w:color="auto" w:fill="auto"/>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shd w:val="clear" w:color="auto" w:fill="auto"/>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shd w:val="clear" w:color="auto" w:fill="auto"/>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shd w:val="clear" w:color="auto" w:fill="auto"/>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shd w:val="clear" w:color="auto" w:fill="auto"/>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shd w:val="clear" w:color="auto" w:fill="auto"/>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shd w:val="clear" w:color="auto" w:fill="auto"/>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shd w:val="clear" w:color="auto" w:fill="auto"/>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shd w:val="clear" w:color="auto" w:fill="auto"/>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shd w:val="clear" w:color="auto" w:fill="auto"/>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shd w:val="clear" w:color="auto" w:fill="auto"/>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shd w:val="clear" w:color="auto" w:fill="auto"/>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shd w:val="clear" w:color="auto" w:fill="auto"/>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shd w:val="clear" w:color="auto" w:fill="auto"/>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shd w:val="clear" w:color="auto" w:fill="auto"/>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shd w:val="clear" w:color="auto" w:fill="auto"/>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shd w:val="clear" w:color="auto" w:fill="auto"/>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shd w:val="clear" w:color="auto" w:fill="auto"/>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shd w:val="clear" w:color="auto" w:fill="auto"/>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shd w:val="clear" w:color="auto" w:fill="auto"/>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shd w:val="clear" w:color="auto" w:fill="auto"/>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shd w:val="clear" w:color="auto" w:fill="auto"/>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shd w:val="clear" w:color="auto" w:fill="auto"/>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shd w:val="clear" w:color="auto" w:fill="auto"/>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shd w:val="clear" w:color="auto" w:fill="auto"/>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shd w:val="clear" w:color="auto" w:fill="auto"/>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shd w:val="clear" w:color="auto" w:fill="auto"/>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shd w:val="clear" w:color="auto" w:fill="auto"/>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shd w:val="clear" w:color="auto" w:fill="auto"/>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shd w:val="clear" w:color="auto" w:fill="auto"/>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shd w:val="clear" w:color="auto" w:fill="auto"/>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shd w:val="clear" w:color="auto" w:fill="auto"/>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shd w:val="clear" w:color="auto" w:fill="auto"/>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shd w:val="clear" w:color="auto" w:fill="auto"/>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shd w:val="clear" w:color="auto" w:fill="auto"/>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shd w:val="clear" w:color="auto" w:fill="auto"/>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shd w:val="clear" w:color="auto" w:fill="auto"/>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shd w:val="clear" w:color="auto" w:fill="auto"/>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shd w:val="clear" w:color="auto" w:fill="auto"/>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shd w:val="clear" w:color="auto" w:fill="auto"/>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shd w:val="clear" w:color="auto" w:fill="auto"/>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shd w:val="clear" w:color="auto" w:fill="auto"/>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shd w:val="clear" w:color="auto" w:fill="auto"/>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shd w:val="clear" w:color="auto" w:fill="auto"/>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shd w:val="clear" w:color="auto" w:fill="auto"/>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shd w:val="clear" w:color="auto" w:fill="auto"/>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shd w:val="clear" w:color="auto" w:fill="auto"/>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shd w:val="clear" w:color="auto" w:fill="auto"/>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shd w:val="clear" w:color="auto" w:fill="auto"/>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shd w:val="clear" w:color="auto" w:fill="auto"/>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shd w:val="clear" w:color="auto" w:fill="auto"/>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shd w:val="clear" w:color="auto" w:fill="auto"/>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shd w:val="clear" w:color="auto" w:fill="auto"/>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shd w:val="clear" w:color="auto" w:fill="auto"/>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shd w:val="clear" w:color="auto" w:fill="auto"/>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shd w:val="clear" w:color="auto" w:fill="auto"/>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shd w:val="clear" w:color="auto" w:fill="auto"/>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shd w:val="clear" w:color="auto" w:fill="auto"/>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shd w:val="clear" w:color="auto" w:fill="auto"/>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shd w:val="clear" w:color="auto" w:fill="auto"/>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shd w:val="clear" w:color="auto" w:fill="auto"/>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shd w:val="clear" w:color="auto" w:fill="auto"/>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shd w:val="clear" w:color="auto" w:fill="auto"/>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shd w:val="clear" w:color="auto" w:fill="auto"/>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shd w:val="clear" w:color="auto" w:fill="auto"/>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shd w:val="clear" w:color="auto" w:fill="auto"/>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shd w:val="clear" w:color="auto" w:fill="auto"/>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shd w:val="clear" w:color="auto" w:fill="auto"/>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shd w:val="clear" w:color="auto" w:fill="auto"/>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shd w:val="clear" w:color="auto" w:fill="auto"/>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shd w:val="clear" w:color="auto" w:fill="auto"/>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shd w:val="clear" w:color="auto" w:fill="auto"/>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shd w:val="clear" w:color="auto" w:fill="auto"/>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shd w:val="clear" w:color="auto" w:fill="auto"/>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shd w:val="clear" w:color="auto" w:fill="auto"/>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shd w:val="clear" w:color="auto" w:fill="auto"/>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shd w:val="clear" w:color="auto" w:fill="auto"/>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shd w:val="clear" w:color="auto" w:fill="auto"/>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shd w:val="clear" w:color="auto" w:fill="auto"/>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shd w:val="clear" w:color="auto" w:fill="auto"/>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shd w:val="clear" w:color="auto" w:fill="auto"/>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shd w:val="clear" w:color="auto" w:fill="auto"/>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shd w:val="clear" w:color="auto" w:fill="auto"/>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shd w:val="clear" w:color="auto" w:fill="auto"/>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shd w:val="clear" w:color="auto" w:fill="auto"/>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shd w:val="clear" w:color="auto" w:fill="auto"/>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shd w:val="clear" w:color="auto" w:fill="auto"/>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shd w:val="clear" w:color="auto" w:fill="auto"/>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shd w:val="clear" w:color="auto" w:fill="auto"/>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shd w:val="clear" w:color="auto" w:fill="auto"/>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shd w:val="clear" w:color="auto" w:fill="auto"/>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shd w:val="clear" w:color="auto" w:fill="auto"/>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shd w:val="clear" w:color="auto" w:fill="auto"/>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shd w:val="clear" w:color="auto" w:fill="auto"/>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shd w:val="clear" w:color="auto" w:fill="auto"/>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shd w:val="clear" w:color="auto" w:fill="auto"/>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shd w:val="clear" w:color="auto" w:fill="auto"/>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lastRenderedPageBreak/>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shd w:val="clear" w:color="auto" w:fill="auto"/>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shd w:val="clear" w:color="auto" w:fill="auto"/>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shd w:val="clear" w:color="auto" w:fill="auto"/>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shd w:val="clear" w:color="auto" w:fill="auto"/>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shd w:val="clear" w:color="auto" w:fill="auto"/>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shd w:val="clear" w:color="auto" w:fill="auto"/>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shd w:val="clear" w:color="auto" w:fill="auto"/>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shd w:val="clear" w:color="auto" w:fill="auto"/>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shd w:val="clear" w:color="auto" w:fill="auto"/>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shd w:val="clear" w:color="auto" w:fill="auto"/>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shd w:val="clear" w:color="auto" w:fill="auto"/>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shd w:val="clear" w:color="auto" w:fill="auto"/>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shd w:val="clear" w:color="auto" w:fill="auto"/>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shd w:val="clear" w:color="auto" w:fill="auto"/>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shd w:val="clear" w:color="auto" w:fill="auto"/>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shd w:val="clear" w:color="auto" w:fill="auto"/>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shd w:val="clear" w:color="auto" w:fill="auto"/>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shd w:val="clear" w:color="auto" w:fill="auto"/>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shd w:val="clear" w:color="auto" w:fill="auto"/>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shd w:val="clear" w:color="auto" w:fill="auto"/>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shd w:val="clear" w:color="auto" w:fill="auto"/>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shd w:val="clear" w:color="auto" w:fill="auto"/>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shd w:val="clear" w:color="auto" w:fill="auto"/>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shd w:val="clear" w:color="auto" w:fill="auto"/>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shd w:val="clear" w:color="auto" w:fill="auto"/>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shd w:val="clear" w:color="auto" w:fill="auto"/>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shd w:val="clear" w:color="auto" w:fill="auto"/>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shd w:val="clear" w:color="auto" w:fill="auto"/>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shd w:val="clear" w:color="auto" w:fill="auto"/>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shd w:val="clear" w:color="auto" w:fill="auto"/>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shd w:val="clear" w:color="auto" w:fill="auto"/>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shd w:val="clear" w:color="auto" w:fill="auto"/>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shd w:val="clear" w:color="auto" w:fill="auto"/>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shd w:val="clear" w:color="auto" w:fill="auto"/>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shd w:val="clear" w:color="auto" w:fill="auto"/>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shd w:val="clear" w:color="auto" w:fill="auto"/>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shd w:val="clear" w:color="auto" w:fill="auto"/>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shd w:val="clear" w:color="auto" w:fill="auto"/>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shd w:val="clear" w:color="auto" w:fill="auto"/>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shd w:val="clear" w:color="auto" w:fill="auto"/>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shd w:val="clear" w:color="auto" w:fill="auto"/>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shd w:val="clear" w:color="auto" w:fill="auto"/>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shd w:val="clear" w:color="auto" w:fill="auto"/>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shd w:val="clear" w:color="auto" w:fill="auto"/>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shd w:val="clear" w:color="auto" w:fill="auto"/>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shd w:val="clear" w:color="auto" w:fill="auto"/>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shd w:val="clear" w:color="auto" w:fill="auto"/>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shd w:val="clear" w:color="auto" w:fill="auto"/>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shd w:val="clear" w:color="auto" w:fill="auto"/>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shd w:val="clear" w:color="auto" w:fill="auto"/>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shd w:val="clear" w:color="auto" w:fill="auto"/>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shd w:val="clear" w:color="auto" w:fill="auto"/>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shd w:val="clear" w:color="auto" w:fill="auto"/>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shd w:val="clear" w:color="auto" w:fill="auto"/>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shd w:val="clear" w:color="auto" w:fill="auto"/>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shd w:val="clear" w:color="auto" w:fill="auto"/>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shd w:val="clear" w:color="auto" w:fill="auto"/>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shd w:val="clear" w:color="auto" w:fill="auto"/>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shd w:val="clear" w:color="auto" w:fill="auto"/>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shd w:val="clear" w:color="auto" w:fill="auto"/>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shd w:val="clear" w:color="auto" w:fill="auto"/>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shd w:val="clear" w:color="auto" w:fill="auto"/>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shd w:val="clear" w:color="auto" w:fill="auto"/>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shd w:val="clear" w:color="auto" w:fill="auto"/>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shd w:val="clear" w:color="auto" w:fill="auto"/>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shd w:val="clear" w:color="auto" w:fill="auto"/>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shd w:val="clear" w:color="auto" w:fill="auto"/>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shd w:val="clear" w:color="auto" w:fill="auto"/>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shd w:val="clear" w:color="auto" w:fill="auto"/>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shd w:val="clear" w:color="auto" w:fill="auto"/>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shd w:val="clear" w:color="auto" w:fill="auto"/>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shd w:val="clear" w:color="auto" w:fill="auto"/>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shd w:val="clear" w:color="auto" w:fill="auto"/>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shd w:val="clear" w:color="auto" w:fill="auto"/>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shd w:val="clear" w:color="auto" w:fill="auto"/>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shd w:val="clear" w:color="auto" w:fill="auto"/>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shd w:val="clear" w:color="auto" w:fill="auto"/>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shd w:val="clear" w:color="auto" w:fill="auto"/>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shd w:val="clear" w:color="auto" w:fill="auto"/>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shd w:val="clear" w:color="auto" w:fill="auto"/>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shd w:val="clear" w:color="auto" w:fill="auto"/>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shd w:val="clear" w:color="auto" w:fill="auto"/>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shd w:val="clear" w:color="auto" w:fill="auto"/>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shd w:val="clear" w:color="auto" w:fill="auto"/>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shd w:val="clear" w:color="auto" w:fill="auto"/>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shd w:val="clear" w:color="auto" w:fill="auto"/>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shd w:val="clear" w:color="auto" w:fill="auto"/>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shd w:val="clear" w:color="auto" w:fill="auto"/>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374636">
        <w:t>4A</w:t>
      </w:r>
      <w:r w:rsidRPr="00374636">
        <w:tab/>
        <w:t>Support of 4 Rx capable UEs</w:t>
      </w:r>
      <w:bookmarkEnd w:id="542"/>
      <w:bookmarkEnd w:id="543"/>
      <w:bookmarkEnd w:id="544"/>
      <w:bookmarkEnd w:id="545"/>
      <w:bookmarkEnd w:id="546"/>
      <w:bookmarkEnd w:id="547"/>
    </w:p>
    <w:p w14:paraId="536C4FB8" w14:textId="77777777" w:rsidR="00D65C49" w:rsidRPr="00374636" w:rsidRDefault="00D65C49" w:rsidP="00D65C49">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374636">
        <w:t>4A.0</w:t>
      </w:r>
      <w:r w:rsidRPr="00374636">
        <w:tab/>
        <w:t>Introduction</w:t>
      </w:r>
      <w:bookmarkEnd w:id="548"/>
      <w:bookmarkEnd w:id="549"/>
      <w:bookmarkEnd w:id="550"/>
      <w:bookmarkEnd w:id="551"/>
      <w:bookmarkEnd w:id="552"/>
      <w:bookmarkEnd w:id="553"/>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374636">
        <w:lastRenderedPageBreak/>
        <w:t>4A.1</w:t>
      </w:r>
      <w:r w:rsidRPr="00374636">
        <w:tab/>
        <w:t>RAT Independent Tests</w:t>
      </w:r>
      <w:bookmarkEnd w:id="554"/>
      <w:bookmarkEnd w:id="555"/>
      <w:bookmarkEnd w:id="556"/>
      <w:bookmarkEnd w:id="557"/>
      <w:bookmarkEnd w:id="558"/>
      <w:bookmarkEnd w:id="559"/>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374636">
        <w:t>4A.2</w:t>
      </w:r>
      <w:r w:rsidRPr="00374636">
        <w:tab/>
        <w:t>RAT Dependent Tests</w:t>
      </w:r>
      <w:bookmarkEnd w:id="560"/>
      <w:bookmarkEnd w:id="561"/>
      <w:bookmarkEnd w:id="562"/>
      <w:bookmarkEnd w:id="563"/>
      <w:bookmarkEnd w:id="564"/>
      <w:bookmarkEnd w:id="565"/>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374636">
        <w:t>4A.2.1</w:t>
      </w:r>
      <w:r w:rsidRPr="00374636">
        <w:tab/>
        <w:t>Principle of testing</w:t>
      </w:r>
      <w:bookmarkEnd w:id="566"/>
      <w:bookmarkEnd w:id="567"/>
      <w:bookmarkEnd w:id="568"/>
      <w:bookmarkEnd w:id="569"/>
      <w:bookmarkEnd w:id="570"/>
      <w:bookmarkEnd w:id="571"/>
    </w:p>
    <w:p w14:paraId="64BDE81F" w14:textId="77777777" w:rsidR="00D65C49" w:rsidRPr="00374636" w:rsidRDefault="00D65C49" w:rsidP="00D65C49">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374636">
        <w:t>4A.2.1.1</w:t>
      </w:r>
      <w:r w:rsidRPr="00374636">
        <w:tab/>
        <w:t>Single carrier tests</w:t>
      </w:r>
      <w:bookmarkEnd w:id="572"/>
      <w:bookmarkEnd w:id="573"/>
      <w:bookmarkEnd w:id="574"/>
      <w:bookmarkEnd w:id="575"/>
      <w:bookmarkEnd w:id="576"/>
      <w:bookmarkEnd w:id="577"/>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374636">
        <w:t>4A.2.1.2</w:t>
      </w:r>
      <w:r w:rsidRPr="00374636">
        <w:tab/>
        <w:t>Carrier Aggregation tests</w:t>
      </w:r>
      <w:bookmarkEnd w:id="578"/>
      <w:bookmarkEnd w:id="579"/>
      <w:bookmarkEnd w:id="580"/>
      <w:bookmarkEnd w:id="581"/>
      <w:bookmarkEnd w:id="582"/>
      <w:bookmarkEnd w:id="583"/>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374636">
        <w:t>4A</w:t>
      </w:r>
      <w:r w:rsidRPr="00374636">
        <w:rPr>
          <w:snapToGrid w:val="0"/>
        </w:rPr>
        <w:t>.2.1.3</w:t>
      </w:r>
      <w:r w:rsidRPr="00374636">
        <w:rPr>
          <w:snapToGrid w:val="0"/>
        </w:rPr>
        <w:tab/>
        <w:t>Antenna connection for bands where 2RX is supported</w:t>
      </w:r>
      <w:bookmarkEnd w:id="584"/>
      <w:bookmarkEnd w:id="585"/>
      <w:bookmarkEnd w:id="586"/>
      <w:bookmarkEnd w:id="587"/>
      <w:bookmarkEnd w:id="588"/>
      <w:bookmarkEnd w:id="589"/>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374636">
        <w:t>4A</w:t>
      </w:r>
      <w:r w:rsidRPr="00374636">
        <w:rPr>
          <w:snapToGrid w:val="0"/>
        </w:rPr>
        <w:t>.2.1.4</w:t>
      </w:r>
      <w:r w:rsidRPr="00374636">
        <w:rPr>
          <w:snapToGrid w:val="0"/>
        </w:rPr>
        <w:tab/>
        <w:t>Antenna connection for bands where 4RX is supported</w:t>
      </w:r>
      <w:bookmarkEnd w:id="590"/>
      <w:bookmarkEnd w:id="591"/>
      <w:bookmarkEnd w:id="592"/>
      <w:bookmarkEnd w:id="593"/>
      <w:bookmarkEnd w:id="594"/>
      <w:bookmarkEnd w:id="595"/>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374636">
        <w:t>4B</w:t>
      </w:r>
      <w:r w:rsidRPr="00374636">
        <w:tab/>
        <w:t>Applicability of tests for types and Categories of UE</w:t>
      </w:r>
      <w:bookmarkEnd w:id="596"/>
      <w:bookmarkEnd w:id="597"/>
      <w:bookmarkEnd w:id="598"/>
      <w:bookmarkEnd w:id="599"/>
      <w:bookmarkEnd w:id="600"/>
      <w:bookmarkEnd w:id="601"/>
    </w:p>
    <w:p w14:paraId="70FCABA1" w14:textId="77777777" w:rsidR="00D65C49" w:rsidRPr="00374636" w:rsidRDefault="00D65C49" w:rsidP="00D65C49">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374636">
        <w:t>4B.1</w:t>
      </w:r>
      <w:r w:rsidRPr="00374636">
        <w:tab/>
        <w:t>Introduction</w:t>
      </w:r>
      <w:bookmarkEnd w:id="602"/>
      <w:bookmarkEnd w:id="603"/>
      <w:bookmarkEnd w:id="604"/>
      <w:bookmarkEnd w:id="605"/>
      <w:bookmarkEnd w:id="606"/>
      <w:bookmarkEnd w:id="607"/>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374636">
        <w:t>4B.2</w:t>
      </w:r>
      <w:r w:rsidRPr="00374636">
        <w:tab/>
        <w:t>Applicability of requirements and tests</w:t>
      </w:r>
      <w:bookmarkEnd w:id="608"/>
      <w:bookmarkEnd w:id="609"/>
      <w:bookmarkEnd w:id="610"/>
      <w:bookmarkEnd w:id="611"/>
      <w:bookmarkEnd w:id="612"/>
      <w:bookmarkEnd w:id="613"/>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lastRenderedPageBreak/>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lastRenderedPageBreak/>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4" w:name="_Toc27481381"/>
      <w:bookmarkStart w:id="615" w:name="_Toc68182631"/>
      <w:bookmarkStart w:id="616" w:name="_Toc75461475"/>
      <w:bookmarkStart w:id="617" w:name="_Toc76023596"/>
      <w:bookmarkStart w:id="618" w:name="_Toc83678039"/>
      <w:bookmarkStart w:id="619" w:name="_Toc90628760"/>
      <w:r w:rsidRPr="00374636">
        <w:lastRenderedPageBreak/>
        <w:t>5</w:t>
      </w:r>
      <w:r w:rsidRPr="00374636">
        <w:tab/>
        <w:t>UTRA A-GPS Minimum Performance requirements</w:t>
      </w:r>
      <w:bookmarkEnd w:id="614"/>
      <w:bookmarkEnd w:id="615"/>
      <w:bookmarkEnd w:id="616"/>
      <w:bookmarkEnd w:id="617"/>
      <w:bookmarkEnd w:id="618"/>
      <w:bookmarkEnd w:id="619"/>
    </w:p>
    <w:p w14:paraId="68B140F3" w14:textId="77777777" w:rsidR="00D65C49" w:rsidRPr="00374636" w:rsidRDefault="00D65C49" w:rsidP="00D65C49">
      <w:pPr>
        <w:pStyle w:val="Heading2"/>
      </w:pPr>
      <w:bookmarkStart w:id="620" w:name="_Toc27481382"/>
      <w:bookmarkStart w:id="621" w:name="_Toc68182632"/>
      <w:bookmarkStart w:id="622" w:name="_Toc75461476"/>
      <w:bookmarkStart w:id="623" w:name="_Toc76023597"/>
      <w:bookmarkStart w:id="624" w:name="_Toc83678040"/>
      <w:bookmarkStart w:id="625" w:name="_Toc90628761"/>
      <w:r w:rsidRPr="00374636">
        <w:t>5.1</w:t>
      </w:r>
      <w:r w:rsidRPr="00374636">
        <w:tab/>
        <w:t>General</w:t>
      </w:r>
      <w:bookmarkEnd w:id="620"/>
      <w:bookmarkEnd w:id="621"/>
      <w:bookmarkEnd w:id="622"/>
      <w:bookmarkEnd w:id="623"/>
      <w:bookmarkEnd w:id="624"/>
      <w:bookmarkEnd w:id="625"/>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6" w:name="_Toc27481383"/>
      <w:bookmarkStart w:id="627" w:name="_Toc68182633"/>
      <w:bookmarkStart w:id="628" w:name="_Toc75461477"/>
      <w:bookmarkStart w:id="629" w:name="_Toc76023598"/>
      <w:bookmarkStart w:id="630" w:name="_Toc83678041"/>
      <w:bookmarkStart w:id="631" w:name="_Toc90628762"/>
      <w:r w:rsidRPr="00374636">
        <w:t>5.2</w:t>
      </w:r>
      <w:r w:rsidRPr="00374636">
        <w:tab/>
        <w:t>Sensitivity</w:t>
      </w:r>
      <w:bookmarkEnd w:id="626"/>
      <w:bookmarkEnd w:id="627"/>
      <w:bookmarkEnd w:id="628"/>
      <w:bookmarkEnd w:id="629"/>
      <w:bookmarkEnd w:id="630"/>
      <w:bookmarkEnd w:id="631"/>
    </w:p>
    <w:p w14:paraId="0515F558" w14:textId="77777777" w:rsidR="00D65C49" w:rsidRPr="00374636" w:rsidRDefault="00D65C49" w:rsidP="00D65C49">
      <w:pPr>
        <w:pStyle w:val="Heading3"/>
      </w:pPr>
      <w:bookmarkStart w:id="632" w:name="_Toc27481384"/>
      <w:bookmarkStart w:id="633" w:name="_Toc68182634"/>
      <w:bookmarkStart w:id="634" w:name="_Toc75461478"/>
      <w:bookmarkStart w:id="635" w:name="_Toc76023599"/>
      <w:bookmarkStart w:id="636" w:name="_Toc83678042"/>
      <w:bookmarkStart w:id="637" w:name="_Toc90628763"/>
      <w:r w:rsidRPr="00374636">
        <w:t>5.2.1</w:t>
      </w:r>
      <w:r w:rsidRPr="00374636">
        <w:tab/>
        <w:t>Sensitivity Coarse Time Assistance</w:t>
      </w:r>
      <w:bookmarkEnd w:id="632"/>
      <w:bookmarkEnd w:id="633"/>
      <w:bookmarkEnd w:id="634"/>
      <w:bookmarkEnd w:id="635"/>
      <w:bookmarkEnd w:id="636"/>
      <w:bookmarkEnd w:id="637"/>
    </w:p>
    <w:p w14:paraId="3671EAD0" w14:textId="77777777" w:rsidR="00D65C49" w:rsidRPr="00374636" w:rsidRDefault="00D65C49" w:rsidP="00D65C49">
      <w:pPr>
        <w:pStyle w:val="Heading4"/>
      </w:pPr>
      <w:bookmarkStart w:id="638" w:name="_Toc27481385"/>
      <w:bookmarkStart w:id="639" w:name="_Toc68182635"/>
      <w:bookmarkStart w:id="640" w:name="_Toc75461479"/>
      <w:bookmarkStart w:id="641" w:name="_Toc76023600"/>
      <w:bookmarkStart w:id="642" w:name="_Toc83678043"/>
      <w:bookmarkStart w:id="643" w:name="_Toc90628764"/>
      <w:r w:rsidRPr="00374636">
        <w:t>5.2.1.1</w:t>
      </w:r>
      <w:r w:rsidRPr="00374636">
        <w:tab/>
        <w:t>Definition and applicability</w:t>
      </w:r>
      <w:bookmarkEnd w:id="638"/>
      <w:bookmarkEnd w:id="639"/>
      <w:bookmarkEnd w:id="640"/>
      <w:bookmarkEnd w:id="641"/>
      <w:bookmarkEnd w:id="642"/>
      <w:bookmarkEnd w:id="643"/>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4" w:name="_Toc27481386"/>
      <w:bookmarkStart w:id="645" w:name="_Toc68182636"/>
      <w:bookmarkStart w:id="646" w:name="_Toc75461480"/>
      <w:bookmarkStart w:id="647" w:name="_Toc76023601"/>
      <w:bookmarkStart w:id="648" w:name="_Toc83678044"/>
      <w:bookmarkStart w:id="649" w:name="_Toc90628765"/>
      <w:r w:rsidRPr="00374636">
        <w:t>5.2.1.2</w:t>
      </w:r>
      <w:r w:rsidRPr="00374636">
        <w:tab/>
        <w:t>Minimum requirements</w:t>
      </w:r>
      <w:bookmarkEnd w:id="644"/>
      <w:bookmarkEnd w:id="645"/>
      <w:bookmarkEnd w:id="646"/>
      <w:bookmarkEnd w:id="647"/>
      <w:bookmarkEnd w:id="648"/>
      <w:bookmarkEnd w:id="649"/>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0" w:name="_Toc27481387"/>
      <w:bookmarkStart w:id="651" w:name="_Toc68182637"/>
      <w:bookmarkStart w:id="652" w:name="_Toc75461481"/>
      <w:bookmarkStart w:id="653" w:name="_Toc76023602"/>
      <w:bookmarkStart w:id="654" w:name="_Toc83678045"/>
      <w:bookmarkStart w:id="655" w:name="_Toc90628766"/>
      <w:r w:rsidRPr="00374636">
        <w:t>5.2.1.3</w:t>
      </w:r>
      <w:r w:rsidRPr="00374636">
        <w:tab/>
        <w:t>Test purpose</w:t>
      </w:r>
      <w:bookmarkEnd w:id="650"/>
      <w:bookmarkEnd w:id="651"/>
      <w:bookmarkEnd w:id="652"/>
      <w:bookmarkEnd w:id="653"/>
      <w:bookmarkEnd w:id="654"/>
      <w:bookmarkEnd w:id="655"/>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6" w:name="_Toc27481388"/>
      <w:bookmarkStart w:id="657" w:name="_Toc68182638"/>
      <w:bookmarkStart w:id="658" w:name="_Toc75461482"/>
      <w:bookmarkStart w:id="659" w:name="_Toc76023603"/>
      <w:bookmarkStart w:id="660" w:name="_Toc83678046"/>
      <w:bookmarkStart w:id="661" w:name="_Toc90628767"/>
      <w:r w:rsidRPr="00374636">
        <w:lastRenderedPageBreak/>
        <w:t>5.2.1.4</w:t>
      </w:r>
      <w:r w:rsidRPr="00374636">
        <w:tab/>
        <w:t>Method of test</w:t>
      </w:r>
      <w:bookmarkEnd w:id="656"/>
      <w:bookmarkEnd w:id="657"/>
      <w:bookmarkEnd w:id="658"/>
      <w:bookmarkEnd w:id="659"/>
      <w:bookmarkEnd w:id="660"/>
      <w:bookmarkEnd w:id="661"/>
    </w:p>
    <w:p w14:paraId="4F208C47" w14:textId="77777777" w:rsidR="00D65C49" w:rsidRPr="00374636" w:rsidRDefault="00D65C49" w:rsidP="00D65C49">
      <w:pPr>
        <w:pStyle w:val="Heading5"/>
      </w:pPr>
      <w:bookmarkStart w:id="662" w:name="_Toc27481389"/>
      <w:bookmarkStart w:id="663" w:name="_Toc68182639"/>
      <w:bookmarkStart w:id="664" w:name="_Toc75461483"/>
      <w:bookmarkStart w:id="665" w:name="_Toc76023604"/>
      <w:bookmarkStart w:id="666" w:name="_Toc83678047"/>
      <w:bookmarkStart w:id="667" w:name="_Toc90628768"/>
      <w:r w:rsidRPr="00374636">
        <w:t>5.2.1.4.1</w:t>
      </w:r>
      <w:r w:rsidRPr="00374636">
        <w:tab/>
        <w:t>Initial conditions</w:t>
      </w:r>
      <w:bookmarkEnd w:id="662"/>
      <w:bookmarkEnd w:id="663"/>
      <w:bookmarkEnd w:id="664"/>
      <w:bookmarkEnd w:id="665"/>
      <w:bookmarkEnd w:id="666"/>
      <w:bookmarkEnd w:id="667"/>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8" w:name="_Toc27481390"/>
      <w:bookmarkStart w:id="669" w:name="_Toc68182640"/>
      <w:bookmarkStart w:id="670" w:name="_Toc75461484"/>
      <w:bookmarkStart w:id="671" w:name="_Toc76023605"/>
      <w:bookmarkStart w:id="672" w:name="_Toc83678048"/>
      <w:bookmarkStart w:id="673" w:name="_Toc90628769"/>
      <w:r w:rsidRPr="00374636">
        <w:t>5.2.1.4.2</w:t>
      </w:r>
      <w:r w:rsidRPr="00374636">
        <w:tab/>
        <w:t>Procedure</w:t>
      </w:r>
      <w:bookmarkEnd w:id="668"/>
      <w:bookmarkEnd w:id="669"/>
      <w:bookmarkEnd w:id="670"/>
      <w:bookmarkEnd w:id="671"/>
      <w:bookmarkEnd w:id="672"/>
      <w:bookmarkEnd w:id="673"/>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4" w:name="_Toc27481391"/>
      <w:bookmarkStart w:id="675" w:name="_Toc68182641"/>
      <w:bookmarkStart w:id="676" w:name="_Toc75461485"/>
      <w:bookmarkStart w:id="677" w:name="_Toc76023606"/>
      <w:bookmarkStart w:id="678" w:name="_Toc83678049"/>
      <w:bookmarkStart w:id="679" w:name="_Toc90628770"/>
      <w:r w:rsidRPr="00374636">
        <w:t>5.2.1.5</w:t>
      </w:r>
      <w:r w:rsidRPr="00374636">
        <w:tab/>
        <w:t>Test Requirements</w:t>
      </w:r>
      <w:bookmarkEnd w:id="674"/>
      <w:bookmarkEnd w:id="675"/>
      <w:bookmarkEnd w:id="676"/>
      <w:bookmarkEnd w:id="677"/>
      <w:bookmarkEnd w:id="678"/>
      <w:bookmarkEnd w:id="679"/>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0" w:name="_Toc27481392"/>
      <w:bookmarkStart w:id="681" w:name="_Toc68182642"/>
      <w:bookmarkStart w:id="682" w:name="_Toc75461486"/>
      <w:bookmarkStart w:id="683" w:name="_Toc76023607"/>
      <w:bookmarkStart w:id="684" w:name="_Toc83678050"/>
      <w:bookmarkStart w:id="685" w:name="_Toc90628771"/>
      <w:r w:rsidRPr="00374636">
        <w:t>5.2.2</w:t>
      </w:r>
      <w:r w:rsidRPr="00374636">
        <w:tab/>
        <w:t>Sensitivity Fine Time Assistance</w:t>
      </w:r>
      <w:bookmarkEnd w:id="680"/>
      <w:bookmarkEnd w:id="681"/>
      <w:bookmarkEnd w:id="682"/>
      <w:bookmarkEnd w:id="683"/>
      <w:bookmarkEnd w:id="684"/>
      <w:bookmarkEnd w:id="685"/>
    </w:p>
    <w:p w14:paraId="5997AF46" w14:textId="77777777" w:rsidR="00D65C49" w:rsidRPr="00374636" w:rsidRDefault="00D65C49" w:rsidP="00D65C49">
      <w:pPr>
        <w:pStyle w:val="Heading4"/>
      </w:pPr>
      <w:bookmarkStart w:id="686" w:name="_Toc27481393"/>
      <w:bookmarkStart w:id="687" w:name="_Toc68182643"/>
      <w:bookmarkStart w:id="688" w:name="_Toc75461487"/>
      <w:bookmarkStart w:id="689" w:name="_Toc76023608"/>
      <w:bookmarkStart w:id="690" w:name="_Toc83678051"/>
      <w:bookmarkStart w:id="691" w:name="_Toc90628772"/>
      <w:r w:rsidRPr="00374636">
        <w:t>5.2.2.1</w:t>
      </w:r>
      <w:r w:rsidRPr="00374636">
        <w:tab/>
        <w:t>Definition and applicability</w:t>
      </w:r>
      <w:bookmarkEnd w:id="686"/>
      <w:bookmarkEnd w:id="687"/>
      <w:bookmarkEnd w:id="688"/>
      <w:bookmarkEnd w:id="689"/>
      <w:bookmarkEnd w:id="690"/>
      <w:bookmarkEnd w:id="691"/>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2" w:name="_Toc27481394"/>
      <w:bookmarkStart w:id="693" w:name="_Toc68182644"/>
      <w:bookmarkStart w:id="694" w:name="_Toc75461488"/>
      <w:bookmarkStart w:id="695" w:name="_Toc76023609"/>
      <w:bookmarkStart w:id="696" w:name="_Toc83678052"/>
      <w:bookmarkStart w:id="697" w:name="_Toc90628773"/>
      <w:r w:rsidRPr="00374636">
        <w:t>5.2.2.2</w:t>
      </w:r>
      <w:r w:rsidRPr="00374636">
        <w:tab/>
        <w:t>Minimum requirements</w:t>
      </w:r>
      <w:bookmarkEnd w:id="692"/>
      <w:bookmarkEnd w:id="693"/>
      <w:bookmarkEnd w:id="694"/>
      <w:bookmarkEnd w:id="695"/>
      <w:bookmarkEnd w:id="696"/>
      <w:bookmarkEnd w:id="697"/>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8" w:name="_Toc27481395"/>
      <w:bookmarkStart w:id="699" w:name="_Toc68182645"/>
      <w:bookmarkStart w:id="700" w:name="_Toc75461489"/>
      <w:bookmarkStart w:id="701" w:name="_Toc76023610"/>
      <w:bookmarkStart w:id="702" w:name="_Toc83678053"/>
      <w:bookmarkStart w:id="703" w:name="_Toc90628774"/>
      <w:r w:rsidRPr="00374636">
        <w:lastRenderedPageBreak/>
        <w:t>5.2.2.3</w:t>
      </w:r>
      <w:r w:rsidRPr="00374636">
        <w:tab/>
        <w:t>Test purpose</w:t>
      </w:r>
      <w:bookmarkEnd w:id="698"/>
      <w:bookmarkEnd w:id="699"/>
      <w:bookmarkEnd w:id="700"/>
      <w:bookmarkEnd w:id="701"/>
      <w:bookmarkEnd w:id="702"/>
      <w:bookmarkEnd w:id="703"/>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4" w:name="_Toc27481396"/>
      <w:bookmarkStart w:id="705" w:name="_Toc68182646"/>
      <w:bookmarkStart w:id="706" w:name="_Toc75461490"/>
      <w:bookmarkStart w:id="707" w:name="_Toc76023611"/>
      <w:bookmarkStart w:id="708" w:name="_Toc83678054"/>
      <w:bookmarkStart w:id="709" w:name="_Toc90628775"/>
      <w:r w:rsidRPr="00374636">
        <w:t>5.2.2.4</w:t>
      </w:r>
      <w:r w:rsidRPr="00374636">
        <w:tab/>
        <w:t>Method of test</w:t>
      </w:r>
      <w:bookmarkEnd w:id="704"/>
      <w:bookmarkEnd w:id="705"/>
      <w:bookmarkEnd w:id="706"/>
      <w:bookmarkEnd w:id="707"/>
      <w:bookmarkEnd w:id="708"/>
      <w:bookmarkEnd w:id="709"/>
    </w:p>
    <w:p w14:paraId="26487E29" w14:textId="77777777" w:rsidR="00D65C49" w:rsidRPr="00374636" w:rsidRDefault="00D65C49" w:rsidP="00D65C49">
      <w:pPr>
        <w:pStyle w:val="Heading5"/>
      </w:pPr>
      <w:bookmarkStart w:id="710" w:name="_Toc27481397"/>
      <w:bookmarkStart w:id="711" w:name="_Toc68182647"/>
      <w:bookmarkStart w:id="712" w:name="_Toc75461491"/>
      <w:bookmarkStart w:id="713" w:name="_Toc76023612"/>
      <w:bookmarkStart w:id="714" w:name="_Toc83678055"/>
      <w:bookmarkStart w:id="715" w:name="_Toc90628776"/>
      <w:r w:rsidRPr="00374636">
        <w:t>5.2.2.4.1</w:t>
      </w:r>
      <w:r w:rsidRPr="00374636">
        <w:tab/>
        <w:t>Initial conditions</w:t>
      </w:r>
      <w:bookmarkEnd w:id="710"/>
      <w:bookmarkEnd w:id="711"/>
      <w:bookmarkEnd w:id="712"/>
      <w:bookmarkEnd w:id="713"/>
      <w:bookmarkEnd w:id="714"/>
      <w:bookmarkEnd w:id="715"/>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6" w:name="_Toc27481398"/>
      <w:bookmarkStart w:id="717" w:name="_Toc68182648"/>
      <w:bookmarkStart w:id="718" w:name="_Toc75461492"/>
      <w:bookmarkStart w:id="719" w:name="_Toc76023613"/>
      <w:bookmarkStart w:id="720" w:name="_Toc83678056"/>
      <w:bookmarkStart w:id="721" w:name="_Toc90628777"/>
      <w:r w:rsidRPr="00374636">
        <w:t>5.2.2.4.2</w:t>
      </w:r>
      <w:r w:rsidRPr="00374636">
        <w:tab/>
        <w:t>Procedure</w:t>
      </w:r>
      <w:bookmarkEnd w:id="716"/>
      <w:bookmarkEnd w:id="717"/>
      <w:bookmarkEnd w:id="718"/>
      <w:bookmarkEnd w:id="719"/>
      <w:bookmarkEnd w:id="720"/>
      <w:bookmarkEnd w:id="721"/>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2" w:name="_Toc27481399"/>
      <w:bookmarkStart w:id="723" w:name="_Toc68182649"/>
      <w:bookmarkStart w:id="724" w:name="_Toc75461493"/>
      <w:bookmarkStart w:id="725" w:name="_Toc76023614"/>
      <w:bookmarkStart w:id="726" w:name="_Toc83678057"/>
      <w:bookmarkStart w:id="727" w:name="_Toc90628778"/>
      <w:r w:rsidRPr="00374636">
        <w:t>5.2.2.5</w:t>
      </w:r>
      <w:r w:rsidRPr="00374636">
        <w:tab/>
        <w:t>Test Requirements</w:t>
      </w:r>
      <w:bookmarkEnd w:id="722"/>
      <w:bookmarkEnd w:id="723"/>
      <w:bookmarkEnd w:id="724"/>
      <w:bookmarkEnd w:id="725"/>
      <w:bookmarkEnd w:id="726"/>
      <w:bookmarkEnd w:id="727"/>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8" w:name="_Toc27481400"/>
      <w:bookmarkStart w:id="729" w:name="_Toc68182650"/>
      <w:bookmarkStart w:id="730" w:name="_Toc75461494"/>
      <w:bookmarkStart w:id="731" w:name="_Toc76023615"/>
      <w:bookmarkStart w:id="732" w:name="_Toc83678058"/>
      <w:bookmarkStart w:id="733" w:name="_Toc90628779"/>
      <w:r w:rsidRPr="00374636">
        <w:t>5.3</w:t>
      </w:r>
      <w:r w:rsidRPr="00374636">
        <w:tab/>
        <w:t>Nominal Accuracy</w:t>
      </w:r>
      <w:bookmarkEnd w:id="728"/>
      <w:bookmarkEnd w:id="729"/>
      <w:bookmarkEnd w:id="730"/>
      <w:bookmarkEnd w:id="731"/>
      <w:bookmarkEnd w:id="732"/>
      <w:bookmarkEnd w:id="733"/>
    </w:p>
    <w:p w14:paraId="31BE1407" w14:textId="77777777" w:rsidR="00D65C49" w:rsidRPr="00374636" w:rsidRDefault="00D65C49" w:rsidP="00D65C49">
      <w:pPr>
        <w:pStyle w:val="Heading3"/>
      </w:pPr>
      <w:bookmarkStart w:id="734" w:name="_Toc27481401"/>
      <w:bookmarkStart w:id="735" w:name="_Toc68182651"/>
      <w:bookmarkStart w:id="736" w:name="_Toc75461495"/>
      <w:bookmarkStart w:id="737" w:name="_Toc76023616"/>
      <w:bookmarkStart w:id="738" w:name="_Toc83678059"/>
      <w:bookmarkStart w:id="739" w:name="_Toc90628780"/>
      <w:r w:rsidRPr="00374636">
        <w:t>5.3.1</w:t>
      </w:r>
      <w:r w:rsidRPr="00374636">
        <w:tab/>
        <w:t>Definition and applicability</w:t>
      </w:r>
      <w:bookmarkEnd w:id="734"/>
      <w:bookmarkEnd w:id="735"/>
      <w:bookmarkEnd w:id="736"/>
      <w:bookmarkEnd w:id="737"/>
      <w:bookmarkEnd w:id="738"/>
      <w:bookmarkEnd w:id="739"/>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0" w:name="_Toc27481402"/>
      <w:bookmarkStart w:id="741" w:name="_Toc68182652"/>
      <w:bookmarkStart w:id="742" w:name="_Toc75461496"/>
      <w:bookmarkStart w:id="743" w:name="_Toc76023617"/>
      <w:bookmarkStart w:id="744" w:name="_Toc83678060"/>
      <w:bookmarkStart w:id="745" w:name="_Toc90628781"/>
      <w:r w:rsidRPr="00374636">
        <w:t>5.3.2</w:t>
      </w:r>
      <w:r w:rsidRPr="00374636">
        <w:tab/>
        <w:t>Minimum requirements</w:t>
      </w:r>
      <w:bookmarkEnd w:id="740"/>
      <w:bookmarkEnd w:id="741"/>
      <w:bookmarkEnd w:id="742"/>
      <w:bookmarkEnd w:id="743"/>
      <w:bookmarkEnd w:id="744"/>
      <w:bookmarkEnd w:id="745"/>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6" w:name="_Toc27481403"/>
      <w:bookmarkStart w:id="747" w:name="_Toc68182653"/>
      <w:bookmarkStart w:id="748" w:name="_Toc75461497"/>
      <w:bookmarkStart w:id="749" w:name="_Toc76023618"/>
      <w:bookmarkStart w:id="750" w:name="_Toc83678061"/>
      <w:bookmarkStart w:id="751" w:name="_Toc90628782"/>
      <w:r w:rsidRPr="00374636">
        <w:t>5.3.3</w:t>
      </w:r>
      <w:r w:rsidRPr="00374636">
        <w:tab/>
        <w:t>Test purpose</w:t>
      </w:r>
      <w:bookmarkEnd w:id="746"/>
      <w:bookmarkEnd w:id="747"/>
      <w:bookmarkEnd w:id="748"/>
      <w:bookmarkEnd w:id="749"/>
      <w:bookmarkEnd w:id="750"/>
      <w:bookmarkEnd w:id="751"/>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2" w:name="_Toc27481404"/>
      <w:bookmarkStart w:id="753" w:name="_Toc68182654"/>
      <w:bookmarkStart w:id="754" w:name="_Toc75461498"/>
      <w:bookmarkStart w:id="755" w:name="_Toc76023619"/>
      <w:bookmarkStart w:id="756" w:name="_Toc83678062"/>
      <w:bookmarkStart w:id="757" w:name="_Toc90628783"/>
      <w:r w:rsidRPr="00374636">
        <w:lastRenderedPageBreak/>
        <w:t>5.3.4</w:t>
      </w:r>
      <w:r w:rsidRPr="00374636">
        <w:tab/>
        <w:t>Method of test</w:t>
      </w:r>
      <w:bookmarkEnd w:id="752"/>
      <w:bookmarkEnd w:id="753"/>
      <w:bookmarkEnd w:id="754"/>
      <w:bookmarkEnd w:id="755"/>
      <w:bookmarkEnd w:id="756"/>
      <w:bookmarkEnd w:id="757"/>
    </w:p>
    <w:p w14:paraId="7C2A62B1" w14:textId="77777777" w:rsidR="00D65C49" w:rsidRPr="00374636" w:rsidRDefault="00D65C49" w:rsidP="00D65C49">
      <w:pPr>
        <w:pStyle w:val="Heading4"/>
      </w:pPr>
      <w:bookmarkStart w:id="758" w:name="_Toc27481405"/>
      <w:bookmarkStart w:id="759" w:name="_Toc68182655"/>
      <w:bookmarkStart w:id="760" w:name="_Toc75461499"/>
      <w:bookmarkStart w:id="761" w:name="_Toc76023620"/>
      <w:bookmarkStart w:id="762" w:name="_Toc83678063"/>
      <w:bookmarkStart w:id="763" w:name="_Toc90628784"/>
      <w:r w:rsidRPr="00374636">
        <w:t>5.3.4.1</w:t>
      </w:r>
      <w:r w:rsidRPr="00374636">
        <w:tab/>
        <w:t>Initial conditions</w:t>
      </w:r>
      <w:bookmarkEnd w:id="758"/>
      <w:bookmarkEnd w:id="759"/>
      <w:bookmarkEnd w:id="760"/>
      <w:bookmarkEnd w:id="761"/>
      <w:bookmarkEnd w:id="762"/>
      <w:bookmarkEnd w:id="763"/>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4" w:name="_Toc27481406"/>
      <w:bookmarkStart w:id="765" w:name="_Toc68182656"/>
      <w:bookmarkStart w:id="766" w:name="_Toc75461500"/>
      <w:bookmarkStart w:id="767" w:name="_Toc76023621"/>
      <w:bookmarkStart w:id="768" w:name="_Toc83678064"/>
      <w:bookmarkStart w:id="769" w:name="_Toc90628785"/>
      <w:r w:rsidRPr="00374636">
        <w:t>5.3.4.2</w:t>
      </w:r>
      <w:r w:rsidRPr="00374636">
        <w:tab/>
        <w:t>Procedure</w:t>
      </w:r>
      <w:bookmarkEnd w:id="764"/>
      <w:bookmarkEnd w:id="765"/>
      <w:bookmarkEnd w:id="766"/>
      <w:bookmarkEnd w:id="767"/>
      <w:bookmarkEnd w:id="768"/>
      <w:bookmarkEnd w:id="769"/>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0" w:name="_Toc27481407"/>
      <w:bookmarkStart w:id="771" w:name="_Toc68182657"/>
      <w:bookmarkStart w:id="772" w:name="_Toc75461501"/>
      <w:bookmarkStart w:id="773" w:name="_Toc76023622"/>
      <w:bookmarkStart w:id="774" w:name="_Toc83678065"/>
      <w:bookmarkStart w:id="775" w:name="_Toc90628786"/>
      <w:r w:rsidRPr="00374636">
        <w:lastRenderedPageBreak/>
        <w:t>5.3.5</w:t>
      </w:r>
      <w:r w:rsidRPr="00374636">
        <w:tab/>
        <w:t>Test Requirements</w:t>
      </w:r>
      <w:bookmarkEnd w:id="770"/>
      <w:bookmarkEnd w:id="771"/>
      <w:bookmarkEnd w:id="772"/>
      <w:bookmarkEnd w:id="773"/>
      <w:bookmarkEnd w:id="774"/>
      <w:bookmarkEnd w:id="775"/>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6" w:name="_Toc27481408"/>
      <w:bookmarkStart w:id="777" w:name="_Toc68182658"/>
      <w:bookmarkStart w:id="778" w:name="_Toc75461502"/>
      <w:bookmarkStart w:id="779" w:name="_Toc76023623"/>
      <w:bookmarkStart w:id="780" w:name="_Toc83678066"/>
      <w:bookmarkStart w:id="781" w:name="_Toc90628787"/>
      <w:r w:rsidRPr="00374636">
        <w:t>5.4</w:t>
      </w:r>
      <w:r w:rsidRPr="00374636">
        <w:tab/>
        <w:t>Dynamic Range</w:t>
      </w:r>
      <w:bookmarkEnd w:id="776"/>
      <w:bookmarkEnd w:id="777"/>
      <w:bookmarkEnd w:id="778"/>
      <w:bookmarkEnd w:id="779"/>
      <w:bookmarkEnd w:id="780"/>
      <w:bookmarkEnd w:id="781"/>
    </w:p>
    <w:p w14:paraId="13CC9B06" w14:textId="77777777" w:rsidR="00D65C49" w:rsidRPr="00374636" w:rsidRDefault="00D65C49" w:rsidP="00D65C49">
      <w:pPr>
        <w:pStyle w:val="Heading3"/>
      </w:pPr>
      <w:bookmarkStart w:id="782" w:name="_Toc27481409"/>
      <w:bookmarkStart w:id="783" w:name="_Toc68182659"/>
      <w:bookmarkStart w:id="784" w:name="_Toc75461503"/>
      <w:bookmarkStart w:id="785" w:name="_Toc76023624"/>
      <w:bookmarkStart w:id="786" w:name="_Toc83678067"/>
      <w:bookmarkStart w:id="787" w:name="_Toc90628788"/>
      <w:r w:rsidRPr="00374636">
        <w:t>5.4.1</w:t>
      </w:r>
      <w:r w:rsidRPr="00374636">
        <w:tab/>
        <w:t>Definition and applicability</w:t>
      </w:r>
      <w:bookmarkEnd w:id="782"/>
      <w:bookmarkEnd w:id="783"/>
      <w:bookmarkEnd w:id="784"/>
      <w:bookmarkEnd w:id="785"/>
      <w:bookmarkEnd w:id="786"/>
      <w:bookmarkEnd w:id="787"/>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8" w:name="_Toc27481410"/>
      <w:bookmarkStart w:id="789" w:name="_Toc68182660"/>
      <w:bookmarkStart w:id="790" w:name="_Toc75461504"/>
      <w:bookmarkStart w:id="791" w:name="_Toc76023625"/>
      <w:bookmarkStart w:id="792" w:name="_Toc83678068"/>
      <w:bookmarkStart w:id="793" w:name="_Toc90628789"/>
      <w:r w:rsidRPr="00374636">
        <w:t>5.4.2</w:t>
      </w:r>
      <w:r w:rsidRPr="00374636">
        <w:tab/>
        <w:t>Minimum requirements</w:t>
      </w:r>
      <w:bookmarkEnd w:id="788"/>
      <w:bookmarkEnd w:id="789"/>
      <w:bookmarkEnd w:id="790"/>
      <w:bookmarkEnd w:id="791"/>
      <w:bookmarkEnd w:id="792"/>
      <w:bookmarkEnd w:id="793"/>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4" w:name="_Toc27481411"/>
      <w:bookmarkStart w:id="795" w:name="_Toc68182661"/>
      <w:bookmarkStart w:id="796" w:name="_Toc75461505"/>
      <w:bookmarkStart w:id="797" w:name="_Toc76023626"/>
      <w:bookmarkStart w:id="798" w:name="_Toc83678069"/>
      <w:bookmarkStart w:id="799" w:name="_Toc90628790"/>
      <w:r w:rsidRPr="00374636">
        <w:t>5.4.3</w:t>
      </w:r>
      <w:r w:rsidRPr="00374636">
        <w:tab/>
        <w:t>Test purpose</w:t>
      </w:r>
      <w:bookmarkEnd w:id="794"/>
      <w:bookmarkEnd w:id="795"/>
      <w:bookmarkEnd w:id="796"/>
      <w:bookmarkEnd w:id="797"/>
      <w:bookmarkEnd w:id="798"/>
      <w:bookmarkEnd w:id="799"/>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0" w:name="_Toc27481412"/>
      <w:bookmarkStart w:id="801" w:name="_Toc68182662"/>
      <w:bookmarkStart w:id="802" w:name="_Toc75461506"/>
      <w:bookmarkStart w:id="803" w:name="_Toc76023627"/>
      <w:bookmarkStart w:id="804" w:name="_Toc83678070"/>
      <w:bookmarkStart w:id="805" w:name="_Toc90628791"/>
      <w:r w:rsidRPr="00374636">
        <w:t>5.4.4</w:t>
      </w:r>
      <w:r w:rsidRPr="00374636">
        <w:tab/>
        <w:t>Method of test</w:t>
      </w:r>
      <w:bookmarkEnd w:id="800"/>
      <w:bookmarkEnd w:id="801"/>
      <w:bookmarkEnd w:id="802"/>
      <w:bookmarkEnd w:id="803"/>
      <w:bookmarkEnd w:id="804"/>
      <w:bookmarkEnd w:id="805"/>
    </w:p>
    <w:p w14:paraId="5922FEBE" w14:textId="77777777" w:rsidR="00D65C49" w:rsidRPr="00374636" w:rsidRDefault="00D65C49" w:rsidP="00D65C49">
      <w:pPr>
        <w:pStyle w:val="Heading4"/>
      </w:pPr>
      <w:bookmarkStart w:id="806" w:name="_Toc27481413"/>
      <w:bookmarkStart w:id="807" w:name="_Toc68182663"/>
      <w:bookmarkStart w:id="808" w:name="_Toc75461507"/>
      <w:bookmarkStart w:id="809" w:name="_Toc76023628"/>
      <w:bookmarkStart w:id="810" w:name="_Toc83678071"/>
      <w:bookmarkStart w:id="811" w:name="_Toc90628792"/>
      <w:r w:rsidRPr="00374636">
        <w:t>5.4.4.1</w:t>
      </w:r>
      <w:r w:rsidRPr="00374636">
        <w:tab/>
        <w:t>Initial conditions</w:t>
      </w:r>
      <w:bookmarkEnd w:id="806"/>
      <w:bookmarkEnd w:id="807"/>
      <w:bookmarkEnd w:id="808"/>
      <w:bookmarkEnd w:id="809"/>
      <w:bookmarkEnd w:id="810"/>
      <w:bookmarkEnd w:id="811"/>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2" w:name="_Toc27481414"/>
      <w:bookmarkStart w:id="813" w:name="_Toc68182664"/>
      <w:bookmarkStart w:id="814" w:name="_Toc75461508"/>
      <w:bookmarkStart w:id="815" w:name="_Toc76023629"/>
      <w:bookmarkStart w:id="816" w:name="_Toc83678072"/>
      <w:bookmarkStart w:id="817" w:name="_Toc90628793"/>
      <w:r w:rsidRPr="00374636">
        <w:t>5.4.4.2</w:t>
      </w:r>
      <w:r w:rsidRPr="00374636">
        <w:tab/>
        <w:t>Procedure</w:t>
      </w:r>
      <w:bookmarkEnd w:id="812"/>
      <w:bookmarkEnd w:id="813"/>
      <w:bookmarkEnd w:id="814"/>
      <w:bookmarkEnd w:id="815"/>
      <w:bookmarkEnd w:id="816"/>
      <w:bookmarkEnd w:id="817"/>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8" w:name="_Toc27481415"/>
      <w:bookmarkStart w:id="819" w:name="_Toc68182665"/>
      <w:bookmarkStart w:id="820" w:name="_Toc75461509"/>
      <w:bookmarkStart w:id="821" w:name="_Toc76023630"/>
      <w:bookmarkStart w:id="822" w:name="_Toc83678073"/>
      <w:bookmarkStart w:id="823" w:name="_Toc90628794"/>
      <w:r w:rsidRPr="00374636">
        <w:t>5.4.5</w:t>
      </w:r>
      <w:r w:rsidRPr="00374636">
        <w:tab/>
        <w:t>Test Requirements</w:t>
      </w:r>
      <w:bookmarkEnd w:id="818"/>
      <w:bookmarkEnd w:id="819"/>
      <w:bookmarkEnd w:id="820"/>
      <w:bookmarkEnd w:id="821"/>
      <w:bookmarkEnd w:id="822"/>
      <w:bookmarkEnd w:id="823"/>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4" w:name="_Toc27481416"/>
      <w:bookmarkStart w:id="825" w:name="_Toc68182666"/>
      <w:bookmarkStart w:id="826" w:name="_Toc75461510"/>
      <w:bookmarkStart w:id="827" w:name="_Toc76023631"/>
      <w:bookmarkStart w:id="828" w:name="_Toc83678074"/>
      <w:bookmarkStart w:id="829" w:name="_Toc90628795"/>
      <w:r w:rsidRPr="00374636">
        <w:t>5.5</w:t>
      </w:r>
      <w:r w:rsidRPr="00374636">
        <w:tab/>
        <w:t>Multi-path Performance</w:t>
      </w:r>
      <w:bookmarkEnd w:id="824"/>
      <w:bookmarkEnd w:id="825"/>
      <w:bookmarkEnd w:id="826"/>
      <w:bookmarkEnd w:id="827"/>
      <w:bookmarkEnd w:id="828"/>
      <w:bookmarkEnd w:id="829"/>
    </w:p>
    <w:p w14:paraId="682E134B" w14:textId="77777777" w:rsidR="00D65C49" w:rsidRPr="00374636" w:rsidRDefault="00D65C49" w:rsidP="00D65C49">
      <w:pPr>
        <w:pStyle w:val="Heading3"/>
      </w:pPr>
      <w:bookmarkStart w:id="830" w:name="_Toc27481417"/>
      <w:bookmarkStart w:id="831" w:name="_Toc68182667"/>
      <w:bookmarkStart w:id="832" w:name="_Toc75461511"/>
      <w:bookmarkStart w:id="833" w:name="_Toc76023632"/>
      <w:bookmarkStart w:id="834" w:name="_Toc83678075"/>
      <w:bookmarkStart w:id="835" w:name="_Toc90628796"/>
      <w:r w:rsidRPr="00374636">
        <w:t>5.5.1</w:t>
      </w:r>
      <w:r w:rsidRPr="00374636">
        <w:tab/>
        <w:t>Definition and applicability</w:t>
      </w:r>
      <w:bookmarkEnd w:id="830"/>
      <w:bookmarkEnd w:id="831"/>
      <w:bookmarkEnd w:id="832"/>
      <w:bookmarkEnd w:id="833"/>
      <w:bookmarkEnd w:id="834"/>
      <w:bookmarkEnd w:id="835"/>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6" w:name="_Toc27481418"/>
      <w:bookmarkStart w:id="837" w:name="_Toc68182668"/>
      <w:bookmarkStart w:id="838" w:name="_Toc75461512"/>
      <w:bookmarkStart w:id="839" w:name="_Toc76023633"/>
      <w:bookmarkStart w:id="840" w:name="_Toc83678076"/>
      <w:bookmarkStart w:id="841" w:name="_Toc90628797"/>
      <w:r w:rsidRPr="00374636">
        <w:t>5.5.2</w:t>
      </w:r>
      <w:r w:rsidRPr="00374636">
        <w:tab/>
        <w:t>Minimum requirements</w:t>
      </w:r>
      <w:bookmarkEnd w:id="836"/>
      <w:bookmarkEnd w:id="837"/>
      <w:bookmarkEnd w:id="838"/>
      <w:bookmarkEnd w:id="839"/>
      <w:bookmarkEnd w:id="840"/>
      <w:bookmarkEnd w:id="841"/>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2" w:name="_Toc27481419"/>
      <w:bookmarkStart w:id="843" w:name="_Toc68182669"/>
      <w:bookmarkStart w:id="844" w:name="_Toc75461513"/>
      <w:bookmarkStart w:id="845" w:name="_Toc76023634"/>
      <w:bookmarkStart w:id="846" w:name="_Toc83678077"/>
      <w:bookmarkStart w:id="847" w:name="_Toc90628798"/>
      <w:r w:rsidRPr="00374636">
        <w:t>5.5.3</w:t>
      </w:r>
      <w:r w:rsidRPr="00374636">
        <w:tab/>
        <w:t>Test purpose</w:t>
      </w:r>
      <w:bookmarkEnd w:id="842"/>
      <w:bookmarkEnd w:id="843"/>
      <w:bookmarkEnd w:id="844"/>
      <w:bookmarkEnd w:id="845"/>
      <w:bookmarkEnd w:id="846"/>
      <w:bookmarkEnd w:id="847"/>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8" w:name="_Toc27481420"/>
      <w:bookmarkStart w:id="849" w:name="_Toc68182670"/>
      <w:bookmarkStart w:id="850" w:name="_Toc75461514"/>
      <w:bookmarkStart w:id="851" w:name="_Toc76023635"/>
      <w:bookmarkStart w:id="852" w:name="_Toc83678078"/>
      <w:bookmarkStart w:id="853" w:name="_Toc90628799"/>
      <w:r w:rsidRPr="00374636">
        <w:t>5.5.4</w:t>
      </w:r>
      <w:r w:rsidRPr="00374636">
        <w:tab/>
        <w:t>Method of test</w:t>
      </w:r>
      <w:bookmarkEnd w:id="848"/>
      <w:bookmarkEnd w:id="849"/>
      <w:bookmarkEnd w:id="850"/>
      <w:bookmarkEnd w:id="851"/>
      <w:bookmarkEnd w:id="852"/>
      <w:bookmarkEnd w:id="853"/>
    </w:p>
    <w:p w14:paraId="08F3CFC3" w14:textId="77777777" w:rsidR="00D65C49" w:rsidRPr="00374636" w:rsidRDefault="00D65C49" w:rsidP="00D65C49">
      <w:pPr>
        <w:pStyle w:val="Heading4"/>
      </w:pPr>
      <w:bookmarkStart w:id="854" w:name="_Toc27481421"/>
      <w:bookmarkStart w:id="855" w:name="_Toc68182671"/>
      <w:bookmarkStart w:id="856" w:name="_Toc75461515"/>
      <w:bookmarkStart w:id="857" w:name="_Toc76023636"/>
      <w:bookmarkStart w:id="858" w:name="_Toc83678079"/>
      <w:bookmarkStart w:id="859" w:name="_Toc90628800"/>
      <w:r w:rsidRPr="00374636">
        <w:t>5.5.4.1</w:t>
      </w:r>
      <w:r w:rsidRPr="00374636">
        <w:tab/>
        <w:t>Initial conditions</w:t>
      </w:r>
      <w:bookmarkEnd w:id="854"/>
      <w:bookmarkEnd w:id="855"/>
      <w:bookmarkEnd w:id="856"/>
      <w:bookmarkEnd w:id="857"/>
      <w:bookmarkEnd w:id="858"/>
      <w:bookmarkEnd w:id="859"/>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0" w:name="_Toc27481422"/>
      <w:bookmarkStart w:id="861" w:name="_Toc68182672"/>
      <w:bookmarkStart w:id="862" w:name="_Toc75461516"/>
      <w:bookmarkStart w:id="863" w:name="_Toc76023637"/>
      <w:bookmarkStart w:id="864" w:name="_Toc83678080"/>
      <w:bookmarkStart w:id="865" w:name="_Toc90628801"/>
      <w:r w:rsidRPr="00374636">
        <w:t>5.5.4.2</w:t>
      </w:r>
      <w:r w:rsidRPr="00374636">
        <w:tab/>
        <w:t>Procedure</w:t>
      </w:r>
      <w:bookmarkEnd w:id="860"/>
      <w:bookmarkEnd w:id="861"/>
      <w:bookmarkEnd w:id="862"/>
      <w:bookmarkEnd w:id="863"/>
      <w:bookmarkEnd w:id="864"/>
      <w:bookmarkEnd w:id="865"/>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6" w:name="_Toc27481423"/>
      <w:bookmarkStart w:id="867" w:name="_Toc68182673"/>
      <w:bookmarkStart w:id="868" w:name="_Toc75461517"/>
      <w:bookmarkStart w:id="869" w:name="_Toc76023638"/>
      <w:bookmarkStart w:id="870" w:name="_Toc83678081"/>
      <w:bookmarkStart w:id="871" w:name="_Toc90628802"/>
      <w:r w:rsidRPr="00374636">
        <w:t>5.5.5</w:t>
      </w:r>
      <w:r w:rsidRPr="00374636">
        <w:tab/>
        <w:t>Test Requirements</w:t>
      </w:r>
      <w:bookmarkEnd w:id="866"/>
      <w:bookmarkEnd w:id="867"/>
      <w:bookmarkEnd w:id="868"/>
      <w:bookmarkEnd w:id="869"/>
      <w:bookmarkEnd w:id="870"/>
      <w:bookmarkEnd w:id="871"/>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2" w:name="_Toc27481424"/>
      <w:bookmarkStart w:id="873" w:name="_Toc68182674"/>
      <w:bookmarkStart w:id="874" w:name="_Toc75461518"/>
      <w:bookmarkStart w:id="875" w:name="_Toc76023639"/>
      <w:bookmarkStart w:id="876" w:name="_Toc83678082"/>
      <w:bookmarkStart w:id="877" w:name="_Toc90628803"/>
      <w:r w:rsidRPr="00374636">
        <w:t>5.6</w:t>
      </w:r>
      <w:r w:rsidRPr="00374636">
        <w:tab/>
        <w:t>Moving Scenario and Periodic Update Performance</w:t>
      </w:r>
      <w:bookmarkEnd w:id="872"/>
      <w:bookmarkEnd w:id="873"/>
      <w:bookmarkEnd w:id="874"/>
      <w:bookmarkEnd w:id="875"/>
      <w:bookmarkEnd w:id="876"/>
      <w:bookmarkEnd w:id="877"/>
    </w:p>
    <w:p w14:paraId="5E88324E" w14:textId="77777777" w:rsidR="00D65C49" w:rsidRPr="00374636" w:rsidRDefault="00D65C49" w:rsidP="00D65C49">
      <w:pPr>
        <w:pStyle w:val="Heading3"/>
      </w:pPr>
      <w:bookmarkStart w:id="878" w:name="_Toc27481425"/>
      <w:bookmarkStart w:id="879" w:name="_Toc68182675"/>
      <w:bookmarkStart w:id="880" w:name="_Toc75461519"/>
      <w:bookmarkStart w:id="881" w:name="_Toc76023640"/>
      <w:bookmarkStart w:id="882" w:name="_Toc83678083"/>
      <w:bookmarkStart w:id="883" w:name="_Toc90628804"/>
      <w:r w:rsidRPr="00374636">
        <w:t>5.6.1</w:t>
      </w:r>
      <w:r w:rsidRPr="00374636">
        <w:tab/>
        <w:t>Definition and applicability</w:t>
      </w:r>
      <w:bookmarkEnd w:id="878"/>
      <w:bookmarkEnd w:id="879"/>
      <w:bookmarkEnd w:id="880"/>
      <w:bookmarkEnd w:id="881"/>
      <w:bookmarkEnd w:id="882"/>
      <w:bookmarkEnd w:id="883"/>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4" w:name="_Toc27481426"/>
      <w:bookmarkStart w:id="885" w:name="_Toc68182676"/>
      <w:bookmarkStart w:id="886" w:name="_Toc75461520"/>
      <w:bookmarkStart w:id="887" w:name="_Toc76023641"/>
      <w:bookmarkStart w:id="888" w:name="_Toc83678084"/>
      <w:bookmarkStart w:id="889" w:name="_Toc90628805"/>
      <w:r w:rsidRPr="00374636">
        <w:t>5.6.2</w:t>
      </w:r>
      <w:r w:rsidRPr="00374636">
        <w:tab/>
        <w:t>Minimum requirements</w:t>
      </w:r>
      <w:bookmarkEnd w:id="884"/>
      <w:bookmarkEnd w:id="885"/>
      <w:bookmarkEnd w:id="886"/>
      <w:bookmarkEnd w:id="887"/>
      <w:bookmarkEnd w:id="888"/>
      <w:bookmarkEnd w:id="889"/>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0" w:name="_Toc27481427"/>
      <w:bookmarkStart w:id="891" w:name="_Toc68182677"/>
      <w:bookmarkStart w:id="892" w:name="_Toc75461521"/>
      <w:bookmarkStart w:id="893" w:name="_Toc76023642"/>
      <w:bookmarkStart w:id="894" w:name="_Toc83678085"/>
      <w:bookmarkStart w:id="895" w:name="_Toc90628806"/>
      <w:r w:rsidRPr="00374636">
        <w:t>5.6.3</w:t>
      </w:r>
      <w:r w:rsidRPr="00374636">
        <w:tab/>
        <w:t>Test purpose</w:t>
      </w:r>
      <w:bookmarkEnd w:id="890"/>
      <w:bookmarkEnd w:id="891"/>
      <w:bookmarkEnd w:id="892"/>
      <w:bookmarkEnd w:id="893"/>
      <w:bookmarkEnd w:id="894"/>
      <w:bookmarkEnd w:id="895"/>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6" w:name="_Toc27481428"/>
      <w:bookmarkStart w:id="897" w:name="_Toc68182678"/>
      <w:bookmarkStart w:id="898" w:name="_Toc75461522"/>
      <w:bookmarkStart w:id="899" w:name="_Toc76023643"/>
      <w:bookmarkStart w:id="900" w:name="_Toc83678086"/>
      <w:bookmarkStart w:id="901" w:name="_Toc90628807"/>
      <w:r w:rsidRPr="00374636">
        <w:t>5.6.4</w:t>
      </w:r>
      <w:r w:rsidRPr="00374636">
        <w:tab/>
        <w:t>Method of test</w:t>
      </w:r>
      <w:bookmarkEnd w:id="896"/>
      <w:bookmarkEnd w:id="897"/>
      <w:bookmarkEnd w:id="898"/>
      <w:bookmarkEnd w:id="899"/>
      <w:bookmarkEnd w:id="900"/>
      <w:bookmarkEnd w:id="901"/>
    </w:p>
    <w:p w14:paraId="3F8640DF" w14:textId="77777777" w:rsidR="00D65C49" w:rsidRPr="00374636" w:rsidRDefault="00D65C49" w:rsidP="00D65C49">
      <w:pPr>
        <w:pStyle w:val="Heading4"/>
      </w:pPr>
      <w:bookmarkStart w:id="902" w:name="_Toc27481429"/>
      <w:bookmarkStart w:id="903" w:name="_Toc68182679"/>
      <w:bookmarkStart w:id="904" w:name="_Toc75461523"/>
      <w:bookmarkStart w:id="905" w:name="_Toc76023644"/>
      <w:bookmarkStart w:id="906" w:name="_Toc83678087"/>
      <w:bookmarkStart w:id="907" w:name="_Toc90628808"/>
      <w:r w:rsidRPr="00374636">
        <w:t>5.6.4.1</w:t>
      </w:r>
      <w:r w:rsidRPr="00374636">
        <w:tab/>
        <w:t>Initial conditions</w:t>
      </w:r>
      <w:bookmarkEnd w:id="902"/>
      <w:bookmarkEnd w:id="903"/>
      <w:bookmarkEnd w:id="904"/>
      <w:bookmarkEnd w:id="905"/>
      <w:bookmarkEnd w:id="906"/>
      <w:bookmarkEnd w:id="907"/>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8" w:name="_Toc27481430"/>
      <w:bookmarkStart w:id="909" w:name="_Toc68182680"/>
      <w:bookmarkStart w:id="910" w:name="_Toc75461524"/>
      <w:bookmarkStart w:id="911" w:name="_Toc76023645"/>
      <w:bookmarkStart w:id="912" w:name="_Toc83678088"/>
      <w:bookmarkStart w:id="913" w:name="_Toc90628809"/>
      <w:r w:rsidRPr="00374636">
        <w:t>5.6.4.2</w:t>
      </w:r>
      <w:r w:rsidRPr="00374636">
        <w:tab/>
        <w:t>Procedure</w:t>
      </w:r>
      <w:bookmarkEnd w:id="908"/>
      <w:bookmarkEnd w:id="909"/>
      <w:bookmarkEnd w:id="910"/>
      <w:bookmarkEnd w:id="911"/>
      <w:bookmarkEnd w:id="912"/>
      <w:bookmarkEnd w:id="913"/>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4" w:name="_Toc27481431"/>
      <w:bookmarkStart w:id="915" w:name="_Toc68182681"/>
      <w:bookmarkStart w:id="916" w:name="_Toc75461525"/>
      <w:bookmarkStart w:id="917" w:name="_Toc76023646"/>
      <w:bookmarkStart w:id="918" w:name="_Toc83678089"/>
      <w:bookmarkStart w:id="919" w:name="_Toc90628810"/>
      <w:r w:rsidRPr="00374636">
        <w:t>5.6.5</w:t>
      </w:r>
      <w:r w:rsidRPr="00374636">
        <w:tab/>
        <w:t>Test Requirements</w:t>
      </w:r>
      <w:bookmarkEnd w:id="914"/>
      <w:bookmarkEnd w:id="915"/>
      <w:bookmarkEnd w:id="916"/>
      <w:bookmarkEnd w:id="917"/>
      <w:bookmarkEnd w:id="918"/>
      <w:bookmarkEnd w:id="919"/>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0" w:name="_Toc27481432"/>
      <w:bookmarkStart w:id="921" w:name="_Toc68182682"/>
      <w:bookmarkStart w:id="922" w:name="_Toc75461526"/>
      <w:bookmarkStart w:id="923" w:name="_Toc76023647"/>
      <w:bookmarkStart w:id="924" w:name="_Toc83678090"/>
      <w:bookmarkStart w:id="925" w:name="_Toc90628811"/>
      <w:r w:rsidRPr="00374636">
        <w:lastRenderedPageBreak/>
        <w:t>6</w:t>
      </w:r>
      <w:r w:rsidRPr="00374636">
        <w:tab/>
        <w:t>UTRA A-GNSS Minimum Performance requirements</w:t>
      </w:r>
      <w:bookmarkEnd w:id="920"/>
      <w:bookmarkEnd w:id="921"/>
      <w:bookmarkEnd w:id="922"/>
      <w:bookmarkEnd w:id="923"/>
      <w:bookmarkEnd w:id="924"/>
      <w:bookmarkEnd w:id="925"/>
    </w:p>
    <w:p w14:paraId="0E525ED7" w14:textId="77777777" w:rsidR="00D65C49" w:rsidRPr="00374636" w:rsidRDefault="00D65C49" w:rsidP="00D65C49">
      <w:pPr>
        <w:pStyle w:val="Heading2"/>
      </w:pPr>
      <w:bookmarkStart w:id="926" w:name="_Toc27481433"/>
      <w:bookmarkStart w:id="927" w:name="_Toc68182683"/>
      <w:bookmarkStart w:id="928" w:name="_Toc75461527"/>
      <w:bookmarkStart w:id="929" w:name="_Toc76023648"/>
      <w:bookmarkStart w:id="930" w:name="_Toc83678091"/>
      <w:bookmarkStart w:id="931" w:name="_Toc90628812"/>
      <w:r w:rsidRPr="00374636">
        <w:t>6.1</w:t>
      </w:r>
      <w:r w:rsidRPr="00374636">
        <w:tab/>
        <w:t>General</w:t>
      </w:r>
      <w:bookmarkEnd w:id="926"/>
      <w:bookmarkEnd w:id="927"/>
      <w:bookmarkEnd w:id="928"/>
      <w:bookmarkEnd w:id="929"/>
      <w:bookmarkEnd w:id="930"/>
      <w:bookmarkEnd w:id="931"/>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2" w:name="_Toc27481434"/>
      <w:bookmarkStart w:id="933" w:name="_Toc68182684"/>
      <w:bookmarkStart w:id="934" w:name="_Toc75461528"/>
      <w:bookmarkStart w:id="935" w:name="_Toc76023649"/>
      <w:bookmarkStart w:id="936" w:name="_Toc83678092"/>
      <w:bookmarkStart w:id="937" w:name="_Toc90628813"/>
      <w:r w:rsidRPr="00374636">
        <w:t>6.2</w:t>
      </w:r>
      <w:r w:rsidRPr="00374636">
        <w:tab/>
        <w:t>Sensitivity</w:t>
      </w:r>
      <w:bookmarkEnd w:id="932"/>
      <w:bookmarkEnd w:id="933"/>
      <w:bookmarkEnd w:id="934"/>
      <w:bookmarkEnd w:id="935"/>
      <w:bookmarkEnd w:id="936"/>
      <w:bookmarkEnd w:id="937"/>
    </w:p>
    <w:p w14:paraId="55D5C543" w14:textId="77777777" w:rsidR="00D65C49" w:rsidRPr="00374636" w:rsidRDefault="00D65C49" w:rsidP="00D65C49">
      <w:pPr>
        <w:pStyle w:val="Heading3"/>
      </w:pPr>
      <w:bookmarkStart w:id="938" w:name="_Toc27481435"/>
      <w:bookmarkStart w:id="939" w:name="_Toc68182685"/>
      <w:bookmarkStart w:id="940" w:name="_Toc75461529"/>
      <w:bookmarkStart w:id="941" w:name="_Toc76023650"/>
      <w:bookmarkStart w:id="942" w:name="_Toc83678093"/>
      <w:bookmarkStart w:id="943" w:name="_Toc90628814"/>
      <w:r w:rsidRPr="00374636">
        <w:t>6.2.1</w:t>
      </w:r>
      <w:r w:rsidRPr="00374636">
        <w:tab/>
        <w:t>Sensitivity Coarse Time Assistance</w:t>
      </w:r>
      <w:bookmarkEnd w:id="938"/>
      <w:bookmarkEnd w:id="939"/>
      <w:bookmarkEnd w:id="940"/>
      <w:bookmarkEnd w:id="941"/>
      <w:bookmarkEnd w:id="942"/>
      <w:bookmarkEnd w:id="943"/>
    </w:p>
    <w:p w14:paraId="04FD7435" w14:textId="77777777" w:rsidR="00D65C49" w:rsidRPr="00374636" w:rsidRDefault="00D65C49" w:rsidP="00D65C49">
      <w:pPr>
        <w:pStyle w:val="Heading4"/>
      </w:pPr>
      <w:bookmarkStart w:id="944" w:name="_Toc27481436"/>
      <w:bookmarkStart w:id="945" w:name="_Toc68182686"/>
      <w:bookmarkStart w:id="946" w:name="_Toc75461530"/>
      <w:bookmarkStart w:id="947" w:name="_Toc76023651"/>
      <w:bookmarkStart w:id="948" w:name="_Toc83678094"/>
      <w:bookmarkStart w:id="949" w:name="_Toc90628815"/>
      <w:r w:rsidRPr="00374636">
        <w:t>6.2.1.1</w:t>
      </w:r>
      <w:r w:rsidRPr="00374636">
        <w:tab/>
        <w:t>Definition and applicability</w:t>
      </w:r>
      <w:bookmarkEnd w:id="944"/>
      <w:bookmarkEnd w:id="945"/>
      <w:bookmarkEnd w:id="946"/>
      <w:bookmarkEnd w:id="947"/>
      <w:bookmarkEnd w:id="948"/>
      <w:bookmarkEnd w:id="949"/>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0" w:name="_Toc27481437"/>
      <w:bookmarkStart w:id="951" w:name="_Toc68182687"/>
      <w:bookmarkStart w:id="952" w:name="_Toc75461531"/>
      <w:bookmarkStart w:id="953" w:name="_Toc76023652"/>
      <w:bookmarkStart w:id="954" w:name="_Toc83678095"/>
      <w:bookmarkStart w:id="955" w:name="_Toc90628816"/>
      <w:r w:rsidRPr="00374636">
        <w:t>6.2.1.2</w:t>
      </w:r>
      <w:r w:rsidRPr="00374636">
        <w:tab/>
        <w:t>Minimum requirements</w:t>
      </w:r>
      <w:bookmarkEnd w:id="950"/>
      <w:bookmarkEnd w:id="951"/>
      <w:bookmarkEnd w:id="952"/>
      <w:bookmarkEnd w:id="953"/>
      <w:bookmarkEnd w:id="954"/>
      <w:bookmarkEnd w:id="955"/>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6" w:name="_Toc27481438"/>
      <w:bookmarkStart w:id="957" w:name="_Toc68182688"/>
      <w:bookmarkStart w:id="958" w:name="_Toc75461532"/>
      <w:bookmarkStart w:id="959" w:name="_Toc76023653"/>
      <w:bookmarkStart w:id="960" w:name="_Toc83678096"/>
      <w:bookmarkStart w:id="961" w:name="_Toc90628817"/>
      <w:r w:rsidRPr="00374636">
        <w:t>6.2.1.3</w:t>
      </w:r>
      <w:r w:rsidRPr="00374636">
        <w:tab/>
        <w:t>Test purpose</w:t>
      </w:r>
      <w:bookmarkEnd w:id="956"/>
      <w:bookmarkEnd w:id="957"/>
      <w:bookmarkEnd w:id="958"/>
      <w:bookmarkEnd w:id="959"/>
      <w:bookmarkEnd w:id="960"/>
      <w:bookmarkEnd w:id="961"/>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2" w:name="_Toc27481439"/>
      <w:bookmarkStart w:id="963" w:name="_Toc68182689"/>
      <w:bookmarkStart w:id="964" w:name="_Toc75461533"/>
      <w:bookmarkStart w:id="965" w:name="_Toc76023654"/>
      <w:bookmarkStart w:id="966" w:name="_Toc83678097"/>
      <w:bookmarkStart w:id="967" w:name="_Toc90628818"/>
      <w:r w:rsidRPr="00374636">
        <w:t>6.2.1.4</w:t>
      </w:r>
      <w:r w:rsidRPr="00374636">
        <w:tab/>
        <w:t>Method of test</w:t>
      </w:r>
      <w:bookmarkEnd w:id="962"/>
      <w:bookmarkEnd w:id="963"/>
      <w:bookmarkEnd w:id="964"/>
      <w:bookmarkEnd w:id="965"/>
      <w:bookmarkEnd w:id="966"/>
      <w:bookmarkEnd w:id="967"/>
    </w:p>
    <w:p w14:paraId="18610A85" w14:textId="77777777" w:rsidR="00D65C49" w:rsidRPr="00374636" w:rsidRDefault="00D65C49" w:rsidP="00D65C49">
      <w:pPr>
        <w:pStyle w:val="Heading5"/>
      </w:pPr>
      <w:bookmarkStart w:id="968" w:name="_Toc27481440"/>
      <w:bookmarkStart w:id="969" w:name="_Toc68182690"/>
      <w:bookmarkStart w:id="970" w:name="_Toc75461534"/>
      <w:bookmarkStart w:id="971" w:name="_Toc76023655"/>
      <w:bookmarkStart w:id="972" w:name="_Toc83678098"/>
      <w:bookmarkStart w:id="973" w:name="_Toc90628819"/>
      <w:r w:rsidRPr="00374636">
        <w:t>6.2.1.4.1</w:t>
      </w:r>
      <w:r w:rsidRPr="00374636">
        <w:tab/>
        <w:t>Initial conditions</w:t>
      </w:r>
      <w:bookmarkEnd w:id="968"/>
      <w:bookmarkEnd w:id="969"/>
      <w:bookmarkEnd w:id="970"/>
      <w:bookmarkEnd w:id="971"/>
      <w:bookmarkEnd w:id="972"/>
      <w:bookmarkEnd w:id="973"/>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4" w:name="_Toc27481441"/>
      <w:bookmarkStart w:id="975" w:name="_Toc68182691"/>
      <w:bookmarkStart w:id="976" w:name="_Toc75461535"/>
      <w:bookmarkStart w:id="977" w:name="_Toc76023656"/>
      <w:bookmarkStart w:id="978" w:name="_Toc83678099"/>
      <w:bookmarkStart w:id="979" w:name="_Toc90628820"/>
      <w:r w:rsidRPr="00374636">
        <w:lastRenderedPageBreak/>
        <w:t>6.2.1.4.2</w:t>
      </w:r>
      <w:r w:rsidRPr="00374636">
        <w:tab/>
        <w:t>Procedure</w:t>
      </w:r>
      <w:bookmarkEnd w:id="974"/>
      <w:bookmarkEnd w:id="975"/>
      <w:bookmarkEnd w:id="976"/>
      <w:bookmarkEnd w:id="977"/>
      <w:bookmarkEnd w:id="978"/>
      <w:bookmarkEnd w:id="979"/>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0" w:name="_Toc27481442"/>
      <w:bookmarkStart w:id="981" w:name="_Toc68182692"/>
      <w:bookmarkStart w:id="982" w:name="_Toc75461536"/>
      <w:bookmarkStart w:id="983" w:name="_Toc76023657"/>
      <w:bookmarkStart w:id="984" w:name="_Toc83678100"/>
      <w:bookmarkStart w:id="985" w:name="_Toc90628821"/>
      <w:r w:rsidRPr="00374636">
        <w:t>6.2.1.5</w:t>
      </w:r>
      <w:r w:rsidRPr="00374636">
        <w:tab/>
        <w:t>Test Requirements</w:t>
      </w:r>
      <w:bookmarkEnd w:id="980"/>
      <w:bookmarkEnd w:id="981"/>
      <w:bookmarkEnd w:id="982"/>
      <w:bookmarkEnd w:id="983"/>
      <w:bookmarkEnd w:id="984"/>
      <w:bookmarkEnd w:id="985"/>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6" w:name="_Toc27481443"/>
      <w:bookmarkStart w:id="987" w:name="_Toc68182693"/>
      <w:bookmarkStart w:id="988" w:name="_Toc75461537"/>
      <w:bookmarkStart w:id="989" w:name="_Toc76023658"/>
      <w:bookmarkStart w:id="990" w:name="_Toc83678101"/>
      <w:bookmarkStart w:id="991" w:name="_Toc90628822"/>
      <w:r w:rsidRPr="00374636">
        <w:t>6.2.2</w:t>
      </w:r>
      <w:r w:rsidRPr="00374636">
        <w:tab/>
        <w:t>Sensitivity Fine Time Assistance</w:t>
      </w:r>
      <w:bookmarkEnd w:id="986"/>
      <w:bookmarkEnd w:id="987"/>
      <w:bookmarkEnd w:id="988"/>
      <w:bookmarkEnd w:id="989"/>
      <w:bookmarkEnd w:id="990"/>
      <w:bookmarkEnd w:id="991"/>
    </w:p>
    <w:p w14:paraId="05718713" w14:textId="77777777" w:rsidR="00D65C49" w:rsidRPr="00374636" w:rsidRDefault="00D65C49" w:rsidP="00D65C49">
      <w:pPr>
        <w:pStyle w:val="Heading4"/>
      </w:pPr>
      <w:bookmarkStart w:id="992" w:name="_Toc27481444"/>
      <w:bookmarkStart w:id="993" w:name="_Toc68182694"/>
      <w:bookmarkStart w:id="994" w:name="_Toc75461538"/>
      <w:bookmarkStart w:id="995" w:name="_Toc76023659"/>
      <w:bookmarkStart w:id="996" w:name="_Toc83678102"/>
      <w:bookmarkStart w:id="997" w:name="_Toc90628823"/>
      <w:r w:rsidRPr="00374636">
        <w:t>6.2.2.1</w:t>
      </w:r>
      <w:r w:rsidRPr="00374636">
        <w:tab/>
        <w:t>Definition and applicability</w:t>
      </w:r>
      <w:bookmarkEnd w:id="992"/>
      <w:bookmarkEnd w:id="993"/>
      <w:bookmarkEnd w:id="994"/>
      <w:bookmarkEnd w:id="995"/>
      <w:bookmarkEnd w:id="996"/>
      <w:bookmarkEnd w:id="997"/>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8" w:name="_Toc27481445"/>
      <w:bookmarkStart w:id="999" w:name="_Toc68182695"/>
      <w:bookmarkStart w:id="1000" w:name="_Toc75461539"/>
      <w:bookmarkStart w:id="1001" w:name="_Toc76023660"/>
      <w:bookmarkStart w:id="1002" w:name="_Toc83678103"/>
      <w:bookmarkStart w:id="1003" w:name="_Toc90628824"/>
      <w:r w:rsidRPr="00374636">
        <w:t>6.2.2.2</w:t>
      </w:r>
      <w:r w:rsidRPr="00374636">
        <w:tab/>
        <w:t>Minimum requirements</w:t>
      </w:r>
      <w:bookmarkEnd w:id="998"/>
      <w:bookmarkEnd w:id="999"/>
      <w:bookmarkEnd w:id="1000"/>
      <w:bookmarkEnd w:id="1001"/>
      <w:bookmarkEnd w:id="1002"/>
      <w:bookmarkEnd w:id="1003"/>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4" w:name="_Toc27481446"/>
      <w:bookmarkStart w:id="1005" w:name="_Toc68182696"/>
      <w:bookmarkStart w:id="1006" w:name="_Toc75461540"/>
      <w:bookmarkStart w:id="1007" w:name="_Toc76023661"/>
      <w:bookmarkStart w:id="1008" w:name="_Toc83678104"/>
      <w:bookmarkStart w:id="1009" w:name="_Toc90628825"/>
      <w:r w:rsidRPr="00374636">
        <w:t>6.2.2.3</w:t>
      </w:r>
      <w:r w:rsidRPr="00374636">
        <w:tab/>
        <w:t>Test purpose</w:t>
      </w:r>
      <w:bookmarkEnd w:id="1004"/>
      <w:bookmarkEnd w:id="1005"/>
      <w:bookmarkEnd w:id="1006"/>
      <w:bookmarkEnd w:id="1007"/>
      <w:bookmarkEnd w:id="1008"/>
      <w:bookmarkEnd w:id="1009"/>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0" w:name="_Toc27481447"/>
      <w:bookmarkStart w:id="1011" w:name="_Toc68182697"/>
      <w:bookmarkStart w:id="1012" w:name="_Toc75461541"/>
      <w:bookmarkStart w:id="1013" w:name="_Toc76023662"/>
      <w:bookmarkStart w:id="1014" w:name="_Toc83678105"/>
      <w:bookmarkStart w:id="1015" w:name="_Toc90628826"/>
      <w:r w:rsidRPr="00374636">
        <w:lastRenderedPageBreak/>
        <w:t>6.2.2.4</w:t>
      </w:r>
      <w:r w:rsidRPr="00374636">
        <w:tab/>
        <w:t>Method of test</w:t>
      </w:r>
      <w:bookmarkEnd w:id="1010"/>
      <w:bookmarkEnd w:id="1011"/>
      <w:bookmarkEnd w:id="1012"/>
      <w:bookmarkEnd w:id="1013"/>
      <w:bookmarkEnd w:id="1014"/>
      <w:bookmarkEnd w:id="1015"/>
    </w:p>
    <w:p w14:paraId="67042EC1" w14:textId="77777777" w:rsidR="00D65C49" w:rsidRPr="00374636" w:rsidRDefault="00D65C49" w:rsidP="00D65C49">
      <w:pPr>
        <w:pStyle w:val="Heading5"/>
      </w:pPr>
      <w:bookmarkStart w:id="1016" w:name="_Toc27481448"/>
      <w:bookmarkStart w:id="1017" w:name="_Toc68182698"/>
      <w:bookmarkStart w:id="1018" w:name="_Toc75461542"/>
      <w:bookmarkStart w:id="1019" w:name="_Toc76023663"/>
      <w:bookmarkStart w:id="1020" w:name="_Toc83678106"/>
      <w:bookmarkStart w:id="1021" w:name="_Toc90628827"/>
      <w:r w:rsidRPr="00374636">
        <w:t>6.2.2.4.1</w:t>
      </w:r>
      <w:r w:rsidRPr="00374636">
        <w:tab/>
        <w:t>Initial conditions</w:t>
      </w:r>
      <w:bookmarkEnd w:id="1016"/>
      <w:bookmarkEnd w:id="1017"/>
      <w:bookmarkEnd w:id="1018"/>
      <w:bookmarkEnd w:id="1019"/>
      <w:bookmarkEnd w:id="1020"/>
      <w:bookmarkEnd w:id="1021"/>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2" w:name="_Toc27481449"/>
      <w:bookmarkStart w:id="1023" w:name="_Toc68182699"/>
      <w:bookmarkStart w:id="1024" w:name="_Toc75461543"/>
      <w:bookmarkStart w:id="1025" w:name="_Toc76023664"/>
      <w:bookmarkStart w:id="1026" w:name="_Toc83678107"/>
      <w:bookmarkStart w:id="1027" w:name="_Toc90628828"/>
      <w:r w:rsidRPr="00374636">
        <w:t>6.2.2.4.2</w:t>
      </w:r>
      <w:r w:rsidRPr="00374636">
        <w:tab/>
        <w:t>Procedure</w:t>
      </w:r>
      <w:bookmarkEnd w:id="1022"/>
      <w:bookmarkEnd w:id="1023"/>
      <w:bookmarkEnd w:id="1024"/>
      <w:bookmarkEnd w:id="1025"/>
      <w:bookmarkEnd w:id="1026"/>
      <w:bookmarkEnd w:id="1027"/>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8" w:name="_Toc27481450"/>
      <w:bookmarkStart w:id="1029" w:name="_Toc68182700"/>
      <w:bookmarkStart w:id="1030" w:name="_Toc75461544"/>
      <w:bookmarkStart w:id="1031" w:name="_Toc76023665"/>
      <w:bookmarkStart w:id="1032" w:name="_Toc83678108"/>
      <w:bookmarkStart w:id="1033" w:name="_Toc90628829"/>
      <w:r w:rsidRPr="00374636">
        <w:t>6.2.2.5</w:t>
      </w:r>
      <w:r w:rsidRPr="00374636">
        <w:tab/>
        <w:t>Test Requirements</w:t>
      </w:r>
      <w:bookmarkEnd w:id="1028"/>
      <w:bookmarkEnd w:id="1029"/>
      <w:bookmarkEnd w:id="1030"/>
      <w:bookmarkEnd w:id="1031"/>
      <w:bookmarkEnd w:id="1032"/>
      <w:bookmarkEnd w:id="1033"/>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4" w:name="_Toc27481451"/>
      <w:bookmarkStart w:id="1035" w:name="_Toc68182701"/>
      <w:bookmarkStart w:id="1036" w:name="_Toc75461545"/>
      <w:bookmarkStart w:id="1037" w:name="_Toc76023666"/>
      <w:bookmarkStart w:id="1038" w:name="_Toc83678109"/>
      <w:bookmarkStart w:id="1039" w:name="_Toc90628830"/>
      <w:r w:rsidRPr="00374636">
        <w:t>6.3</w:t>
      </w:r>
      <w:r w:rsidRPr="00374636">
        <w:tab/>
        <w:t>Nominal Accuracy</w:t>
      </w:r>
      <w:bookmarkEnd w:id="1034"/>
      <w:bookmarkEnd w:id="1035"/>
      <w:bookmarkEnd w:id="1036"/>
      <w:bookmarkEnd w:id="1037"/>
      <w:bookmarkEnd w:id="1038"/>
      <w:bookmarkEnd w:id="1039"/>
    </w:p>
    <w:p w14:paraId="540FD20F" w14:textId="77777777" w:rsidR="00D65C49" w:rsidRPr="00374636" w:rsidRDefault="00D65C49" w:rsidP="00D65C49">
      <w:pPr>
        <w:pStyle w:val="Heading3"/>
      </w:pPr>
      <w:bookmarkStart w:id="1040" w:name="_Toc27481452"/>
      <w:bookmarkStart w:id="1041" w:name="_Toc68182702"/>
      <w:bookmarkStart w:id="1042" w:name="_Toc75461546"/>
      <w:bookmarkStart w:id="1043" w:name="_Toc76023667"/>
      <w:bookmarkStart w:id="1044" w:name="_Toc83678110"/>
      <w:bookmarkStart w:id="1045" w:name="_Toc90628831"/>
      <w:r w:rsidRPr="00374636">
        <w:t>6.3.1</w:t>
      </w:r>
      <w:r w:rsidRPr="00374636">
        <w:tab/>
        <w:t>Definition and applicability</w:t>
      </w:r>
      <w:bookmarkEnd w:id="1040"/>
      <w:bookmarkEnd w:id="1041"/>
      <w:bookmarkEnd w:id="1042"/>
      <w:bookmarkEnd w:id="1043"/>
      <w:bookmarkEnd w:id="1044"/>
      <w:bookmarkEnd w:id="1045"/>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6" w:name="_Toc27481453"/>
      <w:bookmarkStart w:id="1047" w:name="_Toc68182703"/>
      <w:bookmarkStart w:id="1048" w:name="_Toc75461547"/>
      <w:bookmarkStart w:id="1049" w:name="_Toc76023668"/>
      <w:bookmarkStart w:id="1050" w:name="_Toc83678111"/>
      <w:bookmarkStart w:id="1051" w:name="_Toc90628832"/>
      <w:r w:rsidRPr="00374636">
        <w:lastRenderedPageBreak/>
        <w:t>6.3.2</w:t>
      </w:r>
      <w:r w:rsidRPr="00374636">
        <w:tab/>
        <w:t>Minimum requirements</w:t>
      </w:r>
      <w:bookmarkEnd w:id="1046"/>
      <w:bookmarkEnd w:id="1047"/>
      <w:bookmarkEnd w:id="1048"/>
      <w:bookmarkEnd w:id="1049"/>
      <w:bookmarkEnd w:id="1050"/>
      <w:bookmarkEnd w:id="1051"/>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2" w:name="_Toc27481454"/>
      <w:bookmarkStart w:id="1053" w:name="_Toc68182704"/>
      <w:bookmarkStart w:id="1054" w:name="_Toc75461548"/>
      <w:bookmarkStart w:id="1055" w:name="_Toc76023669"/>
      <w:bookmarkStart w:id="1056" w:name="_Toc83678112"/>
      <w:bookmarkStart w:id="1057" w:name="_Toc90628833"/>
      <w:r w:rsidRPr="00374636">
        <w:t>6.3.3</w:t>
      </w:r>
      <w:r w:rsidRPr="00374636">
        <w:tab/>
        <w:t>Test purpose</w:t>
      </w:r>
      <w:bookmarkEnd w:id="1052"/>
      <w:bookmarkEnd w:id="1053"/>
      <w:bookmarkEnd w:id="1054"/>
      <w:bookmarkEnd w:id="1055"/>
      <w:bookmarkEnd w:id="1056"/>
      <w:bookmarkEnd w:id="1057"/>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8" w:name="_Toc27481455"/>
      <w:bookmarkStart w:id="1059" w:name="_Toc68182705"/>
      <w:bookmarkStart w:id="1060" w:name="_Toc75461549"/>
      <w:bookmarkStart w:id="1061" w:name="_Toc76023670"/>
      <w:bookmarkStart w:id="1062" w:name="_Toc83678113"/>
      <w:bookmarkStart w:id="1063" w:name="_Toc90628834"/>
      <w:r w:rsidRPr="00374636">
        <w:t>6.3.4</w:t>
      </w:r>
      <w:r w:rsidRPr="00374636">
        <w:tab/>
        <w:t>Method of test</w:t>
      </w:r>
      <w:bookmarkEnd w:id="1058"/>
      <w:bookmarkEnd w:id="1059"/>
      <w:bookmarkEnd w:id="1060"/>
      <w:bookmarkEnd w:id="1061"/>
      <w:bookmarkEnd w:id="1062"/>
      <w:bookmarkEnd w:id="1063"/>
    </w:p>
    <w:p w14:paraId="1880429F" w14:textId="77777777" w:rsidR="00D65C49" w:rsidRPr="00374636" w:rsidRDefault="00D65C49" w:rsidP="00D65C49">
      <w:pPr>
        <w:pStyle w:val="Heading4"/>
      </w:pPr>
      <w:bookmarkStart w:id="1064" w:name="_Toc27481456"/>
      <w:bookmarkStart w:id="1065" w:name="_Toc68182706"/>
      <w:bookmarkStart w:id="1066" w:name="_Toc75461550"/>
      <w:bookmarkStart w:id="1067" w:name="_Toc76023671"/>
      <w:bookmarkStart w:id="1068" w:name="_Toc83678114"/>
      <w:bookmarkStart w:id="1069" w:name="_Toc90628835"/>
      <w:r w:rsidRPr="00374636">
        <w:t>6.3.4.1</w:t>
      </w:r>
      <w:r w:rsidRPr="00374636">
        <w:tab/>
        <w:t>Initial conditions</w:t>
      </w:r>
      <w:bookmarkEnd w:id="1064"/>
      <w:bookmarkEnd w:id="1065"/>
      <w:bookmarkEnd w:id="1066"/>
      <w:bookmarkEnd w:id="1067"/>
      <w:bookmarkEnd w:id="1068"/>
      <w:bookmarkEnd w:id="1069"/>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0" w:name="_Toc27481457"/>
      <w:bookmarkStart w:id="1071" w:name="_Toc68182707"/>
      <w:bookmarkStart w:id="1072" w:name="_Toc75461551"/>
      <w:bookmarkStart w:id="1073" w:name="_Toc76023672"/>
      <w:bookmarkStart w:id="1074" w:name="_Toc83678115"/>
      <w:bookmarkStart w:id="1075" w:name="_Toc90628836"/>
      <w:r w:rsidRPr="00374636">
        <w:lastRenderedPageBreak/>
        <w:t>6.3.4.2</w:t>
      </w:r>
      <w:r w:rsidRPr="00374636">
        <w:tab/>
        <w:t>Procedure</w:t>
      </w:r>
      <w:bookmarkEnd w:id="1070"/>
      <w:bookmarkEnd w:id="1071"/>
      <w:bookmarkEnd w:id="1072"/>
      <w:bookmarkEnd w:id="1073"/>
      <w:bookmarkEnd w:id="1074"/>
      <w:bookmarkEnd w:id="1075"/>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6" w:name="_Toc27481458"/>
      <w:bookmarkStart w:id="1077" w:name="_Toc68182708"/>
      <w:bookmarkStart w:id="1078" w:name="_Toc75461552"/>
      <w:bookmarkStart w:id="1079" w:name="_Toc76023673"/>
      <w:bookmarkStart w:id="1080" w:name="_Toc83678116"/>
      <w:bookmarkStart w:id="1081" w:name="_Toc90628837"/>
      <w:r w:rsidRPr="00374636">
        <w:t>6.3.5</w:t>
      </w:r>
      <w:r w:rsidRPr="00374636">
        <w:tab/>
        <w:t>Test Requirements</w:t>
      </w:r>
      <w:bookmarkEnd w:id="1076"/>
      <w:bookmarkEnd w:id="1077"/>
      <w:bookmarkEnd w:id="1078"/>
      <w:bookmarkEnd w:id="1079"/>
      <w:bookmarkEnd w:id="1080"/>
      <w:bookmarkEnd w:id="1081"/>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2" w:name="_Toc27481459"/>
      <w:bookmarkStart w:id="1083" w:name="_Toc68182709"/>
      <w:bookmarkStart w:id="1084" w:name="_Toc75461553"/>
      <w:bookmarkStart w:id="1085" w:name="_Toc76023674"/>
      <w:bookmarkStart w:id="1086" w:name="_Toc83678117"/>
      <w:bookmarkStart w:id="1087" w:name="_Toc90628838"/>
      <w:r w:rsidRPr="00374636">
        <w:t>6.4</w:t>
      </w:r>
      <w:r w:rsidRPr="00374636">
        <w:tab/>
        <w:t>Dynamic Range</w:t>
      </w:r>
      <w:bookmarkEnd w:id="1082"/>
      <w:bookmarkEnd w:id="1083"/>
      <w:bookmarkEnd w:id="1084"/>
      <w:bookmarkEnd w:id="1085"/>
      <w:bookmarkEnd w:id="1086"/>
      <w:bookmarkEnd w:id="1087"/>
    </w:p>
    <w:p w14:paraId="447614B1" w14:textId="77777777" w:rsidR="00D65C49" w:rsidRPr="00374636" w:rsidRDefault="00D65C49" w:rsidP="00D65C49">
      <w:pPr>
        <w:pStyle w:val="Heading3"/>
      </w:pPr>
      <w:bookmarkStart w:id="1088" w:name="_Toc27481460"/>
      <w:bookmarkStart w:id="1089" w:name="_Toc68182710"/>
      <w:bookmarkStart w:id="1090" w:name="_Toc75461554"/>
      <w:bookmarkStart w:id="1091" w:name="_Toc76023675"/>
      <w:bookmarkStart w:id="1092" w:name="_Toc83678118"/>
      <w:bookmarkStart w:id="1093" w:name="_Toc90628839"/>
      <w:r w:rsidRPr="00374636">
        <w:t>6.4.1</w:t>
      </w:r>
      <w:r w:rsidRPr="00374636">
        <w:tab/>
        <w:t>Definition and applicability</w:t>
      </w:r>
      <w:bookmarkEnd w:id="1088"/>
      <w:bookmarkEnd w:id="1089"/>
      <w:bookmarkEnd w:id="1090"/>
      <w:bookmarkEnd w:id="1091"/>
      <w:bookmarkEnd w:id="1092"/>
      <w:bookmarkEnd w:id="1093"/>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4" w:name="_Toc27481461"/>
      <w:bookmarkStart w:id="1095" w:name="_Toc68182711"/>
      <w:bookmarkStart w:id="1096" w:name="_Toc75461555"/>
      <w:bookmarkStart w:id="1097" w:name="_Toc76023676"/>
      <w:bookmarkStart w:id="1098" w:name="_Toc83678119"/>
      <w:bookmarkStart w:id="1099" w:name="_Toc90628840"/>
      <w:r w:rsidRPr="00374636">
        <w:t>6.4.2</w:t>
      </w:r>
      <w:r w:rsidRPr="00374636">
        <w:tab/>
        <w:t>Minimum requirements</w:t>
      </w:r>
      <w:bookmarkEnd w:id="1094"/>
      <w:bookmarkEnd w:id="1095"/>
      <w:bookmarkEnd w:id="1096"/>
      <w:bookmarkEnd w:id="1097"/>
      <w:bookmarkEnd w:id="1098"/>
      <w:bookmarkEnd w:id="1099"/>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0" w:name="_Toc27481462"/>
      <w:bookmarkStart w:id="1101" w:name="_Toc68182712"/>
      <w:bookmarkStart w:id="1102" w:name="_Toc75461556"/>
      <w:bookmarkStart w:id="1103" w:name="_Toc76023677"/>
      <w:bookmarkStart w:id="1104" w:name="_Toc83678120"/>
      <w:bookmarkStart w:id="1105" w:name="_Toc90628841"/>
      <w:r w:rsidRPr="00374636">
        <w:lastRenderedPageBreak/>
        <w:t>6.4.3</w:t>
      </w:r>
      <w:r w:rsidRPr="00374636">
        <w:tab/>
        <w:t>Test purpose</w:t>
      </w:r>
      <w:bookmarkEnd w:id="1100"/>
      <w:bookmarkEnd w:id="1101"/>
      <w:bookmarkEnd w:id="1102"/>
      <w:bookmarkEnd w:id="1103"/>
      <w:bookmarkEnd w:id="1104"/>
      <w:bookmarkEnd w:id="1105"/>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6" w:name="_Toc27481463"/>
      <w:bookmarkStart w:id="1107" w:name="_Toc68182713"/>
      <w:bookmarkStart w:id="1108" w:name="_Toc75461557"/>
      <w:bookmarkStart w:id="1109" w:name="_Toc76023678"/>
      <w:bookmarkStart w:id="1110" w:name="_Toc83678121"/>
      <w:bookmarkStart w:id="1111" w:name="_Toc90628842"/>
      <w:r w:rsidRPr="00374636">
        <w:t>6.4.4</w:t>
      </w:r>
      <w:r w:rsidRPr="00374636">
        <w:tab/>
        <w:t>Method of test</w:t>
      </w:r>
      <w:bookmarkEnd w:id="1106"/>
      <w:bookmarkEnd w:id="1107"/>
      <w:bookmarkEnd w:id="1108"/>
      <w:bookmarkEnd w:id="1109"/>
      <w:bookmarkEnd w:id="1110"/>
      <w:bookmarkEnd w:id="1111"/>
    </w:p>
    <w:p w14:paraId="2E2AE629" w14:textId="77777777" w:rsidR="00D65C49" w:rsidRPr="00374636" w:rsidRDefault="00D65C49" w:rsidP="00D65C49">
      <w:pPr>
        <w:pStyle w:val="Heading4"/>
      </w:pPr>
      <w:bookmarkStart w:id="1112" w:name="_Toc27481464"/>
      <w:bookmarkStart w:id="1113" w:name="_Toc68182714"/>
      <w:bookmarkStart w:id="1114" w:name="_Toc75461558"/>
      <w:bookmarkStart w:id="1115" w:name="_Toc76023679"/>
      <w:bookmarkStart w:id="1116" w:name="_Toc83678122"/>
      <w:bookmarkStart w:id="1117" w:name="_Toc90628843"/>
      <w:r w:rsidRPr="00374636">
        <w:t>6.4.4.1</w:t>
      </w:r>
      <w:r w:rsidRPr="00374636">
        <w:tab/>
        <w:t>Initial conditions</w:t>
      </w:r>
      <w:bookmarkEnd w:id="1112"/>
      <w:bookmarkEnd w:id="1113"/>
      <w:bookmarkEnd w:id="1114"/>
      <w:bookmarkEnd w:id="1115"/>
      <w:bookmarkEnd w:id="1116"/>
      <w:bookmarkEnd w:id="1117"/>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8" w:name="_Toc27481465"/>
      <w:bookmarkStart w:id="1119" w:name="_Toc68182715"/>
      <w:bookmarkStart w:id="1120" w:name="_Toc75461559"/>
      <w:bookmarkStart w:id="1121" w:name="_Toc76023680"/>
      <w:bookmarkStart w:id="1122" w:name="_Toc83678123"/>
      <w:bookmarkStart w:id="1123" w:name="_Toc90628844"/>
      <w:r w:rsidRPr="00374636">
        <w:t>6.4.4.2</w:t>
      </w:r>
      <w:r w:rsidRPr="00374636">
        <w:tab/>
        <w:t>Procedure</w:t>
      </w:r>
      <w:bookmarkEnd w:id="1118"/>
      <w:bookmarkEnd w:id="1119"/>
      <w:bookmarkEnd w:id="1120"/>
      <w:bookmarkEnd w:id="1121"/>
      <w:bookmarkEnd w:id="1122"/>
      <w:bookmarkEnd w:id="1123"/>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4" w:name="_Toc27481466"/>
      <w:bookmarkStart w:id="1125" w:name="_Toc68182716"/>
      <w:bookmarkStart w:id="1126" w:name="_Toc75461560"/>
      <w:bookmarkStart w:id="1127" w:name="_Toc76023681"/>
      <w:bookmarkStart w:id="1128" w:name="_Toc83678124"/>
      <w:bookmarkStart w:id="1129" w:name="_Toc90628845"/>
      <w:r w:rsidRPr="00374636">
        <w:t>6.4.5</w:t>
      </w:r>
      <w:r w:rsidRPr="00374636">
        <w:tab/>
        <w:t>Test Requirements</w:t>
      </w:r>
      <w:bookmarkEnd w:id="1124"/>
      <w:bookmarkEnd w:id="1125"/>
      <w:bookmarkEnd w:id="1126"/>
      <w:bookmarkEnd w:id="1127"/>
      <w:bookmarkEnd w:id="1128"/>
      <w:bookmarkEnd w:id="1129"/>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0" w:name="_Toc27481467"/>
      <w:bookmarkStart w:id="1131" w:name="_Toc68182717"/>
      <w:bookmarkStart w:id="1132" w:name="_Toc75461561"/>
      <w:bookmarkStart w:id="1133" w:name="_Toc76023682"/>
      <w:bookmarkStart w:id="1134" w:name="_Toc83678125"/>
      <w:bookmarkStart w:id="1135" w:name="_Toc90628846"/>
      <w:r w:rsidRPr="00374636">
        <w:t>6.5</w:t>
      </w:r>
      <w:r w:rsidRPr="00374636">
        <w:tab/>
        <w:t>Multi-path Performance</w:t>
      </w:r>
      <w:bookmarkEnd w:id="1130"/>
      <w:bookmarkEnd w:id="1131"/>
      <w:bookmarkEnd w:id="1132"/>
      <w:bookmarkEnd w:id="1133"/>
      <w:bookmarkEnd w:id="1134"/>
      <w:bookmarkEnd w:id="1135"/>
    </w:p>
    <w:p w14:paraId="1142B0FA" w14:textId="77777777" w:rsidR="00D65C49" w:rsidRPr="00374636" w:rsidRDefault="00D65C49" w:rsidP="00D65C49">
      <w:pPr>
        <w:pStyle w:val="Heading3"/>
      </w:pPr>
      <w:bookmarkStart w:id="1136" w:name="_Toc27481468"/>
      <w:bookmarkStart w:id="1137" w:name="_Toc68182718"/>
      <w:bookmarkStart w:id="1138" w:name="_Toc75461562"/>
      <w:bookmarkStart w:id="1139" w:name="_Toc76023683"/>
      <w:bookmarkStart w:id="1140" w:name="_Toc83678126"/>
      <w:bookmarkStart w:id="1141" w:name="_Toc90628847"/>
      <w:r w:rsidRPr="00374636">
        <w:t>6.5.1</w:t>
      </w:r>
      <w:r w:rsidRPr="00374636">
        <w:tab/>
        <w:t>Definition and applicability</w:t>
      </w:r>
      <w:bookmarkEnd w:id="1136"/>
      <w:bookmarkEnd w:id="1137"/>
      <w:bookmarkEnd w:id="1138"/>
      <w:bookmarkEnd w:id="1139"/>
      <w:bookmarkEnd w:id="1140"/>
      <w:bookmarkEnd w:id="1141"/>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2" w:name="_Toc27481469"/>
      <w:bookmarkStart w:id="1143" w:name="_Toc68182719"/>
      <w:bookmarkStart w:id="1144" w:name="_Toc75461563"/>
      <w:bookmarkStart w:id="1145" w:name="_Toc76023684"/>
      <w:bookmarkStart w:id="1146" w:name="_Toc83678127"/>
      <w:bookmarkStart w:id="1147" w:name="_Toc90628848"/>
      <w:r w:rsidRPr="00374636">
        <w:t>6.5.2</w:t>
      </w:r>
      <w:r w:rsidRPr="00374636">
        <w:tab/>
        <w:t>Minimum requirements</w:t>
      </w:r>
      <w:bookmarkEnd w:id="1142"/>
      <w:bookmarkEnd w:id="1143"/>
      <w:bookmarkEnd w:id="1144"/>
      <w:bookmarkEnd w:id="1145"/>
      <w:bookmarkEnd w:id="1146"/>
      <w:bookmarkEnd w:id="1147"/>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8" w:name="_Toc27481470"/>
      <w:bookmarkStart w:id="1149" w:name="_Toc68182720"/>
      <w:bookmarkStart w:id="1150" w:name="_Toc75461564"/>
      <w:bookmarkStart w:id="1151" w:name="_Toc76023685"/>
      <w:bookmarkStart w:id="1152" w:name="_Toc83678128"/>
      <w:bookmarkStart w:id="1153" w:name="_Toc90628849"/>
      <w:r w:rsidRPr="00374636">
        <w:t>6.5.3</w:t>
      </w:r>
      <w:r w:rsidRPr="00374636">
        <w:tab/>
        <w:t>Test purpose</w:t>
      </w:r>
      <w:bookmarkEnd w:id="1148"/>
      <w:bookmarkEnd w:id="1149"/>
      <w:bookmarkEnd w:id="1150"/>
      <w:bookmarkEnd w:id="1151"/>
      <w:bookmarkEnd w:id="1152"/>
      <w:bookmarkEnd w:id="1153"/>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4" w:name="_Toc27481471"/>
      <w:bookmarkStart w:id="1155" w:name="_Toc68182721"/>
      <w:bookmarkStart w:id="1156" w:name="_Toc75461565"/>
      <w:bookmarkStart w:id="1157" w:name="_Toc76023686"/>
      <w:bookmarkStart w:id="1158" w:name="_Toc83678129"/>
      <w:bookmarkStart w:id="1159" w:name="_Toc90628850"/>
      <w:r w:rsidRPr="00374636">
        <w:lastRenderedPageBreak/>
        <w:t>6.5.4</w:t>
      </w:r>
      <w:r w:rsidRPr="00374636">
        <w:tab/>
        <w:t>Method of test</w:t>
      </w:r>
      <w:bookmarkEnd w:id="1154"/>
      <w:bookmarkEnd w:id="1155"/>
      <w:bookmarkEnd w:id="1156"/>
      <w:bookmarkEnd w:id="1157"/>
      <w:bookmarkEnd w:id="1158"/>
      <w:bookmarkEnd w:id="1159"/>
    </w:p>
    <w:p w14:paraId="22459BF8" w14:textId="77777777" w:rsidR="00D65C49" w:rsidRPr="00374636" w:rsidRDefault="00D65C49" w:rsidP="00D65C49">
      <w:pPr>
        <w:pStyle w:val="Heading4"/>
      </w:pPr>
      <w:bookmarkStart w:id="1160" w:name="_Toc27481472"/>
      <w:bookmarkStart w:id="1161" w:name="_Toc68182722"/>
      <w:bookmarkStart w:id="1162" w:name="_Toc75461566"/>
      <w:bookmarkStart w:id="1163" w:name="_Toc76023687"/>
      <w:bookmarkStart w:id="1164" w:name="_Toc83678130"/>
      <w:bookmarkStart w:id="1165" w:name="_Toc90628851"/>
      <w:r w:rsidRPr="00374636">
        <w:t>6.5.4.1</w:t>
      </w:r>
      <w:r w:rsidRPr="00374636">
        <w:tab/>
        <w:t>Initial conditions</w:t>
      </w:r>
      <w:bookmarkEnd w:id="1160"/>
      <w:bookmarkEnd w:id="1161"/>
      <w:bookmarkEnd w:id="1162"/>
      <w:bookmarkEnd w:id="1163"/>
      <w:bookmarkEnd w:id="1164"/>
      <w:bookmarkEnd w:id="1165"/>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6" w:name="_Toc27481473"/>
      <w:bookmarkStart w:id="1167" w:name="_Toc68182723"/>
      <w:bookmarkStart w:id="1168" w:name="_Toc75461567"/>
      <w:bookmarkStart w:id="1169" w:name="_Toc76023688"/>
      <w:bookmarkStart w:id="1170" w:name="_Toc83678131"/>
      <w:bookmarkStart w:id="1171" w:name="_Toc90628852"/>
      <w:r w:rsidRPr="00374636">
        <w:t>6.5.4.2</w:t>
      </w:r>
      <w:r w:rsidRPr="00374636">
        <w:tab/>
        <w:t>Procedure</w:t>
      </w:r>
      <w:bookmarkEnd w:id="1166"/>
      <w:bookmarkEnd w:id="1167"/>
      <w:bookmarkEnd w:id="1168"/>
      <w:bookmarkEnd w:id="1169"/>
      <w:bookmarkEnd w:id="1170"/>
      <w:bookmarkEnd w:id="1171"/>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2" w:name="_Toc27481474"/>
      <w:bookmarkStart w:id="1173" w:name="_Toc68182724"/>
      <w:bookmarkStart w:id="1174" w:name="_Toc75461568"/>
      <w:bookmarkStart w:id="1175" w:name="_Toc76023689"/>
      <w:bookmarkStart w:id="1176" w:name="_Toc83678132"/>
      <w:bookmarkStart w:id="1177" w:name="_Toc90628853"/>
      <w:r w:rsidRPr="00374636">
        <w:lastRenderedPageBreak/>
        <w:t>6.5.5</w:t>
      </w:r>
      <w:r w:rsidRPr="00374636">
        <w:tab/>
        <w:t>Test Requirements</w:t>
      </w:r>
      <w:bookmarkEnd w:id="1172"/>
      <w:bookmarkEnd w:id="1173"/>
      <w:bookmarkEnd w:id="1174"/>
      <w:bookmarkEnd w:id="1175"/>
      <w:bookmarkEnd w:id="1176"/>
      <w:bookmarkEnd w:id="1177"/>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8" w:name="_Toc27481475"/>
      <w:bookmarkStart w:id="1179" w:name="_Toc68182725"/>
      <w:bookmarkStart w:id="1180" w:name="_Toc75461569"/>
      <w:bookmarkStart w:id="1181" w:name="_Toc76023690"/>
      <w:bookmarkStart w:id="1182" w:name="_Toc83678133"/>
      <w:bookmarkStart w:id="1183" w:name="_Toc90628854"/>
      <w:r w:rsidRPr="00374636">
        <w:lastRenderedPageBreak/>
        <w:t>6.6</w:t>
      </w:r>
      <w:r w:rsidRPr="00374636">
        <w:tab/>
        <w:t>Moving Scenario and Periodic Update Performance</w:t>
      </w:r>
      <w:bookmarkEnd w:id="1178"/>
      <w:bookmarkEnd w:id="1179"/>
      <w:bookmarkEnd w:id="1180"/>
      <w:bookmarkEnd w:id="1181"/>
      <w:bookmarkEnd w:id="1182"/>
      <w:bookmarkEnd w:id="1183"/>
    </w:p>
    <w:p w14:paraId="7EA4AA4F" w14:textId="77777777" w:rsidR="00D65C49" w:rsidRPr="00374636" w:rsidRDefault="00D65C49" w:rsidP="00D65C49">
      <w:pPr>
        <w:pStyle w:val="Heading3"/>
      </w:pPr>
      <w:bookmarkStart w:id="1184" w:name="_Toc27481476"/>
      <w:bookmarkStart w:id="1185" w:name="_Toc68182726"/>
      <w:bookmarkStart w:id="1186" w:name="_Toc75461570"/>
      <w:bookmarkStart w:id="1187" w:name="_Toc76023691"/>
      <w:bookmarkStart w:id="1188" w:name="_Toc83678134"/>
      <w:bookmarkStart w:id="1189" w:name="_Toc90628855"/>
      <w:r w:rsidRPr="00374636">
        <w:t>6.6.1</w:t>
      </w:r>
      <w:r w:rsidRPr="00374636">
        <w:tab/>
        <w:t>Definition and applicability</w:t>
      </w:r>
      <w:bookmarkEnd w:id="1184"/>
      <w:bookmarkEnd w:id="1185"/>
      <w:bookmarkEnd w:id="1186"/>
      <w:bookmarkEnd w:id="1187"/>
      <w:bookmarkEnd w:id="1188"/>
      <w:bookmarkEnd w:id="1189"/>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0" w:name="_Toc27481477"/>
      <w:bookmarkStart w:id="1191" w:name="_Toc68182727"/>
      <w:bookmarkStart w:id="1192" w:name="_Toc75461571"/>
      <w:bookmarkStart w:id="1193" w:name="_Toc76023692"/>
      <w:bookmarkStart w:id="1194" w:name="_Toc83678135"/>
      <w:bookmarkStart w:id="1195" w:name="_Toc90628856"/>
      <w:r w:rsidRPr="00374636">
        <w:t>6.6.2</w:t>
      </w:r>
      <w:r w:rsidRPr="00374636">
        <w:tab/>
        <w:t>Minimum requirements</w:t>
      </w:r>
      <w:bookmarkEnd w:id="1190"/>
      <w:bookmarkEnd w:id="1191"/>
      <w:bookmarkEnd w:id="1192"/>
      <w:bookmarkEnd w:id="1193"/>
      <w:bookmarkEnd w:id="1194"/>
      <w:bookmarkEnd w:id="1195"/>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6" w:name="_Toc27481478"/>
      <w:bookmarkStart w:id="1197" w:name="_Toc68182728"/>
      <w:bookmarkStart w:id="1198" w:name="_Toc75461572"/>
      <w:bookmarkStart w:id="1199" w:name="_Toc76023693"/>
      <w:bookmarkStart w:id="1200" w:name="_Toc83678136"/>
      <w:bookmarkStart w:id="1201" w:name="_Toc90628857"/>
      <w:r w:rsidRPr="00374636">
        <w:t>6.6.3</w:t>
      </w:r>
      <w:r w:rsidRPr="00374636">
        <w:tab/>
        <w:t>Test purpose</w:t>
      </w:r>
      <w:bookmarkEnd w:id="1196"/>
      <w:bookmarkEnd w:id="1197"/>
      <w:bookmarkEnd w:id="1198"/>
      <w:bookmarkEnd w:id="1199"/>
      <w:bookmarkEnd w:id="1200"/>
      <w:bookmarkEnd w:id="1201"/>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2" w:name="_Toc27481479"/>
      <w:bookmarkStart w:id="1203" w:name="_Toc68182729"/>
      <w:bookmarkStart w:id="1204" w:name="_Toc75461573"/>
      <w:bookmarkStart w:id="1205" w:name="_Toc76023694"/>
      <w:bookmarkStart w:id="1206" w:name="_Toc83678137"/>
      <w:bookmarkStart w:id="1207" w:name="_Toc90628858"/>
      <w:r w:rsidRPr="00374636">
        <w:t>6.6.4</w:t>
      </w:r>
      <w:r w:rsidRPr="00374636">
        <w:tab/>
        <w:t>Method of test</w:t>
      </w:r>
      <w:bookmarkEnd w:id="1202"/>
      <w:bookmarkEnd w:id="1203"/>
      <w:bookmarkEnd w:id="1204"/>
      <w:bookmarkEnd w:id="1205"/>
      <w:bookmarkEnd w:id="1206"/>
      <w:bookmarkEnd w:id="1207"/>
    </w:p>
    <w:p w14:paraId="25A60C7F" w14:textId="77777777" w:rsidR="00D65C49" w:rsidRPr="00374636" w:rsidRDefault="00D65C49" w:rsidP="00D65C49">
      <w:pPr>
        <w:pStyle w:val="Heading4"/>
      </w:pPr>
      <w:bookmarkStart w:id="1208" w:name="_Toc27481480"/>
      <w:bookmarkStart w:id="1209" w:name="_Toc68182730"/>
      <w:bookmarkStart w:id="1210" w:name="_Toc75461574"/>
      <w:bookmarkStart w:id="1211" w:name="_Toc76023695"/>
      <w:bookmarkStart w:id="1212" w:name="_Toc83678138"/>
      <w:bookmarkStart w:id="1213" w:name="_Toc90628859"/>
      <w:r w:rsidRPr="00374636">
        <w:t>6.6.4.1</w:t>
      </w:r>
      <w:r w:rsidRPr="00374636">
        <w:tab/>
        <w:t>Initial conditions</w:t>
      </w:r>
      <w:bookmarkEnd w:id="1208"/>
      <w:bookmarkEnd w:id="1209"/>
      <w:bookmarkEnd w:id="1210"/>
      <w:bookmarkEnd w:id="1211"/>
      <w:bookmarkEnd w:id="1212"/>
      <w:bookmarkEnd w:id="1213"/>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4" w:name="_Toc27481481"/>
      <w:bookmarkStart w:id="1215" w:name="_Toc68182731"/>
      <w:bookmarkStart w:id="1216" w:name="_Toc75461575"/>
      <w:bookmarkStart w:id="1217" w:name="_Toc76023696"/>
      <w:bookmarkStart w:id="1218" w:name="_Toc83678139"/>
      <w:bookmarkStart w:id="1219" w:name="_Toc90628860"/>
      <w:r w:rsidRPr="00374636">
        <w:t>6.6.4.2</w:t>
      </w:r>
      <w:r w:rsidRPr="00374636">
        <w:tab/>
        <w:t>Procedure</w:t>
      </w:r>
      <w:bookmarkEnd w:id="1214"/>
      <w:bookmarkEnd w:id="1215"/>
      <w:bookmarkEnd w:id="1216"/>
      <w:bookmarkEnd w:id="1217"/>
      <w:bookmarkEnd w:id="1218"/>
      <w:bookmarkEnd w:id="1219"/>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0" w:name="_Toc27481482"/>
      <w:bookmarkStart w:id="1221" w:name="_Toc68182732"/>
      <w:bookmarkStart w:id="1222" w:name="_Toc75461576"/>
      <w:bookmarkStart w:id="1223" w:name="_Toc76023697"/>
      <w:bookmarkStart w:id="1224" w:name="_Toc83678140"/>
      <w:bookmarkStart w:id="1225" w:name="_Toc90628861"/>
      <w:r w:rsidRPr="00374636">
        <w:t>6.6.5</w:t>
      </w:r>
      <w:r w:rsidRPr="00374636">
        <w:tab/>
        <w:t>Test Requirements</w:t>
      </w:r>
      <w:bookmarkEnd w:id="1220"/>
      <w:bookmarkEnd w:id="1221"/>
      <w:bookmarkEnd w:id="1222"/>
      <w:bookmarkEnd w:id="1223"/>
      <w:bookmarkEnd w:id="1224"/>
      <w:bookmarkEnd w:id="1225"/>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6" w:name="_Toc27481483"/>
      <w:bookmarkStart w:id="1227" w:name="_Toc68182733"/>
      <w:bookmarkStart w:id="1228" w:name="_Toc75461577"/>
      <w:bookmarkStart w:id="1229" w:name="_Toc76023698"/>
      <w:bookmarkStart w:id="1230" w:name="_Toc83678141"/>
      <w:bookmarkStart w:id="1231" w:name="_Toc90628862"/>
      <w:r w:rsidRPr="00374636">
        <w:lastRenderedPageBreak/>
        <w:t>7</w:t>
      </w:r>
      <w:r w:rsidRPr="00374636">
        <w:tab/>
        <w:t>E-UTRA A-GNSS minimum performance requirements</w:t>
      </w:r>
      <w:bookmarkEnd w:id="1226"/>
      <w:bookmarkEnd w:id="1227"/>
      <w:bookmarkEnd w:id="1228"/>
      <w:bookmarkEnd w:id="1229"/>
      <w:bookmarkEnd w:id="1230"/>
      <w:bookmarkEnd w:id="1231"/>
    </w:p>
    <w:p w14:paraId="607D5F3B" w14:textId="77777777" w:rsidR="00D65C49" w:rsidRPr="00374636" w:rsidRDefault="00D65C49" w:rsidP="00D65C49">
      <w:pPr>
        <w:pStyle w:val="Heading2"/>
      </w:pPr>
      <w:bookmarkStart w:id="1232" w:name="_Toc27481484"/>
      <w:bookmarkStart w:id="1233" w:name="_Toc68182734"/>
      <w:bookmarkStart w:id="1234" w:name="_Toc75461578"/>
      <w:bookmarkStart w:id="1235" w:name="_Toc76023699"/>
      <w:bookmarkStart w:id="1236" w:name="_Toc83678142"/>
      <w:bookmarkStart w:id="1237" w:name="_Toc90628863"/>
      <w:r w:rsidRPr="00374636">
        <w:t>7.0</w:t>
      </w:r>
      <w:r w:rsidRPr="00374636">
        <w:tab/>
        <w:t>General</w:t>
      </w:r>
      <w:bookmarkEnd w:id="1232"/>
      <w:bookmarkEnd w:id="1233"/>
      <w:bookmarkEnd w:id="1234"/>
      <w:bookmarkEnd w:id="1235"/>
      <w:bookmarkEnd w:id="1236"/>
      <w:bookmarkEnd w:id="1237"/>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8" w:name="_Toc27481485"/>
      <w:bookmarkStart w:id="1239" w:name="_Toc68182735"/>
      <w:bookmarkStart w:id="1240" w:name="_Toc75461579"/>
      <w:bookmarkStart w:id="1241" w:name="_Toc76023700"/>
      <w:bookmarkStart w:id="1242" w:name="_Toc83678143"/>
      <w:bookmarkStart w:id="1243" w:name="_Toc90628864"/>
      <w:r w:rsidRPr="00374636">
        <w:t>7.1</w:t>
      </w:r>
      <w:r w:rsidRPr="00374636">
        <w:tab/>
        <w:t>Sensitivity</w:t>
      </w:r>
      <w:bookmarkEnd w:id="1238"/>
      <w:bookmarkEnd w:id="1239"/>
      <w:bookmarkEnd w:id="1240"/>
      <w:bookmarkEnd w:id="1241"/>
      <w:bookmarkEnd w:id="1242"/>
      <w:bookmarkEnd w:id="1243"/>
    </w:p>
    <w:p w14:paraId="7774F699" w14:textId="77777777" w:rsidR="00D65C49" w:rsidRPr="00374636" w:rsidRDefault="00D65C49" w:rsidP="00D65C49">
      <w:pPr>
        <w:pStyle w:val="Heading3"/>
      </w:pPr>
      <w:bookmarkStart w:id="1244" w:name="_Toc27481486"/>
      <w:bookmarkStart w:id="1245" w:name="_Toc68182736"/>
      <w:bookmarkStart w:id="1246" w:name="_Toc75461580"/>
      <w:bookmarkStart w:id="1247" w:name="_Toc76023701"/>
      <w:bookmarkStart w:id="1248" w:name="_Toc83678144"/>
      <w:bookmarkStart w:id="1249" w:name="_Toc90628865"/>
      <w:r w:rsidRPr="00374636">
        <w:t>7.1.1</w:t>
      </w:r>
      <w:r w:rsidRPr="00374636">
        <w:tab/>
        <w:t>Sensitivity Coarse time assistance</w:t>
      </w:r>
      <w:bookmarkEnd w:id="1244"/>
      <w:bookmarkEnd w:id="1245"/>
      <w:bookmarkEnd w:id="1246"/>
      <w:bookmarkEnd w:id="1247"/>
      <w:bookmarkEnd w:id="1248"/>
      <w:bookmarkEnd w:id="1249"/>
    </w:p>
    <w:p w14:paraId="5D254890" w14:textId="77777777" w:rsidR="00D65C49" w:rsidRPr="00374636" w:rsidRDefault="00D65C49" w:rsidP="00D65C49">
      <w:pPr>
        <w:pStyle w:val="Heading4"/>
      </w:pPr>
      <w:bookmarkStart w:id="1250" w:name="_Toc27481487"/>
      <w:bookmarkStart w:id="1251" w:name="_Toc68182737"/>
      <w:bookmarkStart w:id="1252" w:name="_Toc75461581"/>
      <w:bookmarkStart w:id="1253" w:name="_Toc76023702"/>
      <w:bookmarkStart w:id="1254" w:name="_Toc83678145"/>
      <w:bookmarkStart w:id="1255" w:name="_Toc90628866"/>
      <w:r w:rsidRPr="00374636">
        <w:t>7.1.1.1</w:t>
      </w:r>
      <w:r w:rsidRPr="00374636">
        <w:tab/>
        <w:t>Sub-tests</w:t>
      </w:r>
      <w:bookmarkEnd w:id="1250"/>
      <w:bookmarkEnd w:id="1251"/>
      <w:bookmarkEnd w:id="1252"/>
      <w:bookmarkEnd w:id="1253"/>
      <w:bookmarkEnd w:id="1254"/>
      <w:bookmarkEnd w:id="1255"/>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6" w:name="_Toc27481488"/>
      <w:bookmarkStart w:id="1257" w:name="_Toc68182738"/>
      <w:bookmarkStart w:id="1258" w:name="_Toc75461582"/>
      <w:bookmarkStart w:id="1259" w:name="_Toc76023703"/>
      <w:bookmarkStart w:id="1260" w:name="_Toc83678146"/>
      <w:bookmarkStart w:id="1261" w:name="_Toc90628867"/>
      <w:r w:rsidRPr="00374636">
        <w:t>7.1.1.2</w:t>
      </w:r>
      <w:r w:rsidRPr="00374636">
        <w:tab/>
        <w:t>Test purpose</w:t>
      </w:r>
      <w:bookmarkEnd w:id="1256"/>
      <w:bookmarkEnd w:id="1257"/>
      <w:bookmarkEnd w:id="1258"/>
      <w:bookmarkEnd w:id="1259"/>
      <w:bookmarkEnd w:id="1260"/>
      <w:bookmarkEnd w:id="1261"/>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2" w:name="_Toc27481489"/>
      <w:bookmarkStart w:id="1263" w:name="_Toc68182739"/>
      <w:bookmarkStart w:id="1264" w:name="_Toc75461583"/>
      <w:bookmarkStart w:id="1265" w:name="_Toc76023704"/>
      <w:bookmarkStart w:id="1266" w:name="_Toc83678147"/>
      <w:bookmarkStart w:id="1267" w:name="_Toc90628868"/>
      <w:r w:rsidRPr="00374636">
        <w:t>7.1.1.3</w:t>
      </w:r>
      <w:r w:rsidRPr="00374636">
        <w:tab/>
        <w:t>Test applicability</w:t>
      </w:r>
      <w:bookmarkEnd w:id="1262"/>
      <w:bookmarkEnd w:id="1263"/>
      <w:bookmarkEnd w:id="1264"/>
      <w:bookmarkEnd w:id="1265"/>
      <w:bookmarkEnd w:id="1266"/>
      <w:bookmarkEnd w:id="1267"/>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8" w:name="_Toc27481490"/>
      <w:bookmarkStart w:id="1269" w:name="_Toc68182740"/>
      <w:bookmarkStart w:id="1270" w:name="_Toc75461584"/>
      <w:bookmarkStart w:id="1271" w:name="_Toc76023705"/>
      <w:bookmarkStart w:id="1272" w:name="_Toc83678148"/>
      <w:bookmarkStart w:id="1273" w:name="_Toc90628869"/>
      <w:r w:rsidRPr="00374636">
        <w:t>7.1.1.4</w:t>
      </w:r>
      <w:r w:rsidRPr="00374636">
        <w:tab/>
        <w:t>Minimum conformance requirements</w:t>
      </w:r>
      <w:bookmarkEnd w:id="1268"/>
      <w:bookmarkEnd w:id="1269"/>
      <w:bookmarkEnd w:id="1270"/>
      <w:bookmarkEnd w:id="1271"/>
      <w:bookmarkEnd w:id="1272"/>
      <w:bookmarkEnd w:id="1273"/>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4" w:name="_Toc27481491"/>
      <w:bookmarkStart w:id="1275" w:name="_Toc68182741"/>
      <w:bookmarkStart w:id="1276" w:name="_Toc75461585"/>
      <w:bookmarkStart w:id="1277" w:name="_Toc76023706"/>
      <w:bookmarkStart w:id="1278" w:name="_Toc83678149"/>
      <w:bookmarkStart w:id="1279" w:name="_Toc90628870"/>
      <w:r w:rsidRPr="00374636">
        <w:lastRenderedPageBreak/>
        <w:t>7.1.1.5</w:t>
      </w:r>
      <w:r w:rsidRPr="00374636">
        <w:tab/>
        <w:t>Test description</w:t>
      </w:r>
      <w:bookmarkEnd w:id="1274"/>
      <w:bookmarkEnd w:id="1275"/>
      <w:bookmarkEnd w:id="1276"/>
      <w:bookmarkEnd w:id="1277"/>
      <w:bookmarkEnd w:id="1278"/>
      <w:bookmarkEnd w:id="1279"/>
    </w:p>
    <w:p w14:paraId="2AE41A76" w14:textId="77777777" w:rsidR="00D65C49" w:rsidRPr="00374636" w:rsidRDefault="00D65C49" w:rsidP="00D65C49">
      <w:pPr>
        <w:pStyle w:val="Heading5"/>
      </w:pPr>
      <w:bookmarkStart w:id="1280" w:name="_Toc27481492"/>
      <w:bookmarkStart w:id="1281" w:name="_Toc68182742"/>
      <w:bookmarkStart w:id="1282" w:name="_Toc75461586"/>
      <w:bookmarkStart w:id="1283" w:name="_Toc76023707"/>
      <w:bookmarkStart w:id="1284" w:name="_Toc83678150"/>
      <w:bookmarkStart w:id="1285" w:name="_Toc90628871"/>
      <w:r w:rsidRPr="00374636">
        <w:t>7.1.1.5.1</w:t>
      </w:r>
      <w:r w:rsidRPr="00374636">
        <w:tab/>
        <w:t>Initial conditions</w:t>
      </w:r>
      <w:bookmarkEnd w:id="1280"/>
      <w:bookmarkEnd w:id="1281"/>
      <w:bookmarkEnd w:id="1282"/>
      <w:bookmarkEnd w:id="1283"/>
      <w:bookmarkEnd w:id="1284"/>
      <w:bookmarkEnd w:id="1285"/>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6" w:name="_Toc27481493"/>
      <w:bookmarkStart w:id="1287" w:name="_Toc68182743"/>
      <w:bookmarkStart w:id="1288" w:name="_Toc75461587"/>
      <w:bookmarkStart w:id="1289" w:name="_Toc76023708"/>
      <w:bookmarkStart w:id="1290" w:name="_Toc83678151"/>
      <w:bookmarkStart w:id="1291" w:name="_Toc90628872"/>
      <w:r w:rsidRPr="00374636">
        <w:t>7.1.1.5.2</w:t>
      </w:r>
      <w:r w:rsidRPr="00374636">
        <w:tab/>
        <w:t>Test procedure</w:t>
      </w:r>
      <w:bookmarkEnd w:id="1286"/>
      <w:bookmarkEnd w:id="1287"/>
      <w:bookmarkEnd w:id="1288"/>
      <w:bookmarkEnd w:id="1289"/>
      <w:bookmarkEnd w:id="1290"/>
      <w:bookmarkEnd w:id="1291"/>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2" w:name="_Toc27481494"/>
      <w:bookmarkStart w:id="1293" w:name="_Toc68182744"/>
      <w:bookmarkStart w:id="1294" w:name="_Toc75461588"/>
      <w:bookmarkStart w:id="1295" w:name="_Toc76023709"/>
      <w:bookmarkStart w:id="1296" w:name="_Toc83678152"/>
      <w:bookmarkStart w:id="1297" w:name="_Toc90628873"/>
      <w:r w:rsidRPr="00374636">
        <w:t>7.1.1.5.3</w:t>
      </w:r>
      <w:r w:rsidRPr="00374636">
        <w:tab/>
        <w:t>Message contents</w:t>
      </w:r>
      <w:bookmarkEnd w:id="1292"/>
      <w:bookmarkEnd w:id="1293"/>
      <w:bookmarkEnd w:id="1294"/>
      <w:bookmarkEnd w:id="1295"/>
      <w:bookmarkEnd w:id="1296"/>
      <w:bookmarkEnd w:id="1297"/>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8" w:name="_Toc27481495"/>
      <w:bookmarkStart w:id="1299" w:name="_Toc68182745"/>
      <w:bookmarkStart w:id="1300" w:name="_Toc75461589"/>
      <w:bookmarkStart w:id="1301" w:name="_Toc76023710"/>
      <w:bookmarkStart w:id="1302" w:name="_Toc83678153"/>
      <w:bookmarkStart w:id="1303" w:name="_Toc90628874"/>
      <w:r w:rsidRPr="00374636">
        <w:t>7.1.1.6</w:t>
      </w:r>
      <w:r w:rsidRPr="00374636">
        <w:tab/>
        <w:t>Test requirement</w:t>
      </w:r>
      <w:bookmarkEnd w:id="1298"/>
      <w:bookmarkEnd w:id="1299"/>
      <w:bookmarkEnd w:id="1300"/>
      <w:bookmarkEnd w:id="1301"/>
      <w:bookmarkEnd w:id="1302"/>
      <w:bookmarkEnd w:id="1303"/>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4" w:name="_Toc27481496"/>
      <w:bookmarkStart w:id="1305" w:name="_Toc68182746"/>
      <w:bookmarkStart w:id="1306" w:name="_Toc75461590"/>
      <w:bookmarkStart w:id="1307" w:name="_Toc76023711"/>
      <w:bookmarkStart w:id="1308" w:name="_Toc83678154"/>
      <w:bookmarkStart w:id="1309" w:name="_Toc90628875"/>
      <w:r w:rsidRPr="00374636">
        <w:t>7.1.2</w:t>
      </w:r>
      <w:r w:rsidRPr="00374636">
        <w:tab/>
        <w:t>Sensitivity Fine time assistance</w:t>
      </w:r>
      <w:bookmarkEnd w:id="1304"/>
      <w:bookmarkEnd w:id="1305"/>
      <w:bookmarkEnd w:id="1306"/>
      <w:bookmarkEnd w:id="1307"/>
      <w:bookmarkEnd w:id="1308"/>
      <w:bookmarkEnd w:id="1309"/>
    </w:p>
    <w:p w14:paraId="786E1AC5" w14:textId="77777777" w:rsidR="00D65C49" w:rsidRPr="00374636" w:rsidRDefault="00D65C49" w:rsidP="00D65C49">
      <w:pPr>
        <w:pStyle w:val="Heading4"/>
      </w:pPr>
      <w:bookmarkStart w:id="1310" w:name="_Toc27481497"/>
      <w:bookmarkStart w:id="1311" w:name="_Toc68182747"/>
      <w:bookmarkStart w:id="1312" w:name="_Toc75461591"/>
      <w:bookmarkStart w:id="1313" w:name="_Toc76023712"/>
      <w:bookmarkStart w:id="1314" w:name="_Toc83678155"/>
      <w:bookmarkStart w:id="1315" w:name="_Toc90628876"/>
      <w:r w:rsidRPr="00374636">
        <w:t>7.1.2.1</w:t>
      </w:r>
      <w:r w:rsidRPr="00374636">
        <w:tab/>
        <w:t>Sub-tests</w:t>
      </w:r>
      <w:bookmarkEnd w:id="1310"/>
      <w:bookmarkEnd w:id="1311"/>
      <w:bookmarkEnd w:id="1312"/>
      <w:bookmarkEnd w:id="1313"/>
      <w:bookmarkEnd w:id="1314"/>
      <w:bookmarkEnd w:id="1315"/>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6" w:name="_Toc27481498"/>
      <w:bookmarkStart w:id="1317" w:name="_Toc68182748"/>
      <w:bookmarkStart w:id="1318" w:name="_Toc75461592"/>
      <w:bookmarkStart w:id="1319" w:name="_Toc76023713"/>
      <w:bookmarkStart w:id="1320" w:name="_Toc83678156"/>
      <w:bookmarkStart w:id="1321" w:name="_Toc90628877"/>
      <w:r w:rsidRPr="00374636">
        <w:t>7.1.2.2</w:t>
      </w:r>
      <w:r w:rsidRPr="00374636">
        <w:tab/>
        <w:t>Test purpose</w:t>
      </w:r>
      <w:bookmarkEnd w:id="1316"/>
      <w:bookmarkEnd w:id="1317"/>
      <w:bookmarkEnd w:id="1318"/>
      <w:bookmarkEnd w:id="1319"/>
      <w:bookmarkEnd w:id="1320"/>
      <w:bookmarkEnd w:id="1321"/>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2" w:name="_Toc27481499"/>
      <w:bookmarkStart w:id="1323" w:name="_Toc68182749"/>
      <w:bookmarkStart w:id="1324" w:name="_Toc75461593"/>
      <w:bookmarkStart w:id="1325" w:name="_Toc76023714"/>
      <w:bookmarkStart w:id="1326" w:name="_Toc83678157"/>
      <w:bookmarkStart w:id="1327" w:name="_Toc90628878"/>
      <w:r w:rsidRPr="00374636">
        <w:t>7.1.2.3</w:t>
      </w:r>
      <w:r w:rsidRPr="00374636">
        <w:tab/>
        <w:t>Test applicability</w:t>
      </w:r>
      <w:bookmarkEnd w:id="1322"/>
      <w:bookmarkEnd w:id="1323"/>
      <w:bookmarkEnd w:id="1324"/>
      <w:bookmarkEnd w:id="1325"/>
      <w:bookmarkEnd w:id="1326"/>
      <w:bookmarkEnd w:id="1327"/>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8" w:name="_Toc27481500"/>
      <w:bookmarkStart w:id="1329" w:name="_Toc68182750"/>
      <w:bookmarkStart w:id="1330" w:name="_Toc75461594"/>
      <w:bookmarkStart w:id="1331" w:name="_Toc76023715"/>
      <w:bookmarkStart w:id="1332" w:name="_Toc83678158"/>
      <w:bookmarkStart w:id="1333" w:name="_Toc90628879"/>
      <w:r w:rsidRPr="00374636">
        <w:t>7.1.2.4</w:t>
      </w:r>
      <w:r w:rsidRPr="00374636">
        <w:tab/>
        <w:t>Minimum conformance requirements</w:t>
      </w:r>
      <w:bookmarkEnd w:id="1328"/>
      <w:bookmarkEnd w:id="1329"/>
      <w:bookmarkEnd w:id="1330"/>
      <w:bookmarkEnd w:id="1331"/>
      <w:bookmarkEnd w:id="1332"/>
      <w:bookmarkEnd w:id="1333"/>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4" w:name="_Toc27481501"/>
      <w:bookmarkStart w:id="1335" w:name="_Toc68182751"/>
      <w:bookmarkStart w:id="1336" w:name="_Toc75461595"/>
      <w:bookmarkStart w:id="1337" w:name="_Toc76023716"/>
      <w:bookmarkStart w:id="1338" w:name="_Toc83678159"/>
      <w:bookmarkStart w:id="1339" w:name="_Toc90628880"/>
      <w:r w:rsidRPr="00374636">
        <w:t>7.1.2.5</w:t>
      </w:r>
      <w:r w:rsidRPr="00374636">
        <w:tab/>
        <w:t>Test description</w:t>
      </w:r>
      <w:bookmarkEnd w:id="1334"/>
      <w:bookmarkEnd w:id="1335"/>
      <w:bookmarkEnd w:id="1336"/>
      <w:bookmarkEnd w:id="1337"/>
      <w:bookmarkEnd w:id="1338"/>
      <w:bookmarkEnd w:id="1339"/>
    </w:p>
    <w:p w14:paraId="655601ED" w14:textId="77777777" w:rsidR="00D65C49" w:rsidRPr="00374636" w:rsidRDefault="00D65C49" w:rsidP="00D65C49">
      <w:pPr>
        <w:pStyle w:val="Heading5"/>
      </w:pPr>
      <w:bookmarkStart w:id="1340" w:name="_Toc27481502"/>
      <w:bookmarkStart w:id="1341" w:name="_Toc68182752"/>
      <w:bookmarkStart w:id="1342" w:name="_Toc75461596"/>
      <w:bookmarkStart w:id="1343" w:name="_Toc76023717"/>
      <w:bookmarkStart w:id="1344" w:name="_Toc83678160"/>
      <w:bookmarkStart w:id="1345" w:name="_Toc90628881"/>
      <w:r w:rsidRPr="00374636">
        <w:t>7.1.2.5.1</w:t>
      </w:r>
      <w:r w:rsidRPr="00374636">
        <w:tab/>
        <w:t>Initial conditions</w:t>
      </w:r>
      <w:bookmarkEnd w:id="1340"/>
      <w:bookmarkEnd w:id="1341"/>
      <w:bookmarkEnd w:id="1342"/>
      <w:bookmarkEnd w:id="1343"/>
      <w:bookmarkEnd w:id="1344"/>
      <w:bookmarkEnd w:id="1345"/>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6" w:name="_Toc27481503"/>
      <w:bookmarkStart w:id="1347" w:name="_Toc68182753"/>
      <w:bookmarkStart w:id="1348" w:name="_Toc75461597"/>
      <w:bookmarkStart w:id="1349" w:name="_Toc76023718"/>
      <w:bookmarkStart w:id="1350" w:name="_Toc83678161"/>
      <w:bookmarkStart w:id="1351" w:name="_Toc90628882"/>
      <w:r w:rsidRPr="00374636">
        <w:t>7.1.2.5.2</w:t>
      </w:r>
      <w:r w:rsidRPr="00374636">
        <w:tab/>
        <w:t>Test procedure</w:t>
      </w:r>
      <w:bookmarkEnd w:id="1346"/>
      <w:bookmarkEnd w:id="1347"/>
      <w:bookmarkEnd w:id="1348"/>
      <w:bookmarkEnd w:id="1349"/>
      <w:bookmarkEnd w:id="1350"/>
      <w:bookmarkEnd w:id="1351"/>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2" w:name="_Toc27481504"/>
      <w:bookmarkStart w:id="1353" w:name="_Toc68182754"/>
      <w:bookmarkStart w:id="1354" w:name="_Toc75461598"/>
      <w:bookmarkStart w:id="1355" w:name="_Toc76023719"/>
      <w:bookmarkStart w:id="1356" w:name="_Toc83678162"/>
      <w:bookmarkStart w:id="1357" w:name="_Toc90628883"/>
      <w:r w:rsidRPr="00374636">
        <w:t>7.1.2.5.3</w:t>
      </w:r>
      <w:r w:rsidRPr="00374636">
        <w:tab/>
        <w:t>Message contents</w:t>
      </w:r>
      <w:bookmarkEnd w:id="1352"/>
      <w:bookmarkEnd w:id="1353"/>
      <w:bookmarkEnd w:id="1354"/>
      <w:bookmarkEnd w:id="1355"/>
      <w:bookmarkEnd w:id="1356"/>
      <w:bookmarkEnd w:id="1357"/>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8" w:name="_Toc27481505"/>
      <w:bookmarkStart w:id="1359" w:name="_Toc68182755"/>
      <w:bookmarkStart w:id="1360" w:name="_Toc75461599"/>
      <w:bookmarkStart w:id="1361" w:name="_Toc76023720"/>
      <w:bookmarkStart w:id="1362" w:name="_Toc83678163"/>
      <w:bookmarkStart w:id="1363" w:name="_Toc90628884"/>
      <w:r w:rsidRPr="00374636">
        <w:t>7.1.2.6</w:t>
      </w:r>
      <w:r w:rsidRPr="00374636">
        <w:tab/>
        <w:t>Test requirement</w:t>
      </w:r>
      <w:bookmarkEnd w:id="1358"/>
      <w:bookmarkEnd w:id="1359"/>
      <w:bookmarkEnd w:id="1360"/>
      <w:bookmarkEnd w:id="1361"/>
      <w:bookmarkEnd w:id="1362"/>
      <w:bookmarkEnd w:id="1363"/>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4" w:name="_Toc27481506"/>
      <w:bookmarkStart w:id="1365" w:name="_Toc68182756"/>
      <w:bookmarkStart w:id="1366" w:name="_Toc75461600"/>
      <w:bookmarkStart w:id="1367" w:name="_Toc76023721"/>
      <w:bookmarkStart w:id="1368" w:name="_Toc83678164"/>
      <w:bookmarkStart w:id="1369" w:name="_Toc90628885"/>
      <w:r w:rsidRPr="00374636">
        <w:t>7.2</w:t>
      </w:r>
      <w:r w:rsidRPr="00374636">
        <w:tab/>
        <w:t>Nominal Accuracy</w:t>
      </w:r>
      <w:bookmarkEnd w:id="1364"/>
      <w:bookmarkEnd w:id="1365"/>
      <w:bookmarkEnd w:id="1366"/>
      <w:bookmarkEnd w:id="1367"/>
      <w:bookmarkEnd w:id="1368"/>
      <w:bookmarkEnd w:id="1369"/>
    </w:p>
    <w:p w14:paraId="1AC35302" w14:textId="77777777" w:rsidR="00D65C49" w:rsidRPr="00374636" w:rsidRDefault="00D65C49" w:rsidP="00D65C49">
      <w:pPr>
        <w:pStyle w:val="Heading4"/>
      </w:pPr>
      <w:bookmarkStart w:id="1370" w:name="_Toc27481507"/>
      <w:bookmarkStart w:id="1371" w:name="_Toc68182757"/>
      <w:bookmarkStart w:id="1372" w:name="_Toc75461601"/>
      <w:bookmarkStart w:id="1373" w:name="_Toc76023722"/>
      <w:bookmarkStart w:id="1374" w:name="_Toc83678165"/>
      <w:bookmarkStart w:id="1375" w:name="_Toc90628886"/>
      <w:r w:rsidRPr="00374636">
        <w:t>7.2.1</w:t>
      </w:r>
      <w:r w:rsidRPr="00374636">
        <w:tab/>
        <w:t>Sub-tests</w:t>
      </w:r>
      <w:bookmarkEnd w:id="1370"/>
      <w:bookmarkEnd w:id="1371"/>
      <w:bookmarkEnd w:id="1372"/>
      <w:bookmarkEnd w:id="1373"/>
      <w:bookmarkEnd w:id="1374"/>
      <w:bookmarkEnd w:id="1375"/>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6" w:name="_Toc27481508"/>
      <w:bookmarkStart w:id="1377" w:name="_Toc68182758"/>
      <w:bookmarkStart w:id="1378" w:name="_Toc75461602"/>
      <w:bookmarkStart w:id="1379" w:name="_Toc76023723"/>
      <w:bookmarkStart w:id="1380" w:name="_Toc83678166"/>
      <w:bookmarkStart w:id="1381" w:name="_Toc90628887"/>
      <w:r w:rsidRPr="00374636">
        <w:t>7.2.2</w:t>
      </w:r>
      <w:r w:rsidRPr="00374636">
        <w:tab/>
        <w:t>Test purpose</w:t>
      </w:r>
      <w:bookmarkEnd w:id="1376"/>
      <w:bookmarkEnd w:id="1377"/>
      <w:bookmarkEnd w:id="1378"/>
      <w:bookmarkEnd w:id="1379"/>
      <w:bookmarkEnd w:id="1380"/>
      <w:bookmarkEnd w:id="1381"/>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2" w:name="_Toc27481509"/>
      <w:bookmarkStart w:id="1383" w:name="_Toc68182759"/>
      <w:bookmarkStart w:id="1384" w:name="_Toc75461603"/>
      <w:bookmarkStart w:id="1385" w:name="_Toc76023724"/>
      <w:bookmarkStart w:id="1386" w:name="_Toc83678167"/>
      <w:bookmarkStart w:id="1387" w:name="_Toc90628888"/>
      <w:r w:rsidRPr="00374636">
        <w:t>7.2.3</w:t>
      </w:r>
      <w:r w:rsidRPr="00374636">
        <w:tab/>
        <w:t>Test applicability</w:t>
      </w:r>
      <w:bookmarkEnd w:id="1382"/>
      <w:bookmarkEnd w:id="1383"/>
      <w:bookmarkEnd w:id="1384"/>
      <w:bookmarkEnd w:id="1385"/>
      <w:bookmarkEnd w:id="1386"/>
      <w:bookmarkEnd w:id="1387"/>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8" w:name="_Toc27481510"/>
      <w:bookmarkStart w:id="1389" w:name="_Toc68182760"/>
      <w:bookmarkStart w:id="1390" w:name="_Toc75461604"/>
      <w:bookmarkStart w:id="1391" w:name="_Toc76023725"/>
      <w:bookmarkStart w:id="1392" w:name="_Toc83678168"/>
      <w:bookmarkStart w:id="1393" w:name="_Toc90628889"/>
      <w:r w:rsidRPr="00374636">
        <w:t>7.2.4</w:t>
      </w:r>
      <w:r w:rsidRPr="00374636">
        <w:tab/>
        <w:t>Minimum conformance requirements</w:t>
      </w:r>
      <w:bookmarkEnd w:id="1388"/>
      <w:bookmarkEnd w:id="1389"/>
      <w:bookmarkEnd w:id="1390"/>
      <w:bookmarkEnd w:id="1391"/>
      <w:bookmarkEnd w:id="1392"/>
      <w:bookmarkEnd w:id="1393"/>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4" w:name="_Toc27481511"/>
      <w:bookmarkStart w:id="1395" w:name="_Toc68182761"/>
      <w:bookmarkStart w:id="1396" w:name="_Toc75461605"/>
      <w:bookmarkStart w:id="1397" w:name="_Toc76023726"/>
      <w:bookmarkStart w:id="1398" w:name="_Toc83678169"/>
      <w:bookmarkStart w:id="1399" w:name="_Toc90628890"/>
      <w:r w:rsidRPr="00374636">
        <w:t>7.2.5</w:t>
      </w:r>
      <w:r w:rsidRPr="00374636">
        <w:tab/>
        <w:t>Test description</w:t>
      </w:r>
      <w:bookmarkEnd w:id="1394"/>
      <w:bookmarkEnd w:id="1395"/>
      <w:bookmarkEnd w:id="1396"/>
      <w:bookmarkEnd w:id="1397"/>
      <w:bookmarkEnd w:id="1398"/>
      <w:bookmarkEnd w:id="1399"/>
    </w:p>
    <w:p w14:paraId="33C29E27" w14:textId="77777777" w:rsidR="00D65C49" w:rsidRPr="00374636" w:rsidRDefault="00D65C49" w:rsidP="00D65C49">
      <w:pPr>
        <w:pStyle w:val="Heading5"/>
      </w:pPr>
      <w:bookmarkStart w:id="1400" w:name="_Toc27481512"/>
      <w:bookmarkStart w:id="1401" w:name="_Toc68182762"/>
      <w:bookmarkStart w:id="1402" w:name="_Toc75461606"/>
      <w:bookmarkStart w:id="1403" w:name="_Toc76023727"/>
      <w:bookmarkStart w:id="1404" w:name="_Toc83678170"/>
      <w:bookmarkStart w:id="1405" w:name="_Toc90628891"/>
      <w:r w:rsidRPr="00374636">
        <w:t>7.2.5.1</w:t>
      </w:r>
      <w:r w:rsidRPr="00374636">
        <w:tab/>
        <w:t>Initial conditions</w:t>
      </w:r>
      <w:bookmarkEnd w:id="1400"/>
      <w:bookmarkEnd w:id="1401"/>
      <w:bookmarkEnd w:id="1402"/>
      <w:bookmarkEnd w:id="1403"/>
      <w:bookmarkEnd w:id="1404"/>
      <w:bookmarkEnd w:id="1405"/>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6" w:name="_Toc27481513"/>
      <w:bookmarkStart w:id="1407" w:name="_Toc68182763"/>
      <w:bookmarkStart w:id="1408" w:name="_Toc75461607"/>
      <w:bookmarkStart w:id="1409" w:name="_Toc76023728"/>
      <w:bookmarkStart w:id="1410" w:name="_Toc83678171"/>
      <w:bookmarkStart w:id="1411" w:name="_Toc90628892"/>
      <w:r w:rsidRPr="00374636">
        <w:t>7.2.5.2</w:t>
      </w:r>
      <w:r w:rsidRPr="00374636">
        <w:tab/>
        <w:t>Test procedure</w:t>
      </w:r>
      <w:bookmarkEnd w:id="1406"/>
      <w:bookmarkEnd w:id="1407"/>
      <w:bookmarkEnd w:id="1408"/>
      <w:bookmarkEnd w:id="1409"/>
      <w:bookmarkEnd w:id="1410"/>
      <w:bookmarkEnd w:id="1411"/>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2" w:name="_Toc27481514"/>
      <w:bookmarkStart w:id="1413" w:name="_Toc68182764"/>
      <w:bookmarkStart w:id="1414" w:name="_Toc75461608"/>
      <w:bookmarkStart w:id="1415" w:name="_Toc76023729"/>
      <w:bookmarkStart w:id="1416" w:name="_Toc83678172"/>
      <w:bookmarkStart w:id="1417" w:name="_Toc90628893"/>
      <w:r w:rsidRPr="00374636">
        <w:t>7.2.5.3</w:t>
      </w:r>
      <w:r w:rsidRPr="00374636">
        <w:tab/>
        <w:t>Message contents</w:t>
      </w:r>
      <w:bookmarkEnd w:id="1412"/>
      <w:bookmarkEnd w:id="1413"/>
      <w:bookmarkEnd w:id="1414"/>
      <w:bookmarkEnd w:id="1415"/>
      <w:bookmarkEnd w:id="1416"/>
      <w:bookmarkEnd w:id="1417"/>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8" w:name="_Toc27481515"/>
      <w:bookmarkStart w:id="1419" w:name="_Toc68182765"/>
      <w:bookmarkStart w:id="1420" w:name="_Toc75461609"/>
      <w:bookmarkStart w:id="1421" w:name="_Toc76023730"/>
      <w:bookmarkStart w:id="1422" w:name="_Toc83678173"/>
      <w:bookmarkStart w:id="1423" w:name="_Toc90628894"/>
      <w:r w:rsidRPr="00374636">
        <w:t>7.2.6</w:t>
      </w:r>
      <w:r w:rsidRPr="00374636">
        <w:tab/>
        <w:t>Test requirement</w:t>
      </w:r>
      <w:bookmarkEnd w:id="1418"/>
      <w:bookmarkEnd w:id="1419"/>
      <w:bookmarkEnd w:id="1420"/>
      <w:bookmarkEnd w:id="1421"/>
      <w:bookmarkEnd w:id="1422"/>
      <w:bookmarkEnd w:id="1423"/>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4" w:name="_Toc27481516"/>
      <w:bookmarkStart w:id="1425" w:name="_Toc68182766"/>
      <w:bookmarkStart w:id="1426" w:name="_Toc75461610"/>
      <w:bookmarkStart w:id="1427" w:name="_Toc76023731"/>
      <w:bookmarkStart w:id="1428" w:name="_Toc83678174"/>
      <w:bookmarkStart w:id="1429" w:name="_Toc90628895"/>
      <w:r w:rsidRPr="00374636">
        <w:t>7.3</w:t>
      </w:r>
      <w:r w:rsidRPr="00374636">
        <w:tab/>
        <w:t>Dynamic Range</w:t>
      </w:r>
      <w:bookmarkEnd w:id="1424"/>
      <w:bookmarkEnd w:id="1425"/>
      <w:bookmarkEnd w:id="1426"/>
      <w:bookmarkEnd w:id="1427"/>
      <w:bookmarkEnd w:id="1428"/>
      <w:bookmarkEnd w:id="1429"/>
    </w:p>
    <w:p w14:paraId="7DA1B6A8" w14:textId="77777777" w:rsidR="00D65C49" w:rsidRPr="00374636" w:rsidRDefault="00D65C49" w:rsidP="00D65C49">
      <w:pPr>
        <w:pStyle w:val="Heading4"/>
      </w:pPr>
      <w:bookmarkStart w:id="1430" w:name="_Toc27481517"/>
      <w:bookmarkStart w:id="1431" w:name="_Toc68182767"/>
      <w:bookmarkStart w:id="1432" w:name="_Toc75461611"/>
      <w:bookmarkStart w:id="1433" w:name="_Toc76023732"/>
      <w:bookmarkStart w:id="1434" w:name="_Toc83678175"/>
      <w:bookmarkStart w:id="1435" w:name="_Toc90628896"/>
      <w:r w:rsidRPr="00374636">
        <w:t>7.3.1</w:t>
      </w:r>
      <w:r w:rsidRPr="00374636">
        <w:tab/>
        <w:t>Sub-tests</w:t>
      </w:r>
      <w:bookmarkEnd w:id="1430"/>
      <w:bookmarkEnd w:id="1431"/>
      <w:bookmarkEnd w:id="1432"/>
      <w:bookmarkEnd w:id="1433"/>
      <w:bookmarkEnd w:id="1434"/>
      <w:bookmarkEnd w:id="1435"/>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6" w:name="_Toc27481518"/>
      <w:bookmarkStart w:id="1437" w:name="_Toc68182768"/>
      <w:bookmarkStart w:id="1438" w:name="_Toc75461612"/>
      <w:bookmarkStart w:id="1439" w:name="_Toc76023733"/>
      <w:bookmarkStart w:id="1440" w:name="_Toc83678176"/>
      <w:bookmarkStart w:id="1441" w:name="_Toc90628897"/>
      <w:r w:rsidRPr="00374636">
        <w:t>7.3.2</w:t>
      </w:r>
      <w:r w:rsidRPr="00374636">
        <w:tab/>
        <w:t>Test purpose</w:t>
      </w:r>
      <w:bookmarkEnd w:id="1436"/>
      <w:bookmarkEnd w:id="1437"/>
      <w:bookmarkEnd w:id="1438"/>
      <w:bookmarkEnd w:id="1439"/>
      <w:bookmarkEnd w:id="1440"/>
      <w:bookmarkEnd w:id="1441"/>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2" w:name="_Toc27481519"/>
      <w:bookmarkStart w:id="1443" w:name="_Toc68182769"/>
      <w:bookmarkStart w:id="1444" w:name="_Toc75461613"/>
      <w:bookmarkStart w:id="1445" w:name="_Toc76023734"/>
      <w:bookmarkStart w:id="1446" w:name="_Toc83678177"/>
      <w:bookmarkStart w:id="1447" w:name="_Toc90628898"/>
      <w:r w:rsidRPr="00374636">
        <w:t>7.3.3</w:t>
      </w:r>
      <w:r w:rsidRPr="00374636">
        <w:tab/>
        <w:t>Test applicability</w:t>
      </w:r>
      <w:bookmarkEnd w:id="1442"/>
      <w:bookmarkEnd w:id="1443"/>
      <w:bookmarkEnd w:id="1444"/>
      <w:bookmarkEnd w:id="1445"/>
      <w:bookmarkEnd w:id="1446"/>
      <w:bookmarkEnd w:id="1447"/>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8" w:name="_Toc27481520"/>
      <w:bookmarkStart w:id="1449" w:name="_Toc68182770"/>
      <w:bookmarkStart w:id="1450" w:name="_Toc75461614"/>
      <w:bookmarkStart w:id="1451" w:name="_Toc76023735"/>
      <w:bookmarkStart w:id="1452" w:name="_Toc83678178"/>
      <w:bookmarkStart w:id="1453" w:name="_Toc90628899"/>
      <w:r w:rsidRPr="00374636">
        <w:t>7.3.4</w:t>
      </w:r>
      <w:r w:rsidRPr="00374636">
        <w:tab/>
        <w:t>Minimum conformance requirements</w:t>
      </w:r>
      <w:bookmarkEnd w:id="1448"/>
      <w:bookmarkEnd w:id="1449"/>
      <w:bookmarkEnd w:id="1450"/>
      <w:bookmarkEnd w:id="1451"/>
      <w:bookmarkEnd w:id="1452"/>
      <w:bookmarkEnd w:id="1453"/>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4" w:name="_Toc27481521"/>
      <w:bookmarkStart w:id="1455" w:name="_Toc68182771"/>
      <w:bookmarkStart w:id="1456" w:name="_Toc75461615"/>
      <w:bookmarkStart w:id="1457" w:name="_Toc76023736"/>
      <w:bookmarkStart w:id="1458" w:name="_Toc83678179"/>
      <w:bookmarkStart w:id="1459" w:name="_Toc90628900"/>
      <w:r w:rsidRPr="00374636">
        <w:t>7.3.5</w:t>
      </w:r>
      <w:r w:rsidRPr="00374636">
        <w:tab/>
        <w:t>Test description</w:t>
      </w:r>
      <w:bookmarkEnd w:id="1454"/>
      <w:bookmarkEnd w:id="1455"/>
      <w:bookmarkEnd w:id="1456"/>
      <w:bookmarkEnd w:id="1457"/>
      <w:bookmarkEnd w:id="1458"/>
      <w:bookmarkEnd w:id="1459"/>
    </w:p>
    <w:p w14:paraId="43989942" w14:textId="77777777" w:rsidR="00D65C49" w:rsidRPr="00374636" w:rsidRDefault="00D65C49" w:rsidP="00D65C49">
      <w:pPr>
        <w:pStyle w:val="Heading5"/>
      </w:pPr>
      <w:bookmarkStart w:id="1460" w:name="_Toc27481522"/>
      <w:bookmarkStart w:id="1461" w:name="_Toc68182772"/>
      <w:bookmarkStart w:id="1462" w:name="_Toc75461616"/>
      <w:bookmarkStart w:id="1463" w:name="_Toc76023737"/>
      <w:bookmarkStart w:id="1464" w:name="_Toc83678180"/>
      <w:bookmarkStart w:id="1465" w:name="_Toc90628901"/>
      <w:r w:rsidRPr="00374636">
        <w:t>7.3.5.1</w:t>
      </w:r>
      <w:r w:rsidRPr="00374636">
        <w:tab/>
        <w:t>Initial conditions</w:t>
      </w:r>
      <w:bookmarkEnd w:id="1460"/>
      <w:bookmarkEnd w:id="1461"/>
      <w:bookmarkEnd w:id="1462"/>
      <w:bookmarkEnd w:id="1463"/>
      <w:bookmarkEnd w:id="1464"/>
      <w:bookmarkEnd w:id="1465"/>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6" w:name="_Toc27481523"/>
      <w:bookmarkStart w:id="1467" w:name="_Toc68182773"/>
      <w:bookmarkStart w:id="1468" w:name="_Toc75461617"/>
      <w:bookmarkStart w:id="1469" w:name="_Toc76023738"/>
      <w:bookmarkStart w:id="1470" w:name="_Toc83678181"/>
      <w:bookmarkStart w:id="1471" w:name="_Toc90628902"/>
      <w:r w:rsidRPr="00374636">
        <w:t>7.3.5.2</w:t>
      </w:r>
      <w:r w:rsidRPr="00374636">
        <w:tab/>
        <w:t>Test procedure</w:t>
      </w:r>
      <w:bookmarkEnd w:id="1466"/>
      <w:bookmarkEnd w:id="1467"/>
      <w:bookmarkEnd w:id="1468"/>
      <w:bookmarkEnd w:id="1469"/>
      <w:bookmarkEnd w:id="1470"/>
      <w:bookmarkEnd w:id="1471"/>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2" w:name="_Toc27481524"/>
      <w:bookmarkStart w:id="1473" w:name="_Toc68182774"/>
      <w:bookmarkStart w:id="1474" w:name="_Toc75461618"/>
      <w:bookmarkStart w:id="1475" w:name="_Toc76023739"/>
      <w:bookmarkStart w:id="1476" w:name="_Toc83678182"/>
      <w:bookmarkStart w:id="1477" w:name="_Toc90628903"/>
      <w:r w:rsidRPr="00374636">
        <w:lastRenderedPageBreak/>
        <w:t>7.3.5.3</w:t>
      </w:r>
      <w:r w:rsidRPr="00374636">
        <w:tab/>
        <w:t>Message contents</w:t>
      </w:r>
      <w:bookmarkEnd w:id="1472"/>
      <w:bookmarkEnd w:id="1473"/>
      <w:bookmarkEnd w:id="1474"/>
      <w:bookmarkEnd w:id="1475"/>
      <w:bookmarkEnd w:id="1476"/>
      <w:bookmarkEnd w:id="1477"/>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8" w:name="_Toc27481525"/>
      <w:bookmarkStart w:id="1479" w:name="_Toc68182775"/>
      <w:bookmarkStart w:id="1480" w:name="_Toc75461619"/>
      <w:bookmarkStart w:id="1481" w:name="_Toc76023740"/>
      <w:bookmarkStart w:id="1482" w:name="_Toc83678183"/>
      <w:bookmarkStart w:id="1483" w:name="_Toc90628904"/>
      <w:r w:rsidRPr="00374636">
        <w:t>7.3.6</w:t>
      </w:r>
      <w:r w:rsidRPr="00374636">
        <w:tab/>
        <w:t>Test requirement</w:t>
      </w:r>
      <w:bookmarkEnd w:id="1478"/>
      <w:bookmarkEnd w:id="1479"/>
      <w:bookmarkEnd w:id="1480"/>
      <w:bookmarkEnd w:id="1481"/>
      <w:bookmarkEnd w:id="1482"/>
      <w:bookmarkEnd w:id="1483"/>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4" w:name="_Toc27481526"/>
      <w:bookmarkStart w:id="1485" w:name="_Toc68182776"/>
      <w:bookmarkStart w:id="1486" w:name="_Toc75461620"/>
      <w:bookmarkStart w:id="1487" w:name="_Toc76023741"/>
      <w:bookmarkStart w:id="1488" w:name="_Toc83678184"/>
      <w:bookmarkStart w:id="1489" w:name="_Toc90628905"/>
      <w:r w:rsidRPr="00374636">
        <w:lastRenderedPageBreak/>
        <w:t>7.4</w:t>
      </w:r>
      <w:r w:rsidRPr="00374636">
        <w:tab/>
        <w:t>Multi-Path scenario</w:t>
      </w:r>
      <w:bookmarkEnd w:id="1484"/>
      <w:bookmarkEnd w:id="1485"/>
      <w:bookmarkEnd w:id="1486"/>
      <w:bookmarkEnd w:id="1487"/>
      <w:bookmarkEnd w:id="1488"/>
      <w:bookmarkEnd w:id="1489"/>
    </w:p>
    <w:p w14:paraId="2F265B8E" w14:textId="77777777" w:rsidR="00D65C49" w:rsidRPr="00374636" w:rsidRDefault="00D65C49" w:rsidP="00D65C49">
      <w:pPr>
        <w:pStyle w:val="Heading4"/>
      </w:pPr>
      <w:bookmarkStart w:id="1490" w:name="_Toc27481527"/>
      <w:bookmarkStart w:id="1491" w:name="_Toc68182777"/>
      <w:bookmarkStart w:id="1492" w:name="_Toc75461621"/>
      <w:bookmarkStart w:id="1493" w:name="_Toc76023742"/>
      <w:bookmarkStart w:id="1494" w:name="_Toc83678185"/>
      <w:bookmarkStart w:id="1495" w:name="_Toc90628906"/>
      <w:r w:rsidRPr="00374636">
        <w:t>7.4.1</w:t>
      </w:r>
      <w:r w:rsidRPr="00374636">
        <w:tab/>
        <w:t>Sub-tests</w:t>
      </w:r>
      <w:bookmarkEnd w:id="1490"/>
      <w:bookmarkEnd w:id="1491"/>
      <w:bookmarkEnd w:id="1492"/>
      <w:bookmarkEnd w:id="1493"/>
      <w:bookmarkEnd w:id="1494"/>
      <w:bookmarkEnd w:id="1495"/>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6" w:name="_Toc27481528"/>
      <w:bookmarkStart w:id="1497" w:name="_Toc68182778"/>
      <w:bookmarkStart w:id="1498" w:name="_Toc75461622"/>
      <w:bookmarkStart w:id="1499" w:name="_Toc76023743"/>
      <w:bookmarkStart w:id="1500" w:name="_Toc83678186"/>
      <w:bookmarkStart w:id="1501" w:name="_Toc90628907"/>
      <w:r w:rsidRPr="00374636">
        <w:t>7.4.2</w:t>
      </w:r>
      <w:r w:rsidRPr="00374636">
        <w:tab/>
        <w:t>Test purpose</w:t>
      </w:r>
      <w:bookmarkEnd w:id="1496"/>
      <w:bookmarkEnd w:id="1497"/>
      <w:bookmarkEnd w:id="1498"/>
      <w:bookmarkEnd w:id="1499"/>
      <w:bookmarkEnd w:id="1500"/>
      <w:bookmarkEnd w:id="1501"/>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2" w:name="_Toc27481529"/>
      <w:bookmarkStart w:id="1503" w:name="_Toc68182779"/>
      <w:bookmarkStart w:id="1504" w:name="_Toc75461623"/>
      <w:bookmarkStart w:id="1505" w:name="_Toc76023744"/>
      <w:bookmarkStart w:id="1506" w:name="_Toc83678187"/>
      <w:bookmarkStart w:id="1507" w:name="_Toc90628908"/>
      <w:r w:rsidRPr="00374636">
        <w:t>7.4.3</w:t>
      </w:r>
      <w:r w:rsidRPr="00374636">
        <w:tab/>
        <w:t>Test applicability</w:t>
      </w:r>
      <w:bookmarkEnd w:id="1502"/>
      <w:bookmarkEnd w:id="1503"/>
      <w:bookmarkEnd w:id="1504"/>
      <w:bookmarkEnd w:id="1505"/>
      <w:bookmarkEnd w:id="1506"/>
      <w:bookmarkEnd w:id="1507"/>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8" w:name="_Toc27481530"/>
      <w:bookmarkStart w:id="1509" w:name="_Toc68182780"/>
      <w:bookmarkStart w:id="1510" w:name="_Toc75461624"/>
      <w:bookmarkStart w:id="1511" w:name="_Toc76023745"/>
      <w:bookmarkStart w:id="1512" w:name="_Toc83678188"/>
      <w:bookmarkStart w:id="1513" w:name="_Toc90628909"/>
      <w:r w:rsidRPr="00374636">
        <w:t>7.4.4</w:t>
      </w:r>
      <w:r w:rsidRPr="00374636">
        <w:tab/>
        <w:t>Minimum conformance requirements</w:t>
      </w:r>
      <w:bookmarkEnd w:id="1508"/>
      <w:bookmarkEnd w:id="1509"/>
      <w:bookmarkEnd w:id="1510"/>
      <w:bookmarkEnd w:id="1511"/>
      <w:bookmarkEnd w:id="1512"/>
      <w:bookmarkEnd w:id="1513"/>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4" w:name="_Toc27481531"/>
      <w:bookmarkStart w:id="1515" w:name="_Toc68182781"/>
      <w:bookmarkStart w:id="1516" w:name="_Toc75461625"/>
      <w:bookmarkStart w:id="1517" w:name="_Toc76023746"/>
      <w:bookmarkStart w:id="1518" w:name="_Toc83678189"/>
      <w:bookmarkStart w:id="1519" w:name="_Toc90628910"/>
      <w:r w:rsidRPr="00374636">
        <w:t>7.4.5</w:t>
      </w:r>
      <w:r w:rsidRPr="00374636">
        <w:tab/>
        <w:t>Test description</w:t>
      </w:r>
      <w:bookmarkEnd w:id="1514"/>
      <w:bookmarkEnd w:id="1515"/>
      <w:bookmarkEnd w:id="1516"/>
      <w:bookmarkEnd w:id="1517"/>
      <w:bookmarkEnd w:id="1518"/>
      <w:bookmarkEnd w:id="1519"/>
    </w:p>
    <w:p w14:paraId="7DBE0BEB" w14:textId="77777777" w:rsidR="00D65C49" w:rsidRPr="00374636" w:rsidRDefault="00D65C49" w:rsidP="00D65C49">
      <w:pPr>
        <w:pStyle w:val="Heading5"/>
      </w:pPr>
      <w:bookmarkStart w:id="1520" w:name="_Toc27481532"/>
      <w:bookmarkStart w:id="1521" w:name="_Toc68182782"/>
      <w:bookmarkStart w:id="1522" w:name="_Toc75461626"/>
      <w:bookmarkStart w:id="1523" w:name="_Toc76023747"/>
      <w:bookmarkStart w:id="1524" w:name="_Toc83678190"/>
      <w:bookmarkStart w:id="1525" w:name="_Toc90628911"/>
      <w:r w:rsidRPr="00374636">
        <w:t>7.4.5.1</w:t>
      </w:r>
      <w:r w:rsidRPr="00374636">
        <w:tab/>
        <w:t>Initial conditions</w:t>
      </w:r>
      <w:bookmarkEnd w:id="1520"/>
      <w:bookmarkEnd w:id="1521"/>
      <w:bookmarkEnd w:id="1522"/>
      <w:bookmarkEnd w:id="1523"/>
      <w:bookmarkEnd w:id="1524"/>
      <w:bookmarkEnd w:id="1525"/>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6" w:name="_Toc27481533"/>
      <w:bookmarkStart w:id="1527" w:name="_Toc68182783"/>
      <w:bookmarkStart w:id="1528" w:name="_Toc75461627"/>
      <w:bookmarkStart w:id="1529" w:name="_Toc76023748"/>
      <w:bookmarkStart w:id="1530" w:name="_Toc83678191"/>
      <w:bookmarkStart w:id="1531" w:name="_Toc90628912"/>
      <w:r w:rsidRPr="00374636">
        <w:lastRenderedPageBreak/>
        <w:t>7.4.5.2</w:t>
      </w:r>
      <w:r w:rsidRPr="00374636">
        <w:tab/>
        <w:t>Test procedure</w:t>
      </w:r>
      <w:bookmarkEnd w:id="1526"/>
      <w:bookmarkEnd w:id="1527"/>
      <w:bookmarkEnd w:id="1528"/>
      <w:bookmarkEnd w:id="1529"/>
      <w:bookmarkEnd w:id="1530"/>
      <w:bookmarkEnd w:id="1531"/>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2" w:name="_Toc27481534"/>
      <w:bookmarkStart w:id="1533" w:name="_Toc68182784"/>
      <w:bookmarkStart w:id="1534" w:name="_Toc75461628"/>
      <w:bookmarkStart w:id="1535" w:name="_Toc76023749"/>
      <w:bookmarkStart w:id="1536" w:name="_Toc83678192"/>
      <w:bookmarkStart w:id="1537" w:name="_Toc90628913"/>
      <w:r w:rsidRPr="00374636">
        <w:lastRenderedPageBreak/>
        <w:t>7.4.5.3</w:t>
      </w:r>
      <w:r w:rsidRPr="00374636">
        <w:tab/>
        <w:t>Message contents</w:t>
      </w:r>
      <w:bookmarkEnd w:id="1532"/>
      <w:bookmarkEnd w:id="1533"/>
      <w:bookmarkEnd w:id="1534"/>
      <w:bookmarkEnd w:id="1535"/>
      <w:bookmarkEnd w:id="1536"/>
      <w:bookmarkEnd w:id="1537"/>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8" w:name="_Toc27481535"/>
      <w:bookmarkStart w:id="1539" w:name="_Toc68182785"/>
      <w:bookmarkStart w:id="1540" w:name="_Toc75461629"/>
      <w:bookmarkStart w:id="1541" w:name="_Toc76023750"/>
      <w:bookmarkStart w:id="1542" w:name="_Toc83678193"/>
      <w:bookmarkStart w:id="1543" w:name="_Toc90628914"/>
      <w:r w:rsidRPr="00374636">
        <w:t>7.4.6</w:t>
      </w:r>
      <w:r w:rsidRPr="00374636">
        <w:tab/>
        <w:t>Test requirement</w:t>
      </w:r>
      <w:bookmarkEnd w:id="1538"/>
      <w:bookmarkEnd w:id="1539"/>
      <w:bookmarkEnd w:id="1540"/>
      <w:bookmarkEnd w:id="1541"/>
      <w:bookmarkEnd w:id="1542"/>
      <w:bookmarkEnd w:id="1543"/>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4"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4"/>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5" w:name="_Toc27481536"/>
      <w:bookmarkStart w:id="1546" w:name="_Toc68182786"/>
      <w:bookmarkStart w:id="1547" w:name="_Toc75461630"/>
      <w:bookmarkStart w:id="1548" w:name="_Toc76023751"/>
      <w:bookmarkStart w:id="1549" w:name="_Toc83678194"/>
      <w:bookmarkStart w:id="1550" w:name="_Toc90628915"/>
      <w:r w:rsidRPr="00374636">
        <w:t>7.5</w:t>
      </w:r>
      <w:r w:rsidRPr="00374636">
        <w:tab/>
        <w:t>Moving scenario and periodic update (Rel-9 to Rel-13)</w:t>
      </w:r>
      <w:bookmarkEnd w:id="1545"/>
      <w:bookmarkEnd w:id="1546"/>
      <w:bookmarkEnd w:id="1547"/>
      <w:bookmarkEnd w:id="1548"/>
      <w:bookmarkEnd w:id="1549"/>
      <w:bookmarkEnd w:id="1550"/>
    </w:p>
    <w:p w14:paraId="6691225A" w14:textId="77777777" w:rsidR="00D65C49" w:rsidRPr="00374636" w:rsidRDefault="00D65C49" w:rsidP="00D65C49">
      <w:pPr>
        <w:pStyle w:val="Heading4"/>
      </w:pPr>
      <w:bookmarkStart w:id="1551" w:name="_Toc27481537"/>
      <w:bookmarkStart w:id="1552" w:name="_Toc68182787"/>
      <w:bookmarkStart w:id="1553" w:name="_Toc75461631"/>
      <w:bookmarkStart w:id="1554" w:name="_Toc76023752"/>
      <w:bookmarkStart w:id="1555" w:name="_Toc83678195"/>
      <w:bookmarkStart w:id="1556" w:name="_Toc90628916"/>
      <w:r w:rsidRPr="00374636">
        <w:t>7.5.1</w:t>
      </w:r>
      <w:r w:rsidRPr="00374636">
        <w:tab/>
        <w:t>Sub-tests</w:t>
      </w:r>
      <w:bookmarkEnd w:id="1551"/>
      <w:bookmarkEnd w:id="1552"/>
      <w:bookmarkEnd w:id="1553"/>
      <w:bookmarkEnd w:id="1554"/>
      <w:bookmarkEnd w:id="1555"/>
      <w:bookmarkEnd w:id="1556"/>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7" w:name="_Toc27481538"/>
      <w:bookmarkStart w:id="1558" w:name="_Toc68182788"/>
      <w:bookmarkStart w:id="1559" w:name="_Toc75461632"/>
      <w:bookmarkStart w:id="1560" w:name="_Toc76023753"/>
      <w:bookmarkStart w:id="1561" w:name="_Toc83678196"/>
      <w:bookmarkStart w:id="1562" w:name="_Toc90628917"/>
      <w:r w:rsidRPr="00374636">
        <w:t>7.5.2</w:t>
      </w:r>
      <w:r w:rsidRPr="00374636">
        <w:tab/>
        <w:t>Test purpose</w:t>
      </w:r>
      <w:bookmarkEnd w:id="1557"/>
      <w:bookmarkEnd w:id="1558"/>
      <w:bookmarkEnd w:id="1559"/>
      <w:bookmarkEnd w:id="1560"/>
      <w:bookmarkEnd w:id="1561"/>
      <w:bookmarkEnd w:id="1562"/>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3" w:name="_Toc27481539"/>
      <w:bookmarkStart w:id="1564" w:name="_Toc68182789"/>
      <w:bookmarkStart w:id="1565" w:name="_Toc75461633"/>
      <w:bookmarkStart w:id="1566" w:name="_Toc76023754"/>
      <w:bookmarkStart w:id="1567" w:name="_Toc83678197"/>
      <w:bookmarkStart w:id="1568" w:name="_Toc90628918"/>
      <w:r w:rsidRPr="00374636">
        <w:t>7.5.3</w:t>
      </w:r>
      <w:r w:rsidRPr="00374636">
        <w:tab/>
        <w:t>Test applicability</w:t>
      </w:r>
      <w:bookmarkEnd w:id="1563"/>
      <w:bookmarkEnd w:id="1564"/>
      <w:bookmarkEnd w:id="1565"/>
      <w:bookmarkEnd w:id="1566"/>
      <w:bookmarkEnd w:id="1567"/>
      <w:bookmarkEnd w:id="1568"/>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9" w:name="_Toc27481540"/>
      <w:bookmarkStart w:id="1570" w:name="_Toc68182790"/>
      <w:bookmarkStart w:id="1571" w:name="_Toc75461634"/>
      <w:bookmarkStart w:id="1572" w:name="_Toc76023755"/>
      <w:bookmarkStart w:id="1573" w:name="_Toc83678198"/>
      <w:bookmarkStart w:id="1574" w:name="_Toc90628919"/>
      <w:r w:rsidRPr="00374636">
        <w:t>7.5.4</w:t>
      </w:r>
      <w:r w:rsidRPr="00374636">
        <w:tab/>
        <w:t>Minimum conformance requirements</w:t>
      </w:r>
      <w:bookmarkEnd w:id="1569"/>
      <w:bookmarkEnd w:id="1570"/>
      <w:bookmarkEnd w:id="1571"/>
      <w:bookmarkEnd w:id="1572"/>
      <w:bookmarkEnd w:id="1573"/>
      <w:bookmarkEnd w:id="1574"/>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5" w:name="_Toc27481541"/>
      <w:bookmarkStart w:id="1576" w:name="_Toc68182791"/>
      <w:bookmarkStart w:id="1577" w:name="_Toc75461635"/>
      <w:bookmarkStart w:id="1578" w:name="_Toc76023756"/>
      <w:bookmarkStart w:id="1579" w:name="_Toc83678199"/>
      <w:bookmarkStart w:id="1580" w:name="_Toc90628920"/>
      <w:r w:rsidRPr="00374636">
        <w:t>7.5.5</w:t>
      </w:r>
      <w:r w:rsidRPr="00374636">
        <w:tab/>
        <w:t>Test description</w:t>
      </w:r>
      <w:bookmarkEnd w:id="1575"/>
      <w:bookmarkEnd w:id="1576"/>
      <w:bookmarkEnd w:id="1577"/>
      <w:bookmarkEnd w:id="1578"/>
      <w:bookmarkEnd w:id="1579"/>
      <w:bookmarkEnd w:id="1580"/>
    </w:p>
    <w:p w14:paraId="3A4C4350" w14:textId="77777777" w:rsidR="00D65C49" w:rsidRPr="00374636" w:rsidRDefault="00D65C49" w:rsidP="00D65C49">
      <w:pPr>
        <w:pStyle w:val="Heading5"/>
      </w:pPr>
      <w:bookmarkStart w:id="1581" w:name="_Toc27481542"/>
      <w:bookmarkStart w:id="1582" w:name="_Toc68182792"/>
      <w:bookmarkStart w:id="1583" w:name="_Toc75461636"/>
      <w:bookmarkStart w:id="1584" w:name="_Toc76023757"/>
      <w:bookmarkStart w:id="1585" w:name="_Toc83678200"/>
      <w:bookmarkStart w:id="1586" w:name="_Toc90628921"/>
      <w:r w:rsidRPr="00374636">
        <w:t>7.5.5.1</w:t>
      </w:r>
      <w:r w:rsidRPr="00374636">
        <w:tab/>
        <w:t>Initial conditions</w:t>
      </w:r>
      <w:bookmarkEnd w:id="1581"/>
      <w:bookmarkEnd w:id="1582"/>
      <w:bookmarkEnd w:id="1583"/>
      <w:bookmarkEnd w:id="1584"/>
      <w:bookmarkEnd w:id="1585"/>
      <w:bookmarkEnd w:id="1586"/>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7" w:name="_Toc27481543"/>
      <w:bookmarkStart w:id="1588" w:name="_Toc68182793"/>
      <w:bookmarkStart w:id="1589" w:name="_Toc75461637"/>
      <w:bookmarkStart w:id="1590" w:name="_Toc76023758"/>
      <w:bookmarkStart w:id="1591" w:name="_Toc83678201"/>
      <w:bookmarkStart w:id="1592" w:name="_Toc90628922"/>
      <w:r w:rsidRPr="00374636">
        <w:t>7.5.5.2</w:t>
      </w:r>
      <w:r w:rsidRPr="00374636">
        <w:tab/>
        <w:t>Test procedure</w:t>
      </w:r>
      <w:bookmarkEnd w:id="1587"/>
      <w:bookmarkEnd w:id="1588"/>
      <w:bookmarkEnd w:id="1589"/>
      <w:bookmarkEnd w:id="1590"/>
      <w:bookmarkEnd w:id="1591"/>
      <w:bookmarkEnd w:id="1592"/>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3" w:name="_Toc27481544"/>
      <w:bookmarkStart w:id="1594" w:name="_Toc68182794"/>
      <w:bookmarkStart w:id="1595" w:name="_Toc75461638"/>
      <w:bookmarkStart w:id="1596" w:name="_Toc76023759"/>
      <w:bookmarkStart w:id="1597" w:name="_Toc83678202"/>
      <w:bookmarkStart w:id="1598" w:name="_Toc90628923"/>
      <w:r w:rsidRPr="00374636">
        <w:t>7.5.5.3</w:t>
      </w:r>
      <w:r w:rsidRPr="00374636">
        <w:tab/>
        <w:t>Message contents</w:t>
      </w:r>
      <w:bookmarkEnd w:id="1593"/>
      <w:bookmarkEnd w:id="1594"/>
      <w:bookmarkEnd w:id="1595"/>
      <w:bookmarkEnd w:id="1596"/>
      <w:bookmarkEnd w:id="1597"/>
      <w:bookmarkEnd w:id="1598"/>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9" w:name="_Toc27481545"/>
      <w:bookmarkStart w:id="1600" w:name="_Toc68182795"/>
      <w:bookmarkStart w:id="1601" w:name="_Toc75461639"/>
      <w:bookmarkStart w:id="1602" w:name="_Toc76023760"/>
      <w:bookmarkStart w:id="1603" w:name="_Toc83678203"/>
      <w:bookmarkStart w:id="1604" w:name="_Toc90628924"/>
      <w:r w:rsidRPr="00374636">
        <w:t>7.5.6</w:t>
      </w:r>
      <w:r w:rsidRPr="00374636">
        <w:tab/>
        <w:t>Test requirement</w:t>
      </w:r>
      <w:bookmarkEnd w:id="1599"/>
      <w:bookmarkEnd w:id="1600"/>
      <w:bookmarkEnd w:id="1601"/>
      <w:bookmarkEnd w:id="1602"/>
      <w:bookmarkEnd w:id="1603"/>
      <w:bookmarkEnd w:id="1604"/>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5" w:name="_Toc27481546"/>
      <w:bookmarkStart w:id="1606" w:name="_Toc68182796"/>
      <w:bookmarkStart w:id="1607" w:name="_Toc75461640"/>
      <w:bookmarkStart w:id="1608" w:name="_Toc76023761"/>
      <w:bookmarkStart w:id="1609" w:name="_Toc83678204"/>
      <w:bookmarkStart w:id="1610" w:name="_Toc90628925"/>
      <w:r w:rsidRPr="00374636">
        <w:t>7.5A</w:t>
      </w:r>
      <w:r w:rsidRPr="00374636">
        <w:tab/>
        <w:t>Moving scenario and periodic update (Rel-14 onwards)</w:t>
      </w:r>
      <w:bookmarkEnd w:id="1605"/>
      <w:bookmarkEnd w:id="1606"/>
      <w:bookmarkEnd w:id="1607"/>
      <w:bookmarkEnd w:id="1608"/>
      <w:bookmarkEnd w:id="1609"/>
      <w:bookmarkEnd w:id="1610"/>
    </w:p>
    <w:p w14:paraId="6828960F" w14:textId="77777777" w:rsidR="00D65C49" w:rsidRPr="00374636" w:rsidRDefault="00D65C49" w:rsidP="00D65C49">
      <w:pPr>
        <w:pStyle w:val="Heading4"/>
      </w:pPr>
      <w:bookmarkStart w:id="1611" w:name="_Toc27481547"/>
      <w:bookmarkStart w:id="1612" w:name="_Toc68182797"/>
      <w:bookmarkStart w:id="1613" w:name="_Toc75461641"/>
      <w:bookmarkStart w:id="1614" w:name="_Toc76023762"/>
      <w:bookmarkStart w:id="1615" w:name="_Toc83678205"/>
      <w:bookmarkStart w:id="1616" w:name="_Toc90628926"/>
      <w:r w:rsidRPr="00374636">
        <w:t>7.5A.1</w:t>
      </w:r>
      <w:r w:rsidRPr="00374636">
        <w:tab/>
        <w:t>Sub-tests</w:t>
      </w:r>
      <w:bookmarkEnd w:id="1611"/>
      <w:bookmarkEnd w:id="1612"/>
      <w:bookmarkEnd w:id="1613"/>
      <w:bookmarkEnd w:id="1614"/>
      <w:bookmarkEnd w:id="1615"/>
      <w:bookmarkEnd w:id="1616"/>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7" w:name="_Toc27481548"/>
      <w:bookmarkStart w:id="1618" w:name="_Toc68182798"/>
      <w:bookmarkStart w:id="1619" w:name="_Toc75461642"/>
      <w:bookmarkStart w:id="1620" w:name="_Toc76023763"/>
      <w:bookmarkStart w:id="1621" w:name="_Toc83678206"/>
      <w:bookmarkStart w:id="1622" w:name="_Toc90628927"/>
      <w:r w:rsidRPr="00374636">
        <w:t>7.5A.2</w:t>
      </w:r>
      <w:r w:rsidRPr="00374636">
        <w:tab/>
        <w:t>Test purpose</w:t>
      </w:r>
      <w:bookmarkEnd w:id="1617"/>
      <w:bookmarkEnd w:id="1618"/>
      <w:bookmarkEnd w:id="1619"/>
      <w:bookmarkEnd w:id="1620"/>
      <w:bookmarkEnd w:id="1621"/>
      <w:bookmarkEnd w:id="1622"/>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3" w:name="_Toc27481549"/>
      <w:bookmarkStart w:id="1624" w:name="_Toc68182799"/>
      <w:bookmarkStart w:id="1625" w:name="_Toc75461643"/>
      <w:bookmarkStart w:id="1626" w:name="_Toc76023764"/>
      <w:bookmarkStart w:id="1627" w:name="_Toc83678207"/>
      <w:bookmarkStart w:id="1628" w:name="_Toc90628928"/>
      <w:r w:rsidRPr="00374636">
        <w:lastRenderedPageBreak/>
        <w:t>7.5A.3</w:t>
      </w:r>
      <w:r w:rsidRPr="00374636">
        <w:tab/>
        <w:t>Test applicability</w:t>
      </w:r>
      <w:bookmarkEnd w:id="1623"/>
      <w:bookmarkEnd w:id="1624"/>
      <w:bookmarkEnd w:id="1625"/>
      <w:bookmarkEnd w:id="1626"/>
      <w:bookmarkEnd w:id="1627"/>
      <w:bookmarkEnd w:id="1628"/>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9" w:name="_Toc27481550"/>
      <w:bookmarkStart w:id="1630" w:name="_Toc68182800"/>
      <w:bookmarkStart w:id="1631" w:name="_Toc75461644"/>
      <w:bookmarkStart w:id="1632" w:name="_Toc76023765"/>
      <w:bookmarkStart w:id="1633" w:name="_Toc83678208"/>
      <w:bookmarkStart w:id="1634" w:name="_Toc90628929"/>
      <w:r w:rsidRPr="00374636">
        <w:t>7.5A.4</w:t>
      </w:r>
      <w:r w:rsidRPr="00374636">
        <w:tab/>
        <w:t>Minimum conformance requirements</w:t>
      </w:r>
      <w:bookmarkEnd w:id="1629"/>
      <w:bookmarkEnd w:id="1630"/>
      <w:bookmarkEnd w:id="1631"/>
      <w:bookmarkEnd w:id="1632"/>
      <w:bookmarkEnd w:id="1633"/>
      <w:bookmarkEnd w:id="1634"/>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5" w:name="_Toc27481551"/>
      <w:bookmarkStart w:id="1636" w:name="_Toc68182801"/>
      <w:bookmarkStart w:id="1637" w:name="_Toc75461645"/>
      <w:bookmarkStart w:id="1638" w:name="_Toc76023766"/>
      <w:bookmarkStart w:id="1639" w:name="_Toc83678209"/>
      <w:bookmarkStart w:id="1640" w:name="_Toc90628930"/>
      <w:r w:rsidRPr="00374636">
        <w:t>7.5A.5</w:t>
      </w:r>
      <w:r w:rsidRPr="00374636">
        <w:tab/>
        <w:t>Test description</w:t>
      </w:r>
      <w:bookmarkEnd w:id="1635"/>
      <w:bookmarkEnd w:id="1636"/>
      <w:bookmarkEnd w:id="1637"/>
      <w:bookmarkEnd w:id="1638"/>
      <w:bookmarkEnd w:id="1639"/>
      <w:bookmarkEnd w:id="1640"/>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1" w:name="_Toc27481552"/>
      <w:bookmarkStart w:id="1642" w:name="_Toc68182802"/>
      <w:bookmarkStart w:id="1643" w:name="_Toc75461646"/>
      <w:bookmarkStart w:id="1644" w:name="_Toc76023767"/>
      <w:bookmarkStart w:id="1645" w:name="_Toc83678210"/>
      <w:bookmarkStart w:id="1646" w:name="_Toc90628931"/>
      <w:r w:rsidRPr="00374636">
        <w:t>7.5A.6</w:t>
      </w:r>
      <w:r w:rsidRPr="00374636">
        <w:tab/>
        <w:t>Test requirement</w:t>
      </w:r>
      <w:bookmarkEnd w:id="1641"/>
      <w:bookmarkEnd w:id="1642"/>
      <w:bookmarkEnd w:id="1643"/>
      <w:bookmarkEnd w:id="1644"/>
      <w:bookmarkEnd w:id="1645"/>
      <w:bookmarkEnd w:id="1646"/>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7" w:name="_Toc27481553"/>
      <w:bookmarkStart w:id="1648" w:name="_Toc68182803"/>
      <w:bookmarkStart w:id="1649" w:name="_Toc75461647"/>
      <w:bookmarkStart w:id="1650" w:name="_Toc76023768"/>
      <w:bookmarkStart w:id="1651" w:name="_Toc83678211"/>
      <w:bookmarkStart w:id="1652" w:name="_Toc90628932"/>
      <w:r w:rsidRPr="00374636">
        <w:t>8</w:t>
      </w:r>
      <w:r w:rsidRPr="00374636">
        <w:tab/>
        <w:t>E-UTRA ECID measurement requirements</w:t>
      </w:r>
      <w:bookmarkEnd w:id="1647"/>
      <w:bookmarkEnd w:id="1648"/>
      <w:bookmarkEnd w:id="1649"/>
      <w:bookmarkEnd w:id="1650"/>
      <w:bookmarkEnd w:id="1651"/>
      <w:bookmarkEnd w:id="1652"/>
    </w:p>
    <w:p w14:paraId="5C7BFDC3" w14:textId="77777777" w:rsidR="00D65C49" w:rsidRPr="00374636" w:rsidRDefault="00D65C49" w:rsidP="00D65C49">
      <w:pPr>
        <w:pStyle w:val="Heading2"/>
      </w:pPr>
      <w:bookmarkStart w:id="1653" w:name="_Toc27481554"/>
      <w:bookmarkStart w:id="1654" w:name="_Toc68182804"/>
      <w:bookmarkStart w:id="1655" w:name="_Toc75461648"/>
      <w:bookmarkStart w:id="1656" w:name="_Toc76023769"/>
      <w:bookmarkStart w:id="1657" w:name="_Toc83678212"/>
      <w:bookmarkStart w:id="1658" w:name="_Toc90628933"/>
      <w:r w:rsidRPr="00374636">
        <w:t>8.0</w:t>
      </w:r>
      <w:r w:rsidRPr="00374636">
        <w:tab/>
        <w:t>General</w:t>
      </w:r>
      <w:bookmarkEnd w:id="1653"/>
      <w:bookmarkEnd w:id="1654"/>
      <w:bookmarkEnd w:id="1655"/>
      <w:bookmarkEnd w:id="1656"/>
      <w:bookmarkEnd w:id="1657"/>
      <w:bookmarkEnd w:id="1658"/>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9" w:name="_Toc27481555"/>
      <w:bookmarkStart w:id="1660" w:name="_Toc68182805"/>
      <w:bookmarkStart w:id="1661" w:name="_Toc75461649"/>
      <w:bookmarkStart w:id="1662" w:name="_Toc76023770"/>
      <w:bookmarkStart w:id="1663" w:name="_Toc83678213"/>
      <w:bookmarkStart w:id="1664" w:name="_Toc90628934"/>
      <w:r w:rsidRPr="00374636">
        <w:t>8.1</w:t>
      </w:r>
      <w:r w:rsidRPr="00374636">
        <w:tab/>
        <w:t>UE Rx – Tx Time Difference</w:t>
      </w:r>
      <w:bookmarkEnd w:id="1659"/>
      <w:bookmarkEnd w:id="1660"/>
      <w:bookmarkEnd w:id="1661"/>
      <w:bookmarkEnd w:id="1662"/>
      <w:bookmarkEnd w:id="1663"/>
      <w:bookmarkEnd w:id="1664"/>
    </w:p>
    <w:p w14:paraId="48424AAF" w14:textId="77777777" w:rsidR="00D65C49" w:rsidRPr="00374636" w:rsidRDefault="00D65C49" w:rsidP="00D65C49">
      <w:pPr>
        <w:pStyle w:val="Heading3"/>
      </w:pPr>
      <w:bookmarkStart w:id="1665" w:name="_Toc27481556"/>
      <w:bookmarkStart w:id="1666" w:name="_Toc68182806"/>
      <w:bookmarkStart w:id="1667" w:name="_Toc75461650"/>
      <w:bookmarkStart w:id="1668" w:name="_Toc76023771"/>
      <w:bookmarkStart w:id="1669" w:name="_Toc83678214"/>
      <w:bookmarkStart w:id="1670" w:name="_Toc90628935"/>
      <w:r w:rsidRPr="00374636">
        <w:t>8.1.1</w:t>
      </w:r>
      <w:r w:rsidRPr="00374636">
        <w:tab/>
        <w:t>E-UTRAN FDD UE Rx – Tx time difference case (Rel-9 to Rel-11)</w:t>
      </w:r>
      <w:bookmarkEnd w:id="1665"/>
      <w:bookmarkEnd w:id="1666"/>
      <w:bookmarkEnd w:id="1667"/>
      <w:bookmarkEnd w:id="1668"/>
      <w:bookmarkEnd w:id="1669"/>
      <w:bookmarkEnd w:id="1670"/>
    </w:p>
    <w:p w14:paraId="3237EBE6" w14:textId="77777777" w:rsidR="00D65C49" w:rsidRPr="00374636" w:rsidRDefault="00D65C49" w:rsidP="00D65C49">
      <w:pPr>
        <w:pStyle w:val="Heading4"/>
      </w:pPr>
      <w:bookmarkStart w:id="1671" w:name="_Toc27481557"/>
      <w:bookmarkStart w:id="1672" w:name="_Toc68182807"/>
      <w:bookmarkStart w:id="1673" w:name="_Toc75461651"/>
      <w:bookmarkStart w:id="1674" w:name="_Toc76023772"/>
      <w:bookmarkStart w:id="1675" w:name="_Toc83678215"/>
      <w:bookmarkStart w:id="1676" w:name="_Toc90628936"/>
      <w:r w:rsidRPr="00374636">
        <w:t>8.1.1.1</w:t>
      </w:r>
      <w:r w:rsidRPr="00374636">
        <w:tab/>
        <w:t>Test purpose</w:t>
      </w:r>
      <w:bookmarkEnd w:id="1671"/>
      <w:bookmarkEnd w:id="1672"/>
      <w:bookmarkEnd w:id="1673"/>
      <w:bookmarkEnd w:id="1674"/>
      <w:bookmarkEnd w:id="1675"/>
      <w:bookmarkEnd w:id="1676"/>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7" w:name="_Toc27481558"/>
      <w:bookmarkStart w:id="1678" w:name="_Toc68182808"/>
      <w:bookmarkStart w:id="1679" w:name="_Toc75461652"/>
      <w:bookmarkStart w:id="1680" w:name="_Toc76023773"/>
      <w:bookmarkStart w:id="1681" w:name="_Toc83678216"/>
      <w:bookmarkStart w:id="1682" w:name="_Toc90628937"/>
      <w:r w:rsidRPr="00374636">
        <w:t>8.1.1.2</w:t>
      </w:r>
      <w:r w:rsidRPr="00374636">
        <w:tab/>
        <w:t>Test applicability</w:t>
      </w:r>
      <w:bookmarkEnd w:id="1677"/>
      <w:bookmarkEnd w:id="1678"/>
      <w:bookmarkEnd w:id="1679"/>
      <w:bookmarkEnd w:id="1680"/>
      <w:bookmarkEnd w:id="1681"/>
      <w:bookmarkEnd w:id="1682"/>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3" w:name="_Toc27481559"/>
      <w:bookmarkStart w:id="1684" w:name="_Toc68182809"/>
      <w:bookmarkStart w:id="1685" w:name="_Toc75461653"/>
      <w:bookmarkStart w:id="1686" w:name="_Toc76023774"/>
      <w:bookmarkStart w:id="1687" w:name="_Toc83678217"/>
      <w:bookmarkStart w:id="1688" w:name="_Toc90628938"/>
      <w:r w:rsidRPr="00374636">
        <w:t>8.1.1.3</w:t>
      </w:r>
      <w:r w:rsidRPr="00374636">
        <w:tab/>
        <w:t>Minimum conformance requirements</w:t>
      </w:r>
      <w:bookmarkEnd w:id="1683"/>
      <w:bookmarkEnd w:id="1684"/>
      <w:bookmarkEnd w:id="1685"/>
      <w:bookmarkEnd w:id="1686"/>
      <w:bookmarkEnd w:id="1687"/>
      <w:bookmarkEnd w:id="1688"/>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9" w:name="_Toc27481560"/>
      <w:bookmarkStart w:id="1690" w:name="_Toc68182810"/>
      <w:bookmarkStart w:id="1691" w:name="_Toc75461654"/>
      <w:bookmarkStart w:id="1692" w:name="_Toc76023775"/>
      <w:bookmarkStart w:id="1693" w:name="_Toc83678218"/>
      <w:bookmarkStart w:id="1694" w:name="_Toc90628939"/>
      <w:r w:rsidRPr="00374636">
        <w:t>8.1.1.4</w:t>
      </w:r>
      <w:r w:rsidRPr="00374636">
        <w:tab/>
        <w:t>Test description</w:t>
      </w:r>
      <w:bookmarkEnd w:id="1689"/>
      <w:bookmarkEnd w:id="1690"/>
      <w:bookmarkEnd w:id="1691"/>
      <w:bookmarkEnd w:id="1692"/>
      <w:bookmarkEnd w:id="1693"/>
      <w:bookmarkEnd w:id="1694"/>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5" w:name="_Toc27481561"/>
      <w:bookmarkStart w:id="1696" w:name="_Toc68182811"/>
      <w:bookmarkStart w:id="1697" w:name="_Toc75461655"/>
      <w:bookmarkStart w:id="1698" w:name="_Toc76023776"/>
      <w:bookmarkStart w:id="1699" w:name="_Toc83678219"/>
      <w:bookmarkStart w:id="1700" w:name="_Toc90628940"/>
      <w:r w:rsidRPr="00374636">
        <w:t>8.1.1.4.1</w:t>
      </w:r>
      <w:r w:rsidRPr="00374636">
        <w:tab/>
        <w:t>Initial conditions</w:t>
      </w:r>
      <w:bookmarkEnd w:id="1695"/>
      <w:bookmarkEnd w:id="1696"/>
      <w:bookmarkEnd w:id="1697"/>
      <w:bookmarkEnd w:id="1698"/>
      <w:bookmarkEnd w:id="1699"/>
      <w:bookmarkEnd w:id="1700"/>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1" w:name="_Toc27481562"/>
      <w:bookmarkStart w:id="1702" w:name="_Toc68182812"/>
      <w:bookmarkStart w:id="1703" w:name="_Toc75461656"/>
      <w:bookmarkStart w:id="1704" w:name="_Toc76023777"/>
      <w:bookmarkStart w:id="1705" w:name="_Toc83678220"/>
      <w:bookmarkStart w:id="1706" w:name="_Toc90628941"/>
      <w:r w:rsidRPr="00374636">
        <w:lastRenderedPageBreak/>
        <w:t>8.1.1.4.2</w:t>
      </w:r>
      <w:r w:rsidRPr="00374636">
        <w:tab/>
        <w:t>Test procedure</w:t>
      </w:r>
      <w:bookmarkEnd w:id="1701"/>
      <w:bookmarkEnd w:id="1702"/>
      <w:bookmarkEnd w:id="1703"/>
      <w:bookmarkEnd w:id="1704"/>
      <w:bookmarkEnd w:id="1705"/>
      <w:bookmarkEnd w:id="1706"/>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7" w:name="_Toc27481563"/>
      <w:bookmarkStart w:id="1708" w:name="_Toc68182813"/>
      <w:bookmarkStart w:id="1709" w:name="_Toc75461657"/>
      <w:bookmarkStart w:id="1710" w:name="_Toc76023778"/>
      <w:bookmarkStart w:id="1711" w:name="_Toc83678221"/>
      <w:bookmarkStart w:id="1712" w:name="_Toc90628942"/>
      <w:r w:rsidRPr="00374636">
        <w:t>8.1.1.4.3</w:t>
      </w:r>
      <w:r w:rsidRPr="00374636">
        <w:tab/>
        <w:t>Message contents</w:t>
      </w:r>
      <w:bookmarkEnd w:id="1707"/>
      <w:bookmarkEnd w:id="1708"/>
      <w:bookmarkEnd w:id="1709"/>
      <w:bookmarkEnd w:id="1710"/>
      <w:bookmarkEnd w:id="1711"/>
      <w:bookmarkEnd w:id="1712"/>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3" w:name="_Toc27481564"/>
      <w:bookmarkStart w:id="1714" w:name="_Toc68182814"/>
      <w:bookmarkStart w:id="1715" w:name="_Toc75461658"/>
      <w:bookmarkStart w:id="1716" w:name="_Toc76023779"/>
      <w:bookmarkStart w:id="1717" w:name="_Toc83678222"/>
      <w:bookmarkStart w:id="1718" w:name="_Toc90628943"/>
      <w:r w:rsidRPr="00374636">
        <w:t>8.1.1.5</w:t>
      </w:r>
      <w:r w:rsidRPr="00374636">
        <w:tab/>
        <w:t>Test requirement</w:t>
      </w:r>
      <w:bookmarkEnd w:id="1713"/>
      <w:bookmarkEnd w:id="1714"/>
      <w:bookmarkEnd w:id="1715"/>
      <w:bookmarkEnd w:id="1716"/>
      <w:bookmarkEnd w:id="1717"/>
      <w:bookmarkEnd w:id="1718"/>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25pt;height:17.25pt" o:ole="" fillcolor="window">
                  <v:imagedata r:id="rId17" o:title=""/>
                </v:shape>
                <o:OLEObject Type="Embed" ProgID="Equation.3" ShapeID="_x0000_i1027" DrawAspect="Content" ObjectID="_1774199201"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75pt;height:18.75pt" o:ole="" fillcolor="window">
                  <v:imagedata r:id="rId20" o:title=""/>
                </v:shape>
                <o:OLEObject Type="Embed" ProgID="Equation.3" ShapeID="_x0000_i1028" DrawAspect="Content" ObjectID="_1774199202"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25pt;height:15.75pt" o:ole="" fillcolor="window">
                  <v:imagedata r:id="rId22" o:title=""/>
                </v:shape>
                <o:OLEObject Type="Embed" ProgID="Equation.3" ShapeID="_x0000_i1029" DrawAspect="Content" ObjectID="_1774199203"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9" w:name="_Toc27481565"/>
      <w:bookmarkStart w:id="1720" w:name="_Toc68182815"/>
      <w:bookmarkStart w:id="1721" w:name="_Toc75461659"/>
      <w:bookmarkStart w:id="1722" w:name="_Toc76023780"/>
      <w:bookmarkStart w:id="1723" w:name="_Toc83678223"/>
      <w:bookmarkStart w:id="1724" w:name="_Toc90628944"/>
      <w:r w:rsidRPr="00374636">
        <w:t>8.1.1A</w:t>
      </w:r>
      <w:r w:rsidRPr="00374636">
        <w:tab/>
        <w:t>E-UTRAN FDD UE Rx – Tx time difference case (Rel-12 onwards)</w:t>
      </w:r>
      <w:bookmarkEnd w:id="1719"/>
      <w:bookmarkEnd w:id="1720"/>
      <w:bookmarkEnd w:id="1721"/>
      <w:bookmarkEnd w:id="1722"/>
      <w:bookmarkEnd w:id="1723"/>
      <w:bookmarkEnd w:id="1724"/>
    </w:p>
    <w:p w14:paraId="437C6E20" w14:textId="77777777" w:rsidR="00D65C49" w:rsidRPr="00374636" w:rsidRDefault="00D65C49" w:rsidP="00D65C49">
      <w:pPr>
        <w:pStyle w:val="Heading4"/>
      </w:pPr>
      <w:bookmarkStart w:id="1725" w:name="_Toc27481566"/>
      <w:bookmarkStart w:id="1726" w:name="_Toc68182816"/>
      <w:bookmarkStart w:id="1727" w:name="_Toc75461660"/>
      <w:bookmarkStart w:id="1728" w:name="_Toc76023781"/>
      <w:bookmarkStart w:id="1729" w:name="_Toc83678224"/>
      <w:bookmarkStart w:id="1730" w:name="_Toc90628945"/>
      <w:r w:rsidRPr="00374636">
        <w:t>8.1.1A.1</w:t>
      </w:r>
      <w:r w:rsidRPr="00374636">
        <w:tab/>
        <w:t>Test purpose</w:t>
      </w:r>
      <w:bookmarkEnd w:id="1725"/>
      <w:bookmarkEnd w:id="1726"/>
      <w:bookmarkEnd w:id="1727"/>
      <w:bookmarkEnd w:id="1728"/>
      <w:bookmarkEnd w:id="1729"/>
      <w:bookmarkEnd w:id="1730"/>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1" w:name="_Toc27481567"/>
      <w:bookmarkStart w:id="1732" w:name="_Toc68182817"/>
      <w:bookmarkStart w:id="1733" w:name="_Toc75461661"/>
      <w:bookmarkStart w:id="1734" w:name="_Toc76023782"/>
      <w:bookmarkStart w:id="1735" w:name="_Toc83678225"/>
      <w:bookmarkStart w:id="1736" w:name="_Toc90628946"/>
      <w:r w:rsidRPr="00374636">
        <w:t>8.1.1A.2</w:t>
      </w:r>
      <w:r w:rsidRPr="00374636">
        <w:tab/>
        <w:t>Test applicability</w:t>
      </w:r>
      <w:bookmarkEnd w:id="1731"/>
      <w:bookmarkEnd w:id="1732"/>
      <w:bookmarkEnd w:id="1733"/>
      <w:bookmarkEnd w:id="1734"/>
      <w:bookmarkEnd w:id="1735"/>
      <w:bookmarkEnd w:id="1736"/>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7" w:name="_Toc27481568"/>
      <w:bookmarkStart w:id="1738" w:name="_Toc68182818"/>
      <w:bookmarkStart w:id="1739" w:name="_Toc75461662"/>
      <w:bookmarkStart w:id="1740" w:name="_Toc76023783"/>
      <w:bookmarkStart w:id="1741" w:name="_Toc83678226"/>
      <w:bookmarkStart w:id="1742" w:name="_Toc90628947"/>
      <w:r w:rsidRPr="00374636">
        <w:t>8.1.1A.3</w:t>
      </w:r>
      <w:r w:rsidRPr="00374636">
        <w:tab/>
        <w:t>Minimum conformance requirements</w:t>
      </w:r>
      <w:bookmarkEnd w:id="1737"/>
      <w:bookmarkEnd w:id="1738"/>
      <w:bookmarkEnd w:id="1739"/>
      <w:bookmarkEnd w:id="1740"/>
      <w:bookmarkEnd w:id="1741"/>
      <w:bookmarkEnd w:id="1742"/>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3" w:name="_Toc27481569"/>
      <w:bookmarkStart w:id="1744" w:name="_Toc68182819"/>
      <w:bookmarkStart w:id="1745" w:name="_Toc75461663"/>
      <w:bookmarkStart w:id="1746" w:name="_Toc76023784"/>
      <w:bookmarkStart w:id="1747" w:name="_Toc83678227"/>
      <w:bookmarkStart w:id="1748" w:name="_Toc90628948"/>
      <w:r w:rsidRPr="00374636">
        <w:t>8.1.1A.4</w:t>
      </w:r>
      <w:r w:rsidRPr="00374636">
        <w:tab/>
        <w:t>Test description</w:t>
      </w:r>
      <w:bookmarkEnd w:id="1743"/>
      <w:bookmarkEnd w:id="1744"/>
      <w:bookmarkEnd w:id="1745"/>
      <w:bookmarkEnd w:id="1746"/>
      <w:bookmarkEnd w:id="1747"/>
      <w:bookmarkEnd w:id="1748"/>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9" w:name="_Toc27481570"/>
      <w:bookmarkStart w:id="1750" w:name="_Toc68182820"/>
      <w:bookmarkStart w:id="1751" w:name="_Toc75461664"/>
      <w:bookmarkStart w:id="1752" w:name="_Toc76023785"/>
      <w:bookmarkStart w:id="1753" w:name="_Toc83678228"/>
      <w:bookmarkStart w:id="1754" w:name="_Toc90628949"/>
      <w:r w:rsidRPr="00374636">
        <w:t>8.1.1A.4.1</w:t>
      </w:r>
      <w:r w:rsidRPr="00374636">
        <w:tab/>
        <w:t>Initial conditions</w:t>
      </w:r>
      <w:bookmarkEnd w:id="1749"/>
      <w:bookmarkEnd w:id="1750"/>
      <w:bookmarkEnd w:id="1751"/>
      <w:bookmarkEnd w:id="1752"/>
      <w:bookmarkEnd w:id="1753"/>
      <w:bookmarkEnd w:id="1754"/>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5" w:name="_Toc27481571"/>
      <w:bookmarkStart w:id="1756" w:name="_Toc68182821"/>
      <w:bookmarkStart w:id="1757" w:name="_Toc75461665"/>
      <w:bookmarkStart w:id="1758" w:name="_Toc76023786"/>
      <w:bookmarkStart w:id="1759" w:name="_Toc83678229"/>
      <w:bookmarkStart w:id="1760" w:name="_Toc90628950"/>
      <w:r w:rsidRPr="00374636">
        <w:t>8.1.1A.4.2</w:t>
      </w:r>
      <w:r w:rsidRPr="00374636">
        <w:tab/>
        <w:t>Test procedure</w:t>
      </w:r>
      <w:bookmarkEnd w:id="1755"/>
      <w:bookmarkEnd w:id="1756"/>
      <w:bookmarkEnd w:id="1757"/>
      <w:bookmarkEnd w:id="1758"/>
      <w:bookmarkEnd w:id="1759"/>
      <w:bookmarkEnd w:id="1760"/>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1" w:name="_Toc27481572"/>
      <w:bookmarkStart w:id="1762" w:name="_Toc68182822"/>
      <w:bookmarkStart w:id="1763" w:name="_Toc75461666"/>
      <w:bookmarkStart w:id="1764" w:name="_Toc76023787"/>
      <w:bookmarkStart w:id="1765" w:name="_Toc83678230"/>
      <w:bookmarkStart w:id="1766" w:name="_Toc90628951"/>
      <w:r w:rsidRPr="00374636">
        <w:t>8.1.1A.4.3</w:t>
      </w:r>
      <w:r w:rsidRPr="00374636">
        <w:tab/>
        <w:t>Message contents</w:t>
      </w:r>
      <w:bookmarkEnd w:id="1761"/>
      <w:bookmarkEnd w:id="1762"/>
      <w:bookmarkEnd w:id="1763"/>
      <w:bookmarkEnd w:id="1764"/>
      <w:bookmarkEnd w:id="1765"/>
      <w:bookmarkEnd w:id="1766"/>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7" w:name="_Toc27481573"/>
      <w:bookmarkStart w:id="1768" w:name="_Toc68182823"/>
      <w:bookmarkStart w:id="1769" w:name="_Toc75461667"/>
      <w:bookmarkStart w:id="1770" w:name="_Toc76023788"/>
      <w:bookmarkStart w:id="1771" w:name="_Toc83678231"/>
      <w:bookmarkStart w:id="1772" w:name="_Toc90628952"/>
      <w:r w:rsidRPr="00374636">
        <w:t>8.1.1A.5</w:t>
      </w:r>
      <w:r w:rsidRPr="00374636">
        <w:tab/>
        <w:t>Test requirement</w:t>
      </w:r>
      <w:bookmarkEnd w:id="1767"/>
      <w:bookmarkEnd w:id="1768"/>
      <w:bookmarkEnd w:id="1769"/>
      <w:bookmarkEnd w:id="1770"/>
      <w:bookmarkEnd w:id="1771"/>
      <w:bookmarkEnd w:id="1772"/>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3" w:name="_Toc27481574"/>
      <w:bookmarkStart w:id="1774" w:name="_Toc68182824"/>
      <w:bookmarkStart w:id="1775" w:name="_Toc75461668"/>
      <w:bookmarkStart w:id="1776" w:name="_Toc76023789"/>
      <w:bookmarkStart w:id="1777" w:name="_Toc83678232"/>
      <w:bookmarkStart w:id="1778" w:name="_Toc90628953"/>
      <w:r w:rsidRPr="00374636">
        <w:lastRenderedPageBreak/>
        <w:t>8.1.1B</w:t>
      </w:r>
      <w:r w:rsidRPr="00374636">
        <w:tab/>
        <w:t>E-UTRAN FDD UE Rx – Tx time difference case for UE Category 1bis</w:t>
      </w:r>
      <w:bookmarkEnd w:id="1773"/>
      <w:bookmarkEnd w:id="1774"/>
      <w:bookmarkEnd w:id="1775"/>
      <w:bookmarkEnd w:id="1776"/>
      <w:bookmarkEnd w:id="1777"/>
      <w:bookmarkEnd w:id="1778"/>
    </w:p>
    <w:p w14:paraId="19CE11D0" w14:textId="77777777" w:rsidR="00D65C49" w:rsidRPr="00374636" w:rsidRDefault="00D65C49" w:rsidP="00D65C49">
      <w:pPr>
        <w:pStyle w:val="Heading4"/>
      </w:pPr>
      <w:bookmarkStart w:id="1779" w:name="_Toc27481575"/>
      <w:bookmarkStart w:id="1780" w:name="_Toc68182825"/>
      <w:bookmarkStart w:id="1781" w:name="_Toc75461669"/>
      <w:bookmarkStart w:id="1782" w:name="_Toc76023790"/>
      <w:bookmarkStart w:id="1783" w:name="_Toc83678233"/>
      <w:bookmarkStart w:id="1784" w:name="_Toc90628954"/>
      <w:r w:rsidRPr="00374636">
        <w:t>8.1.1B.1</w:t>
      </w:r>
      <w:r w:rsidRPr="00374636">
        <w:tab/>
        <w:t>Test purpose</w:t>
      </w:r>
      <w:bookmarkEnd w:id="1779"/>
      <w:bookmarkEnd w:id="1780"/>
      <w:bookmarkEnd w:id="1781"/>
      <w:bookmarkEnd w:id="1782"/>
      <w:bookmarkEnd w:id="1783"/>
      <w:bookmarkEnd w:id="1784"/>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5" w:name="_Toc27481576"/>
      <w:bookmarkStart w:id="1786" w:name="_Toc68182826"/>
      <w:bookmarkStart w:id="1787" w:name="_Toc75461670"/>
      <w:bookmarkStart w:id="1788" w:name="_Toc76023791"/>
      <w:bookmarkStart w:id="1789" w:name="_Toc83678234"/>
      <w:bookmarkStart w:id="1790" w:name="_Toc90628955"/>
      <w:r w:rsidRPr="00374636">
        <w:t>8.1.1B.2</w:t>
      </w:r>
      <w:r w:rsidRPr="00374636">
        <w:tab/>
        <w:t>Test applicability</w:t>
      </w:r>
      <w:bookmarkEnd w:id="1785"/>
      <w:bookmarkEnd w:id="1786"/>
      <w:bookmarkEnd w:id="1787"/>
      <w:bookmarkEnd w:id="1788"/>
      <w:bookmarkEnd w:id="1789"/>
      <w:bookmarkEnd w:id="1790"/>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1" w:name="_Toc27481577"/>
      <w:bookmarkStart w:id="1792" w:name="_Toc68182827"/>
      <w:bookmarkStart w:id="1793" w:name="_Toc75461671"/>
      <w:bookmarkStart w:id="1794" w:name="_Toc76023792"/>
      <w:bookmarkStart w:id="1795" w:name="_Toc83678235"/>
      <w:bookmarkStart w:id="1796" w:name="_Toc90628956"/>
      <w:r w:rsidRPr="00374636">
        <w:t>8.1.1B.3</w:t>
      </w:r>
      <w:r w:rsidRPr="00374636">
        <w:tab/>
        <w:t>Minimum conformance requirements</w:t>
      </w:r>
      <w:bookmarkEnd w:id="1791"/>
      <w:bookmarkEnd w:id="1792"/>
      <w:bookmarkEnd w:id="1793"/>
      <w:bookmarkEnd w:id="1794"/>
      <w:bookmarkEnd w:id="1795"/>
      <w:bookmarkEnd w:id="1796"/>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7" w:name="_Toc27481578"/>
      <w:bookmarkStart w:id="1798" w:name="_Toc68182828"/>
      <w:bookmarkStart w:id="1799" w:name="_Toc75461672"/>
      <w:bookmarkStart w:id="1800" w:name="_Toc76023793"/>
      <w:bookmarkStart w:id="1801" w:name="_Toc83678236"/>
      <w:bookmarkStart w:id="1802" w:name="_Toc90628957"/>
      <w:r w:rsidRPr="00374636">
        <w:t>8.1.1B.4</w:t>
      </w:r>
      <w:r w:rsidRPr="00374636">
        <w:tab/>
        <w:t>Test description</w:t>
      </w:r>
      <w:bookmarkEnd w:id="1797"/>
      <w:bookmarkEnd w:id="1798"/>
      <w:bookmarkEnd w:id="1799"/>
      <w:bookmarkEnd w:id="1800"/>
      <w:bookmarkEnd w:id="1801"/>
      <w:bookmarkEnd w:id="1802"/>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3" w:name="_Toc27481579"/>
      <w:bookmarkStart w:id="1804" w:name="_Toc68182829"/>
      <w:bookmarkStart w:id="1805" w:name="_Toc75461673"/>
      <w:bookmarkStart w:id="1806" w:name="_Toc76023794"/>
      <w:bookmarkStart w:id="1807" w:name="_Toc83678237"/>
      <w:bookmarkStart w:id="1808" w:name="_Toc90628958"/>
      <w:r w:rsidRPr="00374636">
        <w:t>8.1.1B.4.1</w:t>
      </w:r>
      <w:r w:rsidRPr="00374636">
        <w:tab/>
        <w:t>Initial conditions</w:t>
      </w:r>
      <w:bookmarkEnd w:id="1803"/>
      <w:bookmarkEnd w:id="1804"/>
      <w:bookmarkEnd w:id="1805"/>
      <w:bookmarkEnd w:id="1806"/>
      <w:bookmarkEnd w:id="1807"/>
      <w:bookmarkEnd w:id="1808"/>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9" w:name="_Toc27481580"/>
      <w:bookmarkStart w:id="1810" w:name="_Toc68182830"/>
      <w:bookmarkStart w:id="1811" w:name="_Toc75461674"/>
      <w:bookmarkStart w:id="1812" w:name="_Toc76023795"/>
      <w:bookmarkStart w:id="1813" w:name="_Toc83678238"/>
      <w:bookmarkStart w:id="1814" w:name="_Toc90628959"/>
      <w:r w:rsidRPr="00374636">
        <w:t>8.1.1B.4.2</w:t>
      </w:r>
      <w:r w:rsidRPr="00374636">
        <w:tab/>
        <w:t>Test procedure</w:t>
      </w:r>
      <w:bookmarkEnd w:id="1809"/>
      <w:bookmarkEnd w:id="1810"/>
      <w:bookmarkEnd w:id="1811"/>
      <w:bookmarkEnd w:id="1812"/>
      <w:bookmarkEnd w:id="1813"/>
      <w:bookmarkEnd w:id="1814"/>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5" w:name="_Toc27481581"/>
      <w:bookmarkStart w:id="1816" w:name="_Toc68182831"/>
      <w:bookmarkStart w:id="1817" w:name="_Toc75461675"/>
      <w:bookmarkStart w:id="1818" w:name="_Toc76023796"/>
      <w:bookmarkStart w:id="1819" w:name="_Toc83678239"/>
      <w:bookmarkStart w:id="1820" w:name="_Toc90628960"/>
      <w:r w:rsidRPr="00374636">
        <w:t>8.1.1B.4.3</w:t>
      </w:r>
      <w:r w:rsidRPr="00374636">
        <w:tab/>
        <w:t>Message contents</w:t>
      </w:r>
      <w:bookmarkEnd w:id="1815"/>
      <w:bookmarkEnd w:id="1816"/>
      <w:bookmarkEnd w:id="1817"/>
      <w:bookmarkEnd w:id="1818"/>
      <w:bookmarkEnd w:id="1819"/>
      <w:bookmarkEnd w:id="1820"/>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1" w:name="_Toc27481582"/>
      <w:bookmarkStart w:id="1822" w:name="_Toc68182832"/>
      <w:bookmarkStart w:id="1823" w:name="_Toc75461676"/>
      <w:bookmarkStart w:id="1824" w:name="_Toc76023797"/>
      <w:bookmarkStart w:id="1825" w:name="_Toc83678240"/>
      <w:bookmarkStart w:id="1826" w:name="_Toc90628961"/>
      <w:r w:rsidRPr="00374636">
        <w:t>8.1.1B.5</w:t>
      </w:r>
      <w:r w:rsidRPr="00374636">
        <w:tab/>
        <w:t>Test requirement</w:t>
      </w:r>
      <w:bookmarkEnd w:id="1821"/>
      <w:bookmarkEnd w:id="1822"/>
      <w:bookmarkEnd w:id="1823"/>
      <w:bookmarkEnd w:id="1824"/>
      <w:bookmarkEnd w:id="1825"/>
      <w:bookmarkEnd w:id="1826"/>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7" w:name="_Toc27481583"/>
      <w:bookmarkStart w:id="1828" w:name="_Toc68182833"/>
      <w:bookmarkStart w:id="1829" w:name="_Toc75461677"/>
      <w:bookmarkStart w:id="1830" w:name="_Toc76023798"/>
      <w:bookmarkStart w:id="1831" w:name="_Toc83678241"/>
      <w:bookmarkStart w:id="1832" w:name="_Toc90628962"/>
      <w:r w:rsidRPr="00374636">
        <w:t>8.1.2</w:t>
      </w:r>
      <w:r w:rsidRPr="00374636">
        <w:tab/>
        <w:t>E-UTRAN TDD UE Rx – Tx time difference case (Rel-9 to Rel-11)</w:t>
      </w:r>
      <w:bookmarkEnd w:id="1827"/>
      <w:bookmarkEnd w:id="1828"/>
      <w:bookmarkEnd w:id="1829"/>
      <w:bookmarkEnd w:id="1830"/>
      <w:bookmarkEnd w:id="1831"/>
      <w:bookmarkEnd w:id="1832"/>
    </w:p>
    <w:p w14:paraId="4C733A7D" w14:textId="77777777" w:rsidR="00D65C49" w:rsidRPr="00374636" w:rsidRDefault="00D65C49" w:rsidP="00D65C49">
      <w:pPr>
        <w:pStyle w:val="Heading4"/>
      </w:pPr>
      <w:bookmarkStart w:id="1833" w:name="_Toc27481584"/>
      <w:bookmarkStart w:id="1834" w:name="_Toc68182834"/>
      <w:bookmarkStart w:id="1835" w:name="_Toc75461678"/>
      <w:bookmarkStart w:id="1836" w:name="_Toc76023799"/>
      <w:bookmarkStart w:id="1837" w:name="_Toc83678242"/>
      <w:bookmarkStart w:id="1838" w:name="_Toc90628963"/>
      <w:r w:rsidRPr="00374636">
        <w:t>8.1.2.1</w:t>
      </w:r>
      <w:r w:rsidRPr="00374636">
        <w:tab/>
        <w:t>Test purpose</w:t>
      </w:r>
      <w:bookmarkEnd w:id="1833"/>
      <w:bookmarkEnd w:id="1834"/>
      <w:bookmarkEnd w:id="1835"/>
      <w:bookmarkEnd w:id="1836"/>
      <w:bookmarkEnd w:id="1837"/>
      <w:bookmarkEnd w:id="1838"/>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9" w:name="_Toc27481585"/>
      <w:bookmarkStart w:id="1840" w:name="_Toc68182835"/>
      <w:bookmarkStart w:id="1841" w:name="_Toc75461679"/>
      <w:bookmarkStart w:id="1842" w:name="_Toc76023800"/>
      <w:bookmarkStart w:id="1843" w:name="_Toc83678243"/>
      <w:bookmarkStart w:id="1844" w:name="_Toc90628964"/>
      <w:r w:rsidRPr="00374636">
        <w:t>8.1.2.2</w:t>
      </w:r>
      <w:r w:rsidRPr="00374636">
        <w:tab/>
        <w:t>Test applicability</w:t>
      </w:r>
      <w:bookmarkEnd w:id="1839"/>
      <w:bookmarkEnd w:id="1840"/>
      <w:bookmarkEnd w:id="1841"/>
      <w:bookmarkEnd w:id="1842"/>
      <w:bookmarkEnd w:id="1843"/>
      <w:bookmarkEnd w:id="1844"/>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5" w:name="_Toc27481586"/>
      <w:bookmarkStart w:id="1846" w:name="_Toc68182836"/>
      <w:bookmarkStart w:id="1847" w:name="_Toc75461680"/>
      <w:bookmarkStart w:id="1848" w:name="_Toc76023801"/>
      <w:bookmarkStart w:id="1849" w:name="_Toc83678244"/>
      <w:bookmarkStart w:id="1850" w:name="_Toc90628965"/>
      <w:r w:rsidRPr="00374636">
        <w:t>8.1.2.3</w:t>
      </w:r>
      <w:r w:rsidRPr="00374636">
        <w:tab/>
        <w:t>Minimum conformance requirements</w:t>
      </w:r>
      <w:bookmarkEnd w:id="1845"/>
      <w:bookmarkEnd w:id="1846"/>
      <w:bookmarkEnd w:id="1847"/>
      <w:bookmarkEnd w:id="1848"/>
      <w:bookmarkEnd w:id="1849"/>
      <w:bookmarkEnd w:id="1850"/>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1" w:name="_Toc27481587"/>
      <w:bookmarkStart w:id="1852" w:name="_Toc68182837"/>
      <w:bookmarkStart w:id="1853" w:name="_Toc75461681"/>
      <w:bookmarkStart w:id="1854" w:name="_Toc76023802"/>
      <w:bookmarkStart w:id="1855" w:name="_Toc83678245"/>
      <w:bookmarkStart w:id="1856" w:name="_Toc90628966"/>
      <w:r w:rsidRPr="00374636">
        <w:t>8.1.2.4</w:t>
      </w:r>
      <w:r w:rsidRPr="00374636">
        <w:tab/>
        <w:t>Test description</w:t>
      </w:r>
      <w:bookmarkEnd w:id="1851"/>
      <w:bookmarkEnd w:id="1852"/>
      <w:bookmarkEnd w:id="1853"/>
      <w:bookmarkEnd w:id="1854"/>
      <w:bookmarkEnd w:id="1855"/>
      <w:bookmarkEnd w:id="1856"/>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7" w:name="_Toc27481588"/>
      <w:bookmarkStart w:id="1858" w:name="_Toc68182838"/>
      <w:bookmarkStart w:id="1859" w:name="_Toc75461682"/>
      <w:bookmarkStart w:id="1860" w:name="_Toc76023803"/>
      <w:bookmarkStart w:id="1861" w:name="_Toc83678246"/>
      <w:bookmarkStart w:id="1862" w:name="_Toc90628967"/>
      <w:r w:rsidRPr="00374636">
        <w:t>8.1.2.4.1</w:t>
      </w:r>
      <w:r w:rsidRPr="00374636">
        <w:tab/>
        <w:t>Initial conditions</w:t>
      </w:r>
      <w:bookmarkEnd w:id="1857"/>
      <w:bookmarkEnd w:id="1858"/>
      <w:bookmarkEnd w:id="1859"/>
      <w:bookmarkEnd w:id="1860"/>
      <w:bookmarkEnd w:id="1861"/>
      <w:bookmarkEnd w:id="1862"/>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3" w:name="_Toc27481589"/>
      <w:bookmarkStart w:id="1864" w:name="_Toc68182839"/>
      <w:bookmarkStart w:id="1865" w:name="_Toc75461683"/>
      <w:bookmarkStart w:id="1866" w:name="_Toc76023804"/>
      <w:bookmarkStart w:id="1867" w:name="_Toc83678247"/>
      <w:bookmarkStart w:id="1868" w:name="_Toc90628968"/>
      <w:r w:rsidRPr="00374636">
        <w:t>8.1.2.4.2</w:t>
      </w:r>
      <w:r w:rsidRPr="00374636">
        <w:tab/>
        <w:t>Test procedure</w:t>
      </w:r>
      <w:bookmarkEnd w:id="1863"/>
      <w:bookmarkEnd w:id="1864"/>
      <w:bookmarkEnd w:id="1865"/>
      <w:bookmarkEnd w:id="1866"/>
      <w:bookmarkEnd w:id="1867"/>
      <w:bookmarkEnd w:id="1868"/>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9" w:name="_Toc27481590"/>
      <w:bookmarkStart w:id="1870" w:name="_Toc68182840"/>
      <w:bookmarkStart w:id="1871" w:name="_Toc75461684"/>
      <w:bookmarkStart w:id="1872" w:name="_Toc76023805"/>
      <w:bookmarkStart w:id="1873" w:name="_Toc83678248"/>
      <w:bookmarkStart w:id="1874" w:name="_Toc90628969"/>
      <w:r w:rsidRPr="00374636">
        <w:t>8.1.2.4.3</w:t>
      </w:r>
      <w:r w:rsidRPr="00374636">
        <w:tab/>
        <w:t>Message contents</w:t>
      </w:r>
      <w:bookmarkEnd w:id="1869"/>
      <w:bookmarkEnd w:id="1870"/>
      <w:bookmarkEnd w:id="1871"/>
      <w:bookmarkEnd w:id="1872"/>
      <w:bookmarkEnd w:id="1873"/>
      <w:bookmarkEnd w:id="1874"/>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5" w:name="_Toc27481591"/>
      <w:bookmarkStart w:id="1876" w:name="_Toc68182841"/>
      <w:bookmarkStart w:id="1877" w:name="_Toc75461685"/>
      <w:bookmarkStart w:id="1878" w:name="_Toc76023806"/>
      <w:bookmarkStart w:id="1879" w:name="_Toc83678249"/>
      <w:bookmarkStart w:id="1880" w:name="_Toc90628970"/>
      <w:r w:rsidRPr="00374636">
        <w:t>8.1.2.5</w:t>
      </w:r>
      <w:r w:rsidRPr="00374636">
        <w:tab/>
        <w:t>Test requirement</w:t>
      </w:r>
      <w:bookmarkEnd w:id="1875"/>
      <w:bookmarkEnd w:id="1876"/>
      <w:bookmarkEnd w:id="1877"/>
      <w:bookmarkEnd w:id="1878"/>
      <w:bookmarkEnd w:id="1879"/>
      <w:bookmarkEnd w:id="1880"/>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25pt;height:15.75pt" o:ole="" fillcolor="window">
                  <v:imagedata r:id="rId22" o:title=""/>
                </v:shape>
                <o:OLEObject Type="Embed" ProgID="Equation.3" ShapeID="_x0000_i1030" DrawAspect="Content" ObjectID="_1774199204"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75pt;height:18.75pt" o:ole="" fillcolor="window">
                  <v:imagedata r:id="rId20" o:title=""/>
                </v:shape>
                <o:OLEObject Type="Embed" ProgID="Equation.3" ShapeID="_x0000_i1031" DrawAspect="Content" ObjectID="_1774199205"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25pt;height:15.75pt" o:ole="" fillcolor="window">
                  <v:imagedata r:id="rId22" o:title=""/>
                </v:shape>
                <o:OLEObject Type="Embed" ProgID="Equation.3" ShapeID="_x0000_i1032" DrawAspect="Content" ObjectID="_1774199206"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1" w:name="_Toc27481592"/>
      <w:bookmarkStart w:id="1882" w:name="_Toc68182842"/>
      <w:bookmarkStart w:id="1883" w:name="_Toc75461686"/>
      <w:bookmarkStart w:id="1884" w:name="_Toc76023807"/>
      <w:bookmarkStart w:id="1885" w:name="_Toc83678250"/>
      <w:bookmarkStart w:id="1886" w:name="_Toc90628971"/>
      <w:r w:rsidRPr="00374636">
        <w:t>8.1.2A</w:t>
      </w:r>
      <w:r w:rsidRPr="00374636">
        <w:tab/>
        <w:t>E-UTRAN TDD UE Rx – Tx time difference case (Rel-12 onwards)</w:t>
      </w:r>
      <w:bookmarkEnd w:id="1881"/>
      <w:bookmarkEnd w:id="1882"/>
      <w:bookmarkEnd w:id="1883"/>
      <w:bookmarkEnd w:id="1884"/>
      <w:bookmarkEnd w:id="1885"/>
      <w:bookmarkEnd w:id="1886"/>
    </w:p>
    <w:p w14:paraId="4A853ED1" w14:textId="77777777" w:rsidR="00D65C49" w:rsidRPr="00374636" w:rsidRDefault="00D65C49" w:rsidP="00D65C49">
      <w:pPr>
        <w:pStyle w:val="Heading4"/>
      </w:pPr>
      <w:bookmarkStart w:id="1887" w:name="_Toc27481593"/>
      <w:bookmarkStart w:id="1888" w:name="_Toc68182843"/>
      <w:bookmarkStart w:id="1889" w:name="_Toc75461687"/>
      <w:bookmarkStart w:id="1890" w:name="_Toc76023808"/>
      <w:bookmarkStart w:id="1891" w:name="_Toc83678251"/>
      <w:bookmarkStart w:id="1892" w:name="_Toc90628972"/>
      <w:r w:rsidRPr="00374636">
        <w:t>8.1.2A.1</w:t>
      </w:r>
      <w:r w:rsidRPr="00374636">
        <w:tab/>
        <w:t>Test purpose</w:t>
      </w:r>
      <w:bookmarkEnd w:id="1887"/>
      <w:bookmarkEnd w:id="1888"/>
      <w:bookmarkEnd w:id="1889"/>
      <w:bookmarkEnd w:id="1890"/>
      <w:bookmarkEnd w:id="1891"/>
      <w:bookmarkEnd w:id="1892"/>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3" w:name="_Toc27481594"/>
      <w:bookmarkStart w:id="1894" w:name="_Toc68182844"/>
      <w:bookmarkStart w:id="1895" w:name="_Toc75461688"/>
      <w:bookmarkStart w:id="1896" w:name="_Toc76023809"/>
      <w:bookmarkStart w:id="1897" w:name="_Toc83678252"/>
      <w:bookmarkStart w:id="1898" w:name="_Toc90628973"/>
      <w:r w:rsidRPr="00374636">
        <w:t>8.1.2A.2</w:t>
      </w:r>
      <w:r w:rsidRPr="00374636">
        <w:tab/>
        <w:t>Test applicability</w:t>
      </w:r>
      <w:bookmarkEnd w:id="1893"/>
      <w:bookmarkEnd w:id="1894"/>
      <w:bookmarkEnd w:id="1895"/>
      <w:bookmarkEnd w:id="1896"/>
      <w:bookmarkEnd w:id="1897"/>
      <w:bookmarkEnd w:id="1898"/>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9" w:name="_Toc27481595"/>
      <w:bookmarkStart w:id="1900" w:name="_Toc68182845"/>
      <w:bookmarkStart w:id="1901" w:name="_Toc75461689"/>
      <w:bookmarkStart w:id="1902" w:name="_Toc76023810"/>
      <w:bookmarkStart w:id="1903" w:name="_Toc83678253"/>
      <w:bookmarkStart w:id="1904" w:name="_Toc90628974"/>
      <w:r w:rsidRPr="00374636">
        <w:t>8.1.2A.3</w:t>
      </w:r>
      <w:r w:rsidRPr="00374636">
        <w:tab/>
        <w:t>Minimum conformance requirements</w:t>
      </w:r>
      <w:bookmarkEnd w:id="1899"/>
      <w:bookmarkEnd w:id="1900"/>
      <w:bookmarkEnd w:id="1901"/>
      <w:bookmarkEnd w:id="1902"/>
      <w:bookmarkEnd w:id="1903"/>
      <w:bookmarkEnd w:id="1904"/>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5" w:name="_Toc27481596"/>
      <w:bookmarkStart w:id="1906" w:name="_Toc68182846"/>
      <w:bookmarkStart w:id="1907" w:name="_Toc75461690"/>
      <w:bookmarkStart w:id="1908" w:name="_Toc76023811"/>
      <w:bookmarkStart w:id="1909" w:name="_Toc83678254"/>
      <w:bookmarkStart w:id="1910" w:name="_Toc90628975"/>
      <w:r w:rsidRPr="00374636">
        <w:t>8.1.2A.4</w:t>
      </w:r>
      <w:r w:rsidRPr="00374636">
        <w:tab/>
        <w:t>Test description</w:t>
      </w:r>
      <w:bookmarkEnd w:id="1905"/>
      <w:bookmarkEnd w:id="1906"/>
      <w:bookmarkEnd w:id="1907"/>
      <w:bookmarkEnd w:id="1908"/>
      <w:bookmarkEnd w:id="1909"/>
      <w:bookmarkEnd w:id="1910"/>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1" w:name="_Toc27481597"/>
      <w:bookmarkStart w:id="1912" w:name="_Toc68182847"/>
      <w:bookmarkStart w:id="1913" w:name="_Toc75461691"/>
      <w:bookmarkStart w:id="1914" w:name="_Toc76023812"/>
      <w:bookmarkStart w:id="1915" w:name="_Toc83678255"/>
      <w:bookmarkStart w:id="1916" w:name="_Toc90628976"/>
      <w:r w:rsidRPr="00374636">
        <w:lastRenderedPageBreak/>
        <w:t>8.1.2A.4.1</w:t>
      </w:r>
      <w:r w:rsidRPr="00374636">
        <w:tab/>
        <w:t>Initial conditions</w:t>
      </w:r>
      <w:bookmarkEnd w:id="1911"/>
      <w:bookmarkEnd w:id="1912"/>
      <w:bookmarkEnd w:id="1913"/>
      <w:bookmarkEnd w:id="1914"/>
      <w:bookmarkEnd w:id="1915"/>
      <w:bookmarkEnd w:id="1916"/>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7" w:name="_Toc27481598"/>
      <w:bookmarkStart w:id="1918" w:name="_Toc68182848"/>
      <w:bookmarkStart w:id="1919" w:name="_Toc75461692"/>
      <w:bookmarkStart w:id="1920" w:name="_Toc76023813"/>
      <w:bookmarkStart w:id="1921" w:name="_Toc83678256"/>
      <w:bookmarkStart w:id="1922" w:name="_Toc90628977"/>
      <w:r w:rsidRPr="00374636">
        <w:t>8.1.2A.4.2</w:t>
      </w:r>
      <w:r w:rsidRPr="00374636">
        <w:tab/>
        <w:t>Test procedure</w:t>
      </w:r>
      <w:bookmarkEnd w:id="1917"/>
      <w:bookmarkEnd w:id="1918"/>
      <w:bookmarkEnd w:id="1919"/>
      <w:bookmarkEnd w:id="1920"/>
      <w:bookmarkEnd w:id="1921"/>
      <w:bookmarkEnd w:id="1922"/>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3" w:name="_Toc27481599"/>
      <w:bookmarkStart w:id="1924" w:name="_Toc68182849"/>
      <w:bookmarkStart w:id="1925" w:name="_Toc75461693"/>
      <w:bookmarkStart w:id="1926" w:name="_Toc76023814"/>
      <w:bookmarkStart w:id="1927" w:name="_Toc83678257"/>
      <w:bookmarkStart w:id="1928" w:name="_Toc90628978"/>
      <w:r w:rsidRPr="00374636">
        <w:t>8.1.2A.4.3</w:t>
      </w:r>
      <w:r w:rsidRPr="00374636">
        <w:tab/>
        <w:t>Message contents</w:t>
      </w:r>
      <w:bookmarkEnd w:id="1923"/>
      <w:bookmarkEnd w:id="1924"/>
      <w:bookmarkEnd w:id="1925"/>
      <w:bookmarkEnd w:id="1926"/>
      <w:bookmarkEnd w:id="1927"/>
      <w:bookmarkEnd w:id="1928"/>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9" w:name="_Toc27481600"/>
      <w:bookmarkStart w:id="1930" w:name="_Toc68182850"/>
      <w:bookmarkStart w:id="1931" w:name="_Toc75461694"/>
      <w:bookmarkStart w:id="1932" w:name="_Toc76023815"/>
      <w:bookmarkStart w:id="1933" w:name="_Toc83678258"/>
      <w:bookmarkStart w:id="1934" w:name="_Toc90628979"/>
      <w:r w:rsidRPr="00374636">
        <w:t>8.1.2A.5</w:t>
      </w:r>
      <w:r w:rsidRPr="00374636">
        <w:tab/>
        <w:t>Test requirement</w:t>
      </w:r>
      <w:bookmarkEnd w:id="1929"/>
      <w:bookmarkEnd w:id="1930"/>
      <w:bookmarkEnd w:id="1931"/>
      <w:bookmarkEnd w:id="1932"/>
      <w:bookmarkEnd w:id="1933"/>
      <w:bookmarkEnd w:id="1934"/>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5" w:name="_Toc27481601"/>
      <w:bookmarkStart w:id="1936" w:name="_Toc68182851"/>
      <w:bookmarkStart w:id="1937" w:name="_Toc75461695"/>
      <w:bookmarkStart w:id="1938" w:name="_Toc76023816"/>
      <w:bookmarkStart w:id="1939" w:name="_Toc83678259"/>
      <w:bookmarkStart w:id="1940" w:name="_Toc90628980"/>
      <w:r w:rsidRPr="00374636">
        <w:t>8.1.2B</w:t>
      </w:r>
      <w:r w:rsidRPr="00374636">
        <w:tab/>
        <w:t>E-UTRAN TDD UE Rx – Tx time difference case for UE Category 1bis</w:t>
      </w:r>
      <w:bookmarkEnd w:id="1935"/>
      <w:bookmarkEnd w:id="1936"/>
      <w:bookmarkEnd w:id="1937"/>
      <w:bookmarkEnd w:id="1938"/>
      <w:bookmarkEnd w:id="1939"/>
      <w:bookmarkEnd w:id="1940"/>
    </w:p>
    <w:p w14:paraId="24FAC86D" w14:textId="77777777" w:rsidR="00D65C49" w:rsidRPr="00374636" w:rsidRDefault="00D65C49" w:rsidP="00D65C49">
      <w:pPr>
        <w:pStyle w:val="Heading4"/>
      </w:pPr>
      <w:bookmarkStart w:id="1941" w:name="_Toc27481602"/>
      <w:bookmarkStart w:id="1942" w:name="_Toc68182852"/>
      <w:bookmarkStart w:id="1943" w:name="_Toc75461696"/>
      <w:bookmarkStart w:id="1944" w:name="_Toc76023817"/>
      <w:bookmarkStart w:id="1945" w:name="_Toc83678260"/>
      <w:bookmarkStart w:id="1946" w:name="_Toc90628981"/>
      <w:r w:rsidRPr="00374636">
        <w:t>8.1.2B.1</w:t>
      </w:r>
      <w:r w:rsidRPr="00374636">
        <w:tab/>
        <w:t>Test purpose</w:t>
      </w:r>
      <w:bookmarkEnd w:id="1941"/>
      <w:bookmarkEnd w:id="1942"/>
      <w:bookmarkEnd w:id="1943"/>
      <w:bookmarkEnd w:id="1944"/>
      <w:bookmarkEnd w:id="1945"/>
      <w:bookmarkEnd w:id="1946"/>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7" w:name="_Toc27481603"/>
      <w:bookmarkStart w:id="1948" w:name="_Toc68182853"/>
      <w:bookmarkStart w:id="1949" w:name="_Toc75461697"/>
      <w:bookmarkStart w:id="1950" w:name="_Toc76023818"/>
      <w:bookmarkStart w:id="1951" w:name="_Toc83678261"/>
      <w:bookmarkStart w:id="1952" w:name="_Toc90628982"/>
      <w:r w:rsidRPr="00374636">
        <w:t>8.1.2B.2</w:t>
      </w:r>
      <w:r w:rsidRPr="00374636">
        <w:tab/>
        <w:t>Test applicability</w:t>
      </w:r>
      <w:bookmarkEnd w:id="1947"/>
      <w:bookmarkEnd w:id="1948"/>
      <w:bookmarkEnd w:id="1949"/>
      <w:bookmarkEnd w:id="1950"/>
      <w:bookmarkEnd w:id="1951"/>
      <w:bookmarkEnd w:id="1952"/>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3" w:name="_Toc27481604"/>
      <w:bookmarkStart w:id="1954" w:name="_Toc68182854"/>
      <w:bookmarkStart w:id="1955" w:name="_Toc75461698"/>
      <w:bookmarkStart w:id="1956" w:name="_Toc76023819"/>
      <w:bookmarkStart w:id="1957" w:name="_Toc83678262"/>
      <w:bookmarkStart w:id="1958" w:name="_Toc90628983"/>
      <w:r w:rsidRPr="00374636">
        <w:t>8.1.2B.3</w:t>
      </w:r>
      <w:r w:rsidRPr="00374636">
        <w:tab/>
        <w:t>Minimum conformance requirements</w:t>
      </w:r>
      <w:bookmarkEnd w:id="1953"/>
      <w:bookmarkEnd w:id="1954"/>
      <w:bookmarkEnd w:id="1955"/>
      <w:bookmarkEnd w:id="1956"/>
      <w:bookmarkEnd w:id="1957"/>
      <w:bookmarkEnd w:id="1958"/>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9" w:name="_Toc27481605"/>
      <w:bookmarkStart w:id="1960" w:name="_Toc68182855"/>
      <w:bookmarkStart w:id="1961" w:name="_Toc75461699"/>
      <w:bookmarkStart w:id="1962" w:name="_Toc76023820"/>
      <w:bookmarkStart w:id="1963" w:name="_Toc83678263"/>
      <w:bookmarkStart w:id="1964" w:name="_Toc90628984"/>
      <w:r w:rsidRPr="00374636">
        <w:t>8.1.2B.4</w:t>
      </w:r>
      <w:r w:rsidRPr="00374636">
        <w:tab/>
        <w:t>Test description</w:t>
      </w:r>
      <w:bookmarkEnd w:id="1959"/>
      <w:bookmarkEnd w:id="1960"/>
      <w:bookmarkEnd w:id="1961"/>
      <w:bookmarkEnd w:id="1962"/>
      <w:bookmarkEnd w:id="1963"/>
      <w:bookmarkEnd w:id="1964"/>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5" w:name="_Toc27481606"/>
      <w:bookmarkStart w:id="1966" w:name="_Toc68182856"/>
      <w:bookmarkStart w:id="1967" w:name="_Toc75461700"/>
      <w:bookmarkStart w:id="1968" w:name="_Toc76023821"/>
      <w:bookmarkStart w:id="1969" w:name="_Toc83678264"/>
      <w:bookmarkStart w:id="1970" w:name="_Toc90628985"/>
      <w:r w:rsidRPr="00374636">
        <w:t>8.1.2B.4.1</w:t>
      </w:r>
      <w:r w:rsidRPr="00374636">
        <w:tab/>
        <w:t>Initial conditions</w:t>
      </w:r>
      <w:bookmarkEnd w:id="1965"/>
      <w:bookmarkEnd w:id="1966"/>
      <w:bookmarkEnd w:id="1967"/>
      <w:bookmarkEnd w:id="1968"/>
      <w:bookmarkEnd w:id="1969"/>
      <w:bookmarkEnd w:id="1970"/>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1" w:name="_Toc27481607"/>
      <w:bookmarkStart w:id="1972" w:name="_Toc68182857"/>
      <w:bookmarkStart w:id="1973" w:name="_Toc75461701"/>
      <w:bookmarkStart w:id="1974" w:name="_Toc76023822"/>
      <w:bookmarkStart w:id="1975" w:name="_Toc83678265"/>
      <w:bookmarkStart w:id="1976" w:name="_Toc90628986"/>
      <w:r w:rsidRPr="00374636">
        <w:t>8.1.2B.4.2</w:t>
      </w:r>
      <w:r w:rsidRPr="00374636">
        <w:tab/>
        <w:t>Test procedure</w:t>
      </w:r>
      <w:bookmarkEnd w:id="1971"/>
      <w:bookmarkEnd w:id="1972"/>
      <w:bookmarkEnd w:id="1973"/>
      <w:bookmarkEnd w:id="1974"/>
      <w:bookmarkEnd w:id="1975"/>
      <w:bookmarkEnd w:id="1976"/>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7" w:name="_Toc27481608"/>
      <w:bookmarkStart w:id="1978" w:name="_Toc68182858"/>
      <w:bookmarkStart w:id="1979" w:name="_Toc75461702"/>
      <w:bookmarkStart w:id="1980" w:name="_Toc76023823"/>
      <w:bookmarkStart w:id="1981" w:name="_Toc83678266"/>
      <w:bookmarkStart w:id="1982" w:name="_Toc90628987"/>
      <w:r w:rsidRPr="00374636">
        <w:t>8.1.2B.4.3</w:t>
      </w:r>
      <w:r w:rsidRPr="00374636">
        <w:tab/>
        <w:t>Message contents</w:t>
      </w:r>
      <w:bookmarkEnd w:id="1977"/>
      <w:bookmarkEnd w:id="1978"/>
      <w:bookmarkEnd w:id="1979"/>
      <w:bookmarkEnd w:id="1980"/>
      <w:bookmarkEnd w:id="1981"/>
      <w:bookmarkEnd w:id="1982"/>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3" w:name="_Toc27481609"/>
      <w:bookmarkStart w:id="1984" w:name="_Toc68182859"/>
      <w:bookmarkStart w:id="1985" w:name="_Toc75461703"/>
      <w:bookmarkStart w:id="1986" w:name="_Toc76023824"/>
      <w:bookmarkStart w:id="1987" w:name="_Toc83678267"/>
      <w:bookmarkStart w:id="1988" w:name="_Toc90628988"/>
      <w:r w:rsidRPr="00374636">
        <w:lastRenderedPageBreak/>
        <w:t>8.1.2B.5</w:t>
      </w:r>
      <w:r w:rsidRPr="00374636">
        <w:tab/>
        <w:t>Test requirement</w:t>
      </w:r>
      <w:bookmarkEnd w:id="1983"/>
      <w:bookmarkEnd w:id="1984"/>
      <w:bookmarkEnd w:id="1985"/>
      <w:bookmarkEnd w:id="1986"/>
      <w:bookmarkEnd w:id="1987"/>
      <w:bookmarkEnd w:id="1988"/>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9" w:name="_Toc27481610"/>
      <w:bookmarkStart w:id="1990" w:name="_Toc68182860"/>
      <w:bookmarkStart w:id="1991" w:name="_Toc75461704"/>
      <w:bookmarkStart w:id="1992" w:name="_Toc76023825"/>
      <w:bookmarkStart w:id="1993" w:name="_Toc83678268"/>
      <w:bookmarkStart w:id="1994"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9"/>
      <w:bookmarkEnd w:id="1990"/>
      <w:bookmarkEnd w:id="1991"/>
      <w:bookmarkEnd w:id="1992"/>
      <w:bookmarkEnd w:id="1993"/>
      <w:bookmarkEnd w:id="1994"/>
    </w:p>
    <w:p w14:paraId="27D15A09" w14:textId="77777777" w:rsidR="00D65C49" w:rsidRPr="00374636" w:rsidRDefault="00D65C49" w:rsidP="00D65C49">
      <w:pPr>
        <w:pStyle w:val="Heading4"/>
      </w:pPr>
      <w:bookmarkStart w:id="1995" w:name="_Toc27481611"/>
      <w:bookmarkStart w:id="1996" w:name="_Toc68182861"/>
      <w:bookmarkStart w:id="1997" w:name="_Toc75461705"/>
      <w:bookmarkStart w:id="1998" w:name="_Toc76023826"/>
      <w:bookmarkStart w:id="1999" w:name="_Toc83678269"/>
      <w:bookmarkStart w:id="2000" w:name="_Toc90628990"/>
      <w:r w:rsidRPr="00374636">
        <w:t>8.1.3.1</w:t>
      </w:r>
      <w:r w:rsidRPr="00374636">
        <w:tab/>
        <w:t>Test purpose</w:t>
      </w:r>
      <w:bookmarkEnd w:id="1995"/>
      <w:bookmarkEnd w:id="1996"/>
      <w:bookmarkEnd w:id="1997"/>
      <w:bookmarkEnd w:id="1998"/>
      <w:bookmarkEnd w:id="1999"/>
      <w:bookmarkEnd w:id="2000"/>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1" w:name="_Toc27481612"/>
      <w:bookmarkStart w:id="2002" w:name="_Toc68182862"/>
      <w:bookmarkStart w:id="2003" w:name="_Toc75461706"/>
      <w:bookmarkStart w:id="2004" w:name="_Toc76023827"/>
      <w:bookmarkStart w:id="2005" w:name="_Toc83678270"/>
      <w:bookmarkStart w:id="2006" w:name="_Toc90628991"/>
      <w:r w:rsidRPr="00374636">
        <w:t>8.1.3.2</w:t>
      </w:r>
      <w:r w:rsidRPr="00374636">
        <w:tab/>
        <w:t>Test applicability</w:t>
      </w:r>
      <w:bookmarkEnd w:id="2001"/>
      <w:bookmarkEnd w:id="2002"/>
      <w:bookmarkEnd w:id="2003"/>
      <w:bookmarkEnd w:id="2004"/>
      <w:bookmarkEnd w:id="2005"/>
      <w:bookmarkEnd w:id="2006"/>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7" w:name="_Toc27481613"/>
      <w:bookmarkStart w:id="2008" w:name="_Toc68182863"/>
      <w:bookmarkStart w:id="2009" w:name="_Toc75461707"/>
      <w:bookmarkStart w:id="2010" w:name="_Toc76023828"/>
      <w:bookmarkStart w:id="2011" w:name="_Toc83678271"/>
      <w:bookmarkStart w:id="2012" w:name="_Toc90628992"/>
      <w:r w:rsidRPr="00374636">
        <w:t>8.1.3.3</w:t>
      </w:r>
      <w:r w:rsidRPr="00374636">
        <w:tab/>
        <w:t>Minimum conformance requirements</w:t>
      </w:r>
      <w:bookmarkEnd w:id="2007"/>
      <w:bookmarkEnd w:id="2008"/>
      <w:bookmarkEnd w:id="2009"/>
      <w:bookmarkEnd w:id="2010"/>
      <w:bookmarkEnd w:id="2011"/>
      <w:bookmarkEnd w:id="2012"/>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3" w:name="_Toc27481614"/>
      <w:bookmarkStart w:id="2014" w:name="_Toc68182864"/>
      <w:bookmarkStart w:id="2015" w:name="_Toc75461708"/>
      <w:bookmarkStart w:id="2016" w:name="_Toc76023829"/>
      <w:bookmarkStart w:id="2017" w:name="_Toc83678272"/>
      <w:bookmarkStart w:id="2018" w:name="_Toc90628993"/>
      <w:r w:rsidRPr="00374636">
        <w:t>8.1.3.4</w:t>
      </w:r>
      <w:r w:rsidRPr="00374636">
        <w:tab/>
        <w:t>Test description</w:t>
      </w:r>
      <w:bookmarkEnd w:id="2013"/>
      <w:bookmarkEnd w:id="2014"/>
      <w:bookmarkEnd w:id="2015"/>
      <w:bookmarkEnd w:id="2016"/>
      <w:bookmarkEnd w:id="2017"/>
      <w:bookmarkEnd w:id="2018"/>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9" w:name="_Toc27481615"/>
      <w:bookmarkStart w:id="2020" w:name="_Toc68182865"/>
      <w:bookmarkStart w:id="2021" w:name="_Toc75461709"/>
      <w:bookmarkStart w:id="2022" w:name="_Toc76023830"/>
      <w:bookmarkStart w:id="2023" w:name="_Toc83678273"/>
      <w:bookmarkStart w:id="2024" w:name="_Toc90628994"/>
      <w:r w:rsidRPr="00374636">
        <w:t>8.1.3.4.1</w:t>
      </w:r>
      <w:r w:rsidRPr="00374636">
        <w:tab/>
        <w:t>Initial conditions</w:t>
      </w:r>
      <w:bookmarkEnd w:id="2019"/>
      <w:bookmarkEnd w:id="2020"/>
      <w:bookmarkEnd w:id="2021"/>
      <w:bookmarkEnd w:id="2022"/>
      <w:bookmarkEnd w:id="2023"/>
      <w:bookmarkEnd w:id="2024"/>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5" w:name="_Toc27481616"/>
      <w:bookmarkStart w:id="2026" w:name="_Toc68182866"/>
      <w:bookmarkStart w:id="2027" w:name="_Toc75461710"/>
      <w:bookmarkStart w:id="2028" w:name="_Toc76023831"/>
      <w:bookmarkStart w:id="2029" w:name="_Toc83678274"/>
      <w:bookmarkStart w:id="2030" w:name="_Toc90628995"/>
      <w:r w:rsidRPr="00374636">
        <w:t>8.1.3.4.2</w:t>
      </w:r>
      <w:r w:rsidRPr="00374636">
        <w:tab/>
        <w:t>Test procedure</w:t>
      </w:r>
      <w:bookmarkEnd w:id="2025"/>
      <w:bookmarkEnd w:id="2026"/>
      <w:bookmarkEnd w:id="2027"/>
      <w:bookmarkEnd w:id="2028"/>
      <w:bookmarkEnd w:id="2029"/>
      <w:bookmarkEnd w:id="2030"/>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1" w:name="_Toc27481617"/>
      <w:bookmarkStart w:id="2032" w:name="_Toc68182867"/>
      <w:bookmarkStart w:id="2033" w:name="_Toc75461711"/>
      <w:bookmarkStart w:id="2034" w:name="_Toc76023832"/>
      <w:bookmarkStart w:id="2035" w:name="_Toc83678275"/>
      <w:bookmarkStart w:id="2036" w:name="_Toc90628996"/>
      <w:r w:rsidRPr="00374636">
        <w:t>8.1.3.4.3</w:t>
      </w:r>
      <w:r w:rsidRPr="00374636">
        <w:tab/>
        <w:t>Message contents</w:t>
      </w:r>
      <w:bookmarkEnd w:id="2031"/>
      <w:bookmarkEnd w:id="2032"/>
      <w:bookmarkEnd w:id="2033"/>
      <w:bookmarkEnd w:id="2034"/>
      <w:bookmarkEnd w:id="2035"/>
      <w:bookmarkEnd w:id="2036"/>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7" w:name="_Toc27481618"/>
      <w:bookmarkStart w:id="2038" w:name="_Toc68182868"/>
      <w:bookmarkStart w:id="2039" w:name="_Toc75461712"/>
      <w:bookmarkStart w:id="2040" w:name="_Toc76023833"/>
      <w:bookmarkStart w:id="2041" w:name="_Toc83678276"/>
      <w:bookmarkStart w:id="2042" w:name="_Toc90628997"/>
      <w:r w:rsidRPr="00374636">
        <w:t>8.1.3.5</w:t>
      </w:r>
      <w:r w:rsidRPr="00374636">
        <w:tab/>
        <w:t>Test requirement</w:t>
      </w:r>
      <w:bookmarkEnd w:id="2037"/>
      <w:bookmarkEnd w:id="2038"/>
      <w:bookmarkEnd w:id="2039"/>
      <w:bookmarkEnd w:id="2040"/>
      <w:bookmarkEnd w:id="2041"/>
      <w:bookmarkEnd w:id="2042"/>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25pt;height:17.25pt" o:ole="" fillcolor="window">
                  <v:imagedata r:id="rId17" o:title=""/>
                </v:shape>
                <o:OLEObject Type="Embed" ProgID="Equation.3" ShapeID="_x0000_i1033" DrawAspect="Content" ObjectID="_1774199207"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25pt;height:18.75pt" o:ole="" fillcolor="window">
                  <v:imagedata r:id="rId28" o:title=""/>
                </v:shape>
                <o:OLEObject Type="Embed" ProgID="Equation.3" ShapeID="_x0000_i1034" DrawAspect="Content" ObjectID="_1774199208"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75pt;height:18.75pt" o:ole="" fillcolor="window">
                  <v:imagedata r:id="rId30" o:title=""/>
                </v:shape>
                <o:OLEObject Type="Embed" ProgID="Equation.3" ShapeID="_x0000_i1035" DrawAspect="Content" ObjectID="_1774199209"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3.75pt;height:18.75pt" o:ole="" fillcolor="window">
                  <v:imagedata r:id="rId32" o:title=""/>
                </v:shape>
                <o:OLEObject Type="Embed" ProgID="Equation.3" ShapeID="_x0000_i1036" DrawAspect="Content" ObjectID="_1774199210"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25pt;height:17.25pt" o:ole="" fillcolor="window">
                  <v:imagedata r:id="rId34" o:title=""/>
                </v:shape>
                <o:OLEObject Type="Embed" ProgID="Equation.3" ShapeID="_x0000_i1037" DrawAspect="Content" ObjectID="_1774199211"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25pt;height:17.25pt" o:ole="" fillcolor="window">
                  <v:imagedata r:id="rId36" o:title=""/>
                </v:shape>
                <o:OLEObject Type="Embed" ProgID="Equation.3" ShapeID="_x0000_i1038" DrawAspect="Content" ObjectID="_1774199212"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3.25pt" o:ole="">
                  <v:imagedata r:id="rId39" o:title=""/>
                </v:shape>
                <o:OLEObject Type="Embed" ProgID="Equation.DSMT4" ShapeID="_x0000_i1039" DrawAspect="Content" ObjectID="_1774199213"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75pt;height:18.75pt" o:ole="" fillcolor="window">
                  <v:imagedata r:id="rId41" o:title=""/>
                </v:shape>
                <o:OLEObject Type="Embed" ProgID="Equation.3" ShapeID="_x0000_i1040" DrawAspect="Content" ObjectID="_1774199214"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25pt;height:17.25pt" o:ole="" fillcolor="window">
                  <v:imagedata r:id="rId34" o:title=""/>
                </v:shape>
                <o:OLEObject Type="Embed" ProgID="Equation.3" ShapeID="_x0000_i1041" DrawAspect="Content" ObjectID="_1774199215"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25pt;height:17.25pt" o:ole="" fillcolor="window">
                  <v:imagedata r:id="rId44" o:title=""/>
                </v:shape>
                <o:OLEObject Type="Embed" ProgID="Equation.3" ShapeID="_x0000_i1042" DrawAspect="Content" ObjectID="_1774199216"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3" w:name="_Toc27481619"/>
      <w:bookmarkStart w:id="2044" w:name="_Toc68182869"/>
      <w:bookmarkStart w:id="2045" w:name="_Toc75461713"/>
      <w:bookmarkStart w:id="2046" w:name="_Toc76023834"/>
      <w:bookmarkStart w:id="2047" w:name="_Toc83678277"/>
      <w:bookmarkStart w:id="2048"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3"/>
      <w:bookmarkEnd w:id="2044"/>
      <w:bookmarkEnd w:id="2045"/>
      <w:bookmarkEnd w:id="2046"/>
      <w:bookmarkEnd w:id="2047"/>
      <w:bookmarkEnd w:id="2048"/>
    </w:p>
    <w:p w14:paraId="35596DEF" w14:textId="77777777" w:rsidR="00D65C49" w:rsidRPr="00374636" w:rsidRDefault="00D65C49" w:rsidP="00D65C49">
      <w:pPr>
        <w:pStyle w:val="Heading4"/>
      </w:pPr>
      <w:bookmarkStart w:id="2049" w:name="_Toc27481620"/>
      <w:bookmarkStart w:id="2050" w:name="_Toc68182870"/>
      <w:bookmarkStart w:id="2051" w:name="_Toc75461714"/>
      <w:bookmarkStart w:id="2052" w:name="_Toc76023835"/>
      <w:bookmarkStart w:id="2053" w:name="_Toc83678278"/>
      <w:bookmarkStart w:id="2054" w:name="_Toc90628999"/>
      <w:r w:rsidRPr="00374636">
        <w:t>8.1.4.1</w:t>
      </w:r>
      <w:r w:rsidRPr="00374636">
        <w:tab/>
        <w:t>Test purpose</w:t>
      </w:r>
      <w:bookmarkEnd w:id="2049"/>
      <w:bookmarkEnd w:id="2050"/>
      <w:bookmarkEnd w:id="2051"/>
      <w:bookmarkEnd w:id="2052"/>
      <w:bookmarkEnd w:id="2053"/>
      <w:bookmarkEnd w:id="2054"/>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5" w:name="_Toc27481621"/>
      <w:bookmarkStart w:id="2056" w:name="_Toc68182871"/>
      <w:bookmarkStart w:id="2057" w:name="_Toc75461715"/>
      <w:bookmarkStart w:id="2058" w:name="_Toc76023836"/>
      <w:bookmarkStart w:id="2059" w:name="_Toc83678279"/>
      <w:bookmarkStart w:id="2060" w:name="_Toc90629000"/>
      <w:r w:rsidRPr="00374636">
        <w:t>8.1.4.2</w:t>
      </w:r>
      <w:r w:rsidRPr="00374636">
        <w:tab/>
        <w:t>Test applicability</w:t>
      </w:r>
      <w:bookmarkEnd w:id="2055"/>
      <w:bookmarkEnd w:id="2056"/>
      <w:bookmarkEnd w:id="2057"/>
      <w:bookmarkEnd w:id="2058"/>
      <w:bookmarkEnd w:id="2059"/>
      <w:bookmarkEnd w:id="2060"/>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1" w:name="_Toc27481622"/>
      <w:bookmarkStart w:id="2062" w:name="_Toc68182872"/>
      <w:bookmarkStart w:id="2063" w:name="_Toc75461716"/>
      <w:bookmarkStart w:id="2064" w:name="_Toc76023837"/>
      <w:bookmarkStart w:id="2065" w:name="_Toc83678280"/>
      <w:bookmarkStart w:id="2066" w:name="_Toc90629001"/>
      <w:r w:rsidRPr="00374636">
        <w:t>8.1.4.3</w:t>
      </w:r>
      <w:r w:rsidRPr="00374636">
        <w:tab/>
        <w:t>Minimum conformance requirements</w:t>
      </w:r>
      <w:bookmarkEnd w:id="2061"/>
      <w:bookmarkEnd w:id="2062"/>
      <w:bookmarkEnd w:id="2063"/>
      <w:bookmarkEnd w:id="2064"/>
      <w:bookmarkEnd w:id="2065"/>
      <w:bookmarkEnd w:id="2066"/>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7" w:name="_Toc27481623"/>
      <w:bookmarkStart w:id="2068" w:name="_Toc68182873"/>
      <w:bookmarkStart w:id="2069" w:name="_Toc75461717"/>
      <w:bookmarkStart w:id="2070" w:name="_Toc76023838"/>
      <w:bookmarkStart w:id="2071" w:name="_Toc83678281"/>
      <w:bookmarkStart w:id="2072" w:name="_Toc90629002"/>
      <w:r w:rsidRPr="00374636">
        <w:t>8.1.4.4</w:t>
      </w:r>
      <w:r w:rsidRPr="00374636">
        <w:tab/>
        <w:t>Test description</w:t>
      </w:r>
      <w:bookmarkEnd w:id="2067"/>
      <w:bookmarkEnd w:id="2068"/>
      <w:bookmarkEnd w:id="2069"/>
      <w:bookmarkEnd w:id="2070"/>
      <w:bookmarkEnd w:id="2071"/>
      <w:bookmarkEnd w:id="2072"/>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3" w:name="_Toc27481624"/>
      <w:bookmarkStart w:id="2074" w:name="_Toc68182874"/>
      <w:bookmarkStart w:id="2075" w:name="_Toc75461718"/>
      <w:bookmarkStart w:id="2076" w:name="_Toc76023839"/>
      <w:bookmarkStart w:id="2077" w:name="_Toc83678282"/>
      <w:bookmarkStart w:id="2078" w:name="_Toc90629003"/>
      <w:r w:rsidRPr="00374636">
        <w:t>8.1.4.4.1</w:t>
      </w:r>
      <w:r w:rsidRPr="00374636">
        <w:tab/>
        <w:t>Initial conditions</w:t>
      </w:r>
      <w:bookmarkEnd w:id="2073"/>
      <w:bookmarkEnd w:id="2074"/>
      <w:bookmarkEnd w:id="2075"/>
      <w:bookmarkEnd w:id="2076"/>
      <w:bookmarkEnd w:id="2077"/>
      <w:bookmarkEnd w:id="2078"/>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9" w:name="_Toc27481625"/>
      <w:bookmarkStart w:id="2080" w:name="_Toc68182875"/>
      <w:bookmarkStart w:id="2081" w:name="_Toc75461719"/>
      <w:bookmarkStart w:id="2082" w:name="_Toc76023840"/>
      <w:bookmarkStart w:id="2083" w:name="_Toc83678283"/>
      <w:bookmarkStart w:id="2084" w:name="_Toc90629004"/>
      <w:r w:rsidRPr="00374636">
        <w:t>8.1.4.4.2</w:t>
      </w:r>
      <w:r w:rsidRPr="00374636">
        <w:tab/>
        <w:t>Test procedure</w:t>
      </w:r>
      <w:bookmarkEnd w:id="2079"/>
      <w:bookmarkEnd w:id="2080"/>
      <w:bookmarkEnd w:id="2081"/>
      <w:bookmarkEnd w:id="2082"/>
      <w:bookmarkEnd w:id="2083"/>
      <w:bookmarkEnd w:id="2084"/>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5" w:name="_Toc27481626"/>
      <w:bookmarkStart w:id="2086" w:name="_Toc68182876"/>
      <w:bookmarkStart w:id="2087" w:name="_Toc75461720"/>
      <w:bookmarkStart w:id="2088" w:name="_Toc76023841"/>
      <w:bookmarkStart w:id="2089" w:name="_Toc83678284"/>
      <w:bookmarkStart w:id="2090" w:name="_Toc90629005"/>
      <w:r w:rsidRPr="00374636">
        <w:t>8.1.4.4.3</w:t>
      </w:r>
      <w:r w:rsidRPr="00374636">
        <w:tab/>
        <w:t>Message contents</w:t>
      </w:r>
      <w:bookmarkEnd w:id="2085"/>
      <w:bookmarkEnd w:id="2086"/>
      <w:bookmarkEnd w:id="2087"/>
      <w:bookmarkEnd w:id="2088"/>
      <w:bookmarkEnd w:id="2089"/>
      <w:bookmarkEnd w:id="2090"/>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1" w:name="_Toc27481627"/>
      <w:bookmarkStart w:id="2092" w:name="_Toc68182877"/>
      <w:bookmarkStart w:id="2093" w:name="_Toc75461721"/>
      <w:bookmarkStart w:id="2094" w:name="_Toc76023842"/>
      <w:bookmarkStart w:id="2095" w:name="_Toc83678285"/>
      <w:bookmarkStart w:id="2096" w:name="_Toc90629006"/>
      <w:r w:rsidRPr="00374636">
        <w:t>8.1.4.5</w:t>
      </w:r>
      <w:r w:rsidRPr="00374636">
        <w:tab/>
        <w:t>Test requirement</w:t>
      </w:r>
      <w:bookmarkEnd w:id="2091"/>
      <w:bookmarkEnd w:id="2092"/>
      <w:bookmarkEnd w:id="2093"/>
      <w:bookmarkEnd w:id="2094"/>
      <w:bookmarkEnd w:id="2095"/>
      <w:bookmarkEnd w:id="2096"/>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25pt;height:17.25pt" o:ole="" fillcolor="window">
                  <v:imagedata r:id="rId17" o:title=""/>
                </v:shape>
                <o:OLEObject Type="Embed" ProgID="Equation.3" ShapeID="_x0000_i1043" DrawAspect="Content" ObjectID="_1774199217"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25pt;height:18.75pt" o:ole="" fillcolor="window">
                  <v:imagedata r:id="rId28" o:title=""/>
                </v:shape>
                <o:OLEObject Type="Embed" ProgID="Equation.3" ShapeID="_x0000_i1044" DrawAspect="Content" ObjectID="_1774199218"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4.75pt;height:18.75pt" o:ole="" fillcolor="window">
                  <v:imagedata r:id="rId48" o:title=""/>
                </v:shape>
                <o:OLEObject Type="Embed" ProgID="Equation.3" ShapeID="_x0000_i1045" DrawAspect="Content" ObjectID="_1774199219"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75pt;height:18.75pt" o:ole="" fillcolor="window">
                  <v:imagedata r:id="rId41" o:title=""/>
                </v:shape>
                <o:OLEObject Type="Embed" ProgID="Equation.3" ShapeID="_x0000_i1046" DrawAspect="Content" ObjectID="_1774199220"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25pt;height:17.25pt" o:ole="" fillcolor="window">
                  <v:imagedata r:id="rId34" o:title=""/>
                </v:shape>
                <o:OLEObject Type="Embed" ProgID="Equation.3" ShapeID="_x0000_i1047" DrawAspect="Content" ObjectID="_1774199221"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25pt;height:17.25pt" o:ole="" fillcolor="window">
                  <v:imagedata r:id="rId44" o:title=""/>
                </v:shape>
                <o:OLEObject Type="Embed" ProgID="Equation.3" ShapeID="_x0000_i1048" DrawAspect="Content" ObjectID="_1774199222"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25pt;height:15.75pt" o:ole="" fillcolor="window">
                  <v:imagedata r:id="rId22" o:title=""/>
                </v:shape>
                <o:OLEObject Type="Embed" ProgID="Equation.3" ShapeID="_x0000_i1049" DrawAspect="Content" ObjectID="_1774199223"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3.25pt" o:ole="">
                  <v:imagedata r:id="rId39" o:title=""/>
                </v:shape>
                <o:OLEObject Type="Embed" ProgID="Equation.DSMT4" ShapeID="_x0000_i1050" DrawAspect="Content" ObjectID="_1774199224"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75pt;height:18.75pt" o:ole="" fillcolor="window">
                  <v:imagedata r:id="rId41" o:title=""/>
                </v:shape>
                <o:OLEObject Type="Embed" ProgID="Equation.3" ShapeID="_x0000_i1051" DrawAspect="Content" ObjectID="_1774199225"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25pt;height:17.25pt" o:ole="" fillcolor="window">
                  <v:imagedata r:id="rId34" o:title=""/>
                </v:shape>
                <o:OLEObject Type="Embed" ProgID="Equation.3" ShapeID="_x0000_i1052" DrawAspect="Content" ObjectID="_1774199226"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25pt;height:17.25pt" o:ole="" fillcolor="window">
                  <v:imagedata r:id="rId44" o:title=""/>
                </v:shape>
                <o:OLEObject Type="Embed" ProgID="Equation.3" ShapeID="_x0000_i1053" DrawAspect="Content" ObjectID="_1774199227"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7" w:name="_Toc27481628"/>
      <w:bookmarkStart w:id="2098" w:name="_Toc68182878"/>
      <w:bookmarkStart w:id="2099" w:name="_Toc75461722"/>
      <w:bookmarkStart w:id="2100" w:name="_Toc76023843"/>
      <w:bookmarkStart w:id="2101" w:name="_Toc83678286"/>
      <w:bookmarkStart w:id="2102" w:name="_Toc90629007"/>
      <w:r w:rsidRPr="00374636">
        <w:t>8.1.5</w:t>
      </w:r>
      <w:r w:rsidRPr="00374636">
        <w:tab/>
        <w:t>E-UTRAN FDD UE Rx–Tx time difference under Time Domain Measurement Resource Restriction with CRS Assistance Information and Non-MBSFN ABS (feICIC)</w:t>
      </w:r>
      <w:bookmarkEnd w:id="2097"/>
      <w:bookmarkEnd w:id="2098"/>
      <w:bookmarkEnd w:id="2099"/>
      <w:bookmarkEnd w:id="2100"/>
      <w:bookmarkEnd w:id="2101"/>
      <w:bookmarkEnd w:id="2102"/>
    </w:p>
    <w:p w14:paraId="2A09084C" w14:textId="77777777" w:rsidR="00D65C49" w:rsidRPr="00374636" w:rsidRDefault="00D65C49" w:rsidP="00D65C49">
      <w:pPr>
        <w:pStyle w:val="Heading4"/>
      </w:pPr>
      <w:bookmarkStart w:id="2103" w:name="_Toc27481629"/>
      <w:bookmarkStart w:id="2104" w:name="_Toc68182879"/>
      <w:bookmarkStart w:id="2105" w:name="_Toc75461723"/>
      <w:bookmarkStart w:id="2106" w:name="_Toc76023844"/>
      <w:bookmarkStart w:id="2107" w:name="_Toc83678287"/>
      <w:bookmarkStart w:id="2108" w:name="_Toc90629008"/>
      <w:r w:rsidRPr="00374636">
        <w:t>8.1.5.1</w:t>
      </w:r>
      <w:r w:rsidRPr="00374636">
        <w:tab/>
        <w:t>Test purpose</w:t>
      </w:r>
      <w:bookmarkEnd w:id="2103"/>
      <w:bookmarkEnd w:id="2104"/>
      <w:bookmarkEnd w:id="2105"/>
      <w:bookmarkEnd w:id="2106"/>
      <w:bookmarkEnd w:id="2107"/>
      <w:bookmarkEnd w:id="2108"/>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9" w:name="_Toc27481630"/>
      <w:bookmarkStart w:id="2110" w:name="_Toc68182880"/>
      <w:bookmarkStart w:id="2111" w:name="_Toc75461724"/>
      <w:bookmarkStart w:id="2112" w:name="_Toc76023845"/>
      <w:bookmarkStart w:id="2113" w:name="_Toc83678288"/>
      <w:bookmarkStart w:id="2114" w:name="_Toc90629009"/>
      <w:r w:rsidRPr="00374636">
        <w:t>8.1.5.2</w:t>
      </w:r>
      <w:r w:rsidRPr="00374636">
        <w:tab/>
        <w:t>Test applicability</w:t>
      </w:r>
      <w:bookmarkEnd w:id="2109"/>
      <w:bookmarkEnd w:id="2110"/>
      <w:bookmarkEnd w:id="2111"/>
      <w:bookmarkEnd w:id="2112"/>
      <w:bookmarkEnd w:id="2113"/>
      <w:bookmarkEnd w:id="2114"/>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5" w:name="_Toc27481631"/>
      <w:bookmarkStart w:id="2116" w:name="_Toc68182881"/>
      <w:bookmarkStart w:id="2117" w:name="_Toc75461725"/>
      <w:bookmarkStart w:id="2118" w:name="_Toc76023846"/>
      <w:bookmarkStart w:id="2119" w:name="_Toc83678289"/>
      <w:bookmarkStart w:id="2120" w:name="_Toc90629010"/>
      <w:r w:rsidRPr="00374636">
        <w:t>8.1.5.3</w:t>
      </w:r>
      <w:r w:rsidRPr="00374636">
        <w:tab/>
        <w:t>Minimum conformance requirements</w:t>
      </w:r>
      <w:bookmarkEnd w:id="2115"/>
      <w:bookmarkEnd w:id="2116"/>
      <w:bookmarkEnd w:id="2117"/>
      <w:bookmarkEnd w:id="2118"/>
      <w:bookmarkEnd w:id="2119"/>
      <w:bookmarkEnd w:id="2120"/>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1" w:name="_Toc27481632"/>
      <w:bookmarkStart w:id="2122" w:name="_Toc68182882"/>
      <w:bookmarkStart w:id="2123" w:name="_Toc75461726"/>
      <w:bookmarkStart w:id="2124" w:name="_Toc76023847"/>
      <w:bookmarkStart w:id="2125" w:name="_Toc83678290"/>
      <w:bookmarkStart w:id="2126" w:name="_Toc90629011"/>
      <w:r w:rsidRPr="00374636">
        <w:t>8.1.5.4</w:t>
      </w:r>
      <w:r w:rsidRPr="00374636">
        <w:tab/>
        <w:t>Test description</w:t>
      </w:r>
      <w:bookmarkEnd w:id="2121"/>
      <w:bookmarkEnd w:id="2122"/>
      <w:bookmarkEnd w:id="2123"/>
      <w:bookmarkEnd w:id="2124"/>
      <w:bookmarkEnd w:id="2125"/>
      <w:bookmarkEnd w:id="2126"/>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7" w:name="_Toc27481633"/>
      <w:bookmarkStart w:id="2128" w:name="_Toc68182883"/>
      <w:bookmarkStart w:id="2129" w:name="_Toc75461727"/>
      <w:bookmarkStart w:id="2130" w:name="_Toc76023848"/>
      <w:bookmarkStart w:id="2131" w:name="_Toc83678291"/>
      <w:bookmarkStart w:id="2132" w:name="_Toc90629012"/>
      <w:r w:rsidRPr="00374636">
        <w:t>8.1.5.4.1</w:t>
      </w:r>
      <w:r w:rsidRPr="00374636">
        <w:tab/>
        <w:t>Initial conditions</w:t>
      </w:r>
      <w:bookmarkEnd w:id="2127"/>
      <w:bookmarkEnd w:id="2128"/>
      <w:bookmarkEnd w:id="2129"/>
      <w:bookmarkEnd w:id="2130"/>
      <w:bookmarkEnd w:id="2131"/>
      <w:bookmarkEnd w:id="2132"/>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3" w:name="_Toc27481634"/>
      <w:bookmarkStart w:id="2134" w:name="_Toc68182884"/>
      <w:bookmarkStart w:id="2135" w:name="_Toc75461728"/>
      <w:bookmarkStart w:id="2136" w:name="_Toc76023849"/>
      <w:bookmarkStart w:id="2137" w:name="_Toc83678292"/>
      <w:bookmarkStart w:id="2138" w:name="_Toc90629013"/>
      <w:r w:rsidRPr="00374636">
        <w:t>8.1.5.4.2</w:t>
      </w:r>
      <w:r w:rsidRPr="00374636">
        <w:tab/>
        <w:t>Test procedure</w:t>
      </w:r>
      <w:bookmarkEnd w:id="2133"/>
      <w:bookmarkEnd w:id="2134"/>
      <w:bookmarkEnd w:id="2135"/>
      <w:bookmarkEnd w:id="2136"/>
      <w:bookmarkEnd w:id="2137"/>
      <w:bookmarkEnd w:id="2138"/>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9" w:name="_Toc27481635"/>
      <w:bookmarkStart w:id="2140" w:name="_Toc68182885"/>
      <w:bookmarkStart w:id="2141" w:name="_Toc75461729"/>
      <w:bookmarkStart w:id="2142" w:name="_Toc76023850"/>
      <w:bookmarkStart w:id="2143" w:name="_Toc83678293"/>
      <w:bookmarkStart w:id="2144" w:name="_Toc90629014"/>
      <w:r w:rsidRPr="00374636">
        <w:t>8.1.5.4.3</w:t>
      </w:r>
      <w:r w:rsidRPr="00374636">
        <w:tab/>
        <w:t>Message contents</w:t>
      </w:r>
      <w:bookmarkEnd w:id="2139"/>
      <w:bookmarkEnd w:id="2140"/>
      <w:bookmarkEnd w:id="2141"/>
      <w:bookmarkEnd w:id="2142"/>
      <w:bookmarkEnd w:id="2143"/>
      <w:bookmarkEnd w:id="2144"/>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5" w:name="_Toc27481636"/>
      <w:bookmarkStart w:id="2146" w:name="_Toc68182886"/>
      <w:bookmarkStart w:id="2147" w:name="_Toc75461730"/>
      <w:bookmarkStart w:id="2148" w:name="_Toc76023851"/>
      <w:bookmarkStart w:id="2149" w:name="_Toc83678294"/>
      <w:bookmarkStart w:id="2150" w:name="_Toc90629015"/>
      <w:r w:rsidRPr="00374636">
        <w:t>8.1.5.5</w:t>
      </w:r>
      <w:r w:rsidRPr="00374636">
        <w:tab/>
        <w:t>Test requirement</w:t>
      </w:r>
      <w:bookmarkEnd w:id="2145"/>
      <w:bookmarkEnd w:id="2146"/>
      <w:bookmarkEnd w:id="2147"/>
      <w:bookmarkEnd w:id="2148"/>
      <w:bookmarkEnd w:id="2149"/>
      <w:bookmarkEnd w:id="2150"/>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6pt;height:21.75pt" o:ole="" fillcolor="window">
                  <v:imagedata r:id="rId28" o:title=""/>
                </v:shape>
                <o:OLEObject Type="Embed" ProgID="Equation.3" ShapeID="_x0000_i1054" DrawAspect="Content" ObjectID="_1774199228"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75pt;height:21.75pt" o:ole="" fillcolor="window">
                  <v:imagedata r:id="rId30" o:title=""/>
                </v:shape>
                <o:OLEObject Type="Embed" ProgID="Equation.3" ShapeID="_x0000_i1055" DrawAspect="Content" ObjectID="_1774199229"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25pt;height:21.75pt" o:ole="" fillcolor="window">
                  <v:imagedata r:id="rId32" o:title=""/>
                </v:shape>
                <o:OLEObject Type="Embed" ProgID="Equation.3" ShapeID="_x0000_i1056" DrawAspect="Content" ObjectID="_1774199230"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pt;height:14.25pt" o:ole="" fillcolor="window">
                  <v:imagedata r:id="rId34" o:title=""/>
                </v:shape>
                <o:OLEObject Type="Embed" ProgID="Equation.3" ShapeID="_x0000_i1057" DrawAspect="Content" ObjectID="_1774199231"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75pt;height:14.25pt" o:ole="" fillcolor="window">
                  <v:imagedata r:id="rId36" o:title=""/>
                </v:shape>
                <o:OLEObject Type="Embed" ProgID="Equation.3" ShapeID="_x0000_i1058" DrawAspect="Content" ObjectID="_1774199232"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25pt;height:21.75pt" o:ole="" fillcolor="window">
                  <v:imagedata r:id="rId41" o:title=""/>
                </v:shape>
                <o:OLEObject Type="Embed" ProgID="Equation.3" ShapeID="_x0000_i1059" DrawAspect="Content" ObjectID="_1774199233"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pt;height:14.25pt" o:ole="" fillcolor="window">
                  <v:imagedata r:id="rId34" o:title=""/>
                </v:shape>
                <o:OLEObject Type="Embed" ProgID="Equation.3" ShapeID="_x0000_i1060" DrawAspect="Content" ObjectID="_1774199234"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75pt;height:14.25pt" o:ole="" fillcolor="window">
                  <v:imagedata r:id="rId44" o:title=""/>
                </v:shape>
                <o:OLEObject Type="Embed" ProgID="Equation.3" ShapeID="_x0000_i1061" DrawAspect="Content" ObjectID="_1774199235"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1" w:name="_Toc27481637"/>
      <w:bookmarkStart w:id="2152" w:name="_Toc68182887"/>
      <w:bookmarkStart w:id="2153" w:name="_Toc75461731"/>
      <w:bookmarkStart w:id="2154" w:name="_Toc76023852"/>
      <w:bookmarkStart w:id="2155" w:name="_Toc83678295"/>
      <w:bookmarkStart w:id="2156" w:name="_Toc90629016"/>
      <w:r w:rsidRPr="00374636">
        <w:t>8.1.6</w:t>
      </w:r>
      <w:r w:rsidRPr="00374636">
        <w:tab/>
        <w:t>E-UTRAN TDD UE Rx–Tx time difference under Time Domain Measurement Resource Restriction with CRS Assistance Information and Non-MBSFN ABS (feICIC)</w:t>
      </w:r>
      <w:bookmarkEnd w:id="2151"/>
      <w:bookmarkEnd w:id="2152"/>
      <w:bookmarkEnd w:id="2153"/>
      <w:bookmarkEnd w:id="2154"/>
      <w:bookmarkEnd w:id="2155"/>
      <w:bookmarkEnd w:id="2156"/>
    </w:p>
    <w:p w14:paraId="68BD3DC5" w14:textId="77777777" w:rsidR="00D65C49" w:rsidRPr="00374636" w:rsidRDefault="00D65C49" w:rsidP="00D65C49">
      <w:pPr>
        <w:pStyle w:val="Heading4"/>
      </w:pPr>
      <w:bookmarkStart w:id="2157" w:name="_Toc27481638"/>
      <w:bookmarkStart w:id="2158" w:name="_Toc68182888"/>
      <w:bookmarkStart w:id="2159" w:name="_Toc75461732"/>
      <w:bookmarkStart w:id="2160" w:name="_Toc76023853"/>
      <w:bookmarkStart w:id="2161" w:name="_Toc83678296"/>
      <w:bookmarkStart w:id="2162" w:name="_Toc90629017"/>
      <w:r w:rsidRPr="00374636">
        <w:t>8.1.6.1</w:t>
      </w:r>
      <w:r w:rsidRPr="00374636">
        <w:tab/>
        <w:t>Test purpose</w:t>
      </w:r>
      <w:bookmarkEnd w:id="2157"/>
      <w:bookmarkEnd w:id="2158"/>
      <w:bookmarkEnd w:id="2159"/>
      <w:bookmarkEnd w:id="2160"/>
      <w:bookmarkEnd w:id="2161"/>
      <w:bookmarkEnd w:id="2162"/>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3" w:name="_Toc27481639"/>
      <w:bookmarkStart w:id="2164" w:name="_Toc68182889"/>
      <w:bookmarkStart w:id="2165" w:name="_Toc75461733"/>
      <w:bookmarkStart w:id="2166" w:name="_Toc76023854"/>
      <w:bookmarkStart w:id="2167" w:name="_Toc83678297"/>
      <w:bookmarkStart w:id="2168" w:name="_Toc90629018"/>
      <w:r w:rsidRPr="00374636">
        <w:t>8.1.6.2</w:t>
      </w:r>
      <w:r w:rsidRPr="00374636">
        <w:tab/>
        <w:t>Test applicability</w:t>
      </w:r>
      <w:bookmarkEnd w:id="2163"/>
      <w:bookmarkEnd w:id="2164"/>
      <w:bookmarkEnd w:id="2165"/>
      <w:bookmarkEnd w:id="2166"/>
      <w:bookmarkEnd w:id="2167"/>
      <w:bookmarkEnd w:id="2168"/>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9" w:name="_Toc27481640"/>
      <w:bookmarkStart w:id="2170" w:name="_Toc68182890"/>
      <w:bookmarkStart w:id="2171" w:name="_Toc75461734"/>
      <w:bookmarkStart w:id="2172" w:name="_Toc76023855"/>
      <w:bookmarkStart w:id="2173" w:name="_Toc83678298"/>
      <w:bookmarkStart w:id="2174" w:name="_Toc90629019"/>
      <w:r w:rsidRPr="00374636">
        <w:t>8.1.6.3</w:t>
      </w:r>
      <w:r w:rsidRPr="00374636">
        <w:tab/>
        <w:t>Minimum conformance requirements</w:t>
      </w:r>
      <w:bookmarkEnd w:id="2169"/>
      <w:bookmarkEnd w:id="2170"/>
      <w:bookmarkEnd w:id="2171"/>
      <w:bookmarkEnd w:id="2172"/>
      <w:bookmarkEnd w:id="2173"/>
      <w:bookmarkEnd w:id="2174"/>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5" w:name="_Toc27481641"/>
      <w:bookmarkStart w:id="2176" w:name="_Toc68182891"/>
      <w:bookmarkStart w:id="2177" w:name="_Toc75461735"/>
      <w:bookmarkStart w:id="2178" w:name="_Toc76023856"/>
      <w:bookmarkStart w:id="2179" w:name="_Toc83678299"/>
      <w:bookmarkStart w:id="2180" w:name="_Toc90629020"/>
      <w:r w:rsidRPr="00374636">
        <w:t>8.1.6.4</w:t>
      </w:r>
      <w:r w:rsidRPr="00374636">
        <w:tab/>
        <w:t>Test description</w:t>
      </w:r>
      <w:bookmarkEnd w:id="2175"/>
      <w:bookmarkEnd w:id="2176"/>
      <w:bookmarkEnd w:id="2177"/>
      <w:bookmarkEnd w:id="2178"/>
      <w:bookmarkEnd w:id="2179"/>
      <w:bookmarkEnd w:id="2180"/>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1" w:name="_Toc27481642"/>
      <w:bookmarkStart w:id="2182" w:name="_Toc68182892"/>
      <w:bookmarkStart w:id="2183" w:name="_Toc75461736"/>
      <w:bookmarkStart w:id="2184" w:name="_Toc76023857"/>
      <w:bookmarkStart w:id="2185" w:name="_Toc83678300"/>
      <w:bookmarkStart w:id="2186" w:name="_Toc90629021"/>
      <w:r w:rsidRPr="00374636">
        <w:t>8.1.6.4.1</w:t>
      </w:r>
      <w:r w:rsidRPr="00374636">
        <w:tab/>
        <w:t>Initial conditions</w:t>
      </w:r>
      <w:bookmarkEnd w:id="2181"/>
      <w:bookmarkEnd w:id="2182"/>
      <w:bookmarkEnd w:id="2183"/>
      <w:bookmarkEnd w:id="2184"/>
      <w:bookmarkEnd w:id="2185"/>
      <w:bookmarkEnd w:id="2186"/>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7" w:name="_Toc27481643"/>
      <w:bookmarkStart w:id="2188" w:name="_Toc68182893"/>
      <w:bookmarkStart w:id="2189" w:name="_Toc75461737"/>
      <w:bookmarkStart w:id="2190" w:name="_Toc76023858"/>
      <w:bookmarkStart w:id="2191" w:name="_Toc83678301"/>
      <w:bookmarkStart w:id="2192" w:name="_Toc90629022"/>
      <w:r w:rsidRPr="00374636">
        <w:t>8.1.6.4.2</w:t>
      </w:r>
      <w:r w:rsidRPr="00374636">
        <w:tab/>
        <w:t>Test procedure</w:t>
      </w:r>
      <w:bookmarkEnd w:id="2187"/>
      <w:bookmarkEnd w:id="2188"/>
      <w:bookmarkEnd w:id="2189"/>
      <w:bookmarkEnd w:id="2190"/>
      <w:bookmarkEnd w:id="2191"/>
      <w:bookmarkEnd w:id="2192"/>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3" w:name="_Toc27481644"/>
      <w:bookmarkStart w:id="2194" w:name="_Toc68182894"/>
      <w:bookmarkStart w:id="2195" w:name="_Toc75461738"/>
      <w:bookmarkStart w:id="2196" w:name="_Toc76023859"/>
      <w:bookmarkStart w:id="2197" w:name="_Toc83678302"/>
      <w:bookmarkStart w:id="2198" w:name="_Toc90629023"/>
      <w:r w:rsidRPr="00374636">
        <w:t>8.1.6.4.3</w:t>
      </w:r>
      <w:r w:rsidRPr="00374636">
        <w:tab/>
        <w:t>Message contents</w:t>
      </w:r>
      <w:bookmarkEnd w:id="2193"/>
      <w:bookmarkEnd w:id="2194"/>
      <w:bookmarkEnd w:id="2195"/>
      <w:bookmarkEnd w:id="2196"/>
      <w:bookmarkEnd w:id="2197"/>
      <w:bookmarkEnd w:id="2198"/>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9" w:name="_Toc27481645"/>
      <w:bookmarkStart w:id="2200" w:name="_Toc68182895"/>
      <w:bookmarkStart w:id="2201" w:name="_Toc75461739"/>
      <w:bookmarkStart w:id="2202" w:name="_Toc76023860"/>
      <w:bookmarkStart w:id="2203" w:name="_Toc83678303"/>
      <w:bookmarkStart w:id="2204" w:name="_Toc90629024"/>
      <w:r w:rsidRPr="00374636">
        <w:t>8.1.6.5</w:t>
      </w:r>
      <w:r w:rsidRPr="00374636">
        <w:tab/>
        <w:t>Test requirement</w:t>
      </w:r>
      <w:bookmarkEnd w:id="2199"/>
      <w:bookmarkEnd w:id="2200"/>
      <w:bookmarkEnd w:id="2201"/>
      <w:bookmarkEnd w:id="2202"/>
      <w:bookmarkEnd w:id="2203"/>
      <w:bookmarkEnd w:id="2204"/>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1.75pt;height:21.75pt" o:ole="" fillcolor="window">
                  <v:imagedata r:id="rId17" o:title=""/>
                </v:shape>
                <o:OLEObject Type="Embed" ProgID="Equation.3" ShapeID="_x0000_i1062" DrawAspect="Content" ObjectID="_1774199236"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6pt;height:21.75pt" o:ole="" fillcolor="window">
                  <v:imagedata r:id="rId28" o:title=""/>
                </v:shape>
                <o:OLEObject Type="Embed" ProgID="Equation.3" ShapeID="_x0000_i1063" DrawAspect="Content" ObjectID="_1774199237"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75pt;height:21.75pt" o:ole="" fillcolor="window">
                  <v:imagedata r:id="rId48" o:title=""/>
                </v:shape>
                <o:OLEObject Type="Embed" ProgID="Equation.3" ShapeID="_x0000_i1064" DrawAspect="Content" ObjectID="_1774199238"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25pt;height:21.75pt" o:ole="" fillcolor="window">
                  <v:imagedata r:id="rId41" o:title=""/>
                </v:shape>
                <o:OLEObject Type="Embed" ProgID="Equation.3" ShapeID="_x0000_i1065" DrawAspect="Content" ObjectID="_1774199239"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pt;height:14.25pt" o:ole="" fillcolor="window">
                  <v:imagedata r:id="rId34" o:title=""/>
                </v:shape>
                <o:OLEObject Type="Embed" ProgID="Equation.3" ShapeID="_x0000_i1066" DrawAspect="Content" ObjectID="_1774199240"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75pt;height:14.25pt" o:ole="" fillcolor="window">
                  <v:imagedata r:id="rId44" o:title=""/>
                </v:shape>
                <o:OLEObject Type="Embed" ProgID="Equation.3" ShapeID="_x0000_i1067" DrawAspect="Content" ObjectID="_1774199241"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25pt;height:14.25pt" o:ole="" fillcolor="window">
                  <v:imagedata r:id="rId22" o:title=""/>
                </v:shape>
                <o:OLEObject Type="Embed" ProgID="Equation.3" ShapeID="_x0000_i1068" DrawAspect="Content" ObjectID="_1774199242"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25pt;height:21.75pt" o:ole="" fillcolor="window">
                  <v:imagedata r:id="rId41" o:title=""/>
                </v:shape>
                <o:OLEObject Type="Embed" ProgID="Equation.3" ShapeID="_x0000_i1069" DrawAspect="Content" ObjectID="_1774199243"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pt;height:14.25pt" o:ole="" fillcolor="window">
                  <v:imagedata r:id="rId34" o:title=""/>
                </v:shape>
                <o:OLEObject Type="Embed" ProgID="Equation.3" ShapeID="_x0000_i1070" DrawAspect="Content" ObjectID="_1774199244"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75pt;height:14.25pt" o:ole="" fillcolor="window">
                  <v:imagedata r:id="rId44" o:title=""/>
                </v:shape>
                <o:OLEObject Type="Embed" ProgID="Equation.3" ShapeID="_x0000_i1071" DrawAspect="Content" ObjectID="_1774199245"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5" w:name="_Toc27481646"/>
      <w:bookmarkStart w:id="2206" w:name="_Toc68182896"/>
      <w:bookmarkStart w:id="2207" w:name="_Toc75461740"/>
      <w:bookmarkStart w:id="2208" w:name="_Toc76023861"/>
      <w:bookmarkStart w:id="2209" w:name="_Toc83678304"/>
      <w:bookmarkStart w:id="2210" w:name="_Toc90629025"/>
      <w:r w:rsidRPr="00374636">
        <w:t>8.1.7</w:t>
      </w:r>
      <w:r w:rsidRPr="00374636">
        <w:tab/>
        <w:t>E-UTRAN FDD UE Rx-Tx time difference case for Category M1/M2 UE in CEModeA</w:t>
      </w:r>
      <w:bookmarkEnd w:id="2205"/>
      <w:bookmarkEnd w:id="2206"/>
      <w:bookmarkEnd w:id="2207"/>
      <w:bookmarkEnd w:id="2208"/>
      <w:bookmarkEnd w:id="2209"/>
      <w:bookmarkEnd w:id="2210"/>
    </w:p>
    <w:p w14:paraId="7610408A" w14:textId="77777777" w:rsidR="00D65C49" w:rsidRPr="00374636" w:rsidRDefault="00D65C49" w:rsidP="00D65C49">
      <w:pPr>
        <w:pStyle w:val="Heading4"/>
      </w:pPr>
      <w:bookmarkStart w:id="2211" w:name="_Toc27481647"/>
      <w:bookmarkStart w:id="2212" w:name="_Toc68182897"/>
      <w:bookmarkStart w:id="2213" w:name="_Toc75461741"/>
      <w:bookmarkStart w:id="2214" w:name="_Toc76023862"/>
      <w:bookmarkStart w:id="2215" w:name="_Toc83678305"/>
      <w:bookmarkStart w:id="2216" w:name="_Toc90629026"/>
      <w:r w:rsidRPr="00374636">
        <w:t>8.1.7.1</w:t>
      </w:r>
      <w:r w:rsidRPr="00374636">
        <w:tab/>
        <w:t>Test purpose</w:t>
      </w:r>
      <w:bookmarkEnd w:id="2211"/>
      <w:bookmarkEnd w:id="2212"/>
      <w:bookmarkEnd w:id="2213"/>
      <w:bookmarkEnd w:id="2214"/>
      <w:bookmarkEnd w:id="2215"/>
      <w:bookmarkEnd w:id="2216"/>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7" w:name="_Toc27481648"/>
      <w:bookmarkStart w:id="2218" w:name="_Toc68182898"/>
      <w:bookmarkStart w:id="2219" w:name="_Toc75461742"/>
      <w:bookmarkStart w:id="2220" w:name="_Toc76023863"/>
      <w:bookmarkStart w:id="2221" w:name="_Toc83678306"/>
      <w:bookmarkStart w:id="2222" w:name="_Toc90629027"/>
      <w:r w:rsidRPr="00374636">
        <w:t>8.1.7.2</w:t>
      </w:r>
      <w:r w:rsidRPr="00374636">
        <w:tab/>
        <w:t>Test applicability</w:t>
      </w:r>
      <w:bookmarkEnd w:id="2217"/>
      <w:bookmarkEnd w:id="2218"/>
      <w:bookmarkEnd w:id="2219"/>
      <w:bookmarkEnd w:id="2220"/>
      <w:bookmarkEnd w:id="2221"/>
      <w:bookmarkEnd w:id="2222"/>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3" w:name="_Toc27481649"/>
      <w:bookmarkStart w:id="2224" w:name="_Toc68182899"/>
      <w:bookmarkStart w:id="2225" w:name="_Toc75461743"/>
      <w:bookmarkStart w:id="2226" w:name="_Toc76023864"/>
      <w:bookmarkStart w:id="2227" w:name="_Toc83678307"/>
      <w:bookmarkStart w:id="2228" w:name="_Toc90629028"/>
      <w:r w:rsidRPr="00374636">
        <w:t>8.1.7.3</w:t>
      </w:r>
      <w:r w:rsidRPr="00374636">
        <w:tab/>
        <w:t>Minimum conformance requirements</w:t>
      </w:r>
      <w:bookmarkEnd w:id="2223"/>
      <w:bookmarkEnd w:id="2224"/>
      <w:bookmarkEnd w:id="2225"/>
      <w:bookmarkEnd w:id="2226"/>
      <w:bookmarkEnd w:id="2227"/>
      <w:bookmarkEnd w:id="2228"/>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9" w:name="_Toc27481650"/>
      <w:bookmarkStart w:id="2230" w:name="_Toc68182900"/>
      <w:bookmarkStart w:id="2231" w:name="_Toc75461744"/>
      <w:bookmarkStart w:id="2232" w:name="_Toc76023865"/>
      <w:bookmarkStart w:id="2233" w:name="_Toc83678308"/>
      <w:bookmarkStart w:id="2234" w:name="_Toc90629029"/>
      <w:r w:rsidRPr="00374636">
        <w:t>8.1.7.4</w:t>
      </w:r>
      <w:r w:rsidRPr="00374636">
        <w:tab/>
        <w:t>Test description</w:t>
      </w:r>
      <w:bookmarkEnd w:id="2229"/>
      <w:bookmarkEnd w:id="2230"/>
      <w:bookmarkEnd w:id="2231"/>
      <w:bookmarkEnd w:id="2232"/>
      <w:bookmarkEnd w:id="2233"/>
      <w:bookmarkEnd w:id="2234"/>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5" w:name="_Toc27481651"/>
      <w:bookmarkStart w:id="2236" w:name="_Toc68182901"/>
      <w:bookmarkStart w:id="2237" w:name="_Toc75461745"/>
      <w:bookmarkStart w:id="2238" w:name="_Toc76023866"/>
      <w:bookmarkStart w:id="2239" w:name="_Toc83678309"/>
      <w:bookmarkStart w:id="2240" w:name="_Toc90629030"/>
      <w:r w:rsidRPr="00374636">
        <w:t>8.1.7.4.1</w:t>
      </w:r>
      <w:r w:rsidRPr="00374636">
        <w:tab/>
        <w:t>Initial conditions</w:t>
      </w:r>
      <w:bookmarkEnd w:id="2235"/>
      <w:bookmarkEnd w:id="2236"/>
      <w:bookmarkEnd w:id="2237"/>
      <w:bookmarkEnd w:id="2238"/>
      <w:bookmarkEnd w:id="2239"/>
      <w:bookmarkEnd w:id="2240"/>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1" w:name="_Toc27481652"/>
      <w:bookmarkStart w:id="2242" w:name="_Toc68182902"/>
      <w:bookmarkStart w:id="2243" w:name="_Toc75461746"/>
      <w:bookmarkStart w:id="2244" w:name="_Toc76023867"/>
      <w:bookmarkStart w:id="2245" w:name="_Toc83678310"/>
      <w:bookmarkStart w:id="2246" w:name="_Toc90629031"/>
      <w:r w:rsidRPr="00374636">
        <w:lastRenderedPageBreak/>
        <w:t>8.1.7.4.2</w:t>
      </w:r>
      <w:r w:rsidRPr="00374636">
        <w:tab/>
        <w:t>Test procedure</w:t>
      </w:r>
      <w:bookmarkEnd w:id="2241"/>
      <w:bookmarkEnd w:id="2242"/>
      <w:bookmarkEnd w:id="2243"/>
      <w:bookmarkEnd w:id="2244"/>
      <w:bookmarkEnd w:id="2245"/>
      <w:bookmarkEnd w:id="2246"/>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7" w:name="_Toc27481653"/>
      <w:bookmarkStart w:id="2248" w:name="_Toc68182903"/>
      <w:bookmarkStart w:id="2249" w:name="_Toc75461747"/>
      <w:bookmarkStart w:id="2250" w:name="_Toc76023868"/>
      <w:bookmarkStart w:id="2251" w:name="_Toc83678311"/>
      <w:bookmarkStart w:id="2252" w:name="_Toc90629032"/>
      <w:r w:rsidRPr="00374636">
        <w:t>8.1.7.4.3</w:t>
      </w:r>
      <w:r w:rsidRPr="00374636">
        <w:tab/>
        <w:t>Message contents</w:t>
      </w:r>
      <w:bookmarkEnd w:id="2247"/>
      <w:bookmarkEnd w:id="2248"/>
      <w:bookmarkEnd w:id="2249"/>
      <w:bookmarkEnd w:id="2250"/>
      <w:bookmarkEnd w:id="2251"/>
      <w:bookmarkEnd w:id="2252"/>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3" w:name="_Toc27481654"/>
      <w:bookmarkStart w:id="2254" w:name="_Toc68182904"/>
      <w:bookmarkStart w:id="2255" w:name="_Toc75461748"/>
      <w:bookmarkStart w:id="2256" w:name="_Toc76023869"/>
      <w:bookmarkStart w:id="2257" w:name="_Toc83678312"/>
      <w:bookmarkStart w:id="2258" w:name="_Toc90629033"/>
      <w:r w:rsidRPr="00374636">
        <w:t>8.1.7.5</w:t>
      </w:r>
      <w:r w:rsidRPr="00374636">
        <w:tab/>
        <w:t>Test requirement</w:t>
      </w:r>
      <w:bookmarkEnd w:id="2253"/>
      <w:bookmarkEnd w:id="2254"/>
      <w:bookmarkEnd w:id="2255"/>
      <w:bookmarkEnd w:id="2256"/>
      <w:bookmarkEnd w:id="2257"/>
      <w:bookmarkEnd w:id="2258"/>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1.75pt;height:21.75pt" o:ole="" fillcolor="window">
                  <v:imagedata r:id="rId17" o:title=""/>
                </v:shape>
                <o:OLEObject Type="Embed" ProgID="Equation.3" ShapeID="_x0000_i1072" DrawAspect="Content" ObjectID="_1774199246"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25pt;height:21.75pt" o:ole="" fillcolor="window">
                  <v:imagedata r:id="rId20" o:title=""/>
                </v:shape>
                <o:OLEObject Type="Embed" ProgID="Equation.3" ShapeID="_x0000_i1073" DrawAspect="Content" ObjectID="_1774199247"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9" w:name="_Toc27481655"/>
      <w:bookmarkStart w:id="2260" w:name="_Toc68182905"/>
      <w:bookmarkStart w:id="2261" w:name="_Toc75461749"/>
      <w:bookmarkStart w:id="2262" w:name="_Toc76023870"/>
      <w:bookmarkStart w:id="2263" w:name="_Toc83678313"/>
      <w:bookmarkStart w:id="2264" w:name="_Toc90629034"/>
      <w:r w:rsidRPr="00374636">
        <w:t>8.1.8</w:t>
      </w:r>
      <w:r w:rsidRPr="00374636">
        <w:tab/>
        <w:t>E-UTRAN HD-FDD UE Rx-Tx time difference case for Category M1/M2 UE in CEModeA</w:t>
      </w:r>
      <w:bookmarkEnd w:id="2259"/>
      <w:bookmarkEnd w:id="2260"/>
      <w:bookmarkEnd w:id="2261"/>
      <w:bookmarkEnd w:id="2262"/>
      <w:bookmarkEnd w:id="2263"/>
      <w:bookmarkEnd w:id="2264"/>
    </w:p>
    <w:p w14:paraId="46CFE90F" w14:textId="77777777" w:rsidR="00D65C49" w:rsidRPr="00374636" w:rsidRDefault="00D65C49" w:rsidP="00D65C49">
      <w:pPr>
        <w:pStyle w:val="Heading4"/>
      </w:pPr>
      <w:bookmarkStart w:id="2265" w:name="_Toc27481656"/>
      <w:bookmarkStart w:id="2266" w:name="_Toc68182906"/>
      <w:bookmarkStart w:id="2267" w:name="_Toc75461750"/>
      <w:bookmarkStart w:id="2268" w:name="_Toc76023871"/>
      <w:bookmarkStart w:id="2269" w:name="_Toc83678314"/>
      <w:bookmarkStart w:id="2270" w:name="_Toc90629035"/>
      <w:r w:rsidRPr="00374636">
        <w:t>8.1.8.1</w:t>
      </w:r>
      <w:r w:rsidRPr="00374636">
        <w:tab/>
        <w:t>Test purpose</w:t>
      </w:r>
      <w:bookmarkEnd w:id="2265"/>
      <w:bookmarkEnd w:id="2266"/>
      <w:bookmarkEnd w:id="2267"/>
      <w:bookmarkEnd w:id="2268"/>
      <w:bookmarkEnd w:id="2269"/>
      <w:bookmarkEnd w:id="2270"/>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1" w:name="_Toc27481657"/>
      <w:bookmarkStart w:id="2272" w:name="_Toc68182907"/>
      <w:bookmarkStart w:id="2273" w:name="_Toc75461751"/>
      <w:bookmarkStart w:id="2274" w:name="_Toc76023872"/>
      <w:bookmarkStart w:id="2275" w:name="_Toc83678315"/>
      <w:bookmarkStart w:id="2276" w:name="_Toc90629036"/>
      <w:r w:rsidRPr="00374636">
        <w:t>8.1.8.2</w:t>
      </w:r>
      <w:r w:rsidRPr="00374636">
        <w:tab/>
        <w:t>Test applicability</w:t>
      </w:r>
      <w:bookmarkEnd w:id="2271"/>
      <w:bookmarkEnd w:id="2272"/>
      <w:bookmarkEnd w:id="2273"/>
      <w:bookmarkEnd w:id="2274"/>
      <w:bookmarkEnd w:id="2275"/>
      <w:bookmarkEnd w:id="2276"/>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7" w:name="_Toc27481658"/>
      <w:bookmarkStart w:id="2278" w:name="_Toc68182908"/>
      <w:bookmarkStart w:id="2279" w:name="_Toc75461752"/>
      <w:bookmarkStart w:id="2280" w:name="_Toc76023873"/>
      <w:bookmarkStart w:id="2281" w:name="_Toc83678316"/>
      <w:bookmarkStart w:id="2282" w:name="_Toc90629037"/>
      <w:r w:rsidRPr="00374636">
        <w:t>8.1.8.3</w:t>
      </w:r>
      <w:r w:rsidRPr="00374636">
        <w:tab/>
        <w:t>Minimum conformance requirements</w:t>
      </w:r>
      <w:bookmarkEnd w:id="2277"/>
      <w:bookmarkEnd w:id="2278"/>
      <w:bookmarkEnd w:id="2279"/>
      <w:bookmarkEnd w:id="2280"/>
      <w:bookmarkEnd w:id="2281"/>
      <w:bookmarkEnd w:id="2282"/>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3" w:name="_Toc27481659"/>
      <w:bookmarkStart w:id="2284" w:name="_Toc68182909"/>
      <w:bookmarkStart w:id="2285" w:name="_Toc75461753"/>
      <w:bookmarkStart w:id="2286" w:name="_Toc76023874"/>
      <w:bookmarkStart w:id="2287" w:name="_Toc83678317"/>
      <w:bookmarkStart w:id="2288" w:name="_Toc90629038"/>
      <w:r w:rsidRPr="00374636">
        <w:t>8.1.8.4</w:t>
      </w:r>
      <w:r w:rsidRPr="00374636">
        <w:tab/>
        <w:t>Test description</w:t>
      </w:r>
      <w:bookmarkEnd w:id="2283"/>
      <w:bookmarkEnd w:id="2284"/>
      <w:bookmarkEnd w:id="2285"/>
      <w:bookmarkEnd w:id="2286"/>
      <w:bookmarkEnd w:id="2287"/>
      <w:bookmarkEnd w:id="2288"/>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9" w:name="_Toc27481660"/>
      <w:bookmarkStart w:id="2290" w:name="_Toc68182910"/>
      <w:bookmarkStart w:id="2291" w:name="_Toc75461754"/>
      <w:bookmarkStart w:id="2292" w:name="_Toc76023875"/>
      <w:bookmarkStart w:id="2293" w:name="_Toc83678318"/>
      <w:bookmarkStart w:id="2294" w:name="_Toc90629039"/>
      <w:r w:rsidRPr="00374636">
        <w:t>8.1.8.4.1</w:t>
      </w:r>
      <w:r w:rsidRPr="00374636">
        <w:tab/>
        <w:t>Initial conditions</w:t>
      </w:r>
      <w:bookmarkEnd w:id="2289"/>
      <w:bookmarkEnd w:id="2290"/>
      <w:bookmarkEnd w:id="2291"/>
      <w:bookmarkEnd w:id="2292"/>
      <w:bookmarkEnd w:id="2293"/>
      <w:bookmarkEnd w:id="2294"/>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5" w:name="_Toc27481661"/>
      <w:bookmarkStart w:id="2296" w:name="_Toc68182911"/>
      <w:bookmarkStart w:id="2297" w:name="_Toc75461755"/>
      <w:bookmarkStart w:id="2298" w:name="_Toc76023876"/>
      <w:bookmarkStart w:id="2299" w:name="_Toc83678319"/>
      <w:bookmarkStart w:id="2300" w:name="_Toc90629040"/>
      <w:r w:rsidRPr="00374636">
        <w:t>8.1.8.4.2</w:t>
      </w:r>
      <w:r w:rsidRPr="00374636">
        <w:tab/>
        <w:t>Test procedure</w:t>
      </w:r>
      <w:bookmarkEnd w:id="2295"/>
      <w:bookmarkEnd w:id="2296"/>
      <w:bookmarkEnd w:id="2297"/>
      <w:bookmarkEnd w:id="2298"/>
      <w:bookmarkEnd w:id="2299"/>
      <w:bookmarkEnd w:id="2300"/>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1" w:name="_Toc27481662"/>
      <w:bookmarkStart w:id="2302" w:name="_Toc68182912"/>
      <w:bookmarkStart w:id="2303" w:name="_Toc75461756"/>
      <w:bookmarkStart w:id="2304" w:name="_Toc76023877"/>
      <w:bookmarkStart w:id="2305" w:name="_Toc83678320"/>
      <w:bookmarkStart w:id="2306" w:name="_Toc90629041"/>
      <w:r w:rsidRPr="00374636">
        <w:t>8.1.8.4.3</w:t>
      </w:r>
      <w:r w:rsidRPr="00374636">
        <w:tab/>
        <w:t>Message contents</w:t>
      </w:r>
      <w:bookmarkEnd w:id="2301"/>
      <w:bookmarkEnd w:id="2302"/>
      <w:bookmarkEnd w:id="2303"/>
      <w:bookmarkEnd w:id="2304"/>
      <w:bookmarkEnd w:id="2305"/>
      <w:bookmarkEnd w:id="2306"/>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7" w:name="_Toc27481663"/>
      <w:bookmarkStart w:id="2308" w:name="_Toc68182913"/>
      <w:bookmarkStart w:id="2309" w:name="_Toc75461757"/>
      <w:bookmarkStart w:id="2310" w:name="_Toc76023878"/>
      <w:bookmarkStart w:id="2311" w:name="_Toc83678321"/>
      <w:bookmarkStart w:id="2312" w:name="_Toc90629042"/>
      <w:r w:rsidRPr="00374636">
        <w:t>8.1.8.5</w:t>
      </w:r>
      <w:r w:rsidRPr="00374636">
        <w:tab/>
        <w:t>Test requirement</w:t>
      </w:r>
      <w:bookmarkEnd w:id="2307"/>
      <w:bookmarkEnd w:id="2308"/>
      <w:bookmarkEnd w:id="2309"/>
      <w:bookmarkEnd w:id="2310"/>
      <w:bookmarkEnd w:id="2311"/>
      <w:bookmarkEnd w:id="2312"/>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1.75pt;height:21.75pt" o:ole="" fillcolor="window">
                  <v:imagedata r:id="rId17" o:title=""/>
                </v:shape>
                <o:OLEObject Type="Embed" ProgID="Equation.3" ShapeID="_x0000_i1074" DrawAspect="Content" ObjectID="_1774199248"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25pt;height:21.75pt" o:ole="" fillcolor="window">
                  <v:imagedata r:id="rId20" o:title=""/>
                </v:shape>
                <o:OLEObject Type="Embed" ProgID="Equation.3" ShapeID="_x0000_i1075" DrawAspect="Content" ObjectID="_1774199249"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3" w:name="_Toc27481664"/>
      <w:bookmarkStart w:id="2314" w:name="_Toc68182914"/>
      <w:bookmarkStart w:id="2315" w:name="_Toc75461758"/>
      <w:bookmarkStart w:id="2316" w:name="_Toc76023879"/>
      <w:bookmarkStart w:id="2317" w:name="_Toc83678322"/>
      <w:bookmarkStart w:id="2318" w:name="_Toc90629043"/>
      <w:r w:rsidRPr="00374636">
        <w:t>8.1.9</w:t>
      </w:r>
      <w:r w:rsidRPr="00374636">
        <w:tab/>
        <w:t>E-UTRAN TDD UE Rx-Tx time difference case for Category M1/M2 UE in CEModeA</w:t>
      </w:r>
      <w:bookmarkEnd w:id="2313"/>
      <w:bookmarkEnd w:id="2314"/>
      <w:bookmarkEnd w:id="2315"/>
      <w:bookmarkEnd w:id="2316"/>
      <w:bookmarkEnd w:id="2317"/>
      <w:bookmarkEnd w:id="2318"/>
    </w:p>
    <w:p w14:paraId="514593D9" w14:textId="77777777" w:rsidR="00D65C49" w:rsidRPr="00374636" w:rsidRDefault="00D65C49" w:rsidP="00D65C49">
      <w:pPr>
        <w:pStyle w:val="Heading4"/>
      </w:pPr>
      <w:bookmarkStart w:id="2319" w:name="_Toc27481665"/>
      <w:bookmarkStart w:id="2320" w:name="_Toc68182915"/>
      <w:bookmarkStart w:id="2321" w:name="_Toc75461759"/>
      <w:bookmarkStart w:id="2322" w:name="_Toc76023880"/>
      <w:bookmarkStart w:id="2323" w:name="_Toc83678323"/>
      <w:bookmarkStart w:id="2324" w:name="_Toc90629044"/>
      <w:r w:rsidRPr="00374636">
        <w:t>8.1.9.1</w:t>
      </w:r>
      <w:r w:rsidRPr="00374636">
        <w:tab/>
        <w:t>Test purpose</w:t>
      </w:r>
      <w:bookmarkEnd w:id="2319"/>
      <w:bookmarkEnd w:id="2320"/>
      <w:bookmarkEnd w:id="2321"/>
      <w:bookmarkEnd w:id="2322"/>
      <w:bookmarkEnd w:id="2323"/>
      <w:bookmarkEnd w:id="2324"/>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5" w:name="_Toc27481666"/>
      <w:bookmarkStart w:id="2326" w:name="_Toc68182916"/>
      <w:bookmarkStart w:id="2327" w:name="_Toc75461760"/>
      <w:bookmarkStart w:id="2328" w:name="_Toc76023881"/>
      <w:bookmarkStart w:id="2329" w:name="_Toc83678324"/>
      <w:bookmarkStart w:id="2330" w:name="_Toc90629045"/>
      <w:r w:rsidRPr="00374636">
        <w:t>8.1.9.2</w:t>
      </w:r>
      <w:r w:rsidRPr="00374636">
        <w:tab/>
        <w:t>Test applicability</w:t>
      </w:r>
      <w:bookmarkEnd w:id="2325"/>
      <w:bookmarkEnd w:id="2326"/>
      <w:bookmarkEnd w:id="2327"/>
      <w:bookmarkEnd w:id="2328"/>
      <w:bookmarkEnd w:id="2329"/>
      <w:bookmarkEnd w:id="2330"/>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1" w:name="_Toc27481667"/>
      <w:bookmarkStart w:id="2332" w:name="_Toc68182917"/>
      <w:bookmarkStart w:id="2333" w:name="_Toc75461761"/>
      <w:bookmarkStart w:id="2334" w:name="_Toc76023882"/>
      <w:bookmarkStart w:id="2335" w:name="_Toc83678325"/>
      <w:bookmarkStart w:id="2336" w:name="_Toc90629046"/>
      <w:r w:rsidRPr="00374636">
        <w:t>8.1.9.3</w:t>
      </w:r>
      <w:r w:rsidRPr="00374636">
        <w:tab/>
        <w:t>Minimum conformance requirements</w:t>
      </w:r>
      <w:bookmarkEnd w:id="2331"/>
      <w:bookmarkEnd w:id="2332"/>
      <w:bookmarkEnd w:id="2333"/>
      <w:bookmarkEnd w:id="2334"/>
      <w:bookmarkEnd w:id="2335"/>
      <w:bookmarkEnd w:id="2336"/>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7" w:name="_Toc27481668"/>
      <w:bookmarkStart w:id="2338" w:name="_Toc68182918"/>
      <w:bookmarkStart w:id="2339" w:name="_Toc75461762"/>
      <w:bookmarkStart w:id="2340" w:name="_Toc76023883"/>
      <w:bookmarkStart w:id="2341" w:name="_Toc83678326"/>
      <w:bookmarkStart w:id="2342" w:name="_Toc90629047"/>
      <w:r w:rsidRPr="00374636">
        <w:t>8.1.9.4</w:t>
      </w:r>
      <w:r w:rsidRPr="00374636">
        <w:tab/>
        <w:t>Test description</w:t>
      </w:r>
      <w:bookmarkEnd w:id="2337"/>
      <w:bookmarkEnd w:id="2338"/>
      <w:bookmarkEnd w:id="2339"/>
      <w:bookmarkEnd w:id="2340"/>
      <w:bookmarkEnd w:id="2341"/>
      <w:bookmarkEnd w:id="2342"/>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3" w:name="_Toc27481669"/>
      <w:bookmarkStart w:id="2344" w:name="_Toc68182919"/>
      <w:bookmarkStart w:id="2345" w:name="_Toc75461763"/>
      <w:bookmarkStart w:id="2346" w:name="_Toc76023884"/>
      <w:bookmarkStart w:id="2347" w:name="_Toc83678327"/>
      <w:bookmarkStart w:id="2348" w:name="_Toc90629048"/>
      <w:r w:rsidRPr="00374636">
        <w:t>8.1.9.4.1</w:t>
      </w:r>
      <w:r w:rsidRPr="00374636">
        <w:tab/>
        <w:t>Initial conditions</w:t>
      </w:r>
      <w:bookmarkEnd w:id="2343"/>
      <w:bookmarkEnd w:id="2344"/>
      <w:bookmarkEnd w:id="2345"/>
      <w:bookmarkEnd w:id="2346"/>
      <w:bookmarkEnd w:id="2347"/>
      <w:bookmarkEnd w:id="2348"/>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9" w:name="_Toc27481670"/>
      <w:bookmarkStart w:id="2350" w:name="_Toc68182920"/>
      <w:bookmarkStart w:id="2351" w:name="_Toc75461764"/>
      <w:bookmarkStart w:id="2352" w:name="_Toc76023885"/>
      <w:bookmarkStart w:id="2353" w:name="_Toc83678328"/>
      <w:bookmarkStart w:id="2354" w:name="_Toc90629049"/>
      <w:r w:rsidRPr="00374636">
        <w:t>8.1.9.4.2</w:t>
      </w:r>
      <w:r w:rsidRPr="00374636">
        <w:tab/>
        <w:t>Test procedure</w:t>
      </w:r>
      <w:bookmarkEnd w:id="2349"/>
      <w:bookmarkEnd w:id="2350"/>
      <w:bookmarkEnd w:id="2351"/>
      <w:bookmarkEnd w:id="2352"/>
      <w:bookmarkEnd w:id="2353"/>
      <w:bookmarkEnd w:id="2354"/>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5" w:name="_Toc27481671"/>
      <w:bookmarkStart w:id="2356" w:name="_Toc68182921"/>
      <w:bookmarkStart w:id="2357" w:name="_Toc75461765"/>
      <w:bookmarkStart w:id="2358" w:name="_Toc76023886"/>
      <w:bookmarkStart w:id="2359" w:name="_Toc83678329"/>
      <w:bookmarkStart w:id="2360" w:name="_Toc90629050"/>
      <w:r w:rsidRPr="00374636">
        <w:t>8.1.9.4.3</w:t>
      </w:r>
      <w:r w:rsidRPr="00374636">
        <w:tab/>
        <w:t>Message contents</w:t>
      </w:r>
      <w:bookmarkEnd w:id="2355"/>
      <w:bookmarkEnd w:id="2356"/>
      <w:bookmarkEnd w:id="2357"/>
      <w:bookmarkEnd w:id="2358"/>
      <w:bookmarkEnd w:id="2359"/>
      <w:bookmarkEnd w:id="2360"/>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1" w:name="_Toc27481672"/>
      <w:bookmarkStart w:id="2362" w:name="_Toc68182922"/>
      <w:bookmarkStart w:id="2363" w:name="_Toc75461766"/>
      <w:bookmarkStart w:id="2364" w:name="_Toc76023887"/>
      <w:bookmarkStart w:id="2365" w:name="_Toc83678330"/>
      <w:bookmarkStart w:id="2366" w:name="_Toc90629051"/>
      <w:r w:rsidRPr="00374636">
        <w:t>8.1.9.5</w:t>
      </w:r>
      <w:r w:rsidRPr="00374636">
        <w:tab/>
        <w:t>Test requirement</w:t>
      </w:r>
      <w:bookmarkEnd w:id="2361"/>
      <w:bookmarkEnd w:id="2362"/>
      <w:bookmarkEnd w:id="2363"/>
      <w:bookmarkEnd w:id="2364"/>
      <w:bookmarkEnd w:id="2365"/>
      <w:bookmarkEnd w:id="2366"/>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1.75pt;height:21.75pt" o:ole="" fillcolor="window">
                  <v:imagedata r:id="rId17" o:title=""/>
                </v:shape>
                <o:OLEObject Type="Embed" ProgID="Equation.3" ShapeID="_x0000_i1076" DrawAspect="Content" ObjectID="_1774199250"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25pt;height:21.75pt" o:ole="" fillcolor="window">
                  <v:imagedata r:id="rId20" o:title=""/>
                </v:shape>
                <o:OLEObject Type="Embed" ProgID="Equation.3" ShapeID="_x0000_i1077" DrawAspect="Content" ObjectID="_1774199251"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7" w:name="_Toc27481673"/>
      <w:bookmarkStart w:id="2368" w:name="_Toc68182923"/>
      <w:bookmarkStart w:id="2369" w:name="_Toc75461767"/>
      <w:bookmarkStart w:id="2370" w:name="_Toc76023888"/>
      <w:bookmarkStart w:id="2371" w:name="_Toc83678331"/>
      <w:bookmarkStart w:id="2372" w:name="_Toc90629052"/>
      <w:r w:rsidRPr="00374636">
        <w:t>9</w:t>
      </w:r>
      <w:r w:rsidRPr="00374636">
        <w:tab/>
        <w:t>E-UTRA OTDOA measurement requirements</w:t>
      </w:r>
      <w:bookmarkEnd w:id="2367"/>
      <w:bookmarkEnd w:id="2368"/>
      <w:bookmarkEnd w:id="2369"/>
      <w:bookmarkEnd w:id="2370"/>
      <w:bookmarkEnd w:id="2371"/>
      <w:bookmarkEnd w:id="2372"/>
    </w:p>
    <w:p w14:paraId="36D2600F" w14:textId="77777777" w:rsidR="00D65C49" w:rsidRPr="00374636" w:rsidRDefault="00D65C49" w:rsidP="00D65C49">
      <w:pPr>
        <w:pStyle w:val="Heading2"/>
      </w:pPr>
      <w:bookmarkStart w:id="2373" w:name="_Toc27481674"/>
      <w:bookmarkStart w:id="2374" w:name="_Toc68182924"/>
      <w:bookmarkStart w:id="2375" w:name="_Toc75461768"/>
      <w:bookmarkStart w:id="2376" w:name="_Toc76023889"/>
      <w:bookmarkStart w:id="2377" w:name="_Toc83678332"/>
      <w:bookmarkStart w:id="2378" w:name="_Toc90629053"/>
      <w:r w:rsidRPr="00374636">
        <w:t>9.0</w:t>
      </w:r>
      <w:r w:rsidRPr="00374636">
        <w:tab/>
        <w:t>General</w:t>
      </w:r>
      <w:bookmarkEnd w:id="2373"/>
      <w:bookmarkEnd w:id="2374"/>
      <w:bookmarkEnd w:id="2375"/>
      <w:bookmarkEnd w:id="2376"/>
      <w:bookmarkEnd w:id="2377"/>
      <w:bookmarkEnd w:id="2378"/>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9" w:name="_Toc27481675"/>
      <w:bookmarkStart w:id="2380" w:name="_Toc68182925"/>
      <w:bookmarkStart w:id="2381" w:name="_Toc75461769"/>
      <w:bookmarkStart w:id="2382" w:name="_Toc76023890"/>
      <w:bookmarkStart w:id="2383" w:name="_Toc83678333"/>
      <w:bookmarkStart w:id="2384" w:name="_Toc90629054"/>
      <w:r w:rsidRPr="00374636">
        <w:t>9.1</w:t>
      </w:r>
      <w:r w:rsidRPr="00374636">
        <w:tab/>
        <w:t>RSTD Intra-Frequency Measurements</w:t>
      </w:r>
      <w:bookmarkEnd w:id="2379"/>
      <w:bookmarkEnd w:id="2380"/>
      <w:bookmarkEnd w:id="2381"/>
      <w:bookmarkEnd w:id="2382"/>
      <w:bookmarkEnd w:id="2383"/>
      <w:bookmarkEnd w:id="2384"/>
    </w:p>
    <w:p w14:paraId="1DDE0A99" w14:textId="77777777" w:rsidR="00D65C49" w:rsidRPr="00374636" w:rsidRDefault="00D65C49" w:rsidP="00D65C49">
      <w:pPr>
        <w:pStyle w:val="Heading3"/>
      </w:pPr>
      <w:bookmarkStart w:id="2385" w:name="_Toc27481676"/>
      <w:bookmarkStart w:id="2386" w:name="_Toc68182926"/>
      <w:bookmarkStart w:id="2387" w:name="_Toc75461770"/>
      <w:bookmarkStart w:id="2388" w:name="_Toc76023891"/>
      <w:bookmarkStart w:id="2389" w:name="_Toc83678334"/>
      <w:bookmarkStart w:id="2390" w:name="_Toc90629055"/>
      <w:r w:rsidRPr="00374636">
        <w:t>9.1.1</w:t>
      </w:r>
      <w:r w:rsidRPr="00374636">
        <w:tab/>
        <w:t>FDD RSTD Measurement Reporting Delay</w:t>
      </w:r>
      <w:bookmarkEnd w:id="2385"/>
      <w:bookmarkEnd w:id="2386"/>
      <w:bookmarkEnd w:id="2387"/>
      <w:bookmarkEnd w:id="2388"/>
      <w:bookmarkEnd w:id="2389"/>
      <w:bookmarkEnd w:id="2390"/>
    </w:p>
    <w:p w14:paraId="6A494B39" w14:textId="77777777" w:rsidR="00D65C49" w:rsidRPr="00374636" w:rsidRDefault="00D65C49" w:rsidP="00D65C49">
      <w:pPr>
        <w:pStyle w:val="Heading5"/>
      </w:pPr>
      <w:bookmarkStart w:id="2391" w:name="_Toc27481677"/>
      <w:bookmarkStart w:id="2392" w:name="_Toc68182927"/>
      <w:bookmarkStart w:id="2393" w:name="_Toc75461771"/>
      <w:bookmarkStart w:id="2394" w:name="_Toc76023892"/>
      <w:bookmarkStart w:id="2395" w:name="_Toc83678335"/>
      <w:bookmarkStart w:id="2396" w:name="_Toc90629056"/>
      <w:r w:rsidRPr="00374636">
        <w:t>9.1.1.1</w:t>
      </w:r>
      <w:r w:rsidRPr="00374636">
        <w:tab/>
        <w:t>Test purpose</w:t>
      </w:r>
      <w:bookmarkEnd w:id="2391"/>
      <w:bookmarkEnd w:id="2392"/>
      <w:bookmarkEnd w:id="2393"/>
      <w:bookmarkEnd w:id="2394"/>
      <w:bookmarkEnd w:id="2395"/>
      <w:bookmarkEnd w:id="2396"/>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7" w:name="_Toc27481678"/>
      <w:bookmarkStart w:id="2398" w:name="_Toc68182928"/>
      <w:bookmarkStart w:id="2399" w:name="_Toc75461772"/>
      <w:bookmarkStart w:id="2400" w:name="_Toc76023893"/>
      <w:bookmarkStart w:id="2401" w:name="_Toc83678336"/>
      <w:bookmarkStart w:id="2402" w:name="_Toc90629057"/>
      <w:r w:rsidRPr="00374636">
        <w:t>9.1.1.2</w:t>
      </w:r>
      <w:r w:rsidRPr="00374636">
        <w:tab/>
        <w:t>Test applicability</w:t>
      </w:r>
      <w:bookmarkEnd w:id="2397"/>
      <w:bookmarkEnd w:id="2398"/>
      <w:bookmarkEnd w:id="2399"/>
      <w:bookmarkEnd w:id="2400"/>
      <w:bookmarkEnd w:id="2401"/>
      <w:bookmarkEnd w:id="2402"/>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3" w:name="_Toc27481679"/>
      <w:bookmarkStart w:id="2404" w:name="_Toc68182929"/>
      <w:bookmarkStart w:id="2405" w:name="_Toc75461773"/>
      <w:bookmarkStart w:id="2406" w:name="_Toc76023894"/>
      <w:bookmarkStart w:id="2407" w:name="_Toc83678337"/>
      <w:bookmarkStart w:id="2408" w:name="_Toc90629058"/>
      <w:r w:rsidRPr="00374636">
        <w:t>9.1.1.3</w:t>
      </w:r>
      <w:r w:rsidRPr="00374636">
        <w:tab/>
        <w:t>Minimum conformance requirements</w:t>
      </w:r>
      <w:bookmarkEnd w:id="2403"/>
      <w:bookmarkEnd w:id="2404"/>
      <w:bookmarkEnd w:id="2405"/>
      <w:bookmarkEnd w:id="2406"/>
      <w:bookmarkEnd w:id="2407"/>
      <w:bookmarkEnd w:id="2408"/>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25pt;height:21.75pt" o:ole="">
            <v:imagedata r:id="rId84" o:title=""/>
          </v:shape>
          <o:OLEObject Type="Embed" ProgID="Equation.3" ShapeID="_x0000_i1078" DrawAspect="Content" ObjectID="_1774199252"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75pt;height:21.75pt" o:ole="">
            <v:imagedata r:id="rId86" o:title=""/>
          </v:shape>
          <o:OLEObject Type="Embed" ProgID="Equation.3" ShapeID="_x0000_i1079" DrawAspect="Content" ObjectID="_1774199253"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25pt;height:21.75pt" o:ole="">
            <v:imagedata r:id="rId88" o:title=""/>
          </v:shape>
          <o:OLEObject Type="Embed" ProgID="Equation.3" ShapeID="_x0000_i1080" DrawAspect="Content" ObjectID="_1774199254"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1.75pt;height:21.75pt" o:ole="">
            <v:imagedata r:id="rId90" o:title=""/>
          </v:shape>
          <o:OLEObject Type="Embed" ProgID="Equation.3" ShapeID="_x0000_i1081" DrawAspect="Content" ObjectID="_1774199255"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25pt;height:14.25pt" o:ole="">
            <v:imagedata r:id="rId92" o:title=""/>
          </v:shape>
          <o:OLEObject Type="Embed" ProgID="Equation.3" ShapeID="_x0000_i1082" DrawAspect="Content" ObjectID="_1774199256"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25pt;height:21.75pt" o:ole="">
            <v:imagedata r:id="rId94" o:title=""/>
          </v:shape>
          <o:OLEObject Type="Embed" ProgID="Equation.3" ShapeID="_x0000_i1083" DrawAspect="Content" ObjectID="_1774199257" r:id="rId95"/>
        </w:object>
      </w:r>
      <w:r w:rsidRPr="00374636">
        <w:t xml:space="preserve"> (1≤</w:t>
      </w:r>
      <w:r w:rsidRPr="00374636">
        <w:rPr>
          <w:position w:val="-12"/>
        </w:rPr>
        <w:object w:dxaOrig="540" w:dyaOrig="360" w14:anchorId="57D13665">
          <v:shape id="_x0000_i1084" type="#_x0000_t75" style="width:29.25pt;height:21.75pt" o:ole="">
            <v:imagedata r:id="rId96" o:title=""/>
          </v:shape>
          <o:OLEObject Type="Embed" ProgID="Equation.3" ShapeID="_x0000_i1084" DrawAspect="Content" ObjectID="_1774199258"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25pt;height:14.25pt" o:ole="">
            <v:imagedata r:id="rId98" o:title=""/>
          </v:shape>
          <o:OLEObject Type="Embed" ProgID="Equation.3" ShapeID="_x0000_i1085" DrawAspect="Content" ObjectID="_1774199259" r:id="rId99"/>
        </w:object>
      </w:r>
      <w:r w:rsidRPr="00374636">
        <w:t xml:space="preserve"> = </w:t>
      </w:r>
      <w:r w:rsidRPr="00374636">
        <w:rPr>
          <w:position w:val="-28"/>
        </w:rPr>
        <w:object w:dxaOrig="1020" w:dyaOrig="680" w14:anchorId="50D4A28C">
          <v:shape id="_x0000_i1086" type="#_x0000_t75" style="width:50.25pt;height:36pt" o:ole="">
            <v:imagedata r:id="rId100" o:title=""/>
          </v:shape>
          <o:OLEObject Type="Embed" ProgID="Equation.3" ShapeID="_x0000_i1086" DrawAspect="Content" ObjectID="_1774199260"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25pt;height:21.75pt" o:ole="">
            <v:imagedata r:id="rId102" o:title=""/>
          </v:shape>
          <o:OLEObject Type="Embed" ProgID="Equation.3" ShapeID="_x0000_i1087" DrawAspect="Content" ObjectID="_1774199261"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1.75pt;height:21.75pt" o:ole="">
                  <v:imagedata r:id="rId90" o:title=""/>
                </v:shape>
                <o:OLEObject Type="Embed" ProgID="Equation.3" ShapeID="_x0000_i1088" DrawAspect="Content" ObjectID="_1774199262"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25pt;height:14.25pt" o:ole="">
                  <v:imagedata r:id="rId92" o:title=""/>
                </v:shape>
                <o:OLEObject Type="Embed" ProgID="Equation.3" ShapeID="_x0000_i1089" DrawAspect="Content" ObjectID="_1774199263"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25pt;height:21.75pt" o:ole="">
            <v:imagedata r:id="rId106" o:title=""/>
          </v:shape>
          <o:OLEObject Type="Embed" ProgID="Equation.3" ShapeID="_x0000_i1090" DrawAspect="Content" ObjectID="_1774199264"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8.75pt;height:21.75pt" o:ole="">
            <v:imagedata r:id="rId108" o:title=""/>
          </v:shape>
          <o:OLEObject Type="Embed" ProgID="Equation.3" ShapeID="_x0000_i1091" DrawAspect="Content" ObjectID="_1774199265"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25pt;height:21.75pt" o:ole="">
            <v:imagedata r:id="rId110" o:title=""/>
          </v:shape>
          <o:OLEObject Type="Embed" ProgID="Equation.3" ShapeID="_x0000_i1092" DrawAspect="Content" ObjectID="_1774199266"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8.75pt;height:21.75pt" o:ole="">
            <v:imagedata r:id="rId108" o:title=""/>
          </v:shape>
          <o:OLEObject Type="Embed" ProgID="Equation.3" ShapeID="_x0000_i1093" DrawAspect="Content" ObjectID="_1774199267"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25pt;height:21.75pt" o:ole="">
            <v:imagedata r:id="rId110" o:title=""/>
          </v:shape>
          <o:OLEObject Type="Embed" ProgID="Equation.3" ShapeID="_x0000_i1094" DrawAspect="Content" ObjectID="_1774199268"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pt;height:29.25pt" o:ole="">
            <v:imagedata r:id="rId114" o:title=""/>
          </v:shape>
          <o:OLEObject Type="Embed" ProgID="Equation.3" ShapeID="_x0000_i1095" DrawAspect="Content" ObjectID="_1774199269"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25pt;height:21.75pt" o:ole="">
            <v:imagedata r:id="rId116" o:title=""/>
          </v:shape>
          <o:OLEObject Type="Embed" ProgID="Equation.3" ShapeID="_x0000_i1096" DrawAspect="Content" ObjectID="_1774199270"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9" w:name="_MON_1397370054"/>
    <w:bookmarkEnd w:id="2409"/>
    <w:bookmarkStart w:id="2410" w:name="_MON_1457191976"/>
    <w:bookmarkEnd w:id="2410"/>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25pt;height:158.25pt" o:ole="">
            <v:imagedata r:id="rId118" o:title=""/>
          </v:shape>
          <o:OLEObject Type="Embed" ProgID="Word.Document.8" ShapeID="_x0000_i1097" DrawAspect="Content" ObjectID="_1774199271"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1" w:name="_Toc27481680"/>
      <w:bookmarkStart w:id="2412" w:name="_Toc68182930"/>
      <w:bookmarkStart w:id="2413" w:name="_Toc75461774"/>
      <w:bookmarkStart w:id="2414" w:name="_Toc76023895"/>
      <w:bookmarkStart w:id="2415" w:name="_Toc83678338"/>
      <w:bookmarkStart w:id="2416" w:name="_Toc90629059"/>
      <w:r w:rsidRPr="00374636">
        <w:t>9.1.1.4</w:t>
      </w:r>
      <w:r w:rsidRPr="00374636">
        <w:tab/>
        <w:t>Test description</w:t>
      </w:r>
      <w:bookmarkEnd w:id="2411"/>
      <w:bookmarkEnd w:id="2412"/>
      <w:bookmarkEnd w:id="2413"/>
      <w:bookmarkEnd w:id="2414"/>
      <w:bookmarkEnd w:id="2415"/>
      <w:bookmarkEnd w:id="2416"/>
    </w:p>
    <w:p w14:paraId="45924974" w14:textId="77777777" w:rsidR="00D65C49" w:rsidRPr="00374636" w:rsidRDefault="00D65C49" w:rsidP="00D65C49">
      <w:pPr>
        <w:pStyle w:val="Heading6"/>
      </w:pPr>
      <w:bookmarkStart w:id="2417" w:name="_Toc27481681"/>
      <w:bookmarkStart w:id="2418" w:name="_Toc68182931"/>
      <w:bookmarkStart w:id="2419" w:name="_Toc75461775"/>
      <w:bookmarkStart w:id="2420" w:name="_Toc76023896"/>
      <w:bookmarkStart w:id="2421" w:name="_Toc83678339"/>
      <w:bookmarkStart w:id="2422" w:name="_Toc90629060"/>
      <w:r w:rsidRPr="00374636">
        <w:t>9.1.1.4.1</w:t>
      </w:r>
      <w:r w:rsidRPr="00374636">
        <w:tab/>
        <w:t>Initial conditions</w:t>
      </w:r>
      <w:bookmarkEnd w:id="2417"/>
      <w:bookmarkEnd w:id="2418"/>
      <w:bookmarkEnd w:id="2419"/>
      <w:bookmarkEnd w:id="2420"/>
      <w:bookmarkEnd w:id="2421"/>
      <w:bookmarkEnd w:id="2422"/>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1.75pt;height:14.25pt" o:ole="">
                  <v:imagedata r:id="rId120" o:title=""/>
                </v:shape>
                <o:OLEObject Type="Embed" ProgID="Equation.3" ShapeID="_x0000_i1098" DrawAspect="Content" ObjectID="_1774199272"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25pt;height:14.25pt" o:ole="">
                  <v:imagedata r:id="rId122" o:title=""/>
                </v:shape>
                <o:OLEObject Type="Embed" ProgID="Equation.3" ShapeID="_x0000_i1099" DrawAspect="Content" ObjectID="_1774199273"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75pt;height:14.25pt" o:ole="">
                  <v:imagedata r:id="rId124" o:title=""/>
                </v:shape>
                <o:OLEObject Type="Embed" ProgID="Equation.3" ShapeID="_x0000_i1100" DrawAspect="Content" ObjectID="_1774199274"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3" w:name="_Toc27481682"/>
      <w:bookmarkStart w:id="2424" w:name="_Toc68182932"/>
      <w:bookmarkStart w:id="2425" w:name="_Toc75461776"/>
      <w:bookmarkStart w:id="2426" w:name="_Toc76023897"/>
      <w:bookmarkStart w:id="2427" w:name="_Toc83678340"/>
      <w:bookmarkStart w:id="2428" w:name="_Toc90629061"/>
      <w:r w:rsidRPr="00374636">
        <w:t>9.1.1.4.2</w:t>
      </w:r>
      <w:r w:rsidRPr="00374636">
        <w:tab/>
        <w:t>Test procedure</w:t>
      </w:r>
      <w:bookmarkEnd w:id="2423"/>
      <w:bookmarkEnd w:id="2424"/>
      <w:bookmarkEnd w:id="2425"/>
      <w:bookmarkEnd w:id="2426"/>
      <w:bookmarkEnd w:id="2427"/>
      <w:bookmarkEnd w:id="2428"/>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9" w:name="_Toc27481683"/>
      <w:bookmarkStart w:id="2430" w:name="_Toc68182933"/>
      <w:bookmarkStart w:id="2431" w:name="_Toc75461777"/>
      <w:bookmarkStart w:id="2432" w:name="_Toc76023898"/>
      <w:bookmarkStart w:id="2433" w:name="_Toc83678341"/>
      <w:bookmarkStart w:id="2434" w:name="_Toc90629062"/>
      <w:r w:rsidRPr="00374636">
        <w:t>9.1.1.4.3</w:t>
      </w:r>
      <w:r w:rsidRPr="00374636">
        <w:tab/>
        <w:t>Message contents</w:t>
      </w:r>
      <w:bookmarkEnd w:id="2429"/>
      <w:bookmarkEnd w:id="2430"/>
      <w:bookmarkEnd w:id="2431"/>
      <w:bookmarkEnd w:id="2432"/>
      <w:bookmarkEnd w:id="2433"/>
      <w:bookmarkEnd w:id="2434"/>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5" w:name="_Toc27481684"/>
      <w:bookmarkStart w:id="2436" w:name="_Toc68182934"/>
      <w:bookmarkStart w:id="2437" w:name="_Toc75461778"/>
      <w:bookmarkStart w:id="2438" w:name="_Toc76023899"/>
      <w:bookmarkStart w:id="2439" w:name="_Toc83678342"/>
      <w:bookmarkStart w:id="2440" w:name="_Toc90629063"/>
      <w:r w:rsidRPr="00374636">
        <w:t>9.1.1.5</w:t>
      </w:r>
      <w:r w:rsidRPr="00374636">
        <w:tab/>
        <w:t>Test requirement</w:t>
      </w:r>
      <w:bookmarkEnd w:id="2435"/>
      <w:bookmarkEnd w:id="2436"/>
      <w:bookmarkEnd w:id="2437"/>
      <w:bookmarkEnd w:id="2438"/>
      <w:bookmarkEnd w:id="2439"/>
      <w:bookmarkEnd w:id="2440"/>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1.75pt;height:21.75pt" o:ole="" fillcolor="window">
                  <v:imagedata r:id="rId22" o:title=""/>
                </v:shape>
                <o:OLEObject Type="Embed" ProgID="Equation.3" ShapeID="_x0000_i1101" DrawAspect="Content" ObjectID="_1774199275"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pt;height:21.75pt" o:ole="">
                  <v:imagedata r:id="rId127" o:title=""/>
                </v:shape>
                <o:OLEObject Type="Embed" ProgID="Equation.3" ShapeID="_x0000_i1102" DrawAspect="Content" ObjectID="_1774199276"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pt;height:21.75pt" o:ole="">
                  <v:imagedata r:id="rId127" o:title=""/>
                </v:shape>
                <o:OLEObject Type="Embed" ProgID="Equation.3" ShapeID="_x0000_i1103" DrawAspect="Content" ObjectID="_1774199277"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1.75pt;height:21.75pt" o:ole="" fillcolor="window">
                  <v:imagedata r:id="rId22" o:title=""/>
                </v:shape>
                <o:OLEObject Type="Embed" ProgID="Equation.3" ShapeID="_x0000_i1104" DrawAspect="Content" ObjectID="_1774199278"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shd w:val="clear" w:color="auto" w:fill="auto"/>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shd w:val="clear" w:color="auto" w:fill="auto"/>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shd w:val="clear" w:color="auto" w:fill="auto"/>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shd w:val="clear" w:color="auto" w:fill="auto"/>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shd w:val="clear" w:color="auto" w:fill="auto"/>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shd w:val="clear" w:color="auto" w:fill="auto"/>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shd w:val="clear" w:color="auto" w:fill="auto"/>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shd w:val="clear" w:color="auto" w:fill="auto"/>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1.75pt;height:21.75pt" o:ole="" fillcolor="window">
                  <v:imagedata r:id="rId22" o:title=""/>
                </v:shape>
                <o:OLEObject Type="Embed" ProgID="Equation.3" ShapeID="_x0000_i1105" DrawAspect="Content" ObjectID="_1774199279"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pt;height:21.75pt" o:ole="">
                  <v:imagedata r:id="rId127" o:title=""/>
                </v:shape>
                <o:OLEObject Type="Embed" ProgID="Equation.3" ShapeID="_x0000_i1106" DrawAspect="Content" ObjectID="_1774199280"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25pt;height:21.75pt" o:ole="" fillcolor="window">
                  <v:imagedata r:id="rId20" o:title=""/>
                </v:shape>
                <o:OLEObject Type="Embed" ProgID="Equation.3" ShapeID="_x0000_i1107" DrawAspect="Content" ObjectID="_1774199281"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pt;height:21.75pt" o:ole="">
                  <v:imagedata r:id="rId127" o:title=""/>
                </v:shape>
                <o:OLEObject Type="Embed" ProgID="Equation.3" ShapeID="_x0000_i1108" DrawAspect="Content" ObjectID="_1774199282"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1.75pt;height:21.75pt" o:ole="" fillcolor="window">
                  <v:imagedata r:id="rId22" o:title=""/>
                </v:shape>
                <o:OLEObject Type="Embed" ProgID="Equation.3" ShapeID="_x0000_i1109" DrawAspect="Content" ObjectID="_1774199283"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pt;height:21.75pt" o:ole="">
                  <v:imagedata r:id="rId127" o:title=""/>
                </v:shape>
                <o:OLEObject Type="Embed" ProgID="Equation.3" ShapeID="_x0000_i1110" DrawAspect="Content" ObjectID="_1774199284"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25pt;height:14.25pt" o:ole="" fillcolor="window">
                  <v:imagedata r:id="rId20" o:title=""/>
                </v:shape>
                <o:OLEObject Type="Embed" ProgID="Equation.3" ShapeID="_x0000_i1111" DrawAspect="Content" ObjectID="_1774199285"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4.75pt;height:36pt" o:ole="">
            <v:imagedata r:id="rId138" o:title=""/>
          </v:shape>
          <o:OLEObject Type="Embed" ProgID="Equation.3" ShapeID="_x0000_i1112" DrawAspect="Content" ObjectID="_1774199286" r:id="rId139"/>
        </w:object>
      </w:r>
      <w:r w:rsidRPr="00374636">
        <w:t xml:space="preserve">, where </w:t>
      </w:r>
      <w:r w:rsidRPr="00374636">
        <w:rPr>
          <w:position w:val="-4"/>
        </w:rPr>
        <w:object w:dxaOrig="320" w:dyaOrig="260" w14:anchorId="1E6253B8">
          <v:shape id="_x0000_i1113" type="#_x0000_t75" style="width:14.25pt;height:14.25pt" o:ole="">
            <v:imagedata r:id="rId140" o:title=""/>
          </v:shape>
          <o:OLEObject Type="Embed" ProgID="Equation.3" ShapeID="_x0000_i1113" DrawAspect="Content" ObjectID="_1774199287" r:id="rId141"/>
        </w:object>
      </w:r>
      <w:r w:rsidRPr="00374636">
        <w:t xml:space="preserve">=8 and </w:t>
      </w:r>
      <w:r w:rsidRPr="00374636">
        <w:rPr>
          <w:position w:val="-6"/>
        </w:rPr>
        <w:object w:dxaOrig="200" w:dyaOrig="220" w14:anchorId="3D328778">
          <v:shape id="_x0000_i1114" type="#_x0000_t75" style="width:6.75pt;height:14.25pt" o:ole="">
            <v:imagedata r:id="rId142" o:title=""/>
          </v:shape>
          <o:OLEObject Type="Embed" ProgID="Equation.3" ShapeID="_x0000_i1114" DrawAspect="Content" ObjectID="_1774199288"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1" w:name="_Toc27481685"/>
      <w:bookmarkStart w:id="2442" w:name="_Toc68182935"/>
      <w:bookmarkStart w:id="2443" w:name="_Toc75461779"/>
      <w:bookmarkStart w:id="2444" w:name="_Toc76023900"/>
      <w:bookmarkStart w:id="2445" w:name="_Toc83678343"/>
      <w:bookmarkStart w:id="2446" w:name="_Toc90629064"/>
      <w:r w:rsidRPr="00374636">
        <w:t>9.1.1A</w:t>
      </w:r>
      <w:r w:rsidRPr="00374636">
        <w:tab/>
        <w:t>FDD RSTD Measurement Reporting Delay for UE Category 1bis</w:t>
      </w:r>
      <w:bookmarkEnd w:id="2441"/>
      <w:bookmarkEnd w:id="2442"/>
      <w:bookmarkEnd w:id="2443"/>
      <w:bookmarkEnd w:id="2444"/>
      <w:bookmarkEnd w:id="2445"/>
      <w:bookmarkEnd w:id="2446"/>
    </w:p>
    <w:p w14:paraId="64842443" w14:textId="77777777" w:rsidR="00D65C49" w:rsidRPr="00374636" w:rsidRDefault="00D65C49" w:rsidP="00D65C49">
      <w:pPr>
        <w:pStyle w:val="Heading5"/>
      </w:pPr>
      <w:bookmarkStart w:id="2447" w:name="_Toc27481686"/>
      <w:bookmarkStart w:id="2448" w:name="_Toc68182936"/>
      <w:bookmarkStart w:id="2449" w:name="_Toc75461780"/>
      <w:bookmarkStart w:id="2450" w:name="_Toc76023901"/>
      <w:bookmarkStart w:id="2451" w:name="_Toc83678344"/>
      <w:bookmarkStart w:id="2452" w:name="_Toc90629065"/>
      <w:r w:rsidRPr="00374636">
        <w:t>9.1.1A.1</w:t>
      </w:r>
      <w:r w:rsidRPr="00374636">
        <w:tab/>
        <w:t>Test purpose</w:t>
      </w:r>
      <w:bookmarkEnd w:id="2447"/>
      <w:bookmarkEnd w:id="2448"/>
      <w:bookmarkEnd w:id="2449"/>
      <w:bookmarkEnd w:id="2450"/>
      <w:bookmarkEnd w:id="2451"/>
      <w:bookmarkEnd w:id="2452"/>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3" w:name="_Toc27481687"/>
      <w:bookmarkStart w:id="2454" w:name="_Toc68182937"/>
      <w:bookmarkStart w:id="2455" w:name="_Toc75461781"/>
      <w:bookmarkStart w:id="2456" w:name="_Toc76023902"/>
      <w:bookmarkStart w:id="2457" w:name="_Toc83678345"/>
      <w:bookmarkStart w:id="2458" w:name="_Toc90629066"/>
      <w:r w:rsidRPr="00374636">
        <w:t>9.1.1A.2</w:t>
      </w:r>
      <w:r w:rsidRPr="00374636">
        <w:tab/>
        <w:t>Test applicability</w:t>
      </w:r>
      <w:bookmarkEnd w:id="2453"/>
      <w:bookmarkEnd w:id="2454"/>
      <w:bookmarkEnd w:id="2455"/>
      <w:bookmarkEnd w:id="2456"/>
      <w:bookmarkEnd w:id="2457"/>
      <w:bookmarkEnd w:id="2458"/>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9" w:name="_Toc27481688"/>
      <w:bookmarkStart w:id="2460" w:name="_Toc68182938"/>
      <w:bookmarkStart w:id="2461" w:name="_Toc75461782"/>
      <w:bookmarkStart w:id="2462" w:name="_Toc76023903"/>
      <w:bookmarkStart w:id="2463" w:name="_Toc83678346"/>
      <w:bookmarkStart w:id="2464" w:name="_Toc90629067"/>
      <w:r w:rsidRPr="00374636">
        <w:t>9.1.1A.3</w:t>
      </w:r>
      <w:r w:rsidRPr="00374636">
        <w:tab/>
        <w:t>Minimum conformance requirements</w:t>
      </w:r>
      <w:bookmarkEnd w:id="2459"/>
      <w:bookmarkEnd w:id="2460"/>
      <w:bookmarkEnd w:id="2461"/>
      <w:bookmarkEnd w:id="2462"/>
      <w:bookmarkEnd w:id="2463"/>
      <w:bookmarkEnd w:id="2464"/>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25pt;height:21.75pt" o:ole="">
            <v:imagedata r:id="rId102" o:title=""/>
          </v:shape>
          <o:OLEObject Type="Embed" ProgID="Equation.3" ShapeID="_x0000_i1115" DrawAspect="Content" ObjectID="_1774199289"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1.75pt;height:21.75pt" o:ole="">
                  <v:imagedata r:id="rId90" o:title=""/>
                </v:shape>
                <o:OLEObject Type="Embed" ProgID="Equation.3" ShapeID="_x0000_i1116" DrawAspect="Content" ObjectID="_1774199290"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25pt;height:14.25pt" o:ole="">
                  <v:imagedata r:id="rId92" o:title=""/>
                </v:shape>
                <o:OLEObject Type="Embed" ProgID="Equation.3" ShapeID="_x0000_i1117" DrawAspect="Content" ObjectID="_1774199291"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5" w:name="_Toc27481689"/>
      <w:bookmarkStart w:id="2466" w:name="_Toc68182939"/>
      <w:bookmarkStart w:id="2467" w:name="_Toc75461783"/>
      <w:bookmarkStart w:id="2468" w:name="_Toc76023904"/>
      <w:bookmarkStart w:id="2469" w:name="_Toc83678347"/>
      <w:bookmarkStart w:id="2470" w:name="_Toc90629068"/>
      <w:r w:rsidRPr="00374636">
        <w:t>9.1.1A.4</w:t>
      </w:r>
      <w:r w:rsidRPr="00374636">
        <w:tab/>
        <w:t>Test description</w:t>
      </w:r>
      <w:bookmarkEnd w:id="2465"/>
      <w:bookmarkEnd w:id="2466"/>
      <w:bookmarkEnd w:id="2467"/>
      <w:bookmarkEnd w:id="2468"/>
      <w:bookmarkEnd w:id="2469"/>
      <w:bookmarkEnd w:id="2470"/>
    </w:p>
    <w:p w14:paraId="4B218D33" w14:textId="77777777" w:rsidR="00D65C49" w:rsidRPr="00374636" w:rsidRDefault="00D65C49" w:rsidP="00D65C49">
      <w:pPr>
        <w:pStyle w:val="Heading6"/>
      </w:pPr>
      <w:bookmarkStart w:id="2471" w:name="_Toc27481690"/>
      <w:bookmarkStart w:id="2472" w:name="_Toc68182940"/>
      <w:bookmarkStart w:id="2473" w:name="_Toc75461784"/>
      <w:bookmarkStart w:id="2474" w:name="_Toc76023905"/>
      <w:bookmarkStart w:id="2475" w:name="_Toc83678348"/>
      <w:bookmarkStart w:id="2476" w:name="_Toc90629069"/>
      <w:r w:rsidRPr="00374636">
        <w:t>9.1.1A.4.1</w:t>
      </w:r>
      <w:r w:rsidRPr="00374636">
        <w:tab/>
        <w:t>Initial conditions</w:t>
      </w:r>
      <w:bookmarkEnd w:id="2471"/>
      <w:bookmarkEnd w:id="2472"/>
      <w:bookmarkEnd w:id="2473"/>
      <w:bookmarkEnd w:id="2474"/>
      <w:bookmarkEnd w:id="2475"/>
      <w:bookmarkEnd w:id="2476"/>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1.75pt;height:14.25pt" o:ole="">
                  <v:imagedata r:id="rId120" o:title=""/>
                </v:shape>
                <o:OLEObject Type="Embed" ProgID="Equation.3" ShapeID="_x0000_i1118" DrawAspect="Content" ObjectID="_1774199292"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25pt;height:14.25pt" o:ole="">
                  <v:imagedata r:id="rId122" o:title=""/>
                </v:shape>
                <o:OLEObject Type="Embed" ProgID="Equation.3" ShapeID="_x0000_i1119" DrawAspect="Content" ObjectID="_1774199293"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75pt;height:14.25pt" o:ole="">
                  <v:imagedata r:id="rId124" o:title=""/>
                </v:shape>
                <o:OLEObject Type="Embed" ProgID="Equation.3" ShapeID="_x0000_i1120" DrawAspect="Content" ObjectID="_1774199294"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7" w:name="_Toc27481691"/>
      <w:bookmarkStart w:id="2478" w:name="_Toc68182941"/>
      <w:bookmarkStart w:id="2479" w:name="_Toc75461785"/>
      <w:bookmarkStart w:id="2480" w:name="_Toc76023906"/>
      <w:bookmarkStart w:id="2481" w:name="_Toc83678349"/>
      <w:bookmarkStart w:id="2482" w:name="_Toc90629070"/>
      <w:r w:rsidRPr="00374636">
        <w:t>9.1.1A.4.2</w:t>
      </w:r>
      <w:r w:rsidRPr="00374636">
        <w:tab/>
        <w:t>Test procedure</w:t>
      </w:r>
      <w:bookmarkEnd w:id="2477"/>
      <w:bookmarkEnd w:id="2478"/>
      <w:bookmarkEnd w:id="2479"/>
      <w:bookmarkEnd w:id="2480"/>
      <w:bookmarkEnd w:id="2481"/>
      <w:bookmarkEnd w:id="2482"/>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3" w:name="_Toc27481692"/>
      <w:bookmarkStart w:id="2484" w:name="_Toc68182942"/>
      <w:bookmarkStart w:id="2485" w:name="_Toc75461786"/>
      <w:bookmarkStart w:id="2486" w:name="_Toc76023907"/>
      <w:bookmarkStart w:id="2487" w:name="_Toc83678350"/>
      <w:bookmarkStart w:id="2488" w:name="_Toc90629071"/>
      <w:r w:rsidRPr="00374636">
        <w:t>9.1.1A.4.3</w:t>
      </w:r>
      <w:r w:rsidRPr="00374636">
        <w:tab/>
        <w:t>Message contents</w:t>
      </w:r>
      <w:bookmarkEnd w:id="2483"/>
      <w:bookmarkEnd w:id="2484"/>
      <w:bookmarkEnd w:id="2485"/>
      <w:bookmarkEnd w:id="2486"/>
      <w:bookmarkEnd w:id="2487"/>
      <w:bookmarkEnd w:id="2488"/>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9" w:name="_Toc27481693"/>
      <w:bookmarkStart w:id="2490" w:name="_Toc68182943"/>
      <w:bookmarkStart w:id="2491" w:name="_Toc75461787"/>
      <w:bookmarkStart w:id="2492" w:name="_Toc76023908"/>
      <w:bookmarkStart w:id="2493" w:name="_Toc83678351"/>
      <w:bookmarkStart w:id="2494" w:name="_Toc90629072"/>
      <w:r w:rsidRPr="00374636">
        <w:t>9.1.1A.5</w:t>
      </w:r>
      <w:r w:rsidRPr="00374636">
        <w:tab/>
        <w:t>Test requirement</w:t>
      </w:r>
      <w:bookmarkEnd w:id="2489"/>
      <w:bookmarkEnd w:id="2490"/>
      <w:bookmarkEnd w:id="2491"/>
      <w:bookmarkEnd w:id="2492"/>
      <w:bookmarkEnd w:id="2493"/>
      <w:bookmarkEnd w:id="2494"/>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75pt;height:36pt" o:ole="">
            <v:imagedata r:id="rId138" o:title=""/>
          </v:shape>
          <o:OLEObject Type="Embed" ProgID="Equation.3" ShapeID="_x0000_i1121" DrawAspect="Content" ObjectID="_1774199295" r:id="rId150"/>
        </w:object>
      </w:r>
      <w:r w:rsidRPr="00374636">
        <w:t xml:space="preserve">, where </w:t>
      </w:r>
      <w:r w:rsidRPr="00374636">
        <w:rPr>
          <w:position w:val="-4"/>
        </w:rPr>
        <w:object w:dxaOrig="320" w:dyaOrig="260" w14:anchorId="0B6C6655">
          <v:shape id="_x0000_i1122" type="#_x0000_t75" style="width:14.25pt;height:14.25pt" o:ole="">
            <v:imagedata r:id="rId140" o:title=""/>
          </v:shape>
          <o:OLEObject Type="Embed" ProgID="Equation.3" ShapeID="_x0000_i1122" DrawAspect="Content" ObjectID="_1774199296" r:id="rId151"/>
        </w:object>
      </w:r>
      <w:r w:rsidRPr="00374636">
        <w:t xml:space="preserve">=8 and </w:t>
      </w:r>
      <w:r w:rsidRPr="00374636">
        <w:rPr>
          <w:position w:val="-6"/>
        </w:rPr>
        <w:object w:dxaOrig="200" w:dyaOrig="220" w14:anchorId="589E77D6">
          <v:shape id="_x0000_i1123" type="#_x0000_t75" style="width:6.75pt;height:14.25pt" o:ole="">
            <v:imagedata r:id="rId142" o:title=""/>
          </v:shape>
          <o:OLEObject Type="Embed" ProgID="Equation.3" ShapeID="_x0000_i1123" DrawAspect="Content" ObjectID="_1774199297"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5" w:name="_Toc27481694"/>
      <w:bookmarkStart w:id="2496" w:name="_Toc68182944"/>
      <w:bookmarkStart w:id="2497" w:name="_Toc75461788"/>
      <w:bookmarkStart w:id="2498" w:name="_Toc76023909"/>
      <w:bookmarkStart w:id="2499" w:name="_Toc83678352"/>
      <w:bookmarkStart w:id="2500" w:name="_Toc90629073"/>
      <w:r w:rsidRPr="00374636">
        <w:t>9.1.2</w:t>
      </w:r>
      <w:r w:rsidRPr="00374636">
        <w:tab/>
        <w:t>TDD RSTD Measurement Reporting Delay</w:t>
      </w:r>
      <w:bookmarkEnd w:id="2495"/>
      <w:bookmarkEnd w:id="2496"/>
      <w:bookmarkEnd w:id="2497"/>
      <w:bookmarkEnd w:id="2498"/>
      <w:bookmarkEnd w:id="2499"/>
      <w:bookmarkEnd w:id="2500"/>
    </w:p>
    <w:p w14:paraId="65C4B110" w14:textId="77777777" w:rsidR="00D65C49" w:rsidRPr="00374636" w:rsidRDefault="00D65C49" w:rsidP="00D65C49">
      <w:pPr>
        <w:pStyle w:val="Heading5"/>
      </w:pPr>
      <w:bookmarkStart w:id="2501" w:name="_Toc27481695"/>
      <w:bookmarkStart w:id="2502" w:name="_Toc68182945"/>
      <w:bookmarkStart w:id="2503" w:name="_Toc75461789"/>
      <w:bookmarkStart w:id="2504" w:name="_Toc76023910"/>
      <w:bookmarkStart w:id="2505" w:name="_Toc83678353"/>
      <w:bookmarkStart w:id="2506" w:name="_Toc90629074"/>
      <w:r w:rsidRPr="00374636">
        <w:t>9.1.2.1</w:t>
      </w:r>
      <w:r w:rsidRPr="00374636">
        <w:tab/>
        <w:t>Test purpose</w:t>
      </w:r>
      <w:bookmarkEnd w:id="2501"/>
      <w:bookmarkEnd w:id="2502"/>
      <w:bookmarkEnd w:id="2503"/>
      <w:bookmarkEnd w:id="2504"/>
      <w:bookmarkEnd w:id="2505"/>
      <w:bookmarkEnd w:id="2506"/>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7" w:name="_Toc27481696"/>
      <w:bookmarkStart w:id="2508" w:name="_Toc68182946"/>
      <w:bookmarkStart w:id="2509" w:name="_Toc75461790"/>
      <w:bookmarkStart w:id="2510" w:name="_Toc76023911"/>
      <w:bookmarkStart w:id="2511" w:name="_Toc83678354"/>
      <w:bookmarkStart w:id="2512" w:name="_Toc90629075"/>
      <w:r w:rsidRPr="00374636">
        <w:t>9.1.2.2</w:t>
      </w:r>
      <w:r w:rsidRPr="00374636">
        <w:tab/>
        <w:t>Test applicability</w:t>
      </w:r>
      <w:bookmarkEnd w:id="2507"/>
      <w:bookmarkEnd w:id="2508"/>
      <w:bookmarkEnd w:id="2509"/>
      <w:bookmarkEnd w:id="2510"/>
      <w:bookmarkEnd w:id="2511"/>
      <w:bookmarkEnd w:id="2512"/>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3" w:name="_Toc27481697"/>
      <w:bookmarkStart w:id="2514" w:name="_Toc68182947"/>
      <w:bookmarkStart w:id="2515" w:name="_Toc75461791"/>
      <w:bookmarkStart w:id="2516" w:name="_Toc76023912"/>
      <w:bookmarkStart w:id="2517" w:name="_Toc83678355"/>
      <w:bookmarkStart w:id="2518" w:name="_Toc90629076"/>
      <w:r w:rsidRPr="00374636">
        <w:t>9.1.2.3</w:t>
      </w:r>
      <w:r w:rsidRPr="00374636">
        <w:tab/>
        <w:t>Minimum conformance requirements</w:t>
      </w:r>
      <w:bookmarkEnd w:id="2513"/>
      <w:bookmarkEnd w:id="2514"/>
      <w:bookmarkEnd w:id="2515"/>
      <w:bookmarkEnd w:id="2516"/>
      <w:bookmarkEnd w:id="2517"/>
      <w:bookmarkEnd w:id="2518"/>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25pt;height:21.75pt" o:ole="">
            <v:imagedata r:id="rId153" o:title=""/>
          </v:shape>
          <o:OLEObject Type="Embed" ProgID="Equation.3" ShapeID="_x0000_i1124" DrawAspect="Content" ObjectID="_1774199298"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75pt;height:21.75pt" o:ole="">
            <v:imagedata r:id="rId155" o:title=""/>
          </v:shape>
          <o:OLEObject Type="Embed" ProgID="Equation.3" ShapeID="_x0000_i1125" DrawAspect="Content" ObjectID="_1774199299"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25pt;height:21.75pt" o:ole="">
            <v:imagedata r:id="rId157" o:title=""/>
          </v:shape>
          <o:OLEObject Type="Embed" ProgID="Equation.3" ShapeID="_x0000_i1126" DrawAspect="Content" ObjectID="_1774199300"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1.75pt;height:21.75pt" o:ole="">
            <v:imagedata r:id="rId90" o:title=""/>
          </v:shape>
          <o:OLEObject Type="Embed" ProgID="Equation.3" ShapeID="_x0000_i1127" DrawAspect="Content" ObjectID="_1774199301"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25pt;height:14.25pt" o:ole="">
            <v:imagedata r:id="rId92" o:title=""/>
          </v:shape>
          <o:OLEObject Type="Embed" ProgID="Equation.3" ShapeID="_x0000_i1128" DrawAspect="Content" ObjectID="_1774199302"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25pt;height:21.75pt" o:ole="">
            <v:imagedata r:id="rId94" o:title=""/>
          </v:shape>
          <o:OLEObject Type="Embed" ProgID="Equation.3" ShapeID="_x0000_i1129" DrawAspect="Content" ObjectID="_1774199303" r:id="rId161"/>
        </w:object>
      </w:r>
      <w:r w:rsidRPr="00374636">
        <w:t xml:space="preserve"> (1≤</w:t>
      </w:r>
      <w:r w:rsidRPr="00374636">
        <w:rPr>
          <w:position w:val="-12"/>
        </w:rPr>
        <w:object w:dxaOrig="540" w:dyaOrig="360" w14:anchorId="6557A995">
          <v:shape id="_x0000_i1130" type="#_x0000_t75" style="width:29.25pt;height:21.75pt" o:ole="">
            <v:imagedata r:id="rId96" o:title=""/>
          </v:shape>
          <o:OLEObject Type="Embed" ProgID="Equation.3" ShapeID="_x0000_i1130" DrawAspect="Content" ObjectID="_1774199304"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25pt;height:14.25pt" o:ole="">
            <v:imagedata r:id="rId98" o:title=""/>
          </v:shape>
          <o:OLEObject Type="Embed" ProgID="Equation.3" ShapeID="_x0000_i1131" DrawAspect="Content" ObjectID="_1774199305" r:id="rId163"/>
        </w:object>
      </w:r>
      <w:r w:rsidRPr="00374636">
        <w:t xml:space="preserve"> = </w:t>
      </w:r>
      <w:r w:rsidRPr="00374636">
        <w:rPr>
          <w:position w:val="-28"/>
        </w:rPr>
        <w:object w:dxaOrig="1020" w:dyaOrig="680" w14:anchorId="1267ECF0">
          <v:shape id="_x0000_i1132" type="#_x0000_t75" style="width:50.25pt;height:36pt" o:ole="">
            <v:imagedata r:id="rId164" o:title=""/>
          </v:shape>
          <o:OLEObject Type="Embed" ProgID="Equation.3" ShapeID="_x0000_i1132" DrawAspect="Content" ObjectID="_1774199306"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25pt;height:21.75pt" o:ole="">
            <v:imagedata r:id="rId166" o:title=""/>
          </v:shape>
          <o:OLEObject Type="Embed" ProgID="Equation.3" ShapeID="_x0000_i1133" DrawAspect="Content" ObjectID="_1774199307"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1.75pt;height:21.75pt" o:ole="">
                  <v:imagedata r:id="rId90" o:title=""/>
                </v:shape>
                <o:OLEObject Type="Embed" ProgID="Equation.3" ShapeID="_x0000_i1134" DrawAspect="Content" ObjectID="_1774199308"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25pt;height:14.25pt" o:ole="">
                  <v:imagedata r:id="rId92" o:title=""/>
                </v:shape>
                <o:OLEObject Type="Embed" ProgID="Equation.3" ShapeID="_x0000_i1135" DrawAspect="Content" ObjectID="_1774199309"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25pt;height:21.75pt" o:ole="">
            <v:imagedata r:id="rId170" o:title=""/>
          </v:shape>
          <o:OLEObject Type="Embed" ProgID="Equation.3" ShapeID="_x0000_i1136" DrawAspect="Content" ObjectID="_1774199310"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8.75pt;height:21.75pt" o:ole="">
            <v:imagedata r:id="rId108" o:title=""/>
          </v:shape>
          <o:OLEObject Type="Embed" ProgID="Equation.3" ShapeID="_x0000_i1137" DrawAspect="Content" ObjectID="_1774199311"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25pt;height:21.75pt" o:ole="">
            <v:imagedata r:id="rId110" o:title=""/>
          </v:shape>
          <o:OLEObject Type="Embed" ProgID="Equation.3" ShapeID="_x0000_i1138" DrawAspect="Content" ObjectID="_1774199312"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8.75pt;height:21.75pt" o:ole="">
            <v:imagedata r:id="rId108" o:title=""/>
          </v:shape>
          <o:OLEObject Type="Embed" ProgID="Equation.3" ShapeID="_x0000_i1139" DrawAspect="Content" ObjectID="_1774199313"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25pt;height:21.75pt" o:ole="">
            <v:imagedata r:id="rId110" o:title=""/>
          </v:shape>
          <o:OLEObject Type="Embed" ProgID="Equation.3" ShapeID="_x0000_i1140" DrawAspect="Content" ObjectID="_1774199314"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pt;height:29.25pt" o:ole="">
            <v:imagedata r:id="rId176" o:title=""/>
          </v:shape>
          <o:OLEObject Type="Embed" ProgID="Equation.3" ShapeID="_x0000_i1141" DrawAspect="Content" ObjectID="_1774199315"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25pt;height:21.75pt" o:ole="">
            <v:imagedata r:id="rId178" o:title=""/>
          </v:shape>
          <o:OLEObject Type="Embed" ProgID="Equation.3" ShapeID="_x0000_i1142" DrawAspect="Content" ObjectID="_1774199316"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9" w:name="_Toc27481698"/>
      <w:bookmarkStart w:id="2520" w:name="_Toc68182948"/>
      <w:bookmarkStart w:id="2521" w:name="_Toc75461792"/>
      <w:bookmarkStart w:id="2522" w:name="_Toc76023913"/>
      <w:bookmarkStart w:id="2523" w:name="_Toc83678356"/>
      <w:bookmarkStart w:id="2524" w:name="_Toc90629077"/>
      <w:r w:rsidRPr="00374636">
        <w:t>9.1.2.4</w:t>
      </w:r>
      <w:r w:rsidRPr="00374636">
        <w:tab/>
        <w:t>Test description</w:t>
      </w:r>
      <w:bookmarkEnd w:id="2519"/>
      <w:bookmarkEnd w:id="2520"/>
      <w:bookmarkEnd w:id="2521"/>
      <w:bookmarkEnd w:id="2522"/>
      <w:bookmarkEnd w:id="2523"/>
      <w:bookmarkEnd w:id="2524"/>
    </w:p>
    <w:p w14:paraId="6422A084" w14:textId="77777777" w:rsidR="00D65C49" w:rsidRPr="00374636" w:rsidRDefault="00D65C49" w:rsidP="00D65C49">
      <w:pPr>
        <w:pStyle w:val="Heading6"/>
      </w:pPr>
      <w:bookmarkStart w:id="2525" w:name="_Toc27481699"/>
      <w:bookmarkStart w:id="2526" w:name="_Toc68182949"/>
      <w:bookmarkStart w:id="2527" w:name="_Toc75461793"/>
      <w:bookmarkStart w:id="2528" w:name="_Toc76023914"/>
      <w:bookmarkStart w:id="2529" w:name="_Toc83678357"/>
      <w:bookmarkStart w:id="2530" w:name="_Toc90629078"/>
      <w:r w:rsidRPr="00374636">
        <w:t>9.1.2.4.1</w:t>
      </w:r>
      <w:r w:rsidRPr="00374636">
        <w:tab/>
        <w:t>Initial conditions</w:t>
      </w:r>
      <w:bookmarkEnd w:id="2525"/>
      <w:bookmarkEnd w:id="2526"/>
      <w:bookmarkEnd w:id="2527"/>
      <w:bookmarkEnd w:id="2528"/>
      <w:bookmarkEnd w:id="2529"/>
      <w:bookmarkEnd w:id="2530"/>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1.75pt;height:14.25pt" o:ole="">
                  <v:imagedata r:id="rId120" o:title=""/>
                </v:shape>
                <o:OLEObject Type="Embed" ProgID="Equation.3" ShapeID="_x0000_i1143" DrawAspect="Content" ObjectID="_1774199317"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25pt;height:14.25pt" o:ole="">
                  <v:imagedata r:id="rId181" o:title=""/>
                </v:shape>
                <o:OLEObject Type="Embed" ProgID="Equation.3" ShapeID="_x0000_i1144" DrawAspect="Content" ObjectID="_1774199318"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75pt;height:14.25pt" o:ole="">
                  <v:imagedata r:id="rId124" o:title=""/>
                </v:shape>
                <o:OLEObject Type="Embed" ProgID="Equation.3" ShapeID="_x0000_i1145" DrawAspect="Content" ObjectID="_1774199319"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75pt;height:14.25pt" o:ole="">
                  <v:imagedata r:id="rId184" o:title=""/>
                </v:shape>
                <o:OLEObject Type="Embed" ProgID="Equation.3" ShapeID="_x0000_i1146" DrawAspect="Content" ObjectID="_1774199320" r:id="rId185"/>
              </w:object>
            </w:r>
            <w:r w:rsidRPr="00374636">
              <w:rPr>
                <w:lang w:eastAsia="en-US"/>
              </w:rPr>
              <w:t xml:space="preserve"> and UpPTS of </w:t>
            </w:r>
            <w:r w:rsidRPr="00374636">
              <w:rPr>
                <w:position w:val="-10"/>
                <w:lang w:eastAsia="en-US"/>
              </w:rPr>
              <w:object w:dxaOrig="720" w:dyaOrig="300" w14:anchorId="1CECE9FD">
                <v:shape id="_x0000_i1147" type="#_x0000_t75" style="width:36pt;height:14.25pt" o:ole="">
                  <v:imagedata r:id="rId186" o:title=""/>
                </v:shape>
                <o:OLEObject Type="Embed" ProgID="Equation.3" ShapeID="_x0000_i1147" DrawAspect="Content" ObjectID="_1774199321"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1" w:name="_Toc27481700"/>
      <w:bookmarkStart w:id="2532" w:name="_Toc68182950"/>
      <w:bookmarkStart w:id="2533" w:name="_Toc75461794"/>
      <w:bookmarkStart w:id="2534" w:name="_Toc76023915"/>
      <w:bookmarkStart w:id="2535" w:name="_Toc83678358"/>
      <w:bookmarkStart w:id="2536" w:name="_Toc90629079"/>
      <w:r w:rsidRPr="00374636">
        <w:t>9.1.2.4.2</w:t>
      </w:r>
      <w:r w:rsidRPr="00374636">
        <w:tab/>
        <w:t>Test procedure</w:t>
      </w:r>
      <w:bookmarkEnd w:id="2531"/>
      <w:bookmarkEnd w:id="2532"/>
      <w:bookmarkEnd w:id="2533"/>
      <w:bookmarkEnd w:id="2534"/>
      <w:bookmarkEnd w:id="2535"/>
      <w:bookmarkEnd w:id="2536"/>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7" w:name="_Toc27481701"/>
      <w:bookmarkStart w:id="2538" w:name="_Toc68182951"/>
      <w:bookmarkStart w:id="2539" w:name="_Toc75461795"/>
      <w:bookmarkStart w:id="2540" w:name="_Toc76023916"/>
      <w:bookmarkStart w:id="2541" w:name="_Toc83678359"/>
      <w:bookmarkStart w:id="2542" w:name="_Toc90629080"/>
      <w:r w:rsidRPr="00374636">
        <w:t>9.1.2.4.3</w:t>
      </w:r>
      <w:r w:rsidRPr="00374636">
        <w:tab/>
        <w:t>Message contents</w:t>
      </w:r>
      <w:bookmarkEnd w:id="2537"/>
      <w:bookmarkEnd w:id="2538"/>
      <w:bookmarkEnd w:id="2539"/>
      <w:bookmarkEnd w:id="2540"/>
      <w:bookmarkEnd w:id="2541"/>
      <w:bookmarkEnd w:id="2542"/>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3" w:name="_Toc27481702"/>
      <w:bookmarkStart w:id="2544" w:name="_Toc68182952"/>
      <w:bookmarkStart w:id="2545" w:name="_Toc75461796"/>
      <w:bookmarkStart w:id="2546" w:name="_Toc76023917"/>
      <w:bookmarkStart w:id="2547" w:name="_Toc83678360"/>
      <w:bookmarkStart w:id="2548" w:name="_Toc90629081"/>
      <w:r w:rsidRPr="00374636">
        <w:t>9.1.2.5</w:t>
      </w:r>
      <w:r w:rsidRPr="00374636">
        <w:tab/>
        <w:t>Test requirement</w:t>
      </w:r>
      <w:bookmarkEnd w:id="2543"/>
      <w:bookmarkEnd w:id="2544"/>
      <w:bookmarkEnd w:id="2545"/>
      <w:bookmarkEnd w:id="2546"/>
      <w:bookmarkEnd w:id="2547"/>
      <w:bookmarkEnd w:id="2548"/>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1.75pt;height:21.75pt" o:ole="" fillcolor="window">
                  <v:imagedata r:id="rId22" o:title=""/>
                </v:shape>
                <o:OLEObject Type="Embed" ProgID="Equation.3" ShapeID="_x0000_i1148" DrawAspect="Content" ObjectID="_1774199322"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pt;height:21.75pt" o:ole="">
                  <v:imagedata r:id="rId127" o:title=""/>
                </v:shape>
                <o:OLEObject Type="Embed" ProgID="Equation.3" ShapeID="_x0000_i1149" DrawAspect="Content" ObjectID="_1774199323"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pt;height:21.75pt" o:ole="">
                  <v:imagedata r:id="rId127" o:title=""/>
                </v:shape>
                <o:OLEObject Type="Embed" ProgID="Equation.3" ShapeID="_x0000_i1150" DrawAspect="Content" ObjectID="_1774199324"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1.75pt;height:21.75pt" o:ole="" fillcolor="window">
                  <v:imagedata r:id="rId22" o:title=""/>
                </v:shape>
                <o:OLEObject Type="Embed" ProgID="Equation.3" ShapeID="_x0000_i1151" DrawAspect="Content" ObjectID="_1774199325"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1.75pt;height:21.75pt" o:ole="" fillcolor="window">
                  <v:imagedata r:id="rId22" o:title=""/>
                </v:shape>
                <o:OLEObject Type="Embed" ProgID="Equation.3" ShapeID="_x0000_i1152" DrawAspect="Content" ObjectID="_1774199326"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pt;height:21.75pt" o:ole="">
                  <v:imagedata r:id="rId127" o:title=""/>
                </v:shape>
                <o:OLEObject Type="Embed" ProgID="Equation.3" ShapeID="_x0000_i1153" DrawAspect="Content" ObjectID="_1774199327"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25pt;height:21.75pt" o:ole="" fillcolor="window">
                  <v:imagedata r:id="rId20" o:title=""/>
                </v:shape>
                <o:OLEObject Type="Embed" ProgID="Equation.3" ShapeID="_x0000_i1154" DrawAspect="Content" ObjectID="_1774199328"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pt;height:21.75pt" o:ole="">
                  <v:imagedata r:id="rId127" o:title=""/>
                </v:shape>
                <o:OLEObject Type="Embed" ProgID="Equation.3" ShapeID="_x0000_i1155" DrawAspect="Content" ObjectID="_1774199329"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1.75pt;height:21.75pt" o:ole="" fillcolor="window">
                  <v:imagedata r:id="rId22" o:title=""/>
                </v:shape>
                <o:OLEObject Type="Embed" ProgID="Equation.3" ShapeID="_x0000_i1156" DrawAspect="Content" ObjectID="_1774199330"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pt;height:21.75pt" o:ole="">
                  <v:imagedata r:id="rId127" o:title=""/>
                </v:shape>
                <o:OLEObject Type="Embed" ProgID="Equation.3" ShapeID="_x0000_i1157" DrawAspect="Content" ObjectID="_1774199331" r:id="rId197"/>
              </w:object>
            </w:r>
            <w:r w:rsidRPr="00374636">
              <w:rPr>
                <w:lang w:eastAsia="en-US"/>
              </w:rPr>
              <w:t xml:space="preserve">, PRS </w:t>
            </w:r>
            <w:r w:rsidRPr="00374636">
              <w:rPr>
                <w:position w:val="-12"/>
                <w:lang w:eastAsia="en-US"/>
              </w:rPr>
              <w:object w:dxaOrig="620" w:dyaOrig="380" w14:anchorId="3695D4A7">
                <v:shape id="_x0000_i1158" type="#_x0000_t75" style="width:29.25pt;height:14.25pt" o:ole="" fillcolor="window">
                  <v:imagedata r:id="rId20" o:title=""/>
                </v:shape>
                <o:OLEObject Type="Embed" ProgID="Equation.3" ShapeID="_x0000_i1158" DrawAspect="Content" ObjectID="_1774199332"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4.75pt;height:36pt" o:ole="">
            <v:imagedata r:id="rId138" o:title=""/>
          </v:shape>
          <o:OLEObject Type="Embed" ProgID="Equation.3" ShapeID="_x0000_i1159" DrawAspect="Content" ObjectID="_1774199333" r:id="rId199"/>
        </w:object>
      </w:r>
      <w:r w:rsidRPr="00374636">
        <w:t xml:space="preserve">, where </w:t>
      </w:r>
      <w:r w:rsidRPr="00374636">
        <w:rPr>
          <w:position w:val="-4"/>
        </w:rPr>
        <w:object w:dxaOrig="320" w:dyaOrig="260" w14:anchorId="3CD6FA90">
          <v:shape id="_x0000_i1160" type="#_x0000_t75" style="width:14.25pt;height:14.25pt" o:ole="">
            <v:imagedata r:id="rId140" o:title=""/>
          </v:shape>
          <o:OLEObject Type="Embed" ProgID="Equation.3" ShapeID="_x0000_i1160" DrawAspect="Content" ObjectID="_1774199334" r:id="rId200"/>
        </w:object>
      </w:r>
      <w:r w:rsidRPr="00374636">
        <w:t xml:space="preserve">=8 and </w:t>
      </w:r>
      <w:r w:rsidRPr="00374636">
        <w:rPr>
          <w:position w:val="-6"/>
        </w:rPr>
        <w:object w:dxaOrig="200" w:dyaOrig="220" w14:anchorId="1E573597">
          <v:shape id="_x0000_i1161" type="#_x0000_t75" style="width:6.75pt;height:14.25pt" o:ole="">
            <v:imagedata r:id="rId142" o:title=""/>
          </v:shape>
          <o:OLEObject Type="Embed" ProgID="Equation.3" ShapeID="_x0000_i1161" DrawAspect="Content" ObjectID="_1774199335"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9" w:name="_Toc27481703"/>
      <w:bookmarkStart w:id="2550" w:name="_Toc68182953"/>
      <w:bookmarkStart w:id="2551" w:name="_Toc75461797"/>
      <w:bookmarkStart w:id="2552" w:name="_Toc76023918"/>
      <w:bookmarkStart w:id="2553" w:name="_Toc83678361"/>
      <w:bookmarkStart w:id="2554" w:name="_Toc90629082"/>
      <w:r w:rsidRPr="00374636">
        <w:t>9.1.2A</w:t>
      </w:r>
      <w:r w:rsidRPr="00374636">
        <w:tab/>
        <w:t>TDD RSTD Measurement Reporting Delay for UE Category 1bis</w:t>
      </w:r>
      <w:bookmarkEnd w:id="2549"/>
      <w:bookmarkEnd w:id="2550"/>
      <w:bookmarkEnd w:id="2551"/>
      <w:bookmarkEnd w:id="2552"/>
      <w:bookmarkEnd w:id="2553"/>
      <w:bookmarkEnd w:id="2554"/>
    </w:p>
    <w:p w14:paraId="0EA2EE20" w14:textId="77777777" w:rsidR="00D65C49" w:rsidRPr="00374636" w:rsidRDefault="00D65C49" w:rsidP="00D65C49">
      <w:pPr>
        <w:pStyle w:val="Heading5"/>
      </w:pPr>
      <w:bookmarkStart w:id="2555" w:name="_Toc27481704"/>
      <w:bookmarkStart w:id="2556" w:name="_Toc68182954"/>
      <w:bookmarkStart w:id="2557" w:name="_Toc75461798"/>
      <w:bookmarkStart w:id="2558" w:name="_Toc76023919"/>
      <w:bookmarkStart w:id="2559" w:name="_Toc83678362"/>
      <w:bookmarkStart w:id="2560" w:name="_Toc90629083"/>
      <w:r w:rsidRPr="00374636">
        <w:t>9.1.2A.1</w:t>
      </w:r>
      <w:r w:rsidRPr="00374636">
        <w:tab/>
        <w:t>Test purpose</w:t>
      </w:r>
      <w:bookmarkEnd w:id="2555"/>
      <w:bookmarkEnd w:id="2556"/>
      <w:bookmarkEnd w:id="2557"/>
      <w:bookmarkEnd w:id="2558"/>
      <w:bookmarkEnd w:id="2559"/>
      <w:bookmarkEnd w:id="2560"/>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1" w:name="_Toc27481705"/>
      <w:bookmarkStart w:id="2562" w:name="_Toc68182955"/>
      <w:bookmarkStart w:id="2563" w:name="_Toc75461799"/>
      <w:bookmarkStart w:id="2564" w:name="_Toc76023920"/>
      <w:bookmarkStart w:id="2565" w:name="_Toc83678363"/>
      <w:bookmarkStart w:id="2566" w:name="_Toc90629084"/>
      <w:r w:rsidRPr="00374636">
        <w:t>9.1.2A.2</w:t>
      </w:r>
      <w:r w:rsidRPr="00374636">
        <w:tab/>
        <w:t>Test applicability</w:t>
      </w:r>
      <w:bookmarkEnd w:id="2561"/>
      <w:bookmarkEnd w:id="2562"/>
      <w:bookmarkEnd w:id="2563"/>
      <w:bookmarkEnd w:id="2564"/>
      <w:bookmarkEnd w:id="2565"/>
      <w:bookmarkEnd w:id="2566"/>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7" w:name="_Toc27481706"/>
      <w:bookmarkStart w:id="2568" w:name="_Toc68182956"/>
      <w:bookmarkStart w:id="2569" w:name="_Toc75461800"/>
      <w:bookmarkStart w:id="2570" w:name="_Toc76023921"/>
      <w:bookmarkStart w:id="2571" w:name="_Toc83678364"/>
      <w:bookmarkStart w:id="2572" w:name="_Toc90629085"/>
      <w:r w:rsidRPr="00374636">
        <w:t>9.1.2A.3</w:t>
      </w:r>
      <w:r w:rsidRPr="00374636">
        <w:tab/>
        <w:t>Minimum conformance requirements</w:t>
      </w:r>
      <w:bookmarkEnd w:id="2567"/>
      <w:bookmarkEnd w:id="2568"/>
      <w:bookmarkEnd w:id="2569"/>
      <w:bookmarkEnd w:id="2570"/>
      <w:bookmarkEnd w:id="2571"/>
      <w:bookmarkEnd w:id="2572"/>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25pt;height:21.75pt" o:ole="">
            <v:imagedata r:id="rId166" o:title=""/>
          </v:shape>
          <o:OLEObject Type="Embed" ProgID="Equation.3" ShapeID="_x0000_i1162" DrawAspect="Content" ObjectID="_1774199336"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1.75pt;height:21.75pt" o:ole="">
                  <v:imagedata r:id="rId90" o:title=""/>
                </v:shape>
                <o:OLEObject Type="Embed" ProgID="Equation.3" ShapeID="_x0000_i1163" DrawAspect="Content" ObjectID="_1774199337"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25pt;height:14.25pt" o:ole="">
                  <v:imagedata r:id="rId92" o:title=""/>
                </v:shape>
                <o:OLEObject Type="Embed" ProgID="Equation.3" ShapeID="_x0000_i1164" DrawAspect="Content" ObjectID="_1774199338"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3" w:name="_Toc27481707"/>
      <w:bookmarkStart w:id="2574" w:name="_Toc68182957"/>
      <w:bookmarkStart w:id="2575" w:name="_Toc75461801"/>
      <w:bookmarkStart w:id="2576" w:name="_Toc76023922"/>
      <w:bookmarkStart w:id="2577" w:name="_Toc83678365"/>
      <w:bookmarkStart w:id="2578" w:name="_Toc90629086"/>
      <w:r w:rsidRPr="00374636">
        <w:t>9.1.2A.4</w:t>
      </w:r>
      <w:r w:rsidRPr="00374636">
        <w:tab/>
        <w:t>Test description</w:t>
      </w:r>
      <w:bookmarkEnd w:id="2573"/>
      <w:bookmarkEnd w:id="2574"/>
      <w:bookmarkEnd w:id="2575"/>
      <w:bookmarkEnd w:id="2576"/>
      <w:bookmarkEnd w:id="2577"/>
      <w:bookmarkEnd w:id="2578"/>
    </w:p>
    <w:p w14:paraId="100C9A74" w14:textId="77777777" w:rsidR="00D65C49" w:rsidRPr="00374636" w:rsidRDefault="00D65C49" w:rsidP="00D65C49">
      <w:pPr>
        <w:pStyle w:val="Heading6"/>
      </w:pPr>
      <w:bookmarkStart w:id="2579" w:name="_Toc27481708"/>
      <w:bookmarkStart w:id="2580" w:name="_Toc68182958"/>
      <w:bookmarkStart w:id="2581" w:name="_Toc75461802"/>
      <w:bookmarkStart w:id="2582" w:name="_Toc76023923"/>
      <w:bookmarkStart w:id="2583" w:name="_Toc83678366"/>
      <w:bookmarkStart w:id="2584" w:name="_Toc90629087"/>
      <w:r w:rsidRPr="00374636">
        <w:t>9.1.2A.4.1</w:t>
      </w:r>
      <w:r w:rsidRPr="00374636">
        <w:tab/>
        <w:t>Initial conditions</w:t>
      </w:r>
      <w:bookmarkEnd w:id="2579"/>
      <w:bookmarkEnd w:id="2580"/>
      <w:bookmarkEnd w:id="2581"/>
      <w:bookmarkEnd w:id="2582"/>
      <w:bookmarkEnd w:id="2583"/>
      <w:bookmarkEnd w:id="2584"/>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1.75pt;height:14.25pt" o:ole="">
                  <v:imagedata r:id="rId120" o:title=""/>
                </v:shape>
                <o:OLEObject Type="Embed" ProgID="Equation.3" ShapeID="_x0000_i1165" DrawAspect="Content" ObjectID="_1774199339"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25pt;height:14.25pt" o:ole="">
                  <v:imagedata r:id="rId181" o:title=""/>
                </v:shape>
                <o:OLEObject Type="Embed" ProgID="Equation.3" ShapeID="_x0000_i1166" DrawAspect="Content" ObjectID="_1774199340"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75pt;height:14.25pt" o:ole="">
                  <v:imagedata r:id="rId124" o:title=""/>
                </v:shape>
                <o:OLEObject Type="Embed" ProgID="Equation.3" ShapeID="_x0000_i1167" DrawAspect="Content" ObjectID="_1774199341"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75pt;height:14.25pt" o:ole="">
                  <v:imagedata r:id="rId184" o:title=""/>
                </v:shape>
                <o:OLEObject Type="Embed" ProgID="Equation.3" ShapeID="_x0000_i1168" DrawAspect="Content" ObjectID="_1774199342" r:id="rId208"/>
              </w:object>
            </w:r>
            <w:r w:rsidRPr="00374636">
              <w:rPr>
                <w:lang w:eastAsia="en-US"/>
              </w:rPr>
              <w:t xml:space="preserve"> and UpPTS of </w:t>
            </w:r>
            <w:r w:rsidRPr="00374636">
              <w:rPr>
                <w:position w:val="-10"/>
                <w:lang w:eastAsia="en-US"/>
              </w:rPr>
              <w:object w:dxaOrig="720" w:dyaOrig="300" w14:anchorId="465C9B08">
                <v:shape id="_x0000_i1169" type="#_x0000_t75" style="width:36pt;height:14.25pt" o:ole="">
                  <v:imagedata r:id="rId186" o:title=""/>
                </v:shape>
                <o:OLEObject Type="Embed" ProgID="Equation.3" ShapeID="_x0000_i1169" DrawAspect="Content" ObjectID="_1774199343"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5" w:name="_Toc27481709"/>
      <w:bookmarkStart w:id="2586" w:name="_Toc68182959"/>
      <w:bookmarkStart w:id="2587" w:name="_Toc75461803"/>
      <w:bookmarkStart w:id="2588" w:name="_Toc76023924"/>
      <w:bookmarkStart w:id="2589" w:name="_Toc83678367"/>
      <w:bookmarkStart w:id="2590" w:name="_Toc90629088"/>
      <w:r w:rsidRPr="00374636">
        <w:t>9.1.2A.4.2</w:t>
      </w:r>
      <w:r w:rsidRPr="00374636">
        <w:tab/>
        <w:t>Test procedure</w:t>
      </w:r>
      <w:bookmarkEnd w:id="2585"/>
      <w:bookmarkEnd w:id="2586"/>
      <w:bookmarkEnd w:id="2587"/>
      <w:bookmarkEnd w:id="2588"/>
      <w:bookmarkEnd w:id="2589"/>
      <w:bookmarkEnd w:id="2590"/>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1" w:name="_Toc27481710"/>
      <w:bookmarkStart w:id="2592" w:name="_Toc68182960"/>
      <w:bookmarkStart w:id="2593" w:name="_Toc75461804"/>
      <w:bookmarkStart w:id="2594" w:name="_Toc76023925"/>
      <w:bookmarkStart w:id="2595" w:name="_Toc83678368"/>
      <w:bookmarkStart w:id="2596" w:name="_Toc90629089"/>
      <w:r w:rsidRPr="00374636">
        <w:t>9.1.2A.4.3</w:t>
      </w:r>
      <w:r w:rsidRPr="00374636">
        <w:tab/>
        <w:t>Message contents</w:t>
      </w:r>
      <w:bookmarkEnd w:id="2591"/>
      <w:bookmarkEnd w:id="2592"/>
      <w:bookmarkEnd w:id="2593"/>
      <w:bookmarkEnd w:id="2594"/>
      <w:bookmarkEnd w:id="2595"/>
      <w:bookmarkEnd w:id="2596"/>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7" w:name="_Toc27481711"/>
      <w:bookmarkStart w:id="2598" w:name="_Toc68182961"/>
      <w:bookmarkStart w:id="2599" w:name="_Toc75461805"/>
      <w:bookmarkStart w:id="2600" w:name="_Toc76023926"/>
      <w:bookmarkStart w:id="2601" w:name="_Toc83678369"/>
      <w:bookmarkStart w:id="2602" w:name="_Toc90629090"/>
      <w:r w:rsidRPr="00374636">
        <w:t>9.1.2A.5</w:t>
      </w:r>
      <w:r w:rsidRPr="00374636">
        <w:tab/>
        <w:t>Test requirement</w:t>
      </w:r>
      <w:bookmarkEnd w:id="2597"/>
      <w:bookmarkEnd w:id="2598"/>
      <w:bookmarkEnd w:id="2599"/>
      <w:bookmarkEnd w:id="2600"/>
      <w:bookmarkEnd w:id="2601"/>
      <w:bookmarkEnd w:id="2602"/>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75pt;height:36pt" o:ole="">
            <v:imagedata r:id="rId138" o:title=""/>
          </v:shape>
          <o:OLEObject Type="Embed" ProgID="Equation.3" ShapeID="_x0000_i1170" DrawAspect="Content" ObjectID="_1774199344" r:id="rId210"/>
        </w:object>
      </w:r>
      <w:r w:rsidRPr="00374636">
        <w:t xml:space="preserve">, where </w:t>
      </w:r>
      <w:r w:rsidRPr="00374636">
        <w:rPr>
          <w:position w:val="-4"/>
        </w:rPr>
        <w:object w:dxaOrig="320" w:dyaOrig="260" w14:anchorId="44AC9D07">
          <v:shape id="_x0000_i1171" type="#_x0000_t75" style="width:14.25pt;height:14.25pt" o:ole="">
            <v:imagedata r:id="rId140" o:title=""/>
          </v:shape>
          <o:OLEObject Type="Embed" ProgID="Equation.3" ShapeID="_x0000_i1171" DrawAspect="Content" ObjectID="_1774199345" r:id="rId211"/>
        </w:object>
      </w:r>
      <w:r w:rsidRPr="00374636">
        <w:t xml:space="preserve">=8 and </w:t>
      </w:r>
      <w:r w:rsidRPr="00374636">
        <w:rPr>
          <w:position w:val="-6"/>
        </w:rPr>
        <w:object w:dxaOrig="200" w:dyaOrig="220" w14:anchorId="2D10F155">
          <v:shape id="_x0000_i1172" type="#_x0000_t75" style="width:6.75pt;height:14.25pt" o:ole="">
            <v:imagedata r:id="rId142" o:title=""/>
          </v:shape>
          <o:OLEObject Type="Embed" ProgID="Equation.3" ShapeID="_x0000_i1172" DrawAspect="Content" ObjectID="_1774199346"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3" w:name="_Toc27481712"/>
      <w:bookmarkStart w:id="2604" w:name="_Toc68182962"/>
      <w:bookmarkStart w:id="2605" w:name="_Toc75461806"/>
      <w:bookmarkStart w:id="2606" w:name="_Toc76023927"/>
      <w:bookmarkStart w:id="2607" w:name="_Toc83678370"/>
      <w:bookmarkStart w:id="2608" w:name="_Toc90629091"/>
      <w:r w:rsidRPr="00374636">
        <w:t>9.1.3</w:t>
      </w:r>
      <w:r w:rsidRPr="00374636">
        <w:tab/>
        <w:t>FDD RSTD Measurement Accuracy</w:t>
      </w:r>
      <w:bookmarkEnd w:id="2603"/>
      <w:bookmarkEnd w:id="2604"/>
      <w:bookmarkEnd w:id="2605"/>
      <w:bookmarkEnd w:id="2606"/>
      <w:bookmarkEnd w:id="2607"/>
      <w:bookmarkEnd w:id="2608"/>
    </w:p>
    <w:p w14:paraId="40D3ED65" w14:textId="77777777" w:rsidR="00D65C49" w:rsidRPr="00374636" w:rsidRDefault="00D65C49" w:rsidP="00D65C49">
      <w:pPr>
        <w:pStyle w:val="Heading5"/>
      </w:pPr>
      <w:bookmarkStart w:id="2609" w:name="_Toc27481713"/>
      <w:bookmarkStart w:id="2610" w:name="_Toc68182963"/>
      <w:bookmarkStart w:id="2611" w:name="_Toc75461807"/>
      <w:bookmarkStart w:id="2612" w:name="_Toc76023928"/>
      <w:bookmarkStart w:id="2613" w:name="_Toc83678371"/>
      <w:bookmarkStart w:id="2614" w:name="_Toc90629092"/>
      <w:r w:rsidRPr="00374636">
        <w:t>9.1.3.1</w:t>
      </w:r>
      <w:r w:rsidRPr="00374636">
        <w:tab/>
        <w:t>Test purpose</w:t>
      </w:r>
      <w:bookmarkEnd w:id="2609"/>
      <w:bookmarkEnd w:id="2610"/>
      <w:bookmarkEnd w:id="2611"/>
      <w:bookmarkEnd w:id="2612"/>
      <w:bookmarkEnd w:id="2613"/>
      <w:bookmarkEnd w:id="2614"/>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5" w:name="_Toc27481714"/>
      <w:bookmarkStart w:id="2616" w:name="_Toc68182964"/>
      <w:bookmarkStart w:id="2617" w:name="_Toc75461808"/>
      <w:bookmarkStart w:id="2618" w:name="_Toc76023929"/>
      <w:bookmarkStart w:id="2619" w:name="_Toc83678372"/>
      <w:bookmarkStart w:id="2620" w:name="_Toc90629093"/>
      <w:r w:rsidRPr="00374636">
        <w:t>9.1.3.2</w:t>
      </w:r>
      <w:r w:rsidRPr="00374636">
        <w:tab/>
        <w:t>Test applicability</w:t>
      </w:r>
      <w:bookmarkEnd w:id="2615"/>
      <w:bookmarkEnd w:id="2616"/>
      <w:bookmarkEnd w:id="2617"/>
      <w:bookmarkEnd w:id="2618"/>
      <w:bookmarkEnd w:id="2619"/>
      <w:bookmarkEnd w:id="2620"/>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1" w:name="_Toc27481715"/>
      <w:bookmarkStart w:id="2622" w:name="_Toc68182965"/>
      <w:bookmarkStart w:id="2623" w:name="_Toc75461809"/>
      <w:bookmarkStart w:id="2624" w:name="_Toc76023930"/>
      <w:bookmarkStart w:id="2625" w:name="_Toc83678373"/>
      <w:bookmarkStart w:id="2626" w:name="_Toc90629094"/>
      <w:r w:rsidRPr="00374636">
        <w:t>9.1.3.3</w:t>
      </w:r>
      <w:r w:rsidRPr="00374636">
        <w:tab/>
        <w:t>Minimum conformance requirements</w:t>
      </w:r>
      <w:bookmarkEnd w:id="2621"/>
      <w:bookmarkEnd w:id="2622"/>
      <w:bookmarkEnd w:id="2623"/>
      <w:bookmarkEnd w:id="2624"/>
      <w:bookmarkEnd w:id="2625"/>
      <w:bookmarkEnd w:id="2626"/>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7" w:name="_Toc27481716"/>
      <w:bookmarkStart w:id="2628" w:name="_Toc68182966"/>
      <w:bookmarkStart w:id="2629" w:name="_Toc75461810"/>
      <w:bookmarkStart w:id="2630" w:name="_Toc76023931"/>
      <w:bookmarkStart w:id="2631" w:name="_Toc83678374"/>
      <w:bookmarkStart w:id="2632" w:name="_Toc90629095"/>
      <w:r w:rsidRPr="00374636">
        <w:lastRenderedPageBreak/>
        <w:t>9.1.3.4</w:t>
      </w:r>
      <w:r w:rsidRPr="00374636">
        <w:tab/>
        <w:t>Test description</w:t>
      </w:r>
      <w:bookmarkEnd w:id="2627"/>
      <w:bookmarkEnd w:id="2628"/>
      <w:bookmarkEnd w:id="2629"/>
      <w:bookmarkEnd w:id="2630"/>
      <w:bookmarkEnd w:id="2631"/>
      <w:bookmarkEnd w:id="2632"/>
    </w:p>
    <w:p w14:paraId="5E39A5AC" w14:textId="77777777" w:rsidR="00D65C49" w:rsidRPr="00374636" w:rsidRDefault="00D65C49" w:rsidP="00D65C49">
      <w:pPr>
        <w:pStyle w:val="Heading6"/>
      </w:pPr>
      <w:bookmarkStart w:id="2633" w:name="_Toc27481717"/>
      <w:bookmarkStart w:id="2634" w:name="_Toc68182967"/>
      <w:bookmarkStart w:id="2635" w:name="_Toc75461811"/>
      <w:bookmarkStart w:id="2636" w:name="_Toc76023932"/>
      <w:bookmarkStart w:id="2637" w:name="_Toc83678375"/>
      <w:bookmarkStart w:id="2638" w:name="_Toc90629096"/>
      <w:r w:rsidRPr="00374636">
        <w:t>9.1.3.4.1</w:t>
      </w:r>
      <w:r w:rsidRPr="00374636">
        <w:tab/>
        <w:t>Initial conditions</w:t>
      </w:r>
      <w:bookmarkEnd w:id="2633"/>
      <w:bookmarkEnd w:id="2634"/>
      <w:bookmarkEnd w:id="2635"/>
      <w:bookmarkEnd w:id="2636"/>
      <w:bookmarkEnd w:id="2637"/>
      <w:bookmarkEnd w:id="2638"/>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1.75pt;height:14.25pt" o:ole="">
                  <v:imagedata r:id="rId120" o:title=""/>
                </v:shape>
                <o:OLEObject Type="Embed" ProgID="Equation.3" ShapeID="_x0000_i1173" DrawAspect="Content" ObjectID="_1774199347"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75pt;height:14.25pt" o:ole="">
                  <v:imagedata r:id="rId124" o:title=""/>
                </v:shape>
                <o:OLEObject Type="Embed" ProgID="Equation.3" ShapeID="_x0000_i1174" DrawAspect="Content" ObjectID="_1774199348"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25pt;height:21.75pt" o:ole="">
                  <v:imagedata r:id="rId84" o:title=""/>
                </v:shape>
                <o:OLEObject Type="Embed" ProgID="Equation.3" ShapeID="_x0000_i1175" DrawAspect="Content" ObjectID="_1774199349"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25pt;height:21.75pt" o:ole="">
                  <v:imagedata r:id="rId84" o:title=""/>
                </v:shape>
                <o:OLEObject Type="Embed" ProgID="Equation.3" ShapeID="_x0000_i1176" DrawAspect="Content" ObjectID="_1774199350"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25pt;height:21.75pt" o:ole="">
                  <v:imagedata r:id="rId84" o:title=""/>
                </v:shape>
                <o:OLEObject Type="Embed" ProgID="Equation.3" ShapeID="_x0000_i1177" DrawAspect="Content" ObjectID="_1774199351"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9" w:name="_Toc27481718"/>
      <w:bookmarkStart w:id="2640" w:name="_Toc68182968"/>
      <w:bookmarkStart w:id="2641" w:name="_Toc75461812"/>
      <w:bookmarkStart w:id="2642" w:name="_Toc76023933"/>
      <w:bookmarkStart w:id="2643" w:name="_Toc83678376"/>
      <w:bookmarkStart w:id="2644" w:name="_Toc90629097"/>
      <w:r w:rsidRPr="00374636">
        <w:t>9.1.3.4.2</w:t>
      </w:r>
      <w:r w:rsidRPr="00374636">
        <w:tab/>
        <w:t>Test procedure</w:t>
      </w:r>
      <w:bookmarkEnd w:id="2639"/>
      <w:bookmarkEnd w:id="2640"/>
      <w:bookmarkEnd w:id="2641"/>
      <w:bookmarkEnd w:id="2642"/>
      <w:bookmarkEnd w:id="2643"/>
      <w:bookmarkEnd w:id="2644"/>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5" w:name="_Toc27481719"/>
      <w:bookmarkStart w:id="2646" w:name="_Toc68182969"/>
      <w:bookmarkStart w:id="2647" w:name="_Toc75461813"/>
      <w:bookmarkStart w:id="2648" w:name="_Toc76023934"/>
      <w:bookmarkStart w:id="2649" w:name="_Toc83678377"/>
      <w:bookmarkStart w:id="2650" w:name="_Toc90629098"/>
      <w:r w:rsidRPr="00374636">
        <w:lastRenderedPageBreak/>
        <w:t>9.1.3.4.3</w:t>
      </w:r>
      <w:r w:rsidRPr="00374636">
        <w:tab/>
        <w:t>Message contents</w:t>
      </w:r>
      <w:bookmarkEnd w:id="2645"/>
      <w:bookmarkEnd w:id="2646"/>
      <w:bookmarkEnd w:id="2647"/>
      <w:bookmarkEnd w:id="2648"/>
      <w:bookmarkEnd w:id="2649"/>
      <w:bookmarkEnd w:id="2650"/>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1" w:name="_Toc27481720"/>
      <w:bookmarkStart w:id="2652" w:name="_Toc68182970"/>
      <w:bookmarkStart w:id="2653" w:name="_Toc75461814"/>
      <w:bookmarkStart w:id="2654" w:name="_Toc76023935"/>
      <w:bookmarkStart w:id="2655" w:name="_Toc83678378"/>
      <w:bookmarkStart w:id="2656" w:name="_Toc90629099"/>
      <w:r w:rsidRPr="00374636">
        <w:t>9.1.3.5</w:t>
      </w:r>
      <w:r w:rsidRPr="00374636">
        <w:tab/>
        <w:t>Test requirement</w:t>
      </w:r>
      <w:bookmarkEnd w:id="2651"/>
      <w:bookmarkEnd w:id="2652"/>
      <w:bookmarkEnd w:id="2653"/>
      <w:bookmarkEnd w:id="2654"/>
      <w:bookmarkEnd w:id="2655"/>
      <w:bookmarkEnd w:id="2656"/>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1.75pt;height:21.75pt" o:ole="" fillcolor="window">
                  <v:imagedata r:id="rId22" o:title=""/>
                </v:shape>
                <o:OLEObject Type="Embed" ProgID="Equation.3" ShapeID="_x0000_i1178" DrawAspect="Content" ObjectID="_1774199352"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pt;height:21.75pt" o:ole="">
                  <v:imagedata r:id="rId127" o:title=""/>
                </v:shape>
                <o:OLEObject Type="Embed" ProgID="Equation.3" ShapeID="_x0000_i1179" DrawAspect="Content" ObjectID="_1774199353"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25pt;height:21.75pt" o:ole="" fillcolor="window">
                  <v:imagedata r:id="rId20" o:title=""/>
                </v:shape>
                <o:OLEObject Type="Embed" ProgID="Equation.3" ShapeID="_x0000_i1180" DrawAspect="Content" ObjectID="_1774199354"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pt;height:21.75pt" o:ole="">
                  <v:imagedata r:id="rId127" o:title=""/>
                </v:shape>
                <o:OLEObject Type="Embed" ProgID="Equation.3" ShapeID="_x0000_i1181" DrawAspect="Content" ObjectID="_1774199355"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1.75pt;height:21.75pt" o:ole="" fillcolor="window">
                  <v:imagedata r:id="rId22" o:title=""/>
                </v:shape>
                <o:OLEObject Type="Embed" ProgID="Equation.3" ShapeID="_x0000_i1182" DrawAspect="Content" ObjectID="_1774199356"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pt;height:21.75pt" o:ole="">
                  <v:imagedata r:id="rId127" o:title=""/>
                </v:shape>
                <o:OLEObject Type="Embed" ProgID="Equation.3" ShapeID="_x0000_i1183" DrawAspect="Content" ObjectID="_1774199357"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25pt;height:21.75pt" o:ole="" fillcolor="window">
                  <v:imagedata r:id="rId20" o:title=""/>
                </v:shape>
                <o:OLEObject Type="Embed" ProgID="Equation.3" ShapeID="_x0000_i1184" DrawAspect="Content" ObjectID="_1774199358"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7" w:name="_Toc27481721"/>
      <w:bookmarkStart w:id="2658" w:name="_Toc68182971"/>
      <w:bookmarkStart w:id="2659" w:name="_Toc75461815"/>
      <w:bookmarkStart w:id="2660" w:name="_Toc76023936"/>
      <w:bookmarkStart w:id="2661" w:name="_Toc83678379"/>
      <w:bookmarkStart w:id="2662" w:name="_Toc90629100"/>
      <w:r w:rsidRPr="00374636">
        <w:t>9.1.3A</w:t>
      </w:r>
      <w:r w:rsidRPr="00374636">
        <w:tab/>
        <w:t>FDD RSTD Measurement Accuracy for UE Category 1bis</w:t>
      </w:r>
      <w:bookmarkEnd w:id="2657"/>
      <w:bookmarkEnd w:id="2658"/>
      <w:bookmarkEnd w:id="2659"/>
      <w:bookmarkEnd w:id="2660"/>
      <w:bookmarkEnd w:id="2661"/>
      <w:bookmarkEnd w:id="2662"/>
    </w:p>
    <w:p w14:paraId="47B50576" w14:textId="77777777" w:rsidR="00D65C49" w:rsidRPr="00374636" w:rsidRDefault="00D65C49" w:rsidP="00D65C49">
      <w:pPr>
        <w:pStyle w:val="Heading5"/>
      </w:pPr>
      <w:bookmarkStart w:id="2663" w:name="_Toc27481722"/>
      <w:bookmarkStart w:id="2664" w:name="_Toc68182972"/>
      <w:bookmarkStart w:id="2665" w:name="_Toc75461816"/>
      <w:bookmarkStart w:id="2666" w:name="_Toc76023937"/>
      <w:bookmarkStart w:id="2667" w:name="_Toc83678380"/>
      <w:bookmarkStart w:id="2668" w:name="_Toc90629101"/>
      <w:r w:rsidRPr="00374636">
        <w:t>9.1.3A.1</w:t>
      </w:r>
      <w:r w:rsidRPr="00374636">
        <w:tab/>
        <w:t>Test purpose</w:t>
      </w:r>
      <w:bookmarkEnd w:id="2663"/>
      <w:bookmarkEnd w:id="2664"/>
      <w:bookmarkEnd w:id="2665"/>
      <w:bookmarkEnd w:id="2666"/>
      <w:bookmarkEnd w:id="2667"/>
      <w:bookmarkEnd w:id="2668"/>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9" w:name="_Toc27481723"/>
      <w:bookmarkStart w:id="2670" w:name="_Toc68182973"/>
      <w:bookmarkStart w:id="2671" w:name="_Toc75461817"/>
      <w:bookmarkStart w:id="2672" w:name="_Toc76023938"/>
      <w:bookmarkStart w:id="2673" w:name="_Toc83678381"/>
      <w:bookmarkStart w:id="2674" w:name="_Toc90629102"/>
      <w:r w:rsidRPr="00374636">
        <w:t>9.1.3A.2</w:t>
      </w:r>
      <w:r w:rsidRPr="00374636">
        <w:tab/>
        <w:t>Test applicability</w:t>
      </w:r>
      <w:bookmarkEnd w:id="2669"/>
      <w:bookmarkEnd w:id="2670"/>
      <w:bookmarkEnd w:id="2671"/>
      <w:bookmarkEnd w:id="2672"/>
      <w:bookmarkEnd w:id="2673"/>
      <w:bookmarkEnd w:id="2674"/>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5" w:name="_Toc27481724"/>
      <w:bookmarkStart w:id="2676" w:name="_Toc68182974"/>
      <w:bookmarkStart w:id="2677" w:name="_Toc75461818"/>
      <w:bookmarkStart w:id="2678" w:name="_Toc76023939"/>
      <w:bookmarkStart w:id="2679" w:name="_Toc83678382"/>
      <w:bookmarkStart w:id="2680" w:name="_Toc90629103"/>
      <w:r w:rsidRPr="00374636">
        <w:t>9.1.3A.3</w:t>
      </w:r>
      <w:r w:rsidRPr="00374636">
        <w:tab/>
        <w:t>Minimum conformance requirements</w:t>
      </w:r>
      <w:bookmarkEnd w:id="2675"/>
      <w:bookmarkEnd w:id="2676"/>
      <w:bookmarkEnd w:id="2677"/>
      <w:bookmarkEnd w:id="2678"/>
      <w:bookmarkEnd w:id="2679"/>
      <w:bookmarkEnd w:id="2680"/>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1" w:name="_Toc27481725"/>
      <w:bookmarkStart w:id="2682" w:name="_Toc68182975"/>
      <w:bookmarkStart w:id="2683" w:name="_Toc75461819"/>
      <w:bookmarkStart w:id="2684" w:name="_Toc76023940"/>
      <w:bookmarkStart w:id="2685" w:name="_Toc83678383"/>
      <w:bookmarkStart w:id="2686" w:name="_Toc90629104"/>
      <w:r w:rsidRPr="00374636">
        <w:t>9.1.3A.4</w:t>
      </w:r>
      <w:r w:rsidRPr="00374636">
        <w:tab/>
        <w:t>Test description</w:t>
      </w:r>
      <w:bookmarkEnd w:id="2681"/>
      <w:bookmarkEnd w:id="2682"/>
      <w:bookmarkEnd w:id="2683"/>
      <w:bookmarkEnd w:id="2684"/>
      <w:bookmarkEnd w:id="2685"/>
      <w:bookmarkEnd w:id="2686"/>
    </w:p>
    <w:p w14:paraId="5011976A" w14:textId="77777777" w:rsidR="00D65C49" w:rsidRPr="00374636" w:rsidRDefault="00D65C49" w:rsidP="00D65C49">
      <w:pPr>
        <w:pStyle w:val="Heading6"/>
      </w:pPr>
      <w:bookmarkStart w:id="2687" w:name="_Toc27481726"/>
      <w:bookmarkStart w:id="2688" w:name="_Toc68182976"/>
      <w:bookmarkStart w:id="2689" w:name="_Toc75461820"/>
      <w:bookmarkStart w:id="2690" w:name="_Toc76023941"/>
      <w:bookmarkStart w:id="2691" w:name="_Toc83678384"/>
      <w:bookmarkStart w:id="2692" w:name="_Toc90629105"/>
      <w:r w:rsidRPr="00374636">
        <w:t>9.1.3A.4.1</w:t>
      </w:r>
      <w:r w:rsidRPr="00374636">
        <w:tab/>
        <w:t>Initial conditions</w:t>
      </w:r>
      <w:bookmarkEnd w:id="2687"/>
      <w:bookmarkEnd w:id="2688"/>
      <w:bookmarkEnd w:id="2689"/>
      <w:bookmarkEnd w:id="2690"/>
      <w:bookmarkEnd w:id="2691"/>
      <w:bookmarkEnd w:id="2692"/>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3" w:name="_Toc27481727"/>
      <w:bookmarkStart w:id="2694" w:name="_Toc68182977"/>
      <w:bookmarkStart w:id="2695" w:name="_Toc75461821"/>
      <w:bookmarkStart w:id="2696" w:name="_Toc76023942"/>
      <w:bookmarkStart w:id="2697" w:name="_Toc83678385"/>
      <w:bookmarkStart w:id="2698" w:name="_Toc90629106"/>
      <w:r w:rsidRPr="00374636">
        <w:t>9.1.3A.4.2</w:t>
      </w:r>
      <w:r w:rsidRPr="00374636">
        <w:tab/>
        <w:t>Test procedure</w:t>
      </w:r>
      <w:bookmarkEnd w:id="2693"/>
      <w:bookmarkEnd w:id="2694"/>
      <w:bookmarkEnd w:id="2695"/>
      <w:bookmarkEnd w:id="2696"/>
      <w:bookmarkEnd w:id="2697"/>
      <w:bookmarkEnd w:id="2698"/>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9" w:name="_Toc27481728"/>
      <w:bookmarkStart w:id="2700" w:name="_Toc68182978"/>
      <w:bookmarkStart w:id="2701" w:name="_Toc75461822"/>
      <w:bookmarkStart w:id="2702" w:name="_Toc76023943"/>
      <w:bookmarkStart w:id="2703" w:name="_Toc83678386"/>
      <w:bookmarkStart w:id="2704" w:name="_Toc90629107"/>
      <w:r w:rsidRPr="00374636">
        <w:t>9.1.3A.4.3</w:t>
      </w:r>
      <w:r w:rsidRPr="00374636">
        <w:tab/>
        <w:t>Message contents</w:t>
      </w:r>
      <w:bookmarkEnd w:id="2699"/>
      <w:bookmarkEnd w:id="2700"/>
      <w:bookmarkEnd w:id="2701"/>
      <w:bookmarkEnd w:id="2702"/>
      <w:bookmarkEnd w:id="2703"/>
      <w:bookmarkEnd w:id="2704"/>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5" w:name="_Toc27481729"/>
      <w:bookmarkStart w:id="2706" w:name="_Toc68182979"/>
      <w:bookmarkStart w:id="2707" w:name="_Toc75461823"/>
      <w:bookmarkStart w:id="2708" w:name="_Toc76023944"/>
      <w:bookmarkStart w:id="2709" w:name="_Toc83678387"/>
      <w:bookmarkStart w:id="2710" w:name="_Toc90629108"/>
      <w:r w:rsidRPr="00374636">
        <w:t>9.1.3A.5</w:t>
      </w:r>
      <w:r w:rsidRPr="00374636">
        <w:tab/>
        <w:t>Test requirement</w:t>
      </w:r>
      <w:bookmarkEnd w:id="2705"/>
      <w:bookmarkEnd w:id="2706"/>
      <w:bookmarkEnd w:id="2707"/>
      <w:bookmarkEnd w:id="2708"/>
      <w:bookmarkEnd w:id="2709"/>
      <w:bookmarkEnd w:id="2710"/>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1" w:name="_Toc27481730"/>
      <w:bookmarkStart w:id="2712" w:name="_Toc68182980"/>
      <w:bookmarkStart w:id="2713" w:name="_Toc75461824"/>
      <w:bookmarkStart w:id="2714" w:name="_Toc76023945"/>
      <w:bookmarkStart w:id="2715" w:name="_Toc83678388"/>
      <w:bookmarkStart w:id="2716" w:name="_Toc90629109"/>
      <w:r w:rsidRPr="00374636">
        <w:lastRenderedPageBreak/>
        <w:t>9.1.4</w:t>
      </w:r>
      <w:r w:rsidRPr="00374636">
        <w:tab/>
        <w:t>TDD RSTD Measurement Accuracy</w:t>
      </w:r>
      <w:bookmarkEnd w:id="2711"/>
      <w:bookmarkEnd w:id="2712"/>
      <w:bookmarkEnd w:id="2713"/>
      <w:bookmarkEnd w:id="2714"/>
      <w:bookmarkEnd w:id="2715"/>
      <w:bookmarkEnd w:id="2716"/>
    </w:p>
    <w:p w14:paraId="1BA6251E" w14:textId="77777777" w:rsidR="00D65C49" w:rsidRPr="00374636" w:rsidRDefault="00D65C49" w:rsidP="00D65C49">
      <w:pPr>
        <w:pStyle w:val="Heading5"/>
      </w:pPr>
      <w:bookmarkStart w:id="2717" w:name="_Toc27481731"/>
      <w:bookmarkStart w:id="2718" w:name="_Toc68182981"/>
      <w:bookmarkStart w:id="2719" w:name="_Toc75461825"/>
      <w:bookmarkStart w:id="2720" w:name="_Toc76023946"/>
      <w:bookmarkStart w:id="2721" w:name="_Toc83678389"/>
      <w:bookmarkStart w:id="2722" w:name="_Toc90629110"/>
      <w:r w:rsidRPr="00374636">
        <w:t>9.1.4.1</w:t>
      </w:r>
      <w:r w:rsidRPr="00374636">
        <w:tab/>
        <w:t>Test purpose</w:t>
      </w:r>
      <w:bookmarkEnd w:id="2717"/>
      <w:bookmarkEnd w:id="2718"/>
      <w:bookmarkEnd w:id="2719"/>
      <w:bookmarkEnd w:id="2720"/>
      <w:bookmarkEnd w:id="2721"/>
      <w:bookmarkEnd w:id="2722"/>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3" w:name="_Toc27481732"/>
      <w:bookmarkStart w:id="2724" w:name="_Toc68182982"/>
      <w:bookmarkStart w:id="2725" w:name="_Toc75461826"/>
      <w:bookmarkStart w:id="2726" w:name="_Toc76023947"/>
      <w:bookmarkStart w:id="2727" w:name="_Toc83678390"/>
      <w:bookmarkStart w:id="2728" w:name="_Toc90629111"/>
      <w:r w:rsidRPr="00374636">
        <w:t>9.1.4.2</w:t>
      </w:r>
      <w:r w:rsidRPr="00374636">
        <w:tab/>
        <w:t>Test applicability</w:t>
      </w:r>
      <w:bookmarkEnd w:id="2723"/>
      <w:bookmarkEnd w:id="2724"/>
      <w:bookmarkEnd w:id="2725"/>
      <w:bookmarkEnd w:id="2726"/>
      <w:bookmarkEnd w:id="2727"/>
      <w:bookmarkEnd w:id="2728"/>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9" w:name="_Toc27481733"/>
      <w:bookmarkStart w:id="2730" w:name="_Toc68182983"/>
      <w:bookmarkStart w:id="2731" w:name="_Toc75461827"/>
      <w:bookmarkStart w:id="2732" w:name="_Toc76023948"/>
      <w:bookmarkStart w:id="2733" w:name="_Toc83678391"/>
      <w:bookmarkStart w:id="2734" w:name="_Toc90629112"/>
      <w:r w:rsidRPr="00374636">
        <w:t>9.1.4.3</w:t>
      </w:r>
      <w:r w:rsidRPr="00374636">
        <w:tab/>
        <w:t>Minimum conformance requirements</w:t>
      </w:r>
      <w:bookmarkEnd w:id="2729"/>
      <w:bookmarkEnd w:id="2730"/>
      <w:bookmarkEnd w:id="2731"/>
      <w:bookmarkEnd w:id="2732"/>
      <w:bookmarkEnd w:id="2733"/>
      <w:bookmarkEnd w:id="2734"/>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5" w:name="_Toc27481734"/>
      <w:bookmarkStart w:id="2736" w:name="_Toc68182984"/>
      <w:bookmarkStart w:id="2737" w:name="_Toc75461828"/>
      <w:bookmarkStart w:id="2738" w:name="_Toc76023949"/>
      <w:bookmarkStart w:id="2739" w:name="_Toc83678392"/>
      <w:bookmarkStart w:id="2740" w:name="_Toc90629113"/>
      <w:r w:rsidRPr="00374636">
        <w:t>9.1.4.4</w:t>
      </w:r>
      <w:r w:rsidRPr="00374636">
        <w:tab/>
        <w:t>Test description</w:t>
      </w:r>
      <w:bookmarkEnd w:id="2735"/>
      <w:bookmarkEnd w:id="2736"/>
      <w:bookmarkEnd w:id="2737"/>
      <w:bookmarkEnd w:id="2738"/>
      <w:bookmarkEnd w:id="2739"/>
      <w:bookmarkEnd w:id="2740"/>
    </w:p>
    <w:p w14:paraId="519DEED0" w14:textId="77777777" w:rsidR="00D65C49" w:rsidRPr="00374636" w:rsidRDefault="00D65C49" w:rsidP="00D65C49">
      <w:pPr>
        <w:pStyle w:val="Heading6"/>
      </w:pPr>
      <w:bookmarkStart w:id="2741" w:name="_Toc27481735"/>
      <w:bookmarkStart w:id="2742" w:name="_Toc68182985"/>
      <w:bookmarkStart w:id="2743" w:name="_Toc75461829"/>
      <w:bookmarkStart w:id="2744" w:name="_Toc76023950"/>
      <w:bookmarkStart w:id="2745" w:name="_Toc83678393"/>
      <w:bookmarkStart w:id="2746" w:name="_Toc90629114"/>
      <w:r w:rsidRPr="00374636">
        <w:t>9.1.4.4.1</w:t>
      </w:r>
      <w:r w:rsidRPr="00374636">
        <w:tab/>
        <w:t>Initial conditions</w:t>
      </w:r>
      <w:bookmarkEnd w:id="2741"/>
      <w:bookmarkEnd w:id="2742"/>
      <w:bookmarkEnd w:id="2743"/>
      <w:bookmarkEnd w:id="2744"/>
      <w:bookmarkEnd w:id="2745"/>
      <w:bookmarkEnd w:id="2746"/>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1.75pt;height:14.25pt" o:ole="">
                  <v:imagedata r:id="rId120" o:title=""/>
                </v:shape>
                <o:OLEObject Type="Embed" ProgID="Equation.3" ShapeID="_x0000_i1185" DrawAspect="Content" ObjectID="_1774199359"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75pt;height:14.25pt" o:ole="">
                  <v:imagedata r:id="rId124" o:title=""/>
                </v:shape>
                <o:OLEObject Type="Embed" ProgID="Equation.3" ShapeID="_x0000_i1186" DrawAspect="Content" ObjectID="_1774199360"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25pt;height:21.75pt" o:ole="">
                  <v:imagedata r:id="rId230" o:title=""/>
                </v:shape>
                <o:OLEObject Type="Embed" ProgID="Equation.3" ShapeID="_x0000_i1187" DrawAspect="Content" ObjectID="_1774199361"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25pt;height:21.75pt" o:ole="">
                  <v:imagedata r:id="rId230" o:title=""/>
                </v:shape>
                <o:OLEObject Type="Embed" ProgID="Equation.3" ShapeID="_x0000_i1188" DrawAspect="Content" ObjectID="_1774199362"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25pt;height:21.75pt" o:ole="">
                  <v:imagedata r:id="rId233" o:title=""/>
                </v:shape>
                <o:OLEObject Type="Embed" ProgID="Equation.3" ShapeID="_x0000_i1189" DrawAspect="Content" ObjectID="_1774199363"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7" w:name="_Toc27481736"/>
      <w:bookmarkStart w:id="2748" w:name="_Toc68182986"/>
      <w:bookmarkStart w:id="2749" w:name="_Toc75461830"/>
      <w:bookmarkStart w:id="2750" w:name="_Toc76023951"/>
      <w:bookmarkStart w:id="2751" w:name="_Toc83678394"/>
      <w:bookmarkStart w:id="2752" w:name="_Toc90629115"/>
      <w:r w:rsidRPr="00374636">
        <w:t>9.1.4.4.2</w:t>
      </w:r>
      <w:r w:rsidRPr="00374636">
        <w:tab/>
        <w:t>Test procedure</w:t>
      </w:r>
      <w:bookmarkEnd w:id="2747"/>
      <w:bookmarkEnd w:id="2748"/>
      <w:bookmarkEnd w:id="2749"/>
      <w:bookmarkEnd w:id="2750"/>
      <w:bookmarkEnd w:id="2751"/>
      <w:bookmarkEnd w:id="2752"/>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3" w:name="_Toc27481737"/>
      <w:bookmarkStart w:id="2754" w:name="_Toc68182987"/>
      <w:bookmarkStart w:id="2755" w:name="_Toc75461831"/>
      <w:bookmarkStart w:id="2756" w:name="_Toc76023952"/>
      <w:bookmarkStart w:id="2757" w:name="_Toc83678395"/>
      <w:bookmarkStart w:id="2758" w:name="_Toc90629116"/>
      <w:r w:rsidRPr="00374636">
        <w:t>9.1.4.4.3</w:t>
      </w:r>
      <w:r w:rsidRPr="00374636">
        <w:tab/>
        <w:t>Message contents</w:t>
      </w:r>
      <w:bookmarkEnd w:id="2753"/>
      <w:bookmarkEnd w:id="2754"/>
      <w:bookmarkEnd w:id="2755"/>
      <w:bookmarkEnd w:id="2756"/>
      <w:bookmarkEnd w:id="2757"/>
      <w:bookmarkEnd w:id="2758"/>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9" w:name="_Toc27481738"/>
      <w:bookmarkStart w:id="2760" w:name="_Toc68182988"/>
      <w:bookmarkStart w:id="2761" w:name="_Toc75461832"/>
      <w:bookmarkStart w:id="2762" w:name="_Toc76023953"/>
      <w:bookmarkStart w:id="2763" w:name="_Toc83678396"/>
      <w:bookmarkStart w:id="2764" w:name="_Toc90629117"/>
      <w:r w:rsidRPr="00374636">
        <w:t>9.1.4.5</w:t>
      </w:r>
      <w:r w:rsidRPr="00374636">
        <w:tab/>
        <w:t>Test requirement</w:t>
      </w:r>
      <w:bookmarkEnd w:id="2759"/>
      <w:bookmarkEnd w:id="2760"/>
      <w:bookmarkEnd w:id="2761"/>
      <w:bookmarkEnd w:id="2762"/>
      <w:bookmarkEnd w:id="2763"/>
      <w:bookmarkEnd w:id="2764"/>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1.75pt;height:21.75pt" o:ole="" fillcolor="window">
                  <v:imagedata r:id="rId235" o:title=""/>
                </v:shape>
                <o:OLEObject Type="Embed" ProgID="Equation.3" ShapeID="_x0000_i1190" DrawAspect="Content" ObjectID="_1774199364"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pt;height:21.75pt" o:ole="">
                  <v:imagedata r:id="rId127" o:title=""/>
                </v:shape>
                <o:OLEObject Type="Embed" ProgID="Equation.3" ShapeID="_x0000_i1191" DrawAspect="Content" ObjectID="_1774199365"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25pt;height:21.75pt" o:ole="" fillcolor="window">
                  <v:imagedata r:id="rId20" o:title=""/>
                </v:shape>
                <o:OLEObject Type="Embed" ProgID="Equation.3" ShapeID="_x0000_i1192" DrawAspect="Content" ObjectID="_1774199366"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pt;height:21.75pt" o:ole="">
                  <v:imagedata r:id="rId127" o:title=""/>
                </v:shape>
                <o:OLEObject Type="Embed" ProgID="Equation.3" ShapeID="_x0000_i1193" DrawAspect="Content" ObjectID="_1774199367"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1.75pt;height:21.75pt" o:ole="" fillcolor="window">
                  <v:imagedata r:id="rId240" o:title=""/>
                </v:shape>
                <o:OLEObject Type="Embed" ProgID="Equation.3" ShapeID="_x0000_i1194" DrawAspect="Content" ObjectID="_1774199368"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pt;height:21.75pt" o:ole="">
                  <v:imagedata r:id="rId127" o:title=""/>
                </v:shape>
                <o:OLEObject Type="Embed" ProgID="Equation.3" ShapeID="_x0000_i1195" DrawAspect="Content" ObjectID="_1774199369"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25pt;height:21.75pt" o:ole="" fillcolor="window">
                  <v:imagedata r:id="rId20" o:title=""/>
                </v:shape>
                <o:OLEObject Type="Embed" ProgID="Equation.3" ShapeID="_x0000_i1196" DrawAspect="Content" ObjectID="_1774199370"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5" w:name="_Toc27481739"/>
      <w:bookmarkStart w:id="2766" w:name="_Toc68182989"/>
      <w:bookmarkStart w:id="2767" w:name="_Toc75461833"/>
      <w:bookmarkStart w:id="2768" w:name="_Toc76023954"/>
      <w:bookmarkStart w:id="2769" w:name="_Toc83678397"/>
      <w:bookmarkStart w:id="2770" w:name="_Toc90629118"/>
      <w:r w:rsidRPr="00374636">
        <w:t>9.1.4A</w:t>
      </w:r>
      <w:r w:rsidRPr="00374636">
        <w:tab/>
        <w:t>TDD RSTD Measurement Accuracy for UE Category 1bis</w:t>
      </w:r>
      <w:bookmarkEnd w:id="2765"/>
      <w:bookmarkEnd w:id="2766"/>
      <w:bookmarkEnd w:id="2767"/>
      <w:bookmarkEnd w:id="2768"/>
      <w:bookmarkEnd w:id="2769"/>
      <w:bookmarkEnd w:id="2770"/>
    </w:p>
    <w:p w14:paraId="6F82C31B" w14:textId="77777777" w:rsidR="00D65C49" w:rsidRPr="00374636" w:rsidRDefault="00D65C49" w:rsidP="00D65C49">
      <w:pPr>
        <w:pStyle w:val="Heading5"/>
      </w:pPr>
      <w:bookmarkStart w:id="2771" w:name="_Toc27481740"/>
      <w:bookmarkStart w:id="2772" w:name="_Toc68182990"/>
      <w:bookmarkStart w:id="2773" w:name="_Toc75461834"/>
      <w:bookmarkStart w:id="2774" w:name="_Toc76023955"/>
      <w:bookmarkStart w:id="2775" w:name="_Toc83678398"/>
      <w:bookmarkStart w:id="2776" w:name="_Toc90629119"/>
      <w:r w:rsidRPr="00374636">
        <w:t>9.1.4A.1</w:t>
      </w:r>
      <w:r w:rsidRPr="00374636">
        <w:tab/>
        <w:t>Test purpose</w:t>
      </w:r>
      <w:bookmarkEnd w:id="2771"/>
      <w:bookmarkEnd w:id="2772"/>
      <w:bookmarkEnd w:id="2773"/>
      <w:bookmarkEnd w:id="2774"/>
      <w:bookmarkEnd w:id="2775"/>
      <w:bookmarkEnd w:id="2776"/>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7" w:name="_Toc27481741"/>
      <w:bookmarkStart w:id="2778" w:name="_Toc68182991"/>
      <w:bookmarkStart w:id="2779" w:name="_Toc75461835"/>
      <w:bookmarkStart w:id="2780" w:name="_Toc76023956"/>
      <w:bookmarkStart w:id="2781" w:name="_Toc83678399"/>
      <w:bookmarkStart w:id="2782" w:name="_Toc90629120"/>
      <w:r w:rsidRPr="00374636">
        <w:t>9.1.4A.2</w:t>
      </w:r>
      <w:r w:rsidRPr="00374636">
        <w:tab/>
        <w:t>Test applicability</w:t>
      </w:r>
      <w:bookmarkEnd w:id="2777"/>
      <w:bookmarkEnd w:id="2778"/>
      <w:bookmarkEnd w:id="2779"/>
      <w:bookmarkEnd w:id="2780"/>
      <w:bookmarkEnd w:id="2781"/>
      <w:bookmarkEnd w:id="2782"/>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3" w:name="_Toc27481742"/>
      <w:bookmarkStart w:id="2784" w:name="_Toc68182992"/>
      <w:bookmarkStart w:id="2785" w:name="_Toc75461836"/>
      <w:bookmarkStart w:id="2786" w:name="_Toc76023957"/>
      <w:bookmarkStart w:id="2787" w:name="_Toc83678400"/>
      <w:bookmarkStart w:id="2788" w:name="_Toc90629121"/>
      <w:r w:rsidRPr="00374636">
        <w:t>9.1.4A.3</w:t>
      </w:r>
      <w:r w:rsidRPr="00374636">
        <w:tab/>
        <w:t>Minimum conformance requirements</w:t>
      </w:r>
      <w:bookmarkEnd w:id="2783"/>
      <w:bookmarkEnd w:id="2784"/>
      <w:bookmarkEnd w:id="2785"/>
      <w:bookmarkEnd w:id="2786"/>
      <w:bookmarkEnd w:id="2787"/>
      <w:bookmarkEnd w:id="2788"/>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9" w:name="_Toc27481743"/>
      <w:bookmarkStart w:id="2790" w:name="_Toc68182993"/>
      <w:bookmarkStart w:id="2791" w:name="_Toc75461837"/>
      <w:bookmarkStart w:id="2792" w:name="_Toc76023958"/>
      <w:bookmarkStart w:id="2793" w:name="_Toc83678401"/>
      <w:bookmarkStart w:id="2794" w:name="_Toc90629122"/>
      <w:r w:rsidRPr="00374636">
        <w:t>9.1.4A.4</w:t>
      </w:r>
      <w:r w:rsidRPr="00374636">
        <w:tab/>
        <w:t>Test description</w:t>
      </w:r>
      <w:bookmarkEnd w:id="2789"/>
      <w:bookmarkEnd w:id="2790"/>
      <w:bookmarkEnd w:id="2791"/>
      <w:bookmarkEnd w:id="2792"/>
      <w:bookmarkEnd w:id="2793"/>
      <w:bookmarkEnd w:id="2794"/>
    </w:p>
    <w:p w14:paraId="56498755" w14:textId="77777777" w:rsidR="00D65C49" w:rsidRPr="00374636" w:rsidRDefault="00D65C49" w:rsidP="00D65C49">
      <w:pPr>
        <w:pStyle w:val="Heading6"/>
      </w:pPr>
      <w:bookmarkStart w:id="2795" w:name="_Toc27481744"/>
      <w:bookmarkStart w:id="2796" w:name="_Toc68182994"/>
      <w:bookmarkStart w:id="2797" w:name="_Toc75461838"/>
      <w:bookmarkStart w:id="2798" w:name="_Toc76023959"/>
      <w:bookmarkStart w:id="2799" w:name="_Toc83678402"/>
      <w:bookmarkStart w:id="2800" w:name="_Toc90629123"/>
      <w:r w:rsidRPr="00374636">
        <w:t>9.1.4A.4.1</w:t>
      </w:r>
      <w:r w:rsidRPr="00374636">
        <w:tab/>
        <w:t>Initial conditions</w:t>
      </w:r>
      <w:bookmarkEnd w:id="2795"/>
      <w:bookmarkEnd w:id="2796"/>
      <w:bookmarkEnd w:id="2797"/>
      <w:bookmarkEnd w:id="2798"/>
      <w:bookmarkEnd w:id="2799"/>
      <w:bookmarkEnd w:id="2800"/>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25pt;height:21.75pt" o:ole="">
                  <v:imagedata r:id="rId230" o:title=""/>
                </v:shape>
                <o:OLEObject Type="Embed" ProgID="Equation.3" ShapeID="_x0000_i1197" DrawAspect="Content" ObjectID="_1774199371"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25pt;height:21.75pt" o:ole="">
                  <v:imagedata r:id="rId230" o:title=""/>
                </v:shape>
                <o:OLEObject Type="Embed" ProgID="Equation.3" ShapeID="_x0000_i1198" DrawAspect="Content" ObjectID="_1774199372"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25pt;height:21.75pt" o:ole="">
                  <v:imagedata r:id="rId233" o:title=""/>
                </v:shape>
                <o:OLEObject Type="Embed" ProgID="Equation.3" ShapeID="_x0000_i1199" DrawAspect="Content" ObjectID="_1774199373"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1" w:name="_Toc27481745"/>
      <w:bookmarkStart w:id="2802" w:name="_Toc68182995"/>
      <w:bookmarkStart w:id="2803" w:name="_Toc75461839"/>
      <w:bookmarkStart w:id="2804" w:name="_Toc76023960"/>
      <w:bookmarkStart w:id="2805" w:name="_Toc83678403"/>
      <w:bookmarkStart w:id="2806" w:name="_Toc90629124"/>
      <w:r w:rsidRPr="00374636">
        <w:t>9.1.4A.4.2</w:t>
      </w:r>
      <w:r w:rsidRPr="00374636">
        <w:tab/>
        <w:t>Test procedure</w:t>
      </w:r>
      <w:bookmarkEnd w:id="2801"/>
      <w:bookmarkEnd w:id="2802"/>
      <w:bookmarkEnd w:id="2803"/>
      <w:bookmarkEnd w:id="2804"/>
      <w:bookmarkEnd w:id="2805"/>
      <w:bookmarkEnd w:id="2806"/>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7" w:name="_Toc27481746"/>
      <w:bookmarkStart w:id="2808" w:name="_Toc68182996"/>
      <w:bookmarkStart w:id="2809" w:name="_Toc75461840"/>
      <w:bookmarkStart w:id="2810" w:name="_Toc76023961"/>
      <w:bookmarkStart w:id="2811" w:name="_Toc83678404"/>
      <w:bookmarkStart w:id="2812" w:name="_Toc90629125"/>
      <w:r w:rsidRPr="00374636">
        <w:t>9.1.4A.4.3</w:t>
      </w:r>
      <w:r w:rsidRPr="00374636">
        <w:tab/>
        <w:t>Message contents</w:t>
      </w:r>
      <w:bookmarkEnd w:id="2807"/>
      <w:bookmarkEnd w:id="2808"/>
      <w:bookmarkEnd w:id="2809"/>
      <w:bookmarkEnd w:id="2810"/>
      <w:bookmarkEnd w:id="2811"/>
      <w:bookmarkEnd w:id="2812"/>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3" w:name="_Toc27481747"/>
      <w:bookmarkStart w:id="2814" w:name="_Toc68182997"/>
      <w:bookmarkStart w:id="2815" w:name="_Toc75461841"/>
      <w:bookmarkStart w:id="2816" w:name="_Toc76023962"/>
      <w:bookmarkStart w:id="2817" w:name="_Toc83678405"/>
      <w:bookmarkStart w:id="2818" w:name="_Toc90629126"/>
      <w:r w:rsidRPr="00374636">
        <w:t>9.1.4A.5</w:t>
      </w:r>
      <w:r w:rsidRPr="00374636">
        <w:tab/>
        <w:t>Test requirement</w:t>
      </w:r>
      <w:bookmarkEnd w:id="2813"/>
      <w:bookmarkEnd w:id="2814"/>
      <w:bookmarkEnd w:id="2815"/>
      <w:bookmarkEnd w:id="2816"/>
      <w:bookmarkEnd w:id="2817"/>
      <w:bookmarkEnd w:id="2818"/>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9" w:name="_Toc27481748"/>
      <w:bookmarkStart w:id="2820" w:name="_Toc68182998"/>
      <w:bookmarkStart w:id="2821" w:name="_Toc75461842"/>
      <w:bookmarkStart w:id="2822" w:name="_Toc76023963"/>
      <w:bookmarkStart w:id="2823" w:name="_Toc83678406"/>
      <w:bookmarkStart w:id="2824" w:name="_Toc90629127"/>
      <w:r w:rsidRPr="00374636">
        <w:lastRenderedPageBreak/>
        <w:t>9.2</w:t>
      </w:r>
      <w:r w:rsidRPr="00374636">
        <w:tab/>
        <w:t>RSTD Inter-Frequency Measurements</w:t>
      </w:r>
      <w:bookmarkEnd w:id="2819"/>
      <w:bookmarkEnd w:id="2820"/>
      <w:bookmarkEnd w:id="2821"/>
      <w:bookmarkEnd w:id="2822"/>
      <w:bookmarkEnd w:id="2823"/>
      <w:bookmarkEnd w:id="2824"/>
    </w:p>
    <w:p w14:paraId="17F594E3" w14:textId="77777777" w:rsidR="00D65C49" w:rsidRPr="00374636" w:rsidRDefault="00D65C49" w:rsidP="00D65C49">
      <w:pPr>
        <w:pStyle w:val="Heading3"/>
        <w:rPr>
          <w:lang w:eastAsia="zh-CN"/>
        </w:rPr>
      </w:pPr>
      <w:bookmarkStart w:id="2825" w:name="_Toc27481749"/>
      <w:bookmarkStart w:id="2826" w:name="_Toc68182999"/>
      <w:bookmarkStart w:id="2827" w:name="_Toc75461843"/>
      <w:bookmarkStart w:id="2828" w:name="_Toc76023964"/>
      <w:bookmarkStart w:id="2829" w:name="_Toc83678407"/>
      <w:bookmarkStart w:id="2830" w:name="_Toc90629128"/>
      <w:r w:rsidRPr="00374636">
        <w:t>9.2.</w:t>
      </w:r>
      <w:r w:rsidRPr="00374636">
        <w:rPr>
          <w:lang w:eastAsia="zh-CN"/>
        </w:rPr>
        <w:t>1</w:t>
      </w:r>
      <w:r w:rsidRPr="00374636">
        <w:tab/>
        <w:t>FDD-FDD inter-frequency RSTD measurement reporting delay</w:t>
      </w:r>
      <w:bookmarkEnd w:id="2825"/>
      <w:bookmarkEnd w:id="2826"/>
      <w:bookmarkEnd w:id="2827"/>
      <w:bookmarkEnd w:id="2828"/>
      <w:bookmarkEnd w:id="2829"/>
      <w:bookmarkEnd w:id="2830"/>
    </w:p>
    <w:p w14:paraId="435D8DC6" w14:textId="77777777" w:rsidR="00D65C49" w:rsidRPr="00374636" w:rsidRDefault="00D65C49" w:rsidP="00D65C49">
      <w:pPr>
        <w:pStyle w:val="Heading5"/>
      </w:pPr>
      <w:bookmarkStart w:id="2831" w:name="_Toc27481750"/>
      <w:bookmarkStart w:id="2832" w:name="_Toc68183000"/>
      <w:bookmarkStart w:id="2833" w:name="_Toc75461844"/>
      <w:bookmarkStart w:id="2834" w:name="_Toc76023965"/>
      <w:bookmarkStart w:id="2835" w:name="_Toc83678408"/>
      <w:bookmarkStart w:id="2836" w:name="_Toc90629129"/>
      <w:r w:rsidRPr="00374636">
        <w:t>9.2.1.1</w:t>
      </w:r>
      <w:r w:rsidRPr="00374636">
        <w:tab/>
        <w:t>Test purpose</w:t>
      </w:r>
      <w:bookmarkEnd w:id="2831"/>
      <w:bookmarkEnd w:id="2832"/>
      <w:bookmarkEnd w:id="2833"/>
      <w:bookmarkEnd w:id="2834"/>
      <w:bookmarkEnd w:id="2835"/>
      <w:bookmarkEnd w:id="2836"/>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7" w:name="_Toc27481751"/>
      <w:bookmarkStart w:id="2838" w:name="_Toc68183001"/>
      <w:bookmarkStart w:id="2839" w:name="_Toc75461845"/>
      <w:bookmarkStart w:id="2840" w:name="_Toc76023966"/>
      <w:bookmarkStart w:id="2841" w:name="_Toc83678409"/>
      <w:bookmarkStart w:id="2842" w:name="_Toc90629130"/>
      <w:r w:rsidRPr="00374636">
        <w:t>9.2.1.2</w:t>
      </w:r>
      <w:r w:rsidRPr="00374636">
        <w:tab/>
        <w:t>Test applicability</w:t>
      </w:r>
      <w:bookmarkEnd w:id="2837"/>
      <w:bookmarkEnd w:id="2838"/>
      <w:bookmarkEnd w:id="2839"/>
      <w:bookmarkEnd w:id="2840"/>
      <w:bookmarkEnd w:id="2841"/>
      <w:bookmarkEnd w:id="2842"/>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3" w:name="_Toc27481752"/>
      <w:bookmarkStart w:id="2844" w:name="_Toc68183002"/>
      <w:bookmarkStart w:id="2845" w:name="_Toc75461846"/>
      <w:bookmarkStart w:id="2846" w:name="_Toc76023967"/>
      <w:bookmarkStart w:id="2847" w:name="_Toc83678410"/>
      <w:bookmarkStart w:id="2848" w:name="_Toc90629131"/>
      <w:r w:rsidRPr="00374636">
        <w:t>9.2.1.3</w:t>
      </w:r>
      <w:r w:rsidRPr="00374636">
        <w:tab/>
        <w:t>Minimum conformance requirements</w:t>
      </w:r>
      <w:bookmarkEnd w:id="2843"/>
      <w:bookmarkEnd w:id="2844"/>
      <w:bookmarkEnd w:id="2845"/>
      <w:bookmarkEnd w:id="2846"/>
      <w:bookmarkEnd w:id="2847"/>
      <w:bookmarkEnd w:id="2848"/>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25pt;height:21.75pt" o:ole="">
            <v:imagedata r:id="rId247" o:title=""/>
          </v:shape>
          <o:OLEObject Type="Embed" ProgID="Equation.3" ShapeID="_x0000_i1200" DrawAspect="Content" ObjectID="_1774199374"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75pt;height:21.75pt" o:ole="">
            <v:imagedata r:id="rId249" o:title=""/>
          </v:shape>
          <o:OLEObject Type="Embed" ProgID="Equation.3" ShapeID="_x0000_i1201" DrawAspect="Content" ObjectID="_1774199375"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25pt;height:21.75pt" o:ole="">
            <v:imagedata r:id="rId247" o:title=""/>
          </v:shape>
          <o:OLEObject Type="Embed" ProgID="Equation.3" ShapeID="_x0000_i1202" DrawAspect="Content" ObjectID="_1774199376"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1.75pt;height:21.75pt" o:ole="">
            <v:imagedata r:id="rId90" o:title=""/>
          </v:shape>
          <o:OLEObject Type="Embed" ProgID="Equation.3" ShapeID="_x0000_i1203" DrawAspect="Content" ObjectID="_1774199377"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25pt;height:14.25pt" o:ole="">
            <v:imagedata r:id="rId92" o:title=""/>
          </v:shape>
          <o:OLEObject Type="Embed" ProgID="Equation.3" ShapeID="_x0000_i1204" DrawAspect="Content" ObjectID="_1774199378"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25pt;height:21.75pt" o:ole="">
            <v:imagedata r:id="rId94" o:title=""/>
          </v:shape>
          <o:OLEObject Type="Embed" ProgID="Equation.3" ShapeID="_x0000_i1205" DrawAspect="Content" ObjectID="_1774199379" r:id="rId254"/>
        </w:object>
      </w:r>
      <w:r w:rsidRPr="00374636">
        <w:t xml:space="preserve"> (1≤</w:t>
      </w:r>
      <w:r w:rsidRPr="00374636">
        <w:rPr>
          <w:position w:val="-12"/>
        </w:rPr>
        <w:object w:dxaOrig="540" w:dyaOrig="360" w14:anchorId="208BCE08">
          <v:shape id="_x0000_i1206" type="#_x0000_t75" style="width:29.25pt;height:21.75pt" o:ole="">
            <v:imagedata r:id="rId96" o:title=""/>
          </v:shape>
          <o:OLEObject Type="Embed" ProgID="Equation.3" ShapeID="_x0000_i1206" DrawAspect="Content" ObjectID="_1774199380"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25pt;height:14.25pt" o:ole="">
            <v:imagedata r:id="rId98" o:title=""/>
          </v:shape>
          <o:OLEObject Type="Embed" ProgID="Equation.3" ShapeID="_x0000_i1207" DrawAspect="Content" ObjectID="_1774199381" r:id="rId256"/>
        </w:object>
      </w:r>
      <w:r w:rsidRPr="00374636">
        <w:t xml:space="preserve"> = </w:t>
      </w:r>
      <w:r w:rsidRPr="00374636">
        <w:rPr>
          <w:position w:val="-28"/>
        </w:rPr>
        <w:object w:dxaOrig="1020" w:dyaOrig="680" w14:anchorId="767469C7">
          <v:shape id="_x0000_i1208" type="#_x0000_t75" style="width:50.25pt;height:36pt" o:ole="">
            <v:imagedata r:id="rId164" o:title=""/>
          </v:shape>
          <o:OLEObject Type="Embed" ProgID="Equation.3" ShapeID="_x0000_i1208" DrawAspect="Content" ObjectID="_1774199382"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25pt;height:21.75pt" o:ole="">
            <v:imagedata r:id="rId247" o:title=""/>
          </v:shape>
          <o:OLEObject Type="Embed" ProgID="Equation.3" ShapeID="_x0000_i1209" DrawAspect="Content" ObjectID="_1774199383"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1.75pt;height:21.75pt" o:ole="">
                  <v:imagedata r:id="rId90" o:title=""/>
                </v:shape>
                <o:OLEObject Type="Embed" ProgID="Equation.3" ShapeID="_x0000_i1210" DrawAspect="Content" ObjectID="_1774199384"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25pt;height:14.25pt" o:ole="">
                  <v:imagedata r:id="rId92" o:title=""/>
                </v:shape>
                <o:OLEObject Type="Embed" ProgID="Equation.3" ShapeID="_x0000_i1211" DrawAspect="Content" ObjectID="_1774199385"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25pt;height:21.75pt" o:ole="">
            <v:imagedata r:id="rId247" o:title=""/>
          </v:shape>
          <o:OLEObject Type="Embed" ProgID="Equation.3" ShapeID="_x0000_i1212" DrawAspect="Content" ObjectID="_1774199386"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8.75pt;height:21.75pt" o:ole="">
            <v:imagedata r:id="rId108" o:title=""/>
          </v:shape>
          <o:OLEObject Type="Embed" ProgID="Equation.3" ShapeID="_x0000_i1213" DrawAspect="Content" ObjectID="_1774199387"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25pt;height:21.75pt" o:ole="">
            <v:imagedata r:id="rId110" o:title=""/>
          </v:shape>
          <o:OLEObject Type="Embed" ProgID="Equation.3" ShapeID="_x0000_i1214" DrawAspect="Content" ObjectID="_1774199388"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8.75pt;height:21.75pt" o:ole="">
            <v:imagedata r:id="rId108" o:title=""/>
          </v:shape>
          <o:OLEObject Type="Embed" ProgID="Equation.3" ShapeID="_x0000_i1215" DrawAspect="Content" ObjectID="_1774199389"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25pt;height:21.75pt" o:ole="">
            <v:imagedata r:id="rId110" o:title=""/>
          </v:shape>
          <o:OLEObject Type="Embed" ProgID="Equation.3" ShapeID="_x0000_i1216" DrawAspect="Content" ObjectID="_1774199390"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pt;height:29.25pt" o:ole="">
            <v:imagedata r:id="rId176" o:title=""/>
          </v:shape>
          <o:OLEObject Type="Embed" ProgID="Equation.3" ShapeID="_x0000_i1217" DrawAspect="Content" ObjectID="_1774199391"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75pt;height:21.75pt" o:ole="">
            <v:imagedata r:id="rId13" o:title=""/>
          </v:shape>
          <o:OLEObject Type="Embed" ProgID="Equation.3" ShapeID="_x0000_i1218" DrawAspect="Content" ObjectID="_1774199392"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25pt;height:21.75pt" o:ole="">
            <v:imagedata r:id="rId247" o:title=""/>
          </v:shape>
          <o:OLEObject Type="Embed" ProgID="Equation.3" ShapeID="_x0000_i1219" DrawAspect="Content" ObjectID="_1774199393"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9" w:name="_Toc27481753"/>
      <w:bookmarkStart w:id="2850" w:name="_Toc68183003"/>
      <w:bookmarkStart w:id="2851" w:name="_Toc75461847"/>
      <w:bookmarkStart w:id="2852" w:name="_Toc76023968"/>
      <w:bookmarkStart w:id="2853" w:name="_Toc83678411"/>
      <w:bookmarkStart w:id="2854" w:name="_Toc90629132"/>
      <w:r w:rsidRPr="00374636">
        <w:t>9.2.1.4</w:t>
      </w:r>
      <w:r w:rsidRPr="00374636">
        <w:tab/>
        <w:t>Test description</w:t>
      </w:r>
      <w:bookmarkEnd w:id="2849"/>
      <w:bookmarkEnd w:id="2850"/>
      <w:bookmarkEnd w:id="2851"/>
      <w:bookmarkEnd w:id="2852"/>
      <w:bookmarkEnd w:id="2853"/>
      <w:bookmarkEnd w:id="2854"/>
    </w:p>
    <w:p w14:paraId="7A113571" w14:textId="77777777" w:rsidR="00D65C49" w:rsidRPr="00374636" w:rsidRDefault="00D65C49" w:rsidP="00D65C49">
      <w:pPr>
        <w:pStyle w:val="Heading6"/>
      </w:pPr>
      <w:bookmarkStart w:id="2855" w:name="_Toc27481754"/>
      <w:bookmarkStart w:id="2856" w:name="_Toc68183004"/>
      <w:bookmarkStart w:id="2857" w:name="_Toc75461848"/>
      <w:bookmarkStart w:id="2858" w:name="_Toc76023969"/>
      <w:bookmarkStart w:id="2859" w:name="_Toc83678412"/>
      <w:bookmarkStart w:id="2860" w:name="_Toc90629133"/>
      <w:r w:rsidRPr="00374636">
        <w:t>9.2.1.4.1</w:t>
      </w:r>
      <w:r w:rsidRPr="00374636">
        <w:tab/>
        <w:t>Initial conditions</w:t>
      </w:r>
      <w:bookmarkEnd w:id="2855"/>
      <w:bookmarkEnd w:id="2856"/>
      <w:bookmarkEnd w:id="2857"/>
      <w:bookmarkEnd w:id="2858"/>
      <w:bookmarkEnd w:id="2859"/>
      <w:bookmarkEnd w:id="2860"/>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1.75pt;height:14.25pt" o:ole="">
                  <v:imagedata r:id="rId120" o:title=""/>
                </v:shape>
                <o:OLEObject Type="Embed" ProgID="Equation.3" ShapeID="_x0000_i1220" DrawAspect="Content" ObjectID="_1774199394"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75pt;height:14.25pt" o:ole="">
                  <v:imagedata r:id="rId270" o:title=""/>
                </v:shape>
                <o:OLEObject Type="Embed" ProgID="Equation.3" ShapeID="_x0000_i1221" DrawAspect="Content" ObjectID="_1774199395"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75pt;height:14.25pt" o:ole="">
                  <v:imagedata r:id="rId124" o:title=""/>
                </v:shape>
                <o:OLEObject Type="Embed" ProgID="Equation.3" ShapeID="_x0000_i1222" DrawAspect="Content" ObjectID="_1774199396"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1" w:name="_Toc27481755"/>
      <w:bookmarkStart w:id="2862" w:name="_Toc68183005"/>
      <w:bookmarkStart w:id="2863" w:name="_Toc75461849"/>
      <w:bookmarkStart w:id="2864" w:name="_Toc76023970"/>
      <w:bookmarkStart w:id="2865" w:name="_Toc83678413"/>
      <w:bookmarkStart w:id="2866" w:name="_Toc90629134"/>
      <w:r w:rsidRPr="00374636">
        <w:t>9.2.1.4.2</w:t>
      </w:r>
      <w:r w:rsidRPr="00374636">
        <w:tab/>
        <w:t>Test procedure</w:t>
      </w:r>
      <w:bookmarkEnd w:id="2861"/>
      <w:bookmarkEnd w:id="2862"/>
      <w:bookmarkEnd w:id="2863"/>
      <w:bookmarkEnd w:id="2864"/>
      <w:bookmarkEnd w:id="2865"/>
      <w:bookmarkEnd w:id="2866"/>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7" w:name="_Toc27481756"/>
      <w:bookmarkStart w:id="2868" w:name="_Toc68183006"/>
      <w:bookmarkStart w:id="2869" w:name="_Toc75461850"/>
      <w:bookmarkStart w:id="2870" w:name="_Toc76023971"/>
      <w:bookmarkStart w:id="2871" w:name="_Toc83678414"/>
      <w:bookmarkStart w:id="2872" w:name="_Toc90629135"/>
      <w:r w:rsidRPr="00374636">
        <w:t>9.2.1.4.3</w:t>
      </w:r>
      <w:r w:rsidRPr="00374636">
        <w:tab/>
        <w:t>Message contents</w:t>
      </w:r>
      <w:bookmarkEnd w:id="2867"/>
      <w:bookmarkEnd w:id="2868"/>
      <w:bookmarkEnd w:id="2869"/>
      <w:bookmarkEnd w:id="2870"/>
      <w:bookmarkEnd w:id="2871"/>
      <w:bookmarkEnd w:id="2872"/>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3" w:name="_Toc27481757"/>
      <w:bookmarkStart w:id="2874" w:name="_Toc68183007"/>
      <w:bookmarkStart w:id="2875" w:name="_Toc75461851"/>
      <w:bookmarkStart w:id="2876" w:name="_Toc76023972"/>
      <w:bookmarkStart w:id="2877" w:name="_Toc83678415"/>
      <w:bookmarkStart w:id="2878" w:name="_Toc90629136"/>
      <w:r w:rsidRPr="00374636">
        <w:t>9.2.1.5</w:t>
      </w:r>
      <w:r w:rsidRPr="00374636">
        <w:tab/>
        <w:t>Test requirement</w:t>
      </w:r>
      <w:bookmarkEnd w:id="2873"/>
      <w:bookmarkEnd w:id="2874"/>
      <w:bookmarkEnd w:id="2875"/>
      <w:bookmarkEnd w:id="2876"/>
      <w:bookmarkEnd w:id="2877"/>
      <w:bookmarkEnd w:id="2878"/>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pt;height:21.75pt" o:ole="">
                  <v:imagedata r:id="rId127" o:title=""/>
                </v:shape>
                <o:OLEObject Type="Embed" ProgID="Equation.3" ShapeID="_x0000_i1223" DrawAspect="Content" ObjectID="_1774199397"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pt;height:21.75pt" o:ole="">
                  <v:imagedata r:id="rId127" o:title=""/>
                </v:shape>
                <o:OLEObject Type="Embed" ProgID="Equation.3" ShapeID="_x0000_i1224" DrawAspect="Content" ObjectID="_1774199398"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pt;height:21.75pt" o:ole="">
                  <v:imagedata r:id="rId127" o:title=""/>
                </v:shape>
                <o:OLEObject Type="Embed" ProgID="Equation.3" ShapeID="_x0000_i1225" DrawAspect="Content" ObjectID="_1774199399"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pt;height:21.75pt" o:ole="">
                  <v:imagedata r:id="rId127" o:title=""/>
                </v:shape>
                <o:OLEObject Type="Embed" ProgID="Equation.3" ShapeID="_x0000_i1226" DrawAspect="Content" ObjectID="_1774199400"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1.75pt;height:21.75pt" o:ole="" fillcolor="window">
                  <v:imagedata r:id="rId22" o:title=""/>
                </v:shape>
                <o:OLEObject Type="Embed" ProgID="Equation.3" ShapeID="_x0000_i1227" DrawAspect="Content" ObjectID="_1774199401"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pt;height:21.75pt" o:ole="">
                  <v:imagedata r:id="rId127" o:title=""/>
                </v:shape>
                <o:OLEObject Type="Embed" ProgID="Equation.3" ShapeID="_x0000_i1228" DrawAspect="Content" ObjectID="_1774199402" r:id="rId279"/>
              </w:object>
            </w:r>
            <w:r w:rsidRPr="00374636">
              <w:rPr>
                <w:lang w:eastAsia="en-US"/>
              </w:rPr>
              <w:t xml:space="preserve">, PRS </w:t>
            </w:r>
            <w:r w:rsidRPr="00374636">
              <w:rPr>
                <w:position w:val="-12"/>
                <w:lang w:eastAsia="en-US"/>
              </w:rPr>
              <w:object w:dxaOrig="620" w:dyaOrig="380" w14:anchorId="4B581105">
                <v:shape id="_x0000_i1229" type="#_x0000_t75" style="width:29.25pt;height:14.25pt" o:ole="" fillcolor="window">
                  <v:imagedata r:id="rId20" o:title=""/>
                </v:shape>
                <o:OLEObject Type="Embed" ProgID="Equation.3" ShapeID="_x0000_i1229" DrawAspect="Content" ObjectID="_1774199403"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4.75pt;height:36pt" o:ole="">
            <v:imagedata r:id="rId138" o:title=""/>
          </v:shape>
          <o:OLEObject Type="Embed" ProgID="Equation.3" ShapeID="_x0000_i1230" DrawAspect="Content" ObjectID="_1774199404" r:id="rId281"/>
        </w:object>
      </w:r>
      <w:r w:rsidRPr="00374636">
        <w:t xml:space="preserve">, where </w:t>
      </w:r>
      <w:r w:rsidRPr="00374636">
        <w:rPr>
          <w:position w:val="-4"/>
        </w:rPr>
        <w:object w:dxaOrig="320" w:dyaOrig="260" w14:anchorId="51F47061">
          <v:shape id="_x0000_i1231" type="#_x0000_t75" style="width:14.25pt;height:14.25pt" o:ole="">
            <v:imagedata r:id="rId140" o:title=""/>
          </v:shape>
          <o:OLEObject Type="Embed" ProgID="Equation.3" ShapeID="_x0000_i1231" DrawAspect="Content" ObjectID="_1774199405" r:id="rId282"/>
        </w:object>
      </w:r>
      <w:r w:rsidRPr="00374636">
        <w:t xml:space="preserve">=16 and </w:t>
      </w:r>
      <w:r w:rsidRPr="00374636">
        <w:rPr>
          <w:position w:val="-6"/>
        </w:rPr>
        <w:object w:dxaOrig="200" w:dyaOrig="220" w14:anchorId="298824D6">
          <v:shape id="_x0000_i1232" type="#_x0000_t75" style="width:6.75pt;height:14.25pt" o:ole="">
            <v:imagedata r:id="rId142" o:title=""/>
          </v:shape>
          <o:OLEObject Type="Embed" ProgID="Equation.3" ShapeID="_x0000_i1232" DrawAspect="Content" ObjectID="_1774199406"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9" w:name="_Toc27481758"/>
      <w:bookmarkStart w:id="2880" w:name="_Toc68183008"/>
      <w:bookmarkStart w:id="2881" w:name="_Toc75461852"/>
      <w:bookmarkStart w:id="2882" w:name="_Toc76023973"/>
      <w:bookmarkStart w:id="2883" w:name="_Toc83678416"/>
      <w:bookmarkStart w:id="2884" w:name="_Toc90629137"/>
      <w:r w:rsidRPr="00374636">
        <w:t>9.2.1A</w:t>
      </w:r>
      <w:r w:rsidRPr="00374636">
        <w:tab/>
        <w:t>FDD-FDD inter-frequency RSTD Measurement Reporting Delay for UE Category 1bis</w:t>
      </w:r>
      <w:bookmarkEnd w:id="2879"/>
      <w:bookmarkEnd w:id="2880"/>
      <w:bookmarkEnd w:id="2881"/>
      <w:bookmarkEnd w:id="2882"/>
      <w:bookmarkEnd w:id="2883"/>
      <w:bookmarkEnd w:id="2884"/>
    </w:p>
    <w:p w14:paraId="50123543" w14:textId="77777777" w:rsidR="00D65C49" w:rsidRPr="00374636" w:rsidRDefault="00D65C49" w:rsidP="00D65C49">
      <w:pPr>
        <w:pStyle w:val="Heading5"/>
      </w:pPr>
      <w:bookmarkStart w:id="2885" w:name="_Toc27481759"/>
      <w:bookmarkStart w:id="2886" w:name="_Toc68183009"/>
      <w:bookmarkStart w:id="2887" w:name="_Toc75461853"/>
      <w:bookmarkStart w:id="2888" w:name="_Toc76023974"/>
      <w:bookmarkStart w:id="2889" w:name="_Toc83678417"/>
      <w:bookmarkStart w:id="2890" w:name="_Toc90629138"/>
      <w:r w:rsidRPr="00374636">
        <w:t>9.2.1A.1</w:t>
      </w:r>
      <w:r w:rsidRPr="00374636">
        <w:tab/>
        <w:t>Test purpose</w:t>
      </w:r>
      <w:bookmarkEnd w:id="2885"/>
      <w:bookmarkEnd w:id="2886"/>
      <w:bookmarkEnd w:id="2887"/>
      <w:bookmarkEnd w:id="2888"/>
      <w:bookmarkEnd w:id="2889"/>
      <w:bookmarkEnd w:id="2890"/>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1" w:name="_Toc27481760"/>
      <w:bookmarkStart w:id="2892" w:name="_Toc68183010"/>
      <w:bookmarkStart w:id="2893" w:name="_Toc75461854"/>
      <w:bookmarkStart w:id="2894" w:name="_Toc76023975"/>
      <w:bookmarkStart w:id="2895" w:name="_Toc83678418"/>
      <w:bookmarkStart w:id="2896" w:name="_Toc90629139"/>
      <w:r w:rsidRPr="00374636">
        <w:t>9.2.1A.2</w:t>
      </w:r>
      <w:r w:rsidRPr="00374636">
        <w:tab/>
        <w:t>Test applicability</w:t>
      </w:r>
      <w:bookmarkEnd w:id="2891"/>
      <w:bookmarkEnd w:id="2892"/>
      <w:bookmarkEnd w:id="2893"/>
      <w:bookmarkEnd w:id="2894"/>
      <w:bookmarkEnd w:id="2895"/>
      <w:bookmarkEnd w:id="2896"/>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7" w:name="_Toc27481761"/>
      <w:bookmarkStart w:id="2898" w:name="_Toc68183011"/>
      <w:bookmarkStart w:id="2899" w:name="_Toc75461855"/>
      <w:bookmarkStart w:id="2900" w:name="_Toc76023976"/>
      <w:bookmarkStart w:id="2901" w:name="_Toc83678419"/>
      <w:bookmarkStart w:id="2902" w:name="_Toc90629140"/>
      <w:r w:rsidRPr="00374636">
        <w:t>9.2.1A.3</w:t>
      </w:r>
      <w:r w:rsidRPr="00374636">
        <w:tab/>
        <w:t>Minimum conformance requirements</w:t>
      </w:r>
      <w:bookmarkEnd w:id="2897"/>
      <w:bookmarkEnd w:id="2898"/>
      <w:bookmarkEnd w:id="2899"/>
      <w:bookmarkEnd w:id="2900"/>
      <w:bookmarkEnd w:id="2901"/>
      <w:bookmarkEnd w:id="2902"/>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25pt;height:21.75pt" o:ole="">
            <v:imagedata r:id="rId247" o:title=""/>
          </v:shape>
          <o:OLEObject Type="Embed" ProgID="Equation.3" ShapeID="_x0000_i1233" DrawAspect="Content" ObjectID="_1774199407"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1.75pt;height:21.75pt" o:ole="">
                  <v:imagedata r:id="rId90" o:title=""/>
                </v:shape>
                <o:OLEObject Type="Embed" ProgID="Equation.3" ShapeID="_x0000_i1234" DrawAspect="Content" ObjectID="_1774199408"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25pt;height:14.25pt" o:ole="">
                  <v:imagedata r:id="rId92" o:title=""/>
                </v:shape>
                <o:OLEObject Type="Embed" ProgID="Equation.3" ShapeID="_x0000_i1235" DrawAspect="Content" ObjectID="_1774199409"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3" w:name="_Toc27481762"/>
      <w:bookmarkStart w:id="2904" w:name="_Toc68183012"/>
      <w:bookmarkStart w:id="2905" w:name="_Toc75461856"/>
      <w:bookmarkStart w:id="2906" w:name="_Toc76023977"/>
      <w:bookmarkStart w:id="2907" w:name="_Toc83678420"/>
      <w:bookmarkStart w:id="2908" w:name="_Toc90629141"/>
      <w:r w:rsidRPr="00374636">
        <w:t>9.2.1A.4</w:t>
      </w:r>
      <w:r w:rsidRPr="00374636">
        <w:tab/>
        <w:t>Test description</w:t>
      </w:r>
      <w:bookmarkEnd w:id="2903"/>
      <w:bookmarkEnd w:id="2904"/>
      <w:bookmarkEnd w:id="2905"/>
      <w:bookmarkEnd w:id="2906"/>
      <w:bookmarkEnd w:id="2907"/>
      <w:bookmarkEnd w:id="2908"/>
    </w:p>
    <w:p w14:paraId="17D6311F" w14:textId="77777777" w:rsidR="00D65C49" w:rsidRPr="00374636" w:rsidRDefault="00D65C49" w:rsidP="00D65C49">
      <w:pPr>
        <w:pStyle w:val="Heading6"/>
      </w:pPr>
      <w:bookmarkStart w:id="2909" w:name="_Toc27481763"/>
      <w:bookmarkStart w:id="2910" w:name="_Toc68183013"/>
      <w:bookmarkStart w:id="2911" w:name="_Toc75461857"/>
      <w:bookmarkStart w:id="2912" w:name="_Toc76023978"/>
      <w:bookmarkStart w:id="2913" w:name="_Toc83678421"/>
      <w:bookmarkStart w:id="2914" w:name="_Toc90629142"/>
      <w:r w:rsidRPr="00374636">
        <w:t>9.2.1A.4.1</w:t>
      </w:r>
      <w:r w:rsidRPr="00374636">
        <w:tab/>
        <w:t>Initial conditions</w:t>
      </w:r>
      <w:bookmarkEnd w:id="2909"/>
      <w:bookmarkEnd w:id="2910"/>
      <w:bookmarkEnd w:id="2911"/>
      <w:bookmarkEnd w:id="2912"/>
      <w:bookmarkEnd w:id="2913"/>
      <w:bookmarkEnd w:id="2914"/>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1.75pt;height:14.25pt" o:ole="">
                  <v:imagedata r:id="rId120" o:title=""/>
                </v:shape>
                <o:OLEObject Type="Embed" ProgID="Equation.3" ShapeID="_x0000_i1236" DrawAspect="Content" ObjectID="_1774199410"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75pt;height:14.25pt" o:ole="">
                  <v:imagedata r:id="rId270" o:title=""/>
                </v:shape>
                <o:OLEObject Type="Embed" ProgID="Equation.3" ShapeID="_x0000_i1237" DrawAspect="Content" ObjectID="_1774199411"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75pt;height:14.25pt" o:ole="">
                  <v:imagedata r:id="rId124" o:title=""/>
                </v:shape>
                <o:OLEObject Type="Embed" ProgID="Equation.3" ShapeID="_x0000_i1238" DrawAspect="Content" ObjectID="_1774199412"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5" w:name="_Toc27481764"/>
      <w:bookmarkStart w:id="2916" w:name="_Toc68183014"/>
      <w:bookmarkStart w:id="2917" w:name="_Toc75461858"/>
      <w:bookmarkStart w:id="2918" w:name="_Toc76023979"/>
      <w:bookmarkStart w:id="2919" w:name="_Toc83678422"/>
      <w:bookmarkStart w:id="2920" w:name="_Toc90629143"/>
      <w:r w:rsidRPr="00374636">
        <w:t>9.2.1A.4.2</w:t>
      </w:r>
      <w:r w:rsidRPr="00374636">
        <w:tab/>
        <w:t>Test procedure</w:t>
      </w:r>
      <w:bookmarkEnd w:id="2915"/>
      <w:bookmarkEnd w:id="2916"/>
      <w:bookmarkEnd w:id="2917"/>
      <w:bookmarkEnd w:id="2918"/>
      <w:bookmarkEnd w:id="2919"/>
      <w:bookmarkEnd w:id="2920"/>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1" w:name="_Toc27481765"/>
      <w:bookmarkStart w:id="2922" w:name="_Toc68183015"/>
      <w:bookmarkStart w:id="2923" w:name="_Toc75461859"/>
      <w:bookmarkStart w:id="2924" w:name="_Toc76023980"/>
      <w:bookmarkStart w:id="2925" w:name="_Toc83678423"/>
      <w:bookmarkStart w:id="2926" w:name="_Toc90629144"/>
      <w:r w:rsidRPr="00374636">
        <w:t>9.2.1A.4.3</w:t>
      </w:r>
      <w:r w:rsidRPr="00374636">
        <w:tab/>
        <w:t>Message contents</w:t>
      </w:r>
      <w:bookmarkEnd w:id="2921"/>
      <w:bookmarkEnd w:id="2922"/>
      <w:bookmarkEnd w:id="2923"/>
      <w:bookmarkEnd w:id="2924"/>
      <w:bookmarkEnd w:id="2925"/>
      <w:bookmarkEnd w:id="2926"/>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7" w:name="_Toc27481766"/>
      <w:bookmarkStart w:id="2928" w:name="_Toc68183016"/>
      <w:bookmarkStart w:id="2929" w:name="_Toc75461860"/>
      <w:bookmarkStart w:id="2930" w:name="_Toc76023981"/>
      <w:bookmarkStart w:id="2931" w:name="_Toc83678424"/>
      <w:bookmarkStart w:id="2932" w:name="_Toc90629145"/>
      <w:r w:rsidRPr="00374636">
        <w:t>9.2.1A.5</w:t>
      </w:r>
      <w:r w:rsidRPr="00374636">
        <w:tab/>
        <w:t>Test requirement</w:t>
      </w:r>
      <w:bookmarkEnd w:id="2927"/>
      <w:bookmarkEnd w:id="2928"/>
      <w:bookmarkEnd w:id="2929"/>
      <w:bookmarkEnd w:id="2930"/>
      <w:bookmarkEnd w:id="2931"/>
      <w:bookmarkEnd w:id="2932"/>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75pt;height:36pt" o:ole="">
            <v:imagedata r:id="rId138" o:title=""/>
          </v:shape>
          <o:OLEObject Type="Embed" ProgID="Equation.3" ShapeID="_x0000_i1239" DrawAspect="Content" ObjectID="_1774199413" r:id="rId290"/>
        </w:object>
      </w:r>
      <w:r w:rsidRPr="00374636">
        <w:t xml:space="preserve">, where </w:t>
      </w:r>
      <w:r w:rsidRPr="00374636">
        <w:rPr>
          <w:position w:val="-4"/>
        </w:rPr>
        <w:object w:dxaOrig="320" w:dyaOrig="260" w14:anchorId="78AC6216">
          <v:shape id="_x0000_i1240" type="#_x0000_t75" style="width:14.25pt;height:14.25pt" o:ole="">
            <v:imagedata r:id="rId140" o:title=""/>
          </v:shape>
          <o:OLEObject Type="Embed" ProgID="Equation.3" ShapeID="_x0000_i1240" DrawAspect="Content" ObjectID="_1774199414" r:id="rId291"/>
        </w:object>
      </w:r>
      <w:r w:rsidRPr="00374636">
        <w:t xml:space="preserve">=32 and </w:t>
      </w:r>
      <w:r w:rsidRPr="00374636">
        <w:rPr>
          <w:position w:val="-6"/>
        </w:rPr>
        <w:object w:dxaOrig="200" w:dyaOrig="220" w14:anchorId="083BD21E">
          <v:shape id="_x0000_i1241" type="#_x0000_t75" style="width:6.75pt;height:14.25pt" o:ole="">
            <v:imagedata r:id="rId142" o:title=""/>
          </v:shape>
          <o:OLEObject Type="Embed" ProgID="Equation.3" ShapeID="_x0000_i1241" DrawAspect="Content" ObjectID="_1774199415"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3" w:name="_Toc27481767"/>
      <w:bookmarkStart w:id="2934" w:name="_Toc68183017"/>
      <w:bookmarkStart w:id="2935" w:name="_Toc75461861"/>
      <w:bookmarkStart w:id="2936" w:name="_Toc76023982"/>
      <w:bookmarkStart w:id="2937" w:name="_Toc83678425"/>
      <w:bookmarkStart w:id="2938" w:name="_Toc90629146"/>
      <w:r w:rsidRPr="00374636">
        <w:t>9.2.</w:t>
      </w:r>
      <w:r w:rsidRPr="00374636">
        <w:rPr>
          <w:lang w:eastAsia="zh-CN"/>
        </w:rPr>
        <w:t>2</w:t>
      </w:r>
      <w:r w:rsidRPr="00374636">
        <w:tab/>
      </w:r>
      <w:r w:rsidRPr="00374636">
        <w:tab/>
        <w:t>TDD-TDD inter-frequency RSTD measurement reporting delay</w:t>
      </w:r>
      <w:bookmarkEnd w:id="2933"/>
      <w:bookmarkEnd w:id="2934"/>
      <w:bookmarkEnd w:id="2935"/>
      <w:bookmarkEnd w:id="2936"/>
      <w:bookmarkEnd w:id="2937"/>
      <w:bookmarkEnd w:id="2938"/>
    </w:p>
    <w:p w14:paraId="24F13FAE" w14:textId="77777777" w:rsidR="00D65C49" w:rsidRPr="00374636" w:rsidRDefault="00D65C49" w:rsidP="00D65C49">
      <w:pPr>
        <w:pStyle w:val="Heading5"/>
      </w:pPr>
      <w:bookmarkStart w:id="2939" w:name="_Toc27481768"/>
      <w:bookmarkStart w:id="2940" w:name="_Toc68183018"/>
      <w:bookmarkStart w:id="2941" w:name="_Toc75461862"/>
      <w:bookmarkStart w:id="2942" w:name="_Toc76023983"/>
      <w:bookmarkStart w:id="2943" w:name="_Toc83678426"/>
      <w:bookmarkStart w:id="2944" w:name="_Toc90629147"/>
      <w:r w:rsidRPr="00374636">
        <w:t>9.2.2.1</w:t>
      </w:r>
      <w:r w:rsidRPr="00374636">
        <w:tab/>
        <w:t>Test purpose</w:t>
      </w:r>
      <w:bookmarkEnd w:id="2939"/>
      <w:bookmarkEnd w:id="2940"/>
      <w:bookmarkEnd w:id="2941"/>
      <w:bookmarkEnd w:id="2942"/>
      <w:bookmarkEnd w:id="2943"/>
      <w:bookmarkEnd w:id="2944"/>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5" w:name="_Toc27481769"/>
      <w:bookmarkStart w:id="2946" w:name="_Toc68183019"/>
      <w:bookmarkStart w:id="2947" w:name="_Toc75461863"/>
      <w:bookmarkStart w:id="2948" w:name="_Toc76023984"/>
      <w:bookmarkStart w:id="2949" w:name="_Toc83678427"/>
      <w:bookmarkStart w:id="2950" w:name="_Toc90629148"/>
      <w:r w:rsidRPr="00374636">
        <w:t>9.2.2.2</w:t>
      </w:r>
      <w:r w:rsidRPr="00374636">
        <w:tab/>
        <w:t>Test applicability</w:t>
      </w:r>
      <w:bookmarkEnd w:id="2945"/>
      <w:bookmarkEnd w:id="2946"/>
      <w:bookmarkEnd w:id="2947"/>
      <w:bookmarkEnd w:id="2948"/>
      <w:bookmarkEnd w:id="2949"/>
      <w:bookmarkEnd w:id="2950"/>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1" w:name="_Toc27481770"/>
      <w:bookmarkStart w:id="2952" w:name="_Toc68183020"/>
      <w:bookmarkStart w:id="2953" w:name="_Toc75461864"/>
      <w:bookmarkStart w:id="2954" w:name="_Toc76023985"/>
      <w:bookmarkStart w:id="2955" w:name="_Toc83678428"/>
      <w:bookmarkStart w:id="2956" w:name="_Toc90629149"/>
      <w:r w:rsidRPr="00374636">
        <w:lastRenderedPageBreak/>
        <w:t>9.2.2.3</w:t>
      </w:r>
      <w:r w:rsidRPr="00374636">
        <w:tab/>
        <w:t>Minimum conformance requirements</w:t>
      </w:r>
      <w:bookmarkEnd w:id="2951"/>
      <w:bookmarkEnd w:id="2952"/>
      <w:bookmarkEnd w:id="2953"/>
      <w:bookmarkEnd w:id="2954"/>
      <w:bookmarkEnd w:id="2955"/>
      <w:bookmarkEnd w:id="2956"/>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25pt;height:21.75pt" o:ole="">
            <v:imagedata r:id="rId293" o:title=""/>
          </v:shape>
          <o:OLEObject Type="Embed" ProgID="Equation.3" ShapeID="_x0000_i1242" DrawAspect="Content" ObjectID="_1774199416"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25pt;height:21.75pt" o:ole="">
            <v:imagedata r:id="rId295" o:title=""/>
          </v:shape>
          <o:OLEObject Type="Embed" ProgID="Equation.3" ShapeID="_x0000_i1243" DrawAspect="Content" ObjectID="_1774199417"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25pt;height:21.75pt" o:ole="">
            <v:imagedata r:id="rId297" o:title=""/>
          </v:shape>
          <o:OLEObject Type="Embed" ProgID="Equation.3" ShapeID="_x0000_i1244" DrawAspect="Content" ObjectID="_1774199418"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1.75pt;height:14.25pt" o:ole="">
            <v:imagedata r:id="rId90" o:title=""/>
          </v:shape>
          <o:OLEObject Type="Embed" ProgID="Equation.3" ShapeID="_x0000_i1245" DrawAspect="Content" ObjectID="_1774199419"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25pt;height:14.25pt" o:ole="">
            <v:imagedata r:id="rId92" o:title=""/>
          </v:shape>
          <o:OLEObject Type="Embed" ProgID="Equation.3" ShapeID="_x0000_i1246" DrawAspect="Content" ObjectID="_1774199420"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25pt;height:14.25pt" o:ole="">
            <v:imagedata r:id="rId94" o:title=""/>
          </v:shape>
          <o:OLEObject Type="Embed" ProgID="Equation.3" ShapeID="_x0000_i1247" DrawAspect="Content" ObjectID="_1774199421" r:id="rId301"/>
        </w:object>
      </w:r>
      <w:r w:rsidRPr="00374636">
        <w:t xml:space="preserve"> (1≤</w:t>
      </w:r>
      <w:r w:rsidRPr="00374636">
        <w:rPr>
          <w:position w:val="-12"/>
        </w:rPr>
        <w:object w:dxaOrig="540" w:dyaOrig="360" w14:anchorId="11D0E503">
          <v:shape id="_x0000_i1248" type="#_x0000_t75" style="width:29.25pt;height:14.25pt" o:ole="">
            <v:imagedata r:id="rId96" o:title=""/>
          </v:shape>
          <o:OLEObject Type="Embed" ProgID="Equation.3" ShapeID="_x0000_i1248" DrawAspect="Content" ObjectID="_1774199422"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25pt;height:14.25pt" o:ole="">
            <v:imagedata r:id="rId98" o:title=""/>
          </v:shape>
          <o:OLEObject Type="Embed" ProgID="Equation.3" ShapeID="_x0000_i1249" DrawAspect="Content" ObjectID="_1774199423" r:id="rId303"/>
        </w:object>
      </w:r>
      <w:r w:rsidRPr="00374636">
        <w:t xml:space="preserve"> = </w:t>
      </w:r>
      <w:r w:rsidRPr="00374636">
        <w:rPr>
          <w:position w:val="-28"/>
        </w:rPr>
        <w:object w:dxaOrig="1020" w:dyaOrig="680" w14:anchorId="741DC1C9">
          <v:shape id="_x0000_i1250" type="#_x0000_t75" style="width:50.25pt;height:36pt" o:ole="">
            <v:imagedata r:id="rId164" o:title=""/>
          </v:shape>
          <o:OLEObject Type="Embed" ProgID="Equation.3" ShapeID="_x0000_i1250" DrawAspect="Content" ObjectID="_1774199424"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25pt;height:21.75pt" o:ole="">
            <v:imagedata r:id="rId305" o:title=""/>
          </v:shape>
          <o:OLEObject Type="Embed" ProgID="Equation.3" ShapeID="_x0000_i1251" DrawAspect="Content" ObjectID="_1774199425"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1.75pt;height:14.25pt" o:ole="">
                  <v:imagedata r:id="rId90" o:title=""/>
                </v:shape>
                <o:OLEObject Type="Embed" ProgID="Equation.3" ShapeID="_x0000_i1252" DrawAspect="Content" ObjectID="_1774199426"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25pt;height:14.25pt" o:ole="">
                  <v:imagedata r:id="rId92" o:title=""/>
                </v:shape>
                <o:OLEObject Type="Embed" ProgID="Equation.3" ShapeID="_x0000_i1253" DrawAspect="Content" ObjectID="_1774199427"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25pt;height:21.75pt" o:ole="">
            <v:imagedata r:id="rId309" o:title=""/>
          </v:shape>
          <o:OLEObject Type="Embed" ProgID="Equation.3" ShapeID="_x0000_i1254" DrawAspect="Content" ObjectID="_1774199428"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8.75pt;height:21.75pt" o:ole="">
            <v:imagedata r:id="rId108" o:title=""/>
          </v:shape>
          <o:OLEObject Type="Embed" ProgID="Equation.3" ShapeID="_x0000_i1255" DrawAspect="Content" ObjectID="_1774199429"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25pt;height:21.75pt" o:ole="">
            <v:imagedata r:id="rId110" o:title=""/>
          </v:shape>
          <o:OLEObject Type="Embed" ProgID="Equation.3" ShapeID="_x0000_i1256" DrawAspect="Content" ObjectID="_1774199430"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8.75pt;height:21.75pt" o:ole="">
            <v:imagedata r:id="rId108" o:title=""/>
          </v:shape>
          <o:OLEObject Type="Embed" ProgID="Equation.3" ShapeID="_x0000_i1257" DrawAspect="Content" ObjectID="_1774199431"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25pt;height:21.75pt" o:ole="">
            <v:imagedata r:id="rId110" o:title=""/>
          </v:shape>
          <o:OLEObject Type="Embed" ProgID="Equation.3" ShapeID="_x0000_i1258" DrawAspect="Content" ObjectID="_1774199432"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pt;height:29.25pt" o:ole="">
            <v:imagedata r:id="rId176" o:title=""/>
          </v:shape>
          <o:OLEObject Type="Embed" ProgID="Equation.3" ShapeID="_x0000_i1259" DrawAspect="Content" ObjectID="_1774199433"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75pt;height:21.75pt" o:ole="">
            <v:imagedata r:id="rId13" o:title=""/>
          </v:shape>
          <o:OLEObject Type="Embed" ProgID="Equation.3" ShapeID="_x0000_i1260" DrawAspect="Content" ObjectID="_1774199434"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1.25pt;height:21.75pt" o:ole="">
            <v:imagedata r:id="rId317" o:title=""/>
          </v:shape>
          <o:OLEObject Type="Embed" ProgID="Equation.3" ShapeID="_x0000_i1261" DrawAspect="Content" ObjectID="_1774199435"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lastRenderedPageBreak/>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7" w:name="_Toc27481771"/>
      <w:bookmarkStart w:id="2958" w:name="_Toc68183021"/>
      <w:bookmarkStart w:id="2959" w:name="_Toc75461865"/>
      <w:bookmarkStart w:id="2960" w:name="_Toc76023986"/>
      <w:bookmarkStart w:id="2961" w:name="_Toc83678429"/>
      <w:bookmarkStart w:id="2962" w:name="_Toc90629150"/>
      <w:r w:rsidRPr="00374636">
        <w:t>9.2.2.4</w:t>
      </w:r>
      <w:r w:rsidRPr="00374636">
        <w:tab/>
        <w:t>Test description</w:t>
      </w:r>
      <w:bookmarkEnd w:id="2957"/>
      <w:bookmarkEnd w:id="2958"/>
      <w:bookmarkEnd w:id="2959"/>
      <w:bookmarkEnd w:id="2960"/>
      <w:bookmarkEnd w:id="2961"/>
      <w:bookmarkEnd w:id="2962"/>
    </w:p>
    <w:p w14:paraId="30638FA3" w14:textId="77777777" w:rsidR="00D65C49" w:rsidRPr="00374636" w:rsidRDefault="00D65C49" w:rsidP="00D65C49">
      <w:pPr>
        <w:pStyle w:val="Heading6"/>
      </w:pPr>
      <w:bookmarkStart w:id="2963" w:name="_Toc27481772"/>
      <w:bookmarkStart w:id="2964" w:name="_Toc68183022"/>
      <w:bookmarkStart w:id="2965" w:name="_Toc75461866"/>
      <w:bookmarkStart w:id="2966" w:name="_Toc76023987"/>
      <w:bookmarkStart w:id="2967" w:name="_Toc83678430"/>
      <w:bookmarkStart w:id="2968" w:name="_Toc90629151"/>
      <w:r w:rsidRPr="00374636">
        <w:t>9.2.2.4.1</w:t>
      </w:r>
      <w:r w:rsidRPr="00374636">
        <w:tab/>
        <w:t>Initial conditions</w:t>
      </w:r>
      <w:bookmarkEnd w:id="2963"/>
      <w:bookmarkEnd w:id="2964"/>
      <w:bookmarkEnd w:id="2965"/>
      <w:bookmarkEnd w:id="2966"/>
      <w:bookmarkEnd w:id="2967"/>
      <w:bookmarkEnd w:id="2968"/>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1.75pt;height:14.25pt" o:ole="">
                  <v:imagedata r:id="rId120" o:title=""/>
                </v:shape>
                <o:OLEObject Type="Embed" ProgID="Equation.3" ShapeID="_x0000_i1262" DrawAspect="Content" ObjectID="_1774199436"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75pt;height:14.25pt" o:ole="">
                  <v:imagedata r:id="rId270" o:title=""/>
                </v:shape>
                <o:OLEObject Type="Embed" ProgID="Equation.3" ShapeID="_x0000_i1263" DrawAspect="Content" ObjectID="_1774199437"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75pt;height:14.25pt" o:ole="">
                  <v:imagedata r:id="rId124" o:title=""/>
                </v:shape>
                <o:OLEObject Type="Embed" ProgID="Equation.3" ShapeID="_x0000_i1264" DrawAspect="Content" ObjectID="_1774199438"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75pt;height:14.25pt" o:ole="">
                  <v:imagedata r:id="rId184" o:title=""/>
                </v:shape>
                <o:OLEObject Type="Embed" ProgID="Equation.3" ShapeID="_x0000_i1265" DrawAspect="Content" ObjectID="_1774199439" r:id="rId322"/>
              </w:object>
            </w:r>
            <w:r w:rsidRPr="00374636">
              <w:rPr>
                <w:lang w:eastAsia="en-US"/>
              </w:rPr>
              <w:t xml:space="preserve"> and UpPTS of </w:t>
            </w:r>
            <w:r w:rsidRPr="00374636">
              <w:rPr>
                <w:position w:val="-10"/>
                <w:lang w:eastAsia="en-US"/>
              </w:rPr>
              <w:object w:dxaOrig="720" w:dyaOrig="300" w14:anchorId="4B2259DB">
                <v:shape id="_x0000_i1266" type="#_x0000_t75" style="width:36pt;height:14.25pt" o:ole="">
                  <v:imagedata r:id="rId186" o:title=""/>
                </v:shape>
                <o:OLEObject Type="Embed" ProgID="Equation.3" ShapeID="_x0000_i1266" DrawAspect="Content" ObjectID="_1774199440"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9" w:name="_Toc27481773"/>
      <w:bookmarkStart w:id="2970" w:name="_Toc68183023"/>
      <w:bookmarkStart w:id="2971" w:name="_Toc75461867"/>
      <w:bookmarkStart w:id="2972" w:name="_Toc76023988"/>
      <w:bookmarkStart w:id="2973" w:name="_Toc83678431"/>
      <w:bookmarkStart w:id="2974" w:name="_Toc90629152"/>
      <w:r w:rsidRPr="00374636">
        <w:t>9.2.2.4.2</w:t>
      </w:r>
      <w:r w:rsidRPr="00374636">
        <w:tab/>
        <w:t>Test procedure</w:t>
      </w:r>
      <w:bookmarkEnd w:id="2969"/>
      <w:bookmarkEnd w:id="2970"/>
      <w:bookmarkEnd w:id="2971"/>
      <w:bookmarkEnd w:id="2972"/>
      <w:bookmarkEnd w:id="2973"/>
      <w:bookmarkEnd w:id="2974"/>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5" w:name="_Toc27481774"/>
      <w:bookmarkStart w:id="2976" w:name="_Toc68183024"/>
      <w:bookmarkStart w:id="2977" w:name="_Toc75461868"/>
      <w:bookmarkStart w:id="2978" w:name="_Toc76023989"/>
      <w:bookmarkStart w:id="2979" w:name="_Toc83678432"/>
      <w:bookmarkStart w:id="2980" w:name="_Toc90629153"/>
      <w:r w:rsidRPr="00374636">
        <w:t>9.2.2.4.3</w:t>
      </w:r>
      <w:r w:rsidRPr="00374636">
        <w:tab/>
        <w:t>Message contents</w:t>
      </w:r>
      <w:bookmarkEnd w:id="2975"/>
      <w:bookmarkEnd w:id="2976"/>
      <w:bookmarkEnd w:id="2977"/>
      <w:bookmarkEnd w:id="2978"/>
      <w:bookmarkEnd w:id="2979"/>
      <w:bookmarkEnd w:id="2980"/>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1" w:name="_Toc27481775"/>
      <w:bookmarkStart w:id="2982" w:name="_Toc68183025"/>
      <w:bookmarkStart w:id="2983" w:name="_Toc75461869"/>
      <w:bookmarkStart w:id="2984" w:name="_Toc76023990"/>
      <w:bookmarkStart w:id="2985" w:name="_Toc83678433"/>
      <w:bookmarkStart w:id="2986" w:name="_Toc90629154"/>
      <w:r w:rsidRPr="00374636">
        <w:t>9.2.2.5</w:t>
      </w:r>
      <w:r w:rsidRPr="00374636">
        <w:tab/>
        <w:t>Test requirement</w:t>
      </w:r>
      <w:bookmarkEnd w:id="2981"/>
      <w:bookmarkEnd w:id="2982"/>
      <w:bookmarkEnd w:id="2983"/>
      <w:bookmarkEnd w:id="2984"/>
      <w:bookmarkEnd w:id="2985"/>
      <w:bookmarkEnd w:id="2986"/>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pt;height:21.75pt" o:ole="">
                  <v:imagedata r:id="rId127" o:title=""/>
                </v:shape>
                <o:OLEObject Type="Embed" ProgID="Equation.3" ShapeID="_x0000_i1267" DrawAspect="Content" ObjectID="_1774199441"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pt;height:21.75pt" o:ole="">
                  <v:imagedata r:id="rId127" o:title=""/>
                </v:shape>
                <o:OLEObject Type="Embed" ProgID="Equation.3" ShapeID="_x0000_i1268" DrawAspect="Content" ObjectID="_1774199442"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pt;height:21.75pt" o:ole="">
                  <v:imagedata r:id="rId127" o:title=""/>
                </v:shape>
                <o:OLEObject Type="Embed" ProgID="Equation.3" ShapeID="_x0000_i1269" DrawAspect="Content" ObjectID="_1774199443"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pt;height:21.75pt" o:ole="">
                  <v:imagedata r:id="rId127" o:title=""/>
                </v:shape>
                <o:OLEObject Type="Embed" ProgID="Equation.3" ShapeID="_x0000_i1270" DrawAspect="Content" ObjectID="_1774199444"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pt;height:21.75pt" o:ole="">
                  <v:imagedata r:id="rId127" o:title=""/>
                </v:shape>
                <o:OLEObject Type="Embed" ProgID="Equation.3" ShapeID="_x0000_i1271" DrawAspect="Content" ObjectID="_1774199445"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4.75pt;height:36pt" o:ole="">
            <v:imagedata r:id="rId138" o:title=""/>
          </v:shape>
          <o:OLEObject Type="Embed" ProgID="Equation.3" ShapeID="_x0000_i1272" DrawAspect="Content" ObjectID="_1774199446" r:id="rId329"/>
        </w:object>
      </w:r>
      <w:r w:rsidRPr="00374636">
        <w:t xml:space="preserve">, where </w:t>
      </w:r>
      <w:r w:rsidRPr="00374636">
        <w:rPr>
          <w:position w:val="-4"/>
        </w:rPr>
        <w:object w:dxaOrig="320" w:dyaOrig="260" w14:anchorId="266B2BC0">
          <v:shape id="_x0000_i1273" type="#_x0000_t75" style="width:14.25pt;height:14.25pt" o:ole="">
            <v:imagedata r:id="rId140" o:title=""/>
          </v:shape>
          <o:OLEObject Type="Embed" ProgID="Equation.3" ShapeID="_x0000_i1273" DrawAspect="Content" ObjectID="_1774199447" r:id="rId330"/>
        </w:object>
      </w:r>
      <w:r w:rsidRPr="00374636">
        <w:t xml:space="preserve">=16 and </w:t>
      </w:r>
      <w:r w:rsidRPr="00374636">
        <w:rPr>
          <w:position w:val="-6"/>
        </w:rPr>
        <w:object w:dxaOrig="200" w:dyaOrig="220" w14:anchorId="787A1F1E">
          <v:shape id="_x0000_i1274" type="#_x0000_t75" style="width:6.75pt;height:14.25pt" o:ole="">
            <v:imagedata r:id="rId142" o:title=""/>
          </v:shape>
          <o:OLEObject Type="Embed" ProgID="Equation.3" ShapeID="_x0000_i1274" DrawAspect="Content" ObjectID="_1774199448"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7" w:name="_Toc27481776"/>
      <w:bookmarkStart w:id="2988" w:name="_Toc68183026"/>
      <w:bookmarkStart w:id="2989" w:name="_Toc75461870"/>
      <w:bookmarkStart w:id="2990" w:name="_Toc76023991"/>
      <w:bookmarkStart w:id="2991" w:name="_Toc83678434"/>
      <w:bookmarkStart w:id="2992" w:name="_Toc90629155"/>
      <w:r w:rsidRPr="00374636">
        <w:t>9.2.2A</w:t>
      </w:r>
      <w:r w:rsidRPr="00374636">
        <w:tab/>
        <w:t>TDD-TDD inter-frequency RSTD Measurement Reporting Delay for UE Category 1bis</w:t>
      </w:r>
      <w:bookmarkEnd w:id="2987"/>
      <w:bookmarkEnd w:id="2988"/>
      <w:bookmarkEnd w:id="2989"/>
      <w:bookmarkEnd w:id="2990"/>
      <w:bookmarkEnd w:id="2991"/>
      <w:bookmarkEnd w:id="2992"/>
    </w:p>
    <w:p w14:paraId="7E6052ED" w14:textId="77777777" w:rsidR="00D65C49" w:rsidRPr="00374636" w:rsidRDefault="00D65C49" w:rsidP="00D65C49">
      <w:pPr>
        <w:pStyle w:val="Heading5"/>
      </w:pPr>
      <w:bookmarkStart w:id="2993" w:name="_Toc27481777"/>
      <w:bookmarkStart w:id="2994" w:name="_Toc68183027"/>
      <w:bookmarkStart w:id="2995" w:name="_Toc75461871"/>
      <w:bookmarkStart w:id="2996" w:name="_Toc76023992"/>
      <w:bookmarkStart w:id="2997" w:name="_Toc83678435"/>
      <w:bookmarkStart w:id="2998" w:name="_Toc90629156"/>
      <w:r w:rsidRPr="00374636">
        <w:t>9.2.2A.1</w:t>
      </w:r>
      <w:r w:rsidRPr="00374636">
        <w:tab/>
        <w:t>Test purpose</w:t>
      </w:r>
      <w:bookmarkEnd w:id="2993"/>
      <w:bookmarkEnd w:id="2994"/>
      <w:bookmarkEnd w:id="2995"/>
      <w:bookmarkEnd w:id="2996"/>
      <w:bookmarkEnd w:id="2997"/>
      <w:bookmarkEnd w:id="2998"/>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9" w:name="_Toc27481778"/>
      <w:bookmarkStart w:id="3000" w:name="_Toc68183028"/>
      <w:bookmarkStart w:id="3001" w:name="_Toc75461872"/>
      <w:bookmarkStart w:id="3002" w:name="_Toc76023993"/>
      <w:bookmarkStart w:id="3003" w:name="_Toc83678436"/>
      <w:bookmarkStart w:id="3004" w:name="_Toc90629157"/>
      <w:r w:rsidRPr="00374636">
        <w:t>9.2.2A.2</w:t>
      </w:r>
      <w:r w:rsidRPr="00374636">
        <w:tab/>
        <w:t>Test applicability</w:t>
      </w:r>
      <w:bookmarkEnd w:id="2999"/>
      <w:bookmarkEnd w:id="3000"/>
      <w:bookmarkEnd w:id="3001"/>
      <w:bookmarkEnd w:id="3002"/>
      <w:bookmarkEnd w:id="3003"/>
      <w:bookmarkEnd w:id="3004"/>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5" w:name="_Toc27481779"/>
      <w:bookmarkStart w:id="3006" w:name="_Toc68183029"/>
      <w:bookmarkStart w:id="3007" w:name="_Toc75461873"/>
      <w:bookmarkStart w:id="3008" w:name="_Toc76023994"/>
      <w:bookmarkStart w:id="3009" w:name="_Toc83678437"/>
      <w:bookmarkStart w:id="3010" w:name="_Toc90629158"/>
      <w:r w:rsidRPr="00374636">
        <w:t>9.2.2A.3</w:t>
      </w:r>
      <w:r w:rsidRPr="00374636">
        <w:tab/>
        <w:t>Minimum conformance requirements</w:t>
      </w:r>
      <w:bookmarkEnd w:id="3005"/>
      <w:bookmarkEnd w:id="3006"/>
      <w:bookmarkEnd w:id="3007"/>
      <w:bookmarkEnd w:id="3008"/>
      <w:bookmarkEnd w:id="3009"/>
      <w:bookmarkEnd w:id="3010"/>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25pt;height:21.75pt" o:ole="">
            <v:imagedata r:id="rId305" o:title=""/>
          </v:shape>
          <o:OLEObject Type="Embed" ProgID="Equation.3" ShapeID="_x0000_i1275" DrawAspect="Content" ObjectID="_1774199449"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1.75pt;height:14.25pt" o:ole="">
                  <v:imagedata r:id="rId90" o:title=""/>
                </v:shape>
                <o:OLEObject Type="Embed" ProgID="Equation.3" ShapeID="_x0000_i1276" DrawAspect="Content" ObjectID="_1774199450"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25pt;height:14.25pt" o:ole="">
                  <v:imagedata r:id="rId92" o:title=""/>
                </v:shape>
                <o:OLEObject Type="Embed" ProgID="Equation.3" ShapeID="_x0000_i1277" DrawAspect="Content" ObjectID="_1774199451"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1" w:name="_Toc27481780"/>
      <w:bookmarkStart w:id="3012" w:name="_Toc68183030"/>
      <w:bookmarkStart w:id="3013" w:name="_Toc75461874"/>
      <w:bookmarkStart w:id="3014" w:name="_Toc76023995"/>
      <w:bookmarkStart w:id="3015" w:name="_Toc83678438"/>
      <w:bookmarkStart w:id="3016" w:name="_Toc90629159"/>
      <w:r w:rsidRPr="00374636">
        <w:t>9.2.2A.4</w:t>
      </w:r>
      <w:r w:rsidRPr="00374636">
        <w:tab/>
        <w:t>Test description</w:t>
      </w:r>
      <w:bookmarkEnd w:id="3011"/>
      <w:bookmarkEnd w:id="3012"/>
      <w:bookmarkEnd w:id="3013"/>
      <w:bookmarkEnd w:id="3014"/>
      <w:bookmarkEnd w:id="3015"/>
      <w:bookmarkEnd w:id="3016"/>
    </w:p>
    <w:p w14:paraId="4DB8487C" w14:textId="77777777" w:rsidR="00D65C49" w:rsidRPr="00374636" w:rsidRDefault="00D65C49" w:rsidP="00D65C49">
      <w:pPr>
        <w:pStyle w:val="Heading6"/>
      </w:pPr>
      <w:bookmarkStart w:id="3017" w:name="_Toc27481781"/>
      <w:bookmarkStart w:id="3018" w:name="_Toc68183031"/>
      <w:bookmarkStart w:id="3019" w:name="_Toc75461875"/>
      <w:bookmarkStart w:id="3020" w:name="_Toc76023996"/>
      <w:bookmarkStart w:id="3021" w:name="_Toc83678439"/>
      <w:bookmarkStart w:id="3022" w:name="_Toc90629160"/>
      <w:r w:rsidRPr="00374636">
        <w:t>9.2.2A.4.1</w:t>
      </w:r>
      <w:r w:rsidRPr="00374636">
        <w:tab/>
        <w:t>Initial conditions</w:t>
      </w:r>
      <w:bookmarkEnd w:id="3017"/>
      <w:bookmarkEnd w:id="3018"/>
      <w:bookmarkEnd w:id="3019"/>
      <w:bookmarkEnd w:id="3020"/>
      <w:bookmarkEnd w:id="3021"/>
      <w:bookmarkEnd w:id="3022"/>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1.75pt;height:14.25pt" o:ole="">
                  <v:imagedata r:id="rId120" o:title=""/>
                </v:shape>
                <o:OLEObject Type="Embed" ProgID="Equation.3" ShapeID="_x0000_i1278" DrawAspect="Content" ObjectID="_1774199452"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75pt;height:14.25pt" o:ole="">
                  <v:imagedata r:id="rId270" o:title=""/>
                </v:shape>
                <o:OLEObject Type="Embed" ProgID="Equation.3" ShapeID="_x0000_i1279" DrawAspect="Content" ObjectID="_1774199453"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75pt;height:14.25pt" o:ole="">
                  <v:imagedata r:id="rId124" o:title=""/>
                </v:shape>
                <o:OLEObject Type="Embed" ProgID="Equation.3" ShapeID="_x0000_i1280" DrawAspect="Content" ObjectID="_1774199454"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75pt;height:14.25pt" o:ole="">
                  <v:imagedata r:id="rId184" o:title=""/>
                </v:shape>
                <o:OLEObject Type="Embed" ProgID="Equation.3" ShapeID="_x0000_i1281" DrawAspect="Content" ObjectID="_1774199455" r:id="rId338"/>
              </w:object>
            </w:r>
            <w:r w:rsidRPr="00374636">
              <w:rPr>
                <w:lang w:eastAsia="en-US"/>
              </w:rPr>
              <w:t xml:space="preserve"> and UpPTS of </w:t>
            </w:r>
            <w:r w:rsidRPr="00374636">
              <w:rPr>
                <w:position w:val="-10"/>
                <w:lang w:eastAsia="en-US"/>
              </w:rPr>
              <w:object w:dxaOrig="720" w:dyaOrig="300" w14:anchorId="08E6DDDD">
                <v:shape id="_x0000_i1282" type="#_x0000_t75" style="width:36pt;height:14.25pt" o:ole="">
                  <v:imagedata r:id="rId186" o:title=""/>
                </v:shape>
                <o:OLEObject Type="Embed" ProgID="Equation.3" ShapeID="_x0000_i1282" DrawAspect="Content" ObjectID="_1774199456"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3" w:name="_Toc27481782"/>
      <w:bookmarkStart w:id="3024" w:name="_Toc68183032"/>
      <w:bookmarkStart w:id="3025" w:name="_Toc75461876"/>
      <w:bookmarkStart w:id="3026" w:name="_Toc76023997"/>
      <w:bookmarkStart w:id="3027" w:name="_Toc83678440"/>
      <w:bookmarkStart w:id="3028" w:name="_Toc90629161"/>
      <w:r w:rsidRPr="00374636">
        <w:t>9.2.2A.4.2</w:t>
      </w:r>
      <w:r w:rsidRPr="00374636">
        <w:tab/>
        <w:t>Test procedure</w:t>
      </w:r>
      <w:bookmarkEnd w:id="3023"/>
      <w:bookmarkEnd w:id="3024"/>
      <w:bookmarkEnd w:id="3025"/>
      <w:bookmarkEnd w:id="3026"/>
      <w:bookmarkEnd w:id="3027"/>
      <w:bookmarkEnd w:id="3028"/>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9" w:name="_Toc27481783"/>
      <w:bookmarkStart w:id="3030" w:name="_Toc68183033"/>
      <w:bookmarkStart w:id="3031" w:name="_Toc75461877"/>
      <w:bookmarkStart w:id="3032" w:name="_Toc76023998"/>
      <w:bookmarkStart w:id="3033" w:name="_Toc83678441"/>
      <w:bookmarkStart w:id="3034" w:name="_Toc90629162"/>
      <w:r w:rsidRPr="00374636">
        <w:t>9.2.2A.4.3</w:t>
      </w:r>
      <w:r w:rsidRPr="00374636">
        <w:tab/>
        <w:t>Message contents</w:t>
      </w:r>
      <w:bookmarkEnd w:id="3029"/>
      <w:bookmarkEnd w:id="3030"/>
      <w:bookmarkEnd w:id="3031"/>
      <w:bookmarkEnd w:id="3032"/>
      <w:bookmarkEnd w:id="3033"/>
      <w:bookmarkEnd w:id="3034"/>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5" w:name="_Toc27481784"/>
      <w:bookmarkStart w:id="3036" w:name="_Toc68183034"/>
      <w:bookmarkStart w:id="3037" w:name="_Toc75461878"/>
      <w:bookmarkStart w:id="3038" w:name="_Toc76023999"/>
      <w:bookmarkStart w:id="3039" w:name="_Toc83678442"/>
      <w:bookmarkStart w:id="3040" w:name="_Toc90629163"/>
      <w:r w:rsidRPr="00374636">
        <w:t>9.2.2A.5</w:t>
      </w:r>
      <w:r w:rsidRPr="00374636">
        <w:tab/>
        <w:t>Test requirement</w:t>
      </w:r>
      <w:bookmarkEnd w:id="3035"/>
      <w:bookmarkEnd w:id="3036"/>
      <w:bookmarkEnd w:id="3037"/>
      <w:bookmarkEnd w:id="3038"/>
      <w:bookmarkEnd w:id="3039"/>
      <w:bookmarkEnd w:id="3040"/>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75pt;height:36pt" o:ole="">
            <v:imagedata r:id="rId138" o:title=""/>
          </v:shape>
          <o:OLEObject Type="Embed" ProgID="Equation.3" ShapeID="_x0000_i1283" DrawAspect="Content" ObjectID="_1774199457" r:id="rId340"/>
        </w:object>
      </w:r>
      <w:r w:rsidRPr="00374636">
        <w:t xml:space="preserve">, where </w:t>
      </w:r>
      <w:r w:rsidRPr="00374636">
        <w:rPr>
          <w:position w:val="-4"/>
        </w:rPr>
        <w:object w:dxaOrig="320" w:dyaOrig="260" w14:anchorId="1B1BC72D">
          <v:shape id="_x0000_i1284" type="#_x0000_t75" style="width:14.25pt;height:14.25pt" o:ole="">
            <v:imagedata r:id="rId140" o:title=""/>
          </v:shape>
          <o:OLEObject Type="Embed" ProgID="Equation.3" ShapeID="_x0000_i1284" DrawAspect="Content" ObjectID="_1774199458" r:id="rId341"/>
        </w:object>
      </w:r>
      <w:r w:rsidRPr="00374636">
        <w:t xml:space="preserve">=32 and </w:t>
      </w:r>
      <w:r w:rsidRPr="00374636">
        <w:rPr>
          <w:position w:val="-6"/>
        </w:rPr>
        <w:object w:dxaOrig="200" w:dyaOrig="220" w14:anchorId="13B4C6F1">
          <v:shape id="_x0000_i1285" type="#_x0000_t75" style="width:6.75pt;height:14.25pt" o:ole="">
            <v:imagedata r:id="rId142" o:title=""/>
          </v:shape>
          <o:OLEObject Type="Embed" ProgID="Equation.3" ShapeID="_x0000_i1285" DrawAspect="Content" ObjectID="_1774199459"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1" w:name="_Toc27481785"/>
      <w:bookmarkStart w:id="3042" w:name="_Toc68183035"/>
      <w:bookmarkStart w:id="3043" w:name="_Toc75461879"/>
      <w:bookmarkStart w:id="3044" w:name="_Toc76024000"/>
      <w:bookmarkStart w:id="3045" w:name="_Toc83678443"/>
      <w:bookmarkStart w:id="3046" w:name="_Toc90629164"/>
      <w:r w:rsidRPr="00374636">
        <w:t>9.2.3</w:t>
      </w:r>
      <w:r w:rsidRPr="00374636">
        <w:tab/>
        <w:t>Void</w:t>
      </w:r>
      <w:bookmarkEnd w:id="3041"/>
      <w:bookmarkEnd w:id="3042"/>
      <w:bookmarkEnd w:id="3043"/>
      <w:bookmarkEnd w:id="3044"/>
      <w:bookmarkEnd w:id="3045"/>
      <w:bookmarkEnd w:id="3046"/>
    </w:p>
    <w:p w14:paraId="20316C3E" w14:textId="77777777" w:rsidR="00D65C49" w:rsidRPr="00374636" w:rsidRDefault="00D65C49" w:rsidP="00D65C49">
      <w:pPr>
        <w:pStyle w:val="Heading3"/>
      </w:pPr>
      <w:bookmarkStart w:id="3047" w:name="_Toc27481786"/>
      <w:bookmarkStart w:id="3048" w:name="_Toc68183036"/>
      <w:bookmarkStart w:id="3049" w:name="_Toc75461880"/>
      <w:bookmarkStart w:id="3050" w:name="_Toc76024001"/>
      <w:bookmarkStart w:id="3051" w:name="_Toc83678444"/>
      <w:bookmarkStart w:id="3052" w:name="_Toc90629165"/>
      <w:r w:rsidRPr="00374636">
        <w:t>9.2.4</w:t>
      </w:r>
      <w:r w:rsidRPr="00374636">
        <w:tab/>
        <w:t>FDD-FDD inter-frequency RSTD Accuracy</w:t>
      </w:r>
      <w:bookmarkEnd w:id="3047"/>
      <w:bookmarkEnd w:id="3048"/>
      <w:bookmarkEnd w:id="3049"/>
      <w:bookmarkEnd w:id="3050"/>
      <w:bookmarkEnd w:id="3051"/>
      <w:bookmarkEnd w:id="3052"/>
    </w:p>
    <w:p w14:paraId="231253A0" w14:textId="77777777" w:rsidR="00D65C49" w:rsidRPr="00374636" w:rsidRDefault="00D65C49" w:rsidP="00D65C49">
      <w:pPr>
        <w:pStyle w:val="Heading4"/>
      </w:pPr>
      <w:bookmarkStart w:id="3053" w:name="_Toc27481787"/>
      <w:bookmarkStart w:id="3054" w:name="_Toc68183037"/>
      <w:bookmarkStart w:id="3055" w:name="_Toc75461881"/>
      <w:bookmarkStart w:id="3056" w:name="_Toc76024002"/>
      <w:bookmarkStart w:id="3057" w:name="_Toc83678445"/>
      <w:bookmarkStart w:id="3058" w:name="_Toc90629166"/>
      <w:r w:rsidRPr="00374636">
        <w:t>9.2.4.1</w:t>
      </w:r>
      <w:r w:rsidRPr="00374636">
        <w:tab/>
        <w:t>Test purpose</w:t>
      </w:r>
      <w:bookmarkEnd w:id="3053"/>
      <w:bookmarkEnd w:id="3054"/>
      <w:bookmarkEnd w:id="3055"/>
      <w:bookmarkEnd w:id="3056"/>
      <w:bookmarkEnd w:id="3057"/>
      <w:bookmarkEnd w:id="3058"/>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9" w:name="_Toc27481788"/>
      <w:bookmarkStart w:id="3060" w:name="_Toc68183038"/>
      <w:bookmarkStart w:id="3061" w:name="_Toc75461882"/>
      <w:bookmarkStart w:id="3062" w:name="_Toc76024003"/>
      <w:bookmarkStart w:id="3063" w:name="_Toc83678446"/>
      <w:bookmarkStart w:id="3064" w:name="_Toc90629167"/>
      <w:r w:rsidRPr="00374636">
        <w:t>9.2.4</w:t>
      </w:r>
      <w:r w:rsidRPr="00374636">
        <w:rPr>
          <w:lang w:eastAsia="zh-CN"/>
        </w:rPr>
        <w:t>.2</w:t>
      </w:r>
      <w:r w:rsidRPr="00374636">
        <w:tab/>
        <w:t>Test applicability</w:t>
      </w:r>
      <w:bookmarkEnd w:id="3059"/>
      <w:bookmarkEnd w:id="3060"/>
      <w:bookmarkEnd w:id="3061"/>
      <w:bookmarkEnd w:id="3062"/>
      <w:bookmarkEnd w:id="3063"/>
      <w:bookmarkEnd w:id="3064"/>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5" w:name="_Toc27481789"/>
      <w:bookmarkStart w:id="3066" w:name="_Toc68183039"/>
      <w:bookmarkStart w:id="3067" w:name="_Toc75461883"/>
      <w:bookmarkStart w:id="3068" w:name="_Toc76024004"/>
      <w:bookmarkStart w:id="3069" w:name="_Toc83678447"/>
      <w:bookmarkStart w:id="3070" w:name="_Toc90629168"/>
      <w:r w:rsidRPr="00374636">
        <w:lastRenderedPageBreak/>
        <w:t>9.2.4.3</w:t>
      </w:r>
      <w:r w:rsidRPr="00374636">
        <w:tab/>
        <w:t>Minimum conformance requirements</w:t>
      </w:r>
      <w:bookmarkEnd w:id="3065"/>
      <w:bookmarkEnd w:id="3066"/>
      <w:bookmarkEnd w:id="3067"/>
      <w:bookmarkEnd w:id="3068"/>
      <w:bookmarkEnd w:id="3069"/>
      <w:bookmarkEnd w:id="3070"/>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1" w:name="_Toc27481790"/>
      <w:bookmarkStart w:id="3072" w:name="_Toc68183040"/>
      <w:bookmarkStart w:id="3073" w:name="_Toc75461884"/>
      <w:bookmarkStart w:id="3074" w:name="_Toc76024005"/>
      <w:bookmarkStart w:id="3075" w:name="_Toc83678448"/>
      <w:bookmarkStart w:id="3076" w:name="_Toc90629169"/>
      <w:r w:rsidRPr="00374636">
        <w:lastRenderedPageBreak/>
        <w:t>9.2.4.4</w:t>
      </w:r>
      <w:r w:rsidRPr="00374636">
        <w:tab/>
        <w:t>Test description</w:t>
      </w:r>
      <w:bookmarkEnd w:id="3071"/>
      <w:bookmarkEnd w:id="3072"/>
      <w:bookmarkEnd w:id="3073"/>
      <w:bookmarkEnd w:id="3074"/>
      <w:bookmarkEnd w:id="3075"/>
      <w:bookmarkEnd w:id="3076"/>
    </w:p>
    <w:p w14:paraId="16485D4C" w14:textId="77777777" w:rsidR="00D65C49" w:rsidRPr="00374636" w:rsidRDefault="00D65C49" w:rsidP="00D65C49">
      <w:pPr>
        <w:pStyle w:val="Heading6"/>
      </w:pPr>
      <w:bookmarkStart w:id="3077" w:name="_Toc27481791"/>
      <w:bookmarkStart w:id="3078" w:name="_Toc68183041"/>
      <w:bookmarkStart w:id="3079" w:name="_Toc75461885"/>
      <w:bookmarkStart w:id="3080" w:name="_Toc76024006"/>
      <w:bookmarkStart w:id="3081" w:name="_Toc83678449"/>
      <w:bookmarkStart w:id="3082" w:name="_Toc90629170"/>
      <w:r w:rsidRPr="00374636">
        <w:t>9.2.4.4.1</w:t>
      </w:r>
      <w:r w:rsidRPr="00374636">
        <w:tab/>
        <w:t>Initial conditions</w:t>
      </w:r>
      <w:bookmarkEnd w:id="3077"/>
      <w:bookmarkEnd w:id="3078"/>
      <w:bookmarkEnd w:id="3079"/>
      <w:bookmarkEnd w:id="3080"/>
      <w:bookmarkEnd w:id="3081"/>
      <w:bookmarkEnd w:id="3082"/>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1.75pt;height:14.25pt" o:ole="">
                  <v:imagedata r:id="rId120" o:title=""/>
                </v:shape>
                <o:OLEObject Type="Embed" ProgID="Equation.3" ShapeID="_x0000_i1286" DrawAspect="Content" ObjectID="_1774199460"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75pt;height:14.25pt" o:ole="">
                  <v:imagedata r:id="rId124" o:title=""/>
                </v:shape>
                <o:OLEObject Type="Embed" ProgID="Equation.3" ShapeID="_x0000_i1287" DrawAspect="Content" ObjectID="_1774199461"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25pt;height:21.75pt" o:ole="">
                  <v:imagedata r:id="rId345" o:title=""/>
                </v:shape>
                <o:OLEObject Type="Embed" ProgID="Equation.3" ShapeID="_x0000_i1288" DrawAspect="Content" ObjectID="_1774199462"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25pt;height:21.75pt" o:ole="">
                  <v:imagedata r:id="rId345" o:title=""/>
                </v:shape>
                <o:OLEObject Type="Embed" ProgID="Equation.3" ShapeID="_x0000_i1289" DrawAspect="Content" ObjectID="_1774199463"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25pt;height:21.75pt" o:ole="">
                  <v:imagedata r:id="rId345" o:title=""/>
                </v:shape>
                <o:OLEObject Type="Embed" ProgID="Equation.3" ShapeID="_x0000_i1290" DrawAspect="Content" ObjectID="_1774199464"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3" w:name="_Toc27481792"/>
      <w:bookmarkStart w:id="3084" w:name="_Toc68183042"/>
      <w:bookmarkStart w:id="3085" w:name="_Toc75461886"/>
      <w:bookmarkStart w:id="3086" w:name="_Toc76024007"/>
      <w:bookmarkStart w:id="3087" w:name="_Toc83678450"/>
      <w:bookmarkStart w:id="3088" w:name="_Toc90629171"/>
      <w:r w:rsidRPr="00374636">
        <w:lastRenderedPageBreak/>
        <w:t>9.2.4.4.2</w:t>
      </w:r>
      <w:r w:rsidRPr="00374636">
        <w:tab/>
        <w:t>Test procedure</w:t>
      </w:r>
      <w:bookmarkEnd w:id="3083"/>
      <w:bookmarkEnd w:id="3084"/>
      <w:bookmarkEnd w:id="3085"/>
      <w:bookmarkEnd w:id="3086"/>
      <w:bookmarkEnd w:id="3087"/>
      <w:bookmarkEnd w:id="3088"/>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9" w:name="_Toc27481793"/>
      <w:bookmarkStart w:id="3090" w:name="_Toc68183043"/>
      <w:bookmarkStart w:id="3091" w:name="_Toc75461887"/>
      <w:bookmarkStart w:id="3092" w:name="_Toc76024008"/>
      <w:bookmarkStart w:id="3093" w:name="_Toc83678451"/>
      <w:bookmarkStart w:id="3094" w:name="_Toc90629172"/>
      <w:r w:rsidRPr="00374636">
        <w:t>9.2.4.4.3</w:t>
      </w:r>
      <w:r w:rsidRPr="00374636">
        <w:tab/>
        <w:t>Message contents</w:t>
      </w:r>
      <w:bookmarkEnd w:id="3089"/>
      <w:bookmarkEnd w:id="3090"/>
      <w:bookmarkEnd w:id="3091"/>
      <w:bookmarkEnd w:id="3092"/>
      <w:bookmarkEnd w:id="3093"/>
      <w:bookmarkEnd w:id="3094"/>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5" w:name="_Toc27481794"/>
      <w:bookmarkStart w:id="3096" w:name="_Toc68183044"/>
      <w:bookmarkStart w:id="3097" w:name="_Toc75461888"/>
      <w:bookmarkStart w:id="3098" w:name="_Toc76024009"/>
      <w:bookmarkStart w:id="3099" w:name="_Toc83678452"/>
      <w:bookmarkStart w:id="3100" w:name="_Toc90629173"/>
      <w:r w:rsidRPr="00374636">
        <w:t>9.2.4.5</w:t>
      </w:r>
      <w:r w:rsidRPr="00374636">
        <w:tab/>
        <w:t>Test requirement</w:t>
      </w:r>
      <w:bookmarkEnd w:id="3095"/>
      <w:bookmarkEnd w:id="3096"/>
      <w:bookmarkEnd w:id="3097"/>
      <w:bookmarkEnd w:id="3098"/>
      <w:bookmarkEnd w:id="3099"/>
      <w:bookmarkEnd w:id="3100"/>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966"/>
        <w:gridCol w:w="1313"/>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1.75pt;height:14.25pt" o:ole="" fillcolor="window">
                  <v:imagedata r:id="rId22" o:title=""/>
                </v:shape>
                <o:OLEObject Type="Embed" ProgID="Equation.3" ShapeID="_x0000_i1291" DrawAspect="Content" ObjectID="_1774199465"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pt;height:21.75pt" o:ole="">
                  <v:imagedata r:id="rId350" o:title=""/>
                </v:shape>
                <o:OLEObject Type="Embed" ProgID="Equation.3" ShapeID="_x0000_i1292" DrawAspect="Content" ObjectID="_1774199466"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25pt;height:21.75pt" o:ole="" fillcolor="window">
                  <v:imagedata r:id="rId20" o:title=""/>
                </v:shape>
                <o:OLEObject Type="Embed" ProgID="Equation.3" ShapeID="_x0000_i1293" DrawAspect="Content" ObjectID="_1774199467"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pt;height:21.75pt" o:ole="">
                  <v:imagedata r:id="rId350" o:title=""/>
                </v:shape>
                <o:OLEObject Type="Embed" ProgID="Equation.3" ShapeID="_x0000_i1294" DrawAspect="Content" ObjectID="_1774199468"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1.75pt;height:14.25pt" o:ole="" fillcolor="window">
                  <v:imagedata r:id="rId22" o:title=""/>
                </v:shape>
                <o:OLEObject Type="Embed" ProgID="Equation.3" ShapeID="_x0000_i1295" DrawAspect="Content" ObjectID="_1774199469"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pt;height:21.75pt" o:ole="">
                  <v:imagedata r:id="rId127" o:title=""/>
                </v:shape>
                <o:OLEObject Type="Embed" ProgID="Equation.3" ShapeID="_x0000_i1296" DrawAspect="Content" ObjectID="_1774199470"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25pt;height:21.75pt" o:ole="" fillcolor="window">
                  <v:imagedata r:id="rId20" o:title=""/>
                </v:shape>
                <o:OLEObject Type="Embed" ProgID="Equation.3" ShapeID="_x0000_i1297" DrawAspect="Content" ObjectID="_1774199471"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1" w:name="_Toc27481795"/>
      <w:bookmarkStart w:id="3102" w:name="_Toc68183045"/>
      <w:bookmarkStart w:id="3103" w:name="_Toc75461889"/>
      <w:bookmarkStart w:id="3104" w:name="_Toc76024010"/>
      <w:bookmarkStart w:id="3105" w:name="_Toc83678453"/>
      <w:bookmarkStart w:id="3106" w:name="_Toc90629174"/>
      <w:r w:rsidRPr="00374636">
        <w:t>9.2.4A</w:t>
      </w:r>
      <w:r w:rsidRPr="00374636">
        <w:tab/>
        <w:t>FDD-FDD inter-frequency RSTD Accuracy for UE Category 1bis</w:t>
      </w:r>
      <w:bookmarkEnd w:id="3101"/>
      <w:bookmarkEnd w:id="3102"/>
      <w:bookmarkEnd w:id="3103"/>
      <w:bookmarkEnd w:id="3104"/>
      <w:bookmarkEnd w:id="3105"/>
      <w:bookmarkEnd w:id="3106"/>
    </w:p>
    <w:p w14:paraId="08E2B8CE" w14:textId="77777777" w:rsidR="00D65C49" w:rsidRPr="00374636" w:rsidRDefault="00D65C49" w:rsidP="00D65C49">
      <w:pPr>
        <w:pStyle w:val="Heading4"/>
      </w:pPr>
      <w:bookmarkStart w:id="3107" w:name="_Toc27481796"/>
      <w:bookmarkStart w:id="3108" w:name="_Toc68183046"/>
      <w:bookmarkStart w:id="3109" w:name="_Toc75461890"/>
      <w:bookmarkStart w:id="3110" w:name="_Toc76024011"/>
      <w:bookmarkStart w:id="3111" w:name="_Toc83678454"/>
      <w:bookmarkStart w:id="3112" w:name="_Toc90629175"/>
      <w:r w:rsidRPr="00374636">
        <w:t>9.2.4A.1</w:t>
      </w:r>
      <w:r w:rsidRPr="00374636">
        <w:tab/>
        <w:t>Test purpose</w:t>
      </w:r>
      <w:bookmarkEnd w:id="3107"/>
      <w:bookmarkEnd w:id="3108"/>
      <w:bookmarkEnd w:id="3109"/>
      <w:bookmarkEnd w:id="3110"/>
      <w:bookmarkEnd w:id="3111"/>
      <w:bookmarkEnd w:id="3112"/>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3" w:name="_Toc27481797"/>
      <w:bookmarkStart w:id="3114" w:name="_Toc68183047"/>
      <w:bookmarkStart w:id="3115" w:name="_Toc75461891"/>
      <w:bookmarkStart w:id="3116" w:name="_Toc76024012"/>
      <w:bookmarkStart w:id="3117" w:name="_Toc83678455"/>
      <w:bookmarkStart w:id="3118" w:name="_Toc90629176"/>
      <w:r w:rsidRPr="00374636">
        <w:t>9.2.4A</w:t>
      </w:r>
      <w:r w:rsidRPr="00374636">
        <w:rPr>
          <w:lang w:eastAsia="zh-CN"/>
        </w:rPr>
        <w:t>.2</w:t>
      </w:r>
      <w:r w:rsidRPr="00374636">
        <w:tab/>
        <w:t>Test applicability</w:t>
      </w:r>
      <w:bookmarkEnd w:id="3113"/>
      <w:bookmarkEnd w:id="3114"/>
      <w:bookmarkEnd w:id="3115"/>
      <w:bookmarkEnd w:id="3116"/>
      <w:bookmarkEnd w:id="3117"/>
      <w:bookmarkEnd w:id="3118"/>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9" w:name="_Toc27481798"/>
      <w:bookmarkStart w:id="3120" w:name="_Toc68183048"/>
      <w:bookmarkStart w:id="3121" w:name="_Toc75461892"/>
      <w:bookmarkStart w:id="3122" w:name="_Toc76024013"/>
      <w:bookmarkStart w:id="3123" w:name="_Toc83678456"/>
      <w:bookmarkStart w:id="3124" w:name="_Toc90629177"/>
      <w:r w:rsidRPr="00374636">
        <w:t>9.2.4A.3</w:t>
      </w:r>
      <w:r w:rsidRPr="00374636">
        <w:tab/>
        <w:t>Minimum conformance requirements</w:t>
      </w:r>
      <w:bookmarkEnd w:id="3119"/>
      <w:bookmarkEnd w:id="3120"/>
      <w:bookmarkEnd w:id="3121"/>
      <w:bookmarkEnd w:id="3122"/>
      <w:bookmarkEnd w:id="3123"/>
      <w:bookmarkEnd w:id="3124"/>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5" w:name="_Toc27481799"/>
      <w:bookmarkStart w:id="3126" w:name="_Toc68183049"/>
      <w:bookmarkStart w:id="3127" w:name="_Toc75461893"/>
      <w:bookmarkStart w:id="3128" w:name="_Toc76024014"/>
      <w:bookmarkStart w:id="3129" w:name="_Toc83678457"/>
      <w:bookmarkStart w:id="3130" w:name="_Toc90629178"/>
      <w:r w:rsidRPr="00374636">
        <w:t>9.2.4A.4</w:t>
      </w:r>
      <w:r w:rsidRPr="00374636">
        <w:tab/>
        <w:t>Test description</w:t>
      </w:r>
      <w:bookmarkEnd w:id="3125"/>
      <w:bookmarkEnd w:id="3126"/>
      <w:bookmarkEnd w:id="3127"/>
      <w:bookmarkEnd w:id="3128"/>
      <w:bookmarkEnd w:id="3129"/>
      <w:bookmarkEnd w:id="3130"/>
    </w:p>
    <w:p w14:paraId="3E007FA7" w14:textId="77777777" w:rsidR="00D65C49" w:rsidRPr="00374636" w:rsidRDefault="00D65C49" w:rsidP="00D65C49">
      <w:pPr>
        <w:pStyle w:val="Heading6"/>
      </w:pPr>
      <w:bookmarkStart w:id="3131" w:name="_Toc27481800"/>
      <w:bookmarkStart w:id="3132" w:name="_Toc68183050"/>
      <w:bookmarkStart w:id="3133" w:name="_Toc75461894"/>
      <w:bookmarkStart w:id="3134" w:name="_Toc76024015"/>
      <w:bookmarkStart w:id="3135" w:name="_Toc83678458"/>
      <w:bookmarkStart w:id="3136" w:name="_Toc90629179"/>
      <w:r w:rsidRPr="00374636">
        <w:t>9.2.4A.4.1</w:t>
      </w:r>
      <w:r w:rsidRPr="00374636">
        <w:tab/>
        <w:t>Initial conditions</w:t>
      </w:r>
      <w:bookmarkEnd w:id="3131"/>
      <w:bookmarkEnd w:id="3132"/>
      <w:bookmarkEnd w:id="3133"/>
      <w:bookmarkEnd w:id="3134"/>
      <w:bookmarkEnd w:id="3135"/>
      <w:bookmarkEnd w:id="3136"/>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1.75pt;height:14.25pt" o:ole="">
                  <v:imagedata r:id="rId120" o:title=""/>
                </v:shape>
                <o:OLEObject Type="Embed" ProgID="Equation.3" ShapeID="_x0000_i1298" DrawAspect="Content" ObjectID="_1774199472"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75pt;height:14.25pt" o:ole="">
                  <v:imagedata r:id="rId124" o:title=""/>
                </v:shape>
                <o:OLEObject Type="Embed" ProgID="Equation.3" ShapeID="_x0000_i1299" DrawAspect="Content" ObjectID="_1774199473"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25pt;height:21.75pt" o:ole="">
                  <v:imagedata r:id="rId345" o:title=""/>
                </v:shape>
                <o:OLEObject Type="Embed" ProgID="Equation.3" ShapeID="_x0000_i1300" DrawAspect="Content" ObjectID="_1774199474"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25pt;height:21.75pt" o:ole="">
                  <v:imagedata r:id="rId345" o:title=""/>
                </v:shape>
                <o:OLEObject Type="Embed" ProgID="Equation.3" ShapeID="_x0000_i1301" DrawAspect="Content" ObjectID="_1774199475"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25pt;height:21.75pt" o:ole="">
                  <v:imagedata r:id="rId345" o:title=""/>
                </v:shape>
                <o:OLEObject Type="Embed" ProgID="Equation.3" ShapeID="_x0000_i1302" DrawAspect="Content" ObjectID="_1774199476"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7" w:name="_Toc27481801"/>
      <w:bookmarkStart w:id="3138" w:name="_Toc68183051"/>
      <w:bookmarkStart w:id="3139" w:name="_Toc75461895"/>
      <w:bookmarkStart w:id="3140" w:name="_Toc76024016"/>
      <w:bookmarkStart w:id="3141" w:name="_Toc83678459"/>
      <w:bookmarkStart w:id="3142" w:name="_Toc90629180"/>
      <w:r w:rsidRPr="00374636">
        <w:lastRenderedPageBreak/>
        <w:t>9.2.4A.4.2</w:t>
      </w:r>
      <w:r w:rsidRPr="00374636">
        <w:tab/>
        <w:t>Test procedure</w:t>
      </w:r>
      <w:bookmarkEnd w:id="3137"/>
      <w:bookmarkEnd w:id="3138"/>
      <w:bookmarkEnd w:id="3139"/>
      <w:bookmarkEnd w:id="3140"/>
      <w:bookmarkEnd w:id="3141"/>
      <w:bookmarkEnd w:id="3142"/>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3" w:name="_Toc27481802"/>
      <w:bookmarkStart w:id="3144" w:name="_Toc68183052"/>
      <w:bookmarkStart w:id="3145" w:name="_Toc75461896"/>
      <w:bookmarkStart w:id="3146" w:name="_Toc76024017"/>
      <w:bookmarkStart w:id="3147" w:name="_Toc83678460"/>
      <w:bookmarkStart w:id="3148" w:name="_Toc90629181"/>
      <w:r w:rsidRPr="00374636">
        <w:t>9.2.4A.4.3</w:t>
      </w:r>
      <w:r w:rsidRPr="00374636">
        <w:tab/>
        <w:t>Message contents</w:t>
      </w:r>
      <w:bookmarkEnd w:id="3143"/>
      <w:bookmarkEnd w:id="3144"/>
      <w:bookmarkEnd w:id="3145"/>
      <w:bookmarkEnd w:id="3146"/>
      <w:bookmarkEnd w:id="3147"/>
      <w:bookmarkEnd w:id="3148"/>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9" w:name="_Toc27481803"/>
      <w:bookmarkStart w:id="3150" w:name="_Toc68183053"/>
      <w:bookmarkStart w:id="3151" w:name="_Toc75461897"/>
      <w:bookmarkStart w:id="3152" w:name="_Toc76024018"/>
      <w:bookmarkStart w:id="3153" w:name="_Toc83678461"/>
      <w:bookmarkStart w:id="3154" w:name="_Toc90629182"/>
      <w:r w:rsidRPr="00374636">
        <w:t>9.2.4A.5</w:t>
      </w:r>
      <w:r w:rsidRPr="00374636">
        <w:tab/>
        <w:t>Test requirement</w:t>
      </w:r>
      <w:bookmarkEnd w:id="3149"/>
      <w:bookmarkEnd w:id="3150"/>
      <w:bookmarkEnd w:id="3151"/>
      <w:bookmarkEnd w:id="3152"/>
      <w:bookmarkEnd w:id="3153"/>
      <w:bookmarkEnd w:id="3154"/>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5" w:name="_Toc27481804"/>
      <w:bookmarkStart w:id="3156" w:name="_Toc68183054"/>
      <w:bookmarkStart w:id="3157" w:name="_Toc75461898"/>
      <w:bookmarkStart w:id="3158" w:name="_Toc76024019"/>
      <w:bookmarkStart w:id="3159" w:name="_Toc83678462"/>
      <w:bookmarkStart w:id="3160"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5"/>
      <w:bookmarkEnd w:id="3156"/>
      <w:bookmarkEnd w:id="3157"/>
      <w:bookmarkEnd w:id="3158"/>
      <w:bookmarkEnd w:id="3159"/>
      <w:bookmarkEnd w:id="3160"/>
    </w:p>
    <w:p w14:paraId="131EB273" w14:textId="77777777" w:rsidR="00D65C49" w:rsidRPr="00374636" w:rsidRDefault="00D65C49" w:rsidP="00D65C49">
      <w:pPr>
        <w:pStyle w:val="Heading4"/>
      </w:pPr>
      <w:bookmarkStart w:id="3161" w:name="_Toc27481805"/>
      <w:bookmarkStart w:id="3162" w:name="_Toc68183055"/>
      <w:bookmarkStart w:id="3163" w:name="_Toc75461899"/>
      <w:bookmarkStart w:id="3164" w:name="_Toc76024020"/>
      <w:bookmarkStart w:id="3165" w:name="_Toc83678463"/>
      <w:bookmarkStart w:id="3166"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1"/>
      <w:bookmarkEnd w:id="3162"/>
      <w:bookmarkEnd w:id="3163"/>
      <w:bookmarkEnd w:id="3164"/>
      <w:bookmarkEnd w:id="3165"/>
      <w:bookmarkEnd w:id="3166"/>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7" w:name="_Toc27481806"/>
      <w:bookmarkStart w:id="3168" w:name="_Toc68183056"/>
      <w:bookmarkStart w:id="3169" w:name="_Toc75461900"/>
      <w:bookmarkStart w:id="3170" w:name="_Toc76024021"/>
      <w:bookmarkStart w:id="3171" w:name="_Toc83678464"/>
      <w:bookmarkStart w:id="3172" w:name="_Toc90629185"/>
      <w:r w:rsidRPr="00374636">
        <w:t>9.</w:t>
      </w:r>
      <w:r w:rsidRPr="00374636">
        <w:rPr>
          <w:lang w:eastAsia="zh-CN"/>
        </w:rPr>
        <w:t>2.5.2</w:t>
      </w:r>
      <w:r w:rsidRPr="00374636">
        <w:tab/>
        <w:t>Test applicability</w:t>
      </w:r>
      <w:bookmarkEnd w:id="3167"/>
      <w:bookmarkEnd w:id="3168"/>
      <w:bookmarkEnd w:id="3169"/>
      <w:bookmarkEnd w:id="3170"/>
      <w:bookmarkEnd w:id="3171"/>
      <w:bookmarkEnd w:id="3172"/>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3" w:name="_Toc27481807"/>
      <w:bookmarkStart w:id="3174" w:name="_Toc68183057"/>
      <w:bookmarkStart w:id="3175" w:name="_Toc75461901"/>
      <w:bookmarkStart w:id="3176" w:name="_Toc76024022"/>
      <w:bookmarkStart w:id="3177" w:name="_Toc83678465"/>
      <w:bookmarkStart w:id="3178" w:name="_Toc90629186"/>
      <w:r w:rsidRPr="00374636">
        <w:t>9.</w:t>
      </w:r>
      <w:r w:rsidRPr="00374636">
        <w:rPr>
          <w:lang w:eastAsia="zh-CN"/>
        </w:rPr>
        <w:t>2.5</w:t>
      </w:r>
      <w:r w:rsidRPr="00374636">
        <w:t>.3</w:t>
      </w:r>
      <w:r w:rsidRPr="00374636">
        <w:tab/>
        <w:t>Minimum conformance requirements</w:t>
      </w:r>
      <w:bookmarkEnd w:id="3173"/>
      <w:bookmarkEnd w:id="3174"/>
      <w:bookmarkEnd w:id="3175"/>
      <w:bookmarkEnd w:id="3176"/>
      <w:bookmarkEnd w:id="3177"/>
      <w:bookmarkEnd w:id="3178"/>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9" w:name="_Toc27481808"/>
      <w:bookmarkStart w:id="3180" w:name="_Toc68183058"/>
      <w:bookmarkStart w:id="3181" w:name="_Toc75461902"/>
      <w:bookmarkStart w:id="3182" w:name="_Toc76024023"/>
      <w:bookmarkStart w:id="3183" w:name="_Toc83678466"/>
      <w:bookmarkStart w:id="3184"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9"/>
      <w:bookmarkEnd w:id="3180"/>
      <w:bookmarkEnd w:id="3181"/>
      <w:bookmarkEnd w:id="3182"/>
      <w:bookmarkEnd w:id="3183"/>
      <w:bookmarkEnd w:id="3184"/>
    </w:p>
    <w:p w14:paraId="1D9F659C" w14:textId="77777777" w:rsidR="00D65C49" w:rsidRPr="00374636" w:rsidRDefault="00D65C49" w:rsidP="00D65C49">
      <w:pPr>
        <w:pStyle w:val="Heading6"/>
      </w:pPr>
      <w:bookmarkStart w:id="3185" w:name="_Toc27481809"/>
      <w:bookmarkStart w:id="3186" w:name="_Toc68183059"/>
      <w:bookmarkStart w:id="3187" w:name="_Toc75461903"/>
      <w:bookmarkStart w:id="3188" w:name="_Toc76024024"/>
      <w:bookmarkStart w:id="3189" w:name="_Toc83678467"/>
      <w:bookmarkStart w:id="3190" w:name="_Toc90629188"/>
      <w:r w:rsidRPr="00374636">
        <w:t>9.2.5.4.1</w:t>
      </w:r>
      <w:r w:rsidRPr="00374636">
        <w:tab/>
        <w:t>Initial conditions</w:t>
      </w:r>
      <w:bookmarkEnd w:id="3185"/>
      <w:bookmarkEnd w:id="3186"/>
      <w:bookmarkEnd w:id="3187"/>
      <w:bookmarkEnd w:id="3188"/>
      <w:bookmarkEnd w:id="3189"/>
      <w:bookmarkEnd w:id="3190"/>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1.75pt;height:14.25pt" o:ole="">
                  <v:imagedata r:id="rId120" o:title=""/>
                </v:shape>
                <o:OLEObject Type="Embed" ProgID="Equation.3" ShapeID="_x0000_i1303" DrawAspect="Content" ObjectID="_1774199477"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75pt;height:14.25pt" o:ole="">
                  <v:imagedata r:id="rId124" o:title=""/>
                </v:shape>
                <o:OLEObject Type="Embed" ProgID="Equation.3" ShapeID="_x0000_i1304" DrawAspect="Content" ObjectID="_1774199478"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25pt;height:21.75pt" o:ole="">
                  <v:imagedata r:id="rId364" o:title=""/>
                </v:shape>
                <o:OLEObject Type="Embed" ProgID="Equation.3" ShapeID="_x0000_i1305" DrawAspect="Content" ObjectID="_1774199479"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25pt;height:21.75pt" o:ole="">
                  <v:imagedata r:id="rId366" o:title=""/>
                </v:shape>
                <o:OLEObject Type="Embed" ProgID="Equation.3" ShapeID="_x0000_i1306" DrawAspect="Content" ObjectID="_1774199480"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25pt;height:21.75pt" o:ole="">
                  <v:imagedata r:id="rId368" o:title=""/>
                </v:shape>
                <o:OLEObject Type="Embed" ProgID="Equation.3" ShapeID="_x0000_i1307" DrawAspect="Content" ObjectID="_1774199481"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1" w:name="_Toc27481810"/>
      <w:bookmarkStart w:id="3192" w:name="_Toc68183060"/>
      <w:bookmarkStart w:id="3193" w:name="_Toc75461904"/>
      <w:bookmarkStart w:id="3194" w:name="_Toc76024025"/>
      <w:bookmarkStart w:id="3195" w:name="_Toc83678468"/>
      <w:bookmarkStart w:id="3196" w:name="_Toc90629189"/>
      <w:r w:rsidRPr="00374636">
        <w:lastRenderedPageBreak/>
        <w:t>9.2.5.4.2</w:t>
      </w:r>
      <w:r w:rsidRPr="00374636">
        <w:tab/>
        <w:t>Test procedure</w:t>
      </w:r>
      <w:bookmarkEnd w:id="3191"/>
      <w:bookmarkEnd w:id="3192"/>
      <w:bookmarkEnd w:id="3193"/>
      <w:bookmarkEnd w:id="3194"/>
      <w:bookmarkEnd w:id="3195"/>
      <w:bookmarkEnd w:id="3196"/>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7" w:name="_Toc27481811"/>
      <w:bookmarkStart w:id="3198" w:name="_Toc68183061"/>
      <w:bookmarkStart w:id="3199" w:name="_Toc75461905"/>
      <w:bookmarkStart w:id="3200" w:name="_Toc76024026"/>
      <w:bookmarkStart w:id="3201" w:name="_Toc83678469"/>
      <w:bookmarkStart w:id="3202" w:name="_Toc90629190"/>
      <w:r w:rsidRPr="00374636">
        <w:t>9.2.5.4.3</w:t>
      </w:r>
      <w:r w:rsidRPr="00374636">
        <w:tab/>
        <w:t>Message contents</w:t>
      </w:r>
      <w:bookmarkEnd w:id="3197"/>
      <w:bookmarkEnd w:id="3198"/>
      <w:bookmarkEnd w:id="3199"/>
      <w:bookmarkEnd w:id="3200"/>
      <w:bookmarkEnd w:id="3201"/>
      <w:bookmarkEnd w:id="3202"/>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3" w:name="_Toc27481812"/>
      <w:bookmarkStart w:id="3204" w:name="_Toc68183062"/>
      <w:bookmarkStart w:id="3205" w:name="_Toc75461906"/>
      <w:bookmarkStart w:id="3206" w:name="_Toc76024027"/>
      <w:bookmarkStart w:id="3207" w:name="_Toc83678470"/>
      <w:bookmarkStart w:id="3208"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3"/>
      <w:bookmarkEnd w:id="3204"/>
      <w:bookmarkEnd w:id="3205"/>
      <w:bookmarkEnd w:id="3206"/>
      <w:bookmarkEnd w:id="3207"/>
      <w:bookmarkEnd w:id="3208"/>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1.75pt;height:14.25pt" o:ole="" fillcolor="window">
                  <v:imagedata r:id="rId235" o:title=""/>
                </v:shape>
                <o:OLEObject Type="Embed" ProgID="Equation.3" ShapeID="_x0000_i1308" DrawAspect="Content" ObjectID="_1774199482"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pt;height:21.75pt" o:ole="">
                  <v:imagedata r:id="rId127" o:title=""/>
                </v:shape>
                <o:OLEObject Type="Embed" ProgID="Equation.3" ShapeID="_x0000_i1309" DrawAspect="Content" ObjectID="_1774199483"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25pt;height:21.75pt" o:ole="" fillcolor="window">
                  <v:imagedata r:id="rId20" o:title=""/>
                </v:shape>
                <o:OLEObject Type="Embed" ProgID="Equation.3" ShapeID="_x0000_i1310" DrawAspect="Content" ObjectID="_1774199484"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pt;height:21.75pt" o:ole="">
                  <v:imagedata r:id="rId127" o:title=""/>
                </v:shape>
                <o:OLEObject Type="Embed" ProgID="Equation.3" ShapeID="_x0000_i1311" DrawAspect="Content" ObjectID="_1774199485"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1.75pt;height:14.25pt" o:ole="" fillcolor="window">
                  <v:imagedata r:id="rId240" o:title=""/>
                </v:shape>
                <o:OLEObject Type="Embed" ProgID="Equation.3" ShapeID="_x0000_i1312" DrawAspect="Content" ObjectID="_1774199486"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pt;height:21.75pt" o:ole="">
                  <v:imagedata r:id="rId127" o:title=""/>
                </v:shape>
                <o:OLEObject Type="Embed" ProgID="Equation.3" ShapeID="_x0000_i1313" DrawAspect="Content" ObjectID="_1774199487"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25pt;height:21.75pt" o:ole="" fillcolor="window">
                  <v:imagedata r:id="rId20" o:title=""/>
                </v:shape>
                <o:OLEObject Type="Embed" ProgID="Equation.3" ShapeID="_x0000_i1314" DrawAspect="Content" ObjectID="_1774199488"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9" w:name="_Toc27481813"/>
      <w:bookmarkStart w:id="3210" w:name="_Toc68183063"/>
      <w:bookmarkStart w:id="3211" w:name="_Toc75461907"/>
      <w:bookmarkStart w:id="3212" w:name="_Toc76024028"/>
      <w:bookmarkStart w:id="3213" w:name="_Toc83678471"/>
      <w:bookmarkStart w:id="3214" w:name="_Toc90629192"/>
      <w:r w:rsidRPr="00374636">
        <w:lastRenderedPageBreak/>
        <w:t>9.2.5A</w:t>
      </w:r>
      <w:r w:rsidRPr="00374636">
        <w:tab/>
        <w:t>TDD-TDD inter-frequency RSTD Accuracy for UE Category 1bis</w:t>
      </w:r>
      <w:bookmarkEnd w:id="3209"/>
      <w:bookmarkEnd w:id="3210"/>
      <w:bookmarkEnd w:id="3211"/>
      <w:bookmarkEnd w:id="3212"/>
      <w:bookmarkEnd w:id="3213"/>
      <w:bookmarkEnd w:id="3214"/>
    </w:p>
    <w:p w14:paraId="000CCF91" w14:textId="77777777" w:rsidR="00D65C49" w:rsidRPr="00374636" w:rsidRDefault="00D65C49" w:rsidP="00D65C49">
      <w:pPr>
        <w:pStyle w:val="Heading4"/>
      </w:pPr>
      <w:bookmarkStart w:id="3215" w:name="_Toc27481814"/>
      <w:bookmarkStart w:id="3216" w:name="_Toc68183064"/>
      <w:bookmarkStart w:id="3217" w:name="_Toc75461908"/>
      <w:bookmarkStart w:id="3218" w:name="_Toc76024029"/>
      <w:bookmarkStart w:id="3219" w:name="_Toc83678472"/>
      <w:bookmarkStart w:id="3220" w:name="_Toc90629193"/>
      <w:r w:rsidRPr="00374636">
        <w:t>9.2.5A.1</w:t>
      </w:r>
      <w:r w:rsidRPr="00374636">
        <w:tab/>
        <w:t>Test purpose</w:t>
      </w:r>
      <w:bookmarkEnd w:id="3215"/>
      <w:bookmarkEnd w:id="3216"/>
      <w:bookmarkEnd w:id="3217"/>
      <w:bookmarkEnd w:id="3218"/>
      <w:bookmarkEnd w:id="3219"/>
      <w:bookmarkEnd w:id="3220"/>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1" w:name="_Toc27481815"/>
      <w:bookmarkStart w:id="3222" w:name="_Toc68183065"/>
      <w:bookmarkStart w:id="3223" w:name="_Toc75461909"/>
      <w:bookmarkStart w:id="3224" w:name="_Toc76024030"/>
      <w:bookmarkStart w:id="3225" w:name="_Toc83678473"/>
      <w:bookmarkStart w:id="3226" w:name="_Toc90629194"/>
      <w:r w:rsidRPr="00374636">
        <w:t>9.2.5A</w:t>
      </w:r>
      <w:r w:rsidRPr="00374636">
        <w:rPr>
          <w:lang w:eastAsia="zh-CN"/>
        </w:rPr>
        <w:t>.2</w:t>
      </w:r>
      <w:r w:rsidRPr="00374636">
        <w:tab/>
        <w:t>Test applicability</w:t>
      </w:r>
      <w:bookmarkEnd w:id="3221"/>
      <w:bookmarkEnd w:id="3222"/>
      <w:bookmarkEnd w:id="3223"/>
      <w:bookmarkEnd w:id="3224"/>
      <w:bookmarkEnd w:id="3225"/>
      <w:bookmarkEnd w:id="3226"/>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7" w:name="_Toc27481816"/>
      <w:bookmarkStart w:id="3228" w:name="_Toc68183066"/>
      <w:bookmarkStart w:id="3229" w:name="_Toc75461910"/>
      <w:bookmarkStart w:id="3230" w:name="_Toc76024031"/>
      <w:bookmarkStart w:id="3231" w:name="_Toc83678474"/>
      <w:bookmarkStart w:id="3232" w:name="_Toc90629195"/>
      <w:r w:rsidRPr="00374636">
        <w:t>9.2.5A.3</w:t>
      </w:r>
      <w:r w:rsidRPr="00374636">
        <w:tab/>
        <w:t>Minimum conformance requirements</w:t>
      </w:r>
      <w:bookmarkEnd w:id="3227"/>
      <w:bookmarkEnd w:id="3228"/>
      <w:bookmarkEnd w:id="3229"/>
      <w:bookmarkEnd w:id="3230"/>
      <w:bookmarkEnd w:id="3231"/>
      <w:bookmarkEnd w:id="3232"/>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3" w:name="_Toc27481817"/>
      <w:bookmarkStart w:id="3234" w:name="_Toc68183067"/>
      <w:bookmarkStart w:id="3235" w:name="_Toc75461911"/>
      <w:bookmarkStart w:id="3236" w:name="_Toc76024032"/>
      <w:bookmarkStart w:id="3237" w:name="_Toc83678475"/>
      <w:bookmarkStart w:id="3238" w:name="_Toc90629196"/>
      <w:r w:rsidRPr="00374636">
        <w:t>9.2.5A.4</w:t>
      </w:r>
      <w:r w:rsidRPr="00374636">
        <w:tab/>
        <w:t>Test description</w:t>
      </w:r>
      <w:bookmarkEnd w:id="3233"/>
      <w:bookmarkEnd w:id="3234"/>
      <w:bookmarkEnd w:id="3235"/>
      <w:bookmarkEnd w:id="3236"/>
      <w:bookmarkEnd w:id="3237"/>
      <w:bookmarkEnd w:id="3238"/>
    </w:p>
    <w:p w14:paraId="12B736D2" w14:textId="77777777" w:rsidR="00D65C49" w:rsidRPr="00374636" w:rsidRDefault="00D65C49" w:rsidP="00D65C49">
      <w:pPr>
        <w:pStyle w:val="Heading6"/>
      </w:pPr>
      <w:bookmarkStart w:id="3239" w:name="_Toc27481818"/>
      <w:bookmarkStart w:id="3240" w:name="_Toc68183068"/>
      <w:bookmarkStart w:id="3241" w:name="_Toc75461912"/>
      <w:bookmarkStart w:id="3242" w:name="_Toc76024033"/>
      <w:bookmarkStart w:id="3243" w:name="_Toc83678476"/>
      <w:bookmarkStart w:id="3244" w:name="_Toc90629197"/>
      <w:r w:rsidRPr="00374636">
        <w:t>9.2.5A.4.1</w:t>
      </w:r>
      <w:r w:rsidRPr="00374636">
        <w:tab/>
        <w:t>Initial conditions</w:t>
      </w:r>
      <w:bookmarkEnd w:id="3239"/>
      <w:bookmarkEnd w:id="3240"/>
      <w:bookmarkEnd w:id="3241"/>
      <w:bookmarkEnd w:id="3242"/>
      <w:bookmarkEnd w:id="3243"/>
      <w:bookmarkEnd w:id="3244"/>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1.75pt;height:14.25pt" o:ole="">
                  <v:imagedata r:id="rId120" o:title=""/>
                </v:shape>
                <o:OLEObject Type="Embed" ProgID="Equation.3" ShapeID="_x0000_i1315" DrawAspect="Content" ObjectID="_1774199489"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75pt;height:14.25pt" o:ole="">
                  <v:imagedata r:id="rId124" o:title=""/>
                </v:shape>
                <o:OLEObject Type="Embed" ProgID="Equation.3" ShapeID="_x0000_i1316" DrawAspect="Content" ObjectID="_1774199490"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25pt;height:21.75pt" o:ole="">
                  <v:imagedata r:id="rId364" o:title=""/>
                </v:shape>
                <o:OLEObject Type="Embed" ProgID="Equation.3" ShapeID="_x0000_i1317" DrawAspect="Content" ObjectID="_1774199491"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25pt;height:21.75pt" o:ole="">
                  <v:imagedata r:id="rId366" o:title=""/>
                </v:shape>
                <o:OLEObject Type="Embed" ProgID="Equation.3" ShapeID="_x0000_i1318" DrawAspect="Content" ObjectID="_1774199492"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25pt;height:21.75pt" o:ole="">
                  <v:imagedata r:id="rId368" o:title=""/>
                </v:shape>
                <o:OLEObject Type="Embed" ProgID="Equation.3" ShapeID="_x0000_i1319" DrawAspect="Content" ObjectID="_1774199493"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5" w:name="_Toc27481819"/>
      <w:bookmarkStart w:id="3246" w:name="_Toc68183069"/>
      <w:bookmarkStart w:id="3247" w:name="_Toc75461913"/>
      <w:bookmarkStart w:id="3248" w:name="_Toc76024034"/>
      <w:bookmarkStart w:id="3249" w:name="_Toc83678477"/>
      <w:bookmarkStart w:id="3250" w:name="_Toc90629198"/>
      <w:r w:rsidRPr="00374636">
        <w:t>9.2.5A.4.2</w:t>
      </w:r>
      <w:r w:rsidRPr="00374636">
        <w:tab/>
        <w:t>Test procedure</w:t>
      </w:r>
      <w:bookmarkEnd w:id="3245"/>
      <w:bookmarkEnd w:id="3246"/>
      <w:bookmarkEnd w:id="3247"/>
      <w:bookmarkEnd w:id="3248"/>
      <w:bookmarkEnd w:id="3249"/>
      <w:bookmarkEnd w:id="3250"/>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1" w:name="_Toc27481820"/>
      <w:bookmarkStart w:id="3252" w:name="_Toc68183070"/>
      <w:bookmarkStart w:id="3253" w:name="_Toc75461914"/>
      <w:bookmarkStart w:id="3254" w:name="_Toc76024035"/>
      <w:bookmarkStart w:id="3255" w:name="_Toc83678478"/>
      <w:bookmarkStart w:id="3256" w:name="_Toc90629199"/>
      <w:r w:rsidRPr="00374636">
        <w:t>9.2.5A.4.3</w:t>
      </w:r>
      <w:r w:rsidRPr="00374636">
        <w:tab/>
        <w:t>Message contents</w:t>
      </w:r>
      <w:bookmarkEnd w:id="3251"/>
      <w:bookmarkEnd w:id="3252"/>
      <w:bookmarkEnd w:id="3253"/>
      <w:bookmarkEnd w:id="3254"/>
      <w:bookmarkEnd w:id="3255"/>
      <w:bookmarkEnd w:id="3256"/>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7" w:name="_Toc27481821"/>
      <w:bookmarkStart w:id="3258" w:name="_Toc68183071"/>
      <w:bookmarkStart w:id="3259" w:name="_Toc75461915"/>
      <w:bookmarkStart w:id="3260" w:name="_Toc76024036"/>
      <w:bookmarkStart w:id="3261" w:name="_Toc83678479"/>
      <w:bookmarkStart w:id="3262" w:name="_Toc90629200"/>
      <w:r w:rsidRPr="00374636">
        <w:t>9.2.5A.5</w:t>
      </w:r>
      <w:r w:rsidRPr="00374636">
        <w:tab/>
        <w:t>Test requirement</w:t>
      </w:r>
      <w:bookmarkEnd w:id="3257"/>
      <w:bookmarkEnd w:id="3258"/>
      <w:bookmarkEnd w:id="3259"/>
      <w:bookmarkEnd w:id="3260"/>
      <w:bookmarkEnd w:id="3261"/>
      <w:bookmarkEnd w:id="3262"/>
    </w:p>
    <w:p w14:paraId="01ADF7FF" w14:textId="4800254F" w:rsidR="000E170B" w:rsidRPr="00374636" w:rsidRDefault="00D65C49" w:rsidP="007C6871">
      <w:r w:rsidRPr="00374636">
        <w:t>Same as 9.2.5.5.</w:t>
      </w:r>
    </w:p>
    <w:sectPr w:rsidR="000E170B" w:rsidRPr="00374636" w:rsidSect="002039FB">
      <w:headerReference w:type="even" r:id="rId382"/>
      <w:headerReference w:type="default" r:id="rId383"/>
      <w:footerReference w:type="even" r:id="rId384"/>
      <w:footerReference w:type="default" r:id="rId385"/>
      <w:headerReference w:type="first" r:id="rId386"/>
      <w:footerReference w:type="first" r:id="rId387"/>
      <w:footnotePr>
        <w:numRestart w:val="eachSect"/>
      </w:footnotePr>
      <w:pgSz w:w="11907" w:h="16840" w:code="9"/>
      <w:pgMar w:top="1416" w:right="1133" w:bottom="1133" w:left="1133" w:header="850" w:footer="340" w:gutter="0"/>
      <w:pgNumType w:start="4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360E7B" w14:textId="77777777" w:rsidR="009F2EEC" w:rsidRDefault="009F2EEC" w:rsidP="007C6871">
      <w:r>
        <w:separator/>
      </w:r>
    </w:p>
  </w:endnote>
  <w:endnote w:type="continuationSeparator" w:id="0">
    <w:p w14:paraId="7E0BDFCE" w14:textId="77777777" w:rsidR="009F2EEC" w:rsidRDefault="009F2EEC"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2F8B4" w14:textId="77777777" w:rsidR="002039FB" w:rsidRDefault="002039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6A24D" w14:textId="77777777" w:rsidR="002039FB" w:rsidRDefault="002039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CAD0FF" w14:textId="77777777" w:rsidR="009F2EEC" w:rsidRDefault="009F2EEC" w:rsidP="007C6871">
      <w:r>
        <w:separator/>
      </w:r>
    </w:p>
  </w:footnote>
  <w:footnote w:type="continuationSeparator" w:id="0">
    <w:p w14:paraId="124E66A7" w14:textId="77777777" w:rsidR="009F2EEC" w:rsidRDefault="009F2EEC"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41CC0" w14:textId="77777777" w:rsidR="002039FB" w:rsidRDefault="002039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24B5F7EA" w:rsidR="007C6871" w:rsidRDefault="007C6871" w:rsidP="007C6871">
    <w:pPr>
      <w:pStyle w:val="Header"/>
      <w:framePr w:h="284" w:hRule="exact" w:wrap="around" w:vAnchor="text" w:hAnchor="margin" w:y="1"/>
    </w:pPr>
    <w:r>
      <w:t>Release 1</w:t>
    </w:r>
    <w:r w:rsidR="00E43140">
      <w:t>7</w:t>
    </w:r>
  </w:p>
  <w:p w14:paraId="1129CF6B" w14:textId="76761B3E"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E43140">
      <w:rPr>
        <w:rFonts w:ascii="Arial" w:hAnsi="Arial" w:cs="Arial"/>
        <w:b/>
        <w:sz w:val="18"/>
        <w:szCs w:val="18"/>
      </w:rPr>
      <w:t>7</w:t>
    </w:r>
    <w:r>
      <w:rPr>
        <w:rFonts w:ascii="Arial" w:hAnsi="Arial" w:cs="Arial"/>
        <w:b/>
        <w:sz w:val="18"/>
        <w:szCs w:val="18"/>
      </w:rPr>
      <w:t>.</w:t>
    </w:r>
    <w:r w:rsidR="00054647">
      <w:rPr>
        <w:rFonts w:ascii="Arial" w:hAnsi="Arial" w:cs="Arial"/>
        <w:b/>
        <w:sz w:val="18"/>
        <w:szCs w:val="18"/>
      </w:rPr>
      <w:t>4</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054647">
      <w:rPr>
        <w:rFonts w:ascii="Arial" w:hAnsi="Arial" w:cs="Arial"/>
        <w:b/>
        <w:sz w:val="18"/>
        <w:szCs w:val="18"/>
      </w:rPr>
      <w:t>4</w:t>
    </w:r>
    <w:r>
      <w:rPr>
        <w:rFonts w:ascii="Arial" w:hAnsi="Arial" w:cs="Arial"/>
        <w:b/>
        <w:sz w:val="18"/>
        <w:szCs w:val="18"/>
      </w:rPr>
      <w:t>-</w:t>
    </w:r>
    <w:r w:rsidR="00054647">
      <w:rPr>
        <w:rFonts w:ascii="Arial" w:hAnsi="Arial" w:cs="Arial"/>
        <w:b/>
        <w:sz w:val="18"/>
        <w:szCs w:val="18"/>
      </w:rPr>
      <w:t>03</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F70A9" w14:textId="77777777" w:rsidR="002039FB" w:rsidRDefault="002039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647"/>
    <w:rsid w:val="00054A26"/>
    <w:rsid w:val="00055884"/>
    <w:rsid w:val="000560A4"/>
    <w:rsid w:val="00056450"/>
    <w:rsid w:val="00056C7D"/>
    <w:rsid w:val="00057164"/>
    <w:rsid w:val="0006123D"/>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1C9F"/>
    <w:rsid w:val="00514F0E"/>
    <w:rsid w:val="00515421"/>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7778"/>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4317"/>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60E4"/>
    <w:rsid w:val="0084632A"/>
    <w:rsid w:val="008471EF"/>
    <w:rsid w:val="00852BD0"/>
    <w:rsid w:val="00853470"/>
    <w:rsid w:val="00853B56"/>
    <w:rsid w:val="00855602"/>
    <w:rsid w:val="00855E5E"/>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14AA"/>
    <w:rsid w:val="00E319ED"/>
    <w:rsid w:val="00E345E9"/>
    <w:rsid w:val="00E349CA"/>
    <w:rsid w:val="00E34CF4"/>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345"/>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39FB"/>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2039F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039FB"/>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2039FB"/>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039FB"/>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2039FB"/>
    <w:pPr>
      <w:ind w:left="1701" w:hanging="1701"/>
      <w:outlineLvl w:val="4"/>
    </w:pPr>
    <w:rPr>
      <w:sz w:val="22"/>
    </w:rPr>
  </w:style>
  <w:style w:type="paragraph" w:styleId="Heading6">
    <w:name w:val="heading 6"/>
    <w:aliases w:val="T1,Header 6,h6"/>
    <w:basedOn w:val="H6"/>
    <w:next w:val="Normal"/>
    <w:link w:val="Heading6Char"/>
    <w:qFormat/>
    <w:rsid w:val="002039FB"/>
    <w:pPr>
      <w:outlineLvl w:val="5"/>
    </w:pPr>
  </w:style>
  <w:style w:type="paragraph" w:styleId="Heading7">
    <w:name w:val="heading 7"/>
    <w:aliases w:val="L7,Header 7"/>
    <w:basedOn w:val="H6"/>
    <w:next w:val="Normal"/>
    <w:link w:val="Heading7Char"/>
    <w:qFormat/>
    <w:rsid w:val="002039FB"/>
    <w:pPr>
      <w:outlineLvl w:val="6"/>
    </w:pPr>
  </w:style>
  <w:style w:type="paragraph" w:styleId="Heading8">
    <w:name w:val="heading 8"/>
    <w:basedOn w:val="Heading1"/>
    <w:next w:val="Normal"/>
    <w:link w:val="Heading8Char"/>
    <w:qFormat/>
    <w:rsid w:val="002039FB"/>
    <w:pPr>
      <w:ind w:left="0" w:firstLine="0"/>
      <w:outlineLvl w:val="7"/>
    </w:pPr>
  </w:style>
  <w:style w:type="paragraph" w:styleId="Heading9">
    <w:name w:val="heading 9"/>
    <w:aliases w:val="Figure Heading,FH"/>
    <w:basedOn w:val="Heading8"/>
    <w:next w:val="Normal"/>
    <w:link w:val="Heading9Char"/>
    <w:qFormat/>
    <w:rsid w:val="002039FB"/>
    <w:pPr>
      <w:outlineLvl w:val="8"/>
    </w:pPr>
  </w:style>
  <w:style w:type="character" w:default="1" w:styleId="DefaultParagraphFont">
    <w:name w:val="Default Paragraph Font"/>
    <w:semiHidden/>
    <w:rsid w:val="002039F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039FB"/>
  </w:style>
  <w:style w:type="paragraph" w:customStyle="1" w:styleId="B10">
    <w:name w:val="B1"/>
    <w:basedOn w:val="List"/>
    <w:link w:val="B1Char"/>
    <w:rsid w:val="002039FB"/>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2039FB"/>
    <w:pPr>
      <w:spacing w:before="180"/>
      <w:ind w:left="2693" w:hanging="2693"/>
    </w:pPr>
    <w:rPr>
      <w:b/>
    </w:rPr>
  </w:style>
  <w:style w:type="paragraph" w:styleId="TOC1">
    <w:name w:val="toc 1"/>
    <w:rsid w:val="002039F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2039F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2039FB"/>
    <w:pPr>
      <w:ind w:left="1701" w:hanging="1701"/>
    </w:pPr>
  </w:style>
  <w:style w:type="paragraph" w:styleId="TOC4">
    <w:name w:val="toc 4"/>
    <w:basedOn w:val="TOC3"/>
    <w:rsid w:val="002039FB"/>
    <w:pPr>
      <w:ind w:left="1418" w:hanging="1418"/>
    </w:pPr>
  </w:style>
  <w:style w:type="paragraph" w:styleId="TOC3">
    <w:name w:val="toc 3"/>
    <w:basedOn w:val="TOC2"/>
    <w:rsid w:val="002039FB"/>
    <w:pPr>
      <w:ind w:left="1134" w:hanging="1134"/>
    </w:pPr>
  </w:style>
  <w:style w:type="paragraph" w:styleId="TOC2">
    <w:name w:val="toc 2"/>
    <w:basedOn w:val="TOC1"/>
    <w:rsid w:val="002039FB"/>
    <w:pPr>
      <w:keepNext w:val="0"/>
      <w:spacing w:before="0"/>
      <w:ind w:left="851" w:hanging="851"/>
    </w:pPr>
    <w:rPr>
      <w:sz w:val="20"/>
    </w:rPr>
  </w:style>
  <w:style w:type="paragraph" w:styleId="Index2">
    <w:name w:val="index 2"/>
    <w:basedOn w:val="Index1"/>
    <w:rsid w:val="002039FB"/>
    <w:pPr>
      <w:ind w:left="284"/>
    </w:pPr>
  </w:style>
  <w:style w:type="paragraph" w:styleId="Index1">
    <w:name w:val="index 1"/>
    <w:basedOn w:val="Normal"/>
    <w:rsid w:val="002039FB"/>
    <w:pPr>
      <w:keepLines/>
      <w:spacing w:after="0"/>
    </w:pPr>
  </w:style>
  <w:style w:type="paragraph" w:customStyle="1" w:styleId="ZH">
    <w:name w:val="ZH"/>
    <w:rsid w:val="002039F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2039FB"/>
    <w:pPr>
      <w:outlineLvl w:val="9"/>
    </w:pPr>
  </w:style>
  <w:style w:type="paragraph" w:styleId="ListNumber2">
    <w:name w:val="List Number 2"/>
    <w:basedOn w:val="ListNumber"/>
    <w:rsid w:val="002039FB"/>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039FB"/>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2039F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039F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2039FB"/>
    <w:rPr>
      <w:b/>
    </w:rPr>
  </w:style>
  <w:style w:type="paragraph" w:customStyle="1" w:styleId="TAC">
    <w:name w:val="TAC"/>
    <w:basedOn w:val="TAL"/>
    <w:link w:val="TACCar"/>
    <w:rsid w:val="002039FB"/>
    <w:pPr>
      <w:jc w:val="center"/>
    </w:pPr>
  </w:style>
  <w:style w:type="paragraph" w:customStyle="1" w:styleId="TF">
    <w:name w:val="TF"/>
    <w:aliases w:val="left"/>
    <w:basedOn w:val="TH"/>
    <w:link w:val="TFZchn"/>
    <w:rsid w:val="002039FB"/>
    <w:pPr>
      <w:keepNext w:val="0"/>
      <w:spacing w:before="0" w:after="240"/>
    </w:pPr>
  </w:style>
  <w:style w:type="paragraph" w:customStyle="1" w:styleId="NO">
    <w:name w:val="NO"/>
    <w:basedOn w:val="Normal"/>
    <w:link w:val="NOChar"/>
    <w:rsid w:val="002039FB"/>
    <w:pPr>
      <w:keepLines/>
      <w:ind w:left="1135" w:hanging="851"/>
    </w:pPr>
  </w:style>
  <w:style w:type="paragraph" w:styleId="TOC9">
    <w:name w:val="toc 9"/>
    <w:basedOn w:val="TOC8"/>
    <w:rsid w:val="002039FB"/>
    <w:pPr>
      <w:ind w:left="1418" w:hanging="1418"/>
    </w:pPr>
  </w:style>
  <w:style w:type="paragraph" w:customStyle="1" w:styleId="EX">
    <w:name w:val="EX"/>
    <w:basedOn w:val="Normal"/>
    <w:link w:val="EXCar"/>
    <w:rsid w:val="002039FB"/>
    <w:pPr>
      <w:keepLines/>
      <w:ind w:left="1702" w:hanging="1418"/>
    </w:pPr>
  </w:style>
  <w:style w:type="paragraph" w:customStyle="1" w:styleId="FP">
    <w:name w:val="FP"/>
    <w:basedOn w:val="Normal"/>
    <w:rsid w:val="002039FB"/>
    <w:pPr>
      <w:spacing w:after="0"/>
    </w:pPr>
  </w:style>
  <w:style w:type="paragraph" w:customStyle="1" w:styleId="LD">
    <w:name w:val="LD"/>
    <w:rsid w:val="002039F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2039FB"/>
    <w:pPr>
      <w:spacing w:after="0"/>
    </w:pPr>
  </w:style>
  <w:style w:type="paragraph" w:customStyle="1" w:styleId="EW">
    <w:name w:val="EW"/>
    <w:basedOn w:val="EX"/>
    <w:rsid w:val="002039FB"/>
    <w:pPr>
      <w:spacing w:after="0"/>
    </w:pPr>
  </w:style>
  <w:style w:type="paragraph" w:styleId="TOC6">
    <w:name w:val="toc 6"/>
    <w:basedOn w:val="TOC5"/>
    <w:next w:val="Normal"/>
    <w:rsid w:val="002039FB"/>
    <w:pPr>
      <w:ind w:left="1985" w:hanging="1985"/>
    </w:pPr>
  </w:style>
  <w:style w:type="paragraph" w:styleId="TOC7">
    <w:name w:val="toc 7"/>
    <w:basedOn w:val="TOC6"/>
    <w:next w:val="Normal"/>
    <w:rsid w:val="002039FB"/>
    <w:pPr>
      <w:ind w:left="2268" w:hanging="2268"/>
    </w:pPr>
  </w:style>
  <w:style w:type="paragraph" w:styleId="ListBullet2">
    <w:name w:val="List Bullet 2"/>
    <w:aliases w:val="lb2"/>
    <w:basedOn w:val="ListBullet"/>
    <w:link w:val="ListBullet2Char"/>
    <w:rsid w:val="002039FB"/>
    <w:pPr>
      <w:ind w:left="851"/>
    </w:pPr>
  </w:style>
  <w:style w:type="paragraph" w:styleId="ListBullet3">
    <w:name w:val="List Bullet 3"/>
    <w:basedOn w:val="ListBullet2"/>
    <w:link w:val="ListBullet3Char"/>
    <w:rsid w:val="002039FB"/>
    <w:pPr>
      <w:ind w:left="1135"/>
    </w:pPr>
  </w:style>
  <w:style w:type="paragraph" w:styleId="ListNumber">
    <w:name w:val="List Number"/>
    <w:basedOn w:val="List"/>
    <w:rsid w:val="002039FB"/>
  </w:style>
  <w:style w:type="paragraph" w:customStyle="1" w:styleId="EQ">
    <w:name w:val="EQ"/>
    <w:basedOn w:val="Normal"/>
    <w:next w:val="Normal"/>
    <w:link w:val="EQChar"/>
    <w:rsid w:val="002039FB"/>
    <w:pPr>
      <w:keepLines/>
      <w:tabs>
        <w:tab w:val="center" w:pos="4536"/>
        <w:tab w:val="right" w:pos="9072"/>
      </w:tabs>
    </w:pPr>
    <w:rPr>
      <w:noProof/>
    </w:rPr>
  </w:style>
  <w:style w:type="paragraph" w:customStyle="1" w:styleId="TH">
    <w:name w:val="TH"/>
    <w:basedOn w:val="Normal"/>
    <w:link w:val="THChar"/>
    <w:rsid w:val="002039FB"/>
    <w:pPr>
      <w:keepNext/>
      <w:keepLines/>
      <w:spacing w:before="60"/>
      <w:jc w:val="center"/>
    </w:pPr>
    <w:rPr>
      <w:rFonts w:ascii="Arial" w:hAnsi="Arial"/>
      <w:b/>
    </w:rPr>
  </w:style>
  <w:style w:type="paragraph" w:customStyle="1" w:styleId="NF">
    <w:name w:val="NF"/>
    <w:basedOn w:val="NO"/>
    <w:rsid w:val="002039FB"/>
    <w:pPr>
      <w:keepNext/>
      <w:spacing w:after="0"/>
    </w:pPr>
    <w:rPr>
      <w:rFonts w:ascii="Arial" w:hAnsi="Arial"/>
      <w:sz w:val="18"/>
    </w:rPr>
  </w:style>
  <w:style w:type="paragraph" w:customStyle="1" w:styleId="PL">
    <w:name w:val="PL"/>
    <w:link w:val="PLChar"/>
    <w:rsid w:val="002039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039FB"/>
    <w:pPr>
      <w:jc w:val="right"/>
    </w:pPr>
  </w:style>
  <w:style w:type="paragraph" w:customStyle="1" w:styleId="H6">
    <w:name w:val="H6"/>
    <w:basedOn w:val="Heading5"/>
    <w:next w:val="Normal"/>
    <w:link w:val="H6Char"/>
    <w:rsid w:val="002039FB"/>
    <w:pPr>
      <w:ind w:left="1985" w:hanging="1985"/>
      <w:outlineLvl w:val="9"/>
    </w:pPr>
    <w:rPr>
      <w:sz w:val="20"/>
    </w:rPr>
  </w:style>
  <w:style w:type="paragraph" w:customStyle="1" w:styleId="TAN">
    <w:name w:val="TAN"/>
    <w:basedOn w:val="TAL"/>
    <w:link w:val="TANChar"/>
    <w:rsid w:val="002039FB"/>
    <w:pPr>
      <w:ind w:left="851" w:hanging="851"/>
    </w:pPr>
  </w:style>
  <w:style w:type="paragraph" w:customStyle="1" w:styleId="TAL">
    <w:name w:val="TAL"/>
    <w:basedOn w:val="Normal"/>
    <w:link w:val="TALChar"/>
    <w:rsid w:val="002039FB"/>
    <w:pPr>
      <w:keepNext/>
      <w:keepLines/>
      <w:spacing w:after="0"/>
    </w:pPr>
    <w:rPr>
      <w:rFonts w:ascii="Arial" w:hAnsi="Arial"/>
      <w:sz w:val="18"/>
    </w:rPr>
  </w:style>
  <w:style w:type="paragraph" w:customStyle="1" w:styleId="ZA">
    <w:name w:val="ZA"/>
    <w:rsid w:val="002039F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039F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2039F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2039F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2039FB"/>
    <w:pPr>
      <w:framePr w:wrap="notBeside" w:y="16161"/>
    </w:pPr>
  </w:style>
  <w:style w:type="character" w:customStyle="1" w:styleId="ZGSM">
    <w:name w:val="ZGSM"/>
    <w:rsid w:val="002039FB"/>
  </w:style>
  <w:style w:type="paragraph" w:styleId="List2">
    <w:name w:val="List 2"/>
    <w:basedOn w:val="List"/>
    <w:link w:val="List2Char"/>
    <w:rsid w:val="002039FB"/>
    <w:pPr>
      <w:ind w:left="851"/>
    </w:pPr>
  </w:style>
  <w:style w:type="paragraph" w:customStyle="1" w:styleId="ZG">
    <w:name w:val="ZG"/>
    <w:rsid w:val="002039F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2039FB"/>
    <w:pPr>
      <w:ind w:left="1135"/>
    </w:pPr>
  </w:style>
  <w:style w:type="paragraph" w:styleId="List4">
    <w:name w:val="List 4"/>
    <w:basedOn w:val="List3"/>
    <w:rsid w:val="002039FB"/>
    <w:pPr>
      <w:ind w:left="1418"/>
    </w:pPr>
  </w:style>
  <w:style w:type="paragraph" w:styleId="List5">
    <w:name w:val="List 5"/>
    <w:basedOn w:val="List4"/>
    <w:rsid w:val="002039FB"/>
    <w:pPr>
      <w:ind w:left="1702"/>
    </w:pPr>
  </w:style>
  <w:style w:type="paragraph" w:customStyle="1" w:styleId="EditorsNote">
    <w:name w:val="Editor's Note"/>
    <w:aliases w:val="EN,Editor's Noteormal"/>
    <w:basedOn w:val="NO"/>
    <w:link w:val="EditorsNoteChar"/>
    <w:rsid w:val="002039FB"/>
    <w:rPr>
      <w:color w:val="FF0000"/>
    </w:rPr>
  </w:style>
  <w:style w:type="paragraph" w:styleId="List">
    <w:name w:val="List"/>
    <w:basedOn w:val="Normal"/>
    <w:link w:val="ListChar"/>
    <w:rsid w:val="002039FB"/>
    <w:pPr>
      <w:ind w:left="568" w:hanging="284"/>
    </w:pPr>
  </w:style>
  <w:style w:type="paragraph" w:styleId="ListBullet">
    <w:name w:val="List Bullet"/>
    <w:aliases w:val="UL"/>
    <w:basedOn w:val="List"/>
    <w:link w:val="ListBulletChar"/>
    <w:rsid w:val="002039FB"/>
  </w:style>
  <w:style w:type="paragraph" w:styleId="ListBullet4">
    <w:name w:val="List Bullet 4"/>
    <w:basedOn w:val="ListBullet3"/>
    <w:rsid w:val="002039FB"/>
    <w:pPr>
      <w:ind w:left="1418"/>
    </w:pPr>
  </w:style>
  <w:style w:type="paragraph" w:styleId="ListBullet5">
    <w:name w:val="List Bullet 5"/>
    <w:basedOn w:val="ListBullet4"/>
    <w:rsid w:val="002039FB"/>
    <w:pPr>
      <w:ind w:left="1702"/>
    </w:pPr>
  </w:style>
  <w:style w:type="paragraph" w:customStyle="1" w:styleId="B2">
    <w:name w:val="B2"/>
    <w:basedOn w:val="List2"/>
    <w:link w:val="B2Char"/>
    <w:rsid w:val="002039FB"/>
  </w:style>
  <w:style w:type="paragraph" w:customStyle="1" w:styleId="B3">
    <w:name w:val="B3"/>
    <w:basedOn w:val="List3"/>
    <w:link w:val="B3Char2"/>
    <w:rsid w:val="002039FB"/>
  </w:style>
  <w:style w:type="paragraph" w:customStyle="1" w:styleId="B4">
    <w:name w:val="B4"/>
    <w:basedOn w:val="List4"/>
    <w:link w:val="B4Char"/>
    <w:rsid w:val="002039FB"/>
  </w:style>
  <w:style w:type="paragraph" w:customStyle="1" w:styleId="B5">
    <w:name w:val="B5"/>
    <w:basedOn w:val="List5"/>
    <w:link w:val="B5Char"/>
    <w:rsid w:val="002039FB"/>
  </w:style>
  <w:style w:type="paragraph" w:styleId="Footer">
    <w:name w:val="footer"/>
    <w:aliases w:val="footer odd,footer,fo,pie de página"/>
    <w:basedOn w:val="Header"/>
    <w:link w:val="FooterChar"/>
    <w:rsid w:val="002039FB"/>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2039FB"/>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387" Type="http://schemas.openxmlformats.org/officeDocument/2006/relationships/footer" Target="footer3.xml"/><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388" Type="http://schemas.openxmlformats.org/officeDocument/2006/relationships/fontTable" Target="fontTable.xml"/><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389" Type="http://schemas.openxmlformats.org/officeDocument/2006/relationships/theme" Target="theme/theme1.xml"/><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header" Target="header2.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oter" Target="footer1.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footer" Target="footer2.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386" Type="http://schemas.openxmlformats.org/officeDocument/2006/relationships/header" Target="header3.xml"/><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207</TotalTime>
  <Pages>328</Pages>
  <Words>103665</Words>
  <Characters>590894</Characters>
  <Application>Microsoft Office Word</Application>
  <DocSecurity>0</DocSecurity>
  <Lines>4924</Lines>
  <Paragraphs>1386</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693173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1940</cp:lastModifiedBy>
  <cp:revision>67</cp:revision>
  <cp:lastPrinted>2011-10-16T10:32:00Z</cp:lastPrinted>
  <dcterms:created xsi:type="dcterms:W3CDTF">2023-03-28T09:40:00Z</dcterms:created>
  <dcterms:modified xsi:type="dcterms:W3CDTF">2024-04-09T17:13:00Z</dcterms:modified>
</cp:coreProperties>
</file>