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433BA17A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1D0D80">
        <w:rPr>
          <w:noProof w:val="0"/>
        </w:rPr>
        <w:t>7</w:t>
      </w:r>
      <w:r w:rsidR="00290BB9" w:rsidRPr="00ED1566">
        <w:rPr>
          <w:noProof w:val="0"/>
        </w:rPr>
        <w:t>.</w:t>
      </w:r>
      <w:r w:rsidR="006857BE">
        <w:rPr>
          <w:noProof w:val="0"/>
        </w:rPr>
        <w:t>4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6857BE">
        <w:rPr>
          <w:noProof w:val="0"/>
          <w:sz w:val="32"/>
        </w:rPr>
        <w:t>4</w:t>
      </w:r>
      <w:r w:rsidRPr="00ED1566">
        <w:rPr>
          <w:noProof w:val="0"/>
          <w:sz w:val="32"/>
        </w:rPr>
        <w:t>-</w:t>
      </w:r>
      <w:r w:rsidR="006857BE">
        <w:rPr>
          <w:noProof w:val="0"/>
          <w:sz w:val="32"/>
        </w:rPr>
        <w:t>03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3A2E83C0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1D0D80">
        <w:rPr>
          <w:rStyle w:val="ZGSM"/>
        </w:rPr>
        <w:t>7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55613B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.25pt;height:75.75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301871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5B16AF83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6857BE">
        <w:rPr>
          <w:sz w:val="18"/>
        </w:rPr>
        <w:t>4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 xml:space="preserve">UMTS™ is a </w:t>
      </w:r>
      <w:proofErr w:type="gramStart"/>
      <w:r w:rsidRPr="00ED1566">
        <w:rPr>
          <w:sz w:val="18"/>
        </w:rPr>
        <w:t>Trade Mark</w:t>
      </w:r>
      <w:proofErr w:type="gramEnd"/>
      <w:r w:rsidRPr="00ED1566">
        <w:rPr>
          <w:sz w:val="18"/>
        </w:rPr>
        <w:t xml:space="preserve">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 xml:space="preserve">3GPP™ is a </w:t>
      </w:r>
      <w:proofErr w:type="gramStart"/>
      <w:r w:rsidRPr="00ED1566">
        <w:rPr>
          <w:sz w:val="18"/>
        </w:rPr>
        <w:t>Trade Mark</w:t>
      </w:r>
      <w:proofErr w:type="gramEnd"/>
      <w:r w:rsidRPr="00ED1566">
        <w:rPr>
          <w:sz w:val="18"/>
        </w:rPr>
        <w:t xml:space="preserve">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7F62C629" w14:textId="77777777" w:rsidR="0055613B" w:rsidRDefault="00C567A1">
      <w:pPr>
        <w:pStyle w:val="TOC1"/>
        <w:rPr>
          <w:rFonts w:ascii="Calibri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55613B">
        <w:rPr>
          <w:noProof/>
        </w:rPr>
        <w:t>Foreword</w:t>
      </w:r>
      <w:r w:rsidR="0055613B">
        <w:rPr>
          <w:noProof/>
        </w:rPr>
        <w:tab/>
        <w:t>42</w:t>
      </w:r>
    </w:p>
    <w:p w14:paraId="0B59041D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Introduction</w:t>
      </w:r>
      <w:r>
        <w:rPr>
          <w:noProof/>
        </w:rPr>
        <w:tab/>
        <w:t>42</w:t>
      </w:r>
    </w:p>
    <w:p w14:paraId="70FF91B1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43</w:t>
      </w:r>
    </w:p>
    <w:p w14:paraId="1785263E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43</w:t>
      </w:r>
    </w:p>
    <w:p w14:paraId="6A18E493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46</w:t>
      </w:r>
    </w:p>
    <w:p w14:paraId="5805C340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46</w:t>
      </w:r>
    </w:p>
    <w:p w14:paraId="70206502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46</w:t>
      </w:r>
    </w:p>
    <w:p w14:paraId="25CFFA1C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47</w:t>
      </w:r>
    </w:p>
    <w:p w14:paraId="36BACBBB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General test conditions</w:t>
      </w:r>
      <w:r>
        <w:rPr>
          <w:noProof/>
        </w:rPr>
        <w:tab/>
        <w:t>48</w:t>
      </w:r>
    </w:p>
    <w:p w14:paraId="37268A51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48</w:t>
      </w:r>
    </w:p>
    <w:p w14:paraId="5C9526E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test conditions</w:t>
      </w:r>
      <w:r>
        <w:rPr>
          <w:noProof/>
        </w:rPr>
        <w:tab/>
        <w:t>49</w:t>
      </w:r>
    </w:p>
    <w:p w14:paraId="6102782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36C97E1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signals</w:t>
      </w:r>
      <w:r>
        <w:rPr>
          <w:noProof/>
        </w:rPr>
        <w:tab/>
        <w:t>49</w:t>
      </w:r>
    </w:p>
    <w:p w14:paraId="6AF7EC9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frequency</w:t>
      </w:r>
      <w:r>
        <w:rPr>
          <w:noProof/>
        </w:rPr>
        <w:tab/>
        <w:t>49</w:t>
      </w:r>
    </w:p>
    <w:p w14:paraId="443D00D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49</w:t>
      </w:r>
    </w:p>
    <w:p w14:paraId="73567F7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multi-path conditions</w:t>
      </w:r>
      <w:r>
        <w:rPr>
          <w:noProof/>
        </w:rPr>
        <w:tab/>
        <w:t>49</w:t>
      </w:r>
    </w:p>
    <w:p w14:paraId="5865C58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50</w:t>
      </w:r>
    </w:p>
    <w:p w14:paraId="53570A0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50</w:t>
      </w:r>
    </w:p>
    <w:p w14:paraId="4D28ADC5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test conditions</w:t>
      </w:r>
      <w:r>
        <w:rPr>
          <w:noProof/>
        </w:rPr>
        <w:tab/>
        <w:t>51</w:t>
      </w:r>
    </w:p>
    <w:p w14:paraId="2C9F48B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51</w:t>
      </w:r>
    </w:p>
    <w:p w14:paraId="75B6634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 frequency</w:t>
      </w:r>
      <w:r>
        <w:rPr>
          <w:noProof/>
        </w:rPr>
        <w:tab/>
        <w:t>51</w:t>
      </w:r>
    </w:p>
    <w:p w14:paraId="710ACAB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51</w:t>
      </w:r>
    </w:p>
    <w:p w14:paraId="460EE1E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 test conditions</w:t>
      </w:r>
      <w:r>
        <w:rPr>
          <w:noProof/>
        </w:rPr>
        <w:tab/>
        <w:t>51</w:t>
      </w:r>
    </w:p>
    <w:p w14:paraId="43FD79F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51</w:t>
      </w:r>
    </w:p>
    <w:p w14:paraId="6E3DD0A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51</w:t>
      </w:r>
    </w:p>
    <w:p w14:paraId="547A662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51</w:t>
      </w:r>
    </w:p>
    <w:p w14:paraId="76AE4ED1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A-GNSS test conditions</w:t>
      </w:r>
      <w:r>
        <w:rPr>
          <w:noProof/>
        </w:rPr>
        <w:tab/>
        <w:t>52</w:t>
      </w:r>
    </w:p>
    <w:p w14:paraId="1812A7E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1EC02C0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measurement parameters</w:t>
      </w:r>
      <w:r>
        <w:rPr>
          <w:noProof/>
        </w:rPr>
        <w:tab/>
        <w:t>52</w:t>
      </w:r>
    </w:p>
    <w:p w14:paraId="4D66AE1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52</w:t>
      </w:r>
    </w:p>
    <w:p w14:paraId="77325BA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52</w:t>
      </w:r>
    </w:p>
    <w:p w14:paraId="61F2528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2D position error</w:t>
      </w:r>
      <w:r>
        <w:rPr>
          <w:noProof/>
        </w:rPr>
        <w:tab/>
        <w:t>52</w:t>
      </w:r>
    </w:p>
    <w:p w14:paraId="28550ED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52</w:t>
      </w:r>
    </w:p>
    <w:p w14:paraId="6227030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52</w:t>
      </w:r>
    </w:p>
    <w:p w14:paraId="0DAB205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52</w:t>
      </w:r>
    </w:p>
    <w:p w14:paraId="7904A7C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52</w:t>
      </w:r>
    </w:p>
    <w:p w14:paraId="42A59F5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2D Error definition</w:t>
      </w:r>
      <w:r>
        <w:rPr>
          <w:noProof/>
        </w:rPr>
        <w:tab/>
        <w:t>53</w:t>
      </w:r>
    </w:p>
    <w:p w14:paraId="66DF886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53</w:t>
      </w:r>
    </w:p>
    <w:p w14:paraId="2881AF0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53</w:t>
      </w:r>
    </w:p>
    <w:p w14:paraId="1224ECA0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test conditions</w:t>
      </w:r>
      <w:r>
        <w:rPr>
          <w:noProof/>
        </w:rPr>
        <w:tab/>
        <w:t>53</w:t>
      </w:r>
    </w:p>
    <w:p w14:paraId="2D966F5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53</w:t>
      </w:r>
    </w:p>
    <w:p w14:paraId="7F3B60A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53</w:t>
      </w:r>
    </w:p>
    <w:p w14:paraId="23F8025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53</w:t>
      </w:r>
    </w:p>
    <w:p w14:paraId="7C7FBB5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53</w:t>
      </w:r>
    </w:p>
    <w:p w14:paraId="4B44029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53</w:t>
      </w:r>
    </w:p>
    <w:p w14:paraId="0B23C44E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OTDOA test conditions</w:t>
      </w:r>
      <w:r>
        <w:rPr>
          <w:noProof/>
        </w:rPr>
        <w:tab/>
        <w:t>54</w:t>
      </w:r>
    </w:p>
    <w:p w14:paraId="762EA45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54</w:t>
      </w:r>
    </w:p>
    <w:p w14:paraId="7662E2A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55</w:t>
      </w:r>
    </w:p>
    <w:p w14:paraId="4A9D630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55</w:t>
      </w:r>
    </w:p>
    <w:p w14:paraId="12EBE47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55</w:t>
      </w:r>
    </w:p>
    <w:p w14:paraId="7EA8B7E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55</w:t>
      </w:r>
    </w:p>
    <w:p w14:paraId="29A3A00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reporting range</w:t>
      </w:r>
      <w:r>
        <w:rPr>
          <w:noProof/>
        </w:rPr>
        <w:tab/>
        <w:t>55</w:t>
      </w:r>
    </w:p>
    <w:p w14:paraId="053F5D0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56</w:t>
      </w:r>
    </w:p>
    <w:p w14:paraId="6ADF99C5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test conditions</w:t>
      </w:r>
      <w:r>
        <w:rPr>
          <w:noProof/>
        </w:rPr>
        <w:tab/>
        <w:t>56</w:t>
      </w:r>
    </w:p>
    <w:p w14:paraId="1F1B136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signals</w:t>
      </w:r>
      <w:r>
        <w:rPr>
          <w:noProof/>
        </w:rPr>
        <w:tab/>
        <w:t>56</w:t>
      </w:r>
    </w:p>
    <w:p w14:paraId="6CC515F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57</w:t>
      </w:r>
    </w:p>
    <w:p w14:paraId="5FE9592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57</w:t>
      </w:r>
    </w:p>
    <w:p w14:paraId="160D5F7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57</w:t>
      </w:r>
    </w:p>
    <w:p w14:paraId="1A144A9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57</w:t>
      </w:r>
    </w:p>
    <w:p w14:paraId="177DA3ED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test conditions</w:t>
      </w:r>
      <w:r>
        <w:rPr>
          <w:noProof/>
        </w:rPr>
        <w:tab/>
        <w:t>57</w:t>
      </w:r>
    </w:p>
    <w:p w14:paraId="4A06694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WLAN Access Points</w:t>
      </w:r>
      <w:r>
        <w:rPr>
          <w:noProof/>
        </w:rPr>
        <w:tab/>
        <w:t>57</w:t>
      </w:r>
    </w:p>
    <w:p w14:paraId="7300B84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57</w:t>
      </w:r>
    </w:p>
    <w:p w14:paraId="7DA9870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57</w:t>
      </w:r>
    </w:p>
    <w:p w14:paraId="6BAEFE3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57</w:t>
      </w:r>
    </w:p>
    <w:p w14:paraId="335BBE5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58</w:t>
      </w:r>
    </w:p>
    <w:p w14:paraId="61A16C7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BLE test conditions</w:t>
      </w:r>
      <w:r>
        <w:rPr>
          <w:noProof/>
        </w:rPr>
        <w:tab/>
        <w:t>58</w:t>
      </w:r>
    </w:p>
    <w:p w14:paraId="08CAE3C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BLE</w:t>
      </w:r>
      <w:r>
        <w:rPr>
          <w:noProof/>
        </w:rPr>
        <w:tab/>
        <w:t>58</w:t>
      </w:r>
    </w:p>
    <w:p w14:paraId="6A920FC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58</w:t>
      </w:r>
    </w:p>
    <w:p w14:paraId="0073489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58</w:t>
      </w:r>
    </w:p>
    <w:p w14:paraId="61B57F4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58</w:t>
      </w:r>
    </w:p>
    <w:p w14:paraId="0AE0DB9B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test conditions</w:t>
      </w:r>
      <w:r>
        <w:rPr>
          <w:noProof/>
        </w:rPr>
        <w:tab/>
        <w:t>58</w:t>
      </w:r>
    </w:p>
    <w:p w14:paraId="6F557E3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58</w:t>
      </w:r>
    </w:p>
    <w:p w14:paraId="3DD79A3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noProof/>
          <w:lang w:val="fr-FR"/>
        </w:rPr>
        <w:t>NB-IOT inband mode</w:t>
      </w:r>
      <w:r>
        <w:rPr>
          <w:noProof/>
        </w:rPr>
        <w:tab/>
        <w:t>58</w:t>
      </w:r>
    </w:p>
    <w:p w14:paraId="1344C7B1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test conditions</w:t>
      </w:r>
      <w:r>
        <w:rPr>
          <w:noProof/>
        </w:rPr>
        <w:tab/>
        <w:t>58</w:t>
      </w:r>
    </w:p>
    <w:p w14:paraId="50AD874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terminology</w:t>
      </w:r>
      <w:r>
        <w:rPr>
          <w:noProof/>
        </w:rPr>
        <w:tab/>
        <w:t>58</w:t>
      </w:r>
    </w:p>
    <w:p w14:paraId="2C2A73B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59</w:t>
      </w:r>
    </w:p>
    <w:p w14:paraId="73A55E8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59</w:t>
      </w:r>
    </w:p>
    <w:p w14:paraId="2A27A22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59</w:t>
      </w:r>
    </w:p>
    <w:p w14:paraId="4D85896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59</w:t>
      </w:r>
    </w:p>
    <w:p w14:paraId="16F5850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Frequency Bands for Testing</w:t>
      </w:r>
      <w:r>
        <w:rPr>
          <w:noProof/>
        </w:rPr>
        <w:tab/>
        <w:t>60</w:t>
      </w:r>
    </w:p>
    <w:p w14:paraId="63FCDEA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EN-DC band combination groups</w:t>
      </w:r>
      <w:r>
        <w:rPr>
          <w:noProof/>
        </w:rPr>
        <w:tab/>
        <w:t>60</w:t>
      </w:r>
    </w:p>
    <w:p w14:paraId="76F7156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60</w:t>
      </w:r>
    </w:p>
    <w:p w14:paraId="7FFCA44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60</w:t>
      </w:r>
    </w:p>
    <w:p w14:paraId="1A36F084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60</w:t>
      </w:r>
    </w:p>
    <w:p w14:paraId="48B5BEC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60</w:t>
      </w:r>
    </w:p>
    <w:p w14:paraId="7F640B4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60</w:t>
      </w:r>
    </w:p>
    <w:p w14:paraId="3C11140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61</w:t>
      </w:r>
    </w:p>
    <w:p w14:paraId="763A592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61</w:t>
      </w:r>
    </w:p>
    <w:p w14:paraId="377A729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61</w:t>
      </w:r>
    </w:p>
    <w:p w14:paraId="6F8A49B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61</w:t>
      </w:r>
    </w:p>
    <w:p w14:paraId="273BDDC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61</w:t>
      </w:r>
    </w:p>
    <w:p w14:paraId="3EB820E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63</w:t>
      </w:r>
    </w:p>
    <w:p w14:paraId="38D29F7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63</w:t>
      </w:r>
    </w:p>
    <w:p w14:paraId="033DAEB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63</w:t>
      </w:r>
    </w:p>
    <w:p w14:paraId="70648BA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76</w:t>
      </w:r>
    </w:p>
    <w:p w14:paraId="5C4F6CF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76</w:t>
      </w:r>
    </w:p>
    <w:p w14:paraId="6E1395D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78</w:t>
      </w:r>
    </w:p>
    <w:p w14:paraId="00686B1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79</w:t>
      </w:r>
    </w:p>
    <w:p w14:paraId="40E03EB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81</w:t>
      </w:r>
    </w:p>
    <w:p w14:paraId="75D306F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81</w:t>
      </w:r>
    </w:p>
    <w:p w14:paraId="3BC0009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81</w:t>
      </w:r>
    </w:p>
    <w:p w14:paraId="4FE34AE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81</w:t>
      </w:r>
    </w:p>
    <w:p w14:paraId="5DBCE2D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81</w:t>
      </w:r>
    </w:p>
    <w:p w14:paraId="3257666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81</w:t>
      </w:r>
    </w:p>
    <w:p w14:paraId="5DFFCFB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82</w:t>
      </w:r>
    </w:p>
    <w:p w14:paraId="39D05A9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82</w:t>
      </w:r>
    </w:p>
    <w:p w14:paraId="0930857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84</w:t>
      </w:r>
    </w:p>
    <w:p w14:paraId="257DC11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84</w:t>
      </w:r>
    </w:p>
    <w:p w14:paraId="6465371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84</w:t>
      </w:r>
    </w:p>
    <w:p w14:paraId="19FE6B5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Reporting mapping</w:t>
      </w:r>
      <w:r>
        <w:rPr>
          <w:noProof/>
        </w:rPr>
        <w:tab/>
        <w:t>92</w:t>
      </w:r>
    </w:p>
    <w:p w14:paraId="5069564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92</w:t>
      </w:r>
    </w:p>
    <w:p w14:paraId="741FC1E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94</w:t>
      </w:r>
    </w:p>
    <w:p w14:paraId="015F7CA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96</w:t>
      </w:r>
    </w:p>
    <w:p w14:paraId="473E380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98</w:t>
      </w:r>
    </w:p>
    <w:p w14:paraId="38F8868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98</w:t>
      </w:r>
    </w:p>
    <w:p w14:paraId="314E363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98</w:t>
      </w:r>
    </w:p>
    <w:p w14:paraId="208202B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98</w:t>
      </w:r>
    </w:p>
    <w:p w14:paraId="36B0000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98</w:t>
      </w:r>
    </w:p>
    <w:p w14:paraId="18FEC21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98</w:t>
      </w:r>
    </w:p>
    <w:p w14:paraId="0068141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98</w:t>
      </w:r>
    </w:p>
    <w:p w14:paraId="33D7913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98</w:t>
      </w:r>
    </w:p>
    <w:p w14:paraId="6FEBDE0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100</w:t>
      </w:r>
    </w:p>
    <w:p w14:paraId="46B186F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100</w:t>
      </w:r>
    </w:p>
    <w:p w14:paraId="239466A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100</w:t>
      </w:r>
    </w:p>
    <w:p w14:paraId="0F33379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Reporting mapping</w:t>
      </w:r>
      <w:r>
        <w:rPr>
          <w:noProof/>
        </w:rPr>
        <w:tab/>
        <w:t>108</w:t>
      </w:r>
    </w:p>
    <w:p w14:paraId="3AE764C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108</w:t>
      </w:r>
    </w:p>
    <w:p w14:paraId="5A13165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109</w:t>
      </w:r>
    </w:p>
    <w:p w14:paraId="294CE9D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111</w:t>
      </w:r>
    </w:p>
    <w:p w14:paraId="06B3959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111</w:t>
      </w:r>
    </w:p>
    <w:p w14:paraId="327F0D2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112</w:t>
      </w:r>
    </w:p>
    <w:p w14:paraId="4F27C98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112</w:t>
      </w:r>
    </w:p>
    <w:p w14:paraId="446B741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112</w:t>
      </w:r>
    </w:p>
    <w:p w14:paraId="6951A910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Support of 4 Rx capable UEs</w:t>
      </w:r>
      <w:r>
        <w:rPr>
          <w:noProof/>
        </w:rPr>
        <w:tab/>
        <w:t>113</w:t>
      </w:r>
    </w:p>
    <w:p w14:paraId="7CCFBDAD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113</w:t>
      </w:r>
    </w:p>
    <w:p w14:paraId="48AC8125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RAT Independent Tests</w:t>
      </w:r>
      <w:r>
        <w:rPr>
          <w:noProof/>
        </w:rPr>
        <w:tab/>
        <w:t>114</w:t>
      </w:r>
    </w:p>
    <w:p w14:paraId="1CE3467B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RAT Dependent Tests</w:t>
      </w:r>
      <w:r>
        <w:rPr>
          <w:noProof/>
        </w:rPr>
        <w:tab/>
        <w:t>114</w:t>
      </w:r>
    </w:p>
    <w:p w14:paraId="56138E9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Principle of testing</w:t>
      </w:r>
      <w:r>
        <w:rPr>
          <w:noProof/>
        </w:rPr>
        <w:tab/>
        <w:t>114</w:t>
      </w:r>
    </w:p>
    <w:p w14:paraId="4751E94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Single carrier tests</w:t>
      </w:r>
      <w:r>
        <w:rPr>
          <w:noProof/>
        </w:rPr>
        <w:tab/>
        <w:t>114</w:t>
      </w:r>
    </w:p>
    <w:p w14:paraId="2C6F525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Carrier Aggregation tests</w:t>
      </w:r>
      <w:r>
        <w:rPr>
          <w:noProof/>
        </w:rPr>
        <w:tab/>
        <w:t>114</w:t>
      </w:r>
    </w:p>
    <w:p w14:paraId="45B7802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</w:t>
      </w:r>
      <w:r w:rsidRPr="00A40E02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noProof/>
          <w:snapToGrid w:val="0"/>
        </w:rPr>
        <w:t>Antenna connection for bands where 2RX is supported</w:t>
      </w:r>
      <w:r>
        <w:rPr>
          <w:noProof/>
        </w:rPr>
        <w:tab/>
        <w:t>114</w:t>
      </w:r>
    </w:p>
    <w:p w14:paraId="2BBBD46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4A</w:t>
      </w:r>
      <w:r w:rsidRPr="00A40E02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noProof/>
          <w:snapToGrid w:val="0"/>
        </w:rPr>
        <w:t>Antenna connection for bands where 4RX is supported</w:t>
      </w:r>
      <w:r>
        <w:rPr>
          <w:noProof/>
        </w:rPr>
        <w:tab/>
        <w:t>114</w:t>
      </w:r>
    </w:p>
    <w:p w14:paraId="5FD109ED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114</w:t>
      </w:r>
    </w:p>
    <w:p w14:paraId="7176A901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114</w:t>
      </w:r>
    </w:p>
    <w:p w14:paraId="703E7862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114</w:t>
      </w:r>
    </w:p>
    <w:p w14:paraId="279D2C88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117</w:t>
      </w:r>
    </w:p>
    <w:p w14:paraId="53C22AA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5AEB534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117</w:t>
      </w:r>
    </w:p>
    <w:p w14:paraId="10E6F2B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117</w:t>
      </w:r>
    </w:p>
    <w:p w14:paraId="06F9E5C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117</w:t>
      </w:r>
    </w:p>
    <w:p w14:paraId="3BF06C2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117</w:t>
      </w:r>
    </w:p>
    <w:p w14:paraId="1171760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117</w:t>
      </w:r>
    </w:p>
    <w:p w14:paraId="48CA837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118</w:t>
      </w:r>
    </w:p>
    <w:p w14:paraId="1C21AB7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118</w:t>
      </w:r>
    </w:p>
    <w:p w14:paraId="52BCDD0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118</w:t>
      </w:r>
    </w:p>
    <w:p w14:paraId="3277869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118</w:t>
      </w:r>
    </w:p>
    <w:p w14:paraId="2E7257A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119</w:t>
      </w:r>
    </w:p>
    <w:p w14:paraId="73992F2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119</w:t>
      </w:r>
    </w:p>
    <w:p w14:paraId="56B2DFA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119</w:t>
      </w:r>
    </w:p>
    <w:p w14:paraId="273C016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120</w:t>
      </w:r>
    </w:p>
    <w:p w14:paraId="440FD66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120</w:t>
      </w:r>
    </w:p>
    <w:p w14:paraId="2EA096B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120</w:t>
      </w:r>
    </w:p>
    <w:p w14:paraId="61C2C2E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120</w:t>
      </w:r>
    </w:p>
    <w:p w14:paraId="07BBB1E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120</w:t>
      </w:r>
    </w:p>
    <w:p w14:paraId="46A55F55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121</w:t>
      </w:r>
    </w:p>
    <w:p w14:paraId="51472D5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121</w:t>
      </w:r>
    </w:p>
    <w:p w14:paraId="32A397A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121</w:t>
      </w:r>
    </w:p>
    <w:p w14:paraId="48FCF5B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121</w:t>
      </w:r>
    </w:p>
    <w:p w14:paraId="2B6A915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122</w:t>
      </w:r>
    </w:p>
    <w:p w14:paraId="3255C09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122</w:t>
      </w:r>
    </w:p>
    <w:p w14:paraId="1ECA5DD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122</w:t>
      </w:r>
    </w:p>
    <w:p w14:paraId="547EB3A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123</w:t>
      </w:r>
    </w:p>
    <w:p w14:paraId="1BC00B5B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123</w:t>
      </w:r>
    </w:p>
    <w:p w14:paraId="3180602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123</w:t>
      </w:r>
    </w:p>
    <w:p w14:paraId="24F6681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123</w:t>
      </w:r>
    </w:p>
    <w:p w14:paraId="1C0396E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124</w:t>
      </w:r>
    </w:p>
    <w:p w14:paraId="50C16C1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124</w:t>
      </w:r>
    </w:p>
    <w:p w14:paraId="275BB8F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124</w:t>
      </w:r>
    </w:p>
    <w:p w14:paraId="04D2DD8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124</w:t>
      </w:r>
    </w:p>
    <w:p w14:paraId="288A488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125</w:t>
      </w:r>
    </w:p>
    <w:p w14:paraId="5C0E63B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125</w:t>
      </w:r>
    </w:p>
    <w:p w14:paraId="2F149EE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125</w:t>
      </w:r>
    </w:p>
    <w:p w14:paraId="451FDC1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125</w:t>
      </w:r>
    </w:p>
    <w:p w14:paraId="724AC9E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126</w:t>
      </w:r>
    </w:p>
    <w:p w14:paraId="3A30663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126</w:t>
      </w:r>
    </w:p>
    <w:p w14:paraId="6DCDB73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126</w:t>
      </w:r>
    </w:p>
    <w:p w14:paraId="07FAF9D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126</w:t>
      </w:r>
    </w:p>
    <w:p w14:paraId="424FC24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127</w:t>
      </w:r>
    </w:p>
    <w:p w14:paraId="08DD5D2A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127</w:t>
      </w:r>
    </w:p>
    <w:p w14:paraId="2F4BC44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127</w:t>
      </w:r>
    </w:p>
    <w:p w14:paraId="08B60EE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127</w:t>
      </w:r>
    </w:p>
    <w:p w14:paraId="4B67248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128</w:t>
      </w:r>
    </w:p>
    <w:p w14:paraId="4EF098F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128</w:t>
      </w:r>
    </w:p>
    <w:p w14:paraId="7F28503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128</w:t>
      </w:r>
    </w:p>
    <w:p w14:paraId="4899E85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129</w:t>
      </w:r>
    </w:p>
    <w:p w14:paraId="5373C28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130</w:t>
      </w:r>
    </w:p>
    <w:p w14:paraId="1AF9815E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131</w:t>
      </w:r>
    </w:p>
    <w:p w14:paraId="70E4B6F5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114BBD9B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131</w:t>
      </w:r>
    </w:p>
    <w:p w14:paraId="21B5ACA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131</w:t>
      </w:r>
    </w:p>
    <w:p w14:paraId="51ADC8E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131</w:t>
      </w:r>
    </w:p>
    <w:p w14:paraId="13021DC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131</w:t>
      </w:r>
    </w:p>
    <w:p w14:paraId="533CB0B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132</w:t>
      </w:r>
    </w:p>
    <w:p w14:paraId="5A54EF8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132</w:t>
      </w:r>
    </w:p>
    <w:p w14:paraId="077679C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132</w:t>
      </w:r>
    </w:p>
    <w:p w14:paraId="672A3EF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133</w:t>
      </w:r>
    </w:p>
    <w:p w14:paraId="5ABED07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133</w:t>
      </w:r>
    </w:p>
    <w:p w14:paraId="654F4DC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134</w:t>
      </w:r>
    </w:p>
    <w:p w14:paraId="2E6887A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134</w:t>
      </w:r>
    </w:p>
    <w:p w14:paraId="7B28741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135</w:t>
      </w:r>
    </w:p>
    <w:p w14:paraId="59F9BA0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135</w:t>
      </w:r>
    </w:p>
    <w:p w14:paraId="5C631A3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136</w:t>
      </w:r>
    </w:p>
    <w:p w14:paraId="60F201E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136</w:t>
      </w:r>
    </w:p>
    <w:p w14:paraId="3F40DFA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136</w:t>
      </w:r>
    </w:p>
    <w:p w14:paraId="36D0DB7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136</w:t>
      </w:r>
    </w:p>
    <w:p w14:paraId="058131BD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137</w:t>
      </w:r>
    </w:p>
    <w:p w14:paraId="485DE5A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137</w:t>
      </w:r>
    </w:p>
    <w:p w14:paraId="553FB77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138</w:t>
      </w:r>
    </w:p>
    <w:p w14:paraId="086D555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138</w:t>
      </w:r>
    </w:p>
    <w:p w14:paraId="6570155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138</w:t>
      </w:r>
    </w:p>
    <w:p w14:paraId="17F08F6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138</w:t>
      </w:r>
    </w:p>
    <w:p w14:paraId="02BAAE4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139</w:t>
      </w:r>
    </w:p>
    <w:p w14:paraId="4EBD7CD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139</w:t>
      </w:r>
    </w:p>
    <w:p w14:paraId="566A244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140</w:t>
      </w:r>
    </w:p>
    <w:p w14:paraId="40FEE48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140</w:t>
      </w:r>
    </w:p>
    <w:p w14:paraId="0D90F67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141</w:t>
      </w:r>
    </w:p>
    <w:p w14:paraId="0D4CFA2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142</w:t>
      </w:r>
    </w:p>
    <w:p w14:paraId="5D25240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142</w:t>
      </w:r>
    </w:p>
    <w:p w14:paraId="74E3D81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142</w:t>
      </w:r>
    </w:p>
    <w:p w14:paraId="63E4CE8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142</w:t>
      </w:r>
    </w:p>
    <w:p w14:paraId="5BD30BE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143</w:t>
      </w:r>
    </w:p>
    <w:p w14:paraId="4A7C32A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143</w:t>
      </w:r>
    </w:p>
    <w:p w14:paraId="19AFD7B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143</w:t>
      </w:r>
    </w:p>
    <w:p w14:paraId="09F3069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4B50551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144</w:t>
      </w:r>
    </w:p>
    <w:p w14:paraId="63DC96A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145</w:t>
      </w:r>
    </w:p>
    <w:p w14:paraId="208CCCA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145</w:t>
      </w:r>
    </w:p>
    <w:p w14:paraId="5493F4C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145</w:t>
      </w:r>
    </w:p>
    <w:p w14:paraId="4B22C63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146</w:t>
      </w:r>
    </w:p>
    <w:p w14:paraId="101B2E3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147</w:t>
      </w:r>
    </w:p>
    <w:p w14:paraId="7DC8754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147</w:t>
      </w:r>
    </w:p>
    <w:p w14:paraId="0E471BD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147</w:t>
      </w:r>
    </w:p>
    <w:p w14:paraId="590345F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148</w:t>
      </w:r>
    </w:p>
    <w:p w14:paraId="6DA1010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148</w:t>
      </w:r>
    </w:p>
    <w:p w14:paraId="54B16EF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148</w:t>
      </w:r>
    </w:p>
    <w:p w14:paraId="35FBCD1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149</w:t>
      </w:r>
    </w:p>
    <w:p w14:paraId="17F76B0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149</w:t>
      </w:r>
    </w:p>
    <w:p w14:paraId="09D2DC6B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151</w:t>
      </w:r>
    </w:p>
    <w:p w14:paraId="795EB0A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40AC41A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151</w:t>
      </w:r>
    </w:p>
    <w:p w14:paraId="2B5F59B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151</w:t>
      </w:r>
    </w:p>
    <w:p w14:paraId="0400B3B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151</w:t>
      </w:r>
    </w:p>
    <w:p w14:paraId="29FB5A3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151</w:t>
      </w:r>
    </w:p>
    <w:p w14:paraId="2AC07E3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151</w:t>
      </w:r>
    </w:p>
    <w:p w14:paraId="35B6F17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</w:t>
      </w:r>
    </w:p>
    <w:p w14:paraId="4659B11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153</w:t>
      </w:r>
    </w:p>
    <w:p w14:paraId="79EB201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153</w:t>
      </w:r>
    </w:p>
    <w:p w14:paraId="4C3BB5D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153</w:t>
      </w:r>
    </w:p>
    <w:p w14:paraId="29BB4FF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154</w:t>
      </w:r>
    </w:p>
    <w:p w14:paraId="11F7C1A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155</w:t>
      </w:r>
    </w:p>
    <w:p w14:paraId="68CCCE0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156</w:t>
      </w:r>
    </w:p>
    <w:p w14:paraId="1407C7E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156</w:t>
      </w:r>
    </w:p>
    <w:p w14:paraId="098C534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157</w:t>
      </w:r>
    </w:p>
    <w:p w14:paraId="67631E9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157</w:t>
      </w:r>
    </w:p>
    <w:p w14:paraId="609933E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</w:t>
      </w:r>
    </w:p>
    <w:p w14:paraId="70686BA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158</w:t>
      </w:r>
    </w:p>
    <w:p w14:paraId="70F7880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158</w:t>
      </w:r>
    </w:p>
    <w:p w14:paraId="6329D5E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158</w:t>
      </w:r>
    </w:p>
    <w:p w14:paraId="56FFA74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159</w:t>
      </w:r>
    </w:p>
    <w:p w14:paraId="28C2318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160</w:t>
      </w:r>
    </w:p>
    <w:p w14:paraId="3CF1F75B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161</w:t>
      </w:r>
    </w:p>
    <w:p w14:paraId="29AB419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161</w:t>
      </w:r>
    </w:p>
    <w:p w14:paraId="29FF138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162</w:t>
      </w:r>
    </w:p>
    <w:p w14:paraId="399D9A5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162</w:t>
      </w:r>
    </w:p>
    <w:p w14:paraId="6E376D3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</w:t>
      </w:r>
    </w:p>
    <w:p w14:paraId="5F67021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163</w:t>
      </w:r>
    </w:p>
    <w:p w14:paraId="0DC753D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163</w:t>
      </w:r>
    </w:p>
    <w:p w14:paraId="32E931A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163</w:t>
      </w:r>
    </w:p>
    <w:p w14:paraId="3721E05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164</w:t>
      </w:r>
    </w:p>
    <w:p w14:paraId="29A8C7F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165</w:t>
      </w:r>
    </w:p>
    <w:p w14:paraId="4B0D394F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166</w:t>
      </w:r>
    </w:p>
    <w:p w14:paraId="555C63F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166</w:t>
      </w:r>
    </w:p>
    <w:p w14:paraId="5473D38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167</w:t>
      </w:r>
    </w:p>
    <w:p w14:paraId="7A86788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167</w:t>
      </w:r>
    </w:p>
    <w:p w14:paraId="13CA730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</w:t>
      </w:r>
    </w:p>
    <w:p w14:paraId="58AC0FB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168</w:t>
      </w:r>
    </w:p>
    <w:p w14:paraId="5BE2B09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229DB95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169</w:t>
      </w:r>
    </w:p>
    <w:p w14:paraId="17DD388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170</w:t>
      </w:r>
    </w:p>
    <w:p w14:paraId="1CCF0DD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170</w:t>
      </w:r>
    </w:p>
    <w:p w14:paraId="4E5255FB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172</w:t>
      </w:r>
    </w:p>
    <w:p w14:paraId="47B9617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172</w:t>
      </w:r>
    </w:p>
    <w:p w14:paraId="2DDCDF8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172</w:t>
      </w:r>
    </w:p>
    <w:p w14:paraId="0D7935D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172</w:t>
      </w:r>
    </w:p>
    <w:p w14:paraId="7E121D4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</w:t>
      </w:r>
    </w:p>
    <w:p w14:paraId="17F9961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173</w:t>
      </w:r>
    </w:p>
    <w:p w14:paraId="5CFFC8D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173</w:t>
      </w:r>
    </w:p>
    <w:p w14:paraId="5BC8F42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174</w:t>
      </w:r>
    </w:p>
    <w:p w14:paraId="474BC61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175</w:t>
      </w:r>
    </w:p>
    <w:p w14:paraId="40FB9AE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175</w:t>
      </w:r>
    </w:p>
    <w:p w14:paraId="0F735AE1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177</w:t>
      </w:r>
    </w:p>
    <w:p w14:paraId="577228F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177</w:t>
      </w:r>
    </w:p>
    <w:p w14:paraId="519AE45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3E3708E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605CF58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69435E8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178</w:t>
      </w:r>
    </w:p>
    <w:p w14:paraId="588E6D3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178</w:t>
      </w:r>
    </w:p>
    <w:p w14:paraId="6B016AD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306D98D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778D7A5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181</w:t>
      </w:r>
    </w:p>
    <w:p w14:paraId="099B870C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182</w:t>
      </w:r>
    </w:p>
    <w:p w14:paraId="2E987B4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182</w:t>
      </w:r>
    </w:p>
    <w:p w14:paraId="2ABD205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182</w:t>
      </w:r>
    </w:p>
    <w:p w14:paraId="348D83A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183</w:t>
      </w:r>
    </w:p>
    <w:p w14:paraId="33FFF79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</w:t>
      </w:r>
    </w:p>
    <w:p w14:paraId="7DCAC4A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183</w:t>
      </w:r>
    </w:p>
    <w:p w14:paraId="66E7489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183</w:t>
      </w:r>
    </w:p>
    <w:p w14:paraId="51D8572B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183</w:t>
      </w:r>
    </w:p>
    <w:p w14:paraId="7394DAB2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3096C2D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 – Tx Time Difference</w:t>
      </w:r>
      <w:r>
        <w:rPr>
          <w:noProof/>
        </w:rPr>
        <w:tab/>
        <w:t>183</w:t>
      </w:r>
    </w:p>
    <w:p w14:paraId="22BDACC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183</w:t>
      </w:r>
    </w:p>
    <w:p w14:paraId="61999BF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183</w:t>
      </w:r>
    </w:p>
    <w:p w14:paraId="5D0043F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183</w:t>
      </w:r>
    </w:p>
    <w:p w14:paraId="6E3D402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</w:t>
      </w:r>
    </w:p>
    <w:p w14:paraId="3ED268E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184</w:t>
      </w:r>
    </w:p>
    <w:p w14:paraId="290EB52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184</w:t>
      </w:r>
    </w:p>
    <w:p w14:paraId="3447F66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185</w:t>
      </w:r>
    </w:p>
    <w:p w14:paraId="47C49C7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185</w:t>
      </w:r>
    </w:p>
    <w:p w14:paraId="5CB3734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189</w:t>
      </w:r>
    </w:p>
    <w:p w14:paraId="6B5A097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190</w:t>
      </w:r>
    </w:p>
    <w:p w14:paraId="7828F2B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190</w:t>
      </w:r>
    </w:p>
    <w:p w14:paraId="55F3447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190</w:t>
      </w:r>
    </w:p>
    <w:p w14:paraId="7095A2A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</w:t>
      </w:r>
    </w:p>
    <w:p w14:paraId="378DC75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191</w:t>
      </w:r>
    </w:p>
    <w:p w14:paraId="552468E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191</w:t>
      </w:r>
    </w:p>
    <w:p w14:paraId="70DA71F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191</w:t>
      </w:r>
    </w:p>
    <w:p w14:paraId="0753D69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191</w:t>
      </w:r>
    </w:p>
    <w:p w14:paraId="365C5D6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191</w:t>
      </w:r>
    </w:p>
    <w:p w14:paraId="107856F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192</w:t>
      </w:r>
    </w:p>
    <w:p w14:paraId="73AD290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192</w:t>
      </w:r>
    </w:p>
    <w:p w14:paraId="550CEA6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192</w:t>
      </w:r>
    </w:p>
    <w:p w14:paraId="6B8A70F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</w:t>
      </w:r>
    </w:p>
    <w:p w14:paraId="391CF9B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192</w:t>
      </w:r>
    </w:p>
    <w:p w14:paraId="27A3D13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192</w:t>
      </w:r>
    </w:p>
    <w:p w14:paraId="529F1E7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192</w:t>
      </w:r>
    </w:p>
    <w:p w14:paraId="3D60F7D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192</w:t>
      </w:r>
    </w:p>
    <w:p w14:paraId="4C103AC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192</w:t>
      </w:r>
    </w:p>
    <w:p w14:paraId="25AB0DE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192</w:t>
      </w:r>
    </w:p>
    <w:p w14:paraId="2E41203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192</w:t>
      </w:r>
    </w:p>
    <w:p w14:paraId="137D10B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192</w:t>
      </w:r>
    </w:p>
    <w:p w14:paraId="3FF7A55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</w:t>
      </w:r>
    </w:p>
    <w:p w14:paraId="1A8F829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193</w:t>
      </w:r>
    </w:p>
    <w:p w14:paraId="0E913E8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193</w:t>
      </w:r>
    </w:p>
    <w:p w14:paraId="7518CE4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193</w:t>
      </w:r>
    </w:p>
    <w:p w14:paraId="53AE890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194</w:t>
      </w:r>
    </w:p>
    <w:p w14:paraId="69CCC35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198</w:t>
      </w:r>
    </w:p>
    <w:p w14:paraId="6F6DBD1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200</w:t>
      </w:r>
    </w:p>
    <w:p w14:paraId="5FFCCE5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200</w:t>
      </w:r>
    </w:p>
    <w:p w14:paraId="00849A2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200</w:t>
      </w:r>
    </w:p>
    <w:p w14:paraId="7A19922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</w:t>
      </w:r>
    </w:p>
    <w:p w14:paraId="42086B1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200</w:t>
      </w:r>
    </w:p>
    <w:p w14:paraId="580101A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201</w:t>
      </w:r>
    </w:p>
    <w:p w14:paraId="39AA767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201</w:t>
      </w:r>
    </w:p>
    <w:p w14:paraId="5B9039B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201</w:t>
      </w:r>
    </w:p>
    <w:p w14:paraId="4702933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201</w:t>
      </w:r>
    </w:p>
    <w:p w14:paraId="48D79E1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201</w:t>
      </w:r>
    </w:p>
    <w:p w14:paraId="12D8E02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201</w:t>
      </w:r>
    </w:p>
    <w:p w14:paraId="251B0A9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201</w:t>
      </w:r>
    </w:p>
    <w:p w14:paraId="1970EF1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</w:t>
      </w:r>
    </w:p>
    <w:p w14:paraId="1C91D2E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201</w:t>
      </w:r>
    </w:p>
    <w:p w14:paraId="21539CB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201</w:t>
      </w:r>
    </w:p>
    <w:p w14:paraId="1FAFDAF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201</w:t>
      </w:r>
    </w:p>
    <w:p w14:paraId="386F2DD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201</w:t>
      </w:r>
    </w:p>
    <w:p w14:paraId="1C3D4B5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202</w:t>
      </w:r>
    </w:p>
    <w:p w14:paraId="768147F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202</w:t>
      </w:r>
    </w:p>
    <w:p w14:paraId="58B1A68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202</w:t>
      </w:r>
    </w:p>
    <w:p w14:paraId="324DF82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202</w:t>
      </w:r>
    </w:p>
    <w:p w14:paraId="743701E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</w:t>
      </w:r>
    </w:p>
    <w:p w14:paraId="7D52060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203</w:t>
      </w:r>
    </w:p>
    <w:p w14:paraId="4EBD995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203</w:t>
      </w:r>
    </w:p>
    <w:p w14:paraId="5AB0D9B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204</w:t>
      </w:r>
    </w:p>
    <w:p w14:paraId="4D9C973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205</w:t>
      </w:r>
    </w:p>
    <w:p w14:paraId="0B622E7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208</w:t>
      </w:r>
    </w:p>
    <w:p w14:paraId="509D4D0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210</w:t>
      </w:r>
    </w:p>
    <w:p w14:paraId="3DA07EB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210</w:t>
      </w:r>
    </w:p>
    <w:p w14:paraId="512A6B1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210</w:t>
      </w:r>
    </w:p>
    <w:p w14:paraId="635BB3D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</w:t>
      </w:r>
    </w:p>
    <w:p w14:paraId="501002F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211</w:t>
      </w:r>
    </w:p>
    <w:p w14:paraId="114DD9B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212</w:t>
      </w:r>
    </w:p>
    <w:p w14:paraId="72A5956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212</w:t>
      </w:r>
    </w:p>
    <w:p w14:paraId="5562319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213</w:t>
      </w:r>
    </w:p>
    <w:p w14:paraId="33145FB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217</w:t>
      </w:r>
    </w:p>
    <w:p w14:paraId="2FA8D9B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219</w:t>
      </w:r>
    </w:p>
    <w:p w14:paraId="7BB5A42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219</w:t>
      </w:r>
    </w:p>
    <w:p w14:paraId="0266BE5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219</w:t>
      </w:r>
    </w:p>
    <w:p w14:paraId="3A9FD69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219</w:t>
      </w:r>
    </w:p>
    <w:p w14:paraId="20F8E67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221</w:t>
      </w:r>
    </w:p>
    <w:p w14:paraId="07ADE17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221</w:t>
      </w:r>
    </w:p>
    <w:p w14:paraId="34AE2B6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222</w:t>
      </w:r>
    </w:p>
    <w:p w14:paraId="18C2E9B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223</w:t>
      </w:r>
    </w:p>
    <w:p w14:paraId="088D54F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228</w:t>
      </w:r>
    </w:p>
    <w:p w14:paraId="3101841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230</w:t>
      </w:r>
    </w:p>
    <w:p w14:paraId="2236141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230</w:t>
      </w:r>
    </w:p>
    <w:p w14:paraId="0FADA21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230</w:t>
      </w:r>
    </w:p>
    <w:p w14:paraId="1330A0E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</w:t>
      </w:r>
    </w:p>
    <w:p w14:paraId="4B9A8A0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232</w:t>
      </w:r>
    </w:p>
    <w:p w14:paraId="02ACFD0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232</w:t>
      </w:r>
    </w:p>
    <w:p w14:paraId="417436B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233</w:t>
      </w:r>
    </w:p>
    <w:p w14:paraId="2263A1F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234</w:t>
      </w:r>
    </w:p>
    <w:p w14:paraId="6348390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239</w:t>
      </w:r>
    </w:p>
    <w:p w14:paraId="64C1586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241</w:t>
      </w:r>
    </w:p>
    <w:p w14:paraId="686A29F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241</w:t>
      </w:r>
    </w:p>
    <w:p w14:paraId="4BD980F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241</w:t>
      </w:r>
    </w:p>
    <w:p w14:paraId="7235441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241</w:t>
      </w:r>
    </w:p>
    <w:p w14:paraId="008227B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242</w:t>
      </w:r>
    </w:p>
    <w:p w14:paraId="1C392BD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242</w:t>
      </w:r>
    </w:p>
    <w:p w14:paraId="58535A4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243</w:t>
      </w:r>
    </w:p>
    <w:p w14:paraId="10BA46B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243</w:t>
      </w:r>
    </w:p>
    <w:p w14:paraId="5537CD9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245</w:t>
      </w:r>
    </w:p>
    <w:p w14:paraId="58D633E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247</w:t>
      </w:r>
    </w:p>
    <w:p w14:paraId="2C91106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247</w:t>
      </w:r>
    </w:p>
    <w:p w14:paraId="542F658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247</w:t>
      </w:r>
    </w:p>
    <w:p w14:paraId="395706F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</w:t>
      </w:r>
    </w:p>
    <w:p w14:paraId="5AB4306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247</w:t>
      </w:r>
    </w:p>
    <w:p w14:paraId="4DB1384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247</w:t>
      </w:r>
    </w:p>
    <w:p w14:paraId="22C9E93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247</w:t>
      </w:r>
    </w:p>
    <w:p w14:paraId="3704DDD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247</w:t>
      </w:r>
    </w:p>
    <w:p w14:paraId="50C03CE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247</w:t>
      </w:r>
    </w:p>
    <w:p w14:paraId="79EE418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249</w:t>
      </w:r>
    </w:p>
    <w:p w14:paraId="4455251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249</w:t>
      </w:r>
    </w:p>
    <w:p w14:paraId="117DF5F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249</w:t>
      </w:r>
    </w:p>
    <w:p w14:paraId="28511D0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</w:t>
      </w:r>
    </w:p>
    <w:p w14:paraId="4AD386C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249</w:t>
      </w:r>
    </w:p>
    <w:p w14:paraId="2FE5ABE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249</w:t>
      </w:r>
    </w:p>
    <w:p w14:paraId="190168B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249</w:t>
      </w:r>
    </w:p>
    <w:p w14:paraId="661AB7C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249</w:t>
      </w:r>
    </w:p>
    <w:p w14:paraId="2A0926D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250</w:t>
      </w:r>
    </w:p>
    <w:p w14:paraId="3C23958B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252</w:t>
      </w:r>
    </w:p>
    <w:p w14:paraId="3C2CB902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1AC24E75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252</w:t>
      </w:r>
    </w:p>
    <w:p w14:paraId="2B4891F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252</w:t>
      </w:r>
    </w:p>
    <w:p w14:paraId="1A151BD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252</w:t>
      </w:r>
    </w:p>
    <w:p w14:paraId="36DA79F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252</w:t>
      </w:r>
    </w:p>
    <w:p w14:paraId="76852D8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</w:t>
      </w:r>
    </w:p>
    <w:p w14:paraId="6E2F799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254</w:t>
      </w:r>
    </w:p>
    <w:p w14:paraId="2E596E7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254</w:t>
      </w:r>
    </w:p>
    <w:p w14:paraId="37EF19B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257</w:t>
      </w:r>
    </w:p>
    <w:p w14:paraId="6AB9E5C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258</w:t>
      </w:r>
    </w:p>
    <w:p w14:paraId="78B0155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261</w:t>
      </w:r>
    </w:p>
    <w:p w14:paraId="1630CBC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264</w:t>
      </w:r>
    </w:p>
    <w:p w14:paraId="6907860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264</w:t>
      </w:r>
    </w:p>
    <w:p w14:paraId="60AEE0B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264</w:t>
      </w:r>
    </w:p>
    <w:p w14:paraId="2FEEA7B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264</w:t>
      </w:r>
    </w:p>
    <w:p w14:paraId="71A4E0E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264</w:t>
      </w:r>
    </w:p>
    <w:p w14:paraId="5D5524C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264</w:t>
      </w:r>
    </w:p>
    <w:p w14:paraId="2670FA4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267</w:t>
      </w:r>
    </w:p>
    <w:p w14:paraId="573E45A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267</w:t>
      </w:r>
    </w:p>
    <w:p w14:paraId="0B037CB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267</w:t>
      </w:r>
    </w:p>
    <w:p w14:paraId="1FD4A99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268</w:t>
      </w:r>
    </w:p>
    <w:p w14:paraId="3C7BAEC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268</w:t>
      </w:r>
    </w:p>
    <w:p w14:paraId="6FED9BE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268</w:t>
      </w:r>
    </w:p>
    <w:p w14:paraId="0981E36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</w:t>
      </w:r>
    </w:p>
    <w:p w14:paraId="56FE9A9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269</w:t>
      </w:r>
    </w:p>
    <w:p w14:paraId="007DBCC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269</w:t>
      </w:r>
    </w:p>
    <w:p w14:paraId="72C0901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272</w:t>
      </w:r>
    </w:p>
    <w:p w14:paraId="60647BC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273</w:t>
      </w:r>
    </w:p>
    <w:p w14:paraId="09EC5F6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276</w:t>
      </w:r>
    </w:p>
    <w:p w14:paraId="4C13AB8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279</w:t>
      </w:r>
    </w:p>
    <w:p w14:paraId="29A963F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279</w:t>
      </w:r>
    </w:p>
    <w:p w14:paraId="626BE9F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279</w:t>
      </w:r>
    </w:p>
    <w:p w14:paraId="60FBABA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</w:t>
      </w:r>
    </w:p>
    <w:p w14:paraId="31F425D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279</w:t>
      </w:r>
    </w:p>
    <w:p w14:paraId="7E5C879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279</w:t>
      </w:r>
    </w:p>
    <w:p w14:paraId="3ECA879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282</w:t>
      </w:r>
    </w:p>
    <w:p w14:paraId="7ABFAC1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282</w:t>
      </w:r>
    </w:p>
    <w:p w14:paraId="263A46E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282</w:t>
      </w:r>
    </w:p>
    <w:p w14:paraId="24BEBD4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283</w:t>
      </w:r>
    </w:p>
    <w:p w14:paraId="4470DAF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283</w:t>
      </w:r>
    </w:p>
    <w:p w14:paraId="388DCF3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283</w:t>
      </w:r>
    </w:p>
    <w:p w14:paraId="33541AE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283</w:t>
      </w:r>
    </w:p>
    <w:p w14:paraId="3C98A4D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285</w:t>
      </w:r>
    </w:p>
    <w:p w14:paraId="46F8002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285</w:t>
      </w:r>
    </w:p>
    <w:p w14:paraId="3329C4C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288</w:t>
      </w:r>
    </w:p>
    <w:p w14:paraId="646F21D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289</w:t>
      </w:r>
    </w:p>
    <w:p w14:paraId="1672389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293</w:t>
      </w:r>
    </w:p>
    <w:p w14:paraId="36F263A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294</w:t>
      </w:r>
    </w:p>
    <w:p w14:paraId="0BE6EE1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294</w:t>
      </w:r>
    </w:p>
    <w:p w14:paraId="3548C71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294</w:t>
      </w:r>
    </w:p>
    <w:p w14:paraId="4409A16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</w:t>
      </w:r>
    </w:p>
    <w:p w14:paraId="4082D30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294</w:t>
      </w:r>
    </w:p>
    <w:p w14:paraId="75E673C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294</w:t>
      </w:r>
    </w:p>
    <w:p w14:paraId="24F3A68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297</w:t>
      </w:r>
    </w:p>
    <w:p w14:paraId="3247723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297</w:t>
      </w:r>
    </w:p>
    <w:p w14:paraId="79F5692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297</w:t>
      </w:r>
    </w:p>
    <w:p w14:paraId="56D0718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</w:t>
      </w:r>
      <w:r>
        <w:rPr>
          <w:noProof/>
        </w:rPr>
        <w:tab/>
        <w:t>298</w:t>
      </w:r>
    </w:p>
    <w:p w14:paraId="159F6EC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298</w:t>
      </w:r>
    </w:p>
    <w:p w14:paraId="206AA1D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298</w:t>
      </w:r>
    </w:p>
    <w:p w14:paraId="35D06AA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298</w:t>
      </w:r>
    </w:p>
    <w:p w14:paraId="1797B06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298</w:t>
      </w:r>
    </w:p>
    <w:p w14:paraId="31573A4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298</w:t>
      </w:r>
    </w:p>
    <w:p w14:paraId="7A64A8D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301</w:t>
      </w:r>
    </w:p>
    <w:p w14:paraId="02AE062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302</w:t>
      </w:r>
    </w:p>
    <w:p w14:paraId="692F4CC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306</w:t>
      </w:r>
    </w:p>
    <w:p w14:paraId="56A2429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307</w:t>
      </w:r>
    </w:p>
    <w:p w14:paraId="29E298B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307</w:t>
      </w:r>
    </w:p>
    <w:p w14:paraId="75088A5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307</w:t>
      </w:r>
    </w:p>
    <w:p w14:paraId="63B0868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307</w:t>
      </w:r>
    </w:p>
    <w:p w14:paraId="0626796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307</w:t>
      </w:r>
    </w:p>
    <w:p w14:paraId="0D0C6EB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307</w:t>
      </w:r>
    </w:p>
    <w:p w14:paraId="310107F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310</w:t>
      </w:r>
    </w:p>
    <w:p w14:paraId="0F9BC7F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310</w:t>
      </w:r>
    </w:p>
    <w:p w14:paraId="6652B61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310</w:t>
      </w:r>
    </w:p>
    <w:p w14:paraId="0E200053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311</w:t>
      </w:r>
    </w:p>
    <w:p w14:paraId="7CB9289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311</w:t>
      </w:r>
    </w:p>
    <w:p w14:paraId="6656609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311</w:t>
      </w:r>
    </w:p>
    <w:p w14:paraId="1AC5B01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311</w:t>
      </w:r>
    </w:p>
    <w:p w14:paraId="2D00632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311</w:t>
      </w:r>
    </w:p>
    <w:p w14:paraId="02E7B27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312</w:t>
      </w:r>
    </w:p>
    <w:p w14:paraId="0DB76CE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312</w:t>
      </w:r>
    </w:p>
    <w:p w14:paraId="50D8DD2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315</w:t>
      </w:r>
    </w:p>
    <w:p w14:paraId="2AA9748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316</w:t>
      </w:r>
    </w:p>
    <w:p w14:paraId="41E8BBA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320</w:t>
      </w:r>
    </w:p>
    <w:p w14:paraId="1873061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323</w:t>
      </w:r>
    </w:p>
    <w:p w14:paraId="0FBDDB8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323</w:t>
      </w:r>
    </w:p>
    <w:p w14:paraId="019B99D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323</w:t>
      </w:r>
    </w:p>
    <w:p w14:paraId="4969B81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</w:t>
      </w:r>
    </w:p>
    <w:p w14:paraId="77C8A5F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323</w:t>
      </w:r>
    </w:p>
    <w:p w14:paraId="67940F4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323</w:t>
      </w:r>
    </w:p>
    <w:p w14:paraId="361C190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326</w:t>
      </w:r>
    </w:p>
    <w:p w14:paraId="6EF9C8E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326</w:t>
      </w:r>
    </w:p>
    <w:p w14:paraId="7F9D6D8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327</w:t>
      </w:r>
    </w:p>
    <w:p w14:paraId="557FE0F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327</w:t>
      </w:r>
    </w:p>
    <w:p w14:paraId="25E6F0A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327</w:t>
      </w:r>
    </w:p>
    <w:p w14:paraId="27AAE6A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327</w:t>
      </w:r>
    </w:p>
    <w:p w14:paraId="625E453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5591441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329</w:t>
      </w:r>
    </w:p>
    <w:p w14:paraId="40ECFCC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329</w:t>
      </w:r>
    </w:p>
    <w:p w14:paraId="5EAACF8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332</w:t>
      </w:r>
    </w:p>
    <w:p w14:paraId="59E99CA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333</w:t>
      </w:r>
    </w:p>
    <w:p w14:paraId="722BAE9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337</w:t>
      </w:r>
    </w:p>
    <w:p w14:paraId="10D60E0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340</w:t>
      </w:r>
    </w:p>
    <w:p w14:paraId="7EE60D4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340</w:t>
      </w:r>
    </w:p>
    <w:p w14:paraId="5A97F64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340</w:t>
      </w:r>
    </w:p>
    <w:p w14:paraId="12CF859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</w:t>
      </w:r>
    </w:p>
    <w:p w14:paraId="3E45BBF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340</w:t>
      </w:r>
    </w:p>
    <w:p w14:paraId="1449BE9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340</w:t>
      </w:r>
    </w:p>
    <w:p w14:paraId="6C216CF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343</w:t>
      </w:r>
    </w:p>
    <w:p w14:paraId="595F005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343</w:t>
      </w:r>
    </w:p>
    <w:p w14:paraId="2C9D397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344</w:t>
      </w:r>
    </w:p>
    <w:p w14:paraId="26B2499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344</w:t>
      </w:r>
    </w:p>
    <w:p w14:paraId="20BF25D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344</w:t>
      </w:r>
    </w:p>
    <w:p w14:paraId="601C659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344</w:t>
      </w:r>
    </w:p>
    <w:p w14:paraId="3C72A86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344</w:t>
      </w:r>
    </w:p>
    <w:p w14:paraId="15B2462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73398FB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347</w:t>
      </w:r>
    </w:p>
    <w:p w14:paraId="024A777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347</w:t>
      </w:r>
    </w:p>
    <w:p w14:paraId="7DD67F0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349</w:t>
      </w:r>
    </w:p>
    <w:p w14:paraId="28D4051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349</w:t>
      </w:r>
    </w:p>
    <w:p w14:paraId="68D504B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354</w:t>
      </w:r>
    </w:p>
    <w:p w14:paraId="4F23093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355</w:t>
      </w:r>
    </w:p>
    <w:p w14:paraId="0E25854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355</w:t>
      </w:r>
    </w:p>
    <w:p w14:paraId="5076F02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355</w:t>
      </w:r>
    </w:p>
    <w:p w14:paraId="7DE6D4B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</w:t>
      </w:r>
    </w:p>
    <w:p w14:paraId="1B7B493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355</w:t>
      </w:r>
    </w:p>
    <w:p w14:paraId="63B3DF6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355</w:t>
      </w:r>
    </w:p>
    <w:p w14:paraId="068E3CE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357</w:t>
      </w:r>
    </w:p>
    <w:p w14:paraId="19C30C2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357</w:t>
      </w:r>
    </w:p>
    <w:p w14:paraId="6AB65B1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357</w:t>
      </w:r>
    </w:p>
    <w:p w14:paraId="70D20F5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357</w:t>
      </w:r>
    </w:p>
    <w:p w14:paraId="45A2A7F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357</w:t>
      </w:r>
    </w:p>
    <w:p w14:paraId="0C11727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357</w:t>
      </w:r>
    </w:p>
    <w:p w14:paraId="145FFAC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357</w:t>
      </w:r>
    </w:p>
    <w:p w14:paraId="4124275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358</w:t>
      </w:r>
    </w:p>
    <w:p w14:paraId="230705C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358</w:t>
      </w:r>
    </w:p>
    <w:p w14:paraId="5F75B22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360</w:t>
      </w:r>
    </w:p>
    <w:p w14:paraId="4141777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360</w:t>
      </w:r>
    </w:p>
    <w:p w14:paraId="0790C12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365</w:t>
      </w:r>
    </w:p>
    <w:p w14:paraId="574F0CD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367</w:t>
      </w:r>
    </w:p>
    <w:p w14:paraId="0EABC6B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367</w:t>
      </w:r>
    </w:p>
    <w:p w14:paraId="6EF2CF3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367</w:t>
      </w:r>
    </w:p>
    <w:p w14:paraId="74054DE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367</w:t>
      </w:r>
    </w:p>
    <w:p w14:paraId="0A8B2CD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367</w:t>
      </w:r>
    </w:p>
    <w:p w14:paraId="18438F9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367</w:t>
      </w:r>
    </w:p>
    <w:p w14:paraId="72E968A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369</w:t>
      </w:r>
    </w:p>
    <w:p w14:paraId="7F5FC63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369</w:t>
      </w:r>
    </w:p>
    <w:p w14:paraId="18445B8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369</w:t>
      </w:r>
    </w:p>
    <w:p w14:paraId="11788717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370</w:t>
      </w:r>
    </w:p>
    <w:p w14:paraId="57E33B8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370</w:t>
      </w:r>
    </w:p>
    <w:p w14:paraId="43703A8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370</w:t>
      </w:r>
    </w:p>
    <w:p w14:paraId="43834B7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370</w:t>
      </w:r>
    </w:p>
    <w:p w14:paraId="1EF364C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370</w:t>
      </w:r>
    </w:p>
    <w:p w14:paraId="7A6D2D5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370</w:t>
      </w:r>
    </w:p>
    <w:p w14:paraId="4971F5D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33F03336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372</w:t>
      </w:r>
    </w:p>
    <w:p w14:paraId="20E961C1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374</w:t>
      </w:r>
    </w:p>
    <w:p w14:paraId="3457F95D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375</w:t>
      </w:r>
    </w:p>
    <w:p w14:paraId="2E062CD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377</w:t>
      </w:r>
    </w:p>
    <w:p w14:paraId="3DF4107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380</w:t>
      </w:r>
    </w:p>
    <w:p w14:paraId="5727D06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380</w:t>
      </w:r>
    </w:p>
    <w:p w14:paraId="2D7334A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380</w:t>
      </w:r>
    </w:p>
    <w:p w14:paraId="37B86CD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380</w:t>
      </w:r>
    </w:p>
    <w:p w14:paraId="39357E4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380</w:t>
      </w:r>
    </w:p>
    <w:p w14:paraId="543B4143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380</w:t>
      </w:r>
    </w:p>
    <w:p w14:paraId="004399C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382</w:t>
      </w:r>
    </w:p>
    <w:p w14:paraId="3C6E68F7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382</w:t>
      </w:r>
    </w:p>
    <w:p w14:paraId="72BD9C2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382</w:t>
      </w:r>
    </w:p>
    <w:p w14:paraId="6F1B826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382</w:t>
      </w:r>
    </w:p>
    <w:p w14:paraId="0D661F7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382</w:t>
      </w:r>
    </w:p>
    <w:p w14:paraId="21D178F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382</w:t>
      </w:r>
    </w:p>
    <w:p w14:paraId="7C1B3F3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382</w:t>
      </w:r>
    </w:p>
    <w:p w14:paraId="3C5477B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0F80BE5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383</w:t>
      </w:r>
    </w:p>
    <w:p w14:paraId="591388F7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383</w:t>
      </w:r>
    </w:p>
    <w:p w14:paraId="5D7A58C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385</w:t>
      </w:r>
    </w:p>
    <w:p w14:paraId="39ABA29B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385</w:t>
      </w:r>
    </w:p>
    <w:p w14:paraId="0889DA8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385</w:t>
      </w:r>
    </w:p>
    <w:p w14:paraId="2B90DB5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385</w:t>
      </w:r>
    </w:p>
    <w:p w14:paraId="6F3C375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385</w:t>
      </w:r>
    </w:p>
    <w:p w14:paraId="74247D3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385</w:t>
      </w:r>
    </w:p>
    <w:p w14:paraId="36E49B3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</w:t>
      </w:r>
    </w:p>
    <w:p w14:paraId="7B229C8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385</w:t>
      </w:r>
    </w:p>
    <w:p w14:paraId="79DB3523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385</w:t>
      </w:r>
    </w:p>
    <w:p w14:paraId="6992811D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387</w:t>
      </w:r>
    </w:p>
    <w:p w14:paraId="34702A0D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387</w:t>
      </w:r>
    </w:p>
    <w:p w14:paraId="4E09F98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6FB5C05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387</w:t>
      </w:r>
    </w:p>
    <w:p w14:paraId="2AA010A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387</w:t>
      </w:r>
    </w:p>
    <w:p w14:paraId="59ABFB6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387</w:t>
      </w:r>
    </w:p>
    <w:p w14:paraId="35D9BB9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387</w:t>
      </w:r>
    </w:p>
    <w:p w14:paraId="7CFDBF9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387</w:t>
      </w:r>
    </w:p>
    <w:p w14:paraId="2DAC88E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388</w:t>
      </w:r>
    </w:p>
    <w:p w14:paraId="4F0CFFD3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388</w:t>
      </w:r>
    </w:p>
    <w:p w14:paraId="40BF2FCC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390</w:t>
      </w:r>
    </w:p>
    <w:p w14:paraId="01997F67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390</w:t>
      </w:r>
    </w:p>
    <w:p w14:paraId="78B9412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390</w:t>
      </w:r>
    </w:p>
    <w:p w14:paraId="76061C0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393</w:t>
      </w:r>
    </w:p>
    <w:p w14:paraId="636D7B2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393</w:t>
      </w:r>
    </w:p>
    <w:p w14:paraId="7A1B505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393</w:t>
      </w:r>
    </w:p>
    <w:p w14:paraId="04E57E5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</w:t>
      </w:r>
    </w:p>
    <w:p w14:paraId="732C583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07415847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70E4600D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0445BEC6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02B462B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5D3B9D1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395</w:t>
      </w:r>
    </w:p>
    <w:p w14:paraId="53070F7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395</w:t>
      </w:r>
    </w:p>
    <w:p w14:paraId="50E9465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395</w:t>
      </w:r>
    </w:p>
    <w:p w14:paraId="203C1F9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396</w:t>
      </w:r>
    </w:p>
    <w:p w14:paraId="3D95CA1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</w:t>
      </w:r>
    </w:p>
    <w:p w14:paraId="3676981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396</w:t>
      </w:r>
    </w:p>
    <w:p w14:paraId="7EB58BFC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396</w:t>
      </w:r>
    </w:p>
    <w:p w14:paraId="15C8366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398</w:t>
      </w:r>
    </w:p>
    <w:p w14:paraId="3CDB46E9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398</w:t>
      </w:r>
    </w:p>
    <w:p w14:paraId="433C356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398</w:t>
      </w:r>
    </w:p>
    <w:p w14:paraId="77D9ABA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401</w:t>
      </w:r>
    </w:p>
    <w:p w14:paraId="749BDDF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401</w:t>
      </w:r>
    </w:p>
    <w:p w14:paraId="1A9F4FE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6CCA396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2508D30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5E94666B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401</w:t>
      </w:r>
    </w:p>
    <w:p w14:paraId="7E29FD85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403</w:t>
      </w:r>
    </w:p>
    <w:p w14:paraId="2BEFD1AD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403</w:t>
      </w:r>
    </w:p>
    <w:p w14:paraId="2A4BA52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330B91B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404</w:t>
      </w:r>
    </w:p>
    <w:p w14:paraId="5DE1534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404</w:t>
      </w:r>
    </w:p>
    <w:p w14:paraId="284476B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404</w:t>
      </w:r>
    </w:p>
    <w:p w14:paraId="658A9BC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404</w:t>
      </w:r>
    </w:p>
    <w:p w14:paraId="1187DB1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</w:t>
      </w:r>
    </w:p>
    <w:p w14:paraId="23ECF67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404</w:t>
      </w:r>
    </w:p>
    <w:p w14:paraId="54B82FC3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404</w:t>
      </w:r>
    </w:p>
    <w:p w14:paraId="390D2155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406</w:t>
      </w:r>
    </w:p>
    <w:p w14:paraId="47C49D6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406</w:t>
      </w:r>
    </w:p>
    <w:p w14:paraId="5CD69AD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406</w:t>
      </w:r>
    </w:p>
    <w:p w14:paraId="2FFEBC3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406</w:t>
      </w:r>
    </w:p>
    <w:p w14:paraId="5A88485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394C768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456B8D4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4A17C92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0D8C3695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5716B71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1D79BEDA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629B631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7E358ED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408</w:t>
      </w:r>
    </w:p>
    <w:p w14:paraId="67B6E43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408</w:t>
      </w:r>
    </w:p>
    <w:p w14:paraId="6E5DFEB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408</w:t>
      </w:r>
    </w:p>
    <w:p w14:paraId="2701085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408</w:t>
      </w:r>
    </w:p>
    <w:p w14:paraId="6DAAFB5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408</w:t>
      </w:r>
    </w:p>
    <w:p w14:paraId="5379998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7B04280F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6981BAFD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30EF5959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6943723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5B817B6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414</w:t>
      </w:r>
    </w:p>
    <w:p w14:paraId="1166F21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414</w:t>
      </w:r>
    </w:p>
    <w:p w14:paraId="3561F22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0993E34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09826F6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6BF8E276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4614C878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265B8A53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20D646C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5765213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417</w:t>
      </w:r>
    </w:p>
    <w:p w14:paraId="5DB849A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417</w:t>
      </w:r>
    </w:p>
    <w:p w14:paraId="01EE12C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417</w:t>
      </w:r>
    </w:p>
    <w:p w14:paraId="25538CA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417</w:t>
      </w:r>
    </w:p>
    <w:p w14:paraId="114892A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417</w:t>
      </w:r>
    </w:p>
    <w:p w14:paraId="282EFE4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418</w:t>
      </w:r>
    </w:p>
    <w:p w14:paraId="2DDE2CC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418</w:t>
      </w:r>
    </w:p>
    <w:p w14:paraId="3F67DA1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421</w:t>
      </w:r>
    </w:p>
    <w:p w14:paraId="0E2615AC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422</w:t>
      </w:r>
    </w:p>
    <w:p w14:paraId="661A2A3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424</w:t>
      </w:r>
    </w:p>
    <w:p w14:paraId="14D386A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425</w:t>
      </w:r>
    </w:p>
    <w:p w14:paraId="11E1B7B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425</w:t>
      </w:r>
    </w:p>
    <w:p w14:paraId="1B51DBC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425</w:t>
      </w:r>
    </w:p>
    <w:p w14:paraId="2E68EAC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426</w:t>
      </w:r>
    </w:p>
    <w:p w14:paraId="0A04E3A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427</w:t>
      </w:r>
    </w:p>
    <w:p w14:paraId="789EA9C6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427</w:t>
      </w:r>
    </w:p>
    <w:p w14:paraId="79E419E5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430</w:t>
      </w:r>
    </w:p>
    <w:p w14:paraId="3EC267E5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430</w:t>
      </w:r>
    </w:p>
    <w:p w14:paraId="43187FD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430</w:t>
      </w:r>
    </w:p>
    <w:p w14:paraId="1DEDA8D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430</w:t>
      </w:r>
    </w:p>
    <w:p w14:paraId="4173D18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430</w:t>
      </w:r>
    </w:p>
    <w:p w14:paraId="1339ADB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26CAFE0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547F5E1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431</w:t>
      </w:r>
    </w:p>
    <w:p w14:paraId="354A014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431</w:t>
      </w:r>
    </w:p>
    <w:p w14:paraId="732102D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431</w:t>
      </w:r>
    </w:p>
    <w:p w14:paraId="54762B4C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433</w:t>
      </w:r>
    </w:p>
    <w:p w14:paraId="5467E9EF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433</w:t>
      </w:r>
    </w:p>
    <w:p w14:paraId="3186622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433</w:t>
      </w:r>
    </w:p>
    <w:p w14:paraId="0B70FE7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433</w:t>
      </w:r>
    </w:p>
    <w:p w14:paraId="08DFC65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433</w:t>
      </w:r>
    </w:p>
    <w:p w14:paraId="0BC8FC0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433</w:t>
      </w:r>
    </w:p>
    <w:p w14:paraId="38788AA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433</w:t>
      </w:r>
    </w:p>
    <w:p w14:paraId="036B1B4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433</w:t>
      </w:r>
    </w:p>
    <w:p w14:paraId="3F02560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433</w:t>
      </w:r>
    </w:p>
    <w:p w14:paraId="57AA045B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435</w:t>
      </w:r>
    </w:p>
    <w:p w14:paraId="30760667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435</w:t>
      </w:r>
    </w:p>
    <w:p w14:paraId="3AE0741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435</w:t>
      </w:r>
    </w:p>
    <w:p w14:paraId="4FD3361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435</w:t>
      </w:r>
    </w:p>
    <w:p w14:paraId="74CE8A4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435</w:t>
      </w:r>
    </w:p>
    <w:p w14:paraId="329BF76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435</w:t>
      </w:r>
    </w:p>
    <w:p w14:paraId="246DE43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435</w:t>
      </w:r>
    </w:p>
    <w:p w14:paraId="26D99AC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</w:t>
      </w:r>
    </w:p>
    <w:p w14:paraId="05139AF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5C2D957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436</w:t>
      </w:r>
    </w:p>
    <w:p w14:paraId="5BCB7029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269AB9C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18D4C0F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438</w:t>
      </w:r>
    </w:p>
    <w:p w14:paraId="34FB586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438</w:t>
      </w:r>
    </w:p>
    <w:p w14:paraId="297B931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04C6456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438</w:t>
      </w:r>
    </w:p>
    <w:p w14:paraId="4562344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438</w:t>
      </w:r>
    </w:p>
    <w:p w14:paraId="637D2F4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439</w:t>
      </w:r>
    </w:p>
    <w:p w14:paraId="548CD286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439</w:t>
      </w:r>
    </w:p>
    <w:p w14:paraId="39753CF1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441</w:t>
      </w:r>
    </w:p>
    <w:p w14:paraId="61AFB05B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441</w:t>
      </w:r>
    </w:p>
    <w:p w14:paraId="2C0D85D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441</w:t>
      </w:r>
    </w:p>
    <w:p w14:paraId="1DD4BA2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441</w:t>
      </w:r>
    </w:p>
    <w:p w14:paraId="04F6990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441</w:t>
      </w:r>
    </w:p>
    <w:p w14:paraId="035A5F9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441</w:t>
      </w:r>
    </w:p>
    <w:p w14:paraId="3D12E65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442</w:t>
      </w:r>
    </w:p>
    <w:p w14:paraId="191BB5C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</w:t>
      </w:r>
    </w:p>
    <w:p w14:paraId="57197E2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443</w:t>
      </w:r>
    </w:p>
    <w:p w14:paraId="080905AC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443</w:t>
      </w:r>
    </w:p>
    <w:p w14:paraId="5D2B3BC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5EA00B4A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445</w:t>
      </w:r>
    </w:p>
    <w:p w14:paraId="3CDE0E3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445</w:t>
      </w:r>
    </w:p>
    <w:p w14:paraId="2DD4493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446</w:t>
      </w:r>
    </w:p>
    <w:p w14:paraId="440AB3A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446</w:t>
      </w:r>
    </w:p>
    <w:p w14:paraId="6999F4B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446</w:t>
      </w:r>
    </w:p>
    <w:p w14:paraId="524EDAE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447</w:t>
      </w:r>
    </w:p>
    <w:p w14:paraId="36311E3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1560402E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288ADA49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451</w:t>
      </w:r>
    </w:p>
    <w:p w14:paraId="71E4F77C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451</w:t>
      </w:r>
    </w:p>
    <w:p w14:paraId="77F74F7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452</w:t>
      </w:r>
    </w:p>
    <w:p w14:paraId="65B1BA4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452</w:t>
      </w:r>
    </w:p>
    <w:p w14:paraId="6E448C2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452</w:t>
      </w:r>
    </w:p>
    <w:p w14:paraId="56C1F49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452</w:t>
      </w:r>
    </w:p>
    <w:p w14:paraId="69D0E35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452</w:t>
      </w:r>
    </w:p>
    <w:p w14:paraId="0DAECAC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452</w:t>
      </w:r>
    </w:p>
    <w:p w14:paraId="05A5773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452</w:t>
      </w:r>
    </w:p>
    <w:p w14:paraId="37DBC47D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452</w:t>
      </w:r>
    </w:p>
    <w:p w14:paraId="050DAFC7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454</w:t>
      </w:r>
    </w:p>
    <w:p w14:paraId="791D19E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454</w:t>
      </w:r>
    </w:p>
    <w:p w14:paraId="6C772D4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454</w:t>
      </w:r>
    </w:p>
    <w:p w14:paraId="3311A4F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454</w:t>
      </w:r>
    </w:p>
    <w:p w14:paraId="46F3326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454</w:t>
      </w:r>
    </w:p>
    <w:p w14:paraId="7AE2B2D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454</w:t>
      </w:r>
    </w:p>
    <w:p w14:paraId="65F3351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454</w:t>
      </w:r>
    </w:p>
    <w:p w14:paraId="3E47ED7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454</w:t>
      </w:r>
    </w:p>
    <w:p w14:paraId="686D1C8E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454</w:t>
      </w:r>
    </w:p>
    <w:p w14:paraId="3CED743D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7C911D46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661D13D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456</w:t>
      </w:r>
    </w:p>
    <w:p w14:paraId="048E2FD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456</w:t>
      </w:r>
    </w:p>
    <w:p w14:paraId="5DCE08B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456</w:t>
      </w:r>
    </w:p>
    <w:p w14:paraId="44307A5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456</w:t>
      </w:r>
    </w:p>
    <w:p w14:paraId="12D2481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456</w:t>
      </w:r>
    </w:p>
    <w:p w14:paraId="2824E7E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456</w:t>
      </w:r>
    </w:p>
    <w:p w14:paraId="2AE0AC2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0839595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1B2449A7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5A2A3B3F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212FC6D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40EBEF9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459</w:t>
      </w:r>
    </w:p>
    <w:p w14:paraId="365414C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52ADFFB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459</w:t>
      </w:r>
    </w:p>
    <w:p w14:paraId="7837FF1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17433AD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460</w:t>
      </w:r>
    </w:p>
    <w:p w14:paraId="0934A685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460</w:t>
      </w:r>
    </w:p>
    <w:p w14:paraId="43E4E51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462</w:t>
      </w:r>
    </w:p>
    <w:p w14:paraId="3F3502E9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462</w:t>
      </w:r>
    </w:p>
    <w:p w14:paraId="6FBD8BE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462</w:t>
      </w:r>
    </w:p>
    <w:p w14:paraId="55ACB59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462</w:t>
      </w:r>
    </w:p>
    <w:p w14:paraId="5DBE72B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462</w:t>
      </w:r>
    </w:p>
    <w:p w14:paraId="6E44882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463</w:t>
      </w:r>
    </w:p>
    <w:p w14:paraId="562976D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</w:t>
      </w:r>
    </w:p>
    <w:p w14:paraId="0FC2365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463</w:t>
      </w:r>
    </w:p>
    <w:p w14:paraId="28AB353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463</w:t>
      </w:r>
    </w:p>
    <w:p w14:paraId="4B26679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465</w:t>
      </w:r>
    </w:p>
    <w:p w14:paraId="1B61AE9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465</w:t>
      </w:r>
    </w:p>
    <w:p w14:paraId="0D73349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466</w:t>
      </w:r>
    </w:p>
    <w:p w14:paraId="17B6448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466</w:t>
      </w:r>
    </w:p>
    <w:p w14:paraId="466EB7B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466</w:t>
      </w:r>
    </w:p>
    <w:p w14:paraId="2089EF4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466</w:t>
      </w:r>
    </w:p>
    <w:p w14:paraId="66AE02F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</w:t>
      </w:r>
    </w:p>
    <w:p w14:paraId="3CB474B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467</w:t>
      </w:r>
    </w:p>
    <w:p w14:paraId="71EEE9D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467</w:t>
      </w:r>
    </w:p>
    <w:p w14:paraId="758E015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468</w:t>
      </w:r>
    </w:p>
    <w:p w14:paraId="63D6932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468</w:t>
      </w:r>
    </w:p>
    <w:p w14:paraId="39D8986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469</w:t>
      </w:r>
    </w:p>
    <w:p w14:paraId="455AD78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469</w:t>
      </w:r>
    </w:p>
    <w:p w14:paraId="490BD79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469</w:t>
      </w:r>
    </w:p>
    <w:p w14:paraId="6659E15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469</w:t>
      </w:r>
    </w:p>
    <w:p w14:paraId="2126B6A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469</w:t>
      </w:r>
    </w:p>
    <w:p w14:paraId="6538E0C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469</w:t>
      </w:r>
    </w:p>
    <w:p w14:paraId="5215200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469</w:t>
      </w:r>
    </w:p>
    <w:p w14:paraId="0F7A29D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471</w:t>
      </w:r>
    </w:p>
    <w:p w14:paraId="5CA42EF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471</w:t>
      </w:r>
    </w:p>
    <w:p w14:paraId="21AB92D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472</w:t>
      </w:r>
    </w:p>
    <w:p w14:paraId="4E2D811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472</w:t>
      </w:r>
    </w:p>
    <w:p w14:paraId="42BE75F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472</w:t>
      </w:r>
    </w:p>
    <w:p w14:paraId="1FC1904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472</w:t>
      </w:r>
    </w:p>
    <w:p w14:paraId="5FC8C90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</w:t>
      </w:r>
    </w:p>
    <w:p w14:paraId="34D6396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472</w:t>
      </w:r>
    </w:p>
    <w:p w14:paraId="19655FB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472</w:t>
      </w:r>
    </w:p>
    <w:p w14:paraId="6116B36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474</w:t>
      </w:r>
    </w:p>
    <w:p w14:paraId="3EED0C73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474</w:t>
      </w:r>
    </w:p>
    <w:p w14:paraId="27035AB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474</w:t>
      </w:r>
    </w:p>
    <w:p w14:paraId="46BAF3A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475</w:t>
      </w:r>
    </w:p>
    <w:p w14:paraId="0D21D56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475</w:t>
      </w:r>
    </w:p>
    <w:p w14:paraId="660405A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475</w:t>
      </w:r>
    </w:p>
    <w:p w14:paraId="435933C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</w:t>
      </w:r>
    </w:p>
    <w:p w14:paraId="502432E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475</w:t>
      </w:r>
    </w:p>
    <w:p w14:paraId="17C1D16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475</w:t>
      </w:r>
    </w:p>
    <w:p w14:paraId="018B8EE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477</w:t>
      </w:r>
    </w:p>
    <w:p w14:paraId="61F5DAA7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477</w:t>
      </w:r>
    </w:p>
    <w:p w14:paraId="2FD2355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477</w:t>
      </w:r>
    </w:p>
    <w:p w14:paraId="2E55863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478</w:t>
      </w:r>
    </w:p>
    <w:p w14:paraId="220B325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478</w:t>
      </w:r>
    </w:p>
    <w:p w14:paraId="22961FB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478</w:t>
      </w:r>
    </w:p>
    <w:p w14:paraId="744ADA6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</w:t>
      </w:r>
    </w:p>
    <w:p w14:paraId="76AACE4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478</w:t>
      </w:r>
    </w:p>
    <w:p w14:paraId="11B97B7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478</w:t>
      </w:r>
    </w:p>
    <w:p w14:paraId="13C1C10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480</w:t>
      </w:r>
    </w:p>
    <w:p w14:paraId="0B16B948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480</w:t>
      </w:r>
    </w:p>
    <w:p w14:paraId="01CEB82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481</w:t>
      </w:r>
    </w:p>
    <w:p w14:paraId="727C78F3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482</w:t>
      </w:r>
    </w:p>
    <w:p w14:paraId="2C3903F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482</w:t>
      </w:r>
    </w:p>
    <w:p w14:paraId="225A8EC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482</w:t>
      </w:r>
    </w:p>
    <w:p w14:paraId="07240C9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482</w:t>
      </w:r>
    </w:p>
    <w:p w14:paraId="0D02A07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482</w:t>
      </w:r>
    </w:p>
    <w:p w14:paraId="38D3D3B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</w:t>
      </w:r>
    </w:p>
    <w:p w14:paraId="316F154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0D9075A1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483</w:t>
      </w:r>
    </w:p>
    <w:p w14:paraId="79FD485F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486</w:t>
      </w:r>
    </w:p>
    <w:p w14:paraId="04CE6F2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487</w:t>
      </w:r>
    </w:p>
    <w:p w14:paraId="7E8A205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488</w:t>
      </w:r>
    </w:p>
    <w:p w14:paraId="1406FA1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491</w:t>
      </w:r>
    </w:p>
    <w:p w14:paraId="6AB58B4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491</w:t>
      </w:r>
    </w:p>
    <w:p w14:paraId="51AD798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491</w:t>
      </w:r>
    </w:p>
    <w:p w14:paraId="071C6CF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491</w:t>
      </w:r>
    </w:p>
    <w:p w14:paraId="688C09C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491</w:t>
      </w:r>
    </w:p>
    <w:p w14:paraId="5F60FCC6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491</w:t>
      </w:r>
    </w:p>
    <w:p w14:paraId="26CE2913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493</w:t>
      </w:r>
    </w:p>
    <w:p w14:paraId="4E0A7C0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493</w:t>
      </w:r>
    </w:p>
    <w:p w14:paraId="0344958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494</w:t>
      </w:r>
    </w:p>
    <w:p w14:paraId="7929EB8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494</w:t>
      </w:r>
    </w:p>
    <w:p w14:paraId="583CB74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494</w:t>
      </w:r>
    </w:p>
    <w:p w14:paraId="2C50735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25669CB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495</w:t>
      </w:r>
    </w:p>
    <w:p w14:paraId="6C95E6F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495</w:t>
      </w:r>
    </w:p>
    <w:p w14:paraId="4DCAD2E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79097F8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7C6DF378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497</w:t>
      </w:r>
    </w:p>
    <w:p w14:paraId="2122410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497</w:t>
      </w:r>
    </w:p>
    <w:p w14:paraId="3A2460F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497</w:t>
      </w:r>
    </w:p>
    <w:p w14:paraId="20A88D8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497</w:t>
      </w:r>
    </w:p>
    <w:p w14:paraId="7D4ACE9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497</w:t>
      </w:r>
    </w:p>
    <w:p w14:paraId="39E50A9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497</w:t>
      </w:r>
    </w:p>
    <w:p w14:paraId="22D42D7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</w:t>
      </w:r>
    </w:p>
    <w:p w14:paraId="40E18D5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498</w:t>
      </w:r>
    </w:p>
    <w:p w14:paraId="27F9262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498</w:t>
      </w:r>
    </w:p>
    <w:p w14:paraId="1C39088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5307CCAC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500</w:t>
      </w:r>
    </w:p>
    <w:p w14:paraId="6D43C8D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500</w:t>
      </w:r>
    </w:p>
    <w:p w14:paraId="5C7C983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501</w:t>
      </w:r>
    </w:p>
    <w:p w14:paraId="32E8C4D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501</w:t>
      </w:r>
    </w:p>
    <w:p w14:paraId="26D4F2F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501</w:t>
      </w:r>
    </w:p>
    <w:p w14:paraId="52795BF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501</w:t>
      </w:r>
    </w:p>
    <w:p w14:paraId="14CA376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2CBD0D8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501</w:t>
      </w:r>
    </w:p>
    <w:p w14:paraId="6BBC4E47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501</w:t>
      </w:r>
    </w:p>
    <w:p w14:paraId="3213E50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503</w:t>
      </w:r>
    </w:p>
    <w:p w14:paraId="4045A198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503</w:t>
      </w:r>
    </w:p>
    <w:p w14:paraId="4A55279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503</w:t>
      </w:r>
    </w:p>
    <w:p w14:paraId="3FDC06B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506</w:t>
      </w:r>
    </w:p>
    <w:p w14:paraId="76F9C1C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668B53A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0A14B9E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582BDDE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506</w:t>
      </w:r>
    </w:p>
    <w:p w14:paraId="25EBE538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506</w:t>
      </w:r>
    </w:p>
    <w:p w14:paraId="65C55F1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508</w:t>
      </w:r>
    </w:p>
    <w:p w14:paraId="5FDD2B8D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508</w:t>
      </w:r>
    </w:p>
    <w:p w14:paraId="42DC9D4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508</w:t>
      </w:r>
    </w:p>
    <w:p w14:paraId="248AC3E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509</w:t>
      </w:r>
    </w:p>
    <w:p w14:paraId="7A8B1CB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509</w:t>
      </w:r>
    </w:p>
    <w:p w14:paraId="45DA36A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509</w:t>
      </w:r>
    </w:p>
    <w:p w14:paraId="5F6EB2B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509</w:t>
      </w:r>
    </w:p>
    <w:p w14:paraId="34CA72A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</w:t>
      </w:r>
    </w:p>
    <w:p w14:paraId="559DC45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509</w:t>
      </w:r>
    </w:p>
    <w:p w14:paraId="20821C9E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509</w:t>
      </w:r>
    </w:p>
    <w:p w14:paraId="3A90992A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511</w:t>
      </w:r>
    </w:p>
    <w:p w14:paraId="5850A9D6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511</w:t>
      </w:r>
    </w:p>
    <w:p w14:paraId="29905ED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511</w:t>
      </w:r>
    </w:p>
    <w:p w14:paraId="22925D3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514</w:t>
      </w:r>
    </w:p>
    <w:p w14:paraId="640F6A1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514</w:t>
      </w:r>
    </w:p>
    <w:p w14:paraId="3E65BD0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514</w:t>
      </w:r>
    </w:p>
    <w:p w14:paraId="6011E37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514</w:t>
      </w:r>
    </w:p>
    <w:p w14:paraId="294FA32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514</w:t>
      </w:r>
    </w:p>
    <w:p w14:paraId="6F33942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514</w:t>
      </w:r>
    </w:p>
    <w:p w14:paraId="28C71C05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516</w:t>
      </w:r>
    </w:p>
    <w:p w14:paraId="798AB7DE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516</w:t>
      </w:r>
    </w:p>
    <w:p w14:paraId="59BCA77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517</w:t>
      </w:r>
    </w:p>
    <w:p w14:paraId="3572AA0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517</w:t>
      </w:r>
    </w:p>
    <w:p w14:paraId="0AF2725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517</w:t>
      </w:r>
    </w:p>
    <w:p w14:paraId="12184CB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517</w:t>
      </w:r>
    </w:p>
    <w:p w14:paraId="4944DB2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517</w:t>
      </w:r>
    </w:p>
    <w:p w14:paraId="719867F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517</w:t>
      </w:r>
    </w:p>
    <w:p w14:paraId="7ED9782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517</w:t>
      </w:r>
    </w:p>
    <w:p w14:paraId="77E328BC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517</w:t>
      </w:r>
    </w:p>
    <w:p w14:paraId="609EB9E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519</w:t>
      </w:r>
    </w:p>
    <w:p w14:paraId="444E5AEF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519</w:t>
      </w:r>
    </w:p>
    <w:p w14:paraId="0D036D6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519</w:t>
      </w:r>
    </w:p>
    <w:p w14:paraId="5787BA9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519</w:t>
      </w:r>
    </w:p>
    <w:p w14:paraId="0D0E0DF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519</w:t>
      </w:r>
    </w:p>
    <w:p w14:paraId="6F3AB82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519</w:t>
      </w:r>
    </w:p>
    <w:p w14:paraId="3AB6F6C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</w:t>
      </w:r>
    </w:p>
    <w:p w14:paraId="1825DEA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519</w:t>
      </w:r>
    </w:p>
    <w:p w14:paraId="7FDC5707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519</w:t>
      </w:r>
    </w:p>
    <w:p w14:paraId="4303B2FC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521</w:t>
      </w:r>
    </w:p>
    <w:p w14:paraId="7FF648BB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521</w:t>
      </w:r>
    </w:p>
    <w:p w14:paraId="2651305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521</w:t>
      </w:r>
    </w:p>
    <w:p w14:paraId="13B722A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522</w:t>
      </w:r>
    </w:p>
    <w:p w14:paraId="73B89C2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522</w:t>
      </w:r>
    </w:p>
    <w:p w14:paraId="0C4C902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522</w:t>
      </w:r>
    </w:p>
    <w:p w14:paraId="7043740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522</w:t>
      </w:r>
    </w:p>
    <w:p w14:paraId="66C7D39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</w:t>
      </w:r>
    </w:p>
    <w:p w14:paraId="1B0C280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3C68AA4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522</w:t>
      </w:r>
    </w:p>
    <w:p w14:paraId="16582FF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524</w:t>
      </w:r>
    </w:p>
    <w:p w14:paraId="50341075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524</w:t>
      </w:r>
    </w:p>
    <w:p w14:paraId="7868458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524</w:t>
      </w:r>
    </w:p>
    <w:p w14:paraId="53400A8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527</w:t>
      </w:r>
    </w:p>
    <w:p w14:paraId="5AE0F02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0268EAF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0E0B02C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5776B8E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527</w:t>
      </w:r>
    </w:p>
    <w:p w14:paraId="00A1602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527</w:t>
      </w:r>
    </w:p>
    <w:p w14:paraId="49F1610C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529</w:t>
      </w:r>
    </w:p>
    <w:p w14:paraId="4C24F6C1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529</w:t>
      </w:r>
    </w:p>
    <w:p w14:paraId="411B36E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529</w:t>
      </w:r>
    </w:p>
    <w:p w14:paraId="4C16589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530</w:t>
      </w:r>
    </w:p>
    <w:p w14:paraId="105191C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530</w:t>
      </w:r>
    </w:p>
    <w:p w14:paraId="2452D2A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530</w:t>
      </w:r>
    </w:p>
    <w:p w14:paraId="1868AD4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530</w:t>
      </w:r>
    </w:p>
    <w:p w14:paraId="02CB8D3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</w:t>
      </w:r>
    </w:p>
    <w:p w14:paraId="55F5B22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531</w:t>
      </w:r>
    </w:p>
    <w:p w14:paraId="4DC051F8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531</w:t>
      </w:r>
    </w:p>
    <w:p w14:paraId="661572BB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534</w:t>
      </w:r>
    </w:p>
    <w:p w14:paraId="5FDF4F6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535</w:t>
      </w:r>
    </w:p>
    <w:p w14:paraId="14F598E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535</w:t>
      </w:r>
    </w:p>
    <w:p w14:paraId="2CF7AD2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536</w:t>
      </w:r>
    </w:p>
    <w:p w14:paraId="34B9DBA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536</w:t>
      </w:r>
    </w:p>
    <w:p w14:paraId="592D4C05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537</w:t>
      </w:r>
    </w:p>
    <w:p w14:paraId="39CA434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</w:t>
      </w:r>
    </w:p>
    <w:p w14:paraId="1F84682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538</w:t>
      </w:r>
    </w:p>
    <w:p w14:paraId="359CFDE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538</w:t>
      </w:r>
    </w:p>
    <w:p w14:paraId="62C48CC8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541</w:t>
      </w:r>
    </w:p>
    <w:p w14:paraId="2959D203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541</w:t>
      </w:r>
    </w:p>
    <w:p w14:paraId="75DA928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541</w:t>
      </w:r>
    </w:p>
    <w:p w14:paraId="5D3361C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542</w:t>
      </w:r>
    </w:p>
    <w:p w14:paraId="173A5C4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542</w:t>
      </w:r>
    </w:p>
    <w:p w14:paraId="34F2822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542</w:t>
      </w:r>
    </w:p>
    <w:p w14:paraId="5678101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542</w:t>
      </w:r>
    </w:p>
    <w:p w14:paraId="570F5C1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</w:t>
      </w:r>
    </w:p>
    <w:p w14:paraId="034BB3B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542</w:t>
      </w:r>
    </w:p>
    <w:p w14:paraId="0A3B696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542</w:t>
      </w:r>
    </w:p>
    <w:p w14:paraId="24464A31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544</w:t>
      </w:r>
    </w:p>
    <w:p w14:paraId="3798FAC1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544</w:t>
      </w:r>
    </w:p>
    <w:p w14:paraId="02D89B3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544</w:t>
      </w:r>
    </w:p>
    <w:p w14:paraId="4AC747B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544</w:t>
      </w:r>
    </w:p>
    <w:p w14:paraId="5A176DA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544</w:t>
      </w:r>
    </w:p>
    <w:p w14:paraId="4FD5C02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544</w:t>
      </w:r>
    </w:p>
    <w:p w14:paraId="5638C1D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544</w:t>
      </w:r>
    </w:p>
    <w:p w14:paraId="5A71987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544</w:t>
      </w:r>
    </w:p>
    <w:p w14:paraId="52F2157F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544</w:t>
      </w:r>
    </w:p>
    <w:p w14:paraId="2C2F78F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546</w:t>
      </w:r>
    </w:p>
    <w:p w14:paraId="343F53D3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546</w:t>
      </w:r>
    </w:p>
    <w:p w14:paraId="7C7F87D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546</w:t>
      </w:r>
    </w:p>
    <w:p w14:paraId="438A1F5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546</w:t>
      </w:r>
    </w:p>
    <w:p w14:paraId="24E0178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546</w:t>
      </w:r>
    </w:p>
    <w:p w14:paraId="43F288B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546</w:t>
      </w:r>
    </w:p>
    <w:p w14:paraId="4A7431B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546</w:t>
      </w:r>
    </w:p>
    <w:p w14:paraId="66A52E9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</w:t>
      </w:r>
    </w:p>
    <w:p w14:paraId="69FA797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546</w:t>
      </w:r>
    </w:p>
    <w:p w14:paraId="491336DB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546</w:t>
      </w:r>
    </w:p>
    <w:p w14:paraId="012C3ADE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548</w:t>
      </w:r>
    </w:p>
    <w:p w14:paraId="18DAF8D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548</w:t>
      </w:r>
    </w:p>
    <w:p w14:paraId="23883D2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548</w:t>
      </w:r>
    </w:p>
    <w:p w14:paraId="3C9F9EC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549</w:t>
      </w:r>
    </w:p>
    <w:p w14:paraId="529A4B8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04509AD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550</w:t>
      </w:r>
    </w:p>
    <w:p w14:paraId="2350FC4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550</w:t>
      </w:r>
    </w:p>
    <w:p w14:paraId="74EBF9C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550</w:t>
      </w:r>
    </w:p>
    <w:p w14:paraId="1BDA1F09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550</w:t>
      </w:r>
    </w:p>
    <w:p w14:paraId="19E56AB9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552</w:t>
      </w:r>
    </w:p>
    <w:p w14:paraId="113BF581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552</w:t>
      </w:r>
    </w:p>
    <w:p w14:paraId="4446157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552</w:t>
      </w:r>
    </w:p>
    <w:p w14:paraId="4FB2CB5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552</w:t>
      </w:r>
    </w:p>
    <w:p w14:paraId="192F1F7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552</w:t>
      </w:r>
    </w:p>
    <w:p w14:paraId="3FD7232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552</w:t>
      </w:r>
    </w:p>
    <w:p w14:paraId="3B6C398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552</w:t>
      </w:r>
    </w:p>
    <w:p w14:paraId="41E6D56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</w:t>
      </w:r>
    </w:p>
    <w:p w14:paraId="4F953AC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554</w:t>
      </w:r>
    </w:p>
    <w:p w14:paraId="2AFC3816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554</w:t>
      </w:r>
    </w:p>
    <w:p w14:paraId="2900776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556</w:t>
      </w:r>
    </w:p>
    <w:p w14:paraId="11F0F12D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556</w:t>
      </w:r>
    </w:p>
    <w:p w14:paraId="6361078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556</w:t>
      </w:r>
    </w:p>
    <w:p w14:paraId="1C6A275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557</w:t>
      </w:r>
    </w:p>
    <w:p w14:paraId="2F7362D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557</w:t>
      </w:r>
    </w:p>
    <w:p w14:paraId="78A4653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558</w:t>
      </w:r>
    </w:p>
    <w:p w14:paraId="55CCD4C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558</w:t>
      </w:r>
    </w:p>
    <w:p w14:paraId="2E0B239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560</w:t>
      </w:r>
    </w:p>
    <w:p w14:paraId="7C604CA3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560</w:t>
      </w:r>
    </w:p>
    <w:p w14:paraId="1568F6B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562</w:t>
      </w:r>
    </w:p>
    <w:p w14:paraId="76CC7FF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562</w:t>
      </w:r>
    </w:p>
    <w:p w14:paraId="1E55681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562</w:t>
      </w:r>
    </w:p>
    <w:p w14:paraId="4D8719E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563</w:t>
      </w:r>
    </w:p>
    <w:p w14:paraId="52F90A0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563</w:t>
      </w:r>
    </w:p>
    <w:p w14:paraId="3701C1D3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563</w:t>
      </w:r>
    </w:p>
    <w:p w14:paraId="59757FF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0BBBD99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40963C2F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563</w:t>
      </w:r>
    </w:p>
    <w:p w14:paraId="5E8FACDE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563</w:t>
      </w:r>
    </w:p>
    <w:p w14:paraId="48E799AA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565</w:t>
      </w:r>
    </w:p>
    <w:p w14:paraId="77FEE080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565</w:t>
      </w:r>
    </w:p>
    <w:p w14:paraId="07F7953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565</w:t>
      </w:r>
    </w:p>
    <w:p w14:paraId="402475F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565</w:t>
      </w:r>
    </w:p>
    <w:p w14:paraId="51CE386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565</w:t>
      </w:r>
    </w:p>
    <w:p w14:paraId="6F57BA8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565</w:t>
      </w:r>
    </w:p>
    <w:p w14:paraId="139C0D2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565</w:t>
      </w:r>
    </w:p>
    <w:p w14:paraId="64B1AD3E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565</w:t>
      </w:r>
    </w:p>
    <w:p w14:paraId="0F500B1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565</w:t>
      </w:r>
    </w:p>
    <w:p w14:paraId="0CC5B2CB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1768D5E3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2BE22B8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1EAC872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567</w:t>
      </w:r>
    </w:p>
    <w:p w14:paraId="5BC9A3F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567</w:t>
      </w:r>
    </w:p>
    <w:p w14:paraId="61A4B29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567</w:t>
      </w:r>
    </w:p>
    <w:p w14:paraId="066445F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567</w:t>
      </w:r>
    </w:p>
    <w:p w14:paraId="4FDCD8E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</w:t>
      </w:r>
    </w:p>
    <w:p w14:paraId="667A6E1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568</w:t>
      </w:r>
    </w:p>
    <w:p w14:paraId="01DE1D1C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568</w:t>
      </w:r>
    </w:p>
    <w:p w14:paraId="410F69DA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075CB042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09E2993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551C802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571</w:t>
      </w:r>
    </w:p>
    <w:p w14:paraId="416D930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571</w:t>
      </w:r>
    </w:p>
    <w:p w14:paraId="23AEC0E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572</w:t>
      </w:r>
    </w:p>
    <w:p w14:paraId="022BF2D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</w:t>
      </w:r>
    </w:p>
    <w:p w14:paraId="6B107C3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572</w:t>
      </w:r>
    </w:p>
    <w:p w14:paraId="727A672E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572</w:t>
      </w:r>
    </w:p>
    <w:p w14:paraId="5CD543C6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574</w:t>
      </w:r>
    </w:p>
    <w:p w14:paraId="7C95EAB4" w14:textId="77777777" w:rsidR="0055613B" w:rsidRDefault="0055613B">
      <w:pPr>
        <w:pStyle w:val="TOC7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574</w:t>
      </w:r>
    </w:p>
    <w:p w14:paraId="1E59EB3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574</w:t>
      </w:r>
    </w:p>
    <w:p w14:paraId="7AA0443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574</w:t>
      </w:r>
    </w:p>
    <w:p w14:paraId="7165B92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574</w:t>
      </w:r>
    </w:p>
    <w:p w14:paraId="667D495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574</w:t>
      </w:r>
    </w:p>
    <w:p w14:paraId="6F725FC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</w:t>
      </w:r>
    </w:p>
    <w:p w14:paraId="11D1F7D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575</w:t>
      </w:r>
    </w:p>
    <w:p w14:paraId="3F1EC2B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575</w:t>
      </w:r>
    </w:p>
    <w:p w14:paraId="1A20896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578</w:t>
      </w:r>
    </w:p>
    <w:p w14:paraId="6D43DA4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578</w:t>
      </w:r>
    </w:p>
    <w:p w14:paraId="5F18E56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578</w:t>
      </w:r>
    </w:p>
    <w:p w14:paraId="5925689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579</w:t>
      </w:r>
    </w:p>
    <w:p w14:paraId="0B29A62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579</w:t>
      </w:r>
    </w:p>
    <w:p w14:paraId="57D8A67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579</w:t>
      </w:r>
    </w:p>
    <w:p w14:paraId="2D783F0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7917217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579</w:t>
      </w:r>
    </w:p>
    <w:p w14:paraId="076CEE3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579</w:t>
      </w:r>
    </w:p>
    <w:p w14:paraId="78FA746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581</w:t>
      </w:r>
    </w:p>
    <w:p w14:paraId="3B4FE8B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581</w:t>
      </w:r>
    </w:p>
    <w:p w14:paraId="039F539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582</w:t>
      </w:r>
    </w:p>
    <w:p w14:paraId="125616D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582</w:t>
      </w:r>
    </w:p>
    <w:p w14:paraId="0BB78AF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582</w:t>
      </w:r>
    </w:p>
    <w:p w14:paraId="1B5B743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582</w:t>
      </w:r>
    </w:p>
    <w:p w14:paraId="1E86EC5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</w:t>
      </w:r>
    </w:p>
    <w:p w14:paraId="3926084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582</w:t>
      </w:r>
    </w:p>
    <w:p w14:paraId="0318152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582</w:t>
      </w:r>
    </w:p>
    <w:p w14:paraId="4DF0946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585</w:t>
      </w:r>
    </w:p>
    <w:p w14:paraId="217AB48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585</w:t>
      </w:r>
    </w:p>
    <w:p w14:paraId="7B6B64F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585</w:t>
      </w:r>
    </w:p>
    <w:p w14:paraId="620E63F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585</w:t>
      </w:r>
    </w:p>
    <w:p w14:paraId="5D1D4EE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585</w:t>
      </w:r>
    </w:p>
    <w:p w14:paraId="48689D6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585</w:t>
      </w:r>
    </w:p>
    <w:p w14:paraId="706C509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585</w:t>
      </w:r>
    </w:p>
    <w:p w14:paraId="065B88B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585</w:t>
      </w:r>
    </w:p>
    <w:p w14:paraId="0098BD9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585</w:t>
      </w:r>
    </w:p>
    <w:p w14:paraId="7EAEB71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587</w:t>
      </w:r>
    </w:p>
    <w:p w14:paraId="0FB256F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588</w:t>
      </w:r>
    </w:p>
    <w:p w14:paraId="47BEA82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588</w:t>
      </w:r>
    </w:p>
    <w:p w14:paraId="7846C8D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588</w:t>
      </w:r>
    </w:p>
    <w:p w14:paraId="4E94FCE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588</w:t>
      </w:r>
    </w:p>
    <w:p w14:paraId="44B65D4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588</w:t>
      </w:r>
    </w:p>
    <w:p w14:paraId="2324DA8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9.4.17.3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</w:t>
      </w:r>
    </w:p>
    <w:p w14:paraId="57DFA12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588</w:t>
      </w:r>
    </w:p>
    <w:p w14:paraId="3935BBD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588</w:t>
      </w:r>
    </w:p>
    <w:p w14:paraId="5D74182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590</w:t>
      </w:r>
    </w:p>
    <w:p w14:paraId="49D02D7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591</w:t>
      </w:r>
    </w:p>
    <w:p w14:paraId="526E2EF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591</w:t>
      </w:r>
    </w:p>
    <w:p w14:paraId="680D6F2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591</w:t>
      </w:r>
    </w:p>
    <w:p w14:paraId="666F3EA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591</w:t>
      </w:r>
    </w:p>
    <w:p w14:paraId="54C3920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591</w:t>
      </w:r>
    </w:p>
    <w:p w14:paraId="6DC66FC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591</w:t>
      </w:r>
    </w:p>
    <w:p w14:paraId="70BA556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591</w:t>
      </w:r>
    </w:p>
    <w:p w14:paraId="376BD21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591</w:t>
      </w:r>
    </w:p>
    <w:p w14:paraId="3E67D60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594</w:t>
      </w:r>
    </w:p>
    <w:p w14:paraId="308ADFA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594</w:t>
      </w:r>
    </w:p>
    <w:p w14:paraId="5AB2CEF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594</w:t>
      </w:r>
    </w:p>
    <w:p w14:paraId="18BB275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595</w:t>
      </w:r>
    </w:p>
    <w:p w14:paraId="5EE0D1E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595</w:t>
      </w:r>
    </w:p>
    <w:p w14:paraId="71E1659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595</w:t>
      </w:r>
    </w:p>
    <w:p w14:paraId="6F02D6B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595</w:t>
      </w:r>
    </w:p>
    <w:p w14:paraId="5AF4701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</w:t>
      </w:r>
    </w:p>
    <w:p w14:paraId="6E7C159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597</w:t>
      </w:r>
    </w:p>
    <w:p w14:paraId="295429E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597</w:t>
      </w:r>
    </w:p>
    <w:p w14:paraId="1CD84EAC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598</w:t>
      </w:r>
    </w:p>
    <w:p w14:paraId="314EE87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599</w:t>
      </w:r>
    </w:p>
    <w:p w14:paraId="3B38D7C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601</w:t>
      </w:r>
    </w:p>
    <w:p w14:paraId="0EB9B54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603</w:t>
      </w:r>
    </w:p>
    <w:p w14:paraId="056BEDB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603</w:t>
      </w:r>
    </w:p>
    <w:p w14:paraId="188B2A3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604</w:t>
      </w:r>
    </w:p>
    <w:p w14:paraId="2DDE9A2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</w:t>
      </w:r>
    </w:p>
    <w:p w14:paraId="4FCCA9C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604</w:t>
      </w:r>
    </w:p>
    <w:p w14:paraId="799A087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604</w:t>
      </w:r>
    </w:p>
    <w:p w14:paraId="2542A60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606</w:t>
      </w:r>
    </w:p>
    <w:p w14:paraId="08E81F6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607</w:t>
      </w:r>
    </w:p>
    <w:p w14:paraId="4C09897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607</w:t>
      </w:r>
    </w:p>
    <w:p w14:paraId="24EC366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609</w:t>
      </w:r>
    </w:p>
    <w:p w14:paraId="14F118B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609</w:t>
      </w:r>
    </w:p>
    <w:p w14:paraId="004EF16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610</w:t>
      </w:r>
    </w:p>
    <w:p w14:paraId="6F8F3DE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610</w:t>
      </w:r>
    </w:p>
    <w:p w14:paraId="65479A9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611</w:t>
      </w:r>
    </w:p>
    <w:p w14:paraId="0701A371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611</w:t>
      </w:r>
    </w:p>
    <w:p w14:paraId="64E7D5B4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614</w:t>
      </w:r>
    </w:p>
    <w:p w14:paraId="2CFE4850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615</w:t>
      </w:r>
    </w:p>
    <w:p w14:paraId="3228EA7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615</w:t>
      </w:r>
    </w:p>
    <w:p w14:paraId="66B6F8E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618</w:t>
      </w:r>
    </w:p>
    <w:p w14:paraId="14774F1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618</w:t>
      </w:r>
    </w:p>
    <w:p w14:paraId="402226C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618</w:t>
      </w:r>
    </w:p>
    <w:p w14:paraId="7935AE8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618</w:t>
      </w:r>
    </w:p>
    <w:p w14:paraId="1B763B6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618</w:t>
      </w:r>
    </w:p>
    <w:p w14:paraId="21D1B2B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618</w:t>
      </w:r>
    </w:p>
    <w:p w14:paraId="04C1D73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620</w:t>
      </w:r>
    </w:p>
    <w:p w14:paraId="1B6A56CA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620</w:t>
      </w:r>
    </w:p>
    <w:p w14:paraId="599035E2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622</w:t>
      </w:r>
    </w:p>
    <w:p w14:paraId="0C700947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623</w:t>
      </w:r>
    </w:p>
    <w:p w14:paraId="4120AB0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624</w:t>
      </w:r>
    </w:p>
    <w:p w14:paraId="1D4E1B4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626</w:t>
      </w:r>
    </w:p>
    <w:p w14:paraId="5878AC8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626</w:t>
      </w:r>
    </w:p>
    <w:p w14:paraId="287EE8E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627</w:t>
      </w:r>
    </w:p>
    <w:p w14:paraId="27B961B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627</w:t>
      </w:r>
    </w:p>
    <w:p w14:paraId="0DE6C97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627</w:t>
      </w:r>
    </w:p>
    <w:p w14:paraId="69CB3969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627</w:t>
      </w:r>
    </w:p>
    <w:p w14:paraId="34665BE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629</w:t>
      </w:r>
    </w:p>
    <w:p w14:paraId="55E119FD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630</w:t>
      </w:r>
    </w:p>
    <w:p w14:paraId="37AEF40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630</w:t>
      </w:r>
    </w:p>
    <w:p w14:paraId="4DD4605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632</w:t>
      </w:r>
    </w:p>
    <w:p w14:paraId="67810BD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632</w:t>
      </w:r>
    </w:p>
    <w:p w14:paraId="5CAF812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633</w:t>
      </w:r>
    </w:p>
    <w:p w14:paraId="53FABDC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633</w:t>
      </w:r>
    </w:p>
    <w:p w14:paraId="554EC0B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634</w:t>
      </w:r>
    </w:p>
    <w:p w14:paraId="49436B38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634</w:t>
      </w:r>
    </w:p>
    <w:p w14:paraId="3A75152B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637</w:t>
      </w:r>
    </w:p>
    <w:p w14:paraId="38B9D396" w14:textId="77777777" w:rsidR="0055613B" w:rsidRDefault="0055613B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638</w:t>
      </w:r>
    </w:p>
    <w:p w14:paraId="4BF6E77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638</w:t>
      </w:r>
    </w:p>
    <w:p w14:paraId="5A1AFFD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641</w:t>
      </w:r>
    </w:p>
    <w:p w14:paraId="58D5069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641</w:t>
      </w:r>
    </w:p>
    <w:p w14:paraId="7F6A868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641</w:t>
      </w:r>
    </w:p>
    <w:p w14:paraId="34B7C14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646</w:t>
      </w:r>
    </w:p>
    <w:p w14:paraId="087FCCA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652</w:t>
      </w:r>
    </w:p>
    <w:p w14:paraId="29DA7A5C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660</w:t>
      </w:r>
    </w:p>
    <w:p w14:paraId="3D94D98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660</w:t>
      </w:r>
    </w:p>
    <w:p w14:paraId="126A4CD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666</w:t>
      </w:r>
    </w:p>
    <w:p w14:paraId="131389F0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679</w:t>
      </w:r>
    </w:p>
    <w:p w14:paraId="6F9F72E2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530738DE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679</w:t>
      </w:r>
    </w:p>
    <w:p w14:paraId="571D84B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679</w:t>
      </w:r>
    </w:p>
    <w:p w14:paraId="2279928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679</w:t>
      </w:r>
    </w:p>
    <w:p w14:paraId="2CF6753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</w:t>
      </w:r>
    </w:p>
    <w:p w14:paraId="05FCBA9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680</w:t>
      </w:r>
    </w:p>
    <w:p w14:paraId="4B8E2DD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680</w:t>
      </w:r>
    </w:p>
    <w:p w14:paraId="28821AF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680</w:t>
      </w:r>
    </w:p>
    <w:p w14:paraId="2250C7C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680</w:t>
      </w:r>
    </w:p>
    <w:p w14:paraId="100DD00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683</w:t>
      </w:r>
    </w:p>
    <w:p w14:paraId="7CF34E9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685</w:t>
      </w:r>
    </w:p>
    <w:p w14:paraId="1D1C2A0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689</w:t>
      </w:r>
    </w:p>
    <w:p w14:paraId="5C859A4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691</w:t>
      </w:r>
    </w:p>
    <w:p w14:paraId="0C7C44B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691</w:t>
      </w:r>
    </w:p>
    <w:p w14:paraId="166455A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691</w:t>
      </w:r>
    </w:p>
    <w:p w14:paraId="2235C9B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691</w:t>
      </w:r>
    </w:p>
    <w:p w14:paraId="0488759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691</w:t>
      </w:r>
    </w:p>
    <w:p w14:paraId="0213918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691</w:t>
      </w:r>
    </w:p>
    <w:p w14:paraId="43C2849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692</w:t>
      </w:r>
    </w:p>
    <w:p w14:paraId="1865769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692</w:t>
      </w:r>
    </w:p>
    <w:p w14:paraId="07825DC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692</w:t>
      </w:r>
    </w:p>
    <w:p w14:paraId="2F53C773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693</w:t>
      </w:r>
    </w:p>
    <w:p w14:paraId="3C1756C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693</w:t>
      </w:r>
    </w:p>
    <w:p w14:paraId="6669D00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693</w:t>
      </w:r>
    </w:p>
    <w:p w14:paraId="045DDF4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693</w:t>
      </w:r>
    </w:p>
    <w:p w14:paraId="204A842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693</w:t>
      </w:r>
    </w:p>
    <w:p w14:paraId="65BB8C5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693</w:t>
      </w:r>
    </w:p>
    <w:p w14:paraId="6704328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693</w:t>
      </w:r>
    </w:p>
    <w:p w14:paraId="2713837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693</w:t>
      </w:r>
    </w:p>
    <w:p w14:paraId="32A65F7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694</w:t>
      </w:r>
    </w:p>
    <w:p w14:paraId="33A84047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694</w:t>
      </w:r>
    </w:p>
    <w:p w14:paraId="58B6AF8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10.1C.1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694</w:t>
      </w:r>
    </w:p>
    <w:p w14:paraId="737959D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694</w:t>
      </w:r>
    </w:p>
    <w:p w14:paraId="117847A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694</w:t>
      </w:r>
    </w:p>
    <w:p w14:paraId="4E6099B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695</w:t>
      </w:r>
    </w:p>
    <w:p w14:paraId="6AF6047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695</w:t>
      </w:r>
    </w:p>
    <w:p w14:paraId="7B15C37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695</w:t>
      </w:r>
    </w:p>
    <w:p w14:paraId="0CF8604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695</w:t>
      </w:r>
    </w:p>
    <w:p w14:paraId="2F93737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695</w:t>
      </w:r>
    </w:p>
    <w:p w14:paraId="46C181FC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696</w:t>
      </w:r>
    </w:p>
    <w:p w14:paraId="08A46DA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270F4FA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116E6A3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696</w:t>
      </w:r>
    </w:p>
    <w:p w14:paraId="53ECB51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696</w:t>
      </w:r>
    </w:p>
    <w:p w14:paraId="3AEB09C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696</w:t>
      </w:r>
    </w:p>
    <w:p w14:paraId="65E3888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697</w:t>
      </w:r>
    </w:p>
    <w:p w14:paraId="64FAD1A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697</w:t>
      </w:r>
    </w:p>
    <w:p w14:paraId="0549EF9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700</w:t>
      </w:r>
    </w:p>
    <w:p w14:paraId="0079AB0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702</w:t>
      </w:r>
    </w:p>
    <w:p w14:paraId="56A4163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706</w:t>
      </w:r>
    </w:p>
    <w:p w14:paraId="6FF45B6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708</w:t>
      </w:r>
    </w:p>
    <w:p w14:paraId="0C63383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708</w:t>
      </w:r>
    </w:p>
    <w:p w14:paraId="556F651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708</w:t>
      </w:r>
    </w:p>
    <w:p w14:paraId="2D85695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708</w:t>
      </w:r>
    </w:p>
    <w:p w14:paraId="7227D7F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708</w:t>
      </w:r>
    </w:p>
    <w:p w14:paraId="7D9628D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708</w:t>
      </w:r>
    </w:p>
    <w:p w14:paraId="04AA1D8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709</w:t>
      </w:r>
    </w:p>
    <w:p w14:paraId="0D3B479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709</w:t>
      </w:r>
    </w:p>
    <w:p w14:paraId="36354DC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709</w:t>
      </w:r>
    </w:p>
    <w:p w14:paraId="35F4DB47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710</w:t>
      </w:r>
    </w:p>
    <w:p w14:paraId="0D8CF76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710</w:t>
      </w:r>
    </w:p>
    <w:p w14:paraId="73FCF91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710</w:t>
      </w:r>
    </w:p>
    <w:p w14:paraId="4AEE030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710</w:t>
      </w:r>
    </w:p>
    <w:p w14:paraId="27F6618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710</w:t>
      </w:r>
    </w:p>
    <w:p w14:paraId="3208774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710</w:t>
      </w:r>
    </w:p>
    <w:p w14:paraId="09D47C3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710</w:t>
      </w:r>
    </w:p>
    <w:p w14:paraId="37AF18C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710</w:t>
      </w:r>
    </w:p>
    <w:p w14:paraId="5355BA3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1AD4E35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711</w:t>
      </w:r>
    </w:p>
    <w:p w14:paraId="7422258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711</w:t>
      </w:r>
    </w:p>
    <w:p w14:paraId="5D07346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711</w:t>
      </w:r>
    </w:p>
    <w:p w14:paraId="7871B39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711</w:t>
      </w:r>
    </w:p>
    <w:p w14:paraId="3D02E0A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712</w:t>
      </w:r>
    </w:p>
    <w:p w14:paraId="3272116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712</w:t>
      </w:r>
    </w:p>
    <w:p w14:paraId="5D12A45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712</w:t>
      </w:r>
    </w:p>
    <w:p w14:paraId="2F37641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712</w:t>
      </w:r>
    </w:p>
    <w:p w14:paraId="7B08837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712</w:t>
      </w:r>
    </w:p>
    <w:p w14:paraId="10A7C79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713</w:t>
      </w:r>
    </w:p>
    <w:p w14:paraId="0FA0CC9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713</w:t>
      </w:r>
    </w:p>
    <w:p w14:paraId="26D5837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713</w:t>
      </w:r>
    </w:p>
    <w:p w14:paraId="68203D9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713</w:t>
      </w:r>
    </w:p>
    <w:p w14:paraId="37E6FAB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332DB8F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713</w:t>
      </w:r>
    </w:p>
    <w:p w14:paraId="7C1DBE2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1C1604D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714</w:t>
      </w:r>
    </w:p>
    <w:p w14:paraId="13C4780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714</w:t>
      </w:r>
    </w:p>
    <w:p w14:paraId="733CBEA3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715</w:t>
      </w:r>
    </w:p>
    <w:p w14:paraId="7C6A723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715</w:t>
      </w:r>
    </w:p>
    <w:p w14:paraId="1AACA3B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715</w:t>
      </w:r>
    </w:p>
    <w:p w14:paraId="6C106C9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4D225B3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715</w:t>
      </w:r>
    </w:p>
    <w:p w14:paraId="3A11DA6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715</w:t>
      </w:r>
    </w:p>
    <w:p w14:paraId="59F41BD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717</w:t>
      </w:r>
    </w:p>
    <w:p w14:paraId="04DE294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718</w:t>
      </w:r>
    </w:p>
    <w:p w14:paraId="59E27EE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721</w:t>
      </w:r>
    </w:p>
    <w:p w14:paraId="612A61C4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722</w:t>
      </w:r>
    </w:p>
    <w:p w14:paraId="31F588D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722</w:t>
      </w:r>
    </w:p>
    <w:p w14:paraId="338FD53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722</w:t>
      </w:r>
    </w:p>
    <w:p w14:paraId="2FF32D1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723</w:t>
      </w:r>
    </w:p>
    <w:p w14:paraId="1F14C4B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7ACB444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723</w:t>
      </w:r>
    </w:p>
    <w:p w14:paraId="6307EAB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723</w:t>
      </w:r>
    </w:p>
    <w:p w14:paraId="41C3E62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723</w:t>
      </w:r>
    </w:p>
    <w:p w14:paraId="1361ACE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723</w:t>
      </w:r>
    </w:p>
    <w:p w14:paraId="2532027D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724</w:t>
      </w:r>
    </w:p>
    <w:p w14:paraId="0A964B9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724</w:t>
      </w:r>
    </w:p>
    <w:p w14:paraId="42DE424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724</w:t>
      </w:r>
    </w:p>
    <w:p w14:paraId="63A0C17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724</w:t>
      </w:r>
    </w:p>
    <w:p w14:paraId="292B6DE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724</w:t>
      </w:r>
    </w:p>
    <w:p w14:paraId="022488D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724</w:t>
      </w:r>
    </w:p>
    <w:p w14:paraId="4EA384D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724</w:t>
      </w:r>
    </w:p>
    <w:p w14:paraId="722BFDE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724</w:t>
      </w:r>
    </w:p>
    <w:p w14:paraId="1CB96B6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724</w:t>
      </w:r>
    </w:p>
    <w:p w14:paraId="105B180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724</w:t>
      </w:r>
    </w:p>
    <w:p w14:paraId="11B59FC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724</w:t>
      </w:r>
    </w:p>
    <w:p w14:paraId="7FC084D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724</w:t>
      </w:r>
    </w:p>
    <w:p w14:paraId="17B41DB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725</w:t>
      </w:r>
    </w:p>
    <w:p w14:paraId="73E5D75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725</w:t>
      </w:r>
    </w:p>
    <w:p w14:paraId="538406B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725</w:t>
      </w:r>
    </w:p>
    <w:p w14:paraId="0B02851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725</w:t>
      </w:r>
    </w:p>
    <w:p w14:paraId="7AB9227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725</w:t>
      </w:r>
    </w:p>
    <w:p w14:paraId="2B6D12C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725</w:t>
      </w:r>
    </w:p>
    <w:p w14:paraId="1275BEB3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726</w:t>
      </w:r>
    </w:p>
    <w:p w14:paraId="4A21962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726</w:t>
      </w:r>
    </w:p>
    <w:p w14:paraId="058AD1D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726</w:t>
      </w:r>
    </w:p>
    <w:p w14:paraId="39A1770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726</w:t>
      </w:r>
    </w:p>
    <w:p w14:paraId="02612C4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726</w:t>
      </w:r>
    </w:p>
    <w:p w14:paraId="64EC719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726</w:t>
      </w:r>
    </w:p>
    <w:p w14:paraId="5DCF7B5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727</w:t>
      </w:r>
    </w:p>
    <w:p w14:paraId="7BBC7BC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727</w:t>
      </w:r>
    </w:p>
    <w:p w14:paraId="08E51E5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727</w:t>
      </w:r>
    </w:p>
    <w:p w14:paraId="58CAC1E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728</w:t>
      </w:r>
    </w:p>
    <w:p w14:paraId="757DBF3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728</w:t>
      </w:r>
    </w:p>
    <w:p w14:paraId="741E7ED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728</w:t>
      </w:r>
    </w:p>
    <w:p w14:paraId="50F41B4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728</w:t>
      </w:r>
    </w:p>
    <w:p w14:paraId="3FC7364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728</w:t>
      </w:r>
    </w:p>
    <w:p w14:paraId="587B1B1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728</w:t>
      </w:r>
    </w:p>
    <w:p w14:paraId="05CA0EA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731</w:t>
      </w:r>
    </w:p>
    <w:p w14:paraId="33A0EE5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732</w:t>
      </w:r>
    </w:p>
    <w:p w14:paraId="3FE458F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735</w:t>
      </w:r>
    </w:p>
    <w:p w14:paraId="3636FCDD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736</w:t>
      </w:r>
    </w:p>
    <w:p w14:paraId="768F760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736</w:t>
      </w:r>
    </w:p>
    <w:p w14:paraId="78B0299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736</w:t>
      </w:r>
    </w:p>
    <w:p w14:paraId="193926B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737</w:t>
      </w:r>
    </w:p>
    <w:p w14:paraId="408EA9E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737</w:t>
      </w:r>
    </w:p>
    <w:p w14:paraId="3C19971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737</w:t>
      </w:r>
    </w:p>
    <w:p w14:paraId="3CC6AE8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737</w:t>
      </w:r>
    </w:p>
    <w:p w14:paraId="2D21D14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737</w:t>
      </w:r>
    </w:p>
    <w:p w14:paraId="056643A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737</w:t>
      </w:r>
    </w:p>
    <w:p w14:paraId="3F3EDDC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738</w:t>
      </w:r>
    </w:p>
    <w:p w14:paraId="69CEC8E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738</w:t>
      </w:r>
    </w:p>
    <w:p w14:paraId="3CFEF75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10.4A_1.2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738</w:t>
      </w:r>
    </w:p>
    <w:p w14:paraId="1C63131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738</w:t>
      </w:r>
    </w:p>
    <w:p w14:paraId="1FDFBDA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738</w:t>
      </w:r>
    </w:p>
    <w:p w14:paraId="657AC1B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738</w:t>
      </w:r>
    </w:p>
    <w:p w14:paraId="3167AAA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738</w:t>
      </w:r>
    </w:p>
    <w:p w14:paraId="710BBD6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738</w:t>
      </w:r>
    </w:p>
    <w:p w14:paraId="6A6F3E9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738</w:t>
      </w:r>
    </w:p>
    <w:p w14:paraId="48C0023D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738</w:t>
      </w:r>
    </w:p>
    <w:p w14:paraId="0922B58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738</w:t>
      </w:r>
    </w:p>
    <w:p w14:paraId="139ACDF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738</w:t>
      </w:r>
    </w:p>
    <w:p w14:paraId="34DB5E7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739</w:t>
      </w:r>
    </w:p>
    <w:p w14:paraId="5EC47CE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739</w:t>
      </w:r>
    </w:p>
    <w:p w14:paraId="32F8C38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739</w:t>
      </w:r>
    </w:p>
    <w:p w14:paraId="0C71AD1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739</w:t>
      </w:r>
    </w:p>
    <w:p w14:paraId="000A3B2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739</w:t>
      </w:r>
    </w:p>
    <w:p w14:paraId="238BFAF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739</w:t>
      </w:r>
    </w:p>
    <w:p w14:paraId="4C26DD1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740</w:t>
      </w:r>
    </w:p>
    <w:p w14:paraId="09FCDEA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740</w:t>
      </w:r>
    </w:p>
    <w:p w14:paraId="44F5721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740</w:t>
      </w:r>
    </w:p>
    <w:p w14:paraId="1726F7F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740</w:t>
      </w:r>
    </w:p>
    <w:p w14:paraId="4D043C4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740</w:t>
      </w:r>
    </w:p>
    <w:p w14:paraId="3689B02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740</w:t>
      </w:r>
    </w:p>
    <w:p w14:paraId="5B36EC9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741</w:t>
      </w:r>
    </w:p>
    <w:p w14:paraId="651FD17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741</w:t>
      </w:r>
    </w:p>
    <w:p w14:paraId="10B4D12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741</w:t>
      </w:r>
    </w:p>
    <w:p w14:paraId="03C87ABF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742</w:t>
      </w:r>
    </w:p>
    <w:p w14:paraId="3D199FF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742</w:t>
      </w:r>
    </w:p>
    <w:p w14:paraId="1B1BAC5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742</w:t>
      </w:r>
    </w:p>
    <w:p w14:paraId="0FB0448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742</w:t>
      </w:r>
    </w:p>
    <w:p w14:paraId="7840BEB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742</w:t>
      </w:r>
    </w:p>
    <w:p w14:paraId="66E2232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742</w:t>
      </w:r>
    </w:p>
    <w:p w14:paraId="0C6AE4D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742</w:t>
      </w:r>
    </w:p>
    <w:p w14:paraId="7BD9A78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742</w:t>
      </w:r>
    </w:p>
    <w:p w14:paraId="67FCD25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743</w:t>
      </w:r>
    </w:p>
    <w:p w14:paraId="691D330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743</w:t>
      </w:r>
    </w:p>
    <w:p w14:paraId="203BB04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2CE706C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35FC292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743</w:t>
      </w:r>
    </w:p>
    <w:p w14:paraId="25C4B39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743</w:t>
      </w:r>
    </w:p>
    <w:p w14:paraId="062A4E3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743</w:t>
      </w:r>
    </w:p>
    <w:p w14:paraId="2007942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744</w:t>
      </w:r>
    </w:p>
    <w:p w14:paraId="5DCCA0B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744</w:t>
      </w:r>
    </w:p>
    <w:p w14:paraId="0E3F98C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744</w:t>
      </w:r>
    </w:p>
    <w:p w14:paraId="38D4D88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749</w:t>
      </w:r>
    </w:p>
    <w:p w14:paraId="5883321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750</w:t>
      </w:r>
    </w:p>
    <w:p w14:paraId="3C24A88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755</w:t>
      </w:r>
    </w:p>
    <w:p w14:paraId="6561B0D5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757</w:t>
      </w:r>
    </w:p>
    <w:p w14:paraId="6FC9D64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757</w:t>
      </w:r>
    </w:p>
    <w:p w14:paraId="2D2D9DF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757</w:t>
      </w:r>
    </w:p>
    <w:p w14:paraId="4A1297B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757</w:t>
      </w:r>
    </w:p>
    <w:p w14:paraId="46528EF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757</w:t>
      </w:r>
    </w:p>
    <w:p w14:paraId="6844350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757</w:t>
      </w:r>
    </w:p>
    <w:p w14:paraId="1BB36BC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758</w:t>
      </w:r>
    </w:p>
    <w:p w14:paraId="4D3B163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758</w:t>
      </w:r>
    </w:p>
    <w:p w14:paraId="6ECF78F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758</w:t>
      </w:r>
    </w:p>
    <w:p w14:paraId="286199A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763</w:t>
      </w:r>
    </w:p>
    <w:p w14:paraId="434FFBA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764</w:t>
      </w:r>
    </w:p>
    <w:p w14:paraId="6E76E02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770</w:t>
      </w:r>
    </w:p>
    <w:p w14:paraId="618337B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773</w:t>
      </w:r>
    </w:p>
    <w:p w14:paraId="01FDAD8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773</w:t>
      </w:r>
    </w:p>
    <w:p w14:paraId="7BF67DB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773</w:t>
      </w:r>
    </w:p>
    <w:p w14:paraId="3A41AA6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773</w:t>
      </w:r>
    </w:p>
    <w:p w14:paraId="04320E0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774</w:t>
      </w:r>
    </w:p>
    <w:p w14:paraId="0F4FE9C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774</w:t>
      </w:r>
    </w:p>
    <w:p w14:paraId="07C8074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777</w:t>
      </w:r>
    </w:p>
    <w:p w14:paraId="1FCB168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778</w:t>
      </w:r>
    </w:p>
    <w:p w14:paraId="4D2C826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783</w:t>
      </w:r>
    </w:p>
    <w:p w14:paraId="3F92795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784</w:t>
      </w:r>
    </w:p>
    <w:p w14:paraId="7145B7A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784</w:t>
      </w:r>
    </w:p>
    <w:p w14:paraId="1AA257B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784</w:t>
      </w:r>
    </w:p>
    <w:p w14:paraId="610C7C4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784</w:t>
      </w:r>
    </w:p>
    <w:p w14:paraId="37084D0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784</w:t>
      </w:r>
    </w:p>
    <w:p w14:paraId="547F662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784</w:t>
      </w:r>
    </w:p>
    <w:p w14:paraId="367E958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788</w:t>
      </w:r>
    </w:p>
    <w:p w14:paraId="313B07B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789</w:t>
      </w:r>
    </w:p>
    <w:p w14:paraId="40A4407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794</w:t>
      </w:r>
    </w:p>
    <w:p w14:paraId="7848E8AB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795</w:t>
      </w:r>
    </w:p>
    <w:p w14:paraId="2012DC1D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795</w:t>
      </w:r>
    </w:p>
    <w:p w14:paraId="0E92FEE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795</w:t>
      </w:r>
    </w:p>
    <w:p w14:paraId="3849D0D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795</w:t>
      </w:r>
    </w:p>
    <w:p w14:paraId="02DE8C2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795</w:t>
      </w:r>
    </w:p>
    <w:p w14:paraId="2EB43E5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795</w:t>
      </w:r>
    </w:p>
    <w:p w14:paraId="53C7641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795</w:t>
      </w:r>
    </w:p>
    <w:p w14:paraId="2357E62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795</w:t>
      </w:r>
    </w:p>
    <w:p w14:paraId="7E26370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796</w:t>
      </w:r>
    </w:p>
    <w:p w14:paraId="1B1A940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796</w:t>
      </w:r>
    </w:p>
    <w:p w14:paraId="65AD0A0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798</w:t>
      </w:r>
    </w:p>
    <w:p w14:paraId="3A66D80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799</w:t>
      </w:r>
    </w:p>
    <w:p w14:paraId="167A7FC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799</w:t>
      </w:r>
    </w:p>
    <w:p w14:paraId="7485AD9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799</w:t>
      </w:r>
    </w:p>
    <w:p w14:paraId="47617D0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799</w:t>
      </w:r>
    </w:p>
    <w:p w14:paraId="02075E0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799</w:t>
      </w:r>
    </w:p>
    <w:p w14:paraId="6FAEE12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799</w:t>
      </w:r>
    </w:p>
    <w:p w14:paraId="230047E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800</w:t>
      </w:r>
    </w:p>
    <w:p w14:paraId="5CD30BE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800</w:t>
      </w:r>
    </w:p>
    <w:p w14:paraId="277CBCD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801</w:t>
      </w:r>
    </w:p>
    <w:p w14:paraId="7764693A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802</w:t>
      </w:r>
    </w:p>
    <w:p w14:paraId="6225C4F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802</w:t>
      </w:r>
    </w:p>
    <w:p w14:paraId="5E020AF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802</w:t>
      </w:r>
    </w:p>
    <w:p w14:paraId="0F6BEB1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802</w:t>
      </w:r>
    </w:p>
    <w:p w14:paraId="3A26BC2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802</w:t>
      </w:r>
    </w:p>
    <w:p w14:paraId="7B0C119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802</w:t>
      </w:r>
    </w:p>
    <w:p w14:paraId="190C5C6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802</w:t>
      </w:r>
    </w:p>
    <w:p w14:paraId="0A42717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802</w:t>
      </w:r>
    </w:p>
    <w:p w14:paraId="320831C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802</w:t>
      </w:r>
    </w:p>
    <w:p w14:paraId="7F6AA50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802</w:t>
      </w:r>
    </w:p>
    <w:p w14:paraId="394A533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802</w:t>
      </w:r>
    </w:p>
    <w:p w14:paraId="7368267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802</w:t>
      </w:r>
    </w:p>
    <w:p w14:paraId="7D99C01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802</w:t>
      </w:r>
    </w:p>
    <w:p w14:paraId="0E6ADFD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803</w:t>
      </w:r>
    </w:p>
    <w:p w14:paraId="3519F87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803</w:t>
      </w:r>
    </w:p>
    <w:p w14:paraId="405E0AB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803</w:t>
      </w:r>
    </w:p>
    <w:p w14:paraId="72CE7A6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804</w:t>
      </w:r>
    </w:p>
    <w:p w14:paraId="763BA74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806</w:t>
      </w:r>
    </w:p>
    <w:p w14:paraId="698D160C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807</w:t>
      </w:r>
    </w:p>
    <w:p w14:paraId="6493C0A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1353590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7F8C4E5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808</w:t>
      </w:r>
    </w:p>
    <w:p w14:paraId="44A755A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628D918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6C15BCA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808</w:t>
      </w:r>
    </w:p>
    <w:p w14:paraId="18F3BBE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808</w:t>
      </w:r>
    </w:p>
    <w:p w14:paraId="597D117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11.2A.5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810</w:t>
      </w:r>
    </w:p>
    <w:p w14:paraId="2E130B8C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810</w:t>
      </w:r>
    </w:p>
    <w:p w14:paraId="2BAEB82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810</w:t>
      </w:r>
    </w:p>
    <w:p w14:paraId="68DA7B4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810</w:t>
      </w:r>
    </w:p>
    <w:p w14:paraId="20B8B3A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810</w:t>
      </w:r>
    </w:p>
    <w:p w14:paraId="68D0EB7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810</w:t>
      </w:r>
    </w:p>
    <w:p w14:paraId="31E6910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810</w:t>
      </w:r>
    </w:p>
    <w:p w14:paraId="7557382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810</w:t>
      </w:r>
    </w:p>
    <w:p w14:paraId="2E11EBE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810</w:t>
      </w:r>
    </w:p>
    <w:p w14:paraId="0093347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810</w:t>
      </w:r>
    </w:p>
    <w:p w14:paraId="2A507A45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811</w:t>
      </w:r>
    </w:p>
    <w:p w14:paraId="6C6F760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811</w:t>
      </w:r>
    </w:p>
    <w:p w14:paraId="0B0F71B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811</w:t>
      </w:r>
    </w:p>
    <w:p w14:paraId="6A89B40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811</w:t>
      </w:r>
    </w:p>
    <w:p w14:paraId="3FCC156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811</w:t>
      </w:r>
    </w:p>
    <w:p w14:paraId="135E1EB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811</w:t>
      </w:r>
    </w:p>
    <w:p w14:paraId="1CCCDD1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811</w:t>
      </w:r>
    </w:p>
    <w:p w14:paraId="7A4BC02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812</w:t>
      </w:r>
    </w:p>
    <w:p w14:paraId="4717ACD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814</w:t>
      </w:r>
    </w:p>
    <w:p w14:paraId="724E02E0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815</w:t>
      </w:r>
    </w:p>
    <w:p w14:paraId="35D13E9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815</w:t>
      </w:r>
    </w:p>
    <w:p w14:paraId="375BF4F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815</w:t>
      </w:r>
    </w:p>
    <w:p w14:paraId="5DD158B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816</w:t>
      </w:r>
    </w:p>
    <w:p w14:paraId="4345F63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816</w:t>
      </w:r>
    </w:p>
    <w:p w14:paraId="6E02A41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816</w:t>
      </w:r>
    </w:p>
    <w:p w14:paraId="765E14F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816</w:t>
      </w:r>
    </w:p>
    <w:p w14:paraId="125654D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816</w:t>
      </w:r>
    </w:p>
    <w:p w14:paraId="1502911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818</w:t>
      </w:r>
    </w:p>
    <w:p w14:paraId="1E858517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818</w:t>
      </w:r>
    </w:p>
    <w:p w14:paraId="034F736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818</w:t>
      </w:r>
    </w:p>
    <w:p w14:paraId="1A0A610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818</w:t>
      </w:r>
    </w:p>
    <w:p w14:paraId="1B38142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818</w:t>
      </w:r>
    </w:p>
    <w:p w14:paraId="5169A36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818</w:t>
      </w:r>
    </w:p>
    <w:p w14:paraId="5CAFCAE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818</w:t>
      </w:r>
    </w:p>
    <w:p w14:paraId="5F085AE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818</w:t>
      </w:r>
    </w:p>
    <w:p w14:paraId="5E955A3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818</w:t>
      </w:r>
    </w:p>
    <w:p w14:paraId="22B1DBB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818</w:t>
      </w:r>
    </w:p>
    <w:p w14:paraId="1C4629F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819</w:t>
      </w:r>
    </w:p>
    <w:p w14:paraId="4AC4843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819</w:t>
      </w:r>
    </w:p>
    <w:p w14:paraId="7011984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819</w:t>
      </w:r>
    </w:p>
    <w:p w14:paraId="6E0CF67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819</w:t>
      </w:r>
    </w:p>
    <w:p w14:paraId="02586FD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819</w:t>
      </w:r>
    </w:p>
    <w:p w14:paraId="15C6D2D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819</w:t>
      </w:r>
    </w:p>
    <w:p w14:paraId="079325C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819</w:t>
      </w:r>
    </w:p>
    <w:p w14:paraId="331CF91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820</w:t>
      </w:r>
    </w:p>
    <w:p w14:paraId="798CD13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824</w:t>
      </w:r>
    </w:p>
    <w:p w14:paraId="2A43912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825</w:t>
      </w:r>
    </w:p>
    <w:p w14:paraId="7D24ABB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825</w:t>
      </w:r>
    </w:p>
    <w:p w14:paraId="02DD1CF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825</w:t>
      </w:r>
    </w:p>
    <w:p w14:paraId="77AD2FA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825</w:t>
      </w:r>
    </w:p>
    <w:p w14:paraId="4A09360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825</w:t>
      </w:r>
    </w:p>
    <w:p w14:paraId="5E6A120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825</w:t>
      </w:r>
    </w:p>
    <w:p w14:paraId="2642FAA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825</w:t>
      </w:r>
    </w:p>
    <w:p w14:paraId="7295A2A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825</w:t>
      </w:r>
    </w:p>
    <w:p w14:paraId="718E4C1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828</w:t>
      </w:r>
    </w:p>
    <w:p w14:paraId="7B0A03C4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828</w:t>
      </w:r>
    </w:p>
    <w:p w14:paraId="4A3F685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828</w:t>
      </w:r>
    </w:p>
    <w:p w14:paraId="7D91DDD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828</w:t>
      </w:r>
    </w:p>
    <w:p w14:paraId="5FF868F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828</w:t>
      </w:r>
    </w:p>
    <w:p w14:paraId="57DF4F8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829</w:t>
      </w:r>
    </w:p>
    <w:p w14:paraId="2CFBB82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829</w:t>
      </w:r>
    </w:p>
    <w:p w14:paraId="4FD57C0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11.4B.4.2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829</w:t>
      </w:r>
    </w:p>
    <w:p w14:paraId="4C03DEA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829</w:t>
      </w:r>
    </w:p>
    <w:p w14:paraId="4B826D4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829</w:t>
      </w:r>
    </w:p>
    <w:p w14:paraId="65A76C93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829</w:t>
      </w:r>
    </w:p>
    <w:p w14:paraId="62FD222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829</w:t>
      </w:r>
    </w:p>
    <w:p w14:paraId="24155CA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829</w:t>
      </w:r>
    </w:p>
    <w:p w14:paraId="6290955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829</w:t>
      </w:r>
    </w:p>
    <w:p w14:paraId="5FBDEB3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830</w:t>
      </w:r>
    </w:p>
    <w:p w14:paraId="13F4A6A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830</w:t>
      </w:r>
    </w:p>
    <w:p w14:paraId="2BAACF3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830</w:t>
      </w:r>
    </w:p>
    <w:p w14:paraId="52DCCD7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830</w:t>
      </w:r>
    </w:p>
    <w:p w14:paraId="7BC44A6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832</w:t>
      </w:r>
    </w:p>
    <w:p w14:paraId="3467B713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833</w:t>
      </w:r>
    </w:p>
    <w:p w14:paraId="09E7236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0345F58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2DE9A82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77E4545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0D8416E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1F6F3D1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834</w:t>
      </w:r>
    </w:p>
    <w:p w14:paraId="098846E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4C1586D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836</w:t>
      </w:r>
    </w:p>
    <w:p w14:paraId="70E33F1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836</w:t>
      </w:r>
    </w:p>
    <w:p w14:paraId="58F87D1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4FE4DC6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19E8934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836</w:t>
      </w:r>
    </w:p>
    <w:p w14:paraId="0A67745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836</w:t>
      </w:r>
    </w:p>
    <w:p w14:paraId="3DE7347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836</w:t>
      </w:r>
    </w:p>
    <w:p w14:paraId="69D5045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836</w:t>
      </w:r>
    </w:p>
    <w:p w14:paraId="2C1527A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836</w:t>
      </w:r>
    </w:p>
    <w:p w14:paraId="429FBAB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11.5B.5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836</w:t>
      </w:r>
    </w:p>
    <w:p w14:paraId="04C9DD8A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836</w:t>
      </w:r>
    </w:p>
    <w:p w14:paraId="4F44A450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836</w:t>
      </w:r>
    </w:p>
    <w:p w14:paraId="17607F3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837</w:t>
      </w:r>
    </w:p>
    <w:p w14:paraId="6BFCEE8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837</w:t>
      </w:r>
    </w:p>
    <w:p w14:paraId="61581F9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837</w:t>
      </w:r>
    </w:p>
    <w:p w14:paraId="0CC1B11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837</w:t>
      </w:r>
    </w:p>
    <w:p w14:paraId="7DB2834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837</w:t>
      </w:r>
    </w:p>
    <w:p w14:paraId="4463648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838</w:t>
      </w:r>
    </w:p>
    <w:p w14:paraId="341392B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838</w:t>
      </w:r>
    </w:p>
    <w:p w14:paraId="6DF1296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838</w:t>
      </w:r>
    </w:p>
    <w:p w14:paraId="57CD94C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839</w:t>
      </w:r>
    </w:p>
    <w:p w14:paraId="04D2749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840</w:t>
      </w:r>
    </w:p>
    <w:p w14:paraId="18CF587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842</w:t>
      </w:r>
    </w:p>
    <w:p w14:paraId="65827D8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842</w:t>
      </w:r>
    </w:p>
    <w:p w14:paraId="5A15FD1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843</w:t>
      </w:r>
    </w:p>
    <w:p w14:paraId="189AD71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843</w:t>
      </w:r>
    </w:p>
    <w:p w14:paraId="073A334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843</w:t>
      </w:r>
    </w:p>
    <w:p w14:paraId="5ECDB47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844</w:t>
      </w:r>
    </w:p>
    <w:p w14:paraId="1490D6E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844</w:t>
      </w:r>
    </w:p>
    <w:p w14:paraId="1391331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4460A9C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844</w:t>
      </w:r>
    </w:p>
    <w:p w14:paraId="4B5F1821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846</w:t>
      </w:r>
    </w:p>
    <w:p w14:paraId="1A2D911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Bluetooth identification</w:t>
      </w:r>
      <w:r>
        <w:rPr>
          <w:noProof/>
        </w:rPr>
        <w:tab/>
        <w:t>846</w:t>
      </w:r>
    </w:p>
    <w:p w14:paraId="6123F6C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846</w:t>
      </w:r>
    </w:p>
    <w:p w14:paraId="3BBFC8F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846</w:t>
      </w:r>
    </w:p>
    <w:p w14:paraId="478DE2A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846</w:t>
      </w:r>
    </w:p>
    <w:p w14:paraId="293C231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846</w:t>
      </w:r>
    </w:p>
    <w:p w14:paraId="031AF2B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846</w:t>
      </w:r>
    </w:p>
    <w:p w14:paraId="3BDE034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847</w:t>
      </w:r>
    </w:p>
    <w:p w14:paraId="4F30F93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847</w:t>
      </w:r>
    </w:p>
    <w:p w14:paraId="24D485F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848</w:t>
      </w:r>
    </w:p>
    <w:p w14:paraId="08246BA4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lastRenderedPageBreak/>
        <w:t>13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850</w:t>
      </w:r>
    </w:p>
    <w:p w14:paraId="78421F4F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850</w:t>
      </w:r>
    </w:p>
    <w:p w14:paraId="1BB80466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851</w:t>
      </w:r>
    </w:p>
    <w:p w14:paraId="7D8D89B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851</w:t>
      </w:r>
    </w:p>
    <w:p w14:paraId="39E8B7A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851</w:t>
      </w:r>
    </w:p>
    <w:p w14:paraId="2FD94B1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851</w:t>
      </w:r>
    </w:p>
    <w:p w14:paraId="3E21B22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851</w:t>
      </w:r>
    </w:p>
    <w:p w14:paraId="2DBB657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851</w:t>
      </w:r>
    </w:p>
    <w:p w14:paraId="093173E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853</w:t>
      </w:r>
    </w:p>
    <w:p w14:paraId="4937682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853</w:t>
      </w:r>
    </w:p>
    <w:p w14:paraId="6DA3DC8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853</w:t>
      </w:r>
    </w:p>
    <w:p w14:paraId="4250665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854</w:t>
      </w:r>
    </w:p>
    <w:p w14:paraId="2172C0B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855</w:t>
      </w:r>
    </w:p>
    <w:p w14:paraId="4A59082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856</w:t>
      </w:r>
    </w:p>
    <w:p w14:paraId="549A6C7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856</w:t>
      </w:r>
    </w:p>
    <w:p w14:paraId="433F5F0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857</w:t>
      </w:r>
    </w:p>
    <w:p w14:paraId="712D74E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857</w:t>
      </w:r>
    </w:p>
    <w:p w14:paraId="77EB525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857</w:t>
      </w:r>
    </w:p>
    <w:p w14:paraId="19C357F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858</w:t>
      </w:r>
    </w:p>
    <w:p w14:paraId="761319D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858</w:t>
      </w:r>
    </w:p>
    <w:p w14:paraId="55D2346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859</w:t>
      </w:r>
    </w:p>
    <w:p w14:paraId="7C31265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859</w:t>
      </w:r>
    </w:p>
    <w:p w14:paraId="04999A8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860</w:t>
      </w:r>
    </w:p>
    <w:p w14:paraId="13CAC1E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861</w:t>
      </w:r>
    </w:p>
    <w:p w14:paraId="647D9AF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861</w:t>
      </w:r>
    </w:p>
    <w:p w14:paraId="41AF3D6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862</w:t>
      </w:r>
    </w:p>
    <w:p w14:paraId="7AD3E81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862</w:t>
      </w:r>
    </w:p>
    <w:p w14:paraId="2E7CB43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862</w:t>
      </w:r>
    </w:p>
    <w:p w14:paraId="011AA2C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863</w:t>
      </w:r>
    </w:p>
    <w:p w14:paraId="75E3B5B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863</w:t>
      </w:r>
    </w:p>
    <w:p w14:paraId="3BBEE5E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864</w:t>
      </w:r>
    </w:p>
    <w:p w14:paraId="2586ABC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864</w:t>
      </w:r>
    </w:p>
    <w:p w14:paraId="3A77E6F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865</w:t>
      </w:r>
    </w:p>
    <w:p w14:paraId="24E4D2D3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866</w:t>
      </w:r>
    </w:p>
    <w:p w14:paraId="79789F7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866</w:t>
      </w:r>
    </w:p>
    <w:p w14:paraId="238BC9D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867</w:t>
      </w:r>
    </w:p>
    <w:p w14:paraId="44CB1CF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867</w:t>
      </w:r>
    </w:p>
    <w:p w14:paraId="3F22093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867</w:t>
      </w:r>
    </w:p>
    <w:p w14:paraId="17C9522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868</w:t>
      </w:r>
    </w:p>
    <w:p w14:paraId="2160CE8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868</w:t>
      </w:r>
    </w:p>
    <w:p w14:paraId="19E0B5C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869</w:t>
      </w:r>
    </w:p>
    <w:p w14:paraId="5CAAD38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870</w:t>
      </w:r>
    </w:p>
    <w:p w14:paraId="2082F23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870</w:t>
      </w:r>
    </w:p>
    <w:p w14:paraId="5A93C71B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872</w:t>
      </w:r>
    </w:p>
    <w:p w14:paraId="724A327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872</w:t>
      </w:r>
    </w:p>
    <w:p w14:paraId="237E1EE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872</w:t>
      </w:r>
    </w:p>
    <w:p w14:paraId="38733AB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872</w:t>
      </w:r>
    </w:p>
    <w:p w14:paraId="37A1237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3BD9D4D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873</w:t>
      </w:r>
    </w:p>
    <w:p w14:paraId="2EC7CCD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873</w:t>
      </w:r>
    </w:p>
    <w:p w14:paraId="420A5AE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874</w:t>
      </w:r>
    </w:p>
    <w:p w14:paraId="224E20F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875</w:t>
      </w:r>
    </w:p>
    <w:p w14:paraId="2A54784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875</w:t>
      </w:r>
    </w:p>
    <w:p w14:paraId="05972AFE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877</w:t>
      </w:r>
    </w:p>
    <w:p w14:paraId="1358F4A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877</w:t>
      </w:r>
    </w:p>
    <w:p w14:paraId="56AF05E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877</w:t>
      </w:r>
    </w:p>
    <w:p w14:paraId="1382818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877</w:t>
      </w:r>
    </w:p>
    <w:p w14:paraId="10B0EA1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877</w:t>
      </w:r>
    </w:p>
    <w:p w14:paraId="6E12705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878</w:t>
      </w:r>
    </w:p>
    <w:p w14:paraId="546BB11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878</w:t>
      </w:r>
    </w:p>
    <w:p w14:paraId="427574E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2F13A36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13.6.5.3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1F718C0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881</w:t>
      </w:r>
    </w:p>
    <w:p w14:paraId="6216A770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882</w:t>
      </w:r>
    </w:p>
    <w:p w14:paraId="1A224FE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882</w:t>
      </w:r>
    </w:p>
    <w:p w14:paraId="3161019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883</w:t>
      </w:r>
    </w:p>
    <w:p w14:paraId="7186535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883</w:t>
      </w:r>
    </w:p>
    <w:p w14:paraId="49393DB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883</w:t>
      </w:r>
    </w:p>
    <w:p w14:paraId="3401D6B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883</w:t>
      </w:r>
    </w:p>
    <w:p w14:paraId="45973BF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883</w:t>
      </w:r>
    </w:p>
    <w:p w14:paraId="55E54F5F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883</w:t>
      </w:r>
    </w:p>
    <w:p w14:paraId="5922D005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883</w:t>
      </w:r>
    </w:p>
    <w:p w14:paraId="279327DC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883</w:t>
      </w:r>
    </w:p>
    <w:p w14:paraId="536CE6C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883</w:t>
      </w:r>
    </w:p>
    <w:p w14:paraId="13DF5C6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883</w:t>
      </w:r>
    </w:p>
    <w:p w14:paraId="7AE8C70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883</w:t>
      </w:r>
    </w:p>
    <w:p w14:paraId="4F27B7F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883</w:t>
      </w:r>
    </w:p>
    <w:p w14:paraId="41CA9FD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885</w:t>
      </w:r>
    </w:p>
    <w:p w14:paraId="156375D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885</w:t>
      </w:r>
    </w:p>
    <w:p w14:paraId="23ABA3E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885</w:t>
      </w:r>
    </w:p>
    <w:p w14:paraId="0ABC7C2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886</w:t>
      </w:r>
    </w:p>
    <w:p w14:paraId="7BF317A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896</w:t>
      </w:r>
    </w:p>
    <w:p w14:paraId="37DFC38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901</w:t>
      </w:r>
    </w:p>
    <w:p w14:paraId="1E5BF15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901</w:t>
      </w:r>
    </w:p>
    <w:p w14:paraId="4845BF3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901</w:t>
      </w:r>
    </w:p>
    <w:p w14:paraId="36C668F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901</w:t>
      </w:r>
    </w:p>
    <w:p w14:paraId="74B4C0F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902</w:t>
      </w:r>
    </w:p>
    <w:p w14:paraId="555B8E4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902</w:t>
      </w:r>
    </w:p>
    <w:p w14:paraId="346E562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902</w:t>
      </w:r>
    </w:p>
    <w:p w14:paraId="07EC8CB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902</w:t>
      </w:r>
    </w:p>
    <w:p w14:paraId="18DDDFF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906</w:t>
      </w:r>
    </w:p>
    <w:p w14:paraId="12E661D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911</w:t>
      </w:r>
    </w:p>
    <w:p w14:paraId="2B4393A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911</w:t>
      </w:r>
    </w:p>
    <w:p w14:paraId="5A832EE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911</w:t>
      </w:r>
    </w:p>
    <w:p w14:paraId="75AB1C3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911</w:t>
      </w:r>
    </w:p>
    <w:p w14:paraId="40669B6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911</w:t>
      </w:r>
    </w:p>
    <w:p w14:paraId="3B64E9C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911</w:t>
      </w:r>
    </w:p>
    <w:p w14:paraId="296960F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912</w:t>
      </w:r>
    </w:p>
    <w:p w14:paraId="4AB8DBB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912</w:t>
      </w:r>
    </w:p>
    <w:p w14:paraId="30D2A18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923</w:t>
      </w:r>
    </w:p>
    <w:p w14:paraId="1B8A7C0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14</w:t>
      </w:r>
      <w:r w:rsidRPr="00A40E02">
        <w:rPr>
          <w:rFonts w:eastAsia="SimSun"/>
          <w:noProof/>
          <w:lang w:eastAsia="en-US"/>
        </w:rPr>
        <w:t>.</w:t>
      </w:r>
      <w:r w:rsidRPr="00A40E02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930</w:t>
      </w:r>
    </w:p>
    <w:p w14:paraId="2AC5BC5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14.2</w:t>
      </w:r>
      <w:r w:rsidRPr="00A40E02">
        <w:rPr>
          <w:rFonts w:eastAsia="SimSun"/>
          <w:noProof/>
          <w:lang w:eastAsia="en-US"/>
        </w:rPr>
        <w:t>.</w:t>
      </w:r>
      <w:r w:rsidRPr="00A40E02">
        <w:rPr>
          <w:rFonts w:eastAsia="SimSun"/>
          <w:noProof/>
          <w:lang w:eastAsia="zh-CN"/>
        </w:rPr>
        <w:t>4.</w:t>
      </w:r>
      <w:r w:rsidRPr="00A40E02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930</w:t>
      </w:r>
    </w:p>
    <w:p w14:paraId="7ED62EB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14.2</w:t>
      </w:r>
      <w:r w:rsidRPr="00A40E02">
        <w:rPr>
          <w:rFonts w:eastAsia="SimSun"/>
          <w:noProof/>
          <w:lang w:eastAsia="en-US"/>
        </w:rPr>
        <w:t>.</w:t>
      </w:r>
      <w:r w:rsidRPr="00A40E02">
        <w:rPr>
          <w:rFonts w:eastAsia="SimSun"/>
          <w:noProof/>
          <w:lang w:eastAsia="zh-CN"/>
        </w:rPr>
        <w:t>4.</w:t>
      </w:r>
      <w:r w:rsidRPr="00A40E02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930</w:t>
      </w:r>
    </w:p>
    <w:p w14:paraId="79CBF52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930</w:t>
      </w:r>
    </w:p>
    <w:p w14:paraId="2088D9F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14.2</w:t>
      </w:r>
      <w:r w:rsidRPr="00A40E02">
        <w:rPr>
          <w:rFonts w:eastAsia="SimSun"/>
          <w:noProof/>
          <w:lang w:eastAsia="en-US"/>
        </w:rPr>
        <w:t>.</w:t>
      </w:r>
      <w:r w:rsidRPr="00A40E02">
        <w:rPr>
          <w:rFonts w:eastAsia="SimSun"/>
          <w:noProof/>
          <w:lang w:eastAsia="zh-CN"/>
        </w:rPr>
        <w:t>4.</w:t>
      </w:r>
      <w:r w:rsidRPr="00A40E02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930</w:t>
      </w:r>
    </w:p>
    <w:p w14:paraId="3D1EE23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14.2</w:t>
      </w:r>
      <w:r w:rsidRPr="00A40E02">
        <w:rPr>
          <w:rFonts w:eastAsia="SimSun"/>
          <w:noProof/>
          <w:lang w:eastAsia="en-US"/>
        </w:rPr>
        <w:t>.</w:t>
      </w:r>
      <w:r w:rsidRPr="00A40E02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930</w:t>
      </w:r>
    </w:p>
    <w:p w14:paraId="64D98A7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14.2</w:t>
      </w:r>
      <w:r w:rsidRPr="00A40E02">
        <w:rPr>
          <w:rFonts w:eastAsia="SimSun"/>
          <w:noProof/>
          <w:lang w:eastAsia="en-US"/>
        </w:rPr>
        <w:t>.</w:t>
      </w:r>
      <w:r w:rsidRPr="00A40E02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931</w:t>
      </w:r>
    </w:p>
    <w:p w14:paraId="08A19DF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14.2</w:t>
      </w:r>
      <w:r w:rsidRPr="00A40E02">
        <w:rPr>
          <w:rFonts w:eastAsia="SimSun"/>
          <w:noProof/>
          <w:lang w:eastAsia="en-US"/>
        </w:rPr>
        <w:t>.</w:t>
      </w:r>
      <w:r w:rsidRPr="00A40E02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931</w:t>
      </w:r>
    </w:p>
    <w:p w14:paraId="3B36096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14.2</w:t>
      </w:r>
      <w:r w:rsidRPr="00A40E02">
        <w:rPr>
          <w:rFonts w:eastAsia="SimSun"/>
          <w:noProof/>
          <w:lang w:eastAsia="en-US"/>
        </w:rPr>
        <w:t>.</w:t>
      </w:r>
      <w:r w:rsidRPr="00A40E02">
        <w:rPr>
          <w:rFonts w:eastAsia="SimSun"/>
          <w:noProof/>
          <w:lang w:eastAsia="zh-CN"/>
        </w:rPr>
        <w:t>4.</w:t>
      </w:r>
      <w:r w:rsidRPr="00A40E02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941</w:t>
      </w:r>
    </w:p>
    <w:p w14:paraId="2313E49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14.2.5</w:t>
      </w:r>
      <w:r>
        <w:rPr>
          <w:noProof/>
        </w:rPr>
        <w:t xml:space="preserve"> to </w:t>
      </w:r>
      <w:r>
        <w:rPr>
          <w:noProof/>
          <w:lang w:eastAsia="zh-CN"/>
        </w:rPr>
        <w:t>14.2.7</w:t>
      </w:r>
      <w:r>
        <w:rPr>
          <w:noProof/>
        </w:rPr>
        <w:tab/>
        <w:t>947</w:t>
      </w:r>
    </w:p>
    <w:p w14:paraId="4D34B6A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947</w:t>
      </w:r>
    </w:p>
    <w:p w14:paraId="7A507AB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947</w:t>
      </w:r>
    </w:p>
    <w:p w14:paraId="7C817C7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947</w:t>
      </w:r>
    </w:p>
    <w:p w14:paraId="0E9129A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947</w:t>
      </w:r>
    </w:p>
    <w:p w14:paraId="71F8346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950</w:t>
      </w:r>
    </w:p>
    <w:p w14:paraId="59FF1E7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950</w:t>
      </w:r>
    </w:p>
    <w:p w14:paraId="2B41C84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950</w:t>
      </w:r>
    </w:p>
    <w:p w14:paraId="15AD12F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951</w:t>
      </w:r>
    </w:p>
    <w:p w14:paraId="2BBDC9B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961</w:t>
      </w:r>
    </w:p>
    <w:p w14:paraId="2AF0B44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966</w:t>
      </w:r>
    </w:p>
    <w:p w14:paraId="6F41854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967</w:t>
      </w:r>
    </w:p>
    <w:p w14:paraId="3FA2BB1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967</w:t>
      </w:r>
    </w:p>
    <w:p w14:paraId="60EFB06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967</w:t>
      </w:r>
    </w:p>
    <w:p w14:paraId="66502E5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969</w:t>
      </w:r>
    </w:p>
    <w:p w14:paraId="2D0EE3A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969</w:t>
      </w:r>
    </w:p>
    <w:p w14:paraId="2F3F3C0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970</w:t>
      </w:r>
    </w:p>
    <w:p w14:paraId="27EFB12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971</w:t>
      </w:r>
    </w:p>
    <w:p w14:paraId="316B739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983</w:t>
      </w:r>
    </w:p>
    <w:p w14:paraId="023D521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987</w:t>
      </w:r>
    </w:p>
    <w:p w14:paraId="058278E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988</w:t>
      </w:r>
    </w:p>
    <w:p w14:paraId="7965BD4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988</w:t>
      </w:r>
    </w:p>
    <w:p w14:paraId="4F1BC29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988</w:t>
      </w:r>
    </w:p>
    <w:p w14:paraId="77063D5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988</w:t>
      </w:r>
    </w:p>
    <w:p w14:paraId="456BAB1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988</w:t>
      </w:r>
    </w:p>
    <w:p w14:paraId="4E904B1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988</w:t>
      </w:r>
    </w:p>
    <w:p w14:paraId="109D2C6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988</w:t>
      </w:r>
    </w:p>
    <w:p w14:paraId="78BD926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1000</w:t>
      </w:r>
    </w:p>
    <w:p w14:paraId="1BA78172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A40E02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1004</w:t>
      </w:r>
    </w:p>
    <w:p w14:paraId="041DB31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A40E02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1004</w:t>
      </w:r>
    </w:p>
    <w:p w14:paraId="026BD6B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1004</w:t>
      </w:r>
    </w:p>
    <w:p w14:paraId="7E19EDA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1005</w:t>
      </w:r>
    </w:p>
    <w:p w14:paraId="43BEBCB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1005</w:t>
      </w:r>
    </w:p>
    <w:p w14:paraId="075BA1D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1007</w:t>
      </w:r>
    </w:p>
    <w:p w14:paraId="615D50C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1007</w:t>
      </w:r>
    </w:p>
    <w:p w14:paraId="53F0FD0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1007</w:t>
      </w:r>
    </w:p>
    <w:p w14:paraId="5F27860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1008</w:t>
      </w:r>
    </w:p>
    <w:p w14:paraId="0A4D92E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1018</w:t>
      </w:r>
    </w:p>
    <w:p w14:paraId="5D08C7D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RSTD measurement </w:t>
      </w:r>
      <w:r w:rsidRPr="00A40E02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1020</w:t>
      </w:r>
    </w:p>
    <w:p w14:paraId="34E8220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1020</w:t>
      </w:r>
    </w:p>
    <w:p w14:paraId="486D6D7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1020</w:t>
      </w:r>
    </w:p>
    <w:p w14:paraId="290D0D5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1020</w:t>
      </w:r>
    </w:p>
    <w:p w14:paraId="74C5119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1020</w:t>
      </w:r>
    </w:p>
    <w:p w14:paraId="474122B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1020</w:t>
      </w:r>
    </w:p>
    <w:p w14:paraId="28DE150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1021</w:t>
      </w:r>
    </w:p>
    <w:p w14:paraId="6ADAB1F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1021</w:t>
      </w:r>
    </w:p>
    <w:p w14:paraId="62EA68E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1023</w:t>
      </w:r>
    </w:p>
    <w:p w14:paraId="55C7893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1025</w:t>
      </w:r>
    </w:p>
    <w:p w14:paraId="62E6C86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1025</w:t>
      </w:r>
    </w:p>
    <w:p w14:paraId="4AA3330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1025</w:t>
      </w:r>
    </w:p>
    <w:p w14:paraId="71EA111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1025</w:t>
      </w:r>
    </w:p>
    <w:p w14:paraId="3B9EDFB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1025</w:t>
      </w:r>
    </w:p>
    <w:p w14:paraId="58F893F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1025</w:t>
      </w:r>
    </w:p>
    <w:p w14:paraId="5352596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1026</w:t>
      </w:r>
    </w:p>
    <w:p w14:paraId="193DA8D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1026</w:t>
      </w:r>
    </w:p>
    <w:p w14:paraId="6D838F8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1034</w:t>
      </w:r>
    </w:p>
    <w:p w14:paraId="6B253FA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1037</w:t>
      </w:r>
    </w:p>
    <w:p w14:paraId="0F08946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1037</w:t>
      </w:r>
    </w:p>
    <w:p w14:paraId="57323B6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1037</w:t>
      </w:r>
    </w:p>
    <w:p w14:paraId="3D1E1EF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1037</w:t>
      </w:r>
    </w:p>
    <w:p w14:paraId="47977C5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1037</w:t>
      </w:r>
    </w:p>
    <w:p w14:paraId="198A0AC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1037</w:t>
      </w:r>
    </w:p>
    <w:p w14:paraId="5FCCEAE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1037</w:t>
      </w:r>
    </w:p>
    <w:p w14:paraId="535BB17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1038</w:t>
      </w:r>
    </w:p>
    <w:p w14:paraId="7FB452D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1048</w:t>
      </w:r>
    </w:p>
    <w:p w14:paraId="43DABA7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14.3.5</w:t>
      </w:r>
      <w:r>
        <w:rPr>
          <w:noProof/>
        </w:rPr>
        <w:tab/>
        <w:t>1051</w:t>
      </w:r>
    </w:p>
    <w:p w14:paraId="392FBE6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14.3.6</w:t>
      </w:r>
      <w:r>
        <w:rPr>
          <w:noProof/>
        </w:rPr>
        <w:tab/>
        <w:t>1051</w:t>
      </w:r>
    </w:p>
    <w:p w14:paraId="77A802C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1051</w:t>
      </w:r>
    </w:p>
    <w:p w14:paraId="037E8CB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1051</w:t>
      </w:r>
    </w:p>
    <w:p w14:paraId="28E82F6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1051</w:t>
      </w:r>
    </w:p>
    <w:p w14:paraId="6E6F58B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1051</w:t>
      </w:r>
    </w:p>
    <w:p w14:paraId="40AC07B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1052</w:t>
      </w:r>
    </w:p>
    <w:p w14:paraId="22B145E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1052</w:t>
      </w:r>
    </w:p>
    <w:p w14:paraId="05D3BF3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1053</w:t>
      </w:r>
    </w:p>
    <w:p w14:paraId="275C0E2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1054</w:t>
      </w:r>
    </w:p>
    <w:p w14:paraId="1196DDB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63C43AC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1065</w:t>
      </w:r>
    </w:p>
    <w:p w14:paraId="7A10A05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1065</w:t>
      </w:r>
    </w:p>
    <w:p w14:paraId="6AE4099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1065</w:t>
      </w:r>
    </w:p>
    <w:p w14:paraId="4950B38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1065</w:t>
      </w:r>
    </w:p>
    <w:p w14:paraId="3805365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1065</w:t>
      </w:r>
    </w:p>
    <w:p w14:paraId="3B03573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1065</w:t>
      </w:r>
    </w:p>
    <w:p w14:paraId="0A35B31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1066</w:t>
      </w:r>
    </w:p>
    <w:p w14:paraId="4925737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1067</w:t>
      </w:r>
    </w:p>
    <w:p w14:paraId="3CCAA55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1076</w:t>
      </w:r>
    </w:p>
    <w:p w14:paraId="45350A83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1079</w:t>
      </w:r>
    </w:p>
    <w:p w14:paraId="1EE1279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noProof/>
        </w:rPr>
        <w:tab/>
        <w:t>1079</w:t>
      </w:r>
    </w:p>
    <w:p w14:paraId="3EB9C50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noProof/>
        </w:rPr>
        <w:tab/>
        <w:t>1079</w:t>
      </w:r>
    </w:p>
    <w:p w14:paraId="77C91F5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1079</w:t>
      </w:r>
    </w:p>
    <w:p w14:paraId="79C55A5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1079</w:t>
      </w:r>
    </w:p>
    <w:p w14:paraId="232701B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1079</w:t>
      </w:r>
    </w:p>
    <w:p w14:paraId="2A78873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1079</w:t>
      </w:r>
    </w:p>
    <w:p w14:paraId="6CE73CD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1081</w:t>
      </w:r>
    </w:p>
    <w:p w14:paraId="7E16D0D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1081</w:t>
      </w:r>
    </w:p>
    <w:p w14:paraId="4C577B6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1082</w:t>
      </w:r>
    </w:p>
    <w:p w14:paraId="53255B5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1083</w:t>
      </w:r>
    </w:p>
    <w:p w14:paraId="5B2E9C7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1095</w:t>
      </w:r>
    </w:p>
    <w:p w14:paraId="26350BA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1096</w:t>
      </w:r>
    </w:p>
    <w:p w14:paraId="5C0C9C4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1096</w:t>
      </w:r>
    </w:p>
    <w:p w14:paraId="6AD4E3E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1096</w:t>
      </w:r>
    </w:p>
    <w:p w14:paraId="0437FC0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1096</w:t>
      </w:r>
    </w:p>
    <w:p w14:paraId="72CC234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1096</w:t>
      </w:r>
    </w:p>
    <w:p w14:paraId="1C7173D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1096</w:t>
      </w:r>
    </w:p>
    <w:p w14:paraId="4775E96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1188F12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1096</w:t>
      </w:r>
    </w:p>
    <w:p w14:paraId="4D978CD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1100</w:t>
      </w:r>
    </w:p>
    <w:p w14:paraId="4A0274EF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1100</w:t>
      </w:r>
    </w:p>
    <w:p w14:paraId="5B4CDF7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noProof/>
        </w:rPr>
        <w:tab/>
        <w:t>1100</w:t>
      </w:r>
    </w:p>
    <w:p w14:paraId="2F25047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noProof/>
        </w:rPr>
        <w:tab/>
        <w:t>1100</w:t>
      </w:r>
    </w:p>
    <w:p w14:paraId="3A28F9D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1100</w:t>
      </w:r>
    </w:p>
    <w:p w14:paraId="5106425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1100</w:t>
      </w:r>
    </w:p>
    <w:p w14:paraId="782BE02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4642AB6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1101</w:t>
      </w:r>
    </w:p>
    <w:p w14:paraId="06B7799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47C0A5D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1102</w:t>
      </w:r>
    </w:p>
    <w:p w14:paraId="44A813D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1103</w:t>
      </w:r>
    </w:p>
    <w:p w14:paraId="7F0DB89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1104</w:t>
      </w:r>
    </w:p>
    <w:p w14:paraId="4C6EFCA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1109</w:t>
      </w:r>
    </w:p>
    <w:p w14:paraId="58E05CE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1109</w:t>
      </w:r>
    </w:p>
    <w:p w14:paraId="3257EA0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1109</w:t>
      </w:r>
    </w:p>
    <w:p w14:paraId="71B9AA3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1109</w:t>
      </w:r>
    </w:p>
    <w:p w14:paraId="7AC2F49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1109</w:t>
      </w:r>
    </w:p>
    <w:p w14:paraId="242F0A9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1111</w:t>
      </w:r>
    </w:p>
    <w:p w14:paraId="3BB54D4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1111</w:t>
      </w:r>
    </w:p>
    <w:p w14:paraId="3563105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1111</w:t>
      </w:r>
    </w:p>
    <w:p w14:paraId="34758D4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1111</w:t>
      </w:r>
    </w:p>
    <w:p w14:paraId="1CB9A9D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1116</w:t>
      </w:r>
    </w:p>
    <w:p w14:paraId="19B4ACA4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lastRenderedPageBreak/>
        <w:t>15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1116</w:t>
      </w:r>
    </w:p>
    <w:p w14:paraId="434FD0C4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1116</w:t>
      </w:r>
    </w:p>
    <w:p w14:paraId="6808CA17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1116</w:t>
      </w:r>
    </w:p>
    <w:p w14:paraId="343DBAD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1116</w:t>
      </w:r>
    </w:p>
    <w:p w14:paraId="3F364FF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21A723A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240FA4D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0733D0E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69E11C7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1118</w:t>
      </w:r>
    </w:p>
    <w:p w14:paraId="7C0E853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1119</w:t>
      </w:r>
    </w:p>
    <w:p w14:paraId="541A0D8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1120</w:t>
      </w:r>
    </w:p>
    <w:p w14:paraId="068535C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1132</w:t>
      </w:r>
    </w:p>
    <w:p w14:paraId="3F6CEF4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1134</w:t>
      </w:r>
    </w:p>
    <w:p w14:paraId="51255F4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1134</w:t>
      </w:r>
    </w:p>
    <w:p w14:paraId="21C4D56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1134</w:t>
      </w:r>
    </w:p>
    <w:p w14:paraId="173B832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1134</w:t>
      </w:r>
    </w:p>
    <w:p w14:paraId="6122FB2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1134</w:t>
      </w:r>
    </w:p>
    <w:p w14:paraId="160A09C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1134</w:t>
      </w:r>
    </w:p>
    <w:p w14:paraId="1A25950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1135</w:t>
      </w:r>
    </w:p>
    <w:p w14:paraId="2ED3B5F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1135</w:t>
      </w:r>
    </w:p>
    <w:p w14:paraId="0AF89EF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7EF6781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1150</w:t>
      </w:r>
    </w:p>
    <w:p w14:paraId="5068E8F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1150</w:t>
      </w:r>
    </w:p>
    <w:p w14:paraId="63BDF59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1150</w:t>
      </w:r>
    </w:p>
    <w:p w14:paraId="0984767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1150</w:t>
      </w:r>
    </w:p>
    <w:p w14:paraId="39C21C7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1150</w:t>
      </w:r>
    </w:p>
    <w:p w14:paraId="66CB85A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1150</w:t>
      </w:r>
    </w:p>
    <w:p w14:paraId="28D44CB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1150</w:t>
      </w:r>
    </w:p>
    <w:p w14:paraId="7390B10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1151</w:t>
      </w:r>
    </w:p>
    <w:p w14:paraId="10E4F0A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39F101A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1166</w:t>
      </w:r>
    </w:p>
    <w:p w14:paraId="6DD9F68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1166</w:t>
      </w:r>
    </w:p>
    <w:p w14:paraId="5DD2969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1166</w:t>
      </w:r>
    </w:p>
    <w:p w14:paraId="72E8161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1166</w:t>
      </w:r>
    </w:p>
    <w:p w14:paraId="4CA363A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1166</w:t>
      </w:r>
    </w:p>
    <w:p w14:paraId="33325FE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1166</w:t>
      </w:r>
    </w:p>
    <w:p w14:paraId="2E96B64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1167</w:t>
      </w:r>
    </w:p>
    <w:p w14:paraId="66DC927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1167</w:t>
      </w:r>
    </w:p>
    <w:p w14:paraId="36EAFD8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1179</w:t>
      </w:r>
    </w:p>
    <w:p w14:paraId="700CDCE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15.2.5</w:t>
      </w:r>
      <w:r>
        <w:rPr>
          <w:noProof/>
        </w:rPr>
        <w:t xml:space="preserve"> to </w:t>
      </w:r>
      <w:r>
        <w:rPr>
          <w:noProof/>
          <w:lang w:eastAsia="zh-CN"/>
        </w:rPr>
        <w:t>15.2.7</w:t>
      </w:r>
      <w:r>
        <w:rPr>
          <w:noProof/>
        </w:rPr>
        <w:tab/>
        <w:t>1183</w:t>
      </w:r>
    </w:p>
    <w:p w14:paraId="3883D1A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1183</w:t>
      </w:r>
    </w:p>
    <w:p w14:paraId="340FBD9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1183</w:t>
      </w:r>
    </w:p>
    <w:p w14:paraId="5AE8A78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1183</w:t>
      </w:r>
    </w:p>
    <w:p w14:paraId="2A702BA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1183</w:t>
      </w:r>
    </w:p>
    <w:p w14:paraId="2C4698C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1186</w:t>
      </w:r>
    </w:p>
    <w:p w14:paraId="2B60DE1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1186</w:t>
      </w:r>
    </w:p>
    <w:p w14:paraId="3E350E9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1186</w:t>
      </w:r>
    </w:p>
    <w:p w14:paraId="147DA8D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1187</w:t>
      </w:r>
    </w:p>
    <w:p w14:paraId="33C264B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439DC36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1202</w:t>
      </w:r>
    </w:p>
    <w:p w14:paraId="165F005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1202</w:t>
      </w:r>
    </w:p>
    <w:p w14:paraId="559DF2D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1202</w:t>
      </w:r>
    </w:p>
    <w:p w14:paraId="2779C9A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1202</w:t>
      </w:r>
    </w:p>
    <w:p w14:paraId="063A7B5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1204</w:t>
      </w:r>
    </w:p>
    <w:p w14:paraId="0C9B7B4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1204</w:t>
      </w:r>
    </w:p>
    <w:p w14:paraId="43D3FF4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1205</w:t>
      </w:r>
    </w:p>
    <w:p w14:paraId="36F4DCA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1206</w:t>
      </w:r>
    </w:p>
    <w:p w14:paraId="6AC28DD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1219</w:t>
      </w:r>
    </w:p>
    <w:p w14:paraId="44C79B3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15.2.10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1222</w:t>
      </w:r>
    </w:p>
    <w:p w14:paraId="389B46D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1222</w:t>
      </w:r>
    </w:p>
    <w:p w14:paraId="37FA154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1222</w:t>
      </w:r>
    </w:p>
    <w:p w14:paraId="100F16D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1222</w:t>
      </w:r>
    </w:p>
    <w:p w14:paraId="2DEC0BF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1222</w:t>
      </w:r>
    </w:p>
    <w:p w14:paraId="53942F7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1222</w:t>
      </w:r>
    </w:p>
    <w:p w14:paraId="76ECCFA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1223</w:t>
      </w:r>
    </w:p>
    <w:p w14:paraId="75E8009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1223</w:t>
      </w:r>
    </w:p>
    <w:p w14:paraId="606B1AC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1235</w:t>
      </w:r>
    </w:p>
    <w:p w14:paraId="07EF75F4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1239</w:t>
      </w:r>
    </w:p>
    <w:p w14:paraId="088CB87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1239</w:t>
      </w:r>
    </w:p>
    <w:p w14:paraId="198D176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1239</w:t>
      </w:r>
    </w:p>
    <w:p w14:paraId="54C88FE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1239</w:t>
      </w:r>
    </w:p>
    <w:p w14:paraId="2D4592E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1239</w:t>
      </w:r>
    </w:p>
    <w:p w14:paraId="612220D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1242</w:t>
      </w:r>
    </w:p>
    <w:p w14:paraId="75524E9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1242</w:t>
      </w:r>
    </w:p>
    <w:p w14:paraId="719DCE1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1242</w:t>
      </w:r>
    </w:p>
    <w:p w14:paraId="4DF772D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1243</w:t>
      </w:r>
    </w:p>
    <w:p w14:paraId="28FE588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1259</w:t>
      </w:r>
    </w:p>
    <w:p w14:paraId="409747D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1263</w:t>
      </w:r>
    </w:p>
    <w:p w14:paraId="06AC45F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1263</w:t>
      </w:r>
    </w:p>
    <w:p w14:paraId="1A060C4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1263</w:t>
      </w:r>
    </w:p>
    <w:p w14:paraId="75119B9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1263</w:t>
      </w:r>
    </w:p>
    <w:p w14:paraId="3F8AD89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1263</w:t>
      </w:r>
    </w:p>
    <w:p w14:paraId="4CA489C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1263</w:t>
      </w:r>
    </w:p>
    <w:p w14:paraId="5F45639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1263</w:t>
      </w:r>
    </w:p>
    <w:p w14:paraId="040B683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1263</w:t>
      </w:r>
    </w:p>
    <w:p w14:paraId="44A9A1D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1275</w:t>
      </w:r>
    </w:p>
    <w:p w14:paraId="3AB317E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15.3.3</w:t>
      </w:r>
      <w:r>
        <w:rPr>
          <w:noProof/>
        </w:rPr>
        <w:tab/>
        <w:t>1278</w:t>
      </w:r>
    </w:p>
    <w:p w14:paraId="03A93F2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15.3.4</w:t>
      </w:r>
      <w:r>
        <w:rPr>
          <w:noProof/>
        </w:rPr>
        <w:tab/>
        <w:t>1278</w:t>
      </w:r>
    </w:p>
    <w:p w14:paraId="0EE9930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1278</w:t>
      </w:r>
    </w:p>
    <w:p w14:paraId="31B9C8F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1279</w:t>
      </w:r>
    </w:p>
    <w:p w14:paraId="3F603EC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1279</w:t>
      </w:r>
    </w:p>
    <w:p w14:paraId="6A55C40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1279</w:t>
      </w:r>
    </w:p>
    <w:p w14:paraId="774DB83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1280</w:t>
      </w:r>
    </w:p>
    <w:p w14:paraId="7BA15CB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1280</w:t>
      </w:r>
    </w:p>
    <w:p w14:paraId="786DC10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1280</w:t>
      </w:r>
    </w:p>
    <w:p w14:paraId="2593E5F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1281</w:t>
      </w:r>
    </w:p>
    <w:p w14:paraId="35EA114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1294</w:t>
      </w:r>
    </w:p>
    <w:p w14:paraId="6FA5440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1297</w:t>
      </w:r>
    </w:p>
    <w:p w14:paraId="3230AB9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1297</w:t>
      </w:r>
    </w:p>
    <w:p w14:paraId="1032DBD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1297</w:t>
      </w:r>
    </w:p>
    <w:p w14:paraId="0A281B0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1298</w:t>
      </w:r>
    </w:p>
    <w:p w14:paraId="3FA27CB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1299</w:t>
      </w:r>
    </w:p>
    <w:p w14:paraId="57966A4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1299</w:t>
      </w:r>
    </w:p>
    <w:p w14:paraId="407795F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1299</w:t>
      </w:r>
    </w:p>
    <w:p w14:paraId="46C1B1D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1300</w:t>
      </w:r>
    </w:p>
    <w:p w14:paraId="0FD1A33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1312</w:t>
      </w:r>
    </w:p>
    <w:p w14:paraId="78700BDC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1315</w:t>
      </w:r>
    </w:p>
    <w:p w14:paraId="7D83F9AB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1315</w:t>
      </w:r>
    </w:p>
    <w:p w14:paraId="4B0E13F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1316</w:t>
      </w:r>
    </w:p>
    <w:p w14:paraId="7621253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1316</w:t>
      </w:r>
    </w:p>
    <w:p w14:paraId="709DFFE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1316</w:t>
      </w:r>
    </w:p>
    <w:p w14:paraId="786E447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1316</w:t>
      </w:r>
    </w:p>
    <w:p w14:paraId="3945481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1316</w:t>
      </w:r>
    </w:p>
    <w:p w14:paraId="31EBA9D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1318</w:t>
      </w:r>
    </w:p>
    <w:p w14:paraId="38DF973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1318</w:t>
      </w:r>
    </w:p>
    <w:p w14:paraId="74B9DBD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1319</w:t>
      </w:r>
    </w:p>
    <w:p w14:paraId="1933E1C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16.2.1.4.3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1320</w:t>
      </w:r>
    </w:p>
    <w:p w14:paraId="7668A5B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1329</w:t>
      </w:r>
    </w:p>
    <w:p w14:paraId="27AA604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1332</w:t>
      </w:r>
    </w:p>
    <w:p w14:paraId="4E3D6FD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1332</w:t>
      </w:r>
    </w:p>
    <w:p w14:paraId="25F9883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1332</w:t>
      </w:r>
    </w:p>
    <w:p w14:paraId="70EA92E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1332</w:t>
      </w:r>
    </w:p>
    <w:p w14:paraId="721245E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1332</w:t>
      </w:r>
    </w:p>
    <w:p w14:paraId="4210087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1332</w:t>
      </w:r>
    </w:p>
    <w:p w14:paraId="7C2229A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1332</w:t>
      </w:r>
    </w:p>
    <w:p w14:paraId="45A3E24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1333</w:t>
      </w:r>
    </w:p>
    <w:p w14:paraId="3B2B864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1344</w:t>
      </w:r>
    </w:p>
    <w:p w14:paraId="0FCBCB4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1347</w:t>
      </w:r>
    </w:p>
    <w:p w14:paraId="184343E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1347</w:t>
      </w:r>
    </w:p>
    <w:p w14:paraId="6791DE1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3.</w:t>
      </w:r>
      <w:r w:rsidRPr="00A40E02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applicability</w:t>
      </w:r>
      <w:r>
        <w:rPr>
          <w:noProof/>
        </w:rPr>
        <w:tab/>
        <w:t>1347</w:t>
      </w:r>
    </w:p>
    <w:p w14:paraId="620145D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3.</w:t>
      </w:r>
      <w:r w:rsidRPr="00A40E02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Minimum conformance requirements</w:t>
      </w:r>
      <w:r>
        <w:rPr>
          <w:noProof/>
        </w:rPr>
        <w:tab/>
        <w:t>1347</w:t>
      </w:r>
    </w:p>
    <w:p w14:paraId="65E1E34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3.</w:t>
      </w:r>
      <w:r w:rsidRPr="00A40E02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description</w:t>
      </w:r>
      <w:r>
        <w:rPr>
          <w:noProof/>
        </w:rPr>
        <w:tab/>
        <w:t>1348</w:t>
      </w:r>
    </w:p>
    <w:p w14:paraId="25D9439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Initial conditions</w:t>
      </w:r>
      <w:r>
        <w:rPr>
          <w:noProof/>
        </w:rPr>
        <w:tab/>
        <w:t>1348</w:t>
      </w:r>
    </w:p>
    <w:p w14:paraId="1B03743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procedure</w:t>
      </w:r>
      <w:r>
        <w:rPr>
          <w:noProof/>
        </w:rPr>
        <w:tab/>
        <w:t>1348</w:t>
      </w:r>
    </w:p>
    <w:p w14:paraId="6E8E32D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Message contents</w:t>
      </w:r>
      <w:r>
        <w:rPr>
          <w:noProof/>
        </w:rPr>
        <w:tab/>
        <w:t>1349</w:t>
      </w:r>
    </w:p>
    <w:p w14:paraId="6040C87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16.2.3.</w:t>
      </w:r>
      <w:r w:rsidRPr="00A40E02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requirement</w:t>
      </w:r>
      <w:r>
        <w:rPr>
          <w:noProof/>
        </w:rPr>
        <w:tab/>
        <w:t>1358</w:t>
      </w:r>
    </w:p>
    <w:p w14:paraId="3057EC0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 xml:space="preserve">PRS-RSRP measurement period test case for </w:t>
      </w:r>
      <w:r w:rsidRPr="00A40E02">
        <w:rPr>
          <w:rFonts w:eastAsia="SimSun"/>
          <w:noProof/>
          <w:lang w:eastAsia="zh-CN"/>
        </w:rPr>
        <w:t>dual</w:t>
      </w:r>
      <w:r w:rsidRPr="00A40E02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1362</w:t>
      </w:r>
    </w:p>
    <w:p w14:paraId="38069E1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4.</w:t>
      </w:r>
      <w:r w:rsidRPr="00A40E02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purpose</w:t>
      </w:r>
      <w:r>
        <w:rPr>
          <w:noProof/>
        </w:rPr>
        <w:tab/>
        <w:t>1362</w:t>
      </w:r>
    </w:p>
    <w:p w14:paraId="70EC82A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4.</w:t>
      </w:r>
      <w:r w:rsidRPr="00A40E02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applicability</w:t>
      </w:r>
      <w:r>
        <w:rPr>
          <w:noProof/>
        </w:rPr>
        <w:tab/>
        <w:t>1362</w:t>
      </w:r>
    </w:p>
    <w:p w14:paraId="3C5CD20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4.</w:t>
      </w:r>
      <w:r w:rsidRPr="00A40E02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Minimum conformance requirements</w:t>
      </w:r>
      <w:r>
        <w:rPr>
          <w:noProof/>
        </w:rPr>
        <w:tab/>
        <w:t>1362</w:t>
      </w:r>
    </w:p>
    <w:p w14:paraId="4FF31BF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4.</w:t>
      </w:r>
      <w:r w:rsidRPr="00A40E02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description</w:t>
      </w:r>
      <w:r>
        <w:rPr>
          <w:noProof/>
        </w:rPr>
        <w:tab/>
        <w:t>1362</w:t>
      </w:r>
    </w:p>
    <w:p w14:paraId="3C845AA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Initial conditions</w:t>
      </w:r>
      <w:r>
        <w:rPr>
          <w:noProof/>
        </w:rPr>
        <w:tab/>
        <w:t>1363</w:t>
      </w:r>
    </w:p>
    <w:p w14:paraId="3C975C1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procedure</w:t>
      </w:r>
      <w:r>
        <w:rPr>
          <w:noProof/>
        </w:rPr>
        <w:tab/>
        <w:t>1363</w:t>
      </w:r>
    </w:p>
    <w:p w14:paraId="15B3BB0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Message contents</w:t>
      </w:r>
      <w:r>
        <w:rPr>
          <w:noProof/>
        </w:rPr>
        <w:tab/>
        <w:t>1363</w:t>
      </w:r>
    </w:p>
    <w:p w14:paraId="2B1A3CD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16.2.4.</w:t>
      </w:r>
      <w:r w:rsidRPr="00A40E02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requirement</w:t>
      </w:r>
      <w:r>
        <w:rPr>
          <w:noProof/>
        </w:rPr>
        <w:tab/>
        <w:t>1373</w:t>
      </w:r>
    </w:p>
    <w:p w14:paraId="289C699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16.2.5</w:t>
      </w:r>
      <w:r>
        <w:rPr>
          <w:noProof/>
        </w:rPr>
        <w:tab/>
        <w:t>1377</w:t>
      </w:r>
    </w:p>
    <w:p w14:paraId="138B476F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16.2.6</w:t>
      </w:r>
      <w:r>
        <w:rPr>
          <w:noProof/>
        </w:rPr>
        <w:tab/>
        <w:t>1377</w:t>
      </w:r>
    </w:p>
    <w:p w14:paraId="614019A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1377</w:t>
      </w:r>
    </w:p>
    <w:p w14:paraId="7326166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1377</w:t>
      </w:r>
    </w:p>
    <w:p w14:paraId="17375B3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1377</w:t>
      </w:r>
    </w:p>
    <w:p w14:paraId="41B3447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1378</w:t>
      </w:r>
    </w:p>
    <w:p w14:paraId="155764C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1379</w:t>
      </w:r>
    </w:p>
    <w:p w14:paraId="54C0DE7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1379</w:t>
      </w:r>
    </w:p>
    <w:p w14:paraId="06231E0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1380</w:t>
      </w:r>
    </w:p>
    <w:p w14:paraId="0C42A44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1381</w:t>
      </w:r>
    </w:p>
    <w:p w14:paraId="73A49C5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1390</w:t>
      </w:r>
    </w:p>
    <w:p w14:paraId="0D0FAFE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1395</w:t>
      </w:r>
    </w:p>
    <w:p w14:paraId="2DDCA84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1395</w:t>
      </w:r>
    </w:p>
    <w:p w14:paraId="052FB64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1395</w:t>
      </w:r>
    </w:p>
    <w:p w14:paraId="1271AF5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1395</w:t>
      </w:r>
    </w:p>
    <w:p w14:paraId="2E618B9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1397</w:t>
      </w:r>
    </w:p>
    <w:p w14:paraId="6F3586B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1397</w:t>
      </w:r>
    </w:p>
    <w:p w14:paraId="737DBFF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1398</w:t>
      </w:r>
    </w:p>
    <w:p w14:paraId="3A3979D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1399</w:t>
      </w:r>
    </w:p>
    <w:p w14:paraId="4A04C9C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1409</w:t>
      </w:r>
    </w:p>
    <w:p w14:paraId="34BCF357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 w:rsidRPr="00A40E02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1414</w:t>
      </w:r>
    </w:p>
    <w:p w14:paraId="4FD01E9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1414</w:t>
      </w:r>
    </w:p>
    <w:p w14:paraId="7E32FD8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1414</w:t>
      </w:r>
    </w:p>
    <w:p w14:paraId="0534AFA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1414</w:t>
      </w:r>
    </w:p>
    <w:p w14:paraId="51439FD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1414</w:t>
      </w:r>
    </w:p>
    <w:p w14:paraId="2A58C75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1416</w:t>
      </w:r>
    </w:p>
    <w:p w14:paraId="2AE4173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1416</w:t>
      </w:r>
    </w:p>
    <w:p w14:paraId="0B5B852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1417</w:t>
      </w:r>
    </w:p>
    <w:p w14:paraId="5110F44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1417</w:t>
      </w:r>
    </w:p>
    <w:p w14:paraId="127814F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1428</w:t>
      </w:r>
    </w:p>
    <w:p w14:paraId="23C94B6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1432</w:t>
      </w:r>
    </w:p>
    <w:p w14:paraId="7C5DA78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1432</w:t>
      </w:r>
    </w:p>
    <w:p w14:paraId="2FF1817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1432</w:t>
      </w:r>
    </w:p>
    <w:p w14:paraId="5F01C4A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1432</w:t>
      </w:r>
    </w:p>
    <w:p w14:paraId="61E2C4A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1433</w:t>
      </w:r>
    </w:p>
    <w:p w14:paraId="539F80D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291F15E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2897BED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1435</w:t>
      </w:r>
    </w:p>
    <w:p w14:paraId="6081375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1443</w:t>
      </w:r>
    </w:p>
    <w:p w14:paraId="5834DA6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16.3.3</w:t>
      </w:r>
      <w:r>
        <w:rPr>
          <w:noProof/>
        </w:rPr>
        <w:tab/>
        <w:t>1446</w:t>
      </w:r>
    </w:p>
    <w:p w14:paraId="7EAB541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1446</w:t>
      </w:r>
    </w:p>
    <w:p w14:paraId="0DC5084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1446</w:t>
      </w:r>
    </w:p>
    <w:p w14:paraId="5ADBB8F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1447</w:t>
      </w:r>
    </w:p>
    <w:p w14:paraId="3A5339B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1447</w:t>
      </w:r>
    </w:p>
    <w:p w14:paraId="25D9E97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1447</w:t>
      </w:r>
    </w:p>
    <w:p w14:paraId="33DF293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1447</w:t>
      </w:r>
    </w:p>
    <w:p w14:paraId="133DF84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1448</w:t>
      </w:r>
    </w:p>
    <w:p w14:paraId="4B6AA3F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1448</w:t>
      </w:r>
    </w:p>
    <w:p w14:paraId="552040D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1457</w:t>
      </w:r>
    </w:p>
    <w:p w14:paraId="5163A42F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1460</w:t>
      </w:r>
    </w:p>
    <w:p w14:paraId="769E8E7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1460</w:t>
      </w:r>
    </w:p>
    <w:p w14:paraId="3BCD556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1460</w:t>
      </w:r>
    </w:p>
    <w:p w14:paraId="4F535F4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1460</w:t>
      </w:r>
    </w:p>
    <w:p w14:paraId="4C7A624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1460</w:t>
      </w:r>
    </w:p>
    <w:p w14:paraId="0E1A49C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1462</w:t>
      </w:r>
    </w:p>
    <w:p w14:paraId="218DA31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1462</w:t>
      </w:r>
    </w:p>
    <w:p w14:paraId="51B6D25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1462</w:t>
      </w:r>
    </w:p>
    <w:p w14:paraId="6DAF5E4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1463</w:t>
      </w:r>
    </w:p>
    <w:p w14:paraId="7BC045A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1474</w:t>
      </w:r>
    </w:p>
    <w:p w14:paraId="1A3DB1C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1474</w:t>
      </w:r>
    </w:p>
    <w:p w14:paraId="4BD9CE1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1474</w:t>
      </w:r>
    </w:p>
    <w:p w14:paraId="7DC5694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1474</w:t>
      </w:r>
    </w:p>
    <w:p w14:paraId="1963D55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1474</w:t>
      </w:r>
    </w:p>
    <w:p w14:paraId="25FBD4F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1474</w:t>
      </w:r>
    </w:p>
    <w:p w14:paraId="49255B86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1474</w:t>
      </w:r>
    </w:p>
    <w:p w14:paraId="3934F71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1475</w:t>
      </w:r>
    </w:p>
    <w:p w14:paraId="3FF7741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1475</w:t>
      </w:r>
    </w:p>
    <w:p w14:paraId="132E38B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1479</w:t>
      </w:r>
    </w:p>
    <w:p w14:paraId="6F4225C2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PRS-RSRP measurement </w:t>
      </w:r>
      <w:r w:rsidRPr="00A40E02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1479</w:t>
      </w:r>
    </w:p>
    <w:p w14:paraId="57AF718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ab/>
        <w:t>1479</w:t>
      </w:r>
    </w:p>
    <w:p w14:paraId="00A3DB4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ab/>
        <w:t>1479</w:t>
      </w:r>
    </w:p>
    <w:p w14:paraId="291F2CD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1479</w:t>
      </w:r>
    </w:p>
    <w:p w14:paraId="2C0756D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1479</w:t>
      </w:r>
    </w:p>
    <w:p w14:paraId="309A962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1479</w:t>
      </w:r>
    </w:p>
    <w:p w14:paraId="357F794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1479</w:t>
      </w:r>
    </w:p>
    <w:p w14:paraId="765B5FF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1480</w:t>
      </w:r>
    </w:p>
    <w:p w14:paraId="2A7E0C8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1480</w:t>
      </w:r>
    </w:p>
    <w:p w14:paraId="40B38A0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1480</w:t>
      </w:r>
    </w:p>
    <w:p w14:paraId="42C4345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1481</w:t>
      </w:r>
    </w:p>
    <w:p w14:paraId="7C18039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1484</w:t>
      </w:r>
    </w:p>
    <w:p w14:paraId="404E4425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1484</w:t>
      </w:r>
    </w:p>
    <w:p w14:paraId="1599113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1484</w:t>
      </w:r>
    </w:p>
    <w:p w14:paraId="2C353EC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1484</w:t>
      </w:r>
    </w:p>
    <w:p w14:paraId="11B6E23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1484</w:t>
      </w:r>
    </w:p>
    <w:p w14:paraId="3011241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1484</w:t>
      </w:r>
    </w:p>
    <w:p w14:paraId="1CA30EA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1484</w:t>
      </w:r>
    </w:p>
    <w:p w14:paraId="367502C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1484</w:t>
      </w:r>
    </w:p>
    <w:p w14:paraId="41F7EF98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1485</w:t>
      </w:r>
    </w:p>
    <w:p w14:paraId="5FAF849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1490</w:t>
      </w:r>
    </w:p>
    <w:p w14:paraId="6B7F788A" w14:textId="77777777" w:rsidR="0055613B" w:rsidRDefault="0055613B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1490</w:t>
      </w:r>
    </w:p>
    <w:p w14:paraId="1440297E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1490</w:t>
      </w:r>
    </w:p>
    <w:p w14:paraId="7C8474DA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1490</w:t>
      </w:r>
    </w:p>
    <w:p w14:paraId="0083C43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1490</w:t>
      </w:r>
    </w:p>
    <w:p w14:paraId="5A0C012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1490</w:t>
      </w:r>
    </w:p>
    <w:p w14:paraId="1994CFF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1490</w:t>
      </w:r>
    </w:p>
    <w:p w14:paraId="7CFC299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1491</w:t>
      </w:r>
    </w:p>
    <w:p w14:paraId="70D5BD9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52D7E57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1492</w:t>
      </w:r>
    </w:p>
    <w:p w14:paraId="3F8AA6F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1493</w:t>
      </w:r>
    </w:p>
    <w:p w14:paraId="453486C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1494</w:t>
      </w:r>
    </w:p>
    <w:p w14:paraId="0B229453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1504</w:t>
      </w:r>
    </w:p>
    <w:p w14:paraId="48A0F17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1504</w:t>
      </w:r>
    </w:p>
    <w:p w14:paraId="615B6C3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1504</w:t>
      </w:r>
    </w:p>
    <w:p w14:paraId="0B5376F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1504</w:t>
      </w:r>
    </w:p>
    <w:p w14:paraId="1C07944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1504</w:t>
      </w:r>
    </w:p>
    <w:p w14:paraId="69D1657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1504</w:t>
      </w:r>
    </w:p>
    <w:p w14:paraId="212EDDC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1504</w:t>
      </w:r>
    </w:p>
    <w:p w14:paraId="1DFFCB3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1505</w:t>
      </w:r>
    </w:p>
    <w:p w14:paraId="7923598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1505</w:t>
      </w:r>
    </w:p>
    <w:p w14:paraId="5C2EE03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1514</w:t>
      </w:r>
    </w:p>
    <w:p w14:paraId="0D5BA8B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1514</w:t>
      </w:r>
    </w:p>
    <w:p w14:paraId="10646A6C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3.</w:t>
      </w:r>
      <w:r w:rsidRPr="00A40E02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purpose</w:t>
      </w:r>
      <w:r>
        <w:rPr>
          <w:noProof/>
        </w:rPr>
        <w:tab/>
        <w:t>1514</w:t>
      </w:r>
    </w:p>
    <w:p w14:paraId="775360F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17.2.3.</w:t>
      </w:r>
      <w:r w:rsidRPr="00A40E02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applicability</w:t>
      </w:r>
      <w:r>
        <w:rPr>
          <w:noProof/>
        </w:rPr>
        <w:tab/>
        <w:t>1514</w:t>
      </w:r>
    </w:p>
    <w:p w14:paraId="54BBB24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17.2.3.</w:t>
      </w:r>
      <w:r w:rsidRPr="00A40E02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Minimum conformance requirements</w:t>
      </w:r>
      <w:r>
        <w:rPr>
          <w:noProof/>
        </w:rPr>
        <w:tab/>
        <w:t>1514</w:t>
      </w:r>
    </w:p>
    <w:p w14:paraId="3FB24F3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description</w:t>
      </w:r>
      <w:r>
        <w:rPr>
          <w:noProof/>
        </w:rPr>
        <w:tab/>
        <w:t>1514</w:t>
      </w:r>
    </w:p>
    <w:p w14:paraId="3696B904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Initial conditions</w:t>
      </w:r>
      <w:r>
        <w:rPr>
          <w:noProof/>
        </w:rPr>
        <w:tab/>
        <w:t>1514</w:t>
      </w:r>
    </w:p>
    <w:p w14:paraId="4F44B0D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procedure</w:t>
      </w:r>
      <w:r>
        <w:rPr>
          <w:noProof/>
        </w:rPr>
        <w:tab/>
        <w:t>1515</w:t>
      </w:r>
    </w:p>
    <w:p w14:paraId="1940C82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Message contents</w:t>
      </w:r>
      <w:r>
        <w:rPr>
          <w:noProof/>
        </w:rPr>
        <w:tab/>
        <w:t>1516</w:t>
      </w:r>
    </w:p>
    <w:p w14:paraId="654C364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3.</w:t>
      </w:r>
      <w:r w:rsidRPr="00A40E02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requirement</w:t>
      </w:r>
      <w:r>
        <w:rPr>
          <w:noProof/>
        </w:rPr>
        <w:tab/>
        <w:t>1526</w:t>
      </w:r>
    </w:p>
    <w:p w14:paraId="37CBD42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1526</w:t>
      </w:r>
    </w:p>
    <w:p w14:paraId="2197C8F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1526</w:t>
      </w:r>
    </w:p>
    <w:p w14:paraId="5706A1C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1526</w:t>
      </w:r>
    </w:p>
    <w:p w14:paraId="3478F92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1526</w:t>
      </w:r>
    </w:p>
    <w:p w14:paraId="1FFC21C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1526</w:t>
      </w:r>
    </w:p>
    <w:p w14:paraId="26A9388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1526</w:t>
      </w:r>
    </w:p>
    <w:p w14:paraId="44EB177E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1527</w:t>
      </w:r>
    </w:p>
    <w:p w14:paraId="09F1254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1527</w:t>
      </w:r>
    </w:p>
    <w:p w14:paraId="0330BD5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1536</w:t>
      </w:r>
    </w:p>
    <w:p w14:paraId="7FDD49B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1536</w:t>
      </w:r>
    </w:p>
    <w:p w14:paraId="6761BC6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5.</w:t>
      </w:r>
      <w:r w:rsidRPr="00A40E02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purpose</w:t>
      </w:r>
      <w:r>
        <w:rPr>
          <w:noProof/>
        </w:rPr>
        <w:tab/>
        <w:t>1536</w:t>
      </w:r>
    </w:p>
    <w:p w14:paraId="2B85EB4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17.2.5.</w:t>
      </w:r>
      <w:r w:rsidRPr="00A40E02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applicability</w:t>
      </w:r>
      <w:r>
        <w:rPr>
          <w:noProof/>
        </w:rPr>
        <w:tab/>
        <w:t>1536</w:t>
      </w:r>
    </w:p>
    <w:p w14:paraId="4B9FC22F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17.2.5.</w:t>
      </w:r>
      <w:r w:rsidRPr="00A40E02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Minimum conformance requirements</w:t>
      </w:r>
      <w:r>
        <w:rPr>
          <w:noProof/>
        </w:rPr>
        <w:tab/>
        <w:t>1536</w:t>
      </w:r>
    </w:p>
    <w:p w14:paraId="4AE9522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description</w:t>
      </w:r>
      <w:r>
        <w:rPr>
          <w:noProof/>
        </w:rPr>
        <w:tab/>
        <w:t>1536</w:t>
      </w:r>
    </w:p>
    <w:p w14:paraId="74025EAA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Initial conditions</w:t>
      </w:r>
      <w:r>
        <w:rPr>
          <w:noProof/>
        </w:rPr>
        <w:tab/>
        <w:t>1536</w:t>
      </w:r>
    </w:p>
    <w:p w14:paraId="19F68331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procedure</w:t>
      </w:r>
      <w:r>
        <w:rPr>
          <w:noProof/>
        </w:rPr>
        <w:tab/>
        <w:t>1537</w:t>
      </w:r>
    </w:p>
    <w:p w14:paraId="2113A3C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Message contents</w:t>
      </w:r>
      <w:r>
        <w:rPr>
          <w:noProof/>
        </w:rPr>
        <w:tab/>
        <w:t>1537</w:t>
      </w:r>
    </w:p>
    <w:p w14:paraId="097ECCE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A40E02">
        <w:rPr>
          <w:rFonts w:eastAsia="SimSun"/>
          <w:noProof/>
          <w:lang w:eastAsia="zh-CN"/>
        </w:rPr>
        <w:t>17.2</w:t>
      </w:r>
      <w:r w:rsidRPr="00A40E02">
        <w:rPr>
          <w:rFonts w:eastAsia="SimSun"/>
          <w:noProof/>
        </w:rPr>
        <w:t>.</w:t>
      </w:r>
      <w:r w:rsidRPr="00A40E02">
        <w:rPr>
          <w:rFonts w:eastAsia="SimSun"/>
          <w:noProof/>
          <w:lang w:eastAsia="zh-CN"/>
        </w:rPr>
        <w:t>5.</w:t>
      </w:r>
      <w:r w:rsidRPr="00A40E02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A40E02">
        <w:rPr>
          <w:rFonts w:eastAsia="SimSun"/>
          <w:noProof/>
        </w:rPr>
        <w:t>Test requirement</w:t>
      </w:r>
      <w:r>
        <w:rPr>
          <w:noProof/>
        </w:rPr>
        <w:tab/>
        <w:t>1545</w:t>
      </w:r>
    </w:p>
    <w:p w14:paraId="6086A76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1545</w:t>
      </w:r>
    </w:p>
    <w:p w14:paraId="28D2230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1545</w:t>
      </w:r>
    </w:p>
    <w:p w14:paraId="20972F0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1545</w:t>
      </w:r>
    </w:p>
    <w:p w14:paraId="62F48ED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1545</w:t>
      </w:r>
    </w:p>
    <w:p w14:paraId="5B19944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1545</w:t>
      </w:r>
    </w:p>
    <w:p w14:paraId="7F59E8B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1545</w:t>
      </w:r>
    </w:p>
    <w:p w14:paraId="3740AF09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17.2.6.4.2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1546</w:t>
      </w:r>
    </w:p>
    <w:p w14:paraId="4787B2E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1546</w:t>
      </w:r>
    </w:p>
    <w:p w14:paraId="3BE812F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1555</w:t>
      </w:r>
    </w:p>
    <w:p w14:paraId="512BE0D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1555</w:t>
      </w:r>
    </w:p>
    <w:p w14:paraId="1B5DC63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1555</w:t>
      </w:r>
    </w:p>
    <w:p w14:paraId="778AF11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285004E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20D7F99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188EE52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1556</w:t>
      </w:r>
    </w:p>
    <w:p w14:paraId="3CF90392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1556</w:t>
      </w:r>
    </w:p>
    <w:p w14:paraId="380AD70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1557</w:t>
      </w:r>
    </w:p>
    <w:p w14:paraId="12E8CD7D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1558</w:t>
      </w:r>
    </w:p>
    <w:p w14:paraId="081FFDFE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1568</w:t>
      </w:r>
    </w:p>
    <w:p w14:paraId="4E5FBAF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1568</w:t>
      </w:r>
    </w:p>
    <w:p w14:paraId="49953AD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1568</w:t>
      </w:r>
    </w:p>
    <w:p w14:paraId="7CFF86D9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1568</w:t>
      </w:r>
    </w:p>
    <w:p w14:paraId="71E521E0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1568</w:t>
      </w:r>
    </w:p>
    <w:p w14:paraId="7E516FB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1569</w:t>
      </w:r>
    </w:p>
    <w:p w14:paraId="15374ACC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1569</w:t>
      </w:r>
    </w:p>
    <w:p w14:paraId="053D381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1570</w:t>
      </w:r>
    </w:p>
    <w:p w14:paraId="189CDAB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1570</w:t>
      </w:r>
    </w:p>
    <w:p w14:paraId="547F5F9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1575</w:t>
      </w:r>
    </w:p>
    <w:p w14:paraId="35831E2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1575</w:t>
      </w:r>
    </w:p>
    <w:p w14:paraId="02280F58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1575</w:t>
      </w:r>
    </w:p>
    <w:p w14:paraId="55E1424A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1575</w:t>
      </w:r>
    </w:p>
    <w:p w14:paraId="3DB8E7E1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1575</w:t>
      </w:r>
    </w:p>
    <w:p w14:paraId="79A468CB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1576</w:t>
      </w:r>
    </w:p>
    <w:p w14:paraId="33552D95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1576</w:t>
      </w:r>
    </w:p>
    <w:p w14:paraId="65C26E17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1577</w:t>
      </w:r>
    </w:p>
    <w:p w14:paraId="6F0654B3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1577</w:t>
      </w:r>
    </w:p>
    <w:p w14:paraId="60EC49E4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1579</w:t>
      </w:r>
    </w:p>
    <w:p w14:paraId="63DB9B3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1579</w:t>
      </w:r>
    </w:p>
    <w:p w14:paraId="7ADDD887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1580</w:t>
      </w:r>
    </w:p>
    <w:p w14:paraId="2BC8AD8D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1580</w:t>
      </w:r>
    </w:p>
    <w:p w14:paraId="4CB6D376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1580</w:t>
      </w:r>
    </w:p>
    <w:p w14:paraId="1CDB3C85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1581</w:t>
      </w:r>
    </w:p>
    <w:p w14:paraId="21AD8E50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1581</w:t>
      </w:r>
    </w:p>
    <w:p w14:paraId="1A395E4B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1581</w:t>
      </w:r>
    </w:p>
    <w:p w14:paraId="25E324CF" w14:textId="77777777" w:rsidR="0055613B" w:rsidRDefault="0055613B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1581</w:t>
      </w:r>
    </w:p>
    <w:p w14:paraId="1607F092" w14:textId="77777777" w:rsidR="0055613B" w:rsidRDefault="0055613B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1586</w:t>
      </w:r>
    </w:p>
    <w:p w14:paraId="49A4BC92" w14:textId="77777777" w:rsidR="0055613B" w:rsidRDefault="0055613B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A (informative): Connection Diagrams</w:t>
      </w:r>
      <w:r>
        <w:rPr>
          <w:noProof/>
        </w:rPr>
        <w:tab/>
        <w:t>1587</w:t>
      </w:r>
    </w:p>
    <w:p w14:paraId="4FE31B55" w14:textId="77777777" w:rsidR="0055613B" w:rsidRDefault="0055613B">
      <w:pPr>
        <w:pStyle w:val="TOC8"/>
        <w:rPr>
          <w:rFonts w:ascii="Calibri" w:hAnsi="Calibri"/>
          <w:b w:val="0"/>
          <w:noProof/>
          <w:kern w:val="2"/>
          <w:szCs w:val="22"/>
        </w:rPr>
      </w:pPr>
      <w:r w:rsidRPr="00A40E02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1598</w:t>
      </w:r>
    </w:p>
    <w:p w14:paraId="569C741A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1598</w:t>
      </w:r>
    </w:p>
    <w:p w14:paraId="4B1EFCAF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1598</w:t>
      </w:r>
    </w:p>
    <w:p w14:paraId="7ED0AD5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1598</w:t>
      </w:r>
    </w:p>
    <w:p w14:paraId="26971F20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1600</w:t>
      </w:r>
    </w:p>
    <w:p w14:paraId="0E91E8C4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WLS position solution</w:t>
      </w:r>
      <w:r>
        <w:rPr>
          <w:noProof/>
        </w:rPr>
        <w:tab/>
        <w:t>1600</w:t>
      </w:r>
    </w:p>
    <w:p w14:paraId="0E9B6E63" w14:textId="77777777" w:rsidR="0055613B" w:rsidRDefault="0055613B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1603</w:t>
      </w:r>
    </w:p>
    <w:p w14:paraId="7BE694DE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1603</w:t>
      </w:r>
    </w:p>
    <w:p w14:paraId="57E9FEB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1603</w:t>
      </w:r>
    </w:p>
    <w:p w14:paraId="46DE5653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1604</w:t>
      </w:r>
    </w:p>
    <w:p w14:paraId="5AA29AC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1605</w:t>
      </w:r>
    </w:p>
    <w:p w14:paraId="2B196C7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1616</w:t>
      </w:r>
    </w:p>
    <w:p w14:paraId="0963ABD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1616</w:t>
      </w:r>
    </w:p>
    <w:p w14:paraId="4FC4F67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1617</w:t>
      </w:r>
    </w:p>
    <w:p w14:paraId="522FB0AF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1621</w:t>
      </w:r>
    </w:p>
    <w:p w14:paraId="0A99FCA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C.2.1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1622</w:t>
      </w:r>
    </w:p>
    <w:p w14:paraId="507F16D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1623</w:t>
      </w:r>
    </w:p>
    <w:p w14:paraId="369B42F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1630</w:t>
      </w:r>
    </w:p>
    <w:p w14:paraId="7D63EA6B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1630</w:t>
      </w:r>
    </w:p>
    <w:p w14:paraId="7D25070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1631</w:t>
      </w:r>
    </w:p>
    <w:p w14:paraId="108B70A3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1633</w:t>
      </w:r>
    </w:p>
    <w:p w14:paraId="506CCFA4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1634</w:t>
      </w:r>
    </w:p>
    <w:p w14:paraId="7966A9C8" w14:textId="77777777" w:rsidR="0055613B" w:rsidRDefault="0055613B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1656</w:t>
      </w:r>
    </w:p>
    <w:p w14:paraId="728C4A60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Method</w:t>
      </w:r>
      <w:r>
        <w:rPr>
          <w:noProof/>
        </w:rPr>
        <w:tab/>
        <w:t>1656</w:t>
      </w:r>
    </w:p>
    <w:p w14:paraId="0B0E344C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1656</w:t>
      </w:r>
    </w:p>
    <w:p w14:paraId="3AF8FEFB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1656</w:t>
      </w:r>
    </w:p>
    <w:p w14:paraId="7D5AC5F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1656</w:t>
      </w:r>
    </w:p>
    <w:p w14:paraId="1E68717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1656</w:t>
      </w:r>
    </w:p>
    <w:p w14:paraId="27D59DA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1657</w:t>
      </w:r>
    </w:p>
    <w:p w14:paraId="490DC4B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1657</w:t>
      </w:r>
    </w:p>
    <w:p w14:paraId="3040916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1658</w:t>
      </w:r>
    </w:p>
    <w:p w14:paraId="3816C5A1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1658</w:t>
      </w:r>
    </w:p>
    <w:p w14:paraId="5CA8879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1659</w:t>
      </w:r>
    </w:p>
    <w:p w14:paraId="48662DA7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decisions</w:t>
      </w:r>
      <w:r>
        <w:rPr>
          <w:noProof/>
        </w:rPr>
        <w:tab/>
        <w:t>1661</w:t>
      </w:r>
    </w:p>
    <w:p w14:paraId="12F2474C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1661</w:t>
      </w:r>
    </w:p>
    <w:p w14:paraId="73A5EA1A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1661</w:t>
      </w:r>
    </w:p>
    <w:p w14:paraId="3F12C9D4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1662</w:t>
      </w:r>
    </w:p>
    <w:p w14:paraId="4ED59086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1663</w:t>
      </w:r>
    </w:p>
    <w:p w14:paraId="72163B9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1663</w:t>
      </w:r>
    </w:p>
    <w:p w14:paraId="59F92B08" w14:textId="77777777" w:rsidR="0055613B" w:rsidRDefault="0055613B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1665</w:t>
      </w:r>
    </w:p>
    <w:p w14:paraId="46F4B2A3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1665</w:t>
      </w:r>
    </w:p>
    <w:p w14:paraId="3476042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1665</w:t>
      </w:r>
    </w:p>
    <w:p w14:paraId="2E8A76C8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1666</w:t>
      </w:r>
    </w:p>
    <w:p w14:paraId="10FBA0FD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1666</w:t>
      </w:r>
    </w:p>
    <w:p w14:paraId="205BC495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1667</w:t>
      </w:r>
    </w:p>
    <w:p w14:paraId="7B914438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1667</w:t>
      </w:r>
    </w:p>
    <w:p w14:paraId="0EF30C1C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1668</w:t>
      </w:r>
    </w:p>
    <w:p w14:paraId="1D245A14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1668</w:t>
      </w:r>
    </w:p>
    <w:p w14:paraId="16A064D2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1668</w:t>
      </w:r>
    </w:p>
    <w:p w14:paraId="22487E91" w14:textId="77777777" w:rsidR="0055613B" w:rsidRDefault="0055613B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1670</w:t>
      </w:r>
    </w:p>
    <w:p w14:paraId="522C55F2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1670</w:t>
      </w:r>
    </w:p>
    <w:p w14:paraId="09E9F384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connection set up</w:t>
      </w:r>
      <w:r>
        <w:rPr>
          <w:noProof/>
        </w:rPr>
        <w:tab/>
        <w:t>1670</w:t>
      </w:r>
    </w:p>
    <w:p w14:paraId="6F2FD72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1670</w:t>
      </w:r>
    </w:p>
    <w:p w14:paraId="195F03D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1670</w:t>
      </w:r>
    </w:p>
    <w:p w14:paraId="6D21FF07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1671</w:t>
      </w:r>
    </w:p>
    <w:p w14:paraId="4C419FC9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UTRAN connection release</w:t>
      </w:r>
      <w:r>
        <w:rPr>
          <w:noProof/>
        </w:rPr>
        <w:tab/>
        <w:t>1671</w:t>
      </w:r>
    </w:p>
    <w:p w14:paraId="0C9BBFC2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1671</w:t>
      </w:r>
    </w:p>
    <w:p w14:paraId="4E1831DE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1671</w:t>
      </w:r>
    </w:p>
    <w:p w14:paraId="113DFAED" w14:textId="77777777" w:rsidR="0055613B" w:rsidRDefault="0055613B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1672</w:t>
      </w:r>
    </w:p>
    <w:p w14:paraId="11D01172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1672</w:t>
      </w:r>
    </w:p>
    <w:p w14:paraId="7639F07E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Environmental requirements</w:t>
      </w:r>
      <w:r>
        <w:rPr>
          <w:noProof/>
        </w:rPr>
        <w:tab/>
        <w:t>1672</w:t>
      </w:r>
    </w:p>
    <w:p w14:paraId="27CC06D0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1672</w:t>
      </w:r>
    </w:p>
    <w:p w14:paraId="592E28E9" w14:textId="77777777" w:rsidR="0055613B" w:rsidRDefault="0055613B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1672</w:t>
      </w:r>
    </w:p>
    <w:p w14:paraId="5AE45A32" w14:textId="77777777" w:rsidR="0055613B" w:rsidRDefault="0055613B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H (informative): MBS Beacon parameters</w:t>
      </w:r>
      <w:r>
        <w:rPr>
          <w:noProof/>
        </w:rPr>
        <w:tab/>
        <w:t>1673</w:t>
      </w:r>
    </w:p>
    <w:p w14:paraId="05650B0E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1673</w:t>
      </w:r>
    </w:p>
    <w:p w14:paraId="1065D83A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Beacon parameters</w:t>
      </w:r>
      <w:r>
        <w:rPr>
          <w:noProof/>
        </w:rPr>
        <w:tab/>
        <w:t>1673</w:t>
      </w:r>
    </w:p>
    <w:p w14:paraId="2E24EF21" w14:textId="77777777" w:rsidR="0055613B" w:rsidRDefault="0055613B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1674</w:t>
      </w:r>
    </w:p>
    <w:p w14:paraId="59F69875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1674</w:t>
      </w:r>
    </w:p>
    <w:p w14:paraId="6443A7AE" w14:textId="77777777" w:rsidR="0055613B" w:rsidRDefault="0055613B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1674</w:t>
      </w:r>
    </w:p>
    <w:p w14:paraId="12849CA0" w14:textId="77777777" w:rsidR="0055613B" w:rsidRDefault="0055613B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lastRenderedPageBreak/>
        <w:t>Annex J (informative): Change history</w:t>
      </w:r>
      <w:r>
        <w:rPr>
          <w:noProof/>
        </w:rPr>
        <w:tab/>
        <w:t>1676</w:t>
      </w:r>
    </w:p>
    <w:p w14:paraId="0089EFC7" w14:textId="04795482" w:rsidR="00080512" w:rsidRPr="00FD74E9" w:rsidRDefault="00C567A1">
      <w:r>
        <w:rPr>
          <w:noProof/>
          <w:sz w:val="22"/>
        </w:rPr>
        <w:fldChar w:fldCharType="end"/>
      </w:r>
    </w:p>
    <w:p w14:paraId="5F62B98F" w14:textId="5F19EC36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6857BE">
        <w:instrText>h40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6857BE">
        <w:instrText>h40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6857BE">
        <w:instrText>h40</w:instrText>
      </w:r>
      <w:r w:rsidR="00E848EF">
        <w:instrText>_s0905-s</w:instrText>
      </w:r>
      <w:r w:rsidR="001C6323">
        <w:instrText>1</w:instrText>
      </w:r>
      <w:r w:rsidR="00570470">
        <w:instrText>7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6857BE">
        <w:instrText>h40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C02C2" w14:textId="77777777" w:rsidR="00301871" w:rsidRDefault="00301871">
      <w:r>
        <w:separator/>
      </w:r>
    </w:p>
  </w:endnote>
  <w:endnote w:type="continuationSeparator" w:id="0">
    <w:p w14:paraId="3FC11BAB" w14:textId="77777777" w:rsidR="00301871" w:rsidRDefault="00301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A7D92" w14:textId="77777777" w:rsidR="00301871" w:rsidRDefault="00301871">
      <w:r>
        <w:separator/>
      </w:r>
    </w:p>
  </w:footnote>
  <w:footnote w:type="continuationSeparator" w:id="0">
    <w:p w14:paraId="734D3A42" w14:textId="77777777" w:rsidR="00301871" w:rsidRDefault="00301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22A0" w14:textId="77777777" w:rsidR="00041A1C" w:rsidRDefault="00041A1C" w:rsidP="00041A1C">
    <w:pPr>
      <w:pStyle w:val="Header"/>
      <w:framePr w:h="284" w:hRule="exact" w:wrap="around" w:vAnchor="text" w:hAnchor="margin" w:y="1"/>
    </w:pPr>
    <w:r>
      <w:t>Release 17</w:t>
    </w:r>
  </w:p>
  <w:p w14:paraId="55E85680" w14:textId="62388412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V17.</w:t>
    </w:r>
    <w:r w:rsidR="006857BE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6857BE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6857BE">
      <w:rPr>
        <w:rFonts w:ascii="Arial" w:hAnsi="Arial" w:cs="Arial"/>
        <w:b/>
        <w:sz w:val="18"/>
        <w:szCs w:val="18"/>
      </w:rPr>
      <w:t>03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199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1036</TotalTime>
  <Pages>41</Pages>
  <Words>13515</Words>
  <Characters>77037</Characters>
  <Application>Microsoft Office Word</Application>
  <DocSecurity>0</DocSecurity>
  <Lines>641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90372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1940</cp:lastModifiedBy>
  <cp:revision>38</cp:revision>
  <cp:lastPrinted>2011-10-16T10:32:00Z</cp:lastPrinted>
  <dcterms:created xsi:type="dcterms:W3CDTF">2021-12-20T17:58:00Z</dcterms:created>
  <dcterms:modified xsi:type="dcterms:W3CDTF">2024-04-09T17:20:00Z</dcterms:modified>
</cp:coreProperties>
</file>