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4891F" w14:textId="28135B22" w:rsidR="00080512" w:rsidRPr="00724212" w:rsidRDefault="00080512" w:rsidP="00A13B54">
      <w:pPr>
        <w:pStyle w:val="ZA"/>
        <w:framePr w:wrap="notBeside"/>
        <w:rPr>
          <w:noProof w:val="0"/>
        </w:rPr>
      </w:pPr>
      <w:bookmarkStart w:id="0" w:name="page1"/>
      <w:r w:rsidRPr="00724212">
        <w:rPr>
          <w:noProof w:val="0"/>
          <w:sz w:val="64"/>
        </w:rPr>
        <w:t xml:space="preserve">3GPP TS </w:t>
      </w:r>
      <w:r w:rsidR="00F51464" w:rsidRPr="00724212">
        <w:rPr>
          <w:noProof w:val="0"/>
          <w:sz w:val="64"/>
        </w:rPr>
        <w:t>36.523-3</w:t>
      </w:r>
      <w:r w:rsidRPr="00724212">
        <w:rPr>
          <w:noProof w:val="0"/>
          <w:sz w:val="64"/>
        </w:rPr>
        <w:t xml:space="preserve"> </w:t>
      </w:r>
      <w:r w:rsidRPr="00724212">
        <w:rPr>
          <w:noProof w:val="0"/>
        </w:rPr>
        <w:t>V</w:t>
      </w:r>
      <w:r w:rsidR="00AF477A" w:rsidRPr="00724212">
        <w:rPr>
          <w:noProof w:val="0"/>
        </w:rPr>
        <w:t>1</w:t>
      </w:r>
      <w:r w:rsidR="00DE7813" w:rsidRPr="00724212">
        <w:rPr>
          <w:noProof w:val="0"/>
        </w:rPr>
        <w:t>7</w:t>
      </w:r>
      <w:r w:rsidR="000915D4" w:rsidRPr="00724212">
        <w:rPr>
          <w:noProof w:val="0"/>
        </w:rPr>
        <w:t>.</w:t>
      </w:r>
      <w:r w:rsidR="005543EF">
        <w:rPr>
          <w:noProof w:val="0"/>
        </w:rPr>
        <w:t>7</w:t>
      </w:r>
      <w:r w:rsidR="00C653CE" w:rsidRPr="00724212">
        <w:rPr>
          <w:noProof w:val="0"/>
        </w:rPr>
        <w:t>.0</w:t>
      </w:r>
      <w:r w:rsidRPr="00724212">
        <w:rPr>
          <w:noProof w:val="0"/>
        </w:rPr>
        <w:t xml:space="preserve"> </w:t>
      </w:r>
      <w:r w:rsidRPr="00724212">
        <w:rPr>
          <w:noProof w:val="0"/>
          <w:sz w:val="32"/>
        </w:rPr>
        <w:t>(</w:t>
      </w:r>
      <w:r w:rsidR="00914EA1" w:rsidRPr="00724212">
        <w:rPr>
          <w:noProof w:val="0"/>
          <w:sz w:val="32"/>
        </w:rPr>
        <w:t>20</w:t>
      </w:r>
      <w:r w:rsidR="00F50262" w:rsidRPr="00724212">
        <w:rPr>
          <w:noProof w:val="0"/>
          <w:sz w:val="32"/>
        </w:rPr>
        <w:t>2</w:t>
      </w:r>
      <w:r w:rsidR="007C54DD">
        <w:rPr>
          <w:noProof w:val="0"/>
          <w:sz w:val="32"/>
        </w:rPr>
        <w:t>3</w:t>
      </w:r>
      <w:r w:rsidR="002E3052" w:rsidRPr="00724212">
        <w:rPr>
          <w:noProof w:val="0"/>
          <w:sz w:val="32"/>
        </w:rPr>
        <w:t>-</w:t>
      </w:r>
      <w:r w:rsidR="007C54DD">
        <w:rPr>
          <w:noProof w:val="0"/>
          <w:sz w:val="32"/>
        </w:rPr>
        <w:t>0</w:t>
      </w:r>
      <w:r w:rsidR="005543EF">
        <w:rPr>
          <w:noProof w:val="0"/>
          <w:sz w:val="32"/>
        </w:rPr>
        <w:t>6</w:t>
      </w:r>
      <w:r w:rsidRPr="00724212">
        <w:rPr>
          <w:noProof w:val="0"/>
          <w:sz w:val="32"/>
        </w:rPr>
        <w:t>)</w:t>
      </w:r>
    </w:p>
    <w:p w14:paraId="4EAD2574" w14:textId="77777777" w:rsidR="00080512" w:rsidRPr="00724212" w:rsidRDefault="00080512">
      <w:pPr>
        <w:pStyle w:val="ZB"/>
        <w:framePr w:wrap="notBeside"/>
        <w:rPr>
          <w:noProof w:val="0"/>
        </w:rPr>
      </w:pPr>
      <w:r w:rsidRPr="00724212">
        <w:rPr>
          <w:noProof w:val="0"/>
        </w:rPr>
        <w:t>Technical Specification</w:t>
      </w:r>
    </w:p>
    <w:p w14:paraId="6382C003" w14:textId="77777777" w:rsidR="00F51464" w:rsidRPr="00724212" w:rsidRDefault="00F51464" w:rsidP="00F51464">
      <w:pPr>
        <w:pStyle w:val="ZT"/>
        <w:framePr w:wrap="notBeside"/>
      </w:pPr>
      <w:r w:rsidRPr="00724212">
        <w:t xml:space="preserve">3rd Generation Partnership </w:t>
      </w:r>
      <w:proofErr w:type="gramStart"/>
      <w:r w:rsidRPr="00724212">
        <w:t>Project;</w:t>
      </w:r>
      <w:proofErr w:type="gramEnd"/>
    </w:p>
    <w:p w14:paraId="2A0D2103" w14:textId="77777777" w:rsidR="00F51464" w:rsidRPr="00724212" w:rsidRDefault="00F51464" w:rsidP="00F51464">
      <w:pPr>
        <w:pStyle w:val="ZT"/>
        <w:framePr w:wrap="notBeside"/>
      </w:pPr>
      <w:r w:rsidRPr="00724212">
        <w:t xml:space="preserve">Technical Specification Group Radio Access </w:t>
      </w:r>
      <w:proofErr w:type="gramStart"/>
      <w:r w:rsidRPr="00724212">
        <w:t>Network;</w:t>
      </w:r>
      <w:proofErr w:type="gramEnd"/>
    </w:p>
    <w:p w14:paraId="54B83579" w14:textId="77777777" w:rsidR="00F51464" w:rsidRPr="00724212" w:rsidRDefault="00F51464" w:rsidP="00F51464">
      <w:pPr>
        <w:pStyle w:val="ZT"/>
        <w:framePr w:wrap="notBeside"/>
      </w:pPr>
      <w:r w:rsidRPr="00724212">
        <w:t>Evolved Universal Terrestrial Radio Access (E-UTRA)</w:t>
      </w:r>
    </w:p>
    <w:p w14:paraId="39E84470" w14:textId="77777777" w:rsidR="00F51464" w:rsidRPr="00724212" w:rsidRDefault="00F51464" w:rsidP="00F51464">
      <w:pPr>
        <w:pStyle w:val="ZT"/>
        <w:framePr w:wrap="notBeside"/>
      </w:pPr>
      <w:r w:rsidRPr="00724212">
        <w:t>and Evolved Packet Core (EPC</w:t>
      </w:r>
      <w:proofErr w:type="gramStart"/>
      <w:r w:rsidRPr="00724212">
        <w:t>);</w:t>
      </w:r>
      <w:proofErr w:type="gramEnd"/>
    </w:p>
    <w:p w14:paraId="1E966298" w14:textId="77777777" w:rsidR="00F51464" w:rsidRPr="00724212" w:rsidRDefault="00F51464" w:rsidP="00F51464">
      <w:pPr>
        <w:pStyle w:val="ZT"/>
        <w:framePr w:wrap="notBeside"/>
      </w:pPr>
      <w:r w:rsidRPr="00724212">
        <w:t xml:space="preserve">User Equipment (UE) conformance </w:t>
      </w:r>
      <w:proofErr w:type="gramStart"/>
      <w:r w:rsidRPr="00724212">
        <w:t>specification</w:t>
      </w:r>
      <w:r w:rsidR="00DB4266" w:rsidRPr="00724212">
        <w:t>;</w:t>
      </w:r>
      <w:proofErr w:type="gramEnd"/>
    </w:p>
    <w:p w14:paraId="0A5115E6" w14:textId="77777777" w:rsidR="00F51464" w:rsidRPr="00724212" w:rsidRDefault="00F51464" w:rsidP="00F51464">
      <w:pPr>
        <w:pStyle w:val="ZT"/>
        <w:framePr w:wrap="notBeside"/>
      </w:pPr>
      <w:r w:rsidRPr="00724212">
        <w:t>Part 3: Test Suites</w:t>
      </w:r>
    </w:p>
    <w:p w14:paraId="63C1C044" w14:textId="4AE763E3" w:rsidR="00080512" w:rsidRPr="00724212" w:rsidRDefault="00F51464" w:rsidP="00F51464">
      <w:pPr>
        <w:pStyle w:val="ZT"/>
        <w:framePr w:wrap="notBeside"/>
      </w:pPr>
      <w:r w:rsidRPr="00724212">
        <w:t>(</w:t>
      </w:r>
      <w:r w:rsidRPr="00724212">
        <w:rPr>
          <w:rStyle w:val="ZGSM"/>
        </w:rPr>
        <w:t xml:space="preserve">Release </w:t>
      </w:r>
      <w:r w:rsidR="000C521B" w:rsidRPr="00724212">
        <w:rPr>
          <w:rStyle w:val="ZGSM"/>
        </w:rPr>
        <w:t>1</w:t>
      </w:r>
      <w:r w:rsidR="00DE7813" w:rsidRPr="00724212">
        <w:rPr>
          <w:rStyle w:val="ZGSM"/>
        </w:rPr>
        <w:t>7</w:t>
      </w:r>
      <w:r w:rsidR="00D409D1" w:rsidRPr="00724212">
        <w:t>)</w:t>
      </w:r>
    </w:p>
    <w:p w14:paraId="1AF9D4E3" w14:textId="77777777" w:rsidR="00080512" w:rsidRPr="00724212" w:rsidRDefault="00080512">
      <w:pPr>
        <w:pStyle w:val="ZT"/>
        <w:framePr w:wrap="notBeside"/>
        <w:rPr>
          <w:i/>
          <w:sz w:val="28"/>
        </w:rPr>
      </w:pPr>
    </w:p>
    <w:p w14:paraId="7D68B651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52747EC" w14:textId="1AE2E8C5" w:rsidR="000C521B" w:rsidRPr="00724212" w:rsidRDefault="00724212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724212">
        <w:rPr>
          <w:i/>
        </w:rPr>
        <w:drawing>
          <wp:inline distT="0" distB="0" distL="0" distR="0" wp14:anchorId="6D81862B" wp14:editId="0F5DC1DD">
            <wp:extent cx="1209675" cy="838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521B" w:rsidRPr="00724212">
        <w:rPr>
          <w:noProof w:val="0"/>
        </w:rPr>
        <w:tab/>
      </w:r>
      <w:r w:rsidRPr="00724212">
        <w:drawing>
          <wp:inline distT="0" distB="0" distL="0" distR="0" wp14:anchorId="1D05249F" wp14:editId="2E6A5C99">
            <wp:extent cx="1628775" cy="952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F045F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58578FF8" w14:textId="77777777" w:rsidR="00080512" w:rsidRPr="00724212" w:rsidRDefault="00080512" w:rsidP="00734A5B">
      <w:pPr>
        <w:framePr w:h="1377" w:hRule="exact" w:wrap="notBeside" w:vAnchor="page" w:hAnchor="margin" w:y="15305"/>
        <w:rPr>
          <w:sz w:val="16"/>
        </w:rPr>
      </w:pPr>
      <w:r w:rsidRPr="00724212">
        <w:rPr>
          <w:sz w:val="16"/>
        </w:rPr>
        <w:t>The present document has been developed within the 3</w:t>
      </w:r>
      <w:r w:rsidRPr="00724212">
        <w:rPr>
          <w:sz w:val="16"/>
          <w:vertAlign w:val="superscript"/>
        </w:rPr>
        <w:t>rd</w:t>
      </w:r>
      <w:r w:rsidRPr="00724212">
        <w:rPr>
          <w:sz w:val="16"/>
        </w:rPr>
        <w:t xml:space="preserve"> Generation Partnership Project (3GPP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>) and may be further elaborated for the purposes of 3GPP</w:t>
      </w:r>
      <w:r w:rsidR="00885587" w:rsidRPr="00724212">
        <w:rPr>
          <w:sz w:val="16"/>
        </w:rPr>
        <w:t>.</w:t>
      </w:r>
      <w:r w:rsidRPr="00724212">
        <w:rPr>
          <w:sz w:val="16"/>
        </w:rPr>
        <w:br/>
        <w:t>The present document has not been subject to any approval process by the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Organizational Partners and shall not be implemented.</w:t>
      </w:r>
      <w:r w:rsidRPr="00724212">
        <w:rPr>
          <w:sz w:val="16"/>
        </w:rPr>
        <w:br/>
        <w:t>This Specification is provided for future development work within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only. The Organizational Partners accept no liability for any use of this Specification.</w:t>
      </w:r>
      <w:r w:rsidRPr="00724212">
        <w:rPr>
          <w:sz w:val="16"/>
        </w:rPr>
        <w:br/>
        <w:t>Specifications and reports for implementation of the 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 xml:space="preserve"> system should be obtained via the 3GPP Organizational Partners' Publications Offices.</w:t>
      </w:r>
    </w:p>
    <w:p w14:paraId="323B06AB" w14:textId="77777777" w:rsidR="00080512" w:rsidRPr="00724212" w:rsidRDefault="00080512">
      <w:pPr>
        <w:pStyle w:val="ZV"/>
        <w:framePr w:wrap="notBeside"/>
        <w:rPr>
          <w:noProof w:val="0"/>
        </w:rPr>
      </w:pPr>
    </w:p>
    <w:bookmarkEnd w:id="0"/>
    <w:p w14:paraId="1D7BA557" w14:textId="77777777" w:rsidR="00080512" w:rsidRPr="00724212" w:rsidRDefault="00080512">
      <w:pPr>
        <w:sectPr w:rsidR="00080512" w:rsidRPr="00724212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B82BE91" w14:textId="77777777" w:rsidR="00080512" w:rsidRPr="00724212" w:rsidRDefault="00080512">
      <w:bookmarkStart w:id="1" w:name="page2"/>
    </w:p>
    <w:p w14:paraId="51D590D9" w14:textId="77777777" w:rsidR="00080512" w:rsidRPr="00724212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Keywords</w:t>
      </w:r>
    </w:p>
    <w:p w14:paraId="0922BC50" w14:textId="77777777" w:rsidR="00080512" w:rsidRPr="00724212" w:rsidRDefault="00F51464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EPC, E-UTRA, mobile, terminal, testing, UE</w:t>
      </w:r>
    </w:p>
    <w:p w14:paraId="149EF69F" w14:textId="77777777" w:rsidR="00080512" w:rsidRPr="00724212" w:rsidRDefault="00080512"/>
    <w:p w14:paraId="3167F606" w14:textId="77777777" w:rsidR="00080512" w:rsidRPr="00724212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3GPP</w:t>
      </w:r>
    </w:p>
    <w:p w14:paraId="7C5609DC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724212">
        <w:t>Postal address</w:t>
      </w:r>
    </w:p>
    <w:p w14:paraId="0BC53A4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28598B4A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724212">
        <w:rPr>
          <w:lang w:val="fr-FR"/>
        </w:rPr>
        <w:t xml:space="preserve">3GPP support office </w:t>
      </w:r>
      <w:proofErr w:type="spellStart"/>
      <w:r w:rsidRPr="00724212">
        <w:rPr>
          <w:lang w:val="fr-FR"/>
        </w:rPr>
        <w:t>address</w:t>
      </w:r>
      <w:proofErr w:type="spellEnd"/>
    </w:p>
    <w:p w14:paraId="0E415307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650 Route des Lucioles - Sophia Antipolis</w:t>
      </w:r>
    </w:p>
    <w:p w14:paraId="7B1AEF6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Valbonne - FRANCE</w:t>
      </w:r>
    </w:p>
    <w:p w14:paraId="535F6E01" w14:textId="77777777" w:rsidR="00080512" w:rsidRPr="00724212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Tel.: +33 4 92 94 42 00 Fax: +33 4 93 65 47 16</w:t>
      </w:r>
    </w:p>
    <w:p w14:paraId="0F0BF4B5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Internet</w:t>
      </w:r>
    </w:p>
    <w:p w14:paraId="58B77D26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http://www.3gpp.org</w:t>
      </w:r>
    </w:p>
    <w:p w14:paraId="1248F9E4" w14:textId="77777777" w:rsidR="00080512" w:rsidRPr="00724212" w:rsidRDefault="00080512"/>
    <w:bookmarkEnd w:id="1"/>
    <w:p w14:paraId="14A76690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Copyright Notification</w:t>
      </w:r>
    </w:p>
    <w:p w14:paraId="751667C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  <w:r w:rsidRPr="00724212">
        <w:t>No part may be reproduced except as authorized by written permission.</w:t>
      </w:r>
      <w:r w:rsidRPr="00724212">
        <w:br/>
        <w:t>The copyright and the foregoing restriction extend to reproduction in all media.</w:t>
      </w:r>
    </w:p>
    <w:p w14:paraId="7797D903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</w:p>
    <w:p w14:paraId="176D5063" w14:textId="6131C06E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© 20</w:t>
      </w:r>
      <w:r w:rsidR="00F50262" w:rsidRPr="00724212">
        <w:rPr>
          <w:sz w:val="18"/>
        </w:rPr>
        <w:t>2</w:t>
      </w:r>
      <w:r w:rsidR="007C54DD">
        <w:rPr>
          <w:sz w:val="18"/>
        </w:rPr>
        <w:t>3</w:t>
      </w:r>
      <w:r w:rsidRPr="00724212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57B1A906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All rights reserved.</w:t>
      </w:r>
    </w:p>
    <w:p w14:paraId="55AE3AD2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</w:p>
    <w:p w14:paraId="18137CDB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 xml:space="preserve">UMTS™ is a </w:t>
      </w:r>
      <w:proofErr w:type="gramStart"/>
      <w:r w:rsidRPr="00724212">
        <w:rPr>
          <w:sz w:val="18"/>
        </w:rPr>
        <w:t>Trade Mark</w:t>
      </w:r>
      <w:proofErr w:type="gramEnd"/>
      <w:r w:rsidRPr="00724212">
        <w:rPr>
          <w:sz w:val="18"/>
        </w:rPr>
        <w:t xml:space="preserve"> of ETSI registered for the benefit of its members</w:t>
      </w:r>
    </w:p>
    <w:p w14:paraId="3EA9ACFC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 xml:space="preserve">3GPP™ is a </w:t>
      </w:r>
      <w:proofErr w:type="gramStart"/>
      <w:r w:rsidRPr="00724212">
        <w:rPr>
          <w:sz w:val="18"/>
        </w:rPr>
        <w:t>Trade Mark</w:t>
      </w:r>
      <w:proofErr w:type="gramEnd"/>
      <w:r w:rsidRPr="00724212">
        <w:rPr>
          <w:sz w:val="18"/>
        </w:rPr>
        <w:t xml:space="preserve"> of ETSI registered for the benefit of its Members and of the 3GPP Organizational Partners</w:t>
      </w:r>
      <w:r w:rsidRPr="00724212">
        <w:rPr>
          <w:sz w:val="18"/>
        </w:rPr>
        <w:br/>
        <w:t>LTE™ is a Trade Mark of ETSI registered for the benefit of its Members and of the 3GPP Organizational Partners</w:t>
      </w:r>
    </w:p>
    <w:p w14:paraId="0E5E07B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GSM® and the GSM logo are registered and owned by the GSM Association</w:t>
      </w:r>
    </w:p>
    <w:p w14:paraId="485A5B28" w14:textId="77777777" w:rsidR="00F51464" w:rsidRPr="00455208" w:rsidRDefault="00080512" w:rsidP="003A3D48">
      <w:pPr>
        <w:pStyle w:val="TT"/>
        <w:outlineLvl w:val="0"/>
      </w:pPr>
      <w:r w:rsidRPr="00455208">
        <w:br w:type="page"/>
      </w:r>
      <w:r w:rsidR="00F51464" w:rsidRPr="00455208">
        <w:lastRenderedPageBreak/>
        <w:t>Contents</w:t>
      </w:r>
    </w:p>
    <w:p w14:paraId="0F50B0EA" w14:textId="77777777" w:rsidR="002D7C14" w:rsidRDefault="002A574F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2D7C14">
        <w:rPr>
          <w:noProof/>
        </w:rPr>
        <w:t>Foreword</w:t>
      </w:r>
      <w:r w:rsidR="002D7C14">
        <w:rPr>
          <w:noProof/>
        </w:rPr>
        <w:tab/>
        <w:t>15</w:t>
      </w:r>
    </w:p>
    <w:p w14:paraId="259FC8CB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Introduction</w:t>
      </w:r>
      <w:r>
        <w:rPr>
          <w:noProof/>
        </w:rPr>
        <w:tab/>
        <w:t>15</w:t>
      </w:r>
    </w:p>
    <w:p w14:paraId="7DE6C7AB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16</w:t>
      </w:r>
    </w:p>
    <w:p w14:paraId="1986E69B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16</w:t>
      </w:r>
    </w:p>
    <w:p w14:paraId="674988F8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Definitions and abbreviations</w:t>
      </w:r>
      <w:r>
        <w:rPr>
          <w:noProof/>
        </w:rPr>
        <w:tab/>
        <w:t>19</w:t>
      </w:r>
    </w:p>
    <w:p w14:paraId="0B1888EF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19</w:t>
      </w:r>
    </w:p>
    <w:p w14:paraId="4749EF72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19</w:t>
      </w:r>
    </w:p>
    <w:p w14:paraId="7A73D236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E-UTRAN/SAE system architecture and test models</w:t>
      </w:r>
      <w:r>
        <w:rPr>
          <w:noProof/>
        </w:rPr>
        <w:tab/>
        <w:t>20</w:t>
      </w:r>
    </w:p>
    <w:p w14:paraId="48544DBD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system architecture</w:t>
      </w:r>
      <w:r>
        <w:rPr>
          <w:noProof/>
        </w:rPr>
        <w:tab/>
        <w:t>20</w:t>
      </w:r>
    </w:p>
    <w:p w14:paraId="653729B1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 system architecture</w:t>
      </w:r>
      <w:r>
        <w:rPr>
          <w:noProof/>
        </w:rPr>
        <w:tab/>
        <w:t>20</w:t>
      </w:r>
    </w:p>
    <w:p w14:paraId="104769EF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Component architecture</w:t>
      </w:r>
      <w:r>
        <w:rPr>
          <w:noProof/>
        </w:rPr>
        <w:tab/>
        <w:t>21</w:t>
      </w:r>
    </w:p>
    <w:p w14:paraId="1EB7A841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test models</w:t>
      </w:r>
      <w:r>
        <w:rPr>
          <w:noProof/>
        </w:rPr>
        <w:tab/>
        <w:t>22</w:t>
      </w:r>
    </w:p>
    <w:p w14:paraId="06BE8275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Layer 2 test models</w:t>
      </w:r>
      <w:r>
        <w:rPr>
          <w:noProof/>
        </w:rPr>
        <w:tab/>
        <w:t>22</w:t>
      </w:r>
    </w:p>
    <w:p w14:paraId="559F88DC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 test model</w:t>
      </w:r>
      <w:r>
        <w:rPr>
          <w:noProof/>
        </w:rPr>
        <w:tab/>
        <w:t>22</w:t>
      </w:r>
    </w:p>
    <w:p w14:paraId="64524F43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model</w:t>
      </w:r>
      <w:r>
        <w:rPr>
          <w:noProof/>
        </w:rPr>
        <w:tab/>
        <w:t>24</w:t>
      </w:r>
    </w:p>
    <w:p w14:paraId="44B7BA65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test model</w:t>
      </w:r>
      <w:r>
        <w:rPr>
          <w:noProof/>
        </w:rPr>
        <w:tab/>
        <w:t>25</w:t>
      </w:r>
    </w:p>
    <w:p w14:paraId="57769499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ROHC test model</w:t>
      </w:r>
      <w:r>
        <w:rPr>
          <w:noProof/>
        </w:rPr>
        <w:tab/>
        <w:t>25</w:t>
      </w:r>
    </w:p>
    <w:p w14:paraId="7B2F9E99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test model (Non ROHC)</w:t>
      </w:r>
      <w:r>
        <w:rPr>
          <w:noProof/>
        </w:rPr>
        <w:tab/>
        <w:t>26</w:t>
      </w:r>
    </w:p>
    <w:p w14:paraId="6CE45ECC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EHC test model</w:t>
      </w:r>
      <w:r>
        <w:rPr>
          <w:noProof/>
        </w:rPr>
        <w:tab/>
        <w:t>26</w:t>
      </w:r>
    </w:p>
    <w:p w14:paraId="1015A4D5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test model</w:t>
      </w:r>
      <w:r>
        <w:rPr>
          <w:noProof/>
        </w:rPr>
        <w:tab/>
        <w:t>27</w:t>
      </w:r>
    </w:p>
    <w:p w14:paraId="29614870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 test model</w:t>
      </w:r>
      <w:r>
        <w:rPr>
          <w:noProof/>
        </w:rPr>
        <w:tab/>
        <w:t>28</w:t>
      </w:r>
    </w:p>
    <w:p w14:paraId="1424A7FD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Test Model</w:t>
      </w:r>
      <w:r>
        <w:rPr>
          <w:noProof/>
        </w:rPr>
        <w:tab/>
        <w:t>29</w:t>
      </w:r>
    </w:p>
    <w:p w14:paraId="5D4D4A55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user data</w:t>
      </w:r>
      <w:r>
        <w:rPr>
          <w:noProof/>
        </w:rPr>
        <w:tab/>
        <w:t>29</w:t>
      </w:r>
    </w:p>
    <w:p w14:paraId="79298C45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of Sockets</w:t>
      </w:r>
      <w:r>
        <w:rPr>
          <w:noProof/>
        </w:rPr>
        <w:tab/>
        <w:t>30</w:t>
      </w:r>
    </w:p>
    <w:p w14:paraId="49F73AC3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 Establishment</w:t>
      </w:r>
      <w:r>
        <w:rPr>
          <w:noProof/>
        </w:rPr>
        <w:tab/>
        <w:t>30</w:t>
      </w:r>
    </w:p>
    <w:p w14:paraId="2C9622E2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 Release</w:t>
      </w:r>
      <w:r>
        <w:rPr>
          <w:noProof/>
        </w:rPr>
        <w:tab/>
        <w:t>31</w:t>
      </w:r>
    </w:p>
    <w:p w14:paraId="16C4FBFD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Handling of IP data</w:t>
      </w:r>
      <w:r>
        <w:rPr>
          <w:noProof/>
        </w:rPr>
        <w:tab/>
        <w:t>31</w:t>
      </w:r>
    </w:p>
    <w:p w14:paraId="1E03E21E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 of IP Data</w:t>
      </w:r>
      <w:r>
        <w:rPr>
          <w:noProof/>
        </w:rPr>
        <w:tab/>
        <w:t>32</w:t>
      </w:r>
    </w:p>
    <w:p w14:paraId="16065E23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Multiple PDNs</w:t>
      </w:r>
      <w:r>
        <w:rPr>
          <w:noProof/>
        </w:rPr>
        <w:tab/>
        <w:t>32</w:t>
      </w:r>
    </w:p>
    <w:p w14:paraId="0D5611E6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Addresses Guidelines</w:t>
      </w:r>
      <w:r>
        <w:rPr>
          <w:noProof/>
        </w:rPr>
        <w:tab/>
        <w:t>33</w:t>
      </w:r>
    </w:p>
    <w:p w14:paraId="39F96C56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 Structure of IP Addresses</w:t>
      </w:r>
      <w:r>
        <w:rPr>
          <w:noProof/>
        </w:rPr>
        <w:tab/>
        <w:t>33</w:t>
      </w:r>
    </w:p>
    <w:p w14:paraId="30BDF988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 Requirements regarding IP Addresses</w:t>
      </w:r>
      <w:r>
        <w:rPr>
          <w:noProof/>
        </w:rPr>
        <w:tab/>
        <w:t>34</w:t>
      </w:r>
    </w:p>
    <w:p w14:paraId="031AAB87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Network Entities and their IP addresses</w:t>
      </w:r>
      <w:r>
        <w:rPr>
          <w:noProof/>
        </w:rPr>
        <w:tab/>
        <w:t>34</w:t>
      </w:r>
    </w:p>
    <w:p w14:paraId="31331AB5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User Plane Signalling for Address Allocation</w:t>
      </w:r>
      <w:r>
        <w:rPr>
          <w:noProof/>
        </w:rPr>
        <w:tab/>
        <w:t>36</w:t>
      </w:r>
    </w:p>
    <w:p w14:paraId="1094623C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DHCP</w:t>
      </w:r>
      <w:r>
        <w:rPr>
          <w:noProof/>
        </w:rPr>
        <w:tab/>
        <w:t>36</w:t>
      </w:r>
    </w:p>
    <w:p w14:paraId="27893F10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DHCPv6</w:t>
      </w:r>
      <w:r>
        <w:rPr>
          <w:noProof/>
        </w:rPr>
        <w:tab/>
        <w:t>39</w:t>
      </w:r>
    </w:p>
    <w:p w14:paraId="5745032E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ICMPv6</w:t>
      </w:r>
      <w:r>
        <w:rPr>
          <w:noProof/>
        </w:rPr>
        <w:tab/>
        <w:t>39</w:t>
      </w:r>
    </w:p>
    <w:p w14:paraId="0D97E8A9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DNS</w:t>
      </w:r>
      <w:r>
        <w:rPr>
          <w:noProof/>
        </w:rPr>
        <w:tab/>
        <w:t>40</w:t>
      </w:r>
    </w:p>
    <w:p w14:paraId="17C552EB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LTE-Carrier Aggregation test Models</w:t>
      </w:r>
      <w:r>
        <w:rPr>
          <w:noProof/>
        </w:rPr>
        <w:tab/>
        <w:t>42</w:t>
      </w:r>
    </w:p>
    <w:p w14:paraId="080ACBB4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CA-MAC test model</w:t>
      </w:r>
      <w:r>
        <w:rPr>
          <w:noProof/>
        </w:rPr>
        <w:tab/>
        <w:t>42</w:t>
      </w:r>
    </w:p>
    <w:p w14:paraId="21357310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CA-RRC test model</w:t>
      </w:r>
      <w:r>
        <w:rPr>
          <w:noProof/>
        </w:rPr>
        <w:tab/>
        <w:t>44</w:t>
      </w:r>
    </w:p>
    <w:p w14:paraId="1A8BE8E8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LAA-MAC test model</w:t>
      </w:r>
      <w:r>
        <w:rPr>
          <w:noProof/>
        </w:rPr>
        <w:tab/>
        <w:t>45</w:t>
      </w:r>
    </w:p>
    <w:p w14:paraId="0472D9B0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LAA-RRC test model</w:t>
      </w:r>
      <w:r>
        <w:rPr>
          <w:noProof/>
        </w:rPr>
        <w:tab/>
        <w:t>46</w:t>
      </w:r>
    </w:p>
    <w:p w14:paraId="4515DA67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eLAA-MAC test model</w:t>
      </w:r>
      <w:r>
        <w:rPr>
          <w:noProof/>
        </w:rPr>
        <w:tab/>
        <w:t>46</w:t>
      </w:r>
    </w:p>
    <w:p w14:paraId="7268745C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Dual Connectivity test models</w:t>
      </w:r>
      <w:r>
        <w:rPr>
          <w:noProof/>
        </w:rPr>
        <w:tab/>
        <w:t>47</w:t>
      </w:r>
    </w:p>
    <w:p w14:paraId="2C44F08C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 MAC test model</w:t>
      </w:r>
      <w:r>
        <w:rPr>
          <w:noProof/>
        </w:rPr>
        <w:tab/>
        <w:t>47</w:t>
      </w:r>
    </w:p>
    <w:p w14:paraId="6BCCFFE7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 PDCP test model</w:t>
      </w:r>
      <w:r>
        <w:rPr>
          <w:noProof/>
        </w:rPr>
        <w:tab/>
        <w:t>48</w:t>
      </w:r>
    </w:p>
    <w:p w14:paraId="328220FA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 RRC test model</w:t>
      </w:r>
      <w:r>
        <w:rPr>
          <w:noProof/>
        </w:rPr>
        <w:tab/>
        <w:t>49</w:t>
      </w:r>
    </w:p>
    <w:p w14:paraId="4537EB90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model extension for IMS</w:t>
      </w:r>
      <w:r>
        <w:rPr>
          <w:noProof/>
        </w:rPr>
        <w:tab/>
        <w:t>50</w:t>
      </w:r>
    </w:p>
    <w:p w14:paraId="0D54DDDD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IPsec</w:t>
      </w:r>
      <w:r>
        <w:rPr>
          <w:noProof/>
        </w:rPr>
        <w:tab/>
        <w:t>51</w:t>
      </w:r>
    </w:p>
    <w:p w14:paraId="0BD02601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Security Association</w:t>
      </w:r>
      <w:r>
        <w:rPr>
          <w:noProof/>
        </w:rPr>
        <w:tab/>
        <w:t>51</w:t>
      </w:r>
    </w:p>
    <w:p w14:paraId="4B4EA91D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SAD and SPD</w:t>
      </w:r>
      <w:r>
        <w:rPr>
          <w:noProof/>
        </w:rPr>
        <w:tab/>
        <w:t>52</w:t>
      </w:r>
    </w:p>
    <w:p w14:paraId="23BA9295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Signalling Compression (SigComp)</w:t>
      </w:r>
      <w:r>
        <w:rPr>
          <w:noProof/>
        </w:rPr>
        <w:tab/>
        <w:t>53</w:t>
      </w:r>
    </w:p>
    <w:p w14:paraId="479617D3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SIP TTCN-3 Codec</w:t>
      </w:r>
      <w:r>
        <w:rPr>
          <w:noProof/>
        </w:rPr>
        <w:tab/>
        <w:t>53</w:t>
      </w:r>
    </w:p>
    <w:p w14:paraId="641CCE3F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Support of DSMIPv6</w:t>
      </w:r>
      <w:r>
        <w:rPr>
          <w:noProof/>
        </w:rPr>
        <w:tab/>
        <w:t>53</w:t>
      </w:r>
    </w:p>
    <w:p w14:paraId="40212380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4.2.7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 test model</w:t>
      </w:r>
      <w:r>
        <w:rPr>
          <w:noProof/>
        </w:rPr>
        <w:tab/>
        <w:t>54</w:t>
      </w:r>
    </w:p>
    <w:p w14:paraId="525BAC75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OCNG test model</w:t>
      </w:r>
      <w:r>
        <w:rPr>
          <w:noProof/>
        </w:rPr>
        <w:tab/>
        <w:t>54</w:t>
      </w:r>
    </w:p>
    <w:p w14:paraId="21F3DEDF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Device-to-Device Proximity Services test model</w:t>
      </w:r>
      <w:r>
        <w:rPr>
          <w:noProof/>
        </w:rPr>
        <w:tab/>
        <w:t>56</w:t>
      </w:r>
    </w:p>
    <w:p w14:paraId="23B9C6BD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ProSe Function test model</w:t>
      </w:r>
      <w:r>
        <w:rPr>
          <w:noProof/>
        </w:rPr>
        <w:tab/>
        <w:t>57</w:t>
      </w:r>
    </w:p>
    <w:p w14:paraId="2909FD34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Discovery test model</w:t>
      </w:r>
      <w:r>
        <w:rPr>
          <w:noProof/>
        </w:rPr>
        <w:tab/>
        <w:t>57</w:t>
      </w:r>
    </w:p>
    <w:p w14:paraId="7F4384BC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Communication test model</w:t>
      </w:r>
      <w:r>
        <w:rPr>
          <w:noProof/>
        </w:rPr>
        <w:tab/>
        <w:t>58</w:t>
      </w:r>
    </w:p>
    <w:p w14:paraId="5C482020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SC-PTM test model</w:t>
      </w:r>
      <w:r>
        <w:rPr>
          <w:noProof/>
        </w:rPr>
        <w:tab/>
        <w:t>59</w:t>
      </w:r>
    </w:p>
    <w:p w14:paraId="560540F8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V2X Services test model</w:t>
      </w:r>
      <w:r>
        <w:rPr>
          <w:noProof/>
        </w:rPr>
        <w:tab/>
        <w:t>60</w:t>
      </w:r>
    </w:p>
    <w:p w14:paraId="229A3FAA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Aerial UE test model</w:t>
      </w:r>
      <w:r>
        <w:rPr>
          <w:noProof/>
        </w:rPr>
        <w:tab/>
        <w:t>61</w:t>
      </w:r>
    </w:p>
    <w:p w14:paraId="128920DF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SAE Test Model</w:t>
      </w:r>
      <w:r>
        <w:rPr>
          <w:noProof/>
        </w:rPr>
        <w:tab/>
        <w:t>62</w:t>
      </w:r>
    </w:p>
    <w:p w14:paraId="31BEC2C2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NAS Test Model</w:t>
      </w:r>
      <w:r>
        <w:rPr>
          <w:noProof/>
        </w:rPr>
        <w:tab/>
        <w:t>62</w:t>
      </w:r>
    </w:p>
    <w:p w14:paraId="7E426BB5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 RAT Test Model</w:t>
      </w:r>
      <w:r>
        <w:rPr>
          <w:noProof/>
        </w:rPr>
        <w:tab/>
        <w:t>63</w:t>
      </w:r>
    </w:p>
    <w:p w14:paraId="552AF9C9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E-UTRAN-UTRAN Inter RAT Test Model</w:t>
      </w:r>
      <w:r>
        <w:rPr>
          <w:noProof/>
        </w:rPr>
        <w:tab/>
        <w:t>63</w:t>
      </w:r>
    </w:p>
    <w:p w14:paraId="6CBD77BF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User data over UTRAN</w:t>
      </w:r>
      <w:r>
        <w:rPr>
          <w:noProof/>
        </w:rPr>
        <w:tab/>
        <w:t>63</w:t>
      </w:r>
    </w:p>
    <w:p w14:paraId="3BA7D186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Raw user data over UTRAN</w:t>
      </w:r>
      <w:r>
        <w:rPr>
          <w:noProof/>
        </w:rPr>
        <w:tab/>
        <w:t>64</w:t>
      </w:r>
    </w:p>
    <w:p w14:paraId="301DD454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data over UTRAN</w:t>
      </w:r>
      <w:r>
        <w:rPr>
          <w:noProof/>
        </w:rPr>
        <w:tab/>
        <w:t>64</w:t>
      </w:r>
    </w:p>
    <w:p w14:paraId="03675B68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 IP data</w:t>
      </w:r>
      <w:r>
        <w:rPr>
          <w:noProof/>
        </w:rPr>
        <w:tab/>
        <w:t>65</w:t>
      </w:r>
    </w:p>
    <w:p w14:paraId="2F2A63CC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E-UTRAN-GERAN Inter RAT Test Model</w:t>
      </w:r>
      <w:r>
        <w:rPr>
          <w:noProof/>
        </w:rPr>
        <w:tab/>
        <w:t>66</w:t>
      </w:r>
    </w:p>
    <w:p w14:paraId="084359BC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User data over GERAN</w:t>
      </w:r>
      <w:r>
        <w:rPr>
          <w:noProof/>
        </w:rPr>
        <w:tab/>
        <w:t>66</w:t>
      </w:r>
    </w:p>
    <w:p w14:paraId="1AD645DC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Raw user data over GERAN</w:t>
      </w:r>
      <w:r>
        <w:rPr>
          <w:noProof/>
        </w:rPr>
        <w:tab/>
        <w:t>67</w:t>
      </w:r>
    </w:p>
    <w:p w14:paraId="2942C41E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data over GERAN</w:t>
      </w:r>
      <w:r>
        <w:rPr>
          <w:noProof/>
        </w:rPr>
        <w:tab/>
        <w:t>67</w:t>
      </w:r>
    </w:p>
    <w:p w14:paraId="016A7969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 IP data</w:t>
      </w:r>
      <w:r>
        <w:rPr>
          <w:noProof/>
        </w:rPr>
        <w:tab/>
        <w:t>68</w:t>
      </w:r>
    </w:p>
    <w:p w14:paraId="6CC061B2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E-UTRAN-CDMA2000 Inter RAT Test Model</w:t>
      </w:r>
      <w:r>
        <w:rPr>
          <w:noProof/>
        </w:rPr>
        <w:tab/>
        <w:t>69</w:t>
      </w:r>
    </w:p>
    <w:p w14:paraId="2B70DE7B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E-UTRAN-CDMA2000 HRPD Inter RAT Test Model</w:t>
      </w:r>
      <w:r>
        <w:rPr>
          <w:noProof/>
        </w:rPr>
        <w:tab/>
        <w:t>69</w:t>
      </w:r>
    </w:p>
    <w:p w14:paraId="2413DA98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E-UTRAN-CDMA2000 1xRTT Inter RAT test model</w:t>
      </w:r>
      <w:r>
        <w:rPr>
          <w:noProof/>
        </w:rPr>
        <w:tab/>
        <w:t>71</w:t>
      </w:r>
    </w:p>
    <w:p w14:paraId="28B5BEC1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FDD-TDD Inter RAT Test Model</w:t>
      </w:r>
      <w:r>
        <w:rPr>
          <w:noProof/>
        </w:rPr>
        <w:tab/>
        <w:t>74</w:t>
      </w:r>
    </w:p>
    <w:p w14:paraId="5F63BB2B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E-UTRAN-UTRAN-GERAN Inter RAT Test Model</w:t>
      </w:r>
      <w:r>
        <w:rPr>
          <w:noProof/>
        </w:rPr>
        <w:tab/>
        <w:t>75</w:t>
      </w:r>
    </w:p>
    <w:p w14:paraId="10103E49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3GPP-WLAN Inter working Test Model</w:t>
      </w:r>
      <w:r>
        <w:rPr>
          <w:noProof/>
        </w:rPr>
        <w:tab/>
        <w:t>76</w:t>
      </w:r>
    </w:p>
    <w:p w14:paraId="5A322BF1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E-UTRAN-WLAN Inter working Test Model</w:t>
      </w:r>
      <w:r>
        <w:rPr>
          <w:noProof/>
        </w:rPr>
        <w:tab/>
        <w:t>76</w:t>
      </w:r>
    </w:p>
    <w:p w14:paraId="51CCA9F2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UTRAN-WLAN Inter working Test Model</w:t>
      </w:r>
      <w:r>
        <w:rPr>
          <w:noProof/>
        </w:rPr>
        <w:tab/>
        <w:t>78</w:t>
      </w:r>
    </w:p>
    <w:p w14:paraId="33A08A3F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Generic WLAN Test Model</w:t>
      </w:r>
      <w:r>
        <w:rPr>
          <w:noProof/>
        </w:rPr>
        <w:tab/>
        <w:t>79</w:t>
      </w:r>
    </w:p>
    <w:p w14:paraId="30E46ADB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 Access Point</w:t>
      </w:r>
      <w:r>
        <w:rPr>
          <w:noProof/>
        </w:rPr>
        <w:tab/>
        <w:t>79</w:t>
      </w:r>
    </w:p>
    <w:p w14:paraId="45E4107A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ePDG/AAA-Server Emulation</w:t>
      </w:r>
      <w:r>
        <w:rPr>
          <w:noProof/>
        </w:rPr>
        <w:tab/>
        <w:t>79</w:t>
      </w:r>
    </w:p>
    <w:p w14:paraId="5958E5A5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NB-IoT system architecture and test models</w:t>
      </w:r>
      <w:r>
        <w:rPr>
          <w:noProof/>
        </w:rPr>
        <w:tab/>
        <w:t>83</w:t>
      </w:r>
    </w:p>
    <w:p w14:paraId="426ED62A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system architecture</w:t>
      </w:r>
      <w:r>
        <w:rPr>
          <w:noProof/>
        </w:rPr>
        <w:tab/>
        <w:t>83</w:t>
      </w:r>
    </w:p>
    <w:p w14:paraId="311AE053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NB-IoT test models</w:t>
      </w:r>
      <w:r>
        <w:rPr>
          <w:noProof/>
        </w:rPr>
        <w:tab/>
        <w:t>83</w:t>
      </w:r>
    </w:p>
    <w:p w14:paraId="6F1CAC89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Layer 2 test models</w:t>
      </w:r>
      <w:r>
        <w:rPr>
          <w:noProof/>
        </w:rPr>
        <w:tab/>
        <w:t>83</w:t>
      </w:r>
    </w:p>
    <w:p w14:paraId="3A14028D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Layer 2 loopback mode for CP mode</w:t>
      </w:r>
      <w:r>
        <w:rPr>
          <w:noProof/>
        </w:rPr>
        <w:tab/>
        <w:t>83</w:t>
      </w:r>
    </w:p>
    <w:p w14:paraId="2CB29B96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 test model (CP mode)</w:t>
      </w:r>
      <w:r>
        <w:rPr>
          <w:noProof/>
        </w:rPr>
        <w:tab/>
        <w:t>85</w:t>
      </w:r>
    </w:p>
    <w:p w14:paraId="5B07A474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model (CP mode)</w:t>
      </w:r>
      <w:r>
        <w:rPr>
          <w:noProof/>
        </w:rPr>
        <w:tab/>
        <w:t>86</w:t>
      </w:r>
    </w:p>
    <w:p w14:paraId="4F3CE39C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4A.2.1.3A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model (UP mode)</w:t>
      </w:r>
      <w:r>
        <w:rPr>
          <w:noProof/>
        </w:rPr>
        <w:tab/>
        <w:t>87</w:t>
      </w:r>
    </w:p>
    <w:p w14:paraId="6DF4BFF8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test model</w:t>
      </w:r>
      <w:r>
        <w:rPr>
          <w:noProof/>
        </w:rPr>
        <w:tab/>
        <w:t>88</w:t>
      </w:r>
    </w:p>
    <w:p w14:paraId="6175874D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/ NAS test model</w:t>
      </w:r>
      <w:r>
        <w:rPr>
          <w:noProof/>
        </w:rPr>
        <w:tab/>
        <w:t>89</w:t>
      </w:r>
    </w:p>
    <w:p w14:paraId="74D478B3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test models</w:t>
      </w:r>
      <w:r>
        <w:rPr>
          <w:noProof/>
        </w:rPr>
        <w:tab/>
        <w:t>90</w:t>
      </w:r>
    </w:p>
    <w:p w14:paraId="1627622B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Upper Tester Interface</w:t>
      </w:r>
      <w:r>
        <w:rPr>
          <w:noProof/>
        </w:rPr>
        <w:tab/>
        <w:t>90</w:t>
      </w:r>
    </w:p>
    <w:p w14:paraId="7FEDB7E6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90</w:t>
      </w:r>
    </w:p>
    <w:p w14:paraId="5DB5002B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Upper Tester ASPs</w:t>
      </w:r>
      <w:r>
        <w:rPr>
          <w:noProof/>
        </w:rPr>
        <w:tab/>
        <w:t>91</w:t>
      </w:r>
    </w:p>
    <w:p w14:paraId="03D45727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ASP specifications</w:t>
      </w:r>
      <w:r>
        <w:rPr>
          <w:noProof/>
        </w:rPr>
        <w:tab/>
        <w:t>95</w:t>
      </w:r>
    </w:p>
    <w:p w14:paraId="04202B5E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 Requirements and Assumptions</w:t>
      </w:r>
      <w:r>
        <w:rPr>
          <w:noProof/>
        </w:rPr>
        <w:tab/>
        <w:t>95</w:t>
      </w:r>
    </w:p>
    <w:p w14:paraId="612C7177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ASP requirements</w:t>
      </w:r>
      <w:r>
        <w:rPr>
          <w:noProof/>
        </w:rPr>
        <w:tab/>
        <w:t>95</w:t>
      </w:r>
    </w:p>
    <w:p w14:paraId="0109C48A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Enhancement of IP ASP for handling IMS signalling</w:t>
      </w:r>
      <w:r>
        <w:rPr>
          <w:noProof/>
        </w:rPr>
        <w:tab/>
        <w:t>95</w:t>
      </w:r>
    </w:p>
    <w:p w14:paraId="6EC5A198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ASP Definitions</w:t>
      </w:r>
      <w:r>
        <w:rPr>
          <w:noProof/>
        </w:rPr>
        <w:tab/>
        <w:t>96</w:t>
      </w:r>
    </w:p>
    <w:p w14:paraId="2ED53EA7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Primitives</w:t>
      </w:r>
      <w:r>
        <w:rPr>
          <w:noProof/>
        </w:rPr>
        <w:tab/>
        <w:t>96</w:t>
      </w:r>
    </w:p>
    <w:p w14:paraId="45D16A67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Signalling Primitives</w:t>
      </w:r>
      <w:r>
        <w:rPr>
          <w:noProof/>
        </w:rPr>
        <w:tab/>
        <w:t>96</w:t>
      </w:r>
    </w:p>
    <w:p w14:paraId="0DEBD42D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Co-ordination Messages between NAS Emulation PTC and EUTRA PTC</w:t>
      </w:r>
      <w:r>
        <w:rPr>
          <w:noProof/>
        </w:rPr>
        <w:tab/>
        <w:t>97</w:t>
      </w:r>
    </w:p>
    <w:p w14:paraId="2B378543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UTRAN ASP Definitions</w:t>
      </w:r>
      <w:r>
        <w:rPr>
          <w:noProof/>
        </w:rPr>
        <w:tab/>
        <w:t>98</w:t>
      </w:r>
    </w:p>
    <w:p w14:paraId="0C0016B0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99</w:t>
      </w:r>
    </w:p>
    <w:p w14:paraId="7A730C04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99</w:t>
      </w:r>
    </w:p>
    <w:p w14:paraId="2AA0EA7E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GERAN ASP Definitions</w:t>
      </w:r>
      <w:r>
        <w:rPr>
          <w:noProof/>
        </w:rPr>
        <w:tab/>
        <w:t>100</w:t>
      </w:r>
    </w:p>
    <w:p w14:paraId="7A50B31F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ASPs for Control Primitive Transmission</w:t>
      </w:r>
      <w:r>
        <w:rPr>
          <w:noProof/>
        </w:rPr>
        <w:tab/>
        <w:t>100</w:t>
      </w:r>
    </w:p>
    <w:p w14:paraId="04F493D1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102</w:t>
      </w:r>
    </w:p>
    <w:p w14:paraId="35D76D9A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NB-IoT ASP Definitions</w:t>
      </w:r>
      <w:r>
        <w:rPr>
          <w:noProof/>
        </w:rPr>
        <w:tab/>
        <w:t>105</w:t>
      </w:r>
    </w:p>
    <w:p w14:paraId="24947B06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Primitives</w:t>
      </w:r>
      <w:r>
        <w:rPr>
          <w:noProof/>
        </w:rPr>
        <w:tab/>
        <w:t>105</w:t>
      </w:r>
    </w:p>
    <w:p w14:paraId="6F4052FE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Signalling Primitives</w:t>
      </w:r>
      <w:r>
        <w:rPr>
          <w:noProof/>
        </w:rPr>
        <w:tab/>
        <w:t>105</w:t>
      </w:r>
    </w:p>
    <w:p w14:paraId="11BCD4DC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Co-ordination Messages between NAS Emulation PTC and NBIOT PTC</w:t>
      </w:r>
      <w:r>
        <w:rPr>
          <w:noProof/>
        </w:rPr>
        <w:tab/>
        <w:t>106</w:t>
      </w:r>
    </w:p>
    <w:p w14:paraId="143EB5B2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E-UTRAN/SAE Test Methods and Design Considerations</w:t>
      </w:r>
      <w:r>
        <w:rPr>
          <w:noProof/>
        </w:rPr>
        <w:tab/>
        <w:t>108</w:t>
      </w:r>
    </w:p>
    <w:p w14:paraId="44CD22DD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Channel Mapping</w:t>
      </w:r>
      <w:r>
        <w:rPr>
          <w:noProof/>
        </w:rPr>
        <w:tab/>
        <w:t>108</w:t>
      </w:r>
    </w:p>
    <w:p w14:paraId="0CBF50C7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PDCCH Candidate Selection</w:t>
      </w:r>
      <w:r>
        <w:rPr>
          <w:noProof/>
        </w:rPr>
        <w:tab/>
        <w:t>108</w:t>
      </w:r>
    </w:p>
    <w:p w14:paraId="228AA9A0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FDD candidates selection</w:t>
      </w:r>
      <w:r>
        <w:rPr>
          <w:noProof/>
        </w:rPr>
        <w:tab/>
        <w:t>109</w:t>
      </w:r>
    </w:p>
    <w:p w14:paraId="3C9A35F8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candidates selection</w:t>
      </w:r>
      <w:r>
        <w:rPr>
          <w:noProof/>
        </w:rPr>
        <w:tab/>
        <w:t>113</w:t>
      </w:r>
    </w:p>
    <w:p w14:paraId="03153294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candidates selection in special subframes</w:t>
      </w:r>
      <w:r>
        <w:rPr>
          <w:noProof/>
        </w:rPr>
        <w:tab/>
        <w:t>116</w:t>
      </w:r>
    </w:p>
    <w:p w14:paraId="5F42162E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ePDCCH Candidate Selection</w:t>
      </w:r>
      <w:r>
        <w:rPr>
          <w:noProof/>
        </w:rPr>
        <w:tab/>
        <w:t>116</w:t>
      </w:r>
    </w:p>
    <w:p w14:paraId="0559C852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FDD candidates selection</w:t>
      </w:r>
      <w:r>
        <w:rPr>
          <w:noProof/>
        </w:rPr>
        <w:tab/>
        <w:t>116</w:t>
      </w:r>
    </w:p>
    <w:p w14:paraId="6066A197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candidates selection</w:t>
      </w:r>
      <w:r>
        <w:rPr>
          <w:noProof/>
        </w:rPr>
        <w:tab/>
        <w:t>117</w:t>
      </w:r>
    </w:p>
    <w:p w14:paraId="5C5219B6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MPDCCH Candidate Selection</w:t>
      </w:r>
      <w:r>
        <w:rPr>
          <w:noProof/>
        </w:rPr>
        <w:tab/>
        <w:t>117</w:t>
      </w:r>
    </w:p>
    <w:p w14:paraId="54B13E9F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LAA Considerations</w:t>
      </w:r>
      <w:r>
        <w:rPr>
          <w:noProof/>
        </w:rPr>
        <w:tab/>
        <w:t>118</w:t>
      </w:r>
    </w:p>
    <w:p w14:paraId="2EBC3BFE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 Grant</w:t>
      </w:r>
      <w:r>
        <w:rPr>
          <w:noProof/>
        </w:rPr>
        <w:tab/>
        <w:t>118</w:t>
      </w:r>
    </w:p>
    <w:p w14:paraId="06565E23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7.2.0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UL Sync and Grant Allocation Types</w:t>
      </w:r>
      <w:r>
        <w:rPr>
          <w:noProof/>
        </w:rPr>
        <w:tab/>
        <w:t>118</w:t>
      </w:r>
    </w:p>
    <w:p w14:paraId="3A66168B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Exception test case list</w:t>
      </w:r>
      <w:r>
        <w:rPr>
          <w:noProof/>
        </w:rPr>
        <w:tab/>
        <w:t>122</w:t>
      </w:r>
    </w:p>
    <w:p w14:paraId="797BA451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 Resource Allocation</w:t>
      </w:r>
      <w:r>
        <w:rPr>
          <w:noProof/>
        </w:rPr>
        <w:tab/>
        <w:t>122</w:t>
      </w:r>
    </w:p>
    <w:p w14:paraId="175B9EC1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PDCCH DCI default formats</w:t>
      </w:r>
      <w:r>
        <w:rPr>
          <w:noProof/>
        </w:rPr>
        <w:tab/>
        <w:t>123</w:t>
      </w:r>
    </w:p>
    <w:p w14:paraId="30E6182C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Default DCI Format to be used in test cases configuring MIMO</w:t>
      </w:r>
      <w:r>
        <w:rPr>
          <w:noProof/>
        </w:rPr>
        <w:tab/>
        <w:t>123</w:t>
      </w:r>
    </w:p>
    <w:p w14:paraId="063A2375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 parameters configured</w:t>
      </w:r>
      <w:r>
        <w:rPr>
          <w:noProof/>
        </w:rPr>
        <w:tab/>
        <w:t>123</w:t>
      </w:r>
    </w:p>
    <w:p w14:paraId="7F6F0050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HARQ Retransmission when MIMO is configured</w:t>
      </w:r>
      <w:r>
        <w:rPr>
          <w:noProof/>
        </w:rPr>
        <w:tab/>
        <w:t>124</w:t>
      </w:r>
    </w:p>
    <w:p w14:paraId="606C01D5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 DL scheduling scheme</w:t>
      </w:r>
      <w:r>
        <w:rPr>
          <w:noProof/>
        </w:rPr>
        <w:tab/>
        <w:t>124</w:t>
      </w:r>
    </w:p>
    <w:p w14:paraId="2A8F437D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BCCH scheduling scheme</w:t>
      </w:r>
      <w:r>
        <w:rPr>
          <w:noProof/>
        </w:rPr>
        <w:tab/>
        <w:t>124</w:t>
      </w:r>
    </w:p>
    <w:p w14:paraId="551CD698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BCCH with DCI combination 1</w:t>
      </w:r>
      <w:r>
        <w:rPr>
          <w:noProof/>
        </w:rPr>
        <w:tab/>
        <w:t>125</w:t>
      </w:r>
    </w:p>
    <w:p w14:paraId="4E616A4C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BCCH with DCI combination 2</w:t>
      </w:r>
      <w:r>
        <w:rPr>
          <w:noProof/>
        </w:rPr>
        <w:tab/>
        <w:t>125</w:t>
      </w:r>
    </w:p>
    <w:p w14:paraId="0A37C0BA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PCCH specific scheduling scheme</w:t>
      </w:r>
      <w:r>
        <w:rPr>
          <w:noProof/>
        </w:rPr>
        <w:tab/>
        <w:t>125</w:t>
      </w:r>
    </w:p>
    <w:p w14:paraId="17E94E41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PCCH with DCI combination 1</w:t>
      </w:r>
      <w:r>
        <w:rPr>
          <w:noProof/>
        </w:rPr>
        <w:tab/>
        <w:t>125</w:t>
      </w:r>
    </w:p>
    <w:p w14:paraId="6C6BCD4E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PCCH with DCI combination 2</w:t>
      </w:r>
      <w:r>
        <w:rPr>
          <w:noProof/>
        </w:rPr>
        <w:tab/>
        <w:t>125</w:t>
      </w:r>
    </w:p>
    <w:p w14:paraId="7EB0244A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RAR specific scheduling scheme</w:t>
      </w:r>
      <w:r>
        <w:rPr>
          <w:noProof/>
        </w:rPr>
        <w:tab/>
        <w:t>126</w:t>
      </w:r>
    </w:p>
    <w:p w14:paraId="466D2DEF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RAR with DCI combination 1</w:t>
      </w:r>
      <w:r>
        <w:rPr>
          <w:noProof/>
        </w:rPr>
        <w:tab/>
        <w:t>126</w:t>
      </w:r>
    </w:p>
    <w:p w14:paraId="6587F7D3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RAR with DCI combination 2</w:t>
      </w:r>
      <w:r>
        <w:rPr>
          <w:noProof/>
        </w:rPr>
        <w:tab/>
        <w:t>126</w:t>
      </w:r>
    </w:p>
    <w:p w14:paraId="2C3B36DD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UE-dedicated scheduling scheme in normal mode</w:t>
      </w:r>
      <w:r>
        <w:rPr>
          <w:noProof/>
        </w:rPr>
        <w:tab/>
        <w:t>126</w:t>
      </w:r>
    </w:p>
    <w:p w14:paraId="76B4949F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Resource allocation bitmaps</w:t>
      </w:r>
      <w:r>
        <w:rPr>
          <w:noProof/>
        </w:rPr>
        <w:tab/>
        <w:t>128</w:t>
      </w:r>
    </w:p>
    <w:p w14:paraId="08B69DE3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D18C4">
        <w:rPr>
          <w:bCs/>
          <w:noProof/>
        </w:rPr>
        <w:t>7.3.3.5.1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DCI combination 1</w:t>
      </w:r>
      <w:r>
        <w:rPr>
          <w:noProof/>
        </w:rPr>
        <w:tab/>
        <w:t>128</w:t>
      </w:r>
    </w:p>
    <w:p w14:paraId="60D3C655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DCI combination 2</w:t>
      </w:r>
      <w:r>
        <w:rPr>
          <w:noProof/>
        </w:rPr>
        <w:tab/>
        <w:t>130</w:t>
      </w:r>
    </w:p>
    <w:p w14:paraId="376CA5E9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UE-dedicated scheduling scheme in explicit mode</w:t>
      </w:r>
      <w:r>
        <w:rPr>
          <w:noProof/>
        </w:rPr>
        <w:tab/>
        <w:t>133</w:t>
      </w:r>
    </w:p>
    <w:p w14:paraId="5E25BF39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Scheduling in Transport Block Size Selection Test Cases</w:t>
      </w:r>
      <w:r>
        <w:rPr>
          <w:noProof/>
        </w:rPr>
        <w:tab/>
        <w:t>134</w:t>
      </w:r>
    </w:p>
    <w:p w14:paraId="6925D6E7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Resource allocation sheets</w:t>
      </w:r>
      <w:r>
        <w:rPr>
          <w:noProof/>
        </w:rPr>
        <w:tab/>
        <w:t>134</w:t>
      </w:r>
    </w:p>
    <w:p w14:paraId="6BB25D04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MPDCCH DL DCI formats</w:t>
      </w:r>
      <w:r>
        <w:rPr>
          <w:noProof/>
        </w:rPr>
        <w:tab/>
        <w:t>135</w:t>
      </w:r>
    </w:p>
    <w:p w14:paraId="34A76162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BCCH</w:t>
      </w:r>
      <w:r>
        <w:rPr>
          <w:noProof/>
        </w:rPr>
        <w:tab/>
        <w:t>135</w:t>
      </w:r>
    </w:p>
    <w:p w14:paraId="144FBB0E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PCCH</w:t>
      </w:r>
      <w:r>
        <w:rPr>
          <w:noProof/>
        </w:rPr>
        <w:tab/>
        <w:t>136</w:t>
      </w:r>
    </w:p>
    <w:p w14:paraId="51C7C261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RAR</w:t>
      </w:r>
      <w:r>
        <w:rPr>
          <w:noProof/>
        </w:rPr>
        <w:tab/>
        <w:t>136</w:t>
      </w:r>
    </w:p>
    <w:p w14:paraId="7778E936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UE-dedicated scheduling</w:t>
      </w:r>
      <w:r>
        <w:rPr>
          <w:noProof/>
        </w:rPr>
        <w:tab/>
        <w:t>136</w:t>
      </w:r>
    </w:p>
    <w:p w14:paraId="7497C4FC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Resource allocation bitmaps for BL/CE UE</w:t>
      </w:r>
      <w:r>
        <w:rPr>
          <w:noProof/>
        </w:rPr>
        <w:tab/>
        <w:t>137</w:t>
      </w:r>
    </w:p>
    <w:p w14:paraId="7D6CE7DC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D18C4">
        <w:rPr>
          <w:bCs/>
          <w:noProof/>
        </w:rPr>
        <w:t>7.3.3.9.1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DCI combination 1</w:t>
      </w:r>
      <w:r>
        <w:rPr>
          <w:noProof/>
        </w:rPr>
        <w:tab/>
        <w:t>137</w:t>
      </w:r>
    </w:p>
    <w:p w14:paraId="5607EDEA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Configurations</w:t>
      </w:r>
      <w:r>
        <w:rPr>
          <w:noProof/>
        </w:rPr>
        <w:tab/>
        <w:t>139</w:t>
      </w:r>
    </w:p>
    <w:p w14:paraId="093F01C1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 Types</w:t>
      </w:r>
      <w:r>
        <w:rPr>
          <w:noProof/>
        </w:rPr>
        <w:tab/>
        <w:t>139</w:t>
      </w:r>
    </w:p>
    <w:p w14:paraId="5132F120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Power Change</w:t>
      </w:r>
      <w:r>
        <w:rPr>
          <w:noProof/>
        </w:rPr>
        <w:tab/>
        <w:t>139</w:t>
      </w:r>
    </w:p>
    <w:p w14:paraId="2A593251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cell identity</w:t>
      </w:r>
      <w:r>
        <w:rPr>
          <w:noProof/>
        </w:rPr>
        <w:tab/>
        <w:t>139</w:t>
      </w:r>
    </w:p>
    <w:p w14:paraId="3AEC1129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parameters of cells</w:t>
      </w:r>
      <w:r>
        <w:rPr>
          <w:noProof/>
        </w:rPr>
        <w:tab/>
        <w:t>139</w:t>
      </w:r>
    </w:p>
    <w:p w14:paraId="0D5B3388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configurations for NAS test cases</w:t>
      </w:r>
      <w:r>
        <w:rPr>
          <w:noProof/>
        </w:rPr>
        <w:tab/>
        <w:t>141</w:t>
      </w:r>
    </w:p>
    <w:p w14:paraId="7ED48F84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141</w:t>
      </w:r>
    </w:p>
    <w:p w14:paraId="3B92B41D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Considerations</w:t>
      </w:r>
      <w:r>
        <w:rPr>
          <w:noProof/>
        </w:rPr>
        <w:tab/>
        <w:t>142</w:t>
      </w:r>
    </w:p>
    <w:p w14:paraId="06148B70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FDD vs. TDD implementation</w:t>
      </w:r>
      <w:r>
        <w:rPr>
          <w:noProof/>
        </w:rPr>
        <w:tab/>
        <w:t>142</w:t>
      </w:r>
    </w:p>
    <w:p w14:paraId="5D36056D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Guideline for FDD vs. TDD verification</w:t>
      </w:r>
      <w:r>
        <w:rPr>
          <w:noProof/>
        </w:rPr>
        <w:tab/>
        <w:t>142</w:t>
      </w:r>
    </w:p>
    <w:p w14:paraId="7C7B1A35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RLC Modes</w:t>
      </w:r>
      <w:r>
        <w:rPr>
          <w:noProof/>
        </w:rPr>
        <w:tab/>
        <w:t>142</w:t>
      </w:r>
    </w:p>
    <w:p w14:paraId="19A96DE0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Suppression of RLC Acknowledgements</w:t>
      </w:r>
      <w:r>
        <w:rPr>
          <w:noProof/>
        </w:rPr>
        <w:tab/>
        <w:t>142</w:t>
      </w:r>
    </w:p>
    <w:p w14:paraId="13E8DF5A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Modification of VT(S)</w:t>
      </w:r>
      <w:r>
        <w:rPr>
          <w:noProof/>
        </w:rPr>
        <w:tab/>
        <w:t>143</w:t>
      </w:r>
    </w:p>
    <w:p w14:paraId="67CD4347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</w:t>
      </w:r>
      <w:r>
        <w:rPr>
          <w:noProof/>
        </w:rPr>
        <w:tab/>
        <w:t>143</w:t>
      </w:r>
    </w:p>
    <w:p w14:paraId="489AF4DA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broadcasting</w:t>
      </w:r>
      <w:r>
        <w:rPr>
          <w:noProof/>
        </w:rPr>
        <w:tab/>
        <w:t>143</w:t>
      </w:r>
    </w:p>
    <w:p w14:paraId="7BB024E9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information</w:t>
      </w:r>
      <w:r>
        <w:rPr>
          <w:noProof/>
        </w:rPr>
        <w:tab/>
        <w:t>144</w:t>
      </w:r>
    </w:p>
    <w:p w14:paraId="2F84F70E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7.7.2a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information for BR System information</w:t>
      </w:r>
      <w:r>
        <w:rPr>
          <w:noProof/>
        </w:rPr>
        <w:tab/>
        <w:t>147</w:t>
      </w:r>
    </w:p>
    <w:p w14:paraId="1B06AA08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158</w:t>
      </w:r>
    </w:p>
    <w:p w14:paraId="69B5B57E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Non-PWS System Information modification</w:t>
      </w:r>
      <w:r>
        <w:rPr>
          <w:noProof/>
        </w:rPr>
        <w:tab/>
        <w:t>158</w:t>
      </w:r>
    </w:p>
    <w:p w14:paraId="7B0092A3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in Idle_mode</w:t>
      </w:r>
      <w:r>
        <w:rPr>
          <w:noProof/>
        </w:rPr>
        <w:tab/>
        <w:t>158</w:t>
      </w:r>
    </w:p>
    <w:p w14:paraId="60067EAF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in connected mode</w:t>
      </w:r>
      <w:r>
        <w:rPr>
          <w:noProof/>
        </w:rPr>
        <w:tab/>
        <w:t>159</w:t>
      </w:r>
    </w:p>
    <w:p w14:paraId="7436E8FF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PWS System Information modification</w:t>
      </w:r>
      <w:r>
        <w:rPr>
          <w:noProof/>
        </w:rPr>
        <w:tab/>
        <w:t>160</w:t>
      </w:r>
    </w:p>
    <w:p w14:paraId="79956E47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Timers and Timing Considerations</w:t>
      </w:r>
      <w:r>
        <w:rPr>
          <w:noProof/>
        </w:rPr>
        <w:tab/>
        <w:t>160</w:t>
      </w:r>
    </w:p>
    <w:p w14:paraId="74B48C81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Auxiliary timers</w:t>
      </w:r>
      <w:r>
        <w:rPr>
          <w:noProof/>
        </w:rPr>
        <w:tab/>
        <w:t>161</w:t>
      </w:r>
    </w:p>
    <w:p w14:paraId="4D7F34A9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timers reconfiguration</w:t>
      </w:r>
      <w:r>
        <w:rPr>
          <w:noProof/>
        </w:rPr>
        <w:tab/>
        <w:t>161</w:t>
      </w:r>
    </w:p>
    <w:p w14:paraId="241424B8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 TA timer reconfiguration</w:t>
      </w:r>
      <w:r>
        <w:rPr>
          <w:noProof/>
        </w:rPr>
        <w:tab/>
        <w:t>161</w:t>
      </w:r>
    </w:p>
    <w:p w14:paraId="33D15AD8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Non-protocol timers</w:t>
      </w:r>
      <w:r>
        <w:rPr>
          <w:noProof/>
        </w:rPr>
        <w:tab/>
        <w:t>161</w:t>
      </w:r>
    </w:p>
    <w:p w14:paraId="0196EC8F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information</w:t>
      </w:r>
      <w:r>
        <w:rPr>
          <w:noProof/>
        </w:rPr>
        <w:tab/>
        <w:t>161</w:t>
      </w:r>
    </w:p>
    <w:p w14:paraId="15FDE67F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Error Indication</w:t>
      </w:r>
      <w:r>
        <w:rPr>
          <w:noProof/>
        </w:rPr>
        <w:tab/>
        <w:t>161</w:t>
      </w:r>
    </w:p>
    <w:p w14:paraId="4880409F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Race Conditions</w:t>
      </w:r>
      <w:r>
        <w:rPr>
          <w:noProof/>
        </w:rPr>
        <w:tab/>
        <w:t>162</w:t>
      </w:r>
    </w:p>
    <w:p w14:paraId="7B3BF8B9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 Link Failure</w:t>
      </w:r>
      <w:r>
        <w:rPr>
          <w:noProof/>
        </w:rPr>
        <w:tab/>
        <w:t>162</w:t>
      </w:r>
    </w:p>
    <w:p w14:paraId="46C1DB60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RRC signalling latency</w:t>
      </w:r>
      <w:r>
        <w:rPr>
          <w:noProof/>
        </w:rPr>
        <w:tab/>
        <w:t>162</w:t>
      </w:r>
    </w:p>
    <w:p w14:paraId="1609C99E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7.12.0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108880C7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delays in PUCCH synchronized state</w:t>
      </w:r>
      <w:r>
        <w:rPr>
          <w:noProof/>
        </w:rPr>
        <w:tab/>
        <w:t>162</w:t>
      </w:r>
    </w:p>
    <w:p w14:paraId="5FC1059E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delays when RACH procedure required</w:t>
      </w:r>
      <w:r>
        <w:rPr>
          <w:noProof/>
        </w:rPr>
        <w:tab/>
        <w:t>164</w:t>
      </w:r>
    </w:p>
    <w:p w14:paraId="0B016880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method for scheduled data</w:t>
      </w:r>
      <w:r>
        <w:rPr>
          <w:noProof/>
        </w:rPr>
        <w:tab/>
        <w:t>165</w:t>
      </w:r>
    </w:p>
    <w:p w14:paraId="5012B1C5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packets for Loopback Mode</w:t>
      </w:r>
      <w:r>
        <w:rPr>
          <w:noProof/>
        </w:rPr>
        <w:tab/>
        <w:t>166</w:t>
      </w:r>
    </w:p>
    <w:p w14:paraId="783AA00A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packets used for Loopback Mode A</w:t>
      </w:r>
      <w:r>
        <w:rPr>
          <w:noProof/>
        </w:rPr>
        <w:tab/>
        <w:t>166</w:t>
      </w:r>
    </w:p>
    <w:p w14:paraId="7C1A98CA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packets used for Loopback Mode B</w:t>
      </w:r>
      <w:r>
        <w:rPr>
          <w:noProof/>
        </w:rPr>
        <w:tab/>
        <w:t>166</w:t>
      </w:r>
    </w:p>
    <w:p w14:paraId="236472A6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Connected Mode DRX</w:t>
      </w:r>
      <w:r>
        <w:rPr>
          <w:noProof/>
        </w:rPr>
        <w:tab/>
        <w:t>167</w:t>
      </w:r>
    </w:p>
    <w:p w14:paraId="5F8F081E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Handover Sequences</w:t>
      </w:r>
      <w:r>
        <w:rPr>
          <w:noProof/>
        </w:rPr>
        <w:tab/>
        <w:t>168</w:t>
      </w:r>
    </w:p>
    <w:p w14:paraId="0D37617C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Sequence of inter-cell handover</w:t>
      </w:r>
      <w:r>
        <w:rPr>
          <w:noProof/>
        </w:rPr>
        <w:tab/>
        <w:t>168</w:t>
      </w:r>
    </w:p>
    <w:p w14:paraId="20A38BD2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7.16.1a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Sequence of inter-cell CA handover (more than one CC before and after handover)</w:t>
      </w:r>
      <w:r>
        <w:rPr>
          <w:noProof/>
        </w:rPr>
        <w:tab/>
        <w:t>169</w:t>
      </w:r>
    </w:p>
    <w:p w14:paraId="3D37AC7D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Sequence of intra-cell handover</w:t>
      </w:r>
      <w:r>
        <w:rPr>
          <w:noProof/>
        </w:rPr>
        <w:tab/>
        <w:t>170</w:t>
      </w:r>
    </w:p>
    <w:p w14:paraId="1BE10FE7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UL Grants used in RA procedure during handover</w:t>
      </w:r>
      <w:r>
        <w:rPr>
          <w:noProof/>
        </w:rPr>
        <w:tab/>
        <w:t>171</w:t>
      </w:r>
    </w:p>
    <w:p w14:paraId="242BD840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Simulation of PDCP MAC-I Failure in UE</w:t>
      </w:r>
      <w:r>
        <w:rPr>
          <w:noProof/>
        </w:rPr>
        <w:tab/>
        <w:t>171</w:t>
      </w:r>
    </w:p>
    <w:p w14:paraId="4113E618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Integrity and ciphering not yet activated</w:t>
      </w:r>
      <w:r>
        <w:rPr>
          <w:noProof/>
        </w:rPr>
        <w:tab/>
        <w:t>171</w:t>
      </w:r>
    </w:p>
    <w:p w14:paraId="336EEE34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Integrity and/or ciphering already activated</w:t>
      </w:r>
      <w:r>
        <w:rPr>
          <w:noProof/>
        </w:rPr>
        <w:tab/>
        <w:t>172</w:t>
      </w:r>
    </w:p>
    <w:p w14:paraId="41B4FF4E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172</w:t>
      </w:r>
    </w:p>
    <w:p w14:paraId="57B338F0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7.18a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Release Sequence for BL/CE UE</w:t>
      </w:r>
      <w:r>
        <w:rPr>
          <w:noProof/>
        </w:rPr>
        <w:tab/>
        <w:t>172</w:t>
      </w:r>
    </w:p>
    <w:p w14:paraId="119C34B8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CCCH Message and Contention Resolution MAC Control Element transmission in one MAC PDU or in separate MAC PDUs</w:t>
      </w:r>
      <w:r>
        <w:rPr>
          <w:noProof/>
        </w:rPr>
        <w:tab/>
        <w:t>173</w:t>
      </w:r>
    </w:p>
    <w:p w14:paraId="309F2F0B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Reconfiguration Sequence (Measurement Control)</w:t>
      </w:r>
      <w:r>
        <w:rPr>
          <w:noProof/>
        </w:rPr>
        <w:tab/>
        <w:t>173</w:t>
      </w:r>
    </w:p>
    <w:p w14:paraId="65DC7550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Inter-RAT - GERAN special issues</w:t>
      </w:r>
      <w:r>
        <w:rPr>
          <w:noProof/>
        </w:rPr>
        <w:tab/>
        <w:t>174</w:t>
      </w:r>
    </w:p>
    <w:p w14:paraId="558D605E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Timeslot assigned for GERAN CS traffic</w:t>
      </w:r>
      <w:r>
        <w:rPr>
          <w:noProof/>
        </w:rPr>
        <w:tab/>
        <w:t>174</w:t>
      </w:r>
    </w:p>
    <w:p w14:paraId="2BB6DBFA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Subchannel used in GERAN L2 access message</w:t>
      </w:r>
      <w:r>
        <w:rPr>
          <w:noProof/>
        </w:rPr>
        <w:tab/>
        <w:t>174</w:t>
      </w:r>
    </w:p>
    <w:p w14:paraId="2121D9E4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 in GERAN</w:t>
      </w:r>
      <w:r>
        <w:rPr>
          <w:noProof/>
        </w:rPr>
        <w:tab/>
        <w:t>174</w:t>
      </w:r>
    </w:p>
    <w:p w14:paraId="2AB0D207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RSRQ Calculations</w:t>
      </w:r>
      <w:r>
        <w:rPr>
          <w:noProof/>
        </w:rPr>
        <w:tab/>
        <w:t>174</w:t>
      </w:r>
    </w:p>
    <w:p w14:paraId="5C7613FC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Assumptions</w:t>
      </w:r>
      <w:r>
        <w:rPr>
          <w:noProof/>
        </w:rPr>
        <w:tab/>
        <w:t>174</w:t>
      </w:r>
    </w:p>
    <w:p w14:paraId="38E9824A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The Ideal Calculation</w:t>
      </w:r>
      <w:r>
        <w:rPr>
          <w:noProof/>
        </w:rPr>
        <w:tab/>
        <w:t>174</w:t>
      </w:r>
    </w:p>
    <w:p w14:paraId="71381F41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RSRQ Calculations For Fixing Boundary Values</w:t>
      </w:r>
      <w:r>
        <w:rPr>
          <w:noProof/>
        </w:rPr>
        <w:tab/>
        <w:t>175</w:t>
      </w:r>
    </w:p>
    <w:p w14:paraId="111400AB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eICIC and feICIC</w:t>
      </w:r>
      <w:r>
        <w:rPr>
          <w:noProof/>
        </w:rPr>
        <w:tab/>
        <w:t>175</w:t>
      </w:r>
    </w:p>
    <w:p w14:paraId="476A63EE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Carrier Aggregation Signalling Sequences</w:t>
      </w:r>
      <w:r>
        <w:rPr>
          <w:noProof/>
        </w:rPr>
        <w:tab/>
        <w:t>176</w:t>
      </w:r>
    </w:p>
    <w:p w14:paraId="57888A0F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Initial configuration of Pcell</w:t>
      </w:r>
      <w:r>
        <w:rPr>
          <w:noProof/>
        </w:rPr>
        <w:tab/>
        <w:t>176</w:t>
      </w:r>
    </w:p>
    <w:p w14:paraId="2C25512B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Initial configuration of SCell</w:t>
      </w:r>
      <w:r>
        <w:rPr>
          <w:noProof/>
        </w:rPr>
        <w:tab/>
        <w:t>176</w:t>
      </w:r>
    </w:p>
    <w:p w14:paraId="2EA7B1CB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Scell Addition and/or release</w:t>
      </w:r>
      <w:r>
        <w:rPr>
          <w:noProof/>
        </w:rPr>
        <w:tab/>
        <w:t>177</w:t>
      </w:r>
    </w:p>
    <w:p w14:paraId="725C840C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MBMS</w:t>
      </w:r>
      <w:r>
        <w:rPr>
          <w:noProof/>
        </w:rPr>
        <w:tab/>
        <w:t>177</w:t>
      </w:r>
    </w:p>
    <w:p w14:paraId="6242AF40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Schedule transmission of MCCH messages</w:t>
      </w:r>
      <w:r>
        <w:rPr>
          <w:noProof/>
        </w:rPr>
        <w:tab/>
        <w:t>177</w:t>
      </w:r>
    </w:p>
    <w:p w14:paraId="334A23DC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MCCH change notification</w:t>
      </w:r>
      <w:r>
        <w:rPr>
          <w:noProof/>
        </w:rPr>
        <w:tab/>
        <w:t>178</w:t>
      </w:r>
    </w:p>
    <w:p w14:paraId="3E4E8132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MTCH data scheduling</w:t>
      </w:r>
      <w:r>
        <w:rPr>
          <w:noProof/>
        </w:rPr>
        <w:tab/>
        <w:t>178</w:t>
      </w:r>
    </w:p>
    <w:p w14:paraId="64BF1F92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 xml:space="preserve">Type B </w:t>
      </w:r>
      <w:r w:rsidRPr="002D18C4">
        <w:rPr>
          <w:rFonts w:cs="Arial"/>
          <w:noProof/>
          <w:color w:val="222222"/>
        </w:rPr>
        <w:t>FDD Half-Duplex Considerations</w:t>
      </w:r>
      <w:r>
        <w:rPr>
          <w:noProof/>
        </w:rPr>
        <w:tab/>
        <w:t>178</w:t>
      </w:r>
    </w:p>
    <w:p w14:paraId="132B1E06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Device-to-Device Proximity Services</w:t>
      </w:r>
      <w:r>
        <w:rPr>
          <w:noProof/>
        </w:rPr>
        <w:tab/>
        <w:t>179</w:t>
      </w:r>
    </w:p>
    <w:p w14:paraId="782B9AED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Discovery test method</w:t>
      </w:r>
      <w:r>
        <w:rPr>
          <w:noProof/>
        </w:rPr>
        <w:tab/>
        <w:t>179</w:t>
      </w:r>
    </w:p>
    <w:p w14:paraId="3BE372A1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Communication test method</w:t>
      </w:r>
      <w:r>
        <w:rPr>
          <w:noProof/>
        </w:rPr>
        <w:tab/>
        <w:t>180</w:t>
      </w:r>
    </w:p>
    <w:p w14:paraId="1FB16022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180</w:t>
      </w:r>
    </w:p>
    <w:p w14:paraId="72C1C36D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7.27.2.2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180</w:t>
      </w:r>
    </w:p>
    <w:p w14:paraId="0E732CF4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D18C4">
        <w:rPr>
          <w:rFonts w:cs="Arial"/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2D18C4">
        <w:rPr>
          <w:rFonts w:cs="Arial"/>
          <w:noProof/>
        </w:rPr>
        <w:t>Test method for SC-PTM</w:t>
      </w:r>
      <w:r>
        <w:rPr>
          <w:noProof/>
        </w:rPr>
        <w:tab/>
        <w:t>181</w:t>
      </w:r>
    </w:p>
    <w:p w14:paraId="739045F5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Schedule transmission of SC-MCCH messages</w:t>
      </w:r>
      <w:r>
        <w:rPr>
          <w:noProof/>
        </w:rPr>
        <w:tab/>
        <w:t>181</w:t>
      </w:r>
    </w:p>
    <w:p w14:paraId="00D8C67D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SC-MCCH information change</w:t>
      </w:r>
      <w:r>
        <w:rPr>
          <w:noProof/>
        </w:rPr>
        <w:tab/>
        <w:t>181</w:t>
      </w:r>
    </w:p>
    <w:p w14:paraId="17434DE7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SC-MTCH data scheduling</w:t>
      </w:r>
      <w:r>
        <w:rPr>
          <w:noProof/>
        </w:rPr>
        <w:tab/>
        <w:t>181</w:t>
      </w:r>
    </w:p>
    <w:p w14:paraId="0C105C02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V2X Services</w:t>
      </w:r>
      <w:r>
        <w:rPr>
          <w:noProof/>
        </w:rPr>
        <w:tab/>
        <w:t>181</w:t>
      </w:r>
    </w:p>
    <w:p w14:paraId="6AA66379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181</w:t>
      </w:r>
    </w:p>
    <w:p w14:paraId="0C42F7A2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181</w:t>
      </w:r>
    </w:p>
    <w:p w14:paraId="0022B568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Congestion</w:t>
      </w:r>
      <w:r>
        <w:rPr>
          <w:noProof/>
        </w:rPr>
        <w:tab/>
        <w:t>182</w:t>
      </w:r>
    </w:p>
    <w:p w14:paraId="4E96090F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transmission/reception over Uu</w:t>
      </w:r>
      <w:r>
        <w:rPr>
          <w:noProof/>
        </w:rPr>
        <w:tab/>
        <w:t>183</w:t>
      </w:r>
    </w:p>
    <w:p w14:paraId="6CE659B7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UL Data Compression (UDC)</w:t>
      </w:r>
      <w:r>
        <w:rPr>
          <w:noProof/>
        </w:rPr>
        <w:tab/>
        <w:t>183</w:t>
      </w:r>
    </w:p>
    <w:p w14:paraId="5C0CC4D4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183</w:t>
      </w:r>
    </w:p>
    <w:p w14:paraId="70E7E2E3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Initialization</w:t>
      </w:r>
      <w:r>
        <w:rPr>
          <w:noProof/>
        </w:rPr>
        <w:tab/>
        <w:t>183</w:t>
      </w:r>
    </w:p>
    <w:p w14:paraId="0AF8118F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Compression and decompression</w:t>
      </w:r>
      <w:r>
        <w:rPr>
          <w:noProof/>
        </w:rPr>
        <w:tab/>
        <w:t>183</w:t>
      </w:r>
    </w:p>
    <w:p w14:paraId="69C64E6C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QoE Measurement Collection</w:t>
      </w:r>
      <w:r>
        <w:rPr>
          <w:noProof/>
        </w:rPr>
        <w:tab/>
        <w:t>183</w:t>
      </w:r>
    </w:p>
    <w:p w14:paraId="77BB7D44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MTC Wake-Up Signal</w:t>
      </w:r>
      <w:r>
        <w:rPr>
          <w:noProof/>
        </w:rPr>
        <w:tab/>
        <w:t>184</w:t>
      </w:r>
    </w:p>
    <w:p w14:paraId="6EC19974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7A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NB-IoT test methods and design considerations</w:t>
      </w:r>
      <w:r>
        <w:rPr>
          <w:noProof/>
        </w:rPr>
        <w:tab/>
        <w:t>184</w:t>
      </w:r>
    </w:p>
    <w:p w14:paraId="1428EBCF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184</w:t>
      </w:r>
    </w:p>
    <w:p w14:paraId="00EB10A3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 signals and channels</w:t>
      </w:r>
      <w:r>
        <w:rPr>
          <w:noProof/>
        </w:rPr>
        <w:tab/>
        <w:t>184</w:t>
      </w:r>
    </w:p>
    <w:p w14:paraId="54E9E5AD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</w:t>
      </w:r>
      <w:r>
        <w:rPr>
          <w:noProof/>
        </w:rPr>
        <w:tab/>
        <w:t>185</w:t>
      </w:r>
    </w:p>
    <w:p w14:paraId="2C1CFAFC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broadcasting in general</w:t>
      </w:r>
      <w:r>
        <w:rPr>
          <w:noProof/>
        </w:rPr>
        <w:tab/>
        <w:t>185</w:t>
      </w:r>
    </w:p>
    <w:p w14:paraId="6ED57261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scheduling and synchronisation signals</w:t>
      </w:r>
      <w:r>
        <w:rPr>
          <w:noProof/>
        </w:rPr>
        <w:tab/>
        <w:t>185</w:t>
      </w:r>
    </w:p>
    <w:p w14:paraId="0D91F578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MIB-NB, NPSS, NSSS</w:t>
      </w:r>
      <w:r>
        <w:rPr>
          <w:noProof/>
        </w:rPr>
        <w:tab/>
        <w:t>185</w:t>
      </w:r>
    </w:p>
    <w:p w14:paraId="3382A462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SIB1-NB</w:t>
      </w:r>
      <w:r>
        <w:rPr>
          <w:noProof/>
        </w:rPr>
        <w:tab/>
        <w:t>186</w:t>
      </w:r>
    </w:p>
    <w:p w14:paraId="35E90863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SI-messages containing SIB3-NB, SIB4-NB, SIB5-NB, SIB14-NB, SIB16-NB</w:t>
      </w:r>
      <w:r>
        <w:rPr>
          <w:noProof/>
        </w:rPr>
        <w:tab/>
        <w:t>186</w:t>
      </w:r>
    </w:p>
    <w:p w14:paraId="47F38E10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 combination 1 scheduling</w:t>
      </w:r>
      <w:r>
        <w:rPr>
          <w:noProof/>
        </w:rPr>
        <w:tab/>
        <w:t>186</w:t>
      </w:r>
    </w:p>
    <w:p w14:paraId="659DDC51" w14:textId="77777777" w:rsidR="002D7C14" w:rsidRDefault="002D7C14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 combination 2/3/4 scheduling</w:t>
      </w:r>
      <w:r>
        <w:rPr>
          <w:noProof/>
        </w:rPr>
        <w:tab/>
        <w:t>187</w:t>
      </w:r>
    </w:p>
    <w:p w14:paraId="741A0DD4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188</w:t>
      </w:r>
    </w:p>
    <w:p w14:paraId="26916844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Search space configurations</w:t>
      </w:r>
      <w:r>
        <w:rPr>
          <w:noProof/>
        </w:rPr>
        <w:tab/>
        <w:t>189</w:t>
      </w:r>
    </w:p>
    <w:p w14:paraId="3359C20F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Type1CSS - Paging</w:t>
      </w:r>
      <w:r>
        <w:rPr>
          <w:noProof/>
        </w:rPr>
        <w:tab/>
        <w:t>189</w:t>
      </w:r>
    </w:p>
    <w:p w14:paraId="15768C9F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Type2CSS – Random access</w:t>
      </w:r>
      <w:r>
        <w:rPr>
          <w:noProof/>
        </w:rPr>
        <w:tab/>
        <w:t>190</w:t>
      </w:r>
    </w:p>
    <w:p w14:paraId="7FFD7B10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UESS</w:t>
      </w:r>
      <w:r>
        <w:rPr>
          <w:noProof/>
        </w:rPr>
        <w:tab/>
        <w:t>190</w:t>
      </w:r>
    </w:p>
    <w:p w14:paraId="3A6703B5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considerations</w:t>
      </w:r>
      <w:r>
        <w:rPr>
          <w:noProof/>
        </w:rPr>
        <w:tab/>
        <w:t>191</w:t>
      </w:r>
    </w:p>
    <w:p w14:paraId="1D060A00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 access procedure</w:t>
      </w:r>
      <w:r>
        <w:rPr>
          <w:noProof/>
        </w:rPr>
        <w:tab/>
        <w:t>191</w:t>
      </w:r>
    </w:p>
    <w:p w14:paraId="0BBA7446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 transmissions</w:t>
      </w:r>
      <w:r>
        <w:rPr>
          <w:noProof/>
        </w:rPr>
        <w:tab/>
        <w:t>192</w:t>
      </w:r>
    </w:p>
    <w:p w14:paraId="0B0B65D8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 transmissions</w:t>
      </w:r>
      <w:r>
        <w:rPr>
          <w:noProof/>
        </w:rPr>
        <w:tab/>
        <w:t>192</w:t>
      </w:r>
    </w:p>
    <w:p w14:paraId="4F4EBCBA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Half-duplex mode</w:t>
      </w:r>
      <w:r>
        <w:rPr>
          <w:noProof/>
        </w:rPr>
        <w:tab/>
        <w:t>193</w:t>
      </w:r>
    </w:p>
    <w:p w14:paraId="1AAAFA53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Conclusions</w:t>
      </w:r>
      <w:r>
        <w:rPr>
          <w:noProof/>
        </w:rPr>
        <w:tab/>
        <w:t>193</w:t>
      </w:r>
    </w:p>
    <w:p w14:paraId="2C51F1F5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requests and scheduling of UL grants</w:t>
      </w:r>
      <w:r>
        <w:rPr>
          <w:noProof/>
        </w:rPr>
        <w:tab/>
        <w:t>193</w:t>
      </w:r>
    </w:p>
    <w:p w14:paraId="5EBC197F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RACH procedure mode</w:t>
      </w:r>
      <w:r>
        <w:rPr>
          <w:noProof/>
        </w:rPr>
        <w:tab/>
        <w:t>194</w:t>
      </w:r>
    </w:p>
    <w:p w14:paraId="712B00A4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Polling mode</w:t>
      </w:r>
      <w:r>
        <w:rPr>
          <w:noProof/>
        </w:rPr>
        <w:tab/>
        <w:t>194</w:t>
      </w:r>
    </w:p>
    <w:p w14:paraId="19C475D0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requirements</w:t>
      </w:r>
      <w:r>
        <w:rPr>
          <w:noProof/>
        </w:rPr>
        <w:tab/>
        <w:t>194</w:t>
      </w:r>
    </w:p>
    <w:p w14:paraId="20E86523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 access procedure</w:t>
      </w:r>
      <w:r>
        <w:rPr>
          <w:noProof/>
        </w:rPr>
        <w:tab/>
        <w:t>194</w:t>
      </w:r>
    </w:p>
    <w:p w14:paraId="0E7CA884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 transmissions</w:t>
      </w:r>
      <w:r>
        <w:rPr>
          <w:noProof/>
        </w:rPr>
        <w:tab/>
        <w:t>195</w:t>
      </w:r>
    </w:p>
    <w:p w14:paraId="5F59774A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Periodic uplink grants</w:t>
      </w:r>
      <w:r>
        <w:rPr>
          <w:noProof/>
        </w:rPr>
        <w:tab/>
        <w:t>196</w:t>
      </w:r>
    </w:p>
    <w:p w14:paraId="06423996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HARQ re-transmissions</w:t>
      </w:r>
      <w:r>
        <w:rPr>
          <w:noProof/>
        </w:rPr>
        <w:tab/>
        <w:t>197</w:t>
      </w:r>
    </w:p>
    <w:p w14:paraId="35A7F1F4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</w:t>
      </w:r>
      <w:r>
        <w:rPr>
          <w:noProof/>
        </w:rPr>
        <w:tab/>
        <w:t>197</w:t>
      </w:r>
    </w:p>
    <w:p w14:paraId="06F9FBE7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</w:t>
      </w:r>
      <w:r>
        <w:rPr>
          <w:noProof/>
        </w:rPr>
        <w:tab/>
        <w:t>197</w:t>
      </w:r>
    </w:p>
    <w:p w14:paraId="3F4193BA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info for UL messages</w:t>
      </w:r>
      <w:r>
        <w:rPr>
          <w:noProof/>
        </w:rPr>
        <w:tab/>
        <w:t>198</w:t>
      </w:r>
    </w:p>
    <w:p w14:paraId="51CD12FF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 time alignment</w:t>
      </w:r>
      <w:r>
        <w:rPr>
          <w:noProof/>
        </w:rPr>
        <w:tab/>
        <w:t>198</w:t>
      </w:r>
    </w:p>
    <w:p w14:paraId="435EA4F7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198</w:t>
      </w:r>
    </w:p>
    <w:p w14:paraId="20EB79E4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RRC message and UE Contention Resolution Identity MAC CE transmission in one MAC PDU or in separate MAC PDUs</w:t>
      </w:r>
      <w:r>
        <w:rPr>
          <w:noProof/>
        </w:rPr>
        <w:tab/>
        <w:t>199</w:t>
      </w:r>
    </w:p>
    <w:p w14:paraId="04AFD15C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CCCH message</w:t>
      </w:r>
      <w:r>
        <w:rPr>
          <w:noProof/>
        </w:rPr>
        <w:tab/>
        <w:t>199</w:t>
      </w:r>
    </w:p>
    <w:p w14:paraId="67FF6C5E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DCCH message</w:t>
      </w:r>
      <w:r>
        <w:rPr>
          <w:noProof/>
        </w:rPr>
        <w:tab/>
        <w:t>199</w:t>
      </w:r>
    </w:p>
    <w:p w14:paraId="4CED49F5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</w:t>
      </w:r>
      <w:r>
        <w:rPr>
          <w:noProof/>
        </w:rPr>
        <w:tab/>
        <w:t>199</w:t>
      </w:r>
    </w:p>
    <w:p w14:paraId="463B26DA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power change</w:t>
      </w:r>
      <w:r>
        <w:rPr>
          <w:noProof/>
        </w:rPr>
        <w:tab/>
        <w:t>199</w:t>
      </w:r>
    </w:p>
    <w:p w14:paraId="664E53C8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parameters of cells</w:t>
      </w:r>
      <w:r>
        <w:rPr>
          <w:noProof/>
        </w:rPr>
        <w:tab/>
        <w:t>199</w:t>
      </w:r>
    </w:p>
    <w:p w14:paraId="65F110A5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200</w:t>
      </w:r>
    </w:p>
    <w:p w14:paraId="6C1886D8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Timers and timing restrictions</w:t>
      </w:r>
      <w:r>
        <w:rPr>
          <w:noProof/>
        </w:rPr>
        <w:tab/>
        <w:t>200</w:t>
      </w:r>
    </w:p>
    <w:p w14:paraId="03FA04CF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Error indication</w:t>
      </w:r>
      <w:r>
        <w:rPr>
          <w:noProof/>
        </w:rPr>
        <w:tab/>
        <w:t>201</w:t>
      </w:r>
    </w:p>
    <w:p w14:paraId="299721E3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7A.12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RSRQ calculations</w:t>
      </w:r>
      <w:r>
        <w:rPr>
          <w:noProof/>
        </w:rPr>
        <w:tab/>
        <w:t>201</w:t>
      </w:r>
    </w:p>
    <w:p w14:paraId="25FBCD25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suspend and resume</w:t>
      </w:r>
      <w:r>
        <w:rPr>
          <w:noProof/>
        </w:rPr>
        <w:tab/>
        <w:t>201</w:t>
      </w:r>
    </w:p>
    <w:p w14:paraId="47F9C973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Non-Terrestrial Network (NTN)</w:t>
      </w:r>
      <w:r>
        <w:rPr>
          <w:noProof/>
        </w:rPr>
        <w:tab/>
        <w:t>201</w:t>
      </w:r>
    </w:p>
    <w:p w14:paraId="54B225C8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cell configuration</w:t>
      </w:r>
      <w:r>
        <w:rPr>
          <w:noProof/>
        </w:rPr>
        <w:tab/>
        <w:t>201</w:t>
      </w:r>
    </w:p>
    <w:p w14:paraId="51603DCD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timing considerations</w:t>
      </w:r>
      <w:r>
        <w:rPr>
          <w:noProof/>
        </w:rPr>
        <w:tab/>
        <w:t>201</w:t>
      </w:r>
    </w:p>
    <w:p w14:paraId="742FBAA2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201</w:t>
      </w:r>
    </w:p>
    <w:p w14:paraId="6617DEE5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timing advance</w:t>
      </w:r>
      <w:r>
        <w:rPr>
          <w:noProof/>
        </w:rPr>
        <w:tab/>
        <w:t>202</w:t>
      </w:r>
    </w:p>
    <w:p w14:paraId="3CCEF5BF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scheduling offsets</w:t>
      </w:r>
      <w:r>
        <w:rPr>
          <w:noProof/>
        </w:rPr>
        <w:tab/>
        <w:t>203</w:t>
      </w:r>
    </w:p>
    <w:p w14:paraId="6AB67235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Other SS Requirements with TTCN-3 impact</w:t>
      </w:r>
      <w:r>
        <w:rPr>
          <w:noProof/>
        </w:rPr>
        <w:tab/>
        <w:t>203</w:t>
      </w:r>
    </w:p>
    <w:p w14:paraId="74484294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Codec Requirements</w:t>
      </w:r>
      <w:r>
        <w:rPr>
          <w:noProof/>
        </w:rPr>
        <w:tab/>
        <w:t>203</w:t>
      </w:r>
    </w:p>
    <w:p w14:paraId="132F141D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External Function Definitions</w:t>
      </w:r>
      <w:r>
        <w:rPr>
          <w:noProof/>
        </w:rPr>
        <w:tab/>
        <w:t>204</w:t>
      </w:r>
    </w:p>
    <w:p w14:paraId="10236931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IXIT Proforma</w:t>
      </w:r>
      <w:r>
        <w:rPr>
          <w:noProof/>
        </w:rPr>
        <w:tab/>
        <w:t>208</w:t>
      </w:r>
    </w:p>
    <w:p w14:paraId="3987294F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PIXIT</w:t>
      </w:r>
      <w:r>
        <w:rPr>
          <w:noProof/>
        </w:rPr>
        <w:tab/>
        <w:t>208</w:t>
      </w:r>
    </w:p>
    <w:p w14:paraId="1148917F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MultiRAT PIXIT</w:t>
      </w:r>
      <w:r>
        <w:rPr>
          <w:noProof/>
        </w:rPr>
        <w:tab/>
        <w:t>213</w:t>
      </w:r>
    </w:p>
    <w:p w14:paraId="280267CA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NB-IoT PIXIT</w:t>
      </w:r>
      <w:r>
        <w:rPr>
          <w:noProof/>
        </w:rPr>
        <w:tab/>
        <w:t>217</w:t>
      </w:r>
    </w:p>
    <w:p w14:paraId="7F548220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Postambles</w:t>
      </w:r>
      <w:r>
        <w:rPr>
          <w:noProof/>
        </w:rPr>
        <w:tab/>
        <w:t>217</w:t>
      </w:r>
    </w:p>
    <w:p w14:paraId="68110C58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 to UTRA tests</w:t>
      </w:r>
      <w:r>
        <w:rPr>
          <w:noProof/>
        </w:rPr>
        <w:tab/>
        <w:t>217</w:t>
      </w:r>
    </w:p>
    <w:p w14:paraId="71137C95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postamble states and procedures for E-UTRA to UTRA</w:t>
      </w:r>
      <w:r>
        <w:rPr>
          <w:noProof/>
        </w:rPr>
        <w:tab/>
        <w:t>218</w:t>
      </w:r>
    </w:p>
    <w:p w14:paraId="139F608F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</w:t>
      </w:r>
      <w:r>
        <w:rPr>
          <w:noProof/>
        </w:rPr>
        <w:tab/>
        <w:t>219</w:t>
      </w:r>
    </w:p>
    <w:p w14:paraId="64480E50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219</w:t>
      </w:r>
    </w:p>
    <w:p w14:paraId="3B59EE07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CC disconnect procedure</w:t>
      </w:r>
      <w:r>
        <w:rPr>
          <w:noProof/>
        </w:rPr>
        <w:tab/>
        <w:t>222</w:t>
      </w:r>
    </w:p>
    <w:p w14:paraId="040D49A7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222</w:t>
      </w:r>
    </w:p>
    <w:p w14:paraId="0CCF4D9C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PS Routing Area Update procedure</w:t>
      </w:r>
      <w:r>
        <w:rPr>
          <w:noProof/>
        </w:rPr>
        <w:tab/>
        <w:t>223</w:t>
      </w:r>
    </w:p>
    <w:p w14:paraId="07E10728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223</w:t>
      </w:r>
    </w:p>
    <w:p w14:paraId="5EDC46D2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CS fallback procedure</w:t>
      </w:r>
      <w:r>
        <w:rPr>
          <w:noProof/>
        </w:rPr>
        <w:tab/>
        <w:t>224</w:t>
      </w:r>
    </w:p>
    <w:p w14:paraId="4395D675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224</w:t>
      </w:r>
    </w:p>
    <w:p w14:paraId="66511D1E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E-UTRAN to GERAN tests</w:t>
      </w:r>
      <w:r>
        <w:rPr>
          <w:noProof/>
        </w:rPr>
        <w:tab/>
        <w:t>226</w:t>
      </w:r>
    </w:p>
    <w:p w14:paraId="50D70733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postamble states and procedures for E-UTRA to GERAN test cases</w:t>
      </w:r>
      <w:r>
        <w:rPr>
          <w:noProof/>
        </w:rPr>
        <w:tab/>
        <w:t>226</w:t>
      </w:r>
    </w:p>
    <w:p w14:paraId="643C20AB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</w:t>
      </w:r>
      <w:r>
        <w:rPr>
          <w:noProof/>
        </w:rPr>
        <w:tab/>
        <w:t>228</w:t>
      </w:r>
    </w:p>
    <w:p w14:paraId="71BE2499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228</w:t>
      </w:r>
    </w:p>
    <w:p w14:paraId="268EF1AD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PS Handover procedure</w:t>
      </w:r>
      <w:r>
        <w:rPr>
          <w:noProof/>
        </w:rPr>
        <w:tab/>
        <w:t>229</w:t>
      </w:r>
    </w:p>
    <w:p w14:paraId="54DA497F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229</w:t>
      </w:r>
    </w:p>
    <w:p w14:paraId="55426A32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CC disconnect procedure</w:t>
      </w:r>
      <w:r>
        <w:rPr>
          <w:noProof/>
        </w:rPr>
        <w:tab/>
        <w:t>230</w:t>
      </w:r>
    </w:p>
    <w:p w14:paraId="6FF0F0EE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230</w:t>
      </w:r>
    </w:p>
    <w:p w14:paraId="0957C277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CS fallback procedure</w:t>
      </w:r>
      <w:r>
        <w:rPr>
          <w:noProof/>
        </w:rPr>
        <w:tab/>
        <w:t>230</w:t>
      </w:r>
    </w:p>
    <w:p w14:paraId="06CC0735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230</w:t>
      </w:r>
    </w:p>
    <w:p w14:paraId="5C3D23AA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 test cases</w:t>
      </w:r>
      <w:r>
        <w:rPr>
          <w:noProof/>
        </w:rPr>
        <w:tab/>
        <w:t>231</w:t>
      </w:r>
    </w:p>
    <w:p w14:paraId="308E1F6E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E-UTRA test cases</w:t>
      </w:r>
      <w:r>
        <w:rPr>
          <w:noProof/>
        </w:rPr>
        <w:tab/>
        <w:t>231</w:t>
      </w:r>
    </w:p>
    <w:p w14:paraId="57587D4D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E1</w:t>
      </w:r>
      <w:r>
        <w:rPr>
          <w:noProof/>
        </w:rPr>
        <w:tab/>
        <w:t>232</w:t>
      </w:r>
    </w:p>
    <w:p w14:paraId="78CBD19B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232</w:t>
      </w:r>
    </w:p>
    <w:p w14:paraId="3E3510F5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E2 and E3</w:t>
      </w:r>
      <w:r>
        <w:rPr>
          <w:noProof/>
        </w:rPr>
        <w:tab/>
        <w:t>233</w:t>
      </w:r>
    </w:p>
    <w:p w14:paraId="14D86557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for E2 and E3</w:t>
      </w:r>
      <w:r>
        <w:rPr>
          <w:noProof/>
        </w:rPr>
        <w:tab/>
        <w:t>233</w:t>
      </w:r>
    </w:p>
    <w:p w14:paraId="4CB48861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for E2_T3440</w:t>
      </w:r>
      <w:r>
        <w:rPr>
          <w:noProof/>
        </w:rPr>
        <w:tab/>
        <w:t>234</w:t>
      </w:r>
    </w:p>
    <w:p w14:paraId="44E0DFE8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E4</w:t>
      </w:r>
      <w:r>
        <w:rPr>
          <w:noProof/>
        </w:rPr>
        <w:tab/>
        <w:t>235</w:t>
      </w:r>
    </w:p>
    <w:p w14:paraId="01FAABFD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235</w:t>
      </w:r>
    </w:p>
    <w:p w14:paraId="08A4C12F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Automatic selection mode procedure in State E5 (current cell, neighbour cell)</w:t>
      </w:r>
      <w:r>
        <w:rPr>
          <w:noProof/>
        </w:rPr>
        <w:tab/>
        <w:t>235</w:t>
      </w:r>
    </w:p>
    <w:p w14:paraId="3393EB5D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235</w:t>
      </w:r>
    </w:p>
    <w:p w14:paraId="4CB91D9A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 to HRPD test cases</w:t>
      </w:r>
      <w:r>
        <w:rPr>
          <w:noProof/>
        </w:rPr>
        <w:tab/>
        <w:t>235</w:t>
      </w:r>
    </w:p>
    <w:p w14:paraId="74B16AD5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procedures for E-UTRA to HRPD (No Pre-Registration)</w:t>
      </w:r>
      <w:r>
        <w:rPr>
          <w:noProof/>
        </w:rPr>
        <w:tab/>
        <w:t>235</w:t>
      </w:r>
    </w:p>
    <w:p w14:paraId="555C5348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Registration on HRPD Cell</w:t>
      </w:r>
      <w:r>
        <w:rPr>
          <w:noProof/>
        </w:rPr>
        <w:tab/>
        <w:t>235</w:t>
      </w:r>
    </w:p>
    <w:p w14:paraId="51F3CC31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Detach on HRPD Cell</w:t>
      </w:r>
      <w:r>
        <w:rPr>
          <w:noProof/>
        </w:rPr>
        <w:tab/>
        <w:t>237</w:t>
      </w:r>
    </w:p>
    <w:p w14:paraId="10ED683E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NB-IoT test cases</w:t>
      </w:r>
      <w:r>
        <w:rPr>
          <w:noProof/>
        </w:rPr>
        <w:tab/>
        <w:t>237</w:t>
      </w:r>
    </w:p>
    <w:p w14:paraId="7EC4D056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NB-IoT test cases</w:t>
      </w:r>
      <w:r>
        <w:rPr>
          <w:noProof/>
        </w:rPr>
        <w:tab/>
        <w:t>237</w:t>
      </w:r>
    </w:p>
    <w:p w14:paraId="5F796DD3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N1</w:t>
      </w:r>
      <w:r>
        <w:rPr>
          <w:noProof/>
        </w:rPr>
        <w:tab/>
        <w:t>238</w:t>
      </w:r>
    </w:p>
    <w:p w14:paraId="507717C9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238</w:t>
      </w:r>
    </w:p>
    <w:p w14:paraId="03D85596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N2 and N3</w:t>
      </w:r>
      <w:r>
        <w:rPr>
          <w:noProof/>
        </w:rPr>
        <w:tab/>
        <w:t>238</w:t>
      </w:r>
    </w:p>
    <w:p w14:paraId="1D580D9F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for N2 and N3</w:t>
      </w:r>
      <w:r>
        <w:rPr>
          <w:noProof/>
        </w:rPr>
        <w:tab/>
        <w:t>238</w:t>
      </w:r>
    </w:p>
    <w:p w14:paraId="560F5418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N4</w:t>
      </w:r>
      <w:r>
        <w:rPr>
          <w:noProof/>
        </w:rPr>
        <w:tab/>
        <w:t>238</w:t>
      </w:r>
    </w:p>
    <w:p w14:paraId="2519F390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238</w:t>
      </w:r>
    </w:p>
    <w:p w14:paraId="6FA1A2CB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Automatic selection mode procedure in State N5 (current cell, neighbour cell)</w:t>
      </w:r>
      <w:r>
        <w:rPr>
          <w:noProof/>
        </w:rPr>
        <w:tab/>
        <w:t>239</w:t>
      </w:r>
    </w:p>
    <w:p w14:paraId="26EF2A87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lastRenderedPageBreak/>
        <w:t>10.5.5.1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239</w:t>
      </w:r>
    </w:p>
    <w:p w14:paraId="403F3C5C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WLAN test cases</w:t>
      </w:r>
      <w:r>
        <w:rPr>
          <w:noProof/>
        </w:rPr>
        <w:tab/>
        <w:t>239</w:t>
      </w:r>
    </w:p>
    <w:p w14:paraId="54FB5B8E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WLAN test cases</w:t>
      </w:r>
      <w:r>
        <w:rPr>
          <w:noProof/>
        </w:rPr>
        <w:tab/>
        <w:t>239</w:t>
      </w:r>
    </w:p>
    <w:p w14:paraId="49F43106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IMS Deregistration</w:t>
      </w:r>
      <w:r>
        <w:rPr>
          <w:noProof/>
        </w:rPr>
        <w:tab/>
        <w:t>240</w:t>
      </w:r>
    </w:p>
    <w:p w14:paraId="3809963C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62D55A94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IPsec tunnel(s) release</w:t>
      </w:r>
      <w:r>
        <w:rPr>
          <w:noProof/>
        </w:rPr>
        <w:tab/>
        <w:t>241</w:t>
      </w:r>
    </w:p>
    <w:p w14:paraId="2E00D75A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241</w:t>
      </w:r>
    </w:p>
    <w:p w14:paraId="71526DA3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 AP disassociation</w:t>
      </w:r>
      <w:r>
        <w:rPr>
          <w:noProof/>
        </w:rPr>
        <w:tab/>
        <w:t>241</w:t>
      </w:r>
    </w:p>
    <w:p w14:paraId="0244ED2C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241</w:t>
      </w:r>
    </w:p>
    <w:p w14:paraId="294B5447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Guidelines on test execution</w:t>
      </w:r>
      <w:r>
        <w:rPr>
          <w:noProof/>
        </w:rPr>
        <w:tab/>
        <w:t>241</w:t>
      </w:r>
    </w:p>
    <w:p w14:paraId="49ECF07A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single technology</w:t>
      </w:r>
      <w:r>
        <w:rPr>
          <w:noProof/>
        </w:rPr>
        <w:tab/>
        <w:t>241</w:t>
      </w:r>
    </w:p>
    <w:p w14:paraId="21D24A25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243</w:t>
      </w:r>
    </w:p>
    <w:p w14:paraId="1B732E68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- UTRA - GERAN</w:t>
      </w:r>
      <w:r>
        <w:rPr>
          <w:noProof/>
        </w:rPr>
        <w:tab/>
        <w:t>243</w:t>
      </w:r>
    </w:p>
    <w:p w14:paraId="2CC811C4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UTRA configured – GERAN not configured</w:t>
      </w:r>
      <w:r>
        <w:rPr>
          <w:noProof/>
        </w:rPr>
        <w:tab/>
        <w:t>243</w:t>
      </w:r>
    </w:p>
    <w:p w14:paraId="125E58B5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243</w:t>
      </w:r>
    </w:p>
    <w:p w14:paraId="487DDCB0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245</w:t>
      </w:r>
    </w:p>
    <w:p w14:paraId="1F8829FA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GERAN configured - UTRA not configured</w:t>
      </w:r>
      <w:r>
        <w:rPr>
          <w:noProof/>
        </w:rPr>
        <w:tab/>
        <w:t>245</w:t>
      </w:r>
    </w:p>
    <w:p w14:paraId="45BF0DB9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Neither UTRA nor GERAN configured</w:t>
      </w:r>
      <w:r>
        <w:rPr>
          <w:noProof/>
        </w:rPr>
        <w:tab/>
        <w:t>246</w:t>
      </w:r>
    </w:p>
    <w:p w14:paraId="4D7E4AFF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Both UTRA and GERAN configured</w:t>
      </w:r>
      <w:r>
        <w:rPr>
          <w:noProof/>
        </w:rPr>
        <w:tab/>
        <w:t>247</w:t>
      </w:r>
    </w:p>
    <w:p w14:paraId="010FFBD9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247</w:t>
      </w:r>
    </w:p>
    <w:p w14:paraId="5D3D53D3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247</w:t>
      </w:r>
    </w:p>
    <w:p w14:paraId="14C5B500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248</w:t>
      </w:r>
    </w:p>
    <w:p w14:paraId="7FBD7CCA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inter-band</w:t>
      </w:r>
      <w:r>
        <w:rPr>
          <w:noProof/>
        </w:rPr>
        <w:tab/>
        <w:t>248</w:t>
      </w:r>
    </w:p>
    <w:p w14:paraId="23694FA4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Primary operating band</w:t>
      </w:r>
      <w:r>
        <w:rPr>
          <w:noProof/>
        </w:rPr>
        <w:tab/>
        <w:t>248</w:t>
      </w:r>
    </w:p>
    <w:p w14:paraId="1A20FC9B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Secondary operating band for inter-band cells</w:t>
      </w:r>
      <w:r>
        <w:rPr>
          <w:noProof/>
        </w:rPr>
        <w:tab/>
        <w:t>248</w:t>
      </w:r>
    </w:p>
    <w:p w14:paraId="7E87785B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249</w:t>
      </w:r>
    </w:p>
    <w:p w14:paraId="2E214826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Inter-band MBMS</w:t>
      </w:r>
      <w:r>
        <w:rPr>
          <w:noProof/>
        </w:rPr>
        <w:tab/>
        <w:t>249</w:t>
      </w:r>
    </w:p>
    <w:p w14:paraId="4DD9B4D8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CA</w:t>
      </w:r>
      <w:r>
        <w:rPr>
          <w:noProof/>
        </w:rPr>
        <w:tab/>
        <w:t>249</w:t>
      </w:r>
    </w:p>
    <w:p w14:paraId="33FB908C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 contiguous Intra-band operation</w:t>
      </w:r>
      <w:r>
        <w:rPr>
          <w:noProof/>
        </w:rPr>
        <w:tab/>
        <w:t>249</w:t>
      </w:r>
    </w:p>
    <w:p w14:paraId="54E508AD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 Inter-band operation</w:t>
      </w:r>
      <w:r>
        <w:rPr>
          <w:noProof/>
        </w:rPr>
        <w:tab/>
        <w:t>250</w:t>
      </w:r>
    </w:p>
    <w:p w14:paraId="718AA910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 non-contiguous Intra-band operation</w:t>
      </w:r>
      <w:r>
        <w:rPr>
          <w:noProof/>
        </w:rPr>
        <w:tab/>
        <w:t>253</w:t>
      </w:r>
    </w:p>
    <w:p w14:paraId="6F84D14E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MFBI</w:t>
      </w:r>
      <w:r>
        <w:rPr>
          <w:noProof/>
        </w:rPr>
        <w:tab/>
        <w:t>253</w:t>
      </w:r>
    </w:p>
    <w:p w14:paraId="555E9F56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DC</w:t>
      </w:r>
      <w:r>
        <w:rPr>
          <w:noProof/>
        </w:rPr>
        <w:tab/>
        <w:t>255</w:t>
      </w:r>
    </w:p>
    <w:p w14:paraId="2A1385C7" w14:textId="77777777" w:rsidR="002D7C14" w:rsidRDefault="002D7C14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A (normative): Test Suites</w:t>
      </w:r>
      <w:r>
        <w:rPr>
          <w:noProof/>
        </w:rPr>
        <w:tab/>
        <w:t>257</w:t>
      </w:r>
    </w:p>
    <w:p w14:paraId="49FFED79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Baseline of specifications</w:t>
      </w:r>
      <w:r>
        <w:rPr>
          <w:noProof/>
        </w:rPr>
        <w:tab/>
        <w:t>257</w:t>
      </w:r>
    </w:p>
    <w:p w14:paraId="7A460E0D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E-UTRA Test Suites</w:t>
      </w:r>
      <w:r>
        <w:rPr>
          <w:noProof/>
        </w:rPr>
        <w:tab/>
        <w:t>257</w:t>
      </w:r>
    </w:p>
    <w:p w14:paraId="6C95F36B" w14:textId="77777777" w:rsidR="002D7C14" w:rsidRDefault="002D7C14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B (informative): Style Guides</w:t>
      </w:r>
      <w:r>
        <w:rPr>
          <w:noProof/>
        </w:rPr>
        <w:tab/>
        <w:t>279</w:t>
      </w:r>
    </w:p>
    <w:p w14:paraId="4FA842E3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051AD16A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General Requirements for TTCN-3 Implementations</w:t>
      </w:r>
      <w:r>
        <w:rPr>
          <w:noProof/>
        </w:rPr>
        <w:tab/>
        <w:t>279</w:t>
      </w:r>
    </w:p>
    <w:p w14:paraId="70E085E7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Naming Conventions</w:t>
      </w:r>
      <w:r>
        <w:rPr>
          <w:noProof/>
        </w:rPr>
        <w:tab/>
        <w:t>280</w:t>
      </w:r>
    </w:p>
    <w:p w14:paraId="707DEA2C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Prefixes and Restrictions for TTCN-3 Objects</w:t>
      </w:r>
      <w:r>
        <w:rPr>
          <w:noProof/>
        </w:rPr>
        <w:tab/>
        <w:t>280</w:t>
      </w:r>
    </w:p>
    <w:p w14:paraId="298D928C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281</w:t>
      </w:r>
    </w:p>
    <w:p w14:paraId="373BC260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281</w:t>
      </w:r>
    </w:p>
    <w:p w14:paraId="0A9CBB97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Identifiers consisting of more than one Name</w:t>
      </w:r>
      <w:r>
        <w:rPr>
          <w:noProof/>
        </w:rPr>
        <w:tab/>
        <w:t>281</w:t>
      </w:r>
    </w:p>
    <w:p w14:paraId="39D533BF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Implementation Issues</w:t>
      </w:r>
      <w:r>
        <w:rPr>
          <w:noProof/>
        </w:rPr>
        <w:tab/>
        <w:t>281</w:t>
      </w:r>
    </w:p>
    <w:p w14:paraId="432F0073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Control part</w:t>
      </w:r>
      <w:r>
        <w:rPr>
          <w:noProof/>
        </w:rPr>
        <w:tab/>
        <w:t>281</w:t>
      </w:r>
    </w:p>
    <w:p w14:paraId="7D31225A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Top Level Test Case Definitions</w:t>
      </w:r>
      <w:r>
        <w:rPr>
          <w:noProof/>
        </w:rPr>
        <w:tab/>
        <w:t>281</w:t>
      </w:r>
    </w:p>
    <w:p w14:paraId="60FFCA15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 Component Communication</w:t>
      </w:r>
      <w:r>
        <w:rPr>
          <w:noProof/>
        </w:rPr>
        <w:tab/>
        <w:t>282</w:t>
      </w:r>
    </w:p>
    <w:p w14:paraId="4FF87D57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Encoding Information</w:t>
      </w:r>
      <w:r>
        <w:rPr>
          <w:noProof/>
        </w:rPr>
        <w:tab/>
        <w:t>282</w:t>
      </w:r>
    </w:p>
    <w:p w14:paraId="0AED5A29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Verdict Assignment</w:t>
      </w:r>
      <w:r>
        <w:rPr>
          <w:noProof/>
        </w:rPr>
        <w:tab/>
        <w:t>282</w:t>
      </w:r>
    </w:p>
    <w:p w14:paraId="4EA88B6B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PASS verdict assignment</w:t>
      </w:r>
      <w:r>
        <w:rPr>
          <w:noProof/>
        </w:rPr>
        <w:tab/>
        <w:t>282</w:t>
      </w:r>
    </w:p>
    <w:p w14:paraId="32F96E60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FAIL or INCONC verdict assignment</w:t>
      </w:r>
      <w:r>
        <w:rPr>
          <w:noProof/>
        </w:rPr>
        <w:tab/>
        <w:t>282</w:t>
      </w:r>
    </w:p>
    <w:p w14:paraId="260C1EEF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Verdict assignment in default behaviour</w:t>
      </w:r>
      <w:r>
        <w:rPr>
          <w:noProof/>
        </w:rPr>
        <w:tab/>
        <w:t>283</w:t>
      </w:r>
    </w:p>
    <w:p w14:paraId="3A0B8A4C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Default Behaviour</w:t>
      </w:r>
      <w:r>
        <w:rPr>
          <w:noProof/>
        </w:rPr>
        <w:tab/>
        <w:t>283</w:t>
      </w:r>
    </w:p>
    <w:p w14:paraId="67C5466C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Templates for Sending and Receiving</w:t>
      </w:r>
      <w:r>
        <w:rPr>
          <w:noProof/>
        </w:rPr>
        <w:tab/>
        <w:t>284</w:t>
      </w:r>
    </w:p>
    <w:p w14:paraId="162B7BA6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Logging</w:t>
      </w:r>
      <w:r>
        <w:rPr>
          <w:noProof/>
        </w:rPr>
        <w:tab/>
        <w:t>284</w:t>
      </w:r>
    </w:p>
    <w:p w14:paraId="1D333DB0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B.4.8.1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Prose Step Numbers</w:t>
      </w:r>
      <w:r>
        <w:rPr>
          <w:noProof/>
        </w:rPr>
        <w:tab/>
        <w:t>284</w:t>
      </w:r>
    </w:p>
    <w:p w14:paraId="51D24D1F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Top level comments</w:t>
      </w:r>
      <w:r>
        <w:rPr>
          <w:noProof/>
        </w:rPr>
        <w:tab/>
        <w:t>285</w:t>
      </w:r>
    </w:p>
    <w:p w14:paraId="0BE58358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Mapping of DRBs</w:t>
      </w:r>
      <w:r>
        <w:rPr>
          <w:noProof/>
        </w:rPr>
        <w:tab/>
        <w:t>285</w:t>
      </w:r>
    </w:p>
    <w:p w14:paraId="7EEC7BB7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Modularisation</w:t>
      </w:r>
      <w:r>
        <w:rPr>
          <w:noProof/>
        </w:rPr>
        <w:tab/>
        <w:t>285</w:t>
      </w:r>
    </w:p>
    <w:p w14:paraId="515316E3" w14:textId="77777777" w:rsidR="002D7C14" w:rsidRDefault="002D7C14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C (informative): Design Principles</w:t>
      </w:r>
      <w:r>
        <w:rPr>
          <w:noProof/>
        </w:rPr>
        <w:tab/>
        <w:t>287</w:t>
      </w:r>
    </w:p>
    <w:p w14:paraId="7BA1E298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ASP Design</w:t>
      </w:r>
      <w:r>
        <w:rPr>
          <w:noProof/>
        </w:rPr>
        <w:tab/>
        <w:t>287</w:t>
      </w:r>
    </w:p>
    <w:p w14:paraId="0C7EE326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SS State Model</w:t>
      </w:r>
      <w:r>
        <w:rPr>
          <w:noProof/>
        </w:rPr>
        <w:tab/>
        <w:t>288</w:t>
      </w:r>
    </w:p>
    <w:p w14:paraId="7ADCDB14" w14:textId="77777777" w:rsidR="002D7C14" w:rsidRDefault="002D7C14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D (informative) TTCN-3 Definitions</w:t>
      </w:r>
      <w:r>
        <w:rPr>
          <w:noProof/>
        </w:rPr>
        <w:tab/>
        <w:t>291</w:t>
      </w:r>
    </w:p>
    <w:p w14:paraId="05CD89E7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EUTRA_ASP_TypeDefs</w:t>
      </w:r>
      <w:r>
        <w:rPr>
          <w:noProof/>
        </w:rPr>
        <w:tab/>
        <w:t>291</w:t>
      </w:r>
    </w:p>
    <w:p w14:paraId="39300B4E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ASN1_Container</w:t>
      </w:r>
      <w:r>
        <w:rPr>
          <w:noProof/>
        </w:rPr>
        <w:tab/>
        <w:t>291</w:t>
      </w:r>
    </w:p>
    <w:p w14:paraId="032E8582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System_Configuration</w:t>
      </w:r>
      <w:r>
        <w:rPr>
          <w:noProof/>
        </w:rPr>
        <w:tab/>
        <w:t>300</w:t>
      </w:r>
    </w:p>
    <w:p w14:paraId="2AC47B5C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304</w:t>
      </w:r>
    </w:p>
    <w:p w14:paraId="4EBD3591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304</w:t>
      </w:r>
    </w:p>
    <w:p w14:paraId="4BBCCE8C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308</w:t>
      </w:r>
    </w:p>
    <w:p w14:paraId="254CA6A7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Antenna_Configuration</w:t>
      </w:r>
      <w:r>
        <w:rPr>
          <w:noProof/>
        </w:rPr>
        <w:tab/>
        <w:t>309</w:t>
      </w:r>
    </w:p>
    <w:p w14:paraId="08A22DB0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Physical_Channels</w:t>
      </w:r>
      <w:r>
        <w:rPr>
          <w:noProof/>
        </w:rPr>
        <w:tab/>
        <w:t>310</w:t>
      </w:r>
    </w:p>
    <w:p w14:paraId="50BF6452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Physical_Signals</w:t>
      </w:r>
      <w:r>
        <w:rPr>
          <w:noProof/>
        </w:rPr>
        <w:tab/>
        <w:t>313</w:t>
      </w:r>
    </w:p>
    <w:p w14:paraId="59787E25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315</w:t>
      </w:r>
    </w:p>
    <w:p w14:paraId="7E8C41E8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315</w:t>
      </w:r>
    </w:p>
    <w:p w14:paraId="65C953C5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322</w:t>
      </w:r>
    </w:p>
    <w:p w14:paraId="779F9B62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System_Information_Control</w:t>
      </w:r>
      <w:r>
        <w:rPr>
          <w:noProof/>
        </w:rPr>
        <w:tab/>
        <w:t>327</w:t>
      </w:r>
    </w:p>
    <w:p w14:paraId="4118F13E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Paging_Control</w:t>
      </w:r>
      <w:r>
        <w:rPr>
          <w:noProof/>
        </w:rPr>
        <w:tab/>
        <w:t>332</w:t>
      </w:r>
    </w:p>
    <w:p w14:paraId="74EBAE10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332</w:t>
      </w:r>
    </w:p>
    <w:p w14:paraId="10819427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334</w:t>
      </w:r>
    </w:p>
    <w:p w14:paraId="561D44DA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335</w:t>
      </w:r>
    </w:p>
    <w:p w14:paraId="3BE7513D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Carrier_Aggregation</w:t>
      </w:r>
      <w:r>
        <w:rPr>
          <w:noProof/>
        </w:rPr>
        <w:tab/>
        <w:t>336</w:t>
      </w:r>
    </w:p>
    <w:p w14:paraId="3424562C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OCNG_Config</w:t>
      </w:r>
      <w:r>
        <w:rPr>
          <w:noProof/>
        </w:rPr>
        <w:tab/>
        <w:t>339</w:t>
      </w:r>
    </w:p>
    <w:p w14:paraId="710A949F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EIMTA_Config</w:t>
      </w:r>
      <w:r>
        <w:rPr>
          <w:noProof/>
        </w:rPr>
        <w:tab/>
        <w:t>339</w:t>
      </w:r>
    </w:p>
    <w:p w14:paraId="3DF49245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Cell_Power_Attenuation</w:t>
      </w:r>
      <w:r>
        <w:rPr>
          <w:noProof/>
        </w:rPr>
        <w:tab/>
        <w:t>340</w:t>
      </w:r>
    </w:p>
    <w:p w14:paraId="6A9C3A4E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Radio_Bearer_Configuration</w:t>
      </w:r>
      <w:r>
        <w:rPr>
          <w:noProof/>
        </w:rPr>
        <w:tab/>
        <w:t>340</w:t>
      </w:r>
    </w:p>
    <w:p w14:paraId="0675A8FE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PDCP_Configuration</w:t>
      </w:r>
      <w:r>
        <w:rPr>
          <w:noProof/>
        </w:rPr>
        <w:tab/>
        <w:t>342</w:t>
      </w:r>
    </w:p>
    <w:p w14:paraId="6AE0C5E7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RLC_Configuration</w:t>
      </w:r>
      <w:r>
        <w:rPr>
          <w:noProof/>
        </w:rPr>
        <w:tab/>
        <w:t>343</w:t>
      </w:r>
    </w:p>
    <w:p w14:paraId="4C152082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MAC_Configuration</w:t>
      </w:r>
      <w:r>
        <w:rPr>
          <w:noProof/>
        </w:rPr>
        <w:tab/>
        <w:t>345</w:t>
      </w:r>
    </w:p>
    <w:p w14:paraId="618D0326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AS_Security</w:t>
      </w:r>
      <w:r>
        <w:rPr>
          <w:noProof/>
        </w:rPr>
        <w:tab/>
        <w:t>347</w:t>
      </w:r>
    </w:p>
    <w:p w14:paraId="79BEC688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Semi_Persistent_Scheduling</w:t>
      </w:r>
      <w:r>
        <w:rPr>
          <w:noProof/>
        </w:rPr>
        <w:tab/>
        <w:t>349</w:t>
      </w:r>
    </w:p>
    <w:p w14:paraId="26D347AB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Paging_Trigger</w:t>
      </w:r>
      <w:r>
        <w:rPr>
          <w:noProof/>
        </w:rPr>
        <w:tab/>
        <w:t>351</w:t>
      </w:r>
    </w:p>
    <w:p w14:paraId="12713321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L1_MAC_Indication_Control</w:t>
      </w:r>
      <w:r>
        <w:rPr>
          <w:noProof/>
        </w:rPr>
        <w:tab/>
        <w:t>351</w:t>
      </w:r>
    </w:p>
    <w:p w14:paraId="1BC341D2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Rlc_Indication_Control</w:t>
      </w:r>
      <w:r>
        <w:rPr>
          <w:noProof/>
        </w:rPr>
        <w:tab/>
        <w:t>352</w:t>
      </w:r>
    </w:p>
    <w:p w14:paraId="2CC0DE0C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PDCP_Count</w:t>
      </w:r>
      <w:r>
        <w:rPr>
          <w:noProof/>
        </w:rPr>
        <w:tab/>
        <w:t>353</w:t>
      </w:r>
    </w:p>
    <w:p w14:paraId="7E133425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PDCP_Handover</w:t>
      </w:r>
      <w:r>
        <w:rPr>
          <w:noProof/>
        </w:rPr>
        <w:tab/>
        <w:t>354</w:t>
      </w:r>
    </w:p>
    <w:p w14:paraId="41C45BB7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L1_MAC_Test_Mode</w:t>
      </w:r>
      <w:r>
        <w:rPr>
          <w:noProof/>
        </w:rPr>
        <w:tab/>
        <w:t>355</w:t>
      </w:r>
    </w:p>
    <w:p w14:paraId="24FF4117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PDCCH_Order</w:t>
      </w:r>
      <w:r>
        <w:rPr>
          <w:noProof/>
        </w:rPr>
        <w:tab/>
        <w:t>355</w:t>
      </w:r>
    </w:p>
    <w:p w14:paraId="6F70DF60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System_Indications</w:t>
      </w:r>
      <w:r>
        <w:rPr>
          <w:noProof/>
        </w:rPr>
        <w:tab/>
        <w:t>356</w:t>
      </w:r>
    </w:p>
    <w:p w14:paraId="583665C7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358</w:t>
      </w:r>
    </w:p>
    <w:p w14:paraId="39EB5F88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MBMS_Configuration</w:t>
      </w:r>
      <w:r>
        <w:rPr>
          <w:noProof/>
        </w:rPr>
        <w:tab/>
        <w:t>360</w:t>
      </w:r>
    </w:p>
    <w:p w14:paraId="15BCAEE3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SCPTM_Configuration</w:t>
      </w:r>
      <w:r>
        <w:rPr>
          <w:noProof/>
        </w:rPr>
        <w:tab/>
        <w:t>363</w:t>
      </w:r>
    </w:p>
    <w:p w14:paraId="028E0313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DirectIndicationInfo_Trigger</w:t>
      </w:r>
      <w:r>
        <w:rPr>
          <w:noProof/>
        </w:rPr>
        <w:tab/>
        <w:t>364</w:t>
      </w:r>
    </w:p>
    <w:p w14:paraId="1D18A3C1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D.1.20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Multiple_Uplink_Sps</w:t>
      </w:r>
      <w:r>
        <w:rPr>
          <w:noProof/>
        </w:rPr>
        <w:tab/>
        <w:t>365</w:t>
      </w:r>
    </w:p>
    <w:p w14:paraId="554EF144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D.1.21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Licensed_Assisted_Access</w:t>
      </w:r>
      <w:r>
        <w:rPr>
          <w:noProof/>
        </w:rPr>
        <w:tab/>
        <w:t>366</w:t>
      </w:r>
    </w:p>
    <w:p w14:paraId="508A997D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EUTRA_ASP_DrbDefs</w:t>
      </w:r>
      <w:r>
        <w:rPr>
          <w:noProof/>
        </w:rPr>
        <w:tab/>
        <w:t>366</w:t>
      </w:r>
    </w:p>
    <w:p w14:paraId="702F3DCE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MBMS_MRB_Primitive_Definitions</w:t>
      </w:r>
      <w:r>
        <w:rPr>
          <w:noProof/>
        </w:rPr>
        <w:tab/>
        <w:t>366</w:t>
      </w:r>
    </w:p>
    <w:p w14:paraId="5F62E92B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367</w:t>
      </w:r>
    </w:p>
    <w:p w14:paraId="7097EEA9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EUTRA_NB_ASP_L2DataDefs</w:t>
      </w:r>
      <w:r>
        <w:rPr>
          <w:noProof/>
        </w:rPr>
        <w:tab/>
        <w:t>368</w:t>
      </w:r>
    </w:p>
    <w:p w14:paraId="0FABB3A5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PDU_TypeDefs</w:t>
      </w:r>
      <w:r>
        <w:rPr>
          <w:noProof/>
        </w:rPr>
        <w:tab/>
        <w:t>368</w:t>
      </w:r>
    </w:p>
    <w:p w14:paraId="49178A4C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MAC_PDU</w:t>
      </w:r>
      <w:r>
        <w:rPr>
          <w:noProof/>
        </w:rPr>
        <w:tab/>
        <w:t>368</w:t>
      </w:r>
    </w:p>
    <w:p w14:paraId="272158C8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RLC_PDU</w:t>
      </w:r>
      <w:r>
        <w:rPr>
          <w:noProof/>
        </w:rPr>
        <w:tab/>
        <w:t>371</w:t>
      </w:r>
    </w:p>
    <w:p w14:paraId="4557BBF6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D.3.1.2.1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</w:t>
      </w:r>
      <w:r>
        <w:rPr>
          <w:noProof/>
        </w:rPr>
        <w:tab/>
        <w:t>372</w:t>
      </w:r>
    </w:p>
    <w:p w14:paraId="51D294E6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TM_Data</w:t>
      </w:r>
      <w:r>
        <w:rPr>
          <w:noProof/>
        </w:rPr>
        <w:tab/>
        <w:t>373</w:t>
      </w:r>
    </w:p>
    <w:p w14:paraId="16A70ECE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UM_Data</w:t>
      </w:r>
      <w:r>
        <w:rPr>
          <w:noProof/>
        </w:rPr>
        <w:tab/>
        <w:t>373</w:t>
      </w:r>
    </w:p>
    <w:p w14:paraId="21EFA0BF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AM_Data</w:t>
      </w:r>
      <w:r>
        <w:rPr>
          <w:noProof/>
        </w:rPr>
        <w:tab/>
        <w:t>375</w:t>
      </w:r>
    </w:p>
    <w:p w14:paraId="00F683CD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AM_Status</w:t>
      </w:r>
      <w:r>
        <w:rPr>
          <w:noProof/>
        </w:rPr>
        <w:tab/>
        <w:t>377</w:t>
      </w:r>
    </w:p>
    <w:p w14:paraId="0C2AFCBC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380</w:t>
      </w:r>
    </w:p>
    <w:p w14:paraId="682E60AF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DRB_Primitive_Definitions</w:t>
      </w:r>
      <w:r>
        <w:rPr>
          <w:noProof/>
        </w:rPr>
        <w:tab/>
        <w:t>388</w:t>
      </w:r>
    </w:p>
    <w:p w14:paraId="563FFB3E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DRB_Common</w:t>
      </w:r>
      <w:r>
        <w:rPr>
          <w:noProof/>
        </w:rPr>
        <w:tab/>
        <w:t>389</w:t>
      </w:r>
    </w:p>
    <w:p w14:paraId="6F965DA0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</w:t>
      </w:r>
      <w:r>
        <w:rPr>
          <w:noProof/>
        </w:rPr>
        <w:tab/>
        <w:t>390</w:t>
      </w:r>
    </w:p>
    <w:p w14:paraId="7692B6BD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</w:t>
      </w:r>
      <w:r>
        <w:rPr>
          <w:noProof/>
        </w:rPr>
        <w:tab/>
        <w:t>391</w:t>
      </w:r>
    </w:p>
    <w:p w14:paraId="757954FC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EUTRA_ASP_SrbDefs</w:t>
      </w:r>
      <w:r>
        <w:rPr>
          <w:noProof/>
        </w:rPr>
        <w:tab/>
        <w:t>391</w:t>
      </w:r>
    </w:p>
    <w:p w14:paraId="4ABE5024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SRB_DATA_ASPs</w:t>
      </w:r>
      <w:r>
        <w:rPr>
          <w:noProof/>
        </w:rPr>
        <w:tab/>
        <w:t>391</w:t>
      </w:r>
    </w:p>
    <w:p w14:paraId="02155404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Port_Definitions</w:t>
      </w:r>
      <w:r>
        <w:rPr>
          <w:noProof/>
        </w:rPr>
        <w:tab/>
        <w:t>393</w:t>
      </w:r>
    </w:p>
    <w:p w14:paraId="0744D641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IP_ASP_TypeDefs</w:t>
      </w:r>
      <w:r>
        <w:rPr>
          <w:noProof/>
        </w:rPr>
        <w:tab/>
        <w:t>394</w:t>
      </w:r>
    </w:p>
    <w:p w14:paraId="76DC22F3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IP_Common</w:t>
      </w:r>
      <w:r>
        <w:rPr>
          <w:noProof/>
        </w:rPr>
        <w:tab/>
        <w:t>394</w:t>
      </w:r>
    </w:p>
    <w:p w14:paraId="7635C2F8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IP_Config</w:t>
      </w:r>
      <w:r>
        <w:rPr>
          <w:noProof/>
        </w:rPr>
        <w:tab/>
        <w:t>395</w:t>
      </w:r>
    </w:p>
    <w:p w14:paraId="07859B02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IPsec_Config</w:t>
      </w:r>
      <w:r>
        <w:rPr>
          <w:noProof/>
        </w:rPr>
        <w:tab/>
        <w:t>397</w:t>
      </w:r>
    </w:p>
    <w:p w14:paraId="2B985965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IP_SocketHandling</w:t>
      </w:r>
      <w:r>
        <w:rPr>
          <w:noProof/>
        </w:rPr>
        <w:tab/>
        <w:t>399</w:t>
      </w:r>
    </w:p>
    <w:p w14:paraId="0EAA3DFA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Socket_Common</w:t>
      </w:r>
      <w:r>
        <w:rPr>
          <w:noProof/>
        </w:rPr>
        <w:tab/>
        <w:t>399</w:t>
      </w:r>
    </w:p>
    <w:p w14:paraId="341861D5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Socket_Datagram</w:t>
      </w:r>
      <w:r>
        <w:rPr>
          <w:noProof/>
        </w:rPr>
        <w:tab/>
        <w:t>400</w:t>
      </w:r>
    </w:p>
    <w:p w14:paraId="266E0332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TCP_Socket</w:t>
      </w:r>
      <w:r>
        <w:rPr>
          <w:noProof/>
        </w:rPr>
        <w:tab/>
        <w:t>401</w:t>
      </w:r>
    </w:p>
    <w:p w14:paraId="657D4E55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UDP_Socket</w:t>
      </w:r>
      <w:r>
        <w:rPr>
          <w:noProof/>
        </w:rPr>
        <w:tab/>
        <w:t>407</w:t>
      </w:r>
    </w:p>
    <w:p w14:paraId="1333036D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ICMP_Socket</w:t>
      </w:r>
      <w:r>
        <w:rPr>
          <w:noProof/>
        </w:rPr>
        <w:tab/>
        <w:t>409</w:t>
      </w:r>
    </w:p>
    <w:p w14:paraId="27171955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Socket_Primitives</w:t>
      </w:r>
      <w:r>
        <w:rPr>
          <w:noProof/>
        </w:rPr>
        <w:tab/>
        <w:t>411</w:t>
      </w:r>
    </w:p>
    <w:p w14:paraId="3C339637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412</w:t>
      </w:r>
    </w:p>
    <w:p w14:paraId="221688A2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NasEmu_AspTypes_EUTRA</w:t>
      </w:r>
      <w:r>
        <w:rPr>
          <w:noProof/>
        </w:rPr>
        <w:tab/>
        <w:t>414</w:t>
      </w:r>
    </w:p>
    <w:p w14:paraId="558481B9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415</w:t>
      </w:r>
    </w:p>
    <w:p w14:paraId="57716C00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EUTRA_CommonDefs</w:t>
      </w:r>
      <w:r>
        <w:rPr>
          <w:noProof/>
        </w:rPr>
        <w:tab/>
        <w:t>416</w:t>
      </w:r>
    </w:p>
    <w:p w14:paraId="35491504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Common_Types</w:t>
      </w:r>
      <w:r>
        <w:rPr>
          <w:noProof/>
        </w:rPr>
        <w:tab/>
        <w:t>416</w:t>
      </w:r>
    </w:p>
    <w:p w14:paraId="4FB80C33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Common_Constants</w:t>
      </w:r>
      <w:r>
        <w:rPr>
          <w:noProof/>
        </w:rPr>
        <w:tab/>
        <w:t>416</w:t>
      </w:r>
    </w:p>
    <w:p w14:paraId="62B8E0E2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RRC_Nested_Types</w:t>
      </w:r>
      <w:r>
        <w:rPr>
          <w:noProof/>
        </w:rPr>
        <w:tab/>
        <w:t>417</w:t>
      </w:r>
    </w:p>
    <w:p w14:paraId="69982E91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</w:t>
      </w:r>
      <w:r>
        <w:rPr>
          <w:noProof/>
        </w:rPr>
        <w:tab/>
        <w:t>418</w:t>
      </w:r>
    </w:p>
    <w:p w14:paraId="0E3F632B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ASP_CommonPart_Definitions</w:t>
      </w:r>
      <w:r>
        <w:rPr>
          <w:noProof/>
        </w:rPr>
        <w:tab/>
        <w:t>418</w:t>
      </w:r>
    </w:p>
    <w:p w14:paraId="30CC3114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Routing_Info</w:t>
      </w:r>
      <w:r>
        <w:rPr>
          <w:noProof/>
        </w:rPr>
        <w:tab/>
        <w:t>418</w:t>
      </w:r>
    </w:p>
    <w:p w14:paraId="2483988B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419</w:t>
      </w:r>
    </w:p>
    <w:p w14:paraId="677FE2E3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CNF_ASP_CommonPart</w:t>
      </w:r>
      <w:r>
        <w:rPr>
          <w:noProof/>
        </w:rPr>
        <w:tab/>
        <w:t>419</w:t>
      </w:r>
    </w:p>
    <w:p w14:paraId="303008DD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IND_ASP_CommonPart</w:t>
      </w:r>
      <w:r>
        <w:rPr>
          <w:noProof/>
        </w:rPr>
        <w:tab/>
        <w:t>419</w:t>
      </w:r>
    </w:p>
    <w:p w14:paraId="3DD0DD6D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MBMS_CommonDefs</w:t>
      </w:r>
      <w:r>
        <w:rPr>
          <w:noProof/>
        </w:rPr>
        <w:tab/>
        <w:t>419</w:t>
      </w:r>
    </w:p>
    <w:p w14:paraId="10CB81F5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CDMA2000_ASP_TypeDefs</w:t>
      </w:r>
      <w:r>
        <w:rPr>
          <w:noProof/>
        </w:rPr>
        <w:tab/>
        <w:t>420</w:t>
      </w:r>
    </w:p>
    <w:p w14:paraId="6A4541EF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CDMA2000_Common</w:t>
      </w:r>
      <w:r>
        <w:rPr>
          <w:noProof/>
        </w:rPr>
        <w:tab/>
        <w:t>420</w:t>
      </w:r>
    </w:p>
    <w:p w14:paraId="7DFF54EC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CDMA2000_SystemContants</w:t>
      </w:r>
      <w:r>
        <w:rPr>
          <w:noProof/>
        </w:rPr>
        <w:tab/>
        <w:t>420</w:t>
      </w:r>
    </w:p>
    <w:p w14:paraId="4769DF8A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CDMA2000_Routing</w:t>
      </w:r>
      <w:r>
        <w:rPr>
          <w:noProof/>
        </w:rPr>
        <w:tab/>
        <w:t>420</w:t>
      </w:r>
    </w:p>
    <w:p w14:paraId="43B18A13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CDMA2000_TimingInfo</w:t>
      </w:r>
      <w:r>
        <w:rPr>
          <w:noProof/>
        </w:rPr>
        <w:tab/>
        <w:t>421</w:t>
      </w:r>
    </w:p>
    <w:p w14:paraId="0D0AC5AF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CDMA2000_ReqAspCommonPart</w:t>
      </w:r>
      <w:r>
        <w:rPr>
          <w:noProof/>
        </w:rPr>
        <w:tab/>
        <w:t>422</w:t>
      </w:r>
    </w:p>
    <w:p w14:paraId="714E88B0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CDMA2000_IndAspCommonPart</w:t>
      </w:r>
      <w:r>
        <w:rPr>
          <w:noProof/>
        </w:rPr>
        <w:tab/>
        <w:t>423</w:t>
      </w:r>
    </w:p>
    <w:p w14:paraId="6CDEB807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CDMA2000_CnfAspCommonPart</w:t>
      </w:r>
      <w:r>
        <w:rPr>
          <w:noProof/>
        </w:rPr>
        <w:tab/>
        <w:t>423</w:t>
      </w:r>
    </w:p>
    <w:p w14:paraId="3746DA8E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CDMA2000_PowerLevel</w:t>
      </w:r>
      <w:r>
        <w:rPr>
          <w:noProof/>
        </w:rPr>
        <w:tab/>
        <w:t>424</w:t>
      </w:r>
    </w:p>
    <w:p w14:paraId="343B56B9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CDMA2000_Data</w:t>
      </w:r>
      <w:r>
        <w:rPr>
          <w:noProof/>
        </w:rPr>
        <w:tab/>
        <w:t>425</w:t>
      </w:r>
    </w:p>
    <w:p w14:paraId="637AC894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CDMA2000_CellConfiguration</w:t>
      </w:r>
      <w:r>
        <w:rPr>
          <w:noProof/>
        </w:rPr>
        <w:tab/>
        <w:t>427</w:t>
      </w:r>
    </w:p>
    <w:p w14:paraId="786DB9A4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CDMA2000_HRPD</w:t>
      </w:r>
      <w:r>
        <w:rPr>
          <w:noProof/>
        </w:rPr>
        <w:tab/>
        <w:t>429</w:t>
      </w:r>
    </w:p>
    <w:p w14:paraId="2477CDA7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CDMA2000_PDN_Defs</w:t>
      </w:r>
      <w:r>
        <w:rPr>
          <w:noProof/>
        </w:rPr>
        <w:tab/>
        <w:t>429</w:t>
      </w:r>
    </w:p>
    <w:p w14:paraId="231949ED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CDMA2000_SubProtocols</w:t>
      </w:r>
      <w:r>
        <w:rPr>
          <w:noProof/>
        </w:rPr>
        <w:tab/>
        <w:t>430</w:t>
      </w:r>
    </w:p>
    <w:p w14:paraId="1C35BCCD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HRPD_Indications</w:t>
      </w:r>
      <w:r>
        <w:rPr>
          <w:noProof/>
        </w:rPr>
        <w:tab/>
        <w:t>432</w:t>
      </w:r>
    </w:p>
    <w:p w14:paraId="5498C4AF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HRPD_Commands</w:t>
      </w:r>
      <w:r>
        <w:rPr>
          <w:noProof/>
        </w:rPr>
        <w:tab/>
        <w:t>435</w:t>
      </w:r>
    </w:p>
    <w:p w14:paraId="03BE60F8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CDMA2000_RTT1X</w:t>
      </w:r>
      <w:r>
        <w:rPr>
          <w:noProof/>
        </w:rPr>
        <w:tab/>
        <w:t>438</w:t>
      </w:r>
    </w:p>
    <w:p w14:paraId="399AB315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RTT1X_Indications</w:t>
      </w:r>
      <w:r>
        <w:rPr>
          <w:noProof/>
        </w:rPr>
        <w:tab/>
        <w:t>438</w:t>
      </w:r>
    </w:p>
    <w:p w14:paraId="7ED4EDD0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RTT1X_Commands</w:t>
      </w:r>
      <w:r>
        <w:rPr>
          <w:noProof/>
        </w:rPr>
        <w:tab/>
        <w:t>441</w:t>
      </w:r>
    </w:p>
    <w:p w14:paraId="49B445D0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443</w:t>
      </w:r>
    </w:p>
    <w:p w14:paraId="23E72324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lastRenderedPageBreak/>
        <w:t>D.9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CDMA2000_CommonDefs</w:t>
      </w:r>
      <w:r>
        <w:rPr>
          <w:noProof/>
        </w:rPr>
        <w:tab/>
        <w:t>446</w:t>
      </w:r>
    </w:p>
    <w:p w14:paraId="753BE91A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EUTRA_ASP_CDMA2000TunnellingDefs</w:t>
      </w:r>
      <w:r>
        <w:rPr>
          <w:noProof/>
        </w:rPr>
        <w:tab/>
        <w:t>450</w:t>
      </w:r>
    </w:p>
    <w:p w14:paraId="166A8029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EUTRA_ASP_VirtualNoiseDefs</w:t>
      </w:r>
      <w:r>
        <w:rPr>
          <w:noProof/>
        </w:rPr>
        <w:tab/>
        <w:t>451</w:t>
      </w:r>
    </w:p>
    <w:p w14:paraId="0EC36629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UTRAN_ASP_VirtualNoiseDefs</w:t>
      </w:r>
      <w:r>
        <w:rPr>
          <w:noProof/>
        </w:rPr>
        <w:tab/>
        <w:t>452</w:t>
      </w:r>
    </w:p>
    <w:p w14:paraId="7932EE62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WLAN_ASP_TypeDefs</w:t>
      </w:r>
      <w:r>
        <w:rPr>
          <w:noProof/>
        </w:rPr>
        <w:tab/>
        <w:t>453</w:t>
      </w:r>
    </w:p>
    <w:p w14:paraId="31F02E59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</w:t>
      </w:r>
      <w:r>
        <w:rPr>
          <w:noProof/>
        </w:rPr>
        <w:tab/>
        <w:t>453</w:t>
      </w:r>
    </w:p>
    <w:p w14:paraId="662ED2D6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WLAN_AP</w:t>
      </w:r>
      <w:r>
        <w:rPr>
          <w:noProof/>
        </w:rPr>
        <w:tab/>
        <w:t>454</w:t>
      </w:r>
    </w:p>
    <w:p w14:paraId="2D5B5906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WLAN_ePDG</w:t>
      </w:r>
      <w:r>
        <w:rPr>
          <w:noProof/>
        </w:rPr>
        <w:tab/>
        <w:t>461</w:t>
      </w:r>
    </w:p>
    <w:p w14:paraId="247309A2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SideLinkUE_ASP_TypeDefs</w:t>
      </w:r>
      <w:r>
        <w:rPr>
          <w:noProof/>
        </w:rPr>
        <w:tab/>
        <w:t>467</w:t>
      </w:r>
    </w:p>
    <w:p w14:paraId="6C454625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SideLinkUE_Data</w:t>
      </w:r>
      <w:r>
        <w:rPr>
          <w:noProof/>
        </w:rPr>
        <w:tab/>
        <w:t>467</w:t>
      </w:r>
    </w:p>
    <w:p w14:paraId="38A0DF6B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SideLinkUE_Configuration</w:t>
      </w:r>
      <w:r>
        <w:rPr>
          <w:noProof/>
        </w:rPr>
        <w:tab/>
        <w:t>470</w:t>
      </w:r>
    </w:p>
    <w:p w14:paraId="0EA7EDF5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SL_Routing_Timing</w:t>
      </w:r>
      <w:r>
        <w:rPr>
          <w:noProof/>
        </w:rPr>
        <w:tab/>
        <w:t>470</w:t>
      </w:r>
    </w:p>
    <w:p w14:paraId="5B607A90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SL_SystemRequestAsp</w:t>
      </w:r>
      <w:r>
        <w:rPr>
          <w:noProof/>
        </w:rPr>
        <w:tab/>
        <w:t>470</w:t>
      </w:r>
    </w:p>
    <w:p w14:paraId="1F4AC6BF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SL_RequestAspCommon_Part</w:t>
      </w:r>
      <w:r>
        <w:rPr>
          <w:noProof/>
        </w:rPr>
        <w:tab/>
        <w:t>470</w:t>
      </w:r>
    </w:p>
    <w:p w14:paraId="12B75E76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Discovery_Specific</w:t>
      </w:r>
      <w:r>
        <w:rPr>
          <w:noProof/>
        </w:rPr>
        <w:tab/>
        <w:t>474</w:t>
      </w:r>
    </w:p>
    <w:p w14:paraId="1FAF9CE0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Communication_Specific</w:t>
      </w:r>
      <w:r>
        <w:rPr>
          <w:noProof/>
        </w:rPr>
        <w:tab/>
        <w:t>476</w:t>
      </w:r>
    </w:p>
    <w:p w14:paraId="2F220635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SL_Security</w:t>
      </w:r>
      <w:r>
        <w:rPr>
          <w:noProof/>
        </w:rPr>
        <w:tab/>
        <w:t>482</w:t>
      </w:r>
    </w:p>
    <w:p w14:paraId="4754E802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V2X_Specific</w:t>
      </w:r>
      <w:r>
        <w:rPr>
          <w:noProof/>
        </w:rPr>
        <w:tab/>
        <w:t>483</w:t>
      </w:r>
    </w:p>
    <w:p w14:paraId="1F557CE1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SL_SystemConfirmAsp</w:t>
      </w:r>
      <w:r>
        <w:rPr>
          <w:noProof/>
        </w:rPr>
        <w:tab/>
        <w:t>487</w:t>
      </w:r>
    </w:p>
    <w:p w14:paraId="2DA489A6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SL_SystemIndicationAsp</w:t>
      </w:r>
      <w:r>
        <w:rPr>
          <w:noProof/>
        </w:rPr>
        <w:tab/>
        <w:t>488</w:t>
      </w:r>
    </w:p>
    <w:p w14:paraId="1C416AD7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SL_System_Interface</w:t>
      </w:r>
      <w:r>
        <w:rPr>
          <w:noProof/>
        </w:rPr>
        <w:tab/>
        <w:t>490</w:t>
      </w:r>
    </w:p>
    <w:p w14:paraId="14AC832A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CommonDefs</w:t>
      </w:r>
      <w:r>
        <w:rPr>
          <w:noProof/>
        </w:rPr>
        <w:tab/>
        <w:t>491</w:t>
      </w:r>
    </w:p>
    <w:p w14:paraId="3930998E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CommonAspDefs</w:t>
      </w:r>
      <w:r>
        <w:rPr>
          <w:noProof/>
        </w:rPr>
        <w:tab/>
        <w:t>496</w:t>
      </w:r>
    </w:p>
    <w:p w14:paraId="187FB860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496</w:t>
      </w:r>
    </w:p>
    <w:p w14:paraId="76D101E7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MAC_Layer</w:t>
      </w:r>
      <w:r>
        <w:rPr>
          <w:noProof/>
        </w:rPr>
        <w:tab/>
        <w:t>497</w:t>
      </w:r>
    </w:p>
    <w:p w14:paraId="4B43029D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System_Indications</w:t>
      </w:r>
      <w:r>
        <w:rPr>
          <w:noProof/>
        </w:rPr>
        <w:tab/>
        <w:t>498</w:t>
      </w:r>
    </w:p>
    <w:p w14:paraId="64C81913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</w:t>
      </w:r>
      <w:r>
        <w:rPr>
          <w:noProof/>
        </w:rPr>
        <w:tab/>
        <w:t>498</w:t>
      </w:r>
    </w:p>
    <w:p w14:paraId="6B76D826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ASP_CommonPart_Definitions</w:t>
      </w:r>
      <w:r>
        <w:rPr>
          <w:noProof/>
        </w:rPr>
        <w:tab/>
        <w:t>498</w:t>
      </w:r>
    </w:p>
    <w:p w14:paraId="494F195F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Routing_Info</w:t>
      </w:r>
      <w:r>
        <w:rPr>
          <w:noProof/>
        </w:rPr>
        <w:tab/>
        <w:t>498</w:t>
      </w:r>
    </w:p>
    <w:p w14:paraId="7A8D3D2E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Timing_Info</w:t>
      </w:r>
      <w:r>
        <w:rPr>
          <w:noProof/>
        </w:rPr>
        <w:tab/>
        <w:t>499</w:t>
      </w:r>
    </w:p>
    <w:p w14:paraId="17710E97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501</w:t>
      </w:r>
    </w:p>
    <w:p w14:paraId="67497A83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CNF_ASP_CommonPart</w:t>
      </w:r>
      <w:r>
        <w:rPr>
          <w:noProof/>
        </w:rPr>
        <w:tab/>
        <w:t>501</w:t>
      </w:r>
    </w:p>
    <w:p w14:paraId="08EDF49F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IND_ASP_CommonPart</w:t>
      </w:r>
      <w:r>
        <w:rPr>
          <w:noProof/>
        </w:rPr>
        <w:tab/>
        <w:t>501</w:t>
      </w:r>
    </w:p>
    <w:p w14:paraId="2BCE22FF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EUTRA_NB_ASP_TypeDefs</w:t>
      </w:r>
      <w:r>
        <w:rPr>
          <w:noProof/>
        </w:rPr>
        <w:tab/>
        <w:t>502</w:t>
      </w:r>
    </w:p>
    <w:p w14:paraId="1E21630F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502</w:t>
      </w:r>
    </w:p>
    <w:p w14:paraId="01E208CD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502</w:t>
      </w:r>
    </w:p>
    <w:p w14:paraId="5778457C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503</w:t>
      </w:r>
    </w:p>
    <w:p w14:paraId="3C0E9BE9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504</w:t>
      </w:r>
    </w:p>
    <w:p w14:paraId="17801FC6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504</w:t>
      </w:r>
    </w:p>
    <w:p w14:paraId="294FB883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505</w:t>
      </w:r>
    </w:p>
    <w:p w14:paraId="72663B4D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NTN_Configuration</w:t>
      </w:r>
      <w:r>
        <w:rPr>
          <w:noProof/>
        </w:rPr>
        <w:tab/>
        <w:t>507</w:t>
      </w:r>
    </w:p>
    <w:p w14:paraId="56FDDE46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EUTRA_NB_CommonDefs</w:t>
      </w:r>
      <w:r>
        <w:rPr>
          <w:noProof/>
        </w:rPr>
        <w:tab/>
        <w:t>507</w:t>
      </w:r>
    </w:p>
    <w:p w14:paraId="64451372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Common_Types</w:t>
      </w:r>
      <w:r>
        <w:rPr>
          <w:noProof/>
        </w:rPr>
        <w:tab/>
        <w:t>507</w:t>
      </w:r>
    </w:p>
    <w:p w14:paraId="4907EB75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RRC_Nested_Types</w:t>
      </w:r>
      <w:r>
        <w:rPr>
          <w:noProof/>
        </w:rPr>
        <w:tab/>
        <w:t>508</w:t>
      </w:r>
    </w:p>
    <w:p w14:paraId="4FE0C8AF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L2Data_CommonDefs</w:t>
      </w:r>
      <w:r>
        <w:rPr>
          <w:noProof/>
        </w:rPr>
        <w:tab/>
        <w:t>508</w:t>
      </w:r>
    </w:p>
    <w:p w14:paraId="7D7FD1F7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SC_PTM_Types</w:t>
      </w:r>
      <w:r>
        <w:rPr>
          <w:noProof/>
        </w:rPr>
        <w:tab/>
        <w:t>509</w:t>
      </w:r>
    </w:p>
    <w:p w14:paraId="2BA6DC41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SidelinkUE_Common_TypeDefs</w:t>
      </w:r>
      <w:r>
        <w:rPr>
          <w:noProof/>
        </w:rPr>
        <w:tab/>
        <w:t>509</w:t>
      </w:r>
    </w:p>
    <w:p w14:paraId="3B5C7644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D.20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NR_PDCP_TypeDefs</w:t>
      </w:r>
      <w:r>
        <w:rPr>
          <w:noProof/>
        </w:rPr>
        <w:tab/>
        <w:t>510</w:t>
      </w:r>
    </w:p>
    <w:p w14:paraId="6531E192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NR_PDCP_Config_Parameters</w:t>
      </w:r>
      <w:r>
        <w:rPr>
          <w:noProof/>
        </w:rPr>
        <w:tab/>
        <w:t>510</w:t>
      </w:r>
    </w:p>
    <w:p w14:paraId="45A79A32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NR_PDCP_Configuration</w:t>
      </w:r>
      <w:r>
        <w:rPr>
          <w:noProof/>
        </w:rPr>
        <w:tab/>
        <w:t>511</w:t>
      </w:r>
    </w:p>
    <w:p w14:paraId="49D3492E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D.21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SDAP_TypeDefs</w:t>
      </w:r>
      <w:r>
        <w:rPr>
          <w:noProof/>
        </w:rPr>
        <w:tab/>
        <w:t>512</w:t>
      </w:r>
    </w:p>
    <w:p w14:paraId="49AB3B75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SDAP_Configuration</w:t>
      </w:r>
      <w:r>
        <w:rPr>
          <w:noProof/>
        </w:rPr>
        <w:tab/>
        <w:t>512</w:t>
      </w:r>
    </w:p>
    <w:p w14:paraId="4914D7DD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SDAP_DrbDefs</w:t>
      </w:r>
      <w:r>
        <w:rPr>
          <w:noProof/>
        </w:rPr>
        <w:tab/>
        <w:t>513</w:t>
      </w:r>
    </w:p>
    <w:p w14:paraId="3FAA0364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lastRenderedPageBreak/>
        <w:t>D.22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References to TTCN-3</w:t>
      </w:r>
      <w:r>
        <w:rPr>
          <w:noProof/>
        </w:rPr>
        <w:tab/>
        <w:t>515</w:t>
      </w:r>
    </w:p>
    <w:p w14:paraId="7850DF74" w14:textId="77777777" w:rsidR="002D7C14" w:rsidRDefault="002D7C14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E (informative): Upper Tester Scenarios</w:t>
      </w:r>
      <w:r>
        <w:rPr>
          <w:noProof/>
        </w:rPr>
        <w:tab/>
        <w:t>516</w:t>
      </w:r>
    </w:p>
    <w:p w14:paraId="519953F5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No confirmation</w:t>
      </w:r>
      <w:r>
        <w:rPr>
          <w:noProof/>
        </w:rPr>
        <w:tab/>
        <w:t>516</w:t>
      </w:r>
    </w:p>
    <w:p w14:paraId="0236D0B9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Immediate confirmation</w:t>
      </w:r>
      <w:r>
        <w:rPr>
          <w:noProof/>
        </w:rPr>
        <w:tab/>
        <w:t>516</w:t>
      </w:r>
    </w:p>
    <w:p w14:paraId="0BF20035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Late response</w:t>
      </w:r>
      <w:r>
        <w:rPr>
          <w:noProof/>
        </w:rPr>
        <w:tab/>
        <w:t>518</w:t>
      </w:r>
    </w:p>
    <w:p w14:paraId="5DFEB12B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Multiple responses</w:t>
      </w:r>
      <w:r>
        <w:rPr>
          <w:noProof/>
        </w:rPr>
        <w:tab/>
        <w:t>519</w:t>
      </w:r>
    </w:p>
    <w:p w14:paraId="0EDFAD22" w14:textId="77777777" w:rsidR="002D7C14" w:rsidRDefault="002D7C14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F (informative) TTCN-3 Definitions</w:t>
      </w:r>
      <w:r>
        <w:rPr>
          <w:noProof/>
        </w:rPr>
        <w:tab/>
        <w:t>522</w:t>
      </w:r>
    </w:p>
    <w:p w14:paraId="3601B8D6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NBIOT_ASP_TypeDefs</w:t>
      </w:r>
      <w:r>
        <w:rPr>
          <w:noProof/>
        </w:rPr>
        <w:tab/>
        <w:t>522</w:t>
      </w:r>
    </w:p>
    <w:p w14:paraId="7B1CA827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ASN1_Container</w:t>
      </w:r>
      <w:r>
        <w:rPr>
          <w:noProof/>
        </w:rPr>
        <w:tab/>
        <w:t>522</w:t>
      </w:r>
    </w:p>
    <w:p w14:paraId="156BEC23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System_Configuration</w:t>
      </w:r>
      <w:r>
        <w:rPr>
          <w:noProof/>
        </w:rPr>
        <w:tab/>
        <w:t>524</w:t>
      </w:r>
    </w:p>
    <w:p w14:paraId="684EB9E1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527</w:t>
      </w:r>
    </w:p>
    <w:p w14:paraId="2F3DCB4D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527</w:t>
      </w:r>
    </w:p>
    <w:p w14:paraId="70AD054A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530</w:t>
      </w:r>
    </w:p>
    <w:p w14:paraId="38B0CA31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Physical_Channels</w:t>
      </w:r>
      <w:r>
        <w:rPr>
          <w:noProof/>
        </w:rPr>
        <w:tab/>
        <w:t>531</w:t>
      </w:r>
    </w:p>
    <w:p w14:paraId="71497943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Physical_Signals</w:t>
      </w:r>
      <w:r>
        <w:rPr>
          <w:noProof/>
        </w:rPr>
        <w:tab/>
        <w:t>533</w:t>
      </w:r>
    </w:p>
    <w:p w14:paraId="2ABDF9C6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534</w:t>
      </w:r>
    </w:p>
    <w:p w14:paraId="5523F346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535</w:t>
      </w:r>
    </w:p>
    <w:p w14:paraId="5F38B62B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538</w:t>
      </w:r>
    </w:p>
    <w:p w14:paraId="1DB1857C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System_Information_Control</w:t>
      </w:r>
      <w:r>
        <w:rPr>
          <w:noProof/>
        </w:rPr>
        <w:tab/>
        <w:t>543</w:t>
      </w:r>
    </w:p>
    <w:p w14:paraId="3E5AB52C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Paging_Control</w:t>
      </w:r>
      <w:r>
        <w:rPr>
          <w:noProof/>
        </w:rPr>
        <w:tab/>
        <w:t>544</w:t>
      </w:r>
    </w:p>
    <w:p w14:paraId="38E52BA2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NonAnchorCarrier_Common</w:t>
      </w:r>
      <w:r>
        <w:rPr>
          <w:noProof/>
        </w:rPr>
        <w:tab/>
        <w:t>544</w:t>
      </w:r>
    </w:p>
    <w:p w14:paraId="4AC7A6BD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546</w:t>
      </w:r>
    </w:p>
    <w:p w14:paraId="68548609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547</w:t>
      </w:r>
    </w:p>
    <w:p w14:paraId="0DA6FE42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547</w:t>
      </w:r>
    </w:p>
    <w:p w14:paraId="5A74EE89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NB_NTN_Configuration</w:t>
      </w:r>
      <w:r>
        <w:rPr>
          <w:noProof/>
        </w:rPr>
        <w:tab/>
        <w:t>547</w:t>
      </w:r>
    </w:p>
    <w:p w14:paraId="52EFDF53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Cell_Power_Attenuation</w:t>
      </w:r>
      <w:r>
        <w:rPr>
          <w:noProof/>
        </w:rPr>
        <w:tab/>
        <w:t>548</w:t>
      </w:r>
    </w:p>
    <w:p w14:paraId="57576006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Radio_Bearer_Configuration</w:t>
      </w:r>
      <w:r>
        <w:rPr>
          <w:noProof/>
        </w:rPr>
        <w:tab/>
        <w:t>548</w:t>
      </w:r>
    </w:p>
    <w:p w14:paraId="4E0B9D19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RLC_Configuration</w:t>
      </w:r>
      <w:r>
        <w:rPr>
          <w:noProof/>
        </w:rPr>
        <w:tab/>
        <w:t>550</w:t>
      </w:r>
    </w:p>
    <w:p w14:paraId="2E969689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MAC_Configuration</w:t>
      </w:r>
      <w:r>
        <w:rPr>
          <w:noProof/>
        </w:rPr>
        <w:tab/>
        <w:t>551</w:t>
      </w:r>
    </w:p>
    <w:p w14:paraId="6219C010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AS_Security</w:t>
      </w:r>
      <w:r>
        <w:rPr>
          <w:noProof/>
        </w:rPr>
        <w:tab/>
        <w:t>552</w:t>
      </w:r>
    </w:p>
    <w:p w14:paraId="10EA0BCB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Paging_Trigger</w:t>
      </w:r>
      <w:r>
        <w:rPr>
          <w:noProof/>
        </w:rPr>
        <w:tab/>
        <w:t>553</w:t>
      </w:r>
    </w:p>
    <w:p w14:paraId="7DD32663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RLC_Counts</w:t>
      </w:r>
      <w:r>
        <w:rPr>
          <w:noProof/>
        </w:rPr>
        <w:tab/>
        <w:t>554</w:t>
      </w:r>
    </w:p>
    <w:p w14:paraId="28749449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PDCP_Count</w:t>
      </w:r>
      <w:r>
        <w:rPr>
          <w:noProof/>
        </w:rPr>
        <w:tab/>
        <w:t>555</w:t>
      </w:r>
    </w:p>
    <w:p w14:paraId="1B6972CA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L1_MAC_Test_Mode</w:t>
      </w:r>
      <w:r>
        <w:rPr>
          <w:noProof/>
        </w:rPr>
        <w:tab/>
        <w:t>556</w:t>
      </w:r>
    </w:p>
    <w:p w14:paraId="376560B0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PTM_Configuration</w:t>
      </w:r>
      <w:r>
        <w:rPr>
          <w:noProof/>
        </w:rPr>
        <w:tab/>
        <w:t>556</w:t>
      </w:r>
    </w:p>
    <w:p w14:paraId="473B0758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558</w:t>
      </w:r>
    </w:p>
    <w:p w14:paraId="3E9598C8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NBIOT_ASP_SrbDefs</w:t>
      </w:r>
      <w:r>
        <w:rPr>
          <w:noProof/>
        </w:rPr>
        <w:tab/>
        <w:t>559</w:t>
      </w:r>
    </w:p>
    <w:p w14:paraId="0C12F405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SRB_DATA_ASPs</w:t>
      </w:r>
      <w:r>
        <w:rPr>
          <w:noProof/>
        </w:rPr>
        <w:tab/>
        <w:t>559</w:t>
      </w:r>
    </w:p>
    <w:p w14:paraId="4E28229B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Port_Definitions</w:t>
      </w:r>
      <w:r>
        <w:rPr>
          <w:noProof/>
        </w:rPr>
        <w:tab/>
        <w:t>561</w:t>
      </w:r>
    </w:p>
    <w:p w14:paraId="74C47663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NBIOT_ASP_L2DataDefs</w:t>
      </w:r>
      <w:r>
        <w:rPr>
          <w:noProof/>
        </w:rPr>
        <w:tab/>
        <w:t>561</w:t>
      </w:r>
    </w:p>
    <w:p w14:paraId="2FFEAB41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561</w:t>
      </w:r>
    </w:p>
    <w:p w14:paraId="57FC96AE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EUTRA_NB_ASP_L2DataDefs</w:t>
      </w:r>
      <w:r>
        <w:rPr>
          <w:noProof/>
        </w:rPr>
        <w:tab/>
        <w:t>562</w:t>
      </w:r>
    </w:p>
    <w:p w14:paraId="102D88A6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PDU_TypeDefs</w:t>
      </w:r>
      <w:r>
        <w:rPr>
          <w:noProof/>
        </w:rPr>
        <w:tab/>
        <w:t>562</w:t>
      </w:r>
    </w:p>
    <w:p w14:paraId="3DE01050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MAC_PDU</w:t>
      </w:r>
      <w:r>
        <w:rPr>
          <w:noProof/>
        </w:rPr>
        <w:tab/>
        <w:t>562</w:t>
      </w:r>
    </w:p>
    <w:p w14:paraId="57DE95E4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RLC_PDU</w:t>
      </w:r>
      <w:r>
        <w:rPr>
          <w:noProof/>
        </w:rPr>
        <w:tab/>
        <w:t>565</w:t>
      </w:r>
    </w:p>
    <w:p w14:paraId="11293AF3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</w:t>
      </w:r>
      <w:r>
        <w:rPr>
          <w:noProof/>
        </w:rPr>
        <w:tab/>
        <w:t>565</w:t>
      </w:r>
    </w:p>
    <w:p w14:paraId="75C73E10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TM_Data</w:t>
      </w:r>
      <w:r>
        <w:rPr>
          <w:noProof/>
        </w:rPr>
        <w:tab/>
        <w:t>567</w:t>
      </w:r>
    </w:p>
    <w:p w14:paraId="77A4D815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UM_Data</w:t>
      </w:r>
      <w:r>
        <w:rPr>
          <w:noProof/>
        </w:rPr>
        <w:tab/>
        <w:t>567</w:t>
      </w:r>
    </w:p>
    <w:p w14:paraId="0A02899B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AM_Data</w:t>
      </w:r>
      <w:r>
        <w:rPr>
          <w:noProof/>
        </w:rPr>
        <w:tab/>
        <w:t>569</w:t>
      </w:r>
    </w:p>
    <w:p w14:paraId="1E65A90C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AM_Status</w:t>
      </w:r>
      <w:r>
        <w:rPr>
          <w:noProof/>
        </w:rPr>
        <w:tab/>
        <w:t>571</w:t>
      </w:r>
    </w:p>
    <w:p w14:paraId="3D12EB81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574</w:t>
      </w:r>
    </w:p>
    <w:p w14:paraId="19E18BE8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DRB_Primitive_Definitions</w:t>
      </w:r>
      <w:r>
        <w:rPr>
          <w:noProof/>
        </w:rPr>
        <w:tab/>
        <w:t>582</w:t>
      </w:r>
    </w:p>
    <w:p w14:paraId="7CC1072A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DRB_Common</w:t>
      </w:r>
      <w:r>
        <w:rPr>
          <w:noProof/>
        </w:rPr>
        <w:tab/>
        <w:t>583</w:t>
      </w:r>
    </w:p>
    <w:p w14:paraId="143CC5D4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</w:t>
      </w:r>
      <w:r>
        <w:rPr>
          <w:noProof/>
        </w:rPr>
        <w:tab/>
        <w:t>584</w:t>
      </w:r>
    </w:p>
    <w:p w14:paraId="7A7E1B52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</w:t>
      </w:r>
      <w:r>
        <w:rPr>
          <w:noProof/>
        </w:rPr>
        <w:tab/>
        <w:t>585</w:t>
      </w:r>
    </w:p>
    <w:p w14:paraId="52EB19AA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lastRenderedPageBreak/>
        <w:t>F.5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NasEmu_AspTypes_NBIOT</w:t>
      </w:r>
      <w:r>
        <w:rPr>
          <w:noProof/>
        </w:rPr>
        <w:tab/>
        <w:t>585</w:t>
      </w:r>
    </w:p>
    <w:p w14:paraId="204478C9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586</w:t>
      </w:r>
    </w:p>
    <w:p w14:paraId="7DDA6B51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NBIOT_CommonDefs</w:t>
      </w:r>
      <w:r>
        <w:rPr>
          <w:noProof/>
        </w:rPr>
        <w:tab/>
        <w:t>587</w:t>
      </w:r>
    </w:p>
    <w:p w14:paraId="3F53FA63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NBIOT_Common_Types</w:t>
      </w:r>
      <w:r>
        <w:rPr>
          <w:noProof/>
        </w:rPr>
        <w:tab/>
        <w:t>587</w:t>
      </w:r>
    </w:p>
    <w:p w14:paraId="13B97A77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NBIOT_RRC_Nested_Types</w:t>
      </w:r>
      <w:r>
        <w:rPr>
          <w:noProof/>
        </w:rPr>
        <w:tab/>
        <w:t>588</w:t>
      </w:r>
    </w:p>
    <w:p w14:paraId="4D9BDA2E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NBIOT_ASP_CommonPart</w:t>
      </w:r>
      <w:r>
        <w:rPr>
          <w:noProof/>
        </w:rPr>
        <w:tab/>
        <w:t>589</w:t>
      </w:r>
    </w:p>
    <w:p w14:paraId="6F0E0454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NBIOT_ASP_CommonPart_Definitions</w:t>
      </w:r>
      <w:r>
        <w:rPr>
          <w:noProof/>
        </w:rPr>
        <w:tab/>
        <w:t>589</w:t>
      </w:r>
    </w:p>
    <w:p w14:paraId="07C900C2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NBIOT_Routing_Info</w:t>
      </w:r>
      <w:r>
        <w:rPr>
          <w:noProof/>
        </w:rPr>
        <w:tab/>
        <w:t>589</w:t>
      </w:r>
    </w:p>
    <w:p w14:paraId="452EB7DE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589</w:t>
      </w:r>
    </w:p>
    <w:p w14:paraId="2C508BA1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NBIOT_CNF_ASP_CommonPart</w:t>
      </w:r>
      <w:r>
        <w:rPr>
          <w:noProof/>
        </w:rPr>
        <w:tab/>
        <w:t>590</w:t>
      </w:r>
    </w:p>
    <w:p w14:paraId="29095A02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NBIOT_IND_ASP_CommonPart</w:t>
      </w:r>
      <w:r>
        <w:rPr>
          <w:noProof/>
        </w:rPr>
        <w:tab/>
        <w:t>590</w:t>
      </w:r>
    </w:p>
    <w:p w14:paraId="66CED33E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NBIOT_Imported_EUTRA_ASN1_Types</w:t>
      </w:r>
      <w:r>
        <w:rPr>
          <w:noProof/>
        </w:rPr>
        <w:tab/>
        <w:t>590</w:t>
      </w:r>
    </w:p>
    <w:p w14:paraId="278AED88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NBIOT_ASP_VirtualNoiseDefs</w:t>
      </w:r>
      <w:r>
        <w:rPr>
          <w:noProof/>
        </w:rPr>
        <w:tab/>
        <w:t>590</w:t>
      </w:r>
    </w:p>
    <w:p w14:paraId="17C7457D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CommonDefs</w:t>
      </w:r>
      <w:r>
        <w:rPr>
          <w:noProof/>
        </w:rPr>
        <w:tab/>
        <w:t>592</w:t>
      </w:r>
    </w:p>
    <w:p w14:paraId="52C18009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CommonAspDefs</w:t>
      </w:r>
      <w:r>
        <w:rPr>
          <w:noProof/>
        </w:rPr>
        <w:tab/>
        <w:t>592</w:t>
      </w:r>
    </w:p>
    <w:p w14:paraId="6459B8E0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592</w:t>
      </w:r>
    </w:p>
    <w:p w14:paraId="611660E2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MAC_Layer</w:t>
      </w:r>
      <w:r>
        <w:rPr>
          <w:noProof/>
        </w:rPr>
        <w:tab/>
        <w:t>593</w:t>
      </w:r>
    </w:p>
    <w:p w14:paraId="328FB371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System_Indications</w:t>
      </w:r>
      <w:r>
        <w:rPr>
          <w:noProof/>
        </w:rPr>
        <w:tab/>
        <w:t>593</w:t>
      </w:r>
    </w:p>
    <w:p w14:paraId="4DE3BAC2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</w:t>
      </w:r>
      <w:r>
        <w:rPr>
          <w:noProof/>
        </w:rPr>
        <w:tab/>
        <w:t>593</w:t>
      </w:r>
    </w:p>
    <w:p w14:paraId="348093F9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ASP_CommonPart_Definitions</w:t>
      </w:r>
      <w:r>
        <w:rPr>
          <w:noProof/>
        </w:rPr>
        <w:tab/>
        <w:t>593</w:t>
      </w:r>
    </w:p>
    <w:p w14:paraId="43B975B9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Routing_Info</w:t>
      </w:r>
      <w:r>
        <w:rPr>
          <w:noProof/>
        </w:rPr>
        <w:tab/>
        <w:t>593</w:t>
      </w:r>
    </w:p>
    <w:p w14:paraId="3CE611E0" w14:textId="77777777" w:rsidR="002D7C14" w:rsidRDefault="002D7C14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Timing_Info</w:t>
      </w:r>
      <w:r>
        <w:rPr>
          <w:noProof/>
        </w:rPr>
        <w:tab/>
        <w:t>594</w:t>
      </w:r>
    </w:p>
    <w:p w14:paraId="614885C8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596</w:t>
      </w:r>
    </w:p>
    <w:p w14:paraId="36412778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CNF_ASP_CommonPart</w:t>
      </w:r>
      <w:r>
        <w:rPr>
          <w:noProof/>
        </w:rPr>
        <w:tab/>
        <w:t>596</w:t>
      </w:r>
    </w:p>
    <w:p w14:paraId="7C93E9F3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IND_ASP_CommonPart</w:t>
      </w:r>
      <w:r>
        <w:rPr>
          <w:noProof/>
        </w:rPr>
        <w:tab/>
        <w:t>596</w:t>
      </w:r>
    </w:p>
    <w:p w14:paraId="51831ACB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EUTRA_NB_ASP_TypeDefs</w:t>
      </w:r>
      <w:r>
        <w:rPr>
          <w:noProof/>
        </w:rPr>
        <w:tab/>
        <w:t>597</w:t>
      </w:r>
    </w:p>
    <w:p w14:paraId="2DA7BFFB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597</w:t>
      </w:r>
    </w:p>
    <w:p w14:paraId="177CB8AF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597</w:t>
      </w:r>
    </w:p>
    <w:p w14:paraId="26C5C367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598</w:t>
      </w:r>
    </w:p>
    <w:p w14:paraId="0BE6183E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599</w:t>
      </w:r>
    </w:p>
    <w:p w14:paraId="153CC37D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599</w:t>
      </w:r>
    </w:p>
    <w:p w14:paraId="57245864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600</w:t>
      </w:r>
    </w:p>
    <w:p w14:paraId="285FE732" w14:textId="77777777" w:rsidR="002D7C14" w:rsidRDefault="002D7C1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NTN_Configuration</w:t>
      </w:r>
      <w:r>
        <w:rPr>
          <w:noProof/>
        </w:rPr>
        <w:tab/>
        <w:t>602</w:t>
      </w:r>
    </w:p>
    <w:p w14:paraId="02352E1A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EUTRA_NB_CommonDefs</w:t>
      </w:r>
      <w:r>
        <w:rPr>
          <w:noProof/>
        </w:rPr>
        <w:tab/>
        <w:t>602</w:t>
      </w:r>
    </w:p>
    <w:p w14:paraId="4D36531E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Common_Types</w:t>
      </w:r>
      <w:r>
        <w:rPr>
          <w:noProof/>
        </w:rPr>
        <w:tab/>
        <w:t>602</w:t>
      </w:r>
    </w:p>
    <w:p w14:paraId="381F7E2B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RRC_Nested_Types</w:t>
      </w:r>
      <w:r>
        <w:rPr>
          <w:noProof/>
        </w:rPr>
        <w:tab/>
        <w:t>602</w:t>
      </w:r>
    </w:p>
    <w:p w14:paraId="2B38010D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L2Data_CommonDefs</w:t>
      </w:r>
      <w:r>
        <w:rPr>
          <w:noProof/>
        </w:rPr>
        <w:tab/>
        <w:t>603</w:t>
      </w:r>
    </w:p>
    <w:p w14:paraId="1E8D29DD" w14:textId="77777777" w:rsidR="002D7C14" w:rsidRDefault="002D7C14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SC_PTM_Types</w:t>
      </w:r>
      <w:r>
        <w:rPr>
          <w:noProof/>
        </w:rPr>
        <w:tab/>
        <w:t>604</w:t>
      </w:r>
    </w:p>
    <w:p w14:paraId="288BCA78" w14:textId="77777777" w:rsidR="002D7C14" w:rsidRDefault="002D7C14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References to TTCN-3</w:t>
      </w:r>
      <w:r>
        <w:rPr>
          <w:noProof/>
        </w:rPr>
        <w:tab/>
        <w:t>604</w:t>
      </w:r>
    </w:p>
    <w:p w14:paraId="15E32680" w14:textId="77777777" w:rsidR="002D7C14" w:rsidRDefault="002D7C14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G (informative): Change history</w:t>
      </w:r>
      <w:r>
        <w:rPr>
          <w:noProof/>
        </w:rPr>
        <w:tab/>
        <w:t>605</w:t>
      </w:r>
    </w:p>
    <w:p w14:paraId="5025DCEC" w14:textId="4648CC39" w:rsidR="00F51464" w:rsidRPr="00455208" w:rsidRDefault="002A574F" w:rsidP="00F51464">
      <w:r>
        <w:rPr>
          <w:noProof/>
          <w:sz w:val="22"/>
        </w:rPr>
        <w:fldChar w:fldCharType="end"/>
      </w:r>
    </w:p>
    <w:p w14:paraId="6B7B1FD8" w14:textId="575D430E" w:rsidR="0046618D" w:rsidRPr="00455208" w:rsidRDefault="00FD37A9" w:rsidP="009848CE">
      <w:r w:rsidRPr="00455208">
        <w:fldChar w:fldCharType="begin"/>
      </w:r>
      <w:r w:rsidR="00164F17" w:rsidRPr="00455208">
        <w:instrText xml:space="preserve"> RD "</w:instrText>
      </w:r>
      <w:r w:rsidR="00724212">
        <w:instrText>36523-3-</w:instrText>
      </w:r>
      <w:r w:rsidR="005543EF">
        <w:instrText>h70</w:instrText>
      </w:r>
      <w:r w:rsidR="00724212">
        <w:instrText>_s00-s06.docx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724212" w:rsidRPr="00455208">
        <w:fldChar w:fldCharType="begin"/>
      </w:r>
      <w:r w:rsidR="00724212" w:rsidRPr="00455208">
        <w:instrText xml:space="preserve"> RD "36523-3-</w:instrText>
      </w:r>
      <w:r w:rsidR="005543EF">
        <w:instrText>h70</w:instrText>
      </w:r>
      <w:r w:rsidR="00724212" w:rsidRPr="00455208">
        <w:instrText xml:space="preserve">_s07-s11.docx" \f  </w:instrText>
      </w:r>
      <w:r w:rsidR="00724212" w:rsidRPr="00455208">
        <w:fldChar w:fldCharType="end"/>
      </w:r>
      <w:r w:rsidR="00174B8D" w:rsidRPr="00455208">
        <w:fldChar w:fldCharType="begin"/>
      </w:r>
      <w:r w:rsidR="002414F1" w:rsidRPr="00455208">
        <w:instrText xml:space="preserve"> RD "36523-3-</w:instrText>
      </w:r>
      <w:r w:rsidR="005543EF">
        <w:instrText>h70</w:instrText>
      </w:r>
      <w:r w:rsidR="00854C83" w:rsidRPr="00455208">
        <w:instrText>_sAnnexA-sAnnexC.doc</w:instrText>
      </w:r>
      <w:r w:rsidR="0046618D" w:rsidRPr="00455208">
        <w:instrText>x</w:instrText>
      </w:r>
      <w:r w:rsidR="00854C83" w:rsidRPr="00455208">
        <w:instrText xml:space="preserve">" \f </w:instrText>
      </w:r>
      <w:r w:rsidR="00174B8D" w:rsidRPr="00455208">
        <w:instrText xml:space="preserve"> </w:instrText>
      </w:r>
      <w:r w:rsidR="00174B8D" w:rsidRPr="00455208">
        <w:fldChar w:fldCharType="end"/>
      </w:r>
      <w:r w:rsidRPr="00455208">
        <w:fldChar w:fldCharType="begin"/>
      </w:r>
      <w:r w:rsidR="002414F1" w:rsidRPr="00455208">
        <w:instrText xml:space="preserve"> RD "36523-3-</w:instrText>
      </w:r>
      <w:r w:rsidR="005543EF">
        <w:instrText>h70</w:instrText>
      </w:r>
      <w:r w:rsidR="00854C83" w:rsidRPr="00455208">
        <w:instrText>_sAnnexD-sAnnexE.doc</w:instrText>
      </w:r>
      <w:r w:rsidR="0046618D" w:rsidRPr="00455208">
        <w:instrText>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DD1019" w:rsidRPr="00455208">
        <w:fldChar w:fldCharType="begin"/>
      </w:r>
      <w:r w:rsidR="00DD1019" w:rsidRPr="00455208">
        <w:instrText xml:space="preserve"> RD "36523-3-</w:instrText>
      </w:r>
      <w:r w:rsidR="005543EF">
        <w:instrText>h70</w:instrText>
      </w:r>
      <w:r w:rsidR="00DD1019" w:rsidRPr="00455208">
        <w:instrText>_sAnnexF.doc</w:instrText>
      </w:r>
      <w:r w:rsidR="0046618D" w:rsidRPr="00455208">
        <w:instrText>x</w:instrText>
      </w:r>
      <w:r w:rsidR="00DD1019" w:rsidRPr="00455208">
        <w:instrText xml:space="preserve">" \f  </w:instrText>
      </w:r>
      <w:r w:rsidR="00DD1019" w:rsidRPr="00455208">
        <w:fldChar w:fldCharType="end"/>
      </w:r>
    </w:p>
    <w:sectPr w:rsidR="0046618D" w:rsidRPr="0045520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773EF" w14:textId="77777777" w:rsidR="00716716" w:rsidRDefault="00716716">
      <w:r>
        <w:separator/>
      </w:r>
    </w:p>
  </w:endnote>
  <w:endnote w:type="continuationSeparator" w:id="0">
    <w:p w14:paraId="0CC4D4B3" w14:textId="77777777" w:rsidR="00716716" w:rsidRDefault="00716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563C0" w14:textId="77777777" w:rsidR="00940D54" w:rsidRDefault="00940D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748C5" w14:textId="77777777" w:rsidR="00716716" w:rsidRDefault="00716716">
      <w:r>
        <w:separator/>
      </w:r>
    </w:p>
  </w:footnote>
  <w:footnote w:type="continuationSeparator" w:id="0">
    <w:p w14:paraId="6972A1FC" w14:textId="77777777" w:rsidR="00716716" w:rsidRDefault="00716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03899" w14:textId="27C898D5" w:rsidR="00940D54" w:rsidRDefault="00940D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D7C14">
      <w:rPr>
        <w:rFonts w:ascii="Arial" w:hAnsi="Arial" w:cs="Arial"/>
        <w:b/>
        <w:noProof/>
        <w:sz w:val="18"/>
        <w:szCs w:val="18"/>
      </w:rPr>
      <w:t>3GPP TS 36.523-3 V17.7.0 (2023-06)</w:t>
    </w:r>
    <w:r>
      <w:rPr>
        <w:rFonts w:ascii="Arial" w:hAnsi="Arial" w:cs="Arial"/>
        <w:b/>
        <w:sz w:val="18"/>
        <w:szCs w:val="18"/>
      </w:rPr>
      <w:fldChar w:fldCharType="end"/>
    </w:r>
  </w:p>
  <w:p w14:paraId="6B37F756" w14:textId="77777777" w:rsidR="00940D54" w:rsidRDefault="00940D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020D"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5D188016" w14:textId="5B62699E" w:rsidR="00940D54" w:rsidRDefault="00940D5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D7C14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0FF6C59B" w14:textId="77777777" w:rsidR="00940D54" w:rsidRDefault="00940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ZchnZchn"/>
      <w:lvlText w:val="*"/>
      <w:lvlJc w:val="left"/>
    </w:lvl>
  </w:abstractNum>
  <w:abstractNum w:abstractNumId="8" w15:restartNumberingAfterBreak="0">
    <w:nsid w:val="16FE505E"/>
    <w:multiLevelType w:val="hybridMultilevel"/>
    <w:tmpl w:val="BAA02406"/>
    <w:lvl w:ilvl="0" w:tplc="83EC6854">
      <w:start w:val="1"/>
      <w:numFmt w:val="bullet"/>
      <w:lvlText w:val="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1A1B216F"/>
    <w:multiLevelType w:val="hybridMultilevel"/>
    <w:tmpl w:val="4CFE43F8"/>
    <w:lvl w:ilvl="0" w:tplc="D9565A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02F7"/>
    <w:multiLevelType w:val="hybridMultilevel"/>
    <w:tmpl w:val="D74E6E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B6AA2"/>
    <w:multiLevelType w:val="hybridMultilevel"/>
    <w:tmpl w:val="92BE2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39E1"/>
    <w:multiLevelType w:val="hybridMultilevel"/>
    <w:tmpl w:val="A314D6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52C15"/>
    <w:multiLevelType w:val="multilevel"/>
    <w:tmpl w:val="B544A2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430A78"/>
    <w:multiLevelType w:val="hybridMultilevel"/>
    <w:tmpl w:val="98B0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50B75"/>
    <w:multiLevelType w:val="hybridMultilevel"/>
    <w:tmpl w:val="AA002EE6"/>
    <w:lvl w:ilvl="0" w:tplc="1E0E5252">
      <w:start w:val="4"/>
      <w:numFmt w:val="bullet"/>
      <w:lvlText w:val="-"/>
      <w:lvlJc w:val="left"/>
      <w:pPr>
        <w:ind w:left="927" w:hanging="360"/>
      </w:pPr>
      <w:rPr>
        <w:rFonts w:ascii="CG Times (WN)" w:eastAsia="Times New Roman" w:hAnsi="CG Times (WN)" w:cs="Times New Roman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0AE1E71"/>
    <w:multiLevelType w:val="hybridMultilevel"/>
    <w:tmpl w:val="484855C0"/>
    <w:lvl w:ilvl="0" w:tplc="F040889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A66824"/>
    <w:multiLevelType w:val="multilevel"/>
    <w:tmpl w:val="DD0475EE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1B4245F"/>
    <w:multiLevelType w:val="multilevel"/>
    <w:tmpl w:val="F22E8D4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642445D"/>
    <w:multiLevelType w:val="hybridMultilevel"/>
    <w:tmpl w:val="44C22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5A5"/>
    <w:multiLevelType w:val="hybridMultilevel"/>
    <w:tmpl w:val="577A507C"/>
    <w:lvl w:ilvl="0" w:tplc="A432C4D6">
      <w:numFmt w:val="bullet"/>
      <w:lvlText w:val="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3451FD"/>
    <w:multiLevelType w:val="multilevel"/>
    <w:tmpl w:val="22AA3FB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8757CB5"/>
    <w:multiLevelType w:val="multilevel"/>
    <w:tmpl w:val="08642B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41489208">
    <w:abstractNumId w:val="7"/>
    <w:lvlOverride w:ilvl="0">
      <w:lvl w:ilvl="0">
        <w:start w:val="1"/>
        <w:numFmt w:val="bullet"/>
        <w:pStyle w:val="ZchnZchn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38116772">
    <w:abstractNumId w:val="10"/>
  </w:num>
  <w:num w:numId="3" w16cid:durableId="1013142366">
    <w:abstractNumId w:val="6"/>
  </w:num>
  <w:num w:numId="4" w16cid:durableId="1084568853">
    <w:abstractNumId w:val="8"/>
  </w:num>
  <w:num w:numId="5" w16cid:durableId="1654407167">
    <w:abstractNumId w:val="4"/>
  </w:num>
  <w:num w:numId="6" w16cid:durableId="596518592">
    <w:abstractNumId w:val="3"/>
  </w:num>
  <w:num w:numId="7" w16cid:durableId="97220462">
    <w:abstractNumId w:val="2"/>
  </w:num>
  <w:num w:numId="8" w16cid:durableId="1515681094">
    <w:abstractNumId w:val="1"/>
  </w:num>
  <w:num w:numId="9" w16cid:durableId="1530414713">
    <w:abstractNumId w:val="5"/>
  </w:num>
  <w:num w:numId="10" w16cid:durableId="2044548827">
    <w:abstractNumId w:val="0"/>
  </w:num>
  <w:num w:numId="11" w16cid:durableId="2116055354">
    <w:abstractNumId w:val="14"/>
  </w:num>
  <w:num w:numId="12" w16cid:durableId="1942254673">
    <w:abstractNumId w:val="20"/>
  </w:num>
  <w:num w:numId="13" w16cid:durableId="947276202">
    <w:abstractNumId w:val="12"/>
  </w:num>
  <w:num w:numId="14" w16cid:durableId="956109852">
    <w:abstractNumId w:val="19"/>
  </w:num>
  <w:num w:numId="15" w16cid:durableId="1651982425">
    <w:abstractNumId w:val="11"/>
  </w:num>
  <w:num w:numId="16" w16cid:durableId="1751191105">
    <w:abstractNumId w:val="21"/>
  </w:num>
  <w:num w:numId="17" w16cid:durableId="690183516">
    <w:abstractNumId w:val="22"/>
  </w:num>
  <w:num w:numId="18" w16cid:durableId="1168865324">
    <w:abstractNumId w:val="13"/>
  </w:num>
  <w:num w:numId="19" w16cid:durableId="1000542741">
    <w:abstractNumId w:val="17"/>
  </w:num>
  <w:num w:numId="20" w16cid:durableId="635598278">
    <w:abstractNumId w:val="18"/>
  </w:num>
  <w:num w:numId="21" w16cid:durableId="1751341361">
    <w:abstractNumId w:val="15"/>
  </w:num>
  <w:num w:numId="22" w16cid:durableId="1732195667">
    <w:abstractNumId w:val="16"/>
  </w:num>
  <w:num w:numId="23" w16cid:durableId="189800767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1F"/>
    <w:rsid w:val="0000531E"/>
    <w:rsid w:val="0000605D"/>
    <w:rsid w:val="00007FE4"/>
    <w:rsid w:val="000114F3"/>
    <w:rsid w:val="00014F23"/>
    <w:rsid w:val="000170C3"/>
    <w:rsid w:val="00021E7C"/>
    <w:rsid w:val="00021EAE"/>
    <w:rsid w:val="00022E0E"/>
    <w:rsid w:val="00024A0C"/>
    <w:rsid w:val="0002636C"/>
    <w:rsid w:val="00031946"/>
    <w:rsid w:val="00032885"/>
    <w:rsid w:val="000342E5"/>
    <w:rsid w:val="00034B9C"/>
    <w:rsid w:val="000378FF"/>
    <w:rsid w:val="00040095"/>
    <w:rsid w:val="00040350"/>
    <w:rsid w:val="000447FE"/>
    <w:rsid w:val="00045EE4"/>
    <w:rsid w:val="00046B7B"/>
    <w:rsid w:val="00054906"/>
    <w:rsid w:val="00056BF1"/>
    <w:rsid w:val="00061B9D"/>
    <w:rsid w:val="00063041"/>
    <w:rsid w:val="00063667"/>
    <w:rsid w:val="00064656"/>
    <w:rsid w:val="00067407"/>
    <w:rsid w:val="00071FB3"/>
    <w:rsid w:val="00080512"/>
    <w:rsid w:val="000816E0"/>
    <w:rsid w:val="00082AD8"/>
    <w:rsid w:val="000902AA"/>
    <w:rsid w:val="00090E66"/>
    <w:rsid w:val="00091046"/>
    <w:rsid w:val="000915D4"/>
    <w:rsid w:val="0009268F"/>
    <w:rsid w:val="00096882"/>
    <w:rsid w:val="00096C23"/>
    <w:rsid w:val="00096E2A"/>
    <w:rsid w:val="000A022F"/>
    <w:rsid w:val="000A7A05"/>
    <w:rsid w:val="000B03C3"/>
    <w:rsid w:val="000B1697"/>
    <w:rsid w:val="000B1901"/>
    <w:rsid w:val="000B59E5"/>
    <w:rsid w:val="000B6066"/>
    <w:rsid w:val="000C0C00"/>
    <w:rsid w:val="000C168C"/>
    <w:rsid w:val="000C3F41"/>
    <w:rsid w:val="000C521B"/>
    <w:rsid w:val="000D3BC6"/>
    <w:rsid w:val="000D4775"/>
    <w:rsid w:val="000D4EB6"/>
    <w:rsid w:val="000D660D"/>
    <w:rsid w:val="000F0F96"/>
    <w:rsid w:val="000F2B44"/>
    <w:rsid w:val="000F439B"/>
    <w:rsid w:val="000F5C98"/>
    <w:rsid w:val="00103771"/>
    <w:rsid w:val="001037F2"/>
    <w:rsid w:val="00103BF8"/>
    <w:rsid w:val="00106137"/>
    <w:rsid w:val="001071B9"/>
    <w:rsid w:val="00134CCF"/>
    <w:rsid w:val="00142F0F"/>
    <w:rsid w:val="00145A47"/>
    <w:rsid w:val="00150777"/>
    <w:rsid w:val="001564E6"/>
    <w:rsid w:val="00164F17"/>
    <w:rsid w:val="001653B4"/>
    <w:rsid w:val="00170A41"/>
    <w:rsid w:val="001726A3"/>
    <w:rsid w:val="001732DA"/>
    <w:rsid w:val="00173ABE"/>
    <w:rsid w:val="00174B8D"/>
    <w:rsid w:val="00183589"/>
    <w:rsid w:val="00191556"/>
    <w:rsid w:val="00191670"/>
    <w:rsid w:val="00193761"/>
    <w:rsid w:val="001949F6"/>
    <w:rsid w:val="001979D8"/>
    <w:rsid w:val="001979FF"/>
    <w:rsid w:val="001A0F34"/>
    <w:rsid w:val="001A482D"/>
    <w:rsid w:val="001A693F"/>
    <w:rsid w:val="001B2304"/>
    <w:rsid w:val="001B46D3"/>
    <w:rsid w:val="001B7ABF"/>
    <w:rsid w:val="001C0416"/>
    <w:rsid w:val="001C1F72"/>
    <w:rsid w:val="001C3F84"/>
    <w:rsid w:val="001C4ABC"/>
    <w:rsid w:val="001C687F"/>
    <w:rsid w:val="001D0653"/>
    <w:rsid w:val="001E1846"/>
    <w:rsid w:val="001E32C8"/>
    <w:rsid w:val="001E5C3A"/>
    <w:rsid w:val="001F307D"/>
    <w:rsid w:val="001F3DFC"/>
    <w:rsid w:val="001F52CD"/>
    <w:rsid w:val="001F6940"/>
    <w:rsid w:val="00201098"/>
    <w:rsid w:val="00201A3D"/>
    <w:rsid w:val="002046F0"/>
    <w:rsid w:val="00211943"/>
    <w:rsid w:val="00223C33"/>
    <w:rsid w:val="00226422"/>
    <w:rsid w:val="0023060F"/>
    <w:rsid w:val="0023065E"/>
    <w:rsid w:val="0023252E"/>
    <w:rsid w:val="0023343C"/>
    <w:rsid w:val="00236B93"/>
    <w:rsid w:val="00236E93"/>
    <w:rsid w:val="00237780"/>
    <w:rsid w:val="002414F1"/>
    <w:rsid w:val="00247293"/>
    <w:rsid w:val="00250624"/>
    <w:rsid w:val="00251A0F"/>
    <w:rsid w:val="00252A3E"/>
    <w:rsid w:val="0025556F"/>
    <w:rsid w:val="00255786"/>
    <w:rsid w:val="00262537"/>
    <w:rsid w:val="00263F8D"/>
    <w:rsid w:val="00264CB3"/>
    <w:rsid w:val="0027080D"/>
    <w:rsid w:val="00276DAA"/>
    <w:rsid w:val="00280564"/>
    <w:rsid w:val="0028201D"/>
    <w:rsid w:val="00282943"/>
    <w:rsid w:val="002901CD"/>
    <w:rsid w:val="00290C61"/>
    <w:rsid w:val="00290D35"/>
    <w:rsid w:val="0029518A"/>
    <w:rsid w:val="0029538A"/>
    <w:rsid w:val="002A39D4"/>
    <w:rsid w:val="002A53D7"/>
    <w:rsid w:val="002A574F"/>
    <w:rsid w:val="002A6122"/>
    <w:rsid w:val="002B4B59"/>
    <w:rsid w:val="002B6CE6"/>
    <w:rsid w:val="002C0973"/>
    <w:rsid w:val="002C2F1A"/>
    <w:rsid w:val="002C33F9"/>
    <w:rsid w:val="002C74AD"/>
    <w:rsid w:val="002D0DDE"/>
    <w:rsid w:val="002D246F"/>
    <w:rsid w:val="002D36EA"/>
    <w:rsid w:val="002D51FA"/>
    <w:rsid w:val="002D6297"/>
    <w:rsid w:val="002D6E8A"/>
    <w:rsid w:val="002D7C14"/>
    <w:rsid w:val="002E0145"/>
    <w:rsid w:val="002E0ED0"/>
    <w:rsid w:val="002E3052"/>
    <w:rsid w:val="002E50F6"/>
    <w:rsid w:val="002E7658"/>
    <w:rsid w:val="002F0167"/>
    <w:rsid w:val="002F0E7B"/>
    <w:rsid w:val="002F1073"/>
    <w:rsid w:val="002F4A9E"/>
    <w:rsid w:val="003004A0"/>
    <w:rsid w:val="00302CDA"/>
    <w:rsid w:val="00304103"/>
    <w:rsid w:val="0030416B"/>
    <w:rsid w:val="00304C10"/>
    <w:rsid w:val="003056F2"/>
    <w:rsid w:val="00314D21"/>
    <w:rsid w:val="00316481"/>
    <w:rsid w:val="00325059"/>
    <w:rsid w:val="00327017"/>
    <w:rsid w:val="0033202C"/>
    <w:rsid w:val="00332BB0"/>
    <w:rsid w:val="00334995"/>
    <w:rsid w:val="00336083"/>
    <w:rsid w:val="00344A61"/>
    <w:rsid w:val="003463C3"/>
    <w:rsid w:val="00346C1E"/>
    <w:rsid w:val="003513AC"/>
    <w:rsid w:val="00353FB8"/>
    <w:rsid w:val="00356236"/>
    <w:rsid w:val="00357375"/>
    <w:rsid w:val="0036188E"/>
    <w:rsid w:val="00364D8B"/>
    <w:rsid w:val="0037342E"/>
    <w:rsid w:val="00375620"/>
    <w:rsid w:val="00375E89"/>
    <w:rsid w:val="00376A3C"/>
    <w:rsid w:val="0038369C"/>
    <w:rsid w:val="00386C28"/>
    <w:rsid w:val="0039249B"/>
    <w:rsid w:val="00392CEF"/>
    <w:rsid w:val="00395D52"/>
    <w:rsid w:val="003A3D48"/>
    <w:rsid w:val="003A4AB3"/>
    <w:rsid w:val="003A7B96"/>
    <w:rsid w:val="003B14C9"/>
    <w:rsid w:val="003B4B57"/>
    <w:rsid w:val="003C3777"/>
    <w:rsid w:val="003C44D7"/>
    <w:rsid w:val="003C4B79"/>
    <w:rsid w:val="003D0E30"/>
    <w:rsid w:val="003D5D4B"/>
    <w:rsid w:val="003D6310"/>
    <w:rsid w:val="003D7C80"/>
    <w:rsid w:val="003F0E8C"/>
    <w:rsid w:val="003F1ACD"/>
    <w:rsid w:val="003F6BBB"/>
    <w:rsid w:val="004004F5"/>
    <w:rsid w:val="004005EF"/>
    <w:rsid w:val="00400811"/>
    <w:rsid w:val="004009C9"/>
    <w:rsid w:val="00407CD3"/>
    <w:rsid w:val="00412082"/>
    <w:rsid w:val="00413576"/>
    <w:rsid w:val="00414884"/>
    <w:rsid w:val="004163AD"/>
    <w:rsid w:val="004170F1"/>
    <w:rsid w:val="004267E0"/>
    <w:rsid w:val="00431536"/>
    <w:rsid w:val="00431BA5"/>
    <w:rsid w:val="00432429"/>
    <w:rsid w:val="004369F2"/>
    <w:rsid w:val="00440ADE"/>
    <w:rsid w:val="00446337"/>
    <w:rsid w:val="0044640D"/>
    <w:rsid w:val="0044712D"/>
    <w:rsid w:val="00455208"/>
    <w:rsid w:val="004613E4"/>
    <w:rsid w:val="00461443"/>
    <w:rsid w:val="0046618D"/>
    <w:rsid w:val="004675EC"/>
    <w:rsid w:val="00471E41"/>
    <w:rsid w:val="00472CA0"/>
    <w:rsid w:val="00477DCA"/>
    <w:rsid w:val="00481E3A"/>
    <w:rsid w:val="00481EC9"/>
    <w:rsid w:val="004821F5"/>
    <w:rsid w:val="00483E74"/>
    <w:rsid w:val="004847FE"/>
    <w:rsid w:val="0048603B"/>
    <w:rsid w:val="0049074C"/>
    <w:rsid w:val="004A0924"/>
    <w:rsid w:val="004A4163"/>
    <w:rsid w:val="004A56D9"/>
    <w:rsid w:val="004A7612"/>
    <w:rsid w:val="004B0B7F"/>
    <w:rsid w:val="004B0E6D"/>
    <w:rsid w:val="004B1DCF"/>
    <w:rsid w:val="004B440D"/>
    <w:rsid w:val="004C053F"/>
    <w:rsid w:val="004C17BD"/>
    <w:rsid w:val="004C2C6E"/>
    <w:rsid w:val="004C2F7F"/>
    <w:rsid w:val="004C3E09"/>
    <w:rsid w:val="004C4D6C"/>
    <w:rsid w:val="004C5A5D"/>
    <w:rsid w:val="004C606F"/>
    <w:rsid w:val="004C74A8"/>
    <w:rsid w:val="004D5B58"/>
    <w:rsid w:val="004D6C2E"/>
    <w:rsid w:val="004D7C0C"/>
    <w:rsid w:val="004E159C"/>
    <w:rsid w:val="004E213A"/>
    <w:rsid w:val="004E4353"/>
    <w:rsid w:val="004E4F98"/>
    <w:rsid w:val="004E5A3C"/>
    <w:rsid w:val="004E7E91"/>
    <w:rsid w:val="004F12F4"/>
    <w:rsid w:val="004F1FED"/>
    <w:rsid w:val="004F3028"/>
    <w:rsid w:val="004F372C"/>
    <w:rsid w:val="004F4365"/>
    <w:rsid w:val="004F6B0D"/>
    <w:rsid w:val="004F7CA0"/>
    <w:rsid w:val="0050209A"/>
    <w:rsid w:val="005031A2"/>
    <w:rsid w:val="005038DE"/>
    <w:rsid w:val="00507B05"/>
    <w:rsid w:val="005118E0"/>
    <w:rsid w:val="005127A3"/>
    <w:rsid w:val="00520033"/>
    <w:rsid w:val="005239D4"/>
    <w:rsid w:val="00525FA4"/>
    <w:rsid w:val="00534FFA"/>
    <w:rsid w:val="005351CB"/>
    <w:rsid w:val="005364D6"/>
    <w:rsid w:val="00541196"/>
    <w:rsid w:val="00544BE5"/>
    <w:rsid w:val="005543EF"/>
    <w:rsid w:val="005611A9"/>
    <w:rsid w:val="00561DA9"/>
    <w:rsid w:val="00562B66"/>
    <w:rsid w:val="005669F3"/>
    <w:rsid w:val="00595FBB"/>
    <w:rsid w:val="005A1B8B"/>
    <w:rsid w:val="005A233C"/>
    <w:rsid w:val="005A246F"/>
    <w:rsid w:val="005A6466"/>
    <w:rsid w:val="005A7E66"/>
    <w:rsid w:val="005B0612"/>
    <w:rsid w:val="005B2750"/>
    <w:rsid w:val="005B375F"/>
    <w:rsid w:val="005B3938"/>
    <w:rsid w:val="005B4216"/>
    <w:rsid w:val="005B5065"/>
    <w:rsid w:val="005B6D0E"/>
    <w:rsid w:val="005C1F57"/>
    <w:rsid w:val="005C5384"/>
    <w:rsid w:val="005C68D5"/>
    <w:rsid w:val="005C6C47"/>
    <w:rsid w:val="005C7B34"/>
    <w:rsid w:val="005D1A79"/>
    <w:rsid w:val="005D2765"/>
    <w:rsid w:val="005D305E"/>
    <w:rsid w:val="005D434C"/>
    <w:rsid w:val="005E3E99"/>
    <w:rsid w:val="005E5532"/>
    <w:rsid w:val="005E58AA"/>
    <w:rsid w:val="005E7681"/>
    <w:rsid w:val="005F4B78"/>
    <w:rsid w:val="005F70EF"/>
    <w:rsid w:val="005F72A6"/>
    <w:rsid w:val="00601C40"/>
    <w:rsid w:val="00603682"/>
    <w:rsid w:val="006128C1"/>
    <w:rsid w:val="0061417B"/>
    <w:rsid w:val="00617908"/>
    <w:rsid w:val="00623186"/>
    <w:rsid w:val="006231E2"/>
    <w:rsid w:val="0062364E"/>
    <w:rsid w:val="0062718D"/>
    <w:rsid w:val="00630113"/>
    <w:rsid w:val="0063042A"/>
    <w:rsid w:val="00642F71"/>
    <w:rsid w:val="006432B0"/>
    <w:rsid w:val="00645749"/>
    <w:rsid w:val="00647B1D"/>
    <w:rsid w:val="006500E9"/>
    <w:rsid w:val="006502E7"/>
    <w:rsid w:val="00653B43"/>
    <w:rsid w:val="006541E0"/>
    <w:rsid w:val="00654325"/>
    <w:rsid w:val="00666C75"/>
    <w:rsid w:val="006674F2"/>
    <w:rsid w:val="00667F2A"/>
    <w:rsid w:val="00671EB9"/>
    <w:rsid w:val="00672AC9"/>
    <w:rsid w:val="0067560F"/>
    <w:rsid w:val="006765B2"/>
    <w:rsid w:val="00680DC2"/>
    <w:rsid w:val="006872F9"/>
    <w:rsid w:val="0069048E"/>
    <w:rsid w:val="00691627"/>
    <w:rsid w:val="00694087"/>
    <w:rsid w:val="006944C1"/>
    <w:rsid w:val="00694E1E"/>
    <w:rsid w:val="00695C0F"/>
    <w:rsid w:val="00696D92"/>
    <w:rsid w:val="006A0CE1"/>
    <w:rsid w:val="006B3822"/>
    <w:rsid w:val="006C2757"/>
    <w:rsid w:val="006D22DE"/>
    <w:rsid w:val="006D2F5B"/>
    <w:rsid w:val="006D3A09"/>
    <w:rsid w:val="006D747A"/>
    <w:rsid w:val="006D7BAC"/>
    <w:rsid w:val="006E3290"/>
    <w:rsid w:val="006E6895"/>
    <w:rsid w:val="006E6C2B"/>
    <w:rsid w:val="006F05F2"/>
    <w:rsid w:val="006F0CDC"/>
    <w:rsid w:val="006F3138"/>
    <w:rsid w:val="006F7A66"/>
    <w:rsid w:val="00702540"/>
    <w:rsid w:val="00703293"/>
    <w:rsid w:val="007037CE"/>
    <w:rsid w:val="00704339"/>
    <w:rsid w:val="0070645F"/>
    <w:rsid w:val="00710E4B"/>
    <w:rsid w:val="00711A39"/>
    <w:rsid w:val="00715640"/>
    <w:rsid w:val="00716716"/>
    <w:rsid w:val="0072022E"/>
    <w:rsid w:val="007236CE"/>
    <w:rsid w:val="00723C92"/>
    <w:rsid w:val="00723FA0"/>
    <w:rsid w:val="00724212"/>
    <w:rsid w:val="007254F6"/>
    <w:rsid w:val="007278D8"/>
    <w:rsid w:val="00732238"/>
    <w:rsid w:val="00733970"/>
    <w:rsid w:val="00734A5B"/>
    <w:rsid w:val="00735CD2"/>
    <w:rsid w:val="007454F8"/>
    <w:rsid w:val="00746558"/>
    <w:rsid w:val="007512CF"/>
    <w:rsid w:val="00754746"/>
    <w:rsid w:val="007610F6"/>
    <w:rsid w:val="0076114A"/>
    <w:rsid w:val="00762FB5"/>
    <w:rsid w:val="0076720A"/>
    <w:rsid w:val="00771CA6"/>
    <w:rsid w:val="00772B0C"/>
    <w:rsid w:val="007802EF"/>
    <w:rsid w:val="00785275"/>
    <w:rsid w:val="007873BD"/>
    <w:rsid w:val="00791961"/>
    <w:rsid w:val="00795078"/>
    <w:rsid w:val="00795D41"/>
    <w:rsid w:val="007A1FE4"/>
    <w:rsid w:val="007A44F6"/>
    <w:rsid w:val="007A53B6"/>
    <w:rsid w:val="007A63AF"/>
    <w:rsid w:val="007B2E86"/>
    <w:rsid w:val="007C1C54"/>
    <w:rsid w:val="007C54DD"/>
    <w:rsid w:val="007C741E"/>
    <w:rsid w:val="007D169D"/>
    <w:rsid w:val="007D375D"/>
    <w:rsid w:val="007D5208"/>
    <w:rsid w:val="007E0ED8"/>
    <w:rsid w:val="007E1302"/>
    <w:rsid w:val="007E3D38"/>
    <w:rsid w:val="007E3FAF"/>
    <w:rsid w:val="007E61BA"/>
    <w:rsid w:val="007E6902"/>
    <w:rsid w:val="007E6E79"/>
    <w:rsid w:val="007F1FA6"/>
    <w:rsid w:val="007F2703"/>
    <w:rsid w:val="007F2EEC"/>
    <w:rsid w:val="007F4101"/>
    <w:rsid w:val="007F43B7"/>
    <w:rsid w:val="007F4A07"/>
    <w:rsid w:val="007F4E30"/>
    <w:rsid w:val="00801F41"/>
    <w:rsid w:val="00805FDA"/>
    <w:rsid w:val="00807A0D"/>
    <w:rsid w:val="0081404B"/>
    <w:rsid w:val="00815EA0"/>
    <w:rsid w:val="00834A44"/>
    <w:rsid w:val="008351BC"/>
    <w:rsid w:val="00835786"/>
    <w:rsid w:val="00835FBB"/>
    <w:rsid w:val="00841F86"/>
    <w:rsid w:val="00850638"/>
    <w:rsid w:val="008548AD"/>
    <w:rsid w:val="00854C83"/>
    <w:rsid w:val="0085607F"/>
    <w:rsid w:val="0085779A"/>
    <w:rsid w:val="00860CD0"/>
    <w:rsid w:val="008720D5"/>
    <w:rsid w:val="008731D5"/>
    <w:rsid w:val="00881618"/>
    <w:rsid w:val="0088277D"/>
    <w:rsid w:val="00882FA4"/>
    <w:rsid w:val="00885587"/>
    <w:rsid w:val="00885DDE"/>
    <w:rsid w:val="008913FF"/>
    <w:rsid w:val="0089218C"/>
    <w:rsid w:val="00892439"/>
    <w:rsid w:val="00892FD6"/>
    <w:rsid w:val="00895E84"/>
    <w:rsid w:val="008A5BD5"/>
    <w:rsid w:val="008B1AF2"/>
    <w:rsid w:val="008B2FCF"/>
    <w:rsid w:val="008B6565"/>
    <w:rsid w:val="008B7FF0"/>
    <w:rsid w:val="008C33B6"/>
    <w:rsid w:val="008C5AA1"/>
    <w:rsid w:val="008D0FA3"/>
    <w:rsid w:val="008D26C1"/>
    <w:rsid w:val="008D2EE5"/>
    <w:rsid w:val="008D3B4D"/>
    <w:rsid w:val="008E1CA7"/>
    <w:rsid w:val="008F110C"/>
    <w:rsid w:val="008F5050"/>
    <w:rsid w:val="00901CA0"/>
    <w:rsid w:val="00904638"/>
    <w:rsid w:val="00911D2A"/>
    <w:rsid w:val="00914E60"/>
    <w:rsid w:val="00914EA1"/>
    <w:rsid w:val="00915253"/>
    <w:rsid w:val="009165A8"/>
    <w:rsid w:val="00920CF4"/>
    <w:rsid w:val="00921A08"/>
    <w:rsid w:val="009237B5"/>
    <w:rsid w:val="00930EBA"/>
    <w:rsid w:val="0093240B"/>
    <w:rsid w:val="00936196"/>
    <w:rsid w:val="009361E3"/>
    <w:rsid w:val="0094039E"/>
    <w:rsid w:val="00940D54"/>
    <w:rsid w:val="00945896"/>
    <w:rsid w:val="009505A4"/>
    <w:rsid w:val="009561E7"/>
    <w:rsid w:val="00960826"/>
    <w:rsid w:val="009649C9"/>
    <w:rsid w:val="009664FF"/>
    <w:rsid w:val="00970597"/>
    <w:rsid w:val="00972D2B"/>
    <w:rsid w:val="00973619"/>
    <w:rsid w:val="009756A6"/>
    <w:rsid w:val="0097621B"/>
    <w:rsid w:val="00983C93"/>
    <w:rsid w:val="009848CE"/>
    <w:rsid w:val="0099161B"/>
    <w:rsid w:val="0099705A"/>
    <w:rsid w:val="0099712C"/>
    <w:rsid w:val="009A0A4A"/>
    <w:rsid w:val="009A51A0"/>
    <w:rsid w:val="009A54DC"/>
    <w:rsid w:val="009A5F7A"/>
    <w:rsid w:val="009A70B1"/>
    <w:rsid w:val="009C2D89"/>
    <w:rsid w:val="009C41B4"/>
    <w:rsid w:val="009D13EE"/>
    <w:rsid w:val="009D2BC3"/>
    <w:rsid w:val="009D5E67"/>
    <w:rsid w:val="009E03CE"/>
    <w:rsid w:val="009E45C1"/>
    <w:rsid w:val="009E4CB6"/>
    <w:rsid w:val="009E77A1"/>
    <w:rsid w:val="009F094F"/>
    <w:rsid w:val="009F197D"/>
    <w:rsid w:val="009F45BC"/>
    <w:rsid w:val="00A04316"/>
    <w:rsid w:val="00A11C15"/>
    <w:rsid w:val="00A13B54"/>
    <w:rsid w:val="00A13E86"/>
    <w:rsid w:val="00A160E7"/>
    <w:rsid w:val="00A20F75"/>
    <w:rsid w:val="00A25DD3"/>
    <w:rsid w:val="00A31F20"/>
    <w:rsid w:val="00A33979"/>
    <w:rsid w:val="00A34974"/>
    <w:rsid w:val="00A4213A"/>
    <w:rsid w:val="00A44184"/>
    <w:rsid w:val="00A47666"/>
    <w:rsid w:val="00A53724"/>
    <w:rsid w:val="00A54E0E"/>
    <w:rsid w:val="00A678BA"/>
    <w:rsid w:val="00A67ED9"/>
    <w:rsid w:val="00A76622"/>
    <w:rsid w:val="00A7736C"/>
    <w:rsid w:val="00A7739F"/>
    <w:rsid w:val="00A77E67"/>
    <w:rsid w:val="00A831CC"/>
    <w:rsid w:val="00A846C0"/>
    <w:rsid w:val="00A86C71"/>
    <w:rsid w:val="00A97A6E"/>
    <w:rsid w:val="00AA0E21"/>
    <w:rsid w:val="00AA7A58"/>
    <w:rsid w:val="00AA7F23"/>
    <w:rsid w:val="00AB2355"/>
    <w:rsid w:val="00AB4D09"/>
    <w:rsid w:val="00AC020D"/>
    <w:rsid w:val="00AC1F19"/>
    <w:rsid w:val="00AC27FC"/>
    <w:rsid w:val="00AD1480"/>
    <w:rsid w:val="00AD469E"/>
    <w:rsid w:val="00AD5E6D"/>
    <w:rsid w:val="00AE1688"/>
    <w:rsid w:val="00AE3070"/>
    <w:rsid w:val="00AE3C38"/>
    <w:rsid w:val="00AF0714"/>
    <w:rsid w:val="00AF201E"/>
    <w:rsid w:val="00AF477A"/>
    <w:rsid w:val="00AF5735"/>
    <w:rsid w:val="00AF593B"/>
    <w:rsid w:val="00AF6354"/>
    <w:rsid w:val="00B002C7"/>
    <w:rsid w:val="00B02D81"/>
    <w:rsid w:val="00B037C1"/>
    <w:rsid w:val="00B0662E"/>
    <w:rsid w:val="00B077E1"/>
    <w:rsid w:val="00B12489"/>
    <w:rsid w:val="00B22DF8"/>
    <w:rsid w:val="00B23BA4"/>
    <w:rsid w:val="00B24B49"/>
    <w:rsid w:val="00B278B3"/>
    <w:rsid w:val="00B30BD8"/>
    <w:rsid w:val="00B310A8"/>
    <w:rsid w:val="00B32057"/>
    <w:rsid w:val="00B4059B"/>
    <w:rsid w:val="00B45B55"/>
    <w:rsid w:val="00B4706E"/>
    <w:rsid w:val="00B47819"/>
    <w:rsid w:val="00B47F0D"/>
    <w:rsid w:val="00B65620"/>
    <w:rsid w:val="00B65807"/>
    <w:rsid w:val="00B65B41"/>
    <w:rsid w:val="00B65B60"/>
    <w:rsid w:val="00B71229"/>
    <w:rsid w:val="00B747AC"/>
    <w:rsid w:val="00B8165D"/>
    <w:rsid w:val="00B819BE"/>
    <w:rsid w:val="00B85998"/>
    <w:rsid w:val="00B875EC"/>
    <w:rsid w:val="00B90806"/>
    <w:rsid w:val="00B90F2A"/>
    <w:rsid w:val="00B94E93"/>
    <w:rsid w:val="00BA418D"/>
    <w:rsid w:val="00BA544C"/>
    <w:rsid w:val="00BB0663"/>
    <w:rsid w:val="00BB0EAA"/>
    <w:rsid w:val="00BB6C75"/>
    <w:rsid w:val="00BB7481"/>
    <w:rsid w:val="00BC09AD"/>
    <w:rsid w:val="00BC3FE7"/>
    <w:rsid w:val="00BC47AD"/>
    <w:rsid w:val="00BD4BD0"/>
    <w:rsid w:val="00BD7F77"/>
    <w:rsid w:val="00BF63C4"/>
    <w:rsid w:val="00C01696"/>
    <w:rsid w:val="00C0188E"/>
    <w:rsid w:val="00C03C28"/>
    <w:rsid w:val="00C072C5"/>
    <w:rsid w:val="00C076EC"/>
    <w:rsid w:val="00C127BF"/>
    <w:rsid w:val="00C13F45"/>
    <w:rsid w:val="00C15269"/>
    <w:rsid w:val="00C20268"/>
    <w:rsid w:val="00C27986"/>
    <w:rsid w:val="00C27E6B"/>
    <w:rsid w:val="00C41756"/>
    <w:rsid w:val="00C41A7D"/>
    <w:rsid w:val="00C44FFB"/>
    <w:rsid w:val="00C50695"/>
    <w:rsid w:val="00C5208F"/>
    <w:rsid w:val="00C55756"/>
    <w:rsid w:val="00C55CB3"/>
    <w:rsid w:val="00C639FD"/>
    <w:rsid w:val="00C643F9"/>
    <w:rsid w:val="00C64495"/>
    <w:rsid w:val="00C653CE"/>
    <w:rsid w:val="00C66330"/>
    <w:rsid w:val="00C70B36"/>
    <w:rsid w:val="00C7411C"/>
    <w:rsid w:val="00C74E23"/>
    <w:rsid w:val="00C80EB1"/>
    <w:rsid w:val="00C81F31"/>
    <w:rsid w:val="00C8446F"/>
    <w:rsid w:val="00C91994"/>
    <w:rsid w:val="00CA1EB8"/>
    <w:rsid w:val="00CA40BB"/>
    <w:rsid w:val="00CB1EB5"/>
    <w:rsid w:val="00CB4271"/>
    <w:rsid w:val="00CC05BF"/>
    <w:rsid w:val="00CC204F"/>
    <w:rsid w:val="00CC46D9"/>
    <w:rsid w:val="00CC76A5"/>
    <w:rsid w:val="00CC7B5C"/>
    <w:rsid w:val="00CD1A9A"/>
    <w:rsid w:val="00CD2CF3"/>
    <w:rsid w:val="00CD2E04"/>
    <w:rsid w:val="00CD3C54"/>
    <w:rsid w:val="00CD3DD5"/>
    <w:rsid w:val="00CE0EC9"/>
    <w:rsid w:val="00CE1DCC"/>
    <w:rsid w:val="00CE322D"/>
    <w:rsid w:val="00CE56A4"/>
    <w:rsid w:val="00CF4B83"/>
    <w:rsid w:val="00CF7212"/>
    <w:rsid w:val="00CF7244"/>
    <w:rsid w:val="00CF7BE5"/>
    <w:rsid w:val="00D02E61"/>
    <w:rsid w:val="00D1031D"/>
    <w:rsid w:val="00D10631"/>
    <w:rsid w:val="00D16F01"/>
    <w:rsid w:val="00D21A97"/>
    <w:rsid w:val="00D22AD0"/>
    <w:rsid w:val="00D318E8"/>
    <w:rsid w:val="00D344ED"/>
    <w:rsid w:val="00D34971"/>
    <w:rsid w:val="00D3613A"/>
    <w:rsid w:val="00D409D1"/>
    <w:rsid w:val="00D4485D"/>
    <w:rsid w:val="00D465C0"/>
    <w:rsid w:val="00D50D05"/>
    <w:rsid w:val="00D52F70"/>
    <w:rsid w:val="00D53AF7"/>
    <w:rsid w:val="00D53BE5"/>
    <w:rsid w:val="00D61430"/>
    <w:rsid w:val="00D650A1"/>
    <w:rsid w:val="00D66B4E"/>
    <w:rsid w:val="00D704DD"/>
    <w:rsid w:val="00D71BDD"/>
    <w:rsid w:val="00D72E9D"/>
    <w:rsid w:val="00D73EE7"/>
    <w:rsid w:val="00D75AEF"/>
    <w:rsid w:val="00D80AF1"/>
    <w:rsid w:val="00D80ECC"/>
    <w:rsid w:val="00D81684"/>
    <w:rsid w:val="00D83490"/>
    <w:rsid w:val="00DA376B"/>
    <w:rsid w:val="00DA56AA"/>
    <w:rsid w:val="00DB178D"/>
    <w:rsid w:val="00DB316A"/>
    <w:rsid w:val="00DB4266"/>
    <w:rsid w:val="00DC0181"/>
    <w:rsid w:val="00DC309B"/>
    <w:rsid w:val="00DC3FB5"/>
    <w:rsid w:val="00DC4DA2"/>
    <w:rsid w:val="00DC4DDA"/>
    <w:rsid w:val="00DD1019"/>
    <w:rsid w:val="00DE384D"/>
    <w:rsid w:val="00DE3E57"/>
    <w:rsid w:val="00DE6827"/>
    <w:rsid w:val="00DE7813"/>
    <w:rsid w:val="00DF09B1"/>
    <w:rsid w:val="00DF1C7C"/>
    <w:rsid w:val="00DF1D6D"/>
    <w:rsid w:val="00DF7377"/>
    <w:rsid w:val="00E00AC5"/>
    <w:rsid w:val="00E02491"/>
    <w:rsid w:val="00E03DE1"/>
    <w:rsid w:val="00E11262"/>
    <w:rsid w:val="00E1145C"/>
    <w:rsid w:val="00E159B2"/>
    <w:rsid w:val="00E1687C"/>
    <w:rsid w:val="00E174ED"/>
    <w:rsid w:val="00E17CFE"/>
    <w:rsid w:val="00E20327"/>
    <w:rsid w:val="00E23620"/>
    <w:rsid w:val="00E2457D"/>
    <w:rsid w:val="00E2463F"/>
    <w:rsid w:val="00E252C9"/>
    <w:rsid w:val="00E3167F"/>
    <w:rsid w:val="00E32445"/>
    <w:rsid w:val="00E36A11"/>
    <w:rsid w:val="00E4131A"/>
    <w:rsid w:val="00E4668F"/>
    <w:rsid w:val="00E54A44"/>
    <w:rsid w:val="00E550D9"/>
    <w:rsid w:val="00E55304"/>
    <w:rsid w:val="00E61EA9"/>
    <w:rsid w:val="00E625E3"/>
    <w:rsid w:val="00E62986"/>
    <w:rsid w:val="00E6656D"/>
    <w:rsid w:val="00E678C2"/>
    <w:rsid w:val="00E67CC1"/>
    <w:rsid w:val="00E70EAD"/>
    <w:rsid w:val="00E735BD"/>
    <w:rsid w:val="00E7566B"/>
    <w:rsid w:val="00E760A9"/>
    <w:rsid w:val="00E82727"/>
    <w:rsid w:val="00E85B50"/>
    <w:rsid w:val="00E879CA"/>
    <w:rsid w:val="00E87D29"/>
    <w:rsid w:val="00E90D4C"/>
    <w:rsid w:val="00E9404C"/>
    <w:rsid w:val="00EA2269"/>
    <w:rsid w:val="00EA28AF"/>
    <w:rsid w:val="00EB13B0"/>
    <w:rsid w:val="00EB2102"/>
    <w:rsid w:val="00EB554C"/>
    <w:rsid w:val="00EB7566"/>
    <w:rsid w:val="00EC272A"/>
    <w:rsid w:val="00EC4A25"/>
    <w:rsid w:val="00EC514A"/>
    <w:rsid w:val="00ED1033"/>
    <w:rsid w:val="00ED1485"/>
    <w:rsid w:val="00ED32A0"/>
    <w:rsid w:val="00ED6D1B"/>
    <w:rsid w:val="00ED7143"/>
    <w:rsid w:val="00EE1C8F"/>
    <w:rsid w:val="00EE486F"/>
    <w:rsid w:val="00EF5015"/>
    <w:rsid w:val="00F00CC7"/>
    <w:rsid w:val="00F01ED6"/>
    <w:rsid w:val="00F034AE"/>
    <w:rsid w:val="00F05AC3"/>
    <w:rsid w:val="00F11142"/>
    <w:rsid w:val="00F12539"/>
    <w:rsid w:val="00F13522"/>
    <w:rsid w:val="00F168D1"/>
    <w:rsid w:val="00F16DF4"/>
    <w:rsid w:val="00F17899"/>
    <w:rsid w:val="00F22CEA"/>
    <w:rsid w:val="00F2415D"/>
    <w:rsid w:val="00F27D5E"/>
    <w:rsid w:val="00F32C58"/>
    <w:rsid w:val="00F37198"/>
    <w:rsid w:val="00F41777"/>
    <w:rsid w:val="00F50262"/>
    <w:rsid w:val="00F51464"/>
    <w:rsid w:val="00F52760"/>
    <w:rsid w:val="00F5504A"/>
    <w:rsid w:val="00F553E9"/>
    <w:rsid w:val="00F5702E"/>
    <w:rsid w:val="00F6483D"/>
    <w:rsid w:val="00F650A6"/>
    <w:rsid w:val="00F65688"/>
    <w:rsid w:val="00F657B0"/>
    <w:rsid w:val="00F70006"/>
    <w:rsid w:val="00F721FC"/>
    <w:rsid w:val="00F745E4"/>
    <w:rsid w:val="00F75690"/>
    <w:rsid w:val="00F80A4F"/>
    <w:rsid w:val="00F80C98"/>
    <w:rsid w:val="00F82A07"/>
    <w:rsid w:val="00F8604A"/>
    <w:rsid w:val="00F91955"/>
    <w:rsid w:val="00F95A39"/>
    <w:rsid w:val="00FA1266"/>
    <w:rsid w:val="00FA6660"/>
    <w:rsid w:val="00FB0312"/>
    <w:rsid w:val="00FB6040"/>
    <w:rsid w:val="00FB6892"/>
    <w:rsid w:val="00FB7105"/>
    <w:rsid w:val="00FC01C2"/>
    <w:rsid w:val="00FC1E86"/>
    <w:rsid w:val="00FC698B"/>
    <w:rsid w:val="00FD37A9"/>
    <w:rsid w:val="00FD7373"/>
    <w:rsid w:val="00FE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06B7B"/>
  <w15:chartTrackingRefBased/>
  <w15:docId w15:val="{34B0140C-6414-4496-B936-85767E1C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C2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C03C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C03C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03C2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C03C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3C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03C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03C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3C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03C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</w:rPr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F51464"/>
    <w:rPr>
      <w:rFonts w:ascii="Arial" w:hAnsi="Arial"/>
      <w:sz w:val="32"/>
    </w:rPr>
  </w:style>
  <w:style w:type="character" w:customStyle="1" w:styleId="Heading3Char">
    <w:name w:val="Heading 3 Char"/>
    <w:aliases w:val="Underrubrik2 Char3,H3 Char1,0H Char1,h3 Char1,no break Char1,l3 Char1,3 Char1,list 3 Char1,Head 3 Char1,1.1.1 Char1,3rd level Char1,Major Section Sub Section Char1,PA Minor Section Char1,Head3 Char1,Level 3 Head Char1,31 Char1,32 Char1"/>
    <w:link w:val="Heading3"/>
    <w:rsid w:val="00F51464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C03C2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</w:rPr>
  </w:style>
  <w:style w:type="character" w:customStyle="1" w:styleId="Heading7Char">
    <w:name w:val="Heading 7 Char"/>
    <w:link w:val="Heading7"/>
    <w:rsid w:val="00F51464"/>
    <w:rPr>
      <w:rFonts w:ascii="Arial" w:hAnsi="Arial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</w:rPr>
  </w:style>
  <w:style w:type="paragraph" w:styleId="TOC9">
    <w:name w:val="toc 9"/>
    <w:basedOn w:val="TOC8"/>
    <w:uiPriority w:val="39"/>
    <w:rsid w:val="00C03C28"/>
    <w:pPr>
      <w:ind w:left="1418" w:hanging="1418"/>
    </w:pPr>
  </w:style>
  <w:style w:type="paragraph" w:styleId="TOC8">
    <w:name w:val="toc 8"/>
    <w:basedOn w:val="TOC1"/>
    <w:uiPriority w:val="39"/>
    <w:rsid w:val="00C03C2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C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C03C2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03C28"/>
  </w:style>
  <w:style w:type="paragraph" w:styleId="Header">
    <w:name w:val="header"/>
    <w:link w:val="HeaderChar"/>
    <w:rsid w:val="00C03C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sz w:val="18"/>
    </w:rPr>
  </w:style>
  <w:style w:type="paragraph" w:customStyle="1" w:styleId="ZD">
    <w:name w:val="ZD"/>
    <w:rsid w:val="00C03C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C03C28"/>
    <w:pPr>
      <w:ind w:left="1701" w:hanging="1701"/>
    </w:pPr>
  </w:style>
  <w:style w:type="paragraph" w:styleId="TOC4">
    <w:name w:val="toc 4"/>
    <w:basedOn w:val="TOC3"/>
    <w:uiPriority w:val="39"/>
    <w:rsid w:val="00C03C28"/>
    <w:pPr>
      <w:ind w:left="1418" w:hanging="1418"/>
    </w:pPr>
  </w:style>
  <w:style w:type="paragraph" w:styleId="TOC3">
    <w:name w:val="toc 3"/>
    <w:basedOn w:val="TOC2"/>
    <w:uiPriority w:val="39"/>
    <w:rsid w:val="00C03C28"/>
    <w:pPr>
      <w:ind w:left="1134" w:hanging="1134"/>
    </w:pPr>
  </w:style>
  <w:style w:type="paragraph" w:styleId="TOC2">
    <w:name w:val="toc 2"/>
    <w:basedOn w:val="TOC1"/>
    <w:uiPriority w:val="39"/>
    <w:rsid w:val="00C03C2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C28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sz w:val="18"/>
    </w:rPr>
  </w:style>
  <w:style w:type="paragraph" w:customStyle="1" w:styleId="TT">
    <w:name w:val="TT"/>
    <w:basedOn w:val="Heading1"/>
    <w:next w:val="Normal"/>
    <w:rsid w:val="00C03C28"/>
    <w:pPr>
      <w:outlineLvl w:val="9"/>
    </w:pPr>
  </w:style>
  <w:style w:type="paragraph" w:customStyle="1" w:styleId="NF">
    <w:name w:val="NF"/>
    <w:basedOn w:val="NO"/>
    <w:rsid w:val="00C03C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03C28"/>
    <w:pPr>
      <w:keepLines/>
      <w:ind w:left="1135" w:hanging="851"/>
    </w:pPr>
  </w:style>
  <w:style w:type="character" w:customStyle="1" w:styleId="NOChar">
    <w:name w:val="NO Char"/>
    <w:link w:val="NO"/>
    <w:rsid w:val="00472CA0"/>
  </w:style>
  <w:style w:type="paragraph" w:customStyle="1" w:styleId="PL">
    <w:name w:val="PL"/>
    <w:link w:val="PLChar"/>
    <w:rsid w:val="00C03C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72CA0"/>
    <w:rPr>
      <w:rFonts w:ascii="Courier New" w:hAnsi="Courier New"/>
      <w:sz w:val="16"/>
    </w:rPr>
  </w:style>
  <w:style w:type="paragraph" w:customStyle="1" w:styleId="TAR">
    <w:name w:val="TAR"/>
    <w:basedOn w:val="TAL"/>
    <w:rsid w:val="00C03C28"/>
    <w:pPr>
      <w:jc w:val="right"/>
    </w:pPr>
  </w:style>
  <w:style w:type="paragraph" w:customStyle="1" w:styleId="TAL">
    <w:name w:val="TAL"/>
    <w:basedOn w:val="Normal"/>
    <w:link w:val="TALChar"/>
    <w:rsid w:val="00C03C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03C28"/>
    <w:rPr>
      <w:b/>
    </w:rPr>
  </w:style>
  <w:style w:type="paragraph" w:customStyle="1" w:styleId="TAC">
    <w:name w:val="TAC"/>
    <w:basedOn w:val="TAL"/>
    <w:link w:val="TACCar"/>
    <w:rsid w:val="00C03C28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sz w:val="18"/>
    </w:rPr>
  </w:style>
  <w:style w:type="character" w:customStyle="1" w:styleId="TAHCar">
    <w:name w:val="TAH Car"/>
    <w:link w:val="TAH"/>
    <w:rsid w:val="00472CA0"/>
    <w:rPr>
      <w:rFonts w:ascii="Arial" w:hAnsi="Arial"/>
      <w:b/>
      <w:sz w:val="18"/>
    </w:rPr>
  </w:style>
  <w:style w:type="paragraph" w:customStyle="1" w:styleId="LD">
    <w:name w:val="LD"/>
    <w:rsid w:val="00C03C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C03C28"/>
    <w:pPr>
      <w:keepLines/>
      <w:ind w:left="1702" w:hanging="1418"/>
    </w:pPr>
  </w:style>
  <w:style w:type="paragraph" w:customStyle="1" w:styleId="FP">
    <w:name w:val="FP"/>
    <w:basedOn w:val="Normal"/>
    <w:rsid w:val="00C03C28"/>
    <w:pPr>
      <w:spacing w:after="0"/>
    </w:pPr>
  </w:style>
  <w:style w:type="paragraph" w:customStyle="1" w:styleId="NW">
    <w:name w:val="NW"/>
    <w:basedOn w:val="NO"/>
    <w:rsid w:val="00C03C28"/>
    <w:pPr>
      <w:spacing w:after="0"/>
    </w:pPr>
  </w:style>
  <w:style w:type="paragraph" w:customStyle="1" w:styleId="EW">
    <w:name w:val="EW"/>
    <w:basedOn w:val="EX"/>
    <w:rsid w:val="00C03C28"/>
    <w:pPr>
      <w:spacing w:after="0"/>
    </w:pPr>
  </w:style>
  <w:style w:type="paragraph" w:customStyle="1" w:styleId="B1">
    <w:name w:val="B1"/>
    <w:basedOn w:val="List"/>
    <w:link w:val="B1Char"/>
    <w:rsid w:val="00C03C28"/>
  </w:style>
  <w:style w:type="paragraph" w:styleId="List">
    <w:name w:val="List"/>
    <w:basedOn w:val="Normal"/>
    <w:rsid w:val="00C03C28"/>
    <w:pPr>
      <w:ind w:left="568" w:hanging="284"/>
    </w:pPr>
  </w:style>
  <w:style w:type="character" w:customStyle="1" w:styleId="B1Char">
    <w:name w:val="B1 Char"/>
    <w:link w:val="B1"/>
    <w:rsid w:val="00F51464"/>
  </w:style>
  <w:style w:type="paragraph" w:styleId="TOC6">
    <w:name w:val="toc 6"/>
    <w:basedOn w:val="TOC5"/>
    <w:next w:val="Normal"/>
    <w:uiPriority w:val="39"/>
    <w:rsid w:val="00C03C28"/>
    <w:pPr>
      <w:ind w:left="1985" w:hanging="1985"/>
    </w:pPr>
  </w:style>
  <w:style w:type="paragraph" w:styleId="TOC7">
    <w:name w:val="toc 7"/>
    <w:basedOn w:val="TOC6"/>
    <w:next w:val="Normal"/>
    <w:uiPriority w:val="39"/>
    <w:rsid w:val="00C03C28"/>
    <w:pPr>
      <w:ind w:left="2268" w:hanging="2268"/>
    </w:pPr>
  </w:style>
  <w:style w:type="paragraph" w:customStyle="1" w:styleId="EditorsNote">
    <w:name w:val="Editor's Note"/>
    <w:basedOn w:val="NO"/>
    <w:rsid w:val="00C03C28"/>
    <w:rPr>
      <w:color w:val="FF0000"/>
    </w:rPr>
  </w:style>
  <w:style w:type="paragraph" w:customStyle="1" w:styleId="TH">
    <w:name w:val="TH"/>
    <w:basedOn w:val="Normal"/>
    <w:link w:val="THChar"/>
    <w:rsid w:val="00C03C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67407"/>
    <w:rPr>
      <w:rFonts w:ascii="Arial" w:hAnsi="Arial"/>
      <w:b/>
    </w:rPr>
  </w:style>
  <w:style w:type="paragraph" w:customStyle="1" w:styleId="ZA">
    <w:name w:val="ZA"/>
    <w:rsid w:val="00C03C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3C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03C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03C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03C28"/>
    <w:pPr>
      <w:ind w:left="851" w:hanging="851"/>
    </w:pPr>
  </w:style>
  <w:style w:type="paragraph" w:customStyle="1" w:styleId="ZH">
    <w:name w:val="ZH"/>
    <w:rsid w:val="00C03C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C03C28"/>
    <w:pPr>
      <w:keepNext w:val="0"/>
      <w:spacing w:before="0" w:after="240"/>
    </w:pPr>
  </w:style>
  <w:style w:type="paragraph" w:customStyle="1" w:styleId="ZG">
    <w:name w:val="ZG"/>
    <w:rsid w:val="00C03C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C03C28"/>
  </w:style>
  <w:style w:type="paragraph" w:styleId="List2">
    <w:name w:val="List 2"/>
    <w:basedOn w:val="List"/>
    <w:rsid w:val="00C03C28"/>
    <w:pPr>
      <w:ind w:left="851"/>
    </w:pPr>
  </w:style>
  <w:style w:type="paragraph" w:customStyle="1" w:styleId="B3">
    <w:name w:val="B3"/>
    <w:basedOn w:val="List3"/>
    <w:rsid w:val="00C03C28"/>
  </w:style>
  <w:style w:type="paragraph" w:styleId="List3">
    <w:name w:val="List 3"/>
    <w:basedOn w:val="List2"/>
    <w:rsid w:val="00C03C28"/>
    <w:pPr>
      <w:ind w:left="1135"/>
    </w:pPr>
  </w:style>
  <w:style w:type="paragraph" w:customStyle="1" w:styleId="B4">
    <w:name w:val="B4"/>
    <w:basedOn w:val="List4"/>
    <w:rsid w:val="00C03C28"/>
  </w:style>
  <w:style w:type="paragraph" w:styleId="List4">
    <w:name w:val="List 4"/>
    <w:basedOn w:val="List3"/>
    <w:rsid w:val="00C03C28"/>
    <w:pPr>
      <w:ind w:left="1418"/>
    </w:pPr>
  </w:style>
  <w:style w:type="paragraph" w:customStyle="1" w:styleId="B5">
    <w:name w:val="B5"/>
    <w:basedOn w:val="List5"/>
    <w:rsid w:val="00C03C28"/>
  </w:style>
  <w:style w:type="paragraph" w:styleId="List5">
    <w:name w:val="List 5"/>
    <w:basedOn w:val="List4"/>
    <w:rsid w:val="00C03C28"/>
    <w:pPr>
      <w:ind w:left="1702"/>
    </w:pPr>
  </w:style>
  <w:style w:type="paragraph" w:customStyle="1" w:styleId="ZTD">
    <w:name w:val="ZTD"/>
    <w:basedOn w:val="ZB"/>
    <w:rsid w:val="00C03C2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03C28"/>
    <w:pPr>
      <w:framePr w:wrap="notBeside" w:y="16161"/>
    </w:pPr>
  </w:style>
  <w:style w:type="paragraph" w:styleId="Index2">
    <w:name w:val="index 2"/>
    <w:basedOn w:val="Index1"/>
    <w:rsid w:val="00C03C28"/>
    <w:pPr>
      <w:ind w:left="284"/>
    </w:pPr>
  </w:style>
  <w:style w:type="paragraph" w:styleId="Index1">
    <w:name w:val="index 1"/>
    <w:basedOn w:val="Normal"/>
    <w:rsid w:val="00C03C28"/>
    <w:pPr>
      <w:keepLines/>
      <w:spacing w:after="0"/>
    </w:pPr>
  </w:style>
  <w:style w:type="paragraph" w:styleId="ListNumber2">
    <w:name w:val="List Number 2"/>
    <w:basedOn w:val="ListNumber"/>
    <w:rsid w:val="00C03C28"/>
    <w:pPr>
      <w:ind w:left="851"/>
    </w:pPr>
  </w:style>
  <w:style w:type="paragraph" w:styleId="ListNumber">
    <w:name w:val="List Number"/>
    <w:basedOn w:val="List"/>
    <w:rsid w:val="00C03C28"/>
  </w:style>
  <w:style w:type="character" w:styleId="FootnoteReference">
    <w:name w:val="footnote reference"/>
    <w:basedOn w:val="DefaultParagraphFont"/>
    <w:rsid w:val="00C03C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C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sz w:val="16"/>
    </w:rPr>
  </w:style>
  <w:style w:type="paragraph" w:styleId="ListBullet2">
    <w:name w:val="List Bullet 2"/>
    <w:basedOn w:val="ListBullet"/>
    <w:rsid w:val="00C03C28"/>
    <w:pPr>
      <w:ind w:left="851"/>
    </w:pPr>
  </w:style>
  <w:style w:type="paragraph" w:styleId="ListBullet">
    <w:name w:val="List Bullet"/>
    <w:basedOn w:val="List"/>
    <w:rsid w:val="00C03C28"/>
  </w:style>
  <w:style w:type="paragraph" w:styleId="ListBullet3">
    <w:name w:val="List Bullet 3"/>
    <w:basedOn w:val="ListBullet2"/>
    <w:rsid w:val="00C03C28"/>
    <w:pPr>
      <w:ind w:left="1135"/>
    </w:pPr>
  </w:style>
  <w:style w:type="paragraph" w:styleId="ListBullet4">
    <w:name w:val="List Bullet 4"/>
    <w:basedOn w:val="ListBullet3"/>
    <w:rsid w:val="00C03C28"/>
    <w:pPr>
      <w:ind w:left="1418"/>
    </w:pPr>
  </w:style>
  <w:style w:type="paragraph" w:styleId="ListBullet5">
    <w:name w:val="List Bullet 5"/>
    <w:basedOn w:val="ListBullet4"/>
    <w:rsid w:val="00C03C28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</w:style>
  <w:style w:type="paragraph" w:customStyle="1" w:styleId="FL">
    <w:name w:val="FL"/>
    <w:basedOn w:val="Normal"/>
    <w:rsid w:val="006F05F2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F51464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F51464"/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72CA0"/>
  </w:style>
  <w:style w:type="paragraph" w:styleId="BodyText3">
    <w:name w:val="Body Text 3"/>
    <w:basedOn w:val="Normal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rsid w:val="00472CA0"/>
    <w:pPr>
      <w:spacing w:after="0"/>
      <w:ind w:left="720"/>
    </w:pPr>
    <w:rPr>
      <w:szCs w:val="24"/>
    </w:rPr>
  </w:style>
  <w:style w:type="paragraph" w:styleId="BodyTextIndent">
    <w:name w:val="Body Text Indent"/>
    <w:basedOn w:val="Normal"/>
    <w:rsid w:val="00472CA0"/>
    <w:pPr>
      <w:ind w:left="720"/>
    </w:pPr>
    <w:rPr>
      <w:rFonts w:cs="Arial"/>
      <w:i/>
      <w:iCs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72CA0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72CA0"/>
    <w:pPr>
      <w:spacing w:after="120"/>
      <w:ind w:left="283" w:firstLine="210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72C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72CA0"/>
    <w:pPr>
      <w:ind w:left="4252"/>
    </w:pPr>
  </w:style>
  <w:style w:type="paragraph" w:styleId="Date">
    <w:name w:val="Date"/>
    <w:basedOn w:val="Normal"/>
    <w:next w:val="Normal"/>
    <w:rsid w:val="00472CA0"/>
  </w:style>
  <w:style w:type="paragraph" w:styleId="E-mailSignature">
    <w:name w:val="E-mail Signature"/>
    <w:basedOn w:val="Normal"/>
    <w:rsid w:val="00472CA0"/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rsid w:val="00472CA0"/>
    <w:rPr>
      <w:i/>
      <w:iCs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rsid w:val="00472CA0"/>
  </w:style>
  <w:style w:type="paragraph" w:styleId="Salutation">
    <w:name w:val="Salutation"/>
    <w:basedOn w:val="Normal"/>
    <w:next w:val="Normal"/>
    <w:rsid w:val="00472CA0"/>
  </w:style>
  <w:style w:type="paragraph" w:styleId="Signature">
    <w:name w:val="Signature"/>
    <w:basedOn w:val="Normal"/>
    <w:rsid w:val="00472CA0"/>
    <w:pPr>
      <w:ind w:left="4252"/>
    </w:p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qFormat/>
    <w:rsid w:val="00472CA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72C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72CA0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paragraph" w:customStyle="1" w:styleId="ZchnZchn">
    <w:name w:val="Zchn Zchn"/>
    <w:semiHidden/>
    <w:rsid w:val="000C521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4005EF"/>
    <w:rPr>
      <w:rFonts w:ascii="Arial" w:hAnsi="Arial"/>
      <w:sz w:val="18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A77E67"/>
    <w:rPr>
      <w:rFonts w:ascii="Arial" w:hAnsi="Arial"/>
      <w:sz w:val="32"/>
      <w:lang w:eastAsia="en-US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4F7CA0"/>
    <w:rPr>
      <w:rFonts w:ascii="Arial" w:hAnsi="Arial"/>
      <w:sz w:val="36"/>
      <w:lang w:val="en-GB" w:eastAsia="en-US" w:bidi="ar-SA"/>
    </w:rPr>
  </w:style>
  <w:style w:type="character" w:customStyle="1" w:styleId="Head2AChar6">
    <w:name w:val="Head2A Char6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4F7CA0"/>
    <w:rPr>
      <w:rFonts w:ascii="Arial" w:hAnsi="Arial"/>
      <w:sz w:val="32"/>
      <w:lang w:eastAsia="en-US"/>
    </w:rPr>
  </w:style>
  <w:style w:type="character" w:customStyle="1" w:styleId="Underrubrik2Char5">
    <w:name w:val="Underrubrik2 Char5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4F7CA0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rsid w:val="00290D35"/>
  </w:style>
  <w:style w:type="character" w:customStyle="1" w:styleId="B2Char1">
    <w:name w:val="B2 Char1"/>
    <w:link w:val="B2"/>
    <w:rsid w:val="0081404B"/>
  </w:style>
  <w:style w:type="character" w:customStyle="1" w:styleId="TFChar">
    <w:name w:val="TF Char"/>
    <w:link w:val="TF"/>
    <w:rsid w:val="0081404B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C28"/>
  </w:style>
  <w:style w:type="paragraph" w:styleId="EndnoteText">
    <w:name w:val="endnote text"/>
    <w:basedOn w:val="Normal"/>
    <w:link w:val="EndnoteTextChar"/>
    <w:rsid w:val="00C03C2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3C28"/>
  </w:style>
  <w:style w:type="paragraph" w:styleId="EnvelopeAddress">
    <w:name w:val="envelope address"/>
    <w:basedOn w:val="Normal"/>
    <w:rsid w:val="00C03C2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Index3">
    <w:name w:val="index 3"/>
    <w:basedOn w:val="Normal"/>
    <w:next w:val="Normal"/>
    <w:rsid w:val="00C03C2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03C2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03C2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03C2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03C2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03C2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03C2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C2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C28"/>
    <w:rPr>
      <w:i/>
      <w:iCs/>
      <w:color w:val="4472C4" w:themeColor="accent1"/>
    </w:rPr>
  </w:style>
  <w:style w:type="paragraph" w:styleId="MacroText">
    <w:name w:val="macro"/>
    <w:link w:val="MacroTextChar"/>
    <w:rsid w:val="00C03C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C03C28"/>
    <w:rPr>
      <w:rFonts w:ascii="Consolas" w:hAnsi="Consolas"/>
    </w:rPr>
  </w:style>
  <w:style w:type="paragraph" w:styleId="NoSpacing">
    <w:name w:val="No Spacing"/>
    <w:uiPriority w:val="1"/>
    <w:qFormat/>
    <w:rsid w:val="00C03C28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C03C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C28"/>
    <w:rPr>
      <w:i/>
      <w:iCs/>
      <w:color w:val="404040" w:themeColor="text1" w:themeTint="BF"/>
    </w:rPr>
  </w:style>
  <w:style w:type="paragraph" w:styleId="TableofAuthorities">
    <w:name w:val="table of authorities"/>
    <w:basedOn w:val="Normal"/>
    <w:next w:val="Normal"/>
    <w:rsid w:val="00C03C2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03C28"/>
    <w:pPr>
      <w:spacing w:after="0"/>
    </w:pPr>
  </w:style>
  <w:style w:type="paragraph" w:styleId="TOAHeading">
    <w:name w:val="toa heading"/>
    <w:basedOn w:val="Normal"/>
    <w:next w:val="Normal"/>
    <w:rsid w:val="00C03C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C2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14</Pages>
  <Words>3837</Words>
  <Characters>21874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Manager/>
  <Company/>
  <LinksUpToDate>false</LinksUpToDate>
  <CharactersWithSpaces>25660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17)</dc:subject>
  <dc:creator>MCC Support</dc:creator>
  <cp:keywords>EPC, E-UTRA, mobile, terminal, testing, UE</cp:keywords>
  <dc:description/>
  <cp:lastModifiedBy>3632</cp:lastModifiedBy>
  <cp:revision>13</cp:revision>
  <dcterms:created xsi:type="dcterms:W3CDTF">2022-02-10T09:02:00Z</dcterms:created>
  <dcterms:modified xsi:type="dcterms:W3CDTF">2023-06-28T11:41:00Z</dcterms:modified>
  <cp:category/>
</cp:coreProperties>
</file>