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</w:t>
      </w:r>
      <w:proofErr w:type="spellStart"/>
      <w:r w:rsidRPr="005307A3">
        <w:t>TestSIM</w:t>
      </w:r>
      <w:proofErr w:type="spellEnd"/>
      <w:r w:rsidRPr="005307A3">
        <w:t>)</w:t>
      </w:r>
      <w:bookmarkEnd w:id="0"/>
    </w:p>
    <w:p w14:paraId="173867EA" w14:textId="77777777" w:rsidR="00BF46E1" w:rsidRPr="005307A3" w:rsidRDefault="00BF46E1" w:rsidP="00BF46E1">
      <w:r w:rsidRPr="005307A3">
        <w:t xml:space="preserve">The </w:t>
      </w:r>
      <w:proofErr w:type="spellStart"/>
      <w:r w:rsidRPr="005307A3">
        <w:t>TestSIM</w:t>
      </w:r>
      <w:proofErr w:type="spellEnd"/>
      <w:r w:rsidRPr="005307A3">
        <w:t xml:space="preserve">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</w:t>
      </w:r>
      <w:proofErr w:type="spellStart"/>
      <w:r w:rsidRPr="005307A3">
        <w:t>MasterFile</w:t>
      </w:r>
      <w:proofErr w:type="spellEnd"/>
      <w:r w:rsidRPr="005307A3">
        <w:t xml:space="preserve">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"Get Response with Length 1B" on the </w:t>
      </w:r>
      <w:proofErr w:type="spellStart"/>
      <w:r w:rsidRPr="005307A3">
        <w:t>MasterFile</w:t>
      </w:r>
      <w:proofErr w:type="spellEnd"/>
      <w:r w:rsidRPr="005307A3">
        <w:t xml:space="preserve"> the </w:t>
      </w:r>
      <w:proofErr w:type="spellStart"/>
      <w:r w:rsidRPr="005307A3">
        <w:t>TestSIM</w:t>
      </w:r>
      <w:proofErr w:type="spellEnd"/>
      <w:r w:rsidRPr="005307A3">
        <w:t xml:space="preserve">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GSM"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"Select PLMN" the </w:t>
      </w:r>
      <w:proofErr w:type="spellStart"/>
      <w:r w:rsidRPr="005307A3">
        <w:t>TestSIM</w:t>
      </w:r>
      <w:proofErr w:type="spellEnd"/>
      <w:r w:rsidRPr="005307A3">
        <w:t xml:space="preserve">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</w:t>
      </w:r>
      <w:proofErr w:type="spellStart"/>
      <w:r w:rsidRPr="005307A3">
        <w:t>FF</w:t>
      </w:r>
      <w:proofErr w:type="spellEnd"/>
      <w:r w:rsidRPr="005307A3">
        <w:t xml:space="preserve">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proofErr w:type="spellStart"/>
            <w:r w:rsidRPr="005307A3">
              <w:t>PD_Pro_D</w:t>
            </w:r>
            <w:r w:rsidR="00D8286F">
              <w:t>w</w:t>
            </w:r>
            <w:r w:rsidRPr="005307A3">
              <w:t>nl</w:t>
            </w:r>
            <w:proofErr w:type="spellEnd"/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PD_Cmd_Res</w:t>
            </w:r>
            <w:proofErr w:type="spellEnd"/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PD_Get_Input</w:t>
            </w:r>
            <w:proofErr w:type="spellEnd"/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PD_More_Time</w:t>
            </w:r>
            <w:proofErr w:type="spellEnd"/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PD_Play_Tone</w:t>
            </w:r>
            <w:proofErr w:type="spellEnd"/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PD_Poll_interval</w:t>
            </w:r>
            <w:proofErr w:type="spellEnd"/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PD_Polling_Off</w:t>
            </w:r>
            <w:proofErr w:type="spellEnd"/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</w:t>
            </w:r>
            <w:proofErr w:type="spellEnd"/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PD_Select_Item</w:t>
            </w:r>
            <w:proofErr w:type="spellEnd"/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PD_Send_SMS</w:t>
            </w:r>
            <w:proofErr w:type="spellEnd"/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PD_Send_SS</w:t>
            </w:r>
            <w:proofErr w:type="spellEnd"/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PD_Send_USSD</w:t>
            </w:r>
            <w:proofErr w:type="spellEnd"/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PD_SetUp_Menu</w:t>
            </w:r>
            <w:proofErr w:type="spellEnd"/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PD_Setup_Evt_List</w:t>
            </w:r>
            <w:proofErr w:type="spellEnd"/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PD_MT_Call</w:t>
            </w:r>
            <w:proofErr w:type="spellEnd"/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PD_Call_Conn</w:t>
            </w:r>
            <w:proofErr w:type="spellEnd"/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PD_Call_Disc</w:t>
            </w:r>
            <w:proofErr w:type="spellEnd"/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PD_Loc_Status</w:t>
            </w:r>
            <w:proofErr w:type="spellEnd"/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PD_User_Act</w:t>
            </w:r>
            <w:proofErr w:type="spellEnd"/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PD_Idle_Scr_Avail</w:t>
            </w:r>
            <w:proofErr w:type="spellEnd"/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PD_Evt_Rdr_Status</w:t>
            </w:r>
            <w:proofErr w:type="spellEnd"/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PD_Lang_Select</w:t>
            </w:r>
            <w:proofErr w:type="spellEnd"/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Event:Access</w:t>
            </w:r>
            <w:proofErr w:type="spellEnd"/>
            <w:r w:rsidRPr="005307A3"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PD_Evt_ATC</w:t>
            </w:r>
            <w:proofErr w:type="spellEnd"/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PD_Evt_LC</w:t>
            </w:r>
            <w:proofErr w:type="spellEnd"/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PD_Evt_NSMC</w:t>
            </w:r>
            <w:proofErr w:type="spellEnd"/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PD_C_On</w:t>
            </w:r>
            <w:proofErr w:type="spellEnd"/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PD_C_Off</w:t>
            </w:r>
            <w:proofErr w:type="spellEnd"/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PD_Get_Rdr_Status</w:t>
            </w:r>
            <w:proofErr w:type="spellEnd"/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PD_Get_Rdr_Id</w:t>
            </w:r>
            <w:proofErr w:type="spellEnd"/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PD_Timer_Mgt_Start_Stop</w:t>
            </w:r>
            <w:proofErr w:type="spellEnd"/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PD_Timer_Val</w:t>
            </w:r>
            <w:proofErr w:type="spellEnd"/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PD_Provide_Local_D_Time</w:t>
            </w:r>
            <w:proofErr w:type="spellEnd"/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Get </w:t>
            </w:r>
            <w:proofErr w:type="spellStart"/>
            <w:r w:rsidRPr="005307A3"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PD_Stup_Id_Mod_Txt</w:t>
            </w:r>
            <w:proofErr w:type="spellEnd"/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PD_Run_AT</w:t>
            </w:r>
            <w:proofErr w:type="spellEnd"/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Set </w:t>
            </w:r>
            <w:proofErr w:type="spellStart"/>
            <w:r w:rsidRPr="005307A3"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PD_Send_DTMF</w:t>
            </w:r>
            <w:proofErr w:type="spellEnd"/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PD_Provide_Local_LS</w:t>
            </w:r>
            <w:proofErr w:type="spellEnd"/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PD_Provide_Local_TA</w:t>
            </w:r>
            <w:proofErr w:type="spellEnd"/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PD_Lang_Notif</w:t>
            </w:r>
            <w:proofErr w:type="spellEnd"/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PD_Launch_Brws</w:t>
            </w:r>
            <w:proofErr w:type="spellEnd"/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PD_Provide_Local_AT</w:t>
            </w:r>
            <w:proofErr w:type="spellEnd"/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PD_Softkey_Select_Item</w:t>
            </w:r>
            <w:proofErr w:type="spellEnd"/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PD_Softkey_SetUp</w:t>
            </w:r>
            <w:proofErr w:type="spellEnd"/>
            <w:r w:rsidRPr="005307A3">
              <w:t xml:space="preserve">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</w:t>
            </w:r>
            <w:proofErr w:type="spellEnd"/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PD_Close_Ch</w:t>
            </w:r>
            <w:proofErr w:type="spellEnd"/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PD_Rx_Data</w:t>
            </w:r>
            <w:proofErr w:type="spellEnd"/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PD_Send_Data</w:t>
            </w:r>
            <w:proofErr w:type="spellEnd"/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PD_Get_Ch_Status</w:t>
            </w:r>
            <w:proofErr w:type="spellEnd"/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PD_Serv_Search</w:t>
            </w:r>
            <w:proofErr w:type="spellEnd"/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PD_Get_Serv_Info</w:t>
            </w:r>
            <w:proofErr w:type="spellEnd"/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PD_Declare_Serv</w:t>
            </w:r>
            <w:proofErr w:type="spellEnd"/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PD_IrDA</w:t>
            </w:r>
            <w:proofErr w:type="spellEnd"/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</w:t>
            </w:r>
            <w:proofErr w:type="spellStart"/>
            <w:r w:rsidRPr="005307A3">
              <w:t>i.e</w:t>
            </w:r>
            <w:proofErr w:type="spellEnd"/>
            <w:r w:rsidRPr="005307A3"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PD_Type_ND</w:t>
            </w:r>
            <w:proofErr w:type="spellEnd"/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PD_Type_NK</w:t>
            </w:r>
            <w:proofErr w:type="spellEnd"/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PD_Screen_Siz</w:t>
            </w:r>
            <w:proofErr w:type="spellEnd"/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PD_Var_Font</w:t>
            </w:r>
            <w:proofErr w:type="spellEnd"/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PD_Txt_Wrap</w:t>
            </w:r>
            <w:proofErr w:type="spellEnd"/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PD_Txt_Scroll</w:t>
            </w:r>
            <w:proofErr w:type="spellEnd"/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</w:t>
            </w:r>
            <w:proofErr w:type="spellEnd"/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PD_TCP_UICC_ServerMode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PD_UDP_Terminal_ServerMode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Direct_Com_Channel</w:t>
            </w:r>
            <w:proofErr w:type="spellEnd"/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PD_Disp_Var_Timeout</w:t>
            </w:r>
            <w:proofErr w:type="spellEnd"/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PD_Get_Inkey_Help</w:t>
            </w:r>
            <w:proofErr w:type="spellEnd"/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PD_Get_Inkey_Var_Timeout</w:t>
            </w:r>
            <w:proofErr w:type="spellEnd"/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PD_Provide_Local_SV</w:t>
            </w:r>
            <w:proofErr w:type="spellEnd"/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PD_Provide_Local_SMC</w:t>
            </w:r>
            <w:proofErr w:type="spellEnd"/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PD_UTRAN_PS_Ext_Param</w:t>
            </w:r>
            <w:proofErr w:type="spellEnd"/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PD_Provide_Local_Batt</w:t>
            </w:r>
            <w:proofErr w:type="spellEnd"/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PD_M_T_Tones</w:t>
            </w:r>
            <w:proofErr w:type="spellEnd"/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PD_Xmedia_Call</w:t>
            </w:r>
            <w:proofErr w:type="spellEnd"/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PD_Toolkit_GBA</w:t>
            </w:r>
            <w:proofErr w:type="spellEnd"/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PD_Retrieve_MMS</w:t>
            </w:r>
            <w:proofErr w:type="spellEnd"/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PD_Submit_MMS</w:t>
            </w:r>
            <w:proofErr w:type="spellEnd"/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PD_Display_MMS</w:t>
            </w:r>
            <w:proofErr w:type="spellEnd"/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PD_Set_Frames</w:t>
            </w:r>
            <w:proofErr w:type="spellEnd"/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PD_Get_Frames_Stat</w:t>
            </w:r>
            <w:proofErr w:type="spellEnd"/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PD_MMS_Notification</w:t>
            </w:r>
            <w:proofErr w:type="spellEnd"/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PD_Geo_Loaction_Reporting</w:t>
            </w:r>
            <w:proofErr w:type="spellEnd"/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12747F">
              <w:t>PD_Browser_Stat</w:t>
            </w:r>
            <w:proofErr w:type="spellEnd"/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PD_Event_Frames</w:t>
            </w:r>
            <w:proofErr w:type="spellEnd"/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PD_RFU_Event_I</w:t>
            </w:r>
            <w:proofErr w:type="spellEnd"/>
            <w:r w:rsidRPr="005307A3">
              <w:t>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PD_Event_NW_Rejection</w:t>
            </w:r>
            <w:proofErr w:type="spellEnd"/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726460">
              <w:t>PD_Event_NW_Rejection_E_UTRAN</w:t>
            </w:r>
            <w:proofErr w:type="spellEnd"/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PD_Multiple_ACT</w:t>
            </w:r>
            <w:proofErr w:type="spellEnd"/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PD_Event_CSG_Cell_Selection</w:t>
            </w:r>
            <w:proofErr w:type="spellEnd"/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PD_Text_Attrib_Left</w:t>
            </w:r>
            <w:proofErr w:type="spellEnd"/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Alignment </w:t>
            </w:r>
            <w:proofErr w:type="spellStart"/>
            <w:r w:rsidRPr="005307A3">
              <w:t>center</w:t>
            </w:r>
            <w:proofErr w:type="spellEnd"/>
            <w:r w:rsidRPr="005307A3">
              <w:t xml:space="preserve">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PD_Text_Attrib_Right</w:t>
            </w:r>
            <w:proofErr w:type="spellEnd"/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PD_Text_Attrib_Normal</w:t>
            </w:r>
            <w:proofErr w:type="spellEnd"/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PD_Text_Attrib_Large</w:t>
            </w:r>
            <w:proofErr w:type="spellEnd"/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PD_Text_Attrib_Small</w:t>
            </w:r>
            <w:proofErr w:type="spellEnd"/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PD_Text_Attrib_Styl_Norm</w:t>
            </w:r>
            <w:proofErr w:type="spellEnd"/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PD_Text_Attrib_Styl_Italic</w:t>
            </w:r>
            <w:proofErr w:type="spellEnd"/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PD_Text_Attrib_Styl_Underl</w:t>
            </w:r>
            <w:proofErr w:type="spellEnd"/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PD_Text_Attrib_Styl_Strik</w:t>
            </w:r>
            <w:proofErr w:type="spellEnd"/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PD_Text_Attrib_Styl_Text_Fore</w:t>
            </w:r>
            <w:proofErr w:type="spellEnd"/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PD_Text_Attrib_Styl_Text_Back</w:t>
            </w:r>
            <w:proofErr w:type="spellEnd"/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PD_Provide_Local_WSID_WLAN</w:t>
            </w:r>
            <w:proofErr w:type="spellEnd"/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PD_Geo_Loaction_Request</w:t>
            </w:r>
            <w:proofErr w:type="spellEnd"/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  <w:r w:rsidRPr="005307A3">
              <w:t xml:space="preserve">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PS_CSG_Cell_Discovery</w:t>
            </w:r>
            <w:proofErr w:type="spellEnd"/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PD_Open_Channel_Conf_Parameters</w:t>
            </w:r>
            <w:proofErr w:type="spellEnd"/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PD_CAT_Modem_Interface</w:t>
            </w:r>
            <w:proofErr w:type="spellEnd"/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PD_Incoming_IMS_Data_Event</w:t>
            </w:r>
            <w:proofErr w:type="spellEnd"/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PD_IMS_Reg_Event</w:t>
            </w:r>
            <w:proofErr w:type="spellEnd"/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  <w:proofErr w:type="spellEnd"/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 xml:space="preserve">INFORMATION, H(e)NB surrounding </w:t>
            </w:r>
            <w:proofErr w:type="spellStart"/>
            <w:r w:rsidRPr="00B919BA">
              <w:t>macrocells</w:t>
            </w:r>
            <w:proofErr w:type="spellEnd"/>
            <w:r w:rsidRPr="00B919BA"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  <w:proofErr w:type="spellEnd"/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5307A3">
              <w:t>PD_Refresh_Enforcement_Policy</w:t>
            </w:r>
            <w:proofErr w:type="spellEnd"/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ProSe</w:t>
            </w:r>
            <w:proofErr w:type="spellEnd"/>
            <w:r w:rsidRPr="005307A3"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PD_ProSE</w:t>
            </w:r>
            <w:proofErr w:type="spellEnd"/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PD_WLAN_Access_St</w:t>
            </w:r>
            <w:proofErr w:type="spellEnd"/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PD_WLAN_Bearer</w:t>
            </w:r>
            <w:proofErr w:type="spellEnd"/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PD_Provide_Local_WLAN_ID</w:t>
            </w:r>
            <w:proofErr w:type="spellEnd"/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PD_URI_Send_Short_IMS</w:t>
            </w:r>
            <w:proofErr w:type="spellEnd"/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PD_IMS_URI_Setup_call</w:t>
            </w:r>
            <w:proofErr w:type="spellEnd"/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PD_Video_Media_USIM</w:t>
            </w:r>
            <w:proofErr w:type="spellEnd"/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PD_ </w:t>
            </w:r>
            <w:proofErr w:type="spellStart"/>
            <w:r w:rsidRPr="005307A3">
              <w:t>Provide_Local_EUTRAN_TA</w:t>
            </w:r>
            <w:proofErr w:type="spellEnd"/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PD_EUTRAN_Extended_Reject_Cause_Code</w:t>
            </w:r>
            <w:proofErr w:type="spellEnd"/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PD_Data_Connection_Status_Change_PDP</w:t>
            </w:r>
            <w:proofErr w:type="spellEnd"/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PD_Data_Connection_Status_Change_PDN</w:t>
            </w:r>
            <w:proofErr w:type="spellEnd"/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4DAD">
              <w:rPr>
                <w:rFonts w:ascii="Arial" w:hAnsi="Arial"/>
                <w:sz w:val="18"/>
              </w:rPr>
              <w:t>PD_PLI_Slice_Information</w:t>
            </w:r>
            <w:proofErr w:type="spellEnd"/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PD_CAG_feature</w:t>
            </w:r>
            <w:proofErr w:type="spellEnd"/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7BE7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598DD989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B69EE67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363FDFB0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6D21FF05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0304EE0E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1520" w14:textId="1B8D9FAC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341D99FB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7F7D">
              <w:rPr>
                <w:rFonts w:ascii="Arial" w:hAnsi="Arial"/>
                <w:sz w:val="18"/>
              </w:rPr>
              <w:t>PD_Provide_Local_</w:t>
            </w:r>
            <w:r>
              <w:rPr>
                <w:rFonts w:ascii="Arial" w:hAnsi="Arial"/>
                <w:sz w:val="18"/>
              </w:rPr>
              <w:t>NR</w:t>
            </w:r>
            <w:r w:rsidRPr="00467F7D">
              <w:rPr>
                <w:rFonts w:ascii="Arial" w:hAnsi="Arial"/>
                <w:sz w:val="18"/>
              </w:rPr>
              <w:t>_TA</w:t>
            </w:r>
            <w:proofErr w:type="spellEnd"/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O_Detach_Rdr</w:t>
            </w:r>
            <w:proofErr w:type="spellEnd"/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O_Run_At</w:t>
            </w:r>
            <w:proofErr w:type="spellEnd"/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O_Scr_Resiz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pc_BIP_eFDD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pc_BIP_eTDD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</w:t>
            </w:r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 (O_TAT_AL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O_Help</w:t>
            </w:r>
            <w:proofErr w:type="spellEnd"/>
            <w:r w:rsidRPr="005307A3">
              <w:rPr>
                <w:rFonts w:cs="Arial"/>
                <w:szCs w:val="18"/>
              </w:rPr>
              <w:t xml:space="preserve"> AND ((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>) OR (</w:t>
            </w:r>
            <w:proofErr w:type="spellStart"/>
            <w:r w:rsidRPr="005307A3">
              <w:rPr>
                <w:rFonts w:cs="Arial"/>
                <w:szCs w:val="18"/>
              </w:rPr>
              <w:t>O_Imm_Resp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>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O_Batt</w:t>
            </w:r>
            <w:proofErr w:type="spellEnd"/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O_Xmedia_Call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O_M_T_Tones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O_GPRS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  <w:r w:rsidRPr="005307A3">
              <w:rPr>
                <w:rFonts w:cs="Arial"/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O_UTRAN_PS_Ext_Param</w:t>
            </w:r>
            <w:proofErr w:type="spellEnd"/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O_Terminal_Applications</w:t>
            </w:r>
            <w:proofErr w:type="spellEnd"/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O_TCP_UICC_ServerMode</w:t>
            </w:r>
            <w:proofErr w:type="spellEnd"/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O_UDP_Terminal_ServerMode</w:t>
            </w:r>
            <w:proofErr w:type="spellEnd"/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O_Geo_Location_Discovery</w:t>
            </w:r>
            <w:proofErr w:type="spellEnd"/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O_Toolkit_GBA</w:t>
            </w:r>
            <w:proofErr w:type="spellEnd"/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O_Lang_Select</w:t>
            </w:r>
            <w:proofErr w:type="spellEnd"/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O_USSD_Data_DL</w:t>
            </w:r>
            <w:proofErr w:type="spellEnd"/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6824677A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proofErr w:type="spellStart"/>
            <w:r w:rsidRPr="005307A3">
              <w:t>O_Event_CSG_Cell_Selection</w:t>
            </w:r>
            <w:proofErr w:type="spellEnd"/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 xml:space="preserve">-- </w:t>
            </w:r>
            <w:proofErr w:type="spellStart"/>
            <w:r w:rsidRPr="005307A3">
              <w:rPr>
                <w:rFonts w:ascii="Arial" w:hAnsi="Arial"/>
                <w:sz w:val="18"/>
              </w:rPr>
              <w:t>O_CSG_Cell_Discovery</w:t>
            </w:r>
            <w:proofErr w:type="spellEnd"/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O_Direct_Com_Channel</w:t>
            </w:r>
            <w:proofErr w:type="spellEnd"/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O_CAT_Modem_Interface</w:t>
            </w:r>
            <w:proofErr w:type="spellEnd"/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O_Event_Incoming_IMS_Data</w:t>
            </w:r>
            <w:proofErr w:type="spellEnd"/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O_Event_IMS_Registration</w:t>
            </w:r>
            <w:proofErr w:type="spellEnd"/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52EA9511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  <w:r w:rsidRPr="005307A3">
              <w:rPr>
                <w:rFonts w:cs="Arial"/>
                <w:szCs w:val="18"/>
              </w:rPr>
              <w:t xml:space="preserve">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O_Provide_Local_LS</w:t>
            </w:r>
            <w:proofErr w:type="spellEnd"/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O_Lang_Notif</w:t>
            </w:r>
            <w:proofErr w:type="spellEnd"/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O_Refresh_AlphaIdentifier</w:t>
            </w:r>
            <w:proofErr w:type="spellEnd"/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O_ProSE</w:t>
            </w:r>
            <w:proofErr w:type="spellEnd"/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O_WLAN_Access_Status</w:t>
            </w:r>
            <w:proofErr w:type="spellEnd"/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O_WLAN_Bearer</w:t>
            </w:r>
            <w:proofErr w:type="spellEnd"/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</w:t>
            </w:r>
            <w:proofErr w:type="spellStart"/>
            <w:r w:rsidRPr="005307A3">
              <w:t>IP_without_MSISDN</w:t>
            </w:r>
            <w:proofErr w:type="spellEnd"/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proofErr w:type="spellStart"/>
            <w:r w:rsidRPr="00BB7CB5">
              <w:t>O_AddInfo_SS</w:t>
            </w:r>
            <w:proofErr w:type="spellEnd"/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lang w:eastAsia="zh-CN"/>
              </w:rPr>
              <w:t>pc_CAG</w:t>
            </w:r>
            <w:proofErr w:type="spellEnd"/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 of 27.22.4.13.1 SET UP CALL, </w:t>
            </w:r>
            <w:proofErr w:type="spellStart"/>
            <w:r w:rsidRPr="005307A3">
              <w:rPr>
                <w:sz w:val="16"/>
                <w:szCs w:val="16"/>
              </w:rPr>
              <w:t>seq</w:t>
            </w:r>
            <w:proofErr w:type="spellEnd"/>
            <w:r w:rsidRPr="005307A3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Correction of 'Precedence </w:t>
            </w:r>
            <w:proofErr w:type="spellStart"/>
            <w:r w:rsidRPr="005307A3">
              <w:rPr>
                <w:sz w:val="16"/>
                <w:szCs w:val="16"/>
              </w:rPr>
              <w:t>class'</w:t>
            </w:r>
            <w:proofErr w:type="spellEnd"/>
            <w:r w:rsidRPr="005307A3">
              <w:rPr>
                <w:sz w:val="16"/>
                <w:szCs w:val="16"/>
              </w:rPr>
              <w:t xml:space="preserve">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display tests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expected Terminal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Reponse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information of test case 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5D45B7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UICC interface in PSM &amp;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implemenation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change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Remove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ambiquity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Registration_Reject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5307A3">
              <w:rPr>
                <w:rFonts w:cs="Arial"/>
                <w:sz w:val="16"/>
                <w:szCs w:val="16"/>
              </w:rPr>
              <w:t>TestCase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on TC 27.22.4.7.5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Seqence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a Expected sequence of TC 27.22.4.26-LAUNCH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BROSWER,only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27.22.14.1 </w:t>
            </w:r>
            <w:proofErr w:type="spellStart"/>
            <w:r>
              <w:rPr>
                <w:rFonts w:cs="Arial"/>
                <w:sz w:val="16"/>
                <w:szCs w:val="16"/>
              </w:rPr>
              <w:t>Seqs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rFonts w:cs="Arial"/>
                <w:sz w:val="16"/>
                <w:szCs w:val="16"/>
              </w:rPr>
              <w:t>SoR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7.2) and 27.22.5.3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Modification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Correction to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Test case for Event </w:t>
            </w:r>
            <w:proofErr w:type="spellStart"/>
            <w:r>
              <w:rPr>
                <w:rFonts w:cs="Arial"/>
                <w:sz w:val="16"/>
                <w:szCs w:val="16"/>
              </w:rPr>
              <w:t>Dowload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</w:tbl>
    <w:p w14:paraId="100E29E9" w14:textId="77777777" w:rsidR="00BF46E1" w:rsidRPr="0041528A" w:rsidRDefault="00BF46E1"/>
    <w:sectPr w:rsidR="00BF46E1" w:rsidRPr="0041528A" w:rsidSect="003A287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36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5B1F7" w14:textId="77777777" w:rsidR="003A287E" w:rsidRDefault="003A287E">
      <w:r>
        <w:separator/>
      </w:r>
    </w:p>
  </w:endnote>
  <w:endnote w:type="continuationSeparator" w:id="0">
    <w:p w14:paraId="7C2D2ADD" w14:textId="77777777" w:rsidR="003A287E" w:rsidRDefault="003A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4B966" w14:textId="77777777" w:rsidR="005D45B7" w:rsidRDefault="005D45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31F905A6" w:rsidR="00597B11" w:rsidRDefault="005D45B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9F05" w14:textId="77777777" w:rsidR="005D45B7" w:rsidRDefault="005D45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DC22" w14:textId="77777777" w:rsidR="003A287E" w:rsidRDefault="003A287E">
      <w:r>
        <w:separator/>
      </w:r>
    </w:p>
  </w:footnote>
  <w:footnote w:type="continuationSeparator" w:id="0">
    <w:p w14:paraId="20EEBDC6" w14:textId="77777777" w:rsidR="003A287E" w:rsidRDefault="003A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65A3D" w14:textId="77777777" w:rsidR="005D45B7" w:rsidRDefault="005D45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1BD1BB3B" w:rsidR="00597B11" w:rsidRDefault="005D45B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V17.2.0 (2024-03)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5CAEDDF9" w:rsidR="00597B11" w:rsidRDefault="005D45B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4B894" w14:textId="77777777" w:rsidR="005D45B7" w:rsidRDefault="005D45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58AB"/>
    <w:rsid w:val="000F021F"/>
    <w:rsid w:val="000F06BA"/>
    <w:rsid w:val="00124119"/>
    <w:rsid w:val="00133525"/>
    <w:rsid w:val="00134D55"/>
    <w:rsid w:val="001605B9"/>
    <w:rsid w:val="00166206"/>
    <w:rsid w:val="00195D76"/>
    <w:rsid w:val="001A4C42"/>
    <w:rsid w:val="001A7420"/>
    <w:rsid w:val="001B6637"/>
    <w:rsid w:val="001C21C3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7E8E"/>
    <w:rsid w:val="00465515"/>
    <w:rsid w:val="00470323"/>
    <w:rsid w:val="004B4E23"/>
    <w:rsid w:val="004D3578"/>
    <w:rsid w:val="004D7F90"/>
    <w:rsid w:val="004E06F2"/>
    <w:rsid w:val="004E213A"/>
    <w:rsid w:val="004E6566"/>
    <w:rsid w:val="004F0988"/>
    <w:rsid w:val="004F3340"/>
    <w:rsid w:val="00506B0D"/>
    <w:rsid w:val="005200D3"/>
    <w:rsid w:val="00520F87"/>
    <w:rsid w:val="00522560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14FD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B30D0"/>
    <w:rsid w:val="006B6724"/>
    <w:rsid w:val="006C3D95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B4EEA"/>
    <w:rsid w:val="00AC2462"/>
    <w:rsid w:val="00AC37F1"/>
    <w:rsid w:val="00AC4D4E"/>
    <w:rsid w:val="00AC5A70"/>
    <w:rsid w:val="00AC6BC6"/>
    <w:rsid w:val="00AD2C23"/>
    <w:rsid w:val="00AD71EA"/>
    <w:rsid w:val="00AE65E2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8286F"/>
    <w:rsid w:val="00D87E00"/>
    <w:rsid w:val="00D9134D"/>
    <w:rsid w:val="00DA1565"/>
    <w:rsid w:val="00DA1F84"/>
    <w:rsid w:val="00DA7A03"/>
    <w:rsid w:val="00DB1818"/>
    <w:rsid w:val="00DB2ECE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E7"/>
    <w:rsid w:val="00E44582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25</Pages>
  <Words>13073</Words>
  <Characters>74518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87417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31.102_CR1004_(Rel-17)_TEI17</cp:lastModifiedBy>
  <cp:revision>17</cp:revision>
  <cp:lastPrinted>2019-02-25T14:05:00Z</cp:lastPrinted>
  <dcterms:created xsi:type="dcterms:W3CDTF">2023-09-25T10:14:00Z</dcterms:created>
  <dcterms:modified xsi:type="dcterms:W3CDTF">2024-04-03T19:06:00Z</dcterms:modified>
</cp:coreProperties>
</file>