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3D9B040B" w14:textId="77777777" w:rsidR="00577279" w:rsidRPr="00034433" w:rsidRDefault="00577279" w:rsidP="00577279">
      <w:pPr>
        <w:rPr>
          <w:lang w:eastAsia="zh-CN"/>
        </w:rPr>
      </w:pPr>
      <w:r w:rsidRPr="001D1909">
        <w:lastRenderedPageBreak/>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B03073">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59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5F5C" w14:textId="77777777" w:rsidR="00B03073" w:rsidRDefault="00B03073">
      <w:r>
        <w:separator/>
      </w:r>
    </w:p>
  </w:endnote>
  <w:endnote w:type="continuationSeparator" w:id="0">
    <w:p w14:paraId="50C43C2C" w14:textId="77777777" w:rsidR="00B03073" w:rsidRDefault="00B0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5103" w14:textId="77777777" w:rsidR="002E585A" w:rsidRDefault="002E5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77055D6" w:rsidR="00597B11" w:rsidRDefault="002E585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07CE6" w14:textId="77777777" w:rsidR="002E585A" w:rsidRDefault="002E5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0FE3" w14:textId="77777777" w:rsidR="00B03073" w:rsidRDefault="00B03073">
      <w:r>
        <w:separator/>
      </w:r>
    </w:p>
  </w:footnote>
  <w:footnote w:type="continuationSeparator" w:id="0">
    <w:p w14:paraId="015907F5" w14:textId="77777777" w:rsidR="00B03073" w:rsidRDefault="00B0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5C5" w14:textId="77777777" w:rsidR="002E585A" w:rsidRDefault="002E5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8084D15" w:rsidR="00597B11" w:rsidRDefault="002E585A">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CD36291" w:rsidR="00597B11" w:rsidRDefault="002E585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42300" w14:textId="77777777" w:rsidR="002E585A" w:rsidRDefault="002E5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2E585A"/>
    <w:rsid w:val="0030136E"/>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7279"/>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184</Pages>
  <Words>44642</Words>
  <Characters>254466</Characters>
  <Application>Microsoft Office Word</Application>
  <DocSecurity>0</DocSecurity>
  <Lines>2120</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8</cp:revision>
  <cp:lastPrinted>2019-02-25T14:05:00Z</cp:lastPrinted>
  <dcterms:created xsi:type="dcterms:W3CDTF">2023-09-25T09:55:00Z</dcterms:created>
  <dcterms:modified xsi:type="dcterms:W3CDTF">2024-04-03T19:04:00Z</dcterms:modified>
</cp:coreProperties>
</file>