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0B6AC7F"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F817D2">
              <w:rPr>
                <w:lang w:val="en-US"/>
              </w:rPr>
              <w:t>10</w:t>
            </w:r>
            <w:r w:rsidRPr="0009205F">
              <w:rPr>
                <w:lang w:val="en-US"/>
              </w:rPr>
              <w:t xml:space="preserve">.0 </w:t>
            </w:r>
            <w:r w:rsidRPr="0009205F">
              <w:rPr>
                <w:sz w:val="32"/>
                <w:lang w:val="en-US"/>
              </w:rPr>
              <w:t>(20</w:t>
            </w:r>
            <w:r>
              <w:rPr>
                <w:sz w:val="32"/>
                <w:lang w:val="en-US"/>
              </w:rPr>
              <w:t>2</w:t>
            </w:r>
            <w:r w:rsidR="00F817D2">
              <w:rPr>
                <w:sz w:val="32"/>
                <w:lang w:val="en-US"/>
              </w:rPr>
              <w:t>4</w:t>
            </w:r>
            <w:r w:rsidRPr="0009205F">
              <w:rPr>
                <w:sz w:val="32"/>
                <w:lang w:val="en-US"/>
              </w:rPr>
              <w:t>-</w:t>
            </w:r>
            <w:r w:rsidR="00A311BA">
              <w:rPr>
                <w:sz w:val="32"/>
                <w:lang w:val="en-US"/>
              </w:rPr>
              <w:t>0</w:t>
            </w:r>
            <w:r w:rsidR="00F817D2">
              <w:rPr>
                <w:sz w:val="32"/>
                <w:lang w:val="en-US"/>
              </w:rPr>
              <w:t>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7.5pt;height:74.2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E833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475850BC"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CD4942">
              <w:rPr>
                <w:noProof/>
                <w:sz w:val="18"/>
              </w:rPr>
              <w:t>4</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25266782" w14:textId="2D998156" w:rsidR="00CD4942" w:rsidRDefault="00E1780A">
      <w:pPr>
        <w:pStyle w:val="TOC1"/>
        <w:rPr>
          <w:rFonts w:ascii="Calibri" w:eastAsia="DengXian" w:hAnsi="Calibri"/>
          <w:noProof/>
          <w:kern w:val="2"/>
          <w:szCs w:val="22"/>
          <w:lang w:eastAsia="en-GB"/>
        </w:rPr>
      </w:pPr>
      <w:r>
        <w:fldChar w:fldCharType="begin" w:fldLock="1"/>
      </w:r>
      <w:r>
        <w:instrText xml:space="preserve"> TOC \o "1-9" </w:instrText>
      </w:r>
      <w:r>
        <w:fldChar w:fldCharType="separate"/>
      </w:r>
      <w:r w:rsidR="00CD4942">
        <w:rPr>
          <w:noProof/>
        </w:rPr>
        <w:t>Foreword</w:t>
      </w:r>
      <w:r w:rsidR="00CD4942">
        <w:rPr>
          <w:noProof/>
        </w:rPr>
        <w:tab/>
      </w:r>
      <w:r w:rsidR="00CD4942">
        <w:rPr>
          <w:noProof/>
        </w:rPr>
        <w:fldChar w:fldCharType="begin" w:fldLock="1"/>
      </w:r>
      <w:r w:rsidR="00CD4942">
        <w:rPr>
          <w:noProof/>
        </w:rPr>
        <w:instrText xml:space="preserve"> PAGEREF _Toc161904987 \h </w:instrText>
      </w:r>
      <w:r w:rsidR="00CD4942">
        <w:rPr>
          <w:noProof/>
        </w:rPr>
      </w:r>
      <w:r w:rsidR="00CD4942">
        <w:rPr>
          <w:noProof/>
        </w:rPr>
        <w:fldChar w:fldCharType="separate"/>
      </w:r>
      <w:r w:rsidR="00CD4942">
        <w:rPr>
          <w:noProof/>
        </w:rPr>
        <w:t>7</w:t>
      </w:r>
      <w:r w:rsidR="00CD4942">
        <w:rPr>
          <w:noProof/>
        </w:rPr>
        <w:fldChar w:fldCharType="end"/>
      </w:r>
    </w:p>
    <w:p w14:paraId="4D5DA3D1" w14:textId="5743FAA0" w:rsidR="00CD4942" w:rsidRDefault="00CD4942">
      <w:pPr>
        <w:pStyle w:val="TOC1"/>
        <w:rPr>
          <w:rFonts w:ascii="Calibri" w:eastAsia="DengXian" w:hAnsi="Calibri"/>
          <w:noProof/>
          <w:kern w:val="2"/>
          <w:szCs w:val="22"/>
          <w:lang w:eastAsia="en-GB"/>
        </w:rPr>
      </w:pPr>
      <w:r>
        <w:rPr>
          <w:noProof/>
        </w:rPr>
        <w:t>1</w:t>
      </w:r>
      <w:r>
        <w:rPr>
          <w:rFonts w:ascii="Calibri" w:eastAsia="DengXian" w:hAnsi="Calibri"/>
          <w:noProof/>
          <w:kern w:val="2"/>
          <w:szCs w:val="22"/>
          <w:lang w:eastAsia="en-GB"/>
        </w:rPr>
        <w:tab/>
      </w:r>
      <w:r>
        <w:rPr>
          <w:noProof/>
        </w:rPr>
        <w:t>Scope</w:t>
      </w:r>
      <w:r>
        <w:rPr>
          <w:noProof/>
        </w:rPr>
        <w:tab/>
      </w:r>
      <w:r>
        <w:rPr>
          <w:noProof/>
        </w:rPr>
        <w:fldChar w:fldCharType="begin" w:fldLock="1"/>
      </w:r>
      <w:r>
        <w:rPr>
          <w:noProof/>
        </w:rPr>
        <w:instrText xml:space="preserve"> PAGEREF _Toc161904988 \h </w:instrText>
      </w:r>
      <w:r>
        <w:rPr>
          <w:noProof/>
        </w:rPr>
      </w:r>
      <w:r>
        <w:rPr>
          <w:noProof/>
        </w:rPr>
        <w:fldChar w:fldCharType="separate"/>
      </w:r>
      <w:r>
        <w:rPr>
          <w:noProof/>
        </w:rPr>
        <w:t>8</w:t>
      </w:r>
      <w:r>
        <w:rPr>
          <w:noProof/>
        </w:rPr>
        <w:fldChar w:fldCharType="end"/>
      </w:r>
    </w:p>
    <w:p w14:paraId="1C626E9B" w14:textId="30161C0B" w:rsidR="00CD4942" w:rsidRDefault="00CD4942">
      <w:pPr>
        <w:pStyle w:val="TOC1"/>
        <w:rPr>
          <w:rFonts w:ascii="Calibri" w:eastAsia="DengXian" w:hAnsi="Calibri"/>
          <w:noProof/>
          <w:kern w:val="2"/>
          <w:szCs w:val="22"/>
          <w:lang w:eastAsia="en-GB"/>
        </w:rPr>
      </w:pPr>
      <w:r>
        <w:rPr>
          <w:noProof/>
        </w:rPr>
        <w:t>2</w:t>
      </w:r>
      <w:r>
        <w:rPr>
          <w:rFonts w:ascii="Calibri" w:eastAsia="DengXian"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_Toc161904989 \h </w:instrText>
      </w:r>
      <w:r>
        <w:rPr>
          <w:noProof/>
        </w:rPr>
      </w:r>
      <w:r>
        <w:rPr>
          <w:noProof/>
        </w:rPr>
        <w:fldChar w:fldCharType="separate"/>
      </w:r>
      <w:r>
        <w:rPr>
          <w:noProof/>
        </w:rPr>
        <w:t>8</w:t>
      </w:r>
      <w:r>
        <w:rPr>
          <w:noProof/>
        </w:rPr>
        <w:fldChar w:fldCharType="end"/>
      </w:r>
    </w:p>
    <w:p w14:paraId="0739F672" w14:textId="708ED304" w:rsidR="00CD4942" w:rsidRDefault="00CD4942">
      <w:pPr>
        <w:pStyle w:val="TOC1"/>
        <w:rPr>
          <w:rFonts w:ascii="Calibri" w:eastAsia="DengXian" w:hAnsi="Calibri"/>
          <w:noProof/>
          <w:kern w:val="2"/>
          <w:szCs w:val="22"/>
          <w:lang w:eastAsia="en-GB"/>
        </w:rPr>
      </w:pPr>
      <w:r>
        <w:rPr>
          <w:noProof/>
        </w:rPr>
        <w:t>3</w:t>
      </w:r>
      <w:r>
        <w:rPr>
          <w:rFonts w:ascii="Calibri" w:eastAsia="DengXian" w:hAnsi="Calibri"/>
          <w:noProof/>
          <w:kern w:val="2"/>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_Toc161904990 \h </w:instrText>
      </w:r>
      <w:r>
        <w:rPr>
          <w:noProof/>
        </w:rPr>
      </w:r>
      <w:r>
        <w:rPr>
          <w:noProof/>
        </w:rPr>
        <w:fldChar w:fldCharType="separate"/>
      </w:r>
      <w:r>
        <w:rPr>
          <w:noProof/>
        </w:rPr>
        <w:t>9</w:t>
      </w:r>
      <w:r>
        <w:rPr>
          <w:noProof/>
        </w:rPr>
        <w:fldChar w:fldCharType="end"/>
      </w:r>
    </w:p>
    <w:p w14:paraId="55B0277D" w14:textId="0E16D55A" w:rsidR="00CD4942" w:rsidRDefault="00CD4942">
      <w:pPr>
        <w:pStyle w:val="TOC2"/>
        <w:rPr>
          <w:rFonts w:ascii="Calibri" w:eastAsia="DengXian" w:hAnsi="Calibri"/>
          <w:noProof/>
          <w:kern w:val="2"/>
          <w:sz w:val="22"/>
          <w:szCs w:val="22"/>
          <w:lang w:eastAsia="en-GB"/>
        </w:rPr>
      </w:pPr>
      <w:r>
        <w:rPr>
          <w:noProof/>
        </w:rPr>
        <w:t>3.1</w:t>
      </w:r>
      <w:r>
        <w:rPr>
          <w:rFonts w:ascii="Calibri" w:eastAsia="DengXi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_Toc161904991 \h </w:instrText>
      </w:r>
      <w:r>
        <w:rPr>
          <w:noProof/>
        </w:rPr>
      </w:r>
      <w:r>
        <w:rPr>
          <w:noProof/>
        </w:rPr>
        <w:fldChar w:fldCharType="separate"/>
      </w:r>
      <w:r>
        <w:rPr>
          <w:noProof/>
        </w:rPr>
        <w:t>9</w:t>
      </w:r>
      <w:r>
        <w:rPr>
          <w:noProof/>
        </w:rPr>
        <w:fldChar w:fldCharType="end"/>
      </w:r>
    </w:p>
    <w:p w14:paraId="61E7C977" w14:textId="6D4BAE45" w:rsidR="00CD4942" w:rsidRDefault="00CD4942">
      <w:pPr>
        <w:pStyle w:val="TOC2"/>
        <w:rPr>
          <w:rFonts w:ascii="Calibri" w:eastAsia="DengXian" w:hAnsi="Calibri"/>
          <w:noProof/>
          <w:kern w:val="2"/>
          <w:sz w:val="22"/>
          <w:szCs w:val="22"/>
          <w:lang w:eastAsia="en-GB"/>
        </w:rPr>
      </w:pPr>
      <w:r>
        <w:rPr>
          <w:noProof/>
        </w:rPr>
        <w:t>3.2</w:t>
      </w:r>
      <w:r>
        <w:rPr>
          <w:rFonts w:ascii="Calibri" w:eastAsia="DengXi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_Toc161904992 \h </w:instrText>
      </w:r>
      <w:r>
        <w:rPr>
          <w:noProof/>
        </w:rPr>
      </w:r>
      <w:r>
        <w:rPr>
          <w:noProof/>
        </w:rPr>
        <w:fldChar w:fldCharType="separate"/>
      </w:r>
      <w:r>
        <w:rPr>
          <w:noProof/>
        </w:rPr>
        <w:t>9</w:t>
      </w:r>
      <w:r>
        <w:rPr>
          <w:noProof/>
        </w:rPr>
        <w:fldChar w:fldCharType="end"/>
      </w:r>
    </w:p>
    <w:p w14:paraId="1428B905" w14:textId="2282CCF4" w:rsidR="00CD4942" w:rsidRDefault="00CD4942">
      <w:pPr>
        <w:pStyle w:val="TOC1"/>
        <w:rPr>
          <w:rFonts w:ascii="Calibri" w:eastAsia="DengXian" w:hAnsi="Calibri"/>
          <w:noProof/>
          <w:kern w:val="2"/>
          <w:szCs w:val="22"/>
          <w:lang w:eastAsia="en-GB"/>
        </w:rPr>
      </w:pPr>
      <w:r>
        <w:rPr>
          <w:noProof/>
        </w:rPr>
        <w:t>4</w:t>
      </w:r>
      <w:r>
        <w:rPr>
          <w:rFonts w:ascii="Calibri" w:eastAsia="DengXian" w:hAnsi="Calibri"/>
          <w:noProof/>
          <w:kern w:val="2"/>
          <w:szCs w:val="22"/>
          <w:lang w:eastAsia="en-GB"/>
        </w:rPr>
        <w:tab/>
      </w:r>
      <w:r>
        <w:rPr>
          <w:noProof/>
        </w:rPr>
        <w:t>Overview</w:t>
      </w:r>
      <w:r>
        <w:rPr>
          <w:noProof/>
        </w:rPr>
        <w:tab/>
      </w:r>
      <w:r>
        <w:rPr>
          <w:noProof/>
        </w:rPr>
        <w:fldChar w:fldCharType="begin" w:fldLock="1"/>
      </w:r>
      <w:r>
        <w:rPr>
          <w:noProof/>
        </w:rPr>
        <w:instrText xml:space="preserve"> PAGEREF _Toc161904993 \h </w:instrText>
      </w:r>
      <w:r>
        <w:rPr>
          <w:noProof/>
        </w:rPr>
      </w:r>
      <w:r>
        <w:rPr>
          <w:noProof/>
        </w:rPr>
        <w:fldChar w:fldCharType="separate"/>
      </w:r>
      <w:r>
        <w:rPr>
          <w:noProof/>
        </w:rPr>
        <w:t>9</w:t>
      </w:r>
      <w:r>
        <w:rPr>
          <w:noProof/>
        </w:rPr>
        <w:fldChar w:fldCharType="end"/>
      </w:r>
    </w:p>
    <w:p w14:paraId="794E9FAC" w14:textId="5590E246" w:rsidR="00CD4942" w:rsidRDefault="00CD4942">
      <w:pPr>
        <w:pStyle w:val="TOC1"/>
        <w:rPr>
          <w:rFonts w:ascii="Calibri" w:eastAsia="DengXian" w:hAnsi="Calibri"/>
          <w:noProof/>
          <w:kern w:val="2"/>
          <w:szCs w:val="22"/>
          <w:lang w:eastAsia="en-GB"/>
        </w:rPr>
      </w:pPr>
      <w:r>
        <w:rPr>
          <w:noProof/>
        </w:rPr>
        <w:t>5</w:t>
      </w:r>
      <w:r>
        <w:rPr>
          <w:rFonts w:ascii="Calibri" w:eastAsia="DengXian" w:hAnsi="Calibri"/>
          <w:noProof/>
          <w:kern w:val="2"/>
          <w:szCs w:val="22"/>
          <w:lang w:eastAsia="en-GB"/>
        </w:rPr>
        <w:tab/>
      </w:r>
      <w:r>
        <w:rPr>
          <w:noProof/>
        </w:rPr>
        <w:t>Services Offered by the LMF</w:t>
      </w:r>
      <w:r>
        <w:rPr>
          <w:noProof/>
        </w:rPr>
        <w:tab/>
      </w:r>
      <w:r>
        <w:rPr>
          <w:noProof/>
        </w:rPr>
        <w:fldChar w:fldCharType="begin" w:fldLock="1"/>
      </w:r>
      <w:r>
        <w:rPr>
          <w:noProof/>
        </w:rPr>
        <w:instrText xml:space="preserve"> PAGEREF _Toc161904994 \h </w:instrText>
      </w:r>
      <w:r>
        <w:rPr>
          <w:noProof/>
        </w:rPr>
      </w:r>
      <w:r>
        <w:rPr>
          <w:noProof/>
        </w:rPr>
        <w:fldChar w:fldCharType="separate"/>
      </w:r>
      <w:r>
        <w:rPr>
          <w:noProof/>
        </w:rPr>
        <w:t>10</w:t>
      </w:r>
      <w:r>
        <w:rPr>
          <w:noProof/>
        </w:rPr>
        <w:fldChar w:fldCharType="end"/>
      </w:r>
    </w:p>
    <w:p w14:paraId="585085CA" w14:textId="0215E73A" w:rsidR="00CD4942" w:rsidRDefault="00CD4942">
      <w:pPr>
        <w:pStyle w:val="TOC2"/>
        <w:rPr>
          <w:rFonts w:ascii="Calibri" w:eastAsia="DengXian" w:hAnsi="Calibri"/>
          <w:noProof/>
          <w:kern w:val="2"/>
          <w:sz w:val="22"/>
          <w:szCs w:val="22"/>
          <w:lang w:eastAsia="en-GB"/>
        </w:rPr>
      </w:pPr>
      <w:r w:rsidRPr="00B30C86">
        <w:rPr>
          <w:noProof/>
          <w:lang w:val="en-US"/>
        </w:rPr>
        <w:t>5.1</w:t>
      </w:r>
      <w:r>
        <w:rPr>
          <w:rFonts w:ascii="Calibri" w:eastAsia="DengXian" w:hAnsi="Calibri"/>
          <w:noProof/>
          <w:kern w:val="2"/>
          <w:sz w:val="22"/>
          <w:szCs w:val="22"/>
          <w:lang w:eastAsia="en-GB"/>
        </w:rPr>
        <w:tab/>
      </w:r>
      <w:r w:rsidRPr="00B30C86">
        <w:rPr>
          <w:noProof/>
          <w:lang w:val="en-US"/>
        </w:rPr>
        <w:t>Introduction</w:t>
      </w:r>
      <w:r>
        <w:rPr>
          <w:noProof/>
        </w:rPr>
        <w:tab/>
      </w:r>
      <w:r>
        <w:rPr>
          <w:noProof/>
        </w:rPr>
        <w:fldChar w:fldCharType="begin" w:fldLock="1"/>
      </w:r>
      <w:r>
        <w:rPr>
          <w:noProof/>
        </w:rPr>
        <w:instrText xml:space="preserve"> PAGEREF _Toc161904995 \h </w:instrText>
      </w:r>
      <w:r>
        <w:rPr>
          <w:noProof/>
        </w:rPr>
      </w:r>
      <w:r>
        <w:rPr>
          <w:noProof/>
        </w:rPr>
        <w:fldChar w:fldCharType="separate"/>
      </w:r>
      <w:r>
        <w:rPr>
          <w:noProof/>
        </w:rPr>
        <w:t>10</w:t>
      </w:r>
      <w:r>
        <w:rPr>
          <w:noProof/>
        </w:rPr>
        <w:fldChar w:fldCharType="end"/>
      </w:r>
    </w:p>
    <w:p w14:paraId="24297D69" w14:textId="4EB5BA9D" w:rsidR="00CD4942" w:rsidRDefault="00CD4942">
      <w:pPr>
        <w:pStyle w:val="TOC2"/>
        <w:rPr>
          <w:rFonts w:ascii="Calibri" w:eastAsia="DengXian" w:hAnsi="Calibri"/>
          <w:noProof/>
          <w:kern w:val="2"/>
          <w:sz w:val="22"/>
          <w:szCs w:val="22"/>
          <w:lang w:eastAsia="en-GB"/>
        </w:rPr>
      </w:pPr>
      <w:r>
        <w:rPr>
          <w:noProof/>
        </w:rPr>
        <w:t>5.2</w:t>
      </w:r>
      <w:r>
        <w:rPr>
          <w:rFonts w:ascii="Calibri" w:eastAsia="DengXian" w:hAnsi="Calibri"/>
          <w:noProof/>
          <w:kern w:val="2"/>
          <w:sz w:val="22"/>
          <w:szCs w:val="22"/>
          <w:lang w:eastAsia="en-GB"/>
        </w:rPr>
        <w:tab/>
      </w:r>
      <w:r>
        <w:rPr>
          <w:noProof/>
        </w:rPr>
        <w:t>Nlmf_Location Service</w:t>
      </w:r>
      <w:r>
        <w:rPr>
          <w:noProof/>
        </w:rPr>
        <w:tab/>
      </w:r>
      <w:r>
        <w:rPr>
          <w:noProof/>
        </w:rPr>
        <w:fldChar w:fldCharType="begin" w:fldLock="1"/>
      </w:r>
      <w:r>
        <w:rPr>
          <w:noProof/>
        </w:rPr>
        <w:instrText xml:space="preserve"> PAGEREF _Toc161904996 \h </w:instrText>
      </w:r>
      <w:r>
        <w:rPr>
          <w:noProof/>
        </w:rPr>
      </w:r>
      <w:r>
        <w:rPr>
          <w:noProof/>
        </w:rPr>
        <w:fldChar w:fldCharType="separate"/>
      </w:r>
      <w:r>
        <w:rPr>
          <w:noProof/>
        </w:rPr>
        <w:t>10</w:t>
      </w:r>
      <w:r>
        <w:rPr>
          <w:noProof/>
        </w:rPr>
        <w:fldChar w:fldCharType="end"/>
      </w:r>
    </w:p>
    <w:p w14:paraId="66BCF59E" w14:textId="287DD1FE" w:rsidR="00CD4942" w:rsidRDefault="00CD4942">
      <w:pPr>
        <w:pStyle w:val="TOC3"/>
        <w:rPr>
          <w:rFonts w:ascii="Calibri" w:eastAsia="DengXian" w:hAnsi="Calibri"/>
          <w:noProof/>
          <w:kern w:val="2"/>
          <w:sz w:val="22"/>
          <w:szCs w:val="22"/>
          <w:lang w:eastAsia="en-GB"/>
        </w:rPr>
      </w:pPr>
      <w:r>
        <w:rPr>
          <w:noProof/>
        </w:rPr>
        <w:t>5.2.1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_Toc161904997 \h </w:instrText>
      </w:r>
      <w:r>
        <w:rPr>
          <w:noProof/>
        </w:rPr>
      </w:r>
      <w:r>
        <w:rPr>
          <w:noProof/>
        </w:rPr>
        <w:fldChar w:fldCharType="separate"/>
      </w:r>
      <w:r>
        <w:rPr>
          <w:noProof/>
        </w:rPr>
        <w:t>10</w:t>
      </w:r>
      <w:r>
        <w:rPr>
          <w:noProof/>
        </w:rPr>
        <w:fldChar w:fldCharType="end"/>
      </w:r>
    </w:p>
    <w:p w14:paraId="7A278B62" w14:textId="1FFF4EEC" w:rsidR="00CD4942" w:rsidRDefault="00CD4942">
      <w:pPr>
        <w:pStyle w:val="TOC3"/>
        <w:rPr>
          <w:rFonts w:ascii="Calibri" w:eastAsia="DengXian" w:hAnsi="Calibri"/>
          <w:noProof/>
          <w:kern w:val="2"/>
          <w:sz w:val="22"/>
          <w:szCs w:val="22"/>
          <w:lang w:eastAsia="en-GB"/>
        </w:rPr>
      </w:pPr>
      <w:r>
        <w:rPr>
          <w:noProof/>
        </w:rPr>
        <w:t>5.2.2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_Toc161904998 \h </w:instrText>
      </w:r>
      <w:r>
        <w:rPr>
          <w:noProof/>
        </w:rPr>
      </w:r>
      <w:r>
        <w:rPr>
          <w:noProof/>
        </w:rPr>
        <w:fldChar w:fldCharType="separate"/>
      </w:r>
      <w:r>
        <w:rPr>
          <w:noProof/>
        </w:rPr>
        <w:t>11</w:t>
      </w:r>
      <w:r>
        <w:rPr>
          <w:noProof/>
        </w:rPr>
        <w:fldChar w:fldCharType="end"/>
      </w:r>
    </w:p>
    <w:p w14:paraId="5A1B1866" w14:textId="1622D716" w:rsidR="00CD4942" w:rsidRDefault="00CD4942">
      <w:pPr>
        <w:pStyle w:val="TOC4"/>
        <w:rPr>
          <w:rFonts w:ascii="Calibri" w:eastAsia="DengXian" w:hAnsi="Calibri"/>
          <w:noProof/>
          <w:kern w:val="2"/>
          <w:sz w:val="22"/>
          <w:szCs w:val="22"/>
          <w:lang w:eastAsia="en-GB"/>
        </w:rPr>
      </w:pPr>
      <w:r>
        <w:rPr>
          <w:noProof/>
        </w:rPr>
        <w:t>5.2.2.1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_Toc161904999 \h </w:instrText>
      </w:r>
      <w:r>
        <w:rPr>
          <w:noProof/>
        </w:rPr>
      </w:r>
      <w:r>
        <w:rPr>
          <w:noProof/>
        </w:rPr>
        <w:fldChar w:fldCharType="separate"/>
      </w:r>
      <w:r>
        <w:rPr>
          <w:noProof/>
        </w:rPr>
        <w:t>11</w:t>
      </w:r>
      <w:r>
        <w:rPr>
          <w:noProof/>
        </w:rPr>
        <w:fldChar w:fldCharType="end"/>
      </w:r>
    </w:p>
    <w:p w14:paraId="5C83ED2D" w14:textId="094B660B" w:rsidR="00CD4942" w:rsidRDefault="00CD4942">
      <w:pPr>
        <w:pStyle w:val="TOC4"/>
        <w:rPr>
          <w:rFonts w:ascii="Calibri" w:eastAsia="DengXian" w:hAnsi="Calibri"/>
          <w:noProof/>
          <w:kern w:val="2"/>
          <w:sz w:val="22"/>
          <w:szCs w:val="22"/>
          <w:lang w:eastAsia="en-GB"/>
        </w:rPr>
      </w:pPr>
      <w:r>
        <w:rPr>
          <w:noProof/>
        </w:rPr>
        <w:t>5.2.2.2</w:t>
      </w:r>
      <w:r>
        <w:rPr>
          <w:rFonts w:ascii="Calibri" w:eastAsia="DengXian" w:hAnsi="Calibri"/>
          <w:noProof/>
          <w:kern w:val="2"/>
          <w:sz w:val="22"/>
          <w:szCs w:val="22"/>
          <w:lang w:eastAsia="en-GB"/>
        </w:rPr>
        <w:tab/>
      </w:r>
      <w:r>
        <w:rPr>
          <w:noProof/>
        </w:rPr>
        <w:t>DetermineLocation</w:t>
      </w:r>
      <w:r>
        <w:rPr>
          <w:noProof/>
        </w:rPr>
        <w:tab/>
      </w:r>
      <w:r>
        <w:rPr>
          <w:noProof/>
        </w:rPr>
        <w:fldChar w:fldCharType="begin" w:fldLock="1"/>
      </w:r>
      <w:r>
        <w:rPr>
          <w:noProof/>
        </w:rPr>
        <w:instrText xml:space="preserve"> PAGEREF _Toc161905000 \h </w:instrText>
      </w:r>
      <w:r>
        <w:rPr>
          <w:noProof/>
        </w:rPr>
      </w:r>
      <w:r>
        <w:rPr>
          <w:noProof/>
        </w:rPr>
        <w:fldChar w:fldCharType="separate"/>
      </w:r>
      <w:r>
        <w:rPr>
          <w:noProof/>
        </w:rPr>
        <w:t>11</w:t>
      </w:r>
      <w:r>
        <w:rPr>
          <w:noProof/>
        </w:rPr>
        <w:fldChar w:fldCharType="end"/>
      </w:r>
    </w:p>
    <w:p w14:paraId="4C2EB54F" w14:textId="42E0CF87" w:rsidR="00CD4942" w:rsidRDefault="00CD4942">
      <w:pPr>
        <w:pStyle w:val="TOC5"/>
        <w:rPr>
          <w:rFonts w:ascii="Calibri" w:eastAsia="DengXian" w:hAnsi="Calibri"/>
          <w:noProof/>
          <w:kern w:val="2"/>
          <w:sz w:val="22"/>
          <w:szCs w:val="22"/>
          <w:lang w:eastAsia="en-GB"/>
        </w:rPr>
      </w:pPr>
      <w:r>
        <w:rPr>
          <w:noProof/>
        </w:rPr>
        <w:t>5.2.2.2.1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_Toc161905001 \h </w:instrText>
      </w:r>
      <w:r>
        <w:rPr>
          <w:noProof/>
        </w:rPr>
      </w:r>
      <w:r>
        <w:rPr>
          <w:noProof/>
        </w:rPr>
        <w:fldChar w:fldCharType="separate"/>
      </w:r>
      <w:r>
        <w:rPr>
          <w:noProof/>
        </w:rPr>
        <w:t>11</w:t>
      </w:r>
      <w:r>
        <w:rPr>
          <w:noProof/>
        </w:rPr>
        <w:fldChar w:fldCharType="end"/>
      </w:r>
    </w:p>
    <w:p w14:paraId="36EE68FF" w14:textId="4E19987A" w:rsidR="00CD4942" w:rsidRDefault="00CD4942">
      <w:pPr>
        <w:pStyle w:val="TOC5"/>
        <w:rPr>
          <w:rFonts w:ascii="Calibri" w:eastAsia="DengXian" w:hAnsi="Calibri"/>
          <w:noProof/>
          <w:kern w:val="2"/>
          <w:sz w:val="22"/>
          <w:szCs w:val="22"/>
          <w:lang w:eastAsia="en-GB"/>
        </w:rPr>
      </w:pPr>
      <w:r>
        <w:rPr>
          <w:noProof/>
        </w:rPr>
        <w:t>5.2.2.2.2</w:t>
      </w:r>
      <w:r>
        <w:rPr>
          <w:rFonts w:ascii="Calibri" w:eastAsia="DengXian" w:hAnsi="Calibri"/>
          <w:noProof/>
          <w:kern w:val="2"/>
          <w:sz w:val="22"/>
          <w:szCs w:val="22"/>
          <w:lang w:eastAsia="en-GB"/>
        </w:rPr>
        <w:tab/>
      </w:r>
      <w:r>
        <w:rPr>
          <w:noProof/>
        </w:rPr>
        <w:t>Retrieve UE Location</w:t>
      </w:r>
      <w:r>
        <w:rPr>
          <w:noProof/>
        </w:rPr>
        <w:tab/>
      </w:r>
      <w:r>
        <w:rPr>
          <w:noProof/>
        </w:rPr>
        <w:fldChar w:fldCharType="begin" w:fldLock="1"/>
      </w:r>
      <w:r>
        <w:rPr>
          <w:noProof/>
        </w:rPr>
        <w:instrText xml:space="preserve"> PAGEREF _Toc161905002 \h </w:instrText>
      </w:r>
      <w:r>
        <w:rPr>
          <w:noProof/>
        </w:rPr>
      </w:r>
      <w:r>
        <w:rPr>
          <w:noProof/>
        </w:rPr>
        <w:fldChar w:fldCharType="separate"/>
      </w:r>
      <w:r>
        <w:rPr>
          <w:noProof/>
        </w:rPr>
        <w:t>11</w:t>
      </w:r>
      <w:r>
        <w:rPr>
          <w:noProof/>
        </w:rPr>
        <w:fldChar w:fldCharType="end"/>
      </w:r>
    </w:p>
    <w:p w14:paraId="733EDB8C" w14:textId="6F7544CC" w:rsidR="00CD4942" w:rsidRDefault="00CD4942">
      <w:pPr>
        <w:pStyle w:val="TOC5"/>
        <w:rPr>
          <w:rFonts w:ascii="Calibri" w:eastAsia="DengXian" w:hAnsi="Calibri"/>
          <w:noProof/>
          <w:kern w:val="2"/>
          <w:sz w:val="22"/>
          <w:szCs w:val="22"/>
          <w:lang w:eastAsia="en-GB"/>
        </w:rPr>
      </w:pPr>
      <w:r>
        <w:rPr>
          <w:noProof/>
        </w:rPr>
        <w:t>5.2.2.2.3</w:t>
      </w:r>
      <w:r>
        <w:rPr>
          <w:rFonts w:ascii="Calibri" w:eastAsia="DengXian" w:hAnsi="Calibri"/>
          <w:noProof/>
          <w:kern w:val="2"/>
          <w:sz w:val="22"/>
          <w:szCs w:val="22"/>
          <w:lang w:eastAsia="en-GB"/>
        </w:rPr>
        <w:tab/>
      </w:r>
      <w:r>
        <w:rPr>
          <w:noProof/>
        </w:rPr>
        <w:t>Retrieve UE Location for 5G-MO-LR</w:t>
      </w:r>
      <w:r>
        <w:rPr>
          <w:noProof/>
        </w:rPr>
        <w:tab/>
      </w:r>
      <w:r>
        <w:rPr>
          <w:noProof/>
        </w:rPr>
        <w:fldChar w:fldCharType="begin" w:fldLock="1"/>
      </w:r>
      <w:r>
        <w:rPr>
          <w:noProof/>
        </w:rPr>
        <w:instrText xml:space="preserve"> PAGEREF _Toc161905003 \h </w:instrText>
      </w:r>
      <w:r>
        <w:rPr>
          <w:noProof/>
        </w:rPr>
      </w:r>
      <w:r>
        <w:rPr>
          <w:noProof/>
        </w:rPr>
        <w:fldChar w:fldCharType="separate"/>
      </w:r>
      <w:r>
        <w:rPr>
          <w:noProof/>
        </w:rPr>
        <w:t>12</w:t>
      </w:r>
      <w:r>
        <w:rPr>
          <w:noProof/>
        </w:rPr>
        <w:fldChar w:fldCharType="end"/>
      </w:r>
    </w:p>
    <w:p w14:paraId="4D796CB0" w14:textId="4928E02C" w:rsidR="00CD4942" w:rsidRDefault="00CD4942">
      <w:pPr>
        <w:pStyle w:val="TOC4"/>
        <w:rPr>
          <w:rFonts w:ascii="Calibri" w:eastAsia="DengXian" w:hAnsi="Calibri"/>
          <w:noProof/>
          <w:kern w:val="2"/>
          <w:sz w:val="22"/>
          <w:szCs w:val="22"/>
          <w:lang w:eastAsia="en-GB"/>
        </w:rPr>
      </w:pPr>
      <w:r>
        <w:rPr>
          <w:noProof/>
        </w:rPr>
        <w:t>5.2.2.3</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_Toc161905004 \h </w:instrText>
      </w:r>
      <w:r>
        <w:rPr>
          <w:noProof/>
        </w:rPr>
      </w:r>
      <w:r>
        <w:rPr>
          <w:noProof/>
        </w:rPr>
        <w:fldChar w:fldCharType="separate"/>
      </w:r>
      <w:r>
        <w:rPr>
          <w:noProof/>
        </w:rPr>
        <w:t>12</w:t>
      </w:r>
      <w:r>
        <w:rPr>
          <w:noProof/>
        </w:rPr>
        <w:fldChar w:fldCharType="end"/>
      </w:r>
    </w:p>
    <w:p w14:paraId="464B8C41" w14:textId="0315BFE9" w:rsidR="00CD4942" w:rsidRDefault="00CD4942">
      <w:pPr>
        <w:pStyle w:val="TOC5"/>
        <w:rPr>
          <w:rFonts w:ascii="Calibri" w:eastAsia="DengXian" w:hAnsi="Calibri"/>
          <w:noProof/>
          <w:kern w:val="2"/>
          <w:sz w:val="22"/>
          <w:szCs w:val="22"/>
          <w:lang w:eastAsia="en-GB"/>
        </w:rPr>
      </w:pPr>
      <w:r>
        <w:rPr>
          <w:noProof/>
        </w:rPr>
        <w:t>5.2.2.3.1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_Toc161905005 \h </w:instrText>
      </w:r>
      <w:r>
        <w:rPr>
          <w:noProof/>
        </w:rPr>
      </w:r>
      <w:r>
        <w:rPr>
          <w:noProof/>
        </w:rPr>
        <w:fldChar w:fldCharType="separate"/>
      </w:r>
      <w:r>
        <w:rPr>
          <w:noProof/>
        </w:rPr>
        <w:t>12</w:t>
      </w:r>
      <w:r>
        <w:rPr>
          <w:noProof/>
        </w:rPr>
        <w:fldChar w:fldCharType="end"/>
      </w:r>
    </w:p>
    <w:p w14:paraId="5B507E2A" w14:textId="38E9E608" w:rsidR="00CD4942" w:rsidRDefault="00CD4942">
      <w:pPr>
        <w:pStyle w:val="TOC5"/>
        <w:rPr>
          <w:rFonts w:ascii="Calibri" w:eastAsia="DengXian" w:hAnsi="Calibri"/>
          <w:noProof/>
          <w:kern w:val="2"/>
          <w:sz w:val="22"/>
          <w:szCs w:val="22"/>
          <w:lang w:eastAsia="en-GB"/>
        </w:rPr>
      </w:pPr>
      <w:r>
        <w:rPr>
          <w:noProof/>
        </w:rPr>
        <w:t>5.2.2.3.2</w:t>
      </w:r>
      <w:r>
        <w:rPr>
          <w:rFonts w:ascii="Calibri" w:eastAsia="DengXian" w:hAnsi="Calibri"/>
          <w:noProof/>
          <w:kern w:val="2"/>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_Toc161905006 \h </w:instrText>
      </w:r>
      <w:r>
        <w:rPr>
          <w:noProof/>
        </w:rPr>
      </w:r>
      <w:r>
        <w:rPr>
          <w:noProof/>
        </w:rPr>
        <w:fldChar w:fldCharType="separate"/>
      </w:r>
      <w:r>
        <w:rPr>
          <w:noProof/>
        </w:rPr>
        <w:t>12</w:t>
      </w:r>
      <w:r>
        <w:rPr>
          <w:noProof/>
        </w:rPr>
        <w:fldChar w:fldCharType="end"/>
      </w:r>
    </w:p>
    <w:p w14:paraId="3A050852" w14:textId="171B2A9C" w:rsidR="00CD4942" w:rsidRDefault="00CD4942">
      <w:pPr>
        <w:pStyle w:val="TOC4"/>
        <w:rPr>
          <w:rFonts w:ascii="Calibri" w:eastAsia="DengXian" w:hAnsi="Calibri"/>
          <w:noProof/>
          <w:kern w:val="2"/>
          <w:sz w:val="22"/>
          <w:szCs w:val="22"/>
          <w:lang w:eastAsia="en-GB"/>
        </w:rPr>
      </w:pPr>
      <w:r>
        <w:rPr>
          <w:noProof/>
        </w:rPr>
        <w:t>5.2.2.4</w:t>
      </w:r>
      <w:r>
        <w:rPr>
          <w:rFonts w:ascii="Calibri" w:eastAsia="DengXian" w:hAnsi="Calibri"/>
          <w:noProof/>
          <w:kern w:val="2"/>
          <w:sz w:val="22"/>
          <w:szCs w:val="22"/>
          <w:lang w:eastAsia="en-GB"/>
        </w:rPr>
        <w:tab/>
      </w:r>
      <w:r>
        <w:rPr>
          <w:noProof/>
        </w:rPr>
        <w:t>CancelLocation</w:t>
      </w:r>
      <w:r>
        <w:rPr>
          <w:noProof/>
        </w:rPr>
        <w:tab/>
      </w:r>
      <w:r>
        <w:rPr>
          <w:noProof/>
        </w:rPr>
        <w:fldChar w:fldCharType="begin" w:fldLock="1"/>
      </w:r>
      <w:r>
        <w:rPr>
          <w:noProof/>
        </w:rPr>
        <w:instrText xml:space="preserve"> PAGEREF _Toc161905007 \h </w:instrText>
      </w:r>
      <w:r>
        <w:rPr>
          <w:noProof/>
        </w:rPr>
      </w:r>
      <w:r>
        <w:rPr>
          <w:noProof/>
        </w:rPr>
        <w:fldChar w:fldCharType="separate"/>
      </w:r>
      <w:r>
        <w:rPr>
          <w:noProof/>
        </w:rPr>
        <w:t>13</w:t>
      </w:r>
      <w:r>
        <w:rPr>
          <w:noProof/>
        </w:rPr>
        <w:fldChar w:fldCharType="end"/>
      </w:r>
    </w:p>
    <w:p w14:paraId="6E1CFD50" w14:textId="3547127E" w:rsidR="00CD4942" w:rsidRDefault="00CD4942">
      <w:pPr>
        <w:pStyle w:val="TOC5"/>
        <w:rPr>
          <w:rFonts w:ascii="Calibri" w:eastAsia="DengXian" w:hAnsi="Calibri"/>
          <w:noProof/>
          <w:kern w:val="2"/>
          <w:sz w:val="22"/>
          <w:szCs w:val="22"/>
          <w:lang w:eastAsia="en-GB"/>
        </w:rPr>
      </w:pPr>
      <w:r>
        <w:rPr>
          <w:noProof/>
        </w:rPr>
        <w:t>5.2.2.4.1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_Toc161905008 \h </w:instrText>
      </w:r>
      <w:r>
        <w:rPr>
          <w:noProof/>
        </w:rPr>
      </w:r>
      <w:r>
        <w:rPr>
          <w:noProof/>
        </w:rPr>
        <w:fldChar w:fldCharType="separate"/>
      </w:r>
      <w:r>
        <w:rPr>
          <w:noProof/>
        </w:rPr>
        <w:t>13</w:t>
      </w:r>
      <w:r>
        <w:rPr>
          <w:noProof/>
        </w:rPr>
        <w:fldChar w:fldCharType="end"/>
      </w:r>
    </w:p>
    <w:p w14:paraId="692EE9DC" w14:textId="0AF62401" w:rsidR="00CD4942" w:rsidRDefault="00CD4942">
      <w:pPr>
        <w:pStyle w:val="TOC5"/>
        <w:rPr>
          <w:rFonts w:ascii="Calibri" w:eastAsia="DengXian" w:hAnsi="Calibri"/>
          <w:noProof/>
          <w:kern w:val="2"/>
          <w:sz w:val="22"/>
          <w:szCs w:val="22"/>
          <w:lang w:eastAsia="en-GB"/>
        </w:rPr>
      </w:pPr>
      <w:r>
        <w:rPr>
          <w:noProof/>
        </w:rPr>
        <w:t>5.2.2.4.2</w:t>
      </w:r>
      <w:r>
        <w:rPr>
          <w:rFonts w:ascii="Calibri" w:eastAsia="DengXian" w:hAnsi="Calibri"/>
          <w:noProof/>
          <w:kern w:val="2"/>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_Toc161905009 \h </w:instrText>
      </w:r>
      <w:r>
        <w:rPr>
          <w:noProof/>
        </w:rPr>
      </w:r>
      <w:r>
        <w:rPr>
          <w:noProof/>
        </w:rPr>
        <w:fldChar w:fldCharType="separate"/>
      </w:r>
      <w:r>
        <w:rPr>
          <w:noProof/>
        </w:rPr>
        <w:t>13</w:t>
      </w:r>
      <w:r>
        <w:rPr>
          <w:noProof/>
        </w:rPr>
        <w:fldChar w:fldCharType="end"/>
      </w:r>
    </w:p>
    <w:p w14:paraId="47CE8A3E" w14:textId="324FCA5A" w:rsidR="00CD4942" w:rsidRDefault="00CD4942">
      <w:pPr>
        <w:pStyle w:val="TOC4"/>
        <w:rPr>
          <w:rFonts w:ascii="Calibri" w:eastAsia="DengXian" w:hAnsi="Calibri"/>
          <w:noProof/>
          <w:kern w:val="2"/>
          <w:sz w:val="22"/>
          <w:szCs w:val="22"/>
          <w:lang w:eastAsia="en-GB"/>
        </w:rPr>
      </w:pPr>
      <w:r>
        <w:rPr>
          <w:noProof/>
        </w:rPr>
        <w:t>5.2.2.5</w:t>
      </w:r>
      <w:r>
        <w:rPr>
          <w:rFonts w:ascii="Calibri" w:eastAsia="DengXian" w:hAnsi="Calibri"/>
          <w:noProof/>
          <w:kern w:val="2"/>
          <w:sz w:val="22"/>
          <w:szCs w:val="22"/>
          <w:lang w:eastAsia="en-GB"/>
        </w:rPr>
        <w:tab/>
      </w:r>
      <w:r>
        <w:rPr>
          <w:noProof/>
        </w:rPr>
        <w:t>LocationContextTransfer</w:t>
      </w:r>
      <w:r>
        <w:rPr>
          <w:noProof/>
        </w:rPr>
        <w:tab/>
      </w:r>
      <w:r>
        <w:rPr>
          <w:noProof/>
        </w:rPr>
        <w:fldChar w:fldCharType="begin" w:fldLock="1"/>
      </w:r>
      <w:r>
        <w:rPr>
          <w:noProof/>
        </w:rPr>
        <w:instrText xml:space="preserve"> PAGEREF _Toc161905010 \h </w:instrText>
      </w:r>
      <w:r>
        <w:rPr>
          <w:noProof/>
        </w:rPr>
      </w:r>
      <w:r>
        <w:rPr>
          <w:noProof/>
        </w:rPr>
        <w:fldChar w:fldCharType="separate"/>
      </w:r>
      <w:r>
        <w:rPr>
          <w:noProof/>
        </w:rPr>
        <w:t>14</w:t>
      </w:r>
      <w:r>
        <w:rPr>
          <w:noProof/>
        </w:rPr>
        <w:fldChar w:fldCharType="end"/>
      </w:r>
    </w:p>
    <w:p w14:paraId="599A46E3" w14:textId="024917C2" w:rsidR="00CD4942" w:rsidRDefault="00CD4942">
      <w:pPr>
        <w:pStyle w:val="TOC5"/>
        <w:rPr>
          <w:rFonts w:ascii="Calibri" w:eastAsia="DengXian" w:hAnsi="Calibri"/>
          <w:noProof/>
          <w:kern w:val="2"/>
          <w:sz w:val="22"/>
          <w:szCs w:val="22"/>
          <w:lang w:eastAsia="en-GB"/>
        </w:rPr>
      </w:pPr>
      <w:r>
        <w:rPr>
          <w:noProof/>
        </w:rPr>
        <w:t>5.2.2.5.1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_Toc161905011 \h </w:instrText>
      </w:r>
      <w:r>
        <w:rPr>
          <w:noProof/>
        </w:rPr>
      </w:r>
      <w:r>
        <w:rPr>
          <w:noProof/>
        </w:rPr>
        <w:fldChar w:fldCharType="separate"/>
      </w:r>
      <w:r>
        <w:rPr>
          <w:noProof/>
        </w:rPr>
        <w:t>14</w:t>
      </w:r>
      <w:r>
        <w:rPr>
          <w:noProof/>
        </w:rPr>
        <w:fldChar w:fldCharType="end"/>
      </w:r>
    </w:p>
    <w:p w14:paraId="0E9E4E8E" w14:textId="395F7FDE" w:rsidR="00CD4942" w:rsidRDefault="00CD4942">
      <w:pPr>
        <w:pStyle w:val="TOC5"/>
        <w:rPr>
          <w:rFonts w:ascii="Calibri" w:eastAsia="DengXian" w:hAnsi="Calibri"/>
          <w:noProof/>
          <w:kern w:val="2"/>
          <w:sz w:val="22"/>
          <w:szCs w:val="22"/>
          <w:lang w:eastAsia="en-GB"/>
        </w:rPr>
      </w:pPr>
      <w:r>
        <w:rPr>
          <w:noProof/>
        </w:rPr>
        <w:t>5.2.2.5.2</w:t>
      </w:r>
      <w:r>
        <w:rPr>
          <w:rFonts w:ascii="Calibri" w:eastAsia="DengXian" w:hAnsi="Calibri"/>
          <w:noProof/>
          <w:kern w:val="2"/>
          <w:sz w:val="22"/>
          <w:szCs w:val="22"/>
          <w:lang w:eastAsia="en-GB"/>
        </w:rPr>
        <w:tab/>
      </w:r>
      <w:r>
        <w:rPr>
          <w:noProof/>
        </w:rPr>
        <w:t>Transfer Location Context</w:t>
      </w:r>
      <w:r>
        <w:rPr>
          <w:noProof/>
        </w:rPr>
        <w:tab/>
      </w:r>
      <w:r>
        <w:rPr>
          <w:noProof/>
        </w:rPr>
        <w:fldChar w:fldCharType="begin" w:fldLock="1"/>
      </w:r>
      <w:r>
        <w:rPr>
          <w:noProof/>
        </w:rPr>
        <w:instrText xml:space="preserve"> PAGEREF _Toc161905012 \h </w:instrText>
      </w:r>
      <w:r>
        <w:rPr>
          <w:noProof/>
        </w:rPr>
      </w:r>
      <w:r>
        <w:rPr>
          <w:noProof/>
        </w:rPr>
        <w:fldChar w:fldCharType="separate"/>
      </w:r>
      <w:r>
        <w:rPr>
          <w:noProof/>
        </w:rPr>
        <w:t>14</w:t>
      </w:r>
      <w:r>
        <w:rPr>
          <w:noProof/>
        </w:rPr>
        <w:fldChar w:fldCharType="end"/>
      </w:r>
    </w:p>
    <w:p w14:paraId="6A385A20" w14:textId="2DEE893B" w:rsidR="00CD4942" w:rsidRDefault="00CD4942">
      <w:pPr>
        <w:pStyle w:val="TOC2"/>
        <w:rPr>
          <w:rFonts w:ascii="Calibri" w:eastAsia="DengXian" w:hAnsi="Calibri"/>
          <w:noProof/>
          <w:kern w:val="2"/>
          <w:sz w:val="22"/>
          <w:szCs w:val="22"/>
          <w:lang w:eastAsia="en-GB"/>
        </w:rPr>
      </w:pPr>
      <w:r>
        <w:rPr>
          <w:noProof/>
        </w:rPr>
        <w:t>5.3</w:t>
      </w:r>
      <w:r>
        <w:rPr>
          <w:rFonts w:ascii="Calibri" w:eastAsia="DengXian" w:hAnsi="Calibri"/>
          <w:noProof/>
          <w:kern w:val="2"/>
          <w:sz w:val="22"/>
          <w:szCs w:val="22"/>
          <w:lang w:eastAsia="en-GB"/>
        </w:rPr>
        <w:tab/>
      </w:r>
      <w:r>
        <w:rPr>
          <w:noProof/>
        </w:rPr>
        <w:t>Nlmf_Broadcast Service</w:t>
      </w:r>
      <w:r>
        <w:rPr>
          <w:noProof/>
        </w:rPr>
        <w:tab/>
      </w:r>
      <w:r>
        <w:rPr>
          <w:noProof/>
        </w:rPr>
        <w:fldChar w:fldCharType="begin" w:fldLock="1"/>
      </w:r>
      <w:r>
        <w:rPr>
          <w:noProof/>
        </w:rPr>
        <w:instrText xml:space="preserve"> PAGEREF _Toc161905013 \h </w:instrText>
      </w:r>
      <w:r>
        <w:rPr>
          <w:noProof/>
        </w:rPr>
      </w:r>
      <w:r>
        <w:rPr>
          <w:noProof/>
        </w:rPr>
        <w:fldChar w:fldCharType="separate"/>
      </w:r>
      <w:r>
        <w:rPr>
          <w:noProof/>
        </w:rPr>
        <w:t>15</w:t>
      </w:r>
      <w:r>
        <w:rPr>
          <w:noProof/>
        </w:rPr>
        <w:fldChar w:fldCharType="end"/>
      </w:r>
    </w:p>
    <w:p w14:paraId="0EE674D7" w14:textId="10DBF3DE" w:rsidR="00CD4942" w:rsidRDefault="00CD4942">
      <w:pPr>
        <w:pStyle w:val="TOC3"/>
        <w:rPr>
          <w:rFonts w:ascii="Calibri" w:eastAsia="DengXian" w:hAnsi="Calibri"/>
          <w:noProof/>
          <w:kern w:val="2"/>
          <w:sz w:val="22"/>
          <w:szCs w:val="22"/>
          <w:lang w:eastAsia="en-GB"/>
        </w:rPr>
      </w:pPr>
      <w:r>
        <w:rPr>
          <w:noProof/>
        </w:rPr>
        <w:t>5.3.1</w:t>
      </w:r>
      <w:r>
        <w:rPr>
          <w:rFonts w:ascii="Calibri" w:eastAsia="DengXi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_Toc161905014 \h </w:instrText>
      </w:r>
      <w:r>
        <w:rPr>
          <w:noProof/>
        </w:rPr>
      </w:r>
      <w:r>
        <w:rPr>
          <w:noProof/>
        </w:rPr>
        <w:fldChar w:fldCharType="separate"/>
      </w:r>
      <w:r>
        <w:rPr>
          <w:noProof/>
        </w:rPr>
        <w:t>15</w:t>
      </w:r>
      <w:r>
        <w:rPr>
          <w:noProof/>
        </w:rPr>
        <w:fldChar w:fldCharType="end"/>
      </w:r>
    </w:p>
    <w:p w14:paraId="3A1D0F35" w14:textId="0AA3D434" w:rsidR="00CD4942" w:rsidRDefault="00CD4942">
      <w:pPr>
        <w:pStyle w:val="TOC3"/>
        <w:rPr>
          <w:rFonts w:ascii="Calibri" w:eastAsia="DengXian" w:hAnsi="Calibri"/>
          <w:noProof/>
          <w:kern w:val="2"/>
          <w:sz w:val="22"/>
          <w:szCs w:val="22"/>
          <w:lang w:eastAsia="en-GB"/>
        </w:rPr>
      </w:pPr>
      <w:r>
        <w:rPr>
          <w:noProof/>
        </w:rPr>
        <w:t>5.3.2</w:t>
      </w:r>
      <w:r>
        <w:rPr>
          <w:rFonts w:ascii="Calibri" w:eastAsia="DengXi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_Toc161905015 \h </w:instrText>
      </w:r>
      <w:r>
        <w:rPr>
          <w:noProof/>
        </w:rPr>
      </w:r>
      <w:r>
        <w:rPr>
          <w:noProof/>
        </w:rPr>
        <w:fldChar w:fldCharType="separate"/>
      </w:r>
      <w:r>
        <w:rPr>
          <w:noProof/>
        </w:rPr>
        <w:t>15</w:t>
      </w:r>
      <w:r>
        <w:rPr>
          <w:noProof/>
        </w:rPr>
        <w:fldChar w:fldCharType="end"/>
      </w:r>
    </w:p>
    <w:p w14:paraId="07DD3973" w14:textId="00A34D91" w:rsidR="00CD4942" w:rsidRDefault="00CD4942">
      <w:pPr>
        <w:pStyle w:val="TOC4"/>
        <w:rPr>
          <w:rFonts w:ascii="Calibri" w:eastAsia="DengXian" w:hAnsi="Calibri"/>
          <w:noProof/>
          <w:kern w:val="2"/>
          <w:sz w:val="22"/>
          <w:szCs w:val="22"/>
          <w:lang w:eastAsia="en-GB"/>
        </w:rPr>
      </w:pPr>
      <w:r>
        <w:rPr>
          <w:noProof/>
        </w:rPr>
        <w:t>5.3.2.1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_Toc161905016 \h </w:instrText>
      </w:r>
      <w:r>
        <w:rPr>
          <w:noProof/>
        </w:rPr>
      </w:r>
      <w:r>
        <w:rPr>
          <w:noProof/>
        </w:rPr>
        <w:fldChar w:fldCharType="separate"/>
      </w:r>
      <w:r>
        <w:rPr>
          <w:noProof/>
        </w:rPr>
        <w:t>15</w:t>
      </w:r>
      <w:r>
        <w:rPr>
          <w:noProof/>
        </w:rPr>
        <w:fldChar w:fldCharType="end"/>
      </w:r>
    </w:p>
    <w:p w14:paraId="4CF1B869" w14:textId="6086A22E" w:rsidR="00CD4942" w:rsidRDefault="00CD4942">
      <w:pPr>
        <w:pStyle w:val="TOC4"/>
        <w:rPr>
          <w:rFonts w:ascii="Calibri" w:eastAsia="DengXian" w:hAnsi="Calibri"/>
          <w:noProof/>
          <w:kern w:val="2"/>
          <w:sz w:val="22"/>
          <w:szCs w:val="22"/>
          <w:lang w:eastAsia="en-GB"/>
        </w:rPr>
      </w:pPr>
      <w:r>
        <w:rPr>
          <w:noProof/>
        </w:rPr>
        <w:t>5.3.2.2</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_Toc161905017 \h </w:instrText>
      </w:r>
      <w:r>
        <w:rPr>
          <w:noProof/>
        </w:rPr>
      </w:r>
      <w:r>
        <w:rPr>
          <w:noProof/>
        </w:rPr>
        <w:fldChar w:fldCharType="separate"/>
      </w:r>
      <w:r>
        <w:rPr>
          <w:noProof/>
        </w:rPr>
        <w:t>15</w:t>
      </w:r>
      <w:r>
        <w:rPr>
          <w:noProof/>
        </w:rPr>
        <w:fldChar w:fldCharType="end"/>
      </w:r>
    </w:p>
    <w:p w14:paraId="703C607E" w14:textId="42D7CB29" w:rsidR="00CD4942" w:rsidRDefault="00CD4942">
      <w:pPr>
        <w:pStyle w:val="TOC5"/>
        <w:rPr>
          <w:rFonts w:ascii="Calibri" w:eastAsia="DengXian" w:hAnsi="Calibri"/>
          <w:noProof/>
          <w:kern w:val="2"/>
          <w:sz w:val="22"/>
          <w:szCs w:val="22"/>
          <w:lang w:eastAsia="en-GB"/>
        </w:rPr>
      </w:pPr>
      <w:r>
        <w:rPr>
          <w:noProof/>
        </w:rPr>
        <w:t>5.3.2.2.1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_Toc161905018 \h </w:instrText>
      </w:r>
      <w:r>
        <w:rPr>
          <w:noProof/>
        </w:rPr>
      </w:r>
      <w:r>
        <w:rPr>
          <w:noProof/>
        </w:rPr>
        <w:fldChar w:fldCharType="separate"/>
      </w:r>
      <w:r>
        <w:rPr>
          <w:noProof/>
        </w:rPr>
        <w:t>15</w:t>
      </w:r>
      <w:r>
        <w:rPr>
          <w:noProof/>
        </w:rPr>
        <w:fldChar w:fldCharType="end"/>
      </w:r>
    </w:p>
    <w:p w14:paraId="574EC57F" w14:textId="1E125B00" w:rsidR="00CD4942" w:rsidRDefault="00CD4942">
      <w:pPr>
        <w:pStyle w:val="TOC5"/>
        <w:rPr>
          <w:rFonts w:ascii="Calibri" w:eastAsia="DengXian" w:hAnsi="Calibri"/>
          <w:noProof/>
          <w:kern w:val="2"/>
          <w:sz w:val="22"/>
          <w:szCs w:val="22"/>
          <w:lang w:eastAsia="en-GB"/>
        </w:rPr>
      </w:pPr>
      <w:r>
        <w:rPr>
          <w:noProof/>
        </w:rPr>
        <w:t>5.3.2.2.2</w:t>
      </w:r>
      <w:r>
        <w:rPr>
          <w:rFonts w:ascii="Calibri" w:eastAsia="DengXian" w:hAnsi="Calibri"/>
          <w:noProof/>
          <w:kern w:val="2"/>
          <w:sz w:val="22"/>
          <w:szCs w:val="22"/>
          <w:lang w:eastAsia="en-GB"/>
        </w:rPr>
        <w:tab/>
      </w:r>
      <w:r>
        <w:rPr>
          <w:noProof/>
        </w:rPr>
        <w:t>Request Ciphering Key Information</w:t>
      </w:r>
      <w:r>
        <w:rPr>
          <w:noProof/>
        </w:rPr>
        <w:tab/>
      </w:r>
      <w:r>
        <w:rPr>
          <w:noProof/>
        </w:rPr>
        <w:fldChar w:fldCharType="begin" w:fldLock="1"/>
      </w:r>
      <w:r>
        <w:rPr>
          <w:noProof/>
        </w:rPr>
        <w:instrText xml:space="preserve"> PAGEREF _Toc161905019 \h </w:instrText>
      </w:r>
      <w:r>
        <w:rPr>
          <w:noProof/>
        </w:rPr>
      </w:r>
      <w:r>
        <w:rPr>
          <w:noProof/>
        </w:rPr>
        <w:fldChar w:fldCharType="separate"/>
      </w:r>
      <w:r>
        <w:rPr>
          <w:noProof/>
        </w:rPr>
        <w:t>15</w:t>
      </w:r>
      <w:r>
        <w:rPr>
          <w:noProof/>
        </w:rPr>
        <w:fldChar w:fldCharType="end"/>
      </w:r>
    </w:p>
    <w:p w14:paraId="03FB7F91" w14:textId="7F73E658" w:rsidR="00CD4942" w:rsidRDefault="00CD4942">
      <w:pPr>
        <w:pStyle w:val="TOC5"/>
        <w:rPr>
          <w:rFonts w:ascii="Calibri" w:eastAsia="DengXian" w:hAnsi="Calibri"/>
          <w:noProof/>
          <w:kern w:val="2"/>
          <w:sz w:val="22"/>
          <w:szCs w:val="22"/>
          <w:lang w:eastAsia="en-GB"/>
        </w:rPr>
      </w:pPr>
      <w:r>
        <w:rPr>
          <w:noProof/>
        </w:rPr>
        <w:t>5.3.2.2.3</w:t>
      </w:r>
      <w:r>
        <w:rPr>
          <w:rFonts w:ascii="Calibri" w:eastAsia="DengXian" w:hAnsi="Calibri"/>
          <w:noProof/>
          <w:kern w:val="2"/>
          <w:sz w:val="22"/>
          <w:szCs w:val="22"/>
          <w:lang w:eastAsia="en-GB"/>
        </w:rPr>
        <w:tab/>
      </w:r>
      <w:r>
        <w:rPr>
          <w:noProof/>
        </w:rPr>
        <w:t>Provide Ciphering Key Information</w:t>
      </w:r>
      <w:r>
        <w:rPr>
          <w:noProof/>
        </w:rPr>
        <w:tab/>
      </w:r>
      <w:r>
        <w:rPr>
          <w:noProof/>
        </w:rPr>
        <w:fldChar w:fldCharType="begin" w:fldLock="1"/>
      </w:r>
      <w:r>
        <w:rPr>
          <w:noProof/>
        </w:rPr>
        <w:instrText xml:space="preserve"> PAGEREF _Toc161905020 \h </w:instrText>
      </w:r>
      <w:r>
        <w:rPr>
          <w:noProof/>
        </w:rPr>
      </w:r>
      <w:r>
        <w:rPr>
          <w:noProof/>
        </w:rPr>
        <w:fldChar w:fldCharType="separate"/>
      </w:r>
      <w:r>
        <w:rPr>
          <w:noProof/>
        </w:rPr>
        <w:t>16</w:t>
      </w:r>
      <w:r>
        <w:rPr>
          <w:noProof/>
        </w:rPr>
        <w:fldChar w:fldCharType="end"/>
      </w:r>
    </w:p>
    <w:p w14:paraId="62599CC3" w14:textId="294121FC" w:rsidR="00CD4942" w:rsidRDefault="00CD4942">
      <w:pPr>
        <w:pStyle w:val="TOC1"/>
        <w:rPr>
          <w:rFonts w:ascii="Calibri" w:eastAsia="DengXian" w:hAnsi="Calibri"/>
          <w:noProof/>
          <w:kern w:val="2"/>
          <w:szCs w:val="22"/>
          <w:lang w:eastAsia="en-GB"/>
        </w:rPr>
      </w:pPr>
      <w:r>
        <w:rPr>
          <w:noProof/>
          <w:lang w:eastAsia="zh-CN"/>
        </w:rPr>
        <w:t>6</w:t>
      </w:r>
      <w:r>
        <w:rPr>
          <w:rFonts w:ascii="Calibri" w:eastAsia="DengXian" w:hAnsi="Calibri"/>
          <w:noProof/>
          <w:kern w:val="2"/>
          <w:szCs w:val="22"/>
          <w:lang w:eastAsia="en-GB"/>
        </w:rPr>
        <w:tab/>
      </w:r>
      <w:r>
        <w:rPr>
          <w:noProof/>
          <w:lang w:eastAsia="zh-CN"/>
        </w:rPr>
        <w:t>API Definitions</w:t>
      </w:r>
      <w:r>
        <w:rPr>
          <w:noProof/>
        </w:rPr>
        <w:tab/>
      </w:r>
      <w:r>
        <w:rPr>
          <w:noProof/>
        </w:rPr>
        <w:fldChar w:fldCharType="begin" w:fldLock="1"/>
      </w:r>
      <w:r>
        <w:rPr>
          <w:noProof/>
        </w:rPr>
        <w:instrText xml:space="preserve"> PAGEREF _Toc161905021 \h </w:instrText>
      </w:r>
      <w:r>
        <w:rPr>
          <w:noProof/>
        </w:rPr>
      </w:r>
      <w:r>
        <w:rPr>
          <w:noProof/>
        </w:rPr>
        <w:fldChar w:fldCharType="separate"/>
      </w:r>
      <w:r>
        <w:rPr>
          <w:noProof/>
        </w:rPr>
        <w:t>16</w:t>
      </w:r>
      <w:r>
        <w:rPr>
          <w:noProof/>
        </w:rPr>
        <w:fldChar w:fldCharType="end"/>
      </w:r>
    </w:p>
    <w:p w14:paraId="22DFE2CC" w14:textId="53A1C202" w:rsidR="00CD4942" w:rsidRDefault="00CD4942">
      <w:pPr>
        <w:pStyle w:val="TOC2"/>
        <w:rPr>
          <w:rFonts w:ascii="Calibri" w:eastAsia="DengXian" w:hAnsi="Calibri"/>
          <w:noProof/>
          <w:kern w:val="2"/>
          <w:sz w:val="22"/>
          <w:szCs w:val="22"/>
          <w:lang w:eastAsia="en-GB"/>
        </w:rPr>
      </w:pPr>
      <w:r>
        <w:rPr>
          <w:noProof/>
          <w:lang w:eastAsia="zh-CN"/>
        </w:rPr>
        <w:t>6</w:t>
      </w:r>
      <w:r>
        <w:rPr>
          <w:noProof/>
        </w:rPr>
        <w:t>.1</w:t>
      </w:r>
      <w:r>
        <w:rPr>
          <w:rFonts w:ascii="Calibri" w:eastAsia="DengXian" w:hAnsi="Calibri"/>
          <w:noProof/>
          <w:kern w:val="2"/>
          <w:sz w:val="22"/>
          <w:szCs w:val="22"/>
          <w:lang w:eastAsia="en-GB"/>
        </w:rPr>
        <w:tab/>
      </w:r>
      <w:r>
        <w:rPr>
          <w:noProof/>
        </w:rPr>
        <w:t>Nlmf_Location Service API</w:t>
      </w:r>
      <w:r>
        <w:rPr>
          <w:noProof/>
        </w:rPr>
        <w:tab/>
      </w:r>
      <w:r>
        <w:rPr>
          <w:noProof/>
        </w:rPr>
        <w:fldChar w:fldCharType="begin" w:fldLock="1"/>
      </w:r>
      <w:r>
        <w:rPr>
          <w:noProof/>
        </w:rPr>
        <w:instrText xml:space="preserve"> PAGEREF _Toc161905022 \h </w:instrText>
      </w:r>
      <w:r>
        <w:rPr>
          <w:noProof/>
        </w:rPr>
      </w:r>
      <w:r>
        <w:rPr>
          <w:noProof/>
        </w:rPr>
        <w:fldChar w:fldCharType="separate"/>
      </w:r>
      <w:r>
        <w:rPr>
          <w:noProof/>
        </w:rPr>
        <w:t>16</w:t>
      </w:r>
      <w:r>
        <w:rPr>
          <w:noProof/>
        </w:rPr>
        <w:fldChar w:fldCharType="end"/>
      </w:r>
    </w:p>
    <w:p w14:paraId="020C6C8D" w14:textId="3178D6CB" w:rsidR="00CD4942" w:rsidRDefault="00CD4942">
      <w:pPr>
        <w:pStyle w:val="TOC3"/>
        <w:rPr>
          <w:rFonts w:ascii="Calibri" w:eastAsia="DengXian" w:hAnsi="Calibri"/>
          <w:noProof/>
          <w:kern w:val="2"/>
          <w:sz w:val="22"/>
          <w:szCs w:val="22"/>
          <w:lang w:eastAsia="en-GB"/>
        </w:rPr>
      </w:pPr>
      <w:r>
        <w:rPr>
          <w:noProof/>
        </w:rPr>
        <w:t>6.1.1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_Toc161905023 \h </w:instrText>
      </w:r>
      <w:r>
        <w:rPr>
          <w:noProof/>
        </w:rPr>
      </w:r>
      <w:r>
        <w:rPr>
          <w:noProof/>
        </w:rPr>
        <w:fldChar w:fldCharType="separate"/>
      </w:r>
      <w:r>
        <w:rPr>
          <w:noProof/>
        </w:rPr>
        <w:t>16</w:t>
      </w:r>
      <w:r>
        <w:rPr>
          <w:noProof/>
        </w:rPr>
        <w:fldChar w:fldCharType="end"/>
      </w:r>
    </w:p>
    <w:p w14:paraId="31AD18CB" w14:textId="58CBF556" w:rsidR="00CD4942" w:rsidRDefault="00CD4942">
      <w:pPr>
        <w:pStyle w:val="TOC3"/>
        <w:rPr>
          <w:rFonts w:ascii="Calibri" w:eastAsia="DengXian" w:hAnsi="Calibri"/>
          <w:noProof/>
          <w:kern w:val="2"/>
          <w:sz w:val="22"/>
          <w:szCs w:val="22"/>
          <w:lang w:eastAsia="en-GB"/>
        </w:rPr>
      </w:pPr>
      <w:r>
        <w:rPr>
          <w:noProof/>
        </w:rPr>
        <w:t>6.1.2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_Toc161905024 \h </w:instrText>
      </w:r>
      <w:r>
        <w:rPr>
          <w:noProof/>
        </w:rPr>
      </w:r>
      <w:r>
        <w:rPr>
          <w:noProof/>
        </w:rPr>
        <w:fldChar w:fldCharType="separate"/>
      </w:r>
      <w:r>
        <w:rPr>
          <w:noProof/>
        </w:rPr>
        <w:t>17</w:t>
      </w:r>
      <w:r>
        <w:rPr>
          <w:noProof/>
        </w:rPr>
        <w:fldChar w:fldCharType="end"/>
      </w:r>
    </w:p>
    <w:p w14:paraId="589CE6BC" w14:textId="35258FD6" w:rsidR="00CD4942" w:rsidRDefault="00CD4942">
      <w:pPr>
        <w:pStyle w:val="TOC4"/>
        <w:rPr>
          <w:rFonts w:ascii="Calibri" w:eastAsia="DengXian" w:hAnsi="Calibri"/>
          <w:noProof/>
          <w:kern w:val="2"/>
          <w:sz w:val="22"/>
          <w:szCs w:val="22"/>
          <w:lang w:eastAsia="en-GB"/>
        </w:rPr>
      </w:pPr>
      <w:r>
        <w:rPr>
          <w:noProof/>
        </w:rPr>
        <w:t>6.1.2.1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_Toc161905025 \h </w:instrText>
      </w:r>
      <w:r>
        <w:rPr>
          <w:noProof/>
        </w:rPr>
      </w:r>
      <w:r>
        <w:rPr>
          <w:noProof/>
        </w:rPr>
        <w:fldChar w:fldCharType="separate"/>
      </w:r>
      <w:r>
        <w:rPr>
          <w:noProof/>
        </w:rPr>
        <w:t>17</w:t>
      </w:r>
      <w:r>
        <w:rPr>
          <w:noProof/>
        </w:rPr>
        <w:fldChar w:fldCharType="end"/>
      </w:r>
    </w:p>
    <w:p w14:paraId="164C939D" w14:textId="6F74BD39" w:rsidR="00CD4942" w:rsidRDefault="00CD4942">
      <w:pPr>
        <w:pStyle w:val="TOC4"/>
        <w:rPr>
          <w:rFonts w:ascii="Calibri" w:eastAsia="DengXian" w:hAnsi="Calibri"/>
          <w:noProof/>
          <w:kern w:val="2"/>
          <w:sz w:val="22"/>
          <w:szCs w:val="22"/>
          <w:lang w:eastAsia="en-GB"/>
        </w:rPr>
      </w:pPr>
      <w:r>
        <w:rPr>
          <w:noProof/>
        </w:rPr>
        <w:t>6.1.2.2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_Toc161905026 \h </w:instrText>
      </w:r>
      <w:r>
        <w:rPr>
          <w:noProof/>
        </w:rPr>
      </w:r>
      <w:r>
        <w:rPr>
          <w:noProof/>
        </w:rPr>
        <w:fldChar w:fldCharType="separate"/>
      </w:r>
      <w:r>
        <w:rPr>
          <w:noProof/>
        </w:rPr>
        <w:t>17</w:t>
      </w:r>
      <w:r>
        <w:rPr>
          <w:noProof/>
        </w:rPr>
        <w:fldChar w:fldCharType="end"/>
      </w:r>
    </w:p>
    <w:p w14:paraId="12C7B54C" w14:textId="23BA5C24" w:rsidR="00CD4942" w:rsidRDefault="00CD4942">
      <w:pPr>
        <w:pStyle w:val="TOC5"/>
        <w:rPr>
          <w:rFonts w:ascii="Calibri" w:eastAsia="DengXian" w:hAnsi="Calibri"/>
          <w:noProof/>
          <w:kern w:val="2"/>
          <w:sz w:val="22"/>
          <w:szCs w:val="22"/>
          <w:lang w:eastAsia="en-GB"/>
        </w:rPr>
      </w:pPr>
      <w:r>
        <w:rPr>
          <w:noProof/>
        </w:rPr>
        <w:t>6.1.2.2.1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_Toc161905027 \h </w:instrText>
      </w:r>
      <w:r>
        <w:rPr>
          <w:noProof/>
        </w:rPr>
      </w:r>
      <w:r>
        <w:rPr>
          <w:noProof/>
        </w:rPr>
        <w:fldChar w:fldCharType="separate"/>
      </w:r>
      <w:r>
        <w:rPr>
          <w:noProof/>
        </w:rPr>
        <w:t>17</w:t>
      </w:r>
      <w:r>
        <w:rPr>
          <w:noProof/>
        </w:rPr>
        <w:fldChar w:fldCharType="end"/>
      </w:r>
    </w:p>
    <w:p w14:paraId="1282CE1F" w14:textId="24F8E27E" w:rsidR="00CD4942" w:rsidRDefault="00CD4942">
      <w:pPr>
        <w:pStyle w:val="TOC5"/>
        <w:rPr>
          <w:rFonts w:ascii="Calibri" w:eastAsia="DengXian" w:hAnsi="Calibri"/>
          <w:noProof/>
          <w:kern w:val="2"/>
          <w:sz w:val="22"/>
          <w:szCs w:val="22"/>
          <w:lang w:eastAsia="en-GB"/>
        </w:rPr>
      </w:pPr>
      <w:r>
        <w:rPr>
          <w:noProof/>
        </w:rPr>
        <w:t>6.1.2.2.2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_Toc161905028 \h </w:instrText>
      </w:r>
      <w:r>
        <w:rPr>
          <w:noProof/>
        </w:rPr>
      </w:r>
      <w:r>
        <w:rPr>
          <w:noProof/>
        </w:rPr>
        <w:fldChar w:fldCharType="separate"/>
      </w:r>
      <w:r>
        <w:rPr>
          <w:noProof/>
        </w:rPr>
        <w:t>17</w:t>
      </w:r>
      <w:r>
        <w:rPr>
          <w:noProof/>
        </w:rPr>
        <w:fldChar w:fldCharType="end"/>
      </w:r>
    </w:p>
    <w:p w14:paraId="3F2A46DD" w14:textId="7A9A0DC7" w:rsidR="00CD4942" w:rsidRDefault="00CD4942">
      <w:pPr>
        <w:pStyle w:val="TOC4"/>
        <w:rPr>
          <w:rFonts w:ascii="Calibri" w:eastAsia="DengXian" w:hAnsi="Calibri"/>
          <w:noProof/>
          <w:kern w:val="2"/>
          <w:sz w:val="22"/>
          <w:szCs w:val="22"/>
          <w:lang w:eastAsia="en-GB"/>
        </w:rPr>
      </w:pPr>
      <w:r>
        <w:rPr>
          <w:noProof/>
        </w:rPr>
        <w:t>6.1.2.3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_Toc161905029 \h </w:instrText>
      </w:r>
      <w:r>
        <w:rPr>
          <w:noProof/>
        </w:rPr>
      </w:r>
      <w:r>
        <w:rPr>
          <w:noProof/>
        </w:rPr>
        <w:fldChar w:fldCharType="separate"/>
      </w:r>
      <w:r>
        <w:rPr>
          <w:noProof/>
        </w:rPr>
        <w:t>17</w:t>
      </w:r>
      <w:r>
        <w:rPr>
          <w:noProof/>
        </w:rPr>
        <w:fldChar w:fldCharType="end"/>
      </w:r>
    </w:p>
    <w:p w14:paraId="53ED70B0" w14:textId="7ABB1E71" w:rsidR="00CD4942" w:rsidRDefault="00CD4942">
      <w:pPr>
        <w:pStyle w:val="TOC5"/>
        <w:rPr>
          <w:rFonts w:ascii="Calibri" w:eastAsia="DengXian" w:hAnsi="Calibri"/>
          <w:noProof/>
          <w:kern w:val="2"/>
          <w:sz w:val="22"/>
          <w:szCs w:val="22"/>
          <w:lang w:eastAsia="en-GB"/>
        </w:rPr>
      </w:pPr>
      <w:r>
        <w:rPr>
          <w:noProof/>
        </w:rPr>
        <w:t>6.1.2.3.1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_Toc161905030 \h </w:instrText>
      </w:r>
      <w:r>
        <w:rPr>
          <w:noProof/>
        </w:rPr>
      </w:r>
      <w:r>
        <w:rPr>
          <w:noProof/>
        </w:rPr>
        <w:fldChar w:fldCharType="separate"/>
      </w:r>
      <w:r>
        <w:rPr>
          <w:noProof/>
        </w:rPr>
        <w:t>17</w:t>
      </w:r>
      <w:r>
        <w:rPr>
          <w:noProof/>
        </w:rPr>
        <w:fldChar w:fldCharType="end"/>
      </w:r>
    </w:p>
    <w:p w14:paraId="5708F910" w14:textId="552D187F" w:rsidR="00CD4942" w:rsidRDefault="00CD4942">
      <w:pPr>
        <w:pStyle w:val="TOC4"/>
        <w:rPr>
          <w:rFonts w:ascii="Calibri" w:eastAsia="DengXian" w:hAnsi="Calibri"/>
          <w:noProof/>
          <w:kern w:val="2"/>
          <w:sz w:val="22"/>
          <w:szCs w:val="22"/>
          <w:lang w:eastAsia="en-GB"/>
        </w:rPr>
      </w:pPr>
      <w:r>
        <w:rPr>
          <w:noProof/>
        </w:rPr>
        <w:t>6.1.2.4</w:t>
      </w:r>
      <w:r>
        <w:rPr>
          <w:rFonts w:ascii="Calibri" w:eastAsia="DengXian" w:hAnsi="Calibri"/>
          <w:noProof/>
          <w:kern w:val="2"/>
          <w:sz w:val="22"/>
          <w:szCs w:val="22"/>
          <w:lang w:eastAsia="en-GB"/>
        </w:rPr>
        <w:tab/>
      </w:r>
      <w:r>
        <w:rPr>
          <w:noProof/>
        </w:rPr>
        <w:t>HTTP multipart messages</w:t>
      </w:r>
      <w:r>
        <w:rPr>
          <w:noProof/>
        </w:rPr>
        <w:tab/>
      </w:r>
      <w:r>
        <w:rPr>
          <w:noProof/>
        </w:rPr>
        <w:fldChar w:fldCharType="begin" w:fldLock="1"/>
      </w:r>
      <w:r>
        <w:rPr>
          <w:noProof/>
        </w:rPr>
        <w:instrText xml:space="preserve"> PAGEREF _Toc161905031 \h </w:instrText>
      </w:r>
      <w:r>
        <w:rPr>
          <w:noProof/>
        </w:rPr>
      </w:r>
      <w:r>
        <w:rPr>
          <w:noProof/>
        </w:rPr>
        <w:fldChar w:fldCharType="separate"/>
      </w:r>
      <w:r>
        <w:rPr>
          <w:noProof/>
        </w:rPr>
        <w:t>18</w:t>
      </w:r>
      <w:r>
        <w:rPr>
          <w:noProof/>
        </w:rPr>
        <w:fldChar w:fldCharType="end"/>
      </w:r>
    </w:p>
    <w:p w14:paraId="0E47AE96" w14:textId="1C88238F" w:rsidR="00CD4942" w:rsidRDefault="00CD4942">
      <w:pPr>
        <w:pStyle w:val="TOC3"/>
        <w:rPr>
          <w:rFonts w:ascii="Calibri" w:eastAsia="DengXian" w:hAnsi="Calibri"/>
          <w:noProof/>
          <w:kern w:val="2"/>
          <w:sz w:val="22"/>
          <w:szCs w:val="22"/>
          <w:lang w:eastAsia="en-GB"/>
        </w:rPr>
      </w:pPr>
      <w:r>
        <w:rPr>
          <w:noProof/>
        </w:rPr>
        <w:t>6.1.3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_Toc161905032 \h </w:instrText>
      </w:r>
      <w:r>
        <w:rPr>
          <w:noProof/>
        </w:rPr>
      </w:r>
      <w:r>
        <w:rPr>
          <w:noProof/>
        </w:rPr>
        <w:fldChar w:fldCharType="separate"/>
      </w:r>
      <w:r>
        <w:rPr>
          <w:noProof/>
        </w:rPr>
        <w:t>18</w:t>
      </w:r>
      <w:r>
        <w:rPr>
          <w:noProof/>
        </w:rPr>
        <w:fldChar w:fldCharType="end"/>
      </w:r>
    </w:p>
    <w:p w14:paraId="6F0166D0" w14:textId="51667360" w:rsidR="00CD4942" w:rsidRDefault="00CD4942">
      <w:pPr>
        <w:pStyle w:val="TOC4"/>
        <w:rPr>
          <w:rFonts w:ascii="Calibri" w:eastAsia="DengXian" w:hAnsi="Calibri"/>
          <w:noProof/>
          <w:kern w:val="2"/>
          <w:sz w:val="22"/>
          <w:szCs w:val="22"/>
          <w:lang w:eastAsia="en-GB"/>
        </w:rPr>
      </w:pPr>
      <w:r>
        <w:rPr>
          <w:noProof/>
        </w:rPr>
        <w:t>6.1.3.1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_Toc161905033 \h </w:instrText>
      </w:r>
      <w:r>
        <w:rPr>
          <w:noProof/>
        </w:rPr>
      </w:r>
      <w:r>
        <w:rPr>
          <w:noProof/>
        </w:rPr>
        <w:fldChar w:fldCharType="separate"/>
      </w:r>
      <w:r>
        <w:rPr>
          <w:noProof/>
        </w:rPr>
        <w:t>18</w:t>
      </w:r>
      <w:r>
        <w:rPr>
          <w:noProof/>
        </w:rPr>
        <w:fldChar w:fldCharType="end"/>
      </w:r>
    </w:p>
    <w:p w14:paraId="23D22DDA" w14:textId="5A249D0A" w:rsidR="00CD4942" w:rsidRDefault="00CD4942">
      <w:pPr>
        <w:pStyle w:val="TOC3"/>
        <w:rPr>
          <w:rFonts w:ascii="Calibri" w:eastAsia="DengXian" w:hAnsi="Calibri"/>
          <w:noProof/>
          <w:kern w:val="2"/>
          <w:sz w:val="22"/>
          <w:szCs w:val="22"/>
          <w:lang w:eastAsia="en-GB"/>
        </w:rPr>
      </w:pPr>
      <w:r>
        <w:rPr>
          <w:noProof/>
        </w:rPr>
        <w:t>6.1.4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_Toc161905034 \h </w:instrText>
      </w:r>
      <w:r>
        <w:rPr>
          <w:noProof/>
        </w:rPr>
      </w:r>
      <w:r>
        <w:rPr>
          <w:noProof/>
        </w:rPr>
        <w:fldChar w:fldCharType="separate"/>
      </w:r>
      <w:r>
        <w:rPr>
          <w:noProof/>
        </w:rPr>
        <w:t>19</w:t>
      </w:r>
      <w:r>
        <w:rPr>
          <w:noProof/>
        </w:rPr>
        <w:fldChar w:fldCharType="end"/>
      </w:r>
    </w:p>
    <w:p w14:paraId="5135DA70" w14:textId="089C1243" w:rsidR="00CD4942" w:rsidRDefault="00CD4942">
      <w:pPr>
        <w:pStyle w:val="TOC4"/>
        <w:rPr>
          <w:rFonts w:ascii="Calibri" w:eastAsia="DengXian" w:hAnsi="Calibri"/>
          <w:noProof/>
          <w:kern w:val="2"/>
          <w:sz w:val="22"/>
          <w:szCs w:val="22"/>
          <w:lang w:eastAsia="en-GB"/>
        </w:rPr>
      </w:pPr>
      <w:r>
        <w:rPr>
          <w:noProof/>
        </w:rPr>
        <w:t>6.1.4.1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_Toc161905035 \h </w:instrText>
      </w:r>
      <w:r>
        <w:rPr>
          <w:noProof/>
        </w:rPr>
      </w:r>
      <w:r>
        <w:rPr>
          <w:noProof/>
        </w:rPr>
        <w:fldChar w:fldCharType="separate"/>
      </w:r>
      <w:r>
        <w:rPr>
          <w:noProof/>
        </w:rPr>
        <w:t>19</w:t>
      </w:r>
      <w:r>
        <w:rPr>
          <w:noProof/>
        </w:rPr>
        <w:fldChar w:fldCharType="end"/>
      </w:r>
    </w:p>
    <w:p w14:paraId="1A09D727" w14:textId="1772B4CE" w:rsidR="00CD4942" w:rsidRDefault="00CD4942">
      <w:pPr>
        <w:pStyle w:val="TOC4"/>
        <w:rPr>
          <w:rFonts w:ascii="Calibri" w:eastAsia="DengXian" w:hAnsi="Calibri"/>
          <w:noProof/>
          <w:kern w:val="2"/>
          <w:sz w:val="22"/>
          <w:szCs w:val="22"/>
          <w:lang w:eastAsia="en-GB"/>
        </w:rPr>
      </w:pPr>
      <w:r>
        <w:rPr>
          <w:noProof/>
        </w:rPr>
        <w:t>6.1.4.2</w:t>
      </w:r>
      <w:r>
        <w:rPr>
          <w:rFonts w:ascii="Calibri" w:eastAsia="DengXian" w:hAnsi="Calibri"/>
          <w:noProof/>
          <w:kern w:val="2"/>
          <w:sz w:val="22"/>
          <w:szCs w:val="22"/>
          <w:lang w:eastAsia="en-GB"/>
        </w:rPr>
        <w:tab/>
      </w:r>
      <w:r>
        <w:rPr>
          <w:noProof/>
        </w:rPr>
        <w:t>Operation: determine-location</w:t>
      </w:r>
      <w:r>
        <w:rPr>
          <w:noProof/>
        </w:rPr>
        <w:tab/>
      </w:r>
      <w:r>
        <w:rPr>
          <w:noProof/>
        </w:rPr>
        <w:fldChar w:fldCharType="begin" w:fldLock="1"/>
      </w:r>
      <w:r>
        <w:rPr>
          <w:noProof/>
        </w:rPr>
        <w:instrText xml:space="preserve"> PAGEREF _Toc161905036 \h </w:instrText>
      </w:r>
      <w:r>
        <w:rPr>
          <w:noProof/>
        </w:rPr>
      </w:r>
      <w:r>
        <w:rPr>
          <w:noProof/>
        </w:rPr>
        <w:fldChar w:fldCharType="separate"/>
      </w:r>
      <w:r>
        <w:rPr>
          <w:noProof/>
        </w:rPr>
        <w:t>19</w:t>
      </w:r>
      <w:r>
        <w:rPr>
          <w:noProof/>
        </w:rPr>
        <w:fldChar w:fldCharType="end"/>
      </w:r>
    </w:p>
    <w:p w14:paraId="068FAC31" w14:textId="06E13BCC" w:rsidR="00CD4942" w:rsidRDefault="00CD4942">
      <w:pPr>
        <w:pStyle w:val="TOC5"/>
        <w:rPr>
          <w:rFonts w:ascii="Calibri" w:eastAsia="DengXian" w:hAnsi="Calibri"/>
          <w:noProof/>
          <w:kern w:val="2"/>
          <w:sz w:val="22"/>
          <w:szCs w:val="22"/>
          <w:lang w:eastAsia="en-GB"/>
        </w:rPr>
      </w:pPr>
      <w:r>
        <w:rPr>
          <w:noProof/>
        </w:rPr>
        <w:t>6.1.4.2.1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_Toc161905037 \h </w:instrText>
      </w:r>
      <w:r>
        <w:rPr>
          <w:noProof/>
        </w:rPr>
      </w:r>
      <w:r>
        <w:rPr>
          <w:noProof/>
        </w:rPr>
        <w:fldChar w:fldCharType="separate"/>
      </w:r>
      <w:r>
        <w:rPr>
          <w:noProof/>
        </w:rPr>
        <w:t>19</w:t>
      </w:r>
      <w:r>
        <w:rPr>
          <w:noProof/>
        </w:rPr>
        <w:fldChar w:fldCharType="end"/>
      </w:r>
    </w:p>
    <w:p w14:paraId="50CD900B" w14:textId="72CDC210" w:rsidR="00CD4942" w:rsidRDefault="00CD4942">
      <w:pPr>
        <w:pStyle w:val="TOC5"/>
        <w:rPr>
          <w:rFonts w:ascii="Calibri" w:eastAsia="DengXian" w:hAnsi="Calibri"/>
          <w:noProof/>
          <w:kern w:val="2"/>
          <w:sz w:val="22"/>
          <w:szCs w:val="22"/>
          <w:lang w:eastAsia="en-GB"/>
        </w:rPr>
      </w:pPr>
      <w:r>
        <w:rPr>
          <w:noProof/>
        </w:rPr>
        <w:t>6.1.4.2.2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_Toc161905038 \h </w:instrText>
      </w:r>
      <w:r>
        <w:rPr>
          <w:noProof/>
        </w:rPr>
      </w:r>
      <w:r>
        <w:rPr>
          <w:noProof/>
        </w:rPr>
        <w:fldChar w:fldCharType="separate"/>
      </w:r>
      <w:r>
        <w:rPr>
          <w:noProof/>
        </w:rPr>
        <w:t>19</w:t>
      </w:r>
      <w:r>
        <w:rPr>
          <w:noProof/>
        </w:rPr>
        <w:fldChar w:fldCharType="end"/>
      </w:r>
    </w:p>
    <w:p w14:paraId="791BD155" w14:textId="201851F0" w:rsidR="00CD4942" w:rsidRDefault="00CD4942">
      <w:pPr>
        <w:pStyle w:val="TOC4"/>
        <w:rPr>
          <w:rFonts w:ascii="Calibri" w:eastAsia="DengXian" w:hAnsi="Calibri"/>
          <w:noProof/>
          <w:kern w:val="2"/>
          <w:sz w:val="22"/>
          <w:szCs w:val="22"/>
          <w:lang w:eastAsia="en-GB"/>
        </w:rPr>
      </w:pPr>
      <w:r>
        <w:rPr>
          <w:noProof/>
        </w:rPr>
        <w:t>6.1.4.3</w:t>
      </w:r>
      <w:r>
        <w:rPr>
          <w:rFonts w:ascii="Calibri" w:eastAsia="DengXian" w:hAnsi="Calibri"/>
          <w:noProof/>
          <w:kern w:val="2"/>
          <w:sz w:val="22"/>
          <w:szCs w:val="22"/>
          <w:lang w:eastAsia="en-GB"/>
        </w:rPr>
        <w:tab/>
      </w:r>
      <w:r>
        <w:rPr>
          <w:noProof/>
        </w:rPr>
        <w:t>Operation: cancel-location</w:t>
      </w:r>
      <w:r>
        <w:rPr>
          <w:noProof/>
        </w:rPr>
        <w:tab/>
      </w:r>
      <w:r>
        <w:rPr>
          <w:noProof/>
        </w:rPr>
        <w:fldChar w:fldCharType="begin" w:fldLock="1"/>
      </w:r>
      <w:r>
        <w:rPr>
          <w:noProof/>
        </w:rPr>
        <w:instrText xml:space="preserve"> PAGEREF _Toc161905039 \h </w:instrText>
      </w:r>
      <w:r>
        <w:rPr>
          <w:noProof/>
        </w:rPr>
      </w:r>
      <w:r>
        <w:rPr>
          <w:noProof/>
        </w:rPr>
        <w:fldChar w:fldCharType="separate"/>
      </w:r>
      <w:r>
        <w:rPr>
          <w:noProof/>
        </w:rPr>
        <w:t>21</w:t>
      </w:r>
      <w:r>
        <w:rPr>
          <w:noProof/>
        </w:rPr>
        <w:fldChar w:fldCharType="end"/>
      </w:r>
    </w:p>
    <w:p w14:paraId="3B3A93D4" w14:textId="3A23006B" w:rsidR="00CD4942" w:rsidRDefault="00CD4942">
      <w:pPr>
        <w:pStyle w:val="TOC5"/>
        <w:rPr>
          <w:rFonts w:ascii="Calibri" w:eastAsia="DengXian" w:hAnsi="Calibri"/>
          <w:noProof/>
          <w:kern w:val="2"/>
          <w:sz w:val="22"/>
          <w:szCs w:val="22"/>
          <w:lang w:eastAsia="en-GB"/>
        </w:rPr>
      </w:pPr>
      <w:r>
        <w:rPr>
          <w:noProof/>
        </w:rPr>
        <w:lastRenderedPageBreak/>
        <w:t>6.1.4.3.1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_Toc161905040 \h </w:instrText>
      </w:r>
      <w:r>
        <w:rPr>
          <w:noProof/>
        </w:rPr>
      </w:r>
      <w:r>
        <w:rPr>
          <w:noProof/>
        </w:rPr>
        <w:fldChar w:fldCharType="separate"/>
      </w:r>
      <w:r>
        <w:rPr>
          <w:noProof/>
        </w:rPr>
        <w:t>21</w:t>
      </w:r>
      <w:r>
        <w:rPr>
          <w:noProof/>
        </w:rPr>
        <w:fldChar w:fldCharType="end"/>
      </w:r>
    </w:p>
    <w:p w14:paraId="5145FFDC" w14:textId="316CD81C" w:rsidR="00CD4942" w:rsidRDefault="00CD4942">
      <w:pPr>
        <w:pStyle w:val="TOC5"/>
        <w:rPr>
          <w:rFonts w:ascii="Calibri" w:eastAsia="DengXian" w:hAnsi="Calibri"/>
          <w:noProof/>
          <w:kern w:val="2"/>
          <w:sz w:val="22"/>
          <w:szCs w:val="22"/>
          <w:lang w:eastAsia="en-GB"/>
        </w:rPr>
      </w:pPr>
      <w:r>
        <w:rPr>
          <w:noProof/>
        </w:rPr>
        <w:t>6.1.4.3.2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_Toc161905041 \h </w:instrText>
      </w:r>
      <w:r>
        <w:rPr>
          <w:noProof/>
        </w:rPr>
      </w:r>
      <w:r>
        <w:rPr>
          <w:noProof/>
        </w:rPr>
        <w:fldChar w:fldCharType="separate"/>
      </w:r>
      <w:r>
        <w:rPr>
          <w:noProof/>
        </w:rPr>
        <w:t>21</w:t>
      </w:r>
      <w:r>
        <w:rPr>
          <w:noProof/>
        </w:rPr>
        <w:fldChar w:fldCharType="end"/>
      </w:r>
    </w:p>
    <w:p w14:paraId="05757E95" w14:textId="614D2A53" w:rsidR="00CD4942" w:rsidRDefault="00CD4942">
      <w:pPr>
        <w:pStyle w:val="TOC4"/>
        <w:rPr>
          <w:rFonts w:ascii="Calibri" w:eastAsia="DengXian" w:hAnsi="Calibri"/>
          <w:noProof/>
          <w:kern w:val="2"/>
          <w:sz w:val="22"/>
          <w:szCs w:val="22"/>
          <w:lang w:eastAsia="en-GB"/>
        </w:rPr>
      </w:pPr>
      <w:r>
        <w:rPr>
          <w:noProof/>
        </w:rPr>
        <w:t>6.1.4.4</w:t>
      </w:r>
      <w:r>
        <w:rPr>
          <w:rFonts w:ascii="Calibri" w:eastAsia="DengXian" w:hAnsi="Calibri"/>
          <w:noProof/>
          <w:kern w:val="2"/>
          <w:sz w:val="22"/>
          <w:szCs w:val="22"/>
          <w:lang w:eastAsia="en-GB"/>
        </w:rPr>
        <w:tab/>
      </w:r>
      <w:r>
        <w:rPr>
          <w:noProof/>
        </w:rPr>
        <w:t>Operation: location-context-transfer</w:t>
      </w:r>
      <w:r>
        <w:rPr>
          <w:noProof/>
        </w:rPr>
        <w:tab/>
      </w:r>
      <w:r>
        <w:rPr>
          <w:noProof/>
        </w:rPr>
        <w:fldChar w:fldCharType="begin" w:fldLock="1"/>
      </w:r>
      <w:r>
        <w:rPr>
          <w:noProof/>
        </w:rPr>
        <w:instrText xml:space="preserve"> PAGEREF _Toc161905042 \h </w:instrText>
      </w:r>
      <w:r>
        <w:rPr>
          <w:noProof/>
        </w:rPr>
      </w:r>
      <w:r>
        <w:rPr>
          <w:noProof/>
        </w:rPr>
        <w:fldChar w:fldCharType="separate"/>
      </w:r>
      <w:r>
        <w:rPr>
          <w:noProof/>
        </w:rPr>
        <w:t>22</w:t>
      </w:r>
      <w:r>
        <w:rPr>
          <w:noProof/>
        </w:rPr>
        <w:fldChar w:fldCharType="end"/>
      </w:r>
    </w:p>
    <w:p w14:paraId="0785BD93" w14:textId="7756C0CD" w:rsidR="00CD4942" w:rsidRDefault="00CD4942">
      <w:pPr>
        <w:pStyle w:val="TOC5"/>
        <w:rPr>
          <w:rFonts w:ascii="Calibri" w:eastAsia="DengXian" w:hAnsi="Calibri"/>
          <w:noProof/>
          <w:kern w:val="2"/>
          <w:sz w:val="22"/>
          <w:szCs w:val="22"/>
          <w:lang w:eastAsia="en-GB"/>
        </w:rPr>
      </w:pPr>
      <w:r>
        <w:rPr>
          <w:noProof/>
        </w:rPr>
        <w:t>6.1.4.4.1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_Toc161905043 \h </w:instrText>
      </w:r>
      <w:r>
        <w:rPr>
          <w:noProof/>
        </w:rPr>
      </w:r>
      <w:r>
        <w:rPr>
          <w:noProof/>
        </w:rPr>
        <w:fldChar w:fldCharType="separate"/>
      </w:r>
      <w:r>
        <w:rPr>
          <w:noProof/>
        </w:rPr>
        <w:t>22</w:t>
      </w:r>
      <w:r>
        <w:rPr>
          <w:noProof/>
        </w:rPr>
        <w:fldChar w:fldCharType="end"/>
      </w:r>
    </w:p>
    <w:p w14:paraId="30C660A8" w14:textId="46A0BA26" w:rsidR="00CD4942" w:rsidRDefault="00CD4942">
      <w:pPr>
        <w:pStyle w:val="TOC5"/>
        <w:rPr>
          <w:rFonts w:ascii="Calibri" w:eastAsia="DengXian" w:hAnsi="Calibri"/>
          <w:noProof/>
          <w:kern w:val="2"/>
          <w:sz w:val="22"/>
          <w:szCs w:val="22"/>
          <w:lang w:eastAsia="en-GB"/>
        </w:rPr>
      </w:pPr>
      <w:r>
        <w:rPr>
          <w:noProof/>
        </w:rPr>
        <w:t>6.1.4.4.2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_Toc161905044 \h </w:instrText>
      </w:r>
      <w:r>
        <w:rPr>
          <w:noProof/>
        </w:rPr>
      </w:r>
      <w:r>
        <w:rPr>
          <w:noProof/>
        </w:rPr>
        <w:fldChar w:fldCharType="separate"/>
      </w:r>
      <w:r>
        <w:rPr>
          <w:noProof/>
        </w:rPr>
        <w:t>22</w:t>
      </w:r>
      <w:r>
        <w:rPr>
          <w:noProof/>
        </w:rPr>
        <w:fldChar w:fldCharType="end"/>
      </w:r>
    </w:p>
    <w:p w14:paraId="4576E5F9" w14:textId="3D3C396B" w:rsidR="00CD4942" w:rsidRDefault="00CD4942">
      <w:pPr>
        <w:pStyle w:val="TOC3"/>
        <w:rPr>
          <w:rFonts w:ascii="Calibri" w:eastAsia="DengXian" w:hAnsi="Calibri"/>
          <w:noProof/>
          <w:kern w:val="2"/>
          <w:sz w:val="22"/>
          <w:szCs w:val="22"/>
          <w:lang w:eastAsia="en-GB"/>
        </w:rPr>
      </w:pPr>
      <w:r>
        <w:rPr>
          <w:noProof/>
        </w:rPr>
        <w:t>6.1.5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_Toc161905045 \h </w:instrText>
      </w:r>
      <w:r>
        <w:rPr>
          <w:noProof/>
        </w:rPr>
      </w:r>
      <w:r>
        <w:rPr>
          <w:noProof/>
        </w:rPr>
        <w:fldChar w:fldCharType="separate"/>
      </w:r>
      <w:r>
        <w:rPr>
          <w:noProof/>
        </w:rPr>
        <w:t>23</w:t>
      </w:r>
      <w:r>
        <w:rPr>
          <w:noProof/>
        </w:rPr>
        <w:fldChar w:fldCharType="end"/>
      </w:r>
    </w:p>
    <w:p w14:paraId="7D614C3B" w14:textId="2D5A64B9" w:rsidR="00CD4942" w:rsidRDefault="00CD4942">
      <w:pPr>
        <w:pStyle w:val="TOC4"/>
        <w:rPr>
          <w:rFonts w:ascii="Calibri" w:eastAsia="DengXian" w:hAnsi="Calibri"/>
          <w:noProof/>
          <w:kern w:val="2"/>
          <w:sz w:val="22"/>
          <w:szCs w:val="22"/>
          <w:lang w:eastAsia="en-GB"/>
        </w:rPr>
      </w:pPr>
      <w:r>
        <w:rPr>
          <w:noProof/>
        </w:rPr>
        <w:t>6.1.5.1</w:t>
      </w:r>
      <w:r>
        <w:rPr>
          <w:rFonts w:ascii="Calibri" w:eastAsia="DengXian" w:hAnsi="Calibri"/>
          <w:noProof/>
          <w:kern w:val="2"/>
          <w:sz w:val="22"/>
          <w:szCs w:val="22"/>
          <w:lang w:eastAsia="en-GB"/>
        </w:rPr>
        <w:tab/>
      </w:r>
      <w:r>
        <w:rPr>
          <w:noProof/>
        </w:rPr>
        <w:t>EventNotify</w:t>
      </w:r>
      <w:r>
        <w:rPr>
          <w:noProof/>
        </w:rPr>
        <w:tab/>
      </w:r>
      <w:r>
        <w:rPr>
          <w:noProof/>
        </w:rPr>
        <w:fldChar w:fldCharType="begin" w:fldLock="1"/>
      </w:r>
      <w:r>
        <w:rPr>
          <w:noProof/>
        </w:rPr>
        <w:instrText xml:space="preserve"> PAGEREF _Toc161905046 \h </w:instrText>
      </w:r>
      <w:r>
        <w:rPr>
          <w:noProof/>
        </w:rPr>
      </w:r>
      <w:r>
        <w:rPr>
          <w:noProof/>
        </w:rPr>
        <w:fldChar w:fldCharType="separate"/>
      </w:r>
      <w:r>
        <w:rPr>
          <w:noProof/>
        </w:rPr>
        <w:t>24</w:t>
      </w:r>
      <w:r>
        <w:rPr>
          <w:noProof/>
        </w:rPr>
        <w:fldChar w:fldCharType="end"/>
      </w:r>
    </w:p>
    <w:p w14:paraId="18B67E47" w14:textId="45234803" w:rsidR="00CD4942" w:rsidRDefault="00CD4942">
      <w:pPr>
        <w:pStyle w:val="TOC5"/>
        <w:rPr>
          <w:rFonts w:ascii="Calibri" w:eastAsia="DengXian" w:hAnsi="Calibri"/>
          <w:noProof/>
          <w:kern w:val="2"/>
          <w:sz w:val="22"/>
          <w:szCs w:val="22"/>
          <w:lang w:eastAsia="en-GB"/>
        </w:rPr>
      </w:pPr>
      <w:r>
        <w:rPr>
          <w:noProof/>
        </w:rPr>
        <w:t>6.1.5.1.1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_Toc161905047 \h </w:instrText>
      </w:r>
      <w:r>
        <w:rPr>
          <w:noProof/>
        </w:rPr>
      </w:r>
      <w:r>
        <w:rPr>
          <w:noProof/>
        </w:rPr>
        <w:fldChar w:fldCharType="separate"/>
      </w:r>
      <w:r>
        <w:rPr>
          <w:noProof/>
        </w:rPr>
        <w:t>24</w:t>
      </w:r>
      <w:r>
        <w:rPr>
          <w:noProof/>
        </w:rPr>
        <w:fldChar w:fldCharType="end"/>
      </w:r>
    </w:p>
    <w:p w14:paraId="2C173399" w14:textId="56457853" w:rsidR="00CD4942" w:rsidRDefault="00CD4942">
      <w:pPr>
        <w:pStyle w:val="TOC5"/>
        <w:rPr>
          <w:rFonts w:ascii="Calibri" w:eastAsia="DengXian" w:hAnsi="Calibri"/>
          <w:noProof/>
          <w:kern w:val="2"/>
          <w:sz w:val="22"/>
          <w:szCs w:val="22"/>
          <w:lang w:eastAsia="en-GB"/>
        </w:rPr>
      </w:pPr>
      <w:r>
        <w:rPr>
          <w:noProof/>
        </w:rPr>
        <w:t>6.1.5.1.2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_Toc161905048 \h </w:instrText>
      </w:r>
      <w:r>
        <w:rPr>
          <w:noProof/>
        </w:rPr>
      </w:r>
      <w:r>
        <w:rPr>
          <w:noProof/>
        </w:rPr>
        <w:fldChar w:fldCharType="separate"/>
      </w:r>
      <w:r>
        <w:rPr>
          <w:noProof/>
        </w:rPr>
        <w:t>24</w:t>
      </w:r>
      <w:r>
        <w:rPr>
          <w:noProof/>
        </w:rPr>
        <w:fldChar w:fldCharType="end"/>
      </w:r>
    </w:p>
    <w:p w14:paraId="11234B34" w14:textId="580587FC" w:rsidR="00CD4942" w:rsidRDefault="00CD4942">
      <w:pPr>
        <w:pStyle w:val="TOC5"/>
        <w:rPr>
          <w:rFonts w:ascii="Calibri" w:eastAsia="DengXian" w:hAnsi="Calibri"/>
          <w:noProof/>
          <w:kern w:val="2"/>
          <w:sz w:val="22"/>
          <w:szCs w:val="22"/>
          <w:lang w:eastAsia="en-GB"/>
        </w:rPr>
      </w:pPr>
      <w:r>
        <w:rPr>
          <w:noProof/>
        </w:rPr>
        <w:t>6.1.5.1.3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_Toc161905049 \h </w:instrText>
      </w:r>
      <w:r>
        <w:rPr>
          <w:noProof/>
        </w:rPr>
      </w:r>
      <w:r>
        <w:rPr>
          <w:noProof/>
        </w:rPr>
        <w:fldChar w:fldCharType="separate"/>
      </w:r>
      <w:r>
        <w:rPr>
          <w:noProof/>
        </w:rPr>
        <w:t>24</w:t>
      </w:r>
      <w:r>
        <w:rPr>
          <w:noProof/>
        </w:rPr>
        <w:fldChar w:fldCharType="end"/>
      </w:r>
    </w:p>
    <w:p w14:paraId="1208BC78" w14:textId="36B26402" w:rsidR="00CD4942" w:rsidRDefault="00CD4942">
      <w:pPr>
        <w:pStyle w:val="TOC3"/>
        <w:rPr>
          <w:rFonts w:ascii="Calibri" w:eastAsia="DengXian" w:hAnsi="Calibri"/>
          <w:noProof/>
          <w:kern w:val="2"/>
          <w:sz w:val="22"/>
          <w:szCs w:val="22"/>
          <w:lang w:eastAsia="en-GB"/>
        </w:rPr>
      </w:pPr>
      <w:r>
        <w:rPr>
          <w:noProof/>
        </w:rPr>
        <w:t>6.1.6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_Toc161905050 \h </w:instrText>
      </w:r>
      <w:r>
        <w:rPr>
          <w:noProof/>
        </w:rPr>
      </w:r>
      <w:r>
        <w:rPr>
          <w:noProof/>
        </w:rPr>
        <w:fldChar w:fldCharType="separate"/>
      </w:r>
      <w:r>
        <w:rPr>
          <w:noProof/>
        </w:rPr>
        <w:t>25</w:t>
      </w:r>
      <w:r>
        <w:rPr>
          <w:noProof/>
        </w:rPr>
        <w:fldChar w:fldCharType="end"/>
      </w:r>
    </w:p>
    <w:p w14:paraId="7433125F" w14:textId="244EE88D" w:rsidR="00CD4942" w:rsidRDefault="00CD4942">
      <w:pPr>
        <w:pStyle w:val="TOC4"/>
        <w:rPr>
          <w:rFonts w:ascii="Calibri" w:eastAsia="DengXian" w:hAnsi="Calibri"/>
          <w:noProof/>
          <w:kern w:val="2"/>
          <w:sz w:val="22"/>
          <w:szCs w:val="22"/>
          <w:lang w:eastAsia="en-GB"/>
        </w:rPr>
      </w:pPr>
      <w:r>
        <w:rPr>
          <w:noProof/>
        </w:rPr>
        <w:t>6.1.6.1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_Toc161905051 \h </w:instrText>
      </w:r>
      <w:r>
        <w:rPr>
          <w:noProof/>
        </w:rPr>
      </w:r>
      <w:r>
        <w:rPr>
          <w:noProof/>
        </w:rPr>
        <w:fldChar w:fldCharType="separate"/>
      </w:r>
      <w:r>
        <w:rPr>
          <w:noProof/>
        </w:rPr>
        <w:t>25</w:t>
      </w:r>
      <w:r>
        <w:rPr>
          <w:noProof/>
        </w:rPr>
        <w:fldChar w:fldCharType="end"/>
      </w:r>
    </w:p>
    <w:p w14:paraId="6654AAFD" w14:textId="5A35C47A" w:rsidR="00CD4942" w:rsidRDefault="00CD4942">
      <w:pPr>
        <w:pStyle w:val="TOC4"/>
        <w:rPr>
          <w:rFonts w:ascii="Calibri" w:eastAsia="DengXian" w:hAnsi="Calibri"/>
          <w:noProof/>
          <w:kern w:val="2"/>
          <w:sz w:val="22"/>
          <w:szCs w:val="22"/>
          <w:lang w:eastAsia="en-GB"/>
        </w:rPr>
      </w:pPr>
      <w:r w:rsidRPr="00B30C86">
        <w:rPr>
          <w:noProof/>
          <w:lang w:val="en-US"/>
        </w:rPr>
        <w:t>6.1.6.2</w:t>
      </w:r>
      <w:r>
        <w:rPr>
          <w:rFonts w:ascii="Calibri" w:eastAsia="DengXian" w:hAnsi="Calibri"/>
          <w:noProof/>
          <w:kern w:val="2"/>
          <w:sz w:val="22"/>
          <w:szCs w:val="22"/>
          <w:lang w:eastAsia="en-GB"/>
        </w:rPr>
        <w:tab/>
      </w:r>
      <w:r w:rsidRPr="00B30C86">
        <w:rPr>
          <w:noProof/>
          <w:lang w:val="en-US"/>
        </w:rPr>
        <w:t>Structured data types</w:t>
      </w:r>
      <w:r>
        <w:rPr>
          <w:noProof/>
        </w:rPr>
        <w:tab/>
      </w:r>
      <w:r>
        <w:rPr>
          <w:noProof/>
        </w:rPr>
        <w:fldChar w:fldCharType="begin" w:fldLock="1"/>
      </w:r>
      <w:r>
        <w:rPr>
          <w:noProof/>
        </w:rPr>
        <w:instrText xml:space="preserve"> PAGEREF _Toc161905052 \h </w:instrText>
      </w:r>
      <w:r>
        <w:rPr>
          <w:noProof/>
        </w:rPr>
      </w:r>
      <w:r>
        <w:rPr>
          <w:noProof/>
        </w:rPr>
        <w:fldChar w:fldCharType="separate"/>
      </w:r>
      <w:r>
        <w:rPr>
          <w:noProof/>
        </w:rPr>
        <w:t>28</w:t>
      </w:r>
      <w:r>
        <w:rPr>
          <w:noProof/>
        </w:rPr>
        <w:fldChar w:fldCharType="end"/>
      </w:r>
    </w:p>
    <w:p w14:paraId="59309C14" w14:textId="69CDA7B0" w:rsidR="00CD4942" w:rsidRDefault="00CD4942">
      <w:pPr>
        <w:pStyle w:val="TOC5"/>
        <w:rPr>
          <w:rFonts w:ascii="Calibri" w:eastAsia="DengXian" w:hAnsi="Calibri"/>
          <w:noProof/>
          <w:kern w:val="2"/>
          <w:sz w:val="22"/>
          <w:szCs w:val="22"/>
          <w:lang w:eastAsia="en-GB"/>
        </w:rPr>
      </w:pPr>
      <w:r>
        <w:rPr>
          <w:noProof/>
        </w:rPr>
        <w:t>6.1.6.2.1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_Toc161905053 \h </w:instrText>
      </w:r>
      <w:r>
        <w:rPr>
          <w:noProof/>
        </w:rPr>
      </w:r>
      <w:r>
        <w:rPr>
          <w:noProof/>
        </w:rPr>
        <w:fldChar w:fldCharType="separate"/>
      </w:r>
      <w:r>
        <w:rPr>
          <w:noProof/>
        </w:rPr>
        <w:t>28</w:t>
      </w:r>
      <w:r>
        <w:rPr>
          <w:noProof/>
        </w:rPr>
        <w:fldChar w:fldCharType="end"/>
      </w:r>
    </w:p>
    <w:p w14:paraId="38E081E2" w14:textId="0DD89120" w:rsidR="00CD4942" w:rsidRDefault="00CD4942">
      <w:pPr>
        <w:pStyle w:val="TOC5"/>
        <w:rPr>
          <w:rFonts w:ascii="Calibri" w:eastAsia="DengXian" w:hAnsi="Calibri"/>
          <w:noProof/>
          <w:kern w:val="2"/>
          <w:sz w:val="22"/>
          <w:szCs w:val="22"/>
          <w:lang w:eastAsia="en-GB"/>
        </w:rPr>
      </w:pPr>
      <w:r>
        <w:rPr>
          <w:noProof/>
        </w:rPr>
        <w:t>6.1.6.2.2</w:t>
      </w:r>
      <w:r>
        <w:rPr>
          <w:rFonts w:ascii="Calibri" w:eastAsia="DengXian" w:hAnsi="Calibri"/>
          <w:noProof/>
          <w:kern w:val="2"/>
          <w:sz w:val="22"/>
          <w:szCs w:val="22"/>
          <w:lang w:eastAsia="en-GB"/>
        </w:rPr>
        <w:tab/>
      </w:r>
      <w:r>
        <w:rPr>
          <w:noProof/>
        </w:rPr>
        <w:t>Type: InputData</w:t>
      </w:r>
      <w:r>
        <w:rPr>
          <w:noProof/>
        </w:rPr>
        <w:tab/>
      </w:r>
      <w:r>
        <w:rPr>
          <w:noProof/>
        </w:rPr>
        <w:fldChar w:fldCharType="begin" w:fldLock="1"/>
      </w:r>
      <w:r>
        <w:rPr>
          <w:noProof/>
        </w:rPr>
        <w:instrText xml:space="preserve"> PAGEREF _Toc161905054 \h </w:instrText>
      </w:r>
      <w:r>
        <w:rPr>
          <w:noProof/>
        </w:rPr>
      </w:r>
      <w:r>
        <w:rPr>
          <w:noProof/>
        </w:rPr>
        <w:fldChar w:fldCharType="separate"/>
      </w:r>
      <w:r>
        <w:rPr>
          <w:noProof/>
        </w:rPr>
        <w:t>29</w:t>
      </w:r>
      <w:r>
        <w:rPr>
          <w:noProof/>
        </w:rPr>
        <w:fldChar w:fldCharType="end"/>
      </w:r>
    </w:p>
    <w:p w14:paraId="17E3940B" w14:textId="64B29F3F" w:rsidR="00CD4942" w:rsidRDefault="00CD4942">
      <w:pPr>
        <w:pStyle w:val="TOC5"/>
        <w:rPr>
          <w:rFonts w:ascii="Calibri" w:eastAsia="DengXian" w:hAnsi="Calibri"/>
          <w:noProof/>
          <w:kern w:val="2"/>
          <w:sz w:val="22"/>
          <w:szCs w:val="22"/>
          <w:lang w:eastAsia="en-GB"/>
        </w:rPr>
      </w:pPr>
      <w:r>
        <w:rPr>
          <w:noProof/>
        </w:rPr>
        <w:t>6.1.6.2.3</w:t>
      </w:r>
      <w:r>
        <w:rPr>
          <w:rFonts w:ascii="Calibri" w:eastAsia="DengXian" w:hAnsi="Calibri"/>
          <w:noProof/>
          <w:kern w:val="2"/>
          <w:sz w:val="22"/>
          <w:szCs w:val="22"/>
          <w:lang w:eastAsia="en-GB"/>
        </w:rPr>
        <w:tab/>
      </w:r>
      <w:r>
        <w:rPr>
          <w:noProof/>
        </w:rPr>
        <w:t>Type: LocationData</w:t>
      </w:r>
      <w:r>
        <w:rPr>
          <w:noProof/>
        </w:rPr>
        <w:tab/>
      </w:r>
      <w:r>
        <w:rPr>
          <w:noProof/>
        </w:rPr>
        <w:fldChar w:fldCharType="begin" w:fldLock="1"/>
      </w:r>
      <w:r>
        <w:rPr>
          <w:noProof/>
        </w:rPr>
        <w:instrText xml:space="preserve"> PAGEREF _Toc161905055 \h </w:instrText>
      </w:r>
      <w:r>
        <w:rPr>
          <w:noProof/>
        </w:rPr>
      </w:r>
      <w:r>
        <w:rPr>
          <w:noProof/>
        </w:rPr>
        <w:fldChar w:fldCharType="separate"/>
      </w:r>
      <w:r>
        <w:rPr>
          <w:noProof/>
        </w:rPr>
        <w:t>31</w:t>
      </w:r>
      <w:r>
        <w:rPr>
          <w:noProof/>
        </w:rPr>
        <w:fldChar w:fldCharType="end"/>
      </w:r>
    </w:p>
    <w:p w14:paraId="10B334C7" w14:textId="6EFDD46B" w:rsidR="00CD4942" w:rsidRDefault="00CD4942">
      <w:pPr>
        <w:pStyle w:val="TOC5"/>
        <w:rPr>
          <w:rFonts w:ascii="Calibri" w:eastAsia="DengXian" w:hAnsi="Calibri"/>
          <w:noProof/>
          <w:kern w:val="2"/>
          <w:sz w:val="22"/>
          <w:szCs w:val="22"/>
          <w:lang w:eastAsia="en-GB"/>
        </w:rPr>
      </w:pPr>
      <w:r>
        <w:rPr>
          <w:noProof/>
        </w:rPr>
        <w:t>6.1.6.2.4</w:t>
      </w:r>
      <w:r>
        <w:rPr>
          <w:rFonts w:ascii="Calibri" w:eastAsia="DengXian" w:hAnsi="Calibri"/>
          <w:noProof/>
          <w:kern w:val="2"/>
          <w:sz w:val="22"/>
          <w:szCs w:val="22"/>
          <w:lang w:eastAsia="en-GB"/>
        </w:rPr>
        <w:tab/>
      </w:r>
      <w:r>
        <w:rPr>
          <w:noProof/>
        </w:rPr>
        <w:t>Type: GeographicalCoordinates</w:t>
      </w:r>
      <w:r>
        <w:rPr>
          <w:noProof/>
        </w:rPr>
        <w:tab/>
      </w:r>
      <w:r>
        <w:rPr>
          <w:noProof/>
        </w:rPr>
        <w:fldChar w:fldCharType="begin" w:fldLock="1"/>
      </w:r>
      <w:r>
        <w:rPr>
          <w:noProof/>
        </w:rPr>
        <w:instrText xml:space="preserve"> PAGEREF _Toc161905056 \h </w:instrText>
      </w:r>
      <w:r>
        <w:rPr>
          <w:noProof/>
        </w:rPr>
      </w:r>
      <w:r>
        <w:rPr>
          <w:noProof/>
        </w:rPr>
        <w:fldChar w:fldCharType="separate"/>
      </w:r>
      <w:r>
        <w:rPr>
          <w:noProof/>
        </w:rPr>
        <w:t>33</w:t>
      </w:r>
      <w:r>
        <w:rPr>
          <w:noProof/>
        </w:rPr>
        <w:fldChar w:fldCharType="end"/>
      </w:r>
    </w:p>
    <w:p w14:paraId="45FC7469" w14:textId="25D7133B" w:rsidR="00CD4942" w:rsidRDefault="00CD4942">
      <w:pPr>
        <w:pStyle w:val="TOC5"/>
        <w:rPr>
          <w:rFonts w:ascii="Calibri" w:eastAsia="DengXian" w:hAnsi="Calibri"/>
          <w:noProof/>
          <w:kern w:val="2"/>
          <w:sz w:val="22"/>
          <w:szCs w:val="22"/>
          <w:lang w:eastAsia="en-GB"/>
        </w:rPr>
      </w:pPr>
      <w:r>
        <w:rPr>
          <w:noProof/>
        </w:rPr>
        <w:t>6.1.6.2.5</w:t>
      </w:r>
      <w:r>
        <w:rPr>
          <w:rFonts w:ascii="Calibri" w:eastAsia="DengXian" w:hAnsi="Calibri"/>
          <w:noProof/>
          <w:kern w:val="2"/>
          <w:sz w:val="22"/>
          <w:szCs w:val="22"/>
          <w:lang w:eastAsia="en-GB"/>
        </w:rPr>
        <w:tab/>
      </w:r>
      <w:r>
        <w:rPr>
          <w:noProof/>
        </w:rPr>
        <w:t>Type: GeographicArea</w:t>
      </w:r>
      <w:r>
        <w:rPr>
          <w:noProof/>
        </w:rPr>
        <w:tab/>
      </w:r>
      <w:r>
        <w:rPr>
          <w:noProof/>
        </w:rPr>
        <w:fldChar w:fldCharType="begin" w:fldLock="1"/>
      </w:r>
      <w:r>
        <w:rPr>
          <w:noProof/>
        </w:rPr>
        <w:instrText xml:space="preserve"> PAGEREF _Toc161905057 \h </w:instrText>
      </w:r>
      <w:r>
        <w:rPr>
          <w:noProof/>
        </w:rPr>
      </w:r>
      <w:r>
        <w:rPr>
          <w:noProof/>
        </w:rPr>
        <w:fldChar w:fldCharType="separate"/>
      </w:r>
      <w:r>
        <w:rPr>
          <w:noProof/>
        </w:rPr>
        <w:t>33</w:t>
      </w:r>
      <w:r>
        <w:rPr>
          <w:noProof/>
        </w:rPr>
        <w:fldChar w:fldCharType="end"/>
      </w:r>
    </w:p>
    <w:p w14:paraId="010AA9E1" w14:textId="2C02C9D6" w:rsidR="00CD4942" w:rsidRDefault="00CD4942">
      <w:pPr>
        <w:pStyle w:val="TOC5"/>
        <w:rPr>
          <w:rFonts w:ascii="Calibri" w:eastAsia="DengXian" w:hAnsi="Calibri"/>
          <w:noProof/>
          <w:kern w:val="2"/>
          <w:sz w:val="22"/>
          <w:szCs w:val="22"/>
          <w:lang w:eastAsia="en-GB"/>
        </w:rPr>
      </w:pPr>
      <w:r>
        <w:rPr>
          <w:noProof/>
        </w:rPr>
        <w:t>6.1.6.2.6</w:t>
      </w:r>
      <w:r>
        <w:rPr>
          <w:rFonts w:ascii="Calibri" w:eastAsia="DengXian" w:hAnsi="Calibri"/>
          <w:noProof/>
          <w:kern w:val="2"/>
          <w:sz w:val="22"/>
          <w:szCs w:val="22"/>
          <w:lang w:eastAsia="en-GB"/>
        </w:rPr>
        <w:tab/>
      </w:r>
      <w:r>
        <w:rPr>
          <w:noProof/>
        </w:rPr>
        <w:t>Type: Point</w:t>
      </w:r>
      <w:r>
        <w:rPr>
          <w:noProof/>
        </w:rPr>
        <w:tab/>
      </w:r>
      <w:r>
        <w:rPr>
          <w:noProof/>
        </w:rPr>
        <w:fldChar w:fldCharType="begin" w:fldLock="1"/>
      </w:r>
      <w:r>
        <w:rPr>
          <w:noProof/>
        </w:rPr>
        <w:instrText xml:space="preserve"> PAGEREF _Toc161905058 \h </w:instrText>
      </w:r>
      <w:r>
        <w:rPr>
          <w:noProof/>
        </w:rPr>
      </w:r>
      <w:r>
        <w:rPr>
          <w:noProof/>
        </w:rPr>
        <w:fldChar w:fldCharType="separate"/>
      </w:r>
      <w:r>
        <w:rPr>
          <w:noProof/>
        </w:rPr>
        <w:t>33</w:t>
      </w:r>
      <w:r>
        <w:rPr>
          <w:noProof/>
        </w:rPr>
        <w:fldChar w:fldCharType="end"/>
      </w:r>
    </w:p>
    <w:p w14:paraId="1123C607" w14:textId="72A555CF" w:rsidR="00CD4942" w:rsidRDefault="00CD4942">
      <w:pPr>
        <w:pStyle w:val="TOC5"/>
        <w:rPr>
          <w:rFonts w:ascii="Calibri" w:eastAsia="DengXian" w:hAnsi="Calibri"/>
          <w:noProof/>
          <w:kern w:val="2"/>
          <w:sz w:val="22"/>
          <w:szCs w:val="22"/>
          <w:lang w:eastAsia="en-GB"/>
        </w:rPr>
      </w:pPr>
      <w:r>
        <w:rPr>
          <w:noProof/>
        </w:rPr>
        <w:t>6.1.6.2.7</w:t>
      </w:r>
      <w:r>
        <w:rPr>
          <w:rFonts w:ascii="Calibri" w:eastAsia="DengXian" w:hAnsi="Calibri"/>
          <w:noProof/>
          <w:kern w:val="2"/>
          <w:sz w:val="22"/>
          <w:szCs w:val="22"/>
          <w:lang w:eastAsia="en-GB"/>
        </w:rPr>
        <w:tab/>
      </w:r>
      <w:r>
        <w:rPr>
          <w:noProof/>
        </w:rPr>
        <w:t>Type: PointUncertaintyCircle</w:t>
      </w:r>
      <w:r>
        <w:rPr>
          <w:noProof/>
        </w:rPr>
        <w:tab/>
      </w:r>
      <w:r>
        <w:rPr>
          <w:noProof/>
        </w:rPr>
        <w:fldChar w:fldCharType="begin" w:fldLock="1"/>
      </w:r>
      <w:r>
        <w:rPr>
          <w:noProof/>
        </w:rPr>
        <w:instrText xml:space="preserve"> PAGEREF _Toc161905059 \h </w:instrText>
      </w:r>
      <w:r>
        <w:rPr>
          <w:noProof/>
        </w:rPr>
      </w:r>
      <w:r>
        <w:rPr>
          <w:noProof/>
        </w:rPr>
        <w:fldChar w:fldCharType="separate"/>
      </w:r>
      <w:r>
        <w:rPr>
          <w:noProof/>
        </w:rPr>
        <w:t>34</w:t>
      </w:r>
      <w:r>
        <w:rPr>
          <w:noProof/>
        </w:rPr>
        <w:fldChar w:fldCharType="end"/>
      </w:r>
    </w:p>
    <w:p w14:paraId="2470B13E" w14:textId="5C5594E1" w:rsidR="00CD4942" w:rsidRDefault="00CD4942">
      <w:pPr>
        <w:pStyle w:val="TOC5"/>
        <w:rPr>
          <w:rFonts w:ascii="Calibri" w:eastAsia="DengXian" w:hAnsi="Calibri"/>
          <w:noProof/>
          <w:kern w:val="2"/>
          <w:sz w:val="22"/>
          <w:szCs w:val="22"/>
          <w:lang w:eastAsia="en-GB"/>
        </w:rPr>
      </w:pPr>
      <w:r>
        <w:rPr>
          <w:noProof/>
        </w:rPr>
        <w:t>6.1.6.2.8</w:t>
      </w:r>
      <w:r>
        <w:rPr>
          <w:rFonts w:ascii="Calibri" w:eastAsia="DengXian" w:hAnsi="Calibri"/>
          <w:noProof/>
          <w:kern w:val="2"/>
          <w:sz w:val="22"/>
          <w:szCs w:val="22"/>
          <w:lang w:eastAsia="en-GB"/>
        </w:rPr>
        <w:tab/>
      </w:r>
      <w:r>
        <w:rPr>
          <w:noProof/>
        </w:rPr>
        <w:t>Type: PointUncertaintyEllipse</w:t>
      </w:r>
      <w:r>
        <w:rPr>
          <w:noProof/>
        </w:rPr>
        <w:tab/>
      </w:r>
      <w:r>
        <w:rPr>
          <w:noProof/>
        </w:rPr>
        <w:fldChar w:fldCharType="begin" w:fldLock="1"/>
      </w:r>
      <w:r>
        <w:rPr>
          <w:noProof/>
        </w:rPr>
        <w:instrText xml:space="preserve"> PAGEREF _Toc161905060 \h </w:instrText>
      </w:r>
      <w:r>
        <w:rPr>
          <w:noProof/>
        </w:rPr>
      </w:r>
      <w:r>
        <w:rPr>
          <w:noProof/>
        </w:rPr>
        <w:fldChar w:fldCharType="separate"/>
      </w:r>
      <w:r>
        <w:rPr>
          <w:noProof/>
        </w:rPr>
        <w:t>34</w:t>
      </w:r>
      <w:r>
        <w:rPr>
          <w:noProof/>
        </w:rPr>
        <w:fldChar w:fldCharType="end"/>
      </w:r>
    </w:p>
    <w:p w14:paraId="124C6D6F" w14:textId="7A1CCAE9" w:rsidR="00CD4942" w:rsidRDefault="00CD4942">
      <w:pPr>
        <w:pStyle w:val="TOC5"/>
        <w:rPr>
          <w:rFonts w:ascii="Calibri" w:eastAsia="DengXian" w:hAnsi="Calibri"/>
          <w:noProof/>
          <w:kern w:val="2"/>
          <w:sz w:val="22"/>
          <w:szCs w:val="22"/>
          <w:lang w:eastAsia="en-GB"/>
        </w:rPr>
      </w:pPr>
      <w:r>
        <w:rPr>
          <w:noProof/>
        </w:rPr>
        <w:t>6.1.6.2.9</w:t>
      </w:r>
      <w:r>
        <w:rPr>
          <w:rFonts w:ascii="Calibri" w:eastAsia="DengXian" w:hAnsi="Calibri"/>
          <w:noProof/>
          <w:kern w:val="2"/>
          <w:sz w:val="22"/>
          <w:szCs w:val="22"/>
          <w:lang w:eastAsia="en-GB"/>
        </w:rPr>
        <w:tab/>
      </w:r>
      <w:r>
        <w:rPr>
          <w:noProof/>
        </w:rPr>
        <w:t>Type: Polygon</w:t>
      </w:r>
      <w:r>
        <w:rPr>
          <w:noProof/>
        </w:rPr>
        <w:tab/>
      </w:r>
      <w:r>
        <w:rPr>
          <w:noProof/>
        </w:rPr>
        <w:fldChar w:fldCharType="begin" w:fldLock="1"/>
      </w:r>
      <w:r>
        <w:rPr>
          <w:noProof/>
        </w:rPr>
        <w:instrText xml:space="preserve"> PAGEREF _Toc161905061 \h </w:instrText>
      </w:r>
      <w:r>
        <w:rPr>
          <w:noProof/>
        </w:rPr>
      </w:r>
      <w:r>
        <w:rPr>
          <w:noProof/>
        </w:rPr>
        <w:fldChar w:fldCharType="separate"/>
      </w:r>
      <w:r>
        <w:rPr>
          <w:noProof/>
        </w:rPr>
        <w:t>34</w:t>
      </w:r>
      <w:r>
        <w:rPr>
          <w:noProof/>
        </w:rPr>
        <w:fldChar w:fldCharType="end"/>
      </w:r>
    </w:p>
    <w:p w14:paraId="190EE540" w14:textId="795F2292" w:rsidR="00CD4942" w:rsidRDefault="00CD4942">
      <w:pPr>
        <w:pStyle w:val="TOC5"/>
        <w:rPr>
          <w:rFonts w:ascii="Calibri" w:eastAsia="DengXian" w:hAnsi="Calibri"/>
          <w:noProof/>
          <w:kern w:val="2"/>
          <w:sz w:val="22"/>
          <w:szCs w:val="22"/>
          <w:lang w:eastAsia="en-GB"/>
        </w:rPr>
      </w:pPr>
      <w:r>
        <w:rPr>
          <w:noProof/>
        </w:rPr>
        <w:t>6.1.6.2.10</w:t>
      </w:r>
      <w:r>
        <w:rPr>
          <w:rFonts w:ascii="Calibri" w:eastAsia="DengXian" w:hAnsi="Calibri"/>
          <w:noProof/>
          <w:kern w:val="2"/>
          <w:sz w:val="22"/>
          <w:szCs w:val="22"/>
          <w:lang w:eastAsia="en-GB"/>
        </w:rPr>
        <w:tab/>
      </w:r>
      <w:r>
        <w:rPr>
          <w:noProof/>
        </w:rPr>
        <w:t>Type: PointAltitude</w:t>
      </w:r>
      <w:r>
        <w:rPr>
          <w:noProof/>
        </w:rPr>
        <w:tab/>
      </w:r>
      <w:r>
        <w:rPr>
          <w:noProof/>
        </w:rPr>
        <w:fldChar w:fldCharType="begin" w:fldLock="1"/>
      </w:r>
      <w:r>
        <w:rPr>
          <w:noProof/>
        </w:rPr>
        <w:instrText xml:space="preserve"> PAGEREF _Toc161905062 \h </w:instrText>
      </w:r>
      <w:r>
        <w:rPr>
          <w:noProof/>
        </w:rPr>
      </w:r>
      <w:r>
        <w:rPr>
          <w:noProof/>
        </w:rPr>
        <w:fldChar w:fldCharType="separate"/>
      </w:r>
      <w:r>
        <w:rPr>
          <w:noProof/>
        </w:rPr>
        <w:t>34</w:t>
      </w:r>
      <w:r>
        <w:rPr>
          <w:noProof/>
        </w:rPr>
        <w:fldChar w:fldCharType="end"/>
      </w:r>
    </w:p>
    <w:p w14:paraId="6B7D80A2" w14:textId="224B46BC" w:rsidR="00CD4942" w:rsidRDefault="00CD4942">
      <w:pPr>
        <w:pStyle w:val="TOC5"/>
        <w:rPr>
          <w:rFonts w:ascii="Calibri" w:eastAsia="DengXian" w:hAnsi="Calibri"/>
          <w:noProof/>
          <w:kern w:val="2"/>
          <w:sz w:val="22"/>
          <w:szCs w:val="22"/>
          <w:lang w:eastAsia="en-GB"/>
        </w:rPr>
      </w:pPr>
      <w:r>
        <w:rPr>
          <w:noProof/>
        </w:rPr>
        <w:t>6.1.6.2.11</w:t>
      </w:r>
      <w:r>
        <w:rPr>
          <w:rFonts w:ascii="Calibri" w:eastAsia="DengXian" w:hAnsi="Calibri"/>
          <w:noProof/>
          <w:kern w:val="2"/>
          <w:sz w:val="22"/>
          <w:szCs w:val="22"/>
          <w:lang w:eastAsia="en-GB"/>
        </w:rPr>
        <w:tab/>
      </w:r>
      <w:r>
        <w:rPr>
          <w:noProof/>
        </w:rPr>
        <w:t>Type: PointAltitudeUncertainty</w:t>
      </w:r>
      <w:r>
        <w:rPr>
          <w:noProof/>
        </w:rPr>
        <w:tab/>
      </w:r>
      <w:r>
        <w:rPr>
          <w:noProof/>
        </w:rPr>
        <w:fldChar w:fldCharType="begin" w:fldLock="1"/>
      </w:r>
      <w:r>
        <w:rPr>
          <w:noProof/>
        </w:rPr>
        <w:instrText xml:space="preserve"> PAGEREF _Toc161905063 \h </w:instrText>
      </w:r>
      <w:r>
        <w:rPr>
          <w:noProof/>
        </w:rPr>
      </w:r>
      <w:r>
        <w:rPr>
          <w:noProof/>
        </w:rPr>
        <w:fldChar w:fldCharType="separate"/>
      </w:r>
      <w:r>
        <w:rPr>
          <w:noProof/>
        </w:rPr>
        <w:t>35</w:t>
      </w:r>
      <w:r>
        <w:rPr>
          <w:noProof/>
        </w:rPr>
        <w:fldChar w:fldCharType="end"/>
      </w:r>
    </w:p>
    <w:p w14:paraId="48BCA7C5" w14:textId="48634FE2" w:rsidR="00CD4942" w:rsidRDefault="00CD4942">
      <w:pPr>
        <w:pStyle w:val="TOC5"/>
        <w:rPr>
          <w:rFonts w:ascii="Calibri" w:eastAsia="DengXian" w:hAnsi="Calibri"/>
          <w:noProof/>
          <w:kern w:val="2"/>
          <w:sz w:val="22"/>
          <w:szCs w:val="22"/>
          <w:lang w:eastAsia="en-GB"/>
        </w:rPr>
      </w:pPr>
      <w:r>
        <w:rPr>
          <w:noProof/>
        </w:rPr>
        <w:t>6.1.6.2.12</w:t>
      </w:r>
      <w:r>
        <w:rPr>
          <w:rFonts w:ascii="Calibri" w:eastAsia="DengXian" w:hAnsi="Calibri"/>
          <w:noProof/>
          <w:kern w:val="2"/>
          <w:sz w:val="22"/>
          <w:szCs w:val="22"/>
          <w:lang w:eastAsia="en-GB"/>
        </w:rPr>
        <w:tab/>
      </w:r>
      <w:r>
        <w:rPr>
          <w:noProof/>
        </w:rPr>
        <w:t>Type: EllipsoidArc</w:t>
      </w:r>
      <w:r>
        <w:rPr>
          <w:noProof/>
        </w:rPr>
        <w:tab/>
      </w:r>
      <w:r>
        <w:rPr>
          <w:noProof/>
        </w:rPr>
        <w:fldChar w:fldCharType="begin" w:fldLock="1"/>
      </w:r>
      <w:r>
        <w:rPr>
          <w:noProof/>
        </w:rPr>
        <w:instrText xml:space="preserve"> PAGEREF _Toc161905064 \h </w:instrText>
      </w:r>
      <w:r>
        <w:rPr>
          <w:noProof/>
        </w:rPr>
      </w:r>
      <w:r>
        <w:rPr>
          <w:noProof/>
        </w:rPr>
        <w:fldChar w:fldCharType="separate"/>
      </w:r>
      <w:r>
        <w:rPr>
          <w:noProof/>
        </w:rPr>
        <w:t>35</w:t>
      </w:r>
      <w:r>
        <w:rPr>
          <w:noProof/>
        </w:rPr>
        <w:fldChar w:fldCharType="end"/>
      </w:r>
    </w:p>
    <w:p w14:paraId="087D1BCB" w14:textId="02B3CAB5" w:rsidR="00CD4942" w:rsidRDefault="00CD4942">
      <w:pPr>
        <w:pStyle w:val="TOC5"/>
        <w:rPr>
          <w:rFonts w:ascii="Calibri" w:eastAsia="DengXian" w:hAnsi="Calibri"/>
          <w:noProof/>
          <w:kern w:val="2"/>
          <w:sz w:val="22"/>
          <w:szCs w:val="22"/>
          <w:lang w:eastAsia="en-GB"/>
        </w:rPr>
      </w:pPr>
      <w:r>
        <w:rPr>
          <w:noProof/>
        </w:rPr>
        <w:t>6.1.6.2.13</w:t>
      </w:r>
      <w:r>
        <w:rPr>
          <w:rFonts w:ascii="Calibri" w:eastAsia="DengXian" w:hAnsi="Calibri"/>
          <w:noProof/>
          <w:kern w:val="2"/>
          <w:sz w:val="22"/>
          <w:szCs w:val="22"/>
          <w:lang w:eastAsia="en-GB"/>
        </w:rPr>
        <w:tab/>
      </w:r>
      <w:r>
        <w:rPr>
          <w:noProof/>
        </w:rPr>
        <w:t>Type: LocationQoS</w:t>
      </w:r>
      <w:r>
        <w:rPr>
          <w:noProof/>
        </w:rPr>
        <w:tab/>
      </w:r>
      <w:r>
        <w:rPr>
          <w:noProof/>
        </w:rPr>
        <w:fldChar w:fldCharType="begin" w:fldLock="1"/>
      </w:r>
      <w:r>
        <w:rPr>
          <w:noProof/>
        </w:rPr>
        <w:instrText xml:space="preserve"> PAGEREF _Toc161905065 \h </w:instrText>
      </w:r>
      <w:r>
        <w:rPr>
          <w:noProof/>
        </w:rPr>
      </w:r>
      <w:r>
        <w:rPr>
          <w:noProof/>
        </w:rPr>
        <w:fldChar w:fldCharType="separate"/>
      </w:r>
      <w:r>
        <w:rPr>
          <w:noProof/>
        </w:rPr>
        <w:t>36</w:t>
      </w:r>
      <w:r>
        <w:rPr>
          <w:noProof/>
        </w:rPr>
        <w:fldChar w:fldCharType="end"/>
      </w:r>
    </w:p>
    <w:p w14:paraId="429FEB73" w14:textId="08A59C80" w:rsidR="00CD4942" w:rsidRDefault="00CD4942">
      <w:pPr>
        <w:pStyle w:val="TOC5"/>
        <w:rPr>
          <w:rFonts w:ascii="Calibri" w:eastAsia="DengXian" w:hAnsi="Calibri"/>
          <w:noProof/>
          <w:kern w:val="2"/>
          <w:sz w:val="22"/>
          <w:szCs w:val="22"/>
          <w:lang w:eastAsia="en-GB"/>
        </w:rPr>
      </w:pPr>
      <w:r>
        <w:rPr>
          <w:noProof/>
        </w:rPr>
        <w:t>6.1.6.2.14</w:t>
      </w:r>
      <w:r>
        <w:rPr>
          <w:rFonts w:ascii="Calibri" w:eastAsia="DengXian" w:hAnsi="Calibri"/>
          <w:noProof/>
          <w:kern w:val="2"/>
          <w:sz w:val="22"/>
          <w:szCs w:val="22"/>
          <w:lang w:eastAsia="en-GB"/>
        </w:rPr>
        <w:tab/>
      </w:r>
      <w:r>
        <w:rPr>
          <w:noProof/>
        </w:rPr>
        <w:t>Type: CivicAddress</w:t>
      </w:r>
      <w:r>
        <w:rPr>
          <w:noProof/>
        </w:rPr>
        <w:tab/>
      </w:r>
      <w:r>
        <w:rPr>
          <w:noProof/>
        </w:rPr>
        <w:fldChar w:fldCharType="begin" w:fldLock="1"/>
      </w:r>
      <w:r>
        <w:rPr>
          <w:noProof/>
        </w:rPr>
        <w:instrText xml:space="preserve"> PAGEREF _Toc161905066 \h </w:instrText>
      </w:r>
      <w:r>
        <w:rPr>
          <w:noProof/>
        </w:rPr>
      </w:r>
      <w:r>
        <w:rPr>
          <w:noProof/>
        </w:rPr>
        <w:fldChar w:fldCharType="separate"/>
      </w:r>
      <w:r>
        <w:rPr>
          <w:noProof/>
        </w:rPr>
        <w:t>37</w:t>
      </w:r>
      <w:r>
        <w:rPr>
          <w:noProof/>
        </w:rPr>
        <w:fldChar w:fldCharType="end"/>
      </w:r>
    </w:p>
    <w:p w14:paraId="0C18772B" w14:textId="4A3B7C3A" w:rsidR="00CD4942" w:rsidRDefault="00CD4942">
      <w:pPr>
        <w:pStyle w:val="TOC5"/>
        <w:rPr>
          <w:rFonts w:ascii="Calibri" w:eastAsia="DengXian" w:hAnsi="Calibri"/>
          <w:noProof/>
          <w:kern w:val="2"/>
          <w:sz w:val="22"/>
          <w:szCs w:val="22"/>
          <w:lang w:eastAsia="en-GB"/>
        </w:rPr>
      </w:pPr>
      <w:r>
        <w:rPr>
          <w:noProof/>
        </w:rPr>
        <w:t>6.1.6.2.15</w:t>
      </w:r>
      <w:r>
        <w:rPr>
          <w:rFonts w:ascii="Calibri" w:eastAsia="DengXian" w:hAnsi="Calibri"/>
          <w:noProof/>
          <w:kern w:val="2"/>
          <w:sz w:val="22"/>
          <w:szCs w:val="22"/>
          <w:lang w:eastAsia="en-GB"/>
        </w:rPr>
        <w:tab/>
      </w:r>
      <w:r>
        <w:rPr>
          <w:noProof/>
        </w:rPr>
        <w:t>Type: PositioningMethodAndUsage</w:t>
      </w:r>
      <w:r>
        <w:rPr>
          <w:noProof/>
        </w:rPr>
        <w:tab/>
      </w:r>
      <w:r>
        <w:rPr>
          <w:noProof/>
        </w:rPr>
        <w:fldChar w:fldCharType="begin" w:fldLock="1"/>
      </w:r>
      <w:r>
        <w:rPr>
          <w:noProof/>
        </w:rPr>
        <w:instrText xml:space="preserve"> PAGEREF _Toc161905067 \h </w:instrText>
      </w:r>
      <w:r>
        <w:rPr>
          <w:noProof/>
        </w:rPr>
      </w:r>
      <w:r>
        <w:rPr>
          <w:noProof/>
        </w:rPr>
        <w:fldChar w:fldCharType="separate"/>
      </w:r>
      <w:r>
        <w:rPr>
          <w:noProof/>
        </w:rPr>
        <w:t>38</w:t>
      </w:r>
      <w:r>
        <w:rPr>
          <w:noProof/>
        </w:rPr>
        <w:fldChar w:fldCharType="end"/>
      </w:r>
    </w:p>
    <w:p w14:paraId="21A05EAD" w14:textId="170D6616" w:rsidR="00CD4942" w:rsidRDefault="00CD4942">
      <w:pPr>
        <w:pStyle w:val="TOC5"/>
        <w:rPr>
          <w:rFonts w:ascii="Calibri" w:eastAsia="DengXian" w:hAnsi="Calibri"/>
          <w:noProof/>
          <w:kern w:val="2"/>
          <w:sz w:val="22"/>
          <w:szCs w:val="22"/>
          <w:lang w:eastAsia="en-GB"/>
        </w:rPr>
      </w:pPr>
      <w:r>
        <w:rPr>
          <w:noProof/>
        </w:rPr>
        <w:t>6.1.6.2.16</w:t>
      </w:r>
      <w:r>
        <w:rPr>
          <w:rFonts w:ascii="Calibri" w:eastAsia="DengXian" w:hAnsi="Calibri"/>
          <w:noProof/>
          <w:kern w:val="2"/>
          <w:sz w:val="22"/>
          <w:szCs w:val="22"/>
          <w:lang w:eastAsia="en-GB"/>
        </w:rPr>
        <w:tab/>
      </w:r>
      <w:r>
        <w:rPr>
          <w:noProof/>
        </w:rPr>
        <w:t>Type: GnssPositioningMethodAndUsage</w:t>
      </w:r>
      <w:r>
        <w:rPr>
          <w:noProof/>
        </w:rPr>
        <w:tab/>
      </w:r>
      <w:r>
        <w:rPr>
          <w:noProof/>
        </w:rPr>
        <w:fldChar w:fldCharType="begin" w:fldLock="1"/>
      </w:r>
      <w:r>
        <w:rPr>
          <w:noProof/>
        </w:rPr>
        <w:instrText xml:space="preserve"> PAGEREF _Toc161905068 \h </w:instrText>
      </w:r>
      <w:r>
        <w:rPr>
          <w:noProof/>
        </w:rPr>
      </w:r>
      <w:r>
        <w:rPr>
          <w:noProof/>
        </w:rPr>
        <w:fldChar w:fldCharType="separate"/>
      </w:r>
      <w:r>
        <w:rPr>
          <w:noProof/>
        </w:rPr>
        <w:t>39</w:t>
      </w:r>
      <w:r>
        <w:rPr>
          <w:noProof/>
        </w:rPr>
        <w:fldChar w:fldCharType="end"/>
      </w:r>
    </w:p>
    <w:p w14:paraId="205CD337" w14:textId="683A4F5F" w:rsidR="00CD4942" w:rsidRDefault="00CD4942">
      <w:pPr>
        <w:pStyle w:val="TOC5"/>
        <w:rPr>
          <w:rFonts w:ascii="Calibri" w:eastAsia="DengXian" w:hAnsi="Calibri"/>
          <w:noProof/>
          <w:kern w:val="2"/>
          <w:sz w:val="22"/>
          <w:szCs w:val="22"/>
          <w:lang w:eastAsia="en-GB"/>
        </w:rPr>
      </w:pPr>
      <w:r>
        <w:rPr>
          <w:noProof/>
        </w:rPr>
        <w:t>6.1.6.2.17</w:t>
      </w:r>
      <w:r>
        <w:rPr>
          <w:rFonts w:ascii="Calibri" w:eastAsia="DengXian" w:hAnsi="Calibri"/>
          <w:noProof/>
          <w:kern w:val="2"/>
          <w:sz w:val="22"/>
          <w:szCs w:val="22"/>
          <w:lang w:eastAsia="en-GB"/>
        </w:rPr>
        <w:tab/>
      </w:r>
      <w:r>
        <w:rPr>
          <w:noProof/>
        </w:rPr>
        <w:t>Type: VelocityEstimate</w:t>
      </w:r>
      <w:r>
        <w:rPr>
          <w:noProof/>
        </w:rPr>
        <w:tab/>
      </w:r>
      <w:r>
        <w:rPr>
          <w:noProof/>
        </w:rPr>
        <w:fldChar w:fldCharType="begin" w:fldLock="1"/>
      </w:r>
      <w:r>
        <w:rPr>
          <w:noProof/>
        </w:rPr>
        <w:instrText xml:space="preserve"> PAGEREF _Toc161905069 \h </w:instrText>
      </w:r>
      <w:r>
        <w:rPr>
          <w:noProof/>
        </w:rPr>
      </w:r>
      <w:r>
        <w:rPr>
          <w:noProof/>
        </w:rPr>
        <w:fldChar w:fldCharType="separate"/>
      </w:r>
      <w:r>
        <w:rPr>
          <w:noProof/>
        </w:rPr>
        <w:t>39</w:t>
      </w:r>
      <w:r>
        <w:rPr>
          <w:noProof/>
        </w:rPr>
        <w:fldChar w:fldCharType="end"/>
      </w:r>
    </w:p>
    <w:p w14:paraId="241F9995" w14:textId="6B8AB5E7" w:rsidR="00CD4942" w:rsidRDefault="00CD4942">
      <w:pPr>
        <w:pStyle w:val="TOC5"/>
        <w:rPr>
          <w:rFonts w:ascii="Calibri" w:eastAsia="DengXian" w:hAnsi="Calibri"/>
          <w:noProof/>
          <w:kern w:val="2"/>
          <w:sz w:val="22"/>
          <w:szCs w:val="22"/>
          <w:lang w:eastAsia="en-GB"/>
        </w:rPr>
      </w:pPr>
      <w:r>
        <w:rPr>
          <w:noProof/>
        </w:rPr>
        <w:t>6.1.6.2.18</w:t>
      </w:r>
      <w:r>
        <w:rPr>
          <w:rFonts w:ascii="Calibri" w:eastAsia="DengXian" w:hAnsi="Calibri"/>
          <w:noProof/>
          <w:kern w:val="2"/>
          <w:sz w:val="22"/>
          <w:szCs w:val="22"/>
          <w:lang w:eastAsia="en-GB"/>
        </w:rPr>
        <w:tab/>
      </w:r>
      <w:r>
        <w:rPr>
          <w:noProof/>
        </w:rPr>
        <w:t>Type: HorizontalVelocity</w:t>
      </w:r>
      <w:r>
        <w:rPr>
          <w:noProof/>
        </w:rPr>
        <w:tab/>
      </w:r>
      <w:r>
        <w:rPr>
          <w:noProof/>
        </w:rPr>
        <w:fldChar w:fldCharType="begin" w:fldLock="1"/>
      </w:r>
      <w:r>
        <w:rPr>
          <w:noProof/>
        </w:rPr>
        <w:instrText xml:space="preserve"> PAGEREF _Toc161905070 \h </w:instrText>
      </w:r>
      <w:r>
        <w:rPr>
          <w:noProof/>
        </w:rPr>
      </w:r>
      <w:r>
        <w:rPr>
          <w:noProof/>
        </w:rPr>
        <w:fldChar w:fldCharType="separate"/>
      </w:r>
      <w:r>
        <w:rPr>
          <w:noProof/>
        </w:rPr>
        <w:t>39</w:t>
      </w:r>
      <w:r>
        <w:rPr>
          <w:noProof/>
        </w:rPr>
        <w:fldChar w:fldCharType="end"/>
      </w:r>
    </w:p>
    <w:p w14:paraId="6B53B03C" w14:textId="089A6ED5" w:rsidR="00CD4942" w:rsidRDefault="00CD4942">
      <w:pPr>
        <w:pStyle w:val="TOC5"/>
        <w:rPr>
          <w:rFonts w:ascii="Calibri" w:eastAsia="DengXian" w:hAnsi="Calibri"/>
          <w:noProof/>
          <w:kern w:val="2"/>
          <w:sz w:val="22"/>
          <w:szCs w:val="22"/>
          <w:lang w:eastAsia="en-GB"/>
        </w:rPr>
      </w:pPr>
      <w:r>
        <w:rPr>
          <w:noProof/>
        </w:rPr>
        <w:t>6.1.6.2.19</w:t>
      </w:r>
      <w:r>
        <w:rPr>
          <w:rFonts w:ascii="Calibri" w:eastAsia="DengXian" w:hAnsi="Calibri"/>
          <w:noProof/>
          <w:kern w:val="2"/>
          <w:sz w:val="22"/>
          <w:szCs w:val="22"/>
          <w:lang w:eastAsia="en-GB"/>
        </w:rPr>
        <w:tab/>
      </w:r>
      <w:r>
        <w:rPr>
          <w:noProof/>
        </w:rPr>
        <w:t>Type: HorizontalWithVerticalVelocity</w:t>
      </w:r>
      <w:r>
        <w:rPr>
          <w:noProof/>
        </w:rPr>
        <w:tab/>
      </w:r>
      <w:r>
        <w:rPr>
          <w:noProof/>
        </w:rPr>
        <w:fldChar w:fldCharType="begin" w:fldLock="1"/>
      </w:r>
      <w:r>
        <w:rPr>
          <w:noProof/>
        </w:rPr>
        <w:instrText xml:space="preserve"> PAGEREF _Toc161905071 \h </w:instrText>
      </w:r>
      <w:r>
        <w:rPr>
          <w:noProof/>
        </w:rPr>
      </w:r>
      <w:r>
        <w:rPr>
          <w:noProof/>
        </w:rPr>
        <w:fldChar w:fldCharType="separate"/>
      </w:r>
      <w:r>
        <w:rPr>
          <w:noProof/>
        </w:rPr>
        <w:t>39</w:t>
      </w:r>
      <w:r>
        <w:rPr>
          <w:noProof/>
        </w:rPr>
        <w:fldChar w:fldCharType="end"/>
      </w:r>
    </w:p>
    <w:p w14:paraId="049CD61A" w14:textId="3EE5D154" w:rsidR="00CD4942" w:rsidRDefault="00CD4942">
      <w:pPr>
        <w:pStyle w:val="TOC5"/>
        <w:rPr>
          <w:rFonts w:ascii="Calibri" w:eastAsia="DengXian" w:hAnsi="Calibri"/>
          <w:noProof/>
          <w:kern w:val="2"/>
          <w:sz w:val="22"/>
          <w:szCs w:val="22"/>
          <w:lang w:eastAsia="en-GB"/>
        </w:rPr>
      </w:pPr>
      <w:r>
        <w:rPr>
          <w:noProof/>
        </w:rPr>
        <w:t>6.1.6.2.20</w:t>
      </w:r>
      <w:r>
        <w:rPr>
          <w:rFonts w:ascii="Calibri" w:eastAsia="DengXian" w:hAnsi="Calibri"/>
          <w:noProof/>
          <w:kern w:val="2"/>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_Toc161905072 \h </w:instrText>
      </w:r>
      <w:r>
        <w:rPr>
          <w:noProof/>
        </w:rPr>
      </w:r>
      <w:r>
        <w:rPr>
          <w:noProof/>
        </w:rPr>
        <w:fldChar w:fldCharType="separate"/>
      </w:r>
      <w:r>
        <w:rPr>
          <w:noProof/>
        </w:rPr>
        <w:t>40</w:t>
      </w:r>
      <w:r>
        <w:rPr>
          <w:noProof/>
        </w:rPr>
        <w:fldChar w:fldCharType="end"/>
      </w:r>
    </w:p>
    <w:p w14:paraId="0FCE50EE" w14:textId="694218A8" w:rsidR="00CD4942" w:rsidRDefault="00CD4942">
      <w:pPr>
        <w:pStyle w:val="TOC5"/>
        <w:rPr>
          <w:rFonts w:ascii="Calibri" w:eastAsia="DengXian" w:hAnsi="Calibri"/>
          <w:noProof/>
          <w:kern w:val="2"/>
          <w:sz w:val="22"/>
          <w:szCs w:val="22"/>
          <w:lang w:eastAsia="en-GB"/>
        </w:rPr>
      </w:pPr>
      <w:r>
        <w:rPr>
          <w:noProof/>
        </w:rPr>
        <w:t>6.1.6.2.21</w:t>
      </w:r>
      <w:r>
        <w:rPr>
          <w:rFonts w:ascii="Calibri" w:eastAsia="DengXian" w:hAnsi="Calibri"/>
          <w:noProof/>
          <w:kern w:val="2"/>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_Toc161905073 \h </w:instrText>
      </w:r>
      <w:r>
        <w:rPr>
          <w:noProof/>
        </w:rPr>
      </w:r>
      <w:r>
        <w:rPr>
          <w:noProof/>
        </w:rPr>
        <w:fldChar w:fldCharType="separate"/>
      </w:r>
      <w:r>
        <w:rPr>
          <w:noProof/>
        </w:rPr>
        <w:t>40</w:t>
      </w:r>
      <w:r>
        <w:rPr>
          <w:noProof/>
        </w:rPr>
        <w:fldChar w:fldCharType="end"/>
      </w:r>
    </w:p>
    <w:p w14:paraId="790377C0" w14:textId="743A99A6" w:rsidR="00CD4942" w:rsidRDefault="00CD4942">
      <w:pPr>
        <w:pStyle w:val="TOC5"/>
        <w:rPr>
          <w:rFonts w:ascii="Calibri" w:eastAsia="DengXian" w:hAnsi="Calibri"/>
          <w:noProof/>
          <w:kern w:val="2"/>
          <w:sz w:val="22"/>
          <w:szCs w:val="22"/>
          <w:lang w:eastAsia="en-GB"/>
        </w:rPr>
      </w:pPr>
      <w:r>
        <w:rPr>
          <w:noProof/>
        </w:rPr>
        <w:t>6.1.6.2.22</w:t>
      </w:r>
      <w:r>
        <w:rPr>
          <w:rFonts w:ascii="Calibri" w:eastAsia="DengXian" w:hAnsi="Calibri"/>
          <w:noProof/>
          <w:kern w:val="2"/>
          <w:sz w:val="22"/>
          <w:szCs w:val="22"/>
          <w:lang w:eastAsia="en-GB"/>
        </w:rPr>
        <w:tab/>
      </w:r>
      <w:r>
        <w:rPr>
          <w:noProof/>
        </w:rPr>
        <w:t>Type: UncertaintyEllipse</w:t>
      </w:r>
      <w:r>
        <w:rPr>
          <w:noProof/>
        </w:rPr>
        <w:tab/>
      </w:r>
      <w:r>
        <w:rPr>
          <w:noProof/>
        </w:rPr>
        <w:fldChar w:fldCharType="begin" w:fldLock="1"/>
      </w:r>
      <w:r>
        <w:rPr>
          <w:noProof/>
        </w:rPr>
        <w:instrText xml:space="preserve"> PAGEREF _Toc161905074 \h </w:instrText>
      </w:r>
      <w:r>
        <w:rPr>
          <w:noProof/>
        </w:rPr>
      </w:r>
      <w:r>
        <w:rPr>
          <w:noProof/>
        </w:rPr>
        <w:fldChar w:fldCharType="separate"/>
      </w:r>
      <w:r>
        <w:rPr>
          <w:noProof/>
        </w:rPr>
        <w:t>40</w:t>
      </w:r>
      <w:r>
        <w:rPr>
          <w:noProof/>
        </w:rPr>
        <w:fldChar w:fldCharType="end"/>
      </w:r>
    </w:p>
    <w:p w14:paraId="1515F0EC" w14:textId="364D2C21" w:rsidR="00CD4942" w:rsidRDefault="00CD4942">
      <w:pPr>
        <w:pStyle w:val="TOC5"/>
        <w:rPr>
          <w:rFonts w:ascii="Calibri" w:eastAsia="DengXian" w:hAnsi="Calibri"/>
          <w:noProof/>
          <w:kern w:val="2"/>
          <w:sz w:val="22"/>
          <w:szCs w:val="22"/>
          <w:lang w:eastAsia="en-GB"/>
        </w:rPr>
      </w:pPr>
      <w:r>
        <w:rPr>
          <w:noProof/>
        </w:rPr>
        <w:t>6.1.6.2.23</w:t>
      </w:r>
      <w:r>
        <w:rPr>
          <w:rFonts w:ascii="Calibri" w:eastAsia="DengXian" w:hAnsi="Calibri"/>
          <w:noProof/>
          <w:kern w:val="2"/>
          <w:sz w:val="22"/>
          <w:szCs w:val="22"/>
          <w:lang w:eastAsia="en-GB"/>
        </w:rPr>
        <w:tab/>
      </w:r>
      <w:r>
        <w:rPr>
          <w:noProof/>
        </w:rPr>
        <w:t>Type: UeLcsCapability</w:t>
      </w:r>
      <w:r>
        <w:rPr>
          <w:noProof/>
        </w:rPr>
        <w:tab/>
      </w:r>
      <w:r>
        <w:rPr>
          <w:noProof/>
        </w:rPr>
        <w:fldChar w:fldCharType="begin" w:fldLock="1"/>
      </w:r>
      <w:r>
        <w:rPr>
          <w:noProof/>
        </w:rPr>
        <w:instrText xml:space="preserve"> PAGEREF _Toc161905075 \h </w:instrText>
      </w:r>
      <w:r>
        <w:rPr>
          <w:noProof/>
        </w:rPr>
      </w:r>
      <w:r>
        <w:rPr>
          <w:noProof/>
        </w:rPr>
        <w:fldChar w:fldCharType="separate"/>
      </w:r>
      <w:r>
        <w:rPr>
          <w:noProof/>
        </w:rPr>
        <w:t>40</w:t>
      </w:r>
      <w:r>
        <w:rPr>
          <w:noProof/>
        </w:rPr>
        <w:fldChar w:fldCharType="end"/>
      </w:r>
    </w:p>
    <w:p w14:paraId="05C83E11" w14:textId="1917A4DD" w:rsidR="00CD4942" w:rsidRDefault="00CD4942">
      <w:pPr>
        <w:pStyle w:val="TOC5"/>
        <w:rPr>
          <w:rFonts w:ascii="Calibri" w:eastAsia="DengXian" w:hAnsi="Calibri"/>
          <w:noProof/>
          <w:kern w:val="2"/>
          <w:sz w:val="22"/>
          <w:szCs w:val="22"/>
          <w:lang w:eastAsia="en-GB"/>
        </w:rPr>
      </w:pPr>
      <w:r>
        <w:rPr>
          <w:noProof/>
        </w:rPr>
        <w:t>6.1.6.2.24</w:t>
      </w:r>
      <w:r>
        <w:rPr>
          <w:rFonts w:ascii="Calibri" w:eastAsia="DengXian" w:hAnsi="Calibri"/>
          <w:noProof/>
          <w:kern w:val="2"/>
          <w:sz w:val="22"/>
          <w:szCs w:val="22"/>
          <w:lang w:eastAsia="en-GB"/>
        </w:rPr>
        <w:tab/>
      </w:r>
      <w:r>
        <w:rPr>
          <w:noProof/>
        </w:rPr>
        <w:t>Type: PeriodicEventInfo</w:t>
      </w:r>
      <w:r>
        <w:rPr>
          <w:noProof/>
        </w:rPr>
        <w:tab/>
      </w:r>
      <w:r>
        <w:rPr>
          <w:noProof/>
        </w:rPr>
        <w:fldChar w:fldCharType="begin" w:fldLock="1"/>
      </w:r>
      <w:r>
        <w:rPr>
          <w:noProof/>
        </w:rPr>
        <w:instrText xml:space="preserve"> PAGEREF _Toc161905076 \h </w:instrText>
      </w:r>
      <w:r>
        <w:rPr>
          <w:noProof/>
        </w:rPr>
      </w:r>
      <w:r>
        <w:rPr>
          <w:noProof/>
        </w:rPr>
        <w:fldChar w:fldCharType="separate"/>
      </w:r>
      <w:r>
        <w:rPr>
          <w:noProof/>
        </w:rPr>
        <w:t>41</w:t>
      </w:r>
      <w:r>
        <w:rPr>
          <w:noProof/>
        </w:rPr>
        <w:fldChar w:fldCharType="end"/>
      </w:r>
    </w:p>
    <w:p w14:paraId="6E01CBB8" w14:textId="5DDFB597" w:rsidR="00CD4942" w:rsidRDefault="00CD4942">
      <w:pPr>
        <w:pStyle w:val="TOC5"/>
        <w:rPr>
          <w:rFonts w:ascii="Calibri" w:eastAsia="DengXian" w:hAnsi="Calibri"/>
          <w:noProof/>
          <w:kern w:val="2"/>
          <w:sz w:val="22"/>
          <w:szCs w:val="22"/>
          <w:lang w:eastAsia="en-GB"/>
        </w:rPr>
      </w:pPr>
      <w:r>
        <w:rPr>
          <w:noProof/>
        </w:rPr>
        <w:t>6.1.6.2.25</w:t>
      </w:r>
      <w:r>
        <w:rPr>
          <w:rFonts w:ascii="Calibri" w:eastAsia="DengXian" w:hAnsi="Calibri"/>
          <w:noProof/>
          <w:kern w:val="2"/>
          <w:sz w:val="22"/>
          <w:szCs w:val="22"/>
          <w:lang w:eastAsia="en-GB"/>
        </w:rPr>
        <w:tab/>
      </w:r>
      <w:r>
        <w:rPr>
          <w:noProof/>
        </w:rPr>
        <w:t>Type: AreaEventInfo</w:t>
      </w:r>
      <w:r>
        <w:rPr>
          <w:noProof/>
        </w:rPr>
        <w:tab/>
      </w:r>
      <w:r>
        <w:rPr>
          <w:noProof/>
        </w:rPr>
        <w:fldChar w:fldCharType="begin" w:fldLock="1"/>
      </w:r>
      <w:r>
        <w:rPr>
          <w:noProof/>
        </w:rPr>
        <w:instrText xml:space="preserve"> PAGEREF _Toc161905077 \h </w:instrText>
      </w:r>
      <w:r>
        <w:rPr>
          <w:noProof/>
        </w:rPr>
      </w:r>
      <w:r>
        <w:rPr>
          <w:noProof/>
        </w:rPr>
        <w:fldChar w:fldCharType="separate"/>
      </w:r>
      <w:r>
        <w:rPr>
          <w:noProof/>
        </w:rPr>
        <w:t>42</w:t>
      </w:r>
      <w:r>
        <w:rPr>
          <w:noProof/>
        </w:rPr>
        <w:fldChar w:fldCharType="end"/>
      </w:r>
    </w:p>
    <w:p w14:paraId="55F13EDD" w14:textId="7CDE32A4" w:rsidR="00CD4942" w:rsidRDefault="00CD4942">
      <w:pPr>
        <w:pStyle w:val="TOC5"/>
        <w:rPr>
          <w:rFonts w:ascii="Calibri" w:eastAsia="DengXian" w:hAnsi="Calibri"/>
          <w:noProof/>
          <w:kern w:val="2"/>
          <w:sz w:val="22"/>
          <w:szCs w:val="22"/>
          <w:lang w:eastAsia="en-GB"/>
        </w:rPr>
      </w:pPr>
      <w:r>
        <w:rPr>
          <w:noProof/>
        </w:rPr>
        <w:t>6.1.6.2.26</w:t>
      </w:r>
      <w:r>
        <w:rPr>
          <w:rFonts w:ascii="Calibri" w:eastAsia="DengXian" w:hAnsi="Calibri"/>
          <w:noProof/>
          <w:kern w:val="2"/>
          <w:sz w:val="22"/>
          <w:szCs w:val="22"/>
          <w:lang w:eastAsia="en-GB"/>
        </w:rPr>
        <w:tab/>
      </w:r>
      <w:r>
        <w:rPr>
          <w:noProof/>
        </w:rPr>
        <w:t>Type: ReportingArea</w:t>
      </w:r>
      <w:r>
        <w:rPr>
          <w:noProof/>
        </w:rPr>
        <w:tab/>
      </w:r>
      <w:r>
        <w:rPr>
          <w:noProof/>
        </w:rPr>
        <w:fldChar w:fldCharType="begin" w:fldLock="1"/>
      </w:r>
      <w:r>
        <w:rPr>
          <w:noProof/>
        </w:rPr>
        <w:instrText xml:space="preserve"> PAGEREF _Toc161905078 \h </w:instrText>
      </w:r>
      <w:r>
        <w:rPr>
          <w:noProof/>
        </w:rPr>
      </w:r>
      <w:r>
        <w:rPr>
          <w:noProof/>
        </w:rPr>
        <w:fldChar w:fldCharType="separate"/>
      </w:r>
      <w:r>
        <w:rPr>
          <w:noProof/>
        </w:rPr>
        <w:t>42</w:t>
      </w:r>
      <w:r>
        <w:rPr>
          <w:noProof/>
        </w:rPr>
        <w:fldChar w:fldCharType="end"/>
      </w:r>
    </w:p>
    <w:p w14:paraId="23058937" w14:textId="190792EF" w:rsidR="00CD4942" w:rsidRDefault="00CD4942">
      <w:pPr>
        <w:pStyle w:val="TOC5"/>
        <w:rPr>
          <w:rFonts w:ascii="Calibri" w:eastAsia="DengXian" w:hAnsi="Calibri"/>
          <w:noProof/>
          <w:kern w:val="2"/>
          <w:sz w:val="22"/>
          <w:szCs w:val="22"/>
          <w:lang w:eastAsia="en-GB"/>
        </w:rPr>
      </w:pPr>
      <w:r>
        <w:rPr>
          <w:noProof/>
        </w:rPr>
        <w:t>6.1.6.2.27</w:t>
      </w:r>
      <w:r>
        <w:rPr>
          <w:rFonts w:ascii="Calibri" w:eastAsia="DengXian" w:hAnsi="Calibri"/>
          <w:noProof/>
          <w:kern w:val="2"/>
          <w:sz w:val="22"/>
          <w:szCs w:val="22"/>
          <w:lang w:eastAsia="en-GB"/>
        </w:rPr>
        <w:tab/>
      </w:r>
      <w:r>
        <w:rPr>
          <w:noProof/>
        </w:rPr>
        <w:t>Type: MotionEventInfo</w:t>
      </w:r>
      <w:r>
        <w:rPr>
          <w:noProof/>
        </w:rPr>
        <w:tab/>
      </w:r>
      <w:r>
        <w:rPr>
          <w:noProof/>
        </w:rPr>
        <w:fldChar w:fldCharType="begin" w:fldLock="1"/>
      </w:r>
      <w:r>
        <w:rPr>
          <w:noProof/>
        </w:rPr>
        <w:instrText xml:space="preserve"> PAGEREF _Toc161905079 \h </w:instrText>
      </w:r>
      <w:r>
        <w:rPr>
          <w:noProof/>
        </w:rPr>
      </w:r>
      <w:r>
        <w:rPr>
          <w:noProof/>
        </w:rPr>
        <w:fldChar w:fldCharType="separate"/>
      </w:r>
      <w:r>
        <w:rPr>
          <w:noProof/>
        </w:rPr>
        <w:t>43</w:t>
      </w:r>
      <w:r>
        <w:rPr>
          <w:noProof/>
        </w:rPr>
        <w:fldChar w:fldCharType="end"/>
      </w:r>
    </w:p>
    <w:p w14:paraId="266DD029" w14:textId="3B2878C5" w:rsidR="00CD4942" w:rsidRDefault="00CD4942">
      <w:pPr>
        <w:pStyle w:val="TOC5"/>
        <w:rPr>
          <w:rFonts w:ascii="Calibri" w:eastAsia="DengXian" w:hAnsi="Calibri"/>
          <w:noProof/>
          <w:kern w:val="2"/>
          <w:sz w:val="22"/>
          <w:szCs w:val="22"/>
          <w:lang w:eastAsia="en-GB"/>
        </w:rPr>
      </w:pPr>
      <w:r>
        <w:rPr>
          <w:noProof/>
        </w:rPr>
        <w:t>6.1.6.2.28</w:t>
      </w:r>
      <w:r>
        <w:rPr>
          <w:rFonts w:ascii="Calibri" w:eastAsia="DengXi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_Toc161905080 \h </w:instrText>
      </w:r>
      <w:r>
        <w:rPr>
          <w:noProof/>
        </w:rPr>
      </w:r>
      <w:r>
        <w:rPr>
          <w:noProof/>
        </w:rPr>
        <w:fldChar w:fldCharType="separate"/>
      </w:r>
      <w:r>
        <w:rPr>
          <w:noProof/>
        </w:rPr>
        <w:t>43</w:t>
      </w:r>
      <w:r>
        <w:rPr>
          <w:noProof/>
        </w:rPr>
        <w:fldChar w:fldCharType="end"/>
      </w:r>
    </w:p>
    <w:p w14:paraId="5DD76BD1" w14:textId="748932A9" w:rsidR="00CD4942" w:rsidRDefault="00CD4942">
      <w:pPr>
        <w:pStyle w:val="TOC5"/>
        <w:rPr>
          <w:rFonts w:ascii="Calibri" w:eastAsia="DengXian" w:hAnsi="Calibri"/>
          <w:noProof/>
          <w:kern w:val="2"/>
          <w:sz w:val="22"/>
          <w:szCs w:val="22"/>
          <w:lang w:eastAsia="en-GB"/>
        </w:rPr>
      </w:pPr>
      <w:r>
        <w:rPr>
          <w:noProof/>
        </w:rPr>
        <w:t>6.1.6.2.29</w:t>
      </w:r>
      <w:r>
        <w:rPr>
          <w:rFonts w:ascii="Calibri" w:eastAsia="DengXian" w:hAnsi="Calibri"/>
          <w:noProof/>
          <w:kern w:val="2"/>
          <w:sz w:val="22"/>
          <w:szCs w:val="22"/>
          <w:lang w:eastAsia="en-GB"/>
        </w:rPr>
        <w:tab/>
      </w:r>
      <w:r>
        <w:rPr>
          <w:noProof/>
        </w:rPr>
        <w:t>Type: CancelLocData</w:t>
      </w:r>
      <w:r>
        <w:rPr>
          <w:noProof/>
        </w:rPr>
        <w:tab/>
      </w:r>
      <w:r>
        <w:rPr>
          <w:noProof/>
        </w:rPr>
        <w:fldChar w:fldCharType="begin" w:fldLock="1"/>
      </w:r>
      <w:r>
        <w:rPr>
          <w:noProof/>
        </w:rPr>
        <w:instrText xml:space="preserve"> PAGEREF _Toc161905081 \h </w:instrText>
      </w:r>
      <w:r>
        <w:rPr>
          <w:noProof/>
        </w:rPr>
      </w:r>
      <w:r>
        <w:rPr>
          <w:noProof/>
        </w:rPr>
        <w:fldChar w:fldCharType="separate"/>
      </w:r>
      <w:r>
        <w:rPr>
          <w:noProof/>
        </w:rPr>
        <w:t>43</w:t>
      </w:r>
      <w:r>
        <w:rPr>
          <w:noProof/>
        </w:rPr>
        <w:fldChar w:fldCharType="end"/>
      </w:r>
    </w:p>
    <w:p w14:paraId="2C50103C" w14:textId="64E58387" w:rsidR="00CD4942" w:rsidRDefault="00CD4942">
      <w:pPr>
        <w:pStyle w:val="TOC5"/>
        <w:rPr>
          <w:rFonts w:ascii="Calibri" w:eastAsia="DengXian" w:hAnsi="Calibri"/>
          <w:noProof/>
          <w:kern w:val="2"/>
          <w:sz w:val="22"/>
          <w:szCs w:val="22"/>
          <w:lang w:eastAsia="en-GB"/>
        </w:rPr>
      </w:pPr>
      <w:r>
        <w:rPr>
          <w:noProof/>
        </w:rPr>
        <w:t>6.1.6.2.30</w:t>
      </w:r>
      <w:r>
        <w:rPr>
          <w:rFonts w:ascii="Calibri" w:eastAsia="DengXian" w:hAnsi="Calibri"/>
          <w:noProof/>
          <w:kern w:val="2"/>
          <w:sz w:val="22"/>
          <w:szCs w:val="22"/>
          <w:lang w:eastAsia="en-GB"/>
        </w:rPr>
        <w:tab/>
      </w:r>
      <w:r>
        <w:rPr>
          <w:noProof/>
        </w:rPr>
        <w:t>Type: LocContextData</w:t>
      </w:r>
      <w:r>
        <w:rPr>
          <w:noProof/>
        </w:rPr>
        <w:tab/>
      </w:r>
      <w:r>
        <w:rPr>
          <w:noProof/>
        </w:rPr>
        <w:fldChar w:fldCharType="begin" w:fldLock="1"/>
      </w:r>
      <w:r>
        <w:rPr>
          <w:noProof/>
        </w:rPr>
        <w:instrText xml:space="preserve"> PAGEREF _Toc161905082 \h </w:instrText>
      </w:r>
      <w:r>
        <w:rPr>
          <w:noProof/>
        </w:rPr>
      </w:r>
      <w:r>
        <w:rPr>
          <w:noProof/>
        </w:rPr>
        <w:fldChar w:fldCharType="separate"/>
      </w:r>
      <w:r>
        <w:rPr>
          <w:noProof/>
        </w:rPr>
        <w:t>44</w:t>
      </w:r>
      <w:r>
        <w:rPr>
          <w:noProof/>
        </w:rPr>
        <w:fldChar w:fldCharType="end"/>
      </w:r>
    </w:p>
    <w:p w14:paraId="168BA970" w14:textId="787ADD94" w:rsidR="00CD4942" w:rsidRDefault="00CD4942">
      <w:pPr>
        <w:pStyle w:val="TOC5"/>
        <w:rPr>
          <w:rFonts w:ascii="Calibri" w:eastAsia="DengXian" w:hAnsi="Calibri"/>
          <w:noProof/>
          <w:kern w:val="2"/>
          <w:sz w:val="22"/>
          <w:szCs w:val="22"/>
          <w:lang w:eastAsia="en-GB"/>
        </w:rPr>
      </w:pPr>
      <w:r>
        <w:rPr>
          <w:noProof/>
        </w:rPr>
        <w:t>6.1.6.2.31</w:t>
      </w:r>
      <w:r>
        <w:rPr>
          <w:rFonts w:ascii="Calibri" w:eastAsia="DengXian" w:hAnsi="Calibri"/>
          <w:noProof/>
          <w:kern w:val="2"/>
          <w:sz w:val="22"/>
          <w:szCs w:val="22"/>
          <w:lang w:eastAsia="en-GB"/>
        </w:rPr>
        <w:tab/>
      </w:r>
      <w:r>
        <w:rPr>
          <w:noProof/>
        </w:rPr>
        <w:t>Type: EventReportMessage</w:t>
      </w:r>
      <w:r>
        <w:rPr>
          <w:noProof/>
        </w:rPr>
        <w:tab/>
      </w:r>
      <w:r>
        <w:rPr>
          <w:noProof/>
        </w:rPr>
        <w:fldChar w:fldCharType="begin" w:fldLock="1"/>
      </w:r>
      <w:r>
        <w:rPr>
          <w:noProof/>
        </w:rPr>
        <w:instrText xml:space="preserve"> PAGEREF _Toc161905083 \h </w:instrText>
      </w:r>
      <w:r>
        <w:rPr>
          <w:noProof/>
        </w:rPr>
      </w:r>
      <w:r>
        <w:rPr>
          <w:noProof/>
        </w:rPr>
        <w:fldChar w:fldCharType="separate"/>
      </w:r>
      <w:r>
        <w:rPr>
          <w:noProof/>
        </w:rPr>
        <w:t>44</w:t>
      </w:r>
      <w:r>
        <w:rPr>
          <w:noProof/>
        </w:rPr>
        <w:fldChar w:fldCharType="end"/>
      </w:r>
    </w:p>
    <w:p w14:paraId="06EFE6C9" w14:textId="2A6F23C9" w:rsidR="00CD4942" w:rsidRDefault="00CD4942">
      <w:pPr>
        <w:pStyle w:val="TOC5"/>
        <w:rPr>
          <w:rFonts w:ascii="Calibri" w:eastAsia="DengXian" w:hAnsi="Calibri"/>
          <w:noProof/>
          <w:kern w:val="2"/>
          <w:sz w:val="22"/>
          <w:szCs w:val="22"/>
          <w:lang w:eastAsia="en-GB"/>
        </w:rPr>
      </w:pPr>
      <w:r>
        <w:rPr>
          <w:noProof/>
        </w:rPr>
        <w:t>6.1.6.2.32</w:t>
      </w:r>
      <w:r>
        <w:rPr>
          <w:rFonts w:ascii="Calibri" w:eastAsia="DengXian" w:hAnsi="Calibri"/>
          <w:noProof/>
          <w:kern w:val="2"/>
          <w:sz w:val="22"/>
          <w:szCs w:val="22"/>
          <w:lang w:eastAsia="en-GB"/>
        </w:rPr>
        <w:tab/>
      </w:r>
      <w:r>
        <w:rPr>
          <w:noProof/>
        </w:rPr>
        <w:t>Type: EventReportingStatus</w:t>
      </w:r>
      <w:r>
        <w:rPr>
          <w:noProof/>
        </w:rPr>
        <w:tab/>
      </w:r>
      <w:r>
        <w:rPr>
          <w:noProof/>
        </w:rPr>
        <w:fldChar w:fldCharType="begin" w:fldLock="1"/>
      </w:r>
      <w:r>
        <w:rPr>
          <w:noProof/>
        </w:rPr>
        <w:instrText xml:space="preserve"> PAGEREF _Toc161905084 \h </w:instrText>
      </w:r>
      <w:r>
        <w:rPr>
          <w:noProof/>
        </w:rPr>
      </w:r>
      <w:r>
        <w:rPr>
          <w:noProof/>
        </w:rPr>
        <w:fldChar w:fldCharType="separate"/>
      </w:r>
      <w:r>
        <w:rPr>
          <w:noProof/>
        </w:rPr>
        <w:t>45</w:t>
      </w:r>
      <w:r>
        <w:rPr>
          <w:noProof/>
        </w:rPr>
        <w:fldChar w:fldCharType="end"/>
      </w:r>
    </w:p>
    <w:p w14:paraId="3C75703B" w14:textId="5596B691" w:rsidR="00CD4942" w:rsidRDefault="00CD4942">
      <w:pPr>
        <w:pStyle w:val="TOC5"/>
        <w:rPr>
          <w:rFonts w:ascii="Calibri" w:eastAsia="DengXian" w:hAnsi="Calibri"/>
          <w:noProof/>
          <w:kern w:val="2"/>
          <w:sz w:val="22"/>
          <w:szCs w:val="22"/>
          <w:lang w:eastAsia="en-GB"/>
        </w:rPr>
      </w:pPr>
      <w:r>
        <w:rPr>
          <w:noProof/>
        </w:rPr>
        <w:t>6.1.6.2.33</w:t>
      </w:r>
      <w:r>
        <w:rPr>
          <w:rFonts w:ascii="Calibri" w:eastAsia="DengXian" w:hAnsi="Calibri"/>
          <w:noProof/>
          <w:kern w:val="2"/>
          <w:sz w:val="22"/>
          <w:szCs w:val="22"/>
          <w:lang w:eastAsia="en-GB"/>
        </w:rPr>
        <w:tab/>
      </w:r>
      <w:r>
        <w:rPr>
          <w:noProof/>
        </w:rPr>
        <w:t>Type: UELocationInfo</w:t>
      </w:r>
      <w:r>
        <w:rPr>
          <w:noProof/>
        </w:rPr>
        <w:tab/>
      </w:r>
      <w:r>
        <w:rPr>
          <w:noProof/>
        </w:rPr>
        <w:fldChar w:fldCharType="begin" w:fldLock="1"/>
      </w:r>
      <w:r>
        <w:rPr>
          <w:noProof/>
        </w:rPr>
        <w:instrText xml:space="preserve"> PAGEREF _Toc161905085 \h </w:instrText>
      </w:r>
      <w:r>
        <w:rPr>
          <w:noProof/>
        </w:rPr>
      </w:r>
      <w:r>
        <w:rPr>
          <w:noProof/>
        </w:rPr>
        <w:fldChar w:fldCharType="separate"/>
      </w:r>
      <w:r>
        <w:rPr>
          <w:noProof/>
        </w:rPr>
        <w:t>45</w:t>
      </w:r>
      <w:r>
        <w:rPr>
          <w:noProof/>
        </w:rPr>
        <w:fldChar w:fldCharType="end"/>
      </w:r>
    </w:p>
    <w:p w14:paraId="005F5EA8" w14:textId="3744B750" w:rsidR="00CD4942" w:rsidRDefault="00CD4942">
      <w:pPr>
        <w:pStyle w:val="TOC5"/>
        <w:rPr>
          <w:rFonts w:ascii="Calibri" w:eastAsia="DengXian" w:hAnsi="Calibri"/>
          <w:noProof/>
          <w:kern w:val="2"/>
          <w:sz w:val="22"/>
          <w:szCs w:val="22"/>
          <w:lang w:eastAsia="en-GB"/>
        </w:rPr>
      </w:pPr>
      <w:r>
        <w:rPr>
          <w:noProof/>
        </w:rPr>
        <w:t>6.1.6.2.34</w:t>
      </w:r>
      <w:r>
        <w:rPr>
          <w:rFonts w:ascii="Calibri" w:eastAsia="DengXian" w:hAnsi="Calibri"/>
          <w:noProof/>
          <w:kern w:val="2"/>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_Toc161905086 \h </w:instrText>
      </w:r>
      <w:r>
        <w:rPr>
          <w:noProof/>
        </w:rPr>
      </w:r>
      <w:r>
        <w:rPr>
          <w:noProof/>
        </w:rPr>
        <w:fldChar w:fldCharType="separate"/>
      </w:r>
      <w:r>
        <w:rPr>
          <w:noProof/>
        </w:rPr>
        <w:t>46</w:t>
      </w:r>
      <w:r>
        <w:rPr>
          <w:noProof/>
        </w:rPr>
        <w:fldChar w:fldCharType="end"/>
      </w:r>
    </w:p>
    <w:p w14:paraId="65BEF0A0" w14:textId="5125092E" w:rsidR="00CD4942" w:rsidRDefault="00CD4942">
      <w:pPr>
        <w:pStyle w:val="TOC5"/>
        <w:rPr>
          <w:rFonts w:ascii="Calibri" w:eastAsia="DengXian" w:hAnsi="Calibri"/>
          <w:noProof/>
          <w:kern w:val="2"/>
          <w:sz w:val="22"/>
          <w:szCs w:val="22"/>
          <w:lang w:eastAsia="en-GB"/>
        </w:rPr>
      </w:pPr>
      <w:r>
        <w:rPr>
          <w:noProof/>
        </w:rPr>
        <w:t>6.1.6.2.35</w:t>
      </w:r>
      <w:r>
        <w:rPr>
          <w:rFonts w:ascii="Calibri" w:eastAsia="DengXian" w:hAnsi="Calibri"/>
          <w:noProof/>
          <w:kern w:val="2"/>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_Toc161905087 \h </w:instrText>
      </w:r>
      <w:r>
        <w:rPr>
          <w:noProof/>
        </w:rPr>
      </w:r>
      <w:r>
        <w:rPr>
          <w:noProof/>
        </w:rPr>
        <w:fldChar w:fldCharType="separate"/>
      </w:r>
      <w:r>
        <w:rPr>
          <w:noProof/>
        </w:rPr>
        <w:t>47</w:t>
      </w:r>
      <w:r>
        <w:rPr>
          <w:noProof/>
        </w:rPr>
        <w:fldChar w:fldCharType="end"/>
      </w:r>
    </w:p>
    <w:p w14:paraId="692220A9" w14:textId="6EA24937" w:rsidR="00CD4942" w:rsidRDefault="00CD4942">
      <w:pPr>
        <w:pStyle w:val="TOC5"/>
        <w:rPr>
          <w:rFonts w:ascii="Calibri" w:eastAsia="DengXian" w:hAnsi="Calibri"/>
          <w:noProof/>
          <w:kern w:val="2"/>
          <w:sz w:val="22"/>
          <w:szCs w:val="22"/>
          <w:lang w:eastAsia="en-GB"/>
        </w:rPr>
      </w:pPr>
      <w:r>
        <w:rPr>
          <w:noProof/>
        </w:rPr>
        <w:t>6.1.6.2.</w:t>
      </w:r>
      <w:r>
        <w:rPr>
          <w:noProof/>
          <w:lang w:eastAsia="zh-CN"/>
        </w:rPr>
        <w:t>36</w:t>
      </w:r>
      <w:r>
        <w:rPr>
          <w:rFonts w:ascii="Calibri" w:eastAsia="DengXian" w:hAnsi="Calibri"/>
          <w:noProof/>
          <w:kern w:val="2"/>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_Toc161905088 \h </w:instrText>
      </w:r>
      <w:r>
        <w:rPr>
          <w:noProof/>
        </w:rPr>
      </w:r>
      <w:r>
        <w:rPr>
          <w:noProof/>
        </w:rPr>
        <w:fldChar w:fldCharType="separate"/>
      </w:r>
      <w:r>
        <w:rPr>
          <w:noProof/>
        </w:rPr>
        <w:t>47</w:t>
      </w:r>
      <w:r>
        <w:rPr>
          <w:noProof/>
        </w:rPr>
        <w:fldChar w:fldCharType="end"/>
      </w:r>
    </w:p>
    <w:p w14:paraId="5D4BE941" w14:textId="7F3A4AC9" w:rsidR="00CD4942" w:rsidRDefault="00CD4942">
      <w:pPr>
        <w:pStyle w:val="TOC5"/>
        <w:rPr>
          <w:rFonts w:ascii="Calibri" w:eastAsia="DengXian" w:hAnsi="Calibri"/>
          <w:noProof/>
          <w:kern w:val="2"/>
          <w:sz w:val="22"/>
          <w:szCs w:val="22"/>
          <w:lang w:eastAsia="en-GB"/>
        </w:rPr>
      </w:pPr>
      <w:r>
        <w:rPr>
          <w:noProof/>
        </w:rPr>
        <w:t>6.1.6.2.</w:t>
      </w:r>
      <w:r>
        <w:rPr>
          <w:noProof/>
          <w:lang w:eastAsia="zh-CN"/>
        </w:rPr>
        <w:t>37</w:t>
      </w:r>
      <w:r>
        <w:rPr>
          <w:rFonts w:ascii="Calibri" w:eastAsia="DengXian" w:hAnsi="Calibri"/>
          <w:noProof/>
          <w:kern w:val="2"/>
          <w:sz w:val="22"/>
          <w:szCs w:val="22"/>
          <w:lang w:eastAsia="en-GB"/>
        </w:rPr>
        <w:tab/>
      </w:r>
      <w:r>
        <w:rPr>
          <w:noProof/>
        </w:rPr>
        <w:t>Type: RelativeCartesianLocation</w:t>
      </w:r>
      <w:r>
        <w:rPr>
          <w:noProof/>
        </w:rPr>
        <w:tab/>
      </w:r>
      <w:r>
        <w:rPr>
          <w:noProof/>
        </w:rPr>
        <w:fldChar w:fldCharType="begin" w:fldLock="1"/>
      </w:r>
      <w:r>
        <w:rPr>
          <w:noProof/>
        </w:rPr>
        <w:instrText xml:space="preserve"> PAGEREF _Toc161905089 \h </w:instrText>
      </w:r>
      <w:r>
        <w:rPr>
          <w:noProof/>
        </w:rPr>
      </w:r>
      <w:r>
        <w:rPr>
          <w:noProof/>
        </w:rPr>
        <w:fldChar w:fldCharType="separate"/>
      </w:r>
      <w:r>
        <w:rPr>
          <w:noProof/>
        </w:rPr>
        <w:t>48</w:t>
      </w:r>
      <w:r>
        <w:rPr>
          <w:noProof/>
        </w:rPr>
        <w:fldChar w:fldCharType="end"/>
      </w:r>
    </w:p>
    <w:p w14:paraId="4440581A" w14:textId="1A6E5254" w:rsidR="00CD4942" w:rsidRDefault="00CD4942">
      <w:pPr>
        <w:pStyle w:val="TOC5"/>
        <w:rPr>
          <w:rFonts w:ascii="Calibri" w:eastAsia="DengXian" w:hAnsi="Calibri"/>
          <w:noProof/>
          <w:kern w:val="2"/>
          <w:sz w:val="22"/>
          <w:szCs w:val="22"/>
          <w:lang w:eastAsia="en-GB"/>
        </w:rPr>
      </w:pPr>
      <w:r>
        <w:rPr>
          <w:noProof/>
        </w:rPr>
        <w:t>6.1.6.2.</w:t>
      </w:r>
      <w:r>
        <w:rPr>
          <w:noProof/>
          <w:lang w:eastAsia="zh-CN"/>
        </w:rPr>
        <w:t>38</w:t>
      </w:r>
      <w:r>
        <w:rPr>
          <w:rFonts w:ascii="Calibri" w:eastAsia="DengXian" w:hAnsi="Calibri"/>
          <w:noProof/>
          <w:kern w:val="2"/>
          <w:sz w:val="22"/>
          <w:szCs w:val="22"/>
          <w:lang w:eastAsia="en-GB"/>
        </w:rPr>
        <w:tab/>
      </w:r>
      <w:r>
        <w:rPr>
          <w:noProof/>
        </w:rPr>
        <w:t>Type: Local2dPointUncertaintyEllipse</w:t>
      </w:r>
      <w:r>
        <w:rPr>
          <w:noProof/>
        </w:rPr>
        <w:tab/>
      </w:r>
      <w:r>
        <w:rPr>
          <w:noProof/>
        </w:rPr>
        <w:fldChar w:fldCharType="begin" w:fldLock="1"/>
      </w:r>
      <w:r>
        <w:rPr>
          <w:noProof/>
        </w:rPr>
        <w:instrText xml:space="preserve"> PAGEREF _Toc161905090 \h </w:instrText>
      </w:r>
      <w:r>
        <w:rPr>
          <w:noProof/>
        </w:rPr>
      </w:r>
      <w:r>
        <w:rPr>
          <w:noProof/>
        </w:rPr>
        <w:fldChar w:fldCharType="separate"/>
      </w:r>
      <w:r>
        <w:rPr>
          <w:noProof/>
        </w:rPr>
        <w:t>48</w:t>
      </w:r>
      <w:r>
        <w:rPr>
          <w:noProof/>
        </w:rPr>
        <w:fldChar w:fldCharType="end"/>
      </w:r>
    </w:p>
    <w:p w14:paraId="7380B017" w14:textId="38DEA5DB" w:rsidR="00CD4942" w:rsidRDefault="00CD4942">
      <w:pPr>
        <w:pStyle w:val="TOC5"/>
        <w:rPr>
          <w:rFonts w:ascii="Calibri" w:eastAsia="DengXian" w:hAnsi="Calibri"/>
          <w:noProof/>
          <w:kern w:val="2"/>
          <w:sz w:val="22"/>
          <w:szCs w:val="22"/>
          <w:lang w:eastAsia="en-GB"/>
        </w:rPr>
      </w:pPr>
      <w:r>
        <w:rPr>
          <w:noProof/>
        </w:rPr>
        <w:t>6.1.6.2.</w:t>
      </w:r>
      <w:r>
        <w:rPr>
          <w:noProof/>
          <w:lang w:eastAsia="zh-CN"/>
        </w:rPr>
        <w:t>39</w:t>
      </w:r>
      <w:r>
        <w:rPr>
          <w:rFonts w:ascii="Calibri" w:eastAsia="DengXian" w:hAnsi="Calibri"/>
          <w:noProof/>
          <w:kern w:val="2"/>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_Toc161905091 \h </w:instrText>
      </w:r>
      <w:r>
        <w:rPr>
          <w:noProof/>
        </w:rPr>
      </w:r>
      <w:r>
        <w:rPr>
          <w:noProof/>
        </w:rPr>
        <w:fldChar w:fldCharType="separate"/>
      </w:r>
      <w:r>
        <w:rPr>
          <w:noProof/>
        </w:rPr>
        <w:t>48</w:t>
      </w:r>
      <w:r>
        <w:rPr>
          <w:noProof/>
        </w:rPr>
        <w:fldChar w:fldCharType="end"/>
      </w:r>
    </w:p>
    <w:p w14:paraId="2AF0499C" w14:textId="694824A5" w:rsidR="00CD4942" w:rsidRDefault="00CD4942">
      <w:pPr>
        <w:pStyle w:val="TOC5"/>
        <w:rPr>
          <w:rFonts w:ascii="Calibri" w:eastAsia="DengXian" w:hAnsi="Calibri"/>
          <w:noProof/>
          <w:kern w:val="2"/>
          <w:sz w:val="22"/>
          <w:szCs w:val="22"/>
          <w:lang w:eastAsia="en-GB"/>
        </w:rPr>
      </w:pPr>
      <w:r>
        <w:rPr>
          <w:noProof/>
        </w:rPr>
        <w:t>6.1.6.2.</w:t>
      </w:r>
      <w:r>
        <w:rPr>
          <w:noProof/>
          <w:lang w:eastAsia="zh-CN"/>
        </w:rPr>
        <w:t>40</w:t>
      </w:r>
      <w:r>
        <w:rPr>
          <w:rFonts w:ascii="Calibri" w:eastAsia="DengXian" w:hAnsi="Calibri"/>
          <w:noProof/>
          <w:kern w:val="2"/>
          <w:sz w:val="22"/>
          <w:szCs w:val="22"/>
          <w:lang w:eastAsia="en-GB"/>
        </w:rPr>
        <w:tab/>
      </w:r>
      <w:r>
        <w:rPr>
          <w:noProof/>
        </w:rPr>
        <w:t>Type: UncertaintyEllipsoid</w:t>
      </w:r>
      <w:r>
        <w:rPr>
          <w:noProof/>
        </w:rPr>
        <w:tab/>
      </w:r>
      <w:r>
        <w:rPr>
          <w:noProof/>
        </w:rPr>
        <w:fldChar w:fldCharType="begin" w:fldLock="1"/>
      </w:r>
      <w:r>
        <w:rPr>
          <w:noProof/>
        </w:rPr>
        <w:instrText xml:space="preserve"> PAGEREF _Toc161905092 \h </w:instrText>
      </w:r>
      <w:r>
        <w:rPr>
          <w:noProof/>
        </w:rPr>
      </w:r>
      <w:r>
        <w:rPr>
          <w:noProof/>
        </w:rPr>
        <w:fldChar w:fldCharType="separate"/>
      </w:r>
      <w:r>
        <w:rPr>
          <w:noProof/>
        </w:rPr>
        <w:t>49</w:t>
      </w:r>
      <w:r>
        <w:rPr>
          <w:noProof/>
        </w:rPr>
        <w:fldChar w:fldCharType="end"/>
      </w:r>
    </w:p>
    <w:p w14:paraId="5F44A4D6" w14:textId="6DDF104C" w:rsidR="00CD4942" w:rsidRDefault="00CD4942">
      <w:pPr>
        <w:pStyle w:val="TOC5"/>
        <w:rPr>
          <w:rFonts w:ascii="Calibri" w:eastAsia="DengXian" w:hAnsi="Calibri"/>
          <w:noProof/>
          <w:kern w:val="2"/>
          <w:sz w:val="22"/>
          <w:szCs w:val="22"/>
          <w:lang w:eastAsia="en-GB"/>
        </w:rPr>
      </w:pPr>
      <w:r>
        <w:rPr>
          <w:noProof/>
        </w:rPr>
        <w:t>6.1.6.2.</w:t>
      </w:r>
      <w:r>
        <w:rPr>
          <w:noProof/>
          <w:lang w:eastAsia="zh-CN"/>
        </w:rPr>
        <w:t>41</w:t>
      </w:r>
      <w:r>
        <w:rPr>
          <w:rFonts w:ascii="Calibri" w:eastAsia="DengXian" w:hAnsi="Calibri"/>
          <w:noProof/>
          <w:kern w:val="2"/>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_Toc161905093 \h </w:instrText>
      </w:r>
      <w:r>
        <w:rPr>
          <w:noProof/>
        </w:rPr>
      </w:r>
      <w:r>
        <w:rPr>
          <w:noProof/>
        </w:rPr>
        <w:fldChar w:fldCharType="separate"/>
      </w:r>
      <w:r>
        <w:rPr>
          <w:noProof/>
        </w:rPr>
        <w:t>49</w:t>
      </w:r>
      <w:r>
        <w:rPr>
          <w:noProof/>
        </w:rPr>
        <w:fldChar w:fldCharType="end"/>
      </w:r>
    </w:p>
    <w:p w14:paraId="6774844D" w14:textId="59AA62F4" w:rsidR="00CD4942" w:rsidRDefault="00CD4942">
      <w:pPr>
        <w:pStyle w:val="TOC5"/>
        <w:rPr>
          <w:rFonts w:ascii="Calibri" w:eastAsia="DengXian" w:hAnsi="Calibri"/>
          <w:noProof/>
          <w:kern w:val="2"/>
          <w:sz w:val="22"/>
          <w:szCs w:val="22"/>
          <w:lang w:eastAsia="en-GB"/>
        </w:rPr>
      </w:pPr>
      <w:r>
        <w:rPr>
          <w:noProof/>
        </w:rPr>
        <w:t>6.1.6.2.42</w:t>
      </w:r>
      <w:r>
        <w:rPr>
          <w:rFonts w:ascii="Calibri" w:eastAsia="DengXian" w:hAnsi="Calibri"/>
          <w:noProof/>
          <w:kern w:val="2"/>
          <w:sz w:val="22"/>
          <w:szCs w:val="22"/>
          <w:lang w:eastAsia="en-GB"/>
        </w:rPr>
        <w:tab/>
      </w:r>
      <w:r>
        <w:rPr>
          <w:noProof/>
        </w:rPr>
        <w:t>Type: UeAreaIndication</w:t>
      </w:r>
      <w:r>
        <w:rPr>
          <w:noProof/>
        </w:rPr>
        <w:tab/>
      </w:r>
      <w:r>
        <w:rPr>
          <w:noProof/>
        </w:rPr>
        <w:fldChar w:fldCharType="begin" w:fldLock="1"/>
      </w:r>
      <w:r>
        <w:rPr>
          <w:noProof/>
        </w:rPr>
        <w:instrText xml:space="preserve"> PAGEREF _Toc161905094 \h </w:instrText>
      </w:r>
      <w:r>
        <w:rPr>
          <w:noProof/>
        </w:rPr>
      </w:r>
      <w:r>
        <w:rPr>
          <w:noProof/>
        </w:rPr>
        <w:fldChar w:fldCharType="separate"/>
      </w:r>
      <w:r>
        <w:rPr>
          <w:noProof/>
        </w:rPr>
        <w:t>49</w:t>
      </w:r>
      <w:r>
        <w:rPr>
          <w:noProof/>
        </w:rPr>
        <w:fldChar w:fldCharType="end"/>
      </w:r>
    </w:p>
    <w:p w14:paraId="7C0460A6" w14:textId="5952F31D" w:rsidR="00CD4942" w:rsidRDefault="00CD4942">
      <w:pPr>
        <w:pStyle w:val="TOC5"/>
        <w:rPr>
          <w:rFonts w:ascii="Calibri" w:eastAsia="DengXian" w:hAnsi="Calibri"/>
          <w:noProof/>
          <w:kern w:val="2"/>
          <w:sz w:val="22"/>
          <w:szCs w:val="22"/>
          <w:lang w:eastAsia="en-GB"/>
        </w:rPr>
      </w:pPr>
      <w:r>
        <w:rPr>
          <w:noProof/>
        </w:rPr>
        <w:t>6.1.6.2.43</w:t>
      </w:r>
      <w:r>
        <w:rPr>
          <w:rFonts w:ascii="Calibri" w:eastAsia="DengXian" w:hAnsi="Calibri"/>
          <w:noProof/>
          <w:kern w:val="2"/>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_Toc161905095 \h </w:instrText>
      </w:r>
      <w:r>
        <w:rPr>
          <w:noProof/>
        </w:rPr>
      </w:r>
      <w:r>
        <w:rPr>
          <w:noProof/>
        </w:rPr>
        <w:fldChar w:fldCharType="separate"/>
      </w:r>
      <w:r>
        <w:rPr>
          <w:noProof/>
        </w:rPr>
        <w:t>49</w:t>
      </w:r>
      <w:r>
        <w:rPr>
          <w:noProof/>
        </w:rPr>
        <w:fldChar w:fldCharType="end"/>
      </w:r>
    </w:p>
    <w:p w14:paraId="4EFCC8F9" w14:textId="36F0C85D" w:rsidR="00CD4942" w:rsidRDefault="00CD4942">
      <w:pPr>
        <w:pStyle w:val="TOC5"/>
        <w:rPr>
          <w:rFonts w:ascii="Calibri" w:eastAsia="DengXian" w:hAnsi="Calibri"/>
          <w:noProof/>
          <w:kern w:val="2"/>
          <w:sz w:val="22"/>
          <w:szCs w:val="22"/>
          <w:lang w:eastAsia="en-GB"/>
        </w:rPr>
      </w:pPr>
      <w:r>
        <w:rPr>
          <w:noProof/>
        </w:rPr>
        <w:t>6.1.6.2.44</w:t>
      </w:r>
      <w:r>
        <w:rPr>
          <w:rFonts w:ascii="Calibri" w:eastAsia="DengXian" w:hAnsi="Calibri"/>
          <w:noProof/>
          <w:kern w:val="2"/>
          <w:sz w:val="22"/>
          <w:szCs w:val="22"/>
          <w:lang w:eastAsia="en-GB"/>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_Toc161905096 \h </w:instrText>
      </w:r>
      <w:r>
        <w:rPr>
          <w:noProof/>
        </w:rPr>
      </w:r>
      <w:r>
        <w:rPr>
          <w:noProof/>
        </w:rPr>
        <w:fldChar w:fldCharType="separate"/>
      </w:r>
      <w:r>
        <w:rPr>
          <w:noProof/>
        </w:rPr>
        <w:t>50</w:t>
      </w:r>
      <w:r>
        <w:rPr>
          <w:noProof/>
        </w:rPr>
        <w:fldChar w:fldCharType="end"/>
      </w:r>
    </w:p>
    <w:p w14:paraId="52B6DE49" w14:textId="593A49FC" w:rsidR="00CD4942" w:rsidRDefault="00CD4942">
      <w:pPr>
        <w:pStyle w:val="TOC4"/>
        <w:rPr>
          <w:rFonts w:ascii="Calibri" w:eastAsia="DengXian" w:hAnsi="Calibri"/>
          <w:noProof/>
          <w:kern w:val="2"/>
          <w:sz w:val="22"/>
          <w:szCs w:val="22"/>
          <w:lang w:eastAsia="en-GB"/>
        </w:rPr>
      </w:pPr>
      <w:r w:rsidRPr="00B30C86">
        <w:rPr>
          <w:noProof/>
          <w:lang w:val="en-US"/>
        </w:rPr>
        <w:t>6.1.6.3</w:t>
      </w:r>
      <w:r>
        <w:rPr>
          <w:rFonts w:ascii="Calibri" w:eastAsia="DengXian" w:hAnsi="Calibri"/>
          <w:noProof/>
          <w:kern w:val="2"/>
          <w:sz w:val="22"/>
          <w:szCs w:val="22"/>
          <w:lang w:eastAsia="en-GB"/>
        </w:rPr>
        <w:tab/>
      </w:r>
      <w:r w:rsidRPr="00B30C86">
        <w:rPr>
          <w:noProof/>
          <w:lang w:val="en-US"/>
        </w:rPr>
        <w:t>Simple data types and enumerations</w:t>
      </w:r>
      <w:r>
        <w:rPr>
          <w:noProof/>
        </w:rPr>
        <w:tab/>
      </w:r>
      <w:r>
        <w:rPr>
          <w:noProof/>
        </w:rPr>
        <w:fldChar w:fldCharType="begin" w:fldLock="1"/>
      </w:r>
      <w:r>
        <w:rPr>
          <w:noProof/>
        </w:rPr>
        <w:instrText xml:space="preserve"> PAGEREF _Toc161905097 \h </w:instrText>
      </w:r>
      <w:r>
        <w:rPr>
          <w:noProof/>
        </w:rPr>
      </w:r>
      <w:r>
        <w:rPr>
          <w:noProof/>
        </w:rPr>
        <w:fldChar w:fldCharType="separate"/>
      </w:r>
      <w:r>
        <w:rPr>
          <w:noProof/>
        </w:rPr>
        <w:t>50</w:t>
      </w:r>
      <w:r>
        <w:rPr>
          <w:noProof/>
        </w:rPr>
        <w:fldChar w:fldCharType="end"/>
      </w:r>
    </w:p>
    <w:p w14:paraId="4C7A6A97" w14:textId="2761A710" w:rsidR="00CD4942" w:rsidRDefault="00CD4942">
      <w:pPr>
        <w:pStyle w:val="TOC5"/>
        <w:rPr>
          <w:rFonts w:ascii="Calibri" w:eastAsia="DengXian" w:hAnsi="Calibri"/>
          <w:noProof/>
          <w:kern w:val="2"/>
          <w:sz w:val="22"/>
          <w:szCs w:val="22"/>
          <w:lang w:eastAsia="en-GB"/>
        </w:rPr>
      </w:pPr>
      <w:r>
        <w:rPr>
          <w:noProof/>
        </w:rPr>
        <w:t>6.1.6.3.1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_Toc161905098 \h </w:instrText>
      </w:r>
      <w:r>
        <w:rPr>
          <w:noProof/>
        </w:rPr>
      </w:r>
      <w:r>
        <w:rPr>
          <w:noProof/>
        </w:rPr>
        <w:fldChar w:fldCharType="separate"/>
      </w:r>
      <w:r>
        <w:rPr>
          <w:noProof/>
        </w:rPr>
        <w:t>50</w:t>
      </w:r>
      <w:r>
        <w:rPr>
          <w:noProof/>
        </w:rPr>
        <w:fldChar w:fldCharType="end"/>
      </w:r>
    </w:p>
    <w:p w14:paraId="0F57F50E" w14:textId="6F384136" w:rsidR="00CD4942" w:rsidRDefault="00CD4942">
      <w:pPr>
        <w:pStyle w:val="TOC5"/>
        <w:rPr>
          <w:rFonts w:ascii="Calibri" w:eastAsia="DengXian" w:hAnsi="Calibri"/>
          <w:noProof/>
          <w:kern w:val="2"/>
          <w:sz w:val="22"/>
          <w:szCs w:val="22"/>
          <w:lang w:eastAsia="en-GB"/>
        </w:rPr>
      </w:pPr>
      <w:r>
        <w:rPr>
          <w:noProof/>
        </w:rPr>
        <w:t>6.1.6.3.2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_Toc161905099 \h </w:instrText>
      </w:r>
      <w:r>
        <w:rPr>
          <w:noProof/>
        </w:rPr>
      </w:r>
      <w:r>
        <w:rPr>
          <w:noProof/>
        </w:rPr>
        <w:fldChar w:fldCharType="separate"/>
      </w:r>
      <w:r>
        <w:rPr>
          <w:noProof/>
        </w:rPr>
        <w:t>50</w:t>
      </w:r>
      <w:r>
        <w:rPr>
          <w:noProof/>
        </w:rPr>
        <w:fldChar w:fldCharType="end"/>
      </w:r>
    </w:p>
    <w:p w14:paraId="3C60D787" w14:textId="2A2D0F8A" w:rsidR="00CD4942" w:rsidRDefault="00CD4942">
      <w:pPr>
        <w:pStyle w:val="TOC5"/>
        <w:rPr>
          <w:rFonts w:ascii="Calibri" w:eastAsia="DengXian" w:hAnsi="Calibri"/>
          <w:noProof/>
          <w:kern w:val="2"/>
          <w:sz w:val="22"/>
          <w:szCs w:val="22"/>
          <w:lang w:eastAsia="en-GB"/>
        </w:rPr>
      </w:pPr>
      <w:r>
        <w:rPr>
          <w:noProof/>
        </w:rPr>
        <w:t>6.1.6.3.3</w:t>
      </w:r>
      <w:r>
        <w:rPr>
          <w:rFonts w:ascii="Calibri" w:eastAsia="DengXian" w:hAnsi="Calibri"/>
          <w:noProof/>
          <w:kern w:val="2"/>
          <w:sz w:val="22"/>
          <w:szCs w:val="22"/>
          <w:lang w:eastAsia="en-GB"/>
        </w:rPr>
        <w:tab/>
      </w:r>
      <w:r>
        <w:rPr>
          <w:noProof/>
        </w:rPr>
        <w:t>Enumeration: ExternalClientType</w:t>
      </w:r>
      <w:r>
        <w:rPr>
          <w:noProof/>
        </w:rPr>
        <w:tab/>
      </w:r>
      <w:r>
        <w:rPr>
          <w:noProof/>
        </w:rPr>
        <w:fldChar w:fldCharType="begin" w:fldLock="1"/>
      </w:r>
      <w:r>
        <w:rPr>
          <w:noProof/>
        </w:rPr>
        <w:instrText xml:space="preserve"> PAGEREF _Toc161905100 \h </w:instrText>
      </w:r>
      <w:r>
        <w:rPr>
          <w:noProof/>
        </w:rPr>
      </w:r>
      <w:r>
        <w:rPr>
          <w:noProof/>
        </w:rPr>
        <w:fldChar w:fldCharType="separate"/>
      </w:r>
      <w:r>
        <w:rPr>
          <w:noProof/>
        </w:rPr>
        <w:t>52</w:t>
      </w:r>
      <w:r>
        <w:rPr>
          <w:noProof/>
        </w:rPr>
        <w:fldChar w:fldCharType="end"/>
      </w:r>
    </w:p>
    <w:p w14:paraId="6A392DC8" w14:textId="0650F661" w:rsidR="00CD4942" w:rsidRDefault="00CD4942">
      <w:pPr>
        <w:pStyle w:val="TOC5"/>
        <w:rPr>
          <w:rFonts w:ascii="Calibri" w:eastAsia="DengXian" w:hAnsi="Calibri"/>
          <w:noProof/>
          <w:kern w:val="2"/>
          <w:sz w:val="22"/>
          <w:szCs w:val="22"/>
          <w:lang w:eastAsia="en-GB"/>
        </w:rPr>
      </w:pPr>
      <w:r>
        <w:rPr>
          <w:noProof/>
        </w:rPr>
        <w:t>6.1.6.3.4</w:t>
      </w:r>
      <w:r>
        <w:rPr>
          <w:rFonts w:ascii="Calibri" w:eastAsia="DengXian" w:hAnsi="Calibri"/>
          <w:noProof/>
          <w:kern w:val="2"/>
          <w:sz w:val="22"/>
          <w:szCs w:val="22"/>
          <w:lang w:eastAsia="en-GB"/>
        </w:rPr>
        <w:tab/>
      </w:r>
      <w:r>
        <w:rPr>
          <w:noProof/>
        </w:rPr>
        <w:t>Enumeration: SupportedGADShapes</w:t>
      </w:r>
      <w:r>
        <w:rPr>
          <w:noProof/>
        </w:rPr>
        <w:tab/>
      </w:r>
      <w:r>
        <w:rPr>
          <w:noProof/>
        </w:rPr>
        <w:fldChar w:fldCharType="begin" w:fldLock="1"/>
      </w:r>
      <w:r>
        <w:rPr>
          <w:noProof/>
        </w:rPr>
        <w:instrText xml:space="preserve"> PAGEREF _Toc161905101 \h </w:instrText>
      </w:r>
      <w:r>
        <w:rPr>
          <w:noProof/>
        </w:rPr>
      </w:r>
      <w:r>
        <w:rPr>
          <w:noProof/>
        </w:rPr>
        <w:fldChar w:fldCharType="separate"/>
      </w:r>
      <w:r>
        <w:rPr>
          <w:noProof/>
        </w:rPr>
        <w:t>52</w:t>
      </w:r>
      <w:r>
        <w:rPr>
          <w:noProof/>
        </w:rPr>
        <w:fldChar w:fldCharType="end"/>
      </w:r>
    </w:p>
    <w:p w14:paraId="2E9E4665" w14:textId="2EF78BF3" w:rsidR="00CD4942" w:rsidRDefault="00CD4942">
      <w:pPr>
        <w:pStyle w:val="TOC5"/>
        <w:rPr>
          <w:rFonts w:ascii="Calibri" w:eastAsia="DengXian" w:hAnsi="Calibri"/>
          <w:noProof/>
          <w:kern w:val="2"/>
          <w:sz w:val="22"/>
          <w:szCs w:val="22"/>
          <w:lang w:eastAsia="en-GB"/>
        </w:rPr>
      </w:pPr>
      <w:r>
        <w:rPr>
          <w:noProof/>
        </w:rPr>
        <w:lastRenderedPageBreak/>
        <w:t>6.1.6.3.5</w:t>
      </w:r>
      <w:r>
        <w:rPr>
          <w:rFonts w:ascii="Calibri" w:eastAsia="DengXian" w:hAnsi="Calibri"/>
          <w:noProof/>
          <w:kern w:val="2"/>
          <w:sz w:val="22"/>
          <w:szCs w:val="22"/>
          <w:lang w:eastAsia="en-GB"/>
        </w:rPr>
        <w:tab/>
      </w:r>
      <w:r>
        <w:rPr>
          <w:noProof/>
        </w:rPr>
        <w:t>Enumeration: ResponseTime</w:t>
      </w:r>
      <w:r>
        <w:rPr>
          <w:noProof/>
        </w:rPr>
        <w:tab/>
      </w:r>
      <w:r>
        <w:rPr>
          <w:noProof/>
        </w:rPr>
        <w:fldChar w:fldCharType="begin" w:fldLock="1"/>
      </w:r>
      <w:r>
        <w:rPr>
          <w:noProof/>
        </w:rPr>
        <w:instrText xml:space="preserve"> PAGEREF _Toc161905102 \h </w:instrText>
      </w:r>
      <w:r>
        <w:rPr>
          <w:noProof/>
        </w:rPr>
      </w:r>
      <w:r>
        <w:rPr>
          <w:noProof/>
        </w:rPr>
        <w:fldChar w:fldCharType="separate"/>
      </w:r>
      <w:r>
        <w:rPr>
          <w:noProof/>
        </w:rPr>
        <w:t>52</w:t>
      </w:r>
      <w:r>
        <w:rPr>
          <w:noProof/>
        </w:rPr>
        <w:fldChar w:fldCharType="end"/>
      </w:r>
    </w:p>
    <w:p w14:paraId="08FF6A62" w14:textId="03856DA8" w:rsidR="00CD4942" w:rsidRDefault="00CD4942">
      <w:pPr>
        <w:pStyle w:val="TOC5"/>
        <w:rPr>
          <w:rFonts w:ascii="Calibri" w:eastAsia="DengXian" w:hAnsi="Calibri"/>
          <w:noProof/>
          <w:kern w:val="2"/>
          <w:sz w:val="22"/>
          <w:szCs w:val="22"/>
          <w:lang w:eastAsia="en-GB"/>
        </w:rPr>
      </w:pPr>
      <w:r>
        <w:rPr>
          <w:noProof/>
        </w:rPr>
        <w:t>6.1.6.3.6</w:t>
      </w:r>
      <w:r>
        <w:rPr>
          <w:rFonts w:ascii="Calibri" w:eastAsia="DengXian" w:hAnsi="Calibri"/>
          <w:noProof/>
          <w:kern w:val="2"/>
          <w:sz w:val="22"/>
          <w:szCs w:val="22"/>
          <w:lang w:eastAsia="en-GB"/>
        </w:rPr>
        <w:tab/>
      </w:r>
      <w:r>
        <w:rPr>
          <w:noProof/>
        </w:rPr>
        <w:t>Enumeration: PositioningMethod</w:t>
      </w:r>
      <w:r>
        <w:rPr>
          <w:noProof/>
        </w:rPr>
        <w:tab/>
      </w:r>
      <w:r>
        <w:rPr>
          <w:noProof/>
        </w:rPr>
        <w:fldChar w:fldCharType="begin" w:fldLock="1"/>
      </w:r>
      <w:r>
        <w:rPr>
          <w:noProof/>
        </w:rPr>
        <w:instrText xml:space="preserve"> PAGEREF _Toc161905103 \h </w:instrText>
      </w:r>
      <w:r>
        <w:rPr>
          <w:noProof/>
        </w:rPr>
      </w:r>
      <w:r>
        <w:rPr>
          <w:noProof/>
        </w:rPr>
        <w:fldChar w:fldCharType="separate"/>
      </w:r>
      <w:r>
        <w:rPr>
          <w:noProof/>
        </w:rPr>
        <w:t>53</w:t>
      </w:r>
      <w:r>
        <w:rPr>
          <w:noProof/>
        </w:rPr>
        <w:fldChar w:fldCharType="end"/>
      </w:r>
    </w:p>
    <w:p w14:paraId="49A0F556" w14:textId="0B76D211" w:rsidR="00CD4942" w:rsidRDefault="00CD4942">
      <w:pPr>
        <w:pStyle w:val="TOC5"/>
        <w:rPr>
          <w:rFonts w:ascii="Calibri" w:eastAsia="DengXian" w:hAnsi="Calibri"/>
          <w:noProof/>
          <w:kern w:val="2"/>
          <w:sz w:val="22"/>
          <w:szCs w:val="22"/>
          <w:lang w:eastAsia="en-GB"/>
        </w:rPr>
      </w:pPr>
      <w:r>
        <w:rPr>
          <w:noProof/>
        </w:rPr>
        <w:t>6.1.6.3.7</w:t>
      </w:r>
      <w:r>
        <w:rPr>
          <w:rFonts w:ascii="Calibri" w:eastAsia="DengXian" w:hAnsi="Calibri"/>
          <w:noProof/>
          <w:kern w:val="2"/>
          <w:sz w:val="22"/>
          <w:szCs w:val="22"/>
          <w:lang w:eastAsia="en-GB"/>
        </w:rPr>
        <w:tab/>
      </w:r>
      <w:r>
        <w:rPr>
          <w:noProof/>
        </w:rPr>
        <w:t>Enumeration: PositioningMode</w:t>
      </w:r>
      <w:r>
        <w:rPr>
          <w:noProof/>
        </w:rPr>
        <w:tab/>
      </w:r>
      <w:r>
        <w:rPr>
          <w:noProof/>
        </w:rPr>
        <w:fldChar w:fldCharType="begin" w:fldLock="1"/>
      </w:r>
      <w:r>
        <w:rPr>
          <w:noProof/>
        </w:rPr>
        <w:instrText xml:space="preserve"> PAGEREF _Toc161905104 \h </w:instrText>
      </w:r>
      <w:r>
        <w:rPr>
          <w:noProof/>
        </w:rPr>
      </w:r>
      <w:r>
        <w:rPr>
          <w:noProof/>
        </w:rPr>
        <w:fldChar w:fldCharType="separate"/>
      </w:r>
      <w:r>
        <w:rPr>
          <w:noProof/>
        </w:rPr>
        <w:t>53</w:t>
      </w:r>
      <w:r>
        <w:rPr>
          <w:noProof/>
        </w:rPr>
        <w:fldChar w:fldCharType="end"/>
      </w:r>
    </w:p>
    <w:p w14:paraId="3EF0C5E0" w14:textId="42BFD392" w:rsidR="00CD4942" w:rsidRDefault="00CD4942">
      <w:pPr>
        <w:pStyle w:val="TOC5"/>
        <w:rPr>
          <w:rFonts w:ascii="Calibri" w:eastAsia="DengXian" w:hAnsi="Calibri"/>
          <w:noProof/>
          <w:kern w:val="2"/>
          <w:sz w:val="22"/>
          <w:szCs w:val="22"/>
          <w:lang w:eastAsia="en-GB"/>
        </w:rPr>
      </w:pPr>
      <w:r>
        <w:rPr>
          <w:noProof/>
        </w:rPr>
        <w:t>6.1.6.3.8</w:t>
      </w:r>
      <w:r>
        <w:rPr>
          <w:rFonts w:ascii="Calibri" w:eastAsia="DengXian" w:hAnsi="Calibri"/>
          <w:noProof/>
          <w:kern w:val="2"/>
          <w:sz w:val="22"/>
          <w:szCs w:val="22"/>
          <w:lang w:eastAsia="en-GB"/>
        </w:rPr>
        <w:tab/>
      </w:r>
      <w:r>
        <w:rPr>
          <w:noProof/>
        </w:rPr>
        <w:t>Enumeration: GnssId</w:t>
      </w:r>
      <w:r>
        <w:rPr>
          <w:noProof/>
        </w:rPr>
        <w:tab/>
      </w:r>
      <w:r>
        <w:rPr>
          <w:noProof/>
        </w:rPr>
        <w:fldChar w:fldCharType="begin" w:fldLock="1"/>
      </w:r>
      <w:r>
        <w:rPr>
          <w:noProof/>
        </w:rPr>
        <w:instrText xml:space="preserve"> PAGEREF _Toc161905105 \h </w:instrText>
      </w:r>
      <w:r>
        <w:rPr>
          <w:noProof/>
        </w:rPr>
      </w:r>
      <w:r>
        <w:rPr>
          <w:noProof/>
        </w:rPr>
        <w:fldChar w:fldCharType="separate"/>
      </w:r>
      <w:r>
        <w:rPr>
          <w:noProof/>
        </w:rPr>
        <w:t>54</w:t>
      </w:r>
      <w:r>
        <w:rPr>
          <w:noProof/>
        </w:rPr>
        <w:fldChar w:fldCharType="end"/>
      </w:r>
    </w:p>
    <w:p w14:paraId="35E3EFDA" w14:textId="1E95B462" w:rsidR="00CD4942" w:rsidRDefault="00CD4942">
      <w:pPr>
        <w:pStyle w:val="TOC5"/>
        <w:rPr>
          <w:rFonts w:ascii="Calibri" w:eastAsia="DengXian" w:hAnsi="Calibri"/>
          <w:noProof/>
          <w:kern w:val="2"/>
          <w:sz w:val="22"/>
          <w:szCs w:val="22"/>
          <w:lang w:eastAsia="en-GB"/>
        </w:rPr>
      </w:pPr>
      <w:r>
        <w:rPr>
          <w:noProof/>
        </w:rPr>
        <w:t>6.1.6.3.9</w:t>
      </w:r>
      <w:r>
        <w:rPr>
          <w:rFonts w:ascii="Calibri" w:eastAsia="DengXian" w:hAnsi="Calibri"/>
          <w:noProof/>
          <w:kern w:val="2"/>
          <w:sz w:val="22"/>
          <w:szCs w:val="22"/>
          <w:lang w:eastAsia="en-GB"/>
        </w:rPr>
        <w:tab/>
      </w:r>
      <w:r>
        <w:rPr>
          <w:noProof/>
        </w:rPr>
        <w:t>Enumeration: Usage</w:t>
      </w:r>
      <w:r>
        <w:rPr>
          <w:noProof/>
        </w:rPr>
        <w:tab/>
      </w:r>
      <w:r>
        <w:rPr>
          <w:noProof/>
        </w:rPr>
        <w:fldChar w:fldCharType="begin" w:fldLock="1"/>
      </w:r>
      <w:r>
        <w:rPr>
          <w:noProof/>
        </w:rPr>
        <w:instrText xml:space="preserve"> PAGEREF _Toc161905106 \h </w:instrText>
      </w:r>
      <w:r>
        <w:rPr>
          <w:noProof/>
        </w:rPr>
      </w:r>
      <w:r>
        <w:rPr>
          <w:noProof/>
        </w:rPr>
        <w:fldChar w:fldCharType="separate"/>
      </w:r>
      <w:r>
        <w:rPr>
          <w:noProof/>
        </w:rPr>
        <w:t>54</w:t>
      </w:r>
      <w:r>
        <w:rPr>
          <w:noProof/>
        </w:rPr>
        <w:fldChar w:fldCharType="end"/>
      </w:r>
    </w:p>
    <w:p w14:paraId="047550FF" w14:textId="7B9876D6" w:rsidR="00CD4942" w:rsidRDefault="00CD4942">
      <w:pPr>
        <w:pStyle w:val="TOC5"/>
        <w:rPr>
          <w:rFonts w:ascii="Calibri" w:eastAsia="DengXian" w:hAnsi="Calibri"/>
          <w:noProof/>
          <w:kern w:val="2"/>
          <w:sz w:val="22"/>
          <w:szCs w:val="22"/>
          <w:lang w:eastAsia="en-GB"/>
        </w:rPr>
      </w:pPr>
      <w:r>
        <w:rPr>
          <w:noProof/>
        </w:rPr>
        <w:t>6.1.6.3.10</w:t>
      </w:r>
      <w:r>
        <w:rPr>
          <w:rFonts w:ascii="Calibri" w:eastAsia="DengXian" w:hAnsi="Calibri"/>
          <w:noProof/>
          <w:kern w:val="2"/>
          <w:sz w:val="22"/>
          <w:szCs w:val="22"/>
          <w:lang w:eastAsia="en-GB"/>
        </w:rPr>
        <w:tab/>
      </w:r>
      <w:r>
        <w:rPr>
          <w:noProof/>
        </w:rPr>
        <w:t>Enumeration: LcsPriority</w:t>
      </w:r>
      <w:r>
        <w:rPr>
          <w:noProof/>
        </w:rPr>
        <w:tab/>
      </w:r>
      <w:r>
        <w:rPr>
          <w:noProof/>
        </w:rPr>
        <w:fldChar w:fldCharType="begin" w:fldLock="1"/>
      </w:r>
      <w:r>
        <w:rPr>
          <w:noProof/>
        </w:rPr>
        <w:instrText xml:space="preserve"> PAGEREF _Toc161905107 \h </w:instrText>
      </w:r>
      <w:r>
        <w:rPr>
          <w:noProof/>
        </w:rPr>
      </w:r>
      <w:r>
        <w:rPr>
          <w:noProof/>
        </w:rPr>
        <w:fldChar w:fldCharType="separate"/>
      </w:r>
      <w:r>
        <w:rPr>
          <w:noProof/>
        </w:rPr>
        <w:t>54</w:t>
      </w:r>
      <w:r>
        <w:rPr>
          <w:noProof/>
        </w:rPr>
        <w:fldChar w:fldCharType="end"/>
      </w:r>
    </w:p>
    <w:p w14:paraId="23B0EF1A" w14:textId="0A0B0A83" w:rsidR="00CD4942" w:rsidRDefault="00CD4942">
      <w:pPr>
        <w:pStyle w:val="TOC5"/>
        <w:rPr>
          <w:rFonts w:ascii="Calibri" w:eastAsia="DengXian" w:hAnsi="Calibri"/>
          <w:noProof/>
          <w:kern w:val="2"/>
          <w:sz w:val="22"/>
          <w:szCs w:val="22"/>
          <w:lang w:eastAsia="en-GB"/>
        </w:rPr>
      </w:pPr>
      <w:r>
        <w:rPr>
          <w:noProof/>
        </w:rPr>
        <w:t>6.1.6.3.11</w:t>
      </w:r>
      <w:r>
        <w:rPr>
          <w:rFonts w:ascii="Calibri" w:eastAsia="DengXian" w:hAnsi="Calibri"/>
          <w:noProof/>
          <w:kern w:val="2"/>
          <w:sz w:val="22"/>
          <w:szCs w:val="22"/>
          <w:lang w:eastAsia="en-GB"/>
        </w:rPr>
        <w:tab/>
      </w:r>
      <w:r>
        <w:rPr>
          <w:noProof/>
        </w:rPr>
        <w:t>Enumeration: VelocityRequested</w:t>
      </w:r>
      <w:r>
        <w:rPr>
          <w:noProof/>
        </w:rPr>
        <w:tab/>
      </w:r>
      <w:r>
        <w:rPr>
          <w:noProof/>
        </w:rPr>
        <w:fldChar w:fldCharType="begin" w:fldLock="1"/>
      </w:r>
      <w:r>
        <w:rPr>
          <w:noProof/>
        </w:rPr>
        <w:instrText xml:space="preserve"> PAGEREF _Toc161905108 \h </w:instrText>
      </w:r>
      <w:r>
        <w:rPr>
          <w:noProof/>
        </w:rPr>
      </w:r>
      <w:r>
        <w:rPr>
          <w:noProof/>
        </w:rPr>
        <w:fldChar w:fldCharType="separate"/>
      </w:r>
      <w:r>
        <w:rPr>
          <w:noProof/>
        </w:rPr>
        <w:t>54</w:t>
      </w:r>
      <w:r>
        <w:rPr>
          <w:noProof/>
        </w:rPr>
        <w:fldChar w:fldCharType="end"/>
      </w:r>
    </w:p>
    <w:p w14:paraId="55D16F38" w14:textId="45B14263" w:rsidR="00CD4942" w:rsidRDefault="00CD4942">
      <w:pPr>
        <w:pStyle w:val="TOC5"/>
        <w:rPr>
          <w:rFonts w:ascii="Calibri" w:eastAsia="DengXian" w:hAnsi="Calibri"/>
          <w:noProof/>
          <w:kern w:val="2"/>
          <w:sz w:val="22"/>
          <w:szCs w:val="22"/>
          <w:lang w:eastAsia="en-GB"/>
        </w:rPr>
      </w:pPr>
      <w:r>
        <w:rPr>
          <w:noProof/>
        </w:rPr>
        <w:t>6.1.6.3.12</w:t>
      </w:r>
      <w:r>
        <w:rPr>
          <w:rFonts w:ascii="Calibri" w:eastAsia="DengXian" w:hAnsi="Calibri"/>
          <w:noProof/>
          <w:kern w:val="2"/>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_Toc161905109 \h </w:instrText>
      </w:r>
      <w:r>
        <w:rPr>
          <w:noProof/>
        </w:rPr>
      </w:r>
      <w:r>
        <w:rPr>
          <w:noProof/>
        </w:rPr>
        <w:fldChar w:fldCharType="separate"/>
      </w:r>
      <w:r>
        <w:rPr>
          <w:noProof/>
        </w:rPr>
        <w:t>55</w:t>
      </w:r>
      <w:r>
        <w:rPr>
          <w:noProof/>
        </w:rPr>
        <w:fldChar w:fldCharType="end"/>
      </w:r>
    </w:p>
    <w:p w14:paraId="5EA488B7" w14:textId="279A2559" w:rsidR="00CD4942" w:rsidRDefault="00CD4942">
      <w:pPr>
        <w:pStyle w:val="TOC5"/>
        <w:rPr>
          <w:rFonts w:ascii="Calibri" w:eastAsia="DengXian" w:hAnsi="Calibri"/>
          <w:noProof/>
          <w:kern w:val="2"/>
          <w:sz w:val="22"/>
          <w:szCs w:val="22"/>
          <w:lang w:eastAsia="en-GB"/>
        </w:rPr>
      </w:pPr>
      <w:r>
        <w:rPr>
          <w:noProof/>
        </w:rPr>
        <w:t>6.1.6.3.13</w:t>
      </w:r>
      <w:r>
        <w:rPr>
          <w:rFonts w:ascii="Calibri" w:eastAsia="DengXian" w:hAnsi="Calibri"/>
          <w:noProof/>
          <w:kern w:val="2"/>
          <w:sz w:val="22"/>
          <w:szCs w:val="22"/>
          <w:lang w:eastAsia="en-GB"/>
        </w:rPr>
        <w:tab/>
      </w:r>
      <w:r>
        <w:rPr>
          <w:noProof/>
        </w:rPr>
        <w:t>Enumeration: VerticalDirection</w:t>
      </w:r>
      <w:r>
        <w:rPr>
          <w:noProof/>
        </w:rPr>
        <w:tab/>
      </w:r>
      <w:r>
        <w:rPr>
          <w:noProof/>
        </w:rPr>
        <w:fldChar w:fldCharType="begin" w:fldLock="1"/>
      </w:r>
      <w:r>
        <w:rPr>
          <w:noProof/>
        </w:rPr>
        <w:instrText xml:space="preserve"> PAGEREF _Toc161905110 \h </w:instrText>
      </w:r>
      <w:r>
        <w:rPr>
          <w:noProof/>
        </w:rPr>
      </w:r>
      <w:r>
        <w:rPr>
          <w:noProof/>
        </w:rPr>
        <w:fldChar w:fldCharType="separate"/>
      </w:r>
      <w:r>
        <w:rPr>
          <w:noProof/>
        </w:rPr>
        <w:t>55</w:t>
      </w:r>
      <w:r>
        <w:rPr>
          <w:noProof/>
        </w:rPr>
        <w:fldChar w:fldCharType="end"/>
      </w:r>
    </w:p>
    <w:p w14:paraId="691DB85C" w14:textId="097F2E0C" w:rsidR="00CD4942" w:rsidRDefault="00CD4942">
      <w:pPr>
        <w:pStyle w:val="TOC5"/>
        <w:rPr>
          <w:rFonts w:ascii="Calibri" w:eastAsia="DengXian" w:hAnsi="Calibri"/>
          <w:noProof/>
          <w:kern w:val="2"/>
          <w:sz w:val="22"/>
          <w:szCs w:val="22"/>
          <w:lang w:eastAsia="en-GB"/>
        </w:rPr>
      </w:pPr>
      <w:r>
        <w:rPr>
          <w:noProof/>
        </w:rPr>
        <w:t>6.1.6.3.14</w:t>
      </w:r>
      <w:r>
        <w:rPr>
          <w:rFonts w:ascii="Calibri" w:eastAsia="DengXian" w:hAnsi="Calibri"/>
          <w:noProof/>
          <w:kern w:val="2"/>
          <w:sz w:val="22"/>
          <w:szCs w:val="22"/>
          <w:lang w:eastAsia="en-GB"/>
        </w:rPr>
        <w:tab/>
      </w:r>
      <w:r>
        <w:rPr>
          <w:noProof/>
        </w:rPr>
        <w:t>Enumeration: LdrType</w:t>
      </w:r>
      <w:r>
        <w:rPr>
          <w:noProof/>
        </w:rPr>
        <w:tab/>
      </w:r>
      <w:r>
        <w:rPr>
          <w:noProof/>
        </w:rPr>
        <w:fldChar w:fldCharType="begin" w:fldLock="1"/>
      </w:r>
      <w:r>
        <w:rPr>
          <w:noProof/>
        </w:rPr>
        <w:instrText xml:space="preserve"> PAGEREF _Toc161905111 \h </w:instrText>
      </w:r>
      <w:r>
        <w:rPr>
          <w:noProof/>
        </w:rPr>
      </w:r>
      <w:r>
        <w:rPr>
          <w:noProof/>
        </w:rPr>
        <w:fldChar w:fldCharType="separate"/>
      </w:r>
      <w:r>
        <w:rPr>
          <w:noProof/>
        </w:rPr>
        <w:t>55</w:t>
      </w:r>
      <w:r>
        <w:rPr>
          <w:noProof/>
        </w:rPr>
        <w:fldChar w:fldCharType="end"/>
      </w:r>
    </w:p>
    <w:p w14:paraId="34368022" w14:textId="0BD97B0D" w:rsidR="00CD4942" w:rsidRDefault="00CD4942">
      <w:pPr>
        <w:pStyle w:val="TOC5"/>
        <w:rPr>
          <w:rFonts w:ascii="Calibri" w:eastAsia="DengXian" w:hAnsi="Calibri"/>
          <w:noProof/>
          <w:kern w:val="2"/>
          <w:sz w:val="22"/>
          <w:szCs w:val="22"/>
          <w:lang w:eastAsia="en-GB"/>
        </w:rPr>
      </w:pPr>
      <w:r>
        <w:rPr>
          <w:noProof/>
        </w:rPr>
        <w:t>6.1.6.3.15</w:t>
      </w:r>
      <w:r>
        <w:rPr>
          <w:rFonts w:ascii="Calibri" w:eastAsia="DengXian" w:hAnsi="Calibri"/>
          <w:noProof/>
          <w:kern w:val="2"/>
          <w:sz w:val="22"/>
          <w:szCs w:val="22"/>
          <w:lang w:eastAsia="en-GB"/>
        </w:rPr>
        <w:tab/>
      </w:r>
      <w:r>
        <w:rPr>
          <w:noProof/>
        </w:rPr>
        <w:t>Enumeration: ReportingAreaType</w:t>
      </w:r>
      <w:r>
        <w:rPr>
          <w:noProof/>
        </w:rPr>
        <w:tab/>
      </w:r>
      <w:r>
        <w:rPr>
          <w:noProof/>
        </w:rPr>
        <w:fldChar w:fldCharType="begin" w:fldLock="1"/>
      </w:r>
      <w:r>
        <w:rPr>
          <w:noProof/>
        </w:rPr>
        <w:instrText xml:space="preserve"> PAGEREF _Toc161905112 \h </w:instrText>
      </w:r>
      <w:r>
        <w:rPr>
          <w:noProof/>
        </w:rPr>
      </w:r>
      <w:r>
        <w:rPr>
          <w:noProof/>
        </w:rPr>
        <w:fldChar w:fldCharType="separate"/>
      </w:r>
      <w:r>
        <w:rPr>
          <w:noProof/>
        </w:rPr>
        <w:t>55</w:t>
      </w:r>
      <w:r>
        <w:rPr>
          <w:noProof/>
        </w:rPr>
        <w:fldChar w:fldCharType="end"/>
      </w:r>
    </w:p>
    <w:p w14:paraId="29DE629B" w14:textId="7C0D9316" w:rsidR="00CD4942" w:rsidRDefault="00CD4942">
      <w:pPr>
        <w:pStyle w:val="TOC5"/>
        <w:rPr>
          <w:rFonts w:ascii="Calibri" w:eastAsia="DengXian" w:hAnsi="Calibri"/>
          <w:noProof/>
          <w:kern w:val="2"/>
          <w:sz w:val="22"/>
          <w:szCs w:val="22"/>
          <w:lang w:eastAsia="en-GB"/>
        </w:rPr>
      </w:pPr>
      <w:r>
        <w:rPr>
          <w:noProof/>
        </w:rPr>
        <w:t>6.1.6.3.16</w:t>
      </w:r>
      <w:r>
        <w:rPr>
          <w:rFonts w:ascii="Calibri" w:eastAsia="DengXian" w:hAnsi="Calibri"/>
          <w:noProof/>
          <w:kern w:val="2"/>
          <w:sz w:val="22"/>
          <w:szCs w:val="22"/>
          <w:lang w:eastAsia="en-GB"/>
        </w:rPr>
        <w:tab/>
      </w:r>
      <w:r>
        <w:rPr>
          <w:noProof/>
        </w:rPr>
        <w:t>Enumeration: OccurrenceInfo</w:t>
      </w:r>
      <w:r>
        <w:rPr>
          <w:noProof/>
        </w:rPr>
        <w:tab/>
      </w:r>
      <w:r>
        <w:rPr>
          <w:noProof/>
        </w:rPr>
        <w:fldChar w:fldCharType="begin" w:fldLock="1"/>
      </w:r>
      <w:r>
        <w:rPr>
          <w:noProof/>
        </w:rPr>
        <w:instrText xml:space="preserve"> PAGEREF _Toc161905113 \h </w:instrText>
      </w:r>
      <w:r>
        <w:rPr>
          <w:noProof/>
        </w:rPr>
      </w:r>
      <w:r>
        <w:rPr>
          <w:noProof/>
        </w:rPr>
        <w:fldChar w:fldCharType="separate"/>
      </w:r>
      <w:r>
        <w:rPr>
          <w:noProof/>
        </w:rPr>
        <w:t>55</w:t>
      </w:r>
      <w:r>
        <w:rPr>
          <w:noProof/>
        </w:rPr>
        <w:fldChar w:fldCharType="end"/>
      </w:r>
    </w:p>
    <w:p w14:paraId="5379AE5F" w14:textId="3ECE4ED1" w:rsidR="00CD4942" w:rsidRDefault="00CD4942">
      <w:pPr>
        <w:pStyle w:val="TOC5"/>
        <w:rPr>
          <w:rFonts w:ascii="Calibri" w:eastAsia="DengXian" w:hAnsi="Calibri"/>
          <w:noProof/>
          <w:kern w:val="2"/>
          <w:sz w:val="22"/>
          <w:szCs w:val="22"/>
          <w:lang w:eastAsia="en-GB"/>
        </w:rPr>
      </w:pPr>
      <w:r>
        <w:rPr>
          <w:noProof/>
        </w:rPr>
        <w:t>6.1.6.3.17</w:t>
      </w:r>
      <w:r>
        <w:rPr>
          <w:rFonts w:ascii="Calibri" w:eastAsia="DengXian" w:hAnsi="Calibri"/>
          <w:noProof/>
          <w:kern w:val="2"/>
          <w:sz w:val="22"/>
          <w:szCs w:val="22"/>
          <w:lang w:eastAsia="en-GB"/>
        </w:rPr>
        <w:tab/>
      </w:r>
      <w:r>
        <w:rPr>
          <w:noProof/>
        </w:rPr>
        <w:t>Enumeration: ReportingAccessType</w:t>
      </w:r>
      <w:r>
        <w:rPr>
          <w:noProof/>
        </w:rPr>
        <w:tab/>
      </w:r>
      <w:r>
        <w:rPr>
          <w:noProof/>
        </w:rPr>
        <w:fldChar w:fldCharType="begin" w:fldLock="1"/>
      </w:r>
      <w:r>
        <w:rPr>
          <w:noProof/>
        </w:rPr>
        <w:instrText xml:space="preserve"> PAGEREF _Toc161905114 \h </w:instrText>
      </w:r>
      <w:r>
        <w:rPr>
          <w:noProof/>
        </w:rPr>
      </w:r>
      <w:r>
        <w:rPr>
          <w:noProof/>
        </w:rPr>
        <w:fldChar w:fldCharType="separate"/>
      </w:r>
      <w:r>
        <w:rPr>
          <w:noProof/>
        </w:rPr>
        <w:t>56</w:t>
      </w:r>
      <w:r>
        <w:rPr>
          <w:noProof/>
        </w:rPr>
        <w:fldChar w:fldCharType="end"/>
      </w:r>
    </w:p>
    <w:p w14:paraId="7E235916" w14:textId="6E517792" w:rsidR="00CD4942" w:rsidRDefault="00CD4942">
      <w:pPr>
        <w:pStyle w:val="TOC5"/>
        <w:rPr>
          <w:rFonts w:ascii="Calibri" w:eastAsia="DengXian" w:hAnsi="Calibri"/>
          <w:noProof/>
          <w:kern w:val="2"/>
          <w:sz w:val="22"/>
          <w:szCs w:val="22"/>
          <w:lang w:eastAsia="en-GB"/>
        </w:rPr>
      </w:pPr>
      <w:r>
        <w:rPr>
          <w:noProof/>
        </w:rPr>
        <w:t>6.1.6.3.18</w:t>
      </w:r>
      <w:r>
        <w:rPr>
          <w:rFonts w:ascii="Calibri" w:eastAsia="DengXian" w:hAnsi="Calibri"/>
          <w:noProof/>
          <w:kern w:val="2"/>
          <w:sz w:val="22"/>
          <w:szCs w:val="22"/>
          <w:lang w:eastAsia="en-GB"/>
        </w:rPr>
        <w:tab/>
      </w:r>
      <w:r>
        <w:rPr>
          <w:noProof/>
        </w:rPr>
        <w:t>Enumeration: EventClass</w:t>
      </w:r>
      <w:r>
        <w:rPr>
          <w:noProof/>
        </w:rPr>
        <w:tab/>
      </w:r>
      <w:r>
        <w:rPr>
          <w:noProof/>
        </w:rPr>
        <w:fldChar w:fldCharType="begin" w:fldLock="1"/>
      </w:r>
      <w:r>
        <w:rPr>
          <w:noProof/>
        </w:rPr>
        <w:instrText xml:space="preserve"> PAGEREF _Toc161905115 \h </w:instrText>
      </w:r>
      <w:r>
        <w:rPr>
          <w:noProof/>
        </w:rPr>
      </w:r>
      <w:r>
        <w:rPr>
          <w:noProof/>
        </w:rPr>
        <w:fldChar w:fldCharType="separate"/>
      </w:r>
      <w:r>
        <w:rPr>
          <w:noProof/>
        </w:rPr>
        <w:t>56</w:t>
      </w:r>
      <w:r>
        <w:rPr>
          <w:noProof/>
        </w:rPr>
        <w:fldChar w:fldCharType="end"/>
      </w:r>
    </w:p>
    <w:p w14:paraId="2D1D9462" w14:textId="34FDCD90" w:rsidR="00CD4942" w:rsidRDefault="00CD4942">
      <w:pPr>
        <w:pStyle w:val="TOC5"/>
        <w:rPr>
          <w:rFonts w:ascii="Calibri" w:eastAsia="DengXian" w:hAnsi="Calibri"/>
          <w:noProof/>
          <w:kern w:val="2"/>
          <w:sz w:val="22"/>
          <w:szCs w:val="22"/>
          <w:lang w:eastAsia="en-GB"/>
        </w:rPr>
      </w:pPr>
      <w:r>
        <w:rPr>
          <w:noProof/>
        </w:rPr>
        <w:t>6.1.6.3.19</w:t>
      </w:r>
      <w:r>
        <w:rPr>
          <w:rFonts w:ascii="Calibri" w:eastAsia="DengXian" w:hAnsi="Calibri"/>
          <w:noProof/>
          <w:kern w:val="2"/>
          <w:sz w:val="22"/>
          <w:szCs w:val="22"/>
          <w:lang w:eastAsia="en-GB"/>
        </w:rPr>
        <w:tab/>
      </w:r>
      <w:r>
        <w:rPr>
          <w:noProof/>
        </w:rPr>
        <w:t>Enumeration: ReportedEventType</w:t>
      </w:r>
      <w:r>
        <w:rPr>
          <w:noProof/>
        </w:rPr>
        <w:tab/>
      </w:r>
      <w:r>
        <w:rPr>
          <w:noProof/>
        </w:rPr>
        <w:fldChar w:fldCharType="begin" w:fldLock="1"/>
      </w:r>
      <w:r>
        <w:rPr>
          <w:noProof/>
        </w:rPr>
        <w:instrText xml:space="preserve"> PAGEREF _Toc161905116 \h </w:instrText>
      </w:r>
      <w:r>
        <w:rPr>
          <w:noProof/>
        </w:rPr>
      </w:r>
      <w:r>
        <w:rPr>
          <w:noProof/>
        </w:rPr>
        <w:fldChar w:fldCharType="separate"/>
      </w:r>
      <w:r>
        <w:rPr>
          <w:noProof/>
        </w:rPr>
        <w:t>56</w:t>
      </w:r>
      <w:r>
        <w:rPr>
          <w:noProof/>
        </w:rPr>
        <w:fldChar w:fldCharType="end"/>
      </w:r>
    </w:p>
    <w:p w14:paraId="62D242F3" w14:textId="78BECE85" w:rsidR="00CD4942" w:rsidRDefault="00CD4942">
      <w:pPr>
        <w:pStyle w:val="TOC5"/>
        <w:rPr>
          <w:rFonts w:ascii="Calibri" w:eastAsia="DengXian" w:hAnsi="Calibri"/>
          <w:noProof/>
          <w:kern w:val="2"/>
          <w:sz w:val="22"/>
          <w:szCs w:val="22"/>
          <w:lang w:eastAsia="en-GB"/>
        </w:rPr>
      </w:pPr>
      <w:r>
        <w:rPr>
          <w:noProof/>
        </w:rPr>
        <w:t>6.1.6.3.20</w:t>
      </w:r>
      <w:r>
        <w:rPr>
          <w:rFonts w:ascii="Calibri" w:eastAsia="DengXian" w:hAnsi="Calibri"/>
          <w:noProof/>
          <w:kern w:val="2"/>
          <w:sz w:val="22"/>
          <w:szCs w:val="22"/>
          <w:lang w:eastAsia="en-GB"/>
        </w:rPr>
        <w:tab/>
      </w:r>
      <w:r>
        <w:rPr>
          <w:noProof/>
        </w:rPr>
        <w:t>Enumeration: TerminationCause</w:t>
      </w:r>
      <w:r>
        <w:rPr>
          <w:noProof/>
        </w:rPr>
        <w:tab/>
      </w:r>
      <w:r>
        <w:rPr>
          <w:noProof/>
        </w:rPr>
        <w:fldChar w:fldCharType="begin" w:fldLock="1"/>
      </w:r>
      <w:r>
        <w:rPr>
          <w:noProof/>
        </w:rPr>
        <w:instrText xml:space="preserve"> PAGEREF _Toc161905117 \h </w:instrText>
      </w:r>
      <w:r>
        <w:rPr>
          <w:noProof/>
        </w:rPr>
      </w:r>
      <w:r>
        <w:rPr>
          <w:noProof/>
        </w:rPr>
        <w:fldChar w:fldCharType="separate"/>
      </w:r>
      <w:r>
        <w:rPr>
          <w:noProof/>
        </w:rPr>
        <w:t>56</w:t>
      </w:r>
      <w:r>
        <w:rPr>
          <w:noProof/>
        </w:rPr>
        <w:fldChar w:fldCharType="end"/>
      </w:r>
    </w:p>
    <w:p w14:paraId="375F4BD4" w14:textId="6E563E7F" w:rsidR="00CD4942" w:rsidRDefault="00CD4942">
      <w:pPr>
        <w:pStyle w:val="TOC5"/>
        <w:rPr>
          <w:rFonts w:ascii="Calibri" w:eastAsia="DengXian" w:hAnsi="Calibri"/>
          <w:noProof/>
          <w:kern w:val="2"/>
          <w:sz w:val="22"/>
          <w:szCs w:val="22"/>
          <w:lang w:eastAsia="en-GB"/>
        </w:rPr>
      </w:pPr>
      <w:r>
        <w:rPr>
          <w:noProof/>
        </w:rPr>
        <w:t>6.1.6.3.21</w:t>
      </w:r>
      <w:r>
        <w:rPr>
          <w:rFonts w:ascii="Calibri" w:eastAsia="DengXian" w:hAnsi="Calibri"/>
          <w:noProof/>
          <w:kern w:val="2"/>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_Toc161905118 \h </w:instrText>
      </w:r>
      <w:r>
        <w:rPr>
          <w:noProof/>
        </w:rPr>
      </w:r>
      <w:r>
        <w:rPr>
          <w:noProof/>
        </w:rPr>
        <w:fldChar w:fldCharType="separate"/>
      </w:r>
      <w:r>
        <w:rPr>
          <w:noProof/>
        </w:rPr>
        <w:t>57</w:t>
      </w:r>
      <w:r>
        <w:rPr>
          <w:noProof/>
        </w:rPr>
        <w:fldChar w:fldCharType="end"/>
      </w:r>
    </w:p>
    <w:p w14:paraId="5DECDEE7" w14:textId="4CEA3006" w:rsidR="00CD4942" w:rsidRDefault="00CD4942">
      <w:pPr>
        <w:pStyle w:val="TOC5"/>
        <w:rPr>
          <w:rFonts w:ascii="Calibri" w:eastAsia="DengXian" w:hAnsi="Calibri"/>
          <w:noProof/>
          <w:kern w:val="2"/>
          <w:sz w:val="22"/>
          <w:szCs w:val="22"/>
          <w:lang w:eastAsia="en-GB"/>
        </w:rPr>
      </w:pPr>
      <w:r>
        <w:rPr>
          <w:noProof/>
        </w:rPr>
        <w:t>6.1.6.3.22</w:t>
      </w:r>
      <w:r>
        <w:rPr>
          <w:rFonts w:ascii="Calibri" w:eastAsia="DengXian" w:hAnsi="Calibri"/>
          <w:noProof/>
          <w:kern w:val="2"/>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_Toc161905119 \h </w:instrText>
      </w:r>
      <w:r>
        <w:rPr>
          <w:noProof/>
        </w:rPr>
      </w:r>
      <w:r>
        <w:rPr>
          <w:noProof/>
        </w:rPr>
        <w:fldChar w:fldCharType="separate"/>
      </w:r>
      <w:r>
        <w:rPr>
          <w:noProof/>
        </w:rPr>
        <w:t>57</w:t>
      </w:r>
      <w:r>
        <w:rPr>
          <w:noProof/>
        </w:rPr>
        <w:fldChar w:fldCharType="end"/>
      </w:r>
    </w:p>
    <w:p w14:paraId="63302A6B" w14:textId="2F29C220" w:rsidR="00CD4942" w:rsidRDefault="00CD4942">
      <w:pPr>
        <w:pStyle w:val="TOC5"/>
        <w:rPr>
          <w:rFonts w:ascii="Calibri" w:eastAsia="DengXian" w:hAnsi="Calibri"/>
          <w:noProof/>
          <w:kern w:val="2"/>
          <w:sz w:val="22"/>
          <w:szCs w:val="22"/>
          <w:lang w:eastAsia="en-GB"/>
        </w:rPr>
      </w:pPr>
      <w:r>
        <w:rPr>
          <w:noProof/>
        </w:rPr>
        <w:t>6.1.6.3.23</w:t>
      </w:r>
      <w:r>
        <w:rPr>
          <w:rFonts w:ascii="Calibri" w:eastAsia="DengXian" w:hAnsi="Calibri"/>
          <w:noProof/>
          <w:kern w:val="2"/>
          <w:sz w:val="22"/>
          <w:szCs w:val="22"/>
          <w:lang w:eastAsia="en-GB"/>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_Toc161905120 \h </w:instrText>
      </w:r>
      <w:r>
        <w:rPr>
          <w:noProof/>
        </w:rPr>
      </w:r>
      <w:r>
        <w:rPr>
          <w:noProof/>
        </w:rPr>
        <w:fldChar w:fldCharType="separate"/>
      </w:r>
      <w:r>
        <w:rPr>
          <w:noProof/>
        </w:rPr>
        <w:t>57</w:t>
      </w:r>
      <w:r>
        <w:rPr>
          <w:noProof/>
        </w:rPr>
        <w:fldChar w:fldCharType="end"/>
      </w:r>
    </w:p>
    <w:p w14:paraId="49D8374B" w14:textId="780AD8E3" w:rsidR="00CD4942" w:rsidRDefault="00CD4942">
      <w:pPr>
        <w:pStyle w:val="TOC4"/>
        <w:rPr>
          <w:rFonts w:ascii="Calibri" w:eastAsia="DengXian" w:hAnsi="Calibri"/>
          <w:noProof/>
          <w:kern w:val="2"/>
          <w:sz w:val="22"/>
          <w:szCs w:val="22"/>
          <w:lang w:eastAsia="en-GB"/>
        </w:rPr>
      </w:pPr>
      <w:r>
        <w:rPr>
          <w:noProof/>
        </w:rPr>
        <w:t>6.1.6.4</w:t>
      </w:r>
      <w:r>
        <w:rPr>
          <w:rFonts w:ascii="Calibri" w:eastAsia="DengXian" w:hAnsi="Calibri"/>
          <w:noProof/>
          <w:kern w:val="2"/>
          <w:sz w:val="22"/>
          <w:szCs w:val="22"/>
          <w:lang w:eastAsia="en-GB"/>
        </w:rPr>
        <w:tab/>
      </w:r>
      <w:r>
        <w:rPr>
          <w:noProof/>
        </w:rPr>
        <w:t>Binary data</w:t>
      </w:r>
      <w:r>
        <w:rPr>
          <w:noProof/>
        </w:rPr>
        <w:tab/>
      </w:r>
      <w:r>
        <w:rPr>
          <w:noProof/>
        </w:rPr>
        <w:fldChar w:fldCharType="begin" w:fldLock="1"/>
      </w:r>
      <w:r>
        <w:rPr>
          <w:noProof/>
        </w:rPr>
        <w:instrText xml:space="preserve"> PAGEREF _Toc161905121 \h </w:instrText>
      </w:r>
      <w:r>
        <w:rPr>
          <w:noProof/>
        </w:rPr>
      </w:r>
      <w:r>
        <w:rPr>
          <w:noProof/>
        </w:rPr>
        <w:fldChar w:fldCharType="separate"/>
      </w:r>
      <w:r>
        <w:rPr>
          <w:noProof/>
        </w:rPr>
        <w:t>57</w:t>
      </w:r>
      <w:r>
        <w:rPr>
          <w:noProof/>
        </w:rPr>
        <w:fldChar w:fldCharType="end"/>
      </w:r>
    </w:p>
    <w:p w14:paraId="06CE0BB8" w14:textId="1BC757CC" w:rsidR="00CD4942" w:rsidRDefault="00CD4942">
      <w:pPr>
        <w:pStyle w:val="TOC5"/>
        <w:rPr>
          <w:rFonts w:ascii="Calibri" w:eastAsia="DengXian" w:hAnsi="Calibri"/>
          <w:noProof/>
          <w:kern w:val="2"/>
          <w:sz w:val="22"/>
          <w:szCs w:val="22"/>
          <w:lang w:eastAsia="en-GB"/>
        </w:rPr>
      </w:pPr>
      <w:r w:rsidRPr="00B30C86">
        <w:rPr>
          <w:noProof/>
          <w:lang w:val="en-US"/>
        </w:rPr>
        <w:t>6.1.6.4.1</w:t>
      </w:r>
      <w:r>
        <w:rPr>
          <w:rFonts w:ascii="Calibri" w:eastAsia="DengXian" w:hAnsi="Calibri"/>
          <w:noProof/>
          <w:kern w:val="2"/>
          <w:sz w:val="22"/>
          <w:szCs w:val="22"/>
          <w:lang w:eastAsia="en-GB"/>
        </w:rPr>
        <w:tab/>
      </w:r>
      <w:r w:rsidRPr="00B30C86">
        <w:rPr>
          <w:noProof/>
          <w:lang w:val="en-US"/>
        </w:rPr>
        <w:t>Introduction</w:t>
      </w:r>
      <w:r>
        <w:rPr>
          <w:noProof/>
        </w:rPr>
        <w:tab/>
      </w:r>
      <w:r>
        <w:rPr>
          <w:noProof/>
        </w:rPr>
        <w:fldChar w:fldCharType="begin" w:fldLock="1"/>
      </w:r>
      <w:r>
        <w:rPr>
          <w:noProof/>
        </w:rPr>
        <w:instrText xml:space="preserve"> PAGEREF _Toc161905122 \h </w:instrText>
      </w:r>
      <w:r>
        <w:rPr>
          <w:noProof/>
        </w:rPr>
      </w:r>
      <w:r>
        <w:rPr>
          <w:noProof/>
        </w:rPr>
        <w:fldChar w:fldCharType="separate"/>
      </w:r>
      <w:r>
        <w:rPr>
          <w:noProof/>
        </w:rPr>
        <w:t>57</w:t>
      </w:r>
      <w:r>
        <w:rPr>
          <w:noProof/>
        </w:rPr>
        <w:fldChar w:fldCharType="end"/>
      </w:r>
    </w:p>
    <w:p w14:paraId="29A452A9" w14:textId="20D12540" w:rsidR="00CD4942" w:rsidRDefault="00CD4942">
      <w:pPr>
        <w:pStyle w:val="TOC5"/>
        <w:rPr>
          <w:rFonts w:ascii="Calibri" w:eastAsia="DengXian" w:hAnsi="Calibri"/>
          <w:noProof/>
          <w:kern w:val="2"/>
          <w:sz w:val="22"/>
          <w:szCs w:val="22"/>
          <w:lang w:eastAsia="en-GB"/>
        </w:rPr>
      </w:pPr>
      <w:r w:rsidRPr="00B30C86">
        <w:rPr>
          <w:noProof/>
          <w:lang w:val="en-US"/>
        </w:rPr>
        <w:t>6.1.6.4.2</w:t>
      </w:r>
      <w:r>
        <w:rPr>
          <w:rFonts w:ascii="Calibri" w:eastAsia="DengXian" w:hAnsi="Calibri"/>
          <w:noProof/>
          <w:kern w:val="2"/>
          <w:sz w:val="22"/>
          <w:szCs w:val="22"/>
          <w:lang w:eastAsia="en-GB"/>
        </w:rPr>
        <w:tab/>
      </w:r>
      <w:r w:rsidRPr="00B30C86">
        <w:rPr>
          <w:noProof/>
          <w:lang w:val="en-US"/>
        </w:rPr>
        <w:t>LPP Message</w:t>
      </w:r>
      <w:r>
        <w:rPr>
          <w:noProof/>
        </w:rPr>
        <w:tab/>
      </w:r>
      <w:r>
        <w:rPr>
          <w:noProof/>
        </w:rPr>
        <w:fldChar w:fldCharType="begin" w:fldLock="1"/>
      </w:r>
      <w:r>
        <w:rPr>
          <w:noProof/>
        </w:rPr>
        <w:instrText xml:space="preserve"> PAGEREF _Toc161905123 \h </w:instrText>
      </w:r>
      <w:r>
        <w:rPr>
          <w:noProof/>
        </w:rPr>
      </w:r>
      <w:r>
        <w:rPr>
          <w:noProof/>
        </w:rPr>
        <w:fldChar w:fldCharType="separate"/>
      </w:r>
      <w:r>
        <w:rPr>
          <w:noProof/>
        </w:rPr>
        <w:t>57</w:t>
      </w:r>
      <w:r>
        <w:rPr>
          <w:noProof/>
        </w:rPr>
        <w:fldChar w:fldCharType="end"/>
      </w:r>
    </w:p>
    <w:p w14:paraId="2003D571" w14:textId="131CF5DA" w:rsidR="00CD4942" w:rsidRDefault="00CD4942">
      <w:pPr>
        <w:pStyle w:val="TOC3"/>
        <w:rPr>
          <w:rFonts w:ascii="Calibri" w:eastAsia="DengXian" w:hAnsi="Calibri"/>
          <w:noProof/>
          <w:kern w:val="2"/>
          <w:sz w:val="22"/>
          <w:szCs w:val="22"/>
          <w:lang w:eastAsia="en-GB"/>
        </w:rPr>
      </w:pPr>
      <w:r>
        <w:rPr>
          <w:noProof/>
        </w:rPr>
        <w:t>6.1.7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_Toc161905124 \h </w:instrText>
      </w:r>
      <w:r>
        <w:rPr>
          <w:noProof/>
        </w:rPr>
      </w:r>
      <w:r>
        <w:rPr>
          <w:noProof/>
        </w:rPr>
        <w:fldChar w:fldCharType="separate"/>
      </w:r>
      <w:r>
        <w:rPr>
          <w:noProof/>
        </w:rPr>
        <w:t>57</w:t>
      </w:r>
      <w:r>
        <w:rPr>
          <w:noProof/>
        </w:rPr>
        <w:fldChar w:fldCharType="end"/>
      </w:r>
    </w:p>
    <w:p w14:paraId="4E2024CB" w14:textId="28C3AB7F" w:rsidR="00CD4942" w:rsidRDefault="00CD4942">
      <w:pPr>
        <w:pStyle w:val="TOC4"/>
        <w:rPr>
          <w:rFonts w:ascii="Calibri" w:eastAsia="DengXian" w:hAnsi="Calibri"/>
          <w:noProof/>
          <w:kern w:val="2"/>
          <w:sz w:val="22"/>
          <w:szCs w:val="22"/>
          <w:lang w:eastAsia="en-GB"/>
        </w:rPr>
      </w:pPr>
      <w:r>
        <w:rPr>
          <w:noProof/>
        </w:rPr>
        <w:t>6.1.7.1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_Toc161905125 \h </w:instrText>
      </w:r>
      <w:r>
        <w:rPr>
          <w:noProof/>
        </w:rPr>
      </w:r>
      <w:r>
        <w:rPr>
          <w:noProof/>
        </w:rPr>
        <w:fldChar w:fldCharType="separate"/>
      </w:r>
      <w:r>
        <w:rPr>
          <w:noProof/>
        </w:rPr>
        <w:t>57</w:t>
      </w:r>
      <w:r>
        <w:rPr>
          <w:noProof/>
        </w:rPr>
        <w:fldChar w:fldCharType="end"/>
      </w:r>
    </w:p>
    <w:p w14:paraId="42306A4B" w14:textId="2C1B8501" w:rsidR="00CD4942" w:rsidRDefault="00CD4942">
      <w:pPr>
        <w:pStyle w:val="TOC4"/>
        <w:rPr>
          <w:rFonts w:ascii="Calibri" w:eastAsia="DengXian" w:hAnsi="Calibri"/>
          <w:noProof/>
          <w:kern w:val="2"/>
          <w:sz w:val="22"/>
          <w:szCs w:val="22"/>
          <w:lang w:eastAsia="en-GB"/>
        </w:rPr>
      </w:pPr>
      <w:r>
        <w:rPr>
          <w:noProof/>
        </w:rPr>
        <w:t>6.1.7.2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_Toc161905126 \h </w:instrText>
      </w:r>
      <w:r>
        <w:rPr>
          <w:noProof/>
        </w:rPr>
      </w:r>
      <w:r>
        <w:rPr>
          <w:noProof/>
        </w:rPr>
        <w:fldChar w:fldCharType="separate"/>
      </w:r>
      <w:r>
        <w:rPr>
          <w:noProof/>
        </w:rPr>
        <w:t>57</w:t>
      </w:r>
      <w:r>
        <w:rPr>
          <w:noProof/>
        </w:rPr>
        <w:fldChar w:fldCharType="end"/>
      </w:r>
    </w:p>
    <w:p w14:paraId="566AA453" w14:textId="31BB364C" w:rsidR="00CD4942" w:rsidRDefault="00CD4942">
      <w:pPr>
        <w:pStyle w:val="TOC4"/>
        <w:rPr>
          <w:rFonts w:ascii="Calibri" w:eastAsia="DengXian" w:hAnsi="Calibri"/>
          <w:noProof/>
          <w:kern w:val="2"/>
          <w:sz w:val="22"/>
          <w:szCs w:val="22"/>
          <w:lang w:eastAsia="en-GB"/>
        </w:rPr>
      </w:pPr>
      <w:r>
        <w:rPr>
          <w:noProof/>
        </w:rPr>
        <w:t>6.1.7.3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_Toc161905127 \h </w:instrText>
      </w:r>
      <w:r>
        <w:rPr>
          <w:noProof/>
        </w:rPr>
      </w:r>
      <w:r>
        <w:rPr>
          <w:noProof/>
        </w:rPr>
        <w:fldChar w:fldCharType="separate"/>
      </w:r>
      <w:r>
        <w:rPr>
          <w:noProof/>
        </w:rPr>
        <w:t>57</w:t>
      </w:r>
      <w:r>
        <w:rPr>
          <w:noProof/>
        </w:rPr>
        <w:fldChar w:fldCharType="end"/>
      </w:r>
    </w:p>
    <w:p w14:paraId="542EDF44" w14:textId="21105650" w:rsidR="00CD4942" w:rsidRDefault="00CD4942">
      <w:pPr>
        <w:pStyle w:val="TOC3"/>
        <w:rPr>
          <w:rFonts w:ascii="Calibri" w:eastAsia="DengXian" w:hAnsi="Calibri"/>
          <w:noProof/>
          <w:kern w:val="2"/>
          <w:sz w:val="22"/>
          <w:szCs w:val="22"/>
          <w:lang w:eastAsia="en-GB"/>
        </w:rPr>
      </w:pPr>
      <w:r w:rsidRPr="00B30C86">
        <w:rPr>
          <w:noProof/>
          <w:lang w:val="en-US"/>
        </w:rPr>
        <w:t>6.1.8</w:t>
      </w:r>
      <w:r>
        <w:rPr>
          <w:rFonts w:ascii="Calibri" w:eastAsia="DengXian" w:hAnsi="Calibri"/>
          <w:noProof/>
          <w:kern w:val="2"/>
          <w:sz w:val="22"/>
          <w:szCs w:val="22"/>
          <w:lang w:eastAsia="en-GB"/>
        </w:rPr>
        <w:tab/>
      </w:r>
      <w:r w:rsidRPr="00B30C86">
        <w:rPr>
          <w:noProof/>
          <w:lang w:val="en-US"/>
        </w:rPr>
        <w:t>Security</w:t>
      </w:r>
      <w:r>
        <w:rPr>
          <w:noProof/>
        </w:rPr>
        <w:tab/>
      </w:r>
      <w:r>
        <w:rPr>
          <w:noProof/>
        </w:rPr>
        <w:fldChar w:fldCharType="begin" w:fldLock="1"/>
      </w:r>
      <w:r>
        <w:rPr>
          <w:noProof/>
        </w:rPr>
        <w:instrText xml:space="preserve"> PAGEREF _Toc161905128 \h </w:instrText>
      </w:r>
      <w:r>
        <w:rPr>
          <w:noProof/>
        </w:rPr>
      </w:r>
      <w:r>
        <w:rPr>
          <w:noProof/>
        </w:rPr>
        <w:fldChar w:fldCharType="separate"/>
      </w:r>
      <w:r>
        <w:rPr>
          <w:noProof/>
        </w:rPr>
        <w:t>58</w:t>
      </w:r>
      <w:r>
        <w:rPr>
          <w:noProof/>
        </w:rPr>
        <w:fldChar w:fldCharType="end"/>
      </w:r>
    </w:p>
    <w:p w14:paraId="253808C0" w14:textId="762604D6" w:rsidR="00CD4942" w:rsidRDefault="00CD4942">
      <w:pPr>
        <w:pStyle w:val="TOC3"/>
        <w:rPr>
          <w:rFonts w:ascii="Calibri" w:eastAsia="DengXian" w:hAnsi="Calibri"/>
          <w:noProof/>
          <w:kern w:val="2"/>
          <w:sz w:val="22"/>
          <w:szCs w:val="22"/>
          <w:lang w:eastAsia="en-GB"/>
        </w:rPr>
      </w:pPr>
      <w:r>
        <w:rPr>
          <w:noProof/>
          <w:lang w:eastAsia="zh-CN"/>
        </w:rPr>
        <w:t>6.1.9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_Toc161905129 \h </w:instrText>
      </w:r>
      <w:r>
        <w:rPr>
          <w:noProof/>
        </w:rPr>
      </w:r>
      <w:r>
        <w:rPr>
          <w:noProof/>
        </w:rPr>
        <w:fldChar w:fldCharType="separate"/>
      </w:r>
      <w:r>
        <w:rPr>
          <w:noProof/>
        </w:rPr>
        <w:t>58</w:t>
      </w:r>
      <w:r>
        <w:rPr>
          <w:noProof/>
        </w:rPr>
        <w:fldChar w:fldCharType="end"/>
      </w:r>
    </w:p>
    <w:p w14:paraId="71B46771" w14:textId="2916D6BF" w:rsidR="00CD4942" w:rsidRDefault="00CD4942">
      <w:pPr>
        <w:pStyle w:val="TOC3"/>
        <w:rPr>
          <w:rFonts w:ascii="Calibri" w:eastAsia="DengXian" w:hAnsi="Calibri"/>
          <w:noProof/>
          <w:kern w:val="2"/>
          <w:sz w:val="22"/>
          <w:szCs w:val="22"/>
          <w:lang w:eastAsia="en-GB"/>
        </w:rPr>
      </w:pPr>
      <w:r w:rsidRPr="00B30C86">
        <w:rPr>
          <w:noProof/>
          <w:lang w:val="en-US"/>
        </w:rPr>
        <w:t>6.1.10</w:t>
      </w:r>
      <w:r>
        <w:rPr>
          <w:rFonts w:ascii="Calibri" w:eastAsia="DengXian" w:hAnsi="Calibri"/>
          <w:noProof/>
          <w:kern w:val="2"/>
          <w:sz w:val="22"/>
          <w:szCs w:val="22"/>
          <w:lang w:eastAsia="en-GB"/>
        </w:rPr>
        <w:tab/>
      </w:r>
      <w:r w:rsidRPr="00B30C86">
        <w:rPr>
          <w:noProof/>
          <w:lang w:val="en-US"/>
        </w:rPr>
        <w:t>HTTP redirection</w:t>
      </w:r>
      <w:r>
        <w:rPr>
          <w:noProof/>
        </w:rPr>
        <w:tab/>
      </w:r>
      <w:r>
        <w:rPr>
          <w:noProof/>
        </w:rPr>
        <w:fldChar w:fldCharType="begin" w:fldLock="1"/>
      </w:r>
      <w:r>
        <w:rPr>
          <w:noProof/>
        </w:rPr>
        <w:instrText xml:space="preserve"> PAGEREF _Toc161905130 \h </w:instrText>
      </w:r>
      <w:r>
        <w:rPr>
          <w:noProof/>
        </w:rPr>
      </w:r>
      <w:r>
        <w:rPr>
          <w:noProof/>
        </w:rPr>
        <w:fldChar w:fldCharType="separate"/>
      </w:r>
      <w:r>
        <w:rPr>
          <w:noProof/>
        </w:rPr>
        <w:t>59</w:t>
      </w:r>
      <w:r>
        <w:rPr>
          <w:noProof/>
        </w:rPr>
        <w:fldChar w:fldCharType="end"/>
      </w:r>
    </w:p>
    <w:p w14:paraId="30F15502" w14:textId="5B312B4E" w:rsidR="00CD4942" w:rsidRDefault="00CD4942">
      <w:pPr>
        <w:pStyle w:val="TOC2"/>
        <w:rPr>
          <w:rFonts w:ascii="Calibri" w:eastAsia="DengXian" w:hAnsi="Calibri"/>
          <w:noProof/>
          <w:kern w:val="2"/>
          <w:sz w:val="22"/>
          <w:szCs w:val="22"/>
          <w:lang w:eastAsia="en-GB"/>
        </w:rPr>
      </w:pPr>
      <w:r>
        <w:rPr>
          <w:noProof/>
          <w:lang w:eastAsia="zh-CN"/>
        </w:rPr>
        <w:t>6.2</w:t>
      </w:r>
      <w:r>
        <w:rPr>
          <w:rFonts w:ascii="Calibri" w:eastAsia="DengXian" w:hAnsi="Calibri"/>
          <w:noProof/>
          <w:kern w:val="2"/>
          <w:sz w:val="22"/>
          <w:szCs w:val="22"/>
          <w:lang w:eastAsia="en-GB"/>
        </w:rPr>
        <w:tab/>
      </w:r>
      <w:r>
        <w:rPr>
          <w:noProof/>
        </w:rPr>
        <w:t>Nlmf_Broadcast Service API</w:t>
      </w:r>
      <w:r>
        <w:rPr>
          <w:noProof/>
        </w:rPr>
        <w:tab/>
      </w:r>
      <w:r>
        <w:rPr>
          <w:noProof/>
        </w:rPr>
        <w:fldChar w:fldCharType="begin" w:fldLock="1"/>
      </w:r>
      <w:r>
        <w:rPr>
          <w:noProof/>
        </w:rPr>
        <w:instrText xml:space="preserve"> PAGEREF _Toc161905131 \h </w:instrText>
      </w:r>
      <w:r>
        <w:rPr>
          <w:noProof/>
        </w:rPr>
      </w:r>
      <w:r>
        <w:rPr>
          <w:noProof/>
        </w:rPr>
        <w:fldChar w:fldCharType="separate"/>
      </w:r>
      <w:r>
        <w:rPr>
          <w:noProof/>
        </w:rPr>
        <w:t>59</w:t>
      </w:r>
      <w:r>
        <w:rPr>
          <w:noProof/>
        </w:rPr>
        <w:fldChar w:fldCharType="end"/>
      </w:r>
    </w:p>
    <w:p w14:paraId="35570A6A" w14:textId="2361AB95" w:rsidR="00CD4942" w:rsidRDefault="00CD4942">
      <w:pPr>
        <w:pStyle w:val="TOC3"/>
        <w:rPr>
          <w:rFonts w:ascii="Calibri" w:eastAsia="DengXian" w:hAnsi="Calibri"/>
          <w:noProof/>
          <w:kern w:val="2"/>
          <w:sz w:val="22"/>
          <w:szCs w:val="22"/>
          <w:lang w:eastAsia="en-GB"/>
        </w:rPr>
      </w:pPr>
      <w:r>
        <w:rPr>
          <w:noProof/>
        </w:rPr>
        <w:t>6.2.1</w:t>
      </w:r>
      <w:r>
        <w:rPr>
          <w:rFonts w:ascii="Calibri" w:eastAsia="DengXian"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_Toc161905132 \h </w:instrText>
      </w:r>
      <w:r>
        <w:rPr>
          <w:noProof/>
        </w:rPr>
      </w:r>
      <w:r>
        <w:rPr>
          <w:noProof/>
        </w:rPr>
        <w:fldChar w:fldCharType="separate"/>
      </w:r>
      <w:r>
        <w:rPr>
          <w:noProof/>
        </w:rPr>
        <w:t>59</w:t>
      </w:r>
      <w:r>
        <w:rPr>
          <w:noProof/>
        </w:rPr>
        <w:fldChar w:fldCharType="end"/>
      </w:r>
    </w:p>
    <w:p w14:paraId="6737526E" w14:textId="3FB1AD79" w:rsidR="00CD4942" w:rsidRDefault="00CD4942">
      <w:pPr>
        <w:pStyle w:val="TOC3"/>
        <w:rPr>
          <w:rFonts w:ascii="Calibri" w:eastAsia="DengXian" w:hAnsi="Calibri"/>
          <w:noProof/>
          <w:kern w:val="2"/>
          <w:sz w:val="22"/>
          <w:szCs w:val="22"/>
          <w:lang w:eastAsia="en-GB"/>
        </w:rPr>
      </w:pPr>
      <w:r>
        <w:rPr>
          <w:noProof/>
        </w:rPr>
        <w:t>6.2.2</w:t>
      </w:r>
      <w:r>
        <w:rPr>
          <w:rFonts w:ascii="Calibri" w:eastAsia="DengXi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_Toc161905133 \h </w:instrText>
      </w:r>
      <w:r>
        <w:rPr>
          <w:noProof/>
        </w:rPr>
      </w:r>
      <w:r>
        <w:rPr>
          <w:noProof/>
        </w:rPr>
        <w:fldChar w:fldCharType="separate"/>
      </w:r>
      <w:r>
        <w:rPr>
          <w:noProof/>
        </w:rPr>
        <w:t>59</w:t>
      </w:r>
      <w:r>
        <w:rPr>
          <w:noProof/>
        </w:rPr>
        <w:fldChar w:fldCharType="end"/>
      </w:r>
    </w:p>
    <w:p w14:paraId="50624291" w14:textId="6367F867" w:rsidR="00CD4942" w:rsidRDefault="00CD4942">
      <w:pPr>
        <w:pStyle w:val="TOC4"/>
        <w:rPr>
          <w:rFonts w:ascii="Calibri" w:eastAsia="DengXian" w:hAnsi="Calibri"/>
          <w:noProof/>
          <w:kern w:val="2"/>
          <w:sz w:val="22"/>
          <w:szCs w:val="22"/>
          <w:lang w:eastAsia="en-GB"/>
        </w:rPr>
      </w:pPr>
      <w:r>
        <w:rPr>
          <w:noProof/>
        </w:rPr>
        <w:t>6.2.2.1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_Toc161905134 \h </w:instrText>
      </w:r>
      <w:r>
        <w:rPr>
          <w:noProof/>
        </w:rPr>
      </w:r>
      <w:r>
        <w:rPr>
          <w:noProof/>
        </w:rPr>
        <w:fldChar w:fldCharType="separate"/>
      </w:r>
      <w:r>
        <w:rPr>
          <w:noProof/>
        </w:rPr>
        <w:t>59</w:t>
      </w:r>
      <w:r>
        <w:rPr>
          <w:noProof/>
        </w:rPr>
        <w:fldChar w:fldCharType="end"/>
      </w:r>
    </w:p>
    <w:p w14:paraId="64A09123" w14:textId="44F3F773" w:rsidR="00CD4942" w:rsidRDefault="00CD4942">
      <w:pPr>
        <w:pStyle w:val="TOC4"/>
        <w:rPr>
          <w:rFonts w:ascii="Calibri" w:eastAsia="DengXian" w:hAnsi="Calibri"/>
          <w:noProof/>
          <w:kern w:val="2"/>
          <w:sz w:val="22"/>
          <w:szCs w:val="22"/>
          <w:lang w:eastAsia="en-GB"/>
        </w:rPr>
      </w:pPr>
      <w:r>
        <w:rPr>
          <w:noProof/>
        </w:rPr>
        <w:t>6.2.2.2</w:t>
      </w:r>
      <w:r>
        <w:rPr>
          <w:rFonts w:ascii="Calibri" w:eastAsia="DengXian"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_Toc161905135 \h </w:instrText>
      </w:r>
      <w:r>
        <w:rPr>
          <w:noProof/>
        </w:rPr>
      </w:r>
      <w:r>
        <w:rPr>
          <w:noProof/>
        </w:rPr>
        <w:fldChar w:fldCharType="separate"/>
      </w:r>
      <w:r>
        <w:rPr>
          <w:noProof/>
        </w:rPr>
        <w:t>59</w:t>
      </w:r>
      <w:r>
        <w:rPr>
          <w:noProof/>
        </w:rPr>
        <w:fldChar w:fldCharType="end"/>
      </w:r>
    </w:p>
    <w:p w14:paraId="7EECCB18" w14:textId="6ADF2684" w:rsidR="00CD4942" w:rsidRDefault="00CD4942">
      <w:pPr>
        <w:pStyle w:val="TOC5"/>
        <w:rPr>
          <w:rFonts w:ascii="Calibri" w:eastAsia="DengXian" w:hAnsi="Calibri"/>
          <w:noProof/>
          <w:kern w:val="2"/>
          <w:sz w:val="22"/>
          <w:szCs w:val="22"/>
          <w:lang w:eastAsia="en-GB"/>
        </w:rPr>
      </w:pPr>
      <w:r>
        <w:rPr>
          <w:noProof/>
        </w:rPr>
        <w:t>6.2.2.2.1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_Toc161905136 \h </w:instrText>
      </w:r>
      <w:r>
        <w:rPr>
          <w:noProof/>
        </w:rPr>
      </w:r>
      <w:r>
        <w:rPr>
          <w:noProof/>
        </w:rPr>
        <w:fldChar w:fldCharType="separate"/>
      </w:r>
      <w:r>
        <w:rPr>
          <w:noProof/>
        </w:rPr>
        <w:t>59</w:t>
      </w:r>
      <w:r>
        <w:rPr>
          <w:noProof/>
        </w:rPr>
        <w:fldChar w:fldCharType="end"/>
      </w:r>
    </w:p>
    <w:p w14:paraId="5D3860B0" w14:textId="1AEEB4F6" w:rsidR="00CD4942" w:rsidRDefault="00CD4942">
      <w:pPr>
        <w:pStyle w:val="TOC5"/>
        <w:rPr>
          <w:rFonts w:ascii="Calibri" w:eastAsia="DengXian" w:hAnsi="Calibri"/>
          <w:noProof/>
          <w:kern w:val="2"/>
          <w:sz w:val="22"/>
          <w:szCs w:val="22"/>
          <w:lang w:eastAsia="en-GB"/>
        </w:rPr>
      </w:pPr>
      <w:r>
        <w:rPr>
          <w:noProof/>
        </w:rPr>
        <w:t>6.2.2.2.2</w:t>
      </w:r>
      <w:r>
        <w:rPr>
          <w:rFonts w:ascii="Calibri" w:eastAsia="DengXi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_Toc161905137 \h </w:instrText>
      </w:r>
      <w:r>
        <w:rPr>
          <w:noProof/>
        </w:rPr>
      </w:r>
      <w:r>
        <w:rPr>
          <w:noProof/>
        </w:rPr>
        <w:fldChar w:fldCharType="separate"/>
      </w:r>
      <w:r>
        <w:rPr>
          <w:noProof/>
        </w:rPr>
        <w:t>59</w:t>
      </w:r>
      <w:r>
        <w:rPr>
          <w:noProof/>
        </w:rPr>
        <w:fldChar w:fldCharType="end"/>
      </w:r>
    </w:p>
    <w:p w14:paraId="56E21B46" w14:textId="1F793B80" w:rsidR="00CD4942" w:rsidRDefault="00CD4942">
      <w:pPr>
        <w:pStyle w:val="TOC4"/>
        <w:rPr>
          <w:rFonts w:ascii="Calibri" w:eastAsia="DengXian" w:hAnsi="Calibri"/>
          <w:noProof/>
          <w:kern w:val="2"/>
          <w:sz w:val="22"/>
          <w:szCs w:val="22"/>
          <w:lang w:eastAsia="en-GB"/>
        </w:rPr>
      </w:pPr>
      <w:r>
        <w:rPr>
          <w:noProof/>
        </w:rPr>
        <w:t>6.2.2.3</w:t>
      </w:r>
      <w:r>
        <w:rPr>
          <w:rFonts w:ascii="Calibri" w:eastAsia="DengXian"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_Toc161905138 \h </w:instrText>
      </w:r>
      <w:r>
        <w:rPr>
          <w:noProof/>
        </w:rPr>
      </w:r>
      <w:r>
        <w:rPr>
          <w:noProof/>
        </w:rPr>
        <w:fldChar w:fldCharType="separate"/>
      </w:r>
      <w:r>
        <w:rPr>
          <w:noProof/>
        </w:rPr>
        <w:t>60</w:t>
      </w:r>
      <w:r>
        <w:rPr>
          <w:noProof/>
        </w:rPr>
        <w:fldChar w:fldCharType="end"/>
      </w:r>
    </w:p>
    <w:p w14:paraId="3B3D3661" w14:textId="509D3B47" w:rsidR="00CD4942" w:rsidRDefault="00CD4942">
      <w:pPr>
        <w:pStyle w:val="TOC5"/>
        <w:rPr>
          <w:rFonts w:ascii="Calibri" w:eastAsia="DengXian" w:hAnsi="Calibri"/>
          <w:noProof/>
          <w:kern w:val="2"/>
          <w:sz w:val="22"/>
          <w:szCs w:val="22"/>
          <w:lang w:eastAsia="en-GB"/>
        </w:rPr>
      </w:pPr>
      <w:r>
        <w:rPr>
          <w:noProof/>
        </w:rPr>
        <w:t>6.2.2.3.1</w:t>
      </w:r>
      <w:r>
        <w:rPr>
          <w:rFonts w:ascii="Calibri" w:eastAsia="DengXi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_Toc161905139 \h </w:instrText>
      </w:r>
      <w:r>
        <w:rPr>
          <w:noProof/>
        </w:rPr>
      </w:r>
      <w:r>
        <w:rPr>
          <w:noProof/>
        </w:rPr>
        <w:fldChar w:fldCharType="separate"/>
      </w:r>
      <w:r>
        <w:rPr>
          <w:noProof/>
        </w:rPr>
        <w:t>60</w:t>
      </w:r>
      <w:r>
        <w:rPr>
          <w:noProof/>
        </w:rPr>
        <w:fldChar w:fldCharType="end"/>
      </w:r>
    </w:p>
    <w:p w14:paraId="365BFAEF" w14:textId="1A41B592" w:rsidR="00CD4942" w:rsidRDefault="00CD4942">
      <w:pPr>
        <w:pStyle w:val="TOC3"/>
        <w:rPr>
          <w:rFonts w:ascii="Calibri" w:eastAsia="DengXian" w:hAnsi="Calibri"/>
          <w:noProof/>
          <w:kern w:val="2"/>
          <w:sz w:val="22"/>
          <w:szCs w:val="22"/>
          <w:lang w:eastAsia="en-GB"/>
        </w:rPr>
      </w:pPr>
      <w:r>
        <w:rPr>
          <w:noProof/>
        </w:rPr>
        <w:t>6.2.3</w:t>
      </w:r>
      <w:r>
        <w:rPr>
          <w:rFonts w:ascii="Calibri" w:eastAsia="DengXi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_Toc161905140 \h </w:instrText>
      </w:r>
      <w:r>
        <w:rPr>
          <w:noProof/>
        </w:rPr>
      </w:r>
      <w:r>
        <w:rPr>
          <w:noProof/>
        </w:rPr>
        <w:fldChar w:fldCharType="separate"/>
      </w:r>
      <w:r>
        <w:rPr>
          <w:noProof/>
        </w:rPr>
        <w:t>60</w:t>
      </w:r>
      <w:r>
        <w:rPr>
          <w:noProof/>
        </w:rPr>
        <w:fldChar w:fldCharType="end"/>
      </w:r>
    </w:p>
    <w:p w14:paraId="01B6788C" w14:textId="71FCA1F9" w:rsidR="00CD4942" w:rsidRDefault="00CD4942">
      <w:pPr>
        <w:pStyle w:val="TOC4"/>
        <w:rPr>
          <w:rFonts w:ascii="Calibri" w:eastAsia="DengXian" w:hAnsi="Calibri"/>
          <w:noProof/>
          <w:kern w:val="2"/>
          <w:sz w:val="22"/>
          <w:szCs w:val="22"/>
          <w:lang w:eastAsia="en-GB"/>
        </w:rPr>
      </w:pPr>
      <w:r>
        <w:rPr>
          <w:noProof/>
        </w:rPr>
        <w:t>6.2.3.1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_Toc161905141 \h </w:instrText>
      </w:r>
      <w:r>
        <w:rPr>
          <w:noProof/>
        </w:rPr>
      </w:r>
      <w:r>
        <w:rPr>
          <w:noProof/>
        </w:rPr>
        <w:fldChar w:fldCharType="separate"/>
      </w:r>
      <w:r>
        <w:rPr>
          <w:noProof/>
        </w:rPr>
        <w:t>60</w:t>
      </w:r>
      <w:r>
        <w:rPr>
          <w:noProof/>
        </w:rPr>
        <w:fldChar w:fldCharType="end"/>
      </w:r>
    </w:p>
    <w:p w14:paraId="503B3E8B" w14:textId="0A576CA7" w:rsidR="00CD4942" w:rsidRDefault="00CD4942">
      <w:pPr>
        <w:pStyle w:val="TOC3"/>
        <w:rPr>
          <w:rFonts w:ascii="Calibri" w:eastAsia="DengXian" w:hAnsi="Calibri"/>
          <w:noProof/>
          <w:kern w:val="2"/>
          <w:sz w:val="22"/>
          <w:szCs w:val="22"/>
          <w:lang w:eastAsia="en-GB"/>
        </w:rPr>
      </w:pPr>
      <w:r>
        <w:rPr>
          <w:noProof/>
        </w:rPr>
        <w:t>6.2.4</w:t>
      </w:r>
      <w:r>
        <w:rPr>
          <w:rFonts w:ascii="Calibri" w:eastAsia="DengXi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_Toc161905142 \h </w:instrText>
      </w:r>
      <w:r>
        <w:rPr>
          <w:noProof/>
        </w:rPr>
      </w:r>
      <w:r>
        <w:rPr>
          <w:noProof/>
        </w:rPr>
        <w:fldChar w:fldCharType="separate"/>
      </w:r>
      <w:r>
        <w:rPr>
          <w:noProof/>
        </w:rPr>
        <w:t>60</w:t>
      </w:r>
      <w:r>
        <w:rPr>
          <w:noProof/>
        </w:rPr>
        <w:fldChar w:fldCharType="end"/>
      </w:r>
    </w:p>
    <w:p w14:paraId="0BDB305F" w14:textId="6CA899FB" w:rsidR="00CD4942" w:rsidRDefault="00CD4942">
      <w:pPr>
        <w:pStyle w:val="TOC4"/>
        <w:rPr>
          <w:rFonts w:ascii="Calibri" w:eastAsia="DengXian" w:hAnsi="Calibri"/>
          <w:noProof/>
          <w:kern w:val="2"/>
          <w:sz w:val="22"/>
          <w:szCs w:val="22"/>
          <w:lang w:eastAsia="en-GB"/>
        </w:rPr>
      </w:pPr>
      <w:r>
        <w:rPr>
          <w:noProof/>
        </w:rPr>
        <w:t>6.2.4.1</w:t>
      </w:r>
      <w:r>
        <w:rPr>
          <w:rFonts w:ascii="Calibri" w:eastAsia="DengXi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_Toc161905143 \h </w:instrText>
      </w:r>
      <w:r>
        <w:rPr>
          <w:noProof/>
        </w:rPr>
      </w:r>
      <w:r>
        <w:rPr>
          <w:noProof/>
        </w:rPr>
        <w:fldChar w:fldCharType="separate"/>
      </w:r>
      <w:r>
        <w:rPr>
          <w:noProof/>
        </w:rPr>
        <w:t>60</w:t>
      </w:r>
      <w:r>
        <w:rPr>
          <w:noProof/>
        </w:rPr>
        <w:fldChar w:fldCharType="end"/>
      </w:r>
    </w:p>
    <w:p w14:paraId="72DB56C5" w14:textId="261B3BDB" w:rsidR="00CD4942" w:rsidRDefault="00CD4942">
      <w:pPr>
        <w:pStyle w:val="TOC4"/>
        <w:rPr>
          <w:rFonts w:ascii="Calibri" w:eastAsia="DengXian" w:hAnsi="Calibri"/>
          <w:noProof/>
          <w:kern w:val="2"/>
          <w:sz w:val="22"/>
          <w:szCs w:val="22"/>
          <w:lang w:eastAsia="en-GB"/>
        </w:rPr>
      </w:pPr>
      <w:r>
        <w:rPr>
          <w:noProof/>
        </w:rPr>
        <w:t>6.2.4.4</w:t>
      </w:r>
      <w:r>
        <w:rPr>
          <w:rFonts w:ascii="Calibri" w:eastAsia="DengXian" w:hAnsi="Calibri"/>
          <w:noProof/>
          <w:kern w:val="2"/>
          <w:sz w:val="22"/>
          <w:szCs w:val="22"/>
          <w:lang w:eastAsia="en-GB"/>
        </w:rPr>
        <w:tab/>
      </w:r>
      <w:r>
        <w:rPr>
          <w:noProof/>
        </w:rPr>
        <w:t>Operation: cipher-key-data</w:t>
      </w:r>
      <w:r>
        <w:rPr>
          <w:noProof/>
        </w:rPr>
        <w:tab/>
      </w:r>
      <w:r>
        <w:rPr>
          <w:noProof/>
        </w:rPr>
        <w:fldChar w:fldCharType="begin" w:fldLock="1"/>
      </w:r>
      <w:r>
        <w:rPr>
          <w:noProof/>
        </w:rPr>
        <w:instrText xml:space="preserve"> PAGEREF _Toc161905144 \h </w:instrText>
      </w:r>
      <w:r>
        <w:rPr>
          <w:noProof/>
        </w:rPr>
      </w:r>
      <w:r>
        <w:rPr>
          <w:noProof/>
        </w:rPr>
        <w:fldChar w:fldCharType="separate"/>
      </w:r>
      <w:r>
        <w:rPr>
          <w:noProof/>
        </w:rPr>
        <w:t>60</w:t>
      </w:r>
      <w:r>
        <w:rPr>
          <w:noProof/>
        </w:rPr>
        <w:fldChar w:fldCharType="end"/>
      </w:r>
    </w:p>
    <w:p w14:paraId="639CAE7D" w14:textId="2471952A" w:rsidR="00CD4942" w:rsidRDefault="00CD4942">
      <w:pPr>
        <w:pStyle w:val="TOC5"/>
        <w:rPr>
          <w:rFonts w:ascii="Calibri" w:eastAsia="DengXian" w:hAnsi="Calibri"/>
          <w:noProof/>
          <w:kern w:val="2"/>
          <w:sz w:val="22"/>
          <w:szCs w:val="22"/>
          <w:lang w:eastAsia="en-GB"/>
        </w:rPr>
      </w:pPr>
      <w:r>
        <w:rPr>
          <w:noProof/>
        </w:rPr>
        <w:t>6.2.4.4.1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_Toc161905145 \h </w:instrText>
      </w:r>
      <w:r>
        <w:rPr>
          <w:noProof/>
        </w:rPr>
      </w:r>
      <w:r>
        <w:rPr>
          <w:noProof/>
        </w:rPr>
        <w:fldChar w:fldCharType="separate"/>
      </w:r>
      <w:r>
        <w:rPr>
          <w:noProof/>
        </w:rPr>
        <w:t>60</w:t>
      </w:r>
      <w:r>
        <w:rPr>
          <w:noProof/>
        </w:rPr>
        <w:fldChar w:fldCharType="end"/>
      </w:r>
    </w:p>
    <w:p w14:paraId="0CDED30C" w14:textId="44266E6C" w:rsidR="00CD4942" w:rsidRDefault="00CD4942">
      <w:pPr>
        <w:pStyle w:val="TOC5"/>
        <w:rPr>
          <w:rFonts w:ascii="Calibri" w:eastAsia="DengXian" w:hAnsi="Calibri"/>
          <w:noProof/>
          <w:kern w:val="2"/>
          <w:sz w:val="22"/>
          <w:szCs w:val="22"/>
          <w:lang w:eastAsia="en-GB"/>
        </w:rPr>
      </w:pPr>
      <w:r>
        <w:rPr>
          <w:noProof/>
        </w:rPr>
        <w:t>6.2.4.4.2</w:t>
      </w:r>
      <w:r>
        <w:rPr>
          <w:rFonts w:ascii="Calibri" w:eastAsia="DengXi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_Toc161905146 \h </w:instrText>
      </w:r>
      <w:r>
        <w:rPr>
          <w:noProof/>
        </w:rPr>
      </w:r>
      <w:r>
        <w:rPr>
          <w:noProof/>
        </w:rPr>
        <w:fldChar w:fldCharType="separate"/>
      </w:r>
      <w:r>
        <w:rPr>
          <w:noProof/>
        </w:rPr>
        <w:t>60</w:t>
      </w:r>
      <w:r>
        <w:rPr>
          <w:noProof/>
        </w:rPr>
        <w:fldChar w:fldCharType="end"/>
      </w:r>
    </w:p>
    <w:p w14:paraId="5B531A78" w14:textId="147F735D" w:rsidR="00CD4942" w:rsidRDefault="00CD4942">
      <w:pPr>
        <w:pStyle w:val="TOC3"/>
        <w:rPr>
          <w:rFonts w:ascii="Calibri" w:eastAsia="DengXian" w:hAnsi="Calibri"/>
          <w:noProof/>
          <w:kern w:val="2"/>
          <w:sz w:val="22"/>
          <w:szCs w:val="22"/>
          <w:lang w:eastAsia="en-GB"/>
        </w:rPr>
      </w:pPr>
      <w:r>
        <w:rPr>
          <w:noProof/>
        </w:rPr>
        <w:t>6.2.5</w:t>
      </w:r>
      <w:r>
        <w:rPr>
          <w:rFonts w:ascii="Calibri" w:eastAsia="DengXi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_Toc161905147 \h </w:instrText>
      </w:r>
      <w:r>
        <w:rPr>
          <w:noProof/>
        </w:rPr>
      </w:r>
      <w:r>
        <w:rPr>
          <w:noProof/>
        </w:rPr>
        <w:fldChar w:fldCharType="separate"/>
      </w:r>
      <w:r>
        <w:rPr>
          <w:noProof/>
        </w:rPr>
        <w:t>62</w:t>
      </w:r>
      <w:r>
        <w:rPr>
          <w:noProof/>
        </w:rPr>
        <w:fldChar w:fldCharType="end"/>
      </w:r>
    </w:p>
    <w:p w14:paraId="1E2B66C1" w14:textId="23AC8D52" w:rsidR="00CD4942" w:rsidRDefault="00CD4942">
      <w:pPr>
        <w:pStyle w:val="TOC4"/>
        <w:rPr>
          <w:rFonts w:ascii="Calibri" w:eastAsia="DengXian" w:hAnsi="Calibri"/>
          <w:noProof/>
          <w:kern w:val="2"/>
          <w:sz w:val="22"/>
          <w:szCs w:val="22"/>
          <w:lang w:eastAsia="en-GB"/>
        </w:rPr>
      </w:pPr>
      <w:r>
        <w:rPr>
          <w:noProof/>
        </w:rPr>
        <w:t>6.2.5.1</w:t>
      </w:r>
      <w:r>
        <w:rPr>
          <w:rFonts w:ascii="Calibri" w:eastAsia="DengXian" w:hAnsi="Calibri"/>
          <w:noProof/>
          <w:kern w:val="2"/>
          <w:sz w:val="22"/>
          <w:szCs w:val="22"/>
          <w:lang w:eastAsia="en-GB"/>
        </w:rPr>
        <w:tab/>
      </w:r>
      <w:r>
        <w:rPr>
          <w:noProof/>
        </w:rPr>
        <w:t>CipheringKeyData</w:t>
      </w:r>
      <w:r>
        <w:rPr>
          <w:noProof/>
        </w:rPr>
        <w:tab/>
      </w:r>
      <w:r>
        <w:rPr>
          <w:noProof/>
        </w:rPr>
        <w:fldChar w:fldCharType="begin" w:fldLock="1"/>
      </w:r>
      <w:r>
        <w:rPr>
          <w:noProof/>
        </w:rPr>
        <w:instrText xml:space="preserve"> PAGEREF _Toc161905148 \h </w:instrText>
      </w:r>
      <w:r>
        <w:rPr>
          <w:noProof/>
        </w:rPr>
      </w:r>
      <w:r>
        <w:rPr>
          <w:noProof/>
        </w:rPr>
        <w:fldChar w:fldCharType="separate"/>
      </w:r>
      <w:r>
        <w:rPr>
          <w:noProof/>
        </w:rPr>
        <w:t>62</w:t>
      </w:r>
      <w:r>
        <w:rPr>
          <w:noProof/>
        </w:rPr>
        <w:fldChar w:fldCharType="end"/>
      </w:r>
    </w:p>
    <w:p w14:paraId="0211C8F1" w14:textId="54D704E4" w:rsidR="00CD4942" w:rsidRDefault="00CD4942">
      <w:pPr>
        <w:pStyle w:val="TOC5"/>
        <w:rPr>
          <w:rFonts w:ascii="Calibri" w:eastAsia="DengXian" w:hAnsi="Calibri"/>
          <w:noProof/>
          <w:kern w:val="2"/>
          <w:sz w:val="22"/>
          <w:szCs w:val="22"/>
          <w:lang w:eastAsia="en-GB"/>
        </w:rPr>
      </w:pPr>
      <w:r>
        <w:rPr>
          <w:noProof/>
        </w:rPr>
        <w:t>6.2.5.1.1</w:t>
      </w:r>
      <w:r>
        <w:rPr>
          <w:rFonts w:ascii="Calibri" w:eastAsia="DengXi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_Toc161905149 \h </w:instrText>
      </w:r>
      <w:r>
        <w:rPr>
          <w:noProof/>
        </w:rPr>
      </w:r>
      <w:r>
        <w:rPr>
          <w:noProof/>
        </w:rPr>
        <w:fldChar w:fldCharType="separate"/>
      </w:r>
      <w:r>
        <w:rPr>
          <w:noProof/>
        </w:rPr>
        <w:t>62</w:t>
      </w:r>
      <w:r>
        <w:rPr>
          <w:noProof/>
        </w:rPr>
        <w:fldChar w:fldCharType="end"/>
      </w:r>
    </w:p>
    <w:p w14:paraId="7F567C52" w14:textId="02E49822" w:rsidR="00CD4942" w:rsidRDefault="00CD4942">
      <w:pPr>
        <w:pStyle w:val="TOC5"/>
        <w:rPr>
          <w:rFonts w:ascii="Calibri" w:eastAsia="DengXian" w:hAnsi="Calibri"/>
          <w:noProof/>
          <w:kern w:val="2"/>
          <w:sz w:val="22"/>
          <w:szCs w:val="22"/>
          <w:lang w:eastAsia="en-GB"/>
        </w:rPr>
      </w:pPr>
      <w:r>
        <w:rPr>
          <w:noProof/>
        </w:rPr>
        <w:t>6.2.5.1.2</w:t>
      </w:r>
      <w:r>
        <w:rPr>
          <w:rFonts w:ascii="Calibri" w:eastAsia="DengXian" w:hAnsi="Calibri"/>
          <w:noProof/>
          <w:kern w:val="2"/>
          <w:sz w:val="22"/>
          <w:szCs w:val="22"/>
          <w:lang w:eastAsia="en-GB"/>
        </w:rPr>
        <w:tab/>
      </w:r>
      <w:r>
        <w:rPr>
          <w:noProof/>
        </w:rPr>
        <w:t>Notification Definition</w:t>
      </w:r>
      <w:r>
        <w:rPr>
          <w:noProof/>
        </w:rPr>
        <w:tab/>
      </w:r>
      <w:r>
        <w:rPr>
          <w:noProof/>
        </w:rPr>
        <w:fldChar w:fldCharType="begin" w:fldLock="1"/>
      </w:r>
      <w:r>
        <w:rPr>
          <w:noProof/>
        </w:rPr>
        <w:instrText xml:space="preserve"> PAGEREF _Toc161905150 \h </w:instrText>
      </w:r>
      <w:r>
        <w:rPr>
          <w:noProof/>
        </w:rPr>
      </w:r>
      <w:r>
        <w:rPr>
          <w:noProof/>
        </w:rPr>
        <w:fldChar w:fldCharType="separate"/>
      </w:r>
      <w:r>
        <w:rPr>
          <w:noProof/>
        </w:rPr>
        <w:t>62</w:t>
      </w:r>
      <w:r>
        <w:rPr>
          <w:noProof/>
        </w:rPr>
        <w:fldChar w:fldCharType="end"/>
      </w:r>
    </w:p>
    <w:p w14:paraId="33EC4D87" w14:textId="03A8E24C" w:rsidR="00CD4942" w:rsidRDefault="00CD4942">
      <w:pPr>
        <w:pStyle w:val="TOC5"/>
        <w:rPr>
          <w:rFonts w:ascii="Calibri" w:eastAsia="DengXian" w:hAnsi="Calibri"/>
          <w:noProof/>
          <w:kern w:val="2"/>
          <w:sz w:val="22"/>
          <w:szCs w:val="22"/>
          <w:lang w:eastAsia="en-GB"/>
        </w:rPr>
      </w:pPr>
      <w:r>
        <w:rPr>
          <w:noProof/>
        </w:rPr>
        <w:t>6.2.5.1.3</w:t>
      </w:r>
      <w:r>
        <w:rPr>
          <w:rFonts w:ascii="Calibri" w:eastAsia="DengXian" w:hAnsi="Calibri"/>
          <w:noProof/>
          <w:kern w:val="2"/>
          <w:sz w:val="22"/>
          <w:szCs w:val="22"/>
          <w:lang w:eastAsia="en-GB"/>
        </w:rPr>
        <w:tab/>
      </w:r>
      <w:r>
        <w:rPr>
          <w:noProof/>
        </w:rPr>
        <w:t>Notification Standard Methods</w:t>
      </w:r>
      <w:r>
        <w:rPr>
          <w:noProof/>
        </w:rPr>
        <w:tab/>
      </w:r>
      <w:r>
        <w:rPr>
          <w:noProof/>
        </w:rPr>
        <w:fldChar w:fldCharType="begin" w:fldLock="1"/>
      </w:r>
      <w:r>
        <w:rPr>
          <w:noProof/>
        </w:rPr>
        <w:instrText xml:space="preserve"> PAGEREF _Toc161905151 \h </w:instrText>
      </w:r>
      <w:r>
        <w:rPr>
          <w:noProof/>
        </w:rPr>
      </w:r>
      <w:r>
        <w:rPr>
          <w:noProof/>
        </w:rPr>
        <w:fldChar w:fldCharType="separate"/>
      </w:r>
      <w:r>
        <w:rPr>
          <w:noProof/>
        </w:rPr>
        <w:t>62</w:t>
      </w:r>
      <w:r>
        <w:rPr>
          <w:noProof/>
        </w:rPr>
        <w:fldChar w:fldCharType="end"/>
      </w:r>
    </w:p>
    <w:p w14:paraId="0B6708A4" w14:textId="106E3819" w:rsidR="00CD4942" w:rsidRDefault="00CD4942">
      <w:pPr>
        <w:pStyle w:val="TOC3"/>
        <w:rPr>
          <w:rFonts w:ascii="Calibri" w:eastAsia="DengXian" w:hAnsi="Calibri"/>
          <w:noProof/>
          <w:kern w:val="2"/>
          <w:sz w:val="22"/>
          <w:szCs w:val="22"/>
          <w:lang w:eastAsia="en-GB"/>
        </w:rPr>
      </w:pPr>
      <w:r>
        <w:rPr>
          <w:noProof/>
        </w:rPr>
        <w:t>6.2.6</w:t>
      </w:r>
      <w:r>
        <w:rPr>
          <w:rFonts w:ascii="Calibri" w:eastAsia="DengXi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_Toc161905152 \h </w:instrText>
      </w:r>
      <w:r>
        <w:rPr>
          <w:noProof/>
        </w:rPr>
      </w:r>
      <w:r>
        <w:rPr>
          <w:noProof/>
        </w:rPr>
        <w:fldChar w:fldCharType="separate"/>
      </w:r>
      <w:r>
        <w:rPr>
          <w:noProof/>
        </w:rPr>
        <w:t>63</w:t>
      </w:r>
      <w:r>
        <w:rPr>
          <w:noProof/>
        </w:rPr>
        <w:fldChar w:fldCharType="end"/>
      </w:r>
    </w:p>
    <w:p w14:paraId="0AC331D4" w14:textId="30FD8A21" w:rsidR="00CD4942" w:rsidRDefault="00CD4942">
      <w:pPr>
        <w:pStyle w:val="TOC4"/>
        <w:rPr>
          <w:rFonts w:ascii="Calibri" w:eastAsia="DengXian" w:hAnsi="Calibri"/>
          <w:noProof/>
          <w:kern w:val="2"/>
          <w:sz w:val="22"/>
          <w:szCs w:val="22"/>
          <w:lang w:eastAsia="en-GB"/>
        </w:rPr>
      </w:pPr>
      <w:r>
        <w:rPr>
          <w:noProof/>
        </w:rPr>
        <w:t>6.2.6.1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_Toc161905153 \h </w:instrText>
      </w:r>
      <w:r>
        <w:rPr>
          <w:noProof/>
        </w:rPr>
      </w:r>
      <w:r>
        <w:rPr>
          <w:noProof/>
        </w:rPr>
        <w:fldChar w:fldCharType="separate"/>
      </w:r>
      <w:r>
        <w:rPr>
          <w:noProof/>
        </w:rPr>
        <w:t>63</w:t>
      </w:r>
      <w:r>
        <w:rPr>
          <w:noProof/>
        </w:rPr>
        <w:fldChar w:fldCharType="end"/>
      </w:r>
    </w:p>
    <w:p w14:paraId="7D5B58F8" w14:textId="1AF6C0BB" w:rsidR="00CD4942" w:rsidRDefault="00CD4942">
      <w:pPr>
        <w:pStyle w:val="TOC4"/>
        <w:rPr>
          <w:rFonts w:ascii="Calibri" w:eastAsia="DengXian" w:hAnsi="Calibri"/>
          <w:noProof/>
          <w:kern w:val="2"/>
          <w:sz w:val="22"/>
          <w:szCs w:val="22"/>
          <w:lang w:eastAsia="en-GB"/>
        </w:rPr>
      </w:pPr>
      <w:r w:rsidRPr="00B30C86">
        <w:rPr>
          <w:noProof/>
          <w:lang w:val="en-US"/>
        </w:rPr>
        <w:t>6.2.6.2</w:t>
      </w:r>
      <w:r>
        <w:rPr>
          <w:rFonts w:ascii="Calibri" w:eastAsia="DengXian" w:hAnsi="Calibri"/>
          <w:noProof/>
          <w:kern w:val="2"/>
          <w:sz w:val="22"/>
          <w:szCs w:val="22"/>
          <w:lang w:eastAsia="en-GB"/>
        </w:rPr>
        <w:tab/>
      </w:r>
      <w:r w:rsidRPr="00B30C86">
        <w:rPr>
          <w:noProof/>
          <w:lang w:val="en-US"/>
        </w:rPr>
        <w:t>Structured data types</w:t>
      </w:r>
      <w:r>
        <w:rPr>
          <w:noProof/>
        </w:rPr>
        <w:tab/>
      </w:r>
      <w:r>
        <w:rPr>
          <w:noProof/>
        </w:rPr>
        <w:fldChar w:fldCharType="begin" w:fldLock="1"/>
      </w:r>
      <w:r>
        <w:rPr>
          <w:noProof/>
        </w:rPr>
        <w:instrText xml:space="preserve"> PAGEREF _Toc161905154 \h </w:instrText>
      </w:r>
      <w:r>
        <w:rPr>
          <w:noProof/>
        </w:rPr>
      </w:r>
      <w:r>
        <w:rPr>
          <w:noProof/>
        </w:rPr>
        <w:fldChar w:fldCharType="separate"/>
      </w:r>
      <w:r>
        <w:rPr>
          <w:noProof/>
        </w:rPr>
        <w:t>64</w:t>
      </w:r>
      <w:r>
        <w:rPr>
          <w:noProof/>
        </w:rPr>
        <w:fldChar w:fldCharType="end"/>
      </w:r>
    </w:p>
    <w:p w14:paraId="347122D2" w14:textId="6B949E4D" w:rsidR="00CD4942" w:rsidRDefault="00CD4942">
      <w:pPr>
        <w:pStyle w:val="TOC5"/>
        <w:rPr>
          <w:rFonts w:ascii="Calibri" w:eastAsia="DengXian" w:hAnsi="Calibri"/>
          <w:noProof/>
          <w:kern w:val="2"/>
          <w:sz w:val="22"/>
          <w:szCs w:val="22"/>
          <w:lang w:eastAsia="en-GB"/>
        </w:rPr>
      </w:pPr>
      <w:r>
        <w:rPr>
          <w:noProof/>
        </w:rPr>
        <w:t>6.2.6.2.1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_Toc161905155 \h </w:instrText>
      </w:r>
      <w:r>
        <w:rPr>
          <w:noProof/>
        </w:rPr>
      </w:r>
      <w:r>
        <w:rPr>
          <w:noProof/>
        </w:rPr>
        <w:fldChar w:fldCharType="separate"/>
      </w:r>
      <w:r>
        <w:rPr>
          <w:noProof/>
        </w:rPr>
        <w:t>64</w:t>
      </w:r>
      <w:r>
        <w:rPr>
          <w:noProof/>
        </w:rPr>
        <w:fldChar w:fldCharType="end"/>
      </w:r>
    </w:p>
    <w:p w14:paraId="7351AE86" w14:textId="1E3B70F4" w:rsidR="00CD4942" w:rsidRDefault="00CD4942">
      <w:pPr>
        <w:pStyle w:val="TOC5"/>
        <w:rPr>
          <w:rFonts w:ascii="Calibri" w:eastAsia="DengXian" w:hAnsi="Calibri"/>
          <w:noProof/>
          <w:kern w:val="2"/>
          <w:sz w:val="22"/>
          <w:szCs w:val="22"/>
          <w:lang w:eastAsia="en-GB"/>
        </w:rPr>
      </w:pPr>
      <w:r>
        <w:rPr>
          <w:noProof/>
        </w:rPr>
        <w:t>6.2.6.2.2</w:t>
      </w:r>
      <w:r>
        <w:rPr>
          <w:rFonts w:ascii="Calibri" w:eastAsia="DengXian" w:hAnsi="Calibri"/>
          <w:noProof/>
          <w:kern w:val="2"/>
          <w:sz w:val="22"/>
          <w:szCs w:val="22"/>
          <w:lang w:eastAsia="en-GB"/>
        </w:rPr>
        <w:tab/>
      </w:r>
      <w:r>
        <w:rPr>
          <w:noProof/>
        </w:rPr>
        <w:t>Type: CipheringKeyInfo</w:t>
      </w:r>
      <w:r>
        <w:rPr>
          <w:noProof/>
        </w:rPr>
        <w:tab/>
      </w:r>
      <w:r>
        <w:rPr>
          <w:noProof/>
        </w:rPr>
        <w:fldChar w:fldCharType="begin" w:fldLock="1"/>
      </w:r>
      <w:r>
        <w:rPr>
          <w:noProof/>
        </w:rPr>
        <w:instrText xml:space="preserve"> PAGEREF _Toc161905156 \h </w:instrText>
      </w:r>
      <w:r>
        <w:rPr>
          <w:noProof/>
        </w:rPr>
      </w:r>
      <w:r>
        <w:rPr>
          <w:noProof/>
        </w:rPr>
        <w:fldChar w:fldCharType="separate"/>
      </w:r>
      <w:r>
        <w:rPr>
          <w:noProof/>
        </w:rPr>
        <w:t>64</w:t>
      </w:r>
      <w:r>
        <w:rPr>
          <w:noProof/>
        </w:rPr>
        <w:fldChar w:fldCharType="end"/>
      </w:r>
    </w:p>
    <w:p w14:paraId="1FA13B86" w14:textId="51E460C5" w:rsidR="00CD4942" w:rsidRDefault="00CD4942">
      <w:pPr>
        <w:pStyle w:val="TOC5"/>
        <w:rPr>
          <w:rFonts w:ascii="Calibri" w:eastAsia="DengXian" w:hAnsi="Calibri"/>
          <w:noProof/>
          <w:kern w:val="2"/>
          <w:sz w:val="22"/>
          <w:szCs w:val="22"/>
          <w:lang w:eastAsia="en-GB"/>
        </w:rPr>
      </w:pPr>
      <w:r>
        <w:rPr>
          <w:noProof/>
        </w:rPr>
        <w:t>6.2.6.2.3</w:t>
      </w:r>
      <w:r>
        <w:rPr>
          <w:rFonts w:ascii="Calibri" w:eastAsia="DengXian" w:hAnsi="Calibri"/>
          <w:noProof/>
          <w:kern w:val="2"/>
          <w:sz w:val="22"/>
          <w:szCs w:val="22"/>
          <w:lang w:eastAsia="en-GB"/>
        </w:rPr>
        <w:tab/>
      </w:r>
      <w:r>
        <w:rPr>
          <w:noProof/>
        </w:rPr>
        <w:t>Type: CipheringKeyResponse</w:t>
      </w:r>
      <w:r>
        <w:rPr>
          <w:noProof/>
        </w:rPr>
        <w:tab/>
      </w:r>
      <w:r>
        <w:rPr>
          <w:noProof/>
        </w:rPr>
        <w:fldChar w:fldCharType="begin" w:fldLock="1"/>
      </w:r>
      <w:r>
        <w:rPr>
          <w:noProof/>
        </w:rPr>
        <w:instrText xml:space="preserve"> PAGEREF _Toc161905157 \h </w:instrText>
      </w:r>
      <w:r>
        <w:rPr>
          <w:noProof/>
        </w:rPr>
      </w:r>
      <w:r>
        <w:rPr>
          <w:noProof/>
        </w:rPr>
        <w:fldChar w:fldCharType="separate"/>
      </w:r>
      <w:r>
        <w:rPr>
          <w:noProof/>
        </w:rPr>
        <w:t>65</w:t>
      </w:r>
      <w:r>
        <w:rPr>
          <w:noProof/>
        </w:rPr>
        <w:fldChar w:fldCharType="end"/>
      </w:r>
    </w:p>
    <w:p w14:paraId="07754C70" w14:textId="184B3E19" w:rsidR="00CD4942" w:rsidRDefault="00CD4942">
      <w:pPr>
        <w:pStyle w:val="TOC5"/>
        <w:rPr>
          <w:rFonts w:ascii="Calibri" w:eastAsia="DengXian" w:hAnsi="Calibri"/>
          <w:noProof/>
          <w:kern w:val="2"/>
          <w:sz w:val="22"/>
          <w:szCs w:val="22"/>
          <w:lang w:eastAsia="en-GB"/>
        </w:rPr>
      </w:pPr>
      <w:r>
        <w:rPr>
          <w:noProof/>
        </w:rPr>
        <w:t>6.2.6.2.4</w:t>
      </w:r>
      <w:r>
        <w:rPr>
          <w:rFonts w:ascii="Calibri" w:eastAsia="DengXian" w:hAnsi="Calibri"/>
          <w:noProof/>
          <w:kern w:val="2"/>
          <w:sz w:val="22"/>
          <w:szCs w:val="22"/>
          <w:lang w:eastAsia="en-GB"/>
        </w:rPr>
        <w:tab/>
      </w:r>
      <w:r>
        <w:rPr>
          <w:noProof/>
        </w:rPr>
        <w:t>Type: CipheringDataSet</w:t>
      </w:r>
      <w:r>
        <w:rPr>
          <w:noProof/>
        </w:rPr>
        <w:tab/>
      </w:r>
      <w:r>
        <w:rPr>
          <w:noProof/>
        </w:rPr>
        <w:fldChar w:fldCharType="begin" w:fldLock="1"/>
      </w:r>
      <w:r>
        <w:rPr>
          <w:noProof/>
        </w:rPr>
        <w:instrText xml:space="preserve"> PAGEREF _Toc161905158 \h </w:instrText>
      </w:r>
      <w:r>
        <w:rPr>
          <w:noProof/>
        </w:rPr>
      </w:r>
      <w:r>
        <w:rPr>
          <w:noProof/>
        </w:rPr>
        <w:fldChar w:fldCharType="separate"/>
      </w:r>
      <w:r>
        <w:rPr>
          <w:noProof/>
        </w:rPr>
        <w:t>66</w:t>
      </w:r>
      <w:r>
        <w:rPr>
          <w:noProof/>
        </w:rPr>
        <w:fldChar w:fldCharType="end"/>
      </w:r>
    </w:p>
    <w:p w14:paraId="3A02267A" w14:textId="0ACDCDED" w:rsidR="00CD4942" w:rsidRDefault="00CD4942">
      <w:pPr>
        <w:pStyle w:val="TOC5"/>
        <w:rPr>
          <w:rFonts w:ascii="Calibri" w:eastAsia="DengXian" w:hAnsi="Calibri"/>
          <w:noProof/>
          <w:kern w:val="2"/>
          <w:sz w:val="22"/>
          <w:szCs w:val="22"/>
          <w:lang w:eastAsia="en-GB"/>
        </w:rPr>
      </w:pPr>
      <w:r>
        <w:rPr>
          <w:noProof/>
        </w:rPr>
        <w:t>6.2.6.2.5</w:t>
      </w:r>
      <w:r>
        <w:rPr>
          <w:rFonts w:ascii="Calibri" w:eastAsia="DengXian" w:hAnsi="Calibri"/>
          <w:noProof/>
          <w:kern w:val="2"/>
          <w:sz w:val="22"/>
          <w:szCs w:val="22"/>
          <w:lang w:eastAsia="en-GB"/>
        </w:rPr>
        <w:tab/>
      </w:r>
      <w:r>
        <w:rPr>
          <w:noProof/>
        </w:rPr>
        <w:t>Type: CipheringSetReport</w:t>
      </w:r>
      <w:r>
        <w:rPr>
          <w:noProof/>
        </w:rPr>
        <w:tab/>
      </w:r>
      <w:r>
        <w:rPr>
          <w:noProof/>
        </w:rPr>
        <w:fldChar w:fldCharType="begin" w:fldLock="1"/>
      </w:r>
      <w:r>
        <w:rPr>
          <w:noProof/>
        </w:rPr>
        <w:instrText xml:space="preserve"> PAGEREF _Toc161905159 \h </w:instrText>
      </w:r>
      <w:r>
        <w:rPr>
          <w:noProof/>
        </w:rPr>
      </w:r>
      <w:r>
        <w:rPr>
          <w:noProof/>
        </w:rPr>
        <w:fldChar w:fldCharType="separate"/>
      </w:r>
      <w:r>
        <w:rPr>
          <w:noProof/>
        </w:rPr>
        <w:t>69</w:t>
      </w:r>
      <w:r>
        <w:rPr>
          <w:noProof/>
        </w:rPr>
        <w:fldChar w:fldCharType="end"/>
      </w:r>
    </w:p>
    <w:p w14:paraId="7F8ADC3A" w14:textId="35886F15" w:rsidR="00CD4942" w:rsidRDefault="00CD4942">
      <w:pPr>
        <w:pStyle w:val="TOC5"/>
        <w:rPr>
          <w:rFonts w:ascii="Calibri" w:eastAsia="DengXian" w:hAnsi="Calibri"/>
          <w:noProof/>
          <w:kern w:val="2"/>
          <w:sz w:val="22"/>
          <w:szCs w:val="22"/>
          <w:lang w:eastAsia="en-GB"/>
        </w:rPr>
      </w:pPr>
      <w:r>
        <w:rPr>
          <w:noProof/>
        </w:rPr>
        <w:t>6.2.6.2.6</w:t>
      </w:r>
      <w:r>
        <w:rPr>
          <w:rFonts w:ascii="Calibri" w:eastAsia="DengXian" w:hAnsi="Calibri"/>
          <w:noProof/>
          <w:kern w:val="2"/>
          <w:sz w:val="22"/>
          <w:szCs w:val="22"/>
          <w:lang w:eastAsia="en-GB"/>
        </w:rPr>
        <w:tab/>
      </w:r>
      <w:r>
        <w:rPr>
          <w:noProof/>
        </w:rPr>
        <w:t>Type: CipherRequestData</w:t>
      </w:r>
      <w:r>
        <w:rPr>
          <w:noProof/>
        </w:rPr>
        <w:tab/>
      </w:r>
      <w:r>
        <w:rPr>
          <w:noProof/>
        </w:rPr>
        <w:fldChar w:fldCharType="begin" w:fldLock="1"/>
      </w:r>
      <w:r>
        <w:rPr>
          <w:noProof/>
        </w:rPr>
        <w:instrText xml:space="preserve"> PAGEREF _Toc161905160 \h </w:instrText>
      </w:r>
      <w:r>
        <w:rPr>
          <w:noProof/>
        </w:rPr>
      </w:r>
      <w:r>
        <w:rPr>
          <w:noProof/>
        </w:rPr>
        <w:fldChar w:fldCharType="separate"/>
      </w:r>
      <w:r>
        <w:rPr>
          <w:noProof/>
        </w:rPr>
        <w:t>69</w:t>
      </w:r>
      <w:r>
        <w:rPr>
          <w:noProof/>
        </w:rPr>
        <w:fldChar w:fldCharType="end"/>
      </w:r>
    </w:p>
    <w:p w14:paraId="0D2F88F8" w14:textId="4771CEF5" w:rsidR="00CD4942" w:rsidRDefault="00CD4942">
      <w:pPr>
        <w:pStyle w:val="TOC5"/>
        <w:rPr>
          <w:rFonts w:ascii="Calibri" w:eastAsia="DengXian" w:hAnsi="Calibri"/>
          <w:noProof/>
          <w:kern w:val="2"/>
          <w:sz w:val="22"/>
          <w:szCs w:val="22"/>
          <w:lang w:eastAsia="en-GB"/>
        </w:rPr>
      </w:pPr>
      <w:r>
        <w:rPr>
          <w:noProof/>
        </w:rPr>
        <w:t>6.2.6.2.7</w:t>
      </w:r>
      <w:r>
        <w:rPr>
          <w:rFonts w:ascii="Calibri" w:eastAsia="DengXian" w:hAnsi="Calibri"/>
          <w:noProof/>
          <w:kern w:val="2"/>
          <w:sz w:val="22"/>
          <w:szCs w:val="22"/>
          <w:lang w:eastAsia="en-GB"/>
        </w:rPr>
        <w:tab/>
      </w:r>
      <w:r>
        <w:rPr>
          <w:noProof/>
        </w:rPr>
        <w:t>Type: CipherResponseData</w:t>
      </w:r>
      <w:r>
        <w:rPr>
          <w:noProof/>
        </w:rPr>
        <w:tab/>
      </w:r>
      <w:r>
        <w:rPr>
          <w:noProof/>
        </w:rPr>
        <w:fldChar w:fldCharType="begin" w:fldLock="1"/>
      </w:r>
      <w:r>
        <w:rPr>
          <w:noProof/>
        </w:rPr>
        <w:instrText xml:space="preserve"> PAGEREF _Toc161905161 \h </w:instrText>
      </w:r>
      <w:r>
        <w:rPr>
          <w:noProof/>
        </w:rPr>
      </w:r>
      <w:r>
        <w:rPr>
          <w:noProof/>
        </w:rPr>
        <w:fldChar w:fldCharType="separate"/>
      </w:r>
      <w:r>
        <w:rPr>
          <w:noProof/>
        </w:rPr>
        <w:t>69</w:t>
      </w:r>
      <w:r>
        <w:rPr>
          <w:noProof/>
        </w:rPr>
        <w:fldChar w:fldCharType="end"/>
      </w:r>
    </w:p>
    <w:p w14:paraId="73A65B25" w14:textId="6A3170DC" w:rsidR="00CD4942" w:rsidRDefault="00CD4942">
      <w:pPr>
        <w:pStyle w:val="TOC4"/>
        <w:rPr>
          <w:rFonts w:ascii="Calibri" w:eastAsia="DengXian" w:hAnsi="Calibri"/>
          <w:noProof/>
          <w:kern w:val="2"/>
          <w:sz w:val="22"/>
          <w:szCs w:val="22"/>
          <w:lang w:eastAsia="en-GB"/>
        </w:rPr>
      </w:pPr>
      <w:r w:rsidRPr="00B30C86">
        <w:rPr>
          <w:noProof/>
          <w:lang w:val="en-US"/>
        </w:rPr>
        <w:t>6.2.6.3</w:t>
      </w:r>
      <w:r>
        <w:rPr>
          <w:rFonts w:ascii="Calibri" w:eastAsia="DengXian" w:hAnsi="Calibri"/>
          <w:noProof/>
          <w:kern w:val="2"/>
          <w:sz w:val="22"/>
          <w:szCs w:val="22"/>
          <w:lang w:eastAsia="en-GB"/>
        </w:rPr>
        <w:tab/>
      </w:r>
      <w:r w:rsidRPr="00B30C86">
        <w:rPr>
          <w:noProof/>
          <w:lang w:val="en-US"/>
        </w:rPr>
        <w:t>Simple data types and enumerations</w:t>
      </w:r>
      <w:r>
        <w:rPr>
          <w:noProof/>
        </w:rPr>
        <w:tab/>
      </w:r>
      <w:r>
        <w:rPr>
          <w:noProof/>
        </w:rPr>
        <w:fldChar w:fldCharType="begin" w:fldLock="1"/>
      </w:r>
      <w:r>
        <w:rPr>
          <w:noProof/>
        </w:rPr>
        <w:instrText xml:space="preserve"> PAGEREF _Toc161905162 \h </w:instrText>
      </w:r>
      <w:r>
        <w:rPr>
          <w:noProof/>
        </w:rPr>
      </w:r>
      <w:r>
        <w:rPr>
          <w:noProof/>
        </w:rPr>
        <w:fldChar w:fldCharType="separate"/>
      </w:r>
      <w:r>
        <w:rPr>
          <w:noProof/>
        </w:rPr>
        <w:t>69</w:t>
      </w:r>
      <w:r>
        <w:rPr>
          <w:noProof/>
        </w:rPr>
        <w:fldChar w:fldCharType="end"/>
      </w:r>
    </w:p>
    <w:p w14:paraId="50039E77" w14:textId="0CC625DC" w:rsidR="00CD4942" w:rsidRDefault="00CD4942">
      <w:pPr>
        <w:pStyle w:val="TOC5"/>
        <w:rPr>
          <w:rFonts w:ascii="Calibri" w:eastAsia="DengXian" w:hAnsi="Calibri"/>
          <w:noProof/>
          <w:kern w:val="2"/>
          <w:sz w:val="22"/>
          <w:szCs w:val="22"/>
          <w:lang w:eastAsia="en-GB"/>
        </w:rPr>
      </w:pPr>
      <w:r>
        <w:rPr>
          <w:noProof/>
        </w:rPr>
        <w:t>6.2.6.3.1</w:t>
      </w:r>
      <w:r>
        <w:rPr>
          <w:rFonts w:ascii="Calibri" w:eastAsia="DengXi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_Toc161905163 \h </w:instrText>
      </w:r>
      <w:r>
        <w:rPr>
          <w:noProof/>
        </w:rPr>
      </w:r>
      <w:r>
        <w:rPr>
          <w:noProof/>
        </w:rPr>
        <w:fldChar w:fldCharType="separate"/>
      </w:r>
      <w:r>
        <w:rPr>
          <w:noProof/>
        </w:rPr>
        <w:t>69</w:t>
      </w:r>
      <w:r>
        <w:rPr>
          <w:noProof/>
        </w:rPr>
        <w:fldChar w:fldCharType="end"/>
      </w:r>
    </w:p>
    <w:p w14:paraId="35E3172B" w14:textId="79EBA938" w:rsidR="00CD4942" w:rsidRDefault="00CD4942">
      <w:pPr>
        <w:pStyle w:val="TOC5"/>
        <w:rPr>
          <w:rFonts w:ascii="Calibri" w:eastAsia="DengXian" w:hAnsi="Calibri"/>
          <w:noProof/>
          <w:kern w:val="2"/>
          <w:sz w:val="22"/>
          <w:szCs w:val="22"/>
          <w:lang w:eastAsia="en-GB"/>
        </w:rPr>
      </w:pPr>
      <w:r>
        <w:rPr>
          <w:noProof/>
        </w:rPr>
        <w:lastRenderedPageBreak/>
        <w:t>6.2.6.3.2</w:t>
      </w:r>
      <w:r>
        <w:rPr>
          <w:rFonts w:ascii="Calibri" w:eastAsia="DengXi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_Toc161905164 \h </w:instrText>
      </w:r>
      <w:r>
        <w:rPr>
          <w:noProof/>
        </w:rPr>
      </w:r>
      <w:r>
        <w:rPr>
          <w:noProof/>
        </w:rPr>
        <w:fldChar w:fldCharType="separate"/>
      </w:r>
      <w:r>
        <w:rPr>
          <w:noProof/>
        </w:rPr>
        <w:t>69</w:t>
      </w:r>
      <w:r>
        <w:rPr>
          <w:noProof/>
        </w:rPr>
        <w:fldChar w:fldCharType="end"/>
      </w:r>
    </w:p>
    <w:p w14:paraId="63FCA197" w14:textId="58E73DFC" w:rsidR="00CD4942" w:rsidRDefault="00CD4942">
      <w:pPr>
        <w:pStyle w:val="TOC5"/>
        <w:rPr>
          <w:rFonts w:ascii="Calibri" w:eastAsia="DengXian" w:hAnsi="Calibri"/>
          <w:noProof/>
          <w:kern w:val="2"/>
          <w:sz w:val="22"/>
          <w:szCs w:val="22"/>
          <w:lang w:eastAsia="en-GB"/>
        </w:rPr>
      </w:pPr>
      <w:r>
        <w:rPr>
          <w:noProof/>
        </w:rPr>
        <w:t>6.2.6.3.3</w:t>
      </w:r>
      <w:r>
        <w:rPr>
          <w:rFonts w:ascii="Calibri" w:eastAsia="DengXian" w:hAnsi="Calibri"/>
          <w:noProof/>
          <w:kern w:val="2"/>
          <w:sz w:val="22"/>
          <w:szCs w:val="22"/>
          <w:lang w:eastAsia="en-GB"/>
        </w:rPr>
        <w:tab/>
      </w:r>
      <w:r>
        <w:rPr>
          <w:noProof/>
        </w:rPr>
        <w:t>Enumeration: StorageOutcome</w:t>
      </w:r>
      <w:r>
        <w:rPr>
          <w:noProof/>
        </w:rPr>
        <w:tab/>
      </w:r>
      <w:r>
        <w:rPr>
          <w:noProof/>
        </w:rPr>
        <w:fldChar w:fldCharType="begin" w:fldLock="1"/>
      </w:r>
      <w:r>
        <w:rPr>
          <w:noProof/>
        </w:rPr>
        <w:instrText xml:space="preserve"> PAGEREF _Toc161905165 \h </w:instrText>
      </w:r>
      <w:r>
        <w:rPr>
          <w:noProof/>
        </w:rPr>
      </w:r>
      <w:r>
        <w:rPr>
          <w:noProof/>
        </w:rPr>
        <w:fldChar w:fldCharType="separate"/>
      </w:r>
      <w:r>
        <w:rPr>
          <w:noProof/>
        </w:rPr>
        <w:t>70</w:t>
      </w:r>
      <w:r>
        <w:rPr>
          <w:noProof/>
        </w:rPr>
        <w:fldChar w:fldCharType="end"/>
      </w:r>
    </w:p>
    <w:p w14:paraId="6DCFF6F1" w14:textId="1B43D996" w:rsidR="00CD4942" w:rsidRDefault="00CD4942">
      <w:pPr>
        <w:pStyle w:val="TOC5"/>
        <w:rPr>
          <w:rFonts w:ascii="Calibri" w:eastAsia="DengXian" w:hAnsi="Calibri"/>
          <w:noProof/>
          <w:kern w:val="2"/>
          <w:sz w:val="22"/>
          <w:szCs w:val="22"/>
          <w:lang w:eastAsia="en-GB"/>
        </w:rPr>
      </w:pPr>
      <w:r>
        <w:rPr>
          <w:noProof/>
        </w:rPr>
        <w:t>6.2.6.3.4</w:t>
      </w:r>
      <w:r>
        <w:rPr>
          <w:rFonts w:ascii="Calibri" w:eastAsia="DengXian" w:hAnsi="Calibri"/>
          <w:noProof/>
          <w:kern w:val="2"/>
          <w:sz w:val="22"/>
          <w:szCs w:val="22"/>
          <w:lang w:eastAsia="en-GB"/>
        </w:rPr>
        <w:tab/>
      </w:r>
      <w:r>
        <w:rPr>
          <w:noProof/>
        </w:rPr>
        <w:t>Enumeration: DataAvailability</w:t>
      </w:r>
      <w:r>
        <w:rPr>
          <w:noProof/>
        </w:rPr>
        <w:tab/>
      </w:r>
      <w:r>
        <w:rPr>
          <w:noProof/>
        </w:rPr>
        <w:fldChar w:fldCharType="begin" w:fldLock="1"/>
      </w:r>
      <w:r>
        <w:rPr>
          <w:noProof/>
        </w:rPr>
        <w:instrText xml:space="preserve"> PAGEREF _Toc161905166 \h </w:instrText>
      </w:r>
      <w:r>
        <w:rPr>
          <w:noProof/>
        </w:rPr>
      </w:r>
      <w:r>
        <w:rPr>
          <w:noProof/>
        </w:rPr>
        <w:fldChar w:fldCharType="separate"/>
      </w:r>
      <w:r>
        <w:rPr>
          <w:noProof/>
        </w:rPr>
        <w:t>70</w:t>
      </w:r>
      <w:r>
        <w:rPr>
          <w:noProof/>
        </w:rPr>
        <w:fldChar w:fldCharType="end"/>
      </w:r>
    </w:p>
    <w:p w14:paraId="5E417AA1" w14:textId="634D8663" w:rsidR="00CD4942" w:rsidRDefault="00CD4942">
      <w:pPr>
        <w:pStyle w:val="TOC3"/>
        <w:rPr>
          <w:rFonts w:ascii="Calibri" w:eastAsia="DengXian" w:hAnsi="Calibri"/>
          <w:noProof/>
          <w:kern w:val="2"/>
          <w:sz w:val="22"/>
          <w:szCs w:val="22"/>
          <w:lang w:eastAsia="en-GB"/>
        </w:rPr>
      </w:pPr>
      <w:r>
        <w:rPr>
          <w:noProof/>
        </w:rPr>
        <w:t>6.2.7</w:t>
      </w:r>
      <w:r>
        <w:rPr>
          <w:rFonts w:ascii="Calibri" w:eastAsia="DengXi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_Toc161905167 \h </w:instrText>
      </w:r>
      <w:r>
        <w:rPr>
          <w:noProof/>
        </w:rPr>
      </w:r>
      <w:r>
        <w:rPr>
          <w:noProof/>
        </w:rPr>
        <w:fldChar w:fldCharType="separate"/>
      </w:r>
      <w:r>
        <w:rPr>
          <w:noProof/>
        </w:rPr>
        <w:t>70</w:t>
      </w:r>
      <w:r>
        <w:rPr>
          <w:noProof/>
        </w:rPr>
        <w:fldChar w:fldCharType="end"/>
      </w:r>
    </w:p>
    <w:p w14:paraId="110A4EBA" w14:textId="2C94B492" w:rsidR="00CD4942" w:rsidRDefault="00CD4942">
      <w:pPr>
        <w:pStyle w:val="TOC4"/>
        <w:rPr>
          <w:rFonts w:ascii="Calibri" w:eastAsia="DengXian" w:hAnsi="Calibri"/>
          <w:noProof/>
          <w:kern w:val="2"/>
          <w:sz w:val="22"/>
          <w:szCs w:val="22"/>
          <w:lang w:eastAsia="en-GB"/>
        </w:rPr>
      </w:pPr>
      <w:r>
        <w:rPr>
          <w:noProof/>
        </w:rPr>
        <w:t>6.2.7.1</w:t>
      </w:r>
      <w:r>
        <w:rPr>
          <w:rFonts w:ascii="Calibri" w:eastAsia="DengXi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_Toc161905168 \h </w:instrText>
      </w:r>
      <w:r>
        <w:rPr>
          <w:noProof/>
        </w:rPr>
      </w:r>
      <w:r>
        <w:rPr>
          <w:noProof/>
        </w:rPr>
        <w:fldChar w:fldCharType="separate"/>
      </w:r>
      <w:r>
        <w:rPr>
          <w:noProof/>
        </w:rPr>
        <w:t>70</w:t>
      </w:r>
      <w:r>
        <w:rPr>
          <w:noProof/>
        </w:rPr>
        <w:fldChar w:fldCharType="end"/>
      </w:r>
    </w:p>
    <w:p w14:paraId="537B000C" w14:textId="6922C22B" w:rsidR="00CD4942" w:rsidRDefault="00CD4942">
      <w:pPr>
        <w:pStyle w:val="TOC4"/>
        <w:rPr>
          <w:rFonts w:ascii="Calibri" w:eastAsia="DengXian" w:hAnsi="Calibri"/>
          <w:noProof/>
          <w:kern w:val="2"/>
          <w:sz w:val="22"/>
          <w:szCs w:val="22"/>
          <w:lang w:eastAsia="en-GB"/>
        </w:rPr>
      </w:pPr>
      <w:r>
        <w:rPr>
          <w:noProof/>
        </w:rPr>
        <w:t>6.2.7.2</w:t>
      </w:r>
      <w:r>
        <w:rPr>
          <w:rFonts w:ascii="Calibri" w:eastAsia="DengXi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_Toc161905169 \h </w:instrText>
      </w:r>
      <w:r>
        <w:rPr>
          <w:noProof/>
        </w:rPr>
      </w:r>
      <w:r>
        <w:rPr>
          <w:noProof/>
        </w:rPr>
        <w:fldChar w:fldCharType="separate"/>
      </w:r>
      <w:r>
        <w:rPr>
          <w:noProof/>
        </w:rPr>
        <w:t>70</w:t>
      </w:r>
      <w:r>
        <w:rPr>
          <w:noProof/>
        </w:rPr>
        <w:fldChar w:fldCharType="end"/>
      </w:r>
    </w:p>
    <w:p w14:paraId="30BDBB54" w14:textId="635467AF" w:rsidR="00CD4942" w:rsidRDefault="00CD4942">
      <w:pPr>
        <w:pStyle w:val="TOC4"/>
        <w:rPr>
          <w:rFonts w:ascii="Calibri" w:eastAsia="DengXian" w:hAnsi="Calibri"/>
          <w:noProof/>
          <w:kern w:val="2"/>
          <w:sz w:val="22"/>
          <w:szCs w:val="22"/>
          <w:lang w:eastAsia="en-GB"/>
        </w:rPr>
      </w:pPr>
      <w:r>
        <w:rPr>
          <w:noProof/>
        </w:rPr>
        <w:t>6.2.7.3</w:t>
      </w:r>
      <w:r>
        <w:rPr>
          <w:rFonts w:ascii="Calibri" w:eastAsia="DengXi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_Toc161905170 \h </w:instrText>
      </w:r>
      <w:r>
        <w:rPr>
          <w:noProof/>
        </w:rPr>
      </w:r>
      <w:r>
        <w:rPr>
          <w:noProof/>
        </w:rPr>
        <w:fldChar w:fldCharType="separate"/>
      </w:r>
      <w:r>
        <w:rPr>
          <w:noProof/>
        </w:rPr>
        <w:t>70</w:t>
      </w:r>
      <w:r>
        <w:rPr>
          <w:noProof/>
        </w:rPr>
        <w:fldChar w:fldCharType="end"/>
      </w:r>
    </w:p>
    <w:p w14:paraId="79C85FBA" w14:textId="3360AAD7" w:rsidR="00CD4942" w:rsidRDefault="00CD4942">
      <w:pPr>
        <w:pStyle w:val="TOC3"/>
        <w:rPr>
          <w:rFonts w:ascii="Calibri" w:eastAsia="DengXian" w:hAnsi="Calibri"/>
          <w:noProof/>
          <w:kern w:val="2"/>
          <w:sz w:val="22"/>
          <w:szCs w:val="22"/>
          <w:lang w:eastAsia="en-GB"/>
        </w:rPr>
      </w:pPr>
      <w:r w:rsidRPr="00B30C86">
        <w:rPr>
          <w:noProof/>
          <w:lang w:val="en-US"/>
        </w:rPr>
        <w:t>6.2.8</w:t>
      </w:r>
      <w:r>
        <w:rPr>
          <w:rFonts w:ascii="Calibri" w:eastAsia="DengXian" w:hAnsi="Calibri"/>
          <w:noProof/>
          <w:kern w:val="2"/>
          <w:sz w:val="22"/>
          <w:szCs w:val="22"/>
          <w:lang w:eastAsia="en-GB"/>
        </w:rPr>
        <w:tab/>
      </w:r>
      <w:r w:rsidRPr="00B30C86">
        <w:rPr>
          <w:noProof/>
          <w:lang w:val="en-US"/>
        </w:rPr>
        <w:t>Security</w:t>
      </w:r>
      <w:r>
        <w:rPr>
          <w:noProof/>
        </w:rPr>
        <w:tab/>
      </w:r>
      <w:r>
        <w:rPr>
          <w:noProof/>
        </w:rPr>
        <w:fldChar w:fldCharType="begin" w:fldLock="1"/>
      </w:r>
      <w:r>
        <w:rPr>
          <w:noProof/>
        </w:rPr>
        <w:instrText xml:space="preserve"> PAGEREF _Toc161905171 \h </w:instrText>
      </w:r>
      <w:r>
        <w:rPr>
          <w:noProof/>
        </w:rPr>
      </w:r>
      <w:r>
        <w:rPr>
          <w:noProof/>
        </w:rPr>
        <w:fldChar w:fldCharType="separate"/>
      </w:r>
      <w:r>
        <w:rPr>
          <w:noProof/>
        </w:rPr>
        <w:t>71</w:t>
      </w:r>
      <w:r>
        <w:rPr>
          <w:noProof/>
        </w:rPr>
        <w:fldChar w:fldCharType="end"/>
      </w:r>
    </w:p>
    <w:p w14:paraId="170D5716" w14:textId="39E9C080" w:rsidR="00CD4942" w:rsidRDefault="00CD4942">
      <w:pPr>
        <w:pStyle w:val="TOC3"/>
        <w:rPr>
          <w:rFonts w:ascii="Calibri" w:eastAsia="DengXian" w:hAnsi="Calibri"/>
          <w:noProof/>
          <w:kern w:val="2"/>
          <w:sz w:val="22"/>
          <w:szCs w:val="22"/>
          <w:lang w:eastAsia="en-GB"/>
        </w:rPr>
      </w:pPr>
      <w:r>
        <w:rPr>
          <w:noProof/>
          <w:lang w:eastAsia="zh-CN"/>
        </w:rPr>
        <w:t>6.2.9</w:t>
      </w:r>
      <w:r>
        <w:rPr>
          <w:rFonts w:ascii="Calibri" w:eastAsia="DengXian"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_Toc161905172 \h </w:instrText>
      </w:r>
      <w:r>
        <w:rPr>
          <w:noProof/>
        </w:rPr>
      </w:r>
      <w:r>
        <w:rPr>
          <w:noProof/>
        </w:rPr>
        <w:fldChar w:fldCharType="separate"/>
      </w:r>
      <w:r>
        <w:rPr>
          <w:noProof/>
        </w:rPr>
        <w:t>71</w:t>
      </w:r>
      <w:r>
        <w:rPr>
          <w:noProof/>
        </w:rPr>
        <w:fldChar w:fldCharType="end"/>
      </w:r>
    </w:p>
    <w:p w14:paraId="75D2ABD9" w14:textId="27982A44" w:rsidR="00CD4942" w:rsidRDefault="00CD4942">
      <w:pPr>
        <w:pStyle w:val="TOC3"/>
        <w:rPr>
          <w:rFonts w:ascii="Calibri" w:eastAsia="DengXian" w:hAnsi="Calibri"/>
          <w:noProof/>
          <w:kern w:val="2"/>
          <w:sz w:val="22"/>
          <w:szCs w:val="22"/>
          <w:lang w:eastAsia="en-GB"/>
        </w:rPr>
      </w:pPr>
      <w:r w:rsidRPr="00B30C86">
        <w:rPr>
          <w:noProof/>
          <w:lang w:val="en-US"/>
        </w:rPr>
        <w:t>6.2.10</w:t>
      </w:r>
      <w:r>
        <w:rPr>
          <w:rFonts w:ascii="Calibri" w:eastAsia="DengXian" w:hAnsi="Calibri"/>
          <w:noProof/>
          <w:kern w:val="2"/>
          <w:sz w:val="22"/>
          <w:szCs w:val="22"/>
          <w:lang w:eastAsia="en-GB"/>
        </w:rPr>
        <w:tab/>
      </w:r>
      <w:r w:rsidRPr="00B30C86">
        <w:rPr>
          <w:noProof/>
          <w:lang w:val="en-US"/>
        </w:rPr>
        <w:t>HTTP redirection</w:t>
      </w:r>
      <w:r>
        <w:rPr>
          <w:noProof/>
        </w:rPr>
        <w:tab/>
      </w:r>
      <w:r>
        <w:rPr>
          <w:noProof/>
        </w:rPr>
        <w:fldChar w:fldCharType="begin" w:fldLock="1"/>
      </w:r>
      <w:r>
        <w:rPr>
          <w:noProof/>
        </w:rPr>
        <w:instrText xml:space="preserve"> PAGEREF _Toc161905173 \h </w:instrText>
      </w:r>
      <w:r>
        <w:rPr>
          <w:noProof/>
        </w:rPr>
      </w:r>
      <w:r>
        <w:rPr>
          <w:noProof/>
        </w:rPr>
        <w:fldChar w:fldCharType="separate"/>
      </w:r>
      <w:r>
        <w:rPr>
          <w:noProof/>
        </w:rPr>
        <w:t>71</w:t>
      </w:r>
      <w:r>
        <w:rPr>
          <w:noProof/>
        </w:rPr>
        <w:fldChar w:fldCharType="end"/>
      </w:r>
    </w:p>
    <w:p w14:paraId="2E17A143" w14:textId="7EFA38F7" w:rsidR="00CD4942" w:rsidRDefault="00CD4942" w:rsidP="00CD4942">
      <w:pPr>
        <w:pStyle w:val="TOC8"/>
        <w:rPr>
          <w:rFonts w:ascii="Calibri" w:eastAsia="DengXian"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_Toc161905174 \h </w:instrText>
      </w:r>
      <w:r>
        <w:rPr>
          <w:noProof/>
        </w:rPr>
      </w:r>
      <w:r>
        <w:rPr>
          <w:noProof/>
        </w:rPr>
        <w:fldChar w:fldCharType="separate"/>
      </w:r>
      <w:r>
        <w:rPr>
          <w:noProof/>
        </w:rPr>
        <w:t>72</w:t>
      </w:r>
      <w:r>
        <w:rPr>
          <w:noProof/>
        </w:rPr>
        <w:fldChar w:fldCharType="end"/>
      </w:r>
    </w:p>
    <w:p w14:paraId="5B9263E0" w14:textId="2429031B" w:rsidR="00CD4942" w:rsidRDefault="00CD4942">
      <w:pPr>
        <w:pStyle w:val="TOC1"/>
        <w:rPr>
          <w:rFonts w:ascii="Calibri" w:eastAsia="DengXian" w:hAnsi="Calibri"/>
          <w:noProof/>
          <w:kern w:val="2"/>
          <w:szCs w:val="22"/>
          <w:lang w:eastAsia="en-GB"/>
        </w:rPr>
      </w:pPr>
      <w:r>
        <w:rPr>
          <w:noProof/>
        </w:rPr>
        <w:t>A.1</w:t>
      </w:r>
      <w:r>
        <w:rPr>
          <w:rFonts w:ascii="Calibri" w:eastAsia="DengXian" w:hAnsi="Calibri"/>
          <w:noProof/>
          <w:kern w:val="2"/>
          <w:szCs w:val="22"/>
          <w:lang w:eastAsia="en-GB"/>
        </w:rPr>
        <w:tab/>
      </w:r>
      <w:r>
        <w:rPr>
          <w:noProof/>
        </w:rPr>
        <w:t>General</w:t>
      </w:r>
      <w:r>
        <w:rPr>
          <w:noProof/>
        </w:rPr>
        <w:tab/>
      </w:r>
      <w:r>
        <w:rPr>
          <w:noProof/>
        </w:rPr>
        <w:fldChar w:fldCharType="begin" w:fldLock="1"/>
      </w:r>
      <w:r>
        <w:rPr>
          <w:noProof/>
        </w:rPr>
        <w:instrText xml:space="preserve"> PAGEREF _Toc161905175 \h </w:instrText>
      </w:r>
      <w:r>
        <w:rPr>
          <w:noProof/>
        </w:rPr>
      </w:r>
      <w:r>
        <w:rPr>
          <w:noProof/>
        </w:rPr>
        <w:fldChar w:fldCharType="separate"/>
      </w:r>
      <w:r>
        <w:rPr>
          <w:noProof/>
        </w:rPr>
        <w:t>72</w:t>
      </w:r>
      <w:r>
        <w:rPr>
          <w:noProof/>
        </w:rPr>
        <w:fldChar w:fldCharType="end"/>
      </w:r>
    </w:p>
    <w:p w14:paraId="1A0E6EBB" w14:textId="47B7AC82" w:rsidR="00CD4942" w:rsidRDefault="00CD4942">
      <w:pPr>
        <w:pStyle w:val="TOC1"/>
        <w:rPr>
          <w:rFonts w:ascii="Calibri" w:eastAsia="DengXian" w:hAnsi="Calibri"/>
          <w:noProof/>
          <w:kern w:val="2"/>
          <w:szCs w:val="22"/>
          <w:lang w:eastAsia="en-GB"/>
        </w:rPr>
      </w:pPr>
      <w:r>
        <w:rPr>
          <w:noProof/>
        </w:rPr>
        <w:t>A.2</w:t>
      </w:r>
      <w:r>
        <w:rPr>
          <w:rFonts w:ascii="Calibri" w:eastAsia="DengXian" w:hAnsi="Calibri"/>
          <w:noProof/>
          <w:kern w:val="2"/>
          <w:szCs w:val="22"/>
          <w:lang w:eastAsia="en-GB"/>
        </w:rPr>
        <w:tab/>
      </w:r>
      <w:r>
        <w:rPr>
          <w:noProof/>
        </w:rPr>
        <w:t>Nlmf_Location API</w:t>
      </w:r>
      <w:r>
        <w:rPr>
          <w:noProof/>
        </w:rPr>
        <w:tab/>
      </w:r>
      <w:r>
        <w:rPr>
          <w:noProof/>
        </w:rPr>
        <w:fldChar w:fldCharType="begin" w:fldLock="1"/>
      </w:r>
      <w:r>
        <w:rPr>
          <w:noProof/>
        </w:rPr>
        <w:instrText xml:space="preserve"> PAGEREF _Toc161905176 \h </w:instrText>
      </w:r>
      <w:r>
        <w:rPr>
          <w:noProof/>
        </w:rPr>
      </w:r>
      <w:r>
        <w:rPr>
          <w:noProof/>
        </w:rPr>
        <w:fldChar w:fldCharType="separate"/>
      </w:r>
      <w:r>
        <w:rPr>
          <w:noProof/>
        </w:rPr>
        <w:t>72</w:t>
      </w:r>
      <w:r>
        <w:rPr>
          <w:noProof/>
        </w:rPr>
        <w:fldChar w:fldCharType="end"/>
      </w:r>
    </w:p>
    <w:p w14:paraId="36BAB40E" w14:textId="7CBC43CE" w:rsidR="00CD4942" w:rsidRDefault="00CD4942">
      <w:pPr>
        <w:pStyle w:val="TOC1"/>
        <w:rPr>
          <w:rFonts w:ascii="Calibri" w:eastAsia="DengXian" w:hAnsi="Calibri"/>
          <w:noProof/>
          <w:kern w:val="2"/>
          <w:szCs w:val="22"/>
          <w:lang w:eastAsia="en-GB"/>
        </w:rPr>
      </w:pPr>
      <w:r>
        <w:rPr>
          <w:noProof/>
        </w:rPr>
        <w:t>A.3</w:t>
      </w:r>
      <w:r>
        <w:rPr>
          <w:rFonts w:ascii="Calibri" w:eastAsia="DengXian" w:hAnsi="Calibri"/>
          <w:noProof/>
          <w:kern w:val="2"/>
          <w:szCs w:val="22"/>
          <w:lang w:eastAsia="en-GB"/>
        </w:rPr>
        <w:tab/>
      </w:r>
      <w:r>
        <w:rPr>
          <w:noProof/>
        </w:rPr>
        <w:t>Nlmf_Broadcast API</w:t>
      </w:r>
      <w:r>
        <w:rPr>
          <w:noProof/>
        </w:rPr>
        <w:tab/>
      </w:r>
      <w:r>
        <w:rPr>
          <w:noProof/>
        </w:rPr>
        <w:fldChar w:fldCharType="begin" w:fldLock="1"/>
      </w:r>
      <w:r>
        <w:rPr>
          <w:noProof/>
        </w:rPr>
        <w:instrText xml:space="preserve"> PAGEREF _Toc161905177 \h </w:instrText>
      </w:r>
      <w:r>
        <w:rPr>
          <w:noProof/>
        </w:rPr>
      </w:r>
      <w:r>
        <w:rPr>
          <w:noProof/>
        </w:rPr>
        <w:fldChar w:fldCharType="separate"/>
      </w:r>
      <w:r>
        <w:rPr>
          <w:noProof/>
        </w:rPr>
        <w:t>93</w:t>
      </w:r>
      <w:r>
        <w:rPr>
          <w:noProof/>
        </w:rPr>
        <w:fldChar w:fldCharType="end"/>
      </w:r>
    </w:p>
    <w:p w14:paraId="339A58CD" w14:textId="1E56B4AD" w:rsidR="00CD4942" w:rsidRDefault="00CD4942" w:rsidP="00CD4942">
      <w:pPr>
        <w:pStyle w:val="TOC8"/>
        <w:rPr>
          <w:rFonts w:ascii="Calibri" w:eastAsia="DengXian" w:hAnsi="Calibri"/>
          <w:b w:val="0"/>
          <w:noProof/>
          <w:kern w:val="2"/>
          <w:szCs w:val="22"/>
          <w:lang w:eastAsia="en-GB"/>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_Toc161905178 \h </w:instrText>
      </w:r>
      <w:r>
        <w:rPr>
          <w:noProof/>
        </w:rPr>
      </w:r>
      <w:r>
        <w:rPr>
          <w:noProof/>
        </w:rPr>
        <w:fldChar w:fldCharType="separate"/>
      </w:r>
      <w:r>
        <w:rPr>
          <w:noProof/>
        </w:rPr>
        <w:t>97</w:t>
      </w:r>
      <w:r>
        <w:rPr>
          <w:noProof/>
        </w:rPr>
        <w:fldChar w:fldCharType="end"/>
      </w:r>
    </w:p>
    <w:p w14:paraId="128BB875" w14:textId="434D7089" w:rsidR="00080512" w:rsidRPr="004D3578" w:rsidRDefault="00E1780A">
      <w: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Start w:id="26" w:name="_Toc122096227"/>
      <w:bookmarkStart w:id="27" w:name="_Toc138411512"/>
      <w:bookmarkStart w:id="28" w:name="_Toc145955703"/>
      <w:bookmarkStart w:id="29" w:name="_Toc161904987"/>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113AF00" w14:textId="77777777" w:rsidR="00080512" w:rsidRPr="004D3578" w:rsidRDefault="00080512">
      <w:r w:rsidRPr="004D3578">
        <w:t xml:space="preserve">This Technical </w:t>
      </w:r>
      <w:bookmarkStart w:id="30" w:name="spectype3"/>
      <w:r w:rsidRPr="00EB7848">
        <w:t>Specification</w:t>
      </w:r>
      <w:bookmarkEnd w:id="3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1" w:name="introduction"/>
      <w:bookmarkStart w:id="32" w:name="_Toc20150326"/>
      <w:bookmarkStart w:id="33" w:name="_Toc25168565"/>
      <w:bookmarkStart w:id="34" w:name="_Toc27592984"/>
      <w:bookmarkStart w:id="35" w:name="_Toc34147853"/>
      <w:bookmarkStart w:id="36" w:name="_Toc36463237"/>
      <w:bookmarkStart w:id="37" w:name="_Toc43215077"/>
      <w:bookmarkStart w:id="38" w:name="_Toc45032325"/>
      <w:bookmarkStart w:id="39" w:name="_Toc49849814"/>
      <w:bookmarkStart w:id="40" w:name="_Toc51873328"/>
      <w:bookmarkStart w:id="41" w:name="_Toc56517456"/>
      <w:bookmarkStart w:id="42" w:name="_Toc58594357"/>
      <w:bookmarkStart w:id="43" w:name="_Toc67685867"/>
      <w:bookmarkStart w:id="44" w:name="_Toc74993688"/>
      <w:bookmarkStart w:id="45" w:name="_Toc82716276"/>
      <w:bookmarkStart w:id="46" w:name="_Toc88818563"/>
      <w:bookmarkStart w:id="47" w:name="_Toc90650485"/>
      <w:bookmarkStart w:id="48" w:name="_Toc98506156"/>
      <w:bookmarkStart w:id="49" w:name="_Toc106639441"/>
      <w:bookmarkStart w:id="50" w:name="_Toc114778951"/>
      <w:bookmarkStart w:id="51" w:name="_Toc122096228"/>
      <w:bookmarkStart w:id="52" w:name="_Toc138411513"/>
      <w:bookmarkStart w:id="53" w:name="_Toc145955704"/>
      <w:bookmarkStart w:id="54" w:name="_Toc161904988"/>
      <w:bookmarkEnd w:id="31"/>
      <w:r w:rsidRPr="00143FEC">
        <w:t>1</w:t>
      </w:r>
      <w:r w:rsidRPr="00143FEC">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5" w:name="_Toc20150327"/>
      <w:bookmarkStart w:id="56" w:name="_Toc25168566"/>
      <w:bookmarkStart w:id="57" w:name="_Toc27592985"/>
      <w:bookmarkStart w:id="58" w:name="_Toc34147854"/>
      <w:bookmarkStart w:id="59" w:name="_Toc36463238"/>
      <w:bookmarkStart w:id="60" w:name="_Toc43215078"/>
      <w:bookmarkStart w:id="61" w:name="_Toc45032326"/>
      <w:bookmarkStart w:id="62" w:name="_Toc49849815"/>
      <w:bookmarkStart w:id="63" w:name="_Toc51873329"/>
      <w:bookmarkStart w:id="64" w:name="_Toc56517457"/>
      <w:bookmarkStart w:id="65" w:name="_Toc58594358"/>
      <w:bookmarkStart w:id="66" w:name="_Toc67685868"/>
      <w:bookmarkStart w:id="67" w:name="_Toc74993689"/>
      <w:bookmarkStart w:id="68" w:name="_Toc82716277"/>
      <w:bookmarkStart w:id="69" w:name="_Toc88818564"/>
      <w:bookmarkStart w:id="70" w:name="_Toc90650486"/>
      <w:bookmarkStart w:id="71" w:name="_Toc98506157"/>
      <w:bookmarkStart w:id="72" w:name="_Toc106639442"/>
      <w:bookmarkStart w:id="73" w:name="_Toc114778952"/>
      <w:bookmarkStart w:id="74" w:name="_Toc122096229"/>
      <w:bookmarkStart w:id="75" w:name="_Toc138411514"/>
      <w:bookmarkStart w:id="76" w:name="_Toc145955705"/>
      <w:bookmarkStart w:id="77" w:name="_Toc161904989"/>
      <w:r w:rsidRPr="00143FEC">
        <w:t>2</w:t>
      </w:r>
      <w:r w:rsidRPr="00143FEC">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78"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78"/>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79" w:name="_Toc20150328"/>
      <w:bookmarkStart w:id="80" w:name="_Toc25168567"/>
      <w:bookmarkStart w:id="81"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3F4C2219"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572D97D7" w14:textId="49CD11F5" w:rsidR="003B0FC2" w:rsidRDefault="003B0FC2" w:rsidP="003B0FC2">
      <w:pPr>
        <w:pStyle w:val="EX"/>
      </w:pPr>
      <w:r>
        <w:t>[</w:t>
      </w:r>
      <w:r w:rsidR="00F65AD9">
        <w:t>27</w:t>
      </w:r>
      <w:r>
        <w:t>]</w:t>
      </w:r>
      <w:r>
        <w:tab/>
        <w:t>3GPP TS 29.515: "5G System; Gateway Mobile Location Services Stage 3".</w:t>
      </w:r>
    </w:p>
    <w:p w14:paraId="66C4EEA6" w14:textId="77777777" w:rsidR="003B0FC2" w:rsidRPr="00DB2889" w:rsidRDefault="003B0FC2" w:rsidP="00C47B72">
      <w:pPr>
        <w:pStyle w:val="EX"/>
        <w:rPr>
          <w:lang w:eastAsia="zh-CN"/>
        </w:rPr>
      </w:pPr>
    </w:p>
    <w:p w14:paraId="31CA1E63" w14:textId="77777777" w:rsidR="00EB7848" w:rsidRDefault="00EB7848" w:rsidP="00B32564">
      <w:pPr>
        <w:pStyle w:val="Heading1"/>
      </w:pPr>
      <w:bookmarkStart w:id="82" w:name="_Toc34147855"/>
      <w:bookmarkStart w:id="83" w:name="_Toc36463239"/>
      <w:bookmarkStart w:id="84" w:name="_Toc43215079"/>
      <w:bookmarkStart w:id="85" w:name="_Toc45032327"/>
      <w:bookmarkStart w:id="86" w:name="_Toc49849816"/>
      <w:bookmarkStart w:id="87" w:name="_Toc51873330"/>
      <w:bookmarkStart w:id="88" w:name="_Toc56517458"/>
      <w:bookmarkStart w:id="89" w:name="_Toc58594359"/>
      <w:bookmarkStart w:id="90" w:name="_Toc67685869"/>
      <w:bookmarkStart w:id="91" w:name="_Toc74993690"/>
      <w:bookmarkStart w:id="92" w:name="_Toc82716278"/>
      <w:bookmarkStart w:id="93" w:name="_Toc88818565"/>
      <w:bookmarkStart w:id="94" w:name="_Toc90650487"/>
      <w:bookmarkStart w:id="95" w:name="_Toc98506158"/>
      <w:bookmarkStart w:id="96" w:name="_Toc106639443"/>
      <w:bookmarkStart w:id="97" w:name="_Toc114778953"/>
      <w:bookmarkStart w:id="98" w:name="_Toc122096230"/>
      <w:bookmarkStart w:id="99" w:name="_Toc138411515"/>
      <w:bookmarkStart w:id="100" w:name="_Toc145955706"/>
      <w:bookmarkStart w:id="101" w:name="_Toc161904990"/>
      <w:r>
        <w:t>3</w:t>
      </w:r>
      <w:r>
        <w:tab/>
        <w:t>Definitions</w:t>
      </w:r>
      <w:r>
        <w:rPr>
          <w:rFonts w:hint="eastAsia"/>
          <w:lang w:eastAsia="zh-CN"/>
        </w:rPr>
        <w:t xml:space="preserve"> </w:t>
      </w:r>
      <w:r>
        <w:t>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1FC9954" w14:textId="77777777" w:rsidR="00EB7848" w:rsidRDefault="00EB7848" w:rsidP="00B32564">
      <w:pPr>
        <w:pStyle w:val="Heading2"/>
      </w:pPr>
      <w:bookmarkStart w:id="102" w:name="_Toc20150329"/>
      <w:bookmarkStart w:id="103" w:name="_Toc25168568"/>
      <w:bookmarkStart w:id="104" w:name="_Toc27592987"/>
      <w:bookmarkStart w:id="105" w:name="_Toc34147856"/>
      <w:bookmarkStart w:id="106" w:name="_Toc36463240"/>
      <w:bookmarkStart w:id="107" w:name="_Toc43215080"/>
      <w:bookmarkStart w:id="108" w:name="_Toc45032328"/>
      <w:bookmarkStart w:id="109" w:name="_Toc49849817"/>
      <w:bookmarkStart w:id="110" w:name="_Toc51873331"/>
      <w:bookmarkStart w:id="111" w:name="_Toc56517459"/>
      <w:bookmarkStart w:id="112" w:name="_Toc58594360"/>
      <w:bookmarkStart w:id="113" w:name="_Toc67685870"/>
      <w:bookmarkStart w:id="114" w:name="_Toc74993691"/>
      <w:bookmarkStart w:id="115" w:name="_Toc82716279"/>
      <w:bookmarkStart w:id="116" w:name="_Toc88818566"/>
      <w:bookmarkStart w:id="117" w:name="_Toc90650488"/>
      <w:bookmarkStart w:id="118" w:name="_Toc98506159"/>
      <w:bookmarkStart w:id="119" w:name="_Toc106639444"/>
      <w:bookmarkStart w:id="120" w:name="_Toc114778954"/>
      <w:bookmarkStart w:id="121" w:name="_Toc122096231"/>
      <w:bookmarkStart w:id="122" w:name="_Toc138411516"/>
      <w:bookmarkStart w:id="123" w:name="_Toc145955707"/>
      <w:bookmarkStart w:id="124" w:name="_Toc161904991"/>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25" w:name="_Toc20150330"/>
      <w:bookmarkStart w:id="126" w:name="_Toc25168569"/>
      <w:bookmarkStart w:id="127" w:name="_Toc27592988"/>
      <w:bookmarkStart w:id="128" w:name="_Toc34147857"/>
      <w:bookmarkStart w:id="129" w:name="_Toc36463241"/>
      <w:bookmarkStart w:id="130" w:name="_Toc43215081"/>
      <w:bookmarkStart w:id="131" w:name="_Toc45032329"/>
      <w:bookmarkStart w:id="132" w:name="_Toc49849818"/>
      <w:bookmarkStart w:id="133" w:name="_Toc51873332"/>
      <w:bookmarkStart w:id="134" w:name="_Toc56517460"/>
      <w:bookmarkStart w:id="135" w:name="_Toc58594361"/>
      <w:bookmarkStart w:id="136" w:name="_Toc67685871"/>
      <w:bookmarkStart w:id="137" w:name="_Toc74993692"/>
      <w:bookmarkStart w:id="138" w:name="_Toc82716280"/>
      <w:bookmarkStart w:id="139" w:name="_Toc88818567"/>
      <w:bookmarkStart w:id="140" w:name="_Toc90650489"/>
      <w:bookmarkStart w:id="141" w:name="_Toc98506160"/>
      <w:bookmarkStart w:id="142" w:name="_Toc106639445"/>
      <w:bookmarkStart w:id="143" w:name="_Toc114778955"/>
      <w:bookmarkStart w:id="144" w:name="_Toc122096232"/>
      <w:bookmarkStart w:id="145" w:name="_Toc138411517"/>
      <w:bookmarkStart w:id="146" w:name="_Toc145955708"/>
      <w:bookmarkStart w:id="147" w:name="_Toc161904992"/>
      <w:r>
        <w:t>3.2</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48" w:name="_Toc20150331"/>
      <w:bookmarkStart w:id="149" w:name="_Toc25168570"/>
      <w:bookmarkStart w:id="150" w:name="_Toc27592989"/>
      <w:bookmarkStart w:id="151" w:name="_Toc34147858"/>
      <w:bookmarkStart w:id="152" w:name="_Toc36463242"/>
      <w:bookmarkStart w:id="153" w:name="_Toc43215082"/>
      <w:bookmarkStart w:id="154" w:name="_Toc45032330"/>
      <w:bookmarkStart w:id="155" w:name="_Toc49849819"/>
      <w:bookmarkStart w:id="156" w:name="_Toc51873333"/>
      <w:bookmarkStart w:id="157" w:name="_Toc56517461"/>
      <w:bookmarkStart w:id="158" w:name="_Toc58594362"/>
      <w:bookmarkStart w:id="159" w:name="_Toc67685872"/>
      <w:bookmarkStart w:id="160" w:name="_Toc74993693"/>
      <w:bookmarkStart w:id="161" w:name="_Toc82716281"/>
      <w:bookmarkStart w:id="162" w:name="_Toc88818568"/>
      <w:bookmarkStart w:id="163" w:name="_Toc90650490"/>
      <w:bookmarkStart w:id="164" w:name="_Toc98506161"/>
      <w:bookmarkStart w:id="165" w:name="_Toc106639446"/>
      <w:bookmarkStart w:id="166" w:name="_Toc114778956"/>
      <w:bookmarkStart w:id="167" w:name="_Toc122096233"/>
      <w:bookmarkStart w:id="168" w:name="_Toc138411518"/>
      <w:bookmarkStart w:id="169" w:name="_Toc145955709"/>
      <w:bookmarkStart w:id="170" w:name="_Toc161904993"/>
      <w:r w:rsidRPr="00F6448C">
        <w:t>4</w:t>
      </w:r>
      <w:r w:rsidRPr="00F6448C">
        <w:tab/>
      </w:r>
      <w:r>
        <w:t>Overview</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lastRenderedPageBreak/>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8pt" o:ole="">
            <v:imagedata r:id="rId12" o:title=""/>
          </v:shape>
          <o:OLEObject Type="Embed" ProgID="Visio.Drawing.11" ShapeID="_x0000_i1027" DrawAspect="Content" ObjectID="_1772517965"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71" w:name="_Toc20150332"/>
      <w:bookmarkStart w:id="172" w:name="_Toc25168571"/>
      <w:bookmarkStart w:id="173" w:name="_Toc27592990"/>
      <w:bookmarkStart w:id="174" w:name="_Toc34147859"/>
      <w:bookmarkStart w:id="175" w:name="_Toc36463243"/>
      <w:bookmarkStart w:id="176" w:name="_Toc43215083"/>
      <w:bookmarkStart w:id="177" w:name="_Toc45032331"/>
      <w:bookmarkStart w:id="178" w:name="_Toc49849820"/>
      <w:bookmarkStart w:id="179" w:name="_Toc51873334"/>
      <w:bookmarkStart w:id="180" w:name="_Toc56517462"/>
      <w:bookmarkStart w:id="181" w:name="_Toc58594363"/>
      <w:bookmarkStart w:id="182" w:name="_Toc67685873"/>
      <w:bookmarkStart w:id="183" w:name="_Toc74993694"/>
      <w:bookmarkStart w:id="184" w:name="_Toc82716282"/>
      <w:bookmarkStart w:id="185" w:name="_Toc88818569"/>
      <w:bookmarkStart w:id="186" w:name="_Toc90650491"/>
      <w:bookmarkStart w:id="187" w:name="_Toc98506162"/>
      <w:bookmarkStart w:id="188" w:name="_Toc106639447"/>
      <w:bookmarkStart w:id="189" w:name="_Toc114778957"/>
      <w:bookmarkStart w:id="190" w:name="_Toc122096234"/>
      <w:bookmarkStart w:id="191" w:name="_Toc138411519"/>
      <w:bookmarkStart w:id="192" w:name="_Toc145955710"/>
      <w:bookmarkStart w:id="193" w:name="_Toc161904994"/>
      <w:r>
        <w:t>5</w:t>
      </w:r>
      <w:r>
        <w:rPr>
          <w:rFonts w:hint="eastAsia"/>
        </w:rPr>
        <w:tab/>
      </w:r>
      <w:r>
        <w:t>Services Offered by the LMF</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E3F992D" w14:textId="77777777" w:rsidR="00EB7848" w:rsidRDefault="00EB7848" w:rsidP="00B32564">
      <w:pPr>
        <w:pStyle w:val="Heading2"/>
        <w:rPr>
          <w:lang w:val="en-US"/>
        </w:rPr>
      </w:pPr>
      <w:bookmarkStart w:id="194" w:name="_Toc20150333"/>
      <w:bookmarkStart w:id="195" w:name="_Toc25168572"/>
      <w:bookmarkStart w:id="196" w:name="_Toc27592991"/>
      <w:bookmarkStart w:id="197" w:name="_Toc34147860"/>
      <w:bookmarkStart w:id="198" w:name="_Toc36463244"/>
      <w:bookmarkStart w:id="199" w:name="_Toc43215084"/>
      <w:bookmarkStart w:id="200" w:name="_Toc45032332"/>
      <w:bookmarkStart w:id="201" w:name="_Toc49849821"/>
      <w:bookmarkStart w:id="202" w:name="_Toc51873335"/>
      <w:bookmarkStart w:id="203" w:name="_Toc56517463"/>
      <w:bookmarkStart w:id="204" w:name="_Toc58594364"/>
      <w:bookmarkStart w:id="205" w:name="_Toc67685874"/>
      <w:bookmarkStart w:id="206" w:name="_Toc74993695"/>
      <w:bookmarkStart w:id="207" w:name="_Toc82716283"/>
      <w:bookmarkStart w:id="208" w:name="_Toc88818570"/>
      <w:bookmarkStart w:id="209" w:name="_Toc90650492"/>
      <w:bookmarkStart w:id="210" w:name="_Toc98506163"/>
      <w:bookmarkStart w:id="211" w:name="_Toc106639448"/>
      <w:bookmarkStart w:id="212" w:name="_Toc114778958"/>
      <w:bookmarkStart w:id="213" w:name="_Toc122096235"/>
      <w:bookmarkStart w:id="214" w:name="_Toc138411520"/>
      <w:bookmarkStart w:id="215" w:name="_Toc145955711"/>
      <w:bookmarkStart w:id="216" w:name="_Toc161904995"/>
      <w:r>
        <w:rPr>
          <w:lang w:val="en-US"/>
        </w:rPr>
        <w:t>5.1</w:t>
      </w:r>
      <w:r>
        <w:rPr>
          <w:lang w:val="en-US"/>
        </w:rPr>
        <w:tab/>
        <w:t>Introduction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8E41B81" w14:textId="77777777" w:rsidR="00EB7848" w:rsidRDefault="00EB7848" w:rsidP="00EB7848">
      <w:bookmarkStart w:id="217"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18"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19" w:name="_Toc25168573"/>
      <w:bookmarkStart w:id="220" w:name="_Toc27592992"/>
      <w:bookmarkStart w:id="221" w:name="_Toc34147861"/>
      <w:bookmarkStart w:id="222" w:name="_Toc36463245"/>
      <w:bookmarkStart w:id="223" w:name="_Toc43215085"/>
      <w:bookmarkStart w:id="224" w:name="_Toc45032333"/>
      <w:bookmarkStart w:id="225" w:name="_Toc49849822"/>
      <w:bookmarkStart w:id="226" w:name="_Toc51873336"/>
      <w:bookmarkStart w:id="227" w:name="_Toc56517464"/>
      <w:bookmarkStart w:id="228" w:name="_Toc58594365"/>
      <w:bookmarkStart w:id="229" w:name="_Toc67685875"/>
      <w:bookmarkStart w:id="230" w:name="_Toc74993696"/>
      <w:bookmarkStart w:id="231" w:name="_Toc82716284"/>
      <w:bookmarkStart w:id="232" w:name="_Toc88818571"/>
      <w:bookmarkStart w:id="233" w:name="_Toc90650493"/>
      <w:bookmarkStart w:id="234" w:name="_Toc98506164"/>
      <w:bookmarkStart w:id="235" w:name="_Toc106639449"/>
      <w:bookmarkStart w:id="236" w:name="_Toc114778959"/>
      <w:bookmarkStart w:id="237" w:name="_Toc122096236"/>
      <w:bookmarkStart w:id="238" w:name="_Toc138411521"/>
      <w:bookmarkStart w:id="239" w:name="_Toc145955712"/>
      <w:bookmarkStart w:id="240" w:name="_Toc161904996"/>
      <w:r>
        <w:t>5.2</w:t>
      </w:r>
      <w:r>
        <w:tab/>
      </w:r>
      <w:r w:rsidRPr="007B2410">
        <w:t>N</w:t>
      </w:r>
      <w:r>
        <w:t>lmf_Location Service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0C8166" w14:textId="77777777" w:rsidR="00EB7848" w:rsidRDefault="00EB7848" w:rsidP="00B32564">
      <w:pPr>
        <w:pStyle w:val="Heading3"/>
      </w:pPr>
      <w:bookmarkStart w:id="241" w:name="_Toc20150335"/>
      <w:bookmarkStart w:id="242" w:name="_Toc25168574"/>
      <w:bookmarkStart w:id="243" w:name="_Toc27592993"/>
      <w:bookmarkStart w:id="244" w:name="_Toc34147862"/>
      <w:bookmarkStart w:id="245" w:name="_Toc36463246"/>
      <w:bookmarkStart w:id="246" w:name="_Toc43215086"/>
      <w:bookmarkStart w:id="247" w:name="_Toc45032334"/>
      <w:bookmarkStart w:id="248" w:name="_Toc49849823"/>
      <w:bookmarkStart w:id="249" w:name="_Toc51873337"/>
      <w:bookmarkStart w:id="250" w:name="_Toc56517465"/>
      <w:bookmarkStart w:id="251" w:name="_Toc58594366"/>
      <w:bookmarkStart w:id="252" w:name="_Toc67685876"/>
      <w:bookmarkStart w:id="253" w:name="_Toc74993697"/>
      <w:bookmarkStart w:id="254" w:name="_Toc82716285"/>
      <w:bookmarkStart w:id="255" w:name="_Toc88818572"/>
      <w:bookmarkStart w:id="256" w:name="_Toc90650494"/>
      <w:bookmarkStart w:id="257" w:name="_Toc98506165"/>
      <w:bookmarkStart w:id="258" w:name="_Toc106639450"/>
      <w:bookmarkStart w:id="259" w:name="_Toc114778960"/>
      <w:bookmarkStart w:id="260" w:name="_Toc122096237"/>
      <w:bookmarkStart w:id="261" w:name="_Toc138411522"/>
      <w:bookmarkStart w:id="262" w:name="_Toc145955713"/>
      <w:bookmarkStart w:id="263" w:name="_Toc161904997"/>
      <w:r>
        <w:t>5.2.1</w:t>
      </w:r>
      <w:r>
        <w:tab/>
        <w:t>Service Description</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64" w:name="_Toc20150336"/>
      <w:bookmarkStart w:id="265" w:name="_Toc25168575"/>
      <w:bookmarkStart w:id="266" w:name="_Toc27592994"/>
      <w:bookmarkStart w:id="267" w:name="_Toc34147863"/>
      <w:bookmarkStart w:id="268" w:name="_Toc36463247"/>
      <w:bookmarkStart w:id="269" w:name="_Toc43215087"/>
      <w:bookmarkStart w:id="270" w:name="_Toc45032335"/>
      <w:bookmarkStart w:id="271" w:name="_Toc49849824"/>
      <w:bookmarkStart w:id="272" w:name="_Toc51873338"/>
      <w:bookmarkStart w:id="273" w:name="_Toc56517466"/>
      <w:bookmarkStart w:id="274" w:name="_Toc58594367"/>
      <w:bookmarkStart w:id="275" w:name="_Toc67685877"/>
      <w:bookmarkStart w:id="276" w:name="_Toc74993698"/>
      <w:bookmarkStart w:id="277" w:name="_Toc82716286"/>
      <w:bookmarkStart w:id="278" w:name="_Toc88818573"/>
      <w:bookmarkStart w:id="279" w:name="_Toc90650495"/>
      <w:bookmarkStart w:id="280" w:name="_Toc98506166"/>
      <w:bookmarkStart w:id="281" w:name="_Toc106639451"/>
      <w:bookmarkStart w:id="282" w:name="_Toc114778961"/>
      <w:bookmarkStart w:id="283" w:name="_Toc122096238"/>
      <w:bookmarkStart w:id="284" w:name="_Toc138411523"/>
      <w:bookmarkStart w:id="285" w:name="_Toc145955714"/>
      <w:bookmarkStart w:id="286" w:name="_Toc161904998"/>
      <w:r>
        <w:lastRenderedPageBreak/>
        <w:t>5.2.2</w:t>
      </w:r>
      <w:r>
        <w:tab/>
        <w:t>Service Operations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058DCB1" w14:textId="77777777" w:rsidR="00EB7848" w:rsidRDefault="00EB7848" w:rsidP="00B32564">
      <w:pPr>
        <w:pStyle w:val="Heading4"/>
      </w:pPr>
      <w:bookmarkStart w:id="287" w:name="_Toc20150337"/>
      <w:bookmarkStart w:id="288" w:name="_Toc25168576"/>
      <w:bookmarkStart w:id="289" w:name="_Toc27592995"/>
      <w:bookmarkStart w:id="290" w:name="_Toc34147864"/>
      <w:bookmarkStart w:id="291" w:name="_Toc36463248"/>
      <w:bookmarkStart w:id="292" w:name="_Toc43215088"/>
      <w:bookmarkStart w:id="293" w:name="_Toc45032336"/>
      <w:bookmarkStart w:id="294" w:name="_Toc49849825"/>
      <w:bookmarkStart w:id="295" w:name="_Toc51873339"/>
      <w:bookmarkStart w:id="296" w:name="_Toc56517467"/>
      <w:bookmarkStart w:id="297" w:name="_Toc58594368"/>
      <w:bookmarkStart w:id="298" w:name="_Toc67685878"/>
      <w:bookmarkStart w:id="299" w:name="_Toc74993699"/>
      <w:bookmarkStart w:id="300" w:name="_Toc82716287"/>
      <w:bookmarkStart w:id="301" w:name="_Toc88818574"/>
      <w:bookmarkStart w:id="302" w:name="_Toc90650496"/>
      <w:bookmarkStart w:id="303" w:name="_Toc98506167"/>
      <w:bookmarkStart w:id="304" w:name="_Toc106639452"/>
      <w:bookmarkStart w:id="305" w:name="_Toc114778962"/>
      <w:bookmarkStart w:id="306" w:name="_Toc122096239"/>
      <w:bookmarkStart w:id="307" w:name="_Toc138411524"/>
      <w:bookmarkStart w:id="308" w:name="_Toc145955715"/>
      <w:bookmarkStart w:id="309" w:name="_Toc161904999"/>
      <w:r>
        <w:t>5.2.2.1</w:t>
      </w:r>
      <w:r>
        <w:tab/>
        <w:t>Introduction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310" w:name="_Toc20150338"/>
      <w:bookmarkStart w:id="311" w:name="_Toc25168577"/>
      <w:bookmarkStart w:id="312" w:name="_Toc27592996"/>
      <w:bookmarkStart w:id="313" w:name="_Toc34147865"/>
      <w:bookmarkStart w:id="314" w:name="_Toc36463249"/>
      <w:bookmarkStart w:id="315" w:name="_Toc43215089"/>
      <w:bookmarkStart w:id="316" w:name="_Toc45032337"/>
      <w:bookmarkStart w:id="317" w:name="_Toc49849826"/>
      <w:bookmarkStart w:id="318" w:name="_Toc51873340"/>
      <w:bookmarkStart w:id="319" w:name="_Toc56517468"/>
      <w:bookmarkStart w:id="320" w:name="_Toc58594369"/>
      <w:bookmarkStart w:id="321" w:name="_Toc67685879"/>
      <w:bookmarkStart w:id="322" w:name="_Toc74993700"/>
      <w:bookmarkStart w:id="323" w:name="_Toc82716288"/>
      <w:bookmarkStart w:id="324" w:name="_Toc88818575"/>
      <w:bookmarkStart w:id="325" w:name="_Toc90650497"/>
      <w:bookmarkStart w:id="326" w:name="_Toc98506168"/>
      <w:bookmarkStart w:id="327" w:name="_Toc106639453"/>
      <w:bookmarkStart w:id="328" w:name="_Toc114778963"/>
      <w:bookmarkStart w:id="329" w:name="_Toc122096240"/>
      <w:bookmarkStart w:id="330" w:name="_Toc138411525"/>
      <w:bookmarkStart w:id="331" w:name="_Toc145955716"/>
      <w:bookmarkStart w:id="332" w:name="_Toc161905000"/>
      <w:r>
        <w:t>5.2.2.2</w:t>
      </w:r>
      <w:r>
        <w:tab/>
        <w:t>DetermineLocation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43F9D67" w14:textId="77777777" w:rsidR="00EB7848" w:rsidRDefault="00EB7848" w:rsidP="00B32564">
      <w:pPr>
        <w:pStyle w:val="Heading5"/>
      </w:pPr>
      <w:bookmarkStart w:id="333" w:name="_Toc20150339"/>
      <w:bookmarkStart w:id="334" w:name="_Toc25168578"/>
      <w:bookmarkStart w:id="335" w:name="_Toc27592997"/>
      <w:bookmarkStart w:id="336" w:name="_Toc34147866"/>
      <w:bookmarkStart w:id="337" w:name="_Toc36463250"/>
      <w:bookmarkStart w:id="338" w:name="_Toc43215090"/>
      <w:bookmarkStart w:id="339" w:name="_Toc45032338"/>
      <w:bookmarkStart w:id="340" w:name="_Toc49849827"/>
      <w:bookmarkStart w:id="341" w:name="_Toc51873341"/>
      <w:bookmarkStart w:id="342" w:name="_Toc56517469"/>
      <w:bookmarkStart w:id="343" w:name="_Toc58594370"/>
      <w:bookmarkStart w:id="344" w:name="_Toc67685880"/>
      <w:bookmarkStart w:id="345" w:name="_Toc74993701"/>
      <w:bookmarkStart w:id="346" w:name="_Toc82716289"/>
      <w:bookmarkStart w:id="347" w:name="_Toc88818576"/>
      <w:bookmarkStart w:id="348" w:name="_Toc90650498"/>
      <w:bookmarkStart w:id="349" w:name="_Toc98506169"/>
      <w:bookmarkStart w:id="350" w:name="_Toc106639454"/>
      <w:bookmarkStart w:id="351" w:name="_Toc114778964"/>
      <w:bookmarkStart w:id="352" w:name="_Toc122096241"/>
      <w:bookmarkStart w:id="353" w:name="_Toc138411526"/>
      <w:bookmarkStart w:id="354" w:name="_Toc145955717"/>
      <w:bookmarkStart w:id="355" w:name="_Toc161905001"/>
      <w:r>
        <w:t>5.2.2.2.1</w:t>
      </w:r>
      <w:r>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56" w:name="_Toc20150340"/>
      <w:bookmarkStart w:id="357" w:name="_Toc25168579"/>
      <w:bookmarkStart w:id="358" w:name="_Toc27592998"/>
      <w:r>
        <w:t>-</w:t>
      </w:r>
      <w:r>
        <w:tab/>
        <w:t>Retrieve UE Location for 5G-MO-</w:t>
      </w:r>
      <w:r w:rsidRPr="00EE2E41">
        <w:t>LR</w:t>
      </w:r>
    </w:p>
    <w:p w14:paraId="6AC7B6E6" w14:textId="77777777" w:rsidR="00EB7848" w:rsidRDefault="00EB7848" w:rsidP="00B32564">
      <w:pPr>
        <w:pStyle w:val="Heading5"/>
      </w:pPr>
      <w:bookmarkStart w:id="359" w:name="_Toc34147867"/>
      <w:bookmarkStart w:id="360" w:name="_Toc36463251"/>
      <w:bookmarkStart w:id="361" w:name="_Toc43215091"/>
      <w:bookmarkStart w:id="362" w:name="_Toc45032339"/>
      <w:bookmarkStart w:id="363" w:name="_Toc49849828"/>
      <w:bookmarkStart w:id="364" w:name="_Toc51873342"/>
      <w:bookmarkStart w:id="365" w:name="_Toc56517470"/>
      <w:bookmarkStart w:id="366" w:name="_Toc58594371"/>
      <w:bookmarkStart w:id="367" w:name="_Toc67685881"/>
      <w:bookmarkStart w:id="368" w:name="_Toc74993702"/>
      <w:bookmarkStart w:id="369" w:name="_Toc82716290"/>
      <w:bookmarkStart w:id="370" w:name="_Toc88818577"/>
      <w:bookmarkStart w:id="371" w:name="_Toc90650499"/>
      <w:bookmarkStart w:id="372" w:name="_Toc98506170"/>
      <w:bookmarkStart w:id="373" w:name="_Toc106639455"/>
      <w:bookmarkStart w:id="374" w:name="_Toc114778965"/>
      <w:bookmarkStart w:id="375" w:name="_Toc122096242"/>
      <w:bookmarkStart w:id="376" w:name="_Toc138411527"/>
      <w:bookmarkStart w:id="377" w:name="_Toc145955718"/>
      <w:bookmarkStart w:id="378" w:name="_Toc161905002"/>
      <w:r>
        <w:t>5.2.2.2.2</w:t>
      </w:r>
      <w:r>
        <w:tab/>
        <w:t>Retrieve UE Location</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75pt;height:105.75pt" o:ole="">
            <v:imagedata r:id="rId14" o:title=""/>
          </v:shape>
          <o:OLEObject Type="Embed" ProgID="Visio.Drawing.11" ShapeID="_x0000_i1028" DrawAspect="Content" ObjectID="_1772517966" r:id="rId15"/>
        </w:object>
      </w:r>
    </w:p>
    <w:p w14:paraId="78EF0884" w14:textId="77777777" w:rsidR="00EB7848" w:rsidRDefault="00EB7848" w:rsidP="00EB7848">
      <w:pPr>
        <w:pStyle w:val="TF"/>
        <w:rPr>
          <w:lang w:val="en-US"/>
        </w:rPr>
      </w:pPr>
      <w:r>
        <w:t>Figure 5.2.2.2.2-1: DetermineLocation Request</w:t>
      </w:r>
    </w:p>
    <w:p w14:paraId="05269EDA" w14:textId="482EB1C2"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542E05" w:rsidRPr="009B6F0C">
        <w:rPr>
          <w:noProof/>
        </w:rPr>
        <w:t>integrity requirement</w:t>
      </w:r>
      <w:r w:rsidR="00542E05">
        <w:rPr>
          <w:noProof/>
        </w:rPr>
        <w:t xml:space="preserve">s, </w:t>
      </w:r>
      <w:r>
        <w:t>….)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35392755"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lastRenderedPageBreak/>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79" w:name="_Toc34147868"/>
      <w:bookmarkStart w:id="380" w:name="_Toc36463252"/>
      <w:bookmarkStart w:id="381" w:name="_Toc43215092"/>
      <w:bookmarkStart w:id="382" w:name="_Toc45032340"/>
      <w:bookmarkStart w:id="383" w:name="_Toc49849829"/>
      <w:bookmarkStart w:id="384" w:name="_Toc51873343"/>
      <w:bookmarkStart w:id="385" w:name="_Toc56517471"/>
      <w:bookmarkStart w:id="386" w:name="_Toc58594372"/>
      <w:bookmarkStart w:id="387" w:name="_Toc67685882"/>
      <w:bookmarkStart w:id="388" w:name="_Toc74993703"/>
      <w:bookmarkStart w:id="389" w:name="_Toc82716291"/>
      <w:bookmarkStart w:id="390" w:name="_Toc88818578"/>
      <w:bookmarkStart w:id="391" w:name="_Toc90650500"/>
      <w:bookmarkStart w:id="392" w:name="_Toc98506171"/>
      <w:bookmarkStart w:id="393" w:name="_Toc106639456"/>
      <w:bookmarkStart w:id="394" w:name="_Toc114778966"/>
      <w:bookmarkStart w:id="395" w:name="_Toc122096243"/>
      <w:bookmarkStart w:id="396" w:name="_Toc138411528"/>
      <w:bookmarkStart w:id="397" w:name="_Toc145955719"/>
      <w:bookmarkStart w:id="398" w:name="_Toc20150341"/>
      <w:bookmarkStart w:id="399" w:name="_Toc25168580"/>
      <w:bookmarkStart w:id="400" w:name="_Toc27592999"/>
      <w:bookmarkStart w:id="401" w:name="_Toc161905003"/>
      <w:r>
        <w:t>5.2.2.2.3</w:t>
      </w:r>
      <w:r>
        <w:tab/>
        <w:t>Retrieve UE Location for 5G-MO-</w:t>
      </w:r>
      <w:r w:rsidRPr="00EE2E41">
        <w:t>LR</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401"/>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75pt;height:105.75pt" o:ole="">
            <v:imagedata r:id="rId16" o:title=""/>
          </v:shape>
          <o:OLEObject Type="Embed" ProgID="Visio.Drawing.11" ShapeID="_x0000_i1029" DrawAspect="Content" ObjectID="_1772517967" r:id="rId17"/>
        </w:object>
      </w:r>
    </w:p>
    <w:p w14:paraId="7753EF72" w14:textId="77777777" w:rsidR="006A6A70" w:rsidRDefault="006A6A70" w:rsidP="006A6A70">
      <w:pPr>
        <w:pStyle w:val="TF"/>
        <w:rPr>
          <w:lang w:val="en-US"/>
        </w:rPr>
      </w:pPr>
      <w:r>
        <w:t>Figure 5.2.2.2.3-1: DetermineLocation Request for 5G-MO-LR</w:t>
      </w:r>
    </w:p>
    <w:p w14:paraId="6A15F25B" w14:textId="533E43C1" w:rsidR="00EB7848" w:rsidRPr="00F2339F" w:rsidRDefault="00EB7848" w:rsidP="00EB7848">
      <w:r w:rsidRPr="00F2339F">
        <w:t xml:space="preserve">The same requirements in </w:t>
      </w:r>
      <w:r w:rsidR="00CD4942" w:rsidRPr="00F2339F">
        <w:t>clause</w:t>
      </w:r>
      <w:r w:rsidR="00CD4942">
        <w:t> </w:t>
      </w:r>
      <w:r w:rsidR="00CD4942"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402" w:name="_Toc34147869"/>
      <w:bookmarkStart w:id="403" w:name="_Toc36463253"/>
      <w:bookmarkStart w:id="404" w:name="_Toc43215093"/>
      <w:bookmarkStart w:id="405" w:name="_Toc45032341"/>
      <w:bookmarkStart w:id="406" w:name="_Toc49849830"/>
      <w:bookmarkStart w:id="407" w:name="_Toc51873344"/>
      <w:bookmarkStart w:id="408" w:name="_Toc56517472"/>
      <w:bookmarkStart w:id="409" w:name="_Toc58594373"/>
      <w:bookmarkStart w:id="410" w:name="_Toc67685883"/>
      <w:bookmarkStart w:id="411" w:name="_Toc74993704"/>
      <w:bookmarkStart w:id="412" w:name="_Toc82716292"/>
      <w:bookmarkStart w:id="413" w:name="_Toc88818579"/>
      <w:bookmarkStart w:id="414" w:name="_Toc90650501"/>
      <w:bookmarkStart w:id="415" w:name="_Toc98506172"/>
      <w:bookmarkStart w:id="416" w:name="_Toc106639457"/>
      <w:bookmarkStart w:id="417" w:name="_Toc114778967"/>
      <w:bookmarkStart w:id="418" w:name="_Toc122096244"/>
      <w:bookmarkStart w:id="419" w:name="_Toc138411529"/>
      <w:bookmarkStart w:id="420" w:name="_Toc145955720"/>
      <w:bookmarkStart w:id="421" w:name="_Toc161905004"/>
      <w:r>
        <w:t>5.2.2.3</w:t>
      </w:r>
      <w:r>
        <w:tab/>
        <w:t>EventNotify</w:t>
      </w:r>
      <w:bookmarkEnd w:id="398"/>
      <w:bookmarkEnd w:id="399"/>
      <w:bookmarkEnd w:id="400"/>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9DBE4BB" w14:textId="77777777" w:rsidR="00EB7848" w:rsidRDefault="00EB7848" w:rsidP="00B32564">
      <w:pPr>
        <w:pStyle w:val="Heading5"/>
      </w:pPr>
      <w:bookmarkStart w:id="422" w:name="_Toc20150342"/>
      <w:bookmarkStart w:id="423" w:name="_Toc25168581"/>
      <w:bookmarkStart w:id="424" w:name="_Toc27593000"/>
      <w:bookmarkStart w:id="425" w:name="_Toc34147870"/>
      <w:bookmarkStart w:id="426" w:name="_Toc36463254"/>
      <w:bookmarkStart w:id="427" w:name="_Toc43215094"/>
      <w:bookmarkStart w:id="428" w:name="_Toc45032342"/>
      <w:bookmarkStart w:id="429" w:name="_Toc49849831"/>
      <w:bookmarkStart w:id="430" w:name="_Toc51873345"/>
      <w:bookmarkStart w:id="431" w:name="_Toc56517473"/>
      <w:bookmarkStart w:id="432" w:name="_Toc58594374"/>
      <w:bookmarkStart w:id="433" w:name="_Toc67685884"/>
      <w:bookmarkStart w:id="434" w:name="_Toc74993705"/>
      <w:bookmarkStart w:id="435" w:name="_Toc82716293"/>
      <w:bookmarkStart w:id="436" w:name="_Toc88818580"/>
      <w:bookmarkStart w:id="437" w:name="_Toc90650502"/>
      <w:bookmarkStart w:id="438" w:name="_Toc98506173"/>
      <w:bookmarkStart w:id="439" w:name="_Toc106639458"/>
      <w:bookmarkStart w:id="440" w:name="_Toc114778968"/>
      <w:bookmarkStart w:id="441" w:name="_Toc122096245"/>
      <w:bookmarkStart w:id="442" w:name="_Toc138411530"/>
      <w:bookmarkStart w:id="443" w:name="_Toc145955721"/>
      <w:bookmarkStart w:id="444" w:name="_Toc161905005"/>
      <w:r>
        <w:t>5.2.2.3.1</w:t>
      </w:r>
      <w:r>
        <w:tab/>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45" w:name="_Toc20150343"/>
      <w:bookmarkStart w:id="446" w:name="_Toc25168582"/>
      <w:bookmarkStart w:id="447" w:name="_Toc27593001"/>
      <w:bookmarkStart w:id="448" w:name="_Toc34147871"/>
      <w:bookmarkStart w:id="449" w:name="_Toc36463255"/>
      <w:bookmarkStart w:id="450" w:name="_Toc43215095"/>
      <w:bookmarkStart w:id="451" w:name="_Toc45032343"/>
      <w:bookmarkStart w:id="452" w:name="_Toc49849832"/>
      <w:bookmarkStart w:id="453" w:name="_Toc51873346"/>
      <w:bookmarkStart w:id="454" w:name="_Toc56517474"/>
      <w:bookmarkStart w:id="455" w:name="_Toc58594375"/>
      <w:bookmarkStart w:id="456" w:name="_Toc67685885"/>
      <w:bookmarkStart w:id="457" w:name="_Toc74993706"/>
      <w:bookmarkStart w:id="458" w:name="_Toc82716294"/>
      <w:bookmarkStart w:id="459" w:name="_Toc88818581"/>
      <w:bookmarkStart w:id="460" w:name="_Toc90650503"/>
      <w:bookmarkStart w:id="461" w:name="_Toc98506174"/>
      <w:bookmarkStart w:id="462" w:name="_Toc106639459"/>
      <w:bookmarkStart w:id="463" w:name="_Toc114778969"/>
      <w:bookmarkStart w:id="464" w:name="_Toc122096246"/>
      <w:bookmarkStart w:id="465" w:name="_Toc138411531"/>
      <w:bookmarkStart w:id="466" w:name="_Toc145955722"/>
      <w:bookmarkStart w:id="467" w:name="_Toc161905006"/>
      <w:r>
        <w:t>5.2.2.3.2</w:t>
      </w:r>
      <w:r>
        <w:tab/>
        <w:t>Periodic or Triggered Event Notification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lastRenderedPageBreak/>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75pt;height:103.5pt" o:ole="">
            <v:imagedata r:id="rId18" o:title=""/>
          </v:shape>
          <o:OLEObject Type="Embed" ProgID="Visio.Drawing.11" ShapeID="_x0000_i1030" DrawAspect="Content" ObjectID="_1772517968"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468" w:name="_Toc20150344"/>
      <w:bookmarkStart w:id="469" w:name="_Toc25168583"/>
      <w:bookmarkStart w:id="470" w:name="_Toc27593002"/>
      <w:bookmarkStart w:id="471" w:name="_Toc34147872"/>
      <w:bookmarkStart w:id="472" w:name="_Toc36463256"/>
      <w:bookmarkStart w:id="473" w:name="_Toc43215096"/>
      <w:bookmarkStart w:id="474" w:name="_Toc45032344"/>
      <w:bookmarkStart w:id="475" w:name="_Toc49849833"/>
      <w:bookmarkStart w:id="476" w:name="_Toc51873347"/>
      <w:bookmarkStart w:id="477" w:name="_Toc56517475"/>
      <w:bookmarkStart w:id="478" w:name="_Toc58594376"/>
      <w:bookmarkStart w:id="479" w:name="_Toc67685886"/>
      <w:bookmarkStart w:id="480" w:name="_Toc74993707"/>
      <w:bookmarkStart w:id="481" w:name="_Toc82716295"/>
      <w:bookmarkStart w:id="482" w:name="_Toc88818582"/>
      <w:bookmarkStart w:id="483" w:name="_Toc90650504"/>
      <w:bookmarkStart w:id="484" w:name="_Toc98506175"/>
      <w:bookmarkStart w:id="485" w:name="_Toc106639460"/>
      <w:bookmarkStart w:id="486" w:name="_Toc114778970"/>
      <w:bookmarkStart w:id="487" w:name="_Toc122096247"/>
      <w:bookmarkStart w:id="488" w:name="_Toc138411532"/>
      <w:bookmarkStart w:id="489" w:name="_Toc145955723"/>
      <w:bookmarkStart w:id="490" w:name="_Toc161905007"/>
      <w:r>
        <w:t>5.2.2.4</w:t>
      </w:r>
      <w:r>
        <w:tab/>
        <w:t>CancelLocation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730589E" w14:textId="77777777" w:rsidR="00EB7848" w:rsidRDefault="00EB7848" w:rsidP="00B32564">
      <w:pPr>
        <w:pStyle w:val="Heading5"/>
      </w:pPr>
      <w:bookmarkStart w:id="491" w:name="_Toc20150345"/>
      <w:bookmarkStart w:id="492" w:name="_Toc25168584"/>
      <w:bookmarkStart w:id="493" w:name="_Toc27593003"/>
      <w:bookmarkStart w:id="494" w:name="_Toc34147873"/>
      <w:bookmarkStart w:id="495" w:name="_Toc36463257"/>
      <w:bookmarkStart w:id="496" w:name="_Toc43215097"/>
      <w:bookmarkStart w:id="497" w:name="_Toc45032345"/>
      <w:bookmarkStart w:id="498" w:name="_Toc49849834"/>
      <w:bookmarkStart w:id="499" w:name="_Toc51873348"/>
      <w:bookmarkStart w:id="500" w:name="_Toc56517476"/>
      <w:bookmarkStart w:id="501" w:name="_Toc58594377"/>
      <w:bookmarkStart w:id="502" w:name="_Toc67685887"/>
      <w:bookmarkStart w:id="503" w:name="_Toc74993708"/>
      <w:bookmarkStart w:id="504" w:name="_Toc82716296"/>
      <w:bookmarkStart w:id="505" w:name="_Toc88818583"/>
      <w:bookmarkStart w:id="506" w:name="_Toc90650505"/>
      <w:bookmarkStart w:id="507" w:name="_Toc98506176"/>
      <w:bookmarkStart w:id="508" w:name="_Toc106639461"/>
      <w:bookmarkStart w:id="509" w:name="_Toc114778971"/>
      <w:bookmarkStart w:id="510" w:name="_Toc122096248"/>
      <w:bookmarkStart w:id="511" w:name="_Toc138411533"/>
      <w:bookmarkStart w:id="512" w:name="_Toc145955724"/>
      <w:bookmarkStart w:id="513" w:name="_Toc161905008"/>
      <w:r>
        <w:t>5.2.2.4.1</w:t>
      </w:r>
      <w:r>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514" w:name="_Toc20150346"/>
      <w:bookmarkStart w:id="515" w:name="_Toc25168585"/>
      <w:bookmarkStart w:id="516" w:name="_Toc27593004"/>
      <w:bookmarkStart w:id="517" w:name="_Toc34147874"/>
      <w:bookmarkStart w:id="518" w:name="_Toc36463258"/>
      <w:bookmarkStart w:id="519" w:name="_Toc43215098"/>
      <w:bookmarkStart w:id="520" w:name="_Toc45032346"/>
      <w:bookmarkStart w:id="521" w:name="_Toc49849835"/>
      <w:bookmarkStart w:id="522" w:name="_Toc51873349"/>
      <w:bookmarkStart w:id="523" w:name="_Toc56517477"/>
      <w:bookmarkStart w:id="524" w:name="_Toc58594378"/>
      <w:bookmarkStart w:id="525" w:name="_Toc67685888"/>
      <w:bookmarkStart w:id="526" w:name="_Toc74993709"/>
      <w:bookmarkStart w:id="527" w:name="_Toc82716297"/>
      <w:bookmarkStart w:id="528" w:name="_Toc88818584"/>
      <w:bookmarkStart w:id="529" w:name="_Toc90650506"/>
      <w:bookmarkStart w:id="530" w:name="_Toc98506177"/>
      <w:bookmarkStart w:id="531" w:name="_Toc106639462"/>
      <w:bookmarkStart w:id="532" w:name="_Toc114778972"/>
      <w:bookmarkStart w:id="533" w:name="_Toc122096249"/>
      <w:bookmarkStart w:id="534" w:name="_Toc138411534"/>
      <w:bookmarkStart w:id="535" w:name="_Toc145955725"/>
      <w:bookmarkStart w:id="536" w:name="_Toc161905009"/>
      <w:r>
        <w:t>5.2.2.4.2</w:t>
      </w:r>
      <w:r>
        <w:tab/>
        <w:t>Cancel Periodic or Triggered Location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3.5pt" o:ole="">
            <v:imagedata r:id="rId20" o:title=""/>
          </v:shape>
          <o:OLEObject Type="Embed" ProgID="Visio.Drawing.11" ShapeID="_x0000_i1031" DrawAspect="Content" ObjectID="_1772517969"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537" w:name="_Toc20150347"/>
      <w:bookmarkStart w:id="538" w:name="_Toc25168586"/>
      <w:bookmarkStart w:id="539" w:name="_Toc27593005"/>
      <w:bookmarkStart w:id="540" w:name="_Toc34147875"/>
      <w:bookmarkStart w:id="541" w:name="_Toc36463259"/>
      <w:bookmarkStart w:id="542" w:name="_Toc43215099"/>
      <w:bookmarkStart w:id="543" w:name="_Toc45032347"/>
      <w:bookmarkStart w:id="544" w:name="_Toc49849836"/>
      <w:bookmarkStart w:id="545" w:name="_Toc51873350"/>
      <w:bookmarkStart w:id="546" w:name="_Toc56517478"/>
      <w:bookmarkStart w:id="547" w:name="_Toc58594379"/>
      <w:bookmarkStart w:id="548" w:name="_Toc67685889"/>
      <w:bookmarkStart w:id="549" w:name="_Toc74993710"/>
      <w:bookmarkStart w:id="550" w:name="_Toc82716298"/>
      <w:bookmarkStart w:id="551" w:name="_Toc88818585"/>
      <w:bookmarkStart w:id="552" w:name="_Toc90650507"/>
      <w:bookmarkStart w:id="553" w:name="_Toc98506178"/>
      <w:bookmarkStart w:id="554" w:name="_Toc106639463"/>
      <w:bookmarkStart w:id="555" w:name="_Toc114778973"/>
      <w:bookmarkStart w:id="556" w:name="_Toc122096250"/>
      <w:bookmarkStart w:id="557" w:name="_Toc138411535"/>
      <w:bookmarkStart w:id="558" w:name="_Toc145955726"/>
      <w:bookmarkStart w:id="559" w:name="_Toc161905010"/>
      <w:r>
        <w:t>5.2.2.5</w:t>
      </w:r>
      <w:r>
        <w:tab/>
        <w:t>LocationContextTransfer</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0769C15" w14:textId="77777777" w:rsidR="00EB7848" w:rsidRDefault="00EB7848" w:rsidP="00B32564">
      <w:pPr>
        <w:pStyle w:val="Heading5"/>
      </w:pPr>
      <w:bookmarkStart w:id="560" w:name="_Toc20150348"/>
      <w:bookmarkStart w:id="561" w:name="_Toc25168587"/>
      <w:bookmarkStart w:id="562" w:name="_Toc27593006"/>
      <w:bookmarkStart w:id="563" w:name="_Toc34147876"/>
      <w:bookmarkStart w:id="564" w:name="_Toc36463260"/>
      <w:bookmarkStart w:id="565" w:name="_Toc43215100"/>
      <w:bookmarkStart w:id="566" w:name="_Toc45032348"/>
      <w:bookmarkStart w:id="567" w:name="_Toc49849837"/>
      <w:bookmarkStart w:id="568" w:name="_Toc51873351"/>
      <w:bookmarkStart w:id="569" w:name="_Toc56517479"/>
      <w:bookmarkStart w:id="570" w:name="_Toc58594380"/>
      <w:bookmarkStart w:id="571" w:name="_Toc67685890"/>
      <w:bookmarkStart w:id="572" w:name="_Toc74993711"/>
      <w:bookmarkStart w:id="573" w:name="_Toc82716299"/>
      <w:bookmarkStart w:id="574" w:name="_Toc88818586"/>
      <w:bookmarkStart w:id="575" w:name="_Toc90650508"/>
      <w:bookmarkStart w:id="576" w:name="_Toc98506179"/>
      <w:bookmarkStart w:id="577" w:name="_Toc106639464"/>
      <w:bookmarkStart w:id="578" w:name="_Toc114778974"/>
      <w:bookmarkStart w:id="579" w:name="_Toc122096251"/>
      <w:bookmarkStart w:id="580" w:name="_Toc138411536"/>
      <w:bookmarkStart w:id="581" w:name="_Toc145955727"/>
      <w:bookmarkStart w:id="582" w:name="_Toc161905011"/>
      <w:r>
        <w:t>5.2.2.5.1</w:t>
      </w:r>
      <w:r>
        <w:tab/>
        <w:t>General</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583" w:name="_Toc20150349"/>
      <w:bookmarkStart w:id="584" w:name="_Toc25168588"/>
      <w:bookmarkStart w:id="585" w:name="_Toc27593007"/>
      <w:bookmarkStart w:id="586" w:name="_Toc34147877"/>
      <w:bookmarkStart w:id="587" w:name="_Toc36463261"/>
      <w:bookmarkStart w:id="588" w:name="_Toc43215101"/>
      <w:bookmarkStart w:id="589" w:name="_Toc45032349"/>
      <w:bookmarkStart w:id="590" w:name="_Toc49849838"/>
      <w:bookmarkStart w:id="591" w:name="_Toc51873352"/>
      <w:bookmarkStart w:id="592" w:name="_Toc56517480"/>
      <w:bookmarkStart w:id="593" w:name="_Toc58594381"/>
      <w:bookmarkStart w:id="594" w:name="_Toc67685891"/>
      <w:bookmarkStart w:id="595" w:name="_Toc74993712"/>
      <w:bookmarkStart w:id="596" w:name="_Toc82716300"/>
      <w:bookmarkStart w:id="597" w:name="_Toc88818587"/>
      <w:bookmarkStart w:id="598" w:name="_Toc90650509"/>
      <w:bookmarkStart w:id="599" w:name="_Toc98506180"/>
      <w:bookmarkStart w:id="600" w:name="_Toc106639465"/>
      <w:bookmarkStart w:id="601" w:name="_Toc114778975"/>
      <w:bookmarkStart w:id="602" w:name="_Toc122096252"/>
      <w:bookmarkStart w:id="603" w:name="_Toc138411537"/>
      <w:bookmarkStart w:id="604" w:name="_Toc145955728"/>
      <w:bookmarkStart w:id="605" w:name="_Toc161905012"/>
      <w:r>
        <w:t>5.2.2.5</w:t>
      </w:r>
      <w:r w:rsidRPr="003A63C8">
        <w:t>.</w:t>
      </w:r>
      <w:r>
        <w:t>2</w:t>
      </w:r>
      <w:r>
        <w:tab/>
        <w:t>Transfer Location Context</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2" o:title=""/>
          </v:shape>
          <o:OLEObject Type="Embed" ProgID="Visio.Drawing.11" ShapeID="_x0000_i1032" DrawAspect="Content" ObjectID="_1772517970"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606" w:name="_Toc25168589"/>
      <w:bookmarkStart w:id="607" w:name="_Toc27593008"/>
      <w:bookmarkStart w:id="608" w:name="_Toc34147878"/>
      <w:bookmarkStart w:id="609" w:name="_Toc36463262"/>
      <w:bookmarkStart w:id="610" w:name="_Toc43215102"/>
      <w:bookmarkStart w:id="611" w:name="_Toc45032350"/>
      <w:bookmarkStart w:id="612" w:name="_Toc49849839"/>
      <w:bookmarkStart w:id="613" w:name="_Toc51873353"/>
      <w:bookmarkStart w:id="614" w:name="_Toc56517481"/>
      <w:bookmarkStart w:id="615" w:name="_Toc58594382"/>
      <w:bookmarkStart w:id="616" w:name="_Toc67685892"/>
      <w:bookmarkStart w:id="617" w:name="_Toc74993713"/>
      <w:bookmarkStart w:id="618" w:name="_Toc82716301"/>
      <w:bookmarkStart w:id="619" w:name="_Toc88818588"/>
      <w:bookmarkStart w:id="620" w:name="_Toc90650510"/>
      <w:bookmarkStart w:id="621" w:name="_Toc98506181"/>
      <w:bookmarkStart w:id="622" w:name="_Toc106639466"/>
      <w:bookmarkStart w:id="623" w:name="_Toc114778976"/>
      <w:bookmarkStart w:id="624" w:name="_Toc122096253"/>
      <w:bookmarkStart w:id="625" w:name="_Toc138411538"/>
      <w:bookmarkStart w:id="626" w:name="_Toc145955729"/>
      <w:bookmarkStart w:id="627" w:name="_Toc161905013"/>
      <w:r>
        <w:lastRenderedPageBreak/>
        <w:t>5.3</w:t>
      </w:r>
      <w:r>
        <w:tab/>
        <w:t>Nlmf_Broadcast Service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6C22761C" w14:textId="77777777" w:rsidR="00EB7848" w:rsidRDefault="00EB7848" w:rsidP="00B32564">
      <w:pPr>
        <w:pStyle w:val="Heading3"/>
      </w:pPr>
      <w:bookmarkStart w:id="628" w:name="_Toc25168590"/>
      <w:bookmarkStart w:id="629" w:name="_Toc27593009"/>
      <w:bookmarkStart w:id="630" w:name="_Toc34147879"/>
      <w:bookmarkStart w:id="631" w:name="_Toc36463263"/>
      <w:bookmarkStart w:id="632" w:name="_Toc43215103"/>
      <w:bookmarkStart w:id="633" w:name="_Toc45032351"/>
      <w:bookmarkStart w:id="634" w:name="_Toc49849840"/>
      <w:bookmarkStart w:id="635" w:name="_Toc51873354"/>
      <w:bookmarkStart w:id="636" w:name="_Toc56517482"/>
      <w:bookmarkStart w:id="637" w:name="_Toc58594383"/>
      <w:bookmarkStart w:id="638" w:name="_Toc67685893"/>
      <w:bookmarkStart w:id="639" w:name="_Toc74993714"/>
      <w:bookmarkStart w:id="640" w:name="_Toc82716302"/>
      <w:bookmarkStart w:id="641" w:name="_Toc88818589"/>
      <w:bookmarkStart w:id="642" w:name="_Toc90650511"/>
      <w:bookmarkStart w:id="643" w:name="_Toc98506182"/>
      <w:bookmarkStart w:id="644" w:name="_Toc106639467"/>
      <w:bookmarkStart w:id="645" w:name="_Toc114778977"/>
      <w:bookmarkStart w:id="646" w:name="_Toc122096254"/>
      <w:bookmarkStart w:id="647" w:name="_Toc138411539"/>
      <w:bookmarkStart w:id="648" w:name="_Toc145955730"/>
      <w:bookmarkStart w:id="649" w:name="_Toc161905014"/>
      <w:r>
        <w:t>5.3.1</w:t>
      </w:r>
      <w:r>
        <w:tab/>
        <w:t>Service Description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650" w:name="_Toc25168591"/>
      <w:bookmarkStart w:id="651" w:name="_Toc27593010"/>
      <w:bookmarkStart w:id="652" w:name="_Toc34147880"/>
      <w:bookmarkStart w:id="653" w:name="_Toc36463264"/>
      <w:bookmarkStart w:id="654" w:name="_Toc43215104"/>
      <w:bookmarkStart w:id="655" w:name="_Toc45032352"/>
      <w:bookmarkStart w:id="656" w:name="_Toc49849841"/>
      <w:bookmarkStart w:id="657" w:name="_Toc51873355"/>
      <w:bookmarkStart w:id="658" w:name="_Toc56517483"/>
      <w:bookmarkStart w:id="659" w:name="_Toc58594384"/>
      <w:bookmarkStart w:id="660" w:name="_Toc67685894"/>
      <w:bookmarkStart w:id="661" w:name="_Toc74993715"/>
      <w:bookmarkStart w:id="662" w:name="_Toc82716303"/>
      <w:bookmarkStart w:id="663" w:name="_Toc88818590"/>
      <w:bookmarkStart w:id="664" w:name="_Toc90650512"/>
      <w:bookmarkStart w:id="665" w:name="_Toc98506183"/>
      <w:bookmarkStart w:id="666" w:name="_Toc106639468"/>
      <w:bookmarkStart w:id="667" w:name="_Toc114778978"/>
      <w:bookmarkStart w:id="668" w:name="_Toc122096255"/>
      <w:bookmarkStart w:id="669" w:name="_Toc138411540"/>
      <w:bookmarkStart w:id="670" w:name="_Toc145955731"/>
      <w:bookmarkStart w:id="671" w:name="_Toc161905015"/>
      <w:r>
        <w:t>5.3.2</w:t>
      </w:r>
      <w:r>
        <w:tab/>
        <w:t>Service Operations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29B441C" w14:textId="77777777" w:rsidR="00EB7848" w:rsidRDefault="00EB7848" w:rsidP="00B32564">
      <w:pPr>
        <w:pStyle w:val="Heading4"/>
      </w:pPr>
      <w:bookmarkStart w:id="672" w:name="_Toc25168592"/>
      <w:bookmarkStart w:id="673" w:name="_Toc27593011"/>
      <w:bookmarkStart w:id="674" w:name="_Toc34147881"/>
      <w:bookmarkStart w:id="675" w:name="_Toc36463265"/>
      <w:bookmarkStart w:id="676" w:name="_Toc43215105"/>
      <w:bookmarkStart w:id="677" w:name="_Toc45032353"/>
      <w:bookmarkStart w:id="678" w:name="_Toc49849842"/>
      <w:bookmarkStart w:id="679" w:name="_Toc51873356"/>
      <w:bookmarkStart w:id="680" w:name="_Toc56517484"/>
      <w:bookmarkStart w:id="681" w:name="_Toc58594385"/>
      <w:bookmarkStart w:id="682" w:name="_Toc67685895"/>
      <w:bookmarkStart w:id="683" w:name="_Toc74993716"/>
      <w:bookmarkStart w:id="684" w:name="_Toc82716304"/>
      <w:bookmarkStart w:id="685" w:name="_Toc88818591"/>
      <w:bookmarkStart w:id="686" w:name="_Toc90650513"/>
      <w:bookmarkStart w:id="687" w:name="_Toc98506184"/>
      <w:bookmarkStart w:id="688" w:name="_Toc106639469"/>
      <w:bookmarkStart w:id="689" w:name="_Toc114778979"/>
      <w:bookmarkStart w:id="690" w:name="_Toc122096256"/>
      <w:bookmarkStart w:id="691" w:name="_Toc138411541"/>
      <w:bookmarkStart w:id="692" w:name="_Toc145955732"/>
      <w:bookmarkStart w:id="693" w:name="_Toc161905016"/>
      <w:r>
        <w:t>5.3.2.1</w:t>
      </w:r>
      <w:r>
        <w:tab/>
        <w:t>Introduction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694" w:name="_Toc25168593"/>
      <w:bookmarkStart w:id="695" w:name="_Toc27593012"/>
      <w:bookmarkStart w:id="696" w:name="_Toc34147882"/>
      <w:bookmarkStart w:id="697" w:name="_Toc36463266"/>
      <w:bookmarkStart w:id="698" w:name="_Toc43215106"/>
      <w:bookmarkStart w:id="699" w:name="_Toc45032354"/>
      <w:bookmarkStart w:id="700" w:name="_Toc49849843"/>
      <w:bookmarkStart w:id="701" w:name="_Toc51873357"/>
      <w:bookmarkStart w:id="702" w:name="_Toc56517485"/>
      <w:bookmarkStart w:id="703" w:name="_Toc58594386"/>
      <w:bookmarkStart w:id="704" w:name="_Toc67685896"/>
      <w:bookmarkStart w:id="705" w:name="_Toc74993717"/>
      <w:bookmarkStart w:id="706" w:name="_Toc82716305"/>
      <w:bookmarkStart w:id="707" w:name="_Toc88818592"/>
      <w:bookmarkStart w:id="708" w:name="_Toc90650514"/>
      <w:bookmarkStart w:id="709" w:name="_Toc98506185"/>
      <w:bookmarkStart w:id="710" w:name="_Toc106639470"/>
      <w:bookmarkStart w:id="711" w:name="_Toc114778980"/>
      <w:bookmarkStart w:id="712" w:name="_Toc122096257"/>
      <w:bookmarkStart w:id="713" w:name="_Toc138411542"/>
      <w:bookmarkStart w:id="714" w:name="_Toc145955733"/>
      <w:bookmarkStart w:id="715" w:name="_Toc161905017"/>
      <w:r>
        <w:t>5.3.2.2</w:t>
      </w:r>
      <w:r>
        <w:tab/>
        <w:t>CipheringKeyData</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22CEAC03" w14:textId="77777777" w:rsidR="00EB7848" w:rsidRDefault="00EB7848" w:rsidP="00B32564">
      <w:pPr>
        <w:pStyle w:val="Heading5"/>
      </w:pPr>
      <w:bookmarkStart w:id="716" w:name="_Toc25168594"/>
      <w:bookmarkStart w:id="717" w:name="_Toc27593013"/>
      <w:bookmarkStart w:id="718" w:name="_Toc34147883"/>
      <w:bookmarkStart w:id="719" w:name="_Toc36463267"/>
      <w:bookmarkStart w:id="720" w:name="_Toc43215107"/>
      <w:bookmarkStart w:id="721" w:name="_Toc45032355"/>
      <w:bookmarkStart w:id="722" w:name="_Toc49849844"/>
      <w:bookmarkStart w:id="723" w:name="_Toc51873358"/>
      <w:bookmarkStart w:id="724" w:name="_Toc56517486"/>
      <w:bookmarkStart w:id="725" w:name="_Toc58594387"/>
      <w:bookmarkStart w:id="726" w:name="_Toc67685897"/>
      <w:bookmarkStart w:id="727" w:name="_Toc74993718"/>
      <w:bookmarkStart w:id="728" w:name="_Toc82716306"/>
      <w:bookmarkStart w:id="729" w:name="_Toc88818593"/>
      <w:bookmarkStart w:id="730" w:name="_Toc90650515"/>
      <w:bookmarkStart w:id="731" w:name="_Toc98506186"/>
      <w:bookmarkStart w:id="732" w:name="_Toc106639471"/>
      <w:bookmarkStart w:id="733" w:name="_Toc114778981"/>
      <w:bookmarkStart w:id="734" w:name="_Toc122096258"/>
      <w:bookmarkStart w:id="735" w:name="_Toc138411543"/>
      <w:bookmarkStart w:id="736" w:name="_Toc145955734"/>
      <w:bookmarkStart w:id="737" w:name="_Toc161905018"/>
      <w:r>
        <w:t>5.3.2.2.1</w:t>
      </w:r>
      <w:r>
        <w:tab/>
        <w:t>General</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5FFA8A6B"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CD4942">
        <w:rPr>
          <w:lang w:val="en-US"/>
        </w:rPr>
        <w:t>TS 2</w:t>
      </w:r>
      <w:r>
        <w:rPr>
          <w:lang w:val="en-US"/>
        </w:rPr>
        <w:t>3.273</w:t>
      </w:r>
      <w:r w:rsidR="00CD4942">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738" w:name="_Toc25168595"/>
      <w:bookmarkStart w:id="739" w:name="_Toc27593014"/>
      <w:bookmarkStart w:id="740" w:name="_Toc34147884"/>
      <w:bookmarkStart w:id="741" w:name="_Toc36463268"/>
      <w:bookmarkStart w:id="742" w:name="_Toc43215108"/>
      <w:bookmarkStart w:id="743" w:name="_Toc45032356"/>
      <w:bookmarkStart w:id="744" w:name="_Toc49849845"/>
      <w:bookmarkStart w:id="745" w:name="_Toc51873359"/>
      <w:bookmarkStart w:id="746" w:name="_Toc56517487"/>
      <w:bookmarkStart w:id="747" w:name="_Toc58594388"/>
      <w:bookmarkStart w:id="748" w:name="_Toc67685898"/>
      <w:bookmarkStart w:id="749" w:name="_Toc74993719"/>
      <w:bookmarkStart w:id="750" w:name="_Toc82716307"/>
      <w:bookmarkStart w:id="751" w:name="_Toc88818594"/>
      <w:bookmarkStart w:id="752" w:name="_Toc90650516"/>
      <w:bookmarkStart w:id="753" w:name="_Toc98506187"/>
      <w:bookmarkStart w:id="754" w:name="_Toc106639472"/>
      <w:bookmarkStart w:id="755" w:name="_Toc114778982"/>
      <w:bookmarkStart w:id="756" w:name="_Toc122096259"/>
      <w:bookmarkStart w:id="757" w:name="_Toc138411544"/>
      <w:bookmarkStart w:id="758" w:name="_Toc145955735"/>
      <w:bookmarkStart w:id="759" w:name="_Toc161905019"/>
      <w:r>
        <w:t>5.3.2.2.2</w:t>
      </w:r>
      <w:r>
        <w:tab/>
        <w:t>Request Ciphering Key Information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75pt;height:106.5pt" o:ole="">
            <v:imagedata r:id="rId24" o:title=""/>
          </v:shape>
          <o:OLEObject Type="Embed" ProgID="Visio.Drawing.11" ShapeID="_x0000_i1033" DrawAspect="Content" ObjectID="_1772517971"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760" w:name="_Toc25168596"/>
      <w:bookmarkStart w:id="761" w:name="_Toc27593015"/>
      <w:bookmarkStart w:id="762" w:name="_Toc34147885"/>
      <w:bookmarkStart w:id="763" w:name="_Toc36463269"/>
      <w:bookmarkStart w:id="764" w:name="_Toc43215109"/>
      <w:bookmarkStart w:id="765" w:name="_Toc45032357"/>
      <w:bookmarkStart w:id="766" w:name="_Toc49849846"/>
      <w:bookmarkStart w:id="767" w:name="_Toc51873360"/>
      <w:bookmarkStart w:id="768" w:name="_Toc56517488"/>
      <w:bookmarkStart w:id="769" w:name="_Toc58594389"/>
      <w:bookmarkStart w:id="770" w:name="_Toc67685899"/>
      <w:bookmarkStart w:id="771" w:name="_Toc74993720"/>
      <w:bookmarkStart w:id="772" w:name="_Toc82716308"/>
      <w:bookmarkStart w:id="773" w:name="_Toc88818595"/>
      <w:bookmarkStart w:id="774" w:name="_Toc90650517"/>
      <w:bookmarkStart w:id="775" w:name="_Toc98506188"/>
      <w:bookmarkStart w:id="776" w:name="_Toc106639473"/>
      <w:bookmarkStart w:id="777" w:name="_Toc114778983"/>
      <w:bookmarkStart w:id="778" w:name="_Toc122096260"/>
      <w:bookmarkStart w:id="779" w:name="_Toc138411545"/>
      <w:bookmarkStart w:id="780" w:name="_Toc145955736"/>
      <w:bookmarkStart w:id="781" w:name="_Toc161905020"/>
      <w:r>
        <w:lastRenderedPageBreak/>
        <w:t>5.3.2.2.3</w:t>
      </w:r>
      <w:r>
        <w:tab/>
        <w:t>Provide Ciphering Key Information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75pt;height:106.5pt" o:ole="">
            <v:imagedata r:id="rId26" o:title=""/>
          </v:shape>
          <o:OLEObject Type="Embed" ProgID="Visio.Drawing.11" ShapeID="_x0000_i1034" DrawAspect="Content" ObjectID="_1772517972"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782" w:name="_Toc20150350"/>
      <w:bookmarkStart w:id="783" w:name="_Toc25168597"/>
      <w:bookmarkStart w:id="784" w:name="_Toc27593016"/>
      <w:bookmarkStart w:id="785" w:name="_Toc34147886"/>
      <w:bookmarkStart w:id="786" w:name="_Toc36463270"/>
      <w:bookmarkStart w:id="787" w:name="_Toc43215110"/>
      <w:bookmarkStart w:id="788" w:name="_Toc45032358"/>
      <w:bookmarkStart w:id="789" w:name="_Toc49849847"/>
      <w:bookmarkStart w:id="790" w:name="_Toc51873361"/>
      <w:bookmarkStart w:id="791" w:name="_Toc56517489"/>
      <w:bookmarkStart w:id="792" w:name="_Toc58594390"/>
      <w:bookmarkStart w:id="793" w:name="_Toc67685900"/>
      <w:bookmarkStart w:id="794" w:name="_Toc74993721"/>
      <w:bookmarkStart w:id="795" w:name="_Toc82716309"/>
      <w:bookmarkStart w:id="796" w:name="_Toc88818596"/>
      <w:bookmarkStart w:id="797" w:name="_Toc90650518"/>
      <w:bookmarkStart w:id="798" w:name="_Toc98506189"/>
      <w:bookmarkStart w:id="799" w:name="_Toc106639474"/>
      <w:bookmarkStart w:id="800" w:name="_Toc114778984"/>
      <w:bookmarkStart w:id="801" w:name="_Toc122096261"/>
      <w:bookmarkStart w:id="802" w:name="_Toc138411546"/>
      <w:bookmarkStart w:id="803" w:name="_Toc145955737"/>
      <w:bookmarkStart w:id="804" w:name="_Toc161905021"/>
      <w:r>
        <w:rPr>
          <w:rFonts w:hint="eastAsia"/>
          <w:lang w:eastAsia="zh-CN"/>
        </w:rPr>
        <w:t>6</w:t>
      </w:r>
      <w:r>
        <w:tab/>
      </w:r>
      <w:r>
        <w:rPr>
          <w:lang w:eastAsia="zh-CN"/>
        </w:rPr>
        <w:t>API Definitions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1B0BB3C" w14:textId="77777777" w:rsidR="00EB7848" w:rsidRDefault="00EB7848" w:rsidP="00B32564">
      <w:pPr>
        <w:pStyle w:val="Heading2"/>
        <w:rPr>
          <w:lang w:eastAsia="zh-CN"/>
        </w:rPr>
      </w:pPr>
      <w:bookmarkStart w:id="805" w:name="_Toc20150351"/>
      <w:bookmarkStart w:id="806" w:name="_Toc25168598"/>
      <w:bookmarkStart w:id="807" w:name="_Toc27593017"/>
      <w:bookmarkStart w:id="808" w:name="_Toc34147887"/>
      <w:bookmarkStart w:id="809" w:name="_Toc36463271"/>
      <w:bookmarkStart w:id="810" w:name="_Toc43215111"/>
      <w:bookmarkStart w:id="811" w:name="_Toc45032359"/>
      <w:bookmarkStart w:id="812" w:name="_Toc49849848"/>
      <w:bookmarkStart w:id="813" w:name="_Toc51873362"/>
      <w:bookmarkStart w:id="814" w:name="_Toc56517490"/>
      <w:bookmarkStart w:id="815" w:name="_Toc58594391"/>
      <w:bookmarkStart w:id="816" w:name="_Toc67685901"/>
      <w:bookmarkStart w:id="817" w:name="_Toc74993722"/>
      <w:bookmarkStart w:id="818" w:name="_Toc82716310"/>
      <w:bookmarkStart w:id="819" w:name="_Toc88818597"/>
      <w:bookmarkStart w:id="820" w:name="_Toc90650519"/>
      <w:bookmarkStart w:id="821" w:name="_Toc98506190"/>
      <w:bookmarkStart w:id="822" w:name="_Toc106639475"/>
      <w:bookmarkStart w:id="823" w:name="_Toc114778985"/>
      <w:bookmarkStart w:id="824" w:name="_Toc122096262"/>
      <w:bookmarkStart w:id="825" w:name="_Toc138411547"/>
      <w:bookmarkStart w:id="826" w:name="_Toc145955738"/>
      <w:bookmarkStart w:id="827" w:name="_Toc161905022"/>
      <w:r>
        <w:rPr>
          <w:rFonts w:hint="eastAsia"/>
          <w:lang w:eastAsia="zh-CN"/>
        </w:rPr>
        <w:t>6</w:t>
      </w:r>
      <w:r>
        <w:t>.1</w:t>
      </w:r>
      <w:r>
        <w:tab/>
        <w:t>Nlmf_Location Service API</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40BAE48" w14:textId="77777777" w:rsidR="00EB7848" w:rsidRDefault="00EB7848" w:rsidP="00B32564">
      <w:pPr>
        <w:pStyle w:val="Heading3"/>
      </w:pPr>
      <w:bookmarkStart w:id="828" w:name="_Toc20150352"/>
      <w:bookmarkStart w:id="829" w:name="_Toc25168599"/>
      <w:bookmarkStart w:id="830" w:name="_Toc27593018"/>
      <w:bookmarkStart w:id="831" w:name="_Toc34147888"/>
      <w:bookmarkStart w:id="832" w:name="_Toc36463272"/>
      <w:bookmarkStart w:id="833" w:name="_Toc43215112"/>
      <w:bookmarkStart w:id="834" w:name="_Toc45032360"/>
      <w:bookmarkStart w:id="835" w:name="_Toc49849849"/>
      <w:bookmarkStart w:id="836" w:name="_Toc51873363"/>
      <w:bookmarkStart w:id="837" w:name="_Toc56517491"/>
      <w:bookmarkStart w:id="838" w:name="_Toc58594392"/>
      <w:bookmarkStart w:id="839" w:name="_Toc67685902"/>
      <w:bookmarkStart w:id="840" w:name="_Toc74993723"/>
      <w:bookmarkStart w:id="841" w:name="_Toc82716311"/>
      <w:bookmarkStart w:id="842" w:name="_Toc88818598"/>
      <w:bookmarkStart w:id="843" w:name="_Toc90650520"/>
      <w:bookmarkStart w:id="844" w:name="_Toc98506191"/>
      <w:bookmarkStart w:id="845" w:name="_Toc106639476"/>
      <w:bookmarkStart w:id="846" w:name="_Toc114778986"/>
      <w:bookmarkStart w:id="847" w:name="_Toc122096263"/>
      <w:bookmarkStart w:id="848" w:name="_Toc138411548"/>
      <w:bookmarkStart w:id="849" w:name="_Toc145955739"/>
      <w:bookmarkStart w:id="850" w:name="_Toc161905023"/>
      <w:r>
        <w:t>6.1.1</w:t>
      </w:r>
      <w:r>
        <w:tab/>
        <w:t>API URI</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851" w:name="_Toc20150353"/>
      <w:bookmarkStart w:id="852" w:name="_Toc25168600"/>
      <w:bookmarkStart w:id="853" w:name="_Toc27593019"/>
      <w:bookmarkStart w:id="854" w:name="_Toc34147889"/>
      <w:bookmarkStart w:id="855" w:name="_Toc36463273"/>
      <w:bookmarkStart w:id="856" w:name="_Toc43215113"/>
      <w:bookmarkStart w:id="857" w:name="_Toc45032361"/>
      <w:bookmarkStart w:id="858" w:name="_Toc49849850"/>
      <w:bookmarkStart w:id="859" w:name="_Toc51873364"/>
      <w:bookmarkStart w:id="860" w:name="_Toc56517492"/>
      <w:bookmarkStart w:id="861" w:name="_Toc58594393"/>
      <w:bookmarkStart w:id="862" w:name="_Toc67685903"/>
      <w:bookmarkStart w:id="863" w:name="_Toc74993724"/>
      <w:bookmarkStart w:id="864" w:name="_Toc82716312"/>
      <w:bookmarkStart w:id="865" w:name="_Toc88818599"/>
      <w:bookmarkStart w:id="866" w:name="_Toc90650521"/>
      <w:bookmarkStart w:id="867" w:name="_Toc98506192"/>
      <w:bookmarkStart w:id="868" w:name="_Toc106639477"/>
      <w:bookmarkStart w:id="869" w:name="_Toc114778987"/>
      <w:bookmarkStart w:id="870" w:name="_Toc122096264"/>
      <w:bookmarkStart w:id="871" w:name="_Toc138411549"/>
      <w:bookmarkStart w:id="872" w:name="_Toc145955740"/>
      <w:bookmarkStart w:id="873" w:name="_Toc161905024"/>
      <w:r>
        <w:t>6.1.2</w:t>
      </w:r>
      <w:r>
        <w:tab/>
        <w:t>Usage of HTTP</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9D55479" w14:textId="77777777" w:rsidR="00EB7848" w:rsidRPr="000C5200" w:rsidRDefault="00EB7848" w:rsidP="00B32564">
      <w:pPr>
        <w:pStyle w:val="Heading4"/>
      </w:pPr>
      <w:bookmarkStart w:id="874" w:name="_Toc20150354"/>
      <w:bookmarkStart w:id="875" w:name="_Toc25168601"/>
      <w:bookmarkStart w:id="876" w:name="_Toc27593020"/>
      <w:bookmarkStart w:id="877" w:name="_Toc34147890"/>
      <w:bookmarkStart w:id="878" w:name="_Toc36463274"/>
      <w:bookmarkStart w:id="879" w:name="_Toc43215114"/>
      <w:bookmarkStart w:id="880" w:name="_Toc45032362"/>
      <w:bookmarkStart w:id="881" w:name="_Toc49849851"/>
      <w:bookmarkStart w:id="882" w:name="_Toc51873365"/>
      <w:bookmarkStart w:id="883" w:name="_Toc56517493"/>
      <w:bookmarkStart w:id="884" w:name="_Toc58594394"/>
      <w:bookmarkStart w:id="885" w:name="_Toc67685904"/>
      <w:bookmarkStart w:id="886" w:name="_Toc74993725"/>
      <w:bookmarkStart w:id="887" w:name="_Toc82716313"/>
      <w:bookmarkStart w:id="888" w:name="_Toc88818600"/>
      <w:bookmarkStart w:id="889" w:name="_Toc90650522"/>
      <w:bookmarkStart w:id="890" w:name="_Toc98506193"/>
      <w:bookmarkStart w:id="891" w:name="_Toc106639478"/>
      <w:bookmarkStart w:id="892" w:name="_Toc114778988"/>
      <w:bookmarkStart w:id="893" w:name="_Toc122096265"/>
      <w:bookmarkStart w:id="894" w:name="_Toc138411550"/>
      <w:bookmarkStart w:id="895" w:name="_Toc145955741"/>
      <w:bookmarkStart w:id="896" w:name="_Toc161905025"/>
      <w:r>
        <w:t>6.1.2.1</w:t>
      </w:r>
      <w: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8166174" w14:textId="51C11522" w:rsidR="00EB7848" w:rsidRDefault="00EB7848" w:rsidP="00EB7848">
      <w:r>
        <w:t xml:space="preserve">HTTP/2, as defined in IETF RFC 7540 [12], shall be used as specified in </w:t>
      </w:r>
      <w:r w:rsidR="00CD4942">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897" w:name="_Toc20150355"/>
      <w:bookmarkStart w:id="898" w:name="_Toc25168602"/>
      <w:bookmarkStart w:id="899" w:name="_Toc27593021"/>
      <w:bookmarkStart w:id="900" w:name="_Toc34147891"/>
      <w:bookmarkStart w:id="901" w:name="_Toc36463275"/>
      <w:bookmarkStart w:id="902" w:name="_Toc43215115"/>
      <w:bookmarkStart w:id="903" w:name="_Toc45032363"/>
      <w:bookmarkStart w:id="904" w:name="_Toc49849852"/>
      <w:bookmarkStart w:id="905" w:name="_Toc51873366"/>
      <w:bookmarkStart w:id="906" w:name="_Toc56517494"/>
      <w:bookmarkStart w:id="907" w:name="_Toc58594395"/>
      <w:bookmarkStart w:id="908" w:name="_Toc67685905"/>
      <w:bookmarkStart w:id="909" w:name="_Toc74993726"/>
      <w:bookmarkStart w:id="910" w:name="_Toc82716314"/>
      <w:bookmarkStart w:id="911" w:name="_Toc88818601"/>
      <w:bookmarkStart w:id="912" w:name="_Toc90650523"/>
      <w:bookmarkStart w:id="913" w:name="_Toc98506194"/>
      <w:bookmarkStart w:id="914" w:name="_Toc106639479"/>
      <w:bookmarkStart w:id="915" w:name="_Toc114778989"/>
      <w:bookmarkStart w:id="916" w:name="_Toc122096266"/>
      <w:bookmarkStart w:id="917" w:name="_Toc138411551"/>
      <w:bookmarkStart w:id="918" w:name="_Toc145955742"/>
      <w:bookmarkStart w:id="919" w:name="_Toc161905026"/>
      <w:r>
        <w:t>6.1.2.2</w:t>
      </w:r>
      <w:r>
        <w:tab/>
        <w:t>HTTP Standard Headers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6B28FFCD" w14:textId="77777777" w:rsidR="00EB7848" w:rsidRDefault="00EB7848" w:rsidP="00B32564">
      <w:pPr>
        <w:pStyle w:val="Heading5"/>
        <w:rPr>
          <w:lang w:eastAsia="zh-CN"/>
        </w:rPr>
      </w:pPr>
      <w:bookmarkStart w:id="920" w:name="_Toc20150356"/>
      <w:bookmarkStart w:id="921" w:name="_Toc25168603"/>
      <w:bookmarkStart w:id="922" w:name="_Toc27593022"/>
      <w:bookmarkStart w:id="923" w:name="_Toc34147892"/>
      <w:bookmarkStart w:id="924" w:name="_Toc36463276"/>
      <w:bookmarkStart w:id="925" w:name="_Toc43215116"/>
      <w:bookmarkStart w:id="926" w:name="_Toc45032364"/>
      <w:bookmarkStart w:id="927" w:name="_Toc49849853"/>
      <w:bookmarkStart w:id="928" w:name="_Toc51873367"/>
      <w:bookmarkStart w:id="929" w:name="_Toc56517495"/>
      <w:bookmarkStart w:id="930" w:name="_Toc58594396"/>
      <w:bookmarkStart w:id="931" w:name="_Toc67685906"/>
      <w:bookmarkStart w:id="932" w:name="_Toc74993727"/>
      <w:bookmarkStart w:id="933" w:name="_Toc82716315"/>
      <w:bookmarkStart w:id="934" w:name="_Toc88818602"/>
      <w:bookmarkStart w:id="935" w:name="_Toc90650524"/>
      <w:bookmarkStart w:id="936" w:name="_Toc98506195"/>
      <w:bookmarkStart w:id="937" w:name="_Toc106639480"/>
      <w:bookmarkStart w:id="938" w:name="_Toc114778990"/>
      <w:bookmarkStart w:id="939" w:name="_Toc122096267"/>
      <w:bookmarkStart w:id="940" w:name="_Toc138411552"/>
      <w:bookmarkStart w:id="941" w:name="_Toc145955743"/>
      <w:bookmarkStart w:id="942" w:name="_Toc161905027"/>
      <w:r>
        <w:t>6.1.2.2.1</w:t>
      </w:r>
      <w:r>
        <w:rPr>
          <w:rFonts w:hint="eastAsia"/>
          <w:lang w:eastAsia="zh-CN"/>
        </w:rPr>
        <w:tab/>
      </w:r>
      <w:r>
        <w:rPr>
          <w:lang w:eastAsia="zh-CN"/>
        </w:rPr>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1EEA3BC2" w14:textId="77777777" w:rsidR="00EB7848" w:rsidRDefault="00EB7848" w:rsidP="00B32564">
      <w:pPr>
        <w:pStyle w:val="Heading5"/>
      </w:pPr>
      <w:bookmarkStart w:id="943" w:name="_Toc20150357"/>
      <w:bookmarkStart w:id="944" w:name="_Toc25168604"/>
      <w:bookmarkStart w:id="945" w:name="_Toc27593023"/>
      <w:bookmarkStart w:id="946" w:name="_Toc34147893"/>
      <w:bookmarkStart w:id="947" w:name="_Toc36463277"/>
      <w:bookmarkStart w:id="948" w:name="_Toc43215117"/>
      <w:bookmarkStart w:id="949" w:name="_Toc45032365"/>
      <w:bookmarkStart w:id="950" w:name="_Toc49849854"/>
      <w:bookmarkStart w:id="951" w:name="_Toc51873368"/>
      <w:bookmarkStart w:id="952" w:name="_Toc56517496"/>
      <w:bookmarkStart w:id="953" w:name="_Toc58594397"/>
      <w:bookmarkStart w:id="954" w:name="_Toc67685907"/>
      <w:bookmarkStart w:id="955" w:name="_Toc74993728"/>
      <w:bookmarkStart w:id="956" w:name="_Toc82716316"/>
      <w:bookmarkStart w:id="957" w:name="_Toc88818603"/>
      <w:bookmarkStart w:id="958" w:name="_Toc90650525"/>
      <w:bookmarkStart w:id="959" w:name="_Toc98506196"/>
      <w:bookmarkStart w:id="960" w:name="_Toc106639481"/>
      <w:bookmarkStart w:id="961" w:name="_Toc114778991"/>
      <w:bookmarkStart w:id="962" w:name="_Toc122096268"/>
      <w:bookmarkStart w:id="963" w:name="_Toc138411553"/>
      <w:bookmarkStart w:id="964" w:name="_Toc145955744"/>
      <w:bookmarkStart w:id="965" w:name="_Toc161905028"/>
      <w:r>
        <w:t>6.1.2.2.2</w:t>
      </w:r>
      <w:r>
        <w:tab/>
        <w:t>Content type</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966" w:name="_Toc20150358"/>
      <w:bookmarkStart w:id="967" w:name="_Toc25168605"/>
      <w:bookmarkStart w:id="968" w:name="_Toc27593024"/>
      <w:bookmarkStart w:id="969" w:name="_Toc34147894"/>
      <w:bookmarkStart w:id="970" w:name="_Toc36463278"/>
      <w:bookmarkStart w:id="971" w:name="_Toc43215118"/>
      <w:bookmarkStart w:id="972" w:name="_Toc45032366"/>
      <w:bookmarkStart w:id="973" w:name="_Toc49849855"/>
      <w:bookmarkStart w:id="974" w:name="_Toc51873369"/>
      <w:bookmarkStart w:id="975" w:name="_Toc56517497"/>
      <w:bookmarkStart w:id="976" w:name="_Toc58594398"/>
      <w:bookmarkStart w:id="977" w:name="_Toc67685908"/>
      <w:bookmarkStart w:id="978" w:name="_Toc74993729"/>
      <w:bookmarkStart w:id="979" w:name="_Toc82716317"/>
      <w:bookmarkStart w:id="980" w:name="_Toc88818604"/>
      <w:bookmarkStart w:id="981" w:name="_Toc90650526"/>
      <w:bookmarkStart w:id="982" w:name="_Toc98506197"/>
      <w:bookmarkStart w:id="983" w:name="_Toc106639482"/>
      <w:bookmarkStart w:id="984" w:name="_Toc114778992"/>
      <w:bookmarkStart w:id="985" w:name="_Toc122096269"/>
      <w:bookmarkStart w:id="986" w:name="_Toc138411554"/>
      <w:bookmarkStart w:id="987" w:name="_Toc145955745"/>
      <w:bookmarkStart w:id="988" w:name="_Toc161905029"/>
      <w:r>
        <w:t>6.1.2.3</w:t>
      </w:r>
      <w:r>
        <w:tab/>
        <w:t>HTTP custom headers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2A111F6" w14:textId="77777777" w:rsidR="00EB7848" w:rsidRDefault="00EB7848" w:rsidP="00B32564">
      <w:pPr>
        <w:pStyle w:val="Heading5"/>
        <w:rPr>
          <w:lang w:eastAsia="zh-CN"/>
        </w:rPr>
      </w:pPr>
      <w:bookmarkStart w:id="989" w:name="_Toc20150359"/>
      <w:bookmarkStart w:id="990" w:name="_Toc25168606"/>
      <w:bookmarkStart w:id="991" w:name="_Toc27593025"/>
      <w:bookmarkStart w:id="992" w:name="_Toc34147895"/>
      <w:bookmarkStart w:id="993" w:name="_Toc36463279"/>
      <w:bookmarkStart w:id="994" w:name="_Toc43215119"/>
      <w:bookmarkStart w:id="995" w:name="_Toc45032367"/>
      <w:bookmarkStart w:id="996" w:name="_Toc49849856"/>
      <w:bookmarkStart w:id="997" w:name="_Toc51873370"/>
      <w:bookmarkStart w:id="998" w:name="_Toc56517498"/>
      <w:bookmarkStart w:id="999" w:name="_Toc58594399"/>
      <w:bookmarkStart w:id="1000" w:name="_Toc67685909"/>
      <w:bookmarkStart w:id="1001" w:name="_Toc74993730"/>
      <w:bookmarkStart w:id="1002" w:name="_Toc82716318"/>
      <w:bookmarkStart w:id="1003" w:name="_Toc88818605"/>
      <w:bookmarkStart w:id="1004" w:name="_Toc90650527"/>
      <w:bookmarkStart w:id="1005" w:name="_Toc98506198"/>
      <w:bookmarkStart w:id="1006" w:name="_Toc106639483"/>
      <w:bookmarkStart w:id="1007" w:name="_Toc114778993"/>
      <w:bookmarkStart w:id="1008" w:name="_Toc122096270"/>
      <w:bookmarkStart w:id="1009" w:name="_Toc138411555"/>
      <w:bookmarkStart w:id="1010" w:name="_Toc145955746"/>
      <w:bookmarkStart w:id="1011" w:name="_Toc161905030"/>
      <w:r>
        <w:t>6.1.2.3.1</w:t>
      </w:r>
      <w:r>
        <w:rPr>
          <w:rFonts w:hint="eastAsia"/>
          <w:lang w:eastAsia="zh-CN"/>
        </w:rPr>
        <w:tab/>
      </w:r>
      <w:r>
        <w:rPr>
          <w:lang w:eastAsia="zh-CN"/>
        </w:rPr>
        <w:t>General</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483AD273" w14:textId="77777777" w:rsidR="00EB7848" w:rsidRDefault="00EB7848" w:rsidP="00EB7848">
      <w:r>
        <w:t>The following HTTP custom headers shall be supported:</w:t>
      </w:r>
    </w:p>
    <w:p w14:paraId="13A85594" w14:textId="66746C3E" w:rsidR="00EB7848" w:rsidRDefault="00EB7848" w:rsidP="00EB7848">
      <w:pPr>
        <w:pStyle w:val="B1"/>
      </w:pPr>
      <w:r>
        <w:t>-</w:t>
      </w:r>
      <w:r>
        <w:tab/>
      </w:r>
      <w:r w:rsidRPr="00071617">
        <w:t>3gpp-Sbi-Message-Priority</w:t>
      </w:r>
      <w:r>
        <w:t xml:space="preserve">: See 3GPP TS 29.500 [4], </w:t>
      </w:r>
      <w:r w:rsidR="00CD4942">
        <w:t>clause </w:t>
      </w:r>
      <w:r w:rsidR="00CD4942" w:rsidRPr="00071617">
        <w:t>5</w:t>
      </w:r>
      <w:r w:rsidRPr="00071617">
        <w:t>.2.3.2.2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1012" w:name="_Toc25156267"/>
      <w:bookmarkStart w:id="1013" w:name="_Toc27591097"/>
      <w:bookmarkStart w:id="1014" w:name="_Toc34147896"/>
      <w:bookmarkStart w:id="1015" w:name="_Toc36463280"/>
      <w:bookmarkStart w:id="1016" w:name="_Toc43215120"/>
      <w:bookmarkStart w:id="1017" w:name="_Toc45032368"/>
      <w:bookmarkStart w:id="1018" w:name="_Toc49849857"/>
      <w:bookmarkStart w:id="1019" w:name="_Toc51873371"/>
      <w:bookmarkStart w:id="1020" w:name="_Toc56517499"/>
      <w:bookmarkStart w:id="1021" w:name="_Toc58594400"/>
      <w:bookmarkStart w:id="1022" w:name="_Toc67685910"/>
      <w:bookmarkStart w:id="1023" w:name="_Toc74993731"/>
      <w:bookmarkStart w:id="1024" w:name="_Toc82716319"/>
      <w:bookmarkStart w:id="1025" w:name="_Toc88818606"/>
      <w:bookmarkStart w:id="1026" w:name="_Toc90650528"/>
      <w:bookmarkStart w:id="1027" w:name="_Toc98506199"/>
      <w:bookmarkStart w:id="1028" w:name="_Toc106639484"/>
      <w:bookmarkStart w:id="1029" w:name="_Toc114778994"/>
      <w:bookmarkStart w:id="1030" w:name="_Toc122096271"/>
      <w:bookmarkStart w:id="1031" w:name="_Toc138411556"/>
      <w:bookmarkStart w:id="1032" w:name="_Toc145955747"/>
      <w:bookmarkStart w:id="1033" w:name="_Toc20150360"/>
      <w:bookmarkStart w:id="1034" w:name="_Toc25168607"/>
      <w:bookmarkStart w:id="1035" w:name="_Toc27593026"/>
      <w:bookmarkStart w:id="1036" w:name="_Toc161905031"/>
      <w:r w:rsidRPr="003B2883">
        <w:t>6.1.2.</w:t>
      </w:r>
      <w:r>
        <w:t>4</w:t>
      </w:r>
      <w:r w:rsidRPr="003B2883">
        <w:tab/>
        <w:t>HTTP multipart messages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5B29A0AB"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CD4942">
        <w:t>clause </w:t>
      </w:r>
      <w:r w:rsidR="00CD4942"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037" w:name="_Toc34147897"/>
      <w:bookmarkStart w:id="1038" w:name="_Toc36463281"/>
      <w:bookmarkStart w:id="1039" w:name="_Toc43215121"/>
      <w:bookmarkStart w:id="1040" w:name="_Toc45032369"/>
      <w:bookmarkStart w:id="1041" w:name="_Toc49849858"/>
      <w:bookmarkStart w:id="1042" w:name="_Toc51873372"/>
      <w:bookmarkStart w:id="1043" w:name="_Toc56517500"/>
      <w:bookmarkStart w:id="1044" w:name="_Toc58594401"/>
      <w:bookmarkStart w:id="1045" w:name="_Toc67685911"/>
      <w:bookmarkStart w:id="1046" w:name="_Toc74993732"/>
      <w:bookmarkStart w:id="1047" w:name="_Toc82716320"/>
      <w:bookmarkStart w:id="1048" w:name="_Toc88818607"/>
      <w:bookmarkStart w:id="1049" w:name="_Toc90650529"/>
      <w:bookmarkStart w:id="1050" w:name="_Toc98506200"/>
      <w:bookmarkStart w:id="1051" w:name="_Toc106639485"/>
      <w:bookmarkStart w:id="1052" w:name="_Toc114778995"/>
      <w:bookmarkStart w:id="1053" w:name="_Toc122096272"/>
      <w:bookmarkStart w:id="1054" w:name="_Toc138411557"/>
      <w:bookmarkStart w:id="1055" w:name="_Toc145955748"/>
      <w:bookmarkStart w:id="1056" w:name="_Toc161905032"/>
      <w:r>
        <w:t>6.1.3</w:t>
      </w:r>
      <w:r>
        <w:tab/>
        <w:t>Resources</w:t>
      </w:r>
      <w:bookmarkEnd w:id="1033"/>
      <w:bookmarkEnd w:id="1034"/>
      <w:bookmarkEnd w:id="1035"/>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030D02FF" w14:textId="77777777" w:rsidR="00EB7848" w:rsidRPr="000A7435" w:rsidRDefault="00EB7848" w:rsidP="00B32564">
      <w:pPr>
        <w:pStyle w:val="Heading4"/>
      </w:pPr>
      <w:bookmarkStart w:id="1057" w:name="_Toc20150361"/>
      <w:bookmarkStart w:id="1058" w:name="_Toc25168608"/>
      <w:bookmarkStart w:id="1059" w:name="_Toc27593027"/>
      <w:bookmarkStart w:id="1060" w:name="_Toc34147898"/>
      <w:bookmarkStart w:id="1061" w:name="_Toc36463282"/>
      <w:bookmarkStart w:id="1062" w:name="_Toc43215122"/>
      <w:bookmarkStart w:id="1063" w:name="_Toc45032370"/>
      <w:bookmarkStart w:id="1064" w:name="_Toc49849859"/>
      <w:bookmarkStart w:id="1065" w:name="_Toc51873373"/>
      <w:bookmarkStart w:id="1066" w:name="_Toc56517501"/>
      <w:bookmarkStart w:id="1067" w:name="_Toc58594402"/>
      <w:bookmarkStart w:id="1068" w:name="_Toc67685912"/>
      <w:bookmarkStart w:id="1069" w:name="_Toc74993733"/>
      <w:bookmarkStart w:id="1070" w:name="_Toc82716321"/>
      <w:bookmarkStart w:id="1071" w:name="_Toc88818608"/>
      <w:bookmarkStart w:id="1072" w:name="_Toc90650530"/>
      <w:bookmarkStart w:id="1073" w:name="_Toc98506201"/>
      <w:bookmarkStart w:id="1074" w:name="_Toc106639486"/>
      <w:bookmarkStart w:id="1075" w:name="_Toc114778996"/>
      <w:bookmarkStart w:id="1076" w:name="_Toc122096273"/>
      <w:bookmarkStart w:id="1077" w:name="_Toc138411558"/>
      <w:bookmarkStart w:id="1078" w:name="_Toc145955749"/>
      <w:bookmarkStart w:id="1079" w:name="_Toc161905033"/>
      <w:r>
        <w:t>6.1.3.1</w:t>
      </w:r>
      <w:r>
        <w:tab/>
        <w:t>Overview</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pt" o:ole="">
            <v:imagedata r:id="rId28" o:title=""/>
          </v:shape>
          <o:OLEObject Type="Embed" ProgID="Visio.Drawing.11" ShapeID="_x0000_i1035" DrawAspect="Content" ObjectID="_1772517973"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1080" w:name="_Toc20150362"/>
      <w:bookmarkStart w:id="1081" w:name="_Toc25168609"/>
      <w:bookmarkStart w:id="1082" w:name="_Toc27593028"/>
      <w:bookmarkStart w:id="1083" w:name="_Toc34147899"/>
      <w:bookmarkStart w:id="1084" w:name="_Toc36463283"/>
      <w:bookmarkStart w:id="1085" w:name="_Toc43215123"/>
      <w:bookmarkStart w:id="1086" w:name="_Toc45032371"/>
      <w:bookmarkStart w:id="1087" w:name="_Toc49849860"/>
      <w:bookmarkStart w:id="1088" w:name="_Toc51873374"/>
      <w:bookmarkStart w:id="1089" w:name="_Toc56517502"/>
      <w:bookmarkStart w:id="1090" w:name="_Toc58594403"/>
      <w:bookmarkStart w:id="1091" w:name="_Toc67685913"/>
      <w:bookmarkStart w:id="1092" w:name="_Toc74993734"/>
      <w:bookmarkStart w:id="1093" w:name="_Toc82716322"/>
      <w:bookmarkStart w:id="1094" w:name="_Toc88818609"/>
      <w:bookmarkStart w:id="1095" w:name="_Toc90650531"/>
      <w:bookmarkStart w:id="1096" w:name="_Toc98506202"/>
      <w:bookmarkStart w:id="1097" w:name="_Toc106639487"/>
      <w:bookmarkStart w:id="1098" w:name="_Toc114778997"/>
      <w:bookmarkStart w:id="1099" w:name="_Toc122096274"/>
      <w:bookmarkStart w:id="1100" w:name="_Toc138411559"/>
      <w:bookmarkStart w:id="1101" w:name="_Toc145955750"/>
      <w:bookmarkStart w:id="1102" w:name="_Toc161905034"/>
      <w:r>
        <w:lastRenderedPageBreak/>
        <w:t>6.1.4</w:t>
      </w:r>
      <w:r>
        <w:tab/>
        <w:t>Custom Operations without associated resources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1F165ECE" w14:textId="77777777" w:rsidR="00EB7848" w:rsidRPr="000A7435" w:rsidRDefault="00EB7848" w:rsidP="00B32564">
      <w:pPr>
        <w:pStyle w:val="Heading4"/>
      </w:pPr>
      <w:bookmarkStart w:id="1103" w:name="_Toc20150363"/>
      <w:bookmarkStart w:id="1104" w:name="_Toc25168610"/>
      <w:bookmarkStart w:id="1105" w:name="_Toc27593029"/>
      <w:bookmarkStart w:id="1106" w:name="_Toc34147900"/>
      <w:bookmarkStart w:id="1107" w:name="_Toc36463284"/>
      <w:bookmarkStart w:id="1108" w:name="_Toc43215124"/>
      <w:bookmarkStart w:id="1109" w:name="_Toc45032372"/>
      <w:bookmarkStart w:id="1110" w:name="_Toc49849861"/>
      <w:bookmarkStart w:id="1111" w:name="_Toc51873375"/>
      <w:bookmarkStart w:id="1112" w:name="_Toc56517503"/>
      <w:bookmarkStart w:id="1113" w:name="_Toc58594404"/>
      <w:bookmarkStart w:id="1114" w:name="_Toc67685914"/>
      <w:bookmarkStart w:id="1115" w:name="_Toc74993735"/>
      <w:bookmarkStart w:id="1116" w:name="_Toc82716323"/>
      <w:bookmarkStart w:id="1117" w:name="_Toc88818610"/>
      <w:bookmarkStart w:id="1118" w:name="_Toc90650532"/>
      <w:bookmarkStart w:id="1119" w:name="_Toc98506203"/>
      <w:bookmarkStart w:id="1120" w:name="_Toc106639488"/>
      <w:bookmarkStart w:id="1121" w:name="_Toc114778998"/>
      <w:bookmarkStart w:id="1122" w:name="_Toc122096275"/>
      <w:bookmarkStart w:id="1123" w:name="_Toc138411560"/>
      <w:bookmarkStart w:id="1124" w:name="_Toc145955751"/>
      <w:bookmarkStart w:id="1125" w:name="_Toc161905035"/>
      <w:r>
        <w:t>6.1.4.1</w:t>
      </w:r>
      <w:r>
        <w:tab/>
        <w:t>Overview</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126" w:name="_Toc20150364"/>
      <w:bookmarkStart w:id="1127" w:name="_Toc25168611"/>
      <w:bookmarkStart w:id="1128" w:name="_Toc27593030"/>
      <w:bookmarkStart w:id="1129" w:name="_Toc34147901"/>
      <w:bookmarkStart w:id="1130" w:name="_Toc36463285"/>
      <w:bookmarkStart w:id="1131" w:name="_Toc43215125"/>
      <w:bookmarkStart w:id="1132" w:name="_Toc45032373"/>
      <w:bookmarkStart w:id="1133" w:name="_Toc49849862"/>
      <w:bookmarkStart w:id="1134" w:name="_Toc51873376"/>
      <w:bookmarkStart w:id="1135" w:name="_Toc56517504"/>
      <w:bookmarkStart w:id="1136" w:name="_Toc58594405"/>
      <w:bookmarkStart w:id="1137" w:name="_Toc67685915"/>
      <w:bookmarkStart w:id="1138" w:name="_Toc74993736"/>
      <w:bookmarkStart w:id="1139" w:name="_Toc82716324"/>
      <w:bookmarkStart w:id="1140" w:name="_Toc88818611"/>
      <w:bookmarkStart w:id="1141" w:name="_Toc90650533"/>
      <w:bookmarkStart w:id="1142" w:name="_Toc98506204"/>
      <w:bookmarkStart w:id="1143" w:name="_Toc106639489"/>
      <w:bookmarkStart w:id="1144" w:name="_Toc114778999"/>
      <w:bookmarkStart w:id="1145" w:name="_Toc122096276"/>
      <w:bookmarkStart w:id="1146" w:name="_Toc138411561"/>
      <w:bookmarkStart w:id="1147" w:name="_Toc145955752"/>
      <w:bookmarkStart w:id="1148" w:name="_Toc161905036"/>
      <w:r>
        <w:t>6.1.4.2</w:t>
      </w:r>
      <w:r>
        <w:tab/>
        <w:t>Operation: determine-location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71CAEC2" w14:textId="77777777" w:rsidR="00EB7848" w:rsidRDefault="00EB7848" w:rsidP="00B32564">
      <w:pPr>
        <w:pStyle w:val="Heading5"/>
      </w:pPr>
      <w:bookmarkStart w:id="1149" w:name="_Toc20150365"/>
      <w:bookmarkStart w:id="1150" w:name="_Toc25168612"/>
      <w:bookmarkStart w:id="1151" w:name="_Toc27593031"/>
      <w:bookmarkStart w:id="1152" w:name="_Toc34147902"/>
      <w:bookmarkStart w:id="1153" w:name="_Toc36463286"/>
      <w:bookmarkStart w:id="1154" w:name="_Toc43215126"/>
      <w:bookmarkStart w:id="1155" w:name="_Toc45032374"/>
      <w:bookmarkStart w:id="1156" w:name="_Toc49849863"/>
      <w:bookmarkStart w:id="1157" w:name="_Toc51873377"/>
      <w:bookmarkStart w:id="1158" w:name="_Toc56517505"/>
      <w:bookmarkStart w:id="1159" w:name="_Toc58594406"/>
      <w:bookmarkStart w:id="1160" w:name="_Toc67685916"/>
      <w:bookmarkStart w:id="1161" w:name="_Toc74993737"/>
      <w:bookmarkStart w:id="1162" w:name="_Toc82716325"/>
      <w:bookmarkStart w:id="1163" w:name="_Toc88818612"/>
      <w:bookmarkStart w:id="1164" w:name="_Toc90650534"/>
      <w:bookmarkStart w:id="1165" w:name="_Toc98506205"/>
      <w:bookmarkStart w:id="1166" w:name="_Toc106639490"/>
      <w:bookmarkStart w:id="1167" w:name="_Toc114779000"/>
      <w:bookmarkStart w:id="1168" w:name="_Toc122096277"/>
      <w:bookmarkStart w:id="1169" w:name="_Toc138411562"/>
      <w:bookmarkStart w:id="1170" w:name="_Toc145955753"/>
      <w:bookmarkStart w:id="1171" w:name="_Toc161905037"/>
      <w:r>
        <w:t>6.1.4.2.1</w:t>
      </w:r>
      <w:r>
        <w:tab/>
        <w:t>Description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172" w:name="_Toc20150366"/>
      <w:bookmarkStart w:id="1173" w:name="_Toc25168613"/>
      <w:bookmarkStart w:id="1174" w:name="_Toc27593032"/>
      <w:bookmarkStart w:id="1175" w:name="_Toc34147903"/>
      <w:bookmarkStart w:id="1176" w:name="_Toc36463287"/>
      <w:bookmarkStart w:id="1177" w:name="_Toc43215127"/>
      <w:bookmarkStart w:id="1178" w:name="_Toc45032375"/>
      <w:bookmarkStart w:id="1179" w:name="_Toc49849864"/>
      <w:bookmarkStart w:id="1180" w:name="_Toc51873378"/>
      <w:bookmarkStart w:id="1181" w:name="_Toc56517506"/>
      <w:bookmarkStart w:id="1182" w:name="_Toc58594407"/>
      <w:bookmarkStart w:id="1183" w:name="_Toc67685917"/>
      <w:bookmarkStart w:id="1184" w:name="_Toc74993738"/>
      <w:bookmarkStart w:id="1185" w:name="_Toc82716326"/>
      <w:bookmarkStart w:id="1186" w:name="_Toc88818613"/>
      <w:bookmarkStart w:id="1187" w:name="_Toc90650535"/>
      <w:bookmarkStart w:id="1188" w:name="_Toc98506206"/>
      <w:bookmarkStart w:id="1189" w:name="_Toc106639491"/>
      <w:bookmarkStart w:id="1190" w:name="_Toc114779001"/>
      <w:bookmarkStart w:id="1191" w:name="_Toc122096278"/>
      <w:bookmarkStart w:id="1192" w:name="_Toc138411563"/>
      <w:bookmarkStart w:id="1193" w:name="_Toc145955754"/>
      <w:bookmarkStart w:id="1194" w:name="_Toc161905038"/>
      <w:r>
        <w:t>6.1.4.2.2</w:t>
      </w:r>
      <w:r>
        <w:tab/>
        <w:t>Operation Definition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195"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195"/>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196"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196"/>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197" w:name="_PERM_MCCTEMPBM_CRPT90020009___2"/>
            <w:r w:rsidRPr="00AA6A4C">
              <w:t>-</w:t>
            </w:r>
            <w:r w:rsidRPr="00AA6A4C">
              <w:tab/>
            </w:r>
            <w:r w:rsidRPr="000B71E4">
              <w:t>POSITIONING_FAILED</w:t>
            </w:r>
          </w:p>
          <w:bookmarkEnd w:id="1197"/>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198" w:name="_PERM_MCCTEMPBM_CRPT90020010___2"/>
            <w:r>
              <w:t>-</w:t>
            </w:r>
            <w:r>
              <w:tab/>
            </w:r>
            <w:r w:rsidRPr="0032412C">
              <w:t>UNREACHABLE_USER</w:t>
            </w:r>
          </w:p>
          <w:bookmarkEnd w:id="1198"/>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05386740"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ProblemDetails data type (see </w:t>
            </w:r>
            <w:r w:rsidR="00CD4942" w:rsidRPr="00056F0B">
              <w:rPr>
                <w:rFonts w:eastAsia="SimSun"/>
              </w:rPr>
              <w:t>clause</w:t>
            </w:r>
            <w:r w:rsidR="00CD4942">
              <w:rPr>
                <w:rFonts w:eastAsia="SimSun"/>
              </w:rPr>
              <w:t> </w:t>
            </w:r>
            <w:r w:rsidR="00CD4942" w:rsidRPr="00056F0B">
              <w:rPr>
                <w:rFonts w:eastAsia="SimSun"/>
              </w:rPr>
              <w:t>5</w:t>
            </w:r>
            <w:r w:rsidRPr="00056F0B">
              <w:rPr>
                <w:rFonts w:eastAsia="SimSun"/>
              </w:rPr>
              <w:t>.2.7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199" w:name="_Toc20150367"/>
      <w:bookmarkStart w:id="1200" w:name="_Toc25168614"/>
      <w:bookmarkStart w:id="1201" w:name="_Toc27593033"/>
      <w:bookmarkStart w:id="1202" w:name="_Toc34147904"/>
      <w:bookmarkStart w:id="1203" w:name="_Toc36463288"/>
      <w:bookmarkStart w:id="1204" w:name="_Toc43215128"/>
      <w:bookmarkStart w:id="1205" w:name="_Toc45032376"/>
      <w:bookmarkStart w:id="1206" w:name="_Toc49849865"/>
      <w:bookmarkStart w:id="1207" w:name="_Toc51873379"/>
      <w:bookmarkStart w:id="1208" w:name="_Toc56517507"/>
      <w:bookmarkStart w:id="1209" w:name="_Toc58594408"/>
      <w:bookmarkStart w:id="1210" w:name="_Toc67685918"/>
      <w:bookmarkStart w:id="1211" w:name="_Toc74993739"/>
      <w:bookmarkStart w:id="1212" w:name="_Toc82716327"/>
      <w:bookmarkStart w:id="1213" w:name="_Toc88818614"/>
      <w:bookmarkStart w:id="1214" w:name="_Toc90650536"/>
      <w:bookmarkStart w:id="1215" w:name="_Toc98506207"/>
      <w:bookmarkStart w:id="1216" w:name="_Toc106639492"/>
      <w:bookmarkStart w:id="1217" w:name="_Toc114779002"/>
      <w:bookmarkStart w:id="1218" w:name="_Toc122096279"/>
      <w:bookmarkStart w:id="1219" w:name="_Toc138411564"/>
      <w:bookmarkStart w:id="1220" w:name="_Toc145955755"/>
      <w:bookmarkStart w:id="1221" w:name="_Toc161905039"/>
      <w:r>
        <w:t>6.1.4.3</w:t>
      </w:r>
      <w:r>
        <w:tab/>
        <w:t>Operation: cancel-location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AEB620B" w14:textId="77777777" w:rsidR="00EB7848" w:rsidRDefault="00EB7848" w:rsidP="00B32564">
      <w:pPr>
        <w:pStyle w:val="Heading5"/>
      </w:pPr>
      <w:bookmarkStart w:id="1222" w:name="_Toc20150368"/>
      <w:bookmarkStart w:id="1223" w:name="_Toc25168615"/>
      <w:bookmarkStart w:id="1224" w:name="_Toc27593034"/>
      <w:bookmarkStart w:id="1225" w:name="_Toc34147905"/>
      <w:bookmarkStart w:id="1226" w:name="_Toc36463289"/>
      <w:bookmarkStart w:id="1227" w:name="_Toc43215129"/>
      <w:bookmarkStart w:id="1228" w:name="_Toc45032377"/>
      <w:bookmarkStart w:id="1229" w:name="_Toc49849866"/>
      <w:bookmarkStart w:id="1230" w:name="_Toc51873380"/>
      <w:bookmarkStart w:id="1231" w:name="_Toc56517508"/>
      <w:bookmarkStart w:id="1232" w:name="_Toc58594409"/>
      <w:bookmarkStart w:id="1233" w:name="_Toc67685919"/>
      <w:bookmarkStart w:id="1234" w:name="_Toc74993740"/>
      <w:bookmarkStart w:id="1235" w:name="_Toc82716328"/>
      <w:bookmarkStart w:id="1236" w:name="_Toc88818615"/>
      <w:bookmarkStart w:id="1237" w:name="_Toc90650537"/>
      <w:bookmarkStart w:id="1238" w:name="_Toc98506208"/>
      <w:bookmarkStart w:id="1239" w:name="_Toc106639493"/>
      <w:bookmarkStart w:id="1240" w:name="_Toc114779003"/>
      <w:bookmarkStart w:id="1241" w:name="_Toc122096280"/>
      <w:bookmarkStart w:id="1242" w:name="_Toc138411565"/>
      <w:bookmarkStart w:id="1243" w:name="_Toc145955756"/>
      <w:bookmarkStart w:id="1244" w:name="_Toc161905040"/>
      <w:r>
        <w:t>6.1.4.3.1</w:t>
      </w:r>
      <w:r>
        <w:tab/>
        <w:t>Description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245" w:name="_Toc20150369"/>
      <w:bookmarkStart w:id="1246" w:name="_Toc25168616"/>
      <w:bookmarkStart w:id="1247" w:name="_Toc27593035"/>
      <w:bookmarkStart w:id="1248" w:name="_Toc34147906"/>
      <w:bookmarkStart w:id="1249" w:name="_Toc36463290"/>
      <w:bookmarkStart w:id="1250" w:name="_Toc43215130"/>
      <w:bookmarkStart w:id="1251" w:name="_Toc45032378"/>
      <w:bookmarkStart w:id="1252" w:name="_Toc49849867"/>
      <w:bookmarkStart w:id="1253" w:name="_Toc51873381"/>
      <w:bookmarkStart w:id="1254" w:name="_Toc56517509"/>
      <w:bookmarkStart w:id="1255" w:name="_Toc58594410"/>
      <w:bookmarkStart w:id="1256" w:name="_Toc67685920"/>
      <w:bookmarkStart w:id="1257" w:name="_Toc74993741"/>
      <w:bookmarkStart w:id="1258" w:name="_Toc82716329"/>
      <w:bookmarkStart w:id="1259" w:name="_Toc88818616"/>
      <w:bookmarkStart w:id="1260" w:name="_Toc90650538"/>
      <w:bookmarkStart w:id="1261" w:name="_Toc98506209"/>
      <w:bookmarkStart w:id="1262" w:name="_Toc106639494"/>
      <w:bookmarkStart w:id="1263" w:name="_Toc114779004"/>
      <w:bookmarkStart w:id="1264" w:name="_Toc122096281"/>
      <w:bookmarkStart w:id="1265" w:name="_Toc138411566"/>
      <w:bookmarkStart w:id="1266" w:name="_Toc145955757"/>
      <w:bookmarkStart w:id="1267" w:name="_Toc161905041"/>
      <w:r>
        <w:t>6.1.4.3.2</w:t>
      </w:r>
      <w:r>
        <w:tab/>
        <w:t>Operation Definition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268"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268"/>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2C72659"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269" w:name="_Toc20150370"/>
      <w:bookmarkStart w:id="1270" w:name="_Toc25168617"/>
      <w:bookmarkStart w:id="1271" w:name="_Toc27593036"/>
      <w:bookmarkStart w:id="1272" w:name="_Toc34147907"/>
      <w:bookmarkStart w:id="1273" w:name="_Toc36463291"/>
      <w:bookmarkStart w:id="1274" w:name="_Toc43215131"/>
      <w:bookmarkStart w:id="1275" w:name="_Toc45032379"/>
      <w:bookmarkStart w:id="1276" w:name="_Toc49849868"/>
      <w:bookmarkStart w:id="1277" w:name="_Toc51873382"/>
      <w:bookmarkStart w:id="1278" w:name="_Toc56517510"/>
      <w:bookmarkStart w:id="1279" w:name="_Toc58594411"/>
      <w:bookmarkStart w:id="1280" w:name="_Toc67685921"/>
      <w:bookmarkStart w:id="1281" w:name="_Toc74993742"/>
      <w:bookmarkStart w:id="1282" w:name="_Toc82716330"/>
      <w:bookmarkStart w:id="1283" w:name="_Toc88818617"/>
      <w:bookmarkStart w:id="1284" w:name="_Toc90650539"/>
      <w:bookmarkStart w:id="1285" w:name="_Toc98506210"/>
      <w:bookmarkStart w:id="1286" w:name="_Toc106639495"/>
      <w:bookmarkStart w:id="1287" w:name="_Toc114779005"/>
      <w:bookmarkStart w:id="1288" w:name="_Toc122096282"/>
      <w:bookmarkStart w:id="1289" w:name="_Toc138411567"/>
      <w:bookmarkStart w:id="1290" w:name="_Toc145955758"/>
      <w:bookmarkStart w:id="1291" w:name="_Toc161905042"/>
      <w:r>
        <w:t>6.1.4.4</w:t>
      </w:r>
      <w:r>
        <w:tab/>
        <w:t>Operation: location-context-transfer</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F8D4BAA" w14:textId="77777777" w:rsidR="00EB7848" w:rsidRDefault="00EB7848" w:rsidP="00B32564">
      <w:pPr>
        <w:pStyle w:val="Heading5"/>
      </w:pPr>
      <w:bookmarkStart w:id="1292" w:name="_Toc20150371"/>
      <w:bookmarkStart w:id="1293" w:name="_Toc25168618"/>
      <w:bookmarkStart w:id="1294" w:name="_Toc27593037"/>
      <w:bookmarkStart w:id="1295" w:name="_Toc34147908"/>
      <w:bookmarkStart w:id="1296" w:name="_Toc36463292"/>
      <w:bookmarkStart w:id="1297" w:name="_Toc43215132"/>
      <w:bookmarkStart w:id="1298" w:name="_Toc45032380"/>
      <w:bookmarkStart w:id="1299" w:name="_Toc49849869"/>
      <w:bookmarkStart w:id="1300" w:name="_Toc51873383"/>
      <w:bookmarkStart w:id="1301" w:name="_Toc56517511"/>
      <w:bookmarkStart w:id="1302" w:name="_Toc58594412"/>
      <w:bookmarkStart w:id="1303" w:name="_Toc67685922"/>
      <w:bookmarkStart w:id="1304" w:name="_Toc74993743"/>
      <w:bookmarkStart w:id="1305" w:name="_Toc82716331"/>
      <w:bookmarkStart w:id="1306" w:name="_Toc88818618"/>
      <w:bookmarkStart w:id="1307" w:name="_Toc90650540"/>
      <w:bookmarkStart w:id="1308" w:name="_Toc98506211"/>
      <w:bookmarkStart w:id="1309" w:name="_Toc106639496"/>
      <w:bookmarkStart w:id="1310" w:name="_Toc114779006"/>
      <w:bookmarkStart w:id="1311" w:name="_Toc122096283"/>
      <w:bookmarkStart w:id="1312" w:name="_Toc138411568"/>
      <w:bookmarkStart w:id="1313" w:name="_Toc145955759"/>
      <w:bookmarkStart w:id="1314" w:name="_Toc161905043"/>
      <w:r>
        <w:t>6.1.4.4.1</w:t>
      </w:r>
      <w:r>
        <w:tab/>
        <w:t>Description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315" w:name="_Toc20150372"/>
      <w:bookmarkStart w:id="1316" w:name="_Toc25168619"/>
      <w:bookmarkStart w:id="1317" w:name="_Toc27593038"/>
      <w:bookmarkStart w:id="1318" w:name="_Toc34147909"/>
      <w:bookmarkStart w:id="1319" w:name="_Toc36463293"/>
      <w:bookmarkStart w:id="1320" w:name="_Toc43215133"/>
      <w:bookmarkStart w:id="1321" w:name="_Toc45032381"/>
      <w:bookmarkStart w:id="1322" w:name="_Toc49849870"/>
      <w:bookmarkStart w:id="1323" w:name="_Toc51873384"/>
      <w:bookmarkStart w:id="1324" w:name="_Toc56517512"/>
      <w:bookmarkStart w:id="1325" w:name="_Toc58594413"/>
      <w:bookmarkStart w:id="1326" w:name="_Toc67685923"/>
      <w:bookmarkStart w:id="1327" w:name="_Toc74993744"/>
      <w:bookmarkStart w:id="1328" w:name="_Toc82716332"/>
      <w:bookmarkStart w:id="1329" w:name="_Toc88818619"/>
      <w:bookmarkStart w:id="1330" w:name="_Toc90650541"/>
      <w:bookmarkStart w:id="1331" w:name="_Toc98506212"/>
      <w:bookmarkStart w:id="1332" w:name="_Toc106639497"/>
      <w:bookmarkStart w:id="1333" w:name="_Toc114779007"/>
      <w:bookmarkStart w:id="1334" w:name="_Toc122096284"/>
      <w:bookmarkStart w:id="1335" w:name="_Toc138411569"/>
      <w:bookmarkStart w:id="1336" w:name="_Toc145955760"/>
      <w:bookmarkStart w:id="1337" w:name="_Toc161905044"/>
      <w:r>
        <w:t>6.1.4.4.2</w:t>
      </w:r>
      <w:r>
        <w:tab/>
        <w:t>Operation Definition</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338"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338"/>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D14E27B"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339" w:name="_Toc20150373"/>
      <w:bookmarkStart w:id="1340" w:name="_Toc25168620"/>
      <w:bookmarkStart w:id="1341" w:name="_Toc27593039"/>
      <w:bookmarkStart w:id="1342" w:name="_Toc34147910"/>
      <w:bookmarkStart w:id="1343" w:name="_Toc36463294"/>
      <w:bookmarkStart w:id="1344" w:name="_Toc43215134"/>
      <w:bookmarkStart w:id="1345" w:name="_Toc45032382"/>
      <w:bookmarkStart w:id="1346" w:name="_Toc49849871"/>
      <w:bookmarkStart w:id="1347" w:name="_Toc51873385"/>
      <w:bookmarkStart w:id="1348" w:name="_Toc56517513"/>
      <w:bookmarkStart w:id="1349" w:name="_Toc58594414"/>
      <w:bookmarkStart w:id="1350" w:name="_Toc67685924"/>
      <w:bookmarkStart w:id="1351" w:name="_Toc74993745"/>
      <w:bookmarkStart w:id="1352" w:name="_Toc82716333"/>
      <w:bookmarkStart w:id="1353" w:name="_Toc88818620"/>
      <w:bookmarkStart w:id="1354" w:name="_Toc90650542"/>
      <w:bookmarkStart w:id="1355" w:name="_Toc98506213"/>
      <w:bookmarkStart w:id="1356" w:name="_Toc106639498"/>
      <w:bookmarkStart w:id="1357" w:name="_Toc114779008"/>
      <w:bookmarkStart w:id="1358" w:name="_Toc122096285"/>
      <w:bookmarkStart w:id="1359" w:name="_Toc138411570"/>
      <w:bookmarkStart w:id="1360" w:name="_Toc145955761"/>
      <w:bookmarkStart w:id="1361" w:name="_Toc161905045"/>
      <w:r>
        <w:t>6.1.5</w:t>
      </w:r>
      <w:r>
        <w:tab/>
        <w:t>Notifications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362" w:name="_Toc20150374"/>
      <w:bookmarkStart w:id="1363" w:name="_Toc25168621"/>
      <w:bookmarkStart w:id="1364" w:name="_Toc27593040"/>
      <w:bookmarkStart w:id="1365" w:name="_Toc34147911"/>
      <w:bookmarkStart w:id="1366" w:name="_Toc36463295"/>
      <w:bookmarkStart w:id="1367" w:name="_Toc43215135"/>
      <w:bookmarkStart w:id="1368" w:name="_Toc45032383"/>
      <w:bookmarkStart w:id="1369" w:name="_Toc49849872"/>
      <w:bookmarkStart w:id="1370" w:name="_Toc51873386"/>
      <w:bookmarkStart w:id="1371" w:name="_Toc56517514"/>
      <w:bookmarkStart w:id="1372" w:name="_Toc58594415"/>
      <w:bookmarkStart w:id="1373" w:name="_Toc67685925"/>
      <w:bookmarkStart w:id="1374" w:name="_Toc74993746"/>
      <w:bookmarkStart w:id="1375" w:name="_Toc82716334"/>
      <w:bookmarkStart w:id="1376" w:name="_Toc88818621"/>
      <w:bookmarkStart w:id="1377" w:name="_Toc90650543"/>
      <w:bookmarkStart w:id="1378" w:name="_Toc98506214"/>
      <w:bookmarkStart w:id="1379" w:name="_Toc106639499"/>
      <w:bookmarkStart w:id="1380" w:name="_Toc114779009"/>
      <w:bookmarkStart w:id="1381" w:name="_Toc122096286"/>
      <w:bookmarkStart w:id="1382" w:name="_Toc138411571"/>
      <w:bookmarkStart w:id="1383" w:name="_Toc145955762"/>
      <w:bookmarkStart w:id="1384" w:name="_Toc161905046"/>
      <w:r w:rsidRPr="003B2883">
        <w:lastRenderedPageBreak/>
        <w:t>6.</w:t>
      </w:r>
      <w:r>
        <w:t>1</w:t>
      </w:r>
      <w:r w:rsidRPr="003B2883">
        <w:t>.5.</w:t>
      </w:r>
      <w:r>
        <w:t>1</w:t>
      </w:r>
      <w:r w:rsidRPr="003B2883">
        <w:tab/>
        <w:t>EventNotify</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AA07D56" w14:textId="77777777" w:rsidR="00EB7848" w:rsidRPr="003B2883" w:rsidRDefault="00EB7848" w:rsidP="00B32564">
      <w:pPr>
        <w:pStyle w:val="Heading5"/>
      </w:pPr>
      <w:bookmarkStart w:id="1385" w:name="_Toc20150375"/>
      <w:bookmarkStart w:id="1386" w:name="_Toc25168622"/>
      <w:bookmarkStart w:id="1387" w:name="_Toc27593041"/>
      <w:bookmarkStart w:id="1388" w:name="_Toc34147912"/>
      <w:bookmarkStart w:id="1389" w:name="_Toc36463296"/>
      <w:bookmarkStart w:id="1390" w:name="_Toc43215136"/>
      <w:bookmarkStart w:id="1391" w:name="_Toc45032384"/>
      <w:bookmarkStart w:id="1392" w:name="_Toc49849873"/>
      <w:bookmarkStart w:id="1393" w:name="_Toc51873387"/>
      <w:bookmarkStart w:id="1394" w:name="_Toc56517515"/>
      <w:bookmarkStart w:id="1395" w:name="_Toc58594416"/>
      <w:bookmarkStart w:id="1396" w:name="_Toc67685926"/>
      <w:bookmarkStart w:id="1397" w:name="_Toc74993747"/>
      <w:bookmarkStart w:id="1398" w:name="_Toc82716335"/>
      <w:bookmarkStart w:id="1399" w:name="_Toc88818622"/>
      <w:bookmarkStart w:id="1400" w:name="_Toc90650544"/>
      <w:bookmarkStart w:id="1401" w:name="_Toc98506215"/>
      <w:bookmarkStart w:id="1402" w:name="_Toc106639500"/>
      <w:bookmarkStart w:id="1403" w:name="_Toc114779010"/>
      <w:bookmarkStart w:id="1404" w:name="_Toc122096287"/>
      <w:bookmarkStart w:id="1405" w:name="_Toc138411572"/>
      <w:bookmarkStart w:id="1406" w:name="_Toc145955763"/>
      <w:bookmarkStart w:id="1407" w:name="_Toc161905047"/>
      <w:r w:rsidRPr="003B2883">
        <w:t>6.</w:t>
      </w:r>
      <w:r>
        <w:t>1</w:t>
      </w:r>
      <w:r w:rsidRPr="003B2883">
        <w:t>.5.</w:t>
      </w:r>
      <w:r>
        <w:t>1</w:t>
      </w:r>
      <w:r w:rsidRPr="003B2883">
        <w:t>.1</w:t>
      </w:r>
      <w:r w:rsidRPr="003B2883">
        <w:tab/>
        <w:t>Description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408" w:name="_Toc20150376"/>
      <w:bookmarkStart w:id="1409" w:name="_Toc25168623"/>
      <w:bookmarkStart w:id="1410" w:name="_Toc27593042"/>
      <w:bookmarkStart w:id="1411" w:name="_Toc34147913"/>
      <w:bookmarkStart w:id="1412" w:name="_Toc36463297"/>
      <w:bookmarkStart w:id="1413" w:name="_Toc43215137"/>
      <w:bookmarkStart w:id="1414" w:name="_Toc45032385"/>
      <w:bookmarkStart w:id="1415" w:name="_Toc49849874"/>
      <w:bookmarkStart w:id="1416" w:name="_Toc51873388"/>
      <w:bookmarkStart w:id="1417" w:name="_Toc56517516"/>
      <w:bookmarkStart w:id="1418" w:name="_Toc58594417"/>
      <w:bookmarkStart w:id="1419" w:name="_Toc67685927"/>
      <w:bookmarkStart w:id="1420" w:name="_Toc74993748"/>
      <w:bookmarkStart w:id="1421" w:name="_Toc82716336"/>
      <w:bookmarkStart w:id="1422" w:name="_Toc88818623"/>
      <w:bookmarkStart w:id="1423" w:name="_Toc90650545"/>
      <w:bookmarkStart w:id="1424" w:name="_Toc98506216"/>
      <w:bookmarkStart w:id="1425" w:name="_Toc106639501"/>
      <w:bookmarkStart w:id="1426" w:name="_Toc114779011"/>
      <w:bookmarkStart w:id="1427" w:name="_Toc122096288"/>
      <w:bookmarkStart w:id="1428" w:name="_Toc138411573"/>
      <w:bookmarkStart w:id="1429" w:name="_Toc145955764"/>
      <w:bookmarkStart w:id="1430" w:name="_Toc161905048"/>
      <w:r>
        <w:t>6.1.5.1.2</w:t>
      </w:r>
      <w:r>
        <w:tab/>
        <w:t>Notification Definition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4CAFEF4" w14:textId="77777777" w:rsidR="00EB7848" w:rsidRPr="003B2883" w:rsidRDefault="00EB7848" w:rsidP="00EB7848">
      <w:r w:rsidRPr="003B2883">
        <w:t>Callback URI: {</w:t>
      </w:r>
      <w:r>
        <w:rPr>
          <w:lang w:eastAsia="zh-CN"/>
        </w:rPr>
        <w:t>hgmlcCallBackURI</w:t>
      </w:r>
      <w:r w:rsidRPr="003B2883">
        <w:t>}</w:t>
      </w:r>
    </w:p>
    <w:p w14:paraId="0AA3B07C" w14:textId="19B0D8D2" w:rsidR="00EB7848" w:rsidRPr="003B2883" w:rsidRDefault="00EB7848" w:rsidP="00EB7848">
      <w:pPr>
        <w:rPr>
          <w:lang w:eastAsia="zh-CN"/>
        </w:rPr>
      </w:pPr>
      <w:r w:rsidRPr="003B2883">
        <w:t xml:space="preserve">See </w:t>
      </w:r>
      <w:r w:rsidR="00CD4942">
        <w:t>clause </w:t>
      </w:r>
      <w:r w:rsidR="00CD4942" w:rsidRPr="00CC5CA5">
        <w:t>5</w:t>
      </w:r>
      <w:r w:rsidRPr="00CC5CA5">
        <w:t>.2.2.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431" w:name="_Toc20150377"/>
      <w:bookmarkStart w:id="1432" w:name="_Toc25168624"/>
      <w:bookmarkStart w:id="1433" w:name="_Toc27593043"/>
      <w:bookmarkStart w:id="1434" w:name="_Toc34147914"/>
      <w:bookmarkStart w:id="1435" w:name="_Toc36463298"/>
      <w:bookmarkStart w:id="1436" w:name="_Toc43215138"/>
      <w:bookmarkStart w:id="1437" w:name="_Toc45032386"/>
      <w:bookmarkStart w:id="1438" w:name="_Toc49849875"/>
      <w:bookmarkStart w:id="1439" w:name="_Toc51873389"/>
      <w:bookmarkStart w:id="1440" w:name="_Toc56517517"/>
      <w:bookmarkStart w:id="1441" w:name="_Toc58594418"/>
      <w:bookmarkStart w:id="1442" w:name="_Toc67685928"/>
      <w:bookmarkStart w:id="1443" w:name="_Toc74993749"/>
      <w:bookmarkStart w:id="1444" w:name="_Toc82716337"/>
      <w:bookmarkStart w:id="1445" w:name="_Toc88818624"/>
      <w:bookmarkStart w:id="1446" w:name="_Toc90650546"/>
      <w:bookmarkStart w:id="1447" w:name="_Toc98506217"/>
      <w:bookmarkStart w:id="1448" w:name="_Toc106639502"/>
      <w:bookmarkStart w:id="1449" w:name="_Toc114779012"/>
      <w:bookmarkStart w:id="1450" w:name="_Toc122096289"/>
      <w:bookmarkStart w:id="1451" w:name="_Toc138411574"/>
      <w:bookmarkStart w:id="1452" w:name="_Toc145955765"/>
      <w:bookmarkStart w:id="1453" w:name="_Toc161905049"/>
      <w:r w:rsidRPr="003B2883">
        <w:t>6.</w:t>
      </w:r>
      <w:r>
        <w:t>1</w:t>
      </w:r>
      <w:r w:rsidRPr="003B2883">
        <w:t>.5.</w:t>
      </w:r>
      <w:r>
        <w:t>1</w:t>
      </w:r>
      <w:r w:rsidRPr="003B2883">
        <w:t>.3</w:t>
      </w:r>
      <w:r w:rsidRPr="003B2883">
        <w:tab/>
        <w:t>Notification Standard Methods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1C69EC73" w14:textId="77777777" w:rsidR="00EB7848" w:rsidRDefault="00EB7848" w:rsidP="001760B3">
      <w:pPr>
        <w:pStyle w:val="H6"/>
      </w:pPr>
      <w:bookmarkStart w:id="1454" w:name="_Toc20150378"/>
      <w:bookmarkStart w:id="1455" w:name="_Toc25168625"/>
      <w:bookmarkStart w:id="1456" w:name="_Toc27593044"/>
      <w:bookmarkStart w:id="1457" w:name="_Toc34147915"/>
      <w:bookmarkStart w:id="1458" w:name="_Toc36463299"/>
      <w:bookmarkStart w:id="1459" w:name="_Toc43215139"/>
      <w:bookmarkStart w:id="1460" w:name="_Toc45032387"/>
      <w:bookmarkStart w:id="1461" w:name="_Toc49849876"/>
      <w:bookmarkStart w:id="1462" w:name="_Toc51873390"/>
      <w:bookmarkStart w:id="1463" w:name="_Toc56517518"/>
      <w:bookmarkStart w:id="1464" w:name="_Toc58594419"/>
      <w:bookmarkStart w:id="1465" w:name="_Toc67685929"/>
      <w:bookmarkStart w:id="1466" w:name="_Toc74993750"/>
      <w:bookmarkStart w:id="1467" w:name="_Toc82716338"/>
      <w:bookmarkStart w:id="1468" w:name="_Toc88818625"/>
      <w:bookmarkStart w:id="1469" w:name="_Toc90650547"/>
      <w:r w:rsidRPr="003B2883">
        <w:t>6.</w:t>
      </w:r>
      <w:r>
        <w:t>1</w:t>
      </w:r>
      <w:r w:rsidRPr="003B2883">
        <w:t>.5.</w:t>
      </w:r>
      <w:r>
        <w:t>1</w:t>
      </w:r>
      <w:r w:rsidRPr="003B2883">
        <w:t>.3.1</w:t>
      </w:r>
      <w:r w:rsidRPr="003B2883">
        <w:tab/>
      </w:r>
      <w:r w:rsidRPr="003B2883">
        <w:rPr>
          <w:rFonts w:hint="eastAsia"/>
          <w:lang w:eastAsia="zh-CN"/>
        </w:rPr>
        <w:t>POST</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470"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470"/>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47CBD86E"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471" w:name="_Toc20150379"/>
      <w:bookmarkStart w:id="1472" w:name="_Toc25168626"/>
      <w:bookmarkStart w:id="1473" w:name="_Toc27593045"/>
      <w:bookmarkStart w:id="1474" w:name="_Toc34147916"/>
      <w:bookmarkStart w:id="1475" w:name="_Toc36463300"/>
      <w:bookmarkStart w:id="1476" w:name="_Toc43215140"/>
      <w:bookmarkStart w:id="1477" w:name="_Toc45032388"/>
      <w:bookmarkStart w:id="1478" w:name="_Toc49849877"/>
      <w:bookmarkStart w:id="1479" w:name="_Toc51873391"/>
      <w:bookmarkStart w:id="1480" w:name="_Toc56517519"/>
      <w:bookmarkStart w:id="1481" w:name="_Toc58594420"/>
      <w:bookmarkStart w:id="1482" w:name="_Toc67685930"/>
      <w:bookmarkStart w:id="1483" w:name="_Toc74993751"/>
      <w:bookmarkStart w:id="1484" w:name="_Toc82716339"/>
      <w:bookmarkStart w:id="1485" w:name="_Toc88818626"/>
      <w:bookmarkStart w:id="1486" w:name="_Toc90650548"/>
      <w:bookmarkStart w:id="1487" w:name="_Toc98506218"/>
      <w:bookmarkStart w:id="1488" w:name="_Toc106639503"/>
      <w:bookmarkStart w:id="1489" w:name="_Toc114779013"/>
      <w:bookmarkStart w:id="1490" w:name="_Toc122096290"/>
      <w:bookmarkStart w:id="1491" w:name="_Toc138411575"/>
      <w:bookmarkStart w:id="1492" w:name="_Toc145955766"/>
      <w:bookmarkStart w:id="1493" w:name="_Toc161905050"/>
      <w:r>
        <w:t>6.1.6</w:t>
      </w:r>
      <w:r>
        <w:tab/>
        <w:t>Data Model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641393E0" w14:textId="77777777" w:rsidR="00EB7848" w:rsidRDefault="00EB7848" w:rsidP="00B32564">
      <w:pPr>
        <w:pStyle w:val="Heading4"/>
      </w:pPr>
      <w:bookmarkStart w:id="1494" w:name="_Toc20150380"/>
      <w:bookmarkStart w:id="1495" w:name="_Toc25168627"/>
      <w:bookmarkStart w:id="1496" w:name="_Toc27593046"/>
      <w:bookmarkStart w:id="1497" w:name="_Toc34147917"/>
      <w:bookmarkStart w:id="1498" w:name="_Toc36463301"/>
      <w:bookmarkStart w:id="1499" w:name="_Toc43215141"/>
      <w:bookmarkStart w:id="1500" w:name="_Toc45032389"/>
      <w:bookmarkStart w:id="1501" w:name="_Toc49849878"/>
      <w:bookmarkStart w:id="1502" w:name="_Toc51873392"/>
      <w:bookmarkStart w:id="1503" w:name="_Toc56517520"/>
      <w:bookmarkStart w:id="1504" w:name="_Toc58594421"/>
      <w:bookmarkStart w:id="1505" w:name="_Toc67685931"/>
      <w:bookmarkStart w:id="1506" w:name="_Toc74993752"/>
      <w:bookmarkStart w:id="1507" w:name="_Toc82716340"/>
      <w:bookmarkStart w:id="1508" w:name="_Toc88818627"/>
      <w:bookmarkStart w:id="1509" w:name="_Toc90650549"/>
      <w:bookmarkStart w:id="1510" w:name="_Toc98506219"/>
      <w:bookmarkStart w:id="1511" w:name="_Toc106639504"/>
      <w:bookmarkStart w:id="1512" w:name="_Toc114779014"/>
      <w:bookmarkStart w:id="1513" w:name="_Toc122096291"/>
      <w:bookmarkStart w:id="1514" w:name="_Toc138411576"/>
      <w:bookmarkStart w:id="1515" w:name="_Toc145955767"/>
      <w:bookmarkStart w:id="1516" w:name="_Toc161905051"/>
      <w:r>
        <w:t>6.1.6.1</w:t>
      </w:r>
      <w:r>
        <w:tab/>
        <w:t>General</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AF6D05" w14:paraId="179B27C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0E866E" w14:textId="4B3380DB" w:rsidR="00AF6D05" w:rsidRPr="002F5B42" w:rsidRDefault="00AF6D05" w:rsidP="00AF6D05">
            <w:pPr>
              <w:pStyle w:val="TAL"/>
              <w:rPr>
                <w:noProof/>
                <w:lang w:eastAsia="zh-CN"/>
              </w:rPr>
            </w:pPr>
            <w:r>
              <w:rPr>
                <w:noProof/>
                <w:lang w:eastAsia="zh-CN"/>
              </w:rPr>
              <w:t>HighAccuracyGnssMetrics</w:t>
            </w:r>
          </w:p>
        </w:tc>
        <w:tc>
          <w:tcPr>
            <w:tcW w:w="1355" w:type="dxa"/>
            <w:tcBorders>
              <w:top w:val="single" w:sz="4" w:space="0" w:color="auto"/>
              <w:left w:val="single" w:sz="4" w:space="0" w:color="auto"/>
              <w:bottom w:val="single" w:sz="4" w:space="0" w:color="auto"/>
              <w:right w:val="single" w:sz="4" w:space="0" w:color="auto"/>
            </w:tcBorders>
          </w:tcPr>
          <w:p w14:paraId="5B47E454" w14:textId="7C31F2C5" w:rsidR="00AF6D05" w:rsidRDefault="00AF6D05" w:rsidP="00AF6D05">
            <w:pPr>
              <w:pStyle w:val="TAL"/>
            </w:pPr>
            <w:r>
              <w:t>6.1.6.2.</w:t>
            </w:r>
            <w:r w:rsidR="004424C5">
              <w:t>44</w:t>
            </w:r>
          </w:p>
        </w:tc>
        <w:tc>
          <w:tcPr>
            <w:tcW w:w="4051" w:type="dxa"/>
            <w:tcBorders>
              <w:top w:val="single" w:sz="4" w:space="0" w:color="auto"/>
              <w:left w:val="single" w:sz="4" w:space="0" w:color="auto"/>
              <w:bottom w:val="single" w:sz="4" w:space="0" w:color="auto"/>
              <w:right w:val="single" w:sz="4" w:space="0" w:color="auto"/>
            </w:tcBorders>
          </w:tcPr>
          <w:p w14:paraId="700F5775" w14:textId="55495F9A" w:rsidR="00AF6D05" w:rsidRDefault="00AF6D05" w:rsidP="00AF6D05">
            <w:pPr>
              <w:pStyle w:val="TAL"/>
            </w:pPr>
            <w:r>
              <w:t>High Accuracy GNSS Metrics</w:t>
            </w:r>
          </w:p>
        </w:tc>
      </w:tr>
      <w:tr w:rsidR="00AF6D05"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F6D05" w:rsidRDefault="00AF6D05" w:rsidP="00AF6D05">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F6D05" w:rsidRDefault="00AF6D05" w:rsidP="00AF6D05">
            <w:pPr>
              <w:pStyle w:val="TAL"/>
              <w:rPr>
                <w:rFonts w:cs="Arial"/>
                <w:szCs w:val="18"/>
              </w:rPr>
            </w:pPr>
            <w:r w:rsidRPr="00057491">
              <w:t>Indicates value of altitude</w:t>
            </w:r>
          </w:p>
        </w:tc>
      </w:tr>
      <w:tr w:rsidR="00AF6D05"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F6D05" w:rsidRDefault="00AF6D05" w:rsidP="00AF6D05">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F6D05" w:rsidRDefault="00AF6D05" w:rsidP="00AF6D05">
            <w:pPr>
              <w:pStyle w:val="TAL"/>
              <w:rPr>
                <w:rFonts w:cs="Arial"/>
                <w:szCs w:val="18"/>
              </w:rPr>
            </w:pPr>
            <w:r w:rsidRPr="00057491">
              <w:t>Indicates value of angle</w:t>
            </w:r>
          </w:p>
        </w:tc>
      </w:tr>
      <w:tr w:rsidR="00AF6D05"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F6D05" w:rsidRDefault="00AF6D05" w:rsidP="00AF6D05">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F6D05" w:rsidRDefault="00AF6D05" w:rsidP="00AF6D05">
            <w:pPr>
              <w:pStyle w:val="TAL"/>
              <w:rPr>
                <w:rFonts w:cs="Arial"/>
                <w:szCs w:val="18"/>
              </w:rPr>
            </w:pPr>
            <w:r w:rsidRPr="00057491">
              <w:t>Indicates value of uncertainty</w:t>
            </w:r>
          </w:p>
        </w:tc>
      </w:tr>
      <w:tr w:rsidR="00AF6D05"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F6D05" w:rsidRDefault="00AF6D05" w:rsidP="00AF6D05">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F6D05" w:rsidRDefault="00AF6D05" w:rsidP="00AF6D05">
            <w:pPr>
              <w:pStyle w:val="TAL"/>
              <w:rPr>
                <w:rFonts w:cs="Arial"/>
                <w:szCs w:val="18"/>
              </w:rPr>
            </w:pPr>
            <w:r w:rsidRPr="00057491">
              <w:t>Indicates value of orientation angle</w:t>
            </w:r>
          </w:p>
        </w:tc>
      </w:tr>
      <w:tr w:rsidR="00AF6D05"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F6D05" w:rsidRDefault="00AF6D05" w:rsidP="00AF6D05">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F6D05" w:rsidRDefault="00AF6D05" w:rsidP="00AF6D05">
            <w:pPr>
              <w:pStyle w:val="TAL"/>
              <w:rPr>
                <w:rFonts w:cs="Arial"/>
                <w:szCs w:val="18"/>
              </w:rPr>
            </w:pPr>
            <w:r w:rsidRPr="00057491">
              <w:t>Indicates value of confidence</w:t>
            </w:r>
          </w:p>
        </w:tc>
      </w:tr>
      <w:tr w:rsidR="00AF6D05"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F6D05" w:rsidRDefault="00AF6D05" w:rsidP="00AF6D05">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F6D05" w:rsidRDefault="00AF6D05" w:rsidP="00AF6D05">
            <w:pPr>
              <w:pStyle w:val="TAL"/>
              <w:rPr>
                <w:rFonts w:cs="Arial"/>
                <w:szCs w:val="18"/>
              </w:rPr>
            </w:pPr>
            <w:r w:rsidRPr="00057491">
              <w:t>Indicates value of accuracy</w:t>
            </w:r>
          </w:p>
        </w:tc>
      </w:tr>
      <w:tr w:rsidR="00AF6D05"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F6D05" w:rsidRDefault="00AF6D05" w:rsidP="00AF6D05">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F6D05" w:rsidRDefault="00AF6D05" w:rsidP="00AF6D05">
            <w:pPr>
              <w:pStyle w:val="TAL"/>
              <w:rPr>
                <w:rFonts w:cs="Arial"/>
                <w:szCs w:val="18"/>
              </w:rPr>
            </w:pPr>
            <w:r w:rsidRPr="00057491">
              <w:t>Indicates value of the inner radius</w:t>
            </w:r>
          </w:p>
        </w:tc>
      </w:tr>
      <w:tr w:rsidR="00AF6D05"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F6D05" w:rsidRDefault="00AF6D05" w:rsidP="00AF6D05">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F6D05" w:rsidRDefault="00AF6D05" w:rsidP="00AF6D05">
            <w:pPr>
              <w:pStyle w:val="TAL"/>
              <w:rPr>
                <w:rFonts w:cs="Arial"/>
                <w:szCs w:val="18"/>
              </w:rPr>
            </w:pPr>
            <w:r w:rsidRPr="00057491">
              <w:t>LCS Correlation ID</w:t>
            </w:r>
          </w:p>
        </w:tc>
      </w:tr>
      <w:tr w:rsidR="00AF6D05"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F6D05" w:rsidRDefault="00AF6D05" w:rsidP="00AF6D05">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F6D05" w:rsidRDefault="00AF6D05" w:rsidP="00AF6D05">
            <w:pPr>
              <w:pStyle w:val="TAL"/>
              <w:rPr>
                <w:rFonts w:cs="Arial"/>
                <w:szCs w:val="18"/>
              </w:rPr>
            </w:pPr>
            <w:r w:rsidRPr="00057491">
              <w:t>Indicates value of the age of the location estimate</w:t>
            </w:r>
          </w:p>
        </w:tc>
      </w:tr>
      <w:tr w:rsidR="00AF6D05"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F6D05" w:rsidRDefault="00AF6D05" w:rsidP="00AF6D05">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F6D05" w:rsidRDefault="00AF6D05" w:rsidP="00AF6D05">
            <w:pPr>
              <w:pStyle w:val="TAL"/>
              <w:rPr>
                <w:rFonts w:cs="Arial"/>
                <w:szCs w:val="18"/>
              </w:rPr>
            </w:pPr>
            <w:r w:rsidRPr="00057491">
              <w:t>Indicates value of horizontal speed</w:t>
            </w:r>
          </w:p>
        </w:tc>
      </w:tr>
      <w:tr w:rsidR="00AF6D05"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F6D05" w:rsidRDefault="00AF6D05" w:rsidP="00AF6D05">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F6D05" w:rsidRDefault="00AF6D05" w:rsidP="00AF6D05">
            <w:pPr>
              <w:pStyle w:val="TAL"/>
              <w:rPr>
                <w:rFonts w:cs="Arial"/>
                <w:szCs w:val="18"/>
              </w:rPr>
            </w:pPr>
            <w:r w:rsidRPr="00057491">
              <w:t>Indicates value of vertical speed</w:t>
            </w:r>
          </w:p>
        </w:tc>
      </w:tr>
      <w:tr w:rsidR="00AF6D05"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F6D05" w:rsidRDefault="00AF6D05" w:rsidP="00AF6D05">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F6D05" w:rsidRDefault="00AF6D05" w:rsidP="00AF6D05">
            <w:pPr>
              <w:pStyle w:val="TAL"/>
              <w:rPr>
                <w:rFonts w:cs="Arial"/>
                <w:szCs w:val="18"/>
              </w:rPr>
            </w:pPr>
            <w:r w:rsidRPr="00057491">
              <w:t>Indicates value of speed uncertainty</w:t>
            </w:r>
          </w:p>
        </w:tc>
      </w:tr>
      <w:tr w:rsidR="00AF6D05"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F6D05" w:rsidRDefault="00AF6D05" w:rsidP="00AF6D05">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F6D05" w:rsidRDefault="00AF6D05" w:rsidP="00AF6D05">
            <w:pPr>
              <w:pStyle w:val="TAL"/>
              <w:rPr>
                <w:rFonts w:cs="Arial"/>
                <w:szCs w:val="18"/>
              </w:rPr>
            </w:pPr>
            <w:r w:rsidRPr="00057491">
              <w:t>Specifies the measured uncompensated atmospheric pressure</w:t>
            </w:r>
          </w:p>
        </w:tc>
      </w:tr>
      <w:tr w:rsidR="00AF6D05"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F6D05" w:rsidRPr="00502DC0" w:rsidRDefault="00AF6D05" w:rsidP="00AF6D05">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F6D05" w:rsidRDefault="00AF6D05" w:rsidP="00AF6D05">
            <w:pPr>
              <w:pStyle w:val="TAL"/>
              <w:rPr>
                <w:rFonts w:cs="Arial"/>
                <w:szCs w:val="18"/>
              </w:rPr>
            </w:pPr>
            <w:r w:rsidRPr="00057491">
              <w:t>LCS service type</w:t>
            </w:r>
          </w:p>
        </w:tc>
      </w:tr>
      <w:tr w:rsidR="00AF6D05"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F6D05" w:rsidRDefault="00AF6D05" w:rsidP="00AF6D05">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F6D05" w:rsidRDefault="00AF6D05" w:rsidP="00AF6D05">
            <w:pPr>
              <w:pStyle w:val="TAL"/>
              <w:rPr>
                <w:rFonts w:cs="Arial"/>
                <w:szCs w:val="18"/>
              </w:rPr>
            </w:pPr>
            <w:r w:rsidRPr="00057491">
              <w:t>LDR Reference</w:t>
            </w:r>
          </w:p>
        </w:tc>
      </w:tr>
      <w:tr w:rsidR="00AF6D05"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F6D05" w:rsidRDefault="00AF6D05" w:rsidP="00AF6D05">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F6D05" w:rsidRDefault="00AF6D05" w:rsidP="00AF6D05">
            <w:pPr>
              <w:pStyle w:val="TAL"/>
              <w:rPr>
                <w:rFonts w:cs="Arial"/>
                <w:szCs w:val="18"/>
              </w:rPr>
            </w:pPr>
            <w:r w:rsidRPr="00057491">
              <w:t>Number of required periodic event reports</w:t>
            </w:r>
          </w:p>
        </w:tc>
      </w:tr>
      <w:tr w:rsidR="00AF6D05"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F6D05" w:rsidRDefault="00AF6D05" w:rsidP="00AF6D05">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F6D05" w:rsidRDefault="00AF6D05" w:rsidP="00AF6D05">
            <w:pPr>
              <w:pStyle w:val="TAL"/>
              <w:rPr>
                <w:rFonts w:cs="Arial"/>
                <w:szCs w:val="18"/>
              </w:rPr>
            </w:pPr>
            <w:r w:rsidRPr="00057491">
              <w:t xml:space="preserve">Event reporting periodic interval </w:t>
            </w:r>
          </w:p>
        </w:tc>
      </w:tr>
      <w:tr w:rsidR="00AF6D05"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F6D05" w:rsidRDefault="00AF6D05" w:rsidP="00AF6D05">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F6D05" w:rsidRDefault="00AF6D05" w:rsidP="00AF6D05">
            <w:pPr>
              <w:pStyle w:val="TAL"/>
              <w:rPr>
                <w:rFonts w:cs="Arial"/>
                <w:szCs w:val="18"/>
              </w:rPr>
            </w:pPr>
            <w:r w:rsidRPr="00057491">
              <w:t>Minimum interval between event reports</w:t>
            </w:r>
          </w:p>
        </w:tc>
      </w:tr>
      <w:tr w:rsidR="00AF6D05"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F6D05" w:rsidRDefault="00AF6D05" w:rsidP="00AF6D05">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F6D05" w:rsidRDefault="00AF6D05" w:rsidP="00AF6D05">
            <w:pPr>
              <w:pStyle w:val="TAL"/>
              <w:rPr>
                <w:rFonts w:cs="Arial"/>
                <w:szCs w:val="18"/>
              </w:rPr>
            </w:pPr>
            <w:r w:rsidRPr="00057491">
              <w:t>Maximum interval between event reports</w:t>
            </w:r>
          </w:p>
        </w:tc>
      </w:tr>
      <w:tr w:rsidR="00AF6D05"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F6D05" w:rsidRDefault="00AF6D05" w:rsidP="00AF6D05">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F6D05" w:rsidRDefault="00AF6D05" w:rsidP="00AF6D05">
            <w:pPr>
              <w:pStyle w:val="TAL"/>
              <w:rPr>
                <w:rFonts w:cs="Arial"/>
                <w:szCs w:val="18"/>
              </w:rPr>
            </w:pPr>
            <w:r w:rsidRPr="00057491">
              <w:t>Maximum time interval between consecutive evaluations by a UE of a trigger event</w:t>
            </w:r>
          </w:p>
        </w:tc>
      </w:tr>
      <w:tr w:rsidR="00AF6D05"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F6D05" w:rsidRDefault="00AF6D05" w:rsidP="00AF6D05">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F6D05" w:rsidRDefault="00AF6D05" w:rsidP="00AF6D05">
            <w:pPr>
              <w:pStyle w:val="TAL"/>
              <w:rPr>
                <w:rFonts w:cs="Arial"/>
                <w:szCs w:val="18"/>
              </w:rPr>
            </w:pPr>
            <w:r w:rsidRPr="00057491">
              <w:t>Maximum duration of event reporting</w:t>
            </w:r>
          </w:p>
        </w:tc>
      </w:tr>
      <w:tr w:rsidR="00AF6D05"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F6D05" w:rsidRDefault="00AF6D05" w:rsidP="00AF6D05">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F6D05" w:rsidRDefault="00AF6D05" w:rsidP="00AF6D05">
            <w:pPr>
              <w:pStyle w:val="TAL"/>
              <w:rPr>
                <w:rFonts w:cs="Arial"/>
                <w:szCs w:val="18"/>
              </w:rPr>
            </w:pPr>
            <w:r w:rsidRPr="00057491">
              <w:t>Minimum straight line distance moved by a UE to trigger a motion event report</w:t>
            </w:r>
          </w:p>
        </w:tc>
      </w:tr>
      <w:tr w:rsidR="00AF6D05"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F6D05" w:rsidRDefault="00AF6D05" w:rsidP="00AF6D05">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F6D05" w:rsidRDefault="00AF6D05" w:rsidP="00AF6D05">
            <w:pPr>
              <w:pStyle w:val="TAL"/>
              <w:rPr>
                <w:rFonts w:cs="Arial"/>
                <w:szCs w:val="18"/>
              </w:rPr>
            </w:pPr>
            <w:r w:rsidRPr="00057491">
              <w:t>LMF identification</w:t>
            </w:r>
          </w:p>
        </w:tc>
      </w:tr>
      <w:tr w:rsidR="00AF6D05"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F6D05" w:rsidRDefault="00AF6D05" w:rsidP="00AF6D05">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F6D05" w:rsidRDefault="00AF6D05" w:rsidP="00AF6D05">
            <w:pPr>
              <w:pStyle w:val="TAL"/>
              <w:rPr>
                <w:rFonts w:cs="Arial"/>
                <w:szCs w:val="18"/>
              </w:rPr>
            </w:pPr>
            <w:r w:rsidRPr="00057491">
              <w:t>Number of event reports received from the target UE</w:t>
            </w:r>
          </w:p>
        </w:tc>
      </w:tr>
      <w:tr w:rsidR="00AF6D05"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F6D05" w:rsidRDefault="00AF6D05" w:rsidP="00AF6D05">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F6D05" w:rsidRDefault="00AF6D05" w:rsidP="00AF6D05">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F6D05" w:rsidRDefault="00AF6D05" w:rsidP="00AF6D05">
            <w:pPr>
              <w:pStyle w:val="TAL"/>
              <w:rPr>
                <w:rFonts w:cs="Arial"/>
                <w:szCs w:val="18"/>
              </w:rPr>
            </w:pPr>
            <w:r w:rsidRPr="00057491">
              <w:t>Duration of event reporting</w:t>
            </w:r>
          </w:p>
        </w:tc>
      </w:tr>
      <w:tr w:rsidR="00AF6D05"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AF6D05" w:rsidRDefault="00AF6D05" w:rsidP="00AF6D05">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AF6D05" w:rsidRDefault="00AF6D05" w:rsidP="00AF6D05">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AF6D05" w:rsidRPr="00057491" w:rsidRDefault="00AF6D05" w:rsidP="00AF6D05">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F6D05"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F6D05" w:rsidRDefault="00AF6D05" w:rsidP="00AF6D05">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F6D05" w:rsidRDefault="00AF6D05" w:rsidP="00AF6D05">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F6D05" w:rsidRDefault="00AF6D05" w:rsidP="00AF6D05">
            <w:pPr>
              <w:pStyle w:val="TAL"/>
              <w:rPr>
                <w:rFonts w:cs="Arial"/>
                <w:szCs w:val="18"/>
              </w:rPr>
            </w:pPr>
            <w:r w:rsidRPr="00057491">
              <w:t>Indicates types of External Clients</w:t>
            </w:r>
          </w:p>
        </w:tc>
      </w:tr>
      <w:tr w:rsidR="00AF6D05"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F6D05" w:rsidRDefault="00AF6D05" w:rsidP="00AF6D05">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F6D05" w:rsidRDefault="00AF6D05" w:rsidP="00AF6D05">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F6D05" w:rsidRDefault="00AF6D05" w:rsidP="00AF6D05">
            <w:pPr>
              <w:pStyle w:val="TAL"/>
              <w:rPr>
                <w:rFonts w:cs="Arial"/>
                <w:szCs w:val="18"/>
              </w:rPr>
            </w:pPr>
            <w:r w:rsidRPr="00057491">
              <w:t>Indicates supported GAD shapes</w:t>
            </w:r>
          </w:p>
        </w:tc>
      </w:tr>
      <w:tr w:rsidR="00AF6D05"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F6D05" w:rsidRDefault="00AF6D05" w:rsidP="00AF6D05">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F6D05" w:rsidRDefault="00AF6D05" w:rsidP="00AF6D05">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F6D05" w:rsidRDefault="00AF6D05" w:rsidP="00AF6D05">
            <w:pPr>
              <w:pStyle w:val="TAL"/>
              <w:rPr>
                <w:rFonts w:cs="Arial"/>
                <w:szCs w:val="18"/>
              </w:rPr>
            </w:pPr>
            <w:r w:rsidRPr="00057491">
              <w:t>Indicates acceptable delay of location request</w:t>
            </w:r>
          </w:p>
        </w:tc>
      </w:tr>
      <w:tr w:rsidR="00AF6D05"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F6D05" w:rsidRDefault="00AF6D05" w:rsidP="00AF6D05">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F6D05" w:rsidRDefault="00AF6D05" w:rsidP="00AF6D05">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F6D05" w:rsidRDefault="00AF6D05" w:rsidP="00AF6D05">
            <w:pPr>
              <w:pStyle w:val="TAL"/>
              <w:rPr>
                <w:rFonts w:cs="Arial"/>
                <w:szCs w:val="18"/>
              </w:rPr>
            </w:pPr>
            <w:r w:rsidRPr="00057491">
              <w:t>Indicates supported positioning methods</w:t>
            </w:r>
          </w:p>
        </w:tc>
      </w:tr>
      <w:tr w:rsidR="00AF6D05"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F6D05" w:rsidRDefault="00AF6D05" w:rsidP="00AF6D05">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F6D05" w:rsidRDefault="00AF6D05" w:rsidP="00AF6D05">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F6D05" w:rsidRDefault="00AF6D05" w:rsidP="00AF6D05">
            <w:pPr>
              <w:pStyle w:val="TAL"/>
              <w:rPr>
                <w:rFonts w:cs="Arial"/>
                <w:szCs w:val="18"/>
              </w:rPr>
            </w:pPr>
            <w:r w:rsidRPr="00057491">
              <w:t>Indicates supported modes used for positioning method</w:t>
            </w:r>
          </w:p>
        </w:tc>
      </w:tr>
      <w:tr w:rsidR="00AF6D05"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F6D05" w:rsidRDefault="00AF6D05" w:rsidP="00AF6D05">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F6D05" w:rsidRDefault="00AF6D05" w:rsidP="00AF6D05">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F6D05" w:rsidRDefault="00AF6D05" w:rsidP="00AF6D05">
            <w:pPr>
              <w:pStyle w:val="TAL"/>
              <w:rPr>
                <w:rFonts w:cs="Arial"/>
                <w:szCs w:val="18"/>
              </w:rPr>
            </w:pPr>
            <w:r w:rsidRPr="00057491">
              <w:t>Global Navigation Satellite System (GNSS) ID</w:t>
            </w:r>
          </w:p>
        </w:tc>
      </w:tr>
      <w:tr w:rsidR="00AF6D05"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F6D05" w:rsidRDefault="00AF6D05" w:rsidP="00AF6D05">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F6D05" w:rsidRDefault="00AF6D05" w:rsidP="00AF6D05">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F6D05" w:rsidRDefault="00AF6D05" w:rsidP="00AF6D05">
            <w:pPr>
              <w:pStyle w:val="TAL"/>
              <w:rPr>
                <w:rFonts w:cs="Arial"/>
                <w:szCs w:val="18"/>
              </w:rPr>
            </w:pPr>
            <w:r w:rsidRPr="00057491">
              <w:t>Indicates usage made of the location measurement</w:t>
            </w:r>
          </w:p>
        </w:tc>
      </w:tr>
      <w:tr w:rsidR="00AF6D05"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F6D05" w:rsidRDefault="00AF6D05" w:rsidP="00AF6D05">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F6D05" w:rsidRDefault="00AF6D05" w:rsidP="00AF6D05">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F6D05" w:rsidRDefault="00AF6D05" w:rsidP="00AF6D05">
            <w:pPr>
              <w:pStyle w:val="TAL"/>
              <w:rPr>
                <w:rFonts w:cs="Arial"/>
                <w:szCs w:val="18"/>
              </w:rPr>
            </w:pPr>
            <w:r w:rsidRPr="00057491">
              <w:t>Indicates priority of the LCS client</w:t>
            </w:r>
          </w:p>
        </w:tc>
      </w:tr>
      <w:tr w:rsidR="00AF6D05"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F6D05" w:rsidRDefault="00AF6D05" w:rsidP="00AF6D05">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F6D05" w:rsidRDefault="00AF6D05" w:rsidP="00AF6D05">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F6D05" w:rsidRDefault="00AF6D05" w:rsidP="00AF6D05">
            <w:pPr>
              <w:pStyle w:val="TAL"/>
              <w:rPr>
                <w:rFonts w:cs="Arial"/>
                <w:szCs w:val="18"/>
              </w:rPr>
            </w:pPr>
            <w:r w:rsidRPr="00057491">
              <w:t>Indicates velocity requirement</w:t>
            </w:r>
          </w:p>
        </w:tc>
      </w:tr>
      <w:tr w:rsidR="00AF6D05"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F6D05" w:rsidRDefault="00AF6D05" w:rsidP="00AF6D05">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F6D05" w:rsidRDefault="00AF6D05" w:rsidP="00AF6D05">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F6D05" w:rsidRDefault="00AF6D05" w:rsidP="00AF6D05">
            <w:pPr>
              <w:pStyle w:val="TAL"/>
              <w:rPr>
                <w:rFonts w:cs="Arial"/>
                <w:szCs w:val="18"/>
              </w:rPr>
            </w:pPr>
            <w:r w:rsidRPr="00057491">
              <w:t>Indicates fulfilment of requested accuracy</w:t>
            </w:r>
          </w:p>
        </w:tc>
      </w:tr>
      <w:tr w:rsidR="00AF6D05"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F6D05" w:rsidRDefault="00AF6D05" w:rsidP="00AF6D05">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F6D05" w:rsidRDefault="00AF6D05" w:rsidP="00AF6D05">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F6D05" w:rsidRDefault="00AF6D05" w:rsidP="00AF6D05">
            <w:pPr>
              <w:pStyle w:val="TAL"/>
              <w:rPr>
                <w:rFonts w:cs="Arial"/>
                <w:szCs w:val="18"/>
              </w:rPr>
            </w:pPr>
            <w:r w:rsidRPr="00057491">
              <w:t>Indicates direction of vertical speed</w:t>
            </w:r>
          </w:p>
        </w:tc>
      </w:tr>
      <w:tr w:rsidR="00AF6D05"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F6D05" w:rsidRDefault="00AF6D05" w:rsidP="00AF6D05">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F6D05" w:rsidRDefault="00AF6D05" w:rsidP="00AF6D05">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F6D05" w:rsidRDefault="00AF6D05" w:rsidP="00AF6D05">
            <w:pPr>
              <w:pStyle w:val="TAL"/>
              <w:rPr>
                <w:rFonts w:cs="Arial"/>
                <w:szCs w:val="18"/>
              </w:rPr>
            </w:pPr>
            <w:r w:rsidRPr="00057491">
              <w:t>Indicates LDR types</w:t>
            </w:r>
          </w:p>
        </w:tc>
      </w:tr>
      <w:tr w:rsidR="00AF6D05"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F6D05" w:rsidRDefault="00AF6D05" w:rsidP="00AF6D05">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F6D05" w:rsidRDefault="00AF6D05" w:rsidP="00AF6D05">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F6D05" w:rsidRDefault="00AF6D05" w:rsidP="00AF6D05">
            <w:pPr>
              <w:pStyle w:val="TAL"/>
              <w:rPr>
                <w:rFonts w:cs="Arial"/>
                <w:szCs w:val="18"/>
              </w:rPr>
            </w:pPr>
            <w:r w:rsidRPr="00057491">
              <w:t>Indicates type of event reporting area</w:t>
            </w:r>
          </w:p>
        </w:tc>
      </w:tr>
      <w:tr w:rsidR="00AF6D05"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F6D05" w:rsidRDefault="00AF6D05" w:rsidP="00AF6D05">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F6D05" w:rsidRDefault="00AF6D05" w:rsidP="00AF6D05">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F6D05" w:rsidRDefault="00AF6D05" w:rsidP="00AF6D05">
            <w:pPr>
              <w:pStyle w:val="TAL"/>
              <w:rPr>
                <w:rFonts w:cs="Arial"/>
                <w:szCs w:val="18"/>
              </w:rPr>
            </w:pPr>
            <w:r w:rsidRPr="00057491">
              <w:t>Specifies occurrence of event reporting</w:t>
            </w:r>
          </w:p>
        </w:tc>
      </w:tr>
      <w:tr w:rsidR="00AF6D05"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F6D05" w:rsidRDefault="00AF6D05" w:rsidP="00AF6D05">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F6D05" w:rsidRDefault="00AF6D05" w:rsidP="00AF6D05">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F6D05" w:rsidRDefault="00AF6D05" w:rsidP="00AF6D05">
            <w:pPr>
              <w:pStyle w:val="TAL"/>
              <w:rPr>
                <w:rFonts w:cs="Arial"/>
                <w:szCs w:val="18"/>
              </w:rPr>
            </w:pPr>
            <w:r w:rsidRPr="00057491">
              <w:t>Specifies access types of event reporting</w:t>
            </w:r>
          </w:p>
        </w:tc>
      </w:tr>
      <w:tr w:rsidR="00AF6D05"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F6D05" w:rsidRDefault="00AF6D05" w:rsidP="00AF6D05">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F6D05" w:rsidRDefault="00AF6D05" w:rsidP="00AF6D05">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F6D05" w:rsidRDefault="00AF6D05" w:rsidP="00AF6D05">
            <w:pPr>
              <w:pStyle w:val="TAL"/>
              <w:rPr>
                <w:rFonts w:cs="Arial"/>
                <w:szCs w:val="18"/>
              </w:rPr>
            </w:pPr>
            <w:r w:rsidRPr="00057491">
              <w:t>Specifies event classes</w:t>
            </w:r>
          </w:p>
        </w:tc>
      </w:tr>
      <w:tr w:rsidR="00AF6D05"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F6D05" w:rsidRDefault="00AF6D05" w:rsidP="00AF6D05">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F6D05" w:rsidRDefault="00AF6D05" w:rsidP="00AF6D05">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F6D05" w:rsidRDefault="00AF6D05" w:rsidP="00AF6D05">
            <w:pPr>
              <w:pStyle w:val="TAL"/>
              <w:rPr>
                <w:rFonts w:cs="Arial"/>
                <w:szCs w:val="18"/>
              </w:rPr>
            </w:pPr>
            <w:r w:rsidRPr="00057491">
              <w:t>Specifies type of event reporting</w:t>
            </w:r>
          </w:p>
        </w:tc>
      </w:tr>
      <w:tr w:rsidR="00AF6D05"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F6D05" w:rsidRDefault="00AF6D05" w:rsidP="00AF6D05">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F6D05" w:rsidRDefault="00AF6D05" w:rsidP="00AF6D05">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F6D05" w:rsidRDefault="00AF6D05" w:rsidP="00AF6D05">
            <w:pPr>
              <w:pStyle w:val="TAL"/>
              <w:rPr>
                <w:rFonts w:cs="Arial"/>
                <w:szCs w:val="18"/>
              </w:rPr>
            </w:pPr>
            <w:r w:rsidRPr="00057491">
              <w:t xml:space="preserve">Specifies causes of event reporting termination </w:t>
            </w:r>
          </w:p>
        </w:tc>
      </w:tr>
      <w:tr w:rsidR="00AF6D05"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F6D05" w:rsidRDefault="00AF6D05" w:rsidP="00AF6D05">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F6D05" w:rsidRDefault="00AF6D05" w:rsidP="00AF6D05">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F6D05" w:rsidRDefault="00AF6D05" w:rsidP="00AF6D05">
            <w:pPr>
              <w:pStyle w:val="TAL"/>
              <w:rPr>
                <w:rFonts w:cs="Arial"/>
                <w:szCs w:val="18"/>
              </w:rPr>
            </w:pPr>
            <w:r w:rsidRPr="00057491">
              <w:t>Specifies LCS QoS class</w:t>
            </w:r>
          </w:p>
        </w:tc>
      </w:tr>
      <w:tr w:rsidR="00AF6D05"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F6D05" w:rsidRDefault="00AF6D05" w:rsidP="00AF6D05">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F6D05" w:rsidRDefault="00AF6D05" w:rsidP="00AF6D05">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F6D05" w:rsidRDefault="00AF6D05" w:rsidP="00AF6D05">
            <w:pPr>
              <w:pStyle w:val="TAL"/>
              <w:rPr>
                <w:rFonts w:cs="Arial"/>
                <w:szCs w:val="18"/>
              </w:rPr>
            </w:pPr>
            <w:r w:rsidRPr="00057491">
              <w:t>Specifies location service types requested by UE</w:t>
            </w:r>
          </w:p>
        </w:tc>
      </w:tr>
      <w:tr w:rsidR="00D50FE6" w14:paraId="71381E0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0A6CBED" w14:textId="35A0AB67" w:rsidR="00D50FE6" w:rsidRPr="0031710B" w:rsidRDefault="00D50FE6" w:rsidP="00D50FE6">
            <w:pPr>
              <w:pStyle w:val="TAL"/>
              <w:rPr>
                <w:lang w:eastAsia="zh-CN"/>
              </w:rPr>
            </w:pPr>
            <w:r>
              <w:rPr>
                <w:lang w:eastAsia="zh-CN"/>
              </w:rPr>
              <w:t>FixType</w:t>
            </w:r>
          </w:p>
        </w:tc>
        <w:tc>
          <w:tcPr>
            <w:tcW w:w="1355" w:type="dxa"/>
            <w:tcBorders>
              <w:top w:val="single" w:sz="4" w:space="0" w:color="auto"/>
              <w:left w:val="single" w:sz="4" w:space="0" w:color="auto"/>
              <w:bottom w:val="single" w:sz="4" w:space="0" w:color="auto"/>
              <w:right w:val="single" w:sz="4" w:space="0" w:color="auto"/>
            </w:tcBorders>
          </w:tcPr>
          <w:p w14:paraId="79EA3C07" w14:textId="358FF769" w:rsidR="00D50FE6" w:rsidRDefault="00D50FE6" w:rsidP="00D50FE6">
            <w:pPr>
              <w:pStyle w:val="TAL"/>
            </w:pPr>
            <w:r>
              <w:t>6.1.6.3.23</w:t>
            </w:r>
          </w:p>
        </w:tc>
        <w:tc>
          <w:tcPr>
            <w:tcW w:w="4051" w:type="dxa"/>
            <w:tcBorders>
              <w:top w:val="single" w:sz="4" w:space="0" w:color="auto"/>
              <w:left w:val="single" w:sz="4" w:space="0" w:color="auto"/>
              <w:bottom w:val="single" w:sz="4" w:space="0" w:color="auto"/>
              <w:right w:val="single" w:sz="4" w:space="0" w:color="auto"/>
            </w:tcBorders>
          </w:tcPr>
          <w:p w14:paraId="2A0DDF31" w14:textId="71C7299E" w:rsidR="00D50FE6" w:rsidRPr="00057491" w:rsidRDefault="00D50FE6" w:rsidP="00D50FE6">
            <w:pPr>
              <w:pStyle w:val="TAL"/>
            </w:pPr>
            <w:r>
              <w:t>Fix Type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255A51" w14:paraId="32689B1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28F46880" w14:textId="10BE66BE" w:rsidR="00255A51" w:rsidRDefault="00255A51" w:rsidP="00255A51">
            <w:pPr>
              <w:pStyle w:val="TAL"/>
            </w:pPr>
            <w:r>
              <w:t>I</w:t>
            </w:r>
            <w:r w:rsidRPr="00975D2C">
              <w:t>ntegrity</w:t>
            </w:r>
            <w:r>
              <w:t>Requirements</w:t>
            </w:r>
          </w:p>
        </w:tc>
        <w:tc>
          <w:tcPr>
            <w:tcW w:w="1848" w:type="dxa"/>
            <w:tcBorders>
              <w:top w:val="single" w:sz="4" w:space="0" w:color="auto"/>
              <w:left w:val="single" w:sz="4" w:space="0" w:color="auto"/>
              <w:bottom w:val="single" w:sz="4" w:space="0" w:color="auto"/>
              <w:right w:val="single" w:sz="4" w:space="0" w:color="auto"/>
            </w:tcBorders>
          </w:tcPr>
          <w:p w14:paraId="4359BDE8" w14:textId="618CF7BF" w:rsidR="00255A51" w:rsidRDefault="00255A51" w:rsidP="00255A51">
            <w:pPr>
              <w:pStyle w:val="TAL"/>
            </w:pPr>
            <w:r>
              <w:t>3GPP TS 29.515 [27]</w:t>
            </w:r>
          </w:p>
        </w:tc>
        <w:tc>
          <w:tcPr>
            <w:tcW w:w="5310" w:type="dxa"/>
            <w:tcBorders>
              <w:top w:val="single" w:sz="4" w:space="0" w:color="auto"/>
              <w:left w:val="single" w:sz="4" w:space="0" w:color="auto"/>
              <w:bottom w:val="single" w:sz="4" w:space="0" w:color="auto"/>
              <w:right w:val="single" w:sz="4" w:space="0" w:color="auto"/>
            </w:tcBorders>
          </w:tcPr>
          <w:p w14:paraId="64D74B17" w14:textId="69D8AA99" w:rsidR="00255A51" w:rsidRDefault="00255A51" w:rsidP="00255A51">
            <w:pPr>
              <w:pStyle w:val="TAL"/>
            </w:pPr>
            <w:r>
              <w:t>Integrity R</w:t>
            </w:r>
            <w:r w:rsidRPr="009B6F0C">
              <w:t>equirement</w:t>
            </w:r>
            <w:r>
              <w:t>s</w:t>
            </w:r>
          </w:p>
        </w:tc>
      </w:tr>
    </w:tbl>
    <w:p w14:paraId="399437E2" w14:textId="77777777" w:rsidR="00EB7848" w:rsidRDefault="00EB7848" w:rsidP="00EB7848"/>
    <w:p w14:paraId="0630AC93" w14:textId="77777777" w:rsidR="00EB7848" w:rsidRDefault="00EB7848" w:rsidP="00B32564">
      <w:pPr>
        <w:pStyle w:val="Heading4"/>
        <w:rPr>
          <w:lang w:val="en-US"/>
        </w:rPr>
      </w:pPr>
      <w:bookmarkStart w:id="1517" w:name="_Toc20150381"/>
      <w:bookmarkStart w:id="1518" w:name="_Toc25168628"/>
      <w:bookmarkStart w:id="1519" w:name="_Toc27593047"/>
      <w:bookmarkStart w:id="1520" w:name="_Toc34147918"/>
      <w:bookmarkStart w:id="1521" w:name="_Toc36463302"/>
      <w:bookmarkStart w:id="1522" w:name="_Toc43215142"/>
      <w:bookmarkStart w:id="1523" w:name="_Toc45032390"/>
      <w:bookmarkStart w:id="1524" w:name="_Toc49849879"/>
      <w:bookmarkStart w:id="1525" w:name="_Toc51873393"/>
      <w:bookmarkStart w:id="1526" w:name="_Toc56517521"/>
      <w:bookmarkStart w:id="1527" w:name="_Toc58594422"/>
      <w:bookmarkStart w:id="1528" w:name="_Toc67685932"/>
      <w:bookmarkStart w:id="1529" w:name="_Toc74993753"/>
      <w:bookmarkStart w:id="1530" w:name="_Toc82716341"/>
      <w:bookmarkStart w:id="1531" w:name="_Toc88818628"/>
      <w:bookmarkStart w:id="1532" w:name="_Toc90650550"/>
      <w:bookmarkStart w:id="1533" w:name="_Toc98506220"/>
      <w:bookmarkStart w:id="1534" w:name="_Toc106639505"/>
      <w:bookmarkStart w:id="1535" w:name="_Toc114779015"/>
      <w:bookmarkStart w:id="1536" w:name="_Toc122096292"/>
      <w:bookmarkStart w:id="1537" w:name="_Toc138411577"/>
      <w:bookmarkStart w:id="1538" w:name="_Toc145955768"/>
      <w:bookmarkStart w:id="1539" w:name="_Toc1619050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14594438" w14:textId="77777777" w:rsidR="00EB7848" w:rsidRDefault="00EB7848" w:rsidP="00B32564">
      <w:pPr>
        <w:pStyle w:val="Heading5"/>
      </w:pPr>
      <w:bookmarkStart w:id="1540" w:name="_Toc20150382"/>
      <w:bookmarkStart w:id="1541" w:name="_Toc25168629"/>
      <w:bookmarkStart w:id="1542" w:name="_Toc27593048"/>
      <w:bookmarkStart w:id="1543" w:name="_Toc34147919"/>
      <w:bookmarkStart w:id="1544" w:name="_Toc36463303"/>
      <w:bookmarkStart w:id="1545" w:name="_Toc43215143"/>
      <w:bookmarkStart w:id="1546" w:name="_Toc45032391"/>
      <w:bookmarkStart w:id="1547" w:name="_Toc49849880"/>
      <w:bookmarkStart w:id="1548" w:name="_Toc51873394"/>
      <w:bookmarkStart w:id="1549" w:name="_Toc56517522"/>
      <w:bookmarkStart w:id="1550" w:name="_Toc58594423"/>
      <w:bookmarkStart w:id="1551" w:name="_Toc67685933"/>
      <w:bookmarkStart w:id="1552" w:name="_Toc74993754"/>
      <w:bookmarkStart w:id="1553" w:name="_Toc82716342"/>
      <w:bookmarkStart w:id="1554" w:name="_Toc88818629"/>
      <w:bookmarkStart w:id="1555" w:name="_Toc90650551"/>
      <w:bookmarkStart w:id="1556" w:name="_Toc98506221"/>
      <w:bookmarkStart w:id="1557" w:name="_Toc106639506"/>
      <w:bookmarkStart w:id="1558" w:name="_Toc114779016"/>
      <w:bookmarkStart w:id="1559" w:name="_Toc122096293"/>
      <w:bookmarkStart w:id="1560" w:name="_Toc138411578"/>
      <w:bookmarkStart w:id="1561" w:name="_Toc145955769"/>
      <w:bookmarkStart w:id="1562" w:name="_Toc161905053"/>
      <w:r>
        <w:t>6.1.6.2.1</w:t>
      </w:r>
      <w:r>
        <w:tab/>
        <w:t>Introduction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563" w:name="_Toc20150383"/>
      <w:bookmarkStart w:id="1564" w:name="_Toc25168630"/>
      <w:bookmarkStart w:id="1565" w:name="_Toc27593049"/>
      <w:bookmarkStart w:id="1566" w:name="_Toc34147920"/>
      <w:bookmarkStart w:id="1567" w:name="_Toc36463304"/>
      <w:bookmarkStart w:id="1568" w:name="_Toc43215144"/>
      <w:bookmarkStart w:id="1569" w:name="_Toc45032392"/>
      <w:bookmarkStart w:id="1570" w:name="_Toc49849881"/>
      <w:bookmarkStart w:id="1571" w:name="_Toc51873395"/>
      <w:bookmarkStart w:id="1572" w:name="_Toc56517523"/>
      <w:bookmarkStart w:id="1573" w:name="_Toc58594424"/>
      <w:bookmarkStart w:id="1574" w:name="_Toc67685934"/>
      <w:bookmarkStart w:id="1575" w:name="_Toc74993755"/>
      <w:bookmarkStart w:id="1576" w:name="_Toc82716343"/>
      <w:bookmarkStart w:id="1577" w:name="_Toc88818630"/>
      <w:bookmarkStart w:id="1578" w:name="_Toc90650552"/>
      <w:bookmarkStart w:id="1579" w:name="_Toc98506222"/>
      <w:bookmarkStart w:id="1580" w:name="_Toc106639507"/>
      <w:bookmarkStart w:id="1581" w:name="_Toc114779017"/>
      <w:bookmarkStart w:id="1582" w:name="_Toc122096294"/>
      <w:bookmarkStart w:id="1583" w:name="_Toc138411579"/>
      <w:bookmarkStart w:id="1584" w:name="_Toc145955770"/>
      <w:bookmarkStart w:id="1585" w:name="_Toc161905054"/>
      <w:r>
        <w:lastRenderedPageBreak/>
        <w:t>6.1.6.2.2</w:t>
      </w:r>
      <w:r>
        <w:tab/>
        <w:t>Type: InputData</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77A087C9" w:rsidR="009A3945" w:rsidRDefault="009A3945" w:rsidP="009A3945">
            <w:pPr>
              <w:pStyle w:val="TAL"/>
              <w:rPr>
                <w:rFonts w:cs="Arial"/>
                <w:szCs w:val="18"/>
                <w:lang w:eastAsia="zh-CN"/>
              </w:rPr>
            </w:pPr>
            <w:r w:rsidRPr="00421444">
              <w:t>This IE shall be present if at least one optional</w:t>
            </w:r>
            <w:r>
              <w:t xml:space="preserve"> feature defined in </w:t>
            </w:r>
            <w:r w:rsidR="00CD4942">
              <w:t>clause 6</w:t>
            </w:r>
            <w:r>
              <w:t>.1.9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Pr="00C64D84" w:rsidRDefault="000B7CE0" w:rsidP="000B7CE0">
            <w:pPr>
              <w:pStyle w:val="TAL"/>
              <w:rPr>
                <w:lang w:eastAsia="zh-CN"/>
              </w:rPr>
            </w:pPr>
            <w:r w:rsidRPr="00C64D84">
              <w:rPr>
                <w:rFonts w:hint="eastAsia"/>
                <w:lang w:eastAsia="zh-CN"/>
              </w:rPr>
              <w:t>r</w:t>
            </w:r>
            <w:r w:rsidRPr="00C64D84">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Pr="00C64D84" w:rsidRDefault="000B7CE0" w:rsidP="000B7CE0">
            <w:pPr>
              <w:pStyle w:val="TAL"/>
              <w:rPr>
                <w:lang w:eastAsia="zh-CN"/>
              </w:rPr>
            </w:pPr>
            <w:r w:rsidRPr="00C64D84">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Pr="00C64D84" w:rsidRDefault="000B7CE0" w:rsidP="000B7CE0">
            <w:pPr>
              <w:pStyle w:val="TAC"/>
              <w:rPr>
                <w:lang w:eastAsia="zh-CN"/>
              </w:rPr>
            </w:pPr>
            <w:r w:rsidRPr="00C64D84">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Pr="00C64D84" w:rsidRDefault="000B7CE0" w:rsidP="000B7CE0">
            <w:pPr>
              <w:pStyle w:val="TAL"/>
              <w:rPr>
                <w:lang w:eastAsia="zh-CN"/>
              </w:rPr>
            </w:pPr>
            <w:r w:rsidRPr="00C64D84">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Pr="00C64D84" w:rsidRDefault="000B7CE0" w:rsidP="000B7CE0">
            <w:pPr>
              <w:pStyle w:val="TAL"/>
            </w:pPr>
            <w:r w:rsidRPr="00C64D84">
              <w:rPr>
                <w:rFonts w:cs="Arial"/>
                <w:szCs w:val="18"/>
                <w:lang w:eastAsia="zh-CN"/>
              </w:rPr>
              <w:t>This IE shall be included</w:t>
            </w:r>
            <w:r w:rsidRPr="001E71E4">
              <w:t xml:space="preserve"> with the value "true" to indicate that reliable UE location information is required,</w:t>
            </w:r>
            <w:r w:rsidRPr="00C64D84">
              <w:rPr>
                <w:rFonts w:cs="Arial"/>
                <w:szCs w:val="18"/>
                <w:lang w:eastAsia="zh-CN"/>
              </w:rPr>
              <w:t xml:space="preserve"> </w:t>
            </w:r>
            <w:r w:rsidRPr="00C64D84">
              <w:t>as specified in 3GPP</w:t>
            </w:r>
            <w:r w:rsidRPr="00C64D84">
              <w:rPr>
                <w:lang w:eastAsia="zh-CN"/>
              </w:rPr>
              <w:t> </w:t>
            </w:r>
            <w:r w:rsidRPr="00C64D84">
              <w:t>TS</w:t>
            </w:r>
            <w:r w:rsidRPr="00C64D84">
              <w:rPr>
                <w:lang w:eastAsia="zh-CN"/>
              </w:rPr>
              <w:t> </w:t>
            </w:r>
            <w:r w:rsidRPr="00C64D84">
              <w:t>33.256</w:t>
            </w:r>
            <w:r w:rsidRPr="00C64D84">
              <w:rPr>
                <w:lang w:eastAsia="zh-CN"/>
              </w:rPr>
              <w:t> </w:t>
            </w:r>
            <w:r w:rsidRPr="00C64D84">
              <w:t>[26] clause</w:t>
            </w:r>
            <w:r w:rsidRPr="00C64D84">
              <w:rPr>
                <w:lang w:eastAsia="zh-CN"/>
              </w:rPr>
              <w:t> </w:t>
            </w:r>
            <w:r w:rsidRPr="00C64D84">
              <w:t>5.3.2.</w:t>
            </w:r>
          </w:p>
          <w:p w14:paraId="6F6033A3" w14:textId="77777777" w:rsidR="000B7CE0" w:rsidRPr="00C64D84" w:rsidRDefault="000B7CE0" w:rsidP="000B7CE0">
            <w:pPr>
              <w:pStyle w:val="TAL"/>
              <w:rPr>
                <w:rFonts w:cs="Arial"/>
                <w:szCs w:val="18"/>
              </w:rPr>
            </w:pPr>
          </w:p>
          <w:p w14:paraId="58A9EDE6" w14:textId="77777777" w:rsidR="000B7CE0" w:rsidRPr="00C64D84" w:rsidRDefault="000B7CE0" w:rsidP="000B7CE0">
            <w:pPr>
              <w:pStyle w:val="TAL"/>
              <w:rPr>
                <w:rFonts w:cs="Arial"/>
                <w:szCs w:val="18"/>
              </w:rPr>
            </w:pPr>
            <w:r w:rsidRPr="00C64D84">
              <w:rPr>
                <w:rFonts w:cs="Arial"/>
                <w:szCs w:val="18"/>
              </w:rPr>
              <w:t>When present, this IE shall be set as following:</w:t>
            </w:r>
          </w:p>
          <w:p w14:paraId="0A1869CC" w14:textId="77777777" w:rsidR="000B7CE0" w:rsidRPr="00C64D84" w:rsidRDefault="000B7CE0" w:rsidP="000B7CE0">
            <w:pPr>
              <w:pStyle w:val="TAL"/>
              <w:rPr>
                <w:rFonts w:cs="Arial"/>
                <w:szCs w:val="18"/>
              </w:rPr>
            </w:pPr>
            <w:r w:rsidRPr="00C64D84">
              <w:rPr>
                <w:rFonts w:cs="Arial"/>
                <w:szCs w:val="18"/>
              </w:rPr>
              <w:t xml:space="preserve">- true: the </w:t>
            </w:r>
            <w:r w:rsidRPr="001E71E4">
              <w:t>reliable UE location information is required</w:t>
            </w:r>
          </w:p>
          <w:p w14:paraId="4EF53ECF" w14:textId="659F7765" w:rsidR="000B7CE0" w:rsidRPr="00C64D84" w:rsidRDefault="000B7CE0" w:rsidP="000B7CE0">
            <w:pPr>
              <w:pStyle w:val="TAL"/>
              <w:rPr>
                <w:rFonts w:cs="Arial"/>
                <w:szCs w:val="18"/>
                <w:lang w:eastAsia="zh-CN"/>
              </w:rPr>
            </w:pPr>
            <w:r w:rsidRPr="00C64D84">
              <w:rPr>
                <w:rFonts w:cs="Arial"/>
                <w:szCs w:val="18"/>
              </w:rPr>
              <w:t xml:space="preserve">- false (default): the </w:t>
            </w:r>
            <w:r w:rsidRPr="001E71E4">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A52F99" w:rsidRPr="00FD48E5" w14:paraId="500D0CC9"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B41EA1" w14:textId="2C356300" w:rsidR="00A52F99" w:rsidRDefault="00A52F99" w:rsidP="00A52F99">
            <w:pPr>
              <w:pStyle w:val="TAL"/>
              <w:rPr>
                <w:lang w:eastAsia="zh-CN"/>
              </w:rPr>
            </w:pPr>
            <w:r>
              <w:rPr>
                <w:lang w:eastAsia="zh-CN"/>
              </w:rPr>
              <w:t>i</w:t>
            </w:r>
            <w:r w:rsidRPr="00975D2C">
              <w:rPr>
                <w:lang w:eastAsia="zh-CN"/>
              </w:rPr>
              <w:t>ntegrity</w:t>
            </w:r>
            <w:r>
              <w:rPr>
                <w:lang w:eastAsia="zh-CN"/>
              </w:rPr>
              <w:t>Requirements</w:t>
            </w:r>
          </w:p>
        </w:tc>
        <w:tc>
          <w:tcPr>
            <w:tcW w:w="1975" w:type="dxa"/>
            <w:tcBorders>
              <w:top w:val="single" w:sz="4" w:space="0" w:color="auto"/>
              <w:left w:val="single" w:sz="4" w:space="0" w:color="auto"/>
              <w:bottom w:val="single" w:sz="4" w:space="0" w:color="auto"/>
              <w:right w:val="single" w:sz="4" w:space="0" w:color="auto"/>
            </w:tcBorders>
          </w:tcPr>
          <w:p w14:paraId="2C07E520" w14:textId="1723B199" w:rsidR="00A52F99" w:rsidRDefault="00A52F99" w:rsidP="00A52F99">
            <w:pPr>
              <w:pStyle w:val="TAL"/>
            </w:pPr>
            <w:r>
              <w:rPr>
                <w:lang w:eastAsia="zh-CN"/>
              </w:rPr>
              <w:t>I</w:t>
            </w:r>
            <w:r w:rsidRPr="00975D2C">
              <w:rPr>
                <w:lang w:eastAsia="zh-CN"/>
              </w:rPr>
              <w:t>ntegrity</w:t>
            </w:r>
            <w:r>
              <w:rPr>
                <w:lang w:eastAsia="zh-CN"/>
              </w:rPr>
              <w:t>Requirements</w:t>
            </w:r>
          </w:p>
        </w:tc>
        <w:tc>
          <w:tcPr>
            <w:tcW w:w="378" w:type="dxa"/>
            <w:tcBorders>
              <w:top w:val="single" w:sz="4" w:space="0" w:color="auto"/>
              <w:left w:val="single" w:sz="4" w:space="0" w:color="auto"/>
              <w:bottom w:val="single" w:sz="4" w:space="0" w:color="auto"/>
              <w:right w:val="single" w:sz="4" w:space="0" w:color="auto"/>
            </w:tcBorders>
          </w:tcPr>
          <w:p w14:paraId="45EDBFE9" w14:textId="4F60EFB5" w:rsidR="00A52F99" w:rsidRPr="000C2AC0" w:rsidRDefault="00A52F99" w:rsidP="00A52F9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E82BD4" w14:textId="54D8C446" w:rsidR="00A52F99" w:rsidRPr="000C2AC0" w:rsidRDefault="00A52F99" w:rsidP="00A52F9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E64A39" w14:textId="1AEEA340" w:rsidR="00A52F99" w:rsidRDefault="00A52F99" w:rsidP="00A52F99">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484" w:type="dxa"/>
            <w:tcBorders>
              <w:top w:val="single" w:sz="4" w:space="0" w:color="auto"/>
              <w:left w:val="single" w:sz="4" w:space="0" w:color="auto"/>
              <w:bottom w:val="single" w:sz="4" w:space="0" w:color="auto"/>
              <w:right w:val="single" w:sz="4" w:space="0" w:color="auto"/>
            </w:tcBorders>
          </w:tcPr>
          <w:p w14:paraId="7ABA16E3" w14:textId="77777777" w:rsidR="00A52F99" w:rsidRDefault="00A52F99" w:rsidP="00A52F99">
            <w:pPr>
              <w:pStyle w:val="TAL"/>
              <w:rPr>
                <w:rFonts w:cs="Arial"/>
                <w:szCs w:val="18"/>
                <w:lang w:eastAsia="zh-CN"/>
              </w:rPr>
            </w:pPr>
          </w:p>
        </w:tc>
      </w:tr>
      <w:tr w:rsidR="00A52F99"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A52F99" w:rsidRDefault="00A52F99" w:rsidP="00A52F99">
            <w:pPr>
              <w:pStyle w:val="TAN"/>
            </w:pPr>
            <w:r>
              <w:t>NOTE 1:</w:t>
            </w:r>
            <w:r>
              <w:tab/>
              <w:t>At least one of the attributes defined in this table shall be present in the InputData structure.</w:t>
            </w:r>
          </w:p>
          <w:p w14:paraId="26D60146" w14:textId="77777777" w:rsidR="00A52F99" w:rsidRDefault="00A52F99" w:rsidP="00A52F99">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A52F99" w:rsidRDefault="00A52F99" w:rsidP="00A52F99">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A52F99" w:rsidRDefault="00A52F99" w:rsidP="00A52F99">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A52F99" w:rsidRDefault="00A52F99" w:rsidP="00A52F99">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A52F99" w:rsidRDefault="00A52F99" w:rsidP="00A52F99">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A52F99" w:rsidRDefault="00A52F99" w:rsidP="00A52F99">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586" w:name="_Toc20150384"/>
      <w:bookmarkStart w:id="1587" w:name="_Toc25168631"/>
      <w:bookmarkStart w:id="1588" w:name="_Toc27593050"/>
      <w:bookmarkStart w:id="1589" w:name="_Toc34147921"/>
      <w:bookmarkStart w:id="1590" w:name="_Toc36463305"/>
      <w:bookmarkStart w:id="1591" w:name="_Toc43215145"/>
      <w:bookmarkStart w:id="1592" w:name="_Toc45032393"/>
      <w:bookmarkStart w:id="1593" w:name="_Toc49849882"/>
      <w:bookmarkStart w:id="1594" w:name="_Toc51873396"/>
      <w:bookmarkStart w:id="1595" w:name="_Toc56517524"/>
      <w:bookmarkStart w:id="1596" w:name="_Toc58594425"/>
      <w:bookmarkStart w:id="1597" w:name="_Toc67685935"/>
      <w:bookmarkStart w:id="1598" w:name="_Toc74993756"/>
      <w:bookmarkStart w:id="1599" w:name="_Toc82716344"/>
      <w:bookmarkStart w:id="1600" w:name="_Toc88818631"/>
      <w:bookmarkStart w:id="1601" w:name="_Toc90650553"/>
      <w:bookmarkStart w:id="1602" w:name="_Toc98506223"/>
      <w:bookmarkStart w:id="1603" w:name="_Toc106639508"/>
      <w:bookmarkStart w:id="1604" w:name="_Toc114779018"/>
      <w:bookmarkStart w:id="1605" w:name="_Toc122096295"/>
      <w:bookmarkStart w:id="1606" w:name="_Toc138411580"/>
      <w:bookmarkStart w:id="1607" w:name="_Toc145955771"/>
      <w:bookmarkStart w:id="1608" w:name="_Toc161905055"/>
      <w:r>
        <w:lastRenderedPageBreak/>
        <w:t>6.1.6.2.3</w:t>
      </w:r>
      <w:r>
        <w:tab/>
        <w:t>Type: LocationData</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34653DE0" w:rsidR="004471D3" w:rsidRDefault="004471D3" w:rsidP="004471D3">
            <w:pPr>
              <w:pStyle w:val="TAL"/>
              <w:rPr>
                <w:rFonts w:cs="Arial"/>
                <w:szCs w:val="18"/>
              </w:rPr>
            </w:pPr>
            <w:r w:rsidRPr="00421444">
              <w:t>This IE shall be present if at least one optional</w:t>
            </w:r>
            <w:r>
              <w:t xml:space="preserve"> feature defined in </w:t>
            </w:r>
            <w:r w:rsidR="00CD4942">
              <w:t>clause 6</w:t>
            </w:r>
            <w:r>
              <w:t>.1.9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r w:rsidR="0064069F" w:rsidRPr="00FD48E5" w14:paraId="2EE1C2E0"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7E7B3747" w14:textId="120ED89C" w:rsidR="0064069F" w:rsidRDefault="0064069F" w:rsidP="0064069F">
            <w:pPr>
              <w:pStyle w:val="TAL"/>
              <w:rPr>
                <w:lang w:val="en-US"/>
              </w:rPr>
            </w:pPr>
            <w:r>
              <w:rPr>
                <w:lang w:val="en-US"/>
              </w:rPr>
              <w:t>haGnssMetrics</w:t>
            </w:r>
          </w:p>
        </w:tc>
        <w:tc>
          <w:tcPr>
            <w:tcW w:w="3093" w:type="dxa"/>
            <w:tcBorders>
              <w:top w:val="single" w:sz="4" w:space="0" w:color="auto"/>
              <w:left w:val="single" w:sz="4" w:space="0" w:color="auto"/>
              <w:bottom w:val="single" w:sz="4" w:space="0" w:color="auto"/>
              <w:right w:val="single" w:sz="4" w:space="0" w:color="auto"/>
            </w:tcBorders>
          </w:tcPr>
          <w:p w14:paraId="58049208" w14:textId="5E9894B0" w:rsidR="0064069F" w:rsidRPr="005C2D53" w:rsidRDefault="0064069F" w:rsidP="0064069F">
            <w:pPr>
              <w:pStyle w:val="TAL"/>
              <w:rPr>
                <w:lang w:eastAsia="zh-CN"/>
              </w:rPr>
            </w:pPr>
            <w:r>
              <w:rPr>
                <w:noProof/>
                <w:lang w:eastAsia="zh-CN"/>
              </w:rPr>
              <w:t>HighAccuracyGnssMetrics</w:t>
            </w:r>
          </w:p>
        </w:tc>
        <w:tc>
          <w:tcPr>
            <w:tcW w:w="294" w:type="dxa"/>
            <w:tcBorders>
              <w:top w:val="single" w:sz="4" w:space="0" w:color="auto"/>
              <w:left w:val="single" w:sz="4" w:space="0" w:color="auto"/>
              <w:bottom w:val="single" w:sz="4" w:space="0" w:color="auto"/>
              <w:right w:val="single" w:sz="4" w:space="0" w:color="auto"/>
            </w:tcBorders>
          </w:tcPr>
          <w:p w14:paraId="426324D5" w14:textId="1E8D10BC" w:rsidR="0064069F" w:rsidRDefault="0064069F" w:rsidP="0064069F">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88D6BE" w14:textId="24C7CC3F" w:rsidR="0064069F" w:rsidRPr="00DB7787" w:rsidRDefault="0064069F" w:rsidP="0064069F">
            <w:pPr>
              <w:pStyle w:val="TAL"/>
              <w:rPr>
                <w:noProof/>
              </w:rPr>
            </w:pPr>
            <w:r>
              <w:rPr>
                <w:noProof/>
              </w:rPr>
              <w:t>0..1</w:t>
            </w:r>
          </w:p>
        </w:tc>
        <w:tc>
          <w:tcPr>
            <w:tcW w:w="2563" w:type="dxa"/>
            <w:tcBorders>
              <w:top w:val="single" w:sz="4" w:space="0" w:color="auto"/>
              <w:left w:val="single" w:sz="4" w:space="0" w:color="auto"/>
              <w:bottom w:val="single" w:sz="4" w:space="0" w:color="auto"/>
              <w:right w:val="single" w:sz="4" w:space="0" w:color="auto"/>
            </w:tcBorders>
          </w:tcPr>
          <w:p w14:paraId="1FF35F76" w14:textId="77777777" w:rsidR="0064069F" w:rsidRDefault="0064069F" w:rsidP="0064069F">
            <w:pPr>
              <w:pStyle w:val="TAL"/>
              <w:rPr>
                <w:noProof/>
              </w:rPr>
            </w:pPr>
            <w:r>
              <w:rPr>
                <w:noProof/>
              </w:rPr>
              <w:t>This IE may be present when GNSS positioning method(s) are used for the location estimate.</w:t>
            </w:r>
          </w:p>
          <w:p w14:paraId="56A1EBC9" w14:textId="77777777" w:rsidR="0064069F" w:rsidRDefault="0064069F" w:rsidP="0064069F">
            <w:pPr>
              <w:pStyle w:val="TAL"/>
              <w:rPr>
                <w:noProof/>
              </w:rPr>
            </w:pPr>
          </w:p>
          <w:p w14:paraId="1CDF6785" w14:textId="77777777" w:rsidR="0064069F" w:rsidRDefault="0064069F" w:rsidP="0064069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CA32F48" w14:textId="77777777" w:rsidR="0064069F" w:rsidRDefault="0064069F" w:rsidP="0064069F">
            <w:pPr>
              <w:pStyle w:val="TAL"/>
              <w:rPr>
                <w:noProof/>
              </w:rPr>
            </w:pPr>
          </w:p>
        </w:tc>
        <w:tc>
          <w:tcPr>
            <w:tcW w:w="1459" w:type="dxa"/>
            <w:tcBorders>
              <w:top w:val="single" w:sz="4" w:space="0" w:color="auto"/>
              <w:left w:val="single" w:sz="4" w:space="0" w:color="auto"/>
              <w:bottom w:val="single" w:sz="4" w:space="0" w:color="auto"/>
              <w:right w:val="single" w:sz="4" w:space="0" w:color="auto"/>
            </w:tcBorders>
          </w:tcPr>
          <w:p w14:paraId="2B59CB87" w14:textId="77777777" w:rsidR="0064069F" w:rsidRDefault="0064069F" w:rsidP="0064069F">
            <w:pPr>
              <w:pStyle w:val="TAL"/>
              <w:rPr>
                <w:lang w:eastAsia="zh-CN"/>
              </w:rPr>
            </w:pPr>
          </w:p>
        </w:tc>
      </w:tr>
    </w:tbl>
    <w:p w14:paraId="74013753" w14:textId="77777777" w:rsidR="00EB7848" w:rsidRDefault="00EB7848" w:rsidP="00EB7848"/>
    <w:p w14:paraId="6DB46DFA" w14:textId="77777777" w:rsidR="00EB7848" w:rsidRDefault="00EB7848" w:rsidP="00B32564">
      <w:pPr>
        <w:pStyle w:val="Heading5"/>
      </w:pPr>
      <w:bookmarkStart w:id="1609" w:name="_Toc20150385"/>
      <w:bookmarkStart w:id="1610" w:name="_Toc25168632"/>
      <w:bookmarkStart w:id="1611" w:name="_Toc27593051"/>
      <w:bookmarkStart w:id="1612" w:name="_Toc34147922"/>
      <w:bookmarkStart w:id="1613" w:name="_Toc36463306"/>
      <w:bookmarkStart w:id="1614" w:name="_Toc43215146"/>
      <w:bookmarkStart w:id="1615" w:name="_Toc45032394"/>
      <w:bookmarkStart w:id="1616" w:name="_Toc49849883"/>
      <w:bookmarkStart w:id="1617" w:name="_Toc51873397"/>
      <w:bookmarkStart w:id="1618" w:name="_Toc56517525"/>
      <w:bookmarkStart w:id="1619" w:name="_Toc58594426"/>
      <w:bookmarkStart w:id="1620" w:name="_Toc67685936"/>
      <w:bookmarkStart w:id="1621" w:name="_Toc74993757"/>
      <w:bookmarkStart w:id="1622" w:name="_Toc82716345"/>
      <w:bookmarkStart w:id="1623" w:name="_Toc88818632"/>
      <w:bookmarkStart w:id="1624" w:name="_Toc90650554"/>
      <w:bookmarkStart w:id="1625" w:name="_Toc98506224"/>
      <w:bookmarkStart w:id="1626" w:name="_Toc106639509"/>
      <w:bookmarkStart w:id="1627" w:name="_Toc114779019"/>
      <w:bookmarkStart w:id="1628" w:name="_Toc122096296"/>
      <w:bookmarkStart w:id="1629" w:name="_Toc138411581"/>
      <w:bookmarkStart w:id="1630" w:name="_Toc145955772"/>
      <w:bookmarkStart w:id="1631" w:name="_Toc161905056"/>
      <w:r>
        <w:lastRenderedPageBreak/>
        <w:t>6.1.6.2.4</w:t>
      </w:r>
      <w:r>
        <w:tab/>
        <w:t>Type: GeographicalCoordinates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632" w:name="_Toc20150386"/>
      <w:bookmarkStart w:id="1633" w:name="_Toc25168633"/>
      <w:bookmarkStart w:id="1634" w:name="_Toc27593052"/>
      <w:bookmarkStart w:id="1635" w:name="_Toc34147923"/>
      <w:bookmarkStart w:id="1636" w:name="_Toc36463307"/>
      <w:bookmarkStart w:id="1637" w:name="_Toc43215147"/>
      <w:bookmarkStart w:id="1638" w:name="_Toc45032395"/>
      <w:bookmarkStart w:id="1639" w:name="_Toc49849884"/>
      <w:bookmarkStart w:id="1640" w:name="_Toc51873398"/>
      <w:bookmarkStart w:id="1641" w:name="_Toc56517526"/>
      <w:bookmarkStart w:id="1642" w:name="_Toc58594427"/>
      <w:bookmarkStart w:id="1643" w:name="_Toc67685937"/>
      <w:bookmarkStart w:id="1644" w:name="_Toc74993758"/>
      <w:bookmarkStart w:id="1645" w:name="_Toc82716346"/>
      <w:bookmarkStart w:id="1646" w:name="_Toc88818633"/>
      <w:bookmarkStart w:id="1647" w:name="_Toc90650555"/>
      <w:bookmarkStart w:id="1648" w:name="_Toc98506225"/>
      <w:bookmarkStart w:id="1649" w:name="_Toc106639510"/>
      <w:bookmarkStart w:id="1650" w:name="_Toc114779020"/>
      <w:bookmarkStart w:id="1651" w:name="_Toc122096297"/>
      <w:bookmarkStart w:id="1652" w:name="_Toc138411582"/>
      <w:bookmarkStart w:id="1653" w:name="_Toc145955773"/>
      <w:bookmarkStart w:id="1654" w:name="_Toc161905057"/>
      <w:r>
        <w:t>6.1.6.2.5</w:t>
      </w:r>
      <w:r>
        <w:tab/>
        <w:t>Type: GeographicArea</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655" w:name="_Toc20150387"/>
      <w:bookmarkStart w:id="1656" w:name="_Toc25168634"/>
      <w:bookmarkStart w:id="1657" w:name="_Toc27593053"/>
      <w:bookmarkStart w:id="1658" w:name="_Toc34147924"/>
      <w:bookmarkStart w:id="1659" w:name="_Toc36463308"/>
      <w:bookmarkStart w:id="1660" w:name="_Toc43215148"/>
      <w:bookmarkStart w:id="1661" w:name="_Toc45032396"/>
      <w:bookmarkStart w:id="1662" w:name="_Toc49849885"/>
      <w:bookmarkStart w:id="1663" w:name="_Toc51873399"/>
      <w:bookmarkStart w:id="1664" w:name="_Toc56517527"/>
      <w:bookmarkStart w:id="1665" w:name="_Toc58594428"/>
      <w:bookmarkStart w:id="1666" w:name="_Toc67685938"/>
      <w:bookmarkStart w:id="1667" w:name="_Toc74993759"/>
      <w:bookmarkStart w:id="1668" w:name="_Toc82716347"/>
      <w:bookmarkStart w:id="1669" w:name="_Toc88818634"/>
      <w:bookmarkStart w:id="1670" w:name="_Toc90650556"/>
      <w:bookmarkStart w:id="1671" w:name="_Toc98506226"/>
      <w:bookmarkStart w:id="1672" w:name="_Toc106639511"/>
      <w:bookmarkStart w:id="1673" w:name="_Toc114779021"/>
      <w:bookmarkStart w:id="1674" w:name="_Toc122096298"/>
      <w:bookmarkStart w:id="1675" w:name="_Toc138411583"/>
      <w:bookmarkStart w:id="1676" w:name="_Toc145955774"/>
      <w:bookmarkStart w:id="1677" w:name="_Toc161905058"/>
      <w:r>
        <w:t>6.1.6.2.6</w:t>
      </w:r>
      <w:r>
        <w:tab/>
        <w:t>Type: Point</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678" w:name="_Toc20150388"/>
      <w:bookmarkStart w:id="1679" w:name="_Toc25168635"/>
      <w:bookmarkStart w:id="1680" w:name="_Toc27593054"/>
      <w:bookmarkStart w:id="1681" w:name="_Toc34147925"/>
      <w:bookmarkStart w:id="1682" w:name="_Toc36463309"/>
      <w:bookmarkStart w:id="1683" w:name="_Toc43215149"/>
      <w:bookmarkStart w:id="1684" w:name="_Toc45032397"/>
      <w:bookmarkStart w:id="1685" w:name="_Toc49849886"/>
      <w:bookmarkStart w:id="1686" w:name="_Toc51873400"/>
      <w:bookmarkStart w:id="1687" w:name="_Toc56517528"/>
      <w:bookmarkStart w:id="1688" w:name="_Toc58594429"/>
      <w:bookmarkStart w:id="1689" w:name="_Toc67685939"/>
      <w:bookmarkStart w:id="1690" w:name="_Toc74993760"/>
      <w:bookmarkStart w:id="1691" w:name="_Toc82716348"/>
      <w:bookmarkStart w:id="1692" w:name="_Toc88818635"/>
      <w:bookmarkStart w:id="1693" w:name="_Toc90650557"/>
      <w:bookmarkStart w:id="1694" w:name="_Toc98506227"/>
      <w:bookmarkStart w:id="1695" w:name="_Toc106639512"/>
      <w:bookmarkStart w:id="1696" w:name="_Toc114779022"/>
      <w:bookmarkStart w:id="1697" w:name="_Toc122096299"/>
      <w:bookmarkStart w:id="1698" w:name="_Toc138411584"/>
      <w:bookmarkStart w:id="1699" w:name="_Toc145955775"/>
      <w:bookmarkStart w:id="1700" w:name="_Toc161905059"/>
      <w:r>
        <w:lastRenderedPageBreak/>
        <w:t>6.1.6.2.7</w:t>
      </w:r>
      <w:r>
        <w:tab/>
        <w:t>Type: PointUncertaintyCircle</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701" w:name="_Toc20150389"/>
      <w:bookmarkStart w:id="1702" w:name="_Toc25168636"/>
      <w:bookmarkStart w:id="1703" w:name="_Toc27593055"/>
      <w:bookmarkStart w:id="1704" w:name="_Toc34147926"/>
      <w:bookmarkStart w:id="1705" w:name="_Toc36463310"/>
      <w:bookmarkStart w:id="1706" w:name="_Toc43215150"/>
      <w:bookmarkStart w:id="1707" w:name="_Toc45032398"/>
      <w:bookmarkStart w:id="1708" w:name="_Toc49849887"/>
      <w:bookmarkStart w:id="1709" w:name="_Toc51873401"/>
      <w:bookmarkStart w:id="1710" w:name="_Toc56517529"/>
      <w:bookmarkStart w:id="1711" w:name="_Toc58594430"/>
      <w:bookmarkStart w:id="1712" w:name="_Toc67685940"/>
      <w:bookmarkStart w:id="1713" w:name="_Toc74993761"/>
      <w:bookmarkStart w:id="1714" w:name="_Toc82716349"/>
      <w:bookmarkStart w:id="1715" w:name="_Toc88818636"/>
      <w:bookmarkStart w:id="1716" w:name="_Toc90650558"/>
      <w:bookmarkStart w:id="1717" w:name="_Toc98506228"/>
      <w:bookmarkStart w:id="1718" w:name="_Toc106639513"/>
      <w:bookmarkStart w:id="1719" w:name="_Toc114779023"/>
      <w:bookmarkStart w:id="1720" w:name="_Toc122096300"/>
      <w:bookmarkStart w:id="1721" w:name="_Toc138411585"/>
      <w:bookmarkStart w:id="1722" w:name="_Toc145955776"/>
      <w:bookmarkStart w:id="1723" w:name="_Toc161905060"/>
      <w:r>
        <w:t>6.1.6.2.8</w:t>
      </w:r>
      <w:r>
        <w:tab/>
        <w:t>Type: PointUncertaintyEllipse</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724" w:name="_Toc20150390"/>
      <w:bookmarkStart w:id="1725" w:name="_Toc25168637"/>
      <w:bookmarkStart w:id="1726" w:name="_Toc27593056"/>
      <w:bookmarkStart w:id="1727" w:name="_Toc34147927"/>
      <w:bookmarkStart w:id="1728" w:name="_Toc36463311"/>
      <w:bookmarkStart w:id="1729" w:name="_Toc43215151"/>
      <w:bookmarkStart w:id="1730" w:name="_Toc45032399"/>
      <w:bookmarkStart w:id="1731" w:name="_Toc49849888"/>
      <w:bookmarkStart w:id="1732" w:name="_Toc51873402"/>
      <w:bookmarkStart w:id="1733" w:name="_Toc56517530"/>
      <w:bookmarkStart w:id="1734" w:name="_Toc58594431"/>
      <w:bookmarkStart w:id="1735" w:name="_Toc67685941"/>
      <w:bookmarkStart w:id="1736" w:name="_Toc74993762"/>
      <w:bookmarkStart w:id="1737" w:name="_Toc82716350"/>
      <w:bookmarkStart w:id="1738" w:name="_Toc88818637"/>
      <w:bookmarkStart w:id="1739" w:name="_Toc90650559"/>
      <w:bookmarkStart w:id="1740" w:name="_Toc98506229"/>
      <w:bookmarkStart w:id="1741" w:name="_Toc106639514"/>
      <w:bookmarkStart w:id="1742" w:name="_Toc114779024"/>
      <w:bookmarkStart w:id="1743" w:name="_Toc122096301"/>
      <w:bookmarkStart w:id="1744" w:name="_Toc138411586"/>
      <w:bookmarkStart w:id="1745" w:name="_Toc145955777"/>
      <w:bookmarkStart w:id="1746" w:name="_Toc161905061"/>
      <w:r>
        <w:t>6.1.6.2.9</w:t>
      </w:r>
      <w:r>
        <w:tab/>
        <w:t>Type: Polygon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747" w:name="_Toc20150391"/>
      <w:bookmarkStart w:id="1748" w:name="_Toc25168638"/>
      <w:bookmarkStart w:id="1749" w:name="_Toc27593057"/>
      <w:bookmarkStart w:id="1750" w:name="_Toc34147928"/>
      <w:bookmarkStart w:id="1751" w:name="_Toc36463312"/>
      <w:bookmarkStart w:id="1752" w:name="_Toc43215152"/>
      <w:bookmarkStart w:id="1753" w:name="_Toc45032400"/>
      <w:bookmarkStart w:id="1754" w:name="_Toc49849889"/>
      <w:bookmarkStart w:id="1755" w:name="_Toc51873403"/>
      <w:bookmarkStart w:id="1756" w:name="_Toc56517531"/>
      <w:bookmarkStart w:id="1757" w:name="_Toc58594432"/>
      <w:bookmarkStart w:id="1758" w:name="_Toc67685942"/>
      <w:bookmarkStart w:id="1759" w:name="_Toc74993763"/>
      <w:bookmarkStart w:id="1760" w:name="_Toc82716351"/>
      <w:bookmarkStart w:id="1761" w:name="_Toc88818638"/>
      <w:bookmarkStart w:id="1762" w:name="_Toc90650560"/>
      <w:bookmarkStart w:id="1763" w:name="_Toc98506230"/>
      <w:bookmarkStart w:id="1764" w:name="_Toc106639515"/>
      <w:bookmarkStart w:id="1765" w:name="_Toc114779025"/>
      <w:bookmarkStart w:id="1766" w:name="_Toc122096302"/>
      <w:bookmarkStart w:id="1767" w:name="_Toc138411587"/>
      <w:bookmarkStart w:id="1768" w:name="_Toc145955778"/>
      <w:bookmarkStart w:id="1769" w:name="_Toc161905062"/>
      <w:r>
        <w:t>6.1.6.2.10</w:t>
      </w:r>
      <w:r>
        <w:tab/>
        <w:t>Type: PointAltitude</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770" w:name="_Toc20150392"/>
      <w:bookmarkStart w:id="1771" w:name="_Toc25168639"/>
      <w:bookmarkStart w:id="1772" w:name="_Toc27593058"/>
      <w:bookmarkStart w:id="1773" w:name="_Toc34147929"/>
      <w:bookmarkStart w:id="1774" w:name="_Toc36463313"/>
      <w:bookmarkStart w:id="1775" w:name="_Toc43215153"/>
      <w:bookmarkStart w:id="1776" w:name="_Toc45032401"/>
      <w:bookmarkStart w:id="1777" w:name="_Toc49849890"/>
      <w:bookmarkStart w:id="1778" w:name="_Toc51873404"/>
      <w:bookmarkStart w:id="1779" w:name="_Toc56517532"/>
      <w:bookmarkStart w:id="1780" w:name="_Toc58594433"/>
      <w:bookmarkStart w:id="1781" w:name="_Toc67685943"/>
      <w:bookmarkStart w:id="1782" w:name="_Toc74993764"/>
      <w:bookmarkStart w:id="1783" w:name="_Toc82716352"/>
      <w:bookmarkStart w:id="1784" w:name="_Toc88818639"/>
      <w:bookmarkStart w:id="1785" w:name="_Toc90650561"/>
      <w:bookmarkStart w:id="1786" w:name="_Toc98506231"/>
      <w:bookmarkStart w:id="1787" w:name="_Toc106639516"/>
      <w:bookmarkStart w:id="1788" w:name="_Toc114779026"/>
      <w:bookmarkStart w:id="1789" w:name="_Toc122096303"/>
      <w:bookmarkStart w:id="1790" w:name="_Toc138411588"/>
      <w:bookmarkStart w:id="1791" w:name="_Toc145955779"/>
      <w:bookmarkStart w:id="1792" w:name="_Toc161905063"/>
      <w:r>
        <w:lastRenderedPageBreak/>
        <w:t>6.1.6.2.11</w:t>
      </w:r>
      <w:r>
        <w:tab/>
        <w:t>Type: PointAltitudeUncertainty</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075FC5CF" w14:textId="77777777" w:rsidR="00AA7CD8" w:rsidRDefault="00AA7CD8" w:rsidP="00AA7CD8">
            <w:pPr>
              <w:pStyle w:val="TAL"/>
              <w:rPr>
                <w:rFonts w:cs="Arial"/>
                <w:szCs w:val="18"/>
              </w:rPr>
            </w:pPr>
          </w:p>
          <w:p w14:paraId="1830590A" w14:textId="77777777" w:rsidR="008024A4" w:rsidRDefault="008024A4" w:rsidP="008024A4">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8024A4" w:rsidRDefault="008024A4" w:rsidP="00AA7CD8">
            <w:pPr>
              <w:pStyle w:val="TAL"/>
              <w:rPr>
                <w:rFonts w:cs="Arial"/>
                <w:szCs w:val="18"/>
              </w:rPr>
            </w:pPr>
          </w:p>
        </w:tc>
      </w:tr>
      <w:tr w:rsidR="00BD14DF" w:rsidRPr="00FD48E5" w14:paraId="07F4B1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4F92E19" w14:textId="1FCA4B7E" w:rsidR="00BD14DF" w:rsidRDefault="00BD14DF" w:rsidP="00BD14D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66A53A4" w14:textId="2EBEF60B" w:rsidR="00BD14DF" w:rsidRDefault="00BD14DF" w:rsidP="00BD14D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8179D42" w14:textId="6EF1D298" w:rsidR="00BD14DF" w:rsidRDefault="00BD14DF" w:rsidP="00BD14D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CF8CF48" w14:textId="4E28FFD0" w:rsidR="00BD14DF" w:rsidRDefault="00BD14DF" w:rsidP="00BD14D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5EAAC4D" w14:textId="77777777" w:rsidR="00BD14DF" w:rsidRDefault="00BD14DF" w:rsidP="00BD14DF">
            <w:pPr>
              <w:pStyle w:val="TAL"/>
              <w:rPr>
                <w:rFonts w:cs="Arial"/>
                <w:szCs w:val="18"/>
              </w:rPr>
            </w:pPr>
            <w:r>
              <w:rPr>
                <w:rFonts w:cs="Arial"/>
                <w:szCs w:val="18"/>
              </w:rPr>
              <w:t>When present, this IE shall Indicate the value of vertical confidence.</w:t>
            </w:r>
          </w:p>
          <w:p w14:paraId="0034E2FD" w14:textId="77777777" w:rsidR="00BD14DF" w:rsidRDefault="00BD14DF" w:rsidP="00BD14DF">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793" w:name="_Toc20150393"/>
      <w:bookmarkStart w:id="1794" w:name="_Toc25168640"/>
      <w:bookmarkStart w:id="1795" w:name="_Toc27593059"/>
      <w:bookmarkStart w:id="1796" w:name="_Toc34147930"/>
      <w:bookmarkStart w:id="1797" w:name="_Toc36463314"/>
      <w:bookmarkStart w:id="1798" w:name="_Toc43215154"/>
      <w:bookmarkStart w:id="1799" w:name="_Toc45032402"/>
      <w:bookmarkStart w:id="1800" w:name="_Toc49849891"/>
      <w:bookmarkStart w:id="1801" w:name="_Toc51873405"/>
      <w:bookmarkStart w:id="1802" w:name="_Toc56517533"/>
      <w:bookmarkStart w:id="1803" w:name="_Toc58594434"/>
      <w:bookmarkStart w:id="1804" w:name="_Toc67685944"/>
      <w:bookmarkStart w:id="1805" w:name="_Toc74993765"/>
      <w:bookmarkStart w:id="1806" w:name="_Toc82716353"/>
      <w:bookmarkStart w:id="1807" w:name="_Toc88818640"/>
      <w:bookmarkStart w:id="1808" w:name="_Toc90650562"/>
      <w:bookmarkStart w:id="1809" w:name="_Toc98506232"/>
      <w:bookmarkStart w:id="1810" w:name="_Toc106639517"/>
      <w:bookmarkStart w:id="1811" w:name="_Toc114779027"/>
      <w:bookmarkStart w:id="1812" w:name="_Toc122096304"/>
      <w:bookmarkStart w:id="1813" w:name="_Toc138411589"/>
      <w:bookmarkStart w:id="1814" w:name="_Toc145955780"/>
      <w:bookmarkStart w:id="1815" w:name="_Toc161905064"/>
      <w:r>
        <w:t>6.1.6.2.12</w:t>
      </w:r>
      <w:r>
        <w:tab/>
        <w:t>Type: EllipsoidArc</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816" w:name="_Toc20150394"/>
      <w:bookmarkStart w:id="1817" w:name="_Toc25168641"/>
      <w:bookmarkStart w:id="1818" w:name="_Toc27593060"/>
      <w:bookmarkStart w:id="1819" w:name="_Toc34147931"/>
      <w:bookmarkStart w:id="1820" w:name="_Toc36463315"/>
      <w:bookmarkStart w:id="1821" w:name="_Toc43215155"/>
      <w:bookmarkStart w:id="1822" w:name="_Toc45032403"/>
      <w:bookmarkStart w:id="1823" w:name="_Toc49849892"/>
      <w:bookmarkStart w:id="1824" w:name="_Toc51873406"/>
      <w:bookmarkStart w:id="1825" w:name="_Toc56517534"/>
      <w:bookmarkStart w:id="1826" w:name="_Toc58594435"/>
      <w:bookmarkStart w:id="1827" w:name="_Toc67685945"/>
      <w:bookmarkStart w:id="1828" w:name="_Toc74993766"/>
      <w:bookmarkStart w:id="1829" w:name="_Toc82716354"/>
      <w:bookmarkStart w:id="1830" w:name="_Toc88818641"/>
      <w:bookmarkStart w:id="1831" w:name="_Toc90650563"/>
      <w:bookmarkStart w:id="1832" w:name="_Toc98506233"/>
      <w:bookmarkStart w:id="1833" w:name="_Toc106639518"/>
      <w:bookmarkStart w:id="1834" w:name="_Toc114779028"/>
      <w:bookmarkStart w:id="1835" w:name="_Toc122096305"/>
      <w:bookmarkStart w:id="1836" w:name="_Toc138411590"/>
      <w:bookmarkStart w:id="1837" w:name="_Toc145955781"/>
      <w:bookmarkStart w:id="1838" w:name="_Toc161905065"/>
      <w:r>
        <w:lastRenderedPageBreak/>
        <w:t>6.1.6.2.13</w:t>
      </w:r>
      <w:r>
        <w:tab/>
        <w:t>Type: LocationQoS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40050B79" w:rsidR="0066377F" w:rsidRDefault="0066377F" w:rsidP="0066377F">
            <w:pPr>
              <w:pStyle w:val="TAL"/>
              <w:rPr>
                <w:rFonts w:cs="Arial"/>
                <w:szCs w:val="18"/>
                <w:lang w:val="en-US" w:eastAsia="zh-CN"/>
              </w:rPr>
            </w:pPr>
            <w:r>
              <w:rPr>
                <w:rFonts w:cs="Arial"/>
                <w:szCs w:val="18"/>
                <w:lang w:eastAsia="zh-CN"/>
              </w:rPr>
              <w:t xml:space="preserve">LCS QoS Class, see </w:t>
            </w:r>
            <w:r w:rsidR="00CD4942">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839" w:name="_Toc20150395"/>
      <w:bookmarkStart w:id="1840" w:name="_Toc25168642"/>
      <w:bookmarkStart w:id="1841" w:name="_Toc27593061"/>
      <w:bookmarkStart w:id="1842" w:name="_Toc34147932"/>
      <w:bookmarkStart w:id="1843" w:name="_Toc36463316"/>
      <w:bookmarkStart w:id="1844" w:name="_Toc43215156"/>
      <w:bookmarkStart w:id="1845" w:name="_Toc45032404"/>
      <w:bookmarkStart w:id="1846" w:name="_Toc49849893"/>
      <w:bookmarkStart w:id="1847" w:name="_Toc51873407"/>
      <w:bookmarkStart w:id="1848" w:name="_Toc56517535"/>
      <w:bookmarkStart w:id="1849" w:name="_Toc58594436"/>
      <w:bookmarkStart w:id="1850" w:name="_Toc67685946"/>
      <w:bookmarkStart w:id="1851" w:name="_Toc74993767"/>
      <w:bookmarkStart w:id="1852" w:name="_Toc82716355"/>
      <w:bookmarkStart w:id="1853" w:name="_Toc88818642"/>
      <w:bookmarkStart w:id="1854" w:name="_Toc90650564"/>
      <w:bookmarkStart w:id="1855" w:name="_Toc98506234"/>
      <w:bookmarkStart w:id="1856" w:name="_Toc106639519"/>
      <w:bookmarkStart w:id="1857" w:name="_Toc114779029"/>
      <w:bookmarkStart w:id="1858" w:name="_Toc122096306"/>
      <w:bookmarkStart w:id="1859" w:name="_Toc138411591"/>
      <w:bookmarkStart w:id="1860" w:name="_Toc145955782"/>
      <w:bookmarkStart w:id="1861" w:name="_Toc161905066"/>
      <w:r>
        <w:lastRenderedPageBreak/>
        <w:t>6.1.6.2.14</w:t>
      </w:r>
      <w:r>
        <w:tab/>
        <w:t>Type: CivicAddress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1E7FED3C"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CD4942">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862" w:name="_Toc20150396"/>
      <w:bookmarkStart w:id="1863" w:name="_Toc25168643"/>
      <w:bookmarkStart w:id="1864" w:name="_Toc27593062"/>
      <w:bookmarkStart w:id="1865" w:name="_Toc34147933"/>
      <w:bookmarkStart w:id="1866" w:name="_Toc36463317"/>
      <w:bookmarkStart w:id="1867" w:name="_Toc43215157"/>
      <w:bookmarkStart w:id="1868" w:name="_Toc45032405"/>
      <w:bookmarkStart w:id="1869" w:name="_Toc49849894"/>
      <w:bookmarkStart w:id="1870" w:name="_Toc51873408"/>
      <w:bookmarkStart w:id="1871" w:name="_Toc56517536"/>
      <w:bookmarkStart w:id="1872" w:name="_Toc58594437"/>
      <w:bookmarkStart w:id="1873" w:name="_Toc67685947"/>
      <w:bookmarkStart w:id="1874" w:name="_Toc74993768"/>
      <w:bookmarkStart w:id="1875" w:name="_Toc82716356"/>
      <w:bookmarkStart w:id="1876" w:name="_Toc88818643"/>
      <w:bookmarkStart w:id="1877" w:name="_Toc90650565"/>
      <w:bookmarkStart w:id="1878" w:name="_Toc98506235"/>
      <w:bookmarkStart w:id="1879" w:name="_Toc106639520"/>
      <w:bookmarkStart w:id="1880" w:name="_Toc114779030"/>
      <w:bookmarkStart w:id="1881" w:name="_Toc122096307"/>
      <w:bookmarkStart w:id="1882" w:name="_Toc138411592"/>
      <w:bookmarkStart w:id="1883" w:name="_Toc145955783"/>
      <w:bookmarkStart w:id="1884" w:name="_Toc161905067"/>
      <w:r>
        <w:t>6.1.6.2.15</w:t>
      </w:r>
      <w:r>
        <w:tab/>
        <w:t>Type: PositioningMethodAndUsage</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885" w:name="_Toc20150397"/>
      <w:bookmarkStart w:id="1886" w:name="_Toc25168644"/>
      <w:bookmarkStart w:id="1887" w:name="_Toc27593063"/>
      <w:bookmarkStart w:id="1888" w:name="_Toc34147934"/>
      <w:bookmarkStart w:id="1889" w:name="_Toc36463318"/>
      <w:bookmarkStart w:id="1890" w:name="_Toc43215158"/>
      <w:bookmarkStart w:id="1891" w:name="_Toc45032406"/>
      <w:bookmarkStart w:id="1892" w:name="_Toc49849895"/>
      <w:bookmarkStart w:id="1893" w:name="_Toc51873409"/>
      <w:bookmarkStart w:id="1894" w:name="_Toc56517537"/>
      <w:bookmarkStart w:id="1895" w:name="_Toc58594438"/>
      <w:bookmarkStart w:id="1896" w:name="_Toc67685948"/>
      <w:bookmarkStart w:id="1897" w:name="_Toc74993769"/>
      <w:bookmarkStart w:id="1898" w:name="_Toc82716357"/>
      <w:bookmarkStart w:id="1899" w:name="_Toc88818644"/>
      <w:bookmarkStart w:id="1900" w:name="_Toc90650566"/>
      <w:bookmarkStart w:id="1901" w:name="_Toc98506236"/>
      <w:bookmarkStart w:id="1902" w:name="_Toc106639521"/>
      <w:bookmarkStart w:id="1903" w:name="_Toc114779031"/>
      <w:bookmarkStart w:id="1904" w:name="_Toc122096308"/>
      <w:bookmarkStart w:id="1905" w:name="_Toc138411593"/>
      <w:bookmarkStart w:id="1906" w:name="_Toc145955784"/>
      <w:bookmarkStart w:id="1907" w:name="_Toc161905068"/>
      <w:r>
        <w:lastRenderedPageBreak/>
        <w:t>6.1.6.2.16</w:t>
      </w:r>
      <w:r>
        <w:tab/>
        <w:t>Type: GnssPositioningMethodAndUsage</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908" w:name="_Toc20150398"/>
      <w:bookmarkStart w:id="1909" w:name="_Toc25168645"/>
      <w:bookmarkStart w:id="1910" w:name="_Toc27593064"/>
      <w:bookmarkStart w:id="1911" w:name="_Toc34147935"/>
      <w:bookmarkStart w:id="1912" w:name="_Toc36463319"/>
      <w:bookmarkStart w:id="1913" w:name="_Toc43215159"/>
      <w:bookmarkStart w:id="1914" w:name="_Toc45032407"/>
      <w:bookmarkStart w:id="1915" w:name="_Toc49849896"/>
      <w:bookmarkStart w:id="1916" w:name="_Toc51873410"/>
      <w:bookmarkStart w:id="1917" w:name="_Toc56517538"/>
      <w:bookmarkStart w:id="1918" w:name="_Toc58594439"/>
      <w:bookmarkStart w:id="1919" w:name="_Toc67685949"/>
      <w:bookmarkStart w:id="1920" w:name="_Toc74993770"/>
      <w:bookmarkStart w:id="1921" w:name="_Toc82716358"/>
      <w:bookmarkStart w:id="1922" w:name="_Toc88818645"/>
      <w:bookmarkStart w:id="1923" w:name="_Toc90650567"/>
      <w:bookmarkStart w:id="1924" w:name="_Toc98506237"/>
      <w:bookmarkStart w:id="1925" w:name="_Toc106639522"/>
      <w:bookmarkStart w:id="1926" w:name="_Toc114779032"/>
      <w:bookmarkStart w:id="1927" w:name="_Toc122096309"/>
      <w:bookmarkStart w:id="1928" w:name="_Toc138411594"/>
      <w:bookmarkStart w:id="1929" w:name="_Toc145955785"/>
      <w:bookmarkStart w:id="1930" w:name="_Toc161905069"/>
      <w:r>
        <w:t>6.1.6.2.</w:t>
      </w:r>
      <w:r w:rsidRPr="00BA3DCF">
        <w:t>17</w:t>
      </w:r>
      <w:r>
        <w:tab/>
        <w:t>Type: VelocityEstimate</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931" w:name="_Toc20150399"/>
      <w:bookmarkStart w:id="1932" w:name="_Toc25168646"/>
      <w:bookmarkStart w:id="1933" w:name="_Toc27593065"/>
      <w:bookmarkStart w:id="1934" w:name="_Toc34147936"/>
      <w:bookmarkStart w:id="1935" w:name="_Toc36463320"/>
      <w:bookmarkStart w:id="1936" w:name="_Toc43215160"/>
      <w:bookmarkStart w:id="1937" w:name="_Toc45032408"/>
      <w:bookmarkStart w:id="1938" w:name="_Toc49849897"/>
      <w:bookmarkStart w:id="1939" w:name="_Toc51873411"/>
      <w:bookmarkStart w:id="1940" w:name="_Toc56517539"/>
      <w:bookmarkStart w:id="1941" w:name="_Toc58594440"/>
      <w:bookmarkStart w:id="1942" w:name="_Toc67685950"/>
      <w:bookmarkStart w:id="1943" w:name="_Toc74993771"/>
      <w:bookmarkStart w:id="1944" w:name="_Toc82716359"/>
      <w:bookmarkStart w:id="1945" w:name="_Toc88818646"/>
      <w:bookmarkStart w:id="1946" w:name="_Toc90650568"/>
      <w:bookmarkStart w:id="1947" w:name="_Toc98506238"/>
      <w:bookmarkStart w:id="1948" w:name="_Toc106639523"/>
      <w:bookmarkStart w:id="1949" w:name="_Toc114779033"/>
      <w:bookmarkStart w:id="1950" w:name="_Toc122096310"/>
      <w:bookmarkStart w:id="1951" w:name="_Toc138411595"/>
      <w:bookmarkStart w:id="1952" w:name="_Toc145955786"/>
      <w:bookmarkStart w:id="1953" w:name="_Toc161905070"/>
      <w:r>
        <w:t>6.1.6.2.18</w:t>
      </w:r>
      <w:r>
        <w:tab/>
        <w:t>Type: HorizontalVelocity</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954" w:name="_Toc20150400"/>
      <w:bookmarkStart w:id="1955" w:name="_Toc25168647"/>
      <w:bookmarkStart w:id="1956" w:name="_Toc27593066"/>
      <w:bookmarkStart w:id="1957" w:name="_Toc34147937"/>
      <w:bookmarkStart w:id="1958" w:name="_Toc36463321"/>
      <w:bookmarkStart w:id="1959" w:name="_Toc43215161"/>
      <w:bookmarkStart w:id="1960" w:name="_Toc45032409"/>
      <w:bookmarkStart w:id="1961" w:name="_Toc49849898"/>
      <w:bookmarkStart w:id="1962" w:name="_Toc51873412"/>
      <w:bookmarkStart w:id="1963" w:name="_Toc56517540"/>
      <w:bookmarkStart w:id="1964" w:name="_Toc58594441"/>
      <w:bookmarkStart w:id="1965" w:name="_Toc67685951"/>
      <w:bookmarkStart w:id="1966" w:name="_Toc74993772"/>
      <w:bookmarkStart w:id="1967" w:name="_Toc82716360"/>
      <w:bookmarkStart w:id="1968" w:name="_Toc88818647"/>
      <w:bookmarkStart w:id="1969" w:name="_Toc90650569"/>
      <w:bookmarkStart w:id="1970" w:name="_Toc98506239"/>
      <w:bookmarkStart w:id="1971" w:name="_Toc106639524"/>
      <w:bookmarkStart w:id="1972" w:name="_Toc114779034"/>
      <w:bookmarkStart w:id="1973" w:name="_Toc122096311"/>
      <w:bookmarkStart w:id="1974" w:name="_Toc138411596"/>
      <w:bookmarkStart w:id="1975" w:name="_Toc145955787"/>
      <w:bookmarkStart w:id="1976" w:name="_Toc161905071"/>
      <w:r>
        <w:t>6.1.6.2.19</w:t>
      </w:r>
      <w:r>
        <w:tab/>
        <w:t>Type: HorizontalWithVerticalVelocity</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977" w:name="_Toc20150401"/>
      <w:bookmarkStart w:id="1978" w:name="_Toc25168648"/>
      <w:bookmarkStart w:id="1979" w:name="_Toc27593067"/>
      <w:bookmarkStart w:id="1980" w:name="_Toc34147938"/>
      <w:bookmarkStart w:id="1981" w:name="_Toc36463322"/>
      <w:bookmarkStart w:id="1982" w:name="_Toc43215162"/>
      <w:bookmarkStart w:id="1983" w:name="_Toc45032410"/>
      <w:bookmarkStart w:id="1984" w:name="_Toc49849899"/>
      <w:bookmarkStart w:id="1985" w:name="_Toc51873413"/>
      <w:bookmarkStart w:id="1986" w:name="_Toc56517541"/>
      <w:bookmarkStart w:id="1987" w:name="_Toc58594442"/>
      <w:bookmarkStart w:id="1988" w:name="_Toc67685952"/>
      <w:bookmarkStart w:id="1989" w:name="_Toc74993773"/>
      <w:bookmarkStart w:id="1990" w:name="_Toc82716361"/>
      <w:bookmarkStart w:id="1991" w:name="_Toc88818648"/>
      <w:bookmarkStart w:id="1992" w:name="_Toc90650570"/>
      <w:bookmarkStart w:id="1993" w:name="_Toc98506240"/>
      <w:bookmarkStart w:id="1994" w:name="_Toc106639525"/>
      <w:bookmarkStart w:id="1995" w:name="_Toc114779035"/>
      <w:bookmarkStart w:id="1996" w:name="_Toc122096312"/>
      <w:bookmarkStart w:id="1997" w:name="_Toc138411597"/>
      <w:bookmarkStart w:id="1998" w:name="_Toc145955788"/>
      <w:bookmarkStart w:id="1999" w:name="_Toc161905072"/>
      <w:r>
        <w:lastRenderedPageBreak/>
        <w:t>6.1.6.2.20</w:t>
      </w:r>
      <w:r>
        <w:tab/>
        <w:t>Type: HorizontalVelocityWithUncertainty</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000" w:name="_Toc20150402"/>
      <w:bookmarkStart w:id="2001" w:name="_Toc25168649"/>
      <w:bookmarkStart w:id="2002" w:name="_Toc27593068"/>
      <w:bookmarkStart w:id="2003" w:name="_Toc34147939"/>
      <w:bookmarkStart w:id="2004" w:name="_Toc36463323"/>
      <w:bookmarkStart w:id="2005" w:name="_Toc43215163"/>
      <w:bookmarkStart w:id="2006" w:name="_Toc45032411"/>
      <w:bookmarkStart w:id="2007" w:name="_Toc49849900"/>
      <w:bookmarkStart w:id="2008" w:name="_Toc51873414"/>
      <w:bookmarkStart w:id="2009" w:name="_Toc56517542"/>
      <w:bookmarkStart w:id="2010" w:name="_Toc58594443"/>
      <w:bookmarkStart w:id="2011" w:name="_Toc67685953"/>
      <w:bookmarkStart w:id="2012" w:name="_Toc74993774"/>
      <w:bookmarkStart w:id="2013" w:name="_Toc82716362"/>
      <w:bookmarkStart w:id="2014" w:name="_Toc88818649"/>
      <w:bookmarkStart w:id="2015" w:name="_Toc90650571"/>
      <w:bookmarkStart w:id="2016" w:name="_Toc98506241"/>
      <w:bookmarkStart w:id="2017" w:name="_Toc106639526"/>
      <w:bookmarkStart w:id="2018" w:name="_Toc114779036"/>
      <w:bookmarkStart w:id="2019" w:name="_Toc122096313"/>
      <w:bookmarkStart w:id="2020" w:name="_Toc138411598"/>
      <w:bookmarkStart w:id="2021" w:name="_Toc145955789"/>
      <w:bookmarkStart w:id="2022" w:name="_Toc161905073"/>
      <w:r>
        <w:t>6.1.6.2.21</w:t>
      </w:r>
      <w:r>
        <w:tab/>
        <w:t>Type: HorizontalWithVerticalVelocityAndUncertainty</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023" w:name="_Toc20150403"/>
      <w:bookmarkStart w:id="2024" w:name="_Toc25168650"/>
      <w:bookmarkStart w:id="2025" w:name="_Toc27593069"/>
      <w:bookmarkStart w:id="2026" w:name="_Toc34147940"/>
      <w:bookmarkStart w:id="2027" w:name="_Toc36463324"/>
      <w:bookmarkStart w:id="2028" w:name="_Toc43215164"/>
      <w:bookmarkStart w:id="2029" w:name="_Toc45032412"/>
      <w:bookmarkStart w:id="2030" w:name="_Toc49849901"/>
      <w:bookmarkStart w:id="2031" w:name="_Toc51873415"/>
      <w:bookmarkStart w:id="2032" w:name="_Toc56517543"/>
      <w:bookmarkStart w:id="2033" w:name="_Toc58594444"/>
      <w:bookmarkStart w:id="2034" w:name="_Toc67685954"/>
      <w:bookmarkStart w:id="2035" w:name="_Toc74993775"/>
      <w:bookmarkStart w:id="2036" w:name="_Toc82716363"/>
      <w:bookmarkStart w:id="2037" w:name="_Toc88818650"/>
      <w:bookmarkStart w:id="2038" w:name="_Toc90650572"/>
      <w:bookmarkStart w:id="2039" w:name="_Toc98506242"/>
      <w:bookmarkStart w:id="2040" w:name="_Toc106639527"/>
      <w:bookmarkStart w:id="2041" w:name="_Toc114779037"/>
      <w:bookmarkStart w:id="2042" w:name="_Toc122096314"/>
      <w:bookmarkStart w:id="2043" w:name="_Toc138411599"/>
      <w:bookmarkStart w:id="2044" w:name="_Toc145955790"/>
      <w:bookmarkStart w:id="2045" w:name="_Toc161905074"/>
      <w:r>
        <w:t>6.1.6.2.22</w:t>
      </w:r>
      <w:r>
        <w:tab/>
        <w:t>Type: UncertaintyEllipse</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046" w:name="_Toc20150404"/>
      <w:bookmarkStart w:id="2047" w:name="_Toc25168651"/>
      <w:bookmarkStart w:id="2048" w:name="_Toc27593070"/>
      <w:bookmarkStart w:id="2049" w:name="_Toc34147941"/>
      <w:bookmarkStart w:id="2050" w:name="_Toc36463325"/>
      <w:bookmarkStart w:id="2051" w:name="_Toc43215165"/>
      <w:bookmarkStart w:id="2052" w:name="_Toc45032413"/>
      <w:bookmarkStart w:id="2053" w:name="_Toc49849902"/>
      <w:bookmarkStart w:id="2054" w:name="_Toc51873416"/>
      <w:bookmarkStart w:id="2055" w:name="_Toc56517544"/>
      <w:bookmarkStart w:id="2056" w:name="_Toc58594445"/>
      <w:bookmarkStart w:id="2057" w:name="_Toc67685955"/>
      <w:bookmarkStart w:id="2058" w:name="_Toc74993776"/>
      <w:bookmarkStart w:id="2059" w:name="_Toc82716364"/>
      <w:bookmarkStart w:id="2060" w:name="_Toc88818651"/>
      <w:bookmarkStart w:id="2061" w:name="_Toc90650573"/>
      <w:bookmarkStart w:id="2062" w:name="_Toc98506243"/>
      <w:bookmarkStart w:id="2063" w:name="_Toc106639528"/>
      <w:bookmarkStart w:id="2064" w:name="_Toc114779038"/>
      <w:bookmarkStart w:id="2065" w:name="_Toc122096315"/>
      <w:bookmarkStart w:id="2066" w:name="_Toc138411600"/>
      <w:bookmarkStart w:id="2067" w:name="_Toc145955791"/>
      <w:bookmarkStart w:id="2068" w:name="_Toc161905075"/>
      <w:r>
        <w:t>6.1.6.2.23</w:t>
      </w:r>
      <w:r w:rsidRPr="007F4DE4">
        <w:tab/>
      </w:r>
      <w:r>
        <w:t xml:space="preserve">Type: </w:t>
      </w:r>
      <w:r w:rsidRPr="007F4DE4">
        <w:t>U</w:t>
      </w:r>
      <w:r>
        <w:t>eLcs</w:t>
      </w:r>
      <w:r w:rsidRPr="007F4DE4">
        <w:t>Capability</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069" w:name="_Toc20150405"/>
      <w:bookmarkStart w:id="2070" w:name="_Toc25168652"/>
      <w:bookmarkStart w:id="2071" w:name="_Toc27593071"/>
      <w:bookmarkStart w:id="2072" w:name="_Toc34147942"/>
      <w:bookmarkStart w:id="2073" w:name="_Toc36463326"/>
      <w:bookmarkStart w:id="2074" w:name="_Toc43215166"/>
      <w:bookmarkStart w:id="2075" w:name="_Toc45032414"/>
      <w:bookmarkStart w:id="2076" w:name="_Toc49849903"/>
      <w:bookmarkStart w:id="2077" w:name="_Toc51873417"/>
      <w:bookmarkStart w:id="2078" w:name="_Toc56517545"/>
      <w:bookmarkStart w:id="2079" w:name="_Toc58594446"/>
      <w:bookmarkStart w:id="2080" w:name="_Toc67685956"/>
      <w:bookmarkStart w:id="2081" w:name="_Toc74993777"/>
      <w:bookmarkStart w:id="2082" w:name="_Toc82716365"/>
      <w:bookmarkStart w:id="2083" w:name="_Toc88818652"/>
      <w:bookmarkStart w:id="2084" w:name="_Toc90650574"/>
      <w:bookmarkStart w:id="2085" w:name="_Toc98506244"/>
      <w:bookmarkStart w:id="2086" w:name="_Toc106639529"/>
      <w:bookmarkStart w:id="2087" w:name="_Toc114779039"/>
      <w:bookmarkStart w:id="2088" w:name="_Toc122096316"/>
      <w:bookmarkStart w:id="2089" w:name="_Toc138411601"/>
      <w:bookmarkStart w:id="2090" w:name="_Toc145955792"/>
      <w:bookmarkStart w:id="2091" w:name="_Toc161905076"/>
      <w:r>
        <w:lastRenderedPageBreak/>
        <w:t>6.1.6.2.24</w:t>
      </w:r>
      <w:r>
        <w:tab/>
        <w:t>Type: PeriodicEventInfo</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49237C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092" w:name="_Toc20150406"/>
      <w:bookmarkStart w:id="2093" w:name="_Toc25168653"/>
      <w:bookmarkStart w:id="2094" w:name="_Toc27593072"/>
      <w:bookmarkStart w:id="2095" w:name="_Toc34147943"/>
      <w:bookmarkStart w:id="2096" w:name="_Toc36463327"/>
      <w:bookmarkStart w:id="2097" w:name="_Toc43215167"/>
      <w:bookmarkStart w:id="2098" w:name="_Toc45032415"/>
      <w:bookmarkStart w:id="2099" w:name="_Toc49849904"/>
      <w:bookmarkStart w:id="2100" w:name="_Toc51873418"/>
      <w:bookmarkStart w:id="2101" w:name="_Toc56517546"/>
      <w:bookmarkStart w:id="2102" w:name="_Toc58594447"/>
      <w:bookmarkStart w:id="2103" w:name="_Toc67685957"/>
      <w:bookmarkStart w:id="2104" w:name="_Toc74993778"/>
      <w:bookmarkStart w:id="2105" w:name="_Toc82716366"/>
      <w:bookmarkStart w:id="2106" w:name="_Toc88818653"/>
      <w:bookmarkStart w:id="2107" w:name="_Toc90650575"/>
      <w:bookmarkStart w:id="2108" w:name="_Toc98506245"/>
      <w:bookmarkStart w:id="2109" w:name="_Toc106639530"/>
      <w:bookmarkStart w:id="2110" w:name="_Toc114779040"/>
      <w:bookmarkStart w:id="2111" w:name="_Toc122096317"/>
      <w:bookmarkStart w:id="2112" w:name="_Toc138411602"/>
      <w:bookmarkStart w:id="2113" w:name="_Toc145955793"/>
      <w:bookmarkStart w:id="2114" w:name="_Toc161905077"/>
      <w:r>
        <w:lastRenderedPageBreak/>
        <w:t>6.1.6.2.25</w:t>
      </w:r>
      <w:r>
        <w:tab/>
        <w:t>Type: AreaEventInfo</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2115" w:name="_Toc20150407"/>
      <w:bookmarkStart w:id="2116" w:name="_Toc25168654"/>
      <w:bookmarkStart w:id="2117" w:name="_Toc27593073"/>
      <w:bookmarkStart w:id="2118" w:name="_Toc34147944"/>
      <w:bookmarkStart w:id="2119" w:name="_Toc36463328"/>
      <w:bookmarkStart w:id="2120" w:name="_Toc43215168"/>
      <w:bookmarkStart w:id="2121" w:name="_Toc45032416"/>
      <w:bookmarkStart w:id="2122" w:name="_Toc49849905"/>
      <w:bookmarkStart w:id="2123" w:name="_Toc51873419"/>
      <w:bookmarkStart w:id="2124" w:name="_Toc56517547"/>
      <w:bookmarkStart w:id="2125" w:name="_Toc58594448"/>
      <w:bookmarkStart w:id="2126" w:name="_Toc67685958"/>
      <w:bookmarkStart w:id="2127" w:name="_Toc74993779"/>
      <w:bookmarkStart w:id="2128" w:name="_Toc82716367"/>
      <w:bookmarkStart w:id="2129" w:name="_Toc88818654"/>
      <w:bookmarkStart w:id="2130" w:name="_Toc90650576"/>
      <w:bookmarkStart w:id="2131" w:name="_Toc98506246"/>
      <w:bookmarkStart w:id="2132" w:name="_Toc106639531"/>
      <w:bookmarkStart w:id="2133" w:name="_Toc114779041"/>
      <w:bookmarkStart w:id="2134" w:name="_Toc122096318"/>
      <w:bookmarkStart w:id="2135" w:name="_Toc138411603"/>
      <w:bookmarkStart w:id="2136" w:name="_Toc145955794"/>
      <w:bookmarkStart w:id="2137" w:name="_Toc161905078"/>
      <w:r>
        <w:t>6.1.6.2.26</w:t>
      </w:r>
      <w:r>
        <w:tab/>
        <w:t>Type: ReportingArea</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138" w:name="_Toc20150408"/>
      <w:bookmarkStart w:id="2139" w:name="_Toc25168655"/>
      <w:bookmarkStart w:id="2140" w:name="_Toc27593074"/>
      <w:bookmarkStart w:id="2141" w:name="_Toc34147945"/>
      <w:bookmarkStart w:id="2142" w:name="_Toc36463329"/>
      <w:bookmarkStart w:id="2143" w:name="_Toc43215169"/>
      <w:bookmarkStart w:id="2144" w:name="_Toc45032417"/>
      <w:bookmarkStart w:id="2145" w:name="_Toc49849906"/>
      <w:bookmarkStart w:id="2146" w:name="_Toc51873420"/>
      <w:bookmarkStart w:id="2147" w:name="_Toc56517548"/>
      <w:bookmarkStart w:id="2148" w:name="_Toc58594449"/>
      <w:bookmarkStart w:id="2149" w:name="_Toc67685959"/>
      <w:bookmarkStart w:id="2150" w:name="_Toc74993780"/>
      <w:bookmarkStart w:id="2151" w:name="_Toc82716368"/>
      <w:bookmarkStart w:id="2152" w:name="_Toc88818655"/>
      <w:bookmarkStart w:id="2153" w:name="_Toc90650577"/>
      <w:bookmarkStart w:id="2154" w:name="_Toc98506247"/>
      <w:bookmarkStart w:id="2155" w:name="_Toc106639532"/>
      <w:bookmarkStart w:id="2156" w:name="_Toc114779042"/>
      <w:bookmarkStart w:id="2157" w:name="_Toc122096319"/>
      <w:bookmarkStart w:id="2158" w:name="_Toc138411604"/>
      <w:bookmarkStart w:id="2159" w:name="_Toc145955795"/>
      <w:bookmarkStart w:id="2160" w:name="_Toc161905079"/>
      <w:r>
        <w:lastRenderedPageBreak/>
        <w:t>6.1.6.2.27</w:t>
      </w:r>
      <w:r>
        <w:tab/>
        <w:t>Type: MotionEventInfo</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2161" w:name="_Toc20150409"/>
      <w:bookmarkStart w:id="2162" w:name="_Toc25168656"/>
      <w:bookmarkStart w:id="2163" w:name="_Toc27593075"/>
      <w:bookmarkStart w:id="2164" w:name="_Toc34147946"/>
      <w:bookmarkStart w:id="2165" w:name="_Toc36463330"/>
      <w:bookmarkStart w:id="2166" w:name="_Toc43215170"/>
      <w:bookmarkStart w:id="2167" w:name="_Toc45032418"/>
      <w:bookmarkStart w:id="2168" w:name="_Toc49849907"/>
      <w:bookmarkStart w:id="2169" w:name="_Toc51873421"/>
      <w:bookmarkStart w:id="2170" w:name="_Toc56517549"/>
      <w:bookmarkStart w:id="2171" w:name="_Toc58594450"/>
      <w:bookmarkStart w:id="2172" w:name="_Toc67685960"/>
      <w:bookmarkStart w:id="2173" w:name="_Toc74993781"/>
      <w:bookmarkStart w:id="2174" w:name="_Toc82716369"/>
      <w:bookmarkStart w:id="2175" w:name="_Toc88818656"/>
      <w:bookmarkStart w:id="2176" w:name="_Toc90650578"/>
      <w:bookmarkStart w:id="2177" w:name="_Toc98506248"/>
      <w:bookmarkStart w:id="2178" w:name="_Toc106639533"/>
      <w:bookmarkStart w:id="2179" w:name="_Toc114779043"/>
      <w:bookmarkStart w:id="2180" w:name="_Toc122096320"/>
      <w:bookmarkStart w:id="2181" w:name="_Toc138411605"/>
      <w:bookmarkStart w:id="2182" w:name="_Toc145955796"/>
      <w:bookmarkStart w:id="2183" w:name="_Toc161905080"/>
      <w:r>
        <w:t>6.1.6.2.28</w:t>
      </w:r>
      <w:r w:rsidRPr="003B2883">
        <w:tab/>
      </w:r>
      <w:r w:rsidR="001E7C73">
        <w:t>Void</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1837DBD2" w14:textId="77777777" w:rsidR="00EB7848" w:rsidRDefault="00EB7848" w:rsidP="00EB7848"/>
    <w:p w14:paraId="31F8BA9E" w14:textId="77777777" w:rsidR="00EB7848" w:rsidRDefault="00EB7848" w:rsidP="00B32564">
      <w:pPr>
        <w:pStyle w:val="Heading5"/>
      </w:pPr>
      <w:bookmarkStart w:id="2184" w:name="_Toc20150410"/>
      <w:bookmarkStart w:id="2185" w:name="_Toc25168657"/>
      <w:bookmarkStart w:id="2186" w:name="_Toc27593076"/>
      <w:bookmarkStart w:id="2187" w:name="_Toc34147947"/>
      <w:bookmarkStart w:id="2188" w:name="_Toc36463331"/>
      <w:bookmarkStart w:id="2189" w:name="_Toc43215171"/>
      <w:bookmarkStart w:id="2190" w:name="_Toc45032419"/>
      <w:bookmarkStart w:id="2191" w:name="_Toc49849908"/>
      <w:bookmarkStart w:id="2192" w:name="_Toc51873422"/>
      <w:bookmarkStart w:id="2193" w:name="_Toc56517550"/>
      <w:bookmarkStart w:id="2194" w:name="_Toc58594451"/>
      <w:bookmarkStart w:id="2195" w:name="_Toc67685961"/>
      <w:bookmarkStart w:id="2196" w:name="_Toc74993782"/>
      <w:bookmarkStart w:id="2197" w:name="_Toc82716370"/>
      <w:bookmarkStart w:id="2198" w:name="_Toc88818657"/>
      <w:bookmarkStart w:id="2199" w:name="_Toc90650579"/>
      <w:bookmarkStart w:id="2200" w:name="_Toc98506249"/>
      <w:bookmarkStart w:id="2201" w:name="_Toc106639534"/>
      <w:bookmarkStart w:id="2202" w:name="_Toc114779044"/>
      <w:bookmarkStart w:id="2203" w:name="_Toc122096321"/>
      <w:bookmarkStart w:id="2204" w:name="_Toc138411606"/>
      <w:bookmarkStart w:id="2205" w:name="_Toc145955797"/>
      <w:bookmarkStart w:id="2206" w:name="_Toc161905081"/>
      <w:r>
        <w:t>6.1.6.2.29</w:t>
      </w:r>
      <w:r>
        <w:tab/>
        <w:t>Type: CancelLocData</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839490E"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207" w:name="_Toc20150411"/>
      <w:bookmarkStart w:id="2208" w:name="_Toc25168658"/>
      <w:bookmarkStart w:id="2209" w:name="_Toc27593077"/>
      <w:bookmarkStart w:id="2210" w:name="_Toc34147948"/>
      <w:bookmarkStart w:id="2211" w:name="_Toc36463332"/>
      <w:bookmarkStart w:id="2212" w:name="_Toc43215172"/>
      <w:bookmarkStart w:id="2213" w:name="_Toc45032420"/>
      <w:bookmarkStart w:id="2214" w:name="_Toc49849909"/>
      <w:bookmarkStart w:id="2215" w:name="_Toc51873423"/>
      <w:bookmarkStart w:id="2216" w:name="_Toc56517551"/>
      <w:bookmarkStart w:id="2217" w:name="_Toc58594452"/>
      <w:bookmarkStart w:id="2218" w:name="_Toc67685962"/>
      <w:bookmarkStart w:id="2219" w:name="_Toc74993783"/>
      <w:bookmarkStart w:id="2220" w:name="_Toc82716371"/>
      <w:bookmarkStart w:id="2221" w:name="_Toc88818658"/>
      <w:bookmarkStart w:id="2222" w:name="_Toc90650580"/>
      <w:bookmarkStart w:id="2223" w:name="_Toc98506250"/>
      <w:bookmarkStart w:id="2224" w:name="_Toc106639535"/>
      <w:bookmarkStart w:id="2225" w:name="_Toc114779045"/>
      <w:bookmarkStart w:id="2226" w:name="_Toc122096322"/>
      <w:bookmarkStart w:id="2227" w:name="_Toc138411607"/>
      <w:bookmarkStart w:id="2228" w:name="_Toc145955798"/>
      <w:bookmarkStart w:id="2229" w:name="_Toc161905082"/>
      <w:r>
        <w:lastRenderedPageBreak/>
        <w:t>6.1.6.2.30</w:t>
      </w:r>
      <w:r>
        <w:tab/>
        <w:t>Type: LocContextData</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710C9CD6" w:rsidR="005C50CC" w:rsidRDefault="005C50CC" w:rsidP="005C50CC">
            <w:pPr>
              <w:pStyle w:val="TAL"/>
              <w:rPr>
                <w:rFonts w:cs="Arial"/>
                <w:szCs w:val="18"/>
              </w:rPr>
            </w:pPr>
            <w:r w:rsidRPr="00421444">
              <w:t>This IE shall be present if at least one optional feature defined in</w:t>
            </w:r>
            <w:r>
              <w:t xml:space="preserve"> </w:t>
            </w:r>
            <w:r w:rsidR="00CD4942">
              <w:t>clause 6</w:t>
            </w:r>
            <w:r w:rsidR="007F333B">
              <w:t>.1.9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230" w:name="_Toc20150412"/>
      <w:bookmarkStart w:id="2231" w:name="_Toc25168659"/>
      <w:bookmarkStart w:id="2232" w:name="_Toc27593078"/>
      <w:bookmarkStart w:id="2233" w:name="_Toc34147949"/>
      <w:bookmarkStart w:id="2234" w:name="_Toc36463333"/>
      <w:bookmarkStart w:id="2235" w:name="_Toc43215173"/>
      <w:bookmarkStart w:id="2236" w:name="_Toc45032421"/>
      <w:bookmarkStart w:id="2237" w:name="_Toc49849910"/>
      <w:bookmarkStart w:id="2238" w:name="_Toc51873424"/>
      <w:bookmarkStart w:id="2239" w:name="_Toc56517552"/>
      <w:bookmarkStart w:id="2240" w:name="_Toc58594453"/>
      <w:bookmarkStart w:id="2241" w:name="_Toc67685963"/>
      <w:bookmarkStart w:id="2242" w:name="_Toc74993784"/>
      <w:bookmarkStart w:id="2243" w:name="_Toc82716372"/>
      <w:bookmarkStart w:id="2244" w:name="_Toc88818659"/>
      <w:bookmarkStart w:id="2245" w:name="_Toc90650581"/>
      <w:bookmarkStart w:id="2246" w:name="_Toc98506251"/>
      <w:bookmarkStart w:id="2247" w:name="_Toc106639536"/>
      <w:bookmarkStart w:id="2248" w:name="_Toc114779046"/>
      <w:bookmarkStart w:id="2249" w:name="_Toc122096323"/>
      <w:bookmarkStart w:id="2250" w:name="_Toc138411608"/>
      <w:bookmarkStart w:id="2251" w:name="_Toc145955799"/>
      <w:bookmarkStart w:id="2252" w:name="_Toc161905083"/>
      <w:r>
        <w:t>6.1.6.2.31</w:t>
      </w:r>
      <w:r w:rsidRPr="003B2883">
        <w:tab/>
        <w:t xml:space="preserve">Type: </w:t>
      </w:r>
      <w:r>
        <w:t>EventReportMessage</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253" w:name="_Toc20150413"/>
      <w:bookmarkStart w:id="2254" w:name="_Toc25168660"/>
      <w:bookmarkStart w:id="2255" w:name="_Toc27593079"/>
      <w:bookmarkStart w:id="2256" w:name="_Toc34147950"/>
      <w:bookmarkStart w:id="2257" w:name="_Toc36463334"/>
      <w:bookmarkStart w:id="2258" w:name="_Toc43215174"/>
      <w:bookmarkStart w:id="2259" w:name="_Toc45032422"/>
      <w:bookmarkStart w:id="2260" w:name="_Toc49849911"/>
      <w:bookmarkStart w:id="2261" w:name="_Toc51873425"/>
      <w:bookmarkStart w:id="2262" w:name="_Toc56517553"/>
      <w:bookmarkStart w:id="2263" w:name="_Toc58594454"/>
      <w:bookmarkStart w:id="2264" w:name="_Toc67685964"/>
      <w:bookmarkStart w:id="2265" w:name="_Toc74993785"/>
      <w:bookmarkStart w:id="2266" w:name="_Toc82716373"/>
      <w:bookmarkStart w:id="2267" w:name="_Toc88818660"/>
      <w:bookmarkStart w:id="2268" w:name="_Toc90650582"/>
      <w:bookmarkStart w:id="2269" w:name="_Toc98506252"/>
      <w:bookmarkStart w:id="2270" w:name="_Toc106639537"/>
      <w:bookmarkStart w:id="2271" w:name="_Toc114779047"/>
      <w:bookmarkStart w:id="2272" w:name="_Toc122096324"/>
      <w:bookmarkStart w:id="2273" w:name="_Toc138411609"/>
      <w:bookmarkStart w:id="2274" w:name="_Toc145955800"/>
      <w:bookmarkStart w:id="2275" w:name="_Toc161905084"/>
      <w:r>
        <w:lastRenderedPageBreak/>
        <w:t>6.1.6.2.32</w:t>
      </w:r>
      <w:r w:rsidRPr="003B2883">
        <w:tab/>
        <w:t xml:space="preserve">Type: </w:t>
      </w:r>
      <w:r>
        <w:t>EventReportingStatus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276" w:name="_Toc20150414"/>
      <w:bookmarkStart w:id="2277" w:name="_Toc25168661"/>
      <w:bookmarkStart w:id="2278" w:name="_Toc27593080"/>
      <w:bookmarkStart w:id="2279" w:name="_Toc34147951"/>
      <w:bookmarkStart w:id="2280" w:name="_Toc36463335"/>
      <w:bookmarkStart w:id="2281" w:name="_Toc43215175"/>
      <w:bookmarkStart w:id="2282" w:name="_Toc45032423"/>
      <w:bookmarkStart w:id="2283" w:name="_Toc49849912"/>
      <w:bookmarkStart w:id="2284" w:name="_Toc51873426"/>
      <w:bookmarkStart w:id="2285" w:name="_Toc56517554"/>
      <w:bookmarkStart w:id="2286" w:name="_Toc58594455"/>
      <w:bookmarkStart w:id="2287" w:name="_Toc67685965"/>
      <w:bookmarkStart w:id="2288" w:name="_Toc74993786"/>
      <w:bookmarkStart w:id="2289" w:name="_Toc82716374"/>
      <w:bookmarkStart w:id="2290" w:name="_Toc88818661"/>
      <w:bookmarkStart w:id="2291" w:name="_Toc90650583"/>
      <w:bookmarkStart w:id="2292" w:name="_Toc98506253"/>
      <w:bookmarkStart w:id="2293" w:name="_Toc106639538"/>
      <w:bookmarkStart w:id="2294" w:name="_Toc114779048"/>
      <w:bookmarkStart w:id="2295" w:name="_Toc122096325"/>
      <w:bookmarkStart w:id="2296" w:name="_Toc138411610"/>
      <w:bookmarkStart w:id="2297" w:name="_Toc145955801"/>
      <w:bookmarkStart w:id="2298" w:name="_Toc161905085"/>
      <w:r>
        <w:t>6.1.6.2.33</w:t>
      </w:r>
      <w:r w:rsidRPr="003B2883">
        <w:tab/>
        <w:t>Type</w:t>
      </w:r>
      <w:r>
        <w:t>: UELocationInfo</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299" w:name="_Toc20150415"/>
      <w:bookmarkStart w:id="2300" w:name="_Toc25168662"/>
      <w:bookmarkStart w:id="2301" w:name="_Toc27593081"/>
      <w:bookmarkStart w:id="2302" w:name="_Toc34147952"/>
      <w:bookmarkStart w:id="2303" w:name="_Toc36463336"/>
      <w:bookmarkStart w:id="2304" w:name="_Toc43215176"/>
      <w:bookmarkStart w:id="2305" w:name="_Toc45032424"/>
      <w:bookmarkStart w:id="2306" w:name="_Toc49849913"/>
      <w:bookmarkStart w:id="2307" w:name="_Toc51873427"/>
      <w:bookmarkStart w:id="2308" w:name="_Toc56517555"/>
      <w:bookmarkStart w:id="2309" w:name="_Toc58594456"/>
      <w:bookmarkStart w:id="2310" w:name="_Toc67685966"/>
      <w:bookmarkStart w:id="2311" w:name="_Toc74993787"/>
      <w:bookmarkStart w:id="2312" w:name="_Toc82716375"/>
      <w:bookmarkStart w:id="2313" w:name="_Toc88818662"/>
      <w:bookmarkStart w:id="2314" w:name="_Toc90650584"/>
      <w:bookmarkStart w:id="2315" w:name="_Toc98506254"/>
      <w:bookmarkStart w:id="2316" w:name="_Toc106639539"/>
      <w:bookmarkStart w:id="2317" w:name="_Toc114779049"/>
      <w:bookmarkStart w:id="2318" w:name="_Toc122096326"/>
      <w:bookmarkStart w:id="2319" w:name="_Toc138411611"/>
      <w:bookmarkStart w:id="2320" w:name="_Toc145955802"/>
      <w:bookmarkStart w:id="2321" w:name="_Toc161905086"/>
      <w:r w:rsidRPr="003B2883">
        <w:lastRenderedPageBreak/>
        <w:t>6.</w:t>
      </w:r>
      <w:r>
        <w:t>1</w:t>
      </w:r>
      <w:r w:rsidRPr="003B2883">
        <w:t>.6.2.</w:t>
      </w:r>
      <w:r>
        <w:t>34</w:t>
      </w:r>
      <w:r w:rsidRPr="003B2883">
        <w:tab/>
        <w:t xml:space="preserve">Type: </w:t>
      </w:r>
      <w:r>
        <w:rPr>
          <w:lang w:eastAsia="zh-CN"/>
        </w:rPr>
        <w:t>EventNotifyData</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172C1674" w:rsidR="00C10B9C" w:rsidRDefault="00C10B9C" w:rsidP="00C10B9C">
            <w:pPr>
              <w:pStyle w:val="TAL"/>
              <w:rPr>
                <w:rFonts w:cs="Arial"/>
                <w:szCs w:val="18"/>
              </w:rPr>
            </w:pPr>
            <w:r w:rsidRPr="00421444">
              <w:t>This IE shall be present if at least one optional feature defined in</w:t>
            </w:r>
            <w:r>
              <w:t xml:space="preserve"> </w:t>
            </w:r>
            <w:r w:rsidR="00CD4942">
              <w:t>clause 6</w:t>
            </w:r>
            <w:r>
              <w:t>.1.9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2E0C8A" w:rsidRPr="003B2883" w14:paraId="3E419211"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62771024" w14:textId="0AD11C86" w:rsidR="002E0C8A" w:rsidRDefault="002E0C8A" w:rsidP="002E0C8A">
            <w:pPr>
              <w:pStyle w:val="TAL"/>
            </w:pPr>
            <w:r>
              <w:rPr>
                <w:lang w:val="en-US"/>
              </w:rPr>
              <w:t>haGnssMetrics</w:t>
            </w:r>
          </w:p>
        </w:tc>
        <w:tc>
          <w:tcPr>
            <w:tcW w:w="2410" w:type="dxa"/>
            <w:tcBorders>
              <w:top w:val="single" w:sz="4" w:space="0" w:color="auto"/>
              <w:left w:val="single" w:sz="4" w:space="0" w:color="auto"/>
              <w:bottom w:val="single" w:sz="4" w:space="0" w:color="auto"/>
              <w:right w:val="single" w:sz="4" w:space="0" w:color="auto"/>
            </w:tcBorders>
          </w:tcPr>
          <w:p w14:paraId="0CB32433" w14:textId="133FE553" w:rsidR="002E0C8A" w:rsidRDefault="002E0C8A" w:rsidP="002E0C8A">
            <w:pPr>
              <w:pStyle w:val="TAL"/>
            </w:pPr>
            <w:r>
              <w:rPr>
                <w:noProof/>
                <w:lang w:eastAsia="zh-CN"/>
              </w:rPr>
              <w:t>HighAccuracyGnssMetrics</w:t>
            </w:r>
          </w:p>
        </w:tc>
        <w:tc>
          <w:tcPr>
            <w:tcW w:w="758" w:type="dxa"/>
            <w:tcBorders>
              <w:top w:val="single" w:sz="4" w:space="0" w:color="auto"/>
              <w:left w:val="single" w:sz="4" w:space="0" w:color="auto"/>
              <w:bottom w:val="single" w:sz="4" w:space="0" w:color="auto"/>
              <w:right w:val="single" w:sz="4" w:space="0" w:color="auto"/>
            </w:tcBorders>
          </w:tcPr>
          <w:p w14:paraId="4F807A50" w14:textId="154D4DD0" w:rsidR="002E0C8A" w:rsidRDefault="002E0C8A" w:rsidP="002E0C8A">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tcPr>
          <w:p w14:paraId="0EE13B56" w14:textId="51AEE1EE" w:rsidR="002E0C8A" w:rsidRDefault="002E0C8A" w:rsidP="002E0C8A">
            <w:pPr>
              <w:pStyle w:val="TAL"/>
              <w:rPr>
                <w:lang w:eastAsia="zh-CN"/>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3D1E383C" w14:textId="77777777" w:rsidR="002E0C8A" w:rsidRDefault="002E0C8A" w:rsidP="002E0C8A">
            <w:pPr>
              <w:pStyle w:val="TAL"/>
              <w:rPr>
                <w:noProof/>
              </w:rPr>
            </w:pPr>
            <w:r>
              <w:rPr>
                <w:noProof/>
              </w:rPr>
              <w:t>This IE may be present when GNSS positioning method(s) are used for the location estimate.</w:t>
            </w:r>
          </w:p>
          <w:p w14:paraId="4B60284B" w14:textId="77777777" w:rsidR="002E0C8A" w:rsidRDefault="002E0C8A" w:rsidP="002E0C8A">
            <w:pPr>
              <w:pStyle w:val="TAL"/>
              <w:rPr>
                <w:noProof/>
              </w:rPr>
            </w:pPr>
          </w:p>
          <w:p w14:paraId="42F69E90" w14:textId="77777777" w:rsidR="002E0C8A" w:rsidRDefault="002E0C8A" w:rsidP="002E0C8A">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71AE17C6" w14:textId="77777777" w:rsidR="002E0C8A" w:rsidRPr="00421444" w:rsidRDefault="002E0C8A" w:rsidP="002E0C8A">
            <w:pPr>
              <w:pStyle w:val="TAL"/>
            </w:pPr>
          </w:p>
        </w:tc>
        <w:tc>
          <w:tcPr>
            <w:tcW w:w="774" w:type="dxa"/>
            <w:tcBorders>
              <w:top w:val="single" w:sz="4" w:space="0" w:color="auto"/>
              <w:left w:val="single" w:sz="4" w:space="0" w:color="auto"/>
              <w:bottom w:val="single" w:sz="4" w:space="0" w:color="auto"/>
              <w:right w:val="single" w:sz="4" w:space="0" w:color="auto"/>
            </w:tcBorders>
          </w:tcPr>
          <w:p w14:paraId="3ED2F659" w14:textId="77777777" w:rsidR="002E0C8A" w:rsidRPr="00421444" w:rsidRDefault="002E0C8A" w:rsidP="002E0C8A">
            <w:pPr>
              <w:pStyle w:val="TAL"/>
            </w:pPr>
          </w:p>
        </w:tc>
      </w:tr>
      <w:tr w:rsidR="002E0C8A"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2E0C8A" w:rsidRPr="003B2883" w:rsidRDefault="002E0C8A" w:rsidP="002E0C8A">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2E0C8A" w:rsidRDefault="002E0C8A" w:rsidP="002E0C8A">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322" w:name="_Toc34147953"/>
      <w:bookmarkStart w:id="2323" w:name="_Toc36463337"/>
      <w:bookmarkStart w:id="2324" w:name="_Toc43215177"/>
      <w:bookmarkStart w:id="2325" w:name="_Toc45032425"/>
      <w:bookmarkStart w:id="2326" w:name="_Toc49849914"/>
      <w:bookmarkStart w:id="2327" w:name="_Toc51873428"/>
      <w:bookmarkStart w:id="2328" w:name="_Toc56517556"/>
      <w:bookmarkStart w:id="2329" w:name="_Toc58594457"/>
      <w:bookmarkStart w:id="2330" w:name="_Toc67685967"/>
      <w:bookmarkStart w:id="2331" w:name="_Toc74993788"/>
      <w:bookmarkStart w:id="2332" w:name="_Toc82716376"/>
      <w:bookmarkStart w:id="2333" w:name="_Toc88818663"/>
      <w:bookmarkStart w:id="2334" w:name="_Toc90650585"/>
      <w:bookmarkStart w:id="2335" w:name="_Toc98506255"/>
      <w:bookmarkStart w:id="2336" w:name="_Toc106639540"/>
      <w:bookmarkStart w:id="2337" w:name="_Toc114779050"/>
      <w:bookmarkStart w:id="2338" w:name="_Toc122096327"/>
      <w:bookmarkStart w:id="2339" w:name="_Toc138411612"/>
      <w:bookmarkStart w:id="2340" w:name="_Toc145955803"/>
      <w:bookmarkStart w:id="2341" w:name="_Toc161905087"/>
      <w:r>
        <w:t>6.1.6.2.35</w:t>
      </w:r>
      <w:r>
        <w:tab/>
        <w:t xml:space="preserve">Type: </w:t>
      </w:r>
      <w:r>
        <w:rPr>
          <w:lang w:eastAsia="zh-CN"/>
        </w:rPr>
        <w:t>UeConnectivityState</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342" w:name="_Toc74993789"/>
      <w:bookmarkStart w:id="2343" w:name="_Toc82716377"/>
      <w:bookmarkStart w:id="2344" w:name="_Toc88818664"/>
      <w:bookmarkStart w:id="2345" w:name="_Toc90650586"/>
      <w:bookmarkStart w:id="2346" w:name="_Toc98506256"/>
      <w:bookmarkStart w:id="2347" w:name="_Toc106639541"/>
      <w:bookmarkStart w:id="2348" w:name="_Toc114779051"/>
      <w:bookmarkStart w:id="2349" w:name="_Toc122096328"/>
      <w:bookmarkStart w:id="2350" w:name="_Toc138411613"/>
      <w:bookmarkStart w:id="2351" w:name="_Toc145955804"/>
      <w:bookmarkStart w:id="2352" w:name="_Toc161905088"/>
      <w:r>
        <w:t>6.1.6.2.</w:t>
      </w:r>
      <w:r w:rsidR="00C921E1">
        <w:rPr>
          <w:lang w:eastAsia="zh-CN"/>
        </w:rPr>
        <w:t>36</w:t>
      </w:r>
      <w:r>
        <w:tab/>
        <w:t xml:space="preserve">Type: </w:t>
      </w:r>
      <w:r>
        <w:rPr>
          <w:rFonts w:hint="eastAsia"/>
          <w:lang w:eastAsia="zh-CN"/>
        </w:rPr>
        <w:t>Local</w:t>
      </w:r>
      <w:r>
        <w:t>Origin</w:t>
      </w:r>
      <w:bookmarkEnd w:id="2342"/>
      <w:bookmarkEnd w:id="2343"/>
      <w:bookmarkEnd w:id="2344"/>
      <w:bookmarkEnd w:id="2345"/>
      <w:bookmarkEnd w:id="2346"/>
      <w:bookmarkEnd w:id="2347"/>
      <w:bookmarkEnd w:id="2348"/>
      <w:bookmarkEnd w:id="2349"/>
      <w:bookmarkEnd w:id="2350"/>
      <w:bookmarkEnd w:id="2351"/>
      <w:bookmarkEnd w:id="2352"/>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353" w:name="_Toc74993790"/>
      <w:bookmarkStart w:id="2354" w:name="_Toc82716378"/>
      <w:bookmarkStart w:id="2355" w:name="_Toc88818665"/>
      <w:bookmarkStart w:id="2356" w:name="_Toc90650587"/>
      <w:bookmarkStart w:id="2357" w:name="_Toc98506257"/>
      <w:bookmarkStart w:id="2358" w:name="_Toc106639542"/>
      <w:bookmarkStart w:id="2359" w:name="_Toc114779052"/>
      <w:bookmarkStart w:id="2360" w:name="_Toc122096329"/>
      <w:bookmarkStart w:id="2361" w:name="_Toc138411614"/>
      <w:bookmarkStart w:id="2362" w:name="_Toc145955805"/>
      <w:bookmarkStart w:id="2363" w:name="_Toc161905089"/>
      <w:r>
        <w:lastRenderedPageBreak/>
        <w:t>6.1.6.2.</w:t>
      </w:r>
      <w:r w:rsidR="00C921E1">
        <w:rPr>
          <w:lang w:eastAsia="zh-CN"/>
        </w:rPr>
        <w:t>37</w:t>
      </w:r>
      <w:r w:rsidR="00C921E1">
        <w:tab/>
      </w:r>
      <w:r w:rsidR="000E718A">
        <w:t xml:space="preserve">Type: </w:t>
      </w:r>
      <w:r w:rsidRPr="008D5DB3">
        <w:t>RelativeCartesianLocation</w:t>
      </w:r>
      <w:bookmarkEnd w:id="2353"/>
      <w:bookmarkEnd w:id="2354"/>
      <w:bookmarkEnd w:id="2355"/>
      <w:bookmarkEnd w:id="2356"/>
      <w:bookmarkEnd w:id="2357"/>
      <w:bookmarkEnd w:id="2358"/>
      <w:bookmarkEnd w:id="2359"/>
      <w:bookmarkEnd w:id="2360"/>
      <w:bookmarkEnd w:id="2361"/>
      <w:bookmarkEnd w:id="2362"/>
      <w:bookmarkEnd w:id="2363"/>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364" w:name="_Toc66101648"/>
      <w:bookmarkStart w:id="2365" w:name="_Toc74993791"/>
      <w:bookmarkStart w:id="2366" w:name="_Toc82716379"/>
      <w:bookmarkStart w:id="2367" w:name="_Toc88818666"/>
      <w:bookmarkStart w:id="2368" w:name="_Toc90650588"/>
      <w:bookmarkStart w:id="2369" w:name="_Toc98506258"/>
      <w:bookmarkStart w:id="2370" w:name="_Toc106639543"/>
      <w:bookmarkStart w:id="2371" w:name="_Toc114779053"/>
      <w:bookmarkStart w:id="2372" w:name="_Toc122096330"/>
      <w:bookmarkStart w:id="2373" w:name="_Toc138411615"/>
      <w:bookmarkStart w:id="2374" w:name="_Toc145955806"/>
      <w:bookmarkStart w:id="2375" w:name="_Toc161905090"/>
      <w:r>
        <w:t>6.1.6.2.</w:t>
      </w:r>
      <w:r w:rsidR="00C921E1">
        <w:rPr>
          <w:lang w:eastAsia="zh-CN"/>
        </w:rPr>
        <w:t>38</w:t>
      </w:r>
      <w:r>
        <w:tab/>
        <w:t xml:space="preserve">Type: </w:t>
      </w:r>
      <w:bookmarkEnd w:id="2364"/>
      <w:r w:rsidRPr="00774B8E">
        <w:t>Local2dPointUncertaintyEllipse</w:t>
      </w:r>
      <w:bookmarkEnd w:id="2365"/>
      <w:bookmarkEnd w:id="2366"/>
      <w:bookmarkEnd w:id="2367"/>
      <w:bookmarkEnd w:id="2368"/>
      <w:bookmarkEnd w:id="2369"/>
      <w:bookmarkEnd w:id="2370"/>
      <w:bookmarkEnd w:id="2371"/>
      <w:bookmarkEnd w:id="2372"/>
      <w:bookmarkEnd w:id="2373"/>
      <w:bookmarkEnd w:id="2374"/>
      <w:bookmarkEnd w:id="2375"/>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376" w:name="_Toc74993792"/>
      <w:bookmarkStart w:id="2377" w:name="_Toc82716380"/>
      <w:bookmarkStart w:id="2378" w:name="_Toc88818667"/>
      <w:bookmarkStart w:id="2379" w:name="_Toc90650589"/>
      <w:bookmarkStart w:id="2380" w:name="_Toc98506259"/>
      <w:bookmarkStart w:id="2381" w:name="_Toc106639544"/>
      <w:bookmarkStart w:id="2382" w:name="_Toc114779054"/>
      <w:bookmarkStart w:id="2383" w:name="_Toc122096331"/>
      <w:bookmarkStart w:id="2384" w:name="_Toc138411616"/>
      <w:bookmarkStart w:id="2385" w:name="_Toc145955807"/>
      <w:bookmarkStart w:id="2386" w:name="_Toc161905091"/>
      <w:r>
        <w:t>6.1.6.2.</w:t>
      </w:r>
      <w:r w:rsidR="00C921E1">
        <w:rPr>
          <w:lang w:eastAsia="zh-CN"/>
        </w:rPr>
        <w:t>39</w:t>
      </w:r>
      <w:r>
        <w:tab/>
        <w:t xml:space="preserve">Type: </w:t>
      </w:r>
      <w:r w:rsidRPr="00C21B52">
        <w:t>Local3dPointUncertaintyEllipsoid</w:t>
      </w:r>
      <w:bookmarkEnd w:id="2376"/>
      <w:bookmarkEnd w:id="2377"/>
      <w:bookmarkEnd w:id="2378"/>
      <w:bookmarkEnd w:id="2379"/>
      <w:bookmarkEnd w:id="2380"/>
      <w:bookmarkEnd w:id="2381"/>
      <w:bookmarkEnd w:id="2382"/>
      <w:bookmarkEnd w:id="2383"/>
      <w:bookmarkEnd w:id="2384"/>
      <w:bookmarkEnd w:id="2385"/>
      <w:bookmarkEnd w:id="2386"/>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387" w:name="_Toc74993793"/>
      <w:bookmarkStart w:id="2388" w:name="_Toc82716381"/>
      <w:bookmarkStart w:id="2389" w:name="_Toc88818668"/>
      <w:bookmarkStart w:id="2390" w:name="_Toc90650590"/>
      <w:bookmarkStart w:id="2391" w:name="_Toc98506260"/>
      <w:bookmarkStart w:id="2392" w:name="_Toc106639545"/>
      <w:bookmarkStart w:id="2393" w:name="_Toc114779055"/>
      <w:bookmarkStart w:id="2394" w:name="_Toc122096332"/>
      <w:bookmarkStart w:id="2395" w:name="_Toc138411617"/>
      <w:bookmarkStart w:id="2396" w:name="_Toc145955808"/>
      <w:bookmarkStart w:id="2397" w:name="_Toc161905092"/>
      <w:r>
        <w:lastRenderedPageBreak/>
        <w:t>6.1.6.2.</w:t>
      </w:r>
      <w:r w:rsidR="00C921E1">
        <w:rPr>
          <w:lang w:eastAsia="zh-CN"/>
        </w:rPr>
        <w:t>40</w:t>
      </w:r>
      <w:r>
        <w:tab/>
        <w:t>Type: Uncertainty</w:t>
      </w:r>
      <w:r w:rsidRPr="003158B5">
        <w:t>Ellipsoid</w:t>
      </w:r>
      <w:bookmarkEnd w:id="2387"/>
      <w:bookmarkEnd w:id="2388"/>
      <w:bookmarkEnd w:id="2389"/>
      <w:bookmarkEnd w:id="2390"/>
      <w:bookmarkEnd w:id="2391"/>
      <w:bookmarkEnd w:id="2392"/>
      <w:bookmarkEnd w:id="2393"/>
      <w:bookmarkEnd w:id="2394"/>
      <w:bookmarkEnd w:id="2395"/>
      <w:bookmarkEnd w:id="2396"/>
      <w:bookmarkEnd w:id="2397"/>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398" w:name="_Toc74993794"/>
      <w:bookmarkStart w:id="2399" w:name="_Toc82716382"/>
      <w:bookmarkStart w:id="2400" w:name="_Toc88818669"/>
      <w:bookmarkStart w:id="2401" w:name="_Toc90650591"/>
      <w:bookmarkStart w:id="2402" w:name="_Toc98506261"/>
      <w:bookmarkStart w:id="2403" w:name="_Toc106639546"/>
      <w:bookmarkStart w:id="2404" w:name="_Toc114779056"/>
      <w:bookmarkStart w:id="2405" w:name="_Toc122096333"/>
      <w:bookmarkStart w:id="2406" w:name="_Toc138411618"/>
      <w:bookmarkStart w:id="2407" w:name="_Toc145955809"/>
      <w:bookmarkStart w:id="2408" w:name="_Toc161905093"/>
      <w:r>
        <w:t>6.1.6.2.</w:t>
      </w:r>
      <w:r w:rsidR="00C921E1">
        <w:rPr>
          <w:lang w:eastAsia="zh-CN"/>
        </w:rPr>
        <w:t>41</w:t>
      </w:r>
      <w:r>
        <w:tab/>
        <w:t xml:space="preserve">Type: </w:t>
      </w:r>
      <w:r>
        <w:rPr>
          <w:rFonts w:hint="eastAsia"/>
          <w:lang w:eastAsia="zh-CN"/>
        </w:rPr>
        <w:t>LocalArea</w:t>
      </w:r>
      <w:bookmarkEnd w:id="2398"/>
      <w:bookmarkEnd w:id="2399"/>
      <w:bookmarkEnd w:id="2400"/>
      <w:bookmarkEnd w:id="2401"/>
      <w:bookmarkEnd w:id="2402"/>
      <w:bookmarkEnd w:id="2403"/>
      <w:bookmarkEnd w:id="2404"/>
      <w:bookmarkEnd w:id="2405"/>
      <w:bookmarkEnd w:id="2406"/>
      <w:bookmarkEnd w:id="2407"/>
      <w:bookmarkEnd w:id="2408"/>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409" w:name="_Toc82716383"/>
      <w:bookmarkStart w:id="2410" w:name="_Toc88818670"/>
      <w:bookmarkStart w:id="2411" w:name="_Toc90650592"/>
      <w:bookmarkStart w:id="2412" w:name="_Toc98506262"/>
      <w:bookmarkStart w:id="2413" w:name="_Toc106639547"/>
      <w:bookmarkStart w:id="2414" w:name="_Toc114779057"/>
      <w:bookmarkStart w:id="2415" w:name="_Toc122096334"/>
      <w:bookmarkStart w:id="2416" w:name="_Toc138411619"/>
      <w:bookmarkStart w:id="2417" w:name="_Toc145955810"/>
      <w:bookmarkStart w:id="2418" w:name="_Toc161905094"/>
      <w:r>
        <w:t>6.1.6.2.42</w:t>
      </w:r>
      <w:r>
        <w:tab/>
        <w:t>Type: UeAreaIndication</w:t>
      </w:r>
      <w:bookmarkEnd w:id="2409"/>
      <w:bookmarkEnd w:id="2410"/>
      <w:bookmarkEnd w:id="2411"/>
      <w:bookmarkEnd w:id="2412"/>
      <w:bookmarkEnd w:id="2413"/>
      <w:bookmarkEnd w:id="2414"/>
      <w:bookmarkEnd w:id="2415"/>
      <w:bookmarkEnd w:id="2416"/>
      <w:bookmarkEnd w:id="2417"/>
      <w:bookmarkEnd w:id="2418"/>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419" w:name="_Toc82716384"/>
      <w:bookmarkStart w:id="2420" w:name="_Toc88818671"/>
      <w:bookmarkStart w:id="2421" w:name="_Toc90650593"/>
      <w:bookmarkStart w:id="2422" w:name="_Toc98506263"/>
      <w:bookmarkStart w:id="2423" w:name="_Toc106639548"/>
      <w:bookmarkStart w:id="2424" w:name="_Toc114779058"/>
      <w:bookmarkStart w:id="2425" w:name="_Toc122096335"/>
      <w:bookmarkStart w:id="2426" w:name="_Toc138411620"/>
      <w:bookmarkStart w:id="2427" w:name="_Toc145955811"/>
      <w:bookmarkStart w:id="2428" w:name="_Toc161905095"/>
      <w:r>
        <w:t>6.1.6.2.43</w:t>
      </w:r>
      <w:r>
        <w:tab/>
        <w:t xml:space="preserve">Type: </w:t>
      </w:r>
      <w:r w:rsidRPr="002F5B42">
        <w:rPr>
          <w:noProof/>
          <w:lang w:eastAsia="zh-CN"/>
        </w:rPr>
        <w:t>MinorLocationQoS</w:t>
      </w:r>
      <w:bookmarkEnd w:id="2419"/>
      <w:bookmarkEnd w:id="2420"/>
      <w:bookmarkEnd w:id="2421"/>
      <w:bookmarkEnd w:id="2422"/>
      <w:bookmarkEnd w:id="2423"/>
      <w:bookmarkEnd w:id="2424"/>
      <w:bookmarkEnd w:id="2425"/>
      <w:bookmarkEnd w:id="2426"/>
      <w:bookmarkEnd w:id="2427"/>
      <w:bookmarkEnd w:id="2428"/>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048C846" w:rsidR="00164AAB" w:rsidRDefault="00164AAB" w:rsidP="00EB7848"/>
    <w:p w14:paraId="7A22F8C7" w14:textId="09AE9A3B" w:rsidR="00696F1D" w:rsidRDefault="00696F1D" w:rsidP="00696F1D">
      <w:pPr>
        <w:pStyle w:val="Heading5"/>
      </w:pPr>
      <w:bookmarkStart w:id="2429" w:name="_Toc145955812"/>
      <w:bookmarkStart w:id="2430" w:name="_Toc161905096"/>
      <w:r>
        <w:lastRenderedPageBreak/>
        <w:t>6.1.6.2.</w:t>
      </w:r>
      <w:r w:rsidR="00026FDC">
        <w:t>44</w:t>
      </w:r>
      <w:r>
        <w:tab/>
        <w:t xml:space="preserve">Type: </w:t>
      </w:r>
      <w:r>
        <w:rPr>
          <w:noProof/>
          <w:lang w:eastAsia="zh-CN"/>
        </w:rPr>
        <w:t>HighAccuracyGnssMetrics</w:t>
      </w:r>
      <w:bookmarkEnd w:id="2429"/>
      <w:bookmarkEnd w:id="2430"/>
    </w:p>
    <w:p w14:paraId="2AAED5BE" w14:textId="420843E6" w:rsidR="00696F1D" w:rsidRDefault="00696F1D" w:rsidP="00696F1D">
      <w:pPr>
        <w:pStyle w:val="TH"/>
      </w:pPr>
      <w:r>
        <w:rPr>
          <w:noProof/>
        </w:rPr>
        <w:t>Table </w:t>
      </w:r>
      <w:r>
        <w:t>6.1.6.2.</w:t>
      </w:r>
      <w:r w:rsidR="00026FDC">
        <w:t>44</w:t>
      </w:r>
      <w:r>
        <w:t xml:space="preserve">-1: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96F1D" w14:paraId="60C2B9A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04A9FC9" w14:textId="77777777" w:rsidR="00696F1D" w:rsidRDefault="00696F1D" w:rsidP="00C13F56">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9E0999E" w14:textId="77777777" w:rsidR="00696F1D" w:rsidRDefault="00696F1D" w:rsidP="00C13F56">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87213B2" w14:textId="77777777" w:rsidR="00696F1D" w:rsidRDefault="00696F1D" w:rsidP="00C13F56">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6A7094" w14:textId="77777777" w:rsidR="00696F1D" w:rsidRDefault="00696F1D" w:rsidP="00C13F56">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D6D9A3C" w14:textId="77777777" w:rsidR="00696F1D" w:rsidRDefault="00696F1D" w:rsidP="00C13F56">
            <w:pPr>
              <w:pStyle w:val="TAH"/>
              <w:rPr>
                <w:rFonts w:cs="Arial"/>
                <w:szCs w:val="18"/>
              </w:rPr>
            </w:pPr>
            <w:r>
              <w:rPr>
                <w:rFonts w:cs="Arial"/>
                <w:szCs w:val="18"/>
              </w:rPr>
              <w:t>Description</w:t>
            </w:r>
          </w:p>
        </w:tc>
      </w:tr>
      <w:tr w:rsidR="00696F1D" w14:paraId="3DFA1092"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959FF6F" w14:textId="77777777" w:rsidR="00696F1D" w:rsidRDefault="00696F1D" w:rsidP="00C13F56">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7CA91A24"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7E5CC897" w14:textId="77777777" w:rsidR="00696F1D" w:rsidRDefault="00696F1D" w:rsidP="00C13F56">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8885040" w14:textId="77777777" w:rsidR="00696F1D" w:rsidRDefault="00696F1D" w:rsidP="00C13F56">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07B89C8" w14:textId="77777777" w:rsidR="00696F1D" w:rsidRDefault="00696F1D" w:rsidP="00C13F56">
            <w:pPr>
              <w:pStyle w:val="TAL"/>
            </w:pPr>
            <w:r>
              <w:rPr>
                <w:rFonts w:cs="Arial"/>
                <w:szCs w:val="18"/>
              </w:rPr>
              <w:t>Indicates the number of s</w:t>
            </w:r>
            <w:r w:rsidRPr="005E3911">
              <w:t>atellites</w:t>
            </w:r>
            <w:r>
              <w:t xml:space="preserve"> used for the high accuracy GNSS positioning method.</w:t>
            </w:r>
          </w:p>
          <w:p w14:paraId="0E619207" w14:textId="77777777" w:rsidR="00696F1D" w:rsidRDefault="00696F1D" w:rsidP="00C13F56">
            <w:pPr>
              <w:pStyle w:val="TAL"/>
            </w:pPr>
          </w:p>
          <w:p w14:paraId="502BDE40" w14:textId="77777777" w:rsidR="00696F1D" w:rsidRDefault="00696F1D" w:rsidP="00C13F56">
            <w:pPr>
              <w:pStyle w:val="TAL"/>
              <w:rPr>
                <w:rFonts w:cs="Arial"/>
                <w:szCs w:val="18"/>
              </w:rPr>
            </w:pPr>
            <w:r>
              <w:t>Minimum: 0. Maximum: 64.</w:t>
            </w:r>
          </w:p>
        </w:tc>
      </w:tr>
      <w:tr w:rsidR="00696F1D" w14:paraId="743B998D"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D5A8A47" w14:textId="77777777" w:rsidR="00696F1D" w:rsidRDefault="00696F1D" w:rsidP="00C13F56">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577AC72" w14:textId="77777777" w:rsidR="00696F1D" w:rsidRDefault="00696F1D" w:rsidP="00C13F56">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6B1F6568"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823860"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4B97C70"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6AE7AC0D" w14:textId="77777777" w:rsidR="00696F1D" w:rsidRDefault="00696F1D" w:rsidP="00C13F56">
            <w:pPr>
              <w:pStyle w:val="TAL"/>
              <w:rPr>
                <w:rFonts w:eastAsia="Malgun Gothic"/>
                <w:lang w:val="en-US" w:eastAsia="x-none"/>
              </w:rPr>
            </w:pPr>
          </w:p>
          <w:p w14:paraId="54C066FB" w14:textId="77777777" w:rsidR="00696F1D" w:rsidRPr="008100D9" w:rsidRDefault="00696F1D" w:rsidP="00C13F56">
            <w:pPr>
              <w:pStyle w:val="TAL"/>
              <w:rPr>
                <w:rFonts w:cs="Arial"/>
                <w:szCs w:val="18"/>
                <w:lang w:val="en-US"/>
              </w:rPr>
            </w:pPr>
            <w:r>
              <w:t>Minimum: 1. Maximum: 256.</w:t>
            </w:r>
          </w:p>
        </w:tc>
      </w:tr>
      <w:tr w:rsidR="00696F1D" w14:paraId="597C208A"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2D7EA56B" w14:textId="77777777" w:rsidR="00696F1D" w:rsidRDefault="00696F1D" w:rsidP="00C13F56">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6E9CC2A0"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EE35C47"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57D5DA"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B3DFAB"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5E9863EF" w14:textId="77777777" w:rsidR="00696F1D" w:rsidRDefault="00696F1D" w:rsidP="00C13F56">
            <w:pPr>
              <w:pStyle w:val="TAL"/>
              <w:rPr>
                <w:rFonts w:eastAsia="Malgun Gothic"/>
                <w:lang w:val="en-US" w:eastAsia="x-none"/>
              </w:rPr>
            </w:pPr>
          </w:p>
          <w:p w14:paraId="173EA63D" w14:textId="77777777" w:rsidR="00696F1D" w:rsidRDefault="00696F1D" w:rsidP="00C13F56">
            <w:pPr>
              <w:pStyle w:val="TAL"/>
              <w:rPr>
                <w:rFonts w:cs="Arial"/>
                <w:szCs w:val="18"/>
              </w:rPr>
            </w:pPr>
            <w:r>
              <w:t>Minimum: 1. Maximum: 256.</w:t>
            </w:r>
          </w:p>
        </w:tc>
      </w:tr>
      <w:tr w:rsidR="00696F1D" w14:paraId="4EDDEDAF"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09F938AF" w14:textId="77777777" w:rsidR="00696F1D" w:rsidRDefault="00696F1D" w:rsidP="00C13F56">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3900504A" w14:textId="77777777" w:rsidR="00696F1D" w:rsidRDefault="00696F1D" w:rsidP="00C13F56">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5C1501FF"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FA68AF"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8EBB45" w14:textId="77777777" w:rsidR="00696F1D" w:rsidRDefault="00696F1D" w:rsidP="00C13F56">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07B31AAA" w14:textId="77777777" w:rsidR="00696F1D" w:rsidRDefault="00696F1D" w:rsidP="00C13F56">
            <w:pPr>
              <w:pStyle w:val="TAL"/>
              <w:rPr>
                <w:rFonts w:eastAsia="Malgun Gothic"/>
                <w:lang w:val="en-US" w:eastAsia="x-none"/>
              </w:rPr>
            </w:pPr>
          </w:p>
          <w:p w14:paraId="7D12A201" w14:textId="77777777" w:rsidR="00696F1D" w:rsidRDefault="00696F1D" w:rsidP="00C13F56">
            <w:pPr>
              <w:pStyle w:val="TAL"/>
              <w:rPr>
                <w:rFonts w:cs="Arial"/>
                <w:szCs w:val="18"/>
              </w:rPr>
            </w:pPr>
            <w:r>
              <w:t>Minimum: 0. Maximum: 99.</w:t>
            </w:r>
          </w:p>
        </w:tc>
      </w:tr>
      <w:tr w:rsidR="00696F1D" w14:paraId="37450264" w14:textId="77777777" w:rsidTr="00C13F56">
        <w:trPr>
          <w:jc w:val="center"/>
        </w:trPr>
        <w:tc>
          <w:tcPr>
            <w:tcW w:w="1807" w:type="dxa"/>
            <w:tcBorders>
              <w:top w:val="single" w:sz="4" w:space="0" w:color="auto"/>
              <w:left w:val="single" w:sz="4" w:space="0" w:color="auto"/>
              <w:bottom w:val="single" w:sz="4" w:space="0" w:color="auto"/>
              <w:right w:val="single" w:sz="4" w:space="0" w:color="auto"/>
            </w:tcBorders>
          </w:tcPr>
          <w:p w14:paraId="32F42D04" w14:textId="77777777" w:rsidR="00696F1D" w:rsidRDefault="00696F1D" w:rsidP="00C13F56">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5C6FAF25" w14:textId="77777777" w:rsidR="00696F1D" w:rsidRDefault="00696F1D" w:rsidP="00C13F56">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439EFD3A" w14:textId="77777777" w:rsidR="00696F1D" w:rsidRDefault="00696F1D" w:rsidP="00C13F5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5656B4B" w14:textId="77777777" w:rsidR="00696F1D" w:rsidRDefault="00696F1D" w:rsidP="00C13F56">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ED1F230" w14:textId="77777777" w:rsidR="00696F1D" w:rsidRDefault="00696F1D" w:rsidP="00C13F56">
            <w:pPr>
              <w:pStyle w:val="TAL"/>
              <w:rPr>
                <w:rFonts w:cs="Arial"/>
                <w:szCs w:val="18"/>
              </w:rPr>
            </w:pPr>
            <w:r>
              <w:rPr>
                <w:rFonts w:cs="Arial"/>
                <w:szCs w:val="18"/>
              </w:rPr>
              <w:t xml:space="preserve">When present, this IE shall indicate the </w:t>
            </w:r>
            <w:r w:rsidRPr="001551B6">
              <w:t xml:space="preserve">the positioning fix </w:t>
            </w:r>
            <w:r>
              <w:t>type.</w:t>
            </w:r>
            <w:r>
              <w:br/>
            </w:r>
          </w:p>
        </w:tc>
      </w:tr>
    </w:tbl>
    <w:p w14:paraId="33381D3E" w14:textId="77777777" w:rsidR="00696F1D" w:rsidRPr="000E3542" w:rsidRDefault="00696F1D" w:rsidP="00EB7848"/>
    <w:p w14:paraId="49DF59ED" w14:textId="77777777" w:rsidR="00EB7848" w:rsidRDefault="00EB7848" w:rsidP="00B32564">
      <w:pPr>
        <w:pStyle w:val="Heading4"/>
        <w:rPr>
          <w:lang w:val="en-US"/>
        </w:rPr>
      </w:pPr>
      <w:bookmarkStart w:id="2431" w:name="_Toc20150416"/>
      <w:bookmarkStart w:id="2432" w:name="_Toc25168663"/>
      <w:bookmarkStart w:id="2433" w:name="_Toc27593082"/>
      <w:bookmarkStart w:id="2434" w:name="_Toc34147954"/>
      <w:bookmarkStart w:id="2435" w:name="_Toc36463338"/>
      <w:bookmarkStart w:id="2436" w:name="_Toc43215178"/>
      <w:bookmarkStart w:id="2437" w:name="_Toc45032426"/>
      <w:bookmarkStart w:id="2438" w:name="_Toc49849915"/>
      <w:bookmarkStart w:id="2439" w:name="_Toc51873429"/>
      <w:bookmarkStart w:id="2440" w:name="_Toc56517557"/>
      <w:bookmarkStart w:id="2441" w:name="_Toc58594458"/>
      <w:bookmarkStart w:id="2442" w:name="_Toc67685968"/>
      <w:bookmarkStart w:id="2443" w:name="_Toc74993795"/>
      <w:bookmarkStart w:id="2444" w:name="_Toc82716385"/>
      <w:bookmarkStart w:id="2445" w:name="_Toc88818672"/>
      <w:bookmarkStart w:id="2446" w:name="_Toc90650594"/>
      <w:bookmarkStart w:id="2447" w:name="_Toc98506264"/>
      <w:bookmarkStart w:id="2448" w:name="_Toc106639549"/>
      <w:bookmarkStart w:id="2449" w:name="_Toc114779059"/>
      <w:bookmarkStart w:id="2450" w:name="_Toc122096336"/>
      <w:bookmarkStart w:id="2451" w:name="_Toc138411621"/>
      <w:bookmarkStart w:id="2452" w:name="_Toc145955813"/>
      <w:bookmarkStart w:id="2453" w:name="_Toc1619050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889BD48" w14:textId="77777777" w:rsidR="00EB7848" w:rsidRPr="00384E92" w:rsidRDefault="00EB7848" w:rsidP="00B32564">
      <w:pPr>
        <w:pStyle w:val="Heading5"/>
      </w:pPr>
      <w:bookmarkStart w:id="2454" w:name="_Toc20150417"/>
      <w:bookmarkStart w:id="2455" w:name="_Toc25168664"/>
      <w:bookmarkStart w:id="2456" w:name="_Toc27593083"/>
      <w:bookmarkStart w:id="2457" w:name="_Toc34147955"/>
      <w:bookmarkStart w:id="2458" w:name="_Toc36463339"/>
      <w:bookmarkStart w:id="2459" w:name="_Toc43215179"/>
      <w:bookmarkStart w:id="2460" w:name="_Toc45032427"/>
      <w:bookmarkStart w:id="2461" w:name="_Toc49849916"/>
      <w:bookmarkStart w:id="2462" w:name="_Toc51873430"/>
      <w:bookmarkStart w:id="2463" w:name="_Toc56517558"/>
      <w:bookmarkStart w:id="2464" w:name="_Toc58594459"/>
      <w:bookmarkStart w:id="2465" w:name="_Toc67685969"/>
      <w:bookmarkStart w:id="2466" w:name="_Toc74993796"/>
      <w:bookmarkStart w:id="2467" w:name="_Toc82716386"/>
      <w:bookmarkStart w:id="2468" w:name="_Toc88818673"/>
      <w:bookmarkStart w:id="2469" w:name="_Toc90650595"/>
      <w:bookmarkStart w:id="2470" w:name="_Toc98506265"/>
      <w:bookmarkStart w:id="2471" w:name="_Toc106639550"/>
      <w:bookmarkStart w:id="2472" w:name="_Toc114779060"/>
      <w:bookmarkStart w:id="2473" w:name="_Toc122096337"/>
      <w:bookmarkStart w:id="2474" w:name="_Toc138411622"/>
      <w:bookmarkStart w:id="2475" w:name="_Toc145955814"/>
      <w:bookmarkStart w:id="2476" w:name="_Toc161905098"/>
      <w:r>
        <w:t>6.1.6.3.1</w:t>
      </w:r>
      <w:r w:rsidRPr="00384E92">
        <w:tab/>
        <w:t>Introduction</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477" w:name="_Toc20150418"/>
      <w:bookmarkStart w:id="2478" w:name="_Toc25168665"/>
      <w:bookmarkStart w:id="2479" w:name="_Toc27593084"/>
      <w:bookmarkStart w:id="2480" w:name="_Toc34147956"/>
      <w:bookmarkStart w:id="2481" w:name="_Toc36463340"/>
      <w:bookmarkStart w:id="2482" w:name="_Toc43215180"/>
      <w:bookmarkStart w:id="2483" w:name="_Toc45032428"/>
      <w:bookmarkStart w:id="2484" w:name="_Toc49849917"/>
      <w:bookmarkStart w:id="2485" w:name="_Toc51873431"/>
      <w:bookmarkStart w:id="2486" w:name="_Toc56517559"/>
      <w:bookmarkStart w:id="2487" w:name="_Toc58594460"/>
      <w:bookmarkStart w:id="2488" w:name="_Toc67685970"/>
      <w:bookmarkStart w:id="2489" w:name="_Toc74993797"/>
      <w:bookmarkStart w:id="2490" w:name="_Toc82716387"/>
      <w:bookmarkStart w:id="2491" w:name="_Toc88818674"/>
      <w:bookmarkStart w:id="2492" w:name="_Toc90650596"/>
      <w:bookmarkStart w:id="2493" w:name="_Toc98506266"/>
      <w:bookmarkStart w:id="2494" w:name="_Toc106639551"/>
      <w:bookmarkStart w:id="2495" w:name="_Toc114779061"/>
      <w:bookmarkStart w:id="2496" w:name="_Toc122096338"/>
      <w:bookmarkStart w:id="2497" w:name="_Toc138411623"/>
      <w:bookmarkStart w:id="2498" w:name="_Toc145955815"/>
      <w:bookmarkStart w:id="2499" w:name="_Toc161905099"/>
      <w:r>
        <w:t>6.1.6.3.2</w:t>
      </w:r>
      <w:r w:rsidRPr="00384E92">
        <w:tab/>
        <w:t>Simple data types</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500" w:name="_Toc20150419"/>
      <w:bookmarkStart w:id="2501" w:name="_Toc25168666"/>
      <w:bookmarkStart w:id="2502" w:name="_Toc27593085"/>
      <w:bookmarkStart w:id="2503" w:name="_Toc34147957"/>
      <w:bookmarkStart w:id="2504" w:name="_Toc36463341"/>
      <w:bookmarkStart w:id="2505" w:name="_Toc43215181"/>
      <w:bookmarkStart w:id="2506" w:name="_Toc45032429"/>
      <w:bookmarkStart w:id="2507" w:name="_Toc49849918"/>
      <w:bookmarkStart w:id="2508" w:name="_Toc51873432"/>
      <w:bookmarkStart w:id="2509" w:name="_Toc56517560"/>
      <w:bookmarkStart w:id="2510" w:name="_Toc58594461"/>
      <w:bookmarkStart w:id="2511" w:name="_Toc67685971"/>
      <w:bookmarkStart w:id="2512" w:name="_Toc74993798"/>
      <w:bookmarkStart w:id="2513" w:name="_Toc82716388"/>
      <w:bookmarkStart w:id="2514" w:name="_Toc88818675"/>
      <w:bookmarkStart w:id="2515" w:name="_Toc90650597"/>
      <w:bookmarkStart w:id="2516" w:name="_Toc98506267"/>
      <w:bookmarkStart w:id="2517" w:name="_Toc106639552"/>
      <w:bookmarkStart w:id="2518" w:name="_Toc114779062"/>
      <w:bookmarkStart w:id="2519" w:name="_Toc122096339"/>
      <w:bookmarkStart w:id="2520" w:name="_Toc138411624"/>
      <w:bookmarkStart w:id="2521" w:name="_Toc145955816"/>
      <w:bookmarkStart w:id="2522" w:name="_Toc161905100"/>
      <w:r>
        <w:t>6.1.6.3.3</w:t>
      </w:r>
      <w:r w:rsidRPr="00BC662F">
        <w:tab/>
        <w:t xml:space="preserve">Enumeration: </w:t>
      </w:r>
      <w:r>
        <w:t>ExternalClientType</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523" w:name="_Toc20150420"/>
      <w:bookmarkStart w:id="2524" w:name="_Toc25168667"/>
      <w:bookmarkStart w:id="2525" w:name="_Toc27593086"/>
      <w:bookmarkStart w:id="2526" w:name="_Toc34147958"/>
      <w:bookmarkStart w:id="2527" w:name="_Toc36463342"/>
      <w:bookmarkStart w:id="2528" w:name="_Toc43215182"/>
      <w:bookmarkStart w:id="2529" w:name="_Toc45032430"/>
      <w:bookmarkStart w:id="2530" w:name="_Toc49849919"/>
      <w:bookmarkStart w:id="2531" w:name="_Toc51873433"/>
      <w:bookmarkStart w:id="2532" w:name="_Toc56517561"/>
      <w:bookmarkStart w:id="2533" w:name="_Toc58594462"/>
      <w:bookmarkStart w:id="2534" w:name="_Toc67685972"/>
      <w:bookmarkStart w:id="2535" w:name="_Toc74993799"/>
      <w:bookmarkStart w:id="2536" w:name="_Toc82716389"/>
      <w:bookmarkStart w:id="2537" w:name="_Toc88818676"/>
      <w:bookmarkStart w:id="2538" w:name="_Toc90650598"/>
      <w:bookmarkStart w:id="2539" w:name="_Toc98506268"/>
      <w:bookmarkStart w:id="2540" w:name="_Toc106639553"/>
      <w:bookmarkStart w:id="2541" w:name="_Toc114779063"/>
      <w:bookmarkStart w:id="2542" w:name="_Toc122096340"/>
      <w:bookmarkStart w:id="2543" w:name="_Toc138411625"/>
      <w:bookmarkStart w:id="2544" w:name="_Toc145955817"/>
      <w:bookmarkStart w:id="2545" w:name="_Toc161905101"/>
      <w:r>
        <w:t>6.1.6.3.4</w:t>
      </w:r>
      <w:r w:rsidRPr="00BC662F">
        <w:tab/>
        <w:t xml:space="preserve">Enumeration: </w:t>
      </w:r>
      <w:r>
        <w:t>SupportedGADShapes</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546" w:name="_Toc20150421"/>
      <w:bookmarkStart w:id="2547" w:name="_Toc25168668"/>
      <w:bookmarkStart w:id="2548" w:name="_Toc27593087"/>
      <w:bookmarkStart w:id="2549" w:name="_Toc34147959"/>
      <w:bookmarkStart w:id="2550" w:name="_Toc36463343"/>
      <w:bookmarkStart w:id="2551" w:name="_Toc43215183"/>
      <w:bookmarkStart w:id="2552" w:name="_Toc45032431"/>
      <w:bookmarkStart w:id="2553" w:name="_Toc49849920"/>
      <w:bookmarkStart w:id="2554" w:name="_Toc51873434"/>
      <w:bookmarkStart w:id="2555" w:name="_Toc56517562"/>
      <w:bookmarkStart w:id="2556" w:name="_Toc58594463"/>
      <w:bookmarkStart w:id="2557" w:name="_Toc67685973"/>
      <w:bookmarkStart w:id="2558" w:name="_Toc74993800"/>
      <w:bookmarkStart w:id="2559" w:name="_Toc82716390"/>
      <w:bookmarkStart w:id="2560" w:name="_Toc88818677"/>
      <w:bookmarkStart w:id="2561" w:name="_Toc90650599"/>
      <w:bookmarkStart w:id="2562" w:name="_Toc98506269"/>
      <w:bookmarkStart w:id="2563" w:name="_Toc106639554"/>
      <w:bookmarkStart w:id="2564" w:name="_Toc114779064"/>
      <w:bookmarkStart w:id="2565" w:name="_Toc122096341"/>
      <w:bookmarkStart w:id="2566" w:name="_Toc138411626"/>
      <w:bookmarkStart w:id="2567" w:name="_Toc145955818"/>
      <w:bookmarkStart w:id="2568" w:name="_Toc161905102"/>
      <w:r>
        <w:t>6.1.6.3.5</w:t>
      </w:r>
      <w:r w:rsidRPr="00BC662F">
        <w:tab/>
        <w:t>Enumeration:</w:t>
      </w:r>
      <w:r>
        <w:t xml:space="preserve"> ResponseTime</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569" w:name="_Toc20150422"/>
      <w:bookmarkStart w:id="2570" w:name="_Toc25168669"/>
      <w:bookmarkStart w:id="2571" w:name="_Toc27593088"/>
      <w:bookmarkStart w:id="2572" w:name="_Toc34147960"/>
      <w:bookmarkStart w:id="2573" w:name="_Toc36463344"/>
      <w:bookmarkStart w:id="2574" w:name="_Toc43215184"/>
      <w:bookmarkStart w:id="2575" w:name="_Toc45032432"/>
      <w:bookmarkStart w:id="2576" w:name="_Toc49849921"/>
      <w:bookmarkStart w:id="2577" w:name="_Toc51873435"/>
      <w:bookmarkStart w:id="2578" w:name="_Toc56517563"/>
      <w:bookmarkStart w:id="2579" w:name="_Toc58594464"/>
      <w:bookmarkStart w:id="2580" w:name="_Toc67685974"/>
      <w:bookmarkStart w:id="2581" w:name="_Toc74993801"/>
      <w:bookmarkStart w:id="2582" w:name="_Toc82716391"/>
      <w:bookmarkStart w:id="2583" w:name="_Toc88818678"/>
      <w:bookmarkStart w:id="2584" w:name="_Toc90650600"/>
      <w:bookmarkStart w:id="2585" w:name="_Toc98506270"/>
      <w:bookmarkStart w:id="2586" w:name="_Toc106639555"/>
      <w:bookmarkStart w:id="2587" w:name="_Toc114779065"/>
      <w:bookmarkStart w:id="2588" w:name="_Toc122096342"/>
      <w:bookmarkStart w:id="2589" w:name="_Toc138411627"/>
      <w:bookmarkStart w:id="2590" w:name="_Toc145955819"/>
      <w:bookmarkStart w:id="2591" w:name="_Toc161905103"/>
      <w:r>
        <w:t>6.1.6.3.6</w:t>
      </w:r>
      <w:r w:rsidRPr="00BC662F">
        <w:tab/>
        <w:t>Enumeration:</w:t>
      </w:r>
      <w:r>
        <w:t xml:space="preserve"> PositioningMethod</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592" w:name="_Toc20150423"/>
      <w:bookmarkStart w:id="2593" w:name="_Toc25168670"/>
      <w:bookmarkStart w:id="2594" w:name="_Toc27593089"/>
      <w:bookmarkStart w:id="2595" w:name="_Toc34147961"/>
      <w:bookmarkStart w:id="2596" w:name="_Toc36463345"/>
      <w:bookmarkStart w:id="2597" w:name="_Toc43215185"/>
      <w:bookmarkStart w:id="2598" w:name="_Toc45032433"/>
      <w:bookmarkStart w:id="2599" w:name="_Toc49849922"/>
      <w:bookmarkStart w:id="2600" w:name="_Toc51873436"/>
      <w:bookmarkStart w:id="2601" w:name="_Toc56517564"/>
      <w:bookmarkStart w:id="2602" w:name="_Toc58594465"/>
      <w:bookmarkStart w:id="2603" w:name="_Toc67685975"/>
      <w:bookmarkStart w:id="2604" w:name="_Toc74993802"/>
      <w:bookmarkStart w:id="2605" w:name="_Toc82716392"/>
      <w:bookmarkStart w:id="2606" w:name="_Toc88818679"/>
      <w:bookmarkStart w:id="2607" w:name="_Toc90650601"/>
      <w:bookmarkStart w:id="2608" w:name="_Toc98506271"/>
      <w:bookmarkStart w:id="2609" w:name="_Toc106639556"/>
      <w:bookmarkStart w:id="2610" w:name="_Toc114779066"/>
      <w:bookmarkStart w:id="2611" w:name="_Toc122096343"/>
      <w:bookmarkStart w:id="2612" w:name="_Toc138411628"/>
      <w:bookmarkStart w:id="2613" w:name="_Toc145955820"/>
      <w:bookmarkStart w:id="2614" w:name="_Toc161905104"/>
      <w:r>
        <w:t>6.1.6.3.7</w:t>
      </w:r>
      <w:r w:rsidRPr="00BC662F">
        <w:tab/>
        <w:t>Enumeration:</w:t>
      </w:r>
      <w:r>
        <w:t xml:space="preserve"> PositioningMode</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615" w:name="_Toc20150424"/>
      <w:bookmarkStart w:id="2616" w:name="_Toc25168671"/>
      <w:bookmarkStart w:id="2617" w:name="_Toc27593090"/>
      <w:bookmarkStart w:id="2618" w:name="_Toc34147962"/>
      <w:bookmarkStart w:id="2619" w:name="_Toc36463346"/>
      <w:bookmarkStart w:id="2620" w:name="_Toc43215186"/>
      <w:bookmarkStart w:id="2621" w:name="_Toc45032434"/>
      <w:bookmarkStart w:id="2622" w:name="_Toc49849923"/>
      <w:bookmarkStart w:id="2623" w:name="_Toc51873437"/>
      <w:bookmarkStart w:id="2624" w:name="_Toc56517565"/>
      <w:bookmarkStart w:id="2625" w:name="_Toc58594466"/>
      <w:bookmarkStart w:id="2626" w:name="_Toc67685976"/>
      <w:bookmarkStart w:id="2627" w:name="_Toc74993803"/>
      <w:bookmarkStart w:id="2628" w:name="_Toc82716393"/>
      <w:bookmarkStart w:id="2629" w:name="_Toc88818680"/>
      <w:bookmarkStart w:id="2630" w:name="_Toc90650602"/>
      <w:bookmarkStart w:id="2631" w:name="_Toc98506272"/>
      <w:bookmarkStart w:id="2632" w:name="_Toc106639557"/>
      <w:bookmarkStart w:id="2633" w:name="_Toc114779067"/>
      <w:bookmarkStart w:id="2634" w:name="_Toc122096344"/>
      <w:bookmarkStart w:id="2635" w:name="_Toc138411629"/>
      <w:bookmarkStart w:id="2636" w:name="_Toc145955821"/>
      <w:bookmarkStart w:id="2637" w:name="_Toc161905105"/>
      <w:r>
        <w:t>6.1.6.3.8</w:t>
      </w:r>
      <w:r w:rsidRPr="00BC662F">
        <w:tab/>
        <w:t>Enumeration:</w:t>
      </w:r>
      <w:r>
        <w:t xml:space="preserve"> GnssId</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638" w:name="_Toc20150425"/>
      <w:bookmarkStart w:id="2639" w:name="_Toc25168672"/>
      <w:bookmarkStart w:id="2640" w:name="_Toc27593091"/>
      <w:bookmarkStart w:id="2641" w:name="_Toc34147963"/>
      <w:bookmarkStart w:id="2642" w:name="_Toc36463347"/>
      <w:bookmarkStart w:id="2643" w:name="_Toc43215187"/>
      <w:bookmarkStart w:id="2644" w:name="_Toc45032435"/>
      <w:bookmarkStart w:id="2645" w:name="_Toc49849924"/>
      <w:bookmarkStart w:id="2646" w:name="_Toc51873438"/>
      <w:bookmarkStart w:id="2647" w:name="_Toc56517566"/>
      <w:bookmarkStart w:id="2648" w:name="_Toc58594467"/>
      <w:bookmarkStart w:id="2649" w:name="_Toc67685977"/>
      <w:bookmarkStart w:id="2650" w:name="_Toc74993804"/>
      <w:bookmarkStart w:id="2651" w:name="_Toc82716394"/>
      <w:bookmarkStart w:id="2652" w:name="_Toc88818681"/>
      <w:bookmarkStart w:id="2653" w:name="_Toc90650603"/>
      <w:bookmarkStart w:id="2654" w:name="_Toc98506273"/>
      <w:bookmarkStart w:id="2655" w:name="_Toc106639558"/>
      <w:bookmarkStart w:id="2656" w:name="_Toc114779068"/>
      <w:bookmarkStart w:id="2657" w:name="_Toc122096345"/>
      <w:bookmarkStart w:id="2658" w:name="_Toc138411630"/>
      <w:bookmarkStart w:id="2659" w:name="_Toc145955822"/>
      <w:bookmarkStart w:id="2660" w:name="_Toc161905106"/>
      <w:r>
        <w:t>6.1.6.3.9</w:t>
      </w:r>
      <w:r w:rsidRPr="00BC662F">
        <w:tab/>
        <w:t>Enumeration:</w:t>
      </w:r>
      <w:r>
        <w:t xml:space="preserve"> Usage</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661" w:name="_Toc20150426"/>
      <w:bookmarkStart w:id="2662" w:name="_Toc25168673"/>
      <w:bookmarkStart w:id="2663" w:name="_Toc27593092"/>
      <w:bookmarkStart w:id="2664" w:name="_Toc34147964"/>
      <w:bookmarkStart w:id="2665" w:name="_Toc36463348"/>
      <w:bookmarkStart w:id="2666" w:name="_Toc43215188"/>
      <w:bookmarkStart w:id="2667" w:name="_Toc45032436"/>
      <w:bookmarkStart w:id="2668" w:name="_Toc49849925"/>
      <w:bookmarkStart w:id="2669" w:name="_Toc51873439"/>
      <w:bookmarkStart w:id="2670" w:name="_Toc56517567"/>
      <w:bookmarkStart w:id="2671" w:name="_Toc58594468"/>
      <w:bookmarkStart w:id="2672" w:name="_Toc67685978"/>
      <w:bookmarkStart w:id="2673" w:name="_Toc74993805"/>
      <w:bookmarkStart w:id="2674" w:name="_Toc82716395"/>
      <w:bookmarkStart w:id="2675" w:name="_Toc88818682"/>
      <w:bookmarkStart w:id="2676" w:name="_Toc90650604"/>
      <w:bookmarkStart w:id="2677" w:name="_Toc98506274"/>
      <w:bookmarkStart w:id="2678" w:name="_Toc106639559"/>
      <w:bookmarkStart w:id="2679" w:name="_Toc114779069"/>
      <w:bookmarkStart w:id="2680" w:name="_Toc122096346"/>
      <w:bookmarkStart w:id="2681" w:name="_Toc138411631"/>
      <w:bookmarkStart w:id="2682" w:name="_Toc145955823"/>
      <w:bookmarkStart w:id="2683" w:name="_Toc161905107"/>
      <w:r>
        <w:t>6.1.6.3.10</w:t>
      </w:r>
      <w:r w:rsidRPr="00BC662F">
        <w:tab/>
        <w:t>Enumeration:</w:t>
      </w:r>
      <w:r>
        <w:t xml:space="preserve"> LcsPriority</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684" w:name="_Toc20150427"/>
      <w:bookmarkStart w:id="2685" w:name="_Toc25168674"/>
      <w:bookmarkStart w:id="2686" w:name="_Toc27593093"/>
      <w:bookmarkStart w:id="2687" w:name="_Toc34147965"/>
      <w:bookmarkStart w:id="2688" w:name="_Toc36463349"/>
      <w:bookmarkStart w:id="2689" w:name="_Toc43215189"/>
      <w:bookmarkStart w:id="2690" w:name="_Toc45032437"/>
      <w:bookmarkStart w:id="2691" w:name="_Toc49849926"/>
      <w:bookmarkStart w:id="2692" w:name="_Toc51873440"/>
      <w:bookmarkStart w:id="2693" w:name="_Toc56517568"/>
      <w:bookmarkStart w:id="2694" w:name="_Toc58594469"/>
      <w:bookmarkStart w:id="2695" w:name="_Toc67685979"/>
      <w:bookmarkStart w:id="2696" w:name="_Toc74993806"/>
      <w:bookmarkStart w:id="2697" w:name="_Toc82716396"/>
      <w:bookmarkStart w:id="2698" w:name="_Toc88818683"/>
      <w:bookmarkStart w:id="2699" w:name="_Toc90650605"/>
      <w:bookmarkStart w:id="2700" w:name="_Toc98506275"/>
      <w:bookmarkStart w:id="2701" w:name="_Toc106639560"/>
      <w:bookmarkStart w:id="2702" w:name="_Toc114779070"/>
      <w:bookmarkStart w:id="2703" w:name="_Toc122096347"/>
      <w:bookmarkStart w:id="2704" w:name="_Toc138411632"/>
      <w:bookmarkStart w:id="2705" w:name="_Toc145955824"/>
      <w:bookmarkStart w:id="2706" w:name="_Toc161905108"/>
      <w:r>
        <w:t>6.1.6.3.11</w:t>
      </w:r>
      <w:r w:rsidRPr="00BC662F">
        <w:tab/>
        <w:t>Enumeration:</w:t>
      </w:r>
      <w:r w:rsidRPr="00E661BE">
        <w:t xml:space="preserve"> VelocityRequested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707" w:name="_Toc20150428"/>
      <w:bookmarkStart w:id="2708" w:name="_Toc25168675"/>
      <w:bookmarkStart w:id="2709" w:name="_Toc27593094"/>
      <w:bookmarkStart w:id="2710" w:name="_Toc34147966"/>
      <w:bookmarkStart w:id="2711" w:name="_Toc36463350"/>
      <w:bookmarkStart w:id="2712" w:name="_Toc43215190"/>
      <w:bookmarkStart w:id="2713" w:name="_Toc45032438"/>
      <w:bookmarkStart w:id="2714" w:name="_Toc49849927"/>
      <w:bookmarkStart w:id="2715" w:name="_Toc51873441"/>
      <w:bookmarkStart w:id="2716" w:name="_Toc56517569"/>
      <w:bookmarkStart w:id="2717" w:name="_Toc58594470"/>
      <w:bookmarkStart w:id="2718" w:name="_Toc67685980"/>
      <w:bookmarkStart w:id="2719" w:name="_Toc74993807"/>
      <w:bookmarkStart w:id="2720" w:name="_Toc82716397"/>
      <w:bookmarkStart w:id="2721" w:name="_Toc88818684"/>
      <w:bookmarkStart w:id="2722" w:name="_Toc90650606"/>
      <w:bookmarkStart w:id="2723" w:name="_Toc98506276"/>
      <w:bookmarkStart w:id="2724" w:name="_Toc106639561"/>
      <w:bookmarkStart w:id="2725" w:name="_Toc114779071"/>
      <w:bookmarkStart w:id="2726" w:name="_Toc122096348"/>
      <w:bookmarkStart w:id="2727" w:name="_Toc138411633"/>
      <w:bookmarkStart w:id="2728" w:name="_Toc145955825"/>
      <w:bookmarkStart w:id="2729" w:name="_Toc161905109"/>
      <w:r>
        <w:t>6.1.6.3.12</w:t>
      </w:r>
      <w:r w:rsidRPr="00BC662F">
        <w:tab/>
        <w:t>Enumeration:</w:t>
      </w:r>
      <w:r w:rsidRPr="00E661BE">
        <w:t xml:space="preserve"> </w:t>
      </w:r>
      <w:r w:rsidRPr="0088594C">
        <w:t>AccuracyFulfilmentIndicator</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730" w:name="_Toc20150429"/>
      <w:bookmarkStart w:id="2731" w:name="_Toc25168676"/>
      <w:bookmarkStart w:id="2732" w:name="_Toc27593095"/>
      <w:bookmarkStart w:id="2733" w:name="_Toc34147967"/>
      <w:bookmarkStart w:id="2734" w:name="_Toc36463351"/>
      <w:bookmarkStart w:id="2735" w:name="_Toc43215191"/>
      <w:bookmarkStart w:id="2736" w:name="_Toc45032439"/>
      <w:bookmarkStart w:id="2737" w:name="_Toc49849928"/>
      <w:bookmarkStart w:id="2738" w:name="_Toc51873442"/>
      <w:bookmarkStart w:id="2739" w:name="_Toc56517570"/>
      <w:bookmarkStart w:id="2740" w:name="_Toc58594471"/>
      <w:bookmarkStart w:id="2741" w:name="_Toc67685981"/>
      <w:bookmarkStart w:id="2742" w:name="_Toc74993808"/>
      <w:bookmarkStart w:id="2743" w:name="_Toc82716398"/>
      <w:bookmarkStart w:id="2744" w:name="_Toc88818685"/>
      <w:bookmarkStart w:id="2745" w:name="_Toc90650607"/>
      <w:bookmarkStart w:id="2746" w:name="_Toc98506277"/>
      <w:bookmarkStart w:id="2747" w:name="_Toc106639562"/>
      <w:bookmarkStart w:id="2748" w:name="_Toc114779072"/>
      <w:bookmarkStart w:id="2749" w:name="_Toc122096349"/>
      <w:bookmarkStart w:id="2750" w:name="_Toc138411634"/>
      <w:bookmarkStart w:id="2751" w:name="_Toc145955826"/>
      <w:bookmarkStart w:id="2752" w:name="_Toc161905110"/>
      <w:r>
        <w:t>6.1.6.3.13</w:t>
      </w:r>
      <w:r w:rsidRPr="00BC662F">
        <w:tab/>
        <w:t>Enumeration:</w:t>
      </w:r>
      <w:r w:rsidRPr="00E661BE">
        <w:t xml:space="preserve"> </w:t>
      </w:r>
      <w:r>
        <w:t>VerticalDirection</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753" w:name="_Toc20150430"/>
      <w:bookmarkStart w:id="2754" w:name="_Toc25168677"/>
      <w:bookmarkStart w:id="2755" w:name="_Toc27593096"/>
      <w:bookmarkStart w:id="2756" w:name="_Toc34147968"/>
      <w:bookmarkStart w:id="2757" w:name="_Toc36463352"/>
      <w:bookmarkStart w:id="2758" w:name="_Toc43215192"/>
      <w:bookmarkStart w:id="2759" w:name="_Toc45032440"/>
      <w:bookmarkStart w:id="2760" w:name="_Toc49849929"/>
      <w:bookmarkStart w:id="2761" w:name="_Toc51873443"/>
      <w:bookmarkStart w:id="2762" w:name="_Toc56517571"/>
      <w:bookmarkStart w:id="2763" w:name="_Toc58594472"/>
      <w:bookmarkStart w:id="2764" w:name="_Toc67685982"/>
      <w:bookmarkStart w:id="2765" w:name="_Toc74993809"/>
      <w:bookmarkStart w:id="2766" w:name="_Toc82716399"/>
      <w:bookmarkStart w:id="2767" w:name="_Toc88818686"/>
      <w:bookmarkStart w:id="2768" w:name="_Toc90650608"/>
      <w:bookmarkStart w:id="2769" w:name="_Toc98506278"/>
      <w:bookmarkStart w:id="2770" w:name="_Toc106639563"/>
      <w:bookmarkStart w:id="2771" w:name="_Toc114779073"/>
      <w:bookmarkStart w:id="2772" w:name="_Toc122096350"/>
      <w:bookmarkStart w:id="2773" w:name="_Toc138411635"/>
      <w:bookmarkStart w:id="2774" w:name="_Toc145955827"/>
      <w:bookmarkStart w:id="2775" w:name="_Toc161905111"/>
      <w:r>
        <w:t>6.1.6.3.14</w:t>
      </w:r>
      <w:r w:rsidRPr="003B2883">
        <w:tab/>
        <w:t xml:space="preserve">Enumeration: </w:t>
      </w:r>
      <w:r>
        <w:t>LdrType</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776" w:name="_Toc20150431"/>
      <w:bookmarkStart w:id="2777" w:name="_Toc25168678"/>
      <w:bookmarkStart w:id="2778" w:name="_Toc27593097"/>
      <w:bookmarkStart w:id="2779" w:name="_Toc34147969"/>
      <w:bookmarkStart w:id="2780" w:name="_Toc36463353"/>
      <w:bookmarkStart w:id="2781" w:name="_Toc43215193"/>
      <w:bookmarkStart w:id="2782" w:name="_Toc45032441"/>
      <w:bookmarkStart w:id="2783" w:name="_Toc49849930"/>
      <w:bookmarkStart w:id="2784" w:name="_Toc51873444"/>
      <w:bookmarkStart w:id="2785" w:name="_Toc56517572"/>
      <w:bookmarkStart w:id="2786" w:name="_Toc58594473"/>
      <w:bookmarkStart w:id="2787" w:name="_Toc67685983"/>
      <w:bookmarkStart w:id="2788" w:name="_Toc74993810"/>
      <w:bookmarkStart w:id="2789" w:name="_Toc82716400"/>
      <w:bookmarkStart w:id="2790" w:name="_Toc88818687"/>
      <w:bookmarkStart w:id="2791" w:name="_Toc90650609"/>
      <w:bookmarkStart w:id="2792" w:name="_Toc98506279"/>
      <w:bookmarkStart w:id="2793" w:name="_Toc106639564"/>
      <w:bookmarkStart w:id="2794" w:name="_Toc114779074"/>
      <w:bookmarkStart w:id="2795" w:name="_Toc122096351"/>
      <w:bookmarkStart w:id="2796" w:name="_Toc138411636"/>
      <w:bookmarkStart w:id="2797" w:name="_Toc145955828"/>
      <w:bookmarkStart w:id="2798" w:name="_Toc161905112"/>
      <w:r>
        <w:t>6.1.6.3.15</w:t>
      </w:r>
      <w:r w:rsidRPr="00BC662F">
        <w:tab/>
        <w:t>Enumeration</w:t>
      </w:r>
      <w:r>
        <w:t>: ReportingAreaType</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799" w:name="_Toc20150432"/>
      <w:bookmarkStart w:id="2800" w:name="_Toc25168679"/>
      <w:bookmarkStart w:id="2801" w:name="_Toc27593098"/>
      <w:bookmarkStart w:id="2802" w:name="_Toc34147970"/>
      <w:bookmarkStart w:id="2803" w:name="_Toc36463354"/>
      <w:bookmarkStart w:id="2804" w:name="_Toc43215194"/>
      <w:bookmarkStart w:id="2805" w:name="_Toc45032442"/>
      <w:bookmarkStart w:id="2806" w:name="_Toc49849931"/>
      <w:bookmarkStart w:id="2807" w:name="_Toc51873445"/>
      <w:bookmarkStart w:id="2808" w:name="_Toc56517573"/>
      <w:bookmarkStart w:id="2809" w:name="_Toc58594474"/>
      <w:bookmarkStart w:id="2810" w:name="_Toc67685984"/>
      <w:bookmarkStart w:id="2811" w:name="_Toc74993811"/>
      <w:bookmarkStart w:id="2812" w:name="_Toc82716401"/>
      <w:bookmarkStart w:id="2813" w:name="_Toc88818688"/>
      <w:bookmarkStart w:id="2814" w:name="_Toc90650610"/>
      <w:bookmarkStart w:id="2815" w:name="_Toc98506280"/>
      <w:bookmarkStart w:id="2816" w:name="_Toc106639565"/>
      <w:bookmarkStart w:id="2817" w:name="_Toc114779075"/>
      <w:bookmarkStart w:id="2818" w:name="_Toc122096352"/>
      <w:bookmarkStart w:id="2819" w:name="_Toc138411637"/>
      <w:bookmarkStart w:id="2820" w:name="_Toc145955829"/>
      <w:bookmarkStart w:id="2821" w:name="_Toc161905113"/>
      <w:r>
        <w:t>6.1.6.3.16</w:t>
      </w:r>
      <w:r w:rsidRPr="00BC662F">
        <w:tab/>
        <w:t>Enumeration</w:t>
      </w:r>
      <w:r>
        <w:t>: OccurrenceInfo</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822" w:name="_Toc20150433"/>
      <w:bookmarkStart w:id="2823" w:name="_Toc25168680"/>
      <w:bookmarkStart w:id="2824" w:name="_Toc27593099"/>
      <w:bookmarkStart w:id="2825" w:name="_Toc34147971"/>
      <w:bookmarkStart w:id="2826" w:name="_Toc36463355"/>
      <w:bookmarkStart w:id="2827" w:name="_Toc43215195"/>
      <w:bookmarkStart w:id="2828" w:name="_Toc45032443"/>
      <w:bookmarkStart w:id="2829" w:name="_Toc49849932"/>
      <w:bookmarkStart w:id="2830" w:name="_Toc51873446"/>
      <w:bookmarkStart w:id="2831" w:name="_Toc56517574"/>
      <w:bookmarkStart w:id="2832" w:name="_Toc58594475"/>
      <w:bookmarkStart w:id="2833" w:name="_Toc67685985"/>
      <w:bookmarkStart w:id="2834" w:name="_Toc74993812"/>
      <w:bookmarkStart w:id="2835" w:name="_Toc82716402"/>
      <w:bookmarkStart w:id="2836" w:name="_Toc88818689"/>
      <w:bookmarkStart w:id="2837" w:name="_Toc90650611"/>
      <w:bookmarkStart w:id="2838" w:name="_Toc98506281"/>
      <w:bookmarkStart w:id="2839" w:name="_Toc106639566"/>
      <w:bookmarkStart w:id="2840" w:name="_Toc114779076"/>
      <w:bookmarkStart w:id="2841" w:name="_Toc122096353"/>
      <w:bookmarkStart w:id="2842" w:name="_Toc138411638"/>
      <w:bookmarkStart w:id="2843" w:name="_Toc145955830"/>
      <w:bookmarkStart w:id="2844" w:name="_Toc161905114"/>
      <w:r>
        <w:t>6.1.6.3.17</w:t>
      </w:r>
      <w:r w:rsidRPr="00BC662F">
        <w:tab/>
        <w:t>Enumeration</w:t>
      </w:r>
      <w:r>
        <w:t>: ReportingAccessType</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845" w:name="_Toc20150434"/>
      <w:bookmarkStart w:id="2846" w:name="_Toc25168681"/>
      <w:bookmarkStart w:id="2847" w:name="_Toc27593100"/>
      <w:bookmarkStart w:id="2848" w:name="_Toc34147972"/>
      <w:bookmarkStart w:id="2849" w:name="_Toc36463356"/>
      <w:bookmarkStart w:id="2850" w:name="_Toc43215196"/>
      <w:bookmarkStart w:id="2851" w:name="_Toc45032444"/>
      <w:bookmarkStart w:id="2852" w:name="_Toc49849933"/>
      <w:bookmarkStart w:id="2853" w:name="_Toc51873447"/>
      <w:bookmarkStart w:id="2854" w:name="_Toc56517575"/>
      <w:bookmarkStart w:id="2855" w:name="_Toc58594476"/>
      <w:bookmarkStart w:id="2856" w:name="_Toc67685986"/>
      <w:bookmarkStart w:id="2857" w:name="_Toc74993813"/>
      <w:bookmarkStart w:id="2858" w:name="_Toc82716403"/>
      <w:bookmarkStart w:id="2859" w:name="_Toc88818690"/>
      <w:bookmarkStart w:id="2860" w:name="_Toc90650612"/>
      <w:bookmarkStart w:id="2861" w:name="_Toc98506282"/>
      <w:bookmarkStart w:id="2862" w:name="_Toc106639567"/>
      <w:bookmarkStart w:id="2863" w:name="_Toc114779077"/>
      <w:bookmarkStart w:id="2864" w:name="_Toc122096354"/>
      <w:bookmarkStart w:id="2865" w:name="_Toc138411639"/>
      <w:bookmarkStart w:id="2866" w:name="_Toc145955831"/>
      <w:bookmarkStart w:id="2867" w:name="_Toc161905115"/>
      <w:r>
        <w:t>6.1.6.3.18</w:t>
      </w:r>
      <w:r w:rsidRPr="003B2883">
        <w:tab/>
        <w:t xml:space="preserve">Enumeration: </w:t>
      </w:r>
      <w:r>
        <w:t>Event</w:t>
      </w:r>
      <w:r w:rsidRPr="003B2883">
        <w:t>Class</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868" w:name="_Toc20150435"/>
      <w:bookmarkStart w:id="2869" w:name="_Toc25168682"/>
      <w:bookmarkStart w:id="2870" w:name="_Toc27593101"/>
      <w:bookmarkStart w:id="2871" w:name="_Toc34147973"/>
      <w:bookmarkStart w:id="2872" w:name="_Toc36463357"/>
      <w:bookmarkStart w:id="2873" w:name="_Toc43215197"/>
      <w:bookmarkStart w:id="2874" w:name="_Toc45032445"/>
      <w:bookmarkStart w:id="2875" w:name="_Toc49849934"/>
      <w:bookmarkStart w:id="2876" w:name="_Toc51873448"/>
      <w:bookmarkStart w:id="2877" w:name="_Toc56517576"/>
      <w:bookmarkStart w:id="2878" w:name="_Toc58594477"/>
      <w:bookmarkStart w:id="2879" w:name="_Toc67685987"/>
      <w:bookmarkStart w:id="2880" w:name="_Toc74993814"/>
      <w:bookmarkStart w:id="2881" w:name="_Toc82716404"/>
      <w:bookmarkStart w:id="2882" w:name="_Toc88818691"/>
      <w:bookmarkStart w:id="2883" w:name="_Toc90650613"/>
      <w:bookmarkStart w:id="2884" w:name="_Toc98506283"/>
      <w:bookmarkStart w:id="2885" w:name="_Toc106639568"/>
      <w:bookmarkStart w:id="2886" w:name="_Toc114779078"/>
      <w:bookmarkStart w:id="2887" w:name="_Toc122096355"/>
      <w:bookmarkStart w:id="2888" w:name="_Toc138411640"/>
      <w:bookmarkStart w:id="2889" w:name="_Toc145955832"/>
      <w:bookmarkStart w:id="2890" w:name="_Toc161905116"/>
      <w:r>
        <w:t>6.1.6.3.19</w:t>
      </w:r>
      <w:r w:rsidRPr="003B2883">
        <w:tab/>
        <w:t xml:space="preserve">Enumeration: </w:t>
      </w:r>
      <w:r>
        <w:t>ReportedEventType</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891" w:name="_Toc20150436"/>
      <w:bookmarkStart w:id="2892" w:name="_Toc25168683"/>
      <w:bookmarkStart w:id="2893" w:name="_Toc27593102"/>
      <w:bookmarkStart w:id="2894" w:name="_Toc34147974"/>
      <w:bookmarkStart w:id="2895" w:name="_Toc36463358"/>
      <w:bookmarkStart w:id="2896" w:name="_Toc43215198"/>
      <w:bookmarkStart w:id="2897" w:name="_Toc45032446"/>
      <w:bookmarkStart w:id="2898" w:name="_Toc49849935"/>
      <w:bookmarkStart w:id="2899" w:name="_Toc51873449"/>
      <w:bookmarkStart w:id="2900" w:name="_Toc56517577"/>
      <w:bookmarkStart w:id="2901" w:name="_Toc58594478"/>
      <w:bookmarkStart w:id="2902" w:name="_Toc67685988"/>
      <w:bookmarkStart w:id="2903" w:name="_Toc74993815"/>
      <w:bookmarkStart w:id="2904" w:name="_Toc82716405"/>
      <w:bookmarkStart w:id="2905" w:name="_Toc88818692"/>
      <w:bookmarkStart w:id="2906" w:name="_Toc90650614"/>
      <w:bookmarkStart w:id="2907" w:name="_Toc98506284"/>
      <w:bookmarkStart w:id="2908" w:name="_Toc106639569"/>
      <w:bookmarkStart w:id="2909" w:name="_Toc114779079"/>
      <w:bookmarkStart w:id="2910" w:name="_Toc122096356"/>
      <w:bookmarkStart w:id="2911" w:name="_Toc138411641"/>
      <w:bookmarkStart w:id="2912" w:name="_Toc145955833"/>
      <w:bookmarkStart w:id="2913" w:name="_Toc161905117"/>
      <w:r>
        <w:t>6.1.6.3.20</w:t>
      </w:r>
      <w:r w:rsidRPr="003B2883">
        <w:tab/>
        <w:t>Enumeration</w:t>
      </w:r>
      <w:r>
        <w:t>: TerminationCause</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914" w:name="_Toc25168684"/>
      <w:bookmarkStart w:id="2915" w:name="_Toc27593103"/>
      <w:bookmarkStart w:id="2916" w:name="_Toc34147975"/>
      <w:bookmarkStart w:id="2917" w:name="_Toc36463359"/>
      <w:bookmarkStart w:id="2918" w:name="_Toc43215199"/>
      <w:bookmarkStart w:id="2919" w:name="_Toc45032447"/>
      <w:bookmarkStart w:id="2920" w:name="_Toc49849936"/>
      <w:bookmarkStart w:id="2921" w:name="_Toc51873450"/>
      <w:bookmarkStart w:id="2922" w:name="_Toc56517578"/>
      <w:bookmarkStart w:id="2923" w:name="_Toc58594479"/>
      <w:bookmarkStart w:id="2924" w:name="_Toc67685989"/>
      <w:bookmarkStart w:id="2925" w:name="_Toc74993816"/>
      <w:bookmarkStart w:id="2926" w:name="_Toc82716406"/>
      <w:bookmarkStart w:id="2927" w:name="_Toc88818693"/>
      <w:bookmarkStart w:id="2928" w:name="_Toc90650615"/>
      <w:bookmarkStart w:id="2929" w:name="_Toc98506285"/>
      <w:bookmarkStart w:id="2930" w:name="_Toc106639570"/>
      <w:bookmarkStart w:id="2931" w:name="_Toc114779080"/>
      <w:bookmarkStart w:id="2932" w:name="_Toc122096357"/>
      <w:bookmarkStart w:id="2933" w:name="_Toc138411642"/>
      <w:bookmarkStart w:id="2934" w:name="_Toc145955834"/>
      <w:bookmarkStart w:id="2935" w:name="_Toc161905118"/>
      <w:r w:rsidRPr="00EB7848">
        <w:lastRenderedPageBreak/>
        <w:t>6.1.6.3.21</w:t>
      </w:r>
      <w:r w:rsidRPr="00EB7848">
        <w:tab/>
        <w:t xml:space="preserve">Enumeration: </w:t>
      </w:r>
      <w:r w:rsidRPr="00EB7848">
        <w:rPr>
          <w:lang w:eastAsia="zh-CN"/>
        </w:rPr>
        <w:t>LcsQosClass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936" w:name="_Toc34147976"/>
      <w:bookmarkStart w:id="2937" w:name="_Toc36463360"/>
      <w:bookmarkStart w:id="2938" w:name="_Toc43215200"/>
      <w:bookmarkStart w:id="2939" w:name="_Toc45032448"/>
      <w:bookmarkStart w:id="2940" w:name="_Toc49849937"/>
      <w:bookmarkStart w:id="2941" w:name="_Toc51873451"/>
      <w:bookmarkStart w:id="2942" w:name="_Toc56517579"/>
      <w:bookmarkStart w:id="2943" w:name="_Toc58594480"/>
      <w:bookmarkStart w:id="2944" w:name="_Toc67685990"/>
      <w:bookmarkStart w:id="2945" w:name="_Toc74993817"/>
      <w:bookmarkStart w:id="2946" w:name="_Toc82716407"/>
      <w:bookmarkStart w:id="2947" w:name="_Toc88818694"/>
      <w:bookmarkStart w:id="2948" w:name="_Toc90650616"/>
      <w:bookmarkStart w:id="2949" w:name="_Toc98506286"/>
      <w:bookmarkStart w:id="2950" w:name="_Toc106639571"/>
      <w:bookmarkStart w:id="2951" w:name="_Toc114779081"/>
      <w:bookmarkStart w:id="2952" w:name="_Toc122096358"/>
      <w:bookmarkStart w:id="2953" w:name="_Toc138411643"/>
      <w:bookmarkStart w:id="2954" w:name="_Toc145955835"/>
      <w:bookmarkStart w:id="2955" w:name="_Toc161905119"/>
      <w:r>
        <w:t>6.1.6.3.22</w:t>
      </w:r>
      <w:r>
        <w:tab/>
        <w:t xml:space="preserve">Enumeration: </w:t>
      </w:r>
      <w:r w:rsidRPr="0031710B">
        <w:rPr>
          <w:lang w:eastAsia="zh-CN"/>
        </w:rPr>
        <w:t>UeLocationServiceInd</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65E24373" w:rsidR="00EB7848" w:rsidRDefault="00EB7848" w:rsidP="00EB7848"/>
    <w:p w14:paraId="1818D91D" w14:textId="1250ADB5" w:rsidR="00684984" w:rsidRDefault="00684984" w:rsidP="00684984">
      <w:pPr>
        <w:pStyle w:val="Heading5"/>
      </w:pPr>
      <w:bookmarkStart w:id="2956" w:name="_Toc145955836"/>
      <w:bookmarkStart w:id="2957" w:name="_Toc161905120"/>
      <w:r>
        <w:t>6.1.6.3.23</w:t>
      </w:r>
      <w:r>
        <w:tab/>
        <w:t xml:space="preserve">Enumeration: </w:t>
      </w:r>
      <w:r>
        <w:rPr>
          <w:lang w:eastAsia="zh-CN"/>
        </w:rPr>
        <w:t>FixType</w:t>
      </w:r>
      <w:bookmarkEnd w:id="2956"/>
      <w:bookmarkEnd w:id="2957"/>
    </w:p>
    <w:p w14:paraId="0C4DDE8B" w14:textId="3337CB67" w:rsidR="00684984" w:rsidRDefault="00684984" w:rsidP="00684984">
      <w:pPr>
        <w:pStyle w:val="TH"/>
      </w:pPr>
      <w:r>
        <w:t xml:space="preserve">Table 6.1.6.3.23-1: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505"/>
        <w:gridCol w:w="5662"/>
      </w:tblGrid>
      <w:tr w:rsidR="00684984" w14:paraId="181FA1F8" w14:textId="77777777" w:rsidTr="00C13F5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F2608" w14:textId="77777777" w:rsidR="00684984" w:rsidRDefault="00684984" w:rsidP="00C13F5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42C8D7" w14:textId="77777777" w:rsidR="00684984" w:rsidRDefault="00684984" w:rsidP="00C13F56">
            <w:pPr>
              <w:pStyle w:val="TAH"/>
            </w:pPr>
            <w:r>
              <w:t>Description</w:t>
            </w:r>
          </w:p>
        </w:tc>
      </w:tr>
      <w:tr w:rsidR="00684984" w14:paraId="1322AC72"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9573F9" w14:textId="77777777" w:rsidR="00684984" w:rsidRDefault="00684984" w:rsidP="00C13F56">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ED8DE" w14:textId="275E4A5D" w:rsidR="00684984" w:rsidRDefault="00353DA2" w:rsidP="00C13F56">
            <w:pPr>
              <w:pStyle w:val="TAL"/>
            </w:pPr>
            <w:r>
              <w:rPr>
                <w:bCs/>
                <w:iCs/>
                <w:snapToGrid w:val="0"/>
              </w:rPr>
              <w:t>C</w:t>
            </w:r>
            <w:r w:rsidR="00684984" w:rsidRPr="003804DA">
              <w:rPr>
                <w:bCs/>
                <w:iCs/>
                <w:snapToGrid w:val="0"/>
              </w:rPr>
              <w:t>onverging carrier phase floating point ambiguity resolution</w:t>
            </w:r>
            <w:r w:rsidR="00684984">
              <w:rPr>
                <w:bCs/>
                <w:iCs/>
                <w:snapToGrid w:val="0"/>
              </w:rPr>
              <w:t xml:space="preserve"> </w:t>
            </w:r>
          </w:p>
        </w:tc>
      </w:tr>
      <w:tr w:rsidR="00684984" w14:paraId="66CA9F73" w14:textId="77777777" w:rsidTr="00C13F5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E4531" w14:textId="77777777" w:rsidR="00684984" w:rsidRDefault="00684984" w:rsidP="00C13F56">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12FFB" w14:textId="77777777" w:rsidR="00684984" w:rsidRDefault="00684984" w:rsidP="00C13F56">
            <w:pPr>
              <w:pStyle w:val="TAL"/>
            </w:pPr>
            <w:r>
              <w:rPr>
                <w:bCs/>
                <w:iCs/>
                <w:snapToGrid w:val="0"/>
              </w:rPr>
              <w:t>C</w:t>
            </w:r>
            <w:r w:rsidRPr="003804DA">
              <w:rPr>
                <w:bCs/>
                <w:iCs/>
                <w:snapToGrid w:val="0"/>
              </w:rPr>
              <w:t>onverged carrier phase integer ambiguity resolution</w:t>
            </w:r>
          </w:p>
        </w:tc>
      </w:tr>
    </w:tbl>
    <w:p w14:paraId="3442705D" w14:textId="77777777" w:rsidR="00684984" w:rsidRPr="00387BE7" w:rsidRDefault="00684984" w:rsidP="00EB7848"/>
    <w:p w14:paraId="7810EFB0" w14:textId="77777777" w:rsidR="00EB7848" w:rsidRDefault="00EB7848" w:rsidP="00B32564">
      <w:pPr>
        <w:pStyle w:val="Heading4"/>
      </w:pPr>
      <w:bookmarkStart w:id="2958" w:name="_Toc25073996"/>
      <w:bookmarkStart w:id="2959" w:name="_Toc27584636"/>
      <w:bookmarkStart w:id="2960" w:name="_Toc34147977"/>
      <w:bookmarkStart w:id="2961" w:name="_Toc36463361"/>
      <w:bookmarkStart w:id="2962" w:name="_Toc43215201"/>
      <w:bookmarkStart w:id="2963" w:name="_Toc45032449"/>
      <w:bookmarkStart w:id="2964" w:name="_Toc49849938"/>
      <w:bookmarkStart w:id="2965" w:name="_Toc51873452"/>
      <w:bookmarkStart w:id="2966" w:name="_Toc56517580"/>
      <w:bookmarkStart w:id="2967" w:name="_Toc58594481"/>
      <w:bookmarkStart w:id="2968" w:name="_Toc67685991"/>
      <w:bookmarkStart w:id="2969" w:name="_Toc74993818"/>
      <w:bookmarkStart w:id="2970" w:name="_Toc82716408"/>
      <w:bookmarkStart w:id="2971" w:name="_Toc88818695"/>
      <w:bookmarkStart w:id="2972" w:name="_Toc90650617"/>
      <w:bookmarkStart w:id="2973" w:name="_Toc98506287"/>
      <w:bookmarkStart w:id="2974" w:name="_Toc106639572"/>
      <w:bookmarkStart w:id="2975" w:name="_Toc114779082"/>
      <w:bookmarkStart w:id="2976" w:name="_Toc122096359"/>
      <w:bookmarkStart w:id="2977" w:name="_Toc138411644"/>
      <w:bookmarkStart w:id="2978" w:name="_Toc145955837"/>
      <w:bookmarkStart w:id="2979" w:name="_Toc25073998"/>
      <w:bookmarkStart w:id="2980" w:name="_Toc27584638"/>
      <w:bookmarkStart w:id="2981" w:name="_Toc20150437"/>
      <w:bookmarkStart w:id="2982" w:name="_Toc25168685"/>
      <w:bookmarkStart w:id="2983" w:name="_Toc27593104"/>
      <w:bookmarkStart w:id="2984" w:name="_Toc161905121"/>
      <w:r>
        <w:t>6.1.6.4</w:t>
      </w:r>
      <w:r>
        <w:tab/>
        <w:t>Binary data</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84"/>
    </w:p>
    <w:p w14:paraId="3CC82FFE" w14:textId="77777777" w:rsidR="00EB7848" w:rsidRDefault="00EB7848" w:rsidP="00B32564">
      <w:pPr>
        <w:pStyle w:val="Heading5"/>
        <w:rPr>
          <w:lang w:val="en-US"/>
        </w:rPr>
      </w:pPr>
      <w:bookmarkStart w:id="2985" w:name="_Toc25073997"/>
      <w:bookmarkStart w:id="2986" w:name="_Toc27584637"/>
      <w:bookmarkStart w:id="2987" w:name="_Toc34147978"/>
      <w:bookmarkStart w:id="2988" w:name="_Toc36463362"/>
      <w:bookmarkStart w:id="2989" w:name="_Toc43215202"/>
      <w:bookmarkStart w:id="2990" w:name="_Toc45032450"/>
      <w:bookmarkStart w:id="2991" w:name="_Toc49849939"/>
      <w:bookmarkStart w:id="2992" w:name="_Toc51873453"/>
      <w:bookmarkStart w:id="2993" w:name="_Toc56517581"/>
      <w:bookmarkStart w:id="2994" w:name="_Toc58594482"/>
      <w:bookmarkStart w:id="2995" w:name="_Toc67685992"/>
      <w:bookmarkStart w:id="2996" w:name="_Toc74993819"/>
      <w:bookmarkStart w:id="2997" w:name="_Toc82716409"/>
      <w:bookmarkStart w:id="2998" w:name="_Toc88818696"/>
      <w:bookmarkStart w:id="2999" w:name="_Toc90650618"/>
      <w:bookmarkStart w:id="3000" w:name="_Toc98506288"/>
      <w:bookmarkStart w:id="3001" w:name="_Toc106639573"/>
      <w:bookmarkStart w:id="3002" w:name="_Toc114779083"/>
      <w:bookmarkStart w:id="3003" w:name="_Toc122096360"/>
      <w:bookmarkStart w:id="3004" w:name="_Toc138411645"/>
      <w:bookmarkStart w:id="3005" w:name="_Toc145955838"/>
      <w:bookmarkStart w:id="3006" w:name="_Toc161905122"/>
      <w:r>
        <w:rPr>
          <w:lang w:val="en-US"/>
        </w:rPr>
        <w:t>6.1.6.4.1</w:t>
      </w:r>
      <w:r>
        <w:rPr>
          <w:lang w:val="en-US"/>
        </w:rPr>
        <w:tab/>
        <w:t>Introduction</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3007" w:name="_Toc34147979"/>
      <w:bookmarkStart w:id="3008" w:name="_Toc36463363"/>
      <w:bookmarkStart w:id="3009" w:name="_Toc43215203"/>
      <w:bookmarkStart w:id="3010" w:name="_Toc45032451"/>
      <w:bookmarkStart w:id="3011" w:name="_Toc49849940"/>
      <w:bookmarkStart w:id="3012" w:name="_Toc51873454"/>
      <w:bookmarkStart w:id="3013" w:name="_Toc56517582"/>
      <w:bookmarkStart w:id="3014" w:name="_Toc58594483"/>
      <w:bookmarkStart w:id="3015" w:name="_Toc67685993"/>
      <w:bookmarkStart w:id="3016" w:name="_Toc74993820"/>
      <w:bookmarkStart w:id="3017" w:name="_Toc82716410"/>
      <w:bookmarkStart w:id="3018" w:name="_Toc88818697"/>
      <w:bookmarkStart w:id="3019" w:name="_Toc90650619"/>
      <w:bookmarkStart w:id="3020" w:name="_Toc98506289"/>
      <w:bookmarkStart w:id="3021" w:name="_Toc106639574"/>
      <w:bookmarkStart w:id="3022" w:name="_Toc114779084"/>
      <w:bookmarkStart w:id="3023" w:name="_Toc122096361"/>
      <w:bookmarkStart w:id="3024" w:name="_Toc138411646"/>
      <w:bookmarkStart w:id="3025" w:name="_Toc145955839"/>
      <w:bookmarkStart w:id="3026" w:name="_Toc161905123"/>
      <w:r>
        <w:rPr>
          <w:lang w:val="en-US"/>
        </w:rPr>
        <w:t>6.1.6.4.2</w:t>
      </w:r>
      <w:r>
        <w:rPr>
          <w:lang w:val="en-US"/>
        </w:rPr>
        <w:tab/>
        <w:t>LPP Message</w:t>
      </w:r>
      <w:bookmarkEnd w:id="2979"/>
      <w:bookmarkEnd w:id="2980"/>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3027" w:name="_Toc34147980"/>
      <w:bookmarkStart w:id="3028" w:name="_Toc36463364"/>
      <w:bookmarkStart w:id="3029" w:name="_Toc43215204"/>
      <w:bookmarkStart w:id="3030" w:name="_Toc45032452"/>
      <w:bookmarkStart w:id="3031" w:name="_Toc49849941"/>
      <w:bookmarkStart w:id="3032" w:name="_Toc51873455"/>
      <w:bookmarkStart w:id="3033" w:name="_Toc56517583"/>
      <w:bookmarkStart w:id="3034" w:name="_Toc58594484"/>
      <w:bookmarkStart w:id="3035" w:name="_Toc67685994"/>
      <w:bookmarkStart w:id="3036" w:name="_Toc74993821"/>
      <w:bookmarkStart w:id="3037" w:name="_Toc82716411"/>
      <w:bookmarkStart w:id="3038" w:name="_Toc88818698"/>
      <w:bookmarkStart w:id="3039" w:name="_Toc90650620"/>
      <w:bookmarkStart w:id="3040" w:name="_Toc98506290"/>
      <w:bookmarkStart w:id="3041" w:name="_Toc106639575"/>
      <w:bookmarkStart w:id="3042" w:name="_Toc114779085"/>
      <w:bookmarkStart w:id="3043" w:name="_Toc122096362"/>
      <w:bookmarkStart w:id="3044" w:name="_Toc138411647"/>
      <w:bookmarkStart w:id="3045" w:name="_Toc145955840"/>
      <w:bookmarkStart w:id="3046" w:name="_Toc161905124"/>
      <w:r>
        <w:t>6.1.7</w:t>
      </w:r>
      <w:r>
        <w:tab/>
        <w:t>Error Handling</w:t>
      </w:r>
      <w:bookmarkEnd w:id="2981"/>
      <w:bookmarkEnd w:id="2982"/>
      <w:bookmarkEnd w:id="2983"/>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4939AA2" w14:textId="77777777" w:rsidR="00EB7848" w:rsidRDefault="00EB7848" w:rsidP="00B32564">
      <w:pPr>
        <w:pStyle w:val="Heading4"/>
      </w:pPr>
      <w:bookmarkStart w:id="3047" w:name="_Toc20150438"/>
      <w:bookmarkStart w:id="3048" w:name="_Toc25168686"/>
      <w:bookmarkStart w:id="3049" w:name="_Toc27593105"/>
      <w:bookmarkStart w:id="3050" w:name="_Toc34147981"/>
      <w:bookmarkStart w:id="3051" w:name="_Toc36463365"/>
      <w:bookmarkStart w:id="3052" w:name="_Toc43215205"/>
      <w:bookmarkStart w:id="3053" w:name="_Toc45032453"/>
      <w:bookmarkStart w:id="3054" w:name="_Toc49849942"/>
      <w:bookmarkStart w:id="3055" w:name="_Toc51873456"/>
      <w:bookmarkStart w:id="3056" w:name="_Toc56517584"/>
      <w:bookmarkStart w:id="3057" w:name="_Toc58594485"/>
      <w:bookmarkStart w:id="3058" w:name="_Toc67685995"/>
      <w:bookmarkStart w:id="3059" w:name="_Toc74993822"/>
      <w:bookmarkStart w:id="3060" w:name="_Toc82716412"/>
      <w:bookmarkStart w:id="3061" w:name="_Toc88818699"/>
      <w:bookmarkStart w:id="3062" w:name="_Toc90650621"/>
      <w:bookmarkStart w:id="3063" w:name="_Toc98506291"/>
      <w:bookmarkStart w:id="3064" w:name="_Toc106639576"/>
      <w:bookmarkStart w:id="3065" w:name="_Toc114779086"/>
      <w:bookmarkStart w:id="3066" w:name="_Toc122096363"/>
      <w:bookmarkStart w:id="3067" w:name="_Toc138411648"/>
      <w:bookmarkStart w:id="3068" w:name="_Toc145955841"/>
      <w:bookmarkStart w:id="3069" w:name="_Toc161905125"/>
      <w:r>
        <w:t>6.1.7.1</w:t>
      </w:r>
      <w:r>
        <w:tab/>
        <w:t>General</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3070" w:name="_Toc20150439"/>
      <w:bookmarkStart w:id="3071" w:name="_Toc25168687"/>
      <w:bookmarkStart w:id="3072" w:name="_Toc27593106"/>
      <w:bookmarkStart w:id="3073" w:name="_Toc34147982"/>
      <w:bookmarkStart w:id="3074" w:name="_Toc36463366"/>
      <w:bookmarkStart w:id="3075" w:name="_Toc43215206"/>
      <w:bookmarkStart w:id="3076" w:name="_Toc45032454"/>
      <w:bookmarkStart w:id="3077" w:name="_Toc49849943"/>
      <w:bookmarkStart w:id="3078" w:name="_Toc51873457"/>
      <w:bookmarkStart w:id="3079" w:name="_Toc56517585"/>
      <w:bookmarkStart w:id="3080" w:name="_Toc58594486"/>
      <w:bookmarkStart w:id="3081" w:name="_Toc67685996"/>
      <w:bookmarkStart w:id="3082" w:name="_Toc74993823"/>
      <w:bookmarkStart w:id="3083" w:name="_Toc82716413"/>
      <w:bookmarkStart w:id="3084" w:name="_Toc88818700"/>
      <w:bookmarkStart w:id="3085" w:name="_Toc90650622"/>
      <w:bookmarkStart w:id="3086" w:name="_Toc98506292"/>
      <w:bookmarkStart w:id="3087" w:name="_Toc106639577"/>
      <w:bookmarkStart w:id="3088" w:name="_Toc114779087"/>
      <w:bookmarkStart w:id="3089" w:name="_Toc122096364"/>
      <w:bookmarkStart w:id="3090" w:name="_Toc138411649"/>
      <w:bookmarkStart w:id="3091" w:name="_Toc145955842"/>
      <w:bookmarkStart w:id="3092" w:name="_Toc161905126"/>
      <w:r>
        <w:t>6.1.7.2</w:t>
      </w:r>
      <w:r>
        <w:tab/>
        <w:t>Protocol Errors</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026F477C" w14:textId="20E6AC75" w:rsidR="00EB7848" w:rsidRPr="00020058" w:rsidRDefault="00EB7848" w:rsidP="00EB7848">
      <w:r>
        <w:t xml:space="preserve">Protocol errors handling shall be supported as specified in </w:t>
      </w:r>
      <w:r w:rsidR="00CD4942">
        <w:t>clause 5</w:t>
      </w:r>
      <w:r>
        <w:t>.2.7 of 3GPP TS 29.500 [4].</w:t>
      </w:r>
    </w:p>
    <w:p w14:paraId="02160717" w14:textId="77777777" w:rsidR="00EB7848" w:rsidRDefault="00EB7848" w:rsidP="00B32564">
      <w:pPr>
        <w:pStyle w:val="Heading4"/>
      </w:pPr>
      <w:bookmarkStart w:id="3093" w:name="_Toc20150440"/>
      <w:bookmarkStart w:id="3094" w:name="_Toc25168688"/>
      <w:bookmarkStart w:id="3095" w:name="_Toc27593107"/>
      <w:bookmarkStart w:id="3096" w:name="_Toc34147983"/>
      <w:bookmarkStart w:id="3097" w:name="_Toc36463367"/>
      <w:bookmarkStart w:id="3098" w:name="_Toc43215207"/>
      <w:bookmarkStart w:id="3099" w:name="_Toc45032455"/>
      <w:bookmarkStart w:id="3100" w:name="_Toc49849944"/>
      <w:bookmarkStart w:id="3101" w:name="_Toc51873458"/>
      <w:bookmarkStart w:id="3102" w:name="_Toc56517586"/>
      <w:bookmarkStart w:id="3103" w:name="_Toc58594487"/>
      <w:bookmarkStart w:id="3104" w:name="_Toc67685997"/>
      <w:bookmarkStart w:id="3105" w:name="_Toc74993824"/>
      <w:bookmarkStart w:id="3106" w:name="_Toc82716414"/>
      <w:bookmarkStart w:id="3107" w:name="_Toc88818701"/>
      <w:bookmarkStart w:id="3108" w:name="_Toc90650623"/>
      <w:bookmarkStart w:id="3109" w:name="_Toc98506293"/>
      <w:bookmarkStart w:id="3110" w:name="_Toc106639578"/>
      <w:bookmarkStart w:id="3111" w:name="_Toc114779088"/>
      <w:bookmarkStart w:id="3112" w:name="_Toc122096365"/>
      <w:bookmarkStart w:id="3113" w:name="_Toc138411650"/>
      <w:bookmarkStart w:id="3114" w:name="_Toc145955843"/>
      <w:bookmarkStart w:id="3115" w:name="_Toc161905127"/>
      <w:r>
        <w:t>6.1.7.3</w:t>
      </w:r>
      <w:r>
        <w:tab/>
        <w:t>Application Errors</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3116" w:name="_Toc20150441"/>
      <w:bookmarkStart w:id="3117" w:name="_Toc25168689"/>
      <w:bookmarkStart w:id="3118" w:name="_Toc27593108"/>
      <w:bookmarkStart w:id="3119" w:name="_Toc34147984"/>
      <w:bookmarkStart w:id="3120" w:name="_Toc36463368"/>
      <w:bookmarkStart w:id="3121" w:name="_Toc43215208"/>
      <w:bookmarkStart w:id="3122" w:name="_Toc45032456"/>
      <w:bookmarkStart w:id="3123" w:name="_Toc49849945"/>
      <w:bookmarkStart w:id="3124" w:name="_Toc51873459"/>
      <w:bookmarkStart w:id="3125" w:name="_Toc56517587"/>
      <w:bookmarkStart w:id="3126" w:name="_Toc58594488"/>
      <w:bookmarkStart w:id="3127" w:name="_Toc67685998"/>
      <w:bookmarkStart w:id="3128" w:name="_Toc74993825"/>
      <w:bookmarkStart w:id="3129" w:name="_Toc82716415"/>
      <w:bookmarkStart w:id="3130" w:name="_Toc88818702"/>
      <w:bookmarkStart w:id="3131" w:name="_Toc90650624"/>
      <w:bookmarkStart w:id="3132" w:name="_Toc98506294"/>
      <w:bookmarkStart w:id="3133" w:name="_Toc106639579"/>
      <w:bookmarkStart w:id="3134" w:name="_Toc114779089"/>
      <w:bookmarkStart w:id="3135" w:name="_Toc122096366"/>
      <w:bookmarkStart w:id="3136" w:name="_Toc138411651"/>
      <w:bookmarkStart w:id="3137" w:name="_Toc145955844"/>
      <w:bookmarkStart w:id="3138" w:name="_Toc161905128"/>
      <w:r>
        <w:rPr>
          <w:lang w:val="en-US"/>
        </w:rPr>
        <w:t>6.1.8</w:t>
      </w:r>
      <w:r>
        <w:rPr>
          <w:lang w:val="en-US"/>
        </w:rPr>
        <w:tab/>
        <w:t>Security</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49F07CD"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CD4942">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3139" w:name="_Toc11342351"/>
      <w:bookmarkStart w:id="3140" w:name="_Toc36460757"/>
      <w:bookmarkStart w:id="3141" w:name="_Toc45029965"/>
      <w:bookmarkStart w:id="3142" w:name="_Toc57026388"/>
      <w:bookmarkStart w:id="3143" w:name="_Toc67685999"/>
      <w:bookmarkStart w:id="3144" w:name="_Toc74993826"/>
      <w:bookmarkStart w:id="3145" w:name="_Toc82716416"/>
      <w:bookmarkStart w:id="3146" w:name="_Toc88818703"/>
      <w:bookmarkStart w:id="3147" w:name="_Toc90650625"/>
      <w:bookmarkStart w:id="3148" w:name="_Toc98506295"/>
      <w:bookmarkStart w:id="3149" w:name="_Toc106639580"/>
      <w:bookmarkStart w:id="3150" w:name="_Toc114779090"/>
      <w:bookmarkStart w:id="3151" w:name="_Toc122096367"/>
      <w:bookmarkStart w:id="3152" w:name="_Toc138411652"/>
      <w:bookmarkStart w:id="3153" w:name="_Toc145955845"/>
      <w:bookmarkStart w:id="3154" w:name="_Toc161905129"/>
      <w:r w:rsidRPr="00AA440E">
        <w:rPr>
          <w:lang w:eastAsia="zh-CN"/>
        </w:rPr>
        <w:t>6.1.</w:t>
      </w:r>
      <w:r>
        <w:rPr>
          <w:lang w:eastAsia="zh-CN"/>
        </w:rPr>
        <w:t>9</w:t>
      </w:r>
      <w:r w:rsidRPr="00AA440E">
        <w:rPr>
          <w:lang w:eastAsia="zh-CN"/>
        </w:rPr>
        <w:tab/>
        <w:t>Feature Negotiation</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3155" w:name="_Toc25074008"/>
      <w:bookmarkStart w:id="3156" w:name="_Toc34063200"/>
      <w:bookmarkStart w:id="3157" w:name="_Toc43120185"/>
      <w:bookmarkStart w:id="3158" w:name="_Toc49768242"/>
      <w:bookmarkStart w:id="3159" w:name="_Toc51867092"/>
      <w:bookmarkStart w:id="3160" w:name="_Toc67686000"/>
      <w:bookmarkStart w:id="3161" w:name="_Toc74993827"/>
      <w:bookmarkStart w:id="3162" w:name="_Toc82716417"/>
      <w:bookmarkStart w:id="3163" w:name="_Toc88818704"/>
      <w:bookmarkStart w:id="3164" w:name="_Toc90650626"/>
      <w:bookmarkStart w:id="3165" w:name="_Toc98506296"/>
      <w:bookmarkStart w:id="3166" w:name="_Toc106639581"/>
      <w:bookmarkStart w:id="3167" w:name="_Toc114779091"/>
      <w:bookmarkStart w:id="3168" w:name="_Toc122096368"/>
      <w:bookmarkStart w:id="3169" w:name="_Toc138411653"/>
      <w:bookmarkStart w:id="3170" w:name="_Toc145955846"/>
      <w:bookmarkStart w:id="3171" w:name="_Toc161905130"/>
      <w:r>
        <w:rPr>
          <w:lang w:val="en-US"/>
        </w:rPr>
        <w:lastRenderedPageBreak/>
        <w:t>6.1.</w:t>
      </w:r>
      <w:r w:rsidR="00457BD2">
        <w:rPr>
          <w:lang w:val="en-US"/>
        </w:rPr>
        <w:t>10</w:t>
      </w:r>
      <w:r>
        <w:rPr>
          <w:lang w:val="en-US"/>
        </w:rPr>
        <w:tab/>
      </w:r>
      <w:bookmarkEnd w:id="3155"/>
      <w:bookmarkEnd w:id="3156"/>
      <w:bookmarkEnd w:id="3157"/>
      <w:bookmarkEnd w:id="3158"/>
      <w:bookmarkEnd w:id="3159"/>
      <w:r>
        <w:rPr>
          <w:lang w:val="en-US"/>
        </w:rPr>
        <w:t>HTTP redirection</w:t>
      </w:r>
      <w:bookmarkEnd w:id="3160"/>
      <w:bookmarkEnd w:id="3161"/>
      <w:bookmarkEnd w:id="3162"/>
      <w:bookmarkEnd w:id="3163"/>
      <w:bookmarkEnd w:id="3164"/>
      <w:bookmarkEnd w:id="3165"/>
      <w:bookmarkEnd w:id="3166"/>
      <w:bookmarkEnd w:id="3167"/>
      <w:bookmarkEnd w:id="3168"/>
      <w:bookmarkEnd w:id="3169"/>
      <w:bookmarkEnd w:id="3170"/>
      <w:bookmarkEnd w:id="317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16447B20"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3172" w:name="_Toc25168690"/>
      <w:bookmarkStart w:id="3173" w:name="_Toc27593109"/>
      <w:bookmarkStart w:id="3174" w:name="_Toc34147985"/>
      <w:bookmarkStart w:id="3175" w:name="_Toc36463369"/>
      <w:bookmarkStart w:id="3176" w:name="_Toc43215209"/>
      <w:bookmarkStart w:id="3177" w:name="_Toc45032457"/>
      <w:bookmarkStart w:id="3178" w:name="_Toc49849946"/>
      <w:bookmarkStart w:id="3179" w:name="_Toc51873460"/>
      <w:bookmarkStart w:id="3180" w:name="_Toc56517588"/>
      <w:bookmarkStart w:id="3181" w:name="_Toc58594489"/>
      <w:bookmarkStart w:id="3182" w:name="_Toc67686001"/>
      <w:bookmarkStart w:id="3183" w:name="_Toc74993828"/>
      <w:bookmarkStart w:id="3184" w:name="_Toc82716418"/>
      <w:bookmarkStart w:id="3185" w:name="_Toc88818705"/>
      <w:bookmarkStart w:id="3186" w:name="_Toc90650627"/>
      <w:bookmarkStart w:id="3187" w:name="_Toc98506297"/>
      <w:bookmarkStart w:id="3188" w:name="_Toc106639582"/>
      <w:bookmarkStart w:id="3189" w:name="_Toc114779092"/>
      <w:bookmarkStart w:id="3190" w:name="_Toc122096369"/>
      <w:bookmarkStart w:id="3191" w:name="_Toc138411654"/>
      <w:bookmarkStart w:id="3192" w:name="_Toc145955847"/>
      <w:bookmarkStart w:id="3193" w:name="_Toc161905131"/>
      <w:r>
        <w:rPr>
          <w:lang w:eastAsia="zh-CN"/>
        </w:rPr>
        <w:t>6.2</w:t>
      </w:r>
      <w:r>
        <w:tab/>
        <w:t>Nlmf_Broadcast Service API</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B444DB1" w14:textId="77777777" w:rsidR="00EB7848" w:rsidRDefault="00EB7848" w:rsidP="00B32564">
      <w:pPr>
        <w:pStyle w:val="Heading3"/>
      </w:pPr>
      <w:bookmarkStart w:id="3194" w:name="_Toc25168691"/>
      <w:bookmarkStart w:id="3195" w:name="_Toc27593110"/>
      <w:bookmarkStart w:id="3196" w:name="_Toc34147986"/>
      <w:bookmarkStart w:id="3197" w:name="_Toc36463370"/>
      <w:bookmarkStart w:id="3198" w:name="_Toc43215210"/>
      <w:bookmarkStart w:id="3199" w:name="_Toc45032458"/>
      <w:bookmarkStart w:id="3200" w:name="_Toc49849947"/>
      <w:bookmarkStart w:id="3201" w:name="_Toc51873461"/>
      <w:bookmarkStart w:id="3202" w:name="_Toc56517589"/>
      <w:bookmarkStart w:id="3203" w:name="_Toc58594490"/>
      <w:bookmarkStart w:id="3204" w:name="_Toc67686002"/>
      <w:bookmarkStart w:id="3205" w:name="_Toc74993829"/>
      <w:bookmarkStart w:id="3206" w:name="_Toc82716419"/>
      <w:bookmarkStart w:id="3207" w:name="_Toc88818706"/>
      <w:bookmarkStart w:id="3208" w:name="_Toc90650628"/>
      <w:bookmarkStart w:id="3209" w:name="_Toc98506298"/>
      <w:bookmarkStart w:id="3210" w:name="_Toc106639583"/>
      <w:bookmarkStart w:id="3211" w:name="_Toc114779093"/>
      <w:bookmarkStart w:id="3212" w:name="_Toc122096370"/>
      <w:bookmarkStart w:id="3213" w:name="_Toc138411655"/>
      <w:bookmarkStart w:id="3214" w:name="_Toc145955848"/>
      <w:bookmarkStart w:id="3215" w:name="_Toc161905132"/>
      <w:r>
        <w:t>6.2.1</w:t>
      </w:r>
      <w:r>
        <w:tab/>
        <w:t>API URI</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3216" w:name="_Toc25168692"/>
      <w:bookmarkStart w:id="3217" w:name="_Toc27593111"/>
      <w:bookmarkStart w:id="3218" w:name="_Toc34147987"/>
      <w:bookmarkStart w:id="3219" w:name="_Toc36463371"/>
      <w:bookmarkStart w:id="3220" w:name="_Toc43215211"/>
      <w:bookmarkStart w:id="3221" w:name="_Toc45032459"/>
      <w:bookmarkStart w:id="3222" w:name="_Toc49849948"/>
      <w:bookmarkStart w:id="3223" w:name="_Toc51873462"/>
      <w:bookmarkStart w:id="3224" w:name="_Toc56517590"/>
      <w:bookmarkStart w:id="3225" w:name="_Toc58594491"/>
      <w:bookmarkStart w:id="3226" w:name="_Toc67686003"/>
      <w:bookmarkStart w:id="3227" w:name="_Toc74993830"/>
      <w:bookmarkStart w:id="3228" w:name="_Toc82716420"/>
      <w:bookmarkStart w:id="3229" w:name="_Toc88818707"/>
      <w:bookmarkStart w:id="3230" w:name="_Toc90650629"/>
      <w:bookmarkStart w:id="3231" w:name="_Toc98506299"/>
      <w:bookmarkStart w:id="3232" w:name="_Toc106639584"/>
      <w:bookmarkStart w:id="3233" w:name="_Toc114779094"/>
      <w:bookmarkStart w:id="3234" w:name="_Toc122096371"/>
      <w:bookmarkStart w:id="3235" w:name="_Toc138411656"/>
      <w:bookmarkStart w:id="3236" w:name="_Toc145955849"/>
      <w:bookmarkStart w:id="3237" w:name="_Toc161905133"/>
      <w:r>
        <w:t>6.2.2</w:t>
      </w:r>
      <w:r>
        <w:tab/>
        <w:t>Usage of HTTP</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0C7C9707" w14:textId="77777777" w:rsidR="00EB7848" w:rsidRDefault="00EB7848" w:rsidP="00B32564">
      <w:pPr>
        <w:pStyle w:val="Heading4"/>
      </w:pPr>
      <w:bookmarkStart w:id="3238" w:name="_Toc25168693"/>
      <w:bookmarkStart w:id="3239" w:name="_Toc27593112"/>
      <w:bookmarkStart w:id="3240" w:name="_Toc34147988"/>
      <w:bookmarkStart w:id="3241" w:name="_Toc36463372"/>
      <w:bookmarkStart w:id="3242" w:name="_Toc43215212"/>
      <w:bookmarkStart w:id="3243" w:name="_Toc45032460"/>
      <w:bookmarkStart w:id="3244" w:name="_Toc49849949"/>
      <w:bookmarkStart w:id="3245" w:name="_Toc51873463"/>
      <w:bookmarkStart w:id="3246" w:name="_Toc56517591"/>
      <w:bookmarkStart w:id="3247" w:name="_Toc58594492"/>
      <w:bookmarkStart w:id="3248" w:name="_Toc67686004"/>
      <w:bookmarkStart w:id="3249" w:name="_Toc74993831"/>
      <w:bookmarkStart w:id="3250" w:name="_Toc82716421"/>
      <w:bookmarkStart w:id="3251" w:name="_Toc88818708"/>
      <w:bookmarkStart w:id="3252" w:name="_Toc90650630"/>
      <w:bookmarkStart w:id="3253" w:name="_Toc98506300"/>
      <w:bookmarkStart w:id="3254" w:name="_Toc106639585"/>
      <w:bookmarkStart w:id="3255" w:name="_Toc114779095"/>
      <w:bookmarkStart w:id="3256" w:name="_Toc122096372"/>
      <w:bookmarkStart w:id="3257" w:name="_Toc138411657"/>
      <w:bookmarkStart w:id="3258" w:name="_Toc145955850"/>
      <w:bookmarkStart w:id="3259" w:name="_Toc161905134"/>
      <w:r>
        <w:t>6.2.2.1</w:t>
      </w:r>
      <w:r>
        <w:tab/>
        <w:t>General</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3260" w:name="_Toc25168694"/>
      <w:bookmarkStart w:id="3261" w:name="_Toc27593113"/>
      <w:bookmarkStart w:id="3262" w:name="_Toc34147989"/>
      <w:bookmarkStart w:id="3263" w:name="_Toc36463373"/>
      <w:bookmarkStart w:id="3264" w:name="_Toc43215213"/>
      <w:bookmarkStart w:id="3265" w:name="_Toc45032461"/>
      <w:bookmarkStart w:id="3266" w:name="_Toc49849950"/>
      <w:bookmarkStart w:id="3267" w:name="_Toc51873464"/>
      <w:bookmarkStart w:id="3268" w:name="_Toc56517592"/>
      <w:bookmarkStart w:id="3269" w:name="_Toc58594493"/>
      <w:bookmarkStart w:id="3270" w:name="_Toc67686005"/>
      <w:bookmarkStart w:id="3271" w:name="_Toc74993832"/>
      <w:bookmarkStart w:id="3272" w:name="_Toc82716422"/>
      <w:bookmarkStart w:id="3273" w:name="_Toc88818709"/>
      <w:bookmarkStart w:id="3274" w:name="_Toc90650631"/>
      <w:bookmarkStart w:id="3275" w:name="_Toc98506301"/>
      <w:bookmarkStart w:id="3276" w:name="_Toc106639586"/>
      <w:bookmarkStart w:id="3277" w:name="_Toc114779096"/>
      <w:bookmarkStart w:id="3278" w:name="_Toc122096373"/>
      <w:bookmarkStart w:id="3279" w:name="_Toc138411658"/>
      <w:bookmarkStart w:id="3280" w:name="_Toc145955851"/>
      <w:bookmarkStart w:id="3281" w:name="_Toc161905135"/>
      <w:r>
        <w:t>6.2.2.2</w:t>
      </w:r>
      <w:r>
        <w:tab/>
        <w:t>HTTP Standard Headers</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8F33B42" w14:textId="77777777" w:rsidR="00EB7848" w:rsidRDefault="00EB7848" w:rsidP="00B32564">
      <w:pPr>
        <w:pStyle w:val="Heading5"/>
        <w:rPr>
          <w:lang w:eastAsia="zh-CN"/>
        </w:rPr>
      </w:pPr>
      <w:bookmarkStart w:id="3282" w:name="_Toc25168695"/>
      <w:bookmarkStart w:id="3283" w:name="_Toc27593114"/>
      <w:bookmarkStart w:id="3284" w:name="_Toc34147990"/>
      <w:bookmarkStart w:id="3285" w:name="_Toc36463374"/>
      <w:bookmarkStart w:id="3286" w:name="_Toc43215214"/>
      <w:bookmarkStart w:id="3287" w:name="_Toc45032462"/>
      <w:bookmarkStart w:id="3288" w:name="_Toc49849951"/>
      <w:bookmarkStart w:id="3289" w:name="_Toc51873465"/>
      <w:bookmarkStart w:id="3290" w:name="_Toc56517593"/>
      <w:bookmarkStart w:id="3291" w:name="_Toc58594494"/>
      <w:bookmarkStart w:id="3292" w:name="_Toc67686006"/>
      <w:bookmarkStart w:id="3293" w:name="_Toc74993833"/>
      <w:bookmarkStart w:id="3294" w:name="_Toc82716423"/>
      <w:bookmarkStart w:id="3295" w:name="_Toc88818710"/>
      <w:bookmarkStart w:id="3296" w:name="_Toc90650632"/>
      <w:bookmarkStart w:id="3297" w:name="_Toc98506302"/>
      <w:bookmarkStart w:id="3298" w:name="_Toc106639587"/>
      <w:bookmarkStart w:id="3299" w:name="_Toc114779097"/>
      <w:bookmarkStart w:id="3300" w:name="_Toc122096374"/>
      <w:bookmarkStart w:id="3301" w:name="_Toc138411659"/>
      <w:bookmarkStart w:id="3302" w:name="_Toc145955852"/>
      <w:bookmarkStart w:id="3303" w:name="_Toc161905136"/>
      <w:r>
        <w:t>6.2.2.2.1</w:t>
      </w:r>
      <w:r>
        <w:rPr>
          <w:lang w:eastAsia="zh-CN"/>
        </w:rPr>
        <w:tab/>
        <w:t>General</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763503E7" w14:textId="77777777" w:rsidR="00EB7848" w:rsidRDefault="00EB7848" w:rsidP="00B32564">
      <w:pPr>
        <w:pStyle w:val="Heading5"/>
      </w:pPr>
      <w:bookmarkStart w:id="3304" w:name="_Toc25168696"/>
      <w:bookmarkStart w:id="3305" w:name="_Toc27593115"/>
      <w:bookmarkStart w:id="3306" w:name="_Toc34147991"/>
      <w:bookmarkStart w:id="3307" w:name="_Toc36463375"/>
      <w:bookmarkStart w:id="3308" w:name="_Toc43215215"/>
      <w:bookmarkStart w:id="3309" w:name="_Toc45032463"/>
      <w:bookmarkStart w:id="3310" w:name="_Toc49849952"/>
      <w:bookmarkStart w:id="3311" w:name="_Toc51873466"/>
      <w:bookmarkStart w:id="3312" w:name="_Toc56517594"/>
      <w:bookmarkStart w:id="3313" w:name="_Toc58594495"/>
      <w:bookmarkStart w:id="3314" w:name="_Toc67686007"/>
      <w:bookmarkStart w:id="3315" w:name="_Toc74993834"/>
      <w:bookmarkStart w:id="3316" w:name="_Toc82716424"/>
      <w:bookmarkStart w:id="3317" w:name="_Toc88818711"/>
      <w:bookmarkStart w:id="3318" w:name="_Toc90650633"/>
      <w:bookmarkStart w:id="3319" w:name="_Toc98506303"/>
      <w:bookmarkStart w:id="3320" w:name="_Toc106639588"/>
      <w:bookmarkStart w:id="3321" w:name="_Toc114779098"/>
      <w:bookmarkStart w:id="3322" w:name="_Toc122096375"/>
      <w:bookmarkStart w:id="3323" w:name="_Toc138411660"/>
      <w:bookmarkStart w:id="3324" w:name="_Toc145955853"/>
      <w:bookmarkStart w:id="3325" w:name="_Toc161905137"/>
      <w:r>
        <w:t>6.2.2.2.2</w:t>
      </w:r>
      <w:r>
        <w:tab/>
        <w:t>Content type</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6AE3A635" w14:textId="77777777" w:rsidR="00EB7848" w:rsidRDefault="00EB7848" w:rsidP="00EB7848">
      <w:r>
        <w:t>The following content types shall be supported:</w:t>
      </w:r>
    </w:p>
    <w:p w14:paraId="3A6C31AC" w14:textId="76E0C91B"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w:t>
      </w:r>
      <w:r w:rsidR="00CD4942">
        <w:t>clause 5</w:t>
      </w:r>
      <w:r>
        <w:t>.4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326" w:name="_Toc25168697"/>
      <w:bookmarkStart w:id="3327" w:name="_Toc27593116"/>
      <w:bookmarkStart w:id="3328" w:name="_Toc34147992"/>
      <w:bookmarkStart w:id="3329" w:name="_Toc36463376"/>
      <w:bookmarkStart w:id="3330" w:name="_Toc43215216"/>
      <w:bookmarkStart w:id="3331" w:name="_Toc45032464"/>
      <w:bookmarkStart w:id="3332" w:name="_Toc49849953"/>
      <w:bookmarkStart w:id="3333" w:name="_Toc51873467"/>
      <w:bookmarkStart w:id="3334" w:name="_Toc56517595"/>
      <w:bookmarkStart w:id="3335" w:name="_Toc58594496"/>
      <w:bookmarkStart w:id="3336" w:name="_Toc67686008"/>
      <w:bookmarkStart w:id="3337" w:name="_Toc74993835"/>
      <w:bookmarkStart w:id="3338" w:name="_Toc82716425"/>
      <w:bookmarkStart w:id="3339" w:name="_Toc88818712"/>
      <w:bookmarkStart w:id="3340" w:name="_Toc90650634"/>
      <w:bookmarkStart w:id="3341" w:name="_Toc98506304"/>
      <w:bookmarkStart w:id="3342" w:name="_Toc106639589"/>
      <w:bookmarkStart w:id="3343" w:name="_Toc114779099"/>
      <w:bookmarkStart w:id="3344" w:name="_Toc122096376"/>
      <w:bookmarkStart w:id="3345" w:name="_Toc138411661"/>
      <w:bookmarkStart w:id="3346" w:name="_Toc145955854"/>
      <w:bookmarkStart w:id="3347" w:name="_Toc161905138"/>
      <w:r>
        <w:t>6.2.2.3</w:t>
      </w:r>
      <w:r>
        <w:tab/>
        <w:t>HTTP custom headers</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64B9A577" w14:textId="77777777" w:rsidR="00EB7848" w:rsidRDefault="00EB7848" w:rsidP="00B32564">
      <w:pPr>
        <w:pStyle w:val="Heading5"/>
        <w:rPr>
          <w:lang w:eastAsia="zh-CN"/>
        </w:rPr>
      </w:pPr>
      <w:bookmarkStart w:id="3348" w:name="_Toc25168698"/>
      <w:bookmarkStart w:id="3349" w:name="_Toc27593117"/>
      <w:bookmarkStart w:id="3350" w:name="_Toc34147993"/>
      <w:bookmarkStart w:id="3351" w:name="_Toc36463377"/>
      <w:bookmarkStart w:id="3352" w:name="_Toc43215217"/>
      <w:bookmarkStart w:id="3353" w:name="_Toc45032465"/>
      <w:bookmarkStart w:id="3354" w:name="_Toc49849954"/>
      <w:bookmarkStart w:id="3355" w:name="_Toc51873468"/>
      <w:bookmarkStart w:id="3356" w:name="_Toc56517596"/>
      <w:bookmarkStart w:id="3357" w:name="_Toc58594497"/>
      <w:bookmarkStart w:id="3358" w:name="_Toc67686009"/>
      <w:bookmarkStart w:id="3359" w:name="_Toc74993836"/>
      <w:bookmarkStart w:id="3360" w:name="_Toc82716426"/>
      <w:bookmarkStart w:id="3361" w:name="_Toc88818713"/>
      <w:bookmarkStart w:id="3362" w:name="_Toc90650635"/>
      <w:bookmarkStart w:id="3363" w:name="_Toc98506305"/>
      <w:bookmarkStart w:id="3364" w:name="_Toc106639590"/>
      <w:bookmarkStart w:id="3365" w:name="_Toc114779100"/>
      <w:bookmarkStart w:id="3366" w:name="_Toc122096377"/>
      <w:bookmarkStart w:id="3367" w:name="_Toc138411662"/>
      <w:bookmarkStart w:id="3368" w:name="_Toc145955855"/>
      <w:bookmarkStart w:id="3369" w:name="_Toc161905139"/>
      <w:r>
        <w:t>6.2.2.3.1</w:t>
      </w:r>
      <w:r>
        <w:rPr>
          <w:lang w:eastAsia="zh-CN"/>
        </w:rPr>
        <w:tab/>
        <w:t>General</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410DB49A" w14:textId="77777777" w:rsidR="00EB7848" w:rsidRDefault="00EB7848" w:rsidP="00EB7848">
      <w:r>
        <w:t>The following HTTP custom headers shall be supported:</w:t>
      </w:r>
    </w:p>
    <w:p w14:paraId="45D640C7" w14:textId="0270AF83" w:rsidR="00EB7848" w:rsidRDefault="00EB7848" w:rsidP="00EB7848">
      <w:pPr>
        <w:pStyle w:val="B1"/>
      </w:pPr>
      <w:r>
        <w:t>-</w:t>
      </w:r>
      <w:r>
        <w:tab/>
        <w:t xml:space="preserve">3gpp-Sbi-Message-Priority: See 3GPP TS 29.500 [4], </w:t>
      </w:r>
      <w:r w:rsidR="00CD4942">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370" w:name="_Toc25168699"/>
      <w:bookmarkStart w:id="3371" w:name="_Toc27593118"/>
      <w:bookmarkStart w:id="3372" w:name="_Toc34147994"/>
      <w:bookmarkStart w:id="3373" w:name="_Toc36463378"/>
      <w:bookmarkStart w:id="3374" w:name="_Toc43215218"/>
      <w:bookmarkStart w:id="3375" w:name="_Toc45032466"/>
      <w:bookmarkStart w:id="3376" w:name="_Toc49849955"/>
      <w:bookmarkStart w:id="3377" w:name="_Toc51873469"/>
      <w:bookmarkStart w:id="3378" w:name="_Toc56517597"/>
      <w:bookmarkStart w:id="3379" w:name="_Toc58594498"/>
      <w:bookmarkStart w:id="3380" w:name="_Toc67686010"/>
      <w:bookmarkStart w:id="3381" w:name="_Toc74993837"/>
      <w:bookmarkStart w:id="3382" w:name="_Toc82716427"/>
      <w:bookmarkStart w:id="3383" w:name="_Toc88818714"/>
      <w:bookmarkStart w:id="3384" w:name="_Toc90650636"/>
      <w:bookmarkStart w:id="3385" w:name="_Toc98506306"/>
      <w:bookmarkStart w:id="3386" w:name="_Toc106639591"/>
      <w:bookmarkStart w:id="3387" w:name="_Toc114779101"/>
      <w:bookmarkStart w:id="3388" w:name="_Toc122096378"/>
      <w:bookmarkStart w:id="3389" w:name="_Toc138411663"/>
      <w:bookmarkStart w:id="3390" w:name="_Toc145955856"/>
      <w:bookmarkStart w:id="3391" w:name="_Toc161905140"/>
      <w:r>
        <w:t>6.2.3</w:t>
      </w:r>
      <w:r>
        <w:tab/>
        <w:t>Resources</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0B41BE80" w14:textId="77777777" w:rsidR="00EB7848" w:rsidRDefault="00EB7848" w:rsidP="00B32564">
      <w:pPr>
        <w:pStyle w:val="Heading4"/>
      </w:pPr>
      <w:bookmarkStart w:id="3392" w:name="_Toc25168700"/>
      <w:bookmarkStart w:id="3393" w:name="_Toc27593119"/>
      <w:bookmarkStart w:id="3394" w:name="_Toc34147995"/>
      <w:bookmarkStart w:id="3395" w:name="_Toc36463379"/>
      <w:bookmarkStart w:id="3396" w:name="_Toc43215219"/>
      <w:bookmarkStart w:id="3397" w:name="_Toc45032467"/>
      <w:bookmarkStart w:id="3398" w:name="_Toc49849956"/>
      <w:bookmarkStart w:id="3399" w:name="_Toc51873470"/>
      <w:bookmarkStart w:id="3400" w:name="_Toc56517598"/>
      <w:bookmarkStart w:id="3401" w:name="_Toc58594499"/>
      <w:bookmarkStart w:id="3402" w:name="_Toc67686011"/>
      <w:bookmarkStart w:id="3403" w:name="_Toc74993838"/>
      <w:bookmarkStart w:id="3404" w:name="_Toc82716428"/>
      <w:bookmarkStart w:id="3405" w:name="_Toc88818715"/>
      <w:bookmarkStart w:id="3406" w:name="_Toc90650637"/>
      <w:bookmarkStart w:id="3407" w:name="_Toc98506307"/>
      <w:bookmarkStart w:id="3408" w:name="_Toc106639592"/>
      <w:bookmarkStart w:id="3409" w:name="_Toc114779102"/>
      <w:bookmarkStart w:id="3410" w:name="_Toc122096379"/>
      <w:bookmarkStart w:id="3411" w:name="_Toc138411664"/>
      <w:bookmarkStart w:id="3412" w:name="_Toc145955857"/>
      <w:bookmarkStart w:id="3413" w:name="_Toc161905141"/>
      <w:r>
        <w:t>6.2.3.1</w:t>
      </w:r>
      <w:r>
        <w:tab/>
        <w:t>Overview</w:t>
      </w:r>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1pt" o:ole="">
            <v:imagedata r:id="rId30" o:title=""/>
          </v:shape>
          <o:OLEObject Type="Embed" ProgID="Visio.Drawing.11" ShapeID="_x0000_i1036" DrawAspect="Content" ObjectID="_1772517974"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414" w:name="_Toc25168701"/>
      <w:bookmarkStart w:id="3415" w:name="_Toc27593120"/>
      <w:bookmarkStart w:id="3416" w:name="_Toc34147996"/>
      <w:bookmarkStart w:id="3417" w:name="_Toc36463380"/>
      <w:bookmarkStart w:id="3418" w:name="_Toc43215220"/>
      <w:bookmarkStart w:id="3419" w:name="_Toc45032468"/>
      <w:bookmarkStart w:id="3420" w:name="_Toc49849957"/>
      <w:bookmarkStart w:id="3421" w:name="_Toc51873471"/>
      <w:bookmarkStart w:id="3422" w:name="_Toc56517599"/>
      <w:bookmarkStart w:id="3423" w:name="_Toc58594500"/>
      <w:bookmarkStart w:id="3424" w:name="_Toc67686012"/>
      <w:bookmarkStart w:id="3425" w:name="_Toc74993839"/>
      <w:bookmarkStart w:id="3426" w:name="_Toc82716429"/>
      <w:bookmarkStart w:id="3427" w:name="_Toc88818716"/>
      <w:bookmarkStart w:id="3428" w:name="_Toc90650638"/>
      <w:bookmarkStart w:id="3429" w:name="_Toc98506308"/>
      <w:bookmarkStart w:id="3430" w:name="_Toc106639593"/>
      <w:bookmarkStart w:id="3431" w:name="_Toc114779103"/>
      <w:bookmarkStart w:id="3432" w:name="_Toc122096380"/>
      <w:bookmarkStart w:id="3433" w:name="_Toc138411665"/>
      <w:bookmarkStart w:id="3434" w:name="_Toc145955858"/>
      <w:bookmarkStart w:id="3435" w:name="_Toc161905142"/>
      <w:r>
        <w:t>6.2.4</w:t>
      </w:r>
      <w:r>
        <w:tab/>
        <w:t>Custom Operations without associated resources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489D719E" w14:textId="77777777" w:rsidR="00EB7848" w:rsidRDefault="00EB7848" w:rsidP="00B32564">
      <w:pPr>
        <w:pStyle w:val="Heading4"/>
      </w:pPr>
      <w:bookmarkStart w:id="3436" w:name="_Toc25168702"/>
      <w:bookmarkStart w:id="3437" w:name="_Toc27593121"/>
      <w:bookmarkStart w:id="3438" w:name="_Toc34147997"/>
      <w:bookmarkStart w:id="3439" w:name="_Toc36463381"/>
      <w:bookmarkStart w:id="3440" w:name="_Toc43215221"/>
      <w:bookmarkStart w:id="3441" w:name="_Toc45032469"/>
      <w:bookmarkStart w:id="3442" w:name="_Toc49849958"/>
      <w:bookmarkStart w:id="3443" w:name="_Toc51873472"/>
      <w:bookmarkStart w:id="3444" w:name="_Toc56517600"/>
      <w:bookmarkStart w:id="3445" w:name="_Toc58594501"/>
      <w:bookmarkStart w:id="3446" w:name="_Toc67686013"/>
      <w:bookmarkStart w:id="3447" w:name="_Toc74993840"/>
      <w:bookmarkStart w:id="3448" w:name="_Toc82716430"/>
      <w:bookmarkStart w:id="3449" w:name="_Toc88818717"/>
      <w:bookmarkStart w:id="3450" w:name="_Toc90650639"/>
      <w:bookmarkStart w:id="3451" w:name="_Toc98506309"/>
      <w:bookmarkStart w:id="3452" w:name="_Toc106639594"/>
      <w:bookmarkStart w:id="3453" w:name="_Toc114779104"/>
      <w:bookmarkStart w:id="3454" w:name="_Toc122096381"/>
      <w:bookmarkStart w:id="3455" w:name="_Toc138411666"/>
      <w:bookmarkStart w:id="3456" w:name="_Toc145955859"/>
      <w:bookmarkStart w:id="3457" w:name="_Toc161905143"/>
      <w:r>
        <w:t>6.2.4.1</w:t>
      </w:r>
      <w:r>
        <w:tab/>
        <w:t>Overview</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458" w:name="_Toc25168703"/>
      <w:bookmarkStart w:id="3459" w:name="_Toc27593122"/>
      <w:bookmarkStart w:id="3460" w:name="_Toc34147998"/>
      <w:bookmarkStart w:id="3461" w:name="_Toc36463382"/>
      <w:bookmarkStart w:id="3462" w:name="_Toc43215222"/>
      <w:bookmarkStart w:id="3463" w:name="_Toc45032470"/>
      <w:bookmarkStart w:id="3464" w:name="_Toc49849959"/>
      <w:bookmarkStart w:id="3465" w:name="_Toc51873473"/>
      <w:bookmarkStart w:id="3466" w:name="_Toc56517601"/>
      <w:bookmarkStart w:id="3467" w:name="_Toc58594502"/>
      <w:bookmarkStart w:id="3468" w:name="_Toc67686014"/>
      <w:bookmarkStart w:id="3469" w:name="_Toc74993841"/>
      <w:bookmarkStart w:id="3470" w:name="_Toc82716431"/>
      <w:bookmarkStart w:id="3471" w:name="_Toc88818718"/>
      <w:bookmarkStart w:id="3472" w:name="_Toc90650640"/>
      <w:bookmarkStart w:id="3473" w:name="_Toc98506310"/>
      <w:bookmarkStart w:id="3474" w:name="_Toc106639595"/>
      <w:bookmarkStart w:id="3475" w:name="_Toc114779105"/>
      <w:bookmarkStart w:id="3476" w:name="_Toc122096382"/>
      <w:bookmarkStart w:id="3477" w:name="_Toc138411667"/>
      <w:bookmarkStart w:id="3478" w:name="_Toc145955860"/>
      <w:bookmarkStart w:id="3479" w:name="_Toc161905144"/>
      <w:r>
        <w:t>6.2.4.4</w:t>
      </w:r>
      <w:r>
        <w:tab/>
        <w:t>Operation: cipher-key-data</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31BAC605" w14:textId="77777777" w:rsidR="00EB7848" w:rsidRDefault="00EB7848" w:rsidP="00B32564">
      <w:pPr>
        <w:pStyle w:val="Heading5"/>
      </w:pPr>
      <w:bookmarkStart w:id="3480" w:name="_Toc25168704"/>
      <w:bookmarkStart w:id="3481" w:name="_Toc27593123"/>
      <w:bookmarkStart w:id="3482" w:name="_Toc34147999"/>
      <w:bookmarkStart w:id="3483" w:name="_Toc36463383"/>
      <w:bookmarkStart w:id="3484" w:name="_Toc43215223"/>
      <w:bookmarkStart w:id="3485" w:name="_Toc45032471"/>
      <w:bookmarkStart w:id="3486" w:name="_Toc49849960"/>
      <w:bookmarkStart w:id="3487" w:name="_Toc51873474"/>
      <w:bookmarkStart w:id="3488" w:name="_Toc56517602"/>
      <w:bookmarkStart w:id="3489" w:name="_Toc58594503"/>
      <w:bookmarkStart w:id="3490" w:name="_Toc67686015"/>
      <w:bookmarkStart w:id="3491" w:name="_Toc74993842"/>
      <w:bookmarkStart w:id="3492" w:name="_Toc82716432"/>
      <w:bookmarkStart w:id="3493" w:name="_Toc88818719"/>
      <w:bookmarkStart w:id="3494" w:name="_Toc90650641"/>
      <w:bookmarkStart w:id="3495" w:name="_Toc98506311"/>
      <w:bookmarkStart w:id="3496" w:name="_Toc106639596"/>
      <w:bookmarkStart w:id="3497" w:name="_Toc114779106"/>
      <w:bookmarkStart w:id="3498" w:name="_Toc122096383"/>
      <w:bookmarkStart w:id="3499" w:name="_Toc138411668"/>
      <w:bookmarkStart w:id="3500" w:name="_Toc145955861"/>
      <w:bookmarkStart w:id="3501" w:name="_Toc161905145"/>
      <w:r>
        <w:t>6.2.4.4.1</w:t>
      </w:r>
      <w:r>
        <w:tab/>
        <w:t>Description</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502" w:name="_Toc25168705"/>
      <w:bookmarkStart w:id="3503" w:name="_Toc27593124"/>
      <w:bookmarkStart w:id="3504" w:name="_Toc34148000"/>
      <w:bookmarkStart w:id="3505" w:name="_Toc36463384"/>
      <w:bookmarkStart w:id="3506" w:name="_Toc43215224"/>
      <w:bookmarkStart w:id="3507" w:name="_Toc45032472"/>
      <w:bookmarkStart w:id="3508" w:name="_Toc49849961"/>
      <w:bookmarkStart w:id="3509" w:name="_Toc51873475"/>
      <w:bookmarkStart w:id="3510" w:name="_Toc56517603"/>
      <w:bookmarkStart w:id="3511" w:name="_Toc58594504"/>
      <w:bookmarkStart w:id="3512" w:name="_Toc67686016"/>
      <w:bookmarkStart w:id="3513" w:name="_Toc74993843"/>
      <w:bookmarkStart w:id="3514" w:name="_Toc82716433"/>
      <w:bookmarkStart w:id="3515" w:name="_Toc88818720"/>
      <w:bookmarkStart w:id="3516" w:name="_Toc90650642"/>
      <w:bookmarkStart w:id="3517" w:name="_Toc98506312"/>
      <w:bookmarkStart w:id="3518" w:name="_Toc106639597"/>
      <w:bookmarkStart w:id="3519" w:name="_Toc114779107"/>
      <w:bookmarkStart w:id="3520" w:name="_Toc122096384"/>
      <w:bookmarkStart w:id="3521" w:name="_Toc138411669"/>
      <w:bookmarkStart w:id="3522" w:name="_Toc145955862"/>
      <w:bookmarkStart w:id="3523" w:name="_Toc161905146"/>
      <w:r>
        <w:t>6.2.4.4.2</w:t>
      </w:r>
      <w:r>
        <w:tab/>
        <w:t>Operation Definition</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52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52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69570422"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525" w:name="_Toc25168706"/>
      <w:bookmarkStart w:id="3526" w:name="_Toc27593125"/>
      <w:bookmarkStart w:id="3527" w:name="_Toc34148001"/>
      <w:bookmarkStart w:id="3528" w:name="_Toc36463385"/>
      <w:bookmarkStart w:id="3529" w:name="_Toc43215225"/>
      <w:bookmarkStart w:id="3530" w:name="_Toc45032473"/>
      <w:bookmarkStart w:id="3531" w:name="_Toc49849962"/>
      <w:bookmarkStart w:id="3532" w:name="_Toc51873476"/>
      <w:bookmarkStart w:id="3533" w:name="_Toc56517604"/>
      <w:bookmarkStart w:id="3534" w:name="_Toc58594505"/>
      <w:bookmarkStart w:id="3535" w:name="_Toc67686017"/>
      <w:bookmarkStart w:id="3536" w:name="_Toc74993844"/>
      <w:bookmarkStart w:id="3537" w:name="_Toc82716434"/>
      <w:bookmarkStart w:id="3538" w:name="_Toc88818721"/>
      <w:bookmarkStart w:id="3539" w:name="_Toc90650643"/>
      <w:bookmarkStart w:id="3540" w:name="_Toc98506313"/>
      <w:bookmarkStart w:id="3541" w:name="_Toc106639598"/>
      <w:bookmarkStart w:id="3542" w:name="_Toc114779108"/>
      <w:bookmarkStart w:id="3543" w:name="_Toc122096385"/>
      <w:bookmarkStart w:id="3544" w:name="_Toc138411670"/>
      <w:bookmarkStart w:id="3545" w:name="_Toc145955863"/>
      <w:bookmarkStart w:id="3546" w:name="_Toc161905147"/>
      <w:r>
        <w:lastRenderedPageBreak/>
        <w:t>6.2.5</w:t>
      </w:r>
      <w:r>
        <w:tab/>
        <w:t>Notifications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59CEF37C" w14:textId="77777777" w:rsidR="00EB7848" w:rsidRDefault="00EB7848" w:rsidP="00B32564">
      <w:pPr>
        <w:pStyle w:val="Heading4"/>
      </w:pPr>
      <w:bookmarkStart w:id="3547" w:name="_Toc25168707"/>
      <w:bookmarkStart w:id="3548" w:name="_Toc27593126"/>
      <w:bookmarkStart w:id="3549" w:name="_Toc34148002"/>
      <w:bookmarkStart w:id="3550" w:name="_Toc36463386"/>
      <w:bookmarkStart w:id="3551" w:name="_Toc43215226"/>
      <w:bookmarkStart w:id="3552" w:name="_Toc45032474"/>
      <w:bookmarkStart w:id="3553" w:name="_Toc49849963"/>
      <w:bookmarkStart w:id="3554" w:name="_Toc51873477"/>
      <w:bookmarkStart w:id="3555" w:name="_Toc56517605"/>
      <w:bookmarkStart w:id="3556" w:name="_Toc58594506"/>
      <w:bookmarkStart w:id="3557" w:name="_Toc67686018"/>
      <w:bookmarkStart w:id="3558" w:name="_Toc74993845"/>
      <w:bookmarkStart w:id="3559" w:name="_Toc82716435"/>
      <w:bookmarkStart w:id="3560" w:name="_Toc88818722"/>
      <w:bookmarkStart w:id="3561" w:name="_Toc90650644"/>
      <w:bookmarkStart w:id="3562" w:name="_Toc98506314"/>
      <w:bookmarkStart w:id="3563" w:name="_Toc106639599"/>
      <w:bookmarkStart w:id="3564" w:name="_Toc114779109"/>
      <w:bookmarkStart w:id="3565" w:name="_Toc122096386"/>
      <w:bookmarkStart w:id="3566" w:name="_Toc138411671"/>
      <w:bookmarkStart w:id="3567" w:name="_Toc145955864"/>
      <w:bookmarkStart w:id="3568" w:name="_Toc161905148"/>
      <w:r>
        <w:t>6.2.5.1</w:t>
      </w:r>
      <w:r>
        <w:tab/>
        <w:t>CipheringKeyData</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735FCADD" w14:textId="77777777" w:rsidR="00EB7848" w:rsidRDefault="00EB7848" w:rsidP="00B32564">
      <w:pPr>
        <w:pStyle w:val="Heading5"/>
      </w:pPr>
      <w:bookmarkStart w:id="3569" w:name="_Toc25168708"/>
      <w:bookmarkStart w:id="3570" w:name="_Toc27593127"/>
      <w:bookmarkStart w:id="3571" w:name="_Toc34148003"/>
      <w:bookmarkStart w:id="3572" w:name="_Toc36463387"/>
      <w:bookmarkStart w:id="3573" w:name="_Toc43215227"/>
      <w:bookmarkStart w:id="3574" w:name="_Toc45032475"/>
      <w:bookmarkStart w:id="3575" w:name="_Toc49849964"/>
      <w:bookmarkStart w:id="3576" w:name="_Toc51873478"/>
      <w:bookmarkStart w:id="3577" w:name="_Toc56517606"/>
      <w:bookmarkStart w:id="3578" w:name="_Toc58594507"/>
      <w:bookmarkStart w:id="3579" w:name="_Toc67686019"/>
      <w:bookmarkStart w:id="3580" w:name="_Toc74993846"/>
      <w:bookmarkStart w:id="3581" w:name="_Toc82716436"/>
      <w:bookmarkStart w:id="3582" w:name="_Toc88818723"/>
      <w:bookmarkStart w:id="3583" w:name="_Toc90650645"/>
      <w:bookmarkStart w:id="3584" w:name="_Toc98506315"/>
      <w:bookmarkStart w:id="3585" w:name="_Toc106639600"/>
      <w:bookmarkStart w:id="3586" w:name="_Toc114779110"/>
      <w:bookmarkStart w:id="3587" w:name="_Toc122096387"/>
      <w:bookmarkStart w:id="3588" w:name="_Toc138411672"/>
      <w:bookmarkStart w:id="3589" w:name="_Toc145955865"/>
      <w:bookmarkStart w:id="3590" w:name="_Toc161905149"/>
      <w:r>
        <w:t>6.2.5.1.1</w:t>
      </w:r>
      <w:r>
        <w:tab/>
        <w:t>Description</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591" w:name="_Toc25168709"/>
      <w:bookmarkStart w:id="3592" w:name="_Toc27593128"/>
      <w:bookmarkStart w:id="3593" w:name="_Toc34148004"/>
      <w:bookmarkStart w:id="3594" w:name="_Toc36463388"/>
      <w:bookmarkStart w:id="3595" w:name="_Toc43215228"/>
      <w:bookmarkStart w:id="3596" w:name="_Toc45032476"/>
      <w:bookmarkStart w:id="3597" w:name="_Toc49849965"/>
      <w:bookmarkStart w:id="3598" w:name="_Toc51873479"/>
      <w:bookmarkStart w:id="3599" w:name="_Toc56517607"/>
      <w:bookmarkStart w:id="3600" w:name="_Toc58594508"/>
      <w:bookmarkStart w:id="3601" w:name="_Toc67686020"/>
      <w:bookmarkStart w:id="3602" w:name="_Toc74993847"/>
      <w:bookmarkStart w:id="3603" w:name="_Toc82716437"/>
      <w:bookmarkStart w:id="3604" w:name="_Toc88818724"/>
      <w:bookmarkStart w:id="3605" w:name="_Toc90650646"/>
      <w:bookmarkStart w:id="3606" w:name="_Toc98506316"/>
      <w:bookmarkStart w:id="3607" w:name="_Toc106639601"/>
      <w:bookmarkStart w:id="3608" w:name="_Toc114779111"/>
      <w:bookmarkStart w:id="3609" w:name="_Toc122096388"/>
      <w:bookmarkStart w:id="3610" w:name="_Toc138411673"/>
      <w:bookmarkStart w:id="3611" w:name="_Toc145955866"/>
      <w:bookmarkStart w:id="3612" w:name="_Toc161905150"/>
      <w:r>
        <w:t>6.2.5.1.2</w:t>
      </w:r>
      <w:r>
        <w:tab/>
        <w:t>Notification Definition</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06BB998E" w14:textId="77777777" w:rsidR="00EB7848" w:rsidRDefault="00EB7848" w:rsidP="00EB7848">
      <w:r>
        <w:t>Callback URI: {</w:t>
      </w:r>
      <w:r>
        <w:rPr>
          <w:lang w:eastAsia="zh-CN"/>
        </w:rPr>
        <w:t>amfCallBackURI</w:t>
      </w:r>
      <w:r>
        <w:t>}</w:t>
      </w:r>
    </w:p>
    <w:p w14:paraId="65FE851F" w14:textId="5DD043F5" w:rsidR="00EB7848" w:rsidRDefault="00EB7848" w:rsidP="00EB7848">
      <w:pPr>
        <w:rPr>
          <w:lang w:eastAsia="zh-CN"/>
        </w:rPr>
      </w:pPr>
      <w:r>
        <w:t xml:space="preserve">See </w:t>
      </w:r>
      <w:r w:rsidR="00CD4942">
        <w:t>clause 5</w:t>
      </w:r>
      <w:r>
        <w:t>.3.2.2.2 for the description of how the LMF obtains the Callback URI of the NF Service Consumer (i.e. AMF).</w:t>
      </w:r>
    </w:p>
    <w:p w14:paraId="7045DA5D" w14:textId="77777777" w:rsidR="00EB7848" w:rsidRDefault="00EB7848" w:rsidP="00B32564">
      <w:pPr>
        <w:pStyle w:val="Heading5"/>
      </w:pPr>
      <w:bookmarkStart w:id="3613" w:name="_Toc25168710"/>
      <w:bookmarkStart w:id="3614" w:name="_Toc27593129"/>
      <w:bookmarkStart w:id="3615" w:name="_Toc34148005"/>
      <w:bookmarkStart w:id="3616" w:name="_Toc36463389"/>
      <w:bookmarkStart w:id="3617" w:name="_Toc43215229"/>
      <w:bookmarkStart w:id="3618" w:name="_Toc45032477"/>
      <w:bookmarkStart w:id="3619" w:name="_Toc49849966"/>
      <w:bookmarkStart w:id="3620" w:name="_Toc51873480"/>
      <w:bookmarkStart w:id="3621" w:name="_Toc56517608"/>
      <w:bookmarkStart w:id="3622" w:name="_Toc58594509"/>
      <w:bookmarkStart w:id="3623" w:name="_Toc67686021"/>
      <w:bookmarkStart w:id="3624" w:name="_Toc74993848"/>
      <w:bookmarkStart w:id="3625" w:name="_Toc82716438"/>
      <w:bookmarkStart w:id="3626" w:name="_Toc88818725"/>
      <w:bookmarkStart w:id="3627" w:name="_Toc90650647"/>
      <w:bookmarkStart w:id="3628" w:name="_Toc98506317"/>
      <w:bookmarkStart w:id="3629" w:name="_Toc106639602"/>
      <w:bookmarkStart w:id="3630" w:name="_Toc114779112"/>
      <w:bookmarkStart w:id="3631" w:name="_Toc122096389"/>
      <w:bookmarkStart w:id="3632" w:name="_Toc138411674"/>
      <w:bookmarkStart w:id="3633" w:name="_Toc145955867"/>
      <w:bookmarkStart w:id="3634" w:name="_Toc161905151"/>
      <w:r>
        <w:t>6.2.5.1.3</w:t>
      </w:r>
      <w:r>
        <w:tab/>
        <w:t>Notification Standard Methods</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42D71566" w14:textId="77777777" w:rsidR="00EB7848" w:rsidRDefault="00EB7848" w:rsidP="001760B3">
      <w:pPr>
        <w:pStyle w:val="H6"/>
      </w:pPr>
      <w:bookmarkStart w:id="3635" w:name="_Toc25168711"/>
      <w:bookmarkStart w:id="3636" w:name="_Toc27593130"/>
      <w:bookmarkStart w:id="3637" w:name="_Toc34148006"/>
      <w:bookmarkStart w:id="3638" w:name="_Toc36463390"/>
      <w:bookmarkStart w:id="3639" w:name="_Toc43215230"/>
      <w:bookmarkStart w:id="3640" w:name="_Toc45032478"/>
      <w:bookmarkStart w:id="3641" w:name="_Toc49849967"/>
      <w:bookmarkStart w:id="3642" w:name="_Toc51873481"/>
      <w:bookmarkStart w:id="3643" w:name="_Toc56517609"/>
      <w:bookmarkStart w:id="3644" w:name="_Toc58594510"/>
      <w:bookmarkStart w:id="3645" w:name="_Toc67686022"/>
      <w:bookmarkStart w:id="3646" w:name="_Toc74993849"/>
      <w:bookmarkStart w:id="3647" w:name="_Toc82716439"/>
      <w:bookmarkStart w:id="3648" w:name="_Toc88818726"/>
      <w:bookmarkStart w:id="3649" w:name="_Toc90650648"/>
      <w:r>
        <w:t>6.2.5.1.3.1</w:t>
      </w:r>
      <w:r>
        <w:tab/>
      </w:r>
      <w:r>
        <w:rPr>
          <w:lang w:eastAsia="zh-CN"/>
        </w:rPr>
        <w:t>POST</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65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65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65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65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2CA486C6"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CD4942">
              <w:t>clause </w:t>
            </w:r>
            <w:r w:rsidR="00CD4942"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652" w:name="_Toc25168712"/>
      <w:bookmarkStart w:id="3653" w:name="_Toc27593131"/>
      <w:bookmarkStart w:id="3654" w:name="_Toc34148007"/>
      <w:bookmarkStart w:id="3655" w:name="_Toc36463391"/>
      <w:bookmarkStart w:id="3656" w:name="_Toc43215231"/>
      <w:bookmarkStart w:id="3657" w:name="_Toc45032479"/>
      <w:bookmarkStart w:id="3658" w:name="_Toc49849968"/>
      <w:bookmarkStart w:id="3659" w:name="_Toc51873482"/>
      <w:bookmarkStart w:id="3660" w:name="_Toc56517610"/>
      <w:bookmarkStart w:id="3661" w:name="_Toc58594511"/>
      <w:bookmarkStart w:id="3662" w:name="_Toc67686023"/>
      <w:bookmarkStart w:id="3663" w:name="_Toc74993850"/>
      <w:bookmarkStart w:id="3664" w:name="_Toc82716440"/>
      <w:bookmarkStart w:id="3665" w:name="_Toc88818727"/>
      <w:bookmarkStart w:id="3666" w:name="_Toc90650649"/>
      <w:bookmarkStart w:id="3667" w:name="_Toc98506318"/>
      <w:bookmarkStart w:id="3668" w:name="_Toc106639603"/>
      <w:bookmarkStart w:id="3669" w:name="_Toc114779113"/>
      <w:bookmarkStart w:id="3670" w:name="_Toc122096390"/>
      <w:bookmarkStart w:id="3671" w:name="_Toc138411675"/>
      <w:bookmarkStart w:id="3672" w:name="_Toc145955868"/>
      <w:bookmarkStart w:id="3673" w:name="_Toc161905152"/>
      <w:r>
        <w:t>6.2.6</w:t>
      </w:r>
      <w:r>
        <w:tab/>
        <w:t>Data Model</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689CC388" w14:textId="77777777" w:rsidR="00EB7848" w:rsidRDefault="00EB7848" w:rsidP="00B32564">
      <w:pPr>
        <w:pStyle w:val="Heading4"/>
      </w:pPr>
      <w:bookmarkStart w:id="3674" w:name="_Toc25168713"/>
      <w:bookmarkStart w:id="3675" w:name="_Toc27593132"/>
      <w:bookmarkStart w:id="3676" w:name="_Toc34148008"/>
      <w:bookmarkStart w:id="3677" w:name="_Toc36463392"/>
      <w:bookmarkStart w:id="3678" w:name="_Toc43215232"/>
      <w:bookmarkStart w:id="3679" w:name="_Toc45032480"/>
      <w:bookmarkStart w:id="3680" w:name="_Toc49849969"/>
      <w:bookmarkStart w:id="3681" w:name="_Toc51873483"/>
      <w:bookmarkStart w:id="3682" w:name="_Toc56517611"/>
      <w:bookmarkStart w:id="3683" w:name="_Toc58594512"/>
      <w:bookmarkStart w:id="3684" w:name="_Toc67686024"/>
      <w:bookmarkStart w:id="3685" w:name="_Toc74993851"/>
      <w:bookmarkStart w:id="3686" w:name="_Toc82716441"/>
      <w:bookmarkStart w:id="3687" w:name="_Toc88818728"/>
      <w:bookmarkStart w:id="3688" w:name="_Toc90650650"/>
      <w:bookmarkStart w:id="3689" w:name="_Toc98506319"/>
      <w:bookmarkStart w:id="3690" w:name="_Toc106639604"/>
      <w:bookmarkStart w:id="3691" w:name="_Toc114779114"/>
      <w:bookmarkStart w:id="3692" w:name="_Toc122096391"/>
      <w:bookmarkStart w:id="3693" w:name="_Toc138411676"/>
      <w:bookmarkStart w:id="3694" w:name="_Toc145955869"/>
      <w:bookmarkStart w:id="3695" w:name="_Toc161905153"/>
      <w:r>
        <w:t>6.2.6.1</w:t>
      </w:r>
      <w:r>
        <w:tab/>
        <w:t>General</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891B818" w:rsidR="000B3748" w:rsidRDefault="000B3748" w:rsidP="000B3748">
            <w:pPr>
              <w:pStyle w:val="TAL"/>
            </w:pPr>
            <w:r>
              <w:t xml:space="preserve">3GPP </w:t>
            </w:r>
            <w:r w:rsidR="00CD4942">
              <w:t>TS 2</w:t>
            </w:r>
            <w:r>
              <w:t>9.571</w:t>
            </w:r>
            <w:r w:rsidR="00CD4942">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696" w:name="_Toc25168714"/>
      <w:bookmarkStart w:id="3697" w:name="_Toc27593133"/>
      <w:bookmarkStart w:id="3698" w:name="_Toc34148009"/>
      <w:bookmarkStart w:id="3699" w:name="_Toc36463393"/>
      <w:bookmarkStart w:id="3700" w:name="_Toc43215233"/>
      <w:bookmarkStart w:id="3701" w:name="_Toc45032481"/>
      <w:bookmarkStart w:id="3702" w:name="_Toc49849970"/>
      <w:bookmarkStart w:id="3703" w:name="_Toc51873484"/>
      <w:bookmarkStart w:id="3704" w:name="_Toc56517612"/>
      <w:bookmarkStart w:id="3705" w:name="_Toc58594513"/>
      <w:bookmarkStart w:id="3706" w:name="_Toc67686025"/>
      <w:bookmarkStart w:id="3707" w:name="_Toc74993852"/>
      <w:bookmarkStart w:id="3708" w:name="_Toc82716442"/>
      <w:bookmarkStart w:id="3709" w:name="_Toc88818729"/>
      <w:bookmarkStart w:id="3710" w:name="_Toc90650651"/>
      <w:bookmarkStart w:id="3711" w:name="_Toc98506320"/>
      <w:bookmarkStart w:id="3712" w:name="_Toc106639605"/>
      <w:bookmarkStart w:id="3713" w:name="_Toc114779115"/>
      <w:bookmarkStart w:id="3714" w:name="_Toc122096392"/>
      <w:bookmarkStart w:id="3715" w:name="_Toc138411677"/>
      <w:bookmarkStart w:id="3716" w:name="_Toc145955870"/>
      <w:bookmarkStart w:id="3717" w:name="_Toc161905154"/>
      <w:r>
        <w:rPr>
          <w:lang w:val="en-US"/>
        </w:rPr>
        <w:t>6.2.6.2</w:t>
      </w:r>
      <w:r>
        <w:rPr>
          <w:lang w:val="en-US"/>
        </w:rPr>
        <w:tab/>
        <w:t>Structured data types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1D03A0F8" w14:textId="77777777" w:rsidR="00EB7848" w:rsidRDefault="00EB7848" w:rsidP="00B32564">
      <w:pPr>
        <w:pStyle w:val="Heading5"/>
      </w:pPr>
      <w:bookmarkStart w:id="3718" w:name="_Toc25168715"/>
      <w:bookmarkStart w:id="3719" w:name="_Toc27593134"/>
      <w:bookmarkStart w:id="3720" w:name="_Toc34148010"/>
      <w:bookmarkStart w:id="3721" w:name="_Toc36463394"/>
      <w:bookmarkStart w:id="3722" w:name="_Toc43215234"/>
      <w:bookmarkStart w:id="3723" w:name="_Toc45032482"/>
      <w:bookmarkStart w:id="3724" w:name="_Toc49849971"/>
      <w:bookmarkStart w:id="3725" w:name="_Toc51873485"/>
      <w:bookmarkStart w:id="3726" w:name="_Toc56517613"/>
      <w:bookmarkStart w:id="3727" w:name="_Toc58594514"/>
      <w:bookmarkStart w:id="3728" w:name="_Toc67686026"/>
      <w:bookmarkStart w:id="3729" w:name="_Toc74993853"/>
      <w:bookmarkStart w:id="3730" w:name="_Toc82716443"/>
      <w:bookmarkStart w:id="3731" w:name="_Toc88818730"/>
      <w:bookmarkStart w:id="3732" w:name="_Toc90650652"/>
      <w:bookmarkStart w:id="3733" w:name="_Toc98506321"/>
      <w:bookmarkStart w:id="3734" w:name="_Toc106639606"/>
      <w:bookmarkStart w:id="3735" w:name="_Toc114779116"/>
      <w:bookmarkStart w:id="3736" w:name="_Toc122096393"/>
      <w:bookmarkStart w:id="3737" w:name="_Toc138411678"/>
      <w:bookmarkStart w:id="3738" w:name="_Toc145955871"/>
      <w:bookmarkStart w:id="3739" w:name="_Toc161905155"/>
      <w:r>
        <w:t>6.2.6.2.1</w:t>
      </w:r>
      <w:r>
        <w:tab/>
        <w:t>Introduction</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740" w:name="_Toc25168716"/>
      <w:bookmarkStart w:id="3741" w:name="_Toc27593135"/>
      <w:bookmarkStart w:id="3742" w:name="_Toc34148011"/>
      <w:bookmarkStart w:id="3743" w:name="_Toc36463395"/>
      <w:bookmarkStart w:id="3744" w:name="_Toc43215235"/>
      <w:bookmarkStart w:id="3745" w:name="_Toc45032483"/>
      <w:bookmarkStart w:id="3746" w:name="_Toc49849972"/>
      <w:bookmarkStart w:id="3747" w:name="_Toc51873486"/>
      <w:bookmarkStart w:id="3748" w:name="_Toc56517614"/>
      <w:bookmarkStart w:id="3749" w:name="_Toc58594515"/>
      <w:bookmarkStart w:id="3750" w:name="_Toc67686027"/>
      <w:bookmarkStart w:id="3751" w:name="_Toc74993854"/>
      <w:bookmarkStart w:id="3752" w:name="_Toc82716444"/>
      <w:bookmarkStart w:id="3753" w:name="_Toc88818731"/>
      <w:bookmarkStart w:id="3754" w:name="_Toc90650653"/>
      <w:bookmarkStart w:id="3755" w:name="_Toc98506322"/>
      <w:bookmarkStart w:id="3756" w:name="_Toc106639607"/>
      <w:bookmarkStart w:id="3757" w:name="_Toc114779117"/>
      <w:bookmarkStart w:id="3758" w:name="_Toc122096394"/>
      <w:bookmarkStart w:id="3759" w:name="_Toc138411679"/>
      <w:bookmarkStart w:id="3760" w:name="_Toc145955872"/>
      <w:bookmarkStart w:id="3761" w:name="_Toc161905156"/>
      <w:r>
        <w:t>6.2.6.2.2</w:t>
      </w:r>
      <w:r>
        <w:tab/>
        <w:t>Type: CipheringKeyInfo</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569A20C"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762" w:name="_Toc25168717"/>
      <w:bookmarkStart w:id="3763" w:name="_Toc27593136"/>
      <w:bookmarkStart w:id="3764" w:name="_Toc34148012"/>
      <w:bookmarkStart w:id="3765" w:name="_Toc36463396"/>
      <w:bookmarkStart w:id="3766" w:name="_Toc43215236"/>
      <w:bookmarkStart w:id="3767" w:name="_Toc45032484"/>
      <w:bookmarkStart w:id="3768" w:name="_Toc49849973"/>
      <w:bookmarkStart w:id="3769" w:name="_Toc51873487"/>
      <w:bookmarkStart w:id="3770" w:name="_Toc56517615"/>
      <w:bookmarkStart w:id="3771" w:name="_Toc58594516"/>
      <w:bookmarkStart w:id="3772" w:name="_Toc67686028"/>
      <w:bookmarkStart w:id="3773" w:name="_Toc74993855"/>
      <w:bookmarkStart w:id="3774" w:name="_Toc82716445"/>
      <w:bookmarkStart w:id="3775" w:name="_Toc88818732"/>
      <w:bookmarkStart w:id="3776" w:name="_Toc90650654"/>
      <w:bookmarkStart w:id="3777" w:name="_Toc98506323"/>
      <w:bookmarkStart w:id="3778" w:name="_Toc106639608"/>
      <w:bookmarkStart w:id="3779" w:name="_Toc114779118"/>
      <w:bookmarkStart w:id="3780" w:name="_Toc122096395"/>
      <w:bookmarkStart w:id="3781" w:name="_Toc138411680"/>
      <w:bookmarkStart w:id="3782" w:name="_Toc145955873"/>
      <w:bookmarkStart w:id="3783" w:name="_Toc161905157"/>
      <w:r>
        <w:lastRenderedPageBreak/>
        <w:t>6.2.6.2.3</w:t>
      </w:r>
      <w:r>
        <w:tab/>
        <w:t>Type: CipheringKeyResponse</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784" w:name="_Toc25168718"/>
      <w:bookmarkStart w:id="3785" w:name="_Toc27593137"/>
      <w:bookmarkStart w:id="3786" w:name="_Toc34148013"/>
      <w:bookmarkStart w:id="3787" w:name="_Toc36463397"/>
      <w:bookmarkStart w:id="3788" w:name="_Toc43215237"/>
      <w:bookmarkStart w:id="3789" w:name="_Toc45032485"/>
      <w:bookmarkStart w:id="3790" w:name="_Toc49849974"/>
      <w:bookmarkStart w:id="3791" w:name="_Toc51873488"/>
      <w:bookmarkStart w:id="3792" w:name="_Toc56517616"/>
      <w:bookmarkStart w:id="3793" w:name="_Toc58594517"/>
      <w:bookmarkStart w:id="3794" w:name="_Toc67686029"/>
      <w:bookmarkStart w:id="3795" w:name="_Toc74993856"/>
      <w:bookmarkStart w:id="3796" w:name="_Toc82716446"/>
      <w:bookmarkStart w:id="3797" w:name="_Toc88818733"/>
      <w:bookmarkStart w:id="3798" w:name="_Toc90650655"/>
      <w:bookmarkStart w:id="3799" w:name="_Toc98506324"/>
      <w:bookmarkStart w:id="3800" w:name="_Toc106639609"/>
      <w:bookmarkStart w:id="3801" w:name="_Toc114779119"/>
      <w:bookmarkStart w:id="3802" w:name="_Toc122096396"/>
      <w:bookmarkStart w:id="3803" w:name="_Toc138411681"/>
      <w:bookmarkStart w:id="3804" w:name="_Toc145955874"/>
      <w:bookmarkStart w:id="3805" w:name="_Toc161905158"/>
      <w:r>
        <w:lastRenderedPageBreak/>
        <w:t>6.2.6.2.4</w:t>
      </w:r>
      <w:r>
        <w:tab/>
        <w:t>Type: CipheringDataSet</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806"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807" w:name="_PERM_MCCTEMPBM_CRPT90020125___2"/>
            <w:bookmarkEnd w:id="3806"/>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808" w:name="_PERM_MCCTEMPBM_CRPT90020126___2"/>
            <w:bookmarkEnd w:id="3807"/>
          </w:p>
          <w:bookmarkEnd w:id="3808"/>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809"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810" w:name="_PERM_MCCTEMPBM_CRPT90020128___2"/>
            <w:bookmarkEnd w:id="3809"/>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811" w:name="_PERM_MCCTEMPBM_CRPT90020129___2"/>
            <w:bookmarkEnd w:id="3810"/>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812" w:name="_PERM_MCCTEMPBM_CRPT90020130___2"/>
            <w:bookmarkEnd w:id="3811"/>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812"/>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813"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814" w:name="_PERM_MCCTEMPBM_CRPT90020132___2"/>
            <w:bookmarkEnd w:id="3813"/>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815" w:name="_PERM_MCCTEMPBM_CRPT90020133___2"/>
            <w:bookmarkEnd w:id="3814"/>
          </w:p>
          <w:bookmarkEnd w:id="3815"/>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816"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817" w:name="_PERM_MCCTEMPBM_CRPT90020135___2"/>
            <w:bookmarkEnd w:id="3816"/>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818" w:name="_PERM_MCCTEMPBM_CRPT90020136___2"/>
            <w:bookmarkEnd w:id="3817"/>
          </w:p>
          <w:bookmarkEnd w:id="3818"/>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819" w:name="_PERM_MCCTEMPBM_CRPT90020137___2"/>
            <w:r>
              <w:t>This IE contains the UTC time when the ciphering data set becomes valid.</w:t>
            </w:r>
            <w:bookmarkEnd w:id="3819"/>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820" w:name="_PERM_MCCTEMPBM_CRPT90020138___2"/>
            <w:r>
              <w:t>The validity duration of the ciphering data set.</w:t>
            </w:r>
            <w:bookmarkEnd w:id="3820"/>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821" w:name="_PERM_MCCTEMPBM_CRPT90020139___2"/>
            <w:r>
              <w:t>0..1</w:t>
            </w:r>
            <w:bookmarkEnd w:id="3821"/>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822" w:name="_Toc25168719"/>
      <w:bookmarkStart w:id="3823" w:name="_Toc27593138"/>
      <w:bookmarkStart w:id="3824" w:name="_Toc34148014"/>
      <w:bookmarkStart w:id="3825" w:name="_Toc36463398"/>
      <w:bookmarkStart w:id="3826" w:name="_Toc43215238"/>
      <w:bookmarkStart w:id="3827" w:name="_Toc45032486"/>
      <w:bookmarkStart w:id="3828" w:name="_Toc49849975"/>
      <w:bookmarkStart w:id="3829" w:name="_Toc51873489"/>
      <w:bookmarkStart w:id="3830" w:name="_Toc56517617"/>
      <w:bookmarkStart w:id="3831" w:name="_Toc58594518"/>
      <w:bookmarkStart w:id="3832" w:name="_Toc67686030"/>
      <w:bookmarkStart w:id="3833" w:name="_Toc74993857"/>
      <w:bookmarkStart w:id="3834" w:name="_Toc82716447"/>
      <w:bookmarkStart w:id="3835" w:name="_Toc88818734"/>
      <w:bookmarkStart w:id="3836" w:name="_Toc90650656"/>
      <w:bookmarkStart w:id="3837" w:name="_Toc98506325"/>
      <w:bookmarkStart w:id="3838" w:name="_Toc106639610"/>
      <w:bookmarkStart w:id="3839" w:name="_Toc114779120"/>
      <w:bookmarkStart w:id="3840" w:name="_Toc122096397"/>
      <w:bookmarkStart w:id="3841" w:name="_Toc138411682"/>
      <w:bookmarkStart w:id="3842" w:name="_Toc145955875"/>
      <w:bookmarkStart w:id="3843" w:name="_Toc161905159"/>
      <w:r>
        <w:t>6.2.6.2.5</w:t>
      </w:r>
      <w:r>
        <w:tab/>
        <w:t>Type: CipheringSetReport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844" w:name="_Toc25168720"/>
      <w:bookmarkStart w:id="3845" w:name="_Toc27593139"/>
      <w:bookmarkStart w:id="3846" w:name="_Toc34148015"/>
      <w:bookmarkStart w:id="3847" w:name="_Toc36463399"/>
      <w:bookmarkStart w:id="3848" w:name="_Toc43215239"/>
      <w:bookmarkStart w:id="3849" w:name="_Toc45032487"/>
      <w:bookmarkStart w:id="3850" w:name="_Toc49849976"/>
      <w:bookmarkStart w:id="3851" w:name="_Toc51873490"/>
      <w:bookmarkStart w:id="3852" w:name="_Toc56517618"/>
      <w:bookmarkStart w:id="3853" w:name="_Toc58594519"/>
      <w:bookmarkStart w:id="3854" w:name="_Toc67686031"/>
      <w:bookmarkStart w:id="3855" w:name="_Toc74993858"/>
      <w:bookmarkStart w:id="3856" w:name="_Toc82716448"/>
      <w:bookmarkStart w:id="3857" w:name="_Toc88818735"/>
      <w:bookmarkStart w:id="3858" w:name="_Toc90650657"/>
      <w:bookmarkStart w:id="3859" w:name="_Toc98506326"/>
      <w:bookmarkStart w:id="3860" w:name="_Toc106639611"/>
      <w:bookmarkStart w:id="3861" w:name="_Toc114779121"/>
      <w:bookmarkStart w:id="3862" w:name="_Toc122096398"/>
      <w:bookmarkStart w:id="3863" w:name="_Toc138411683"/>
      <w:bookmarkStart w:id="3864" w:name="_Toc145955876"/>
      <w:bookmarkStart w:id="3865" w:name="_Toc161905160"/>
      <w:r>
        <w:t>6.2.6.2.6</w:t>
      </w:r>
      <w:r>
        <w:tab/>
        <w:t>Type: CipherRequestData</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2D59247" w:rsidR="0083216A" w:rsidRDefault="0083216A" w:rsidP="0083216A">
            <w:pPr>
              <w:pStyle w:val="TAL"/>
              <w:rPr>
                <w:rFonts w:cs="Arial"/>
                <w:szCs w:val="18"/>
              </w:rPr>
            </w:pPr>
            <w:r w:rsidRPr="00421444">
              <w:t>This IE shall be present if at least one optional</w:t>
            </w:r>
            <w:r>
              <w:t xml:space="preserve"> feature defined in </w:t>
            </w:r>
            <w:r w:rsidR="00CD4942">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866" w:name="_Toc25168721"/>
      <w:bookmarkStart w:id="3867" w:name="_Toc27593140"/>
      <w:bookmarkStart w:id="3868" w:name="_Toc34148016"/>
      <w:bookmarkStart w:id="3869" w:name="_Toc36463400"/>
      <w:bookmarkStart w:id="3870" w:name="_Toc43215240"/>
      <w:bookmarkStart w:id="3871" w:name="_Toc45032488"/>
      <w:bookmarkStart w:id="3872" w:name="_Toc49849977"/>
      <w:bookmarkStart w:id="3873" w:name="_Toc51873491"/>
      <w:bookmarkStart w:id="3874" w:name="_Toc56517619"/>
      <w:bookmarkStart w:id="3875" w:name="_Toc58594520"/>
      <w:bookmarkStart w:id="3876" w:name="_Toc67686032"/>
      <w:bookmarkStart w:id="3877" w:name="_Toc74993859"/>
      <w:bookmarkStart w:id="3878" w:name="_Toc82716449"/>
      <w:bookmarkStart w:id="3879" w:name="_Toc88818736"/>
      <w:bookmarkStart w:id="3880" w:name="_Toc90650658"/>
      <w:bookmarkStart w:id="3881" w:name="_Toc98506327"/>
      <w:bookmarkStart w:id="3882" w:name="_Toc106639612"/>
      <w:bookmarkStart w:id="3883" w:name="_Toc114779122"/>
      <w:bookmarkStart w:id="3884" w:name="_Toc122096399"/>
      <w:bookmarkStart w:id="3885" w:name="_Toc138411684"/>
      <w:bookmarkStart w:id="3886" w:name="_Toc145955877"/>
      <w:bookmarkStart w:id="3887" w:name="_Toc161905161"/>
      <w:r>
        <w:t>6.2.6.2.7</w:t>
      </w:r>
      <w:r>
        <w:tab/>
        <w:t>Type: CipherResponseData</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888" w:name="_Toc25168722"/>
      <w:bookmarkStart w:id="3889" w:name="_Toc27593141"/>
      <w:bookmarkStart w:id="3890" w:name="_Toc34148017"/>
      <w:bookmarkStart w:id="3891" w:name="_Toc36463401"/>
      <w:bookmarkStart w:id="3892" w:name="_Toc43215241"/>
      <w:bookmarkStart w:id="3893" w:name="_Toc45032489"/>
      <w:bookmarkStart w:id="3894" w:name="_Toc49849978"/>
      <w:bookmarkStart w:id="3895" w:name="_Toc51873492"/>
      <w:bookmarkStart w:id="3896" w:name="_Toc56517620"/>
      <w:bookmarkStart w:id="3897" w:name="_Toc58594521"/>
      <w:bookmarkStart w:id="3898" w:name="_Toc67686033"/>
      <w:bookmarkStart w:id="3899" w:name="_Toc74993860"/>
      <w:bookmarkStart w:id="3900" w:name="_Toc82716450"/>
      <w:bookmarkStart w:id="3901" w:name="_Toc88818737"/>
      <w:bookmarkStart w:id="3902" w:name="_Toc90650659"/>
      <w:bookmarkStart w:id="3903" w:name="_Toc98506328"/>
      <w:bookmarkStart w:id="3904" w:name="_Toc106639613"/>
      <w:bookmarkStart w:id="3905" w:name="_Toc114779123"/>
      <w:bookmarkStart w:id="3906" w:name="_Toc122096400"/>
      <w:bookmarkStart w:id="3907" w:name="_Toc138411685"/>
      <w:bookmarkStart w:id="3908" w:name="_Toc145955878"/>
      <w:bookmarkStart w:id="3909" w:name="_Toc161905162"/>
      <w:r>
        <w:rPr>
          <w:lang w:val="en-US"/>
        </w:rPr>
        <w:t>6.2.6.3</w:t>
      </w:r>
      <w:r>
        <w:rPr>
          <w:lang w:val="en-US"/>
        </w:rPr>
        <w:tab/>
        <w:t>Simple data types and enumerations</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4E236F7E" w14:textId="77777777" w:rsidR="00EB7848" w:rsidRDefault="00EB7848" w:rsidP="00B32564">
      <w:pPr>
        <w:pStyle w:val="Heading5"/>
      </w:pPr>
      <w:bookmarkStart w:id="3910" w:name="_Toc25168723"/>
      <w:bookmarkStart w:id="3911" w:name="_Toc27593142"/>
      <w:bookmarkStart w:id="3912" w:name="_Toc34148018"/>
      <w:bookmarkStart w:id="3913" w:name="_Toc36463402"/>
      <w:bookmarkStart w:id="3914" w:name="_Toc43215242"/>
      <w:bookmarkStart w:id="3915" w:name="_Toc45032490"/>
      <w:bookmarkStart w:id="3916" w:name="_Toc49849979"/>
      <w:bookmarkStart w:id="3917" w:name="_Toc51873493"/>
      <w:bookmarkStart w:id="3918" w:name="_Toc56517621"/>
      <w:bookmarkStart w:id="3919" w:name="_Toc58594522"/>
      <w:bookmarkStart w:id="3920" w:name="_Toc67686034"/>
      <w:bookmarkStart w:id="3921" w:name="_Toc74993861"/>
      <w:bookmarkStart w:id="3922" w:name="_Toc82716451"/>
      <w:bookmarkStart w:id="3923" w:name="_Toc88818738"/>
      <w:bookmarkStart w:id="3924" w:name="_Toc90650660"/>
      <w:bookmarkStart w:id="3925" w:name="_Toc98506329"/>
      <w:bookmarkStart w:id="3926" w:name="_Toc106639614"/>
      <w:bookmarkStart w:id="3927" w:name="_Toc114779124"/>
      <w:bookmarkStart w:id="3928" w:name="_Toc122096401"/>
      <w:bookmarkStart w:id="3929" w:name="_Toc138411686"/>
      <w:bookmarkStart w:id="3930" w:name="_Toc145955879"/>
      <w:bookmarkStart w:id="3931" w:name="_Toc161905163"/>
      <w:r>
        <w:t>6.2.6.3.1</w:t>
      </w:r>
      <w:r>
        <w:tab/>
        <w:t>Introduction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932" w:name="_Toc25168724"/>
      <w:bookmarkStart w:id="3933" w:name="_Toc27593143"/>
      <w:bookmarkStart w:id="3934" w:name="_Toc34148019"/>
      <w:bookmarkStart w:id="3935" w:name="_Toc36463403"/>
      <w:bookmarkStart w:id="3936" w:name="_Toc43215243"/>
      <w:bookmarkStart w:id="3937" w:name="_Toc45032491"/>
      <w:bookmarkStart w:id="3938" w:name="_Toc49849980"/>
      <w:bookmarkStart w:id="3939" w:name="_Toc51873494"/>
      <w:bookmarkStart w:id="3940" w:name="_Toc56517622"/>
      <w:bookmarkStart w:id="3941" w:name="_Toc58594523"/>
      <w:bookmarkStart w:id="3942" w:name="_Toc67686035"/>
      <w:bookmarkStart w:id="3943" w:name="_Toc74993862"/>
      <w:bookmarkStart w:id="3944" w:name="_Toc82716452"/>
      <w:bookmarkStart w:id="3945" w:name="_Toc88818739"/>
      <w:bookmarkStart w:id="3946" w:name="_Toc90650661"/>
      <w:bookmarkStart w:id="3947" w:name="_Toc98506330"/>
      <w:bookmarkStart w:id="3948" w:name="_Toc106639615"/>
      <w:bookmarkStart w:id="3949" w:name="_Toc114779125"/>
      <w:bookmarkStart w:id="3950" w:name="_Toc122096402"/>
      <w:bookmarkStart w:id="3951" w:name="_Toc138411687"/>
      <w:bookmarkStart w:id="3952" w:name="_Toc145955880"/>
      <w:bookmarkStart w:id="3953" w:name="_Toc161905164"/>
      <w:r>
        <w:t>6.2.6.3.2</w:t>
      </w:r>
      <w:r>
        <w:tab/>
        <w:t>Simple data types</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954" w:name="_Toc25168725"/>
      <w:bookmarkStart w:id="3955" w:name="_Toc27593144"/>
      <w:bookmarkStart w:id="3956" w:name="_Toc34148020"/>
      <w:bookmarkStart w:id="3957" w:name="_Toc36463404"/>
      <w:bookmarkStart w:id="3958" w:name="_Toc43215244"/>
      <w:bookmarkStart w:id="3959" w:name="_Toc45032492"/>
      <w:bookmarkStart w:id="3960" w:name="_Toc49849981"/>
      <w:bookmarkStart w:id="3961" w:name="_Toc51873495"/>
      <w:bookmarkStart w:id="3962" w:name="_Toc56517623"/>
      <w:bookmarkStart w:id="3963" w:name="_Toc58594524"/>
      <w:bookmarkStart w:id="3964" w:name="_Toc67686036"/>
      <w:bookmarkStart w:id="3965" w:name="_Toc74993863"/>
      <w:bookmarkStart w:id="3966" w:name="_Toc82716453"/>
      <w:bookmarkStart w:id="3967" w:name="_Toc88818740"/>
      <w:bookmarkStart w:id="3968" w:name="_Toc90650662"/>
      <w:bookmarkStart w:id="3969" w:name="_Toc98506331"/>
      <w:bookmarkStart w:id="3970" w:name="_Toc106639616"/>
      <w:bookmarkStart w:id="3971" w:name="_Toc114779126"/>
      <w:bookmarkStart w:id="3972" w:name="_Toc122096403"/>
      <w:bookmarkStart w:id="3973" w:name="_Toc138411688"/>
      <w:bookmarkStart w:id="3974" w:name="_Toc145955881"/>
      <w:bookmarkStart w:id="3975" w:name="_Toc161905165"/>
      <w:r>
        <w:t>6.2.6.3.3</w:t>
      </w:r>
      <w:r>
        <w:tab/>
        <w:t>Enumeration: StorageOutcome</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976" w:name="_Toc25168726"/>
      <w:bookmarkStart w:id="3977" w:name="_Toc27593145"/>
      <w:bookmarkStart w:id="3978" w:name="_Toc34148021"/>
      <w:bookmarkStart w:id="3979" w:name="_Toc36463405"/>
      <w:bookmarkStart w:id="3980" w:name="_Toc43215245"/>
      <w:bookmarkStart w:id="3981" w:name="_Toc45032493"/>
      <w:bookmarkStart w:id="3982" w:name="_Toc49849982"/>
      <w:bookmarkStart w:id="3983" w:name="_Toc51873496"/>
      <w:bookmarkStart w:id="3984" w:name="_Toc56517624"/>
      <w:bookmarkStart w:id="3985" w:name="_Toc58594525"/>
      <w:bookmarkStart w:id="3986" w:name="_Toc67686037"/>
      <w:bookmarkStart w:id="3987" w:name="_Toc74993864"/>
      <w:bookmarkStart w:id="3988" w:name="_Toc82716454"/>
      <w:bookmarkStart w:id="3989" w:name="_Toc88818741"/>
      <w:bookmarkStart w:id="3990" w:name="_Toc90650663"/>
      <w:bookmarkStart w:id="3991" w:name="_Toc98506332"/>
      <w:bookmarkStart w:id="3992" w:name="_Toc106639617"/>
      <w:bookmarkStart w:id="3993" w:name="_Toc114779127"/>
      <w:bookmarkStart w:id="3994" w:name="_Toc122096404"/>
      <w:bookmarkStart w:id="3995" w:name="_Toc138411689"/>
      <w:bookmarkStart w:id="3996" w:name="_Toc145955882"/>
      <w:bookmarkStart w:id="3997" w:name="_Toc161905166"/>
      <w:r>
        <w:t>6.2.6.3.4</w:t>
      </w:r>
      <w:r>
        <w:tab/>
        <w:t>Enumeration: DataAvailability</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998" w:name="_Toc25168727"/>
      <w:bookmarkStart w:id="3999" w:name="_Toc27593146"/>
      <w:bookmarkStart w:id="4000" w:name="_Toc34148022"/>
      <w:bookmarkStart w:id="4001" w:name="_Toc36463406"/>
      <w:bookmarkStart w:id="4002" w:name="_Toc43215246"/>
      <w:bookmarkStart w:id="4003" w:name="_Toc45032494"/>
      <w:bookmarkStart w:id="4004" w:name="_Toc49849983"/>
      <w:bookmarkStart w:id="4005" w:name="_Toc51873497"/>
      <w:bookmarkStart w:id="4006" w:name="_Toc56517625"/>
      <w:bookmarkStart w:id="4007" w:name="_Toc58594526"/>
      <w:bookmarkStart w:id="4008" w:name="_Toc67686038"/>
      <w:bookmarkStart w:id="4009" w:name="_Toc74993865"/>
      <w:bookmarkStart w:id="4010" w:name="_Toc82716455"/>
      <w:bookmarkStart w:id="4011" w:name="_Toc88818742"/>
      <w:bookmarkStart w:id="4012" w:name="_Toc90650664"/>
      <w:bookmarkStart w:id="4013" w:name="_Toc98506333"/>
      <w:bookmarkStart w:id="4014" w:name="_Toc106639618"/>
      <w:bookmarkStart w:id="4015" w:name="_Toc114779128"/>
      <w:bookmarkStart w:id="4016" w:name="_Toc122096405"/>
      <w:bookmarkStart w:id="4017" w:name="_Toc138411690"/>
      <w:bookmarkStart w:id="4018" w:name="_Toc145955883"/>
      <w:bookmarkStart w:id="4019" w:name="_Toc161905167"/>
      <w:r>
        <w:t>6.2.7</w:t>
      </w:r>
      <w:r>
        <w:tab/>
        <w:t>Error Handling</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5EBCE21B" w14:textId="77777777" w:rsidR="00EB7848" w:rsidRDefault="00EB7848" w:rsidP="00B32564">
      <w:pPr>
        <w:pStyle w:val="Heading4"/>
      </w:pPr>
      <w:bookmarkStart w:id="4020" w:name="_Toc25168728"/>
      <w:bookmarkStart w:id="4021" w:name="_Toc27593147"/>
      <w:bookmarkStart w:id="4022" w:name="_Toc34148023"/>
      <w:bookmarkStart w:id="4023" w:name="_Toc36463407"/>
      <w:bookmarkStart w:id="4024" w:name="_Toc43215247"/>
      <w:bookmarkStart w:id="4025" w:name="_Toc45032495"/>
      <w:bookmarkStart w:id="4026" w:name="_Toc49849984"/>
      <w:bookmarkStart w:id="4027" w:name="_Toc51873498"/>
      <w:bookmarkStart w:id="4028" w:name="_Toc56517626"/>
      <w:bookmarkStart w:id="4029" w:name="_Toc58594527"/>
      <w:bookmarkStart w:id="4030" w:name="_Toc67686039"/>
      <w:bookmarkStart w:id="4031" w:name="_Toc74993866"/>
      <w:bookmarkStart w:id="4032" w:name="_Toc82716456"/>
      <w:bookmarkStart w:id="4033" w:name="_Toc88818743"/>
      <w:bookmarkStart w:id="4034" w:name="_Toc90650665"/>
      <w:bookmarkStart w:id="4035" w:name="_Toc98506334"/>
      <w:bookmarkStart w:id="4036" w:name="_Toc106639619"/>
      <w:bookmarkStart w:id="4037" w:name="_Toc114779129"/>
      <w:bookmarkStart w:id="4038" w:name="_Toc122096406"/>
      <w:bookmarkStart w:id="4039" w:name="_Toc138411691"/>
      <w:bookmarkStart w:id="4040" w:name="_Toc145955884"/>
      <w:bookmarkStart w:id="4041" w:name="_Toc161905168"/>
      <w:r>
        <w:t>6.2.7.1</w:t>
      </w:r>
      <w:r>
        <w:tab/>
        <w:t>General</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4042" w:name="_Toc25168729"/>
      <w:bookmarkStart w:id="4043" w:name="_Toc27593148"/>
      <w:bookmarkStart w:id="4044" w:name="_Toc34148024"/>
      <w:bookmarkStart w:id="4045" w:name="_Toc36463408"/>
      <w:bookmarkStart w:id="4046" w:name="_Toc43215248"/>
      <w:bookmarkStart w:id="4047" w:name="_Toc45032496"/>
      <w:bookmarkStart w:id="4048" w:name="_Toc49849985"/>
      <w:bookmarkStart w:id="4049" w:name="_Toc51873499"/>
      <w:bookmarkStart w:id="4050" w:name="_Toc56517627"/>
      <w:bookmarkStart w:id="4051" w:name="_Toc58594528"/>
      <w:bookmarkStart w:id="4052" w:name="_Toc67686040"/>
      <w:bookmarkStart w:id="4053" w:name="_Toc74993867"/>
      <w:bookmarkStart w:id="4054" w:name="_Toc82716457"/>
      <w:bookmarkStart w:id="4055" w:name="_Toc88818744"/>
      <w:bookmarkStart w:id="4056" w:name="_Toc90650666"/>
      <w:bookmarkStart w:id="4057" w:name="_Toc98506335"/>
      <w:bookmarkStart w:id="4058" w:name="_Toc106639620"/>
      <w:bookmarkStart w:id="4059" w:name="_Toc114779130"/>
      <w:bookmarkStart w:id="4060" w:name="_Toc122096407"/>
      <w:bookmarkStart w:id="4061" w:name="_Toc138411692"/>
      <w:bookmarkStart w:id="4062" w:name="_Toc145955885"/>
      <w:bookmarkStart w:id="4063" w:name="_Toc161905169"/>
      <w:r>
        <w:t>6.2.7.2</w:t>
      </w:r>
      <w:r>
        <w:tab/>
        <w:t>Protocol Errors</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4064" w:name="_Toc25168730"/>
      <w:bookmarkStart w:id="4065" w:name="_Toc27593149"/>
      <w:bookmarkStart w:id="4066" w:name="_Toc34148025"/>
      <w:bookmarkStart w:id="4067" w:name="_Toc36463409"/>
      <w:bookmarkStart w:id="4068" w:name="_Toc43215249"/>
      <w:bookmarkStart w:id="4069" w:name="_Toc45032497"/>
      <w:bookmarkStart w:id="4070" w:name="_Toc49849986"/>
      <w:bookmarkStart w:id="4071" w:name="_Toc51873500"/>
      <w:bookmarkStart w:id="4072" w:name="_Toc56517628"/>
      <w:bookmarkStart w:id="4073" w:name="_Toc58594529"/>
      <w:bookmarkStart w:id="4074" w:name="_Toc67686041"/>
      <w:bookmarkStart w:id="4075" w:name="_Toc74993868"/>
      <w:bookmarkStart w:id="4076" w:name="_Toc82716458"/>
      <w:bookmarkStart w:id="4077" w:name="_Toc88818745"/>
      <w:bookmarkStart w:id="4078" w:name="_Toc90650667"/>
      <w:bookmarkStart w:id="4079" w:name="_Toc98506336"/>
      <w:bookmarkStart w:id="4080" w:name="_Toc106639621"/>
      <w:bookmarkStart w:id="4081" w:name="_Toc114779131"/>
      <w:bookmarkStart w:id="4082" w:name="_Toc122096408"/>
      <w:bookmarkStart w:id="4083" w:name="_Toc138411693"/>
      <w:bookmarkStart w:id="4084" w:name="_Toc145955886"/>
      <w:bookmarkStart w:id="4085" w:name="_Toc161905170"/>
      <w:r>
        <w:t>6.2.7.3</w:t>
      </w:r>
      <w:r>
        <w:tab/>
        <w:t>Application Errors</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4086" w:name="_Toc25168731"/>
      <w:bookmarkStart w:id="4087" w:name="_Toc27593150"/>
      <w:bookmarkStart w:id="4088" w:name="_Toc34148026"/>
      <w:bookmarkStart w:id="4089" w:name="_Toc36463410"/>
      <w:bookmarkStart w:id="4090" w:name="_Toc43215250"/>
      <w:bookmarkStart w:id="4091" w:name="_Toc45032498"/>
      <w:bookmarkStart w:id="4092" w:name="_Toc49849987"/>
      <w:bookmarkStart w:id="4093" w:name="_Toc51873501"/>
      <w:bookmarkStart w:id="4094" w:name="_Toc56517629"/>
      <w:bookmarkStart w:id="4095" w:name="_Toc58594530"/>
      <w:bookmarkStart w:id="4096" w:name="_Toc67686042"/>
      <w:bookmarkStart w:id="4097" w:name="_Toc74993869"/>
      <w:bookmarkStart w:id="4098" w:name="_Toc82716459"/>
      <w:bookmarkStart w:id="4099" w:name="_Toc88818746"/>
      <w:bookmarkStart w:id="4100" w:name="_Toc90650668"/>
      <w:bookmarkStart w:id="4101" w:name="_Toc98506337"/>
      <w:bookmarkStart w:id="4102" w:name="_Toc106639622"/>
      <w:bookmarkStart w:id="4103" w:name="_Toc114779132"/>
      <w:bookmarkStart w:id="4104" w:name="_Toc122096409"/>
      <w:bookmarkStart w:id="4105" w:name="_Toc138411694"/>
      <w:bookmarkStart w:id="4106" w:name="_Toc145955887"/>
      <w:bookmarkStart w:id="4107" w:name="_Toc161905171"/>
      <w:r>
        <w:rPr>
          <w:lang w:val="en-US"/>
        </w:rPr>
        <w:t>6.2.8</w:t>
      </w:r>
      <w:r>
        <w:rPr>
          <w:lang w:val="en-US"/>
        </w:rPr>
        <w:tab/>
        <w:t>Security</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4108" w:name="_Toc67686043"/>
      <w:bookmarkStart w:id="4109" w:name="_Toc74993870"/>
      <w:bookmarkStart w:id="4110" w:name="_Toc82716460"/>
      <w:bookmarkStart w:id="4111" w:name="_Toc88818747"/>
      <w:bookmarkStart w:id="4112" w:name="_Toc90650669"/>
      <w:bookmarkStart w:id="4113" w:name="_Toc98506338"/>
      <w:bookmarkStart w:id="4114" w:name="_Toc106639623"/>
      <w:bookmarkStart w:id="4115" w:name="_Toc114779133"/>
      <w:bookmarkStart w:id="4116" w:name="_Toc122096410"/>
      <w:bookmarkStart w:id="4117" w:name="_Toc138411695"/>
      <w:bookmarkStart w:id="4118" w:name="_Toc145955888"/>
      <w:bookmarkStart w:id="4119" w:name="_Toc161905172"/>
      <w:r>
        <w:rPr>
          <w:lang w:eastAsia="zh-CN"/>
        </w:rPr>
        <w:t>6.2.9</w:t>
      </w:r>
      <w:r w:rsidR="001032A9" w:rsidRPr="00AA440E">
        <w:rPr>
          <w:lang w:eastAsia="zh-CN"/>
        </w:rPr>
        <w:tab/>
        <w:t>Feature Negotiation</w:t>
      </w:r>
      <w:bookmarkEnd w:id="4108"/>
      <w:bookmarkEnd w:id="4109"/>
      <w:bookmarkEnd w:id="4110"/>
      <w:bookmarkEnd w:id="4111"/>
      <w:bookmarkEnd w:id="4112"/>
      <w:bookmarkEnd w:id="4113"/>
      <w:bookmarkEnd w:id="4114"/>
      <w:bookmarkEnd w:id="4115"/>
      <w:bookmarkEnd w:id="4116"/>
      <w:bookmarkEnd w:id="4117"/>
      <w:bookmarkEnd w:id="4118"/>
      <w:bookmarkEnd w:id="4119"/>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4120" w:name="_Toc67686044"/>
      <w:bookmarkStart w:id="4121" w:name="_Toc74993871"/>
      <w:bookmarkStart w:id="4122" w:name="_Toc82716461"/>
      <w:bookmarkStart w:id="4123" w:name="_Toc88818748"/>
      <w:bookmarkStart w:id="4124" w:name="_Toc90650670"/>
      <w:bookmarkStart w:id="4125" w:name="_Toc98506339"/>
      <w:bookmarkStart w:id="4126" w:name="_Toc106639624"/>
      <w:bookmarkStart w:id="4127" w:name="_Toc114779134"/>
      <w:bookmarkStart w:id="4128" w:name="_Toc122096411"/>
      <w:bookmarkStart w:id="4129" w:name="_Toc138411696"/>
      <w:bookmarkStart w:id="4130" w:name="_Toc145955889"/>
      <w:bookmarkStart w:id="4131" w:name="_Toc161905173"/>
      <w:r>
        <w:rPr>
          <w:lang w:val="en-US"/>
        </w:rPr>
        <w:t>6.2.10</w:t>
      </w:r>
      <w:r w:rsidR="001032A9">
        <w:rPr>
          <w:lang w:val="en-US"/>
        </w:rPr>
        <w:tab/>
        <w:t>HTTP redirection</w:t>
      </w:r>
      <w:bookmarkEnd w:id="4120"/>
      <w:bookmarkEnd w:id="4121"/>
      <w:bookmarkEnd w:id="4122"/>
      <w:bookmarkEnd w:id="4123"/>
      <w:bookmarkEnd w:id="4124"/>
      <w:bookmarkEnd w:id="4125"/>
      <w:bookmarkEnd w:id="4126"/>
      <w:bookmarkEnd w:id="4127"/>
      <w:bookmarkEnd w:id="4128"/>
      <w:bookmarkEnd w:id="4129"/>
      <w:bookmarkEnd w:id="4130"/>
      <w:bookmarkEnd w:id="4131"/>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EC0B97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CD4942">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4132" w:name="_Toc20150442"/>
      <w:bookmarkStart w:id="4133" w:name="_Toc25168732"/>
      <w:bookmarkStart w:id="4134" w:name="_Toc27593151"/>
      <w:bookmarkStart w:id="4135" w:name="_Toc34148027"/>
      <w:bookmarkStart w:id="4136" w:name="_Toc36463411"/>
      <w:bookmarkStart w:id="4137" w:name="_Toc43215251"/>
      <w:bookmarkStart w:id="4138" w:name="_Toc45032499"/>
      <w:bookmarkStart w:id="4139" w:name="_Toc49849988"/>
      <w:bookmarkStart w:id="4140" w:name="_Toc51873502"/>
      <w:bookmarkStart w:id="4141" w:name="_Toc56517630"/>
      <w:bookmarkStart w:id="4142" w:name="_Toc58594531"/>
      <w:bookmarkStart w:id="4143" w:name="_Toc67686045"/>
      <w:bookmarkStart w:id="4144" w:name="_Toc74993872"/>
      <w:bookmarkStart w:id="4145" w:name="_Toc82716462"/>
      <w:bookmarkStart w:id="4146" w:name="_Toc88818749"/>
      <w:bookmarkStart w:id="4147" w:name="_Toc90650671"/>
      <w:bookmarkStart w:id="4148" w:name="_Toc98506340"/>
      <w:bookmarkStart w:id="4149" w:name="_Toc106639398"/>
      <w:bookmarkStart w:id="4150" w:name="_Toc106639625"/>
      <w:bookmarkStart w:id="4151" w:name="_Toc114779135"/>
      <w:bookmarkStart w:id="4152" w:name="_Toc122096412"/>
      <w:bookmarkStart w:id="4153" w:name="_Toc138411697"/>
      <w:bookmarkStart w:id="4154" w:name="_Toc145955890"/>
      <w:bookmarkStart w:id="4155" w:name="_Toc161905174"/>
      <w:bookmarkEnd w:id="217"/>
      <w:r>
        <w:rPr>
          <w:noProof/>
        </w:rPr>
        <w:lastRenderedPageBreak/>
        <w:t>Annex A (normative):</w:t>
      </w:r>
      <w:r w:rsidR="009B5010">
        <w:rPr>
          <w:noProof/>
        </w:rPr>
        <w:br/>
      </w:r>
      <w:r>
        <w:rPr>
          <w:noProof/>
        </w:rPr>
        <w:t>OpenAPI specification</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3907BCF6" w14:textId="77777777" w:rsidR="00EB7848" w:rsidRDefault="00EB7848" w:rsidP="009B5010">
      <w:pPr>
        <w:pStyle w:val="Heading1"/>
      </w:pPr>
      <w:bookmarkStart w:id="4156" w:name="_Toc20150443"/>
      <w:bookmarkStart w:id="4157" w:name="_Toc25168733"/>
      <w:bookmarkStart w:id="4158" w:name="_Toc27593152"/>
      <w:bookmarkStart w:id="4159" w:name="_Toc34148028"/>
      <w:bookmarkStart w:id="4160" w:name="_Toc36463412"/>
      <w:bookmarkStart w:id="4161" w:name="_Toc43215252"/>
      <w:bookmarkStart w:id="4162" w:name="_Toc45032500"/>
      <w:bookmarkStart w:id="4163" w:name="_Toc49849989"/>
      <w:bookmarkStart w:id="4164" w:name="_Toc51873503"/>
      <w:bookmarkStart w:id="4165" w:name="_Toc56517631"/>
      <w:bookmarkStart w:id="4166" w:name="_Toc58594532"/>
      <w:bookmarkStart w:id="4167" w:name="_Toc67686046"/>
      <w:bookmarkStart w:id="4168" w:name="_Toc74993873"/>
      <w:bookmarkStart w:id="4169" w:name="_Toc82716463"/>
      <w:bookmarkStart w:id="4170" w:name="_Toc88818750"/>
      <w:bookmarkStart w:id="4171" w:name="_Toc90650672"/>
      <w:bookmarkStart w:id="4172" w:name="_Toc98506341"/>
      <w:bookmarkStart w:id="4173" w:name="_Toc106639626"/>
      <w:bookmarkStart w:id="4174" w:name="_Toc114779136"/>
      <w:bookmarkStart w:id="4175" w:name="_Toc122096413"/>
      <w:bookmarkStart w:id="4176" w:name="_Toc138411698"/>
      <w:bookmarkStart w:id="4177" w:name="_Toc145955891"/>
      <w:bookmarkStart w:id="4178" w:name="_Toc161905175"/>
      <w:r>
        <w:t>A.1</w:t>
      </w:r>
      <w:r>
        <w:tab/>
        <w:t>General</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3F0A9DFA"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CD4942">
        <w:t>clause 5</w:t>
      </w:r>
      <w:r w:rsidR="00E27115">
        <w:t xml:space="preserve">.3.1 and 3GPP TR 21.900 [7] </w:t>
      </w:r>
      <w:r w:rsidR="00CD4942">
        <w:t>clause 5</w:t>
      </w:r>
      <w:r w:rsidR="00E27115">
        <w:t>B).</w:t>
      </w:r>
    </w:p>
    <w:p w14:paraId="1EF4134E" w14:textId="77777777" w:rsidR="00EB7848" w:rsidRDefault="00EB7848" w:rsidP="009B5010">
      <w:pPr>
        <w:pStyle w:val="Heading1"/>
      </w:pPr>
      <w:bookmarkStart w:id="4179" w:name="_Toc20150444"/>
      <w:bookmarkStart w:id="4180" w:name="_Toc25168734"/>
      <w:bookmarkStart w:id="4181" w:name="_Toc27593153"/>
      <w:bookmarkStart w:id="4182" w:name="_Toc34148029"/>
      <w:bookmarkStart w:id="4183" w:name="_Toc36463413"/>
      <w:bookmarkStart w:id="4184" w:name="_Toc43215253"/>
      <w:bookmarkStart w:id="4185" w:name="_Toc45032501"/>
      <w:bookmarkStart w:id="4186" w:name="_Toc49849990"/>
      <w:bookmarkStart w:id="4187" w:name="_Toc51873504"/>
      <w:bookmarkStart w:id="4188" w:name="_Toc56517632"/>
      <w:bookmarkStart w:id="4189" w:name="_Toc58594533"/>
      <w:bookmarkStart w:id="4190" w:name="_Toc67686047"/>
      <w:bookmarkStart w:id="4191" w:name="_Toc74993874"/>
      <w:bookmarkStart w:id="4192" w:name="_Toc82716464"/>
      <w:bookmarkStart w:id="4193" w:name="_Toc88818751"/>
      <w:bookmarkStart w:id="4194" w:name="_Toc90650673"/>
      <w:bookmarkStart w:id="4195" w:name="_Toc98506342"/>
      <w:bookmarkStart w:id="4196" w:name="_Toc106639627"/>
      <w:bookmarkStart w:id="4197" w:name="_Toc114779137"/>
      <w:bookmarkStart w:id="4198" w:name="_Toc122096414"/>
      <w:bookmarkStart w:id="4199" w:name="_Toc138411699"/>
      <w:bookmarkStart w:id="4200" w:name="_Toc145955892"/>
      <w:bookmarkStart w:id="4201" w:name="_Hlk136356162"/>
      <w:bookmarkStart w:id="4202" w:name="_Toc161905176"/>
      <w:r>
        <w:t>A.2</w:t>
      </w:r>
      <w:r>
        <w:tab/>
        <w:t>Nlmf_Location API</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2"/>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3BEA6363"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9C3D53">
        <w:rPr>
          <w:lang w:val="en-US"/>
        </w:rPr>
        <w:t>5</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29F39772" w:rsidR="00EB7848" w:rsidRDefault="00EB7848" w:rsidP="00EB7848">
      <w:pPr>
        <w:pStyle w:val="PL"/>
      </w:pPr>
      <w:r>
        <w:t xml:space="preserve">    © 202</w:t>
      </w:r>
      <w:r w:rsidR="009C3D53">
        <w:t>4</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0105B906"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9C3D53">
        <w:rPr>
          <w:lang w:val="en-US"/>
        </w:rPr>
        <w:t>10</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420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lastRenderedPageBreak/>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lastRenderedPageBreak/>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299513DB" w14:textId="77777777" w:rsidR="00EC3C0E" w:rsidRDefault="00EC3C0E" w:rsidP="00EC3C0E">
      <w:pPr>
        <w:pStyle w:val="PL"/>
        <w:rPr>
          <w:lang w:val="en-US"/>
        </w:rPr>
      </w:pPr>
      <w:r>
        <w:rPr>
          <w:lang w:val="en-US"/>
        </w:rPr>
        <w:t xml:space="preserve">        i</w:t>
      </w:r>
      <w:r w:rsidRPr="00975D2C">
        <w:rPr>
          <w:lang w:eastAsia="zh-CN"/>
        </w:rPr>
        <w:t>ntegrity</w:t>
      </w:r>
      <w:r>
        <w:rPr>
          <w:lang w:eastAsia="zh-CN"/>
        </w:rPr>
        <w:t>Requirements</w:t>
      </w:r>
      <w:r>
        <w:rPr>
          <w:lang w:val="en-US"/>
        </w:rPr>
        <w:t>:</w:t>
      </w:r>
    </w:p>
    <w:p w14:paraId="57278C41" w14:textId="77777777" w:rsidR="00EC3C0E" w:rsidRDefault="00EC3C0E" w:rsidP="00EC3C0E">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lastRenderedPageBreak/>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5F8C5827" w14:textId="77777777" w:rsidR="00C5668D" w:rsidRPr="004375A7" w:rsidRDefault="00C5668D" w:rsidP="00C5668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261EC9EE" w14:textId="77777777" w:rsidR="00C5668D" w:rsidRPr="004375A7" w:rsidRDefault="00C5668D" w:rsidP="00C5668D">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lastRenderedPageBreak/>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4F33A7B7" w14:textId="77777777" w:rsidR="001C2EC8" w:rsidRPr="001E6ABC" w:rsidRDefault="001C2EC8" w:rsidP="001C2EC8">
      <w:pPr>
        <w:pStyle w:val="PL"/>
        <w:rPr>
          <w:lang w:val="en-US"/>
        </w:rPr>
      </w:pPr>
      <w:r w:rsidRPr="001E6ABC">
        <w:rPr>
          <w:lang w:val="en-US"/>
        </w:rPr>
        <w:lastRenderedPageBreak/>
        <w:t xml:space="preserve">            </w:t>
      </w:r>
      <w:r>
        <w:rPr>
          <w:lang w:val="en-US"/>
        </w:rPr>
        <w:t>vC</w:t>
      </w:r>
      <w:r w:rsidRPr="001E6ABC">
        <w:rPr>
          <w:lang w:val="en-US"/>
        </w:rPr>
        <w:t>onfidence:</w:t>
      </w:r>
    </w:p>
    <w:p w14:paraId="0BB5EE40" w14:textId="77777777" w:rsidR="001C2EC8" w:rsidRPr="001E6ABC" w:rsidRDefault="001C2EC8" w:rsidP="001C2EC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lastRenderedPageBreak/>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lastRenderedPageBreak/>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lastRenderedPageBreak/>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lastRenderedPageBreak/>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lastRenderedPageBreak/>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lastRenderedPageBreak/>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lastRenderedPageBreak/>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4FE0D91B" w14:textId="77777777" w:rsidR="00391EDB" w:rsidRPr="004375A7" w:rsidRDefault="00391EDB" w:rsidP="00391EDB">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7FF5CB0E" w14:textId="31BC612D" w:rsidR="00391EDB" w:rsidRDefault="00391EDB" w:rsidP="00391EDB">
      <w:pPr>
        <w:pStyle w:val="PL"/>
        <w:rPr>
          <w:lang w:val="en-US"/>
        </w:rPr>
      </w:pPr>
      <w:r>
        <w:rPr>
          <w:lang w:val="en-US"/>
        </w:rPr>
        <w:t xml:space="preserve">          </w:t>
      </w:r>
      <w:r w:rsidRPr="00BF6487">
        <w:rPr>
          <w:lang w:val="en-US"/>
        </w:rPr>
        <w:t>$ref: '#/components/schemas/</w:t>
      </w:r>
      <w:r>
        <w:rPr>
          <w:lang w:eastAsia="zh-CN"/>
        </w:rPr>
        <w:t>HighAccuracyGnssMetrics</w:t>
      </w:r>
      <w:r>
        <w:rPr>
          <w:lang w:val="en-US"/>
        </w:rPr>
        <w:t>'</w:t>
      </w:r>
    </w:p>
    <w:p w14:paraId="22E8BCD6" w14:textId="77777777" w:rsidR="00391EDB" w:rsidRPr="004375A7" w:rsidRDefault="00391EDB" w:rsidP="00391EDB">
      <w:pPr>
        <w:pStyle w:val="PL"/>
        <w:rPr>
          <w:lang w:val="en-US"/>
        </w:rPr>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A4CEAB9" w:rsidR="00B67E1A" w:rsidRDefault="00B67E1A" w:rsidP="00EB7848">
      <w:pPr>
        <w:pStyle w:val="PL"/>
        <w:rPr>
          <w:lang w:val="en-US"/>
        </w:rPr>
      </w:pPr>
    </w:p>
    <w:p w14:paraId="5D534B9C" w14:textId="77777777" w:rsidR="00015AB8" w:rsidRDefault="00015AB8" w:rsidP="00015AB8">
      <w:pPr>
        <w:pStyle w:val="PL"/>
        <w:rPr>
          <w:lang w:val="en-US"/>
        </w:rPr>
      </w:pPr>
      <w:r>
        <w:rPr>
          <w:lang w:val="en-US"/>
        </w:rPr>
        <w:t xml:space="preserve">    </w:t>
      </w:r>
      <w:r>
        <w:rPr>
          <w:lang w:eastAsia="zh-CN"/>
        </w:rPr>
        <w:t>HighAccuracyGnssMetrics</w:t>
      </w:r>
      <w:r>
        <w:rPr>
          <w:lang w:val="en-US"/>
        </w:rPr>
        <w:t>:</w:t>
      </w:r>
    </w:p>
    <w:p w14:paraId="5F8897DB" w14:textId="77777777" w:rsidR="00015AB8" w:rsidRDefault="00015AB8" w:rsidP="00015AB8">
      <w:pPr>
        <w:pStyle w:val="PL"/>
        <w:rPr>
          <w:lang w:val="en-US"/>
        </w:rPr>
      </w:pPr>
      <w:r>
        <w:rPr>
          <w:lang w:val="en-US"/>
        </w:rPr>
        <w:t xml:space="preserve">      description: High Accuracy GNSS Positioning Metrics</w:t>
      </w:r>
      <w:r>
        <w:rPr>
          <w:rFonts w:cs="Arial"/>
          <w:szCs w:val="18"/>
        </w:rPr>
        <w:t>.</w:t>
      </w:r>
    </w:p>
    <w:p w14:paraId="163693E3" w14:textId="77777777" w:rsidR="00015AB8" w:rsidRDefault="00015AB8" w:rsidP="00015AB8">
      <w:pPr>
        <w:pStyle w:val="PL"/>
        <w:rPr>
          <w:lang w:val="en-US"/>
        </w:rPr>
      </w:pPr>
      <w:r>
        <w:rPr>
          <w:lang w:val="en-US"/>
        </w:rPr>
        <w:t xml:space="preserve">      type: object</w:t>
      </w:r>
    </w:p>
    <w:p w14:paraId="46D43173" w14:textId="77777777" w:rsidR="00015AB8" w:rsidRDefault="00015AB8" w:rsidP="00015AB8">
      <w:pPr>
        <w:pStyle w:val="PL"/>
        <w:rPr>
          <w:lang w:val="en-US"/>
        </w:rPr>
      </w:pPr>
      <w:r>
        <w:rPr>
          <w:lang w:val="en-US"/>
        </w:rPr>
        <w:t xml:space="preserve">      properties:</w:t>
      </w:r>
    </w:p>
    <w:p w14:paraId="5579D547" w14:textId="77777777" w:rsidR="00015AB8" w:rsidRDefault="00015AB8" w:rsidP="00015AB8">
      <w:pPr>
        <w:pStyle w:val="PL"/>
        <w:rPr>
          <w:lang w:val="en-US"/>
        </w:rPr>
      </w:pPr>
      <w:r>
        <w:rPr>
          <w:lang w:val="en-US"/>
        </w:rPr>
        <w:t xml:space="preserve">        </w:t>
      </w:r>
      <w:r w:rsidRPr="005E3911">
        <w:t>nrOfUsedSatellites</w:t>
      </w:r>
      <w:r>
        <w:rPr>
          <w:lang w:val="en-US"/>
        </w:rPr>
        <w:t>:</w:t>
      </w:r>
    </w:p>
    <w:p w14:paraId="3DF7F017" w14:textId="77777777" w:rsidR="00015AB8" w:rsidRDefault="00015AB8" w:rsidP="00015AB8">
      <w:pPr>
        <w:pStyle w:val="PL"/>
        <w:rPr>
          <w:lang w:val="en-US"/>
        </w:rPr>
      </w:pPr>
      <w:r>
        <w:rPr>
          <w:lang w:val="en-US"/>
        </w:rPr>
        <w:t xml:space="preserve">          type: integer</w:t>
      </w:r>
    </w:p>
    <w:p w14:paraId="6BC28063" w14:textId="77777777" w:rsidR="00015AB8" w:rsidRDefault="00015AB8" w:rsidP="00015AB8">
      <w:pPr>
        <w:pStyle w:val="PL"/>
        <w:rPr>
          <w:lang w:val="en-US"/>
        </w:rPr>
      </w:pPr>
      <w:r>
        <w:rPr>
          <w:lang w:val="en-US"/>
        </w:rPr>
        <w:t xml:space="preserve">          minimum: 0</w:t>
      </w:r>
    </w:p>
    <w:p w14:paraId="1FC45499" w14:textId="77777777" w:rsidR="00015AB8" w:rsidRDefault="00015AB8" w:rsidP="00015AB8">
      <w:pPr>
        <w:pStyle w:val="PL"/>
        <w:rPr>
          <w:lang w:val="en-US"/>
        </w:rPr>
      </w:pPr>
      <w:r>
        <w:rPr>
          <w:lang w:val="en-US"/>
        </w:rPr>
        <w:t xml:space="preserve">          maximum: 64</w:t>
      </w:r>
    </w:p>
    <w:p w14:paraId="49EE2429" w14:textId="77777777" w:rsidR="00015AB8" w:rsidRDefault="00015AB8" w:rsidP="00015AB8">
      <w:pPr>
        <w:pStyle w:val="PL"/>
        <w:rPr>
          <w:lang w:val="en-US"/>
        </w:rPr>
      </w:pPr>
      <w:r>
        <w:rPr>
          <w:lang w:val="en-US"/>
        </w:rPr>
        <w:t xml:space="preserve">        </w:t>
      </w:r>
      <w:r>
        <w:t>hdopi</w:t>
      </w:r>
      <w:r>
        <w:rPr>
          <w:lang w:val="en-US"/>
        </w:rPr>
        <w:t>:</w:t>
      </w:r>
    </w:p>
    <w:p w14:paraId="4FEE03AC" w14:textId="77777777" w:rsidR="00015AB8" w:rsidRDefault="00015AB8" w:rsidP="00015AB8">
      <w:pPr>
        <w:pStyle w:val="PL"/>
        <w:rPr>
          <w:lang w:val="en-US"/>
        </w:rPr>
      </w:pPr>
      <w:r>
        <w:rPr>
          <w:lang w:val="en-US"/>
        </w:rPr>
        <w:t xml:space="preserve">          type: integer</w:t>
      </w:r>
    </w:p>
    <w:p w14:paraId="790FC1F6" w14:textId="77777777" w:rsidR="00015AB8" w:rsidRDefault="00015AB8" w:rsidP="00015AB8">
      <w:pPr>
        <w:pStyle w:val="PL"/>
        <w:rPr>
          <w:lang w:val="en-US"/>
        </w:rPr>
      </w:pPr>
      <w:r>
        <w:rPr>
          <w:lang w:val="en-US"/>
        </w:rPr>
        <w:t xml:space="preserve">          minimum: 1</w:t>
      </w:r>
    </w:p>
    <w:p w14:paraId="6C90EA75" w14:textId="77777777" w:rsidR="00015AB8" w:rsidRDefault="00015AB8" w:rsidP="00015AB8">
      <w:pPr>
        <w:pStyle w:val="PL"/>
        <w:rPr>
          <w:lang w:val="en-US"/>
        </w:rPr>
      </w:pPr>
      <w:r>
        <w:rPr>
          <w:lang w:val="en-US"/>
        </w:rPr>
        <w:t xml:space="preserve">          maximum: 256</w:t>
      </w:r>
    </w:p>
    <w:p w14:paraId="0E7F8085" w14:textId="77777777" w:rsidR="00015AB8" w:rsidRDefault="00015AB8" w:rsidP="00015AB8">
      <w:pPr>
        <w:pStyle w:val="PL"/>
        <w:rPr>
          <w:lang w:val="en-US"/>
        </w:rPr>
      </w:pPr>
      <w:r>
        <w:rPr>
          <w:lang w:val="en-US"/>
        </w:rPr>
        <w:t xml:space="preserve">        p</w:t>
      </w:r>
      <w:r>
        <w:t>dopi</w:t>
      </w:r>
      <w:r>
        <w:rPr>
          <w:lang w:val="en-US"/>
        </w:rPr>
        <w:t>:</w:t>
      </w:r>
    </w:p>
    <w:p w14:paraId="4C722517" w14:textId="77777777" w:rsidR="00015AB8" w:rsidRDefault="00015AB8" w:rsidP="00015AB8">
      <w:pPr>
        <w:pStyle w:val="PL"/>
        <w:rPr>
          <w:lang w:val="en-US"/>
        </w:rPr>
      </w:pPr>
      <w:r>
        <w:rPr>
          <w:lang w:val="en-US"/>
        </w:rPr>
        <w:t xml:space="preserve">          type: integer</w:t>
      </w:r>
    </w:p>
    <w:p w14:paraId="5205B4BA" w14:textId="77777777" w:rsidR="00015AB8" w:rsidRDefault="00015AB8" w:rsidP="00015AB8">
      <w:pPr>
        <w:pStyle w:val="PL"/>
        <w:rPr>
          <w:lang w:val="en-US"/>
        </w:rPr>
      </w:pPr>
      <w:r>
        <w:rPr>
          <w:lang w:val="en-US"/>
        </w:rPr>
        <w:t xml:space="preserve">          minimum: 1</w:t>
      </w:r>
    </w:p>
    <w:p w14:paraId="3FF32773" w14:textId="77777777" w:rsidR="00015AB8" w:rsidRDefault="00015AB8" w:rsidP="00015AB8">
      <w:pPr>
        <w:pStyle w:val="PL"/>
        <w:rPr>
          <w:lang w:val="en-US"/>
        </w:rPr>
      </w:pPr>
      <w:r>
        <w:rPr>
          <w:lang w:val="en-US"/>
        </w:rPr>
        <w:t xml:space="preserve">          maximum: 256</w:t>
      </w:r>
    </w:p>
    <w:p w14:paraId="6E3D457C" w14:textId="77777777" w:rsidR="00015AB8" w:rsidRDefault="00015AB8" w:rsidP="00015AB8">
      <w:pPr>
        <w:pStyle w:val="PL"/>
        <w:rPr>
          <w:lang w:val="en-US"/>
        </w:rPr>
      </w:pPr>
      <w:r>
        <w:rPr>
          <w:lang w:val="en-US"/>
        </w:rPr>
        <w:t xml:space="preserve">        </w:t>
      </w:r>
      <w:r>
        <w:t>age</w:t>
      </w:r>
      <w:r>
        <w:rPr>
          <w:lang w:val="en-US"/>
        </w:rPr>
        <w:t>:</w:t>
      </w:r>
    </w:p>
    <w:p w14:paraId="3F9F96AA" w14:textId="77777777" w:rsidR="00015AB8" w:rsidRDefault="00015AB8" w:rsidP="00015AB8">
      <w:pPr>
        <w:pStyle w:val="PL"/>
        <w:rPr>
          <w:lang w:val="en-US"/>
        </w:rPr>
      </w:pPr>
      <w:r>
        <w:rPr>
          <w:lang w:val="en-US"/>
        </w:rPr>
        <w:t xml:space="preserve">          type: integer</w:t>
      </w:r>
    </w:p>
    <w:p w14:paraId="6863D1E5" w14:textId="77777777" w:rsidR="00015AB8" w:rsidRDefault="00015AB8" w:rsidP="00015AB8">
      <w:pPr>
        <w:pStyle w:val="PL"/>
        <w:rPr>
          <w:lang w:val="en-US"/>
        </w:rPr>
      </w:pPr>
      <w:r>
        <w:rPr>
          <w:lang w:val="en-US"/>
        </w:rPr>
        <w:t xml:space="preserve">          minimum: 0</w:t>
      </w:r>
    </w:p>
    <w:p w14:paraId="58782BBC" w14:textId="77777777" w:rsidR="00015AB8" w:rsidRDefault="00015AB8" w:rsidP="00015AB8">
      <w:pPr>
        <w:pStyle w:val="PL"/>
        <w:rPr>
          <w:lang w:val="en-US"/>
        </w:rPr>
      </w:pPr>
      <w:r>
        <w:rPr>
          <w:lang w:val="en-US"/>
        </w:rPr>
        <w:t xml:space="preserve">          maximum: 99</w:t>
      </w:r>
    </w:p>
    <w:p w14:paraId="1532BA91" w14:textId="77777777" w:rsidR="00015AB8" w:rsidRDefault="00015AB8" w:rsidP="00015AB8">
      <w:pPr>
        <w:pStyle w:val="PL"/>
        <w:rPr>
          <w:lang w:val="en-US"/>
        </w:rPr>
      </w:pPr>
      <w:r>
        <w:rPr>
          <w:lang w:val="en-US"/>
        </w:rPr>
        <w:t xml:space="preserve">        fixType:</w:t>
      </w:r>
    </w:p>
    <w:p w14:paraId="562C1C66" w14:textId="77777777" w:rsidR="00015AB8" w:rsidRDefault="00015AB8" w:rsidP="00015AB8">
      <w:pPr>
        <w:pStyle w:val="PL"/>
        <w:rPr>
          <w:lang w:val="en-US"/>
        </w:rPr>
      </w:pPr>
      <w:r>
        <w:rPr>
          <w:lang w:val="en-US"/>
        </w:rPr>
        <w:t xml:space="preserve">          $ref: '#/components/schemas/FixType'</w:t>
      </w:r>
    </w:p>
    <w:p w14:paraId="73D5BB8E" w14:textId="77777777" w:rsidR="00015AB8" w:rsidRDefault="00015AB8"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lastRenderedPageBreak/>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lastRenderedPageBreak/>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lastRenderedPageBreak/>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787235B" w14:textId="77777777" w:rsidR="00D01399" w:rsidRDefault="00D01399" w:rsidP="00D01399">
      <w:pPr>
        <w:pStyle w:val="PL"/>
        <w:rPr>
          <w:lang w:val="en-US"/>
        </w:rPr>
      </w:pPr>
    </w:p>
    <w:p w14:paraId="162624B3" w14:textId="72621331" w:rsidR="00D01399" w:rsidRDefault="00D01399" w:rsidP="00D01399">
      <w:pPr>
        <w:pStyle w:val="PL"/>
        <w:rPr>
          <w:lang w:val="en-US"/>
        </w:rPr>
      </w:pPr>
      <w:r>
        <w:rPr>
          <w:lang w:val="en-US"/>
        </w:rPr>
        <w:t xml:space="preserve">    </w:t>
      </w:r>
      <w:r>
        <w:rPr>
          <w:lang w:eastAsia="zh-CN"/>
        </w:rPr>
        <w:t>FixType</w:t>
      </w:r>
      <w:r>
        <w:rPr>
          <w:lang w:val="en-US"/>
        </w:rPr>
        <w:t>:</w:t>
      </w:r>
    </w:p>
    <w:p w14:paraId="505AB613" w14:textId="77777777" w:rsidR="00D01399" w:rsidRDefault="00D01399" w:rsidP="00D01399">
      <w:pPr>
        <w:pStyle w:val="PL"/>
        <w:rPr>
          <w:lang w:val="en-US"/>
        </w:rPr>
      </w:pPr>
      <w:r>
        <w:rPr>
          <w:lang w:val="en-US"/>
        </w:rPr>
        <w:t xml:space="preserve">      description: Specifies </w:t>
      </w:r>
      <w:r w:rsidRPr="001551B6">
        <w:t xml:space="preserve">the positioning fix </w:t>
      </w:r>
      <w:r>
        <w:t>type</w:t>
      </w:r>
      <w:r>
        <w:rPr>
          <w:rFonts w:cs="Arial"/>
          <w:szCs w:val="18"/>
        </w:rPr>
        <w:t>.</w:t>
      </w:r>
    </w:p>
    <w:p w14:paraId="4307E8F1" w14:textId="77777777" w:rsidR="00D01399" w:rsidRDefault="00D01399" w:rsidP="00D01399">
      <w:pPr>
        <w:pStyle w:val="PL"/>
        <w:rPr>
          <w:lang w:val="en-US"/>
        </w:rPr>
      </w:pPr>
      <w:r>
        <w:rPr>
          <w:lang w:val="en-US"/>
        </w:rPr>
        <w:t xml:space="preserve">      anyOf:</w:t>
      </w:r>
    </w:p>
    <w:p w14:paraId="218050ED" w14:textId="77777777" w:rsidR="00D01399" w:rsidRDefault="00D01399" w:rsidP="00D01399">
      <w:pPr>
        <w:pStyle w:val="PL"/>
        <w:rPr>
          <w:lang w:val="en-US"/>
        </w:rPr>
      </w:pPr>
      <w:r>
        <w:rPr>
          <w:lang w:val="en-US"/>
        </w:rPr>
        <w:t xml:space="preserve">        - type: string</w:t>
      </w:r>
    </w:p>
    <w:p w14:paraId="52AD52BD" w14:textId="77777777" w:rsidR="00D01399" w:rsidRDefault="00D01399" w:rsidP="00D01399">
      <w:pPr>
        <w:pStyle w:val="PL"/>
        <w:rPr>
          <w:lang w:val="en-US"/>
        </w:rPr>
      </w:pPr>
      <w:r>
        <w:rPr>
          <w:lang w:val="en-US"/>
        </w:rPr>
        <w:t xml:space="preserve">          enum:</w:t>
      </w:r>
    </w:p>
    <w:p w14:paraId="5E4BF0CE" w14:textId="77777777" w:rsidR="00D01399" w:rsidRDefault="00D01399" w:rsidP="00D01399">
      <w:pPr>
        <w:pStyle w:val="PL"/>
        <w:rPr>
          <w:lang w:val="en-US"/>
        </w:rPr>
      </w:pPr>
      <w:r>
        <w:rPr>
          <w:lang w:val="en-US"/>
        </w:rPr>
        <w:t xml:space="preserve">            - </w:t>
      </w:r>
      <w:r>
        <w:t>CARRIER_PHASE_FLOAT</w:t>
      </w:r>
    </w:p>
    <w:p w14:paraId="2261E801" w14:textId="77777777" w:rsidR="00D01399" w:rsidRDefault="00D01399" w:rsidP="00D01399">
      <w:pPr>
        <w:pStyle w:val="PL"/>
        <w:rPr>
          <w:lang w:val="en-US"/>
        </w:rPr>
      </w:pPr>
      <w:r>
        <w:rPr>
          <w:lang w:val="en-US"/>
        </w:rPr>
        <w:t xml:space="preserve">            - </w:t>
      </w:r>
      <w:r>
        <w:t>CARRIER_PHASE_FIX</w:t>
      </w:r>
    </w:p>
    <w:p w14:paraId="210E27B0" w14:textId="77777777" w:rsidR="00D01399" w:rsidRDefault="00D01399" w:rsidP="00D01399">
      <w:pPr>
        <w:pStyle w:val="PL"/>
        <w:rPr>
          <w:lang w:val="en-US"/>
        </w:rPr>
      </w:pPr>
      <w:r>
        <w:rPr>
          <w:lang w:val="en-US"/>
        </w:rPr>
        <w:t xml:space="preserve">        - type: string</w:t>
      </w:r>
    </w:p>
    <w:p w14:paraId="4505A77C" w14:textId="77777777" w:rsidR="00D01399" w:rsidRDefault="00D01399" w:rsidP="00EB7848"/>
    <w:p w14:paraId="565F2DA3" w14:textId="77777777" w:rsidR="00EB7848" w:rsidRDefault="00EB7848" w:rsidP="009B5010">
      <w:pPr>
        <w:pStyle w:val="Heading1"/>
      </w:pPr>
      <w:bookmarkStart w:id="4203" w:name="_Toc25168735"/>
      <w:bookmarkStart w:id="4204" w:name="_Toc27593154"/>
      <w:bookmarkStart w:id="4205" w:name="_Toc34148030"/>
      <w:bookmarkStart w:id="4206" w:name="_Toc36463414"/>
      <w:bookmarkStart w:id="4207" w:name="_Toc43215254"/>
      <w:bookmarkStart w:id="4208" w:name="_Toc45032502"/>
      <w:bookmarkStart w:id="4209" w:name="_Toc49849991"/>
      <w:bookmarkStart w:id="4210" w:name="_Toc51873505"/>
      <w:bookmarkStart w:id="4211" w:name="_Toc56517633"/>
      <w:bookmarkStart w:id="4212" w:name="_Toc58594534"/>
      <w:bookmarkStart w:id="4213" w:name="_Toc67686048"/>
      <w:bookmarkStart w:id="4214" w:name="_Toc74993875"/>
      <w:bookmarkStart w:id="4215" w:name="_Toc82716465"/>
      <w:bookmarkStart w:id="4216" w:name="_Toc88818752"/>
      <w:bookmarkStart w:id="4217" w:name="_Toc90650674"/>
      <w:bookmarkStart w:id="4218" w:name="_Toc98506343"/>
      <w:bookmarkStart w:id="4219" w:name="_Toc106639628"/>
      <w:bookmarkStart w:id="4220" w:name="_Toc114779138"/>
      <w:bookmarkStart w:id="4221" w:name="_Toc122096415"/>
      <w:bookmarkStart w:id="4222" w:name="_Toc138411700"/>
      <w:bookmarkStart w:id="4223" w:name="_Toc145955893"/>
      <w:bookmarkStart w:id="4224" w:name="_Toc161905177"/>
      <w:r>
        <w:t>A.3</w:t>
      </w:r>
      <w:r>
        <w:tab/>
        <w:t>Nlmf_Broadcast API</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lastRenderedPageBreak/>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lastRenderedPageBreak/>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lastRenderedPageBreak/>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4225" w:name="_Toc20150445"/>
      <w:bookmarkStart w:id="4226" w:name="_Toc25168736"/>
      <w:bookmarkStart w:id="4227" w:name="_Toc27593155"/>
      <w:bookmarkStart w:id="4228" w:name="_Toc34148031"/>
      <w:bookmarkStart w:id="4229" w:name="_Toc36463415"/>
      <w:bookmarkStart w:id="4230" w:name="_Toc43215255"/>
      <w:bookmarkStart w:id="4231" w:name="_Toc45032503"/>
      <w:bookmarkStart w:id="4232" w:name="_Toc49849992"/>
      <w:bookmarkStart w:id="4233" w:name="_Toc51873506"/>
      <w:bookmarkStart w:id="4234" w:name="_Toc56517634"/>
      <w:bookmarkStart w:id="4235" w:name="_Toc58594535"/>
      <w:bookmarkStart w:id="4236" w:name="_Toc67686049"/>
      <w:bookmarkStart w:id="4237" w:name="_Toc74993876"/>
      <w:bookmarkStart w:id="4238" w:name="_Toc82716466"/>
      <w:bookmarkStart w:id="4239" w:name="_Toc88818753"/>
      <w:bookmarkStart w:id="4240" w:name="_Toc90650675"/>
      <w:bookmarkStart w:id="4241" w:name="_Toc98506344"/>
      <w:bookmarkStart w:id="4242" w:name="_Toc106639629"/>
      <w:bookmarkStart w:id="4243" w:name="_Toc114779139"/>
      <w:bookmarkStart w:id="4244" w:name="_Toc122096416"/>
      <w:bookmarkStart w:id="4245" w:name="_Toc138411701"/>
      <w:bookmarkStart w:id="4246" w:name="_Toc145955894"/>
      <w:bookmarkStart w:id="4247" w:name="_Toc161905178"/>
      <w:r w:rsidRPr="004D3578">
        <w:lastRenderedPageBreak/>
        <w:t xml:space="preserve">Annex </w:t>
      </w:r>
      <w:r>
        <w:rPr>
          <w:lang w:eastAsia="zh-CN"/>
        </w:rPr>
        <w:t>B</w:t>
      </w:r>
      <w:r w:rsidRPr="004D3578">
        <w:t xml:space="preserve"> (informative):</w:t>
      </w:r>
      <w:r w:rsidR="009B5010">
        <w:br/>
      </w:r>
      <w:r>
        <w:t>Change history</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2E85408F" w:rsidR="00EB7848" w:rsidRDefault="00EB7848" w:rsidP="00183DF2">
            <w:pPr>
              <w:pStyle w:val="TAL"/>
              <w:rPr>
                <w:rFonts w:cs="Arial"/>
                <w:color w:val="000000"/>
              </w:rPr>
            </w:pPr>
            <w:r w:rsidRPr="00A63948">
              <w:rPr>
                <w:rFonts w:cs="Arial"/>
                <w:color w:val="000000"/>
              </w:rPr>
              <w:t xml:space="preserve">3GPP </w:t>
            </w:r>
            <w:r w:rsidR="00CD4942" w:rsidRPr="00A63948">
              <w:rPr>
                <w:rFonts w:cs="Arial"/>
                <w:color w:val="000000"/>
              </w:rPr>
              <w:t>TS</w:t>
            </w:r>
            <w:r w:rsidR="00CD4942">
              <w:rPr>
                <w:rFonts w:cs="Arial"/>
                <w:color w:val="000000"/>
              </w:rPr>
              <w:t> </w:t>
            </w:r>
            <w:r w:rsidR="00CD4942" w:rsidRPr="00A63948">
              <w:rPr>
                <w:rFonts w:cs="Arial"/>
                <w:color w:val="000000"/>
              </w:rPr>
              <w:t>2</w:t>
            </w:r>
            <w:r w:rsidRPr="00A63948">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4FB7D746" w:rsidR="00EB7848" w:rsidRPr="00A63948" w:rsidRDefault="00EB7848" w:rsidP="00183DF2">
            <w:pPr>
              <w:pStyle w:val="TAL"/>
              <w:rPr>
                <w:rFonts w:cs="Arial"/>
                <w:color w:val="000000"/>
              </w:rPr>
            </w:pPr>
            <w:r w:rsidRPr="00AA4E07">
              <w:rPr>
                <w:rFonts w:cs="Arial"/>
                <w:color w:val="000000"/>
              </w:rPr>
              <w:t xml:space="preserve">3GPP </w:t>
            </w:r>
            <w:r w:rsidR="00CD4942" w:rsidRPr="00AA4E07">
              <w:rPr>
                <w:rFonts w:cs="Arial"/>
                <w:color w:val="000000"/>
              </w:rPr>
              <w:t>TS</w:t>
            </w:r>
            <w:r w:rsidR="00CD4942">
              <w:rPr>
                <w:rFonts w:cs="Arial"/>
                <w:color w:val="000000"/>
              </w:rPr>
              <w:t> </w:t>
            </w:r>
            <w:r w:rsidR="00CD4942" w:rsidRPr="00AA4E07">
              <w:rPr>
                <w:rFonts w:cs="Arial"/>
                <w:color w:val="000000"/>
              </w:rPr>
              <w:t>2</w:t>
            </w:r>
            <w:r w:rsidRPr="00AA4E07">
              <w:rPr>
                <w:rFonts w:cs="Arial"/>
                <w:color w:val="000000"/>
              </w:rPr>
              <w:t>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8CE98D" w:rsidR="00EB7848" w:rsidRPr="00AA4E07" w:rsidRDefault="00EB7848" w:rsidP="00183DF2">
            <w:pPr>
              <w:pStyle w:val="TAL"/>
              <w:rPr>
                <w:rFonts w:cs="Arial"/>
                <w:color w:val="000000"/>
              </w:rPr>
            </w:pPr>
            <w:r w:rsidRPr="00BF3021">
              <w:t xml:space="preserve">Add Corresponding API descriptions in </w:t>
            </w:r>
            <w:r w:rsidR="00CD4942" w:rsidRPr="00BF3021">
              <w:t>clause</w:t>
            </w:r>
            <w:r w:rsidR="00CD4942">
              <w:t> </w:t>
            </w:r>
            <w:r w:rsidR="00CD4942" w:rsidRPr="00BF3021">
              <w:t>5</w:t>
            </w:r>
            <w:r w:rsidRPr="00BF3021">
              <w:t>.1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46791EA0" w:rsidR="00EB7848" w:rsidRPr="00AA4E07" w:rsidRDefault="00EB7848" w:rsidP="00183DF2">
            <w:pPr>
              <w:pStyle w:val="TAL"/>
              <w:rPr>
                <w:rFonts w:cs="Arial"/>
                <w:color w:val="000000"/>
              </w:rPr>
            </w:pPr>
            <w:r w:rsidRPr="00BF3021">
              <w:t xml:space="preserve">3GPP </w:t>
            </w:r>
            <w:r w:rsidR="00CD4942" w:rsidRPr="00BF3021">
              <w:t>TS</w:t>
            </w:r>
            <w:r w:rsidR="00CD4942">
              <w:t> </w:t>
            </w:r>
            <w:r w:rsidR="00CD4942" w:rsidRPr="00BF3021">
              <w:t>2</w:t>
            </w:r>
            <w:r w:rsidRPr="00BF3021">
              <w:t>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r w:rsidR="00DC4E2D" w:rsidRPr="00295232" w14:paraId="3C43CBF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9E21978" w14:textId="10BCDE27" w:rsidR="00DC4E2D" w:rsidRDefault="00DC4E2D" w:rsidP="00DC4E2D">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7FF6A" w14:textId="679F7AB7" w:rsidR="00DC4E2D" w:rsidRDefault="00DC4E2D" w:rsidP="00DC4E2D">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E51C9" w14:textId="658B575B" w:rsidR="00DC4E2D" w:rsidRPr="0081091C" w:rsidRDefault="00DC4E2D" w:rsidP="00DC4E2D">
            <w:pPr>
              <w:pStyle w:val="TAL"/>
              <w:rPr>
                <w:sz w:val="16"/>
                <w:szCs w:val="16"/>
              </w:rPr>
            </w:pPr>
            <w:r w:rsidRPr="0081091C">
              <w:rPr>
                <w:sz w:val="16"/>
                <w:szCs w:val="16"/>
              </w:rPr>
              <w:t>CP-</w:t>
            </w:r>
            <w:r w:rsidR="005810CF" w:rsidRPr="005810CF">
              <w:rPr>
                <w:sz w:val="16"/>
                <w:szCs w:val="16"/>
              </w:rPr>
              <w:t>232063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64626A" w14:textId="6E98EF66" w:rsidR="00DC4E2D" w:rsidRDefault="00DC4E2D" w:rsidP="00DC4E2D">
            <w:pPr>
              <w:pStyle w:val="TAL"/>
              <w:rPr>
                <w:sz w:val="16"/>
                <w:szCs w:val="16"/>
              </w:rPr>
            </w:pPr>
            <w:r w:rsidRPr="001E71E4">
              <w:rPr>
                <w:sz w:val="16"/>
                <w:szCs w:val="16"/>
              </w:rPr>
              <w:t>0184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20408B" w14:textId="77777777" w:rsidR="00DC4E2D" w:rsidRDefault="00DC4E2D" w:rsidP="00DC4E2D">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58EBA3" w14:textId="69BF8004" w:rsidR="00DC4E2D" w:rsidRDefault="00DC4E2D" w:rsidP="00DC4E2D">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654AF93" w14:textId="6D3671D4" w:rsidR="00DC4E2D" w:rsidRPr="0081091C" w:rsidRDefault="009D674E" w:rsidP="00DC4E2D">
            <w:pPr>
              <w:pStyle w:val="TAL"/>
              <w:rPr>
                <w:sz w:val="16"/>
                <w:szCs w:val="16"/>
              </w:rPr>
            </w:pPr>
            <w:r w:rsidRPr="009D674E">
              <w:rPr>
                <w:sz w:val="16"/>
                <w:szCs w:val="16"/>
              </w:rPr>
              <w:t>Missed HA GNSS Metrics Support over SBI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E04855" w14:textId="43C5AB54" w:rsidR="00DC4E2D" w:rsidRDefault="00DC4E2D" w:rsidP="00DC4E2D">
            <w:pPr>
              <w:pStyle w:val="TAL"/>
              <w:rPr>
                <w:sz w:val="16"/>
                <w:szCs w:val="16"/>
              </w:rPr>
            </w:pPr>
            <w:r>
              <w:rPr>
                <w:sz w:val="16"/>
                <w:szCs w:val="16"/>
              </w:rPr>
              <w:t>17.</w:t>
            </w:r>
            <w:r w:rsidR="00F724AB">
              <w:rPr>
                <w:sz w:val="16"/>
                <w:szCs w:val="16"/>
              </w:rPr>
              <w:t>9</w:t>
            </w:r>
            <w:r>
              <w:rPr>
                <w:sz w:val="16"/>
                <w:szCs w:val="16"/>
              </w:rPr>
              <w:t>.0</w:t>
            </w:r>
          </w:p>
        </w:tc>
      </w:tr>
      <w:tr w:rsidR="00F724AB" w:rsidRPr="00295232" w14:paraId="04A8B243"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26D44B6" w14:textId="53301BC6"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A56E" w14:textId="77A66D6B"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41FFD" w14:textId="0C5C56EA" w:rsidR="00F724AB" w:rsidRPr="0081091C" w:rsidRDefault="00F724AB" w:rsidP="00F724AB">
            <w:pPr>
              <w:pStyle w:val="TAL"/>
              <w:rPr>
                <w:sz w:val="16"/>
                <w:szCs w:val="16"/>
              </w:rPr>
            </w:pPr>
            <w:r w:rsidRPr="0081091C">
              <w:rPr>
                <w:sz w:val="16"/>
                <w:szCs w:val="16"/>
              </w:rPr>
              <w:t>CP-</w:t>
            </w:r>
            <w:r w:rsidR="005810CF" w:rsidRPr="005810CF">
              <w:rPr>
                <w:sz w:val="16"/>
                <w:szCs w:val="16"/>
              </w:rPr>
              <w:t>232062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2BFB23" w14:textId="7C2519A2" w:rsidR="00F724AB" w:rsidRDefault="00F724AB" w:rsidP="00F724AB">
            <w:pPr>
              <w:pStyle w:val="TAL"/>
              <w:rPr>
                <w:sz w:val="16"/>
                <w:szCs w:val="16"/>
              </w:rPr>
            </w:pPr>
            <w:r w:rsidRPr="001E71E4">
              <w:rPr>
                <w:sz w:val="16"/>
                <w:szCs w:val="16"/>
              </w:rPr>
              <w:t>0191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4E3979" w14:textId="162D3124" w:rsidR="00F724AB" w:rsidRDefault="00F724AB" w:rsidP="00F724AB">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2FF7C92" w14:textId="05E72012"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5ACDEC" w14:textId="13395024" w:rsidR="00F724AB" w:rsidRPr="0081091C" w:rsidRDefault="009D674E" w:rsidP="00F724AB">
            <w:pPr>
              <w:pStyle w:val="TAL"/>
              <w:rPr>
                <w:sz w:val="16"/>
                <w:szCs w:val="16"/>
              </w:rPr>
            </w:pPr>
            <w:r w:rsidRPr="009D674E">
              <w:rPr>
                <w:sz w:val="16"/>
                <w:szCs w:val="16"/>
              </w:rPr>
              <w:t>Add GNSS integrity requirement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9AAB40" w14:textId="338640A8" w:rsidR="00F724AB" w:rsidRDefault="00F724AB" w:rsidP="00F724AB">
            <w:pPr>
              <w:pStyle w:val="TAL"/>
              <w:rPr>
                <w:sz w:val="16"/>
                <w:szCs w:val="16"/>
              </w:rPr>
            </w:pPr>
            <w:r>
              <w:rPr>
                <w:sz w:val="16"/>
                <w:szCs w:val="16"/>
              </w:rPr>
              <w:t>17.9.0</w:t>
            </w:r>
          </w:p>
        </w:tc>
      </w:tr>
      <w:tr w:rsidR="00F724AB" w:rsidRPr="00295232" w14:paraId="73B33977"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2CCBBFFA" w14:textId="3C53CDCD" w:rsidR="00F724AB" w:rsidRDefault="00F724AB" w:rsidP="00F724AB">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0A700" w14:textId="760B120D" w:rsidR="00F724AB" w:rsidRDefault="00F724AB" w:rsidP="00F724AB">
            <w:pPr>
              <w:pStyle w:val="TAL"/>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361ED" w14:textId="536E71D7" w:rsidR="00F724AB" w:rsidRPr="0081091C" w:rsidRDefault="00F724AB" w:rsidP="00F724AB">
            <w:pPr>
              <w:pStyle w:val="TAL"/>
              <w:rPr>
                <w:sz w:val="16"/>
                <w:szCs w:val="16"/>
              </w:rPr>
            </w:pPr>
            <w:r w:rsidRPr="0081091C">
              <w:rPr>
                <w:sz w:val="16"/>
                <w:szCs w:val="16"/>
              </w:rPr>
              <w:t>CP-</w:t>
            </w:r>
            <w:r w:rsidR="005810CF" w:rsidRPr="005810CF">
              <w:rPr>
                <w:sz w:val="16"/>
                <w:szCs w:val="16"/>
              </w:rPr>
              <w:t>232074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B07A0A" w14:textId="3655462D" w:rsidR="00F724AB" w:rsidRDefault="00F724AB" w:rsidP="00F724AB">
            <w:pPr>
              <w:pStyle w:val="TAL"/>
              <w:rPr>
                <w:sz w:val="16"/>
                <w:szCs w:val="16"/>
              </w:rPr>
            </w:pPr>
            <w:r w:rsidRPr="001E71E4">
              <w:rPr>
                <w:sz w:val="16"/>
                <w:szCs w:val="16"/>
              </w:rPr>
              <w:t>0195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46D3A2" w14:textId="77777777" w:rsidR="00F724AB" w:rsidRDefault="00F724AB" w:rsidP="00F724AB">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31CD62" w14:textId="76C83A45" w:rsidR="00F724AB" w:rsidRDefault="00F724AB" w:rsidP="00F724AB">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A11926" w14:textId="2050AB7F" w:rsidR="00F724AB" w:rsidRPr="0081091C" w:rsidRDefault="00F724AB" w:rsidP="00F724AB">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34E738A" w14:textId="1D47D3FE" w:rsidR="00F724AB" w:rsidRDefault="00F724AB" w:rsidP="00F724AB">
            <w:pPr>
              <w:pStyle w:val="TAL"/>
              <w:rPr>
                <w:sz w:val="16"/>
                <w:szCs w:val="16"/>
              </w:rPr>
            </w:pPr>
            <w:r>
              <w:rPr>
                <w:sz w:val="16"/>
                <w:szCs w:val="16"/>
              </w:rPr>
              <w:t>17.9.0</w:t>
            </w:r>
          </w:p>
        </w:tc>
      </w:tr>
      <w:tr w:rsidR="00C06115" w:rsidRPr="00295232" w14:paraId="78344CD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3B833998" w14:textId="57E14A1E"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55DDA" w14:textId="78E5496C"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E41AB" w14:textId="1B04FDA0" w:rsidR="00C06115" w:rsidRPr="0081091C" w:rsidRDefault="0085518D" w:rsidP="00C06115">
            <w:pPr>
              <w:pStyle w:val="TAL"/>
              <w:rPr>
                <w:sz w:val="16"/>
                <w:szCs w:val="16"/>
              </w:rPr>
            </w:pPr>
            <w:r w:rsidRPr="0085518D">
              <w:rPr>
                <w:sz w:val="16"/>
                <w:szCs w:val="16"/>
              </w:rPr>
              <w:t>CP-240054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A3647" w14:textId="5C318C03" w:rsidR="00C06115" w:rsidRPr="001E71E4" w:rsidRDefault="00C06115" w:rsidP="00C06115">
            <w:pPr>
              <w:pStyle w:val="TAL"/>
              <w:rPr>
                <w:sz w:val="16"/>
                <w:szCs w:val="16"/>
              </w:rPr>
            </w:pPr>
            <w:r>
              <w:rPr>
                <w:sz w:val="16"/>
                <w:szCs w:val="16"/>
              </w:rPr>
              <w:t>02</w:t>
            </w:r>
            <w:r w:rsidR="00577187">
              <w:rPr>
                <w:sz w:val="16"/>
                <w:szCs w:val="16"/>
              </w:rPr>
              <w:t>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2136FC"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71853" w14:textId="14C530C7"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37CD329" w14:textId="3F555B4F" w:rsidR="00C06115" w:rsidRPr="004F17E9" w:rsidRDefault="00036892" w:rsidP="004F17E9">
            <w:pPr>
              <w:overflowPunct/>
              <w:autoSpaceDE/>
              <w:autoSpaceDN/>
              <w:adjustRightInd/>
              <w:spacing w:after="0"/>
              <w:textAlignment w:val="auto"/>
              <w:rPr>
                <w:rFonts w:ascii="Arial" w:hAnsi="Arial" w:cs="Arial"/>
                <w:sz w:val="16"/>
                <w:szCs w:val="16"/>
              </w:rPr>
            </w:pPr>
            <w:r>
              <w:rPr>
                <w:rFonts w:ascii="Arial" w:hAnsi="Arial" w:cs="Arial"/>
                <w:sz w:val="16"/>
                <w:szCs w:val="16"/>
              </w:rPr>
              <w:t>Missed Vertical Confidence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BDBE24" w14:textId="7F15BBC8" w:rsidR="00C06115" w:rsidRDefault="00C06115" w:rsidP="00C06115">
            <w:pPr>
              <w:pStyle w:val="TAL"/>
              <w:rPr>
                <w:sz w:val="16"/>
                <w:szCs w:val="16"/>
              </w:rPr>
            </w:pPr>
            <w:r>
              <w:rPr>
                <w:sz w:val="16"/>
                <w:szCs w:val="16"/>
              </w:rPr>
              <w:t>17.10.0</w:t>
            </w:r>
          </w:p>
        </w:tc>
      </w:tr>
      <w:tr w:rsidR="00C06115" w:rsidRPr="00295232" w14:paraId="50EBC954"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742EC1E" w14:textId="405BE2A0" w:rsidR="00C06115" w:rsidRDefault="00C06115" w:rsidP="00C06115">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93170" w14:textId="6EEBC6AD" w:rsidR="00C06115" w:rsidRDefault="00C06115" w:rsidP="00C06115">
            <w:pPr>
              <w:pStyle w:val="TAL"/>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A56CE" w14:textId="7A013636" w:rsidR="00C06115" w:rsidRPr="0081091C" w:rsidRDefault="00C06115" w:rsidP="00C06115">
            <w:pPr>
              <w:pStyle w:val="TAL"/>
              <w:rPr>
                <w:sz w:val="16"/>
                <w:szCs w:val="16"/>
              </w:rPr>
            </w:pPr>
            <w:r w:rsidRPr="0081091C">
              <w:rPr>
                <w:sz w:val="16"/>
                <w:szCs w:val="16"/>
              </w:rPr>
              <w:t>CP-</w:t>
            </w:r>
            <w:r w:rsidRPr="005810CF">
              <w:rPr>
                <w:sz w:val="16"/>
                <w:szCs w:val="16"/>
              </w:rPr>
              <w:t>2</w:t>
            </w:r>
            <w:r>
              <w:rPr>
                <w:sz w:val="16"/>
                <w:szCs w:val="16"/>
              </w:rPr>
              <w:t>40070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00CA65" w14:textId="0CF7C7BF" w:rsidR="00C06115" w:rsidRPr="001E71E4" w:rsidRDefault="00C06115" w:rsidP="00C06115">
            <w:pPr>
              <w:pStyle w:val="TAL"/>
              <w:rPr>
                <w:sz w:val="16"/>
                <w:szCs w:val="16"/>
              </w:rPr>
            </w:pPr>
            <w:r>
              <w:rPr>
                <w:sz w:val="16"/>
                <w:szCs w:val="16"/>
              </w:rPr>
              <w:t>0247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46148F4" w14:textId="77777777" w:rsidR="00C06115" w:rsidRDefault="00C06115" w:rsidP="00C0611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387E52" w14:textId="0F04BD33" w:rsidR="00C06115" w:rsidRDefault="00C06115" w:rsidP="00C0611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9530D25" w14:textId="43DB0CC4" w:rsidR="00C06115" w:rsidRPr="0081091C" w:rsidRDefault="00C06115" w:rsidP="00C06115">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2C19EF" w14:textId="0E234983" w:rsidR="00C06115" w:rsidRDefault="00C06115" w:rsidP="00C06115">
            <w:pPr>
              <w:pStyle w:val="TAL"/>
              <w:rPr>
                <w:sz w:val="16"/>
                <w:szCs w:val="16"/>
              </w:rPr>
            </w:pPr>
            <w:r>
              <w:rPr>
                <w:sz w:val="16"/>
                <w:szCs w:val="16"/>
              </w:rPr>
              <w:t>17.10.0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31843" w14:textId="77777777" w:rsidR="00E833B1" w:rsidRDefault="00E833B1">
      <w:r>
        <w:separator/>
      </w:r>
    </w:p>
  </w:endnote>
  <w:endnote w:type="continuationSeparator" w:id="0">
    <w:p w14:paraId="2AB29CA0" w14:textId="77777777" w:rsidR="00E833B1" w:rsidRDefault="00E8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ED9D9" w14:textId="77777777" w:rsidR="00E833B1" w:rsidRDefault="00E833B1">
      <w:r>
        <w:separator/>
      </w:r>
    </w:p>
  </w:footnote>
  <w:footnote w:type="continuationSeparator" w:id="0">
    <w:p w14:paraId="01AF8D00" w14:textId="77777777" w:rsidR="00E833B1" w:rsidRDefault="00E83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30C1C227"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942">
      <w:rPr>
        <w:rFonts w:ascii="Arial" w:hAnsi="Arial" w:cs="Arial"/>
        <w:b/>
        <w:noProof/>
        <w:sz w:val="18"/>
        <w:szCs w:val="18"/>
      </w:rPr>
      <w:t>3GPP TS 29.572 V17.10.0 (2024-03)</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6889DF7"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942">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5AB8"/>
    <w:rsid w:val="00017644"/>
    <w:rsid w:val="00017E12"/>
    <w:rsid w:val="00023B1D"/>
    <w:rsid w:val="00025B76"/>
    <w:rsid w:val="00026FDC"/>
    <w:rsid w:val="000304AB"/>
    <w:rsid w:val="0003139B"/>
    <w:rsid w:val="00033397"/>
    <w:rsid w:val="00033A10"/>
    <w:rsid w:val="00033A85"/>
    <w:rsid w:val="00036892"/>
    <w:rsid w:val="00040095"/>
    <w:rsid w:val="00047160"/>
    <w:rsid w:val="00051834"/>
    <w:rsid w:val="00054A22"/>
    <w:rsid w:val="00055A76"/>
    <w:rsid w:val="00055F85"/>
    <w:rsid w:val="00056F0B"/>
    <w:rsid w:val="00061124"/>
    <w:rsid w:val="000615EB"/>
    <w:rsid w:val="00062023"/>
    <w:rsid w:val="00063492"/>
    <w:rsid w:val="000655A6"/>
    <w:rsid w:val="00071184"/>
    <w:rsid w:val="00080512"/>
    <w:rsid w:val="00084F92"/>
    <w:rsid w:val="00086B63"/>
    <w:rsid w:val="00091D29"/>
    <w:rsid w:val="000926A3"/>
    <w:rsid w:val="000A180B"/>
    <w:rsid w:val="000B289C"/>
    <w:rsid w:val="000B3748"/>
    <w:rsid w:val="000B39CA"/>
    <w:rsid w:val="000B53B5"/>
    <w:rsid w:val="000B7CE0"/>
    <w:rsid w:val="000C3B5A"/>
    <w:rsid w:val="000C47C3"/>
    <w:rsid w:val="000C5B5B"/>
    <w:rsid w:val="000C6B4E"/>
    <w:rsid w:val="000D3A7E"/>
    <w:rsid w:val="000D58AB"/>
    <w:rsid w:val="000E6B7D"/>
    <w:rsid w:val="000E703F"/>
    <w:rsid w:val="000E718A"/>
    <w:rsid w:val="001005BD"/>
    <w:rsid w:val="001032A9"/>
    <w:rsid w:val="0011225B"/>
    <w:rsid w:val="0011520B"/>
    <w:rsid w:val="00116DDB"/>
    <w:rsid w:val="00130911"/>
    <w:rsid w:val="001318C2"/>
    <w:rsid w:val="00133525"/>
    <w:rsid w:val="00140EB3"/>
    <w:rsid w:val="0014146D"/>
    <w:rsid w:val="00150781"/>
    <w:rsid w:val="0015089E"/>
    <w:rsid w:val="00160B8D"/>
    <w:rsid w:val="00164AAB"/>
    <w:rsid w:val="001716CE"/>
    <w:rsid w:val="00175EE8"/>
    <w:rsid w:val="001760B3"/>
    <w:rsid w:val="00181AE4"/>
    <w:rsid w:val="00182EA0"/>
    <w:rsid w:val="00183DF2"/>
    <w:rsid w:val="001860B4"/>
    <w:rsid w:val="001874FB"/>
    <w:rsid w:val="00193C41"/>
    <w:rsid w:val="001947A7"/>
    <w:rsid w:val="001A267D"/>
    <w:rsid w:val="001A4C42"/>
    <w:rsid w:val="001A7420"/>
    <w:rsid w:val="001A7670"/>
    <w:rsid w:val="001B02F7"/>
    <w:rsid w:val="001B58E1"/>
    <w:rsid w:val="001B6637"/>
    <w:rsid w:val="001C01D7"/>
    <w:rsid w:val="001C18A7"/>
    <w:rsid w:val="001C1EE8"/>
    <w:rsid w:val="001C21C3"/>
    <w:rsid w:val="001C2EC8"/>
    <w:rsid w:val="001D02C2"/>
    <w:rsid w:val="001E71E4"/>
    <w:rsid w:val="001E7C73"/>
    <w:rsid w:val="001F0C1D"/>
    <w:rsid w:val="001F1132"/>
    <w:rsid w:val="001F168B"/>
    <w:rsid w:val="001F7875"/>
    <w:rsid w:val="001F7883"/>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45561"/>
    <w:rsid w:val="00245B97"/>
    <w:rsid w:val="002465B2"/>
    <w:rsid w:val="00246B61"/>
    <w:rsid w:val="00247BD6"/>
    <w:rsid w:val="00255A51"/>
    <w:rsid w:val="0026495E"/>
    <w:rsid w:val="002675F0"/>
    <w:rsid w:val="00267D51"/>
    <w:rsid w:val="00270797"/>
    <w:rsid w:val="00271020"/>
    <w:rsid w:val="00274526"/>
    <w:rsid w:val="00277A4F"/>
    <w:rsid w:val="00283A1D"/>
    <w:rsid w:val="00283EB6"/>
    <w:rsid w:val="002845C0"/>
    <w:rsid w:val="00290E4F"/>
    <w:rsid w:val="00290E8E"/>
    <w:rsid w:val="00291871"/>
    <w:rsid w:val="00292B18"/>
    <w:rsid w:val="0029481B"/>
    <w:rsid w:val="00296A30"/>
    <w:rsid w:val="002A2B2D"/>
    <w:rsid w:val="002A6D06"/>
    <w:rsid w:val="002A6F63"/>
    <w:rsid w:val="002B13E0"/>
    <w:rsid w:val="002B2702"/>
    <w:rsid w:val="002B4028"/>
    <w:rsid w:val="002B5FE7"/>
    <w:rsid w:val="002B6339"/>
    <w:rsid w:val="002B6F17"/>
    <w:rsid w:val="002C2148"/>
    <w:rsid w:val="002C4FD8"/>
    <w:rsid w:val="002D28A9"/>
    <w:rsid w:val="002E0004"/>
    <w:rsid w:val="002E00EE"/>
    <w:rsid w:val="002E0C8A"/>
    <w:rsid w:val="002E1FCC"/>
    <w:rsid w:val="002E4138"/>
    <w:rsid w:val="002E6DA0"/>
    <w:rsid w:val="002F47C1"/>
    <w:rsid w:val="002F4990"/>
    <w:rsid w:val="0030131B"/>
    <w:rsid w:val="00302B36"/>
    <w:rsid w:val="0030537A"/>
    <w:rsid w:val="00306CEE"/>
    <w:rsid w:val="00310AFE"/>
    <w:rsid w:val="003149AD"/>
    <w:rsid w:val="003172DC"/>
    <w:rsid w:val="003322DE"/>
    <w:rsid w:val="00353DA2"/>
    <w:rsid w:val="0035462D"/>
    <w:rsid w:val="0035511C"/>
    <w:rsid w:val="00357ECD"/>
    <w:rsid w:val="00361E4F"/>
    <w:rsid w:val="00362941"/>
    <w:rsid w:val="0036466C"/>
    <w:rsid w:val="00365C5D"/>
    <w:rsid w:val="00371220"/>
    <w:rsid w:val="00375B97"/>
    <w:rsid w:val="003765B8"/>
    <w:rsid w:val="003844FB"/>
    <w:rsid w:val="003855C4"/>
    <w:rsid w:val="003914D3"/>
    <w:rsid w:val="00391EDB"/>
    <w:rsid w:val="003B0FC2"/>
    <w:rsid w:val="003B1FD0"/>
    <w:rsid w:val="003B2742"/>
    <w:rsid w:val="003C0069"/>
    <w:rsid w:val="003C3971"/>
    <w:rsid w:val="003C51AC"/>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24C5"/>
    <w:rsid w:val="004446C0"/>
    <w:rsid w:val="00445C03"/>
    <w:rsid w:val="004471D3"/>
    <w:rsid w:val="00453092"/>
    <w:rsid w:val="00457BD2"/>
    <w:rsid w:val="00465515"/>
    <w:rsid w:val="00467CA0"/>
    <w:rsid w:val="00470EAC"/>
    <w:rsid w:val="004827C3"/>
    <w:rsid w:val="004A24D5"/>
    <w:rsid w:val="004B42A4"/>
    <w:rsid w:val="004C2CAB"/>
    <w:rsid w:val="004C4B54"/>
    <w:rsid w:val="004C6AE6"/>
    <w:rsid w:val="004D24DF"/>
    <w:rsid w:val="004D3578"/>
    <w:rsid w:val="004D394A"/>
    <w:rsid w:val="004D4EC1"/>
    <w:rsid w:val="004E213A"/>
    <w:rsid w:val="004F0988"/>
    <w:rsid w:val="004F17E9"/>
    <w:rsid w:val="004F3340"/>
    <w:rsid w:val="004F352C"/>
    <w:rsid w:val="00502A02"/>
    <w:rsid w:val="00502DC0"/>
    <w:rsid w:val="00516AD7"/>
    <w:rsid w:val="005321DE"/>
    <w:rsid w:val="00533115"/>
    <w:rsid w:val="0053388B"/>
    <w:rsid w:val="00535773"/>
    <w:rsid w:val="00542E05"/>
    <w:rsid w:val="00543A7A"/>
    <w:rsid w:val="00543E6C"/>
    <w:rsid w:val="00553AE3"/>
    <w:rsid w:val="005615A0"/>
    <w:rsid w:val="005620BC"/>
    <w:rsid w:val="00563B94"/>
    <w:rsid w:val="00565087"/>
    <w:rsid w:val="005657F3"/>
    <w:rsid w:val="0056720B"/>
    <w:rsid w:val="00570BBD"/>
    <w:rsid w:val="00577187"/>
    <w:rsid w:val="005810CD"/>
    <w:rsid w:val="005810CF"/>
    <w:rsid w:val="00583869"/>
    <w:rsid w:val="00593531"/>
    <w:rsid w:val="005949BC"/>
    <w:rsid w:val="00595987"/>
    <w:rsid w:val="00596FBB"/>
    <w:rsid w:val="00597B11"/>
    <w:rsid w:val="005A3FB1"/>
    <w:rsid w:val="005A5335"/>
    <w:rsid w:val="005C3E5D"/>
    <w:rsid w:val="005C50CC"/>
    <w:rsid w:val="005D2E01"/>
    <w:rsid w:val="005D6CAE"/>
    <w:rsid w:val="005D7526"/>
    <w:rsid w:val="005E2CDA"/>
    <w:rsid w:val="005E4BB2"/>
    <w:rsid w:val="005E542C"/>
    <w:rsid w:val="005E660A"/>
    <w:rsid w:val="005E6A86"/>
    <w:rsid w:val="005F27B3"/>
    <w:rsid w:val="006008FC"/>
    <w:rsid w:val="00602AEA"/>
    <w:rsid w:val="00614F95"/>
    <w:rsid w:val="00614FDF"/>
    <w:rsid w:val="00625B64"/>
    <w:rsid w:val="00627DCD"/>
    <w:rsid w:val="00634702"/>
    <w:rsid w:val="0063543D"/>
    <w:rsid w:val="0063746B"/>
    <w:rsid w:val="0064069F"/>
    <w:rsid w:val="00640B52"/>
    <w:rsid w:val="00647114"/>
    <w:rsid w:val="006509EE"/>
    <w:rsid w:val="006544B9"/>
    <w:rsid w:val="006616C6"/>
    <w:rsid w:val="00662F49"/>
    <w:rsid w:val="0066377F"/>
    <w:rsid w:val="006706FB"/>
    <w:rsid w:val="00673251"/>
    <w:rsid w:val="00680276"/>
    <w:rsid w:val="00684342"/>
    <w:rsid w:val="00684984"/>
    <w:rsid w:val="00691E07"/>
    <w:rsid w:val="00696F1D"/>
    <w:rsid w:val="006A323F"/>
    <w:rsid w:val="006A6A70"/>
    <w:rsid w:val="006A6D73"/>
    <w:rsid w:val="006B30D0"/>
    <w:rsid w:val="006B315C"/>
    <w:rsid w:val="006C3D95"/>
    <w:rsid w:val="006C7A09"/>
    <w:rsid w:val="006D0864"/>
    <w:rsid w:val="006D37D3"/>
    <w:rsid w:val="006D452F"/>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77745"/>
    <w:rsid w:val="00781F0F"/>
    <w:rsid w:val="00782E04"/>
    <w:rsid w:val="00783700"/>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1E96"/>
    <w:rsid w:val="007E2817"/>
    <w:rsid w:val="007E5D9D"/>
    <w:rsid w:val="007F0F4A"/>
    <w:rsid w:val="007F303B"/>
    <w:rsid w:val="007F333B"/>
    <w:rsid w:val="008017FE"/>
    <w:rsid w:val="008022E7"/>
    <w:rsid w:val="008024A4"/>
    <w:rsid w:val="008028A4"/>
    <w:rsid w:val="0080351F"/>
    <w:rsid w:val="008035C6"/>
    <w:rsid w:val="00805B49"/>
    <w:rsid w:val="0080662C"/>
    <w:rsid w:val="0081091C"/>
    <w:rsid w:val="00812CD4"/>
    <w:rsid w:val="00821F13"/>
    <w:rsid w:val="00823AD0"/>
    <w:rsid w:val="00830747"/>
    <w:rsid w:val="0083216A"/>
    <w:rsid w:val="00840389"/>
    <w:rsid w:val="00850156"/>
    <w:rsid w:val="00850F00"/>
    <w:rsid w:val="0085518D"/>
    <w:rsid w:val="00860415"/>
    <w:rsid w:val="00864EE2"/>
    <w:rsid w:val="00871EE1"/>
    <w:rsid w:val="008768CA"/>
    <w:rsid w:val="00890EB0"/>
    <w:rsid w:val="008910C7"/>
    <w:rsid w:val="008934D7"/>
    <w:rsid w:val="00893A10"/>
    <w:rsid w:val="0089714B"/>
    <w:rsid w:val="00897B3D"/>
    <w:rsid w:val="00897FA3"/>
    <w:rsid w:val="008A6E48"/>
    <w:rsid w:val="008A7D69"/>
    <w:rsid w:val="008B0A5F"/>
    <w:rsid w:val="008B1FF3"/>
    <w:rsid w:val="008C1E94"/>
    <w:rsid w:val="008C384C"/>
    <w:rsid w:val="008C60D6"/>
    <w:rsid w:val="008C73C4"/>
    <w:rsid w:val="008D4469"/>
    <w:rsid w:val="008D5CA1"/>
    <w:rsid w:val="008D6281"/>
    <w:rsid w:val="008E197E"/>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3FC"/>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3D53"/>
    <w:rsid w:val="009C6A3F"/>
    <w:rsid w:val="009D595E"/>
    <w:rsid w:val="009D630D"/>
    <w:rsid w:val="009D674E"/>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4845"/>
    <w:rsid w:val="00A24A43"/>
    <w:rsid w:val="00A250CC"/>
    <w:rsid w:val="00A25876"/>
    <w:rsid w:val="00A26956"/>
    <w:rsid w:val="00A2702F"/>
    <w:rsid w:val="00A27486"/>
    <w:rsid w:val="00A311BA"/>
    <w:rsid w:val="00A52F99"/>
    <w:rsid w:val="00A531F6"/>
    <w:rsid w:val="00A53724"/>
    <w:rsid w:val="00A54F89"/>
    <w:rsid w:val="00A56066"/>
    <w:rsid w:val="00A6532A"/>
    <w:rsid w:val="00A73129"/>
    <w:rsid w:val="00A75ADA"/>
    <w:rsid w:val="00A772D9"/>
    <w:rsid w:val="00A77ED2"/>
    <w:rsid w:val="00A82346"/>
    <w:rsid w:val="00A873D4"/>
    <w:rsid w:val="00A90F76"/>
    <w:rsid w:val="00A92BA1"/>
    <w:rsid w:val="00AA3727"/>
    <w:rsid w:val="00AA5D57"/>
    <w:rsid w:val="00AA7CD8"/>
    <w:rsid w:val="00AB7373"/>
    <w:rsid w:val="00AC0CAF"/>
    <w:rsid w:val="00AC25E6"/>
    <w:rsid w:val="00AC6BC6"/>
    <w:rsid w:val="00AD0389"/>
    <w:rsid w:val="00AD689D"/>
    <w:rsid w:val="00AE65E2"/>
    <w:rsid w:val="00AE7A7C"/>
    <w:rsid w:val="00AF163E"/>
    <w:rsid w:val="00AF2A6F"/>
    <w:rsid w:val="00AF4108"/>
    <w:rsid w:val="00AF4FFC"/>
    <w:rsid w:val="00AF6D05"/>
    <w:rsid w:val="00B0024D"/>
    <w:rsid w:val="00B150E3"/>
    <w:rsid w:val="00B15449"/>
    <w:rsid w:val="00B24FF4"/>
    <w:rsid w:val="00B32564"/>
    <w:rsid w:val="00B32657"/>
    <w:rsid w:val="00B37F59"/>
    <w:rsid w:val="00B43A23"/>
    <w:rsid w:val="00B6668C"/>
    <w:rsid w:val="00B67E1A"/>
    <w:rsid w:val="00B71E06"/>
    <w:rsid w:val="00B74DD7"/>
    <w:rsid w:val="00B90C94"/>
    <w:rsid w:val="00B93086"/>
    <w:rsid w:val="00B931A2"/>
    <w:rsid w:val="00BA19ED"/>
    <w:rsid w:val="00BA4B8D"/>
    <w:rsid w:val="00BA7C5E"/>
    <w:rsid w:val="00BC0F7D"/>
    <w:rsid w:val="00BC5389"/>
    <w:rsid w:val="00BD0D18"/>
    <w:rsid w:val="00BD14DF"/>
    <w:rsid w:val="00BD3963"/>
    <w:rsid w:val="00BD472A"/>
    <w:rsid w:val="00BD7D31"/>
    <w:rsid w:val="00BD7E80"/>
    <w:rsid w:val="00BE0007"/>
    <w:rsid w:val="00BE3255"/>
    <w:rsid w:val="00BE6E75"/>
    <w:rsid w:val="00BF128E"/>
    <w:rsid w:val="00C011C2"/>
    <w:rsid w:val="00C06115"/>
    <w:rsid w:val="00C074DD"/>
    <w:rsid w:val="00C10B9C"/>
    <w:rsid w:val="00C1496A"/>
    <w:rsid w:val="00C17E7F"/>
    <w:rsid w:val="00C2124C"/>
    <w:rsid w:val="00C25E9F"/>
    <w:rsid w:val="00C33079"/>
    <w:rsid w:val="00C33D69"/>
    <w:rsid w:val="00C40AF0"/>
    <w:rsid w:val="00C4171E"/>
    <w:rsid w:val="00C42B49"/>
    <w:rsid w:val="00C45231"/>
    <w:rsid w:val="00C46682"/>
    <w:rsid w:val="00C46BE8"/>
    <w:rsid w:val="00C47B72"/>
    <w:rsid w:val="00C5668D"/>
    <w:rsid w:val="00C618D8"/>
    <w:rsid w:val="00C63293"/>
    <w:rsid w:val="00C64D84"/>
    <w:rsid w:val="00C64F69"/>
    <w:rsid w:val="00C67398"/>
    <w:rsid w:val="00C67CC2"/>
    <w:rsid w:val="00C710AB"/>
    <w:rsid w:val="00C72833"/>
    <w:rsid w:val="00C747E0"/>
    <w:rsid w:val="00C77E51"/>
    <w:rsid w:val="00C80F1D"/>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D4942"/>
    <w:rsid w:val="00CE086A"/>
    <w:rsid w:val="00CE331A"/>
    <w:rsid w:val="00CF5FC9"/>
    <w:rsid w:val="00D01399"/>
    <w:rsid w:val="00D02BE7"/>
    <w:rsid w:val="00D06488"/>
    <w:rsid w:val="00D0700B"/>
    <w:rsid w:val="00D11287"/>
    <w:rsid w:val="00D13EB8"/>
    <w:rsid w:val="00D2148F"/>
    <w:rsid w:val="00D37C07"/>
    <w:rsid w:val="00D42410"/>
    <w:rsid w:val="00D43F1D"/>
    <w:rsid w:val="00D470B3"/>
    <w:rsid w:val="00D47C55"/>
    <w:rsid w:val="00D50FE6"/>
    <w:rsid w:val="00D512DA"/>
    <w:rsid w:val="00D52B8D"/>
    <w:rsid w:val="00D54126"/>
    <w:rsid w:val="00D54AEC"/>
    <w:rsid w:val="00D561C3"/>
    <w:rsid w:val="00D57972"/>
    <w:rsid w:val="00D6132A"/>
    <w:rsid w:val="00D64986"/>
    <w:rsid w:val="00D675A9"/>
    <w:rsid w:val="00D67A50"/>
    <w:rsid w:val="00D73424"/>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4E2D"/>
    <w:rsid w:val="00DC6FC0"/>
    <w:rsid w:val="00DD0DA9"/>
    <w:rsid w:val="00DD11F0"/>
    <w:rsid w:val="00DD1B60"/>
    <w:rsid w:val="00DD4C17"/>
    <w:rsid w:val="00DD74A5"/>
    <w:rsid w:val="00DE1047"/>
    <w:rsid w:val="00DE3FBD"/>
    <w:rsid w:val="00DE6A8B"/>
    <w:rsid w:val="00DE6EB3"/>
    <w:rsid w:val="00DE75EC"/>
    <w:rsid w:val="00DF0CF0"/>
    <w:rsid w:val="00DF10EF"/>
    <w:rsid w:val="00DF2B1F"/>
    <w:rsid w:val="00DF4FA8"/>
    <w:rsid w:val="00DF62CD"/>
    <w:rsid w:val="00E00682"/>
    <w:rsid w:val="00E04FFB"/>
    <w:rsid w:val="00E052AD"/>
    <w:rsid w:val="00E14A0D"/>
    <w:rsid w:val="00E16509"/>
    <w:rsid w:val="00E1780A"/>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33B1"/>
    <w:rsid w:val="00E87225"/>
    <w:rsid w:val="00E878C9"/>
    <w:rsid w:val="00E90EB5"/>
    <w:rsid w:val="00E95911"/>
    <w:rsid w:val="00E963FF"/>
    <w:rsid w:val="00EA0505"/>
    <w:rsid w:val="00EA15B0"/>
    <w:rsid w:val="00EA2556"/>
    <w:rsid w:val="00EA4F5B"/>
    <w:rsid w:val="00EA5EA7"/>
    <w:rsid w:val="00EA6CE8"/>
    <w:rsid w:val="00EB1FF6"/>
    <w:rsid w:val="00EB456E"/>
    <w:rsid w:val="00EB7848"/>
    <w:rsid w:val="00EC1B43"/>
    <w:rsid w:val="00EC3C0E"/>
    <w:rsid w:val="00EC4A25"/>
    <w:rsid w:val="00ED3499"/>
    <w:rsid w:val="00EE1034"/>
    <w:rsid w:val="00EE47F3"/>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65AD9"/>
    <w:rsid w:val="00F70C36"/>
    <w:rsid w:val="00F71443"/>
    <w:rsid w:val="00F724AB"/>
    <w:rsid w:val="00F73D84"/>
    <w:rsid w:val="00F748E3"/>
    <w:rsid w:val="00F7662B"/>
    <w:rsid w:val="00F77624"/>
    <w:rsid w:val="00F80FC1"/>
    <w:rsid w:val="00F817D2"/>
    <w:rsid w:val="00F9008D"/>
    <w:rsid w:val="00F91622"/>
    <w:rsid w:val="00F97B9D"/>
    <w:rsid w:val="00FA11F8"/>
    <w:rsid w:val="00FA1266"/>
    <w:rsid w:val="00FA1686"/>
    <w:rsid w:val="00FA540B"/>
    <w:rsid w:val="00FB3E24"/>
    <w:rsid w:val="00FC1192"/>
    <w:rsid w:val="00FC570D"/>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1885363302">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27866</Words>
  <Characters>182525</Characters>
  <Application>Microsoft Office Word</Application>
  <DocSecurity>0</DocSecurity>
  <Lines>9606</Lines>
  <Paragraphs>8415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17)</dc:subject>
  <dc:creator>Kimmo Kymalainen MCC Support</dc:creator>
  <cp:keywords/>
  <dc:description/>
  <cp:lastModifiedBy>KK-MCC</cp:lastModifiedBy>
  <cp:revision>5</cp:revision>
  <cp:lastPrinted>2019-02-25T14:05:00Z</cp:lastPrinted>
  <dcterms:created xsi:type="dcterms:W3CDTF">2024-03-05T05:12:00Z</dcterms:created>
  <dcterms:modified xsi:type="dcterms:W3CDTF">2024-03-21T08:19:00Z</dcterms:modified>
</cp:coreProperties>
</file>