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28558DF4" w:rsidR="00C26B3E" w:rsidRDefault="00E10C47" w:rsidP="00BB79B6">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11530D">
              <w:t>7</w:t>
            </w:r>
            <w:r>
              <w:t>.</w:t>
            </w:r>
            <w:r w:rsidR="00BB79B6">
              <w:t>5</w:t>
            </w:r>
            <w:r>
              <w:t>.</w:t>
            </w:r>
            <w:bookmarkEnd w:id="3"/>
            <w:r>
              <w:rPr>
                <w:rFonts w:hint="eastAsia"/>
                <w:lang w:eastAsia="zh-CN"/>
              </w:rPr>
              <w:t>0</w:t>
            </w:r>
            <w:r>
              <w:t xml:space="preserve"> </w:t>
            </w:r>
            <w:r>
              <w:rPr>
                <w:sz w:val="32"/>
              </w:rPr>
              <w:t>(</w:t>
            </w:r>
            <w:bookmarkStart w:id="4" w:name="issueDate"/>
            <w:r>
              <w:rPr>
                <w:sz w:val="32"/>
                <w:lang w:eastAsia="zh-CN"/>
              </w:rPr>
              <w:t>202</w:t>
            </w:r>
            <w:r w:rsidR="00E16455">
              <w:rPr>
                <w:sz w:val="32"/>
                <w:lang w:eastAsia="zh-CN"/>
              </w:rPr>
              <w:t>3</w:t>
            </w:r>
            <w:r>
              <w:rPr>
                <w:sz w:val="32"/>
              </w:rPr>
              <w:t>-</w:t>
            </w:r>
            <w:bookmarkEnd w:id="4"/>
            <w:r w:rsidR="00BB79B6">
              <w:rPr>
                <w:sz w:val="32"/>
              </w:rPr>
              <w:t>12</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2348EBDE" w:rsidR="00C26B3E" w:rsidRDefault="00E10C47">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77777777" w:rsidR="00C26B3E" w:rsidRDefault="00E10C47">
            <w:pPr>
              <w:rPr>
                <w:i/>
              </w:rPr>
            </w:pPr>
            <w:r>
              <w:rPr>
                <w:i/>
                <w:noProof/>
                <w:lang w:val="en-US" w:eastAsia="zh-CN"/>
              </w:rPr>
              <w:drawing>
                <wp:inline distT="0" distB="0" distL="0" distR="0" wp14:anchorId="372B641D" wp14:editId="16AC73A5">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776"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8A486C" id="直接连接符 29"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183ECB9" w:rsidR="00C26B3E" w:rsidRDefault="00E10C47">
            <w:pPr>
              <w:pStyle w:val="FP"/>
              <w:jc w:val="center"/>
              <w:rPr>
                <w:noProof/>
                <w:sz w:val="18"/>
              </w:rPr>
            </w:pPr>
            <w:r>
              <w:rPr>
                <w:noProof/>
                <w:sz w:val="18"/>
              </w:rPr>
              <w:t>© 202</w:t>
            </w:r>
            <w:r w:rsidR="008771D4">
              <w:rPr>
                <w:noProof/>
                <w:sz w:val="18"/>
              </w:rPr>
              <w:t>3</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4A69540F" w14:textId="0BC97F96" w:rsidR="001F06D7" w:rsidRDefault="0053635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F06D7">
        <w:rPr>
          <w:noProof/>
        </w:rPr>
        <w:t>Foreword</w:t>
      </w:r>
      <w:r w:rsidR="001F06D7">
        <w:rPr>
          <w:noProof/>
        </w:rPr>
        <w:tab/>
      </w:r>
      <w:r w:rsidR="001F06D7">
        <w:rPr>
          <w:noProof/>
        </w:rPr>
        <w:fldChar w:fldCharType="begin" w:fldLock="1"/>
      </w:r>
      <w:r w:rsidR="001F06D7">
        <w:rPr>
          <w:noProof/>
        </w:rPr>
        <w:instrText xml:space="preserve"> PAGEREF _Toc153882376 \h </w:instrText>
      </w:r>
      <w:r w:rsidR="001F06D7">
        <w:rPr>
          <w:noProof/>
        </w:rPr>
      </w:r>
      <w:r w:rsidR="001F06D7">
        <w:rPr>
          <w:noProof/>
        </w:rPr>
        <w:fldChar w:fldCharType="separate"/>
      </w:r>
      <w:r w:rsidR="001F06D7">
        <w:rPr>
          <w:noProof/>
        </w:rPr>
        <w:t>5</w:t>
      </w:r>
      <w:r w:rsidR="001F06D7">
        <w:rPr>
          <w:noProof/>
        </w:rPr>
        <w:fldChar w:fldCharType="end"/>
      </w:r>
    </w:p>
    <w:p w14:paraId="45CAABAD" w14:textId="3E37846E"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_Toc153882377 \h </w:instrText>
      </w:r>
      <w:r>
        <w:rPr>
          <w:noProof/>
        </w:rPr>
      </w:r>
      <w:r>
        <w:rPr>
          <w:noProof/>
        </w:rPr>
        <w:fldChar w:fldCharType="separate"/>
      </w:r>
      <w:r>
        <w:rPr>
          <w:noProof/>
        </w:rPr>
        <w:t>7</w:t>
      </w:r>
      <w:r>
        <w:rPr>
          <w:noProof/>
        </w:rPr>
        <w:fldChar w:fldCharType="end"/>
      </w:r>
    </w:p>
    <w:p w14:paraId="0B28D8BA" w14:textId="42DF350C"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_Toc153882378 \h </w:instrText>
      </w:r>
      <w:r>
        <w:rPr>
          <w:noProof/>
        </w:rPr>
      </w:r>
      <w:r>
        <w:rPr>
          <w:noProof/>
        </w:rPr>
        <w:fldChar w:fldCharType="separate"/>
      </w:r>
      <w:r>
        <w:rPr>
          <w:noProof/>
        </w:rPr>
        <w:t>7</w:t>
      </w:r>
      <w:r>
        <w:rPr>
          <w:noProof/>
        </w:rPr>
        <w:fldChar w:fldCharType="end"/>
      </w:r>
    </w:p>
    <w:p w14:paraId="390F18FC" w14:textId="721396D6"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_Toc153882379 \h </w:instrText>
      </w:r>
      <w:r>
        <w:rPr>
          <w:noProof/>
        </w:rPr>
      </w:r>
      <w:r>
        <w:rPr>
          <w:noProof/>
        </w:rPr>
        <w:fldChar w:fldCharType="separate"/>
      </w:r>
      <w:r>
        <w:rPr>
          <w:noProof/>
        </w:rPr>
        <w:t>8</w:t>
      </w:r>
      <w:r>
        <w:rPr>
          <w:noProof/>
        </w:rPr>
        <w:fldChar w:fldCharType="end"/>
      </w:r>
    </w:p>
    <w:p w14:paraId="133E44FB" w14:textId="61194A63"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_Toc153882380 \h </w:instrText>
      </w:r>
      <w:r>
        <w:rPr>
          <w:noProof/>
        </w:rPr>
      </w:r>
      <w:r>
        <w:rPr>
          <w:noProof/>
        </w:rPr>
        <w:fldChar w:fldCharType="separate"/>
      </w:r>
      <w:r>
        <w:rPr>
          <w:noProof/>
        </w:rPr>
        <w:t>8</w:t>
      </w:r>
      <w:r>
        <w:rPr>
          <w:noProof/>
        </w:rPr>
        <w:fldChar w:fldCharType="end"/>
      </w:r>
    </w:p>
    <w:p w14:paraId="56E904F5" w14:textId="517E693A"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_Toc153882381 \h </w:instrText>
      </w:r>
      <w:r>
        <w:rPr>
          <w:noProof/>
        </w:rPr>
      </w:r>
      <w:r>
        <w:rPr>
          <w:noProof/>
        </w:rPr>
        <w:fldChar w:fldCharType="separate"/>
      </w:r>
      <w:r>
        <w:rPr>
          <w:noProof/>
        </w:rPr>
        <w:t>8</w:t>
      </w:r>
      <w:r>
        <w:rPr>
          <w:noProof/>
        </w:rPr>
        <w:fldChar w:fldCharType="end"/>
      </w:r>
    </w:p>
    <w:p w14:paraId="4470188D" w14:textId="6EA80CFA"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_Toc153882382 \h </w:instrText>
      </w:r>
      <w:r>
        <w:rPr>
          <w:noProof/>
        </w:rPr>
      </w:r>
      <w:r>
        <w:rPr>
          <w:noProof/>
        </w:rPr>
        <w:fldChar w:fldCharType="separate"/>
      </w:r>
      <w:r>
        <w:rPr>
          <w:noProof/>
        </w:rPr>
        <w:t>8</w:t>
      </w:r>
      <w:r>
        <w:rPr>
          <w:noProof/>
        </w:rPr>
        <w:fldChar w:fldCharType="end"/>
      </w:r>
    </w:p>
    <w:p w14:paraId="1B6AA221" w14:textId="13C8EDEC"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_Toc153882383 \h </w:instrText>
      </w:r>
      <w:r>
        <w:rPr>
          <w:noProof/>
        </w:rPr>
      </w:r>
      <w:r>
        <w:rPr>
          <w:noProof/>
        </w:rPr>
        <w:fldChar w:fldCharType="separate"/>
      </w:r>
      <w:r>
        <w:rPr>
          <w:noProof/>
        </w:rPr>
        <w:t>8</w:t>
      </w:r>
      <w:r>
        <w:rPr>
          <w:noProof/>
        </w:rPr>
        <w:fldChar w:fldCharType="end"/>
      </w:r>
    </w:p>
    <w:p w14:paraId="64DA9BB6" w14:textId="39686C50"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_Toc153882384 \h </w:instrText>
      </w:r>
      <w:r>
        <w:rPr>
          <w:noProof/>
        </w:rPr>
      </w:r>
      <w:r>
        <w:rPr>
          <w:noProof/>
        </w:rPr>
        <w:fldChar w:fldCharType="separate"/>
      </w:r>
      <w:r>
        <w:rPr>
          <w:noProof/>
        </w:rPr>
        <w:t>9</w:t>
      </w:r>
      <w:r>
        <w:rPr>
          <w:noProof/>
        </w:rPr>
        <w:fldChar w:fldCharType="end"/>
      </w:r>
    </w:p>
    <w:p w14:paraId="31947926" w14:textId="7245936C"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_Toc153882385 \h </w:instrText>
      </w:r>
      <w:r>
        <w:rPr>
          <w:noProof/>
        </w:rPr>
      </w:r>
      <w:r>
        <w:rPr>
          <w:noProof/>
        </w:rPr>
        <w:fldChar w:fldCharType="separate"/>
      </w:r>
      <w:r>
        <w:rPr>
          <w:noProof/>
        </w:rPr>
        <w:t>9</w:t>
      </w:r>
      <w:r>
        <w:rPr>
          <w:noProof/>
        </w:rPr>
        <w:fldChar w:fldCharType="end"/>
      </w:r>
    </w:p>
    <w:p w14:paraId="27F86D17" w14:textId="7FE5B234"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_Toc153882386 \h </w:instrText>
      </w:r>
      <w:r>
        <w:rPr>
          <w:noProof/>
        </w:rPr>
      </w:r>
      <w:r>
        <w:rPr>
          <w:noProof/>
        </w:rPr>
        <w:fldChar w:fldCharType="separate"/>
      </w:r>
      <w:r>
        <w:rPr>
          <w:noProof/>
        </w:rPr>
        <w:t>9</w:t>
      </w:r>
      <w:r>
        <w:rPr>
          <w:noProof/>
        </w:rPr>
        <w:fldChar w:fldCharType="end"/>
      </w:r>
    </w:p>
    <w:p w14:paraId="007DCD5F" w14:textId="00FF93E2"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_Toc153882387 \h </w:instrText>
      </w:r>
      <w:r>
        <w:rPr>
          <w:noProof/>
        </w:rPr>
      </w:r>
      <w:r>
        <w:rPr>
          <w:noProof/>
        </w:rPr>
        <w:fldChar w:fldCharType="separate"/>
      </w:r>
      <w:r>
        <w:rPr>
          <w:noProof/>
        </w:rPr>
        <w:t>9</w:t>
      </w:r>
      <w:r>
        <w:rPr>
          <w:noProof/>
        </w:rPr>
        <w:fldChar w:fldCharType="end"/>
      </w:r>
    </w:p>
    <w:p w14:paraId="753C69F5" w14:textId="4F3050A4"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_Toc153882388 \h </w:instrText>
      </w:r>
      <w:r>
        <w:rPr>
          <w:noProof/>
        </w:rPr>
      </w:r>
      <w:r>
        <w:rPr>
          <w:noProof/>
        </w:rPr>
        <w:fldChar w:fldCharType="separate"/>
      </w:r>
      <w:r>
        <w:rPr>
          <w:noProof/>
        </w:rPr>
        <w:t>9</w:t>
      </w:r>
      <w:r>
        <w:rPr>
          <w:noProof/>
        </w:rPr>
        <w:fldChar w:fldCharType="end"/>
      </w:r>
    </w:p>
    <w:p w14:paraId="29B9E1E7" w14:textId="51AE4604"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_Toc153882389 \h </w:instrText>
      </w:r>
      <w:r>
        <w:rPr>
          <w:noProof/>
        </w:rPr>
      </w:r>
      <w:r>
        <w:rPr>
          <w:noProof/>
        </w:rPr>
        <w:fldChar w:fldCharType="separate"/>
      </w:r>
      <w:r>
        <w:rPr>
          <w:noProof/>
        </w:rPr>
        <w:t>9</w:t>
      </w:r>
      <w:r>
        <w:rPr>
          <w:noProof/>
        </w:rPr>
        <w:fldChar w:fldCharType="end"/>
      </w:r>
    </w:p>
    <w:p w14:paraId="5B1C30B6" w14:textId="08223058"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0006A8">
        <w:rPr>
          <w:bCs/>
          <w:noProof/>
          <w:lang w:eastAsia="zh-CN"/>
        </w:rPr>
        <w:t>ProseKey</w:t>
      </w:r>
      <w:r>
        <w:rPr>
          <w:noProof/>
        </w:rPr>
        <w:tab/>
      </w:r>
      <w:r>
        <w:rPr>
          <w:noProof/>
        </w:rPr>
        <w:fldChar w:fldCharType="begin" w:fldLock="1"/>
      </w:r>
      <w:r>
        <w:rPr>
          <w:noProof/>
        </w:rPr>
        <w:instrText xml:space="preserve"> PAGEREF _Toc153882390 \h </w:instrText>
      </w:r>
      <w:r>
        <w:rPr>
          <w:noProof/>
        </w:rPr>
      </w:r>
      <w:r>
        <w:rPr>
          <w:noProof/>
        </w:rPr>
        <w:fldChar w:fldCharType="separate"/>
      </w:r>
      <w:r>
        <w:rPr>
          <w:noProof/>
        </w:rPr>
        <w:t>9</w:t>
      </w:r>
      <w:r>
        <w:rPr>
          <w:noProof/>
        </w:rPr>
        <w:fldChar w:fldCharType="end"/>
      </w:r>
    </w:p>
    <w:p w14:paraId="63858F21" w14:textId="2C17D501"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_Toc153882391 \h </w:instrText>
      </w:r>
      <w:r>
        <w:rPr>
          <w:noProof/>
        </w:rPr>
      </w:r>
      <w:r>
        <w:rPr>
          <w:noProof/>
        </w:rPr>
        <w:fldChar w:fldCharType="separate"/>
      </w:r>
      <w:r>
        <w:rPr>
          <w:noProof/>
        </w:rPr>
        <w:t>9</w:t>
      </w:r>
      <w:r>
        <w:rPr>
          <w:noProof/>
        </w:rPr>
        <w:fldChar w:fldCharType="end"/>
      </w:r>
    </w:p>
    <w:p w14:paraId="15D0DD1A" w14:textId="2006EDC7"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_Toc153882392 \h </w:instrText>
      </w:r>
      <w:r>
        <w:rPr>
          <w:noProof/>
        </w:rPr>
      </w:r>
      <w:r>
        <w:rPr>
          <w:noProof/>
        </w:rPr>
        <w:fldChar w:fldCharType="separate"/>
      </w:r>
      <w:r>
        <w:rPr>
          <w:noProof/>
        </w:rPr>
        <w:t>11</w:t>
      </w:r>
      <w:r>
        <w:rPr>
          <w:noProof/>
        </w:rPr>
        <w:fldChar w:fldCharType="end"/>
      </w:r>
    </w:p>
    <w:p w14:paraId="08BEE872" w14:textId="03AC44B2"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_Toc153882393 \h </w:instrText>
      </w:r>
      <w:r>
        <w:rPr>
          <w:noProof/>
        </w:rPr>
      </w:r>
      <w:r>
        <w:rPr>
          <w:noProof/>
        </w:rPr>
        <w:fldChar w:fldCharType="separate"/>
      </w:r>
      <w:r>
        <w:rPr>
          <w:noProof/>
        </w:rPr>
        <w:t>11</w:t>
      </w:r>
      <w:r>
        <w:rPr>
          <w:noProof/>
        </w:rPr>
        <w:fldChar w:fldCharType="end"/>
      </w:r>
    </w:p>
    <w:p w14:paraId="1EE80128" w14:textId="0740CABA"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_Toc153882394 \h </w:instrText>
      </w:r>
      <w:r>
        <w:rPr>
          <w:noProof/>
        </w:rPr>
      </w:r>
      <w:r>
        <w:rPr>
          <w:noProof/>
        </w:rPr>
        <w:fldChar w:fldCharType="separate"/>
      </w:r>
      <w:r>
        <w:rPr>
          <w:noProof/>
        </w:rPr>
        <w:t>11</w:t>
      </w:r>
      <w:r>
        <w:rPr>
          <w:noProof/>
        </w:rPr>
        <w:fldChar w:fldCharType="end"/>
      </w:r>
    </w:p>
    <w:p w14:paraId="458127A9" w14:textId="14282691"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_Toc153882395 \h </w:instrText>
      </w:r>
      <w:r>
        <w:rPr>
          <w:noProof/>
        </w:rPr>
      </w:r>
      <w:r>
        <w:rPr>
          <w:noProof/>
        </w:rPr>
        <w:fldChar w:fldCharType="separate"/>
      </w:r>
      <w:r>
        <w:rPr>
          <w:noProof/>
        </w:rPr>
        <w:t>11</w:t>
      </w:r>
      <w:r>
        <w:rPr>
          <w:noProof/>
        </w:rPr>
        <w:fldChar w:fldCharType="end"/>
      </w:r>
    </w:p>
    <w:p w14:paraId="06DB46DB" w14:textId="298129C7"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_Toc153882396 \h </w:instrText>
      </w:r>
      <w:r>
        <w:rPr>
          <w:noProof/>
        </w:rPr>
      </w:r>
      <w:r>
        <w:rPr>
          <w:noProof/>
        </w:rPr>
        <w:fldChar w:fldCharType="separate"/>
      </w:r>
      <w:r>
        <w:rPr>
          <w:noProof/>
        </w:rPr>
        <w:t>11</w:t>
      </w:r>
      <w:r>
        <w:rPr>
          <w:noProof/>
        </w:rPr>
        <w:fldChar w:fldCharType="end"/>
      </w:r>
    </w:p>
    <w:p w14:paraId="2539E579" w14:textId="637271EA"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_Toc153882397 \h </w:instrText>
      </w:r>
      <w:r>
        <w:rPr>
          <w:noProof/>
        </w:rPr>
      </w:r>
      <w:r>
        <w:rPr>
          <w:noProof/>
        </w:rPr>
        <w:fldChar w:fldCharType="separate"/>
      </w:r>
      <w:r>
        <w:rPr>
          <w:noProof/>
        </w:rPr>
        <w:t>11</w:t>
      </w:r>
      <w:r>
        <w:rPr>
          <w:noProof/>
        </w:rPr>
        <w:fldChar w:fldCharType="end"/>
      </w:r>
    </w:p>
    <w:p w14:paraId="3925295A" w14:textId="05799305"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_Toc153882398 \h </w:instrText>
      </w:r>
      <w:r>
        <w:rPr>
          <w:noProof/>
        </w:rPr>
      </w:r>
      <w:r>
        <w:rPr>
          <w:noProof/>
        </w:rPr>
        <w:fldChar w:fldCharType="separate"/>
      </w:r>
      <w:r>
        <w:rPr>
          <w:noProof/>
        </w:rPr>
        <w:t>11</w:t>
      </w:r>
      <w:r>
        <w:rPr>
          <w:noProof/>
        </w:rPr>
        <w:fldChar w:fldCharType="end"/>
      </w:r>
    </w:p>
    <w:p w14:paraId="61B025BA" w14:textId="59F15C5C"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_Toc153882399 \h </w:instrText>
      </w:r>
      <w:r>
        <w:rPr>
          <w:noProof/>
        </w:rPr>
      </w:r>
      <w:r>
        <w:rPr>
          <w:noProof/>
        </w:rPr>
        <w:fldChar w:fldCharType="separate"/>
      </w:r>
      <w:r>
        <w:rPr>
          <w:noProof/>
        </w:rPr>
        <w:t>11</w:t>
      </w:r>
      <w:r>
        <w:rPr>
          <w:noProof/>
        </w:rPr>
        <w:fldChar w:fldCharType="end"/>
      </w:r>
    </w:p>
    <w:p w14:paraId="3DA44E13" w14:textId="4CAF5467"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_Toc153882400 \h </w:instrText>
      </w:r>
      <w:r>
        <w:rPr>
          <w:noProof/>
        </w:rPr>
      </w:r>
      <w:r>
        <w:rPr>
          <w:noProof/>
        </w:rPr>
        <w:fldChar w:fldCharType="separate"/>
      </w:r>
      <w:r>
        <w:rPr>
          <w:noProof/>
        </w:rPr>
        <w:t>12</w:t>
      </w:r>
      <w:r>
        <w:rPr>
          <w:noProof/>
        </w:rPr>
        <w:fldChar w:fldCharType="end"/>
      </w:r>
    </w:p>
    <w:p w14:paraId="63541241" w14:textId="27EDFB6B"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_Toc153882401 \h </w:instrText>
      </w:r>
      <w:r>
        <w:rPr>
          <w:noProof/>
        </w:rPr>
      </w:r>
      <w:r>
        <w:rPr>
          <w:noProof/>
        </w:rPr>
        <w:fldChar w:fldCharType="separate"/>
      </w:r>
      <w:r>
        <w:rPr>
          <w:noProof/>
        </w:rPr>
        <w:t>12</w:t>
      </w:r>
      <w:r>
        <w:rPr>
          <w:noProof/>
        </w:rPr>
        <w:fldChar w:fldCharType="end"/>
      </w:r>
    </w:p>
    <w:p w14:paraId="2B4D4246" w14:textId="5B4E713A"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_Toc153882402 \h </w:instrText>
      </w:r>
      <w:r>
        <w:rPr>
          <w:noProof/>
        </w:rPr>
      </w:r>
      <w:r>
        <w:rPr>
          <w:noProof/>
        </w:rPr>
        <w:fldChar w:fldCharType="separate"/>
      </w:r>
      <w:r>
        <w:rPr>
          <w:noProof/>
        </w:rPr>
        <w:t>12</w:t>
      </w:r>
      <w:r>
        <w:rPr>
          <w:noProof/>
        </w:rPr>
        <w:fldChar w:fldCharType="end"/>
      </w:r>
    </w:p>
    <w:p w14:paraId="4DF4382B" w14:textId="7994520F"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_Toc153882403 \h </w:instrText>
      </w:r>
      <w:r>
        <w:rPr>
          <w:noProof/>
        </w:rPr>
      </w:r>
      <w:r>
        <w:rPr>
          <w:noProof/>
        </w:rPr>
        <w:fldChar w:fldCharType="separate"/>
      </w:r>
      <w:r>
        <w:rPr>
          <w:noProof/>
        </w:rPr>
        <w:t>12</w:t>
      </w:r>
      <w:r>
        <w:rPr>
          <w:noProof/>
        </w:rPr>
        <w:fldChar w:fldCharType="end"/>
      </w:r>
    </w:p>
    <w:p w14:paraId="2D1BA110" w14:textId="1A6F29A4"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MonitorKey</w:t>
      </w:r>
      <w:r>
        <w:rPr>
          <w:noProof/>
        </w:rPr>
        <w:tab/>
      </w:r>
      <w:r>
        <w:rPr>
          <w:noProof/>
        </w:rPr>
        <w:fldChar w:fldCharType="begin" w:fldLock="1"/>
      </w:r>
      <w:r>
        <w:rPr>
          <w:noProof/>
        </w:rPr>
        <w:instrText xml:space="preserve"> PAGEREF _Toc153882404 \h </w:instrText>
      </w:r>
      <w:r>
        <w:rPr>
          <w:noProof/>
        </w:rPr>
      </w:r>
      <w:r>
        <w:rPr>
          <w:noProof/>
        </w:rPr>
        <w:fldChar w:fldCharType="separate"/>
      </w:r>
      <w:r>
        <w:rPr>
          <w:noProof/>
        </w:rPr>
        <w:t>13</w:t>
      </w:r>
      <w:r>
        <w:rPr>
          <w:noProof/>
        </w:rPr>
        <w:fldChar w:fldCharType="end"/>
      </w:r>
    </w:p>
    <w:p w14:paraId="17FEBBAE" w14:textId="38FA110A"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_Toc153882405 \h </w:instrText>
      </w:r>
      <w:r>
        <w:rPr>
          <w:noProof/>
        </w:rPr>
      </w:r>
      <w:r>
        <w:rPr>
          <w:noProof/>
        </w:rPr>
        <w:fldChar w:fldCharType="separate"/>
      </w:r>
      <w:r>
        <w:rPr>
          <w:noProof/>
        </w:rPr>
        <w:t>13</w:t>
      </w:r>
      <w:r>
        <w:rPr>
          <w:noProof/>
        </w:rPr>
        <w:fldChar w:fldCharType="end"/>
      </w:r>
    </w:p>
    <w:p w14:paraId="2272C606" w14:textId="4DC997A5"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DiscoverKey</w:t>
      </w:r>
      <w:r>
        <w:rPr>
          <w:noProof/>
        </w:rPr>
        <w:tab/>
      </w:r>
      <w:r>
        <w:rPr>
          <w:noProof/>
        </w:rPr>
        <w:fldChar w:fldCharType="begin" w:fldLock="1"/>
      </w:r>
      <w:r>
        <w:rPr>
          <w:noProof/>
        </w:rPr>
        <w:instrText xml:space="preserve"> PAGEREF _Toc153882406 \h </w:instrText>
      </w:r>
      <w:r>
        <w:rPr>
          <w:noProof/>
        </w:rPr>
      </w:r>
      <w:r>
        <w:rPr>
          <w:noProof/>
        </w:rPr>
        <w:fldChar w:fldCharType="separate"/>
      </w:r>
      <w:r>
        <w:rPr>
          <w:noProof/>
        </w:rPr>
        <w:t>13</w:t>
      </w:r>
      <w:r>
        <w:rPr>
          <w:noProof/>
        </w:rPr>
        <w:fldChar w:fldCharType="end"/>
      </w:r>
    </w:p>
    <w:p w14:paraId="2823966B" w14:textId="19B435A7"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_Toc153882407 \h </w:instrText>
      </w:r>
      <w:r>
        <w:rPr>
          <w:noProof/>
        </w:rPr>
      </w:r>
      <w:r>
        <w:rPr>
          <w:noProof/>
        </w:rPr>
        <w:fldChar w:fldCharType="separate"/>
      </w:r>
      <w:r>
        <w:rPr>
          <w:noProof/>
        </w:rPr>
        <w:t>13</w:t>
      </w:r>
      <w:r>
        <w:rPr>
          <w:noProof/>
        </w:rPr>
        <w:fldChar w:fldCharType="end"/>
      </w:r>
    </w:p>
    <w:p w14:paraId="784E5039" w14:textId="15D37D90"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_Toc153882408 \h </w:instrText>
      </w:r>
      <w:r>
        <w:rPr>
          <w:noProof/>
        </w:rPr>
      </w:r>
      <w:r>
        <w:rPr>
          <w:noProof/>
        </w:rPr>
        <w:fldChar w:fldCharType="separate"/>
      </w:r>
      <w:r>
        <w:rPr>
          <w:noProof/>
        </w:rPr>
        <w:t>14</w:t>
      </w:r>
      <w:r>
        <w:rPr>
          <w:noProof/>
        </w:rPr>
        <w:fldChar w:fldCharType="end"/>
      </w:r>
    </w:p>
    <w:p w14:paraId="6F68943D" w14:textId="4B08FEA4"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_Toc153882409 \h </w:instrText>
      </w:r>
      <w:r>
        <w:rPr>
          <w:noProof/>
        </w:rPr>
      </w:r>
      <w:r>
        <w:rPr>
          <w:noProof/>
        </w:rPr>
        <w:fldChar w:fldCharType="separate"/>
      </w:r>
      <w:r>
        <w:rPr>
          <w:noProof/>
        </w:rPr>
        <w:t>14</w:t>
      </w:r>
      <w:r>
        <w:rPr>
          <w:noProof/>
        </w:rPr>
        <w:fldChar w:fldCharType="end"/>
      </w:r>
    </w:p>
    <w:p w14:paraId="1A0BD9FB" w14:textId="49DCF30E"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_Toc153882410 \h </w:instrText>
      </w:r>
      <w:r>
        <w:rPr>
          <w:noProof/>
        </w:rPr>
      </w:r>
      <w:r>
        <w:rPr>
          <w:noProof/>
        </w:rPr>
        <w:fldChar w:fldCharType="separate"/>
      </w:r>
      <w:r>
        <w:rPr>
          <w:noProof/>
        </w:rPr>
        <w:t>14</w:t>
      </w:r>
      <w:r>
        <w:rPr>
          <w:noProof/>
        </w:rPr>
        <w:fldChar w:fldCharType="end"/>
      </w:r>
    </w:p>
    <w:p w14:paraId="53B6225D" w14:textId="503154C3"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_Toc153882411 \h </w:instrText>
      </w:r>
      <w:r>
        <w:rPr>
          <w:noProof/>
        </w:rPr>
      </w:r>
      <w:r>
        <w:rPr>
          <w:noProof/>
        </w:rPr>
        <w:fldChar w:fldCharType="separate"/>
      </w:r>
      <w:r>
        <w:rPr>
          <w:noProof/>
        </w:rPr>
        <w:t>14</w:t>
      </w:r>
      <w:r>
        <w:rPr>
          <w:noProof/>
        </w:rPr>
        <w:fldChar w:fldCharType="end"/>
      </w:r>
    </w:p>
    <w:p w14:paraId="0D511BC3" w14:textId="1E8E6786"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_Toc153882412 \h </w:instrText>
      </w:r>
      <w:r>
        <w:rPr>
          <w:noProof/>
        </w:rPr>
      </w:r>
      <w:r>
        <w:rPr>
          <w:noProof/>
        </w:rPr>
        <w:fldChar w:fldCharType="separate"/>
      </w:r>
      <w:r>
        <w:rPr>
          <w:noProof/>
        </w:rPr>
        <w:t>14</w:t>
      </w:r>
      <w:r>
        <w:rPr>
          <w:noProof/>
        </w:rPr>
        <w:fldChar w:fldCharType="end"/>
      </w:r>
    </w:p>
    <w:p w14:paraId="7BA2B05F" w14:textId="61C8384F"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_Toc153882413 \h </w:instrText>
      </w:r>
      <w:r>
        <w:rPr>
          <w:noProof/>
        </w:rPr>
      </w:r>
      <w:r>
        <w:rPr>
          <w:noProof/>
        </w:rPr>
        <w:fldChar w:fldCharType="separate"/>
      </w:r>
      <w:r>
        <w:rPr>
          <w:noProof/>
        </w:rPr>
        <w:t>14</w:t>
      </w:r>
      <w:r>
        <w:rPr>
          <w:noProof/>
        </w:rPr>
        <w:fldChar w:fldCharType="end"/>
      </w:r>
    </w:p>
    <w:p w14:paraId="2B5536FB" w14:textId="711AAB56"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_Toc153882414 \h </w:instrText>
      </w:r>
      <w:r>
        <w:rPr>
          <w:noProof/>
        </w:rPr>
      </w:r>
      <w:r>
        <w:rPr>
          <w:noProof/>
        </w:rPr>
        <w:fldChar w:fldCharType="separate"/>
      </w:r>
      <w:r>
        <w:rPr>
          <w:noProof/>
        </w:rPr>
        <w:t>14</w:t>
      </w:r>
      <w:r>
        <w:rPr>
          <w:noProof/>
        </w:rPr>
        <w:fldChar w:fldCharType="end"/>
      </w:r>
    </w:p>
    <w:p w14:paraId="7F2B086E" w14:textId="597445C0"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_Toc153882415 \h </w:instrText>
      </w:r>
      <w:r>
        <w:rPr>
          <w:noProof/>
        </w:rPr>
      </w:r>
      <w:r>
        <w:rPr>
          <w:noProof/>
        </w:rPr>
        <w:fldChar w:fldCharType="separate"/>
      </w:r>
      <w:r>
        <w:rPr>
          <w:noProof/>
        </w:rPr>
        <w:t>15</w:t>
      </w:r>
      <w:r>
        <w:rPr>
          <w:noProof/>
        </w:rPr>
        <w:fldChar w:fldCharType="end"/>
      </w:r>
    </w:p>
    <w:p w14:paraId="30EF6E94" w14:textId="083A6AE9"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_Toc153882416 \h </w:instrText>
      </w:r>
      <w:r>
        <w:rPr>
          <w:noProof/>
        </w:rPr>
      </w:r>
      <w:r>
        <w:rPr>
          <w:noProof/>
        </w:rPr>
        <w:fldChar w:fldCharType="separate"/>
      </w:r>
      <w:r>
        <w:rPr>
          <w:noProof/>
        </w:rPr>
        <w:t>15</w:t>
      </w:r>
      <w:r>
        <w:rPr>
          <w:noProof/>
        </w:rPr>
        <w:fldChar w:fldCharType="end"/>
      </w:r>
    </w:p>
    <w:p w14:paraId="6C71FF1A" w14:textId="19DD7184"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_Toc153882417 \h </w:instrText>
      </w:r>
      <w:r>
        <w:rPr>
          <w:noProof/>
        </w:rPr>
      </w:r>
      <w:r>
        <w:rPr>
          <w:noProof/>
        </w:rPr>
        <w:fldChar w:fldCharType="separate"/>
      </w:r>
      <w:r>
        <w:rPr>
          <w:noProof/>
        </w:rPr>
        <w:t>15</w:t>
      </w:r>
      <w:r>
        <w:rPr>
          <w:noProof/>
        </w:rPr>
        <w:fldChar w:fldCharType="end"/>
      </w:r>
    </w:p>
    <w:p w14:paraId="6C547264" w14:textId="57A3B2AE"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_Toc153882418 \h </w:instrText>
      </w:r>
      <w:r>
        <w:rPr>
          <w:noProof/>
        </w:rPr>
      </w:r>
      <w:r>
        <w:rPr>
          <w:noProof/>
        </w:rPr>
        <w:fldChar w:fldCharType="separate"/>
      </w:r>
      <w:r>
        <w:rPr>
          <w:noProof/>
        </w:rPr>
        <w:t>15</w:t>
      </w:r>
      <w:r>
        <w:rPr>
          <w:noProof/>
        </w:rPr>
        <w:fldChar w:fldCharType="end"/>
      </w:r>
    </w:p>
    <w:p w14:paraId="7EB56088" w14:textId="473EB93A"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_Toc153882419 \h </w:instrText>
      </w:r>
      <w:r>
        <w:rPr>
          <w:noProof/>
        </w:rPr>
      </w:r>
      <w:r>
        <w:rPr>
          <w:noProof/>
        </w:rPr>
        <w:fldChar w:fldCharType="separate"/>
      </w:r>
      <w:r>
        <w:rPr>
          <w:noProof/>
        </w:rPr>
        <w:t>15</w:t>
      </w:r>
      <w:r>
        <w:rPr>
          <w:noProof/>
        </w:rPr>
        <w:fldChar w:fldCharType="end"/>
      </w:r>
    </w:p>
    <w:p w14:paraId="0F454B81" w14:textId="0DD93D7A"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_Toc153882420 \h </w:instrText>
      </w:r>
      <w:r>
        <w:rPr>
          <w:noProof/>
        </w:rPr>
      </w:r>
      <w:r>
        <w:rPr>
          <w:noProof/>
        </w:rPr>
        <w:fldChar w:fldCharType="separate"/>
      </w:r>
      <w:r>
        <w:rPr>
          <w:noProof/>
        </w:rPr>
        <w:t>15</w:t>
      </w:r>
      <w:r>
        <w:rPr>
          <w:noProof/>
        </w:rPr>
        <w:fldChar w:fldCharType="end"/>
      </w:r>
    </w:p>
    <w:p w14:paraId="706E3E58" w14:textId="33904E2D"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_Toc153882421 \h </w:instrText>
      </w:r>
      <w:r>
        <w:rPr>
          <w:noProof/>
        </w:rPr>
      </w:r>
      <w:r>
        <w:rPr>
          <w:noProof/>
        </w:rPr>
        <w:fldChar w:fldCharType="separate"/>
      </w:r>
      <w:r>
        <w:rPr>
          <w:noProof/>
        </w:rPr>
        <w:t>16</w:t>
      </w:r>
      <w:r>
        <w:rPr>
          <w:noProof/>
        </w:rPr>
        <w:fldChar w:fldCharType="end"/>
      </w:r>
    </w:p>
    <w:p w14:paraId="505AB5CC" w14:textId="2DB76124"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_Toc153882422 \h </w:instrText>
      </w:r>
      <w:r>
        <w:rPr>
          <w:noProof/>
        </w:rPr>
      </w:r>
      <w:r>
        <w:rPr>
          <w:noProof/>
        </w:rPr>
        <w:fldChar w:fldCharType="separate"/>
      </w:r>
      <w:r>
        <w:rPr>
          <w:noProof/>
        </w:rPr>
        <w:t>16</w:t>
      </w:r>
      <w:r>
        <w:rPr>
          <w:noProof/>
        </w:rPr>
        <w:fldChar w:fldCharType="end"/>
      </w:r>
    </w:p>
    <w:p w14:paraId="42FD2874" w14:textId="6E8C1D39"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_Toc153882423 \h </w:instrText>
      </w:r>
      <w:r>
        <w:rPr>
          <w:noProof/>
        </w:rPr>
      </w:r>
      <w:r>
        <w:rPr>
          <w:noProof/>
        </w:rPr>
        <w:fldChar w:fldCharType="separate"/>
      </w:r>
      <w:r>
        <w:rPr>
          <w:noProof/>
        </w:rPr>
        <w:t>16</w:t>
      </w:r>
      <w:r>
        <w:rPr>
          <w:noProof/>
        </w:rPr>
        <w:fldChar w:fldCharType="end"/>
      </w:r>
    </w:p>
    <w:p w14:paraId="0505BFB6" w14:textId="28F97BBA" w:rsidR="001F06D7" w:rsidRDefault="001F06D7">
      <w:pPr>
        <w:pStyle w:val="TOC6"/>
        <w:rPr>
          <w:rFonts w:asciiTheme="minorHAnsi" w:eastAsiaTheme="minorEastAsia" w:hAnsiTheme="minorHAnsi" w:cstheme="minorBidi"/>
          <w:noProof/>
          <w:kern w:val="2"/>
          <w:sz w:val="22"/>
          <w:szCs w:val="22"/>
          <w:lang w:eastAsia="en-GB"/>
          <w14:ligatures w14:val="standardContextual"/>
        </w:rPr>
      </w:pPr>
      <w:r>
        <w:rPr>
          <w:noProof/>
        </w:rPr>
        <w:t>6.1.3.2.4.1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_Toc153882424 \h </w:instrText>
      </w:r>
      <w:r>
        <w:rPr>
          <w:noProof/>
        </w:rPr>
      </w:r>
      <w:r>
        <w:rPr>
          <w:noProof/>
        </w:rPr>
        <w:fldChar w:fldCharType="separate"/>
      </w:r>
      <w:r>
        <w:rPr>
          <w:noProof/>
        </w:rPr>
        <w:t>16</w:t>
      </w:r>
      <w:r>
        <w:rPr>
          <w:noProof/>
        </w:rPr>
        <w:fldChar w:fldCharType="end"/>
      </w:r>
    </w:p>
    <w:p w14:paraId="48986D3A" w14:textId="4A08E026" w:rsidR="001F06D7" w:rsidRDefault="001F06D7">
      <w:pPr>
        <w:pStyle w:val="TOC6"/>
        <w:rPr>
          <w:rFonts w:asciiTheme="minorHAnsi" w:eastAsiaTheme="minorEastAsia" w:hAnsiTheme="minorHAnsi" w:cstheme="minorBidi"/>
          <w:noProof/>
          <w:kern w:val="2"/>
          <w:sz w:val="22"/>
          <w:szCs w:val="22"/>
          <w:lang w:eastAsia="en-GB"/>
          <w14:ligatures w14:val="standardContextual"/>
        </w:rPr>
      </w:pPr>
      <w:r>
        <w:rPr>
          <w:noProof/>
        </w:rPr>
        <w:t>6.1.3.2.4.2</w:t>
      </w:r>
      <w:r>
        <w:rPr>
          <w:rFonts w:asciiTheme="minorHAnsi" w:eastAsiaTheme="minorEastAsia" w:hAnsiTheme="minorHAnsi" w:cstheme="minorBidi"/>
          <w:noProof/>
          <w:kern w:val="2"/>
          <w:sz w:val="22"/>
          <w:szCs w:val="22"/>
          <w:lang w:eastAsia="en-GB"/>
          <w14:ligatures w14:val="standardContextual"/>
        </w:rPr>
        <w:tab/>
      </w:r>
      <w:r>
        <w:rPr>
          <w:noProof/>
        </w:rPr>
        <w:t>Operation: request</w:t>
      </w:r>
      <w:r>
        <w:rPr>
          <w:noProof/>
        </w:rPr>
        <w:tab/>
      </w:r>
      <w:r>
        <w:rPr>
          <w:noProof/>
        </w:rPr>
        <w:fldChar w:fldCharType="begin" w:fldLock="1"/>
      </w:r>
      <w:r>
        <w:rPr>
          <w:noProof/>
        </w:rPr>
        <w:instrText xml:space="preserve"> PAGEREF _Toc153882425 \h </w:instrText>
      </w:r>
      <w:r>
        <w:rPr>
          <w:noProof/>
        </w:rPr>
      </w:r>
      <w:r>
        <w:rPr>
          <w:noProof/>
        </w:rPr>
        <w:fldChar w:fldCharType="separate"/>
      </w:r>
      <w:r>
        <w:rPr>
          <w:noProof/>
        </w:rPr>
        <w:t>16</w:t>
      </w:r>
      <w:r>
        <w:rPr>
          <w:noProof/>
        </w:rPr>
        <w:fldChar w:fldCharType="end"/>
      </w:r>
    </w:p>
    <w:p w14:paraId="1AA3282F" w14:textId="0CCEC09C" w:rsidR="001F06D7" w:rsidRDefault="001F06D7">
      <w:pPr>
        <w:pStyle w:val="TOC7"/>
        <w:rPr>
          <w:rFonts w:asciiTheme="minorHAnsi" w:eastAsiaTheme="minorEastAsia" w:hAnsiTheme="minorHAnsi" w:cstheme="minorBidi"/>
          <w:noProof/>
          <w:kern w:val="2"/>
          <w:sz w:val="22"/>
          <w:szCs w:val="22"/>
          <w:lang w:eastAsia="en-GB"/>
          <w14:ligatures w14:val="standardContextual"/>
        </w:rPr>
      </w:pPr>
      <w:r>
        <w:rPr>
          <w:noProof/>
        </w:rPr>
        <w:t>6.1.3.2.4.2.1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_Toc153882426 \h </w:instrText>
      </w:r>
      <w:r>
        <w:rPr>
          <w:noProof/>
        </w:rPr>
      </w:r>
      <w:r>
        <w:rPr>
          <w:noProof/>
        </w:rPr>
        <w:fldChar w:fldCharType="separate"/>
      </w:r>
      <w:r>
        <w:rPr>
          <w:noProof/>
        </w:rPr>
        <w:t>16</w:t>
      </w:r>
      <w:r>
        <w:rPr>
          <w:noProof/>
        </w:rPr>
        <w:fldChar w:fldCharType="end"/>
      </w:r>
    </w:p>
    <w:p w14:paraId="00494BF3" w14:textId="7BC872E4" w:rsidR="001F06D7" w:rsidRDefault="001F06D7">
      <w:pPr>
        <w:pStyle w:val="TOC7"/>
        <w:rPr>
          <w:rFonts w:asciiTheme="minorHAnsi" w:eastAsiaTheme="minorEastAsia" w:hAnsiTheme="minorHAnsi" w:cstheme="minorBidi"/>
          <w:noProof/>
          <w:kern w:val="2"/>
          <w:sz w:val="22"/>
          <w:szCs w:val="22"/>
          <w:lang w:eastAsia="en-GB"/>
          <w14:ligatures w14:val="standardContextual"/>
        </w:rPr>
      </w:pPr>
      <w:r>
        <w:rPr>
          <w:noProof/>
        </w:rPr>
        <w:t>6.1.3.2.4.2.2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_Toc153882427 \h </w:instrText>
      </w:r>
      <w:r>
        <w:rPr>
          <w:noProof/>
        </w:rPr>
      </w:r>
      <w:r>
        <w:rPr>
          <w:noProof/>
        </w:rPr>
        <w:fldChar w:fldCharType="separate"/>
      </w:r>
      <w:r>
        <w:rPr>
          <w:noProof/>
        </w:rPr>
        <w:t>16</w:t>
      </w:r>
      <w:r>
        <w:rPr>
          <w:noProof/>
        </w:rPr>
        <w:fldChar w:fldCharType="end"/>
      </w:r>
    </w:p>
    <w:p w14:paraId="16F35796" w14:textId="02F143DA"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_Toc153882428 \h </w:instrText>
      </w:r>
      <w:r>
        <w:rPr>
          <w:noProof/>
        </w:rPr>
      </w:r>
      <w:r>
        <w:rPr>
          <w:noProof/>
        </w:rPr>
        <w:fldChar w:fldCharType="separate"/>
      </w:r>
      <w:r>
        <w:rPr>
          <w:noProof/>
        </w:rPr>
        <w:t>17</w:t>
      </w:r>
      <w:r>
        <w:rPr>
          <w:noProof/>
        </w:rPr>
        <w:fldChar w:fldCharType="end"/>
      </w:r>
    </w:p>
    <w:p w14:paraId="1073D2B7" w14:textId="2A64797A"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_Toc153882429 \h </w:instrText>
      </w:r>
      <w:r>
        <w:rPr>
          <w:noProof/>
        </w:rPr>
      </w:r>
      <w:r>
        <w:rPr>
          <w:noProof/>
        </w:rPr>
        <w:fldChar w:fldCharType="separate"/>
      </w:r>
      <w:r>
        <w:rPr>
          <w:noProof/>
        </w:rPr>
        <w:t>17</w:t>
      </w:r>
      <w:r>
        <w:rPr>
          <w:noProof/>
        </w:rPr>
        <w:fldChar w:fldCharType="end"/>
      </w:r>
    </w:p>
    <w:p w14:paraId="46676152" w14:textId="35E4CA7E"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_Toc153882430 \h </w:instrText>
      </w:r>
      <w:r>
        <w:rPr>
          <w:noProof/>
        </w:rPr>
      </w:r>
      <w:r>
        <w:rPr>
          <w:noProof/>
        </w:rPr>
        <w:fldChar w:fldCharType="separate"/>
      </w:r>
      <w:r>
        <w:rPr>
          <w:noProof/>
        </w:rPr>
        <w:t>18</w:t>
      </w:r>
      <w:r>
        <w:rPr>
          <w:noProof/>
        </w:rPr>
        <w:fldChar w:fldCharType="end"/>
      </w:r>
    </w:p>
    <w:p w14:paraId="070D6496" w14:textId="0EDA8FBA"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_Toc153882431 \h </w:instrText>
      </w:r>
      <w:r>
        <w:rPr>
          <w:noProof/>
        </w:rPr>
      </w:r>
      <w:r>
        <w:rPr>
          <w:noProof/>
        </w:rPr>
        <w:fldChar w:fldCharType="separate"/>
      </w:r>
      <w:r>
        <w:rPr>
          <w:noProof/>
        </w:rPr>
        <w:t>18</w:t>
      </w:r>
      <w:r>
        <w:rPr>
          <w:noProof/>
        </w:rPr>
        <w:fldChar w:fldCharType="end"/>
      </w:r>
    </w:p>
    <w:p w14:paraId="27D8735C" w14:textId="0973CB27"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sidRPr="000006A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0006A8">
        <w:rPr>
          <w:noProof/>
          <w:lang w:val="en-US"/>
        </w:rPr>
        <w:t>Structured data types</w:t>
      </w:r>
      <w:r>
        <w:rPr>
          <w:noProof/>
        </w:rPr>
        <w:tab/>
      </w:r>
      <w:r>
        <w:rPr>
          <w:noProof/>
        </w:rPr>
        <w:fldChar w:fldCharType="begin" w:fldLock="1"/>
      </w:r>
      <w:r>
        <w:rPr>
          <w:noProof/>
        </w:rPr>
        <w:instrText xml:space="preserve"> PAGEREF _Toc153882432 \h </w:instrText>
      </w:r>
      <w:r>
        <w:rPr>
          <w:noProof/>
        </w:rPr>
      </w:r>
      <w:r>
        <w:rPr>
          <w:noProof/>
        </w:rPr>
        <w:fldChar w:fldCharType="separate"/>
      </w:r>
      <w:r>
        <w:rPr>
          <w:noProof/>
        </w:rPr>
        <w:t>18</w:t>
      </w:r>
      <w:r>
        <w:rPr>
          <w:noProof/>
        </w:rPr>
        <w:fldChar w:fldCharType="end"/>
      </w:r>
    </w:p>
    <w:p w14:paraId="35CE51FC" w14:textId="2A78FA99"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_Toc153882433 \h </w:instrText>
      </w:r>
      <w:r>
        <w:rPr>
          <w:noProof/>
        </w:rPr>
      </w:r>
      <w:r>
        <w:rPr>
          <w:noProof/>
        </w:rPr>
        <w:fldChar w:fldCharType="separate"/>
      </w:r>
      <w:r>
        <w:rPr>
          <w:noProof/>
        </w:rPr>
        <w:t>18</w:t>
      </w:r>
      <w:r>
        <w:rPr>
          <w:noProof/>
        </w:rPr>
        <w:fldChar w:fldCharType="end"/>
      </w:r>
    </w:p>
    <w:p w14:paraId="472C07EA" w14:textId="1FE3A7A0"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ProseKeyReqData</w:t>
      </w:r>
      <w:r>
        <w:rPr>
          <w:noProof/>
        </w:rPr>
        <w:tab/>
      </w:r>
      <w:r>
        <w:rPr>
          <w:noProof/>
        </w:rPr>
        <w:fldChar w:fldCharType="begin" w:fldLock="1"/>
      </w:r>
      <w:r>
        <w:rPr>
          <w:noProof/>
        </w:rPr>
        <w:instrText xml:space="preserve"> PAGEREF _Toc153882434 \h </w:instrText>
      </w:r>
      <w:r>
        <w:rPr>
          <w:noProof/>
        </w:rPr>
      </w:r>
      <w:r>
        <w:rPr>
          <w:noProof/>
        </w:rPr>
        <w:fldChar w:fldCharType="separate"/>
      </w:r>
      <w:r>
        <w:rPr>
          <w:noProof/>
        </w:rPr>
        <w:t>19</w:t>
      </w:r>
      <w:r>
        <w:rPr>
          <w:noProof/>
        </w:rPr>
        <w:fldChar w:fldCharType="end"/>
      </w:r>
    </w:p>
    <w:p w14:paraId="7F386DE7" w14:textId="2B4FF081"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ProseKeyRspData</w:t>
      </w:r>
      <w:r>
        <w:rPr>
          <w:noProof/>
        </w:rPr>
        <w:tab/>
      </w:r>
      <w:r>
        <w:rPr>
          <w:noProof/>
        </w:rPr>
        <w:fldChar w:fldCharType="begin" w:fldLock="1"/>
      </w:r>
      <w:r>
        <w:rPr>
          <w:noProof/>
        </w:rPr>
        <w:instrText xml:space="preserve"> PAGEREF _Toc153882435 \h </w:instrText>
      </w:r>
      <w:r>
        <w:rPr>
          <w:noProof/>
        </w:rPr>
      </w:r>
      <w:r>
        <w:rPr>
          <w:noProof/>
        </w:rPr>
        <w:fldChar w:fldCharType="separate"/>
      </w:r>
      <w:r>
        <w:rPr>
          <w:noProof/>
        </w:rPr>
        <w:t>19</w:t>
      </w:r>
      <w:r>
        <w:rPr>
          <w:noProof/>
        </w:rPr>
        <w:fldChar w:fldCharType="end"/>
      </w:r>
    </w:p>
    <w:p w14:paraId="32DD2537" w14:textId="2027799F"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sidRPr="000006A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0006A8">
        <w:rPr>
          <w:noProof/>
          <w:lang w:val="en-US"/>
        </w:rPr>
        <w:t>Simple data types and enumerations</w:t>
      </w:r>
      <w:r>
        <w:rPr>
          <w:noProof/>
        </w:rPr>
        <w:tab/>
      </w:r>
      <w:r>
        <w:rPr>
          <w:noProof/>
        </w:rPr>
        <w:fldChar w:fldCharType="begin" w:fldLock="1"/>
      </w:r>
      <w:r>
        <w:rPr>
          <w:noProof/>
        </w:rPr>
        <w:instrText xml:space="preserve"> PAGEREF _Toc153882436 \h </w:instrText>
      </w:r>
      <w:r>
        <w:rPr>
          <w:noProof/>
        </w:rPr>
      </w:r>
      <w:r>
        <w:rPr>
          <w:noProof/>
        </w:rPr>
        <w:fldChar w:fldCharType="separate"/>
      </w:r>
      <w:r>
        <w:rPr>
          <w:noProof/>
        </w:rPr>
        <w:t>19</w:t>
      </w:r>
      <w:r>
        <w:rPr>
          <w:noProof/>
        </w:rPr>
        <w:fldChar w:fldCharType="end"/>
      </w:r>
    </w:p>
    <w:p w14:paraId="68E970D7" w14:textId="0C46F7D7"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_Toc153882437 \h </w:instrText>
      </w:r>
      <w:r>
        <w:rPr>
          <w:noProof/>
        </w:rPr>
      </w:r>
      <w:r>
        <w:rPr>
          <w:noProof/>
        </w:rPr>
        <w:fldChar w:fldCharType="separate"/>
      </w:r>
      <w:r>
        <w:rPr>
          <w:noProof/>
        </w:rPr>
        <w:t>19</w:t>
      </w:r>
      <w:r>
        <w:rPr>
          <w:noProof/>
        </w:rPr>
        <w:fldChar w:fldCharType="end"/>
      </w:r>
    </w:p>
    <w:p w14:paraId="5E9ADB58" w14:textId="2EA1A223"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_Toc153882438 \h </w:instrText>
      </w:r>
      <w:r>
        <w:rPr>
          <w:noProof/>
        </w:rPr>
      </w:r>
      <w:r>
        <w:rPr>
          <w:noProof/>
        </w:rPr>
        <w:fldChar w:fldCharType="separate"/>
      </w:r>
      <w:r>
        <w:rPr>
          <w:noProof/>
        </w:rPr>
        <w:t>20</w:t>
      </w:r>
      <w:r>
        <w:rPr>
          <w:noProof/>
        </w:rPr>
        <w:fldChar w:fldCharType="end"/>
      </w:r>
    </w:p>
    <w:p w14:paraId="75DDA6BE" w14:textId="4782696A"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sidRPr="000006A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_Toc153882439 \h </w:instrText>
      </w:r>
      <w:r>
        <w:rPr>
          <w:noProof/>
        </w:rPr>
      </w:r>
      <w:r>
        <w:rPr>
          <w:noProof/>
        </w:rPr>
        <w:fldChar w:fldCharType="separate"/>
      </w:r>
      <w:r>
        <w:rPr>
          <w:noProof/>
        </w:rPr>
        <w:t>20</w:t>
      </w:r>
      <w:r>
        <w:rPr>
          <w:noProof/>
        </w:rPr>
        <w:fldChar w:fldCharType="end"/>
      </w:r>
    </w:p>
    <w:p w14:paraId="5352B6D1" w14:textId="6AC486E6"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_Toc153882440 \h </w:instrText>
      </w:r>
      <w:r>
        <w:rPr>
          <w:noProof/>
        </w:rPr>
      </w:r>
      <w:r>
        <w:rPr>
          <w:noProof/>
        </w:rPr>
        <w:fldChar w:fldCharType="separate"/>
      </w:r>
      <w:r>
        <w:rPr>
          <w:noProof/>
        </w:rPr>
        <w:t>20</w:t>
      </w:r>
      <w:r>
        <w:rPr>
          <w:noProof/>
        </w:rPr>
        <w:fldChar w:fldCharType="end"/>
      </w:r>
    </w:p>
    <w:p w14:paraId="273C4A11" w14:textId="28CBD7B1"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_Toc153882441 \h </w:instrText>
      </w:r>
      <w:r>
        <w:rPr>
          <w:noProof/>
        </w:rPr>
      </w:r>
      <w:r>
        <w:rPr>
          <w:noProof/>
        </w:rPr>
        <w:fldChar w:fldCharType="separate"/>
      </w:r>
      <w:r>
        <w:rPr>
          <w:noProof/>
        </w:rPr>
        <w:t>20</w:t>
      </w:r>
      <w:r>
        <w:rPr>
          <w:noProof/>
        </w:rPr>
        <w:fldChar w:fldCharType="end"/>
      </w:r>
    </w:p>
    <w:p w14:paraId="4EF2355B" w14:textId="77558103"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_Toc153882442 \h </w:instrText>
      </w:r>
      <w:r>
        <w:rPr>
          <w:noProof/>
        </w:rPr>
      </w:r>
      <w:r>
        <w:rPr>
          <w:noProof/>
        </w:rPr>
        <w:fldChar w:fldCharType="separate"/>
      </w:r>
      <w:r>
        <w:rPr>
          <w:noProof/>
        </w:rPr>
        <w:t>20</w:t>
      </w:r>
      <w:r>
        <w:rPr>
          <w:noProof/>
        </w:rPr>
        <w:fldChar w:fldCharType="end"/>
      </w:r>
    </w:p>
    <w:p w14:paraId="3CF5D354" w14:textId="72484E14"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_Toc153882443 \h </w:instrText>
      </w:r>
      <w:r>
        <w:rPr>
          <w:noProof/>
        </w:rPr>
      </w:r>
      <w:r>
        <w:rPr>
          <w:noProof/>
        </w:rPr>
        <w:fldChar w:fldCharType="separate"/>
      </w:r>
      <w:r>
        <w:rPr>
          <w:noProof/>
        </w:rPr>
        <w:t>21</w:t>
      </w:r>
      <w:r>
        <w:rPr>
          <w:noProof/>
        </w:rPr>
        <w:fldChar w:fldCharType="end"/>
      </w:r>
    </w:p>
    <w:p w14:paraId="3DB90D3D" w14:textId="0D491B56"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_Toc153882444 \h </w:instrText>
      </w:r>
      <w:r>
        <w:rPr>
          <w:noProof/>
        </w:rPr>
      </w:r>
      <w:r>
        <w:rPr>
          <w:noProof/>
        </w:rPr>
        <w:fldChar w:fldCharType="separate"/>
      </w:r>
      <w:r>
        <w:rPr>
          <w:noProof/>
        </w:rPr>
        <w:t>21</w:t>
      </w:r>
      <w:r>
        <w:rPr>
          <w:noProof/>
        </w:rPr>
        <w:fldChar w:fldCharType="end"/>
      </w:r>
    </w:p>
    <w:p w14:paraId="7F3DC130" w14:textId="51DCDE32"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_Toc153882445 \h </w:instrText>
      </w:r>
      <w:r>
        <w:rPr>
          <w:noProof/>
        </w:rPr>
      </w:r>
      <w:r>
        <w:rPr>
          <w:noProof/>
        </w:rPr>
        <w:fldChar w:fldCharType="separate"/>
      </w:r>
      <w:r>
        <w:rPr>
          <w:noProof/>
        </w:rPr>
        <w:t>21</w:t>
      </w:r>
      <w:r>
        <w:rPr>
          <w:noProof/>
        </w:rPr>
        <w:fldChar w:fldCharType="end"/>
      </w:r>
    </w:p>
    <w:p w14:paraId="7F293B14" w14:textId="465016D8"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_Toc153882446 \h </w:instrText>
      </w:r>
      <w:r>
        <w:rPr>
          <w:noProof/>
        </w:rPr>
      </w:r>
      <w:r>
        <w:rPr>
          <w:noProof/>
        </w:rPr>
        <w:fldChar w:fldCharType="separate"/>
      </w:r>
      <w:r>
        <w:rPr>
          <w:noProof/>
        </w:rPr>
        <w:t>21</w:t>
      </w:r>
      <w:r>
        <w:rPr>
          <w:noProof/>
        </w:rPr>
        <w:fldChar w:fldCharType="end"/>
      </w:r>
    </w:p>
    <w:p w14:paraId="6BCC7D27" w14:textId="06AFE5B5"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_Toc153882447 \h </w:instrText>
      </w:r>
      <w:r>
        <w:rPr>
          <w:noProof/>
        </w:rPr>
      </w:r>
      <w:r>
        <w:rPr>
          <w:noProof/>
        </w:rPr>
        <w:fldChar w:fldCharType="separate"/>
      </w:r>
      <w:r>
        <w:rPr>
          <w:noProof/>
        </w:rPr>
        <w:t>21</w:t>
      </w:r>
      <w:r>
        <w:rPr>
          <w:noProof/>
        </w:rPr>
        <w:fldChar w:fldCharType="end"/>
      </w:r>
    </w:p>
    <w:p w14:paraId="1EEA29FF" w14:textId="1DF7FC1D"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_Toc153882448 \h </w:instrText>
      </w:r>
      <w:r>
        <w:rPr>
          <w:noProof/>
        </w:rPr>
      </w:r>
      <w:r>
        <w:rPr>
          <w:noProof/>
        </w:rPr>
        <w:fldChar w:fldCharType="separate"/>
      </w:r>
      <w:r>
        <w:rPr>
          <w:noProof/>
        </w:rPr>
        <w:t>22</w:t>
      </w:r>
      <w:r>
        <w:rPr>
          <w:noProof/>
        </w:rPr>
        <w:fldChar w:fldCharType="end"/>
      </w:r>
    </w:p>
    <w:p w14:paraId="1859D39C" w14:textId="7861FEB9"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_Toc153882449 \h </w:instrText>
      </w:r>
      <w:r>
        <w:rPr>
          <w:noProof/>
        </w:rPr>
      </w:r>
      <w:r>
        <w:rPr>
          <w:noProof/>
        </w:rPr>
        <w:fldChar w:fldCharType="separate"/>
      </w:r>
      <w:r>
        <w:rPr>
          <w:noProof/>
        </w:rPr>
        <w:t>22</w:t>
      </w:r>
      <w:r>
        <w:rPr>
          <w:noProof/>
        </w:rPr>
        <w:fldChar w:fldCharType="end"/>
      </w:r>
    </w:p>
    <w:p w14:paraId="4917D572" w14:textId="34FE6890"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_Toc153882450 \h </w:instrText>
      </w:r>
      <w:r>
        <w:rPr>
          <w:noProof/>
        </w:rPr>
      </w:r>
      <w:r>
        <w:rPr>
          <w:noProof/>
        </w:rPr>
        <w:fldChar w:fldCharType="separate"/>
      </w:r>
      <w:r>
        <w:rPr>
          <w:noProof/>
        </w:rPr>
        <w:t>22</w:t>
      </w:r>
      <w:r>
        <w:rPr>
          <w:noProof/>
        </w:rPr>
        <w:fldChar w:fldCharType="end"/>
      </w:r>
    </w:p>
    <w:p w14:paraId="32646516" w14:textId="3EBFA256"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_Toc153882451 \h </w:instrText>
      </w:r>
      <w:r>
        <w:rPr>
          <w:noProof/>
        </w:rPr>
      </w:r>
      <w:r>
        <w:rPr>
          <w:noProof/>
        </w:rPr>
        <w:fldChar w:fldCharType="separate"/>
      </w:r>
      <w:r>
        <w:rPr>
          <w:noProof/>
        </w:rPr>
        <w:t>22</w:t>
      </w:r>
      <w:r>
        <w:rPr>
          <w:noProof/>
        </w:rPr>
        <w:fldChar w:fldCharType="end"/>
      </w:r>
    </w:p>
    <w:p w14:paraId="5086BB55" w14:textId="00073589"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_Toc153882452 \h </w:instrText>
      </w:r>
      <w:r>
        <w:rPr>
          <w:noProof/>
        </w:rPr>
      </w:r>
      <w:r>
        <w:rPr>
          <w:noProof/>
        </w:rPr>
        <w:fldChar w:fldCharType="separate"/>
      </w:r>
      <w:r>
        <w:rPr>
          <w:noProof/>
        </w:rPr>
        <w:t>22</w:t>
      </w:r>
      <w:r>
        <w:rPr>
          <w:noProof/>
        </w:rPr>
        <w:fldChar w:fldCharType="end"/>
      </w:r>
    </w:p>
    <w:p w14:paraId="5BCD8A83" w14:textId="6581FEC8"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_Toc153882453 \h </w:instrText>
      </w:r>
      <w:r>
        <w:rPr>
          <w:noProof/>
        </w:rPr>
      </w:r>
      <w:r>
        <w:rPr>
          <w:noProof/>
        </w:rPr>
        <w:fldChar w:fldCharType="separate"/>
      </w:r>
      <w:r>
        <w:rPr>
          <w:noProof/>
        </w:rPr>
        <w:t>22</w:t>
      </w:r>
      <w:r>
        <w:rPr>
          <w:noProof/>
        </w:rPr>
        <w:fldChar w:fldCharType="end"/>
      </w:r>
    </w:p>
    <w:p w14:paraId="7747AD3C" w14:textId="58550A56"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_Toc153882454 \h </w:instrText>
      </w:r>
      <w:r>
        <w:rPr>
          <w:noProof/>
        </w:rPr>
      </w:r>
      <w:r>
        <w:rPr>
          <w:noProof/>
        </w:rPr>
        <w:fldChar w:fldCharType="separate"/>
      </w:r>
      <w:r>
        <w:rPr>
          <w:noProof/>
        </w:rPr>
        <w:t>22</w:t>
      </w:r>
      <w:r>
        <w:rPr>
          <w:noProof/>
        </w:rPr>
        <w:fldChar w:fldCharType="end"/>
      </w:r>
    </w:p>
    <w:p w14:paraId="13CDDB59" w14:textId="4D61B9FE"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_Toc153882455 \h </w:instrText>
      </w:r>
      <w:r>
        <w:rPr>
          <w:noProof/>
        </w:rPr>
      </w:r>
      <w:r>
        <w:rPr>
          <w:noProof/>
        </w:rPr>
        <w:fldChar w:fldCharType="separate"/>
      </w:r>
      <w:r>
        <w:rPr>
          <w:noProof/>
        </w:rPr>
        <w:t>22</w:t>
      </w:r>
      <w:r>
        <w:rPr>
          <w:noProof/>
        </w:rPr>
        <w:fldChar w:fldCharType="end"/>
      </w:r>
    </w:p>
    <w:p w14:paraId="5B64A53F" w14:textId="084A95B8"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_Toc153882456 \h </w:instrText>
      </w:r>
      <w:r>
        <w:rPr>
          <w:noProof/>
        </w:rPr>
      </w:r>
      <w:r>
        <w:rPr>
          <w:noProof/>
        </w:rPr>
        <w:fldChar w:fldCharType="separate"/>
      </w:r>
      <w:r>
        <w:rPr>
          <w:noProof/>
        </w:rPr>
        <w:t>23</w:t>
      </w:r>
      <w:r>
        <w:rPr>
          <w:noProof/>
        </w:rPr>
        <w:fldChar w:fldCharType="end"/>
      </w:r>
    </w:p>
    <w:p w14:paraId="3F243967" w14:textId="47D17763"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_Toc153882457 \h </w:instrText>
      </w:r>
      <w:r>
        <w:rPr>
          <w:noProof/>
        </w:rPr>
      </w:r>
      <w:r>
        <w:rPr>
          <w:noProof/>
        </w:rPr>
        <w:fldChar w:fldCharType="separate"/>
      </w:r>
      <w:r>
        <w:rPr>
          <w:noProof/>
        </w:rPr>
        <w:t>23</w:t>
      </w:r>
      <w:r>
        <w:rPr>
          <w:noProof/>
        </w:rPr>
        <w:fldChar w:fldCharType="end"/>
      </w:r>
    </w:p>
    <w:p w14:paraId="6BBB0440" w14:textId="7AB15F31"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_Toc153882458 \h </w:instrText>
      </w:r>
      <w:r>
        <w:rPr>
          <w:noProof/>
        </w:rPr>
      </w:r>
      <w:r>
        <w:rPr>
          <w:noProof/>
        </w:rPr>
        <w:fldChar w:fldCharType="separate"/>
      </w:r>
      <w:r>
        <w:rPr>
          <w:noProof/>
        </w:rPr>
        <w:t>23</w:t>
      </w:r>
      <w:r>
        <w:rPr>
          <w:noProof/>
        </w:rPr>
        <w:fldChar w:fldCharType="end"/>
      </w:r>
    </w:p>
    <w:p w14:paraId="009EF14E" w14:textId="4B75E35F"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_Toc153882459 \h </w:instrText>
      </w:r>
      <w:r>
        <w:rPr>
          <w:noProof/>
        </w:rPr>
      </w:r>
      <w:r>
        <w:rPr>
          <w:noProof/>
        </w:rPr>
        <w:fldChar w:fldCharType="separate"/>
      </w:r>
      <w:r>
        <w:rPr>
          <w:noProof/>
        </w:rPr>
        <w:t>23</w:t>
      </w:r>
      <w:r>
        <w:rPr>
          <w:noProof/>
        </w:rPr>
        <w:fldChar w:fldCharType="end"/>
      </w:r>
    </w:p>
    <w:p w14:paraId="6C9C0018" w14:textId="16E9B0E0"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Operation: resolve-id</w:t>
      </w:r>
      <w:r>
        <w:rPr>
          <w:noProof/>
        </w:rPr>
        <w:tab/>
      </w:r>
      <w:r>
        <w:rPr>
          <w:noProof/>
        </w:rPr>
        <w:fldChar w:fldCharType="begin" w:fldLock="1"/>
      </w:r>
      <w:r>
        <w:rPr>
          <w:noProof/>
        </w:rPr>
        <w:instrText xml:space="preserve"> PAGEREF _Toc153882460 \h </w:instrText>
      </w:r>
      <w:r>
        <w:rPr>
          <w:noProof/>
        </w:rPr>
      </w:r>
      <w:r>
        <w:rPr>
          <w:noProof/>
        </w:rPr>
        <w:fldChar w:fldCharType="separate"/>
      </w:r>
      <w:r>
        <w:rPr>
          <w:noProof/>
        </w:rPr>
        <w:t>23</w:t>
      </w:r>
      <w:r>
        <w:rPr>
          <w:noProof/>
        </w:rPr>
        <w:fldChar w:fldCharType="end"/>
      </w:r>
    </w:p>
    <w:p w14:paraId="37BC92DB" w14:textId="0C7BC500"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_Toc153882461 \h </w:instrText>
      </w:r>
      <w:r>
        <w:rPr>
          <w:noProof/>
        </w:rPr>
      </w:r>
      <w:r>
        <w:rPr>
          <w:noProof/>
        </w:rPr>
        <w:fldChar w:fldCharType="separate"/>
      </w:r>
      <w:r>
        <w:rPr>
          <w:noProof/>
        </w:rPr>
        <w:t>23</w:t>
      </w:r>
      <w:r>
        <w:rPr>
          <w:noProof/>
        </w:rPr>
        <w:fldChar w:fldCharType="end"/>
      </w:r>
    </w:p>
    <w:p w14:paraId="585A9D6B" w14:textId="44186061"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_Toc153882462 \h </w:instrText>
      </w:r>
      <w:r>
        <w:rPr>
          <w:noProof/>
        </w:rPr>
      </w:r>
      <w:r>
        <w:rPr>
          <w:noProof/>
        </w:rPr>
        <w:fldChar w:fldCharType="separate"/>
      </w:r>
      <w:r>
        <w:rPr>
          <w:noProof/>
        </w:rPr>
        <w:t>23</w:t>
      </w:r>
      <w:r>
        <w:rPr>
          <w:noProof/>
        </w:rPr>
        <w:fldChar w:fldCharType="end"/>
      </w:r>
    </w:p>
    <w:p w14:paraId="2756051D" w14:textId="41B8978A"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_Toc153882463 \h </w:instrText>
      </w:r>
      <w:r>
        <w:rPr>
          <w:noProof/>
        </w:rPr>
      </w:r>
      <w:r>
        <w:rPr>
          <w:noProof/>
        </w:rPr>
        <w:fldChar w:fldCharType="separate"/>
      </w:r>
      <w:r>
        <w:rPr>
          <w:noProof/>
        </w:rPr>
        <w:t>24</w:t>
      </w:r>
      <w:r>
        <w:rPr>
          <w:noProof/>
        </w:rPr>
        <w:fldChar w:fldCharType="end"/>
      </w:r>
    </w:p>
    <w:p w14:paraId="2A0EEAF3" w14:textId="0820962F"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_Toc153882464 \h </w:instrText>
      </w:r>
      <w:r>
        <w:rPr>
          <w:noProof/>
        </w:rPr>
      </w:r>
      <w:r>
        <w:rPr>
          <w:noProof/>
        </w:rPr>
        <w:fldChar w:fldCharType="separate"/>
      </w:r>
      <w:r>
        <w:rPr>
          <w:noProof/>
        </w:rPr>
        <w:t>24</w:t>
      </w:r>
      <w:r>
        <w:rPr>
          <w:noProof/>
        </w:rPr>
        <w:fldChar w:fldCharType="end"/>
      </w:r>
    </w:p>
    <w:p w14:paraId="195835B6" w14:textId="67BCC584"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_Toc153882465 \h </w:instrText>
      </w:r>
      <w:r>
        <w:rPr>
          <w:noProof/>
        </w:rPr>
      </w:r>
      <w:r>
        <w:rPr>
          <w:noProof/>
        </w:rPr>
        <w:fldChar w:fldCharType="separate"/>
      </w:r>
      <w:r>
        <w:rPr>
          <w:noProof/>
        </w:rPr>
        <w:t>24</w:t>
      </w:r>
      <w:r>
        <w:rPr>
          <w:noProof/>
        </w:rPr>
        <w:fldChar w:fldCharType="end"/>
      </w:r>
    </w:p>
    <w:p w14:paraId="68113AE4" w14:textId="5DA6E0EB"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sidRPr="000006A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0006A8">
        <w:rPr>
          <w:noProof/>
          <w:lang w:val="en-US"/>
        </w:rPr>
        <w:t>Structured data types</w:t>
      </w:r>
      <w:r>
        <w:rPr>
          <w:noProof/>
        </w:rPr>
        <w:tab/>
      </w:r>
      <w:r>
        <w:rPr>
          <w:noProof/>
        </w:rPr>
        <w:fldChar w:fldCharType="begin" w:fldLock="1"/>
      </w:r>
      <w:r>
        <w:rPr>
          <w:noProof/>
        </w:rPr>
        <w:instrText xml:space="preserve"> PAGEREF _Toc153882466 \h </w:instrText>
      </w:r>
      <w:r>
        <w:rPr>
          <w:noProof/>
        </w:rPr>
      </w:r>
      <w:r>
        <w:rPr>
          <w:noProof/>
        </w:rPr>
        <w:fldChar w:fldCharType="separate"/>
      </w:r>
      <w:r>
        <w:rPr>
          <w:noProof/>
        </w:rPr>
        <w:t>25</w:t>
      </w:r>
      <w:r>
        <w:rPr>
          <w:noProof/>
        </w:rPr>
        <w:fldChar w:fldCharType="end"/>
      </w:r>
    </w:p>
    <w:p w14:paraId="780D2A5F" w14:textId="5D63F370"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_Toc153882467 \h </w:instrText>
      </w:r>
      <w:r>
        <w:rPr>
          <w:noProof/>
        </w:rPr>
      </w:r>
      <w:r>
        <w:rPr>
          <w:noProof/>
        </w:rPr>
        <w:fldChar w:fldCharType="separate"/>
      </w:r>
      <w:r>
        <w:rPr>
          <w:noProof/>
        </w:rPr>
        <w:t>25</w:t>
      </w:r>
      <w:r>
        <w:rPr>
          <w:noProof/>
        </w:rPr>
        <w:fldChar w:fldCharType="end"/>
      </w:r>
    </w:p>
    <w:p w14:paraId="2C1F6DC8" w14:textId="086B8982"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0006A8">
        <w:rPr>
          <w:noProof/>
          <w:lang w:val="en-US"/>
        </w:rPr>
        <w:t>ResolveRequest</w:t>
      </w:r>
      <w:r>
        <w:rPr>
          <w:noProof/>
        </w:rPr>
        <w:tab/>
      </w:r>
      <w:r>
        <w:rPr>
          <w:noProof/>
        </w:rPr>
        <w:fldChar w:fldCharType="begin" w:fldLock="1"/>
      </w:r>
      <w:r>
        <w:rPr>
          <w:noProof/>
        </w:rPr>
        <w:instrText xml:space="preserve"> PAGEREF _Toc153882468 \h </w:instrText>
      </w:r>
      <w:r>
        <w:rPr>
          <w:noProof/>
        </w:rPr>
      </w:r>
      <w:r>
        <w:rPr>
          <w:noProof/>
        </w:rPr>
        <w:fldChar w:fldCharType="separate"/>
      </w:r>
      <w:r>
        <w:rPr>
          <w:noProof/>
        </w:rPr>
        <w:t>25</w:t>
      </w:r>
      <w:r>
        <w:rPr>
          <w:noProof/>
        </w:rPr>
        <w:fldChar w:fldCharType="end"/>
      </w:r>
    </w:p>
    <w:p w14:paraId="4CC36174" w14:textId="29C7ED48"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0006A8">
        <w:rPr>
          <w:noProof/>
          <w:lang w:val="en-US"/>
        </w:rPr>
        <w:t>ResolveResponse</w:t>
      </w:r>
      <w:r>
        <w:rPr>
          <w:noProof/>
        </w:rPr>
        <w:tab/>
      </w:r>
      <w:r>
        <w:rPr>
          <w:noProof/>
        </w:rPr>
        <w:fldChar w:fldCharType="begin" w:fldLock="1"/>
      </w:r>
      <w:r>
        <w:rPr>
          <w:noProof/>
        </w:rPr>
        <w:instrText xml:space="preserve"> PAGEREF _Toc153882469 \h </w:instrText>
      </w:r>
      <w:r>
        <w:rPr>
          <w:noProof/>
        </w:rPr>
      </w:r>
      <w:r>
        <w:rPr>
          <w:noProof/>
        </w:rPr>
        <w:fldChar w:fldCharType="separate"/>
      </w:r>
      <w:r>
        <w:rPr>
          <w:noProof/>
        </w:rPr>
        <w:t>25</w:t>
      </w:r>
      <w:r>
        <w:rPr>
          <w:noProof/>
        </w:rPr>
        <w:fldChar w:fldCharType="end"/>
      </w:r>
    </w:p>
    <w:p w14:paraId="7E7E8A22" w14:textId="6A919F5A"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sidRPr="000006A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0006A8">
        <w:rPr>
          <w:noProof/>
          <w:lang w:val="en-US"/>
        </w:rPr>
        <w:t>Simple data types and enumerations</w:t>
      </w:r>
      <w:r>
        <w:rPr>
          <w:noProof/>
        </w:rPr>
        <w:tab/>
      </w:r>
      <w:r>
        <w:rPr>
          <w:noProof/>
        </w:rPr>
        <w:fldChar w:fldCharType="begin" w:fldLock="1"/>
      </w:r>
      <w:r>
        <w:rPr>
          <w:noProof/>
        </w:rPr>
        <w:instrText xml:space="preserve"> PAGEREF _Toc153882470 \h </w:instrText>
      </w:r>
      <w:r>
        <w:rPr>
          <w:noProof/>
        </w:rPr>
      </w:r>
      <w:r>
        <w:rPr>
          <w:noProof/>
        </w:rPr>
        <w:fldChar w:fldCharType="separate"/>
      </w:r>
      <w:r>
        <w:rPr>
          <w:noProof/>
        </w:rPr>
        <w:t>25</w:t>
      </w:r>
      <w:r>
        <w:rPr>
          <w:noProof/>
        </w:rPr>
        <w:fldChar w:fldCharType="end"/>
      </w:r>
    </w:p>
    <w:p w14:paraId="5786493D" w14:textId="0E9E00C4"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sidRPr="000006A8">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_Toc153882471 \h </w:instrText>
      </w:r>
      <w:r>
        <w:rPr>
          <w:noProof/>
        </w:rPr>
      </w:r>
      <w:r>
        <w:rPr>
          <w:noProof/>
        </w:rPr>
        <w:fldChar w:fldCharType="separate"/>
      </w:r>
      <w:r>
        <w:rPr>
          <w:noProof/>
        </w:rPr>
        <w:t>25</w:t>
      </w:r>
      <w:r>
        <w:rPr>
          <w:noProof/>
        </w:rPr>
        <w:fldChar w:fldCharType="end"/>
      </w:r>
    </w:p>
    <w:p w14:paraId="55B491FC" w14:textId="38BCFB72"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_Toc153882472 \h </w:instrText>
      </w:r>
      <w:r>
        <w:rPr>
          <w:noProof/>
        </w:rPr>
      </w:r>
      <w:r>
        <w:rPr>
          <w:noProof/>
        </w:rPr>
        <w:fldChar w:fldCharType="separate"/>
      </w:r>
      <w:r>
        <w:rPr>
          <w:noProof/>
        </w:rPr>
        <w:t>25</w:t>
      </w:r>
      <w:r>
        <w:rPr>
          <w:noProof/>
        </w:rPr>
        <w:fldChar w:fldCharType="end"/>
      </w:r>
    </w:p>
    <w:p w14:paraId="0B514ECF" w14:textId="0D80B3A2"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_Toc153882473 \h </w:instrText>
      </w:r>
      <w:r>
        <w:rPr>
          <w:noProof/>
        </w:rPr>
      </w:r>
      <w:r>
        <w:rPr>
          <w:noProof/>
        </w:rPr>
        <w:fldChar w:fldCharType="separate"/>
      </w:r>
      <w:r>
        <w:rPr>
          <w:noProof/>
        </w:rPr>
        <w:t>26</w:t>
      </w:r>
      <w:r>
        <w:rPr>
          <w:noProof/>
        </w:rPr>
        <w:fldChar w:fldCharType="end"/>
      </w:r>
    </w:p>
    <w:p w14:paraId="49492202" w14:textId="0C548A61"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_Toc153882474 \h </w:instrText>
      </w:r>
      <w:r>
        <w:rPr>
          <w:noProof/>
        </w:rPr>
      </w:r>
      <w:r>
        <w:rPr>
          <w:noProof/>
        </w:rPr>
        <w:fldChar w:fldCharType="separate"/>
      </w:r>
      <w:r>
        <w:rPr>
          <w:noProof/>
        </w:rPr>
        <w:t>26</w:t>
      </w:r>
      <w:r>
        <w:rPr>
          <w:noProof/>
        </w:rPr>
        <w:fldChar w:fldCharType="end"/>
      </w:r>
    </w:p>
    <w:p w14:paraId="15AA7328" w14:textId="1787913E"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_Toc153882475 \h </w:instrText>
      </w:r>
      <w:r>
        <w:rPr>
          <w:noProof/>
        </w:rPr>
      </w:r>
      <w:r>
        <w:rPr>
          <w:noProof/>
        </w:rPr>
        <w:fldChar w:fldCharType="separate"/>
      </w:r>
      <w:r>
        <w:rPr>
          <w:noProof/>
        </w:rPr>
        <w:t>26</w:t>
      </w:r>
      <w:r>
        <w:rPr>
          <w:noProof/>
        </w:rPr>
        <w:fldChar w:fldCharType="end"/>
      </w:r>
    </w:p>
    <w:p w14:paraId="4710837F" w14:textId="6005FD43"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_Toc153882476 \h </w:instrText>
      </w:r>
      <w:r>
        <w:rPr>
          <w:noProof/>
        </w:rPr>
      </w:r>
      <w:r>
        <w:rPr>
          <w:noProof/>
        </w:rPr>
        <w:fldChar w:fldCharType="separate"/>
      </w:r>
      <w:r>
        <w:rPr>
          <w:noProof/>
        </w:rPr>
        <w:t>26</w:t>
      </w:r>
      <w:r>
        <w:rPr>
          <w:noProof/>
        </w:rPr>
        <w:fldChar w:fldCharType="end"/>
      </w:r>
    </w:p>
    <w:p w14:paraId="5F91814B" w14:textId="1A77FDB0"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_Toc153882477 \h </w:instrText>
      </w:r>
      <w:r>
        <w:rPr>
          <w:noProof/>
        </w:rPr>
      </w:r>
      <w:r>
        <w:rPr>
          <w:noProof/>
        </w:rPr>
        <w:fldChar w:fldCharType="separate"/>
      </w:r>
      <w:r>
        <w:rPr>
          <w:noProof/>
        </w:rPr>
        <w:t>26</w:t>
      </w:r>
      <w:r>
        <w:rPr>
          <w:noProof/>
        </w:rPr>
        <w:fldChar w:fldCharType="end"/>
      </w:r>
    </w:p>
    <w:p w14:paraId="6C19F222" w14:textId="554C6B65"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_Toc153882478 \h </w:instrText>
      </w:r>
      <w:r>
        <w:rPr>
          <w:noProof/>
        </w:rPr>
      </w:r>
      <w:r>
        <w:rPr>
          <w:noProof/>
        </w:rPr>
        <w:fldChar w:fldCharType="separate"/>
      </w:r>
      <w:r>
        <w:rPr>
          <w:noProof/>
        </w:rPr>
        <w:t>26</w:t>
      </w:r>
      <w:r>
        <w:rPr>
          <w:noProof/>
        </w:rPr>
        <w:fldChar w:fldCharType="end"/>
      </w:r>
    </w:p>
    <w:p w14:paraId="3A6B0507" w14:textId="70870017"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_Toc153882479 \h </w:instrText>
      </w:r>
      <w:r>
        <w:rPr>
          <w:noProof/>
        </w:rPr>
      </w:r>
      <w:r>
        <w:rPr>
          <w:noProof/>
        </w:rPr>
        <w:fldChar w:fldCharType="separate"/>
      </w:r>
      <w:r>
        <w:rPr>
          <w:noProof/>
        </w:rPr>
        <w:t>26</w:t>
      </w:r>
      <w:r>
        <w:rPr>
          <w:noProof/>
        </w:rPr>
        <w:fldChar w:fldCharType="end"/>
      </w:r>
    </w:p>
    <w:p w14:paraId="36ACAEFE" w14:textId="0D6A07BA" w:rsidR="001F06D7" w:rsidRDefault="001F06D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_Toc153882480 \h </w:instrText>
      </w:r>
      <w:r>
        <w:rPr>
          <w:noProof/>
        </w:rPr>
      </w:r>
      <w:r>
        <w:rPr>
          <w:noProof/>
        </w:rPr>
        <w:fldChar w:fldCharType="separate"/>
      </w:r>
      <w:r>
        <w:rPr>
          <w:noProof/>
        </w:rPr>
        <w:t>27</w:t>
      </w:r>
      <w:r>
        <w:rPr>
          <w:noProof/>
        </w:rPr>
        <w:fldChar w:fldCharType="end"/>
      </w:r>
    </w:p>
    <w:p w14:paraId="19C20AC3" w14:textId="39973F24"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_Toc153882481 \h </w:instrText>
      </w:r>
      <w:r>
        <w:rPr>
          <w:noProof/>
        </w:rPr>
      </w:r>
      <w:r>
        <w:rPr>
          <w:noProof/>
        </w:rPr>
        <w:fldChar w:fldCharType="separate"/>
      </w:r>
      <w:r>
        <w:rPr>
          <w:noProof/>
        </w:rPr>
        <w:t>27</w:t>
      </w:r>
      <w:r>
        <w:rPr>
          <w:noProof/>
        </w:rPr>
        <w:fldChar w:fldCharType="end"/>
      </w:r>
    </w:p>
    <w:p w14:paraId="44238F11" w14:textId="09B8CAA0"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_Toc153882482 \h </w:instrText>
      </w:r>
      <w:r>
        <w:rPr>
          <w:noProof/>
        </w:rPr>
      </w:r>
      <w:r>
        <w:rPr>
          <w:noProof/>
        </w:rPr>
        <w:fldChar w:fldCharType="separate"/>
      </w:r>
      <w:r>
        <w:rPr>
          <w:noProof/>
        </w:rPr>
        <w:t>27</w:t>
      </w:r>
      <w:r>
        <w:rPr>
          <w:noProof/>
        </w:rPr>
        <w:fldChar w:fldCharType="end"/>
      </w:r>
    </w:p>
    <w:p w14:paraId="233449CE" w14:textId="6997C36E"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_Toc153882483 \h </w:instrText>
      </w:r>
      <w:r>
        <w:rPr>
          <w:noProof/>
        </w:rPr>
      </w:r>
      <w:r>
        <w:rPr>
          <w:noProof/>
        </w:rPr>
        <w:fldChar w:fldCharType="separate"/>
      </w:r>
      <w:r>
        <w:rPr>
          <w:noProof/>
        </w:rPr>
        <w:t>27</w:t>
      </w:r>
      <w:r>
        <w:rPr>
          <w:noProof/>
        </w:rPr>
        <w:fldChar w:fldCharType="end"/>
      </w:r>
    </w:p>
    <w:p w14:paraId="28003A61" w14:textId="6B384CFD"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_Toc153882484 \h </w:instrText>
      </w:r>
      <w:r>
        <w:rPr>
          <w:noProof/>
        </w:rPr>
      </w:r>
      <w:r>
        <w:rPr>
          <w:noProof/>
        </w:rPr>
        <w:fldChar w:fldCharType="separate"/>
      </w:r>
      <w:r>
        <w:rPr>
          <w:noProof/>
        </w:rPr>
        <w:t>27</w:t>
      </w:r>
      <w:r>
        <w:rPr>
          <w:noProof/>
        </w:rPr>
        <w:fldChar w:fldCharType="end"/>
      </w:r>
    </w:p>
    <w:p w14:paraId="2BCC6D36" w14:textId="4218401C"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_Toc153882485 \h </w:instrText>
      </w:r>
      <w:r>
        <w:rPr>
          <w:noProof/>
        </w:rPr>
      </w:r>
      <w:r>
        <w:rPr>
          <w:noProof/>
        </w:rPr>
        <w:fldChar w:fldCharType="separate"/>
      </w:r>
      <w:r>
        <w:rPr>
          <w:noProof/>
        </w:rPr>
        <w:t>27</w:t>
      </w:r>
      <w:r>
        <w:rPr>
          <w:noProof/>
        </w:rPr>
        <w:fldChar w:fldCharType="end"/>
      </w:r>
    </w:p>
    <w:p w14:paraId="5C867F84" w14:textId="298135AD"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_Toc153882486 \h </w:instrText>
      </w:r>
      <w:r>
        <w:rPr>
          <w:noProof/>
        </w:rPr>
      </w:r>
      <w:r>
        <w:rPr>
          <w:noProof/>
        </w:rPr>
        <w:fldChar w:fldCharType="separate"/>
      </w:r>
      <w:r>
        <w:rPr>
          <w:noProof/>
        </w:rPr>
        <w:t>27</w:t>
      </w:r>
      <w:r>
        <w:rPr>
          <w:noProof/>
        </w:rPr>
        <w:fldChar w:fldCharType="end"/>
      </w:r>
    </w:p>
    <w:p w14:paraId="2ED6CF0F" w14:textId="7177AA31"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_Toc153882487 \h </w:instrText>
      </w:r>
      <w:r>
        <w:rPr>
          <w:noProof/>
        </w:rPr>
      </w:r>
      <w:r>
        <w:rPr>
          <w:noProof/>
        </w:rPr>
        <w:fldChar w:fldCharType="separate"/>
      </w:r>
      <w:r>
        <w:rPr>
          <w:noProof/>
        </w:rPr>
        <w:t>28</w:t>
      </w:r>
      <w:r>
        <w:rPr>
          <w:noProof/>
        </w:rPr>
        <w:fldChar w:fldCharType="end"/>
      </w:r>
    </w:p>
    <w:p w14:paraId="01D23FB4" w14:textId="3003BC2D"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_Toc153882488 \h </w:instrText>
      </w:r>
      <w:r>
        <w:rPr>
          <w:noProof/>
        </w:rPr>
      </w:r>
      <w:r>
        <w:rPr>
          <w:noProof/>
        </w:rPr>
        <w:fldChar w:fldCharType="separate"/>
      </w:r>
      <w:r>
        <w:rPr>
          <w:noProof/>
        </w:rPr>
        <w:t>28</w:t>
      </w:r>
      <w:r>
        <w:rPr>
          <w:noProof/>
        </w:rPr>
        <w:fldChar w:fldCharType="end"/>
      </w:r>
    </w:p>
    <w:p w14:paraId="79E29A47" w14:textId="66B767CC"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_Toc153882489 \h </w:instrText>
      </w:r>
      <w:r>
        <w:rPr>
          <w:noProof/>
        </w:rPr>
      </w:r>
      <w:r>
        <w:rPr>
          <w:noProof/>
        </w:rPr>
        <w:fldChar w:fldCharType="separate"/>
      </w:r>
      <w:r>
        <w:rPr>
          <w:noProof/>
        </w:rPr>
        <w:t>28</w:t>
      </w:r>
      <w:r>
        <w:rPr>
          <w:noProof/>
        </w:rPr>
        <w:fldChar w:fldCharType="end"/>
      </w:r>
    </w:p>
    <w:p w14:paraId="0545975A" w14:textId="5E9101E2"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_Toc153882490 \h </w:instrText>
      </w:r>
      <w:r>
        <w:rPr>
          <w:noProof/>
        </w:rPr>
      </w:r>
      <w:r>
        <w:rPr>
          <w:noProof/>
        </w:rPr>
        <w:fldChar w:fldCharType="separate"/>
      </w:r>
      <w:r>
        <w:rPr>
          <w:noProof/>
        </w:rPr>
        <w:t>29</w:t>
      </w:r>
      <w:r>
        <w:rPr>
          <w:noProof/>
        </w:rPr>
        <w:fldChar w:fldCharType="end"/>
      </w:r>
    </w:p>
    <w:p w14:paraId="59CBFDFC" w14:textId="0597E413"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_Toc153882491 \h </w:instrText>
      </w:r>
      <w:r>
        <w:rPr>
          <w:noProof/>
        </w:rPr>
      </w:r>
      <w:r>
        <w:rPr>
          <w:noProof/>
        </w:rPr>
        <w:fldChar w:fldCharType="separate"/>
      </w:r>
      <w:r>
        <w:rPr>
          <w:noProof/>
        </w:rPr>
        <w:t>29</w:t>
      </w:r>
      <w:r>
        <w:rPr>
          <w:noProof/>
        </w:rPr>
        <w:fldChar w:fldCharType="end"/>
      </w:r>
    </w:p>
    <w:p w14:paraId="01DB7F6C" w14:textId="434037BB"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_Toc153882492 \h </w:instrText>
      </w:r>
      <w:r>
        <w:rPr>
          <w:noProof/>
        </w:rPr>
      </w:r>
      <w:r>
        <w:rPr>
          <w:noProof/>
        </w:rPr>
        <w:fldChar w:fldCharType="separate"/>
      </w:r>
      <w:r>
        <w:rPr>
          <w:noProof/>
        </w:rPr>
        <w:t>29</w:t>
      </w:r>
      <w:r>
        <w:rPr>
          <w:noProof/>
        </w:rPr>
        <w:fldChar w:fldCharType="end"/>
      </w:r>
    </w:p>
    <w:p w14:paraId="5CB401AA" w14:textId="7B58BBB7"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_Toc153882493 \h </w:instrText>
      </w:r>
      <w:r>
        <w:rPr>
          <w:noProof/>
        </w:rPr>
      </w:r>
      <w:r>
        <w:rPr>
          <w:noProof/>
        </w:rPr>
        <w:fldChar w:fldCharType="separate"/>
      </w:r>
      <w:r>
        <w:rPr>
          <w:noProof/>
        </w:rPr>
        <w:t>29</w:t>
      </w:r>
      <w:r>
        <w:rPr>
          <w:noProof/>
        </w:rPr>
        <w:fldChar w:fldCharType="end"/>
      </w:r>
    </w:p>
    <w:p w14:paraId="00B0AFC7" w14:textId="3E91380E"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Resource: MonitorKey</w:t>
      </w:r>
      <w:r>
        <w:rPr>
          <w:noProof/>
        </w:rPr>
        <w:tab/>
      </w:r>
      <w:r>
        <w:rPr>
          <w:noProof/>
        </w:rPr>
        <w:fldChar w:fldCharType="begin" w:fldLock="1"/>
      </w:r>
      <w:r>
        <w:rPr>
          <w:noProof/>
        </w:rPr>
        <w:instrText xml:space="preserve"> PAGEREF _Toc153882494 \h </w:instrText>
      </w:r>
      <w:r>
        <w:rPr>
          <w:noProof/>
        </w:rPr>
      </w:r>
      <w:r>
        <w:rPr>
          <w:noProof/>
        </w:rPr>
        <w:fldChar w:fldCharType="separate"/>
      </w:r>
      <w:r>
        <w:rPr>
          <w:noProof/>
        </w:rPr>
        <w:t>31</w:t>
      </w:r>
      <w:r>
        <w:rPr>
          <w:noProof/>
        </w:rPr>
        <w:fldChar w:fldCharType="end"/>
      </w:r>
    </w:p>
    <w:p w14:paraId="155427AF" w14:textId="3E558876"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_Toc153882495 \h </w:instrText>
      </w:r>
      <w:r>
        <w:rPr>
          <w:noProof/>
        </w:rPr>
      </w:r>
      <w:r>
        <w:rPr>
          <w:noProof/>
        </w:rPr>
        <w:fldChar w:fldCharType="separate"/>
      </w:r>
      <w:r>
        <w:rPr>
          <w:noProof/>
        </w:rPr>
        <w:t>31</w:t>
      </w:r>
      <w:r>
        <w:rPr>
          <w:noProof/>
        </w:rPr>
        <w:fldChar w:fldCharType="end"/>
      </w:r>
    </w:p>
    <w:p w14:paraId="58831581" w14:textId="20472F86"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_Toc153882496 \h </w:instrText>
      </w:r>
      <w:r>
        <w:rPr>
          <w:noProof/>
        </w:rPr>
      </w:r>
      <w:r>
        <w:rPr>
          <w:noProof/>
        </w:rPr>
        <w:fldChar w:fldCharType="separate"/>
      </w:r>
      <w:r>
        <w:rPr>
          <w:noProof/>
        </w:rPr>
        <w:t>31</w:t>
      </w:r>
      <w:r>
        <w:rPr>
          <w:noProof/>
        </w:rPr>
        <w:fldChar w:fldCharType="end"/>
      </w:r>
    </w:p>
    <w:p w14:paraId="37DCCC4B" w14:textId="2252CB55"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_Toc153882497 \h </w:instrText>
      </w:r>
      <w:r>
        <w:rPr>
          <w:noProof/>
        </w:rPr>
      </w:r>
      <w:r>
        <w:rPr>
          <w:noProof/>
        </w:rPr>
        <w:fldChar w:fldCharType="separate"/>
      </w:r>
      <w:r>
        <w:rPr>
          <w:noProof/>
        </w:rPr>
        <w:t>31</w:t>
      </w:r>
      <w:r>
        <w:rPr>
          <w:noProof/>
        </w:rPr>
        <w:fldChar w:fldCharType="end"/>
      </w:r>
    </w:p>
    <w:p w14:paraId="2C9633E9" w14:textId="65600185"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6.3.3.4</w:t>
      </w:r>
      <w:r>
        <w:rPr>
          <w:rFonts w:asciiTheme="minorHAnsi" w:eastAsiaTheme="minorEastAsia" w:hAnsiTheme="minorHAnsi" w:cstheme="minorBidi"/>
          <w:noProof/>
          <w:kern w:val="2"/>
          <w:sz w:val="22"/>
          <w:szCs w:val="22"/>
          <w:lang w:eastAsia="en-GB"/>
          <w14:ligatures w14:val="standardContextual"/>
        </w:rPr>
        <w:tab/>
      </w:r>
      <w:r>
        <w:rPr>
          <w:noProof/>
        </w:rPr>
        <w:t>Resource: DiscoveryKey</w:t>
      </w:r>
      <w:r>
        <w:rPr>
          <w:noProof/>
        </w:rPr>
        <w:tab/>
      </w:r>
      <w:r>
        <w:rPr>
          <w:noProof/>
        </w:rPr>
        <w:fldChar w:fldCharType="begin" w:fldLock="1"/>
      </w:r>
      <w:r>
        <w:rPr>
          <w:noProof/>
        </w:rPr>
        <w:instrText xml:space="preserve"> PAGEREF _Toc153882498 \h </w:instrText>
      </w:r>
      <w:r>
        <w:rPr>
          <w:noProof/>
        </w:rPr>
      </w:r>
      <w:r>
        <w:rPr>
          <w:noProof/>
        </w:rPr>
        <w:fldChar w:fldCharType="separate"/>
      </w:r>
      <w:r>
        <w:rPr>
          <w:noProof/>
        </w:rPr>
        <w:t>33</w:t>
      </w:r>
      <w:r>
        <w:rPr>
          <w:noProof/>
        </w:rPr>
        <w:fldChar w:fldCharType="end"/>
      </w:r>
    </w:p>
    <w:p w14:paraId="1952433E" w14:textId="09220830"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_Toc153882499 \h </w:instrText>
      </w:r>
      <w:r>
        <w:rPr>
          <w:noProof/>
        </w:rPr>
      </w:r>
      <w:r>
        <w:rPr>
          <w:noProof/>
        </w:rPr>
        <w:fldChar w:fldCharType="separate"/>
      </w:r>
      <w:r>
        <w:rPr>
          <w:noProof/>
        </w:rPr>
        <w:t>33</w:t>
      </w:r>
      <w:r>
        <w:rPr>
          <w:noProof/>
        </w:rPr>
        <w:fldChar w:fldCharType="end"/>
      </w:r>
    </w:p>
    <w:p w14:paraId="03EA73F3" w14:textId="754CA000"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_Toc153882500 \h </w:instrText>
      </w:r>
      <w:r>
        <w:rPr>
          <w:noProof/>
        </w:rPr>
      </w:r>
      <w:r>
        <w:rPr>
          <w:noProof/>
        </w:rPr>
        <w:fldChar w:fldCharType="separate"/>
      </w:r>
      <w:r>
        <w:rPr>
          <w:noProof/>
        </w:rPr>
        <w:t>33</w:t>
      </w:r>
      <w:r>
        <w:rPr>
          <w:noProof/>
        </w:rPr>
        <w:fldChar w:fldCharType="end"/>
      </w:r>
    </w:p>
    <w:p w14:paraId="546EDD42" w14:textId="6C6CC76C"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_Toc153882501 \h </w:instrText>
      </w:r>
      <w:r>
        <w:rPr>
          <w:noProof/>
        </w:rPr>
      </w:r>
      <w:r>
        <w:rPr>
          <w:noProof/>
        </w:rPr>
        <w:fldChar w:fldCharType="separate"/>
      </w:r>
      <w:r>
        <w:rPr>
          <w:noProof/>
        </w:rPr>
        <w:t>33</w:t>
      </w:r>
      <w:r>
        <w:rPr>
          <w:noProof/>
        </w:rPr>
        <w:fldChar w:fldCharType="end"/>
      </w:r>
    </w:p>
    <w:p w14:paraId="3C2B1EB8" w14:textId="0A7A6F96"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_Toc153882502 \h </w:instrText>
      </w:r>
      <w:r>
        <w:rPr>
          <w:noProof/>
        </w:rPr>
      </w:r>
      <w:r>
        <w:rPr>
          <w:noProof/>
        </w:rPr>
        <w:fldChar w:fldCharType="separate"/>
      </w:r>
      <w:r>
        <w:rPr>
          <w:noProof/>
        </w:rPr>
        <w:t>35</w:t>
      </w:r>
      <w:r>
        <w:rPr>
          <w:noProof/>
        </w:rPr>
        <w:fldChar w:fldCharType="end"/>
      </w:r>
    </w:p>
    <w:p w14:paraId="5D464857" w14:textId="17248F1B"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_Toc153882503 \h </w:instrText>
      </w:r>
      <w:r>
        <w:rPr>
          <w:noProof/>
        </w:rPr>
      </w:r>
      <w:r>
        <w:rPr>
          <w:noProof/>
        </w:rPr>
        <w:fldChar w:fldCharType="separate"/>
      </w:r>
      <w:r>
        <w:rPr>
          <w:noProof/>
        </w:rPr>
        <w:t>35</w:t>
      </w:r>
      <w:r>
        <w:rPr>
          <w:noProof/>
        </w:rPr>
        <w:fldChar w:fldCharType="end"/>
      </w:r>
    </w:p>
    <w:p w14:paraId="6C522717" w14:textId="0DDF05B8"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_Toc153882504 \h </w:instrText>
      </w:r>
      <w:r>
        <w:rPr>
          <w:noProof/>
        </w:rPr>
      </w:r>
      <w:r>
        <w:rPr>
          <w:noProof/>
        </w:rPr>
        <w:fldChar w:fldCharType="separate"/>
      </w:r>
      <w:r>
        <w:rPr>
          <w:noProof/>
        </w:rPr>
        <w:t>35</w:t>
      </w:r>
      <w:r>
        <w:rPr>
          <w:noProof/>
        </w:rPr>
        <w:fldChar w:fldCharType="end"/>
      </w:r>
    </w:p>
    <w:p w14:paraId="26B2965E" w14:textId="5A71834F"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_Toc153882505 \h </w:instrText>
      </w:r>
      <w:r>
        <w:rPr>
          <w:noProof/>
        </w:rPr>
      </w:r>
      <w:r>
        <w:rPr>
          <w:noProof/>
        </w:rPr>
        <w:fldChar w:fldCharType="separate"/>
      </w:r>
      <w:r>
        <w:rPr>
          <w:noProof/>
        </w:rPr>
        <w:t>35</w:t>
      </w:r>
      <w:r>
        <w:rPr>
          <w:noProof/>
        </w:rPr>
        <w:fldChar w:fldCharType="end"/>
      </w:r>
    </w:p>
    <w:p w14:paraId="2C3F551D" w14:textId="30C7466B"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sidRPr="000006A8">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0006A8">
        <w:rPr>
          <w:noProof/>
          <w:lang w:val="en-US"/>
        </w:rPr>
        <w:t>Structured data types</w:t>
      </w:r>
      <w:r>
        <w:rPr>
          <w:noProof/>
        </w:rPr>
        <w:tab/>
      </w:r>
      <w:r>
        <w:rPr>
          <w:noProof/>
        </w:rPr>
        <w:fldChar w:fldCharType="begin" w:fldLock="1"/>
      </w:r>
      <w:r>
        <w:rPr>
          <w:noProof/>
        </w:rPr>
        <w:instrText xml:space="preserve"> PAGEREF _Toc153882506 \h </w:instrText>
      </w:r>
      <w:r>
        <w:rPr>
          <w:noProof/>
        </w:rPr>
      </w:r>
      <w:r>
        <w:rPr>
          <w:noProof/>
        </w:rPr>
        <w:fldChar w:fldCharType="separate"/>
      </w:r>
      <w:r>
        <w:rPr>
          <w:noProof/>
        </w:rPr>
        <w:t>36</w:t>
      </w:r>
      <w:r>
        <w:rPr>
          <w:noProof/>
        </w:rPr>
        <w:fldChar w:fldCharType="end"/>
      </w:r>
    </w:p>
    <w:p w14:paraId="14B0FF85" w14:textId="4652C1A8"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_Toc153882507 \h </w:instrText>
      </w:r>
      <w:r>
        <w:rPr>
          <w:noProof/>
        </w:rPr>
      </w:r>
      <w:r>
        <w:rPr>
          <w:noProof/>
        </w:rPr>
        <w:fldChar w:fldCharType="separate"/>
      </w:r>
      <w:r>
        <w:rPr>
          <w:noProof/>
        </w:rPr>
        <w:t>36</w:t>
      </w:r>
      <w:r>
        <w:rPr>
          <w:noProof/>
        </w:rPr>
        <w:fldChar w:fldCharType="end"/>
      </w:r>
    </w:p>
    <w:p w14:paraId="65475DD1" w14:textId="1AE62462"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_Toc153882508 \h </w:instrText>
      </w:r>
      <w:r>
        <w:rPr>
          <w:noProof/>
        </w:rPr>
      </w:r>
      <w:r>
        <w:rPr>
          <w:noProof/>
        </w:rPr>
        <w:fldChar w:fldCharType="separate"/>
      </w:r>
      <w:r>
        <w:rPr>
          <w:noProof/>
        </w:rPr>
        <w:t>36</w:t>
      </w:r>
      <w:r>
        <w:rPr>
          <w:noProof/>
        </w:rPr>
        <w:fldChar w:fldCharType="end"/>
      </w:r>
    </w:p>
    <w:p w14:paraId="7DE70638" w14:textId="32D28074"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MonitorKeyReqData</w:t>
      </w:r>
      <w:r>
        <w:rPr>
          <w:noProof/>
        </w:rPr>
        <w:tab/>
      </w:r>
      <w:r>
        <w:rPr>
          <w:noProof/>
        </w:rPr>
        <w:fldChar w:fldCharType="begin" w:fldLock="1"/>
      </w:r>
      <w:r>
        <w:rPr>
          <w:noProof/>
        </w:rPr>
        <w:instrText xml:space="preserve"> PAGEREF _Toc153882509 \h </w:instrText>
      </w:r>
      <w:r>
        <w:rPr>
          <w:noProof/>
        </w:rPr>
      </w:r>
      <w:r>
        <w:rPr>
          <w:noProof/>
        </w:rPr>
        <w:fldChar w:fldCharType="separate"/>
      </w:r>
      <w:r>
        <w:rPr>
          <w:noProof/>
        </w:rPr>
        <w:t>36</w:t>
      </w:r>
      <w:r>
        <w:rPr>
          <w:noProof/>
        </w:rPr>
        <w:fldChar w:fldCharType="end"/>
      </w:r>
    </w:p>
    <w:p w14:paraId="22E696BF" w14:textId="0C98CB46"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MonitorKeyRespData</w:t>
      </w:r>
      <w:r>
        <w:rPr>
          <w:noProof/>
        </w:rPr>
        <w:tab/>
      </w:r>
      <w:r>
        <w:rPr>
          <w:noProof/>
        </w:rPr>
        <w:fldChar w:fldCharType="begin" w:fldLock="1"/>
      </w:r>
      <w:r>
        <w:rPr>
          <w:noProof/>
        </w:rPr>
        <w:instrText xml:space="preserve"> PAGEREF _Toc153882510 \h </w:instrText>
      </w:r>
      <w:r>
        <w:rPr>
          <w:noProof/>
        </w:rPr>
      </w:r>
      <w:r>
        <w:rPr>
          <w:noProof/>
        </w:rPr>
        <w:fldChar w:fldCharType="separate"/>
      </w:r>
      <w:r>
        <w:rPr>
          <w:noProof/>
        </w:rPr>
        <w:t>36</w:t>
      </w:r>
      <w:r>
        <w:rPr>
          <w:noProof/>
        </w:rPr>
        <w:fldChar w:fldCharType="end"/>
      </w:r>
    </w:p>
    <w:p w14:paraId="0331CF5E" w14:textId="04A959A0"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_Toc153882511 \h </w:instrText>
      </w:r>
      <w:r>
        <w:rPr>
          <w:noProof/>
        </w:rPr>
      </w:r>
      <w:r>
        <w:rPr>
          <w:noProof/>
        </w:rPr>
        <w:fldChar w:fldCharType="separate"/>
      </w:r>
      <w:r>
        <w:rPr>
          <w:noProof/>
        </w:rPr>
        <w:t>36</w:t>
      </w:r>
      <w:r>
        <w:rPr>
          <w:noProof/>
        </w:rPr>
        <w:fldChar w:fldCharType="end"/>
      </w:r>
    </w:p>
    <w:p w14:paraId="28ED028C" w14:textId="7BF2BAC6"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_Toc153882512 \h </w:instrText>
      </w:r>
      <w:r>
        <w:rPr>
          <w:noProof/>
        </w:rPr>
      </w:r>
      <w:r>
        <w:rPr>
          <w:noProof/>
        </w:rPr>
        <w:fldChar w:fldCharType="separate"/>
      </w:r>
      <w:r>
        <w:rPr>
          <w:noProof/>
        </w:rPr>
        <w:t>37</w:t>
      </w:r>
      <w:r>
        <w:rPr>
          <w:noProof/>
        </w:rPr>
        <w:fldChar w:fldCharType="end"/>
      </w:r>
    </w:p>
    <w:p w14:paraId="27876D96" w14:textId="54CDD8B9"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_Toc153882513 \h </w:instrText>
      </w:r>
      <w:r>
        <w:rPr>
          <w:noProof/>
        </w:rPr>
      </w:r>
      <w:r>
        <w:rPr>
          <w:noProof/>
        </w:rPr>
        <w:fldChar w:fldCharType="separate"/>
      </w:r>
      <w:r>
        <w:rPr>
          <w:noProof/>
        </w:rPr>
        <w:t>37</w:t>
      </w:r>
      <w:r>
        <w:rPr>
          <w:noProof/>
        </w:rPr>
        <w:fldChar w:fldCharType="end"/>
      </w:r>
    </w:p>
    <w:p w14:paraId="1183CADE" w14:textId="2CFCE6D5"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sidRPr="000006A8">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0006A8">
        <w:rPr>
          <w:noProof/>
          <w:lang w:val="en-US"/>
        </w:rPr>
        <w:t>Simple data types and enumerations</w:t>
      </w:r>
      <w:r>
        <w:rPr>
          <w:noProof/>
        </w:rPr>
        <w:tab/>
      </w:r>
      <w:r>
        <w:rPr>
          <w:noProof/>
        </w:rPr>
        <w:fldChar w:fldCharType="begin" w:fldLock="1"/>
      </w:r>
      <w:r>
        <w:rPr>
          <w:noProof/>
        </w:rPr>
        <w:instrText xml:space="preserve"> PAGEREF _Toc153882514 \h </w:instrText>
      </w:r>
      <w:r>
        <w:rPr>
          <w:noProof/>
        </w:rPr>
      </w:r>
      <w:r>
        <w:rPr>
          <w:noProof/>
        </w:rPr>
        <w:fldChar w:fldCharType="separate"/>
      </w:r>
      <w:r>
        <w:rPr>
          <w:noProof/>
        </w:rPr>
        <w:t>37</w:t>
      </w:r>
      <w:r>
        <w:rPr>
          <w:noProof/>
        </w:rPr>
        <w:fldChar w:fldCharType="end"/>
      </w:r>
    </w:p>
    <w:p w14:paraId="080A630B" w14:textId="421CCD66"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_Toc153882515 \h </w:instrText>
      </w:r>
      <w:r>
        <w:rPr>
          <w:noProof/>
        </w:rPr>
      </w:r>
      <w:r>
        <w:rPr>
          <w:noProof/>
        </w:rPr>
        <w:fldChar w:fldCharType="separate"/>
      </w:r>
      <w:r>
        <w:rPr>
          <w:noProof/>
        </w:rPr>
        <w:t>37</w:t>
      </w:r>
      <w:r>
        <w:rPr>
          <w:noProof/>
        </w:rPr>
        <w:fldChar w:fldCharType="end"/>
      </w:r>
    </w:p>
    <w:p w14:paraId="11865FE9" w14:textId="59A0FEE0" w:rsidR="001F06D7" w:rsidRDefault="001F06D7">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_Toc153882516 \h </w:instrText>
      </w:r>
      <w:r>
        <w:rPr>
          <w:noProof/>
        </w:rPr>
      </w:r>
      <w:r>
        <w:rPr>
          <w:noProof/>
        </w:rPr>
        <w:fldChar w:fldCharType="separate"/>
      </w:r>
      <w:r>
        <w:rPr>
          <w:noProof/>
        </w:rPr>
        <w:t>37</w:t>
      </w:r>
      <w:r>
        <w:rPr>
          <w:noProof/>
        </w:rPr>
        <w:fldChar w:fldCharType="end"/>
      </w:r>
    </w:p>
    <w:p w14:paraId="6B1A28FC" w14:textId="2318DA07"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sidRPr="000006A8">
        <w:rPr>
          <w:noProof/>
          <w:lang w:val="en-US"/>
        </w:rPr>
        <w:t>6.3.6.4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_Toc153882517 \h </w:instrText>
      </w:r>
      <w:r>
        <w:rPr>
          <w:noProof/>
        </w:rPr>
      </w:r>
      <w:r>
        <w:rPr>
          <w:noProof/>
        </w:rPr>
        <w:fldChar w:fldCharType="separate"/>
      </w:r>
      <w:r>
        <w:rPr>
          <w:noProof/>
        </w:rPr>
        <w:t>38</w:t>
      </w:r>
      <w:r>
        <w:rPr>
          <w:noProof/>
        </w:rPr>
        <w:fldChar w:fldCharType="end"/>
      </w:r>
    </w:p>
    <w:p w14:paraId="65A3465A" w14:textId="625BB49B"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_Toc153882518 \h </w:instrText>
      </w:r>
      <w:r>
        <w:rPr>
          <w:noProof/>
        </w:rPr>
      </w:r>
      <w:r>
        <w:rPr>
          <w:noProof/>
        </w:rPr>
        <w:fldChar w:fldCharType="separate"/>
      </w:r>
      <w:r>
        <w:rPr>
          <w:noProof/>
        </w:rPr>
        <w:t>38</w:t>
      </w:r>
      <w:r>
        <w:rPr>
          <w:noProof/>
        </w:rPr>
        <w:fldChar w:fldCharType="end"/>
      </w:r>
    </w:p>
    <w:p w14:paraId="43CEDFCF" w14:textId="2DB577CE"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_Toc153882519 \h </w:instrText>
      </w:r>
      <w:r>
        <w:rPr>
          <w:noProof/>
        </w:rPr>
      </w:r>
      <w:r>
        <w:rPr>
          <w:noProof/>
        </w:rPr>
        <w:fldChar w:fldCharType="separate"/>
      </w:r>
      <w:r>
        <w:rPr>
          <w:noProof/>
        </w:rPr>
        <w:t>38</w:t>
      </w:r>
      <w:r>
        <w:rPr>
          <w:noProof/>
        </w:rPr>
        <w:fldChar w:fldCharType="end"/>
      </w:r>
    </w:p>
    <w:p w14:paraId="726CDE5D" w14:textId="1A807DFF"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_Toc153882520 \h </w:instrText>
      </w:r>
      <w:r>
        <w:rPr>
          <w:noProof/>
        </w:rPr>
      </w:r>
      <w:r>
        <w:rPr>
          <w:noProof/>
        </w:rPr>
        <w:fldChar w:fldCharType="separate"/>
      </w:r>
      <w:r>
        <w:rPr>
          <w:noProof/>
        </w:rPr>
        <w:t>38</w:t>
      </w:r>
      <w:r>
        <w:rPr>
          <w:noProof/>
        </w:rPr>
        <w:fldChar w:fldCharType="end"/>
      </w:r>
    </w:p>
    <w:p w14:paraId="559B91A4" w14:textId="105DED19"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_Toc153882521 \h </w:instrText>
      </w:r>
      <w:r>
        <w:rPr>
          <w:noProof/>
        </w:rPr>
      </w:r>
      <w:r>
        <w:rPr>
          <w:noProof/>
        </w:rPr>
        <w:fldChar w:fldCharType="separate"/>
      </w:r>
      <w:r>
        <w:rPr>
          <w:noProof/>
        </w:rPr>
        <w:t>38</w:t>
      </w:r>
      <w:r>
        <w:rPr>
          <w:noProof/>
        </w:rPr>
        <w:fldChar w:fldCharType="end"/>
      </w:r>
    </w:p>
    <w:p w14:paraId="4C2F2428" w14:textId="25BF332E" w:rsidR="001F06D7" w:rsidRDefault="001F06D7">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_Toc153882522 \h </w:instrText>
      </w:r>
      <w:r>
        <w:rPr>
          <w:noProof/>
        </w:rPr>
      </w:r>
      <w:r>
        <w:rPr>
          <w:noProof/>
        </w:rPr>
        <w:fldChar w:fldCharType="separate"/>
      </w:r>
      <w:r>
        <w:rPr>
          <w:noProof/>
        </w:rPr>
        <w:t>38</w:t>
      </w:r>
      <w:r>
        <w:rPr>
          <w:noProof/>
        </w:rPr>
        <w:fldChar w:fldCharType="end"/>
      </w:r>
    </w:p>
    <w:p w14:paraId="478AFBBB" w14:textId="1AB46CAF"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_Toc153882523 \h </w:instrText>
      </w:r>
      <w:r>
        <w:rPr>
          <w:noProof/>
        </w:rPr>
      </w:r>
      <w:r>
        <w:rPr>
          <w:noProof/>
        </w:rPr>
        <w:fldChar w:fldCharType="separate"/>
      </w:r>
      <w:r>
        <w:rPr>
          <w:noProof/>
        </w:rPr>
        <w:t>39</w:t>
      </w:r>
      <w:r>
        <w:rPr>
          <w:noProof/>
        </w:rPr>
        <w:fldChar w:fldCharType="end"/>
      </w:r>
    </w:p>
    <w:p w14:paraId="39E80FAC" w14:textId="326C7399"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_Toc153882524 \h </w:instrText>
      </w:r>
      <w:r>
        <w:rPr>
          <w:noProof/>
        </w:rPr>
      </w:r>
      <w:r>
        <w:rPr>
          <w:noProof/>
        </w:rPr>
        <w:fldChar w:fldCharType="separate"/>
      </w:r>
      <w:r>
        <w:rPr>
          <w:noProof/>
        </w:rPr>
        <w:t>39</w:t>
      </w:r>
      <w:r>
        <w:rPr>
          <w:noProof/>
        </w:rPr>
        <w:fldChar w:fldCharType="end"/>
      </w:r>
    </w:p>
    <w:p w14:paraId="16AE120D" w14:textId="77DC3B1E" w:rsidR="001F06D7" w:rsidRDefault="001F06D7">
      <w:pPr>
        <w:pStyle w:val="TOC3"/>
        <w:rPr>
          <w:rFonts w:asciiTheme="minorHAnsi" w:eastAsiaTheme="minorEastAsia" w:hAnsiTheme="minorHAnsi" w:cstheme="minorBidi"/>
          <w:noProof/>
          <w:kern w:val="2"/>
          <w:sz w:val="22"/>
          <w:szCs w:val="22"/>
          <w:lang w:eastAsia="en-GB"/>
          <w14:ligatures w14:val="standardContextual"/>
        </w:rPr>
      </w:pPr>
      <w:r>
        <w:rPr>
          <w:noProof/>
        </w:rPr>
        <w:t>6.3.10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_Toc153882525 \h </w:instrText>
      </w:r>
      <w:r>
        <w:rPr>
          <w:noProof/>
        </w:rPr>
      </w:r>
      <w:r>
        <w:rPr>
          <w:noProof/>
        </w:rPr>
        <w:fldChar w:fldCharType="separate"/>
      </w:r>
      <w:r>
        <w:rPr>
          <w:noProof/>
        </w:rPr>
        <w:t>39</w:t>
      </w:r>
      <w:r>
        <w:rPr>
          <w:noProof/>
        </w:rPr>
        <w:fldChar w:fldCharType="end"/>
      </w:r>
    </w:p>
    <w:p w14:paraId="2EF74B06" w14:textId="3A7C48DA" w:rsidR="001F06D7" w:rsidRDefault="001F06D7" w:rsidP="001F06D7">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_Toc153882526 \h </w:instrText>
      </w:r>
      <w:r>
        <w:rPr>
          <w:noProof/>
        </w:rPr>
      </w:r>
      <w:r>
        <w:rPr>
          <w:noProof/>
        </w:rPr>
        <w:fldChar w:fldCharType="separate"/>
      </w:r>
      <w:r>
        <w:rPr>
          <w:noProof/>
        </w:rPr>
        <w:t>40</w:t>
      </w:r>
      <w:r>
        <w:rPr>
          <w:noProof/>
        </w:rPr>
        <w:fldChar w:fldCharType="end"/>
      </w:r>
    </w:p>
    <w:p w14:paraId="6005F7E6" w14:textId="1E94E4BC"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_Toc153882527 \h </w:instrText>
      </w:r>
      <w:r>
        <w:rPr>
          <w:noProof/>
        </w:rPr>
      </w:r>
      <w:r>
        <w:rPr>
          <w:noProof/>
        </w:rPr>
        <w:fldChar w:fldCharType="separate"/>
      </w:r>
      <w:r>
        <w:rPr>
          <w:noProof/>
        </w:rPr>
        <w:t>40</w:t>
      </w:r>
      <w:r>
        <w:rPr>
          <w:noProof/>
        </w:rPr>
        <w:fldChar w:fldCharType="end"/>
      </w:r>
    </w:p>
    <w:p w14:paraId="600420C6" w14:textId="63ED2843"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_Toc153882528 \h </w:instrText>
      </w:r>
      <w:r>
        <w:rPr>
          <w:noProof/>
        </w:rPr>
      </w:r>
      <w:r>
        <w:rPr>
          <w:noProof/>
        </w:rPr>
        <w:fldChar w:fldCharType="separate"/>
      </w:r>
      <w:r>
        <w:rPr>
          <w:noProof/>
        </w:rPr>
        <w:t>40</w:t>
      </w:r>
      <w:r>
        <w:rPr>
          <w:noProof/>
        </w:rPr>
        <w:fldChar w:fldCharType="end"/>
      </w:r>
    </w:p>
    <w:p w14:paraId="196A2D30" w14:textId="7B2FF091"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_Toc153882529 \h </w:instrText>
      </w:r>
      <w:r>
        <w:rPr>
          <w:noProof/>
        </w:rPr>
      </w:r>
      <w:r>
        <w:rPr>
          <w:noProof/>
        </w:rPr>
        <w:fldChar w:fldCharType="separate"/>
      </w:r>
      <w:r>
        <w:rPr>
          <w:noProof/>
        </w:rPr>
        <w:t>42</w:t>
      </w:r>
      <w:r>
        <w:rPr>
          <w:noProof/>
        </w:rPr>
        <w:fldChar w:fldCharType="end"/>
      </w:r>
    </w:p>
    <w:p w14:paraId="19545B70" w14:textId="7C094B5C" w:rsidR="001F06D7" w:rsidRDefault="001F06D7">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_Toc153882530 \h </w:instrText>
      </w:r>
      <w:r>
        <w:rPr>
          <w:noProof/>
        </w:rPr>
      </w:r>
      <w:r>
        <w:rPr>
          <w:noProof/>
        </w:rPr>
        <w:fldChar w:fldCharType="separate"/>
      </w:r>
      <w:r>
        <w:rPr>
          <w:noProof/>
        </w:rPr>
        <w:t>44</w:t>
      </w:r>
      <w:r>
        <w:rPr>
          <w:noProof/>
        </w:rPr>
        <w:fldChar w:fldCharType="end"/>
      </w:r>
    </w:p>
    <w:p w14:paraId="544498B9" w14:textId="1E51C3A1" w:rsidR="001F06D7" w:rsidRDefault="001F06D7" w:rsidP="001F06D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r>
      <w:r w:rsidRPr="000006A8">
        <w:rPr>
          <w:rFonts w:cs="Arial"/>
          <w:noProof/>
        </w:rPr>
        <w:t>Change history</w:t>
      </w:r>
      <w:r>
        <w:rPr>
          <w:noProof/>
        </w:rPr>
        <w:tab/>
      </w:r>
      <w:r>
        <w:rPr>
          <w:noProof/>
        </w:rPr>
        <w:fldChar w:fldCharType="begin" w:fldLock="1"/>
      </w:r>
      <w:r>
        <w:rPr>
          <w:noProof/>
        </w:rPr>
        <w:instrText xml:space="preserve"> PAGEREF _Toc153882531 \h </w:instrText>
      </w:r>
      <w:r>
        <w:rPr>
          <w:noProof/>
        </w:rPr>
      </w:r>
      <w:r>
        <w:rPr>
          <w:noProof/>
        </w:rPr>
        <w:fldChar w:fldCharType="separate"/>
      </w:r>
      <w:r>
        <w:rPr>
          <w:noProof/>
        </w:rPr>
        <w:t>49</w:t>
      </w:r>
      <w:r>
        <w:rPr>
          <w:noProof/>
        </w:rPr>
        <w:fldChar w:fldCharType="end"/>
      </w:r>
    </w:p>
    <w:p w14:paraId="5B01B675" w14:textId="66A3E485" w:rsidR="00C26B3E" w:rsidRDefault="00536356"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2933"/>
      <w:bookmarkStart w:id="17" w:name="_Toc153882376"/>
      <w:bookmarkEnd w:id="14"/>
      <w:r>
        <w:t>Foreword</w:t>
      </w:r>
      <w:bookmarkEnd w:id="15"/>
      <w:bookmarkEnd w:id="16"/>
      <w:bookmarkEnd w:id="17"/>
    </w:p>
    <w:p w14:paraId="7926447C" w14:textId="77777777" w:rsidR="00C26B3E" w:rsidRDefault="00E10C47">
      <w:r>
        <w:t xml:space="preserve">This Technical </w:t>
      </w:r>
      <w:bookmarkStart w:id="18" w:name="spectype3"/>
      <w:r>
        <w:t>Specification</w:t>
      </w:r>
      <w:bookmarkEnd w:id="18"/>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9" w:name="introduction"/>
      <w:bookmarkEnd w:id="19"/>
      <w:r>
        <w:br w:type="page"/>
      </w:r>
      <w:bookmarkStart w:id="20" w:name="scope"/>
      <w:bookmarkStart w:id="21" w:name="_Toc122090679"/>
      <w:bookmarkStart w:id="22" w:name="_Toc145952934"/>
      <w:bookmarkStart w:id="23" w:name="_Toc153882377"/>
      <w:bookmarkEnd w:id="20"/>
      <w:r>
        <w:lastRenderedPageBreak/>
        <w:t>1</w:t>
      </w:r>
      <w:r>
        <w:tab/>
        <w:t>Scope</w:t>
      </w:r>
      <w:bookmarkEnd w:id="21"/>
      <w:bookmarkEnd w:id="22"/>
      <w:bookmarkEnd w:id="23"/>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4" w:name="references"/>
      <w:bookmarkStart w:id="25" w:name="_Toc122090680"/>
      <w:bookmarkStart w:id="26" w:name="_Toc145952935"/>
      <w:bookmarkStart w:id="27" w:name="_Toc153882378"/>
      <w:bookmarkEnd w:id="24"/>
      <w:r>
        <w:t>2</w:t>
      </w:r>
      <w:r>
        <w:tab/>
        <w:t>References</w:t>
      </w:r>
      <w:bookmarkEnd w:id="25"/>
      <w:bookmarkEnd w:id="26"/>
      <w:bookmarkEnd w:id="27"/>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371E24F8" w14:textId="2AF3D0C1" w:rsidR="00B003D6"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8" w:name="definitions"/>
      <w:bookmarkStart w:id="29" w:name="_Toc122090681"/>
      <w:bookmarkStart w:id="30" w:name="_Toc145952936"/>
      <w:bookmarkStart w:id="31" w:name="_Toc153882379"/>
      <w:bookmarkEnd w:id="28"/>
      <w:r>
        <w:lastRenderedPageBreak/>
        <w:t>3</w:t>
      </w:r>
      <w:r>
        <w:tab/>
        <w:t>Definitions of terms, symbols and abbreviations</w:t>
      </w:r>
      <w:bookmarkEnd w:id="29"/>
      <w:bookmarkEnd w:id="30"/>
      <w:bookmarkEnd w:id="31"/>
    </w:p>
    <w:p w14:paraId="38D799D8" w14:textId="77777777" w:rsidR="00C26B3E" w:rsidRDefault="00E10C47">
      <w:pPr>
        <w:pStyle w:val="Heading2"/>
      </w:pPr>
      <w:bookmarkStart w:id="32" w:name="_Toc122090682"/>
      <w:bookmarkStart w:id="33" w:name="_Toc145952937"/>
      <w:bookmarkStart w:id="34" w:name="_Toc153882380"/>
      <w:r>
        <w:t>3.1</w:t>
      </w:r>
      <w:r>
        <w:tab/>
        <w:t>Terms</w:t>
      </w:r>
      <w:bookmarkEnd w:id="32"/>
      <w:bookmarkEnd w:id="33"/>
      <w:bookmarkEnd w:id="34"/>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35"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35"/>
    </w:p>
    <w:p w14:paraId="51E60A5D" w14:textId="77777777" w:rsidR="00C26B3E" w:rsidRDefault="00E10C47">
      <w:pPr>
        <w:pStyle w:val="Heading2"/>
      </w:pPr>
      <w:bookmarkStart w:id="36" w:name="_Toc122090683"/>
      <w:bookmarkStart w:id="37" w:name="_Toc145952938"/>
      <w:bookmarkStart w:id="38" w:name="_Toc153882381"/>
      <w:r>
        <w:t>3.2</w:t>
      </w:r>
      <w:r>
        <w:tab/>
        <w:t>Symbols</w:t>
      </w:r>
      <w:bookmarkEnd w:id="36"/>
      <w:bookmarkEnd w:id="37"/>
      <w:bookmarkEnd w:id="38"/>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39" w:name="_Toc122090684"/>
      <w:bookmarkStart w:id="40" w:name="_Toc145952939"/>
      <w:bookmarkStart w:id="41" w:name="_Toc153882382"/>
      <w:r>
        <w:t>3.3</w:t>
      </w:r>
      <w:r>
        <w:tab/>
        <w:t>Abbreviations</w:t>
      </w:r>
      <w:bookmarkEnd w:id="39"/>
      <w:bookmarkEnd w:id="40"/>
      <w:bookmarkEnd w:id="41"/>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1ED32E1" w:rsidR="009D031C" w:rsidRDefault="00E10C47" w:rsidP="009D031C">
      <w:pPr>
        <w:pStyle w:val="EW"/>
        <w:rPr>
          <w:lang w:eastAsia="zh-CN"/>
        </w:rPr>
      </w:pPr>
      <w:r>
        <w:t>PDUID</w:t>
      </w:r>
      <w:r>
        <w:tab/>
        <w:t>ProSe Discovery UE ID</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42" w:name="clause4"/>
      <w:bookmarkStart w:id="43" w:name="_Toc122090685"/>
      <w:bookmarkStart w:id="44" w:name="_Toc145952940"/>
      <w:bookmarkStart w:id="45" w:name="_Toc153882383"/>
      <w:bookmarkEnd w:id="42"/>
      <w:r>
        <w:t>4</w:t>
      </w:r>
      <w:r>
        <w:tab/>
        <w:t>Overview</w:t>
      </w:r>
      <w:bookmarkEnd w:id="43"/>
      <w:bookmarkEnd w:id="44"/>
      <w:bookmarkEnd w:id="45"/>
    </w:p>
    <w:p w14:paraId="4217B87B" w14:textId="77777777"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4CBCBE55" w:rsidR="00C26B3E" w:rsidRDefault="0083712E" w:rsidP="00236AEE">
      <w:pPr>
        <w:pStyle w:val="TH"/>
        <w:rPr>
          <w:lang w:eastAsia="zh-CN"/>
        </w:rPr>
      </w:pPr>
      <w:r>
        <w:object w:dxaOrig="5630" w:dyaOrig="1855" w14:anchorId="065A5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93.3pt" o:ole="">
            <v:imagedata r:id="rId12" o:title=""/>
          </v:shape>
          <o:OLEObject Type="Embed" ProgID="Visio.Drawing.11" ShapeID="_x0000_i1025" DrawAspect="Content" ObjectID="_1764495279" r:id="rId13"/>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46" w:name="_Toc510696585"/>
      <w:bookmarkStart w:id="47" w:name="_Toc35971377"/>
      <w:bookmarkStart w:id="48" w:name="_Toc98142546"/>
      <w:bookmarkStart w:id="49" w:name="_Toc122090686"/>
      <w:bookmarkStart w:id="50" w:name="_Toc145952941"/>
      <w:bookmarkStart w:id="51" w:name="_Toc153882384"/>
      <w:r>
        <w:lastRenderedPageBreak/>
        <w:t>5</w:t>
      </w:r>
      <w:r>
        <w:tab/>
        <w:t xml:space="preserve">Services offered by the </w:t>
      </w:r>
      <w:bookmarkEnd w:id="46"/>
      <w:bookmarkEnd w:id="47"/>
      <w:r>
        <w:rPr>
          <w:rFonts w:hint="eastAsia"/>
          <w:lang w:eastAsia="zh-CN"/>
        </w:rPr>
        <w:t>5G PKMF</w:t>
      </w:r>
      <w:bookmarkEnd w:id="48"/>
      <w:bookmarkEnd w:id="49"/>
      <w:bookmarkEnd w:id="50"/>
      <w:bookmarkEnd w:id="51"/>
    </w:p>
    <w:p w14:paraId="74F5D129" w14:textId="77777777" w:rsidR="00C26B3E" w:rsidRDefault="00E10C47">
      <w:pPr>
        <w:pStyle w:val="Heading2"/>
      </w:pPr>
      <w:bookmarkStart w:id="52" w:name="_Toc510696586"/>
      <w:bookmarkStart w:id="53" w:name="_Toc35971378"/>
      <w:bookmarkStart w:id="54" w:name="_Toc98142547"/>
      <w:bookmarkStart w:id="55" w:name="_Toc122090687"/>
      <w:bookmarkStart w:id="56" w:name="_Toc145952942"/>
      <w:bookmarkStart w:id="57" w:name="_Toc153882385"/>
      <w:r>
        <w:t>5.1</w:t>
      </w:r>
      <w:r>
        <w:tab/>
        <w:t>Introduction</w:t>
      </w:r>
      <w:bookmarkEnd w:id="52"/>
      <w:bookmarkEnd w:id="53"/>
      <w:bookmarkEnd w:id="54"/>
      <w:bookmarkEnd w:id="55"/>
      <w:bookmarkEnd w:id="56"/>
      <w:bookmarkEnd w:id="57"/>
    </w:p>
    <w:p w14:paraId="1565F5A1" w14:textId="77777777" w:rsidR="00C26B3E" w:rsidRDefault="00E10C47">
      <w:pPr>
        <w:rPr>
          <w:lang w:eastAsia="en-GB"/>
        </w:rPr>
      </w:pPr>
      <w:r>
        <w:t>The table 5.1-1 shows the PKMF Services and 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E7E3A">
        <w:trPr>
          <w:trHeight w:val="422"/>
          <w:jc w:val="center"/>
        </w:trPr>
        <w:tc>
          <w:tcPr>
            <w:tcW w:w="2360" w:type="dxa"/>
            <w:shd w:val="clear" w:color="auto" w:fill="C0C0C0"/>
            <w:hideMark/>
          </w:tcPr>
          <w:p w14:paraId="61D2F190" w14:textId="77777777" w:rsidR="00CB4316" w:rsidRDefault="00CB4316" w:rsidP="004E7E3A">
            <w:pPr>
              <w:pStyle w:val="TAH"/>
            </w:pPr>
            <w:r>
              <w:t>Service Name</w:t>
            </w:r>
          </w:p>
        </w:tc>
        <w:tc>
          <w:tcPr>
            <w:tcW w:w="2893" w:type="dxa"/>
            <w:shd w:val="clear" w:color="auto" w:fill="C0C0C0"/>
            <w:hideMark/>
          </w:tcPr>
          <w:p w14:paraId="748A0D48" w14:textId="77777777" w:rsidR="00CB4316" w:rsidRDefault="00CB4316" w:rsidP="004E7E3A">
            <w:pPr>
              <w:pStyle w:val="TAH"/>
            </w:pPr>
            <w:r>
              <w:t>Service Operations</w:t>
            </w:r>
          </w:p>
        </w:tc>
        <w:tc>
          <w:tcPr>
            <w:tcW w:w="2423" w:type="dxa"/>
            <w:shd w:val="clear" w:color="auto" w:fill="C0C0C0"/>
            <w:hideMark/>
          </w:tcPr>
          <w:p w14:paraId="6F2C798A" w14:textId="77777777" w:rsidR="00CB4316" w:rsidRDefault="00CB4316" w:rsidP="004E7E3A">
            <w:pPr>
              <w:pStyle w:val="TAH"/>
            </w:pPr>
            <w:r>
              <w:t>Operation</w:t>
            </w:r>
          </w:p>
          <w:p w14:paraId="183FA30A" w14:textId="77777777" w:rsidR="00CB4316" w:rsidRDefault="00CB4316" w:rsidP="004E7E3A">
            <w:pPr>
              <w:pStyle w:val="TAH"/>
            </w:pPr>
            <w:r>
              <w:t>Semantics</w:t>
            </w:r>
          </w:p>
        </w:tc>
        <w:tc>
          <w:tcPr>
            <w:tcW w:w="1940" w:type="dxa"/>
            <w:shd w:val="clear" w:color="auto" w:fill="C0C0C0"/>
            <w:hideMark/>
          </w:tcPr>
          <w:p w14:paraId="5C5E6C81" w14:textId="77777777" w:rsidR="00CB4316" w:rsidRDefault="00CB4316" w:rsidP="004E7E3A">
            <w:pPr>
              <w:pStyle w:val="TAH"/>
            </w:pPr>
            <w:r>
              <w:t>Example Consumer(s)</w:t>
            </w:r>
          </w:p>
        </w:tc>
      </w:tr>
      <w:tr w:rsidR="00CB4316" w14:paraId="3A6629EC" w14:textId="77777777" w:rsidTr="004E7E3A">
        <w:trPr>
          <w:trHeight w:val="211"/>
          <w:jc w:val="center"/>
        </w:trPr>
        <w:tc>
          <w:tcPr>
            <w:tcW w:w="2360" w:type="dxa"/>
          </w:tcPr>
          <w:p w14:paraId="0FFDC55D" w14:textId="77777777" w:rsidR="00CB4316" w:rsidRDefault="00CB4316" w:rsidP="004E7E3A">
            <w:pPr>
              <w:pStyle w:val="TAL"/>
              <w:rPr>
                <w:lang w:eastAsia="zh-CN"/>
              </w:rPr>
            </w:pPr>
            <w:r>
              <w:rPr>
                <w:lang w:eastAsia="zh-CN"/>
              </w:rPr>
              <w:t>Npkmf_PKMFKeyRequest</w:t>
            </w:r>
          </w:p>
        </w:tc>
        <w:tc>
          <w:tcPr>
            <w:tcW w:w="2893" w:type="dxa"/>
          </w:tcPr>
          <w:p w14:paraId="158934A3" w14:textId="77777777" w:rsidR="00CB4316" w:rsidRDefault="00CB4316" w:rsidP="004E7E3A">
            <w:pPr>
              <w:pStyle w:val="TAL"/>
              <w:rPr>
                <w:lang w:eastAsia="zh-CN"/>
              </w:rPr>
            </w:pPr>
            <w:r>
              <w:rPr>
                <w:bCs/>
                <w:lang w:eastAsia="zh-CN"/>
              </w:rPr>
              <w:t>ProseKey</w:t>
            </w:r>
          </w:p>
        </w:tc>
        <w:tc>
          <w:tcPr>
            <w:tcW w:w="2423" w:type="dxa"/>
          </w:tcPr>
          <w:p w14:paraId="4BB51F5D" w14:textId="77777777" w:rsidR="00CB4316" w:rsidRDefault="00CB4316" w:rsidP="004E7E3A">
            <w:pPr>
              <w:pStyle w:val="TAL"/>
            </w:pPr>
            <w:r>
              <w:rPr>
                <w:lang w:eastAsia="zh-CN"/>
              </w:rPr>
              <w:t>Request/Response</w:t>
            </w:r>
          </w:p>
        </w:tc>
        <w:tc>
          <w:tcPr>
            <w:tcW w:w="1940" w:type="dxa"/>
          </w:tcPr>
          <w:p w14:paraId="7E811DEE" w14:textId="77777777" w:rsidR="00CB4316" w:rsidRDefault="00CB4316" w:rsidP="004E7E3A">
            <w:pPr>
              <w:pStyle w:val="TAL"/>
              <w:rPr>
                <w:lang w:eastAsia="zh-CN"/>
              </w:rPr>
            </w:pPr>
            <w:r>
              <w:rPr>
                <w:lang w:eastAsia="zh-CN"/>
              </w:rPr>
              <w:t>PKMF</w:t>
            </w:r>
          </w:p>
        </w:tc>
      </w:tr>
      <w:tr w:rsidR="007016F2" w14:paraId="22307A30" w14:textId="77777777" w:rsidTr="004E7E3A">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944341" w14:paraId="610792CC" w14:textId="77777777" w:rsidTr="004E7E3A">
        <w:trPr>
          <w:trHeight w:val="211"/>
          <w:jc w:val="center"/>
        </w:trPr>
        <w:tc>
          <w:tcPr>
            <w:tcW w:w="2360" w:type="dxa"/>
            <w:vMerge w:val="restart"/>
          </w:tcPr>
          <w:p w14:paraId="0D498631" w14:textId="224BD560" w:rsidR="00944341" w:rsidRDefault="00944341" w:rsidP="00944341">
            <w:pPr>
              <w:pStyle w:val="TAL"/>
            </w:pPr>
            <w:r>
              <w:t>Npkmf_</w:t>
            </w:r>
            <w:r>
              <w:rPr>
                <w:lang w:eastAsia="zh-CN"/>
              </w:rPr>
              <w:t>Discovery</w:t>
            </w:r>
          </w:p>
        </w:tc>
        <w:tc>
          <w:tcPr>
            <w:tcW w:w="2893" w:type="dxa"/>
          </w:tcPr>
          <w:p w14:paraId="58ADB993" w14:textId="717B2A30" w:rsidR="00944341" w:rsidRDefault="00944341" w:rsidP="00944341">
            <w:pPr>
              <w:pStyle w:val="TAL"/>
            </w:pPr>
            <w:r>
              <w:rPr>
                <w:lang w:eastAsia="zh-CN"/>
              </w:rPr>
              <w:t>AnnounceAuthorize</w:t>
            </w:r>
          </w:p>
        </w:tc>
        <w:tc>
          <w:tcPr>
            <w:tcW w:w="2423" w:type="dxa"/>
          </w:tcPr>
          <w:p w14:paraId="1BB529F3" w14:textId="1D0E651B" w:rsidR="00944341" w:rsidRDefault="00944341" w:rsidP="00944341">
            <w:pPr>
              <w:pStyle w:val="TAL"/>
            </w:pPr>
            <w:r>
              <w:rPr>
                <w:lang w:eastAsia="zh-CN"/>
              </w:rPr>
              <w:t>Request/Response</w:t>
            </w:r>
          </w:p>
        </w:tc>
        <w:tc>
          <w:tcPr>
            <w:tcW w:w="1940" w:type="dxa"/>
          </w:tcPr>
          <w:p w14:paraId="10171830" w14:textId="4C49856A" w:rsidR="00944341" w:rsidRDefault="00944341" w:rsidP="00944341">
            <w:pPr>
              <w:pStyle w:val="TAL"/>
              <w:rPr>
                <w:lang w:val="en-US"/>
              </w:rPr>
            </w:pPr>
            <w:r>
              <w:t xml:space="preserve">5G </w:t>
            </w:r>
            <w:r>
              <w:rPr>
                <w:lang w:eastAsia="zh-CN"/>
              </w:rPr>
              <w:t>PKMF</w:t>
            </w:r>
          </w:p>
        </w:tc>
      </w:tr>
      <w:tr w:rsidR="00944341" w14:paraId="028BA800" w14:textId="77777777" w:rsidTr="004E7E3A">
        <w:trPr>
          <w:trHeight w:val="211"/>
          <w:jc w:val="center"/>
        </w:trPr>
        <w:tc>
          <w:tcPr>
            <w:tcW w:w="2360" w:type="dxa"/>
            <w:vMerge/>
          </w:tcPr>
          <w:p w14:paraId="1CBA1999" w14:textId="77777777" w:rsidR="00944341" w:rsidRDefault="00944341" w:rsidP="00944341">
            <w:pPr>
              <w:pStyle w:val="TAL"/>
            </w:pPr>
          </w:p>
        </w:tc>
        <w:tc>
          <w:tcPr>
            <w:tcW w:w="2893" w:type="dxa"/>
          </w:tcPr>
          <w:p w14:paraId="2A74BE3A" w14:textId="3B900DB9" w:rsidR="00944341" w:rsidRDefault="00944341" w:rsidP="00944341">
            <w:pPr>
              <w:pStyle w:val="TAL"/>
            </w:pPr>
            <w:r>
              <w:rPr>
                <w:lang w:eastAsia="zh-CN"/>
              </w:rPr>
              <w:t>MonitorKey</w:t>
            </w:r>
          </w:p>
        </w:tc>
        <w:tc>
          <w:tcPr>
            <w:tcW w:w="2423" w:type="dxa"/>
          </w:tcPr>
          <w:p w14:paraId="5BB28106" w14:textId="206B405C" w:rsidR="00944341" w:rsidRDefault="00944341" w:rsidP="00944341">
            <w:pPr>
              <w:pStyle w:val="TAL"/>
            </w:pPr>
            <w:r>
              <w:rPr>
                <w:lang w:eastAsia="zh-CN"/>
              </w:rPr>
              <w:t>Request/Response</w:t>
            </w:r>
          </w:p>
        </w:tc>
        <w:tc>
          <w:tcPr>
            <w:tcW w:w="1940" w:type="dxa"/>
          </w:tcPr>
          <w:p w14:paraId="6A0CA7BB" w14:textId="4D90CE35" w:rsidR="00944341" w:rsidRDefault="00944341" w:rsidP="00944341">
            <w:pPr>
              <w:pStyle w:val="TAL"/>
              <w:rPr>
                <w:lang w:val="en-US"/>
              </w:rPr>
            </w:pPr>
            <w:r>
              <w:t xml:space="preserve">5G </w:t>
            </w:r>
            <w:r>
              <w:rPr>
                <w:lang w:eastAsia="zh-CN"/>
              </w:rPr>
              <w:t>PKMF</w:t>
            </w:r>
          </w:p>
        </w:tc>
      </w:tr>
      <w:tr w:rsidR="00944341" w14:paraId="76B766E3" w14:textId="77777777" w:rsidTr="004E7E3A">
        <w:trPr>
          <w:trHeight w:val="211"/>
          <w:jc w:val="center"/>
        </w:trPr>
        <w:tc>
          <w:tcPr>
            <w:tcW w:w="2360" w:type="dxa"/>
            <w:vMerge/>
          </w:tcPr>
          <w:p w14:paraId="7FBD3BF9" w14:textId="77777777" w:rsidR="00944341" w:rsidRDefault="00944341" w:rsidP="00944341">
            <w:pPr>
              <w:pStyle w:val="TAL"/>
            </w:pPr>
          </w:p>
        </w:tc>
        <w:tc>
          <w:tcPr>
            <w:tcW w:w="2893" w:type="dxa"/>
          </w:tcPr>
          <w:p w14:paraId="19B2B206" w14:textId="4743975A" w:rsidR="00944341" w:rsidRDefault="00944341" w:rsidP="00944341">
            <w:pPr>
              <w:pStyle w:val="TAL"/>
            </w:pPr>
            <w:r>
              <w:rPr>
                <w:lang w:eastAsia="zh-CN"/>
              </w:rPr>
              <w:t>DiscoveryKey</w:t>
            </w:r>
          </w:p>
        </w:tc>
        <w:tc>
          <w:tcPr>
            <w:tcW w:w="2423" w:type="dxa"/>
          </w:tcPr>
          <w:p w14:paraId="77645FAD" w14:textId="07123835" w:rsidR="00944341" w:rsidRDefault="00944341" w:rsidP="00944341">
            <w:pPr>
              <w:pStyle w:val="TAL"/>
            </w:pPr>
            <w:r>
              <w:rPr>
                <w:lang w:eastAsia="zh-CN"/>
              </w:rPr>
              <w:t>Request/Response</w:t>
            </w:r>
          </w:p>
        </w:tc>
        <w:tc>
          <w:tcPr>
            <w:tcW w:w="1940" w:type="dxa"/>
          </w:tcPr>
          <w:p w14:paraId="60B76555" w14:textId="6102FAEE" w:rsidR="00944341" w:rsidRDefault="00944341" w:rsidP="00944341">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E7E3A">
        <w:tc>
          <w:tcPr>
            <w:tcW w:w="2410" w:type="dxa"/>
            <w:shd w:val="clear" w:color="auto" w:fill="C0C0C0"/>
          </w:tcPr>
          <w:p w14:paraId="335A186A" w14:textId="77777777" w:rsidR="002A191D" w:rsidRDefault="002A191D" w:rsidP="004E7E3A">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E7E3A">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E7E3A">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E7E3A">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E7E3A">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E7E3A">
            <w:pPr>
              <w:jc w:val="center"/>
              <w:rPr>
                <w:rFonts w:ascii="Arial" w:hAnsi="Arial" w:cs="Arial"/>
                <w:b/>
                <w:sz w:val="18"/>
                <w:szCs w:val="18"/>
              </w:rPr>
            </w:pPr>
            <w:r>
              <w:rPr>
                <w:rFonts w:ascii="Arial" w:hAnsi="Arial" w:cs="Arial"/>
                <w:b/>
                <w:sz w:val="18"/>
                <w:szCs w:val="18"/>
              </w:rPr>
              <w:t>Annex</w:t>
            </w:r>
          </w:p>
        </w:tc>
      </w:tr>
      <w:tr w:rsidR="002A191D" w14:paraId="7FF5CF1D" w14:textId="77777777" w:rsidTr="004E7E3A">
        <w:tc>
          <w:tcPr>
            <w:tcW w:w="2410" w:type="dxa"/>
            <w:shd w:val="clear" w:color="auto" w:fill="auto"/>
          </w:tcPr>
          <w:p w14:paraId="0D6865C4" w14:textId="77777777" w:rsidR="002A191D" w:rsidRDefault="002A191D" w:rsidP="004E7E3A">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E7E3A">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E7E3A">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E7E3A">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E7E3A">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E7E3A">
            <w:pPr>
              <w:rPr>
                <w:rFonts w:ascii="Arial" w:hAnsi="Arial" w:cs="Arial"/>
                <w:sz w:val="18"/>
                <w:szCs w:val="18"/>
              </w:rPr>
            </w:pPr>
            <w:r>
              <w:rPr>
                <w:rFonts w:ascii="Arial" w:hAnsi="Arial" w:cs="Arial"/>
                <w:sz w:val="18"/>
                <w:szCs w:val="18"/>
              </w:rPr>
              <w:t>A.2</w:t>
            </w:r>
          </w:p>
        </w:tc>
      </w:tr>
      <w:tr w:rsidR="00D93FA8" w14:paraId="7C662E1E" w14:textId="77777777" w:rsidTr="004E7E3A">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944341" w14:paraId="0278D6F1" w14:textId="77777777" w:rsidTr="004E7E3A">
        <w:tc>
          <w:tcPr>
            <w:tcW w:w="2410" w:type="dxa"/>
            <w:shd w:val="clear" w:color="auto" w:fill="auto"/>
          </w:tcPr>
          <w:p w14:paraId="6FBC53D2" w14:textId="78A17684" w:rsidR="00944341" w:rsidRDefault="00944341" w:rsidP="00944341">
            <w:pPr>
              <w:pStyle w:val="TAL"/>
            </w:pPr>
            <w:r>
              <w:t>Npkmf_</w:t>
            </w:r>
            <w:r>
              <w:rPr>
                <w:lang w:eastAsia="zh-CN"/>
              </w:rPr>
              <w:t>Discovery</w:t>
            </w:r>
          </w:p>
        </w:tc>
        <w:tc>
          <w:tcPr>
            <w:tcW w:w="851" w:type="dxa"/>
            <w:shd w:val="clear" w:color="auto" w:fill="auto"/>
          </w:tcPr>
          <w:p w14:paraId="26E88D6F" w14:textId="3829E1ED" w:rsidR="00944341" w:rsidRPr="005F2F45" w:rsidRDefault="00944341" w:rsidP="00944341">
            <w:pPr>
              <w:rPr>
                <w:rFonts w:ascii="Arial" w:hAnsi="Arial" w:cs="Arial"/>
                <w:sz w:val="18"/>
                <w:szCs w:val="18"/>
              </w:rPr>
            </w:pPr>
            <w:r>
              <w:rPr>
                <w:rFonts w:ascii="Arial" w:hAnsi="Arial" w:cs="Arial"/>
                <w:sz w:val="18"/>
                <w:szCs w:val="18"/>
              </w:rPr>
              <w:t>6.3</w:t>
            </w:r>
          </w:p>
        </w:tc>
        <w:tc>
          <w:tcPr>
            <w:tcW w:w="1275" w:type="dxa"/>
            <w:shd w:val="clear" w:color="auto" w:fill="auto"/>
          </w:tcPr>
          <w:p w14:paraId="4286B5C3" w14:textId="45AC5F97" w:rsidR="00944341" w:rsidRPr="005F2F45" w:rsidRDefault="00944341" w:rsidP="00944341">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44F7DCE5" w14:textId="00DBFC20" w:rsidR="00944341" w:rsidRPr="005F2F45" w:rsidRDefault="00944341" w:rsidP="00944341">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73E21BF9" w14:textId="12640A0E" w:rsidR="00944341" w:rsidRPr="005F2F45" w:rsidRDefault="00944341" w:rsidP="00944341">
            <w:pPr>
              <w:rPr>
                <w:rFonts w:ascii="Arial" w:hAnsi="Arial" w:cs="Arial"/>
                <w:sz w:val="18"/>
                <w:szCs w:val="18"/>
              </w:rPr>
            </w:pPr>
            <w:r>
              <w:rPr>
                <w:rFonts w:ascii="Arial" w:hAnsi="Arial" w:cs="Arial"/>
                <w:sz w:val="18"/>
                <w:szCs w:val="18"/>
              </w:rPr>
              <w:t>npkmf-disc</w:t>
            </w:r>
          </w:p>
        </w:tc>
        <w:tc>
          <w:tcPr>
            <w:tcW w:w="850" w:type="dxa"/>
            <w:shd w:val="clear" w:color="auto" w:fill="auto"/>
          </w:tcPr>
          <w:p w14:paraId="4458170B" w14:textId="6086B5A6" w:rsidR="00944341" w:rsidRPr="005F2F45" w:rsidRDefault="00944341" w:rsidP="00944341">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58" w:name="_Toc510696587"/>
      <w:bookmarkStart w:id="59" w:name="_Toc35971379"/>
      <w:bookmarkStart w:id="60" w:name="_Toc98142548"/>
      <w:bookmarkStart w:id="61" w:name="_Toc122090688"/>
      <w:bookmarkStart w:id="62" w:name="_Toc145952943"/>
      <w:bookmarkStart w:id="63" w:name="_Toc153882386"/>
      <w:r>
        <w:t>5.2</w:t>
      </w:r>
      <w:r>
        <w:tab/>
      </w:r>
      <w:r>
        <w:rPr>
          <w:lang w:eastAsia="zh-CN"/>
        </w:rPr>
        <w:t>Npkmf_PKMFKeyReques</w:t>
      </w:r>
      <w:r>
        <w:rPr>
          <w:rFonts w:hint="eastAsia"/>
          <w:lang w:eastAsia="zh-CN"/>
        </w:rPr>
        <w:t>t</w:t>
      </w:r>
      <w:r>
        <w:t xml:space="preserve"> Service</w:t>
      </w:r>
      <w:bookmarkEnd w:id="58"/>
      <w:bookmarkEnd w:id="59"/>
      <w:bookmarkEnd w:id="60"/>
      <w:bookmarkEnd w:id="61"/>
      <w:bookmarkEnd w:id="62"/>
      <w:bookmarkEnd w:id="63"/>
    </w:p>
    <w:p w14:paraId="77D1641E" w14:textId="77777777" w:rsidR="00C26B3E" w:rsidRDefault="00E10C47">
      <w:pPr>
        <w:pStyle w:val="Heading3"/>
        <w:rPr>
          <w:lang w:eastAsia="zh-CN"/>
        </w:rPr>
      </w:pPr>
      <w:bookmarkStart w:id="64" w:name="_Toc510696588"/>
      <w:bookmarkStart w:id="65" w:name="_Toc35971380"/>
      <w:bookmarkStart w:id="66" w:name="_Toc98142549"/>
      <w:bookmarkStart w:id="67" w:name="_Toc122090689"/>
      <w:bookmarkStart w:id="68" w:name="_Toc145952944"/>
      <w:bookmarkStart w:id="69" w:name="_Toc153882387"/>
      <w:r>
        <w:t>5.2.1</w:t>
      </w:r>
      <w:r>
        <w:tab/>
        <w:t>Service Description</w:t>
      </w:r>
      <w:bookmarkEnd w:id="64"/>
      <w:bookmarkEnd w:id="65"/>
      <w:bookmarkEnd w:id="66"/>
      <w:bookmarkEnd w:id="67"/>
      <w:bookmarkEnd w:id="68"/>
      <w:bookmarkEnd w:id="69"/>
    </w:p>
    <w:p w14:paraId="36FADBCB" w14:textId="77777777" w:rsidR="00C26B3E" w:rsidRDefault="00E10C47">
      <w:pPr>
        <w:rPr>
          <w:lang w:eastAsia="en-GB"/>
        </w:rPr>
      </w:pPr>
      <w:r>
        <w:t>This service enables an NF (i.e. another 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70" w:name="_Toc510696589"/>
      <w:bookmarkStart w:id="71" w:name="_Toc35971381"/>
      <w:bookmarkStart w:id="72" w:name="_Toc98142550"/>
      <w:bookmarkStart w:id="73" w:name="_Toc122090690"/>
      <w:bookmarkStart w:id="74" w:name="_Toc145952945"/>
      <w:bookmarkStart w:id="75" w:name="_Toc153882388"/>
      <w:r>
        <w:t>5.2.2</w:t>
      </w:r>
      <w:r>
        <w:tab/>
        <w:t>Service Operations</w:t>
      </w:r>
      <w:bookmarkEnd w:id="70"/>
      <w:bookmarkEnd w:id="71"/>
      <w:bookmarkEnd w:id="72"/>
      <w:bookmarkEnd w:id="73"/>
      <w:bookmarkEnd w:id="74"/>
      <w:bookmarkEnd w:id="75"/>
    </w:p>
    <w:p w14:paraId="01486C86" w14:textId="77777777" w:rsidR="00C26B3E" w:rsidRDefault="00E10C47">
      <w:pPr>
        <w:pStyle w:val="Heading4"/>
      </w:pPr>
      <w:bookmarkStart w:id="76" w:name="_Toc510696590"/>
      <w:bookmarkStart w:id="77" w:name="_Toc35971382"/>
      <w:bookmarkStart w:id="78" w:name="_Toc98142551"/>
      <w:bookmarkStart w:id="79" w:name="_Toc122090691"/>
      <w:bookmarkStart w:id="80" w:name="_Toc145952946"/>
      <w:bookmarkStart w:id="81" w:name="_Toc153882389"/>
      <w:r>
        <w:t>5.2.2.1</w:t>
      </w:r>
      <w:r>
        <w:tab/>
        <w:t>Introduction</w:t>
      </w:r>
      <w:bookmarkEnd w:id="76"/>
      <w:bookmarkEnd w:id="77"/>
      <w:bookmarkEnd w:id="78"/>
      <w:bookmarkEnd w:id="79"/>
      <w:bookmarkEnd w:id="80"/>
      <w:bookmarkEnd w:id="81"/>
    </w:p>
    <w:p w14:paraId="527803EE" w14:textId="77777777" w:rsidR="00C26B3E" w:rsidRDefault="00E10C47">
      <w:pPr>
        <w:pStyle w:val="Heading4"/>
      </w:pPr>
      <w:bookmarkStart w:id="82" w:name="_Toc510696591"/>
      <w:bookmarkStart w:id="83" w:name="_Toc35971383"/>
      <w:bookmarkStart w:id="84" w:name="_Toc98142552"/>
      <w:bookmarkStart w:id="85" w:name="_Toc122090692"/>
      <w:bookmarkStart w:id="86" w:name="_Toc145952947"/>
      <w:bookmarkStart w:id="87" w:name="_Toc153882390"/>
      <w:r>
        <w:t>5.2.2.2</w:t>
      </w:r>
      <w:r>
        <w:tab/>
      </w:r>
      <w:bookmarkEnd w:id="82"/>
      <w:bookmarkEnd w:id="83"/>
      <w:r>
        <w:rPr>
          <w:bCs/>
          <w:lang w:eastAsia="zh-CN"/>
        </w:rPr>
        <w:t>ProseKey</w:t>
      </w:r>
      <w:bookmarkEnd w:id="84"/>
      <w:bookmarkEnd w:id="85"/>
      <w:bookmarkEnd w:id="86"/>
      <w:bookmarkEnd w:id="87"/>
    </w:p>
    <w:p w14:paraId="613BA497" w14:textId="77777777" w:rsidR="00C26B3E" w:rsidRDefault="00E10C47">
      <w:pPr>
        <w:pStyle w:val="Heading5"/>
      </w:pPr>
      <w:bookmarkStart w:id="88" w:name="_Toc510696592"/>
      <w:bookmarkStart w:id="89" w:name="_Toc35971384"/>
      <w:bookmarkStart w:id="90" w:name="_Toc98142553"/>
      <w:bookmarkStart w:id="91" w:name="_Toc122090693"/>
      <w:bookmarkStart w:id="92" w:name="_Toc145952948"/>
      <w:bookmarkStart w:id="93" w:name="_Toc153882391"/>
      <w:r>
        <w:t>5.2.2.2.1</w:t>
      </w:r>
      <w:r>
        <w:tab/>
        <w:t>General</w:t>
      </w:r>
      <w:bookmarkEnd w:id="88"/>
      <w:bookmarkEnd w:id="89"/>
      <w:bookmarkEnd w:id="90"/>
      <w:bookmarkEnd w:id="91"/>
      <w:bookmarkEnd w:id="92"/>
      <w:bookmarkEnd w:id="93"/>
    </w:p>
    <w:p w14:paraId="48262612" w14:textId="77777777" w:rsidR="00C26B3E" w:rsidRDefault="00E10C47">
      <w:r>
        <w:t>The ProseKey service operation is invoked by a NF Service Consumer, i.e. another PKMF in another PLMN, towards the PKMF to retrieve the keying material related to 5G ProSe.</w:t>
      </w:r>
    </w:p>
    <w:p w14:paraId="7A8F6BFC" w14:textId="77777777" w:rsidR="00C26B3E" w:rsidRDefault="00E10C47">
      <w:pPr>
        <w:rPr>
          <w:lang w:eastAsia="en-GB"/>
        </w:rPr>
      </w:pPr>
      <w:r>
        <w:lastRenderedPageBreak/>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t>The NF Service Consumer (i.e. another PKMF in another PLMN) shall retrieve the 5G ProSe related keying material by invoking the "request " custom method on the resource URI of "Prose Keys Collection" resource, see clause 6.1.3.2.4. See also Figure 5.2.2.2.1-1.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6" type="#_x0000_t75" style="width:470.6pt;height:213.1pt" o:ole="">
            <v:imagedata r:id="rId14" o:title="" cropbottom="14260f"/>
          </v:shape>
          <o:OLEObject Type="Embed" ProgID="Visio.Drawing.11" ShapeID="_x0000_i1026" DrawAspect="Content" ObjectID="_1764495280" r:id="rId15"/>
        </w:object>
      </w:r>
    </w:p>
    <w:p w14:paraId="75491C70" w14:textId="77777777" w:rsidR="00C26B3E" w:rsidRDefault="00E10C47">
      <w:pPr>
        <w:pStyle w:val="TF"/>
      </w:pPr>
      <w:r>
        <w:t>Figure 5.2.2.2.1-1 ProseKey service operation</w:t>
      </w:r>
    </w:p>
    <w:p w14:paraId="10D4E1C9" w14:textId="283F9E75" w:rsidR="00C26B3E" w:rsidRDefault="00E10C47">
      <w:pPr>
        <w:pStyle w:val="B1"/>
      </w:pPr>
      <w:r>
        <w:t>1.</w:t>
      </w:r>
      <w:r>
        <w:tab/>
        <w:t>The NF Service Consumer shall send a HTTP POST request to invoke "request" custom method. The payload of the request shall be an object of "ProseKeyReqData" data type.</w:t>
      </w:r>
      <w:r>
        <w:tab/>
        <w:t xml:space="preserve">The payload shall include the Relay Service Code, the KNRP freshness parameter 1, and either the SUCI of the 5G ProSe Remote UE or the </w:t>
      </w:r>
      <w:r w:rsidR="00E81201">
        <w:t>UP</w:t>
      </w:r>
      <w:r w:rsidR="00E81201">
        <w:rPr>
          <w:rFonts w:hint="eastAsia"/>
          <w:lang w:eastAsia="zh-CN"/>
        </w:rPr>
        <w:t>-</w:t>
      </w:r>
      <w:r>
        <w:t>PRUK ID.</w:t>
      </w:r>
    </w:p>
    <w:p w14:paraId="51E6A17A" w14:textId="77777777" w:rsidR="00C26B3E" w:rsidRDefault="00E10C47">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77777777" w:rsidR="00C26B3E" w:rsidRDefault="00E10C47">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94" w:name="_Toc67903503"/>
      <w:bookmarkStart w:id="95" w:name="_Toc112771037"/>
      <w:bookmarkStart w:id="96" w:name="_Toc122090061"/>
      <w:bookmarkStart w:id="97" w:name="_Toc145952949"/>
      <w:bookmarkStart w:id="98" w:name="_Toc153882392"/>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94"/>
      <w:bookmarkEnd w:id="95"/>
      <w:bookmarkEnd w:id="96"/>
      <w:bookmarkEnd w:id="97"/>
      <w:bookmarkEnd w:id="98"/>
    </w:p>
    <w:p w14:paraId="3199DFE5" w14:textId="69AE5E8D" w:rsidR="007A6EAD" w:rsidRDefault="00204283" w:rsidP="007A6EAD">
      <w:pPr>
        <w:pStyle w:val="Heading3"/>
      </w:pPr>
      <w:bookmarkStart w:id="99" w:name="_Toc67903504"/>
      <w:bookmarkStart w:id="100" w:name="_Toc112771038"/>
      <w:bookmarkStart w:id="101" w:name="_Toc122090062"/>
      <w:bookmarkStart w:id="102" w:name="_Toc145952950"/>
      <w:bookmarkStart w:id="103" w:name="_Toc153882393"/>
      <w:r>
        <w:t>5.3</w:t>
      </w:r>
      <w:r w:rsidR="007A6EAD">
        <w:t>.1</w:t>
      </w:r>
      <w:r w:rsidR="007A6EAD">
        <w:tab/>
        <w:t>Service Description</w:t>
      </w:r>
      <w:bookmarkEnd w:id="99"/>
      <w:bookmarkEnd w:id="100"/>
      <w:bookmarkEnd w:id="101"/>
      <w:bookmarkEnd w:id="102"/>
      <w:bookmarkEnd w:id="103"/>
    </w:p>
    <w:p w14:paraId="772F2243" w14:textId="77777777"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04" w:name="_Toc67903505"/>
      <w:bookmarkStart w:id="105" w:name="_Toc112771039"/>
      <w:bookmarkStart w:id="106" w:name="_Toc122090063"/>
      <w:bookmarkStart w:id="107" w:name="_Toc145952951"/>
      <w:bookmarkStart w:id="108" w:name="_Toc153882394"/>
      <w:r>
        <w:t>5.3</w:t>
      </w:r>
      <w:r w:rsidR="007A6EAD">
        <w:t>.2</w:t>
      </w:r>
      <w:r w:rsidR="007A6EAD">
        <w:tab/>
        <w:t>Service Operations</w:t>
      </w:r>
      <w:bookmarkEnd w:id="104"/>
      <w:bookmarkEnd w:id="105"/>
      <w:bookmarkEnd w:id="106"/>
      <w:bookmarkEnd w:id="107"/>
      <w:bookmarkEnd w:id="108"/>
    </w:p>
    <w:p w14:paraId="1DA4A866" w14:textId="4C2AC5B7" w:rsidR="007A6EAD" w:rsidRDefault="00204283" w:rsidP="007A6EAD">
      <w:pPr>
        <w:pStyle w:val="Heading4"/>
      </w:pPr>
      <w:bookmarkStart w:id="109" w:name="_Toc67903506"/>
      <w:bookmarkStart w:id="110" w:name="_Toc112771040"/>
      <w:bookmarkStart w:id="111" w:name="_Toc122090064"/>
      <w:bookmarkStart w:id="112" w:name="_Toc145952952"/>
      <w:bookmarkStart w:id="113" w:name="_Toc153882395"/>
      <w:r>
        <w:t>5.3</w:t>
      </w:r>
      <w:r w:rsidR="007A6EAD">
        <w:t>.2.1</w:t>
      </w:r>
      <w:r w:rsidR="007A6EAD">
        <w:tab/>
        <w:t>Introduction</w:t>
      </w:r>
      <w:bookmarkEnd w:id="109"/>
      <w:bookmarkEnd w:id="110"/>
      <w:bookmarkEnd w:id="111"/>
      <w:bookmarkEnd w:id="112"/>
      <w:bookmarkEnd w:id="11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14" w:name="_Toc112771041"/>
      <w:bookmarkStart w:id="115" w:name="_Toc67903507"/>
      <w:bookmarkStart w:id="116" w:name="_Toc122090065"/>
      <w:bookmarkStart w:id="117" w:name="_Toc145952953"/>
      <w:bookmarkStart w:id="118" w:name="_Toc153882396"/>
      <w:r>
        <w:t>5.3</w:t>
      </w:r>
      <w:r w:rsidR="007A6EAD">
        <w:t>.2.2</w:t>
      </w:r>
      <w:r w:rsidR="007A6EAD">
        <w:tab/>
      </w:r>
      <w:bookmarkEnd w:id="114"/>
      <w:bookmarkEnd w:id="115"/>
      <w:bookmarkEnd w:id="116"/>
      <w:r w:rsidR="007A6EAD">
        <w:t>Retrieve</w:t>
      </w:r>
      <w:bookmarkEnd w:id="117"/>
      <w:bookmarkEnd w:id="118"/>
    </w:p>
    <w:p w14:paraId="79E40625" w14:textId="5AB921FD" w:rsidR="007A6EAD" w:rsidRDefault="00204283" w:rsidP="007A6EAD">
      <w:pPr>
        <w:pStyle w:val="Heading5"/>
      </w:pPr>
      <w:bookmarkStart w:id="119" w:name="_Toc67903508"/>
      <w:bookmarkStart w:id="120" w:name="_Toc112771042"/>
      <w:bookmarkStart w:id="121" w:name="_Toc122090066"/>
      <w:bookmarkStart w:id="122" w:name="_Toc145952954"/>
      <w:bookmarkStart w:id="123" w:name="_Toc153882397"/>
      <w:r>
        <w:t>5.3</w:t>
      </w:r>
      <w:r w:rsidR="007A6EAD">
        <w:t>.2.2.1</w:t>
      </w:r>
      <w:r w:rsidR="007A6EAD">
        <w:tab/>
        <w:t>General</w:t>
      </w:r>
      <w:bookmarkEnd w:id="119"/>
      <w:bookmarkEnd w:id="120"/>
      <w:bookmarkEnd w:id="121"/>
      <w:bookmarkEnd w:id="122"/>
      <w:bookmarkEnd w:id="123"/>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00B01291" w:rsidR="007A6EAD" w:rsidRPr="0090516B" w:rsidRDefault="007A6EAD" w:rsidP="007A6EAD">
      <w:r w:rsidRPr="0090516B">
        <w:t>The NF Service Consumer (</w:t>
      </w:r>
      <w:r>
        <w:t>e</w:t>
      </w:r>
      <w:r w:rsidRPr="0090516B">
        <w:t>.</w:t>
      </w:r>
      <w:r>
        <w:t>g</w:t>
      </w:r>
      <w:r w:rsidRPr="0090516B">
        <w:t>.</w:t>
      </w:r>
      <w:r>
        <w:t>,</w:t>
      </w:r>
      <w:r w:rsidRPr="0090516B">
        <w:t xml:space="preserve"> </w:t>
      </w:r>
      <w:r>
        <w:t>SMF, PKMF</w:t>
      </w:r>
      <w:r w:rsidRPr="0090516B">
        <w:t xml:space="preserve">) shall request the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77777777" w:rsidR="007A6EAD" w:rsidRPr="0090516B" w:rsidRDefault="007A6EAD" w:rsidP="007A6EAD">
      <w:pPr>
        <w:pStyle w:val="TH"/>
        <w:rPr>
          <w:lang w:eastAsia="en-GB"/>
        </w:rPr>
      </w:pPr>
      <w:r>
        <w:object w:dxaOrig="8714" w:dyaOrig="2399" w14:anchorId="6987BE70">
          <v:shape id="_x0000_i1027" type="#_x0000_t75" style="width:434.9pt;height:120.4pt" o:ole="">
            <v:imagedata r:id="rId16" o:title=""/>
          </v:shape>
          <o:OLEObject Type="Embed" ProgID="Visio.Drawing.11" ShapeID="_x0000_i1027" DrawAspect="Content" ObjectID="_1764495281" r:id="rId17"/>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77777777" w:rsidR="007A6EAD" w:rsidRPr="0090516B" w:rsidRDefault="007A6EAD" w:rsidP="007A6EAD">
      <w:pPr>
        <w:pStyle w:val="B1"/>
        <w:rPr>
          <w:lang w:eastAsia="en-GB"/>
        </w:rPr>
      </w:pPr>
      <w:r w:rsidRPr="0090516B">
        <w:t>1.</w:t>
      </w:r>
      <w:r w:rsidRPr="0090516B">
        <w:tab/>
        <w:t>The NF service consumer (e.g.</w:t>
      </w:r>
      <w:r>
        <w:t>,</w:t>
      </w:r>
      <w:r w:rsidRPr="0090516B">
        <w:t xml:space="preserve"> </w:t>
      </w:r>
      <w:r>
        <w:t>SMF, 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77777777" w:rsidR="007A6EAD" w:rsidRDefault="007A6EAD" w:rsidP="007A6EAD">
      <w:pPr>
        <w:pStyle w:val="B1"/>
        <w:rPr>
          <w:lang w:eastAsia="en-GB"/>
        </w:rPr>
      </w:pPr>
      <w:r>
        <w:t>2</w:t>
      </w:r>
      <w:r>
        <w:rPr>
          <w:rFonts w:hint="eastAsia"/>
          <w:lang w:eastAsia="zh-CN"/>
        </w:rPr>
        <w:t>a</w:t>
      </w:r>
      <w:r>
        <w:t>.</w:t>
      </w:r>
      <w:r>
        <w:tab/>
        <w:t>On success, the 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2456449B" w14:textId="515F6DA2" w:rsidR="00944341" w:rsidRDefault="00944341" w:rsidP="00944341">
      <w:pPr>
        <w:pStyle w:val="Heading2"/>
        <w:rPr>
          <w:lang w:eastAsia="zh-CN"/>
        </w:rPr>
      </w:pPr>
      <w:bookmarkStart w:id="124" w:name="_Toc145953035"/>
      <w:bookmarkStart w:id="125" w:name="_Toc153882398"/>
      <w:r>
        <w:t>5.4</w:t>
      </w:r>
      <w:r>
        <w:tab/>
      </w:r>
      <w:r>
        <w:rPr>
          <w:lang w:eastAsia="zh-CN"/>
        </w:rPr>
        <w:t>Npkmf_</w:t>
      </w:r>
      <w:r w:rsidRPr="00C96718">
        <w:rPr>
          <w:lang w:eastAsia="zh-CN"/>
        </w:rPr>
        <w:t xml:space="preserve"> </w:t>
      </w:r>
      <w:r>
        <w:rPr>
          <w:lang w:eastAsia="zh-CN"/>
        </w:rPr>
        <w:t>Discovery</w:t>
      </w:r>
      <w:r>
        <w:t xml:space="preserve"> Service</w:t>
      </w:r>
      <w:bookmarkEnd w:id="124"/>
      <w:bookmarkEnd w:id="125"/>
    </w:p>
    <w:p w14:paraId="1C92C2E8" w14:textId="7C69652F" w:rsidR="00944341" w:rsidRDefault="00944341" w:rsidP="00944341">
      <w:pPr>
        <w:pStyle w:val="Heading3"/>
        <w:rPr>
          <w:lang w:eastAsia="zh-CN"/>
        </w:rPr>
      </w:pPr>
      <w:bookmarkStart w:id="126" w:name="_Toc145953036"/>
      <w:bookmarkStart w:id="127" w:name="_Toc153882399"/>
      <w:r>
        <w:t>5.4.1</w:t>
      </w:r>
      <w:r>
        <w:tab/>
        <w:t>Service Description</w:t>
      </w:r>
      <w:bookmarkEnd w:id="126"/>
      <w:bookmarkEnd w:id="127"/>
    </w:p>
    <w:p w14:paraId="454C0B88" w14:textId="77777777" w:rsidR="00944341" w:rsidRDefault="00944341" w:rsidP="00944341">
      <w:r>
        <w:t xml:space="preserve">This service enables an NF (i.e. another 5G PKMF in another PLMN) to request </w:t>
      </w:r>
      <w:r w:rsidRPr="00DC74B1">
        <w:t xml:space="preserve">authorization </w:t>
      </w:r>
      <w:r>
        <w:t>information. The following are the key functionalities of this NF service.</w:t>
      </w:r>
    </w:p>
    <w:p w14:paraId="116344AA" w14:textId="77777777" w:rsidR="00944341" w:rsidRDefault="00944341" w:rsidP="00944341">
      <w:pPr>
        <w:pStyle w:val="B1"/>
        <w:rPr>
          <w:lang w:eastAsia="zh-CN"/>
        </w:rPr>
      </w:pPr>
      <w:r>
        <w:lastRenderedPageBreak/>
        <w:t>-</w:t>
      </w:r>
      <w:r>
        <w:tab/>
        <w:t>Provide</w:t>
      </w:r>
      <w:r w:rsidRPr="00CB5EC9">
        <w:t xml:space="preserve"> the authorization from the </w:t>
      </w:r>
      <w:r>
        <w:t>5G PKMF</w:t>
      </w:r>
      <w:r w:rsidRPr="00CB5EC9">
        <w:t xml:space="preserve"> for announcing in the PLMN</w:t>
      </w:r>
    </w:p>
    <w:p w14:paraId="284DE296" w14:textId="77777777" w:rsidR="00944341" w:rsidRDefault="00944341" w:rsidP="00944341">
      <w:pPr>
        <w:pStyle w:val="B1"/>
        <w:rPr>
          <w:lang w:eastAsia="zh-CN"/>
        </w:rPr>
      </w:pPr>
      <w:bookmarkStart w:id="128" w:name="_Toc145953037"/>
      <w:r>
        <w:t>-</w:t>
      </w:r>
      <w:r>
        <w:tab/>
        <w:t>Provide</w:t>
      </w:r>
      <w:r w:rsidRPr="00CB5EC9">
        <w:t xml:space="preserve"> the </w:t>
      </w:r>
      <w:r>
        <w:t>discovery key</w:t>
      </w:r>
      <w:r w:rsidRPr="00CB5EC9">
        <w:t xml:space="preserve"> from the </w:t>
      </w:r>
      <w:r>
        <w:t>5G PKMF</w:t>
      </w:r>
      <w:r w:rsidRPr="00CB5EC9">
        <w:t xml:space="preserve"> for monitoring in the PLMN</w:t>
      </w:r>
    </w:p>
    <w:p w14:paraId="4EFA4A24" w14:textId="77777777" w:rsidR="00944341" w:rsidRDefault="00944341" w:rsidP="00944341">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72FB2303" w14:textId="4AA58BE9" w:rsidR="00944341" w:rsidRDefault="00944341" w:rsidP="00944341">
      <w:pPr>
        <w:pStyle w:val="Heading3"/>
      </w:pPr>
      <w:bookmarkStart w:id="129" w:name="_Toc153882400"/>
      <w:r>
        <w:t>5.4.2</w:t>
      </w:r>
      <w:r>
        <w:tab/>
        <w:t>Service Operations</w:t>
      </w:r>
      <w:bookmarkEnd w:id="128"/>
      <w:bookmarkEnd w:id="129"/>
    </w:p>
    <w:p w14:paraId="277B256C" w14:textId="109D0039" w:rsidR="00944341" w:rsidRDefault="00944341" w:rsidP="00944341">
      <w:pPr>
        <w:pStyle w:val="Heading4"/>
      </w:pPr>
      <w:bookmarkStart w:id="130" w:name="_Toc145953038"/>
      <w:bookmarkStart w:id="131" w:name="_Toc153882401"/>
      <w:r>
        <w:t>5.4.2.1</w:t>
      </w:r>
      <w:r>
        <w:tab/>
        <w:t>Introduction</w:t>
      </w:r>
      <w:bookmarkEnd w:id="130"/>
      <w:bookmarkEnd w:id="131"/>
    </w:p>
    <w:p w14:paraId="3A57797A" w14:textId="77777777" w:rsidR="00944341" w:rsidRDefault="00944341" w:rsidP="00944341">
      <w:bookmarkStart w:id="132" w:name="_Toc145953039"/>
      <w:r>
        <w:t>The Npkmf_</w:t>
      </w:r>
      <w:r>
        <w:rPr>
          <w:lang w:eastAsia="zh-CN"/>
        </w:rPr>
        <w:t>Discovery</w:t>
      </w:r>
      <w:r>
        <w:t xml:space="preserve"> service supports following service operations:</w:t>
      </w:r>
    </w:p>
    <w:p w14:paraId="48DBFD9C" w14:textId="77777777" w:rsidR="00944341" w:rsidRDefault="00944341" w:rsidP="00944341">
      <w:pPr>
        <w:pStyle w:val="B1"/>
      </w:pPr>
      <w:r>
        <w:t>-</w:t>
      </w:r>
      <w:r>
        <w:tab/>
      </w:r>
      <w:r>
        <w:rPr>
          <w:lang w:eastAsia="zh-CN"/>
        </w:rPr>
        <w:t>AnnounceAuthorize</w:t>
      </w:r>
    </w:p>
    <w:p w14:paraId="3A9D1DAB" w14:textId="77777777" w:rsidR="00944341" w:rsidRDefault="00944341" w:rsidP="00944341">
      <w:pPr>
        <w:pStyle w:val="B1"/>
      </w:pPr>
      <w:r>
        <w:t>-</w:t>
      </w:r>
      <w:r>
        <w:tab/>
      </w:r>
      <w:r>
        <w:rPr>
          <w:lang w:eastAsia="zh-CN"/>
        </w:rPr>
        <w:t>MonitorKey</w:t>
      </w:r>
    </w:p>
    <w:p w14:paraId="3887F45A" w14:textId="77777777" w:rsidR="00944341" w:rsidRDefault="00944341" w:rsidP="00944341">
      <w:pPr>
        <w:pStyle w:val="B1"/>
      </w:pPr>
      <w:r>
        <w:t>-</w:t>
      </w:r>
      <w:r>
        <w:tab/>
      </w:r>
      <w:r>
        <w:rPr>
          <w:lang w:eastAsia="zh-CN"/>
        </w:rPr>
        <w:t>DiscoveryKey</w:t>
      </w:r>
    </w:p>
    <w:p w14:paraId="52B5E242" w14:textId="791A609B" w:rsidR="00944341" w:rsidRDefault="00944341" w:rsidP="00944341">
      <w:pPr>
        <w:pStyle w:val="Heading4"/>
      </w:pPr>
      <w:bookmarkStart w:id="133" w:name="_Toc153882402"/>
      <w:bookmarkEnd w:id="132"/>
      <w:r>
        <w:t>5.4.2.2</w:t>
      </w:r>
      <w:r>
        <w:tab/>
      </w:r>
      <w:r>
        <w:rPr>
          <w:lang w:eastAsia="zh-CN"/>
        </w:rPr>
        <w:t>AnnounceAuthorize</w:t>
      </w:r>
      <w:bookmarkEnd w:id="133"/>
    </w:p>
    <w:p w14:paraId="26B5D558" w14:textId="512D187C" w:rsidR="00944341" w:rsidRDefault="00944341" w:rsidP="00944341">
      <w:pPr>
        <w:pStyle w:val="Heading5"/>
      </w:pPr>
      <w:bookmarkStart w:id="134" w:name="_Toc145953040"/>
      <w:bookmarkStart w:id="135" w:name="_Toc153882403"/>
      <w:r>
        <w:t>5.4.2.2.1</w:t>
      </w:r>
      <w:r>
        <w:tab/>
        <w:t>General</w:t>
      </w:r>
      <w:bookmarkEnd w:id="134"/>
      <w:bookmarkEnd w:id="135"/>
    </w:p>
    <w:p w14:paraId="28C662DE" w14:textId="77777777" w:rsidR="00944341" w:rsidRDefault="00944341" w:rsidP="00944341">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5DCBA694" w14:textId="48351F84" w:rsidR="00944341" w:rsidRDefault="00944341" w:rsidP="00944341">
      <w:r>
        <w:t>The NF Service Consumer (e.g., 5G PKMF) shall request the 5G PKMF to get authorization</w:t>
      </w:r>
      <w:r>
        <w:rPr>
          <w:lang w:eastAsia="zh-CN"/>
        </w:rPr>
        <w:t xml:space="preserve"> </w:t>
      </w:r>
      <w:r>
        <w:t>as shown in Figure 5.4.2.2.1-1</w:t>
      </w:r>
    </w:p>
    <w:p w14:paraId="68C263FD" w14:textId="77777777" w:rsidR="00944341" w:rsidRDefault="00944341" w:rsidP="00944341">
      <w:pPr>
        <w:pStyle w:val="TH"/>
        <w:spacing w:before="240"/>
        <w:rPr>
          <w:lang w:eastAsia="en-GB"/>
        </w:rPr>
      </w:pPr>
      <w:r>
        <w:object w:dxaOrig="8685" w:dyaOrig="2370" w14:anchorId="021615FD">
          <v:shape id="_x0000_i1028" type="#_x0000_t75" style="width:434.9pt;height:118.65pt" o:ole="">
            <v:imagedata r:id="rId18" o:title=""/>
          </v:shape>
          <o:OLEObject Type="Embed" ProgID="Visio.Drawing.11" ShapeID="_x0000_i1028" DrawAspect="Content" ObjectID="_1764495282" r:id="rId19"/>
        </w:object>
      </w:r>
    </w:p>
    <w:p w14:paraId="0482D427" w14:textId="1F075901" w:rsidR="00944341" w:rsidRDefault="00944341" w:rsidP="00944341">
      <w:pPr>
        <w:pStyle w:val="TF"/>
      </w:pPr>
      <w:r>
        <w:t xml:space="preserve">Figure 5.4.2.2.1-1: </w:t>
      </w:r>
      <w:r>
        <w:rPr>
          <w:lang w:eastAsia="zh-CN"/>
        </w:rPr>
        <w:t>Announce Authorize</w:t>
      </w:r>
    </w:p>
    <w:p w14:paraId="2A119D95" w14:textId="77777777" w:rsidR="00944341" w:rsidRDefault="00944341" w:rsidP="00944341">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00D72690" w14:textId="77777777" w:rsidR="00944341" w:rsidRDefault="00944341" w:rsidP="00944341">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8EF1616" w14:textId="77777777" w:rsidR="00944341" w:rsidRDefault="00944341" w:rsidP="00944341">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672F3789" w14:textId="3D668E4F" w:rsidR="00944341" w:rsidRDefault="00944341" w:rsidP="00944341">
      <w:pPr>
        <w:pStyle w:val="B1"/>
        <w:rPr>
          <w:lang w:val="en-AU" w:eastAsia="en-GB"/>
        </w:rPr>
      </w:pPr>
      <w:r>
        <w:rPr>
          <w:lang w:eastAsia="zh-CN"/>
        </w:rPr>
        <w:t>2c.</w:t>
      </w:r>
      <w:r>
        <w:rPr>
          <w:lang w:eastAsia="zh-CN"/>
        </w:rPr>
        <w:tab/>
        <w:t>On failure</w:t>
      </w:r>
      <w:r>
        <w:t xml:space="preserve"> </w:t>
      </w:r>
      <w:r>
        <w:rPr>
          <w:lang w:eastAsia="zh-CN"/>
        </w:rPr>
        <w:t xml:space="preserve">or redirection, one of the HTTP status code listed in </w:t>
      </w:r>
      <w:r>
        <w:t>Table 6.</w:t>
      </w:r>
      <w:r w:rsidR="00EA20B2">
        <w:t>3</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EA20B2">
        <w:t>3</w:t>
      </w:r>
      <w:r>
        <w:t>.3.2.3.1-3.</w:t>
      </w:r>
    </w:p>
    <w:p w14:paraId="19727D81" w14:textId="77777777" w:rsidR="00944341" w:rsidRPr="00D439B7" w:rsidRDefault="00944341" w:rsidP="00944341">
      <w:pPr>
        <w:pStyle w:val="B1"/>
        <w:rPr>
          <w:lang w:val="en-AU" w:eastAsia="en-GB"/>
        </w:rPr>
      </w:pPr>
    </w:p>
    <w:p w14:paraId="0726AFB2" w14:textId="1A1FB51A" w:rsidR="00305243" w:rsidRDefault="00305243" w:rsidP="00305243">
      <w:pPr>
        <w:pStyle w:val="Heading4"/>
        <w:rPr>
          <w:lang w:eastAsia="zh-CN"/>
        </w:rPr>
      </w:pPr>
      <w:bookmarkStart w:id="136" w:name="_Toc145952491"/>
      <w:bookmarkStart w:id="137" w:name="_Toc130831913"/>
      <w:bookmarkStart w:id="138" w:name="_Toc70925825"/>
      <w:bookmarkStart w:id="139" w:name="_Toc153882404"/>
      <w:r>
        <w:lastRenderedPageBreak/>
        <w:t>5.4.2.</w:t>
      </w:r>
      <w:r>
        <w:rPr>
          <w:lang w:eastAsia="zh-CN"/>
        </w:rPr>
        <w:t>3</w:t>
      </w:r>
      <w:r>
        <w:tab/>
        <w:t>Monitor</w:t>
      </w:r>
      <w:bookmarkEnd w:id="136"/>
      <w:bookmarkEnd w:id="137"/>
      <w:bookmarkEnd w:id="138"/>
      <w:r>
        <w:t>Key</w:t>
      </w:r>
      <w:bookmarkEnd w:id="139"/>
    </w:p>
    <w:p w14:paraId="722EEF04" w14:textId="4313DAF5" w:rsidR="00305243" w:rsidRDefault="00305243" w:rsidP="00305243">
      <w:pPr>
        <w:pStyle w:val="Heading5"/>
        <w:rPr>
          <w:lang w:eastAsia="en-GB"/>
        </w:rPr>
      </w:pPr>
      <w:bookmarkStart w:id="140" w:name="_Toc145952492"/>
      <w:bookmarkStart w:id="141" w:name="_Toc130831914"/>
      <w:bookmarkStart w:id="142" w:name="_Toc70925826"/>
      <w:bookmarkStart w:id="143" w:name="_Toc153882405"/>
      <w:r>
        <w:t>5.4.2.3.1</w:t>
      </w:r>
      <w:r>
        <w:tab/>
        <w:t>General</w:t>
      </w:r>
      <w:bookmarkEnd w:id="140"/>
      <w:bookmarkEnd w:id="141"/>
      <w:bookmarkEnd w:id="142"/>
      <w:bookmarkEnd w:id="143"/>
    </w:p>
    <w:p w14:paraId="0D9464DE" w14:textId="77777777" w:rsidR="00305243" w:rsidRDefault="00305243" w:rsidP="00305243">
      <w:r>
        <w:t>The MonitorKey service operation is invoked by a NF Service Consumer, i.e. another 5G PKMF in another PLMN, towards the 5G PKMF to retrieve the discovery key from the 5G PKMF for monitoring in the PLMN.</w:t>
      </w:r>
    </w:p>
    <w:p w14:paraId="10EE483B" w14:textId="12B33B20" w:rsidR="00305243" w:rsidRDefault="00305243" w:rsidP="00305243">
      <w:r>
        <w:t>The NF Service Consumer (e.g., 5G PKMF) shall request the 5G PKMF to get authorization</w:t>
      </w:r>
      <w:r>
        <w:rPr>
          <w:lang w:eastAsia="zh-CN"/>
        </w:rPr>
        <w:t xml:space="preserve"> </w:t>
      </w:r>
      <w:r>
        <w:t>as shown in Figure 5.4.2.3.1-1</w:t>
      </w:r>
    </w:p>
    <w:p w14:paraId="2055C006" w14:textId="77777777" w:rsidR="00305243" w:rsidRDefault="00305243" w:rsidP="00305243">
      <w:pPr>
        <w:pStyle w:val="TH"/>
        <w:rPr>
          <w:lang w:val="fr-FR" w:eastAsia="zh-CN"/>
        </w:rPr>
      </w:pPr>
      <w:r>
        <w:rPr>
          <w:rFonts w:eastAsia="Times New Roman"/>
          <w:lang w:val="fr-FR" w:eastAsia="en-GB"/>
        </w:rPr>
        <w:object w:dxaOrig="8685" w:dyaOrig="2115" w14:anchorId="4FC9AE0B">
          <v:shape id="_x0000_i1029" type="#_x0000_t75" style="width:434.9pt;height:105.4pt" o:ole="">
            <v:imagedata r:id="rId20" o:title=""/>
          </v:shape>
          <o:OLEObject Type="Embed" ProgID="Visio.Drawing.11" ShapeID="_x0000_i1029" DrawAspect="Content" ObjectID="_1764495283" r:id="rId21"/>
        </w:object>
      </w:r>
    </w:p>
    <w:p w14:paraId="14B46FB0" w14:textId="4814BDCC" w:rsidR="00305243" w:rsidRDefault="00305243" w:rsidP="00305243">
      <w:pPr>
        <w:pStyle w:val="TF"/>
        <w:rPr>
          <w:lang w:eastAsia="zh-CN"/>
        </w:rPr>
      </w:pPr>
      <w:r>
        <w:t xml:space="preserve">Figure </w:t>
      </w:r>
      <w:r>
        <w:rPr>
          <w:lang w:eastAsia="zh-CN"/>
        </w:rPr>
        <w:t>5.4.2.3.2-</w:t>
      </w:r>
      <w:r>
        <w:t>1: Monitor Key</w:t>
      </w:r>
    </w:p>
    <w:p w14:paraId="692D6DAE" w14:textId="77777777" w:rsidR="00305243" w:rsidRDefault="00305243" w:rsidP="00305243">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ED595A3" w14:textId="77777777" w:rsidR="00305243" w:rsidRDefault="00305243" w:rsidP="00305243">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32DA577F" w14:textId="77777777" w:rsidR="00305243" w:rsidRDefault="00305243" w:rsidP="00305243">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D5B6F56" w14:textId="7157E41A" w:rsidR="00305243" w:rsidRDefault="00305243" w:rsidP="00305243">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p w14:paraId="11BA392F" w14:textId="1D975BA3" w:rsidR="007A6EAD" w:rsidRDefault="007A6EAD">
      <w:pPr>
        <w:pStyle w:val="B1"/>
      </w:pPr>
    </w:p>
    <w:p w14:paraId="676E02FC" w14:textId="4C55F5E0" w:rsidR="00AB69EC" w:rsidRDefault="00AB69EC" w:rsidP="00AB69EC">
      <w:pPr>
        <w:pStyle w:val="Heading4"/>
        <w:rPr>
          <w:lang w:eastAsia="zh-CN"/>
        </w:rPr>
      </w:pPr>
      <w:bookmarkStart w:id="144" w:name="_Toc153882406"/>
      <w:r>
        <w:t>5.4.2.4</w:t>
      </w:r>
      <w:r>
        <w:tab/>
        <w:t>DiscoverKey</w:t>
      </w:r>
      <w:bookmarkEnd w:id="144"/>
    </w:p>
    <w:p w14:paraId="02757343" w14:textId="070B04BD" w:rsidR="00AB69EC" w:rsidRDefault="00AB69EC" w:rsidP="00AB69EC">
      <w:pPr>
        <w:pStyle w:val="Heading5"/>
        <w:rPr>
          <w:lang w:eastAsia="en-GB"/>
        </w:rPr>
      </w:pPr>
      <w:bookmarkStart w:id="145" w:name="_Toc153882407"/>
      <w:r>
        <w:t>5.4.2.4.1</w:t>
      </w:r>
      <w:r>
        <w:tab/>
        <w:t>General</w:t>
      </w:r>
      <w:bookmarkEnd w:id="145"/>
    </w:p>
    <w:p w14:paraId="6ED39286" w14:textId="77777777" w:rsidR="00AB69EC" w:rsidRDefault="00AB69EC" w:rsidP="00AB69EC">
      <w:r>
        <w:t>The DiscoverKey service operation is invoked by a NF Service Consumer, i.e. another 5G PKMF in another PLMN, towards the 5G PKMF to retrieve the discovery key from the 5G PKMF for a discoverer UE in the PLMN to operate Model B restricted discovery.</w:t>
      </w:r>
    </w:p>
    <w:p w14:paraId="45A91FEF" w14:textId="323BEB20" w:rsidR="00AB69EC" w:rsidRDefault="00AB69EC" w:rsidP="00AB69EC">
      <w:r>
        <w:t>The NF Service Consumer (e.g., 5G PKMF) shall request the 5G PKMF to get authorization</w:t>
      </w:r>
      <w:r>
        <w:rPr>
          <w:lang w:eastAsia="zh-CN"/>
        </w:rPr>
        <w:t xml:space="preserve"> </w:t>
      </w:r>
      <w:r>
        <w:t>as shown in Figure 5.4.2.4.1-1</w:t>
      </w:r>
    </w:p>
    <w:p w14:paraId="043AEAF8" w14:textId="77777777" w:rsidR="00AB69EC" w:rsidRDefault="00AB69EC" w:rsidP="00AB69EC">
      <w:pPr>
        <w:pStyle w:val="TH"/>
        <w:rPr>
          <w:lang w:val="fr-FR" w:eastAsia="zh-CN"/>
        </w:rPr>
      </w:pPr>
      <w:r>
        <w:rPr>
          <w:rFonts w:eastAsia="Times New Roman"/>
          <w:lang w:val="fr-FR" w:eastAsia="en-GB"/>
        </w:rPr>
        <w:object w:dxaOrig="8685" w:dyaOrig="2115" w14:anchorId="6D80208F">
          <v:shape id="_x0000_i1030" type="#_x0000_t75" style="width:434.9pt;height:105.4pt" o:ole="">
            <v:imagedata r:id="rId22" o:title=""/>
          </v:shape>
          <o:OLEObject Type="Embed" ProgID="Visio.Drawing.11" ShapeID="_x0000_i1030" DrawAspect="Content" ObjectID="_1764495284" r:id="rId23"/>
        </w:object>
      </w:r>
    </w:p>
    <w:p w14:paraId="6354E915" w14:textId="1BB1A3DF" w:rsidR="00AB69EC" w:rsidRDefault="00AB69EC" w:rsidP="00AB69EC">
      <w:pPr>
        <w:pStyle w:val="TF"/>
        <w:rPr>
          <w:lang w:eastAsia="zh-CN"/>
        </w:rPr>
      </w:pPr>
      <w:r>
        <w:t xml:space="preserve">Figure </w:t>
      </w:r>
      <w:r>
        <w:rPr>
          <w:lang w:eastAsia="zh-CN"/>
        </w:rPr>
        <w:t>5.4.2.4.2-</w:t>
      </w:r>
      <w:r>
        <w:t>1: Discover Key</w:t>
      </w:r>
    </w:p>
    <w:p w14:paraId="4B7EC549" w14:textId="77777777" w:rsidR="00AB69EC" w:rsidRDefault="00AB69EC" w:rsidP="00AB69EC">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5963689F" w14:textId="77777777" w:rsidR="00AB69EC" w:rsidRDefault="00AB69EC" w:rsidP="00AB69EC">
      <w:pPr>
        <w:pStyle w:val="B1"/>
        <w:rPr>
          <w:lang w:eastAsia="zh-CN"/>
        </w:rPr>
      </w:pPr>
      <w:r>
        <w:rPr>
          <w:lang w:eastAsia="zh-CN"/>
        </w:rPr>
        <w:lastRenderedPageBreak/>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5B17334" w14:textId="77777777" w:rsidR="00AB69EC" w:rsidRDefault="00AB69EC" w:rsidP="00AB69EC">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139D6AC2" w14:textId="115AEE60" w:rsidR="00AB69EC" w:rsidRDefault="00AB69EC" w:rsidP="00AB69E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p w14:paraId="52A3365C" w14:textId="77777777" w:rsidR="00AB69EC" w:rsidRPr="00291C79" w:rsidRDefault="00AB69EC">
      <w:pPr>
        <w:pStyle w:val="B1"/>
      </w:pPr>
    </w:p>
    <w:p w14:paraId="245D60B8" w14:textId="77777777" w:rsidR="00C26B3E" w:rsidRDefault="00E10C47">
      <w:pPr>
        <w:pStyle w:val="Heading1"/>
      </w:pPr>
      <w:bookmarkStart w:id="146" w:name="_Toc510696597"/>
      <w:bookmarkStart w:id="147" w:name="_Toc35971389"/>
      <w:bookmarkStart w:id="148" w:name="_Toc98142556"/>
      <w:bookmarkStart w:id="149" w:name="_Toc122090694"/>
      <w:bookmarkStart w:id="150" w:name="_Toc145952955"/>
      <w:bookmarkStart w:id="151" w:name="_Toc153882408"/>
      <w:r>
        <w:t>6</w:t>
      </w:r>
      <w:r>
        <w:tab/>
        <w:t>API Definitions</w:t>
      </w:r>
      <w:bookmarkEnd w:id="146"/>
      <w:bookmarkEnd w:id="147"/>
      <w:bookmarkEnd w:id="148"/>
      <w:bookmarkEnd w:id="149"/>
      <w:bookmarkEnd w:id="150"/>
      <w:bookmarkEnd w:id="151"/>
    </w:p>
    <w:p w14:paraId="2D54415F" w14:textId="77777777" w:rsidR="00C26B3E" w:rsidRDefault="00E10C47">
      <w:pPr>
        <w:pStyle w:val="Heading2"/>
      </w:pPr>
      <w:bookmarkStart w:id="152" w:name="_Toc510696598"/>
      <w:bookmarkStart w:id="153" w:name="_Toc35971390"/>
      <w:bookmarkStart w:id="154" w:name="_Toc98142557"/>
      <w:bookmarkStart w:id="155" w:name="_Toc122090695"/>
      <w:bookmarkStart w:id="156" w:name="_Toc145952956"/>
      <w:bookmarkStart w:id="157" w:name="_Toc153882409"/>
      <w:r>
        <w:t>6.1</w:t>
      </w:r>
      <w:r>
        <w:tab/>
      </w:r>
      <w:r>
        <w:rPr>
          <w:lang w:eastAsia="zh-CN"/>
        </w:rPr>
        <w:t>Npkmf_PKMFKeyReques</w:t>
      </w:r>
      <w:r>
        <w:rPr>
          <w:rFonts w:hint="eastAsia"/>
          <w:lang w:eastAsia="zh-CN"/>
        </w:rPr>
        <w:t>t</w:t>
      </w:r>
      <w:r>
        <w:t xml:space="preserve"> Service API</w:t>
      </w:r>
      <w:bookmarkEnd w:id="152"/>
      <w:bookmarkEnd w:id="153"/>
      <w:bookmarkEnd w:id="154"/>
      <w:bookmarkEnd w:id="155"/>
      <w:bookmarkEnd w:id="156"/>
      <w:bookmarkEnd w:id="157"/>
    </w:p>
    <w:p w14:paraId="145C9AC7" w14:textId="77777777" w:rsidR="00C26B3E" w:rsidRDefault="00E10C47">
      <w:pPr>
        <w:pStyle w:val="Heading3"/>
      </w:pPr>
      <w:bookmarkStart w:id="158" w:name="_Toc510696599"/>
      <w:bookmarkStart w:id="159" w:name="_Toc35971391"/>
      <w:bookmarkStart w:id="160" w:name="_Toc98142558"/>
      <w:bookmarkStart w:id="161" w:name="_Toc122090696"/>
      <w:bookmarkStart w:id="162" w:name="_Toc145952957"/>
      <w:bookmarkStart w:id="163" w:name="_Toc153882410"/>
      <w:r>
        <w:t>6.1.1</w:t>
      </w:r>
      <w:r>
        <w:tab/>
        <w:t>Introduction</w:t>
      </w:r>
      <w:bookmarkEnd w:id="158"/>
      <w:bookmarkEnd w:id="159"/>
      <w:bookmarkEnd w:id="160"/>
      <w:bookmarkEnd w:id="161"/>
      <w:bookmarkEnd w:id="162"/>
      <w:bookmarkEnd w:id="163"/>
    </w:p>
    <w:p w14:paraId="3FAA7FC9" w14:textId="77777777" w:rsidR="00C26B3E" w:rsidRDefault="00E10C47">
      <w:pPr>
        <w:rPr>
          <w:noProof/>
          <w:lang w:eastAsia="zh-CN"/>
        </w:rPr>
      </w:pPr>
      <w:bookmarkStart w:id="16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165" w:name="_Toc35971392"/>
      <w:bookmarkStart w:id="166" w:name="_Toc98142559"/>
      <w:bookmarkStart w:id="167" w:name="_Toc122090697"/>
      <w:bookmarkStart w:id="168" w:name="_Toc145952958"/>
      <w:bookmarkStart w:id="169" w:name="_Toc153882411"/>
      <w:r>
        <w:t>6.1.2</w:t>
      </w:r>
      <w:r>
        <w:tab/>
        <w:t>Usage of HTTP</w:t>
      </w:r>
      <w:bookmarkEnd w:id="164"/>
      <w:bookmarkEnd w:id="165"/>
      <w:bookmarkEnd w:id="166"/>
      <w:bookmarkEnd w:id="167"/>
      <w:bookmarkEnd w:id="168"/>
      <w:bookmarkEnd w:id="169"/>
    </w:p>
    <w:p w14:paraId="15524463" w14:textId="77777777" w:rsidR="00C26B3E" w:rsidRDefault="00E10C47">
      <w:pPr>
        <w:pStyle w:val="Heading4"/>
      </w:pPr>
      <w:bookmarkStart w:id="170" w:name="_Toc510696601"/>
      <w:bookmarkStart w:id="171" w:name="_Toc35971393"/>
      <w:bookmarkStart w:id="172" w:name="_Toc98142560"/>
      <w:bookmarkStart w:id="173" w:name="_Toc122090698"/>
      <w:bookmarkStart w:id="174" w:name="_Toc145952959"/>
      <w:bookmarkStart w:id="175" w:name="_Toc153882412"/>
      <w:r>
        <w:t>6.1.2.1</w:t>
      </w:r>
      <w:r>
        <w:tab/>
        <w:t>General</w:t>
      </w:r>
      <w:bookmarkEnd w:id="170"/>
      <w:bookmarkEnd w:id="171"/>
      <w:bookmarkEnd w:id="172"/>
      <w:bookmarkEnd w:id="173"/>
      <w:bookmarkEnd w:id="174"/>
      <w:bookmarkEnd w:id="175"/>
    </w:p>
    <w:p w14:paraId="10164F6D" w14:textId="77777777" w:rsidR="00C26B3E" w:rsidRDefault="00E10C47">
      <w:pPr>
        <w:rPr>
          <w:noProof/>
        </w:rPr>
      </w:pPr>
      <w:bookmarkStart w:id="176"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177" w:name="_Toc35971394"/>
      <w:bookmarkStart w:id="178" w:name="_Toc98142561"/>
      <w:bookmarkStart w:id="179" w:name="_Toc122090699"/>
      <w:bookmarkStart w:id="180" w:name="_Toc145952960"/>
      <w:bookmarkStart w:id="181" w:name="_Toc153882413"/>
      <w:r>
        <w:t>6.1.2.2</w:t>
      </w:r>
      <w:r>
        <w:tab/>
        <w:t>HTTP standard headers</w:t>
      </w:r>
      <w:bookmarkEnd w:id="176"/>
      <w:bookmarkEnd w:id="177"/>
      <w:bookmarkEnd w:id="178"/>
      <w:bookmarkEnd w:id="179"/>
      <w:bookmarkEnd w:id="180"/>
      <w:bookmarkEnd w:id="181"/>
    </w:p>
    <w:p w14:paraId="6A9ED782" w14:textId="77777777" w:rsidR="00C26B3E" w:rsidRDefault="00E10C47">
      <w:pPr>
        <w:pStyle w:val="Heading5"/>
        <w:rPr>
          <w:lang w:eastAsia="zh-CN"/>
        </w:rPr>
      </w:pPr>
      <w:bookmarkStart w:id="182" w:name="_Toc510696603"/>
      <w:bookmarkStart w:id="183" w:name="_Toc35971395"/>
      <w:bookmarkStart w:id="184" w:name="_Toc98142562"/>
      <w:bookmarkStart w:id="185" w:name="_Toc122090700"/>
      <w:bookmarkStart w:id="186" w:name="_Toc145952961"/>
      <w:bookmarkStart w:id="187" w:name="_Toc153882414"/>
      <w:r>
        <w:t>6.1.2.2.1</w:t>
      </w:r>
      <w:r>
        <w:rPr>
          <w:rFonts w:hint="eastAsia"/>
          <w:lang w:eastAsia="zh-CN"/>
        </w:rPr>
        <w:tab/>
      </w:r>
      <w:r>
        <w:rPr>
          <w:lang w:eastAsia="zh-CN"/>
        </w:rPr>
        <w:t>General</w:t>
      </w:r>
      <w:bookmarkEnd w:id="182"/>
      <w:bookmarkEnd w:id="183"/>
      <w:bookmarkEnd w:id="184"/>
      <w:bookmarkEnd w:id="185"/>
      <w:bookmarkEnd w:id="186"/>
      <w:bookmarkEnd w:id="187"/>
    </w:p>
    <w:p w14:paraId="6ABE8C29" w14:textId="77777777" w:rsidR="00C26B3E" w:rsidRDefault="00E10C47">
      <w:pPr>
        <w:rPr>
          <w:noProof/>
        </w:rPr>
      </w:pPr>
      <w:bookmarkStart w:id="188"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189" w:name="_Toc35971396"/>
      <w:bookmarkStart w:id="190" w:name="_Toc98142563"/>
      <w:bookmarkStart w:id="191" w:name="_Toc122090701"/>
      <w:bookmarkStart w:id="192" w:name="_Toc145952962"/>
      <w:bookmarkStart w:id="193" w:name="_Toc153882415"/>
      <w:r>
        <w:lastRenderedPageBreak/>
        <w:t>6.1.2.2.2</w:t>
      </w:r>
      <w:r>
        <w:tab/>
        <w:t>Content type</w:t>
      </w:r>
      <w:bookmarkEnd w:id="188"/>
      <w:bookmarkEnd w:id="189"/>
      <w:bookmarkEnd w:id="190"/>
      <w:bookmarkEnd w:id="191"/>
      <w:bookmarkEnd w:id="192"/>
      <w:bookmarkEnd w:id="193"/>
    </w:p>
    <w:p w14:paraId="38EB3439" w14:textId="77777777" w:rsidR="00C26B3E" w:rsidRDefault="00E10C47">
      <w:bookmarkStart w:id="19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77777777" w:rsidR="00C26B3E" w:rsidRDefault="00E10C47">
      <w:pPr>
        <w:rPr>
          <w:noProof/>
        </w:rPr>
      </w:pPr>
      <w:bookmarkStart w:id="195" w:name="_Hlk525213471"/>
      <w:bookmarkStart w:id="196" w:name="_Hlk525213025"/>
      <w:r>
        <w:t xml:space="preserve">"Problem Details" JSON object shall be used to indicate </w:t>
      </w:r>
      <w:r>
        <w:rPr>
          <w:lang w:eastAsia="fr-FR"/>
        </w:rPr>
        <w:t xml:space="preserve">additional details of the error </w:t>
      </w:r>
      <w:r>
        <w:t xml:space="preserve">in a HTTP response body and </w:t>
      </w:r>
      <w:bookmarkEnd w:id="195"/>
      <w:r>
        <w:t>shall be signalled by the content type "application/problem+json", as defined in IETF RFC 7807 [1</w:t>
      </w:r>
      <w:r>
        <w:rPr>
          <w:rFonts w:hint="eastAsia"/>
          <w:lang w:eastAsia="zh-CN"/>
        </w:rPr>
        <w:t>0</w:t>
      </w:r>
      <w:r>
        <w:t>].</w:t>
      </w:r>
      <w:bookmarkEnd w:id="196"/>
    </w:p>
    <w:p w14:paraId="3D201EF3" w14:textId="77777777" w:rsidR="00C26B3E" w:rsidRDefault="00E10C47">
      <w:pPr>
        <w:pStyle w:val="Heading4"/>
      </w:pPr>
      <w:bookmarkStart w:id="197" w:name="_Toc35971397"/>
      <w:bookmarkStart w:id="198" w:name="_Toc98142564"/>
      <w:bookmarkStart w:id="199" w:name="_Toc122090702"/>
      <w:bookmarkStart w:id="200" w:name="_Toc145952963"/>
      <w:bookmarkStart w:id="201" w:name="_Toc153882416"/>
      <w:r>
        <w:t>6.1.2.3</w:t>
      </w:r>
      <w:r>
        <w:tab/>
        <w:t>HTTP custom headers</w:t>
      </w:r>
      <w:bookmarkEnd w:id="194"/>
      <w:bookmarkEnd w:id="197"/>
      <w:bookmarkEnd w:id="198"/>
      <w:bookmarkEnd w:id="199"/>
      <w:bookmarkEnd w:id="200"/>
      <w:bookmarkEnd w:id="201"/>
    </w:p>
    <w:p w14:paraId="145032A9" w14:textId="77777777" w:rsidR="00C26B3E" w:rsidRDefault="00E10C47">
      <w:pPr>
        <w:rPr>
          <w:noProof/>
        </w:rPr>
      </w:pPr>
      <w:bookmarkStart w:id="202" w:name="_Toc489605322"/>
      <w:bookmarkStart w:id="203" w:name="_Toc492899753"/>
      <w:bookmarkStart w:id="204" w:name="_Toc492900032"/>
      <w:bookmarkStart w:id="205" w:name="_Toc492967834"/>
      <w:bookmarkStart w:id="206" w:name="_Toc492972922"/>
      <w:bookmarkStart w:id="207" w:name="_Toc492973142"/>
      <w:bookmarkStart w:id="208" w:name="_Toc492974840"/>
      <w:bookmarkStart w:id="209"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10" w:name="_Toc510696607"/>
      <w:bookmarkStart w:id="211" w:name="_Toc35971398"/>
      <w:bookmarkStart w:id="212" w:name="_Toc98142565"/>
      <w:bookmarkStart w:id="213" w:name="_Toc122090703"/>
      <w:bookmarkStart w:id="214" w:name="_Toc145952964"/>
      <w:bookmarkStart w:id="215" w:name="_Toc153882417"/>
      <w:bookmarkEnd w:id="202"/>
      <w:bookmarkEnd w:id="203"/>
      <w:bookmarkEnd w:id="204"/>
      <w:bookmarkEnd w:id="205"/>
      <w:bookmarkEnd w:id="206"/>
      <w:bookmarkEnd w:id="207"/>
      <w:bookmarkEnd w:id="208"/>
      <w:bookmarkEnd w:id="209"/>
      <w:r>
        <w:t>6.1.3</w:t>
      </w:r>
      <w:r>
        <w:tab/>
        <w:t>Resources</w:t>
      </w:r>
      <w:bookmarkEnd w:id="210"/>
      <w:bookmarkEnd w:id="211"/>
      <w:bookmarkEnd w:id="212"/>
      <w:bookmarkEnd w:id="213"/>
      <w:bookmarkEnd w:id="214"/>
      <w:bookmarkEnd w:id="215"/>
    </w:p>
    <w:p w14:paraId="159AEBF8" w14:textId="77777777" w:rsidR="00C26B3E" w:rsidRDefault="00E10C47">
      <w:pPr>
        <w:pStyle w:val="Heading4"/>
      </w:pPr>
      <w:bookmarkStart w:id="216" w:name="_Toc510696608"/>
      <w:bookmarkStart w:id="217" w:name="_Toc35971399"/>
      <w:bookmarkStart w:id="218" w:name="_Toc98142566"/>
      <w:bookmarkStart w:id="219" w:name="_Toc122090704"/>
      <w:bookmarkStart w:id="220" w:name="_Toc145952965"/>
      <w:bookmarkStart w:id="221" w:name="_Toc153882418"/>
      <w:r>
        <w:t>6.1.3.1</w:t>
      </w:r>
      <w:r>
        <w:tab/>
        <w:t>Overview</w:t>
      </w:r>
      <w:bookmarkEnd w:id="216"/>
      <w:bookmarkEnd w:id="217"/>
      <w:bookmarkEnd w:id="218"/>
      <w:bookmarkEnd w:id="219"/>
      <w:bookmarkEnd w:id="220"/>
      <w:bookmarkEnd w:id="221"/>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1" type="#_x0000_t75" style="width:308.15pt;height:141.1pt" o:ole="">
            <v:imagedata r:id="rId24" o:title="" croptop="13293f"/>
          </v:shape>
          <o:OLEObject Type="Embed" ProgID="Visio.Drawing.11" ShapeID="_x0000_i1031" DrawAspect="Content" ObjectID="_1764495285" r:id="rId25"/>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22" w:name="_Toc510696609"/>
      <w:bookmarkStart w:id="223" w:name="_Toc35971400"/>
      <w:bookmarkStart w:id="224" w:name="_Toc98142567"/>
      <w:bookmarkStart w:id="225" w:name="_Toc122090705"/>
      <w:bookmarkStart w:id="226" w:name="_Toc145952966"/>
      <w:bookmarkStart w:id="227" w:name="_Toc153882419"/>
      <w:r>
        <w:t>6.1.3.2</w:t>
      </w:r>
      <w:r>
        <w:tab/>
        <w:t>Resource: ProSe Keys Collection</w:t>
      </w:r>
      <w:bookmarkEnd w:id="222"/>
      <w:bookmarkEnd w:id="223"/>
      <w:bookmarkEnd w:id="224"/>
      <w:bookmarkEnd w:id="225"/>
      <w:bookmarkEnd w:id="226"/>
      <w:bookmarkEnd w:id="227"/>
    </w:p>
    <w:p w14:paraId="68E31F5D" w14:textId="77777777" w:rsidR="00C26B3E" w:rsidRDefault="00E10C47">
      <w:pPr>
        <w:pStyle w:val="Heading5"/>
      </w:pPr>
      <w:bookmarkStart w:id="228" w:name="_Toc510696610"/>
      <w:bookmarkStart w:id="229" w:name="_Toc35971401"/>
      <w:bookmarkStart w:id="230" w:name="_Toc98142568"/>
      <w:bookmarkStart w:id="231" w:name="_Toc122090706"/>
      <w:bookmarkStart w:id="232" w:name="_Toc145952967"/>
      <w:bookmarkStart w:id="233" w:name="_Toc153882420"/>
      <w:r>
        <w:t>6.1.3.2.1</w:t>
      </w:r>
      <w:r>
        <w:tab/>
        <w:t>Description</w:t>
      </w:r>
      <w:bookmarkEnd w:id="228"/>
      <w:bookmarkEnd w:id="229"/>
      <w:bookmarkEnd w:id="230"/>
      <w:bookmarkEnd w:id="231"/>
      <w:bookmarkEnd w:id="232"/>
      <w:bookmarkEnd w:id="233"/>
    </w:p>
    <w:p w14:paraId="6C373023" w14:textId="77777777" w:rsidR="00C26B3E" w:rsidRDefault="00E10C47">
      <w:r>
        <w:t>This resource represents the collection of the ProSe 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234" w:name="_Toc35971402"/>
      <w:bookmarkStart w:id="235" w:name="_Toc98142569"/>
      <w:bookmarkStart w:id="236" w:name="_Toc122090707"/>
      <w:bookmarkStart w:id="237" w:name="_Toc145952968"/>
      <w:bookmarkStart w:id="238" w:name="_Toc510696612"/>
      <w:bookmarkStart w:id="239" w:name="_Toc153882421"/>
      <w:r>
        <w:lastRenderedPageBreak/>
        <w:t>6.1.3.2.2</w:t>
      </w:r>
      <w:r>
        <w:tab/>
        <w:t>Resource Definition</w:t>
      </w:r>
      <w:bookmarkEnd w:id="234"/>
      <w:bookmarkEnd w:id="235"/>
      <w:bookmarkEnd w:id="236"/>
      <w:bookmarkEnd w:id="237"/>
      <w:bookmarkEnd w:id="239"/>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240" w:name="_Toc35971403"/>
      <w:bookmarkStart w:id="241" w:name="_Toc98142570"/>
      <w:bookmarkStart w:id="242" w:name="_Toc122090708"/>
      <w:bookmarkStart w:id="243" w:name="_Toc145952969"/>
      <w:bookmarkStart w:id="244" w:name="_Toc153882422"/>
      <w:r>
        <w:t>6.1.3.2.3</w:t>
      </w:r>
      <w:r>
        <w:tab/>
        <w:t>Resource Standard Methods</w:t>
      </w:r>
      <w:bookmarkEnd w:id="238"/>
      <w:bookmarkEnd w:id="240"/>
      <w:bookmarkEnd w:id="241"/>
      <w:bookmarkEnd w:id="242"/>
      <w:bookmarkEnd w:id="243"/>
      <w:bookmarkEnd w:id="244"/>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245" w:name="_Toc510696615"/>
      <w:bookmarkStart w:id="246" w:name="_Toc35971406"/>
      <w:bookmarkStart w:id="247" w:name="_Toc98142573"/>
      <w:bookmarkStart w:id="248" w:name="_Toc122090709"/>
      <w:bookmarkStart w:id="249" w:name="_Toc145952970"/>
      <w:bookmarkStart w:id="250" w:name="_Toc153882423"/>
      <w:r>
        <w:t>6.1.3.2.4</w:t>
      </w:r>
      <w:r>
        <w:tab/>
        <w:t>Resource Custom Operations</w:t>
      </w:r>
      <w:bookmarkEnd w:id="245"/>
      <w:bookmarkEnd w:id="246"/>
      <w:bookmarkEnd w:id="247"/>
      <w:bookmarkEnd w:id="248"/>
      <w:bookmarkEnd w:id="249"/>
      <w:bookmarkEnd w:id="250"/>
    </w:p>
    <w:p w14:paraId="18799F9A" w14:textId="77777777" w:rsidR="00C26B3E" w:rsidRDefault="00E10C47">
      <w:pPr>
        <w:pStyle w:val="Heading6"/>
        <w:ind w:left="0" w:firstLine="0"/>
      </w:pPr>
      <w:bookmarkStart w:id="251" w:name="_Toc510696616"/>
      <w:bookmarkStart w:id="252" w:name="_Toc35971407"/>
      <w:bookmarkStart w:id="253" w:name="_Toc98142574"/>
      <w:bookmarkStart w:id="254" w:name="_Toc122090710"/>
      <w:bookmarkStart w:id="255" w:name="_Toc145952971"/>
      <w:bookmarkStart w:id="256" w:name="_Toc153882424"/>
      <w:r>
        <w:t>6.1.3.2.4.1</w:t>
      </w:r>
      <w:r>
        <w:tab/>
        <w:t>Overview</w:t>
      </w:r>
      <w:bookmarkEnd w:id="251"/>
      <w:bookmarkEnd w:id="252"/>
      <w:bookmarkEnd w:id="253"/>
      <w:bookmarkEnd w:id="254"/>
      <w:bookmarkEnd w:id="255"/>
      <w:bookmarkEnd w:id="256"/>
    </w:p>
    <w:p w14:paraId="0CEC9789" w14:textId="77777777" w:rsidR="00C26B3E" w:rsidRDefault="00E10C47">
      <w:pPr>
        <w:pStyle w:val="TH"/>
      </w:pPr>
      <w:bookmarkStart w:id="257"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258" w:name="_Toc35971408"/>
      <w:bookmarkStart w:id="259" w:name="_Toc98142575"/>
      <w:bookmarkStart w:id="260" w:name="_Toc122090711"/>
      <w:bookmarkStart w:id="261" w:name="_Toc145952972"/>
      <w:bookmarkStart w:id="262" w:name="_Toc153882425"/>
      <w:r>
        <w:t>6.1.3.2.4.2</w:t>
      </w:r>
      <w:r>
        <w:tab/>
        <w:t>Operation: request</w:t>
      </w:r>
      <w:bookmarkEnd w:id="257"/>
      <w:bookmarkEnd w:id="258"/>
      <w:bookmarkEnd w:id="259"/>
      <w:bookmarkEnd w:id="260"/>
      <w:bookmarkEnd w:id="261"/>
      <w:bookmarkEnd w:id="262"/>
    </w:p>
    <w:p w14:paraId="31A40B4D" w14:textId="77777777" w:rsidR="00C26B3E" w:rsidRDefault="00E10C47">
      <w:pPr>
        <w:pStyle w:val="Heading7"/>
      </w:pPr>
      <w:bookmarkStart w:id="263" w:name="_Toc510696618"/>
      <w:bookmarkStart w:id="264" w:name="_Toc35971409"/>
      <w:bookmarkStart w:id="265" w:name="_Toc98142576"/>
      <w:bookmarkStart w:id="266" w:name="_Toc122090712"/>
      <w:bookmarkStart w:id="267" w:name="_Toc145952973"/>
      <w:bookmarkStart w:id="268" w:name="_Toc153882426"/>
      <w:r>
        <w:t>6.1.3.2.4.2.1</w:t>
      </w:r>
      <w:r>
        <w:tab/>
        <w:t>Description</w:t>
      </w:r>
      <w:bookmarkEnd w:id="263"/>
      <w:bookmarkEnd w:id="264"/>
      <w:bookmarkEnd w:id="265"/>
      <w:bookmarkEnd w:id="266"/>
      <w:bookmarkEnd w:id="267"/>
      <w:bookmarkEnd w:id="268"/>
    </w:p>
    <w:p w14:paraId="7D526641" w14:textId="77777777" w:rsidR="00C26B3E" w:rsidRDefault="00E10C47">
      <w:r>
        <w:t>This custom operation requests the keying material related to 5G ProSe in the PKMF.</w:t>
      </w:r>
    </w:p>
    <w:p w14:paraId="5D29D149" w14:textId="77777777" w:rsidR="00C26B3E" w:rsidRDefault="00E10C47">
      <w:pPr>
        <w:pStyle w:val="Heading7"/>
      </w:pPr>
      <w:bookmarkStart w:id="269" w:name="_Toc510696619"/>
      <w:bookmarkStart w:id="270" w:name="_Toc35971410"/>
      <w:bookmarkStart w:id="271" w:name="_Toc98142577"/>
      <w:bookmarkStart w:id="272" w:name="_Toc122090713"/>
      <w:bookmarkStart w:id="273" w:name="_Toc145952974"/>
      <w:bookmarkStart w:id="274" w:name="_Toc153882427"/>
      <w:r>
        <w:t>6.1.3.2.4.2.2</w:t>
      </w:r>
      <w:r>
        <w:tab/>
        <w:t>Operation Definition</w:t>
      </w:r>
      <w:bookmarkEnd w:id="269"/>
      <w:bookmarkEnd w:id="270"/>
      <w:bookmarkEnd w:id="271"/>
      <w:bookmarkEnd w:id="272"/>
      <w:bookmarkEnd w:id="273"/>
      <w:bookmarkEnd w:id="274"/>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7777777" w:rsidR="00C26B3E" w:rsidRDefault="00E10C47">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7777777" w:rsidR="00C26B3E" w:rsidRDefault="00E10C47">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An alternative URI of the resource located on an alternative service instance within the same PKMF or PKMF (service) set.</w:t>
            </w:r>
          </w:p>
          <w:p w14:paraId="37B1BFB1" w14:textId="77777777" w:rsidR="00C26B3E" w:rsidRDefault="00E10C47">
            <w:pPr>
              <w:pStyle w:val="TAL"/>
            </w:pPr>
            <w:r>
              <w:t>Or the same URI, if a request is redirected to the same target resource via a different SCP.</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An alternative URI of the resource located on an alternative service instance within the same PKMF or PKMF (service) set.</w:t>
            </w:r>
          </w:p>
          <w:p w14:paraId="7F209DA2" w14:textId="77777777" w:rsidR="00C26B3E" w:rsidRDefault="00E10C47">
            <w:pPr>
              <w:pStyle w:val="TAL"/>
            </w:pPr>
            <w:r>
              <w:t>Or the same URI, if a request is redirected to the same target resource via a different SCP.</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275" w:name="_Toc510696622"/>
      <w:bookmarkStart w:id="276" w:name="_Toc35971413"/>
      <w:bookmarkStart w:id="277" w:name="_Toc98142578"/>
      <w:bookmarkStart w:id="278" w:name="_Toc122090714"/>
      <w:bookmarkStart w:id="279" w:name="_Toc145952975"/>
      <w:bookmarkStart w:id="280" w:name="_Toc153882428"/>
      <w:r>
        <w:t>6.1.4</w:t>
      </w:r>
      <w:r>
        <w:tab/>
        <w:t>Custom Operations without associated resources</w:t>
      </w:r>
      <w:bookmarkEnd w:id="275"/>
      <w:bookmarkEnd w:id="276"/>
      <w:bookmarkEnd w:id="277"/>
      <w:bookmarkEnd w:id="278"/>
      <w:bookmarkEnd w:id="279"/>
      <w:bookmarkEnd w:id="280"/>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281" w:name="_Toc510696628"/>
      <w:bookmarkStart w:id="282" w:name="_Toc35971419"/>
      <w:bookmarkStart w:id="283" w:name="_Toc98142584"/>
      <w:bookmarkStart w:id="284" w:name="_Toc122090715"/>
      <w:bookmarkStart w:id="285" w:name="_Toc145952976"/>
      <w:bookmarkStart w:id="286" w:name="_Toc153882429"/>
      <w:r>
        <w:t>6.1.5</w:t>
      </w:r>
      <w:r>
        <w:tab/>
        <w:t>Notifications</w:t>
      </w:r>
      <w:bookmarkEnd w:id="281"/>
      <w:bookmarkEnd w:id="282"/>
      <w:bookmarkEnd w:id="283"/>
      <w:bookmarkEnd w:id="284"/>
      <w:bookmarkEnd w:id="285"/>
      <w:bookmarkEnd w:id="286"/>
    </w:p>
    <w:p w14:paraId="2989F3B0" w14:textId="77777777" w:rsidR="00C26B3E" w:rsidRDefault="00E10C47">
      <w:pPr>
        <w:rPr>
          <w:lang w:eastAsia="zh-CN"/>
        </w:rPr>
      </w:pPr>
      <w:r>
        <w:t>There is no notification defined for Npkmf_PKMFKeyRequest service.</w:t>
      </w:r>
      <w:bookmarkStart w:id="287" w:name="_Toc510696632"/>
      <w:bookmarkStart w:id="288" w:name="_Toc35971427"/>
      <w:bookmarkStart w:id="289" w:name="_Toc98142591"/>
    </w:p>
    <w:p w14:paraId="2C566F05" w14:textId="77777777" w:rsidR="00C26B3E" w:rsidRDefault="00E10C47">
      <w:pPr>
        <w:pStyle w:val="Heading3"/>
      </w:pPr>
      <w:bookmarkStart w:id="290" w:name="_Toc122090716"/>
      <w:bookmarkStart w:id="291" w:name="_Toc145952977"/>
      <w:bookmarkStart w:id="292" w:name="_Toc153882430"/>
      <w:r>
        <w:lastRenderedPageBreak/>
        <w:t>6.1.6</w:t>
      </w:r>
      <w:r>
        <w:tab/>
        <w:t>Data Model</w:t>
      </w:r>
      <w:bookmarkEnd w:id="287"/>
      <w:bookmarkEnd w:id="288"/>
      <w:bookmarkEnd w:id="289"/>
      <w:bookmarkEnd w:id="290"/>
      <w:bookmarkEnd w:id="291"/>
      <w:bookmarkEnd w:id="292"/>
    </w:p>
    <w:p w14:paraId="0AEDE29E" w14:textId="77777777" w:rsidR="00C26B3E" w:rsidRDefault="00E10C47">
      <w:pPr>
        <w:pStyle w:val="Heading4"/>
      </w:pPr>
      <w:bookmarkStart w:id="293" w:name="_Toc510696633"/>
      <w:bookmarkStart w:id="294" w:name="_Toc35971428"/>
      <w:bookmarkStart w:id="295" w:name="_Toc98142592"/>
      <w:bookmarkStart w:id="296" w:name="_Toc122090717"/>
      <w:bookmarkStart w:id="297" w:name="_Toc145952978"/>
      <w:bookmarkStart w:id="298" w:name="_Toc153882431"/>
      <w:r>
        <w:t>6.1.6.1</w:t>
      </w:r>
      <w:r>
        <w:tab/>
        <w:t>General</w:t>
      </w:r>
      <w:bookmarkEnd w:id="293"/>
      <w:bookmarkEnd w:id="294"/>
      <w:bookmarkEnd w:id="295"/>
      <w:bookmarkEnd w:id="296"/>
      <w:bookmarkEnd w:id="297"/>
      <w:bookmarkEnd w:id="298"/>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299" w:name="_Toc510696634"/>
      <w:bookmarkStart w:id="300" w:name="_Toc35971429"/>
      <w:bookmarkStart w:id="301" w:name="_Toc98142593"/>
      <w:bookmarkStart w:id="302" w:name="_Toc122090718"/>
      <w:bookmarkStart w:id="303" w:name="_Toc145952979"/>
      <w:bookmarkStart w:id="304" w:name="_Toc153882432"/>
      <w:r>
        <w:rPr>
          <w:lang w:val="en-US"/>
        </w:rPr>
        <w:t>6.1.6.2</w:t>
      </w:r>
      <w:r>
        <w:rPr>
          <w:lang w:val="en-US"/>
        </w:rPr>
        <w:tab/>
        <w:t>Structured data types</w:t>
      </w:r>
      <w:bookmarkEnd w:id="299"/>
      <w:bookmarkEnd w:id="300"/>
      <w:bookmarkEnd w:id="301"/>
      <w:bookmarkEnd w:id="302"/>
      <w:bookmarkEnd w:id="303"/>
      <w:bookmarkEnd w:id="304"/>
    </w:p>
    <w:p w14:paraId="43DC34A4" w14:textId="77777777" w:rsidR="00C26B3E" w:rsidRDefault="00E10C47">
      <w:pPr>
        <w:pStyle w:val="Heading5"/>
      </w:pPr>
      <w:bookmarkStart w:id="305" w:name="_Toc510696635"/>
      <w:bookmarkStart w:id="306" w:name="_Toc35971430"/>
      <w:bookmarkStart w:id="307" w:name="_Toc98142594"/>
      <w:bookmarkStart w:id="308" w:name="_Toc122090719"/>
      <w:bookmarkStart w:id="309" w:name="_Toc145952980"/>
      <w:bookmarkStart w:id="310" w:name="_Toc153882433"/>
      <w:r>
        <w:t>6.1.6.2.1</w:t>
      </w:r>
      <w:r>
        <w:tab/>
        <w:t>Introduction</w:t>
      </w:r>
      <w:bookmarkEnd w:id="305"/>
      <w:bookmarkEnd w:id="306"/>
      <w:bookmarkEnd w:id="307"/>
      <w:bookmarkEnd w:id="308"/>
      <w:bookmarkEnd w:id="309"/>
      <w:bookmarkEnd w:id="310"/>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311" w:name="_Toc510696636"/>
      <w:bookmarkStart w:id="312" w:name="_Toc35971431"/>
      <w:bookmarkStart w:id="313" w:name="_Toc98142595"/>
      <w:bookmarkStart w:id="314" w:name="_Toc122090720"/>
      <w:bookmarkStart w:id="315" w:name="_Toc145952981"/>
      <w:bookmarkStart w:id="316" w:name="_Toc153882434"/>
      <w:r>
        <w:lastRenderedPageBreak/>
        <w:t>6.1.6.2.2</w:t>
      </w:r>
      <w:r>
        <w:tab/>
        <w:t>Type: ProseKeyReqData</w:t>
      </w:r>
      <w:bookmarkEnd w:id="311"/>
      <w:bookmarkEnd w:id="312"/>
      <w:bookmarkEnd w:id="313"/>
      <w:bookmarkEnd w:id="314"/>
      <w:bookmarkEnd w:id="315"/>
      <w:bookmarkEnd w:id="316"/>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1F0F271"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0B742F3D"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20A65DBD"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2395CFB4"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07B50079"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317" w:name="_Toc510696637"/>
      <w:bookmarkStart w:id="318" w:name="_Toc35971432"/>
      <w:bookmarkStart w:id="319" w:name="_Toc98142596"/>
      <w:bookmarkStart w:id="320" w:name="_Toc122090721"/>
      <w:bookmarkStart w:id="321" w:name="_Toc145952982"/>
      <w:bookmarkStart w:id="322" w:name="_Toc153882435"/>
      <w:r>
        <w:t>6.1.6.2.3</w:t>
      </w:r>
      <w:r>
        <w:tab/>
        <w:t>Type: ProseKeyRspData</w:t>
      </w:r>
      <w:bookmarkEnd w:id="317"/>
      <w:bookmarkEnd w:id="318"/>
      <w:bookmarkEnd w:id="319"/>
      <w:bookmarkEnd w:id="320"/>
      <w:bookmarkEnd w:id="321"/>
      <w:bookmarkEnd w:id="322"/>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323" w:name="_Toc510696638"/>
      <w:bookmarkStart w:id="324" w:name="_Toc35971433"/>
      <w:bookmarkStart w:id="325" w:name="_Toc98142597"/>
      <w:bookmarkStart w:id="326" w:name="_Toc122090722"/>
      <w:bookmarkStart w:id="327" w:name="_Toc145952983"/>
      <w:bookmarkStart w:id="328" w:name="_Toc153882436"/>
      <w:r>
        <w:rPr>
          <w:lang w:val="en-US"/>
        </w:rPr>
        <w:t>6.1.6.3</w:t>
      </w:r>
      <w:r>
        <w:rPr>
          <w:lang w:val="en-US"/>
        </w:rPr>
        <w:tab/>
        <w:t>Simple data types and enumerations</w:t>
      </w:r>
      <w:bookmarkEnd w:id="323"/>
      <w:bookmarkEnd w:id="324"/>
      <w:bookmarkEnd w:id="325"/>
      <w:bookmarkEnd w:id="326"/>
      <w:bookmarkEnd w:id="327"/>
      <w:bookmarkEnd w:id="328"/>
    </w:p>
    <w:p w14:paraId="61D46F35" w14:textId="77777777" w:rsidR="00C26B3E" w:rsidRDefault="00E10C47">
      <w:pPr>
        <w:pStyle w:val="Heading5"/>
      </w:pPr>
      <w:bookmarkStart w:id="329" w:name="_Toc510696639"/>
      <w:bookmarkStart w:id="330" w:name="_Toc35971434"/>
      <w:bookmarkStart w:id="331" w:name="_Toc98142598"/>
      <w:bookmarkStart w:id="332" w:name="_Toc122090723"/>
      <w:bookmarkStart w:id="333" w:name="_Toc145952984"/>
      <w:bookmarkStart w:id="334" w:name="_Toc153882437"/>
      <w:r>
        <w:t>6.1.6.3.1</w:t>
      </w:r>
      <w:r>
        <w:tab/>
        <w:t>Introduction</w:t>
      </w:r>
      <w:bookmarkEnd w:id="329"/>
      <w:bookmarkEnd w:id="330"/>
      <w:bookmarkEnd w:id="331"/>
      <w:bookmarkEnd w:id="332"/>
      <w:bookmarkEnd w:id="333"/>
      <w:bookmarkEnd w:id="334"/>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335" w:name="_Toc510696640"/>
      <w:bookmarkStart w:id="336" w:name="_Toc35971435"/>
      <w:bookmarkStart w:id="337" w:name="_Toc98142599"/>
      <w:bookmarkStart w:id="338" w:name="_Toc122090724"/>
      <w:bookmarkStart w:id="339" w:name="_Toc145952985"/>
      <w:bookmarkStart w:id="340" w:name="_Toc153882438"/>
      <w:r>
        <w:lastRenderedPageBreak/>
        <w:t>6.1.6.3.2</w:t>
      </w:r>
      <w:r>
        <w:tab/>
        <w:t>Simple data types</w:t>
      </w:r>
      <w:bookmarkEnd w:id="335"/>
      <w:bookmarkEnd w:id="336"/>
      <w:bookmarkEnd w:id="337"/>
      <w:bookmarkEnd w:id="338"/>
      <w:bookmarkEnd w:id="339"/>
      <w:bookmarkEnd w:id="340"/>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341" w:name="_Toc510696643"/>
      <w:bookmarkStart w:id="342" w:name="_Toc35971438"/>
      <w:bookmarkStart w:id="343" w:name="_Toc98142602"/>
      <w:bookmarkStart w:id="344" w:name="_Toc122090725"/>
      <w:bookmarkStart w:id="345" w:name="_Toc145952986"/>
      <w:bookmarkStart w:id="346" w:name="_Toc15388243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1"/>
      <w:bookmarkEnd w:id="342"/>
      <w:bookmarkEnd w:id="343"/>
      <w:bookmarkEnd w:id="344"/>
      <w:bookmarkEnd w:id="345"/>
      <w:bookmarkEnd w:id="346"/>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347" w:name="_Toc510696646"/>
      <w:bookmarkStart w:id="348" w:name="_Toc35971441"/>
      <w:bookmarkStart w:id="349" w:name="_Toc98142605"/>
      <w:bookmarkStart w:id="350" w:name="_Toc122090726"/>
      <w:bookmarkStart w:id="351" w:name="_Toc145952987"/>
      <w:bookmarkStart w:id="352" w:name="_Toc153882440"/>
      <w:r>
        <w:t>6.1.6.5</w:t>
      </w:r>
      <w:r>
        <w:tab/>
        <w:t>Binary data</w:t>
      </w:r>
      <w:bookmarkEnd w:id="347"/>
      <w:bookmarkEnd w:id="348"/>
      <w:bookmarkEnd w:id="349"/>
      <w:bookmarkEnd w:id="350"/>
      <w:bookmarkEnd w:id="351"/>
      <w:bookmarkEnd w:id="352"/>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353" w:name="_Toc510696647"/>
      <w:bookmarkStart w:id="354" w:name="_Toc35971443"/>
      <w:bookmarkStart w:id="355" w:name="_Toc98142608"/>
      <w:bookmarkStart w:id="356" w:name="_Toc122090727"/>
      <w:bookmarkStart w:id="357" w:name="_Toc145952988"/>
      <w:bookmarkStart w:id="358" w:name="_Toc153882441"/>
      <w:r>
        <w:t>6.1.7</w:t>
      </w:r>
      <w:r>
        <w:tab/>
        <w:t>Error Handling</w:t>
      </w:r>
      <w:bookmarkEnd w:id="353"/>
      <w:bookmarkEnd w:id="354"/>
      <w:bookmarkEnd w:id="355"/>
      <w:bookmarkEnd w:id="356"/>
      <w:bookmarkEnd w:id="357"/>
      <w:bookmarkEnd w:id="358"/>
    </w:p>
    <w:p w14:paraId="7E62F63C" w14:textId="77777777" w:rsidR="00C26B3E" w:rsidRDefault="00E10C47">
      <w:pPr>
        <w:pStyle w:val="Heading4"/>
      </w:pPr>
      <w:bookmarkStart w:id="359" w:name="_Toc35971444"/>
      <w:bookmarkStart w:id="360" w:name="_Toc98142609"/>
      <w:bookmarkStart w:id="361" w:name="_Toc122090728"/>
      <w:bookmarkStart w:id="362" w:name="_Toc145952989"/>
      <w:bookmarkStart w:id="363" w:name="_Toc153882442"/>
      <w:r>
        <w:t>6.1.7.1</w:t>
      </w:r>
      <w:r>
        <w:tab/>
        <w:t>General</w:t>
      </w:r>
      <w:bookmarkEnd w:id="359"/>
      <w:bookmarkEnd w:id="360"/>
      <w:bookmarkEnd w:id="361"/>
      <w:bookmarkEnd w:id="362"/>
      <w:bookmarkEnd w:id="363"/>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lastRenderedPageBreak/>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364" w:name="_Toc35971445"/>
      <w:bookmarkStart w:id="365" w:name="_Toc98142610"/>
      <w:bookmarkStart w:id="366" w:name="_Toc122090729"/>
      <w:bookmarkStart w:id="367" w:name="_Toc145952990"/>
      <w:bookmarkStart w:id="368" w:name="_Toc153882443"/>
      <w:r>
        <w:t>6.1.7.2</w:t>
      </w:r>
      <w:r>
        <w:tab/>
        <w:t>Protocol Errors</w:t>
      </w:r>
      <w:bookmarkEnd w:id="364"/>
      <w:bookmarkEnd w:id="365"/>
      <w:bookmarkEnd w:id="366"/>
      <w:bookmarkEnd w:id="367"/>
      <w:bookmarkEnd w:id="368"/>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369" w:name="_Toc35971446"/>
      <w:bookmarkStart w:id="370" w:name="_Toc98142611"/>
      <w:bookmarkStart w:id="371" w:name="_Toc122090730"/>
      <w:bookmarkStart w:id="372" w:name="_Toc145952991"/>
      <w:bookmarkStart w:id="373" w:name="_Toc153882444"/>
      <w:r>
        <w:t>6.1.7.3</w:t>
      </w:r>
      <w:r>
        <w:tab/>
        <w:t>Application Errors</w:t>
      </w:r>
      <w:bookmarkEnd w:id="369"/>
      <w:bookmarkEnd w:id="370"/>
      <w:bookmarkEnd w:id="371"/>
      <w:bookmarkEnd w:id="372"/>
      <w:bookmarkEnd w:id="373"/>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65B4B127"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374" w:name="_Toc492899751"/>
      <w:bookmarkStart w:id="375" w:name="_Toc492900030"/>
      <w:bookmarkStart w:id="376" w:name="_Toc492967832"/>
      <w:bookmarkStart w:id="377" w:name="_Toc492972920"/>
      <w:bookmarkStart w:id="378" w:name="_Toc492973140"/>
      <w:bookmarkStart w:id="379" w:name="_Toc493774060"/>
      <w:bookmarkStart w:id="380" w:name="_Toc508285804"/>
      <w:bookmarkStart w:id="381" w:name="_Toc508287269"/>
      <w:bookmarkStart w:id="382" w:name="_Toc510696648"/>
      <w:bookmarkStart w:id="383" w:name="_Toc35971447"/>
    </w:p>
    <w:p w14:paraId="3A99B46B" w14:textId="77777777" w:rsidR="00C26B3E" w:rsidRDefault="00E10C47">
      <w:pPr>
        <w:pStyle w:val="Heading3"/>
        <w:rPr>
          <w:lang w:eastAsia="zh-CN"/>
        </w:rPr>
      </w:pPr>
      <w:bookmarkStart w:id="384" w:name="_Toc98142612"/>
      <w:bookmarkStart w:id="385" w:name="_Toc122090731"/>
      <w:bookmarkStart w:id="386" w:name="_Toc145952992"/>
      <w:bookmarkStart w:id="387" w:name="_Toc153882445"/>
      <w:r>
        <w:t>6.1.8</w:t>
      </w:r>
      <w:r>
        <w:rPr>
          <w:lang w:eastAsia="zh-CN"/>
        </w:rPr>
        <w:tab/>
        <w:t>Feature negotiation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388" w:name="_Toc532994477"/>
      <w:bookmarkStart w:id="389" w:name="_Toc35971448"/>
      <w:bookmarkStart w:id="390" w:name="_Toc98142613"/>
      <w:bookmarkStart w:id="391" w:name="_Toc122090732"/>
      <w:bookmarkStart w:id="392" w:name="_Toc145952993"/>
      <w:bookmarkStart w:id="393" w:name="_Hlk525137310"/>
      <w:bookmarkStart w:id="394" w:name="_Toc510696649"/>
      <w:bookmarkStart w:id="395" w:name="_Toc153882446"/>
      <w:r>
        <w:t>6.1.9</w:t>
      </w:r>
      <w:r>
        <w:tab/>
        <w:t>Security</w:t>
      </w:r>
      <w:bookmarkEnd w:id="388"/>
      <w:bookmarkEnd w:id="389"/>
      <w:bookmarkEnd w:id="390"/>
      <w:bookmarkEnd w:id="391"/>
      <w:bookmarkEnd w:id="392"/>
      <w:bookmarkEnd w:id="395"/>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396" w:name="_Hlk530142087"/>
      <w:bookmarkEnd w:id="393"/>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397" w:name="_Toc75850203"/>
      <w:bookmarkStart w:id="398" w:name="_Toc56699103"/>
      <w:bookmarkStart w:id="399" w:name="_Toc56691839"/>
      <w:bookmarkStart w:id="400" w:name="_Toc56677316"/>
      <w:bookmarkStart w:id="401" w:name="_Toc85878717"/>
      <w:bookmarkStart w:id="402" w:name="_Toc98142614"/>
      <w:bookmarkStart w:id="403" w:name="_Toc122090733"/>
      <w:bookmarkStart w:id="404" w:name="_Toc145952994"/>
      <w:bookmarkStart w:id="405" w:name="_Toc153882447"/>
      <w:bookmarkEnd w:id="394"/>
      <w:bookmarkEnd w:id="396"/>
      <w:r>
        <w:t>6.</w:t>
      </w:r>
      <w:r>
        <w:rPr>
          <w:rFonts w:hint="eastAsia"/>
          <w:lang w:eastAsia="zh-CN"/>
        </w:rPr>
        <w:t>1</w:t>
      </w:r>
      <w:r>
        <w:t>.10</w:t>
      </w:r>
      <w:r>
        <w:tab/>
        <w:t>HTTP redirection</w:t>
      </w:r>
      <w:bookmarkEnd w:id="397"/>
      <w:bookmarkEnd w:id="398"/>
      <w:bookmarkEnd w:id="399"/>
      <w:bookmarkEnd w:id="400"/>
      <w:bookmarkEnd w:id="401"/>
      <w:bookmarkEnd w:id="402"/>
      <w:bookmarkEnd w:id="403"/>
      <w:bookmarkEnd w:id="404"/>
      <w:bookmarkEnd w:id="405"/>
    </w:p>
    <w:p w14:paraId="3FD76EF7" w14:textId="77777777" w:rsidR="00C26B3E" w:rsidRDefault="00E10C47">
      <w:bookmarkStart w:id="406" w:name="tsgNames"/>
      <w:bookmarkEnd w:id="406"/>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w:t>
      </w:r>
      <w:r>
        <w:lastRenderedPageBreak/>
        <w:t xml:space="preserve">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407" w:name="_Toc67903514"/>
      <w:bookmarkStart w:id="408" w:name="_Toc112771046"/>
      <w:bookmarkStart w:id="409" w:name="_Toc122090070"/>
      <w:bookmarkStart w:id="410" w:name="_Toc145952995"/>
      <w:bookmarkStart w:id="411" w:name="_Toc153882448"/>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407"/>
      <w:bookmarkEnd w:id="408"/>
      <w:bookmarkEnd w:id="409"/>
      <w:bookmarkEnd w:id="410"/>
      <w:bookmarkEnd w:id="411"/>
    </w:p>
    <w:p w14:paraId="40DFE56D" w14:textId="29C7E130" w:rsidR="00184A04" w:rsidRDefault="00A34DFB" w:rsidP="00184A04">
      <w:pPr>
        <w:pStyle w:val="Heading3"/>
      </w:pPr>
      <w:bookmarkStart w:id="412" w:name="_Toc67903515"/>
      <w:bookmarkStart w:id="413" w:name="_Toc112771047"/>
      <w:bookmarkStart w:id="414" w:name="_Toc122090071"/>
      <w:bookmarkStart w:id="415" w:name="_Toc145952996"/>
      <w:bookmarkStart w:id="416" w:name="_Toc153882449"/>
      <w:r>
        <w:t>6.2</w:t>
      </w:r>
      <w:r w:rsidR="00184A04">
        <w:t>.1</w:t>
      </w:r>
      <w:r w:rsidR="00184A04">
        <w:tab/>
        <w:t>Introduction</w:t>
      </w:r>
      <w:bookmarkEnd w:id="412"/>
      <w:bookmarkEnd w:id="413"/>
      <w:bookmarkEnd w:id="414"/>
      <w:bookmarkEnd w:id="415"/>
      <w:bookmarkEnd w:id="416"/>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417" w:name="_Toc67903516"/>
      <w:bookmarkStart w:id="418" w:name="_Toc112771048"/>
      <w:bookmarkStart w:id="419" w:name="_Toc122090072"/>
      <w:bookmarkStart w:id="420" w:name="_Toc145952997"/>
      <w:bookmarkStart w:id="421" w:name="_Toc153882450"/>
      <w:r>
        <w:t>6.2</w:t>
      </w:r>
      <w:r w:rsidR="00184A04">
        <w:t>.2</w:t>
      </w:r>
      <w:r w:rsidR="00184A04">
        <w:tab/>
        <w:t>Usage of HTTP</w:t>
      </w:r>
      <w:bookmarkEnd w:id="417"/>
      <w:bookmarkEnd w:id="418"/>
      <w:bookmarkEnd w:id="419"/>
      <w:bookmarkEnd w:id="420"/>
      <w:bookmarkEnd w:id="421"/>
    </w:p>
    <w:p w14:paraId="78EF8000" w14:textId="70398F3D" w:rsidR="00184A04" w:rsidRDefault="00A34DFB" w:rsidP="00184A04">
      <w:pPr>
        <w:pStyle w:val="Heading4"/>
      </w:pPr>
      <w:bookmarkStart w:id="422" w:name="_Toc67903517"/>
      <w:bookmarkStart w:id="423" w:name="_Toc112771049"/>
      <w:bookmarkStart w:id="424" w:name="_Toc122090073"/>
      <w:bookmarkStart w:id="425" w:name="_Toc145952998"/>
      <w:bookmarkStart w:id="426" w:name="_Toc153882451"/>
      <w:r>
        <w:t>6.2</w:t>
      </w:r>
      <w:r w:rsidR="00184A04">
        <w:t>.2.1</w:t>
      </w:r>
      <w:r w:rsidR="00184A04">
        <w:tab/>
        <w:t>General</w:t>
      </w:r>
      <w:bookmarkEnd w:id="422"/>
      <w:bookmarkEnd w:id="423"/>
      <w:bookmarkEnd w:id="424"/>
      <w:bookmarkEnd w:id="425"/>
      <w:bookmarkEnd w:id="426"/>
    </w:p>
    <w:p w14:paraId="170E824E" w14:textId="77777777" w:rsidR="00184A04" w:rsidRDefault="00184A04" w:rsidP="00184A04">
      <w:pPr>
        <w:rPr>
          <w:noProof/>
        </w:rPr>
      </w:pPr>
      <w:r>
        <w:rPr>
          <w:noProof/>
        </w:rPr>
        <w:t>HTTP</w:t>
      </w:r>
      <w:r>
        <w:rPr>
          <w:noProof/>
          <w:lang w:eastAsia="zh-CN"/>
        </w:rPr>
        <w:t xml:space="preserve">/2, IETF RFC 7540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427" w:name="_Toc67903518"/>
      <w:bookmarkStart w:id="428" w:name="_Toc112771050"/>
      <w:bookmarkStart w:id="429" w:name="_Toc122090074"/>
      <w:bookmarkStart w:id="430" w:name="_Toc145952999"/>
      <w:bookmarkStart w:id="431" w:name="_Toc153882452"/>
      <w:r>
        <w:t>6.2</w:t>
      </w:r>
      <w:r w:rsidR="00184A04">
        <w:t>.2.2</w:t>
      </w:r>
      <w:r w:rsidR="00184A04">
        <w:tab/>
        <w:t>HTTP standard headers</w:t>
      </w:r>
      <w:bookmarkEnd w:id="427"/>
      <w:bookmarkEnd w:id="428"/>
      <w:bookmarkEnd w:id="429"/>
      <w:bookmarkEnd w:id="430"/>
      <w:bookmarkEnd w:id="431"/>
    </w:p>
    <w:p w14:paraId="0623C3B0" w14:textId="026C90BD" w:rsidR="00184A04" w:rsidRDefault="00CD443D" w:rsidP="00184A04">
      <w:pPr>
        <w:pStyle w:val="Heading5"/>
        <w:rPr>
          <w:lang w:eastAsia="zh-CN"/>
        </w:rPr>
      </w:pPr>
      <w:bookmarkStart w:id="432" w:name="_Toc67903519"/>
      <w:bookmarkStart w:id="433" w:name="_Toc112771051"/>
      <w:bookmarkStart w:id="434" w:name="_Toc122090075"/>
      <w:bookmarkStart w:id="435" w:name="_Toc145953000"/>
      <w:bookmarkStart w:id="436" w:name="_Toc153882453"/>
      <w:r>
        <w:t>6.2</w:t>
      </w:r>
      <w:r w:rsidR="00184A04">
        <w:t>.2.2.1</w:t>
      </w:r>
      <w:r w:rsidR="00184A04">
        <w:rPr>
          <w:lang w:eastAsia="zh-CN"/>
        </w:rPr>
        <w:tab/>
        <w:t>General</w:t>
      </w:r>
      <w:bookmarkEnd w:id="432"/>
      <w:bookmarkEnd w:id="433"/>
      <w:bookmarkEnd w:id="434"/>
      <w:bookmarkEnd w:id="435"/>
      <w:bookmarkEnd w:id="436"/>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437" w:name="_Toc67903520"/>
      <w:bookmarkStart w:id="438" w:name="_Toc112771052"/>
      <w:bookmarkStart w:id="439" w:name="_Toc122090076"/>
      <w:bookmarkStart w:id="440" w:name="_Toc145953001"/>
      <w:bookmarkStart w:id="441" w:name="_Toc153882454"/>
      <w:r>
        <w:t>6.2</w:t>
      </w:r>
      <w:r w:rsidR="00184A04">
        <w:t>.2.2.2</w:t>
      </w:r>
      <w:r w:rsidR="00184A04">
        <w:tab/>
        <w:t>Content type</w:t>
      </w:r>
      <w:bookmarkEnd w:id="437"/>
      <w:bookmarkEnd w:id="438"/>
      <w:bookmarkEnd w:id="439"/>
      <w:bookmarkEnd w:id="440"/>
      <w:bookmarkEnd w:id="441"/>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77777777"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[10].</w:t>
      </w:r>
    </w:p>
    <w:p w14:paraId="7FDCD270" w14:textId="4622BDA4" w:rsidR="00184A04" w:rsidRDefault="00CD443D" w:rsidP="00184A04">
      <w:pPr>
        <w:pStyle w:val="Heading4"/>
      </w:pPr>
      <w:bookmarkStart w:id="442" w:name="_Toc67903521"/>
      <w:bookmarkStart w:id="443" w:name="_Toc112771053"/>
      <w:bookmarkStart w:id="444" w:name="_Toc122090077"/>
      <w:bookmarkStart w:id="445" w:name="_Toc145953002"/>
      <w:bookmarkStart w:id="446" w:name="_Toc153882455"/>
      <w:r>
        <w:t>6.2</w:t>
      </w:r>
      <w:r w:rsidR="00184A04">
        <w:t>.2.3</w:t>
      </w:r>
      <w:r w:rsidR="00184A04">
        <w:tab/>
        <w:t>HTTP custom headers</w:t>
      </w:r>
      <w:bookmarkEnd w:id="442"/>
      <w:bookmarkEnd w:id="443"/>
      <w:bookmarkEnd w:id="444"/>
      <w:bookmarkEnd w:id="445"/>
      <w:bookmarkEnd w:id="446"/>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447" w:name="_Toc67903522"/>
      <w:bookmarkStart w:id="448" w:name="_Toc112771054"/>
      <w:bookmarkStart w:id="449" w:name="_Toc122090078"/>
      <w:bookmarkStart w:id="450" w:name="_Toc145953003"/>
      <w:bookmarkStart w:id="451" w:name="_Toc153882456"/>
      <w:r>
        <w:lastRenderedPageBreak/>
        <w:t>6.2</w:t>
      </w:r>
      <w:r w:rsidR="00184A04">
        <w:t>.3</w:t>
      </w:r>
      <w:r w:rsidR="00184A04">
        <w:tab/>
        <w:t>Resources</w:t>
      </w:r>
      <w:bookmarkEnd w:id="447"/>
      <w:bookmarkEnd w:id="448"/>
      <w:bookmarkEnd w:id="449"/>
      <w:bookmarkEnd w:id="450"/>
      <w:bookmarkEnd w:id="451"/>
    </w:p>
    <w:p w14:paraId="5F9480CB" w14:textId="27AB3CA4" w:rsidR="00184A04" w:rsidRDefault="00CD443D" w:rsidP="00184A04">
      <w:pPr>
        <w:pStyle w:val="Heading4"/>
      </w:pPr>
      <w:bookmarkStart w:id="452" w:name="_Toc67903523"/>
      <w:bookmarkStart w:id="453" w:name="_Toc112771055"/>
      <w:bookmarkStart w:id="454" w:name="_Toc122090079"/>
      <w:bookmarkStart w:id="455" w:name="_Toc145953004"/>
      <w:bookmarkStart w:id="456" w:name="_Toc67903524"/>
      <w:bookmarkStart w:id="457" w:name="_Toc153882457"/>
      <w:r>
        <w:t>6.2</w:t>
      </w:r>
      <w:r w:rsidR="00184A04">
        <w:t>.3.1</w:t>
      </w:r>
      <w:r w:rsidR="00184A04">
        <w:tab/>
        <w:t>Overview</w:t>
      </w:r>
      <w:bookmarkEnd w:id="452"/>
      <w:bookmarkEnd w:id="453"/>
      <w:bookmarkEnd w:id="454"/>
      <w:bookmarkEnd w:id="455"/>
      <w:bookmarkEnd w:id="457"/>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2" type="#_x0000_t75" style="width:335.25pt;height:120.4pt" o:ole="">
            <v:imagedata r:id="rId26" o:title=""/>
          </v:shape>
          <o:OLEObject Type="Embed" ProgID="Visio.Drawing.11" ShapeID="_x0000_i1032" DrawAspect="Content" ObjectID="_1764495286" r:id="rId27"/>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4E7E3A">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4E7E3A">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4E7E3A">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4E7E3A">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4E7E3A">
            <w:pPr>
              <w:pStyle w:val="TAH"/>
              <w:rPr>
                <w:rFonts w:eastAsia="Times New Roman"/>
                <w:lang w:eastAsia="en-GB"/>
              </w:rPr>
            </w:pPr>
            <w:r>
              <w:t>Description</w:t>
            </w:r>
          </w:p>
        </w:tc>
      </w:tr>
      <w:tr w:rsidR="00184A04" w14:paraId="42155A47" w14:textId="77777777" w:rsidTr="004E7E3A">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4E7E3A">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4E7E3A">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4E7E3A">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4E7E3A">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458" w:name="_Toc67903530"/>
      <w:bookmarkStart w:id="459" w:name="_Toc112771061"/>
      <w:bookmarkStart w:id="460" w:name="_Toc122090085"/>
      <w:bookmarkStart w:id="461" w:name="_Toc145953005"/>
      <w:bookmarkStart w:id="462" w:name="_Toc67903546"/>
      <w:bookmarkStart w:id="463" w:name="_Toc153882458"/>
      <w:bookmarkEnd w:id="456"/>
      <w:r>
        <w:t>6.2</w:t>
      </w:r>
      <w:r w:rsidR="00184A04">
        <w:t>.4</w:t>
      </w:r>
      <w:r w:rsidR="00184A04">
        <w:tab/>
        <w:t>Custom Operations without associated resources</w:t>
      </w:r>
      <w:bookmarkEnd w:id="458"/>
      <w:bookmarkEnd w:id="459"/>
      <w:bookmarkEnd w:id="460"/>
      <w:bookmarkEnd w:id="461"/>
      <w:bookmarkEnd w:id="463"/>
    </w:p>
    <w:p w14:paraId="561A5D56" w14:textId="001379D6" w:rsidR="00184A04" w:rsidRPr="000A7435" w:rsidRDefault="00CD443D" w:rsidP="00184A04">
      <w:pPr>
        <w:pStyle w:val="Heading4"/>
      </w:pPr>
      <w:bookmarkStart w:id="464" w:name="_Toc145953006"/>
      <w:bookmarkStart w:id="465" w:name="_Toc67903531"/>
      <w:bookmarkStart w:id="466" w:name="_Toc35971414"/>
      <w:bookmarkStart w:id="467" w:name="_Toc510696623"/>
      <w:bookmarkStart w:id="468" w:name="_Toc153882459"/>
      <w:r>
        <w:t>6.2</w:t>
      </w:r>
      <w:r w:rsidR="00184A04">
        <w:t>.4.1</w:t>
      </w:r>
      <w:r w:rsidR="00184A04">
        <w:tab/>
        <w:t>Overview</w:t>
      </w:r>
      <w:bookmarkEnd w:id="464"/>
      <w:bookmarkEnd w:id="468"/>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4E7E3A">
        <w:trPr>
          <w:jc w:val="center"/>
        </w:trPr>
        <w:tc>
          <w:tcPr>
            <w:tcW w:w="1851" w:type="pct"/>
            <w:shd w:val="clear" w:color="auto" w:fill="C0C0C0"/>
            <w:vAlign w:val="center"/>
            <w:hideMark/>
          </w:tcPr>
          <w:p w14:paraId="3D153FCC" w14:textId="77777777" w:rsidR="00184A04" w:rsidRPr="0016361A" w:rsidRDefault="00184A04" w:rsidP="004E7E3A">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4E7E3A">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4E7E3A">
            <w:pPr>
              <w:pStyle w:val="TAH"/>
            </w:pPr>
            <w:r w:rsidRPr="0016361A">
              <w:t>Description</w:t>
            </w:r>
          </w:p>
        </w:tc>
      </w:tr>
      <w:tr w:rsidR="00184A04" w:rsidRPr="00B54FF5" w14:paraId="0FA6CFBE" w14:textId="77777777" w:rsidTr="004E7E3A">
        <w:trPr>
          <w:jc w:val="center"/>
        </w:trPr>
        <w:tc>
          <w:tcPr>
            <w:tcW w:w="1851" w:type="pct"/>
            <w:hideMark/>
          </w:tcPr>
          <w:p w14:paraId="5D520D0E" w14:textId="77777777" w:rsidR="00184A04" w:rsidRPr="0016361A" w:rsidRDefault="00184A04" w:rsidP="004E7E3A">
            <w:pPr>
              <w:pStyle w:val="TAL"/>
            </w:pPr>
            <w:r>
              <w:t>resolve-id</w:t>
            </w:r>
          </w:p>
        </w:tc>
        <w:tc>
          <w:tcPr>
            <w:tcW w:w="964" w:type="pct"/>
            <w:hideMark/>
          </w:tcPr>
          <w:p w14:paraId="2FCBB0DF" w14:textId="77777777" w:rsidR="00184A04" w:rsidRPr="0016361A" w:rsidRDefault="00184A04" w:rsidP="004E7E3A">
            <w:pPr>
              <w:pStyle w:val="TAL"/>
            </w:pPr>
            <w:r w:rsidRPr="0016361A">
              <w:t>POST</w:t>
            </w:r>
          </w:p>
        </w:tc>
        <w:tc>
          <w:tcPr>
            <w:tcW w:w="2185" w:type="pct"/>
            <w:hideMark/>
          </w:tcPr>
          <w:p w14:paraId="344D2C3C" w14:textId="77777777" w:rsidR="00184A04" w:rsidRPr="0016361A" w:rsidRDefault="00184A04" w:rsidP="004E7E3A">
            <w:pPr>
              <w:pStyle w:val="TAL"/>
            </w:pPr>
            <w:r>
              <w:t>Resolve ProSe Remote User ID (i.e., UP-PRUK ID) to SUPI</w:t>
            </w:r>
          </w:p>
        </w:tc>
      </w:tr>
    </w:tbl>
    <w:p w14:paraId="2519EDEE" w14:textId="77777777" w:rsidR="002C6AA6" w:rsidRDefault="002C6AA6" w:rsidP="002C6AA6">
      <w:bookmarkStart w:id="469" w:name="_Toc510696624"/>
      <w:bookmarkStart w:id="470" w:name="_Toc35971415"/>
      <w:bookmarkStart w:id="471" w:name="_Toc67903532"/>
    </w:p>
    <w:p w14:paraId="0D7C6C9D" w14:textId="4B52086C" w:rsidR="00184A04" w:rsidRDefault="00CD443D" w:rsidP="00184A04">
      <w:pPr>
        <w:pStyle w:val="Heading4"/>
      </w:pPr>
      <w:bookmarkStart w:id="472" w:name="_Toc145953007"/>
      <w:bookmarkStart w:id="473" w:name="_Toc153882460"/>
      <w:r>
        <w:t>6.2</w:t>
      </w:r>
      <w:r w:rsidR="00184A04">
        <w:t>.4.2</w:t>
      </w:r>
      <w:r w:rsidR="00184A04">
        <w:tab/>
        <w:t>Operation: resolve-id</w:t>
      </w:r>
      <w:bookmarkEnd w:id="469"/>
      <w:bookmarkEnd w:id="470"/>
      <w:bookmarkEnd w:id="471"/>
      <w:bookmarkEnd w:id="472"/>
      <w:bookmarkEnd w:id="473"/>
    </w:p>
    <w:p w14:paraId="795F8C89" w14:textId="29CB03A7" w:rsidR="00184A04" w:rsidRDefault="00CD443D" w:rsidP="00184A04">
      <w:pPr>
        <w:pStyle w:val="Heading5"/>
      </w:pPr>
      <w:bookmarkStart w:id="474" w:name="_Toc510696625"/>
      <w:bookmarkStart w:id="475" w:name="_Toc35971416"/>
      <w:bookmarkStart w:id="476" w:name="_Toc67903533"/>
      <w:bookmarkStart w:id="477" w:name="_Toc145953008"/>
      <w:bookmarkStart w:id="478" w:name="_Toc153882461"/>
      <w:r>
        <w:t>6.2</w:t>
      </w:r>
      <w:r w:rsidR="00184A04">
        <w:t>.4.2.1</w:t>
      </w:r>
      <w:r w:rsidR="00184A04">
        <w:tab/>
        <w:t>Description</w:t>
      </w:r>
      <w:bookmarkEnd w:id="474"/>
      <w:bookmarkEnd w:id="475"/>
      <w:bookmarkEnd w:id="476"/>
      <w:bookmarkEnd w:id="477"/>
      <w:bookmarkEnd w:id="478"/>
    </w:p>
    <w:p w14:paraId="619F6B3D" w14:textId="77777777" w:rsidR="00184A04" w:rsidRDefault="00184A04" w:rsidP="00184A04">
      <w:r>
        <w:t xml:space="preserve">This custom operation is used by the NF service consumer (e.g., </w:t>
      </w:r>
      <w:r>
        <w:rPr>
          <w:rFonts w:hint="eastAsia"/>
          <w:lang w:eastAsia="zh-CN"/>
        </w:rPr>
        <w:t>SMF</w:t>
      </w:r>
      <w:r>
        <w:rPr>
          <w:lang w:eastAsia="zh-CN"/>
        </w:rPr>
        <w:t>, 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479" w:name="_Toc510696626"/>
      <w:bookmarkStart w:id="480" w:name="_Toc35971417"/>
      <w:bookmarkStart w:id="481" w:name="_Toc67903534"/>
      <w:bookmarkStart w:id="482" w:name="_Toc145953009"/>
      <w:bookmarkStart w:id="483" w:name="_Toc153882462"/>
      <w:r>
        <w:t>6.2</w:t>
      </w:r>
      <w:r w:rsidR="00184A04">
        <w:t>.4.2.2</w:t>
      </w:r>
      <w:r w:rsidR="00184A04">
        <w:tab/>
        <w:t>Operation Definition</w:t>
      </w:r>
      <w:bookmarkEnd w:id="479"/>
      <w:bookmarkEnd w:id="480"/>
      <w:bookmarkEnd w:id="481"/>
      <w:bookmarkEnd w:id="482"/>
      <w:bookmarkEnd w:id="483"/>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4E7E3A">
        <w:trPr>
          <w:jc w:val="center"/>
        </w:trPr>
        <w:tc>
          <w:tcPr>
            <w:tcW w:w="1627" w:type="dxa"/>
            <w:shd w:val="clear" w:color="auto" w:fill="C0C0C0"/>
          </w:tcPr>
          <w:p w14:paraId="6653B872" w14:textId="77777777" w:rsidR="00184A04" w:rsidRPr="0016361A" w:rsidRDefault="00184A04" w:rsidP="004E7E3A">
            <w:pPr>
              <w:pStyle w:val="TAH"/>
            </w:pPr>
            <w:r w:rsidRPr="0016361A">
              <w:t>Data type</w:t>
            </w:r>
          </w:p>
        </w:tc>
        <w:tc>
          <w:tcPr>
            <w:tcW w:w="425" w:type="dxa"/>
            <w:shd w:val="clear" w:color="auto" w:fill="C0C0C0"/>
          </w:tcPr>
          <w:p w14:paraId="34D7EA8C" w14:textId="77777777" w:rsidR="00184A04" w:rsidRPr="0016361A" w:rsidRDefault="00184A04" w:rsidP="004E7E3A">
            <w:pPr>
              <w:pStyle w:val="TAH"/>
            </w:pPr>
            <w:r w:rsidRPr="0016361A">
              <w:t>P</w:t>
            </w:r>
          </w:p>
        </w:tc>
        <w:tc>
          <w:tcPr>
            <w:tcW w:w="1276" w:type="dxa"/>
            <w:shd w:val="clear" w:color="auto" w:fill="C0C0C0"/>
          </w:tcPr>
          <w:p w14:paraId="5A4DBD5F" w14:textId="77777777" w:rsidR="00184A04" w:rsidRPr="0016361A" w:rsidRDefault="00184A04" w:rsidP="004E7E3A">
            <w:pPr>
              <w:pStyle w:val="TAH"/>
            </w:pPr>
            <w:r w:rsidRPr="0016361A">
              <w:t>Cardinality</w:t>
            </w:r>
          </w:p>
        </w:tc>
        <w:tc>
          <w:tcPr>
            <w:tcW w:w="6447" w:type="dxa"/>
            <w:shd w:val="clear" w:color="auto" w:fill="C0C0C0"/>
            <w:vAlign w:val="center"/>
          </w:tcPr>
          <w:p w14:paraId="7366CE69" w14:textId="77777777" w:rsidR="00184A04" w:rsidRPr="0016361A" w:rsidRDefault="00184A04" w:rsidP="004E7E3A">
            <w:pPr>
              <w:pStyle w:val="TAH"/>
            </w:pPr>
            <w:r w:rsidRPr="0016361A">
              <w:t>Description</w:t>
            </w:r>
          </w:p>
        </w:tc>
      </w:tr>
      <w:tr w:rsidR="00184A04" w:rsidRPr="00B54FF5" w14:paraId="38028E73" w14:textId="77777777" w:rsidTr="004E7E3A">
        <w:trPr>
          <w:jc w:val="center"/>
        </w:trPr>
        <w:tc>
          <w:tcPr>
            <w:tcW w:w="1627" w:type="dxa"/>
            <w:shd w:val="clear" w:color="auto" w:fill="auto"/>
          </w:tcPr>
          <w:p w14:paraId="683560A2" w14:textId="77777777" w:rsidR="00184A04" w:rsidRPr="0016361A" w:rsidRDefault="00184A04" w:rsidP="004E7E3A">
            <w:pPr>
              <w:pStyle w:val="TAL"/>
            </w:pPr>
            <w:r w:rsidRPr="00DF5781">
              <w:t>ResolveRequest</w:t>
            </w:r>
          </w:p>
        </w:tc>
        <w:tc>
          <w:tcPr>
            <w:tcW w:w="425" w:type="dxa"/>
          </w:tcPr>
          <w:p w14:paraId="62C920FC" w14:textId="77777777" w:rsidR="00184A04" w:rsidRPr="0016361A" w:rsidRDefault="00184A04" w:rsidP="004E7E3A">
            <w:pPr>
              <w:pStyle w:val="TAC"/>
            </w:pPr>
            <w:r>
              <w:t>M</w:t>
            </w:r>
          </w:p>
        </w:tc>
        <w:tc>
          <w:tcPr>
            <w:tcW w:w="1276" w:type="dxa"/>
          </w:tcPr>
          <w:p w14:paraId="5903403B" w14:textId="77777777" w:rsidR="00184A04" w:rsidRPr="0016361A" w:rsidRDefault="00184A04" w:rsidP="004E7E3A">
            <w:pPr>
              <w:pStyle w:val="TAL"/>
            </w:pPr>
            <w:r>
              <w:t>1</w:t>
            </w:r>
          </w:p>
        </w:tc>
        <w:tc>
          <w:tcPr>
            <w:tcW w:w="6447" w:type="dxa"/>
            <w:shd w:val="clear" w:color="auto" w:fill="auto"/>
          </w:tcPr>
          <w:p w14:paraId="6CC40BB8" w14:textId="77777777" w:rsidR="00184A04" w:rsidRPr="0016361A" w:rsidRDefault="00184A04" w:rsidP="004E7E3A">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4E7E3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4E7E3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4E7E3A">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4E7E3A">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4E7E3A">
            <w:pPr>
              <w:pStyle w:val="TAH"/>
            </w:pPr>
            <w:r w:rsidRPr="0016361A">
              <w:t>Response</w:t>
            </w:r>
          </w:p>
          <w:p w14:paraId="175C303D" w14:textId="77777777" w:rsidR="00184A04" w:rsidRPr="0016361A" w:rsidRDefault="00184A04" w:rsidP="004E7E3A">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4E7E3A">
            <w:pPr>
              <w:pStyle w:val="TAH"/>
            </w:pPr>
            <w:r w:rsidRPr="0016361A">
              <w:t>Description</w:t>
            </w:r>
          </w:p>
        </w:tc>
      </w:tr>
      <w:tr w:rsidR="00184A04" w:rsidRPr="00B54FF5" w14:paraId="1FD84D8E" w14:textId="77777777" w:rsidTr="004E7E3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4E7E3A">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4E7E3A">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4E7E3A">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4E7E3A">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4E7E3A">
            <w:pPr>
              <w:pStyle w:val="TAL"/>
            </w:pPr>
            <w:r w:rsidRPr="00B06F7A">
              <w:t xml:space="preserve">Upon success, </w:t>
            </w:r>
            <w:r>
              <w:t>the response data contain the SUPI of the ProSe Remote UE.</w:t>
            </w:r>
          </w:p>
        </w:tc>
      </w:tr>
      <w:tr w:rsidR="00184A04" w:rsidRPr="00B54FF5" w14:paraId="26C1B080" w14:textId="77777777" w:rsidTr="004E7E3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4E7E3A">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4E7E3A">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4E7E3A">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4E7E3A">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13C5C2A0" w:rsidR="00184A04" w:rsidRDefault="00184A04" w:rsidP="004E7E3A">
            <w:pPr>
              <w:pStyle w:val="TAL"/>
            </w:pPr>
            <w:r>
              <w:t>Temporary redirection.</w:t>
            </w:r>
          </w:p>
          <w:p w14:paraId="3916477F" w14:textId="77777777" w:rsidR="00184A04" w:rsidRPr="00B06F7A" w:rsidRDefault="00184A04" w:rsidP="004E7E3A">
            <w:pPr>
              <w:pStyle w:val="TAL"/>
            </w:pPr>
            <w:r>
              <w:t>(NOTE 2)</w:t>
            </w:r>
          </w:p>
        </w:tc>
      </w:tr>
      <w:tr w:rsidR="00184A04" w:rsidRPr="00B54FF5" w14:paraId="1E67533F" w14:textId="77777777" w:rsidTr="004E7E3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4E7E3A">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4E7E3A">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4E7E3A">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4E7E3A">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24C82248" w:rsidR="00184A04" w:rsidRDefault="00184A04" w:rsidP="004E7E3A">
            <w:pPr>
              <w:pStyle w:val="TAL"/>
            </w:pPr>
            <w:r>
              <w:t>Permanent redirection.</w:t>
            </w:r>
          </w:p>
          <w:p w14:paraId="6E3FBDF5" w14:textId="77777777" w:rsidR="00184A04" w:rsidRPr="00B06F7A" w:rsidRDefault="00184A04" w:rsidP="004E7E3A">
            <w:pPr>
              <w:pStyle w:val="TAL"/>
            </w:pPr>
            <w:r>
              <w:t>(NOTE 2)</w:t>
            </w:r>
          </w:p>
        </w:tc>
      </w:tr>
      <w:tr w:rsidR="00184A04" w:rsidRPr="00B54FF5" w14:paraId="53CC9264" w14:textId="77777777" w:rsidTr="004E7E3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4E7E3A">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4E7E3A">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4E7E3A">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4E7E3A">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4E7E3A">
            <w:pPr>
              <w:pStyle w:val="TAL"/>
            </w:pPr>
            <w:r w:rsidRPr="00B06F7A">
              <w:t>The "cause" attribute may be used to indicate one of the following application errors:</w:t>
            </w:r>
          </w:p>
          <w:p w14:paraId="43FEC8EB" w14:textId="77777777" w:rsidR="00184A04" w:rsidRDefault="00184A04" w:rsidP="004E7E3A">
            <w:pPr>
              <w:pStyle w:val="TAL"/>
            </w:pPr>
            <w:r w:rsidRPr="00B06F7A">
              <w:t>- USER_NOT_FOUND</w:t>
            </w:r>
          </w:p>
          <w:p w14:paraId="206EC01B" w14:textId="5E192C70" w:rsidR="00184A04" w:rsidRPr="0016361A" w:rsidRDefault="00184A04" w:rsidP="004E7E3A">
            <w:pPr>
              <w:pStyle w:val="TAL"/>
            </w:pPr>
            <w:r>
              <w:t xml:space="preserve">See table  </w:t>
            </w:r>
            <w:r w:rsidR="00CD443D">
              <w:t>6.2</w:t>
            </w:r>
            <w:r>
              <w:t>.7.3-1 for the description of these errors.</w:t>
            </w:r>
          </w:p>
        </w:tc>
      </w:tr>
      <w:tr w:rsidR="00184A04" w:rsidRPr="00B54FF5" w14:paraId="5ACBA3BB" w14:textId="77777777" w:rsidTr="004E7E3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4E7E3A">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4E7E3A">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4E7E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4E7E3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4E7E3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4E7E3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4E7E3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4E7E3A">
            <w:pPr>
              <w:pStyle w:val="TAH"/>
            </w:pPr>
            <w:r>
              <w:t>Description</w:t>
            </w:r>
          </w:p>
        </w:tc>
      </w:tr>
      <w:tr w:rsidR="00184A04" w14:paraId="22B3ACEC" w14:textId="77777777" w:rsidTr="004E7E3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4E7E3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4E7E3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4E7E3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4E7E3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7777777" w:rsidR="00184A04" w:rsidRDefault="00184A04" w:rsidP="004E7E3A">
            <w:pPr>
              <w:pStyle w:val="TAL"/>
            </w:pPr>
            <w:r>
              <w:t>An alternative URI of the resource located on an alternative service instance within the same PKMF or PKMF (service) set.</w:t>
            </w:r>
          </w:p>
          <w:p w14:paraId="65199D48" w14:textId="77777777" w:rsidR="00184A04" w:rsidRDefault="00184A04" w:rsidP="004E7E3A">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4E7E3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4E7E3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4E7E3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4E7E3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4E7E3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77777777" w:rsidR="00184A04" w:rsidRDefault="00184A04" w:rsidP="004E7E3A">
            <w:pPr>
              <w:pStyle w:val="TAL"/>
            </w:pPr>
            <w:r>
              <w:t>Identifier of the target 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4E7E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4E7E3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4E7E3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4E7E3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4E7E3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4E7E3A">
            <w:pPr>
              <w:pStyle w:val="TAH"/>
            </w:pPr>
            <w:r>
              <w:t>Description</w:t>
            </w:r>
          </w:p>
        </w:tc>
      </w:tr>
      <w:tr w:rsidR="00184A04" w14:paraId="1B90DEC8" w14:textId="77777777" w:rsidTr="004E7E3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4E7E3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4E7E3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4E7E3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4E7E3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77777777" w:rsidR="00184A04" w:rsidRDefault="00184A04" w:rsidP="004E7E3A">
            <w:pPr>
              <w:pStyle w:val="TAL"/>
            </w:pPr>
            <w:r>
              <w:t>An alternative URI of the resource located on an alternative service instance within the same PKMF or PKMF (service) set.</w:t>
            </w:r>
          </w:p>
          <w:p w14:paraId="650C150F" w14:textId="77777777" w:rsidR="00184A04" w:rsidRDefault="00184A04" w:rsidP="004E7E3A">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4E7E3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4E7E3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4E7E3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4E7E3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4E7E3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7777777" w:rsidR="00184A04" w:rsidRDefault="00184A04" w:rsidP="004E7E3A">
            <w:pPr>
              <w:pStyle w:val="TAL"/>
            </w:pPr>
            <w:r>
              <w:t>Identifier of the target 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484" w:name="_Toc67903536"/>
      <w:bookmarkStart w:id="485" w:name="_Toc112771062"/>
      <w:bookmarkStart w:id="486" w:name="_Toc122090086"/>
      <w:bookmarkStart w:id="487" w:name="_Toc145953010"/>
      <w:bookmarkStart w:id="488" w:name="_Toc153882463"/>
      <w:bookmarkEnd w:id="465"/>
      <w:bookmarkEnd w:id="466"/>
      <w:bookmarkEnd w:id="467"/>
      <w:r>
        <w:t>6.2</w:t>
      </w:r>
      <w:r w:rsidR="00184A04">
        <w:t>.5</w:t>
      </w:r>
      <w:r w:rsidR="00184A04">
        <w:tab/>
        <w:t>Notifications</w:t>
      </w:r>
      <w:bookmarkEnd w:id="484"/>
      <w:bookmarkEnd w:id="485"/>
      <w:bookmarkEnd w:id="486"/>
      <w:bookmarkEnd w:id="487"/>
      <w:bookmarkEnd w:id="488"/>
    </w:p>
    <w:p w14:paraId="7C353655" w14:textId="77777777" w:rsidR="00184A04" w:rsidRDefault="00184A04" w:rsidP="00184A04">
      <w:pPr>
        <w:rPr>
          <w:lang w:eastAsia="zh-CN"/>
        </w:rPr>
      </w:pPr>
      <w:bookmarkStart w:id="489" w:name="_Toc67903537"/>
      <w:bookmarkStart w:id="490" w:name="_Toc35971420"/>
      <w:bookmarkStart w:id="491"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492" w:name="_Toc67903543"/>
      <w:bookmarkStart w:id="493" w:name="_Toc112771063"/>
      <w:bookmarkStart w:id="494" w:name="_Toc122090087"/>
      <w:bookmarkStart w:id="495" w:name="_Toc145953011"/>
      <w:bookmarkStart w:id="496" w:name="_Toc153882464"/>
      <w:bookmarkEnd w:id="489"/>
      <w:bookmarkEnd w:id="490"/>
      <w:bookmarkEnd w:id="491"/>
      <w:r>
        <w:t>6.2</w:t>
      </w:r>
      <w:r w:rsidR="00184A04">
        <w:t>.6</w:t>
      </w:r>
      <w:r w:rsidR="00184A04">
        <w:tab/>
        <w:t>Data Model</w:t>
      </w:r>
      <w:bookmarkEnd w:id="492"/>
      <w:bookmarkEnd w:id="493"/>
      <w:bookmarkEnd w:id="494"/>
      <w:bookmarkEnd w:id="495"/>
      <w:bookmarkEnd w:id="496"/>
    </w:p>
    <w:p w14:paraId="5A8AEF80" w14:textId="23980F92" w:rsidR="00184A04" w:rsidRDefault="00CD443D" w:rsidP="00184A04">
      <w:pPr>
        <w:pStyle w:val="Heading4"/>
      </w:pPr>
      <w:bookmarkStart w:id="497" w:name="_Toc67903544"/>
      <w:bookmarkStart w:id="498" w:name="_Toc112771064"/>
      <w:bookmarkStart w:id="499" w:name="_Toc122090088"/>
      <w:bookmarkStart w:id="500" w:name="_Toc145953012"/>
      <w:bookmarkStart w:id="501" w:name="_Toc67903545"/>
      <w:bookmarkStart w:id="502" w:name="_Toc153882465"/>
      <w:r>
        <w:t>6.2</w:t>
      </w:r>
      <w:r w:rsidR="00184A04">
        <w:t>.6.1</w:t>
      </w:r>
      <w:r w:rsidR="00184A04">
        <w:tab/>
        <w:t>General</w:t>
      </w:r>
      <w:bookmarkEnd w:id="497"/>
      <w:bookmarkEnd w:id="498"/>
      <w:bookmarkEnd w:id="499"/>
      <w:bookmarkEnd w:id="500"/>
      <w:bookmarkEnd w:id="502"/>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4E7E3A">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4E7E3A">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4E7E3A">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4E7E3A">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4E7E3A">
            <w:pPr>
              <w:pStyle w:val="TAH"/>
              <w:rPr>
                <w:rFonts w:eastAsia="Times New Roman"/>
                <w:lang w:eastAsia="en-GB"/>
              </w:rPr>
            </w:pPr>
            <w:r>
              <w:t>Applicability</w:t>
            </w:r>
          </w:p>
        </w:tc>
      </w:tr>
      <w:tr w:rsidR="00184A04" w14:paraId="35FB88EC" w14:textId="77777777" w:rsidTr="004E7E3A">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4E7E3A">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4E7E3A">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4E7E3A">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4E7E3A">
            <w:pPr>
              <w:pStyle w:val="TAL"/>
              <w:rPr>
                <w:rFonts w:eastAsia="Times New Roman" w:cs="Arial"/>
                <w:szCs w:val="18"/>
                <w:lang w:eastAsia="en-GB"/>
              </w:rPr>
            </w:pPr>
          </w:p>
        </w:tc>
      </w:tr>
      <w:tr w:rsidR="00184A04" w14:paraId="23C0CA2D" w14:textId="77777777" w:rsidTr="004E7E3A">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4E7E3A">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4E7E3A">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4E7E3A">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4E7E3A">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5CD2B725"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 including a reference to their 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4E7E3A">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4E7E3A">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4E7E3A">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4E7E3A">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4E7E3A">
            <w:pPr>
              <w:pStyle w:val="TAH"/>
              <w:rPr>
                <w:rFonts w:eastAsia="Times New Roman"/>
                <w:lang w:eastAsia="en-GB"/>
              </w:rPr>
            </w:pPr>
            <w:r>
              <w:t>Applicability</w:t>
            </w:r>
          </w:p>
        </w:tc>
      </w:tr>
      <w:tr w:rsidR="00184A04" w14:paraId="72A7A9ED" w14:textId="77777777" w:rsidTr="004E7E3A">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4E7E3A">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7777777" w:rsidR="00184A04" w:rsidRDefault="00184A04" w:rsidP="004E7E3A">
            <w:pPr>
              <w:pStyle w:val="TAL"/>
              <w:rPr>
                <w:rFonts w:eastAsia="Times New Roman"/>
                <w:lang w:eastAsia="en-GB"/>
              </w:rPr>
            </w:pPr>
            <w:r>
              <w:t>3GPP TS 29.559</w:t>
            </w:r>
          </w:p>
        </w:tc>
        <w:tc>
          <w:tcPr>
            <w:tcW w:w="3645" w:type="dxa"/>
            <w:tcBorders>
              <w:top w:val="single" w:sz="4" w:space="0" w:color="auto"/>
              <w:left w:val="single" w:sz="4" w:space="0" w:color="auto"/>
              <w:bottom w:val="single" w:sz="4" w:space="0" w:color="auto"/>
              <w:right w:val="single" w:sz="4" w:space="0" w:color="auto"/>
            </w:tcBorders>
          </w:tcPr>
          <w:p w14:paraId="5F278C64" w14:textId="77777777" w:rsidR="00184A04" w:rsidRDefault="00184A04" w:rsidP="004E7E3A">
            <w:pPr>
              <w:pStyle w:val="TAL"/>
              <w:rPr>
                <w:rFonts w:eastAsia="Times New Roman" w:cs="Arial"/>
                <w:szCs w:val="18"/>
                <w:lang w:eastAsia="en-GB"/>
              </w:rPr>
            </w:pPr>
            <w:r w:rsidRPr="00690A26">
              <w:t>See clause</w:t>
            </w:r>
            <w:r>
              <w:t> 6.1.6.3</w:t>
            </w:r>
            <w:r w:rsidRPr="00690A26">
              <w:t>.</w:t>
            </w:r>
            <w:r>
              <w:t>2</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4E7E3A">
            <w:pPr>
              <w:pStyle w:val="TAL"/>
              <w:rPr>
                <w:rFonts w:eastAsia="Times New Roman" w:cs="Arial"/>
                <w:szCs w:val="18"/>
                <w:lang w:eastAsia="en-GB"/>
              </w:rPr>
            </w:pPr>
          </w:p>
        </w:tc>
      </w:tr>
      <w:tr w:rsidR="00184A04" w14:paraId="7DBF32A9" w14:textId="77777777" w:rsidTr="004E7E3A">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4E7E3A">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4E7E3A">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4E7E3A">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4E7E3A">
            <w:pPr>
              <w:pStyle w:val="TAL"/>
              <w:rPr>
                <w:rFonts w:eastAsia="Times New Roman" w:cs="Arial"/>
                <w:szCs w:val="18"/>
                <w:lang w:eastAsia="en-GB"/>
              </w:rPr>
            </w:pPr>
          </w:p>
        </w:tc>
      </w:tr>
      <w:tr w:rsidR="00184A04" w14:paraId="73200CD0" w14:textId="77777777" w:rsidTr="004E7E3A">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4E7E3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4E7E3A">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4E7E3A">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4E7E3A">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503" w:name="_Toc112771065"/>
      <w:bookmarkStart w:id="504" w:name="_Toc122090089"/>
      <w:bookmarkStart w:id="505" w:name="_Toc145953013"/>
      <w:bookmarkStart w:id="506" w:name="_Toc153882466"/>
      <w:r>
        <w:rPr>
          <w:lang w:val="en-US"/>
        </w:rPr>
        <w:t>6.2</w:t>
      </w:r>
      <w:r w:rsidR="00184A04">
        <w:rPr>
          <w:lang w:val="en-US"/>
        </w:rPr>
        <w:t>.6.2</w:t>
      </w:r>
      <w:r w:rsidR="00184A04">
        <w:rPr>
          <w:lang w:val="en-US"/>
        </w:rPr>
        <w:tab/>
        <w:t>Structured data types</w:t>
      </w:r>
      <w:bookmarkEnd w:id="501"/>
      <w:bookmarkEnd w:id="503"/>
      <w:bookmarkEnd w:id="504"/>
      <w:bookmarkEnd w:id="505"/>
      <w:bookmarkEnd w:id="506"/>
    </w:p>
    <w:p w14:paraId="58C29471" w14:textId="7DEA07B1" w:rsidR="00184A04" w:rsidRDefault="00CD443D" w:rsidP="00184A04">
      <w:pPr>
        <w:pStyle w:val="Heading5"/>
      </w:pPr>
      <w:bookmarkStart w:id="507" w:name="_Toc112771066"/>
      <w:bookmarkStart w:id="508" w:name="_Toc122090090"/>
      <w:bookmarkStart w:id="509" w:name="_Toc145953014"/>
      <w:bookmarkStart w:id="510" w:name="_Toc153882467"/>
      <w:r>
        <w:t>6.2</w:t>
      </w:r>
      <w:r w:rsidR="00184A04">
        <w:t>.6.2.1</w:t>
      </w:r>
      <w:r w:rsidR="00184A04">
        <w:tab/>
        <w:t>Introduction</w:t>
      </w:r>
      <w:bookmarkEnd w:id="462"/>
      <w:bookmarkEnd w:id="507"/>
      <w:bookmarkEnd w:id="508"/>
      <w:bookmarkEnd w:id="509"/>
      <w:bookmarkEnd w:id="510"/>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511" w:name="_Toc112771067"/>
      <w:bookmarkStart w:id="512" w:name="_Toc67903547"/>
      <w:bookmarkStart w:id="513" w:name="_Toc122090091"/>
      <w:bookmarkStart w:id="514" w:name="_Toc145953015"/>
      <w:bookmarkStart w:id="515" w:name="_Toc153882468"/>
      <w:r>
        <w:t>6.2</w:t>
      </w:r>
      <w:r w:rsidR="00184A04">
        <w:t>.6.2.2</w:t>
      </w:r>
      <w:r w:rsidR="00184A04">
        <w:tab/>
        <w:t xml:space="preserve">Type: </w:t>
      </w:r>
      <w:bookmarkEnd w:id="511"/>
      <w:bookmarkEnd w:id="512"/>
      <w:bookmarkEnd w:id="513"/>
      <w:r w:rsidR="00184A04">
        <w:rPr>
          <w:lang w:val="en-US"/>
        </w:rPr>
        <w:t>ResolveRequest</w:t>
      </w:r>
      <w:bookmarkEnd w:id="514"/>
      <w:bookmarkEnd w:id="515"/>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4E7E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4E7E3A">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4E7E3A">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4E7E3A">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4E7E3A">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4E7E3A">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4E7E3A">
            <w:pPr>
              <w:pStyle w:val="TAH"/>
              <w:rPr>
                <w:rFonts w:eastAsia="Times New Roman" w:cs="Arial"/>
                <w:szCs w:val="18"/>
                <w:lang w:eastAsia="en-GB"/>
              </w:rPr>
            </w:pPr>
            <w:r>
              <w:rPr>
                <w:rFonts w:cs="Arial"/>
                <w:szCs w:val="18"/>
              </w:rPr>
              <w:t>Applicability</w:t>
            </w:r>
          </w:p>
        </w:tc>
      </w:tr>
      <w:tr w:rsidR="00184A04" w14:paraId="40D2AEAE" w14:textId="77777777" w:rsidTr="004E7E3A">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4E7E3A">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4E7E3A">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4E7E3A">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4E7E3A">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4E7E3A">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4E7E3A">
            <w:pPr>
              <w:pStyle w:val="TAL"/>
              <w:rPr>
                <w:rFonts w:eastAsia="Times New Roman" w:cs="Arial"/>
                <w:szCs w:val="18"/>
                <w:lang w:eastAsia="en-GB"/>
              </w:rPr>
            </w:pPr>
          </w:p>
        </w:tc>
      </w:tr>
      <w:tr w:rsidR="00184A04" w14:paraId="2A24D8D4" w14:textId="77777777" w:rsidTr="004E7E3A">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4E7E3A">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4E7E3A">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4E7E3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4E7E3A">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4E7E3A">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4E7E3A">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516" w:name="_Toc145953016"/>
      <w:bookmarkStart w:id="517" w:name="_Toc153882469"/>
      <w:r>
        <w:t>6.2</w:t>
      </w:r>
      <w:r w:rsidR="00184A04">
        <w:t>.6.2.3</w:t>
      </w:r>
      <w:r w:rsidR="00184A04">
        <w:tab/>
        <w:t xml:space="preserve">Type: </w:t>
      </w:r>
      <w:r w:rsidR="00184A04">
        <w:rPr>
          <w:lang w:val="en-US"/>
        </w:rPr>
        <w:t>ResolveResponse</w:t>
      </w:r>
      <w:bookmarkEnd w:id="516"/>
      <w:bookmarkEnd w:id="517"/>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4E7E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4E7E3A">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4E7E3A">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4E7E3A">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4E7E3A">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4E7E3A">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4E7E3A">
            <w:pPr>
              <w:pStyle w:val="TAH"/>
              <w:rPr>
                <w:rFonts w:eastAsia="Times New Roman" w:cs="Arial"/>
                <w:szCs w:val="18"/>
                <w:lang w:eastAsia="en-GB"/>
              </w:rPr>
            </w:pPr>
            <w:r>
              <w:rPr>
                <w:rFonts w:cs="Arial"/>
                <w:szCs w:val="18"/>
              </w:rPr>
              <w:t>Applicability</w:t>
            </w:r>
          </w:p>
        </w:tc>
      </w:tr>
      <w:tr w:rsidR="00184A04" w14:paraId="7DAEBD36" w14:textId="77777777" w:rsidTr="004E7E3A">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4E7E3A">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4E7E3A">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4E7E3A">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4E7E3A">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4E7E3A">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4E7E3A">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518" w:name="_Toc67903549"/>
      <w:bookmarkStart w:id="519" w:name="_Toc112771070"/>
      <w:bookmarkStart w:id="520" w:name="_Toc122090094"/>
      <w:bookmarkStart w:id="521" w:name="_Toc145953017"/>
      <w:bookmarkStart w:id="522" w:name="_Toc153882470"/>
      <w:r>
        <w:rPr>
          <w:lang w:val="en-US"/>
        </w:rPr>
        <w:t>6.2</w:t>
      </w:r>
      <w:r w:rsidR="00184A04">
        <w:rPr>
          <w:lang w:val="en-US"/>
        </w:rPr>
        <w:t>.6.3</w:t>
      </w:r>
      <w:r w:rsidR="00184A04">
        <w:rPr>
          <w:lang w:val="en-US"/>
        </w:rPr>
        <w:tab/>
        <w:t>Simple data types and enumerations</w:t>
      </w:r>
      <w:bookmarkEnd w:id="518"/>
      <w:bookmarkEnd w:id="519"/>
      <w:bookmarkEnd w:id="520"/>
      <w:bookmarkEnd w:id="521"/>
      <w:bookmarkEnd w:id="522"/>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523" w:name="_Toc67903554"/>
      <w:bookmarkStart w:id="524" w:name="_Toc112771073"/>
      <w:bookmarkStart w:id="525" w:name="_Toc122090097"/>
      <w:bookmarkStart w:id="526" w:name="_Toc145953018"/>
      <w:bookmarkStart w:id="527" w:name="_Toc153882471"/>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523"/>
      <w:bookmarkEnd w:id="524"/>
      <w:bookmarkEnd w:id="525"/>
      <w:bookmarkEnd w:id="526"/>
      <w:bookmarkEnd w:id="527"/>
    </w:p>
    <w:p w14:paraId="0E1D9B3C" w14:textId="77777777" w:rsidR="00184A04" w:rsidRDefault="00184A04" w:rsidP="00184A04">
      <w:pPr>
        <w:rPr>
          <w:lang w:eastAsia="zh-CN"/>
        </w:rPr>
      </w:pPr>
      <w:bookmarkStart w:id="528" w:name="_Toc67903555"/>
      <w:bookmarkStart w:id="529" w:name="_Toc35971439"/>
      <w:bookmarkStart w:id="530"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531" w:name="_Toc67903557"/>
      <w:bookmarkStart w:id="532" w:name="_Toc112771074"/>
      <w:bookmarkStart w:id="533" w:name="_Toc122090098"/>
      <w:bookmarkStart w:id="534" w:name="_Toc145953019"/>
      <w:bookmarkStart w:id="535" w:name="_Toc153882472"/>
      <w:bookmarkEnd w:id="528"/>
      <w:bookmarkEnd w:id="529"/>
      <w:bookmarkEnd w:id="530"/>
      <w:r>
        <w:t>6.2</w:t>
      </w:r>
      <w:r w:rsidR="00184A04">
        <w:t>.6.5</w:t>
      </w:r>
      <w:r w:rsidR="00184A04">
        <w:tab/>
        <w:t>Binary data</w:t>
      </w:r>
      <w:bookmarkEnd w:id="531"/>
      <w:bookmarkEnd w:id="532"/>
      <w:bookmarkEnd w:id="533"/>
      <w:bookmarkEnd w:id="534"/>
      <w:bookmarkEnd w:id="535"/>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536" w:name="_Toc67903560"/>
      <w:bookmarkStart w:id="537" w:name="_Toc112771075"/>
      <w:bookmarkStart w:id="538" w:name="_Toc122090099"/>
      <w:bookmarkStart w:id="539" w:name="_Toc145953020"/>
      <w:bookmarkStart w:id="540" w:name="_Toc153882473"/>
      <w:r>
        <w:lastRenderedPageBreak/>
        <w:t>6.2</w:t>
      </w:r>
      <w:r w:rsidR="00184A04">
        <w:t>.7</w:t>
      </w:r>
      <w:r w:rsidR="00184A04">
        <w:tab/>
        <w:t>Error Handling</w:t>
      </w:r>
      <w:bookmarkEnd w:id="536"/>
      <w:bookmarkEnd w:id="537"/>
      <w:bookmarkEnd w:id="538"/>
      <w:bookmarkEnd w:id="539"/>
      <w:bookmarkEnd w:id="540"/>
    </w:p>
    <w:p w14:paraId="32541725" w14:textId="1A9F6E98" w:rsidR="00184A04" w:rsidRDefault="00CD443D" w:rsidP="00184A04">
      <w:pPr>
        <w:pStyle w:val="Heading4"/>
      </w:pPr>
      <w:bookmarkStart w:id="541" w:name="_Toc67903561"/>
      <w:bookmarkStart w:id="542" w:name="_Toc112771076"/>
      <w:bookmarkStart w:id="543" w:name="_Toc122090100"/>
      <w:bookmarkStart w:id="544" w:name="_Toc145953021"/>
      <w:bookmarkStart w:id="545" w:name="_Toc153882474"/>
      <w:r>
        <w:t>6.2</w:t>
      </w:r>
      <w:r w:rsidR="00184A04">
        <w:t>.7.1</w:t>
      </w:r>
      <w:r w:rsidR="00184A04">
        <w:tab/>
        <w:t>General</w:t>
      </w:r>
      <w:bookmarkEnd w:id="541"/>
      <w:bookmarkEnd w:id="542"/>
      <w:bookmarkEnd w:id="543"/>
      <w:bookmarkEnd w:id="544"/>
      <w:bookmarkEnd w:id="545"/>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546" w:name="_Toc67903562"/>
      <w:bookmarkStart w:id="547" w:name="_Toc112771077"/>
      <w:bookmarkStart w:id="548" w:name="_Toc122090101"/>
      <w:bookmarkStart w:id="549" w:name="_Toc145953022"/>
      <w:bookmarkStart w:id="550" w:name="_Toc153882475"/>
      <w:r>
        <w:t>6.2</w:t>
      </w:r>
      <w:r w:rsidR="00184A04">
        <w:t>.7.2</w:t>
      </w:r>
      <w:r w:rsidR="00184A04">
        <w:tab/>
        <w:t>Protocol Errors</w:t>
      </w:r>
      <w:bookmarkEnd w:id="546"/>
      <w:bookmarkEnd w:id="547"/>
      <w:bookmarkEnd w:id="548"/>
      <w:bookmarkEnd w:id="549"/>
      <w:bookmarkEnd w:id="550"/>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551" w:name="_Toc67903563"/>
      <w:bookmarkStart w:id="552" w:name="_Toc112771078"/>
      <w:bookmarkStart w:id="553" w:name="_Toc122090102"/>
      <w:bookmarkStart w:id="554" w:name="_Toc145953023"/>
      <w:bookmarkStart w:id="555" w:name="_Toc153882476"/>
      <w:r>
        <w:t>6.2</w:t>
      </w:r>
      <w:r w:rsidR="00184A04">
        <w:t>.7.3</w:t>
      </w:r>
      <w:r w:rsidR="00184A04">
        <w:tab/>
        <w:t>Application Errors</w:t>
      </w:r>
      <w:bookmarkEnd w:id="551"/>
      <w:bookmarkEnd w:id="552"/>
      <w:bookmarkEnd w:id="553"/>
      <w:bookmarkEnd w:id="554"/>
      <w:bookmarkEnd w:id="555"/>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4E7E3A">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4E7E3A">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4E7E3A">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4E7E3A">
            <w:pPr>
              <w:pStyle w:val="TAH"/>
              <w:rPr>
                <w:rFonts w:eastAsia="Times New Roman"/>
                <w:lang w:eastAsia="en-GB"/>
              </w:rPr>
            </w:pPr>
            <w:r>
              <w:t>Description</w:t>
            </w:r>
          </w:p>
        </w:tc>
      </w:tr>
      <w:tr w:rsidR="00184A04" w14:paraId="577AB285" w14:textId="77777777" w:rsidTr="004E7E3A">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4E7E3A">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4E7E3A">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4E7E3A">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556" w:name="_Toc67903564"/>
      <w:bookmarkStart w:id="557" w:name="_Toc112771079"/>
      <w:bookmarkStart w:id="558" w:name="_Toc122090103"/>
      <w:bookmarkStart w:id="559" w:name="_Toc145953024"/>
      <w:bookmarkStart w:id="560" w:name="_Toc153882477"/>
      <w:r>
        <w:t>6.2</w:t>
      </w:r>
      <w:r w:rsidR="00184A04">
        <w:t>.8</w:t>
      </w:r>
      <w:r w:rsidR="00184A04">
        <w:rPr>
          <w:lang w:eastAsia="zh-CN"/>
        </w:rPr>
        <w:tab/>
        <w:t>Feature negotiation</w:t>
      </w:r>
      <w:bookmarkEnd w:id="556"/>
      <w:bookmarkEnd w:id="557"/>
      <w:bookmarkEnd w:id="558"/>
      <w:bookmarkEnd w:id="559"/>
      <w:bookmarkEnd w:id="560"/>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4E7E3A">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4E7E3A">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4E7E3A">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4E7E3A">
            <w:pPr>
              <w:pStyle w:val="TAH"/>
              <w:rPr>
                <w:rFonts w:eastAsia="Times New Roman"/>
                <w:lang w:eastAsia="en-GB"/>
              </w:rPr>
            </w:pPr>
            <w:r>
              <w:t>Description</w:t>
            </w:r>
          </w:p>
        </w:tc>
      </w:tr>
      <w:tr w:rsidR="00184A04" w14:paraId="6A5CB690" w14:textId="77777777" w:rsidTr="004E7E3A">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4E7E3A">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4E7E3A">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4E7E3A">
            <w:pPr>
              <w:pStyle w:val="TAL"/>
              <w:rPr>
                <w:rFonts w:eastAsia="Times New Roman" w:cs="Arial"/>
                <w:szCs w:val="18"/>
                <w:lang w:eastAsia="en-GB"/>
              </w:rPr>
            </w:pPr>
          </w:p>
        </w:tc>
      </w:tr>
    </w:tbl>
    <w:p w14:paraId="01D4A302" w14:textId="77777777" w:rsidR="00184A04" w:rsidRDefault="00184A04" w:rsidP="00184A04">
      <w:bookmarkStart w:id="561" w:name="_Toc67903565"/>
      <w:bookmarkStart w:id="562" w:name="_Toc112771080"/>
    </w:p>
    <w:p w14:paraId="557E3E65" w14:textId="07EB0D6A" w:rsidR="00184A04" w:rsidRDefault="00CD443D" w:rsidP="00184A04">
      <w:pPr>
        <w:pStyle w:val="Heading3"/>
      </w:pPr>
      <w:bookmarkStart w:id="563" w:name="_Toc122090104"/>
      <w:bookmarkStart w:id="564" w:name="_Toc145953025"/>
      <w:bookmarkStart w:id="565" w:name="_Toc153882478"/>
      <w:r>
        <w:t>6.2</w:t>
      </w:r>
      <w:r w:rsidR="00184A04">
        <w:t>.9</w:t>
      </w:r>
      <w:r w:rsidR="00184A04">
        <w:tab/>
        <w:t>Security</w:t>
      </w:r>
      <w:bookmarkEnd w:id="561"/>
      <w:bookmarkEnd w:id="562"/>
      <w:bookmarkEnd w:id="563"/>
      <w:bookmarkEnd w:id="564"/>
      <w:bookmarkEnd w:id="565"/>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566" w:name="_Toc145953026"/>
      <w:bookmarkStart w:id="567" w:name="_Toc153882479"/>
      <w:r>
        <w:t>6.2</w:t>
      </w:r>
      <w:r w:rsidR="00184A04">
        <w:t>.10</w:t>
      </w:r>
      <w:r w:rsidR="00184A04">
        <w:tab/>
        <w:t>HTTP redirection</w:t>
      </w:r>
      <w:bookmarkEnd w:id="566"/>
      <w:bookmarkEnd w:id="567"/>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D7171F2" w14:textId="715EDB4D" w:rsidR="00184A04" w:rsidRDefault="00184A04" w:rsidP="00A2750D">
      <w:pPr>
        <w:rPr>
          <w:lang w:val="en-US"/>
        </w:rPr>
      </w:pPr>
    </w:p>
    <w:p w14:paraId="28F1D60C" w14:textId="1C4330AD" w:rsidR="00D61018" w:rsidRDefault="00D61018" w:rsidP="00D61018">
      <w:pPr>
        <w:pStyle w:val="Heading2"/>
      </w:pPr>
      <w:bookmarkStart w:id="568" w:name="_Toc145953048"/>
      <w:bookmarkStart w:id="569" w:name="_Toc153882480"/>
      <w:r>
        <w:t>6.</w:t>
      </w:r>
      <w:r w:rsidR="003D313B">
        <w:t>3</w:t>
      </w:r>
      <w:r>
        <w:tab/>
      </w:r>
      <w:r>
        <w:rPr>
          <w:lang w:eastAsia="zh-CN"/>
        </w:rPr>
        <w:t>Npkmf_Discovery</w:t>
      </w:r>
      <w:r>
        <w:t xml:space="preserve"> Service API</w:t>
      </w:r>
      <w:bookmarkEnd w:id="568"/>
      <w:bookmarkEnd w:id="569"/>
    </w:p>
    <w:p w14:paraId="60AD4F11" w14:textId="5FD158A8" w:rsidR="00D61018" w:rsidRDefault="00D61018" w:rsidP="00D61018">
      <w:pPr>
        <w:pStyle w:val="Heading3"/>
      </w:pPr>
      <w:bookmarkStart w:id="570" w:name="_Toc145953049"/>
      <w:bookmarkStart w:id="571" w:name="_Toc153882481"/>
      <w:r>
        <w:t>6.</w:t>
      </w:r>
      <w:r w:rsidR="003D313B">
        <w:t>3</w:t>
      </w:r>
      <w:r>
        <w:t>.1</w:t>
      </w:r>
      <w:r>
        <w:tab/>
        <w:t>Introduction</w:t>
      </w:r>
      <w:bookmarkEnd w:id="570"/>
      <w:bookmarkEnd w:id="571"/>
    </w:p>
    <w:p w14:paraId="73BF2EAB" w14:textId="77777777" w:rsidR="00D61018" w:rsidRDefault="00D61018" w:rsidP="00D61018">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086E3AC1" w14:textId="77777777" w:rsidR="00D61018" w:rsidRDefault="00D61018" w:rsidP="00D61018">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07D0AF7F" w14:textId="77777777" w:rsidR="00D61018" w:rsidRDefault="00D61018" w:rsidP="00D61018">
      <w:pPr>
        <w:rPr>
          <w:noProof/>
          <w:lang w:eastAsia="zh-CN"/>
        </w:rPr>
      </w:pPr>
      <w:r>
        <w:rPr>
          <w:b/>
          <w:noProof/>
        </w:rPr>
        <w:t>{apiRoot}/&lt;apiName&gt;/&lt;apiVersion&gt;</w:t>
      </w:r>
    </w:p>
    <w:p w14:paraId="6BE94325" w14:textId="77777777" w:rsidR="00D61018" w:rsidRDefault="00D61018" w:rsidP="00D61018">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EC1E27E" w14:textId="77777777" w:rsidR="00D61018" w:rsidRDefault="00D61018" w:rsidP="00D61018">
      <w:pPr>
        <w:pStyle w:val="B1"/>
        <w:rPr>
          <w:b/>
          <w:noProof/>
        </w:rPr>
      </w:pPr>
      <w:r>
        <w:rPr>
          <w:b/>
          <w:noProof/>
        </w:rPr>
        <w:t>{apiRoot}/&lt;apiName&gt;/&lt;apiVersion&gt;/&lt;apiSpecificResourceUriPart&gt;</w:t>
      </w:r>
    </w:p>
    <w:p w14:paraId="1F1AE5F3" w14:textId="77777777" w:rsidR="00D61018" w:rsidRDefault="00D61018" w:rsidP="00D61018">
      <w:pPr>
        <w:rPr>
          <w:noProof/>
          <w:lang w:eastAsia="zh-CN"/>
        </w:rPr>
      </w:pPr>
      <w:r>
        <w:rPr>
          <w:noProof/>
          <w:lang w:eastAsia="zh-CN"/>
        </w:rPr>
        <w:t>with the following components:</w:t>
      </w:r>
    </w:p>
    <w:p w14:paraId="65F45D96" w14:textId="77777777" w:rsidR="00D61018" w:rsidRDefault="00D61018" w:rsidP="00D6101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B73A2D" w14:textId="77777777" w:rsidR="00D61018" w:rsidRDefault="00D61018" w:rsidP="00D6101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123FC5C3" w14:textId="77777777" w:rsidR="00D61018" w:rsidRDefault="00D61018" w:rsidP="00D61018">
      <w:pPr>
        <w:pStyle w:val="B1"/>
        <w:rPr>
          <w:noProof/>
        </w:rPr>
      </w:pPr>
      <w:r>
        <w:rPr>
          <w:noProof/>
        </w:rPr>
        <w:t>-</w:t>
      </w:r>
      <w:r>
        <w:rPr>
          <w:noProof/>
        </w:rPr>
        <w:tab/>
        <w:t>The &lt;apiVersion&gt; shall be "v1".</w:t>
      </w:r>
    </w:p>
    <w:p w14:paraId="33929585" w14:textId="43F08D99" w:rsidR="00D61018" w:rsidRDefault="00D61018" w:rsidP="00D61018">
      <w:pPr>
        <w:pStyle w:val="B1"/>
        <w:rPr>
          <w:noProof/>
          <w:lang w:eastAsia="zh-CN"/>
        </w:rPr>
      </w:pPr>
      <w:r>
        <w:rPr>
          <w:noProof/>
        </w:rPr>
        <w:t>-</w:t>
      </w:r>
      <w:r>
        <w:rPr>
          <w:noProof/>
        </w:rPr>
        <w:tab/>
        <w:t>The &lt;apiSpecificResourceUriPart&gt; shall be set as described in clause</w:t>
      </w:r>
      <w:r>
        <w:rPr>
          <w:noProof/>
          <w:lang w:eastAsia="zh-CN"/>
        </w:rPr>
        <w:t> 6.</w:t>
      </w:r>
      <w:r w:rsidR="007927E3">
        <w:rPr>
          <w:noProof/>
          <w:lang w:eastAsia="zh-CN"/>
        </w:rPr>
        <w:t>3</w:t>
      </w:r>
      <w:r>
        <w:rPr>
          <w:noProof/>
        </w:rPr>
        <w:t>.3.</w:t>
      </w:r>
    </w:p>
    <w:p w14:paraId="197ED454" w14:textId="72652741" w:rsidR="00D61018" w:rsidRDefault="00D61018" w:rsidP="00D61018">
      <w:pPr>
        <w:pStyle w:val="Heading3"/>
      </w:pPr>
      <w:bookmarkStart w:id="572" w:name="_Toc145953050"/>
      <w:bookmarkStart w:id="573" w:name="_Toc153882482"/>
      <w:r>
        <w:t>6.</w:t>
      </w:r>
      <w:r w:rsidR="003D313B">
        <w:t>3</w:t>
      </w:r>
      <w:r>
        <w:t>.2</w:t>
      </w:r>
      <w:r>
        <w:tab/>
        <w:t>Usage of HTTP</w:t>
      </w:r>
      <w:bookmarkEnd w:id="572"/>
      <w:bookmarkEnd w:id="573"/>
    </w:p>
    <w:p w14:paraId="31A45928" w14:textId="186A86BD" w:rsidR="00D61018" w:rsidRDefault="00D61018" w:rsidP="00D61018">
      <w:pPr>
        <w:pStyle w:val="Heading4"/>
      </w:pPr>
      <w:bookmarkStart w:id="574" w:name="_Toc145953051"/>
      <w:bookmarkStart w:id="575" w:name="_Toc153882483"/>
      <w:r>
        <w:t>6.</w:t>
      </w:r>
      <w:r w:rsidR="003D313B">
        <w:t>3</w:t>
      </w:r>
      <w:r>
        <w:t>.2.1</w:t>
      </w:r>
      <w:r>
        <w:tab/>
        <w:t>General</w:t>
      </w:r>
      <w:bookmarkEnd w:id="574"/>
      <w:bookmarkEnd w:id="575"/>
    </w:p>
    <w:p w14:paraId="08FD27AE" w14:textId="77777777" w:rsidR="00D61018" w:rsidRDefault="00D61018" w:rsidP="00D61018">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72E7F102" w14:textId="77777777" w:rsidR="00D61018" w:rsidRDefault="00D61018" w:rsidP="00D61018">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4715DFC6" w14:textId="77777777" w:rsidR="00D61018" w:rsidRDefault="00D61018" w:rsidP="00D61018">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2D36871F" w14:textId="34DE8A25" w:rsidR="00D61018" w:rsidRDefault="00D61018" w:rsidP="00D61018">
      <w:pPr>
        <w:pStyle w:val="Heading4"/>
      </w:pPr>
      <w:bookmarkStart w:id="576" w:name="_Toc145953052"/>
      <w:bookmarkStart w:id="577" w:name="_Toc153882484"/>
      <w:r>
        <w:t>6.</w:t>
      </w:r>
      <w:r w:rsidR="003D313B">
        <w:t>3</w:t>
      </w:r>
      <w:r>
        <w:t>.2.2</w:t>
      </w:r>
      <w:r>
        <w:tab/>
        <w:t>HTTP standard headers</w:t>
      </w:r>
      <w:bookmarkEnd w:id="576"/>
      <w:bookmarkEnd w:id="577"/>
    </w:p>
    <w:p w14:paraId="1FEA8216" w14:textId="0DC1D1F0" w:rsidR="00D61018" w:rsidRDefault="00D61018" w:rsidP="00D61018">
      <w:pPr>
        <w:pStyle w:val="Heading5"/>
        <w:rPr>
          <w:lang w:eastAsia="zh-CN"/>
        </w:rPr>
      </w:pPr>
      <w:bookmarkStart w:id="578" w:name="_Toc145953053"/>
      <w:bookmarkStart w:id="579" w:name="_Toc153882485"/>
      <w:r>
        <w:t>6.</w:t>
      </w:r>
      <w:r w:rsidR="003D313B">
        <w:t>3</w:t>
      </w:r>
      <w:r>
        <w:t>.2.2.1</w:t>
      </w:r>
      <w:r>
        <w:rPr>
          <w:lang w:eastAsia="zh-CN"/>
        </w:rPr>
        <w:tab/>
        <w:t>General</w:t>
      </w:r>
      <w:bookmarkEnd w:id="578"/>
      <w:bookmarkEnd w:id="579"/>
    </w:p>
    <w:p w14:paraId="028D46F6" w14:textId="77777777" w:rsidR="00D61018" w:rsidRDefault="00D61018" w:rsidP="00D61018">
      <w:pPr>
        <w:rPr>
          <w:noProof/>
        </w:rPr>
      </w:pPr>
      <w:r>
        <w:rPr>
          <w:noProof/>
        </w:rPr>
        <w:t>See clause 5.2.2 of 3GPP TS 29.500 [</w:t>
      </w:r>
      <w:r>
        <w:rPr>
          <w:noProof/>
          <w:lang w:eastAsia="zh-CN"/>
        </w:rPr>
        <w:t>5</w:t>
      </w:r>
      <w:r>
        <w:rPr>
          <w:noProof/>
        </w:rPr>
        <w:t>] for the usage of HTTP standard headers.</w:t>
      </w:r>
    </w:p>
    <w:p w14:paraId="00E7EAFE" w14:textId="28E430C2" w:rsidR="00D61018" w:rsidRDefault="00D61018" w:rsidP="00D61018">
      <w:pPr>
        <w:pStyle w:val="Heading5"/>
      </w:pPr>
      <w:bookmarkStart w:id="580" w:name="_Toc145953054"/>
      <w:bookmarkStart w:id="581" w:name="_Toc153882486"/>
      <w:r>
        <w:t>6.</w:t>
      </w:r>
      <w:r w:rsidR="003D313B">
        <w:t>3</w:t>
      </w:r>
      <w:r>
        <w:t>.2.2.2</w:t>
      </w:r>
      <w:r>
        <w:tab/>
        <w:t>Content type</w:t>
      </w:r>
      <w:bookmarkEnd w:id="580"/>
      <w:bookmarkEnd w:id="581"/>
    </w:p>
    <w:p w14:paraId="5C2EB86A" w14:textId="77777777" w:rsidR="00D61018" w:rsidRDefault="00D61018" w:rsidP="00D61018">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07659671" w14:textId="77777777" w:rsidR="00D61018" w:rsidRDefault="00D61018" w:rsidP="00D6101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5F492EE9" w14:textId="7F30E360" w:rsidR="00D61018" w:rsidRDefault="00D61018" w:rsidP="00D61018">
      <w:pPr>
        <w:pStyle w:val="Heading4"/>
      </w:pPr>
      <w:bookmarkStart w:id="582" w:name="_Toc145953055"/>
      <w:bookmarkStart w:id="583" w:name="_Toc153882487"/>
      <w:r>
        <w:lastRenderedPageBreak/>
        <w:t>6.</w:t>
      </w:r>
      <w:r w:rsidR="003D313B">
        <w:t>3</w:t>
      </w:r>
      <w:r>
        <w:t>.2.3</w:t>
      </w:r>
      <w:r>
        <w:tab/>
        <w:t>HTTP custom headers</w:t>
      </w:r>
      <w:bookmarkEnd w:id="582"/>
      <w:bookmarkEnd w:id="583"/>
    </w:p>
    <w:p w14:paraId="159993E3" w14:textId="77777777" w:rsidR="00D61018" w:rsidRDefault="00D61018" w:rsidP="00D61018">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FCB2CE1" w14:textId="46F162B2" w:rsidR="00D61018" w:rsidRDefault="00D61018" w:rsidP="00D61018">
      <w:pPr>
        <w:pStyle w:val="Heading3"/>
      </w:pPr>
      <w:bookmarkStart w:id="584" w:name="_Toc145953056"/>
      <w:bookmarkStart w:id="585" w:name="_Toc153882488"/>
      <w:r>
        <w:t>6.</w:t>
      </w:r>
      <w:r w:rsidR="003D313B">
        <w:t>3</w:t>
      </w:r>
      <w:r>
        <w:t>.3</w:t>
      </w:r>
      <w:r>
        <w:tab/>
        <w:t>Resources</w:t>
      </w:r>
      <w:bookmarkEnd w:id="584"/>
      <w:bookmarkEnd w:id="585"/>
    </w:p>
    <w:p w14:paraId="70857D2A" w14:textId="47B3D118" w:rsidR="00D61018" w:rsidRDefault="00D61018" w:rsidP="00D61018">
      <w:pPr>
        <w:pStyle w:val="Heading4"/>
      </w:pPr>
      <w:bookmarkStart w:id="586" w:name="_Toc145953057"/>
      <w:bookmarkStart w:id="587" w:name="_Toc153882489"/>
      <w:r>
        <w:t>6.</w:t>
      </w:r>
      <w:r w:rsidR="003D313B">
        <w:t>3</w:t>
      </w:r>
      <w:r>
        <w:t>.3.1</w:t>
      </w:r>
      <w:r>
        <w:tab/>
        <w:t>Overview</w:t>
      </w:r>
      <w:bookmarkEnd w:id="586"/>
      <w:bookmarkEnd w:id="587"/>
    </w:p>
    <w:p w14:paraId="4C1FB4C2" w14:textId="77777777" w:rsidR="00D61018" w:rsidRDefault="00D61018" w:rsidP="00D61018">
      <w:pPr>
        <w:rPr>
          <w:lang w:eastAsia="zh-CN"/>
        </w:rPr>
      </w:pPr>
      <w:r>
        <w:t>This clause describes the structure for the Resource URIs and the resources and methods used for the service.</w:t>
      </w:r>
    </w:p>
    <w:p w14:paraId="77666418" w14:textId="2F5FB32D" w:rsidR="00D61018" w:rsidRDefault="00D61018" w:rsidP="00D61018">
      <w:r>
        <w:t>Figure</w:t>
      </w:r>
      <w:r w:rsidRPr="00330B48">
        <w:t> </w:t>
      </w:r>
      <w:r>
        <w:t>6.</w:t>
      </w:r>
      <w:r w:rsidR="003D313B">
        <w:t>3</w:t>
      </w:r>
      <w:r>
        <w:t xml:space="preserve">.3.1-1 describes the resource URI structure of the </w:t>
      </w:r>
      <w:r>
        <w:rPr>
          <w:lang w:eastAsia="zh-CN"/>
        </w:rPr>
        <w:t>Npkmf_Discovery</w:t>
      </w:r>
      <w:r>
        <w:t xml:space="preserve"> API.</w:t>
      </w:r>
    </w:p>
    <w:p w14:paraId="2E1AE2F5" w14:textId="77777777" w:rsidR="00D61018" w:rsidRDefault="00D61018" w:rsidP="00D61018">
      <w:pPr>
        <w:pStyle w:val="TH"/>
        <w:rPr>
          <w:lang w:eastAsia="zh-CN"/>
        </w:rPr>
      </w:pPr>
    </w:p>
    <w:p w14:paraId="58819CC1" w14:textId="77777777" w:rsidR="00D61018" w:rsidRDefault="00D61018" w:rsidP="00D61018">
      <w:pPr>
        <w:pStyle w:val="TH"/>
        <w:rPr>
          <w:lang w:val="en-US" w:eastAsia="zh-CN"/>
        </w:rPr>
      </w:pPr>
      <w:r>
        <w:object w:dxaOrig="10936" w:dyaOrig="7965" w14:anchorId="101C4E3B">
          <v:shape id="_x0000_i1033" type="#_x0000_t75" style="width:385.35pt;height:283.4pt" o:ole="">
            <v:imagedata r:id="rId28" o:title=""/>
          </v:shape>
          <o:OLEObject Type="Embed" ProgID="Visio.Drawing.15" ShapeID="_x0000_i1033" DrawAspect="Content" ObjectID="_1764495287" r:id="rId29"/>
        </w:object>
      </w:r>
    </w:p>
    <w:p w14:paraId="7F678A73" w14:textId="1F5C6EAC" w:rsidR="00D61018" w:rsidRDefault="00D61018" w:rsidP="00D61018">
      <w:pPr>
        <w:pStyle w:val="TF"/>
      </w:pPr>
      <w:r>
        <w:t>Figure</w:t>
      </w:r>
      <w:r w:rsidRPr="00330B48">
        <w:t> </w:t>
      </w:r>
      <w:r>
        <w:t>6.</w:t>
      </w:r>
      <w:r w:rsidR="003D313B">
        <w:t>3</w:t>
      </w:r>
      <w:r>
        <w:t xml:space="preserve">.3.1-1: Resource URI structure of the </w:t>
      </w:r>
      <w:r>
        <w:rPr>
          <w:lang w:eastAsia="zh-CN"/>
        </w:rPr>
        <w:t>Npkmf_Discovery</w:t>
      </w:r>
      <w:r>
        <w:t xml:space="preserve"> API</w:t>
      </w:r>
    </w:p>
    <w:p w14:paraId="42376506" w14:textId="72A240E4" w:rsidR="00D61018" w:rsidRDefault="00D61018" w:rsidP="00D61018">
      <w:r>
        <w:t>Table</w:t>
      </w:r>
      <w:r w:rsidRPr="00330B48">
        <w:t> </w:t>
      </w:r>
      <w:r>
        <w:t>6.</w:t>
      </w:r>
      <w:r w:rsidR="003D313B">
        <w:t>3</w:t>
      </w:r>
      <w:r>
        <w:t>.3.1-1 provides an overview of the resources and applicable HTTP methods.</w:t>
      </w:r>
    </w:p>
    <w:p w14:paraId="622B6BC6" w14:textId="20FD5548" w:rsidR="00D61018" w:rsidRDefault="00D61018" w:rsidP="00D61018">
      <w:pPr>
        <w:pStyle w:val="TH"/>
      </w:pPr>
      <w:r>
        <w:t>Table</w:t>
      </w:r>
      <w:r w:rsidRPr="00330B48">
        <w:t> </w:t>
      </w:r>
      <w:r>
        <w:t>6.</w:t>
      </w:r>
      <w:r w:rsidR="003D313B">
        <w:t>3</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D61018" w14:paraId="7102F72E" w14:textId="77777777" w:rsidTr="00465FD2">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D2678B" w14:textId="77777777" w:rsidR="00D61018" w:rsidRDefault="00D61018" w:rsidP="00465FD2">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DB0674" w14:textId="77777777" w:rsidR="00D61018" w:rsidRDefault="00D61018" w:rsidP="00465FD2">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936A81" w14:textId="77777777" w:rsidR="00D61018" w:rsidRDefault="00D61018" w:rsidP="00465FD2">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69B2F4" w14:textId="77777777" w:rsidR="00D61018" w:rsidRDefault="00D61018" w:rsidP="00465FD2">
            <w:pPr>
              <w:pStyle w:val="TAH"/>
            </w:pPr>
            <w:r>
              <w:t>Description</w:t>
            </w:r>
          </w:p>
        </w:tc>
      </w:tr>
      <w:tr w:rsidR="00D61018" w14:paraId="55F65EA9" w14:textId="77777777" w:rsidTr="00465FD2">
        <w:trPr>
          <w:jc w:val="center"/>
        </w:trPr>
        <w:tc>
          <w:tcPr>
            <w:tcW w:w="1314" w:type="pct"/>
            <w:tcBorders>
              <w:top w:val="single" w:sz="4" w:space="0" w:color="auto"/>
              <w:left w:val="single" w:sz="4" w:space="0" w:color="auto"/>
              <w:bottom w:val="single" w:sz="4" w:space="0" w:color="auto"/>
              <w:right w:val="single" w:sz="4" w:space="0" w:color="auto"/>
            </w:tcBorders>
            <w:hideMark/>
          </w:tcPr>
          <w:p w14:paraId="19D196ED" w14:textId="77777777" w:rsidR="00D61018" w:rsidRDefault="00D61018" w:rsidP="00465FD2">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1897B547" w14:textId="77777777" w:rsidR="00D61018" w:rsidRDefault="00D61018" w:rsidP="00465FD2">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0F121A98" w14:textId="77777777" w:rsidR="00D61018" w:rsidRDefault="00D61018" w:rsidP="00465FD2">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4492FCBB" w14:textId="77777777" w:rsidR="00D61018" w:rsidRDefault="00D61018" w:rsidP="00465FD2">
            <w:pPr>
              <w:pStyle w:val="TAL"/>
            </w:pPr>
            <w:r>
              <w:t>Obtain the authorization from the 5G PKMF for announcing in the PLMN</w:t>
            </w:r>
          </w:p>
        </w:tc>
      </w:tr>
      <w:tr w:rsidR="00D61018" w14:paraId="724F66AE" w14:textId="77777777" w:rsidTr="00465FD2">
        <w:trPr>
          <w:jc w:val="center"/>
        </w:trPr>
        <w:tc>
          <w:tcPr>
            <w:tcW w:w="1314" w:type="pct"/>
            <w:tcBorders>
              <w:top w:val="single" w:sz="4" w:space="0" w:color="auto"/>
              <w:left w:val="single" w:sz="4" w:space="0" w:color="auto"/>
              <w:bottom w:val="single" w:sz="4" w:space="0" w:color="auto"/>
              <w:right w:val="single" w:sz="4" w:space="0" w:color="auto"/>
            </w:tcBorders>
          </w:tcPr>
          <w:p w14:paraId="679A533B" w14:textId="77777777" w:rsidR="00D61018" w:rsidRDefault="00D61018" w:rsidP="00465FD2">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2677F678" w14:textId="77777777" w:rsidR="00D61018" w:rsidRDefault="00D61018" w:rsidP="00465FD2">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633732FB" w14:textId="77777777" w:rsidR="00D61018" w:rsidRDefault="00D61018" w:rsidP="00465FD2">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7ABBBC5" w14:textId="77777777" w:rsidR="00D61018" w:rsidRDefault="00D61018" w:rsidP="00465FD2">
            <w:pPr>
              <w:pStyle w:val="TAL"/>
            </w:pPr>
            <w:r>
              <w:t>Obtain the discovery key from the 5G PKMF for monitoring in the PLMN</w:t>
            </w:r>
          </w:p>
        </w:tc>
      </w:tr>
      <w:tr w:rsidR="00D61018" w14:paraId="3757A345" w14:textId="77777777" w:rsidTr="00465FD2">
        <w:trPr>
          <w:jc w:val="center"/>
        </w:trPr>
        <w:tc>
          <w:tcPr>
            <w:tcW w:w="1314" w:type="pct"/>
            <w:tcBorders>
              <w:top w:val="single" w:sz="4" w:space="0" w:color="auto"/>
              <w:left w:val="single" w:sz="4" w:space="0" w:color="auto"/>
              <w:bottom w:val="single" w:sz="4" w:space="0" w:color="auto"/>
              <w:right w:val="single" w:sz="4" w:space="0" w:color="auto"/>
            </w:tcBorders>
          </w:tcPr>
          <w:p w14:paraId="6B23138D" w14:textId="77777777" w:rsidR="00D61018" w:rsidRDefault="00D61018" w:rsidP="00465FD2">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3BB1E941" w14:textId="77777777" w:rsidR="00D61018" w:rsidRDefault="00D61018" w:rsidP="00465FD2">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34E4525" w14:textId="77777777" w:rsidR="00D61018" w:rsidRDefault="00D61018" w:rsidP="00465FD2">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CBF70CF" w14:textId="77777777" w:rsidR="00D61018" w:rsidRDefault="00D61018" w:rsidP="00465FD2">
            <w:pPr>
              <w:pStyle w:val="TAL"/>
            </w:pPr>
            <w:r>
              <w:t>Obtain the discovery key from the 5G PKMF for a discoverer UE in the PLMN to operate Model B restricted discovery</w:t>
            </w:r>
          </w:p>
        </w:tc>
      </w:tr>
    </w:tbl>
    <w:p w14:paraId="381F6163" w14:textId="77777777" w:rsidR="00D61018" w:rsidRDefault="00D61018" w:rsidP="00D61018">
      <w:pPr>
        <w:pStyle w:val="Guidance"/>
      </w:pPr>
    </w:p>
    <w:p w14:paraId="26E7EC35" w14:textId="790A6838" w:rsidR="00D61018" w:rsidRDefault="00D61018" w:rsidP="00D61018">
      <w:pPr>
        <w:pStyle w:val="Heading4"/>
      </w:pPr>
      <w:bookmarkStart w:id="588" w:name="_Toc145953058"/>
      <w:bookmarkStart w:id="589" w:name="_Toc145953062"/>
      <w:bookmarkStart w:id="590" w:name="_Toc153882490"/>
      <w:r>
        <w:lastRenderedPageBreak/>
        <w:t>6.</w:t>
      </w:r>
      <w:r w:rsidR="003D313B">
        <w:t>3</w:t>
      </w:r>
      <w:r>
        <w:t>.3.2</w:t>
      </w:r>
      <w:r>
        <w:tab/>
        <w:t xml:space="preserve">Resource: </w:t>
      </w:r>
      <w:bookmarkEnd w:id="588"/>
      <w:r>
        <w:t>AnnounceAuthorize</w:t>
      </w:r>
      <w:bookmarkEnd w:id="590"/>
    </w:p>
    <w:p w14:paraId="2A5D6D8B" w14:textId="68B70DB8" w:rsidR="00D61018" w:rsidRDefault="00D61018" w:rsidP="00D61018">
      <w:pPr>
        <w:pStyle w:val="Heading5"/>
      </w:pPr>
      <w:bookmarkStart w:id="591" w:name="_Toc145953059"/>
      <w:bookmarkStart w:id="592" w:name="_Toc153882491"/>
      <w:r>
        <w:t>6.</w:t>
      </w:r>
      <w:r w:rsidR="003D313B">
        <w:t>3</w:t>
      </w:r>
      <w:r>
        <w:t>.3.2.1</w:t>
      </w:r>
      <w:r>
        <w:tab/>
        <w:t>Description</w:t>
      </w:r>
      <w:bookmarkEnd w:id="591"/>
      <w:bookmarkEnd w:id="592"/>
    </w:p>
    <w:p w14:paraId="5D40417D" w14:textId="4CA1B74E" w:rsidR="00D61018" w:rsidRDefault="00D61018" w:rsidP="00D61018">
      <w:pPr>
        <w:pStyle w:val="Heading5"/>
      </w:pPr>
      <w:bookmarkStart w:id="593" w:name="_Toc145953060"/>
      <w:bookmarkStart w:id="594" w:name="_Toc153882492"/>
      <w:r>
        <w:t>6.</w:t>
      </w:r>
      <w:r w:rsidR="003D313B">
        <w:t>3</w:t>
      </w:r>
      <w:r>
        <w:t>.3.2.2</w:t>
      </w:r>
      <w:r>
        <w:tab/>
        <w:t>Resource Definition</w:t>
      </w:r>
      <w:bookmarkEnd w:id="593"/>
      <w:bookmarkEnd w:id="594"/>
    </w:p>
    <w:p w14:paraId="051D4A01" w14:textId="77777777" w:rsidR="00D61018" w:rsidRDefault="00D61018" w:rsidP="00D61018">
      <w:r>
        <w:t xml:space="preserve">Resource URI: </w:t>
      </w:r>
      <w:r>
        <w:rPr>
          <w:b/>
          <w:noProof/>
        </w:rPr>
        <w:t>{apiRoot}/npkmf-disc/&lt;apiVersion&gt;/{ueId}/announce-authorize/{</w:t>
      </w:r>
      <w:r w:rsidRPr="00152E6E">
        <w:rPr>
          <w:b/>
          <w:noProof/>
        </w:rPr>
        <w:t>userInfoId</w:t>
      </w:r>
      <w:r>
        <w:rPr>
          <w:b/>
          <w:noProof/>
        </w:rPr>
        <w:t>}</w:t>
      </w:r>
    </w:p>
    <w:p w14:paraId="4FACC9ED" w14:textId="4972F80D" w:rsidR="00D61018" w:rsidRDefault="00D61018" w:rsidP="00D61018">
      <w:pPr>
        <w:rPr>
          <w:rFonts w:ascii="Arial" w:hAnsi="Arial" w:cs="Arial"/>
        </w:rPr>
      </w:pPr>
      <w:r>
        <w:t>This resource shall support the resource URI variables defined in table 6.</w:t>
      </w:r>
      <w:r w:rsidR="003D313B">
        <w:t>3</w:t>
      </w:r>
      <w:r>
        <w:t>.3.2.2-1</w:t>
      </w:r>
      <w:r>
        <w:rPr>
          <w:rFonts w:ascii="Arial" w:hAnsi="Arial" w:cs="Arial"/>
        </w:rPr>
        <w:t>.</w:t>
      </w:r>
    </w:p>
    <w:p w14:paraId="32CB6077" w14:textId="24547052" w:rsidR="00D61018" w:rsidRDefault="00D61018" w:rsidP="00D61018">
      <w:pPr>
        <w:pStyle w:val="TH"/>
        <w:rPr>
          <w:rFonts w:cs="Arial"/>
        </w:rPr>
      </w:pPr>
      <w:r>
        <w:t>Table 6.</w:t>
      </w:r>
      <w:r w:rsidR="003D313B">
        <w:t>3</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D61018" w14:paraId="6872E175" w14:textId="77777777" w:rsidTr="00465FD2">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F408721" w14:textId="77777777" w:rsidR="00D61018" w:rsidRDefault="00D61018" w:rsidP="00465FD2">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298CC4EC" w14:textId="77777777" w:rsidR="00D61018" w:rsidRDefault="00D61018" w:rsidP="00465FD2">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6B5399" w14:textId="77777777" w:rsidR="00D61018" w:rsidRDefault="00D61018" w:rsidP="00465FD2">
            <w:pPr>
              <w:pStyle w:val="TAH"/>
            </w:pPr>
            <w:r>
              <w:t>Definition</w:t>
            </w:r>
          </w:p>
        </w:tc>
      </w:tr>
      <w:tr w:rsidR="00D61018" w14:paraId="4CE4DE08" w14:textId="77777777" w:rsidTr="00465FD2">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1A402D48" w14:textId="77777777" w:rsidR="00D61018" w:rsidRDefault="00D61018" w:rsidP="00465FD2">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2B15EC96" w14:textId="77777777" w:rsidR="00D61018" w:rsidRDefault="00D61018" w:rsidP="00465FD2">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032210A3" w14:textId="470D707E" w:rsidR="00D61018" w:rsidRDefault="00D61018" w:rsidP="00800A34">
            <w:pPr>
              <w:pStyle w:val="Index1"/>
              <w:keepNext/>
              <w:keepLines/>
              <w:ind w:left="0" w:firstLine="0"/>
            </w:pPr>
            <w:r>
              <w:t>See clause</w:t>
            </w:r>
            <w:r>
              <w:rPr>
                <w:lang w:val="en-US" w:eastAsia="zh-CN"/>
              </w:rPr>
              <w:t> </w:t>
            </w:r>
            <w:r>
              <w:t>6.</w:t>
            </w:r>
            <w:r w:rsidR="00DB41AF">
              <w:t>3</w:t>
            </w:r>
            <w:r>
              <w:t>.1</w:t>
            </w:r>
          </w:p>
        </w:tc>
      </w:tr>
      <w:tr w:rsidR="00D61018" w14:paraId="56B39EC1" w14:textId="77777777" w:rsidTr="00465FD2">
        <w:trPr>
          <w:jc w:val="center"/>
        </w:trPr>
        <w:tc>
          <w:tcPr>
            <w:tcW w:w="672" w:type="pct"/>
            <w:tcBorders>
              <w:top w:val="single" w:sz="6" w:space="0" w:color="000000"/>
              <w:left w:val="single" w:sz="6" w:space="0" w:color="000000"/>
              <w:bottom w:val="single" w:sz="6" w:space="0" w:color="000000"/>
              <w:right w:val="single" w:sz="6" w:space="0" w:color="000000"/>
            </w:tcBorders>
          </w:tcPr>
          <w:p w14:paraId="0326C82E" w14:textId="77777777" w:rsidR="00D61018" w:rsidRDefault="00D61018" w:rsidP="00465FD2">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01DA4D14" w14:textId="77777777" w:rsidR="00D61018" w:rsidRDefault="00D61018" w:rsidP="00465FD2">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2ECBACDE" w14:textId="77777777" w:rsidR="00D61018" w:rsidRDefault="00D61018" w:rsidP="00465FD2">
            <w:pPr>
              <w:pStyle w:val="TAL"/>
            </w:pPr>
            <w:r>
              <w:t>Represents the Subscription Identifier SUPI or GPSI (see 3GPP TS 23.501 [2] clause 5.9.2)</w:t>
            </w:r>
            <w:r>
              <w:br/>
            </w:r>
            <w:r>
              <w:tab/>
              <w:t>pattern: See pattern of type VarUeId in 3GPP TS 29.571 [</w:t>
            </w:r>
            <w:r>
              <w:rPr>
                <w:lang w:eastAsia="zh-CN"/>
              </w:rPr>
              <w:t>16</w:t>
            </w:r>
            <w:r>
              <w:t>]</w:t>
            </w:r>
          </w:p>
        </w:tc>
      </w:tr>
      <w:tr w:rsidR="00D61018" w14:paraId="03055149" w14:textId="77777777" w:rsidTr="00465FD2">
        <w:trPr>
          <w:jc w:val="center"/>
        </w:trPr>
        <w:tc>
          <w:tcPr>
            <w:tcW w:w="672" w:type="pct"/>
            <w:tcBorders>
              <w:top w:val="single" w:sz="6" w:space="0" w:color="000000"/>
              <w:left w:val="single" w:sz="6" w:space="0" w:color="000000"/>
              <w:bottom w:val="single" w:sz="6" w:space="0" w:color="000000"/>
              <w:right w:val="single" w:sz="6" w:space="0" w:color="000000"/>
            </w:tcBorders>
          </w:tcPr>
          <w:p w14:paraId="43DE29B4" w14:textId="77777777" w:rsidR="00D61018" w:rsidRDefault="00D61018" w:rsidP="00465FD2">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3CF2C531" w14:textId="77777777" w:rsidR="00D61018" w:rsidRDefault="00D61018" w:rsidP="00465FD2">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4883CABB" w14:textId="77777777" w:rsidR="00D61018" w:rsidRDefault="00D61018" w:rsidP="00465FD2">
            <w:pPr>
              <w:pStyle w:val="TAL"/>
            </w:pPr>
            <w:r>
              <w:t xml:space="preserve">Represents </w:t>
            </w:r>
            <w:r>
              <w:rPr>
                <w:lang w:eastAsia="zh-CN"/>
              </w:rPr>
              <w:t>User Info Id.</w:t>
            </w:r>
          </w:p>
        </w:tc>
      </w:tr>
    </w:tbl>
    <w:p w14:paraId="7E0C1FD4" w14:textId="77777777" w:rsidR="00D61018" w:rsidRDefault="00D61018" w:rsidP="00D61018">
      <w:pPr>
        <w:pStyle w:val="Guidance"/>
      </w:pPr>
    </w:p>
    <w:p w14:paraId="322DFEB5" w14:textId="1343DB17" w:rsidR="00D61018" w:rsidRDefault="00D61018" w:rsidP="00D61018">
      <w:pPr>
        <w:pStyle w:val="Heading5"/>
      </w:pPr>
      <w:bookmarkStart w:id="595" w:name="_Toc145953061"/>
      <w:bookmarkStart w:id="596" w:name="_Toc153882493"/>
      <w:r>
        <w:t>6.</w:t>
      </w:r>
      <w:r w:rsidR="003D313B">
        <w:t>3</w:t>
      </w:r>
      <w:r>
        <w:t>.3.2.3</w:t>
      </w:r>
      <w:r>
        <w:tab/>
        <w:t>Resource Standard Methods</w:t>
      </w:r>
      <w:bookmarkEnd w:id="595"/>
      <w:bookmarkEnd w:id="596"/>
    </w:p>
    <w:p w14:paraId="29912585" w14:textId="04D2CE65" w:rsidR="00D61018" w:rsidRDefault="00D61018" w:rsidP="00D61018">
      <w:pPr>
        <w:pStyle w:val="H6"/>
        <w:rPr>
          <w:lang w:eastAsia="en-GB"/>
        </w:rPr>
      </w:pPr>
      <w:bookmarkStart w:id="597" w:name="_Toc70925852"/>
      <w:bookmarkStart w:id="598" w:name="_Toc35971404"/>
      <w:bookmarkStart w:id="599" w:name="_Toc510696613"/>
      <w:r>
        <w:t>6.</w:t>
      </w:r>
      <w:r w:rsidR="003D313B">
        <w:t>3</w:t>
      </w:r>
      <w:r>
        <w:t>.3.2.3.1</w:t>
      </w:r>
      <w:r>
        <w:tab/>
        <w:t>PUT</w:t>
      </w:r>
      <w:bookmarkEnd w:id="597"/>
      <w:bookmarkEnd w:id="598"/>
      <w:bookmarkEnd w:id="599"/>
    </w:p>
    <w:p w14:paraId="405928E5" w14:textId="0FE52567" w:rsidR="00D61018" w:rsidRDefault="00D61018" w:rsidP="00D61018">
      <w:r>
        <w:t>This method shall support the URI query parameters specified in table</w:t>
      </w:r>
      <w:r w:rsidRPr="00330B48">
        <w:t> </w:t>
      </w:r>
      <w:r>
        <w:t>6.</w:t>
      </w:r>
      <w:r w:rsidR="003D313B">
        <w:t>3</w:t>
      </w:r>
      <w:r>
        <w:t>.3.2.3.1-1.</w:t>
      </w:r>
    </w:p>
    <w:p w14:paraId="3782C145" w14:textId="47FBDA5F" w:rsidR="00D61018" w:rsidRDefault="00D61018" w:rsidP="00D61018">
      <w:pPr>
        <w:pStyle w:val="TH"/>
        <w:rPr>
          <w:rFonts w:cs="Arial"/>
        </w:rPr>
      </w:pPr>
      <w:r>
        <w:t>Table</w:t>
      </w:r>
      <w:r w:rsidRPr="00330B48">
        <w:t> </w:t>
      </w:r>
      <w:r>
        <w:t>6.</w:t>
      </w:r>
      <w:r w:rsidR="00DB41AF">
        <w:t>3</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D61018" w14:paraId="45234CDB"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3D3302" w14:textId="77777777" w:rsidR="00D61018" w:rsidRDefault="00D61018" w:rsidP="00465FD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CDA9D61" w14:textId="77777777" w:rsidR="00D61018" w:rsidRDefault="00D61018" w:rsidP="00465FD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9D48148" w14:textId="77777777" w:rsidR="00D61018" w:rsidRDefault="00D61018" w:rsidP="00465FD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70887E" w14:textId="77777777" w:rsidR="00D61018" w:rsidRDefault="00D61018" w:rsidP="00465FD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0FB61" w14:textId="77777777" w:rsidR="00D61018" w:rsidRDefault="00D61018" w:rsidP="00465FD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2287527" w14:textId="77777777" w:rsidR="00D61018" w:rsidRDefault="00D61018" w:rsidP="00465FD2">
            <w:pPr>
              <w:pStyle w:val="TAH"/>
            </w:pPr>
            <w:r>
              <w:t>Applicability</w:t>
            </w:r>
          </w:p>
        </w:tc>
      </w:tr>
      <w:tr w:rsidR="00D61018" w14:paraId="6AF2B3C7"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4858C7" w14:textId="77777777" w:rsidR="00D61018" w:rsidRDefault="00D61018" w:rsidP="00465FD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082C7B9" w14:textId="77777777" w:rsidR="00D61018" w:rsidRDefault="00D61018" w:rsidP="00465FD2">
            <w:pPr>
              <w:pStyle w:val="TAL"/>
            </w:pPr>
          </w:p>
        </w:tc>
        <w:tc>
          <w:tcPr>
            <w:tcW w:w="215" w:type="pct"/>
            <w:tcBorders>
              <w:top w:val="single" w:sz="4" w:space="0" w:color="auto"/>
              <w:left w:val="single" w:sz="6" w:space="0" w:color="000000"/>
              <w:bottom w:val="single" w:sz="6" w:space="0" w:color="000000"/>
              <w:right w:val="single" w:sz="6" w:space="0" w:color="000000"/>
            </w:tcBorders>
          </w:tcPr>
          <w:p w14:paraId="4434E0BE" w14:textId="77777777" w:rsidR="00D61018" w:rsidRDefault="00D61018" w:rsidP="00465FD2">
            <w:pPr>
              <w:pStyle w:val="TAC"/>
            </w:pPr>
          </w:p>
        </w:tc>
        <w:tc>
          <w:tcPr>
            <w:tcW w:w="580" w:type="pct"/>
            <w:tcBorders>
              <w:top w:val="single" w:sz="4" w:space="0" w:color="auto"/>
              <w:left w:val="single" w:sz="6" w:space="0" w:color="000000"/>
              <w:bottom w:val="single" w:sz="6" w:space="0" w:color="000000"/>
              <w:right w:val="single" w:sz="6" w:space="0" w:color="000000"/>
            </w:tcBorders>
          </w:tcPr>
          <w:p w14:paraId="3B9EBF60" w14:textId="77777777" w:rsidR="00D61018" w:rsidRDefault="00D61018" w:rsidP="00465FD2">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420A45C" w14:textId="77777777" w:rsidR="00D61018" w:rsidRDefault="00D61018" w:rsidP="00465FD2">
            <w:pPr>
              <w:pStyle w:val="TAL"/>
            </w:pPr>
          </w:p>
        </w:tc>
        <w:tc>
          <w:tcPr>
            <w:tcW w:w="796" w:type="pct"/>
            <w:tcBorders>
              <w:top w:val="single" w:sz="4" w:space="0" w:color="auto"/>
              <w:left w:val="single" w:sz="6" w:space="0" w:color="000000"/>
              <w:bottom w:val="single" w:sz="6" w:space="0" w:color="000000"/>
              <w:right w:val="single" w:sz="6" w:space="0" w:color="000000"/>
            </w:tcBorders>
          </w:tcPr>
          <w:p w14:paraId="034E3923" w14:textId="77777777" w:rsidR="00D61018" w:rsidRDefault="00D61018" w:rsidP="00465FD2">
            <w:pPr>
              <w:pStyle w:val="TAL"/>
            </w:pPr>
          </w:p>
        </w:tc>
      </w:tr>
    </w:tbl>
    <w:p w14:paraId="7BE7BEBF" w14:textId="77777777" w:rsidR="00D61018" w:rsidRDefault="00D61018" w:rsidP="00D61018">
      <w:pPr>
        <w:rPr>
          <w:rFonts w:eastAsia="Times New Roman"/>
        </w:rPr>
      </w:pPr>
    </w:p>
    <w:p w14:paraId="048D940F" w14:textId="4EF3993F" w:rsidR="00D61018" w:rsidRDefault="00D61018" w:rsidP="00D61018">
      <w:r>
        <w:t>This method shall support the request data structures specified in table</w:t>
      </w:r>
      <w:r w:rsidRPr="00330B48">
        <w:t> </w:t>
      </w:r>
      <w:r>
        <w:t>6.</w:t>
      </w:r>
      <w:r w:rsidR="003D313B">
        <w:t>3</w:t>
      </w:r>
      <w:r>
        <w:t>.3.2.3.1-2 and the response data structures and response codes specified in table</w:t>
      </w:r>
      <w:r w:rsidRPr="00330B48">
        <w:t> </w:t>
      </w:r>
      <w:r>
        <w:t>6.</w:t>
      </w:r>
      <w:r w:rsidR="003D313B">
        <w:t>3</w:t>
      </w:r>
      <w:r>
        <w:t>.3.2.3.1-3.</w:t>
      </w:r>
    </w:p>
    <w:p w14:paraId="4675C1DD" w14:textId="10E6815B" w:rsidR="00D61018" w:rsidRDefault="00D61018" w:rsidP="00D61018">
      <w:pPr>
        <w:pStyle w:val="TH"/>
      </w:pPr>
      <w:r>
        <w:t>Table</w:t>
      </w:r>
      <w:r w:rsidRPr="00330B48">
        <w:t> </w:t>
      </w:r>
      <w:r>
        <w:t>6.</w:t>
      </w:r>
      <w:r w:rsidR="003D313B">
        <w:t>3</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61018" w14:paraId="571482D4" w14:textId="77777777" w:rsidTr="00465F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9B20E4" w14:textId="77777777" w:rsidR="00D61018" w:rsidRDefault="00D61018" w:rsidP="00465F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4989FF" w14:textId="77777777" w:rsidR="00D61018" w:rsidRDefault="00D61018" w:rsidP="00465FD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3FB3D5" w14:textId="77777777" w:rsidR="00D61018" w:rsidRDefault="00D61018" w:rsidP="00465FD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E2D50F" w14:textId="77777777" w:rsidR="00D61018" w:rsidRDefault="00D61018" w:rsidP="00465FD2">
            <w:pPr>
              <w:pStyle w:val="TAH"/>
            </w:pPr>
            <w:r>
              <w:t>Description</w:t>
            </w:r>
          </w:p>
        </w:tc>
      </w:tr>
      <w:tr w:rsidR="00D61018" w14:paraId="2AF54ED9" w14:textId="77777777" w:rsidTr="00465FD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EBEBD0" w14:textId="77777777" w:rsidR="00D61018" w:rsidRDefault="00D61018" w:rsidP="00465FD2">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1DC25A83" w14:textId="77777777" w:rsidR="00D61018" w:rsidRDefault="00D61018" w:rsidP="00465FD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4172629" w14:textId="77777777" w:rsidR="00D61018" w:rsidRDefault="00D61018" w:rsidP="00465FD2">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71FD32D" w14:textId="77777777" w:rsidR="00D61018" w:rsidRDefault="00D61018" w:rsidP="00465FD2">
            <w:pPr>
              <w:pStyle w:val="TAL"/>
            </w:pPr>
            <w:r>
              <w:rPr>
                <w:lang w:eastAsia="zh-CN"/>
              </w:rPr>
              <w:t xml:space="preserve">Contains the </w:t>
            </w:r>
            <w:r>
              <w:t>Announce Authorization Data for the indicated UE and indicated user info id.</w:t>
            </w:r>
          </w:p>
        </w:tc>
      </w:tr>
    </w:tbl>
    <w:p w14:paraId="1FDEAB15" w14:textId="77777777" w:rsidR="00D61018" w:rsidRPr="00C742A1" w:rsidRDefault="00D61018" w:rsidP="00D61018">
      <w:pPr>
        <w:rPr>
          <w:rFonts w:eastAsia="Times New Roman"/>
          <w:lang w:val="en-US"/>
        </w:rPr>
      </w:pPr>
    </w:p>
    <w:p w14:paraId="3C560CB6" w14:textId="41F33FC4" w:rsidR="00D61018" w:rsidRDefault="00D61018" w:rsidP="00D61018">
      <w:pPr>
        <w:pStyle w:val="TH"/>
      </w:pPr>
      <w:r>
        <w:lastRenderedPageBreak/>
        <w:t>Table</w:t>
      </w:r>
      <w:r w:rsidRPr="00330B48">
        <w:t> </w:t>
      </w:r>
      <w:r>
        <w:t>6.</w:t>
      </w:r>
      <w:r w:rsidR="003D313B">
        <w:t>3</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D61018" w14:paraId="33717242" w14:textId="77777777" w:rsidTr="00465FD2">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3271EA" w14:textId="77777777" w:rsidR="00D61018" w:rsidRDefault="00D61018" w:rsidP="00465FD2">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6490901" w14:textId="77777777" w:rsidR="00D61018" w:rsidRDefault="00D61018" w:rsidP="00465FD2">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AEB53E3" w14:textId="77777777" w:rsidR="00D61018" w:rsidRDefault="00D61018" w:rsidP="00465FD2">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30FE1437" w14:textId="77777777" w:rsidR="00D61018" w:rsidRDefault="00D61018" w:rsidP="00465FD2">
            <w:pPr>
              <w:pStyle w:val="TAH"/>
            </w:pPr>
            <w:r>
              <w:t>Response</w:t>
            </w:r>
          </w:p>
          <w:p w14:paraId="1E5A596D" w14:textId="77777777" w:rsidR="00D61018" w:rsidRDefault="00D61018" w:rsidP="00465FD2">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0B255D1A" w14:textId="77777777" w:rsidR="00D61018" w:rsidRDefault="00D61018" w:rsidP="00465FD2">
            <w:pPr>
              <w:pStyle w:val="TAH"/>
            </w:pPr>
            <w:r>
              <w:t>Description</w:t>
            </w:r>
          </w:p>
        </w:tc>
      </w:tr>
      <w:tr w:rsidR="00D61018" w14:paraId="730FC5B6" w14:textId="77777777" w:rsidTr="00465FD2">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2391037" w14:textId="77777777" w:rsidR="00D61018" w:rsidRPr="00152E6E" w:rsidRDefault="00D61018" w:rsidP="00465FD2">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022FD757" w14:textId="77777777" w:rsidR="00D61018" w:rsidRPr="00152E6E" w:rsidRDefault="00D61018" w:rsidP="00465FD2">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064D16B" w14:textId="77777777" w:rsidR="00D61018" w:rsidRPr="00152E6E" w:rsidRDefault="00D61018" w:rsidP="00465FD2">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36C29AD0" w14:textId="77777777" w:rsidR="00D61018" w:rsidRPr="00152E6E" w:rsidRDefault="00D61018" w:rsidP="00465FD2">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62B9FD17" w14:textId="77777777" w:rsidR="00D61018" w:rsidRPr="00152E6E" w:rsidRDefault="00D61018" w:rsidP="00465FD2">
            <w:pPr>
              <w:pStyle w:val="TAL"/>
              <w:rPr>
                <w:lang w:eastAsia="zh-CN"/>
              </w:rPr>
            </w:pPr>
            <w:r w:rsidRPr="00152E6E">
              <w:t>Upon success of creation of the resource, a response body shall be returned.</w:t>
            </w:r>
          </w:p>
          <w:p w14:paraId="142F3BA4" w14:textId="77777777" w:rsidR="00D61018" w:rsidRDefault="00D61018" w:rsidP="00465FD2">
            <w:pPr>
              <w:pStyle w:val="TAL"/>
              <w:rPr>
                <w:lang w:eastAsia="zh-CN"/>
              </w:rPr>
            </w:pPr>
            <w:r w:rsidRPr="00152E6E">
              <w:rPr>
                <w:lang w:eastAsia="zh-CN"/>
              </w:rPr>
              <w:t>The HTTP response shall include a "Location" HTTP header that contains the resource URI of the created resource.</w:t>
            </w:r>
          </w:p>
        </w:tc>
      </w:tr>
      <w:tr w:rsidR="00D61018" w14:paraId="6C1EE743" w14:textId="77777777" w:rsidTr="00465FD2">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F20CDBB" w14:textId="77777777" w:rsidR="00D61018" w:rsidRDefault="00D61018" w:rsidP="00465FD2">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68814716" w14:textId="77777777" w:rsidR="00D61018" w:rsidRDefault="00D61018" w:rsidP="00465FD2">
            <w:pPr>
              <w:pStyle w:val="TAC"/>
            </w:pPr>
          </w:p>
        </w:tc>
        <w:tc>
          <w:tcPr>
            <w:tcW w:w="633" w:type="pct"/>
            <w:tcBorders>
              <w:top w:val="single" w:sz="4" w:space="0" w:color="auto"/>
              <w:left w:val="single" w:sz="6" w:space="0" w:color="000000"/>
              <w:bottom w:val="single" w:sz="6" w:space="0" w:color="000000"/>
              <w:right w:val="single" w:sz="6" w:space="0" w:color="000000"/>
            </w:tcBorders>
          </w:tcPr>
          <w:p w14:paraId="4291141F" w14:textId="77777777" w:rsidR="00D61018" w:rsidRDefault="00D61018" w:rsidP="00465FD2">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2BDD023" w14:textId="77777777" w:rsidR="00D61018" w:rsidRDefault="00D61018" w:rsidP="00465FD2">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56E6B79D" w14:textId="77777777" w:rsidR="00D61018" w:rsidRDefault="00D61018" w:rsidP="00465FD2">
            <w:pPr>
              <w:pStyle w:val="TAL"/>
            </w:pPr>
            <w:r>
              <w:rPr>
                <w:lang w:val="en-US"/>
              </w:rPr>
              <w:t>Upon success of the update of the resource, an empty response body shall be returned</w:t>
            </w:r>
            <w:r>
              <w:rPr>
                <w:lang w:val="en-US" w:eastAsia="zh-CN"/>
              </w:rPr>
              <w:t>.</w:t>
            </w:r>
          </w:p>
        </w:tc>
      </w:tr>
      <w:tr w:rsidR="00D61018" w14:paraId="370E6046" w14:textId="77777777" w:rsidTr="00465FD2">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89ADE63" w14:textId="77777777" w:rsidR="00D61018" w:rsidRDefault="00D61018" w:rsidP="00465FD2">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8526F47" w14:textId="77777777" w:rsidR="00D61018" w:rsidRDefault="00D61018" w:rsidP="00465FD2">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D83E59D" w14:textId="77777777" w:rsidR="00D61018" w:rsidRDefault="00D61018" w:rsidP="00465FD2">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080C8451" w14:textId="77777777" w:rsidR="00D61018" w:rsidRDefault="00D61018" w:rsidP="00465FD2">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633CC774" w14:textId="77777777" w:rsidR="00D61018" w:rsidRDefault="00D61018" w:rsidP="00465FD2">
            <w:pPr>
              <w:pStyle w:val="TAL"/>
            </w:pPr>
            <w:r>
              <w:t>Temporary redirection.</w:t>
            </w:r>
          </w:p>
          <w:p w14:paraId="2DBC978A" w14:textId="77777777" w:rsidR="00D61018" w:rsidRDefault="00D61018" w:rsidP="00465FD2">
            <w:pPr>
              <w:pStyle w:val="TAL"/>
            </w:pPr>
            <w:r>
              <w:t>(NOTE 2)</w:t>
            </w:r>
          </w:p>
        </w:tc>
      </w:tr>
      <w:tr w:rsidR="00D61018" w14:paraId="0C3B3B7E" w14:textId="77777777" w:rsidTr="00465FD2">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D9040C9" w14:textId="77777777" w:rsidR="00D61018" w:rsidRDefault="00D61018" w:rsidP="00465FD2">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2123350" w14:textId="77777777" w:rsidR="00D61018" w:rsidRDefault="00D61018" w:rsidP="00465FD2">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F476B29" w14:textId="77777777" w:rsidR="00D61018" w:rsidRDefault="00D61018" w:rsidP="00465FD2">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1E701B4" w14:textId="77777777" w:rsidR="00D61018" w:rsidRDefault="00D61018" w:rsidP="00465FD2">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363908F8" w14:textId="77777777" w:rsidR="00D61018" w:rsidRDefault="00D61018" w:rsidP="00465FD2">
            <w:pPr>
              <w:pStyle w:val="TAL"/>
            </w:pPr>
            <w:r>
              <w:t>Permanent redirection.</w:t>
            </w:r>
          </w:p>
          <w:p w14:paraId="4519DCDF" w14:textId="77777777" w:rsidR="00D61018" w:rsidRDefault="00D61018" w:rsidP="00465FD2">
            <w:pPr>
              <w:pStyle w:val="TAL"/>
            </w:pPr>
            <w:r>
              <w:t>(NOTE 2)</w:t>
            </w:r>
          </w:p>
        </w:tc>
      </w:tr>
      <w:tr w:rsidR="00D61018" w14:paraId="69B250E9" w14:textId="77777777" w:rsidTr="00465FD2">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57661A80" w14:textId="77777777" w:rsidR="00D61018" w:rsidRDefault="00D61018" w:rsidP="00465FD2">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03139684" w14:textId="77777777" w:rsidR="00D61018" w:rsidRDefault="00D61018" w:rsidP="00465FD2">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2181FCA7" w14:textId="77777777" w:rsidR="00D61018" w:rsidRDefault="00D61018" w:rsidP="00465FD2">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2C65D14" w14:textId="77777777" w:rsidR="00D61018" w:rsidRDefault="00D61018" w:rsidP="00465FD2">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5EED7A8A" w14:textId="77777777" w:rsidR="00D61018" w:rsidRDefault="00D61018" w:rsidP="00465FD2">
            <w:pPr>
              <w:pStyle w:val="TAL"/>
            </w:pPr>
            <w:r>
              <w:t>The "cause" attribute may be used to indicate one of the following application errors:</w:t>
            </w:r>
          </w:p>
          <w:p w14:paraId="5782FBC3" w14:textId="77777777" w:rsidR="00D61018" w:rsidRDefault="00D61018" w:rsidP="00465FD2">
            <w:pPr>
              <w:pStyle w:val="TAL"/>
              <w:ind w:firstLineChars="100" w:firstLine="180"/>
            </w:pPr>
            <w:bookmarkStart w:id="600" w:name="_PERM_MCCTEMPBM_CRPT33920008___3"/>
            <w:r>
              <w:t>- PROSE_SERVICE_UNAUTHORIZED</w:t>
            </w:r>
            <w:bookmarkEnd w:id="600"/>
          </w:p>
          <w:p w14:paraId="57015CCD" w14:textId="77777777" w:rsidR="00D61018" w:rsidRDefault="00D61018" w:rsidP="00465FD2">
            <w:pPr>
              <w:pStyle w:val="TAL"/>
            </w:pPr>
          </w:p>
          <w:p w14:paraId="6A521311" w14:textId="4D4014CD" w:rsidR="00D61018" w:rsidRDefault="00D61018" w:rsidP="00800A34">
            <w:pPr>
              <w:pStyle w:val="Index1"/>
              <w:keepNext/>
              <w:keepLines/>
              <w:ind w:left="0" w:firstLine="0"/>
            </w:pPr>
            <w:r>
              <w:t>See table</w:t>
            </w:r>
            <w:r w:rsidRPr="00330B48">
              <w:t> </w:t>
            </w:r>
            <w:r>
              <w:t>6.</w:t>
            </w:r>
            <w:r w:rsidR="003D313B">
              <w:t>3</w:t>
            </w:r>
            <w:r>
              <w:t>.7.3-1 for the description of these errors.</w:t>
            </w:r>
          </w:p>
        </w:tc>
      </w:tr>
      <w:tr w:rsidR="00D61018" w14:paraId="08A0274D" w14:textId="77777777" w:rsidTr="00465FD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D6DD66" w14:textId="77777777" w:rsidR="00D61018" w:rsidRDefault="00D61018" w:rsidP="00465FD2">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5F87B54" w14:textId="77777777" w:rsidR="00D61018" w:rsidRDefault="00D61018" w:rsidP="00465FD2">
            <w:pPr>
              <w:pStyle w:val="TAN"/>
              <w:rPr>
                <w:lang w:eastAsia="zh-CN"/>
              </w:rPr>
            </w:pPr>
            <w:r>
              <w:rPr>
                <w:lang w:eastAsia="zh-CN"/>
              </w:rPr>
              <w:t>NOTE 2:</w:t>
            </w:r>
            <w:r>
              <w:rPr>
                <w:lang w:eastAsia="zh-CN"/>
              </w:rPr>
              <w:tab/>
              <w:t>RedirectResponse may be inserted by an SCP, see clause 6.10.9.1 of 3GPP TS 29.500 [5].</w:t>
            </w:r>
          </w:p>
        </w:tc>
      </w:tr>
    </w:tbl>
    <w:p w14:paraId="03106A07" w14:textId="77777777" w:rsidR="00D61018" w:rsidRDefault="00D61018" w:rsidP="00D61018">
      <w:pPr>
        <w:rPr>
          <w:rFonts w:eastAsia="Times New Roman"/>
        </w:rPr>
      </w:pPr>
    </w:p>
    <w:p w14:paraId="27C032BC" w14:textId="0A0B9534" w:rsidR="00D61018" w:rsidRDefault="00D61018" w:rsidP="00D61018">
      <w:pPr>
        <w:pStyle w:val="TH"/>
        <w:rPr>
          <w:rFonts w:cs="Arial"/>
        </w:rPr>
      </w:pPr>
      <w:r>
        <w:t>Table</w:t>
      </w:r>
      <w:r w:rsidRPr="00330B48">
        <w:t> </w:t>
      </w:r>
      <w:r>
        <w:t>6.</w:t>
      </w:r>
      <w:r w:rsidR="003D313B">
        <w:t>3</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D61018" w14:paraId="58761B65" w14:textId="77777777" w:rsidTr="00465FD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6725E0" w14:textId="77777777" w:rsidR="00D61018" w:rsidRDefault="00D61018" w:rsidP="00465FD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7724C91B" w14:textId="77777777" w:rsidR="00D61018" w:rsidRDefault="00D61018" w:rsidP="00465FD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943FCA1" w14:textId="77777777" w:rsidR="00D61018" w:rsidRDefault="00D61018" w:rsidP="00465FD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203F9504" w14:textId="77777777" w:rsidR="00D61018" w:rsidRDefault="00D61018" w:rsidP="00465FD2">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47CD7" w14:textId="77777777" w:rsidR="00D61018" w:rsidRDefault="00D61018" w:rsidP="00465FD2">
            <w:pPr>
              <w:pStyle w:val="TAH"/>
            </w:pPr>
            <w:r>
              <w:t>Description</w:t>
            </w:r>
          </w:p>
        </w:tc>
      </w:tr>
      <w:tr w:rsidR="00D61018" w14:paraId="3238C348" w14:textId="77777777" w:rsidTr="00465FD2">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4605E2FC" w14:textId="77777777" w:rsidR="00D61018" w:rsidRDefault="00D61018" w:rsidP="00465FD2">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6AE1A999" w14:textId="77777777" w:rsidR="00D61018" w:rsidRDefault="00D61018" w:rsidP="00465FD2">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6E343A6E" w14:textId="77777777" w:rsidR="00D61018" w:rsidRDefault="00D61018" w:rsidP="00465FD2">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4B284DF" w14:textId="77777777" w:rsidR="00D61018" w:rsidRDefault="00D61018" w:rsidP="00465FD2">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A0430B" w14:textId="77777777" w:rsidR="00D61018" w:rsidRDefault="00D61018" w:rsidP="00465FD2">
            <w:pPr>
              <w:pStyle w:val="TAL"/>
            </w:pPr>
            <w:r>
              <w:t xml:space="preserve">Contains the URI of the newly created resource, according to the structure: </w:t>
            </w:r>
            <w:r w:rsidRPr="00152E6E">
              <w:t>{apiRoot}/npkmf-disc/&lt;apiVersion&gt;/{ueId}/announce-authorize/{userInfoId}</w:t>
            </w:r>
          </w:p>
        </w:tc>
      </w:tr>
    </w:tbl>
    <w:p w14:paraId="46A8632B" w14:textId="77777777" w:rsidR="00D61018" w:rsidRDefault="00D61018" w:rsidP="00D61018">
      <w:pPr>
        <w:rPr>
          <w:rFonts w:eastAsia="Times New Roman"/>
          <w:lang w:eastAsia="zh-CN"/>
        </w:rPr>
      </w:pPr>
    </w:p>
    <w:p w14:paraId="44F1436F" w14:textId="53CBC47B" w:rsidR="00D61018" w:rsidRDefault="00D61018" w:rsidP="00D61018">
      <w:pPr>
        <w:pStyle w:val="TH"/>
        <w:rPr>
          <w:rFonts w:cs="Arial"/>
          <w:lang w:eastAsia="en-GB"/>
        </w:rPr>
      </w:pPr>
      <w:r>
        <w:t>Table</w:t>
      </w:r>
      <w:r w:rsidRPr="00330B48">
        <w:t> </w:t>
      </w:r>
      <w:r>
        <w:t>6.</w:t>
      </w:r>
      <w:r w:rsidR="003D313B">
        <w:t>3</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61018" w14:paraId="4356C842"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B4D8DB" w14:textId="77777777" w:rsidR="00D61018" w:rsidRDefault="00D61018" w:rsidP="00465F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F03A1B" w14:textId="77777777" w:rsidR="00D61018" w:rsidRDefault="00D61018" w:rsidP="00465F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F1CAB1" w14:textId="77777777" w:rsidR="00D61018" w:rsidRDefault="00D61018" w:rsidP="00465F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9BA92" w14:textId="77777777" w:rsidR="00D61018" w:rsidRDefault="00D61018" w:rsidP="00465F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775DD1" w14:textId="77777777" w:rsidR="00D61018" w:rsidRDefault="00D61018" w:rsidP="00465FD2">
            <w:pPr>
              <w:pStyle w:val="TAH"/>
            </w:pPr>
            <w:r>
              <w:t>Description</w:t>
            </w:r>
          </w:p>
        </w:tc>
      </w:tr>
      <w:tr w:rsidR="00D61018" w14:paraId="5B28A8BB" w14:textId="77777777" w:rsidTr="00465FD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4D61B1" w14:textId="77777777" w:rsidR="00D61018" w:rsidRDefault="00D61018" w:rsidP="00465FD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AA9BBB5" w14:textId="77777777" w:rsidR="00D61018" w:rsidRDefault="00D61018" w:rsidP="00465FD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930B0F" w14:textId="77777777" w:rsidR="00D61018" w:rsidRDefault="00D61018" w:rsidP="00465FD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01C257B" w14:textId="77777777" w:rsidR="00D61018" w:rsidRDefault="00D61018" w:rsidP="00465FD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D689CC" w14:textId="77777777" w:rsidR="00D61018" w:rsidRDefault="00D61018" w:rsidP="00465FD2">
            <w:pPr>
              <w:pStyle w:val="TAL"/>
            </w:pPr>
            <w:r>
              <w:t>An alternative URI of the resource located on an alternative service instance within the same 5G PKMF or 5G PKMF (service) set.</w:t>
            </w:r>
          </w:p>
          <w:p w14:paraId="1B710DBC" w14:textId="77777777" w:rsidR="00D61018" w:rsidRDefault="00D61018" w:rsidP="00465FD2">
            <w:pPr>
              <w:pStyle w:val="TAL"/>
            </w:pPr>
            <w:r>
              <w:t>For the case, when a request is redirected to the same target resource via a different SCP, see clause 6.10.9.1 in 3GPP TS 29.500 [5].</w:t>
            </w:r>
          </w:p>
        </w:tc>
      </w:tr>
      <w:tr w:rsidR="00D61018" w14:paraId="0C531E60"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DDFA0E" w14:textId="77777777" w:rsidR="00D61018" w:rsidRDefault="00D61018" w:rsidP="00465F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BCEC90B" w14:textId="77777777" w:rsidR="00D61018" w:rsidRDefault="00D61018" w:rsidP="00465FD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03A2A8" w14:textId="77777777" w:rsidR="00D61018" w:rsidRDefault="00D61018" w:rsidP="00465FD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83E404" w14:textId="77777777" w:rsidR="00D61018" w:rsidRDefault="00D61018" w:rsidP="00465F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CF5740" w14:textId="77777777" w:rsidR="00D61018" w:rsidRDefault="00D61018" w:rsidP="00465FD2">
            <w:pPr>
              <w:pStyle w:val="TAL"/>
            </w:pPr>
            <w:r>
              <w:t>Identifier of the target 5G PKMF (service) instance ID towards which the request is redirected</w:t>
            </w:r>
          </w:p>
        </w:tc>
      </w:tr>
    </w:tbl>
    <w:p w14:paraId="6BC1008B" w14:textId="77777777" w:rsidR="00D61018" w:rsidRPr="00152E6E" w:rsidRDefault="00D61018" w:rsidP="00D61018">
      <w:pPr>
        <w:rPr>
          <w:rFonts w:eastAsia="Times New Roman"/>
          <w:lang w:val="en-US"/>
        </w:rPr>
      </w:pPr>
    </w:p>
    <w:p w14:paraId="663ED31F" w14:textId="63BFF0B9" w:rsidR="00D61018" w:rsidRDefault="00D61018" w:rsidP="00D61018">
      <w:pPr>
        <w:pStyle w:val="TH"/>
        <w:rPr>
          <w:rFonts w:cs="Arial"/>
        </w:rPr>
      </w:pPr>
      <w:r>
        <w:t>Table</w:t>
      </w:r>
      <w:r w:rsidRPr="00330B48">
        <w:t> </w:t>
      </w:r>
      <w:r>
        <w:t>6.</w:t>
      </w:r>
      <w:r w:rsidR="003D313B">
        <w:t>3</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61018" w14:paraId="51DF004B"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64B91" w14:textId="77777777" w:rsidR="00D61018" w:rsidRDefault="00D61018" w:rsidP="00465F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FDC475" w14:textId="77777777" w:rsidR="00D61018" w:rsidRDefault="00D61018" w:rsidP="00465F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667A9F" w14:textId="77777777" w:rsidR="00D61018" w:rsidRDefault="00D61018" w:rsidP="00465F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7AEF7F" w14:textId="77777777" w:rsidR="00D61018" w:rsidRDefault="00D61018" w:rsidP="00465F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2846C" w14:textId="77777777" w:rsidR="00D61018" w:rsidRDefault="00D61018" w:rsidP="00465FD2">
            <w:pPr>
              <w:pStyle w:val="TAH"/>
            </w:pPr>
            <w:r>
              <w:t>Description</w:t>
            </w:r>
          </w:p>
        </w:tc>
      </w:tr>
      <w:tr w:rsidR="00D61018" w14:paraId="14C228DD" w14:textId="77777777" w:rsidTr="00465FD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1B2E03" w14:textId="77777777" w:rsidR="00D61018" w:rsidRDefault="00D61018" w:rsidP="00465FD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C11116" w14:textId="77777777" w:rsidR="00D61018" w:rsidRDefault="00D61018" w:rsidP="00465FD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DB97DB1" w14:textId="77777777" w:rsidR="00D61018" w:rsidRDefault="00D61018" w:rsidP="00465FD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017BD27" w14:textId="77777777" w:rsidR="00D61018" w:rsidRDefault="00D61018" w:rsidP="00465FD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C05071" w14:textId="77777777" w:rsidR="00D61018" w:rsidRDefault="00D61018" w:rsidP="00465FD2">
            <w:pPr>
              <w:pStyle w:val="TAL"/>
            </w:pPr>
            <w:r>
              <w:t>An alternative URI of the resource located on an alternative service instance within the same 5G PKMF or 5G PKMF (service) set.</w:t>
            </w:r>
          </w:p>
          <w:p w14:paraId="11DADFA3" w14:textId="77777777" w:rsidR="00D61018" w:rsidRDefault="00D61018" w:rsidP="00465FD2">
            <w:pPr>
              <w:pStyle w:val="TAL"/>
            </w:pPr>
            <w:r>
              <w:t>For the case, when a request is redirected to the same target resource via a different SCP, see clause 6.10.9.1 in 3GPP TS 29.500 [5].</w:t>
            </w:r>
          </w:p>
        </w:tc>
      </w:tr>
      <w:tr w:rsidR="00D61018" w14:paraId="39EDBF98"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A6660C" w14:textId="77777777" w:rsidR="00D61018" w:rsidRDefault="00D61018" w:rsidP="00465F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A5CA4D" w14:textId="77777777" w:rsidR="00D61018" w:rsidRDefault="00D61018" w:rsidP="00465FD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44ED434" w14:textId="77777777" w:rsidR="00D61018" w:rsidRDefault="00D61018" w:rsidP="00465FD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F2F7567" w14:textId="77777777" w:rsidR="00D61018" w:rsidRDefault="00D61018" w:rsidP="00465F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B7D832" w14:textId="77777777" w:rsidR="00D61018" w:rsidRDefault="00D61018" w:rsidP="00465FD2">
            <w:pPr>
              <w:pStyle w:val="TAL"/>
            </w:pPr>
            <w:r>
              <w:t>Identifier of the target 5G PKMF (service) instance ID towards which the request is redirected</w:t>
            </w:r>
          </w:p>
        </w:tc>
      </w:tr>
    </w:tbl>
    <w:p w14:paraId="70DC045B" w14:textId="77777777" w:rsidR="00D61018" w:rsidRDefault="00D61018" w:rsidP="00D61018">
      <w:pPr>
        <w:rPr>
          <w:lang w:val="en-US" w:eastAsia="zh-CN"/>
        </w:rPr>
      </w:pPr>
    </w:p>
    <w:p w14:paraId="43A0049B" w14:textId="4432B8A1" w:rsidR="00D61018" w:rsidRDefault="00D61018" w:rsidP="00D61018">
      <w:pPr>
        <w:pStyle w:val="Heading4"/>
        <w:rPr>
          <w:lang w:eastAsia="en-GB"/>
        </w:rPr>
      </w:pPr>
      <w:bookmarkStart w:id="601" w:name="_Toc145952524"/>
      <w:bookmarkStart w:id="602" w:name="_Toc130831946"/>
      <w:bookmarkStart w:id="603" w:name="_Toc70925860"/>
      <w:bookmarkStart w:id="604" w:name="_Toc35971412"/>
      <w:bookmarkStart w:id="605" w:name="_Toc510696621"/>
      <w:bookmarkStart w:id="606" w:name="_Toc153882494"/>
      <w:r>
        <w:lastRenderedPageBreak/>
        <w:t>6.</w:t>
      </w:r>
      <w:r w:rsidR="003D313B">
        <w:t>3</w:t>
      </w:r>
      <w:r>
        <w:t>.3.3</w:t>
      </w:r>
      <w:r>
        <w:tab/>
        <w:t xml:space="preserve">Resource: </w:t>
      </w:r>
      <w:bookmarkEnd w:id="601"/>
      <w:bookmarkEnd w:id="602"/>
      <w:bookmarkEnd w:id="603"/>
      <w:bookmarkEnd w:id="604"/>
      <w:bookmarkEnd w:id="605"/>
      <w:r>
        <w:t>MonitorKey</w:t>
      </w:r>
      <w:bookmarkEnd w:id="606"/>
    </w:p>
    <w:p w14:paraId="6CDD775C" w14:textId="2F4D4E15" w:rsidR="00D61018" w:rsidRDefault="00D61018" w:rsidP="00D61018">
      <w:pPr>
        <w:pStyle w:val="Heading5"/>
      </w:pPr>
      <w:bookmarkStart w:id="607" w:name="_Toc145952525"/>
      <w:bookmarkStart w:id="608" w:name="_Toc130831947"/>
      <w:bookmarkStart w:id="609" w:name="_Toc153882495"/>
      <w:r>
        <w:t>6.</w:t>
      </w:r>
      <w:r w:rsidR="003D313B">
        <w:t>3</w:t>
      </w:r>
      <w:r>
        <w:t>.3.3.1</w:t>
      </w:r>
      <w:r>
        <w:tab/>
        <w:t>Description</w:t>
      </w:r>
      <w:bookmarkEnd w:id="607"/>
      <w:bookmarkEnd w:id="608"/>
      <w:bookmarkEnd w:id="609"/>
    </w:p>
    <w:p w14:paraId="07390873" w14:textId="77777777" w:rsidR="00D61018" w:rsidRDefault="00D61018" w:rsidP="00D61018">
      <w:pPr>
        <w:pStyle w:val="Guidance"/>
        <w:rPr>
          <w:i w:val="0"/>
          <w:color w:val="auto"/>
        </w:rPr>
      </w:pPr>
      <w:r>
        <w:rPr>
          <w:i w:val="0"/>
          <w:color w:val="auto"/>
        </w:rPr>
        <w:t>This resource represents the Monitor Key.</w:t>
      </w:r>
    </w:p>
    <w:p w14:paraId="3205D95A" w14:textId="30D362FB" w:rsidR="00D61018" w:rsidRDefault="00D61018" w:rsidP="00D61018">
      <w:pPr>
        <w:pStyle w:val="Heading5"/>
      </w:pPr>
      <w:bookmarkStart w:id="610" w:name="_Toc145952526"/>
      <w:bookmarkStart w:id="611" w:name="_Toc130831948"/>
      <w:bookmarkStart w:id="612" w:name="_Toc153882496"/>
      <w:r>
        <w:t>6.</w:t>
      </w:r>
      <w:r w:rsidR="003D313B">
        <w:t>3</w:t>
      </w:r>
      <w:r>
        <w:t>.3.3.2</w:t>
      </w:r>
      <w:r>
        <w:tab/>
        <w:t>Resource Definition</w:t>
      </w:r>
      <w:bookmarkEnd w:id="610"/>
      <w:bookmarkEnd w:id="611"/>
      <w:bookmarkEnd w:id="612"/>
    </w:p>
    <w:p w14:paraId="257026AA" w14:textId="77777777" w:rsidR="00D61018" w:rsidRDefault="00D61018" w:rsidP="00D61018">
      <w:r>
        <w:t xml:space="preserve">Resource URI: </w:t>
      </w:r>
      <w:r>
        <w:rPr>
          <w:b/>
          <w:noProof/>
        </w:rPr>
        <w:t>{apiRoot}/npkmf-disc/&lt;apiVersion&gt;/{ueId}/monitor-key/{</w:t>
      </w:r>
      <w:r w:rsidRPr="00152E6E">
        <w:rPr>
          <w:b/>
          <w:noProof/>
        </w:rPr>
        <w:t>userInfoId</w:t>
      </w:r>
      <w:r>
        <w:rPr>
          <w:b/>
          <w:noProof/>
        </w:rPr>
        <w:t>}</w:t>
      </w:r>
    </w:p>
    <w:p w14:paraId="5A8820D9" w14:textId="3718288F" w:rsidR="00D61018" w:rsidRDefault="00D61018" w:rsidP="00D61018">
      <w:pPr>
        <w:rPr>
          <w:rFonts w:ascii="Arial" w:hAnsi="Arial" w:cs="Arial"/>
        </w:rPr>
      </w:pPr>
      <w:r>
        <w:t>This resource shall support the resource URI variables defined in table 6.</w:t>
      </w:r>
      <w:r w:rsidR="003D313B">
        <w:t>3</w:t>
      </w:r>
      <w:r>
        <w:t>.3.3.2-1.</w:t>
      </w:r>
    </w:p>
    <w:p w14:paraId="3360FD8C" w14:textId="62F69E69" w:rsidR="00D61018" w:rsidRDefault="00D61018" w:rsidP="00D61018">
      <w:pPr>
        <w:pStyle w:val="TH"/>
        <w:rPr>
          <w:rFonts w:cs="Arial"/>
        </w:rPr>
      </w:pPr>
      <w:r>
        <w:t>Table 6.</w:t>
      </w:r>
      <w:r w:rsidR="003D313B">
        <w:t>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D61018" w14:paraId="010ECE97" w14:textId="77777777" w:rsidTr="00465FD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EBC019" w14:textId="77777777" w:rsidR="00D61018" w:rsidRDefault="00D61018" w:rsidP="00465FD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354990" w14:textId="77777777" w:rsidR="00D61018" w:rsidRDefault="00D61018" w:rsidP="00465FD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53E1EB" w14:textId="77777777" w:rsidR="00D61018" w:rsidRDefault="00D61018" w:rsidP="00465FD2">
            <w:pPr>
              <w:pStyle w:val="TAH"/>
            </w:pPr>
            <w:r>
              <w:t>Definition</w:t>
            </w:r>
          </w:p>
        </w:tc>
      </w:tr>
      <w:tr w:rsidR="00D61018" w14:paraId="06FFD3C8" w14:textId="77777777" w:rsidTr="00465F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181EA5" w14:textId="77777777" w:rsidR="00D61018" w:rsidRDefault="00D61018" w:rsidP="00465FD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285C64BB" w14:textId="77777777" w:rsidR="00D61018" w:rsidRDefault="00D61018" w:rsidP="00465FD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910F2B" w14:textId="77777777" w:rsidR="00D61018" w:rsidRDefault="00D61018" w:rsidP="00465FD2">
            <w:pPr>
              <w:pStyle w:val="TAL"/>
            </w:pPr>
            <w:r>
              <w:t>See clause</w:t>
            </w:r>
            <w:r>
              <w:rPr>
                <w:lang w:val="en-US" w:eastAsia="zh-CN"/>
              </w:rPr>
              <w:t> </w:t>
            </w:r>
            <w:r>
              <w:t>6.1.1</w:t>
            </w:r>
          </w:p>
        </w:tc>
      </w:tr>
      <w:tr w:rsidR="00D61018" w14:paraId="75E5C79D" w14:textId="77777777" w:rsidTr="00465F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6C51C9" w14:textId="77777777" w:rsidR="00D61018" w:rsidRDefault="00D61018" w:rsidP="00465FD2">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98A535B" w14:textId="77777777" w:rsidR="00D61018" w:rsidRDefault="00D61018" w:rsidP="00465FD2">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AC7A89" w14:textId="77777777" w:rsidR="00D61018" w:rsidRDefault="00D61018" w:rsidP="00465FD2">
            <w:pPr>
              <w:pStyle w:val="TAL"/>
            </w:pPr>
            <w:r>
              <w:t>Represents the Subscription Identifier SUPI or GPSI (see 3GPP TS 23.501 [2] clause 5.9.2)</w:t>
            </w:r>
            <w:r>
              <w:br/>
            </w:r>
            <w:r>
              <w:tab/>
              <w:t>pattern: See pattern of type VarUeId in 3GPP TS 29.571 [</w:t>
            </w:r>
            <w:r>
              <w:rPr>
                <w:lang w:eastAsia="zh-CN"/>
              </w:rPr>
              <w:t>16</w:t>
            </w:r>
            <w:r>
              <w:t>]</w:t>
            </w:r>
          </w:p>
        </w:tc>
      </w:tr>
      <w:tr w:rsidR="00D61018" w14:paraId="05A6BE79" w14:textId="77777777" w:rsidTr="00465F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27B6D1" w14:textId="77777777" w:rsidR="00D61018" w:rsidRDefault="00D61018" w:rsidP="00465FD2">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0D9D2F3E" w14:textId="77777777" w:rsidR="00D61018" w:rsidRDefault="00D61018" w:rsidP="00465FD2">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2A23A8" w14:textId="77777777" w:rsidR="00D61018" w:rsidRDefault="00D61018" w:rsidP="00465FD2">
            <w:pPr>
              <w:pStyle w:val="TAL"/>
              <w:rPr>
                <w:lang w:eastAsia="en-GB"/>
              </w:rPr>
            </w:pPr>
            <w:r>
              <w:t xml:space="preserve">Represents </w:t>
            </w:r>
            <w:r>
              <w:rPr>
                <w:lang w:eastAsia="zh-CN"/>
              </w:rPr>
              <w:t>User Info Id.</w:t>
            </w:r>
          </w:p>
        </w:tc>
      </w:tr>
    </w:tbl>
    <w:p w14:paraId="68E5E4A6" w14:textId="77777777" w:rsidR="00D61018" w:rsidRDefault="00D61018" w:rsidP="00D61018">
      <w:pPr>
        <w:rPr>
          <w:rFonts w:eastAsia="Times New Roman"/>
        </w:rPr>
      </w:pPr>
    </w:p>
    <w:p w14:paraId="56819317" w14:textId="4994795C" w:rsidR="00D61018" w:rsidRDefault="00D61018" w:rsidP="00D61018">
      <w:pPr>
        <w:pStyle w:val="Heading5"/>
      </w:pPr>
      <w:bookmarkStart w:id="613" w:name="_Toc145952527"/>
      <w:bookmarkStart w:id="614" w:name="_Toc130831949"/>
      <w:bookmarkStart w:id="615" w:name="_Toc153882497"/>
      <w:r>
        <w:t>6.</w:t>
      </w:r>
      <w:r w:rsidR="003D313B">
        <w:t>3</w:t>
      </w:r>
      <w:r>
        <w:t>.3.3.3</w:t>
      </w:r>
      <w:r>
        <w:tab/>
        <w:t>Resource Standard Methods</w:t>
      </w:r>
      <w:bookmarkEnd w:id="613"/>
      <w:bookmarkEnd w:id="614"/>
      <w:bookmarkEnd w:id="615"/>
    </w:p>
    <w:p w14:paraId="43F4AA94" w14:textId="673AB483" w:rsidR="00D61018" w:rsidRDefault="00D61018" w:rsidP="00D61018">
      <w:pPr>
        <w:pStyle w:val="H6"/>
      </w:pPr>
      <w:r>
        <w:t>6.</w:t>
      </w:r>
      <w:r w:rsidR="003D313B">
        <w:t>3</w:t>
      </w:r>
      <w:r>
        <w:t>.3.3.3.1</w:t>
      </w:r>
      <w:r>
        <w:tab/>
        <w:t>PUT</w:t>
      </w:r>
    </w:p>
    <w:p w14:paraId="1C40C5B6" w14:textId="119E2B87" w:rsidR="00D61018" w:rsidRDefault="00D61018" w:rsidP="00D61018">
      <w:r>
        <w:t>This method shall support the URI query parameters specified in table</w:t>
      </w:r>
      <w:r w:rsidRPr="00330B48">
        <w:t> </w:t>
      </w:r>
      <w:r>
        <w:t>6.</w:t>
      </w:r>
      <w:r w:rsidR="003D313B">
        <w:t>3</w:t>
      </w:r>
      <w:r>
        <w:t>.3.3.3.1-1.</w:t>
      </w:r>
    </w:p>
    <w:p w14:paraId="7BED97B4" w14:textId="4EFCB56F" w:rsidR="00D61018" w:rsidRDefault="00D61018" w:rsidP="00D61018">
      <w:pPr>
        <w:pStyle w:val="TH"/>
        <w:rPr>
          <w:rFonts w:cs="Arial"/>
        </w:rPr>
      </w:pPr>
      <w:r>
        <w:t>Table</w:t>
      </w:r>
      <w:r w:rsidRPr="00330B48">
        <w:t> </w:t>
      </w:r>
      <w:r>
        <w:t>6.</w:t>
      </w:r>
      <w:r w:rsidR="003D313B">
        <w:t>3</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D61018" w14:paraId="7C955636"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1C442" w14:textId="77777777" w:rsidR="00D61018" w:rsidRDefault="00D61018" w:rsidP="00465FD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4432F929" w14:textId="77777777" w:rsidR="00D61018" w:rsidRDefault="00D61018" w:rsidP="00465FD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D63EC" w14:textId="77777777" w:rsidR="00D61018" w:rsidRDefault="00D61018" w:rsidP="00465FD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53F4042" w14:textId="77777777" w:rsidR="00D61018" w:rsidRDefault="00D61018" w:rsidP="00465FD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90F0A1" w14:textId="77777777" w:rsidR="00D61018" w:rsidRDefault="00D61018" w:rsidP="00465FD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16C235D" w14:textId="77777777" w:rsidR="00D61018" w:rsidRDefault="00D61018" w:rsidP="00465FD2">
            <w:pPr>
              <w:pStyle w:val="TAH"/>
            </w:pPr>
            <w:r>
              <w:t>Applicability</w:t>
            </w:r>
          </w:p>
        </w:tc>
      </w:tr>
      <w:tr w:rsidR="00D61018" w14:paraId="303CC821"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195500" w14:textId="77777777" w:rsidR="00D61018" w:rsidRDefault="00D61018" w:rsidP="00465FD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EDE8C62" w14:textId="77777777" w:rsidR="00D61018" w:rsidRDefault="00D61018" w:rsidP="00465FD2">
            <w:pPr>
              <w:pStyle w:val="TAL"/>
            </w:pPr>
          </w:p>
        </w:tc>
        <w:tc>
          <w:tcPr>
            <w:tcW w:w="215" w:type="pct"/>
            <w:tcBorders>
              <w:top w:val="single" w:sz="4" w:space="0" w:color="auto"/>
              <w:left w:val="single" w:sz="6" w:space="0" w:color="000000"/>
              <w:bottom w:val="single" w:sz="6" w:space="0" w:color="000000"/>
              <w:right w:val="single" w:sz="6" w:space="0" w:color="000000"/>
            </w:tcBorders>
          </w:tcPr>
          <w:p w14:paraId="4ABC6BF6" w14:textId="77777777" w:rsidR="00D61018" w:rsidRDefault="00D61018" w:rsidP="00465FD2">
            <w:pPr>
              <w:pStyle w:val="TAC"/>
            </w:pPr>
          </w:p>
        </w:tc>
        <w:tc>
          <w:tcPr>
            <w:tcW w:w="580" w:type="pct"/>
            <w:tcBorders>
              <w:top w:val="single" w:sz="4" w:space="0" w:color="auto"/>
              <w:left w:val="single" w:sz="6" w:space="0" w:color="000000"/>
              <w:bottom w:val="single" w:sz="6" w:space="0" w:color="000000"/>
              <w:right w:val="single" w:sz="6" w:space="0" w:color="000000"/>
            </w:tcBorders>
          </w:tcPr>
          <w:p w14:paraId="39868679" w14:textId="77777777" w:rsidR="00D61018" w:rsidRDefault="00D61018" w:rsidP="00465FD2">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8E19C15" w14:textId="77777777" w:rsidR="00D61018" w:rsidRDefault="00D61018" w:rsidP="00465FD2">
            <w:pPr>
              <w:pStyle w:val="TAL"/>
            </w:pPr>
          </w:p>
        </w:tc>
        <w:tc>
          <w:tcPr>
            <w:tcW w:w="796" w:type="pct"/>
            <w:tcBorders>
              <w:top w:val="single" w:sz="4" w:space="0" w:color="auto"/>
              <w:left w:val="single" w:sz="6" w:space="0" w:color="000000"/>
              <w:bottom w:val="single" w:sz="6" w:space="0" w:color="000000"/>
              <w:right w:val="single" w:sz="6" w:space="0" w:color="000000"/>
            </w:tcBorders>
          </w:tcPr>
          <w:p w14:paraId="022DC074" w14:textId="77777777" w:rsidR="00D61018" w:rsidRDefault="00D61018" w:rsidP="00465FD2">
            <w:pPr>
              <w:pStyle w:val="TAL"/>
            </w:pPr>
          </w:p>
        </w:tc>
      </w:tr>
    </w:tbl>
    <w:p w14:paraId="26D6775A" w14:textId="77777777" w:rsidR="00D61018" w:rsidRDefault="00D61018" w:rsidP="00D61018">
      <w:pPr>
        <w:rPr>
          <w:rFonts w:eastAsia="Times New Roman"/>
        </w:rPr>
      </w:pPr>
    </w:p>
    <w:p w14:paraId="0CAD8E9E" w14:textId="66C9EDBF" w:rsidR="00D61018" w:rsidRDefault="00D61018" w:rsidP="00D61018">
      <w:r>
        <w:t>This method shall support the request data structures specified in table</w:t>
      </w:r>
      <w:r w:rsidRPr="00330B48">
        <w:t> </w:t>
      </w:r>
      <w:r>
        <w:t>6.</w:t>
      </w:r>
      <w:r w:rsidR="003D313B">
        <w:t>3</w:t>
      </w:r>
      <w:r>
        <w:t>.3.3.3.1-2 and the response data structures and response codes specified in table</w:t>
      </w:r>
      <w:r w:rsidRPr="00330B48">
        <w:t> </w:t>
      </w:r>
      <w:r>
        <w:t>6.</w:t>
      </w:r>
      <w:r w:rsidR="003D313B">
        <w:t>3</w:t>
      </w:r>
      <w:r>
        <w:t>.3.3.3.1-3.</w:t>
      </w:r>
    </w:p>
    <w:p w14:paraId="7944EB7B" w14:textId="65D94641" w:rsidR="00D61018" w:rsidRDefault="00D61018" w:rsidP="00D61018">
      <w:pPr>
        <w:pStyle w:val="TH"/>
      </w:pPr>
      <w:r>
        <w:t>Table</w:t>
      </w:r>
      <w:r w:rsidRPr="00330B48">
        <w:t> </w:t>
      </w:r>
      <w:r>
        <w:t>6.</w:t>
      </w:r>
      <w:r w:rsidR="003D313B">
        <w:t>3</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61018" w14:paraId="7DA1E901" w14:textId="77777777" w:rsidTr="00465F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0AD4B4" w14:textId="77777777" w:rsidR="00D61018" w:rsidRDefault="00D61018" w:rsidP="00465F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8EE385" w14:textId="77777777" w:rsidR="00D61018" w:rsidRDefault="00D61018" w:rsidP="00465FD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BB2EE6" w14:textId="77777777" w:rsidR="00D61018" w:rsidRDefault="00D61018" w:rsidP="00465FD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2EF45" w14:textId="77777777" w:rsidR="00D61018" w:rsidRDefault="00D61018" w:rsidP="00465FD2">
            <w:pPr>
              <w:pStyle w:val="TAH"/>
            </w:pPr>
            <w:r>
              <w:t>Description</w:t>
            </w:r>
          </w:p>
        </w:tc>
      </w:tr>
      <w:tr w:rsidR="00D61018" w14:paraId="32CC6F94" w14:textId="77777777" w:rsidTr="00465FD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74BB62" w14:textId="77777777" w:rsidR="00D61018" w:rsidRDefault="00D61018" w:rsidP="00465FD2">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6445675B" w14:textId="77777777" w:rsidR="00D61018" w:rsidRDefault="00D61018" w:rsidP="00465FD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59AF635" w14:textId="77777777" w:rsidR="00D61018" w:rsidRDefault="00D61018" w:rsidP="00465FD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34E43B87" w14:textId="77777777" w:rsidR="00D61018" w:rsidRDefault="00D61018" w:rsidP="00465FD2">
            <w:pPr>
              <w:pStyle w:val="TAL"/>
            </w:pPr>
            <w:r>
              <w:rPr>
                <w:lang w:eastAsia="zh-CN"/>
              </w:rPr>
              <w:t>Contains the Monitor</w:t>
            </w:r>
            <w:r>
              <w:t xml:space="preserve"> Key Data for the indicated UE and indicated user info id.</w:t>
            </w:r>
          </w:p>
        </w:tc>
      </w:tr>
    </w:tbl>
    <w:p w14:paraId="67E149D2" w14:textId="77777777" w:rsidR="00D61018" w:rsidRDefault="00D61018" w:rsidP="00D61018">
      <w:pPr>
        <w:rPr>
          <w:rFonts w:eastAsia="Times New Roman"/>
        </w:rPr>
      </w:pPr>
    </w:p>
    <w:p w14:paraId="48D9DAF3" w14:textId="07B3E00F" w:rsidR="00D61018" w:rsidRDefault="00D61018" w:rsidP="00D61018">
      <w:pPr>
        <w:pStyle w:val="TH"/>
      </w:pPr>
      <w:r>
        <w:lastRenderedPageBreak/>
        <w:t>Table</w:t>
      </w:r>
      <w:r w:rsidRPr="00330B48">
        <w:t> </w:t>
      </w:r>
      <w:r>
        <w:t>6.</w:t>
      </w:r>
      <w:r w:rsidR="003D313B">
        <w:t>3</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D61018" w14:paraId="4C642F49"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B17810" w14:textId="77777777" w:rsidR="00D61018" w:rsidRDefault="00D61018" w:rsidP="00465F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57EB34" w14:textId="77777777" w:rsidR="00D61018" w:rsidRDefault="00D61018" w:rsidP="00465F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E73195" w14:textId="77777777" w:rsidR="00D61018" w:rsidRDefault="00D61018" w:rsidP="00465F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61F89" w14:textId="77777777" w:rsidR="00D61018" w:rsidRDefault="00D61018" w:rsidP="00465FD2">
            <w:pPr>
              <w:pStyle w:val="TAH"/>
            </w:pPr>
            <w:r>
              <w:t>Response</w:t>
            </w:r>
          </w:p>
          <w:p w14:paraId="4ED48EBB" w14:textId="77777777" w:rsidR="00D61018" w:rsidRDefault="00D61018" w:rsidP="00465FD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746C1B" w14:textId="77777777" w:rsidR="00D61018" w:rsidRDefault="00D61018" w:rsidP="00465FD2">
            <w:pPr>
              <w:pStyle w:val="TAH"/>
            </w:pPr>
            <w:r>
              <w:t>Description</w:t>
            </w:r>
          </w:p>
        </w:tc>
      </w:tr>
      <w:tr w:rsidR="00D61018" w14:paraId="5146BA6F"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76D771" w14:textId="77777777" w:rsidR="00D61018" w:rsidRDefault="00D61018" w:rsidP="00465FD2">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7C33CE4F" w14:textId="77777777" w:rsidR="00D61018" w:rsidRDefault="00D61018" w:rsidP="00465FD2">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A7E98BE" w14:textId="77777777" w:rsidR="00D61018" w:rsidRDefault="00D61018" w:rsidP="00465FD2">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15B6AE88" w14:textId="77777777" w:rsidR="00D61018" w:rsidRDefault="00D61018" w:rsidP="00465FD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C525466" w14:textId="77777777" w:rsidR="00D61018" w:rsidRDefault="00D61018" w:rsidP="00465FD2">
            <w:pPr>
              <w:pStyle w:val="TAL"/>
              <w:rPr>
                <w:lang w:eastAsia="zh-CN"/>
              </w:rPr>
            </w:pPr>
            <w:r>
              <w:t>Upon success of creation of the resource, a response body containing a representation of the discovery key data to monitor for the UE shall be returned.</w:t>
            </w:r>
          </w:p>
          <w:p w14:paraId="1D7CA15A" w14:textId="77777777" w:rsidR="00D61018" w:rsidRDefault="00D61018" w:rsidP="00465FD2">
            <w:pPr>
              <w:pStyle w:val="TAL"/>
              <w:rPr>
                <w:lang w:eastAsia="zh-CN"/>
              </w:rPr>
            </w:pPr>
            <w:r>
              <w:rPr>
                <w:lang w:eastAsia="zh-CN"/>
              </w:rPr>
              <w:t>The HTTP response shall include a "Location" HTTP header that contains the resource URI of the created resource.</w:t>
            </w:r>
          </w:p>
        </w:tc>
      </w:tr>
      <w:tr w:rsidR="00D61018" w14:paraId="29A28CE2"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6B0BC5" w14:textId="77777777" w:rsidR="00D61018" w:rsidRDefault="00D61018" w:rsidP="00465FD2">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22AF3712" w14:textId="77777777" w:rsidR="00D61018" w:rsidRDefault="00D61018" w:rsidP="00465FD2">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715A" w14:textId="77777777" w:rsidR="00D61018" w:rsidRDefault="00D61018" w:rsidP="00465FD2">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5B694BEE" w14:textId="77777777" w:rsidR="00D61018" w:rsidRDefault="00D61018" w:rsidP="00465FD2">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192D92D" w14:textId="77777777" w:rsidR="00D61018" w:rsidRDefault="00D61018" w:rsidP="00465FD2">
            <w:pPr>
              <w:pStyle w:val="TAL"/>
            </w:pPr>
            <w:r>
              <w:rPr>
                <w:lang w:val="en-US"/>
              </w:rPr>
              <w:t>Upon success of the update of the resource, an empty response body shall be returned</w:t>
            </w:r>
            <w:r>
              <w:rPr>
                <w:lang w:val="en-US" w:eastAsia="zh-CN"/>
              </w:rPr>
              <w:t>.</w:t>
            </w:r>
          </w:p>
        </w:tc>
      </w:tr>
      <w:tr w:rsidR="00D61018" w14:paraId="29052D20"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03858E" w14:textId="77777777" w:rsidR="00D61018" w:rsidRDefault="00D61018" w:rsidP="00465FD2">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276F0E" w14:textId="77777777" w:rsidR="00D61018" w:rsidRDefault="00D61018" w:rsidP="00465FD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DC3718" w14:textId="77777777" w:rsidR="00D61018" w:rsidRDefault="00D61018" w:rsidP="00465FD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03A4061" w14:textId="77777777" w:rsidR="00D61018" w:rsidRDefault="00D61018" w:rsidP="00465FD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5C4869B" w14:textId="77777777" w:rsidR="00D61018" w:rsidRDefault="00D61018" w:rsidP="00465FD2">
            <w:pPr>
              <w:pStyle w:val="TAL"/>
            </w:pPr>
            <w:r>
              <w:t>Temporary redirection.</w:t>
            </w:r>
          </w:p>
          <w:p w14:paraId="1F6CB915" w14:textId="77777777" w:rsidR="00D61018" w:rsidRDefault="00D61018" w:rsidP="00465FD2">
            <w:pPr>
              <w:pStyle w:val="TAL"/>
            </w:pPr>
            <w:r>
              <w:t>(NOTE 2)</w:t>
            </w:r>
          </w:p>
        </w:tc>
      </w:tr>
      <w:tr w:rsidR="00D61018" w14:paraId="0A8E50CA"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0FDF0" w14:textId="77777777" w:rsidR="00D61018" w:rsidRDefault="00D61018" w:rsidP="00465FD2">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93ACDCF" w14:textId="77777777" w:rsidR="00D61018" w:rsidRDefault="00D61018" w:rsidP="00465FD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FF64E12" w14:textId="77777777" w:rsidR="00D61018" w:rsidRDefault="00D61018" w:rsidP="00465FD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71DFA82" w14:textId="77777777" w:rsidR="00D61018" w:rsidRDefault="00D61018" w:rsidP="00465FD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4200B45" w14:textId="77777777" w:rsidR="00D61018" w:rsidRDefault="00D61018" w:rsidP="00465FD2">
            <w:pPr>
              <w:pStyle w:val="TAL"/>
            </w:pPr>
            <w:r>
              <w:t>Permanent redirection.</w:t>
            </w:r>
          </w:p>
          <w:p w14:paraId="2C5D18D4" w14:textId="77777777" w:rsidR="00D61018" w:rsidRDefault="00D61018" w:rsidP="00465FD2">
            <w:pPr>
              <w:pStyle w:val="TAL"/>
            </w:pPr>
            <w:r>
              <w:t>(NOTE 2)</w:t>
            </w:r>
          </w:p>
        </w:tc>
      </w:tr>
      <w:tr w:rsidR="00D61018" w14:paraId="234E131A"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BE0BB6" w14:textId="77777777" w:rsidR="00D61018" w:rsidRDefault="00D61018" w:rsidP="00465FD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5D3ECAD" w14:textId="77777777" w:rsidR="00D61018" w:rsidRDefault="00D61018" w:rsidP="00465FD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E2BA575" w14:textId="77777777" w:rsidR="00D61018" w:rsidRDefault="00D61018" w:rsidP="00465FD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B772F9A" w14:textId="77777777" w:rsidR="00D61018" w:rsidRDefault="00D61018" w:rsidP="00465FD2">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666A0654" w14:textId="77777777" w:rsidR="00D61018" w:rsidRDefault="00D61018" w:rsidP="00465FD2">
            <w:pPr>
              <w:pStyle w:val="TAL"/>
            </w:pPr>
            <w:r>
              <w:t>The "cause" attribute may be used to indicate one of the following application errors:</w:t>
            </w:r>
          </w:p>
          <w:p w14:paraId="0C81A720" w14:textId="77777777" w:rsidR="00D61018" w:rsidRDefault="00D61018" w:rsidP="00465FD2">
            <w:pPr>
              <w:pStyle w:val="TAL"/>
              <w:ind w:firstLineChars="100" w:firstLine="180"/>
            </w:pPr>
            <w:bookmarkStart w:id="616" w:name="_PERM_MCCTEMPBM_CRPT33920011___3"/>
            <w:r>
              <w:t>- PROSE_SERVICE_UNAUTHORIZED</w:t>
            </w:r>
            <w:bookmarkEnd w:id="616"/>
          </w:p>
          <w:p w14:paraId="64F52B99" w14:textId="77777777" w:rsidR="00D61018" w:rsidRDefault="00D61018" w:rsidP="00465FD2">
            <w:pPr>
              <w:pStyle w:val="TAL"/>
            </w:pPr>
          </w:p>
          <w:p w14:paraId="2C967688" w14:textId="781837A3" w:rsidR="00D61018" w:rsidRDefault="00D61018" w:rsidP="00800A34">
            <w:pPr>
              <w:pStyle w:val="Index1"/>
              <w:keepNext/>
              <w:keepLines/>
              <w:ind w:left="0" w:firstLine="0"/>
            </w:pPr>
            <w:r>
              <w:t>See table 6.</w:t>
            </w:r>
            <w:r w:rsidR="003D313B">
              <w:t>3</w:t>
            </w:r>
            <w:r>
              <w:t>.7.3-1 for the description of these errors.</w:t>
            </w:r>
          </w:p>
        </w:tc>
      </w:tr>
      <w:tr w:rsidR="00D61018" w14:paraId="7130B7AB"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3FA22B" w14:textId="77777777" w:rsidR="00D61018" w:rsidRDefault="00D61018" w:rsidP="00465FD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53CF74D" w14:textId="77777777" w:rsidR="00D61018" w:rsidRDefault="00D61018" w:rsidP="00465FD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EE84134" w14:textId="77777777" w:rsidR="00D61018" w:rsidRDefault="00D61018" w:rsidP="00465FD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F1A4805" w14:textId="77777777" w:rsidR="00D61018" w:rsidRDefault="00D61018" w:rsidP="00465FD2">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E49E9BE" w14:textId="77777777" w:rsidR="00D61018" w:rsidRDefault="00D61018" w:rsidP="00465FD2">
            <w:pPr>
              <w:pStyle w:val="TAL"/>
              <w:rPr>
                <w:lang w:eastAsia="en-GB"/>
              </w:rPr>
            </w:pPr>
            <w:r>
              <w:t>The "cause" attribute may be used to indicate one of the following application errors:</w:t>
            </w:r>
          </w:p>
          <w:p w14:paraId="5498F6AA" w14:textId="77777777" w:rsidR="00D61018" w:rsidRDefault="00D61018" w:rsidP="00465FD2">
            <w:pPr>
              <w:pStyle w:val="B1"/>
              <w:rPr>
                <w:rFonts w:ascii="Arial" w:hAnsi="Arial"/>
                <w:sz w:val="18"/>
              </w:rPr>
            </w:pPr>
            <w:bookmarkStart w:id="617" w:name="_PERM_MCCTEMPBM_CRPT34840009___7"/>
            <w:r>
              <w:rPr>
                <w:rFonts w:ascii="Arial" w:hAnsi="Arial"/>
                <w:sz w:val="18"/>
              </w:rPr>
              <w:t>-</w:t>
            </w:r>
            <w:r>
              <w:rPr>
                <w:rFonts w:ascii="Arial" w:hAnsi="Arial"/>
                <w:sz w:val="18"/>
              </w:rPr>
              <w:tab/>
              <w:t>APPLICATION_NOT_FOUND</w:t>
            </w:r>
            <w:bookmarkEnd w:id="617"/>
          </w:p>
          <w:p w14:paraId="0B3BAD08" w14:textId="77777777" w:rsidR="00D61018" w:rsidRDefault="00D61018" w:rsidP="00465FD2">
            <w:pPr>
              <w:pStyle w:val="TAL"/>
            </w:pPr>
          </w:p>
          <w:p w14:paraId="0B69B425" w14:textId="7307BB16" w:rsidR="00D61018" w:rsidRDefault="00D61018" w:rsidP="00800A34">
            <w:pPr>
              <w:pStyle w:val="Index1"/>
              <w:keepNext/>
              <w:keepLines/>
              <w:ind w:left="0" w:firstLine="0"/>
            </w:pPr>
            <w:r>
              <w:t>See table 6.</w:t>
            </w:r>
            <w:r w:rsidR="003D313B">
              <w:t>3</w:t>
            </w:r>
            <w:r>
              <w:t>.7.3-1 for the description of these errors.</w:t>
            </w:r>
          </w:p>
        </w:tc>
      </w:tr>
      <w:tr w:rsidR="00D61018" w14:paraId="68AEAA4D" w14:textId="77777777" w:rsidTr="00465FD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031F37" w14:textId="77777777" w:rsidR="00D61018" w:rsidRDefault="00D61018" w:rsidP="00465FD2">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13D18A2D" w14:textId="77777777" w:rsidR="00D61018" w:rsidRDefault="00D61018" w:rsidP="00465FD2">
            <w:pPr>
              <w:pStyle w:val="TAN"/>
              <w:rPr>
                <w:lang w:eastAsia="zh-CN"/>
              </w:rPr>
            </w:pPr>
            <w:r>
              <w:rPr>
                <w:lang w:eastAsia="zh-CN"/>
              </w:rPr>
              <w:t>NOTE 2:</w:t>
            </w:r>
            <w:r>
              <w:rPr>
                <w:lang w:eastAsia="zh-CN"/>
              </w:rPr>
              <w:tab/>
              <w:t>RedirectResponse may be inserted by an SCP, see clause 6.10.9.1 of 3GPP TS 29.500 [5].</w:t>
            </w:r>
          </w:p>
        </w:tc>
      </w:tr>
    </w:tbl>
    <w:p w14:paraId="0FC83088" w14:textId="77777777" w:rsidR="00D61018" w:rsidRDefault="00D61018" w:rsidP="00D61018">
      <w:pPr>
        <w:rPr>
          <w:rFonts w:eastAsia="Times New Roman"/>
        </w:rPr>
      </w:pPr>
    </w:p>
    <w:p w14:paraId="0DFA7BBE" w14:textId="61E2D8F6" w:rsidR="00D61018" w:rsidRDefault="00D61018" w:rsidP="00D61018">
      <w:pPr>
        <w:pStyle w:val="TH"/>
        <w:rPr>
          <w:rFonts w:cs="Arial"/>
        </w:rPr>
      </w:pPr>
      <w:r>
        <w:t>Table</w:t>
      </w:r>
      <w:r w:rsidRPr="00330B48">
        <w:t> </w:t>
      </w:r>
      <w:r>
        <w:t>6.</w:t>
      </w:r>
      <w:r w:rsidR="003D313B">
        <w:t>3</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D61018" w14:paraId="0EC80F7A" w14:textId="77777777" w:rsidTr="00465FD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5D69F38D" w14:textId="77777777" w:rsidR="00D61018" w:rsidRDefault="00D61018" w:rsidP="00465FD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4B145A9" w14:textId="77777777" w:rsidR="00D61018" w:rsidRDefault="00D61018" w:rsidP="00465FD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CA2B46" w14:textId="77777777" w:rsidR="00D61018" w:rsidRDefault="00D61018" w:rsidP="00465FD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9EB1630" w14:textId="77777777" w:rsidR="00D61018" w:rsidRDefault="00D61018" w:rsidP="00465FD2">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BF0FA4" w14:textId="77777777" w:rsidR="00D61018" w:rsidRDefault="00D61018" w:rsidP="00465FD2">
            <w:pPr>
              <w:pStyle w:val="TAH"/>
            </w:pPr>
            <w:r>
              <w:t>Description</w:t>
            </w:r>
          </w:p>
        </w:tc>
      </w:tr>
      <w:tr w:rsidR="00D61018" w14:paraId="1693869A" w14:textId="77777777" w:rsidTr="00465FD2">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2C066967" w14:textId="77777777" w:rsidR="00D61018" w:rsidRDefault="00D61018" w:rsidP="00465FD2">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D066319" w14:textId="77777777" w:rsidR="00D61018" w:rsidRDefault="00D61018" w:rsidP="00465FD2">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9145EEB" w14:textId="77777777" w:rsidR="00D61018" w:rsidRDefault="00D61018" w:rsidP="00465FD2">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2D8A36FD" w14:textId="77777777" w:rsidR="00D61018" w:rsidRDefault="00D61018" w:rsidP="00465FD2">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A6C44AE" w14:textId="77777777" w:rsidR="00D61018" w:rsidRPr="00C742A1" w:rsidRDefault="00D61018" w:rsidP="00465FD2">
            <w:pPr>
              <w:pStyle w:val="TAL"/>
            </w:pPr>
            <w:r>
              <w:t xml:space="preserve">Contains the URI of the newly created resource, according to the structure: </w:t>
            </w:r>
            <w:r w:rsidRPr="00C742A1">
              <w:t>{apiRoot}/npkmf-disc/&lt;apiVersion&gt;/{ueId}/monitor-key/{userInfoId}</w:t>
            </w:r>
          </w:p>
        </w:tc>
      </w:tr>
    </w:tbl>
    <w:p w14:paraId="349F8F0C" w14:textId="77777777" w:rsidR="00D61018" w:rsidRDefault="00D61018" w:rsidP="00D61018">
      <w:pPr>
        <w:rPr>
          <w:rFonts w:eastAsia="Times New Roman"/>
        </w:rPr>
      </w:pPr>
    </w:p>
    <w:p w14:paraId="683F95AD" w14:textId="531ADBBE" w:rsidR="00D61018" w:rsidRDefault="00D61018" w:rsidP="00D61018">
      <w:pPr>
        <w:pStyle w:val="TH"/>
        <w:rPr>
          <w:rFonts w:cs="Arial"/>
        </w:rPr>
      </w:pPr>
      <w:r>
        <w:t>Table</w:t>
      </w:r>
      <w:r w:rsidRPr="00330B48">
        <w:t> </w:t>
      </w:r>
      <w:r>
        <w:t>6.</w:t>
      </w:r>
      <w:r w:rsidR="003D313B">
        <w:t>3</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61018" w14:paraId="293226F8"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5DF146" w14:textId="77777777" w:rsidR="00D61018" w:rsidRDefault="00D61018" w:rsidP="00465F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FE0C0F" w14:textId="77777777" w:rsidR="00D61018" w:rsidRDefault="00D61018" w:rsidP="00465F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215812" w14:textId="77777777" w:rsidR="00D61018" w:rsidRDefault="00D61018" w:rsidP="00465F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3C5BFE" w14:textId="77777777" w:rsidR="00D61018" w:rsidRDefault="00D61018" w:rsidP="00465F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A1F49E" w14:textId="77777777" w:rsidR="00D61018" w:rsidRDefault="00D61018" w:rsidP="00465FD2">
            <w:pPr>
              <w:pStyle w:val="TAH"/>
            </w:pPr>
            <w:r>
              <w:t>Description</w:t>
            </w:r>
          </w:p>
        </w:tc>
      </w:tr>
      <w:tr w:rsidR="00D61018" w14:paraId="63680BCA" w14:textId="77777777" w:rsidTr="00465FD2">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0DBC35" w14:textId="77777777" w:rsidR="00D61018" w:rsidRDefault="00D61018" w:rsidP="00465FD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DF9F501" w14:textId="77777777" w:rsidR="00D61018" w:rsidRDefault="00D61018" w:rsidP="00465FD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38E03D" w14:textId="77777777" w:rsidR="00D61018" w:rsidRDefault="00D61018" w:rsidP="00465FD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FF3277" w14:textId="77777777" w:rsidR="00D61018" w:rsidRDefault="00D61018" w:rsidP="00465FD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A3FE2D0" w14:textId="77777777" w:rsidR="00D61018" w:rsidRDefault="00D61018" w:rsidP="00465FD2">
            <w:pPr>
              <w:pStyle w:val="TAL"/>
            </w:pPr>
            <w:r>
              <w:t>An alternative URI of the resource located on an alternative service instance within the same 5G PKMF or 5G PKMF (service) set.</w:t>
            </w:r>
          </w:p>
          <w:p w14:paraId="1FED0867" w14:textId="77777777" w:rsidR="00D61018" w:rsidRDefault="00D61018" w:rsidP="00465FD2">
            <w:pPr>
              <w:pStyle w:val="TAL"/>
            </w:pPr>
            <w:r>
              <w:t>For the case, when a request is redirected to the same target resource via a different SCP, see clause 6.10.9.1 in 3GPP TS 29.500 [5].</w:t>
            </w:r>
          </w:p>
        </w:tc>
      </w:tr>
      <w:tr w:rsidR="00D61018" w14:paraId="53CB0A55"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994350" w14:textId="77777777" w:rsidR="00D61018" w:rsidRDefault="00D61018" w:rsidP="00465F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7B8225C" w14:textId="77777777" w:rsidR="00D61018" w:rsidRDefault="00D61018" w:rsidP="00465FD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B1C81" w14:textId="77777777" w:rsidR="00D61018" w:rsidRDefault="00D61018" w:rsidP="00465FD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B516F15" w14:textId="77777777" w:rsidR="00D61018" w:rsidRDefault="00D61018" w:rsidP="00465F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1F59F6" w14:textId="77777777" w:rsidR="00D61018" w:rsidRDefault="00D61018" w:rsidP="00465FD2">
            <w:pPr>
              <w:pStyle w:val="TAL"/>
            </w:pPr>
            <w:r>
              <w:t>Identifier of the target 5G PKMF (service) instance ID towards which the request is redirected</w:t>
            </w:r>
          </w:p>
        </w:tc>
      </w:tr>
    </w:tbl>
    <w:p w14:paraId="2F584229" w14:textId="77777777" w:rsidR="00D61018" w:rsidRPr="00C742A1" w:rsidRDefault="00D61018" w:rsidP="00D61018">
      <w:pPr>
        <w:rPr>
          <w:rFonts w:eastAsia="Times New Roman"/>
          <w:lang w:val="en-US"/>
        </w:rPr>
      </w:pPr>
    </w:p>
    <w:p w14:paraId="67EEEC38" w14:textId="19F92255" w:rsidR="00D61018" w:rsidRDefault="00D61018" w:rsidP="00D61018">
      <w:pPr>
        <w:pStyle w:val="TH"/>
        <w:rPr>
          <w:rFonts w:cs="Arial"/>
        </w:rPr>
      </w:pPr>
      <w:r>
        <w:lastRenderedPageBreak/>
        <w:t>Table</w:t>
      </w:r>
      <w:r w:rsidRPr="00330B48">
        <w:t> </w:t>
      </w:r>
      <w:r>
        <w:t>6.</w:t>
      </w:r>
      <w:r w:rsidR="003D313B">
        <w:t>3</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61018" w14:paraId="3B64B8D0"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E90B91" w14:textId="77777777" w:rsidR="00D61018" w:rsidRDefault="00D61018" w:rsidP="00465F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6D90BE" w14:textId="77777777" w:rsidR="00D61018" w:rsidRDefault="00D61018" w:rsidP="00465F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56A569" w14:textId="77777777" w:rsidR="00D61018" w:rsidRDefault="00D61018" w:rsidP="00465F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14858F" w14:textId="77777777" w:rsidR="00D61018" w:rsidRDefault="00D61018" w:rsidP="00465F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4A5AE" w14:textId="77777777" w:rsidR="00D61018" w:rsidRDefault="00D61018" w:rsidP="00465FD2">
            <w:pPr>
              <w:pStyle w:val="TAH"/>
            </w:pPr>
            <w:r>
              <w:t>Description</w:t>
            </w:r>
          </w:p>
        </w:tc>
      </w:tr>
      <w:tr w:rsidR="00D61018" w14:paraId="3BCDB0B1" w14:textId="77777777" w:rsidTr="00465FD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2CAAC" w14:textId="77777777" w:rsidR="00D61018" w:rsidRDefault="00D61018" w:rsidP="00465FD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5F5EA6C" w14:textId="77777777" w:rsidR="00D61018" w:rsidRDefault="00D61018" w:rsidP="00465FD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62F0515" w14:textId="77777777" w:rsidR="00D61018" w:rsidRDefault="00D61018" w:rsidP="00465FD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4E2B3EB" w14:textId="77777777" w:rsidR="00D61018" w:rsidRDefault="00D61018" w:rsidP="00465FD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1D2E8B" w14:textId="77777777" w:rsidR="00D61018" w:rsidRDefault="00D61018" w:rsidP="00465FD2">
            <w:pPr>
              <w:pStyle w:val="TAL"/>
            </w:pPr>
            <w:r>
              <w:t>An alternative URI of the resource located on an alternative service instance within the same 5G PKMF or 5G PKMF (service) set.</w:t>
            </w:r>
          </w:p>
          <w:p w14:paraId="328F3AC0" w14:textId="77777777" w:rsidR="00D61018" w:rsidRDefault="00D61018" w:rsidP="00465FD2">
            <w:pPr>
              <w:pStyle w:val="TAL"/>
            </w:pPr>
            <w:r>
              <w:t>For the case, when a request is redirected to the same target resource via a different SCP, see clause 6.10.9.1 in 3GPP TS 29.500 [5].</w:t>
            </w:r>
          </w:p>
        </w:tc>
      </w:tr>
      <w:tr w:rsidR="00D61018" w14:paraId="75B0EE02"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004114" w14:textId="77777777" w:rsidR="00D61018" w:rsidRDefault="00D61018" w:rsidP="00465F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CD80BE" w14:textId="77777777" w:rsidR="00D61018" w:rsidRDefault="00D61018" w:rsidP="00465FD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FD0E91D" w14:textId="77777777" w:rsidR="00D61018" w:rsidRDefault="00D61018" w:rsidP="00465FD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8BF38D" w14:textId="77777777" w:rsidR="00D61018" w:rsidRDefault="00D61018" w:rsidP="00465F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0B1EFE" w14:textId="77777777" w:rsidR="00D61018" w:rsidRDefault="00D61018" w:rsidP="00465FD2">
            <w:pPr>
              <w:pStyle w:val="TAL"/>
            </w:pPr>
            <w:r>
              <w:t>Identifier of the target 5G PKMF (service) instance ID towards which the request is redirected</w:t>
            </w:r>
          </w:p>
        </w:tc>
      </w:tr>
    </w:tbl>
    <w:p w14:paraId="1FA7A6C2" w14:textId="77777777" w:rsidR="00D61018" w:rsidRPr="00C742A1" w:rsidRDefault="00D61018" w:rsidP="00D61018">
      <w:pPr>
        <w:rPr>
          <w:rFonts w:eastAsia="Times New Roman"/>
          <w:lang w:val="en-US" w:eastAsia="zh-CN"/>
        </w:rPr>
      </w:pPr>
    </w:p>
    <w:p w14:paraId="7DB526D5" w14:textId="4BFFD4AF" w:rsidR="00D61018" w:rsidRDefault="00D61018" w:rsidP="00D61018">
      <w:pPr>
        <w:pStyle w:val="Heading4"/>
        <w:rPr>
          <w:lang w:eastAsia="en-GB"/>
        </w:rPr>
      </w:pPr>
      <w:bookmarkStart w:id="618" w:name="_Toc153882498"/>
      <w:r>
        <w:t>6.</w:t>
      </w:r>
      <w:r w:rsidR="003D313B">
        <w:t>3</w:t>
      </w:r>
      <w:r>
        <w:t>.3.4</w:t>
      </w:r>
      <w:r>
        <w:tab/>
        <w:t>Resource: DiscoveryKey</w:t>
      </w:r>
      <w:bookmarkEnd w:id="618"/>
    </w:p>
    <w:p w14:paraId="299FA8B9" w14:textId="303FEE33" w:rsidR="00D61018" w:rsidRDefault="00D61018" w:rsidP="00D61018">
      <w:pPr>
        <w:pStyle w:val="Heading5"/>
      </w:pPr>
      <w:bookmarkStart w:id="619" w:name="_Toc153882499"/>
      <w:r>
        <w:t>6.</w:t>
      </w:r>
      <w:r w:rsidR="003D313B">
        <w:t>3</w:t>
      </w:r>
      <w:r>
        <w:t>.3.4.1</w:t>
      </w:r>
      <w:r>
        <w:tab/>
        <w:t>Description</w:t>
      </w:r>
      <w:bookmarkEnd w:id="619"/>
    </w:p>
    <w:p w14:paraId="6D18980C" w14:textId="77777777" w:rsidR="00D61018" w:rsidRDefault="00D61018" w:rsidP="00D61018">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38DF234" w14:textId="158B937B" w:rsidR="00D61018" w:rsidRDefault="00D61018" w:rsidP="00D61018">
      <w:pPr>
        <w:pStyle w:val="Heading5"/>
      </w:pPr>
      <w:bookmarkStart w:id="620" w:name="_Toc153882500"/>
      <w:r>
        <w:t>6.</w:t>
      </w:r>
      <w:r w:rsidR="003D313B">
        <w:t>3</w:t>
      </w:r>
      <w:r>
        <w:t>.3.4.2</w:t>
      </w:r>
      <w:r>
        <w:tab/>
        <w:t>Resource Definition</w:t>
      </w:r>
      <w:bookmarkEnd w:id="620"/>
    </w:p>
    <w:p w14:paraId="579199D1" w14:textId="77777777" w:rsidR="00D61018" w:rsidRDefault="00D61018" w:rsidP="00D61018">
      <w:r>
        <w:t xml:space="preserve">Resource URI: </w:t>
      </w:r>
      <w:r>
        <w:rPr>
          <w:b/>
          <w:noProof/>
        </w:rPr>
        <w:t>{apiRoot}/npkmf-disc/&lt;apiVersion&gt;/{ueId}/discovery-key/{</w:t>
      </w:r>
      <w:r w:rsidRPr="00152E6E">
        <w:rPr>
          <w:b/>
          <w:noProof/>
        </w:rPr>
        <w:t>userInfoId</w:t>
      </w:r>
      <w:r>
        <w:rPr>
          <w:b/>
          <w:noProof/>
        </w:rPr>
        <w:t>}</w:t>
      </w:r>
    </w:p>
    <w:p w14:paraId="07C6DA78" w14:textId="69CC7F49" w:rsidR="00D61018" w:rsidRDefault="00D61018" w:rsidP="00D61018">
      <w:pPr>
        <w:rPr>
          <w:rFonts w:ascii="Arial" w:hAnsi="Arial" w:cs="Arial"/>
        </w:rPr>
      </w:pPr>
      <w:r>
        <w:t>This resource shall support the resource URI variables defined in table 6.</w:t>
      </w:r>
      <w:r w:rsidR="003D313B">
        <w:t>3</w:t>
      </w:r>
      <w:r>
        <w:t>.3.4.2-1.</w:t>
      </w:r>
    </w:p>
    <w:p w14:paraId="72B7E483" w14:textId="22112FB4" w:rsidR="00D61018" w:rsidRDefault="00D61018" w:rsidP="00D61018">
      <w:pPr>
        <w:pStyle w:val="TH"/>
        <w:rPr>
          <w:rFonts w:cs="Arial"/>
        </w:rPr>
      </w:pPr>
      <w:r>
        <w:t>Table 6.</w:t>
      </w:r>
      <w:r w:rsidR="003D313B">
        <w:t>3</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D61018" w14:paraId="5027FF5E" w14:textId="77777777" w:rsidTr="00465FD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3C67B44" w14:textId="77777777" w:rsidR="00D61018" w:rsidRDefault="00D61018" w:rsidP="00465FD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407394FA" w14:textId="77777777" w:rsidR="00D61018" w:rsidRDefault="00D61018" w:rsidP="00465FD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71A48" w14:textId="77777777" w:rsidR="00D61018" w:rsidRDefault="00D61018" w:rsidP="00465FD2">
            <w:pPr>
              <w:pStyle w:val="TAH"/>
            </w:pPr>
            <w:r>
              <w:t>Definition</w:t>
            </w:r>
          </w:p>
        </w:tc>
      </w:tr>
      <w:tr w:rsidR="00D61018" w14:paraId="0789CB73" w14:textId="77777777" w:rsidTr="00465F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7C905E" w14:textId="77777777" w:rsidR="00D61018" w:rsidRDefault="00D61018" w:rsidP="00465FD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2ABB2A1C" w14:textId="77777777" w:rsidR="00D61018" w:rsidRDefault="00D61018" w:rsidP="00465FD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4B4458" w14:textId="77777777" w:rsidR="00D61018" w:rsidRDefault="00D61018" w:rsidP="00465FD2">
            <w:pPr>
              <w:pStyle w:val="TAL"/>
            </w:pPr>
            <w:r>
              <w:t>See clause</w:t>
            </w:r>
            <w:r>
              <w:rPr>
                <w:lang w:val="en-US" w:eastAsia="zh-CN"/>
              </w:rPr>
              <w:t> </w:t>
            </w:r>
            <w:r>
              <w:t>6.1.1</w:t>
            </w:r>
          </w:p>
        </w:tc>
      </w:tr>
      <w:tr w:rsidR="00D61018" w14:paraId="72DFAAD9" w14:textId="77777777" w:rsidTr="00465F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4EA855" w14:textId="77777777" w:rsidR="00D61018" w:rsidRDefault="00D61018" w:rsidP="00465FD2">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009CAF82" w14:textId="77777777" w:rsidR="00D61018" w:rsidRDefault="00D61018" w:rsidP="00465FD2">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05AD8D" w14:textId="77777777" w:rsidR="00D61018" w:rsidRDefault="00D61018" w:rsidP="00465FD2">
            <w:pPr>
              <w:pStyle w:val="TAL"/>
            </w:pPr>
            <w:r>
              <w:t>Represents the Subscription Identifier SUPI or GPSI (see 3GPP TS 23.501 [2] clause 5.9.2)</w:t>
            </w:r>
            <w:r>
              <w:br/>
            </w:r>
            <w:r>
              <w:tab/>
              <w:t>pattern: See pattern of type VarUeId in 3GPP TS 29.571 [</w:t>
            </w:r>
            <w:r>
              <w:rPr>
                <w:lang w:eastAsia="zh-CN"/>
              </w:rPr>
              <w:t>16</w:t>
            </w:r>
            <w:r>
              <w:t>]</w:t>
            </w:r>
          </w:p>
        </w:tc>
      </w:tr>
      <w:tr w:rsidR="00D61018" w14:paraId="353976E2" w14:textId="77777777" w:rsidTr="00465F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9AA4E1E" w14:textId="77777777" w:rsidR="00D61018" w:rsidRDefault="00D61018" w:rsidP="00465FD2">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8399C1" w14:textId="77777777" w:rsidR="00D61018" w:rsidRDefault="00D61018" w:rsidP="00465FD2">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4AE7E8C" w14:textId="77777777" w:rsidR="00D61018" w:rsidRDefault="00D61018" w:rsidP="00465FD2">
            <w:pPr>
              <w:pStyle w:val="TAL"/>
              <w:rPr>
                <w:lang w:eastAsia="en-GB"/>
              </w:rPr>
            </w:pPr>
            <w:r>
              <w:t xml:space="preserve">Represents </w:t>
            </w:r>
            <w:r>
              <w:rPr>
                <w:lang w:eastAsia="zh-CN"/>
              </w:rPr>
              <w:t>User Info Id.</w:t>
            </w:r>
          </w:p>
        </w:tc>
      </w:tr>
    </w:tbl>
    <w:p w14:paraId="78929484" w14:textId="77777777" w:rsidR="00D61018" w:rsidRDefault="00D61018" w:rsidP="00D61018">
      <w:pPr>
        <w:rPr>
          <w:rFonts w:eastAsia="Times New Roman"/>
        </w:rPr>
      </w:pPr>
    </w:p>
    <w:p w14:paraId="2A5872AE" w14:textId="1EE982C5" w:rsidR="00D61018" w:rsidRDefault="00D61018" w:rsidP="00D61018">
      <w:pPr>
        <w:pStyle w:val="Heading5"/>
      </w:pPr>
      <w:bookmarkStart w:id="621" w:name="_Toc153882501"/>
      <w:r>
        <w:t>6.</w:t>
      </w:r>
      <w:r w:rsidR="003D313B" w:rsidRPr="00800A34">
        <w:t>3</w:t>
      </w:r>
      <w:r w:rsidRPr="00800A34">
        <w:t>.</w:t>
      </w:r>
      <w:r>
        <w:t>3.4.3</w:t>
      </w:r>
      <w:r>
        <w:tab/>
        <w:t>Resource Standard Methods</w:t>
      </w:r>
      <w:bookmarkEnd w:id="621"/>
    </w:p>
    <w:p w14:paraId="1E345840" w14:textId="463B3DD7" w:rsidR="00D61018" w:rsidRDefault="00D61018" w:rsidP="00D61018">
      <w:pPr>
        <w:pStyle w:val="H6"/>
      </w:pPr>
      <w:r>
        <w:t>6.</w:t>
      </w:r>
      <w:r w:rsidR="003D313B">
        <w:t>3</w:t>
      </w:r>
      <w:r>
        <w:t>.3.4.3.1</w:t>
      </w:r>
      <w:r>
        <w:tab/>
        <w:t>PUT</w:t>
      </w:r>
    </w:p>
    <w:p w14:paraId="592A5D53" w14:textId="727F3C79" w:rsidR="00D61018" w:rsidRDefault="00D61018" w:rsidP="00D61018">
      <w:r>
        <w:t>This method shall support the URI query parameters specified in table</w:t>
      </w:r>
      <w:r w:rsidRPr="00330B48">
        <w:t> </w:t>
      </w:r>
      <w:r>
        <w:t>6.</w:t>
      </w:r>
      <w:r w:rsidR="003D313B">
        <w:t>3</w:t>
      </w:r>
      <w:r>
        <w:t>.3.4.3.1-1.</w:t>
      </w:r>
    </w:p>
    <w:p w14:paraId="494B1D55" w14:textId="2883E1B1" w:rsidR="00D61018" w:rsidRDefault="00D61018" w:rsidP="00D61018">
      <w:pPr>
        <w:pStyle w:val="TH"/>
        <w:rPr>
          <w:rFonts w:cs="Arial"/>
        </w:rPr>
      </w:pPr>
      <w:r>
        <w:t>Table</w:t>
      </w:r>
      <w:r w:rsidRPr="00330B48">
        <w:t> </w:t>
      </w:r>
      <w:r>
        <w:t>6.</w:t>
      </w:r>
      <w:r w:rsidR="003D313B">
        <w:t>3</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D61018" w14:paraId="2B6855A2"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B11A19" w14:textId="77777777" w:rsidR="00D61018" w:rsidRDefault="00D61018" w:rsidP="00465FD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2431137" w14:textId="77777777" w:rsidR="00D61018" w:rsidRDefault="00D61018" w:rsidP="00465FD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F8468B" w14:textId="77777777" w:rsidR="00D61018" w:rsidRDefault="00D61018" w:rsidP="00465FD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CB71AFC" w14:textId="77777777" w:rsidR="00D61018" w:rsidRDefault="00D61018" w:rsidP="00465FD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233E" w14:textId="77777777" w:rsidR="00D61018" w:rsidRDefault="00D61018" w:rsidP="00465FD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2BBD85D" w14:textId="77777777" w:rsidR="00D61018" w:rsidRDefault="00D61018" w:rsidP="00465FD2">
            <w:pPr>
              <w:pStyle w:val="TAH"/>
            </w:pPr>
            <w:r>
              <w:t>Applicability</w:t>
            </w:r>
          </w:p>
        </w:tc>
      </w:tr>
      <w:tr w:rsidR="00D61018" w14:paraId="488D1A83"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9E66A" w14:textId="77777777" w:rsidR="00D61018" w:rsidRDefault="00D61018" w:rsidP="00465FD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CF9640B" w14:textId="77777777" w:rsidR="00D61018" w:rsidRDefault="00D61018" w:rsidP="00465FD2">
            <w:pPr>
              <w:pStyle w:val="TAL"/>
            </w:pPr>
          </w:p>
        </w:tc>
        <w:tc>
          <w:tcPr>
            <w:tcW w:w="215" w:type="pct"/>
            <w:tcBorders>
              <w:top w:val="single" w:sz="4" w:space="0" w:color="auto"/>
              <w:left w:val="single" w:sz="6" w:space="0" w:color="000000"/>
              <w:bottom w:val="single" w:sz="6" w:space="0" w:color="000000"/>
              <w:right w:val="single" w:sz="6" w:space="0" w:color="000000"/>
            </w:tcBorders>
          </w:tcPr>
          <w:p w14:paraId="067FFDA6" w14:textId="77777777" w:rsidR="00D61018" w:rsidRDefault="00D61018" w:rsidP="00465FD2">
            <w:pPr>
              <w:pStyle w:val="TAC"/>
            </w:pPr>
          </w:p>
        </w:tc>
        <w:tc>
          <w:tcPr>
            <w:tcW w:w="580" w:type="pct"/>
            <w:tcBorders>
              <w:top w:val="single" w:sz="4" w:space="0" w:color="auto"/>
              <w:left w:val="single" w:sz="6" w:space="0" w:color="000000"/>
              <w:bottom w:val="single" w:sz="6" w:space="0" w:color="000000"/>
              <w:right w:val="single" w:sz="6" w:space="0" w:color="000000"/>
            </w:tcBorders>
          </w:tcPr>
          <w:p w14:paraId="77328252" w14:textId="77777777" w:rsidR="00D61018" w:rsidRDefault="00D61018" w:rsidP="00465FD2">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7BE8CC2" w14:textId="77777777" w:rsidR="00D61018" w:rsidRDefault="00D61018" w:rsidP="00465FD2">
            <w:pPr>
              <w:pStyle w:val="TAL"/>
            </w:pPr>
          </w:p>
        </w:tc>
        <w:tc>
          <w:tcPr>
            <w:tcW w:w="796" w:type="pct"/>
            <w:tcBorders>
              <w:top w:val="single" w:sz="4" w:space="0" w:color="auto"/>
              <w:left w:val="single" w:sz="6" w:space="0" w:color="000000"/>
              <w:bottom w:val="single" w:sz="6" w:space="0" w:color="000000"/>
              <w:right w:val="single" w:sz="6" w:space="0" w:color="000000"/>
            </w:tcBorders>
          </w:tcPr>
          <w:p w14:paraId="142AC9D1" w14:textId="77777777" w:rsidR="00D61018" w:rsidRDefault="00D61018" w:rsidP="00465FD2">
            <w:pPr>
              <w:pStyle w:val="TAL"/>
            </w:pPr>
          </w:p>
        </w:tc>
      </w:tr>
    </w:tbl>
    <w:p w14:paraId="683EE748" w14:textId="77777777" w:rsidR="00D61018" w:rsidRDefault="00D61018" w:rsidP="00D61018">
      <w:pPr>
        <w:rPr>
          <w:rFonts w:eastAsia="Times New Roman"/>
        </w:rPr>
      </w:pPr>
    </w:p>
    <w:p w14:paraId="503BB13D" w14:textId="5E3F324E" w:rsidR="00D61018" w:rsidRDefault="00D61018" w:rsidP="00D61018">
      <w:r>
        <w:t>This method shall support the request data structures specified in table</w:t>
      </w:r>
      <w:r w:rsidRPr="00330B48">
        <w:t> </w:t>
      </w:r>
      <w:r>
        <w:t>6.</w:t>
      </w:r>
      <w:r w:rsidR="003D313B">
        <w:t>3</w:t>
      </w:r>
      <w:r>
        <w:t>.3.4.3.1-2 and the response data structures and response codes specified in table</w:t>
      </w:r>
      <w:r w:rsidRPr="00330B48">
        <w:t> </w:t>
      </w:r>
      <w:r>
        <w:t>6.</w:t>
      </w:r>
      <w:r w:rsidR="003D313B">
        <w:t>3</w:t>
      </w:r>
      <w:r>
        <w:t>.3.4.3.1-3.</w:t>
      </w:r>
    </w:p>
    <w:p w14:paraId="1D0B4336" w14:textId="18E672D8" w:rsidR="00D61018" w:rsidRDefault="00D61018" w:rsidP="00D61018">
      <w:pPr>
        <w:pStyle w:val="TH"/>
      </w:pPr>
      <w:r>
        <w:t>Table</w:t>
      </w:r>
      <w:r w:rsidRPr="00330B48">
        <w:t> </w:t>
      </w:r>
      <w:r>
        <w:t>6.</w:t>
      </w:r>
      <w:r w:rsidR="003D313B">
        <w:t>3</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61018" w14:paraId="1C5935BD" w14:textId="77777777" w:rsidTr="00465F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1E1E1F" w14:textId="77777777" w:rsidR="00D61018" w:rsidRDefault="00D61018" w:rsidP="00465F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766B3F" w14:textId="77777777" w:rsidR="00D61018" w:rsidRDefault="00D61018" w:rsidP="00465FD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FD1D83" w14:textId="77777777" w:rsidR="00D61018" w:rsidRDefault="00D61018" w:rsidP="00465FD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620B53" w14:textId="77777777" w:rsidR="00D61018" w:rsidRDefault="00D61018" w:rsidP="00465FD2">
            <w:pPr>
              <w:pStyle w:val="TAH"/>
            </w:pPr>
            <w:r>
              <w:t>Description</w:t>
            </w:r>
          </w:p>
        </w:tc>
      </w:tr>
      <w:tr w:rsidR="00D61018" w14:paraId="1999E533" w14:textId="77777777" w:rsidTr="00465FD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6F4B2F" w14:textId="77777777" w:rsidR="00D61018" w:rsidRDefault="00D61018" w:rsidP="00465FD2">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39A41467" w14:textId="77777777" w:rsidR="00D61018" w:rsidRDefault="00D61018" w:rsidP="00465FD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AF9473" w14:textId="77777777" w:rsidR="00D61018" w:rsidRDefault="00D61018" w:rsidP="00465FD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78DEE23B" w14:textId="77777777" w:rsidR="00D61018" w:rsidRDefault="00D61018" w:rsidP="00465FD2">
            <w:pPr>
              <w:pStyle w:val="TAL"/>
            </w:pPr>
            <w:r>
              <w:rPr>
                <w:lang w:eastAsia="zh-CN"/>
              </w:rPr>
              <w:t xml:space="preserve">Contains the </w:t>
            </w:r>
            <w:r>
              <w:t>Discovery Key Data for the indicated UE and indicated user info id.</w:t>
            </w:r>
          </w:p>
        </w:tc>
      </w:tr>
    </w:tbl>
    <w:p w14:paraId="3FFAA16E" w14:textId="77777777" w:rsidR="00D61018" w:rsidRDefault="00D61018" w:rsidP="00D61018">
      <w:pPr>
        <w:rPr>
          <w:rFonts w:eastAsia="Times New Roman"/>
        </w:rPr>
      </w:pPr>
    </w:p>
    <w:p w14:paraId="0D0FD2E1" w14:textId="1FB60266" w:rsidR="00D61018" w:rsidRDefault="00D61018" w:rsidP="00D61018">
      <w:pPr>
        <w:pStyle w:val="TH"/>
      </w:pPr>
      <w:r>
        <w:lastRenderedPageBreak/>
        <w:t>Table</w:t>
      </w:r>
      <w:r w:rsidRPr="00330B48">
        <w:t> </w:t>
      </w:r>
      <w:r>
        <w:t>6.</w:t>
      </w:r>
      <w:r w:rsidR="003D313B">
        <w:t>3</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D61018" w14:paraId="5825B859"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19B404" w14:textId="77777777" w:rsidR="00D61018" w:rsidRDefault="00D61018" w:rsidP="00465F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1BD2B8" w14:textId="77777777" w:rsidR="00D61018" w:rsidRDefault="00D61018" w:rsidP="00465F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6FD1CE" w14:textId="77777777" w:rsidR="00D61018" w:rsidRDefault="00D61018" w:rsidP="00465F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D0BA82" w14:textId="77777777" w:rsidR="00D61018" w:rsidRDefault="00D61018" w:rsidP="00465FD2">
            <w:pPr>
              <w:pStyle w:val="TAH"/>
            </w:pPr>
            <w:r>
              <w:t>Response</w:t>
            </w:r>
          </w:p>
          <w:p w14:paraId="308FCB91" w14:textId="77777777" w:rsidR="00D61018" w:rsidRDefault="00D61018" w:rsidP="00465FD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7815850" w14:textId="77777777" w:rsidR="00D61018" w:rsidRDefault="00D61018" w:rsidP="00465FD2">
            <w:pPr>
              <w:pStyle w:val="TAH"/>
            </w:pPr>
            <w:r>
              <w:t>Description</w:t>
            </w:r>
          </w:p>
        </w:tc>
      </w:tr>
      <w:tr w:rsidR="00D61018" w14:paraId="70F7FD5E"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1E0C85" w14:textId="77777777" w:rsidR="00D61018" w:rsidRDefault="00D61018" w:rsidP="00465FD2">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2DD30A28" w14:textId="77777777" w:rsidR="00D61018" w:rsidRDefault="00D61018" w:rsidP="00465FD2">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14397115" w14:textId="77777777" w:rsidR="00D61018" w:rsidRDefault="00D61018" w:rsidP="00465FD2">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AB3F037" w14:textId="77777777" w:rsidR="00D61018" w:rsidRDefault="00D61018" w:rsidP="00465FD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4137A05" w14:textId="77777777" w:rsidR="00D61018" w:rsidRDefault="00D61018" w:rsidP="00465FD2">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5A3CFE63" w14:textId="77777777" w:rsidR="00D61018" w:rsidRDefault="00D61018" w:rsidP="00465FD2">
            <w:pPr>
              <w:pStyle w:val="TAL"/>
              <w:rPr>
                <w:lang w:eastAsia="zh-CN"/>
              </w:rPr>
            </w:pPr>
            <w:r>
              <w:rPr>
                <w:lang w:eastAsia="zh-CN"/>
              </w:rPr>
              <w:t>The HTTP response shall include a "Location" HTTP header that contains the resource URI of the created resource.</w:t>
            </w:r>
          </w:p>
        </w:tc>
      </w:tr>
      <w:tr w:rsidR="00D61018" w14:paraId="20E46089"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C00471" w14:textId="77777777" w:rsidR="00D61018" w:rsidRDefault="00D61018" w:rsidP="00465FD2">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57768A7" w14:textId="77777777" w:rsidR="00D61018" w:rsidRDefault="00D61018" w:rsidP="00465FD2">
            <w:pPr>
              <w:pStyle w:val="TAC"/>
            </w:pPr>
          </w:p>
        </w:tc>
        <w:tc>
          <w:tcPr>
            <w:tcW w:w="649" w:type="pct"/>
            <w:tcBorders>
              <w:top w:val="single" w:sz="4" w:space="0" w:color="auto"/>
              <w:left w:val="single" w:sz="6" w:space="0" w:color="000000"/>
              <w:bottom w:val="single" w:sz="6" w:space="0" w:color="000000"/>
              <w:right w:val="single" w:sz="6" w:space="0" w:color="000000"/>
            </w:tcBorders>
          </w:tcPr>
          <w:p w14:paraId="50F67D0C" w14:textId="77777777" w:rsidR="00D61018" w:rsidRDefault="00D61018" w:rsidP="00465FD2">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1B281FE9" w14:textId="77777777" w:rsidR="00D61018" w:rsidRDefault="00D61018" w:rsidP="00465FD2">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D5CEC5B" w14:textId="77777777" w:rsidR="00D61018" w:rsidRDefault="00D61018" w:rsidP="00465FD2">
            <w:pPr>
              <w:pStyle w:val="TAL"/>
            </w:pPr>
            <w:r>
              <w:rPr>
                <w:lang w:val="en-US"/>
              </w:rPr>
              <w:t>Upon success of the update of the resource, an empty response body shall be returned</w:t>
            </w:r>
            <w:r>
              <w:rPr>
                <w:lang w:val="en-US" w:eastAsia="zh-CN"/>
              </w:rPr>
              <w:t>.</w:t>
            </w:r>
          </w:p>
        </w:tc>
      </w:tr>
      <w:tr w:rsidR="00D61018" w14:paraId="6F2A259C"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583CCF" w14:textId="77777777" w:rsidR="00D61018" w:rsidRDefault="00D61018" w:rsidP="00465FD2">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821D79E" w14:textId="77777777" w:rsidR="00D61018" w:rsidRDefault="00D61018" w:rsidP="00465FD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59C381" w14:textId="77777777" w:rsidR="00D61018" w:rsidRDefault="00D61018" w:rsidP="00465FD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FAE167D" w14:textId="77777777" w:rsidR="00D61018" w:rsidRDefault="00D61018" w:rsidP="00465FD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74A17F17" w14:textId="77777777" w:rsidR="00D61018" w:rsidRDefault="00D61018" w:rsidP="00465FD2">
            <w:pPr>
              <w:pStyle w:val="TAL"/>
            </w:pPr>
            <w:r>
              <w:t>Temporary redirection.</w:t>
            </w:r>
          </w:p>
          <w:p w14:paraId="729592B5" w14:textId="77777777" w:rsidR="00D61018" w:rsidRDefault="00D61018" w:rsidP="00465FD2">
            <w:pPr>
              <w:pStyle w:val="TAL"/>
            </w:pPr>
            <w:r>
              <w:t>(NOTE 2)</w:t>
            </w:r>
          </w:p>
        </w:tc>
      </w:tr>
      <w:tr w:rsidR="00D61018" w14:paraId="74CBCEC3"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F1B541" w14:textId="77777777" w:rsidR="00D61018" w:rsidRDefault="00D61018" w:rsidP="00465FD2">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59C34186" w14:textId="77777777" w:rsidR="00D61018" w:rsidRDefault="00D61018" w:rsidP="00465FD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2B59363" w14:textId="77777777" w:rsidR="00D61018" w:rsidRDefault="00D61018" w:rsidP="00465FD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AE41168" w14:textId="77777777" w:rsidR="00D61018" w:rsidRDefault="00D61018" w:rsidP="00465FD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A7CB7D2" w14:textId="77777777" w:rsidR="00D61018" w:rsidRDefault="00D61018" w:rsidP="00465FD2">
            <w:pPr>
              <w:pStyle w:val="TAL"/>
            </w:pPr>
            <w:r>
              <w:t>Permanent redirection.</w:t>
            </w:r>
          </w:p>
          <w:p w14:paraId="3DA4C2A3" w14:textId="77777777" w:rsidR="00D61018" w:rsidRDefault="00D61018" w:rsidP="00465FD2">
            <w:pPr>
              <w:pStyle w:val="TAL"/>
            </w:pPr>
            <w:r>
              <w:t>(NOTE 2)</w:t>
            </w:r>
          </w:p>
        </w:tc>
      </w:tr>
      <w:tr w:rsidR="00D61018" w14:paraId="582597CE"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C81017" w14:textId="77777777" w:rsidR="00D61018" w:rsidRDefault="00D61018" w:rsidP="00465FD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B1E28EF" w14:textId="77777777" w:rsidR="00D61018" w:rsidRDefault="00D61018" w:rsidP="00465FD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F1525D9" w14:textId="77777777" w:rsidR="00D61018" w:rsidRDefault="00D61018" w:rsidP="00465FD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959EB8C" w14:textId="77777777" w:rsidR="00D61018" w:rsidRDefault="00D61018" w:rsidP="00465FD2">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9AE1B20" w14:textId="77777777" w:rsidR="00D61018" w:rsidRDefault="00D61018" w:rsidP="00465FD2">
            <w:pPr>
              <w:pStyle w:val="TAL"/>
            </w:pPr>
            <w:r>
              <w:t>The "cause" attribute may be used to indicate one of the following application errors:</w:t>
            </w:r>
          </w:p>
          <w:p w14:paraId="1753561F" w14:textId="77777777" w:rsidR="00D61018" w:rsidRDefault="00D61018" w:rsidP="00465FD2">
            <w:pPr>
              <w:pStyle w:val="TAL"/>
              <w:ind w:firstLineChars="100" w:firstLine="180"/>
            </w:pPr>
            <w:r>
              <w:t>- PROSE_SERVICE_UNAUTHORIZED</w:t>
            </w:r>
          </w:p>
          <w:p w14:paraId="731B9F47" w14:textId="77777777" w:rsidR="00D61018" w:rsidRDefault="00D61018" w:rsidP="00465FD2">
            <w:pPr>
              <w:pStyle w:val="TAL"/>
            </w:pPr>
          </w:p>
          <w:p w14:paraId="05BA5398" w14:textId="367CEBA5" w:rsidR="00D61018" w:rsidRDefault="00D61018" w:rsidP="00800A34">
            <w:pPr>
              <w:pStyle w:val="Index1"/>
              <w:keepNext/>
              <w:keepLines/>
              <w:ind w:left="0" w:firstLine="0"/>
            </w:pPr>
            <w:r>
              <w:t>See table</w:t>
            </w:r>
            <w:r w:rsidRPr="00330B48">
              <w:t> </w:t>
            </w:r>
            <w:r>
              <w:t>6.</w:t>
            </w:r>
            <w:r w:rsidR="003D313B">
              <w:t>3</w:t>
            </w:r>
            <w:r>
              <w:t>.7.3-1 for the description of these errors.</w:t>
            </w:r>
          </w:p>
        </w:tc>
      </w:tr>
      <w:tr w:rsidR="00D61018" w14:paraId="6D5089D5"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3D8C68" w14:textId="77777777" w:rsidR="00D61018" w:rsidRDefault="00D61018" w:rsidP="00465FD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5405211" w14:textId="77777777" w:rsidR="00D61018" w:rsidRDefault="00D61018" w:rsidP="00465FD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F99194F" w14:textId="77777777" w:rsidR="00D61018" w:rsidRDefault="00D61018" w:rsidP="00465FD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F6CE250" w14:textId="77777777" w:rsidR="00D61018" w:rsidRDefault="00D61018" w:rsidP="00465FD2">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F32DF24" w14:textId="77777777" w:rsidR="00D61018" w:rsidRDefault="00D61018" w:rsidP="00465FD2">
            <w:pPr>
              <w:pStyle w:val="TAL"/>
              <w:rPr>
                <w:lang w:eastAsia="en-GB"/>
              </w:rPr>
            </w:pPr>
            <w:r>
              <w:t>The "cause" attribute may be used to indicate one of the following application errors:</w:t>
            </w:r>
          </w:p>
          <w:p w14:paraId="3DA75E3E" w14:textId="77777777" w:rsidR="00D61018" w:rsidRDefault="00D61018" w:rsidP="00465FD2">
            <w:pPr>
              <w:pStyle w:val="B1"/>
              <w:rPr>
                <w:rFonts w:ascii="Arial" w:hAnsi="Arial"/>
                <w:sz w:val="18"/>
              </w:rPr>
            </w:pPr>
            <w:r>
              <w:rPr>
                <w:rFonts w:ascii="Arial" w:hAnsi="Arial"/>
                <w:sz w:val="18"/>
              </w:rPr>
              <w:t>-</w:t>
            </w:r>
            <w:r>
              <w:rPr>
                <w:rFonts w:ascii="Arial" w:hAnsi="Arial"/>
                <w:sz w:val="18"/>
              </w:rPr>
              <w:tab/>
              <w:t>APPLICATION_NOT_FOUND</w:t>
            </w:r>
          </w:p>
          <w:p w14:paraId="58D73528" w14:textId="77777777" w:rsidR="00D61018" w:rsidRDefault="00D61018" w:rsidP="00465FD2">
            <w:pPr>
              <w:pStyle w:val="TAL"/>
            </w:pPr>
          </w:p>
          <w:p w14:paraId="531F280E" w14:textId="7D463F78" w:rsidR="00D61018" w:rsidRDefault="00D61018" w:rsidP="00800A34">
            <w:pPr>
              <w:pStyle w:val="Index1"/>
              <w:keepNext/>
              <w:keepLines/>
              <w:ind w:left="0" w:firstLine="0"/>
            </w:pPr>
            <w:r>
              <w:t>See table</w:t>
            </w:r>
            <w:r w:rsidRPr="00330B48">
              <w:t> </w:t>
            </w:r>
            <w:r>
              <w:t>6.</w:t>
            </w:r>
            <w:r w:rsidR="003D313B">
              <w:t>3</w:t>
            </w:r>
            <w:r>
              <w:t>.7.3-1 for the description of these errors.</w:t>
            </w:r>
          </w:p>
        </w:tc>
      </w:tr>
      <w:tr w:rsidR="00D61018" w14:paraId="56750273" w14:textId="77777777" w:rsidTr="00465FD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5C4AE09" w14:textId="77777777" w:rsidR="00D61018" w:rsidRDefault="00D61018" w:rsidP="00465FD2">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5555A46" w14:textId="77777777" w:rsidR="00D61018" w:rsidRDefault="00D61018" w:rsidP="00465FD2">
            <w:pPr>
              <w:pStyle w:val="TAN"/>
              <w:rPr>
                <w:lang w:eastAsia="zh-CN"/>
              </w:rPr>
            </w:pPr>
            <w:r>
              <w:rPr>
                <w:lang w:eastAsia="zh-CN"/>
              </w:rPr>
              <w:t>NOTE 2:</w:t>
            </w:r>
            <w:r>
              <w:rPr>
                <w:lang w:eastAsia="zh-CN"/>
              </w:rPr>
              <w:tab/>
              <w:t>RedirectResponse may be inserted by an SCP, see clause 6.10.9.1 of 3GPP TS 29.500 [5].</w:t>
            </w:r>
          </w:p>
        </w:tc>
      </w:tr>
    </w:tbl>
    <w:p w14:paraId="61EBD981" w14:textId="77777777" w:rsidR="00D61018" w:rsidRDefault="00D61018" w:rsidP="00D61018">
      <w:pPr>
        <w:rPr>
          <w:rFonts w:eastAsia="Times New Roman"/>
        </w:rPr>
      </w:pPr>
    </w:p>
    <w:p w14:paraId="30042100" w14:textId="1F579B77" w:rsidR="00D61018" w:rsidRDefault="00D61018" w:rsidP="00D61018">
      <w:pPr>
        <w:pStyle w:val="TH"/>
        <w:rPr>
          <w:rFonts w:cs="Arial"/>
        </w:rPr>
      </w:pPr>
      <w:r>
        <w:t>Table</w:t>
      </w:r>
      <w:r w:rsidRPr="00330B48">
        <w:t> </w:t>
      </w:r>
      <w:r>
        <w:t>6.</w:t>
      </w:r>
      <w:r w:rsidR="003D313B">
        <w:t>3</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D61018" w14:paraId="7874E0F4" w14:textId="77777777" w:rsidTr="00465FD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972CF7F" w14:textId="77777777" w:rsidR="00D61018" w:rsidRDefault="00D61018" w:rsidP="00465FD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48F1474" w14:textId="77777777" w:rsidR="00D61018" w:rsidRDefault="00D61018" w:rsidP="00465FD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0106D65" w14:textId="77777777" w:rsidR="00D61018" w:rsidRDefault="00D61018" w:rsidP="00465FD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141B1EE" w14:textId="77777777" w:rsidR="00D61018" w:rsidRDefault="00D61018" w:rsidP="00465FD2">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53C337" w14:textId="77777777" w:rsidR="00D61018" w:rsidRDefault="00D61018" w:rsidP="00465FD2">
            <w:pPr>
              <w:pStyle w:val="TAH"/>
            </w:pPr>
            <w:r>
              <w:t>Description</w:t>
            </w:r>
          </w:p>
        </w:tc>
      </w:tr>
      <w:tr w:rsidR="00D61018" w14:paraId="7104F58C" w14:textId="77777777" w:rsidTr="00465FD2">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6E6F7E3" w14:textId="77777777" w:rsidR="00D61018" w:rsidRDefault="00D61018" w:rsidP="00465FD2">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5C0940F" w14:textId="77777777" w:rsidR="00D61018" w:rsidRDefault="00D61018" w:rsidP="00465FD2">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7FCE00F" w14:textId="77777777" w:rsidR="00D61018" w:rsidRDefault="00D61018" w:rsidP="00465FD2">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B2C8CC6" w14:textId="77777777" w:rsidR="00D61018" w:rsidRDefault="00D61018" w:rsidP="00465FD2">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7213BEF" w14:textId="77777777" w:rsidR="00D61018" w:rsidRPr="00C742A1" w:rsidRDefault="00D61018" w:rsidP="00465FD2">
            <w:pPr>
              <w:pStyle w:val="TAL"/>
            </w:pPr>
            <w:r>
              <w:t xml:space="preserve">Contains the URI of the newly created resource, according to the structure: </w:t>
            </w:r>
            <w:r w:rsidRPr="008D116A">
              <w:t>{apiRoot}/npkmf-disc/&lt;apiVersion&gt;/{ueId}/discovery-key/{userInfoId}</w:t>
            </w:r>
          </w:p>
        </w:tc>
      </w:tr>
    </w:tbl>
    <w:p w14:paraId="664CDEC3" w14:textId="77777777" w:rsidR="00D61018" w:rsidRDefault="00D61018" w:rsidP="00D61018">
      <w:pPr>
        <w:rPr>
          <w:rFonts w:eastAsia="Times New Roman"/>
        </w:rPr>
      </w:pPr>
    </w:p>
    <w:p w14:paraId="2E0AD60D" w14:textId="544157F3" w:rsidR="00D61018" w:rsidRDefault="00D61018" w:rsidP="00D61018">
      <w:pPr>
        <w:pStyle w:val="TH"/>
        <w:rPr>
          <w:rFonts w:cs="Arial"/>
        </w:rPr>
      </w:pPr>
      <w:r>
        <w:t>Table</w:t>
      </w:r>
      <w:r w:rsidRPr="00330B48">
        <w:t> </w:t>
      </w:r>
      <w:r>
        <w:t>6.</w:t>
      </w:r>
      <w:r w:rsidR="003D313B">
        <w:t>3</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61018" w14:paraId="64AB67E0"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C28A2F" w14:textId="77777777" w:rsidR="00D61018" w:rsidRDefault="00D61018" w:rsidP="00465F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3C28A1" w14:textId="77777777" w:rsidR="00D61018" w:rsidRDefault="00D61018" w:rsidP="00465F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EF9690" w14:textId="77777777" w:rsidR="00D61018" w:rsidRDefault="00D61018" w:rsidP="00465F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6FBF58" w14:textId="77777777" w:rsidR="00D61018" w:rsidRDefault="00D61018" w:rsidP="00465F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0C732D" w14:textId="77777777" w:rsidR="00D61018" w:rsidRDefault="00D61018" w:rsidP="00465FD2">
            <w:pPr>
              <w:pStyle w:val="TAH"/>
            </w:pPr>
            <w:r>
              <w:t>Description</w:t>
            </w:r>
          </w:p>
        </w:tc>
      </w:tr>
      <w:tr w:rsidR="00D61018" w14:paraId="4979276C" w14:textId="77777777" w:rsidTr="00465FD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CF71C" w14:textId="77777777" w:rsidR="00D61018" w:rsidRDefault="00D61018" w:rsidP="00465FD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260B4E1" w14:textId="77777777" w:rsidR="00D61018" w:rsidRDefault="00D61018" w:rsidP="00465FD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07EF0F" w14:textId="77777777" w:rsidR="00D61018" w:rsidRDefault="00D61018" w:rsidP="00465FD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6AEBB0" w14:textId="77777777" w:rsidR="00D61018" w:rsidRDefault="00D61018" w:rsidP="00465FD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AE0A598" w14:textId="77777777" w:rsidR="00D61018" w:rsidRDefault="00D61018" w:rsidP="00465FD2">
            <w:pPr>
              <w:pStyle w:val="TAL"/>
            </w:pPr>
            <w:r>
              <w:t>An alternative URI of the resource located on an alternative service instance within the same 5G PKMF or 5G PKMF (service) set.</w:t>
            </w:r>
          </w:p>
          <w:p w14:paraId="373D65DA" w14:textId="77777777" w:rsidR="00D61018" w:rsidRDefault="00D61018" w:rsidP="00465FD2">
            <w:pPr>
              <w:pStyle w:val="TAL"/>
            </w:pPr>
            <w:r>
              <w:t>For the case, when a request is redirected to the same target resource via a different SCP, see clause 6.10.9.1 in 3GPP TS 29.500 [5].</w:t>
            </w:r>
          </w:p>
        </w:tc>
      </w:tr>
      <w:tr w:rsidR="00D61018" w14:paraId="54270D38"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EA4229" w14:textId="77777777" w:rsidR="00D61018" w:rsidRDefault="00D61018" w:rsidP="00465F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0F8F644" w14:textId="77777777" w:rsidR="00D61018" w:rsidRDefault="00D61018" w:rsidP="00465FD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A0C3A3C" w14:textId="77777777" w:rsidR="00D61018" w:rsidRDefault="00D61018" w:rsidP="00465FD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222FE17" w14:textId="77777777" w:rsidR="00D61018" w:rsidRDefault="00D61018" w:rsidP="00465F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7AAC0B" w14:textId="77777777" w:rsidR="00D61018" w:rsidRDefault="00D61018" w:rsidP="00465FD2">
            <w:pPr>
              <w:pStyle w:val="TAL"/>
            </w:pPr>
            <w:r>
              <w:t>Identifier of the target 5G PKMF (service) instance ID towards which the request is redirected</w:t>
            </w:r>
          </w:p>
        </w:tc>
      </w:tr>
    </w:tbl>
    <w:p w14:paraId="7932F468" w14:textId="77777777" w:rsidR="00D61018" w:rsidRPr="00C742A1" w:rsidRDefault="00D61018" w:rsidP="00D61018">
      <w:pPr>
        <w:rPr>
          <w:rFonts w:eastAsia="Times New Roman"/>
          <w:lang w:val="en-US"/>
        </w:rPr>
      </w:pPr>
    </w:p>
    <w:p w14:paraId="32D73C88" w14:textId="0F125BAB" w:rsidR="00D61018" w:rsidRDefault="00D61018" w:rsidP="00D61018">
      <w:pPr>
        <w:pStyle w:val="TH"/>
        <w:rPr>
          <w:rFonts w:cs="Arial"/>
        </w:rPr>
      </w:pPr>
      <w:r>
        <w:lastRenderedPageBreak/>
        <w:t>Table</w:t>
      </w:r>
      <w:r w:rsidRPr="00330B48">
        <w:t> </w:t>
      </w:r>
      <w:r>
        <w:t>6.</w:t>
      </w:r>
      <w:r w:rsidR="003D313B">
        <w:t>3</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61018" w14:paraId="015183DA" w14:textId="77777777" w:rsidTr="00465F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3A05E7" w14:textId="77777777" w:rsidR="00D61018" w:rsidRDefault="00D61018" w:rsidP="00465F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010FE2" w14:textId="77777777" w:rsidR="00D61018" w:rsidRDefault="00D61018" w:rsidP="00465F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B4E4E" w14:textId="77777777" w:rsidR="00D61018" w:rsidRDefault="00D61018" w:rsidP="00465F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87F441" w14:textId="77777777" w:rsidR="00D61018" w:rsidRDefault="00D61018" w:rsidP="00465F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24D70" w14:textId="77777777" w:rsidR="00D61018" w:rsidRDefault="00D61018" w:rsidP="00465FD2">
            <w:pPr>
              <w:pStyle w:val="TAH"/>
            </w:pPr>
            <w:r>
              <w:t>Description</w:t>
            </w:r>
          </w:p>
        </w:tc>
      </w:tr>
      <w:tr w:rsidR="00D61018" w14:paraId="5936D7FC" w14:textId="77777777" w:rsidTr="00465FD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3C0495" w14:textId="77777777" w:rsidR="00D61018" w:rsidRDefault="00D61018" w:rsidP="00465FD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889F6C" w14:textId="77777777" w:rsidR="00D61018" w:rsidRDefault="00D61018" w:rsidP="00465FD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58C8AB" w14:textId="77777777" w:rsidR="00D61018" w:rsidRDefault="00D61018" w:rsidP="00465FD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916FC76" w14:textId="77777777" w:rsidR="00D61018" w:rsidRDefault="00D61018" w:rsidP="00465FD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1DFFCC4" w14:textId="77777777" w:rsidR="00D61018" w:rsidRDefault="00D61018" w:rsidP="00465FD2">
            <w:pPr>
              <w:pStyle w:val="TAL"/>
            </w:pPr>
            <w:r>
              <w:t>An alternative URI of the resource located on an alternative service instance within the same 5G PKMF or 5G PKMF (service) set.</w:t>
            </w:r>
          </w:p>
          <w:p w14:paraId="48F0CEB5" w14:textId="77777777" w:rsidR="00D61018" w:rsidRDefault="00D61018" w:rsidP="00465FD2">
            <w:pPr>
              <w:pStyle w:val="TAL"/>
            </w:pPr>
            <w:r>
              <w:t>For the case, when a request is redirected to the same target resource via a different SCP, see clause 6.10.9.1 in 3GPP TS 29.500 [5].</w:t>
            </w:r>
          </w:p>
        </w:tc>
      </w:tr>
      <w:tr w:rsidR="00D61018" w14:paraId="3DE4DF64" w14:textId="77777777" w:rsidTr="00465FD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08BD68" w14:textId="77777777" w:rsidR="00D61018" w:rsidRDefault="00D61018" w:rsidP="00465F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5716F8" w14:textId="77777777" w:rsidR="00D61018" w:rsidRDefault="00D61018" w:rsidP="00465FD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2192048" w14:textId="77777777" w:rsidR="00D61018" w:rsidRDefault="00D61018" w:rsidP="00465FD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8F82B1E" w14:textId="77777777" w:rsidR="00D61018" w:rsidRDefault="00D61018" w:rsidP="00465F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39B0A3F" w14:textId="77777777" w:rsidR="00D61018" w:rsidRDefault="00D61018" w:rsidP="00465FD2">
            <w:pPr>
              <w:pStyle w:val="TAL"/>
            </w:pPr>
            <w:r>
              <w:t>Identifier of the target 5G PKMF (service) instance ID towards which the request is redirected</w:t>
            </w:r>
          </w:p>
        </w:tc>
      </w:tr>
    </w:tbl>
    <w:p w14:paraId="105AC444" w14:textId="77777777" w:rsidR="00D61018" w:rsidRPr="008D116A" w:rsidRDefault="00D61018" w:rsidP="00D61018">
      <w:pPr>
        <w:rPr>
          <w:lang w:val="en-US" w:eastAsia="zh-CN"/>
        </w:rPr>
      </w:pPr>
    </w:p>
    <w:p w14:paraId="05281C61" w14:textId="4C4E0C81" w:rsidR="00D61018" w:rsidRDefault="00D61018" w:rsidP="00D61018">
      <w:pPr>
        <w:pStyle w:val="Heading3"/>
        <w:rPr>
          <w:lang w:eastAsia="zh-CN"/>
        </w:rPr>
      </w:pPr>
      <w:bookmarkStart w:id="622" w:name="_Toc145953067"/>
      <w:bookmarkStart w:id="623" w:name="_Toc153882502"/>
      <w:bookmarkEnd w:id="589"/>
      <w:r>
        <w:t>6.</w:t>
      </w:r>
      <w:r w:rsidR="003D313B">
        <w:t>3</w:t>
      </w:r>
      <w:r>
        <w:t>.4</w:t>
      </w:r>
      <w:r>
        <w:tab/>
        <w:t>Custom Operations without associated resources</w:t>
      </w:r>
      <w:bookmarkEnd w:id="622"/>
      <w:bookmarkEnd w:id="623"/>
    </w:p>
    <w:p w14:paraId="6ED56723" w14:textId="77777777" w:rsidR="00D61018" w:rsidRDefault="00D61018" w:rsidP="00D61018">
      <w:r>
        <w:t>There is no custom operation without associated resources supported in Npkmf_Discovery Service.</w:t>
      </w:r>
    </w:p>
    <w:p w14:paraId="0BE2A8DF" w14:textId="2F81F5EC" w:rsidR="00D61018" w:rsidRDefault="00D61018" w:rsidP="00D61018">
      <w:pPr>
        <w:pStyle w:val="Heading3"/>
        <w:rPr>
          <w:lang w:eastAsia="zh-CN"/>
        </w:rPr>
      </w:pPr>
      <w:bookmarkStart w:id="624" w:name="_Toc145953068"/>
      <w:bookmarkStart w:id="625" w:name="_Toc153882503"/>
      <w:r>
        <w:t>6.</w:t>
      </w:r>
      <w:r w:rsidR="003D313B">
        <w:t>3</w:t>
      </w:r>
      <w:r>
        <w:t>.5</w:t>
      </w:r>
      <w:r>
        <w:tab/>
        <w:t>Notifications</w:t>
      </w:r>
      <w:bookmarkEnd w:id="624"/>
      <w:bookmarkEnd w:id="625"/>
    </w:p>
    <w:p w14:paraId="11752FEE" w14:textId="77777777" w:rsidR="00D61018" w:rsidRDefault="00D61018" w:rsidP="00D61018">
      <w:pPr>
        <w:rPr>
          <w:lang w:eastAsia="zh-CN"/>
        </w:rPr>
      </w:pPr>
      <w:r>
        <w:t>There is no notification defined for Npkmf_Discovery service.</w:t>
      </w:r>
    </w:p>
    <w:p w14:paraId="57BC8AC9" w14:textId="499B273B" w:rsidR="00D61018" w:rsidRDefault="00D61018" w:rsidP="00D61018">
      <w:pPr>
        <w:pStyle w:val="Heading3"/>
      </w:pPr>
      <w:bookmarkStart w:id="626" w:name="_Toc145953069"/>
      <w:bookmarkStart w:id="627" w:name="_Toc153882504"/>
      <w:r>
        <w:t>6.</w:t>
      </w:r>
      <w:r w:rsidR="003D313B">
        <w:t>3</w:t>
      </w:r>
      <w:r>
        <w:t>.6</w:t>
      </w:r>
      <w:r>
        <w:tab/>
        <w:t>Data Model</w:t>
      </w:r>
      <w:bookmarkEnd w:id="626"/>
      <w:bookmarkEnd w:id="627"/>
    </w:p>
    <w:p w14:paraId="77252C3D" w14:textId="66730AE9" w:rsidR="00D61018" w:rsidRDefault="00D61018" w:rsidP="00D61018">
      <w:pPr>
        <w:pStyle w:val="Heading4"/>
      </w:pPr>
      <w:bookmarkStart w:id="628" w:name="_Toc145953070"/>
      <w:bookmarkStart w:id="629" w:name="_Toc153882505"/>
      <w:r>
        <w:t>6.</w:t>
      </w:r>
      <w:r w:rsidR="003D313B">
        <w:t>3</w:t>
      </w:r>
      <w:r>
        <w:t>.6.1</w:t>
      </w:r>
      <w:r>
        <w:tab/>
        <w:t>General</w:t>
      </w:r>
      <w:bookmarkEnd w:id="628"/>
      <w:bookmarkEnd w:id="629"/>
    </w:p>
    <w:p w14:paraId="681F1D97" w14:textId="77777777" w:rsidR="00D61018" w:rsidRDefault="00D61018" w:rsidP="00D61018">
      <w:r>
        <w:t>This clause specifies the application data model supported by the API.</w:t>
      </w:r>
    </w:p>
    <w:p w14:paraId="0CBF0665" w14:textId="0BA3F439" w:rsidR="00D61018" w:rsidRDefault="00D61018" w:rsidP="00D61018">
      <w:r>
        <w:t>Table</w:t>
      </w:r>
      <w:r w:rsidRPr="00330B48">
        <w:t> </w:t>
      </w:r>
      <w:r>
        <w:t>6.</w:t>
      </w:r>
      <w:r w:rsidR="003D313B">
        <w:t>3</w:t>
      </w:r>
      <w:r>
        <w:t xml:space="preserve">.6.1-1 specifies the data types defined for the </w:t>
      </w:r>
      <w:r>
        <w:rPr>
          <w:lang w:eastAsia="zh-CN"/>
        </w:rPr>
        <w:t>Npkmf_Discovery</w:t>
      </w:r>
      <w:r>
        <w:t xml:space="preserve"> service based interface protocol.</w:t>
      </w:r>
    </w:p>
    <w:p w14:paraId="176510AF" w14:textId="6EA21076" w:rsidR="00D61018" w:rsidRDefault="00D61018" w:rsidP="00D61018">
      <w:pPr>
        <w:pStyle w:val="TH"/>
      </w:pPr>
      <w:r>
        <w:t>Table</w:t>
      </w:r>
      <w:r w:rsidRPr="00330B48">
        <w:t> </w:t>
      </w:r>
      <w:r>
        <w:t>6.</w:t>
      </w:r>
      <w:r w:rsidR="003D313B">
        <w:t>3</w:t>
      </w:r>
      <w:r>
        <w:t xml:space="preserve">.6.1-1: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D61018" w14:paraId="2FE00A31"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B3DC1B3" w14:textId="77777777" w:rsidR="00D61018" w:rsidRDefault="00D61018" w:rsidP="00465FD2">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2B3CA561" w14:textId="77777777" w:rsidR="00D61018" w:rsidRDefault="00D61018" w:rsidP="00465FD2">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50A13A4D" w14:textId="77777777" w:rsidR="00D61018" w:rsidRDefault="00D61018" w:rsidP="00465FD2">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5446816D" w14:textId="77777777" w:rsidR="00D61018" w:rsidRDefault="00D61018" w:rsidP="00465FD2">
            <w:pPr>
              <w:pStyle w:val="TAH"/>
            </w:pPr>
            <w:r>
              <w:t>Applicability</w:t>
            </w:r>
          </w:p>
        </w:tc>
      </w:tr>
      <w:tr w:rsidR="00D61018" w14:paraId="210DE193"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hideMark/>
          </w:tcPr>
          <w:p w14:paraId="40F3BA3D" w14:textId="77777777" w:rsidR="00D61018" w:rsidRDefault="00D61018" w:rsidP="00465FD2">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613C9817" w14:textId="3EE65AEC" w:rsidR="00D61018" w:rsidRDefault="00D61018" w:rsidP="00800A34">
            <w:pPr>
              <w:pStyle w:val="Index1"/>
              <w:keepNext/>
              <w:keepLines/>
              <w:ind w:left="0" w:firstLine="0"/>
            </w:pPr>
            <w:r>
              <w:t>6.</w:t>
            </w:r>
            <w:r w:rsidR="003D313B">
              <w:t>3</w:t>
            </w:r>
            <w:r>
              <w:t>.6.2.2</w:t>
            </w:r>
          </w:p>
        </w:tc>
        <w:tc>
          <w:tcPr>
            <w:tcW w:w="3325" w:type="dxa"/>
            <w:tcBorders>
              <w:top w:val="single" w:sz="4" w:space="0" w:color="auto"/>
              <w:left w:val="single" w:sz="4" w:space="0" w:color="auto"/>
              <w:bottom w:val="single" w:sz="4" w:space="0" w:color="auto"/>
              <w:right w:val="single" w:sz="4" w:space="0" w:color="auto"/>
            </w:tcBorders>
            <w:hideMark/>
          </w:tcPr>
          <w:p w14:paraId="6CA393B4" w14:textId="77777777" w:rsidR="00D61018" w:rsidRDefault="00D61018" w:rsidP="00465FD2">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5A664910" w14:textId="77777777" w:rsidR="00D61018" w:rsidRDefault="00D61018" w:rsidP="00465FD2">
            <w:pPr>
              <w:pStyle w:val="TAL"/>
              <w:rPr>
                <w:rFonts w:cs="Arial"/>
                <w:szCs w:val="18"/>
              </w:rPr>
            </w:pPr>
          </w:p>
        </w:tc>
      </w:tr>
      <w:tr w:rsidR="00D61018" w14:paraId="4E38897F"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hideMark/>
          </w:tcPr>
          <w:p w14:paraId="2C939A6C" w14:textId="77777777" w:rsidR="00D61018" w:rsidRDefault="00D61018" w:rsidP="00465FD2">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3597E8CB" w14:textId="2D2F3761" w:rsidR="00D61018" w:rsidRDefault="00D61018" w:rsidP="00800A34">
            <w:pPr>
              <w:pStyle w:val="Index1"/>
              <w:keepNext/>
              <w:keepLines/>
              <w:ind w:left="0" w:firstLine="0"/>
            </w:pPr>
            <w:r>
              <w:t>6.</w:t>
            </w:r>
            <w:r w:rsidR="003D313B">
              <w:t>3</w:t>
            </w:r>
            <w:r>
              <w:t>.6.2.3</w:t>
            </w:r>
          </w:p>
        </w:tc>
        <w:tc>
          <w:tcPr>
            <w:tcW w:w="3325" w:type="dxa"/>
            <w:tcBorders>
              <w:top w:val="single" w:sz="4" w:space="0" w:color="auto"/>
              <w:left w:val="single" w:sz="4" w:space="0" w:color="auto"/>
              <w:bottom w:val="single" w:sz="4" w:space="0" w:color="auto"/>
              <w:right w:val="single" w:sz="4" w:space="0" w:color="auto"/>
            </w:tcBorders>
            <w:hideMark/>
          </w:tcPr>
          <w:p w14:paraId="1FCA7922" w14:textId="77777777" w:rsidR="00D61018" w:rsidRDefault="00D61018" w:rsidP="00465FD2">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3595C879" w14:textId="77777777" w:rsidR="00D61018" w:rsidRDefault="00D61018" w:rsidP="00465FD2">
            <w:pPr>
              <w:pStyle w:val="TAL"/>
              <w:rPr>
                <w:rFonts w:cs="Arial"/>
                <w:szCs w:val="18"/>
              </w:rPr>
            </w:pPr>
          </w:p>
        </w:tc>
      </w:tr>
      <w:tr w:rsidR="00D61018" w14:paraId="3C87ACB4"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69FFA82C" w14:textId="77777777" w:rsidR="00D61018" w:rsidRDefault="00D61018" w:rsidP="00465FD2">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0FE3946D" w14:textId="44C39BA1" w:rsidR="00D61018" w:rsidRDefault="00D61018" w:rsidP="00800A34">
            <w:pPr>
              <w:pStyle w:val="Index1"/>
              <w:keepNext/>
              <w:keepLines/>
              <w:ind w:left="0" w:firstLine="0"/>
            </w:pPr>
            <w:r>
              <w:t>6.</w:t>
            </w:r>
            <w:r w:rsidR="003D313B">
              <w:t>3</w:t>
            </w:r>
            <w:r>
              <w:t>.6.2.4</w:t>
            </w:r>
          </w:p>
        </w:tc>
        <w:tc>
          <w:tcPr>
            <w:tcW w:w="3325" w:type="dxa"/>
            <w:tcBorders>
              <w:top w:val="single" w:sz="4" w:space="0" w:color="auto"/>
              <w:left w:val="single" w:sz="4" w:space="0" w:color="auto"/>
              <w:bottom w:val="single" w:sz="4" w:space="0" w:color="auto"/>
              <w:right w:val="single" w:sz="4" w:space="0" w:color="auto"/>
            </w:tcBorders>
          </w:tcPr>
          <w:p w14:paraId="28C1D76A" w14:textId="77777777" w:rsidR="00D61018" w:rsidRDefault="00D61018" w:rsidP="00465FD2">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2F71D1BB" w14:textId="77777777" w:rsidR="00D61018" w:rsidRDefault="00D61018" w:rsidP="00465FD2">
            <w:pPr>
              <w:pStyle w:val="TAL"/>
              <w:rPr>
                <w:rFonts w:cs="Arial"/>
                <w:szCs w:val="18"/>
              </w:rPr>
            </w:pPr>
          </w:p>
        </w:tc>
      </w:tr>
      <w:tr w:rsidR="00D61018" w14:paraId="0B12145B"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3BF950F4" w14:textId="77777777" w:rsidR="00D61018" w:rsidRDefault="00D61018" w:rsidP="00465FD2">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66A37921" w14:textId="3E11DD02" w:rsidR="00D61018" w:rsidRDefault="00D61018" w:rsidP="00800A34">
            <w:pPr>
              <w:pStyle w:val="Index1"/>
              <w:keepNext/>
              <w:keepLines/>
              <w:ind w:left="0" w:firstLine="0"/>
            </w:pPr>
            <w:r>
              <w:t>6.</w:t>
            </w:r>
            <w:r w:rsidR="003D313B">
              <w:t>3</w:t>
            </w:r>
            <w:r>
              <w:t>.6.2.5</w:t>
            </w:r>
          </w:p>
        </w:tc>
        <w:tc>
          <w:tcPr>
            <w:tcW w:w="3325" w:type="dxa"/>
            <w:tcBorders>
              <w:top w:val="single" w:sz="4" w:space="0" w:color="auto"/>
              <w:left w:val="single" w:sz="4" w:space="0" w:color="auto"/>
              <w:bottom w:val="single" w:sz="4" w:space="0" w:color="auto"/>
              <w:right w:val="single" w:sz="4" w:space="0" w:color="auto"/>
            </w:tcBorders>
          </w:tcPr>
          <w:p w14:paraId="286AD4AF" w14:textId="77777777" w:rsidR="00D61018" w:rsidRDefault="00D61018" w:rsidP="00465FD2">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56E146B" w14:textId="77777777" w:rsidR="00D61018" w:rsidRDefault="00D61018" w:rsidP="00465FD2">
            <w:pPr>
              <w:pStyle w:val="TAL"/>
              <w:rPr>
                <w:rFonts w:cs="Arial"/>
                <w:szCs w:val="18"/>
              </w:rPr>
            </w:pPr>
          </w:p>
        </w:tc>
      </w:tr>
      <w:tr w:rsidR="00D61018" w14:paraId="2D6D6B6C"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4FA3A579" w14:textId="77777777" w:rsidR="00D61018" w:rsidRDefault="00D61018" w:rsidP="00465FD2">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40FF88F" w14:textId="2B939157" w:rsidR="00D61018" w:rsidRDefault="00D61018" w:rsidP="00800A34">
            <w:pPr>
              <w:pStyle w:val="Index1"/>
              <w:keepNext/>
              <w:keepLines/>
              <w:ind w:left="0" w:firstLine="0"/>
            </w:pPr>
            <w:r>
              <w:t>6.</w:t>
            </w:r>
            <w:r w:rsidR="003D313B">
              <w:t>3</w:t>
            </w:r>
            <w:r>
              <w:t>.6.2.6</w:t>
            </w:r>
          </w:p>
        </w:tc>
        <w:tc>
          <w:tcPr>
            <w:tcW w:w="3325" w:type="dxa"/>
            <w:tcBorders>
              <w:top w:val="single" w:sz="4" w:space="0" w:color="auto"/>
              <w:left w:val="single" w:sz="4" w:space="0" w:color="auto"/>
              <w:bottom w:val="single" w:sz="4" w:space="0" w:color="auto"/>
              <w:right w:val="single" w:sz="4" w:space="0" w:color="auto"/>
            </w:tcBorders>
          </w:tcPr>
          <w:p w14:paraId="03BF6B7B" w14:textId="77777777" w:rsidR="00D61018" w:rsidRDefault="00D61018" w:rsidP="00465FD2">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618B05E1" w14:textId="77777777" w:rsidR="00D61018" w:rsidRDefault="00D61018" w:rsidP="00465FD2">
            <w:pPr>
              <w:pStyle w:val="TAL"/>
              <w:rPr>
                <w:rFonts w:cs="Arial"/>
                <w:szCs w:val="18"/>
              </w:rPr>
            </w:pPr>
          </w:p>
        </w:tc>
      </w:tr>
      <w:tr w:rsidR="00D61018" w14:paraId="33BFBEFB"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59BECA2D" w14:textId="77777777" w:rsidR="00D61018" w:rsidRDefault="00D61018" w:rsidP="00465FD2">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075F062E" w14:textId="55136268" w:rsidR="00D61018" w:rsidRDefault="00D61018" w:rsidP="00800A34">
            <w:pPr>
              <w:pStyle w:val="Index1"/>
              <w:keepNext/>
              <w:keepLines/>
              <w:ind w:left="0" w:firstLine="0"/>
            </w:pPr>
            <w:r>
              <w:t>6.</w:t>
            </w:r>
            <w:r w:rsidR="007927E3">
              <w:t>3</w:t>
            </w:r>
            <w:r>
              <w:t>.6.2.7</w:t>
            </w:r>
          </w:p>
        </w:tc>
        <w:tc>
          <w:tcPr>
            <w:tcW w:w="3325" w:type="dxa"/>
            <w:tcBorders>
              <w:top w:val="single" w:sz="4" w:space="0" w:color="auto"/>
              <w:left w:val="single" w:sz="4" w:space="0" w:color="auto"/>
              <w:bottom w:val="single" w:sz="4" w:space="0" w:color="auto"/>
              <w:right w:val="single" w:sz="4" w:space="0" w:color="auto"/>
            </w:tcBorders>
          </w:tcPr>
          <w:p w14:paraId="637CC06A" w14:textId="77777777" w:rsidR="00D61018" w:rsidRDefault="00D61018" w:rsidP="00465FD2">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43EE9B11" w14:textId="77777777" w:rsidR="00D61018" w:rsidRDefault="00D61018" w:rsidP="00465FD2">
            <w:pPr>
              <w:pStyle w:val="TAL"/>
              <w:rPr>
                <w:rFonts w:cs="Arial"/>
                <w:szCs w:val="18"/>
              </w:rPr>
            </w:pPr>
          </w:p>
        </w:tc>
      </w:tr>
      <w:tr w:rsidR="00D61018" w14:paraId="38A11C23"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5E0E7AEC" w14:textId="77777777" w:rsidR="00D61018" w:rsidRDefault="00D61018" w:rsidP="00465FD2">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8EA478" w14:textId="0A3243B8" w:rsidR="00D61018" w:rsidRDefault="00D61018" w:rsidP="00800A34">
            <w:pPr>
              <w:pStyle w:val="Index1"/>
              <w:keepNext/>
              <w:keepLines/>
              <w:ind w:left="0" w:firstLine="0"/>
            </w:pPr>
            <w:r>
              <w:t>6.</w:t>
            </w:r>
            <w:r w:rsidR="003D313B">
              <w:t>3</w:t>
            </w:r>
            <w:r>
              <w:t>.6.3</w:t>
            </w:r>
          </w:p>
        </w:tc>
        <w:tc>
          <w:tcPr>
            <w:tcW w:w="3325" w:type="dxa"/>
            <w:tcBorders>
              <w:top w:val="single" w:sz="4" w:space="0" w:color="auto"/>
              <w:left w:val="single" w:sz="4" w:space="0" w:color="auto"/>
              <w:bottom w:val="single" w:sz="4" w:space="0" w:color="auto"/>
              <w:right w:val="single" w:sz="4" w:space="0" w:color="auto"/>
            </w:tcBorders>
          </w:tcPr>
          <w:p w14:paraId="37488FA6" w14:textId="77777777" w:rsidR="00D61018" w:rsidRDefault="00D61018" w:rsidP="00465FD2">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5BB971D" w14:textId="77777777" w:rsidR="00D61018" w:rsidRDefault="00D61018" w:rsidP="00465FD2">
            <w:pPr>
              <w:pStyle w:val="TAL"/>
              <w:rPr>
                <w:rFonts w:cs="Arial"/>
                <w:szCs w:val="18"/>
              </w:rPr>
            </w:pPr>
          </w:p>
        </w:tc>
      </w:tr>
      <w:tr w:rsidR="00D61018" w14:paraId="3E395373"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17C13413" w14:textId="77777777" w:rsidR="00D61018" w:rsidRDefault="00D61018" w:rsidP="00465FD2">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69F769B5" w14:textId="70B1AAE3" w:rsidR="00D61018" w:rsidRDefault="00D61018" w:rsidP="00800A34">
            <w:pPr>
              <w:pStyle w:val="Index1"/>
              <w:keepNext/>
              <w:keepLines/>
              <w:ind w:left="0" w:firstLine="0"/>
            </w:pPr>
            <w:r>
              <w:t>6.</w:t>
            </w:r>
            <w:r w:rsidR="003D313B">
              <w:t>3</w:t>
            </w:r>
            <w:r>
              <w:t>.6.3</w:t>
            </w:r>
          </w:p>
        </w:tc>
        <w:tc>
          <w:tcPr>
            <w:tcW w:w="3325" w:type="dxa"/>
            <w:tcBorders>
              <w:top w:val="single" w:sz="4" w:space="0" w:color="auto"/>
              <w:left w:val="single" w:sz="4" w:space="0" w:color="auto"/>
              <w:bottom w:val="single" w:sz="4" w:space="0" w:color="auto"/>
              <w:right w:val="single" w:sz="4" w:space="0" w:color="auto"/>
            </w:tcBorders>
          </w:tcPr>
          <w:p w14:paraId="539F366B" w14:textId="77777777" w:rsidR="00D61018" w:rsidRDefault="00D61018" w:rsidP="00465FD2">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DF795C4" w14:textId="77777777" w:rsidR="00D61018" w:rsidRDefault="00D61018" w:rsidP="00465FD2">
            <w:pPr>
              <w:pStyle w:val="TAL"/>
              <w:rPr>
                <w:rFonts w:cs="Arial"/>
                <w:szCs w:val="18"/>
              </w:rPr>
            </w:pPr>
          </w:p>
        </w:tc>
      </w:tr>
      <w:tr w:rsidR="00D61018" w14:paraId="31E7657F"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3843350D" w14:textId="77777777" w:rsidR="00D61018" w:rsidRDefault="00D61018" w:rsidP="00465FD2">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0556F823" w14:textId="1C13AFBC" w:rsidR="00D61018" w:rsidRDefault="00D61018" w:rsidP="00800A34">
            <w:pPr>
              <w:pStyle w:val="Index1"/>
              <w:keepNext/>
              <w:keepLines/>
              <w:ind w:left="0" w:firstLine="0"/>
            </w:pPr>
            <w:r>
              <w:t>6.</w:t>
            </w:r>
            <w:r w:rsidR="003D313B">
              <w:t>3</w:t>
            </w:r>
            <w:r>
              <w:t>.6.3</w:t>
            </w:r>
          </w:p>
        </w:tc>
        <w:tc>
          <w:tcPr>
            <w:tcW w:w="3325" w:type="dxa"/>
            <w:tcBorders>
              <w:top w:val="single" w:sz="4" w:space="0" w:color="auto"/>
              <w:left w:val="single" w:sz="4" w:space="0" w:color="auto"/>
              <w:bottom w:val="single" w:sz="4" w:space="0" w:color="auto"/>
              <w:right w:val="single" w:sz="4" w:space="0" w:color="auto"/>
            </w:tcBorders>
          </w:tcPr>
          <w:p w14:paraId="747A03F8" w14:textId="77777777" w:rsidR="00D61018" w:rsidRDefault="00D61018" w:rsidP="00465FD2">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7F73636" w14:textId="77777777" w:rsidR="00D61018" w:rsidRDefault="00D61018" w:rsidP="00465FD2">
            <w:pPr>
              <w:pStyle w:val="TAL"/>
              <w:rPr>
                <w:rFonts w:cs="Arial"/>
                <w:szCs w:val="18"/>
              </w:rPr>
            </w:pPr>
          </w:p>
        </w:tc>
      </w:tr>
      <w:tr w:rsidR="00D61018" w14:paraId="74E954B6"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152D959A" w14:textId="77777777" w:rsidR="00D61018" w:rsidRDefault="00D61018" w:rsidP="00465FD2">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hideMark/>
          </w:tcPr>
          <w:p w14:paraId="10D0EDF8" w14:textId="388D490D" w:rsidR="00D61018" w:rsidRDefault="00D61018" w:rsidP="00800A34">
            <w:pPr>
              <w:pStyle w:val="Index1"/>
              <w:keepNext/>
              <w:keepLines/>
              <w:ind w:left="0" w:firstLine="0"/>
            </w:pPr>
            <w:r>
              <w:t>6.</w:t>
            </w:r>
            <w:r w:rsidR="003D313B">
              <w:t>3</w:t>
            </w:r>
            <w:r>
              <w:t>.6.3</w:t>
            </w:r>
          </w:p>
        </w:tc>
        <w:tc>
          <w:tcPr>
            <w:tcW w:w="3325" w:type="dxa"/>
            <w:tcBorders>
              <w:top w:val="single" w:sz="4" w:space="0" w:color="auto"/>
              <w:left w:val="single" w:sz="4" w:space="0" w:color="auto"/>
              <w:bottom w:val="single" w:sz="4" w:space="0" w:color="auto"/>
              <w:right w:val="single" w:sz="4" w:space="0" w:color="auto"/>
            </w:tcBorders>
          </w:tcPr>
          <w:p w14:paraId="3A45FF56" w14:textId="77777777" w:rsidR="00D61018" w:rsidRPr="008F772C" w:rsidRDefault="00D61018" w:rsidP="00465FD2">
            <w:pPr>
              <w:pStyle w:val="TAL"/>
              <w:rPr>
                <w:rFonts w:cs="Arial"/>
                <w:szCs w:val="18"/>
                <w:lang w:eastAsia="zh-CN"/>
              </w:rPr>
            </w:pPr>
            <w:r w:rsidRPr="00FA68B2">
              <w:rPr>
                <w:rFonts w:cs="Arial"/>
                <w:szCs w:val="18"/>
                <w:lang w:eastAsia="zh-CN"/>
              </w:rPr>
              <w:t>Discovery User Confidentility Key</w:t>
            </w:r>
          </w:p>
        </w:tc>
        <w:tc>
          <w:tcPr>
            <w:tcW w:w="2085" w:type="dxa"/>
            <w:tcBorders>
              <w:top w:val="single" w:sz="4" w:space="0" w:color="auto"/>
              <w:left w:val="single" w:sz="4" w:space="0" w:color="auto"/>
              <w:bottom w:val="single" w:sz="4" w:space="0" w:color="auto"/>
              <w:right w:val="single" w:sz="4" w:space="0" w:color="auto"/>
            </w:tcBorders>
          </w:tcPr>
          <w:p w14:paraId="2A616195" w14:textId="77777777" w:rsidR="00D61018" w:rsidRDefault="00D61018" w:rsidP="00465FD2">
            <w:pPr>
              <w:pStyle w:val="TAL"/>
              <w:rPr>
                <w:rFonts w:cs="Arial"/>
                <w:szCs w:val="18"/>
              </w:rPr>
            </w:pPr>
          </w:p>
        </w:tc>
      </w:tr>
      <w:tr w:rsidR="00D61018" w14:paraId="353ACDAA"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3663C42D" w14:textId="77777777" w:rsidR="00D61018" w:rsidRDefault="00D61018" w:rsidP="00465FD2">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hideMark/>
          </w:tcPr>
          <w:p w14:paraId="2C69C824" w14:textId="2FB57290" w:rsidR="00D61018" w:rsidRDefault="00D61018" w:rsidP="00800A34">
            <w:pPr>
              <w:pStyle w:val="Index1"/>
              <w:keepNext/>
              <w:keepLines/>
              <w:ind w:left="0" w:firstLine="0"/>
            </w:pPr>
            <w:r>
              <w:t>6.</w:t>
            </w:r>
            <w:r w:rsidR="003D313B">
              <w:t>3</w:t>
            </w:r>
            <w:r>
              <w:t>.6.3</w:t>
            </w:r>
          </w:p>
        </w:tc>
        <w:tc>
          <w:tcPr>
            <w:tcW w:w="3325" w:type="dxa"/>
            <w:tcBorders>
              <w:top w:val="single" w:sz="4" w:space="0" w:color="auto"/>
              <w:left w:val="single" w:sz="4" w:space="0" w:color="auto"/>
              <w:bottom w:val="single" w:sz="4" w:space="0" w:color="auto"/>
              <w:right w:val="single" w:sz="4" w:space="0" w:color="auto"/>
            </w:tcBorders>
          </w:tcPr>
          <w:p w14:paraId="712FE617" w14:textId="77777777" w:rsidR="00D61018" w:rsidRPr="008F772C" w:rsidRDefault="00D61018" w:rsidP="00465FD2">
            <w:pPr>
              <w:pStyle w:val="TAL"/>
              <w:rPr>
                <w:rFonts w:cs="Arial"/>
                <w:szCs w:val="18"/>
                <w:lang w:eastAsia="zh-CN"/>
              </w:rPr>
            </w:pPr>
            <w:r w:rsidRPr="00FA68B2">
              <w:rPr>
                <w:rFonts w:cs="Arial"/>
                <w:szCs w:val="18"/>
                <w:lang w:eastAsia="zh-CN"/>
              </w:rPr>
              <w:t>Discovery User Scrambling Key</w:t>
            </w:r>
          </w:p>
        </w:tc>
        <w:tc>
          <w:tcPr>
            <w:tcW w:w="2085" w:type="dxa"/>
            <w:tcBorders>
              <w:top w:val="single" w:sz="4" w:space="0" w:color="auto"/>
              <w:left w:val="single" w:sz="4" w:space="0" w:color="auto"/>
              <w:bottom w:val="single" w:sz="4" w:space="0" w:color="auto"/>
              <w:right w:val="single" w:sz="4" w:space="0" w:color="auto"/>
            </w:tcBorders>
          </w:tcPr>
          <w:p w14:paraId="559AF877" w14:textId="77777777" w:rsidR="00D61018" w:rsidRDefault="00D61018" w:rsidP="00465FD2">
            <w:pPr>
              <w:pStyle w:val="TAL"/>
              <w:rPr>
                <w:rFonts w:cs="Arial"/>
                <w:szCs w:val="18"/>
              </w:rPr>
            </w:pPr>
          </w:p>
        </w:tc>
      </w:tr>
      <w:tr w:rsidR="00D61018" w14:paraId="125A7870" w14:textId="77777777" w:rsidTr="00465FD2">
        <w:trPr>
          <w:jc w:val="center"/>
        </w:trPr>
        <w:tc>
          <w:tcPr>
            <w:tcW w:w="2598" w:type="dxa"/>
            <w:tcBorders>
              <w:top w:val="single" w:sz="4" w:space="0" w:color="auto"/>
              <w:left w:val="single" w:sz="4" w:space="0" w:color="auto"/>
              <w:bottom w:val="single" w:sz="4" w:space="0" w:color="auto"/>
              <w:right w:val="single" w:sz="4" w:space="0" w:color="auto"/>
            </w:tcBorders>
          </w:tcPr>
          <w:p w14:paraId="2BF0C3D5" w14:textId="77777777" w:rsidR="00D61018" w:rsidRDefault="00D61018" w:rsidP="00465FD2">
            <w:pPr>
              <w:pStyle w:val="TAL"/>
              <w:rPr>
                <w:lang w:eastAsia="zh-CN"/>
              </w:rPr>
            </w:pPr>
            <w:r>
              <w:rPr>
                <w:lang w:eastAsia="zh-CN"/>
              </w:rPr>
              <w:t>U</w:t>
            </w:r>
            <w:r w:rsidRPr="00152E6E">
              <w:rPr>
                <w:lang w:eastAsia="zh-CN"/>
              </w:rPr>
              <w:t>serInfoId</w:t>
            </w:r>
          </w:p>
        </w:tc>
        <w:tc>
          <w:tcPr>
            <w:tcW w:w="1416" w:type="dxa"/>
            <w:tcBorders>
              <w:top w:val="single" w:sz="4" w:space="0" w:color="auto"/>
              <w:left w:val="single" w:sz="4" w:space="0" w:color="auto"/>
              <w:bottom w:val="single" w:sz="4" w:space="0" w:color="auto"/>
              <w:right w:val="single" w:sz="4" w:space="0" w:color="auto"/>
            </w:tcBorders>
            <w:hideMark/>
          </w:tcPr>
          <w:p w14:paraId="4E958A62" w14:textId="5F418350" w:rsidR="00D61018" w:rsidRDefault="00D61018" w:rsidP="00800A34">
            <w:pPr>
              <w:pStyle w:val="Index1"/>
              <w:keepNext/>
              <w:keepLines/>
              <w:ind w:left="0" w:firstLine="0"/>
            </w:pPr>
            <w:r>
              <w:t>6.</w:t>
            </w:r>
            <w:r w:rsidR="003D313B">
              <w:t>3</w:t>
            </w:r>
            <w:r>
              <w:t>.6.3</w:t>
            </w:r>
          </w:p>
        </w:tc>
        <w:tc>
          <w:tcPr>
            <w:tcW w:w="3325" w:type="dxa"/>
            <w:tcBorders>
              <w:top w:val="single" w:sz="4" w:space="0" w:color="auto"/>
              <w:left w:val="single" w:sz="4" w:space="0" w:color="auto"/>
              <w:bottom w:val="single" w:sz="4" w:space="0" w:color="auto"/>
              <w:right w:val="single" w:sz="4" w:space="0" w:color="auto"/>
            </w:tcBorders>
          </w:tcPr>
          <w:p w14:paraId="59EAC0CB" w14:textId="77777777" w:rsidR="00D61018" w:rsidRPr="008F772C" w:rsidRDefault="00D61018" w:rsidP="00465FD2">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1DF31ADE" w14:textId="77777777" w:rsidR="00D61018" w:rsidRDefault="00D61018" w:rsidP="00465FD2">
            <w:pPr>
              <w:pStyle w:val="TAL"/>
              <w:rPr>
                <w:rFonts w:cs="Arial"/>
                <w:szCs w:val="18"/>
              </w:rPr>
            </w:pPr>
          </w:p>
        </w:tc>
      </w:tr>
    </w:tbl>
    <w:p w14:paraId="33CB2699" w14:textId="77777777" w:rsidR="00D61018" w:rsidRDefault="00D61018" w:rsidP="00D61018"/>
    <w:p w14:paraId="1394811E" w14:textId="2E2B34D8" w:rsidR="00D61018" w:rsidRDefault="00D61018" w:rsidP="00D61018">
      <w:r>
        <w:t>Table</w:t>
      </w:r>
      <w:r w:rsidRPr="00330B48">
        <w:t> </w:t>
      </w:r>
      <w:r>
        <w:t>6.</w:t>
      </w:r>
      <w:r w:rsidR="003D313B">
        <w:t>3</w:t>
      </w:r>
      <w:r>
        <w:t xml:space="preserve">.6.1-2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432A24F4" w14:textId="216B4698" w:rsidR="00D61018" w:rsidRDefault="00D61018" w:rsidP="00D61018">
      <w:pPr>
        <w:pStyle w:val="TH"/>
      </w:pPr>
      <w:r>
        <w:lastRenderedPageBreak/>
        <w:t>Table</w:t>
      </w:r>
      <w:r w:rsidRPr="00330B48">
        <w:t> </w:t>
      </w:r>
      <w:r>
        <w:t>6.</w:t>
      </w:r>
      <w:r w:rsidR="003D313B">
        <w:t>3</w:t>
      </w:r>
      <w:r>
        <w:t xml:space="preserve">.6.1-2: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D61018" w14:paraId="34E1F5F0" w14:textId="77777777" w:rsidTr="00465FD2">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42D8824D" w14:textId="77777777" w:rsidR="00D61018" w:rsidRDefault="00D61018" w:rsidP="00465FD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070B9FC3" w14:textId="77777777" w:rsidR="00D61018" w:rsidRDefault="00D61018" w:rsidP="00465FD2">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3FCC2DF" w14:textId="77777777" w:rsidR="00D61018" w:rsidRDefault="00D61018" w:rsidP="00465FD2">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72CCC657" w14:textId="77777777" w:rsidR="00D61018" w:rsidRDefault="00D61018" w:rsidP="00465FD2">
            <w:pPr>
              <w:pStyle w:val="TAH"/>
            </w:pPr>
            <w:r>
              <w:t>Applicability</w:t>
            </w:r>
          </w:p>
        </w:tc>
      </w:tr>
      <w:tr w:rsidR="00D61018" w14:paraId="3D8189B8" w14:textId="77777777" w:rsidTr="00465FD2">
        <w:trPr>
          <w:jc w:val="center"/>
        </w:trPr>
        <w:tc>
          <w:tcPr>
            <w:tcW w:w="1918" w:type="dxa"/>
            <w:tcBorders>
              <w:top w:val="single" w:sz="4" w:space="0" w:color="auto"/>
              <w:left w:val="single" w:sz="4" w:space="0" w:color="auto"/>
              <w:bottom w:val="single" w:sz="4" w:space="0" w:color="auto"/>
              <w:right w:val="single" w:sz="4" w:space="0" w:color="auto"/>
            </w:tcBorders>
          </w:tcPr>
          <w:p w14:paraId="5BA4B541" w14:textId="77777777" w:rsidR="00D61018" w:rsidRDefault="00D61018" w:rsidP="00465FD2">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58CA59E0" w14:textId="77777777" w:rsidR="00D61018" w:rsidRDefault="00D61018" w:rsidP="00465FD2">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65E6C95A" w14:textId="77777777" w:rsidR="00D61018" w:rsidRDefault="00D61018" w:rsidP="00465FD2">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61C77FDF" w14:textId="77777777" w:rsidR="00D61018" w:rsidRDefault="00D61018" w:rsidP="00465FD2">
            <w:pPr>
              <w:pStyle w:val="TAL"/>
              <w:rPr>
                <w:rFonts w:cs="Arial"/>
                <w:szCs w:val="18"/>
              </w:rPr>
            </w:pPr>
          </w:p>
        </w:tc>
      </w:tr>
      <w:tr w:rsidR="00D61018" w14:paraId="1B27538A" w14:textId="77777777" w:rsidTr="00465FD2">
        <w:trPr>
          <w:jc w:val="center"/>
        </w:trPr>
        <w:tc>
          <w:tcPr>
            <w:tcW w:w="1918" w:type="dxa"/>
            <w:tcBorders>
              <w:top w:val="single" w:sz="4" w:space="0" w:color="auto"/>
              <w:left w:val="single" w:sz="4" w:space="0" w:color="auto"/>
              <w:bottom w:val="single" w:sz="4" w:space="0" w:color="auto"/>
              <w:right w:val="single" w:sz="4" w:space="0" w:color="auto"/>
            </w:tcBorders>
            <w:hideMark/>
          </w:tcPr>
          <w:p w14:paraId="2D8D2D6A" w14:textId="77777777" w:rsidR="00D61018" w:rsidRDefault="00D61018" w:rsidP="00465FD2">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1C13FF9F" w14:textId="77777777" w:rsidR="00D61018" w:rsidRDefault="00D61018" w:rsidP="00465FD2">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46422E82" w14:textId="77777777" w:rsidR="00D61018" w:rsidRDefault="00D61018" w:rsidP="00465FD2">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73FF1075" w14:textId="77777777" w:rsidR="00D61018" w:rsidRDefault="00D61018" w:rsidP="00465FD2">
            <w:pPr>
              <w:pStyle w:val="TAL"/>
              <w:rPr>
                <w:rFonts w:cs="Arial"/>
                <w:szCs w:val="18"/>
              </w:rPr>
            </w:pPr>
          </w:p>
        </w:tc>
      </w:tr>
    </w:tbl>
    <w:p w14:paraId="4EBC9280" w14:textId="77777777" w:rsidR="00D61018" w:rsidRDefault="00D61018" w:rsidP="00D61018">
      <w:pPr>
        <w:rPr>
          <w:lang w:eastAsia="zh-CN"/>
        </w:rPr>
      </w:pPr>
    </w:p>
    <w:p w14:paraId="334D0946" w14:textId="478CB481" w:rsidR="00D61018" w:rsidRDefault="00D61018" w:rsidP="00D61018">
      <w:pPr>
        <w:pStyle w:val="Heading4"/>
        <w:rPr>
          <w:lang w:val="en-US"/>
        </w:rPr>
      </w:pPr>
      <w:bookmarkStart w:id="630" w:name="_Toc145953071"/>
      <w:bookmarkStart w:id="631" w:name="_Toc153882506"/>
      <w:r>
        <w:rPr>
          <w:lang w:val="en-US"/>
        </w:rPr>
        <w:t>6.</w:t>
      </w:r>
      <w:r w:rsidR="003D313B">
        <w:rPr>
          <w:lang w:val="en-US"/>
        </w:rPr>
        <w:t>3</w:t>
      </w:r>
      <w:r>
        <w:rPr>
          <w:lang w:val="en-US"/>
        </w:rPr>
        <w:t>.6.2</w:t>
      </w:r>
      <w:r>
        <w:rPr>
          <w:lang w:val="en-US"/>
        </w:rPr>
        <w:tab/>
        <w:t>Structured data types</w:t>
      </w:r>
      <w:bookmarkEnd w:id="630"/>
      <w:bookmarkEnd w:id="631"/>
    </w:p>
    <w:p w14:paraId="2D6994ED" w14:textId="2A48E54A" w:rsidR="00D61018" w:rsidRDefault="00D61018" w:rsidP="00D61018">
      <w:pPr>
        <w:pStyle w:val="Heading5"/>
      </w:pPr>
      <w:bookmarkStart w:id="632" w:name="_Toc145953072"/>
      <w:bookmarkStart w:id="633" w:name="_Toc153882507"/>
      <w:r>
        <w:t>6.</w:t>
      </w:r>
      <w:r w:rsidR="003D313B">
        <w:t>3</w:t>
      </w:r>
      <w:r>
        <w:t>.6.2.1</w:t>
      </w:r>
      <w:r>
        <w:tab/>
        <w:t>Introduction</w:t>
      </w:r>
      <w:bookmarkEnd w:id="632"/>
      <w:bookmarkEnd w:id="633"/>
    </w:p>
    <w:p w14:paraId="46832169" w14:textId="77777777" w:rsidR="00D61018" w:rsidRDefault="00D61018" w:rsidP="00D61018">
      <w:r>
        <w:t>This clause defines the structures to be used in resource representations.</w:t>
      </w:r>
    </w:p>
    <w:p w14:paraId="2FA5A6C4" w14:textId="164DAA00" w:rsidR="00D61018" w:rsidRDefault="00D61018" w:rsidP="00D61018">
      <w:pPr>
        <w:pStyle w:val="Heading5"/>
      </w:pPr>
      <w:bookmarkStart w:id="634" w:name="_Toc145953073"/>
      <w:bookmarkStart w:id="635" w:name="_Toc153882508"/>
      <w:r>
        <w:t>6.</w:t>
      </w:r>
      <w:r w:rsidR="003D313B">
        <w:t>3</w:t>
      </w:r>
      <w:r>
        <w:t>.6.2.2</w:t>
      </w:r>
      <w:r>
        <w:tab/>
        <w:t xml:space="preserve">Type: </w:t>
      </w:r>
      <w:bookmarkEnd w:id="634"/>
      <w:r>
        <w:t>AnnounceAuthData</w:t>
      </w:r>
      <w:bookmarkEnd w:id="635"/>
    </w:p>
    <w:p w14:paraId="00FB7D15" w14:textId="2DA870F8" w:rsidR="00D61018" w:rsidRDefault="00D61018" w:rsidP="00D61018">
      <w:pPr>
        <w:pStyle w:val="TH"/>
      </w:pPr>
      <w:r>
        <w:rPr>
          <w:noProof/>
        </w:rPr>
        <w:t>Table </w:t>
      </w:r>
      <w:r>
        <w:t>6.</w:t>
      </w:r>
      <w:r w:rsidR="003D313B">
        <w:t>3</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1018" w14:paraId="3B00F0E2"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FA33DE" w14:textId="77777777" w:rsidR="00D61018" w:rsidRDefault="00D61018" w:rsidP="00465FD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A4B00D" w14:textId="77777777" w:rsidR="00D61018" w:rsidRDefault="00D61018" w:rsidP="00465F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2D74F" w14:textId="77777777" w:rsidR="00D61018" w:rsidRDefault="00D61018" w:rsidP="00465F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0AE3D1" w14:textId="77777777" w:rsidR="00D61018" w:rsidRDefault="00D61018" w:rsidP="00465FD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D294FA" w14:textId="77777777" w:rsidR="00D61018" w:rsidRDefault="00D61018" w:rsidP="00465FD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AA22AD" w14:textId="77777777" w:rsidR="00D61018" w:rsidRDefault="00D61018" w:rsidP="00465FD2">
            <w:pPr>
              <w:pStyle w:val="TAH"/>
              <w:rPr>
                <w:rFonts w:cs="Arial"/>
                <w:szCs w:val="18"/>
              </w:rPr>
            </w:pPr>
            <w:r>
              <w:rPr>
                <w:rFonts w:cs="Arial"/>
                <w:szCs w:val="18"/>
              </w:rPr>
              <w:t>Applicability</w:t>
            </w:r>
          </w:p>
        </w:tc>
      </w:tr>
      <w:tr w:rsidR="00D61018" w14:paraId="07A5D750"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hideMark/>
          </w:tcPr>
          <w:p w14:paraId="2E25E41F" w14:textId="77777777" w:rsidR="00D61018" w:rsidRDefault="00D61018" w:rsidP="00465FD2">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7EAD40D1" w14:textId="77777777" w:rsidR="00D61018" w:rsidRDefault="00D61018" w:rsidP="00465FD2">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579C7DAC" w14:textId="77777777" w:rsidR="00D61018" w:rsidRDefault="00D61018" w:rsidP="00465FD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98E111E" w14:textId="77777777" w:rsidR="00D61018" w:rsidRDefault="00D61018" w:rsidP="00465FD2">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A337960" w14:textId="77777777" w:rsidR="00D61018" w:rsidRDefault="00D61018" w:rsidP="00465FD2">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33C42AAC" w14:textId="77777777" w:rsidR="00D61018" w:rsidRDefault="00D61018" w:rsidP="00465FD2">
            <w:pPr>
              <w:pStyle w:val="TAL"/>
              <w:rPr>
                <w:rFonts w:cs="Arial"/>
                <w:szCs w:val="18"/>
              </w:rPr>
            </w:pPr>
          </w:p>
        </w:tc>
      </w:tr>
    </w:tbl>
    <w:p w14:paraId="0041CED7" w14:textId="77777777" w:rsidR="00D61018" w:rsidRDefault="00D61018" w:rsidP="00D61018">
      <w:pPr>
        <w:rPr>
          <w:lang w:val="en-US"/>
        </w:rPr>
      </w:pPr>
    </w:p>
    <w:p w14:paraId="77A8B91C" w14:textId="07E02924" w:rsidR="00D61018" w:rsidRDefault="00D61018" w:rsidP="00D61018">
      <w:pPr>
        <w:pStyle w:val="Heading5"/>
        <w:rPr>
          <w:lang w:eastAsia="zh-CN"/>
        </w:rPr>
      </w:pPr>
      <w:bookmarkStart w:id="636" w:name="_Toc145953074"/>
      <w:bookmarkStart w:id="637" w:name="_Toc153882509"/>
      <w:r>
        <w:t>6.</w:t>
      </w:r>
      <w:r w:rsidR="003D313B">
        <w:t>3</w:t>
      </w:r>
      <w:r>
        <w:t>.6.2.3</w:t>
      </w:r>
      <w:r>
        <w:tab/>
        <w:t xml:space="preserve">Type: </w:t>
      </w:r>
      <w:bookmarkEnd w:id="636"/>
      <w:r>
        <w:t>MonitorKeyReqData</w:t>
      </w:r>
      <w:bookmarkEnd w:id="637"/>
    </w:p>
    <w:p w14:paraId="1ED2716B" w14:textId="0425F921" w:rsidR="00D61018" w:rsidRDefault="00D61018" w:rsidP="00D61018">
      <w:pPr>
        <w:pStyle w:val="TH"/>
      </w:pPr>
      <w:r>
        <w:rPr>
          <w:noProof/>
        </w:rPr>
        <w:t>Table </w:t>
      </w:r>
      <w:r>
        <w:t>6.</w:t>
      </w:r>
      <w:r w:rsidR="003D313B">
        <w:t>3</w:t>
      </w:r>
      <w:r>
        <w:t xml:space="preserve">.6.2.3-1: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61018" w14:paraId="73F2C0DD"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55DCAF" w14:textId="77777777" w:rsidR="00D61018" w:rsidRDefault="00D61018" w:rsidP="00465FD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FFCBA4" w14:textId="77777777" w:rsidR="00D61018" w:rsidRDefault="00D61018" w:rsidP="00465F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4108B" w14:textId="77777777" w:rsidR="00D61018" w:rsidRDefault="00D61018" w:rsidP="00465F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6B86A8" w14:textId="77777777" w:rsidR="00D61018" w:rsidRDefault="00D61018" w:rsidP="00465FD2">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2198C8E" w14:textId="77777777" w:rsidR="00D61018" w:rsidRDefault="00D61018" w:rsidP="00465FD2">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9322643" w14:textId="77777777" w:rsidR="00D61018" w:rsidRDefault="00D61018" w:rsidP="00465FD2">
            <w:pPr>
              <w:pStyle w:val="TAH"/>
              <w:rPr>
                <w:rFonts w:cs="Arial"/>
                <w:szCs w:val="18"/>
              </w:rPr>
            </w:pPr>
            <w:r>
              <w:rPr>
                <w:rFonts w:cs="Arial"/>
                <w:szCs w:val="18"/>
              </w:rPr>
              <w:t>Applicability</w:t>
            </w:r>
          </w:p>
        </w:tc>
      </w:tr>
      <w:tr w:rsidR="00D61018" w14:paraId="3FA1E7EC"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42DDC709" w14:textId="77777777" w:rsidR="00D61018" w:rsidRDefault="00D61018" w:rsidP="00465FD2">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51297BB6" w14:textId="77777777" w:rsidR="00D61018" w:rsidRDefault="00D61018" w:rsidP="00465FD2">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F7BCDFC" w14:textId="77777777" w:rsidR="00D61018" w:rsidRDefault="00D61018" w:rsidP="00465F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9A005C" w14:textId="77777777" w:rsidR="00D61018" w:rsidRDefault="00D61018" w:rsidP="00465FD2">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2E0C8BA9" w14:textId="77777777" w:rsidR="00D61018" w:rsidRDefault="00D61018" w:rsidP="00465FD2">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2569BC0" w14:textId="77777777" w:rsidR="00D61018" w:rsidRDefault="00D61018" w:rsidP="00465FD2">
            <w:pPr>
              <w:pStyle w:val="TAL"/>
              <w:rPr>
                <w:rFonts w:cs="Arial"/>
                <w:szCs w:val="18"/>
              </w:rPr>
            </w:pPr>
          </w:p>
        </w:tc>
      </w:tr>
      <w:tr w:rsidR="00D61018" w14:paraId="70328AD6"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414B140A" w14:textId="77777777" w:rsidR="00D61018" w:rsidRDefault="00D61018" w:rsidP="00465FD2">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84C8C29" w14:textId="77777777" w:rsidR="00D61018" w:rsidRDefault="00D61018" w:rsidP="00465FD2">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2BA9FA81" w14:textId="77777777" w:rsidR="00D61018" w:rsidRDefault="00D61018" w:rsidP="00465F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FBF936" w14:textId="77777777" w:rsidR="00D61018" w:rsidRDefault="00D61018" w:rsidP="00465FD2">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7945800" w14:textId="77777777" w:rsidR="00D61018" w:rsidRDefault="00D61018" w:rsidP="00465FD2">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6100A122" w14:textId="77777777" w:rsidR="00D61018" w:rsidRDefault="00D61018" w:rsidP="00465FD2">
            <w:pPr>
              <w:pStyle w:val="TAL"/>
              <w:rPr>
                <w:rFonts w:cs="Arial"/>
                <w:szCs w:val="18"/>
              </w:rPr>
            </w:pPr>
          </w:p>
        </w:tc>
      </w:tr>
    </w:tbl>
    <w:p w14:paraId="5E052CC0" w14:textId="77777777" w:rsidR="00D61018" w:rsidRDefault="00D61018" w:rsidP="00D61018">
      <w:pPr>
        <w:rPr>
          <w:lang w:eastAsia="zh-CN"/>
        </w:rPr>
      </w:pPr>
    </w:p>
    <w:p w14:paraId="0792A914" w14:textId="188FAA6A" w:rsidR="00D61018" w:rsidRDefault="00D61018" w:rsidP="00D61018">
      <w:pPr>
        <w:pStyle w:val="Heading5"/>
        <w:rPr>
          <w:lang w:eastAsia="zh-CN"/>
        </w:rPr>
      </w:pPr>
      <w:bookmarkStart w:id="638" w:name="_Toc153882510"/>
      <w:r>
        <w:t>6.</w:t>
      </w:r>
      <w:r w:rsidR="003D313B">
        <w:t>3</w:t>
      </w:r>
      <w:r>
        <w:t>.6.2.4</w:t>
      </w:r>
      <w:r>
        <w:tab/>
        <w:t>Type: MonitorKeyRespData</w:t>
      </w:r>
      <w:bookmarkEnd w:id="638"/>
    </w:p>
    <w:p w14:paraId="206D2A40" w14:textId="18A00AB6" w:rsidR="00D61018" w:rsidRDefault="00D61018" w:rsidP="00D61018">
      <w:pPr>
        <w:pStyle w:val="TH"/>
      </w:pPr>
      <w:r>
        <w:rPr>
          <w:noProof/>
        </w:rPr>
        <w:t>Table </w:t>
      </w:r>
      <w:r>
        <w:t>6.</w:t>
      </w:r>
      <w:r w:rsidR="003D313B">
        <w:t>3</w:t>
      </w:r>
      <w:r>
        <w:t xml:space="preserve">.6.2.4-1: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61018" w14:paraId="665699FF"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AA5C1" w14:textId="77777777" w:rsidR="00D61018" w:rsidRDefault="00D61018" w:rsidP="00465FD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B5A20D" w14:textId="77777777" w:rsidR="00D61018" w:rsidRDefault="00D61018" w:rsidP="00465F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68465" w14:textId="77777777" w:rsidR="00D61018" w:rsidRDefault="00D61018" w:rsidP="00465F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E1EEF6" w14:textId="77777777" w:rsidR="00D61018" w:rsidRDefault="00D61018" w:rsidP="00465FD2">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9905CB" w14:textId="77777777" w:rsidR="00D61018" w:rsidRDefault="00D61018" w:rsidP="00465FD2">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8801FF3" w14:textId="77777777" w:rsidR="00D61018" w:rsidRDefault="00D61018" w:rsidP="00465FD2">
            <w:pPr>
              <w:pStyle w:val="TAH"/>
              <w:rPr>
                <w:rFonts w:cs="Arial"/>
                <w:szCs w:val="18"/>
              </w:rPr>
            </w:pPr>
            <w:r>
              <w:rPr>
                <w:rFonts w:cs="Arial"/>
                <w:szCs w:val="18"/>
              </w:rPr>
              <w:t>Applicability</w:t>
            </w:r>
          </w:p>
        </w:tc>
      </w:tr>
      <w:tr w:rsidR="00D61018" w14:paraId="2E3E7DA5"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235EBB0F" w14:textId="77777777" w:rsidR="00D61018" w:rsidRDefault="00D61018" w:rsidP="00465FD2">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43AE5C0" w14:textId="77777777" w:rsidR="00D61018" w:rsidRDefault="00D61018" w:rsidP="00465FD2">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628CAC2C" w14:textId="77777777" w:rsidR="00D61018" w:rsidRDefault="00D61018" w:rsidP="00465F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B60161" w14:textId="77777777" w:rsidR="00D61018" w:rsidRDefault="00D61018" w:rsidP="00465FD2">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65FC791" w14:textId="77777777" w:rsidR="00D61018" w:rsidRDefault="00D61018" w:rsidP="00465FD2">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03780402" w14:textId="77777777" w:rsidR="00D61018" w:rsidRDefault="00D61018" w:rsidP="00465FD2">
            <w:pPr>
              <w:pStyle w:val="TAL"/>
              <w:rPr>
                <w:rFonts w:cs="Arial"/>
                <w:szCs w:val="18"/>
              </w:rPr>
            </w:pPr>
          </w:p>
        </w:tc>
      </w:tr>
      <w:tr w:rsidR="00D61018" w14:paraId="4AA2DDFB"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2E66F045" w14:textId="77777777" w:rsidR="00D61018" w:rsidRDefault="00D61018" w:rsidP="00465FD2">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1C4BED" w14:textId="77777777" w:rsidR="00D61018" w:rsidRDefault="00D61018" w:rsidP="00465FD2">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5E999A2A" w14:textId="77777777" w:rsidR="00D61018" w:rsidRDefault="00D61018" w:rsidP="00465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BC19A5" w14:textId="77777777" w:rsidR="00D61018" w:rsidRDefault="00D61018" w:rsidP="00465FD2">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C30A75B" w14:textId="77777777" w:rsidR="00D61018" w:rsidRDefault="00D61018" w:rsidP="00465FD2">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519134C9" w14:textId="77777777" w:rsidR="00D61018" w:rsidRDefault="00D61018" w:rsidP="00465FD2">
            <w:pPr>
              <w:pStyle w:val="TAL"/>
              <w:rPr>
                <w:rFonts w:cs="Arial"/>
                <w:szCs w:val="18"/>
              </w:rPr>
            </w:pPr>
          </w:p>
        </w:tc>
      </w:tr>
    </w:tbl>
    <w:p w14:paraId="652AD3A7" w14:textId="77777777" w:rsidR="00D61018" w:rsidRDefault="00D61018" w:rsidP="00D61018">
      <w:pPr>
        <w:rPr>
          <w:lang w:eastAsia="zh-CN"/>
        </w:rPr>
      </w:pPr>
    </w:p>
    <w:p w14:paraId="370695F8" w14:textId="35ED3AFF" w:rsidR="00D61018" w:rsidRDefault="00D61018" w:rsidP="00D61018">
      <w:pPr>
        <w:pStyle w:val="Heading5"/>
        <w:rPr>
          <w:lang w:eastAsia="zh-CN"/>
        </w:rPr>
      </w:pPr>
      <w:bookmarkStart w:id="639" w:name="_Toc153882511"/>
      <w:r>
        <w:t>6.</w:t>
      </w:r>
      <w:r w:rsidR="003D313B">
        <w:t>3</w:t>
      </w:r>
      <w:r>
        <w:t>.6.2.5</w:t>
      </w:r>
      <w:r>
        <w:tab/>
        <w:t>Type: DiscoveryKeyReqData</w:t>
      </w:r>
      <w:bookmarkEnd w:id="639"/>
    </w:p>
    <w:p w14:paraId="12B41EF1" w14:textId="135CF749" w:rsidR="00D61018" w:rsidRDefault="00D61018" w:rsidP="00D61018">
      <w:pPr>
        <w:pStyle w:val="TH"/>
      </w:pPr>
      <w:r>
        <w:rPr>
          <w:noProof/>
        </w:rPr>
        <w:t>Table </w:t>
      </w:r>
      <w:r>
        <w:t>6.</w:t>
      </w:r>
      <w:r w:rsidR="003D313B">
        <w:t>3</w:t>
      </w:r>
      <w:r>
        <w:t xml:space="preserve">.6.2.5-1: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61018" w14:paraId="43B6EC2A"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13C0D8" w14:textId="77777777" w:rsidR="00D61018" w:rsidRDefault="00D61018" w:rsidP="00465FD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D9E846" w14:textId="77777777" w:rsidR="00D61018" w:rsidRDefault="00D61018" w:rsidP="00465F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B09C0D" w14:textId="77777777" w:rsidR="00D61018" w:rsidRDefault="00D61018" w:rsidP="00465F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514D" w14:textId="77777777" w:rsidR="00D61018" w:rsidRDefault="00D61018" w:rsidP="00465FD2">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BEC1C1" w14:textId="77777777" w:rsidR="00D61018" w:rsidRDefault="00D61018" w:rsidP="00465FD2">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B1BC73B" w14:textId="77777777" w:rsidR="00D61018" w:rsidRDefault="00D61018" w:rsidP="00465FD2">
            <w:pPr>
              <w:pStyle w:val="TAH"/>
              <w:rPr>
                <w:rFonts w:cs="Arial"/>
                <w:szCs w:val="18"/>
              </w:rPr>
            </w:pPr>
            <w:r>
              <w:rPr>
                <w:rFonts w:cs="Arial"/>
                <w:szCs w:val="18"/>
              </w:rPr>
              <w:t>Applicability</w:t>
            </w:r>
          </w:p>
        </w:tc>
      </w:tr>
      <w:tr w:rsidR="00D61018" w14:paraId="2EA23EAF"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5B8ED6E8" w14:textId="77777777" w:rsidR="00D61018" w:rsidRDefault="00D61018" w:rsidP="00465FD2">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11D75F58" w14:textId="77777777" w:rsidR="00D61018" w:rsidRDefault="00D61018" w:rsidP="00465FD2">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0E717D60" w14:textId="77777777" w:rsidR="00D61018" w:rsidRDefault="00D61018" w:rsidP="00465F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38D83" w14:textId="77777777" w:rsidR="00D61018" w:rsidRDefault="00D61018" w:rsidP="00465FD2">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EB8B8EC" w14:textId="77777777" w:rsidR="00D61018" w:rsidRDefault="00D61018" w:rsidP="00465FD2">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6F9B29DF" w14:textId="77777777" w:rsidR="00D61018" w:rsidRDefault="00D61018" w:rsidP="00465FD2">
            <w:pPr>
              <w:pStyle w:val="TAL"/>
              <w:rPr>
                <w:rFonts w:cs="Arial"/>
                <w:szCs w:val="18"/>
              </w:rPr>
            </w:pPr>
          </w:p>
        </w:tc>
      </w:tr>
      <w:tr w:rsidR="00D61018" w14:paraId="0D426B12"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214B7DFE" w14:textId="77777777" w:rsidR="00D61018" w:rsidRDefault="00D61018" w:rsidP="00465FD2">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682D3883" w14:textId="77777777" w:rsidR="00D61018" w:rsidRDefault="00D61018" w:rsidP="00465FD2">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29DDDF1F" w14:textId="77777777" w:rsidR="00D61018" w:rsidRDefault="00D61018" w:rsidP="00465FD2">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C56075" w14:textId="77777777" w:rsidR="00D61018" w:rsidRDefault="00D61018" w:rsidP="00465FD2">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2124B30" w14:textId="77777777" w:rsidR="00D61018" w:rsidRDefault="00D61018" w:rsidP="00465FD2">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62DB2C61" w14:textId="77777777" w:rsidR="00D61018" w:rsidRDefault="00D61018" w:rsidP="00465FD2">
            <w:pPr>
              <w:pStyle w:val="TAL"/>
              <w:rPr>
                <w:rFonts w:cs="Arial"/>
                <w:szCs w:val="18"/>
              </w:rPr>
            </w:pPr>
          </w:p>
        </w:tc>
      </w:tr>
    </w:tbl>
    <w:p w14:paraId="48123F3F" w14:textId="77777777" w:rsidR="00D61018" w:rsidRDefault="00D61018" w:rsidP="00D61018">
      <w:pPr>
        <w:rPr>
          <w:lang w:eastAsia="zh-CN"/>
        </w:rPr>
      </w:pPr>
    </w:p>
    <w:p w14:paraId="7F112614" w14:textId="43E46E40" w:rsidR="00D61018" w:rsidRDefault="00D61018" w:rsidP="00D61018">
      <w:pPr>
        <w:pStyle w:val="Heading5"/>
        <w:rPr>
          <w:lang w:eastAsia="zh-CN"/>
        </w:rPr>
      </w:pPr>
      <w:bookmarkStart w:id="640" w:name="_Toc153882512"/>
      <w:r>
        <w:lastRenderedPageBreak/>
        <w:t>6.</w:t>
      </w:r>
      <w:r w:rsidR="003D313B">
        <w:t>3</w:t>
      </w:r>
      <w:r>
        <w:t>.6.2.6</w:t>
      </w:r>
      <w:r>
        <w:tab/>
        <w:t>Type: DiscoveryKeyRespData</w:t>
      </w:r>
      <w:bookmarkEnd w:id="640"/>
    </w:p>
    <w:p w14:paraId="4FEED76F" w14:textId="5F3EAF38" w:rsidR="00D61018" w:rsidRDefault="00D61018" w:rsidP="00D61018">
      <w:pPr>
        <w:pStyle w:val="TH"/>
      </w:pPr>
      <w:r>
        <w:rPr>
          <w:noProof/>
        </w:rPr>
        <w:t>Table </w:t>
      </w:r>
      <w:r>
        <w:t>6.</w:t>
      </w:r>
      <w:r w:rsidR="003D313B">
        <w:t>3</w:t>
      </w:r>
      <w:r>
        <w:t xml:space="preserve">.6.2.6-1: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61018" w14:paraId="0D13E72D"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CB9511" w14:textId="77777777" w:rsidR="00D61018" w:rsidRDefault="00D61018" w:rsidP="00465FD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227B8D" w14:textId="77777777" w:rsidR="00D61018" w:rsidRDefault="00D61018" w:rsidP="00465F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EAA9EA" w14:textId="77777777" w:rsidR="00D61018" w:rsidRDefault="00D61018" w:rsidP="00465F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539BF" w14:textId="77777777" w:rsidR="00D61018" w:rsidRDefault="00D61018" w:rsidP="00465FD2">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9050FA7" w14:textId="77777777" w:rsidR="00D61018" w:rsidRDefault="00D61018" w:rsidP="00465FD2">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2366D82" w14:textId="77777777" w:rsidR="00D61018" w:rsidRDefault="00D61018" w:rsidP="00465FD2">
            <w:pPr>
              <w:pStyle w:val="TAH"/>
              <w:rPr>
                <w:rFonts w:cs="Arial"/>
                <w:szCs w:val="18"/>
              </w:rPr>
            </w:pPr>
            <w:r>
              <w:rPr>
                <w:rFonts w:cs="Arial"/>
                <w:szCs w:val="18"/>
              </w:rPr>
              <w:t>Applicability</w:t>
            </w:r>
          </w:p>
        </w:tc>
      </w:tr>
      <w:tr w:rsidR="00D61018" w14:paraId="492E38C4"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4F985FBF" w14:textId="77777777" w:rsidR="00D61018" w:rsidRDefault="00D61018" w:rsidP="00465FD2">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239DF748" w14:textId="77777777" w:rsidR="00D61018" w:rsidRDefault="00D61018" w:rsidP="00465FD2">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E245746" w14:textId="77777777" w:rsidR="00D61018" w:rsidRDefault="00D61018" w:rsidP="00465FD2">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351BA1" w14:textId="77777777" w:rsidR="00D61018" w:rsidRDefault="00D61018" w:rsidP="00465FD2">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771CB6D" w14:textId="77777777" w:rsidR="00D61018" w:rsidRDefault="00D61018" w:rsidP="00465FD2">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2395E992" w14:textId="77777777" w:rsidR="00D61018" w:rsidRDefault="00D61018" w:rsidP="00465FD2">
            <w:pPr>
              <w:pStyle w:val="TAL"/>
              <w:rPr>
                <w:rFonts w:cs="Arial"/>
                <w:szCs w:val="18"/>
              </w:rPr>
            </w:pPr>
          </w:p>
        </w:tc>
      </w:tr>
      <w:tr w:rsidR="00D61018" w14:paraId="15DDE001"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0D448FEC" w14:textId="77777777" w:rsidR="00D61018" w:rsidRDefault="00D61018" w:rsidP="00465FD2">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1A52069C" w14:textId="77777777" w:rsidR="00D61018" w:rsidRDefault="00D61018" w:rsidP="00465FD2">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57D45926" w14:textId="77777777" w:rsidR="00D61018" w:rsidRDefault="00D61018" w:rsidP="00465FD2">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6CF5C7" w14:textId="77777777" w:rsidR="00D61018" w:rsidRDefault="00D61018" w:rsidP="00465FD2">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71D8724" w14:textId="77777777" w:rsidR="00D61018" w:rsidRDefault="00D61018" w:rsidP="00465FD2">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22D66498" w14:textId="77777777" w:rsidR="00D61018" w:rsidRDefault="00D61018" w:rsidP="00465FD2">
            <w:pPr>
              <w:pStyle w:val="TAL"/>
              <w:rPr>
                <w:rFonts w:cs="Arial"/>
                <w:szCs w:val="18"/>
              </w:rPr>
            </w:pPr>
          </w:p>
        </w:tc>
      </w:tr>
    </w:tbl>
    <w:p w14:paraId="7BE75675" w14:textId="77777777" w:rsidR="00D61018" w:rsidRDefault="00D61018" w:rsidP="00D61018">
      <w:pPr>
        <w:rPr>
          <w:lang w:eastAsia="zh-CN"/>
        </w:rPr>
      </w:pPr>
    </w:p>
    <w:p w14:paraId="74ECCD5F" w14:textId="5A4FA1E5" w:rsidR="00D61018" w:rsidRDefault="00D61018" w:rsidP="00D61018">
      <w:pPr>
        <w:pStyle w:val="Heading5"/>
        <w:rPr>
          <w:lang w:eastAsia="zh-CN"/>
        </w:rPr>
      </w:pPr>
      <w:bookmarkStart w:id="641" w:name="_Toc153882513"/>
      <w:r>
        <w:t>6.</w:t>
      </w:r>
      <w:r w:rsidR="003D313B">
        <w:t>3</w:t>
      </w:r>
      <w:r>
        <w:t>.6.2.7</w:t>
      </w:r>
      <w:r>
        <w:tab/>
        <w:t xml:space="preserve">Type: </w:t>
      </w:r>
      <w:r>
        <w:rPr>
          <w:lang w:eastAsia="zh-CN"/>
        </w:rPr>
        <w:t>DiscSecMaterials</w:t>
      </w:r>
      <w:bookmarkEnd w:id="641"/>
    </w:p>
    <w:p w14:paraId="3B8FB3EB" w14:textId="136B2518" w:rsidR="00D61018" w:rsidRDefault="00D61018" w:rsidP="00D61018">
      <w:pPr>
        <w:pStyle w:val="TH"/>
      </w:pPr>
      <w:r>
        <w:rPr>
          <w:noProof/>
        </w:rPr>
        <w:t>Table </w:t>
      </w:r>
      <w:r>
        <w:t>6.</w:t>
      </w:r>
      <w:r w:rsidR="003D313B">
        <w:t>3</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61018" w14:paraId="705B14D9"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F60256" w14:textId="77777777" w:rsidR="00D61018" w:rsidRDefault="00D61018" w:rsidP="00465FD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C4470E" w14:textId="77777777" w:rsidR="00D61018" w:rsidRDefault="00D61018" w:rsidP="00465F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6A533" w14:textId="77777777" w:rsidR="00D61018" w:rsidRDefault="00D61018" w:rsidP="00465F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5C6973" w14:textId="77777777" w:rsidR="00D61018" w:rsidRDefault="00D61018" w:rsidP="00465FD2">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1463C0A" w14:textId="77777777" w:rsidR="00D61018" w:rsidRDefault="00D61018" w:rsidP="00465FD2">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7A2E9D" w14:textId="77777777" w:rsidR="00D61018" w:rsidRDefault="00D61018" w:rsidP="00465FD2">
            <w:pPr>
              <w:pStyle w:val="TAH"/>
              <w:rPr>
                <w:rFonts w:cs="Arial"/>
                <w:szCs w:val="18"/>
              </w:rPr>
            </w:pPr>
            <w:r>
              <w:rPr>
                <w:rFonts w:cs="Arial"/>
                <w:szCs w:val="18"/>
              </w:rPr>
              <w:t>Applicability</w:t>
            </w:r>
          </w:p>
        </w:tc>
      </w:tr>
      <w:tr w:rsidR="00D61018" w14:paraId="61D80B22"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713BC489" w14:textId="77777777" w:rsidR="00D61018" w:rsidDel="00EC0F33" w:rsidRDefault="00D61018" w:rsidP="00465FD2">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1CEFB7C7" w14:textId="77777777" w:rsidR="00D61018" w:rsidDel="00EC0F33" w:rsidRDefault="00D61018" w:rsidP="00465FD2">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36A1872" w14:textId="77777777" w:rsidR="00D61018" w:rsidDel="00EC0F33" w:rsidRDefault="00D61018" w:rsidP="00465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8AE60" w14:textId="77777777" w:rsidR="00D61018" w:rsidDel="00EC0F33" w:rsidRDefault="00D61018" w:rsidP="00465FD2">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1864E01" w14:textId="77777777" w:rsidR="00D61018" w:rsidDel="00EC0F33" w:rsidRDefault="00D61018" w:rsidP="00465FD2">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186B2786" w14:textId="77777777" w:rsidR="00D61018" w:rsidRDefault="00D61018" w:rsidP="00465FD2">
            <w:pPr>
              <w:pStyle w:val="TAL"/>
              <w:rPr>
                <w:rFonts w:cs="Arial"/>
                <w:szCs w:val="18"/>
              </w:rPr>
            </w:pPr>
          </w:p>
        </w:tc>
      </w:tr>
      <w:tr w:rsidR="00D61018" w14:paraId="5993891E"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382FF952" w14:textId="77777777" w:rsidR="00D61018" w:rsidRDefault="00D61018" w:rsidP="00465FD2">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37C9868" w14:textId="77777777" w:rsidR="00D61018" w:rsidRDefault="00D61018" w:rsidP="00465FD2">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7DEF8A8B" w14:textId="77777777" w:rsidR="00D61018" w:rsidRDefault="00D61018" w:rsidP="00465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3029C" w14:textId="77777777" w:rsidR="00D61018" w:rsidRDefault="00D61018" w:rsidP="00465FD2">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DA80E4A" w14:textId="77777777" w:rsidR="00D61018" w:rsidRDefault="00D61018" w:rsidP="00465FD2">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2338EAC7" w14:textId="77777777" w:rsidR="00D61018" w:rsidRDefault="00D61018" w:rsidP="00465FD2">
            <w:pPr>
              <w:pStyle w:val="TAL"/>
              <w:rPr>
                <w:rFonts w:cs="Arial"/>
                <w:szCs w:val="18"/>
              </w:rPr>
            </w:pPr>
          </w:p>
        </w:tc>
      </w:tr>
      <w:tr w:rsidR="00D61018" w14:paraId="7722E496" w14:textId="77777777" w:rsidTr="00465FD2">
        <w:trPr>
          <w:jc w:val="center"/>
        </w:trPr>
        <w:tc>
          <w:tcPr>
            <w:tcW w:w="1701" w:type="dxa"/>
            <w:tcBorders>
              <w:top w:val="single" w:sz="4" w:space="0" w:color="auto"/>
              <w:left w:val="single" w:sz="4" w:space="0" w:color="auto"/>
              <w:bottom w:val="single" w:sz="4" w:space="0" w:color="auto"/>
              <w:right w:val="single" w:sz="4" w:space="0" w:color="auto"/>
            </w:tcBorders>
          </w:tcPr>
          <w:p w14:paraId="0C001FEA" w14:textId="77777777" w:rsidR="00D61018" w:rsidRDefault="00D61018" w:rsidP="00465FD2">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7BD50994" w14:textId="77777777" w:rsidR="00D61018" w:rsidRDefault="00D61018" w:rsidP="00465FD2">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36DD6E19" w14:textId="77777777" w:rsidR="00D61018" w:rsidRDefault="00D61018" w:rsidP="00465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58E52" w14:textId="77777777" w:rsidR="00D61018" w:rsidRDefault="00D61018" w:rsidP="00465FD2">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6C1C672" w14:textId="77777777" w:rsidR="00D61018" w:rsidRDefault="00D61018" w:rsidP="00465FD2">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52E6B10B" w14:textId="77777777" w:rsidR="00D61018" w:rsidRDefault="00D61018" w:rsidP="00465FD2">
            <w:pPr>
              <w:pStyle w:val="TAL"/>
              <w:rPr>
                <w:rFonts w:cs="Arial"/>
                <w:szCs w:val="18"/>
              </w:rPr>
            </w:pPr>
          </w:p>
        </w:tc>
      </w:tr>
    </w:tbl>
    <w:p w14:paraId="10A8366C" w14:textId="77777777" w:rsidR="00D61018" w:rsidRDefault="00D61018" w:rsidP="00D61018">
      <w:pPr>
        <w:rPr>
          <w:lang w:eastAsia="zh-CN"/>
        </w:rPr>
      </w:pPr>
    </w:p>
    <w:p w14:paraId="203C7E51" w14:textId="77777777" w:rsidR="00D61018" w:rsidRDefault="00D61018" w:rsidP="00D61018">
      <w:pPr>
        <w:rPr>
          <w:lang w:eastAsia="zh-CN"/>
        </w:rPr>
      </w:pPr>
    </w:p>
    <w:p w14:paraId="4BC69BED" w14:textId="7970CEDF" w:rsidR="00D61018" w:rsidRDefault="00D61018" w:rsidP="00D61018">
      <w:pPr>
        <w:pStyle w:val="Heading4"/>
        <w:rPr>
          <w:lang w:val="en-US"/>
        </w:rPr>
      </w:pPr>
      <w:bookmarkStart w:id="642" w:name="_Toc145953075"/>
      <w:bookmarkStart w:id="643" w:name="_Toc153882514"/>
      <w:r>
        <w:rPr>
          <w:lang w:val="en-US"/>
        </w:rPr>
        <w:t>6.</w:t>
      </w:r>
      <w:r w:rsidR="003D313B">
        <w:rPr>
          <w:lang w:val="en-US"/>
        </w:rPr>
        <w:t>3</w:t>
      </w:r>
      <w:r>
        <w:rPr>
          <w:lang w:val="en-US"/>
        </w:rPr>
        <w:t>.6.3</w:t>
      </w:r>
      <w:r>
        <w:rPr>
          <w:lang w:val="en-US"/>
        </w:rPr>
        <w:tab/>
        <w:t>Simple data types and enumerations</w:t>
      </w:r>
      <w:bookmarkEnd w:id="642"/>
      <w:bookmarkEnd w:id="643"/>
    </w:p>
    <w:p w14:paraId="1D58BD46" w14:textId="19E2F9E5" w:rsidR="00D61018" w:rsidRDefault="00D61018" w:rsidP="00D61018">
      <w:pPr>
        <w:pStyle w:val="Heading5"/>
      </w:pPr>
      <w:bookmarkStart w:id="644" w:name="_Toc145953076"/>
      <w:bookmarkStart w:id="645" w:name="_Toc153882515"/>
      <w:r>
        <w:t>6.</w:t>
      </w:r>
      <w:r w:rsidR="003D313B">
        <w:t>3</w:t>
      </w:r>
      <w:r>
        <w:t>.6.3.1</w:t>
      </w:r>
      <w:r>
        <w:tab/>
        <w:t>Introduction</w:t>
      </w:r>
      <w:bookmarkEnd w:id="644"/>
      <w:bookmarkEnd w:id="645"/>
    </w:p>
    <w:p w14:paraId="7061E8AA" w14:textId="77777777" w:rsidR="00D61018" w:rsidRDefault="00D61018" w:rsidP="00D61018">
      <w:r>
        <w:t>This clause defines simple data types and enumerations that can be referenced from data structures defined in the previous clauses.</w:t>
      </w:r>
    </w:p>
    <w:p w14:paraId="7727B179" w14:textId="0BC515FF" w:rsidR="00D61018" w:rsidRDefault="00D61018" w:rsidP="00D61018">
      <w:pPr>
        <w:pStyle w:val="Heading5"/>
      </w:pPr>
      <w:bookmarkStart w:id="646" w:name="_Toc145953077"/>
      <w:bookmarkStart w:id="647" w:name="_Toc153882516"/>
      <w:r>
        <w:t>6.</w:t>
      </w:r>
      <w:r w:rsidR="003D313B">
        <w:t>3</w:t>
      </w:r>
      <w:r>
        <w:t>.6.3.2</w:t>
      </w:r>
      <w:r>
        <w:tab/>
        <w:t>Simple data types</w:t>
      </w:r>
      <w:bookmarkEnd w:id="646"/>
      <w:bookmarkEnd w:id="647"/>
    </w:p>
    <w:p w14:paraId="48D06891" w14:textId="042E1819" w:rsidR="00D61018" w:rsidRDefault="00D61018" w:rsidP="00D61018">
      <w:r>
        <w:t>The simple data types defined in table</w:t>
      </w:r>
      <w:r w:rsidRPr="00330B48">
        <w:t> </w:t>
      </w:r>
      <w:r>
        <w:t>6.</w:t>
      </w:r>
      <w:r w:rsidR="003D313B">
        <w:t>3</w:t>
      </w:r>
      <w:r>
        <w:t>.6.3.2-1 shall be supported.</w:t>
      </w:r>
    </w:p>
    <w:p w14:paraId="7E485505" w14:textId="251BC2B9" w:rsidR="00D61018" w:rsidRDefault="00D61018" w:rsidP="00D61018">
      <w:pPr>
        <w:pStyle w:val="TH"/>
      </w:pPr>
      <w:r>
        <w:lastRenderedPageBreak/>
        <w:t>Table</w:t>
      </w:r>
      <w:r w:rsidRPr="00330B48">
        <w:t> </w:t>
      </w:r>
      <w:r>
        <w:t>6.</w:t>
      </w:r>
      <w:r w:rsidR="003D313B">
        <w:t>3</w:t>
      </w:r>
      <w:r>
        <w:t>.6.3.2-1: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D61018" w14:paraId="0EAEC8CA" w14:textId="77777777" w:rsidTr="00465FD2">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F2928F" w14:textId="77777777" w:rsidR="00D61018" w:rsidRDefault="00D61018" w:rsidP="00465FD2">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ED4798" w14:textId="77777777" w:rsidR="00D61018" w:rsidRDefault="00D61018" w:rsidP="00465FD2">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7CE095A4" w14:textId="77777777" w:rsidR="00D61018" w:rsidRDefault="00D61018" w:rsidP="00465FD2">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ED9A57F" w14:textId="77777777" w:rsidR="00D61018" w:rsidRDefault="00D61018" w:rsidP="00465FD2">
            <w:pPr>
              <w:pStyle w:val="TAH"/>
            </w:pPr>
            <w:r>
              <w:t>Applicability</w:t>
            </w:r>
          </w:p>
        </w:tc>
      </w:tr>
      <w:tr w:rsidR="00D61018" w14:paraId="172CADA8" w14:textId="77777777" w:rsidTr="00465FD2">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59A414" w14:textId="77777777" w:rsidR="00D61018" w:rsidRDefault="00D61018" w:rsidP="00465FD2">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88409" w14:textId="77777777" w:rsidR="00D61018" w:rsidRDefault="00D61018" w:rsidP="00465FD2">
            <w:pPr>
              <w:pStyle w:val="TAL"/>
            </w:pPr>
            <w:r>
              <w:t>string</w:t>
            </w:r>
          </w:p>
        </w:tc>
        <w:tc>
          <w:tcPr>
            <w:tcW w:w="1870" w:type="pct"/>
            <w:tcBorders>
              <w:top w:val="single" w:sz="4" w:space="0" w:color="auto"/>
              <w:left w:val="nil"/>
              <w:bottom w:val="single" w:sz="4" w:space="0" w:color="auto"/>
              <w:right w:val="single" w:sz="8" w:space="0" w:color="auto"/>
            </w:tcBorders>
          </w:tcPr>
          <w:p w14:paraId="0FEE0EE9" w14:textId="77777777" w:rsidR="00D61018" w:rsidRDefault="00D61018" w:rsidP="00465FD2">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3ABEB89E" w14:textId="77777777" w:rsidR="00D61018" w:rsidRDefault="00D61018" w:rsidP="00465FD2">
            <w:pPr>
              <w:pStyle w:val="TAL"/>
            </w:pPr>
          </w:p>
        </w:tc>
        <w:tc>
          <w:tcPr>
            <w:tcW w:w="1084" w:type="pct"/>
            <w:tcBorders>
              <w:top w:val="single" w:sz="4" w:space="0" w:color="auto"/>
              <w:left w:val="nil"/>
              <w:bottom w:val="single" w:sz="4" w:space="0" w:color="auto"/>
              <w:right w:val="single" w:sz="8" w:space="0" w:color="auto"/>
            </w:tcBorders>
          </w:tcPr>
          <w:p w14:paraId="41BD532D" w14:textId="77777777" w:rsidR="00D61018" w:rsidRDefault="00D61018" w:rsidP="00465FD2">
            <w:pPr>
              <w:pStyle w:val="TAL"/>
            </w:pPr>
          </w:p>
        </w:tc>
      </w:tr>
      <w:tr w:rsidR="00D61018" w14:paraId="23570C56" w14:textId="77777777" w:rsidTr="00465FD2">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80EC460" w14:textId="77777777" w:rsidR="00D61018" w:rsidRDefault="00D61018" w:rsidP="00465FD2">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904F25" w14:textId="77777777" w:rsidR="00D61018" w:rsidRDefault="00D61018" w:rsidP="00465FD2">
            <w:pPr>
              <w:pStyle w:val="TAL"/>
            </w:pPr>
            <w:r>
              <w:t>Bytes</w:t>
            </w:r>
          </w:p>
        </w:tc>
        <w:tc>
          <w:tcPr>
            <w:tcW w:w="1870" w:type="pct"/>
            <w:tcBorders>
              <w:top w:val="single" w:sz="4" w:space="0" w:color="auto"/>
              <w:left w:val="nil"/>
              <w:bottom w:val="single" w:sz="4" w:space="0" w:color="auto"/>
              <w:right w:val="single" w:sz="8" w:space="0" w:color="auto"/>
            </w:tcBorders>
          </w:tcPr>
          <w:p w14:paraId="10392818" w14:textId="77777777" w:rsidR="00D61018" w:rsidRDefault="00D61018" w:rsidP="00465FD2">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7BC3D889" w14:textId="77777777" w:rsidR="00D61018" w:rsidRDefault="00D61018" w:rsidP="00465FD2">
            <w:pPr>
              <w:pStyle w:val="TAL"/>
            </w:pPr>
          </w:p>
        </w:tc>
      </w:tr>
      <w:tr w:rsidR="00D61018" w14:paraId="5708EA16" w14:textId="77777777" w:rsidTr="00465FD2">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810FCA" w14:textId="77777777" w:rsidR="00D61018" w:rsidRDefault="00D61018" w:rsidP="00465FD2">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479C56" w14:textId="77777777" w:rsidR="00D61018" w:rsidRDefault="00D61018" w:rsidP="00465FD2">
            <w:pPr>
              <w:pStyle w:val="TAL"/>
            </w:pPr>
            <w:r>
              <w:t>integer</w:t>
            </w:r>
          </w:p>
        </w:tc>
        <w:tc>
          <w:tcPr>
            <w:tcW w:w="1870" w:type="pct"/>
            <w:tcBorders>
              <w:top w:val="single" w:sz="4" w:space="0" w:color="auto"/>
              <w:left w:val="nil"/>
              <w:bottom w:val="single" w:sz="4" w:space="0" w:color="auto"/>
              <w:right w:val="single" w:sz="8" w:space="0" w:color="auto"/>
            </w:tcBorders>
          </w:tcPr>
          <w:p w14:paraId="454574EB" w14:textId="77777777" w:rsidR="00D61018" w:rsidRDefault="00D61018" w:rsidP="00465FD2">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14A347DF" w14:textId="77777777" w:rsidR="00D61018" w:rsidRDefault="00D61018" w:rsidP="00465FD2">
            <w:pPr>
              <w:pStyle w:val="TAL"/>
            </w:pPr>
          </w:p>
        </w:tc>
      </w:tr>
      <w:tr w:rsidR="00D61018" w14:paraId="2F3C00FB" w14:textId="77777777" w:rsidTr="00465FD2">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09310D" w14:textId="77777777" w:rsidR="00D61018" w:rsidRDefault="00D61018" w:rsidP="00465FD2">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AB7824" w14:textId="77777777" w:rsidR="00D61018" w:rsidRDefault="00D61018" w:rsidP="00465FD2">
            <w:pPr>
              <w:pStyle w:val="TAL"/>
            </w:pPr>
            <w:r>
              <w:t>Bytes</w:t>
            </w:r>
          </w:p>
        </w:tc>
        <w:tc>
          <w:tcPr>
            <w:tcW w:w="1870" w:type="pct"/>
            <w:tcBorders>
              <w:top w:val="single" w:sz="4" w:space="0" w:color="auto"/>
              <w:left w:val="nil"/>
              <w:bottom w:val="single" w:sz="4" w:space="0" w:color="auto"/>
              <w:right w:val="single" w:sz="8" w:space="0" w:color="auto"/>
            </w:tcBorders>
          </w:tcPr>
          <w:p w14:paraId="682CF4A9" w14:textId="77777777" w:rsidR="00D61018" w:rsidRDefault="00D61018" w:rsidP="00465FD2">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1FB2F3B4" w14:textId="77777777" w:rsidR="00D61018" w:rsidRPr="00AC50D3" w:rsidRDefault="00D61018" w:rsidP="00465FD2">
            <w:pPr>
              <w:pStyle w:val="TAL"/>
            </w:pPr>
          </w:p>
        </w:tc>
      </w:tr>
      <w:tr w:rsidR="00D61018" w14:paraId="3BBF7E28" w14:textId="77777777" w:rsidTr="00465FD2">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FE66B1" w14:textId="77777777" w:rsidR="00D61018" w:rsidRDefault="00D61018" w:rsidP="00465FD2">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B64F0B" w14:textId="77777777" w:rsidR="00D61018" w:rsidRDefault="00D61018" w:rsidP="00465FD2">
            <w:pPr>
              <w:pStyle w:val="TAL"/>
            </w:pPr>
            <w:r>
              <w:t>Bytes</w:t>
            </w:r>
          </w:p>
        </w:tc>
        <w:tc>
          <w:tcPr>
            <w:tcW w:w="1870" w:type="pct"/>
            <w:tcBorders>
              <w:top w:val="single" w:sz="4" w:space="0" w:color="auto"/>
              <w:left w:val="nil"/>
              <w:bottom w:val="single" w:sz="4" w:space="0" w:color="auto"/>
              <w:right w:val="single" w:sz="8" w:space="0" w:color="auto"/>
            </w:tcBorders>
          </w:tcPr>
          <w:p w14:paraId="4203426C" w14:textId="77777777" w:rsidR="00D61018" w:rsidRDefault="00D61018" w:rsidP="00465FD2">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1217F284" w14:textId="77777777" w:rsidR="00D61018" w:rsidRPr="00AC50D3" w:rsidRDefault="00D61018" w:rsidP="00465FD2">
            <w:pPr>
              <w:pStyle w:val="TAL"/>
            </w:pPr>
          </w:p>
        </w:tc>
      </w:tr>
      <w:tr w:rsidR="00D61018" w14:paraId="6E9FE2F7" w14:textId="77777777" w:rsidTr="00465FD2">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5793F5" w14:textId="77777777" w:rsidR="00D61018" w:rsidRDefault="00D61018" w:rsidP="00465FD2">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D3E62A" w14:textId="77777777" w:rsidR="00D61018" w:rsidRDefault="00D61018" w:rsidP="00465FD2">
            <w:pPr>
              <w:pStyle w:val="TAL"/>
            </w:pPr>
            <w:r>
              <w:t>Bytes</w:t>
            </w:r>
          </w:p>
        </w:tc>
        <w:tc>
          <w:tcPr>
            <w:tcW w:w="1870" w:type="pct"/>
            <w:tcBorders>
              <w:top w:val="single" w:sz="4" w:space="0" w:color="auto"/>
              <w:left w:val="nil"/>
              <w:bottom w:val="single" w:sz="4" w:space="0" w:color="auto"/>
              <w:right w:val="single" w:sz="8" w:space="0" w:color="auto"/>
            </w:tcBorders>
          </w:tcPr>
          <w:p w14:paraId="0A3189AA" w14:textId="77777777" w:rsidR="00D61018" w:rsidRDefault="00D61018" w:rsidP="00465FD2">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297AFF46" w14:textId="77777777" w:rsidR="00D61018" w:rsidRPr="00AC50D3" w:rsidRDefault="00D61018" w:rsidP="00465FD2">
            <w:pPr>
              <w:pStyle w:val="TAL"/>
            </w:pPr>
          </w:p>
        </w:tc>
      </w:tr>
    </w:tbl>
    <w:p w14:paraId="06D302F6" w14:textId="77777777" w:rsidR="00D61018" w:rsidRDefault="00D61018" w:rsidP="00D61018">
      <w:pPr>
        <w:rPr>
          <w:lang w:eastAsia="zh-CN"/>
        </w:rPr>
      </w:pPr>
    </w:p>
    <w:p w14:paraId="68255A20" w14:textId="209F4B68" w:rsidR="00D61018" w:rsidRDefault="00D61018" w:rsidP="00D61018">
      <w:pPr>
        <w:pStyle w:val="Heading4"/>
        <w:rPr>
          <w:lang w:eastAsia="zh-CN"/>
        </w:rPr>
      </w:pPr>
      <w:bookmarkStart w:id="648" w:name="_Toc145953078"/>
      <w:bookmarkStart w:id="649" w:name="_Toc153882517"/>
      <w:r>
        <w:rPr>
          <w:lang w:val="en-US"/>
        </w:rPr>
        <w:t>6.</w:t>
      </w:r>
      <w:r w:rsidR="003D313B">
        <w:rPr>
          <w:lang w:val="en-US"/>
        </w:rPr>
        <w:t>3</w:t>
      </w:r>
      <w:r>
        <w:rPr>
          <w:lang w:val="en-US"/>
        </w:rPr>
        <w:t>.6.4</w:t>
      </w:r>
      <w:r>
        <w:rPr>
          <w:lang w:val="en-US"/>
        </w:rPr>
        <w:tab/>
      </w:r>
      <w:r>
        <w:rPr>
          <w:lang w:eastAsia="zh-CN"/>
        </w:rPr>
        <w:t>Data types describing alternative data types or combinations of data types</w:t>
      </w:r>
      <w:bookmarkEnd w:id="648"/>
      <w:bookmarkEnd w:id="649"/>
    </w:p>
    <w:p w14:paraId="7BFF77C1" w14:textId="77777777" w:rsidR="00D61018" w:rsidRDefault="00D61018" w:rsidP="00D61018">
      <w:pPr>
        <w:rPr>
          <w:lang w:eastAsia="zh-CN"/>
        </w:rPr>
      </w:pPr>
      <w:r>
        <w:rPr>
          <w:lang w:eastAsia="zh-CN"/>
        </w:rPr>
        <w:t>There is no data type describing alternative data types or combinations of data types in Npkmf_Discovery Service.</w:t>
      </w:r>
    </w:p>
    <w:p w14:paraId="12A22A2A" w14:textId="4E420FF8" w:rsidR="00D61018" w:rsidRDefault="00D61018" w:rsidP="00D61018">
      <w:pPr>
        <w:pStyle w:val="Heading4"/>
      </w:pPr>
      <w:bookmarkStart w:id="650" w:name="_Toc145953079"/>
      <w:bookmarkStart w:id="651" w:name="_Toc153882518"/>
      <w:r>
        <w:t>6.</w:t>
      </w:r>
      <w:r w:rsidR="003D313B">
        <w:t>3</w:t>
      </w:r>
      <w:r>
        <w:t>.6.5</w:t>
      </w:r>
      <w:r>
        <w:tab/>
        <w:t>Binary data</w:t>
      </w:r>
      <w:bookmarkEnd w:id="650"/>
      <w:bookmarkEnd w:id="651"/>
    </w:p>
    <w:p w14:paraId="72385B41" w14:textId="77777777" w:rsidR="00D61018" w:rsidRDefault="00D61018" w:rsidP="00D61018">
      <w:pPr>
        <w:rPr>
          <w:lang w:eastAsia="zh-CN"/>
        </w:rPr>
      </w:pPr>
      <w:r>
        <w:rPr>
          <w:lang w:eastAsia="zh-CN"/>
        </w:rPr>
        <w:t>There is no binary data type in Npkmf_Discovery Service.</w:t>
      </w:r>
    </w:p>
    <w:p w14:paraId="7711D02F" w14:textId="606C7BD4" w:rsidR="00D61018" w:rsidRDefault="00D61018" w:rsidP="00D61018">
      <w:pPr>
        <w:pStyle w:val="Heading3"/>
      </w:pPr>
      <w:bookmarkStart w:id="652" w:name="_Toc145953080"/>
      <w:bookmarkStart w:id="653" w:name="_Toc153882519"/>
      <w:r>
        <w:t>6.</w:t>
      </w:r>
      <w:r w:rsidR="003D313B">
        <w:t>3</w:t>
      </w:r>
      <w:r>
        <w:t>.7</w:t>
      </w:r>
      <w:r>
        <w:tab/>
        <w:t>Error Handling</w:t>
      </w:r>
      <w:bookmarkEnd w:id="652"/>
      <w:bookmarkEnd w:id="653"/>
    </w:p>
    <w:p w14:paraId="016C99C8" w14:textId="58495FCD" w:rsidR="00D61018" w:rsidRDefault="00D61018" w:rsidP="00D61018">
      <w:pPr>
        <w:pStyle w:val="Heading4"/>
      </w:pPr>
      <w:bookmarkStart w:id="654" w:name="_Toc145953081"/>
      <w:bookmarkStart w:id="655" w:name="_Toc153882520"/>
      <w:r>
        <w:t>6.</w:t>
      </w:r>
      <w:r w:rsidR="003D313B">
        <w:t>3</w:t>
      </w:r>
      <w:r>
        <w:t>.7.1</w:t>
      </w:r>
      <w:r>
        <w:tab/>
        <w:t>General</w:t>
      </w:r>
      <w:bookmarkEnd w:id="654"/>
      <w:bookmarkEnd w:id="655"/>
    </w:p>
    <w:p w14:paraId="3E544720" w14:textId="77777777" w:rsidR="00D61018" w:rsidRDefault="00D61018" w:rsidP="00D61018">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42397CAE" w14:textId="77777777" w:rsidR="00D61018" w:rsidRDefault="00D61018" w:rsidP="00D61018">
      <w:pPr>
        <w:rPr>
          <w:rFonts w:eastAsia="Calibri"/>
        </w:rPr>
      </w:pPr>
      <w:r>
        <w:t xml:space="preserve">In addition, the requirements in the following clauses are applicable for the </w:t>
      </w:r>
      <w:r>
        <w:rPr>
          <w:lang w:eastAsia="zh-CN"/>
        </w:rPr>
        <w:t>Npkmf_Discovery</w:t>
      </w:r>
      <w:r>
        <w:t xml:space="preserve"> API.</w:t>
      </w:r>
    </w:p>
    <w:p w14:paraId="3270ED4A" w14:textId="77BA697A" w:rsidR="00D61018" w:rsidRDefault="00D61018" w:rsidP="00D61018">
      <w:pPr>
        <w:pStyle w:val="Heading4"/>
        <w:rPr>
          <w:rFonts w:eastAsia="SimSun"/>
        </w:rPr>
      </w:pPr>
      <w:bookmarkStart w:id="656" w:name="_Toc145953082"/>
      <w:bookmarkStart w:id="657" w:name="_Toc153882521"/>
      <w:r>
        <w:t>6.</w:t>
      </w:r>
      <w:r w:rsidR="003D313B">
        <w:t>3</w:t>
      </w:r>
      <w:r>
        <w:t>.7.2</w:t>
      </w:r>
      <w:r>
        <w:tab/>
        <w:t>Protocol Errors</w:t>
      </w:r>
      <w:bookmarkEnd w:id="656"/>
      <w:bookmarkEnd w:id="657"/>
    </w:p>
    <w:p w14:paraId="314BEDB3" w14:textId="77777777" w:rsidR="00D61018" w:rsidRDefault="00D61018" w:rsidP="00D61018">
      <w:r>
        <w:t>Protocol errors handling shall be supported as specified in clause 5.2.7 of 3GPP TS 29.500 [</w:t>
      </w:r>
      <w:r>
        <w:rPr>
          <w:lang w:eastAsia="zh-CN"/>
        </w:rPr>
        <w:t>5</w:t>
      </w:r>
      <w:r>
        <w:t>].</w:t>
      </w:r>
    </w:p>
    <w:p w14:paraId="48EAC03F" w14:textId="459CA08B" w:rsidR="00D61018" w:rsidRDefault="00D61018" w:rsidP="00D61018">
      <w:pPr>
        <w:pStyle w:val="Heading4"/>
      </w:pPr>
      <w:bookmarkStart w:id="658" w:name="_Toc145953083"/>
      <w:bookmarkStart w:id="659" w:name="_Toc153882522"/>
      <w:r>
        <w:t>6.</w:t>
      </w:r>
      <w:r w:rsidR="003D313B">
        <w:t>3</w:t>
      </w:r>
      <w:r>
        <w:t>.7.3</w:t>
      </w:r>
      <w:r>
        <w:tab/>
        <w:t>Application Errors</w:t>
      </w:r>
      <w:bookmarkEnd w:id="658"/>
      <w:bookmarkEnd w:id="659"/>
    </w:p>
    <w:p w14:paraId="70DE1104" w14:textId="02157C16" w:rsidR="00D61018" w:rsidRDefault="00D61018" w:rsidP="00D61018">
      <w:r>
        <w:t xml:space="preserve">The application errors defined for the </w:t>
      </w:r>
      <w:r>
        <w:rPr>
          <w:lang w:eastAsia="zh-CN"/>
        </w:rPr>
        <w:t xml:space="preserve">Npkmf_Discovery </w:t>
      </w:r>
      <w:r>
        <w:t>service are listed in Table 6.</w:t>
      </w:r>
      <w:r w:rsidR="003D313B">
        <w:rPr>
          <w:color w:val="FF0000"/>
        </w:rPr>
        <w:t>3</w:t>
      </w:r>
      <w:r>
        <w:t>.7.3-1.</w:t>
      </w:r>
    </w:p>
    <w:p w14:paraId="123FC862" w14:textId="281641F0" w:rsidR="00D61018" w:rsidRDefault="00D61018" w:rsidP="00D61018">
      <w:pPr>
        <w:pStyle w:val="TH"/>
      </w:pPr>
      <w:r>
        <w:lastRenderedPageBreak/>
        <w:t>Table 6.</w:t>
      </w:r>
      <w:r w:rsidR="003D313B">
        <w:t>3</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D61018" w14:paraId="375F0FBF" w14:textId="77777777" w:rsidTr="00465FD2">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F709E1" w14:textId="77777777" w:rsidR="00D61018" w:rsidRDefault="00D61018" w:rsidP="00465FD2">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2742D202" w14:textId="77777777" w:rsidR="00D61018" w:rsidRDefault="00D61018" w:rsidP="00465FD2">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497F6553" w14:textId="77777777" w:rsidR="00D61018" w:rsidRDefault="00D61018" w:rsidP="00465FD2">
            <w:pPr>
              <w:pStyle w:val="TAH"/>
            </w:pPr>
            <w:r>
              <w:t>Description</w:t>
            </w:r>
          </w:p>
        </w:tc>
      </w:tr>
      <w:tr w:rsidR="00D61018" w14:paraId="66A4735A" w14:textId="77777777" w:rsidTr="00465FD2">
        <w:trPr>
          <w:jc w:val="center"/>
        </w:trPr>
        <w:tc>
          <w:tcPr>
            <w:tcW w:w="3777" w:type="dxa"/>
            <w:tcBorders>
              <w:top w:val="single" w:sz="4" w:space="0" w:color="auto"/>
              <w:left w:val="single" w:sz="4" w:space="0" w:color="auto"/>
              <w:bottom w:val="single" w:sz="4" w:space="0" w:color="auto"/>
              <w:right w:val="single" w:sz="4" w:space="0" w:color="auto"/>
            </w:tcBorders>
            <w:hideMark/>
          </w:tcPr>
          <w:p w14:paraId="54EBF01F" w14:textId="77777777" w:rsidR="00D61018" w:rsidRDefault="00D61018" w:rsidP="00465FD2">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7A67B804" w14:textId="77777777" w:rsidR="00D61018" w:rsidRDefault="00D61018" w:rsidP="00465FD2">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780B5AB9" w14:textId="77777777" w:rsidR="00D61018" w:rsidRDefault="00D61018" w:rsidP="00465FD2">
            <w:pPr>
              <w:pStyle w:val="TAL"/>
              <w:rPr>
                <w:rFonts w:cs="Arial"/>
                <w:szCs w:val="18"/>
              </w:rPr>
            </w:pPr>
            <w:r>
              <w:t>It is used when the requested ProSe service is not authorized for this UE Identity.</w:t>
            </w:r>
          </w:p>
        </w:tc>
      </w:tr>
      <w:tr w:rsidR="00D61018" w14:paraId="4F4CBBBC" w14:textId="77777777" w:rsidTr="00465FD2">
        <w:trPr>
          <w:jc w:val="center"/>
        </w:trPr>
        <w:tc>
          <w:tcPr>
            <w:tcW w:w="3777" w:type="dxa"/>
            <w:tcBorders>
              <w:top w:val="single" w:sz="4" w:space="0" w:color="auto"/>
              <w:left w:val="single" w:sz="4" w:space="0" w:color="auto"/>
              <w:bottom w:val="single" w:sz="4" w:space="0" w:color="auto"/>
              <w:right w:val="single" w:sz="4" w:space="0" w:color="auto"/>
            </w:tcBorders>
          </w:tcPr>
          <w:p w14:paraId="4DEA1F2F" w14:textId="77777777" w:rsidR="00D61018" w:rsidRDefault="00D61018" w:rsidP="00465FD2">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29BB1F99" w14:textId="77777777" w:rsidR="00D61018" w:rsidRDefault="00D61018" w:rsidP="00465FD2">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0AB7FC0A" w14:textId="77777777" w:rsidR="00D61018" w:rsidRDefault="00D61018" w:rsidP="00465FD2">
            <w:pPr>
              <w:pStyle w:val="TAL"/>
              <w:rPr>
                <w:rFonts w:cs="Arial"/>
                <w:szCs w:val="18"/>
              </w:rPr>
            </w:pPr>
            <w:r>
              <w:t>It is used when the requested ProSe Application doesn't exist</w:t>
            </w:r>
          </w:p>
        </w:tc>
      </w:tr>
    </w:tbl>
    <w:p w14:paraId="4DCB0CAA" w14:textId="77777777" w:rsidR="00D61018" w:rsidRDefault="00D61018" w:rsidP="00D61018"/>
    <w:p w14:paraId="01B1A8C8" w14:textId="387A645E" w:rsidR="00D61018" w:rsidRDefault="00D61018" w:rsidP="00D61018">
      <w:pPr>
        <w:pStyle w:val="Heading3"/>
        <w:rPr>
          <w:lang w:eastAsia="zh-CN"/>
        </w:rPr>
      </w:pPr>
      <w:bookmarkStart w:id="660" w:name="_Toc145953084"/>
      <w:bookmarkStart w:id="661" w:name="_Toc153882523"/>
      <w:r>
        <w:t>6.</w:t>
      </w:r>
      <w:r w:rsidR="003D313B">
        <w:t>3</w:t>
      </w:r>
      <w:r>
        <w:t>.8</w:t>
      </w:r>
      <w:r>
        <w:rPr>
          <w:lang w:eastAsia="zh-CN"/>
        </w:rPr>
        <w:tab/>
        <w:t>Feature negotiation</w:t>
      </w:r>
      <w:bookmarkEnd w:id="660"/>
      <w:bookmarkEnd w:id="661"/>
    </w:p>
    <w:p w14:paraId="17A4BE06" w14:textId="0D7EAF9D" w:rsidR="00D61018" w:rsidRDefault="00D61018" w:rsidP="00D61018">
      <w:r>
        <w:t>The optional features in table 6.</w:t>
      </w:r>
      <w:r w:rsidR="003D313B" w:rsidRPr="00800A34">
        <w:t>3</w:t>
      </w:r>
      <w:r>
        <w:t xml:space="preserve">.8-1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61ABCF5" w14:textId="5131F1C4" w:rsidR="00D61018" w:rsidRDefault="00D61018" w:rsidP="00D61018">
      <w:pPr>
        <w:pStyle w:val="TH"/>
      </w:pPr>
      <w:r>
        <w:t>Table 6.</w:t>
      </w:r>
      <w:r w:rsidR="003D313B">
        <w:t>3</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61018" w14:paraId="0F7D3E41" w14:textId="77777777" w:rsidTr="00465FD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FC623" w14:textId="77777777" w:rsidR="00D61018" w:rsidRDefault="00D61018" w:rsidP="00465FD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F12354" w14:textId="77777777" w:rsidR="00D61018" w:rsidRDefault="00D61018" w:rsidP="00465FD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E515AC" w14:textId="77777777" w:rsidR="00D61018" w:rsidRDefault="00D61018" w:rsidP="00465FD2">
            <w:pPr>
              <w:pStyle w:val="TAH"/>
            </w:pPr>
            <w:r>
              <w:t>Description</w:t>
            </w:r>
          </w:p>
        </w:tc>
      </w:tr>
      <w:tr w:rsidR="00D61018" w14:paraId="36FC8A55" w14:textId="77777777" w:rsidTr="00465FD2">
        <w:trPr>
          <w:jc w:val="center"/>
        </w:trPr>
        <w:tc>
          <w:tcPr>
            <w:tcW w:w="1529" w:type="dxa"/>
            <w:tcBorders>
              <w:top w:val="single" w:sz="4" w:space="0" w:color="auto"/>
              <w:left w:val="single" w:sz="4" w:space="0" w:color="auto"/>
              <w:bottom w:val="single" w:sz="4" w:space="0" w:color="auto"/>
              <w:right w:val="single" w:sz="4" w:space="0" w:color="auto"/>
            </w:tcBorders>
            <w:hideMark/>
          </w:tcPr>
          <w:p w14:paraId="52CA0420" w14:textId="77777777" w:rsidR="00D61018" w:rsidRDefault="00D61018" w:rsidP="00465FD2">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B0D2887" w14:textId="77777777" w:rsidR="00D61018" w:rsidRDefault="00D61018" w:rsidP="00465FD2">
            <w:pPr>
              <w:pStyle w:val="TAL"/>
            </w:pPr>
          </w:p>
        </w:tc>
        <w:tc>
          <w:tcPr>
            <w:tcW w:w="5758" w:type="dxa"/>
            <w:tcBorders>
              <w:top w:val="single" w:sz="4" w:space="0" w:color="auto"/>
              <w:left w:val="single" w:sz="4" w:space="0" w:color="auto"/>
              <w:bottom w:val="single" w:sz="4" w:space="0" w:color="auto"/>
              <w:right w:val="single" w:sz="4" w:space="0" w:color="auto"/>
            </w:tcBorders>
          </w:tcPr>
          <w:p w14:paraId="32D881E9" w14:textId="77777777" w:rsidR="00D61018" w:rsidRDefault="00D61018" w:rsidP="00465FD2">
            <w:pPr>
              <w:pStyle w:val="TAL"/>
              <w:rPr>
                <w:rFonts w:cs="Arial"/>
                <w:szCs w:val="18"/>
              </w:rPr>
            </w:pPr>
          </w:p>
        </w:tc>
      </w:tr>
    </w:tbl>
    <w:p w14:paraId="1153ABAF" w14:textId="77777777" w:rsidR="00D61018" w:rsidRDefault="00D61018" w:rsidP="00D61018"/>
    <w:p w14:paraId="51EE1304" w14:textId="0ABDBA9F" w:rsidR="00D61018" w:rsidRDefault="00D61018" w:rsidP="00D61018">
      <w:pPr>
        <w:pStyle w:val="Heading3"/>
      </w:pPr>
      <w:bookmarkStart w:id="662" w:name="_Toc145953085"/>
      <w:bookmarkStart w:id="663" w:name="_Toc153882524"/>
      <w:r>
        <w:t>6.</w:t>
      </w:r>
      <w:r w:rsidR="003D313B">
        <w:t>3</w:t>
      </w:r>
      <w:r>
        <w:t>.9</w:t>
      </w:r>
      <w:r>
        <w:tab/>
        <w:t>Security</w:t>
      </w:r>
      <w:bookmarkEnd w:id="662"/>
      <w:bookmarkEnd w:id="663"/>
    </w:p>
    <w:p w14:paraId="355C745E" w14:textId="77777777" w:rsidR="00D61018" w:rsidRDefault="00D61018" w:rsidP="00D61018">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36E913EA" w14:textId="77777777" w:rsidR="00D61018" w:rsidRDefault="00D61018" w:rsidP="00D61018">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26ADC2B7" w14:textId="77777777" w:rsidR="00D61018" w:rsidRDefault="00D61018" w:rsidP="00D61018">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73139DA0" w14:textId="77777777" w:rsidR="00D61018" w:rsidRDefault="00D61018" w:rsidP="00D61018">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5292F757" w14:textId="38331BE2" w:rsidR="00D61018" w:rsidRDefault="00D61018" w:rsidP="00D61018">
      <w:pPr>
        <w:pStyle w:val="TH"/>
      </w:pPr>
      <w:r>
        <w:t>Table 6.</w:t>
      </w:r>
      <w:r w:rsidR="003D313B">
        <w:t>3</w:t>
      </w:r>
      <w:r>
        <w:t xml:space="preserve">.9-1: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D61018" w14:paraId="5A7635D6" w14:textId="77777777" w:rsidTr="00465FD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2793F4" w14:textId="77777777" w:rsidR="00D61018" w:rsidRDefault="00D61018" w:rsidP="00465FD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63DF30" w14:textId="77777777" w:rsidR="00D61018" w:rsidRDefault="00D61018" w:rsidP="00465FD2">
            <w:pPr>
              <w:pStyle w:val="TAH"/>
            </w:pPr>
            <w:r>
              <w:t>Description</w:t>
            </w:r>
          </w:p>
        </w:tc>
      </w:tr>
      <w:tr w:rsidR="00D61018" w14:paraId="3B8D660C" w14:textId="77777777" w:rsidTr="00465FD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C472F" w14:textId="77777777" w:rsidR="00D61018" w:rsidRDefault="00D61018" w:rsidP="00465FD2">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393E5" w14:textId="77777777" w:rsidR="00D61018" w:rsidRDefault="00D61018" w:rsidP="00465FD2">
            <w:pPr>
              <w:pStyle w:val="TAL"/>
            </w:pPr>
            <w:r>
              <w:t xml:space="preserve">Access to the </w:t>
            </w:r>
            <w:r>
              <w:rPr>
                <w:lang w:val="fr-FR"/>
              </w:rPr>
              <w:t>Npkmf_Discovery</w:t>
            </w:r>
            <w:r>
              <w:t xml:space="preserve"> API</w:t>
            </w:r>
          </w:p>
        </w:tc>
      </w:tr>
      <w:tr w:rsidR="00D61018" w14:paraId="48CB55E7" w14:textId="77777777" w:rsidTr="00465FD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0BA7F" w14:textId="77777777" w:rsidR="00D61018" w:rsidRDefault="00D61018" w:rsidP="00465FD2">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4F5DB8" w14:textId="77777777" w:rsidR="00D61018" w:rsidRPr="001E3CA2" w:rsidRDefault="00D61018" w:rsidP="00465FD2">
            <w:pPr>
              <w:pStyle w:val="TAL"/>
            </w:pPr>
            <w:r w:rsidRPr="001E3CA2">
              <w:t>Access to modify the authorization to announce for a UE in the PLMN</w:t>
            </w:r>
          </w:p>
        </w:tc>
      </w:tr>
      <w:tr w:rsidR="00D61018" w14:paraId="0181B736" w14:textId="77777777" w:rsidTr="00465FD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AB54A3" w14:textId="77777777" w:rsidR="00D61018" w:rsidRDefault="00D61018" w:rsidP="00465FD2">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AC343" w14:textId="77777777" w:rsidR="00D61018" w:rsidRPr="001E3CA2" w:rsidRDefault="00D61018" w:rsidP="00465FD2">
            <w:pPr>
              <w:pStyle w:val="TAL"/>
            </w:pPr>
            <w:r w:rsidRPr="001E3CA2">
              <w:t>Access to modify the authorization for monitoring for an UE in the PLMN</w:t>
            </w:r>
          </w:p>
        </w:tc>
      </w:tr>
      <w:tr w:rsidR="00D61018" w14:paraId="780F4436" w14:textId="77777777" w:rsidTr="00465FD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5E4C3C" w14:textId="77777777" w:rsidR="00D61018" w:rsidRDefault="00D61018" w:rsidP="00465FD2">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F8DCA" w14:textId="77777777" w:rsidR="00D61018" w:rsidRDefault="00D61018" w:rsidP="00465FD2">
            <w:pPr>
              <w:pStyle w:val="TAL"/>
            </w:pPr>
            <w:r w:rsidRPr="001E3CA2">
              <w:t>Access to modify the authorization from the 5G DDNMF for a discoverer UE in the PLMN to operate Model B restricted discovery</w:t>
            </w:r>
          </w:p>
        </w:tc>
      </w:tr>
    </w:tbl>
    <w:p w14:paraId="7CB8D6E8" w14:textId="77777777" w:rsidR="00D61018" w:rsidRPr="008A6E59" w:rsidRDefault="00D61018" w:rsidP="00D61018"/>
    <w:p w14:paraId="5A1975E5" w14:textId="77777777" w:rsidR="00D61018" w:rsidRPr="003900A4" w:rsidRDefault="00D61018" w:rsidP="00D61018">
      <w:pPr>
        <w:rPr>
          <w:lang w:eastAsia="zh-CN"/>
        </w:rPr>
      </w:pPr>
    </w:p>
    <w:p w14:paraId="1DCCB686" w14:textId="75940DDA" w:rsidR="00D61018" w:rsidRDefault="00D61018" w:rsidP="00D61018">
      <w:pPr>
        <w:pStyle w:val="Heading3"/>
        <w:rPr>
          <w:lang w:eastAsia="zh-CN"/>
        </w:rPr>
      </w:pPr>
      <w:bookmarkStart w:id="664" w:name="_Toc145953086"/>
      <w:bookmarkStart w:id="665" w:name="_Toc153882525"/>
      <w:r>
        <w:t>6.</w:t>
      </w:r>
      <w:r w:rsidR="003D313B">
        <w:t>3</w:t>
      </w:r>
      <w:r>
        <w:t>.10</w:t>
      </w:r>
      <w:r>
        <w:tab/>
        <w:t>HTTP redirection</w:t>
      </w:r>
      <w:bookmarkEnd w:id="664"/>
      <w:bookmarkEnd w:id="665"/>
    </w:p>
    <w:p w14:paraId="5182EE79" w14:textId="77777777" w:rsidR="00D61018" w:rsidRDefault="00D61018" w:rsidP="00D61018">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27036FDA" w14:textId="77777777" w:rsidR="00D61018" w:rsidRDefault="00D61018" w:rsidP="00D61018">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49E6B425" w14:textId="77777777" w:rsidR="00D61018" w:rsidRDefault="00D61018" w:rsidP="00D61018">
      <w:pPr>
        <w:rPr>
          <w:lang w:val="en-US"/>
        </w:rPr>
      </w:pPr>
      <w:r>
        <w:t xml:space="preserve">If an 5G PKMF within an 5G PKMF set redirects a service request to a different 5G PKMF of the set using an 307 Temporary Redirect or 308 Permanent Redirect status code, the identity of the new 5G PKMF towards which the </w:t>
      </w:r>
      <w:r>
        <w:lastRenderedPageBreak/>
        <w:t xml:space="preserve">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299C0E4" w14:textId="77777777" w:rsidR="00D61018" w:rsidRPr="00876068" w:rsidRDefault="00D61018" w:rsidP="00D61018">
      <w:pPr>
        <w:pStyle w:val="B1"/>
        <w:rPr>
          <w:lang w:eastAsia="en-GB"/>
        </w:rPr>
      </w:pPr>
    </w:p>
    <w:p w14:paraId="5F1000E6" w14:textId="77777777" w:rsidR="00D61018" w:rsidRPr="00800A34" w:rsidRDefault="00D61018" w:rsidP="00A2750D"/>
    <w:p w14:paraId="001BD625" w14:textId="558EC4D3" w:rsidR="00C26B3E" w:rsidRPr="002863AA" w:rsidRDefault="00E10C47" w:rsidP="002863AA">
      <w:pPr>
        <w:pStyle w:val="Heading8"/>
        <w:rPr>
          <w:lang w:eastAsia="zh-CN"/>
        </w:rPr>
      </w:pPr>
      <w:bookmarkStart w:id="666" w:name="_Toc104792430"/>
      <w:bookmarkStart w:id="667" w:name="_Toc122090734"/>
      <w:bookmarkStart w:id="668" w:name="_Toc145953027"/>
      <w:bookmarkStart w:id="669" w:name="_Toc153882526"/>
      <w:r>
        <w:t>Annex A (normative):</w:t>
      </w:r>
      <w:bookmarkEnd w:id="666"/>
      <w:r w:rsidR="002863AA">
        <w:br/>
      </w:r>
      <w:r>
        <w:rPr>
          <w:rFonts w:hint="eastAsia"/>
        </w:rPr>
        <w:t>OpenAPI specification</w:t>
      </w:r>
      <w:bookmarkStart w:id="670" w:name="startOfAnnexes"/>
      <w:bookmarkEnd w:id="667"/>
      <w:bookmarkEnd w:id="668"/>
      <w:bookmarkEnd w:id="669"/>
      <w:bookmarkEnd w:id="670"/>
    </w:p>
    <w:p w14:paraId="46F3041C" w14:textId="77777777" w:rsidR="00C26B3E" w:rsidRDefault="00E10C47" w:rsidP="002863AA">
      <w:pPr>
        <w:pStyle w:val="Heading1"/>
      </w:pPr>
      <w:bookmarkStart w:id="671" w:name="_Toc510696651"/>
      <w:bookmarkStart w:id="672" w:name="_Toc35971451"/>
      <w:bookmarkStart w:id="673" w:name="_Toc98142615"/>
      <w:bookmarkStart w:id="674" w:name="_Toc122090735"/>
      <w:bookmarkStart w:id="675" w:name="_Toc145953028"/>
      <w:bookmarkStart w:id="676" w:name="_Toc153882527"/>
      <w:r>
        <w:t>A.1</w:t>
      </w:r>
      <w:r>
        <w:tab/>
        <w:t>General</w:t>
      </w:r>
      <w:bookmarkEnd w:id="671"/>
      <w:bookmarkEnd w:id="672"/>
      <w:bookmarkEnd w:id="673"/>
      <w:bookmarkEnd w:id="674"/>
      <w:bookmarkEnd w:id="675"/>
      <w:bookmarkEnd w:id="676"/>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4DAA244A"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677" w:name="_Toc98142616"/>
      <w:bookmarkStart w:id="678" w:name="_Toc122090736"/>
      <w:bookmarkStart w:id="679" w:name="_Toc145953029"/>
      <w:bookmarkStart w:id="680" w:name="_Toc153882528"/>
      <w:r>
        <w:t>A.2</w:t>
      </w:r>
      <w:r>
        <w:tab/>
        <w:t>Npkmf_PKMFKeyReques</w:t>
      </w:r>
      <w:r>
        <w:rPr>
          <w:rFonts w:hint="eastAsia"/>
        </w:rPr>
        <w:t>t</w:t>
      </w:r>
      <w:r>
        <w:t xml:space="preserve"> API</w:t>
      </w:r>
      <w:bookmarkEnd w:id="677"/>
      <w:bookmarkEnd w:id="678"/>
      <w:bookmarkEnd w:id="679"/>
      <w:bookmarkEnd w:id="680"/>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lastRenderedPageBreak/>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lastRenderedPageBreak/>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1DF9659A" w14:textId="77777777" w:rsidR="00B755A9" w:rsidRDefault="00B755A9" w:rsidP="00B755A9">
      <w:pPr>
        <w:pStyle w:val="Heading1"/>
      </w:pPr>
      <w:bookmarkStart w:id="681" w:name="_Toc112771082"/>
      <w:bookmarkStart w:id="682" w:name="_Toc122090107"/>
      <w:bookmarkStart w:id="683" w:name="_Toc145953030"/>
      <w:bookmarkStart w:id="684" w:name="_Toc153882529"/>
      <w:r>
        <w:t>A.3</w:t>
      </w:r>
      <w:r>
        <w:tab/>
      </w:r>
      <w:r>
        <w:rPr>
          <w:lang w:eastAsia="zh-CN"/>
        </w:rPr>
        <w:t>Npkmf</w:t>
      </w:r>
      <w:r w:rsidRPr="009369C3">
        <w:rPr>
          <w:lang w:eastAsia="zh-CN"/>
        </w:rPr>
        <w:t>_</w:t>
      </w:r>
      <w:r w:rsidRPr="00F06402">
        <w:t>ResolveRemoteUserId</w:t>
      </w:r>
      <w:r>
        <w:t xml:space="preserve"> API</w:t>
      </w:r>
      <w:bookmarkEnd w:id="681"/>
      <w:bookmarkEnd w:id="682"/>
      <w:bookmarkEnd w:id="683"/>
      <w:bookmarkEnd w:id="684"/>
    </w:p>
    <w:p w14:paraId="03BB7CEC" w14:textId="77777777" w:rsidR="00B755A9" w:rsidRDefault="00B755A9" w:rsidP="00B755A9">
      <w:pPr>
        <w:pStyle w:val="PL"/>
      </w:pPr>
      <w:r>
        <w:t>openapi: 3.0.0</w:t>
      </w:r>
    </w:p>
    <w:p w14:paraId="4AB41125" w14:textId="77777777" w:rsidR="00B755A9" w:rsidRDefault="00B755A9" w:rsidP="00B755A9">
      <w:pPr>
        <w:pStyle w:val="PL"/>
      </w:pPr>
    </w:p>
    <w:p w14:paraId="7902A71B" w14:textId="77777777" w:rsidR="00B755A9" w:rsidRDefault="00B755A9" w:rsidP="00B755A9">
      <w:pPr>
        <w:pStyle w:val="PL"/>
      </w:pPr>
      <w:r>
        <w:t>info:</w:t>
      </w:r>
    </w:p>
    <w:p w14:paraId="75D1C1DF" w14:textId="77777777" w:rsidR="00B755A9" w:rsidRDefault="00B755A9" w:rsidP="00B755A9">
      <w:pPr>
        <w:pStyle w:val="PL"/>
      </w:pPr>
      <w:r>
        <w:t xml:space="preserve">  title: Npkmf_ResolveRemoteUserId</w:t>
      </w:r>
    </w:p>
    <w:p w14:paraId="0B078D03" w14:textId="77777777" w:rsidR="00B755A9" w:rsidRDefault="00B755A9" w:rsidP="00B755A9">
      <w:pPr>
        <w:pStyle w:val="PL"/>
      </w:pPr>
      <w:r w:rsidRPr="00871680">
        <w:t xml:space="preserve">  version: 1.</w:t>
      </w:r>
      <w:r>
        <w:t>0</w:t>
      </w:r>
      <w:r w:rsidRPr="00871680">
        <w:t>.0</w:t>
      </w:r>
    </w:p>
    <w:p w14:paraId="3BB96F73" w14:textId="77777777" w:rsidR="00B755A9" w:rsidRDefault="00B755A9" w:rsidP="00B755A9">
      <w:pPr>
        <w:pStyle w:val="PL"/>
      </w:pPr>
      <w:r>
        <w:t xml:space="preserve">  description: |</w:t>
      </w:r>
    </w:p>
    <w:p w14:paraId="53F573EE" w14:textId="77777777" w:rsidR="00B755A9" w:rsidRDefault="00B755A9" w:rsidP="00B755A9">
      <w:pPr>
        <w:pStyle w:val="PL"/>
      </w:pPr>
      <w:r>
        <w:t xml:space="preserve">    PKMF Resolve Remote User Id Service.  </w:t>
      </w:r>
    </w:p>
    <w:p w14:paraId="0A6D538C" w14:textId="77777777" w:rsidR="00B755A9" w:rsidRDefault="00B755A9" w:rsidP="00B755A9">
      <w:pPr>
        <w:pStyle w:val="PL"/>
      </w:pPr>
      <w:r>
        <w:t xml:space="preserve">    © 2023, 3GPP Organizational Partners (ARIB, ATIS, CCSA, ETSI, TSDSI, TTA, TTC).  </w:t>
      </w:r>
    </w:p>
    <w:p w14:paraId="1F2ACC6C" w14:textId="77777777" w:rsidR="00B755A9" w:rsidRDefault="00B755A9" w:rsidP="00B755A9">
      <w:pPr>
        <w:pStyle w:val="PL"/>
      </w:pPr>
      <w:r>
        <w:t xml:space="preserve">    All rights reserved.</w:t>
      </w:r>
    </w:p>
    <w:p w14:paraId="47F1054E" w14:textId="77777777" w:rsidR="00B755A9" w:rsidRDefault="00B755A9" w:rsidP="00B755A9">
      <w:pPr>
        <w:pStyle w:val="PL"/>
      </w:pPr>
    </w:p>
    <w:p w14:paraId="0465526A" w14:textId="77777777" w:rsidR="00B755A9" w:rsidRDefault="00B755A9" w:rsidP="00B755A9">
      <w:pPr>
        <w:pStyle w:val="PL"/>
      </w:pPr>
      <w:r>
        <w:t>externalDocs:</w:t>
      </w:r>
    </w:p>
    <w:p w14:paraId="3E174E27" w14:textId="77777777" w:rsidR="00B755A9" w:rsidRDefault="00B755A9" w:rsidP="00B755A9">
      <w:pPr>
        <w:pStyle w:val="PL"/>
      </w:pPr>
      <w:r>
        <w:t xml:space="preserve">  description: 3GPP TS 29.559 V17.3.0; 5G System; 5G ProSe Anchor Services; Stage 3.</w:t>
      </w:r>
    </w:p>
    <w:p w14:paraId="1F1DF700" w14:textId="77777777" w:rsidR="00B755A9" w:rsidRDefault="00B755A9" w:rsidP="00B755A9">
      <w:pPr>
        <w:pStyle w:val="PL"/>
      </w:pPr>
      <w:r>
        <w:t xml:space="preserve">  url: https://www.3gpp.org/ftp/Specs/archive/29_series/29.559/</w:t>
      </w:r>
    </w:p>
    <w:p w14:paraId="5B9983C1" w14:textId="77777777" w:rsidR="00B755A9" w:rsidRDefault="00B755A9" w:rsidP="00B755A9">
      <w:pPr>
        <w:pStyle w:val="PL"/>
      </w:pPr>
    </w:p>
    <w:p w14:paraId="2B606B44" w14:textId="77777777" w:rsidR="00B755A9" w:rsidRDefault="00B755A9" w:rsidP="00B755A9">
      <w:pPr>
        <w:pStyle w:val="PL"/>
      </w:pPr>
      <w:r>
        <w:t>servers:</w:t>
      </w:r>
    </w:p>
    <w:p w14:paraId="2CFFD59D" w14:textId="77777777" w:rsidR="00B755A9" w:rsidRPr="00B860BF" w:rsidRDefault="00B755A9" w:rsidP="00B755A9">
      <w:pPr>
        <w:pStyle w:val="PL"/>
        <w:rPr>
          <w:lang w:val="en-US"/>
        </w:rPr>
      </w:pPr>
      <w:r>
        <w:t xml:space="preserve">  - url: '{apiRoot}/npkmf-userid/v1'</w:t>
      </w:r>
    </w:p>
    <w:p w14:paraId="6DB2AD91" w14:textId="77777777" w:rsidR="00B755A9" w:rsidRDefault="00B755A9" w:rsidP="00B755A9">
      <w:pPr>
        <w:pStyle w:val="PL"/>
      </w:pPr>
      <w:r>
        <w:t xml:space="preserve">    variables:</w:t>
      </w:r>
    </w:p>
    <w:p w14:paraId="7AB98317" w14:textId="77777777" w:rsidR="00B755A9" w:rsidRDefault="00B755A9" w:rsidP="00B755A9">
      <w:pPr>
        <w:pStyle w:val="PL"/>
      </w:pPr>
      <w:r>
        <w:t xml:space="preserve">      apiRoot:</w:t>
      </w:r>
    </w:p>
    <w:p w14:paraId="39E70D74" w14:textId="77777777" w:rsidR="00B755A9" w:rsidRDefault="00B755A9" w:rsidP="00B755A9">
      <w:pPr>
        <w:pStyle w:val="PL"/>
      </w:pPr>
      <w:r>
        <w:t xml:space="preserve">        default: https://example.com</w:t>
      </w:r>
    </w:p>
    <w:p w14:paraId="6FFBFDF8" w14:textId="77777777" w:rsidR="00B755A9" w:rsidRDefault="00B755A9" w:rsidP="00B755A9">
      <w:pPr>
        <w:pStyle w:val="PL"/>
      </w:pPr>
      <w:r>
        <w:t xml:space="preserve">        description: apiRoot as defined in clause 4.4 of 3GPP TS 29.501</w:t>
      </w:r>
    </w:p>
    <w:p w14:paraId="314B0356" w14:textId="77777777" w:rsidR="00B755A9" w:rsidRDefault="00B755A9" w:rsidP="00B755A9">
      <w:pPr>
        <w:pStyle w:val="PL"/>
      </w:pPr>
    </w:p>
    <w:p w14:paraId="25CBD7FB" w14:textId="77777777" w:rsidR="00B755A9" w:rsidRDefault="00B755A9" w:rsidP="00B755A9">
      <w:pPr>
        <w:pStyle w:val="PL"/>
      </w:pPr>
      <w:r>
        <w:t>security:</w:t>
      </w:r>
    </w:p>
    <w:p w14:paraId="18297494" w14:textId="77777777" w:rsidR="00B755A9" w:rsidRDefault="00B755A9" w:rsidP="00B755A9">
      <w:pPr>
        <w:pStyle w:val="PL"/>
      </w:pPr>
      <w:r>
        <w:t xml:space="preserve">  - {}</w:t>
      </w:r>
    </w:p>
    <w:p w14:paraId="096A14AE" w14:textId="77777777" w:rsidR="00B755A9" w:rsidRDefault="00B755A9" w:rsidP="00B755A9">
      <w:pPr>
        <w:pStyle w:val="PL"/>
      </w:pPr>
      <w:r>
        <w:t xml:space="preserve">  - oAuth2ClientCredentials:</w:t>
      </w:r>
    </w:p>
    <w:p w14:paraId="45A8128E" w14:textId="77777777" w:rsidR="00B755A9" w:rsidRDefault="00B755A9" w:rsidP="00B755A9">
      <w:pPr>
        <w:pStyle w:val="PL"/>
      </w:pPr>
      <w:r>
        <w:t xml:space="preserve">    - npkmf-userid</w:t>
      </w:r>
    </w:p>
    <w:p w14:paraId="5BDCA607" w14:textId="77777777" w:rsidR="00B755A9" w:rsidRDefault="00B755A9" w:rsidP="00B755A9">
      <w:pPr>
        <w:pStyle w:val="PL"/>
      </w:pPr>
    </w:p>
    <w:p w14:paraId="3ADA4F95" w14:textId="77777777" w:rsidR="00B755A9" w:rsidRDefault="00B755A9" w:rsidP="00B755A9">
      <w:pPr>
        <w:pStyle w:val="PL"/>
      </w:pPr>
      <w:r>
        <w:t>paths:</w:t>
      </w:r>
    </w:p>
    <w:p w14:paraId="642BD654" w14:textId="77777777" w:rsidR="00B755A9" w:rsidRDefault="00B755A9" w:rsidP="00B755A9">
      <w:pPr>
        <w:pStyle w:val="PL"/>
      </w:pPr>
      <w:r>
        <w:t xml:space="preserve">  /resolve-id:</w:t>
      </w:r>
    </w:p>
    <w:p w14:paraId="00CA2E22" w14:textId="77777777" w:rsidR="00B755A9" w:rsidRDefault="00B755A9" w:rsidP="00B755A9">
      <w:pPr>
        <w:pStyle w:val="PL"/>
      </w:pPr>
      <w:r>
        <w:t xml:space="preserve">    post:</w:t>
      </w:r>
    </w:p>
    <w:p w14:paraId="67588B1E" w14:textId="77777777" w:rsidR="00B755A9" w:rsidRDefault="00B755A9" w:rsidP="00B755A9">
      <w:pPr>
        <w:pStyle w:val="PL"/>
      </w:pPr>
      <w:r>
        <w:t xml:space="preserve">      summary: Retrieve the SUPI of the ProSe Remote UE</w:t>
      </w:r>
    </w:p>
    <w:p w14:paraId="4ADDE3A7" w14:textId="77777777" w:rsidR="00B755A9" w:rsidRDefault="00B755A9" w:rsidP="00B755A9">
      <w:pPr>
        <w:pStyle w:val="PL"/>
      </w:pPr>
      <w:r>
        <w:t xml:space="preserve">      operationId: RetrieveSUPI</w:t>
      </w:r>
    </w:p>
    <w:p w14:paraId="3D73563C" w14:textId="77777777" w:rsidR="00B755A9" w:rsidRDefault="00B755A9" w:rsidP="00B755A9">
      <w:pPr>
        <w:pStyle w:val="PL"/>
      </w:pPr>
      <w:r>
        <w:t xml:space="preserve">      tags:</w:t>
      </w:r>
    </w:p>
    <w:p w14:paraId="0CC00A1A" w14:textId="77777777" w:rsidR="00B755A9" w:rsidRDefault="00B755A9" w:rsidP="00B755A9">
      <w:pPr>
        <w:pStyle w:val="PL"/>
      </w:pPr>
      <w:r>
        <w:t xml:space="preserve">        - SUPI Retrieval</w:t>
      </w:r>
    </w:p>
    <w:p w14:paraId="3E5033CE" w14:textId="77777777" w:rsidR="00B755A9" w:rsidRPr="00B06F7A" w:rsidRDefault="00B755A9" w:rsidP="00B755A9">
      <w:pPr>
        <w:pStyle w:val="PL"/>
        <w:rPr>
          <w:lang w:val="en-US"/>
        </w:rPr>
      </w:pPr>
      <w:r w:rsidRPr="00B06F7A">
        <w:rPr>
          <w:lang w:val="en-US"/>
        </w:rPr>
        <w:t xml:space="preserve">      requestBody:</w:t>
      </w:r>
    </w:p>
    <w:p w14:paraId="25E02DB2" w14:textId="77777777" w:rsidR="00B755A9" w:rsidRPr="00B06F7A" w:rsidRDefault="00B755A9" w:rsidP="00B755A9">
      <w:pPr>
        <w:pStyle w:val="PL"/>
        <w:rPr>
          <w:lang w:val="en-US"/>
        </w:rPr>
      </w:pPr>
      <w:r w:rsidRPr="00B06F7A">
        <w:rPr>
          <w:lang w:val="en-US"/>
        </w:rPr>
        <w:t xml:space="preserve">        content:</w:t>
      </w:r>
    </w:p>
    <w:p w14:paraId="2445C08F" w14:textId="77777777" w:rsidR="00B755A9" w:rsidRPr="00B06F7A" w:rsidRDefault="00B755A9" w:rsidP="00B755A9">
      <w:pPr>
        <w:pStyle w:val="PL"/>
        <w:rPr>
          <w:lang w:val="en-US"/>
        </w:rPr>
      </w:pPr>
      <w:r w:rsidRPr="00B06F7A">
        <w:rPr>
          <w:lang w:val="en-US"/>
        </w:rPr>
        <w:t xml:space="preserve">          application/json:</w:t>
      </w:r>
    </w:p>
    <w:p w14:paraId="22F8FEF3" w14:textId="77777777" w:rsidR="00B755A9" w:rsidRPr="00B06F7A" w:rsidRDefault="00B755A9" w:rsidP="00B755A9">
      <w:pPr>
        <w:pStyle w:val="PL"/>
        <w:rPr>
          <w:lang w:val="en-US"/>
        </w:rPr>
      </w:pPr>
      <w:r w:rsidRPr="00B06F7A">
        <w:rPr>
          <w:lang w:val="en-US"/>
        </w:rPr>
        <w:t xml:space="preserve">            schema:</w:t>
      </w:r>
    </w:p>
    <w:p w14:paraId="45597151" w14:textId="77777777" w:rsidR="00B755A9" w:rsidRPr="00B06F7A" w:rsidRDefault="00B755A9" w:rsidP="00B755A9">
      <w:pPr>
        <w:pStyle w:val="PL"/>
        <w:rPr>
          <w:lang w:val="en-US"/>
        </w:rPr>
      </w:pPr>
      <w:r w:rsidRPr="00B06F7A">
        <w:rPr>
          <w:lang w:val="en-US"/>
        </w:rPr>
        <w:t xml:space="preserve">              $ref: '#/components/schemas/</w:t>
      </w:r>
      <w:r>
        <w:rPr>
          <w:lang w:val="en-US"/>
        </w:rPr>
        <w:t>ResolveRequest</w:t>
      </w:r>
      <w:r w:rsidRPr="00B06F7A">
        <w:rPr>
          <w:lang w:val="en-US"/>
        </w:rPr>
        <w:t>'</w:t>
      </w:r>
    </w:p>
    <w:p w14:paraId="135CFD61" w14:textId="77777777" w:rsidR="00B755A9" w:rsidRPr="00B06F7A" w:rsidRDefault="00B755A9" w:rsidP="00B755A9">
      <w:pPr>
        <w:pStyle w:val="PL"/>
        <w:rPr>
          <w:lang w:val="en-US"/>
        </w:rPr>
      </w:pPr>
      <w:r w:rsidRPr="00B06F7A">
        <w:rPr>
          <w:lang w:val="en-US"/>
        </w:rPr>
        <w:t xml:space="preserve">        required: true</w:t>
      </w:r>
    </w:p>
    <w:p w14:paraId="71713A9E" w14:textId="77777777" w:rsidR="00B755A9" w:rsidRDefault="00B755A9" w:rsidP="00B755A9">
      <w:pPr>
        <w:pStyle w:val="PL"/>
      </w:pPr>
      <w:r>
        <w:lastRenderedPageBreak/>
        <w:t xml:space="preserve">      responses:</w:t>
      </w:r>
    </w:p>
    <w:p w14:paraId="1FE2AB13" w14:textId="77777777" w:rsidR="00B755A9" w:rsidRDefault="00B755A9" w:rsidP="00B755A9">
      <w:pPr>
        <w:pStyle w:val="PL"/>
      </w:pPr>
      <w:r>
        <w:t xml:space="preserve">        '200':</w:t>
      </w:r>
    </w:p>
    <w:p w14:paraId="55C9AC20" w14:textId="77777777" w:rsidR="00B755A9" w:rsidRDefault="00B755A9" w:rsidP="00B755A9">
      <w:pPr>
        <w:pStyle w:val="PL"/>
      </w:pPr>
      <w:r>
        <w:t xml:space="preserve">          description: Expected response to a valid request</w:t>
      </w:r>
    </w:p>
    <w:p w14:paraId="34DD389E" w14:textId="77777777" w:rsidR="00B755A9" w:rsidRDefault="00B755A9" w:rsidP="00B755A9">
      <w:pPr>
        <w:pStyle w:val="PL"/>
      </w:pPr>
      <w:r>
        <w:t xml:space="preserve">          content:</w:t>
      </w:r>
    </w:p>
    <w:p w14:paraId="25D1DBF1" w14:textId="77777777" w:rsidR="00B755A9" w:rsidRDefault="00B755A9" w:rsidP="00B755A9">
      <w:pPr>
        <w:pStyle w:val="PL"/>
      </w:pPr>
      <w:r>
        <w:t xml:space="preserve">            application/json:</w:t>
      </w:r>
    </w:p>
    <w:p w14:paraId="7EEF7E85" w14:textId="77777777" w:rsidR="00B755A9" w:rsidRDefault="00B755A9" w:rsidP="00B755A9">
      <w:pPr>
        <w:pStyle w:val="PL"/>
      </w:pPr>
      <w:r>
        <w:t xml:space="preserve">              schema:</w:t>
      </w:r>
    </w:p>
    <w:p w14:paraId="44D5A994" w14:textId="77777777" w:rsidR="00B755A9" w:rsidRDefault="00B755A9" w:rsidP="00B755A9">
      <w:pPr>
        <w:pStyle w:val="PL"/>
        <w:rPr>
          <w:lang w:val="en-US"/>
        </w:rPr>
      </w:pPr>
      <w:r>
        <w:t xml:space="preserve">                $ref: '#/components/schemas/</w:t>
      </w:r>
      <w:r>
        <w:rPr>
          <w:lang w:val="en-US"/>
        </w:rPr>
        <w:t>ResolveResponse</w:t>
      </w:r>
      <w:r w:rsidRPr="00B06F7A">
        <w:rPr>
          <w:lang w:val="en-US"/>
        </w:rPr>
        <w:t>'</w:t>
      </w:r>
    </w:p>
    <w:p w14:paraId="733FC385" w14:textId="77777777" w:rsidR="007656E1" w:rsidRDefault="007656E1" w:rsidP="007656E1">
      <w:pPr>
        <w:pStyle w:val="PL"/>
      </w:pPr>
      <w:r>
        <w:t xml:space="preserve">        '307':</w:t>
      </w:r>
    </w:p>
    <w:p w14:paraId="703CB0B0" w14:textId="77777777" w:rsidR="007656E1" w:rsidRDefault="007656E1" w:rsidP="007656E1">
      <w:pPr>
        <w:pStyle w:val="PL"/>
      </w:pPr>
      <w:r>
        <w:t xml:space="preserve">          $ref: 'TS29571_CommonData.yaml#/components/responses/307'</w:t>
      </w:r>
    </w:p>
    <w:p w14:paraId="63533504" w14:textId="77777777" w:rsidR="007656E1" w:rsidRDefault="007656E1" w:rsidP="007656E1">
      <w:pPr>
        <w:pStyle w:val="PL"/>
      </w:pPr>
      <w:r>
        <w:t xml:space="preserve">        '308':</w:t>
      </w:r>
    </w:p>
    <w:p w14:paraId="0A25B5A5" w14:textId="77777777" w:rsidR="007656E1" w:rsidRDefault="007656E1" w:rsidP="007656E1">
      <w:pPr>
        <w:pStyle w:val="PL"/>
      </w:pPr>
      <w:r>
        <w:t xml:space="preserve">          $ref: 'TS29571_CommonData.yaml#/components/responses/308'</w:t>
      </w:r>
    </w:p>
    <w:p w14:paraId="63B63097" w14:textId="77777777" w:rsidR="007656E1" w:rsidRDefault="007656E1" w:rsidP="007656E1">
      <w:pPr>
        <w:pStyle w:val="PL"/>
      </w:pPr>
      <w:r>
        <w:t xml:space="preserve">        '400':</w:t>
      </w:r>
    </w:p>
    <w:p w14:paraId="5F72ECCA" w14:textId="77777777" w:rsidR="007656E1" w:rsidRDefault="007656E1" w:rsidP="007656E1">
      <w:pPr>
        <w:pStyle w:val="PL"/>
      </w:pPr>
      <w:r>
        <w:t xml:space="preserve">          $ref: 'TS29571_CommonData.yaml#/components/responses/400'</w:t>
      </w:r>
    </w:p>
    <w:p w14:paraId="63076596" w14:textId="77777777" w:rsidR="00B755A9" w:rsidRDefault="00B755A9" w:rsidP="00B755A9">
      <w:pPr>
        <w:pStyle w:val="PL"/>
      </w:pPr>
      <w:r>
        <w:t xml:space="preserve">        '401':</w:t>
      </w:r>
    </w:p>
    <w:p w14:paraId="2DD128B3" w14:textId="77777777" w:rsidR="00B755A9" w:rsidRDefault="00B755A9" w:rsidP="00B755A9">
      <w:pPr>
        <w:pStyle w:val="PL"/>
      </w:pPr>
      <w:r>
        <w:t xml:space="preserve">          $ref: 'TS29571_CommonData.yaml#/components/responses/401'</w:t>
      </w:r>
    </w:p>
    <w:p w14:paraId="4C132282" w14:textId="77777777" w:rsidR="00B755A9" w:rsidRDefault="00B755A9" w:rsidP="00B755A9">
      <w:pPr>
        <w:pStyle w:val="PL"/>
      </w:pPr>
      <w:r>
        <w:t xml:space="preserve">        '403':</w:t>
      </w:r>
    </w:p>
    <w:p w14:paraId="151FBA02" w14:textId="77777777" w:rsidR="00B755A9" w:rsidRDefault="00B755A9" w:rsidP="00B755A9">
      <w:pPr>
        <w:pStyle w:val="PL"/>
      </w:pPr>
      <w:r>
        <w:t xml:space="preserve">          $ref: 'TS29571_CommonData.yaml#/components/responses/403'</w:t>
      </w:r>
    </w:p>
    <w:p w14:paraId="7D2F9DF6" w14:textId="77777777" w:rsidR="00B755A9" w:rsidRDefault="00B755A9" w:rsidP="00B755A9">
      <w:pPr>
        <w:pStyle w:val="PL"/>
      </w:pPr>
      <w:r>
        <w:t xml:space="preserve">        '404':</w:t>
      </w:r>
    </w:p>
    <w:p w14:paraId="26CBF243" w14:textId="77777777" w:rsidR="00B755A9" w:rsidRDefault="00B755A9" w:rsidP="00B755A9">
      <w:pPr>
        <w:pStyle w:val="PL"/>
      </w:pPr>
      <w:r>
        <w:t xml:space="preserve">          $ref: 'TS29571_CommonData.yaml#/components/responses/404'</w:t>
      </w:r>
    </w:p>
    <w:p w14:paraId="7919AC9C" w14:textId="77777777" w:rsidR="00B755A9" w:rsidRDefault="00B755A9" w:rsidP="00B755A9">
      <w:pPr>
        <w:pStyle w:val="PL"/>
      </w:pPr>
      <w:r>
        <w:t xml:space="preserve">        '411':</w:t>
      </w:r>
    </w:p>
    <w:p w14:paraId="68FFC652" w14:textId="77777777" w:rsidR="00B755A9" w:rsidRDefault="00B755A9" w:rsidP="00B755A9">
      <w:pPr>
        <w:pStyle w:val="PL"/>
      </w:pPr>
      <w:r>
        <w:t xml:space="preserve">          $ref: 'TS29571_CommonData.yaml#/components/responses/411'</w:t>
      </w:r>
    </w:p>
    <w:p w14:paraId="37681620" w14:textId="77777777" w:rsidR="00B755A9" w:rsidRDefault="00B755A9" w:rsidP="00B755A9">
      <w:pPr>
        <w:pStyle w:val="PL"/>
      </w:pPr>
      <w:r>
        <w:t xml:space="preserve">        '413':</w:t>
      </w:r>
    </w:p>
    <w:p w14:paraId="2F259767" w14:textId="77777777" w:rsidR="00B755A9" w:rsidRDefault="00B755A9" w:rsidP="00B755A9">
      <w:pPr>
        <w:pStyle w:val="PL"/>
      </w:pPr>
      <w:r>
        <w:t xml:space="preserve">          $ref: 'TS29571_CommonData.yaml#/components/responses/413'</w:t>
      </w:r>
    </w:p>
    <w:p w14:paraId="502E12B9" w14:textId="77777777" w:rsidR="00B755A9" w:rsidRDefault="00B755A9" w:rsidP="00B755A9">
      <w:pPr>
        <w:pStyle w:val="PL"/>
      </w:pPr>
      <w:r>
        <w:t xml:space="preserve">        '415':</w:t>
      </w:r>
    </w:p>
    <w:p w14:paraId="129127EA" w14:textId="77777777" w:rsidR="00B755A9" w:rsidRDefault="00B755A9" w:rsidP="00B755A9">
      <w:pPr>
        <w:pStyle w:val="PL"/>
      </w:pPr>
      <w:r>
        <w:t xml:space="preserve">          $ref: 'TS29571_CommonData.yaml#/components/responses/415'</w:t>
      </w:r>
    </w:p>
    <w:p w14:paraId="65B4F447" w14:textId="77777777" w:rsidR="00B755A9" w:rsidRDefault="00B755A9" w:rsidP="00B755A9">
      <w:pPr>
        <w:pStyle w:val="PL"/>
      </w:pPr>
      <w:r>
        <w:t xml:space="preserve">        '429':</w:t>
      </w:r>
    </w:p>
    <w:p w14:paraId="6A0C3171" w14:textId="77777777" w:rsidR="00B755A9" w:rsidRDefault="00B755A9" w:rsidP="00B755A9">
      <w:pPr>
        <w:pStyle w:val="PL"/>
      </w:pPr>
      <w:r>
        <w:t xml:space="preserve">          $ref: 'TS29571_CommonData.yaml#/components/responses/429'</w:t>
      </w:r>
    </w:p>
    <w:p w14:paraId="70D19A3C" w14:textId="77777777" w:rsidR="00B755A9" w:rsidRDefault="00B755A9" w:rsidP="00B755A9">
      <w:pPr>
        <w:pStyle w:val="PL"/>
      </w:pPr>
      <w:r>
        <w:t xml:space="preserve">        '500':</w:t>
      </w:r>
    </w:p>
    <w:p w14:paraId="3416D600" w14:textId="77777777" w:rsidR="00B755A9" w:rsidRDefault="00B755A9" w:rsidP="00B755A9">
      <w:pPr>
        <w:pStyle w:val="PL"/>
      </w:pPr>
      <w:r>
        <w:t xml:space="preserve">          $ref: 'TS29571_CommonData.yaml#/components/responses/500'</w:t>
      </w:r>
    </w:p>
    <w:p w14:paraId="6B1C8E8C" w14:textId="77777777" w:rsidR="00B755A9" w:rsidRDefault="00B755A9" w:rsidP="00B755A9">
      <w:pPr>
        <w:pStyle w:val="PL"/>
      </w:pPr>
      <w:r>
        <w:t xml:space="preserve">        '502':</w:t>
      </w:r>
    </w:p>
    <w:p w14:paraId="419574D0" w14:textId="77777777" w:rsidR="00B755A9" w:rsidRDefault="00B755A9" w:rsidP="00B755A9">
      <w:pPr>
        <w:pStyle w:val="PL"/>
      </w:pPr>
      <w:r>
        <w:t xml:space="preserve">          $ref: 'TS29571_CommonData.yaml#/components/responses/502'</w:t>
      </w:r>
    </w:p>
    <w:p w14:paraId="1DAF3564" w14:textId="77777777" w:rsidR="00B755A9" w:rsidRDefault="00B755A9" w:rsidP="00B755A9">
      <w:pPr>
        <w:pStyle w:val="PL"/>
      </w:pPr>
      <w:r>
        <w:t xml:space="preserve">        '503':</w:t>
      </w:r>
    </w:p>
    <w:p w14:paraId="65A01165" w14:textId="77777777" w:rsidR="00B755A9" w:rsidRDefault="00B755A9" w:rsidP="00B755A9">
      <w:pPr>
        <w:pStyle w:val="PL"/>
      </w:pPr>
      <w:r>
        <w:t xml:space="preserve">          $ref: 'TS29571_CommonData.yaml#/components/responses/503'</w:t>
      </w:r>
    </w:p>
    <w:p w14:paraId="48C84840" w14:textId="77777777" w:rsidR="00B755A9" w:rsidRDefault="00B755A9" w:rsidP="00B755A9">
      <w:pPr>
        <w:pStyle w:val="PL"/>
      </w:pPr>
      <w:r>
        <w:t xml:space="preserve">        default:</w:t>
      </w:r>
    </w:p>
    <w:p w14:paraId="4688A30E" w14:textId="77777777" w:rsidR="00B755A9" w:rsidRDefault="00B755A9" w:rsidP="00B755A9">
      <w:pPr>
        <w:pStyle w:val="PL"/>
      </w:pPr>
      <w:r>
        <w:t xml:space="preserve">          description: Unexpected error</w:t>
      </w:r>
    </w:p>
    <w:p w14:paraId="02E427D5" w14:textId="77777777" w:rsidR="00B755A9" w:rsidRDefault="00B755A9" w:rsidP="00B755A9">
      <w:pPr>
        <w:pStyle w:val="PL"/>
      </w:pPr>
    </w:p>
    <w:p w14:paraId="05D8BE65" w14:textId="77777777" w:rsidR="00B755A9" w:rsidRDefault="00B755A9" w:rsidP="00B755A9">
      <w:pPr>
        <w:pStyle w:val="PL"/>
      </w:pPr>
      <w:r>
        <w:t>components:</w:t>
      </w:r>
    </w:p>
    <w:p w14:paraId="670CDC04" w14:textId="77777777" w:rsidR="00B755A9" w:rsidRDefault="00B755A9" w:rsidP="00B755A9">
      <w:pPr>
        <w:pStyle w:val="PL"/>
      </w:pPr>
      <w:r>
        <w:t xml:space="preserve">  securitySchemes:</w:t>
      </w:r>
    </w:p>
    <w:p w14:paraId="7361868B" w14:textId="77777777" w:rsidR="00B755A9" w:rsidRDefault="00B755A9" w:rsidP="00B755A9">
      <w:pPr>
        <w:pStyle w:val="PL"/>
      </w:pPr>
      <w:r>
        <w:t xml:space="preserve">    oAuth2ClientCredentials:</w:t>
      </w:r>
    </w:p>
    <w:p w14:paraId="7F737223" w14:textId="77777777" w:rsidR="00B755A9" w:rsidRDefault="00B755A9" w:rsidP="00B755A9">
      <w:pPr>
        <w:pStyle w:val="PL"/>
      </w:pPr>
      <w:r>
        <w:t xml:space="preserve">      type: oauth2</w:t>
      </w:r>
    </w:p>
    <w:p w14:paraId="0AEE9B6F" w14:textId="77777777" w:rsidR="00B755A9" w:rsidRDefault="00B755A9" w:rsidP="00B755A9">
      <w:pPr>
        <w:pStyle w:val="PL"/>
      </w:pPr>
      <w:r>
        <w:t xml:space="preserve">      flows:</w:t>
      </w:r>
    </w:p>
    <w:p w14:paraId="7ECDA865" w14:textId="77777777" w:rsidR="00B755A9" w:rsidRDefault="00B755A9" w:rsidP="00B755A9">
      <w:pPr>
        <w:pStyle w:val="PL"/>
      </w:pPr>
      <w:r>
        <w:t xml:space="preserve">        clientCredentials:</w:t>
      </w:r>
    </w:p>
    <w:p w14:paraId="32C217F0" w14:textId="77777777" w:rsidR="00B755A9" w:rsidRDefault="00B755A9" w:rsidP="00B755A9">
      <w:pPr>
        <w:pStyle w:val="PL"/>
      </w:pPr>
      <w:r>
        <w:t xml:space="preserve">          tokenUrl: '{nrfApiRoot}/oauth2/token'</w:t>
      </w:r>
    </w:p>
    <w:p w14:paraId="5B1D25BB" w14:textId="77777777" w:rsidR="00B755A9" w:rsidRDefault="00B755A9" w:rsidP="00B755A9">
      <w:pPr>
        <w:pStyle w:val="PL"/>
      </w:pPr>
      <w:r>
        <w:t xml:space="preserve">          scopes:</w:t>
      </w:r>
    </w:p>
    <w:p w14:paraId="083D6515" w14:textId="77777777" w:rsidR="00B755A9" w:rsidRPr="00B860BF" w:rsidRDefault="00B755A9" w:rsidP="00B755A9">
      <w:pPr>
        <w:pStyle w:val="PL"/>
      </w:pPr>
      <w:r>
        <w:t xml:space="preserve">            npkmf-userid: Access to the Npkmf_ResolveRemoteUserId API</w:t>
      </w:r>
    </w:p>
    <w:p w14:paraId="365B8A8E" w14:textId="77777777" w:rsidR="00B755A9" w:rsidRDefault="00B755A9" w:rsidP="00B755A9">
      <w:pPr>
        <w:pStyle w:val="PL"/>
      </w:pPr>
    </w:p>
    <w:p w14:paraId="70DF3EB4" w14:textId="77777777" w:rsidR="00B755A9" w:rsidRDefault="00B755A9" w:rsidP="00B755A9">
      <w:pPr>
        <w:pStyle w:val="PL"/>
      </w:pPr>
      <w:r>
        <w:t xml:space="preserve">  schemas:</w:t>
      </w:r>
    </w:p>
    <w:p w14:paraId="3F75666B" w14:textId="77777777" w:rsidR="00B755A9" w:rsidRDefault="00B755A9" w:rsidP="00B755A9">
      <w:pPr>
        <w:pStyle w:val="PL"/>
      </w:pPr>
      <w:r>
        <w:t>#</w:t>
      </w:r>
    </w:p>
    <w:p w14:paraId="15E6E76C" w14:textId="77777777" w:rsidR="00B755A9" w:rsidRDefault="00B755A9" w:rsidP="00B755A9">
      <w:pPr>
        <w:pStyle w:val="PL"/>
      </w:pPr>
      <w:r>
        <w:t>#  Structured Data Types</w:t>
      </w:r>
    </w:p>
    <w:p w14:paraId="5648D7D3" w14:textId="77777777" w:rsidR="00B755A9" w:rsidRDefault="00B755A9" w:rsidP="00B755A9">
      <w:pPr>
        <w:pStyle w:val="PL"/>
      </w:pPr>
      <w:r>
        <w:t>#</w:t>
      </w:r>
    </w:p>
    <w:p w14:paraId="438C9F55" w14:textId="77777777" w:rsidR="00B755A9" w:rsidRDefault="00B755A9" w:rsidP="00B755A9">
      <w:pPr>
        <w:pStyle w:val="PL"/>
      </w:pPr>
    </w:p>
    <w:p w14:paraId="04C94604" w14:textId="77777777" w:rsidR="00B755A9" w:rsidRDefault="00B755A9" w:rsidP="00B755A9">
      <w:pPr>
        <w:pStyle w:val="PL"/>
      </w:pPr>
      <w:r>
        <w:t xml:space="preserve">    </w:t>
      </w:r>
      <w:r>
        <w:rPr>
          <w:lang w:val="en-US"/>
        </w:rPr>
        <w:t>ResolveRequest</w:t>
      </w:r>
      <w:r>
        <w:t>:</w:t>
      </w:r>
    </w:p>
    <w:p w14:paraId="388FBB87" w14:textId="77777777" w:rsidR="00B755A9" w:rsidRDefault="00B755A9" w:rsidP="00B755A9">
      <w:pPr>
        <w:pStyle w:val="PL"/>
      </w:pPr>
      <w:r>
        <w:t xml:space="preserve">      description: Request Data</w:t>
      </w:r>
    </w:p>
    <w:p w14:paraId="7D1A0D18" w14:textId="77777777" w:rsidR="00B755A9" w:rsidRDefault="00B755A9" w:rsidP="00B755A9">
      <w:pPr>
        <w:pStyle w:val="PL"/>
      </w:pPr>
      <w:r>
        <w:t xml:space="preserve">      type: object</w:t>
      </w:r>
    </w:p>
    <w:p w14:paraId="6B7556DD" w14:textId="77777777" w:rsidR="00B755A9" w:rsidRDefault="00B755A9" w:rsidP="00B755A9">
      <w:pPr>
        <w:pStyle w:val="PL"/>
      </w:pPr>
      <w:r>
        <w:t xml:space="preserve">      properties:</w:t>
      </w:r>
    </w:p>
    <w:p w14:paraId="0F9253F3" w14:textId="77777777" w:rsidR="00B755A9" w:rsidRDefault="00B755A9" w:rsidP="00B755A9">
      <w:pPr>
        <w:pStyle w:val="PL"/>
      </w:pPr>
      <w:r>
        <w:t xml:space="preserve">        upPrukId:</w:t>
      </w:r>
    </w:p>
    <w:p w14:paraId="7BAB47E6" w14:textId="472DD3B1" w:rsidR="00B755A9" w:rsidRDefault="00B755A9" w:rsidP="00B755A9">
      <w:pPr>
        <w:pStyle w:val="PL"/>
      </w:pPr>
      <w:r>
        <w:t xml:space="preserve">          $ref: '</w:t>
      </w:r>
      <w:r w:rsidRPr="00AA620D">
        <w:t>TS29559_Npkmf_PKMFKeyRequest</w:t>
      </w:r>
      <w:r w:rsidR="00413D48">
        <w:t>.yaml</w:t>
      </w:r>
      <w:r>
        <w:t>#/components/schemas/PrukId'</w:t>
      </w:r>
    </w:p>
    <w:p w14:paraId="74F22C5A" w14:textId="77777777" w:rsidR="00B755A9" w:rsidRDefault="00B755A9" w:rsidP="00B755A9">
      <w:pPr>
        <w:pStyle w:val="PL"/>
      </w:pPr>
      <w:r>
        <w:t xml:space="preserve">        plmnId:</w:t>
      </w:r>
    </w:p>
    <w:p w14:paraId="099C64D2" w14:textId="77777777" w:rsidR="00B755A9" w:rsidRDefault="00B755A9" w:rsidP="00B755A9">
      <w:pPr>
        <w:pStyle w:val="PL"/>
      </w:pPr>
      <w:r>
        <w:t xml:space="preserve">          $ref: 'TS29571_CommonData.yaml#/components/schemas/PlmnId'</w:t>
      </w:r>
    </w:p>
    <w:p w14:paraId="4FD483F6" w14:textId="77777777" w:rsidR="00B755A9" w:rsidRDefault="00B755A9" w:rsidP="00B755A9">
      <w:pPr>
        <w:pStyle w:val="PL"/>
      </w:pPr>
      <w:r>
        <w:t xml:space="preserve">      required:</w:t>
      </w:r>
    </w:p>
    <w:p w14:paraId="26D74CA2" w14:textId="77777777" w:rsidR="00B755A9" w:rsidRDefault="00B755A9" w:rsidP="00B755A9">
      <w:pPr>
        <w:pStyle w:val="PL"/>
      </w:pPr>
      <w:r>
        <w:t xml:space="preserve">        - upPrukId</w:t>
      </w:r>
    </w:p>
    <w:p w14:paraId="2CA3BBA5" w14:textId="77777777" w:rsidR="00B755A9" w:rsidRDefault="00B755A9" w:rsidP="00B755A9">
      <w:pPr>
        <w:pStyle w:val="PL"/>
      </w:pPr>
    </w:p>
    <w:p w14:paraId="206265C9" w14:textId="77777777" w:rsidR="00B755A9" w:rsidRDefault="00B755A9" w:rsidP="00B755A9">
      <w:pPr>
        <w:pStyle w:val="PL"/>
      </w:pPr>
      <w:r>
        <w:t xml:space="preserve">    </w:t>
      </w:r>
      <w:r>
        <w:rPr>
          <w:lang w:val="en-US"/>
        </w:rPr>
        <w:t>ResolveResponse</w:t>
      </w:r>
      <w:r>
        <w:t>:</w:t>
      </w:r>
    </w:p>
    <w:p w14:paraId="79E79660" w14:textId="77777777" w:rsidR="00B755A9" w:rsidRDefault="00B755A9" w:rsidP="00B755A9">
      <w:pPr>
        <w:pStyle w:val="PL"/>
      </w:pPr>
      <w:r>
        <w:t xml:space="preserve">      description: Response Data</w:t>
      </w:r>
    </w:p>
    <w:p w14:paraId="4480D038" w14:textId="77777777" w:rsidR="00B755A9" w:rsidRDefault="00B755A9" w:rsidP="00B755A9">
      <w:pPr>
        <w:pStyle w:val="PL"/>
      </w:pPr>
      <w:r>
        <w:t xml:space="preserve">      type: object</w:t>
      </w:r>
    </w:p>
    <w:p w14:paraId="1CC0CB30" w14:textId="77777777" w:rsidR="00B755A9" w:rsidRDefault="00B755A9" w:rsidP="00B755A9">
      <w:pPr>
        <w:pStyle w:val="PL"/>
      </w:pPr>
      <w:r>
        <w:t xml:space="preserve">      properties:</w:t>
      </w:r>
    </w:p>
    <w:p w14:paraId="2B3FB7EC" w14:textId="77777777" w:rsidR="00B755A9" w:rsidRDefault="00B755A9" w:rsidP="00B755A9">
      <w:pPr>
        <w:pStyle w:val="PL"/>
      </w:pPr>
      <w:r>
        <w:t xml:space="preserve">        supi:</w:t>
      </w:r>
    </w:p>
    <w:p w14:paraId="467F9726" w14:textId="77777777" w:rsidR="00B755A9" w:rsidRDefault="00B755A9" w:rsidP="00B755A9">
      <w:pPr>
        <w:pStyle w:val="PL"/>
      </w:pPr>
      <w:r>
        <w:t xml:space="preserve">          $ref: 'TS29571_CommonData.yaml#/components/schemas/Supi'</w:t>
      </w:r>
    </w:p>
    <w:p w14:paraId="27D67269" w14:textId="77777777" w:rsidR="00B755A9" w:rsidRDefault="00B755A9" w:rsidP="00B755A9">
      <w:pPr>
        <w:pStyle w:val="PL"/>
      </w:pPr>
      <w:r>
        <w:t xml:space="preserve">      required:</w:t>
      </w:r>
    </w:p>
    <w:p w14:paraId="68EFE54F" w14:textId="77777777" w:rsidR="00B755A9" w:rsidRDefault="00B755A9" w:rsidP="00B755A9">
      <w:pPr>
        <w:pStyle w:val="PL"/>
      </w:pPr>
      <w:r>
        <w:t xml:space="preserve">        - supi</w:t>
      </w:r>
    </w:p>
    <w:p w14:paraId="563CE642" w14:textId="77777777" w:rsidR="00B755A9" w:rsidRDefault="00B755A9" w:rsidP="00B755A9">
      <w:pPr>
        <w:pStyle w:val="PL"/>
      </w:pPr>
    </w:p>
    <w:p w14:paraId="795A54A7" w14:textId="77777777" w:rsidR="00B755A9" w:rsidRDefault="00B755A9" w:rsidP="00B755A9">
      <w:pPr>
        <w:pStyle w:val="PL"/>
      </w:pPr>
      <w:r>
        <w:t>#</w:t>
      </w:r>
    </w:p>
    <w:p w14:paraId="196E9357" w14:textId="77777777" w:rsidR="00B755A9" w:rsidRDefault="00B755A9" w:rsidP="00B755A9">
      <w:pPr>
        <w:pStyle w:val="PL"/>
      </w:pPr>
      <w:r>
        <w:t>#  Simple Data Types</w:t>
      </w:r>
    </w:p>
    <w:p w14:paraId="42173012" w14:textId="77777777" w:rsidR="00B755A9" w:rsidRDefault="00B755A9" w:rsidP="00B755A9">
      <w:pPr>
        <w:pStyle w:val="PL"/>
      </w:pPr>
      <w:r>
        <w:t>#</w:t>
      </w:r>
    </w:p>
    <w:p w14:paraId="0E9BF69D" w14:textId="77777777" w:rsidR="00B755A9" w:rsidRDefault="00B755A9" w:rsidP="00B755A9">
      <w:pPr>
        <w:pStyle w:val="PL"/>
      </w:pPr>
    </w:p>
    <w:p w14:paraId="105090DF" w14:textId="77777777" w:rsidR="00B755A9" w:rsidRDefault="00B755A9" w:rsidP="00B755A9">
      <w:pPr>
        <w:pStyle w:val="PL"/>
      </w:pPr>
    </w:p>
    <w:p w14:paraId="7DD27873" w14:textId="77777777" w:rsidR="00B755A9" w:rsidRDefault="00B755A9" w:rsidP="00B755A9">
      <w:pPr>
        <w:pStyle w:val="PL"/>
      </w:pPr>
      <w:r>
        <w:t>#</w:t>
      </w:r>
    </w:p>
    <w:p w14:paraId="0E63D1E3" w14:textId="77777777" w:rsidR="00B755A9" w:rsidRDefault="00B755A9" w:rsidP="00B755A9">
      <w:pPr>
        <w:pStyle w:val="PL"/>
      </w:pPr>
      <w:r>
        <w:t>#  Enumeration Data Types</w:t>
      </w:r>
    </w:p>
    <w:p w14:paraId="2677998E" w14:textId="77777777" w:rsidR="00B755A9" w:rsidRDefault="00B755A9" w:rsidP="00B755A9">
      <w:pPr>
        <w:pStyle w:val="PL"/>
      </w:pPr>
      <w:r>
        <w:lastRenderedPageBreak/>
        <w:t>#</w:t>
      </w:r>
    </w:p>
    <w:p w14:paraId="3F419209" w14:textId="5D53CD82" w:rsidR="001627C2" w:rsidRDefault="001627C2" w:rsidP="001627C2">
      <w:pPr>
        <w:pStyle w:val="Heading1"/>
        <w:rPr>
          <w:lang w:eastAsia="zh-CN"/>
        </w:rPr>
      </w:pPr>
      <w:bookmarkStart w:id="685" w:name="_Toc145952597"/>
      <w:bookmarkStart w:id="686" w:name="_Toc130832019"/>
      <w:bookmarkStart w:id="687" w:name="_Toc70925899"/>
      <w:bookmarkStart w:id="688" w:name="_Toc153882530"/>
      <w:r>
        <w:t>A.4</w:t>
      </w:r>
      <w:r>
        <w:tab/>
      </w:r>
      <w:r>
        <w:rPr>
          <w:lang w:eastAsia="zh-CN"/>
        </w:rPr>
        <w:t>Npkmf_Discovery</w:t>
      </w:r>
      <w:r>
        <w:t xml:space="preserve"> API</w:t>
      </w:r>
      <w:bookmarkEnd w:id="685"/>
      <w:bookmarkEnd w:id="686"/>
      <w:bookmarkEnd w:id="687"/>
      <w:bookmarkEnd w:id="688"/>
    </w:p>
    <w:p w14:paraId="518C414E" w14:textId="77777777" w:rsidR="001627C2" w:rsidRDefault="001627C2" w:rsidP="001627C2">
      <w:pPr>
        <w:pStyle w:val="PL"/>
        <w:rPr>
          <w:lang w:eastAsia="en-GB"/>
        </w:rPr>
      </w:pPr>
      <w:r>
        <w:t>openapi: 3.0.0</w:t>
      </w:r>
    </w:p>
    <w:p w14:paraId="0CB2259B" w14:textId="77777777" w:rsidR="001627C2" w:rsidRDefault="001627C2" w:rsidP="001627C2">
      <w:pPr>
        <w:pStyle w:val="PL"/>
        <w:rPr>
          <w:lang w:val="fr-FR"/>
        </w:rPr>
      </w:pPr>
    </w:p>
    <w:p w14:paraId="29595DBD" w14:textId="77777777" w:rsidR="001627C2" w:rsidRDefault="001627C2" w:rsidP="001627C2">
      <w:pPr>
        <w:pStyle w:val="PL"/>
        <w:rPr>
          <w:lang w:val="fr-FR"/>
        </w:rPr>
      </w:pPr>
      <w:r>
        <w:rPr>
          <w:lang w:val="fr-FR"/>
        </w:rPr>
        <w:t>info:</w:t>
      </w:r>
    </w:p>
    <w:p w14:paraId="646DD880" w14:textId="77777777" w:rsidR="001627C2" w:rsidRDefault="001627C2" w:rsidP="001627C2">
      <w:pPr>
        <w:pStyle w:val="PL"/>
        <w:rPr>
          <w:lang w:val="fr-FR"/>
        </w:rPr>
      </w:pPr>
      <w:r>
        <w:rPr>
          <w:lang w:val="fr-FR"/>
        </w:rPr>
        <w:t xml:space="preserve">  title: Npkmf_Discovery API</w:t>
      </w:r>
    </w:p>
    <w:p w14:paraId="65179338" w14:textId="77777777" w:rsidR="001627C2" w:rsidRDefault="001627C2" w:rsidP="001627C2">
      <w:pPr>
        <w:pStyle w:val="PL"/>
        <w:rPr>
          <w:lang w:val="fr-FR" w:eastAsia="zh-CN"/>
        </w:rPr>
      </w:pPr>
      <w:r>
        <w:rPr>
          <w:lang w:val="fr-FR"/>
        </w:rPr>
        <w:t xml:space="preserve">  version: '1.</w:t>
      </w:r>
      <w:r>
        <w:rPr>
          <w:lang w:val="fr-FR" w:eastAsia="zh-CN"/>
        </w:rPr>
        <w:t>0</w:t>
      </w:r>
      <w:r>
        <w:rPr>
          <w:lang w:val="fr-FR"/>
        </w:rPr>
        <w:t>.0</w:t>
      </w:r>
      <w:r>
        <w:rPr>
          <w:lang w:val="fr-FR" w:eastAsia="zh-CN"/>
        </w:rPr>
        <w:t>'</w:t>
      </w:r>
    </w:p>
    <w:p w14:paraId="5477BAB0" w14:textId="77777777" w:rsidR="001627C2" w:rsidRDefault="001627C2" w:rsidP="001627C2">
      <w:pPr>
        <w:pStyle w:val="PL"/>
        <w:rPr>
          <w:lang w:eastAsia="en-GB"/>
        </w:rPr>
      </w:pPr>
      <w:r>
        <w:rPr>
          <w:lang w:val="fr-FR"/>
        </w:rPr>
        <w:t xml:space="preserve">  description: </w:t>
      </w:r>
      <w:r>
        <w:t>|</w:t>
      </w:r>
    </w:p>
    <w:p w14:paraId="1041C8A2" w14:textId="77777777" w:rsidR="001627C2" w:rsidRDefault="001627C2" w:rsidP="001627C2">
      <w:pPr>
        <w:pStyle w:val="PL"/>
        <w:rPr>
          <w:lang w:val="fr-FR" w:eastAsia="zh-CN"/>
        </w:rPr>
      </w:pPr>
      <w:r>
        <w:rPr>
          <w:lang w:val="fr-FR"/>
        </w:rPr>
        <w:t xml:space="preserve">    Npkmf_Discovery Service.</w:t>
      </w:r>
      <w:r>
        <w:rPr>
          <w:lang w:val="fr-FR" w:eastAsia="zh-CN"/>
        </w:rPr>
        <w:t xml:space="preserve">  </w:t>
      </w:r>
    </w:p>
    <w:p w14:paraId="46BAA865" w14:textId="77777777" w:rsidR="001627C2" w:rsidRDefault="001627C2" w:rsidP="001627C2">
      <w:pPr>
        <w:pStyle w:val="PL"/>
        <w:rPr>
          <w:lang w:eastAsia="zh-CN"/>
        </w:rPr>
      </w:pPr>
      <w:r>
        <w:t xml:space="preserve">    © 202</w:t>
      </w:r>
      <w:r>
        <w:rPr>
          <w:lang w:eastAsia="zh-CN"/>
        </w:rPr>
        <w:t>3</w:t>
      </w:r>
      <w:r>
        <w:t>, 3GPP Organizational Partners (ARIB, ATIS, CCSA, ETSI, TSDSI, TTA, TTC).</w:t>
      </w:r>
      <w:r>
        <w:rPr>
          <w:lang w:eastAsia="zh-CN"/>
        </w:rPr>
        <w:t xml:space="preserve">  </w:t>
      </w:r>
    </w:p>
    <w:p w14:paraId="01DB17B7" w14:textId="77777777" w:rsidR="001627C2" w:rsidRDefault="001627C2" w:rsidP="001627C2">
      <w:pPr>
        <w:pStyle w:val="PL"/>
        <w:rPr>
          <w:rFonts w:eastAsia="Times New Roman"/>
          <w:lang w:eastAsia="en-GB"/>
        </w:rPr>
      </w:pPr>
      <w:r>
        <w:t xml:space="preserve">    All rights reserved.</w:t>
      </w:r>
    </w:p>
    <w:p w14:paraId="4D2985F8" w14:textId="77777777" w:rsidR="001627C2" w:rsidRDefault="001627C2" w:rsidP="001627C2">
      <w:pPr>
        <w:pStyle w:val="PL"/>
        <w:rPr>
          <w:lang w:val="fr-FR"/>
        </w:rPr>
      </w:pPr>
    </w:p>
    <w:p w14:paraId="4D0567AB" w14:textId="77777777" w:rsidR="001627C2" w:rsidRDefault="001627C2" w:rsidP="001627C2">
      <w:pPr>
        <w:pStyle w:val="PL"/>
        <w:rPr>
          <w:lang w:val="fr-FR"/>
        </w:rPr>
      </w:pPr>
      <w:r>
        <w:rPr>
          <w:lang w:val="fr-FR"/>
        </w:rPr>
        <w:t>externalDocs:</w:t>
      </w:r>
    </w:p>
    <w:p w14:paraId="6366DD2A" w14:textId="77777777" w:rsidR="001627C2" w:rsidRDefault="001627C2" w:rsidP="001627C2">
      <w:pPr>
        <w:pStyle w:val="PL"/>
      </w:pPr>
      <w:r>
        <w:t xml:space="preserve">  description: 3GPP TS 29.559 V17.</w:t>
      </w:r>
      <w:r>
        <w:rPr>
          <w:lang w:eastAsia="zh-CN"/>
        </w:rPr>
        <w:t>5</w:t>
      </w:r>
      <w:r>
        <w:t>.0; 5G System; 5G ProSe Key Management Services; Stage 3.</w:t>
      </w:r>
    </w:p>
    <w:p w14:paraId="7C3F907C" w14:textId="77777777" w:rsidR="001627C2" w:rsidRDefault="001627C2" w:rsidP="001627C2">
      <w:pPr>
        <w:pStyle w:val="PL"/>
      </w:pPr>
      <w:r>
        <w:t xml:space="preserve">  url: http</w:t>
      </w:r>
      <w:r>
        <w:rPr>
          <w:lang w:eastAsia="zh-CN"/>
        </w:rPr>
        <w:t>s</w:t>
      </w:r>
      <w:r>
        <w:t>://www.3gpp.org/ftp/Specs/archive/29_series/29.559/</w:t>
      </w:r>
    </w:p>
    <w:p w14:paraId="2D96EB65" w14:textId="77777777" w:rsidR="001627C2" w:rsidRPr="00F7664E" w:rsidRDefault="001627C2" w:rsidP="001627C2">
      <w:pPr>
        <w:pStyle w:val="PL"/>
      </w:pPr>
    </w:p>
    <w:p w14:paraId="11D14F65" w14:textId="77777777" w:rsidR="001627C2" w:rsidRDefault="001627C2" w:rsidP="001627C2">
      <w:pPr>
        <w:pStyle w:val="PL"/>
      </w:pPr>
      <w:r>
        <w:t>servers:</w:t>
      </w:r>
    </w:p>
    <w:p w14:paraId="25DF9708" w14:textId="77777777" w:rsidR="001627C2" w:rsidRDefault="001627C2" w:rsidP="001627C2">
      <w:pPr>
        <w:pStyle w:val="PL"/>
      </w:pPr>
      <w:r>
        <w:t xml:space="preserve">  - url: '{apiRoot}/npkmf-discovery/v1'</w:t>
      </w:r>
    </w:p>
    <w:p w14:paraId="0DB1D05F" w14:textId="77777777" w:rsidR="001627C2" w:rsidRDefault="001627C2" w:rsidP="001627C2">
      <w:pPr>
        <w:pStyle w:val="PL"/>
      </w:pPr>
      <w:r>
        <w:t xml:space="preserve">    variables:</w:t>
      </w:r>
    </w:p>
    <w:p w14:paraId="79938468" w14:textId="77777777" w:rsidR="001627C2" w:rsidRDefault="001627C2" w:rsidP="001627C2">
      <w:pPr>
        <w:pStyle w:val="PL"/>
      </w:pPr>
      <w:r>
        <w:t xml:space="preserve">      apiRoot:</w:t>
      </w:r>
    </w:p>
    <w:p w14:paraId="2B4B76F4" w14:textId="77777777" w:rsidR="001627C2" w:rsidRDefault="001627C2" w:rsidP="001627C2">
      <w:pPr>
        <w:pStyle w:val="PL"/>
      </w:pPr>
      <w:r>
        <w:t xml:space="preserve">        default: https://example.com</w:t>
      </w:r>
    </w:p>
    <w:p w14:paraId="091F3B25" w14:textId="77777777" w:rsidR="001627C2" w:rsidRDefault="001627C2" w:rsidP="001627C2">
      <w:pPr>
        <w:pStyle w:val="PL"/>
      </w:pPr>
      <w:r>
        <w:t xml:space="preserve">        description: apiRoot as defined in clause 4.4 of 3GPP TS 29.501</w:t>
      </w:r>
    </w:p>
    <w:p w14:paraId="0E2CBF61" w14:textId="77777777" w:rsidR="001627C2" w:rsidRPr="00F7664E" w:rsidRDefault="001627C2" w:rsidP="001627C2">
      <w:pPr>
        <w:pStyle w:val="PL"/>
      </w:pPr>
    </w:p>
    <w:p w14:paraId="65B6A3E8" w14:textId="77777777" w:rsidR="001627C2" w:rsidRDefault="001627C2" w:rsidP="001627C2">
      <w:pPr>
        <w:pStyle w:val="PL"/>
      </w:pPr>
      <w:r>
        <w:t>security:</w:t>
      </w:r>
    </w:p>
    <w:p w14:paraId="2ABAF9E9" w14:textId="77777777" w:rsidR="001627C2" w:rsidRDefault="001627C2" w:rsidP="001627C2">
      <w:pPr>
        <w:pStyle w:val="PL"/>
      </w:pPr>
      <w:r>
        <w:t xml:space="preserve">  - {}</w:t>
      </w:r>
    </w:p>
    <w:p w14:paraId="6212386F" w14:textId="77777777" w:rsidR="001627C2" w:rsidRDefault="001627C2" w:rsidP="001627C2">
      <w:pPr>
        <w:pStyle w:val="PL"/>
      </w:pPr>
      <w:r>
        <w:t xml:space="preserve">  - oAuth2ClientCredentials:</w:t>
      </w:r>
    </w:p>
    <w:p w14:paraId="700BDD87" w14:textId="77777777" w:rsidR="001627C2" w:rsidRDefault="001627C2" w:rsidP="001627C2">
      <w:pPr>
        <w:pStyle w:val="PL"/>
      </w:pPr>
      <w:r>
        <w:t xml:space="preserve">    - npkmf-discovery</w:t>
      </w:r>
    </w:p>
    <w:p w14:paraId="123E70C4" w14:textId="77777777" w:rsidR="001627C2" w:rsidRDefault="001627C2" w:rsidP="001627C2">
      <w:pPr>
        <w:pStyle w:val="PL"/>
      </w:pPr>
    </w:p>
    <w:p w14:paraId="0078D843" w14:textId="77777777" w:rsidR="001627C2" w:rsidRDefault="001627C2" w:rsidP="001627C2">
      <w:pPr>
        <w:pStyle w:val="PL"/>
      </w:pPr>
      <w:r>
        <w:t>paths:</w:t>
      </w:r>
    </w:p>
    <w:p w14:paraId="370D39A3" w14:textId="77777777" w:rsidR="001627C2" w:rsidRDefault="001627C2" w:rsidP="001627C2">
      <w:pPr>
        <w:pStyle w:val="PL"/>
        <w:rPr>
          <w:lang w:eastAsia="en-GB"/>
        </w:rPr>
      </w:pPr>
      <w:r>
        <w:t xml:space="preserve">  /{ueId}/announce-authorize</w:t>
      </w:r>
      <w:r w:rsidRPr="008F772C">
        <w:t>/{userInfoId}</w:t>
      </w:r>
      <w:r>
        <w:t>:</w:t>
      </w:r>
    </w:p>
    <w:p w14:paraId="1168FE02" w14:textId="77777777" w:rsidR="001627C2" w:rsidRDefault="001627C2" w:rsidP="001627C2">
      <w:pPr>
        <w:pStyle w:val="PL"/>
      </w:pPr>
      <w:r>
        <w:t xml:space="preserve">    put:</w:t>
      </w:r>
    </w:p>
    <w:p w14:paraId="03E53EDD" w14:textId="77777777" w:rsidR="001627C2" w:rsidRDefault="001627C2" w:rsidP="001627C2">
      <w:pPr>
        <w:pStyle w:val="PL"/>
      </w:pPr>
      <w:r>
        <w:t xml:space="preserve">      summary: O</w:t>
      </w:r>
      <w:r>
        <w:rPr>
          <w:lang w:val="en-AU"/>
        </w:rPr>
        <w:t xml:space="preserve">btain the </w:t>
      </w:r>
      <w:r w:rsidRPr="008F772C">
        <w:rPr>
          <w:lang w:val="en-AU"/>
        </w:rPr>
        <w:t>authorization from the 5G PKMF for announcing in the PLMN</w:t>
      </w:r>
    </w:p>
    <w:p w14:paraId="0CA9573D" w14:textId="77777777" w:rsidR="001627C2" w:rsidRDefault="001627C2" w:rsidP="001627C2">
      <w:pPr>
        <w:pStyle w:val="PL"/>
      </w:pPr>
      <w:r>
        <w:t xml:space="preserve">      operationId: ObtainAnnounceAuth</w:t>
      </w:r>
    </w:p>
    <w:p w14:paraId="5784866A" w14:textId="77777777" w:rsidR="001627C2" w:rsidRDefault="001627C2" w:rsidP="001627C2">
      <w:pPr>
        <w:pStyle w:val="PL"/>
      </w:pPr>
      <w:r>
        <w:t xml:space="preserve">      tags:</w:t>
      </w:r>
    </w:p>
    <w:p w14:paraId="122586BF" w14:textId="77777777" w:rsidR="001627C2" w:rsidRDefault="001627C2" w:rsidP="001627C2">
      <w:pPr>
        <w:pStyle w:val="PL"/>
      </w:pPr>
      <w:r>
        <w:t xml:space="preserve">        - O</w:t>
      </w:r>
      <w:r>
        <w:rPr>
          <w:lang w:val="en-AU"/>
        </w:rPr>
        <w:t xml:space="preserve">btain the </w:t>
      </w:r>
      <w:r>
        <w:t>authorization from the 5G PKMF for announcing in the PLMN</w:t>
      </w:r>
    </w:p>
    <w:p w14:paraId="44AF18FD" w14:textId="77777777" w:rsidR="001627C2" w:rsidRDefault="001627C2" w:rsidP="001627C2">
      <w:pPr>
        <w:pStyle w:val="PL"/>
      </w:pPr>
      <w:r>
        <w:t xml:space="preserve">      security:</w:t>
      </w:r>
    </w:p>
    <w:p w14:paraId="0C5E8651" w14:textId="77777777" w:rsidR="001627C2" w:rsidRDefault="001627C2" w:rsidP="001627C2">
      <w:pPr>
        <w:pStyle w:val="PL"/>
      </w:pPr>
      <w:r>
        <w:t xml:space="preserve">        - {}</w:t>
      </w:r>
    </w:p>
    <w:p w14:paraId="21539430" w14:textId="77777777" w:rsidR="001627C2" w:rsidRDefault="001627C2" w:rsidP="001627C2">
      <w:pPr>
        <w:pStyle w:val="PL"/>
      </w:pPr>
      <w:r>
        <w:t xml:space="preserve">        - oAuth2ClientCredentials:</w:t>
      </w:r>
    </w:p>
    <w:p w14:paraId="1E68C936" w14:textId="77777777" w:rsidR="001627C2" w:rsidRDefault="001627C2" w:rsidP="001627C2">
      <w:pPr>
        <w:pStyle w:val="PL"/>
      </w:pPr>
      <w:r>
        <w:t xml:space="preserve">          - npkmf-disc</w:t>
      </w:r>
    </w:p>
    <w:p w14:paraId="34FBD2F1" w14:textId="77777777" w:rsidR="001627C2" w:rsidRDefault="001627C2" w:rsidP="001627C2">
      <w:pPr>
        <w:pStyle w:val="PL"/>
      </w:pPr>
      <w:r>
        <w:t xml:space="preserve">        - oAuth2ClientCredentials:</w:t>
      </w:r>
    </w:p>
    <w:p w14:paraId="3BD8357A" w14:textId="77777777" w:rsidR="001627C2" w:rsidRDefault="001627C2" w:rsidP="001627C2">
      <w:pPr>
        <w:pStyle w:val="PL"/>
      </w:pPr>
      <w:r>
        <w:t xml:space="preserve">          - npkmf-disc</w:t>
      </w:r>
    </w:p>
    <w:p w14:paraId="70885F8F" w14:textId="77777777" w:rsidR="001627C2" w:rsidRDefault="001627C2" w:rsidP="001627C2">
      <w:pPr>
        <w:pStyle w:val="PL"/>
      </w:pPr>
      <w:r>
        <w:t xml:space="preserve">          - npkmf-disc:announce-authorize:modify</w:t>
      </w:r>
    </w:p>
    <w:p w14:paraId="3AC6F3C6" w14:textId="77777777" w:rsidR="001627C2" w:rsidRDefault="001627C2" w:rsidP="001627C2">
      <w:pPr>
        <w:pStyle w:val="PL"/>
      </w:pPr>
      <w:r>
        <w:t xml:space="preserve">      parameters:</w:t>
      </w:r>
    </w:p>
    <w:p w14:paraId="7D82D276" w14:textId="77777777" w:rsidR="001627C2" w:rsidRDefault="001627C2" w:rsidP="001627C2">
      <w:pPr>
        <w:pStyle w:val="PL"/>
      </w:pPr>
      <w:r>
        <w:t xml:space="preserve">        - name: ueId</w:t>
      </w:r>
    </w:p>
    <w:p w14:paraId="1ED0E969" w14:textId="77777777" w:rsidR="001627C2" w:rsidRDefault="001627C2" w:rsidP="001627C2">
      <w:pPr>
        <w:pStyle w:val="PL"/>
      </w:pPr>
      <w:r>
        <w:t xml:space="preserve">          in: path</w:t>
      </w:r>
    </w:p>
    <w:p w14:paraId="4F973464" w14:textId="77777777" w:rsidR="001627C2" w:rsidRDefault="001627C2" w:rsidP="001627C2">
      <w:pPr>
        <w:pStyle w:val="PL"/>
      </w:pPr>
      <w:r>
        <w:t xml:space="preserve">          description: Identifier of the UE</w:t>
      </w:r>
    </w:p>
    <w:p w14:paraId="76C1B299" w14:textId="77777777" w:rsidR="001627C2" w:rsidRDefault="001627C2" w:rsidP="001627C2">
      <w:pPr>
        <w:pStyle w:val="PL"/>
      </w:pPr>
      <w:r>
        <w:t xml:space="preserve">          required: true</w:t>
      </w:r>
    </w:p>
    <w:p w14:paraId="7FED825A" w14:textId="77777777" w:rsidR="001627C2" w:rsidRDefault="001627C2" w:rsidP="001627C2">
      <w:pPr>
        <w:pStyle w:val="PL"/>
      </w:pPr>
      <w:r>
        <w:t xml:space="preserve">          schema:</w:t>
      </w:r>
    </w:p>
    <w:p w14:paraId="55AEB0C1" w14:textId="77777777" w:rsidR="001627C2" w:rsidRDefault="001627C2" w:rsidP="001627C2">
      <w:pPr>
        <w:pStyle w:val="PL"/>
      </w:pPr>
      <w:r>
        <w:t xml:space="preserve">            $ref: 'TS29571_CommonData.yaml#/components/schemas/VarUeId'</w:t>
      </w:r>
    </w:p>
    <w:p w14:paraId="29BFB1E8" w14:textId="77777777" w:rsidR="001627C2" w:rsidRDefault="001627C2" w:rsidP="001627C2">
      <w:pPr>
        <w:pStyle w:val="PL"/>
      </w:pPr>
      <w:r>
        <w:t xml:space="preserve">        - name: </w:t>
      </w:r>
      <w:r w:rsidRPr="00237025">
        <w:t>userInfoId</w:t>
      </w:r>
    </w:p>
    <w:p w14:paraId="3A18EA4C" w14:textId="77777777" w:rsidR="001627C2" w:rsidRDefault="001627C2" w:rsidP="001627C2">
      <w:pPr>
        <w:pStyle w:val="PL"/>
      </w:pPr>
      <w:r>
        <w:t xml:space="preserve">          in: path</w:t>
      </w:r>
    </w:p>
    <w:p w14:paraId="68E1375B" w14:textId="77777777" w:rsidR="001627C2" w:rsidRDefault="001627C2" w:rsidP="001627C2">
      <w:pPr>
        <w:pStyle w:val="PL"/>
      </w:pPr>
      <w:r>
        <w:t xml:space="preserve">          description: </w:t>
      </w:r>
      <w:r>
        <w:rPr>
          <w:lang w:eastAsia="zh-CN"/>
        </w:rPr>
        <w:t>User Info Id</w:t>
      </w:r>
    </w:p>
    <w:p w14:paraId="23157E6B" w14:textId="77777777" w:rsidR="001627C2" w:rsidRDefault="001627C2" w:rsidP="001627C2">
      <w:pPr>
        <w:pStyle w:val="PL"/>
      </w:pPr>
      <w:r>
        <w:t xml:space="preserve">          required: true</w:t>
      </w:r>
    </w:p>
    <w:p w14:paraId="0A9F98FB" w14:textId="77777777" w:rsidR="001627C2" w:rsidRDefault="001627C2" w:rsidP="001627C2">
      <w:pPr>
        <w:pStyle w:val="PL"/>
      </w:pPr>
      <w:r>
        <w:t xml:space="preserve">          schema:</w:t>
      </w:r>
    </w:p>
    <w:p w14:paraId="27BC7AF3" w14:textId="77777777" w:rsidR="001627C2" w:rsidRDefault="001627C2" w:rsidP="001627C2">
      <w:pPr>
        <w:pStyle w:val="PL"/>
      </w:pPr>
      <w:r>
        <w:t xml:space="preserve">            $ref: '#/components/schemas/U</w:t>
      </w:r>
      <w:r w:rsidRPr="00152E6E">
        <w:t>serInfoId</w:t>
      </w:r>
      <w:r>
        <w:t>'</w:t>
      </w:r>
    </w:p>
    <w:p w14:paraId="04C584BD" w14:textId="77777777" w:rsidR="001627C2" w:rsidRDefault="001627C2" w:rsidP="001627C2">
      <w:pPr>
        <w:pStyle w:val="PL"/>
      </w:pPr>
      <w:r>
        <w:t xml:space="preserve">      requestBody:</w:t>
      </w:r>
    </w:p>
    <w:p w14:paraId="2881EC93" w14:textId="77777777" w:rsidR="001627C2" w:rsidRDefault="001627C2" w:rsidP="001627C2">
      <w:pPr>
        <w:pStyle w:val="PL"/>
      </w:pPr>
      <w:r>
        <w:t xml:space="preserve">        content:</w:t>
      </w:r>
    </w:p>
    <w:p w14:paraId="1B5D99CC" w14:textId="77777777" w:rsidR="001627C2" w:rsidRDefault="001627C2" w:rsidP="001627C2">
      <w:pPr>
        <w:pStyle w:val="PL"/>
      </w:pPr>
      <w:r>
        <w:t xml:space="preserve">          application/json:</w:t>
      </w:r>
    </w:p>
    <w:p w14:paraId="70E1EB24" w14:textId="77777777" w:rsidR="001627C2" w:rsidRDefault="001627C2" w:rsidP="001627C2">
      <w:pPr>
        <w:pStyle w:val="PL"/>
      </w:pPr>
      <w:r>
        <w:t xml:space="preserve">            schema:</w:t>
      </w:r>
    </w:p>
    <w:p w14:paraId="2606C196" w14:textId="77777777" w:rsidR="001627C2" w:rsidRDefault="001627C2" w:rsidP="001627C2">
      <w:pPr>
        <w:pStyle w:val="PL"/>
      </w:pPr>
      <w:r>
        <w:t xml:space="preserve">              $ref: '#/components/schemas/AnnounceAuthData'</w:t>
      </w:r>
    </w:p>
    <w:p w14:paraId="6C3D548E" w14:textId="77777777" w:rsidR="001627C2" w:rsidRDefault="001627C2" w:rsidP="001627C2">
      <w:pPr>
        <w:pStyle w:val="PL"/>
      </w:pPr>
      <w:r>
        <w:t xml:space="preserve">        required: true</w:t>
      </w:r>
    </w:p>
    <w:p w14:paraId="07E1CD37" w14:textId="77777777" w:rsidR="001627C2" w:rsidRDefault="001627C2" w:rsidP="001627C2">
      <w:pPr>
        <w:pStyle w:val="PL"/>
      </w:pPr>
      <w:r>
        <w:t xml:space="preserve">      responses:</w:t>
      </w:r>
    </w:p>
    <w:p w14:paraId="7C8A73BE" w14:textId="77777777" w:rsidR="001627C2" w:rsidRDefault="001627C2" w:rsidP="001627C2">
      <w:pPr>
        <w:pStyle w:val="PL"/>
      </w:pPr>
      <w:r>
        <w:t xml:space="preserve">        '201':</w:t>
      </w:r>
    </w:p>
    <w:p w14:paraId="66874C23" w14:textId="77777777" w:rsidR="001627C2" w:rsidRDefault="001627C2" w:rsidP="001627C2">
      <w:pPr>
        <w:pStyle w:val="PL"/>
      </w:pPr>
      <w:r>
        <w:t xml:space="preserve">          description: Successful creation of the resource</w:t>
      </w:r>
    </w:p>
    <w:p w14:paraId="6F80CE54" w14:textId="77777777" w:rsidR="001627C2" w:rsidRDefault="001627C2" w:rsidP="001627C2">
      <w:pPr>
        <w:pStyle w:val="PL"/>
        <w:rPr>
          <w:lang w:eastAsia="en-GB"/>
        </w:rPr>
      </w:pPr>
      <w:bookmarkStart w:id="689" w:name="_Hlk148002337"/>
      <w:r>
        <w:t xml:space="preserve">          content:</w:t>
      </w:r>
    </w:p>
    <w:p w14:paraId="3B7850C5" w14:textId="77777777" w:rsidR="001627C2" w:rsidRDefault="001627C2" w:rsidP="001627C2">
      <w:pPr>
        <w:pStyle w:val="PL"/>
      </w:pPr>
      <w:r>
        <w:t xml:space="preserve">            application/json:</w:t>
      </w:r>
    </w:p>
    <w:p w14:paraId="11BF70E8" w14:textId="77777777" w:rsidR="001627C2" w:rsidRDefault="001627C2" w:rsidP="001627C2">
      <w:pPr>
        <w:pStyle w:val="PL"/>
      </w:pPr>
      <w:r>
        <w:t xml:space="preserve">              schema:</w:t>
      </w:r>
    </w:p>
    <w:p w14:paraId="785B37DD" w14:textId="77777777" w:rsidR="001627C2" w:rsidRDefault="001627C2" w:rsidP="001627C2">
      <w:pPr>
        <w:pStyle w:val="PL"/>
      </w:pPr>
      <w:r>
        <w:t xml:space="preserve">                $ref: '#/components/schemas/AnnounceAuthData'</w:t>
      </w:r>
    </w:p>
    <w:bookmarkEnd w:id="689"/>
    <w:p w14:paraId="5E7B1358" w14:textId="77777777" w:rsidR="001627C2" w:rsidRDefault="001627C2" w:rsidP="001627C2">
      <w:pPr>
        <w:pStyle w:val="PL"/>
      </w:pPr>
      <w:r>
        <w:t xml:space="preserve">          headers:</w:t>
      </w:r>
    </w:p>
    <w:p w14:paraId="32A1ECC3" w14:textId="77777777" w:rsidR="001627C2" w:rsidRDefault="001627C2" w:rsidP="001627C2">
      <w:pPr>
        <w:pStyle w:val="PL"/>
      </w:pPr>
      <w:r>
        <w:t xml:space="preserve">            Location:</w:t>
      </w:r>
    </w:p>
    <w:p w14:paraId="0904CDDC" w14:textId="77777777" w:rsidR="001627C2" w:rsidRDefault="001627C2" w:rsidP="001627C2">
      <w:pPr>
        <w:pStyle w:val="PL"/>
        <w:rPr>
          <w:lang w:eastAsia="zh-CN"/>
        </w:rPr>
      </w:pPr>
      <w:r>
        <w:t xml:space="preserve">              description: </w:t>
      </w:r>
      <w:r>
        <w:rPr>
          <w:lang w:eastAsia="zh-CN"/>
        </w:rPr>
        <w:t>&gt;</w:t>
      </w:r>
    </w:p>
    <w:p w14:paraId="185A1C4F" w14:textId="77777777" w:rsidR="001627C2" w:rsidRDefault="001627C2" w:rsidP="001627C2">
      <w:pPr>
        <w:pStyle w:val="PL"/>
        <w:rPr>
          <w:lang w:eastAsia="en-GB"/>
        </w:rPr>
      </w:pPr>
      <w:r>
        <w:t xml:space="preserve">                Contains the URI of the newly created resource, according to the structure:</w:t>
      </w:r>
    </w:p>
    <w:p w14:paraId="53FCBCB1" w14:textId="77777777" w:rsidR="001627C2" w:rsidRDefault="001627C2" w:rsidP="001627C2">
      <w:pPr>
        <w:pStyle w:val="PL"/>
      </w:pPr>
      <w:r>
        <w:t xml:space="preserve">                </w:t>
      </w:r>
      <w:r w:rsidRPr="00881FC1">
        <w:t>{apiRoot}/npkmf-disc</w:t>
      </w:r>
      <w:r>
        <w:t>&gt;</w:t>
      </w:r>
      <w:r w:rsidRPr="00881FC1">
        <w:t>/&lt;apiVersion&gt;/{ueId}/announce-authorize/{userInfoId}</w:t>
      </w:r>
    </w:p>
    <w:p w14:paraId="21DFC2C5" w14:textId="77777777" w:rsidR="001627C2" w:rsidRDefault="001627C2" w:rsidP="001627C2">
      <w:pPr>
        <w:pStyle w:val="PL"/>
      </w:pPr>
      <w:r>
        <w:t xml:space="preserve">              required: true</w:t>
      </w:r>
    </w:p>
    <w:p w14:paraId="203FCBB2" w14:textId="77777777" w:rsidR="001627C2" w:rsidRDefault="001627C2" w:rsidP="001627C2">
      <w:pPr>
        <w:pStyle w:val="PL"/>
      </w:pPr>
      <w:r>
        <w:lastRenderedPageBreak/>
        <w:t xml:space="preserve">              schema:</w:t>
      </w:r>
    </w:p>
    <w:p w14:paraId="4A76341F" w14:textId="77777777" w:rsidR="001627C2" w:rsidRDefault="001627C2" w:rsidP="001627C2">
      <w:pPr>
        <w:pStyle w:val="PL"/>
        <w:rPr>
          <w:lang w:eastAsia="zh-CN"/>
        </w:rPr>
      </w:pPr>
      <w:r>
        <w:t xml:space="preserve">                type: string</w:t>
      </w:r>
    </w:p>
    <w:p w14:paraId="33BA558A" w14:textId="77777777" w:rsidR="001627C2" w:rsidRDefault="001627C2" w:rsidP="001627C2">
      <w:pPr>
        <w:pStyle w:val="PL"/>
        <w:rPr>
          <w:lang w:eastAsia="en-GB"/>
        </w:rPr>
      </w:pPr>
      <w:r>
        <w:t xml:space="preserve">        '204':</w:t>
      </w:r>
    </w:p>
    <w:p w14:paraId="0E706587" w14:textId="77777777" w:rsidR="001627C2" w:rsidRDefault="001627C2" w:rsidP="001627C2">
      <w:pPr>
        <w:pStyle w:val="PL"/>
        <w:rPr>
          <w:lang w:eastAsia="zh-CN"/>
        </w:rPr>
      </w:pPr>
      <w:r>
        <w:t xml:space="preserve">          description: S</w:t>
      </w:r>
      <w:r>
        <w:rPr>
          <w:lang w:val="en-US"/>
        </w:rPr>
        <w:t>uccessful update of the resource</w:t>
      </w:r>
      <w:r>
        <w:rPr>
          <w:lang w:val="en-US" w:eastAsia="zh-CN"/>
        </w:rPr>
        <w:t>.</w:t>
      </w:r>
    </w:p>
    <w:p w14:paraId="08F3B015" w14:textId="77777777" w:rsidR="001627C2" w:rsidRDefault="001627C2" w:rsidP="001627C2">
      <w:pPr>
        <w:pStyle w:val="PL"/>
        <w:rPr>
          <w:lang w:val="en-US" w:eastAsia="en-GB"/>
        </w:rPr>
      </w:pPr>
      <w:r>
        <w:rPr>
          <w:lang w:val="en-US"/>
        </w:rPr>
        <w:t xml:space="preserve">        '307':</w:t>
      </w:r>
    </w:p>
    <w:p w14:paraId="07B6C669" w14:textId="77777777" w:rsidR="001627C2" w:rsidRDefault="001627C2" w:rsidP="001627C2">
      <w:pPr>
        <w:pStyle w:val="PL"/>
        <w:rPr>
          <w:lang w:val="en-US"/>
        </w:rPr>
      </w:pPr>
      <w:r>
        <w:rPr>
          <w:lang w:val="en-US"/>
        </w:rPr>
        <w:t xml:space="preserve">          $ref: </w:t>
      </w:r>
      <w:r>
        <w:t>'TS29571_CommonData.yaml#/components/responses/307'</w:t>
      </w:r>
    </w:p>
    <w:p w14:paraId="09E66724" w14:textId="77777777" w:rsidR="001627C2" w:rsidRDefault="001627C2" w:rsidP="001627C2">
      <w:pPr>
        <w:pStyle w:val="PL"/>
        <w:rPr>
          <w:lang w:val="en-US"/>
        </w:rPr>
      </w:pPr>
      <w:r>
        <w:rPr>
          <w:lang w:val="en-US"/>
        </w:rPr>
        <w:t xml:space="preserve">        '308':</w:t>
      </w:r>
    </w:p>
    <w:p w14:paraId="670F7E02" w14:textId="77777777" w:rsidR="001627C2" w:rsidRDefault="001627C2" w:rsidP="001627C2">
      <w:pPr>
        <w:pStyle w:val="PL"/>
        <w:rPr>
          <w:lang w:eastAsia="zh-CN"/>
        </w:rPr>
      </w:pPr>
      <w:r>
        <w:rPr>
          <w:lang w:val="en-US"/>
        </w:rPr>
        <w:t xml:space="preserve">          $ref: </w:t>
      </w:r>
      <w:r>
        <w:t>'TS29571_CommonData.yaml#/components/responses/308'</w:t>
      </w:r>
    </w:p>
    <w:p w14:paraId="5861F9D4" w14:textId="77777777" w:rsidR="001627C2" w:rsidRDefault="001627C2" w:rsidP="001627C2">
      <w:pPr>
        <w:pStyle w:val="PL"/>
        <w:rPr>
          <w:lang w:val="en-US" w:eastAsia="en-GB"/>
        </w:rPr>
      </w:pPr>
      <w:r>
        <w:rPr>
          <w:lang w:val="en-US"/>
        </w:rPr>
        <w:t xml:space="preserve">        '400':</w:t>
      </w:r>
    </w:p>
    <w:p w14:paraId="41BA1175" w14:textId="77777777" w:rsidR="001627C2" w:rsidRDefault="001627C2" w:rsidP="001627C2">
      <w:pPr>
        <w:pStyle w:val="PL"/>
        <w:rPr>
          <w:lang w:val="en-US"/>
        </w:rPr>
      </w:pPr>
      <w:r>
        <w:rPr>
          <w:lang w:val="en-US"/>
        </w:rPr>
        <w:t xml:space="preserve">          $ref: 'TS29571_CommonData.yaml#/components/responses/400'</w:t>
      </w:r>
    </w:p>
    <w:p w14:paraId="1A3C8E5F" w14:textId="77777777" w:rsidR="001627C2" w:rsidRDefault="001627C2" w:rsidP="001627C2">
      <w:pPr>
        <w:pStyle w:val="PL"/>
        <w:rPr>
          <w:lang w:val="en-US"/>
        </w:rPr>
      </w:pPr>
      <w:r>
        <w:rPr>
          <w:lang w:val="en-US"/>
        </w:rPr>
        <w:t xml:space="preserve">        '401':</w:t>
      </w:r>
    </w:p>
    <w:p w14:paraId="202E9653" w14:textId="77777777" w:rsidR="001627C2" w:rsidRDefault="001627C2" w:rsidP="001627C2">
      <w:pPr>
        <w:pStyle w:val="PL"/>
        <w:rPr>
          <w:lang w:val="en-US"/>
        </w:rPr>
      </w:pPr>
      <w:r>
        <w:rPr>
          <w:lang w:val="en-US"/>
        </w:rPr>
        <w:t xml:space="preserve">          $ref: 'TS29571_CommonData.yaml#/components/responses/401'</w:t>
      </w:r>
    </w:p>
    <w:p w14:paraId="3649B064" w14:textId="77777777" w:rsidR="001627C2" w:rsidRDefault="001627C2" w:rsidP="001627C2">
      <w:pPr>
        <w:pStyle w:val="PL"/>
        <w:rPr>
          <w:lang w:val="en-US"/>
        </w:rPr>
      </w:pPr>
      <w:r>
        <w:rPr>
          <w:lang w:val="en-US"/>
        </w:rPr>
        <w:t xml:space="preserve">        '403':</w:t>
      </w:r>
    </w:p>
    <w:p w14:paraId="4400B5AF" w14:textId="77777777" w:rsidR="001627C2" w:rsidRDefault="001627C2" w:rsidP="001627C2">
      <w:pPr>
        <w:pStyle w:val="PL"/>
        <w:rPr>
          <w:lang w:val="en-US"/>
        </w:rPr>
      </w:pPr>
      <w:r>
        <w:rPr>
          <w:lang w:val="en-US"/>
        </w:rPr>
        <w:t xml:space="preserve">          $ref: 'TS29571_CommonData.yaml#/components/responses/403'</w:t>
      </w:r>
    </w:p>
    <w:p w14:paraId="6A46CDBE" w14:textId="77777777" w:rsidR="001627C2" w:rsidRDefault="001627C2" w:rsidP="001627C2">
      <w:pPr>
        <w:pStyle w:val="PL"/>
        <w:rPr>
          <w:lang w:val="en-US"/>
        </w:rPr>
      </w:pPr>
      <w:r>
        <w:rPr>
          <w:lang w:val="en-US"/>
        </w:rPr>
        <w:t xml:space="preserve">        '404':</w:t>
      </w:r>
    </w:p>
    <w:p w14:paraId="394FE3B1" w14:textId="77777777" w:rsidR="001627C2" w:rsidRDefault="001627C2" w:rsidP="001627C2">
      <w:pPr>
        <w:pStyle w:val="PL"/>
        <w:rPr>
          <w:lang w:val="en-US"/>
        </w:rPr>
      </w:pPr>
      <w:r>
        <w:rPr>
          <w:lang w:val="en-US"/>
        </w:rPr>
        <w:t xml:space="preserve">          $ref: 'TS29571_CommonData.yaml#/components/responses/404'</w:t>
      </w:r>
    </w:p>
    <w:p w14:paraId="48DEC5D5" w14:textId="77777777" w:rsidR="001627C2" w:rsidRDefault="001627C2" w:rsidP="001627C2">
      <w:pPr>
        <w:pStyle w:val="PL"/>
        <w:rPr>
          <w:lang w:val="en-US"/>
        </w:rPr>
      </w:pPr>
      <w:r>
        <w:rPr>
          <w:lang w:val="en-US"/>
        </w:rPr>
        <w:t xml:space="preserve">        '411':</w:t>
      </w:r>
    </w:p>
    <w:p w14:paraId="25584FA0" w14:textId="77777777" w:rsidR="001627C2" w:rsidRDefault="001627C2" w:rsidP="001627C2">
      <w:pPr>
        <w:pStyle w:val="PL"/>
        <w:rPr>
          <w:lang w:val="en-US"/>
        </w:rPr>
      </w:pPr>
      <w:r>
        <w:rPr>
          <w:lang w:val="en-US"/>
        </w:rPr>
        <w:t xml:space="preserve">          $ref: 'TS29571_CommonData.yaml#/components/responses/411'</w:t>
      </w:r>
    </w:p>
    <w:p w14:paraId="47F37F65" w14:textId="77777777" w:rsidR="001627C2" w:rsidRDefault="001627C2" w:rsidP="001627C2">
      <w:pPr>
        <w:pStyle w:val="PL"/>
        <w:rPr>
          <w:lang w:val="en-US"/>
        </w:rPr>
      </w:pPr>
      <w:r>
        <w:rPr>
          <w:lang w:val="en-US"/>
        </w:rPr>
        <w:t xml:space="preserve">        '413':</w:t>
      </w:r>
    </w:p>
    <w:p w14:paraId="636B3076" w14:textId="77777777" w:rsidR="001627C2" w:rsidRDefault="001627C2" w:rsidP="001627C2">
      <w:pPr>
        <w:pStyle w:val="PL"/>
        <w:rPr>
          <w:lang w:val="en-US"/>
        </w:rPr>
      </w:pPr>
      <w:r>
        <w:rPr>
          <w:lang w:val="en-US"/>
        </w:rPr>
        <w:t xml:space="preserve">          $ref: 'TS29571_CommonData.yaml#/components/responses/413'</w:t>
      </w:r>
    </w:p>
    <w:p w14:paraId="222F18DA" w14:textId="77777777" w:rsidR="001627C2" w:rsidRDefault="001627C2" w:rsidP="001627C2">
      <w:pPr>
        <w:pStyle w:val="PL"/>
        <w:rPr>
          <w:lang w:val="en-US"/>
        </w:rPr>
      </w:pPr>
      <w:r>
        <w:rPr>
          <w:lang w:val="en-US"/>
        </w:rPr>
        <w:t xml:space="preserve">        '415':</w:t>
      </w:r>
    </w:p>
    <w:p w14:paraId="03D931F3" w14:textId="77777777" w:rsidR="001627C2" w:rsidRDefault="001627C2" w:rsidP="001627C2">
      <w:pPr>
        <w:pStyle w:val="PL"/>
        <w:rPr>
          <w:lang w:val="en-US"/>
        </w:rPr>
      </w:pPr>
      <w:r>
        <w:rPr>
          <w:lang w:val="en-US"/>
        </w:rPr>
        <w:t xml:space="preserve">          $ref: 'TS29571_CommonData.yaml#/components/responses/415'</w:t>
      </w:r>
    </w:p>
    <w:p w14:paraId="3E5DE715" w14:textId="77777777" w:rsidR="001627C2" w:rsidRDefault="001627C2" w:rsidP="001627C2">
      <w:pPr>
        <w:pStyle w:val="PL"/>
        <w:rPr>
          <w:lang w:val="en-US"/>
        </w:rPr>
      </w:pPr>
      <w:r>
        <w:rPr>
          <w:lang w:val="en-US"/>
        </w:rPr>
        <w:t xml:space="preserve">        '429':</w:t>
      </w:r>
    </w:p>
    <w:p w14:paraId="3376E620" w14:textId="77777777" w:rsidR="001627C2" w:rsidRDefault="001627C2" w:rsidP="001627C2">
      <w:pPr>
        <w:pStyle w:val="PL"/>
        <w:rPr>
          <w:lang w:val="en-US"/>
        </w:rPr>
      </w:pPr>
      <w:r>
        <w:rPr>
          <w:lang w:val="en-US"/>
        </w:rPr>
        <w:t xml:space="preserve">          $ref: 'TS29571_CommonData.yaml#/components/responses/429'</w:t>
      </w:r>
    </w:p>
    <w:p w14:paraId="736716C4" w14:textId="77777777" w:rsidR="001627C2" w:rsidRDefault="001627C2" w:rsidP="001627C2">
      <w:pPr>
        <w:pStyle w:val="PL"/>
        <w:rPr>
          <w:lang w:val="en-US"/>
        </w:rPr>
      </w:pPr>
      <w:r>
        <w:rPr>
          <w:lang w:val="en-US"/>
        </w:rPr>
        <w:t xml:space="preserve">        '500':</w:t>
      </w:r>
    </w:p>
    <w:p w14:paraId="54E13F6F" w14:textId="77777777" w:rsidR="001627C2" w:rsidRDefault="001627C2" w:rsidP="001627C2">
      <w:pPr>
        <w:pStyle w:val="PL"/>
      </w:pPr>
      <w:r>
        <w:rPr>
          <w:lang w:val="en-US"/>
        </w:rPr>
        <w:t xml:space="preserve">          </w:t>
      </w:r>
      <w:r>
        <w:t>$ref: 'TS29571_CommonData.yaml#/components/responses/500'</w:t>
      </w:r>
    </w:p>
    <w:p w14:paraId="604B6442" w14:textId="77777777" w:rsidR="001627C2" w:rsidRDefault="001627C2" w:rsidP="001627C2">
      <w:pPr>
        <w:pStyle w:val="PL"/>
        <w:rPr>
          <w:lang w:val="en-US"/>
        </w:rPr>
      </w:pPr>
      <w:r>
        <w:rPr>
          <w:lang w:val="en-US"/>
        </w:rPr>
        <w:t xml:space="preserve">        '502':</w:t>
      </w:r>
    </w:p>
    <w:p w14:paraId="47521723" w14:textId="77777777" w:rsidR="001627C2" w:rsidRDefault="001627C2" w:rsidP="001627C2">
      <w:pPr>
        <w:pStyle w:val="PL"/>
        <w:rPr>
          <w:lang w:val="en-US"/>
        </w:rPr>
      </w:pPr>
      <w:r>
        <w:rPr>
          <w:lang w:val="en-US"/>
        </w:rPr>
        <w:t xml:space="preserve">          $ref: 'TS29571_CommonData.yaml#/components/responses/502'</w:t>
      </w:r>
    </w:p>
    <w:p w14:paraId="334E676B" w14:textId="77777777" w:rsidR="001627C2" w:rsidRDefault="001627C2" w:rsidP="001627C2">
      <w:pPr>
        <w:pStyle w:val="PL"/>
        <w:rPr>
          <w:lang w:val="en-US"/>
        </w:rPr>
      </w:pPr>
      <w:r>
        <w:rPr>
          <w:lang w:val="en-US"/>
        </w:rPr>
        <w:t xml:space="preserve">        '503':</w:t>
      </w:r>
    </w:p>
    <w:p w14:paraId="61E23535" w14:textId="77777777" w:rsidR="001627C2" w:rsidRDefault="001627C2" w:rsidP="001627C2">
      <w:pPr>
        <w:pStyle w:val="PL"/>
        <w:rPr>
          <w:lang w:val="en-US"/>
        </w:rPr>
      </w:pPr>
      <w:r>
        <w:t xml:space="preserve">          $ref: 'TS29571_CommonData.yaml#/components/responses/503'</w:t>
      </w:r>
    </w:p>
    <w:p w14:paraId="3E201B14" w14:textId="77777777" w:rsidR="001627C2" w:rsidRDefault="001627C2" w:rsidP="001627C2">
      <w:pPr>
        <w:pStyle w:val="PL"/>
      </w:pPr>
      <w:r>
        <w:t xml:space="preserve">        default:</w:t>
      </w:r>
    </w:p>
    <w:p w14:paraId="70BBAC86" w14:textId="77777777" w:rsidR="001627C2" w:rsidRDefault="001627C2" w:rsidP="001627C2">
      <w:pPr>
        <w:pStyle w:val="PL"/>
      </w:pPr>
      <w:r>
        <w:t xml:space="preserve">          description: Unexpected error</w:t>
      </w:r>
    </w:p>
    <w:p w14:paraId="6AD67DD9" w14:textId="77777777" w:rsidR="001627C2" w:rsidRDefault="001627C2" w:rsidP="001627C2">
      <w:pPr>
        <w:pStyle w:val="PL"/>
      </w:pPr>
    </w:p>
    <w:p w14:paraId="41A6E0B3" w14:textId="77777777" w:rsidR="001627C2" w:rsidRDefault="001627C2" w:rsidP="001627C2">
      <w:pPr>
        <w:pStyle w:val="PL"/>
        <w:rPr>
          <w:lang w:eastAsia="en-GB"/>
        </w:rPr>
      </w:pPr>
      <w:r>
        <w:t xml:space="preserve">  /{ueId}/monitor-key</w:t>
      </w:r>
      <w:r w:rsidRPr="00881FC1">
        <w:t>/{userInfoId}</w:t>
      </w:r>
      <w:r>
        <w:t>:</w:t>
      </w:r>
    </w:p>
    <w:p w14:paraId="3A06F809" w14:textId="77777777" w:rsidR="001627C2" w:rsidRDefault="001627C2" w:rsidP="001627C2">
      <w:pPr>
        <w:pStyle w:val="PL"/>
      </w:pPr>
      <w:r>
        <w:t xml:space="preserve">    put:</w:t>
      </w:r>
    </w:p>
    <w:p w14:paraId="38665646" w14:textId="77777777" w:rsidR="001627C2" w:rsidRDefault="001627C2" w:rsidP="001627C2">
      <w:pPr>
        <w:pStyle w:val="PL"/>
      </w:pPr>
      <w:r>
        <w:t xml:space="preserve">      summary: O</w:t>
      </w:r>
      <w:r>
        <w:rPr>
          <w:lang w:val="en-AU"/>
        </w:rPr>
        <w:t xml:space="preserve">btain </w:t>
      </w:r>
      <w:r>
        <w:t>the discovery key from the 5G PKMF for monitoring in the PLMN</w:t>
      </w:r>
    </w:p>
    <w:p w14:paraId="49088F93" w14:textId="77777777" w:rsidR="001627C2" w:rsidRDefault="001627C2" w:rsidP="001627C2">
      <w:pPr>
        <w:pStyle w:val="PL"/>
      </w:pPr>
      <w:r>
        <w:t xml:space="preserve">      operationId: ObtainMonitorKey</w:t>
      </w:r>
    </w:p>
    <w:p w14:paraId="6878D391" w14:textId="77777777" w:rsidR="001627C2" w:rsidRDefault="001627C2" w:rsidP="001627C2">
      <w:pPr>
        <w:pStyle w:val="PL"/>
      </w:pPr>
      <w:r>
        <w:t xml:space="preserve">      tags:</w:t>
      </w:r>
    </w:p>
    <w:p w14:paraId="7E59415B" w14:textId="77777777" w:rsidR="001627C2" w:rsidRDefault="001627C2" w:rsidP="001627C2">
      <w:pPr>
        <w:pStyle w:val="PL"/>
      </w:pPr>
      <w:r>
        <w:t xml:space="preserve">        - O</w:t>
      </w:r>
      <w:r>
        <w:rPr>
          <w:lang w:val="en-AU"/>
        </w:rPr>
        <w:t xml:space="preserve">btain </w:t>
      </w:r>
      <w:r>
        <w:t>the discovery key from the 5G PKMF for monitoring in the PLMN</w:t>
      </w:r>
    </w:p>
    <w:p w14:paraId="412D3E8A" w14:textId="77777777" w:rsidR="001627C2" w:rsidRDefault="001627C2" w:rsidP="001627C2">
      <w:pPr>
        <w:pStyle w:val="PL"/>
      </w:pPr>
      <w:r>
        <w:t xml:space="preserve">      security:</w:t>
      </w:r>
    </w:p>
    <w:p w14:paraId="7FC4FEFC" w14:textId="77777777" w:rsidR="001627C2" w:rsidRDefault="001627C2" w:rsidP="001627C2">
      <w:pPr>
        <w:pStyle w:val="PL"/>
      </w:pPr>
      <w:r>
        <w:t xml:space="preserve">        - {}</w:t>
      </w:r>
    </w:p>
    <w:p w14:paraId="4376F4FF" w14:textId="77777777" w:rsidR="001627C2" w:rsidRDefault="001627C2" w:rsidP="001627C2">
      <w:pPr>
        <w:pStyle w:val="PL"/>
      </w:pPr>
      <w:r>
        <w:t xml:space="preserve">        - oAuth2ClientCredentials:</w:t>
      </w:r>
    </w:p>
    <w:p w14:paraId="45A1A065" w14:textId="77777777" w:rsidR="001627C2" w:rsidRDefault="001627C2" w:rsidP="001627C2">
      <w:pPr>
        <w:pStyle w:val="PL"/>
      </w:pPr>
      <w:r>
        <w:t xml:space="preserve">          - npkmf-disc</w:t>
      </w:r>
    </w:p>
    <w:p w14:paraId="649320A6" w14:textId="77777777" w:rsidR="001627C2" w:rsidRDefault="001627C2" w:rsidP="001627C2">
      <w:pPr>
        <w:pStyle w:val="PL"/>
      </w:pPr>
      <w:r>
        <w:t xml:space="preserve">        - oAuth2ClientCredentials:</w:t>
      </w:r>
    </w:p>
    <w:p w14:paraId="7B5877F6" w14:textId="77777777" w:rsidR="001627C2" w:rsidRDefault="001627C2" w:rsidP="001627C2">
      <w:pPr>
        <w:pStyle w:val="PL"/>
      </w:pPr>
      <w:r>
        <w:t xml:space="preserve">          - npkmf-disc</w:t>
      </w:r>
    </w:p>
    <w:p w14:paraId="0BFF1BA5" w14:textId="77777777" w:rsidR="001627C2" w:rsidRDefault="001627C2" w:rsidP="001627C2">
      <w:pPr>
        <w:pStyle w:val="PL"/>
      </w:pPr>
      <w:r>
        <w:t xml:space="preserve">          - npkmf-disc:monitor-key:modify</w:t>
      </w:r>
    </w:p>
    <w:p w14:paraId="54D44568" w14:textId="77777777" w:rsidR="001627C2" w:rsidRDefault="001627C2" w:rsidP="001627C2">
      <w:pPr>
        <w:pStyle w:val="PL"/>
      </w:pPr>
      <w:r>
        <w:t xml:space="preserve">      parameters:</w:t>
      </w:r>
    </w:p>
    <w:p w14:paraId="6E779705" w14:textId="77777777" w:rsidR="001627C2" w:rsidRDefault="001627C2" w:rsidP="001627C2">
      <w:pPr>
        <w:pStyle w:val="PL"/>
      </w:pPr>
      <w:r>
        <w:t xml:space="preserve">        - name: ueId</w:t>
      </w:r>
    </w:p>
    <w:p w14:paraId="7CE99EC3" w14:textId="77777777" w:rsidR="001627C2" w:rsidRDefault="001627C2" w:rsidP="001627C2">
      <w:pPr>
        <w:pStyle w:val="PL"/>
      </w:pPr>
      <w:r>
        <w:t xml:space="preserve">          in: path</w:t>
      </w:r>
    </w:p>
    <w:p w14:paraId="297C9A19" w14:textId="77777777" w:rsidR="001627C2" w:rsidRDefault="001627C2" w:rsidP="001627C2">
      <w:pPr>
        <w:pStyle w:val="PL"/>
      </w:pPr>
      <w:r>
        <w:t xml:space="preserve">          description: Identifier of the UE</w:t>
      </w:r>
    </w:p>
    <w:p w14:paraId="2C308348" w14:textId="77777777" w:rsidR="001627C2" w:rsidRDefault="001627C2" w:rsidP="001627C2">
      <w:pPr>
        <w:pStyle w:val="PL"/>
      </w:pPr>
      <w:r>
        <w:t xml:space="preserve">          required: true</w:t>
      </w:r>
    </w:p>
    <w:p w14:paraId="5C291E99" w14:textId="77777777" w:rsidR="001627C2" w:rsidRDefault="001627C2" w:rsidP="001627C2">
      <w:pPr>
        <w:pStyle w:val="PL"/>
      </w:pPr>
      <w:r>
        <w:t xml:space="preserve">          schema:</w:t>
      </w:r>
    </w:p>
    <w:p w14:paraId="3087AB53" w14:textId="77777777" w:rsidR="001627C2" w:rsidRDefault="001627C2" w:rsidP="001627C2">
      <w:pPr>
        <w:pStyle w:val="PL"/>
      </w:pPr>
      <w:r>
        <w:t xml:space="preserve">            $ref: 'TS29571_CommonData.yaml#/components/schemas/VarUeId'</w:t>
      </w:r>
    </w:p>
    <w:p w14:paraId="5FC45D87" w14:textId="77777777" w:rsidR="001627C2" w:rsidRDefault="001627C2" w:rsidP="001627C2">
      <w:pPr>
        <w:pStyle w:val="PL"/>
      </w:pPr>
      <w:r>
        <w:t xml:space="preserve">        - name: </w:t>
      </w:r>
      <w:r w:rsidRPr="00152E6E">
        <w:t>userInfoId</w:t>
      </w:r>
    </w:p>
    <w:p w14:paraId="0B44DDBC" w14:textId="77777777" w:rsidR="001627C2" w:rsidRDefault="001627C2" w:rsidP="001627C2">
      <w:pPr>
        <w:pStyle w:val="PL"/>
      </w:pPr>
      <w:r>
        <w:t xml:space="preserve">          in: path</w:t>
      </w:r>
    </w:p>
    <w:p w14:paraId="6BFB3908" w14:textId="77777777" w:rsidR="001627C2" w:rsidRDefault="001627C2" w:rsidP="001627C2">
      <w:pPr>
        <w:pStyle w:val="PL"/>
      </w:pPr>
      <w:r>
        <w:t xml:space="preserve">          description: </w:t>
      </w:r>
      <w:r>
        <w:rPr>
          <w:lang w:eastAsia="zh-CN"/>
        </w:rPr>
        <w:t>User Info Id</w:t>
      </w:r>
    </w:p>
    <w:p w14:paraId="1FC7C98A" w14:textId="77777777" w:rsidR="001627C2" w:rsidRDefault="001627C2" w:rsidP="001627C2">
      <w:pPr>
        <w:pStyle w:val="PL"/>
      </w:pPr>
      <w:r>
        <w:t xml:space="preserve">          required: true</w:t>
      </w:r>
    </w:p>
    <w:p w14:paraId="4E8B80AF" w14:textId="77777777" w:rsidR="001627C2" w:rsidRDefault="001627C2" w:rsidP="001627C2">
      <w:pPr>
        <w:pStyle w:val="PL"/>
      </w:pPr>
      <w:r>
        <w:t xml:space="preserve">          schema:</w:t>
      </w:r>
    </w:p>
    <w:p w14:paraId="58D49356" w14:textId="77777777" w:rsidR="001627C2" w:rsidRDefault="001627C2" w:rsidP="001627C2">
      <w:pPr>
        <w:pStyle w:val="PL"/>
      </w:pPr>
      <w:r>
        <w:t xml:space="preserve">            $ref: '#/components/schemas/U</w:t>
      </w:r>
      <w:r w:rsidRPr="00152E6E">
        <w:t>serInfoId</w:t>
      </w:r>
      <w:r>
        <w:t>'</w:t>
      </w:r>
    </w:p>
    <w:p w14:paraId="6E253B4E" w14:textId="77777777" w:rsidR="001627C2" w:rsidRDefault="001627C2" w:rsidP="001627C2">
      <w:pPr>
        <w:pStyle w:val="PL"/>
      </w:pPr>
      <w:r>
        <w:t xml:space="preserve">      requestBody:</w:t>
      </w:r>
    </w:p>
    <w:p w14:paraId="25612336" w14:textId="77777777" w:rsidR="001627C2" w:rsidRDefault="001627C2" w:rsidP="001627C2">
      <w:pPr>
        <w:pStyle w:val="PL"/>
      </w:pPr>
      <w:r>
        <w:t xml:space="preserve">        content:</w:t>
      </w:r>
    </w:p>
    <w:p w14:paraId="1A909C78" w14:textId="77777777" w:rsidR="001627C2" w:rsidRDefault="001627C2" w:rsidP="001627C2">
      <w:pPr>
        <w:pStyle w:val="PL"/>
      </w:pPr>
      <w:r>
        <w:t xml:space="preserve">          application/json:</w:t>
      </w:r>
    </w:p>
    <w:p w14:paraId="38CF76DE" w14:textId="77777777" w:rsidR="001627C2" w:rsidRDefault="001627C2" w:rsidP="001627C2">
      <w:pPr>
        <w:pStyle w:val="PL"/>
      </w:pPr>
      <w:r>
        <w:t xml:space="preserve">            schema:</w:t>
      </w:r>
    </w:p>
    <w:p w14:paraId="0A10033C" w14:textId="77777777" w:rsidR="001627C2" w:rsidRDefault="001627C2" w:rsidP="001627C2">
      <w:pPr>
        <w:pStyle w:val="PL"/>
      </w:pPr>
      <w:r>
        <w:t xml:space="preserve">              $ref: '#/components/schemas/MonitorKeyReqData'</w:t>
      </w:r>
    </w:p>
    <w:p w14:paraId="2358CD72" w14:textId="77777777" w:rsidR="001627C2" w:rsidRDefault="001627C2" w:rsidP="001627C2">
      <w:pPr>
        <w:pStyle w:val="PL"/>
      </w:pPr>
      <w:r>
        <w:t xml:space="preserve">        required: true</w:t>
      </w:r>
    </w:p>
    <w:p w14:paraId="20CE4E2E" w14:textId="77777777" w:rsidR="001627C2" w:rsidRDefault="001627C2" w:rsidP="001627C2">
      <w:pPr>
        <w:pStyle w:val="PL"/>
      </w:pPr>
      <w:r>
        <w:t xml:space="preserve">      responses:</w:t>
      </w:r>
    </w:p>
    <w:p w14:paraId="259A044B" w14:textId="77777777" w:rsidR="001627C2" w:rsidRDefault="001627C2" w:rsidP="001627C2">
      <w:pPr>
        <w:pStyle w:val="PL"/>
      </w:pPr>
      <w:r>
        <w:t xml:space="preserve">        '201':</w:t>
      </w:r>
    </w:p>
    <w:p w14:paraId="20A372F6" w14:textId="77777777" w:rsidR="001627C2" w:rsidRDefault="001627C2" w:rsidP="001627C2">
      <w:pPr>
        <w:pStyle w:val="PL"/>
      </w:pPr>
      <w:r>
        <w:t xml:space="preserve">          description: Created</w:t>
      </w:r>
    </w:p>
    <w:p w14:paraId="397E064F" w14:textId="77777777" w:rsidR="001627C2" w:rsidRDefault="001627C2" w:rsidP="001627C2">
      <w:pPr>
        <w:pStyle w:val="PL"/>
      </w:pPr>
      <w:r>
        <w:t xml:space="preserve">          content:</w:t>
      </w:r>
    </w:p>
    <w:p w14:paraId="32C4CE5B" w14:textId="77777777" w:rsidR="001627C2" w:rsidRDefault="001627C2" w:rsidP="001627C2">
      <w:pPr>
        <w:pStyle w:val="PL"/>
      </w:pPr>
      <w:r>
        <w:t xml:space="preserve">            application/json:</w:t>
      </w:r>
    </w:p>
    <w:p w14:paraId="432D41BD" w14:textId="77777777" w:rsidR="001627C2" w:rsidRDefault="001627C2" w:rsidP="001627C2">
      <w:pPr>
        <w:pStyle w:val="PL"/>
      </w:pPr>
      <w:r>
        <w:t xml:space="preserve">              schema:</w:t>
      </w:r>
    </w:p>
    <w:p w14:paraId="3A3FD0D8" w14:textId="77777777" w:rsidR="001627C2" w:rsidRDefault="001627C2" w:rsidP="001627C2">
      <w:pPr>
        <w:pStyle w:val="PL"/>
      </w:pPr>
      <w:r>
        <w:t xml:space="preserve">                $ref: '#/components/schemas/MonitorKeyRespData'</w:t>
      </w:r>
    </w:p>
    <w:p w14:paraId="3D3BB880" w14:textId="77777777" w:rsidR="001627C2" w:rsidRDefault="001627C2" w:rsidP="001627C2">
      <w:pPr>
        <w:pStyle w:val="PL"/>
      </w:pPr>
      <w:r>
        <w:t xml:space="preserve">          headers:</w:t>
      </w:r>
    </w:p>
    <w:p w14:paraId="3721CBA9" w14:textId="77777777" w:rsidR="001627C2" w:rsidRDefault="001627C2" w:rsidP="001627C2">
      <w:pPr>
        <w:pStyle w:val="PL"/>
      </w:pPr>
      <w:r>
        <w:t xml:space="preserve">            Location:</w:t>
      </w:r>
    </w:p>
    <w:p w14:paraId="268EDEF9" w14:textId="77777777" w:rsidR="001627C2" w:rsidRDefault="001627C2" w:rsidP="001627C2">
      <w:pPr>
        <w:pStyle w:val="PL"/>
        <w:rPr>
          <w:lang w:eastAsia="zh-CN"/>
        </w:rPr>
      </w:pPr>
      <w:r>
        <w:t xml:space="preserve">              description: </w:t>
      </w:r>
      <w:r>
        <w:rPr>
          <w:lang w:eastAsia="zh-CN"/>
        </w:rPr>
        <w:t>&gt;</w:t>
      </w:r>
    </w:p>
    <w:p w14:paraId="520CC25C" w14:textId="77777777" w:rsidR="001627C2" w:rsidRDefault="001627C2" w:rsidP="001627C2">
      <w:pPr>
        <w:pStyle w:val="PL"/>
        <w:rPr>
          <w:lang w:eastAsia="zh-CN"/>
        </w:rPr>
      </w:pPr>
      <w:r>
        <w:t xml:space="preserve">                Contains the URI of the newly created resource, according to the structure:</w:t>
      </w:r>
    </w:p>
    <w:p w14:paraId="4E891D56" w14:textId="77777777" w:rsidR="001627C2" w:rsidRDefault="001627C2" w:rsidP="001627C2">
      <w:pPr>
        <w:pStyle w:val="PL"/>
        <w:rPr>
          <w:lang w:eastAsia="en-GB"/>
        </w:rPr>
      </w:pPr>
      <w:r>
        <w:t xml:space="preserve">                </w:t>
      </w:r>
      <w:r w:rsidRPr="00881FC1">
        <w:t>{apiRoot}/npkmf-disc</w:t>
      </w:r>
      <w:r>
        <w:t>&gt;</w:t>
      </w:r>
      <w:r w:rsidRPr="00881FC1">
        <w:t>/&lt;apiVersion&gt;/{ueId}/monitor-key/{userInfoId}</w:t>
      </w:r>
    </w:p>
    <w:p w14:paraId="7D3744E1" w14:textId="77777777" w:rsidR="001627C2" w:rsidRDefault="001627C2" w:rsidP="001627C2">
      <w:pPr>
        <w:pStyle w:val="PL"/>
      </w:pPr>
      <w:r>
        <w:t xml:space="preserve">              required: true</w:t>
      </w:r>
    </w:p>
    <w:p w14:paraId="4C5A675F" w14:textId="77777777" w:rsidR="001627C2" w:rsidRDefault="001627C2" w:rsidP="001627C2">
      <w:pPr>
        <w:pStyle w:val="PL"/>
      </w:pPr>
      <w:r>
        <w:lastRenderedPageBreak/>
        <w:t xml:space="preserve">              schema:</w:t>
      </w:r>
    </w:p>
    <w:p w14:paraId="433C7643" w14:textId="77777777" w:rsidR="001627C2" w:rsidRDefault="001627C2" w:rsidP="001627C2">
      <w:pPr>
        <w:pStyle w:val="PL"/>
        <w:rPr>
          <w:lang w:eastAsia="zh-CN"/>
        </w:rPr>
      </w:pPr>
      <w:r>
        <w:t xml:space="preserve">                type: string</w:t>
      </w:r>
    </w:p>
    <w:p w14:paraId="0191BE83" w14:textId="77777777" w:rsidR="001627C2" w:rsidRDefault="001627C2" w:rsidP="001627C2">
      <w:pPr>
        <w:pStyle w:val="PL"/>
        <w:rPr>
          <w:lang w:eastAsia="en-GB"/>
        </w:rPr>
      </w:pPr>
      <w:r>
        <w:t xml:space="preserve">        '204':</w:t>
      </w:r>
    </w:p>
    <w:p w14:paraId="4F4656B8" w14:textId="77777777" w:rsidR="001627C2" w:rsidRDefault="001627C2" w:rsidP="001627C2">
      <w:pPr>
        <w:pStyle w:val="PL"/>
        <w:rPr>
          <w:lang w:eastAsia="zh-CN"/>
        </w:rPr>
      </w:pPr>
      <w:r>
        <w:t xml:space="preserve">          description: S</w:t>
      </w:r>
      <w:r>
        <w:rPr>
          <w:lang w:val="en-US"/>
        </w:rPr>
        <w:t>uccessful update of the resource</w:t>
      </w:r>
      <w:r>
        <w:rPr>
          <w:lang w:val="en-US" w:eastAsia="zh-CN"/>
        </w:rPr>
        <w:t>.</w:t>
      </w:r>
    </w:p>
    <w:p w14:paraId="5879B459" w14:textId="77777777" w:rsidR="001627C2" w:rsidRDefault="001627C2" w:rsidP="001627C2">
      <w:pPr>
        <w:pStyle w:val="PL"/>
        <w:rPr>
          <w:lang w:val="en-US" w:eastAsia="en-GB"/>
        </w:rPr>
      </w:pPr>
      <w:r>
        <w:rPr>
          <w:lang w:val="en-US"/>
        </w:rPr>
        <w:t xml:space="preserve">        '307':</w:t>
      </w:r>
    </w:p>
    <w:p w14:paraId="5008A807" w14:textId="77777777" w:rsidR="001627C2" w:rsidRDefault="001627C2" w:rsidP="001627C2">
      <w:pPr>
        <w:pStyle w:val="PL"/>
        <w:rPr>
          <w:lang w:val="en-US"/>
        </w:rPr>
      </w:pPr>
      <w:r>
        <w:rPr>
          <w:lang w:val="en-US"/>
        </w:rPr>
        <w:t xml:space="preserve">          $ref: </w:t>
      </w:r>
      <w:r>
        <w:t>'TS29571_CommonData.yaml#/components/responses/307'</w:t>
      </w:r>
    </w:p>
    <w:p w14:paraId="7722EB62" w14:textId="77777777" w:rsidR="001627C2" w:rsidRDefault="001627C2" w:rsidP="001627C2">
      <w:pPr>
        <w:pStyle w:val="PL"/>
        <w:rPr>
          <w:lang w:val="en-US"/>
        </w:rPr>
      </w:pPr>
      <w:r>
        <w:rPr>
          <w:lang w:val="en-US"/>
        </w:rPr>
        <w:t xml:space="preserve">        '308':</w:t>
      </w:r>
    </w:p>
    <w:p w14:paraId="11ACFC73" w14:textId="77777777" w:rsidR="001627C2" w:rsidRDefault="001627C2" w:rsidP="001627C2">
      <w:pPr>
        <w:pStyle w:val="PL"/>
        <w:rPr>
          <w:lang w:eastAsia="zh-CN"/>
        </w:rPr>
      </w:pPr>
      <w:r>
        <w:rPr>
          <w:lang w:val="en-US"/>
        </w:rPr>
        <w:t xml:space="preserve">          $ref: </w:t>
      </w:r>
      <w:r>
        <w:t>'TS29571_CommonData.yaml#/components/responses/308'</w:t>
      </w:r>
    </w:p>
    <w:p w14:paraId="345D8658" w14:textId="77777777" w:rsidR="001627C2" w:rsidRDefault="001627C2" w:rsidP="001627C2">
      <w:pPr>
        <w:pStyle w:val="PL"/>
        <w:rPr>
          <w:lang w:val="en-US" w:eastAsia="en-GB"/>
        </w:rPr>
      </w:pPr>
      <w:r>
        <w:rPr>
          <w:lang w:val="en-US"/>
        </w:rPr>
        <w:t xml:space="preserve">        '400':</w:t>
      </w:r>
    </w:p>
    <w:p w14:paraId="02F7AB26" w14:textId="77777777" w:rsidR="001627C2" w:rsidRDefault="001627C2" w:rsidP="001627C2">
      <w:pPr>
        <w:pStyle w:val="PL"/>
        <w:rPr>
          <w:lang w:val="en-US"/>
        </w:rPr>
      </w:pPr>
      <w:r>
        <w:rPr>
          <w:lang w:val="en-US"/>
        </w:rPr>
        <w:t xml:space="preserve">          $ref: 'TS29571_CommonData.yaml#/components/responses/400'</w:t>
      </w:r>
    </w:p>
    <w:p w14:paraId="726D87B9" w14:textId="77777777" w:rsidR="001627C2" w:rsidRDefault="001627C2" w:rsidP="001627C2">
      <w:pPr>
        <w:pStyle w:val="PL"/>
        <w:rPr>
          <w:lang w:val="en-US"/>
        </w:rPr>
      </w:pPr>
      <w:r>
        <w:rPr>
          <w:lang w:val="en-US"/>
        </w:rPr>
        <w:t xml:space="preserve">        '401':</w:t>
      </w:r>
    </w:p>
    <w:p w14:paraId="6EFCC9E1" w14:textId="77777777" w:rsidR="001627C2" w:rsidRDefault="001627C2" w:rsidP="001627C2">
      <w:pPr>
        <w:pStyle w:val="PL"/>
        <w:rPr>
          <w:lang w:val="en-US"/>
        </w:rPr>
      </w:pPr>
      <w:r>
        <w:rPr>
          <w:lang w:val="en-US"/>
        </w:rPr>
        <w:t xml:space="preserve">          $ref: 'TS29571_CommonData.yaml#/components/responses/401'</w:t>
      </w:r>
    </w:p>
    <w:p w14:paraId="72D9AF73" w14:textId="77777777" w:rsidR="001627C2" w:rsidRDefault="001627C2" w:rsidP="001627C2">
      <w:pPr>
        <w:pStyle w:val="PL"/>
        <w:rPr>
          <w:lang w:val="en-US"/>
        </w:rPr>
      </w:pPr>
      <w:r>
        <w:rPr>
          <w:lang w:val="en-US"/>
        </w:rPr>
        <w:t xml:space="preserve">        '403':</w:t>
      </w:r>
    </w:p>
    <w:p w14:paraId="242CD294" w14:textId="77777777" w:rsidR="001627C2" w:rsidRDefault="001627C2" w:rsidP="001627C2">
      <w:pPr>
        <w:pStyle w:val="PL"/>
        <w:rPr>
          <w:lang w:val="en-US"/>
        </w:rPr>
      </w:pPr>
      <w:r>
        <w:rPr>
          <w:lang w:val="en-US"/>
        </w:rPr>
        <w:t xml:space="preserve">          $ref: 'TS29571_CommonData.yaml#/components/responses/403'</w:t>
      </w:r>
    </w:p>
    <w:p w14:paraId="66973EB8" w14:textId="77777777" w:rsidR="001627C2" w:rsidRDefault="001627C2" w:rsidP="001627C2">
      <w:pPr>
        <w:pStyle w:val="PL"/>
        <w:rPr>
          <w:lang w:val="en-US"/>
        </w:rPr>
      </w:pPr>
      <w:r>
        <w:rPr>
          <w:lang w:val="en-US"/>
        </w:rPr>
        <w:t xml:space="preserve">        '404':</w:t>
      </w:r>
    </w:p>
    <w:p w14:paraId="534E1992" w14:textId="77777777" w:rsidR="001627C2" w:rsidRDefault="001627C2" w:rsidP="001627C2">
      <w:pPr>
        <w:pStyle w:val="PL"/>
        <w:rPr>
          <w:lang w:val="en-US"/>
        </w:rPr>
      </w:pPr>
      <w:r>
        <w:rPr>
          <w:lang w:val="en-US"/>
        </w:rPr>
        <w:t xml:space="preserve">          $ref: 'TS29571_CommonData.yaml#/components/responses/404'</w:t>
      </w:r>
    </w:p>
    <w:p w14:paraId="7637D21F" w14:textId="77777777" w:rsidR="001627C2" w:rsidRDefault="001627C2" w:rsidP="001627C2">
      <w:pPr>
        <w:pStyle w:val="PL"/>
        <w:rPr>
          <w:lang w:val="en-US"/>
        </w:rPr>
      </w:pPr>
      <w:r>
        <w:rPr>
          <w:lang w:val="en-US"/>
        </w:rPr>
        <w:t xml:space="preserve">        '411':</w:t>
      </w:r>
    </w:p>
    <w:p w14:paraId="5684F887" w14:textId="77777777" w:rsidR="001627C2" w:rsidRDefault="001627C2" w:rsidP="001627C2">
      <w:pPr>
        <w:pStyle w:val="PL"/>
        <w:rPr>
          <w:lang w:val="en-US"/>
        </w:rPr>
      </w:pPr>
      <w:r>
        <w:rPr>
          <w:lang w:val="en-US"/>
        </w:rPr>
        <w:t xml:space="preserve">          $ref: 'TS29571_CommonData.yaml#/components/responses/411'</w:t>
      </w:r>
    </w:p>
    <w:p w14:paraId="463F4A41" w14:textId="77777777" w:rsidR="001627C2" w:rsidRDefault="001627C2" w:rsidP="001627C2">
      <w:pPr>
        <w:pStyle w:val="PL"/>
        <w:rPr>
          <w:lang w:val="en-US"/>
        </w:rPr>
      </w:pPr>
      <w:r>
        <w:rPr>
          <w:lang w:val="en-US"/>
        </w:rPr>
        <w:t xml:space="preserve">        '413':</w:t>
      </w:r>
    </w:p>
    <w:p w14:paraId="05107915" w14:textId="77777777" w:rsidR="001627C2" w:rsidRDefault="001627C2" w:rsidP="001627C2">
      <w:pPr>
        <w:pStyle w:val="PL"/>
        <w:rPr>
          <w:lang w:val="en-US"/>
        </w:rPr>
      </w:pPr>
      <w:r>
        <w:rPr>
          <w:lang w:val="en-US"/>
        </w:rPr>
        <w:t xml:space="preserve">          $ref: 'TS29571_CommonData.yaml#/components/responses/413'</w:t>
      </w:r>
    </w:p>
    <w:p w14:paraId="6401C975" w14:textId="77777777" w:rsidR="001627C2" w:rsidRDefault="001627C2" w:rsidP="001627C2">
      <w:pPr>
        <w:pStyle w:val="PL"/>
        <w:rPr>
          <w:lang w:val="en-US"/>
        </w:rPr>
      </w:pPr>
      <w:r>
        <w:rPr>
          <w:lang w:val="en-US"/>
        </w:rPr>
        <w:t xml:space="preserve">        '415':</w:t>
      </w:r>
    </w:p>
    <w:p w14:paraId="339A7B80" w14:textId="77777777" w:rsidR="001627C2" w:rsidRDefault="001627C2" w:rsidP="001627C2">
      <w:pPr>
        <w:pStyle w:val="PL"/>
        <w:rPr>
          <w:lang w:val="en-US"/>
        </w:rPr>
      </w:pPr>
      <w:r>
        <w:rPr>
          <w:lang w:val="en-US"/>
        </w:rPr>
        <w:t xml:space="preserve">          $ref: 'TS29571_CommonData.yaml#/components/responses/415'</w:t>
      </w:r>
    </w:p>
    <w:p w14:paraId="4880A9DA" w14:textId="77777777" w:rsidR="001627C2" w:rsidRDefault="001627C2" w:rsidP="001627C2">
      <w:pPr>
        <w:pStyle w:val="PL"/>
        <w:rPr>
          <w:lang w:val="en-US"/>
        </w:rPr>
      </w:pPr>
      <w:r>
        <w:rPr>
          <w:lang w:val="en-US"/>
        </w:rPr>
        <w:t xml:space="preserve">        '429':</w:t>
      </w:r>
    </w:p>
    <w:p w14:paraId="0B00ED8F" w14:textId="77777777" w:rsidR="001627C2" w:rsidRDefault="001627C2" w:rsidP="001627C2">
      <w:pPr>
        <w:pStyle w:val="PL"/>
        <w:rPr>
          <w:lang w:val="en-US"/>
        </w:rPr>
      </w:pPr>
      <w:r>
        <w:rPr>
          <w:lang w:val="en-US"/>
        </w:rPr>
        <w:t xml:space="preserve">          $ref: 'TS29571_CommonData.yaml#/components/responses/429'</w:t>
      </w:r>
    </w:p>
    <w:p w14:paraId="3DA646DD" w14:textId="77777777" w:rsidR="001627C2" w:rsidRDefault="001627C2" w:rsidP="001627C2">
      <w:pPr>
        <w:pStyle w:val="PL"/>
        <w:rPr>
          <w:lang w:val="en-US"/>
        </w:rPr>
      </w:pPr>
      <w:r>
        <w:rPr>
          <w:lang w:val="en-US"/>
        </w:rPr>
        <w:t xml:space="preserve">        '500':</w:t>
      </w:r>
    </w:p>
    <w:p w14:paraId="2EF963CE" w14:textId="77777777" w:rsidR="001627C2" w:rsidRDefault="001627C2" w:rsidP="001627C2">
      <w:pPr>
        <w:pStyle w:val="PL"/>
      </w:pPr>
      <w:r>
        <w:rPr>
          <w:lang w:val="en-US"/>
        </w:rPr>
        <w:t xml:space="preserve">          </w:t>
      </w:r>
      <w:r>
        <w:t>$ref: 'TS29571_CommonData.yaml#/components/responses/500'</w:t>
      </w:r>
    </w:p>
    <w:p w14:paraId="30768F4F" w14:textId="77777777" w:rsidR="001627C2" w:rsidRDefault="001627C2" w:rsidP="001627C2">
      <w:pPr>
        <w:pStyle w:val="PL"/>
        <w:rPr>
          <w:lang w:val="en-US"/>
        </w:rPr>
      </w:pPr>
      <w:r>
        <w:rPr>
          <w:lang w:val="en-US"/>
        </w:rPr>
        <w:t xml:space="preserve">        '502':</w:t>
      </w:r>
    </w:p>
    <w:p w14:paraId="4F648963" w14:textId="77777777" w:rsidR="001627C2" w:rsidRDefault="001627C2" w:rsidP="001627C2">
      <w:pPr>
        <w:pStyle w:val="PL"/>
        <w:rPr>
          <w:lang w:val="en-US"/>
        </w:rPr>
      </w:pPr>
      <w:r>
        <w:rPr>
          <w:lang w:val="en-US"/>
        </w:rPr>
        <w:t xml:space="preserve">          $ref: 'TS29571_CommonData.yaml#/components/responses/502'</w:t>
      </w:r>
    </w:p>
    <w:p w14:paraId="5EF783F0" w14:textId="77777777" w:rsidR="001627C2" w:rsidRDefault="001627C2" w:rsidP="001627C2">
      <w:pPr>
        <w:pStyle w:val="PL"/>
        <w:rPr>
          <w:lang w:val="en-US"/>
        </w:rPr>
      </w:pPr>
      <w:r>
        <w:rPr>
          <w:lang w:val="en-US"/>
        </w:rPr>
        <w:t xml:space="preserve">        '503':</w:t>
      </w:r>
    </w:p>
    <w:p w14:paraId="588D7A62" w14:textId="77777777" w:rsidR="001627C2" w:rsidRDefault="001627C2" w:rsidP="001627C2">
      <w:pPr>
        <w:pStyle w:val="PL"/>
        <w:rPr>
          <w:lang w:val="en-US"/>
        </w:rPr>
      </w:pPr>
      <w:r>
        <w:t xml:space="preserve">          $ref: 'TS29571_CommonData.yaml#/components/responses/503'</w:t>
      </w:r>
    </w:p>
    <w:p w14:paraId="469CE688" w14:textId="77777777" w:rsidR="001627C2" w:rsidRDefault="001627C2" w:rsidP="001627C2">
      <w:pPr>
        <w:pStyle w:val="PL"/>
      </w:pPr>
      <w:r>
        <w:t xml:space="preserve">        default:</w:t>
      </w:r>
    </w:p>
    <w:p w14:paraId="0C44BC96" w14:textId="77777777" w:rsidR="001627C2" w:rsidRDefault="001627C2" w:rsidP="001627C2">
      <w:pPr>
        <w:pStyle w:val="PL"/>
      </w:pPr>
      <w:r>
        <w:t xml:space="preserve">          description: Unexpected error</w:t>
      </w:r>
    </w:p>
    <w:p w14:paraId="44037D6A" w14:textId="77777777" w:rsidR="001627C2" w:rsidRDefault="001627C2" w:rsidP="001627C2">
      <w:pPr>
        <w:pStyle w:val="PL"/>
      </w:pPr>
    </w:p>
    <w:p w14:paraId="54EF2AD1" w14:textId="77777777" w:rsidR="001627C2" w:rsidRDefault="001627C2" w:rsidP="001627C2">
      <w:pPr>
        <w:pStyle w:val="PL"/>
        <w:rPr>
          <w:lang w:eastAsia="en-GB"/>
        </w:rPr>
      </w:pPr>
      <w:r>
        <w:t xml:space="preserve">  /{ueId}/discovery-key/</w:t>
      </w:r>
      <w:r w:rsidRPr="00881FC1">
        <w:t>{userInfoId}</w:t>
      </w:r>
      <w:r>
        <w:t>:</w:t>
      </w:r>
    </w:p>
    <w:p w14:paraId="764A6F8F" w14:textId="77777777" w:rsidR="001627C2" w:rsidRDefault="001627C2" w:rsidP="001627C2">
      <w:pPr>
        <w:pStyle w:val="PL"/>
      </w:pPr>
      <w:r>
        <w:t xml:space="preserve">    put:</w:t>
      </w:r>
    </w:p>
    <w:p w14:paraId="20A6C6C6" w14:textId="77777777" w:rsidR="001627C2" w:rsidRDefault="001627C2" w:rsidP="001627C2">
      <w:pPr>
        <w:pStyle w:val="PL"/>
      </w:pPr>
      <w:r>
        <w:t xml:space="preserve">      summary: O</w:t>
      </w:r>
      <w:r>
        <w:rPr>
          <w:lang w:val="en-AU"/>
        </w:rPr>
        <w:t xml:space="preserve">btain </w:t>
      </w:r>
      <w:r>
        <w:t>the discovery key from the 5G PKMF for a discoverer UE</w:t>
      </w:r>
    </w:p>
    <w:p w14:paraId="39245D4A" w14:textId="77777777" w:rsidR="001627C2" w:rsidRDefault="001627C2" w:rsidP="001627C2">
      <w:pPr>
        <w:pStyle w:val="PL"/>
      </w:pPr>
      <w:r>
        <w:t xml:space="preserve">      operationId: ObtainDiscKey</w:t>
      </w:r>
    </w:p>
    <w:p w14:paraId="431BC509" w14:textId="77777777" w:rsidR="001627C2" w:rsidRDefault="001627C2" w:rsidP="001627C2">
      <w:pPr>
        <w:pStyle w:val="PL"/>
      </w:pPr>
      <w:r>
        <w:t xml:space="preserve">      tags:</w:t>
      </w:r>
    </w:p>
    <w:p w14:paraId="1B62CC5A" w14:textId="77777777" w:rsidR="001627C2" w:rsidRDefault="001627C2" w:rsidP="001627C2">
      <w:pPr>
        <w:pStyle w:val="PL"/>
      </w:pPr>
      <w:r>
        <w:t xml:space="preserve">        - O</w:t>
      </w:r>
      <w:r>
        <w:rPr>
          <w:lang w:val="en-AU"/>
        </w:rPr>
        <w:t xml:space="preserve">btain </w:t>
      </w:r>
      <w:r>
        <w:t>the discovery key for a discoverer UE</w:t>
      </w:r>
    </w:p>
    <w:p w14:paraId="3846699E" w14:textId="77777777" w:rsidR="001627C2" w:rsidRDefault="001627C2" w:rsidP="001627C2">
      <w:pPr>
        <w:pStyle w:val="PL"/>
      </w:pPr>
      <w:r>
        <w:t xml:space="preserve">      security:</w:t>
      </w:r>
    </w:p>
    <w:p w14:paraId="004EB2D6" w14:textId="77777777" w:rsidR="001627C2" w:rsidRDefault="001627C2" w:rsidP="001627C2">
      <w:pPr>
        <w:pStyle w:val="PL"/>
      </w:pPr>
      <w:r>
        <w:t xml:space="preserve">        - {}</w:t>
      </w:r>
    </w:p>
    <w:p w14:paraId="662F6673" w14:textId="77777777" w:rsidR="001627C2" w:rsidRDefault="001627C2" w:rsidP="001627C2">
      <w:pPr>
        <w:pStyle w:val="PL"/>
      </w:pPr>
      <w:r>
        <w:t xml:space="preserve">        - oAuth2ClientCredentials:</w:t>
      </w:r>
    </w:p>
    <w:p w14:paraId="437A3826" w14:textId="77777777" w:rsidR="001627C2" w:rsidRDefault="001627C2" w:rsidP="001627C2">
      <w:pPr>
        <w:pStyle w:val="PL"/>
      </w:pPr>
      <w:r>
        <w:t xml:space="preserve">          - npkmf-disc</w:t>
      </w:r>
    </w:p>
    <w:p w14:paraId="42C8E105" w14:textId="77777777" w:rsidR="001627C2" w:rsidRDefault="001627C2" w:rsidP="001627C2">
      <w:pPr>
        <w:pStyle w:val="PL"/>
      </w:pPr>
      <w:r>
        <w:t xml:space="preserve">        - oAuth2ClientCredentials:</w:t>
      </w:r>
    </w:p>
    <w:p w14:paraId="2F6D6724" w14:textId="77777777" w:rsidR="001627C2" w:rsidRDefault="001627C2" w:rsidP="001627C2">
      <w:pPr>
        <w:pStyle w:val="PL"/>
      </w:pPr>
      <w:r>
        <w:t xml:space="preserve">          - npkmf-disc</w:t>
      </w:r>
    </w:p>
    <w:p w14:paraId="131AA041" w14:textId="77777777" w:rsidR="001627C2" w:rsidRDefault="001627C2" w:rsidP="001627C2">
      <w:pPr>
        <w:pStyle w:val="PL"/>
      </w:pPr>
      <w:r>
        <w:t xml:space="preserve">          - npkmf-disc:discovery-authorize:modify</w:t>
      </w:r>
    </w:p>
    <w:p w14:paraId="7F829EB9" w14:textId="77777777" w:rsidR="001627C2" w:rsidRDefault="001627C2" w:rsidP="001627C2">
      <w:pPr>
        <w:pStyle w:val="PL"/>
      </w:pPr>
      <w:r>
        <w:t xml:space="preserve">      parameters:</w:t>
      </w:r>
    </w:p>
    <w:p w14:paraId="5110197D" w14:textId="77777777" w:rsidR="001627C2" w:rsidRDefault="001627C2" w:rsidP="001627C2">
      <w:pPr>
        <w:pStyle w:val="PL"/>
      </w:pPr>
      <w:r>
        <w:t xml:space="preserve">        - name: ueId</w:t>
      </w:r>
    </w:p>
    <w:p w14:paraId="71AEBB08" w14:textId="77777777" w:rsidR="001627C2" w:rsidRDefault="001627C2" w:rsidP="001627C2">
      <w:pPr>
        <w:pStyle w:val="PL"/>
      </w:pPr>
      <w:r>
        <w:t xml:space="preserve">          in: path</w:t>
      </w:r>
    </w:p>
    <w:p w14:paraId="574A0DF4" w14:textId="77777777" w:rsidR="001627C2" w:rsidRDefault="001627C2" w:rsidP="001627C2">
      <w:pPr>
        <w:pStyle w:val="PL"/>
      </w:pPr>
      <w:r>
        <w:t xml:space="preserve">          description: Identifier of the UE</w:t>
      </w:r>
    </w:p>
    <w:p w14:paraId="4F0620C8" w14:textId="77777777" w:rsidR="001627C2" w:rsidRDefault="001627C2" w:rsidP="001627C2">
      <w:pPr>
        <w:pStyle w:val="PL"/>
      </w:pPr>
      <w:r>
        <w:t xml:space="preserve">          required: true</w:t>
      </w:r>
    </w:p>
    <w:p w14:paraId="39247C03" w14:textId="77777777" w:rsidR="001627C2" w:rsidRDefault="001627C2" w:rsidP="001627C2">
      <w:pPr>
        <w:pStyle w:val="PL"/>
      </w:pPr>
      <w:r>
        <w:t xml:space="preserve">          schema:</w:t>
      </w:r>
    </w:p>
    <w:p w14:paraId="47B65362" w14:textId="77777777" w:rsidR="001627C2" w:rsidRDefault="001627C2" w:rsidP="001627C2">
      <w:pPr>
        <w:pStyle w:val="PL"/>
      </w:pPr>
      <w:r>
        <w:t xml:space="preserve">            $ref: 'TS29571_CommonData.yaml#/components/schemas/VarUeId'</w:t>
      </w:r>
    </w:p>
    <w:p w14:paraId="38A9BDB4" w14:textId="77777777" w:rsidR="001627C2" w:rsidRDefault="001627C2" w:rsidP="001627C2">
      <w:pPr>
        <w:pStyle w:val="PL"/>
      </w:pPr>
      <w:r>
        <w:t xml:space="preserve">        - name: </w:t>
      </w:r>
      <w:r w:rsidRPr="00152E6E">
        <w:t>userInfoId</w:t>
      </w:r>
    </w:p>
    <w:p w14:paraId="62DF79D5" w14:textId="77777777" w:rsidR="001627C2" w:rsidRDefault="001627C2" w:rsidP="001627C2">
      <w:pPr>
        <w:pStyle w:val="PL"/>
      </w:pPr>
      <w:r>
        <w:t xml:space="preserve">          in: path</w:t>
      </w:r>
    </w:p>
    <w:p w14:paraId="3251B93F" w14:textId="77777777" w:rsidR="001627C2" w:rsidRDefault="001627C2" w:rsidP="001627C2">
      <w:pPr>
        <w:pStyle w:val="PL"/>
      </w:pPr>
      <w:r>
        <w:t xml:space="preserve">          description: </w:t>
      </w:r>
      <w:r>
        <w:rPr>
          <w:lang w:eastAsia="zh-CN"/>
        </w:rPr>
        <w:t>User Info Id</w:t>
      </w:r>
    </w:p>
    <w:p w14:paraId="043C69B3" w14:textId="77777777" w:rsidR="001627C2" w:rsidRDefault="001627C2" w:rsidP="001627C2">
      <w:pPr>
        <w:pStyle w:val="PL"/>
      </w:pPr>
      <w:r>
        <w:t xml:space="preserve">          required: true</w:t>
      </w:r>
    </w:p>
    <w:p w14:paraId="1CAFBA44" w14:textId="77777777" w:rsidR="001627C2" w:rsidRDefault="001627C2" w:rsidP="001627C2">
      <w:pPr>
        <w:pStyle w:val="PL"/>
      </w:pPr>
      <w:r>
        <w:t xml:space="preserve">          schema:</w:t>
      </w:r>
    </w:p>
    <w:p w14:paraId="1C898C0F" w14:textId="77777777" w:rsidR="001627C2" w:rsidRDefault="001627C2" w:rsidP="001627C2">
      <w:pPr>
        <w:pStyle w:val="PL"/>
      </w:pPr>
      <w:r>
        <w:t xml:space="preserve">            $ref: '#/components/schemas/U</w:t>
      </w:r>
      <w:r w:rsidRPr="00152E6E">
        <w:t>serInfoId</w:t>
      </w:r>
      <w:r>
        <w:t>'</w:t>
      </w:r>
    </w:p>
    <w:p w14:paraId="63CEEE9E" w14:textId="77777777" w:rsidR="001627C2" w:rsidRDefault="001627C2" w:rsidP="001627C2">
      <w:pPr>
        <w:pStyle w:val="PL"/>
      </w:pPr>
      <w:r>
        <w:t xml:space="preserve">      requestBody:</w:t>
      </w:r>
    </w:p>
    <w:p w14:paraId="14A51511" w14:textId="77777777" w:rsidR="001627C2" w:rsidRDefault="001627C2" w:rsidP="001627C2">
      <w:pPr>
        <w:pStyle w:val="PL"/>
      </w:pPr>
      <w:r>
        <w:t xml:space="preserve">        content:</w:t>
      </w:r>
    </w:p>
    <w:p w14:paraId="1C25F5B5" w14:textId="77777777" w:rsidR="001627C2" w:rsidRDefault="001627C2" w:rsidP="001627C2">
      <w:pPr>
        <w:pStyle w:val="PL"/>
      </w:pPr>
      <w:r>
        <w:t xml:space="preserve">          application/json:</w:t>
      </w:r>
    </w:p>
    <w:p w14:paraId="774FF3FF" w14:textId="77777777" w:rsidR="001627C2" w:rsidRDefault="001627C2" w:rsidP="001627C2">
      <w:pPr>
        <w:pStyle w:val="PL"/>
      </w:pPr>
      <w:r>
        <w:t xml:space="preserve">            schema:</w:t>
      </w:r>
    </w:p>
    <w:p w14:paraId="51507645" w14:textId="77777777" w:rsidR="001627C2" w:rsidRDefault="001627C2" w:rsidP="001627C2">
      <w:pPr>
        <w:pStyle w:val="PL"/>
      </w:pPr>
      <w:r>
        <w:t xml:space="preserve">              $ref: '#/components/schemas/DiscoveryKeyReqData'</w:t>
      </w:r>
    </w:p>
    <w:p w14:paraId="16D61FFE" w14:textId="77777777" w:rsidR="001627C2" w:rsidRDefault="001627C2" w:rsidP="001627C2">
      <w:pPr>
        <w:pStyle w:val="PL"/>
      </w:pPr>
      <w:r>
        <w:t xml:space="preserve">        required: true</w:t>
      </w:r>
    </w:p>
    <w:p w14:paraId="2F960E78" w14:textId="77777777" w:rsidR="001627C2" w:rsidRDefault="001627C2" w:rsidP="001627C2">
      <w:pPr>
        <w:pStyle w:val="PL"/>
      </w:pPr>
      <w:r>
        <w:t xml:space="preserve">      responses:</w:t>
      </w:r>
    </w:p>
    <w:p w14:paraId="2AB5D81A" w14:textId="77777777" w:rsidR="001627C2" w:rsidRDefault="001627C2" w:rsidP="001627C2">
      <w:pPr>
        <w:pStyle w:val="PL"/>
      </w:pPr>
      <w:r>
        <w:t xml:space="preserve">        '201':</w:t>
      </w:r>
    </w:p>
    <w:p w14:paraId="1D30345D" w14:textId="77777777" w:rsidR="001627C2" w:rsidRDefault="001627C2" w:rsidP="001627C2">
      <w:pPr>
        <w:pStyle w:val="PL"/>
      </w:pPr>
      <w:r>
        <w:t xml:space="preserve">          description: Created</w:t>
      </w:r>
    </w:p>
    <w:p w14:paraId="5D55A23C" w14:textId="77777777" w:rsidR="001627C2" w:rsidRDefault="001627C2" w:rsidP="001627C2">
      <w:pPr>
        <w:pStyle w:val="PL"/>
      </w:pPr>
      <w:r>
        <w:t xml:space="preserve">          content:</w:t>
      </w:r>
    </w:p>
    <w:p w14:paraId="393DB875" w14:textId="77777777" w:rsidR="001627C2" w:rsidRDefault="001627C2" w:rsidP="001627C2">
      <w:pPr>
        <w:pStyle w:val="PL"/>
      </w:pPr>
      <w:r>
        <w:t xml:space="preserve">            application/json:</w:t>
      </w:r>
    </w:p>
    <w:p w14:paraId="0FDA201F" w14:textId="77777777" w:rsidR="001627C2" w:rsidRDefault="001627C2" w:rsidP="001627C2">
      <w:pPr>
        <w:pStyle w:val="PL"/>
      </w:pPr>
      <w:r>
        <w:t xml:space="preserve">              schema:</w:t>
      </w:r>
    </w:p>
    <w:p w14:paraId="3E0F00E8" w14:textId="77777777" w:rsidR="001627C2" w:rsidRDefault="001627C2" w:rsidP="001627C2">
      <w:pPr>
        <w:pStyle w:val="PL"/>
      </w:pPr>
      <w:r>
        <w:t xml:space="preserve">                $ref: '#/components/schemas/DiscoveryKeyRespData'</w:t>
      </w:r>
    </w:p>
    <w:p w14:paraId="60A28E3C" w14:textId="77777777" w:rsidR="001627C2" w:rsidRDefault="001627C2" w:rsidP="001627C2">
      <w:pPr>
        <w:pStyle w:val="PL"/>
      </w:pPr>
      <w:r>
        <w:t xml:space="preserve">          headers:</w:t>
      </w:r>
    </w:p>
    <w:p w14:paraId="57377859" w14:textId="77777777" w:rsidR="001627C2" w:rsidRDefault="001627C2" w:rsidP="001627C2">
      <w:pPr>
        <w:pStyle w:val="PL"/>
      </w:pPr>
      <w:r>
        <w:t xml:space="preserve">            Location:</w:t>
      </w:r>
    </w:p>
    <w:p w14:paraId="0610E566" w14:textId="77777777" w:rsidR="001627C2" w:rsidRDefault="001627C2" w:rsidP="001627C2">
      <w:pPr>
        <w:pStyle w:val="PL"/>
        <w:rPr>
          <w:lang w:eastAsia="zh-CN"/>
        </w:rPr>
      </w:pPr>
      <w:r>
        <w:t xml:space="preserve">              description: </w:t>
      </w:r>
      <w:r>
        <w:rPr>
          <w:lang w:eastAsia="zh-CN"/>
        </w:rPr>
        <w:t>&gt;</w:t>
      </w:r>
    </w:p>
    <w:p w14:paraId="513D1F38" w14:textId="77777777" w:rsidR="001627C2" w:rsidRDefault="001627C2" w:rsidP="001627C2">
      <w:pPr>
        <w:pStyle w:val="PL"/>
        <w:rPr>
          <w:lang w:eastAsia="zh-CN"/>
        </w:rPr>
      </w:pPr>
      <w:r>
        <w:t xml:space="preserve">                Contains the URI of the newly created resource, according to the structure:</w:t>
      </w:r>
    </w:p>
    <w:p w14:paraId="30E384C8" w14:textId="77777777" w:rsidR="001627C2" w:rsidRDefault="001627C2" w:rsidP="001627C2">
      <w:pPr>
        <w:pStyle w:val="PL"/>
        <w:rPr>
          <w:lang w:eastAsia="en-GB"/>
        </w:rPr>
      </w:pPr>
      <w:r>
        <w:t xml:space="preserve">                {apiRoot}/</w:t>
      </w:r>
      <w:r w:rsidRPr="00B90A24">
        <w:t>npkmf-disc</w:t>
      </w:r>
      <w:r>
        <w:t>&gt;/&lt;apiVersion&gt;/{ueId}/discovery-key/</w:t>
      </w:r>
      <w:r w:rsidRPr="00B90A24">
        <w:t>{userInfoId}</w:t>
      </w:r>
    </w:p>
    <w:p w14:paraId="2369B38A" w14:textId="77777777" w:rsidR="001627C2" w:rsidRDefault="001627C2" w:rsidP="001627C2">
      <w:pPr>
        <w:pStyle w:val="PL"/>
      </w:pPr>
      <w:r>
        <w:t xml:space="preserve">              required: true</w:t>
      </w:r>
    </w:p>
    <w:p w14:paraId="29198888" w14:textId="77777777" w:rsidR="001627C2" w:rsidRDefault="001627C2" w:rsidP="001627C2">
      <w:pPr>
        <w:pStyle w:val="PL"/>
      </w:pPr>
      <w:r>
        <w:lastRenderedPageBreak/>
        <w:t xml:space="preserve">              schema:</w:t>
      </w:r>
    </w:p>
    <w:p w14:paraId="53978340" w14:textId="77777777" w:rsidR="001627C2" w:rsidRDefault="001627C2" w:rsidP="001627C2">
      <w:pPr>
        <w:pStyle w:val="PL"/>
        <w:rPr>
          <w:lang w:eastAsia="zh-CN"/>
        </w:rPr>
      </w:pPr>
      <w:r>
        <w:t xml:space="preserve">                type: string</w:t>
      </w:r>
    </w:p>
    <w:p w14:paraId="769310C7" w14:textId="77777777" w:rsidR="001627C2" w:rsidRDefault="001627C2" w:rsidP="001627C2">
      <w:pPr>
        <w:pStyle w:val="PL"/>
        <w:rPr>
          <w:lang w:eastAsia="en-GB"/>
        </w:rPr>
      </w:pPr>
      <w:r>
        <w:t xml:space="preserve">        '204':</w:t>
      </w:r>
    </w:p>
    <w:p w14:paraId="02F79D08" w14:textId="77777777" w:rsidR="001627C2" w:rsidRDefault="001627C2" w:rsidP="001627C2">
      <w:pPr>
        <w:pStyle w:val="PL"/>
        <w:rPr>
          <w:lang w:eastAsia="zh-CN"/>
        </w:rPr>
      </w:pPr>
      <w:r>
        <w:t xml:space="preserve">          description: S</w:t>
      </w:r>
      <w:r>
        <w:rPr>
          <w:lang w:val="en-US"/>
        </w:rPr>
        <w:t>uccessful update of the resource</w:t>
      </w:r>
      <w:r>
        <w:rPr>
          <w:lang w:val="en-US" w:eastAsia="zh-CN"/>
        </w:rPr>
        <w:t>.</w:t>
      </w:r>
    </w:p>
    <w:p w14:paraId="704FDD66" w14:textId="77777777" w:rsidR="001627C2" w:rsidRDefault="001627C2" w:rsidP="001627C2">
      <w:pPr>
        <w:pStyle w:val="PL"/>
        <w:rPr>
          <w:lang w:val="en-US" w:eastAsia="en-GB"/>
        </w:rPr>
      </w:pPr>
      <w:r>
        <w:rPr>
          <w:lang w:val="en-US"/>
        </w:rPr>
        <w:t xml:space="preserve">        '307':</w:t>
      </w:r>
    </w:p>
    <w:p w14:paraId="42ED7350" w14:textId="77777777" w:rsidR="001627C2" w:rsidRDefault="001627C2" w:rsidP="001627C2">
      <w:pPr>
        <w:pStyle w:val="PL"/>
        <w:rPr>
          <w:lang w:val="en-US"/>
        </w:rPr>
      </w:pPr>
      <w:r>
        <w:rPr>
          <w:lang w:val="en-US"/>
        </w:rPr>
        <w:t xml:space="preserve">          $ref: </w:t>
      </w:r>
      <w:r>
        <w:t>'TS29571_CommonData.yaml#/components/responses/307'</w:t>
      </w:r>
    </w:p>
    <w:p w14:paraId="2A6DAC24" w14:textId="77777777" w:rsidR="001627C2" w:rsidRDefault="001627C2" w:rsidP="001627C2">
      <w:pPr>
        <w:pStyle w:val="PL"/>
        <w:rPr>
          <w:lang w:val="en-US"/>
        </w:rPr>
      </w:pPr>
      <w:r>
        <w:rPr>
          <w:lang w:val="en-US"/>
        </w:rPr>
        <w:t xml:space="preserve">        '308':</w:t>
      </w:r>
    </w:p>
    <w:p w14:paraId="4C71A004" w14:textId="77777777" w:rsidR="001627C2" w:rsidRDefault="001627C2" w:rsidP="001627C2">
      <w:pPr>
        <w:pStyle w:val="PL"/>
        <w:rPr>
          <w:lang w:eastAsia="zh-CN"/>
        </w:rPr>
      </w:pPr>
      <w:r>
        <w:rPr>
          <w:lang w:val="en-US"/>
        </w:rPr>
        <w:t xml:space="preserve">          $ref: </w:t>
      </w:r>
      <w:r>
        <w:t>'TS29571_CommonData.yaml#/components/responses/308'</w:t>
      </w:r>
    </w:p>
    <w:p w14:paraId="3E14A979" w14:textId="77777777" w:rsidR="001627C2" w:rsidRDefault="001627C2" w:rsidP="001627C2">
      <w:pPr>
        <w:pStyle w:val="PL"/>
        <w:rPr>
          <w:lang w:val="en-US" w:eastAsia="en-GB"/>
        </w:rPr>
      </w:pPr>
      <w:r>
        <w:rPr>
          <w:lang w:val="en-US"/>
        </w:rPr>
        <w:t xml:space="preserve">        '400':</w:t>
      </w:r>
    </w:p>
    <w:p w14:paraId="39B64FA3" w14:textId="77777777" w:rsidR="001627C2" w:rsidRDefault="001627C2" w:rsidP="001627C2">
      <w:pPr>
        <w:pStyle w:val="PL"/>
        <w:rPr>
          <w:lang w:val="en-US"/>
        </w:rPr>
      </w:pPr>
      <w:r>
        <w:rPr>
          <w:lang w:val="en-US"/>
        </w:rPr>
        <w:t xml:space="preserve">          $ref: 'TS29571_CommonData.yaml#/components/responses/400'</w:t>
      </w:r>
    </w:p>
    <w:p w14:paraId="221A0166" w14:textId="77777777" w:rsidR="001627C2" w:rsidRDefault="001627C2" w:rsidP="001627C2">
      <w:pPr>
        <w:pStyle w:val="PL"/>
        <w:rPr>
          <w:lang w:val="en-US"/>
        </w:rPr>
      </w:pPr>
      <w:r>
        <w:rPr>
          <w:lang w:val="en-US"/>
        </w:rPr>
        <w:t xml:space="preserve">        '401':</w:t>
      </w:r>
    </w:p>
    <w:p w14:paraId="5AB47015" w14:textId="77777777" w:rsidR="001627C2" w:rsidRDefault="001627C2" w:rsidP="001627C2">
      <w:pPr>
        <w:pStyle w:val="PL"/>
        <w:rPr>
          <w:lang w:val="en-US"/>
        </w:rPr>
      </w:pPr>
      <w:r>
        <w:rPr>
          <w:lang w:val="en-US"/>
        </w:rPr>
        <w:t xml:space="preserve">          $ref: 'TS29571_CommonData.yaml#/components/responses/401'</w:t>
      </w:r>
    </w:p>
    <w:p w14:paraId="573CC126" w14:textId="77777777" w:rsidR="001627C2" w:rsidRDefault="001627C2" w:rsidP="001627C2">
      <w:pPr>
        <w:pStyle w:val="PL"/>
        <w:rPr>
          <w:lang w:val="en-US"/>
        </w:rPr>
      </w:pPr>
      <w:r>
        <w:rPr>
          <w:lang w:val="en-US"/>
        </w:rPr>
        <w:t xml:space="preserve">        '403':</w:t>
      </w:r>
    </w:p>
    <w:p w14:paraId="50CAC1BE" w14:textId="77777777" w:rsidR="001627C2" w:rsidRDefault="001627C2" w:rsidP="001627C2">
      <w:pPr>
        <w:pStyle w:val="PL"/>
        <w:rPr>
          <w:lang w:val="en-US"/>
        </w:rPr>
      </w:pPr>
      <w:r>
        <w:rPr>
          <w:lang w:val="en-US"/>
        </w:rPr>
        <w:t xml:space="preserve">          $ref: 'TS29571_CommonData.yaml#/components/responses/403'</w:t>
      </w:r>
    </w:p>
    <w:p w14:paraId="0D77884B" w14:textId="77777777" w:rsidR="001627C2" w:rsidRDefault="001627C2" w:rsidP="001627C2">
      <w:pPr>
        <w:pStyle w:val="PL"/>
        <w:rPr>
          <w:lang w:val="en-US"/>
        </w:rPr>
      </w:pPr>
      <w:r>
        <w:rPr>
          <w:lang w:val="en-US"/>
        </w:rPr>
        <w:t xml:space="preserve">        '404':</w:t>
      </w:r>
    </w:p>
    <w:p w14:paraId="3DB458CC" w14:textId="77777777" w:rsidR="001627C2" w:rsidRDefault="001627C2" w:rsidP="001627C2">
      <w:pPr>
        <w:pStyle w:val="PL"/>
        <w:rPr>
          <w:lang w:val="en-US"/>
        </w:rPr>
      </w:pPr>
      <w:r>
        <w:rPr>
          <w:lang w:val="en-US"/>
        </w:rPr>
        <w:t xml:space="preserve">          $ref: 'TS29571_CommonData.yaml#/components/responses/404'</w:t>
      </w:r>
    </w:p>
    <w:p w14:paraId="4ABF62C0" w14:textId="77777777" w:rsidR="001627C2" w:rsidRDefault="001627C2" w:rsidP="001627C2">
      <w:pPr>
        <w:pStyle w:val="PL"/>
        <w:rPr>
          <w:lang w:val="en-US"/>
        </w:rPr>
      </w:pPr>
      <w:r>
        <w:rPr>
          <w:lang w:val="en-US"/>
        </w:rPr>
        <w:t xml:space="preserve">        '411':</w:t>
      </w:r>
    </w:p>
    <w:p w14:paraId="2B3C3505" w14:textId="77777777" w:rsidR="001627C2" w:rsidRDefault="001627C2" w:rsidP="001627C2">
      <w:pPr>
        <w:pStyle w:val="PL"/>
        <w:rPr>
          <w:lang w:val="en-US"/>
        </w:rPr>
      </w:pPr>
      <w:r>
        <w:rPr>
          <w:lang w:val="en-US"/>
        </w:rPr>
        <w:t xml:space="preserve">          $ref: 'TS29571_CommonData.yaml#/components/responses/411'</w:t>
      </w:r>
    </w:p>
    <w:p w14:paraId="3FCACF6B" w14:textId="77777777" w:rsidR="001627C2" w:rsidRDefault="001627C2" w:rsidP="001627C2">
      <w:pPr>
        <w:pStyle w:val="PL"/>
        <w:rPr>
          <w:lang w:val="en-US"/>
        </w:rPr>
      </w:pPr>
      <w:r>
        <w:rPr>
          <w:lang w:val="en-US"/>
        </w:rPr>
        <w:t xml:space="preserve">        '413':</w:t>
      </w:r>
    </w:p>
    <w:p w14:paraId="6284041A" w14:textId="77777777" w:rsidR="001627C2" w:rsidRDefault="001627C2" w:rsidP="001627C2">
      <w:pPr>
        <w:pStyle w:val="PL"/>
        <w:rPr>
          <w:lang w:val="en-US"/>
        </w:rPr>
      </w:pPr>
      <w:r>
        <w:rPr>
          <w:lang w:val="en-US"/>
        </w:rPr>
        <w:t xml:space="preserve">          $ref: 'TS29571_CommonData.yaml#/components/responses/413'</w:t>
      </w:r>
    </w:p>
    <w:p w14:paraId="7D9E372D" w14:textId="77777777" w:rsidR="001627C2" w:rsidRDefault="001627C2" w:rsidP="001627C2">
      <w:pPr>
        <w:pStyle w:val="PL"/>
        <w:rPr>
          <w:lang w:val="en-US"/>
        </w:rPr>
      </w:pPr>
      <w:r>
        <w:rPr>
          <w:lang w:val="en-US"/>
        </w:rPr>
        <w:t xml:space="preserve">        '415':</w:t>
      </w:r>
    </w:p>
    <w:p w14:paraId="39B7C278" w14:textId="77777777" w:rsidR="001627C2" w:rsidRDefault="001627C2" w:rsidP="001627C2">
      <w:pPr>
        <w:pStyle w:val="PL"/>
        <w:rPr>
          <w:lang w:val="en-US"/>
        </w:rPr>
      </w:pPr>
      <w:r>
        <w:rPr>
          <w:lang w:val="en-US"/>
        </w:rPr>
        <w:t xml:space="preserve">          $ref: 'TS29571_CommonData.yaml#/components/responses/415'</w:t>
      </w:r>
    </w:p>
    <w:p w14:paraId="59AC38A7" w14:textId="77777777" w:rsidR="001627C2" w:rsidRDefault="001627C2" w:rsidP="001627C2">
      <w:pPr>
        <w:pStyle w:val="PL"/>
        <w:rPr>
          <w:lang w:val="en-US"/>
        </w:rPr>
      </w:pPr>
      <w:r>
        <w:rPr>
          <w:lang w:val="en-US"/>
        </w:rPr>
        <w:t xml:space="preserve">        '429':</w:t>
      </w:r>
    </w:p>
    <w:p w14:paraId="3F064E50" w14:textId="77777777" w:rsidR="001627C2" w:rsidRDefault="001627C2" w:rsidP="001627C2">
      <w:pPr>
        <w:pStyle w:val="PL"/>
        <w:rPr>
          <w:lang w:val="en-US"/>
        </w:rPr>
      </w:pPr>
      <w:r>
        <w:rPr>
          <w:lang w:val="en-US"/>
        </w:rPr>
        <w:t xml:space="preserve">          $ref: 'TS29571_CommonData.yaml#/components/responses/429'</w:t>
      </w:r>
    </w:p>
    <w:p w14:paraId="6FF71F43" w14:textId="77777777" w:rsidR="001627C2" w:rsidRDefault="001627C2" w:rsidP="001627C2">
      <w:pPr>
        <w:pStyle w:val="PL"/>
        <w:rPr>
          <w:lang w:val="en-US"/>
        </w:rPr>
      </w:pPr>
      <w:r>
        <w:rPr>
          <w:lang w:val="en-US"/>
        </w:rPr>
        <w:t xml:space="preserve">        '500':</w:t>
      </w:r>
    </w:p>
    <w:p w14:paraId="76774320" w14:textId="77777777" w:rsidR="001627C2" w:rsidRDefault="001627C2" w:rsidP="001627C2">
      <w:pPr>
        <w:pStyle w:val="PL"/>
      </w:pPr>
      <w:r>
        <w:rPr>
          <w:lang w:val="en-US"/>
        </w:rPr>
        <w:t xml:space="preserve">          </w:t>
      </w:r>
      <w:r>
        <w:t>$ref: 'TS29571_CommonData.yaml#/components/responses/500'</w:t>
      </w:r>
    </w:p>
    <w:p w14:paraId="58571125" w14:textId="77777777" w:rsidR="001627C2" w:rsidRDefault="001627C2" w:rsidP="001627C2">
      <w:pPr>
        <w:pStyle w:val="PL"/>
        <w:rPr>
          <w:lang w:val="en-US"/>
        </w:rPr>
      </w:pPr>
      <w:r>
        <w:rPr>
          <w:lang w:val="en-US"/>
        </w:rPr>
        <w:t xml:space="preserve">        '502':</w:t>
      </w:r>
    </w:p>
    <w:p w14:paraId="1F398F49" w14:textId="77777777" w:rsidR="001627C2" w:rsidRDefault="001627C2" w:rsidP="001627C2">
      <w:pPr>
        <w:pStyle w:val="PL"/>
        <w:rPr>
          <w:lang w:val="en-US"/>
        </w:rPr>
      </w:pPr>
      <w:r>
        <w:rPr>
          <w:lang w:val="en-US"/>
        </w:rPr>
        <w:t xml:space="preserve">          $ref: 'TS29571_CommonData.yaml#/components/responses/502'</w:t>
      </w:r>
    </w:p>
    <w:p w14:paraId="7E3AAAFF" w14:textId="77777777" w:rsidR="001627C2" w:rsidRDefault="001627C2" w:rsidP="001627C2">
      <w:pPr>
        <w:pStyle w:val="PL"/>
        <w:rPr>
          <w:lang w:val="en-US"/>
        </w:rPr>
      </w:pPr>
      <w:r>
        <w:rPr>
          <w:lang w:val="en-US"/>
        </w:rPr>
        <w:t xml:space="preserve">        '503':</w:t>
      </w:r>
    </w:p>
    <w:p w14:paraId="2BBF03C8" w14:textId="77777777" w:rsidR="001627C2" w:rsidRDefault="001627C2" w:rsidP="001627C2">
      <w:pPr>
        <w:pStyle w:val="PL"/>
        <w:rPr>
          <w:lang w:val="en-US"/>
        </w:rPr>
      </w:pPr>
      <w:r>
        <w:t xml:space="preserve">          $ref: 'TS29571_CommonData.yaml#/components/responses/503'</w:t>
      </w:r>
    </w:p>
    <w:p w14:paraId="5A00CEF8" w14:textId="77777777" w:rsidR="001627C2" w:rsidRDefault="001627C2" w:rsidP="001627C2">
      <w:pPr>
        <w:pStyle w:val="PL"/>
      </w:pPr>
      <w:r>
        <w:t xml:space="preserve">        default:</w:t>
      </w:r>
    </w:p>
    <w:p w14:paraId="6C10EC96" w14:textId="77777777" w:rsidR="001627C2" w:rsidRDefault="001627C2" w:rsidP="001627C2">
      <w:pPr>
        <w:pStyle w:val="PL"/>
        <w:rPr>
          <w:lang w:eastAsia="zh-CN"/>
        </w:rPr>
      </w:pPr>
      <w:r>
        <w:t xml:space="preserve">          description: Unexpected error</w:t>
      </w:r>
    </w:p>
    <w:p w14:paraId="6051374B" w14:textId="77777777" w:rsidR="001627C2" w:rsidRDefault="001627C2" w:rsidP="001627C2">
      <w:pPr>
        <w:pStyle w:val="PL"/>
      </w:pPr>
    </w:p>
    <w:p w14:paraId="26C31B61" w14:textId="77777777" w:rsidR="001627C2" w:rsidRDefault="001627C2" w:rsidP="001627C2">
      <w:pPr>
        <w:pStyle w:val="PL"/>
      </w:pPr>
    </w:p>
    <w:p w14:paraId="25FE17A1" w14:textId="77777777" w:rsidR="001627C2" w:rsidRDefault="001627C2" w:rsidP="001627C2">
      <w:pPr>
        <w:pStyle w:val="PL"/>
        <w:rPr>
          <w:lang w:val="en-US" w:eastAsia="en-GB"/>
        </w:rPr>
      </w:pPr>
      <w:r>
        <w:t>components:</w:t>
      </w:r>
    </w:p>
    <w:p w14:paraId="1FDD4897" w14:textId="77777777" w:rsidR="001627C2" w:rsidRDefault="001627C2" w:rsidP="001627C2">
      <w:pPr>
        <w:pStyle w:val="PL"/>
        <w:rPr>
          <w:lang w:val="en-US"/>
        </w:rPr>
      </w:pPr>
      <w:r>
        <w:rPr>
          <w:lang w:val="en-US"/>
        </w:rPr>
        <w:t xml:space="preserve">  securitySchemes:</w:t>
      </w:r>
    </w:p>
    <w:p w14:paraId="07369F2D" w14:textId="77777777" w:rsidR="001627C2" w:rsidRDefault="001627C2" w:rsidP="001627C2">
      <w:pPr>
        <w:pStyle w:val="PL"/>
        <w:rPr>
          <w:lang w:val="en-US"/>
        </w:rPr>
      </w:pPr>
      <w:r>
        <w:rPr>
          <w:lang w:val="en-US"/>
        </w:rPr>
        <w:t xml:space="preserve">    oAuth2ClientCredentials:</w:t>
      </w:r>
    </w:p>
    <w:p w14:paraId="55853E6A" w14:textId="77777777" w:rsidR="001627C2" w:rsidRDefault="001627C2" w:rsidP="001627C2">
      <w:pPr>
        <w:pStyle w:val="PL"/>
        <w:rPr>
          <w:lang w:val="en-US"/>
        </w:rPr>
      </w:pPr>
      <w:r>
        <w:rPr>
          <w:lang w:val="en-US"/>
        </w:rPr>
        <w:t xml:space="preserve">      type: oauth2</w:t>
      </w:r>
    </w:p>
    <w:p w14:paraId="73B843C5" w14:textId="77777777" w:rsidR="001627C2" w:rsidRDefault="001627C2" w:rsidP="001627C2">
      <w:pPr>
        <w:pStyle w:val="PL"/>
        <w:rPr>
          <w:lang w:val="en-US"/>
        </w:rPr>
      </w:pPr>
      <w:r>
        <w:rPr>
          <w:lang w:val="en-US"/>
        </w:rPr>
        <w:t xml:space="preserve">      flows:</w:t>
      </w:r>
    </w:p>
    <w:p w14:paraId="7F0CBF8B" w14:textId="77777777" w:rsidR="001627C2" w:rsidRDefault="001627C2" w:rsidP="001627C2">
      <w:pPr>
        <w:pStyle w:val="PL"/>
        <w:rPr>
          <w:lang w:val="en-US"/>
        </w:rPr>
      </w:pPr>
      <w:r>
        <w:rPr>
          <w:lang w:val="en-US"/>
        </w:rPr>
        <w:t xml:space="preserve">        clientCredentials:</w:t>
      </w:r>
    </w:p>
    <w:p w14:paraId="271D35C1" w14:textId="77777777" w:rsidR="001627C2" w:rsidRDefault="001627C2" w:rsidP="001627C2">
      <w:pPr>
        <w:pStyle w:val="PL"/>
        <w:rPr>
          <w:lang w:val="en-US"/>
        </w:rPr>
      </w:pPr>
      <w:r>
        <w:rPr>
          <w:lang w:val="en-US"/>
        </w:rPr>
        <w:t xml:space="preserve">          tokenUrl: '{nrfApiRoot}/oauth2/token'</w:t>
      </w:r>
    </w:p>
    <w:p w14:paraId="26A3E323" w14:textId="77777777" w:rsidR="001627C2" w:rsidRDefault="001627C2" w:rsidP="001627C2">
      <w:pPr>
        <w:pStyle w:val="PL"/>
        <w:rPr>
          <w:lang w:val="en-US"/>
        </w:rPr>
      </w:pPr>
      <w:r>
        <w:rPr>
          <w:lang w:val="en-US"/>
        </w:rPr>
        <w:t xml:space="preserve">          scopes:</w:t>
      </w:r>
    </w:p>
    <w:p w14:paraId="784D8E21" w14:textId="77777777" w:rsidR="001627C2" w:rsidRDefault="001627C2" w:rsidP="001627C2">
      <w:pPr>
        <w:pStyle w:val="PL"/>
      </w:pPr>
      <w:r>
        <w:t xml:space="preserve">            npkmf-disc: Access to the </w:t>
      </w:r>
      <w:r>
        <w:rPr>
          <w:lang w:val="fr-FR"/>
        </w:rPr>
        <w:t>Npkmf_Discovery</w:t>
      </w:r>
      <w:r>
        <w:t xml:space="preserve"> API</w:t>
      </w:r>
    </w:p>
    <w:p w14:paraId="52526EB7" w14:textId="77777777" w:rsidR="001627C2" w:rsidRDefault="001627C2" w:rsidP="001627C2">
      <w:pPr>
        <w:pStyle w:val="PL"/>
      </w:pPr>
      <w:r>
        <w:t xml:space="preserve">            npkmf-disc:announce-authorize:modify: &gt;</w:t>
      </w:r>
    </w:p>
    <w:p w14:paraId="3F6E3D85" w14:textId="77777777" w:rsidR="001627C2" w:rsidRDefault="001627C2" w:rsidP="001627C2">
      <w:pPr>
        <w:pStyle w:val="PL"/>
      </w:pPr>
      <w:r>
        <w:t xml:space="preserve">              Access to modify the authorization to announce for a UE in the PLMN</w:t>
      </w:r>
    </w:p>
    <w:p w14:paraId="033AE565" w14:textId="77777777" w:rsidR="001627C2" w:rsidRDefault="001627C2" w:rsidP="001627C2">
      <w:pPr>
        <w:pStyle w:val="PL"/>
      </w:pPr>
      <w:r>
        <w:t xml:space="preserve">            npkmf-disc:monitor-key:modify: &gt;</w:t>
      </w:r>
    </w:p>
    <w:p w14:paraId="057F1183" w14:textId="77777777" w:rsidR="001627C2" w:rsidRDefault="001627C2" w:rsidP="001627C2">
      <w:pPr>
        <w:pStyle w:val="PL"/>
      </w:pPr>
      <w:r>
        <w:t xml:space="preserve">              Access to modify the authorization for monitoring for an UE in the PLMN</w:t>
      </w:r>
    </w:p>
    <w:p w14:paraId="76CF7C72" w14:textId="77777777" w:rsidR="001627C2" w:rsidRDefault="001627C2" w:rsidP="001627C2">
      <w:pPr>
        <w:pStyle w:val="PL"/>
      </w:pPr>
      <w:r>
        <w:t xml:space="preserve">            npkmf-disc:discovery-key:modify: &gt;</w:t>
      </w:r>
    </w:p>
    <w:p w14:paraId="10E6188B" w14:textId="77777777" w:rsidR="001627C2" w:rsidRDefault="001627C2" w:rsidP="001627C2">
      <w:pPr>
        <w:pStyle w:val="PL"/>
      </w:pPr>
      <w:r>
        <w:t xml:space="preserve">              Access to modify the authorization from the 5G DDNMF for a discoverer UE </w:t>
      </w:r>
    </w:p>
    <w:p w14:paraId="66484FDB" w14:textId="77777777" w:rsidR="001627C2" w:rsidRDefault="001627C2" w:rsidP="001627C2">
      <w:pPr>
        <w:pStyle w:val="PL"/>
      </w:pPr>
      <w:r>
        <w:t xml:space="preserve">              in the PLMN to operate Model B restricted discovery</w:t>
      </w:r>
    </w:p>
    <w:p w14:paraId="7F2C69B5" w14:textId="77777777" w:rsidR="001627C2" w:rsidRDefault="001627C2" w:rsidP="001627C2">
      <w:pPr>
        <w:pStyle w:val="PL"/>
      </w:pPr>
    </w:p>
    <w:p w14:paraId="65E04D32" w14:textId="77777777" w:rsidR="001627C2" w:rsidRDefault="001627C2" w:rsidP="001627C2">
      <w:pPr>
        <w:pStyle w:val="PL"/>
      </w:pPr>
      <w:r>
        <w:t xml:space="preserve">  schemas:</w:t>
      </w:r>
    </w:p>
    <w:p w14:paraId="68FE6E86" w14:textId="77777777" w:rsidR="001627C2" w:rsidRDefault="001627C2" w:rsidP="001627C2">
      <w:pPr>
        <w:pStyle w:val="PL"/>
      </w:pPr>
    </w:p>
    <w:p w14:paraId="03E2F216" w14:textId="77777777" w:rsidR="001627C2" w:rsidRDefault="001627C2" w:rsidP="001627C2">
      <w:pPr>
        <w:pStyle w:val="PL"/>
      </w:pPr>
      <w:r>
        <w:t># STRUCTURED TYPES:</w:t>
      </w:r>
    </w:p>
    <w:p w14:paraId="346DDC95" w14:textId="77777777" w:rsidR="001627C2" w:rsidRDefault="001627C2" w:rsidP="001627C2">
      <w:pPr>
        <w:pStyle w:val="PL"/>
      </w:pPr>
    </w:p>
    <w:p w14:paraId="75B40882" w14:textId="77777777" w:rsidR="001627C2" w:rsidRDefault="001627C2" w:rsidP="001627C2">
      <w:pPr>
        <w:pStyle w:val="PL"/>
        <w:rPr>
          <w:lang w:eastAsia="en-GB"/>
        </w:rPr>
      </w:pPr>
      <w:r>
        <w:t xml:space="preserve">    AnnounceAuthData:</w:t>
      </w:r>
    </w:p>
    <w:p w14:paraId="16B74EE7" w14:textId="77777777" w:rsidR="001627C2" w:rsidRDefault="001627C2" w:rsidP="001627C2">
      <w:pPr>
        <w:pStyle w:val="PL"/>
      </w:pPr>
      <w:r>
        <w:t xml:space="preserve">      type: object</w:t>
      </w:r>
    </w:p>
    <w:p w14:paraId="115AA825" w14:textId="77777777" w:rsidR="001627C2" w:rsidRDefault="001627C2" w:rsidP="001627C2">
      <w:pPr>
        <w:pStyle w:val="PL"/>
      </w:pPr>
      <w:r>
        <w:t xml:space="preserve">      description: Represents Data used to request the authorization to announce for a UE</w:t>
      </w:r>
    </w:p>
    <w:p w14:paraId="5DF15E12" w14:textId="77777777" w:rsidR="001627C2" w:rsidRDefault="001627C2" w:rsidP="001627C2">
      <w:pPr>
        <w:pStyle w:val="PL"/>
      </w:pPr>
      <w:r>
        <w:t xml:space="preserve">      required:</w:t>
      </w:r>
    </w:p>
    <w:p w14:paraId="0FB2AF16" w14:textId="77777777" w:rsidR="001627C2" w:rsidRDefault="001627C2" w:rsidP="001627C2">
      <w:pPr>
        <w:pStyle w:val="PL"/>
      </w:pPr>
      <w:r>
        <w:t xml:space="preserve">        - relayServCode</w:t>
      </w:r>
    </w:p>
    <w:p w14:paraId="54F38A99" w14:textId="77777777" w:rsidR="001627C2" w:rsidRDefault="001627C2" w:rsidP="001627C2">
      <w:pPr>
        <w:pStyle w:val="PL"/>
      </w:pPr>
      <w:r>
        <w:t xml:space="preserve">      properties:</w:t>
      </w:r>
    </w:p>
    <w:p w14:paraId="1E1904D9" w14:textId="77777777" w:rsidR="001627C2" w:rsidRDefault="001627C2" w:rsidP="001627C2">
      <w:pPr>
        <w:pStyle w:val="PL"/>
      </w:pPr>
      <w:r>
        <w:t xml:space="preserve">        relayServCode:</w:t>
      </w:r>
    </w:p>
    <w:p w14:paraId="40DBB693" w14:textId="77777777" w:rsidR="001627C2" w:rsidRDefault="001627C2" w:rsidP="001627C2">
      <w:pPr>
        <w:pStyle w:val="PL"/>
      </w:pPr>
      <w:r>
        <w:t xml:space="preserve">          $ref: 'TS29571_CommonData.yaml#/components/schemas/RelayServiceCode'</w:t>
      </w:r>
    </w:p>
    <w:p w14:paraId="47F7F2A7" w14:textId="77777777" w:rsidR="001627C2" w:rsidRDefault="001627C2" w:rsidP="001627C2">
      <w:pPr>
        <w:pStyle w:val="PL"/>
      </w:pPr>
    </w:p>
    <w:p w14:paraId="0E24D4ED" w14:textId="77777777" w:rsidR="001627C2" w:rsidRDefault="001627C2" w:rsidP="001627C2">
      <w:pPr>
        <w:pStyle w:val="PL"/>
        <w:rPr>
          <w:lang w:eastAsia="en-GB"/>
        </w:rPr>
      </w:pPr>
      <w:r>
        <w:t xml:space="preserve">    MonitorKeyReqData:</w:t>
      </w:r>
    </w:p>
    <w:p w14:paraId="36093CEC" w14:textId="77777777" w:rsidR="001627C2" w:rsidRDefault="001627C2" w:rsidP="001627C2">
      <w:pPr>
        <w:pStyle w:val="PL"/>
      </w:pPr>
      <w:r>
        <w:t xml:space="preserve">      type: object</w:t>
      </w:r>
    </w:p>
    <w:p w14:paraId="1B7305C0" w14:textId="77777777" w:rsidR="001627C2" w:rsidRDefault="001627C2" w:rsidP="001627C2">
      <w:pPr>
        <w:pStyle w:val="PL"/>
      </w:pPr>
      <w:r>
        <w:t xml:space="preserve">      description: Data used to request the discovery key to monitor for a UE</w:t>
      </w:r>
    </w:p>
    <w:p w14:paraId="26B04C53" w14:textId="77777777" w:rsidR="001627C2" w:rsidRDefault="001627C2" w:rsidP="001627C2">
      <w:pPr>
        <w:pStyle w:val="PL"/>
      </w:pPr>
      <w:r>
        <w:t xml:space="preserve">      required:</w:t>
      </w:r>
    </w:p>
    <w:p w14:paraId="546CE11F" w14:textId="77777777" w:rsidR="001627C2" w:rsidRDefault="001627C2" w:rsidP="001627C2">
      <w:pPr>
        <w:pStyle w:val="PL"/>
      </w:pPr>
      <w:r>
        <w:t xml:space="preserve">        - relayServCode</w:t>
      </w:r>
    </w:p>
    <w:p w14:paraId="70053B59" w14:textId="77777777" w:rsidR="001627C2" w:rsidRDefault="001627C2" w:rsidP="001627C2">
      <w:pPr>
        <w:pStyle w:val="PL"/>
      </w:pPr>
      <w:r>
        <w:t xml:space="preserve">        - </w:t>
      </w:r>
      <w:r w:rsidRPr="0069434B">
        <w:t>ueSecurityCapability</w:t>
      </w:r>
    </w:p>
    <w:p w14:paraId="13C2C46A" w14:textId="77777777" w:rsidR="001627C2" w:rsidRDefault="001627C2" w:rsidP="001627C2">
      <w:pPr>
        <w:pStyle w:val="PL"/>
      </w:pPr>
      <w:r>
        <w:t xml:space="preserve">      properties:</w:t>
      </w:r>
    </w:p>
    <w:p w14:paraId="31F5CC62" w14:textId="77777777" w:rsidR="001627C2" w:rsidRDefault="001627C2" w:rsidP="001627C2">
      <w:pPr>
        <w:pStyle w:val="PL"/>
      </w:pPr>
      <w:r>
        <w:t xml:space="preserve">        relayServCode:</w:t>
      </w:r>
    </w:p>
    <w:p w14:paraId="3DAE9615" w14:textId="77777777" w:rsidR="001627C2" w:rsidRDefault="001627C2" w:rsidP="001627C2">
      <w:pPr>
        <w:pStyle w:val="PL"/>
      </w:pPr>
      <w:r>
        <w:t xml:space="preserve">          $ref: 'TS29571_CommonData.yaml#/components/schemas/RelayServiceCode'</w:t>
      </w:r>
    </w:p>
    <w:p w14:paraId="6DC06C3B" w14:textId="77777777" w:rsidR="001627C2" w:rsidRDefault="001627C2" w:rsidP="001627C2">
      <w:pPr>
        <w:pStyle w:val="PL"/>
      </w:pPr>
      <w:r>
        <w:t xml:space="preserve">        ueSecurityCapability:</w:t>
      </w:r>
    </w:p>
    <w:p w14:paraId="0A051404" w14:textId="77777777" w:rsidR="001627C2" w:rsidRDefault="001627C2" w:rsidP="001627C2">
      <w:pPr>
        <w:pStyle w:val="PL"/>
        <w:rPr>
          <w:lang w:eastAsia="en-GB"/>
        </w:rPr>
      </w:pPr>
      <w:r>
        <w:t xml:space="preserve">          $ref: '#/components/schemas/UeSecurityCapability'</w:t>
      </w:r>
    </w:p>
    <w:p w14:paraId="7FDD853D" w14:textId="77777777" w:rsidR="001627C2" w:rsidRDefault="001627C2" w:rsidP="001627C2">
      <w:pPr>
        <w:pStyle w:val="PL"/>
      </w:pPr>
    </w:p>
    <w:p w14:paraId="704D604E" w14:textId="77777777" w:rsidR="001627C2" w:rsidRDefault="001627C2" w:rsidP="001627C2">
      <w:pPr>
        <w:pStyle w:val="PL"/>
        <w:rPr>
          <w:lang w:eastAsia="en-GB"/>
        </w:rPr>
      </w:pPr>
      <w:r>
        <w:t xml:space="preserve">    MonitorKeyRespData:</w:t>
      </w:r>
    </w:p>
    <w:p w14:paraId="637486F2" w14:textId="77777777" w:rsidR="001627C2" w:rsidRDefault="001627C2" w:rsidP="001627C2">
      <w:pPr>
        <w:pStyle w:val="PL"/>
      </w:pPr>
      <w:r>
        <w:t xml:space="preserve">      type: object</w:t>
      </w:r>
    </w:p>
    <w:p w14:paraId="0869E070" w14:textId="77777777" w:rsidR="001627C2" w:rsidRDefault="001627C2" w:rsidP="001627C2">
      <w:pPr>
        <w:pStyle w:val="PL"/>
      </w:pPr>
      <w:r>
        <w:lastRenderedPageBreak/>
        <w:t xml:space="preserve">      description: Represents the obtained Monitor Discovery Key Data for a UE</w:t>
      </w:r>
    </w:p>
    <w:p w14:paraId="60D3D917" w14:textId="77777777" w:rsidR="001627C2" w:rsidRDefault="001627C2" w:rsidP="001627C2">
      <w:pPr>
        <w:pStyle w:val="PL"/>
      </w:pPr>
      <w:r>
        <w:t xml:space="preserve">      required:</w:t>
      </w:r>
    </w:p>
    <w:p w14:paraId="3A3C2E3C" w14:textId="77777777" w:rsidR="001627C2" w:rsidRDefault="001627C2" w:rsidP="001627C2">
      <w:pPr>
        <w:pStyle w:val="PL"/>
      </w:pPr>
      <w:r>
        <w:t xml:space="preserve">        - </w:t>
      </w:r>
      <w:r>
        <w:rPr>
          <w:lang w:eastAsia="zh-CN"/>
        </w:rPr>
        <w:t>chosenPc5CipheringAlgorithm</w:t>
      </w:r>
    </w:p>
    <w:p w14:paraId="31C67656" w14:textId="77777777" w:rsidR="001627C2" w:rsidRDefault="001627C2" w:rsidP="001627C2">
      <w:pPr>
        <w:pStyle w:val="PL"/>
      </w:pPr>
      <w:r>
        <w:t xml:space="preserve">        - </w:t>
      </w:r>
      <w:r>
        <w:rPr>
          <w:lang w:eastAsia="zh-CN"/>
        </w:rPr>
        <w:t>discSecMaterials</w:t>
      </w:r>
    </w:p>
    <w:p w14:paraId="25B6801C" w14:textId="77777777" w:rsidR="001627C2" w:rsidRDefault="001627C2" w:rsidP="001627C2">
      <w:pPr>
        <w:pStyle w:val="PL"/>
      </w:pPr>
      <w:r>
        <w:t xml:space="preserve">      properties:</w:t>
      </w:r>
    </w:p>
    <w:p w14:paraId="655D74DB" w14:textId="77777777" w:rsidR="001627C2" w:rsidRDefault="001627C2" w:rsidP="001627C2">
      <w:pPr>
        <w:pStyle w:val="PL"/>
      </w:pPr>
      <w:r>
        <w:t xml:space="preserve">        </w:t>
      </w:r>
      <w:r>
        <w:rPr>
          <w:lang w:eastAsia="zh-CN"/>
        </w:rPr>
        <w:t>chosenPc5CipheringAlgorithm</w:t>
      </w:r>
      <w:r>
        <w:t>:</w:t>
      </w:r>
    </w:p>
    <w:p w14:paraId="4D58E8B9" w14:textId="77777777" w:rsidR="001627C2" w:rsidRDefault="001627C2" w:rsidP="001627C2">
      <w:pPr>
        <w:pStyle w:val="PL"/>
        <w:rPr>
          <w:lang w:eastAsia="en-GB"/>
        </w:rPr>
      </w:pPr>
      <w:r>
        <w:t xml:space="preserve">          $ref: '#/components/schemas/</w:t>
      </w:r>
      <w:r>
        <w:rPr>
          <w:lang w:eastAsia="zh-CN"/>
        </w:rPr>
        <w:t>ChosenPc5CipheringAlgorithm</w:t>
      </w:r>
      <w:r>
        <w:t>'</w:t>
      </w:r>
    </w:p>
    <w:p w14:paraId="66E4E203" w14:textId="77777777" w:rsidR="001627C2" w:rsidRDefault="001627C2" w:rsidP="001627C2">
      <w:pPr>
        <w:pStyle w:val="PL"/>
      </w:pPr>
      <w:r>
        <w:t xml:space="preserve">        </w:t>
      </w:r>
      <w:r>
        <w:rPr>
          <w:lang w:eastAsia="zh-CN"/>
        </w:rPr>
        <w:t>discSecMaterials</w:t>
      </w:r>
      <w:r>
        <w:t>:</w:t>
      </w:r>
    </w:p>
    <w:p w14:paraId="75BF8100" w14:textId="77777777" w:rsidR="001627C2" w:rsidRDefault="001627C2" w:rsidP="001627C2">
      <w:pPr>
        <w:pStyle w:val="PL"/>
      </w:pPr>
      <w:r>
        <w:t xml:space="preserve">          $ref: '#/components/schemas/</w:t>
      </w:r>
      <w:r>
        <w:rPr>
          <w:lang w:eastAsia="zh-CN"/>
        </w:rPr>
        <w:t>DiscSecMaterials</w:t>
      </w:r>
      <w:r>
        <w:t>'</w:t>
      </w:r>
    </w:p>
    <w:p w14:paraId="4EC4DD20" w14:textId="77777777" w:rsidR="001627C2" w:rsidRDefault="001627C2" w:rsidP="001627C2">
      <w:pPr>
        <w:pStyle w:val="PL"/>
        <w:rPr>
          <w:lang w:eastAsia="en-GB"/>
        </w:rPr>
      </w:pPr>
      <w:r>
        <w:t xml:space="preserve">    DiscoveryKeyReqData:</w:t>
      </w:r>
    </w:p>
    <w:p w14:paraId="716405D7" w14:textId="77777777" w:rsidR="001627C2" w:rsidRDefault="001627C2" w:rsidP="001627C2">
      <w:pPr>
        <w:pStyle w:val="PL"/>
      </w:pPr>
      <w:r>
        <w:t xml:space="preserve">      type: object</w:t>
      </w:r>
    </w:p>
    <w:p w14:paraId="2540F48E" w14:textId="77777777" w:rsidR="001627C2" w:rsidRDefault="001627C2" w:rsidP="001627C2">
      <w:pPr>
        <w:pStyle w:val="PL"/>
      </w:pPr>
      <w:r>
        <w:t xml:space="preserve">      description: Data used to request the discovery key to monitor for a</w:t>
      </w:r>
      <w:r w:rsidRPr="0069434B">
        <w:t xml:space="preserve"> </w:t>
      </w:r>
      <w:r>
        <w:t>discoverer UE</w:t>
      </w:r>
    </w:p>
    <w:p w14:paraId="47F2B158" w14:textId="77777777" w:rsidR="001627C2" w:rsidRDefault="001627C2" w:rsidP="001627C2">
      <w:pPr>
        <w:pStyle w:val="PL"/>
      </w:pPr>
      <w:r>
        <w:t xml:space="preserve">      required:</w:t>
      </w:r>
    </w:p>
    <w:p w14:paraId="448A5AEE" w14:textId="77777777" w:rsidR="001627C2" w:rsidRDefault="001627C2" w:rsidP="001627C2">
      <w:pPr>
        <w:pStyle w:val="PL"/>
      </w:pPr>
      <w:r>
        <w:t xml:space="preserve">        - relayServCode</w:t>
      </w:r>
    </w:p>
    <w:p w14:paraId="0ACF2DC3" w14:textId="77777777" w:rsidR="001627C2" w:rsidRDefault="001627C2" w:rsidP="001627C2">
      <w:pPr>
        <w:pStyle w:val="PL"/>
      </w:pPr>
      <w:r>
        <w:t xml:space="preserve">        - </w:t>
      </w:r>
      <w:r w:rsidRPr="0069434B">
        <w:t>ueSecurityCapability</w:t>
      </w:r>
    </w:p>
    <w:p w14:paraId="491B4863" w14:textId="77777777" w:rsidR="001627C2" w:rsidRDefault="001627C2" w:rsidP="001627C2">
      <w:pPr>
        <w:pStyle w:val="PL"/>
      </w:pPr>
      <w:r>
        <w:t xml:space="preserve">      properties:</w:t>
      </w:r>
    </w:p>
    <w:p w14:paraId="36B4E0CC" w14:textId="77777777" w:rsidR="001627C2" w:rsidRDefault="001627C2" w:rsidP="001627C2">
      <w:pPr>
        <w:pStyle w:val="PL"/>
      </w:pPr>
      <w:r>
        <w:t xml:space="preserve">        relayServCode:</w:t>
      </w:r>
    </w:p>
    <w:p w14:paraId="5420BBFD" w14:textId="77777777" w:rsidR="001627C2" w:rsidRDefault="001627C2" w:rsidP="001627C2">
      <w:pPr>
        <w:pStyle w:val="PL"/>
      </w:pPr>
      <w:r>
        <w:t xml:space="preserve">          $ref: 'TS29571_CommonData.yaml#/components/schemas/RelayServiceCode'</w:t>
      </w:r>
    </w:p>
    <w:p w14:paraId="06D8B680" w14:textId="77777777" w:rsidR="001627C2" w:rsidRDefault="001627C2" w:rsidP="001627C2">
      <w:pPr>
        <w:pStyle w:val="PL"/>
      </w:pPr>
      <w:r>
        <w:t xml:space="preserve">        ueSecurityCapability:</w:t>
      </w:r>
    </w:p>
    <w:p w14:paraId="42DDFAF5" w14:textId="77777777" w:rsidR="001627C2" w:rsidRDefault="001627C2" w:rsidP="001627C2">
      <w:pPr>
        <w:pStyle w:val="PL"/>
        <w:rPr>
          <w:lang w:eastAsia="en-GB"/>
        </w:rPr>
      </w:pPr>
      <w:r>
        <w:t xml:space="preserve">          $ref: '#/components/schemas/UeSecurityCapability'</w:t>
      </w:r>
    </w:p>
    <w:p w14:paraId="58F15428" w14:textId="77777777" w:rsidR="001627C2" w:rsidRDefault="001627C2" w:rsidP="001627C2">
      <w:pPr>
        <w:pStyle w:val="PL"/>
      </w:pPr>
    </w:p>
    <w:p w14:paraId="3D36637D" w14:textId="77777777" w:rsidR="001627C2" w:rsidRDefault="001627C2" w:rsidP="001627C2">
      <w:pPr>
        <w:pStyle w:val="PL"/>
        <w:rPr>
          <w:lang w:eastAsia="en-GB"/>
        </w:rPr>
      </w:pPr>
      <w:r>
        <w:t xml:space="preserve">    DiscoveryKeyRespData:</w:t>
      </w:r>
    </w:p>
    <w:p w14:paraId="6A938DE5" w14:textId="77777777" w:rsidR="001627C2" w:rsidRDefault="001627C2" w:rsidP="001627C2">
      <w:pPr>
        <w:pStyle w:val="PL"/>
      </w:pPr>
      <w:r>
        <w:t xml:space="preserve">      type: object</w:t>
      </w:r>
    </w:p>
    <w:p w14:paraId="39B78214" w14:textId="77777777" w:rsidR="001627C2" w:rsidRDefault="001627C2" w:rsidP="001627C2">
      <w:pPr>
        <w:pStyle w:val="PL"/>
      </w:pPr>
      <w:r>
        <w:t xml:space="preserve">      description: Represents the obtained Monitor Discovery Key Data for a discoverer UE</w:t>
      </w:r>
    </w:p>
    <w:p w14:paraId="500604B8" w14:textId="77777777" w:rsidR="001627C2" w:rsidRDefault="001627C2" w:rsidP="001627C2">
      <w:pPr>
        <w:pStyle w:val="PL"/>
      </w:pPr>
      <w:r>
        <w:t xml:space="preserve">      required:</w:t>
      </w:r>
    </w:p>
    <w:p w14:paraId="11EFDD50" w14:textId="77777777" w:rsidR="001627C2" w:rsidRDefault="001627C2" w:rsidP="001627C2">
      <w:pPr>
        <w:pStyle w:val="PL"/>
      </w:pPr>
      <w:r>
        <w:t xml:space="preserve">        - </w:t>
      </w:r>
      <w:r>
        <w:rPr>
          <w:lang w:eastAsia="zh-CN"/>
        </w:rPr>
        <w:t>chosenPc5CipheringAlgorithm</w:t>
      </w:r>
    </w:p>
    <w:p w14:paraId="3A0A1111" w14:textId="77777777" w:rsidR="001627C2" w:rsidRDefault="001627C2" w:rsidP="001627C2">
      <w:pPr>
        <w:pStyle w:val="PL"/>
      </w:pPr>
      <w:r>
        <w:t xml:space="preserve">        - </w:t>
      </w:r>
      <w:r>
        <w:rPr>
          <w:lang w:eastAsia="zh-CN"/>
        </w:rPr>
        <w:t>discSecMaterials</w:t>
      </w:r>
    </w:p>
    <w:p w14:paraId="2F3D8C33" w14:textId="77777777" w:rsidR="001627C2" w:rsidRDefault="001627C2" w:rsidP="001627C2">
      <w:pPr>
        <w:pStyle w:val="PL"/>
      </w:pPr>
      <w:r>
        <w:t xml:space="preserve">      properties:</w:t>
      </w:r>
    </w:p>
    <w:p w14:paraId="67383DE4" w14:textId="77777777" w:rsidR="001627C2" w:rsidRDefault="001627C2" w:rsidP="001627C2">
      <w:pPr>
        <w:pStyle w:val="PL"/>
      </w:pPr>
      <w:r>
        <w:t xml:space="preserve">        </w:t>
      </w:r>
      <w:r>
        <w:rPr>
          <w:lang w:eastAsia="zh-CN"/>
        </w:rPr>
        <w:t>chosenPc5CipheringAlgorithm</w:t>
      </w:r>
      <w:r>
        <w:t>:</w:t>
      </w:r>
    </w:p>
    <w:p w14:paraId="73AB4AF6" w14:textId="77777777" w:rsidR="001627C2" w:rsidRDefault="001627C2" w:rsidP="001627C2">
      <w:pPr>
        <w:pStyle w:val="PL"/>
        <w:rPr>
          <w:lang w:eastAsia="en-GB"/>
        </w:rPr>
      </w:pPr>
      <w:r>
        <w:t xml:space="preserve">          $ref: '#/components/schemas/</w:t>
      </w:r>
      <w:r>
        <w:rPr>
          <w:lang w:eastAsia="zh-CN"/>
        </w:rPr>
        <w:t>ChosenPc5CipheringAlgorithm</w:t>
      </w:r>
      <w:r>
        <w:t>'</w:t>
      </w:r>
    </w:p>
    <w:p w14:paraId="0D67B83B" w14:textId="77777777" w:rsidR="001627C2" w:rsidRDefault="001627C2" w:rsidP="001627C2">
      <w:pPr>
        <w:pStyle w:val="PL"/>
      </w:pPr>
      <w:r>
        <w:t xml:space="preserve">        </w:t>
      </w:r>
      <w:r>
        <w:rPr>
          <w:lang w:eastAsia="zh-CN"/>
        </w:rPr>
        <w:t>discSecMaterials</w:t>
      </w:r>
      <w:r>
        <w:t>:</w:t>
      </w:r>
    </w:p>
    <w:p w14:paraId="5F136275" w14:textId="77777777" w:rsidR="001627C2" w:rsidRDefault="001627C2" w:rsidP="001627C2">
      <w:pPr>
        <w:pStyle w:val="PL"/>
      </w:pPr>
      <w:r>
        <w:t xml:space="preserve">          $ref: '#/components/schemas/</w:t>
      </w:r>
      <w:r>
        <w:rPr>
          <w:lang w:eastAsia="zh-CN"/>
        </w:rPr>
        <w:t>DiscSecMaterials</w:t>
      </w:r>
      <w:r>
        <w:t>'</w:t>
      </w:r>
    </w:p>
    <w:p w14:paraId="05B51719" w14:textId="77777777" w:rsidR="001627C2" w:rsidRDefault="001627C2" w:rsidP="001627C2">
      <w:pPr>
        <w:pStyle w:val="PL"/>
        <w:rPr>
          <w:lang w:eastAsia="en-GB"/>
        </w:rPr>
      </w:pPr>
      <w:r>
        <w:t xml:space="preserve">    </w:t>
      </w:r>
      <w:r>
        <w:rPr>
          <w:lang w:eastAsia="zh-CN"/>
        </w:rPr>
        <w:t>DiscSecMaterials</w:t>
      </w:r>
      <w:r>
        <w:t>:</w:t>
      </w:r>
    </w:p>
    <w:p w14:paraId="0F43BF79" w14:textId="77777777" w:rsidR="001627C2" w:rsidRDefault="001627C2" w:rsidP="001627C2">
      <w:pPr>
        <w:pStyle w:val="PL"/>
      </w:pPr>
      <w:r>
        <w:t xml:space="preserve">      type: object</w:t>
      </w:r>
    </w:p>
    <w:p w14:paraId="351550EF" w14:textId="77777777" w:rsidR="001627C2" w:rsidRDefault="001627C2" w:rsidP="001627C2">
      <w:pPr>
        <w:pStyle w:val="PL"/>
      </w:pPr>
      <w:r>
        <w:t xml:space="preserve">      description: Represents the discovery security materials</w:t>
      </w:r>
    </w:p>
    <w:p w14:paraId="43DB0B15" w14:textId="77777777" w:rsidR="00291C79" w:rsidRDefault="001627C2" w:rsidP="001627C2">
      <w:pPr>
        <w:pStyle w:val="PL"/>
      </w:pPr>
      <w:r>
        <w:t xml:space="preserve">      properties:</w:t>
      </w:r>
      <w:bookmarkStart w:id="690" w:name="_Hlk149924122"/>
      <w:bookmarkStart w:id="691" w:name="_Hlk149933486"/>
    </w:p>
    <w:p w14:paraId="0DCEC1B6" w14:textId="790159B2" w:rsidR="001627C2" w:rsidRDefault="001627C2" w:rsidP="001627C2">
      <w:pPr>
        <w:pStyle w:val="PL"/>
      </w:pPr>
      <w:r>
        <w:t xml:space="preserve">        duik:</w:t>
      </w:r>
    </w:p>
    <w:p w14:paraId="4FEA1146" w14:textId="77777777" w:rsidR="001627C2" w:rsidRDefault="001627C2" w:rsidP="001627C2">
      <w:pPr>
        <w:pStyle w:val="PL"/>
        <w:tabs>
          <w:tab w:val="clear" w:pos="1152"/>
          <w:tab w:val="left" w:pos="990"/>
        </w:tabs>
      </w:pPr>
      <w:r>
        <w:t xml:space="preserve">          $</w:t>
      </w:r>
      <w:r>
        <w:rPr>
          <w:rFonts w:hint="eastAsia"/>
          <w:lang w:eastAsia="zh-CN"/>
        </w:rPr>
        <w:t>ref</w:t>
      </w:r>
      <w:r>
        <w:t>: '#/components/schemas/Duik'</w:t>
      </w:r>
    </w:p>
    <w:p w14:paraId="61A58012" w14:textId="77777777" w:rsidR="001627C2" w:rsidRDefault="001627C2" w:rsidP="001627C2">
      <w:pPr>
        <w:pStyle w:val="PL"/>
      </w:pPr>
      <w:r>
        <w:t xml:space="preserve">        dusk:</w:t>
      </w:r>
    </w:p>
    <w:p w14:paraId="252F23FC" w14:textId="77777777" w:rsidR="001627C2" w:rsidRDefault="001627C2" w:rsidP="001627C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1C842E2D" w14:textId="77777777" w:rsidR="001627C2" w:rsidRDefault="001627C2" w:rsidP="001627C2">
      <w:pPr>
        <w:pStyle w:val="PL"/>
      </w:pPr>
      <w:r>
        <w:t xml:space="preserve">        duck:</w:t>
      </w:r>
    </w:p>
    <w:p w14:paraId="15EC2D99" w14:textId="77777777" w:rsidR="001627C2" w:rsidRDefault="001627C2" w:rsidP="001627C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690"/>
    <w:bookmarkEnd w:id="691"/>
    <w:p w14:paraId="209DF15E" w14:textId="77777777" w:rsidR="001627C2" w:rsidRDefault="001627C2" w:rsidP="001627C2">
      <w:pPr>
        <w:pStyle w:val="PL"/>
        <w:rPr>
          <w:lang w:eastAsia="en-GB"/>
        </w:rPr>
      </w:pPr>
    </w:p>
    <w:p w14:paraId="6641721F" w14:textId="77777777" w:rsidR="001627C2" w:rsidRDefault="001627C2" w:rsidP="001627C2">
      <w:pPr>
        <w:pStyle w:val="PL"/>
      </w:pPr>
    </w:p>
    <w:p w14:paraId="77C3FA55" w14:textId="77777777" w:rsidR="001627C2" w:rsidRPr="00982F6A" w:rsidRDefault="001627C2" w:rsidP="001627C2">
      <w:pPr>
        <w:pStyle w:val="PL"/>
      </w:pPr>
    </w:p>
    <w:p w14:paraId="34677E60" w14:textId="77777777" w:rsidR="001627C2" w:rsidRDefault="001627C2" w:rsidP="001627C2">
      <w:pPr>
        <w:pStyle w:val="PL"/>
        <w:rPr>
          <w:lang w:eastAsia="en-GB"/>
        </w:rPr>
      </w:pPr>
      <w:r>
        <w:t># SIMPLE TYPES:</w:t>
      </w:r>
    </w:p>
    <w:p w14:paraId="0167E725" w14:textId="77777777" w:rsidR="001627C2" w:rsidRDefault="001627C2" w:rsidP="001627C2">
      <w:pPr>
        <w:pStyle w:val="PL"/>
        <w:rPr>
          <w:lang w:eastAsia="en-GB"/>
        </w:rPr>
      </w:pPr>
      <w:r>
        <w:t xml:space="preserve">    U</w:t>
      </w:r>
      <w:r w:rsidRPr="00152E6E">
        <w:t>serInfoId</w:t>
      </w:r>
      <w:r>
        <w:t>:</w:t>
      </w:r>
    </w:p>
    <w:p w14:paraId="0A1B27BF" w14:textId="77777777" w:rsidR="001627C2" w:rsidRPr="00B06F7A" w:rsidRDefault="001627C2" w:rsidP="001627C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ED091CB" w14:textId="77777777" w:rsidR="001627C2" w:rsidRDefault="001627C2" w:rsidP="001627C2">
      <w:pPr>
        <w:pStyle w:val="PL"/>
      </w:pPr>
    </w:p>
    <w:p w14:paraId="3276020F" w14:textId="77777777" w:rsidR="001627C2" w:rsidRDefault="001627C2" w:rsidP="001627C2">
      <w:pPr>
        <w:pStyle w:val="PL"/>
        <w:rPr>
          <w:lang w:eastAsia="en-GB"/>
        </w:rPr>
      </w:pPr>
      <w:r>
        <w:t xml:space="preserve">    UeSecurityCapability:</w:t>
      </w:r>
    </w:p>
    <w:p w14:paraId="7439CB6B" w14:textId="77777777" w:rsidR="001627C2" w:rsidRDefault="001627C2" w:rsidP="001627C2">
      <w:pPr>
        <w:pStyle w:val="PL"/>
        <w:rPr>
          <w:lang w:eastAsia="en-GB"/>
        </w:rPr>
      </w:pPr>
      <w:r>
        <w:t xml:space="preserve">      $ref: 'TS29571_CommonData.yaml#/components/schemas/Bytes'</w:t>
      </w:r>
    </w:p>
    <w:p w14:paraId="683DBD22" w14:textId="77777777" w:rsidR="001627C2" w:rsidRDefault="001627C2" w:rsidP="001627C2">
      <w:pPr>
        <w:pStyle w:val="PL"/>
      </w:pPr>
    </w:p>
    <w:p w14:paraId="238DA588" w14:textId="77777777" w:rsidR="001627C2" w:rsidRDefault="001627C2" w:rsidP="001627C2">
      <w:pPr>
        <w:pStyle w:val="PL"/>
        <w:rPr>
          <w:lang w:eastAsia="en-GB"/>
        </w:rPr>
      </w:pPr>
      <w:r>
        <w:t xml:space="preserve">    </w:t>
      </w:r>
      <w:r>
        <w:rPr>
          <w:lang w:eastAsia="zh-CN"/>
        </w:rPr>
        <w:t>ChosenPc5CipheringAlgorithm</w:t>
      </w:r>
      <w:r>
        <w:t>:</w:t>
      </w:r>
    </w:p>
    <w:p w14:paraId="0C1426A1" w14:textId="77777777" w:rsidR="001627C2" w:rsidRDefault="001627C2" w:rsidP="001627C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7C1AA841" w14:textId="77777777" w:rsidR="001627C2" w:rsidRDefault="001627C2" w:rsidP="001627C2">
      <w:pPr>
        <w:pStyle w:val="PL"/>
      </w:pPr>
      <w:r>
        <w:t xml:space="preserve">      type: integer</w:t>
      </w:r>
    </w:p>
    <w:p w14:paraId="25B5C78A" w14:textId="77777777" w:rsidR="001627C2" w:rsidRDefault="001627C2" w:rsidP="001627C2">
      <w:pPr>
        <w:pStyle w:val="PL"/>
      </w:pPr>
    </w:p>
    <w:p w14:paraId="49B4D1C6" w14:textId="77777777" w:rsidR="001627C2" w:rsidRDefault="001627C2" w:rsidP="001627C2">
      <w:pPr>
        <w:pStyle w:val="PL"/>
        <w:rPr>
          <w:lang w:eastAsia="en-GB"/>
        </w:rPr>
      </w:pPr>
      <w:bookmarkStart w:id="692" w:name="_Hlk149924135"/>
      <w:bookmarkStart w:id="693" w:name="_Hlk149933523"/>
      <w:r>
        <w:t xml:space="preserve">    </w:t>
      </w:r>
      <w:r>
        <w:rPr>
          <w:lang w:eastAsia="zh-CN"/>
        </w:rPr>
        <w:t>Duik</w:t>
      </w:r>
      <w:r>
        <w:t>:</w:t>
      </w:r>
    </w:p>
    <w:p w14:paraId="38E06E33" w14:textId="77777777" w:rsidR="001627C2" w:rsidRDefault="001627C2" w:rsidP="001627C2">
      <w:pPr>
        <w:pStyle w:val="PL"/>
        <w:rPr>
          <w:lang w:eastAsia="en-GB"/>
        </w:rPr>
      </w:pPr>
      <w:r>
        <w:t xml:space="preserve">      $ref: 'TS29571_CommonData.yaml#/components/schemas/Bytes'</w:t>
      </w:r>
    </w:p>
    <w:bookmarkEnd w:id="692"/>
    <w:p w14:paraId="14F06921" w14:textId="77777777" w:rsidR="001627C2" w:rsidRDefault="001627C2" w:rsidP="001627C2">
      <w:pPr>
        <w:pStyle w:val="PL"/>
      </w:pPr>
    </w:p>
    <w:p w14:paraId="65FDDF38" w14:textId="77777777" w:rsidR="001627C2" w:rsidRDefault="001627C2" w:rsidP="001627C2">
      <w:pPr>
        <w:pStyle w:val="PL"/>
        <w:rPr>
          <w:lang w:eastAsia="en-GB"/>
        </w:rPr>
      </w:pPr>
      <w:r>
        <w:t xml:space="preserve">    </w:t>
      </w:r>
      <w:r>
        <w:rPr>
          <w:lang w:eastAsia="zh-CN"/>
        </w:rPr>
        <w:t>Dusk</w:t>
      </w:r>
      <w:r>
        <w:t>:</w:t>
      </w:r>
    </w:p>
    <w:p w14:paraId="57694514" w14:textId="77777777" w:rsidR="001627C2" w:rsidRDefault="001627C2" w:rsidP="001627C2">
      <w:pPr>
        <w:pStyle w:val="PL"/>
        <w:rPr>
          <w:lang w:eastAsia="en-GB"/>
        </w:rPr>
      </w:pPr>
      <w:r>
        <w:t xml:space="preserve">      $ref: 'TS29571_CommonData.yaml#/components/schemas/Bytes'</w:t>
      </w:r>
    </w:p>
    <w:p w14:paraId="7C8BF305" w14:textId="77777777" w:rsidR="001627C2" w:rsidRDefault="001627C2" w:rsidP="001627C2">
      <w:pPr>
        <w:pStyle w:val="PL"/>
      </w:pPr>
    </w:p>
    <w:p w14:paraId="1FF6F018" w14:textId="77777777" w:rsidR="001627C2" w:rsidRDefault="001627C2" w:rsidP="001627C2">
      <w:pPr>
        <w:pStyle w:val="PL"/>
        <w:rPr>
          <w:lang w:eastAsia="en-GB"/>
        </w:rPr>
      </w:pPr>
      <w:r>
        <w:t xml:space="preserve">    </w:t>
      </w:r>
      <w:r>
        <w:rPr>
          <w:lang w:eastAsia="zh-CN"/>
        </w:rPr>
        <w:t>Duck</w:t>
      </w:r>
      <w:r>
        <w:t>:</w:t>
      </w:r>
    </w:p>
    <w:p w14:paraId="5F658423" w14:textId="77777777" w:rsidR="001627C2" w:rsidRDefault="001627C2" w:rsidP="001627C2">
      <w:pPr>
        <w:pStyle w:val="PL"/>
        <w:rPr>
          <w:lang w:eastAsia="en-GB"/>
        </w:rPr>
      </w:pPr>
      <w:r>
        <w:t xml:space="preserve">      $ref: 'TS29571_CommonData.yaml#/components/schemas/Bytes'</w:t>
      </w:r>
    </w:p>
    <w:p w14:paraId="548B0E20" w14:textId="77777777" w:rsidR="001627C2" w:rsidRPr="00982F6A" w:rsidRDefault="001627C2" w:rsidP="001627C2">
      <w:pPr>
        <w:pStyle w:val="PL"/>
      </w:pPr>
    </w:p>
    <w:bookmarkEnd w:id="693"/>
    <w:p w14:paraId="75A9D28A" w14:textId="77777777" w:rsidR="001627C2" w:rsidRDefault="001627C2" w:rsidP="001627C2">
      <w:pPr>
        <w:pStyle w:val="PL"/>
        <w:rPr>
          <w:lang w:eastAsia="en-GB"/>
        </w:rPr>
      </w:pPr>
      <w:r>
        <w:t># ENUMS:</w:t>
      </w:r>
    </w:p>
    <w:p w14:paraId="0EFEEE13" w14:textId="77777777" w:rsidR="001627C2" w:rsidRPr="00F7664E" w:rsidRDefault="001627C2" w:rsidP="001627C2">
      <w:pPr>
        <w:pStyle w:val="PL"/>
      </w:pPr>
    </w:p>
    <w:p w14:paraId="554A96E1" w14:textId="77777777" w:rsidR="00B755A9" w:rsidRDefault="00B755A9" w:rsidP="00B755A9">
      <w:pPr>
        <w:pStyle w:val="PL"/>
      </w:pPr>
    </w:p>
    <w:p w14:paraId="74CE5272" w14:textId="3F99564A" w:rsidR="00C26B3E" w:rsidRPr="002863AA" w:rsidRDefault="00E10C47" w:rsidP="002863AA">
      <w:pPr>
        <w:pStyle w:val="Heading8"/>
        <w:rPr>
          <w:lang w:eastAsia="zh-CN"/>
        </w:rPr>
      </w:pPr>
      <w:r>
        <w:br w:type="page"/>
      </w:r>
      <w:bookmarkStart w:id="694" w:name="_Toc104792433"/>
      <w:bookmarkStart w:id="695" w:name="_Toc122090737"/>
      <w:bookmarkStart w:id="696" w:name="_Toc145953031"/>
      <w:bookmarkStart w:id="697" w:name="_Toc153882531"/>
      <w:r>
        <w:lastRenderedPageBreak/>
        <w:t xml:space="preserve">Annex </w:t>
      </w:r>
      <w:r>
        <w:rPr>
          <w:rFonts w:hint="eastAsia"/>
        </w:rPr>
        <w:t>B</w:t>
      </w:r>
      <w:r>
        <w:t xml:space="preserve"> (informative):</w:t>
      </w:r>
      <w:bookmarkEnd w:id="694"/>
      <w:r w:rsidR="002863AA">
        <w:br/>
      </w:r>
      <w:r>
        <w:rPr>
          <w:rFonts w:cs="Arial"/>
          <w:szCs w:val="36"/>
        </w:rPr>
        <w:t>Change history</w:t>
      </w:r>
      <w:bookmarkEnd w:id="695"/>
      <w:bookmarkEnd w:id="696"/>
      <w:bookmarkEnd w:id="697"/>
    </w:p>
    <w:p w14:paraId="2A3DCF0F" w14:textId="77777777" w:rsidR="00C26B3E" w:rsidRDefault="00C26B3E">
      <w:pPr>
        <w:pStyle w:val="TH"/>
      </w:pPr>
      <w:bookmarkStart w:id="698" w:name="historyclause"/>
      <w:bookmarkEnd w:id="6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F56F85" w14:paraId="3CFA1BDF" w14:textId="77777777" w:rsidTr="006E4F57">
        <w:tc>
          <w:tcPr>
            <w:tcW w:w="800" w:type="dxa"/>
            <w:shd w:val="solid" w:color="FFFFFF" w:fill="auto"/>
          </w:tcPr>
          <w:p w14:paraId="6E51E236" w14:textId="5E89A44A" w:rsidR="00F56F85" w:rsidRDefault="00F56F85" w:rsidP="0011530D">
            <w:pPr>
              <w:pStyle w:val="TAC"/>
              <w:rPr>
                <w:sz w:val="16"/>
                <w:szCs w:val="16"/>
                <w:lang w:eastAsia="zh-CN"/>
              </w:rPr>
            </w:pPr>
            <w:r>
              <w:rPr>
                <w:sz w:val="16"/>
                <w:szCs w:val="16"/>
                <w:lang w:eastAsia="zh-CN"/>
              </w:rPr>
              <w:t>2023-06</w:t>
            </w:r>
          </w:p>
        </w:tc>
        <w:tc>
          <w:tcPr>
            <w:tcW w:w="800" w:type="dxa"/>
            <w:shd w:val="solid" w:color="FFFFFF" w:fill="auto"/>
          </w:tcPr>
          <w:p w14:paraId="56601499" w14:textId="4D9E02C0" w:rsidR="00F56F85" w:rsidRPr="007B7956" w:rsidRDefault="00F56F85"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3F030979" w14:textId="29B5C540" w:rsidR="00F56F85" w:rsidRPr="007204D6" w:rsidRDefault="00F56F85" w:rsidP="009C0EAD">
            <w:pPr>
              <w:pStyle w:val="TAC"/>
              <w:rPr>
                <w:sz w:val="16"/>
                <w:szCs w:val="16"/>
                <w:lang w:eastAsia="zh-CN"/>
              </w:rPr>
            </w:pPr>
            <w:r w:rsidRPr="00F56F85">
              <w:rPr>
                <w:sz w:val="16"/>
                <w:szCs w:val="16"/>
                <w:lang w:eastAsia="zh-CN"/>
              </w:rPr>
              <w:t>CP-231</w:t>
            </w:r>
            <w:r w:rsidR="009C0EAD">
              <w:rPr>
                <w:sz w:val="16"/>
                <w:szCs w:val="16"/>
                <w:lang w:eastAsia="zh-CN"/>
              </w:rPr>
              <w:t>202</w:t>
            </w:r>
          </w:p>
        </w:tc>
        <w:tc>
          <w:tcPr>
            <w:tcW w:w="456" w:type="dxa"/>
            <w:shd w:val="solid" w:color="FFFFFF" w:fill="auto"/>
          </w:tcPr>
          <w:p w14:paraId="728F4344" w14:textId="23D4D063" w:rsidR="00F56F85" w:rsidRPr="00432273" w:rsidRDefault="00F56F85" w:rsidP="00432273">
            <w:pPr>
              <w:pStyle w:val="TAL"/>
              <w:rPr>
                <w:sz w:val="16"/>
                <w:szCs w:val="16"/>
                <w:lang w:eastAsia="zh-CN"/>
              </w:rPr>
            </w:pPr>
            <w:r>
              <w:rPr>
                <w:sz w:val="16"/>
                <w:szCs w:val="16"/>
                <w:lang w:eastAsia="zh-CN"/>
              </w:rPr>
              <w:t>0010</w:t>
            </w:r>
          </w:p>
        </w:tc>
        <w:tc>
          <w:tcPr>
            <w:tcW w:w="394" w:type="dxa"/>
            <w:shd w:val="solid" w:color="FFFFFF" w:fill="auto"/>
          </w:tcPr>
          <w:p w14:paraId="7D147F83" w14:textId="2D534A67" w:rsidR="00F56F85" w:rsidRDefault="0049445A" w:rsidP="0011530D">
            <w:pPr>
              <w:pStyle w:val="TAR"/>
              <w:rPr>
                <w:sz w:val="16"/>
                <w:szCs w:val="16"/>
                <w:lang w:eastAsia="zh-CN"/>
              </w:rPr>
            </w:pPr>
            <w:r>
              <w:rPr>
                <w:sz w:val="16"/>
                <w:szCs w:val="16"/>
                <w:lang w:eastAsia="zh-CN"/>
              </w:rPr>
              <w:t>3</w:t>
            </w:r>
          </w:p>
        </w:tc>
        <w:tc>
          <w:tcPr>
            <w:tcW w:w="425" w:type="dxa"/>
            <w:shd w:val="solid" w:color="FFFFFF" w:fill="auto"/>
          </w:tcPr>
          <w:p w14:paraId="166CAF84" w14:textId="6342602D" w:rsidR="00F56F85" w:rsidRDefault="00F56F85" w:rsidP="0011530D">
            <w:pPr>
              <w:pStyle w:val="TAC"/>
              <w:rPr>
                <w:sz w:val="16"/>
                <w:szCs w:val="16"/>
                <w:lang w:eastAsia="zh-CN"/>
              </w:rPr>
            </w:pPr>
            <w:r>
              <w:rPr>
                <w:rFonts w:hint="eastAsia"/>
                <w:sz w:val="16"/>
                <w:szCs w:val="16"/>
                <w:lang w:eastAsia="zh-CN"/>
              </w:rPr>
              <w:t>F</w:t>
            </w:r>
          </w:p>
        </w:tc>
        <w:tc>
          <w:tcPr>
            <w:tcW w:w="4962" w:type="dxa"/>
            <w:shd w:val="solid" w:color="FFFFFF" w:fill="auto"/>
          </w:tcPr>
          <w:p w14:paraId="62961638" w14:textId="738776B1" w:rsidR="00F56F85" w:rsidRPr="007204D6" w:rsidRDefault="00F56F85" w:rsidP="0011530D">
            <w:pPr>
              <w:pStyle w:val="TAL"/>
              <w:rPr>
                <w:sz w:val="16"/>
                <w:szCs w:val="16"/>
                <w:lang w:eastAsia="zh-CN"/>
              </w:rPr>
            </w:pPr>
            <w:r w:rsidRPr="00F56F85">
              <w:rPr>
                <w:sz w:val="16"/>
                <w:szCs w:val="16"/>
                <w:lang w:eastAsia="zh-CN"/>
              </w:rPr>
              <w:t>Add service Npkmf_ResolveRemoteUserId</w:t>
            </w:r>
          </w:p>
        </w:tc>
        <w:tc>
          <w:tcPr>
            <w:tcW w:w="708" w:type="dxa"/>
            <w:shd w:val="solid" w:color="FFFFFF" w:fill="auto"/>
          </w:tcPr>
          <w:p w14:paraId="32DF562F" w14:textId="12D545B5" w:rsidR="00F56F85" w:rsidRDefault="00863E29" w:rsidP="00FE22FF">
            <w:pPr>
              <w:pStyle w:val="TAC"/>
              <w:rPr>
                <w:sz w:val="16"/>
                <w:szCs w:val="16"/>
                <w:lang w:eastAsia="zh-CN"/>
              </w:rPr>
            </w:pPr>
            <w:r>
              <w:rPr>
                <w:sz w:val="16"/>
                <w:szCs w:val="16"/>
                <w:lang w:eastAsia="zh-CN"/>
              </w:rPr>
              <w:t>17.3.0</w:t>
            </w:r>
          </w:p>
        </w:tc>
      </w:tr>
      <w:tr w:rsidR="00A8500C" w14:paraId="4999A33A" w14:textId="77777777" w:rsidTr="006E4F57">
        <w:tc>
          <w:tcPr>
            <w:tcW w:w="800" w:type="dxa"/>
            <w:shd w:val="solid" w:color="FFFFFF" w:fill="auto"/>
          </w:tcPr>
          <w:p w14:paraId="781189C7" w14:textId="2BBF08E9" w:rsidR="00A8500C" w:rsidRDefault="00A8500C" w:rsidP="00A8500C">
            <w:pPr>
              <w:pStyle w:val="TAC"/>
              <w:rPr>
                <w:sz w:val="16"/>
                <w:szCs w:val="16"/>
                <w:lang w:eastAsia="zh-CN"/>
              </w:rPr>
            </w:pPr>
            <w:r>
              <w:rPr>
                <w:sz w:val="16"/>
                <w:szCs w:val="16"/>
                <w:lang w:eastAsia="zh-CN"/>
              </w:rPr>
              <w:t>2023-09</w:t>
            </w:r>
          </w:p>
        </w:tc>
        <w:tc>
          <w:tcPr>
            <w:tcW w:w="800" w:type="dxa"/>
            <w:shd w:val="solid" w:color="FFFFFF" w:fill="auto"/>
          </w:tcPr>
          <w:p w14:paraId="53DF82AA" w14:textId="5AC58C57" w:rsidR="00A8500C" w:rsidRDefault="00A8500C" w:rsidP="00A8500C">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0A498D6" w14:textId="375B0431" w:rsidR="00A8500C" w:rsidRPr="00F56F85" w:rsidRDefault="00EA2E4F" w:rsidP="00A8500C">
            <w:pPr>
              <w:pStyle w:val="TAC"/>
              <w:rPr>
                <w:sz w:val="16"/>
                <w:szCs w:val="16"/>
                <w:lang w:eastAsia="zh-CN"/>
              </w:rPr>
            </w:pPr>
            <w:r w:rsidRPr="00EA2E4F">
              <w:rPr>
                <w:sz w:val="16"/>
                <w:szCs w:val="16"/>
                <w:lang w:eastAsia="zh-CN"/>
              </w:rPr>
              <w:t>CP-232071</w:t>
            </w:r>
          </w:p>
        </w:tc>
        <w:tc>
          <w:tcPr>
            <w:tcW w:w="456" w:type="dxa"/>
            <w:shd w:val="solid" w:color="FFFFFF" w:fill="auto"/>
          </w:tcPr>
          <w:p w14:paraId="058824DC" w14:textId="1345EBB7" w:rsidR="00A8500C" w:rsidRDefault="00A8500C" w:rsidP="00A8500C">
            <w:pPr>
              <w:pStyle w:val="TAL"/>
              <w:rPr>
                <w:sz w:val="16"/>
                <w:szCs w:val="16"/>
                <w:lang w:eastAsia="zh-CN"/>
              </w:rPr>
            </w:pPr>
            <w:r w:rsidRPr="00A8500C">
              <w:rPr>
                <w:sz w:val="16"/>
                <w:szCs w:val="16"/>
                <w:lang w:eastAsia="zh-CN"/>
              </w:rPr>
              <w:t>0017</w:t>
            </w:r>
          </w:p>
        </w:tc>
        <w:tc>
          <w:tcPr>
            <w:tcW w:w="394" w:type="dxa"/>
            <w:shd w:val="solid" w:color="FFFFFF" w:fill="auto"/>
          </w:tcPr>
          <w:p w14:paraId="52FABA9A" w14:textId="2B336805" w:rsidR="00A8500C" w:rsidRDefault="00A8500C" w:rsidP="00A8500C">
            <w:pPr>
              <w:pStyle w:val="TAR"/>
              <w:rPr>
                <w:sz w:val="16"/>
                <w:szCs w:val="16"/>
                <w:lang w:eastAsia="zh-CN"/>
              </w:rPr>
            </w:pPr>
            <w:r>
              <w:rPr>
                <w:sz w:val="16"/>
                <w:szCs w:val="16"/>
                <w:lang w:eastAsia="zh-CN"/>
              </w:rPr>
              <w:t>1</w:t>
            </w:r>
          </w:p>
        </w:tc>
        <w:tc>
          <w:tcPr>
            <w:tcW w:w="425" w:type="dxa"/>
            <w:shd w:val="solid" w:color="FFFFFF" w:fill="auto"/>
          </w:tcPr>
          <w:p w14:paraId="77D58600" w14:textId="250ABFE6" w:rsidR="00A8500C" w:rsidRDefault="00A8500C" w:rsidP="00A8500C">
            <w:pPr>
              <w:pStyle w:val="TAC"/>
              <w:rPr>
                <w:sz w:val="16"/>
                <w:szCs w:val="16"/>
                <w:lang w:eastAsia="zh-CN"/>
              </w:rPr>
            </w:pPr>
            <w:r>
              <w:rPr>
                <w:sz w:val="16"/>
                <w:szCs w:val="16"/>
                <w:lang w:eastAsia="zh-CN"/>
              </w:rPr>
              <w:t>F</w:t>
            </w:r>
          </w:p>
        </w:tc>
        <w:tc>
          <w:tcPr>
            <w:tcW w:w="4962" w:type="dxa"/>
            <w:shd w:val="solid" w:color="FFFFFF" w:fill="auto"/>
          </w:tcPr>
          <w:p w14:paraId="5582A8F5" w14:textId="0623D5FE" w:rsidR="00A8500C" w:rsidRPr="00F56F85" w:rsidRDefault="00A8500C" w:rsidP="00A8500C">
            <w:pPr>
              <w:pStyle w:val="TAL"/>
              <w:rPr>
                <w:sz w:val="16"/>
                <w:szCs w:val="16"/>
                <w:lang w:eastAsia="zh-CN"/>
              </w:rPr>
            </w:pPr>
            <w:r w:rsidRPr="00A8500C">
              <w:rPr>
                <w:sz w:val="16"/>
                <w:szCs w:val="16"/>
                <w:lang w:eastAsia="zh-CN"/>
              </w:rPr>
              <w:t>Remove the EN and add the missing reference point</w:t>
            </w:r>
          </w:p>
        </w:tc>
        <w:tc>
          <w:tcPr>
            <w:tcW w:w="708" w:type="dxa"/>
            <w:shd w:val="solid" w:color="FFFFFF" w:fill="auto"/>
          </w:tcPr>
          <w:p w14:paraId="10989BB2" w14:textId="107291AA" w:rsidR="00A8500C" w:rsidRDefault="00A8500C" w:rsidP="00A8500C">
            <w:pPr>
              <w:pStyle w:val="TAC"/>
              <w:rPr>
                <w:sz w:val="16"/>
                <w:szCs w:val="16"/>
                <w:lang w:eastAsia="zh-CN"/>
              </w:rPr>
            </w:pPr>
            <w:r>
              <w:rPr>
                <w:sz w:val="16"/>
                <w:szCs w:val="16"/>
                <w:lang w:eastAsia="zh-CN"/>
              </w:rPr>
              <w:t>17.4.0</w:t>
            </w:r>
          </w:p>
        </w:tc>
      </w:tr>
      <w:tr w:rsidR="005C3932" w14:paraId="454683B5" w14:textId="77777777" w:rsidTr="006E4F57">
        <w:tc>
          <w:tcPr>
            <w:tcW w:w="800" w:type="dxa"/>
            <w:shd w:val="solid" w:color="FFFFFF" w:fill="auto"/>
          </w:tcPr>
          <w:p w14:paraId="631B9F87" w14:textId="063B41A9" w:rsidR="005C3932" w:rsidRDefault="005C3932" w:rsidP="005C3932">
            <w:pPr>
              <w:pStyle w:val="TAC"/>
              <w:rPr>
                <w:sz w:val="16"/>
                <w:szCs w:val="16"/>
                <w:lang w:eastAsia="zh-CN"/>
              </w:rPr>
            </w:pPr>
            <w:r>
              <w:rPr>
                <w:sz w:val="16"/>
                <w:szCs w:val="16"/>
                <w:lang w:eastAsia="zh-CN"/>
              </w:rPr>
              <w:t>2023-12</w:t>
            </w:r>
          </w:p>
        </w:tc>
        <w:tc>
          <w:tcPr>
            <w:tcW w:w="800" w:type="dxa"/>
            <w:shd w:val="solid" w:color="FFFFFF" w:fill="auto"/>
          </w:tcPr>
          <w:p w14:paraId="35C3DE40" w14:textId="2A52A2E6" w:rsidR="005C3932" w:rsidRDefault="005C3932" w:rsidP="005C3932">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6321FC8" w14:textId="351489B8" w:rsidR="005C3932" w:rsidRPr="00EA2E4F" w:rsidRDefault="003026A8" w:rsidP="005C3932">
            <w:pPr>
              <w:pStyle w:val="TAC"/>
              <w:rPr>
                <w:sz w:val="16"/>
                <w:szCs w:val="16"/>
                <w:lang w:eastAsia="zh-CN"/>
              </w:rPr>
            </w:pPr>
            <w:r w:rsidRPr="003026A8">
              <w:rPr>
                <w:sz w:val="16"/>
                <w:szCs w:val="16"/>
                <w:lang w:eastAsia="zh-CN"/>
              </w:rPr>
              <w:t>CP-233069</w:t>
            </w:r>
          </w:p>
        </w:tc>
        <w:tc>
          <w:tcPr>
            <w:tcW w:w="456" w:type="dxa"/>
            <w:shd w:val="solid" w:color="FFFFFF" w:fill="auto"/>
          </w:tcPr>
          <w:p w14:paraId="3BFA1007" w14:textId="667244ED" w:rsidR="005C3932" w:rsidRPr="00A8500C" w:rsidRDefault="005C3932" w:rsidP="005C3932">
            <w:pPr>
              <w:pStyle w:val="TAL"/>
              <w:rPr>
                <w:sz w:val="16"/>
                <w:szCs w:val="16"/>
                <w:lang w:eastAsia="zh-CN"/>
              </w:rPr>
            </w:pPr>
            <w:r>
              <w:rPr>
                <w:rFonts w:cs="Arial"/>
                <w:sz w:val="16"/>
                <w:szCs w:val="16"/>
              </w:rPr>
              <w:t>0023</w:t>
            </w:r>
          </w:p>
        </w:tc>
        <w:tc>
          <w:tcPr>
            <w:tcW w:w="394" w:type="dxa"/>
            <w:shd w:val="solid" w:color="FFFFFF" w:fill="auto"/>
          </w:tcPr>
          <w:p w14:paraId="0345A441" w14:textId="1B8739BA" w:rsidR="005C3932" w:rsidRDefault="005C3932" w:rsidP="005C3932">
            <w:pPr>
              <w:pStyle w:val="TAR"/>
              <w:rPr>
                <w:sz w:val="16"/>
                <w:szCs w:val="16"/>
                <w:lang w:eastAsia="zh-CN"/>
              </w:rPr>
            </w:pPr>
            <w:r>
              <w:rPr>
                <w:rFonts w:cs="Arial"/>
                <w:sz w:val="16"/>
                <w:szCs w:val="16"/>
              </w:rPr>
              <w:t>3</w:t>
            </w:r>
          </w:p>
        </w:tc>
        <w:tc>
          <w:tcPr>
            <w:tcW w:w="425" w:type="dxa"/>
            <w:shd w:val="solid" w:color="FFFFFF" w:fill="auto"/>
          </w:tcPr>
          <w:p w14:paraId="21BAFE93" w14:textId="0BDDA455" w:rsidR="005C3932" w:rsidRDefault="005C3932" w:rsidP="005C3932">
            <w:pPr>
              <w:pStyle w:val="TAC"/>
              <w:rPr>
                <w:sz w:val="16"/>
                <w:szCs w:val="16"/>
                <w:lang w:eastAsia="zh-CN"/>
              </w:rPr>
            </w:pPr>
            <w:r>
              <w:rPr>
                <w:rFonts w:cs="Arial"/>
                <w:sz w:val="16"/>
                <w:szCs w:val="16"/>
              </w:rPr>
              <w:t>F</w:t>
            </w:r>
          </w:p>
        </w:tc>
        <w:tc>
          <w:tcPr>
            <w:tcW w:w="4962" w:type="dxa"/>
            <w:shd w:val="solid" w:color="FFFFFF" w:fill="auto"/>
          </w:tcPr>
          <w:p w14:paraId="1DC50049" w14:textId="520A7F98" w:rsidR="005C3932" w:rsidRPr="00A8500C" w:rsidRDefault="005C3932" w:rsidP="005C3932">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29A8A173" w14:textId="3F40155D" w:rsidR="005C3932" w:rsidRDefault="005C3932" w:rsidP="005C3932">
            <w:pPr>
              <w:pStyle w:val="TAC"/>
              <w:rPr>
                <w:sz w:val="16"/>
                <w:szCs w:val="16"/>
                <w:lang w:eastAsia="zh-CN"/>
              </w:rPr>
            </w:pPr>
            <w:r>
              <w:rPr>
                <w:sz w:val="16"/>
                <w:szCs w:val="16"/>
                <w:lang w:eastAsia="zh-CN"/>
              </w:rPr>
              <w:t>17.5.0</w:t>
            </w:r>
          </w:p>
        </w:tc>
      </w:tr>
      <w:tr w:rsidR="005C3932" w14:paraId="6EFE92F2" w14:textId="77777777" w:rsidTr="006E4F57">
        <w:tc>
          <w:tcPr>
            <w:tcW w:w="800" w:type="dxa"/>
            <w:shd w:val="solid" w:color="FFFFFF" w:fill="auto"/>
          </w:tcPr>
          <w:p w14:paraId="45ACD658" w14:textId="18807963" w:rsidR="005C3932" w:rsidRDefault="005C3932" w:rsidP="005C3932">
            <w:pPr>
              <w:pStyle w:val="TAC"/>
              <w:rPr>
                <w:sz w:val="16"/>
                <w:szCs w:val="16"/>
                <w:lang w:eastAsia="zh-CN"/>
              </w:rPr>
            </w:pPr>
            <w:r>
              <w:rPr>
                <w:sz w:val="16"/>
                <w:szCs w:val="16"/>
                <w:lang w:eastAsia="zh-CN"/>
              </w:rPr>
              <w:t>2023-12</w:t>
            </w:r>
          </w:p>
        </w:tc>
        <w:tc>
          <w:tcPr>
            <w:tcW w:w="800" w:type="dxa"/>
            <w:shd w:val="solid" w:color="FFFFFF" w:fill="auto"/>
          </w:tcPr>
          <w:p w14:paraId="12A7C44A" w14:textId="13BD9453" w:rsidR="005C3932" w:rsidRDefault="005C3932" w:rsidP="005C3932">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492207F3" w14:textId="7F3843EF" w:rsidR="005C3932" w:rsidRPr="00EA2E4F" w:rsidRDefault="003026A8" w:rsidP="005C3932">
            <w:pPr>
              <w:pStyle w:val="TAC"/>
              <w:rPr>
                <w:sz w:val="16"/>
                <w:szCs w:val="16"/>
                <w:lang w:eastAsia="zh-CN"/>
              </w:rPr>
            </w:pPr>
            <w:r w:rsidRPr="003026A8">
              <w:rPr>
                <w:sz w:val="16"/>
                <w:szCs w:val="16"/>
                <w:lang w:eastAsia="zh-CN"/>
              </w:rPr>
              <w:t>CP-233069</w:t>
            </w:r>
          </w:p>
        </w:tc>
        <w:tc>
          <w:tcPr>
            <w:tcW w:w="456" w:type="dxa"/>
            <w:shd w:val="solid" w:color="FFFFFF" w:fill="auto"/>
          </w:tcPr>
          <w:p w14:paraId="3997D08A" w14:textId="48CB23D8" w:rsidR="005C3932" w:rsidRPr="00A8500C" w:rsidRDefault="005C3932" w:rsidP="005C3932">
            <w:pPr>
              <w:pStyle w:val="TAL"/>
              <w:rPr>
                <w:sz w:val="16"/>
                <w:szCs w:val="16"/>
                <w:lang w:eastAsia="zh-CN"/>
              </w:rPr>
            </w:pPr>
            <w:r>
              <w:rPr>
                <w:rFonts w:cs="Arial"/>
                <w:sz w:val="16"/>
                <w:szCs w:val="16"/>
              </w:rPr>
              <w:t>0025</w:t>
            </w:r>
          </w:p>
        </w:tc>
        <w:tc>
          <w:tcPr>
            <w:tcW w:w="394" w:type="dxa"/>
            <w:shd w:val="solid" w:color="FFFFFF" w:fill="auto"/>
          </w:tcPr>
          <w:p w14:paraId="1028211E" w14:textId="2DBE42A7" w:rsidR="005C3932" w:rsidRDefault="005C3932" w:rsidP="005C3932">
            <w:pPr>
              <w:pStyle w:val="TAR"/>
              <w:rPr>
                <w:sz w:val="16"/>
                <w:szCs w:val="16"/>
                <w:lang w:eastAsia="zh-CN"/>
              </w:rPr>
            </w:pPr>
            <w:r>
              <w:rPr>
                <w:rFonts w:cs="Arial"/>
                <w:sz w:val="16"/>
                <w:szCs w:val="16"/>
              </w:rPr>
              <w:t>1</w:t>
            </w:r>
          </w:p>
        </w:tc>
        <w:tc>
          <w:tcPr>
            <w:tcW w:w="425" w:type="dxa"/>
            <w:shd w:val="solid" w:color="FFFFFF" w:fill="auto"/>
          </w:tcPr>
          <w:p w14:paraId="6E8B2D59" w14:textId="50F61477" w:rsidR="005C3932" w:rsidRDefault="005C3932" w:rsidP="005C3932">
            <w:pPr>
              <w:pStyle w:val="TAC"/>
              <w:rPr>
                <w:sz w:val="16"/>
                <w:szCs w:val="16"/>
                <w:lang w:eastAsia="zh-CN"/>
              </w:rPr>
            </w:pPr>
            <w:r>
              <w:rPr>
                <w:rFonts w:cs="Arial"/>
                <w:sz w:val="16"/>
                <w:szCs w:val="16"/>
              </w:rPr>
              <w:t>F</w:t>
            </w:r>
          </w:p>
        </w:tc>
        <w:tc>
          <w:tcPr>
            <w:tcW w:w="4962" w:type="dxa"/>
            <w:shd w:val="solid" w:color="FFFFFF" w:fill="auto"/>
          </w:tcPr>
          <w:p w14:paraId="6C57AB09" w14:textId="77CDD583" w:rsidR="005C3932" w:rsidRPr="00A8500C" w:rsidRDefault="005C3932" w:rsidP="005C3932">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7A497446" w14:textId="6AEFE0F5" w:rsidR="005C3932" w:rsidRDefault="005C3932" w:rsidP="005C3932">
            <w:pPr>
              <w:pStyle w:val="TAC"/>
              <w:rPr>
                <w:sz w:val="16"/>
                <w:szCs w:val="16"/>
                <w:lang w:eastAsia="zh-CN"/>
              </w:rPr>
            </w:pPr>
            <w:r>
              <w:rPr>
                <w:sz w:val="16"/>
                <w:szCs w:val="16"/>
                <w:lang w:eastAsia="zh-CN"/>
              </w:rPr>
              <w:t>17.5.0</w:t>
            </w:r>
          </w:p>
        </w:tc>
      </w:tr>
      <w:tr w:rsidR="005C3932" w14:paraId="3D057651" w14:textId="77777777" w:rsidTr="006E4F57">
        <w:tc>
          <w:tcPr>
            <w:tcW w:w="800" w:type="dxa"/>
            <w:shd w:val="solid" w:color="FFFFFF" w:fill="auto"/>
          </w:tcPr>
          <w:p w14:paraId="37582EF2" w14:textId="0F9608AC" w:rsidR="005C3932" w:rsidRDefault="005C3932" w:rsidP="005C3932">
            <w:pPr>
              <w:pStyle w:val="TAC"/>
              <w:rPr>
                <w:sz w:val="16"/>
                <w:szCs w:val="16"/>
                <w:lang w:eastAsia="zh-CN"/>
              </w:rPr>
            </w:pPr>
            <w:r>
              <w:rPr>
                <w:sz w:val="16"/>
                <w:szCs w:val="16"/>
                <w:lang w:eastAsia="zh-CN"/>
              </w:rPr>
              <w:t>2023-12</w:t>
            </w:r>
          </w:p>
        </w:tc>
        <w:tc>
          <w:tcPr>
            <w:tcW w:w="800" w:type="dxa"/>
            <w:shd w:val="solid" w:color="FFFFFF" w:fill="auto"/>
          </w:tcPr>
          <w:p w14:paraId="4D0DDC72" w14:textId="09D77718" w:rsidR="005C3932" w:rsidRDefault="005C3932" w:rsidP="005C3932">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27CED5C9" w14:textId="364C6EED" w:rsidR="005C3932" w:rsidRPr="00EA2E4F" w:rsidRDefault="003026A8" w:rsidP="005C3932">
            <w:pPr>
              <w:pStyle w:val="TAC"/>
              <w:rPr>
                <w:sz w:val="16"/>
                <w:szCs w:val="16"/>
                <w:lang w:eastAsia="zh-CN"/>
              </w:rPr>
            </w:pPr>
            <w:r w:rsidRPr="003026A8">
              <w:rPr>
                <w:sz w:val="16"/>
                <w:szCs w:val="16"/>
                <w:lang w:eastAsia="zh-CN"/>
              </w:rPr>
              <w:t>CP-233069</w:t>
            </w:r>
          </w:p>
        </w:tc>
        <w:tc>
          <w:tcPr>
            <w:tcW w:w="456" w:type="dxa"/>
            <w:shd w:val="solid" w:color="FFFFFF" w:fill="auto"/>
          </w:tcPr>
          <w:p w14:paraId="44EC47BA" w14:textId="342AF6F4" w:rsidR="005C3932" w:rsidRPr="00A8500C" w:rsidRDefault="005C3932" w:rsidP="005C3932">
            <w:pPr>
              <w:pStyle w:val="TAL"/>
              <w:rPr>
                <w:sz w:val="16"/>
                <w:szCs w:val="16"/>
                <w:lang w:eastAsia="zh-CN"/>
              </w:rPr>
            </w:pPr>
            <w:r>
              <w:rPr>
                <w:rFonts w:cs="Arial"/>
                <w:sz w:val="16"/>
                <w:szCs w:val="16"/>
              </w:rPr>
              <w:t>0027</w:t>
            </w:r>
          </w:p>
        </w:tc>
        <w:tc>
          <w:tcPr>
            <w:tcW w:w="394" w:type="dxa"/>
            <w:shd w:val="solid" w:color="FFFFFF" w:fill="auto"/>
          </w:tcPr>
          <w:p w14:paraId="37887DE4" w14:textId="770FCF57" w:rsidR="005C3932" w:rsidRDefault="005C3932" w:rsidP="005C3932">
            <w:pPr>
              <w:pStyle w:val="TAR"/>
              <w:rPr>
                <w:sz w:val="16"/>
                <w:szCs w:val="16"/>
                <w:lang w:eastAsia="zh-CN"/>
              </w:rPr>
            </w:pPr>
            <w:r>
              <w:rPr>
                <w:rFonts w:cs="Arial"/>
                <w:sz w:val="16"/>
                <w:szCs w:val="16"/>
              </w:rPr>
              <w:t>1</w:t>
            </w:r>
          </w:p>
        </w:tc>
        <w:tc>
          <w:tcPr>
            <w:tcW w:w="425" w:type="dxa"/>
            <w:shd w:val="solid" w:color="FFFFFF" w:fill="auto"/>
          </w:tcPr>
          <w:p w14:paraId="0A526D12" w14:textId="0B7BECEE" w:rsidR="005C3932" w:rsidRDefault="005C3932" w:rsidP="005C3932">
            <w:pPr>
              <w:pStyle w:val="TAC"/>
              <w:rPr>
                <w:sz w:val="16"/>
                <w:szCs w:val="16"/>
                <w:lang w:eastAsia="zh-CN"/>
              </w:rPr>
            </w:pPr>
            <w:r>
              <w:rPr>
                <w:rFonts w:cs="Arial"/>
                <w:sz w:val="16"/>
                <w:szCs w:val="16"/>
              </w:rPr>
              <w:t>F</w:t>
            </w:r>
          </w:p>
        </w:tc>
        <w:tc>
          <w:tcPr>
            <w:tcW w:w="4962" w:type="dxa"/>
            <w:shd w:val="solid" w:color="FFFFFF" w:fill="auto"/>
          </w:tcPr>
          <w:p w14:paraId="172F0BD5" w14:textId="2E8506FD" w:rsidR="005C3932" w:rsidRPr="00A8500C" w:rsidRDefault="005C3932" w:rsidP="005C3932">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02E59804" w14:textId="2A008792" w:rsidR="005C3932" w:rsidRDefault="005C3932" w:rsidP="005C3932">
            <w:pPr>
              <w:pStyle w:val="TAC"/>
              <w:rPr>
                <w:sz w:val="16"/>
                <w:szCs w:val="16"/>
                <w:lang w:eastAsia="zh-CN"/>
              </w:rPr>
            </w:pPr>
            <w:r>
              <w:rPr>
                <w:sz w:val="16"/>
                <w:szCs w:val="16"/>
                <w:lang w:eastAsia="zh-CN"/>
              </w:rPr>
              <w:t>17.5.0</w:t>
            </w:r>
          </w:p>
        </w:tc>
      </w:tr>
      <w:bookmarkEnd w:id="0"/>
    </w:tbl>
    <w:p w14:paraId="7EDB1E6E" w14:textId="77777777" w:rsidR="00C26B3E" w:rsidRDefault="00C26B3E">
      <w:pPr>
        <w:spacing w:after="0"/>
        <w:rPr>
          <w:lang w:val="en-US"/>
        </w:rPr>
      </w:pPr>
    </w:p>
    <w:sectPr w:rsidR="00C26B3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6433" w14:textId="77777777" w:rsidR="00816EE9" w:rsidRDefault="00816EE9">
      <w:r>
        <w:separator/>
      </w:r>
    </w:p>
  </w:endnote>
  <w:endnote w:type="continuationSeparator" w:id="0">
    <w:p w14:paraId="6F431C2A" w14:textId="77777777" w:rsidR="00816EE9" w:rsidRDefault="0081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566FA" w14:textId="77777777" w:rsidR="00816EE9" w:rsidRDefault="00816EE9">
      <w:r>
        <w:separator/>
      </w:r>
    </w:p>
  </w:footnote>
  <w:footnote w:type="continuationSeparator" w:id="0">
    <w:p w14:paraId="29AFC66A" w14:textId="77777777" w:rsidR="00816EE9" w:rsidRDefault="00816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71CAD6DC"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06D7">
      <w:rPr>
        <w:rFonts w:ascii="Arial" w:hAnsi="Arial" w:cs="Arial"/>
        <w:b/>
        <w:noProof/>
        <w:sz w:val="18"/>
        <w:szCs w:val="18"/>
      </w:rPr>
      <w:t>3GPP TS 29.559 V17.5.0 (2023-12)</w:t>
    </w:r>
    <w:r>
      <w:rPr>
        <w:rFonts w:ascii="Arial" w:hAnsi="Arial" w:cs="Arial"/>
        <w:b/>
        <w:sz w:val="18"/>
        <w:szCs w:val="18"/>
      </w:rPr>
      <w:fldChar w:fldCharType="end"/>
    </w:r>
  </w:p>
  <w:p w14:paraId="2029106C" w14:textId="4060E2CC"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0A34">
      <w:rPr>
        <w:rFonts w:ascii="Arial" w:hAnsi="Arial" w:cs="Arial"/>
        <w:b/>
        <w:noProof/>
        <w:sz w:val="18"/>
        <w:szCs w:val="18"/>
      </w:rPr>
      <w:t>20</w:t>
    </w:r>
    <w:r>
      <w:rPr>
        <w:rFonts w:ascii="Arial" w:hAnsi="Arial" w:cs="Arial"/>
        <w:b/>
        <w:sz w:val="18"/>
        <w:szCs w:val="18"/>
      </w:rPr>
      <w:fldChar w:fldCharType="end"/>
    </w:r>
  </w:p>
  <w:p w14:paraId="6267BABA" w14:textId="0DD51265"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06D7">
      <w:rPr>
        <w:rFonts w:ascii="Arial" w:hAnsi="Arial" w:cs="Arial"/>
        <w:b/>
        <w:noProof/>
        <w:sz w:val="18"/>
        <w:szCs w:val="18"/>
      </w:rPr>
      <w:t>Release 17</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450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18887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2450516">
    <w:abstractNumId w:val="11"/>
  </w:num>
  <w:num w:numId="4" w16cid:durableId="1704089966">
    <w:abstractNumId w:val="14"/>
  </w:num>
  <w:num w:numId="5" w16cid:durableId="1157770896">
    <w:abstractNumId w:val="13"/>
  </w:num>
  <w:num w:numId="6" w16cid:durableId="433130330">
    <w:abstractNumId w:val="9"/>
  </w:num>
  <w:num w:numId="7" w16cid:durableId="197281468">
    <w:abstractNumId w:val="7"/>
  </w:num>
  <w:num w:numId="8" w16cid:durableId="1036469957">
    <w:abstractNumId w:val="6"/>
  </w:num>
  <w:num w:numId="9" w16cid:durableId="1976790128">
    <w:abstractNumId w:val="5"/>
  </w:num>
  <w:num w:numId="10" w16cid:durableId="1061445864">
    <w:abstractNumId w:val="4"/>
  </w:num>
  <w:num w:numId="11" w16cid:durableId="407465241">
    <w:abstractNumId w:val="8"/>
  </w:num>
  <w:num w:numId="12" w16cid:durableId="828833820">
    <w:abstractNumId w:val="3"/>
  </w:num>
  <w:num w:numId="13" w16cid:durableId="530842758">
    <w:abstractNumId w:val="2"/>
  </w:num>
  <w:num w:numId="14" w16cid:durableId="313068941">
    <w:abstractNumId w:val="1"/>
  </w:num>
  <w:num w:numId="15" w16cid:durableId="566382762">
    <w:abstractNumId w:val="0"/>
  </w:num>
  <w:num w:numId="16" w16cid:durableId="1210804360">
    <w:abstractNumId w:val="8"/>
    <w:lvlOverride w:ilvl="0">
      <w:startOverride w:val="1"/>
    </w:lvlOverride>
  </w:num>
  <w:num w:numId="17" w16cid:durableId="212238055">
    <w:abstractNumId w:val="3"/>
    <w:lvlOverride w:ilvl="0">
      <w:startOverride w:val="1"/>
    </w:lvlOverride>
  </w:num>
  <w:num w:numId="18" w16cid:durableId="909854265">
    <w:abstractNumId w:val="2"/>
    <w:lvlOverride w:ilvl="0">
      <w:startOverride w:val="1"/>
    </w:lvlOverride>
  </w:num>
  <w:num w:numId="19" w16cid:durableId="1820268314">
    <w:abstractNumId w:val="1"/>
    <w:lvlOverride w:ilvl="0">
      <w:startOverride w:val="1"/>
    </w:lvlOverride>
  </w:num>
  <w:num w:numId="20" w16cid:durableId="397091594">
    <w:abstractNumId w:val="0"/>
    <w:lvlOverride w:ilvl="0">
      <w:startOverride w:val="1"/>
    </w:lvlOverride>
  </w:num>
  <w:num w:numId="21" w16cid:durableId="21215625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B3F5E"/>
    <w:rsid w:val="000B5D23"/>
    <w:rsid w:val="0011530D"/>
    <w:rsid w:val="001221A5"/>
    <w:rsid w:val="0012254D"/>
    <w:rsid w:val="001234A5"/>
    <w:rsid w:val="00151435"/>
    <w:rsid w:val="001627C2"/>
    <w:rsid w:val="00173178"/>
    <w:rsid w:val="00184A04"/>
    <w:rsid w:val="001B338E"/>
    <w:rsid w:val="001B6C95"/>
    <w:rsid w:val="001C64EF"/>
    <w:rsid w:val="001D7564"/>
    <w:rsid w:val="001F06D7"/>
    <w:rsid w:val="001F5645"/>
    <w:rsid w:val="001F5EDF"/>
    <w:rsid w:val="00201846"/>
    <w:rsid w:val="00204283"/>
    <w:rsid w:val="002046A6"/>
    <w:rsid w:val="00223D4B"/>
    <w:rsid w:val="00236AEE"/>
    <w:rsid w:val="0028480A"/>
    <w:rsid w:val="002863AA"/>
    <w:rsid w:val="00291AFB"/>
    <w:rsid w:val="00291C79"/>
    <w:rsid w:val="002A191D"/>
    <w:rsid w:val="002C6AA6"/>
    <w:rsid w:val="002E1D71"/>
    <w:rsid w:val="002F6C16"/>
    <w:rsid w:val="003026A8"/>
    <w:rsid w:val="00305243"/>
    <w:rsid w:val="00322AB1"/>
    <w:rsid w:val="00375077"/>
    <w:rsid w:val="003D313B"/>
    <w:rsid w:val="003E213C"/>
    <w:rsid w:val="0040279A"/>
    <w:rsid w:val="00413D48"/>
    <w:rsid w:val="00425A0E"/>
    <w:rsid w:val="00426CA6"/>
    <w:rsid w:val="00432273"/>
    <w:rsid w:val="00450744"/>
    <w:rsid w:val="00467A8B"/>
    <w:rsid w:val="0049445A"/>
    <w:rsid w:val="004E7E3A"/>
    <w:rsid w:val="005015C1"/>
    <w:rsid w:val="0051393A"/>
    <w:rsid w:val="00524F3B"/>
    <w:rsid w:val="00536356"/>
    <w:rsid w:val="00542F8C"/>
    <w:rsid w:val="005459F3"/>
    <w:rsid w:val="0055080F"/>
    <w:rsid w:val="00552285"/>
    <w:rsid w:val="005A18D2"/>
    <w:rsid w:val="005C3932"/>
    <w:rsid w:val="006A1BB0"/>
    <w:rsid w:val="006E4F57"/>
    <w:rsid w:val="007016F2"/>
    <w:rsid w:val="007204D6"/>
    <w:rsid w:val="00744777"/>
    <w:rsid w:val="00752FC8"/>
    <w:rsid w:val="00764516"/>
    <w:rsid w:val="007656E1"/>
    <w:rsid w:val="007664AA"/>
    <w:rsid w:val="00783F29"/>
    <w:rsid w:val="007927E3"/>
    <w:rsid w:val="007A6EAD"/>
    <w:rsid w:val="007D02FA"/>
    <w:rsid w:val="007D49DD"/>
    <w:rsid w:val="007E1BD9"/>
    <w:rsid w:val="00800A34"/>
    <w:rsid w:val="00816EE9"/>
    <w:rsid w:val="00826C2F"/>
    <w:rsid w:val="0083391D"/>
    <w:rsid w:val="0083712E"/>
    <w:rsid w:val="0084175C"/>
    <w:rsid w:val="00863E29"/>
    <w:rsid w:val="008771D4"/>
    <w:rsid w:val="00877267"/>
    <w:rsid w:val="0088524F"/>
    <w:rsid w:val="00886528"/>
    <w:rsid w:val="008A4D8D"/>
    <w:rsid w:val="008A5A4F"/>
    <w:rsid w:val="008C7BF9"/>
    <w:rsid w:val="008E7381"/>
    <w:rsid w:val="0090330A"/>
    <w:rsid w:val="00944341"/>
    <w:rsid w:val="00947A79"/>
    <w:rsid w:val="009570D1"/>
    <w:rsid w:val="00966636"/>
    <w:rsid w:val="00970C60"/>
    <w:rsid w:val="00971719"/>
    <w:rsid w:val="00985A83"/>
    <w:rsid w:val="009A0D9B"/>
    <w:rsid w:val="009B1001"/>
    <w:rsid w:val="009C0EAD"/>
    <w:rsid w:val="009D031C"/>
    <w:rsid w:val="009D16E9"/>
    <w:rsid w:val="00A2750D"/>
    <w:rsid w:val="00A3035C"/>
    <w:rsid w:val="00A3214D"/>
    <w:rsid w:val="00A34DFB"/>
    <w:rsid w:val="00A3602B"/>
    <w:rsid w:val="00A8500C"/>
    <w:rsid w:val="00AB4D5E"/>
    <w:rsid w:val="00AB69EC"/>
    <w:rsid w:val="00AC1EE2"/>
    <w:rsid w:val="00B003D6"/>
    <w:rsid w:val="00B3241E"/>
    <w:rsid w:val="00B55153"/>
    <w:rsid w:val="00B755A9"/>
    <w:rsid w:val="00B77288"/>
    <w:rsid w:val="00B85051"/>
    <w:rsid w:val="00B879CA"/>
    <w:rsid w:val="00BB79B6"/>
    <w:rsid w:val="00BF5877"/>
    <w:rsid w:val="00C03B31"/>
    <w:rsid w:val="00C2217A"/>
    <w:rsid w:val="00C26B3E"/>
    <w:rsid w:val="00C4226F"/>
    <w:rsid w:val="00C50BD3"/>
    <w:rsid w:val="00C61ED0"/>
    <w:rsid w:val="00C83B75"/>
    <w:rsid w:val="00CB399A"/>
    <w:rsid w:val="00CB4316"/>
    <w:rsid w:val="00CD443D"/>
    <w:rsid w:val="00D13583"/>
    <w:rsid w:val="00D24900"/>
    <w:rsid w:val="00D426F8"/>
    <w:rsid w:val="00D61018"/>
    <w:rsid w:val="00D93FA8"/>
    <w:rsid w:val="00D95477"/>
    <w:rsid w:val="00DB41AF"/>
    <w:rsid w:val="00DB7BCC"/>
    <w:rsid w:val="00DF223A"/>
    <w:rsid w:val="00DF655C"/>
    <w:rsid w:val="00DF6B2D"/>
    <w:rsid w:val="00E10C47"/>
    <w:rsid w:val="00E16455"/>
    <w:rsid w:val="00E346B0"/>
    <w:rsid w:val="00E6375F"/>
    <w:rsid w:val="00E81201"/>
    <w:rsid w:val="00E83ED4"/>
    <w:rsid w:val="00EA20B2"/>
    <w:rsid w:val="00EA2E4F"/>
    <w:rsid w:val="00EB6970"/>
    <w:rsid w:val="00F24559"/>
    <w:rsid w:val="00F56F85"/>
    <w:rsid w:val="00F66EF3"/>
    <w:rsid w:val="00F679B2"/>
    <w:rsid w:val="00F82F2C"/>
    <w:rsid w:val="00F96234"/>
    <w:rsid w:val="00FC18E0"/>
    <w:rsid w:val="00FE22FF"/>
    <w:rsid w:val="00FF5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CC6EACFE-D04C-4DE9-AAF2-421FE2CE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D61018"/>
    <w:rPr>
      <w:rFonts w:ascii="Arial" w:hAnsi="Arial"/>
      <w:sz w:val="36"/>
      <w:lang w:eastAsia="en-US"/>
    </w:rPr>
  </w:style>
  <w:style w:type="character" w:customStyle="1" w:styleId="Heading2Char">
    <w:name w:val="Heading 2 Char"/>
    <w:basedOn w:val="DefaultParagraphFont"/>
    <w:link w:val="Heading2"/>
    <w:rsid w:val="00D61018"/>
    <w:rPr>
      <w:rFonts w:ascii="Arial" w:hAnsi="Arial"/>
      <w:sz w:val="32"/>
      <w:lang w:eastAsia="en-US"/>
    </w:rPr>
  </w:style>
  <w:style w:type="character" w:customStyle="1" w:styleId="Heading3Char">
    <w:name w:val="Heading 3 Char"/>
    <w:basedOn w:val="DefaultParagraphFont"/>
    <w:link w:val="Heading3"/>
    <w:rsid w:val="00D61018"/>
    <w:rPr>
      <w:rFonts w:ascii="Arial" w:hAnsi="Arial"/>
      <w:sz w:val="28"/>
      <w:lang w:eastAsia="en-US"/>
    </w:rPr>
  </w:style>
  <w:style w:type="character" w:customStyle="1" w:styleId="Heading5Char">
    <w:name w:val="Heading 5 Char"/>
    <w:basedOn w:val="DefaultParagraphFont"/>
    <w:link w:val="Heading5"/>
    <w:rsid w:val="00D61018"/>
    <w:rPr>
      <w:rFonts w:ascii="Arial" w:hAnsi="Arial"/>
      <w:sz w:val="22"/>
      <w:lang w:eastAsia="en-US"/>
    </w:rPr>
  </w:style>
  <w:style w:type="character" w:customStyle="1" w:styleId="Heading6Char">
    <w:name w:val="Heading 6 Char"/>
    <w:basedOn w:val="DefaultParagraphFont"/>
    <w:link w:val="Heading6"/>
    <w:rsid w:val="00D61018"/>
    <w:rPr>
      <w:rFonts w:ascii="Arial" w:hAnsi="Arial"/>
      <w:lang w:eastAsia="en-US"/>
    </w:rPr>
  </w:style>
  <w:style w:type="character" w:customStyle="1" w:styleId="Heading7Char">
    <w:name w:val="Heading 7 Char"/>
    <w:basedOn w:val="DefaultParagraphFont"/>
    <w:link w:val="Heading7"/>
    <w:rsid w:val="00D61018"/>
    <w:rPr>
      <w:rFonts w:ascii="Arial" w:hAnsi="Arial"/>
      <w:lang w:eastAsia="en-US"/>
    </w:rPr>
  </w:style>
  <w:style w:type="character" w:customStyle="1" w:styleId="Heading8Char">
    <w:name w:val="Heading 8 Char"/>
    <w:basedOn w:val="DefaultParagraphFont"/>
    <w:link w:val="Heading8"/>
    <w:rsid w:val="00D61018"/>
    <w:rPr>
      <w:rFonts w:ascii="Arial" w:hAnsi="Arial"/>
      <w:sz w:val="36"/>
      <w:lang w:eastAsia="en-US"/>
    </w:rPr>
  </w:style>
  <w:style w:type="character" w:customStyle="1" w:styleId="Heading9Char">
    <w:name w:val="Heading 9 Char"/>
    <w:basedOn w:val="DefaultParagraphFont"/>
    <w:link w:val="Heading9"/>
    <w:rsid w:val="00D61018"/>
    <w:rPr>
      <w:rFonts w:ascii="Arial" w:hAnsi="Arial"/>
      <w:sz w:val="36"/>
      <w:lang w:eastAsia="en-US"/>
    </w:rPr>
  </w:style>
  <w:style w:type="character" w:customStyle="1" w:styleId="HeaderChar">
    <w:name w:val="Header Char"/>
    <w:basedOn w:val="DefaultParagraphFont"/>
    <w:link w:val="Header"/>
    <w:rsid w:val="00D61018"/>
    <w:rPr>
      <w:rFonts w:ascii="Arial" w:hAnsi="Arial"/>
      <w:b/>
      <w:sz w:val="18"/>
      <w:lang w:eastAsia="ja-JP"/>
    </w:rPr>
  </w:style>
  <w:style w:type="character" w:styleId="FootnoteReference">
    <w:name w:val="footnote reference"/>
    <w:semiHidden/>
    <w:rsid w:val="00D61018"/>
    <w:rPr>
      <w:b/>
      <w:position w:val="6"/>
      <w:sz w:val="16"/>
    </w:rPr>
  </w:style>
  <w:style w:type="character" w:customStyle="1" w:styleId="B2Char">
    <w:name w:val="B2 Char"/>
    <w:link w:val="B2"/>
    <w:qFormat/>
    <w:rsid w:val="00D61018"/>
    <w:rPr>
      <w:lang w:eastAsia="en-US"/>
    </w:rPr>
  </w:style>
  <w:style w:type="character" w:customStyle="1" w:styleId="FooterChar">
    <w:name w:val="Footer Char"/>
    <w:basedOn w:val="DefaultParagraphFont"/>
    <w:link w:val="Footer"/>
    <w:rsid w:val="00D61018"/>
    <w:rPr>
      <w:rFonts w:ascii="Arial" w:hAnsi="Arial"/>
      <w:b/>
      <w:i/>
      <w:sz w:val="18"/>
      <w:lang w:eastAsia="ja-JP"/>
    </w:rPr>
  </w:style>
  <w:style w:type="paragraph" w:customStyle="1" w:styleId="tdoc-header">
    <w:name w:val="tdoc-header"/>
    <w:rsid w:val="00D61018"/>
    <w:rPr>
      <w:rFonts w:ascii="Arial" w:eastAsiaTheme="minorEastAsia" w:hAnsi="Arial"/>
      <w:sz w:val="24"/>
      <w:lang w:eastAsia="en-US"/>
    </w:rPr>
  </w:style>
  <w:style w:type="character" w:styleId="CommentReference">
    <w:name w:val="annotation reference"/>
    <w:semiHidden/>
    <w:rsid w:val="00D61018"/>
    <w:rPr>
      <w:sz w:val="16"/>
    </w:rPr>
  </w:style>
  <w:style w:type="character" w:customStyle="1" w:styleId="st">
    <w:name w:val="st"/>
    <w:rsid w:val="00D61018"/>
  </w:style>
  <w:style w:type="character" w:customStyle="1" w:styleId="NOChar">
    <w:name w:val="NO Char"/>
    <w:qFormat/>
    <w:rsid w:val="00D61018"/>
    <w:rPr>
      <w:rFonts w:ascii="Times New Roman" w:hAnsi="Times New Roman" w:cs="Times New Roman" w:hint="default"/>
      <w:lang w:val="en-GB" w:eastAsia="en-US"/>
    </w:rPr>
  </w:style>
  <w:style w:type="character" w:customStyle="1" w:styleId="TAHCar">
    <w:name w:val="TAH Car"/>
    <w:rsid w:val="00D61018"/>
    <w:rPr>
      <w:rFonts w:ascii="Arial" w:hAnsi="Arial" w:cs="Arial" w:hint="default"/>
      <w:b/>
      <w:bCs w:val="0"/>
      <w:sz w:val="18"/>
      <w:lang w:val="en-GB" w:eastAsia="en-US"/>
    </w:rPr>
  </w:style>
  <w:style w:type="character" w:customStyle="1" w:styleId="B1Char1">
    <w:name w:val="B1 Char1"/>
    <w:locked/>
    <w:rsid w:val="00D61018"/>
    <w:rPr>
      <w:rFonts w:ascii="Times New Roman" w:hAnsi="Times New Roman" w:cs="Times New Roman" w:hint="default"/>
      <w:lang w:val="en-GB" w:eastAsia="en-US"/>
    </w:rPr>
  </w:style>
  <w:style w:type="character" w:customStyle="1" w:styleId="EditorsNoteCharChar">
    <w:name w:val="Editor's Note Char Char"/>
    <w:locked/>
    <w:rsid w:val="00D61018"/>
    <w:rPr>
      <w:color w:val="FF0000"/>
    </w:rPr>
  </w:style>
  <w:style w:type="character" w:customStyle="1" w:styleId="TFZchn">
    <w:name w:val="TF Zchn"/>
    <w:rsid w:val="00D61018"/>
    <w:rPr>
      <w:rFonts w:ascii="Arial" w:hAnsi="Arial" w:cs="Arial" w:hint="default"/>
      <w:b/>
      <w:bCs w:val="0"/>
      <w:lang w:val="en-GB" w:eastAsia="en-US"/>
    </w:rPr>
  </w:style>
  <w:style w:type="character" w:customStyle="1" w:styleId="CRCoverPageZchn">
    <w:name w:val="CR Cover Page Zchn"/>
    <w:link w:val="CRCoverPage"/>
    <w:locked/>
    <w:rsid w:val="00D61018"/>
    <w:rPr>
      <w:rFonts w:ascii="Arial" w:eastAsia="Times New Roman" w:hAnsi="Arial"/>
      <w:lang w:eastAsia="en-US"/>
    </w:rPr>
  </w:style>
  <w:style w:type="character" w:customStyle="1" w:styleId="EXChar">
    <w:name w:val="EX Char"/>
    <w:locked/>
    <w:rsid w:val="00D6101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209DC-D271-4842-A96B-E51C72497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4282</TotalTime>
  <Pages>1</Pages>
  <Words>15080</Words>
  <Characters>85959</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KK/MCC</cp:lastModifiedBy>
  <cp:revision>29</cp:revision>
  <cp:lastPrinted>2019-02-25T14:05:00Z</cp:lastPrinted>
  <dcterms:created xsi:type="dcterms:W3CDTF">2022-03-08T02:00:00Z</dcterms:created>
  <dcterms:modified xsi:type="dcterms:W3CDTF">2023-12-19T11:48:00Z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