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44A3E4FE" w:rsidR="004F0988" w:rsidRPr="00FF6605" w:rsidRDefault="009267D1" w:rsidP="000679A5">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V1</w:t>
            </w:r>
            <w:r w:rsidR="00421314">
              <w:t>7</w:t>
            </w:r>
            <w:r w:rsidRPr="00FF6605">
              <w:t>.</w:t>
            </w:r>
            <w:r w:rsidR="000679A5">
              <w:t>6</w:t>
            </w:r>
            <w:r w:rsidRPr="00FF6605">
              <w:t xml:space="preserve">.0 </w:t>
            </w:r>
            <w:r w:rsidRPr="00FF6605">
              <w:rPr>
                <w:sz w:val="32"/>
              </w:rPr>
              <w:t>(</w:t>
            </w:r>
            <w:r w:rsidR="00421314">
              <w:rPr>
                <w:sz w:val="32"/>
                <w:lang w:eastAsia="zh-CN"/>
              </w:rPr>
              <w:t>202</w:t>
            </w:r>
            <w:r w:rsidR="00F637EC">
              <w:rPr>
                <w:sz w:val="32"/>
                <w:lang w:eastAsia="zh-CN"/>
              </w:rPr>
              <w:t>2</w:t>
            </w:r>
            <w:r w:rsidR="00421314">
              <w:rPr>
                <w:sz w:val="32"/>
                <w:lang w:eastAsia="zh-CN"/>
              </w:rPr>
              <w:t>-</w:t>
            </w:r>
            <w:r w:rsidR="00F637EC">
              <w:rPr>
                <w:sz w:val="32"/>
                <w:lang w:eastAsia="zh-CN"/>
              </w:rPr>
              <w:t>0</w:t>
            </w:r>
            <w:r w:rsidR="000679A5">
              <w:rPr>
                <w:sz w:val="32"/>
                <w:lang w:eastAsia="zh-CN"/>
              </w:rPr>
              <w:t>9</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7777777" w:rsidR="004F0988" w:rsidRPr="00FF6605" w:rsidRDefault="009267D1" w:rsidP="00DE5E5A">
            <w:pPr>
              <w:pStyle w:val="ZT"/>
              <w:framePr w:wrap="auto" w:hAnchor="text" w:yAlign="inline"/>
              <w:rPr>
                <w:i/>
                <w:sz w:val="28"/>
              </w:rPr>
            </w:pPr>
            <w:r w:rsidRPr="00FF6605">
              <w:t>(</w:t>
            </w:r>
            <w:r w:rsidRPr="00FF6605">
              <w:rPr>
                <w:rStyle w:val="ZGSM"/>
              </w:rPr>
              <w:t>Release 1</w:t>
            </w:r>
            <w:r w:rsidR="00DE5E5A">
              <w:rPr>
                <w:rStyle w:val="ZGSM"/>
              </w:rPr>
              <w:t>7</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tr w:rsidR="008224D0" w:rsidRPr="00FF6605" w14:paraId="0F3D2F13" w14:textId="77777777" w:rsidTr="005E4BB2">
        <w:trPr>
          <w:trHeight w:hRule="exact" w:val="1531"/>
        </w:trPr>
        <w:tc>
          <w:tcPr>
            <w:tcW w:w="4883" w:type="dxa"/>
            <w:shd w:val="clear" w:color="auto" w:fill="auto"/>
          </w:tcPr>
          <w:p w14:paraId="25E41940" w14:textId="0BE8583A" w:rsidR="008224D0" w:rsidRPr="00FF6605" w:rsidRDefault="00000000" w:rsidP="008224D0">
            <w:r>
              <w:rPr>
                <w:i/>
              </w:rPr>
              <w:pict w14:anchorId="394AF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55pt">
                  <v:imagedata r:id="rId9" o:title="5G-logo_175px"/>
                </v:shape>
              </w:pict>
            </w:r>
          </w:p>
        </w:tc>
        <w:tc>
          <w:tcPr>
            <w:tcW w:w="5540" w:type="dxa"/>
            <w:shd w:val="clear" w:color="auto" w:fill="auto"/>
          </w:tcPr>
          <w:p w14:paraId="3AA962B9" w14:textId="289A3EBE" w:rsidR="008224D0" w:rsidRPr="00FF6605" w:rsidRDefault="00000000" w:rsidP="008224D0">
            <w:pPr>
              <w:jc w:val="right"/>
            </w:pPr>
            <w:bookmarkStart w:id="2" w:name="logos"/>
            <w:r>
              <w:pict w14:anchorId="6B8D58F2">
                <v:shape id="_x0000_i1026" type="#_x0000_t75" style="width:127.9pt;height:75.75pt">
                  <v:imagedata r:id="rId10" o:title="3GPP-logo_web"/>
                </v:shape>
              </w:pict>
            </w:r>
            <w:bookmarkEnd w:id="2"/>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3"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3"/>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4"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5"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5"/>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6"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0C33467A"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2A18F4">
              <w:rPr>
                <w:noProof/>
                <w:sz w:val="18"/>
              </w:rPr>
              <w:t>2</w:t>
            </w:r>
            <w:r w:rsidRPr="00FF6605">
              <w:rPr>
                <w:noProof/>
                <w:sz w:val="18"/>
              </w:rPr>
              <w:t>, 3GPP Organizational Partners (ARIB, ATIS, CCSA, ETSI, TSDSI, TTA, TTC).</w:t>
            </w:r>
            <w:bookmarkStart w:id="7" w:name="copyrightaddon"/>
            <w:bookmarkEnd w:id="7"/>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6"/>
          </w:p>
          <w:p w14:paraId="6B0D2E45" w14:textId="77777777" w:rsidR="00E16509" w:rsidRPr="00FF6605" w:rsidRDefault="00E16509" w:rsidP="00133525"/>
        </w:tc>
      </w:tr>
      <w:bookmarkEnd w:id="4"/>
    </w:tbl>
    <w:p w14:paraId="02132111" w14:textId="77777777" w:rsidR="00080512" w:rsidRPr="004D3578" w:rsidRDefault="00080512" w:rsidP="00C22B12">
      <w:pPr>
        <w:pStyle w:val="TT"/>
      </w:pPr>
      <w:r w:rsidRPr="004D3578">
        <w:br w:type="page"/>
      </w:r>
      <w:bookmarkStart w:id="8" w:name="tableOfContents"/>
      <w:bookmarkEnd w:id="8"/>
      <w:r w:rsidRPr="004D3578">
        <w:lastRenderedPageBreak/>
        <w:t>Contents</w:t>
      </w:r>
    </w:p>
    <w:p w14:paraId="7B234681" w14:textId="30E31426" w:rsidR="00676DC4" w:rsidRDefault="00317131">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676DC4">
        <w:rPr>
          <w:noProof/>
        </w:rPr>
        <w:t>Foreword</w:t>
      </w:r>
      <w:r w:rsidR="00676DC4">
        <w:rPr>
          <w:noProof/>
        </w:rPr>
        <w:tab/>
      </w:r>
      <w:r w:rsidR="00676DC4">
        <w:rPr>
          <w:noProof/>
        </w:rPr>
        <w:fldChar w:fldCharType="begin" w:fldLock="1"/>
      </w:r>
      <w:r w:rsidR="00676DC4">
        <w:rPr>
          <w:noProof/>
        </w:rPr>
        <w:instrText xml:space="preserve"> PAGEREF _Toc114775854 \h </w:instrText>
      </w:r>
      <w:r w:rsidR="00676DC4">
        <w:rPr>
          <w:noProof/>
        </w:rPr>
      </w:r>
      <w:r w:rsidR="00676DC4">
        <w:rPr>
          <w:noProof/>
        </w:rPr>
        <w:fldChar w:fldCharType="separate"/>
      </w:r>
      <w:r w:rsidR="00676DC4">
        <w:rPr>
          <w:noProof/>
        </w:rPr>
        <w:t>5</w:t>
      </w:r>
      <w:r w:rsidR="00676DC4">
        <w:rPr>
          <w:noProof/>
        </w:rPr>
        <w:fldChar w:fldCharType="end"/>
      </w:r>
    </w:p>
    <w:p w14:paraId="1354B9A1" w14:textId="70AF9761" w:rsidR="00676DC4" w:rsidRDefault="00676DC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_Toc114775855 \h </w:instrText>
      </w:r>
      <w:r>
        <w:rPr>
          <w:noProof/>
        </w:rPr>
      </w:r>
      <w:r>
        <w:rPr>
          <w:noProof/>
        </w:rPr>
        <w:fldChar w:fldCharType="separate"/>
      </w:r>
      <w:r>
        <w:rPr>
          <w:noProof/>
        </w:rPr>
        <w:t>6</w:t>
      </w:r>
      <w:r>
        <w:rPr>
          <w:noProof/>
        </w:rPr>
        <w:fldChar w:fldCharType="end"/>
      </w:r>
    </w:p>
    <w:p w14:paraId="34620538" w14:textId="6EA8C61F" w:rsidR="00676DC4" w:rsidRDefault="00676DC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_Toc114775856 \h </w:instrText>
      </w:r>
      <w:r>
        <w:rPr>
          <w:noProof/>
        </w:rPr>
      </w:r>
      <w:r>
        <w:rPr>
          <w:noProof/>
        </w:rPr>
        <w:fldChar w:fldCharType="separate"/>
      </w:r>
      <w:r>
        <w:rPr>
          <w:noProof/>
        </w:rPr>
        <w:t>6</w:t>
      </w:r>
      <w:r>
        <w:rPr>
          <w:noProof/>
        </w:rPr>
        <w:fldChar w:fldCharType="end"/>
      </w:r>
    </w:p>
    <w:p w14:paraId="2F6F03DF" w14:textId="1342BA24" w:rsidR="00676DC4" w:rsidRDefault="00676DC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_Toc114775857 \h </w:instrText>
      </w:r>
      <w:r>
        <w:rPr>
          <w:noProof/>
        </w:rPr>
      </w:r>
      <w:r>
        <w:rPr>
          <w:noProof/>
        </w:rPr>
        <w:fldChar w:fldCharType="separate"/>
      </w:r>
      <w:r>
        <w:rPr>
          <w:noProof/>
        </w:rPr>
        <w:t>7</w:t>
      </w:r>
      <w:r>
        <w:rPr>
          <w:noProof/>
        </w:rPr>
        <w:fldChar w:fldCharType="end"/>
      </w:r>
    </w:p>
    <w:p w14:paraId="50F44346" w14:textId="66A0192D" w:rsidR="00676DC4" w:rsidRDefault="00676DC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_Toc114775858 \h </w:instrText>
      </w:r>
      <w:r>
        <w:rPr>
          <w:noProof/>
        </w:rPr>
      </w:r>
      <w:r>
        <w:rPr>
          <w:noProof/>
        </w:rPr>
        <w:fldChar w:fldCharType="separate"/>
      </w:r>
      <w:r>
        <w:rPr>
          <w:noProof/>
        </w:rPr>
        <w:t>7</w:t>
      </w:r>
      <w:r>
        <w:rPr>
          <w:noProof/>
        </w:rPr>
        <w:fldChar w:fldCharType="end"/>
      </w:r>
    </w:p>
    <w:p w14:paraId="45C5B649" w14:textId="7D2A9F03" w:rsidR="00676DC4" w:rsidRDefault="00676DC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_Toc114775859 \h </w:instrText>
      </w:r>
      <w:r>
        <w:rPr>
          <w:noProof/>
        </w:rPr>
      </w:r>
      <w:r>
        <w:rPr>
          <w:noProof/>
        </w:rPr>
        <w:fldChar w:fldCharType="separate"/>
      </w:r>
      <w:r>
        <w:rPr>
          <w:noProof/>
        </w:rPr>
        <w:t>7</w:t>
      </w:r>
      <w:r>
        <w:rPr>
          <w:noProof/>
        </w:rPr>
        <w:fldChar w:fldCharType="end"/>
      </w:r>
    </w:p>
    <w:p w14:paraId="4CEEF0E6" w14:textId="1B3194E8" w:rsidR="00676DC4" w:rsidRDefault="00676DC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_Toc114775860 \h </w:instrText>
      </w:r>
      <w:r>
        <w:rPr>
          <w:noProof/>
        </w:rPr>
      </w:r>
      <w:r>
        <w:rPr>
          <w:noProof/>
        </w:rPr>
        <w:fldChar w:fldCharType="separate"/>
      </w:r>
      <w:r>
        <w:rPr>
          <w:noProof/>
        </w:rPr>
        <w:t>7</w:t>
      </w:r>
      <w:r>
        <w:rPr>
          <w:noProof/>
        </w:rPr>
        <w:fldChar w:fldCharType="end"/>
      </w:r>
    </w:p>
    <w:p w14:paraId="059C945B" w14:textId="7598BDD8" w:rsidR="00676DC4" w:rsidRDefault="00676DC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SMSF</w:t>
      </w:r>
      <w:r>
        <w:rPr>
          <w:noProof/>
        </w:rPr>
        <w:tab/>
      </w:r>
      <w:r>
        <w:rPr>
          <w:noProof/>
        </w:rPr>
        <w:fldChar w:fldCharType="begin" w:fldLock="1"/>
      </w:r>
      <w:r>
        <w:rPr>
          <w:noProof/>
        </w:rPr>
        <w:instrText xml:space="preserve"> PAGEREF _Toc114775861 \h </w:instrText>
      </w:r>
      <w:r>
        <w:rPr>
          <w:noProof/>
        </w:rPr>
      </w:r>
      <w:r>
        <w:rPr>
          <w:noProof/>
        </w:rPr>
        <w:fldChar w:fldCharType="separate"/>
      </w:r>
      <w:r>
        <w:rPr>
          <w:noProof/>
        </w:rPr>
        <w:t>8</w:t>
      </w:r>
      <w:r>
        <w:rPr>
          <w:noProof/>
        </w:rPr>
        <w:fldChar w:fldCharType="end"/>
      </w:r>
    </w:p>
    <w:p w14:paraId="62F410A4" w14:textId="144333FA" w:rsidR="00676DC4" w:rsidRDefault="00676DC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_Toc114775862 \h </w:instrText>
      </w:r>
      <w:r>
        <w:rPr>
          <w:noProof/>
        </w:rPr>
      </w:r>
      <w:r>
        <w:rPr>
          <w:noProof/>
        </w:rPr>
        <w:fldChar w:fldCharType="separate"/>
      </w:r>
      <w:r>
        <w:rPr>
          <w:noProof/>
        </w:rPr>
        <w:t>8</w:t>
      </w:r>
      <w:r>
        <w:rPr>
          <w:noProof/>
        </w:rPr>
        <w:fldChar w:fldCharType="end"/>
      </w:r>
    </w:p>
    <w:p w14:paraId="482F5C83" w14:textId="2E9F329A" w:rsidR="00676DC4" w:rsidRDefault="00676DC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Nsmsf_SMService</w:t>
      </w:r>
      <w:r>
        <w:rPr>
          <w:noProof/>
        </w:rPr>
        <w:t xml:space="preserve"> Service</w:t>
      </w:r>
      <w:r>
        <w:rPr>
          <w:noProof/>
        </w:rPr>
        <w:tab/>
      </w:r>
      <w:r>
        <w:rPr>
          <w:noProof/>
        </w:rPr>
        <w:fldChar w:fldCharType="begin" w:fldLock="1"/>
      </w:r>
      <w:r>
        <w:rPr>
          <w:noProof/>
        </w:rPr>
        <w:instrText xml:space="preserve"> PAGEREF _Toc114775863 \h </w:instrText>
      </w:r>
      <w:r>
        <w:rPr>
          <w:noProof/>
        </w:rPr>
      </w:r>
      <w:r>
        <w:rPr>
          <w:noProof/>
        </w:rPr>
        <w:fldChar w:fldCharType="separate"/>
      </w:r>
      <w:r>
        <w:rPr>
          <w:noProof/>
        </w:rPr>
        <w:t>8</w:t>
      </w:r>
      <w:r>
        <w:rPr>
          <w:noProof/>
        </w:rPr>
        <w:fldChar w:fldCharType="end"/>
      </w:r>
    </w:p>
    <w:p w14:paraId="5BFCEDDF" w14:textId="335DD447" w:rsidR="00676DC4" w:rsidRDefault="00676DC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_Toc114775864 \h </w:instrText>
      </w:r>
      <w:r>
        <w:rPr>
          <w:noProof/>
        </w:rPr>
      </w:r>
      <w:r>
        <w:rPr>
          <w:noProof/>
        </w:rPr>
        <w:fldChar w:fldCharType="separate"/>
      </w:r>
      <w:r>
        <w:rPr>
          <w:noProof/>
        </w:rPr>
        <w:t>8</w:t>
      </w:r>
      <w:r>
        <w:rPr>
          <w:noProof/>
        </w:rPr>
        <w:fldChar w:fldCharType="end"/>
      </w:r>
    </w:p>
    <w:p w14:paraId="113E6D84" w14:textId="3A8F6DFB" w:rsidR="00676DC4" w:rsidRDefault="00676DC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_Toc114775865 \h </w:instrText>
      </w:r>
      <w:r>
        <w:rPr>
          <w:noProof/>
        </w:rPr>
      </w:r>
      <w:r>
        <w:rPr>
          <w:noProof/>
        </w:rPr>
        <w:fldChar w:fldCharType="separate"/>
      </w:r>
      <w:r>
        <w:rPr>
          <w:noProof/>
        </w:rPr>
        <w:t>9</w:t>
      </w:r>
      <w:r>
        <w:rPr>
          <w:noProof/>
        </w:rPr>
        <w:fldChar w:fldCharType="end"/>
      </w:r>
    </w:p>
    <w:p w14:paraId="22FC0AD7" w14:textId="7CA74524" w:rsidR="00676DC4" w:rsidRDefault="00676DC4">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_Toc114775866 \h </w:instrText>
      </w:r>
      <w:r>
        <w:rPr>
          <w:noProof/>
        </w:rPr>
      </w:r>
      <w:r>
        <w:rPr>
          <w:noProof/>
        </w:rPr>
        <w:fldChar w:fldCharType="separate"/>
      </w:r>
      <w:r>
        <w:rPr>
          <w:noProof/>
        </w:rPr>
        <w:t>9</w:t>
      </w:r>
      <w:r>
        <w:rPr>
          <w:noProof/>
        </w:rPr>
        <w:fldChar w:fldCharType="end"/>
      </w:r>
    </w:p>
    <w:p w14:paraId="3A38A230" w14:textId="5699CA29" w:rsidR="00676DC4" w:rsidRDefault="00676DC4">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Activate</w:t>
      </w:r>
      <w:r>
        <w:rPr>
          <w:noProof/>
        </w:rPr>
        <w:tab/>
      </w:r>
      <w:r>
        <w:rPr>
          <w:noProof/>
        </w:rPr>
        <w:fldChar w:fldCharType="begin" w:fldLock="1"/>
      </w:r>
      <w:r>
        <w:rPr>
          <w:noProof/>
        </w:rPr>
        <w:instrText xml:space="preserve"> PAGEREF _Toc114775867 \h </w:instrText>
      </w:r>
      <w:r>
        <w:rPr>
          <w:noProof/>
        </w:rPr>
      </w:r>
      <w:r>
        <w:rPr>
          <w:noProof/>
        </w:rPr>
        <w:fldChar w:fldCharType="separate"/>
      </w:r>
      <w:r>
        <w:rPr>
          <w:noProof/>
        </w:rPr>
        <w:t>9</w:t>
      </w:r>
      <w:r>
        <w:rPr>
          <w:noProof/>
        </w:rPr>
        <w:fldChar w:fldCharType="end"/>
      </w:r>
    </w:p>
    <w:p w14:paraId="29B2DB3D" w14:textId="1CC3657C" w:rsidR="00676DC4" w:rsidRDefault="00676DC4">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_Toc114775868 \h </w:instrText>
      </w:r>
      <w:r>
        <w:rPr>
          <w:noProof/>
        </w:rPr>
      </w:r>
      <w:r>
        <w:rPr>
          <w:noProof/>
        </w:rPr>
        <w:fldChar w:fldCharType="separate"/>
      </w:r>
      <w:r>
        <w:rPr>
          <w:noProof/>
        </w:rPr>
        <w:t>9</w:t>
      </w:r>
      <w:r>
        <w:rPr>
          <w:noProof/>
        </w:rPr>
        <w:fldChar w:fldCharType="end"/>
      </w:r>
    </w:p>
    <w:p w14:paraId="4D9177CB" w14:textId="3FE102A1" w:rsidR="00676DC4" w:rsidRDefault="00676DC4">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Registration procedure using Activate service operation</w:t>
      </w:r>
      <w:r>
        <w:rPr>
          <w:noProof/>
        </w:rPr>
        <w:tab/>
      </w:r>
      <w:r>
        <w:rPr>
          <w:noProof/>
        </w:rPr>
        <w:fldChar w:fldCharType="begin" w:fldLock="1"/>
      </w:r>
      <w:r>
        <w:rPr>
          <w:noProof/>
        </w:rPr>
        <w:instrText xml:space="preserve"> PAGEREF _Toc114775869 \h </w:instrText>
      </w:r>
      <w:r>
        <w:rPr>
          <w:noProof/>
        </w:rPr>
      </w:r>
      <w:r>
        <w:rPr>
          <w:noProof/>
        </w:rPr>
        <w:fldChar w:fldCharType="separate"/>
      </w:r>
      <w:r>
        <w:rPr>
          <w:noProof/>
        </w:rPr>
        <w:t>9</w:t>
      </w:r>
      <w:r>
        <w:rPr>
          <w:noProof/>
        </w:rPr>
        <w:fldChar w:fldCharType="end"/>
      </w:r>
    </w:p>
    <w:p w14:paraId="60AD8F45" w14:textId="2D8318D5" w:rsidR="00676DC4" w:rsidRDefault="00676DC4">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lang w:eastAsia="zh-CN"/>
        </w:rPr>
        <w:t>Modify UE Context in SMSF using HTTP PATCH Method</w:t>
      </w:r>
      <w:r>
        <w:rPr>
          <w:noProof/>
        </w:rPr>
        <w:tab/>
      </w:r>
      <w:r>
        <w:rPr>
          <w:noProof/>
        </w:rPr>
        <w:fldChar w:fldCharType="begin" w:fldLock="1"/>
      </w:r>
      <w:r>
        <w:rPr>
          <w:noProof/>
        </w:rPr>
        <w:instrText xml:space="preserve"> PAGEREF _Toc114775870 \h </w:instrText>
      </w:r>
      <w:r>
        <w:rPr>
          <w:noProof/>
        </w:rPr>
      </w:r>
      <w:r>
        <w:rPr>
          <w:noProof/>
        </w:rPr>
        <w:fldChar w:fldCharType="separate"/>
      </w:r>
      <w:r>
        <w:rPr>
          <w:noProof/>
        </w:rPr>
        <w:t>10</w:t>
      </w:r>
      <w:r>
        <w:rPr>
          <w:noProof/>
        </w:rPr>
        <w:fldChar w:fldCharType="end"/>
      </w:r>
    </w:p>
    <w:p w14:paraId="7D5E32D0" w14:textId="6B400ACB" w:rsidR="00676DC4" w:rsidRDefault="00676DC4">
      <w:pPr>
        <w:pStyle w:val="TOC4"/>
        <w:rPr>
          <w:rFonts w:asciiTheme="minorHAnsi" w:eastAsiaTheme="minorEastAsia" w:hAnsiTheme="minorHAnsi" w:cstheme="minorBidi"/>
          <w:noProof/>
          <w:sz w:val="22"/>
          <w:szCs w:val="22"/>
          <w:lang w:eastAsia="en-GB"/>
        </w:rPr>
      </w:pPr>
      <w:r>
        <w:rPr>
          <w:noProof/>
        </w:rPr>
        <w:t>5.2.2.</w:t>
      </w:r>
      <w:r>
        <w:rPr>
          <w:noProof/>
          <w:lang w:eastAsia="zh-CN"/>
        </w:rPr>
        <w:t>3</w:t>
      </w:r>
      <w:r>
        <w:rPr>
          <w:rFonts w:asciiTheme="minorHAnsi" w:eastAsiaTheme="minorEastAsia" w:hAnsiTheme="minorHAnsi" w:cstheme="minorBidi"/>
          <w:noProof/>
          <w:sz w:val="22"/>
          <w:szCs w:val="22"/>
          <w:lang w:eastAsia="en-GB"/>
        </w:rPr>
        <w:tab/>
      </w:r>
      <w:r>
        <w:rPr>
          <w:noProof/>
          <w:lang w:eastAsia="zh-CN"/>
        </w:rPr>
        <w:t>Deactivate</w:t>
      </w:r>
      <w:r>
        <w:rPr>
          <w:noProof/>
        </w:rPr>
        <w:tab/>
      </w:r>
      <w:r>
        <w:rPr>
          <w:noProof/>
        </w:rPr>
        <w:fldChar w:fldCharType="begin" w:fldLock="1"/>
      </w:r>
      <w:r>
        <w:rPr>
          <w:noProof/>
        </w:rPr>
        <w:instrText xml:space="preserve"> PAGEREF _Toc114775871 \h </w:instrText>
      </w:r>
      <w:r>
        <w:rPr>
          <w:noProof/>
        </w:rPr>
      </w:r>
      <w:r>
        <w:rPr>
          <w:noProof/>
        </w:rPr>
        <w:fldChar w:fldCharType="separate"/>
      </w:r>
      <w:r>
        <w:rPr>
          <w:noProof/>
        </w:rPr>
        <w:t>11</w:t>
      </w:r>
      <w:r>
        <w:rPr>
          <w:noProof/>
        </w:rPr>
        <w:fldChar w:fldCharType="end"/>
      </w:r>
    </w:p>
    <w:p w14:paraId="21D05338" w14:textId="753AD33E" w:rsidR="00676DC4" w:rsidRDefault="00676DC4">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_Toc114775872 \h </w:instrText>
      </w:r>
      <w:r>
        <w:rPr>
          <w:noProof/>
        </w:rPr>
      </w:r>
      <w:r>
        <w:rPr>
          <w:noProof/>
        </w:rPr>
        <w:fldChar w:fldCharType="separate"/>
      </w:r>
      <w:r>
        <w:rPr>
          <w:noProof/>
        </w:rPr>
        <w:t>11</w:t>
      </w:r>
      <w:r>
        <w:rPr>
          <w:noProof/>
        </w:rPr>
        <w:fldChar w:fldCharType="end"/>
      </w:r>
    </w:p>
    <w:p w14:paraId="50155659" w14:textId="302C3F6B" w:rsidR="00676DC4" w:rsidRDefault="00676DC4">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.2</w:t>
      </w:r>
      <w:r>
        <w:rPr>
          <w:rFonts w:asciiTheme="minorHAnsi" w:eastAsiaTheme="minorEastAsia" w:hAnsiTheme="minorHAnsi" w:cstheme="minorBidi"/>
          <w:noProof/>
          <w:sz w:val="22"/>
          <w:szCs w:val="22"/>
          <w:lang w:eastAsia="en-GB"/>
        </w:rPr>
        <w:tab/>
      </w:r>
      <w:r>
        <w:rPr>
          <w:noProof/>
          <w:lang w:eastAsia="zh-CN"/>
        </w:rPr>
        <w:t xml:space="preserve">De-Registration procedure to </w:t>
      </w:r>
      <w:r>
        <w:rPr>
          <w:noProof/>
        </w:rPr>
        <w:t>remove SMS service authorization from SMSF</w:t>
      </w:r>
      <w:r>
        <w:rPr>
          <w:noProof/>
        </w:rPr>
        <w:tab/>
      </w:r>
      <w:r>
        <w:rPr>
          <w:noProof/>
        </w:rPr>
        <w:fldChar w:fldCharType="begin" w:fldLock="1"/>
      </w:r>
      <w:r>
        <w:rPr>
          <w:noProof/>
        </w:rPr>
        <w:instrText xml:space="preserve"> PAGEREF _Toc114775873 \h </w:instrText>
      </w:r>
      <w:r>
        <w:rPr>
          <w:noProof/>
        </w:rPr>
      </w:r>
      <w:r>
        <w:rPr>
          <w:noProof/>
        </w:rPr>
        <w:fldChar w:fldCharType="separate"/>
      </w:r>
      <w:r>
        <w:rPr>
          <w:noProof/>
        </w:rPr>
        <w:t>12</w:t>
      </w:r>
      <w:r>
        <w:rPr>
          <w:noProof/>
        </w:rPr>
        <w:fldChar w:fldCharType="end"/>
      </w:r>
    </w:p>
    <w:p w14:paraId="5D9E675A" w14:textId="29DF1560" w:rsidR="00676DC4" w:rsidRDefault="00676DC4">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fldLock="1"/>
      </w:r>
      <w:r>
        <w:rPr>
          <w:noProof/>
        </w:rPr>
        <w:instrText xml:space="preserve"> PAGEREF _Toc114775874 \h </w:instrText>
      </w:r>
      <w:r>
        <w:rPr>
          <w:noProof/>
        </w:rPr>
      </w:r>
      <w:r>
        <w:rPr>
          <w:noProof/>
        </w:rPr>
        <w:fldChar w:fldCharType="separate"/>
      </w:r>
      <w:r>
        <w:rPr>
          <w:noProof/>
        </w:rPr>
        <w:t>12</w:t>
      </w:r>
      <w:r>
        <w:rPr>
          <w:noProof/>
        </w:rPr>
        <w:fldChar w:fldCharType="end"/>
      </w:r>
    </w:p>
    <w:p w14:paraId="20EFCB6D" w14:textId="3BECD8B3" w:rsidR="00676DC4" w:rsidRDefault="00676DC4">
      <w:pPr>
        <w:pStyle w:val="TOC4"/>
        <w:rPr>
          <w:rFonts w:asciiTheme="minorHAnsi" w:eastAsiaTheme="minorEastAsia" w:hAnsiTheme="minorHAnsi" w:cstheme="minorBidi"/>
          <w:noProof/>
          <w:sz w:val="22"/>
          <w:szCs w:val="22"/>
          <w:lang w:eastAsia="en-GB"/>
        </w:rPr>
      </w:pPr>
      <w:r>
        <w:rPr>
          <w:noProof/>
        </w:rPr>
        <w:t>5.2.2.</w:t>
      </w:r>
      <w:r>
        <w:rPr>
          <w:noProof/>
          <w:lang w:eastAsia="zh-CN"/>
        </w:rPr>
        <w:t>4</w:t>
      </w:r>
      <w:r>
        <w:rPr>
          <w:rFonts w:asciiTheme="minorHAnsi" w:eastAsiaTheme="minorEastAsia" w:hAnsiTheme="minorHAnsi" w:cstheme="minorBidi"/>
          <w:noProof/>
          <w:sz w:val="22"/>
          <w:szCs w:val="22"/>
          <w:lang w:eastAsia="en-GB"/>
        </w:rPr>
        <w:tab/>
      </w:r>
      <w:r>
        <w:rPr>
          <w:noProof/>
          <w:lang w:eastAsia="zh-CN"/>
        </w:rPr>
        <w:t>UplinkSMS</w:t>
      </w:r>
      <w:r>
        <w:rPr>
          <w:noProof/>
        </w:rPr>
        <w:tab/>
      </w:r>
      <w:r>
        <w:rPr>
          <w:noProof/>
        </w:rPr>
        <w:fldChar w:fldCharType="begin" w:fldLock="1"/>
      </w:r>
      <w:r>
        <w:rPr>
          <w:noProof/>
        </w:rPr>
        <w:instrText xml:space="preserve"> PAGEREF _Toc114775875 \h </w:instrText>
      </w:r>
      <w:r>
        <w:rPr>
          <w:noProof/>
        </w:rPr>
      </w:r>
      <w:r>
        <w:rPr>
          <w:noProof/>
        </w:rPr>
        <w:fldChar w:fldCharType="separate"/>
      </w:r>
      <w:r>
        <w:rPr>
          <w:noProof/>
        </w:rPr>
        <w:t>13</w:t>
      </w:r>
      <w:r>
        <w:rPr>
          <w:noProof/>
        </w:rPr>
        <w:fldChar w:fldCharType="end"/>
      </w:r>
    </w:p>
    <w:p w14:paraId="2A5BE55F" w14:textId="12BA53C8" w:rsidR="00676DC4" w:rsidRDefault="00676DC4">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_Toc114775876 \h </w:instrText>
      </w:r>
      <w:r>
        <w:rPr>
          <w:noProof/>
        </w:rPr>
      </w:r>
      <w:r>
        <w:rPr>
          <w:noProof/>
        </w:rPr>
        <w:fldChar w:fldCharType="separate"/>
      </w:r>
      <w:r>
        <w:rPr>
          <w:noProof/>
        </w:rPr>
        <w:t>13</w:t>
      </w:r>
      <w:r>
        <w:rPr>
          <w:noProof/>
        </w:rPr>
        <w:fldChar w:fldCharType="end"/>
      </w:r>
    </w:p>
    <w:p w14:paraId="227B4003" w14:textId="60AE5094" w:rsidR="00676DC4" w:rsidRDefault="00676DC4">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.2</w:t>
      </w:r>
      <w:r>
        <w:rPr>
          <w:rFonts w:asciiTheme="minorHAnsi" w:eastAsiaTheme="minorEastAsia" w:hAnsiTheme="minorHAnsi" w:cstheme="minorBidi"/>
          <w:noProof/>
          <w:sz w:val="22"/>
          <w:szCs w:val="22"/>
          <w:lang w:eastAsia="en-GB"/>
        </w:rPr>
        <w:tab/>
      </w:r>
      <w:r>
        <w:rPr>
          <w:noProof/>
          <w:lang w:eastAsia="zh-CN"/>
        </w:rPr>
        <w:t>Procedures of sending SMS payload in uplink direction using UplinkSMS service operation</w:t>
      </w:r>
      <w:r>
        <w:rPr>
          <w:noProof/>
        </w:rPr>
        <w:tab/>
      </w:r>
      <w:r>
        <w:rPr>
          <w:noProof/>
        </w:rPr>
        <w:fldChar w:fldCharType="begin" w:fldLock="1"/>
      </w:r>
      <w:r>
        <w:rPr>
          <w:noProof/>
        </w:rPr>
        <w:instrText xml:space="preserve"> PAGEREF _Toc114775877 \h </w:instrText>
      </w:r>
      <w:r>
        <w:rPr>
          <w:noProof/>
        </w:rPr>
      </w:r>
      <w:r>
        <w:rPr>
          <w:noProof/>
        </w:rPr>
        <w:fldChar w:fldCharType="separate"/>
      </w:r>
      <w:r>
        <w:rPr>
          <w:noProof/>
        </w:rPr>
        <w:t>13</w:t>
      </w:r>
      <w:r>
        <w:rPr>
          <w:noProof/>
        </w:rPr>
        <w:fldChar w:fldCharType="end"/>
      </w:r>
    </w:p>
    <w:p w14:paraId="6D53660A" w14:textId="3BB9C3D4" w:rsidR="00676DC4" w:rsidRDefault="00676DC4">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lang w:eastAsia="zh-CN"/>
        </w:rPr>
        <w:t>MtForwardSm</w:t>
      </w:r>
      <w:r>
        <w:rPr>
          <w:noProof/>
        </w:rPr>
        <w:tab/>
      </w:r>
      <w:r>
        <w:rPr>
          <w:noProof/>
        </w:rPr>
        <w:fldChar w:fldCharType="begin" w:fldLock="1"/>
      </w:r>
      <w:r>
        <w:rPr>
          <w:noProof/>
        </w:rPr>
        <w:instrText xml:space="preserve"> PAGEREF _Toc114775878 \h </w:instrText>
      </w:r>
      <w:r>
        <w:rPr>
          <w:noProof/>
        </w:rPr>
      </w:r>
      <w:r>
        <w:rPr>
          <w:noProof/>
        </w:rPr>
        <w:fldChar w:fldCharType="separate"/>
      </w:r>
      <w:r>
        <w:rPr>
          <w:noProof/>
        </w:rPr>
        <w:t>14</w:t>
      </w:r>
      <w:r>
        <w:rPr>
          <w:noProof/>
        </w:rPr>
        <w:fldChar w:fldCharType="end"/>
      </w:r>
    </w:p>
    <w:p w14:paraId="337E7B41" w14:textId="5040B939" w:rsidR="00676DC4" w:rsidRDefault="00676DC4">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_Toc114775879 \h </w:instrText>
      </w:r>
      <w:r>
        <w:rPr>
          <w:noProof/>
        </w:rPr>
      </w:r>
      <w:r>
        <w:rPr>
          <w:noProof/>
        </w:rPr>
        <w:fldChar w:fldCharType="separate"/>
      </w:r>
      <w:r>
        <w:rPr>
          <w:noProof/>
        </w:rPr>
        <w:t>14</w:t>
      </w:r>
      <w:r>
        <w:rPr>
          <w:noProof/>
        </w:rPr>
        <w:fldChar w:fldCharType="end"/>
      </w:r>
    </w:p>
    <w:p w14:paraId="164B3C91" w14:textId="04D6B0CA" w:rsidR="00676DC4" w:rsidRDefault="00676DC4">
      <w:pPr>
        <w:pStyle w:val="TOC5"/>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lang w:eastAsia="zh-CN"/>
        </w:rPr>
        <w:t>Procedures of sending SMS payload in downlink direction using MtForwardSm service operation</w:t>
      </w:r>
      <w:r>
        <w:rPr>
          <w:noProof/>
        </w:rPr>
        <w:tab/>
      </w:r>
      <w:r>
        <w:rPr>
          <w:noProof/>
        </w:rPr>
        <w:fldChar w:fldCharType="begin" w:fldLock="1"/>
      </w:r>
      <w:r>
        <w:rPr>
          <w:noProof/>
        </w:rPr>
        <w:instrText xml:space="preserve"> PAGEREF _Toc114775880 \h </w:instrText>
      </w:r>
      <w:r>
        <w:rPr>
          <w:noProof/>
        </w:rPr>
      </w:r>
      <w:r>
        <w:rPr>
          <w:noProof/>
        </w:rPr>
        <w:fldChar w:fldCharType="separate"/>
      </w:r>
      <w:r>
        <w:rPr>
          <w:noProof/>
        </w:rPr>
        <w:t>14</w:t>
      </w:r>
      <w:r>
        <w:rPr>
          <w:noProof/>
        </w:rPr>
        <w:fldChar w:fldCharType="end"/>
      </w:r>
    </w:p>
    <w:p w14:paraId="5F5F32E2" w14:textId="3A54057B" w:rsidR="00676DC4" w:rsidRDefault="00676DC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_Toc114775881 \h </w:instrText>
      </w:r>
      <w:r>
        <w:rPr>
          <w:noProof/>
        </w:rPr>
      </w:r>
      <w:r>
        <w:rPr>
          <w:noProof/>
        </w:rPr>
        <w:fldChar w:fldCharType="separate"/>
      </w:r>
      <w:r>
        <w:rPr>
          <w:noProof/>
        </w:rPr>
        <w:t>15</w:t>
      </w:r>
      <w:r>
        <w:rPr>
          <w:noProof/>
        </w:rPr>
        <w:fldChar w:fldCharType="end"/>
      </w:r>
    </w:p>
    <w:p w14:paraId="622FE862" w14:textId="7DE8B14D" w:rsidR="00676DC4" w:rsidRDefault="00676DC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Nsmsf_SMService</w:t>
      </w:r>
      <w:r>
        <w:rPr>
          <w:noProof/>
        </w:rPr>
        <w:t xml:space="preserve"> Service API</w:t>
      </w:r>
      <w:r>
        <w:rPr>
          <w:noProof/>
        </w:rPr>
        <w:tab/>
      </w:r>
      <w:r>
        <w:rPr>
          <w:noProof/>
        </w:rPr>
        <w:fldChar w:fldCharType="begin" w:fldLock="1"/>
      </w:r>
      <w:r>
        <w:rPr>
          <w:noProof/>
        </w:rPr>
        <w:instrText xml:space="preserve"> PAGEREF _Toc114775882 \h </w:instrText>
      </w:r>
      <w:r>
        <w:rPr>
          <w:noProof/>
        </w:rPr>
      </w:r>
      <w:r>
        <w:rPr>
          <w:noProof/>
        </w:rPr>
        <w:fldChar w:fldCharType="separate"/>
      </w:r>
      <w:r>
        <w:rPr>
          <w:noProof/>
        </w:rPr>
        <w:t>15</w:t>
      </w:r>
      <w:r>
        <w:rPr>
          <w:noProof/>
        </w:rPr>
        <w:fldChar w:fldCharType="end"/>
      </w:r>
    </w:p>
    <w:p w14:paraId="62F2E119" w14:textId="422637FD" w:rsidR="00676DC4" w:rsidRDefault="00676DC4">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_Toc114775883 \h </w:instrText>
      </w:r>
      <w:r>
        <w:rPr>
          <w:noProof/>
        </w:rPr>
      </w:r>
      <w:r>
        <w:rPr>
          <w:noProof/>
        </w:rPr>
        <w:fldChar w:fldCharType="separate"/>
      </w:r>
      <w:r>
        <w:rPr>
          <w:noProof/>
        </w:rPr>
        <w:t>15</w:t>
      </w:r>
      <w:r>
        <w:rPr>
          <w:noProof/>
        </w:rPr>
        <w:fldChar w:fldCharType="end"/>
      </w:r>
    </w:p>
    <w:p w14:paraId="1AB272B2" w14:textId="0404C4D8" w:rsidR="00676DC4" w:rsidRDefault="00676DC4">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_Toc114775884 \h </w:instrText>
      </w:r>
      <w:r>
        <w:rPr>
          <w:noProof/>
        </w:rPr>
      </w:r>
      <w:r>
        <w:rPr>
          <w:noProof/>
        </w:rPr>
        <w:fldChar w:fldCharType="separate"/>
      </w:r>
      <w:r>
        <w:rPr>
          <w:noProof/>
        </w:rPr>
        <w:t>15</w:t>
      </w:r>
      <w:r>
        <w:rPr>
          <w:noProof/>
        </w:rPr>
        <w:fldChar w:fldCharType="end"/>
      </w:r>
    </w:p>
    <w:p w14:paraId="4AE6DEBF" w14:textId="0AAA4CEF" w:rsidR="00676DC4" w:rsidRDefault="00676DC4">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_Toc114775885 \h </w:instrText>
      </w:r>
      <w:r>
        <w:rPr>
          <w:noProof/>
        </w:rPr>
      </w:r>
      <w:r>
        <w:rPr>
          <w:noProof/>
        </w:rPr>
        <w:fldChar w:fldCharType="separate"/>
      </w:r>
      <w:r>
        <w:rPr>
          <w:noProof/>
        </w:rPr>
        <w:t>15</w:t>
      </w:r>
      <w:r>
        <w:rPr>
          <w:noProof/>
        </w:rPr>
        <w:fldChar w:fldCharType="end"/>
      </w:r>
    </w:p>
    <w:p w14:paraId="15FC1530" w14:textId="7E3F7C84" w:rsidR="00676DC4" w:rsidRDefault="00676DC4">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_Toc114775886 \h </w:instrText>
      </w:r>
      <w:r>
        <w:rPr>
          <w:noProof/>
        </w:rPr>
      </w:r>
      <w:r>
        <w:rPr>
          <w:noProof/>
        </w:rPr>
        <w:fldChar w:fldCharType="separate"/>
      </w:r>
      <w:r>
        <w:rPr>
          <w:noProof/>
        </w:rPr>
        <w:t>15</w:t>
      </w:r>
      <w:r>
        <w:rPr>
          <w:noProof/>
        </w:rPr>
        <w:fldChar w:fldCharType="end"/>
      </w:r>
    </w:p>
    <w:p w14:paraId="02C59713" w14:textId="4E7277EC" w:rsidR="00676DC4" w:rsidRDefault="00676DC4">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_Toc114775887 \h </w:instrText>
      </w:r>
      <w:r>
        <w:rPr>
          <w:noProof/>
        </w:rPr>
      </w:r>
      <w:r>
        <w:rPr>
          <w:noProof/>
        </w:rPr>
        <w:fldChar w:fldCharType="separate"/>
      </w:r>
      <w:r>
        <w:rPr>
          <w:noProof/>
        </w:rPr>
        <w:t>15</w:t>
      </w:r>
      <w:r>
        <w:rPr>
          <w:noProof/>
        </w:rPr>
        <w:fldChar w:fldCharType="end"/>
      </w:r>
    </w:p>
    <w:p w14:paraId="71417610" w14:textId="4700332B" w:rsidR="00676DC4" w:rsidRDefault="00676DC4">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_Toc114775888 \h </w:instrText>
      </w:r>
      <w:r>
        <w:rPr>
          <w:noProof/>
        </w:rPr>
      </w:r>
      <w:r>
        <w:rPr>
          <w:noProof/>
        </w:rPr>
        <w:fldChar w:fldCharType="separate"/>
      </w:r>
      <w:r>
        <w:rPr>
          <w:noProof/>
        </w:rPr>
        <w:t>15</w:t>
      </w:r>
      <w:r>
        <w:rPr>
          <w:noProof/>
        </w:rPr>
        <w:fldChar w:fldCharType="end"/>
      </w:r>
    </w:p>
    <w:p w14:paraId="775B2C90" w14:textId="5DF59DEE" w:rsidR="00676DC4" w:rsidRDefault="00676DC4">
      <w:pPr>
        <w:pStyle w:val="TOC5"/>
        <w:rPr>
          <w:rFonts w:asciiTheme="minorHAnsi" w:eastAsiaTheme="minorEastAsia" w:hAnsiTheme="minorHAnsi" w:cstheme="minorBidi"/>
          <w:noProof/>
          <w:sz w:val="22"/>
          <w:szCs w:val="22"/>
          <w:lang w:eastAsia="en-GB"/>
        </w:rPr>
      </w:pPr>
      <w:r w:rsidRPr="00E02E5B">
        <w:rPr>
          <w:noProof/>
          <w:lang w:val="en-US"/>
        </w:rPr>
        <w:t>6.1.2.2.3</w:t>
      </w:r>
      <w:r>
        <w:rPr>
          <w:rFonts w:asciiTheme="minorHAnsi" w:eastAsiaTheme="minorEastAsia" w:hAnsiTheme="minorHAnsi" w:cstheme="minorBidi"/>
          <w:noProof/>
          <w:sz w:val="22"/>
          <w:szCs w:val="22"/>
          <w:lang w:eastAsia="en-GB"/>
        </w:rPr>
        <w:tab/>
      </w:r>
      <w:r w:rsidRPr="00E02E5B">
        <w:rPr>
          <w:noProof/>
          <w:lang w:val="en-US"/>
        </w:rPr>
        <w:t>ETag</w:t>
      </w:r>
      <w:r>
        <w:rPr>
          <w:noProof/>
        </w:rPr>
        <w:tab/>
      </w:r>
      <w:r>
        <w:rPr>
          <w:noProof/>
        </w:rPr>
        <w:fldChar w:fldCharType="begin" w:fldLock="1"/>
      </w:r>
      <w:r>
        <w:rPr>
          <w:noProof/>
        </w:rPr>
        <w:instrText xml:space="preserve"> PAGEREF _Toc114775889 \h </w:instrText>
      </w:r>
      <w:r>
        <w:rPr>
          <w:noProof/>
        </w:rPr>
      </w:r>
      <w:r>
        <w:rPr>
          <w:noProof/>
        </w:rPr>
        <w:fldChar w:fldCharType="separate"/>
      </w:r>
      <w:r>
        <w:rPr>
          <w:noProof/>
        </w:rPr>
        <w:t>16</w:t>
      </w:r>
      <w:r>
        <w:rPr>
          <w:noProof/>
        </w:rPr>
        <w:fldChar w:fldCharType="end"/>
      </w:r>
    </w:p>
    <w:p w14:paraId="7FC97EAE" w14:textId="4E876FC1" w:rsidR="00676DC4" w:rsidRDefault="00676DC4">
      <w:pPr>
        <w:pStyle w:val="TOC5"/>
        <w:rPr>
          <w:rFonts w:asciiTheme="minorHAnsi" w:eastAsiaTheme="minorEastAsia" w:hAnsiTheme="minorHAnsi" w:cstheme="minorBidi"/>
          <w:noProof/>
          <w:sz w:val="22"/>
          <w:szCs w:val="22"/>
          <w:lang w:eastAsia="en-GB"/>
        </w:rPr>
      </w:pPr>
      <w:r w:rsidRPr="00E02E5B">
        <w:rPr>
          <w:noProof/>
          <w:lang w:val="en-US"/>
        </w:rPr>
        <w:t>6.1.2.2.4</w:t>
      </w:r>
      <w:r>
        <w:rPr>
          <w:rFonts w:asciiTheme="minorHAnsi" w:eastAsiaTheme="minorEastAsia" w:hAnsiTheme="minorHAnsi" w:cstheme="minorBidi"/>
          <w:noProof/>
          <w:sz w:val="22"/>
          <w:szCs w:val="22"/>
          <w:lang w:eastAsia="en-GB"/>
        </w:rPr>
        <w:tab/>
      </w:r>
      <w:r w:rsidRPr="00E02E5B">
        <w:rPr>
          <w:noProof/>
          <w:lang w:val="en-US"/>
        </w:rPr>
        <w:t>If-Match</w:t>
      </w:r>
      <w:r>
        <w:rPr>
          <w:noProof/>
        </w:rPr>
        <w:tab/>
      </w:r>
      <w:r>
        <w:rPr>
          <w:noProof/>
        </w:rPr>
        <w:fldChar w:fldCharType="begin" w:fldLock="1"/>
      </w:r>
      <w:r>
        <w:rPr>
          <w:noProof/>
        </w:rPr>
        <w:instrText xml:space="preserve"> PAGEREF _Toc114775890 \h </w:instrText>
      </w:r>
      <w:r>
        <w:rPr>
          <w:noProof/>
        </w:rPr>
      </w:r>
      <w:r>
        <w:rPr>
          <w:noProof/>
        </w:rPr>
        <w:fldChar w:fldCharType="separate"/>
      </w:r>
      <w:r>
        <w:rPr>
          <w:noProof/>
        </w:rPr>
        <w:t>16</w:t>
      </w:r>
      <w:r>
        <w:rPr>
          <w:noProof/>
        </w:rPr>
        <w:fldChar w:fldCharType="end"/>
      </w:r>
    </w:p>
    <w:p w14:paraId="700DC87A" w14:textId="5DB0A584" w:rsidR="00676DC4" w:rsidRDefault="00676DC4">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_Toc114775891 \h </w:instrText>
      </w:r>
      <w:r>
        <w:rPr>
          <w:noProof/>
        </w:rPr>
      </w:r>
      <w:r>
        <w:rPr>
          <w:noProof/>
        </w:rPr>
        <w:fldChar w:fldCharType="separate"/>
      </w:r>
      <w:r>
        <w:rPr>
          <w:noProof/>
        </w:rPr>
        <w:t>16</w:t>
      </w:r>
      <w:r>
        <w:rPr>
          <w:noProof/>
        </w:rPr>
        <w:fldChar w:fldCharType="end"/>
      </w:r>
    </w:p>
    <w:p w14:paraId="5BD0E67B" w14:textId="589B618A" w:rsidR="00676DC4" w:rsidRDefault="00676DC4">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_Toc114775892 \h </w:instrText>
      </w:r>
      <w:r>
        <w:rPr>
          <w:noProof/>
        </w:rPr>
      </w:r>
      <w:r>
        <w:rPr>
          <w:noProof/>
        </w:rPr>
        <w:fldChar w:fldCharType="separate"/>
      </w:r>
      <w:r>
        <w:rPr>
          <w:noProof/>
        </w:rPr>
        <w:t>16</w:t>
      </w:r>
      <w:r>
        <w:rPr>
          <w:noProof/>
        </w:rPr>
        <w:fldChar w:fldCharType="end"/>
      </w:r>
    </w:p>
    <w:p w14:paraId="7826E7C1" w14:textId="6B7D19A8" w:rsidR="00676DC4" w:rsidRDefault="00676DC4">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_Toc114775893 \h </w:instrText>
      </w:r>
      <w:r>
        <w:rPr>
          <w:noProof/>
        </w:rPr>
      </w:r>
      <w:r>
        <w:rPr>
          <w:noProof/>
        </w:rPr>
        <w:fldChar w:fldCharType="separate"/>
      </w:r>
      <w:r>
        <w:rPr>
          <w:noProof/>
        </w:rPr>
        <w:t>16</w:t>
      </w:r>
      <w:r>
        <w:rPr>
          <w:noProof/>
        </w:rPr>
        <w:fldChar w:fldCharType="end"/>
      </w:r>
    </w:p>
    <w:p w14:paraId="0795C69C" w14:textId="2816CE16" w:rsidR="00676DC4" w:rsidRDefault="00676DC4">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_Toc114775894 \h </w:instrText>
      </w:r>
      <w:r>
        <w:rPr>
          <w:noProof/>
        </w:rPr>
      </w:r>
      <w:r>
        <w:rPr>
          <w:noProof/>
        </w:rPr>
        <w:fldChar w:fldCharType="separate"/>
      </w:r>
      <w:r>
        <w:rPr>
          <w:noProof/>
        </w:rPr>
        <w:t>16</w:t>
      </w:r>
      <w:r>
        <w:rPr>
          <w:noProof/>
        </w:rPr>
        <w:fldChar w:fldCharType="end"/>
      </w:r>
    </w:p>
    <w:p w14:paraId="17F10CF1" w14:textId="6F7AF0E2" w:rsidR="00676DC4" w:rsidRDefault="00676DC4">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_Toc114775895 \h </w:instrText>
      </w:r>
      <w:r>
        <w:rPr>
          <w:noProof/>
        </w:rPr>
      </w:r>
      <w:r>
        <w:rPr>
          <w:noProof/>
        </w:rPr>
        <w:fldChar w:fldCharType="separate"/>
      </w:r>
      <w:r>
        <w:rPr>
          <w:noProof/>
        </w:rPr>
        <w:t>16</w:t>
      </w:r>
      <w:r>
        <w:rPr>
          <w:noProof/>
        </w:rPr>
        <w:fldChar w:fldCharType="end"/>
      </w:r>
    </w:p>
    <w:p w14:paraId="158A2ADB" w14:textId="4E979CB7" w:rsidR="00676DC4" w:rsidRDefault="00676DC4">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 xml:space="preserve">Resource: </w:t>
      </w:r>
      <w:r>
        <w:rPr>
          <w:noProof/>
          <w:lang w:eastAsia="zh-CN"/>
        </w:rPr>
        <w:t xml:space="preserve"> UEContexts (Store)</w:t>
      </w:r>
      <w:r>
        <w:rPr>
          <w:noProof/>
        </w:rPr>
        <w:tab/>
      </w:r>
      <w:r>
        <w:rPr>
          <w:noProof/>
        </w:rPr>
        <w:fldChar w:fldCharType="begin" w:fldLock="1"/>
      </w:r>
      <w:r>
        <w:rPr>
          <w:noProof/>
        </w:rPr>
        <w:instrText xml:space="preserve"> PAGEREF _Toc114775896 \h </w:instrText>
      </w:r>
      <w:r>
        <w:rPr>
          <w:noProof/>
        </w:rPr>
      </w:r>
      <w:r>
        <w:rPr>
          <w:noProof/>
        </w:rPr>
        <w:fldChar w:fldCharType="separate"/>
      </w:r>
      <w:r>
        <w:rPr>
          <w:noProof/>
        </w:rPr>
        <w:t>18</w:t>
      </w:r>
      <w:r>
        <w:rPr>
          <w:noProof/>
        </w:rPr>
        <w:fldChar w:fldCharType="end"/>
      </w:r>
    </w:p>
    <w:p w14:paraId="709ADAF6" w14:textId="74ECFE87" w:rsidR="00676DC4" w:rsidRDefault="00676DC4">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_Toc114775897 \h </w:instrText>
      </w:r>
      <w:r>
        <w:rPr>
          <w:noProof/>
        </w:rPr>
      </w:r>
      <w:r>
        <w:rPr>
          <w:noProof/>
        </w:rPr>
        <w:fldChar w:fldCharType="separate"/>
      </w:r>
      <w:r>
        <w:rPr>
          <w:noProof/>
        </w:rPr>
        <w:t>18</w:t>
      </w:r>
      <w:r>
        <w:rPr>
          <w:noProof/>
        </w:rPr>
        <w:fldChar w:fldCharType="end"/>
      </w:r>
    </w:p>
    <w:p w14:paraId="7FCF138A" w14:textId="59BF8176" w:rsidR="00676DC4" w:rsidRDefault="00676DC4">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_Toc114775898 \h </w:instrText>
      </w:r>
      <w:r>
        <w:rPr>
          <w:noProof/>
        </w:rPr>
      </w:r>
      <w:r>
        <w:rPr>
          <w:noProof/>
        </w:rPr>
        <w:fldChar w:fldCharType="separate"/>
      </w:r>
      <w:r>
        <w:rPr>
          <w:noProof/>
        </w:rPr>
        <w:t>18</w:t>
      </w:r>
      <w:r>
        <w:rPr>
          <w:noProof/>
        </w:rPr>
        <w:fldChar w:fldCharType="end"/>
      </w:r>
    </w:p>
    <w:p w14:paraId="462D7EDB" w14:textId="3C8EA037" w:rsidR="00676DC4" w:rsidRDefault="00676DC4">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_Toc114775899 \h </w:instrText>
      </w:r>
      <w:r>
        <w:rPr>
          <w:noProof/>
        </w:rPr>
      </w:r>
      <w:r>
        <w:rPr>
          <w:noProof/>
        </w:rPr>
        <w:fldChar w:fldCharType="separate"/>
      </w:r>
      <w:r>
        <w:rPr>
          <w:noProof/>
        </w:rPr>
        <w:t>19</w:t>
      </w:r>
      <w:r>
        <w:rPr>
          <w:noProof/>
        </w:rPr>
        <w:fldChar w:fldCharType="end"/>
      </w:r>
    </w:p>
    <w:p w14:paraId="5A687CC9" w14:textId="6274B1CB" w:rsidR="00676DC4" w:rsidRDefault="00676DC4">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 xml:space="preserve">Resource: </w:t>
      </w:r>
      <w:r>
        <w:rPr>
          <w:noProof/>
          <w:lang w:eastAsia="zh-CN"/>
        </w:rPr>
        <w:t xml:space="preserve"> UEContext (Document)</w:t>
      </w:r>
      <w:r>
        <w:rPr>
          <w:noProof/>
        </w:rPr>
        <w:tab/>
      </w:r>
      <w:r>
        <w:rPr>
          <w:noProof/>
        </w:rPr>
        <w:fldChar w:fldCharType="begin" w:fldLock="1"/>
      </w:r>
      <w:r>
        <w:rPr>
          <w:noProof/>
        </w:rPr>
        <w:instrText xml:space="preserve"> PAGEREF _Toc114775900 \h </w:instrText>
      </w:r>
      <w:r>
        <w:rPr>
          <w:noProof/>
        </w:rPr>
      </w:r>
      <w:r>
        <w:rPr>
          <w:noProof/>
        </w:rPr>
        <w:fldChar w:fldCharType="separate"/>
      </w:r>
      <w:r>
        <w:rPr>
          <w:noProof/>
        </w:rPr>
        <w:t>19</w:t>
      </w:r>
      <w:r>
        <w:rPr>
          <w:noProof/>
        </w:rPr>
        <w:fldChar w:fldCharType="end"/>
      </w:r>
    </w:p>
    <w:p w14:paraId="75881411" w14:textId="189100D9" w:rsidR="00676DC4" w:rsidRDefault="00676DC4">
      <w:pPr>
        <w:pStyle w:val="TOC5"/>
        <w:rPr>
          <w:rFonts w:asciiTheme="minorHAnsi" w:eastAsiaTheme="minorEastAsia" w:hAnsiTheme="minorHAnsi" w:cstheme="minorBidi"/>
          <w:noProof/>
          <w:sz w:val="22"/>
          <w:szCs w:val="22"/>
          <w:lang w:eastAsia="en-GB"/>
        </w:rPr>
      </w:pPr>
      <w:r>
        <w:rPr>
          <w:noProof/>
        </w:rPr>
        <w:t>6.1.3.</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_Toc114775901 \h </w:instrText>
      </w:r>
      <w:r>
        <w:rPr>
          <w:noProof/>
        </w:rPr>
      </w:r>
      <w:r>
        <w:rPr>
          <w:noProof/>
        </w:rPr>
        <w:fldChar w:fldCharType="separate"/>
      </w:r>
      <w:r>
        <w:rPr>
          <w:noProof/>
        </w:rPr>
        <w:t>19</w:t>
      </w:r>
      <w:r>
        <w:rPr>
          <w:noProof/>
        </w:rPr>
        <w:fldChar w:fldCharType="end"/>
      </w:r>
    </w:p>
    <w:p w14:paraId="0076C358" w14:textId="3C3AE9AF" w:rsidR="00676DC4" w:rsidRDefault="00676DC4">
      <w:pPr>
        <w:pStyle w:val="TOC5"/>
        <w:rPr>
          <w:rFonts w:asciiTheme="minorHAnsi" w:eastAsiaTheme="minorEastAsia" w:hAnsiTheme="minorHAnsi" w:cstheme="minorBidi"/>
          <w:noProof/>
          <w:sz w:val="22"/>
          <w:szCs w:val="22"/>
          <w:lang w:eastAsia="en-GB"/>
        </w:rPr>
      </w:pPr>
      <w:r>
        <w:rPr>
          <w:noProof/>
        </w:rPr>
        <w:t>6.1.3.</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_Toc114775902 \h </w:instrText>
      </w:r>
      <w:r>
        <w:rPr>
          <w:noProof/>
        </w:rPr>
      </w:r>
      <w:r>
        <w:rPr>
          <w:noProof/>
        </w:rPr>
        <w:fldChar w:fldCharType="separate"/>
      </w:r>
      <w:r>
        <w:rPr>
          <w:noProof/>
        </w:rPr>
        <w:t>19</w:t>
      </w:r>
      <w:r>
        <w:rPr>
          <w:noProof/>
        </w:rPr>
        <w:fldChar w:fldCharType="end"/>
      </w:r>
    </w:p>
    <w:p w14:paraId="6730C17C" w14:textId="573A9FF4" w:rsidR="00676DC4" w:rsidRDefault="00676DC4">
      <w:pPr>
        <w:pStyle w:val="TOC5"/>
        <w:rPr>
          <w:rFonts w:asciiTheme="minorHAnsi" w:eastAsiaTheme="minorEastAsia" w:hAnsiTheme="minorHAnsi" w:cstheme="minorBidi"/>
          <w:noProof/>
          <w:sz w:val="22"/>
          <w:szCs w:val="22"/>
          <w:lang w:eastAsia="en-GB"/>
        </w:rPr>
      </w:pPr>
      <w:r>
        <w:rPr>
          <w:noProof/>
        </w:rPr>
        <w:t>6.1.3.</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_Toc114775903 \h </w:instrText>
      </w:r>
      <w:r>
        <w:rPr>
          <w:noProof/>
        </w:rPr>
      </w:r>
      <w:r>
        <w:rPr>
          <w:noProof/>
        </w:rPr>
        <w:fldChar w:fldCharType="separate"/>
      </w:r>
      <w:r>
        <w:rPr>
          <w:noProof/>
        </w:rPr>
        <w:t>19</w:t>
      </w:r>
      <w:r>
        <w:rPr>
          <w:noProof/>
        </w:rPr>
        <w:fldChar w:fldCharType="end"/>
      </w:r>
    </w:p>
    <w:p w14:paraId="547BACEE" w14:textId="18FBA1DB" w:rsidR="00676DC4" w:rsidRDefault="00676DC4">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_Toc114775904 \h </w:instrText>
      </w:r>
      <w:r>
        <w:rPr>
          <w:noProof/>
        </w:rPr>
      </w:r>
      <w:r>
        <w:rPr>
          <w:noProof/>
        </w:rPr>
        <w:fldChar w:fldCharType="separate"/>
      </w:r>
      <w:r>
        <w:rPr>
          <w:noProof/>
        </w:rPr>
        <w:t>24</w:t>
      </w:r>
      <w:r>
        <w:rPr>
          <w:noProof/>
        </w:rPr>
        <w:fldChar w:fldCharType="end"/>
      </w:r>
    </w:p>
    <w:p w14:paraId="27A60792" w14:textId="6FEFA6CE" w:rsidR="00676DC4" w:rsidRDefault="00676DC4">
      <w:pPr>
        <w:pStyle w:val="TOC6"/>
        <w:rPr>
          <w:rFonts w:asciiTheme="minorHAnsi" w:eastAsiaTheme="minorEastAsia" w:hAnsiTheme="minorHAnsi" w:cstheme="minorBidi"/>
          <w:noProof/>
          <w:sz w:val="22"/>
          <w:szCs w:val="22"/>
          <w:lang w:eastAsia="en-GB"/>
        </w:rPr>
      </w:pPr>
      <w:r>
        <w:rPr>
          <w:noProof/>
        </w:rPr>
        <w:t>6.1.3.3.4.1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_Toc114775905 \h </w:instrText>
      </w:r>
      <w:r>
        <w:rPr>
          <w:noProof/>
        </w:rPr>
      </w:r>
      <w:r>
        <w:rPr>
          <w:noProof/>
        </w:rPr>
        <w:fldChar w:fldCharType="separate"/>
      </w:r>
      <w:r>
        <w:rPr>
          <w:noProof/>
        </w:rPr>
        <w:t>24</w:t>
      </w:r>
      <w:r>
        <w:rPr>
          <w:noProof/>
        </w:rPr>
        <w:fldChar w:fldCharType="end"/>
      </w:r>
    </w:p>
    <w:p w14:paraId="277D2F1A" w14:textId="492EC9D9" w:rsidR="00676DC4" w:rsidRDefault="00676DC4">
      <w:pPr>
        <w:pStyle w:val="TOC6"/>
        <w:rPr>
          <w:rFonts w:asciiTheme="minorHAnsi" w:eastAsiaTheme="minorEastAsia" w:hAnsiTheme="minorHAnsi" w:cstheme="minorBidi"/>
          <w:noProof/>
          <w:sz w:val="22"/>
          <w:szCs w:val="22"/>
          <w:lang w:eastAsia="en-GB"/>
        </w:rPr>
      </w:pPr>
      <w:r>
        <w:rPr>
          <w:noProof/>
        </w:rPr>
        <w:lastRenderedPageBreak/>
        <w:t>6.1.3.3.4.2</w:t>
      </w:r>
      <w:r>
        <w:rPr>
          <w:rFonts w:asciiTheme="minorHAnsi" w:eastAsiaTheme="minorEastAsia" w:hAnsiTheme="minorHAnsi" w:cstheme="minorBidi"/>
          <w:noProof/>
          <w:sz w:val="22"/>
          <w:szCs w:val="22"/>
          <w:lang w:eastAsia="en-GB"/>
        </w:rPr>
        <w:tab/>
      </w:r>
      <w:r>
        <w:rPr>
          <w:noProof/>
        </w:rPr>
        <w:t xml:space="preserve">Operation: </w:t>
      </w:r>
      <w:r>
        <w:rPr>
          <w:noProof/>
          <w:lang w:eastAsia="zh-CN"/>
        </w:rPr>
        <w:t>sendsms</w:t>
      </w:r>
      <w:r>
        <w:rPr>
          <w:noProof/>
        </w:rPr>
        <w:tab/>
      </w:r>
      <w:r>
        <w:rPr>
          <w:noProof/>
        </w:rPr>
        <w:fldChar w:fldCharType="begin" w:fldLock="1"/>
      </w:r>
      <w:r>
        <w:rPr>
          <w:noProof/>
        </w:rPr>
        <w:instrText xml:space="preserve"> PAGEREF _Toc114775906 \h </w:instrText>
      </w:r>
      <w:r>
        <w:rPr>
          <w:noProof/>
        </w:rPr>
      </w:r>
      <w:r>
        <w:rPr>
          <w:noProof/>
        </w:rPr>
        <w:fldChar w:fldCharType="separate"/>
      </w:r>
      <w:r>
        <w:rPr>
          <w:noProof/>
        </w:rPr>
        <w:t>24</w:t>
      </w:r>
      <w:r>
        <w:rPr>
          <w:noProof/>
        </w:rPr>
        <w:fldChar w:fldCharType="end"/>
      </w:r>
    </w:p>
    <w:p w14:paraId="0884C1BB" w14:textId="4FDD0522" w:rsidR="00676DC4" w:rsidRDefault="00676DC4">
      <w:pPr>
        <w:pStyle w:val="TOC7"/>
        <w:rPr>
          <w:rFonts w:asciiTheme="minorHAnsi" w:eastAsiaTheme="minorEastAsia" w:hAnsiTheme="minorHAnsi" w:cstheme="minorBidi"/>
          <w:noProof/>
          <w:sz w:val="22"/>
          <w:szCs w:val="22"/>
          <w:lang w:eastAsia="en-GB"/>
        </w:rPr>
      </w:pPr>
      <w:r>
        <w:rPr>
          <w:noProof/>
        </w:rPr>
        <w:t>6.1.3.3.4.2.1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_Toc114775907 \h </w:instrText>
      </w:r>
      <w:r>
        <w:rPr>
          <w:noProof/>
        </w:rPr>
      </w:r>
      <w:r>
        <w:rPr>
          <w:noProof/>
        </w:rPr>
        <w:fldChar w:fldCharType="separate"/>
      </w:r>
      <w:r>
        <w:rPr>
          <w:noProof/>
        </w:rPr>
        <w:t>24</w:t>
      </w:r>
      <w:r>
        <w:rPr>
          <w:noProof/>
        </w:rPr>
        <w:fldChar w:fldCharType="end"/>
      </w:r>
    </w:p>
    <w:p w14:paraId="6808C8C5" w14:textId="2EBE917A" w:rsidR="00676DC4" w:rsidRDefault="00676DC4">
      <w:pPr>
        <w:pStyle w:val="TOC7"/>
        <w:rPr>
          <w:rFonts w:asciiTheme="minorHAnsi" w:eastAsiaTheme="minorEastAsia" w:hAnsiTheme="minorHAnsi" w:cstheme="minorBidi"/>
          <w:noProof/>
          <w:sz w:val="22"/>
          <w:szCs w:val="22"/>
          <w:lang w:eastAsia="en-GB"/>
        </w:rPr>
      </w:pPr>
      <w:r>
        <w:rPr>
          <w:noProof/>
        </w:rPr>
        <w:t>6.1.3.3.4.2.2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_Toc114775908 \h </w:instrText>
      </w:r>
      <w:r>
        <w:rPr>
          <w:noProof/>
        </w:rPr>
      </w:r>
      <w:r>
        <w:rPr>
          <w:noProof/>
        </w:rPr>
        <w:fldChar w:fldCharType="separate"/>
      </w:r>
      <w:r>
        <w:rPr>
          <w:noProof/>
        </w:rPr>
        <w:t>24</w:t>
      </w:r>
      <w:r>
        <w:rPr>
          <w:noProof/>
        </w:rPr>
        <w:fldChar w:fldCharType="end"/>
      </w:r>
    </w:p>
    <w:p w14:paraId="340B235B" w14:textId="15903216" w:rsidR="00676DC4" w:rsidRDefault="00676DC4">
      <w:pPr>
        <w:pStyle w:val="TOC6"/>
        <w:rPr>
          <w:rFonts w:asciiTheme="minorHAnsi" w:eastAsiaTheme="minorEastAsia" w:hAnsiTheme="minorHAnsi" w:cstheme="minorBidi"/>
          <w:noProof/>
          <w:sz w:val="22"/>
          <w:szCs w:val="22"/>
          <w:lang w:eastAsia="en-GB"/>
        </w:rPr>
      </w:pPr>
      <w:r>
        <w:rPr>
          <w:noProof/>
        </w:rPr>
        <w:t>6.1.3.3.4.3</w:t>
      </w:r>
      <w:r>
        <w:rPr>
          <w:rFonts w:asciiTheme="minorHAnsi" w:eastAsiaTheme="minorEastAsia" w:hAnsiTheme="minorHAnsi" w:cstheme="minorBidi"/>
          <w:noProof/>
          <w:sz w:val="22"/>
          <w:szCs w:val="22"/>
          <w:lang w:eastAsia="en-GB"/>
        </w:rPr>
        <w:tab/>
      </w:r>
      <w:r>
        <w:rPr>
          <w:noProof/>
        </w:rPr>
        <w:t>Operation: send-mt-sms</w:t>
      </w:r>
      <w:r>
        <w:rPr>
          <w:noProof/>
        </w:rPr>
        <w:tab/>
      </w:r>
      <w:r>
        <w:rPr>
          <w:noProof/>
        </w:rPr>
        <w:fldChar w:fldCharType="begin" w:fldLock="1"/>
      </w:r>
      <w:r>
        <w:rPr>
          <w:noProof/>
        </w:rPr>
        <w:instrText xml:space="preserve"> PAGEREF _Toc114775909 \h </w:instrText>
      </w:r>
      <w:r>
        <w:rPr>
          <w:noProof/>
        </w:rPr>
      </w:r>
      <w:r>
        <w:rPr>
          <w:noProof/>
        </w:rPr>
        <w:fldChar w:fldCharType="separate"/>
      </w:r>
      <w:r>
        <w:rPr>
          <w:noProof/>
        </w:rPr>
        <w:t>26</w:t>
      </w:r>
      <w:r>
        <w:rPr>
          <w:noProof/>
        </w:rPr>
        <w:fldChar w:fldCharType="end"/>
      </w:r>
    </w:p>
    <w:p w14:paraId="2A582237" w14:textId="3E27341F" w:rsidR="00676DC4" w:rsidRDefault="00676DC4">
      <w:pPr>
        <w:pStyle w:val="TOC7"/>
        <w:rPr>
          <w:rFonts w:asciiTheme="minorHAnsi" w:eastAsiaTheme="minorEastAsia" w:hAnsiTheme="minorHAnsi" w:cstheme="minorBidi"/>
          <w:noProof/>
          <w:sz w:val="22"/>
          <w:szCs w:val="22"/>
          <w:lang w:eastAsia="en-GB"/>
        </w:rPr>
      </w:pPr>
      <w:r>
        <w:rPr>
          <w:noProof/>
        </w:rPr>
        <w:t>6.1.3.3.4.3.1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_Toc114775910 \h </w:instrText>
      </w:r>
      <w:r>
        <w:rPr>
          <w:noProof/>
        </w:rPr>
      </w:r>
      <w:r>
        <w:rPr>
          <w:noProof/>
        </w:rPr>
        <w:fldChar w:fldCharType="separate"/>
      </w:r>
      <w:r>
        <w:rPr>
          <w:noProof/>
        </w:rPr>
        <w:t>26</w:t>
      </w:r>
      <w:r>
        <w:rPr>
          <w:noProof/>
        </w:rPr>
        <w:fldChar w:fldCharType="end"/>
      </w:r>
    </w:p>
    <w:p w14:paraId="12256EC0" w14:textId="56622348" w:rsidR="00676DC4" w:rsidRDefault="00676DC4">
      <w:pPr>
        <w:pStyle w:val="TOC7"/>
        <w:rPr>
          <w:rFonts w:asciiTheme="minorHAnsi" w:eastAsiaTheme="minorEastAsia" w:hAnsiTheme="minorHAnsi" w:cstheme="minorBidi"/>
          <w:noProof/>
          <w:sz w:val="22"/>
          <w:szCs w:val="22"/>
          <w:lang w:eastAsia="en-GB"/>
        </w:rPr>
      </w:pPr>
      <w:r>
        <w:rPr>
          <w:noProof/>
        </w:rPr>
        <w:t>6.1.3.3.4.3.2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_Toc114775911 \h </w:instrText>
      </w:r>
      <w:r>
        <w:rPr>
          <w:noProof/>
        </w:rPr>
      </w:r>
      <w:r>
        <w:rPr>
          <w:noProof/>
        </w:rPr>
        <w:fldChar w:fldCharType="separate"/>
      </w:r>
      <w:r>
        <w:rPr>
          <w:noProof/>
        </w:rPr>
        <w:t>26</w:t>
      </w:r>
      <w:r>
        <w:rPr>
          <w:noProof/>
        </w:rPr>
        <w:fldChar w:fldCharType="end"/>
      </w:r>
    </w:p>
    <w:p w14:paraId="41167C43" w14:textId="062AAC53" w:rsidR="00676DC4" w:rsidRDefault="00676DC4">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_Toc114775912 \h </w:instrText>
      </w:r>
      <w:r>
        <w:rPr>
          <w:noProof/>
        </w:rPr>
      </w:r>
      <w:r>
        <w:rPr>
          <w:noProof/>
        </w:rPr>
        <w:fldChar w:fldCharType="separate"/>
      </w:r>
      <w:r>
        <w:rPr>
          <w:noProof/>
        </w:rPr>
        <w:t>27</w:t>
      </w:r>
      <w:r>
        <w:rPr>
          <w:noProof/>
        </w:rPr>
        <w:fldChar w:fldCharType="end"/>
      </w:r>
    </w:p>
    <w:p w14:paraId="16A9FF3E" w14:textId="09AC610D" w:rsidR="00676DC4" w:rsidRDefault="00676DC4">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_Toc114775913 \h </w:instrText>
      </w:r>
      <w:r>
        <w:rPr>
          <w:noProof/>
        </w:rPr>
      </w:r>
      <w:r>
        <w:rPr>
          <w:noProof/>
        </w:rPr>
        <w:fldChar w:fldCharType="separate"/>
      </w:r>
      <w:r>
        <w:rPr>
          <w:noProof/>
        </w:rPr>
        <w:t>27</w:t>
      </w:r>
      <w:r>
        <w:rPr>
          <w:noProof/>
        </w:rPr>
        <w:fldChar w:fldCharType="end"/>
      </w:r>
    </w:p>
    <w:p w14:paraId="12B1AC64" w14:textId="0FC86AB4" w:rsidR="00676DC4" w:rsidRDefault="00676DC4">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_Toc114775914 \h </w:instrText>
      </w:r>
      <w:r>
        <w:rPr>
          <w:noProof/>
        </w:rPr>
      </w:r>
      <w:r>
        <w:rPr>
          <w:noProof/>
        </w:rPr>
        <w:fldChar w:fldCharType="separate"/>
      </w:r>
      <w:r>
        <w:rPr>
          <w:noProof/>
        </w:rPr>
        <w:t>27</w:t>
      </w:r>
      <w:r>
        <w:rPr>
          <w:noProof/>
        </w:rPr>
        <w:fldChar w:fldCharType="end"/>
      </w:r>
    </w:p>
    <w:p w14:paraId="452F3B04" w14:textId="0C154509" w:rsidR="00676DC4" w:rsidRDefault="00676DC4">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_Toc114775915 \h </w:instrText>
      </w:r>
      <w:r>
        <w:rPr>
          <w:noProof/>
        </w:rPr>
      </w:r>
      <w:r>
        <w:rPr>
          <w:noProof/>
        </w:rPr>
        <w:fldChar w:fldCharType="separate"/>
      </w:r>
      <w:r>
        <w:rPr>
          <w:noProof/>
        </w:rPr>
        <w:t>27</w:t>
      </w:r>
      <w:r>
        <w:rPr>
          <w:noProof/>
        </w:rPr>
        <w:fldChar w:fldCharType="end"/>
      </w:r>
    </w:p>
    <w:p w14:paraId="3FF7D541" w14:textId="71B47B17" w:rsidR="00676DC4" w:rsidRDefault="00676DC4">
      <w:pPr>
        <w:pStyle w:val="TOC4"/>
        <w:rPr>
          <w:rFonts w:asciiTheme="minorHAnsi" w:eastAsiaTheme="minorEastAsia" w:hAnsiTheme="minorHAnsi" w:cstheme="minorBidi"/>
          <w:noProof/>
          <w:sz w:val="22"/>
          <w:szCs w:val="22"/>
          <w:lang w:eastAsia="en-GB"/>
        </w:rPr>
      </w:pPr>
      <w:r w:rsidRPr="00E02E5B">
        <w:rPr>
          <w:noProof/>
          <w:lang w:val="en-US"/>
        </w:rPr>
        <w:t>6.1.6.2</w:t>
      </w:r>
      <w:r>
        <w:rPr>
          <w:rFonts w:asciiTheme="minorHAnsi" w:eastAsiaTheme="minorEastAsia" w:hAnsiTheme="minorHAnsi" w:cstheme="minorBidi"/>
          <w:noProof/>
          <w:sz w:val="22"/>
          <w:szCs w:val="22"/>
          <w:lang w:eastAsia="en-GB"/>
        </w:rPr>
        <w:tab/>
      </w:r>
      <w:r w:rsidRPr="00E02E5B">
        <w:rPr>
          <w:noProof/>
          <w:lang w:val="en-US"/>
        </w:rPr>
        <w:t>Structured data types</w:t>
      </w:r>
      <w:r>
        <w:rPr>
          <w:noProof/>
        </w:rPr>
        <w:tab/>
      </w:r>
      <w:r>
        <w:rPr>
          <w:noProof/>
        </w:rPr>
        <w:fldChar w:fldCharType="begin" w:fldLock="1"/>
      </w:r>
      <w:r>
        <w:rPr>
          <w:noProof/>
        </w:rPr>
        <w:instrText xml:space="preserve"> PAGEREF _Toc114775916 \h </w:instrText>
      </w:r>
      <w:r>
        <w:rPr>
          <w:noProof/>
        </w:rPr>
      </w:r>
      <w:r>
        <w:rPr>
          <w:noProof/>
        </w:rPr>
        <w:fldChar w:fldCharType="separate"/>
      </w:r>
      <w:r>
        <w:rPr>
          <w:noProof/>
        </w:rPr>
        <w:t>28</w:t>
      </w:r>
      <w:r>
        <w:rPr>
          <w:noProof/>
        </w:rPr>
        <w:fldChar w:fldCharType="end"/>
      </w:r>
    </w:p>
    <w:p w14:paraId="21BCFF6C" w14:textId="6C35655B" w:rsidR="00676DC4" w:rsidRDefault="00676DC4">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_Toc114775917 \h </w:instrText>
      </w:r>
      <w:r>
        <w:rPr>
          <w:noProof/>
        </w:rPr>
      </w:r>
      <w:r>
        <w:rPr>
          <w:noProof/>
        </w:rPr>
        <w:fldChar w:fldCharType="separate"/>
      </w:r>
      <w:r>
        <w:rPr>
          <w:noProof/>
        </w:rPr>
        <w:t>28</w:t>
      </w:r>
      <w:r>
        <w:rPr>
          <w:noProof/>
        </w:rPr>
        <w:fldChar w:fldCharType="end"/>
      </w:r>
    </w:p>
    <w:p w14:paraId="6A9F9FC8" w14:textId="4EA7C44E" w:rsidR="00676DC4" w:rsidRDefault="00676DC4">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 xml:space="preserve">Type: </w:t>
      </w:r>
      <w:r>
        <w:rPr>
          <w:noProof/>
          <w:lang w:eastAsia="zh-CN"/>
        </w:rPr>
        <w:t>UeSmsContextData</w:t>
      </w:r>
      <w:r>
        <w:rPr>
          <w:noProof/>
        </w:rPr>
        <w:tab/>
      </w:r>
      <w:r>
        <w:rPr>
          <w:noProof/>
        </w:rPr>
        <w:fldChar w:fldCharType="begin" w:fldLock="1"/>
      </w:r>
      <w:r>
        <w:rPr>
          <w:noProof/>
        </w:rPr>
        <w:instrText xml:space="preserve"> PAGEREF _Toc114775918 \h </w:instrText>
      </w:r>
      <w:r>
        <w:rPr>
          <w:noProof/>
        </w:rPr>
      </w:r>
      <w:r>
        <w:rPr>
          <w:noProof/>
        </w:rPr>
        <w:fldChar w:fldCharType="separate"/>
      </w:r>
      <w:r>
        <w:rPr>
          <w:noProof/>
        </w:rPr>
        <w:t>29</w:t>
      </w:r>
      <w:r>
        <w:rPr>
          <w:noProof/>
        </w:rPr>
        <w:fldChar w:fldCharType="end"/>
      </w:r>
    </w:p>
    <w:p w14:paraId="08C1BBCA" w14:textId="41C6F203" w:rsidR="00676DC4" w:rsidRDefault="00676DC4">
      <w:pPr>
        <w:pStyle w:val="TOC5"/>
        <w:rPr>
          <w:rFonts w:asciiTheme="minorHAnsi" w:eastAsiaTheme="minorEastAsia" w:hAnsiTheme="minorHAnsi" w:cstheme="minorBidi"/>
          <w:noProof/>
          <w:sz w:val="22"/>
          <w:szCs w:val="22"/>
          <w:lang w:eastAsia="en-GB"/>
        </w:rPr>
      </w:pPr>
      <w:r>
        <w:rPr>
          <w:noProof/>
        </w:rPr>
        <w:t>6.1.6.2.</w:t>
      </w:r>
      <w:r>
        <w:rPr>
          <w:noProof/>
          <w:lang w:eastAsia="zh-CN"/>
        </w:rPr>
        <w:t>3</w:t>
      </w:r>
      <w:r>
        <w:rPr>
          <w:rFonts w:asciiTheme="minorHAnsi" w:eastAsiaTheme="minorEastAsia" w:hAnsiTheme="minorHAnsi" w:cstheme="minorBidi"/>
          <w:noProof/>
          <w:sz w:val="22"/>
          <w:szCs w:val="22"/>
          <w:lang w:eastAsia="en-GB"/>
        </w:rPr>
        <w:tab/>
      </w:r>
      <w:r>
        <w:rPr>
          <w:noProof/>
        </w:rPr>
        <w:t xml:space="preserve">Type: </w:t>
      </w:r>
      <w:r>
        <w:rPr>
          <w:noProof/>
          <w:lang w:eastAsia="zh-CN"/>
        </w:rPr>
        <w:t>SmsRecordData</w:t>
      </w:r>
      <w:r>
        <w:rPr>
          <w:noProof/>
        </w:rPr>
        <w:tab/>
      </w:r>
      <w:r>
        <w:rPr>
          <w:noProof/>
        </w:rPr>
        <w:fldChar w:fldCharType="begin" w:fldLock="1"/>
      </w:r>
      <w:r>
        <w:rPr>
          <w:noProof/>
        </w:rPr>
        <w:instrText xml:space="preserve"> PAGEREF _Toc114775919 \h </w:instrText>
      </w:r>
      <w:r>
        <w:rPr>
          <w:noProof/>
        </w:rPr>
      </w:r>
      <w:r>
        <w:rPr>
          <w:noProof/>
        </w:rPr>
        <w:fldChar w:fldCharType="separate"/>
      </w:r>
      <w:r>
        <w:rPr>
          <w:noProof/>
        </w:rPr>
        <w:t>30</w:t>
      </w:r>
      <w:r>
        <w:rPr>
          <w:noProof/>
        </w:rPr>
        <w:fldChar w:fldCharType="end"/>
      </w:r>
    </w:p>
    <w:p w14:paraId="0B4DD8BA" w14:textId="6B5686A5" w:rsidR="00676DC4" w:rsidRDefault="00676DC4">
      <w:pPr>
        <w:pStyle w:val="TOC5"/>
        <w:rPr>
          <w:rFonts w:asciiTheme="minorHAnsi" w:eastAsiaTheme="minorEastAsia" w:hAnsiTheme="minorHAnsi" w:cstheme="minorBidi"/>
          <w:noProof/>
          <w:sz w:val="22"/>
          <w:szCs w:val="22"/>
          <w:lang w:eastAsia="en-GB"/>
        </w:rPr>
      </w:pPr>
      <w:r>
        <w:rPr>
          <w:noProof/>
        </w:rPr>
        <w:t>6.1.6.2.</w:t>
      </w:r>
      <w:r>
        <w:rPr>
          <w:noProof/>
          <w:lang w:eastAsia="zh-CN"/>
        </w:rPr>
        <w:t>4</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_Toc114775920 \h </w:instrText>
      </w:r>
      <w:r>
        <w:rPr>
          <w:noProof/>
        </w:rPr>
      </w:r>
      <w:r>
        <w:rPr>
          <w:noProof/>
        </w:rPr>
        <w:fldChar w:fldCharType="separate"/>
      </w:r>
      <w:r>
        <w:rPr>
          <w:noProof/>
        </w:rPr>
        <w:t>30</w:t>
      </w:r>
      <w:r>
        <w:rPr>
          <w:noProof/>
        </w:rPr>
        <w:fldChar w:fldCharType="end"/>
      </w:r>
    </w:p>
    <w:p w14:paraId="44800EB8" w14:textId="72447E3D" w:rsidR="00676DC4" w:rsidRDefault="00676DC4">
      <w:pPr>
        <w:pStyle w:val="TOC5"/>
        <w:rPr>
          <w:rFonts w:asciiTheme="minorHAnsi" w:eastAsiaTheme="minorEastAsia" w:hAnsiTheme="minorHAnsi" w:cstheme="minorBidi"/>
          <w:noProof/>
          <w:sz w:val="22"/>
          <w:szCs w:val="22"/>
          <w:lang w:eastAsia="en-GB"/>
        </w:rPr>
      </w:pPr>
      <w:r>
        <w:rPr>
          <w:noProof/>
        </w:rPr>
        <w:t>6.1.6.2.</w:t>
      </w:r>
      <w:r>
        <w:rPr>
          <w:noProof/>
          <w:lang w:eastAsia="zh-CN"/>
        </w:rPr>
        <w:t>5</w:t>
      </w:r>
      <w:r>
        <w:rPr>
          <w:rFonts w:asciiTheme="minorHAnsi" w:eastAsiaTheme="minorEastAsia" w:hAnsiTheme="minorHAnsi" w:cstheme="minorBidi"/>
          <w:noProof/>
          <w:sz w:val="22"/>
          <w:szCs w:val="22"/>
          <w:lang w:eastAsia="en-GB"/>
        </w:rPr>
        <w:tab/>
      </w:r>
      <w:r>
        <w:rPr>
          <w:noProof/>
        </w:rPr>
        <w:t xml:space="preserve">Type: </w:t>
      </w:r>
      <w:r>
        <w:rPr>
          <w:noProof/>
          <w:lang w:eastAsia="zh-CN"/>
        </w:rPr>
        <w:t>SmsRecordDeliveryData</w:t>
      </w:r>
      <w:r>
        <w:rPr>
          <w:noProof/>
        </w:rPr>
        <w:tab/>
      </w:r>
      <w:r>
        <w:rPr>
          <w:noProof/>
        </w:rPr>
        <w:fldChar w:fldCharType="begin" w:fldLock="1"/>
      </w:r>
      <w:r>
        <w:rPr>
          <w:noProof/>
        </w:rPr>
        <w:instrText xml:space="preserve"> PAGEREF _Toc114775921 \h </w:instrText>
      </w:r>
      <w:r>
        <w:rPr>
          <w:noProof/>
        </w:rPr>
      </w:r>
      <w:r>
        <w:rPr>
          <w:noProof/>
        </w:rPr>
        <w:fldChar w:fldCharType="separate"/>
      </w:r>
      <w:r>
        <w:rPr>
          <w:noProof/>
        </w:rPr>
        <w:t>30</w:t>
      </w:r>
      <w:r>
        <w:rPr>
          <w:noProof/>
        </w:rPr>
        <w:fldChar w:fldCharType="end"/>
      </w:r>
    </w:p>
    <w:p w14:paraId="7FC176B1" w14:textId="24DD444E" w:rsidR="00676DC4" w:rsidRDefault="00676DC4">
      <w:pPr>
        <w:pStyle w:val="TOC4"/>
        <w:rPr>
          <w:rFonts w:asciiTheme="minorHAnsi" w:eastAsiaTheme="minorEastAsia" w:hAnsiTheme="minorHAnsi" w:cstheme="minorBidi"/>
          <w:noProof/>
          <w:sz w:val="22"/>
          <w:szCs w:val="22"/>
          <w:lang w:eastAsia="en-GB"/>
        </w:rPr>
      </w:pPr>
      <w:r w:rsidRPr="00E02E5B">
        <w:rPr>
          <w:noProof/>
          <w:lang w:val="en-US"/>
        </w:rPr>
        <w:t>6.1.6.3</w:t>
      </w:r>
      <w:r>
        <w:rPr>
          <w:rFonts w:asciiTheme="minorHAnsi" w:eastAsiaTheme="minorEastAsia" w:hAnsiTheme="minorHAnsi" w:cstheme="minorBidi"/>
          <w:noProof/>
          <w:sz w:val="22"/>
          <w:szCs w:val="22"/>
          <w:lang w:eastAsia="en-GB"/>
        </w:rPr>
        <w:tab/>
      </w:r>
      <w:r w:rsidRPr="00E02E5B">
        <w:rPr>
          <w:noProof/>
          <w:lang w:val="en-US"/>
        </w:rPr>
        <w:t>Simple data types and enumerations</w:t>
      </w:r>
      <w:r>
        <w:rPr>
          <w:noProof/>
        </w:rPr>
        <w:tab/>
      </w:r>
      <w:r>
        <w:rPr>
          <w:noProof/>
        </w:rPr>
        <w:fldChar w:fldCharType="begin" w:fldLock="1"/>
      </w:r>
      <w:r>
        <w:rPr>
          <w:noProof/>
        </w:rPr>
        <w:instrText xml:space="preserve"> PAGEREF _Toc114775922 \h </w:instrText>
      </w:r>
      <w:r>
        <w:rPr>
          <w:noProof/>
        </w:rPr>
      </w:r>
      <w:r>
        <w:rPr>
          <w:noProof/>
        </w:rPr>
        <w:fldChar w:fldCharType="separate"/>
      </w:r>
      <w:r>
        <w:rPr>
          <w:noProof/>
        </w:rPr>
        <w:t>30</w:t>
      </w:r>
      <w:r>
        <w:rPr>
          <w:noProof/>
        </w:rPr>
        <w:fldChar w:fldCharType="end"/>
      </w:r>
    </w:p>
    <w:p w14:paraId="3BF359F0" w14:textId="00293C8A" w:rsidR="00676DC4" w:rsidRDefault="00676DC4">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_Toc114775923 \h </w:instrText>
      </w:r>
      <w:r>
        <w:rPr>
          <w:noProof/>
        </w:rPr>
      </w:r>
      <w:r>
        <w:rPr>
          <w:noProof/>
        </w:rPr>
        <w:fldChar w:fldCharType="separate"/>
      </w:r>
      <w:r>
        <w:rPr>
          <w:noProof/>
        </w:rPr>
        <w:t>30</w:t>
      </w:r>
      <w:r>
        <w:rPr>
          <w:noProof/>
        </w:rPr>
        <w:fldChar w:fldCharType="end"/>
      </w:r>
    </w:p>
    <w:p w14:paraId="01CE2CED" w14:textId="1DFFD46B" w:rsidR="00676DC4" w:rsidRDefault="00676DC4">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_Toc114775924 \h </w:instrText>
      </w:r>
      <w:r>
        <w:rPr>
          <w:noProof/>
        </w:rPr>
      </w:r>
      <w:r>
        <w:rPr>
          <w:noProof/>
        </w:rPr>
        <w:fldChar w:fldCharType="separate"/>
      </w:r>
      <w:r>
        <w:rPr>
          <w:noProof/>
        </w:rPr>
        <w:t>30</w:t>
      </w:r>
      <w:r>
        <w:rPr>
          <w:noProof/>
        </w:rPr>
        <w:fldChar w:fldCharType="end"/>
      </w:r>
    </w:p>
    <w:p w14:paraId="5D9E2051" w14:textId="762FAE39" w:rsidR="00676DC4" w:rsidRDefault="00676DC4">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SmsDeliveryStatus</w:t>
      </w:r>
      <w:r>
        <w:rPr>
          <w:noProof/>
        </w:rPr>
        <w:tab/>
      </w:r>
      <w:r>
        <w:rPr>
          <w:noProof/>
        </w:rPr>
        <w:fldChar w:fldCharType="begin" w:fldLock="1"/>
      </w:r>
      <w:r>
        <w:rPr>
          <w:noProof/>
        </w:rPr>
        <w:instrText xml:space="preserve"> PAGEREF _Toc114775925 \h </w:instrText>
      </w:r>
      <w:r>
        <w:rPr>
          <w:noProof/>
        </w:rPr>
      </w:r>
      <w:r>
        <w:rPr>
          <w:noProof/>
        </w:rPr>
        <w:fldChar w:fldCharType="separate"/>
      </w:r>
      <w:r>
        <w:rPr>
          <w:noProof/>
        </w:rPr>
        <w:t>30</w:t>
      </w:r>
      <w:r>
        <w:rPr>
          <w:noProof/>
        </w:rPr>
        <w:fldChar w:fldCharType="end"/>
      </w:r>
    </w:p>
    <w:p w14:paraId="164AA151" w14:textId="3EA842BB" w:rsidR="00676DC4" w:rsidRDefault="00676DC4">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_Toc114775926 \h </w:instrText>
      </w:r>
      <w:r>
        <w:rPr>
          <w:noProof/>
        </w:rPr>
      </w:r>
      <w:r>
        <w:rPr>
          <w:noProof/>
        </w:rPr>
        <w:fldChar w:fldCharType="separate"/>
      </w:r>
      <w:r>
        <w:rPr>
          <w:noProof/>
        </w:rPr>
        <w:t>31</w:t>
      </w:r>
      <w:r>
        <w:rPr>
          <w:noProof/>
        </w:rPr>
        <w:fldChar w:fldCharType="end"/>
      </w:r>
    </w:p>
    <w:p w14:paraId="481B5B65" w14:textId="538050F5" w:rsidR="00676DC4" w:rsidRDefault="00676DC4">
      <w:pPr>
        <w:pStyle w:val="TOC5"/>
        <w:rPr>
          <w:rFonts w:asciiTheme="minorHAnsi" w:eastAsiaTheme="minorEastAsia" w:hAnsiTheme="minorHAnsi" w:cstheme="minorBidi"/>
          <w:noProof/>
          <w:sz w:val="22"/>
          <w:szCs w:val="22"/>
          <w:lang w:eastAsia="en-GB"/>
        </w:rPr>
      </w:pPr>
      <w:r w:rsidRPr="00E02E5B">
        <w:rPr>
          <w:noProof/>
          <w:lang w:val="en-US"/>
        </w:rPr>
        <w:t>6.1.6.4.1</w:t>
      </w:r>
      <w:r>
        <w:rPr>
          <w:rFonts w:asciiTheme="minorHAnsi" w:eastAsiaTheme="minorEastAsia" w:hAnsiTheme="minorHAnsi" w:cstheme="minorBidi"/>
          <w:noProof/>
          <w:sz w:val="22"/>
          <w:szCs w:val="22"/>
          <w:lang w:eastAsia="en-GB"/>
        </w:rPr>
        <w:tab/>
      </w:r>
      <w:r w:rsidRPr="00E02E5B">
        <w:rPr>
          <w:noProof/>
          <w:lang w:val="en-US"/>
        </w:rPr>
        <w:t>Introduction</w:t>
      </w:r>
      <w:r>
        <w:rPr>
          <w:noProof/>
        </w:rPr>
        <w:tab/>
      </w:r>
      <w:r>
        <w:rPr>
          <w:noProof/>
        </w:rPr>
        <w:fldChar w:fldCharType="begin" w:fldLock="1"/>
      </w:r>
      <w:r>
        <w:rPr>
          <w:noProof/>
        </w:rPr>
        <w:instrText xml:space="preserve"> PAGEREF _Toc114775927 \h </w:instrText>
      </w:r>
      <w:r>
        <w:rPr>
          <w:noProof/>
        </w:rPr>
      </w:r>
      <w:r>
        <w:rPr>
          <w:noProof/>
        </w:rPr>
        <w:fldChar w:fldCharType="separate"/>
      </w:r>
      <w:r>
        <w:rPr>
          <w:noProof/>
        </w:rPr>
        <w:t>31</w:t>
      </w:r>
      <w:r>
        <w:rPr>
          <w:noProof/>
        </w:rPr>
        <w:fldChar w:fldCharType="end"/>
      </w:r>
    </w:p>
    <w:p w14:paraId="5C8E09A8" w14:textId="2003F99F" w:rsidR="00676DC4" w:rsidRDefault="00676DC4">
      <w:pPr>
        <w:pStyle w:val="TOC5"/>
        <w:rPr>
          <w:rFonts w:asciiTheme="minorHAnsi" w:eastAsiaTheme="minorEastAsia" w:hAnsiTheme="minorHAnsi" w:cstheme="minorBidi"/>
          <w:noProof/>
          <w:sz w:val="22"/>
          <w:szCs w:val="22"/>
          <w:lang w:eastAsia="en-GB"/>
        </w:rPr>
      </w:pPr>
      <w:r w:rsidRPr="00E02E5B">
        <w:rPr>
          <w:noProof/>
          <w:lang w:val="en-US"/>
        </w:rPr>
        <w:t>6.1.6.4.2</w:t>
      </w:r>
      <w:r>
        <w:rPr>
          <w:rFonts w:asciiTheme="minorHAnsi" w:eastAsiaTheme="minorEastAsia" w:hAnsiTheme="minorHAnsi" w:cstheme="minorBidi"/>
          <w:noProof/>
          <w:sz w:val="22"/>
          <w:szCs w:val="22"/>
          <w:lang w:eastAsia="en-GB"/>
        </w:rPr>
        <w:tab/>
      </w:r>
      <w:r w:rsidRPr="00E02E5B">
        <w:rPr>
          <w:noProof/>
          <w:lang w:val="en-US" w:eastAsia="zh-CN"/>
        </w:rPr>
        <w:t>SMS Payload</w:t>
      </w:r>
      <w:r w:rsidRPr="00E02E5B">
        <w:rPr>
          <w:noProof/>
          <w:lang w:val="en-US"/>
        </w:rPr>
        <w:t xml:space="preserve"> </w:t>
      </w:r>
      <w:r w:rsidRPr="00E02E5B">
        <w:rPr>
          <w:noProof/>
          <w:lang w:val="en-US" w:eastAsia="zh-CN"/>
        </w:rPr>
        <w:t>Information</w:t>
      </w:r>
      <w:r>
        <w:rPr>
          <w:noProof/>
        </w:rPr>
        <w:tab/>
      </w:r>
      <w:r>
        <w:rPr>
          <w:noProof/>
        </w:rPr>
        <w:fldChar w:fldCharType="begin" w:fldLock="1"/>
      </w:r>
      <w:r>
        <w:rPr>
          <w:noProof/>
        </w:rPr>
        <w:instrText xml:space="preserve"> PAGEREF _Toc114775928 \h </w:instrText>
      </w:r>
      <w:r>
        <w:rPr>
          <w:noProof/>
        </w:rPr>
      </w:r>
      <w:r>
        <w:rPr>
          <w:noProof/>
        </w:rPr>
        <w:fldChar w:fldCharType="separate"/>
      </w:r>
      <w:r>
        <w:rPr>
          <w:noProof/>
        </w:rPr>
        <w:t>31</w:t>
      </w:r>
      <w:r>
        <w:rPr>
          <w:noProof/>
        </w:rPr>
        <w:fldChar w:fldCharType="end"/>
      </w:r>
    </w:p>
    <w:p w14:paraId="50155550" w14:textId="3E1A1BF1" w:rsidR="00676DC4" w:rsidRDefault="00676DC4">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_Toc114775929 \h </w:instrText>
      </w:r>
      <w:r>
        <w:rPr>
          <w:noProof/>
        </w:rPr>
      </w:r>
      <w:r>
        <w:rPr>
          <w:noProof/>
        </w:rPr>
        <w:fldChar w:fldCharType="separate"/>
      </w:r>
      <w:r>
        <w:rPr>
          <w:noProof/>
        </w:rPr>
        <w:t>31</w:t>
      </w:r>
      <w:r>
        <w:rPr>
          <w:noProof/>
        </w:rPr>
        <w:fldChar w:fldCharType="end"/>
      </w:r>
    </w:p>
    <w:p w14:paraId="5D76AB63" w14:textId="57A26B34" w:rsidR="00676DC4" w:rsidRDefault="00676DC4">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_Toc114775930 \h </w:instrText>
      </w:r>
      <w:r>
        <w:rPr>
          <w:noProof/>
        </w:rPr>
      </w:r>
      <w:r>
        <w:rPr>
          <w:noProof/>
        </w:rPr>
        <w:fldChar w:fldCharType="separate"/>
      </w:r>
      <w:r>
        <w:rPr>
          <w:noProof/>
        </w:rPr>
        <w:t>31</w:t>
      </w:r>
      <w:r>
        <w:rPr>
          <w:noProof/>
        </w:rPr>
        <w:fldChar w:fldCharType="end"/>
      </w:r>
    </w:p>
    <w:p w14:paraId="2C99E030" w14:textId="6D16B39A" w:rsidR="00676DC4" w:rsidRDefault="00676DC4">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_Toc114775931 \h </w:instrText>
      </w:r>
      <w:r>
        <w:rPr>
          <w:noProof/>
        </w:rPr>
      </w:r>
      <w:r>
        <w:rPr>
          <w:noProof/>
        </w:rPr>
        <w:fldChar w:fldCharType="separate"/>
      </w:r>
      <w:r>
        <w:rPr>
          <w:noProof/>
        </w:rPr>
        <w:t>31</w:t>
      </w:r>
      <w:r>
        <w:rPr>
          <w:noProof/>
        </w:rPr>
        <w:fldChar w:fldCharType="end"/>
      </w:r>
    </w:p>
    <w:p w14:paraId="263A6882" w14:textId="61CBDFEB" w:rsidR="00676DC4" w:rsidRDefault="00676DC4">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_Toc114775932 \h </w:instrText>
      </w:r>
      <w:r>
        <w:rPr>
          <w:noProof/>
        </w:rPr>
      </w:r>
      <w:r>
        <w:rPr>
          <w:noProof/>
        </w:rPr>
        <w:fldChar w:fldCharType="separate"/>
      </w:r>
      <w:r>
        <w:rPr>
          <w:noProof/>
        </w:rPr>
        <w:t>31</w:t>
      </w:r>
      <w:r>
        <w:rPr>
          <w:noProof/>
        </w:rPr>
        <w:fldChar w:fldCharType="end"/>
      </w:r>
    </w:p>
    <w:p w14:paraId="29C7F940" w14:textId="47869AAF" w:rsidR="00676DC4" w:rsidRDefault="00676DC4">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_Toc114775933 \h </w:instrText>
      </w:r>
      <w:r>
        <w:rPr>
          <w:noProof/>
        </w:rPr>
      </w:r>
      <w:r>
        <w:rPr>
          <w:noProof/>
        </w:rPr>
        <w:fldChar w:fldCharType="separate"/>
      </w:r>
      <w:r>
        <w:rPr>
          <w:noProof/>
        </w:rPr>
        <w:t>31</w:t>
      </w:r>
      <w:r>
        <w:rPr>
          <w:noProof/>
        </w:rPr>
        <w:fldChar w:fldCharType="end"/>
      </w:r>
    </w:p>
    <w:p w14:paraId="77B1E4AA" w14:textId="5F34C117" w:rsidR="00676DC4" w:rsidRDefault="00676DC4">
      <w:pPr>
        <w:pStyle w:val="TOC3"/>
        <w:rPr>
          <w:rFonts w:asciiTheme="minorHAnsi" w:eastAsiaTheme="minorEastAsia" w:hAnsiTheme="minorHAnsi" w:cstheme="minorBidi"/>
          <w:noProof/>
          <w:sz w:val="22"/>
          <w:szCs w:val="22"/>
          <w:lang w:eastAsia="en-GB"/>
        </w:rPr>
      </w:pPr>
      <w:r w:rsidRPr="00E02E5B">
        <w:rPr>
          <w:noProof/>
          <w:lang w:val="en-US"/>
        </w:rPr>
        <w:t>6.1.</w:t>
      </w:r>
      <w:r w:rsidRPr="00E02E5B">
        <w:rPr>
          <w:noProof/>
          <w:lang w:val="en-US" w:eastAsia="zh-CN"/>
        </w:rPr>
        <w:t>9</w:t>
      </w:r>
      <w:r>
        <w:rPr>
          <w:rFonts w:asciiTheme="minorHAnsi" w:eastAsiaTheme="minorEastAsia" w:hAnsiTheme="minorHAnsi" w:cstheme="minorBidi"/>
          <w:noProof/>
          <w:sz w:val="22"/>
          <w:szCs w:val="22"/>
          <w:lang w:eastAsia="en-GB"/>
        </w:rPr>
        <w:tab/>
      </w:r>
      <w:r w:rsidRPr="00E02E5B">
        <w:rPr>
          <w:noProof/>
          <w:lang w:val="en-US"/>
        </w:rPr>
        <w:t>Security</w:t>
      </w:r>
      <w:r>
        <w:rPr>
          <w:noProof/>
        </w:rPr>
        <w:tab/>
      </w:r>
      <w:r>
        <w:rPr>
          <w:noProof/>
        </w:rPr>
        <w:fldChar w:fldCharType="begin" w:fldLock="1"/>
      </w:r>
      <w:r>
        <w:rPr>
          <w:noProof/>
        </w:rPr>
        <w:instrText xml:space="preserve"> PAGEREF _Toc114775934 \h </w:instrText>
      </w:r>
      <w:r>
        <w:rPr>
          <w:noProof/>
        </w:rPr>
      </w:r>
      <w:r>
        <w:rPr>
          <w:noProof/>
        </w:rPr>
        <w:fldChar w:fldCharType="separate"/>
      </w:r>
      <w:r>
        <w:rPr>
          <w:noProof/>
        </w:rPr>
        <w:t>32</w:t>
      </w:r>
      <w:r>
        <w:rPr>
          <w:noProof/>
        </w:rPr>
        <w:fldChar w:fldCharType="end"/>
      </w:r>
    </w:p>
    <w:p w14:paraId="7E9E347B" w14:textId="6B35A404" w:rsidR="00676DC4" w:rsidRDefault="00676DC4">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_Toc114775935 \h </w:instrText>
      </w:r>
      <w:r>
        <w:rPr>
          <w:noProof/>
        </w:rPr>
      </w:r>
      <w:r>
        <w:rPr>
          <w:noProof/>
        </w:rPr>
        <w:fldChar w:fldCharType="separate"/>
      </w:r>
      <w:r>
        <w:rPr>
          <w:noProof/>
        </w:rPr>
        <w:t>32</w:t>
      </w:r>
      <w:r>
        <w:rPr>
          <w:noProof/>
        </w:rPr>
        <w:fldChar w:fldCharType="end"/>
      </w:r>
    </w:p>
    <w:p w14:paraId="16505416" w14:textId="706AE117" w:rsidR="00676DC4" w:rsidRDefault="00676DC4" w:rsidP="00676DC4">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_Toc114775936 \h </w:instrText>
      </w:r>
      <w:r>
        <w:rPr>
          <w:noProof/>
        </w:rPr>
      </w:r>
      <w:r>
        <w:rPr>
          <w:noProof/>
        </w:rPr>
        <w:fldChar w:fldCharType="separate"/>
      </w:r>
      <w:r>
        <w:rPr>
          <w:noProof/>
        </w:rPr>
        <w:t>33</w:t>
      </w:r>
      <w:r>
        <w:rPr>
          <w:noProof/>
        </w:rPr>
        <w:fldChar w:fldCharType="end"/>
      </w:r>
    </w:p>
    <w:p w14:paraId="22B69E25" w14:textId="33529A9A" w:rsidR="00676DC4" w:rsidRDefault="00676DC4">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_Toc114775937 \h </w:instrText>
      </w:r>
      <w:r>
        <w:rPr>
          <w:noProof/>
        </w:rPr>
      </w:r>
      <w:r>
        <w:rPr>
          <w:noProof/>
        </w:rPr>
        <w:fldChar w:fldCharType="separate"/>
      </w:r>
      <w:r>
        <w:rPr>
          <w:noProof/>
        </w:rPr>
        <w:t>33</w:t>
      </w:r>
      <w:r>
        <w:rPr>
          <w:noProof/>
        </w:rPr>
        <w:fldChar w:fldCharType="end"/>
      </w:r>
    </w:p>
    <w:p w14:paraId="52DDB63A" w14:textId="082F3BA3" w:rsidR="00676DC4" w:rsidRDefault="00676DC4">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Nsmsf_SMService</w:t>
      </w:r>
      <w:r>
        <w:rPr>
          <w:noProof/>
        </w:rPr>
        <w:t xml:space="preserve"> API</w:t>
      </w:r>
      <w:r>
        <w:rPr>
          <w:noProof/>
        </w:rPr>
        <w:tab/>
      </w:r>
      <w:r>
        <w:rPr>
          <w:noProof/>
        </w:rPr>
        <w:fldChar w:fldCharType="begin" w:fldLock="1"/>
      </w:r>
      <w:r>
        <w:rPr>
          <w:noProof/>
        </w:rPr>
        <w:instrText xml:space="preserve"> PAGEREF _Toc114775938 \h </w:instrText>
      </w:r>
      <w:r>
        <w:rPr>
          <w:noProof/>
        </w:rPr>
      </w:r>
      <w:r>
        <w:rPr>
          <w:noProof/>
        </w:rPr>
        <w:fldChar w:fldCharType="separate"/>
      </w:r>
      <w:r>
        <w:rPr>
          <w:noProof/>
        </w:rPr>
        <w:t>33</w:t>
      </w:r>
      <w:r>
        <w:rPr>
          <w:noProof/>
        </w:rPr>
        <w:fldChar w:fldCharType="end"/>
      </w:r>
    </w:p>
    <w:p w14:paraId="1EA49F2C" w14:textId="53AE0BE6" w:rsidR="00676DC4" w:rsidRDefault="00676DC4" w:rsidP="00676DC4">
      <w:pPr>
        <w:pStyle w:val="TOC8"/>
        <w:rPr>
          <w:rFonts w:asciiTheme="minorHAnsi" w:eastAsiaTheme="minorEastAsia" w:hAnsiTheme="minorHAnsi" w:cstheme="minorBidi"/>
          <w:b w:val="0"/>
          <w:noProof/>
          <w:szCs w:val="22"/>
          <w:lang w:eastAsia="en-GB"/>
        </w:rPr>
      </w:pPr>
      <w:r w:rsidRPr="00E02E5B">
        <w:rPr>
          <w:noProof/>
          <w:lang w:val="en-US"/>
        </w:rPr>
        <w:t>Annex B (Inform</w:t>
      </w:r>
      <w:r w:rsidRPr="00E02E5B">
        <w:rPr>
          <w:noProof/>
          <w:lang w:val="fr-FR"/>
        </w:rPr>
        <w:t>ative): HTTP Multipart Messages</w:t>
      </w:r>
      <w:r>
        <w:rPr>
          <w:noProof/>
        </w:rPr>
        <w:tab/>
      </w:r>
      <w:r>
        <w:rPr>
          <w:noProof/>
        </w:rPr>
        <w:fldChar w:fldCharType="begin" w:fldLock="1"/>
      </w:r>
      <w:r>
        <w:rPr>
          <w:noProof/>
        </w:rPr>
        <w:instrText xml:space="preserve"> PAGEREF _Toc114775939 \h </w:instrText>
      </w:r>
      <w:r>
        <w:rPr>
          <w:noProof/>
        </w:rPr>
      </w:r>
      <w:r>
        <w:rPr>
          <w:noProof/>
        </w:rPr>
        <w:fldChar w:fldCharType="separate"/>
      </w:r>
      <w:r>
        <w:rPr>
          <w:noProof/>
        </w:rPr>
        <w:t>40</w:t>
      </w:r>
      <w:r>
        <w:rPr>
          <w:noProof/>
        </w:rPr>
        <w:fldChar w:fldCharType="end"/>
      </w:r>
    </w:p>
    <w:p w14:paraId="2C7B1521" w14:textId="07B67874" w:rsidR="00676DC4" w:rsidRDefault="00676DC4">
      <w:pPr>
        <w:pStyle w:val="TOC1"/>
        <w:rPr>
          <w:rFonts w:asciiTheme="minorHAnsi" w:eastAsiaTheme="minorEastAsia" w:hAnsiTheme="minorHAnsi" w:cstheme="minorBidi"/>
          <w:noProof/>
          <w:szCs w:val="22"/>
          <w:lang w:eastAsia="en-GB"/>
        </w:rPr>
      </w:pPr>
      <w:r w:rsidRPr="00E02E5B">
        <w:rPr>
          <w:noProof/>
          <w:lang w:val="en-US"/>
        </w:rPr>
        <w:t>B.1</w:t>
      </w:r>
      <w:r>
        <w:rPr>
          <w:rFonts w:asciiTheme="minorHAnsi" w:eastAsiaTheme="minorEastAsia" w:hAnsiTheme="minorHAnsi" w:cstheme="minorBidi"/>
          <w:noProof/>
          <w:szCs w:val="22"/>
          <w:lang w:eastAsia="en-GB"/>
        </w:rPr>
        <w:tab/>
      </w:r>
      <w:r w:rsidRPr="00E02E5B">
        <w:rPr>
          <w:noProof/>
          <w:lang w:val="en-US"/>
        </w:rPr>
        <w:t>Example of HTTP multipart message</w:t>
      </w:r>
      <w:r>
        <w:rPr>
          <w:noProof/>
        </w:rPr>
        <w:tab/>
      </w:r>
      <w:r>
        <w:rPr>
          <w:noProof/>
        </w:rPr>
        <w:fldChar w:fldCharType="begin" w:fldLock="1"/>
      </w:r>
      <w:r>
        <w:rPr>
          <w:noProof/>
        </w:rPr>
        <w:instrText xml:space="preserve"> PAGEREF _Toc114775940 \h </w:instrText>
      </w:r>
      <w:r>
        <w:rPr>
          <w:noProof/>
        </w:rPr>
      </w:r>
      <w:r>
        <w:rPr>
          <w:noProof/>
        </w:rPr>
        <w:fldChar w:fldCharType="separate"/>
      </w:r>
      <w:r>
        <w:rPr>
          <w:noProof/>
        </w:rPr>
        <w:t>40</w:t>
      </w:r>
      <w:r>
        <w:rPr>
          <w:noProof/>
        </w:rPr>
        <w:fldChar w:fldCharType="end"/>
      </w:r>
    </w:p>
    <w:p w14:paraId="08E66B08" w14:textId="6051D326" w:rsidR="00676DC4" w:rsidRDefault="00676DC4">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lang w:eastAsia="zh-CN"/>
        </w:rPr>
        <w:t>Void</w:t>
      </w:r>
      <w:r>
        <w:rPr>
          <w:noProof/>
        </w:rPr>
        <w:tab/>
      </w:r>
      <w:r>
        <w:rPr>
          <w:noProof/>
        </w:rPr>
        <w:fldChar w:fldCharType="begin" w:fldLock="1"/>
      </w:r>
      <w:r>
        <w:rPr>
          <w:noProof/>
        </w:rPr>
        <w:instrText xml:space="preserve"> PAGEREF _Toc114775941 \h </w:instrText>
      </w:r>
      <w:r>
        <w:rPr>
          <w:noProof/>
        </w:rPr>
      </w:r>
      <w:r>
        <w:rPr>
          <w:noProof/>
        </w:rPr>
        <w:fldChar w:fldCharType="separate"/>
      </w:r>
      <w:r>
        <w:rPr>
          <w:noProof/>
        </w:rPr>
        <w:t>40</w:t>
      </w:r>
      <w:r>
        <w:rPr>
          <w:noProof/>
        </w:rPr>
        <w:fldChar w:fldCharType="end"/>
      </w:r>
    </w:p>
    <w:p w14:paraId="0AA4D5CB" w14:textId="3B77EF5A" w:rsidR="00676DC4" w:rsidRDefault="00676DC4">
      <w:pPr>
        <w:pStyle w:val="TOC1"/>
        <w:rPr>
          <w:rFonts w:asciiTheme="minorHAnsi" w:eastAsiaTheme="minorEastAsia" w:hAnsiTheme="minorHAnsi" w:cstheme="minorBidi"/>
          <w:noProof/>
          <w:szCs w:val="22"/>
          <w:lang w:eastAsia="en-GB"/>
        </w:rPr>
      </w:pPr>
      <w:r>
        <w:rPr>
          <w:noProof/>
        </w:rPr>
        <w:t>B.</w:t>
      </w:r>
      <w:r>
        <w:rPr>
          <w:noProof/>
          <w:lang w:eastAsia="zh-CN"/>
        </w:rPr>
        <w:t>3</w:t>
      </w:r>
      <w:r>
        <w:rPr>
          <w:rFonts w:asciiTheme="minorHAnsi" w:eastAsiaTheme="minorEastAsia" w:hAnsiTheme="minorHAnsi" w:cstheme="minorBidi"/>
          <w:noProof/>
          <w:szCs w:val="22"/>
          <w:lang w:eastAsia="en-GB"/>
        </w:rPr>
        <w:tab/>
      </w:r>
      <w:r w:rsidRPr="00E02E5B">
        <w:rPr>
          <w:noProof/>
          <w:lang w:val="en-US" w:eastAsia="fr-FR"/>
        </w:rPr>
        <w:t>Example HTTP multipart message with SM</w:t>
      </w:r>
      <w:r w:rsidRPr="00E02E5B">
        <w:rPr>
          <w:noProof/>
          <w:lang w:val="en-US" w:eastAsia="zh-CN"/>
        </w:rPr>
        <w:t>S</w:t>
      </w:r>
      <w:r w:rsidRPr="00E02E5B">
        <w:rPr>
          <w:noProof/>
          <w:lang w:val="en-US" w:eastAsia="fr-FR"/>
        </w:rPr>
        <w:t xml:space="preserve"> binary data</w:t>
      </w:r>
      <w:r>
        <w:rPr>
          <w:noProof/>
        </w:rPr>
        <w:tab/>
      </w:r>
      <w:r>
        <w:rPr>
          <w:noProof/>
        </w:rPr>
        <w:fldChar w:fldCharType="begin" w:fldLock="1"/>
      </w:r>
      <w:r>
        <w:rPr>
          <w:noProof/>
        </w:rPr>
        <w:instrText xml:space="preserve"> PAGEREF _Toc114775942 \h </w:instrText>
      </w:r>
      <w:r>
        <w:rPr>
          <w:noProof/>
        </w:rPr>
      </w:r>
      <w:r>
        <w:rPr>
          <w:noProof/>
        </w:rPr>
        <w:fldChar w:fldCharType="separate"/>
      </w:r>
      <w:r>
        <w:rPr>
          <w:noProof/>
        </w:rPr>
        <w:t>40</w:t>
      </w:r>
      <w:r>
        <w:rPr>
          <w:noProof/>
        </w:rPr>
        <w:fldChar w:fldCharType="end"/>
      </w:r>
    </w:p>
    <w:p w14:paraId="70AA95F3" w14:textId="70606F01" w:rsidR="00676DC4" w:rsidRDefault="00676DC4" w:rsidP="00676DC4">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C</w:t>
      </w:r>
      <w:r>
        <w:rPr>
          <w:noProof/>
        </w:rPr>
        <w:t xml:space="preserve"> (informative): Change history</w:t>
      </w:r>
      <w:r>
        <w:rPr>
          <w:noProof/>
        </w:rPr>
        <w:tab/>
      </w:r>
      <w:r>
        <w:rPr>
          <w:noProof/>
        </w:rPr>
        <w:fldChar w:fldCharType="begin" w:fldLock="1"/>
      </w:r>
      <w:r>
        <w:rPr>
          <w:noProof/>
        </w:rPr>
        <w:instrText xml:space="preserve"> PAGEREF _Toc114775943 \h </w:instrText>
      </w:r>
      <w:r>
        <w:rPr>
          <w:noProof/>
        </w:rPr>
      </w:r>
      <w:r>
        <w:rPr>
          <w:noProof/>
        </w:rPr>
        <w:fldChar w:fldCharType="separate"/>
      </w:r>
      <w:r>
        <w:rPr>
          <w:noProof/>
        </w:rPr>
        <w:t>42</w:t>
      </w:r>
      <w:r>
        <w:rPr>
          <w:noProof/>
        </w:rPr>
        <w:fldChar w:fldCharType="end"/>
      </w:r>
    </w:p>
    <w:p w14:paraId="4DB5EB89" w14:textId="5B4776DF"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9" w:name="foreword"/>
      <w:bookmarkStart w:id="10" w:name="_Toc2086433"/>
      <w:bookmarkStart w:id="11" w:name="_Toc39046755"/>
      <w:bookmarkStart w:id="12" w:name="_Toc42934337"/>
      <w:bookmarkStart w:id="13" w:name="_Toc49844553"/>
      <w:bookmarkStart w:id="14" w:name="_Toc56519190"/>
      <w:bookmarkStart w:id="15" w:name="_Toc104279727"/>
      <w:bookmarkStart w:id="16" w:name="_Toc114775854"/>
      <w:bookmarkEnd w:id="9"/>
      <w:r w:rsidRPr="004D3578">
        <w:lastRenderedPageBreak/>
        <w:t>Foreword</w:t>
      </w:r>
      <w:bookmarkEnd w:id="10"/>
      <w:bookmarkEnd w:id="11"/>
      <w:bookmarkEnd w:id="12"/>
      <w:bookmarkEnd w:id="13"/>
      <w:bookmarkEnd w:id="14"/>
      <w:bookmarkEnd w:id="15"/>
      <w:bookmarkEnd w:id="16"/>
    </w:p>
    <w:p w14:paraId="11EDB31F" w14:textId="77777777" w:rsidR="00080512" w:rsidRPr="004D3578" w:rsidRDefault="00080512">
      <w:r w:rsidRPr="004D3578">
        <w:t xml:space="preserve">This Technical </w:t>
      </w:r>
      <w:bookmarkStart w:id="17" w:name="spectype3"/>
      <w:r w:rsidRPr="009267D1">
        <w:t>Specification</w:t>
      </w:r>
      <w:bookmarkEnd w:id="17"/>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18" w:name="introduction"/>
      <w:bookmarkStart w:id="19" w:name="_Toc25227214"/>
      <w:bookmarkStart w:id="20" w:name="_Toc34039557"/>
      <w:bookmarkStart w:id="21" w:name="_Toc39046756"/>
      <w:bookmarkStart w:id="22" w:name="_Toc42934338"/>
      <w:bookmarkStart w:id="23" w:name="_Toc49844554"/>
      <w:bookmarkStart w:id="24" w:name="_Toc56519191"/>
      <w:bookmarkStart w:id="25" w:name="_Toc104279728"/>
      <w:bookmarkStart w:id="26" w:name="_Toc114775855"/>
      <w:bookmarkEnd w:id="18"/>
      <w:r w:rsidRPr="007021DF">
        <w:t>1</w:t>
      </w:r>
      <w:r w:rsidRPr="007021DF">
        <w:tab/>
        <w:t>Scope</w:t>
      </w:r>
      <w:bookmarkEnd w:id="19"/>
      <w:bookmarkEnd w:id="20"/>
      <w:bookmarkEnd w:id="21"/>
      <w:bookmarkEnd w:id="22"/>
      <w:bookmarkEnd w:id="23"/>
      <w:bookmarkEnd w:id="24"/>
      <w:bookmarkEnd w:id="25"/>
      <w:bookmarkEnd w:id="26"/>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7" w:name="_Toc25227215"/>
      <w:bookmarkStart w:id="28" w:name="_Toc34039558"/>
      <w:bookmarkStart w:id="29" w:name="_Toc39046757"/>
      <w:bookmarkStart w:id="30" w:name="_Toc42934339"/>
      <w:bookmarkStart w:id="31" w:name="_Toc49844555"/>
      <w:bookmarkStart w:id="32" w:name="_Toc56519192"/>
      <w:bookmarkStart w:id="33" w:name="_Toc104279729"/>
      <w:bookmarkStart w:id="34" w:name="_Toc114775856"/>
      <w:r w:rsidRPr="007021DF">
        <w:t>2</w:t>
      </w:r>
      <w:r w:rsidRPr="007021DF">
        <w:tab/>
        <w:t>References</w:t>
      </w:r>
      <w:bookmarkEnd w:id="27"/>
      <w:bookmarkEnd w:id="28"/>
      <w:bookmarkEnd w:id="29"/>
      <w:bookmarkEnd w:id="30"/>
      <w:bookmarkEnd w:id="31"/>
      <w:bookmarkEnd w:id="32"/>
      <w:bookmarkEnd w:id="33"/>
      <w:bookmarkEnd w:id="34"/>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77777777" w:rsidR="009267D1" w:rsidRPr="007021DF" w:rsidRDefault="009267D1"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w:t>
      </w:r>
      <w:r w:rsidRPr="007021DF">
        <w:rPr>
          <w:rFonts w:hint="eastAsia"/>
          <w:snapToGrid w:val="0"/>
          <w:lang w:eastAsia="zh-CN"/>
        </w:rPr>
        <w:t>7540</w:t>
      </w:r>
      <w:r w:rsidRPr="007021DF">
        <w:rPr>
          <w:snapToGrid w:val="0"/>
        </w:rPr>
        <w:t>: "</w:t>
      </w:r>
      <w:r w:rsidRPr="007021DF">
        <w:t>Hypertext Transfer Protocol Version 2 (HTTP/2)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7777777" w:rsidR="009267D1" w:rsidRDefault="009267D1" w:rsidP="009267D1">
      <w:pPr>
        <w:pStyle w:val="EX"/>
      </w:pPr>
      <w:r w:rsidRPr="000B71E3">
        <w:t>[</w:t>
      </w:r>
      <w:r>
        <w:rPr>
          <w:rFonts w:hint="eastAsia"/>
          <w:lang w:eastAsia="zh-CN"/>
        </w:rPr>
        <w:t>17</w:t>
      </w:r>
      <w:r w:rsidRPr="000B71E3">
        <w:t>]</w:t>
      </w:r>
      <w:r w:rsidRPr="000B71E3">
        <w:tab/>
        <w:t>IETF</w:t>
      </w:r>
      <w:r>
        <w:t> </w:t>
      </w:r>
      <w:r w:rsidRPr="000B71E3">
        <w:t>RFC</w:t>
      </w:r>
      <w:r>
        <w:t> </w:t>
      </w:r>
      <w:r w:rsidRPr="000B71E3">
        <w:t>7807: "Problem Details for HTTP APIs".</w:t>
      </w:r>
    </w:p>
    <w:p w14:paraId="65212C5E" w14:textId="77777777" w:rsidR="00561B51" w:rsidRDefault="00602303" w:rsidP="009267D1">
      <w:pPr>
        <w:pStyle w:val="EX"/>
        <w:rPr>
          <w:lang w:eastAsia="zh-CN"/>
        </w:rPr>
      </w:pPr>
      <w:r>
        <w:rPr>
          <w:lang w:eastAsia="zh-CN"/>
        </w:rPr>
        <w:t>[18]</w:t>
      </w:r>
      <w:r>
        <w:rPr>
          <w:lang w:eastAsia="zh-CN"/>
        </w:rPr>
        <w:tab/>
        <w:t>IETF RFC 7232: "Hypertext Transfer Protocol (HTTP/1.1): Conditional Requests".</w:t>
      </w:r>
    </w:p>
    <w:p w14:paraId="44B002B1" w14:textId="77777777" w:rsidR="00427C10" w:rsidRPr="006D2D6D" w:rsidRDefault="00427C10" w:rsidP="009267D1">
      <w:pPr>
        <w:pStyle w:val="EX"/>
        <w:rPr>
          <w:lang w:eastAsia="zh-CN"/>
        </w:rPr>
      </w:pPr>
      <w:bookmarkStart w:id="35"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1" w:history="1">
        <w:r>
          <w:rPr>
            <w:rStyle w:val="Hyperlink"/>
            <w:lang w:val="en-US"/>
          </w:rPr>
          <w:t>https://spec.openapis.org/oas/v3.0.0</w:t>
        </w:r>
      </w:hyperlink>
      <w:r>
        <w:rPr>
          <w:lang w:val="en-US"/>
        </w:rPr>
        <w:t>.</w:t>
      </w:r>
    </w:p>
    <w:bookmarkEnd w:id="35"/>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77777777" w:rsidR="005D1B85" w:rsidRPr="006D2D6D" w:rsidRDefault="005D1B85" w:rsidP="00753FB5">
      <w:pPr>
        <w:pStyle w:val="EX"/>
        <w:rPr>
          <w:lang w:eastAsia="zh-CN"/>
        </w:rPr>
      </w:pPr>
    </w:p>
    <w:p w14:paraId="2F641366" w14:textId="77777777" w:rsidR="009267D1" w:rsidRPr="007021DF" w:rsidRDefault="009267D1" w:rsidP="00C22B12">
      <w:pPr>
        <w:pStyle w:val="Heading1"/>
      </w:pPr>
      <w:r w:rsidRPr="007021DF" w:rsidDel="004D67AB">
        <w:t xml:space="preserve"> </w:t>
      </w:r>
      <w:bookmarkStart w:id="36" w:name="_Toc25227216"/>
      <w:bookmarkStart w:id="37" w:name="_Toc34039559"/>
      <w:bookmarkStart w:id="38" w:name="_Toc39046758"/>
      <w:bookmarkStart w:id="39" w:name="_Toc42934340"/>
      <w:bookmarkStart w:id="40" w:name="_Toc49844556"/>
      <w:bookmarkStart w:id="41" w:name="_Toc56519193"/>
      <w:bookmarkStart w:id="42" w:name="_Toc104279730"/>
      <w:bookmarkStart w:id="43" w:name="_Toc114775857"/>
      <w:r w:rsidRPr="007021DF">
        <w:t>3</w:t>
      </w:r>
      <w:r w:rsidRPr="007021DF">
        <w:tab/>
        <w:t>Definitions and abbreviations</w:t>
      </w:r>
      <w:bookmarkEnd w:id="36"/>
      <w:bookmarkEnd w:id="37"/>
      <w:bookmarkEnd w:id="38"/>
      <w:bookmarkEnd w:id="39"/>
      <w:bookmarkEnd w:id="40"/>
      <w:bookmarkEnd w:id="41"/>
      <w:bookmarkEnd w:id="42"/>
      <w:bookmarkEnd w:id="43"/>
    </w:p>
    <w:p w14:paraId="2D48F464" w14:textId="77777777" w:rsidR="009267D1" w:rsidRPr="007021DF" w:rsidRDefault="009267D1" w:rsidP="00C22B12">
      <w:pPr>
        <w:pStyle w:val="Heading2"/>
      </w:pPr>
      <w:bookmarkStart w:id="44" w:name="_Toc25227217"/>
      <w:bookmarkStart w:id="45" w:name="_Toc34039560"/>
      <w:bookmarkStart w:id="46" w:name="_Toc39046759"/>
      <w:bookmarkStart w:id="47" w:name="_Toc42934341"/>
      <w:bookmarkStart w:id="48" w:name="_Toc49844557"/>
      <w:bookmarkStart w:id="49" w:name="_Toc56519194"/>
      <w:bookmarkStart w:id="50" w:name="_Toc104279731"/>
      <w:bookmarkStart w:id="51" w:name="_Toc114775858"/>
      <w:r w:rsidRPr="007021DF">
        <w:t>3.1</w:t>
      </w:r>
      <w:r w:rsidRPr="007021DF">
        <w:tab/>
        <w:t>Definitions</w:t>
      </w:r>
      <w:bookmarkEnd w:id="44"/>
      <w:bookmarkEnd w:id="45"/>
      <w:bookmarkEnd w:id="46"/>
      <w:bookmarkEnd w:id="47"/>
      <w:bookmarkEnd w:id="48"/>
      <w:bookmarkEnd w:id="49"/>
      <w:bookmarkEnd w:id="50"/>
      <w:bookmarkEnd w:id="51"/>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2" w:name="_Toc25227218"/>
      <w:bookmarkStart w:id="53" w:name="_Toc34039561"/>
      <w:bookmarkStart w:id="54" w:name="_Toc39046760"/>
      <w:bookmarkStart w:id="55" w:name="_Toc42934342"/>
      <w:bookmarkStart w:id="56" w:name="_Toc49844558"/>
      <w:bookmarkStart w:id="57" w:name="_Toc56519195"/>
      <w:bookmarkStart w:id="58" w:name="_Toc104279732"/>
      <w:bookmarkStart w:id="59" w:name="_Toc114775859"/>
      <w:r w:rsidRPr="007021DF">
        <w:t>3.2</w:t>
      </w:r>
      <w:r w:rsidRPr="007021DF">
        <w:tab/>
        <w:t>Abbreviations</w:t>
      </w:r>
      <w:bookmarkEnd w:id="52"/>
      <w:bookmarkEnd w:id="53"/>
      <w:bookmarkEnd w:id="54"/>
      <w:bookmarkEnd w:id="55"/>
      <w:bookmarkEnd w:id="56"/>
      <w:bookmarkEnd w:id="57"/>
      <w:bookmarkEnd w:id="58"/>
      <w:bookmarkEnd w:id="59"/>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0" w:name="_Toc25227219"/>
      <w:bookmarkStart w:id="61" w:name="_Toc34039562"/>
      <w:bookmarkStart w:id="62" w:name="_Toc39046761"/>
      <w:bookmarkStart w:id="63" w:name="_Toc42934343"/>
      <w:bookmarkStart w:id="64" w:name="_Toc49844559"/>
      <w:bookmarkStart w:id="65" w:name="_Toc56519196"/>
      <w:bookmarkStart w:id="66" w:name="_Toc104279733"/>
      <w:bookmarkStart w:id="67" w:name="_Toc114775860"/>
      <w:r w:rsidRPr="007021DF">
        <w:t>4</w:t>
      </w:r>
      <w:r w:rsidRPr="007021DF">
        <w:tab/>
        <w:t>Overview</w:t>
      </w:r>
      <w:bookmarkEnd w:id="60"/>
      <w:bookmarkEnd w:id="61"/>
      <w:bookmarkEnd w:id="62"/>
      <w:bookmarkEnd w:id="63"/>
      <w:bookmarkEnd w:id="64"/>
      <w:bookmarkEnd w:id="65"/>
      <w:bookmarkEnd w:id="66"/>
      <w:bookmarkEnd w:id="67"/>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15pt;height:170.35pt" o:ole="">
            <v:imagedata r:id="rId12" o:title=""/>
          </v:shape>
          <o:OLEObject Type="Embed" ProgID="Visio.Drawing.11" ShapeID="_x0000_i1027" DrawAspect="Content" ObjectID="_1725388818" r:id="rId13"/>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68" w:name="_Toc25227220"/>
      <w:bookmarkStart w:id="69" w:name="_Toc34039563"/>
      <w:bookmarkStart w:id="70" w:name="_Toc39046762"/>
      <w:bookmarkStart w:id="71" w:name="_Toc42934344"/>
      <w:bookmarkStart w:id="72" w:name="_Toc49844560"/>
      <w:bookmarkStart w:id="73" w:name="_Toc56519197"/>
      <w:bookmarkStart w:id="74" w:name="_Toc104279734"/>
      <w:bookmarkStart w:id="75" w:name="_Toc114775861"/>
      <w:r w:rsidRPr="007021DF">
        <w:t>5</w:t>
      </w:r>
      <w:r w:rsidRPr="007021DF">
        <w:tab/>
        <w:t xml:space="preserve">Services offered by the </w:t>
      </w:r>
      <w:r w:rsidRPr="007021DF">
        <w:rPr>
          <w:rFonts w:hint="eastAsia"/>
          <w:lang w:eastAsia="zh-CN"/>
        </w:rPr>
        <w:t>SMSF</w:t>
      </w:r>
      <w:bookmarkEnd w:id="68"/>
      <w:bookmarkEnd w:id="69"/>
      <w:bookmarkEnd w:id="70"/>
      <w:bookmarkEnd w:id="71"/>
      <w:bookmarkEnd w:id="72"/>
      <w:bookmarkEnd w:id="73"/>
      <w:bookmarkEnd w:id="74"/>
      <w:bookmarkEnd w:id="75"/>
    </w:p>
    <w:p w14:paraId="2F77BB91" w14:textId="77777777" w:rsidR="009267D1" w:rsidRPr="007021DF" w:rsidRDefault="009267D1" w:rsidP="00C22B12">
      <w:pPr>
        <w:pStyle w:val="Heading2"/>
      </w:pPr>
      <w:bookmarkStart w:id="76" w:name="_Toc25227221"/>
      <w:bookmarkStart w:id="77" w:name="_Toc34039564"/>
      <w:bookmarkStart w:id="78" w:name="_Toc39046763"/>
      <w:bookmarkStart w:id="79" w:name="_Toc42934345"/>
      <w:bookmarkStart w:id="80" w:name="_Toc49844561"/>
      <w:bookmarkStart w:id="81" w:name="_Toc56519198"/>
      <w:bookmarkStart w:id="82" w:name="_Toc104279735"/>
      <w:bookmarkStart w:id="83" w:name="_Toc114775862"/>
      <w:r w:rsidRPr="007021DF">
        <w:t>5.1</w:t>
      </w:r>
      <w:r w:rsidRPr="007021DF">
        <w:tab/>
        <w:t>Introduction</w:t>
      </w:r>
      <w:bookmarkEnd w:id="76"/>
      <w:bookmarkEnd w:id="77"/>
      <w:bookmarkEnd w:id="78"/>
      <w:bookmarkEnd w:id="79"/>
      <w:bookmarkEnd w:id="80"/>
      <w:bookmarkEnd w:id="81"/>
      <w:bookmarkEnd w:id="82"/>
      <w:bookmarkEnd w:id="83"/>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4" w:name="_Toc25227222"/>
      <w:bookmarkStart w:id="85" w:name="_Toc34039565"/>
      <w:bookmarkStart w:id="86" w:name="_Toc39046764"/>
      <w:bookmarkStart w:id="87" w:name="_Toc42934346"/>
      <w:bookmarkStart w:id="88" w:name="_Toc49844562"/>
      <w:bookmarkStart w:id="89" w:name="_Toc56519199"/>
      <w:bookmarkStart w:id="90" w:name="_Toc104279736"/>
      <w:bookmarkStart w:id="91" w:name="_Toc114775863"/>
      <w:r w:rsidRPr="007021DF">
        <w:t>5.2</w:t>
      </w:r>
      <w:r w:rsidRPr="007021DF">
        <w:tab/>
      </w:r>
      <w:r w:rsidRPr="007021DF">
        <w:rPr>
          <w:rFonts w:hint="eastAsia"/>
          <w:lang w:eastAsia="zh-CN"/>
        </w:rPr>
        <w:t>Nsmsf_SMService</w:t>
      </w:r>
      <w:r w:rsidRPr="007021DF">
        <w:t xml:space="preserve"> Service</w:t>
      </w:r>
      <w:bookmarkEnd w:id="84"/>
      <w:bookmarkEnd w:id="85"/>
      <w:bookmarkEnd w:id="86"/>
      <w:bookmarkEnd w:id="87"/>
      <w:bookmarkEnd w:id="88"/>
      <w:bookmarkEnd w:id="89"/>
      <w:bookmarkEnd w:id="90"/>
      <w:bookmarkEnd w:id="91"/>
    </w:p>
    <w:p w14:paraId="2BC0EC85" w14:textId="77777777" w:rsidR="009267D1" w:rsidRPr="007021DF" w:rsidRDefault="009267D1" w:rsidP="00C22B12">
      <w:pPr>
        <w:pStyle w:val="Heading3"/>
      </w:pPr>
      <w:bookmarkStart w:id="92" w:name="_Toc25227223"/>
      <w:bookmarkStart w:id="93" w:name="_Toc34039566"/>
      <w:bookmarkStart w:id="94" w:name="_Toc39046765"/>
      <w:bookmarkStart w:id="95" w:name="_Toc42934347"/>
      <w:bookmarkStart w:id="96" w:name="_Toc49844563"/>
      <w:bookmarkStart w:id="97" w:name="_Toc56519200"/>
      <w:bookmarkStart w:id="98" w:name="_Toc104279737"/>
      <w:bookmarkStart w:id="99" w:name="_Toc114775864"/>
      <w:r w:rsidRPr="007021DF">
        <w:t>5.2.1</w:t>
      </w:r>
      <w:r w:rsidRPr="007021DF">
        <w:tab/>
        <w:t>Service Description</w:t>
      </w:r>
      <w:bookmarkEnd w:id="92"/>
      <w:bookmarkEnd w:id="93"/>
      <w:bookmarkEnd w:id="94"/>
      <w:bookmarkEnd w:id="95"/>
      <w:bookmarkEnd w:id="96"/>
      <w:bookmarkEnd w:id="97"/>
      <w:bookmarkEnd w:id="98"/>
      <w:bookmarkEnd w:id="99"/>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0" w:name="_Toc25227224"/>
      <w:bookmarkStart w:id="101" w:name="_Toc34039567"/>
      <w:bookmarkStart w:id="102" w:name="_Toc39046766"/>
      <w:bookmarkStart w:id="103" w:name="_Toc42934348"/>
      <w:bookmarkStart w:id="104" w:name="_Toc49844564"/>
      <w:bookmarkStart w:id="105" w:name="_Toc56519201"/>
      <w:bookmarkStart w:id="106" w:name="_Toc104279738"/>
      <w:bookmarkStart w:id="107" w:name="_Toc114775865"/>
      <w:r w:rsidRPr="007021DF">
        <w:t>5.2.2</w:t>
      </w:r>
      <w:r w:rsidRPr="007021DF">
        <w:tab/>
        <w:t>Service Operations</w:t>
      </w:r>
      <w:bookmarkEnd w:id="100"/>
      <w:bookmarkEnd w:id="101"/>
      <w:bookmarkEnd w:id="102"/>
      <w:bookmarkEnd w:id="103"/>
      <w:bookmarkEnd w:id="104"/>
      <w:bookmarkEnd w:id="105"/>
      <w:bookmarkEnd w:id="106"/>
      <w:bookmarkEnd w:id="107"/>
    </w:p>
    <w:p w14:paraId="3D4D5AB5" w14:textId="77777777" w:rsidR="009267D1" w:rsidRPr="007021DF" w:rsidRDefault="009267D1" w:rsidP="00C22B12">
      <w:pPr>
        <w:pStyle w:val="Heading4"/>
      </w:pPr>
      <w:bookmarkStart w:id="108" w:name="_Toc25227225"/>
      <w:bookmarkStart w:id="109" w:name="_Toc34039568"/>
      <w:bookmarkStart w:id="110" w:name="_Toc39046767"/>
      <w:bookmarkStart w:id="111" w:name="_Toc42934349"/>
      <w:bookmarkStart w:id="112" w:name="_Toc49844565"/>
      <w:bookmarkStart w:id="113" w:name="_Toc56519202"/>
      <w:bookmarkStart w:id="114" w:name="_Toc104279739"/>
      <w:bookmarkStart w:id="115" w:name="_Toc114775866"/>
      <w:r w:rsidRPr="007021DF">
        <w:t>5.2.2.1</w:t>
      </w:r>
      <w:r w:rsidRPr="007021DF">
        <w:tab/>
        <w:t>Introduction</w:t>
      </w:r>
      <w:bookmarkEnd w:id="108"/>
      <w:bookmarkEnd w:id="109"/>
      <w:bookmarkEnd w:id="110"/>
      <w:bookmarkEnd w:id="111"/>
      <w:bookmarkEnd w:id="112"/>
      <w:bookmarkEnd w:id="113"/>
      <w:bookmarkEnd w:id="114"/>
      <w:bookmarkEnd w:id="115"/>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6" w:name="_Toc25227226"/>
      <w:bookmarkStart w:id="117" w:name="_Toc34039569"/>
      <w:bookmarkStart w:id="118" w:name="_Toc39046768"/>
      <w:bookmarkStart w:id="119" w:name="_Toc42934350"/>
      <w:bookmarkStart w:id="120" w:name="_Toc49844566"/>
      <w:bookmarkStart w:id="121" w:name="_Toc56519203"/>
      <w:bookmarkStart w:id="122" w:name="_Toc104279740"/>
      <w:bookmarkStart w:id="123" w:name="_Toc114775867"/>
      <w:r w:rsidRPr="007021DF">
        <w:t>5.2.2.2</w:t>
      </w:r>
      <w:r w:rsidRPr="007021DF">
        <w:tab/>
      </w:r>
      <w:r w:rsidRPr="007021DF">
        <w:rPr>
          <w:rFonts w:hint="eastAsia"/>
          <w:lang w:eastAsia="zh-CN"/>
        </w:rPr>
        <w:t>Activate</w:t>
      </w:r>
      <w:bookmarkEnd w:id="116"/>
      <w:bookmarkEnd w:id="117"/>
      <w:bookmarkEnd w:id="118"/>
      <w:bookmarkEnd w:id="119"/>
      <w:bookmarkEnd w:id="120"/>
      <w:bookmarkEnd w:id="121"/>
      <w:bookmarkEnd w:id="122"/>
      <w:bookmarkEnd w:id="123"/>
    </w:p>
    <w:p w14:paraId="50AD2109" w14:textId="77777777" w:rsidR="009267D1" w:rsidRPr="007021DF" w:rsidRDefault="009267D1" w:rsidP="00C22B12">
      <w:pPr>
        <w:pStyle w:val="Heading5"/>
      </w:pPr>
      <w:bookmarkStart w:id="124" w:name="_Toc25227227"/>
      <w:bookmarkStart w:id="125" w:name="_Toc34039570"/>
      <w:bookmarkStart w:id="126" w:name="_Toc39046769"/>
      <w:bookmarkStart w:id="127" w:name="_Toc42934351"/>
      <w:bookmarkStart w:id="128" w:name="_Toc49844567"/>
      <w:bookmarkStart w:id="129" w:name="_Toc56519204"/>
      <w:bookmarkStart w:id="130" w:name="_Toc104279741"/>
      <w:bookmarkStart w:id="131" w:name="_Toc114775868"/>
      <w:r w:rsidRPr="007021DF">
        <w:t>5.2.2.2.1</w:t>
      </w:r>
      <w:r w:rsidRPr="007021DF">
        <w:tab/>
        <w:t>General</w:t>
      </w:r>
      <w:bookmarkEnd w:id="124"/>
      <w:bookmarkEnd w:id="125"/>
      <w:bookmarkEnd w:id="126"/>
      <w:bookmarkEnd w:id="127"/>
      <w:bookmarkEnd w:id="128"/>
      <w:bookmarkEnd w:id="129"/>
      <w:bookmarkEnd w:id="130"/>
      <w:bookmarkEnd w:id="131"/>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2" w:name="_Toc25227228"/>
      <w:bookmarkStart w:id="133" w:name="_Toc34039571"/>
      <w:bookmarkStart w:id="134" w:name="_Toc39046770"/>
      <w:bookmarkStart w:id="135" w:name="_Toc42934352"/>
      <w:bookmarkStart w:id="136" w:name="_Toc49844568"/>
      <w:bookmarkStart w:id="137" w:name="_Toc56519205"/>
      <w:bookmarkStart w:id="138" w:name="_Toc104279742"/>
      <w:bookmarkStart w:id="139" w:name="_Toc114775869"/>
      <w:r w:rsidRPr="007021DF">
        <w:t>5.2.2.2.2</w:t>
      </w:r>
      <w:r w:rsidRPr="007021DF">
        <w:tab/>
      </w:r>
      <w:r w:rsidRPr="007021DF">
        <w:rPr>
          <w:rFonts w:hint="eastAsia"/>
          <w:lang w:eastAsia="zh-CN"/>
        </w:rPr>
        <w:t>Registration procedure using Activate service operation</w:t>
      </w:r>
      <w:bookmarkEnd w:id="132"/>
      <w:bookmarkEnd w:id="133"/>
      <w:bookmarkEnd w:id="134"/>
      <w:bookmarkEnd w:id="135"/>
      <w:bookmarkEnd w:id="136"/>
      <w:bookmarkEnd w:id="137"/>
      <w:bookmarkEnd w:id="138"/>
      <w:bookmarkEnd w:id="139"/>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7pt;height:174.65pt" o:ole="">
            <v:imagedata r:id="rId14" o:title=""/>
          </v:shape>
          <o:OLEObject Type="Embed" ProgID="Visio.Drawing.11" ShapeID="_x0000_i1028" DrawAspect="Content" ObjectID="_1725388819" r:id="rId15"/>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2BACC10F" w14:textId="77777777" w:rsidR="009267D1" w:rsidRPr="007021DF" w:rsidRDefault="009267D1" w:rsidP="009267D1">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D773012" w14:textId="77777777" w:rsidR="009267D1" w:rsidRPr="007021DF" w:rsidRDefault="009267D1" w:rsidP="009267D1">
      <w:r w:rsidRPr="007021DF">
        <w:rPr>
          <w:rFonts w:hint="eastAsia"/>
        </w:rPr>
        <w:t>Depending on whether the target UE Context for SMS has already been created, the SMSF performs 2a or 2b:</w:t>
      </w:r>
    </w:p>
    <w:p w14:paraId="007BF14B" w14:textId="035FDD9A" w:rsidR="009267D1" w:rsidRPr="007021DF" w:rsidRDefault="009267D1" w:rsidP="009267D1">
      <w:pPr>
        <w:pStyle w:val="B1"/>
      </w:pPr>
      <w:r w:rsidRPr="007021DF">
        <w:rPr>
          <w:rFonts w:hint="eastAsia"/>
        </w:rPr>
        <w:t>2a.</w:t>
      </w:r>
      <w:r w:rsidRPr="007021DF">
        <w:rPr>
          <w:rFonts w:hint="eastAsia"/>
        </w:rPr>
        <w:tab/>
        <w:t xml:space="preserve">If the target UE Context for SMS is not created in SMSF, the SMSF </w:t>
      </w:r>
      <w:r w:rsidR="006C293F">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rsidR="006C293F">
        <w:t>.</w:t>
      </w:r>
    </w:p>
    <w:p w14:paraId="2DE47A0D" w14:textId="77777777" w:rsidR="009267D1" w:rsidRPr="007021DF" w:rsidRDefault="009267D1" w:rsidP="009267D1">
      <w:pPr>
        <w:pStyle w:val="B1"/>
        <w:ind w:firstLine="0"/>
      </w:pPr>
      <w:bookmarkStart w:id="140"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rsidR="00A70CC7">
        <w:t>PUT</w:t>
      </w:r>
      <w:r w:rsidRPr="007021DF">
        <w:t xml:space="preserve"> response shall contain the representation of the created resource and the "Location" header shall contain the URI of the created resource.</w:t>
      </w:r>
    </w:p>
    <w:bookmarkEnd w:id="140"/>
    <w:p w14:paraId="312B1A38" w14:textId="77777777" w:rsidR="009267D1" w:rsidRPr="007021DF" w:rsidRDefault="009267D1" w:rsidP="009267D1">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5D999EFC" w14:textId="77777777" w:rsidR="009267D1" w:rsidRPr="007021DF" w:rsidRDefault="009267D1" w:rsidP="009267D1">
      <w:pPr>
        <w:pStyle w:val="B1"/>
        <w:ind w:firstLine="0"/>
      </w:pPr>
      <w:bookmarkStart w:id="141"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41"/>
    <w:p w14:paraId="69751A6D" w14:textId="77777777" w:rsidR="00E342EA" w:rsidRDefault="00E342EA" w:rsidP="00E342EA">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4C83A6E8" w14:textId="77777777" w:rsidR="00E342EA" w:rsidRDefault="00E342EA" w:rsidP="00E342EA">
      <w:pPr>
        <w:pStyle w:val="B1"/>
        <w:ind w:firstLine="0"/>
      </w:pPr>
      <w:bookmarkStart w:id="142"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42"/>
    <w:p w14:paraId="71A6EDEA" w14:textId="0200B026" w:rsidR="009267D1" w:rsidRPr="007021DF" w:rsidRDefault="009267D1" w:rsidP="009267D1">
      <w:pPr>
        <w:pStyle w:val="B1"/>
        <w:rPr>
          <w:lang w:eastAsia="zh-CN"/>
        </w:rPr>
      </w:pPr>
      <w:r w:rsidRPr="007021DF">
        <w:rPr>
          <w:rFonts w:hint="eastAsia"/>
          <w:lang w:eastAsia="zh-CN"/>
        </w:rPr>
        <w:t>2</w:t>
      </w:r>
      <w:r w:rsidR="00E342EA">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2C022FD5"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62977A01" w14:textId="77777777" w:rsidR="00470726" w:rsidRPr="007021DF" w:rsidRDefault="00470726" w:rsidP="00470726">
      <w:pPr>
        <w:pStyle w:val="B1"/>
        <w:rPr>
          <w:lang w:eastAsia="zh-CN"/>
        </w:rPr>
      </w:pPr>
      <w:bookmarkStart w:id="143" w:name="_Toc25227229"/>
      <w:bookmarkStart w:id="144" w:name="_Toc34039572"/>
      <w:bookmarkStart w:id="145" w:name="_Toc39046771"/>
      <w:bookmarkStart w:id="146" w:name="_Toc42934353"/>
      <w:bookmarkStart w:id="147" w:name="_Toc49844569"/>
      <w:bookmarkStart w:id="148" w:name="_Toc56519206"/>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6830592B" w14:textId="77777777" w:rsidR="00470726" w:rsidRPr="007021DF" w:rsidRDefault="00470726" w:rsidP="00470726">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49" w:name="_Toc104279743"/>
      <w:bookmarkStart w:id="150" w:name="_Toc114775870"/>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9"/>
      <w:bookmarkEnd w:id="150"/>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45" type="#_x0000_t75" style="width:469.05pt;height:173pt" o:ole="">
            <v:imagedata r:id="rId16" o:title=""/>
          </v:shape>
          <o:OLEObject Type="Embed" ProgID="Visio.Drawing.11" ShapeID="_x0000_i1045" DrawAspect="Content" ObjectID="_1725388820" r:id="rId17"/>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1" w:name="_Toc11338442"/>
      <w:bookmarkStart w:id="152" w:name="_Toc27585057"/>
      <w:bookmarkStart w:id="153" w:name="_Toc36457010"/>
      <w:bookmarkStart w:id="154" w:name="_Toc45027893"/>
      <w:bookmarkStart w:id="155" w:name="_Toc45028728"/>
      <w:bookmarkStart w:id="156" w:name="_Toc67681484"/>
      <w:bookmarkStart w:id="157"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0E14BB44"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r w:rsidRPr="00B06F7A">
        <w:rPr>
          <w:lang w:val="en-US" w:eastAsia="zh-CN"/>
        </w:rPr>
        <w:t xml:space="preserve"> </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6869DE1C" w14:textId="77777777" w:rsidR="008264D6" w:rsidRDefault="008264D6" w:rsidP="008264D6">
      <w:pPr>
        <w:pStyle w:val="B1"/>
      </w:pPr>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A ProblemDetails IE shall be included in the payload body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407AC62B" w14:textId="77777777" w:rsidR="008264D6" w:rsidRPr="00B06F7A" w:rsidRDefault="008264D6" w:rsidP="008264D6">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1112BF9" w14:textId="77777777" w:rsidR="008264D6" w:rsidRPr="00B06F7A" w:rsidRDefault="008264D6" w:rsidP="008264D6">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4AD0CCD1" w14:textId="77777777" w:rsidR="008264D6" w:rsidRPr="007021DF" w:rsidRDefault="008264D6" w:rsidP="008264D6">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58" w:name="_Toc104279744"/>
      <w:bookmarkStart w:id="159" w:name="_Toc114775871"/>
      <w:bookmarkEnd w:id="151"/>
      <w:bookmarkEnd w:id="152"/>
      <w:bookmarkEnd w:id="153"/>
      <w:bookmarkEnd w:id="154"/>
      <w:bookmarkEnd w:id="155"/>
      <w:bookmarkEnd w:id="156"/>
      <w:bookmarkEnd w:id="157"/>
      <w:r w:rsidRPr="007021DF">
        <w:t>5.2.2.</w:t>
      </w:r>
      <w:r w:rsidRPr="007021DF">
        <w:rPr>
          <w:rFonts w:hint="eastAsia"/>
          <w:lang w:eastAsia="zh-CN"/>
        </w:rPr>
        <w:t>3</w:t>
      </w:r>
      <w:r w:rsidRPr="007021DF">
        <w:tab/>
      </w:r>
      <w:r w:rsidRPr="007021DF">
        <w:rPr>
          <w:rFonts w:hint="eastAsia"/>
          <w:lang w:eastAsia="zh-CN"/>
        </w:rPr>
        <w:t>Deactivate</w:t>
      </w:r>
      <w:bookmarkEnd w:id="143"/>
      <w:bookmarkEnd w:id="144"/>
      <w:bookmarkEnd w:id="145"/>
      <w:bookmarkEnd w:id="146"/>
      <w:bookmarkEnd w:id="147"/>
      <w:bookmarkEnd w:id="148"/>
      <w:bookmarkEnd w:id="158"/>
      <w:bookmarkEnd w:id="159"/>
    </w:p>
    <w:p w14:paraId="57A254D0" w14:textId="77777777" w:rsidR="009267D1" w:rsidRPr="007021DF" w:rsidRDefault="009267D1" w:rsidP="00C22B12">
      <w:pPr>
        <w:pStyle w:val="Heading5"/>
      </w:pPr>
      <w:bookmarkStart w:id="160" w:name="_Toc25227230"/>
      <w:bookmarkStart w:id="161" w:name="_Toc34039573"/>
      <w:bookmarkStart w:id="162" w:name="_Toc39046772"/>
      <w:bookmarkStart w:id="163" w:name="_Toc42934354"/>
      <w:bookmarkStart w:id="164" w:name="_Toc49844570"/>
      <w:bookmarkStart w:id="165" w:name="_Toc56519207"/>
      <w:bookmarkStart w:id="166" w:name="_Toc104279745"/>
      <w:bookmarkStart w:id="167" w:name="_Toc114775872"/>
      <w:r w:rsidRPr="007021DF">
        <w:t>5.2.2.</w:t>
      </w:r>
      <w:r w:rsidRPr="007021DF">
        <w:rPr>
          <w:rFonts w:hint="eastAsia"/>
          <w:lang w:eastAsia="zh-CN"/>
        </w:rPr>
        <w:t>3</w:t>
      </w:r>
      <w:r w:rsidRPr="007021DF">
        <w:t>.1</w:t>
      </w:r>
      <w:r w:rsidRPr="007021DF">
        <w:tab/>
        <w:t>General</w:t>
      </w:r>
      <w:bookmarkEnd w:id="160"/>
      <w:bookmarkEnd w:id="161"/>
      <w:bookmarkEnd w:id="162"/>
      <w:bookmarkEnd w:id="163"/>
      <w:bookmarkEnd w:id="164"/>
      <w:bookmarkEnd w:id="165"/>
      <w:bookmarkEnd w:id="166"/>
      <w:bookmarkEnd w:id="167"/>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168" w:name="_Toc25227231"/>
      <w:bookmarkStart w:id="169" w:name="_Toc34039574"/>
      <w:bookmarkStart w:id="170" w:name="_Toc39046773"/>
      <w:bookmarkStart w:id="171" w:name="_Toc42934355"/>
      <w:bookmarkStart w:id="172"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3" w:name="_Toc56519208"/>
      <w:bookmarkStart w:id="174" w:name="_Toc104279746"/>
      <w:bookmarkStart w:id="175" w:name="_Toc114775873"/>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68"/>
      <w:bookmarkEnd w:id="169"/>
      <w:bookmarkEnd w:id="170"/>
      <w:bookmarkEnd w:id="171"/>
      <w:bookmarkEnd w:id="172"/>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3"/>
      <w:bookmarkEnd w:id="174"/>
      <w:bookmarkEnd w:id="175"/>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7pt;height:144.55pt" o:ole="">
            <v:imagedata r:id="rId18" o:title=""/>
          </v:shape>
          <o:OLEObject Type="Embed" ProgID="Visio.Drawing.11" ShapeID="_x0000_i1030" DrawAspect="Content" ObjectID="_1725388821" r:id="rId19"/>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6" w:name="_PERM_MCCTEMPBM_CRPT35160006___3"/>
      <w:r w:rsidRPr="007021DF">
        <w:t>On success, "</w:t>
      </w:r>
      <w:r w:rsidRPr="007021DF">
        <w:rPr>
          <w:rFonts w:hint="eastAsia"/>
        </w:rPr>
        <w:t>204 No Content</w:t>
      </w:r>
      <w:r w:rsidRPr="007021DF">
        <w:t>" shall be returned</w:t>
      </w:r>
      <w:r w:rsidRPr="007021DF">
        <w:rPr>
          <w:rFonts w:hint="eastAsia"/>
        </w:rPr>
        <w:t>.</w:t>
      </w:r>
    </w:p>
    <w:bookmarkEnd w:id="176"/>
    <w:p w14:paraId="442FAC0C" w14:textId="133A1C1D" w:rsidR="009267D1" w:rsidRPr="007021DF" w:rsidRDefault="009267D1" w:rsidP="009267D1">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0011389E">
        <w:rPr>
          <w:lang w:eastAsia="zh-CN"/>
        </w:rPr>
        <w:t>404 Not Found</w:t>
      </w:r>
      <w:r w:rsidRPr="007021DF">
        <w:t>"</w:t>
      </w:r>
      <w:r w:rsidRPr="007021DF">
        <w:rPr>
          <w:rFonts w:hint="eastAsia"/>
        </w:rPr>
        <w:t xml:space="preserve">) </w:t>
      </w:r>
      <w:r w:rsidRPr="007021DF">
        <w:t>indicating the error shall be returned.</w:t>
      </w:r>
    </w:p>
    <w:p w14:paraId="73E82F02"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4953C5B8" w14:textId="77777777" w:rsidR="00DA187A" w:rsidRPr="007021DF" w:rsidRDefault="00DA187A" w:rsidP="00DA187A">
      <w:pPr>
        <w:pStyle w:val="B1"/>
        <w:rPr>
          <w:lang w:eastAsia="zh-CN"/>
        </w:rPr>
      </w:pPr>
      <w:bookmarkStart w:id="177" w:name="_Toc56519209"/>
      <w:bookmarkStart w:id="178" w:name="_Toc25227232"/>
      <w:bookmarkStart w:id="179" w:name="_Toc34039575"/>
      <w:bookmarkStart w:id="180" w:name="_Toc39046774"/>
      <w:bookmarkStart w:id="181" w:name="_Toc42934356"/>
      <w:bookmarkStart w:id="182" w:name="_Toc49844572"/>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DD50181" w14:textId="77777777" w:rsidR="00DA187A" w:rsidRPr="002907C4" w:rsidRDefault="00DA187A" w:rsidP="00DA187A">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payload body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3" w:name="_Toc104279747"/>
      <w:bookmarkStart w:id="184" w:name="_Toc114775874"/>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7"/>
      <w:bookmarkEnd w:id="183"/>
      <w:bookmarkEnd w:id="184"/>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7pt;height:142.95pt" o:ole="">
            <v:imagedata r:id="rId20" o:title=""/>
          </v:shape>
          <o:OLEObject Type="Embed" ProgID="Visio.Drawing.11" ShapeID="_x0000_i1031" DrawAspect="Content" ObjectID="_1725388822" r:id="rId21"/>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35A6136D" w14:textId="77777777" w:rsidR="00367427" w:rsidRPr="007021DF" w:rsidRDefault="00367427" w:rsidP="0036742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p>
    <w:p w14:paraId="3F440102" w14:textId="77777777" w:rsidR="00367427" w:rsidRDefault="00367427" w:rsidP="00367427">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2EE77D59" w14:textId="77777777" w:rsidR="00367427" w:rsidRPr="007021DF" w:rsidRDefault="00367427" w:rsidP="00367427">
      <w:pPr>
        <w:pStyle w:val="B1"/>
        <w:ind w:firstLine="0"/>
      </w:pPr>
      <w:bookmarkStart w:id="185" w:name="_PERM_MCCTEMPBM_CRPT35160007___3"/>
      <w:r w:rsidRPr="007021DF">
        <w:t>On success, "</w:t>
      </w:r>
      <w:r w:rsidRPr="007021DF">
        <w:rPr>
          <w:rFonts w:hint="eastAsia"/>
        </w:rPr>
        <w:t>204 No Content</w:t>
      </w:r>
      <w:r w:rsidRPr="007021DF">
        <w:t>" shall be returned</w:t>
      </w:r>
      <w:r w:rsidRPr="007021DF">
        <w:rPr>
          <w:rFonts w:hint="eastAsia"/>
        </w:rPr>
        <w:t>.</w:t>
      </w:r>
    </w:p>
    <w:bookmarkEnd w:id="185"/>
    <w:p w14:paraId="01C08E16" w14:textId="5F325025" w:rsidR="00367427" w:rsidRDefault="00367427" w:rsidP="00367427">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531791CC" w14:textId="77777777" w:rsidR="00367427" w:rsidRPr="007021DF" w:rsidRDefault="00367427" w:rsidP="00CB7047">
      <w:pPr>
        <w:pStyle w:val="B1"/>
        <w:ind w:firstLine="0"/>
        <w:rPr>
          <w:lang w:eastAsia="zh-CN"/>
        </w:rPr>
      </w:pPr>
      <w:bookmarkStart w:id="186" w:name="_PERM_MCCTEMPBM_CRPT35160008___3"/>
      <w:r w:rsidRPr="007021DF">
        <w:rPr>
          <w:rFonts w:hint="eastAsia"/>
          <w:lang w:eastAsia="zh-CN"/>
        </w:rPr>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1690392" w14:textId="77777777" w:rsidR="001E39A5" w:rsidRPr="007021DF" w:rsidRDefault="001E39A5" w:rsidP="001E39A5">
      <w:pPr>
        <w:pStyle w:val="B1"/>
        <w:rPr>
          <w:lang w:eastAsia="zh-CN"/>
        </w:rPr>
      </w:pPr>
      <w:bookmarkStart w:id="187" w:name="_Toc56519210"/>
      <w:bookmarkEnd w:id="186"/>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54BABF38" w14:textId="77777777" w:rsidR="001E39A5" w:rsidRPr="007021DF" w:rsidRDefault="001E39A5" w:rsidP="001E39A5">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88" w:name="_Toc104279748"/>
      <w:bookmarkStart w:id="189" w:name="_Toc114775875"/>
      <w:r w:rsidRPr="007021DF">
        <w:t>5.2.2.</w:t>
      </w:r>
      <w:r w:rsidRPr="007021DF">
        <w:rPr>
          <w:rFonts w:hint="eastAsia"/>
          <w:lang w:eastAsia="zh-CN"/>
        </w:rPr>
        <w:t>4</w:t>
      </w:r>
      <w:r w:rsidRPr="007021DF">
        <w:tab/>
      </w:r>
      <w:r w:rsidRPr="007021DF">
        <w:rPr>
          <w:rFonts w:hint="eastAsia"/>
          <w:lang w:eastAsia="zh-CN"/>
        </w:rPr>
        <w:t>UplinkSMS</w:t>
      </w:r>
      <w:bookmarkEnd w:id="178"/>
      <w:bookmarkEnd w:id="179"/>
      <w:bookmarkEnd w:id="180"/>
      <w:bookmarkEnd w:id="181"/>
      <w:bookmarkEnd w:id="182"/>
      <w:bookmarkEnd w:id="187"/>
      <w:bookmarkEnd w:id="188"/>
      <w:bookmarkEnd w:id="189"/>
    </w:p>
    <w:p w14:paraId="3DC05274" w14:textId="77777777" w:rsidR="009267D1" w:rsidRPr="007021DF" w:rsidRDefault="009267D1" w:rsidP="00C22B12">
      <w:pPr>
        <w:pStyle w:val="Heading5"/>
      </w:pPr>
      <w:bookmarkStart w:id="190" w:name="_Toc25227233"/>
      <w:bookmarkStart w:id="191" w:name="_Toc34039576"/>
      <w:bookmarkStart w:id="192" w:name="_Toc39046775"/>
      <w:bookmarkStart w:id="193" w:name="_Toc42934357"/>
      <w:bookmarkStart w:id="194" w:name="_Toc49844573"/>
      <w:bookmarkStart w:id="195" w:name="_Toc56519211"/>
      <w:bookmarkStart w:id="196" w:name="_Toc104279749"/>
      <w:bookmarkStart w:id="197" w:name="_Toc114775876"/>
      <w:r w:rsidRPr="007021DF">
        <w:t>5.2.2.</w:t>
      </w:r>
      <w:r w:rsidRPr="007021DF">
        <w:rPr>
          <w:rFonts w:hint="eastAsia"/>
          <w:lang w:eastAsia="zh-CN"/>
        </w:rPr>
        <w:t>4</w:t>
      </w:r>
      <w:r w:rsidRPr="007021DF">
        <w:t>.1</w:t>
      </w:r>
      <w:r w:rsidRPr="007021DF">
        <w:tab/>
        <w:t>General</w:t>
      </w:r>
      <w:bookmarkEnd w:id="190"/>
      <w:bookmarkEnd w:id="191"/>
      <w:bookmarkEnd w:id="192"/>
      <w:bookmarkEnd w:id="193"/>
      <w:bookmarkEnd w:id="194"/>
      <w:bookmarkEnd w:id="195"/>
      <w:bookmarkEnd w:id="196"/>
      <w:bookmarkEnd w:id="197"/>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198" w:name="_Toc25227234"/>
      <w:bookmarkStart w:id="199" w:name="_Toc34039577"/>
      <w:bookmarkStart w:id="200" w:name="_Toc39046776"/>
      <w:bookmarkStart w:id="201" w:name="_Toc42934358"/>
      <w:bookmarkStart w:id="202" w:name="_Toc49844574"/>
      <w:bookmarkStart w:id="203" w:name="_Toc56519212"/>
      <w:bookmarkStart w:id="204" w:name="_Toc104279750"/>
      <w:bookmarkStart w:id="205" w:name="_Toc114775877"/>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98"/>
      <w:bookmarkEnd w:id="199"/>
      <w:bookmarkEnd w:id="200"/>
      <w:bookmarkEnd w:id="201"/>
      <w:bookmarkEnd w:id="202"/>
      <w:bookmarkEnd w:id="203"/>
      <w:bookmarkEnd w:id="204"/>
      <w:bookmarkEnd w:id="205"/>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7pt;height:144.55pt" o:ole="">
            <v:imagedata r:id="rId22" o:title=""/>
          </v:shape>
          <o:OLEObject Type="Embed" ProgID="Visio.Drawing.11" ShapeID="_x0000_i1032" DrawAspect="Content" ObjectID="_1725388823" r:id="rId23"/>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12040BB1"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40413B19" w14:textId="77777777" w:rsidR="009267D1" w:rsidRDefault="009267D1" w:rsidP="009267D1">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218517F5" w14:textId="77777777" w:rsidR="009267D1" w:rsidRDefault="009267D1" w:rsidP="009267D1">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121185C7" w14:textId="77777777" w:rsidR="009267D1" w:rsidRPr="007021DF" w:rsidRDefault="009267D1" w:rsidP="009267D1">
      <w:pPr>
        <w:pStyle w:val="B1"/>
        <w:ind w:firstLine="0"/>
      </w:pPr>
      <w:bookmarkStart w:id="206"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bookmarkEnd w:id="206"/>
    <w:p w14:paraId="4545CE9A" w14:textId="4F127C73" w:rsidR="009267D1" w:rsidRPr="007021DF" w:rsidRDefault="009267D1" w:rsidP="009267D1">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2213C356" w14:textId="77777777" w:rsidR="009267D1" w:rsidRPr="007021DF" w:rsidRDefault="009267D1" w:rsidP="009267D1">
      <w:pPr>
        <w:pStyle w:val="B1"/>
        <w:rPr>
          <w:lang w:eastAsia="zh-CN"/>
        </w:rPr>
      </w:pPr>
      <w:r w:rsidRPr="007021DF">
        <w:rPr>
          <w:rFonts w:hint="eastAsia"/>
          <w:lang w:eastAsia="zh-CN"/>
        </w:rPr>
        <w:lastRenderedPageBreak/>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4009757" w14:textId="77777777" w:rsidR="008F2B07" w:rsidRPr="007021DF" w:rsidRDefault="008F2B07" w:rsidP="008F2B07">
      <w:pPr>
        <w:pStyle w:val="B1"/>
        <w:rPr>
          <w:lang w:eastAsia="zh-CN"/>
        </w:rPr>
      </w:pPr>
      <w:bookmarkStart w:id="207" w:name="_Toc25227235"/>
      <w:bookmarkStart w:id="208" w:name="_Toc34039578"/>
      <w:bookmarkStart w:id="209" w:name="_Toc39046777"/>
      <w:bookmarkStart w:id="210" w:name="_Toc42934359"/>
      <w:bookmarkStart w:id="211" w:name="_Toc49844575"/>
      <w:bookmarkStart w:id="212" w:name="_Toc56519213"/>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5BAAD70" w14:textId="77777777" w:rsidR="008F2B07" w:rsidRPr="007021DF" w:rsidRDefault="008F2B07" w:rsidP="008F2B07">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13" w:name="_Toc11338370"/>
      <w:bookmarkStart w:id="214" w:name="_Toc27584975"/>
      <w:bookmarkStart w:id="215" w:name="_Toc36456918"/>
      <w:bookmarkStart w:id="216" w:name="_Toc45027797"/>
      <w:bookmarkStart w:id="217" w:name="_Toc45028632"/>
      <w:bookmarkStart w:id="218" w:name="_Toc67681387"/>
      <w:bookmarkStart w:id="219" w:name="_Toc98487196"/>
      <w:bookmarkStart w:id="220" w:name="_Toc104279751"/>
      <w:bookmarkStart w:id="221" w:name="_Toc114775878"/>
      <w:r w:rsidRPr="00B06F7A">
        <w:t>5.2.2.</w:t>
      </w:r>
      <w:r>
        <w:t>5</w:t>
      </w:r>
      <w:r w:rsidRPr="00B06F7A">
        <w:tab/>
      </w:r>
      <w:bookmarkEnd w:id="213"/>
      <w:bookmarkEnd w:id="214"/>
      <w:bookmarkEnd w:id="215"/>
      <w:bookmarkEnd w:id="216"/>
      <w:bookmarkEnd w:id="217"/>
      <w:bookmarkEnd w:id="218"/>
      <w:bookmarkEnd w:id="219"/>
      <w:r w:rsidRPr="00E832D5">
        <w:rPr>
          <w:lang w:eastAsia="zh-CN"/>
        </w:rPr>
        <w:t>MtForwardSm</w:t>
      </w:r>
      <w:bookmarkEnd w:id="220"/>
      <w:bookmarkEnd w:id="221"/>
    </w:p>
    <w:p w14:paraId="5FE10E09" w14:textId="51016EB8" w:rsidR="00B02BC1" w:rsidRPr="00B06F7A" w:rsidRDefault="00B02BC1" w:rsidP="00B02BC1">
      <w:pPr>
        <w:pStyle w:val="Heading5"/>
      </w:pPr>
      <w:bookmarkStart w:id="222" w:name="_Toc11338371"/>
      <w:bookmarkStart w:id="223" w:name="_Toc27584976"/>
      <w:bookmarkStart w:id="224" w:name="_Toc36456919"/>
      <w:bookmarkStart w:id="225" w:name="_Toc45027798"/>
      <w:bookmarkStart w:id="226" w:name="_Toc45028633"/>
      <w:bookmarkStart w:id="227" w:name="_Toc67681388"/>
      <w:bookmarkStart w:id="228" w:name="_Toc98487197"/>
      <w:bookmarkStart w:id="229" w:name="_Toc104279752"/>
      <w:bookmarkStart w:id="230" w:name="_Toc114775879"/>
      <w:r>
        <w:t>5.2.2.5</w:t>
      </w:r>
      <w:r w:rsidRPr="00B06F7A">
        <w:t>.1</w:t>
      </w:r>
      <w:r w:rsidRPr="00B06F7A">
        <w:tab/>
        <w:t>General</w:t>
      </w:r>
      <w:bookmarkEnd w:id="222"/>
      <w:bookmarkEnd w:id="223"/>
      <w:bookmarkEnd w:id="224"/>
      <w:bookmarkEnd w:id="225"/>
      <w:bookmarkEnd w:id="226"/>
      <w:bookmarkEnd w:id="227"/>
      <w:bookmarkEnd w:id="228"/>
      <w:bookmarkEnd w:id="229"/>
      <w:bookmarkEnd w:id="230"/>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1" w:name="_Toc11338372"/>
      <w:bookmarkStart w:id="232" w:name="_Toc27584977"/>
      <w:bookmarkStart w:id="233" w:name="_Toc36456920"/>
      <w:bookmarkStart w:id="234" w:name="_Toc45027799"/>
      <w:bookmarkStart w:id="235" w:name="_Toc45028634"/>
      <w:bookmarkStart w:id="236" w:name="_Toc67681389"/>
      <w:bookmarkStart w:id="237" w:name="_Toc98487198"/>
      <w:bookmarkStart w:id="238" w:name="_Toc104279753"/>
      <w:bookmarkStart w:id="239" w:name="_Toc114775880"/>
      <w:r>
        <w:t>5.2.2.</w:t>
      </w:r>
      <w:r w:rsidR="00E143DD">
        <w:t>5</w:t>
      </w:r>
      <w:r w:rsidRPr="00B06F7A">
        <w:t>.2</w:t>
      </w:r>
      <w:r w:rsidRPr="00B06F7A">
        <w:tab/>
      </w:r>
      <w:bookmarkEnd w:id="231"/>
      <w:bookmarkEnd w:id="232"/>
      <w:bookmarkEnd w:id="233"/>
      <w:bookmarkEnd w:id="234"/>
      <w:bookmarkEnd w:id="235"/>
      <w:bookmarkEnd w:id="236"/>
      <w:bookmarkEnd w:id="237"/>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38"/>
      <w:bookmarkEnd w:id="239"/>
    </w:p>
    <w:p w14:paraId="7C91CDFD" w14:textId="7F14D453"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r w:rsidRPr="00592D8E">
        <w:t xml:space="preserve"> </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15pt;height:143.45pt" o:ole="">
            <v:imagedata r:id="rId24" o:title=""/>
          </v:shape>
          <o:OLEObject Type="Embed" ProgID="Visio.Drawing.11" ShapeID="_x0000_i1033" DrawAspect="Content" ObjectID="_1725388824" r:id="rId25"/>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2902D221" w14:textId="77777777" w:rsidR="00B02BC1" w:rsidRPr="007021DF" w:rsidRDefault="00B02BC1" w:rsidP="00B02BC1">
      <w:pPr>
        <w:pStyle w:val="B1"/>
      </w:pPr>
      <w:r w:rsidRPr="007021DF">
        <w:t>1.</w:t>
      </w:r>
      <w:r w:rsidRPr="007021DF">
        <w:tab/>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/ue-contexts/{</w:t>
      </w:r>
      <w:r>
        <w:rPr>
          <w:lang w:eastAsia="zh-CN"/>
        </w:rPr>
        <w:t>supi</w:t>
      </w:r>
      <w:r w:rsidRPr="007021DF">
        <w:rPr>
          <w:rFonts w:hint="eastAsia"/>
          <w:lang w:eastAsia="zh-CN"/>
        </w:rPr>
        <w:t>}/send</w:t>
      </w:r>
      <w:r>
        <w:rPr>
          <w:lang w:eastAsia="zh-CN"/>
        </w:rPr>
        <w:t>-mt-</w:t>
      </w:r>
      <w:r w:rsidRPr="007021DF">
        <w:rPr>
          <w:rFonts w:hint="eastAsia"/>
          <w:lang w:eastAsia="zh-CN"/>
        </w:rPr>
        <w:t xml:space="preserve">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 xml:space="preserve">the </w:t>
      </w:r>
      <w:r>
        <w:rPr>
          <w:lang w:eastAsia="zh-CN"/>
        </w:rPr>
        <w:t xml:space="preserve">MT </w:t>
      </w:r>
      <w:r w:rsidRPr="007021DF">
        <w:rPr>
          <w:rFonts w:hint="eastAsia"/>
          <w:lang w:eastAsia="zh-CN"/>
        </w:rPr>
        <w:t>SMS record to be sent</w:t>
      </w:r>
      <w:r w:rsidRPr="007021DF">
        <w:t>.</w:t>
      </w:r>
    </w:p>
    <w:p w14:paraId="6C440664" w14:textId="77777777" w:rsidR="00B02BC1" w:rsidRPr="007021DF" w:rsidRDefault="00B02BC1" w:rsidP="00B02BC1">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08B61255" w14:textId="77777777" w:rsidR="00B02BC1" w:rsidRPr="007021DF" w:rsidRDefault="00B02BC1" w:rsidP="00B02BC1">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4BE9FEDA" w14:textId="77777777" w:rsidR="00B02BC1" w:rsidRPr="007021DF" w:rsidRDefault="00B02BC1" w:rsidP="00B02BC1">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6AE2BEF8" w14:textId="77777777" w:rsidR="00B02BC1" w:rsidRPr="007021DF" w:rsidRDefault="00B02BC1" w:rsidP="00B02BC1">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7C51EC4" w14:textId="77777777" w:rsidR="00B02BC1" w:rsidRDefault="00B02BC1" w:rsidP="00B02BC1">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6.1.3.3.4.x</w:t>
      </w:r>
      <w:r w:rsidRPr="007021DF">
        <w:rPr>
          <w:lang w:eastAsia="zh-CN"/>
        </w:rPr>
        <w:t>.2-2</w:t>
      </w:r>
      <w:r w:rsidRPr="007021DF">
        <w:rPr>
          <w:rFonts w:hint="eastAsia"/>
          <w:lang w:eastAsia="zh-CN"/>
        </w:rPr>
        <w:t>.</w:t>
      </w:r>
    </w:p>
    <w:p w14:paraId="003A039F" w14:textId="77777777" w:rsidR="00B02BC1" w:rsidRPr="00B06F7A" w:rsidRDefault="00B02BC1" w:rsidP="00C943CA"/>
    <w:p w14:paraId="6B398877" w14:textId="77777777" w:rsidR="009267D1" w:rsidRPr="007021DF" w:rsidRDefault="009267D1" w:rsidP="00C22B12">
      <w:pPr>
        <w:pStyle w:val="Heading1"/>
      </w:pPr>
      <w:bookmarkStart w:id="240" w:name="_Toc104279754"/>
      <w:bookmarkStart w:id="241" w:name="_Toc114775881"/>
      <w:r w:rsidRPr="007021DF">
        <w:lastRenderedPageBreak/>
        <w:t>6</w:t>
      </w:r>
      <w:r w:rsidRPr="007021DF">
        <w:tab/>
        <w:t>API Definitions</w:t>
      </w:r>
      <w:bookmarkEnd w:id="207"/>
      <w:bookmarkEnd w:id="208"/>
      <w:bookmarkEnd w:id="209"/>
      <w:bookmarkEnd w:id="210"/>
      <w:bookmarkEnd w:id="211"/>
      <w:bookmarkEnd w:id="212"/>
      <w:bookmarkEnd w:id="240"/>
      <w:bookmarkEnd w:id="241"/>
    </w:p>
    <w:p w14:paraId="19352F59" w14:textId="77777777" w:rsidR="009267D1" w:rsidRPr="007021DF" w:rsidRDefault="009267D1" w:rsidP="00C22B12">
      <w:pPr>
        <w:pStyle w:val="Heading2"/>
      </w:pPr>
      <w:bookmarkStart w:id="242" w:name="_Toc25227236"/>
      <w:bookmarkStart w:id="243" w:name="_Toc34039579"/>
      <w:bookmarkStart w:id="244" w:name="_Toc39046778"/>
      <w:bookmarkStart w:id="245" w:name="_Toc42934360"/>
      <w:bookmarkStart w:id="246" w:name="_Toc49844576"/>
      <w:bookmarkStart w:id="247" w:name="_Toc56519214"/>
      <w:bookmarkStart w:id="248" w:name="_Toc104279755"/>
      <w:bookmarkStart w:id="249" w:name="_Toc114775882"/>
      <w:r w:rsidRPr="007021DF">
        <w:t>6.1</w:t>
      </w:r>
      <w:r w:rsidRPr="007021DF">
        <w:tab/>
      </w:r>
      <w:r w:rsidRPr="007021DF">
        <w:rPr>
          <w:rFonts w:hint="eastAsia"/>
          <w:lang w:eastAsia="zh-CN"/>
        </w:rPr>
        <w:t>Nsmsf_SMService</w:t>
      </w:r>
      <w:r w:rsidRPr="007021DF">
        <w:t xml:space="preserve"> Service API</w:t>
      </w:r>
      <w:bookmarkEnd w:id="242"/>
      <w:bookmarkEnd w:id="243"/>
      <w:bookmarkEnd w:id="244"/>
      <w:bookmarkEnd w:id="245"/>
      <w:bookmarkEnd w:id="246"/>
      <w:bookmarkEnd w:id="247"/>
      <w:bookmarkEnd w:id="248"/>
      <w:bookmarkEnd w:id="249"/>
    </w:p>
    <w:p w14:paraId="28663563" w14:textId="77777777" w:rsidR="009267D1" w:rsidRPr="007021DF" w:rsidRDefault="009267D1" w:rsidP="00C22B12">
      <w:pPr>
        <w:pStyle w:val="Heading3"/>
        <w:rPr>
          <w:lang w:eastAsia="zh-CN"/>
        </w:rPr>
      </w:pPr>
      <w:bookmarkStart w:id="250" w:name="_Toc25227237"/>
      <w:bookmarkStart w:id="251" w:name="_Toc34039580"/>
      <w:bookmarkStart w:id="252" w:name="_Toc39046779"/>
      <w:bookmarkStart w:id="253" w:name="_Toc42934361"/>
      <w:bookmarkStart w:id="254" w:name="_Toc49844577"/>
      <w:bookmarkStart w:id="255" w:name="_Toc56519215"/>
      <w:bookmarkStart w:id="256" w:name="_Toc104279756"/>
      <w:bookmarkStart w:id="257" w:name="_Toc114775883"/>
      <w:r w:rsidRPr="007021DF">
        <w:t>6.1.1</w:t>
      </w:r>
      <w:r w:rsidRPr="007021DF">
        <w:tab/>
      </w:r>
      <w:r w:rsidRPr="007021DF">
        <w:rPr>
          <w:rFonts w:hint="eastAsia"/>
          <w:lang w:eastAsia="zh-CN"/>
        </w:rPr>
        <w:t>API URI</w:t>
      </w:r>
      <w:bookmarkEnd w:id="250"/>
      <w:bookmarkEnd w:id="251"/>
      <w:bookmarkEnd w:id="252"/>
      <w:bookmarkEnd w:id="253"/>
      <w:bookmarkEnd w:id="254"/>
      <w:bookmarkEnd w:id="255"/>
      <w:bookmarkEnd w:id="256"/>
      <w:bookmarkEnd w:id="257"/>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58" w:name="_Toc25227238"/>
      <w:bookmarkStart w:id="259" w:name="_Toc34039581"/>
      <w:bookmarkStart w:id="260" w:name="_Toc39046780"/>
      <w:bookmarkStart w:id="261" w:name="_Toc42934362"/>
      <w:bookmarkStart w:id="262" w:name="_Toc49844578"/>
      <w:bookmarkStart w:id="263" w:name="_Toc56519216"/>
      <w:bookmarkStart w:id="264" w:name="_Toc104279757"/>
      <w:bookmarkStart w:id="265" w:name="_Toc114775884"/>
      <w:r w:rsidRPr="007021DF">
        <w:t>6.1.2</w:t>
      </w:r>
      <w:r w:rsidRPr="007021DF">
        <w:tab/>
        <w:t>Usage of HTTP</w:t>
      </w:r>
      <w:bookmarkEnd w:id="258"/>
      <w:bookmarkEnd w:id="259"/>
      <w:bookmarkEnd w:id="260"/>
      <w:bookmarkEnd w:id="261"/>
      <w:bookmarkEnd w:id="262"/>
      <w:bookmarkEnd w:id="263"/>
      <w:bookmarkEnd w:id="264"/>
      <w:bookmarkEnd w:id="265"/>
    </w:p>
    <w:p w14:paraId="749F4FAC" w14:textId="77777777" w:rsidR="009267D1" w:rsidRPr="007021DF" w:rsidRDefault="009267D1" w:rsidP="00C22B12">
      <w:pPr>
        <w:pStyle w:val="Heading4"/>
      </w:pPr>
      <w:bookmarkStart w:id="266" w:name="_Toc25227239"/>
      <w:bookmarkStart w:id="267" w:name="_Toc34039582"/>
      <w:bookmarkStart w:id="268" w:name="_Toc39046781"/>
      <w:bookmarkStart w:id="269" w:name="_Toc42934363"/>
      <w:bookmarkStart w:id="270" w:name="_Toc49844579"/>
      <w:bookmarkStart w:id="271" w:name="_Toc56519217"/>
      <w:bookmarkStart w:id="272" w:name="_Toc104279758"/>
      <w:bookmarkStart w:id="273" w:name="_Toc114775885"/>
      <w:r w:rsidRPr="007021DF">
        <w:t>6.1.2.1</w:t>
      </w:r>
      <w:r w:rsidRPr="007021DF">
        <w:tab/>
        <w:t>General</w:t>
      </w:r>
      <w:bookmarkEnd w:id="266"/>
      <w:bookmarkEnd w:id="267"/>
      <w:bookmarkEnd w:id="268"/>
      <w:bookmarkEnd w:id="269"/>
      <w:bookmarkEnd w:id="270"/>
      <w:bookmarkEnd w:id="271"/>
      <w:bookmarkEnd w:id="272"/>
      <w:bookmarkEnd w:id="273"/>
    </w:p>
    <w:p w14:paraId="1EC08022" w14:textId="77777777" w:rsidR="009267D1" w:rsidRPr="007021DF" w:rsidRDefault="009267D1" w:rsidP="009267D1">
      <w:pPr>
        <w:rPr>
          <w:lang w:eastAsia="zh-CN"/>
        </w:rPr>
      </w:pPr>
      <w:r w:rsidRPr="007021DF">
        <w:rPr>
          <w:lang w:eastAsia="zh-CN"/>
        </w:rPr>
        <w:t>HTTP/2, as defined in IETF</w:t>
      </w:r>
      <w:r>
        <w:rPr>
          <w:lang w:eastAsia="zh-CN"/>
        </w:rPr>
        <w:t> </w:t>
      </w:r>
      <w:r w:rsidRPr="007021DF">
        <w:rPr>
          <w:lang w:eastAsia="zh-CN"/>
        </w:rPr>
        <w:t>RFC</w:t>
      </w:r>
      <w:r>
        <w:rPr>
          <w:lang w:eastAsia="zh-CN"/>
        </w:rPr>
        <w:t> </w:t>
      </w:r>
      <w:r w:rsidRPr="007021DF">
        <w:rPr>
          <w:lang w:eastAsia="zh-CN"/>
        </w:rPr>
        <w:t>7540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bookmarkStart w:id="274" w:name="_Toc25227240"/>
      <w:bookmarkStart w:id="275" w:name="_Toc34039583"/>
      <w:bookmarkStart w:id="276" w:name="_Toc39046782"/>
      <w:bookmarkStart w:id="277" w:name="_Toc42934364"/>
      <w:bookmarkStart w:id="278" w:name="_Toc49844580"/>
      <w:bookmarkStart w:id="279" w:name="_Toc5651921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0" w:name="_Toc104279759"/>
      <w:bookmarkStart w:id="281" w:name="_Toc114775886"/>
      <w:r w:rsidRPr="007021DF">
        <w:t>6.1.2.2</w:t>
      </w:r>
      <w:r w:rsidRPr="007021DF">
        <w:tab/>
        <w:t>HTTP standard headers</w:t>
      </w:r>
      <w:bookmarkEnd w:id="274"/>
      <w:bookmarkEnd w:id="275"/>
      <w:bookmarkEnd w:id="276"/>
      <w:bookmarkEnd w:id="277"/>
      <w:bookmarkEnd w:id="278"/>
      <w:bookmarkEnd w:id="279"/>
      <w:bookmarkEnd w:id="280"/>
      <w:bookmarkEnd w:id="281"/>
    </w:p>
    <w:p w14:paraId="77C22152" w14:textId="77777777" w:rsidR="009267D1" w:rsidRPr="007021DF" w:rsidRDefault="009267D1" w:rsidP="00C22B12">
      <w:pPr>
        <w:pStyle w:val="Heading5"/>
        <w:rPr>
          <w:lang w:eastAsia="zh-CN"/>
        </w:rPr>
      </w:pPr>
      <w:bookmarkStart w:id="282" w:name="_Toc25227241"/>
      <w:bookmarkStart w:id="283" w:name="_Toc34039584"/>
      <w:bookmarkStart w:id="284" w:name="_Toc39046783"/>
      <w:bookmarkStart w:id="285" w:name="_Toc42934365"/>
      <w:bookmarkStart w:id="286" w:name="_Toc49844581"/>
      <w:bookmarkStart w:id="287" w:name="_Toc56519219"/>
      <w:bookmarkStart w:id="288" w:name="_Toc104279760"/>
      <w:bookmarkStart w:id="289" w:name="_Toc114775887"/>
      <w:r w:rsidRPr="007021DF">
        <w:t>6.1.2.2.1</w:t>
      </w:r>
      <w:r w:rsidRPr="007021DF">
        <w:rPr>
          <w:rFonts w:hint="eastAsia"/>
          <w:lang w:eastAsia="zh-CN"/>
        </w:rPr>
        <w:tab/>
      </w:r>
      <w:r w:rsidRPr="007021DF">
        <w:rPr>
          <w:lang w:eastAsia="zh-CN"/>
        </w:rPr>
        <w:t>General</w:t>
      </w:r>
      <w:bookmarkEnd w:id="282"/>
      <w:bookmarkEnd w:id="283"/>
      <w:bookmarkEnd w:id="284"/>
      <w:bookmarkEnd w:id="285"/>
      <w:bookmarkEnd w:id="286"/>
      <w:bookmarkEnd w:id="287"/>
      <w:bookmarkEnd w:id="288"/>
      <w:bookmarkEnd w:id="289"/>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0" w:name="_Toc25227242"/>
      <w:bookmarkStart w:id="291" w:name="_Toc34039585"/>
      <w:bookmarkStart w:id="292" w:name="_Toc39046784"/>
      <w:bookmarkStart w:id="293" w:name="_Toc42934366"/>
      <w:bookmarkStart w:id="294" w:name="_Toc49844582"/>
      <w:bookmarkStart w:id="295" w:name="_Toc56519220"/>
      <w:bookmarkStart w:id="296" w:name="_Toc104279761"/>
      <w:bookmarkStart w:id="297" w:name="_Toc114775888"/>
      <w:r w:rsidRPr="007021DF">
        <w:t>6.1.2.2.2</w:t>
      </w:r>
      <w:r w:rsidRPr="007021DF">
        <w:tab/>
        <w:t>Content type</w:t>
      </w:r>
      <w:bookmarkEnd w:id="290"/>
      <w:bookmarkEnd w:id="291"/>
      <w:bookmarkEnd w:id="292"/>
      <w:bookmarkEnd w:id="293"/>
      <w:bookmarkEnd w:id="294"/>
      <w:bookmarkEnd w:id="295"/>
      <w:bookmarkEnd w:id="296"/>
      <w:bookmarkEnd w:id="297"/>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3EB09064" w14:textId="77777777" w:rsidR="009267D1" w:rsidRDefault="009267D1" w:rsidP="009267D1">
      <w:pPr>
        <w:pStyle w:val="B1"/>
        <w:rPr>
          <w:noProof/>
          <w:snapToGrid w:val="0"/>
        </w:rPr>
      </w:pPr>
      <w:r>
        <w:t>-</w:t>
      </w:r>
      <w:r>
        <w:tab/>
        <w:t>the Problem Details JSON Object (</w:t>
      </w:r>
      <w:r>
        <w:rPr>
          <w:noProof/>
          <w:snapToGrid w:val="0"/>
        </w:rPr>
        <w:t>IETF RFC 7807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77777777" w:rsidR="009267D1" w:rsidRPr="00FF6605" w:rsidRDefault="009267D1" w:rsidP="004649DA">
            <w:pPr>
              <w:pStyle w:val="TAL"/>
            </w:pPr>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77777777" w:rsidR="009267D1" w:rsidRPr="00FF6605" w:rsidRDefault="009267D1" w:rsidP="004649DA">
            <w:pPr>
              <w:pStyle w:val="TAN"/>
              <w:rPr>
                <w:lang w:val="en-US" w:eastAsia="zh-CN"/>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p>
        </w:tc>
      </w:tr>
    </w:tbl>
    <w:p w14:paraId="1FC17A4C" w14:textId="77777777" w:rsidR="009267D1" w:rsidRPr="007021DF" w:rsidRDefault="009267D1" w:rsidP="009267D1">
      <w:pPr>
        <w:rPr>
          <w:lang w:val="en-US"/>
        </w:rPr>
      </w:pPr>
    </w:p>
    <w:p w14:paraId="5C7D7885" w14:textId="77777777" w:rsidR="009267D1" w:rsidRPr="007021DF" w:rsidRDefault="009267D1" w:rsidP="009267D1">
      <w:r w:rsidRPr="007021DF">
        <w:t xml:space="preserve">See </w:t>
      </w:r>
      <w:r>
        <w:t>clause</w:t>
      </w:r>
      <w:r w:rsidRPr="007021DF">
        <w:t xml:space="preserve"> 6.1.2.4 for the binary payloads supported in the binary body part of multipart messages.</w:t>
      </w:r>
    </w:p>
    <w:p w14:paraId="54856806" w14:textId="77777777" w:rsidR="0092525D" w:rsidRPr="00B3056F" w:rsidRDefault="0092525D" w:rsidP="00C22B12">
      <w:pPr>
        <w:pStyle w:val="Heading5"/>
        <w:rPr>
          <w:lang w:val="en-US"/>
        </w:rPr>
      </w:pPr>
      <w:bookmarkStart w:id="298" w:name="_Toc56519221"/>
      <w:bookmarkStart w:id="299" w:name="_Toc104279762"/>
      <w:bookmarkStart w:id="300" w:name="_Toc25227243"/>
      <w:bookmarkStart w:id="301" w:name="_Toc34039586"/>
      <w:bookmarkStart w:id="302" w:name="_Toc39046785"/>
      <w:bookmarkStart w:id="303" w:name="_Toc42934367"/>
      <w:bookmarkStart w:id="304" w:name="_Toc49844583"/>
      <w:bookmarkStart w:id="305" w:name="_Toc114775889"/>
      <w:r w:rsidRPr="00B3056F">
        <w:rPr>
          <w:lang w:val="en-US"/>
        </w:rPr>
        <w:t>6.1.2.2.</w:t>
      </w:r>
      <w:r>
        <w:rPr>
          <w:lang w:val="en-US"/>
        </w:rPr>
        <w:t>3</w:t>
      </w:r>
      <w:r w:rsidRPr="00B3056F">
        <w:rPr>
          <w:lang w:val="en-US"/>
        </w:rPr>
        <w:tab/>
        <w:t>ETag</w:t>
      </w:r>
      <w:bookmarkEnd w:id="298"/>
      <w:bookmarkEnd w:id="299"/>
      <w:bookmarkEnd w:id="305"/>
    </w:p>
    <w:p w14:paraId="1CF482A0"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xml:space="preserve"> clause 2.32,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06" w:name="_Toc11338467"/>
      <w:bookmarkStart w:id="307" w:name="_Toc27585099"/>
      <w:bookmarkStart w:id="308" w:name="_Toc36457055"/>
      <w:bookmarkStart w:id="309" w:name="_Toc45027939"/>
      <w:bookmarkStart w:id="310" w:name="_Toc45028774"/>
      <w:bookmarkStart w:id="311" w:name="_Toc56519222"/>
      <w:bookmarkStart w:id="312" w:name="_Toc104279763"/>
      <w:bookmarkStart w:id="313" w:name="_Toc114775890"/>
      <w:r w:rsidRPr="00B3056F">
        <w:rPr>
          <w:lang w:val="en-US"/>
        </w:rPr>
        <w:t>6.1.2.2.</w:t>
      </w:r>
      <w:r>
        <w:rPr>
          <w:lang w:val="en-US"/>
        </w:rPr>
        <w:t>4</w:t>
      </w:r>
      <w:r w:rsidRPr="00B3056F">
        <w:rPr>
          <w:lang w:val="en-US"/>
        </w:rPr>
        <w:tab/>
        <w:t>If-Match</w:t>
      </w:r>
      <w:bookmarkEnd w:id="306"/>
      <w:bookmarkEnd w:id="307"/>
      <w:bookmarkEnd w:id="308"/>
      <w:bookmarkEnd w:id="309"/>
      <w:bookmarkEnd w:id="310"/>
      <w:bookmarkEnd w:id="311"/>
      <w:bookmarkEnd w:id="312"/>
      <w:bookmarkEnd w:id="313"/>
    </w:p>
    <w:p w14:paraId="2B2C41AC"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clause 3.</w:t>
      </w:r>
      <w:r>
        <w:rPr>
          <w:lang w:val="en-US"/>
        </w:rPr>
        <w:t>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4" w:name="_Toc56519223"/>
      <w:bookmarkStart w:id="315" w:name="_Toc104279764"/>
      <w:bookmarkStart w:id="316" w:name="_Toc114775891"/>
      <w:r w:rsidRPr="007021DF">
        <w:t>6.1.2.3</w:t>
      </w:r>
      <w:r w:rsidRPr="007021DF">
        <w:tab/>
        <w:t>HTTP custom headers</w:t>
      </w:r>
      <w:bookmarkEnd w:id="300"/>
      <w:bookmarkEnd w:id="301"/>
      <w:bookmarkEnd w:id="302"/>
      <w:bookmarkEnd w:id="303"/>
      <w:bookmarkEnd w:id="304"/>
      <w:bookmarkEnd w:id="314"/>
      <w:bookmarkEnd w:id="315"/>
      <w:bookmarkEnd w:id="316"/>
    </w:p>
    <w:p w14:paraId="4497AB15" w14:textId="77777777" w:rsidR="009267D1" w:rsidRPr="007021DF" w:rsidRDefault="009267D1" w:rsidP="00C22B12">
      <w:pPr>
        <w:pStyle w:val="Heading5"/>
        <w:rPr>
          <w:lang w:eastAsia="zh-CN"/>
        </w:rPr>
      </w:pPr>
      <w:bookmarkStart w:id="317" w:name="_Toc25227244"/>
      <w:bookmarkStart w:id="318" w:name="_Toc34039587"/>
      <w:bookmarkStart w:id="319" w:name="_Toc39046786"/>
      <w:bookmarkStart w:id="320" w:name="_Toc42934368"/>
      <w:bookmarkStart w:id="321" w:name="_Toc49844584"/>
      <w:bookmarkStart w:id="322" w:name="_Toc56519224"/>
      <w:bookmarkStart w:id="323" w:name="_Toc104279765"/>
      <w:bookmarkStart w:id="324" w:name="_Toc114775892"/>
      <w:r w:rsidRPr="007021DF">
        <w:t>6.1.2.3.1</w:t>
      </w:r>
      <w:r w:rsidRPr="007021DF">
        <w:rPr>
          <w:rFonts w:hint="eastAsia"/>
          <w:lang w:eastAsia="zh-CN"/>
        </w:rPr>
        <w:tab/>
      </w:r>
      <w:r w:rsidRPr="007021DF">
        <w:rPr>
          <w:lang w:eastAsia="zh-CN"/>
        </w:rPr>
        <w:t>General</w:t>
      </w:r>
      <w:bookmarkEnd w:id="317"/>
      <w:bookmarkEnd w:id="318"/>
      <w:bookmarkEnd w:id="319"/>
      <w:bookmarkEnd w:id="320"/>
      <w:bookmarkEnd w:id="321"/>
      <w:bookmarkEnd w:id="322"/>
      <w:bookmarkEnd w:id="323"/>
      <w:bookmarkEnd w:id="324"/>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25" w:name="_Toc25227245"/>
      <w:bookmarkStart w:id="326" w:name="_Toc34039588"/>
      <w:bookmarkStart w:id="327" w:name="_Toc39046787"/>
      <w:bookmarkStart w:id="328" w:name="_Toc42934369"/>
      <w:bookmarkStart w:id="329" w:name="_Toc49844585"/>
      <w:bookmarkStart w:id="330" w:name="_Toc56519225"/>
      <w:bookmarkStart w:id="331" w:name="_Toc104279766"/>
      <w:bookmarkStart w:id="332" w:name="_Toc114775893"/>
      <w:r w:rsidRPr="007021DF">
        <w:t>6.1.2.4</w:t>
      </w:r>
      <w:r w:rsidRPr="007021DF">
        <w:tab/>
        <w:t>HTTP multipart messages</w:t>
      </w:r>
      <w:bookmarkEnd w:id="325"/>
      <w:bookmarkEnd w:id="326"/>
      <w:bookmarkEnd w:id="327"/>
      <w:bookmarkEnd w:id="328"/>
      <w:bookmarkEnd w:id="329"/>
      <w:bookmarkEnd w:id="330"/>
      <w:bookmarkEnd w:id="331"/>
      <w:bookmarkEnd w:id="332"/>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3" w:name="_Toc25227246"/>
      <w:bookmarkStart w:id="334" w:name="_Toc34039589"/>
      <w:bookmarkStart w:id="335" w:name="_Toc39046788"/>
      <w:bookmarkStart w:id="336" w:name="_Toc42934370"/>
      <w:bookmarkStart w:id="337" w:name="_Toc49844586"/>
      <w:bookmarkStart w:id="338" w:name="_Toc56519226"/>
      <w:bookmarkStart w:id="339" w:name="_Toc104279767"/>
      <w:bookmarkStart w:id="340" w:name="_Toc114775894"/>
      <w:r w:rsidRPr="007021DF">
        <w:t>6.1.3</w:t>
      </w:r>
      <w:r w:rsidRPr="007021DF">
        <w:tab/>
        <w:t>Resources</w:t>
      </w:r>
      <w:bookmarkEnd w:id="333"/>
      <w:bookmarkEnd w:id="334"/>
      <w:bookmarkEnd w:id="335"/>
      <w:bookmarkEnd w:id="336"/>
      <w:bookmarkEnd w:id="337"/>
      <w:bookmarkEnd w:id="338"/>
      <w:bookmarkEnd w:id="339"/>
      <w:bookmarkEnd w:id="340"/>
    </w:p>
    <w:p w14:paraId="4577FB5B" w14:textId="77777777" w:rsidR="009267D1" w:rsidRPr="007021DF" w:rsidRDefault="009267D1" w:rsidP="00C22B12">
      <w:pPr>
        <w:pStyle w:val="Heading4"/>
      </w:pPr>
      <w:bookmarkStart w:id="341" w:name="_Toc25227247"/>
      <w:bookmarkStart w:id="342" w:name="_Toc34039590"/>
      <w:bookmarkStart w:id="343" w:name="_Toc39046789"/>
      <w:bookmarkStart w:id="344" w:name="_Toc42934371"/>
      <w:bookmarkStart w:id="345" w:name="_Toc49844587"/>
      <w:bookmarkStart w:id="346" w:name="_Toc56519227"/>
      <w:bookmarkStart w:id="347" w:name="_Toc104279768"/>
      <w:bookmarkStart w:id="348" w:name="_Toc114775895"/>
      <w:r w:rsidRPr="007021DF">
        <w:t>6.1.3.1</w:t>
      </w:r>
      <w:r w:rsidRPr="007021DF">
        <w:tab/>
        <w:t>Overview</w:t>
      </w:r>
      <w:bookmarkEnd w:id="341"/>
      <w:bookmarkEnd w:id="342"/>
      <w:bookmarkEnd w:id="343"/>
      <w:bookmarkEnd w:id="344"/>
      <w:bookmarkEnd w:id="345"/>
      <w:bookmarkEnd w:id="346"/>
      <w:bookmarkEnd w:id="347"/>
      <w:bookmarkEnd w:id="348"/>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1pt;height:227.3pt" o:ole="">
            <v:imagedata r:id="rId26" o:title=""/>
          </v:shape>
          <o:OLEObject Type="Embed" ProgID="Visio.Drawing.11" ShapeID="_x0000_i1034" DrawAspect="Content" ObjectID="_1725388825" r:id="rId27"/>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49" w:name="_Toc25227248"/>
      <w:bookmarkStart w:id="350" w:name="_Toc34039591"/>
      <w:bookmarkStart w:id="351" w:name="_Toc39046790"/>
      <w:bookmarkStart w:id="352" w:name="_Toc42934372"/>
      <w:bookmarkStart w:id="353" w:name="_Toc49844588"/>
      <w:bookmarkStart w:id="354" w:name="_Toc56519228"/>
      <w:bookmarkStart w:id="355" w:name="_Toc104279769"/>
      <w:bookmarkStart w:id="356" w:name="_Toc114775896"/>
      <w:r w:rsidRPr="007021DF">
        <w:t>6.1.3.2</w:t>
      </w:r>
      <w:r w:rsidRPr="007021DF">
        <w:tab/>
        <w:t xml:space="preserve">Resource: </w:t>
      </w:r>
      <w:r w:rsidRPr="007021DF">
        <w:rPr>
          <w:rFonts w:hint="eastAsia"/>
          <w:lang w:eastAsia="zh-CN"/>
        </w:rPr>
        <w:t xml:space="preserve"> UEContexts</w:t>
      </w:r>
      <w:bookmarkEnd w:id="349"/>
      <w:r>
        <w:rPr>
          <w:lang w:eastAsia="zh-CN"/>
        </w:rPr>
        <w:t xml:space="preserve"> (Store)</w:t>
      </w:r>
      <w:bookmarkEnd w:id="350"/>
      <w:bookmarkEnd w:id="351"/>
      <w:bookmarkEnd w:id="352"/>
      <w:bookmarkEnd w:id="353"/>
      <w:bookmarkEnd w:id="354"/>
      <w:bookmarkEnd w:id="355"/>
      <w:bookmarkEnd w:id="356"/>
    </w:p>
    <w:p w14:paraId="2BCB2AA7" w14:textId="77777777" w:rsidR="009267D1" w:rsidRPr="007021DF" w:rsidRDefault="009267D1" w:rsidP="00C22B12">
      <w:pPr>
        <w:pStyle w:val="Heading5"/>
      </w:pPr>
      <w:bookmarkStart w:id="357" w:name="_Toc25227249"/>
      <w:bookmarkStart w:id="358" w:name="_Toc34039592"/>
      <w:bookmarkStart w:id="359" w:name="_Toc39046791"/>
      <w:bookmarkStart w:id="360" w:name="_Toc42934373"/>
      <w:bookmarkStart w:id="361" w:name="_Toc49844589"/>
      <w:bookmarkStart w:id="362" w:name="_Toc56519229"/>
      <w:bookmarkStart w:id="363" w:name="_Toc104279770"/>
      <w:bookmarkStart w:id="364" w:name="_Toc114775897"/>
      <w:r w:rsidRPr="007021DF">
        <w:t>6.1.3.2.1</w:t>
      </w:r>
      <w:r w:rsidRPr="007021DF">
        <w:tab/>
        <w:t>Description</w:t>
      </w:r>
      <w:bookmarkEnd w:id="357"/>
      <w:bookmarkEnd w:id="358"/>
      <w:bookmarkEnd w:id="359"/>
      <w:bookmarkEnd w:id="360"/>
      <w:bookmarkEnd w:id="361"/>
      <w:bookmarkEnd w:id="362"/>
      <w:bookmarkEnd w:id="363"/>
      <w:bookmarkEnd w:id="364"/>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5" w:name="_Toc25227250"/>
      <w:bookmarkStart w:id="366" w:name="_Toc34039593"/>
      <w:bookmarkStart w:id="367" w:name="_Toc39046792"/>
      <w:bookmarkStart w:id="368" w:name="_Toc42934374"/>
      <w:bookmarkStart w:id="369" w:name="_Toc49844590"/>
      <w:bookmarkStart w:id="370" w:name="_Toc56519230"/>
      <w:bookmarkStart w:id="371" w:name="_Toc104279771"/>
      <w:bookmarkStart w:id="372" w:name="_Toc114775898"/>
      <w:r w:rsidRPr="007021DF">
        <w:t>6.1.3.2.2</w:t>
      </w:r>
      <w:r w:rsidRPr="007021DF">
        <w:tab/>
        <w:t>Resource Definition</w:t>
      </w:r>
      <w:bookmarkEnd w:id="365"/>
      <w:bookmarkEnd w:id="366"/>
      <w:bookmarkEnd w:id="367"/>
      <w:bookmarkEnd w:id="368"/>
      <w:bookmarkEnd w:id="369"/>
      <w:bookmarkEnd w:id="370"/>
      <w:bookmarkEnd w:id="371"/>
      <w:bookmarkEnd w:id="372"/>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3" w:name="_Toc25227251"/>
      <w:bookmarkStart w:id="374" w:name="_Toc34039594"/>
      <w:bookmarkStart w:id="375" w:name="_Toc39046793"/>
      <w:bookmarkStart w:id="376" w:name="_Toc42934375"/>
      <w:bookmarkStart w:id="377" w:name="_Toc49844591"/>
      <w:bookmarkStart w:id="378" w:name="_Toc56519231"/>
      <w:bookmarkStart w:id="379" w:name="_Toc104279772"/>
      <w:bookmarkStart w:id="380" w:name="_Toc114775899"/>
      <w:r w:rsidRPr="007021DF">
        <w:lastRenderedPageBreak/>
        <w:t>6.1.3.2.3</w:t>
      </w:r>
      <w:r w:rsidRPr="007021DF">
        <w:tab/>
        <w:t>Resource Standard Methods</w:t>
      </w:r>
      <w:bookmarkEnd w:id="373"/>
      <w:bookmarkEnd w:id="374"/>
      <w:bookmarkEnd w:id="375"/>
      <w:bookmarkEnd w:id="376"/>
      <w:bookmarkEnd w:id="377"/>
      <w:bookmarkEnd w:id="378"/>
      <w:bookmarkEnd w:id="379"/>
      <w:bookmarkEnd w:id="380"/>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1" w:name="_Toc25227252"/>
      <w:bookmarkStart w:id="382" w:name="_Toc34039595"/>
      <w:bookmarkStart w:id="383" w:name="_Toc39046794"/>
      <w:bookmarkStart w:id="384" w:name="_Toc42934376"/>
      <w:bookmarkStart w:id="385" w:name="_Toc49844592"/>
      <w:bookmarkStart w:id="386" w:name="_Toc56519232"/>
      <w:bookmarkStart w:id="387" w:name="_Toc104279773"/>
      <w:bookmarkStart w:id="388" w:name="_Toc114775900"/>
      <w:r w:rsidRPr="007021DF">
        <w:t>6.1.3.3</w:t>
      </w:r>
      <w:r w:rsidRPr="007021DF">
        <w:tab/>
        <w:t xml:space="preserve">Resource: </w:t>
      </w:r>
      <w:r w:rsidRPr="007021DF">
        <w:rPr>
          <w:rFonts w:hint="eastAsia"/>
          <w:lang w:eastAsia="zh-CN"/>
        </w:rPr>
        <w:t xml:space="preserve"> UEContext</w:t>
      </w:r>
      <w:bookmarkEnd w:id="381"/>
      <w:r>
        <w:rPr>
          <w:lang w:eastAsia="zh-CN"/>
        </w:rPr>
        <w:t xml:space="preserve"> (Document)</w:t>
      </w:r>
      <w:bookmarkEnd w:id="382"/>
      <w:bookmarkEnd w:id="383"/>
      <w:bookmarkEnd w:id="384"/>
      <w:bookmarkEnd w:id="385"/>
      <w:bookmarkEnd w:id="386"/>
      <w:bookmarkEnd w:id="387"/>
      <w:bookmarkEnd w:id="388"/>
    </w:p>
    <w:p w14:paraId="7FC66431" w14:textId="77777777" w:rsidR="009267D1" w:rsidRPr="007021DF" w:rsidRDefault="009267D1" w:rsidP="00C22B12">
      <w:pPr>
        <w:pStyle w:val="Heading5"/>
      </w:pPr>
      <w:bookmarkStart w:id="389" w:name="_Toc25227253"/>
      <w:bookmarkStart w:id="390" w:name="_Toc34039596"/>
      <w:bookmarkStart w:id="391" w:name="_Toc39046795"/>
      <w:bookmarkStart w:id="392" w:name="_Toc42934377"/>
      <w:bookmarkStart w:id="393" w:name="_Toc49844593"/>
      <w:bookmarkStart w:id="394" w:name="_Toc56519233"/>
      <w:bookmarkStart w:id="395" w:name="_Toc104279774"/>
      <w:bookmarkStart w:id="396" w:name="_Toc114775901"/>
      <w:r w:rsidRPr="007021DF">
        <w:t>6.1.3.</w:t>
      </w:r>
      <w:r w:rsidRPr="007021DF">
        <w:rPr>
          <w:rFonts w:hint="eastAsia"/>
          <w:lang w:eastAsia="zh-CN"/>
        </w:rPr>
        <w:t>3</w:t>
      </w:r>
      <w:r w:rsidRPr="007021DF">
        <w:t>.1</w:t>
      </w:r>
      <w:r w:rsidRPr="007021DF">
        <w:tab/>
        <w:t>Description</w:t>
      </w:r>
      <w:bookmarkEnd w:id="389"/>
      <w:bookmarkEnd w:id="390"/>
      <w:bookmarkEnd w:id="391"/>
      <w:bookmarkEnd w:id="392"/>
      <w:bookmarkEnd w:id="393"/>
      <w:bookmarkEnd w:id="394"/>
      <w:bookmarkEnd w:id="395"/>
      <w:bookmarkEnd w:id="396"/>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397" w:name="_Toc25227254"/>
      <w:bookmarkStart w:id="398" w:name="_Toc34039597"/>
      <w:bookmarkStart w:id="399" w:name="_Toc39046796"/>
      <w:bookmarkStart w:id="400" w:name="_Toc42934378"/>
      <w:bookmarkStart w:id="401" w:name="_Toc49844594"/>
      <w:bookmarkStart w:id="402" w:name="_Toc56519234"/>
      <w:bookmarkStart w:id="403" w:name="_Toc104279775"/>
      <w:bookmarkStart w:id="404" w:name="_Toc114775902"/>
      <w:r w:rsidRPr="007021DF">
        <w:t>6.1.3.</w:t>
      </w:r>
      <w:r w:rsidRPr="007021DF">
        <w:rPr>
          <w:rFonts w:hint="eastAsia"/>
          <w:lang w:eastAsia="zh-CN"/>
        </w:rPr>
        <w:t>3</w:t>
      </w:r>
      <w:r w:rsidRPr="007021DF">
        <w:t>.2</w:t>
      </w:r>
      <w:r w:rsidRPr="007021DF">
        <w:tab/>
        <w:t>Resource Definition</w:t>
      </w:r>
      <w:bookmarkEnd w:id="397"/>
      <w:bookmarkEnd w:id="398"/>
      <w:bookmarkEnd w:id="399"/>
      <w:bookmarkEnd w:id="400"/>
      <w:bookmarkEnd w:id="401"/>
      <w:bookmarkEnd w:id="402"/>
      <w:bookmarkEnd w:id="403"/>
      <w:bookmarkEnd w:id="404"/>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5" w:name="_Toc25227255"/>
      <w:bookmarkStart w:id="406" w:name="_Toc34039598"/>
      <w:bookmarkStart w:id="407" w:name="_Toc39046797"/>
      <w:bookmarkStart w:id="408" w:name="_Toc42934379"/>
      <w:bookmarkStart w:id="409" w:name="_Toc49844595"/>
      <w:bookmarkStart w:id="410" w:name="_Toc56519235"/>
      <w:bookmarkStart w:id="411" w:name="_Toc104279776"/>
      <w:bookmarkStart w:id="412" w:name="_Toc114775903"/>
      <w:r w:rsidRPr="007021DF">
        <w:t>6.1.3.</w:t>
      </w:r>
      <w:r w:rsidRPr="007021DF">
        <w:rPr>
          <w:rFonts w:hint="eastAsia"/>
          <w:lang w:eastAsia="zh-CN"/>
        </w:rPr>
        <w:t>3</w:t>
      </w:r>
      <w:r w:rsidRPr="007021DF">
        <w:t>.3</w:t>
      </w:r>
      <w:r w:rsidRPr="007021DF">
        <w:tab/>
        <w:t>Resource Standard Methods</w:t>
      </w:r>
      <w:bookmarkEnd w:id="405"/>
      <w:bookmarkEnd w:id="406"/>
      <w:bookmarkEnd w:id="407"/>
      <w:bookmarkEnd w:id="408"/>
      <w:bookmarkEnd w:id="409"/>
      <w:bookmarkEnd w:id="410"/>
      <w:bookmarkEnd w:id="411"/>
      <w:bookmarkEnd w:id="412"/>
    </w:p>
    <w:p w14:paraId="1A511103" w14:textId="77777777" w:rsidR="009267D1" w:rsidRPr="00A422B4" w:rsidRDefault="009267D1" w:rsidP="002A18F4">
      <w:pPr>
        <w:pStyle w:val="H6"/>
      </w:pPr>
      <w:bookmarkStart w:id="413" w:name="_Toc25227256"/>
      <w:bookmarkStart w:id="414" w:name="_Toc34039599"/>
      <w:bookmarkStart w:id="415" w:name="_Toc39046798"/>
      <w:bookmarkStart w:id="416" w:name="_Toc42934380"/>
      <w:bookmarkStart w:id="417" w:name="_Toc49844596"/>
      <w:bookmarkStart w:id="418" w:name="_Toc56519236"/>
      <w:r w:rsidRPr="000200DB">
        <w:t>6.1.3.</w:t>
      </w:r>
      <w:r w:rsidRPr="00A422B4">
        <w:t>3</w:t>
      </w:r>
      <w:r w:rsidRPr="000200DB">
        <w:t>.3.1</w:t>
      </w:r>
      <w:r w:rsidRPr="000200DB">
        <w:tab/>
      </w:r>
      <w:r w:rsidRPr="00A422B4">
        <w:t>PUT</w:t>
      </w:r>
      <w:bookmarkEnd w:id="413"/>
      <w:bookmarkEnd w:id="414"/>
      <w:bookmarkEnd w:id="415"/>
      <w:bookmarkEnd w:id="416"/>
      <w:bookmarkEnd w:id="417"/>
      <w:bookmarkEnd w:id="418"/>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4C27D2B1" w:rsidR="0000524C" w:rsidRDefault="0000524C" w:rsidP="00C91DCE">
            <w:pPr>
              <w:pStyle w:val="TAL"/>
            </w:pPr>
            <w:r>
              <w:t>Temporary redirection. The response shall include a Location header field containing a different URI</w:t>
            </w:r>
            <w:r w:rsidR="00C91DCE">
              <w:t>, or the same URI if this is a redirection triggered by an SCP to the same target resource via another SCP. In the former case,</w:t>
            </w:r>
            <w:r>
              <w:t xml:space="preserve"> </w:t>
            </w:r>
            <w:r w:rsidR="00C91DCE">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145956DC" w:rsidR="0000524C" w:rsidRDefault="0000524C" w:rsidP="00C91DCE">
            <w:pPr>
              <w:pStyle w:val="TAL"/>
            </w:pPr>
            <w:r>
              <w:t>Permanent redirection. The response shall include a Location header field containing a different URI</w:t>
            </w:r>
            <w:r w:rsidR="00C91DCE">
              <w:t>, or the same URI if this is a redirection triggered by an SCP to the same target resource via another SCP. In the former case,</w:t>
            </w:r>
            <w:r>
              <w:t xml:space="preserve"> </w:t>
            </w:r>
            <w:r w:rsidR="00C91DCE">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19"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19"/>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0"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0"/>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0F400B6C" w14:textId="77777777" w:rsidR="00F87354" w:rsidRDefault="00F87354" w:rsidP="00F87354">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87354" w:rsidRPr="00FF6605" w14:paraId="10C71AB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2F0C6" w14:textId="77777777" w:rsidR="00F87354" w:rsidRPr="00FF6605" w:rsidRDefault="00F87354"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DB9ACC" w14:textId="77777777" w:rsidR="00F87354" w:rsidRPr="00FF6605" w:rsidRDefault="00F87354"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E46CC" w14:textId="77777777" w:rsidR="00F87354" w:rsidRPr="00FF6605" w:rsidRDefault="00F87354"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ECCEA" w14:textId="77777777" w:rsidR="00F87354" w:rsidRPr="00FF6605" w:rsidRDefault="00F87354" w:rsidP="004649DA">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87E773" w14:textId="77777777" w:rsidR="00F87354" w:rsidRPr="00FF6605" w:rsidRDefault="00F87354" w:rsidP="004649DA">
            <w:pPr>
              <w:pStyle w:val="TAH"/>
            </w:pPr>
            <w:r w:rsidRPr="00FF6605">
              <w:t>Description</w:t>
            </w:r>
          </w:p>
        </w:tc>
      </w:tr>
      <w:tr w:rsidR="00F87354" w:rsidRPr="00FF6605" w14:paraId="5FF82FEC"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57DDAE" w14:textId="77777777" w:rsidR="00F87354" w:rsidRPr="00FF6605" w:rsidRDefault="00F87354" w:rsidP="004649DA">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62E02CD5" w14:textId="77777777" w:rsidR="00F87354" w:rsidRPr="00FF6605" w:rsidRDefault="00F87354" w:rsidP="004649DA">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4D24D24D" w14:textId="77777777" w:rsidR="00F87354" w:rsidRPr="00FF6605" w:rsidRDefault="00F87354" w:rsidP="004649DA">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18A4B588" w14:textId="77777777" w:rsidR="00F87354" w:rsidRPr="00FF6605" w:rsidRDefault="00F87354" w:rsidP="004649DA">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D4E8EB" w14:textId="77777777" w:rsidR="00F87354" w:rsidRPr="00FF6605" w:rsidRDefault="00F87354" w:rsidP="004649DA">
            <w:pPr>
              <w:pStyle w:val="TAL"/>
            </w:pPr>
            <w:r w:rsidRPr="00FF6605">
              <w:t>Contains the URI of the newly created resource, according to the structure: {apiRoot}/nsmsf-sms/&lt;apiVersion&gt;/ue-contexts/{supi}</w:t>
            </w:r>
          </w:p>
        </w:tc>
      </w:tr>
      <w:tr w:rsidR="005D2FBE" w:rsidRPr="00FF6605" w14:paraId="3DD64FB2"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53658D" w14:textId="77777777" w:rsidR="005D2FBE" w:rsidRPr="00FF6605" w:rsidRDefault="005D2FBE" w:rsidP="004649DA">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4D6BA385" w14:textId="77777777" w:rsidR="005D2FBE" w:rsidRPr="00FF6605" w:rsidRDefault="005D2FBE" w:rsidP="004649D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6D023A" w14:textId="77777777" w:rsidR="005D2FBE" w:rsidRPr="00FF6605" w:rsidRDefault="005D2FBE" w:rsidP="004649D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1FB4DE7" w14:textId="77777777" w:rsidR="005D2FBE" w:rsidRPr="00FF6605" w:rsidRDefault="005D2FBE" w:rsidP="004649DA">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E860CD" w14:textId="77777777" w:rsidR="005D2FBE" w:rsidRPr="00FF6605" w:rsidRDefault="005D2FBE" w:rsidP="00FD0128">
            <w:pPr>
              <w:pStyle w:val="TAL"/>
            </w:pPr>
            <w:r w:rsidRPr="00755F10">
              <w:t>Entity Tag, containing a strong validator, as described in IETF</w:t>
            </w:r>
            <w:r w:rsidR="00943655">
              <w:t> </w:t>
            </w:r>
            <w:r w:rsidRPr="00755F10">
              <w:t>RFC</w:t>
            </w:r>
            <w:r w:rsidR="00943655">
              <w:t> </w:t>
            </w:r>
            <w:r w:rsidRPr="00755F10">
              <w:t>7232</w:t>
            </w:r>
            <w:r w:rsidR="004539D1">
              <w:t> </w:t>
            </w:r>
            <w:r w:rsidRPr="00755F10">
              <w:t>[</w:t>
            </w:r>
            <w:r w:rsidR="00943655">
              <w:t>18</w:t>
            </w:r>
            <w:r w:rsidRPr="00755F10">
              <w:t>], clause</w:t>
            </w:r>
            <w:r w:rsidR="00FD0128">
              <w:t> </w:t>
            </w:r>
            <w:r w:rsidRPr="00755F10">
              <w:t>2.3</w:t>
            </w:r>
            <w:r w:rsidR="00943655">
              <w:t>.</w:t>
            </w:r>
          </w:p>
        </w:tc>
      </w:tr>
    </w:tbl>
    <w:p w14:paraId="61BC347B" w14:textId="77777777" w:rsidR="00B52B2E" w:rsidRDefault="00B52B2E" w:rsidP="00B52B2E"/>
    <w:p w14:paraId="0C364434" w14:textId="77777777" w:rsidR="00B52B2E" w:rsidRDefault="00B52B2E" w:rsidP="00B52B2E">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52B2E" w14:paraId="38885216"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3397D" w14:textId="77777777" w:rsidR="00B52B2E" w:rsidRDefault="00B52B2E" w:rsidP="00216FE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212588" w14:textId="77777777" w:rsidR="00B52B2E" w:rsidRDefault="00B52B2E" w:rsidP="00216FE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A9CA4A" w14:textId="77777777" w:rsidR="00B52B2E" w:rsidRDefault="00B52B2E" w:rsidP="00216FE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C26AB2" w14:textId="77777777" w:rsidR="00B52B2E" w:rsidRDefault="00B52B2E" w:rsidP="00216FE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842B92" w14:textId="77777777" w:rsidR="00B52B2E" w:rsidRDefault="00B52B2E" w:rsidP="00216FEB">
            <w:pPr>
              <w:pStyle w:val="TAH"/>
            </w:pPr>
            <w:r>
              <w:t>Description</w:t>
            </w:r>
          </w:p>
        </w:tc>
      </w:tr>
      <w:tr w:rsidR="00B52B2E" w14:paraId="77A18F2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C1EBDC" w14:textId="77777777" w:rsidR="00B52B2E" w:rsidRDefault="00B52B2E" w:rsidP="00216FEB">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0A8236E9" w14:textId="77777777" w:rsidR="00B52B2E" w:rsidRDefault="00B52B2E"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812FE8" w14:textId="77777777" w:rsidR="00B52B2E" w:rsidRDefault="00B52B2E"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17B804" w14:textId="77777777" w:rsidR="00B52B2E" w:rsidRDefault="00B52B2E" w:rsidP="00216FE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FB380A" w14:textId="77777777" w:rsidR="00B52B2E" w:rsidRDefault="00B52B2E" w:rsidP="00216FEB">
            <w:pPr>
              <w:pStyle w:val="TAL"/>
            </w:pPr>
            <w:r>
              <w:t>Entity Tag, containing a strong validator, as described in IETF RFC 7232 [18], clause 2.3.</w:t>
            </w:r>
          </w:p>
        </w:tc>
      </w:tr>
    </w:tbl>
    <w:p w14:paraId="0BFDBBDD" w14:textId="77777777" w:rsidR="009267D1" w:rsidRPr="00F87354" w:rsidRDefault="009267D1" w:rsidP="009267D1">
      <w:pPr>
        <w:rPr>
          <w:lang w:eastAsia="zh-CN"/>
        </w:rPr>
      </w:pPr>
    </w:p>
    <w:p w14:paraId="201CC7F5" w14:textId="77777777" w:rsidR="009C13FD" w:rsidRDefault="009C13FD" w:rsidP="009C13FD">
      <w:pPr>
        <w:pStyle w:val="TH"/>
      </w:pPr>
      <w:bookmarkStart w:id="421" w:name="_Toc25227257"/>
      <w:bookmarkStart w:id="422" w:name="_Toc34039600"/>
      <w:bookmarkStart w:id="423" w:name="_Toc39046799"/>
      <w:bookmarkStart w:id="424" w:name="_Toc42934381"/>
      <w:bookmarkStart w:id="425" w:name="_Toc49844597"/>
      <w:r w:rsidRPr="00D67AB2">
        <w:lastRenderedPageBreak/>
        <w:t>Table 6.1.</w:t>
      </w:r>
      <w:r>
        <w:t>3</w:t>
      </w:r>
      <w:r w:rsidRPr="00D67AB2">
        <w:t>.</w:t>
      </w:r>
      <w:r>
        <w:t>3</w:t>
      </w:r>
      <w:r w:rsidRPr="00D67AB2">
        <w:t>.</w:t>
      </w:r>
      <w:r>
        <w:t>3</w:t>
      </w:r>
      <w:r w:rsidRPr="00D67AB2">
        <w:t>.1-</w:t>
      </w:r>
      <w:r w:rsidR="00B52B2E">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5858408F" w:rsidR="007132F5" w:rsidRPr="00D67AB2" w:rsidRDefault="007132F5" w:rsidP="00C601BB">
            <w:pPr>
              <w:pStyle w:val="TAL"/>
            </w:pPr>
            <w:r>
              <w:t xml:space="preserve">Or the same URI, </w:t>
            </w:r>
            <w:r w:rsidRPr="00A563BE">
              <w:t>if a request is redirected to the same target resource via a different SCP.</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4CAC7909" w:rsidR="0002547F" w:rsidRPr="00D67AB2" w:rsidRDefault="0002547F" w:rsidP="00C601BB">
            <w:pPr>
              <w:pStyle w:val="TAL"/>
            </w:pPr>
            <w:r>
              <w:t xml:space="preserve">Or the same URI, </w:t>
            </w:r>
            <w:r w:rsidRPr="00A563BE">
              <w:t>if a request is redirected to the same target resource via a different SCP.</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6" w:name="_Toc56519237"/>
      <w:r w:rsidRPr="000200DB">
        <w:t>6.1.3.</w:t>
      </w:r>
      <w:r w:rsidRPr="00A422B4">
        <w:t>3</w:t>
      </w:r>
      <w:r w:rsidRPr="000200DB">
        <w:t>.3.</w:t>
      </w:r>
      <w:r w:rsidRPr="00A422B4">
        <w:t>2</w:t>
      </w:r>
      <w:r w:rsidRPr="000200DB">
        <w:tab/>
      </w:r>
      <w:r w:rsidRPr="00A422B4">
        <w:t>DELETE</w:t>
      </w:r>
      <w:bookmarkEnd w:id="421"/>
      <w:bookmarkEnd w:id="422"/>
      <w:bookmarkEnd w:id="423"/>
      <w:bookmarkEnd w:id="424"/>
      <w:bookmarkEnd w:id="425"/>
      <w:bookmarkEnd w:id="426"/>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lastRenderedPageBreak/>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355056FB" w:rsidR="00513E7E" w:rsidRDefault="00513E7E" w:rsidP="001D4885">
            <w:pPr>
              <w:pStyle w:val="TAL"/>
            </w:pPr>
            <w:r>
              <w:t>Temporary redirection. The response shall include a Location header field containing a different URI</w:t>
            </w:r>
            <w:r w:rsidR="001D4885">
              <w:t>, or the same URI if this is a redirection triggered by an SCP to the same target resource via another SCP. In the former case,</w:t>
            </w:r>
            <w:r>
              <w:t xml:space="preserve"> </w:t>
            </w:r>
            <w:r w:rsidR="001D4885">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54E55E02" w:rsidR="00513E7E" w:rsidRDefault="00513E7E" w:rsidP="005D4F29">
            <w:pPr>
              <w:pStyle w:val="TAL"/>
            </w:pPr>
            <w:r>
              <w:t>Permanent redirection. The response shall include a Location header field containing a different URI</w:t>
            </w:r>
            <w:r w:rsidR="005D4F29">
              <w:t>, or the same URI if this is a redirection triggered by an SCP to the same target resource via another SCP. In the former case,</w:t>
            </w:r>
            <w:r>
              <w:t xml:space="preserve"> </w:t>
            </w:r>
            <w:r w:rsidR="005D4F29">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7"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7"/>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28" w:name="_Toc25227258"/>
      <w:bookmarkStart w:id="429" w:name="_Toc34039601"/>
      <w:bookmarkStart w:id="430" w:name="_Toc39046800"/>
      <w:bookmarkStart w:id="431" w:name="_Toc42934382"/>
      <w:bookmarkStart w:id="432"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022C4CAD" w:rsidR="0015279E" w:rsidRPr="00D67AB2" w:rsidRDefault="0015279E" w:rsidP="00C601BB">
            <w:pPr>
              <w:pStyle w:val="TAL"/>
            </w:pPr>
            <w:r>
              <w:t xml:space="preserve">Or the same URI, </w:t>
            </w:r>
            <w:r w:rsidRPr="00A563BE">
              <w:t>if a request is redirected to the same target resource via a different SCP.</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081406A" w:rsidR="0015279E" w:rsidRPr="00D67AB2" w:rsidRDefault="0015279E" w:rsidP="00C601BB">
            <w:pPr>
              <w:pStyle w:val="TAL"/>
            </w:pPr>
            <w:r>
              <w:t xml:space="preserve">Or the same URI, </w:t>
            </w:r>
            <w:r w:rsidRPr="00A563BE">
              <w:t>if a request is redirected to the same target resource via a different SCP.</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3" w:name="_Toc11338490"/>
      <w:bookmarkStart w:id="434" w:name="_Toc27585122"/>
      <w:bookmarkStart w:id="435" w:name="_Toc36457078"/>
      <w:bookmarkStart w:id="436" w:name="_Toc45027962"/>
      <w:bookmarkStart w:id="437" w:name="_Toc45028797"/>
      <w:bookmarkStart w:id="438" w:name="_Toc67681556"/>
      <w:bookmarkStart w:id="439" w:name="_Toc82680132"/>
      <w:bookmarkStart w:id="440" w:name="_Toc88746022"/>
      <w:bookmarkStart w:id="441"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lastRenderedPageBreak/>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666253EF"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xml:space="preserve">, the execution report is returned. </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8018FF">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0085DE4A" w14:textId="77777777" w:rsidR="009E21CF" w:rsidRDefault="009E21CF" w:rsidP="00216FEB">
            <w:pPr>
              <w:pStyle w:val="TAL"/>
            </w:pPr>
            <w:r>
              <w:t>Temporary redirection. The NF service consumer shall generate a Location header field containing a URI pointing to the endpoint of another NF service consumer to which the notification should be sent.</w:t>
            </w:r>
          </w:p>
          <w:p w14:paraId="2AAD5BC1" w14:textId="77777777" w:rsidR="009E21CF" w:rsidRDefault="009E21CF" w:rsidP="00216FE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7A5CEA9" w14:textId="77777777" w:rsidR="009E21CF" w:rsidRDefault="009E21CF" w:rsidP="00216FEB">
            <w:pPr>
              <w:pStyle w:val="TAL"/>
            </w:pP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5418D1F" w14:textId="77777777" w:rsidR="009E21CF" w:rsidRDefault="009E21CF" w:rsidP="00216FEB">
            <w:pPr>
              <w:pStyle w:val="TAL"/>
            </w:pPr>
            <w:r>
              <w:t>Permanent redirection. The NF service consumer shall generate a Location header field containing a URI pointing to the endpoint of another NF service consumer to which the notification should be sent.</w:t>
            </w:r>
          </w:p>
          <w:p w14:paraId="0ECF9A82" w14:textId="77777777" w:rsidR="009E21CF" w:rsidRDefault="009E21CF" w:rsidP="00216FE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D672233" w14:textId="77777777" w:rsidR="009E21CF" w:rsidRDefault="009E21CF" w:rsidP="00216FEB">
            <w:pPr>
              <w:pStyle w:val="TAL"/>
            </w:pP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3"/>
    <w:bookmarkEnd w:id="434"/>
    <w:bookmarkEnd w:id="435"/>
    <w:bookmarkEnd w:id="436"/>
    <w:bookmarkEnd w:id="437"/>
    <w:bookmarkEnd w:id="438"/>
    <w:bookmarkEnd w:id="439"/>
    <w:bookmarkEnd w:id="440"/>
    <w:p w14:paraId="0A8D9769" w14:textId="77777777" w:rsidR="000200DB" w:rsidRDefault="000200DB" w:rsidP="000200DB">
      <w:pPr>
        <w:pStyle w:val="TH"/>
      </w:pPr>
      <w:r w:rsidRPr="00D67AB2">
        <w:lastRenderedPageBreak/>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77777777" w:rsidR="000200DB" w:rsidRPr="00D67AB2" w:rsidRDefault="000200DB" w:rsidP="00216FEB">
            <w:pPr>
              <w:pStyle w:val="TAL"/>
            </w:pPr>
            <w:r>
              <w:t xml:space="preserve">Or the same URI, </w:t>
            </w:r>
            <w:r w:rsidRPr="00A563BE">
              <w:t>if a request is redirected to the same target resource via a different SCP.</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77777777" w:rsidR="000200DB" w:rsidRPr="00D67AB2" w:rsidRDefault="000200DB" w:rsidP="00216FEB">
            <w:pPr>
              <w:pStyle w:val="TAL"/>
            </w:pPr>
            <w:r>
              <w:t xml:space="preserve">Or the same URI, </w:t>
            </w:r>
            <w:r w:rsidRPr="00A563BE">
              <w:t>if a request is redirected to the same target resource via a different SCP.</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2" w:name="_Toc104279777"/>
      <w:bookmarkStart w:id="443" w:name="_Toc114775904"/>
      <w:r w:rsidRPr="007021DF">
        <w:t>6.1.3.3.4</w:t>
      </w:r>
      <w:r w:rsidRPr="007021DF">
        <w:tab/>
        <w:t>Resource Custom Operations</w:t>
      </w:r>
      <w:bookmarkEnd w:id="428"/>
      <w:bookmarkEnd w:id="429"/>
      <w:bookmarkEnd w:id="430"/>
      <w:bookmarkEnd w:id="431"/>
      <w:bookmarkEnd w:id="432"/>
      <w:bookmarkEnd w:id="441"/>
      <w:bookmarkEnd w:id="442"/>
      <w:bookmarkEnd w:id="443"/>
    </w:p>
    <w:p w14:paraId="18BF9686" w14:textId="77777777" w:rsidR="009267D1" w:rsidRPr="007021DF" w:rsidRDefault="009267D1" w:rsidP="004841B3">
      <w:pPr>
        <w:pStyle w:val="Heading6"/>
      </w:pPr>
      <w:bookmarkStart w:id="444" w:name="_Toc25227259"/>
      <w:bookmarkStart w:id="445" w:name="_Toc34039602"/>
      <w:bookmarkStart w:id="446" w:name="_Toc39046801"/>
      <w:bookmarkStart w:id="447" w:name="_Toc42934383"/>
      <w:bookmarkStart w:id="448" w:name="_Toc49844599"/>
      <w:bookmarkStart w:id="449" w:name="_Toc56519239"/>
      <w:bookmarkStart w:id="450" w:name="_Toc104279778"/>
      <w:bookmarkStart w:id="451" w:name="_Toc114775905"/>
      <w:r w:rsidRPr="007021DF">
        <w:t>6.1.3.3.4.1</w:t>
      </w:r>
      <w:r w:rsidRPr="007021DF">
        <w:tab/>
        <w:t>Overview</w:t>
      </w:r>
      <w:bookmarkEnd w:id="444"/>
      <w:bookmarkEnd w:id="445"/>
      <w:bookmarkEnd w:id="446"/>
      <w:bookmarkEnd w:id="447"/>
      <w:bookmarkEnd w:id="448"/>
      <w:bookmarkEnd w:id="449"/>
      <w:bookmarkEnd w:id="450"/>
      <w:bookmarkEnd w:id="451"/>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2" w:name="_Toc25227260"/>
      <w:bookmarkStart w:id="453" w:name="_Toc34039603"/>
      <w:bookmarkStart w:id="454" w:name="_Toc39046802"/>
      <w:bookmarkStart w:id="455" w:name="_Toc42934384"/>
      <w:bookmarkStart w:id="456" w:name="_Toc49844600"/>
      <w:bookmarkStart w:id="457" w:name="_Toc56519240"/>
      <w:bookmarkStart w:id="458" w:name="_Toc104279779"/>
      <w:bookmarkStart w:id="459" w:name="_Toc114775906"/>
      <w:r w:rsidRPr="007021DF">
        <w:t>6.1.3.3.4.2</w:t>
      </w:r>
      <w:r w:rsidRPr="007021DF">
        <w:tab/>
        <w:t xml:space="preserve">Operation: </w:t>
      </w:r>
      <w:r w:rsidRPr="007021DF">
        <w:rPr>
          <w:rFonts w:hint="eastAsia"/>
          <w:lang w:eastAsia="zh-CN"/>
        </w:rPr>
        <w:t>sendsms</w:t>
      </w:r>
      <w:bookmarkEnd w:id="452"/>
      <w:bookmarkEnd w:id="453"/>
      <w:bookmarkEnd w:id="454"/>
      <w:bookmarkEnd w:id="455"/>
      <w:bookmarkEnd w:id="456"/>
      <w:bookmarkEnd w:id="457"/>
      <w:bookmarkEnd w:id="458"/>
      <w:bookmarkEnd w:id="459"/>
    </w:p>
    <w:p w14:paraId="1B9961A3" w14:textId="77777777" w:rsidR="009267D1" w:rsidRPr="007021DF" w:rsidRDefault="009267D1" w:rsidP="00C22B12">
      <w:pPr>
        <w:pStyle w:val="Heading7"/>
        <w:numPr>
          <w:ilvl w:val="6"/>
          <w:numId w:val="0"/>
        </w:numPr>
        <w:ind w:left="1296" w:hanging="288"/>
        <w:rPr>
          <w:lang w:eastAsia="zh-CN"/>
        </w:rPr>
      </w:pPr>
      <w:bookmarkStart w:id="460" w:name="_Toc25227261"/>
      <w:bookmarkStart w:id="461" w:name="_Toc34039604"/>
      <w:bookmarkStart w:id="462" w:name="_Toc39046803"/>
      <w:bookmarkStart w:id="463" w:name="_Toc42934385"/>
      <w:bookmarkStart w:id="464" w:name="_Toc49844601"/>
      <w:bookmarkStart w:id="465" w:name="_Toc56519241"/>
      <w:bookmarkStart w:id="466" w:name="_Toc104279780"/>
      <w:bookmarkStart w:id="467" w:name="_Toc114775907"/>
      <w:r w:rsidRPr="007021DF">
        <w:t>6.1.3.3.4.2.1</w:t>
      </w:r>
      <w:r w:rsidRPr="007021DF">
        <w:tab/>
        <w:t>Description</w:t>
      </w:r>
      <w:bookmarkEnd w:id="460"/>
      <w:bookmarkEnd w:id="461"/>
      <w:bookmarkEnd w:id="462"/>
      <w:bookmarkEnd w:id="463"/>
      <w:bookmarkEnd w:id="464"/>
      <w:bookmarkEnd w:id="465"/>
      <w:bookmarkEnd w:id="466"/>
      <w:bookmarkEnd w:id="467"/>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68" w:name="_Toc25227262"/>
      <w:bookmarkStart w:id="469" w:name="_Toc34039605"/>
      <w:bookmarkStart w:id="470" w:name="_Toc39046804"/>
      <w:bookmarkStart w:id="471" w:name="_Toc42934386"/>
      <w:bookmarkStart w:id="472" w:name="_Toc49844602"/>
      <w:bookmarkStart w:id="473" w:name="_Toc56519242"/>
      <w:bookmarkStart w:id="474" w:name="_Toc104279781"/>
      <w:bookmarkStart w:id="475" w:name="_Toc114775908"/>
      <w:r w:rsidRPr="007021DF">
        <w:t>6.1.3.3.4.2.2</w:t>
      </w:r>
      <w:r w:rsidRPr="007021DF">
        <w:tab/>
        <w:t>Operation Definition</w:t>
      </w:r>
      <w:bookmarkEnd w:id="468"/>
      <w:bookmarkEnd w:id="469"/>
      <w:bookmarkEnd w:id="470"/>
      <w:bookmarkEnd w:id="471"/>
      <w:bookmarkEnd w:id="472"/>
      <w:bookmarkEnd w:id="473"/>
      <w:bookmarkEnd w:id="474"/>
      <w:bookmarkEnd w:id="475"/>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lastRenderedPageBreak/>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00093984" w:rsidR="00AA5CA2" w:rsidRDefault="00AA5CA2" w:rsidP="00163AA6">
            <w:pPr>
              <w:pStyle w:val="TAL"/>
            </w:pPr>
            <w:r>
              <w:t>Temporary redirection. The response shall include a Location header field containing a different URI</w:t>
            </w:r>
            <w:r w:rsidR="00163AA6">
              <w:t>, or the same URI if this is a redirection triggered by an SCP to the same target resource via another SCP. In the former case,</w:t>
            </w:r>
            <w:r>
              <w:t xml:space="preserve"> </w:t>
            </w:r>
            <w:r w:rsidR="00163AA6">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4BDBB244" w:rsidR="00AA5CA2" w:rsidRDefault="00AA5CA2" w:rsidP="00163AA6">
            <w:pPr>
              <w:pStyle w:val="TAL"/>
            </w:pPr>
            <w:r>
              <w:t>Permanent redirection. The response shall include a Location header field containing a different URI</w:t>
            </w:r>
            <w:r w:rsidR="00163AA6">
              <w:t>, or the same URI if this is a redirection triggered by an SCP to the same target resource via another SCP. In the former case,</w:t>
            </w:r>
            <w:r>
              <w:t xml:space="preserve"> </w:t>
            </w:r>
            <w:r w:rsidR="00163AA6">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6"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6"/>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7"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7"/>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78"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78"/>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79" w:name="_Toc25227263"/>
      <w:bookmarkStart w:id="480" w:name="_Toc34039606"/>
      <w:bookmarkStart w:id="481" w:name="_Toc39046805"/>
      <w:bookmarkStart w:id="482" w:name="_Toc42934387"/>
      <w:bookmarkStart w:id="483"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3B99BF94" w:rsidR="00DC5E2B" w:rsidRPr="00D67AB2" w:rsidRDefault="00DC5E2B" w:rsidP="00C601BB">
            <w:pPr>
              <w:pStyle w:val="TAL"/>
            </w:pPr>
            <w:r>
              <w:t xml:space="preserve">Or the same URI, </w:t>
            </w:r>
            <w:r w:rsidRPr="00A563BE">
              <w:t>if a request is redirected to the same target resource via a different SCP.</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5D0041AA" w:rsidR="00E67573" w:rsidRPr="00D67AB2" w:rsidRDefault="00E67573" w:rsidP="00C601BB">
            <w:pPr>
              <w:pStyle w:val="TAL"/>
            </w:pPr>
            <w:r>
              <w:t xml:space="preserve">Or the same URI, </w:t>
            </w:r>
            <w:r w:rsidRPr="00A563BE">
              <w:t>if a request is redirected to the same target resource via a different SCP.</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4" w:name="_Toc104279782"/>
      <w:bookmarkStart w:id="485" w:name="_Toc56519243"/>
      <w:bookmarkStart w:id="486" w:name="_Toc114775909"/>
      <w:r>
        <w:lastRenderedPageBreak/>
        <w:t>6.1.3.3.4.3</w:t>
      </w:r>
      <w:r w:rsidRPr="007021DF">
        <w:tab/>
        <w:t xml:space="preserve">Operation: </w:t>
      </w:r>
      <w:r w:rsidRPr="007021DF">
        <w:rPr>
          <w:rFonts w:hint="eastAsia"/>
        </w:rPr>
        <w:t>send</w:t>
      </w:r>
      <w:r>
        <w:t>-mt-</w:t>
      </w:r>
      <w:r w:rsidRPr="007021DF">
        <w:rPr>
          <w:rFonts w:hint="eastAsia"/>
        </w:rPr>
        <w:t>sms</w:t>
      </w:r>
      <w:bookmarkEnd w:id="484"/>
      <w:bookmarkEnd w:id="486"/>
    </w:p>
    <w:p w14:paraId="1EC3201D" w14:textId="11A5F089" w:rsidR="00A61E0B" w:rsidRPr="007021DF" w:rsidRDefault="00A61E0B" w:rsidP="00A61E0B">
      <w:pPr>
        <w:pStyle w:val="Heading7"/>
        <w:numPr>
          <w:ilvl w:val="6"/>
          <w:numId w:val="0"/>
        </w:numPr>
        <w:ind w:left="1296" w:hanging="288"/>
        <w:rPr>
          <w:lang w:eastAsia="zh-CN"/>
        </w:rPr>
      </w:pPr>
      <w:bookmarkStart w:id="487" w:name="_Toc104279783"/>
      <w:bookmarkStart w:id="488" w:name="_Toc114775910"/>
      <w:r>
        <w:t>6.1.3.3.4.</w:t>
      </w:r>
      <w:r w:rsidR="00E169AE">
        <w:t>3</w:t>
      </w:r>
      <w:r w:rsidRPr="007021DF">
        <w:t>.1</w:t>
      </w:r>
      <w:r w:rsidRPr="007021DF">
        <w:tab/>
        <w:t>Description</w:t>
      </w:r>
      <w:bookmarkEnd w:id="487"/>
      <w:bookmarkEnd w:id="488"/>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89" w:name="_Toc104279784"/>
      <w:bookmarkStart w:id="490" w:name="_Toc114775911"/>
      <w:r>
        <w:t>6.1.3.3.4.</w:t>
      </w:r>
      <w:r w:rsidR="00E169AE">
        <w:t>3</w:t>
      </w:r>
      <w:r w:rsidRPr="007021DF">
        <w:t>.2</w:t>
      </w:r>
      <w:r w:rsidRPr="007021DF">
        <w:tab/>
        <w:t>Operation Definition</w:t>
      </w:r>
      <w:bookmarkEnd w:id="489"/>
      <w:bookmarkEnd w:id="490"/>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77777777" w:rsidR="00A61E0B" w:rsidRDefault="00A61E0B" w:rsidP="00A40FA1">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77777777" w:rsidR="00A61E0B" w:rsidRDefault="00A61E0B" w:rsidP="00A40FA1">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lastRenderedPageBreak/>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77777777" w:rsidR="00A61E0B" w:rsidRPr="00D67AB2" w:rsidRDefault="00A61E0B" w:rsidP="00A40FA1">
            <w:pPr>
              <w:pStyle w:val="TAL"/>
            </w:pPr>
            <w:r>
              <w:t xml:space="preserve">Or the same URI, </w:t>
            </w:r>
            <w:r w:rsidRPr="00A563BE">
              <w:t>if a request is redirected to the same target resource via a different SCP.</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77777777" w:rsidR="00A61E0B" w:rsidRPr="00D67AB2" w:rsidRDefault="00A61E0B" w:rsidP="00A40FA1">
            <w:pPr>
              <w:pStyle w:val="TAL"/>
            </w:pPr>
            <w:r>
              <w:t xml:space="preserve">Or the same URI, </w:t>
            </w:r>
            <w:r w:rsidRPr="00A563BE">
              <w:t>if a request is redirected to the same target resource via a different SCP.</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1" w:name="_Toc104279785"/>
      <w:bookmarkStart w:id="492" w:name="_Toc114775912"/>
      <w:r w:rsidRPr="007021DF">
        <w:t>6.1.4</w:t>
      </w:r>
      <w:r w:rsidRPr="007021DF">
        <w:tab/>
        <w:t>Custom Operations without associated resources</w:t>
      </w:r>
      <w:bookmarkEnd w:id="479"/>
      <w:bookmarkEnd w:id="480"/>
      <w:bookmarkEnd w:id="481"/>
      <w:bookmarkEnd w:id="482"/>
      <w:bookmarkEnd w:id="483"/>
      <w:bookmarkEnd w:id="485"/>
      <w:bookmarkEnd w:id="491"/>
      <w:bookmarkEnd w:id="492"/>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3" w:name="_Toc25227264"/>
      <w:bookmarkStart w:id="494" w:name="_Toc34039607"/>
      <w:bookmarkStart w:id="495" w:name="_Toc39046806"/>
      <w:bookmarkStart w:id="496" w:name="_Toc42934388"/>
      <w:bookmarkStart w:id="497" w:name="_Toc49844604"/>
      <w:bookmarkStart w:id="498" w:name="_Toc56519244"/>
      <w:bookmarkStart w:id="499" w:name="_Toc104279786"/>
      <w:bookmarkStart w:id="500" w:name="_Toc114775913"/>
      <w:r w:rsidRPr="007021DF">
        <w:t>6.1.5</w:t>
      </w:r>
      <w:r w:rsidRPr="007021DF">
        <w:tab/>
        <w:t>Notifications</w:t>
      </w:r>
      <w:bookmarkEnd w:id="493"/>
      <w:bookmarkEnd w:id="494"/>
      <w:bookmarkEnd w:id="495"/>
      <w:bookmarkEnd w:id="496"/>
      <w:bookmarkEnd w:id="497"/>
      <w:bookmarkEnd w:id="498"/>
      <w:bookmarkEnd w:id="499"/>
      <w:bookmarkEnd w:id="500"/>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1" w:name="_Toc25227265"/>
      <w:bookmarkStart w:id="502" w:name="_Toc34039608"/>
      <w:bookmarkStart w:id="503" w:name="_Toc39046807"/>
      <w:bookmarkStart w:id="504" w:name="_Toc42934389"/>
      <w:bookmarkStart w:id="505" w:name="_Toc49844605"/>
      <w:bookmarkStart w:id="506" w:name="_Toc56519245"/>
      <w:bookmarkStart w:id="507" w:name="_Toc104279787"/>
      <w:bookmarkStart w:id="508" w:name="_Toc114775914"/>
      <w:r w:rsidRPr="007021DF">
        <w:t>6.1.6</w:t>
      </w:r>
      <w:r w:rsidRPr="007021DF">
        <w:tab/>
        <w:t>Data Model</w:t>
      </w:r>
      <w:bookmarkEnd w:id="501"/>
      <w:bookmarkEnd w:id="502"/>
      <w:bookmarkEnd w:id="503"/>
      <w:bookmarkEnd w:id="504"/>
      <w:bookmarkEnd w:id="505"/>
      <w:bookmarkEnd w:id="506"/>
      <w:bookmarkEnd w:id="507"/>
      <w:bookmarkEnd w:id="508"/>
    </w:p>
    <w:p w14:paraId="3F24A6AC" w14:textId="77777777" w:rsidR="009267D1" w:rsidRPr="007021DF" w:rsidRDefault="009267D1" w:rsidP="00C22B12">
      <w:pPr>
        <w:pStyle w:val="Heading4"/>
      </w:pPr>
      <w:bookmarkStart w:id="509" w:name="_Toc25227266"/>
      <w:bookmarkStart w:id="510" w:name="_Toc34039609"/>
      <w:bookmarkStart w:id="511" w:name="_Toc39046808"/>
      <w:bookmarkStart w:id="512" w:name="_Toc42934390"/>
      <w:bookmarkStart w:id="513" w:name="_Toc49844606"/>
      <w:bookmarkStart w:id="514" w:name="_Toc56519246"/>
      <w:bookmarkStart w:id="515" w:name="_Toc104279788"/>
      <w:bookmarkStart w:id="516" w:name="_Toc114775915"/>
      <w:r w:rsidRPr="007021DF">
        <w:t>6.1.6.1</w:t>
      </w:r>
      <w:r w:rsidRPr="007021DF">
        <w:tab/>
        <w:t>General</w:t>
      </w:r>
      <w:bookmarkEnd w:id="509"/>
      <w:bookmarkEnd w:id="510"/>
      <w:bookmarkEnd w:id="511"/>
      <w:bookmarkEnd w:id="512"/>
      <w:bookmarkEnd w:id="513"/>
      <w:bookmarkEnd w:id="514"/>
      <w:bookmarkEnd w:id="515"/>
      <w:bookmarkEnd w:id="516"/>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lastRenderedPageBreak/>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7" w:name="_Toc25227267"/>
      <w:bookmarkStart w:id="518" w:name="_Toc34039610"/>
      <w:bookmarkStart w:id="519" w:name="_Toc39046809"/>
      <w:bookmarkStart w:id="520" w:name="_Toc42934391"/>
      <w:bookmarkStart w:id="521" w:name="_Toc49844607"/>
      <w:bookmarkStart w:id="522" w:name="_Toc56519247"/>
      <w:bookmarkStart w:id="523" w:name="_Toc104279789"/>
      <w:bookmarkStart w:id="524" w:name="_Toc114775916"/>
      <w:r w:rsidRPr="007021DF">
        <w:rPr>
          <w:lang w:val="en-US"/>
        </w:rPr>
        <w:t>6.1.6.2</w:t>
      </w:r>
      <w:r w:rsidRPr="007021DF">
        <w:rPr>
          <w:lang w:val="en-US"/>
        </w:rPr>
        <w:tab/>
        <w:t>Structured data types</w:t>
      </w:r>
      <w:bookmarkEnd w:id="517"/>
      <w:bookmarkEnd w:id="518"/>
      <w:bookmarkEnd w:id="519"/>
      <w:bookmarkEnd w:id="520"/>
      <w:bookmarkEnd w:id="521"/>
      <w:bookmarkEnd w:id="522"/>
      <w:bookmarkEnd w:id="523"/>
      <w:bookmarkEnd w:id="524"/>
    </w:p>
    <w:p w14:paraId="4AEA9E18" w14:textId="77777777" w:rsidR="009267D1" w:rsidRPr="007021DF" w:rsidRDefault="009267D1" w:rsidP="00C22B12">
      <w:pPr>
        <w:pStyle w:val="Heading5"/>
      </w:pPr>
      <w:bookmarkStart w:id="525" w:name="_Toc25227268"/>
      <w:bookmarkStart w:id="526" w:name="_Toc34039611"/>
      <w:bookmarkStart w:id="527" w:name="_Toc39046810"/>
      <w:bookmarkStart w:id="528" w:name="_Toc42934392"/>
      <w:bookmarkStart w:id="529" w:name="_Toc49844608"/>
      <w:bookmarkStart w:id="530" w:name="_Toc56519248"/>
      <w:bookmarkStart w:id="531" w:name="_Toc104279790"/>
      <w:bookmarkStart w:id="532" w:name="_Toc114775917"/>
      <w:r w:rsidRPr="007021DF">
        <w:t>6.1.6.2.1</w:t>
      </w:r>
      <w:r w:rsidRPr="007021DF">
        <w:tab/>
        <w:t>Introduction</w:t>
      </w:r>
      <w:bookmarkEnd w:id="525"/>
      <w:bookmarkEnd w:id="526"/>
      <w:bookmarkEnd w:id="527"/>
      <w:bookmarkEnd w:id="528"/>
      <w:bookmarkEnd w:id="529"/>
      <w:bookmarkEnd w:id="530"/>
      <w:bookmarkEnd w:id="531"/>
      <w:bookmarkEnd w:id="532"/>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3" w:name="_Toc25227269"/>
      <w:bookmarkStart w:id="534" w:name="_Toc34039612"/>
      <w:bookmarkStart w:id="535" w:name="_Toc39046811"/>
      <w:bookmarkStart w:id="536" w:name="_Toc42934393"/>
      <w:bookmarkStart w:id="537" w:name="_Toc49844609"/>
      <w:bookmarkStart w:id="538" w:name="_Toc56519249"/>
      <w:bookmarkStart w:id="539" w:name="_Toc104279791"/>
      <w:bookmarkStart w:id="540" w:name="_Toc114775918"/>
      <w:r w:rsidRPr="007021DF">
        <w:lastRenderedPageBreak/>
        <w:t>6.1.6.2.2</w:t>
      </w:r>
      <w:r w:rsidRPr="007021DF">
        <w:tab/>
        <w:t xml:space="preserve">Type: </w:t>
      </w:r>
      <w:r w:rsidRPr="007021DF">
        <w:rPr>
          <w:rFonts w:hint="eastAsia"/>
          <w:lang w:eastAsia="zh-CN"/>
        </w:rPr>
        <w:t>UeSmsContextData</w:t>
      </w:r>
      <w:bookmarkEnd w:id="533"/>
      <w:bookmarkEnd w:id="534"/>
      <w:bookmarkEnd w:id="535"/>
      <w:bookmarkEnd w:id="536"/>
      <w:bookmarkEnd w:id="537"/>
      <w:bookmarkEnd w:id="538"/>
      <w:bookmarkEnd w:id="539"/>
      <w:bookmarkEnd w:id="540"/>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77777777" w:rsidR="00AE5996" w:rsidRPr="00FF6605" w:rsidRDefault="00AE5996" w:rsidP="004649DA">
            <w:pPr>
              <w:pStyle w:val="TAL"/>
              <w:rPr>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1" w:name="_Toc25227270"/>
      <w:bookmarkStart w:id="542" w:name="_Toc34039613"/>
      <w:bookmarkStart w:id="543" w:name="_Toc39046812"/>
      <w:bookmarkStart w:id="544" w:name="_Toc42934394"/>
      <w:bookmarkStart w:id="545" w:name="_Toc49844610"/>
      <w:bookmarkStart w:id="546" w:name="_Toc56519250"/>
      <w:bookmarkStart w:id="547" w:name="_Toc104279792"/>
      <w:bookmarkStart w:id="548" w:name="_Toc114775919"/>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541"/>
      <w:bookmarkEnd w:id="542"/>
      <w:bookmarkEnd w:id="543"/>
      <w:bookmarkEnd w:id="544"/>
      <w:bookmarkEnd w:id="545"/>
      <w:bookmarkEnd w:id="546"/>
      <w:bookmarkEnd w:id="547"/>
      <w:bookmarkEnd w:id="548"/>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49" w:name="_Toc25227271"/>
      <w:bookmarkStart w:id="550" w:name="_Toc34039614"/>
      <w:bookmarkStart w:id="551" w:name="_Toc39046813"/>
      <w:bookmarkStart w:id="552" w:name="_Toc42934395"/>
      <w:bookmarkStart w:id="553" w:name="_Toc49844611"/>
      <w:bookmarkStart w:id="554" w:name="_Toc56519251"/>
      <w:bookmarkStart w:id="555" w:name="_Toc104279793"/>
      <w:bookmarkStart w:id="556" w:name="_Toc114775920"/>
      <w:r w:rsidRPr="007021DF">
        <w:t>6.1.6.2.</w:t>
      </w:r>
      <w:r w:rsidRPr="007021DF">
        <w:rPr>
          <w:rFonts w:hint="eastAsia"/>
          <w:lang w:eastAsia="zh-CN"/>
        </w:rPr>
        <w:t>4</w:t>
      </w:r>
      <w:r w:rsidRPr="007021DF">
        <w:tab/>
      </w:r>
      <w:r w:rsidRPr="007021DF">
        <w:rPr>
          <w:rFonts w:hint="eastAsia"/>
          <w:lang w:eastAsia="zh-CN"/>
        </w:rPr>
        <w:t>Void</w:t>
      </w:r>
      <w:bookmarkEnd w:id="549"/>
      <w:bookmarkEnd w:id="550"/>
      <w:bookmarkEnd w:id="551"/>
      <w:bookmarkEnd w:id="552"/>
      <w:bookmarkEnd w:id="553"/>
      <w:bookmarkEnd w:id="554"/>
      <w:bookmarkEnd w:id="555"/>
      <w:bookmarkEnd w:id="556"/>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7" w:name="_Toc25227272"/>
      <w:bookmarkStart w:id="558" w:name="_Toc34039615"/>
      <w:bookmarkStart w:id="559" w:name="_Toc39046814"/>
      <w:bookmarkStart w:id="560" w:name="_Toc42934396"/>
      <w:bookmarkStart w:id="561" w:name="_Toc49844612"/>
      <w:bookmarkStart w:id="562" w:name="_Toc56519252"/>
      <w:bookmarkStart w:id="563" w:name="_Toc104279794"/>
      <w:bookmarkStart w:id="564" w:name="_Toc114775921"/>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57"/>
      <w:bookmarkEnd w:id="558"/>
      <w:bookmarkEnd w:id="559"/>
      <w:bookmarkEnd w:id="560"/>
      <w:bookmarkEnd w:id="561"/>
      <w:bookmarkEnd w:id="562"/>
      <w:bookmarkEnd w:id="563"/>
      <w:bookmarkEnd w:id="564"/>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5" w:name="_Toc25227273"/>
      <w:bookmarkStart w:id="566" w:name="_Toc34039616"/>
      <w:bookmarkStart w:id="567" w:name="_Toc39046815"/>
      <w:bookmarkStart w:id="568" w:name="_Toc42934397"/>
      <w:bookmarkStart w:id="569" w:name="_Toc49844613"/>
      <w:bookmarkStart w:id="570" w:name="_Toc56519253"/>
      <w:bookmarkStart w:id="571" w:name="_Toc104279795"/>
      <w:bookmarkStart w:id="572" w:name="_Toc114775922"/>
      <w:r w:rsidRPr="007021DF">
        <w:rPr>
          <w:lang w:val="en-US"/>
        </w:rPr>
        <w:t>6.1.6.3</w:t>
      </w:r>
      <w:r w:rsidRPr="007021DF">
        <w:rPr>
          <w:lang w:val="en-US"/>
        </w:rPr>
        <w:tab/>
        <w:t>Simple data types and enumerations</w:t>
      </w:r>
      <w:bookmarkEnd w:id="565"/>
      <w:bookmarkEnd w:id="566"/>
      <w:bookmarkEnd w:id="567"/>
      <w:bookmarkEnd w:id="568"/>
      <w:bookmarkEnd w:id="569"/>
      <w:bookmarkEnd w:id="570"/>
      <w:bookmarkEnd w:id="571"/>
      <w:bookmarkEnd w:id="572"/>
    </w:p>
    <w:p w14:paraId="65E8484E" w14:textId="77777777" w:rsidR="009267D1" w:rsidRPr="007021DF" w:rsidRDefault="009267D1" w:rsidP="00C22B12">
      <w:pPr>
        <w:pStyle w:val="Heading5"/>
      </w:pPr>
      <w:bookmarkStart w:id="573" w:name="_Toc25227274"/>
      <w:bookmarkStart w:id="574" w:name="_Toc34039617"/>
      <w:bookmarkStart w:id="575" w:name="_Toc39046816"/>
      <w:bookmarkStart w:id="576" w:name="_Toc42934398"/>
      <w:bookmarkStart w:id="577" w:name="_Toc49844614"/>
      <w:bookmarkStart w:id="578" w:name="_Toc56519254"/>
      <w:bookmarkStart w:id="579" w:name="_Toc104279796"/>
      <w:bookmarkStart w:id="580" w:name="_Toc114775923"/>
      <w:r w:rsidRPr="007021DF">
        <w:t>6.1.6.3.1</w:t>
      </w:r>
      <w:r w:rsidRPr="007021DF">
        <w:tab/>
        <w:t>Introduction</w:t>
      </w:r>
      <w:bookmarkEnd w:id="573"/>
      <w:bookmarkEnd w:id="574"/>
      <w:bookmarkEnd w:id="575"/>
      <w:bookmarkEnd w:id="576"/>
      <w:bookmarkEnd w:id="577"/>
      <w:bookmarkEnd w:id="578"/>
      <w:bookmarkEnd w:id="579"/>
      <w:bookmarkEnd w:id="580"/>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1" w:name="_Toc25227275"/>
      <w:bookmarkStart w:id="582" w:name="_Toc34039618"/>
      <w:bookmarkStart w:id="583" w:name="_Toc39046817"/>
      <w:bookmarkStart w:id="584" w:name="_Toc42934399"/>
      <w:bookmarkStart w:id="585" w:name="_Toc49844615"/>
      <w:bookmarkStart w:id="586" w:name="_Toc56519255"/>
      <w:bookmarkStart w:id="587" w:name="_Toc104279797"/>
      <w:bookmarkStart w:id="588" w:name="_Toc114775924"/>
      <w:r w:rsidRPr="007021DF">
        <w:t>6.1.6.3.2</w:t>
      </w:r>
      <w:r w:rsidRPr="007021DF">
        <w:tab/>
        <w:t>Simple data types</w:t>
      </w:r>
      <w:bookmarkEnd w:id="581"/>
      <w:bookmarkEnd w:id="582"/>
      <w:bookmarkEnd w:id="583"/>
      <w:bookmarkEnd w:id="584"/>
      <w:bookmarkEnd w:id="585"/>
      <w:bookmarkEnd w:id="586"/>
      <w:bookmarkEnd w:id="587"/>
      <w:bookmarkEnd w:id="588"/>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89" w:name="_Toc25227276"/>
      <w:bookmarkStart w:id="590" w:name="_Toc34039619"/>
      <w:bookmarkStart w:id="591" w:name="_Toc39046818"/>
      <w:bookmarkStart w:id="592" w:name="_Toc42934400"/>
      <w:bookmarkStart w:id="593" w:name="_Toc49844616"/>
      <w:bookmarkStart w:id="594" w:name="_Toc56519256"/>
      <w:bookmarkStart w:id="595" w:name="_Toc104279798"/>
      <w:bookmarkStart w:id="596" w:name="_Toc114775925"/>
      <w:r w:rsidRPr="007021DF">
        <w:t>6.1.6.3.3</w:t>
      </w:r>
      <w:r w:rsidRPr="007021DF">
        <w:tab/>
        <w:t xml:space="preserve">Enumeration: </w:t>
      </w:r>
      <w:r w:rsidRPr="007021DF">
        <w:rPr>
          <w:rFonts w:hint="eastAsia"/>
          <w:lang w:eastAsia="zh-CN"/>
        </w:rPr>
        <w:t>SmsDeliveryStatus</w:t>
      </w:r>
      <w:bookmarkEnd w:id="589"/>
      <w:bookmarkEnd w:id="590"/>
      <w:bookmarkEnd w:id="591"/>
      <w:bookmarkEnd w:id="592"/>
      <w:bookmarkEnd w:id="593"/>
      <w:bookmarkEnd w:id="594"/>
      <w:bookmarkEnd w:id="595"/>
      <w:bookmarkEnd w:id="596"/>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7" w:name="_Toc25227277"/>
      <w:bookmarkStart w:id="598" w:name="_Toc34039620"/>
      <w:bookmarkStart w:id="599" w:name="_Toc39046819"/>
      <w:bookmarkStart w:id="600" w:name="_Toc42934401"/>
      <w:bookmarkStart w:id="601" w:name="_Toc49844617"/>
      <w:bookmarkStart w:id="602" w:name="_Toc56519257"/>
      <w:bookmarkStart w:id="603" w:name="_Toc104279799"/>
      <w:bookmarkStart w:id="604" w:name="_Toc114775926"/>
      <w:r w:rsidRPr="007021DF">
        <w:t>6.1.6.4</w:t>
      </w:r>
      <w:r w:rsidRPr="007021DF">
        <w:tab/>
        <w:t>Binary data</w:t>
      </w:r>
      <w:bookmarkEnd w:id="597"/>
      <w:bookmarkEnd w:id="598"/>
      <w:bookmarkEnd w:id="599"/>
      <w:bookmarkEnd w:id="600"/>
      <w:bookmarkEnd w:id="601"/>
      <w:bookmarkEnd w:id="602"/>
      <w:bookmarkEnd w:id="603"/>
      <w:bookmarkEnd w:id="604"/>
    </w:p>
    <w:p w14:paraId="6877EDD9" w14:textId="77777777" w:rsidR="009267D1" w:rsidRPr="007021DF" w:rsidRDefault="009267D1" w:rsidP="00C22B12">
      <w:pPr>
        <w:pStyle w:val="Heading5"/>
        <w:rPr>
          <w:lang w:val="en-US"/>
        </w:rPr>
      </w:pPr>
      <w:bookmarkStart w:id="605" w:name="_Toc25227278"/>
      <w:bookmarkStart w:id="606" w:name="_Toc34039621"/>
      <w:bookmarkStart w:id="607" w:name="_Toc39046820"/>
      <w:bookmarkStart w:id="608" w:name="_Toc42934402"/>
      <w:bookmarkStart w:id="609" w:name="_Toc49844618"/>
      <w:bookmarkStart w:id="610" w:name="_Toc56519258"/>
      <w:bookmarkStart w:id="611" w:name="_Toc104279800"/>
      <w:bookmarkStart w:id="612" w:name="_Toc114775927"/>
      <w:r w:rsidRPr="007021DF">
        <w:rPr>
          <w:lang w:val="en-US"/>
        </w:rPr>
        <w:t>6.1.6.4.1</w:t>
      </w:r>
      <w:r w:rsidRPr="007021DF">
        <w:rPr>
          <w:lang w:val="en-US"/>
        </w:rPr>
        <w:tab/>
        <w:t>Introduction</w:t>
      </w:r>
      <w:bookmarkEnd w:id="605"/>
      <w:bookmarkEnd w:id="606"/>
      <w:bookmarkEnd w:id="607"/>
      <w:bookmarkEnd w:id="608"/>
      <w:bookmarkEnd w:id="609"/>
      <w:bookmarkEnd w:id="610"/>
      <w:bookmarkEnd w:id="611"/>
      <w:bookmarkEnd w:id="612"/>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3" w:name="_Toc25227279"/>
      <w:bookmarkStart w:id="614"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5" w:name="_Toc39046821"/>
      <w:bookmarkStart w:id="616" w:name="_Toc42934403"/>
      <w:bookmarkStart w:id="617" w:name="_Toc49844619"/>
      <w:bookmarkStart w:id="618" w:name="_Toc56519259"/>
      <w:bookmarkStart w:id="619" w:name="_Toc104279801"/>
      <w:bookmarkStart w:id="620" w:name="_Toc114775928"/>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3"/>
      <w:bookmarkEnd w:id="614"/>
      <w:bookmarkEnd w:id="615"/>
      <w:bookmarkEnd w:id="616"/>
      <w:bookmarkEnd w:id="617"/>
      <w:bookmarkEnd w:id="618"/>
      <w:bookmarkEnd w:id="619"/>
      <w:bookmarkEnd w:id="620"/>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1" w:name="_Toc25227280"/>
      <w:bookmarkStart w:id="622" w:name="_Toc34039623"/>
      <w:bookmarkStart w:id="623" w:name="_Toc39046822"/>
      <w:bookmarkStart w:id="624" w:name="_Toc42934404"/>
      <w:bookmarkStart w:id="625" w:name="_Toc49844620"/>
      <w:bookmarkStart w:id="626" w:name="_Toc56519260"/>
      <w:bookmarkStart w:id="627" w:name="_Toc104279802"/>
      <w:bookmarkStart w:id="628" w:name="_Toc114775929"/>
      <w:r w:rsidRPr="007021DF">
        <w:t>6.1.7</w:t>
      </w:r>
      <w:r w:rsidRPr="007021DF">
        <w:tab/>
        <w:t>Error Handling</w:t>
      </w:r>
      <w:bookmarkEnd w:id="621"/>
      <w:bookmarkEnd w:id="622"/>
      <w:bookmarkEnd w:id="623"/>
      <w:bookmarkEnd w:id="624"/>
      <w:bookmarkEnd w:id="625"/>
      <w:bookmarkEnd w:id="626"/>
      <w:bookmarkEnd w:id="627"/>
      <w:bookmarkEnd w:id="628"/>
    </w:p>
    <w:p w14:paraId="6B905975" w14:textId="77777777" w:rsidR="009267D1" w:rsidRPr="007021DF" w:rsidRDefault="009267D1" w:rsidP="00C22B12">
      <w:pPr>
        <w:pStyle w:val="Heading4"/>
      </w:pPr>
      <w:bookmarkStart w:id="629" w:name="_Toc25227281"/>
      <w:bookmarkStart w:id="630" w:name="_Toc34039624"/>
      <w:bookmarkStart w:id="631" w:name="_Toc39046823"/>
      <w:bookmarkStart w:id="632" w:name="_Toc42934405"/>
      <w:bookmarkStart w:id="633" w:name="_Toc49844621"/>
      <w:bookmarkStart w:id="634" w:name="_Toc56519261"/>
      <w:bookmarkStart w:id="635" w:name="_Toc104279803"/>
      <w:bookmarkStart w:id="636" w:name="_Toc114775930"/>
      <w:r w:rsidRPr="007021DF">
        <w:t>6.1.7.1</w:t>
      </w:r>
      <w:r w:rsidRPr="007021DF">
        <w:tab/>
        <w:t>General</w:t>
      </w:r>
      <w:bookmarkEnd w:id="629"/>
      <w:bookmarkEnd w:id="630"/>
      <w:bookmarkEnd w:id="631"/>
      <w:bookmarkEnd w:id="632"/>
      <w:bookmarkEnd w:id="633"/>
      <w:bookmarkEnd w:id="634"/>
      <w:bookmarkEnd w:id="635"/>
      <w:bookmarkEnd w:id="636"/>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37" w:name="_Toc25227282"/>
      <w:bookmarkStart w:id="638" w:name="_Toc34039625"/>
      <w:bookmarkStart w:id="639" w:name="_Toc39046824"/>
      <w:bookmarkStart w:id="640" w:name="_Toc42934406"/>
      <w:bookmarkStart w:id="641" w:name="_Toc49844622"/>
      <w:bookmarkStart w:id="642" w:name="_Toc56519262"/>
      <w:bookmarkStart w:id="643" w:name="_Toc104279804"/>
      <w:bookmarkStart w:id="644" w:name="_Toc114775931"/>
      <w:r w:rsidRPr="007021DF">
        <w:t>6.1.7.2</w:t>
      </w:r>
      <w:r w:rsidRPr="007021DF">
        <w:tab/>
        <w:t>Protocol Errors</w:t>
      </w:r>
      <w:bookmarkEnd w:id="637"/>
      <w:bookmarkEnd w:id="638"/>
      <w:bookmarkEnd w:id="639"/>
      <w:bookmarkEnd w:id="640"/>
      <w:bookmarkEnd w:id="641"/>
      <w:bookmarkEnd w:id="642"/>
      <w:bookmarkEnd w:id="643"/>
      <w:bookmarkEnd w:id="644"/>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45" w:name="_Toc25227283"/>
      <w:bookmarkStart w:id="646" w:name="_Toc34039626"/>
      <w:bookmarkStart w:id="647" w:name="_Toc39046825"/>
      <w:bookmarkStart w:id="648" w:name="_Toc42934407"/>
      <w:bookmarkStart w:id="649" w:name="_Toc49844623"/>
      <w:bookmarkStart w:id="650" w:name="_Toc56519263"/>
      <w:bookmarkStart w:id="651" w:name="_Toc104279805"/>
      <w:bookmarkStart w:id="652" w:name="_Toc114775932"/>
      <w:r w:rsidRPr="007021DF">
        <w:t>6.1.7.3</w:t>
      </w:r>
      <w:r w:rsidRPr="007021DF">
        <w:tab/>
        <w:t>Application Errors</w:t>
      </w:r>
      <w:bookmarkEnd w:id="645"/>
      <w:bookmarkEnd w:id="646"/>
      <w:bookmarkEnd w:id="647"/>
      <w:bookmarkEnd w:id="648"/>
      <w:bookmarkEnd w:id="649"/>
      <w:bookmarkEnd w:id="650"/>
      <w:bookmarkEnd w:id="651"/>
      <w:bookmarkEnd w:id="652"/>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3" w:name="_Toc25227284"/>
      <w:bookmarkStart w:id="654" w:name="_Toc34039627"/>
      <w:bookmarkStart w:id="655" w:name="_Toc39046826"/>
      <w:bookmarkStart w:id="656" w:name="_Toc42934408"/>
      <w:bookmarkStart w:id="657" w:name="_Toc49844624"/>
      <w:bookmarkStart w:id="658" w:name="_Toc56519264"/>
      <w:bookmarkStart w:id="659" w:name="_Toc104279806"/>
      <w:bookmarkStart w:id="660" w:name="_Toc114775933"/>
      <w:r w:rsidRPr="007021DF">
        <w:t>6.1.8</w:t>
      </w:r>
      <w:r w:rsidRPr="007021DF">
        <w:tab/>
        <w:t>Feature negotiation</w:t>
      </w:r>
      <w:bookmarkEnd w:id="653"/>
      <w:bookmarkEnd w:id="654"/>
      <w:bookmarkEnd w:id="655"/>
      <w:bookmarkEnd w:id="656"/>
      <w:bookmarkEnd w:id="657"/>
      <w:bookmarkEnd w:id="658"/>
      <w:bookmarkEnd w:id="659"/>
      <w:bookmarkEnd w:id="660"/>
    </w:p>
    <w:p w14:paraId="78C6779A" w14:textId="77777777" w:rsidR="009267D1" w:rsidRPr="007021DF" w:rsidRDefault="009267D1" w:rsidP="009267D1">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1" w:name="_Toc25227285"/>
      <w:bookmarkStart w:id="662" w:name="_Toc34039628"/>
      <w:bookmarkStart w:id="663" w:name="_Toc39046827"/>
      <w:bookmarkStart w:id="664" w:name="_Toc42934409"/>
      <w:bookmarkStart w:id="665" w:name="_Toc49844625"/>
      <w:bookmarkStart w:id="666" w:name="_Toc56519265"/>
      <w:bookmarkStart w:id="667" w:name="_Toc104279807"/>
      <w:bookmarkStart w:id="668" w:name="_Toc114775934"/>
      <w:r w:rsidRPr="007021DF">
        <w:rPr>
          <w:lang w:val="en-US"/>
        </w:rPr>
        <w:t>6.1.</w:t>
      </w:r>
      <w:r w:rsidRPr="007021DF">
        <w:rPr>
          <w:rFonts w:hint="eastAsia"/>
          <w:lang w:val="en-US" w:eastAsia="zh-CN"/>
        </w:rPr>
        <w:t>9</w:t>
      </w:r>
      <w:r w:rsidRPr="007021DF">
        <w:rPr>
          <w:lang w:val="en-US"/>
        </w:rPr>
        <w:tab/>
        <w:t>Security</w:t>
      </w:r>
      <w:bookmarkEnd w:id="661"/>
      <w:bookmarkEnd w:id="662"/>
      <w:bookmarkEnd w:id="663"/>
      <w:bookmarkEnd w:id="664"/>
      <w:bookmarkEnd w:id="665"/>
      <w:bookmarkEnd w:id="666"/>
      <w:bookmarkEnd w:id="667"/>
      <w:bookmarkEnd w:id="668"/>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69" w:name="_Toc56519266"/>
      <w:bookmarkStart w:id="670" w:name="_Toc104279808"/>
      <w:bookmarkStart w:id="671" w:name="_Toc114775935"/>
      <w:r w:rsidRPr="003B2883">
        <w:t>6.1.</w:t>
      </w:r>
      <w:r>
        <w:t>10</w:t>
      </w:r>
      <w:r w:rsidRPr="003B2883">
        <w:tab/>
      </w:r>
      <w:r>
        <w:t>HTTP redirection</w:t>
      </w:r>
      <w:bookmarkEnd w:id="669"/>
      <w:bookmarkEnd w:id="670"/>
      <w:bookmarkEnd w:id="671"/>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2" w:name="_Toc25227286"/>
      <w:bookmarkStart w:id="673" w:name="_Toc34039629"/>
      <w:bookmarkStart w:id="674" w:name="_Toc39046828"/>
      <w:bookmarkStart w:id="675" w:name="_Toc42934410"/>
      <w:bookmarkStart w:id="676" w:name="_Toc49844626"/>
      <w:bookmarkStart w:id="677" w:name="_Toc56519267"/>
      <w:bookmarkStart w:id="678" w:name="_Toc104279809"/>
      <w:bookmarkStart w:id="679" w:name="_Toc114775936"/>
      <w:r w:rsidRPr="007021DF">
        <w:lastRenderedPageBreak/>
        <w:t>Annex A (normative):</w:t>
      </w:r>
      <w:r w:rsidRPr="007021DF">
        <w:br/>
        <w:t>OpenAPI specification</w:t>
      </w:r>
      <w:bookmarkEnd w:id="672"/>
      <w:bookmarkEnd w:id="673"/>
      <w:bookmarkEnd w:id="674"/>
      <w:bookmarkEnd w:id="675"/>
      <w:bookmarkEnd w:id="676"/>
      <w:bookmarkEnd w:id="677"/>
      <w:bookmarkEnd w:id="678"/>
      <w:bookmarkEnd w:id="679"/>
    </w:p>
    <w:p w14:paraId="7BB3B230" w14:textId="77777777" w:rsidR="009267D1" w:rsidRPr="007021DF" w:rsidRDefault="009267D1" w:rsidP="00A46D29">
      <w:pPr>
        <w:pStyle w:val="Heading1"/>
      </w:pPr>
      <w:bookmarkStart w:id="680" w:name="_Toc25227287"/>
      <w:bookmarkStart w:id="681" w:name="_Toc34039630"/>
      <w:bookmarkStart w:id="682" w:name="_Toc39046829"/>
      <w:bookmarkStart w:id="683" w:name="_Toc42934411"/>
      <w:bookmarkStart w:id="684" w:name="_Toc49844627"/>
      <w:bookmarkStart w:id="685" w:name="_Toc56519268"/>
      <w:bookmarkStart w:id="686" w:name="_Toc104279810"/>
      <w:bookmarkStart w:id="687" w:name="_Toc114775937"/>
      <w:r w:rsidRPr="007021DF">
        <w:t>A.1</w:t>
      </w:r>
      <w:r w:rsidRPr="007021DF">
        <w:tab/>
        <w:t>General</w:t>
      </w:r>
      <w:bookmarkEnd w:id="680"/>
      <w:bookmarkEnd w:id="681"/>
      <w:bookmarkEnd w:id="682"/>
      <w:bookmarkEnd w:id="683"/>
      <w:bookmarkEnd w:id="684"/>
      <w:bookmarkEnd w:id="685"/>
      <w:bookmarkEnd w:id="686"/>
      <w:bookmarkEnd w:id="687"/>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688" w:name="_Toc25227288"/>
      <w:bookmarkStart w:id="689" w:name="_Toc34039631"/>
      <w:bookmarkStart w:id="690" w:name="_Toc39046830"/>
      <w:bookmarkStart w:id="691" w:name="_Toc42934412"/>
      <w:bookmarkStart w:id="692" w:name="_Toc49844628"/>
      <w:bookmarkStart w:id="693" w:name="_Toc56519269"/>
      <w:bookmarkStart w:id="694" w:name="_Toc104279811"/>
      <w:bookmarkStart w:id="695" w:name="_Toc114775938"/>
      <w:r w:rsidRPr="007021DF">
        <w:t>A.2</w:t>
      </w:r>
      <w:r w:rsidRPr="007021DF">
        <w:tab/>
      </w:r>
      <w:r w:rsidRPr="007021DF">
        <w:rPr>
          <w:rFonts w:hint="eastAsia"/>
          <w:lang w:eastAsia="zh-CN"/>
        </w:rPr>
        <w:t>Nsmsf_SMService</w:t>
      </w:r>
      <w:r w:rsidRPr="007021DF">
        <w:t xml:space="preserve"> API</w:t>
      </w:r>
      <w:bookmarkEnd w:id="688"/>
      <w:bookmarkEnd w:id="689"/>
      <w:bookmarkEnd w:id="690"/>
      <w:bookmarkEnd w:id="691"/>
      <w:bookmarkEnd w:id="692"/>
      <w:bookmarkEnd w:id="693"/>
      <w:bookmarkEnd w:id="694"/>
      <w:bookmarkEnd w:id="695"/>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052FA1B5" w:rsidR="009267D1" w:rsidRPr="007021DF" w:rsidRDefault="009267D1" w:rsidP="009267D1">
      <w:pPr>
        <w:pStyle w:val="PL"/>
      </w:pPr>
      <w:r w:rsidRPr="007021DF">
        <w:t xml:space="preserve">  version: '</w:t>
      </w:r>
      <w:r w:rsidR="001D722E">
        <w:t>2.2.</w:t>
      </w:r>
      <w:r w:rsidR="00B5486B">
        <w:t>1</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2D2DE5D4" w:rsidR="009267D1" w:rsidRDefault="009267D1" w:rsidP="009267D1">
      <w:pPr>
        <w:pStyle w:val="PL"/>
      </w:pPr>
      <w:r>
        <w:t xml:space="preserve">    © </w:t>
      </w:r>
      <w:r w:rsidR="001D722E">
        <w:t>20</w:t>
      </w:r>
      <w:r w:rsidR="001D722E">
        <w:rPr>
          <w:rFonts w:hint="eastAsia"/>
          <w:lang w:eastAsia="zh-CN"/>
        </w:rPr>
        <w:t>2</w:t>
      </w:r>
      <w:r w:rsidR="00115E4D">
        <w:rPr>
          <w:lang w:eastAsia="zh-CN"/>
        </w:rPr>
        <w:t>2</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0F5B5F12" w:rsidR="009267D1" w:rsidRPr="007021DF" w:rsidRDefault="009267D1" w:rsidP="009267D1">
      <w:pPr>
        <w:pStyle w:val="PL"/>
      </w:pPr>
      <w:r w:rsidRPr="007021DF">
        <w:t xml:space="preserve">  description: 3GPP TS 29.540 V</w:t>
      </w:r>
      <w:r w:rsidR="001D722E">
        <w:t>17.</w:t>
      </w:r>
      <w:r w:rsidR="00B5486B">
        <w:t>6</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lastRenderedPageBreak/>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4E4C8998" w14:textId="77777777" w:rsidR="00FA1C36" w:rsidRPr="00CB7047" w:rsidRDefault="00FA1C36" w:rsidP="00FA1C36">
      <w:pPr>
        <w:pStyle w:val="PL"/>
      </w:pPr>
      <w:r w:rsidRPr="00CB7047">
        <w:t xml:space="preserve">              description: Entity Tag, containing a strong validator, as described in IETF RFC 7232, 2.3</w:t>
      </w:r>
    </w:p>
    <w:p w14:paraId="69477E2F" w14:textId="77777777" w:rsidR="00FA1C36" w:rsidRPr="00CB7047" w:rsidRDefault="00FA1C36" w:rsidP="00FA1C36">
      <w:pPr>
        <w:pStyle w:val="PL"/>
      </w:pPr>
      <w:r w:rsidRPr="00CB7047">
        <w:t xml:space="preserve">              schema:</w:t>
      </w:r>
    </w:p>
    <w:p w14:paraId="76C0B57A" w14:textId="77777777" w:rsidR="00FA1C36" w:rsidRPr="00CB7047" w:rsidRDefault="00FA1C36" w:rsidP="00FA1C36">
      <w:pPr>
        <w:pStyle w:val="PL"/>
      </w:pPr>
      <w:r w:rsidRPr="00CB7047">
        <w:t xml:space="preserve">                type: string</w:t>
      </w:r>
    </w:p>
    <w:p w14:paraId="59FEF272" w14:textId="77777777" w:rsidR="009267D1" w:rsidRPr="007021DF" w:rsidRDefault="009267D1" w:rsidP="009267D1">
      <w:pPr>
        <w:pStyle w:val="PL"/>
      </w:pPr>
      <w:r w:rsidRPr="007021DF">
        <w:t xml:space="preserve">        '204':</w:t>
      </w:r>
    </w:p>
    <w:p w14:paraId="24A7D343" w14:textId="77777777" w:rsidR="009267D1" w:rsidRPr="007021DF" w:rsidRDefault="009267D1" w:rsidP="009267D1">
      <w:pPr>
        <w:pStyle w:val="PL"/>
      </w:pPr>
      <w:r w:rsidRPr="007021DF">
        <w:t xml:space="preserve">          description: UE Context for SMS is updated in SMSF</w:t>
      </w:r>
    </w:p>
    <w:p w14:paraId="55606EA1" w14:textId="77777777" w:rsidR="00202AB8" w:rsidRPr="007021DF" w:rsidRDefault="00202AB8" w:rsidP="00202AB8">
      <w:pPr>
        <w:pStyle w:val="PL"/>
      </w:pPr>
      <w:r w:rsidRPr="007021DF">
        <w:t xml:space="preserve">          headers:</w:t>
      </w:r>
    </w:p>
    <w:p w14:paraId="6F8106A7" w14:textId="77777777" w:rsidR="00202AB8" w:rsidRPr="00CB7047" w:rsidRDefault="00202AB8" w:rsidP="00202AB8">
      <w:pPr>
        <w:pStyle w:val="PL"/>
      </w:pPr>
      <w:r w:rsidRPr="00CB7047">
        <w:t xml:space="preserve">            ETag:</w:t>
      </w:r>
    </w:p>
    <w:p w14:paraId="43E931A6" w14:textId="77777777" w:rsidR="00202AB8" w:rsidRPr="00CB7047" w:rsidRDefault="00202AB8" w:rsidP="00202AB8">
      <w:pPr>
        <w:pStyle w:val="PL"/>
      </w:pPr>
      <w:r w:rsidRPr="00CB7047">
        <w:t xml:space="preserve">              description: Entity Tag, containing a strong validator, as described in IETF RFC 7232, 2.3</w:t>
      </w:r>
    </w:p>
    <w:p w14:paraId="6422863E" w14:textId="77777777" w:rsidR="00202AB8" w:rsidRPr="00CB7047" w:rsidRDefault="00202AB8" w:rsidP="00202AB8">
      <w:pPr>
        <w:pStyle w:val="PL"/>
      </w:pPr>
      <w:r w:rsidRPr="00CB7047">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lastRenderedPageBreak/>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t xml:space="preserve">          in: header</w:t>
      </w:r>
    </w:p>
    <w:p w14:paraId="7D7B948B" w14:textId="77777777" w:rsidR="00FA1C36" w:rsidRPr="00CB7047" w:rsidRDefault="00FA1C36" w:rsidP="00FA1C36">
      <w:pPr>
        <w:pStyle w:val="PL"/>
      </w:pPr>
      <w:r w:rsidRPr="00CB7047">
        <w:t xml:space="preserve">          description: Validator for conditional requests, as described in IETF RFC 7232, 3.1</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lastRenderedPageBreak/>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lastRenderedPageBreak/>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lastRenderedPageBreak/>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lastRenderedPageBreak/>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6" w:name="historyclause"/>
      <w:r w:rsidRPr="007021DF">
        <w:br w:type="page"/>
      </w:r>
      <w:bookmarkStart w:id="697" w:name="_Toc25227289"/>
      <w:bookmarkStart w:id="698" w:name="_Toc34039632"/>
      <w:bookmarkStart w:id="699" w:name="_Toc39046831"/>
      <w:bookmarkStart w:id="700" w:name="_Toc42934413"/>
      <w:bookmarkStart w:id="701" w:name="_Toc49844629"/>
      <w:bookmarkStart w:id="702" w:name="_Toc56519270"/>
      <w:bookmarkStart w:id="703" w:name="_Toc104279812"/>
      <w:bookmarkStart w:id="704" w:name="_Toc114775939"/>
      <w:r w:rsidRPr="007021DF">
        <w:rPr>
          <w:lang w:val="en-US"/>
        </w:rPr>
        <w:lastRenderedPageBreak/>
        <w:t>Annex B (Inform</w:t>
      </w:r>
      <w:r w:rsidRPr="007021DF">
        <w:rPr>
          <w:lang w:val="fr-FR"/>
        </w:rPr>
        <w:t>ative):</w:t>
      </w:r>
      <w:r w:rsidRPr="007021DF">
        <w:rPr>
          <w:lang w:val="fr-FR"/>
        </w:rPr>
        <w:br/>
        <w:t>HTTP Multipart Messages</w:t>
      </w:r>
      <w:bookmarkEnd w:id="697"/>
      <w:bookmarkEnd w:id="698"/>
      <w:bookmarkEnd w:id="699"/>
      <w:bookmarkEnd w:id="700"/>
      <w:bookmarkEnd w:id="701"/>
      <w:bookmarkEnd w:id="702"/>
      <w:bookmarkEnd w:id="703"/>
      <w:bookmarkEnd w:id="704"/>
    </w:p>
    <w:p w14:paraId="3F5D8858" w14:textId="77777777" w:rsidR="009267D1" w:rsidRPr="007021DF" w:rsidRDefault="009267D1" w:rsidP="00A46D29">
      <w:pPr>
        <w:pStyle w:val="Heading1"/>
        <w:rPr>
          <w:lang w:val="en-US"/>
        </w:rPr>
      </w:pPr>
      <w:bookmarkStart w:id="705" w:name="_Toc25227290"/>
      <w:bookmarkStart w:id="706" w:name="_Toc34039633"/>
      <w:bookmarkStart w:id="707" w:name="_Toc39046832"/>
      <w:bookmarkStart w:id="708" w:name="_Toc42934414"/>
      <w:bookmarkStart w:id="709" w:name="_Toc49844630"/>
      <w:bookmarkStart w:id="710" w:name="_Toc56519271"/>
      <w:bookmarkStart w:id="711" w:name="_Toc104279813"/>
      <w:bookmarkStart w:id="712" w:name="_Toc114775940"/>
      <w:r w:rsidRPr="007021DF">
        <w:rPr>
          <w:lang w:val="en-US"/>
        </w:rPr>
        <w:t>B.1</w:t>
      </w:r>
      <w:r w:rsidRPr="007021DF">
        <w:rPr>
          <w:lang w:val="en-US"/>
        </w:rPr>
        <w:tab/>
        <w:t>Example of HTTP multipart message</w:t>
      </w:r>
      <w:bookmarkEnd w:id="705"/>
      <w:bookmarkEnd w:id="706"/>
      <w:bookmarkEnd w:id="707"/>
      <w:bookmarkEnd w:id="708"/>
      <w:bookmarkEnd w:id="709"/>
      <w:bookmarkEnd w:id="710"/>
      <w:bookmarkEnd w:id="711"/>
      <w:bookmarkEnd w:id="712"/>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3" w:name="_Toc25227291"/>
      <w:bookmarkStart w:id="714" w:name="_Toc34039634"/>
      <w:bookmarkStart w:id="715" w:name="_Toc39046833"/>
      <w:bookmarkStart w:id="716" w:name="_Toc42934415"/>
      <w:bookmarkStart w:id="717" w:name="_Toc49844631"/>
      <w:bookmarkStart w:id="718" w:name="_Toc56519272"/>
      <w:bookmarkStart w:id="719" w:name="_Toc104279814"/>
      <w:bookmarkStart w:id="720" w:name="_Toc114775941"/>
      <w:r w:rsidRPr="007021DF">
        <w:t>B.2</w:t>
      </w:r>
      <w:r w:rsidRPr="007021DF">
        <w:tab/>
      </w:r>
      <w:r w:rsidRPr="007021DF">
        <w:rPr>
          <w:rFonts w:hint="eastAsia"/>
          <w:lang w:eastAsia="zh-CN"/>
        </w:rPr>
        <w:t>Void</w:t>
      </w:r>
      <w:bookmarkEnd w:id="713"/>
      <w:bookmarkEnd w:id="714"/>
      <w:bookmarkEnd w:id="715"/>
      <w:bookmarkEnd w:id="716"/>
      <w:bookmarkEnd w:id="717"/>
      <w:bookmarkEnd w:id="718"/>
      <w:bookmarkEnd w:id="719"/>
      <w:bookmarkEnd w:id="720"/>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1" w:name="_Toc25227292"/>
      <w:bookmarkStart w:id="722" w:name="_Toc34039635"/>
      <w:bookmarkStart w:id="723" w:name="_Toc39046834"/>
      <w:bookmarkStart w:id="724" w:name="_Toc42934416"/>
      <w:bookmarkStart w:id="725" w:name="_Toc49844632"/>
      <w:bookmarkStart w:id="726" w:name="_Toc56519273"/>
      <w:bookmarkStart w:id="727" w:name="_Toc104279815"/>
      <w:bookmarkStart w:id="728" w:name="_Toc114775942"/>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1"/>
      <w:bookmarkEnd w:id="722"/>
      <w:bookmarkEnd w:id="723"/>
      <w:bookmarkEnd w:id="724"/>
      <w:bookmarkEnd w:id="725"/>
      <w:bookmarkEnd w:id="726"/>
      <w:bookmarkEnd w:id="727"/>
      <w:bookmarkEnd w:id="728"/>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29"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374AB0" w:rsidRDefault="009267D1" w:rsidP="009267D1">
      <w:pPr>
        <w:pStyle w:val="PL"/>
        <w:ind w:leftChars="200" w:left="400"/>
        <w:rPr>
          <w:lang w:val="en-US" w:eastAsia="fr-FR"/>
        </w:rPr>
      </w:pPr>
      <w:r w:rsidRPr="00374AB0">
        <w:rPr>
          <w:lang w:val="en-US" w:eastAsia="fr-FR"/>
        </w:rPr>
        <w:t>{</w:t>
      </w:r>
    </w:p>
    <w:p w14:paraId="730BE07D"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14:paraId="29B01013"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29"/>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0" w:name="_Toc25227293"/>
      <w:bookmarkStart w:id="731" w:name="_Toc34039636"/>
      <w:bookmarkStart w:id="732" w:name="_Toc39046835"/>
      <w:bookmarkStart w:id="733" w:name="_Toc42934417"/>
      <w:bookmarkStart w:id="734" w:name="_Toc49844633"/>
      <w:bookmarkStart w:id="735" w:name="_Toc56519274"/>
      <w:bookmarkStart w:id="736" w:name="_Toc104279816"/>
      <w:bookmarkStart w:id="737" w:name="_Toc114775943"/>
      <w:r w:rsidRPr="007021DF">
        <w:lastRenderedPageBreak/>
        <w:t xml:space="preserve">Annex </w:t>
      </w:r>
      <w:r w:rsidRPr="007021DF">
        <w:rPr>
          <w:rFonts w:hint="eastAsia"/>
          <w:lang w:eastAsia="zh-CN"/>
        </w:rPr>
        <w:t>C</w:t>
      </w:r>
      <w:r w:rsidRPr="007021DF">
        <w:t xml:space="preserve"> (informative):</w:t>
      </w:r>
      <w:r w:rsidRPr="007021DF">
        <w:br/>
        <w:t>Change history</w:t>
      </w:r>
      <w:bookmarkEnd w:id="730"/>
      <w:bookmarkEnd w:id="731"/>
      <w:bookmarkEnd w:id="732"/>
      <w:bookmarkEnd w:id="733"/>
      <w:bookmarkEnd w:id="734"/>
      <w:bookmarkEnd w:id="735"/>
      <w:bookmarkEnd w:id="736"/>
      <w:bookmarkEnd w:id="737"/>
    </w:p>
    <w:bookmarkEnd w:id="696"/>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2EE2CF70" w:rsidR="00AB11DD" w:rsidRDefault="00AB11DD" w:rsidP="000D4E3F">
            <w:pPr>
              <w:pStyle w:val="TAC"/>
              <w:rPr>
                <w:sz w:val="16"/>
                <w:szCs w:val="16"/>
                <w:lang w:val="en-US" w:eastAsia="zh-CN"/>
              </w:rPr>
            </w:pPr>
            <w:r>
              <w:rPr>
                <w:sz w:val="16"/>
                <w:szCs w:val="16"/>
                <w:lang w:val="en-US" w:eastAsia="zh-CN"/>
              </w:rPr>
              <w:t>CP-22xxxx</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6A236CF1" w:rsidR="00AB11DD" w:rsidRDefault="00AB11DD" w:rsidP="000D4E3F">
            <w:pPr>
              <w:pStyle w:val="TAC"/>
              <w:rPr>
                <w:sz w:val="16"/>
                <w:szCs w:val="16"/>
                <w:lang w:val="en-US" w:eastAsia="zh-CN"/>
              </w:rPr>
            </w:pPr>
            <w:r>
              <w:rPr>
                <w:sz w:val="16"/>
                <w:szCs w:val="16"/>
                <w:lang w:val="en-US" w:eastAsia="zh-CN"/>
              </w:rPr>
              <w:t>CP-22xxxx</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bl>
    <w:p w14:paraId="331B9E2C" w14:textId="77777777" w:rsidR="00080512" w:rsidRDefault="00080512" w:rsidP="009267D1"/>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E6952" w14:textId="77777777" w:rsidR="00AD41E7" w:rsidRDefault="00AD41E7">
      <w:r>
        <w:separator/>
      </w:r>
    </w:p>
  </w:endnote>
  <w:endnote w:type="continuationSeparator" w:id="0">
    <w:p w14:paraId="6A3DB8BC" w14:textId="77777777" w:rsidR="00AD41E7" w:rsidRDefault="00A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0D13" w14:textId="77777777" w:rsidR="00A40FA1" w:rsidRDefault="00A40FA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1BB94" w14:textId="77777777" w:rsidR="00AD41E7" w:rsidRDefault="00AD41E7">
      <w:r>
        <w:separator/>
      </w:r>
    </w:p>
  </w:footnote>
  <w:footnote w:type="continuationSeparator" w:id="0">
    <w:p w14:paraId="3B84048D" w14:textId="77777777" w:rsidR="00AD41E7" w:rsidRDefault="00AD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8D7E" w14:textId="7E8EA6DD" w:rsidR="00A40FA1" w:rsidRDefault="00A40F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6DC4">
      <w:rPr>
        <w:rFonts w:ascii="Arial" w:hAnsi="Arial" w:cs="Arial"/>
        <w:b/>
        <w:noProof/>
        <w:sz w:val="18"/>
        <w:szCs w:val="18"/>
      </w:rPr>
      <w:t>3GPP TS 29.540 V17.6.0 (2022-09)</w:t>
    </w:r>
    <w:r>
      <w:rPr>
        <w:rFonts w:ascii="Arial" w:hAnsi="Arial" w:cs="Arial"/>
        <w:b/>
        <w:sz w:val="18"/>
        <w:szCs w:val="18"/>
      </w:rPr>
      <w:fldChar w:fldCharType="end"/>
    </w:r>
  </w:p>
  <w:p w14:paraId="43A117E7" w14:textId="77777777" w:rsidR="00A40FA1" w:rsidRDefault="00A40F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14ED">
      <w:rPr>
        <w:rFonts w:ascii="Arial" w:hAnsi="Arial" w:cs="Arial"/>
        <w:b/>
        <w:noProof/>
        <w:sz w:val="18"/>
        <w:szCs w:val="18"/>
      </w:rPr>
      <w:t>10</w:t>
    </w:r>
    <w:r>
      <w:rPr>
        <w:rFonts w:ascii="Arial" w:hAnsi="Arial" w:cs="Arial"/>
        <w:b/>
        <w:sz w:val="18"/>
        <w:szCs w:val="18"/>
      </w:rPr>
      <w:fldChar w:fldCharType="end"/>
    </w:r>
  </w:p>
  <w:p w14:paraId="161EDFF2" w14:textId="5AC635E2" w:rsidR="00A40FA1" w:rsidRDefault="00A40F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6DC4">
      <w:rPr>
        <w:rFonts w:ascii="Arial" w:hAnsi="Arial" w:cs="Arial"/>
        <w:b/>
        <w:noProof/>
        <w:sz w:val="18"/>
        <w:szCs w:val="18"/>
      </w:rPr>
      <w:t>Release 17</w:t>
    </w:r>
    <w:r>
      <w:rPr>
        <w:rFonts w:ascii="Arial" w:hAnsi="Arial" w:cs="Arial"/>
        <w:b/>
        <w:sz w:val="18"/>
        <w:szCs w:val="18"/>
      </w:rPr>
      <w:fldChar w:fldCharType="end"/>
    </w:r>
  </w:p>
  <w:p w14:paraId="39821763" w14:textId="77777777" w:rsidR="00A40FA1" w:rsidRDefault="00A40F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8350770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72464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4376316">
    <w:abstractNumId w:val="11"/>
  </w:num>
  <w:num w:numId="4" w16cid:durableId="1368527994">
    <w:abstractNumId w:val="19"/>
  </w:num>
  <w:num w:numId="5" w16cid:durableId="925764983">
    <w:abstractNumId w:val="18"/>
  </w:num>
  <w:num w:numId="6" w16cid:durableId="1995913279">
    <w:abstractNumId w:val="20"/>
  </w:num>
  <w:num w:numId="7" w16cid:durableId="1730297344">
    <w:abstractNumId w:val="16"/>
  </w:num>
  <w:num w:numId="8" w16cid:durableId="1975481890">
    <w:abstractNumId w:val="12"/>
  </w:num>
  <w:num w:numId="9" w16cid:durableId="424768860">
    <w:abstractNumId w:val="13"/>
  </w:num>
  <w:num w:numId="10" w16cid:durableId="1463620078">
    <w:abstractNumId w:val="9"/>
  </w:num>
  <w:num w:numId="11" w16cid:durableId="1100562951">
    <w:abstractNumId w:val="7"/>
  </w:num>
  <w:num w:numId="12" w16cid:durableId="567613057">
    <w:abstractNumId w:val="6"/>
  </w:num>
  <w:num w:numId="13" w16cid:durableId="1811509549">
    <w:abstractNumId w:val="5"/>
  </w:num>
  <w:num w:numId="14" w16cid:durableId="153377587">
    <w:abstractNumId w:val="4"/>
  </w:num>
  <w:num w:numId="15" w16cid:durableId="1603761651">
    <w:abstractNumId w:val="8"/>
  </w:num>
  <w:num w:numId="16" w16cid:durableId="1638416283">
    <w:abstractNumId w:val="3"/>
  </w:num>
  <w:num w:numId="17" w16cid:durableId="411896138">
    <w:abstractNumId w:val="2"/>
  </w:num>
  <w:num w:numId="18" w16cid:durableId="1591811573">
    <w:abstractNumId w:val="1"/>
  </w:num>
  <w:num w:numId="19" w16cid:durableId="825048372">
    <w:abstractNumId w:val="0"/>
  </w:num>
  <w:num w:numId="20" w16cid:durableId="375155335">
    <w:abstractNumId w:val="13"/>
  </w:num>
  <w:num w:numId="21" w16cid:durableId="1420298560">
    <w:abstractNumId w:val="14"/>
  </w:num>
  <w:num w:numId="22" w16cid:durableId="935021402">
    <w:abstractNumId w:val="17"/>
  </w:num>
  <w:num w:numId="23" w16cid:durableId="149155918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7EEB"/>
    <w:rsid w:val="00080512"/>
    <w:rsid w:val="00082967"/>
    <w:rsid w:val="000927EE"/>
    <w:rsid w:val="00092E63"/>
    <w:rsid w:val="00094048"/>
    <w:rsid w:val="00094356"/>
    <w:rsid w:val="00096161"/>
    <w:rsid w:val="000A43B7"/>
    <w:rsid w:val="000C1394"/>
    <w:rsid w:val="000C28DE"/>
    <w:rsid w:val="000C47C3"/>
    <w:rsid w:val="000D290F"/>
    <w:rsid w:val="000D4A51"/>
    <w:rsid w:val="000D4E3F"/>
    <w:rsid w:val="000D58AB"/>
    <w:rsid w:val="000D626E"/>
    <w:rsid w:val="000E3E8E"/>
    <w:rsid w:val="000E7876"/>
    <w:rsid w:val="00100675"/>
    <w:rsid w:val="0010703A"/>
    <w:rsid w:val="0011389E"/>
    <w:rsid w:val="00115E4D"/>
    <w:rsid w:val="00133525"/>
    <w:rsid w:val="00141562"/>
    <w:rsid w:val="0014272B"/>
    <w:rsid w:val="0014542F"/>
    <w:rsid w:val="00146B12"/>
    <w:rsid w:val="0015279E"/>
    <w:rsid w:val="00163AA6"/>
    <w:rsid w:val="001678E7"/>
    <w:rsid w:val="00180E57"/>
    <w:rsid w:val="001842E8"/>
    <w:rsid w:val="00196F8F"/>
    <w:rsid w:val="001A0707"/>
    <w:rsid w:val="001A297A"/>
    <w:rsid w:val="001A438C"/>
    <w:rsid w:val="001A4C42"/>
    <w:rsid w:val="001A7420"/>
    <w:rsid w:val="001B6637"/>
    <w:rsid w:val="001C024B"/>
    <w:rsid w:val="001C21C3"/>
    <w:rsid w:val="001C3530"/>
    <w:rsid w:val="001C73F5"/>
    <w:rsid w:val="001D02C2"/>
    <w:rsid w:val="001D4885"/>
    <w:rsid w:val="001D722E"/>
    <w:rsid w:val="001E39A5"/>
    <w:rsid w:val="001F0C1D"/>
    <w:rsid w:val="001F1132"/>
    <w:rsid w:val="001F168B"/>
    <w:rsid w:val="00202AB8"/>
    <w:rsid w:val="00216FEB"/>
    <w:rsid w:val="00217FF1"/>
    <w:rsid w:val="002347A2"/>
    <w:rsid w:val="0023731E"/>
    <w:rsid w:val="00253DB8"/>
    <w:rsid w:val="002665C2"/>
    <w:rsid w:val="002675F0"/>
    <w:rsid w:val="0027178D"/>
    <w:rsid w:val="00274DFA"/>
    <w:rsid w:val="00280E8F"/>
    <w:rsid w:val="002930B8"/>
    <w:rsid w:val="00297AD4"/>
    <w:rsid w:val="002A18F4"/>
    <w:rsid w:val="002A77A2"/>
    <w:rsid w:val="002B2F1A"/>
    <w:rsid w:val="002B536F"/>
    <w:rsid w:val="002B6339"/>
    <w:rsid w:val="002C501F"/>
    <w:rsid w:val="002D4226"/>
    <w:rsid w:val="002D5784"/>
    <w:rsid w:val="002E00EE"/>
    <w:rsid w:val="002E2B2F"/>
    <w:rsid w:val="002E4040"/>
    <w:rsid w:val="002E6117"/>
    <w:rsid w:val="0030176B"/>
    <w:rsid w:val="00302931"/>
    <w:rsid w:val="00302EA2"/>
    <w:rsid w:val="00303251"/>
    <w:rsid w:val="00305C86"/>
    <w:rsid w:val="00317131"/>
    <w:rsid w:val="003172DC"/>
    <w:rsid w:val="00325BF0"/>
    <w:rsid w:val="0034150A"/>
    <w:rsid w:val="00341F50"/>
    <w:rsid w:val="0035462D"/>
    <w:rsid w:val="00357E89"/>
    <w:rsid w:val="003648C8"/>
    <w:rsid w:val="00367427"/>
    <w:rsid w:val="003765B8"/>
    <w:rsid w:val="003A57EF"/>
    <w:rsid w:val="003A6A4A"/>
    <w:rsid w:val="003B1AFE"/>
    <w:rsid w:val="003B74F9"/>
    <w:rsid w:val="003B79D3"/>
    <w:rsid w:val="003C3971"/>
    <w:rsid w:val="003C5E0F"/>
    <w:rsid w:val="003D4006"/>
    <w:rsid w:val="003D624D"/>
    <w:rsid w:val="003E609A"/>
    <w:rsid w:val="00402DC5"/>
    <w:rsid w:val="00410C3A"/>
    <w:rsid w:val="00411162"/>
    <w:rsid w:val="00415464"/>
    <w:rsid w:val="00415C4B"/>
    <w:rsid w:val="004176D9"/>
    <w:rsid w:val="00421314"/>
    <w:rsid w:val="00423334"/>
    <w:rsid w:val="00423FF7"/>
    <w:rsid w:val="00427C10"/>
    <w:rsid w:val="004345EC"/>
    <w:rsid w:val="004536E0"/>
    <w:rsid w:val="004539D1"/>
    <w:rsid w:val="00453DD7"/>
    <w:rsid w:val="004649DA"/>
    <w:rsid w:val="00465515"/>
    <w:rsid w:val="00470726"/>
    <w:rsid w:val="004772E7"/>
    <w:rsid w:val="004841B3"/>
    <w:rsid w:val="0049601B"/>
    <w:rsid w:val="004A3814"/>
    <w:rsid w:val="004A693C"/>
    <w:rsid w:val="004B456F"/>
    <w:rsid w:val="004B5E50"/>
    <w:rsid w:val="004C2936"/>
    <w:rsid w:val="004D3578"/>
    <w:rsid w:val="004E213A"/>
    <w:rsid w:val="004E4128"/>
    <w:rsid w:val="004F0988"/>
    <w:rsid w:val="004F3340"/>
    <w:rsid w:val="004F634E"/>
    <w:rsid w:val="00510A0C"/>
    <w:rsid w:val="00513E7E"/>
    <w:rsid w:val="00520133"/>
    <w:rsid w:val="00522F2B"/>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B1103"/>
    <w:rsid w:val="005C1B25"/>
    <w:rsid w:val="005D05CB"/>
    <w:rsid w:val="005D1B85"/>
    <w:rsid w:val="005D209E"/>
    <w:rsid w:val="005D2E01"/>
    <w:rsid w:val="005D2FBE"/>
    <w:rsid w:val="005D4F29"/>
    <w:rsid w:val="005D525B"/>
    <w:rsid w:val="005D7526"/>
    <w:rsid w:val="005E4BB2"/>
    <w:rsid w:val="005F1D01"/>
    <w:rsid w:val="005F4480"/>
    <w:rsid w:val="006018D7"/>
    <w:rsid w:val="00602303"/>
    <w:rsid w:val="00602AEA"/>
    <w:rsid w:val="00603608"/>
    <w:rsid w:val="00614FDF"/>
    <w:rsid w:val="006174BD"/>
    <w:rsid w:val="006204DF"/>
    <w:rsid w:val="006268BF"/>
    <w:rsid w:val="0063543D"/>
    <w:rsid w:val="00641167"/>
    <w:rsid w:val="00641CD9"/>
    <w:rsid w:val="00647114"/>
    <w:rsid w:val="006543F5"/>
    <w:rsid w:val="00657F44"/>
    <w:rsid w:val="00662EF4"/>
    <w:rsid w:val="006726C3"/>
    <w:rsid w:val="00672D32"/>
    <w:rsid w:val="00676DC4"/>
    <w:rsid w:val="006805E9"/>
    <w:rsid w:val="00682D24"/>
    <w:rsid w:val="006914ED"/>
    <w:rsid w:val="00691B91"/>
    <w:rsid w:val="006A277A"/>
    <w:rsid w:val="006A323F"/>
    <w:rsid w:val="006B30D0"/>
    <w:rsid w:val="006B3A5D"/>
    <w:rsid w:val="006C1F8E"/>
    <w:rsid w:val="006C293F"/>
    <w:rsid w:val="006C3D95"/>
    <w:rsid w:val="006D144A"/>
    <w:rsid w:val="006E5C86"/>
    <w:rsid w:val="006F70EF"/>
    <w:rsid w:val="00701116"/>
    <w:rsid w:val="00701EA2"/>
    <w:rsid w:val="007132F5"/>
    <w:rsid w:val="0071399B"/>
    <w:rsid w:val="00713C44"/>
    <w:rsid w:val="00733AD4"/>
    <w:rsid w:val="00734A5B"/>
    <w:rsid w:val="00736E53"/>
    <w:rsid w:val="0074026F"/>
    <w:rsid w:val="00740A1F"/>
    <w:rsid w:val="007429F6"/>
    <w:rsid w:val="00744E76"/>
    <w:rsid w:val="00747A75"/>
    <w:rsid w:val="00753FB5"/>
    <w:rsid w:val="007558F4"/>
    <w:rsid w:val="007608C0"/>
    <w:rsid w:val="00774DA4"/>
    <w:rsid w:val="0078091B"/>
    <w:rsid w:val="00781F0F"/>
    <w:rsid w:val="0079062F"/>
    <w:rsid w:val="007B600E"/>
    <w:rsid w:val="007C0A1B"/>
    <w:rsid w:val="007D0E06"/>
    <w:rsid w:val="007D5B68"/>
    <w:rsid w:val="007D7668"/>
    <w:rsid w:val="007D7C77"/>
    <w:rsid w:val="007E749C"/>
    <w:rsid w:val="007F0F4A"/>
    <w:rsid w:val="007F5F13"/>
    <w:rsid w:val="007F6735"/>
    <w:rsid w:val="008028A4"/>
    <w:rsid w:val="00802B92"/>
    <w:rsid w:val="008224D0"/>
    <w:rsid w:val="00823677"/>
    <w:rsid w:val="008264D6"/>
    <w:rsid w:val="00830747"/>
    <w:rsid w:val="00834ED4"/>
    <w:rsid w:val="0084320F"/>
    <w:rsid w:val="008479CF"/>
    <w:rsid w:val="00857B91"/>
    <w:rsid w:val="00861977"/>
    <w:rsid w:val="00862BC9"/>
    <w:rsid w:val="00872CC7"/>
    <w:rsid w:val="008768CA"/>
    <w:rsid w:val="00886568"/>
    <w:rsid w:val="0088692B"/>
    <w:rsid w:val="00887D99"/>
    <w:rsid w:val="00891996"/>
    <w:rsid w:val="00897E61"/>
    <w:rsid w:val="008A2F2C"/>
    <w:rsid w:val="008A38BC"/>
    <w:rsid w:val="008B33FF"/>
    <w:rsid w:val="008B499C"/>
    <w:rsid w:val="008B5C5A"/>
    <w:rsid w:val="008C384C"/>
    <w:rsid w:val="008C5247"/>
    <w:rsid w:val="008D4110"/>
    <w:rsid w:val="008E3B2B"/>
    <w:rsid w:val="008E62BB"/>
    <w:rsid w:val="008F0FF1"/>
    <w:rsid w:val="008F175C"/>
    <w:rsid w:val="008F2B07"/>
    <w:rsid w:val="0090262E"/>
    <w:rsid w:val="0090271F"/>
    <w:rsid w:val="00902E23"/>
    <w:rsid w:val="009101E6"/>
    <w:rsid w:val="009114D7"/>
    <w:rsid w:val="0091348E"/>
    <w:rsid w:val="00917CCB"/>
    <w:rsid w:val="0092521F"/>
    <w:rsid w:val="0092525D"/>
    <w:rsid w:val="009267D1"/>
    <w:rsid w:val="0093590F"/>
    <w:rsid w:val="009420FC"/>
    <w:rsid w:val="00942EC2"/>
    <w:rsid w:val="00943655"/>
    <w:rsid w:val="00943C3A"/>
    <w:rsid w:val="00943E00"/>
    <w:rsid w:val="00961A21"/>
    <w:rsid w:val="00971ED4"/>
    <w:rsid w:val="009855F1"/>
    <w:rsid w:val="009B18BF"/>
    <w:rsid w:val="009C13FD"/>
    <w:rsid w:val="009D2486"/>
    <w:rsid w:val="009D61F2"/>
    <w:rsid w:val="009E21CF"/>
    <w:rsid w:val="009E336F"/>
    <w:rsid w:val="009E675D"/>
    <w:rsid w:val="009F37B7"/>
    <w:rsid w:val="00A02074"/>
    <w:rsid w:val="00A10F02"/>
    <w:rsid w:val="00A14057"/>
    <w:rsid w:val="00A164B4"/>
    <w:rsid w:val="00A229A1"/>
    <w:rsid w:val="00A25AF0"/>
    <w:rsid w:val="00A26352"/>
    <w:rsid w:val="00A26738"/>
    <w:rsid w:val="00A26956"/>
    <w:rsid w:val="00A27486"/>
    <w:rsid w:val="00A33B58"/>
    <w:rsid w:val="00A35703"/>
    <w:rsid w:val="00A35BF3"/>
    <w:rsid w:val="00A36425"/>
    <w:rsid w:val="00A40FA1"/>
    <w:rsid w:val="00A422B4"/>
    <w:rsid w:val="00A46D29"/>
    <w:rsid w:val="00A53724"/>
    <w:rsid w:val="00A53C64"/>
    <w:rsid w:val="00A53FCC"/>
    <w:rsid w:val="00A56066"/>
    <w:rsid w:val="00A61E0B"/>
    <w:rsid w:val="00A64145"/>
    <w:rsid w:val="00A67FD4"/>
    <w:rsid w:val="00A70CC7"/>
    <w:rsid w:val="00A73129"/>
    <w:rsid w:val="00A74EAC"/>
    <w:rsid w:val="00A82346"/>
    <w:rsid w:val="00A83DC9"/>
    <w:rsid w:val="00A92BA1"/>
    <w:rsid w:val="00A93AE8"/>
    <w:rsid w:val="00AA5CA2"/>
    <w:rsid w:val="00AA6802"/>
    <w:rsid w:val="00AB11DD"/>
    <w:rsid w:val="00AB4970"/>
    <w:rsid w:val="00AC406C"/>
    <w:rsid w:val="00AC6BC6"/>
    <w:rsid w:val="00AD2A51"/>
    <w:rsid w:val="00AD41E7"/>
    <w:rsid w:val="00AD5935"/>
    <w:rsid w:val="00AE5996"/>
    <w:rsid w:val="00AE65E2"/>
    <w:rsid w:val="00B00512"/>
    <w:rsid w:val="00B02BC1"/>
    <w:rsid w:val="00B15449"/>
    <w:rsid w:val="00B15A34"/>
    <w:rsid w:val="00B34C5B"/>
    <w:rsid w:val="00B35E83"/>
    <w:rsid w:val="00B41FCE"/>
    <w:rsid w:val="00B52B2E"/>
    <w:rsid w:val="00B5486B"/>
    <w:rsid w:val="00B56E3A"/>
    <w:rsid w:val="00B6151A"/>
    <w:rsid w:val="00B6272B"/>
    <w:rsid w:val="00B86EFD"/>
    <w:rsid w:val="00B87713"/>
    <w:rsid w:val="00B93086"/>
    <w:rsid w:val="00B941AC"/>
    <w:rsid w:val="00BA19ED"/>
    <w:rsid w:val="00BA4B8D"/>
    <w:rsid w:val="00BA6B22"/>
    <w:rsid w:val="00BC0F7D"/>
    <w:rsid w:val="00BD7D31"/>
    <w:rsid w:val="00BE3255"/>
    <w:rsid w:val="00BE6194"/>
    <w:rsid w:val="00BF128E"/>
    <w:rsid w:val="00BF736F"/>
    <w:rsid w:val="00C06ADB"/>
    <w:rsid w:val="00C074DD"/>
    <w:rsid w:val="00C115D3"/>
    <w:rsid w:val="00C1496A"/>
    <w:rsid w:val="00C22B12"/>
    <w:rsid w:val="00C30273"/>
    <w:rsid w:val="00C33079"/>
    <w:rsid w:val="00C40AEB"/>
    <w:rsid w:val="00C42E49"/>
    <w:rsid w:val="00C45190"/>
    <w:rsid w:val="00C45231"/>
    <w:rsid w:val="00C53913"/>
    <w:rsid w:val="00C601BB"/>
    <w:rsid w:val="00C6043F"/>
    <w:rsid w:val="00C72833"/>
    <w:rsid w:val="00C77731"/>
    <w:rsid w:val="00C80F1D"/>
    <w:rsid w:val="00C907D7"/>
    <w:rsid w:val="00C91DCE"/>
    <w:rsid w:val="00C92041"/>
    <w:rsid w:val="00C93F40"/>
    <w:rsid w:val="00C943CA"/>
    <w:rsid w:val="00CA3D0C"/>
    <w:rsid w:val="00CA7B5B"/>
    <w:rsid w:val="00CB196D"/>
    <w:rsid w:val="00CB42D1"/>
    <w:rsid w:val="00CB43C4"/>
    <w:rsid w:val="00CB7047"/>
    <w:rsid w:val="00CB74DC"/>
    <w:rsid w:val="00CC6455"/>
    <w:rsid w:val="00CC7093"/>
    <w:rsid w:val="00CD0B3D"/>
    <w:rsid w:val="00CD4373"/>
    <w:rsid w:val="00CE3A46"/>
    <w:rsid w:val="00CE7643"/>
    <w:rsid w:val="00CF0C3B"/>
    <w:rsid w:val="00D0146C"/>
    <w:rsid w:val="00D05147"/>
    <w:rsid w:val="00D05E34"/>
    <w:rsid w:val="00D102FA"/>
    <w:rsid w:val="00D1692A"/>
    <w:rsid w:val="00D2374A"/>
    <w:rsid w:val="00D43432"/>
    <w:rsid w:val="00D51B74"/>
    <w:rsid w:val="00D546D2"/>
    <w:rsid w:val="00D57972"/>
    <w:rsid w:val="00D57D6C"/>
    <w:rsid w:val="00D62750"/>
    <w:rsid w:val="00D64A6B"/>
    <w:rsid w:val="00D675A9"/>
    <w:rsid w:val="00D738D6"/>
    <w:rsid w:val="00D755EB"/>
    <w:rsid w:val="00D76048"/>
    <w:rsid w:val="00D8286C"/>
    <w:rsid w:val="00D87E00"/>
    <w:rsid w:val="00D9134D"/>
    <w:rsid w:val="00DA187A"/>
    <w:rsid w:val="00DA2E27"/>
    <w:rsid w:val="00DA7A03"/>
    <w:rsid w:val="00DB0DC5"/>
    <w:rsid w:val="00DB1818"/>
    <w:rsid w:val="00DB2FA9"/>
    <w:rsid w:val="00DC309B"/>
    <w:rsid w:val="00DC4DA2"/>
    <w:rsid w:val="00DC583D"/>
    <w:rsid w:val="00DC5E2B"/>
    <w:rsid w:val="00DD2723"/>
    <w:rsid w:val="00DD4C17"/>
    <w:rsid w:val="00DD5A18"/>
    <w:rsid w:val="00DD74A5"/>
    <w:rsid w:val="00DE5E5A"/>
    <w:rsid w:val="00DF2B1F"/>
    <w:rsid w:val="00DF62CD"/>
    <w:rsid w:val="00E016A3"/>
    <w:rsid w:val="00E13967"/>
    <w:rsid w:val="00E143DD"/>
    <w:rsid w:val="00E16509"/>
    <w:rsid w:val="00E169AE"/>
    <w:rsid w:val="00E201D6"/>
    <w:rsid w:val="00E231C5"/>
    <w:rsid w:val="00E342EA"/>
    <w:rsid w:val="00E37776"/>
    <w:rsid w:val="00E3786E"/>
    <w:rsid w:val="00E41CEC"/>
    <w:rsid w:val="00E42B77"/>
    <w:rsid w:val="00E44582"/>
    <w:rsid w:val="00E67573"/>
    <w:rsid w:val="00E67CD8"/>
    <w:rsid w:val="00E77645"/>
    <w:rsid w:val="00E83FD8"/>
    <w:rsid w:val="00EA15B0"/>
    <w:rsid w:val="00EA40A9"/>
    <w:rsid w:val="00EA5EA7"/>
    <w:rsid w:val="00EA7B5C"/>
    <w:rsid w:val="00EB199C"/>
    <w:rsid w:val="00EB39DE"/>
    <w:rsid w:val="00EC4A25"/>
    <w:rsid w:val="00EC7245"/>
    <w:rsid w:val="00ED544E"/>
    <w:rsid w:val="00ED74EE"/>
    <w:rsid w:val="00EE44CF"/>
    <w:rsid w:val="00F00561"/>
    <w:rsid w:val="00F025A2"/>
    <w:rsid w:val="00F04712"/>
    <w:rsid w:val="00F05338"/>
    <w:rsid w:val="00F13360"/>
    <w:rsid w:val="00F22EC7"/>
    <w:rsid w:val="00F2711C"/>
    <w:rsid w:val="00F316CF"/>
    <w:rsid w:val="00F325C8"/>
    <w:rsid w:val="00F41985"/>
    <w:rsid w:val="00F44CB2"/>
    <w:rsid w:val="00F519C0"/>
    <w:rsid w:val="00F627C4"/>
    <w:rsid w:val="00F637EC"/>
    <w:rsid w:val="00F653B8"/>
    <w:rsid w:val="00F66263"/>
    <w:rsid w:val="00F667EC"/>
    <w:rsid w:val="00F7631A"/>
    <w:rsid w:val="00F81DE8"/>
    <w:rsid w:val="00F87354"/>
    <w:rsid w:val="00F9008D"/>
    <w:rsid w:val="00FA1266"/>
    <w:rsid w:val="00FA1C36"/>
    <w:rsid w:val="00FA2D2B"/>
    <w:rsid w:val="00FA31A4"/>
    <w:rsid w:val="00FA7259"/>
    <w:rsid w:val="00FA7B46"/>
    <w:rsid w:val="00FB1786"/>
    <w:rsid w:val="00FC1192"/>
    <w:rsid w:val="00FD0128"/>
    <w:rsid w:val="00FD3E79"/>
    <w:rsid w:val="00FF31B9"/>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EA1AE"/>
  <w15:docId w15:val="{4DFA6E37-AF42-46AE-B34C-09C48E70B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SimSun" w:eastAsia="SimSun"/>
      <w:sz w:val="18"/>
      <w:szCs w:val="18"/>
    </w:rPr>
  </w:style>
  <w:style w:type="character" w:customStyle="1" w:styleId="BalloonTextChar">
    <w:name w:val="Balloon Text Char"/>
    <w:basedOn w:val="DefaultParagraphFont"/>
    <w:link w:val="BalloonText"/>
    <w:semiHidden/>
    <w:rsid w:val="000200DB"/>
    <w:rPr>
      <w:rFonts w:ascii="SimSun" w:eastAsia="SimSun"/>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DA617-567B-45E5-8B85-39AD1E890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745</TotalTime>
  <Pages>1</Pages>
  <Words>14578</Words>
  <Characters>83100</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31.124_CR0647R2_(Rel-16)_UEConTest_R16</cp:lastModifiedBy>
  <cp:revision>323</cp:revision>
  <cp:lastPrinted>2019-02-25T14:05:00Z</cp:lastPrinted>
  <dcterms:created xsi:type="dcterms:W3CDTF">2020-06-13T02:20:00Z</dcterms:created>
  <dcterms:modified xsi:type="dcterms:W3CDTF">2022-09-22T19:54:00Z</dcterms:modified>
</cp:coreProperties>
</file>