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A29ED71" w:rsidR="004F0988" w:rsidRPr="00AE6164" w:rsidRDefault="000260B1" w:rsidP="00133525">
            <w:pPr>
              <w:pStyle w:val="ZA"/>
              <w:framePr w:w="0" w:hRule="auto" w:wrap="auto" w:vAnchor="margin" w:hAnchor="text" w:yAlign="inline"/>
            </w:pPr>
            <w:bookmarkStart w:id="0" w:name="page1"/>
            <w:r w:rsidRPr="009C5B90">
              <w:rPr>
                <w:sz w:val="64"/>
              </w:rPr>
              <w:t xml:space="preserve">3GPP TS 29.505 </w:t>
            </w:r>
            <w:r w:rsidRPr="009C5B90">
              <w:t>V1</w:t>
            </w:r>
            <w:r w:rsidRPr="009C5B90">
              <w:rPr>
                <w:rFonts w:hint="eastAsia"/>
                <w:lang w:eastAsia="zh-CN"/>
              </w:rPr>
              <w:t>7</w:t>
            </w:r>
            <w:r w:rsidRPr="009C5B90">
              <w:t>.</w:t>
            </w:r>
            <w:r>
              <w:rPr>
                <w:lang w:eastAsia="zh-CN"/>
              </w:rPr>
              <w:t>1</w:t>
            </w:r>
            <w:r w:rsidR="003A179E">
              <w:rPr>
                <w:lang w:eastAsia="zh-CN"/>
              </w:rPr>
              <w:t>1</w:t>
            </w:r>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3A179E">
              <w:rPr>
                <w:sz w:val="32"/>
                <w:lang w:eastAsia="zh-CN"/>
              </w:rPr>
              <w:t>4</w:t>
            </w:r>
            <w:r w:rsidRPr="009C5B90">
              <w:rPr>
                <w:sz w:val="32"/>
              </w:rPr>
              <w:t>-</w:t>
            </w:r>
            <w:r>
              <w:rPr>
                <w:sz w:val="32"/>
                <w:lang w:eastAsia="zh-CN"/>
              </w:rPr>
              <w:t>0</w:t>
            </w:r>
            <w:r w:rsidR="003A179E">
              <w:rPr>
                <w:sz w:val="32"/>
                <w:lang w:eastAsia="zh-CN"/>
              </w:rPr>
              <w:t>3</w:t>
            </w:r>
            <w:r w:rsidRPr="009C5B90">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4A606D32" w:rsidR="00BA4B8D" w:rsidRDefault="004F0988" w:rsidP="000260B1">
            <w:pPr>
              <w:pStyle w:val="ZB"/>
              <w:framePr w:w="0" w:hRule="auto" w:wrap="auto" w:vAnchor="margin" w:hAnchor="text" w:yAlign="inline"/>
            </w:pPr>
            <w:r w:rsidRPr="004D3578">
              <w:t xml:space="preserve">Technical </w:t>
            </w:r>
            <w:bookmarkStart w:id="1" w:name="spectype2"/>
            <w:r w:rsidRPr="000260B1">
              <w:t>Specification</w:t>
            </w:r>
            <w:bookmarkEnd w:id="1"/>
            <w:r w:rsidR="00BA4B8D">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9A1D541" w14:textId="77777777" w:rsidR="000260B1" w:rsidRPr="00AE6164" w:rsidRDefault="000260B1" w:rsidP="000260B1">
            <w:pPr>
              <w:pStyle w:val="ZT"/>
              <w:framePr w:wrap="auto" w:hAnchor="text" w:yAlign="inline"/>
            </w:pPr>
            <w:r w:rsidRPr="00AE6164">
              <w:t>3rd Generation Partnership Project;</w:t>
            </w:r>
          </w:p>
          <w:p w14:paraId="207ECE0C" w14:textId="77777777" w:rsidR="000260B1" w:rsidRPr="009C5B90" w:rsidRDefault="000260B1" w:rsidP="000260B1">
            <w:pPr>
              <w:pStyle w:val="ZT"/>
              <w:framePr w:wrap="auto" w:hAnchor="text" w:yAlign="inline"/>
            </w:pPr>
            <w:r w:rsidRPr="009C5B90">
              <w:t>Technical Specification Group Core Network and Terminals;</w:t>
            </w:r>
          </w:p>
          <w:p w14:paraId="3BB36C01" w14:textId="77777777" w:rsidR="000260B1" w:rsidRPr="009C5B90" w:rsidRDefault="000260B1" w:rsidP="000260B1">
            <w:pPr>
              <w:pStyle w:val="ZT"/>
              <w:framePr w:wrap="auto" w:hAnchor="text" w:yAlign="inline"/>
            </w:pPr>
            <w:r w:rsidRPr="009C5B90">
              <w:t>5G System; Usage of the Unified Data Repository services for Subscription Data;</w:t>
            </w:r>
          </w:p>
          <w:p w14:paraId="6D434228" w14:textId="77777777" w:rsidR="000260B1" w:rsidRPr="009C5B90" w:rsidRDefault="000260B1" w:rsidP="000260B1">
            <w:pPr>
              <w:pStyle w:val="ZT"/>
              <w:framePr w:wrap="auto" w:hAnchor="text" w:yAlign="inline"/>
            </w:pPr>
            <w:r w:rsidRPr="009C5B90">
              <w:t>Stage 3</w:t>
            </w:r>
          </w:p>
          <w:p w14:paraId="04CAC1E0" w14:textId="484DEE51" w:rsidR="004F0988" w:rsidRPr="00AE6164" w:rsidRDefault="000260B1" w:rsidP="000260B1">
            <w:pPr>
              <w:pStyle w:val="ZT"/>
              <w:framePr w:wrap="auto" w:hAnchor="text" w:yAlign="inline"/>
              <w:rPr>
                <w:i/>
                <w:sz w:val="28"/>
              </w:rPr>
            </w:pPr>
            <w:r w:rsidRPr="009C5B90">
              <w:t>(</w:t>
            </w:r>
            <w:r w:rsidRPr="009C5B90">
              <w:rPr>
                <w:rStyle w:val="ZGSM"/>
              </w:rPr>
              <w:t>Release 1</w:t>
            </w:r>
            <w:r w:rsidRPr="009C5B90">
              <w:rPr>
                <w:rStyle w:val="ZGSM"/>
                <w:rFonts w:hint="eastAsia"/>
                <w:lang w:eastAsia="zh-CN"/>
              </w:rPr>
              <w:t>7</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2" w:name="_MON_1710316271"/>
      <w:bookmarkEnd w:id="2"/>
      <w:tr w:rsidR="00830904"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830904" w:rsidRDefault="00830904" w:rsidP="00670CF4">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5.25pt" o:ole="">
                  <v:imagedata r:id="rId9" o:title=""/>
                </v:shape>
                <o:OLEObject Type="Embed" ProgID="Word.Picture.8" ShapeID="_x0000_i1025" DrawAspect="Content" ObjectID="_1772524496" r:id="rId10"/>
              </w:object>
            </w:r>
          </w:p>
        </w:tc>
        <w:tc>
          <w:tcPr>
            <w:tcW w:w="5212" w:type="dxa"/>
            <w:tcBorders>
              <w:top w:val="dashed" w:sz="4" w:space="0" w:color="auto"/>
              <w:bottom w:val="dashed" w:sz="4" w:space="0" w:color="auto"/>
            </w:tcBorders>
            <w:shd w:val="clear" w:color="auto" w:fill="auto"/>
          </w:tcPr>
          <w:p w14:paraId="6182C649" w14:textId="61EFBC43" w:rsidR="00830904" w:rsidRDefault="00830904" w:rsidP="00670CF4">
            <w:pPr>
              <w:pStyle w:val="TAR"/>
            </w:pPr>
            <w:r>
              <w:object w:dxaOrig="2126" w:dyaOrig="1243" w14:anchorId="44754548">
                <v:shape id="_x0000_i1026" type="#_x0000_t75" style="width:128.25pt;height:75pt" o:ole="">
                  <v:imagedata r:id="rId11" o:title=""/>
                </v:shape>
                <o:OLEObject Type="Embed" ProgID="Word.Picture.8" ShapeID="_x0000_i1026" DrawAspect="Content" ObjectID="_177252449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348A3A4" w:rsidR="000270B9" w:rsidRPr="000270B9" w:rsidRDefault="000270B9" w:rsidP="000270B9">
            <w:pPr>
              <w:pStyle w:val="TAL"/>
            </w:pPr>
            <w:bookmarkStart w:id="3" w:name="_Hlk99699974"/>
            <w:bookmarkEnd w:id="3"/>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2567B5">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7511DE5" w:rsidR="00E16509" w:rsidRPr="00133525" w:rsidRDefault="00E16509" w:rsidP="00133525">
            <w:pPr>
              <w:pStyle w:val="FP"/>
              <w:jc w:val="center"/>
              <w:rPr>
                <w:noProof/>
                <w:sz w:val="18"/>
              </w:rPr>
            </w:pPr>
            <w:r w:rsidRPr="000260B1">
              <w:rPr>
                <w:noProof/>
                <w:sz w:val="18"/>
              </w:rPr>
              <w:t xml:space="preserve">© </w:t>
            </w:r>
            <w:bookmarkStart w:id="8" w:name="copyrightDate"/>
            <w:r w:rsidRPr="000260B1">
              <w:rPr>
                <w:noProof/>
                <w:sz w:val="18"/>
              </w:rPr>
              <w:t>2</w:t>
            </w:r>
            <w:r w:rsidR="008E2D68" w:rsidRPr="000260B1">
              <w:rPr>
                <w:noProof/>
                <w:sz w:val="18"/>
              </w:rPr>
              <w:t>02</w:t>
            </w:r>
            <w:bookmarkEnd w:id="8"/>
            <w:r w:rsidR="00152EF7">
              <w:rPr>
                <w:noProof/>
                <w:sz w:val="18"/>
              </w:rPr>
              <w:t>4</w:t>
            </w:r>
            <w:r w:rsidRPr="000260B1">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67A0D646" w14:textId="6B36B250" w:rsidR="00152EF7" w:rsidRDefault="004D3578">
      <w:pPr>
        <w:pStyle w:val="TOC1"/>
        <w:rPr>
          <w:rFonts w:asciiTheme="minorHAnsi"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152EF7">
        <w:rPr>
          <w:noProof/>
        </w:rPr>
        <w:t>Foreword</w:t>
      </w:r>
      <w:r w:rsidR="00152EF7">
        <w:rPr>
          <w:noProof/>
        </w:rPr>
        <w:tab/>
      </w:r>
      <w:r w:rsidR="00152EF7">
        <w:rPr>
          <w:noProof/>
        </w:rPr>
        <w:fldChar w:fldCharType="begin" w:fldLock="1"/>
      </w:r>
      <w:r w:rsidR="00152EF7">
        <w:rPr>
          <w:noProof/>
        </w:rPr>
        <w:instrText xml:space="preserve"> PAGEREF _Toc161910534 \h </w:instrText>
      </w:r>
      <w:r w:rsidR="00152EF7">
        <w:rPr>
          <w:noProof/>
        </w:rPr>
      </w:r>
      <w:r w:rsidR="00152EF7">
        <w:rPr>
          <w:noProof/>
        </w:rPr>
        <w:fldChar w:fldCharType="separate"/>
      </w:r>
      <w:r w:rsidR="00152EF7">
        <w:rPr>
          <w:noProof/>
        </w:rPr>
        <w:t>12</w:t>
      </w:r>
      <w:r w:rsidR="00152EF7">
        <w:rPr>
          <w:noProof/>
        </w:rPr>
        <w:fldChar w:fldCharType="end"/>
      </w:r>
    </w:p>
    <w:p w14:paraId="20491C3D" w14:textId="52796338" w:rsidR="00152EF7" w:rsidRDefault="00152EF7">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_Toc161910535 \h </w:instrText>
      </w:r>
      <w:r>
        <w:rPr>
          <w:noProof/>
        </w:rPr>
      </w:r>
      <w:r>
        <w:rPr>
          <w:noProof/>
        </w:rPr>
        <w:fldChar w:fldCharType="separate"/>
      </w:r>
      <w:r>
        <w:rPr>
          <w:noProof/>
        </w:rPr>
        <w:t>13</w:t>
      </w:r>
      <w:r>
        <w:rPr>
          <w:noProof/>
        </w:rPr>
        <w:fldChar w:fldCharType="end"/>
      </w:r>
    </w:p>
    <w:p w14:paraId="2FCD1DB6" w14:textId="0F736A80" w:rsidR="00152EF7" w:rsidRDefault="00152EF7">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_Toc161910536 \h </w:instrText>
      </w:r>
      <w:r>
        <w:rPr>
          <w:noProof/>
        </w:rPr>
      </w:r>
      <w:r>
        <w:rPr>
          <w:noProof/>
        </w:rPr>
        <w:fldChar w:fldCharType="separate"/>
      </w:r>
      <w:r>
        <w:rPr>
          <w:noProof/>
        </w:rPr>
        <w:t>13</w:t>
      </w:r>
      <w:r>
        <w:rPr>
          <w:noProof/>
        </w:rPr>
        <w:fldChar w:fldCharType="end"/>
      </w:r>
    </w:p>
    <w:p w14:paraId="6AF9A8E1" w14:textId="55E98CB5" w:rsidR="00152EF7" w:rsidRDefault="00152EF7">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_Toc161910537 \h </w:instrText>
      </w:r>
      <w:r>
        <w:rPr>
          <w:noProof/>
        </w:rPr>
      </w:r>
      <w:r>
        <w:rPr>
          <w:noProof/>
        </w:rPr>
        <w:fldChar w:fldCharType="separate"/>
      </w:r>
      <w:r>
        <w:rPr>
          <w:noProof/>
        </w:rPr>
        <w:t>14</w:t>
      </w:r>
      <w:r>
        <w:rPr>
          <w:noProof/>
        </w:rPr>
        <w:fldChar w:fldCharType="end"/>
      </w:r>
    </w:p>
    <w:p w14:paraId="06D0B0CF" w14:textId="6625CD11" w:rsidR="00152EF7" w:rsidRDefault="00152EF7">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_Toc161910538 \h </w:instrText>
      </w:r>
      <w:r>
        <w:rPr>
          <w:noProof/>
        </w:rPr>
      </w:r>
      <w:r>
        <w:rPr>
          <w:noProof/>
        </w:rPr>
        <w:fldChar w:fldCharType="separate"/>
      </w:r>
      <w:r>
        <w:rPr>
          <w:noProof/>
        </w:rPr>
        <w:t>14</w:t>
      </w:r>
      <w:r>
        <w:rPr>
          <w:noProof/>
        </w:rPr>
        <w:fldChar w:fldCharType="end"/>
      </w:r>
    </w:p>
    <w:p w14:paraId="0F1BAC6D" w14:textId="66BFB811" w:rsidR="00152EF7" w:rsidRDefault="00152EF7">
      <w:pPr>
        <w:pStyle w:val="TOC2"/>
        <w:rPr>
          <w:rFonts w:asciiTheme="minorHAnsi" w:hAnsiTheme="minorHAnsi" w:cstheme="minorBidi"/>
          <w:noProof/>
          <w:kern w:val="2"/>
          <w:sz w:val="22"/>
          <w:szCs w:val="22"/>
          <w:lang w:eastAsia="en-GB"/>
          <w14:ligatures w14:val="standardContextual"/>
        </w:rPr>
      </w:pPr>
      <w:r>
        <w:rPr>
          <w:noProof/>
        </w:rPr>
        <w:t>3.</w:t>
      </w:r>
      <w:r>
        <w:rPr>
          <w:noProof/>
          <w:lang w:eastAsia="zh-CN"/>
        </w:rPr>
        <w:t>2</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_Toc161910539 \h </w:instrText>
      </w:r>
      <w:r>
        <w:rPr>
          <w:noProof/>
        </w:rPr>
      </w:r>
      <w:r>
        <w:rPr>
          <w:noProof/>
        </w:rPr>
        <w:fldChar w:fldCharType="separate"/>
      </w:r>
      <w:r>
        <w:rPr>
          <w:noProof/>
        </w:rPr>
        <w:t>14</w:t>
      </w:r>
      <w:r>
        <w:rPr>
          <w:noProof/>
        </w:rPr>
        <w:fldChar w:fldCharType="end"/>
      </w:r>
    </w:p>
    <w:p w14:paraId="33B2800E" w14:textId="1B6BDE35" w:rsidR="00152EF7" w:rsidRDefault="00152EF7">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_Toc161910540 \h </w:instrText>
      </w:r>
      <w:r>
        <w:rPr>
          <w:noProof/>
        </w:rPr>
      </w:r>
      <w:r>
        <w:rPr>
          <w:noProof/>
        </w:rPr>
        <w:fldChar w:fldCharType="separate"/>
      </w:r>
      <w:r>
        <w:rPr>
          <w:noProof/>
        </w:rPr>
        <w:t>14</w:t>
      </w:r>
      <w:r>
        <w:rPr>
          <w:noProof/>
        </w:rPr>
        <w:fldChar w:fldCharType="end"/>
      </w:r>
    </w:p>
    <w:p w14:paraId="61E7643D" w14:textId="059D889B" w:rsidR="00152EF7" w:rsidRDefault="00152EF7">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_Toc161910541 \h </w:instrText>
      </w:r>
      <w:r>
        <w:rPr>
          <w:noProof/>
        </w:rPr>
      </w:r>
      <w:r>
        <w:rPr>
          <w:noProof/>
        </w:rPr>
        <w:fldChar w:fldCharType="separate"/>
      </w:r>
      <w:r>
        <w:rPr>
          <w:noProof/>
        </w:rPr>
        <w:t>15</w:t>
      </w:r>
      <w:r>
        <w:rPr>
          <w:noProof/>
        </w:rPr>
        <w:fldChar w:fldCharType="end"/>
      </w:r>
    </w:p>
    <w:p w14:paraId="04FD591F" w14:textId="143F171C" w:rsidR="00152EF7" w:rsidRDefault="00152EF7">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_Toc161910542 \h </w:instrText>
      </w:r>
      <w:r>
        <w:rPr>
          <w:noProof/>
        </w:rPr>
      </w:r>
      <w:r>
        <w:rPr>
          <w:noProof/>
        </w:rPr>
        <w:fldChar w:fldCharType="separate"/>
      </w:r>
      <w:r>
        <w:rPr>
          <w:noProof/>
        </w:rPr>
        <w:t>15</w:t>
      </w:r>
      <w:r>
        <w:rPr>
          <w:noProof/>
        </w:rPr>
        <w:fldChar w:fldCharType="end"/>
      </w:r>
    </w:p>
    <w:p w14:paraId="0650AF64" w14:textId="567E8E15" w:rsidR="00152EF7" w:rsidRDefault="00152EF7">
      <w:pPr>
        <w:pStyle w:val="TOC2"/>
        <w:rPr>
          <w:rFonts w:asciiTheme="minorHAnsi" w:hAnsiTheme="minorHAnsi" w:cstheme="minorBidi"/>
          <w:noProof/>
          <w:kern w:val="2"/>
          <w:sz w:val="22"/>
          <w:szCs w:val="22"/>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_Toc161910543 \h </w:instrText>
      </w:r>
      <w:r>
        <w:rPr>
          <w:noProof/>
        </w:rPr>
      </w:r>
      <w:r>
        <w:rPr>
          <w:noProof/>
        </w:rPr>
        <w:fldChar w:fldCharType="separate"/>
      </w:r>
      <w:r>
        <w:rPr>
          <w:noProof/>
        </w:rPr>
        <w:t>16</w:t>
      </w:r>
      <w:r>
        <w:rPr>
          <w:noProof/>
        </w:rPr>
        <w:fldChar w:fldCharType="end"/>
      </w:r>
    </w:p>
    <w:p w14:paraId="60653A7C" w14:textId="7E219F6E" w:rsidR="00152EF7" w:rsidRDefault="00152EF7">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_Toc161910544 \h </w:instrText>
      </w:r>
      <w:r>
        <w:rPr>
          <w:noProof/>
        </w:rPr>
      </w:r>
      <w:r>
        <w:rPr>
          <w:noProof/>
        </w:rPr>
        <w:fldChar w:fldCharType="separate"/>
      </w:r>
      <w:r>
        <w:rPr>
          <w:noProof/>
        </w:rPr>
        <w:t>16</w:t>
      </w:r>
      <w:r>
        <w:rPr>
          <w:noProof/>
        </w:rPr>
        <w:fldChar w:fldCharType="end"/>
      </w:r>
    </w:p>
    <w:p w14:paraId="268198DD" w14:textId="78B72E62" w:rsidR="00152EF7" w:rsidRDefault="00152EF7">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Resource: AuthenticationSubscription</w:t>
      </w:r>
      <w:r>
        <w:rPr>
          <w:noProof/>
        </w:rPr>
        <w:tab/>
      </w:r>
      <w:r>
        <w:rPr>
          <w:noProof/>
        </w:rPr>
        <w:fldChar w:fldCharType="begin" w:fldLock="1"/>
      </w:r>
      <w:r>
        <w:rPr>
          <w:noProof/>
        </w:rPr>
        <w:instrText xml:space="preserve"> PAGEREF _Toc161910545 \h </w:instrText>
      </w:r>
      <w:r>
        <w:rPr>
          <w:noProof/>
        </w:rPr>
      </w:r>
      <w:r>
        <w:rPr>
          <w:noProof/>
        </w:rPr>
        <w:fldChar w:fldCharType="separate"/>
      </w:r>
      <w:r>
        <w:rPr>
          <w:noProof/>
        </w:rPr>
        <w:t>28</w:t>
      </w:r>
      <w:r>
        <w:rPr>
          <w:noProof/>
        </w:rPr>
        <w:fldChar w:fldCharType="end"/>
      </w:r>
    </w:p>
    <w:p w14:paraId="54D22CC0" w14:textId="7A70BA60" w:rsidR="00152EF7" w:rsidRDefault="00152EF7">
      <w:pPr>
        <w:pStyle w:val="TOC4"/>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_Toc161910546 \h </w:instrText>
      </w:r>
      <w:r>
        <w:rPr>
          <w:noProof/>
        </w:rPr>
      </w:r>
      <w:r>
        <w:rPr>
          <w:noProof/>
        </w:rPr>
        <w:fldChar w:fldCharType="separate"/>
      </w:r>
      <w:r>
        <w:rPr>
          <w:noProof/>
        </w:rPr>
        <w:t>28</w:t>
      </w:r>
      <w:r>
        <w:rPr>
          <w:noProof/>
        </w:rPr>
        <w:fldChar w:fldCharType="end"/>
      </w:r>
    </w:p>
    <w:p w14:paraId="1E0BB31E" w14:textId="6E761437" w:rsidR="00152EF7" w:rsidRDefault="00152EF7">
      <w:pPr>
        <w:pStyle w:val="TOC4"/>
        <w:rPr>
          <w:rFonts w:asciiTheme="minorHAnsi" w:hAnsiTheme="minorHAnsi" w:cstheme="minorBidi"/>
          <w:noProof/>
          <w:kern w:val="2"/>
          <w:sz w:val="22"/>
          <w:szCs w:val="22"/>
          <w:lang w:eastAsia="en-GB"/>
          <w14:ligatures w14:val="standardContextual"/>
        </w:rPr>
      </w:pPr>
      <w:r>
        <w:rPr>
          <w:noProof/>
        </w:rPr>
        <w:t>5.2.2.2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_Toc161910547 \h </w:instrText>
      </w:r>
      <w:r>
        <w:rPr>
          <w:noProof/>
        </w:rPr>
      </w:r>
      <w:r>
        <w:rPr>
          <w:noProof/>
        </w:rPr>
        <w:fldChar w:fldCharType="separate"/>
      </w:r>
      <w:r>
        <w:rPr>
          <w:noProof/>
        </w:rPr>
        <w:t>28</w:t>
      </w:r>
      <w:r>
        <w:rPr>
          <w:noProof/>
        </w:rPr>
        <w:fldChar w:fldCharType="end"/>
      </w:r>
    </w:p>
    <w:p w14:paraId="41E358EB" w14:textId="43D02383" w:rsidR="00152EF7" w:rsidRDefault="00152EF7">
      <w:pPr>
        <w:pStyle w:val="TOC4"/>
        <w:rPr>
          <w:rFonts w:asciiTheme="minorHAnsi" w:hAnsiTheme="minorHAnsi" w:cstheme="minorBidi"/>
          <w:noProof/>
          <w:kern w:val="2"/>
          <w:sz w:val="22"/>
          <w:szCs w:val="22"/>
          <w:lang w:eastAsia="en-GB"/>
          <w14:ligatures w14:val="standardContextual"/>
        </w:rPr>
      </w:pPr>
      <w:r>
        <w:rPr>
          <w:noProof/>
        </w:rPr>
        <w:t>5.2.2.3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_Toc161910548 \h </w:instrText>
      </w:r>
      <w:r>
        <w:rPr>
          <w:noProof/>
        </w:rPr>
      </w:r>
      <w:r>
        <w:rPr>
          <w:noProof/>
        </w:rPr>
        <w:fldChar w:fldCharType="separate"/>
      </w:r>
      <w:r>
        <w:rPr>
          <w:noProof/>
        </w:rPr>
        <w:t>28</w:t>
      </w:r>
      <w:r>
        <w:rPr>
          <w:noProof/>
        </w:rPr>
        <w:fldChar w:fldCharType="end"/>
      </w:r>
    </w:p>
    <w:p w14:paraId="49D7131A" w14:textId="3796D696" w:rsidR="00152EF7" w:rsidRDefault="00152EF7">
      <w:pPr>
        <w:pStyle w:val="TOC5"/>
        <w:rPr>
          <w:rFonts w:asciiTheme="minorHAnsi" w:hAnsiTheme="minorHAnsi" w:cstheme="minorBidi"/>
          <w:noProof/>
          <w:kern w:val="2"/>
          <w:sz w:val="22"/>
          <w:szCs w:val="22"/>
          <w:lang w:eastAsia="en-GB"/>
          <w14:ligatures w14:val="standardContextual"/>
        </w:rPr>
      </w:pPr>
      <w:r>
        <w:rPr>
          <w:noProof/>
        </w:rPr>
        <w:t>5.2.2.3.1</w:t>
      </w:r>
      <w:r>
        <w:rPr>
          <w:rFonts w:asciiTheme="minorHAnsi" w:hAnsiTheme="minorHAnsi" w:cstheme="minorBidi"/>
          <w:noProof/>
          <w:kern w:val="2"/>
          <w:sz w:val="22"/>
          <w:szCs w:val="22"/>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_Toc161910549 \h </w:instrText>
      </w:r>
      <w:r>
        <w:rPr>
          <w:noProof/>
        </w:rPr>
      </w:r>
      <w:r>
        <w:rPr>
          <w:noProof/>
        </w:rPr>
        <w:fldChar w:fldCharType="separate"/>
      </w:r>
      <w:r>
        <w:rPr>
          <w:noProof/>
        </w:rPr>
        <w:t>28</w:t>
      </w:r>
      <w:r>
        <w:rPr>
          <w:noProof/>
        </w:rPr>
        <w:fldChar w:fldCharType="end"/>
      </w:r>
    </w:p>
    <w:p w14:paraId="5B049D37" w14:textId="44FFFE47" w:rsidR="00152EF7" w:rsidRDefault="00152EF7">
      <w:pPr>
        <w:pStyle w:val="TOC5"/>
        <w:rPr>
          <w:rFonts w:asciiTheme="minorHAnsi" w:hAnsiTheme="minorHAnsi" w:cstheme="minorBidi"/>
          <w:noProof/>
          <w:kern w:val="2"/>
          <w:sz w:val="22"/>
          <w:szCs w:val="22"/>
          <w:lang w:eastAsia="en-GB"/>
          <w14:ligatures w14:val="standardContextual"/>
        </w:rPr>
      </w:pPr>
      <w:r>
        <w:rPr>
          <w:noProof/>
        </w:rPr>
        <w:t>5.2.2.3.2</w:t>
      </w:r>
      <w:r>
        <w:rPr>
          <w:rFonts w:asciiTheme="minorHAnsi" w:hAnsiTheme="minorHAnsi" w:cstheme="minorBidi"/>
          <w:noProof/>
          <w:kern w:val="2"/>
          <w:sz w:val="22"/>
          <w:szCs w:val="22"/>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_Toc161910550 \h </w:instrText>
      </w:r>
      <w:r>
        <w:rPr>
          <w:noProof/>
        </w:rPr>
      </w:r>
      <w:r>
        <w:rPr>
          <w:noProof/>
        </w:rPr>
        <w:fldChar w:fldCharType="separate"/>
      </w:r>
      <w:r>
        <w:rPr>
          <w:noProof/>
        </w:rPr>
        <w:t>29</w:t>
      </w:r>
      <w:r>
        <w:rPr>
          <w:noProof/>
        </w:rPr>
        <w:fldChar w:fldCharType="end"/>
      </w:r>
    </w:p>
    <w:p w14:paraId="5B103FD7" w14:textId="2571AE65" w:rsidR="00152EF7" w:rsidRDefault="00152EF7">
      <w:pPr>
        <w:pStyle w:val="TOC3"/>
        <w:rPr>
          <w:rFonts w:asciiTheme="minorHAnsi" w:hAnsiTheme="minorHAnsi" w:cstheme="minorBidi"/>
          <w:noProof/>
          <w:kern w:val="2"/>
          <w:sz w:val="22"/>
          <w:szCs w:val="22"/>
          <w:lang w:eastAsia="en-GB"/>
          <w14:ligatures w14:val="standardContextual"/>
        </w:rPr>
      </w:pPr>
      <w:r>
        <w:rPr>
          <w:noProof/>
        </w:rPr>
        <w:t>5.2.3</w:t>
      </w:r>
      <w:r>
        <w:rPr>
          <w:rFonts w:asciiTheme="minorHAnsi" w:hAnsiTheme="minorHAnsi" w:cstheme="minorBidi"/>
          <w:noProof/>
          <w:kern w:val="2"/>
          <w:sz w:val="22"/>
          <w:szCs w:val="22"/>
          <w:lang w:eastAsia="en-GB"/>
          <w14:ligatures w14:val="standardContextual"/>
        </w:rPr>
        <w:tab/>
      </w:r>
      <w:r>
        <w:rPr>
          <w:noProof/>
        </w:rPr>
        <w:t>Resource: AccessAndMobilitySubscriptionData</w:t>
      </w:r>
      <w:r>
        <w:rPr>
          <w:noProof/>
        </w:rPr>
        <w:tab/>
      </w:r>
      <w:r>
        <w:rPr>
          <w:noProof/>
        </w:rPr>
        <w:fldChar w:fldCharType="begin" w:fldLock="1"/>
      </w:r>
      <w:r>
        <w:rPr>
          <w:noProof/>
        </w:rPr>
        <w:instrText xml:space="preserve"> PAGEREF _Toc161910551 \h </w:instrText>
      </w:r>
      <w:r>
        <w:rPr>
          <w:noProof/>
        </w:rPr>
      </w:r>
      <w:r>
        <w:rPr>
          <w:noProof/>
        </w:rPr>
        <w:fldChar w:fldCharType="separate"/>
      </w:r>
      <w:r>
        <w:rPr>
          <w:noProof/>
        </w:rPr>
        <w:t>30</w:t>
      </w:r>
      <w:r>
        <w:rPr>
          <w:noProof/>
        </w:rPr>
        <w:fldChar w:fldCharType="end"/>
      </w:r>
    </w:p>
    <w:p w14:paraId="196DF46C" w14:textId="6B51CF27" w:rsidR="00152EF7" w:rsidRDefault="00152EF7">
      <w:pPr>
        <w:pStyle w:val="TOC4"/>
        <w:rPr>
          <w:rFonts w:asciiTheme="minorHAnsi" w:hAnsiTheme="minorHAnsi" w:cstheme="minorBidi"/>
          <w:noProof/>
          <w:kern w:val="2"/>
          <w:sz w:val="22"/>
          <w:szCs w:val="22"/>
          <w:lang w:eastAsia="en-GB"/>
          <w14:ligatures w14:val="standardContextual"/>
        </w:rPr>
      </w:pPr>
      <w:r>
        <w:rPr>
          <w:noProof/>
        </w:rPr>
        <w:t>5.2.3.1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_Toc161910552 \h </w:instrText>
      </w:r>
      <w:r>
        <w:rPr>
          <w:noProof/>
        </w:rPr>
      </w:r>
      <w:r>
        <w:rPr>
          <w:noProof/>
        </w:rPr>
        <w:fldChar w:fldCharType="separate"/>
      </w:r>
      <w:r>
        <w:rPr>
          <w:noProof/>
        </w:rPr>
        <w:t>30</w:t>
      </w:r>
      <w:r>
        <w:rPr>
          <w:noProof/>
        </w:rPr>
        <w:fldChar w:fldCharType="end"/>
      </w:r>
    </w:p>
    <w:p w14:paraId="2A469A7E" w14:textId="678063D9" w:rsidR="00152EF7" w:rsidRDefault="00152EF7">
      <w:pPr>
        <w:pStyle w:val="TOC4"/>
        <w:rPr>
          <w:rFonts w:asciiTheme="minorHAnsi" w:hAnsiTheme="minorHAnsi" w:cstheme="minorBidi"/>
          <w:noProof/>
          <w:kern w:val="2"/>
          <w:sz w:val="22"/>
          <w:szCs w:val="22"/>
          <w:lang w:eastAsia="en-GB"/>
          <w14:ligatures w14:val="standardContextual"/>
        </w:rPr>
      </w:pPr>
      <w:r>
        <w:rPr>
          <w:noProof/>
        </w:rPr>
        <w:t>5.2.3.2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_Toc161910553 \h </w:instrText>
      </w:r>
      <w:r>
        <w:rPr>
          <w:noProof/>
        </w:rPr>
      </w:r>
      <w:r>
        <w:rPr>
          <w:noProof/>
        </w:rPr>
        <w:fldChar w:fldCharType="separate"/>
      </w:r>
      <w:r>
        <w:rPr>
          <w:noProof/>
        </w:rPr>
        <w:t>30</w:t>
      </w:r>
      <w:r>
        <w:rPr>
          <w:noProof/>
        </w:rPr>
        <w:fldChar w:fldCharType="end"/>
      </w:r>
    </w:p>
    <w:p w14:paraId="71A1A3A5" w14:textId="5087588C" w:rsidR="00152EF7" w:rsidRDefault="00152EF7">
      <w:pPr>
        <w:pStyle w:val="TOC4"/>
        <w:rPr>
          <w:rFonts w:asciiTheme="minorHAnsi" w:hAnsiTheme="minorHAnsi" w:cstheme="minorBidi"/>
          <w:noProof/>
          <w:kern w:val="2"/>
          <w:sz w:val="22"/>
          <w:szCs w:val="22"/>
          <w:lang w:eastAsia="en-GB"/>
          <w14:ligatures w14:val="standardContextual"/>
        </w:rPr>
      </w:pPr>
      <w:r>
        <w:rPr>
          <w:noProof/>
        </w:rPr>
        <w:t>5.2.3.3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_Toc161910554 \h </w:instrText>
      </w:r>
      <w:r>
        <w:rPr>
          <w:noProof/>
        </w:rPr>
      </w:r>
      <w:r>
        <w:rPr>
          <w:noProof/>
        </w:rPr>
        <w:fldChar w:fldCharType="separate"/>
      </w:r>
      <w:r>
        <w:rPr>
          <w:noProof/>
        </w:rPr>
        <w:t>30</w:t>
      </w:r>
      <w:r>
        <w:rPr>
          <w:noProof/>
        </w:rPr>
        <w:fldChar w:fldCharType="end"/>
      </w:r>
    </w:p>
    <w:p w14:paraId="610FE2E8" w14:textId="07BF0993" w:rsidR="00152EF7" w:rsidRDefault="00152EF7">
      <w:pPr>
        <w:pStyle w:val="TOC5"/>
        <w:rPr>
          <w:rFonts w:asciiTheme="minorHAnsi" w:hAnsiTheme="minorHAnsi" w:cstheme="minorBidi"/>
          <w:noProof/>
          <w:kern w:val="2"/>
          <w:sz w:val="22"/>
          <w:szCs w:val="22"/>
          <w:lang w:eastAsia="en-GB"/>
          <w14:ligatures w14:val="standardContextual"/>
        </w:rPr>
      </w:pPr>
      <w:r>
        <w:rPr>
          <w:noProof/>
        </w:rPr>
        <w:t>5.2.3.3.1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_Toc161910555 \h </w:instrText>
      </w:r>
      <w:r>
        <w:rPr>
          <w:noProof/>
        </w:rPr>
      </w:r>
      <w:r>
        <w:rPr>
          <w:noProof/>
        </w:rPr>
        <w:fldChar w:fldCharType="separate"/>
      </w:r>
      <w:r>
        <w:rPr>
          <w:noProof/>
        </w:rPr>
        <w:t>30</w:t>
      </w:r>
      <w:r>
        <w:rPr>
          <w:noProof/>
        </w:rPr>
        <w:fldChar w:fldCharType="end"/>
      </w:r>
    </w:p>
    <w:p w14:paraId="3980C2C3" w14:textId="2288FDB7" w:rsidR="00152EF7" w:rsidRDefault="00152EF7">
      <w:pPr>
        <w:pStyle w:val="TOC3"/>
        <w:rPr>
          <w:rFonts w:asciiTheme="minorHAnsi" w:hAnsiTheme="minorHAnsi" w:cstheme="minorBidi"/>
          <w:noProof/>
          <w:kern w:val="2"/>
          <w:sz w:val="22"/>
          <w:szCs w:val="22"/>
          <w:lang w:eastAsia="en-GB"/>
          <w14:ligatures w14:val="standardContextual"/>
        </w:rPr>
      </w:pPr>
      <w:r>
        <w:rPr>
          <w:noProof/>
        </w:rPr>
        <w:t>5.2.4</w:t>
      </w:r>
      <w:r>
        <w:rPr>
          <w:rFonts w:asciiTheme="minorHAnsi" w:hAnsiTheme="minorHAnsi" w:cstheme="minorBidi"/>
          <w:noProof/>
          <w:kern w:val="2"/>
          <w:sz w:val="22"/>
          <w:szCs w:val="22"/>
          <w:lang w:eastAsia="en-GB"/>
          <w14:ligatures w14:val="standardContextual"/>
        </w:rPr>
        <w:tab/>
      </w:r>
      <w:r>
        <w:rPr>
          <w:noProof/>
        </w:rPr>
        <w:t>Resource: SmfSelectionSubscriptionData</w:t>
      </w:r>
      <w:r>
        <w:rPr>
          <w:noProof/>
        </w:rPr>
        <w:tab/>
      </w:r>
      <w:r>
        <w:rPr>
          <w:noProof/>
        </w:rPr>
        <w:fldChar w:fldCharType="begin" w:fldLock="1"/>
      </w:r>
      <w:r>
        <w:rPr>
          <w:noProof/>
        </w:rPr>
        <w:instrText xml:space="preserve"> PAGEREF _Toc161910556 \h </w:instrText>
      </w:r>
      <w:r>
        <w:rPr>
          <w:noProof/>
        </w:rPr>
      </w:r>
      <w:r>
        <w:rPr>
          <w:noProof/>
        </w:rPr>
        <w:fldChar w:fldCharType="separate"/>
      </w:r>
      <w:r>
        <w:rPr>
          <w:noProof/>
        </w:rPr>
        <w:t>31</w:t>
      </w:r>
      <w:r>
        <w:rPr>
          <w:noProof/>
        </w:rPr>
        <w:fldChar w:fldCharType="end"/>
      </w:r>
    </w:p>
    <w:p w14:paraId="1BBC7C92" w14:textId="62C2AE34" w:rsidR="00152EF7" w:rsidRDefault="00152EF7">
      <w:pPr>
        <w:pStyle w:val="TOC4"/>
        <w:rPr>
          <w:rFonts w:asciiTheme="minorHAnsi" w:hAnsiTheme="minorHAnsi" w:cstheme="minorBidi"/>
          <w:noProof/>
          <w:kern w:val="2"/>
          <w:sz w:val="22"/>
          <w:szCs w:val="22"/>
          <w:lang w:eastAsia="en-GB"/>
          <w14:ligatures w14:val="standardContextual"/>
        </w:rPr>
      </w:pPr>
      <w:r>
        <w:rPr>
          <w:noProof/>
        </w:rPr>
        <w:t>5.2.4.1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_Toc161910557 \h </w:instrText>
      </w:r>
      <w:r>
        <w:rPr>
          <w:noProof/>
        </w:rPr>
      </w:r>
      <w:r>
        <w:rPr>
          <w:noProof/>
        </w:rPr>
        <w:fldChar w:fldCharType="separate"/>
      </w:r>
      <w:r>
        <w:rPr>
          <w:noProof/>
        </w:rPr>
        <w:t>31</w:t>
      </w:r>
      <w:r>
        <w:rPr>
          <w:noProof/>
        </w:rPr>
        <w:fldChar w:fldCharType="end"/>
      </w:r>
    </w:p>
    <w:p w14:paraId="2903BCB1" w14:textId="546DE445" w:rsidR="00152EF7" w:rsidRDefault="00152EF7">
      <w:pPr>
        <w:pStyle w:val="TOC4"/>
        <w:rPr>
          <w:rFonts w:asciiTheme="minorHAnsi" w:hAnsiTheme="minorHAnsi" w:cstheme="minorBidi"/>
          <w:noProof/>
          <w:kern w:val="2"/>
          <w:sz w:val="22"/>
          <w:szCs w:val="22"/>
          <w:lang w:eastAsia="en-GB"/>
          <w14:ligatures w14:val="standardContextual"/>
        </w:rPr>
      </w:pPr>
      <w:r>
        <w:rPr>
          <w:noProof/>
        </w:rPr>
        <w:t>5.2.4.2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_Toc161910558 \h </w:instrText>
      </w:r>
      <w:r>
        <w:rPr>
          <w:noProof/>
        </w:rPr>
      </w:r>
      <w:r>
        <w:rPr>
          <w:noProof/>
        </w:rPr>
        <w:fldChar w:fldCharType="separate"/>
      </w:r>
      <w:r>
        <w:rPr>
          <w:noProof/>
        </w:rPr>
        <w:t>31</w:t>
      </w:r>
      <w:r>
        <w:rPr>
          <w:noProof/>
        </w:rPr>
        <w:fldChar w:fldCharType="end"/>
      </w:r>
    </w:p>
    <w:p w14:paraId="0F6A8900" w14:textId="4ACABBCD" w:rsidR="00152EF7" w:rsidRDefault="00152EF7">
      <w:pPr>
        <w:pStyle w:val="TOC4"/>
        <w:rPr>
          <w:rFonts w:asciiTheme="minorHAnsi" w:hAnsiTheme="minorHAnsi" w:cstheme="minorBidi"/>
          <w:noProof/>
          <w:kern w:val="2"/>
          <w:sz w:val="22"/>
          <w:szCs w:val="22"/>
          <w:lang w:eastAsia="en-GB"/>
          <w14:ligatures w14:val="standardContextual"/>
        </w:rPr>
      </w:pPr>
      <w:r>
        <w:rPr>
          <w:noProof/>
        </w:rPr>
        <w:t>5.2.4.3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_Toc161910559 \h </w:instrText>
      </w:r>
      <w:r>
        <w:rPr>
          <w:noProof/>
        </w:rPr>
      </w:r>
      <w:r>
        <w:rPr>
          <w:noProof/>
        </w:rPr>
        <w:fldChar w:fldCharType="separate"/>
      </w:r>
      <w:r>
        <w:rPr>
          <w:noProof/>
        </w:rPr>
        <w:t>31</w:t>
      </w:r>
      <w:r>
        <w:rPr>
          <w:noProof/>
        </w:rPr>
        <w:fldChar w:fldCharType="end"/>
      </w:r>
    </w:p>
    <w:p w14:paraId="05168F68" w14:textId="304C533F" w:rsidR="00152EF7" w:rsidRDefault="00152EF7">
      <w:pPr>
        <w:pStyle w:val="TOC5"/>
        <w:rPr>
          <w:rFonts w:asciiTheme="minorHAnsi" w:hAnsiTheme="minorHAnsi" w:cstheme="minorBidi"/>
          <w:noProof/>
          <w:kern w:val="2"/>
          <w:sz w:val="22"/>
          <w:szCs w:val="22"/>
          <w:lang w:eastAsia="en-GB"/>
          <w14:ligatures w14:val="standardContextual"/>
        </w:rPr>
      </w:pPr>
      <w:r>
        <w:rPr>
          <w:noProof/>
        </w:rPr>
        <w:t>5.2.4.3.1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_Toc161910560 \h </w:instrText>
      </w:r>
      <w:r>
        <w:rPr>
          <w:noProof/>
        </w:rPr>
      </w:r>
      <w:r>
        <w:rPr>
          <w:noProof/>
        </w:rPr>
        <w:fldChar w:fldCharType="separate"/>
      </w:r>
      <w:r>
        <w:rPr>
          <w:noProof/>
        </w:rPr>
        <w:t>31</w:t>
      </w:r>
      <w:r>
        <w:rPr>
          <w:noProof/>
        </w:rPr>
        <w:fldChar w:fldCharType="end"/>
      </w:r>
    </w:p>
    <w:p w14:paraId="4D884A6B" w14:textId="7B49BDC1" w:rsidR="00152EF7" w:rsidRDefault="00152EF7">
      <w:pPr>
        <w:pStyle w:val="TOC3"/>
        <w:rPr>
          <w:rFonts w:asciiTheme="minorHAnsi" w:hAnsiTheme="minorHAnsi" w:cstheme="minorBidi"/>
          <w:noProof/>
          <w:kern w:val="2"/>
          <w:sz w:val="22"/>
          <w:szCs w:val="22"/>
          <w:lang w:eastAsia="en-GB"/>
          <w14:ligatures w14:val="standardContextual"/>
        </w:rPr>
      </w:pPr>
      <w:r>
        <w:rPr>
          <w:noProof/>
        </w:rPr>
        <w:t>5.2.5</w:t>
      </w:r>
      <w:r>
        <w:rPr>
          <w:rFonts w:asciiTheme="minorHAnsi" w:hAnsiTheme="minorHAnsi" w:cstheme="minorBidi"/>
          <w:noProof/>
          <w:kern w:val="2"/>
          <w:sz w:val="22"/>
          <w:szCs w:val="22"/>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_Toc161910561 \h </w:instrText>
      </w:r>
      <w:r>
        <w:rPr>
          <w:noProof/>
        </w:rPr>
      </w:r>
      <w:r>
        <w:rPr>
          <w:noProof/>
        </w:rPr>
        <w:fldChar w:fldCharType="separate"/>
      </w:r>
      <w:r>
        <w:rPr>
          <w:noProof/>
        </w:rPr>
        <w:t>32</w:t>
      </w:r>
      <w:r>
        <w:rPr>
          <w:noProof/>
        </w:rPr>
        <w:fldChar w:fldCharType="end"/>
      </w:r>
    </w:p>
    <w:p w14:paraId="009BC936" w14:textId="3E8A55D5" w:rsidR="00152EF7" w:rsidRDefault="00152EF7">
      <w:pPr>
        <w:pStyle w:val="TOC4"/>
        <w:rPr>
          <w:rFonts w:asciiTheme="minorHAnsi" w:hAnsiTheme="minorHAnsi" w:cstheme="minorBidi"/>
          <w:noProof/>
          <w:kern w:val="2"/>
          <w:sz w:val="22"/>
          <w:szCs w:val="22"/>
          <w:lang w:eastAsia="en-GB"/>
          <w14:ligatures w14:val="standardContextual"/>
        </w:rPr>
      </w:pPr>
      <w:r>
        <w:rPr>
          <w:noProof/>
        </w:rPr>
        <w:t>5.2.5.1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_Toc161910562 \h </w:instrText>
      </w:r>
      <w:r>
        <w:rPr>
          <w:noProof/>
        </w:rPr>
      </w:r>
      <w:r>
        <w:rPr>
          <w:noProof/>
        </w:rPr>
        <w:fldChar w:fldCharType="separate"/>
      </w:r>
      <w:r>
        <w:rPr>
          <w:noProof/>
        </w:rPr>
        <w:t>32</w:t>
      </w:r>
      <w:r>
        <w:rPr>
          <w:noProof/>
        </w:rPr>
        <w:fldChar w:fldCharType="end"/>
      </w:r>
    </w:p>
    <w:p w14:paraId="7382C407" w14:textId="11AB1317" w:rsidR="00152EF7" w:rsidRDefault="00152EF7">
      <w:pPr>
        <w:pStyle w:val="TOC4"/>
        <w:rPr>
          <w:rFonts w:asciiTheme="minorHAnsi" w:hAnsiTheme="minorHAnsi" w:cstheme="minorBidi"/>
          <w:noProof/>
          <w:kern w:val="2"/>
          <w:sz w:val="22"/>
          <w:szCs w:val="22"/>
          <w:lang w:eastAsia="en-GB"/>
          <w14:ligatures w14:val="standardContextual"/>
        </w:rPr>
      </w:pPr>
      <w:r>
        <w:rPr>
          <w:noProof/>
        </w:rPr>
        <w:t>5.2.5.2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_Toc161910563 \h </w:instrText>
      </w:r>
      <w:r>
        <w:rPr>
          <w:noProof/>
        </w:rPr>
      </w:r>
      <w:r>
        <w:rPr>
          <w:noProof/>
        </w:rPr>
        <w:fldChar w:fldCharType="separate"/>
      </w:r>
      <w:r>
        <w:rPr>
          <w:noProof/>
        </w:rPr>
        <w:t>32</w:t>
      </w:r>
      <w:r>
        <w:rPr>
          <w:noProof/>
        </w:rPr>
        <w:fldChar w:fldCharType="end"/>
      </w:r>
    </w:p>
    <w:p w14:paraId="7AA72F36" w14:textId="2788B167" w:rsidR="00152EF7" w:rsidRDefault="00152EF7">
      <w:pPr>
        <w:pStyle w:val="TOC4"/>
        <w:rPr>
          <w:rFonts w:asciiTheme="minorHAnsi" w:hAnsiTheme="minorHAnsi" w:cstheme="minorBidi"/>
          <w:noProof/>
          <w:kern w:val="2"/>
          <w:sz w:val="22"/>
          <w:szCs w:val="22"/>
          <w:lang w:eastAsia="en-GB"/>
          <w14:ligatures w14:val="standardContextual"/>
        </w:rPr>
      </w:pPr>
      <w:r>
        <w:rPr>
          <w:noProof/>
        </w:rPr>
        <w:t>5.2.5.3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_Toc161910564 \h </w:instrText>
      </w:r>
      <w:r>
        <w:rPr>
          <w:noProof/>
        </w:rPr>
      </w:r>
      <w:r>
        <w:rPr>
          <w:noProof/>
        </w:rPr>
        <w:fldChar w:fldCharType="separate"/>
      </w:r>
      <w:r>
        <w:rPr>
          <w:noProof/>
        </w:rPr>
        <w:t>32</w:t>
      </w:r>
      <w:r>
        <w:rPr>
          <w:noProof/>
        </w:rPr>
        <w:fldChar w:fldCharType="end"/>
      </w:r>
    </w:p>
    <w:p w14:paraId="7ACB1AEE" w14:textId="11BD547E" w:rsidR="00152EF7" w:rsidRDefault="00152EF7">
      <w:pPr>
        <w:pStyle w:val="TOC5"/>
        <w:rPr>
          <w:rFonts w:asciiTheme="minorHAnsi" w:hAnsiTheme="minorHAnsi" w:cstheme="minorBidi"/>
          <w:noProof/>
          <w:kern w:val="2"/>
          <w:sz w:val="22"/>
          <w:szCs w:val="22"/>
          <w:lang w:eastAsia="en-GB"/>
          <w14:ligatures w14:val="standardContextual"/>
        </w:rPr>
      </w:pPr>
      <w:r>
        <w:rPr>
          <w:noProof/>
        </w:rPr>
        <w:t>5.2.5.3.1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_Toc161910565 \h </w:instrText>
      </w:r>
      <w:r>
        <w:rPr>
          <w:noProof/>
        </w:rPr>
      </w:r>
      <w:r>
        <w:rPr>
          <w:noProof/>
        </w:rPr>
        <w:fldChar w:fldCharType="separate"/>
      </w:r>
      <w:r>
        <w:rPr>
          <w:noProof/>
        </w:rPr>
        <w:t>32</w:t>
      </w:r>
      <w:r>
        <w:rPr>
          <w:noProof/>
        </w:rPr>
        <w:fldChar w:fldCharType="end"/>
      </w:r>
    </w:p>
    <w:p w14:paraId="5CD52774" w14:textId="2D31AE11" w:rsidR="00152EF7" w:rsidRDefault="00152EF7">
      <w:pPr>
        <w:pStyle w:val="TOC3"/>
        <w:rPr>
          <w:rFonts w:asciiTheme="minorHAnsi" w:hAnsiTheme="minorHAnsi" w:cstheme="minorBidi"/>
          <w:noProof/>
          <w:kern w:val="2"/>
          <w:sz w:val="22"/>
          <w:szCs w:val="22"/>
          <w:lang w:eastAsia="en-GB"/>
          <w14:ligatures w14:val="standardContextual"/>
        </w:rPr>
      </w:pPr>
      <w:r>
        <w:rPr>
          <w:noProof/>
        </w:rPr>
        <w:t>5.2.6</w:t>
      </w:r>
      <w:r>
        <w:rPr>
          <w:rFonts w:asciiTheme="minorHAnsi" w:hAnsiTheme="minorHAnsi" w:cstheme="minorBidi"/>
          <w:noProof/>
          <w:kern w:val="2"/>
          <w:sz w:val="22"/>
          <w:szCs w:val="22"/>
          <w:lang w:eastAsia="en-GB"/>
          <w14:ligatures w14:val="standardContextual"/>
        </w:rPr>
        <w:tab/>
      </w:r>
      <w:r>
        <w:rPr>
          <w:noProof/>
        </w:rPr>
        <w:t>Resource: Amf3GppAccessRegistration</w:t>
      </w:r>
      <w:r>
        <w:rPr>
          <w:noProof/>
        </w:rPr>
        <w:tab/>
      </w:r>
      <w:r>
        <w:rPr>
          <w:noProof/>
        </w:rPr>
        <w:fldChar w:fldCharType="begin" w:fldLock="1"/>
      </w:r>
      <w:r>
        <w:rPr>
          <w:noProof/>
        </w:rPr>
        <w:instrText xml:space="preserve"> PAGEREF _Toc161910566 \h </w:instrText>
      </w:r>
      <w:r>
        <w:rPr>
          <w:noProof/>
        </w:rPr>
      </w:r>
      <w:r>
        <w:rPr>
          <w:noProof/>
        </w:rPr>
        <w:fldChar w:fldCharType="separate"/>
      </w:r>
      <w:r>
        <w:rPr>
          <w:noProof/>
        </w:rPr>
        <w:t>33</w:t>
      </w:r>
      <w:r>
        <w:rPr>
          <w:noProof/>
        </w:rPr>
        <w:fldChar w:fldCharType="end"/>
      </w:r>
    </w:p>
    <w:p w14:paraId="785764E1" w14:textId="153160A6" w:rsidR="00152EF7" w:rsidRDefault="00152EF7">
      <w:pPr>
        <w:pStyle w:val="TOC4"/>
        <w:rPr>
          <w:rFonts w:asciiTheme="minorHAnsi" w:hAnsiTheme="minorHAnsi" w:cstheme="minorBidi"/>
          <w:noProof/>
          <w:kern w:val="2"/>
          <w:sz w:val="22"/>
          <w:szCs w:val="22"/>
          <w:lang w:eastAsia="en-GB"/>
          <w14:ligatures w14:val="standardContextual"/>
        </w:rPr>
      </w:pPr>
      <w:r>
        <w:rPr>
          <w:noProof/>
        </w:rPr>
        <w:t>5.2.6.1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_Toc161910567 \h </w:instrText>
      </w:r>
      <w:r>
        <w:rPr>
          <w:noProof/>
        </w:rPr>
      </w:r>
      <w:r>
        <w:rPr>
          <w:noProof/>
        </w:rPr>
        <w:fldChar w:fldCharType="separate"/>
      </w:r>
      <w:r>
        <w:rPr>
          <w:noProof/>
        </w:rPr>
        <w:t>33</w:t>
      </w:r>
      <w:r>
        <w:rPr>
          <w:noProof/>
        </w:rPr>
        <w:fldChar w:fldCharType="end"/>
      </w:r>
    </w:p>
    <w:p w14:paraId="4BC6007A" w14:textId="36CA3B13" w:rsidR="00152EF7" w:rsidRDefault="00152EF7">
      <w:pPr>
        <w:pStyle w:val="TOC4"/>
        <w:rPr>
          <w:rFonts w:asciiTheme="minorHAnsi" w:hAnsiTheme="minorHAnsi" w:cstheme="minorBidi"/>
          <w:noProof/>
          <w:kern w:val="2"/>
          <w:sz w:val="22"/>
          <w:szCs w:val="22"/>
          <w:lang w:eastAsia="en-GB"/>
          <w14:ligatures w14:val="standardContextual"/>
        </w:rPr>
      </w:pPr>
      <w:r>
        <w:rPr>
          <w:noProof/>
        </w:rPr>
        <w:t>5.2.6.2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_Toc161910568 \h </w:instrText>
      </w:r>
      <w:r>
        <w:rPr>
          <w:noProof/>
        </w:rPr>
      </w:r>
      <w:r>
        <w:rPr>
          <w:noProof/>
        </w:rPr>
        <w:fldChar w:fldCharType="separate"/>
      </w:r>
      <w:r>
        <w:rPr>
          <w:noProof/>
        </w:rPr>
        <w:t>33</w:t>
      </w:r>
      <w:r>
        <w:rPr>
          <w:noProof/>
        </w:rPr>
        <w:fldChar w:fldCharType="end"/>
      </w:r>
    </w:p>
    <w:p w14:paraId="060D222A" w14:textId="3BA572CA" w:rsidR="00152EF7" w:rsidRDefault="00152EF7">
      <w:pPr>
        <w:pStyle w:val="TOC4"/>
        <w:rPr>
          <w:rFonts w:asciiTheme="minorHAnsi" w:hAnsiTheme="minorHAnsi" w:cstheme="minorBidi"/>
          <w:noProof/>
          <w:kern w:val="2"/>
          <w:sz w:val="22"/>
          <w:szCs w:val="22"/>
          <w:lang w:eastAsia="en-GB"/>
          <w14:ligatures w14:val="standardContextual"/>
        </w:rPr>
      </w:pPr>
      <w:r>
        <w:rPr>
          <w:noProof/>
        </w:rPr>
        <w:t>5.2.6.3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_Toc161910569 \h </w:instrText>
      </w:r>
      <w:r>
        <w:rPr>
          <w:noProof/>
        </w:rPr>
      </w:r>
      <w:r>
        <w:rPr>
          <w:noProof/>
        </w:rPr>
        <w:fldChar w:fldCharType="separate"/>
      </w:r>
      <w:r>
        <w:rPr>
          <w:noProof/>
        </w:rPr>
        <w:t>34</w:t>
      </w:r>
      <w:r>
        <w:rPr>
          <w:noProof/>
        </w:rPr>
        <w:fldChar w:fldCharType="end"/>
      </w:r>
    </w:p>
    <w:p w14:paraId="40E45091" w14:textId="058FEB42" w:rsidR="00152EF7" w:rsidRDefault="00152EF7">
      <w:pPr>
        <w:pStyle w:val="TOC5"/>
        <w:rPr>
          <w:rFonts w:asciiTheme="minorHAnsi" w:hAnsiTheme="minorHAnsi" w:cstheme="minorBidi"/>
          <w:noProof/>
          <w:kern w:val="2"/>
          <w:sz w:val="22"/>
          <w:szCs w:val="22"/>
          <w:lang w:eastAsia="en-GB"/>
          <w14:ligatures w14:val="standardContextual"/>
        </w:rPr>
      </w:pPr>
      <w:r>
        <w:rPr>
          <w:noProof/>
        </w:rPr>
        <w:t>5.2.6.3.1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_Toc161910570 \h </w:instrText>
      </w:r>
      <w:r>
        <w:rPr>
          <w:noProof/>
        </w:rPr>
      </w:r>
      <w:r>
        <w:rPr>
          <w:noProof/>
        </w:rPr>
        <w:fldChar w:fldCharType="separate"/>
      </w:r>
      <w:r>
        <w:rPr>
          <w:noProof/>
        </w:rPr>
        <w:t>34</w:t>
      </w:r>
      <w:r>
        <w:rPr>
          <w:noProof/>
        </w:rPr>
        <w:fldChar w:fldCharType="end"/>
      </w:r>
    </w:p>
    <w:p w14:paraId="11F3A412" w14:textId="2AB64F1C" w:rsidR="00152EF7" w:rsidRDefault="00152EF7">
      <w:pPr>
        <w:pStyle w:val="TOC5"/>
        <w:rPr>
          <w:rFonts w:asciiTheme="minorHAnsi" w:hAnsiTheme="minorHAnsi" w:cstheme="minorBidi"/>
          <w:noProof/>
          <w:kern w:val="2"/>
          <w:sz w:val="22"/>
          <w:szCs w:val="22"/>
          <w:lang w:eastAsia="en-GB"/>
          <w14:ligatures w14:val="standardContextual"/>
        </w:rPr>
      </w:pPr>
      <w:r>
        <w:rPr>
          <w:noProof/>
        </w:rPr>
        <w:t>5.2.6.3.2</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_Toc161910571 \h </w:instrText>
      </w:r>
      <w:r>
        <w:rPr>
          <w:noProof/>
        </w:rPr>
      </w:r>
      <w:r>
        <w:rPr>
          <w:noProof/>
        </w:rPr>
        <w:fldChar w:fldCharType="separate"/>
      </w:r>
      <w:r>
        <w:rPr>
          <w:noProof/>
        </w:rPr>
        <w:t>34</w:t>
      </w:r>
      <w:r>
        <w:rPr>
          <w:noProof/>
        </w:rPr>
        <w:fldChar w:fldCharType="end"/>
      </w:r>
    </w:p>
    <w:p w14:paraId="4AE9EE67" w14:textId="3B9B6163" w:rsidR="00152EF7" w:rsidRDefault="00152EF7">
      <w:pPr>
        <w:pStyle w:val="TOC5"/>
        <w:rPr>
          <w:rFonts w:asciiTheme="minorHAnsi" w:hAnsiTheme="minorHAnsi" w:cstheme="minorBidi"/>
          <w:noProof/>
          <w:kern w:val="2"/>
          <w:sz w:val="22"/>
          <w:szCs w:val="22"/>
          <w:lang w:eastAsia="en-GB"/>
          <w14:ligatures w14:val="standardContextual"/>
        </w:rPr>
      </w:pPr>
      <w:r>
        <w:rPr>
          <w:noProof/>
        </w:rPr>
        <w:t>5.2.6.3.3</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_Toc161910572 \h </w:instrText>
      </w:r>
      <w:r>
        <w:rPr>
          <w:noProof/>
        </w:rPr>
      </w:r>
      <w:r>
        <w:rPr>
          <w:noProof/>
        </w:rPr>
        <w:fldChar w:fldCharType="separate"/>
      </w:r>
      <w:r>
        <w:rPr>
          <w:noProof/>
        </w:rPr>
        <w:t>35</w:t>
      </w:r>
      <w:r>
        <w:rPr>
          <w:noProof/>
        </w:rPr>
        <w:fldChar w:fldCharType="end"/>
      </w:r>
    </w:p>
    <w:p w14:paraId="0B6BB12D" w14:textId="0194C870" w:rsidR="00152EF7" w:rsidRDefault="00152EF7">
      <w:pPr>
        <w:pStyle w:val="TOC3"/>
        <w:rPr>
          <w:rFonts w:asciiTheme="minorHAnsi" w:hAnsiTheme="minorHAnsi" w:cstheme="minorBidi"/>
          <w:noProof/>
          <w:kern w:val="2"/>
          <w:sz w:val="22"/>
          <w:szCs w:val="22"/>
          <w:lang w:eastAsia="en-GB"/>
          <w14:ligatures w14:val="standardContextual"/>
        </w:rPr>
      </w:pPr>
      <w:r>
        <w:rPr>
          <w:noProof/>
        </w:rPr>
        <w:t>5.2.7</w:t>
      </w:r>
      <w:r>
        <w:rPr>
          <w:rFonts w:asciiTheme="minorHAnsi" w:hAnsiTheme="minorHAnsi" w:cstheme="minorBidi"/>
          <w:noProof/>
          <w:kern w:val="2"/>
          <w:sz w:val="22"/>
          <w:szCs w:val="22"/>
          <w:lang w:eastAsia="en-GB"/>
          <w14:ligatures w14:val="standardContextual"/>
        </w:rPr>
        <w:tab/>
      </w:r>
      <w:r>
        <w:rPr>
          <w:noProof/>
        </w:rPr>
        <w:t>Resource: AmfNon3GppAccessRegistration</w:t>
      </w:r>
      <w:r>
        <w:rPr>
          <w:noProof/>
        </w:rPr>
        <w:tab/>
      </w:r>
      <w:r>
        <w:rPr>
          <w:noProof/>
        </w:rPr>
        <w:fldChar w:fldCharType="begin" w:fldLock="1"/>
      </w:r>
      <w:r>
        <w:rPr>
          <w:noProof/>
        </w:rPr>
        <w:instrText xml:space="preserve"> PAGEREF _Toc161910573 \h </w:instrText>
      </w:r>
      <w:r>
        <w:rPr>
          <w:noProof/>
        </w:rPr>
      </w:r>
      <w:r>
        <w:rPr>
          <w:noProof/>
        </w:rPr>
        <w:fldChar w:fldCharType="separate"/>
      </w:r>
      <w:r>
        <w:rPr>
          <w:noProof/>
        </w:rPr>
        <w:t>35</w:t>
      </w:r>
      <w:r>
        <w:rPr>
          <w:noProof/>
        </w:rPr>
        <w:fldChar w:fldCharType="end"/>
      </w:r>
    </w:p>
    <w:p w14:paraId="3D78B0F6" w14:textId="567E9B39" w:rsidR="00152EF7" w:rsidRDefault="00152EF7">
      <w:pPr>
        <w:pStyle w:val="TOC4"/>
        <w:rPr>
          <w:rFonts w:asciiTheme="minorHAnsi" w:hAnsiTheme="minorHAnsi" w:cstheme="minorBidi"/>
          <w:noProof/>
          <w:kern w:val="2"/>
          <w:sz w:val="22"/>
          <w:szCs w:val="22"/>
          <w:lang w:eastAsia="en-GB"/>
          <w14:ligatures w14:val="standardContextual"/>
        </w:rPr>
      </w:pPr>
      <w:r>
        <w:rPr>
          <w:noProof/>
        </w:rPr>
        <w:t>5.2.7.1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_Toc161910574 \h </w:instrText>
      </w:r>
      <w:r>
        <w:rPr>
          <w:noProof/>
        </w:rPr>
      </w:r>
      <w:r>
        <w:rPr>
          <w:noProof/>
        </w:rPr>
        <w:fldChar w:fldCharType="separate"/>
      </w:r>
      <w:r>
        <w:rPr>
          <w:noProof/>
        </w:rPr>
        <w:t>35</w:t>
      </w:r>
      <w:r>
        <w:rPr>
          <w:noProof/>
        </w:rPr>
        <w:fldChar w:fldCharType="end"/>
      </w:r>
    </w:p>
    <w:p w14:paraId="5A29AE40" w14:textId="05958DFE" w:rsidR="00152EF7" w:rsidRDefault="00152EF7">
      <w:pPr>
        <w:pStyle w:val="TOC4"/>
        <w:rPr>
          <w:rFonts w:asciiTheme="minorHAnsi" w:hAnsiTheme="minorHAnsi" w:cstheme="minorBidi"/>
          <w:noProof/>
          <w:kern w:val="2"/>
          <w:sz w:val="22"/>
          <w:szCs w:val="22"/>
          <w:lang w:eastAsia="en-GB"/>
          <w14:ligatures w14:val="standardContextual"/>
        </w:rPr>
      </w:pPr>
      <w:r>
        <w:rPr>
          <w:noProof/>
        </w:rPr>
        <w:t>5.2.7.2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_Toc161910575 \h </w:instrText>
      </w:r>
      <w:r>
        <w:rPr>
          <w:noProof/>
        </w:rPr>
      </w:r>
      <w:r>
        <w:rPr>
          <w:noProof/>
        </w:rPr>
        <w:fldChar w:fldCharType="separate"/>
      </w:r>
      <w:r>
        <w:rPr>
          <w:noProof/>
        </w:rPr>
        <w:t>36</w:t>
      </w:r>
      <w:r>
        <w:rPr>
          <w:noProof/>
        </w:rPr>
        <w:fldChar w:fldCharType="end"/>
      </w:r>
    </w:p>
    <w:p w14:paraId="0C0EA1C6" w14:textId="6B9A3782" w:rsidR="00152EF7" w:rsidRDefault="00152EF7">
      <w:pPr>
        <w:pStyle w:val="TOC4"/>
        <w:rPr>
          <w:rFonts w:asciiTheme="minorHAnsi" w:hAnsiTheme="minorHAnsi" w:cstheme="minorBidi"/>
          <w:noProof/>
          <w:kern w:val="2"/>
          <w:sz w:val="22"/>
          <w:szCs w:val="22"/>
          <w:lang w:eastAsia="en-GB"/>
          <w14:ligatures w14:val="standardContextual"/>
        </w:rPr>
      </w:pPr>
      <w:r>
        <w:rPr>
          <w:noProof/>
        </w:rPr>
        <w:t>5.2.7.3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_Toc161910576 \h </w:instrText>
      </w:r>
      <w:r>
        <w:rPr>
          <w:noProof/>
        </w:rPr>
      </w:r>
      <w:r>
        <w:rPr>
          <w:noProof/>
        </w:rPr>
        <w:fldChar w:fldCharType="separate"/>
      </w:r>
      <w:r>
        <w:rPr>
          <w:noProof/>
        </w:rPr>
        <w:t>36</w:t>
      </w:r>
      <w:r>
        <w:rPr>
          <w:noProof/>
        </w:rPr>
        <w:fldChar w:fldCharType="end"/>
      </w:r>
    </w:p>
    <w:p w14:paraId="2860D836" w14:textId="077E39F0" w:rsidR="00152EF7" w:rsidRDefault="00152EF7">
      <w:pPr>
        <w:pStyle w:val="TOC5"/>
        <w:rPr>
          <w:rFonts w:asciiTheme="minorHAnsi" w:hAnsiTheme="minorHAnsi" w:cstheme="minorBidi"/>
          <w:noProof/>
          <w:kern w:val="2"/>
          <w:sz w:val="22"/>
          <w:szCs w:val="22"/>
          <w:lang w:eastAsia="en-GB"/>
          <w14:ligatures w14:val="standardContextual"/>
        </w:rPr>
      </w:pPr>
      <w:r>
        <w:rPr>
          <w:noProof/>
        </w:rPr>
        <w:t>5.2.7.3.1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_Toc161910577 \h </w:instrText>
      </w:r>
      <w:r>
        <w:rPr>
          <w:noProof/>
        </w:rPr>
      </w:r>
      <w:r>
        <w:rPr>
          <w:noProof/>
        </w:rPr>
        <w:fldChar w:fldCharType="separate"/>
      </w:r>
      <w:r>
        <w:rPr>
          <w:noProof/>
        </w:rPr>
        <w:t>36</w:t>
      </w:r>
      <w:r>
        <w:rPr>
          <w:noProof/>
        </w:rPr>
        <w:fldChar w:fldCharType="end"/>
      </w:r>
    </w:p>
    <w:p w14:paraId="26535AB2" w14:textId="5D6BFF21" w:rsidR="00152EF7" w:rsidRDefault="00152EF7">
      <w:pPr>
        <w:pStyle w:val="TOC5"/>
        <w:rPr>
          <w:rFonts w:asciiTheme="minorHAnsi" w:hAnsiTheme="minorHAnsi" w:cstheme="minorBidi"/>
          <w:noProof/>
          <w:kern w:val="2"/>
          <w:sz w:val="22"/>
          <w:szCs w:val="22"/>
          <w:lang w:eastAsia="en-GB"/>
          <w14:ligatures w14:val="standardContextual"/>
        </w:rPr>
      </w:pPr>
      <w:r>
        <w:rPr>
          <w:noProof/>
        </w:rPr>
        <w:t>5.2.7.3.2</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_Toc161910578 \h </w:instrText>
      </w:r>
      <w:r>
        <w:rPr>
          <w:noProof/>
        </w:rPr>
      </w:r>
      <w:r>
        <w:rPr>
          <w:noProof/>
        </w:rPr>
        <w:fldChar w:fldCharType="separate"/>
      </w:r>
      <w:r>
        <w:rPr>
          <w:noProof/>
        </w:rPr>
        <w:t>36</w:t>
      </w:r>
      <w:r>
        <w:rPr>
          <w:noProof/>
        </w:rPr>
        <w:fldChar w:fldCharType="end"/>
      </w:r>
    </w:p>
    <w:p w14:paraId="66CB38A7" w14:textId="67BAE333" w:rsidR="00152EF7" w:rsidRDefault="00152EF7">
      <w:pPr>
        <w:pStyle w:val="TOC5"/>
        <w:rPr>
          <w:rFonts w:asciiTheme="minorHAnsi" w:hAnsiTheme="minorHAnsi" w:cstheme="minorBidi"/>
          <w:noProof/>
          <w:kern w:val="2"/>
          <w:sz w:val="22"/>
          <w:szCs w:val="22"/>
          <w:lang w:eastAsia="en-GB"/>
          <w14:ligatures w14:val="standardContextual"/>
        </w:rPr>
      </w:pPr>
      <w:r>
        <w:rPr>
          <w:noProof/>
        </w:rPr>
        <w:t>5.2.7.3.3</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_Toc161910579 \h </w:instrText>
      </w:r>
      <w:r>
        <w:rPr>
          <w:noProof/>
        </w:rPr>
      </w:r>
      <w:r>
        <w:rPr>
          <w:noProof/>
        </w:rPr>
        <w:fldChar w:fldCharType="separate"/>
      </w:r>
      <w:r>
        <w:rPr>
          <w:noProof/>
        </w:rPr>
        <w:t>37</w:t>
      </w:r>
      <w:r>
        <w:rPr>
          <w:noProof/>
        </w:rPr>
        <w:fldChar w:fldCharType="end"/>
      </w:r>
    </w:p>
    <w:p w14:paraId="1D493E47" w14:textId="00F329F0" w:rsidR="00152EF7" w:rsidRDefault="00152EF7">
      <w:pPr>
        <w:pStyle w:val="TOC3"/>
        <w:rPr>
          <w:rFonts w:asciiTheme="minorHAnsi" w:hAnsiTheme="minorHAnsi" w:cstheme="minorBidi"/>
          <w:noProof/>
          <w:kern w:val="2"/>
          <w:sz w:val="22"/>
          <w:szCs w:val="22"/>
          <w:lang w:eastAsia="en-GB"/>
          <w14:ligatures w14:val="standardContextual"/>
        </w:rPr>
      </w:pPr>
      <w:r>
        <w:rPr>
          <w:noProof/>
        </w:rPr>
        <w:t>5.2.8</w:t>
      </w:r>
      <w:r>
        <w:rPr>
          <w:rFonts w:asciiTheme="minorHAnsi" w:hAnsiTheme="minorHAnsi" w:cstheme="minorBidi"/>
          <w:noProof/>
          <w:kern w:val="2"/>
          <w:sz w:val="22"/>
          <w:szCs w:val="22"/>
          <w:lang w:eastAsia="en-GB"/>
          <w14:ligatures w14:val="standardContextual"/>
        </w:rPr>
        <w:tab/>
      </w:r>
      <w:r>
        <w:rPr>
          <w:noProof/>
        </w:rPr>
        <w:t>Resource: SmfRegistrations</w:t>
      </w:r>
      <w:r>
        <w:rPr>
          <w:noProof/>
        </w:rPr>
        <w:tab/>
      </w:r>
      <w:r>
        <w:rPr>
          <w:noProof/>
        </w:rPr>
        <w:fldChar w:fldCharType="begin" w:fldLock="1"/>
      </w:r>
      <w:r>
        <w:rPr>
          <w:noProof/>
        </w:rPr>
        <w:instrText xml:space="preserve"> PAGEREF _Toc161910580 \h </w:instrText>
      </w:r>
      <w:r>
        <w:rPr>
          <w:noProof/>
        </w:rPr>
      </w:r>
      <w:r>
        <w:rPr>
          <w:noProof/>
        </w:rPr>
        <w:fldChar w:fldCharType="separate"/>
      </w:r>
      <w:r>
        <w:rPr>
          <w:noProof/>
        </w:rPr>
        <w:t>37</w:t>
      </w:r>
      <w:r>
        <w:rPr>
          <w:noProof/>
        </w:rPr>
        <w:fldChar w:fldCharType="end"/>
      </w:r>
    </w:p>
    <w:p w14:paraId="1DE6FAF1" w14:textId="603BD30E" w:rsidR="00152EF7" w:rsidRDefault="00152EF7">
      <w:pPr>
        <w:pStyle w:val="TOC4"/>
        <w:rPr>
          <w:rFonts w:asciiTheme="minorHAnsi" w:hAnsiTheme="minorHAnsi" w:cstheme="minorBidi"/>
          <w:noProof/>
          <w:kern w:val="2"/>
          <w:sz w:val="22"/>
          <w:szCs w:val="22"/>
          <w:lang w:eastAsia="en-GB"/>
          <w14:ligatures w14:val="standardContextual"/>
        </w:rPr>
      </w:pPr>
      <w:r>
        <w:rPr>
          <w:noProof/>
        </w:rPr>
        <w:t>5.2.8.1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_Toc161910581 \h </w:instrText>
      </w:r>
      <w:r>
        <w:rPr>
          <w:noProof/>
        </w:rPr>
      </w:r>
      <w:r>
        <w:rPr>
          <w:noProof/>
        </w:rPr>
        <w:fldChar w:fldCharType="separate"/>
      </w:r>
      <w:r>
        <w:rPr>
          <w:noProof/>
        </w:rPr>
        <w:t>37</w:t>
      </w:r>
      <w:r>
        <w:rPr>
          <w:noProof/>
        </w:rPr>
        <w:fldChar w:fldCharType="end"/>
      </w:r>
    </w:p>
    <w:p w14:paraId="4135BE87" w14:textId="1DC92EA4" w:rsidR="00152EF7" w:rsidRDefault="00152EF7">
      <w:pPr>
        <w:pStyle w:val="TOC4"/>
        <w:rPr>
          <w:rFonts w:asciiTheme="minorHAnsi" w:hAnsiTheme="minorHAnsi" w:cstheme="minorBidi"/>
          <w:noProof/>
          <w:kern w:val="2"/>
          <w:sz w:val="22"/>
          <w:szCs w:val="22"/>
          <w:lang w:eastAsia="en-GB"/>
          <w14:ligatures w14:val="standardContextual"/>
        </w:rPr>
      </w:pPr>
      <w:r>
        <w:rPr>
          <w:noProof/>
        </w:rPr>
        <w:t>5.2.8.2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_Toc161910582 \h </w:instrText>
      </w:r>
      <w:r>
        <w:rPr>
          <w:noProof/>
        </w:rPr>
      </w:r>
      <w:r>
        <w:rPr>
          <w:noProof/>
        </w:rPr>
        <w:fldChar w:fldCharType="separate"/>
      </w:r>
      <w:r>
        <w:rPr>
          <w:noProof/>
        </w:rPr>
        <w:t>38</w:t>
      </w:r>
      <w:r>
        <w:rPr>
          <w:noProof/>
        </w:rPr>
        <w:fldChar w:fldCharType="end"/>
      </w:r>
    </w:p>
    <w:p w14:paraId="45DB05C1" w14:textId="3EE8656C" w:rsidR="00152EF7" w:rsidRDefault="00152EF7">
      <w:pPr>
        <w:pStyle w:val="TOC4"/>
        <w:rPr>
          <w:rFonts w:asciiTheme="minorHAnsi" w:hAnsiTheme="minorHAnsi" w:cstheme="minorBidi"/>
          <w:noProof/>
          <w:kern w:val="2"/>
          <w:sz w:val="22"/>
          <w:szCs w:val="22"/>
          <w:lang w:eastAsia="en-GB"/>
          <w14:ligatures w14:val="standardContextual"/>
        </w:rPr>
      </w:pPr>
      <w:r>
        <w:rPr>
          <w:noProof/>
        </w:rPr>
        <w:t>5.2.8.3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_Toc161910583 \h </w:instrText>
      </w:r>
      <w:r>
        <w:rPr>
          <w:noProof/>
        </w:rPr>
      </w:r>
      <w:r>
        <w:rPr>
          <w:noProof/>
        </w:rPr>
        <w:fldChar w:fldCharType="separate"/>
      </w:r>
      <w:r>
        <w:rPr>
          <w:noProof/>
        </w:rPr>
        <w:t>38</w:t>
      </w:r>
      <w:r>
        <w:rPr>
          <w:noProof/>
        </w:rPr>
        <w:fldChar w:fldCharType="end"/>
      </w:r>
    </w:p>
    <w:p w14:paraId="7E78863D" w14:textId="78DA1CA1" w:rsidR="00152EF7" w:rsidRDefault="00152EF7">
      <w:pPr>
        <w:pStyle w:val="TOC5"/>
        <w:rPr>
          <w:rFonts w:asciiTheme="minorHAnsi" w:hAnsiTheme="minorHAnsi" w:cstheme="minorBidi"/>
          <w:noProof/>
          <w:kern w:val="2"/>
          <w:sz w:val="22"/>
          <w:szCs w:val="22"/>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2"/>
          <w:szCs w:val="22"/>
          <w:lang w:eastAsia="en-GB"/>
          <w14:ligatures w14:val="standardContextual"/>
        </w:rPr>
        <w:tab/>
      </w:r>
      <w:r>
        <w:rPr>
          <w:noProof/>
          <w:lang w:eastAsia="zh-CN"/>
        </w:rPr>
        <w:t>GE</w:t>
      </w:r>
      <w:r>
        <w:rPr>
          <w:noProof/>
        </w:rPr>
        <w:t>T</w:t>
      </w:r>
      <w:r>
        <w:rPr>
          <w:noProof/>
        </w:rPr>
        <w:tab/>
      </w:r>
      <w:r>
        <w:rPr>
          <w:noProof/>
        </w:rPr>
        <w:fldChar w:fldCharType="begin" w:fldLock="1"/>
      </w:r>
      <w:r>
        <w:rPr>
          <w:noProof/>
        </w:rPr>
        <w:instrText xml:space="preserve"> PAGEREF _Toc161910584 \h </w:instrText>
      </w:r>
      <w:r>
        <w:rPr>
          <w:noProof/>
        </w:rPr>
      </w:r>
      <w:r>
        <w:rPr>
          <w:noProof/>
        </w:rPr>
        <w:fldChar w:fldCharType="separate"/>
      </w:r>
      <w:r>
        <w:rPr>
          <w:noProof/>
        </w:rPr>
        <w:t>38</w:t>
      </w:r>
      <w:r>
        <w:rPr>
          <w:noProof/>
        </w:rPr>
        <w:fldChar w:fldCharType="end"/>
      </w:r>
    </w:p>
    <w:p w14:paraId="70C2DD26" w14:textId="3C8D69A2" w:rsidR="00152EF7" w:rsidRDefault="00152EF7">
      <w:pPr>
        <w:pStyle w:val="TOC3"/>
        <w:rPr>
          <w:rFonts w:asciiTheme="minorHAnsi" w:hAnsiTheme="minorHAnsi" w:cstheme="minorBidi"/>
          <w:noProof/>
          <w:kern w:val="2"/>
          <w:sz w:val="22"/>
          <w:szCs w:val="22"/>
          <w:lang w:eastAsia="en-GB"/>
          <w14:ligatures w14:val="standardContextual"/>
        </w:rPr>
      </w:pPr>
      <w:r>
        <w:rPr>
          <w:noProof/>
        </w:rPr>
        <w:t>5.2.9</w:t>
      </w:r>
      <w:r>
        <w:rPr>
          <w:rFonts w:asciiTheme="minorHAnsi" w:hAnsiTheme="minorHAnsi" w:cstheme="minorBidi"/>
          <w:noProof/>
          <w:kern w:val="2"/>
          <w:sz w:val="22"/>
          <w:szCs w:val="22"/>
          <w:lang w:eastAsia="en-GB"/>
          <w14:ligatures w14:val="standardContextual"/>
        </w:rPr>
        <w:tab/>
      </w:r>
      <w:r>
        <w:rPr>
          <w:noProof/>
        </w:rPr>
        <w:t>Resource: IndividualSmfRegistration</w:t>
      </w:r>
      <w:r>
        <w:rPr>
          <w:noProof/>
        </w:rPr>
        <w:tab/>
      </w:r>
      <w:r>
        <w:rPr>
          <w:noProof/>
        </w:rPr>
        <w:fldChar w:fldCharType="begin" w:fldLock="1"/>
      </w:r>
      <w:r>
        <w:rPr>
          <w:noProof/>
        </w:rPr>
        <w:instrText xml:space="preserve"> PAGEREF _Toc161910585 \h </w:instrText>
      </w:r>
      <w:r>
        <w:rPr>
          <w:noProof/>
        </w:rPr>
      </w:r>
      <w:r>
        <w:rPr>
          <w:noProof/>
        </w:rPr>
        <w:fldChar w:fldCharType="separate"/>
      </w:r>
      <w:r>
        <w:rPr>
          <w:noProof/>
        </w:rPr>
        <w:t>38</w:t>
      </w:r>
      <w:r>
        <w:rPr>
          <w:noProof/>
        </w:rPr>
        <w:fldChar w:fldCharType="end"/>
      </w:r>
    </w:p>
    <w:p w14:paraId="7EAAF8E8" w14:textId="79013A0D" w:rsidR="00152EF7" w:rsidRDefault="00152EF7">
      <w:pPr>
        <w:pStyle w:val="TOC4"/>
        <w:rPr>
          <w:rFonts w:asciiTheme="minorHAnsi" w:hAnsiTheme="minorHAnsi" w:cstheme="minorBidi"/>
          <w:noProof/>
          <w:kern w:val="2"/>
          <w:sz w:val="22"/>
          <w:szCs w:val="22"/>
          <w:lang w:eastAsia="en-GB"/>
          <w14:ligatures w14:val="standardContextual"/>
        </w:rPr>
      </w:pPr>
      <w:r>
        <w:rPr>
          <w:noProof/>
        </w:rPr>
        <w:t>5.2.9.1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_Toc161910586 \h </w:instrText>
      </w:r>
      <w:r>
        <w:rPr>
          <w:noProof/>
        </w:rPr>
      </w:r>
      <w:r>
        <w:rPr>
          <w:noProof/>
        </w:rPr>
        <w:fldChar w:fldCharType="separate"/>
      </w:r>
      <w:r>
        <w:rPr>
          <w:noProof/>
        </w:rPr>
        <w:t>38</w:t>
      </w:r>
      <w:r>
        <w:rPr>
          <w:noProof/>
        </w:rPr>
        <w:fldChar w:fldCharType="end"/>
      </w:r>
    </w:p>
    <w:p w14:paraId="001BD119" w14:textId="5120C7BF" w:rsidR="00152EF7" w:rsidRDefault="00152EF7">
      <w:pPr>
        <w:pStyle w:val="TOC4"/>
        <w:rPr>
          <w:rFonts w:asciiTheme="minorHAnsi" w:hAnsiTheme="minorHAnsi" w:cstheme="minorBidi"/>
          <w:noProof/>
          <w:kern w:val="2"/>
          <w:sz w:val="22"/>
          <w:szCs w:val="22"/>
          <w:lang w:eastAsia="en-GB"/>
          <w14:ligatures w14:val="standardContextual"/>
        </w:rPr>
      </w:pPr>
      <w:r>
        <w:rPr>
          <w:noProof/>
        </w:rPr>
        <w:t>5.2.9.2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_Toc161910587 \h </w:instrText>
      </w:r>
      <w:r>
        <w:rPr>
          <w:noProof/>
        </w:rPr>
      </w:r>
      <w:r>
        <w:rPr>
          <w:noProof/>
        </w:rPr>
        <w:fldChar w:fldCharType="separate"/>
      </w:r>
      <w:r>
        <w:rPr>
          <w:noProof/>
        </w:rPr>
        <w:t>38</w:t>
      </w:r>
      <w:r>
        <w:rPr>
          <w:noProof/>
        </w:rPr>
        <w:fldChar w:fldCharType="end"/>
      </w:r>
    </w:p>
    <w:p w14:paraId="46316673" w14:textId="6A8907A3" w:rsidR="00152EF7" w:rsidRDefault="00152EF7">
      <w:pPr>
        <w:pStyle w:val="TOC4"/>
        <w:rPr>
          <w:rFonts w:asciiTheme="minorHAnsi" w:hAnsiTheme="minorHAnsi" w:cstheme="minorBidi"/>
          <w:noProof/>
          <w:kern w:val="2"/>
          <w:sz w:val="22"/>
          <w:szCs w:val="22"/>
          <w:lang w:eastAsia="en-GB"/>
          <w14:ligatures w14:val="standardContextual"/>
        </w:rPr>
      </w:pPr>
      <w:r>
        <w:rPr>
          <w:noProof/>
        </w:rPr>
        <w:lastRenderedPageBreak/>
        <w:t>5.2.9.3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_Toc161910588 \h </w:instrText>
      </w:r>
      <w:r>
        <w:rPr>
          <w:noProof/>
        </w:rPr>
      </w:r>
      <w:r>
        <w:rPr>
          <w:noProof/>
        </w:rPr>
        <w:fldChar w:fldCharType="separate"/>
      </w:r>
      <w:r>
        <w:rPr>
          <w:noProof/>
        </w:rPr>
        <w:t>39</w:t>
      </w:r>
      <w:r>
        <w:rPr>
          <w:noProof/>
        </w:rPr>
        <w:fldChar w:fldCharType="end"/>
      </w:r>
    </w:p>
    <w:p w14:paraId="703436B9" w14:textId="476F5738" w:rsidR="00152EF7" w:rsidRDefault="00152EF7">
      <w:pPr>
        <w:pStyle w:val="TOC5"/>
        <w:rPr>
          <w:rFonts w:asciiTheme="minorHAnsi" w:hAnsiTheme="minorHAnsi" w:cstheme="minorBidi"/>
          <w:noProof/>
          <w:kern w:val="2"/>
          <w:sz w:val="22"/>
          <w:szCs w:val="22"/>
          <w:lang w:eastAsia="en-GB"/>
          <w14:ligatures w14:val="standardContextual"/>
        </w:rPr>
      </w:pPr>
      <w:r>
        <w:rPr>
          <w:noProof/>
        </w:rPr>
        <w:t>5.2.9.3.1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_Toc161910589 \h </w:instrText>
      </w:r>
      <w:r>
        <w:rPr>
          <w:noProof/>
        </w:rPr>
      </w:r>
      <w:r>
        <w:rPr>
          <w:noProof/>
        </w:rPr>
        <w:fldChar w:fldCharType="separate"/>
      </w:r>
      <w:r>
        <w:rPr>
          <w:noProof/>
        </w:rPr>
        <w:t>39</w:t>
      </w:r>
      <w:r>
        <w:rPr>
          <w:noProof/>
        </w:rPr>
        <w:fldChar w:fldCharType="end"/>
      </w:r>
    </w:p>
    <w:p w14:paraId="1E24437B" w14:textId="1490F0C6" w:rsidR="00152EF7" w:rsidRDefault="00152EF7">
      <w:pPr>
        <w:pStyle w:val="TOC5"/>
        <w:rPr>
          <w:rFonts w:asciiTheme="minorHAnsi" w:hAnsiTheme="minorHAnsi" w:cstheme="minorBidi"/>
          <w:noProof/>
          <w:kern w:val="2"/>
          <w:sz w:val="22"/>
          <w:szCs w:val="22"/>
          <w:lang w:eastAsia="en-GB"/>
          <w14:ligatures w14:val="standardContextual"/>
        </w:rPr>
      </w:pPr>
      <w:r>
        <w:rPr>
          <w:noProof/>
        </w:rPr>
        <w:t>5.2.9.3.2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_Toc161910590 \h </w:instrText>
      </w:r>
      <w:r>
        <w:rPr>
          <w:noProof/>
        </w:rPr>
      </w:r>
      <w:r>
        <w:rPr>
          <w:noProof/>
        </w:rPr>
        <w:fldChar w:fldCharType="separate"/>
      </w:r>
      <w:r>
        <w:rPr>
          <w:noProof/>
        </w:rPr>
        <w:t>39</w:t>
      </w:r>
      <w:r>
        <w:rPr>
          <w:noProof/>
        </w:rPr>
        <w:fldChar w:fldCharType="end"/>
      </w:r>
    </w:p>
    <w:p w14:paraId="703D8B4A" w14:textId="3ADD1768" w:rsidR="00152EF7" w:rsidRDefault="00152EF7">
      <w:pPr>
        <w:pStyle w:val="TOC5"/>
        <w:rPr>
          <w:rFonts w:asciiTheme="minorHAnsi" w:hAnsiTheme="minorHAnsi" w:cstheme="minorBidi"/>
          <w:noProof/>
          <w:kern w:val="2"/>
          <w:sz w:val="22"/>
          <w:szCs w:val="22"/>
          <w:lang w:eastAsia="en-GB"/>
          <w14:ligatures w14:val="standardContextual"/>
        </w:rPr>
      </w:pPr>
      <w:r>
        <w:rPr>
          <w:noProof/>
        </w:rPr>
        <w:t>5.2.9.3.</w:t>
      </w:r>
      <w:r>
        <w:rPr>
          <w:noProof/>
          <w:lang w:eastAsia="zh-CN"/>
        </w:rPr>
        <w:t>3</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_Toc161910591 \h </w:instrText>
      </w:r>
      <w:r>
        <w:rPr>
          <w:noProof/>
        </w:rPr>
      </w:r>
      <w:r>
        <w:rPr>
          <w:noProof/>
        </w:rPr>
        <w:fldChar w:fldCharType="separate"/>
      </w:r>
      <w:r>
        <w:rPr>
          <w:noProof/>
        </w:rPr>
        <w:t>40</w:t>
      </w:r>
      <w:r>
        <w:rPr>
          <w:noProof/>
        </w:rPr>
        <w:fldChar w:fldCharType="end"/>
      </w:r>
    </w:p>
    <w:p w14:paraId="04158C46" w14:textId="1C2324F1" w:rsidR="00152EF7" w:rsidRDefault="00152EF7">
      <w:pPr>
        <w:pStyle w:val="TOC5"/>
        <w:rPr>
          <w:rFonts w:asciiTheme="minorHAnsi" w:hAnsiTheme="minorHAnsi" w:cstheme="minorBidi"/>
          <w:noProof/>
          <w:kern w:val="2"/>
          <w:sz w:val="22"/>
          <w:szCs w:val="22"/>
          <w:lang w:eastAsia="en-GB"/>
          <w14:ligatures w14:val="standardContextual"/>
        </w:rPr>
      </w:pPr>
      <w:r>
        <w:rPr>
          <w:noProof/>
        </w:rPr>
        <w:t>5.2.9.3.4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_Toc161910592 \h </w:instrText>
      </w:r>
      <w:r>
        <w:rPr>
          <w:noProof/>
        </w:rPr>
      </w:r>
      <w:r>
        <w:rPr>
          <w:noProof/>
        </w:rPr>
        <w:fldChar w:fldCharType="separate"/>
      </w:r>
      <w:r>
        <w:rPr>
          <w:noProof/>
        </w:rPr>
        <w:t>40</w:t>
      </w:r>
      <w:r>
        <w:rPr>
          <w:noProof/>
        </w:rPr>
        <w:fldChar w:fldCharType="end"/>
      </w:r>
    </w:p>
    <w:p w14:paraId="49B30C9B" w14:textId="0D563C6B" w:rsidR="00152EF7" w:rsidRDefault="00152EF7">
      <w:pPr>
        <w:pStyle w:val="TOC3"/>
        <w:rPr>
          <w:rFonts w:asciiTheme="minorHAnsi" w:hAnsiTheme="minorHAnsi" w:cstheme="minorBidi"/>
          <w:noProof/>
          <w:kern w:val="2"/>
          <w:sz w:val="22"/>
          <w:szCs w:val="22"/>
          <w:lang w:eastAsia="en-GB"/>
          <w14:ligatures w14:val="standardContextual"/>
        </w:rPr>
      </w:pPr>
      <w:r>
        <w:rPr>
          <w:noProof/>
        </w:rPr>
        <w:t>5.2.10</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_Toc161910593 \h </w:instrText>
      </w:r>
      <w:r>
        <w:rPr>
          <w:noProof/>
        </w:rPr>
      </w:r>
      <w:r>
        <w:rPr>
          <w:noProof/>
        </w:rPr>
        <w:fldChar w:fldCharType="separate"/>
      </w:r>
      <w:r>
        <w:rPr>
          <w:noProof/>
        </w:rPr>
        <w:t>41</w:t>
      </w:r>
      <w:r>
        <w:rPr>
          <w:noProof/>
        </w:rPr>
        <w:fldChar w:fldCharType="end"/>
      </w:r>
    </w:p>
    <w:p w14:paraId="74F77278" w14:textId="46B774F2" w:rsidR="00152EF7" w:rsidRDefault="00152EF7">
      <w:pPr>
        <w:pStyle w:val="TOC4"/>
        <w:rPr>
          <w:rFonts w:asciiTheme="minorHAnsi" w:hAnsiTheme="minorHAnsi" w:cstheme="minorBidi"/>
          <w:noProof/>
          <w:kern w:val="2"/>
          <w:sz w:val="22"/>
          <w:szCs w:val="22"/>
          <w:lang w:eastAsia="en-GB"/>
          <w14:ligatures w14:val="standardContextual"/>
        </w:rPr>
      </w:pPr>
      <w:r>
        <w:rPr>
          <w:noProof/>
        </w:rPr>
        <w:t>5.2.10.1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_Toc161910594 \h </w:instrText>
      </w:r>
      <w:r>
        <w:rPr>
          <w:noProof/>
        </w:rPr>
      </w:r>
      <w:r>
        <w:rPr>
          <w:noProof/>
        </w:rPr>
        <w:fldChar w:fldCharType="separate"/>
      </w:r>
      <w:r>
        <w:rPr>
          <w:noProof/>
        </w:rPr>
        <w:t>41</w:t>
      </w:r>
      <w:r>
        <w:rPr>
          <w:noProof/>
        </w:rPr>
        <w:fldChar w:fldCharType="end"/>
      </w:r>
    </w:p>
    <w:p w14:paraId="53EF4F77" w14:textId="5DA67F4E" w:rsidR="00152EF7" w:rsidRDefault="00152EF7">
      <w:pPr>
        <w:pStyle w:val="TOC4"/>
        <w:rPr>
          <w:rFonts w:asciiTheme="minorHAnsi" w:hAnsiTheme="minorHAnsi" w:cstheme="minorBidi"/>
          <w:noProof/>
          <w:kern w:val="2"/>
          <w:sz w:val="22"/>
          <w:szCs w:val="22"/>
          <w:lang w:eastAsia="en-GB"/>
          <w14:ligatures w14:val="standardContextual"/>
        </w:rPr>
      </w:pPr>
      <w:r>
        <w:rPr>
          <w:noProof/>
        </w:rPr>
        <w:t>5.2.10.2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_Toc161910595 \h </w:instrText>
      </w:r>
      <w:r>
        <w:rPr>
          <w:noProof/>
        </w:rPr>
      </w:r>
      <w:r>
        <w:rPr>
          <w:noProof/>
        </w:rPr>
        <w:fldChar w:fldCharType="separate"/>
      </w:r>
      <w:r>
        <w:rPr>
          <w:noProof/>
        </w:rPr>
        <w:t>41</w:t>
      </w:r>
      <w:r>
        <w:rPr>
          <w:noProof/>
        </w:rPr>
        <w:fldChar w:fldCharType="end"/>
      </w:r>
    </w:p>
    <w:p w14:paraId="1EC87B66" w14:textId="251F01A0" w:rsidR="00152EF7" w:rsidRDefault="00152EF7">
      <w:pPr>
        <w:pStyle w:val="TOC4"/>
        <w:rPr>
          <w:rFonts w:asciiTheme="minorHAnsi" w:hAnsiTheme="minorHAnsi" w:cstheme="minorBidi"/>
          <w:noProof/>
          <w:kern w:val="2"/>
          <w:sz w:val="22"/>
          <w:szCs w:val="22"/>
          <w:lang w:eastAsia="en-GB"/>
          <w14:ligatures w14:val="standardContextual"/>
        </w:rPr>
      </w:pPr>
      <w:r>
        <w:rPr>
          <w:noProof/>
        </w:rPr>
        <w:t>5.2.10.3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_Toc161910596 \h </w:instrText>
      </w:r>
      <w:r>
        <w:rPr>
          <w:noProof/>
        </w:rPr>
      </w:r>
      <w:r>
        <w:rPr>
          <w:noProof/>
        </w:rPr>
        <w:fldChar w:fldCharType="separate"/>
      </w:r>
      <w:r>
        <w:rPr>
          <w:noProof/>
        </w:rPr>
        <w:t>41</w:t>
      </w:r>
      <w:r>
        <w:rPr>
          <w:noProof/>
        </w:rPr>
        <w:fldChar w:fldCharType="end"/>
      </w:r>
    </w:p>
    <w:p w14:paraId="0C32B281" w14:textId="7E9F35C8" w:rsidR="00152EF7" w:rsidRDefault="00152EF7">
      <w:pPr>
        <w:pStyle w:val="TOC5"/>
        <w:rPr>
          <w:rFonts w:asciiTheme="minorHAnsi" w:hAnsiTheme="minorHAnsi" w:cstheme="minorBidi"/>
          <w:noProof/>
          <w:kern w:val="2"/>
          <w:sz w:val="22"/>
          <w:szCs w:val="22"/>
          <w:lang w:eastAsia="en-GB"/>
          <w14:ligatures w14:val="standardContextual"/>
        </w:rPr>
      </w:pPr>
      <w:r>
        <w:rPr>
          <w:noProof/>
        </w:rPr>
        <w:t>5.2.10.3.1</w:t>
      </w:r>
      <w:r>
        <w:rPr>
          <w:rFonts w:asciiTheme="minorHAnsi" w:hAnsiTheme="minorHAnsi" w:cstheme="minorBidi"/>
          <w:noProof/>
          <w:kern w:val="2"/>
          <w:sz w:val="22"/>
          <w:szCs w:val="22"/>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_Toc161910597 \h </w:instrText>
      </w:r>
      <w:r>
        <w:rPr>
          <w:noProof/>
        </w:rPr>
      </w:r>
      <w:r>
        <w:rPr>
          <w:noProof/>
        </w:rPr>
        <w:fldChar w:fldCharType="separate"/>
      </w:r>
      <w:r>
        <w:rPr>
          <w:noProof/>
        </w:rPr>
        <w:t>41</w:t>
      </w:r>
      <w:r>
        <w:rPr>
          <w:noProof/>
        </w:rPr>
        <w:fldChar w:fldCharType="end"/>
      </w:r>
    </w:p>
    <w:p w14:paraId="0FF6A60E" w14:textId="508F0559" w:rsidR="00152EF7" w:rsidRDefault="00152EF7">
      <w:pPr>
        <w:pStyle w:val="TOC5"/>
        <w:rPr>
          <w:rFonts w:asciiTheme="minorHAnsi" w:hAnsiTheme="minorHAnsi" w:cstheme="minorBidi"/>
          <w:noProof/>
          <w:kern w:val="2"/>
          <w:sz w:val="22"/>
          <w:szCs w:val="22"/>
          <w:lang w:eastAsia="en-GB"/>
          <w14:ligatures w14:val="standardContextual"/>
        </w:rPr>
      </w:pPr>
      <w:r>
        <w:rPr>
          <w:noProof/>
        </w:rPr>
        <w:t>5.2.10.3.</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_Toc161910598 \h </w:instrText>
      </w:r>
      <w:r>
        <w:rPr>
          <w:noProof/>
        </w:rPr>
      </w:r>
      <w:r>
        <w:rPr>
          <w:noProof/>
        </w:rPr>
        <w:fldChar w:fldCharType="separate"/>
      </w:r>
      <w:r>
        <w:rPr>
          <w:noProof/>
        </w:rPr>
        <w:t>42</w:t>
      </w:r>
      <w:r>
        <w:rPr>
          <w:noProof/>
        </w:rPr>
        <w:fldChar w:fldCharType="end"/>
      </w:r>
    </w:p>
    <w:p w14:paraId="044D1A7E" w14:textId="665761C4" w:rsidR="00152EF7" w:rsidRDefault="00152EF7">
      <w:pPr>
        <w:pStyle w:val="TOC5"/>
        <w:rPr>
          <w:rFonts w:asciiTheme="minorHAnsi" w:hAnsiTheme="minorHAnsi" w:cstheme="minorBidi"/>
          <w:noProof/>
          <w:kern w:val="2"/>
          <w:sz w:val="22"/>
          <w:szCs w:val="22"/>
          <w:lang w:eastAsia="en-GB"/>
          <w14:ligatures w14:val="standardContextual"/>
        </w:rPr>
      </w:pPr>
      <w:r>
        <w:rPr>
          <w:noProof/>
        </w:rPr>
        <w:t>5.2.10.3.3</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_Toc161910599 \h </w:instrText>
      </w:r>
      <w:r>
        <w:rPr>
          <w:noProof/>
        </w:rPr>
      </w:r>
      <w:r>
        <w:rPr>
          <w:noProof/>
        </w:rPr>
        <w:fldChar w:fldCharType="separate"/>
      </w:r>
      <w:r>
        <w:rPr>
          <w:noProof/>
        </w:rPr>
        <w:t>43</w:t>
      </w:r>
      <w:r>
        <w:rPr>
          <w:noProof/>
        </w:rPr>
        <w:fldChar w:fldCharType="end"/>
      </w:r>
    </w:p>
    <w:p w14:paraId="1CFDF81E" w14:textId="2A716034" w:rsidR="00152EF7" w:rsidRDefault="00152EF7">
      <w:pPr>
        <w:pStyle w:val="TOC5"/>
        <w:rPr>
          <w:rFonts w:asciiTheme="minorHAnsi" w:hAnsiTheme="minorHAnsi" w:cstheme="minorBidi"/>
          <w:noProof/>
          <w:kern w:val="2"/>
          <w:sz w:val="22"/>
          <w:szCs w:val="22"/>
          <w:lang w:eastAsia="en-GB"/>
          <w14:ligatures w14:val="standardContextual"/>
        </w:rPr>
      </w:pPr>
      <w:r>
        <w:rPr>
          <w:noProof/>
        </w:rPr>
        <w:t>5.2.10.3.4</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_Toc161910600 \h </w:instrText>
      </w:r>
      <w:r>
        <w:rPr>
          <w:noProof/>
        </w:rPr>
      </w:r>
      <w:r>
        <w:rPr>
          <w:noProof/>
        </w:rPr>
        <w:fldChar w:fldCharType="separate"/>
      </w:r>
      <w:r>
        <w:rPr>
          <w:noProof/>
        </w:rPr>
        <w:t>43</w:t>
      </w:r>
      <w:r>
        <w:rPr>
          <w:noProof/>
        </w:rPr>
        <w:fldChar w:fldCharType="end"/>
      </w:r>
    </w:p>
    <w:p w14:paraId="56244E0B" w14:textId="1DE1EA02" w:rsidR="00152EF7" w:rsidRDefault="00152EF7">
      <w:pPr>
        <w:pStyle w:val="TOC3"/>
        <w:rPr>
          <w:rFonts w:asciiTheme="minorHAnsi" w:hAnsiTheme="minorHAnsi" w:cstheme="minorBidi"/>
          <w:noProof/>
          <w:kern w:val="2"/>
          <w:sz w:val="22"/>
          <w:szCs w:val="22"/>
          <w:lang w:eastAsia="en-GB"/>
          <w14:ligatures w14:val="standardContextual"/>
        </w:rPr>
      </w:pPr>
      <w:r>
        <w:rPr>
          <w:noProof/>
        </w:rPr>
        <w:t>5.2.11</w:t>
      </w:r>
      <w:r>
        <w:rPr>
          <w:rFonts w:asciiTheme="minorHAnsi" w:hAnsiTheme="minorHAnsi" w:cstheme="minorBidi"/>
          <w:noProof/>
          <w:kern w:val="2"/>
          <w:sz w:val="22"/>
          <w:szCs w:val="22"/>
          <w:lang w:eastAsia="en-GB"/>
          <w14:ligatures w14:val="standardContextual"/>
        </w:rPr>
        <w:tab/>
      </w:r>
      <w:r>
        <w:rPr>
          <w:noProof/>
        </w:rPr>
        <w:t>Resource: Smsf3GppAccessRegistration</w:t>
      </w:r>
      <w:r>
        <w:rPr>
          <w:noProof/>
        </w:rPr>
        <w:tab/>
      </w:r>
      <w:r>
        <w:rPr>
          <w:noProof/>
        </w:rPr>
        <w:fldChar w:fldCharType="begin" w:fldLock="1"/>
      </w:r>
      <w:r>
        <w:rPr>
          <w:noProof/>
        </w:rPr>
        <w:instrText xml:space="preserve"> PAGEREF _Toc161910601 \h </w:instrText>
      </w:r>
      <w:r>
        <w:rPr>
          <w:noProof/>
        </w:rPr>
      </w:r>
      <w:r>
        <w:rPr>
          <w:noProof/>
        </w:rPr>
        <w:fldChar w:fldCharType="separate"/>
      </w:r>
      <w:r>
        <w:rPr>
          <w:noProof/>
        </w:rPr>
        <w:t>44</w:t>
      </w:r>
      <w:r>
        <w:rPr>
          <w:noProof/>
        </w:rPr>
        <w:fldChar w:fldCharType="end"/>
      </w:r>
    </w:p>
    <w:p w14:paraId="49D2F036" w14:textId="15B1934D" w:rsidR="00152EF7" w:rsidRDefault="00152EF7">
      <w:pPr>
        <w:pStyle w:val="TOC4"/>
        <w:rPr>
          <w:rFonts w:asciiTheme="minorHAnsi" w:hAnsiTheme="minorHAnsi" w:cstheme="minorBidi"/>
          <w:noProof/>
          <w:kern w:val="2"/>
          <w:sz w:val="22"/>
          <w:szCs w:val="22"/>
          <w:lang w:eastAsia="en-GB"/>
          <w14:ligatures w14:val="standardContextual"/>
        </w:rPr>
      </w:pPr>
      <w:r>
        <w:rPr>
          <w:noProof/>
        </w:rPr>
        <w:t>5.2.11.1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_Toc161910602 \h </w:instrText>
      </w:r>
      <w:r>
        <w:rPr>
          <w:noProof/>
        </w:rPr>
      </w:r>
      <w:r>
        <w:rPr>
          <w:noProof/>
        </w:rPr>
        <w:fldChar w:fldCharType="separate"/>
      </w:r>
      <w:r>
        <w:rPr>
          <w:noProof/>
        </w:rPr>
        <w:t>44</w:t>
      </w:r>
      <w:r>
        <w:rPr>
          <w:noProof/>
        </w:rPr>
        <w:fldChar w:fldCharType="end"/>
      </w:r>
    </w:p>
    <w:p w14:paraId="3C5616E4" w14:textId="25E1AA8A" w:rsidR="00152EF7" w:rsidRDefault="00152EF7">
      <w:pPr>
        <w:pStyle w:val="TOC4"/>
        <w:rPr>
          <w:rFonts w:asciiTheme="minorHAnsi" w:hAnsiTheme="minorHAnsi" w:cstheme="minorBidi"/>
          <w:noProof/>
          <w:kern w:val="2"/>
          <w:sz w:val="22"/>
          <w:szCs w:val="22"/>
          <w:lang w:eastAsia="en-GB"/>
          <w14:ligatures w14:val="standardContextual"/>
        </w:rPr>
      </w:pPr>
      <w:r>
        <w:rPr>
          <w:noProof/>
        </w:rPr>
        <w:t>5.2.11.2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_Toc161910603 \h </w:instrText>
      </w:r>
      <w:r>
        <w:rPr>
          <w:noProof/>
        </w:rPr>
      </w:r>
      <w:r>
        <w:rPr>
          <w:noProof/>
        </w:rPr>
        <w:fldChar w:fldCharType="separate"/>
      </w:r>
      <w:r>
        <w:rPr>
          <w:noProof/>
        </w:rPr>
        <w:t>44</w:t>
      </w:r>
      <w:r>
        <w:rPr>
          <w:noProof/>
        </w:rPr>
        <w:fldChar w:fldCharType="end"/>
      </w:r>
    </w:p>
    <w:p w14:paraId="4DB90969" w14:textId="201F7B1E" w:rsidR="00152EF7" w:rsidRDefault="00152EF7">
      <w:pPr>
        <w:pStyle w:val="TOC4"/>
        <w:rPr>
          <w:rFonts w:asciiTheme="minorHAnsi" w:hAnsiTheme="minorHAnsi" w:cstheme="minorBidi"/>
          <w:noProof/>
          <w:kern w:val="2"/>
          <w:sz w:val="22"/>
          <w:szCs w:val="22"/>
          <w:lang w:eastAsia="en-GB"/>
          <w14:ligatures w14:val="standardContextual"/>
        </w:rPr>
      </w:pPr>
      <w:r>
        <w:rPr>
          <w:noProof/>
        </w:rPr>
        <w:t>5.2.11.3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_Toc161910604 \h </w:instrText>
      </w:r>
      <w:r>
        <w:rPr>
          <w:noProof/>
        </w:rPr>
      </w:r>
      <w:r>
        <w:rPr>
          <w:noProof/>
        </w:rPr>
        <w:fldChar w:fldCharType="separate"/>
      </w:r>
      <w:r>
        <w:rPr>
          <w:noProof/>
        </w:rPr>
        <w:t>44</w:t>
      </w:r>
      <w:r>
        <w:rPr>
          <w:noProof/>
        </w:rPr>
        <w:fldChar w:fldCharType="end"/>
      </w:r>
    </w:p>
    <w:p w14:paraId="4EAAE027" w14:textId="18717C0A" w:rsidR="00152EF7" w:rsidRDefault="00152EF7">
      <w:pPr>
        <w:pStyle w:val="TOC5"/>
        <w:rPr>
          <w:rFonts w:asciiTheme="minorHAnsi" w:hAnsiTheme="minorHAnsi" w:cstheme="minorBidi"/>
          <w:noProof/>
          <w:kern w:val="2"/>
          <w:sz w:val="22"/>
          <w:szCs w:val="22"/>
          <w:lang w:eastAsia="en-GB"/>
          <w14:ligatures w14:val="standardContextual"/>
        </w:rPr>
      </w:pPr>
      <w:r>
        <w:rPr>
          <w:noProof/>
        </w:rPr>
        <w:t>5.2.11.3.1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_Toc161910605 \h </w:instrText>
      </w:r>
      <w:r>
        <w:rPr>
          <w:noProof/>
        </w:rPr>
      </w:r>
      <w:r>
        <w:rPr>
          <w:noProof/>
        </w:rPr>
        <w:fldChar w:fldCharType="separate"/>
      </w:r>
      <w:r>
        <w:rPr>
          <w:noProof/>
        </w:rPr>
        <w:t>44</w:t>
      </w:r>
      <w:r>
        <w:rPr>
          <w:noProof/>
        </w:rPr>
        <w:fldChar w:fldCharType="end"/>
      </w:r>
    </w:p>
    <w:p w14:paraId="0C661E4C" w14:textId="08EB1628" w:rsidR="00152EF7" w:rsidRDefault="00152EF7">
      <w:pPr>
        <w:pStyle w:val="TOC5"/>
        <w:rPr>
          <w:rFonts w:asciiTheme="minorHAnsi" w:hAnsiTheme="minorHAnsi" w:cstheme="minorBidi"/>
          <w:noProof/>
          <w:kern w:val="2"/>
          <w:sz w:val="22"/>
          <w:szCs w:val="22"/>
          <w:lang w:eastAsia="en-GB"/>
          <w14:ligatures w14:val="standardContextual"/>
        </w:rPr>
      </w:pPr>
      <w:r>
        <w:rPr>
          <w:noProof/>
        </w:rPr>
        <w:t>5.2.11.3.2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_Toc161910606 \h </w:instrText>
      </w:r>
      <w:r>
        <w:rPr>
          <w:noProof/>
        </w:rPr>
      </w:r>
      <w:r>
        <w:rPr>
          <w:noProof/>
        </w:rPr>
        <w:fldChar w:fldCharType="separate"/>
      </w:r>
      <w:r>
        <w:rPr>
          <w:noProof/>
        </w:rPr>
        <w:t>45</w:t>
      </w:r>
      <w:r>
        <w:rPr>
          <w:noProof/>
        </w:rPr>
        <w:fldChar w:fldCharType="end"/>
      </w:r>
    </w:p>
    <w:p w14:paraId="44A51330" w14:textId="438374E4" w:rsidR="00152EF7" w:rsidRDefault="00152EF7">
      <w:pPr>
        <w:pStyle w:val="TOC5"/>
        <w:rPr>
          <w:rFonts w:asciiTheme="minorHAnsi" w:hAnsiTheme="minorHAnsi" w:cstheme="minorBidi"/>
          <w:noProof/>
          <w:kern w:val="2"/>
          <w:sz w:val="22"/>
          <w:szCs w:val="22"/>
          <w:lang w:eastAsia="en-GB"/>
          <w14:ligatures w14:val="standardContextual"/>
        </w:rPr>
      </w:pPr>
      <w:r>
        <w:rPr>
          <w:noProof/>
        </w:rPr>
        <w:t>5.2.11.3.4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_Toc161910607 \h </w:instrText>
      </w:r>
      <w:r>
        <w:rPr>
          <w:noProof/>
        </w:rPr>
      </w:r>
      <w:r>
        <w:rPr>
          <w:noProof/>
        </w:rPr>
        <w:fldChar w:fldCharType="separate"/>
      </w:r>
      <w:r>
        <w:rPr>
          <w:noProof/>
        </w:rPr>
        <w:t>45</w:t>
      </w:r>
      <w:r>
        <w:rPr>
          <w:noProof/>
        </w:rPr>
        <w:fldChar w:fldCharType="end"/>
      </w:r>
    </w:p>
    <w:p w14:paraId="0BDE0084" w14:textId="3B3F3B48" w:rsidR="00152EF7" w:rsidRDefault="00152EF7">
      <w:pPr>
        <w:pStyle w:val="TOC3"/>
        <w:rPr>
          <w:rFonts w:asciiTheme="minorHAnsi" w:hAnsiTheme="minorHAnsi" w:cstheme="minorBidi"/>
          <w:noProof/>
          <w:kern w:val="2"/>
          <w:sz w:val="22"/>
          <w:szCs w:val="22"/>
          <w:lang w:eastAsia="en-GB"/>
          <w14:ligatures w14:val="standardContextual"/>
        </w:rPr>
      </w:pPr>
      <w:r>
        <w:rPr>
          <w:noProof/>
        </w:rPr>
        <w:t>5.2.12</w:t>
      </w:r>
      <w:r>
        <w:rPr>
          <w:rFonts w:asciiTheme="minorHAnsi" w:hAnsiTheme="minorHAnsi" w:cstheme="minorBidi"/>
          <w:noProof/>
          <w:kern w:val="2"/>
          <w:sz w:val="22"/>
          <w:szCs w:val="22"/>
          <w:lang w:eastAsia="en-GB"/>
          <w14:ligatures w14:val="standardContextual"/>
        </w:rPr>
        <w:tab/>
      </w:r>
      <w:r>
        <w:rPr>
          <w:noProof/>
        </w:rPr>
        <w:t>Resource: SmsfNon3GppAccessRegistration</w:t>
      </w:r>
      <w:r>
        <w:rPr>
          <w:noProof/>
        </w:rPr>
        <w:tab/>
      </w:r>
      <w:r>
        <w:rPr>
          <w:noProof/>
        </w:rPr>
        <w:fldChar w:fldCharType="begin" w:fldLock="1"/>
      </w:r>
      <w:r>
        <w:rPr>
          <w:noProof/>
        </w:rPr>
        <w:instrText xml:space="preserve"> PAGEREF _Toc161910608 \h </w:instrText>
      </w:r>
      <w:r>
        <w:rPr>
          <w:noProof/>
        </w:rPr>
      </w:r>
      <w:r>
        <w:rPr>
          <w:noProof/>
        </w:rPr>
        <w:fldChar w:fldCharType="separate"/>
      </w:r>
      <w:r>
        <w:rPr>
          <w:noProof/>
        </w:rPr>
        <w:t>46</w:t>
      </w:r>
      <w:r>
        <w:rPr>
          <w:noProof/>
        </w:rPr>
        <w:fldChar w:fldCharType="end"/>
      </w:r>
    </w:p>
    <w:p w14:paraId="5EC686E4" w14:textId="38FC5ABC" w:rsidR="00152EF7" w:rsidRDefault="00152EF7">
      <w:pPr>
        <w:pStyle w:val="TOC4"/>
        <w:rPr>
          <w:rFonts w:asciiTheme="minorHAnsi" w:hAnsiTheme="minorHAnsi" w:cstheme="minorBidi"/>
          <w:noProof/>
          <w:kern w:val="2"/>
          <w:sz w:val="22"/>
          <w:szCs w:val="22"/>
          <w:lang w:eastAsia="en-GB"/>
          <w14:ligatures w14:val="standardContextual"/>
        </w:rPr>
      </w:pPr>
      <w:r>
        <w:rPr>
          <w:noProof/>
        </w:rPr>
        <w:t>5.2.12.1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_Toc161910609 \h </w:instrText>
      </w:r>
      <w:r>
        <w:rPr>
          <w:noProof/>
        </w:rPr>
      </w:r>
      <w:r>
        <w:rPr>
          <w:noProof/>
        </w:rPr>
        <w:fldChar w:fldCharType="separate"/>
      </w:r>
      <w:r>
        <w:rPr>
          <w:noProof/>
        </w:rPr>
        <w:t>46</w:t>
      </w:r>
      <w:r>
        <w:rPr>
          <w:noProof/>
        </w:rPr>
        <w:fldChar w:fldCharType="end"/>
      </w:r>
    </w:p>
    <w:p w14:paraId="0131C8DA" w14:textId="3C745598" w:rsidR="00152EF7" w:rsidRDefault="00152EF7">
      <w:pPr>
        <w:pStyle w:val="TOC4"/>
        <w:rPr>
          <w:rFonts w:asciiTheme="minorHAnsi" w:hAnsiTheme="minorHAnsi" w:cstheme="minorBidi"/>
          <w:noProof/>
          <w:kern w:val="2"/>
          <w:sz w:val="22"/>
          <w:szCs w:val="22"/>
          <w:lang w:eastAsia="en-GB"/>
          <w14:ligatures w14:val="standardContextual"/>
        </w:rPr>
      </w:pPr>
      <w:r>
        <w:rPr>
          <w:noProof/>
        </w:rPr>
        <w:t>5.2.12.2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_Toc161910610 \h </w:instrText>
      </w:r>
      <w:r>
        <w:rPr>
          <w:noProof/>
        </w:rPr>
      </w:r>
      <w:r>
        <w:rPr>
          <w:noProof/>
        </w:rPr>
        <w:fldChar w:fldCharType="separate"/>
      </w:r>
      <w:r>
        <w:rPr>
          <w:noProof/>
        </w:rPr>
        <w:t>46</w:t>
      </w:r>
      <w:r>
        <w:rPr>
          <w:noProof/>
        </w:rPr>
        <w:fldChar w:fldCharType="end"/>
      </w:r>
    </w:p>
    <w:p w14:paraId="6DF2F583" w14:textId="21C3AFC4" w:rsidR="00152EF7" w:rsidRDefault="00152EF7">
      <w:pPr>
        <w:pStyle w:val="TOC4"/>
        <w:rPr>
          <w:rFonts w:asciiTheme="minorHAnsi" w:hAnsiTheme="minorHAnsi" w:cstheme="minorBidi"/>
          <w:noProof/>
          <w:kern w:val="2"/>
          <w:sz w:val="22"/>
          <w:szCs w:val="22"/>
          <w:lang w:eastAsia="en-GB"/>
          <w14:ligatures w14:val="standardContextual"/>
        </w:rPr>
      </w:pPr>
      <w:r>
        <w:rPr>
          <w:noProof/>
        </w:rPr>
        <w:t>5.2.12.3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_Toc161910611 \h </w:instrText>
      </w:r>
      <w:r>
        <w:rPr>
          <w:noProof/>
        </w:rPr>
      </w:r>
      <w:r>
        <w:rPr>
          <w:noProof/>
        </w:rPr>
        <w:fldChar w:fldCharType="separate"/>
      </w:r>
      <w:r>
        <w:rPr>
          <w:noProof/>
        </w:rPr>
        <w:t>46</w:t>
      </w:r>
      <w:r>
        <w:rPr>
          <w:noProof/>
        </w:rPr>
        <w:fldChar w:fldCharType="end"/>
      </w:r>
    </w:p>
    <w:p w14:paraId="1CC183C7" w14:textId="4B0E4E87" w:rsidR="00152EF7" w:rsidRDefault="00152EF7">
      <w:pPr>
        <w:pStyle w:val="TOC5"/>
        <w:rPr>
          <w:rFonts w:asciiTheme="minorHAnsi" w:hAnsiTheme="minorHAnsi" w:cstheme="minorBidi"/>
          <w:noProof/>
          <w:kern w:val="2"/>
          <w:sz w:val="22"/>
          <w:szCs w:val="22"/>
          <w:lang w:eastAsia="en-GB"/>
          <w14:ligatures w14:val="standardContextual"/>
        </w:rPr>
      </w:pPr>
      <w:r>
        <w:rPr>
          <w:noProof/>
        </w:rPr>
        <w:t>5.2.12.3.1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_Toc161910612 \h </w:instrText>
      </w:r>
      <w:r>
        <w:rPr>
          <w:noProof/>
        </w:rPr>
      </w:r>
      <w:r>
        <w:rPr>
          <w:noProof/>
        </w:rPr>
        <w:fldChar w:fldCharType="separate"/>
      </w:r>
      <w:r>
        <w:rPr>
          <w:noProof/>
        </w:rPr>
        <w:t>46</w:t>
      </w:r>
      <w:r>
        <w:rPr>
          <w:noProof/>
        </w:rPr>
        <w:fldChar w:fldCharType="end"/>
      </w:r>
    </w:p>
    <w:p w14:paraId="46E91893" w14:textId="25170DB3" w:rsidR="00152EF7" w:rsidRDefault="00152EF7">
      <w:pPr>
        <w:pStyle w:val="TOC5"/>
        <w:rPr>
          <w:rFonts w:asciiTheme="minorHAnsi" w:hAnsiTheme="minorHAnsi" w:cstheme="minorBidi"/>
          <w:noProof/>
          <w:kern w:val="2"/>
          <w:sz w:val="22"/>
          <w:szCs w:val="22"/>
          <w:lang w:eastAsia="en-GB"/>
          <w14:ligatures w14:val="standardContextual"/>
        </w:rPr>
      </w:pPr>
      <w:r>
        <w:rPr>
          <w:noProof/>
        </w:rPr>
        <w:t>5.2.12.3.2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_Toc161910613 \h </w:instrText>
      </w:r>
      <w:r>
        <w:rPr>
          <w:noProof/>
        </w:rPr>
      </w:r>
      <w:r>
        <w:rPr>
          <w:noProof/>
        </w:rPr>
        <w:fldChar w:fldCharType="separate"/>
      </w:r>
      <w:r>
        <w:rPr>
          <w:noProof/>
        </w:rPr>
        <w:t>47</w:t>
      </w:r>
      <w:r>
        <w:rPr>
          <w:noProof/>
        </w:rPr>
        <w:fldChar w:fldCharType="end"/>
      </w:r>
    </w:p>
    <w:p w14:paraId="77608A7A" w14:textId="334EE170" w:rsidR="00152EF7" w:rsidRDefault="00152EF7">
      <w:pPr>
        <w:pStyle w:val="TOC5"/>
        <w:rPr>
          <w:rFonts w:asciiTheme="minorHAnsi" w:hAnsiTheme="minorHAnsi" w:cstheme="minorBidi"/>
          <w:noProof/>
          <w:kern w:val="2"/>
          <w:sz w:val="22"/>
          <w:szCs w:val="22"/>
          <w:lang w:eastAsia="en-GB"/>
          <w14:ligatures w14:val="standardContextual"/>
        </w:rPr>
      </w:pPr>
      <w:r>
        <w:rPr>
          <w:noProof/>
        </w:rPr>
        <w:t>5.2.12.3.4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_Toc161910614 \h </w:instrText>
      </w:r>
      <w:r>
        <w:rPr>
          <w:noProof/>
        </w:rPr>
      </w:r>
      <w:r>
        <w:rPr>
          <w:noProof/>
        </w:rPr>
        <w:fldChar w:fldCharType="separate"/>
      </w:r>
      <w:r>
        <w:rPr>
          <w:noProof/>
        </w:rPr>
        <w:t>47</w:t>
      </w:r>
      <w:r>
        <w:rPr>
          <w:noProof/>
        </w:rPr>
        <w:fldChar w:fldCharType="end"/>
      </w:r>
    </w:p>
    <w:p w14:paraId="4DAD6AAC" w14:textId="66B06A64" w:rsidR="00152EF7" w:rsidRDefault="00152EF7">
      <w:pPr>
        <w:pStyle w:val="TOC3"/>
        <w:rPr>
          <w:rFonts w:asciiTheme="minorHAnsi" w:hAnsiTheme="minorHAnsi" w:cstheme="minorBidi"/>
          <w:noProof/>
          <w:kern w:val="2"/>
          <w:sz w:val="22"/>
          <w:szCs w:val="22"/>
          <w:lang w:eastAsia="en-GB"/>
          <w14:ligatures w14:val="standardContextual"/>
        </w:rPr>
      </w:pPr>
      <w:r>
        <w:rPr>
          <w:noProof/>
        </w:rPr>
        <w:t>5.2.12A</w:t>
      </w:r>
      <w:r>
        <w:rPr>
          <w:rFonts w:asciiTheme="minorHAnsi" w:hAnsiTheme="minorHAnsi" w:cstheme="minorBidi"/>
          <w:noProof/>
          <w:kern w:val="2"/>
          <w:sz w:val="22"/>
          <w:szCs w:val="22"/>
          <w:lang w:eastAsia="en-GB"/>
          <w14:ligatures w14:val="standardContextual"/>
        </w:rPr>
        <w:tab/>
      </w:r>
      <w:r>
        <w:rPr>
          <w:noProof/>
        </w:rPr>
        <w:t>Resource: IpSmGwRegistration</w:t>
      </w:r>
      <w:r>
        <w:rPr>
          <w:noProof/>
        </w:rPr>
        <w:tab/>
      </w:r>
      <w:r>
        <w:rPr>
          <w:noProof/>
        </w:rPr>
        <w:fldChar w:fldCharType="begin" w:fldLock="1"/>
      </w:r>
      <w:r>
        <w:rPr>
          <w:noProof/>
        </w:rPr>
        <w:instrText xml:space="preserve"> PAGEREF _Toc161910615 \h </w:instrText>
      </w:r>
      <w:r>
        <w:rPr>
          <w:noProof/>
        </w:rPr>
      </w:r>
      <w:r>
        <w:rPr>
          <w:noProof/>
        </w:rPr>
        <w:fldChar w:fldCharType="separate"/>
      </w:r>
      <w:r>
        <w:rPr>
          <w:noProof/>
        </w:rPr>
        <w:t>48</w:t>
      </w:r>
      <w:r>
        <w:rPr>
          <w:noProof/>
        </w:rPr>
        <w:fldChar w:fldCharType="end"/>
      </w:r>
    </w:p>
    <w:p w14:paraId="10E2282C" w14:textId="41250FFC" w:rsidR="00152EF7" w:rsidRDefault="00152EF7">
      <w:pPr>
        <w:pStyle w:val="TOC4"/>
        <w:rPr>
          <w:rFonts w:asciiTheme="minorHAnsi" w:hAnsiTheme="minorHAnsi" w:cstheme="minorBidi"/>
          <w:noProof/>
          <w:kern w:val="2"/>
          <w:sz w:val="22"/>
          <w:szCs w:val="22"/>
          <w:lang w:eastAsia="en-GB"/>
          <w14:ligatures w14:val="standardContextual"/>
        </w:rPr>
      </w:pPr>
      <w:r>
        <w:rPr>
          <w:noProof/>
        </w:rPr>
        <w:t>5.2.12A.1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_Toc161910616 \h </w:instrText>
      </w:r>
      <w:r>
        <w:rPr>
          <w:noProof/>
        </w:rPr>
      </w:r>
      <w:r>
        <w:rPr>
          <w:noProof/>
        </w:rPr>
        <w:fldChar w:fldCharType="separate"/>
      </w:r>
      <w:r>
        <w:rPr>
          <w:noProof/>
        </w:rPr>
        <w:t>48</w:t>
      </w:r>
      <w:r>
        <w:rPr>
          <w:noProof/>
        </w:rPr>
        <w:fldChar w:fldCharType="end"/>
      </w:r>
    </w:p>
    <w:p w14:paraId="4F2BD1BC" w14:textId="46503031" w:rsidR="00152EF7" w:rsidRDefault="00152EF7">
      <w:pPr>
        <w:pStyle w:val="TOC4"/>
        <w:rPr>
          <w:rFonts w:asciiTheme="minorHAnsi" w:hAnsiTheme="minorHAnsi" w:cstheme="minorBidi"/>
          <w:noProof/>
          <w:kern w:val="2"/>
          <w:sz w:val="22"/>
          <w:szCs w:val="22"/>
          <w:lang w:eastAsia="en-GB"/>
          <w14:ligatures w14:val="standardContextual"/>
        </w:rPr>
      </w:pPr>
      <w:r>
        <w:rPr>
          <w:noProof/>
        </w:rPr>
        <w:t>5.2.12A.2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_Toc161910617 \h </w:instrText>
      </w:r>
      <w:r>
        <w:rPr>
          <w:noProof/>
        </w:rPr>
      </w:r>
      <w:r>
        <w:rPr>
          <w:noProof/>
        </w:rPr>
        <w:fldChar w:fldCharType="separate"/>
      </w:r>
      <w:r>
        <w:rPr>
          <w:noProof/>
        </w:rPr>
        <w:t>48</w:t>
      </w:r>
      <w:r>
        <w:rPr>
          <w:noProof/>
        </w:rPr>
        <w:fldChar w:fldCharType="end"/>
      </w:r>
    </w:p>
    <w:p w14:paraId="5F1A0A83" w14:textId="02FC6691" w:rsidR="00152EF7" w:rsidRDefault="00152EF7">
      <w:pPr>
        <w:pStyle w:val="TOC4"/>
        <w:rPr>
          <w:rFonts w:asciiTheme="minorHAnsi" w:hAnsiTheme="minorHAnsi" w:cstheme="minorBidi"/>
          <w:noProof/>
          <w:kern w:val="2"/>
          <w:sz w:val="22"/>
          <w:szCs w:val="22"/>
          <w:lang w:eastAsia="en-GB"/>
          <w14:ligatures w14:val="standardContextual"/>
        </w:rPr>
      </w:pPr>
      <w:r>
        <w:rPr>
          <w:noProof/>
        </w:rPr>
        <w:t>5.2.12A.3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_Toc161910618 \h </w:instrText>
      </w:r>
      <w:r>
        <w:rPr>
          <w:noProof/>
        </w:rPr>
      </w:r>
      <w:r>
        <w:rPr>
          <w:noProof/>
        </w:rPr>
        <w:fldChar w:fldCharType="separate"/>
      </w:r>
      <w:r>
        <w:rPr>
          <w:noProof/>
        </w:rPr>
        <w:t>48</w:t>
      </w:r>
      <w:r>
        <w:rPr>
          <w:noProof/>
        </w:rPr>
        <w:fldChar w:fldCharType="end"/>
      </w:r>
    </w:p>
    <w:p w14:paraId="05122F0A" w14:textId="7966180E" w:rsidR="00152EF7" w:rsidRDefault="00152EF7">
      <w:pPr>
        <w:pStyle w:val="TOC5"/>
        <w:rPr>
          <w:rFonts w:asciiTheme="minorHAnsi" w:hAnsiTheme="minorHAnsi" w:cstheme="minorBidi"/>
          <w:noProof/>
          <w:kern w:val="2"/>
          <w:sz w:val="22"/>
          <w:szCs w:val="22"/>
          <w:lang w:eastAsia="en-GB"/>
          <w14:ligatures w14:val="standardContextual"/>
        </w:rPr>
      </w:pPr>
      <w:r>
        <w:rPr>
          <w:noProof/>
        </w:rPr>
        <w:t>5.2.12A.3.1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_Toc161910619 \h </w:instrText>
      </w:r>
      <w:r>
        <w:rPr>
          <w:noProof/>
        </w:rPr>
      </w:r>
      <w:r>
        <w:rPr>
          <w:noProof/>
        </w:rPr>
        <w:fldChar w:fldCharType="separate"/>
      </w:r>
      <w:r>
        <w:rPr>
          <w:noProof/>
        </w:rPr>
        <w:t>48</w:t>
      </w:r>
      <w:r>
        <w:rPr>
          <w:noProof/>
        </w:rPr>
        <w:fldChar w:fldCharType="end"/>
      </w:r>
    </w:p>
    <w:p w14:paraId="25A3583E" w14:textId="62B7E8D8" w:rsidR="00152EF7" w:rsidRDefault="00152EF7">
      <w:pPr>
        <w:pStyle w:val="TOC5"/>
        <w:rPr>
          <w:rFonts w:asciiTheme="minorHAnsi" w:hAnsiTheme="minorHAnsi" w:cstheme="minorBidi"/>
          <w:noProof/>
          <w:kern w:val="2"/>
          <w:sz w:val="22"/>
          <w:szCs w:val="22"/>
          <w:lang w:eastAsia="en-GB"/>
          <w14:ligatures w14:val="standardContextual"/>
        </w:rPr>
      </w:pPr>
      <w:r>
        <w:rPr>
          <w:noProof/>
        </w:rPr>
        <w:t>5.2.12A.3.2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_Toc161910620 \h </w:instrText>
      </w:r>
      <w:r>
        <w:rPr>
          <w:noProof/>
        </w:rPr>
      </w:r>
      <w:r>
        <w:rPr>
          <w:noProof/>
        </w:rPr>
        <w:fldChar w:fldCharType="separate"/>
      </w:r>
      <w:r>
        <w:rPr>
          <w:noProof/>
        </w:rPr>
        <w:t>49</w:t>
      </w:r>
      <w:r>
        <w:rPr>
          <w:noProof/>
        </w:rPr>
        <w:fldChar w:fldCharType="end"/>
      </w:r>
    </w:p>
    <w:p w14:paraId="067D128D" w14:textId="2EBD2BDF" w:rsidR="00152EF7" w:rsidRDefault="00152EF7">
      <w:pPr>
        <w:pStyle w:val="TOC5"/>
        <w:rPr>
          <w:rFonts w:asciiTheme="minorHAnsi" w:hAnsiTheme="minorHAnsi" w:cstheme="minorBidi"/>
          <w:noProof/>
          <w:kern w:val="2"/>
          <w:sz w:val="22"/>
          <w:szCs w:val="22"/>
          <w:lang w:eastAsia="en-GB"/>
          <w14:ligatures w14:val="standardContextual"/>
        </w:rPr>
      </w:pPr>
      <w:r>
        <w:rPr>
          <w:noProof/>
        </w:rPr>
        <w:t>5.2.12A.3.3</w:t>
      </w:r>
      <w:r>
        <w:rPr>
          <w:rFonts w:asciiTheme="minorHAnsi" w:hAnsiTheme="minorHAnsi" w:cstheme="minorBidi"/>
          <w:noProof/>
          <w:kern w:val="2"/>
          <w:sz w:val="22"/>
          <w:szCs w:val="22"/>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_Toc161910621 \h </w:instrText>
      </w:r>
      <w:r>
        <w:rPr>
          <w:noProof/>
        </w:rPr>
      </w:r>
      <w:r>
        <w:rPr>
          <w:noProof/>
        </w:rPr>
        <w:fldChar w:fldCharType="separate"/>
      </w:r>
      <w:r>
        <w:rPr>
          <w:noProof/>
        </w:rPr>
        <w:t>49</w:t>
      </w:r>
      <w:r>
        <w:rPr>
          <w:noProof/>
        </w:rPr>
        <w:fldChar w:fldCharType="end"/>
      </w:r>
    </w:p>
    <w:p w14:paraId="073D5E67" w14:textId="118A0DD4" w:rsidR="00152EF7" w:rsidRDefault="00152EF7">
      <w:pPr>
        <w:pStyle w:val="TOC5"/>
        <w:rPr>
          <w:rFonts w:asciiTheme="minorHAnsi" w:hAnsiTheme="minorHAnsi" w:cstheme="minorBidi"/>
          <w:noProof/>
          <w:kern w:val="2"/>
          <w:sz w:val="22"/>
          <w:szCs w:val="22"/>
          <w:lang w:eastAsia="en-GB"/>
          <w14:ligatures w14:val="standardContextual"/>
        </w:rPr>
      </w:pPr>
      <w:r>
        <w:rPr>
          <w:noProof/>
        </w:rPr>
        <w:t>5.2.12A.3.4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_Toc161910622 \h </w:instrText>
      </w:r>
      <w:r>
        <w:rPr>
          <w:noProof/>
        </w:rPr>
      </w:r>
      <w:r>
        <w:rPr>
          <w:noProof/>
        </w:rPr>
        <w:fldChar w:fldCharType="separate"/>
      </w:r>
      <w:r>
        <w:rPr>
          <w:noProof/>
        </w:rPr>
        <w:t>50</w:t>
      </w:r>
      <w:r>
        <w:rPr>
          <w:noProof/>
        </w:rPr>
        <w:fldChar w:fldCharType="end"/>
      </w:r>
    </w:p>
    <w:p w14:paraId="585B4B37" w14:textId="7878F5E5" w:rsidR="00152EF7" w:rsidRDefault="00152EF7">
      <w:pPr>
        <w:pStyle w:val="TOC3"/>
        <w:rPr>
          <w:rFonts w:asciiTheme="minorHAnsi" w:hAnsiTheme="minorHAnsi" w:cstheme="minorBidi"/>
          <w:noProof/>
          <w:kern w:val="2"/>
          <w:sz w:val="22"/>
          <w:szCs w:val="22"/>
          <w:lang w:eastAsia="en-GB"/>
          <w14:ligatures w14:val="standardContextual"/>
        </w:rPr>
      </w:pPr>
      <w:r>
        <w:rPr>
          <w:noProof/>
        </w:rPr>
        <w:t>5.2.12B</w:t>
      </w:r>
      <w:r>
        <w:rPr>
          <w:rFonts w:asciiTheme="minorHAnsi" w:hAnsiTheme="minorHAnsi" w:cstheme="minorBidi"/>
          <w:noProof/>
          <w:kern w:val="2"/>
          <w:sz w:val="22"/>
          <w:szCs w:val="22"/>
          <w:lang w:eastAsia="en-GB"/>
          <w14:ligatures w14:val="standardContextual"/>
        </w:rPr>
        <w:tab/>
      </w:r>
      <w:r>
        <w:rPr>
          <w:noProof/>
        </w:rPr>
        <w:t>Resource: MessageWaitingData</w:t>
      </w:r>
      <w:r>
        <w:rPr>
          <w:noProof/>
        </w:rPr>
        <w:tab/>
      </w:r>
      <w:r>
        <w:rPr>
          <w:noProof/>
        </w:rPr>
        <w:fldChar w:fldCharType="begin" w:fldLock="1"/>
      </w:r>
      <w:r>
        <w:rPr>
          <w:noProof/>
        </w:rPr>
        <w:instrText xml:space="preserve"> PAGEREF _Toc161910623 \h </w:instrText>
      </w:r>
      <w:r>
        <w:rPr>
          <w:noProof/>
        </w:rPr>
      </w:r>
      <w:r>
        <w:rPr>
          <w:noProof/>
        </w:rPr>
        <w:fldChar w:fldCharType="separate"/>
      </w:r>
      <w:r>
        <w:rPr>
          <w:noProof/>
        </w:rPr>
        <w:t>50</w:t>
      </w:r>
      <w:r>
        <w:rPr>
          <w:noProof/>
        </w:rPr>
        <w:fldChar w:fldCharType="end"/>
      </w:r>
    </w:p>
    <w:p w14:paraId="416166DB" w14:textId="46E5FE39" w:rsidR="00152EF7" w:rsidRDefault="00152EF7">
      <w:pPr>
        <w:pStyle w:val="TOC4"/>
        <w:rPr>
          <w:rFonts w:asciiTheme="minorHAnsi" w:hAnsiTheme="minorHAnsi" w:cstheme="minorBidi"/>
          <w:noProof/>
          <w:kern w:val="2"/>
          <w:sz w:val="22"/>
          <w:szCs w:val="22"/>
          <w:lang w:eastAsia="en-GB"/>
          <w14:ligatures w14:val="standardContextual"/>
        </w:rPr>
      </w:pPr>
      <w:r>
        <w:rPr>
          <w:noProof/>
        </w:rPr>
        <w:t>5.2.12B.1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_Toc161910624 \h </w:instrText>
      </w:r>
      <w:r>
        <w:rPr>
          <w:noProof/>
        </w:rPr>
      </w:r>
      <w:r>
        <w:rPr>
          <w:noProof/>
        </w:rPr>
        <w:fldChar w:fldCharType="separate"/>
      </w:r>
      <w:r>
        <w:rPr>
          <w:noProof/>
        </w:rPr>
        <w:t>50</w:t>
      </w:r>
      <w:r>
        <w:rPr>
          <w:noProof/>
        </w:rPr>
        <w:fldChar w:fldCharType="end"/>
      </w:r>
    </w:p>
    <w:p w14:paraId="50B3AC49" w14:textId="2567D7B7" w:rsidR="00152EF7" w:rsidRDefault="00152EF7">
      <w:pPr>
        <w:pStyle w:val="TOC4"/>
        <w:rPr>
          <w:rFonts w:asciiTheme="minorHAnsi" w:hAnsiTheme="minorHAnsi" w:cstheme="minorBidi"/>
          <w:noProof/>
          <w:kern w:val="2"/>
          <w:sz w:val="22"/>
          <w:szCs w:val="22"/>
          <w:lang w:eastAsia="en-GB"/>
          <w14:ligatures w14:val="standardContextual"/>
        </w:rPr>
      </w:pPr>
      <w:r>
        <w:rPr>
          <w:noProof/>
        </w:rPr>
        <w:t>5.2.12B.2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_Toc161910625 \h </w:instrText>
      </w:r>
      <w:r>
        <w:rPr>
          <w:noProof/>
        </w:rPr>
      </w:r>
      <w:r>
        <w:rPr>
          <w:noProof/>
        </w:rPr>
        <w:fldChar w:fldCharType="separate"/>
      </w:r>
      <w:r>
        <w:rPr>
          <w:noProof/>
        </w:rPr>
        <w:t>51</w:t>
      </w:r>
      <w:r>
        <w:rPr>
          <w:noProof/>
        </w:rPr>
        <w:fldChar w:fldCharType="end"/>
      </w:r>
    </w:p>
    <w:p w14:paraId="17E5465C" w14:textId="390F98BC" w:rsidR="00152EF7" w:rsidRDefault="00152EF7">
      <w:pPr>
        <w:pStyle w:val="TOC4"/>
        <w:rPr>
          <w:rFonts w:asciiTheme="minorHAnsi" w:hAnsiTheme="minorHAnsi" w:cstheme="minorBidi"/>
          <w:noProof/>
          <w:kern w:val="2"/>
          <w:sz w:val="22"/>
          <w:szCs w:val="22"/>
          <w:lang w:eastAsia="en-GB"/>
          <w14:ligatures w14:val="standardContextual"/>
        </w:rPr>
      </w:pPr>
      <w:r>
        <w:rPr>
          <w:noProof/>
        </w:rPr>
        <w:t>5.2.12B.3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_Toc161910626 \h </w:instrText>
      </w:r>
      <w:r>
        <w:rPr>
          <w:noProof/>
        </w:rPr>
      </w:r>
      <w:r>
        <w:rPr>
          <w:noProof/>
        </w:rPr>
        <w:fldChar w:fldCharType="separate"/>
      </w:r>
      <w:r>
        <w:rPr>
          <w:noProof/>
        </w:rPr>
        <w:t>51</w:t>
      </w:r>
      <w:r>
        <w:rPr>
          <w:noProof/>
        </w:rPr>
        <w:fldChar w:fldCharType="end"/>
      </w:r>
    </w:p>
    <w:p w14:paraId="51C90918" w14:textId="20571ABC" w:rsidR="00152EF7" w:rsidRDefault="00152EF7">
      <w:pPr>
        <w:pStyle w:val="TOC5"/>
        <w:rPr>
          <w:rFonts w:asciiTheme="minorHAnsi" w:hAnsiTheme="minorHAnsi" w:cstheme="minorBidi"/>
          <w:noProof/>
          <w:kern w:val="2"/>
          <w:sz w:val="22"/>
          <w:szCs w:val="22"/>
          <w:lang w:eastAsia="en-GB"/>
          <w14:ligatures w14:val="standardContextual"/>
        </w:rPr>
      </w:pPr>
      <w:r>
        <w:rPr>
          <w:noProof/>
        </w:rPr>
        <w:t>5.2.12B.3.1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_Toc161910627 \h </w:instrText>
      </w:r>
      <w:r>
        <w:rPr>
          <w:noProof/>
        </w:rPr>
      </w:r>
      <w:r>
        <w:rPr>
          <w:noProof/>
        </w:rPr>
        <w:fldChar w:fldCharType="separate"/>
      </w:r>
      <w:r>
        <w:rPr>
          <w:noProof/>
        </w:rPr>
        <w:t>51</w:t>
      </w:r>
      <w:r>
        <w:rPr>
          <w:noProof/>
        </w:rPr>
        <w:fldChar w:fldCharType="end"/>
      </w:r>
    </w:p>
    <w:p w14:paraId="286EB71C" w14:textId="313E752A" w:rsidR="00152EF7" w:rsidRDefault="00152EF7">
      <w:pPr>
        <w:pStyle w:val="TOC5"/>
        <w:rPr>
          <w:rFonts w:asciiTheme="minorHAnsi" w:hAnsiTheme="minorHAnsi" w:cstheme="minorBidi"/>
          <w:noProof/>
          <w:kern w:val="2"/>
          <w:sz w:val="22"/>
          <w:szCs w:val="22"/>
          <w:lang w:eastAsia="en-GB"/>
          <w14:ligatures w14:val="standardContextual"/>
        </w:rPr>
      </w:pPr>
      <w:r>
        <w:rPr>
          <w:noProof/>
        </w:rPr>
        <w:t>5.2.12B.3.2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_Toc161910628 \h </w:instrText>
      </w:r>
      <w:r>
        <w:rPr>
          <w:noProof/>
        </w:rPr>
      </w:r>
      <w:r>
        <w:rPr>
          <w:noProof/>
        </w:rPr>
        <w:fldChar w:fldCharType="separate"/>
      </w:r>
      <w:r>
        <w:rPr>
          <w:noProof/>
        </w:rPr>
        <w:t>51</w:t>
      </w:r>
      <w:r>
        <w:rPr>
          <w:noProof/>
        </w:rPr>
        <w:fldChar w:fldCharType="end"/>
      </w:r>
    </w:p>
    <w:p w14:paraId="3A737B66" w14:textId="6EC2EB95" w:rsidR="00152EF7" w:rsidRDefault="00152EF7">
      <w:pPr>
        <w:pStyle w:val="TOC5"/>
        <w:rPr>
          <w:rFonts w:asciiTheme="minorHAnsi" w:hAnsiTheme="minorHAnsi" w:cstheme="minorBidi"/>
          <w:noProof/>
          <w:kern w:val="2"/>
          <w:sz w:val="22"/>
          <w:szCs w:val="22"/>
          <w:lang w:eastAsia="en-GB"/>
          <w14:ligatures w14:val="standardContextual"/>
        </w:rPr>
      </w:pPr>
      <w:r>
        <w:rPr>
          <w:noProof/>
        </w:rPr>
        <w:t>5.2.12B.3.3</w:t>
      </w:r>
      <w:r>
        <w:rPr>
          <w:rFonts w:asciiTheme="minorHAnsi" w:hAnsiTheme="minorHAnsi" w:cstheme="minorBidi"/>
          <w:noProof/>
          <w:kern w:val="2"/>
          <w:sz w:val="22"/>
          <w:szCs w:val="22"/>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_Toc161910629 \h </w:instrText>
      </w:r>
      <w:r>
        <w:rPr>
          <w:noProof/>
        </w:rPr>
      </w:r>
      <w:r>
        <w:rPr>
          <w:noProof/>
        </w:rPr>
        <w:fldChar w:fldCharType="separate"/>
      </w:r>
      <w:r>
        <w:rPr>
          <w:noProof/>
        </w:rPr>
        <w:t>52</w:t>
      </w:r>
      <w:r>
        <w:rPr>
          <w:noProof/>
        </w:rPr>
        <w:fldChar w:fldCharType="end"/>
      </w:r>
    </w:p>
    <w:p w14:paraId="7B51C3CE" w14:textId="10AE96C5" w:rsidR="00152EF7" w:rsidRDefault="00152EF7">
      <w:pPr>
        <w:pStyle w:val="TOC5"/>
        <w:rPr>
          <w:rFonts w:asciiTheme="minorHAnsi" w:hAnsiTheme="minorHAnsi" w:cstheme="minorBidi"/>
          <w:noProof/>
          <w:kern w:val="2"/>
          <w:sz w:val="22"/>
          <w:szCs w:val="22"/>
          <w:lang w:eastAsia="en-GB"/>
          <w14:ligatures w14:val="standardContextual"/>
        </w:rPr>
      </w:pPr>
      <w:r>
        <w:rPr>
          <w:noProof/>
        </w:rPr>
        <w:t>5.2.12B.3.4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_Toc161910630 \h </w:instrText>
      </w:r>
      <w:r>
        <w:rPr>
          <w:noProof/>
        </w:rPr>
      </w:r>
      <w:r>
        <w:rPr>
          <w:noProof/>
        </w:rPr>
        <w:fldChar w:fldCharType="separate"/>
      </w:r>
      <w:r>
        <w:rPr>
          <w:noProof/>
        </w:rPr>
        <w:t>52</w:t>
      </w:r>
      <w:r>
        <w:rPr>
          <w:noProof/>
        </w:rPr>
        <w:fldChar w:fldCharType="end"/>
      </w:r>
    </w:p>
    <w:p w14:paraId="0AD1A82E" w14:textId="168BC79B" w:rsidR="00152EF7" w:rsidRDefault="00152EF7">
      <w:pPr>
        <w:pStyle w:val="TOC3"/>
        <w:rPr>
          <w:rFonts w:asciiTheme="minorHAnsi" w:hAnsiTheme="minorHAnsi" w:cstheme="minorBidi"/>
          <w:noProof/>
          <w:kern w:val="2"/>
          <w:sz w:val="22"/>
          <w:szCs w:val="22"/>
          <w:lang w:eastAsia="en-GB"/>
          <w14:ligatures w14:val="standardContextual"/>
        </w:rPr>
      </w:pPr>
      <w:r>
        <w:rPr>
          <w:noProof/>
        </w:rPr>
        <w:t>5.2.13</w:t>
      </w:r>
      <w:r>
        <w:rPr>
          <w:rFonts w:asciiTheme="minorHAnsi" w:hAnsiTheme="minorHAnsi" w:cstheme="minorBidi"/>
          <w:noProof/>
          <w:kern w:val="2"/>
          <w:sz w:val="22"/>
          <w:szCs w:val="22"/>
          <w:lang w:eastAsia="en-GB"/>
          <w14:ligatures w14:val="standardContextual"/>
        </w:rPr>
        <w:tab/>
      </w:r>
      <w:r>
        <w:rPr>
          <w:noProof/>
        </w:rPr>
        <w:t>Resource: SMSManagementSubscriptionData</w:t>
      </w:r>
      <w:r>
        <w:rPr>
          <w:noProof/>
        </w:rPr>
        <w:tab/>
      </w:r>
      <w:r>
        <w:rPr>
          <w:noProof/>
        </w:rPr>
        <w:fldChar w:fldCharType="begin" w:fldLock="1"/>
      </w:r>
      <w:r>
        <w:rPr>
          <w:noProof/>
        </w:rPr>
        <w:instrText xml:space="preserve"> PAGEREF _Toc161910631 \h </w:instrText>
      </w:r>
      <w:r>
        <w:rPr>
          <w:noProof/>
        </w:rPr>
      </w:r>
      <w:r>
        <w:rPr>
          <w:noProof/>
        </w:rPr>
        <w:fldChar w:fldCharType="separate"/>
      </w:r>
      <w:r>
        <w:rPr>
          <w:noProof/>
        </w:rPr>
        <w:t>53</w:t>
      </w:r>
      <w:r>
        <w:rPr>
          <w:noProof/>
        </w:rPr>
        <w:fldChar w:fldCharType="end"/>
      </w:r>
    </w:p>
    <w:p w14:paraId="282DA762" w14:textId="112E271D" w:rsidR="00152EF7" w:rsidRDefault="00152EF7">
      <w:pPr>
        <w:pStyle w:val="TOC4"/>
        <w:rPr>
          <w:rFonts w:asciiTheme="minorHAnsi" w:hAnsiTheme="minorHAnsi" w:cstheme="minorBidi"/>
          <w:noProof/>
          <w:kern w:val="2"/>
          <w:sz w:val="22"/>
          <w:szCs w:val="22"/>
          <w:lang w:eastAsia="en-GB"/>
          <w14:ligatures w14:val="standardContextual"/>
        </w:rPr>
      </w:pPr>
      <w:r>
        <w:rPr>
          <w:noProof/>
        </w:rPr>
        <w:t>5.2.13.1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_Toc161910632 \h </w:instrText>
      </w:r>
      <w:r>
        <w:rPr>
          <w:noProof/>
        </w:rPr>
      </w:r>
      <w:r>
        <w:rPr>
          <w:noProof/>
        </w:rPr>
        <w:fldChar w:fldCharType="separate"/>
      </w:r>
      <w:r>
        <w:rPr>
          <w:noProof/>
        </w:rPr>
        <w:t>53</w:t>
      </w:r>
      <w:r>
        <w:rPr>
          <w:noProof/>
        </w:rPr>
        <w:fldChar w:fldCharType="end"/>
      </w:r>
    </w:p>
    <w:p w14:paraId="7A7B16B1" w14:textId="0301BD4F" w:rsidR="00152EF7" w:rsidRDefault="00152EF7">
      <w:pPr>
        <w:pStyle w:val="TOC4"/>
        <w:rPr>
          <w:rFonts w:asciiTheme="minorHAnsi" w:hAnsiTheme="minorHAnsi" w:cstheme="minorBidi"/>
          <w:noProof/>
          <w:kern w:val="2"/>
          <w:sz w:val="22"/>
          <w:szCs w:val="22"/>
          <w:lang w:eastAsia="en-GB"/>
          <w14:ligatures w14:val="standardContextual"/>
        </w:rPr>
      </w:pPr>
      <w:r>
        <w:rPr>
          <w:noProof/>
        </w:rPr>
        <w:t>5.2.13.2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_Toc161910633 \h </w:instrText>
      </w:r>
      <w:r>
        <w:rPr>
          <w:noProof/>
        </w:rPr>
      </w:r>
      <w:r>
        <w:rPr>
          <w:noProof/>
        </w:rPr>
        <w:fldChar w:fldCharType="separate"/>
      </w:r>
      <w:r>
        <w:rPr>
          <w:noProof/>
        </w:rPr>
        <w:t>53</w:t>
      </w:r>
      <w:r>
        <w:rPr>
          <w:noProof/>
        </w:rPr>
        <w:fldChar w:fldCharType="end"/>
      </w:r>
    </w:p>
    <w:p w14:paraId="5F227810" w14:textId="62D67E77" w:rsidR="00152EF7" w:rsidRDefault="00152EF7">
      <w:pPr>
        <w:pStyle w:val="TOC4"/>
        <w:rPr>
          <w:rFonts w:asciiTheme="minorHAnsi" w:hAnsiTheme="minorHAnsi" w:cstheme="minorBidi"/>
          <w:noProof/>
          <w:kern w:val="2"/>
          <w:sz w:val="22"/>
          <w:szCs w:val="22"/>
          <w:lang w:eastAsia="en-GB"/>
          <w14:ligatures w14:val="standardContextual"/>
        </w:rPr>
      </w:pPr>
      <w:r>
        <w:rPr>
          <w:noProof/>
        </w:rPr>
        <w:t>5.2.13.3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_Toc161910634 \h </w:instrText>
      </w:r>
      <w:r>
        <w:rPr>
          <w:noProof/>
        </w:rPr>
      </w:r>
      <w:r>
        <w:rPr>
          <w:noProof/>
        </w:rPr>
        <w:fldChar w:fldCharType="separate"/>
      </w:r>
      <w:r>
        <w:rPr>
          <w:noProof/>
        </w:rPr>
        <w:t>53</w:t>
      </w:r>
      <w:r>
        <w:rPr>
          <w:noProof/>
        </w:rPr>
        <w:fldChar w:fldCharType="end"/>
      </w:r>
    </w:p>
    <w:p w14:paraId="4864F014" w14:textId="561C3086" w:rsidR="00152EF7" w:rsidRDefault="00152EF7">
      <w:pPr>
        <w:pStyle w:val="TOC5"/>
        <w:rPr>
          <w:rFonts w:asciiTheme="minorHAnsi" w:hAnsiTheme="minorHAnsi" w:cstheme="minorBidi"/>
          <w:noProof/>
          <w:kern w:val="2"/>
          <w:sz w:val="22"/>
          <w:szCs w:val="22"/>
          <w:lang w:eastAsia="en-GB"/>
          <w14:ligatures w14:val="standardContextual"/>
        </w:rPr>
      </w:pPr>
      <w:r>
        <w:rPr>
          <w:noProof/>
        </w:rPr>
        <w:t>5.2.13.3.1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_Toc161910635 \h </w:instrText>
      </w:r>
      <w:r>
        <w:rPr>
          <w:noProof/>
        </w:rPr>
      </w:r>
      <w:r>
        <w:rPr>
          <w:noProof/>
        </w:rPr>
        <w:fldChar w:fldCharType="separate"/>
      </w:r>
      <w:r>
        <w:rPr>
          <w:noProof/>
        </w:rPr>
        <w:t>53</w:t>
      </w:r>
      <w:r>
        <w:rPr>
          <w:noProof/>
        </w:rPr>
        <w:fldChar w:fldCharType="end"/>
      </w:r>
    </w:p>
    <w:p w14:paraId="635B092E" w14:textId="0361D3A1" w:rsidR="00152EF7" w:rsidRDefault="00152EF7">
      <w:pPr>
        <w:pStyle w:val="TOC3"/>
        <w:rPr>
          <w:rFonts w:asciiTheme="minorHAnsi" w:hAnsiTheme="minorHAnsi" w:cstheme="minorBidi"/>
          <w:noProof/>
          <w:kern w:val="2"/>
          <w:sz w:val="22"/>
          <w:szCs w:val="22"/>
          <w:lang w:eastAsia="en-GB"/>
          <w14:ligatures w14:val="standardContextual"/>
        </w:rPr>
      </w:pPr>
      <w:r>
        <w:rPr>
          <w:noProof/>
        </w:rPr>
        <w:t>5.2.14</w:t>
      </w:r>
      <w:r>
        <w:rPr>
          <w:rFonts w:asciiTheme="minorHAnsi" w:hAnsiTheme="minorHAnsi" w:cstheme="minorBidi"/>
          <w:noProof/>
          <w:kern w:val="2"/>
          <w:sz w:val="22"/>
          <w:szCs w:val="22"/>
          <w:lang w:eastAsia="en-GB"/>
          <w14:ligatures w14:val="standardContextual"/>
        </w:rPr>
        <w:tab/>
      </w:r>
      <w:r>
        <w:rPr>
          <w:noProof/>
        </w:rPr>
        <w:t>Resource: ProvisionedParamenterData</w:t>
      </w:r>
      <w:r>
        <w:rPr>
          <w:noProof/>
        </w:rPr>
        <w:tab/>
      </w:r>
      <w:r>
        <w:rPr>
          <w:noProof/>
        </w:rPr>
        <w:fldChar w:fldCharType="begin" w:fldLock="1"/>
      </w:r>
      <w:r>
        <w:rPr>
          <w:noProof/>
        </w:rPr>
        <w:instrText xml:space="preserve"> PAGEREF _Toc161910636 \h </w:instrText>
      </w:r>
      <w:r>
        <w:rPr>
          <w:noProof/>
        </w:rPr>
      </w:r>
      <w:r>
        <w:rPr>
          <w:noProof/>
        </w:rPr>
        <w:fldChar w:fldCharType="separate"/>
      </w:r>
      <w:r>
        <w:rPr>
          <w:noProof/>
        </w:rPr>
        <w:t>54</w:t>
      </w:r>
      <w:r>
        <w:rPr>
          <w:noProof/>
        </w:rPr>
        <w:fldChar w:fldCharType="end"/>
      </w:r>
    </w:p>
    <w:p w14:paraId="367C025A" w14:textId="01C25B55" w:rsidR="00152EF7" w:rsidRDefault="00152EF7">
      <w:pPr>
        <w:pStyle w:val="TOC4"/>
        <w:rPr>
          <w:rFonts w:asciiTheme="minorHAnsi" w:hAnsiTheme="minorHAnsi" w:cstheme="minorBidi"/>
          <w:noProof/>
          <w:kern w:val="2"/>
          <w:sz w:val="22"/>
          <w:szCs w:val="22"/>
          <w:lang w:eastAsia="en-GB"/>
          <w14:ligatures w14:val="standardContextual"/>
        </w:rPr>
      </w:pPr>
      <w:r>
        <w:rPr>
          <w:noProof/>
        </w:rPr>
        <w:t>5.2.14.1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_Toc161910637 \h </w:instrText>
      </w:r>
      <w:r>
        <w:rPr>
          <w:noProof/>
        </w:rPr>
      </w:r>
      <w:r>
        <w:rPr>
          <w:noProof/>
        </w:rPr>
        <w:fldChar w:fldCharType="separate"/>
      </w:r>
      <w:r>
        <w:rPr>
          <w:noProof/>
        </w:rPr>
        <w:t>54</w:t>
      </w:r>
      <w:r>
        <w:rPr>
          <w:noProof/>
        </w:rPr>
        <w:fldChar w:fldCharType="end"/>
      </w:r>
    </w:p>
    <w:p w14:paraId="4E730BF7" w14:textId="0D7F71DE" w:rsidR="00152EF7" w:rsidRDefault="00152EF7">
      <w:pPr>
        <w:pStyle w:val="TOC4"/>
        <w:rPr>
          <w:rFonts w:asciiTheme="minorHAnsi" w:hAnsiTheme="minorHAnsi" w:cstheme="minorBidi"/>
          <w:noProof/>
          <w:kern w:val="2"/>
          <w:sz w:val="22"/>
          <w:szCs w:val="22"/>
          <w:lang w:eastAsia="en-GB"/>
          <w14:ligatures w14:val="standardContextual"/>
        </w:rPr>
      </w:pPr>
      <w:r>
        <w:rPr>
          <w:noProof/>
        </w:rPr>
        <w:t>5.2.14.2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_Toc161910638 \h </w:instrText>
      </w:r>
      <w:r>
        <w:rPr>
          <w:noProof/>
        </w:rPr>
      </w:r>
      <w:r>
        <w:rPr>
          <w:noProof/>
        </w:rPr>
        <w:fldChar w:fldCharType="separate"/>
      </w:r>
      <w:r>
        <w:rPr>
          <w:noProof/>
        </w:rPr>
        <w:t>54</w:t>
      </w:r>
      <w:r>
        <w:rPr>
          <w:noProof/>
        </w:rPr>
        <w:fldChar w:fldCharType="end"/>
      </w:r>
    </w:p>
    <w:p w14:paraId="2E9ED155" w14:textId="205C37C8" w:rsidR="00152EF7" w:rsidRDefault="00152EF7">
      <w:pPr>
        <w:pStyle w:val="TOC4"/>
        <w:rPr>
          <w:rFonts w:asciiTheme="minorHAnsi" w:hAnsiTheme="minorHAnsi" w:cstheme="minorBidi"/>
          <w:noProof/>
          <w:kern w:val="2"/>
          <w:sz w:val="22"/>
          <w:szCs w:val="22"/>
          <w:lang w:eastAsia="en-GB"/>
          <w14:ligatures w14:val="standardContextual"/>
        </w:rPr>
      </w:pPr>
      <w:r>
        <w:rPr>
          <w:noProof/>
        </w:rPr>
        <w:t>5.2.14.3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_Toc161910639 \h </w:instrText>
      </w:r>
      <w:r>
        <w:rPr>
          <w:noProof/>
        </w:rPr>
      </w:r>
      <w:r>
        <w:rPr>
          <w:noProof/>
        </w:rPr>
        <w:fldChar w:fldCharType="separate"/>
      </w:r>
      <w:r>
        <w:rPr>
          <w:noProof/>
        </w:rPr>
        <w:t>54</w:t>
      </w:r>
      <w:r>
        <w:rPr>
          <w:noProof/>
        </w:rPr>
        <w:fldChar w:fldCharType="end"/>
      </w:r>
    </w:p>
    <w:p w14:paraId="1DD1721D" w14:textId="1148024F" w:rsidR="00152EF7" w:rsidRDefault="00152EF7">
      <w:pPr>
        <w:pStyle w:val="TOC5"/>
        <w:rPr>
          <w:rFonts w:asciiTheme="minorHAnsi" w:hAnsiTheme="minorHAnsi" w:cstheme="minorBidi"/>
          <w:noProof/>
          <w:kern w:val="2"/>
          <w:sz w:val="22"/>
          <w:szCs w:val="22"/>
          <w:lang w:eastAsia="en-GB"/>
          <w14:ligatures w14:val="standardContextual"/>
        </w:rPr>
      </w:pPr>
      <w:r>
        <w:rPr>
          <w:noProof/>
        </w:rPr>
        <w:t>5.2.14.3.</w:t>
      </w:r>
      <w:r>
        <w:rPr>
          <w:noProof/>
          <w:lang w:eastAsia="zh-CN"/>
        </w:rPr>
        <w:t>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_Toc161910640 \h </w:instrText>
      </w:r>
      <w:r>
        <w:rPr>
          <w:noProof/>
        </w:rPr>
      </w:r>
      <w:r>
        <w:rPr>
          <w:noProof/>
        </w:rPr>
        <w:fldChar w:fldCharType="separate"/>
      </w:r>
      <w:r>
        <w:rPr>
          <w:noProof/>
        </w:rPr>
        <w:t>54</w:t>
      </w:r>
      <w:r>
        <w:rPr>
          <w:noProof/>
        </w:rPr>
        <w:fldChar w:fldCharType="end"/>
      </w:r>
    </w:p>
    <w:p w14:paraId="071379E9" w14:textId="2BA7D8D5" w:rsidR="00152EF7" w:rsidRDefault="00152EF7">
      <w:pPr>
        <w:pStyle w:val="TOC5"/>
        <w:rPr>
          <w:rFonts w:asciiTheme="minorHAnsi" w:hAnsiTheme="minorHAnsi" w:cstheme="minorBidi"/>
          <w:noProof/>
          <w:kern w:val="2"/>
          <w:sz w:val="22"/>
          <w:szCs w:val="22"/>
          <w:lang w:eastAsia="en-GB"/>
          <w14:ligatures w14:val="standardContextual"/>
        </w:rPr>
      </w:pPr>
      <w:r>
        <w:rPr>
          <w:noProof/>
        </w:rPr>
        <w:t>5.2.14.3.</w:t>
      </w:r>
      <w:r>
        <w:rPr>
          <w:noProof/>
          <w:lang w:eastAsia="zh-CN"/>
        </w:rPr>
        <w:t>2</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_Toc161910641 \h </w:instrText>
      </w:r>
      <w:r>
        <w:rPr>
          <w:noProof/>
        </w:rPr>
      </w:r>
      <w:r>
        <w:rPr>
          <w:noProof/>
        </w:rPr>
        <w:fldChar w:fldCharType="separate"/>
      </w:r>
      <w:r>
        <w:rPr>
          <w:noProof/>
        </w:rPr>
        <w:t>55</w:t>
      </w:r>
      <w:r>
        <w:rPr>
          <w:noProof/>
        </w:rPr>
        <w:fldChar w:fldCharType="end"/>
      </w:r>
    </w:p>
    <w:p w14:paraId="11389C0A" w14:textId="5BC592EC" w:rsidR="00152EF7" w:rsidRDefault="00152EF7">
      <w:pPr>
        <w:pStyle w:val="TOC3"/>
        <w:rPr>
          <w:rFonts w:asciiTheme="minorHAnsi" w:hAnsiTheme="minorHAnsi" w:cstheme="minorBidi"/>
          <w:noProof/>
          <w:kern w:val="2"/>
          <w:sz w:val="22"/>
          <w:szCs w:val="22"/>
          <w:lang w:eastAsia="en-GB"/>
          <w14:ligatures w14:val="standardContextual"/>
        </w:rPr>
      </w:pPr>
      <w:r>
        <w:rPr>
          <w:noProof/>
        </w:rPr>
        <w:t>5.2.14A</w:t>
      </w:r>
      <w:r>
        <w:rPr>
          <w:rFonts w:asciiTheme="minorHAnsi" w:hAnsiTheme="minorHAnsi" w:cstheme="minorBidi"/>
          <w:noProof/>
          <w:kern w:val="2"/>
          <w:sz w:val="22"/>
          <w:szCs w:val="22"/>
          <w:lang w:eastAsia="en-GB"/>
          <w14:ligatures w14:val="standardContextual"/>
        </w:rPr>
        <w:tab/>
      </w:r>
      <w:r>
        <w:rPr>
          <w:noProof/>
        </w:rPr>
        <w:t>Resource: PpProfileData</w:t>
      </w:r>
      <w:r>
        <w:rPr>
          <w:noProof/>
        </w:rPr>
        <w:tab/>
      </w:r>
      <w:r>
        <w:rPr>
          <w:noProof/>
        </w:rPr>
        <w:fldChar w:fldCharType="begin" w:fldLock="1"/>
      </w:r>
      <w:r>
        <w:rPr>
          <w:noProof/>
        </w:rPr>
        <w:instrText xml:space="preserve"> PAGEREF _Toc161910642 \h </w:instrText>
      </w:r>
      <w:r>
        <w:rPr>
          <w:noProof/>
        </w:rPr>
      </w:r>
      <w:r>
        <w:rPr>
          <w:noProof/>
        </w:rPr>
        <w:fldChar w:fldCharType="separate"/>
      </w:r>
      <w:r>
        <w:rPr>
          <w:noProof/>
        </w:rPr>
        <w:t>56</w:t>
      </w:r>
      <w:r>
        <w:rPr>
          <w:noProof/>
        </w:rPr>
        <w:fldChar w:fldCharType="end"/>
      </w:r>
    </w:p>
    <w:p w14:paraId="43C6EE8B" w14:textId="1C1E586C" w:rsidR="00152EF7" w:rsidRDefault="00152EF7">
      <w:pPr>
        <w:pStyle w:val="TOC4"/>
        <w:rPr>
          <w:rFonts w:asciiTheme="minorHAnsi" w:hAnsiTheme="minorHAnsi" w:cstheme="minorBidi"/>
          <w:noProof/>
          <w:kern w:val="2"/>
          <w:sz w:val="22"/>
          <w:szCs w:val="22"/>
          <w:lang w:eastAsia="en-GB"/>
          <w14:ligatures w14:val="standardContextual"/>
        </w:rPr>
      </w:pPr>
      <w:r>
        <w:rPr>
          <w:noProof/>
        </w:rPr>
        <w:t>5.2.14A.1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_Toc161910643 \h </w:instrText>
      </w:r>
      <w:r>
        <w:rPr>
          <w:noProof/>
        </w:rPr>
      </w:r>
      <w:r>
        <w:rPr>
          <w:noProof/>
        </w:rPr>
        <w:fldChar w:fldCharType="separate"/>
      </w:r>
      <w:r>
        <w:rPr>
          <w:noProof/>
        </w:rPr>
        <w:t>56</w:t>
      </w:r>
      <w:r>
        <w:rPr>
          <w:noProof/>
        </w:rPr>
        <w:fldChar w:fldCharType="end"/>
      </w:r>
    </w:p>
    <w:p w14:paraId="41BA2C34" w14:textId="2CADD940" w:rsidR="00152EF7" w:rsidRDefault="00152EF7">
      <w:pPr>
        <w:pStyle w:val="TOC4"/>
        <w:rPr>
          <w:rFonts w:asciiTheme="minorHAnsi" w:hAnsiTheme="minorHAnsi" w:cstheme="minorBidi"/>
          <w:noProof/>
          <w:kern w:val="2"/>
          <w:sz w:val="22"/>
          <w:szCs w:val="22"/>
          <w:lang w:eastAsia="en-GB"/>
          <w14:ligatures w14:val="standardContextual"/>
        </w:rPr>
      </w:pPr>
      <w:r>
        <w:rPr>
          <w:noProof/>
        </w:rPr>
        <w:t>5.2.14A.2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_Toc161910644 \h </w:instrText>
      </w:r>
      <w:r>
        <w:rPr>
          <w:noProof/>
        </w:rPr>
      </w:r>
      <w:r>
        <w:rPr>
          <w:noProof/>
        </w:rPr>
        <w:fldChar w:fldCharType="separate"/>
      </w:r>
      <w:r>
        <w:rPr>
          <w:noProof/>
        </w:rPr>
        <w:t>56</w:t>
      </w:r>
      <w:r>
        <w:rPr>
          <w:noProof/>
        </w:rPr>
        <w:fldChar w:fldCharType="end"/>
      </w:r>
    </w:p>
    <w:p w14:paraId="1E3E9B56" w14:textId="5C0BEE39" w:rsidR="00152EF7" w:rsidRDefault="00152EF7">
      <w:pPr>
        <w:pStyle w:val="TOC4"/>
        <w:rPr>
          <w:rFonts w:asciiTheme="minorHAnsi" w:hAnsiTheme="minorHAnsi" w:cstheme="minorBidi"/>
          <w:noProof/>
          <w:kern w:val="2"/>
          <w:sz w:val="22"/>
          <w:szCs w:val="22"/>
          <w:lang w:eastAsia="en-GB"/>
          <w14:ligatures w14:val="standardContextual"/>
        </w:rPr>
      </w:pPr>
      <w:r>
        <w:rPr>
          <w:noProof/>
        </w:rPr>
        <w:t>5.2.14A.3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_Toc161910645 \h </w:instrText>
      </w:r>
      <w:r>
        <w:rPr>
          <w:noProof/>
        </w:rPr>
      </w:r>
      <w:r>
        <w:rPr>
          <w:noProof/>
        </w:rPr>
        <w:fldChar w:fldCharType="separate"/>
      </w:r>
      <w:r>
        <w:rPr>
          <w:noProof/>
        </w:rPr>
        <w:t>56</w:t>
      </w:r>
      <w:r>
        <w:rPr>
          <w:noProof/>
        </w:rPr>
        <w:fldChar w:fldCharType="end"/>
      </w:r>
    </w:p>
    <w:p w14:paraId="62DA00EA" w14:textId="5796CB3D" w:rsidR="00152EF7" w:rsidRDefault="00152EF7">
      <w:pPr>
        <w:pStyle w:val="TOC5"/>
        <w:rPr>
          <w:rFonts w:asciiTheme="minorHAnsi" w:hAnsiTheme="minorHAnsi" w:cstheme="minorBidi"/>
          <w:noProof/>
          <w:kern w:val="2"/>
          <w:sz w:val="22"/>
          <w:szCs w:val="22"/>
          <w:lang w:eastAsia="en-GB"/>
          <w14:ligatures w14:val="standardContextual"/>
        </w:rPr>
      </w:pPr>
      <w:r>
        <w:rPr>
          <w:noProof/>
        </w:rPr>
        <w:t>5.2.14A.3.1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_Toc161910646 \h </w:instrText>
      </w:r>
      <w:r>
        <w:rPr>
          <w:noProof/>
        </w:rPr>
      </w:r>
      <w:r>
        <w:rPr>
          <w:noProof/>
        </w:rPr>
        <w:fldChar w:fldCharType="separate"/>
      </w:r>
      <w:r>
        <w:rPr>
          <w:noProof/>
        </w:rPr>
        <w:t>56</w:t>
      </w:r>
      <w:r>
        <w:rPr>
          <w:noProof/>
        </w:rPr>
        <w:fldChar w:fldCharType="end"/>
      </w:r>
    </w:p>
    <w:p w14:paraId="60620692" w14:textId="6F3B8103" w:rsidR="00152EF7" w:rsidRDefault="00152EF7">
      <w:pPr>
        <w:pStyle w:val="TOC3"/>
        <w:rPr>
          <w:rFonts w:asciiTheme="minorHAnsi" w:hAnsiTheme="minorHAnsi" w:cstheme="minorBidi"/>
          <w:noProof/>
          <w:kern w:val="2"/>
          <w:sz w:val="22"/>
          <w:szCs w:val="22"/>
          <w:lang w:eastAsia="en-GB"/>
          <w14:ligatures w14:val="standardContextual"/>
        </w:rPr>
      </w:pPr>
      <w:r>
        <w:rPr>
          <w:noProof/>
        </w:rPr>
        <w:t>5.2.14B</w:t>
      </w:r>
      <w:r>
        <w:rPr>
          <w:rFonts w:asciiTheme="minorHAnsi" w:hAnsiTheme="minorHAnsi" w:cstheme="minorBidi"/>
          <w:noProof/>
          <w:kern w:val="2"/>
          <w:sz w:val="22"/>
          <w:szCs w:val="22"/>
          <w:lang w:eastAsia="en-GB"/>
          <w14:ligatures w14:val="standardContextual"/>
        </w:rPr>
        <w:tab/>
      </w:r>
      <w:r>
        <w:rPr>
          <w:noProof/>
        </w:rPr>
        <w:t>Resource: ProvisionedParameterDataEntry</w:t>
      </w:r>
      <w:r>
        <w:rPr>
          <w:noProof/>
        </w:rPr>
        <w:tab/>
      </w:r>
      <w:r>
        <w:rPr>
          <w:noProof/>
        </w:rPr>
        <w:fldChar w:fldCharType="begin" w:fldLock="1"/>
      </w:r>
      <w:r>
        <w:rPr>
          <w:noProof/>
        </w:rPr>
        <w:instrText xml:space="preserve"> PAGEREF _Toc161910647 \h </w:instrText>
      </w:r>
      <w:r>
        <w:rPr>
          <w:noProof/>
        </w:rPr>
      </w:r>
      <w:r>
        <w:rPr>
          <w:noProof/>
        </w:rPr>
        <w:fldChar w:fldCharType="separate"/>
      </w:r>
      <w:r>
        <w:rPr>
          <w:noProof/>
        </w:rPr>
        <w:t>56</w:t>
      </w:r>
      <w:r>
        <w:rPr>
          <w:noProof/>
        </w:rPr>
        <w:fldChar w:fldCharType="end"/>
      </w:r>
    </w:p>
    <w:p w14:paraId="2BA2E8A8" w14:textId="7A268545" w:rsidR="00152EF7" w:rsidRDefault="00152EF7">
      <w:pPr>
        <w:pStyle w:val="TOC4"/>
        <w:rPr>
          <w:rFonts w:asciiTheme="minorHAnsi" w:hAnsiTheme="minorHAnsi" w:cstheme="minorBidi"/>
          <w:noProof/>
          <w:kern w:val="2"/>
          <w:sz w:val="22"/>
          <w:szCs w:val="22"/>
          <w:lang w:eastAsia="en-GB"/>
          <w14:ligatures w14:val="standardContextual"/>
        </w:rPr>
      </w:pPr>
      <w:r>
        <w:rPr>
          <w:noProof/>
        </w:rPr>
        <w:t>5.2.14B.1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_Toc161910648 \h </w:instrText>
      </w:r>
      <w:r>
        <w:rPr>
          <w:noProof/>
        </w:rPr>
      </w:r>
      <w:r>
        <w:rPr>
          <w:noProof/>
        </w:rPr>
        <w:fldChar w:fldCharType="separate"/>
      </w:r>
      <w:r>
        <w:rPr>
          <w:noProof/>
        </w:rPr>
        <w:t>56</w:t>
      </w:r>
      <w:r>
        <w:rPr>
          <w:noProof/>
        </w:rPr>
        <w:fldChar w:fldCharType="end"/>
      </w:r>
    </w:p>
    <w:p w14:paraId="23C431CD" w14:textId="26EE282B" w:rsidR="00152EF7" w:rsidRDefault="00152EF7">
      <w:pPr>
        <w:pStyle w:val="TOC4"/>
        <w:rPr>
          <w:rFonts w:asciiTheme="minorHAnsi" w:hAnsiTheme="minorHAnsi" w:cstheme="minorBidi"/>
          <w:noProof/>
          <w:kern w:val="2"/>
          <w:sz w:val="22"/>
          <w:szCs w:val="22"/>
          <w:lang w:eastAsia="en-GB"/>
          <w14:ligatures w14:val="standardContextual"/>
        </w:rPr>
      </w:pPr>
      <w:r>
        <w:rPr>
          <w:noProof/>
        </w:rPr>
        <w:t>5.2.14B.2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_Toc161910649 \h </w:instrText>
      </w:r>
      <w:r>
        <w:rPr>
          <w:noProof/>
        </w:rPr>
      </w:r>
      <w:r>
        <w:rPr>
          <w:noProof/>
        </w:rPr>
        <w:fldChar w:fldCharType="separate"/>
      </w:r>
      <w:r>
        <w:rPr>
          <w:noProof/>
        </w:rPr>
        <w:t>57</w:t>
      </w:r>
      <w:r>
        <w:rPr>
          <w:noProof/>
        </w:rPr>
        <w:fldChar w:fldCharType="end"/>
      </w:r>
    </w:p>
    <w:p w14:paraId="38B744DD" w14:textId="7537CE82" w:rsidR="00152EF7" w:rsidRDefault="00152EF7">
      <w:pPr>
        <w:pStyle w:val="TOC4"/>
        <w:rPr>
          <w:rFonts w:asciiTheme="minorHAnsi" w:hAnsiTheme="minorHAnsi" w:cstheme="minorBidi"/>
          <w:noProof/>
          <w:kern w:val="2"/>
          <w:sz w:val="22"/>
          <w:szCs w:val="22"/>
          <w:lang w:eastAsia="en-GB"/>
          <w14:ligatures w14:val="standardContextual"/>
        </w:rPr>
      </w:pPr>
      <w:r>
        <w:rPr>
          <w:noProof/>
        </w:rPr>
        <w:lastRenderedPageBreak/>
        <w:t>5.2.14B.3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_Toc161910650 \h </w:instrText>
      </w:r>
      <w:r>
        <w:rPr>
          <w:noProof/>
        </w:rPr>
      </w:r>
      <w:r>
        <w:rPr>
          <w:noProof/>
        </w:rPr>
        <w:fldChar w:fldCharType="separate"/>
      </w:r>
      <w:r>
        <w:rPr>
          <w:noProof/>
        </w:rPr>
        <w:t>57</w:t>
      </w:r>
      <w:r>
        <w:rPr>
          <w:noProof/>
        </w:rPr>
        <w:fldChar w:fldCharType="end"/>
      </w:r>
    </w:p>
    <w:p w14:paraId="69D99F62" w14:textId="09567947" w:rsidR="00152EF7" w:rsidRDefault="00152EF7">
      <w:pPr>
        <w:pStyle w:val="TOC5"/>
        <w:rPr>
          <w:rFonts w:asciiTheme="minorHAnsi" w:hAnsiTheme="minorHAnsi" w:cstheme="minorBidi"/>
          <w:noProof/>
          <w:kern w:val="2"/>
          <w:sz w:val="22"/>
          <w:szCs w:val="22"/>
          <w:lang w:eastAsia="en-GB"/>
          <w14:ligatures w14:val="standardContextual"/>
        </w:rPr>
      </w:pPr>
      <w:r>
        <w:rPr>
          <w:noProof/>
        </w:rPr>
        <w:t>5.2.14B.3.</w:t>
      </w:r>
      <w:r>
        <w:rPr>
          <w:noProof/>
          <w:lang w:eastAsia="zh-CN"/>
        </w:rPr>
        <w:t>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_Toc161910651 \h </w:instrText>
      </w:r>
      <w:r>
        <w:rPr>
          <w:noProof/>
        </w:rPr>
      </w:r>
      <w:r>
        <w:rPr>
          <w:noProof/>
        </w:rPr>
        <w:fldChar w:fldCharType="separate"/>
      </w:r>
      <w:r>
        <w:rPr>
          <w:noProof/>
        </w:rPr>
        <w:t>57</w:t>
      </w:r>
      <w:r>
        <w:rPr>
          <w:noProof/>
        </w:rPr>
        <w:fldChar w:fldCharType="end"/>
      </w:r>
    </w:p>
    <w:p w14:paraId="5CC46F48" w14:textId="0B4ED599" w:rsidR="00152EF7" w:rsidRDefault="00152EF7">
      <w:pPr>
        <w:pStyle w:val="TOC5"/>
        <w:rPr>
          <w:rFonts w:asciiTheme="minorHAnsi" w:hAnsiTheme="minorHAnsi" w:cstheme="minorBidi"/>
          <w:noProof/>
          <w:kern w:val="2"/>
          <w:sz w:val="22"/>
          <w:szCs w:val="22"/>
          <w:lang w:eastAsia="en-GB"/>
          <w14:ligatures w14:val="standardContextual"/>
        </w:rPr>
      </w:pPr>
      <w:r>
        <w:rPr>
          <w:noProof/>
        </w:rPr>
        <w:t>5.2.14B.3.</w:t>
      </w:r>
      <w:r>
        <w:rPr>
          <w:noProof/>
          <w:lang w:eastAsia="zh-CN"/>
        </w:rPr>
        <w:t>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_Toc161910652 \h </w:instrText>
      </w:r>
      <w:r>
        <w:rPr>
          <w:noProof/>
        </w:rPr>
      </w:r>
      <w:r>
        <w:rPr>
          <w:noProof/>
        </w:rPr>
        <w:fldChar w:fldCharType="separate"/>
      </w:r>
      <w:r>
        <w:rPr>
          <w:noProof/>
        </w:rPr>
        <w:t>58</w:t>
      </w:r>
      <w:r>
        <w:rPr>
          <w:noProof/>
        </w:rPr>
        <w:fldChar w:fldCharType="end"/>
      </w:r>
    </w:p>
    <w:p w14:paraId="76EE0095" w14:textId="71263456" w:rsidR="00152EF7" w:rsidRDefault="00152EF7">
      <w:pPr>
        <w:pStyle w:val="TOC5"/>
        <w:rPr>
          <w:rFonts w:asciiTheme="minorHAnsi" w:hAnsiTheme="minorHAnsi" w:cstheme="minorBidi"/>
          <w:noProof/>
          <w:kern w:val="2"/>
          <w:sz w:val="22"/>
          <w:szCs w:val="22"/>
          <w:lang w:eastAsia="en-GB"/>
          <w14:ligatures w14:val="standardContextual"/>
        </w:rPr>
      </w:pPr>
      <w:r>
        <w:rPr>
          <w:noProof/>
        </w:rPr>
        <w:t>5.2.14B.3.</w:t>
      </w:r>
      <w:r>
        <w:rPr>
          <w:noProof/>
          <w:lang w:eastAsia="zh-CN"/>
        </w:rPr>
        <w:t>3</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_Toc161910653 \h </w:instrText>
      </w:r>
      <w:r>
        <w:rPr>
          <w:noProof/>
        </w:rPr>
      </w:r>
      <w:r>
        <w:rPr>
          <w:noProof/>
        </w:rPr>
        <w:fldChar w:fldCharType="separate"/>
      </w:r>
      <w:r>
        <w:rPr>
          <w:noProof/>
        </w:rPr>
        <w:t>58</w:t>
      </w:r>
      <w:r>
        <w:rPr>
          <w:noProof/>
        </w:rPr>
        <w:fldChar w:fldCharType="end"/>
      </w:r>
    </w:p>
    <w:p w14:paraId="239955C2" w14:textId="245F03C5" w:rsidR="00152EF7" w:rsidRDefault="00152EF7">
      <w:pPr>
        <w:pStyle w:val="TOC3"/>
        <w:rPr>
          <w:rFonts w:asciiTheme="minorHAnsi" w:hAnsiTheme="minorHAnsi" w:cstheme="minorBidi"/>
          <w:noProof/>
          <w:kern w:val="2"/>
          <w:sz w:val="22"/>
          <w:szCs w:val="22"/>
          <w:lang w:eastAsia="en-GB"/>
          <w14:ligatures w14:val="standardContextual"/>
        </w:rPr>
      </w:pPr>
      <w:r>
        <w:rPr>
          <w:noProof/>
        </w:rPr>
        <w:t>5.2.14C</w:t>
      </w:r>
      <w:r>
        <w:rPr>
          <w:rFonts w:asciiTheme="minorHAnsi" w:hAnsiTheme="minorHAnsi" w:cstheme="minorBidi"/>
          <w:noProof/>
          <w:kern w:val="2"/>
          <w:sz w:val="22"/>
          <w:szCs w:val="22"/>
          <w:lang w:eastAsia="en-GB"/>
          <w14:ligatures w14:val="standardContextual"/>
        </w:rPr>
        <w:tab/>
      </w:r>
      <w:r>
        <w:rPr>
          <w:noProof/>
        </w:rPr>
        <w:t>Resource: ProvisionedParameterDataEntries</w:t>
      </w:r>
      <w:r>
        <w:rPr>
          <w:noProof/>
        </w:rPr>
        <w:tab/>
      </w:r>
      <w:r>
        <w:rPr>
          <w:noProof/>
        </w:rPr>
        <w:fldChar w:fldCharType="begin" w:fldLock="1"/>
      </w:r>
      <w:r>
        <w:rPr>
          <w:noProof/>
        </w:rPr>
        <w:instrText xml:space="preserve"> PAGEREF _Toc161910654 \h </w:instrText>
      </w:r>
      <w:r>
        <w:rPr>
          <w:noProof/>
        </w:rPr>
      </w:r>
      <w:r>
        <w:rPr>
          <w:noProof/>
        </w:rPr>
        <w:fldChar w:fldCharType="separate"/>
      </w:r>
      <w:r>
        <w:rPr>
          <w:noProof/>
        </w:rPr>
        <w:t>59</w:t>
      </w:r>
      <w:r>
        <w:rPr>
          <w:noProof/>
        </w:rPr>
        <w:fldChar w:fldCharType="end"/>
      </w:r>
    </w:p>
    <w:p w14:paraId="4C7BB03E" w14:textId="3DDF7D6F" w:rsidR="00152EF7" w:rsidRDefault="00152EF7">
      <w:pPr>
        <w:pStyle w:val="TOC4"/>
        <w:rPr>
          <w:rFonts w:asciiTheme="minorHAnsi" w:hAnsiTheme="minorHAnsi" w:cstheme="minorBidi"/>
          <w:noProof/>
          <w:kern w:val="2"/>
          <w:sz w:val="22"/>
          <w:szCs w:val="22"/>
          <w:lang w:eastAsia="en-GB"/>
          <w14:ligatures w14:val="standardContextual"/>
        </w:rPr>
      </w:pPr>
      <w:r>
        <w:rPr>
          <w:noProof/>
        </w:rPr>
        <w:t>5.2.14C.1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_Toc161910655 \h </w:instrText>
      </w:r>
      <w:r>
        <w:rPr>
          <w:noProof/>
        </w:rPr>
      </w:r>
      <w:r>
        <w:rPr>
          <w:noProof/>
        </w:rPr>
        <w:fldChar w:fldCharType="separate"/>
      </w:r>
      <w:r>
        <w:rPr>
          <w:noProof/>
        </w:rPr>
        <w:t>59</w:t>
      </w:r>
      <w:r>
        <w:rPr>
          <w:noProof/>
        </w:rPr>
        <w:fldChar w:fldCharType="end"/>
      </w:r>
    </w:p>
    <w:p w14:paraId="40252047" w14:textId="51EB1C53" w:rsidR="00152EF7" w:rsidRDefault="00152EF7">
      <w:pPr>
        <w:pStyle w:val="TOC4"/>
        <w:rPr>
          <w:rFonts w:asciiTheme="minorHAnsi" w:hAnsiTheme="minorHAnsi" w:cstheme="minorBidi"/>
          <w:noProof/>
          <w:kern w:val="2"/>
          <w:sz w:val="22"/>
          <w:szCs w:val="22"/>
          <w:lang w:eastAsia="en-GB"/>
          <w14:ligatures w14:val="standardContextual"/>
        </w:rPr>
      </w:pPr>
      <w:r>
        <w:rPr>
          <w:noProof/>
        </w:rPr>
        <w:t>5.2.14C.2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_Toc161910656 \h </w:instrText>
      </w:r>
      <w:r>
        <w:rPr>
          <w:noProof/>
        </w:rPr>
      </w:r>
      <w:r>
        <w:rPr>
          <w:noProof/>
        </w:rPr>
        <w:fldChar w:fldCharType="separate"/>
      </w:r>
      <w:r>
        <w:rPr>
          <w:noProof/>
        </w:rPr>
        <w:t>59</w:t>
      </w:r>
      <w:r>
        <w:rPr>
          <w:noProof/>
        </w:rPr>
        <w:fldChar w:fldCharType="end"/>
      </w:r>
    </w:p>
    <w:p w14:paraId="6B5410E4" w14:textId="59B30FAF" w:rsidR="00152EF7" w:rsidRDefault="00152EF7">
      <w:pPr>
        <w:pStyle w:val="TOC5"/>
        <w:rPr>
          <w:rFonts w:asciiTheme="minorHAnsi" w:hAnsiTheme="minorHAnsi" w:cstheme="minorBidi"/>
          <w:noProof/>
          <w:kern w:val="2"/>
          <w:sz w:val="22"/>
          <w:szCs w:val="22"/>
          <w:lang w:eastAsia="en-GB"/>
          <w14:ligatures w14:val="standardContextual"/>
        </w:rPr>
      </w:pPr>
      <w:r>
        <w:rPr>
          <w:noProof/>
        </w:rPr>
        <w:t>5.2.14C.3.1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_Toc161910657 \h </w:instrText>
      </w:r>
      <w:r>
        <w:rPr>
          <w:noProof/>
        </w:rPr>
      </w:r>
      <w:r>
        <w:rPr>
          <w:noProof/>
        </w:rPr>
        <w:fldChar w:fldCharType="separate"/>
      </w:r>
      <w:r>
        <w:rPr>
          <w:noProof/>
        </w:rPr>
        <w:t>59</w:t>
      </w:r>
      <w:r>
        <w:rPr>
          <w:noProof/>
        </w:rPr>
        <w:fldChar w:fldCharType="end"/>
      </w:r>
    </w:p>
    <w:p w14:paraId="1318F783" w14:textId="660496D5" w:rsidR="00152EF7" w:rsidRDefault="00152EF7">
      <w:pPr>
        <w:pStyle w:val="TOC3"/>
        <w:rPr>
          <w:rFonts w:asciiTheme="minorHAnsi" w:hAnsiTheme="minorHAnsi" w:cstheme="minorBidi"/>
          <w:noProof/>
          <w:kern w:val="2"/>
          <w:sz w:val="22"/>
          <w:szCs w:val="22"/>
          <w:lang w:eastAsia="en-GB"/>
          <w14:ligatures w14:val="standardContextual"/>
        </w:rPr>
      </w:pPr>
      <w:r>
        <w:rPr>
          <w:noProof/>
        </w:rPr>
        <w:t>5.2.</w:t>
      </w:r>
      <w:r>
        <w:rPr>
          <w:noProof/>
          <w:lang w:eastAsia="zh-CN"/>
        </w:rPr>
        <w:t>15</w:t>
      </w:r>
      <w:r>
        <w:rPr>
          <w:rFonts w:asciiTheme="minorHAnsi" w:hAnsiTheme="minorHAnsi" w:cstheme="minorBidi"/>
          <w:noProof/>
          <w:kern w:val="2"/>
          <w:sz w:val="22"/>
          <w:szCs w:val="22"/>
          <w:lang w:eastAsia="en-GB"/>
          <w14:ligatures w14:val="standardContextual"/>
        </w:rPr>
        <w:tab/>
      </w:r>
      <w:r>
        <w:rPr>
          <w:noProof/>
        </w:rPr>
        <w:t>Resource: SMSSubscriptionData</w:t>
      </w:r>
      <w:r>
        <w:rPr>
          <w:noProof/>
        </w:rPr>
        <w:tab/>
      </w:r>
      <w:r>
        <w:rPr>
          <w:noProof/>
        </w:rPr>
        <w:fldChar w:fldCharType="begin" w:fldLock="1"/>
      </w:r>
      <w:r>
        <w:rPr>
          <w:noProof/>
        </w:rPr>
        <w:instrText xml:space="preserve"> PAGEREF _Toc161910658 \h </w:instrText>
      </w:r>
      <w:r>
        <w:rPr>
          <w:noProof/>
        </w:rPr>
      </w:r>
      <w:r>
        <w:rPr>
          <w:noProof/>
        </w:rPr>
        <w:fldChar w:fldCharType="separate"/>
      </w:r>
      <w:r>
        <w:rPr>
          <w:noProof/>
        </w:rPr>
        <w:t>60</w:t>
      </w:r>
      <w:r>
        <w:rPr>
          <w:noProof/>
        </w:rPr>
        <w:fldChar w:fldCharType="end"/>
      </w:r>
    </w:p>
    <w:p w14:paraId="3FDC19A8" w14:textId="6DE37067" w:rsidR="00152EF7" w:rsidRDefault="00152EF7">
      <w:pPr>
        <w:pStyle w:val="TOC4"/>
        <w:rPr>
          <w:rFonts w:asciiTheme="minorHAnsi" w:hAnsiTheme="minorHAnsi" w:cstheme="minorBidi"/>
          <w:noProof/>
          <w:kern w:val="2"/>
          <w:sz w:val="22"/>
          <w:szCs w:val="22"/>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_Toc161910659 \h </w:instrText>
      </w:r>
      <w:r>
        <w:rPr>
          <w:noProof/>
        </w:rPr>
      </w:r>
      <w:r>
        <w:rPr>
          <w:noProof/>
        </w:rPr>
        <w:fldChar w:fldCharType="separate"/>
      </w:r>
      <w:r>
        <w:rPr>
          <w:noProof/>
        </w:rPr>
        <w:t>60</w:t>
      </w:r>
      <w:r>
        <w:rPr>
          <w:noProof/>
        </w:rPr>
        <w:fldChar w:fldCharType="end"/>
      </w:r>
    </w:p>
    <w:p w14:paraId="79D11D4A" w14:textId="786E3D42" w:rsidR="00152EF7" w:rsidRDefault="00152EF7">
      <w:pPr>
        <w:pStyle w:val="TOC4"/>
        <w:rPr>
          <w:rFonts w:asciiTheme="minorHAnsi" w:hAnsiTheme="minorHAnsi" w:cstheme="minorBidi"/>
          <w:noProof/>
          <w:kern w:val="2"/>
          <w:sz w:val="22"/>
          <w:szCs w:val="22"/>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_Toc161910660 \h </w:instrText>
      </w:r>
      <w:r>
        <w:rPr>
          <w:noProof/>
        </w:rPr>
      </w:r>
      <w:r>
        <w:rPr>
          <w:noProof/>
        </w:rPr>
        <w:fldChar w:fldCharType="separate"/>
      </w:r>
      <w:r>
        <w:rPr>
          <w:noProof/>
        </w:rPr>
        <w:t>60</w:t>
      </w:r>
      <w:r>
        <w:rPr>
          <w:noProof/>
        </w:rPr>
        <w:fldChar w:fldCharType="end"/>
      </w:r>
    </w:p>
    <w:p w14:paraId="665DA939" w14:textId="378B3743" w:rsidR="00152EF7" w:rsidRDefault="00152EF7">
      <w:pPr>
        <w:pStyle w:val="TOC4"/>
        <w:rPr>
          <w:rFonts w:asciiTheme="minorHAnsi" w:hAnsiTheme="minorHAnsi" w:cstheme="minorBidi"/>
          <w:noProof/>
          <w:kern w:val="2"/>
          <w:sz w:val="22"/>
          <w:szCs w:val="22"/>
          <w:lang w:eastAsia="en-GB"/>
          <w14:ligatures w14:val="standardContextual"/>
        </w:rPr>
      </w:pPr>
      <w:r>
        <w:rPr>
          <w:noProof/>
        </w:rPr>
        <w:t>5.2.15.3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_Toc161910661 \h </w:instrText>
      </w:r>
      <w:r>
        <w:rPr>
          <w:noProof/>
        </w:rPr>
      </w:r>
      <w:r>
        <w:rPr>
          <w:noProof/>
        </w:rPr>
        <w:fldChar w:fldCharType="separate"/>
      </w:r>
      <w:r>
        <w:rPr>
          <w:noProof/>
        </w:rPr>
        <w:t>60</w:t>
      </w:r>
      <w:r>
        <w:rPr>
          <w:noProof/>
        </w:rPr>
        <w:fldChar w:fldCharType="end"/>
      </w:r>
    </w:p>
    <w:p w14:paraId="3231EDF6" w14:textId="0CDBDA22" w:rsidR="00152EF7" w:rsidRDefault="00152EF7">
      <w:pPr>
        <w:pStyle w:val="TOC5"/>
        <w:rPr>
          <w:rFonts w:asciiTheme="minorHAnsi" w:hAnsiTheme="minorHAnsi" w:cstheme="minorBidi"/>
          <w:noProof/>
          <w:kern w:val="2"/>
          <w:sz w:val="22"/>
          <w:szCs w:val="22"/>
          <w:lang w:eastAsia="en-GB"/>
          <w14:ligatures w14:val="standardContextual"/>
        </w:rPr>
      </w:pPr>
      <w:r>
        <w:rPr>
          <w:noProof/>
        </w:rPr>
        <w:t>5.2.15.3.1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_Toc161910662 \h </w:instrText>
      </w:r>
      <w:r>
        <w:rPr>
          <w:noProof/>
        </w:rPr>
      </w:r>
      <w:r>
        <w:rPr>
          <w:noProof/>
        </w:rPr>
        <w:fldChar w:fldCharType="separate"/>
      </w:r>
      <w:r>
        <w:rPr>
          <w:noProof/>
        </w:rPr>
        <w:t>60</w:t>
      </w:r>
      <w:r>
        <w:rPr>
          <w:noProof/>
        </w:rPr>
        <w:fldChar w:fldCharType="end"/>
      </w:r>
    </w:p>
    <w:p w14:paraId="4082D2AE" w14:textId="430112F3" w:rsidR="00152EF7" w:rsidRDefault="00152EF7">
      <w:pPr>
        <w:pStyle w:val="TOC3"/>
        <w:rPr>
          <w:rFonts w:asciiTheme="minorHAnsi" w:hAnsiTheme="minorHAnsi" w:cstheme="minorBidi"/>
          <w:noProof/>
          <w:kern w:val="2"/>
          <w:sz w:val="22"/>
          <w:szCs w:val="22"/>
          <w:lang w:eastAsia="en-GB"/>
          <w14:ligatures w14:val="standardContextual"/>
        </w:rPr>
      </w:pPr>
      <w:r>
        <w:rPr>
          <w:noProof/>
        </w:rPr>
        <w:t>5.2.</w:t>
      </w:r>
      <w:r>
        <w:rPr>
          <w:noProof/>
          <w:lang w:eastAsia="zh-CN"/>
        </w:rPr>
        <w:t>16</w:t>
      </w:r>
      <w:r>
        <w:rPr>
          <w:rFonts w:asciiTheme="minorHAnsi" w:hAnsiTheme="minorHAnsi" w:cstheme="minorBidi"/>
          <w:noProof/>
          <w:kern w:val="2"/>
          <w:sz w:val="22"/>
          <w:szCs w:val="22"/>
          <w:lang w:eastAsia="en-GB"/>
          <w14:ligatures w14:val="standardContextual"/>
        </w:rPr>
        <w:tab/>
      </w:r>
      <w:r>
        <w:rPr>
          <w:noProof/>
        </w:rPr>
        <w:t>Resource: SdmSubscriptions</w:t>
      </w:r>
      <w:r>
        <w:rPr>
          <w:noProof/>
        </w:rPr>
        <w:tab/>
      </w:r>
      <w:r>
        <w:rPr>
          <w:noProof/>
        </w:rPr>
        <w:fldChar w:fldCharType="begin" w:fldLock="1"/>
      </w:r>
      <w:r>
        <w:rPr>
          <w:noProof/>
        </w:rPr>
        <w:instrText xml:space="preserve"> PAGEREF _Toc161910663 \h </w:instrText>
      </w:r>
      <w:r>
        <w:rPr>
          <w:noProof/>
        </w:rPr>
      </w:r>
      <w:r>
        <w:rPr>
          <w:noProof/>
        </w:rPr>
        <w:fldChar w:fldCharType="separate"/>
      </w:r>
      <w:r>
        <w:rPr>
          <w:noProof/>
        </w:rPr>
        <w:t>60</w:t>
      </w:r>
      <w:r>
        <w:rPr>
          <w:noProof/>
        </w:rPr>
        <w:fldChar w:fldCharType="end"/>
      </w:r>
    </w:p>
    <w:p w14:paraId="75D92EA8" w14:textId="2BDAA46C" w:rsidR="00152EF7" w:rsidRDefault="00152EF7">
      <w:pPr>
        <w:pStyle w:val="TOC4"/>
        <w:rPr>
          <w:rFonts w:asciiTheme="minorHAnsi" w:hAnsiTheme="minorHAnsi" w:cstheme="minorBidi"/>
          <w:noProof/>
          <w:kern w:val="2"/>
          <w:sz w:val="22"/>
          <w:szCs w:val="22"/>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_Toc161910664 \h </w:instrText>
      </w:r>
      <w:r>
        <w:rPr>
          <w:noProof/>
        </w:rPr>
      </w:r>
      <w:r>
        <w:rPr>
          <w:noProof/>
        </w:rPr>
        <w:fldChar w:fldCharType="separate"/>
      </w:r>
      <w:r>
        <w:rPr>
          <w:noProof/>
        </w:rPr>
        <w:t>60</w:t>
      </w:r>
      <w:r>
        <w:rPr>
          <w:noProof/>
        </w:rPr>
        <w:fldChar w:fldCharType="end"/>
      </w:r>
    </w:p>
    <w:p w14:paraId="27DFCDE1" w14:textId="7FD9E6CD" w:rsidR="00152EF7" w:rsidRDefault="00152EF7">
      <w:pPr>
        <w:pStyle w:val="TOC4"/>
        <w:rPr>
          <w:rFonts w:asciiTheme="minorHAnsi" w:hAnsiTheme="minorHAnsi" w:cstheme="minorBidi"/>
          <w:noProof/>
          <w:kern w:val="2"/>
          <w:sz w:val="22"/>
          <w:szCs w:val="22"/>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_Toc161910665 \h </w:instrText>
      </w:r>
      <w:r>
        <w:rPr>
          <w:noProof/>
        </w:rPr>
      </w:r>
      <w:r>
        <w:rPr>
          <w:noProof/>
        </w:rPr>
        <w:fldChar w:fldCharType="separate"/>
      </w:r>
      <w:r>
        <w:rPr>
          <w:noProof/>
        </w:rPr>
        <w:t>61</w:t>
      </w:r>
      <w:r>
        <w:rPr>
          <w:noProof/>
        </w:rPr>
        <w:fldChar w:fldCharType="end"/>
      </w:r>
    </w:p>
    <w:p w14:paraId="4FEA0B7A" w14:textId="1ED38304" w:rsidR="00152EF7" w:rsidRDefault="00152EF7">
      <w:pPr>
        <w:pStyle w:val="TOC4"/>
        <w:rPr>
          <w:rFonts w:asciiTheme="minorHAnsi" w:hAnsiTheme="minorHAnsi" w:cstheme="minorBidi"/>
          <w:noProof/>
          <w:kern w:val="2"/>
          <w:sz w:val="22"/>
          <w:szCs w:val="22"/>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_Toc161910666 \h </w:instrText>
      </w:r>
      <w:r>
        <w:rPr>
          <w:noProof/>
        </w:rPr>
      </w:r>
      <w:r>
        <w:rPr>
          <w:noProof/>
        </w:rPr>
        <w:fldChar w:fldCharType="separate"/>
      </w:r>
      <w:r>
        <w:rPr>
          <w:noProof/>
        </w:rPr>
        <w:t>61</w:t>
      </w:r>
      <w:r>
        <w:rPr>
          <w:noProof/>
        </w:rPr>
        <w:fldChar w:fldCharType="end"/>
      </w:r>
    </w:p>
    <w:p w14:paraId="60C71FE2" w14:textId="63A980E5" w:rsidR="00152EF7" w:rsidRDefault="00152EF7">
      <w:pPr>
        <w:pStyle w:val="TOC5"/>
        <w:rPr>
          <w:rFonts w:asciiTheme="minorHAnsi" w:hAnsiTheme="minorHAnsi" w:cstheme="minorBidi"/>
          <w:noProof/>
          <w:kern w:val="2"/>
          <w:sz w:val="22"/>
          <w:szCs w:val="22"/>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_Toc161910667 \h </w:instrText>
      </w:r>
      <w:r>
        <w:rPr>
          <w:noProof/>
        </w:rPr>
      </w:r>
      <w:r>
        <w:rPr>
          <w:noProof/>
        </w:rPr>
        <w:fldChar w:fldCharType="separate"/>
      </w:r>
      <w:r>
        <w:rPr>
          <w:noProof/>
        </w:rPr>
        <w:t>61</w:t>
      </w:r>
      <w:r>
        <w:rPr>
          <w:noProof/>
        </w:rPr>
        <w:fldChar w:fldCharType="end"/>
      </w:r>
    </w:p>
    <w:p w14:paraId="521F15C4" w14:textId="13909E43" w:rsidR="00152EF7" w:rsidRDefault="00152EF7">
      <w:pPr>
        <w:pStyle w:val="TOC5"/>
        <w:rPr>
          <w:rFonts w:asciiTheme="minorHAnsi" w:hAnsiTheme="minorHAnsi" w:cstheme="minorBidi"/>
          <w:noProof/>
          <w:kern w:val="2"/>
          <w:sz w:val="22"/>
          <w:szCs w:val="22"/>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_Toc161910668 \h </w:instrText>
      </w:r>
      <w:r>
        <w:rPr>
          <w:noProof/>
        </w:rPr>
      </w:r>
      <w:r>
        <w:rPr>
          <w:noProof/>
        </w:rPr>
        <w:fldChar w:fldCharType="separate"/>
      </w:r>
      <w:r>
        <w:rPr>
          <w:noProof/>
        </w:rPr>
        <w:t>61</w:t>
      </w:r>
      <w:r>
        <w:rPr>
          <w:noProof/>
        </w:rPr>
        <w:fldChar w:fldCharType="end"/>
      </w:r>
    </w:p>
    <w:p w14:paraId="0D92D2ED" w14:textId="1E0D28A7" w:rsidR="00152EF7" w:rsidRDefault="00152EF7">
      <w:pPr>
        <w:pStyle w:val="TOC3"/>
        <w:rPr>
          <w:rFonts w:asciiTheme="minorHAnsi" w:hAnsiTheme="minorHAnsi" w:cstheme="minorBidi"/>
          <w:noProof/>
          <w:kern w:val="2"/>
          <w:sz w:val="22"/>
          <w:szCs w:val="22"/>
          <w:lang w:eastAsia="en-GB"/>
          <w14:ligatures w14:val="standardContextual"/>
        </w:rPr>
      </w:pPr>
      <w:r>
        <w:rPr>
          <w:noProof/>
        </w:rPr>
        <w:t>5.2.17</w:t>
      </w:r>
      <w:r>
        <w:rPr>
          <w:rFonts w:asciiTheme="minorHAnsi" w:hAnsiTheme="minorHAnsi" w:cstheme="minorBidi"/>
          <w:noProof/>
          <w:kern w:val="2"/>
          <w:sz w:val="22"/>
          <w:szCs w:val="22"/>
          <w:lang w:eastAsia="en-GB"/>
          <w14:ligatures w14:val="standardContextual"/>
        </w:rPr>
        <w:tab/>
      </w:r>
      <w:r>
        <w:rPr>
          <w:noProof/>
        </w:rPr>
        <w:t>Resource: IndividualSdmSubscription</w:t>
      </w:r>
      <w:r>
        <w:rPr>
          <w:noProof/>
        </w:rPr>
        <w:tab/>
      </w:r>
      <w:r>
        <w:rPr>
          <w:noProof/>
        </w:rPr>
        <w:fldChar w:fldCharType="begin" w:fldLock="1"/>
      </w:r>
      <w:r>
        <w:rPr>
          <w:noProof/>
        </w:rPr>
        <w:instrText xml:space="preserve"> PAGEREF _Toc161910669 \h </w:instrText>
      </w:r>
      <w:r>
        <w:rPr>
          <w:noProof/>
        </w:rPr>
      </w:r>
      <w:r>
        <w:rPr>
          <w:noProof/>
        </w:rPr>
        <w:fldChar w:fldCharType="separate"/>
      </w:r>
      <w:r>
        <w:rPr>
          <w:noProof/>
        </w:rPr>
        <w:t>62</w:t>
      </w:r>
      <w:r>
        <w:rPr>
          <w:noProof/>
        </w:rPr>
        <w:fldChar w:fldCharType="end"/>
      </w:r>
    </w:p>
    <w:p w14:paraId="54B295F4" w14:textId="45B0D663" w:rsidR="00152EF7" w:rsidRDefault="00152EF7">
      <w:pPr>
        <w:pStyle w:val="TOC4"/>
        <w:rPr>
          <w:rFonts w:asciiTheme="minorHAnsi" w:hAnsiTheme="minorHAnsi" w:cstheme="minorBidi"/>
          <w:noProof/>
          <w:kern w:val="2"/>
          <w:sz w:val="22"/>
          <w:szCs w:val="22"/>
          <w:lang w:eastAsia="en-GB"/>
          <w14:ligatures w14:val="standardContextual"/>
        </w:rPr>
      </w:pPr>
      <w:r>
        <w:rPr>
          <w:noProof/>
        </w:rPr>
        <w:t>5.2.17.1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_Toc161910670 \h </w:instrText>
      </w:r>
      <w:r>
        <w:rPr>
          <w:noProof/>
        </w:rPr>
      </w:r>
      <w:r>
        <w:rPr>
          <w:noProof/>
        </w:rPr>
        <w:fldChar w:fldCharType="separate"/>
      </w:r>
      <w:r>
        <w:rPr>
          <w:noProof/>
        </w:rPr>
        <w:t>62</w:t>
      </w:r>
      <w:r>
        <w:rPr>
          <w:noProof/>
        </w:rPr>
        <w:fldChar w:fldCharType="end"/>
      </w:r>
    </w:p>
    <w:p w14:paraId="622F92E5" w14:textId="27B8DACA" w:rsidR="00152EF7" w:rsidRDefault="00152EF7">
      <w:pPr>
        <w:pStyle w:val="TOC4"/>
        <w:rPr>
          <w:rFonts w:asciiTheme="minorHAnsi" w:hAnsiTheme="minorHAnsi" w:cstheme="minorBidi"/>
          <w:noProof/>
          <w:kern w:val="2"/>
          <w:sz w:val="22"/>
          <w:szCs w:val="22"/>
          <w:lang w:eastAsia="en-GB"/>
          <w14:ligatures w14:val="standardContextual"/>
        </w:rPr>
      </w:pPr>
      <w:r>
        <w:rPr>
          <w:noProof/>
        </w:rPr>
        <w:t>5.2.17.2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_Toc161910671 \h </w:instrText>
      </w:r>
      <w:r>
        <w:rPr>
          <w:noProof/>
        </w:rPr>
      </w:r>
      <w:r>
        <w:rPr>
          <w:noProof/>
        </w:rPr>
        <w:fldChar w:fldCharType="separate"/>
      </w:r>
      <w:r>
        <w:rPr>
          <w:noProof/>
        </w:rPr>
        <w:t>62</w:t>
      </w:r>
      <w:r>
        <w:rPr>
          <w:noProof/>
        </w:rPr>
        <w:fldChar w:fldCharType="end"/>
      </w:r>
    </w:p>
    <w:p w14:paraId="5623528D" w14:textId="0DAC5095" w:rsidR="00152EF7" w:rsidRDefault="00152EF7">
      <w:pPr>
        <w:pStyle w:val="TOC4"/>
        <w:rPr>
          <w:rFonts w:asciiTheme="minorHAnsi" w:hAnsiTheme="minorHAnsi" w:cstheme="minorBidi"/>
          <w:noProof/>
          <w:kern w:val="2"/>
          <w:sz w:val="22"/>
          <w:szCs w:val="22"/>
          <w:lang w:eastAsia="en-GB"/>
          <w14:ligatures w14:val="standardContextual"/>
        </w:rPr>
      </w:pPr>
      <w:r>
        <w:rPr>
          <w:noProof/>
        </w:rPr>
        <w:t>5.2.17.3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_Toc161910672 \h </w:instrText>
      </w:r>
      <w:r>
        <w:rPr>
          <w:noProof/>
        </w:rPr>
      </w:r>
      <w:r>
        <w:rPr>
          <w:noProof/>
        </w:rPr>
        <w:fldChar w:fldCharType="separate"/>
      </w:r>
      <w:r>
        <w:rPr>
          <w:noProof/>
        </w:rPr>
        <w:t>62</w:t>
      </w:r>
      <w:r>
        <w:rPr>
          <w:noProof/>
        </w:rPr>
        <w:fldChar w:fldCharType="end"/>
      </w:r>
    </w:p>
    <w:p w14:paraId="2422D2A0" w14:textId="63E33B3F" w:rsidR="00152EF7" w:rsidRDefault="00152EF7">
      <w:pPr>
        <w:pStyle w:val="TOC5"/>
        <w:rPr>
          <w:rFonts w:asciiTheme="minorHAnsi" w:hAnsiTheme="minorHAnsi" w:cstheme="minorBidi"/>
          <w:noProof/>
          <w:kern w:val="2"/>
          <w:sz w:val="22"/>
          <w:szCs w:val="22"/>
          <w:lang w:eastAsia="en-GB"/>
          <w14:ligatures w14:val="standardContextual"/>
        </w:rPr>
      </w:pPr>
      <w:r>
        <w:rPr>
          <w:noProof/>
        </w:rPr>
        <w:t>5.2.17.3.1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_Toc161910673 \h </w:instrText>
      </w:r>
      <w:r>
        <w:rPr>
          <w:noProof/>
        </w:rPr>
      </w:r>
      <w:r>
        <w:rPr>
          <w:noProof/>
        </w:rPr>
        <w:fldChar w:fldCharType="separate"/>
      </w:r>
      <w:r>
        <w:rPr>
          <w:noProof/>
        </w:rPr>
        <w:t>62</w:t>
      </w:r>
      <w:r>
        <w:rPr>
          <w:noProof/>
        </w:rPr>
        <w:fldChar w:fldCharType="end"/>
      </w:r>
    </w:p>
    <w:p w14:paraId="66F71113" w14:textId="1651263C" w:rsidR="00152EF7" w:rsidRDefault="00152EF7">
      <w:pPr>
        <w:pStyle w:val="TOC5"/>
        <w:rPr>
          <w:rFonts w:asciiTheme="minorHAnsi" w:hAnsiTheme="minorHAnsi" w:cstheme="minorBidi"/>
          <w:noProof/>
          <w:kern w:val="2"/>
          <w:sz w:val="22"/>
          <w:szCs w:val="22"/>
          <w:lang w:eastAsia="en-GB"/>
          <w14:ligatures w14:val="standardContextual"/>
        </w:rPr>
      </w:pPr>
      <w:r>
        <w:rPr>
          <w:noProof/>
        </w:rPr>
        <w:t>5.2.17.3.2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_Toc161910674 \h </w:instrText>
      </w:r>
      <w:r>
        <w:rPr>
          <w:noProof/>
        </w:rPr>
      </w:r>
      <w:r>
        <w:rPr>
          <w:noProof/>
        </w:rPr>
        <w:fldChar w:fldCharType="separate"/>
      </w:r>
      <w:r>
        <w:rPr>
          <w:noProof/>
        </w:rPr>
        <w:t>63</w:t>
      </w:r>
      <w:r>
        <w:rPr>
          <w:noProof/>
        </w:rPr>
        <w:fldChar w:fldCharType="end"/>
      </w:r>
    </w:p>
    <w:p w14:paraId="2F56F4A6" w14:textId="3299F340" w:rsidR="00152EF7" w:rsidRDefault="00152EF7">
      <w:pPr>
        <w:pStyle w:val="TOC5"/>
        <w:rPr>
          <w:rFonts w:asciiTheme="minorHAnsi" w:hAnsiTheme="minorHAnsi" w:cstheme="minorBidi"/>
          <w:noProof/>
          <w:kern w:val="2"/>
          <w:sz w:val="22"/>
          <w:szCs w:val="22"/>
          <w:lang w:eastAsia="en-GB"/>
          <w14:ligatures w14:val="standardContextual"/>
        </w:rPr>
      </w:pPr>
      <w:r>
        <w:rPr>
          <w:noProof/>
        </w:rPr>
        <w:t>5.2.17.3.</w:t>
      </w:r>
      <w:r w:rsidRPr="00EA7F11">
        <w:rPr>
          <w:noProof/>
          <w:lang w:val="de-DE"/>
        </w:rPr>
        <w:t>3</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_Toc161910675 \h </w:instrText>
      </w:r>
      <w:r>
        <w:rPr>
          <w:noProof/>
        </w:rPr>
      </w:r>
      <w:r>
        <w:rPr>
          <w:noProof/>
        </w:rPr>
        <w:fldChar w:fldCharType="separate"/>
      </w:r>
      <w:r>
        <w:rPr>
          <w:noProof/>
        </w:rPr>
        <w:t>63</w:t>
      </w:r>
      <w:r>
        <w:rPr>
          <w:noProof/>
        </w:rPr>
        <w:fldChar w:fldCharType="end"/>
      </w:r>
    </w:p>
    <w:p w14:paraId="35F4499D" w14:textId="18C0C2CF" w:rsidR="00152EF7" w:rsidRDefault="00152EF7">
      <w:pPr>
        <w:pStyle w:val="TOC5"/>
        <w:rPr>
          <w:rFonts w:asciiTheme="minorHAnsi" w:hAnsiTheme="minorHAnsi" w:cstheme="minorBidi"/>
          <w:noProof/>
          <w:kern w:val="2"/>
          <w:sz w:val="22"/>
          <w:szCs w:val="22"/>
          <w:lang w:eastAsia="en-GB"/>
          <w14:ligatures w14:val="standardContextual"/>
        </w:rPr>
      </w:pPr>
      <w:r>
        <w:rPr>
          <w:noProof/>
        </w:rPr>
        <w:t>5.2.17.3.4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_Toc161910676 \h </w:instrText>
      </w:r>
      <w:r>
        <w:rPr>
          <w:noProof/>
        </w:rPr>
      </w:r>
      <w:r>
        <w:rPr>
          <w:noProof/>
        </w:rPr>
        <w:fldChar w:fldCharType="separate"/>
      </w:r>
      <w:r>
        <w:rPr>
          <w:noProof/>
        </w:rPr>
        <w:t>64</w:t>
      </w:r>
      <w:r>
        <w:rPr>
          <w:noProof/>
        </w:rPr>
        <w:fldChar w:fldCharType="end"/>
      </w:r>
    </w:p>
    <w:p w14:paraId="77B8E68C" w14:textId="115E98F1" w:rsidR="00152EF7" w:rsidRDefault="00152EF7">
      <w:pPr>
        <w:pStyle w:val="TOC3"/>
        <w:rPr>
          <w:rFonts w:asciiTheme="minorHAnsi" w:hAnsiTheme="minorHAnsi" w:cstheme="minorBidi"/>
          <w:noProof/>
          <w:kern w:val="2"/>
          <w:sz w:val="22"/>
          <w:szCs w:val="22"/>
          <w:lang w:eastAsia="en-GB"/>
          <w14:ligatures w14:val="standardContextual"/>
        </w:rPr>
      </w:pPr>
      <w:r>
        <w:rPr>
          <w:noProof/>
        </w:rPr>
        <w:t>5.2.17A</w:t>
      </w:r>
      <w:r>
        <w:rPr>
          <w:rFonts w:asciiTheme="minorHAnsi" w:hAnsiTheme="minorHAnsi" w:cstheme="minorBidi"/>
          <w:noProof/>
          <w:kern w:val="2"/>
          <w:sz w:val="22"/>
          <w:szCs w:val="22"/>
          <w:lang w:eastAsia="en-GB"/>
          <w14:ligatures w14:val="standardContextual"/>
        </w:rPr>
        <w:tab/>
      </w:r>
      <w:r>
        <w:rPr>
          <w:noProof/>
        </w:rPr>
        <w:t>Resource: HssSdm</w:t>
      </w:r>
      <w:r w:rsidRPr="00EA7F11">
        <w:rPr>
          <w:noProof/>
          <w:lang w:val="de-DE"/>
        </w:rPr>
        <w:t>SubscriptionInfo</w:t>
      </w:r>
      <w:r>
        <w:rPr>
          <w:noProof/>
        </w:rPr>
        <w:tab/>
      </w:r>
      <w:r>
        <w:rPr>
          <w:noProof/>
        </w:rPr>
        <w:fldChar w:fldCharType="begin" w:fldLock="1"/>
      </w:r>
      <w:r>
        <w:rPr>
          <w:noProof/>
        </w:rPr>
        <w:instrText xml:space="preserve"> PAGEREF _Toc161910677 \h </w:instrText>
      </w:r>
      <w:r>
        <w:rPr>
          <w:noProof/>
        </w:rPr>
      </w:r>
      <w:r>
        <w:rPr>
          <w:noProof/>
        </w:rPr>
        <w:fldChar w:fldCharType="separate"/>
      </w:r>
      <w:r>
        <w:rPr>
          <w:noProof/>
        </w:rPr>
        <w:t>65</w:t>
      </w:r>
      <w:r>
        <w:rPr>
          <w:noProof/>
        </w:rPr>
        <w:fldChar w:fldCharType="end"/>
      </w:r>
    </w:p>
    <w:p w14:paraId="0B7172E3" w14:textId="42CB7174" w:rsidR="00152EF7" w:rsidRDefault="00152EF7">
      <w:pPr>
        <w:pStyle w:val="TOC4"/>
        <w:rPr>
          <w:rFonts w:asciiTheme="minorHAnsi" w:hAnsiTheme="minorHAnsi" w:cstheme="minorBidi"/>
          <w:noProof/>
          <w:kern w:val="2"/>
          <w:sz w:val="22"/>
          <w:szCs w:val="22"/>
          <w:lang w:eastAsia="en-GB"/>
          <w14:ligatures w14:val="standardContextual"/>
        </w:rPr>
      </w:pPr>
      <w:r>
        <w:rPr>
          <w:noProof/>
        </w:rPr>
        <w:t>5.2.17A.1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_Toc161910678 \h </w:instrText>
      </w:r>
      <w:r>
        <w:rPr>
          <w:noProof/>
        </w:rPr>
      </w:r>
      <w:r>
        <w:rPr>
          <w:noProof/>
        </w:rPr>
        <w:fldChar w:fldCharType="separate"/>
      </w:r>
      <w:r>
        <w:rPr>
          <w:noProof/>
        </w:rPr>
        <w:t>65</w:t>
      </w:r>
      <w:r>
        <w:rPr>
          <w:noProof/>
        </w:rPr>
        <w:fldChar w:fldCharType="end"/>
      </w:r>
    </w:p>
    <w:p w14:paraId="1A5122D8" w14:textId="0133F240" w:rsidR="00152EF7" w:rsidRDefault="00152EF7">
      <w:pPr>
        <w:pStyle w:val="TOC4"/>
        <w:rPr>
          <w:rFonts w:asciiTheme="minorHAnsi" w:hAnsiTheme="minorHAnsi" w:cstheme="minorBidi"/>
          <w:noProof/>
          <w:kern w:val="2"/>
          <w:sz w:val="22"/>
          <w:szCs w:val="22"/>
          <w:lang w:eastAsia="en-GB"/>
          <w14:ligatures w14:val="standardContextual"/>
        </w:rPr>
      </w:pPr>
      <w:r>
        <w:rPr>
          <w:noProof/>
        </w:rPr>
        <w:t>5.2.17A.2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_Toc161910679 \h </w:instrText>
      </w:r>
      <w:r>
        <w:rPr>
          <w:noProof/>
        </w:rPr>
      </w:r>
      <w:r>
        <w:rPr>
          <w:noProof/>
        </w:rPr>
        <w:fldChar w:fldCharType="separate"/>
      </w:r>
      <w:r>
        <w:rPr>
          <w:noProof/>
        </w:rPr>
        <w:t>65</w:t>
      </w:r>
      <w:r>
        <w:rPr>
          <w:noProof/>
        </w:rPr>
        <w:fldChar w:fldCharType="end"/>
      </w:r>
    </w:p>
    <w:p w14:paraId="35B26AAC" w14:textId="5BDB21D1" w:rsidR="00152EF7" w:rsidRDefault="00152EF7">
      <w:pPr>
        <w:pStyle w:val="TOC4"/>
        <w:rPr>
          <w:rFonts w:asciiTheme="minorHAnsi" w:hAnsiTheme="minorHAnsi" w:cstheme="minorBidi"/>
          <w:noProof/>
          <w:kern w:val="2"/>
          <w:sz w:val="22"/>
          <w:szCs w:val="22"/>
          <w:lang w:eastAsia="en-GB"/>
          <w14:ligatures w14:val="standardContextual"/>
        </w:rPr>
      </w:pPr>
      <w:r>
        <w:rPr>
          <w:noProof/>
        </w:rPr>
        <w:t>5.2.17A.3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_Toc161910680 \h </w:instrText>
      </w:r>
      <w:r>
        <w:rPr>
          <w:noProof/>
        </w:rPr>
      </w:r>
      <w:r>
        <w:rPr>
          <w:noProof/>
        </w:rPr>
        <w:fldChar w:fldCharType="separate"/>
      </w:r>
      <w:r>
        <w:rPr>
          <w:noProof/>
        </w:rPr>
        <w:t>65</w:t>
      </w:r>
      <w:r>
        <w:rPr>
          <w:noProof/>
        </w:rPr>
        <w:fldChar w:fldCharType="end"/>
      </w:r>
    </w:p>
    <w:p w14:paraId="18B316CA" w14:textId="5191FA9C" w:rsidR="00152EF7" w:rsidRDefault="00152EF7">
      <w:pPr>
        <w:pStyle w:val="TOC5"/>
        <w:rPr>
          <w:rFonts w:asciiTheme="minorHAnsi" w:hAnsiTheme="minorHAnsi" w:cstheme="minorBidi"/>
          <w:noProof/>
          <w:kern w:val="2"/>
          <w:sz w:val="22"/>
          <w:szCs w:val="22"/>
          <w:lang w:eastAsia="en-GB"/>
          <w14:ligatures w14:val="standardContextual"/>
        </w:rPr>
      </w:pPr>
      <w:r>
        <w:rPr>
          <w:noProof/>
        </w:rPr>
        <w:t>5.2.17A.3.1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_Toc161910681 \h </w:instrText>
      </w:r>
      <w:r>
        <w:rPr>
          <w:noProof/>
        </w:rPr>
      </w:r>
      <w:r>
        <w:rPr>
          <w:noProof/>
        </w:rPr>
        <w:fldChar w:fldCharType="separate"/>
      </w:r>
      <w:r>
        <w:rPr>
          <w:noProof/>
        </w:rPr>
        <w:t>65</w:t>
      </w:r>
      <w:r>
        <w:rPr>
          <w:noProof/>
        </w:rPr>
        <w:fldChar w:fldCharType="end"/>
      </w:r>
    </w:p>
    <w:p w14:paraId="297DEFBE" w14:textId="7F379F2E" w:rsidR="00152EF7" w:rsidRDefault="00152EF7">
      <w:pPr>
        <w:pStyle w:val="TOC5"/>
        <w:rPr>
          <w:rFonts w:asciiTheme="minorHAnsi" w:hAnsiTheme="minorHAnsi" w:cstheme="minorBidi"/>
          <w:noProof/>
          <w:kern w:val="2"/>
          <w:sz w:val="22"/>
          <w:szCs w:val="22"/>
          <w:lang w:eastAsia="en-GB"/>
          <w14:ligatures w14:val="standardContextual"/>
        </w:rPr>
      </w:pPr>
      <w:r>
        <w:rPr>
          <w:noProof/>
        </w:rPr>
        <w:t>5.2.17A.3.2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_Toc161910682 \h </w:instrText>
      </w:r>
      <w:r>
        <w:rPr>
          <w:noProof/>
        </w:rPr>
      </w:r>
      <w:r>
        <w:rPr>
          <w:noProof/>
        </w:rPr>
        <w:fldChar w:fldCharType="separate"/>
      </w:r>
      <w:r>
        <w:rPr>
          <w:noProof/>
        </w:rPr>
        <w:t>65</w:t>
      </w:r>
      <w:r>
        <w:rPr>
          <w:noProof/>
        </w:rPr>
        <w:fldChar w:fldCharType="end"/>
      </w:r>
    </w:p>
    <w:p w14:paraId="5F6313E1" w14:textId="614B5634" w:rsidR="00152EF7" w:rsidRDefault="00152EF7">
      <w:pPr>
        <w:pStyle w:val="TOC5"/>
        <w:rPr>
          <w:rFonts w:asciiTheme="minorHAnsi" w:hAnsiTheme="minorHAnsi" w:cstheme="minorBidi"/>
          <w:noProof/>
          <w:kern w:val="2"/>
          <w:sz w:val="22"/>
          <w:szCs w:val="22"/>
          <w:lang w:eastAsia="en-GB"/>
          <w14:ligatures w14:val="standardContextual"/>
        </w:rPr>
      </w:pPr>
      <w:r>
        <w:rPr>
          <w:noProof/>
        </w:rPr>
        <w:t>5.2.17A.3.</w:t>
      </w:r>
      <w:r w:rsidRPr="00EA7F11">
        <w:rPr>
          <w:noProof/>
          <w:lang w:val="de-DE"/>
        </w:rPr>
        <w:t>3</w:t>
      </w:r>
      <w:r>
        <w:rPr>
          <w:rFonts w:asciiTheme="minorHAnsi" w:hAnsiTheme="minorHAnsi" w:cstheme="minorBidi"/>
          <w:noProof/>
          <w:kern w:val="2"/>
          <w:sz w:val="22"/>
          <w:szCs w:val="22"/>
          <w:lang w:eastAsia="en-GB"/>
          <w14:ligatures w14:val="standardContextual"/>
        </w:rPr>
        <w:tab/>
      </w:r>
      <w:r w:rsidRPr="00EA7F11">
        <w:rPr>
          <w:noProof/>
          <w:lang w:val="de-DE"/>
        </w:rPr>
        <w:t>GET</w:t>
      </w:r>
      <w:r>
        <w:rPr>
          <w:noProof/>
        </w:rPr>
        <w:tab/>
      </w:r>
      <w:r>
        <w:rPr>
          <w:noProof/>
        </w:rPr>
        <w:fldChar w:fldCharType="begin" w:fldLock="1"/>
      </w:r>
      <w:r>
        <w:rPr>
          <w:noProof/>
        </w:rPr>
        <w:instrText xml:space="preserve"> PAGEREF _Toc161910683 \h </w:instrText>
      </w:r>
      <w:r>
        <w:rPr>
          <w:noProof/>
        </w:rPr>
      </w:r>
      <w:r>
        <w:rPr>
          <w:noProof/>
        </w:rPr>
        <w:fldChar w:fldCharType="separate"/>
      </w:r>
      <w:r>
        <w:rPr>
          <w:noProof/>
        </w:rPr>
        <w:t>66</w:t>
      </w:r>
      <w:r>
        <w:rPr>
          <w:noProof/>
        </w:rPr>
        <w:fldChar w:fldCharType="end"/>
      </w:r>
    </w:p>
    <w:p w14:paraId="76FE7FFE" w14:textId="79220BC2" w:rsidR="00152EF7" w:rsidRDefault="00152EF7">
      <w:pPr>
        <w:pStyle w:val="TOC5"/>
        <w:rPr>
          <w:rFonts w:asciiTheme="minorHAnsi" w:hAnsiTheme="minorHAnsi" w:cstheme="minorBidi"/>
          <w:noProof/>
          <w:kern w:val="2"/>
          <w:sz w:val="22"/>
          <w:szCs w:val="22"/>
          <w:lang w:eastAsia="en-GB"/>
          <w14:ligatures w14:val="standardContextual"/>
        </w:rPr>
      </w:pPr>
      <w:r>
        <w:rPr>
          <w:noProof/>
        </w:rPr>
        <w:t>5.2.17A.3.</w:t>
      </w:r>
      <w:r w:rsidRPr="00EA7F11">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_Toc161910684 \h </w:instrText>
      </w:r>
      <w:r>
        <w:rPr>
          <w:noProof/>
        </w:rPr>
      </w:r>
      <w:r>
        <w:rPr>
          <w:noProof/>
        </w:rPr>
        <w:fldChar w:fldCharType="separate"/>
      </w:r>
      <w:r>
        <w:rPr>
          <w:noProof/>
        </w:rPr>
        <w:t>66</w:t>
      </w:r>
      <w:r>
        <w:rPr>
          <w:noProof/>
        </w:rPr>
        <w:fldChar w:fldCharType="end"/>
      </w:r>
    </w:p>
    <w:p w14:paraId="1C812AA3" w14:textId="0397DEC0" w:rsidR="00152EF7" w:rsidRDefault="00152EF7">
      <w:pPr>
        <w:pStyle w:val="TOC3"/>
        <w:rPr>
          <w:rFonts w:asciiTheme="minorHAnsi" w:hAnsiTheme="minorHAnsi" w:cstheme="minorBidi"/>
          <w:noProof/>
          <w:kern w:val="2"/>
          <w:sz w:val="22"/>
          <w:szCs w:val="22"/>
          <w:lang w:eastAsia="en-GB"/>
          <w14:ligatures w14:val="standardContextual"/>
        </w:rPr>
      </w:pPr>
      <w:r>
        <w:rPr>
          <w:noProof/>
        </w:rPr>
        <w:t>5.2.18</w:t>
      </w:r>
      <w:r>
        <w:rPr>
          <w:rFonts w:asciiTheme="minorHAnsi" w:hAnsiTheme="minorHAnsi" w:cstheme="minorBidi"/>
          <w:noProof/>
          <w:kern w:val="2"/>
          <w:sz w:val="22"/>
          <w:szCs w:val="22"/>
          <w:lang w:eastAsia="en-GB"/>
          <w14:ligatures w14:val="standardContextual"/>
        </w:rPr>
        <w:tab/>
      </w:r>
      <w:r>
        <w:rPr>
          <w:noProof/>
        </w:rPr>
        <w:t>Resource: EeSubscriptions</w:t>
      </w:r>
      <w:r>
        <w:rPr>
          <w:noProof/>
        </w:rPr>
        <w:tab/>
      </w:r>
      <w:r>
        <w:rPr>
          <w:noProof/>
        </w:rPr>
        <w:fldChar w:fldCharType="begin" w:fldLock="1"/>
      </w:r>
      <w:r>
        <w:rPr>
          <w:noProof/>
        </w:rPr>
        <w:instrText xml:space="preserve"> PAGEREF _Toc161910685 \h </w:instrText>
      </w:r>
      <w:r>
        <w:rPr>
          <w:noProof/>
        </w:rPr>
      </w:r>
      <w:r>
        <w:rPr>
          <w:noProof/>
        </w:rPr>
        <w:fldChar w:fldCharType="separate"/>
      </w:r>
      <w:r>
        <w:rPr>
          <w:noProof/>
        </w:rPr>
        <w:t>67</w:t>
      </w:r>
      <w:r>
        <w:rPr>
          <w:noProof/>
        </w:rPr>
        <w:fldChar w:fldCharType="end"/>
      </w:r>
    </w:p>
    <w:p w14:paraId="224D7054" w14:textId="0FB701B2" w:rsidR="00152EF7" w:rsidRDefault="00152EF7">
      <w:pPr>
        <w:pStyle w:val="TOC4"/>
        <w:rPr>
          <w:rFonts w:asciiTheme="minorHAnsi" w:hAnsiTheme="minorHAnsi" w:cstheme="minorBidi"/>
          <w:noProof/>
          <w:kern w:val="2"/>
          <w:sz w:val="22"/>
          <w:szCs w:val="22"/>
          <w:lang w:eastAsia="en-GB"/>
          <w14:ligatures w14:val="standardContextual"/>
        </w:rPr>
      </w:pPr>
      <w:r>
        <w:rPr>
          <w:noProof/>
        </w:rPr>
        <w:t>5.2.18.1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_Toc161910686 \h </w:instrText>
      </w:r>
      <w:r>
        <w:rPr>
          <w:noProof/>
        </w:rPr>
      </w:r>
      <w:r>
        <w:rPr>
          <w:noProof/>
        </w:rPr>
        <w:fldChar w:fldCharType="separate"/>
      </w:r>
      <w:r>
        <w:rPr>
          <w:noProof/>
        </w:rPr>
        <w:t>67</w:t>
      </w:r>
      <w:r>
        <w:rPr>
          <w:noProof/>
        </w:rPr>
        <w:fldChar w:fldCharType="end"/>
      </w:r>
    </w:p>
    <w:p w14:paraId="0FDB1A70" w14:textId="15DBE493" w:rsidR="00152EF7" w:rsidRDefault="00152EF7">
      <w:pPr>
        <w:pStyle w:val="TOC4"/>
        <w:rPr>
          <w:rFonts w:asciiTheme="minorHAnsi" w:hAnsiTheme="minorHAnsi" w:cstheme="minorBidi"/>
          <w:noProof/>
          <w:kern w:val="2"/>
          <w:sz w:val="22"/>
          <w:szCs w:val="22"/>
          <w:lang w:eastAsia="en-GB"/>
          <w14:ligatures w14:val="standardContextual"/>
        </w:rPr>
      </w:pPr>
      <w:r>
        <w:rPr>
          <w:noProof/>
        </w:rPr>
        <w:t>5.2.18.2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_Toc161910687 \h </w:instrText>
      </w:r>
      <w:r>
        <w:rPr>
          <w:noProof/>
        </w:rPr>
      </w:r>
      <w:r>
        <w:rPr>
          <w:noProof/>
        </w:rPr>
        <w:fldChar w:fldCharType="separate"/>
      </w:r>
      <w:r>
        <w:rPr>
          <w:noProof/>
        </w:rPr>
        <w:t>67</w:t>
      </w:r>
      <w:r>
        <w:rPr>
          <w:noProof/>
        </w:rPr>
        <w:fldChar w:fldCharType="end"/>
      </w:r>
    </w:p>
    <w:p w14:paraId="6391FEF2" w14:textId="36738342" w:rsidR="00152EF7" w:rsidRDefault="00152EF7">
      <w:pPr>
        <w:pStyle w:val="TOC4"/>
        <w:rPr>
          <w:rFonts w:asciiTheme="minorHAnsi" w:hAnsiTheme="minorHAnsi" w:cstheme="minorBidi"/>
          <w:noProof/>
          <w:kern w:val="2"/>
          <w:sz w:val="22"/>
          <w:szCs w:val="22"/>
          <w:lang w:eastAsia="en-GB"/>
          <w14:ligatures w14:val="standardContextual"/>
        </w:rPr>
      </w:pPr>
      <w:r>
        <w:rPr>
          <w:noProof/>
        </w:rPr>
        <w:t>5.2.18.3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_Toc161910688 \h </w:instrText>
      </w:r>
      <w:r>
        <w:rPr>
          <w:noProof/>
        </w:rPr>
      </w:r>
      <w:r>
        <w:rPr>
          <w:noProof/>
        </w:rPr>
        <w:fldChar w:fldCharType="separate"/>
      </w:r>
      <w:r>
        <w:rPr>
          <w:noProof/>
        </w:rPr>
        <w:t>67</w:t>
      </w:r>
      <w:r>
        <w:rPr>
          <w:noProof/>
        </w:rPr>
        <w:fldChar w:fldCharType="end"/>
      </w:r>
    </w:p>
    <w:p w14:paraId="72EE75F5" w14:textId="1FC55743" w:rsidR="00152EF7" w:rsidRDefault="00152EF7">
      <w:pPr>
        <w:pStyle w:val="TOC5"/>
        <w:rPr>
          <w:rFonts w:asciiTheme="minorHAnsi" w:hAnsiTheme="minorHAnsi" w:cstheme="minorBidi"/>
          <w:noProof/>
          <w:kern w:val="2"/>
          <w:sz w:val="22"/>
          <w:szCs w:val="22"/>
          <w:lang w:eastAsia="en-GB"/>
          <w14:ligatures w14:val="standardContextual"/>
        </w:rPr>
      </w:pPr>
      <w:r>
        <w:rPr>
          <w:noProof/>
        </w:rPr>
        <w:t>5.2.18.3.1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_Toc161910689 \h </w:instrText>
      </w:r>
      <w:r>
        <w:rPr>
          <w:noProof/>
        </w:rPr>
      </w:r>
      <w:r>
        <w:rPr>
          <w:noProof/>
        </w:rPr>
        <w:fldChar w:fldCharType="separate"/>
      </w:r>
      <w:r>
        <w:rPr>
          <w:noProof/>
        </w:rPr>
        <w:t>67</w:t>
      </w:r>
      <w:r>
        <w:rPr>
          <w:noProof/>
        </w:rPr>
        <w:fldChar w:fldCharType="end"/>
      </w:r>
    </w:p>
    <w:p w14:paraId="4130355C" w14:textId="377F4B92" w:rsidR="00152EF7" w:rsidRDefault="00152EF7">
      <w:pPr>
        <w:pStyle w:val="TOC5"/>
        <w:rPr>
          <w:rFonts w:asciiTheme="minorHAnsi" w:hAnsiTheme="minorHAnsi" w:cstheme="minorBidi"/>
          <w:noProof/>
          <w:kern w:val="2"/>
          <w:sz w:val="22"/>
          <w:szCs w:val="22"/>
          <w:lang w:eastAsia="en-GB"/>
          <w14:ligatures w14:val="standardContextual"/>
        </w:rPr>
      </w:pPr>
      <w:r>
        <w:rPr>
          <w:noProof/>
        </w:rPr>
        <w:t>5.2.18.3.2</w:t>
      </w:r>
      <w:r>
        <w:rPr>
          <w:rFonts w:asciiTheme="minorHAnsi"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_Toc161910690 \h </w:instrText>
      </w:r>
      <w:r>
        <w:rPr>
          <w:noProof/>
        </w:rPr>
      </w:r>
      <w:r>
        <w:rPr>
          <w:noProof/>
        </w:rPr>
        <w:fldChar w:fldCharType="separate"/>
      </w:r>
      <w:r>
        <w:rPr>
          <w:noProof/>
        </w:rPr>
        <w:t>68</w:t>
      </w:r>
      <w:r>
        <w:rPr>
          <w:noProof/>
        </w:rPr>
        <w:fldChar w:fldCharType="end"/>
      </w:r>
    </w:p>
    <w:p w14:paraId="717BDFEA" w14:textId="42A5E155" w:rsidR="00152EF7" w:rsidRDefault="00152EF7">
      <w:pPr>
        <w:pStyle w:val="TOC3"/>
        <w:rPr>
          <w:rFonts w:asciiTheme="minorHAnsi" w:hAnsiTheme="minorHAnsi" w:cstheme="minorBidi"/>
          <w:noProof/>
          <w:kern w:val="2"/>
          <w:sz w:val="22"/>
          <w:szCs w:val="22"/>
          <w:lang w:eastAsia="en-GB"/>
          <w14:ligatures w14:val="standardContextual"/>
        </w:rPr>
      </w:pPr>
      <w:r>
        <w:rPr>
          <w:noProof/>
        </w:rPr>
        <w:t>5.2.19</w:t>
      </w:r>
      <w:r>
        <w:rPr>
          <w:rFonts w:asciiTheme="minorHAnsi" w:hAnsiTheme="minorHAnsi" w:cstheme="minorBidi"/>
          <w:noProof/>
          <w:kern w:val="2"/>
          <w:sz w:val="22"/>
          <w:szCs w:val="22"/>
          <w:lang w:eastAsia="en-GB"/>
          <w14:ligatures w14:val="standardContextual"/>
        </w:rPr>
        <w:tab/>
      </w:r>
      <w:r>
        <w:rPr>
          <w:noProof/>
        </w:rPr>
        <w:t>Resource: IndividualEeSubscription</w:t>
      </w:r>
      <w:r>
        <w:rPr>
          <w:noProof/>
        </w:rPr>
        <w:tab/>
      </w:r>
      <w:r>
        <w:rPr>
          <w:noProof/>
        </w:rPr>
        <w:fldChar w:fldCharType="begin" w:fldLock="1"/>
      </w:r>
      <w:r>
        <w:rPr>
          <w:noProof/>
        </w:rPr>
        <w:instrText xml:space="preserve"> PAGEREF _Toc161910691 \h </w:instrText>
      </w:r>
      <w:r>
        <w:rPr>
          <w:noProof/>
        </w:rPr>
      </w:r>
      <w:r>
        <w:rPr>
          <w:noProof/>
        </w:rPr>
        <w:fldChar w:fldCharType="separate"/>
      </w:r>
      <w:r>
        <w:rPr>
          <w:noProof/>
        </w:rPr>
        <w:t>69</w:t>
      </w:r>
      <w:r>
        <w:rPr>
          <w:noProof/>
        </w:rPr>
        <w:fldChar w:fldCharType="end"/>
      </w:r>
    </w:p>
    <w:p w14:paraId="3849F783" w14:textId="29022071" w:rsidR="00152EF7" w:rsidRDefault="00152EF7">
      <w:pPr>
        <w:pStyle w:val="TOC4"/>
        <w:rPr>
          <w:rFonts w:asciiTheme="minorHAnsi" w:hAnsiTheme="minorHAnsi" w:cstheme="minorBidi"/>
          <w:noProof/>
          <w:kern w:val="2"/>
          <w:sz w:val="22"/>
          <w:szCs w:val="22"/>
          <w:lang w:eastAsia="en-GB"/>
          <w14:ligatures w14:val="standardContextual"/>
        </w:rPr>
      </w:pPr>
      <w:r>
        <w:rPr>
          <w:noProof/>
        </w:rPr>
        <w:t>5.2.19.1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_Toc161910692 \h </w:instrText>
      </w:r>
      <w:r>
        <w:rPr>
          <w:noProof/>
        </w:rPr>
      </w:r>
      <w:r>
        <w:rPr>
          <w:noProof/>
        </w:rPr>
        <w:fldChar w:fldCharType="separate"/>
      </w:r>
      <w:r>
        <w:rPr>
          <w:noProof/>
        </w:rPr>
        <w:t>69</w:t>
      </w:r>
      <w:r>
        <w:rPr>
          <w:noProof/>
        </w:rPr>
        <w:fldChar w:fldCharType="end"/>
      </w:r>
    </w:p>
    <w:p w14:paraId="08A93ED3" w14:textId="428F2010" w:rsidR="00152EF7" w:rsidRDefault="00152EF7">
      <w:pPr>
        <w:pStyle w:val="TOC4"/>
        <w:rPr>
          <w:rFonts w:asciiTheme="minorHAnsi" w:hAnsiTheme="minorHAnsi" w:cstheme="minorBidi"/>
          <w:noProof/>
          <w:kern w:val="2"/>
          <w:sz w:val="22"/>
          <w:szCs w:val="22"/>
          <w:lang w:eastAsia="en-GB"/>
          <w14:ligatures w14:val="standardContextual"/>
        </w:rPr>
      </w:pPr>
      <w:r>
        <w:rPr>
          <w:noProof/>
        </w:rPr>
        <w:t>5.2.19.2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_Toc161910693 \h </w:instrText>
      </w:r>
      <w:r>
        <w:rPr>
          <w:noProof/>
        </w:rPr>
      </w:r>
      <w:r>
        <w:rPr>
          <w:noProof/>
        </w:rPr>
        <w:fldChar w:fldCharType="separate"/>
      </w:r>
      <w:r>
        <w:rPr>
          <w:noProof/>
        </w:rPr>
        <w:t>69</w:t>
      </w:r>
      <w:r>
        <w:rPr>
          <w:noProof/>
        </w:rPr>
        <w:fldChar w:fldCharType="end"/>
      </w:r>
    </w:p>
    <w:p w14:paraId="5FDBDD26" w14:textId="61F9B618" w:rsidR="00152EF7" w:rsidRDefault="00152EF7">
      <w:pPr>
        <w:pStyle w:val="TOC4"/>
        <w:rPr>
          <w:rFonts w:asciiTheme="minorHAnsi" w:hAnsiTheme="minorHAnsi" w:cstheme="minorBidi"/>
          <w:noProof/>
          <w:kern w:val="2"/>
          <w:sz w:val="22"/>
          <w:szCs w:val="22"/>
          <w:lang w:eastAsia="en-GB"/>
          <w14:ligatures w14:val="standardContextual"/>
        </w:rPr>
      </w:pPr>
      <w:r>
        <w:rPr>
          <w:noProof/>
        </w:rPr>
        <w:t>5.2.19.3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_Toc161910694 \h </w:instrText>
      </w:r>
      <w:r>
        <w:rPr>
          <w:noProof/>
        </w:rPr>
      </w:r>
      <w:r>
        <w:rPr>
          <w:noProof/>
        </w:rPr>
        <w:fldChar w:fldCharType="separate"/>
      </w:r>
      <w:r>
        <w:rPr>
          <w:noProof/>
        </w:rPr>
        <w:t>69</w:t>
      </w:r>
      <w:r>
        <w:rPr>
          <w:noProof/>
        </w:rPr>
        <w:fldChar w:fldCharType="end"/>
      </w:r>
    </w:p>
    <w:p w14:paraId="10BFD300" w14:textId="2B6096D7" w:rsidR="00152EF7" w:rsidRDefault="00152EF7">
      <w:pPr>
        <w:pStyle w:val="TOC5"/>
        <w:rPr>
          <w:rFonts w:asciiTheme="minorHAnsi" w:hAnsiTheme="minorHAnsi" w:cstheme="minorBidi"/>
          <w:noProof/>
          <w:kern w:val="2"/>
          <w:sz w:val="22"/>
          <w:szCs w:val="22"/>
          <w:lang w:eastAsia="en-GB"/>
          <w14:ligatures w14:val="standardContextual"/>
        </w:rPr>
      </w:pPr>
      <w:r>
        <w:rPr>
          <w:noProof/>
        </w:rPr>
        <w:t>5.2.19.3.1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_Toc161910695 \h </w:instrText>
      </w:r>
      <w:r>
        <w:rPr>
          <w:noProof/>
        </w:rPr>
      </w:r>
      <w:r>
        <w:rPr>
          <w:noProof/>
        </w:rPr>
        <w:fldChar w:fldCharType="separate"/>
      </w:r>
      <w:r>
        <w:rPr>
          <w:noProof/>
        </w:rPr>
        <w:t>69</w:t>
      </w:r>
      <w:r>
        <w:rPr>
          <w:noProof/>
        </w:rPr>
        <w:fldChar w:fldCharType="end"/>
      </w:r>
    </w:p>
    <w:p w14:paraId="2A0E5276" w14:textId="023D5A2A" w:rsidR="00152EF7" w:rsidRDefault="00152EF7">
      <w:pPr>
        <w:pStyle w:val="TOC5"/>
        <w:rPr>
          <w:rFonts w:asciiTheme="minorHAnsi" w:hAnsiTheme="minorHAnsi" w:cstheme="minorBidi"/>
          <w:noProof/>
          <w:kern w:val="2"/>
          <w:sz w:val="22"/>
          <w:szCs w:val="22"/>
          <w:lang w:eastAsia="en-GB"/>
          <w14:ligatures w14:val="standardContextual"/>
        </w:rPr>
      </w:pPr>
      <w:r>
        <w:rPr>
          <w:noProof/>
        </w:rPr>
        <w:t>5.2.19.3.2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_Toc161910696 \h </w:instrText>
      </w:r>
      <w:r>
        <w:rPr>
          <w:noProof/>
        </w:rPr>
      </w:r>
      <w:r>
        <w:rPr>
          <w:noProof/>
        </w:rPr>
        <w:fldChar w:fldCharType="separate"/>
      </w:r>
      <w:r>
        <w:rPr>
          <w:noProof/>
        </w:rPr>
        <w:t>69</w:t>
      </w:r>
      <w:r>
        <w:rPr>
          <w:noProof/>
        </w:rPr>
        <w:fldChar w:fldCharType="end"/>
      </w:r>
    </w:p>
    <w:p w14:paraId="027E39D6" w14:textId="40C7DFB9" w:rsidR="00152EF7" w:rsidRDefault="00152EF7">
      <w:pPr>
        <w:pStyle w:val="TOC5"/>
        <w:rPr>
          <w:rFonts w:asciiTheme="minorHAnsi" w:hAnsiTheme="minorHAnsi" w:cstheme="minorBidi"/>
          <w:noProof/>
          <w:kern w:val="2"/>
          <w:sz w:val="22"/>
          <w:szCs w:val="22"/>
          <w:lang w:eastAsia="en-GB"/>
          <w14:ligatures w14:val="standardContextual"/>
        </w:rPr>
      </w:pPr>
      <w:r>
        <w:rPr>
          <w:noProof/>
        </w:rPr>
        <w:t>5.2.19.3.</w:t>
      </w:r>
      <w:r w:rsidRPr="00EA7F11">
        <w:rPr>
          <w:noProof/>
          <w:lang w:val="de-DE"/>
        </w:rPr>
        <w:t>3</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_Toc161910697 \h </w:instrText>
      </w:r>
      <w:r>
        <w:rPr>
          <w:noProof/>
        </w:rPr>
      </w:r>
      <w:r>
        <w:rPr>
          <w:noProof/>
        </w:rPr>
        <w:fldChar w:fldCharType="separate"/>
      </w:r>
      <w:r>
        <w:rPr>
          <w:noProof/>
        </w:rPr>
        <w:t>70</w:t>
      </w:r>
      <w:r>
        <w:rPr>
          <w:noProof/>
        </w:rPr>
        <w:fldChar w:fldCharType="end"/>
      </w:r>
    </w:p>
    <w:p w14:paraId="3F7D665D" w14:textId="3E796DD4" w:rsidR="00152EF7" w:rsidRDefault="00152EF7">
      <w:pPr>
        <w:pStyle w:val="TOC5"/>
        <w:rPr>
          <w:rFonts w:asciiTheme="minorHAnsi" w:hAnsiTheme="minorHAnsi" w:cstheme="minorBidi"/>
          <w:noProof/>
          <w:kern w:val="2"/>
          <w:sz w:val="22"/>
          <w:szCs w:val="22"/>
          <w:lang w:eastAsia="en-GB"/>
          <w14:ligatures w14:val="standardContextual"/>
        </w:rPr>
      </w:pPr>
      <w:r>
        <w:rPr>
          <w:noProof/>
        </w:rPr>
        <w:t>5.2.19.3.4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_Toc161910698 \h </w:instrText>
      </w:r>
      <w:r>
        <w:rPr>
          <w:noProof/>
        </w:rPr>
      </w:r>
      <w:r>
        <w:rPr>
          <w:noProof/>
        </w:rPr>
        <w:fldChar w:fldCharType="separate"/>
      </w:r>
      <w:r>
        <w:rPr>
          <w:noProof/>
        </w:rPr>
        <w:t>71</w:t>
      </w:r>
      <w:r>
        <w:rPr>
          <w:noProof/>
        </w:rPr>
        <w:fldChar w:fldCharType="end"/>
      </w:r>
    </w:p>
    <w:p w14:paraId="48CCCA4A" w14:textId="6A2E056C" w:rsidR="00152EF7" w:rsidRDefault="00152EF7">
      <w:pPr>
        <w:pStyle w:val="TOC3"/>
        <w:rPr>
          <w:rFonts w:asciiTheme="minorHAnsi" w:hAnsiTheme="minorHAnsi" w:cstheme="minorBidi"/>
          <w:noProof/>
          <w:kern w:val="2"/>
          <w:sz w:val="22"/>
          <w:szCs w:val="22"/>
          <w:lang w:eastAsia="en-GB"/>
          <w14:ligatures w14:val="standardContextual"/>
        </w:rPr>
      </w:pPr>
      <w:r>
        <w:rPr>
          <w:noProof/>
        </w:rPr>
        <w:t>5.2.19A</w:t>
      </w:r>
      <w:r>
        <w:rPr>
          <w:rFonts w:asciiTheme="minorHAnsi" w:hAnsiTheme="minorHAnsi" w:cstheme="minorBidi"/>
          <w:noProof/>
          <w:kern w:val="2"/>
          <w:sz w:val="22"/>
          <w:szCs w:val="22"/>
          <w:lang w:eastAsia="en-GB"/>
          <w14:ligatures w14:val="standardContextual"/>
        </w:rPr>
        <w:tab/>
      </w:r>
      <w:r>
        <w:rPr>
          <w:noProof/>
        </w:rPr>
        <w:t>Resource: IndividualEeGroupSubscription</w:t>
      </w:r>
      <w:r>
        <w:rPr>
          <w:noProof/>
        </w:rPr>
        <w:tab/>
      </w:r>
      <w:r>
        <w:rPr>
          <w:noProof/>
        </w:rPr>
        <w:fldChar w:fldCharType="begin" w:fldLock="1"/>
      </w:r>
      <w:r>
        <w:rPr>
          <w:noProof/>
        </w:rPr>
        <w:instrText xml:space="preserve"> PAGEREF _Toc161910699 \h </w:instrText>
      </w:r>
      <w:r>
        <w:rPr>
          <w:noProof/>
        </w:rPr>
      </w:r>
      <w:r>
        <w:rPr>
          <w:noProof/>
        </w:rPr>
        <w:fldChar w:fldCharType="separate"/>
      </w:r>
      <w:r>
        <w:rPr>
          <w:noProof/>
        </w:rPr>
        <w:t>71</w:t>
      </w:r>
      <w:r>
        <w:rPr>
          <w:noProof/>
        </w:rPr>
        <w:fldChar w:fldCharType="end"/>
      </w:r>
    </w:p>
    <w:p w14:paraId="737954D1" w14:textId="1FB8B0CE" w:rsidR="00152EF7" w:rsidRDefault="00152EF7">
      <w:pPr>
        <w:pStyle w:val="TOC4"/>
        <w:rPr>
          <w:rFonts w:asciiTheme="minorHAnsi" w:hAnsiTheme="minorHAnsi" w:cstheme="minorBidi"/>
          <w:noProof/>
          <w:kern w:val="2"/>
          <w:sz w:val="22"/>
          <w:szCs w:val="22"/>
          <w:lang w:eastAsia="en-GB"/>
          <w14:ligatures w14:val="standardContextual"/>
        </w:rPr>
      </w:pPr>
      <w:r>
        <w:rPr>
          <w:noProof/>
        </w:rPr>
        <w:t>5.2.19A.1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_Toc161910700 \h </w:instrText>
      </w:r>
      <w:r>
        <w:rPr>
          <w:noProof/>
        </w:rPr>
      </w:r>
      <w:r>
        <w:rPr>
          <w:noProof/>
        </w:rPr>
        <w:fldChar w:fldCharType="separate"/>
      </w:r>
      <w:r>
        <w:rPr>
          <w:noProof/>
        </w:rPr>
        <w:t>71</w:t>
      </w:r>
      <w:r>
        <w:rPr>
          <w:noProof/>
        </w:rPr>
        <w:fldChar w:fldCharType="end"/>
      </w:r>
    </w:p>
    <w:p w14:paraId="10B7D143" w14:textId="4813B114" w:rsidR="00152EF7" w:rsidRDefault="00152EF7">
      <w:pPr>
        <w:pStyle w:val="TOC4"/>
        <w:rPr>
          <w:rFonts w:asciiTheme="minorHAnsi" w:hAnsiTheme="minorHAnsi" w:cstheme="minorBidi"/>
          <w:noProof/>
          <w:kern w:val="2"/>
          <w:sz w:val="22"/>
          <w:szCs w:val="22"/>
          <w:lang w:eastAsia="en-GB"/>
          <w14:ligatures w14:val="standardContextual"/>
        </w:rPr>
      </w:pPr>
      <w:r>
        <w:rPr>
          <w:noProof/>
        </w:rPr>
        <w:t>5.2.19A.2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_Toc161910701 \h </w:instrText>
      </w:r>
      <w:r>
        <w:rPr>
          <w:noProof/>
        </w:rPr>
      </w:r>
      <w:r>
        <w:rPr>
          <w:noProof/>
        </w:rPr>
        <w:fldChar w:fldCharType="separate"/>
      </w:r>
      <w:r>
        <w:rPr>
          <w:noProof/>
        </w:rPr>
        <w:t>71</w:t>
      </w:r>
      <w:r>
        <w:rPr>
          <w:noProof/>
        </w:rPr>
        <w:fldChar w:fldCharType="end"/>
      </w:r>
    </w:p>
    <w:p w14:paraId="76E3AA37" w14:textId="4188FAE5" w:rsidR="00152EF7" w:rsidRDefault="00152EF7">
      <w:pPr>
        <w:pStyle w:val="TOC4"/>
        <w:rPr>
          <w:rFonts w:asciiTheme="minorHAnsi" w:hAnsiTheme="minorHAnsi" w:cstheme="minorBidi"/>
          <w:noProof/>
          <w:kern w:val="2"/>
          <w:sz w:val="22"/>
          <w:szCs w:val="22"/>
          <w:lang w:eastAsia="en-GB"/>
          <w14:ligatures w14:val="standardContextual"/>
        </w:rPr>
      </w:pPr>
      <w:r>
        <w:rPr>
          <w:noProof/>
        </w:rPr>
        <w:t>5.2.19A.3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_Toc161910702 \h </w:instrText>
      </w:r>
      <w:r>
        <w:rPr>
          <w:noProof/>
        </w:rPr>
      </w:r>
      <w:r>
        <w:rPr>
          <w:noProof/>
        </w:rPr>
        <w:fldChar w:fldCharType="separate"/>
      </w:r>
      <w:r>
        <w:rPr>
          <w:noProof/>
        </w:rPr>
        <w:t>71</w:t>
      </w:r>
      <w:r>
        <w:rPr>
          <w:noProof/>
        </w:rPr>
        <w:fldChar w:fldCharType="end"/>
      </w:r>
    </w:p>
    <w:p w14:paraId="1705E6A3" w14:textId="3BFE4A08" w:rsidR="00152EF7" w:rsidRDefault="00152EF7">
      <w:pPr>
        <w:pStyle w:val="TOC5"/>
        <w:rPr>
          <w:rFonts w:asciiTheme="minorHAnsi" w:hAnsiTheme="minorHAnsi" w:cstheme="minorBidi"/>
          <w:noProof/>
          <w:kern w:val="2"/>
          <w:sz w:val="22"/>
          <w:szCs w:val="22"/>
          <w:lang w:eastAsia="en-GB"/>
          <w14:ligatures w14:val="standardContextual"/>
        </w:rPr>
      </w:pPr>
      <w:r>
        <w:rPr>
          <w:noProof/>
        </w:rPr>
        <w:t>5.2.19A.3.1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_Toc161910703 \h </w:instrText>
      </w:r>
      <w:r>
        <w:rPr>
          <w:noProof/>
        </w:rPr>
      </w:r>
      <w:r>
        <w:rPr>
          <w:noProof/>
        </w:rPr>
        <w:fldChar w:fldCharType="separate"/>
      </w:r>
      <w:r>
        <w:rPr>
          <w:noProof/>
        </w:rPr>
        <w:t>71</w:t>
      </w:r>
      <w:r>
        <w:rPr>
          <w:noProof/>
        </w:rPr>
        <w:fldChar w:fldCharType="end"/>
      </w:r>
    </w:p>
    <w:p w14:paraId="586DA8FF" w14:textId="5CEFB82C" w:rsidR="00152EF7" w:rsidRDefault="00152EF7">
      <w:pPr>
        <w:pStyle w:val="TOC5"/>
        <w:rPr>
          <w:rFonts w:asciiTheme="minorHAnsi" w:hAnsiTheme="minorHAnsi" w:cstheme="minorBidi"/>
          <w:noProof/>
          <w:kern w:val="2"/>
          <w:sz w:val="22"/>
          <w:szCs w:val="22"/>
          <w:lang w:eastAsia="en-GB"/>
          <w14:ligatures w14:val="standardContextual"/>
        </w:rPr>
      </w:pPr>
      <w:r>
        <w:rPr>
          <w:noProof/>
        </w:rPr>
        <w:t>5.2.19A.3.2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_Toc161910704 \h </w:instrText>
      </w:r>
      <w:r>
        <w:rPr>
          <w:noProof/>
        </w:rPr>
      </w:r>
      <w:r>
        <w:rPr>
          <w:noProof/>
        </w:rPr>
        <w:fldChar w:fldCharType="separate"/>
      </w:r>
      <w:r>
        <w:rPr>
          <w:noProof/>
        </w:rPr>
        <w:t>72</w:t>
      </w:r>
      <w:r>
        <w:rPr>
          <w:noProof/>
        </w:rPr>
        <w:fldChar w:fldCharType="end"/>
      </w:r>
    </w:p>
    <w:p w14:paraId="01F917CE" w14:textId="276FEB23" w:rsidR="00152EF7" w:rsidRDefault="00152EF7">
      <w:pPr>
        <w:pStyle w:val="TOC5"/>
        <w:rPr>
          <w:rFonts w:asciiTheme="minorHAnsi" w:hAnsiTheme="minorHAnsi" w:cstheme="minorBidi"/>
          <w:noProof/>
          <w:kern w:val="2"/>
          <w:sz w:val="22"/>
          <w:szCs w:val="22"/>
          <w:lang w:eastAsia="en-GB"/>
          <w14:ligatures w14:val="standardContextual"/>
        </w:rPr>
      </w:pPr>
      <w:r>
        <w:rPr>
          <w:noProof/>
        </w:rPr>
        <w:t>5.2.19A.3.</w:t>
      </w:r>
      <w:r w:rsidRPr="00EA7F11">
        <w:rPr>
          <w:noProof/>
          <w:lang w:val="de-DE"/>
        </w:rPr>
        <w:t>3</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_Toc161910705 \h </w:instrText>
      </w:r>
      <w:r>
        <w:rPr>
          <w:noProof/>
        </w:rPr>
      </w:r>
      <w:r>
        <w:rPr>
          <w:noProof/>
        </w:rPr>
        <w:fldChar w:fldCharType="separate"/>
      </w:r>
      <w:r>
        <w:rPr>
          <w:noProof/>
        </w:rPr>
        <w:t>72</w:t>
      </w:r>
      <w:r>
        <w:rPr>
          <w:noProof/>
        </w:rPr>
        <w:fldChar w:fldCharType="end"/>
      </w:r>
    </w:p>
    <w:p w14:paraId="4C12F328" w14:textId="367F4746" w:rsidR="00152EF7" w:rsidRDefault="00152EF7">
      <w:pPr>
        <w:pStyle w:val="TOC5"/>
        <w:rPr>
          <w:rFonts w:asciiTheme="minorHAnsi" w:hAnsiTheme="minorHAnsi" w:cstheme="minorBidi"/>
          <w:noProof/>
          <w:kern w:val="2"/>
          <w:sz w:val="22"/>
          <w:szCs w:val="22"/>
          <w:lang w:eastAsia="en-GB"/>
          <w14:ligatures w14:val="standardContextual"/>
        </w:rPr>
      </w:pPr>
      <w:r>
        <w:rPr>
          <w:noProof/>
        </w:rPr>
        <w:t>5.2.19A.3.4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_Toc161910706 \h </w:instrText>
      </w:r>
      <w:r>
        <w:rPr>
          <w:noProof/>
        </w:rPr>
      </w:r>
      <w:r>
        <w:rPr>
          <w:noProof/>
        </w:rPr>
        <w:fldChar w:fldCharType="separate"/>
      </w:r>
      <w:r>
        <w:rPr>
          <w:noProof/>
        </w:rPr>
        <w:t>73</w:t>
      </w:r>
      <w:r>
        <w:rPr>
          <w:noProof/>
        </w:rPr>
        <w:fldChar w:fldCharType="end"/>
      </w:r>
    </w:p>
    <w:p w14:paraId="0E071DA7" w14:textId="1BB9869E" w:rsidR="00152EF7" w:rsidRDefault="00152EF7">
      <w:pPr>
        <w:pStyle w:val="TOC3"/>
        <w:rPr>
          <w:rFonts w:asciiTheme="minorHAnsi" w:hAnsiTheme="minorHAnsi" w:cstheme="minorBidi"/>
          <w:noProof/>
          <w:kern w:val="2"/>
          <w:sz w:val="22"/>
          <w:szCs w:val="22"/>
          <w:lang w:eastAsia="en-GB"/>
          <w14:ligatures w14:val="standardContextual"/>
        </w:rPr>
      </w:pPr>
      <w:r>
        <w:rPr>
          <w:noProof/>
        </w:rPr>
        <w:t>5.2.19B</w:t>
      </w:r>
      <w:r>
        <w:rPr>
          <w:rFonts w:asciiTheme="minorHAnsi" w:hAnsiTheme="minorHAnsi" w:cstheme="minorBidi"/>
          <w:noProof/>
          <w:kern w:val="2"/>
          <w:sz w:val="22"/>
          <w:szCs w:val="22"/>
          <w:lang w:eastAsia="en-GB"/>
          <w14:ligatures w14:val="standardContextual"/>
        </w:rPr>
        <w:tab/>
      </w:r>
      <w:r>
        <w:rPr>
          <w:noProof/>
        </w:rPr>
        <w:t>Resource: EeGroupProfileData</w:t>
      </w:r>
      <w:r>
        <w:rPr>
          <w:noProof/>
        </w:rPr>
        <w:tab/>
      </w:r>
      <w:r>
        <w:rPr>
          <w:noProof/>
        </w:rPr>
        <w:fldChar w:fldCharType="begin" w:fldLock="1"/>
      </w:r>
      <w:r>
        <w:rPr>
          <w:noProof/>
        </w:rPr>
        <w:instrText xml:space="preserve"> PAGEREF _Toc161910707 \h </w:instrText>
      </w:r>
      <w:r>
        <w:rPr>
          <w:noProof/>
        </w:rPr>
      </w:r>
      <w:r>
        <w:rPr>
          <w:noProof/>
        </w:rPr>
        <w:fldChar w:fldCharType="separate"/>
      </w:r>
      <w:r>
        <w:rPr>
          <w:noProof/>
        </w:rPr>
        <w:t>73</w:t>
      </w:r>
      <w:r>
        <w:rPr>
          <w:noProof/>
        </w:rPr>
        <w:fldChar w:fldCharType="end"/>
      </w:r>
    </w:p>
    <w:p w14:paraId="42094B29" w14:textId="463C2085" w:rsidR="00152EF7" w:rsidRDefault="00152EF7">
      <w:pPr>
        <w:pStyle w:val="TOC4"/>
        <w:rPr>
          <w:rFonts w:asciiTheme="minorHAnsi" w:hAnsiTheme="minorHAnsi" w:cstheme="minorBidi"/>
          <w:noProof/>
          <w:kern w:val="2"/>
          <w:sz w:val="22"/>
          <w:szCs w:val="22"/>
          <w:lang w:eastAsia="en-GB"/>
          <w14:ligatures w14:val="standardContextual"/>
        </w:rPr>
      </w:pPr>
      <w:r>
        <w:rPr>
          <w:noProof/>
        </w:rPr>
        <w:t>5.2.19B.1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_Toc161910708 \h </w:instrText>
      </w:r>
      <w:r>
        <w:rPr>
          <w:noProof/>
        </w:rPr>
      </w:r>
      <w:r>
        <w:rPr>
          <w:noProof/>
        </w:rPr>
        <w:fldChar w:fldCharType="separate"/>
      </w:r>
      <w:r>
        <w:rPr>
          <w:noProof/>
        </w:rPr>
        <w:t>73</w:t>
      </w:r>
      <w:r>
        <w:rPr>
          <w:noProof/>
        </w:rPr>
        <w:fldChar w:fldCharType="end"/>
      </w:r>
    </w:p>
    <w:p w14:paraId="79954646" w14:textId="4F529412" w:rsidR="00152EF7" w:rsidRDefault="00152EF7">
      <w:pPr>
        <w:pStyle w:val="TOC4"/>
        <w:rPr>
          <w:rFonts w:asciiTheme="minorHAnsi" w:hAnsiTheme="minorHAnsi" w:cstheme="minorBidi"/>
          <w:noProof/>
          <w:kern w:val="2"/>
          <w:sz w:val="22"/>
          <w:szCs w:val="22"/>
          <w:lang w:eastAsia="en-GB"/>
          <w14:ligatures w14:val="standardContextual"/>
        </w:rPr>
      </w:pPr>
      <w:r>
        <w:rPr>
          <w:noProof/>
        </w:rPr>
        <w:t>5.2.19B.2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_Toc161910709 \h </w:instrText>
      </w:r>
      <w:r>
        <w:rPr>
          <w:noProof/>
        </w:rPr>
      </w:r>
      <w:r>
        <w:rPr>
          <w:noProof/>
        </w:rPr>
        <w:fldChar w:fldCharType="separate"/>
      </w:r>
      <w:r>
        <w:rPr>
          <w:noProof/>
        </w:rPr>
        <w:t>74</w:t>
      </w:r>
      <w:r>
        <w:rPr>
          <w:noProof/>
        </w:rPr>
        <w:fldChar w:fldCharType="end"/>
      </w:r>
    </w:p>
    <w:p w14:paraId="6EB5D839" w14:textId="0DD12FE7" w:rsidR="00152EF7" w:rsidRDefault="00152EF7">
      <w:pPr>
        <w:pStyle w:val="TOC4"/>
        <w:rPr>
          <w:rFonts w:asciiTheme="minorHAnsi" w:hAnsiTheme="minorHAnsi" w:cstheme="minorBidi"/>
          <w:noProof/>
          <w:kern w:val="2"/>
          <w:sz w:val="22"/>
          <w:szCs w:val="22"/>
          <w:lang w:eastAsia="en-GB"/>
          <w14:ligatures w14:val="standardContextual"/>
        </w:rPr>
      </w:pPr>
      <w:r>
        <w:rPr>
          <w:noProof/>
        </w:rPr>
        <w:t>5.2.19B.3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_Toc161910710 \h </w:instrText>
      </w:r>
      <w:r>
        <w:rPr>
          <w:noProof/>
        </w:rPr>
      </w:r>
      <w:r>
        <w:rPr>
          <w:noProof/>
        </w:rPr>
        <w:fldChar w:fldCharType="separate"/>
      </w:r>
      <w:r>
        <w:rPr>
          <w:noProof/>
        </w:rPr>
        <w:t>74</w:t>
      </w:r>
      <w:r>
        <w:rPr>
          <w:noProof/>
        </w:rPr>
        <w:fldChar w:fldCharType="end"/>
      </w:r>
    </w:p>
    <w:p w14:paraId="5134F905" w14:textId="006D9D6D" w:rsidR="00152EF7" w:rsidRDefault="00152EF7">
      <w:pPr>
        <w:pStyle w:val="TOC5"/>
        <w:rPr>
          <w:rFonts w:asciiTheme="minorHAnsi" w:hAnsiTheme="minorHAnsi" w:cstheme="minorBidi"/>
          <w:noProof/>
          <w:kern w:val="2"/>
          <w:sz w:val="22"/>
          <w:szCs w:val="22"/>
          <w:lang w:eastAsia="en-GB"/>
          <w14:ligatures w14:val="standardContextual"/>
        </w:rPr>
      </w:pPr>
      <w:r>
        <w:rPr>
          <w:noProof/>
        </w:rPr>
        <w:t>5.2.19B.3.1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_Toc161910711 \h </w:instrText>
      </w:r>
      <w:r>
        <w:rPr>
          <w:noProof/>
        </w:rPr>
      </w:r>
      <w:r>
        <w:rPr>
          <w:noProof/>
        </w:rPr>
        <w:fldChar w:fldCharType="separate"/>
      </w:r>
      <w:r>
        <w:rPr>
          <w:noProof/>
        </w:rPr>
        <w:t>74</w:t>
      </w:r>
      <w:r>
        <w:rPr>
          <w:noProof/>
        </w:rPr>
        <w:fldChar w:fldCharType="end"/>
      </w:r>
    </w:p>
    <w:p w14:paraId="78420776" w14:textId="4D76D87D" w:rsidR="00152EF7" w:rsidRDefault="00152EF7">
      <w:pPr>
        <w:pStyle w:val="TOC3"/>
        <w:rPr>
          <w:rFonts w:asciiTheme="minorHAnsi" w:hAnsiTheme="minorHAnsi" w:cstheme="minorBidi"/>
          <w:noProof/>
          <w:kern w:val="2"/>
          <w:sz w:val="22"/>
          <w:szCs w:val="22"/>
          <w:lang w:eastAsia="en-GB"/>
          <w14:ligatures w14:val="standardContextual"/>
        </w:rPr>
      </w:pPr>
      <w:r>
        <w:rPr>
          <w:noProof/>
        </w:rPr>
        <w:lastRenderedPageBreak/>
        <w:t>5.2.19C</w:t>
      </w:r>
      <w:r>
        <w:rPr>
          <w:rFonts w:asciiTheme="minorHAnsi" w:hAnsiTheme="minorHAnsi" w:cstheme="minorBidi"/>
          <w:noProof/>
          <w:kern w:val="2"/>
          <w:sz w:val="22"/>
          <w:szCs w:val="22"/>
          <w:lang w:eastAsia="en-GB"/>
          <w14:ligatures w14:val="standardContextual"/>
        </w:rPr>
        <w:tab/>
      </w:r>
      <w:r>
        <w:rPr>
          <w:noProof/>
        </w:rPr>
        <w:t xml:space="preserve">Resource: </w:t>
      </w:r>
      <w:r w:rsidRPr="00EA7F11">
        <w:rPr>
          <w:noProof/>
          <w:lang w:val="de-DE"/>
        </w:rPr>
        <w:t>AmfGroupSubscriptionInfo</w:t>
      </w:r>
      <w:r>
        <w:rPr>
          <w:noProof/>
        </w:rPr>
        <w:tab/>
      </w:r>
      <w:r>
        <w:rPr>
          <w:noProof/>
        </w:rPr>
        <w:fldChar w:fldCharType="begin" w:fldLock="1"/>
      </w:r>
      <w:r>
        <w:rPr>
          <w:noProof/>
        </w:rPr>
        <w:instrText xml:space="preserve"> PAGEREF _Toc161910712 \h </w:instrText>
      </w:r>
      <w:r>
        <w:rPr>
          <w:noProof/>
        </w:rPr>
      </w:r>
      <w:r>
        <w:rPr>
          <w:noProof/>
        </w:rPr>
        <w:fldChar w:fldCharType="separate"/>
      </w:r>
      <w:r>
        <w:rPr>
          <w:noProof/>
        </w:rPr>
        <w:t>74</w:t>
      </w:r>
      <w:r>
        <w:rPr>
          <w:noProof/>
        </w:rPr>
        <w:fldChar w:fldCharType="end"/>
      </w:r>
    </w:p>
    <w:p w14:paraId="1825211F" w14:textId="44421DA6" w:rsidR="00152EF7" w:rsidRDefault="00152EF7">
      <w:pPr>
        <w:pStyle w:val="TOC4"/>
        <w:rPr>
          <w:rFonts w:asciiTheme="minorHAnsi" w:hAnsiTheme="minorHAnsi" w:cstheme="minorBidi"/>
          <w:noProof/>
          <w:kern w:val="2"/>
          <w:sz w:val="22"/>
          <w:szCs w:val="22"/>
          <w:lang w:eastAsia="en-GB"/>
          <w14:ligatures w14:val="standardContextual"/>
        </w:rPr>
      </w:pPr>
      <w:r>
        <w:rPr>
          <w:noProof/>
        </w:rPr>
        <w:t>5.2.19C.1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_Toc161910713 \h </w:instrText>
      </w:r>
      <w:r>
        <w:rPr>
          <w:noProof/>
        </w:rPr>
      </w:r>
      <w:r>
        <w:rPr>
          <w:noProof/>
        </w:rPr>
        <w:fldChar w:fldCharType="separate"/>
      </w:r>
      <w:r>
        <w:rPr>
          <w:noProof/>
        </w:rPr>
        <w:t>74</w:t>
      </w:r>
      <w:r>
        <w:rPr>
          <w:noProof/>
        </w:rPr>
        <w:fldChar w:fldCharType="end"/>
      </w:r>
    </w:p>
    <w:p w14:paraId="6374616D" w14:textId="37E594CF" w:rsidR="00152EF7" w:rsidRDefault="00152EF7">
      <w:pPr>
        <w:pStyle w:val="TOC4"/>
        <w:rPr>
          <w:rFonts w:asciiTheme="minorHAnsi" w:hAnsiTheme="minorHAnsi" w:cstheme="minorBidi"/>
          <w:noProof/>
          <w:kern w:val="2"/>
          <w:sz w:val="22"/>
          <w:szCs w:val="22"/>
          <w:lang w:eastAsia="en-GB"/>
          <w14:ligatures w14:val="standardContextual"/>
        </w:rPr>
      </w:pPr>
      <w:r>
        <w:rPr>
          <w:noProof/>
        </w:rPr>
        <w:t>5.2.19C.2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_Toc161910714 \h </w:instrText>
      </w:r>
      <w:r>
        <w:rPr>
          <w:noProof/>
        </w:rPr>
      </w:r>
      <w:r>
        <w:rPr>
          <w:noProof/>
        </w:rPr>
        <w:fldChar w:fldCharType="separate"/>
      </w:r>
      <w:r>
        <w:rPr>
          <w:noProof/>
        </w:rPr>
        <w:t>74</w:t>
      </w:r>
      <w:r>
        <w:rPr>
          <w:noProof/>
        </w:rPr>
        <w:fldChar w:fldCharType="end"/>
      </w:r>
    </w:p>
    <w:p w14:paraId="02CA7129" w14:textId="0CDB5F22" w:rsidR="00152EF7" w:rsidRDefault="00152EF7">
      <w:pPr>
        <w:pStyle w:val="TOC4"/>
        <w:rPr>
          <w:rFonts w:asciiTheme="minorHAnsi" w:hAnsiTheme="minorHAnsi" w:cstheme="minorBidi"/>
          <w:noProof/>
          <w:kern w:val="2"/>
          <w:sz w:val="22"/>
          <w:szCs w:val="22"/>
          <w:lang w:eastAsia="en-GB"/>
          <w14:ligatures w14:val="standardContextual"/>
        </w:rPr>
      </w:pPr>
      <w:r>
        <w:rPr>
          <w:noProof/>
        </w:rPr>
        <w:t>5.2.19C.3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_Toc161910715 \h </w:instrText>
      </w:r>
      <w:r>
        <w:rPr>
          <w:noProof/>
        </w:rPr>
      </w:r>
      <w:r>
        <w:rPr>
          <w:noProof/>
        </w:rPr>
        <w:fldChar w:fldCharType="separate"/>
      </w:r>
      <w:r>
        <w:rPr>
          <w:noProof/>
        </w:rPr>
        <w:t>75</w:t>
      </w:r>
      <w:r>
        <w:rPr>
          <w:noProof/>
        </w:rPr>
        <w:fldChar w:fldCharType="end"/>
      </w:r>
    </w:p>
    <w:p w14:paraId="2B63EE37" w14:textId="6EE1C34E" w:rsidR="00152EF7" w:rsidRDefault="00152EF7">
      <w:pPr>
        <w:pStyle w:val="TOC5"/>
        <w:rPr>
          <w:rFonts w:asciiTheme="minorHAnsi" w:hAnsiTheme="minorHAnsi" w:cstheme="minorBidi"/>
          <w:noProof/>
          <w:kern w:val="2"/>
          <w:sz w:val="22"/>
          <w:szCs w:val="22"/>
          <w:lang w:eastAsia="en-GB"/>
          <w14:ligatures w14:val="standardContextual"/>
        </w:rPr>
      </w:pPr>
      <w:r>
        <w:rPr>
          <w:noProof/>
        </w:rPr>
        <w:t>5.2.19C.3.1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_Toc161910716 \h </w:instrText>
      </w:r>
      <w:r>
        <w:rPr>
          <w:noProof/>
        </w:rPr>
      </w:r>
      <w:r>
        <w:rPr>
          <w:noProof/>
        </w:rPr>
        <w:fldChar w:fldCharType="separate"/>
      </w:r>
      <w:r>
        <w:rPr>
          <w:noProof/>
        </w:rPr>
        <w:t>75</w:t>
      </w:r>
      <w:r>
        <w:rPr>
          <w:noProof/>
        </w:rPr>
        <w:fldChar w:fldCharType="end"/>
      </w:r>
    </w:p>
    <w:p w14:paraId="33B66FED" w14:textId="14830366" w:rsidR="00152EF7" w:rsidRDefault="00152EF7">
      <w:pPr>
        <w:pStyle w:val="TOC5"/>
        <w:rPr>
          <w:rFonts w:asciiTheme="minorHAnsi" w:hAnsiTheme="minorHAnsi" w:cstheme="minorBidi"/>
          <w:noProof/>
          <w:kern w:val="2"/>
          <w:sz w:val="22"/>
          <w:szCs w:val="22"/>
          <w:lang w:eastAsia="en-GB"/>
          <w14:ligatures w14:val="standardContextual"/>
        </w:rPr>
      </w:pPr>
      <w:r>
        <w:rPr>
          <w:noProof/>
        </w:rPr>
        <w:t>5.2.19C.3.2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_Toc161910717 \h </w:instrText>
      </w:r>
      <w:r>
        <w:rPr>
          <w:noProof/>
        </w:rPr>
      </w:r>
      <w:r>
        <w:rPr>
          <w:noProof/>
        </w:rPr>
        <w:fldChar w:fldCharType="separate"/>
      </w:r>
      <w:r>
        <w:rPr>
          <w:noProof/>
        </w:rPr>
        <w:t>75</w:t>
      </w:r>
      <w:r>
        <w:rPr>
          <w:noProof/>
        </w:rPr>
        <w:fldChar w:fldCharType="end"/>
      </w:r>
    </w:p>
    <w:p w14:paraId="78F0AD90" w14:textId="5DD4F6CB" w:rsidR="00152EF7" w:rsidRDefault="00152EF7">
      <w:pPr>
        <w:pStyle w:val="TOC5"/>
        <w:rPr>
          <w:rFonts w:asciiTheme="minorHAnsi" w:hAnsiTheme="minorHAnsi" w:cstheme="minorBidi"/>
          <w:noProof/>
          <w:kern w:val="2"/>
          <w:sz w:val="22"/>
          <w:szCs w:val="22"/>
          <w:lang w:eastAsia="en-GB"/>
          <w14:ligatures w14:val="standardContextual"/>
        </w:rPr>
      </w:pPr>
      <w:r>
        <w:rPr>
          <w:noProof/>
        </w:rPr>
        <w:t>5.2.19C.3.</w:t>
      </w:r>
      <w:r w:rsidRPr="00EA7F11">
        <w:rPr>
          <w:noProof/>
          <w:lang w:val="de-DE"/>
        </w:rPr>
        <w:t>3</w:t>
      </w:r>
      <w:r>
        <w:rPr>
          <w:rFonts w:asciiTheme="minorHAnsi" w:hAnsiTheme="minorHAnsi" w:cstheme="minorBidi"/>
          <w:noProof/>
          <w:kern w:val="2"/>
          <w:sz w:val="22"/>
          <w:szCs w:val="22"/>
          <w:lang w:eastAsia="en-GB"/>
          <w14:ligatures w14:val="standardContextual"/>
        </w:rPr>
        <w:tab/>
      </w:r>
      <w:r w:rsidRPr="00EA7F11">
        <w:rPr>
          <w:noProof/>
          <w:lang w:val="de-DE"/>
        </w:rPr>
        <w:t>GET</w:t>
      </w:r>
      <w:r>
        <w:rPr>
          <w:noProof/>
        </w:rPr>
        <w:tab/>
      </w:r>
      <w:r>
        <w:rPr>
          <w:noProof/>
        </w:rPr>
        <w:fldChar w:fldCharType="begin" w:fldLock="1"/>
      </w:r>
      <w:r>
        <w:rPr>
          <w:noProof/>
        </w:rPr>
        <w:instrText xml:space="preserve"> PAGEREF _Toc161910718 \h </w:instrText>
      </w:r>
      <w:r>
        <w:rPr>
          <w:noProof/>
        </w:rPr>
      </w:r>
      <w:r>
        <w:rPr>
          <w:noProof/>
        </w:rPr>
        <w:fldChar w:fldCharType="separate"/>
      </w:r>
      <w:r>
        <w:rPr>
          <w:noProof/>
        </w:rPr>
        <w:t>76</w:t>
      </w:r>
      <w:r>
        <w:rPr>
          <w:noProof/>
        </w:rPr>
        <w:fldChar w:fldCharType="end"/>
      </w:r>
    </w:p>
    <w:p w14:paraId="443F5EAE" w14:textId="14A0B182" w:rsidR="00152EF7" w:rsidRDefault="00152EF7">
      <w:pPr>
        <w:pStyle w:val="TOC5"/>
        <w:rPr>
          <w:rFonts w:asciiTheme="minorHAnsi" w:hAnsiTheme="minorHAnsi" w:cstheme="minorBidi"/>
          <w:noProof/>
          <w:kern w:val="2"/>
          <w:sz w:val="22"/>
          <w:szCs w:val="22"/>
          <w:lang w:eastAsia="en-GB"/>
          <w14:ligatures w14:val="standardContextual"/>
        </w:rPr>
      </w:pPr>
      <w:r>
        <w:rPr>
          <w:noProof/>
        </w:rPr>
        <w:t>5.2.31.3.</w:t>
      </w:r>
      <w:r w:rsidRPr="00EA7F11">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_Toc161910719 \h </w:instrText>
      </w:r>
      <w:r>
        <w:rPr>
          <w:noProof/>
        </w:rPr>
      </w:r>
      <w:r>
        <w:rPr>
          <w:noProof/>
        </w:rPr>
        <w:fldChar w:fldCharType="separate"/>
      </w:r>
      <w:r>
        <w:rPr>
          <w:noProof/>
        </w:rPr>
        <w:t>76</w:t>
      </w:r>
      <w:r>
        <w:rPr>
          <w:noProof/>
        </w:rPr>
        <w:fldChar w:fldCharType="end"/>
      </w:r>
    </w:p>
    <w:p w14:paraId="4E200C4E" w14:textId="26C6ED2D" w:rsidR="00152EF7" w:rsidRDefault="00152EF7">
      <w:pPr>
        <w:pStyle w:val="TOC3"/>
        <w:rPr>
          <w:rFonts w:asciiTheme="minorHAnsi" w:hAnsiTheme="minorHAnsi" w:cstheme="minorBidi"/>
          <w:noProof/>
          <w:kern w:val="2"/>
          <w:sz w:val="22"/>
          <w:szCs w:val="22"/>
          <w:lang w:eastAsia="en-GB"/>
          <w14:ligatures w14:val="standardContextual"/>
        </w:rPr>
      </w:pPr>
      <w:r>
        <w:rPr>
          <w:noProof/>
        </w:rPr>
        <w:t>5.2.19D</w:t>
      </w:r>
      <w:r>
        <w:rPr>
          <w:rFonts w:asciiTheme="minorHAnsi" w:hAnsiTheme="minorHAnsi" w:cstheme="minorBidi"/>
          <w:noProof/>
          <w:kern w:val="2"/>
          <w:sz w:val="22"/>
          <w:szCs w:val="22"/>
          <w:lang w:eastAsia="en-GB"/>
          <w14:ligatures w14:val="standardContextual"/>
        </w:rPr>
        <w:tab/>
      </w:r>
      <w:r>
        <w:rPr>
          <w:noProof/>
        </w:rPr>
        <w:t>Resource: SmfGroup</w:t>
      </w:r>
      <w:r w:rsidRPr="00EA7F11">
        <w:rPr>
          <w:noProof/>
          <w:lang w:val="de-DE"/>
        </w:rPr>
        <w:t>SubscriptionInfo</w:t>
      </w:r>
      <w:r>
        <w:rPr>
          <w:noProof/>
        </w:rPr>
        <w:tab/>
      </w:r>
      <w:r>
        <w:rPr>
          <w:noProof/>
        </w:rPr>
        <w:fldChar w:fldCharType="begin" w:fldLock="1"/>
      </w:r>
      <w:r>
        <w:rPr>
          <w:noProof/>
        </w:rPr>
        <w:instrText xml:space="preserve"> PAGEREF _Toc161910720 \h </w:instrText>
      </w:r>
      <w:r>
        <w:rPr>
          <w:noProof/>
        </w:rPr>
      </w:r>
      <w:r>
        <w:rPr>
          <w:noProof/>
        </w:rPr>
        <w:fldChar w:fldCharType="separate"/>
      </w:r>
      <w:r>
        <w:rPr>
          <w:noProof/>
        </w:rPr>
        <w:t>77</w:t>
      </w:r>
      <w:r>
        <w:rPr>
          <w:noProof/>
        </w:rPr>
        <w:fldChar w:fldCharType="end"/>
      </w:r>
    </w:p>
    <w:p w14:paraId="3E84F709" w14:textId="1620B1C8" w:rsidR="00152EF7" w:rsidRDefault="00152EF7">
      <w:pPr>
        <w:pStyle w:val="TOC4"/>
        <w:rPr>
          <w:rFonts w:asciiTheme="minorHAnsi" w:hAnsiTheme="minorHAnsi" w:cstheme="minorBidi"/>
          <w:noProof/>
          <w:kern w:val="2"/>
          <w:sz w:val="22"/>
          <w:szCs w:val="22"/>
          <w:lang w:eastAsia="en-GB"/>
          <w14:ligatures w14:val="standardContextual"/>
        </w:rPr>
      </w:pPr>
      <w:r>
        <w:rPr>
          <w:noProof/>
        </w:rPr>
        <w:t>5.2.19D.1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_Toc161910721 \h </w:instrText>
      </w:r>
      <w:r>
        <w:rPr>
          <w:noProof/>
        </w:rPr>
      </w:r>
      <w:r>
        <w:rPr>
          <w:noProof/>
        </w:rPr>
        <w:fldChar w:fldCharType="separate"/>
      </w:r>
      <w:r>
        <w:rPr>
          <w:noProof/>
        </w:rPr>
        <w:t>77</w:t>
      </w:r>
      <w:r>
        <w:rPr>
          <w:noProof/>
        </w:rPr>
        <w:fldChar w:fldCharType="end"/>
      </w:r>
    </w:p>
    <w:p w14:paraId="0E05E0ED" w14:textId="45B6FCDA" w:rsidR="00152EF7" w:rsidRDefault="00152EF7">
      <w:pPr>
        <w:pStyle w:val="TOC4"/>
        <w:rPr>
          <w:rFonts w:asciiTheme="minorHAnsi" w:hAnsiTheme="minorHAnsi" w:cstheme="minorBidi"/>
          <w:noProof/>
          <w:kern w:val="2"/>
          <w:sz w:val="22"/>
          <w:szCs w:val="22"/>
          <w:lang w:eastAsia="en-GB"/>
          <w14:ligatures w14:val="standardContextual"/>
        </w:rPr>
      </w:pPr>
      <w:r>
        <w:rPr>
          <w:noProof/>
        </w:rPr>
        <w:t>5.2.19D.2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_Toc161910722 \h </w:instrText>
      </w:r>
      <w:r>
        <w:rPr>
          <w:noProof/>
        </w:rPr>
      </w:r>
      <w:r>
        <w:rPr>
          <w:noProof/>
        </w:rPr>
        <w:fldChar w:fldCharType="separate"/>
      </w:r>
      <w:r>
        <w:rPr>
          <w:noProof/>
        </w:rPr>
        <w:t>77</w:t>
      </w:r>
      <w:r>
        <w:rPr>
          <w:noProof/>
        </w:rPr>
        <w:fldChar w:fldCharType="end"/>
      </w:r>
    </w:p>
    <w:p w14:paraId="1292909C" w14:textId="3FE0772D" w:rsidR="00152EF7" w:rsidRDefault="00152EF7">
      <w:pPr>
        <w:pStyle w:val="TOC4"/>
        <w:rPr>
          <w:rFonts w:asciiTheme="minorHAnsi" w:hAnsiTheme="minorHAnsi" w:cstheme="minorBidi"/>
          <w:noProof/>
          <w:kern w:val="2"/>
          <w:sz w:val="22"/>
          <w:szCs w:val="22"/>
          <w:lang w:eastAsia="en-GB"/>
          <w14:ligatures w14:val="standardContextual"/>
        </w:rPr>
      </w:pPr>
      <w:r>
        <w:rPr>
          <w:noProof/>
        </w:rPr>
        <w:t>5.2.19D.3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_Toc161910723 \h </w:instrText>
      </w:r>
      <w:r>
        <w:rPr>
          <w:noProof/>
        </w:rPr>
      </w:r>
      <w:r>
        <w:rPr>
          <w:noProof/>
        </w:rPr>
        <w:fldChar w:fldCharType="separate"/>
      </w:r>
      <w:r>
        <w:rPr>
          <w:noProof/>
        </w:rPr>
        <w:t>77</w:t>
      </w:r>
      <w:r>
        <w:rPr>
          <w:noProof/>
        </w:rPr>
        <w:fldChar w:fldCharType="end"/>
      </w:r>
    </w:p>
    <w:p w14:paraId="1BC2601B" w14:textId="0BBB2AAF" w:rsidR="00152EF7" w:rsidRDefault="00152EF7">
      <w:pPr>
        <w:pStyle w:val="TOC5"/>
        <w:rPr>
          <w:rFonts w:asciiTheme="minorHAnsi" w:hAnsiTheme="minorHAnsi" w:cstheme="minorBidi"/>
          <w:noProof/>
          <w:kern w:val="2"/>
          <w:sz w:val="22"/>
          <w:szCs w:val="22"/>
          <w:lang w:eastAsia="en-GB"/>
          <w14:ligatures w14:val="standardContextual"/>
        </w:rPr>
      </w:pPr>
      <w:r>
        <w:rPr>
          <w:noProof/>
        </w:rPr>
        <w:t>5.2.19D.3.1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_Toc161910724 \h </w:instrText>
      </w:r>
      <w:r>
        <w:rPr>
          <w:noProof/>
        </w:rPr>
      </w:r>
      <w:r>
        <w:rPr>
          <w:noProof/>
        </w:rPr>
        <w:fldChar w:fldCharType="separate"/>
      </w:r>
      <w:r>
        <w:rPr>
          <w:noProof/>
        </w:rPr>
        <w:t>77</w:t>
      </w:r>
      <w:r>
        <w:rPr>
          <w:noProof/>
        </w:rPr>
        <w:fldChar w:fldCharType="end"/>
      </w:r>
    </w:p>
    <w:p w14:paraId="0AED9E77" w14:textId="754897D1" w:rsidR="00152EF7" w:rsidRDefault="00152EF7">
      <w:pPr>
        <w:pStyle w:val="TOC5"/>
        <w:rPr>
          <w:rFonts w:asciiTheme="minorHAnsi" w:hAnsiTheme="minorHAnsi" w:cstheme="minorBidi"/>
          <w:noProof/>
          <w:kern w:val="2"/>
          <w:sz w:val="22"/>
          <w:szCs w:val="22"/>
          <w:lang w:eastAsia="en-GB"/>
          <w14:ligatures w14:val="standardContextual"/>
        </w:rPr>
      </w:pPr>
      <w:r>
        <w:rPr>
          <w:noProof/>
        </w:rPr>
        <w:t>5.2.19D.3.2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_Toc161910725 \h </w:instrText>
      </w:r>
      <w:r>
        <w:rPr>
          <w:noProof/>
        </w:rPr>
      </w:r>
      <w:r>
        <w:rPr>
          <w:noProof/>
        </w:rPr>
        <w:fldChar w:fldCharType="separate"/>
      </w:r>
      <w:r>
        <w:rPr>
          <w:noProof/>
        </w:rPr>
        <w:t>78</w:t>
      </w:r>
      <w:r>
        <w:rPr>
          <w:noProof/>
        </w:rPr>
        <w:fldChar w:fldCharType="end"/>
      </w:r>
    </w:p>
    <w:p w14:paraId="58E4E69D" w14:textId="4FC395E7" w:rsidR="00152EF7" w:rsidRDefault="00152EF7">
      <w:pPr>
        <w:pStyle w:val="TOC5"/>
        <w:rPr>
          <w:rFonts w:asciiTheme="minorHAnsi" w:hAnsiTheme="minorHAnsi" w:cstheme="minorBidi"/>
          <w:noProof/>
          <w:kern w:val="2"/>
          <w:sz w:val="22"/>
          <w:szCs w:val="22"/>
          <w:lang w:eastAsia="en-GB"/>
          <w14:ligatures w14:val="standardContextual"/>
        </w:rPr>
      </w:pPr>
      <w:r>
        <w:rPr>
          <w:noProof/>
        </w:rPr>
        <w:t>5.2.19D.3.</w:t>
      </w:r>
      <w:r w:rsidRPr="00EA7F11">
        <w:rPr>
          <w:noProof/>
          <w:lang w:val="de-DE"/>
        </w:rPr>
        <w:t>3</w:t>
      </w:r>
      <w:r>
        <w:rPr>
          <w:rFonts w:asciiTheme="minorHAnsi" w:hAnsiTheme="minorHAnsi" w:cstheme="minorBidi"/>
          <w:noProof/>
          <w:kern w:val="2"/>
          <w:sz w:val="22"/>
          <w:szCs w:val="22"/>
          <w:lang w:eastAsia="en-GB"/>
          <w14:ligatures w14:val="standardContextual"/>
        </w:rPr>
        <w:tab/>
      </w:r>
      <w:r w:rsidRPr="00EA7F11">
        <w:rPr>
          <w:noProof/>
          <w:lang w:val="de-DE"/>
        </w:rPr>
        <w:t>GET</w:t>
      </w:r>
      <w:r>
        <w:rPr>
          <w:noProof/>
        </w:rPr>
        <w:tab/>
      </w:r>
      <w:r>
        <w:rPr>
          <w:noProof/>
        </w:rPr>
        <w:fldChar w:fldCharType="begin" w:fldLock="1"/>
      </w:r>
      <w:r>
        <w:rPr>
          <w:noProof/>
        </w:rPr>
        <w:instrText xml:space="preserve"> PAGEREF _Toc161910726 \h </w:instrText>
      </w:r>
      <w:r>
        <w:rPr>
          <w:noProof/>
        </w:rPr>
      </w:r>
      <w:r>
        <w:rPr>
          <w:noProof/>
        </w:rPr>
        <w:fldChar w:fldCharType="separate"/>
      </w:r>
      <w:r>
        <w:rPr>
          <w:noProof/>
        </w:rPr>
        <w:t>78</w:t>
      </w:r>
      <w:r>
        <w:rPr>
          <w:noProof/>
        </w:rPr>
        <w:fldChar w:fldCharType="end"/>
      </w:r>
    </w:p>
    <w:p w14:paraId="606FF564" w14:textId="090543F1" w:rsidR="00152EF7" w:rsidRDefault="00152EF7">
      <w:pPr>
        <w:pStyle w:val="TOC5"/>
        <w:rPr>
          <w:rFonts w:asciiTheme="minorHAnsi" w:hAnsiTheme="minorHAnsi" w:cstheme="minorBidi"/>
          <w:noProof/>
          <w:kern w:val="2"/>
          <w:sz w:val="22"/>
          <w:szCs w:val="22"/>
          <w:lang w:eastAsia="en-GB"/>
          <w14:ligatures w14:val="standardContextual"/>
        </w:rPr>
      </w:pPr>
      <w:r>
        <w:rPr>
          <w:noProof/>
        </w:rPr>
        <w:t>5.2.19D.3.</w:t>
      </w:r>
      <w:r w:rsidRPr="00EA7F11">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_Toc161910727 \h </w:instrText>
      </w:r>
      <w:r>
        <w:rPr>
          <w:noProof/>
        </w:rPr>
      </w:r>
      <w:r>
        <w:rPr>
          <w:noProof/>
        </w:rPr>
        <w:fldChar w:fldCharType="separate"/>
      </w:r>
      <w:r>
        <w:rPr>
          <w:noProof/>
        </w:rPr>
        <w:t>79</w:t>
      </w:r>
      <w:r>
        <w:rPr>
          <w:noProof/>
        </w:rPr>
        <w:fldChar w:fldCharType="end"/>
      </w:r>
    </w:p>
    <w:p w14:paraId="4225EDCC" w14:textId="7C8C37FE" w:rsidR="00152EF7" w:rsidRDefault="00152EF7">
      <w:pPr>
        <w:pStyle w:val="TOC3"/>
        <w:rPr>
          <w:rFonts w:asciiTheme="minorHAnsi" w:hAnsiTheme="minorHAnsi" w:cstheme="minorBidi"/>
          <w:noProof/>
          <w:kern w:val="2"/>
          <w:sz w:val="22"/>
          <w:szCs w:val="22"/>
          <w:lang w:eastAsia="en-GB"/>
          <w14:ligatures w14:val="standardContextual"/>
        </w:rPr>
      </w:pPr>
      <w:r>
        <w:rPr>
          <w:noProof/>
        </w:rPr>
        <w:t>5.2.19E</w:t>
      </w:r>
      <w:r>
        <w:rPr>
          <w:rFonts w:asciiTheme="minorHAnsi" w:hAnsiTheme="minorHAnsi" w:cstheme="minorBidi"/>
          <w:noProof/>
          <w:kern w:val="2"/>
          <w:sz w:val="22"/>
          <w:szCs w:val="22"/>
          <w:lang w:eastAsia="en-GB"/>
          <w14:ligatures w14:val="standardContextual"/>
        </w:rPr>
        <w:tab/>
      </w:r>
      <w:r>
        <w:rPr>
          <w:noProof/>
        </w:rPr>
        <w:t>Resource: HssGroup</w:t>
      </w:r>
      <w:r w:rsidRPr="00EA7F11">
        <w:rPr>
          <w:noProof/>
          <w:lang w:val="de-DE"/>
        </w:rPr>
        <w:t>SubscriptionInfo</w:t>
      </w:r>
      <w:r>
        <w:rPr>
          <w:noProof/>
        </w:rPr>
        <w:tab/>
      </w:r>
      <w:r>
        <w:rPr>
          <w:noProof/>
        </w:rPr>
        <w:fldChar w:fldCharType="begin" w:fldLock="1"/>
      </w:r>
      <w:r>
        <w:rPr>
          <w:noProof/>
        </w:rPr>
        <w:instrText xml:space="preserve"> PAGEREF _Toc161910728 \h </w:instrText>
      </w:r>
      <w:r>
        <w:rPr>
          <w:noProof/>
        </w:rPr>
      </w:r>
      <w:r>
        <w:rPr>
          <w:noProof/>
        </w:rPr>
        <w:fldChar w:fldCharType="separate"/>
      </w:r>
      <w:r>
        <w:rPr>
          <w:noProof/>
        </w:rPr>
        <w:t>79</w:t>
      </w:r>
      <w:r>
        <w:rPr>
          <w:noProof/>
        </w:rPr>
        <w:fldChar w:fldCharType="end"/>
      </w:r>
    </w:p>
    <w:p w14:paraId="4420773D" w14:textId="6A2DE1BA" w:rsidR="00152EF7" w:rsidRDefault="00152EF7">
      <w:pPr>
        <w:pStyle w:val="TOC4"/>
        <w:rPr>
          <w:rFonts w:asciiTheme="minorHAnsi" w:hAnsiTheme="minorHAnsi" w:cstheme="minorBidi"/>
          <w:noProof/>
          <w:kern w:val="2"/>
          <w:sz w:val="22"/>
          <w:szCs w:val="22"/>
          <w:lang w:eastAsia="en-GB"/>
          <w14:ligatures w14:val="standardContextual"/>
        </w:rPr>
      </w:pPr>
      <w:r>
        <w:rPr>
          <w:noProof/>
        </w:rPr>
        <w:t>5.2.19E.1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_Toc161910729 \h </w:instrText>
      </w:r>
      <w:r>
        <w:rPr>
          <w:noProof/>
        </w:rPr>
      </w:r>
      <w:r>
        <w:rPr>
          <w:noProof/>
        </w:rPr>
        <w:fldChar w:fldCharType="separate"/>
      </w:r>
      <w:r>
        <w:rPr>
          <w:noProof/>
        </w:rPr>
        <w:t>79</w:t>
      </w:r>
      <w:r>
        <w:rPr>
          <w:noProof/>
        </w:rPr>
        <w:fldChar w:fldCharType="end"/>
      </w:r>
    </w:p>
    <w:p w14:paraId="2C8B279E" w14:textId="1C2F4DAE" w:rsidR="00152EF7" w:rsidRDefault="00152EF7">
      <w:pPr>
        <w:pStyle w:val="TOC4"/>
        <w:rPr>
          <w:rFonts w:asciiTheme="minorHAnsi" w:hAnsiTheme="minorHAnsi" w:cstheme="minorBidi"/>
          <w:noProof/>
          <w:kern w:val="2"/>
          <w:sz w:val="22"/>
          <w:szCs w:val="22"/>
          <w:lang w:eastAsia="en-GB"/>
          <w14:ligatures w14:val="standardContextual"/>
        </w:rPr>
      </w:pPr>
      <w:r>
        <w:rPr>
          <w:noProof/>
        </w:rPr>
        <w:t>5.2.19E.2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_Toc161910730 \h </w:instrText>
      </w:r>
      <w:r>
        <w:rPr>
          <w:noProof/>
        </w:rPr>
      </w:r>
      <w:r>
        <w:rPr>
          <w:noProof/>
        </w:rPr>
        <w:fldChar w:fldCharType="separate"/>
      </w:r>
      <w:r>
        <w:rPr>
          <w:noProof/>
        </w:rPr>
        <w:t>80</w:t>
      </w:r>
      <w:r>
        <w:rPr>
          <w:noProof/>
        </w:rPr>
        <w:fldChar w:fldCharType="end"/>
      </w:r>
    </w:p>
    <w:p w14:paraId="717BA4AC" w14:textId="21CD11C0" w:rsidR="00152EF7" w:rsidRDefault="00152EF7">
      <w:pPr>
        <w:pStyle w:val="TOC4"/>
        <w:rPr>
          <w:rFonts w:asciiTheme="minorHAnsi" w:hAnsiTheme="minorHAnsi" w:cstheme="minorBidi"/>
          <w:noProof/>
          <w:kern w:val="2"/>
          <w:sz w:val="22"/>
          <w:szCs w:val="22"/>
          <w:lang w:eastAsia="en-GB"/>
          <w14:ligatures w14:val="standardContextual"/>
        </w:rPr>
      </w:pPr>
      <w:r>
        <w:rPr>
          <w:noProof/>
        </w:rPr>
        <w:t>5.2.19E.3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_Toc161910731 \h </w:instrText>
      </w:r>
      <w:r>
        <w:rPr>
          <w:noProof/>
        </w:rPr>
      </w:r>
      <w:r>
        <w:rPr>
          <w:noProof/>
        </w:rPr>
        <w:fldChar w:fldCharType="separate"/>
      </w:r>
      <w:r>
        <w:rPr>
          <w:noProof/>
        </w:rPr>
        <w:t>80</w:t>
      </w:r>
      <w:r>
        <w:rPr>
          <w:noProof/>
        </w:rPr>
        <w:fldChar w:fldCharType="end"/>
      </w:r>
    </w:p>
    <w:p w14:paraId="2F69573E" w14:textId="5890CFBC" w:rsidR="00152EF7" w:rsidRDefault="00152EF7">
      <w:pPr>
        <w:pStyle w:val="TOC5"/>
        <w:rPr>
          <w:rFonts w:asciiTheme="minorHAnsi" w:hAnsiTheme="minorHAnsi" w:cstheme="minorBidi"/>
          <w:noProof/>
          <w:kern w:val="2"/>
          <w:sz w:val="22"/>
          <w:szCs w:val="22"/>
          <w:lang w:eastAsia="en-GB"/>
          <w14:ligatures w14:val="standardContextual"/>
        </w:rPr>
      </w:pPr>
      <w:r>
        <w:rPr>
          <w:noProof/>
        </w:rPr>
        <w:t>5.2.19E.3.1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_Toc161910732 \h </w:instrText>
      </w:r>
      <w:r>
        <w:rPr>
          <w:noProof/>
        </w:rPr>
      </w:r>
      <w:r>
        <w:rPr>
          <w:noProof/>
        </w:rPr>
        <w:fldChar w:fldCharType="separate"/>
      </w:r>
      <w:r>
        <w:rPr>
          <w:noProof/>
        </w:rPr>
        <w:t>80</w:t>
      </w:r>
      <w:r>
        <w:rPr>
          <w:noProof/>
        </w:rPr>
        <w:fldChar w:fldCharType="end"/>
      </w:r>
    </w:p>
    <w:p w14:paraId="7744A9A1" w14:textId="588235DF" w:rsidR="00152EF7" w:rsidRDefault="00152EF7">
      <w:pPr>
        <w:pStyle w:val="TOC5"/>
        <w:rPr>
          <w:rFonts w:asciiTheme="minorHAnsi" w:hAnsiTheme="minorHAnsi" w:cstheme="minorBidi"/>
          <w:noProof/>
          <w:kern w:val="2"/>
          <w:sz w:val="22"/>
          <w:szCs w:val="22"/>
          <w:lang w:eastAsia="en-GB"/>
          <w14:ligatures w14:val="standardContextual"/>
        </w:rPr>
      </w:pPr>
      <w:r>
        <w:rPr>
          <w:noProof/>
        </w:rPr>
        <w:t>5.2.19E.3.2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_Toc161910733 \h </w:instrText>
      </w:r>
      <w:r>
        <w:rPr>
          <w:noProof/>
        </w:rPr>
      </w:r>
      <w:r>
        <w:rPr>
          <w:noProof/>
        </w:rPr>
        <w:fldChar w:fldCharType="separate"/>
      </w:r>
      <w:r>
        <w:rPr>
          <w:noProof/>
        </w:rPr>
        <w:t>80</w:t>
      </w:r>
      <w:r>
        <w:rPr>
          <w:noProof/>
        </w:rPr>
        <w:fldChar w:fldCharType="end"/>
      </w:r>
    </w:p>
    <w:p w14:paraId="202C89F7" w14:textId="7FE41959" w:rsidR="00152EF7" w:rsidRDefault="00152EF7">
      <w:pPr>
        <w:pStyle w:val="TOC5"/>
        <w:rPr>
          <w:rFonts w:asciiTheme="minorHAnsi" w:hAnsiTheme="minorHAnsi" w:cstheme="minorBidi"/>
          <w:noProof/>
          <w:kern w:val="2"/>
          <w:sz w:val="22"/>
          <w:szCs w:val="22"/>
          <w:lang w:eastAsia="en-GB"/>
          <w14:ligatures w14:val="standardContextual"/>
        </w:rPr>
      </w:pPr>
      <w:r>
        <w:rPr>
          <w:noProof/>
        </w:rPr>
        <w:t>5.2.19E.3.</w:t>
      </w:r>
      <w:r w:rsidRPr="00EA7F11">
        <w:rPr>
          <w:noProof/>
          <w:lang w:val="de-DE"/>
        </w:rPr>
        <w:t>3</w:t>
      </w:r>
      <w:r>
        <w:rPr>
          <w:rFonts w:asciiTheme="minorHAnsi" w:hAnsiTheme="minorHAnsi" w:cstheme="minorBidi"/>
          <w:noProof/>
          <w:kern w:val="2"/>
          <w:sz w:val="22"/>
          <w:szCs w:val="22"/>
          <w:lang w:eastAsia="en-GB"/>
          <w14:ligatures w14:val="standardContextual"/>
        </w:rPr>
        <w:tab/>
      </w:r>
      <w:r w:rsidRPr="00EA7F11">
        <w:rPr>
          <w:noProof/>
          <w:lang w:val="de-DE"/>
        </w:rPr>
        <w:t>GET</w:t>
      </w:r>
      <w:r>
        <w:rPr>
          <w:noProof/>
        </w:rPr>
        <w:tab/>
      </w:r>
      <w:r>
        <w:rPr>
          <w:noProof/>
        </w:rPr>
        <w:fldChar w:fldCharType="begin" w:fldLock="1"/>
      </w:r>
      <w:r>
        <w:rPr>
          <w:noProof/>
        </w:rPr>
        <w:instrText xml:space="preserve"> PAGEREF _Toc161910734 \h </w:instrText>
      </w:r>
      <w:r>
        <w:rPr>
          <w:noProof/>
        </w:rPr>
      </w:r>
      <w:r>
        <w:rPr>
          <w:noProof/>
        </w:rPr>
        <w:fldChar w:fldCharType="separate"/>
      </w:r>
      <w:r>
        <w:rPr>
          <w:noProof/>
        </w:rPr>
        <w:t>81</w:t>
      </w:r>
      <w:r>
        <w:rPr>
          <w:noProof/>
        </w:rPr>
        <w:fldChar w:fldCharType="end"/>
      </w:r>
    </w:p>
    <w:p w14:paraId="67B58199" w14:textId="557A8F09" w:rsidR="00152EF7" w:rsidRDefault="00152EF7">
      <w:pPr>
        <w:pStyle w:val="TOC5"/>
        <w:rPr>
          <w:rFonts w:asciiTheme="minorHAnsi" w:hAnsiTheme="minorHAnsi" w:cstheme="minorBidi"/>
          <w:noProof/>
          <w:kern w:val="2"/>
          <w:sz w:val="22"/>
          <w:szCs w:val="22"/>
          <w:lang w:eastAsia="en-GB"/>
          <w14:ligatures w14:val="standardContextual"/>
        </w:rPr>
      </w:pPr>
      <w:r>
        <w:rPr>
          <w:noProof/>
        </w:rPr>
        <w:t>5.2.19E.3.</w:t>
      </w:r>
      <w:r w:rsidRPr="00EA7F11">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_Toc161910735 \h </w:instrText>
      </w:r>
      <w:r>
        <w:rPr>
          <w:noProof/>
        </w:rPr>
      </w:r>
      <w:r>
        <w:rPr>
          <w:noProof/>
        </w:rPr>
        <w:fldChar w:fldCharType="separate"/>
      </w:r>
      <w:r>
        <w:rPr>
          <w:noProof/>
        </w:rPr>
        <w:t>81</w:t>
      </w:r>
      <w:r>
        <w:rPr>
          <w:noProof/>
        </w:rPr>
        <w:fldChar w:fldCharType="end"/>
      </w:r>
    </w:p>
    <w:p w14:paraId="3939C59D" w14:textId="6A3CE037" w:rsidR="00152EF7" w:rsidRDefault="00152EF7">
      <w:pPr>
        <w:pStyle w:val="TOC3"/>
        <w:rPr>
          <w:rFonts w:asciiTheme="minorHAnsi" w:hAnsiTheme="minorHAnsi" w:cstheme="minorBidi"/>
          <w:noProof/>
          <w:kern w:val="2"/>
          <w:sz w:val="22"/>
          <w:szCs w:val="22"/>
          <w:lang w:eastAsia="en-GB"/>
          <w14:ligatures w14:val="standardContextual"/>
        </w:rPr>
      </w:pPr>
      <w:r>
        <w:rPr>
          <w:noProof/>
        </w:rPr>
        <w:t>5.2.20</w:t>
      </w:r>
      <w:r>
        <w:rPr>
          <w:rFonts w:asciiTheme="minorHAnsi" w:hAnsiTheme="minorHAnsi" w:cstheme="minorBidi"/>
          <w:noProof/>
          <w:kern w:val="2"/>
          <w:sz w:val="22"/>
          <w:szCs w:val="22"/>
          <w:lang w:eastAsia="en-GB"/>
          <w14:ligatures w14:val="standardContextual"/>
        </w:rPr>
        <w:tab/>
      </w:r>
      <w:r>
        <w:rPr>
          <w:noProof/>
        </w:rPr>
        <w:t>Resource: SubscriptionDataSubscriptions</w:t>
      </w:r>
      <w:r>
        <w:rPr>
          <w:noProof/>
        </w:rPr>
        <w:tab/>
      </w:r>
      <w:r>
        <w:rPr>
          <w:noProof/>
        </w:rPr>
        <w:fldChar w:fldCharType="begin" w:fldLock="1"/>
      </w:r>
      <w:r>
        <w:rPr>
          <w:noProof/>
        </w:rPr>
        <w:instrText xml:space="preserve"> PAGEREF _Toc161910736 \h </w:instrText>
      </w:r>
      <w:r>
        <w:rPr>
          <w:noProof/>
        </w:rPr>
      </w:r>
      <w:r>
        <w:rPr>
          <w:noProof/>
        </w:rPr>
        <w:fldChar w:fldCharType="separate"/>
      </w:r>
      <w:r>
        <w:rPr>
          <w:noProof/>
        </w:rPr>
        <w:t>82</w:t>
      </w:r>
      <w:r>
        <w:rPr>
          <w:noProof/>
        </w:rPr>
        <w:fldChar w:fldCharType="end"/>
      </w:r>
    </w:p>
    <w:p w14:paraId="785EFB9D" w14:textId="0CA6FE84" w:rsidR="00152EF7" w:rsidRDefault="00152EF7">
      <w:pPr>
        <w:pStyle w:val="TOC4"/>
        <w:rPr>
          <w:rFonts w:asciiTheme="minorHAnsi" w:hAnsiTheme="minorHAnsi" w:cstheme="minorBidi"/>
          <w:noProof/>
          <w:kern w:val="2"/>
          <w:sz w:val="22"/>
          <w:szCs w:val="22"/>
          <w:lang w:eastAsia="en-GB"/>
          <w14:ligatures w14:val="standardContextual"/>
        </w:rPr>
      </w:pPr>
      <w:r>
        <w:rPr>
          <w:noProof/>
        </w:rPr>
        <w:t>5.2.20.1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_Toc161910737 \h </w:instrText>
      </w:r>
      <w:r>
        <w:rPr>
          <w:noProof/>
        </w:rPr>
      </w:r>
      <w:r>
        <w:rPr>
          <w:noProof/>
        </w:rPr>
        <w:fldChar w:fldCharType="separate"/>
      </w:r>
      <w:r>
        <w:rPr>
          <w:noProof/>
        </w:rPr>
        <w:t>82</w:t>
      </w:r>
      <w:r>
        <w:rPr>
          <w:noProof/>
        </w:rPr>
        <w:fldChar w:fldCharType="end"/>
      </w:r>
    </w:p>
    <w:p w14:paraId="6EE79F3B" w14:textId="52CC6004" w:rsidR="00152EF7" w:rsidRDefault="00152EF7">
      <w:pPr>
        <w:pStyle w:val="TOC4"/>
        <w:rPr>
          <w:rFonts w:asciiTheme="minorHAnsi" w:hAnsiTheme="minorHAnsi" w:cstheme="minorBidi"/>
          <w:noProof/>
          <w:kern w:val="2"/>
          <w:sz w:val="22"/>
          <w:szCs w:val="22"/>
          <w:lang w:eastAsia="en-GB"/>
          <w14:ligatures w14:val="standardContextual"/>
        </w:rPr>
      </w:pPr>
      <w:r>
        <w:rPr>
          <w:noProof/>
        </w:rPr>
        <w:t>5.2.20.2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_Toc161910738 \h </w:instrText>
      </w:r>
      <w:r>
        <w:rPr>
          <w:noProof/>
        </w:rPr>
      </w:r>
      <w:r>
        <w:rPr>
          <w:noProof/>
        </w:rPr>
        <w:fldChar w:fldCharType="separate"/>
      </w:r>
      <w:r>
        <w:rPr>
          <w:noProof/>
        </w:rPr>
        <w:t>82</w:t>
      </w:r>
      <w:r>
        <w:rPr>
          <w:noProof/>
        </w:rPr>
        <w:fldChar w:fldCharType="end"/>
      </w:r>
    </w:p>
    <w:p w14:paraId="46D49B89" w14:textId="4ACBF544" w:rsidR="00152EF7" w:rsidRDefault="00152EF7">
      <w:pPr>
        <w:pStyle w:val="TOC4"/>
        <w:rPr>
          <w:rFonts w:asciiTheme="minorHAnsi" w:hAnsiTheme="minorHAnsi" w:cstheme="minorBidi"/>
          <w:noProof/>
          <w:kern w:val="2"/>
          <w:sz w:val="22"/>
          <w:szCs w:val="22"/>
          <w:lang w:eastAsia="en-GB"/>
          <w14:ligatures w14:val="standardContextual"/>
        </w:rPr>
      </w:pPr>
      <w:r>
        <w:rPr>
          <w:noProof/>
        </w:rPr>
        <w:t>5.2.20.3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_Toc161910739 \h </w:instrText>
      </w:r>
      <w:r>
        <w:rPr>
          <w:noProof/>
        </w:rPr>
      </w:r>
      <w:r>
        <w:rPr>
          <w:noProof/>
        </w:rPr>
        <w:fldChar w:fldCharType="separate"/>
      </w:r>
      <w:r>
        <w:rPr>
          <w:noProof/>
        </w:rPr>
        <w:t>82</w:t>
      </w:r>
      <w:r>
        <w:rPr>
          <w:noProof/>
        </w:rPr>
        <w:fldChar w:fldCharType="end"/>
      </w:r>
    </w:p>
    <w:p w14:paraId="655FAF68" w14:textId="0FDD0FBE" w:rsidR="00152EF7" w:rsidRDefault="00152EF7">
      <w:pPr>
        <w:pStyle w:val="TOC5"/>
        <w:rPr>
          <w:rFonts w:asciiTheme="minorHAnsi" w:hAnsiTheme="minorHAnsi" w:cstheme="minorBidi"/>
          <w:noProof/>
          <w:kern w:val="2"/>
          <w:sz w:val="22"/>
          <w:szCs w:val="22"/>
          <w:lang w:eastAsia="en-GB"/>
          <w14:ligatures w14:val="standardContextual"/>
        </w:rPr>
      </w:pPr>
      <w:r>
        <w:rPr>
          <w:noProof/>
        </w:rPr>
        <w:t>5.2.20.3.1</w:t>
      </w:r>
      <w:r>
        <w:rPr>
          <w:rFonts w:asciiTheme="minorHAnsi"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_Toc161910740 \h </w:instrText>
      </w:r>
      <w:r>
        <w:rPr>
          <w:noProof/>
        </w:rPr>
      </w:r>
      <w:r>
        <w:rPr>
          <w:noProof/>
        </w:rPr>
        <w:fldChar w:fldCharType="separate"/>
      </w:r>
      <w:r>
        <w:rPr>
          <w:noProof/>
        </w:rPr>
        <w:t>82</w:t>
      </w:r>
      <w:r>
        <w:rPr>
          <w:noProof/>
        </w:rPr>
        <w:fldChar w:fldCharType="end"/>
      </w:r>
    </w:p>
    <w:p w14:paraId="22D9246A" w14:textId="57D827CF" w:rsidR="00152EF7" w:rsidRDefault="00152EF7">
      <w:pPr>
        <w:pStyle w:val="TOC5"/>
        <w:rPr>
          <w:rFonts w:asciiTheme="minorHAnsi" w:hAnsiTheme="minorHAnsi" w:cstheme="minorBidi"/>
          <w:noProof/>
          <w:kern w:val="2"/>
          <w:sz w:val="22"/>
          <w:szCs w:val="22"/>
          <w:lang w:eastAsia="en-GB"/>
          <w14:ligatures w14:val="standardContextual"/>
        </w:rPr>
      </w:pPr>
      <w:r>
        <w:rPr>
          <w:noProof/>
        </w:rPr>
        <w:t>5.2.20.3.</w:t>
      </w:r>
      <w:r>
        <w:rPr>
          <w:noProof/>
          <w:lang w:eastAsia="zh-CN"/>
        </w:rPr>
        <w:t>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_Toc161910741 \h </w:instrText>
      </w:r>
      <w:r>
        <w:rPr>
          <w:noProof/>
        </w:rPr>
      </w:r>
      <w:r>
        <w:rPr>
          <w:noProof/>
        </w:rPr>
        <w:fldChar w:fldCharType="separate"/>
      </w:r>
      <w:r>
        <w:rPr>
          <w:noProof/>
        </w:rPr>
        <w:t>83</w:t>
      </w:r>
      <w:r>
        <w:rPr>
          <w:noProof/>
        </w:rPr>
        <w:fldChar w:fldCharType="end"/>
      </w:r>
    </w:p>
    <w:p w14:paraId="7F56C51B" w14:textId="250B42C2" w:rsidR="00152EF7" w:rsidRDefault="00152EF7">
      <w:pPr>
        <w:pStyle w:val="TOC5"/>
        <w:rPr>
          <w:rFonts w:asciiTheme="minorHAnsi" w:hAnsiTheme="minorHAnsi" w:cstheme="minorBidi"/>
          <w:noProof/>
          <w:kern w:val="2"/>
          <w:sz w:val="22"/>
          <w:szCs w:val="22"/>
          <w:lang w:eastAsia="en-GB"/>
          <w14:ligatures w14:val="standardContextual"/>
        </w:rPr>
      </w:pPr>
      <w:r>
        <w:rPr>
          <w:noProof/>
        </w:rPr>
        <w:t>5.2.20.3.</w:t>
      </w:r>
      <w:r>
        <w:rPr>
          <w:noProof/>
          <w:lang w:eastAsia="zh-CN"/>
        </w:rPr>
        <w:t>3</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_Toc161910742 \h </w:instrText>
      </w:r>
      <w:r>
        <w:rPr>
          <w:noProof/>
        </w:rPr>
      </w:r>
      <w:r>
        <w:rPr>
          <w:noProof/>
        </w:rPr>
        <w:fldChar w:fldCharType="separate"/>
      </w:r>
      <w:r>
        <w:rPr>
          <w:noProof/>
        </w:rPr>
        <w:t>84</w:t>
      </w:r>
      <w:r>
        <w:rPr>
          <w:noProof/>
        </w:rPr>
        <w:fldChar w:fldCharType="end"/>
      </w:r>
    </w:p>
    <w:p w14:paraId="3ED48B67" w14:textId="6D8D4C93" w:rsidR="00152EF7" w:rsidRDefault="00152EF7">
      <w:pPr>
        <w:pStyle w:val="TOC3"/>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Resource: IndividualSubscriptionDataSubscription</w:t>
      </w:r>
      <w:r>
        <w:rPr>
          <w:noProof/>
        </w:rPr>
        <w:tab/>
      </w:r>
      <w:r>
        <w:rPr>
          <w:noProof/>
        </w:rPr>
        <w:fldChar w:fldCharType="begin" w:fldLock="1"/>
      </w:r>
      <w:r>
        <w:rPr>
          <w:noProof/>
        </w:rPr>
        <w:instrText xml:space="preserve"> PAGEREF _Toc161910743 \h </w:instrText>
      </w:r>
      <w:r>
        <w:rPr>
          <w:noProof/>
        </w:rPr>
      </w:r>
      <w:r>
        <w:rPr>
          <w:noProof/>
        </w:rPr>
        <w:fldChar w:fldCharType="separate"/>
      </w:r>
      <w:r>
        <w:rPr>
          <w:noProof/>
        </w:rPr>
        <w:t>85</w:t>
      </w:r>
      <w:r>
        <w:rPr>
          <w:noProof/>
        </w:rPr>
        <w:fldChar w:fldCharType="end"/>
      </w:r>
    </w:p>
    <w:p w14:paraId="7AF4CC26" w14:textId="288A8CF2" w:rsidR="00152EF7" w:rsidRDefault="00152EF7">
      <w:pPr>
        <w:pStyle w:val="TOC4"/>
        <w:rPr>
          <w:rFonts w:asciiTheme="minorHAnsi" w:hAnsiTheme="minorHAnsi" w:cstheme="minorBidi"/>
          <w:noProof/>
          <w:kern w:val="2"/>
          <w:sz w:val="22"/>
          <w:szCs w:val="22"/>
          <w:lang w:eastAsia="en-GB"/>
          <w14:ligatures w14:val="standardContextual"/>
        </w:rPr>
      </w:pPr>
      <w:r>
        <w:rPr>
          <w:noProof/>
        </w:rPr>
        <w:t>5.2.21.1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_Toc161910744 \h </w:instrText>
      </w:r>
      <w:r>
        <w:rPr>
          <w:noProof/>
        </w:rPr>
      </w:r>
      <w:r>
        <w:rPr>
          <w:noProof/>
        </w:rPr>
        <w:fldChar w:fldCharType="separate"/>
      </w:r>
      <w:r>
        <w:rPr>
          <w:noProof/>
        </w:rPr>
        <w:t>85</w:t>
      </w:r>
      <w:r>
        <w:rPr>
          <w:noProof/>
        </w:rPr>
        <w:fldChar w:fldCharType="end"/>
      </w:r>
    </w:p>
    <w:p w14:paraId="1C48D6ED" w14:textId="4CAF73E0" w:rsidR="00152EF7" w:rsidRDefault="00152EF7">
      <w:pPr>
        <w:pStyle w:val="TOC4"/>
        <w:rPr>
          <w:rFonts w:asciiTheme="minorHAnsi" w:hAnsiTheme="minorHAnsi" w:cstheme="minorBidi"/>
          <w:noProof/>
          <w:kern w:val="2"/>
          <w:sz w:val="22"/>
          <w:szCs w:val="22"/>
          <w:lang w:eastAsia="en-GB"/>
          <w14:ligatures w14:val="standardContextual"/>
        </w:rPr>
      </w:pPr>
      <w:r>
        <w:rPr>
          <w:noProof/>
        </w:rPr>
        <w:t>5.2.21.2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_Toc161910745 \h </w:instrText>
      </w:r>
      <w:r>
        <w:rPr>
          <w:noProof/>
        </w:rPr>
      </w:r>
      <w:r>
        <w:rPr>
          <w:noProof/>
        </w:rPr>
        <w:fldChar w:fldCharType="separate"/>
      </w:r>
      <w:r>
        <w:rPr>
          <w:noProof/>
        </w:rPr>
        <w:t>85</w:t>
      </w:r>
      <w:r>
        <w:rPr>
          <w:noProof/>
        </w:rPr>
        <w:fldChar w:fldCharType="end"/>
      </w:r>
    </w:p>
    <w:p w14:paraId="316A0529" w14:textId="752AD75C" w:rsidR="00152EF7" w:rsidRDefault="00152EF7">
      <w:pPr>
        <w:pStyle w:val="TOC4"/>
        <w:rPr>
          <w:rFonts w:asciiTheme="minorHAnsi" w:hAnsiTheme="minorHAnsi" w:cstheme="minorBidi"/>
          <w:noProof/>
          <w:kern w:val="2"/>
          <w:sz w:val="22"/>
          <w:szCs w:val="22"/>
          <w:lang w:eastAsia="en-GB"/>
          <w14:ligatures w14:val="standardContextual"/>
        </w:rPr>
      </w:pPr>
      <w:r>
        <w:rPr>
          <w:noProof/>
        </w:rPr>
        <w:t>5.2.21.3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_Toc161910746 \h </w:instrText>
      </w:r>
      <w:r>
        <w:rPr>
          <w:noProof/>
        </w:rPr>
      </w:r>
      <w:r>
        <w:rPr>
          <w:noProof/>
        </w:rPr>
        <w:fldChar w:fldCharType="separate"/>
      </w:r>
      <w:r>
        <w:rPr>
          <w:noProof/>
        </w:rPr>
        <w:t>85</w:t>
      </w:r>
      <w:r>
        <w:rPr>
          <w:noProof/>
        </w:rPr>
        <w:fldChar w:fldCharType="end"/>
      </w:r>
    </w:p>
    <w:p w14:paraId="4B54BF2D" w14:textId="3F3A8916" w:rsidR="00152EF7" w:rsidRDefault="00152EF7">
      <w:pPr>
        <w:pStyle w:val="TOC5"/>
        <w:rPr>
          <w:rFonts w:asciiTheme="minorHAnsi" w:hAnsiTheme="minorHAnsi" w:cstheme="minorBidi"/>
          <w:noProof/>
          <w:kern w:val="2"/>
          <w:sz w:val="22"/>
          <w:szCs w:val="22"/>
          <w:lang w:eastAsia="en-GB"/>
          <w14:ligatures w14:val="standardContextual"/>
        </w:rPr>
      </w:pPr>
      <w:r>
        <w:rPr>
          <w:noProof/>
        </w:rPr>
        <w:t>5.2.21.3.1</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_Toc161910747 \h </w:instrText>
      </w:r>
      <w:r>
        <w:rPr>
          <w:noProof/>
        </w:rPr>
      </w:r>
      <w:r>
        <w:rPr>
          <w:noProof/>
        </w:rPr>
        <w:fldChar w:fldCharType="separate"/>
      </w:r>
      <w:r>
        <w:rPr>
          <w:noProof/>
        </w:rPr>
        <w:t>85</w:t>
      </w:r>
      <w:r>
        <w:rPr>
          <w:noProof/>
        </w:rPr>
        <w:fldChar w:fldCharType="end"/>
      </w:r>
    </w:p>
    <w:p w14:paraId="0D36ED8E" w14:textId="5A098C2D" w:rsidR="00152EF7" w:rsidRDefault="00152EF7">
      <w:pPr>
        <w:pStyle w:val="TOC5"/>
        <w:rPr>
          <w:rFonts w:asciiTheme="minorHAnsi" w:hAnsiTheme="minorHAnsi" w:cstheme="minorBidi"/>
          <w:noProof/>
          <w:kern w:val="2"/>
          <w:sz w:val="22"/>
          <w:szCs w:val="22"/>
          <w:lang w:eastAsia="en-GB"/>
          <w14:ligatures w14:val="standardContextual"/>
        </w:rPr>
      </w:pPr>
      <w:r>
        <w:rPr>
          <w:noProof/>
        </w:rPr>
        <w:t>5.2.21.3.</w:t>
      </w:r>
      <w:r w:rsidRPr="00EA7F11">
        <w:rPr>
          <w:noProof/>
          <w:lang w:val="de-DE"/>
        </w:rPr>
        <w:t>2</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_Toc161910748 \h </w:instrText>
      </w:r>
      <w:r>
        <w:rPr>
          <w:noProof/>
        </w:rPr>
      </w:r>
      <w:r>
        <w:rPr>
          <w:noProof/>
        </w:rPr>
        <w:fldChar w:fldCharType="separate"/>
      </w:r>
      <w:r>
        <w:rPr>
          <w:noProof/>
        </w:rPr>
        <w:t>85</w:t>
      </w:r>
      <w:r>
        <w:rPr>
          <w:noProof/>
        </w:rPr>
        <w:fldChar w:fldCharType="end"/>
      </w:r>
    </w:p>
    <w:p w14:paraId="0F4409A6" w14:textId="43D6EAD7" w:rsidR="00152EF7" w:rsidRDefault="00152EF7">
      <w:pPr>
        <w:pStyle w:val="TOC5"/>
        <w:rPr>
          <w:rFonts w:asciiTheme="minorHAnsi" w:hAnsiTheme="minorHAnsi" w:cstheme="minorBidi"/>
          <w:noProof/>
          <w:kern w:val="2"/>
          <w:sz w:val="22"/>
          <w:szCs w:val="22"/>
          <w:lang w:eastAsia="en-GB"/>
          <w14:ligatures w14:val="standardContextual"/>
        </w:rPr>
      </w:pPr>
      <w:r>
        <w:rPr>
          <w:noProof/>
        </w:rPr>
        <w:t>5.2.21.3.3</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_Toc161910749 \h </w:instrText>
      </w:r>
      <w:r>
        <w:rPr>
          <w:noProof/>
        </w:rPr>
      </w:r>
      <w:r>
        <w:rPr>
          <w:noProof/>
        </w:rPr>
        <w:fldChar w:fldCharType="separate"/>
      </w:r>
      <w:r>
        <w:rPr>
          <w:noProof/>
        </w:rPr>
        <w:t>86</w:t>
      </w:r>
      <w:r>
        <w:rPr>
          <w:noProof/>
        </w:rPr>
        <w:fldChar w:fldCharType="end"/>
      </w:r>
    </w:p>
    <w:p w14:paraId="4032ED76" w14:textId="4D61F02A" w:rsidR="00152EF7" w:rsidRDefault="00152EF7">
      <w:pPr>
        <w:pStyle w:val="TOC3"/>
        <w:rPr>
          <w:rFonts w:asciiTheme="minorHAnsi" w:hAnsiTheme="minorHAnsi" w:cstheme="minorBidi"/>
          <w:noProof/>
          <w:kern w:val="2"/>
          <w:sz w:val="22"/>
          <w:szCs w:val="22"/>
          <w:lang w:eastAsia="en-GB"/>
          <w14:ligatures w14:val="standardContextual"/>
        </w:rPr>
      </w:pPr>
      <w:r>
        <w:rPr>
          <w:noProof/>
        </w:rPr>
        <w:t>5.2.22</w:t>
      </w:r>
      <w:r>
        <w:rPr>
          <w:rFonts w:asciiTheme="minorHAnsi" w:hAnsiTheme="minorHAnsi" w:cstheme="minorBidi"/>
          <w:noProof/>
          <w:kern w:val="2"/>
          <w:sz w:val="22"/>
          <w:szCs w:val="22"/>
          <w:lang w:eastAsia="en-GB"/>
          <w14:ligatures w14:val="standardContextual"/>
        </w:rPr>
        <w:tab/>
      </w:r>
      <w:r>
        <w:rPr>
          <w:noProof/>
        </w:rPr>
        <w:t>Resource: TraceData</w:t>
      </w:r>
      <w:r>
        <w:rPr>
          <w:noProof/>
        </w:rPr>
        <w:tab/>
      </w:r>
      <w:r>
        <w:rPr>
          <w:noProof/>
        </w:rPr>
        <w:fldChar w:fldCharType="begin" w:fldLock="1"/>
      </w:r>
      <w:r>
        <w:rPr>
          <w:noProof/>
        </w:rPr>
        <w:instrText xml:space="preserve"> PAGEREF _Toc161910750 \h </w:instrText>
      </w:r>
      <w:r>
        <w:rPr>
          <w:noProof/>
        </w:rPr>
      </w:r>
      <w:r>
        <w:rPr>
          <w:noProof/>
        </w:rPr>
        <w:fldChar w:fldCharType="separate"/>
      </w:r>
      <w:r>
        <w:rPr>
          <w:noProof/>
        </w:rPr>
        <w:t>87</w:t>
      </w:r>
      <w:r>
        <w:rPr>
          <w:noProof/>
        </w:rPr>
        <w:fldChar w:fldCharType="end"/>
      </w:r>
    </w:p>
    <w:p w14:paraId="7CCC9EA1" w14:textId="317106DD" w:rsidR="00152EF7" w:rsidRDefault="00152EF7">
      <w:pPr>
        <w:pStyle w:val="TOC4"/>
        <w:rPr>
          <w:rFonts w:asciiTheme="minorHAnsi" w:hAnsiTheme="minorHAnsi" w:cstheme="minorBidi"/>
          <w:noProof/>
          <w:kern w:val="2"/>
          <w:sz w:val="22"/>
          <w:szCs w:val="22"/>
          <w:lang w:eastAsia="en-GB"/>
          <w14:ligatures w14:val="standardContextual"/>
        </w:rPr>
      </w:pPr>
      <w:r>
        <w:rPr>
          <w:noProof/>
        </w:rPr>
        <w:t>5.2.22.1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_Toc161910751 \h </w:instrText>
      </w:r>
      <w:r>
        <w:rPr>
          <w:noProof/>
        </w:rPr>
      </w:r>
      <w:r>
        <w:rPr>
          <w:noProof/>
        </w:rPr>
        <w:fldChar w:fldCharType="separate"/>
      </w:r>
      <w:r>
        <w:rPr>
          <w:noProof/>
        </w:rPr>
        <w:t>87</w:t>
      </w:r>
      <w:r>
        <w:rPr>
          <w:noProof/>
        </w:rPr>
        <w:fldChar w:fldCharType="end"/>
      </w:r>
    </w:p>
    <w:p w14:paraId="50EE93BA" w14:textId="1CE004C0" w:rsidR="00152EF7" w:rsidRDefault="00152EF7">
      <w:pPr>
        <w:pStyle w:val="TOC4"/>
        <w:rPr>
          <w:rFonts w:asciiTheme="minorHAnsi" w:hAnsiTheme="minorHAnsi" w:cstheme="minorBidi"/>
          <w:noProof/>
          <w:kern w:val="2"/>
          <w:sz w:val="22"/>
          <w:szCs w:val="22"/>
          <w:lang w:eastAsia="en-GB"/>
          <w14:ligatures w14:val="standardContextual"/>
        </w:rPr>
      </w:pPr>
      <w:r>
        <w:rPr>
          <w:noProof/>
        </w:rPr>
        <w:t>5.2.22.2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_Toc161910752 \h </w:instrText>
      </w:r>
      <w:r>
        <w:rPr>
          <w:noProof/>
        </w:rPr>
      </w:r>
      <w:r>
        <w:rPr>
          <w:noProof/>
        </w:rPr>
        <w:fldChar w:fldCharType="separate"/>
      </w:r>
      <w:r>
        <w:rPr>
          <w:noProof/>
        </w:rPr>
        <w:t>87</w:t>
      </w:r>
      <w:r>
        <w:rPr>
          <w:noProof/>
        </w:rPr>
        <w:fldChar w:fldCharType="end"/>
      </w:r>
    </w:p>
    <w:p w14:paraId="6BA62F8B" w14:textId="35D6D81E" w:rsidR="00152EF7" w:rsidRDefault="00152EF7">
      <w:pPr>
        <w:pStyle w:val="TOC4"/>
        <w:rPr>
          <w:rFonts w:asciiTheme="minorHAnsi" w:hAnsiTheme="minorHAnsi" w:cstheme="minorBidi"/>
          <w:noProof/>
          <w:kern w:val="2"/>
          <w:sz w:val="22"/>
          <w:szCs w:val="22"/>
          <w:lang w:eastAsia="en-GB"/>
          <w14:ligatures w14:val="standardContextual"/>
        </w:rPr>
      </w:pPr>
      <w:r>
        <w:rPr>
          <w:noProof/>
        </w:rPr>
        <w:t>5.2.22.3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_Toc161910753 \h </w:instrText>
      </w:r>
      <w:r>
        <w:rPr>
          <w:noProof/>
        </w:rPr>
      </w:r>
      <w:r>
        <w:rPr>
          <w:noProof/>
        </w:rPr>
        <w:fldChar w:fldCharType="separate"/>
      </w:r>
      <w:r>
        <w:rPr>
          <w:noProof/>
        </w:rPr>
        <w:t>87</w:t>
      </w:r>
      <w:r>
        <w:rPr>
          <w:noProof/>
        </w:rPr>
        <w:fldChar w:fldCharType="end"/>
      </w:r>
    </w:p>
    <w:p w14:paraId="617AD3B1" w14:textId="5726EEB9" w:rsidR="00152EF7" w:rsidRDefault="00152EF7">
      <w:pPr>
        <w:pStyle w:val="TOC5"/>
        <w:rPr>
          <w:rFonts w:asciiTheme="minorHAnsi" w:hAnsiTheme="minorHAnsi" w:cstheme="minorBidi"/>
          <w:noProof/>
          <w:kern w:val="2"/>
          <w:sz w:val="22"/>
          <w:szCs w:val="22"/>
          <w:lang w:eastAsia="en-GB"/>
          <w14:ligatures w14:val="standardContextual"/>
        </w:rPr>
      </w:pPr>
      <w:r>
        <w:rPr>
          <w:noProof/>
        </w:rPr>
        <w:t>5.2.22.3.1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_Toc161910754 \h </w:instrText>
      </w:r>
      <w:r>
        <w:rPr>
          <w:noProof/>
        </w:rPr>
      </w:r>
      <w:r>
        <w:rPr>
          <w:noProof/>
        </w:rPr>
        <w:fldChar w:fldCharType="separate"/>
      </w:r>
      <w:r>
        <w:rPr>
          <w:noProof/>
        </w:rPr>
        <w:t>87</w:t>
      </w:r>
      <w:r>
        <w:rPr>
          <w:noProof/>
        </w:rPr>
        <w:fldChar w:fldCharType="end"/>
      </w:r>
    </w:p>
    <w:p w14:paraId="4018123B" w14:textId="5CBA4C98" w:rsidR="00152EF7" w:rsidRDefault="00152EF7">
      <w:pPr>
        <w:pStyle w:val="TOC3"/>
        <w:rPr>
          <w:rFonts w:asciiTheme="minorHAnsi" w:hAnsiTheme="minorHAnsi" w:cstheme="minorBidi"/>
          <w:noProof/>
          <w:kern w:val="2"/>
          <w:sz w:val="22"/>
          <w:szCs w:val="22"/>
          <w:lang w:eastAsia="en-GB"/>
          <w14:ligatures w14:val="standardContextual"/>
        </w:rPr>
      </w:pPr>
      <w:r>
        <w:rPr>
          <w:noProof/>
        </w:rPr>
        <w:t>5.2.23</w:t>
      </w:r>
      <w:r>
        <w:rPr>
          <w:rFonts w:asciiTheme="minorHAnsi" w:hAnsiTheme="minorHAnsi" w:cstheme="minorBidi"/>
          <w:noProof/>
          <w:kern w:val="2"/>
          <w:sz w:val="22"/>
          <w:szCs w:val="22"/>
          <w:lang w:eastAsia="en-GB"/>
          <w14:ligatures w14:val="standardContextual"/>
        </w:rPr>
        <w:tab/>
      </w:r>
      <w:r>
        <w:rPr>
          <w:noProof/>
        </w:rPr>
        <w:t>Resource: IdentityData</w:t>
      </w:r>
      <w:r>
        <w:rPr>
          <w:noProof/>
        </w:rPr>
        <w:tab/>
      </w:r>
      <w:r>
        <w:rPr>
          <w:noProof/>
        </w:rPr>
        <w:fldChar w:fldCharType="begin" w:fldLock="1"/>
      </w:r>
      <w:r>
        <w:rPr>
          <w:noProof/>
        </w:rPr>
        <w:instrText xml:space="preserve"> PAGEREF _Toc161910755 \h </w:instrText>
      </w:r>
      <w:r>
        <w:rPr>
          <w:noProof/>
        </w:rPr>
      </w:r>
      <w:r>
        <w:rPr>
          <w:noProof/>
        </w:rPr>
        <w:fldChar w:fldCharType="separate"/>
      </w:r>
      <w:r>
        <w:rPr>
          <w:noProof/>
        </w:rPr>
        <w:t>88</w:t>
      </w:r>
      <w:r>
        <w:rPr>
          <w:noProof/>
        </w:rPr>
        <w:fldChar w:fldCharType="end"/>
      </w:r>
    </w:p>
    <w:p w14:paraId="76802E9B" w14:textId="3F6B623E" w:rsidR="00152EF7" w:rsidRDefault="00152EF7">
      <w:pPr>
        <w:pStyle w:val="TOC4"/>
        <w:rPr>
          <w:rFonts w:asciiTheme="minorHAnsi" w:hAnsiTheme="minorHAnsi" w:cstheme="minorBidi"/>
          <w:noProof/>
          <w:kern w:val="2"/>
          <w:sz w:val="22"/>
          <w:szCs w:val="22"/>
          <w:lang w:eastAsia="en-GB"/>
          <w14:ligatures w14:val="standardContextual"/>
        </w:rPr>
      </w:pPr>
      <w:r>
        <w:rPr>
          <w:noProof/>
        </w:rPr>
        <w:t>5.2.23.1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_Toc161910756 \h </w:instrText>
      </w:r>
      <w:r>
        <w:rPr>
          <w:noProof/>
        </w:rPr>
      </w:r>
      <w:r>
        <w:rPr>
          <w:noProof/>
        </w:rPr>
        <w:fldChar w:fldCharType="separate"/>
      </w:r>
      <w:r>
        <w:rPr>
          <w:noProof/>
        </w:rPr>
        <w:t>88</w:t>
      </w:r>
      <w:r>
        <w:rPr>
          <w:noProof/>
        </w:rPr>
        <w:fldChar w:fldCharType="end"/>
      </w:r>
    </w:p>
    <w:p w14:paraId="2E88F3F6" w14:textId="5552CEAF" w:rsidR="00152EF7" w:rsidRDefault="00152EF7">
      <w:pPr>
        <w:pStyle w:val="TOC4"/>
        <w:rPr>
          <w:rFonts w:asciiTheme="minorHAnsi" w:hAnsiTheme="minorHAnsi" w:cstheme="minorBidi"/>
          <w:noProof/>
          <w:kern w:val="2"/>
          <w:sz w:val="22"/>
          <w:szCs w:val="22"/>
          <w:lang w:eastAsia="en-GB"/>
          <w14:ligatures w14:val="standardContextual"/>
        </w:rPr>
      </w:pPr>
      <w:r>
        <w:rPr>
          <w:noProof/>
        </w:rPr>
        <w:t>5.2.23.2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_Toc161910757 \h </w:instrText>
      </w:r>
      <w:r>
        <w:rPr>
          <w:noProof/>
        </w:rPr>
      </w:r>
      <w:r>
        <w:rPr>
          <w:noProof/>
        </w:rPr>
        <w:fldChar w:fldCharType="separate"/>
      </w:r>
      <w:r>
        <w:rPr>
          <w:noProof/>
        </w:rPr>
        <w:t>88</w:t>
      </w:r>
      <w:r>
        <w:rPr>
          <w:noProof/>
        </w:rPr>
        <w:fldChar w:fldCharType="end"/>
      </w:r>
    </w:p>
    <w:p w14:paraId="5703DD63" w14:textId="32952F0A" w:rsidR="00152EF7" w:rsidRDefault="00152EF7">
      <w:pPr>
        <w:pStyle w:val="TOC4"/>
        <w:rPr>
          <w:rFonts w:asciiTheme="minorHAnsi" w:hAnsiTheme="minorHAnsi" w:cstheme="minorBidi"/>
          <w:noProof/>
          <w:kern w:val="2"/>
          <w:sz w:val="22"/>
          <w:szCs w:val="22"/>
          <w:lang w:eastAsia="en-GB"/>
          <w14:ligatures w14:val="standardContextual"/>
        </w:rPr>
      </w:pPr>
      <w:r>
        <w:rPr>
          <w:noProof/>
        </w:rPr>
        <w:t>5.2.23.3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_Toc161910758 \h </w:instrText>
      </w:r>
      <w:r>
        <w:rPr>
          <w:noProof/>
        </w:rPr>
      </w:r>
      <w:r>
        <w:rPr>
          <w:noProof/>
        </w:rPr>
        <w:fldChar w:fldCharType="separate"/>
      </w:r>
      <w:r>
        <w:rPr>
          <w:noProof/>
        </w:rPr>
        <w:t>88</w:t>
      </w:r>
      <w:r>
        <w:rPr>
          <w:noProof/>
        </w:rPr>
        <w:fldChar w:fldCharType="end"/>
      </w:r>
    </w:p>
    <w:p w14:paraId="4A510192" w14:textId="42EB7B81" w:rsidR="00152EF7" w:rsidRDefault="00152EF7">
      <w:pPr>
        <w:pStyle w:val="TOC5"/>
        <w:rPr>
          <w:rFonts w:asciiTheme="minorHAnsi" w:hAnsiTheme="minorHAnsi" w:cstheme="minorBidi"/>
          <w:noProof/>
          <w:kern w:val="2"/>
          <w:sz w:val="22"/>
          <w:szCs w:val="22"/>
          <w:lang w:eastAsia="en-GB"/>
          <w14:ligatures w14:val="standardContextual"/>
        </w:rPr>
      </w:pPr>
      <w:r>
        <w:rPr>
          <w:noProof/>
        </w:rPr>
        <w:t>5.2.23.3.1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_Toc161910759 \h </w:instrText>
      </w:r>
      <w:r>
        <w:rPr>
          <w:noProof/>
        </w:rPr>
      </w:r>
      <w:r>
        <w:rPr>
          <w:noProof/>
        </w:rPr>
        <w:fldChar w:fldCharType="separate"/>
      </w:r>
      <w:r>
        <w:rPr>
          <w:noProof/>
        </w:rPr>
        <w:t>88</w:t>
      </w:r>
      <w:r>
        <w:rPr>
          <w:noProof/>
        </w:rPr>
        <w:fldChar w:fldCharType="end"/>
      </w:r>
    </w:p>
    <w:p w14:paraId="20B61961" w14:textId="2D148326" w:rsidR="00152EF7" w:rsidRDefault="00152EF7">
      <w:pPr>
        <w:pStyle w:val="TOC3"/>
        <w:rPr>
          <w:rFonts w:asciiTheme="minorHAnsi" w:hAnsiTheme="minorHAnsi" w:cstheme="minorBidi"/>
          <w:noProof/>
          <w:kern w:val="2"/>
          <w:sz w:val="22"/>
          <w:szCs w:val="22"/>
          <w:lang w:eastAsia="en-GB"/>
          <w14:ligatures w14:val="standardContextual"/>
        </w:rPr>
      </w:pPr>
      <w:r>
        <w:rPr>
          <w:noProof/>
        </w:rPr>
        <w:t>5.2.24</w:t>
      </w:r>
      <w:r>
        <w:rPr>
          <w:rFonts w:asciiTheme="minorHAnsi" w:hAnsiTheme="minorHAnsi" w:cstheme="minorBidi"/>
          <w:noProof/>
          <w:kern w:val="2"/>
          <w:sz w:val="22"/>
          <w:szCs w:val="22"/>
          <w:lang w:eastAsia="en-GB"/>
          <w14:ligatures w14:val="standardContextual"/>
        </w:rPr>
        <w:tab/>
      </w:r>
      <w:r>
        <w:rPr>
          <w:noProof/>
        </w:rPr>
        <w:t>Resource: AuthenticationStatus</w:t>
      </w:r>
      <w:r>
        <w:rPr>
          <w:noProof/>
        </w:rPr>
        <w:tab/>
      </w:r>
      <w:r>
        <w:rPr>
          <w:noProof/>
        </w:rPr>
        <w:fldChar w:fldCharType="begin" w:fldLock="1"/>
      </w:r>
      <w:r>
        <w:rPr>
          <w:noProof/>
        </w:rPr>
        <w:instrText xml:space="preserve"> PAGEREF _Toc161910760 \h </w:instrText>
      </w:r>
      <w:r>
        <w:rPr>
          <w:noProof/>
        </w:rPr>
      </w:r>
      <w:r>
        <w:rPr>
          <w:noProof/>
        </w:rPr>
        <w:fldChar w:fldCharType="separate"/>
      </w:r>
      <w:r>
        <w:rPr>
          <w:noProof/>
        </w:rPr>
        <w:t>89</w:t>
      </w:r>
      <w:r>
        <w:rPr>
          <w:noProof/>
        </w:rPr>
        <w:fldChar w:fldCharType="end"/>
      </w:r>
    </w:p>
    <w:p w14:paraId="04F861D4" w14:textId="0A9BE411" w:rsidR="00152EF7" w:rsidRDefault="00152EF7">
      <w:pPr>
        <w:pStyle w:val="TOC4"/>
        <w:rPr>
          <w:rFonts w:asciiTheme="minorHAnsi" w:hAnsiTheme="minorHAnsi" w:cstheme="minorBidi"/>
          <w:noProof/>
          <w:kern w:val="2"/>
          <w:sz w:val="22"/>
          <w:szCs w:val="22"/>
          <w:lang w:eastAsia="en-GB"/>
          <w14:ligatures w14:val="standardContextual"/>
        </w:rPr>
      </w:pPr>
      <w:r>
        <w:rPr>
          <w:noProof/>
        </w:rPr>
        <w:t>5.2.24.1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_Toc161910761 \h </w:instrText>
      </w:r>
      <w:r>
        <w:rPr>
          <w:noProof/>
        </w:rPr>
      </w:r>
      <w:r>
        <w:rPr>
          <w:noProof/>
        </w:rPr>
        <w:fldChar w:fldCharType="separate"/>
      </w:r>
      <w:r>
        <w:rPr>
          <w:noProof/>
        </w:rPr>
        <w:t>89</w:t>
      </w:r>
      <w:r>
        <w:rPr>
          <w:noProof/>
        </w:rPr>
        <w:fldChar w:fldCharType="end"/>
      </w:r>
    </w:p>
    <w:p w14:paraId="47CDAF59" w14:textId="00A961EF" w:rsidR="00152EF7" w:rsidRDefault="00152EF7">
      <w:pPr>
        <w:pStyle w:val="TOC4"/>
        <w:rPr>
          <w:rFonts w:asciiTheme="minorHAnsi" w:hAnsiTheme="minorHAnsi" w:cstheme="minorBidi"/>
          <w:noProof/>
          <w:kern w:val="2"/>
          <w:sz w:val="22"/>
          <w:szCs w:val="22"/>
          <w:lang w:eastAsia="en-GB"/>
          <w14:ligatures w14:val="standardContextual"/>
        </w:rPr>
      </w:pPr>
      <w:r>
        <w:rPr>
          <w:noProof/>
        </w:rPr>
        <w:t>5.2.24.2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_Toc161910762 \h </w:instrText>
      </w:r>
      <w:r>
        <w:rPr>
          <w:noProof/>
        </w:rPr>
      </w:r>
      <w:r>
        <w:rPr>
          <w:noProof/>
        </w:rPr>
        <w:fldChar w:fldCharType="separate"/>
      </w:r>
      <w:r>
        <w:rPr>
          <w:noProof/>
        </w:rPr>
        <w:t>89</w:t>
      </w:r>
      <w:r>
        <w:rPr>
          <w:noProof/>
        </w:rPr>
        <w:fldChar w:fldCharType="end"/>
      </w:r>
    </w:p>
    <w:p w14:paraId="38CCBF0D" w14:textId="3FD26D98" w:rsidR="00152EF7" w:rsidRDefault="00152EF7">
      <w:pPr>
        <w:pStyle w:val="TOC4"/>
        <w:rPr>
          <w:rFonts w:asciiTheme="minorHAnsi" w:hAnsiTheme="minorHAnsi" w:cstheme="minorBidi"/>
          <w:noProof/>
          <w:kern w:val="2"/>
          <w:sz w:val="22"/>
          <w:szCs w:val="22"/>
          <w:lang w:eastAsia="en-GB"/>
          <w14:ligatures w14:val="standardContextual"/>
        </w:rPr>
      </w:pPr>
      <w:r>
        <w:rPr>
          <w:noProof/>
        </w:rPr>
        <w:t>5.2.24.3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_Toc161910763 \h </w:instrText>
      </w:r>
      <w:r>
        <w:rPr>
          <w:noProof/>
        </w:rPr>
      </w:r>
      <w:r>
        <w:rPr>
          <w:noProof/>
        </w:rPr>
        <w:fldChar w:fldCharType="separate"/>
      </w:r>
      <w:r>
        <w:rPr>
          <w:noProof/>
        </w:rPr>
        <w:t>89</w:t>
      </w:r>
      <w:r>
        <w:rPr>
          <w:noProof/>
        </w:rPr>
        <w:fldChar w:fldCharType="end"/>
      </w:r>
    </w:p>
    <w:p w14:paraId="21CA27C5" w14:textId="46084729" w:rsidR="00152EF7" w:rsidRDefault="00152EF7">
      <w:pPr>
        <w:pStyle w:val="TOC5"/>
        <w:rPr>
          <w:rFonts w:asciiTheme="minorHAnsi" w:hAnsiTheme="minorHAnsi" w:cstheme="minorBidi"/>
          <w:noProof/>
          <w:kern w:val="2"/>
          <w:sz w:val="22"/>
          <w:szCs w:val="22"/>
          <w:lang w:eastAsia="en-GB"/>
          <w14:ligatures w14:val="standardContextual"/>
        </w:rPr>
      </w:pPr>
      <w:r>
        <w:rPr>
          <w:noProof/>
        </w:rPr>
        <w:t>5.2.24.3.1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_Toc161910764 \h </w:instrText>
      </w:r>
      <w:r>
        <w:rPr>
          <w:noProof/>
        </w:rPr>
      </w:r>
      <w:r>
        <w:rPr>
          <w:noProof/>
        </w:rPr>
        <w:fldChar w:fldCharType="separate"/>
      </w:r>
      <w:r>
        <w:rPr>
          <w:noProof/>
        </w:rPr>
        <w:t>89</w:t>
      </w:r>
      <w:r>
        <w:rPr>
          <w:noProof/>
        </w:rPr>
        <w:fldChar w:fldCharType="end"/>
      </w:r>
    </w:p>
    <w:p w14:paraId="6364866F" w14:textId="760B8801" w:rsidR="00152EF7" w:rsidRDefault="00152EF7">
      <w:pPr>
        <w:pStyle w:val="TOC5"/>
        <w:rPr>
          <w:rFonts w:asciiTheme="minorHAnsi" w:hAnsiTheme="minorHAnsi" w:cstheme="minorBidi"/>
          <w:noProof/>
          <w:kern w:val="2"/>
          <w:sz w:val="22"/>
          <w:szCs w:val="22"/>
          <w:lang w:eastAsia="en-GB"/>
          <w14:ligatures w14:val="standardContextual"/>
        </w:rPr>
      </w:pPr>
      <w:r>
        <w:rPr>
          <w:noProof/>
        </w:rPr>
        <w:t>5.2.24.3.2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_Toc161910765 \h </w:instrText>
      </w:r>
      <w:r>
        <w:rPr>
          <w:noProof/>
        </w:rPr>
      </w:r>
      <w:r>
        <w:rPr>
          <w:noProof/>
        </w:rPr>
        <w:fldChar w:fldCharType="separate"/>
      </w:r>
      <w:r>
        <w:rPr>
          <w:noProof/>
        </w:rPr>
        <w:t>90</w:t>
      </w:r>
      <w:r>
        <w:rPr>
          <w:noProof/>
        </w:rPr>
        <w:fldChar w:fldCharType="end"/>
      </w:r>
    </w:p>
    <w:p w14:paraId="2286304F" w14:textId="7206B110" w:rsidR="00152EF7" w:rsidRDefault="00152EF7">
      <w:pPr>
        <w:pStyle w:val="TOC5"/>
        <w:rPr>
          <w:rFonts w:asciiTheme="minorHAnsi" w:hAnsiTheme="minorHAnsi" w:cstheme="minorBidi"/>
          <w:noProof/>
          <w:kern w:val="2"/>
          <w:sz w:val="22"/>
          <w:szCs w:val="22"/>
          <w:lang w:eastAsia="en-GB"/>
          <w14:ligatures w14:val="standardContextual"/>
        </w:rPr>
      </w:pPr>
      <w:r>
        <w:rPr>
          <w:noProof/>
        </w:rPr>
        <w:t>5.2.24.3.3</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_Toc161910766 \h </w:instrText>
      </w:r>
      <w:r>
        <w:rPr>
          <w:noProof/>
        </w:rPr>
      </w:r>
      <w:r>
        <w:rPr>
          <w:noProof/>
        </w:rPr>
        <w:fldChar w:fldCharType="separate"/>
      </w:r>
      <w:r>
        <w:rPr>
          <w:noProof/>
        </w:rPr>
        <w:t>90</w:t>
      </w:r>
      <w:r>
        <w:rPr>
          <w:noProof/>
        </w:rPr>
        <w:fldChar w:fldCharType="end"/>
      </w:r>
    </w:p>
    <w:p w14:paraId="10F81454" w14:textId="2AFDE7EB" w:rsidR="00152EF7" w:rsidRDefault="00152EF7">
      <w:pPr>
        <w:pStyle w:val="TOC3"/>
        <w:rPr>
          <w:rFonts w:asciiTheme="minorHAnsi" w:hAnsiTheme="minorHAnsi" w:cstheme="minorBidi"/>
          <w:noProof/>
          <w:kern w:val="2"/>
          <w:sz w:val="22"/>
          <w:szCs w:val="22"/>
          <w:lang w:eastAsia="en-GB"/>
          <w14:ligatures w14:val="standardContextual"/>
        </w:rPr>
      </w:pPr>
      <w:r>
        <w:rPr>
          <w:noProof/>
        </w:rPr>
        <w:t>5.2.24A</w:t>
      </w:r>
      <w:r>
        <w:rPr>
          <w:rFonts w:asciiTheme="minorHAnsi" w:hAnsiTheme="minorHAnsi" w:cstheme="minorBidi"/>
          <w:noProof/>
          <w:kern w:val="2"/>
          <w:sz w:val="22"/>
          <w:szCs w:val="22"/>
          <w:lang w:eastAsia="en-GB"/>
          <w14:ligatures w14:val="standardContextual"/>
        </w:rPr>
        <w:tab/>
      </w:r>
      <w:r>
        <w:rPr>
          <w:noProof/>
        </w:rPr>
        <w:t>Resource: Individual</w:t>
      </w:r>
      <w:r w:rsidRPr="00EA7F11">
        <w:rPr>
          <w:noProof/>
          <w:kern w:val="2"/>
          <w:lang w:eastAsia="zh-CN"/>
        </w:rPr>
        <w:t>AuthenticationStatus</w:t>
      </w:r>
      <w:r>
        <w:rPr>
          <w:noProof/>
        </w:rPr>
        <w:tab/>
      </w:r>
      <w:r>
        <w:rPr>
          <w:noProof/>
        </w:rPr>
        <w:fldChar w:fldCharType="begin" w:fldLock="1"/>
      </w:r>
      <w:r>
        <w:rPr>
          <w:noProof/>
        </w:rPr>
        <w:instrText xml:space="preserve"> PAGEREF _Toc161910767 \h </w:instrText>
      </w:r>
      <w:r>
        <w:rPr>
          <w:noProof/>
        </w:rPr>
      </w:r>
      <w:r>
        <w:rPr>
          <w:noProof/>
        </w:rPr>
        <w:fldChar w:fldCharType="separate"/>
      </w:r>
      <w:r>
        <w:rPr>
          <w:noProof/>
        </w:rPr>
        <w:t>91</w:t>
      </w:r>
      <w:r>
        <w:rPr>
          <w:noProof/>
        </w:rPr>
        <w:fldChar w:fldCharType="end"/>
      </w:r>
    </w:p>
    <w:p w14:paraId="183094E3" w14:textId="1FF87162" w:rsidR="00152EF7" w:rsidRDefault="00152EF7">
      <w:pPr>
        <w:pStyle w:val="TOC4"/>
        <w:rPr>
          <w:rFonts w:asciiTheme="minorHAnsi" w:hAnsiTheme="minorHAnsi" w:cstheme="minorBidi"/>
          <w:noProof/>
          <w:kern w:val="2"/>
          <w:sz w:val="22"/>
          <w:szCs w:val="22"/>
          <w:lang w:eastAsia="en-GB"/>
          <w14:ligatures w14:val="standardContextual"/>
        </w:rPr>
      </w:pPr>
      <w:r>
        <w:rPr>
          <w:noProof/>
        </w:rPr>
        <w:t>5.2.24A.1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_Toc161910768 \h </w:instrText>
      </w:r>
      <w:r>
        <w:rPr>
          <w:noProof/>
        </w:rPr>
      </w:r>
      <w:r>
        <w:rPr>
          <w:noProof/>
        </w:rPr>
        <w:fldChar w:fldCharType="separate"/>
      </w:r>
      <w:r>
        <w:rPr>
          <w:noProof/>
        </w:rPr>
        <w:t>91</w:t>
      </w:r>
      <w:r>
        <w:rPr>
          <w:noProof/>
        </w:rPr>
        <w:fldChar w:fldCharType="end"/>
      </w:r>
    </w:p>
    <w:p w14:paraId="1ACC8F0D" w14:textId="4FEC1C2A" w:rsidR="00152EF7" w:rsidRDefault="00152EF7">
      <w:pPr>
        <w:pStyle w:val="TOC4"/>
        <w:rPr>
          <w:rFonts w:asciiTheme="minorHAnsi" w:hAnsiTheme="minorHAnsi" w:cstheme="minorBidi"/>
          <w:noProof/>
          <w:kern w:val="2"/>
          <w:sz w:val="22"/>
          <w:szCs w:val="22"/>
          <w:lang w:eastAsia="en-GB"/>
          <w14:ligatures w14:val="standardContextual"/>
        </w:rPr>
      </w:pPr>
      <w:r>
        <w:rPr>
          <w:noProof/>
        </w:rPr>
        <w:t>5.2.24A.2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_Toc161910769 \h </w:instrText>
      </w:r>
      <w:r>
        <w:rPr>
          <w:noProof/>
        </w:rPr>
      </w:r>
      <w:r>
        <w:rPr>
          <w:noProof/>
        </w:rPr>
        <w:fldChar w:fldCharType="separate"/>
      </w:r>
      <w:r>
        <w:rPr>
          <w:noProof/>
        </w:rPr>
        <w:t>91</w:t>
      </w:r>
      <w:r>
        <w:rPr>
          <w:noProof/>
        </w:rPr>
        <w:fldChar w:fldCharType="end"/>
      </w:r>
    </w:p>
    <w:p w14:paraId="34989D3F" w14:textId="2807FB58" w:rsidR="00152EF7" w:rsidRDefault="00152EF7">
      <w:pPr>
        <w:pStyle w:val="TOC4"/>
        <w:rPr>
          <w:rFonts w:asciiTheme="minorHAnsi" w:hAnsiTheme="minorHAnsi" w:cstheme="minorBidi"/>
          <w:noProof/>
          <w:kern w:val="2"/>
          <w:sz w:val="22"/>
          <w:szCs w:val="22"/>
          <w:lang w:eastAsia="en-GB"/>
          <w14:ligatures w14:val="standardContextual"/>
        </w:rPr>
      </w:pPr>
      <w:r>
        <w:rPr>
          <w:noProof/>
        </w:rPr>
        <w:t>5.2.24A.3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_Toc161910770 \h </w:instrText>
      </w:r>
      <w:r>
        <w:rPr>
          <w:noProof/>
        </w:rPr>
      </w:r>
      <w:r>
        <w:rPr>
          <w:noProof/>
        </w:rPr>
        <w:fldChar w:fldCharType="separate"/>
      </w:r>
      <w:r>
        <w:rPr>
          <w:noProof/>
        </w:rPr>
        <w:t>91</w:t>
      </w:r>
      <w:r>
        <w:rPr>
          <w:noProof/>
        </w:rPr>
        <w:fldChar w:fldCharType="end"/>
      </w:r>
    </w:p>
    <w:p w14:paraId="5DD54437" w14:textId="309C258F" w:rsidR="00152EF7" w:rsidRDefault="00152EF7">
      <w:pPr>
        <w:pStyle w:val="TOC5"/>
        <w:rPr>
          <w:rFonts w:asciiTheme="minorHAnsi" w:hAnsiTheme="minorHAnsi" w:cstheme="minorBidi"/>
          <w:noProof/>
          <w:kern w:val="2"/>
          <w:sz w:val="22"/>
          <w:szCs w:val="22"/>
          <w:lang w:eastAsia="en-GB"/>
          <w14:ligatures w14:val="standardContextual"/>
        </w:rPr>
      </w:pPr>
      <w:r>
        <w:rPr>
          <w:noProof/>
        </w:rPr>
        <w:t>5.2.24A.3.1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_Toc161910771 \h </w:instrText>
      </w:r>
      <w:r>
        <w:rPr>
          <w:noProof/>
        </w:rPr>
      </w:r>
      <w:r>
        <w:rPr>
          <w:noProof/>
        </w:rPr>
        <w:fldChar w:fldCharType="separate"/>
      </w:r>
      <w:r>
        <w:rPr>
          <w:noProof/>
        </w:rPr>
        <w:t>91</w:t>
      </w:r>
      <w:r>
        <w:rPr>
          <w:noProof/>
        </w:rPr>
        <w:fldChar w:fldCharType="end"/>
      </w:r>
    </w:p>
    <w:p w14:paraId="59A6D303" w14:textId="4C1AA06E" w:rsidR="00152EF7" w:rsidRDefault="00152EF7">
      <w:pPr>
        <w:pStyle w:val="TOC5"/>
        <w:rPr>
          <w:rFonts w:asciiTheme="minorHAnsi" w:hAnsiTheme="minorHAnsi" w:cstheme="minorBidi"/>
          <w:noProof/>
          <w:kern w:val="2"/>
          <w:sz w:val="22"/>
          <w:szCs w:val="22"/>
          <w:lang w:eastAsia="en-GB"/>
          <w14:ligatures w14:val="standardContextual"/>
        </w:rPr>
      </w:pPr>
      <w:r>
        <w:rPr>
          <w:noProof/>
        </w:rPr>
        <w:t>5.2.24A.3.2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_Toc161910772 \h </w:instrText>
      </w:r>
      <w:r>
        <w:rPr>
          <w:noProof/>
        </w:rPr>
      </w:r>
      <w:r>
        <w:rPr>
          <w:noProof/>
        </w:rPr>
        <w:fldChar w:fldCharType="separate"/>
      </w:r>
      <w:r>
        <w:rPr>
          <w:noProof/>
        </w:rPr>
        <w:t>92</w:t>
      </w:r>
      <w:r>
        <w:rPr>
          <w:noProof/>
        </w:rPr>
        <w:fldChar w:fldCharType="end"/>
      </w:r>
    </w:p>
    <w:p w14:paraId="6FF9FC8B" w14:textId="76500C82" w:rsidR="00152EF7" w:rsidRDefault="00152EF7">
      <w:pPr>
        <w:pStyle w:val="TOC5"/>
        <w:rPr>
          <w:rFonts w:asciiTheme="minorHAnsi" w:hAnsiTheme="minorHAnsi" w:cstheme="minorBidi"/>
          <w:noProof/>
          <w:kern w:val="2"/>
          <w:sz w:val="22"/>
          <w:szCs w:val="22"/>
          <w:lang w:eastAsia="en-GB"/>
          <w14:ligatures w14:val="standardContextual"/>
        </w:rPr>
      </w:pPr>
      <w:r>
        <w:rPr>
          <w:noProof/>
        </w:rPr>
        <w:t>5.2.24A.3.3</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_Toc161910773 \h </w:instrText>
      </w:r>
      <w:r>
        <w:rPr>
          <w:noProof/>
        </w:rPr>
      </w:r>
      <w:r>
        <w:rPr>
          <w:noProof/>
        </w:rPr>
        <w:fldChar w:fldCharType="separate"/>
      </w:r>
      <w:r>
        <w:rPr>
          <w:noProof/>
        </w:rPr>
        <w:t>92</w:t>
      </w:r>
      <w:r>
        <w:rPr>
          <w:noProof/>
        </w:rPr>
        <w:fldChar w:fldCharType="end"/>
      </w:r>
    </w:p>
    <w:p w14:paraId="645A5442" w14:textId="375E667E" w:rsidR="00152EF7" w:rsidRDefault="00152EF7">
      <w:pPr>
        <w:pStyle w:val="TOC3"/>
        <w:rPr>
          <w:rFonts w:asciiTheme="minorHAnsi" w:hAnsiTheme="minorHAnsi" w:cstheme="minorBidi"/>
          <w:noProof/>
          <w:kern w:val="2"/>
          <w:sz w:val="22"/>
          <w:szCs w:val="22"/>
          <w:lang w:eastAsia="en-GB"/>
          <w14:ligatures w14:val="standardContextual"/>
        </w:rPr>
      </w:pPr>
      <w:r>
        <w:rPr>
          <w:noProof/>
        </w:rPr>
        <w:lastRenderedPageBreak/>
        <w:t>5.2.25</w:t>
      </w:r>
      <w:r>
        <w:rPr>
          <w:rFonts w:asciiTheme="minorHAnsi" w:hAnsiTheme="minorHAnsi" w:cstheme="minorBidi"/>
          <w:noProof/>
          <w:kern w:val="2"/>
          <w:sz w:val="22"/>
          <w:szCs w:val="22"/>
          <w:lang w:eastAsia="en-GB"/>
          <w14:ligatures w14:val="standardContextual"/>
        </w:rPr>
        <w:tab/>
      </w:r>
      <w:r>
        <w:rPr>
          <w:noProof/>
        </w:rPr>
        <w:t>Resource: AuthenticationSoR</w:t>
      </w:r>
      <w:r>
        <w:rPr>
          <w:noProof/>
        </w:rPr>
        <w:tab/>
      </w:r>
      <w:r>
        <w:rPr>
          <w:noProof/>
        </w:rPr>
        <w:fldChar w:fldCharType="begin" w:fldLock="1"/>
      </w:r>
      <w:r>
        <w:rPr>
          <w:noProof/>
        </w:rPr>
        <w:instrText xml:space="preserve"> PAGEREF _Toc161910774 \h </w:instrText>
      </w:r>
      <w:r>
        <w:rPr>
          <w:noProof/>
        </w:rPr>
      </w:r>
      <w:r>
        <w:rPr>
          <w:noProof/>
        </w:rPr>
        <w:fldChar w:fldCharType="separate"/>
      </w:r>
      <w:r>
        <w:rPr>
          <w:noProof/>
        </w:rPr>
        <w:t>93</w:t>
      </w:r>
      <w:r>
        <w:rPr>
          <w:noProof/>
        </w:rPr>
        <w:fldChar w:fldCharType="end"/>
      </w:r>
    </w:p>
    <w:p w14:paraId="785F5A3D" w14:textId="53D8047F" w:rsidR="00152EF7" w:rsidRDefault="00152EF7">
      <w:pPr>
        <w:pStyle w:val="TOC4"/>
        <w:rPr>
          <w:rFonts w:asciiTheme="minorHAnsi" w:hAnsiTheme="minorHAnsi" w:cstheme="minorBidi"/>
          <w:noProof/>
          <w:kern w:val="2"/>
          <w:sz w:val="22"/>
          <w:szCs w:val="22"/>
          <w:lang w:eastAsia="en-GB"/>
          <w14:ligatures w14:val="standardContextual"/>
        </w:rPr>
      </w:pPr>
      <w:r>
        <w:rPr>
          <w:noProof/>
        </w:rPr>
        <w:t>5.2.25.1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_Toc161910775 \h </w:instrText>
      </w:r>
      <w:r>
        <w:rPr>
          <w:noProof/>
        </w:rPr>
      </w:r>
      <w:r>
        <w:rPr>
          <w:noProof/>
        </w:rPr>
        <w:fldChar w:fldCharType="separate"/>
      </w:r>
      <w:r>
        <w:rPr>
          <w:noProof/>
        </w:rPr>
        <w:t>93</w:t>
      </w:r>
      <w:r>
        <w:rPr>
          <w:noProof/>
        </w:rPr>
        <w:fldChar w:fldCharType="end"/>
      </w:r>
    </w:p>
    <w:p w14:paraId="7D15D66F" w14:textId="4D2E5EED" w:rsidR="00152EF7" w:rsidRDefault="00152EF7">
      <w:pPr>
        <w:pStyle w:val="TOC4"/>
        <w:rPr>
          <w:rFonts w:asciiTheme="minorHAnsi" w:hAnsiTheme="minorHAnsi" w:cstheme="minorBidi"/>
          <w:noProof/>
          <w:kern w:val="2"/>
          <w:sz w:val="22"/>
          <w:szCs w:val="22"/>
          <w:lang w:eastAsia="en-GB"/>
          <w14:ligatures w14:val="standardContextual"/>
        </w:rPr>
      </w:pPr>
      <w:r>
        <w:rPr>
          <w:noProof/>
        </w:rPr>
        <w:t>5.2.25.2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_Toc161910776 \h </w:instrText>
      </w:r>
      <w:r>
        <w:rPr>
          <w:noProof/>
        </w:rPr>
      </w:r>
      <w:r>
        <w:rPr>
          <w:noProof/>
        </w:rPr>
        <w:fldChar w:fldCharType="separate"/>
      </w:r>
      <w:r>
        <w:rPr>
          <w:noProof/>
        </w:rPr>
        <w:t>93</w:t>
      </w:r>
      <w:r>
        <w:rPr>
          <w:noProof/>
        </w:rPr>
        <w:fldChar w:fldCharType="end"/>
      </w:r>
    </w:p>
    <w:p w14:paraId="49D05F54" w14:textId="38AF802E" w:rsidR="00152EF7" w:rsidRDefault="00152EF7">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_Toc161910777 \h </w:instrText>
      </w:r>
      <w:r>
        <w:rPr>
          <w:noProof/>
        </w:rPr>
      </w:r>
      <w:r>
        <w:rPr>
          <w:noProof/>
        </w:rPr>
        <w:fldChar w:fldCharType="separate"/>
      </w:r>
      <w:r>
        <w:rPr>
          <w:noProof/>
        </w:rPr>
        <w:t>93</w:t>
      </w:r>
      <w:r>
        <w:rPr>
          <w:noProof/>
        </w:rPr>
        <w:fldChar w:fldCharType="end"/>
      </w:r>
    </w:p>
    <w:p w14:paraId="59E5EEDC" w14:textId="7F793009" w:rsidR="00152EF7" w:rsidRDefault="00152EF7">
      <w:pPr>
        <w:pStyle w:val="TOC5"/>
        <w:rPr>
          <w:rFonts w:asciiTheme="minorHAnsi" w:hAnsiTheme="minorHAnsi" w:cstheme="minorBidi"/>
          <w:noProof/>
          <w:kern w:val="2"/>
          <w:sz w:val="22"/>
          <w:szCs w:val="22"/>
          <w:lang w:eastAsia="en-GB"/>
          <w14:ligatures w14:val="standardContextual"/>
        </w:rPr>
      </w:pPr>
      <w:r>
        <w:rPr>
          <w:noProof/>
        </w:rPr>
        <w:t>5.2.25.3.1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_Toc161910778 \h </w:instrText>
      </w:r>
      <w:r>
        <w:rPr>
          <w:noProof/>
        </w:rPr>
      </w:r>
      <w:r>
        <w:rPr>
          <w:noProof/>
        </w:rPr>
        <w:fldChar w:fldCharType="separate"/>
      </w:r>
      <w:r>
        <w:rPr>
          <w:noProof/>
        </w:rPr>
        <w:t>93</w:t>
      </w:r>
      <w:r>
        <w:rPr>
          <w:noProof/>
        </w:rPr>
        <w:fldChar w:fldCharType="end"/>
      </w:r>
    </w:p>
    <w:p w14:paraId="6509437D" w14:textId="4499B9EE" w:rsidR="00152EF7" w:rsidRDefault="00152EF7">
      <w:pPr>
        <w:pStyle w:val="TOC5"/>
        <w:rPr>
          <w:rFonts w:asciiTheme="minorHAnsi" w:hAnsiTheme="minorHAnsi" w:cstheme="minorBidi"/>
          <w:noProof/>
          <w:kern w:val="2"/>
          <w:sz w:val="22"/>
          <w:szCs w:val="22"/>
          <w:lang w:eastAsia="en-GB"/>
          <w14:ligatures w14:val="standardContextual"/>
        </w:rPr>
      </w:pPr>
      <w:r>
        <w:rPr>
          <w:noProof/>
        </w:rPr>
        <w:t>5.2.25.3.2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_Toc161910779 \h </w:instrText>
      </w:r>
      <w:r>
        <w:rPr>
          <w:noProof/>
        </w:rPr>
      </w:r>
      <w:r>
        <w:rPr>
          <w:noProof/>
        </w:rPr>
        <w:fldChar w:fldCharType="separate"/>
      </w:r>
      <w:r>
        <w:rPr>
          <w:noProof/>
        </w:rPr>
        <w:t>93</w:t>
      </w:r>
      <w:r>
        <w:rPr>
          <w:noProof/>
        </w:rPr>
        <w:fldChar w:fldCharType="end"/>
      </w:r>
    </w:p>
    <w:p w14:paraId="2F6EFCE2" w14:textId="5E7C5305" w:rsidR="00152EF7" w:rsidRDefault="00152EF7">
      <w:pPr>
        <w:pStyle w:val="TOC5"/>
        <w:rPr>
          <w:rFonts w:asciiTheme="minorHAnsi" w:hAnsiTheme="minorHAnsi" w:cstheme="minorBidi"/>
          <w:noProof/>
          <w:kern w:val="2"/>
          <w:sz w:val="22"/>
          <w:szCs w:val="22"/>
          <w:lang w:eastAsia="en-GB"/>
          <w14:ligatures w14:val="standardContextual"/>
        </w:rPr>
      </w:pPr>
      <w:r>
        <w:rPr>
          <w:noProof/>
        </w:rPr>
        <w:t>5.2.25.3.3</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_Toc161910780 \h </w:instrText>
      </w:r>
      <w:r>
        <w:rPr>
          <w:noProof/>
        </w:rPr>
      </w:r>
      <w:r>
        <w:rPr>
          <w:noProof/>
        </w:rPr>
        <w:fldChar w:fldCharType="separate"/>
      </w:r>
      <w:r>
        <w:rPr>
          <w:noProof/>
        </w:rPr>
        <w:t>94</w:t>
      </w:r>
      <w:r>
        <w:rPr>
          <w:noProof/>
        </w:rPr>
        <w:fldChar w:fldCharType="end"/>
      </w:r>
    </w:p>
    <w:p w14:paraId="4FE84836" w14:textId="5873EA2E" w:rsidR="00152EF7" w:rsidRDefault="00152EF7">
      <w:pPr>
        <w:pStyle w:val="TOC3"/>
        <w:rPr>
          <w:rFonts w:asciiTheme="minorHAnsi" w:hAnsiTheme="minorHAnsi" w:cstheme="minorBidi"/>
          <w:noProof/>
          <w:kern w:val="2"/>
          <w:sz w:val="22"/>
          <w:szCs w:val="22"/>
          <w:lang w:eastAsia="en-GB"/>
          <w14:ligatures w14:val="standardContextual"/>
        </w:rPr>
      </w:pPr>
      <w:r>
        <w:rPr>
          <w:noProof/>
        </w:rPr>
        <w:t>5.2.25A</w:t>
      </w:r>
      <w:r>
        <w:rPr>
          <w:rFonts w:asciiTheme="minorHAnsi" w:hAnsiTheme="minorHAnsi" w:cstheme="minorBidi"/>
          <w:noProof/>
          <w:kern w:val="2"/>
          <w:sz w:val="22"/>
          <w:szCs w:val="22"/>
          <w:lang w:eastAsia="en-GB"/>
          <w14:ligatures w14:val="standardContextual"/>
        </w:rPr>
        <w:tab/>
      </w:r>
      <w:r>
        <w:rPr>
          <w:noProof/>
        </w:rPr>
        <w:t>Resource: AuthenticationUPU</w:t>
      </w:r>
      <w:r>
        <w:rPr>
          <w:noProof/>
        </w:rPr>
        <w:tab/>
      </w:r>
      <w:r>
        <w:rPr>
          <w:noProof/>
        </w:rPr>
        <w:fldChar w:fldCharType="begin" w:fldLock="1"/>
      </w:r>
      <w:r>
        <w:rPr>
          <w:noProof/>
        </w:rPr>
        <w:instrText xml:space="preserve"> PAGEREF _Toc161910781 \h </w:instrText>
      </w:r>
      <w:r>
        <w:rPr>
          <w:noProof/>
        </w:rPr>
      </w:r>
      <w:r>
        <w:rPr>
          <w:noProof/>
        </w:rPr>
        <w:fldChar w:fldCharType="separate"/>
      </w:r>
      <w:r>
        <w:rPr>
          <w:noProof/>
        </w:rPr>
        <w:t>95</w:t>
      </w:r>
      <w:r>
        <w:rPr>
          <w:noProof/>
        </w:rPr>
        <w:fldChar w:fldCharType="end"/>
      </w:r>
    </w:p>
    <w:p w14:paraId="1D271EDA" w14:textId="7C6F7E7B" w:rsidR="00152EF7" w:rsidRDefault="00152EF7">
      <w:pPr>
        <w:pStyle w:val="TOC4"/>
        <w:rPr>
          <w:rFonts w:asciiTheme="minorHAnsi" w:hAnsiTheme="minorHAnsi" w:cstheme="minorBidi"/>
          <w:noProof/>
          <w:kern w:val="2"/>
          <w:sz w:val="22"/>
          <w:szCs w:val="22"/>
          <w:lang w:eastAsia="en-GB"/>
          <w14:ligatures w14:val="standardContextual"/>
        </w:rPr>
      </w:pPr>
      <w:r>
        <w:rPr>
          <w:noProof/>
        </w:rPr>
        <w:t>5.2.25A.1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_Toc161910782 \h </w:instrText>
      </w:r>
      <w:r>
        <w:rPr>
          <w:noProof/>
        </w:rPr>
      </w:r>
      <w:r>
        <w:rPr>
          <w:noProof/>
        </w:rPr>
        <w:fldChar w:fldCharType="separate"/>
      </w:r>
      <w:r>
        <w:rPr>
          <w:noProof/>
        </w:rPr>
        <w:t>95</w:t>
      </w:r>
      <w:r>
        <w:rPr>
          <w:noProof/>
        </w:rPr>
        <w:fldChar w:fldCharType="end"/>
      </w:r>
    </w:p>
    <w:p w14:paraId="00D765DE" w14:textId="4B91F05A" w:rsidR="00152EF7" w:rsidRDefault="00152EF7">
      <w:pPr>
        <w:pStyle w:val="TOC4"/>
        <w:rPr>
          <w:rFonts w:asciiTheme="minorHAnsi" w:hAnsiTheme="minorHAnsi" w:cstheme="minorBidi"/>
          <w:noProof/>
          <w:kern w:val="2"/>
          <w:sz w:val="22"/>
          <w:szCs w:val="22"/>
          <w:lang w:eastAsia="en-GB"/>
          <w14:ligatures w14:val="standardContextual"/>
        </w:rPr>
      </w:pPr>
      <w:r>
        <w:rPr>
          <w:noProof/>
        </w:rPr>
        <w:t>5.2.25A.2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_Toc161910783 \h </w:instrText>
      </w:r>
      <w:r>
        <w:rPr>
          <w:noProof/>
        </w:rPr>
      </w:r>
      <w:r>
        <w:rPr>
          <w:noProof/>
        </w:rPr>
        <w:fldChar w:fldCharType="separate"/>
      </w:r>
      <w:r>
        <w:rPr>
          <w:noProof/>
        </w:rPr>
        <w:t>95</w:t>
      </w:r>
      <w:r>
        <w:rPr>
          <w:noProof/>
        </w:rPr>
        <w:fldChar w:fldCharType="end"/>
      </w:r>
    </w:p>
    <w:p w14:paraId="626BB2DD" w14:textId="2D39764B" w:rsidR="00152EF7" w:rsidRDefault="00152EF7">
      <w:pPr>
        <w:pStyle w:val="TOC4"/>
        <w:rPr>
          <w:rFonts w:asciiTheme="minorHAnsi" w:hAnsiTheme="minorHAnsi" w:cstheme="minorBidi"/>
          <w:noProof/>
          <w:kern w:val="2"/>
          <w:sz w:val="22"/>
          <w:szCs w:val="22"/>
          <w:lang w:eastAsia="en-GB"/>
          <w14:ligatures w14:val="standardContextual"/>
        </w:rPr>
      </w:pPr>
      <w:r>
        <w:rPr>
          <w:noProof/>
        </w:rPr>
        <w:t>5.2.25A.3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_Toc161910784 \h </w:instrText>
      </w:r>
      <w:r>
        <w:rPr>
          <w:noProof/>
        </w:rPr>
      </w:r>
      <w:r>
        <w:rPr>
          <w:noProof/>
        </w:rPr>
        <w:fldChar w:fldCharType="separate"/>
      </w:r>
      <w:r>
        <w:rPr>
          <w:noProof/>
        </w:rPr>
        <w:t>95</w:t>
      </w:r>
      <w:r>
        <w:rPr>
          <w:noProof/>
        </w:rPr>
        <w:fldChar w:fldCharType="end"/>
      </w:r>
    </w:p>
    <w:p w14:paraId="58B9B17C" w14:textId="19FBB29E" w:rsidR="00152EF7" w:rsidRDefault="00152EF7">
      <w:pPr>
        <w:pStyle w:val="TOC5"/>
        <w:rPr>
          <w:rFonts w:asciiTheme="minorHAnsi" w:hAnsiTheme="minorHAnsi" w:cstheme="minorBidi"/>
          <w:noProof/>
          <w:kern w:val="2"/>
          <w:sz w:val="22"/>
          <w:szCs w:val="22"/>
          <w:lang w:eastAsia="en-GB"/>
          <w14:ligatures w14:val="standardContextual"/>
        </w:rPr>
      </w:pPr>
      <w:r>
        <w:rPr>
          <w:noProof/>
        </w:rPr>
        <w:t>5.2.25A.3.1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_Toc161910785 \h </w:instrText>
      </w:r>
      <w:r>
        <w:rPr>
          <w:noProof/>
        </w:rPr>
      </w:r>
      <w:r>
        <w:rPr>
          <w:noProof/>
        </w:rPr>
        <w:fldChar w:fldCharType="separate"/>
      </w:r>
      <w:r>
        <w:rPr>
          <w:noProof/>
        </w:rPr>
        <w:t>95</w:t>
      </w:r>
      <w:r>
        <w:rPr>
          <w:noProof/>
        </w:rPr>
        <w:fldChar w:fldCharType="end"/>
      </w:r>
    </w:p>
    <w:p w14:paraId="66DAC83F" w14:textId="00A11E43" w:rsidR="00152EF7" w:rsidRDefault="00152EF7">
      <w:pPr>
        <w:pStyle w:val="TOC5"/>
        <w:rPr>
          <w:rFonts w:asciiTheme="minorHAnsi" w:hAnsiTheme="minorHAnsi" w:cstheme="minorBidi"/>
          <w:noProof/>
          <w:kern w:val="2"/>
          <w:sz w:val="22"/>
          <w:szCs w:val="22"/>
          <w:lang w:eastAsia="en-GB"/>
          <w14:ligatures w14:val="standardContextual"/>
        </w:rPr>
      </w:pPr>
      <w:r>
        <w:rPr>
          <w:noProof/>
        </w:rPr>
        <w:t>5.2.25A.3.2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_Toc161910786 \h </w:instrText>
      </w:r>
      <w:r>
        <w:rPr>
          <w:noProof/>
        </w:rPr>
      </w:r>
      <w:r>
        <w:rPr>
          <w:noProof/>
        </w:rPr>
        <w:fldChar w:fldCharType="separate"/>
      </w:r>
      <w:r>
        <w:rPr>
          <w:noProof/>
        </w:rPr>
        <w:t>96</w:t>
      </w:r>
      <w:r>
        <w:rPr>
          <w:noProof/>
        </w:rPr>
        <w:fldChar w:fldCharType="end"/>
      </w:r>
    </w:p>
    <w:p w14:paraId="72410FCC" w14:textId="4B1D1CE3" w:rsidR="00152EF7" w:rsidRDefault="00152EF7">
      <w:pPr>
        <w:pStyle w:val="TOC3"/>
        <w:rPr>
          <w:rFonts w:asciiTheme="minorHAnsi" w:hAnsiTheme="minorHAnsi" w:cstheme="minorBidi"/>
          <w:noProof/>
          <w:kern w:val="2"/>
          <w:sz w:val="22"/>
          <w:szCs w:val="22"/>
          <w:lang w:eastAsia="en-GB"/>
          <w14:ligatures w14:val="standardContextual"/>
        </w:rPr>
      </w:pPr>
      <w:r>
        <w:rPr>
          <w:noProof/>
        </w:rPr>
        <w:t>5.2.25B</w:t>
      </w:r>
      <w:r>
        <w:rPr>
          <w:rFonts w:asciiTheme="minorHAnsi" w:hAnsiTheme="minorHAnsi" w:cstheme="minorBidi"/>
          <w:noProof/>
          <w:kern w:val="2"/>
          <w:sz w:val="22"/>
          <w:szCs w:val="22"/>
          <w:lang w:eastAsia="en-GB"/>
          <w14:ligatures w14:val="standardContextual"/>
        </w:rPr>
        <w:tab/>
      </w:r>
      <w:r>
        <w:rPr>
          <w:noProof/>
        </w:rPr>
        <w:t>Resource: SubscribedSNSSAIs</w:t>
      </w:r>
      <w:r>
        <w:rPr>
          <w:noProof/>
        </w:rPr>
        <w:tab/>
      </w:r>
      <w:r>
        <w:rPr>
          <w:noProof/>
        </w:rPr>
        <w:fldChar w:fldCharType="begin" w:fldLock="1"/>
      </w:r>
      <w:r>
        <w:rPr>
          <w:noProof/>
        </w:rPr>
        <w:instrText xml:space="preserve"> PAGEREF _Toc161910787 \h </w:instrText>
      </w:r>
      <w:r>
        <w:rPr>
          <w:noProof/>
        </w:rPr>
      </w:r>
      <w:r>
        <w:rPr>
          <w:noProof/>
        </w:rPr>
        <w:fldChar w:fldCharType="separate"/>
      </w:r>
      <w:r>
        <w:rPr>
          <w:noProof/>
        </w:rPr>
        <w:t>96</w:t>
      </w:r>
      <w:r>
        <w:rPr>
          <w:noProof/>
        </w:rPr>
        <w:fldChar w:fldCharType="end"/>
      </w:r>
    </w:p>
    <w:p w14:paraId="4507E910" w14:textId="11039D0A" w:rsidR="00152EF7" w:rsidRDefault="00152EF7">
      <w:pPr>
        <w:pStyle w:val="TOC4"/>
        <w:rPr>
          <w:rFonts w:asciiTheme="minorHAnsi" w:hAnsiTheme="minorHAnsi" w:cstheme="minorBidi"/>
          <w:noProof/>
          <w:kern w:val="2"/>
          <w:sz w:val="22"/>
          <w:szCs w:val="22"/>
          <w:lang w:eastAsia="en-GB"/>
          <w14:ligatures w14:val="standardContextual"/>
        </w:rPr>
      </w:pPr>
      <w:r>
        <w:rPr>
          <w:noProof/>
        </w:rPr>
        <w:t>5.2.25B.1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_Toc161910788 \h </w:instrText>
      </w:r>
      <w:r>
        <w:rPr>
          <w:noProof/>
        </w:rPr>
      </w:r>
      <w:r>
        <w:rPr>
          <w:noProof/>
        </w:rPr>
        <w:fldChar w:fldCharType="separate"/>
      </w:r>
      <w:r>
        <w:rPr>
          <w:noProof/>
        </w:rPr>
        <w:t>96</w:t>
      </w:r>
      <w:r>
        <w:rPr>
          <w:noProof/>
        </w:rPr>
        <w:fldChar w:fldCharType="end"/>
      </w:r>
    </w:p>
    <w:p w14:paraId="5B84F0A4" w14:textId="28A3046D" w:rsidR="00152EF7" w:rsidRDefault="00152EF7">
      <w:pPr>
        <w:pStyle w:val="TOC4"/>
        <w:rPr>
          <w:rFonts w:asciiTheme="minorHAnsi" w:hAnsiTheme="minorHAnsi" w:cstheme="minorBidi"/>
          <w:noProof/>
          <w:kern w:val="2"/>
          <w:sz w:val="22"/>
          <w:szCs w:val="22"/>
          <w:lang w:eastAsia="en-GB"/>
          <w14:ligatures w14:val="standardContextual"/>
        </w:rPr>
      </w:pPr>
      <w:r>
        <w:rPr>
          <w:noProof/>
        </w:rPr>
        <w:t>5.2.25B.2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_Toc161910789 \h </w:instrText>
      </w:r>
      <w:r>
        <w:rPr>
          <w:noProof/>
        </w:rPr>
      </w:r>
      <w:r>
        <w:rPr>
          <w:noProof/>
        </w:rPr>
        <w:fldChar w:fldCharType="separate"/>
      </w:r>
      <w:r>
        <w:rPr>
          <w:noProof/>
        </w:rPr>
        <w:t>96</w:t>
      </w:r>
      <w:r>
        <w:rPr>
          <w:noProof/>
        </w:rPr>
        <w:fldChar w:fldCharType="end"/>
      </w:r>
    </w:p>
    <w:p w14:paraId="161097A7" w14:textId="2EB6AA94" w:rsidR="00152EF7" w:rsidRDefault="00152EF7">
      <w:pPr>
        <w:pStyle w:val="TOC4"/>
        <w:rPr>
          <w:rFonts w:asciiTheme="minorHAnsi" w:hAnsiTheme="minorHAnsi" w:cstheme="minorBidi"/>
          <w:noProof/>
          <w:kern w:val="2"/>
          <w:sz w:val="22"/>
          <w:szCs w:val="22"/>
          <w:lang w:eastAsia="en-GB"/>
          <w14:ligatures w14:val="standardContextual"/>
        </w:rPr>
      </w:pPr>
      <w:r>
        <w:rPr>
          <w:noProof/>
        </w:rPr>
        <w:t>5.2.25B.3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_Toc161910790 \h </w:instrText>
      </w:r>
      <w:r>
        <w:rPr>
          <w:noProof/>
        </w:rPr>
      </w:r>
      <w:r>
        <w:rPr>
          <w:noProof/>
        </w:rPr>
        <w:fldChar w:fldCharType="separate"/>
      </w:r>
      <w:r>
        <w:rPr>
          <w:noProof/>
        </w:rPr>
        <w:t>97</w:t>
      </w:r>
      <w:r>
        <w:rPr>
          <w:noProof/>
        </w:rPr>
        <w:fldChar w:fldCharType="end"/>
      </w:r>
    </w:p>
    <w:p w14:paraId="15968D81" w14:textId="18B6AF5A" w:rsidR="00152EF7" w:rsidRDefault="00152EF7">
      <w:pPr>
        <w:pStyle w:val="TOC5"/>
        <w:rPr>
          <w:rFonts w:asciiTheme="minorHAnsi" w:hAnsiTheme="minorHAnsi" w:cstheme="minorBidi"/>
          <w:noProof/>
          <w:kern w:val="2"/>
          <w:sz w:val="22"/>
          <w:szCs w:val="22"/>
          <w:lang w:eastAsia="en-GB"/>
          <w14:ligatures w14:val="standardContextual"/>
        </w:rPr>
      </w:pPr>
      <w:r>
        <w:rPr>
          <w:noProof/>
        </w:rPr>
        <w:t>5.2.25B.3.1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_Toc161910791 \h </w:instrText>
      </w:r>
      <w:r>
        <w:rPr>
          <w:noProof/>
        </w:rPr>
      </w:r>
      <w:r>
        <w:rPr>
          <w:noProof/>
        </w:rPr>
        <w:fldChar w:fldCharType="separate"/>
      </w:r>
      <w:r>
        <w:rPr>
          <w:noProof/>
        </w:rPr>
        <w:t>97</w:t>
      </w:r>
      <w:r>
        <w:rPr>
          <w:noProof/>
        </w:rPr>
        <w:fldChar w:fldCharType="end"/>
      </w:r>
    </w:p>
    <w:p w14:paraId="4BBF4B4E" w14:textId="4CCAC547" w:rsidR="00152EF7" w:rsidRDefault="00152EF7">
      <w:pPr>
        <w:pStyle w:val="TOC5"/>
        <w:rPr>
          <w:rFonts w:asciiTheme="minorHAnsi" w:hAnsiTheme="minorHAnsi" w:cstheme="minorBidi"/>
          <w:noProof/>
          <w:kern w:val="2"/>
          <w:sz w:val="22"/>
          <w:szCs w:val="22"/>
          <w:lang w:eastAsia="en-GB"/>
          <w14:ligatures w14:val="standardContextual"/>
        </w:rPr>
      </w:pPr>
      <w:r>
        <w:rPr>
          <w:noProof/>
        </w:rPr>
        <w:t>5.2.25B.3.2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_Toc161910792 \h </w:instrText>
      </w:r>
      <w:r>
        <w:rPr>
          <w:noProof/>
        </w:rPr>
      </w:r>
      <w:r>
        <w:rPr>
          <w:noProof/>
        </w:rPr>
        <w:fldChar w:fldCharType="separate"/>
      </w:r>
      <w:r>
        <w:rPr>
          <w:noProof/>
        </w:rPr>
        <w:t>97</w:t>
      </w:r>
      <w:r>
        <w:rPr>
          <w:noProof/>
        </w:rPr>
        <w:fldChar w:fldCharType="end"/>
      </w:r>
    </w:p>
    <w:p w14:paraId="04B8C715" w14:textId="748EC950" w:rsidR="00152EF7" w:rsidRDefault="00152EF7">
      <w:pPr>
        <w:pStyle w:val="TOC3"/>
        <w:rPr>
          <w:rFonts w:asciiTheme="minorHAnsi" w:hAnsiTheme="minorHAnsi" w:cstheme="minorBidi"/>
          <w:noProof/>
          <w:kern w:val="2"/>
          <w:sz w:val="22"/>
          <w:szCs w:val="22"/>
          <w:lang w:eastAsia="en-GB"/>
          <w14:ligatures w14:val="standardContextual"/>
        </w:rPr>
      </w:pPr>
      <w:r>
        <w:rPr>
          <w:noProof/>
        </w:rPr>
        <w:t>5.2.25C</w:t>
      </w:r>
      <w:r>
        <w:rPr>
          <w:rFonts w:asciiTheme="minorHAnsi" w:hAnsiTheme="minorHAnsi" w:cstheme="minorBidi"/>
          <w:noProof/>
          <w:kern w:val="2"/>
          <w:sz w:val="22"/>
          <w:szCs w:val="22"/>
          <w:lang w:eastAsia="en-GB"/>
          <w14:ligatures w14:val="standardContextual"/>
        </w:rPr>
        <w:tab/>
      </w:r>
      <w:r>
        <w:rPr>
          <w:noProof/>
        </w:rPr>
        <w:t>Resource: SubscribedCAG</w:t>
      </w:r>
      <w:r>
        <w:rPr>
          <w:noProof/>
        </w:rPr>
        <w:tab/>
      </w:r>
      <w:r>
        <w:rPr>
          <w:noProof/>
        </w:rPr>
        <w:fldChar w:fldCharType="begin" w:fldLock="1"/>
      </w:r>
      <w:r>
        <w:rPr>
          <w:noProof/>
        </w:rPr>
        <w:instrText xml:space="preserve"> PAGEREF _Toc161910793 \h </w:instrText>
      </w:r>
      <w:r>
        <w:rPr>
          <w:noProof/>
        </w:rPr>
      </w:r>
      <w:r>
        <w:rPr>
          <w:noProof/>
        </w:rPr>
        <w:fldChar w:fldCharType="separate"/>
      </w:r>
      <w:r>
        <w:rPr>
          <w:noProof/>
        </w:rPr>
        <w:t>98</w:t>
      </w:r>
      <w:r>
        <w:rPr>
          <w:noProof/>
        </w:rPr>
        <w:fldChar w:fldCharType="end"/>
      </w:r>
    </w:p>
    <w:p w14:paraId="3FBA18A4" w14:textId="3E2AED79" w:rsidR="00152EF7" w:rsidRDefault="00152EF7">
      <w:pPr>
        <w:pStyle w:val="TOC4"/>
        <w:rPr>
          <w:rFonts w:asciiTheme="minorHAnsi" w:hAnsiTheme="minorHAnsi" w:cstheme="minorBidi"/>
          <w:noProof/>
          <w:kern w:val="2"/>
          <w:sz w:val="22"/>
          <w:szCs w:val="22"/>
          <w:lang w:eastAsia="en-GB"/>
          <w14:ligatures w14:val="standardContextual"/>
        </w:rPr>
      </w:pPr>
      <w:r>
        <w:rPr>
          <w:noProof/>
        </w:rPr>
        <w:t>5.2.25C.1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_Toc161910794 \h </w:instrText>
      </w:r>
      <w:r>
        <w:rPr>
          <w:noProof/>
        </w:rPr>
      </w:r>
      <w:r>
        <w:rPr>
          <w:noProof/>
        </w:rPr>
        <w:fldChar w:fldCharType="separate"/>
      </w:r>
      <w:r>
        <w:rPr>
          <w:noProof/>
        </w:rPr>
        <w:t>98</w:t>
      </w:r>
      <w:r>
        <w:rPr>
          <w:noProof/>
        </w:rPr>
        <w:fldChar w:fldCharType="end"/>
      </w:r>
    </w:p>
    <w:p w14:paraId="61502544" w14:textId="1EB29204" w:rsidR="00152EF7" w:rsidRDefault="00152EF7">
      <w:pPr>
        <w:pStyle w:val="TOC4"/>
        <w:rPr>
          <w:rFonts w:asciiTheme="minorHAnsi" w:hAnsiTheme="minorHAnsi" w:cstheme="minorBidi"/>
          <w:noProof/>
          <w:kern w:val="2"/>
          <w:sz w:val="22"/>
          <w:szCs w:val="22"/>
          <w:lang w:eastAsia="en-GB"/>
          <w14:ligatures w14:val="standardContextual"/>
        </w:rPr>
      </w:pPr>
      <w:r>
        <w:rPr>
          <w:noProof/>
        </w:rPr>
        <w:t>5.2.25C.2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_Toc161910795 \h </w:instrText>
      </w:r>
      <w:r>
        <w:rPr>
          <w:noProof/>
        </w:rPr>
      </w:r>
      <w:r>
        <w:rPr>
          <w:noProof/>
        </w:rPr>
        <w:fldChar w:fldCharType="separate"/>
      </w:r>
      <w:r>
        <w:rPr>
          <w:noProof/>
        </w:rPr>
        <w:t>98</w:t>
      </w:r>
      <w:r>
        <w:rPr>
          <w:noProof/>
        </w:rPr>
        <w:fldChar w:fldCharType="end"/>
      </w:r>
    </w:p>
    <w:p w14:paraId="5AB28BCD" w14:textId="0D9C978A" w:rsidR="00152EF7" w:rsidRDefault="00152EF7">
      <w:pPr>
        <w:pStyle w:val="TOC4"/>
        <w:rPr>
          <w:rFonts w:asciiTheme="minorHAnsi" w:hAnsiTheme="minorHAnsi" w:cstheme="minorBidi"/>
          <w:noProof/>
          <w:kern w:val="2"/>
          <w:sz w:val="22"/>
          <w:szCs w:val="22"/>
          <w:lang w:eastAsia="en-GB"/>
          <w14:ligatures w14:val="standardContextual"/>
        </w:rPr>
      </w:pPr>
      <w:r>
        <w:rPr>
          <w:noProof/>
        </w:rPr>
        <w:t>5.2.25C.3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_Toc161910796 \h </w:instrText>
      </w:r>
      <w:r>
        <w:rPr>
          <w:noProof/>
        </w:rPr>
      </w:r>
      <w:r>
        <w:rPr>
          <w:noProof/>
        </w:rPr>
        <w:fldChar w:fldCharType="separate"/>
      </w:r>
      <w:r>
        <w:rPr>
          <w:noProof/>
        </w:rPr>
        <w:t>98</w:t>
      </w:r>
      <w:r>
        <w:rPr>
          <w:noProof/>
        </w:rPr>
        <w:fldChar w:fldCharType="end"/>
      </w:r>
    </w:p>
    <w:p w14:paraId="0EAA191C" w14:textId="57D35D4C" w:rsidR="00152EF7" w:rsidRDefault="00152EF7">
      <w:pPr>
        <w:pStyle w:val="TOC5"/>
        <w:rPr>
          <w:rFonts w:asciiTheme="minorHAnsi" w:hAnsiTheme="minorHAnsi" w:cstheme="minorBidi"/>
          <w:noProof/>
          <w:kern w:val="2"/>
          <w:sz w:val="22"/>
          <w:szCs w:val="22"/>
          <w:lang w:eastAsia="en-GB"/>
          <w14:ligatures w14:val="standardContextual"/>
        </w:rPr>
      </w:pPr>
      <w:r>
        <w:rPr>
          <w:noProof/>
        </w:rPr>
        <w:t>5.2.25C.3.1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_Toc161910797 \h </w:instrText>
      </w:r>
      <w:r>
        <w:rPr>
          <w:noProof/>
        </w:rPr>
      </w:r>
      <w:r>
        <w:rPr>
          <w:noProof/>
        </w:rPr>
        <w:fldChar w:fldCharType="separate"/>
      </w:r>
      <w:r>
        <w:rPr>
          <w:noProof/>
        </w:rPr>
        <w:t>98</w:t>
      </w:r>
      <w:r>
        <w:rPr>
          <w:noProof/>
        </w:rPr>
        <w:fldChar w:fldCharType="end"/>
      </w:r>
    </w:p>
    <w:p w14:paraId="2E91EE49" w14:textId="79B4ACD1" w:rsidR="00152EF7" w:rsidRDefault="00152EF7">
      <w:pPr>
        <w:pStyle w:val="TOC5"/>
        <w:rPr>
          <w:rFonts w:asciiTheme="minorHAnsi" w:hAnsiTheme="minorHAnsi" w:cstheme="minorBidi"/>
          <w:noProof/>
          <w:kern w:val="2"/>
          <w:sz w:val="22"/>
          <w:szCs w:val="22"/>
          <w:lang w:eastAsia="en-GB"/>
          <w14:ligatures w14:val="standardContextual"/>
        </w:rPr>
      </w:pPr>
      <w:r>
        <w:rPr>
          <w:noProof/>
        </w:rPr>
        <w:t>5.2.25C.3.2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_Toc161910798 \h </w:instrText>
      </w:r>
      <w:r>
        <w:rPr>
          <w:noProof/>
        </w:rPr>
      </w:r>
      <w:r>
        <w:rPr>
          <w:noProof/>
        </w:rPr>
        <w:fldChar w:fldCharType="separate"/>
      </w:r>
      <w:r>
        <w:rPr>
          <w:noProof/>
        </w:rPr>
        <w:t>98</w:t>
      </w:r>
      <w:r>
        <w:rPr>
          <w:noProof/>
        </w:rPr>
        <w:fldChar w:fldCharType="end"/>
      </w:r>
    </w:p>
    <w:p w14:paraId="2F6F3951" w14:textId="75B0CB95" w:rsidR="00152EF7" w:rsidRDefault="00152EF7">
      <w:pPr>
        <w:pStyle w:val="TOC3"/>
        <w:rPr>
          <w:rFonts w:asciiTheme="minorHAnsi" w:hAnsiTheme="minorHAnsi" w:cstheme="minorBidi"/>
          <w:noProof/>
          <w:kern w:val="2"/>
          <w:sz w:val="22"/>
          <w:szCs w:val="22"/>
          <w:lang w:eastAsia="en-GB"/>
          <w14:ligatures w14:val="standardContextual"/>
        </w:rPr>
      </w:pPr>
      <w:r>
        <w:rPr>
          <w:noProof/>
        </w:rPr>
        <w:t>5.2.26</w:t>
      </w:r>
      <w:r>
        <w:rPr>
          <w:rFonts w:asciiTheme="minorHAnsi" w:hAnsiTheme="minorHAnsi" w:cstheme="minorBidi"/>
          <w:noProof/>
          <w:kern w:val="2"/>
          <w:sz w:val="22"/>
          <w:szCs w:val="22"/>
          <w:lang w:eastAsia="en-GB"/>
          <w14:ligatures w14:val="standardContextual"/>
        </w:rPr>
        <w:tab/>
      </w:r>
      <w:r>
        <w:rPr>
          <w:noProof/>
        </w:rPr>
        <w:t>Resource: ProvisionedData</w:t>
      </w:r>
      <w:r>
        <w:rPr>
          <w:noProof/>
        </w:rPr>
        <w:tab/>
      </w:r>
      <w:r>
        <w:rPr>
          <w:noProof/>
        </w:rPr>
        <w:fldChar w:fldCharType="begin" w:fldLock="1"/>
      </w:r>
      <w:r>
        <w:rPr>
          <w:noProof/>
        </w:rPr>
        <w:instrText xml:space="preserve"> PAGEREF _Toc161910799 \h </w:instrText>
      </w:r>
      <w:r>
        <w:rPr>
          <w:noProof/>
        </w:rPr>
      </w:r>
      <w:r>
        <w:rPr>
          <w:noProof/>
        </w:rPr>
        <w:fldChar w:fldCharType="separate"/>
      </w:r>
      <w:r>
        <w:rPr>
          <w:noProof/>
        </w:rPr>
        <w:t>99</w:t>
      </w:r>
      <w:r>
        <w:rPr>
          <w:noProof/>
        </w:rPr>
        <w:fldChar w:fldCharType="end"/>
      </w:r>
    </w:p>
    <w:p w14:paraId="58F6A740" w14:textId="74A7E023" w:rsidR="00152EF7" w:rsidRDefault="00152EF7">
      <w:pPr>
        <w:pStyle w:val="TOC4"/>
        <w:rPr>
          <w:rFonts w:asciiTheme="minorHAnsi" w:hAnsiTheme="minorHAnsi" w:cstheme="minorBidi"/>
          <w:noProof/>
          <w:kern w:val="2"/>
          <w:sz w:val="22"/>
          <w:szCs w:val="22"/>
          <w:lang w:eastAsia="en-GB"/>
          <w14:ligatures w14:val="standardContextual"/>
        </w:rPr>
      </w:pPr>
      <w:r>
        <w:rPr>
          <w:noProof/>
        </w:rPr>
        <w:t>5.2.26.1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_Toc161910800 \h </w:instrText>
      </w:r>
      <w:r>
        <w:rPr>
          <w:noProof/>
        </w:rPr>
      </w:r>
      <w:r>
        <w:rPr>
          <w:noProof/>
        </w:rPr>
        <w:fldChar w:fldCharType="separate"/>
      </w:r>
      <w:r>
        <w:rPr>
          <w:noProof/>
        </w:rPr>
        <w:t>99</w:t>
      </w:r>
      <w:r>
        <w:rPr>
          <w:noProof/>
        </w:rPr>
        <w:fldChar w:fldCharType="end"/>
      </w:r>
    </w:p>
    <w:p w14:paraId="097B1F64" w14:textId="44376C7F" w:rsidR="00152EF7" w:rsidRDefault="00152EF7">
      <w:pPr>
        <w:pStyle w:val="TOC4"/>
        <w:rPr>
          <w:rFonts w:asciiTheme="minorHAnsi" w:hAnsiTheme="minorHAnsi" w:cstheme="minorBidi"/>
          <w:noProof/>
          <w:kern w:val="2"/>
          <w:sz w:val="22"/>
          <w:szCs w:val="22"/>
          <w:lang w:eastAsia="en-GB"/>
          <w14:ligatures w14:val="standardContextual"/>
        </w:rPr>
      </w:pPr>
      <w:r>
        <w:rPr>
          <w:noProof/>
        </w:rPr>
        <w:t>5.2.26.2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_Toc161910801 \h </w:instrText>
      </w:r>
      <w:r>
        <w:rPr>
          <w:noProof/>
        </w:rPr>
      </w:r>
      <w:r>
        <w:rPr>
          <w:noProof/>
        </w:rPr>
        <w:fldChar w:fldCharType="separate"/>
      </w:r>
      <w:r>
        <w:rPr>
          <w:noProof/>
        </w:rPr>
        <w:t>99</w:t>
      </w:r>
      <w:r>
        <w:rPr>
          <w:noProof/>
        </w:rPr>
        <w:fldChar w:fldCharType="end"/>
      </w:r>
    </w:p>
    <w:p w14:paraId="536FEA56" w14:textId="1355C664" w:rsidR="00152EF7" w:rsidRDefault="00152EF7">
      <w:pPr>
        <w:pStyle w:val="TOC4"/>
        <w:rPr>
          <w:rFonts w:asciiTheme="minorHAnsi" w:hAnsiTheme="minorHAnsi" w:cstheme="minorBidi"/>
          <w:noProof/>
          <w:kern w:val="2"/>
          <w:sz w:val="22"/>
          <w:szCs w:val="22"/>
          <w:lang w:eastAsia="en-GB"/>
          <w14:ligatures w14:val="standardContextual"/>
        </w:rPr>
      </w:pPr>
      <w:r>
        <w:rPr>
          <w:noProof/>
        </w:rPr>
        <w:t>5.2.26.3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_Toc161910802 \h </w:instrText>
      </w:r>
      <w:r>
        <w:rPr>
          <w:noProof/>
        </w:rPr>
      </w:r>
      <w:r>
        <w:rPr>
          <w:noProof/>
        </w:rPr>
        <w:fldChar w:fldCharType="separate"/>
      </w:r>
      <w:r>
        <w:rPr>
          <w:noProof/>
        </w:rPr>
        <w:t>99</w:t>
      </w:r>
      <w:r>
        <w:rPr>
          <w:noProof/>
        </w:rPr>
        <w:fldChar w:fldCharType="end"/>
      </w:r>
    </w:p>
    <w:p w14:paraId="077DC920" w14:textId="653E3BA9" w:rsidR="00152EF7" w:rsidRDefault="00152EF7">
      <w:pPr>
        <w:pStyle w:val="TOC5"/>
        <w:rPr>
          <w:rFonts w:asciiTheme="minorHAnsi" w:hAnsiTheme="minorHAnsi" w:cstheme="minorBidi"/>
          <w:noProof/>
          <w:kern w:val="2"/>
          <w:sz w:val="22"/>
          <w:szCs w:val="22"/>
          <w:lang w:eastAsia="en-GB"/>
          <w14:ligatures w14:val="standardContextual"/>
        </w:rPr>
      </w:pPr>
      <w:r>
        <w:rPr>
          <w:noProof/>
        </w:rPr>
        <w:t>5.2.26.3.1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_Toc161910803 \h </w:instrText>
      </w:r>
      <w:r>
        <w:rPr>
          <w:noProof/>
        </w:rPr>
      </w:r>
      <w:r>
        <w:rPr>
          <w:noProof/>
        </w:rPr>
        <w:fldChar w:fldCharType="separate"/>
      </w:r>
      <w:r>
        <w:rPr>
          <w:noProof/>
        </w:rPr>
        <w:t>99</w:t>
      </w:r>
      <w:r>
        <w:rPr>
          <w:noProof/>
        </w:rPr>
        <w:fldChar w:fldCharType="end"/>
      </w:r>
    </w:p>
    <w:p w14:paraId="7F9988F8" w14:textId="1295A92E" w:rsidR="00152EF7" w:rsidRDefault="00152EF7">
      <w:pPr>
        <w:pStyle w:val="TOC3"/>
        <w:rPr>
          <w:rFonts w:asciiTheme="minorHAnsi" w:hAnsiTheme="minorHAnsi" w:cstheme="minorBidi"/>
          <w:noProof/>
          <w:kern w:val="2"/>
          <w:sz w:val="22"/>
          <w:szCs w:val="22"/>
          <w:lang w:eastAsia="en-GB"/>
          <w14:ligatures w14:val="standardContextual"/>
        </w:rPr>
      </w:pPr>
      <w:r>
        <w:rPr>
          <w:noProof/>
        </w:rPr>
        <w:t>5.2.27</w:t>
      </w:r>
      <w:r>
        <w:rPr>
          <w:rFonts w:asciiTheme="minorHAnsi" w:hAnsiTheme="minorHAnsi" w:cstheme="minorBidi"/>
          <w:noProof/>
          <w:kern w:val="2"/>
          <w:sz w:val="22"/>
          <w:szCs w:val="22"/>
          <w:lang w:eastAsia="en-GB"/>
          <w14:ligatures w14:val="standardContextual"/>
        </w:rPr>
        <w:tab/>
      </w:r>
      <w:r>
        <w:rPr>
          <w:noProof/>
        </w:rPr>
        <w:t>Resource: OperatorDeterminedBarringData</w:t>
      </w:r>
      <w:r>
        <w:rPr>
          <w:noProof/>
        </w:rPr>
        <w:tab/>
      </w:r>
      <w:r>
        <w:rPr>
          <w:noProof/>
        </w:rPr>
        <w:fldChar w:fldCharType="begin" w:fldLock="1"/>
      </w:r>
      <w:r>
        <w:rPr>
          <w:noProof/>
        </w:rPr>
        <w:instrText xml:space="preserve"> PAGEREF _Toc161910804 \h </w:instrText>
      </w:r>
      <w:r>
        <w:rPr>
          <w:noProof/>
        </w:rPr>
      </w:r>
      <w:r>
        <w:rPr>
          <w:noProof/>
        </w:rPr>
        <w:fldChar w:fldCharType="separate"/>
      </w:r>
      <w:r>
        <w:rPr>
          <w:noProof/>
        </w:rPr>
        <w:t>100</w:t>
      </w:r>
      <w:r>
        <w:rPr>
          <w:noProof/>
        </w:rPr>
        <w:fldChar w:fldCharType="end"/>
      </w:r>
    </w:p>
    <w:p w14:paraId="402882B6" w14:textId="426C9C76" w:rsidR="00152EF7" w:rsidRDefault="00152EF7">
      <w:pPr>
        <w:pStyle w:val="TOC4"/>
        <w:rPr>
          <w:rFonts w:asciiTheme="minorHAnsi" w:hAnsiTheme="minorHAnsi" w:cstheme="minorBidi"/>
          <w:noProof/>
          <w:kern w:val="2"/>
          <w:sz w:val="22"/>
          <w:szCs w:val="22"/>
          <w:lang w:eastAsia="en-GB"/>
          <w14:ligatures w14:val="standardContextual"/>
        </w:rPr>
      </w:pPr>
      <w:r>
        <w:rPr>
          <w:noProof/>
        </w:rPr>
        <w:t>5.2.27.1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_Toc161910805 \h </w:instrText>
      </w:r>
      <w:r>
        <w:rPr>
          <w:noProof/>
        </w:rPr>
      </w:r>
      <w:r>
        <w:rPr>
          <w:noProof/>
        </w:rPr>
        <w:fldChar w:fldCharType="separate"/>
      </w:r>
      <w:r>
        <w:rPr>
          <w:noProof/>
        </w:rPr>
        <w:t>100</w:t>
      </w:r>
      <w:r>
        <w:rPr>
          <w:noProof/>
        </w:rPr>
        <w:fldChar w:fldCharType="end"/>
      </w:r>
    </w:p>
    <w:p w14:paraId="6D2B5A41" w14:textId="3EE90B63" w:rsidR="00152EF7" w:rsidRDefault="00152EF7">
      <w:pPr>
        <w:pStyle w:val="TOC4"/>
        <w:rPr>
          <w:rFonts w:asciiTheme="minorHAnsi" w:hAnsiTheme="minorHAnsi" w:cstheme="minorBidi"/>
          <w:noProof/>
          <w:kern w:val="2"/>
          <w:sz w:val="22"/>
          <w:szCs w:val="22"/>
          <w:lang w:eastAsia="en-GB"/>
          <w14:ligatures w14:val="standardContextual"/>
        </w:rPr>
      </w:pPr>
      <w:r>
        <w:rPr>
          <w:noProof/>
        </w:rPr>
        <w:t>5.2.27.2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_Toc161910806 \h </w:instrText>
      </w:r>
      <w:r>
        <w:rPr>
          <w:noProof/>
        </w:rPr>
      </w:r>
      <w:r>
        <w:rPr>
          <w:noProof/>
        </w:rPr>
        <w:fldChar w:fldCharType="separate"/>
      </w:r>
      <w:r>
        <w:rPr>
          <w:noProof/>
        </w:rPr>
        <w:t>100</w:t>
      </w:r>
      <w:r>
        <w:rPr>
          <w:noProof/>
        </w:rPr>
        <w:fldChar w:fldCharType="end"/>
      </w:r>
    </w:p>
    <w:p w14:paraId="33325D29" w14:textId="06EABE99" w:rsidR="00152EF7" w:rsidRDefault="00152EF7">
      <w:pPr>
        <w:pStyle w:val="TOC4"/>
        <w:rPr>
          <w:rFonts w:asciiTheme="minorHAnsi" w:hAnsiTheme="minorHAnsi" w:cstheme="minorBidi"/>
          <w:noProof/>
          <w:kern w:val="2"/>
          <w:sz w:val="22"/>
          <w:szCs w:val="22"/>
          <w:lang w:eastAsia="en-GB"/>
          <w14:ligatures w14:val="standardContextual"/>
        </w:rPr>
      </w:pPr>
      <w:r>
        <w:rPr>
          <w:noProof/>
        </w:rPr>
        <w:t>5.2.27.3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_Toc161910807 \h </w:instrText>
      </w:r>
      <w:r>
        <w:rPr>
          <w:noProof/>
        </w:rPr>
      </w:r>
      <w:r>
        <w:rPr>
          <w:noProof/>
        </w:rPr>
        <w:fldChar w:fldCharType="separate"/>
      </w:r>
      <w:r>
        <w:rPr>
          <w:noProof/>
        </w:rPr>
        <w:t>100</w:t>
      </w:r>
      <w:r>
        <w:rPr>
          <w:noProof/>
        </w:rPr>
        <w:fldChar w:fldCharType="end"/>
      </w:r>
    </w:p>
    <w:p w14:paraId="2E2CB6F3" w14:textId="738489AB" w:rsidR="00152EF7" w:rsidRDefault="00152EF7">
      <w:pPr>
        <w:pStyle w:val="TOC5"/>
        <w:rPr>
          <w:rFonts w:asciiTheme="minorHAnsi" w:hAnsiTheme="minorHAnsi" w:cstheme="minorBidi"/>
          <w:noProof/>
          <w:kern w:val="2"/>
          <w:sz w:val="22"/>
          <w:szCs w:val="22"/>
          <w:lang w:eastAsia="en-GB"/>
          <w14:ligatures w14:val="standardContextual"/>
        </w:rPr>
      </w:pPr>
      <w:r>
        <w:rPr>
          <w:noProof/>
        </w:rPr>
        <w:t>5.2.27.3.1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_Toc161910808 \h </w:instrText>
      </w:r>
      <w:r>
        <w:rPr>
          <w:noProof/>
        </w:rPr>
      </w:r>
      <w:r>
        <w:rPr>
          <w:noProof/>
        </w:rPr>
        <w:fldChar w:fldCharType="separate"/>
      </w:r>
      <w:r>
        <w:rPr>
          <w:noProof/>
        </w:rPr>
        <w:t>100</w:t>
      </w:r>
      <w:r>
        <w:rPr>
          <w:noProof/>
        </w:rPr>
        <w:fldChar w:fldCharType="end"/>
      </w:r>
    </w:p>
    <w:p w14:paraId="047365F1" w14:textId="1C6876C4" w:rsidR="00152EF7" w:rsidRDefault="00152EF7">
      <w:pPr>
        <w:pStyle w:val="TOC3"/>
        <w:rPr>
          <w:rFonts w:asciiTheme="minorHAnsi" w:hAnsiTheme="minorHAnsi" w:cstheme="minorBidi"/>
          <w:noProof/>
          <w:kern w:val="2"/>
          <w:sz w:val="22"/>
          <w:szCs w:val="22"/>
          <w:lang w:eastAsia="en-GB"/>
          <w14:ligatures w14:val="standardContextual"/>
        </w:rPr>
      </w:pPr>
      <w:r>
        <w:rPr>
          <w:noProof/>
        </w:rPr>
        <w:t>5.2.28</w:t>
      </w:r>
      <w:r>
        <w:rPr>
          <w:rFonts w:asciiTheme="minorHAnsi" w:hAnsiTheme="minorHAnsi" w:cstheme="minorBidi"/>
          <w:noProof/>
          <w:kern w:val="2"/>
          <w:sz w:val="22"/>
          <w:szCs w:val="22"/>
          <w:lang w:eastAsia="en-GB"/>
          <w14:ligatures w14:val="standardContextual"/>
        </w:rPr>
        <w:tab/>
      </w:r>
      <w:r>
        <w:rPr>
          <w:noProof/>
        </w:rPr>
        <w:t>Resource: EeProfileData</w:t>
      </w:r>
      <w:r>
        <w:rPr>
          <w:noProof/>
        </w:rPr>
        <w:tab/>
      </w:r>
      <w:r>
        <w:rPr>
          <w:noProof/>
        </w:rPr>
        <w:fldChar w:fldCharType="begin" w:fldLock="1"/>
      </w:r>
      <w:r>
        <w:rPr>
          <w:noProof/>
        </w:rPr>
        <w:instrText xml:space="preserve"> PAGEREF _Toc161910809 \h </w:instrText>
      </w:r>
      <w:r>
        <w:rPr>
          <w:noProof/>
        </w:rPr>
      </w:r>
      <w:r>
        <w:rPr>
          <w:noProof/>
        </w:rPr>
        <w:fldChar w:fldCharType="separate"/>
      </w:r>
      <w:r>
        <w:rPr>
          <w:noProof/>
        </w:rPr>
        <w:t>101</w:t>
      </w:r>
      <w:r>
        <w:rPr>
          <w:noProof/>
        </w:rPr>
        <w:fldChar w:fldCharType="end"/>
      </w:r>
    </w:p>
    <w:p w14:paraId="5A1A83F9" w14:textId="389B6B55" w:rsidR="00152EF7" w:rsidRDefault="00152EF7">
      <w:pPr>
        <w:pStyle w:val="TOC4"/>
        <w:rPr>
          <w:rFonts w:asciiTheme="minorHAnsi" w:hAnsiTheme="minorHAnsi" w:cstheme="minorBidi"/>
          <w:noProof/>
          <w:kern w:val="2"/>
          <w:sz w:val="22"/>
          <w:szCs w:val="22"/>
          <w:lang w:eastAsia="en-GB"/>
          <w14:ligatures w14:val="standardContextual"/>
        </w:rPr>
      </w:pPr>
      <w:r>
        <w:rPr>
          <w:noProof/>
        </w:rPr>
        <w:t>5.2.28.1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_Toc161910810 \h </w:instrText>
      </w:r>
      <w:r>
        <w:rPr>
          <w:noProof/>
        </w:rPr>
      </w:r>
      <w:r>
        <w:rPr>
          <w:noProof/>
        </w:rPr>
        <w:fldChar w:fldCharType="separate"/>
      </w:r>
      <w:r>
        <w:rPr>
          <w:noProof/>
        </w:rPr>
        <w:t>101</w:t>
      </w:r>
      <w:r>
        <w:rPr>
          <w:noProof/>
        </w:rPr>
        <w:fldChar w:fldCharType="end"/>
      </w:r>
    </w:p>
    <w:p w14:paraId="4645D4DA" w14:textId="42530B63" w:rsidR="00152EF7" w:rsidRDefault="00152EF7">
      <w:pPr>
        <w:pStyle w:val="TOC4"/>
        <w:rPr>
          <w:rFonts w:asciiTheme="minorHAnsi" w:hAnsiTheme="minorHAnsi" w:cstheme="minorBidi"/>
          <w:noProof/>
          <w:kern w:val="2"/>
          <w:sz w:val="22"/>
          <w:szCs w:val="22"/>
          <w:lang w:eastAsia="en-GB"/>
          <w14:ligatures w14:val="standardContextual"/>
        </w:rPr>
      </w:pPr>
      <w:r>
        <w:rPr>
          <w:noProof/>
        </w:rPr>
        <w:t>5.2.28.2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_Toc161910811 \h </w:instrText>
      </w:r>
      <w:r>
        <w:rPr>
          <w:noProof/>
        </w:rPr>
      </w:r>
      <w:r>
        <w:rPr>
          <w:noProof/>
        </w:rPr>
        <w:fldChar w:fldCharType="separate"/>
      </w:r>
      <w:r>
        <w:rPr>
          <w:noProof/>
        </w:rPr>
        <w:t>101</w:t>
      </w:r>
      <w:r>
        <w:rPr>
          <w:noProof/>
        </w:rPr>
        <w:fldChar w:fldCharType="end"/>
      </w:r>
    </w:p>
    <w:p w14:paraId="00039088" w14:textId="3C90AACC" w:rsidR="00152EF7" w:rsidRDefault="00152EF7">
      <w:pPr>
        <w:pStyle w:val="TOC4"/>
        <w:rPr>
          <w:rFonts w:asciiTheme="minorHAnsi" w:hAnsiTheme="minorHAnsi" w:cstheme="minorBidi"/>
          <w:noProof/>
          <w:kern w:val="2"/>
          <w:sz w:val="22"/>
          <w:szCs w:val="22"/>
          <w:lang w:eastAsia="en-GB"/>
          <w14:ligatures w14:val="standardContextual"/>
        </w:rPr>
      </w:pPr>
      <w:r>
        <w:rPr>
          <w:noProof/>
        </w:rPr>
        <w:t>5.2.28.3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_Toc161910812 \h </w:instrText>
      </w:r>
      <w:r>
        <w:rPr>
          <w:noProof/>
        </w:rPr>
      </w:r>
      <w:r>
        <w:rPr>
          <w:noProof/>
        </w:rPr>
        <w:fldChar w:fldCharType="separate"/>
      </w:r>
      <w:r>
        <w:rPr>
          <w:noProof/>
        </w:rPr>
        <w:t>101</w:t>
      </w:r>
      <w:r>
        <w:rPr>
          <w:noProof/>
        </w:rPr>
        <w:fldChar w:fldCharType="end"/>
      </w:r>
    </w:p>
    <w:p w14:paraId="23CC6303" w14:textId="660A638F" w:rsidR="00152EF7" w:rsidRDefault="00152EF7">
      <w:pPr>
        <w:pStyle w:val="TOC5"/>
        <w:rPr>
          <w:rFonts w:asciiTheme="minorHAnsi" w:hAnsiTheme="minorHAnsi" w:cstheme="minorBidi"/>
          <w:noProof/>
          <w:kern w:val="2"/>
          <w:sz w:val="22"/>
          <w:szCs w:val="22"/>
          <w:lang w:eastAsia="en-GB"/>
          <w14:ligatures w14:val="standardContextual"/>
        </w:rPr>
      </w:pPr>
      <w:r>
        <w:rPr>
          <w:noProof/>
        </w:rPr>
        <w:t>5.2.28.3.1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_Toc161910813 \h </w:instrText>
      </w:r>
      <w:r>
        <w:rPr>
          <w:noProof/>
        </w:rPr>
      </w:r>
      <w:r>
        <w:rPr>
          <w:noProof/>
        </w:rPr>
        <w:fldChar w:fldCharType="separate"/>
      </w:r>
      <w:r>
        <w:rPr>
          <w:noProof/>
        </w:rPr>
        <w:t>101</w:t>
      </w:r>
      <w:r>
        <w:rPr>
          <w:noProof/>
        </w:rPr>
        <w:fldChar w:fldCharType="end"/>
      </w:r>
    </w:p>
    <w:p w14:paraId="72FF2701" w14:textId="3BC7A9E7" w:rsidR="00152EF7" w:rsidRDefault="00152EF7">
      <w:pPr>
        <w:pStyle w:val="TOC3"/>
        <w:rPr>
          <w:rFonts w:asciiTheme="minorHAnsi" w:hAnsiTheme="minorHAnsi" w:cstheme="minorBidi"/>
          <w:noProof/>
          <w:kern w:val="2"/>
          <w:sz w:val="22"/>
          <w:szCs w:val="22"/>
          <w:lang w:eastAsia="en-GB"/>
          <w14:ligatures w14:val="standardContextual"/>
        </w:rPr>
      </w:pPr>
      <w:r>
        <w:rPr>
          <w:noProof/>
        </w:rPr>
        <w:t>5.2.29</w:t>
      </w:r>
      <w:r>
        <w:rPr>
          <w:rFonts w:asciiTheme="minorHAnsi" w:hAnsiTheme="minorHAnsi" w:cstheme="minorBidi"/>
          <w:noProof/>
          <w:kern w:val="2"/>
          <w:sz w:val="22"/>
          <w:szCs w:val="22"/>
          <w:lang w:eastAsia="en-GB"/>
          <w14:ligatures w14:val="standardContextual"/>
        </w:rPr>
        <w:tab/>
      </w:r>
      <w:r>
        <w:rPr>
          <w:noProof/>
        </w:rPr>
        <w:t>Resource: EeGroupSubscriptions</w:t>
      </w:r>
      <w:r>
        <w:rPr>
          <w:noProof/>
        </w:rPr>
        <w:tab/>
      </w:r>
      <w:r>
        <w:rPr>
          <w:noProof/>
        </w:rPr>
        <w:fldChar w:fldCharType="begin" w:fldLock="1"/>
      </w:r>
      <w:r>
        <w:rPr>
          <w:noProof/>
        </w:rPr>
        <w:instrText xml:space="preserve"> PAGEREF _Toc161910814 \h </w:instrText>
      </w:r>
      <w:r>
        <w:rPr>
          <w:noProof/>
        </w:rPr>
      </w:r>
      <w:r>
        <w:rPr>
          <w:noProof/>
        </w:rPr>
        <w:fldChar w:fldCharType="separate"/>
      </w:r>
      <w:r>
        <w:rPr>
          <w:noProof/>
        </w:rPr>
        <w:t>102</w:t>
      </w:r>
      <w:r>
        <w:rPr>
          <w:noProof/>
        </w:rPr>
        <w:fldChar w:fldCharType="end"/>
      </w:r>
    </w:p>
    <w:p w14:paraId="418852E1" w14:textId="284C7E3F" w:rsidR="00152EF7" w:rsidRDefault="00152EF7">
      <w:pPr>
        <w:pStyle w:val="TOC4"/>
        <w:rPr>
          <w:rFonts w:asciiTheme="minorHAnsi" w:hAnsiTheme="minorHAnsi" w:cstheme="minorBidi"/>
          <w:noProof/>
          <w:kern w:val="2"/>
          <w:sz w:val="22"/>
          <w:szCs w:val="22"/>
          <w:lang w:eastAsia="en-GB"/>
          <w14:ligatures w14:val="standardContextual"/>
        </w:rPr>
      </w:pPr>
      <w:r>
        <w:rPr>
          <w:noProof/>
        </w:rPr>
        <w:t>5.2.29.1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_Toc161910815 \h </w:instrText>
      </w:r>
      <w:r>
        <w:rPr>
          <w:noProof/>
        </w:rPr>
      </w:r>
      <w:r>
        <w:rPr>
          <w:noProof/>
        </w:rPr>
        <w:fldChar w:fldCharType="separate"/>
      </w:r>
      <w:r>
        <w:rPr>
          <w:noProof/>
        </w:rPr>
        <w:t>102</w:t>
      </w:r>
      <w:r>
        <w:rPr>
          <w:noProof/>
        </w:rPr>
        <w:fldChar w:fldCharType="end"/>
      </w:r>
    </w:p>
    <w:p w14:paraId="25E04733" w14:textId="68A3447E" w:rsidR="00152EF7" w:rsidRDefault="00152EF7">
      <w:pPr>
        <w:pStyle w:val="TOC4"/>
        <w:rPr>
          <w:rFonts w:asciiTheme="minorHAnsi" w:hAnsiTheme="minorHAnsi" w:cstheme="minorBidi"/>
          <w:noProof/>
          <w:kern w:val="2"/>
          <w:sz w:val="22"/>
          <w:szCs w:val="22"/>
          <w:lang w:eastAsia="en-GB"/>
          <w14:ligatures w14:val="standardContextual"/>
        </w:rPr>
      </w:pPr>
      <w:r>
        <w:rPr>
          <w:noProof/>
        </w:rPr>
        <w:t>5.2.29.2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_Toc161910816 \h </w:instrText>
      </w:r>
      <w:r>
        <w:rPr>
          <w:noProof/>
        </w:rPr>
      </w:r>
      <w:r>
        <w:rPr>
          <w:noProof/>
        </w:rPr>
        <w:fldChar w:fldCharType="separate"/>
      </w:r>
      <w:r>
        <w:rPr>
          <w:noProof/>
        </w:rPr>
        <w:t>102</w:t>
      </w:r>
      <w:r>
        <w:rPr>
          <w:noProof/>
        </w:rPr>
        <w:fldChar w:fldCharType="end"/>
      </w:r>
    </w:p>
    <w:p w14:paraId="2818319E" w14:textId="7F896D11" w:rsidR="00152EF7" w:rsidRDefault="00152EF7">
      <w:pPr>
        <w:pStyle w:val="TOC4"/>
        <w:rPr>
          <w:rFonts w:asciiTheme="minorHAnsi" w:hAnsiTheme="minorHAnsi" w:cstheme="minorBidi"/>
          <w:noProof/>
          <w:kern w:val="2"/>
          <w:sz w:val="22"/>
          <w:szCs w:val="22"/>
          <w:lang w:eastAsia="en-GB"/>
          <w14:ligatures w14:val="standardContextual"/>
        </w:rPr>
      </w:pPr>
      <w:r>
        <w:rPr>
          <w:noProof/>
        </w:rPr>
        <w:t>5.2.29.3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_Toc161910817 \h </w:instrText>
      </w:r>
      <w:r>
        <w:rPr>
          <w:noProof/>
        </w:rPr>
      </w:r>
      <w:r>
        <w:rPr>
          <w:noProof/>
        </w:rPr>
        <w:fldChar w:fldCharType="separate"/>
      </w:r>
      <w:r>
        <w:rPr>
          <w:noProof/>
        </w:rPr>
        <w:t>102</w:t>
      </w:r>
      <w:r>
        <w:rPr>
          <w:noProof/>
        </w:rPr>
        <w:fldChar w:fldCharType="end"/>
      </w:r>
    </w:p>
    <w:p w14:paraId="433435D1" w14:textId="55962675" w:rsidR="00152EF7" w:rsidRDefault="00152EF7">
      <w:pPr>
        <w:pStyle w:val="TOC5"/>
        <w:rPr>
          <w:rFonts w:asciiTheme="minorHAnsi" w:hAnsiTheme="minorHAnsi" w:cstheme="minorBidi"/>
          <w:noProof/>
          <w:kern w:val="2"/>
          <w:sz w:val="22"/>
          <w:szCs w:val="22"/>
          <w:lang w:eastAsia="en-GB"/>
          <w14:ligatures w14:val="standardContextual"/>
        </w:rPr>
      </w:pPr>
      <w:r>
        <w:rPr>
          <w:noProof/>
        </w:rPr>
        <w:t>5.2.29.3.1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_Toc161910818 \h </w:instrText>
      </w:r>
      <w:r>
        <w:rPr>
          <w:noProof/>
        </w:rPr>
      </w:r>
      <w:r>
        <w:rPr>
          <w:noProof/>
        </w:rPr>
        <w:fldChar w:fldCharType="separate"/>
      </w:r>
      <w:r>
        <w:rPr>
          <w:noProof/>
        </w:rPr>
        <w:t>102</w:t>
      </w:r>
      <w:r>
        <w:rPr>
          <w:noProof/>
        </w:rPr>
        <w:fldChar w:fldCharType="end"/>
      </w:r>
    </w:p>
    <w:p w14:paraId="45016E57" w14:textId="60B8C6C0" w:rsidR="00152EF7" w:rsidRDefault="00152EF7">
      <w:pPr>
        <w:pStyle w:val="TOC5"/>
        <w:rPr>
          <w:rFonts w:asciiTheme="minorHAnsi" w:hAnsiTheme="minorHAnsi" w:cstheme="minorBidi"/>
          <w:noProof/>
          <w:kern w:val="2"/>
          <w:sz w:val="22"/>
          <w:szCs w:val="22"/>
          <w:lang w:eastAsia="en-GB"/>
          <w14:ligatures w14:val="standardContextual"/>
        </w:rPr>
      </w:pPr>
      <w:r>
        <w:rPr>
          <w:noProof/>
        </w:rPr>
        <w:t>5.2.29.3.2</w:t>
      </w:r>
      <w:r>
        <w:rPr>
          <w:rFonts w:asciiTheme="minorHAnsi"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_Toc161910819 \h </w:instrText>
      </w:r>
      <w:r>
        <w:rPr>
          <w:noProof/>
        </w:rPr>
      </w:r>
      <w:r>
        <w:rPr>
          <w:noProof/>
        </w:rPr>
        <w:fldChar w:fldCharType="separate"/>
      </w:r>
      <w:r>
        <w:rPr>
          <w:noProof/>
        </w:rPr>
        <w:t>103</w:t>
      </w:r>
      <w:r>
        <w:rPr>
          <w:noProof/>
        </w:rPr>
        <w:fldChar w:fldCharType="end"/>
      </w:r>
    </w:p>
    <w:p w14:paraId="62F2CA28" w14:textId="3B6C964D" w:rsidR="00152EF7" w:rsidRDefault="00152EF7">
      <w:pPr>
        <w:pStyle w:val="TOC3"/>
        <w:rPr>
          <w:rFonts w:asciiTheme="minorHAnsi" w:hAnsiTheme="minorHAnsi" w:cstheme="minorBidi"/>
          <w:noProof/>
          <w:kern w:val="2"/>
          <w:sz w:val="22"/>
          <w:szCs w:val="22"/>
          <w:lang w:eastAsia="en-GB"/>
          <w14:ligatures w14:val="standardContextual"/>
        </w:rPr>
      </w:pPr>
      <w:r w:rsidRPr="00EA7F11">
        <w:rPr>
          <w:noProof/>
          <w:lang w:val="de-DE"/>
        </w:rPr>
        <w:t>5.2.30</w:t>
      </w:r>
      <w:r>
        <w:rPr>
          <w:rFonts w:asciiTheme="minorHAnsi" w:hAnsiTheme="minorHAnsi" w:cstheme="minorBidi"/>
          <w:noProof/>
          <w:kern w:val="2"/>
          <w:sz w:val="22"/>
          <w:szCs w:val="22"/>
          <w:lang w:eastAsia="en-GB"/>
          <w14:ligatures w14:val="standardContextual"/>
        </w:rPr>
        <w:tab/>
      </w:r>
      <w:r>
        <w:rPr>
          <w:noProof/>
        </w:rPr>
        <w:t>Resource: SharedData</w:t>
      </w:r>
      <w:r>
        <w:rPr>
          <w:noProof/>
        </w:rPr>
        <w:tab/>
      </w:r>
      <w:r>
        <w:rPr>
          <w:noProof/>
        </w:rPr>
        <w:fldChar w:fldCharType="begin" w:fldLock="1"/>
      </w:r>
      <w:r>
        <w:rPr>
          <w:noProof/>
        </w:rPr>
        <w:instrText xml:space="preserve"> PAGEREF _Toc161910820 \h </w:instrText>
      </w:r>
      <w:r>
        <w:rPr>
          <w:noProof/>
        </w:rPr>
      </w:r>
      <w:r>
        <w:rPr>
          <w:noProof/>
        </w:rPr>
        <w:fldChar w:fldCharType="separate"/>
      </w:r>
      <w:r>
        <w:rPr>
          <w:noProof/>
        </w:rPr>
        <w:t>103</w:t>
      </w:r>
      <w:r>
        <w:rPr>
          <w:noProof/>
        </w:rPr>
        <w:fldChar w:fldCharType="end"/>
      </w:r>
    </w:p>
    <w:p w14:paraId="17425679" w14:textId="528CAA6D" w:rsidR="00152EF7" w:rsidRDefault="00152EF7">
      <w:pPr>
        <w:pStyle w:val="TOC4"/>
        <w:rPr>
          <w:rFonts w:asciiTheme="minorHAnsi" w:hAnsiTheme="minorHAnsi" w:cstheme="minorBidi"/>
          <w:noProof/>
          <w:kern w:val="2"/>
          <w:sz w:val="22"/>
          <w:szCs w:val="22"/>
          <w:lang w:eastAsia="en-GB"/>
          <w14:ligatures w14:val="standardContextual"/>
        </w:rPr>
      </w:pPr>
      <w:r w:rsidRPr="00EA7F11">
        <w:rPr>
          <w:noProof/>
          <w:lang w:val="de-DE"/>
        </w:rPr>
        <w:t>5.2.30</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_Toc161910821 \h </w:instrText>
      </w:r>
      <w:r>
        <w:rPr>
          <w:noProof/>
        </w:rPr>
      </w:r>
      <w:r>
        <w:rPr>
          <w:noProof/>
        </w:rPr>
        <w:fldChar w:fldCharType="separate"/>
      </w:r>
      <w:r>
        <w:rPr>
          <w:noProof/>
        </w:rPr>
        <w:t>103</w:t>
      </w:r>
      <w:r>
        <w:rPr>
          <w:noProof/>
        </w:rPr>
        <w:fldChar w:fldCharType="end"/>
      </w:r>
    </w:p>
    <w:p w14:paraId="66FC0FAF" w14:textId="7FA84F15" w:rsidR="00152EF7" w:rsidRDefault="00152EF7">
      <w:pPr>
        <w:pStyle w:val="TOC4"/>
        <w:rPr>
          <w:rFonts w:asciiTheme="minorHAnsi" w:hAnsiTheme="minorHAnsi" w:cstheme="minorBidi"/>
          <w:noProof/>
          <w:kern w:val="2"/>
          <w:sz w:val="22"/>
          <w:szCs w:val="22"/>
          <w:lang w:eastAsia="en-GB"/>
          <w14:ligatures w14:val="standardContextual"/>
        </w:rPr>
      </w:pPr>
      <w:r w:rsidRPr="00EA7F11">
        <w:rPr>
          <w:noProof/>
          <w:lang w:val="de-DE"/>
        </w:rPr>
        <w:t>5.2.30</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_Toc161910822 \h </w:instrText>
      </w:r>
      <w:r>
        <w:rPr>
          <w:noProof/>
        </w:rPr>
      </w:r>
      <w:r>
        <w:rPr>
          <w:noProof/>
        </w:rPr>
        <w:fldChar w:fldCharType="separate"/>
      </w:r>
      <w:r>
        <w:rPr>
          <w:noProof/>
        </w:rPr>
        <w:t>103</w:t>
      </w:r>
      <w:r>
        <w:rPr>
          <w:noProof/>
        </w:rPr>
        <w:fldChar w:fldCharType="end"/>
      </w:r>
    </w:p>
    <w:p w14:paraId="6EF2A176" w14:textId="73FF75B7" w:rsidR="00152EF7" w:rsidRDefault="00152EF7">
      <w:pPr>
        <w:pStyle w:val="TOC4"/>
        <w:rPr>
          <w:rFonts w:asciiTheme="minorHAnsi" w:hAnsiTheme="minorHAnsi" w:cstheme="minorBidi"/>
          <w:noProof/>
          <w:kern w:val="2"/>
          <w:sz w:val="22"/>
          <w:szCs w:val="22"/>
          <w:lang w:eastAsia="en-GB"/>
          <w14:ligatures w14:val="standardContextual"/>
        </w:rPr>
      </w:pPr>
      <w:r w:rsidRPr="00EA7F11">
        <w:rPr>
          <w:noProof/>
          <w:lang w:val="de-DE"/>
        </w:rPr>
        <w:t>5.2.30</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_Toc161910823 \h </w:instrText>
      </w:r>
      <w:r>
        <w:rPr>
          <w:noProof/>
        </w:rPr>
      </w:r>
      <w:r>
        <w:rPr>
          <w:noProof/>
        </w:rPr>
        <w:fldChar w:fldCharType="separate"/>
      </w:r>
      <w:r>
        <w:rPr>
          <w:noProof/>
        </w:rPr>
        <w:t>103</w:t>
      </w:r>
      <w:r>
        <w:rPr>
          <w:noProof/>
        </w:rPr>
        <w:fldChar w:fldCharType="end"/>
      </w:r>
    </w:p>
    <w:p w14:paraId="6D29137E" w14:textId="1C32D4CD" w:rsidR="00152EF7" w:rsidRDefault="00152EF7">
      <w:pPr>
        <w:pStyle w:val="TOC5"/>
        <w:rPr>
          <w:rFonts w:asciiTheme="minorHAnsi" w:hAnsiTheme="minorHAnsi" w:cstheme="minorBidi"/>
          <w:noProof/>
          <w:kern w:val="2"/>
          <w:sz w:val="22"/>
          <w:szCs w:val="22"/>
          <w:lang w:eastAsia="en-GB"/>
          <w14:ligatures w14:val="standardContextual"/>
        </w:rPr>
      </w:pPr>
      <w:r>
        <w:rPr>
          <w:noProof/>
        </w:rPr>
        <w:t>5.2.30.3.1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_Toc161910824 \h </w:instrText>
      </w:r>
      <w:r>
        <w:rPr>
          <w:noProof/>
        </w:rPr>
      </w:r>
      <w:r>
        <w:rPr>
          <w:noProof/>
        </w:rPr>
        <w:fldChar w:fldCharType="separate"/>
      </w:r>
      <w:r>
        <w:rPr>
          <w:noProof/>
        </w:rPr>
        <w:t>103</w:t>
      </w:r>
      <w:r>
        <w:rPr>
          <w:noProof/>
        </w:rPr>
        <w:fldChar w:fldCharType="end"/>
      </w:r>
    </w:p>
    <w:p w14:paraId="5BDDAAB4" w14:textId="185C8A70" w:rsidR="00152EF7" w:rsidRDefault="00152EF7">
      <w:pPr>
        <w:pStyle w:val="TOC3"/>
        <w:rPr>
          <w:rFonts w:asciiTheme="minorHAnsi" w:hAnsiTheme="minorHAnsi" w:cstheme="minorBidi"/>
          <w:noProof/>
          <w:kern w:val="2"/>
          <w:sz w:val="22"/>
          <w:szCs w:val="22"/>
          <w:lang w:eastAsia="en-GB"/>
          <w14:ligatures w14:val="standardContextual"/>
        </w:rPr>
      </w:pPr>
      <w:r w:rsidRPr="00EA7F11">
        <w:rPr>
          <w:noProof/>
          <w:lang w:val="de-DE"/>
        </w:rPr>
        <w:t>5.2.30A</w:t>
      </w:r>
      <w:r>
        <w:rPr>
          <w:rFonts w:asciiTheme="minorHAnsi" w:hAnsiTheme="minorHAnsi" w:cstheme="minorBidi"/>
          <w:noProof/>
          <w:kern w:val="2"/>
          <w:sz w:val="22"/>
          <w:szCs w:val="22"/>
          <w:lang w:eastAsia="en-GB"/>
          <w14:ligatures w14:val="standardContextual"/>
        </w:rPr>
        <w:tab/>
      </w:r>
      <w:r>
        <w:rPr>
          <w:noProof/>
        </w:rPr>
        <w:t>Resource: IndividualSharedData</w:t>
      </w:r>
      <w:r>
        <w:rPr>
          <w:noProof/>
        </w:rPr>
        <w:tab/>
      </w:r>
      <w:r>
        <w:rPr>
          <w:noProof/>
        </w:rPr>
        <w:fldChar w:fldCharType="begin" w:fldLock="1"/>
      </w:r>
      <w:r>
        <w:rPr>
          <w:noProof/>
        </w:rPr>
        <w:instrText xml:space="preserve"> PAGEREF _Toc161910825 \h </w:instrText>
      </w:r>
      <w:r>
        <w:rPr>
          <w:noProof/>
        </w:rPr>
      </w:r>
      <w:r>
        <w:rPr>
          <w:noProof/>
        </w:rPr>
        <w:fldChar w:fldCharType="separate"/>
      </w:r>
      <w:r>
        <w:rPr>
          <w:noProof/>
        </w:rPr>
        <w:t>104</w:t>
      </w:r>
      <w:r>
        <w:rPr>
          <w:noProof/>
        </w:rPr>
        <w:fldChar w:fldCharType="end"/>
      </w:r>
    </w:p>
    <w:p w14:paraId="61EAA4D0" w14:textId="57C6F48D" w:rsidR="00152EF7" w:rsidRDefault="00152EF7">
      <w:pPr>
        <w:pStyle w:val="TOC4"/>
        <w:rPr>
          <w:rFonts w:asciiTheme="minorHAnsi" w:hAnsiTheme="minorHAnsi" w:cstheme="minorBidi"/>
          <w:noProof/>
          <w:kern w:val="2"/>
          <w:sz w:val="22"/>
          <w:szCs w:val="22"/>
          <w:lang w:eastAsia="en-GB"/>
          <w14:ligatures w14:val="standardContextual"/>
        </w:rPr>
      </w:pPr>
      <w:r w:rsidRPr="00EA7F11">
        <w:rPr>
          <w:noProof/>
          <w:lang w:val="de-DE"/>
        </w:rPr>
        <w:t>5.2.30A.</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_Toc161910826 \h </w:instrText>
      </w:r>
      <w:r>
        <w:rPr>
          <w:noProof/>
        </w:rPr>
      </w:r>
      <w:r>
        <w:rPr>
          <w:noProof/>
        </w:rPr>
        <w:fldChar w:fldCharType="separate"/>
      </w:r>
      <w:r>
        <w:rPr>
          <w:noProof/>
        </w:rPr>
        <w:t>104</w:t>
      </w:r>
      <w:r>
        <w:rPr>
          <w:noProof/>
        </w:rPr>
        <w:fldChar w:fldCharType="end"/>
      </w:r>
    </w:p>
    <w:p w14:paraId="01C1AF36" w14:textId="475EFCE9" w:rsidR="00152EF7" w:rsidRDefault="00152EF7">
      <w:pPr>
        <w:pStyle w:val="TOC4"/>
        <w:rPr>
          <w:rFonts w:asciiTheme="minorHAnsi" w:hAnsiTheme="minorHAnsi" w:cstheme="minorBidi"/>
          <w:noProof/>
          <w:kern w:val="2"/>
          <w:sz w:val="22"/>
          <w:szCs w:val="22"/>
          <w:lang w:eastAsia="en-GB"/>
          <w14:ligatures w14:val="standardContextual"/>
        </w:rPr>
      </w:pPr>
      <w:r w:rsidRPr="00EA7F11">
        <w:rPr>
          <w:noProof/>
          <w:lang w:val="de-DE"/>
        </w:rPr>
        <w:t>5.2.30A.</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_Toc161910827 \h </w:instrText>
      </w:r>
      <w:r>
        <w:rPr>
          <w:noProof/>
        </w:rPr>
      </w:r>
      <w:r>
        <w:rPr>
          <w:noProof/>
        </w:rPr>
        <w:fldChar w:fldCharType="separate"/>
      </w:r>
      <w:r>
        <w:rPr>
          <w:noProof/>
        </w:rPr>
        <w:t>104</w:t>
      </w:r>
      <w:r>
        <w:rPr>
          <w:noProof/>
        </w:rPr>
        <w:fldChar w:fldCharType="end"/>
      </w:r>
    </w:p>
    <w:p w14:paraId="7E6B5074" w14:textId="4A781388" w:rsidR="00152EF7" w:rsidRDefault="00152EF7">
      <w:pPr>
        <w:pStyle w:val="TOC4"/>
        <w:rPr>
          <w:rFonts w:asciiTheme="minorHAnsi" w:hAnsiTheme="minorHAnsi" w:cstheme="minorBidi"/>
          <w:noProof/>
          <w:kern w:val="2"/>
          <w:sz w:val="22"/>
          <w:szCs w:val="22"/>
          <w:lang w:eastAsia="en-GB"/>
          <w14:ligatures w14:val="standardContextual"/>
        </w:rPr>
      </w:pPr>
      <w:r w:rsidRPr="00EA7F11">
        <w:rPr>
          <w:noProof/>
          <w:lang w:val="de-DE"/>
        </w:rPr>
        <w:t>5.2.30A.</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_Toc161910828 \h </w:instrText>
      </w:r>
      <w:r>
        <w:rPr>
          <w:noProof/>
        </w:rPr>
      </w:r>
      <w:r>
        <w:rPr>
          <w:noProof/>
        </w:rPr>
        <w:fldChar w:fldCharType="separate"/>
      </w:r>
      <w:r>
        <w:rPr>
          <w:noProof/>
        </w:rPr>
        <w:t>104</w:t>
      </w:r>
      <w:r>
        <w:rPr>
          <w:noProof/>
        </w:rPr>
        <w:fldChar w:fldCharType="end"/>
      </w:r>
    </w:p>
    <w:p w14:paraId="75FA67ED" w14:textId="5F5BC4ED" w:rsidR="00152EF7" w:rsidRDefault="00152EF7">
      <w:pPr>
        <w:pStyle w:val="TOC5"/>
        <w:rPr>
          <w:rFonts w:asciiTheme="minorHAnsi" w:hAnsiTheme="minorHAnsi" w:cstheme="minorBidi"/>
          <w:noProof/>
          <w:kern w:val="2"/>
          <w:sz w:val="22"/>
          <w:szCs w:val="22"/>
          <w:lang w:eastAsia="en-GB"/>
          <w14:ligatures w14:val="standardContextual"/>
        </w:rPr>
      </w:pPr>
      <w:r>
        <w:rPr>
          <w:noProof/>
        </w:rPr>
        <w:t>5.2.30A.3.1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_Toc161910829 \h </w:instrText>
      </w:r>
      <w:r>
        <w:rPr>
          <w:noProof/>
        </w:rPr>
      </w:r>
      <w:r>
        <w:rPr>
          <w:noProof/>
        </w:rPr>
        <w:fldChar w:fldCharType="separate"/>
      </w:r>
      <w:r>
        <w:rPr>
          <w:noProof/>
        </w:rPr>
        <w:t>104</w:t>
      </w:r>
      <w:r>
        <w:rPr>
          <w:noProof/>
        </w:rPr>
        <w:fldChar w:fldCharType="end"/>
      </w:r>
    </w:p>
    <w:p w14:paraId="2271F4B2" w14:textId="592E3C1F" w:rsidR="00152EF7" w:rsidRDefault="00152EF7">
      <w:pPr>
        <w:pStyle w:val="TOC3"/>
        <w:rPr>
          <w:rFonts w:asciiTheme="minorHAnsi" w:hAnsiTheme="minorHAnsi" w:cstheme="minorBidi"/>
          <w:noProof/>
          <w:kern w:val="2"/>
          <w:sz w:val="22"/>
          <w:szCs w:val="22"/>
          <w:lang w:eastAsia="en-GB"/>
          <w14:ligatures w14:val="standardContextual"/>
        </w:rPr>
      </w:pPr>
      <w:r>
        <w:rPr>
          <w:noProof/>
        </w:rPr>
        <w:t>5.2.31</w:t>
      </w:r>
      <w:r>
        <w:rPr>
          <w:rFonts w:asciiTheme="minorHAnsi" w:hAnsiTheme="minorHAnsi" w:cstheme="minorBidi"/>
          <w:noProof/>
          <w:kern w:val="2"/>
          <w:sz w:val="22"/>
          <w:szCs w:val="22"/>
          <w:lang w:eastAsia="en-GB"/>
          <w14:ligatures w14:val="standardContextual"/>
        </w:rPr>
        <w:tab/>
      </w:r>
      <w:r>
        <w:rPr>
          <w:noProof/>
        </w:rPr>
        <w:t xml:space="preserve">Resource: </w:t>
      </w:r>
      <w:r w:rsidRPr="00EA7F11">
        <w:rPr>
          <w:noProof/>
          <w:lang w:val="de-DE"/>
        </w:rPr>
        <w:t>AmfSubscriptionInfo</w:t>
      </w:r>
      <w:r>
        <w:rPr>
          <w:noProof/>
        </w:rPr>
        <w:tab/>
      </w:r>
      <w:r>
        <w:rPr>
          <w:noProof/>
        </w:rPr>
        <w:fldChar w:fldCharType="begin" w:fldLock="1"/>
      </w:r>
      <w:r>
        <w:rPr>
          <w:noProof/>
        </w:rPr>
        <w:instrText xml:space="preserve"> PAGEREF _Toc161910830 \h </w:instrText>
      </w:r>
      <w:r>
        <w:rPr>
          <w:noProof/>
        </w:rPr>
      </w:r>
      <w:r>
        <w:rPr>
          <w:noProof/>
        </w:rPr>
        <w:fldChar w:fldCharType="separate"/>
      </w:r>
      <w:r>
        <w:rPr>
          <w:noProof/>
        </w:rPr>
        <w:t>105</w:t>
      </w:r>
      <w:r>
        <w:rPr>
          <w:noProof/>
        </w:rPr>
        <w:fldChar w:fldCharType="end"/>
      </w:r>
    </w:p>
    <w:p w14:paraId="08C52569" w14:textId="26ADD23A" w:rsidR="00152EF7" w:rsidRDefault="00152EF7">
      <w:pPr>
        <w:pStyle w:val="TOC4"/>
        <w:rPr>
          <w:rFonts w:asciiTheme="minorHAnsi" w:hAnsiTheme="minorHAnsi" w:cstheme="minorBidi"/>
          <w:noProof/>
          <w:kern w:val="2"/>
          <w:sz w:val="22"/>
          <w:szCs w:val="22"/>
          <w:lang w:eastAsia="en-GB"/>
          <w14:ligatures w14:val="standardContextual"/>
        </w:rPr>
      </w:pPr>
      <w:r>
        <w:rPr>
          <w:noProof/>
        </w:rPr>
        <w:t>5.2.31.1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_Toc161910831 \h </w:instrText>
      </w:r>
      <w:r>
        <w:rPr>
          <w:noProof/>
        </w:rPr>
      </w:r>
      <w:r>
        <w:rPr>
          <w:noProof/>
        </w:rPr>
        <w:fldChar w:fldCharType="separate"/>
      </w:r>
      <w:r>
        <w:rPr>
          <w:noProof/>
        </w:rPr>
        <w:t>105</w:t>
      </w:r>
      <w:r>
        <w:rPr>
          <w:noProof/>
        </w:rPr>
        <w:fldChar w:fldCharType="end"/>
      </w:r>
    </w:p>
    <w:p w14:paraId="0E38F155" w14:textId="75BA9555" w:rsidR="00152EF7" w:rsidRDefault="00152EF7">
      <w:pPr>
        <w:pStyle w:val="TOC4"/>
        <w:rPr>
          <w:rFonts w:asciiTheme="minorHAnsi" w:hAnsiTheme="minorHAnsi" w:cstheme="minorBidi"/>
          <w:noProof/>
          <w:kern w:val="2"/>
          <w:sz w:val="22"/>
          <w:szCs w:val="22"/>
          <w:lang w:eastAsia="en-GB"/>
          <w14:ligatures w14:val="standardContextual"/>
        </w:rPr>
      </w:pPr>
      <w:r>
        <w:rPr>
          <w:noProof/>
        </w:rPr>
        <w:t>5.2.31.2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_Toc161910832 \h </w:instrText>
      </w:r>
      <w:r>
        <w:rPr>
          <w:noProof/>
        </w:rPr>
      </w:r>
      <w:r>
        <w:rPr>
          <w:noProof/>
        </w:rPr>
        <w:fldChar w:fldCharType="separate"/>
      </w:r>
      <w:r>
        <w:rPr>
          <w:noProof/>
        </w:rPr>
        <w:t>105</w:t>
      </w:r>
      <w:r>
        <w:rPr>
          <w:noProof/>
        </w:rPr>
        <w:fldChar w:fldCharType="end"/>
      </w:r>
    </w:p>
    <w:p w14:paraId="398F0898" w14:textId="7D978E0A" w:rsidR="00152EF7" w:rsidRDefault="00152EF7">
      <w:pPr>
        <w:pStyle w:val="TOC4"/>
        <w:rPr>
          <w:rFonts w:asciiTheme="minorHAnsi" w:hAnsiTheme="minorHAnsi" w:cstheme="minorBidi"/>
          <w:noProof/>
          <w:kern w:val="2"/>
          <w:sz w:val="22"/>
          <w:szCs w:val="22"/>
          <w:lang w:eastAsia="en-GB"/>
          <w14:ligatures w14:val="standardContextual"/>
        </w:rPr>
      </w:pPr>
      <w:r>
        <w:rPr>
          <w:noProof/>
        </w:rPr>
        <w:t>5.2.31.3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_Toc161910833 \h </w:instrText>
      </w:r>
      <w:r>
        <w:rPr>
          <w:noProof/>
        </w:rPr>
      </w:r>
      <w:r>
        <w:rPr>
          <w:noProof/>
        </w:rPr>
        <w:fldChar w:fldCharType="separate"/>
      </w:r>
      <w:r>
        <w:rPr>
          <w:noProof/>
        </w:rPr>
        <w:t>105</w:t>
      </w:r>
      <w:r>
        <w:rPr>
          <w:noProof/>
        </w:rPr>
        <w:fldChar w:fldCharType="end"/>
      </w:r>
    </w:p>
    <w:p w14:paraId="3F498A55" w14:textId="76ECE12D" w:rsidR="00152EF7" w:rsidRDefault="00152EF7">
      <w:pPr>
        <w:pStyle w:val="TOC5"/>
        <w:rPr>
          <w:rFonts w:asciiTheme="minorHAnsi" w:hAnsiTheme="minorHAnsi" w:cstheme="minorBidi"/>
          <w:noProof/>
          <w:kern w:val="2"/>
          <w:sz w:val="22"/>
          <w:szCs w:val="22"/>
          <w:lang w:eastAsia="en-GB"/>
          <w14:ligatures w14:val="standardContextual"/>
        </w:rPr>
      </w:pPr>
      <w:r>
        <w:rPr>
          <w:noProof/>
        </w:rPr>
        <w:t>5.2.31.3.1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_Toc161910834 \h </w:instrText>
      </w:r>
      <w:r>
        <w:rPr>
          <w:noProof/>
        </w:rPr>
      </w:r>
      <w:r>
        <w:rPr>
          <w:noProof/>
        </w:rPr>
        <w:fldChar w:fldCharType="separate"/>
      </w:r>
      <w:r>
        <w:rPr>
          <w:noProof/>
        </w:rPr>
        <w:t>105</w:t>
      </w:r>
      <w:r>
        <w:rPr>
          <w:noProof/>
        </w:rPr>
        <w:fldChar w:fldCharType="end"/>
      </w:r>
    </w:p>
    <w:p w14:paraId="034CB3ED" w14:textId="10D67989" w:rsidR="00152EF7" w:rsidRDefault="00152EF7">
      <w:pPr>
        <w:pStyle w:val="TOC5"/>
        <w:rPr>
          <w:rFonts w:asciiTheme="minorHAnsi" w:hAnsiTheme="minorHAnsi" w:cstheme="minorBidi"/>
          <w:noProof/>
          <w:kern w:val="2"/>
          <w:sz w:val="22"/>
          <w:szCs w:val="22"/>
          <w:lang w:eastAsia="en-GB"/>
          <w14:ligatures w14:val="standardContextual"/>
        </w:rPr>
      </w:pPr>
      <w:r>
        <w:rPr>
          <w:noProof/>
        </w:rPr>
        <w:t>5.2.31.3.2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_Toc161910835 \h </w:instrText>
      </w:r>
      <w:r>
        <w:rPr>
          <w:noProof/>
        </w:rPr>
      </w:r>
      <w:r>
        <w:rPr>
          <w:noProof/>
        </w:rPr>
        <w:fldChar w:fldCharType="separate"/>
      </w:r>
      <w:r>
        <w:rPr>
          <w:noProof/>
        </w:rPr>
        <w:t>106</w:t>
      </w:r>
      <w:r>
        <w:rPr>
          <w:noProof/>
        </w:rPr>
        <w:fldChar w:fldCharType="end"/>
      </w:r>
    </w:p>
    <w:p w14:paraId="309F44CB" w14:textId="78DBF66E" w:rsidR="00152EF7" w:rsidRDefault="00152EF7">
      <w:pPr>
        <w:pStyle w:val="TOC5"/>
        <w:rPr>
          <w:rFonts w:asciiTheme="minorHAnsi" w:hAnsiTheme="minorHAnsi" w:cstheme="minorBidi"/>
          <w:noProof/>
          <w:kern w:val="2"/>
          <w:sz w:val="22"/>
          <w:szCs w:val="22"/>
          <w:lang w:eastAsia="en-GB"/>
          <w14:ligatures w14:val="standardContextual"/>
        </w:rPr>
      </w:pPr>
      <w:r>
        <w:rPr>
          <w:noProof/>
        </w:rPr>
        <w:lastRenderedPageBreak/>
        <w:t>5.2.31.3.</w:t>
      </w:r>
      <w:r w:rsidRPr="00EA7F11">
        <w:rPr>
          <w:noProof/>
          <w:lang w:val="de-DE"/>
        </w:rPr>
        <w:t>3</w:t>
      </w:r>
      <w:r>
        <w:rPr>
          <w:rFonts w:asciiTheme="minorHAnsi" w:hAnsiTheme="minorHAnsi" w:cstheme="minorBidi"/>
          <w:noProof/>
          <w:kern w:val="2"/>
          <w:sz w:val="22"/>
          <w:szCs w:val="22"/>
          <w:lang w:eastAsia="en-GB"/>
          <w14:ligatures w14:val="standardContextual"/>
        </w:rPr>
        <w:tab/>
      </w:r>
      <w:r w:rsidRPr="00EA7F11">
        <w:rPr>
          <w:noProof/>
          <w:lang w:val="de-DE"/>
        </w:rPr>
        <w:t>GET</w:t>
      </w:r>
      <w:r>
        <w:rPr>
          <w:noProof/>
        </w:rPr>
        <w:tab/>
      </w:r>
      <w:r>
        <w:rPr>
          <w:noProof/>
        </w:rPr>
        <w:fldChar w:fldCharType="begin" w:fldLock="1"/>
      </w:r>
      <w:r>
        <w:rPr>
          <w:noProof/>
        </w:rPr>
        <w:instrText xml:space="preserve"> PAGEREF _Toc161910836 \h </w:instrText>
      </w:r>
      <w:r>
        <w:rPr>
          <w:noProof/>
        </w:rPr>
      </w:r>
      <w:r>
        <w:rPr>
          <w:noProof/>
        </w:rPr>
        <w:fldChar w:fldCharType="separate"/>
      </w:r>
      <w:r>
        <w:rPr>
          <w:noProof/>
        </w:rPr>
        <w:t>106</w:t>
      </w:r>
      <w:r>
        <w:rPr>
          <w:noProof/>
        </w:rPr>
        <w:fldChar w:fldCharType="end"/>
      </w:r>
    </w:p>
    <w:p w14:paraId="691EF457" w14:textId="7A02C952" w:rsidR="00152EF7" w:rsidRDefault="00152EF7">
      <w:pPr>
        <w:pStyle w:val="TOC5"/>
        <w:rPr>
          <w:rFonts w:asciiTheme="minorHAnsi" w:hAnsiTheme="minorHAnsi" w:cstheme="minorBidi"/>
          <w:noProof/>
          <w:kern w:val="2"/>
          <w:sz w:val="22"/>
          <w:szCs w:val="22"/>
          <w:lang w:eastAsia="en-GB"/>
          <w14:ligatures w14:val="standardContextual"/>
        </w:rPr>
      </w:pPr>
      <w:r>
        <w:rPr>
          <w:noProof/>
        </w:rPr>
        <w:t>5.2.31.3.</w:t>
      </w:r>
      <w:r w:rsidRPr="00EA7F11">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_Toc161910837 \h </w:instrText>
      </w:r>
      <w:r>
        <w:rPr>
          <w:noProof/>
        </w:rPr>
      </w:r>
      <w:r>
        <w:rPr>
          <w:noProof/>
        </w:rPr>
        <w:fldChar w:fldCharType="separate"/>
      </w:r>
      <w:r>
        <w:rPr>
          <w:noProof/>
        </w:rPr>
        <w:t>107</w:t>
      </w:r>
      <w:r>
        <w:rPr>
          <w:noProof/>
        </w:rPr>
        <w:fldChar w:fldCharType="end"/>
      </w:r>
    </w:p>
    <w:p w14:paraId="6390A138" w14:textId="627511D2" w:rsidR="00152EF7" w:rsidRDefault="00152EF7">
      <w:pPr>
        <w:pStyle w:val="TOC3"/>
        <w:rPr>
          <w:rFonts w:asciiTheme="minorHAnsi" w:hAnsiTheme="minorHAnsi" w:cstheme="minorBidi"/>
          <w:noProof/>
          <w:kern w:val="2"/>
          <w:sz w:val="22"/>
          <w:szCs w:val="22"/>
          <w:lang w:eastAsia="en-GB"/>
          <w14:ligatures w14:val="standardContextual"/>
        </w:rPr>
      </w:pPr>
      <w:r>
        <w:rPr>
          <w:noProof/>
        </w:rPr>
        <w:t>5.2.31A</w:t>
      </w:r>
      <w:r>
        <w:rPr>
          <w:rFonts w:asciiTheme="minorHAnsi" w:hAnsiTheme="minorHAnsi" w:cstheme="minorBidi"/>
          <w:noProof/>
          <w:kern w:val="2"/>
          <w:sz w:val="22"/>
          <w:szCs w:val="22"/>
          <w:lang w:eastAsia="en-GB"/>
          <w14:ligatures w14:val="standardContextual"/>
        </w:rPr>
        <w:tab/>
      </w:r>
      <w:r>
        <w:rPr>
          <w:noProof/>
        </w:rPr>
        <w:t>Resource: Smf</w:t>
      </w:r>
      <w:r w:rsidRPr="00EA7F11">
        <w:rPr>
          <w:noProof/>
          <w:lang w:val="de-DE"/>
        </w:rPr>
        <w:t>SubscriptionInfo</w:t>
      </w:r>
      <w:r>
        <w:rPr>
          <w:noProof/>
        </w:rPr>
        <w:tab/>
      </w:r>
      <w:r>
        <w:rPr>
          <w:noProof/>
        </w:rPr>
        <w:fldChar w:fldCharType="begin" w:fldLock="1"/>
      </w:r>
      <w:r>
        <w:rPr>
          <w:noProof/>
        </w:rPr>
        <w:instrText xml:space="preserve"> PAGEREF _Toc161910838 \h </w:instrText>
      </w:r>
      <w:r>
        <w:rPr>
          <w:noProof/>
        </w:rPr>
      </w:r>
      <w:r>
        <w:rPr>
          <w:noProof/>
        </w:rPr>
        <w:fldChar w:fldCharType="separate"/>
      </w:r>
      <w:r>
        <w:rPr>
          <w:noProof/>
        </w:rPr>
        <w:t>107</w:t>
      </w:r>
      <w:r>
        <w:rPr>
          <w:noProof/>
        </w:rPr>
        <w:fldChar w:fldCharType="end"/>
      </w:r>
    </w:p>
    <w:p w14:paraId="3E85C599" w14:textId="70DEB60B" w:rsidR="00152EF7" w:rsidRDefault="00152EF7">
      <w:pPr>
        <w:pStyle w:val="TOC4"/>
        <w:rPr>
          <w:rFonts w:asciiTheme="minorHAnsi" w:hAnsiTheme="minorHAnsi" w:cstheme="minorBidi"/>
          <w:noProof/>
          <w:kern w:val="2"/>
          <w:sz w:val="22"/>
          <w:szCs w:val="22"/>
          <w:lang w:eastAsia="en-GB"/>
          <w14:ligatures w14:val="standardContextual"/>
        </w:rPr>
      </w:pPr>
      <w:r>
        <w:rPr>
          <w:noProof/>
        </w:rPr>
        <w:t>5.2.31A.1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_Toc161910839 \h </w:instrText>
      </w:r>
      <w:r>
        <w:rPr>
          <w:noProof/>
        </w:rPr>
      </w:r>
      <w:r>
        <w:rPr>
          <w:noProof/>
        </w:rPr>
        <w:fldChar w:fldCharType="separate"/>
      </w:r>
      <w:r>
        <w:rPr>
          <w:noProof/>
        </w:rPr>
        <w:t>107</w:t>
      </w:r>
      <w:r>
        <w:rPr>
          <w:noProof/>
        </w:rPr>
        <w:fldChar w:fldCharType="end"/>
      </w:r>
    </w:p>
    <w:p w14:paraId="2CFA59C5" w14:textId="49E1FCE1" w:rsidR="00152EF7" w:rsidRDefault="00152EF7">
      <w:pPr>
        <w:pStyle w:val="TOC4"/>
        <w:rPr>
          <w:rFonts w:asciiTheme="minorHAnsi" w:hAnsiTheme="minorHAnsi" w:cstheme="minorBidi"/>
          <w:noProof/>
          <w:kern w:val="2"/>
          <w:sz w:val="22"/>
          <w:szCs w:val="22"/>
          <w:lang w:eastAsia="en-GB"/>
          <w14:ligatures w14:val="standardContextual"/>
        </w:rPr>
      </w:pPr>
      <w:r>
        <w:rPr>
          <w:noProof/>
        </w:rPr>
        <w:t>5.2.31A.2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_Toc161910840 \h </w:instrText>
      </w:r>
      <w:r>
        <w:rPr>
          <w:noProof/>
        </w:rPr>
      </w:r>
      <w:r>
        <w:rPr>
          <w:noProof/>
        </w:rPr>
        <w:fldChar w:fldCharType="separate"/>
      </w:r>
      <w:r>
        <w:rPr>
          <w:noProof/>
        </w:rPr>
        <w:t>108</w:t>
      </w:r>
      <w:r>
        <w:rPr>
          <w:noProof/>
        </w:rPr>
        <w:fldChar w:fldCharType="end"/>
      </w:r>
    </w:p>
    <w:p w14:paraId="1B52B695" w14:textId="4FE546AC" w:rsidR="00152EF7" w:rsidRDefault="00152EF7">
      <w:pPr>
        <w:pStyle w:val="TOC4"/>
        <w:rPr>
          <w:rFonts w:asciiTheme="minorHAnsi" w:hAnsiTheme="minorHAnsi" w:cstheme="minorBidi"/>
          <w:noProof/>
          <w:kern w:val="2"/>
          <w:sz w:val="22"/>
          <w:szCs w:val="22"/>
          <w:lang w:eastAsia="en-GB"/>
          <w14:ligatures w14:val="standardContextual"/>
        </w:rPr>
      </w:pPr>
      <w:r>
        <w:rPr>
          <w:noProof/>
        </w:rPr>
        <w:t>5.2.31A.3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_Toc161910841 \h </w:instrText>
      </w:r>
      <w:r>
        <w:rPr>
          <w:noProof/>
        </w:rPr>
      </w:r>
      <w:r>
        <w:rPr>
          <w:noProof/>
        </w:rPr>
        <w:fldChar w:fldCharType="separate"/>
      </w:r>
      <w:r>
        <w:rPr>
          <w:noProof/>
        </w:rPr>
        <w:t>108</w:t>
      </w:r>
      <w:r>
        <w:rPr>
          <w:noProof/>
        </w:rPr>
        <w:fldChar w:fldCharType="end"/>
      </w:r>
    </w:p>
    <w:p w14:paraId="4F3327B4" w14:textId="4C0D83D9" w:rsidR="00152EF7" w:rsidRDefault="00152EF7">
      <w:pPr>
        <w:pStyle w:val="TOC5"/>
        <w:rPr>
          <w:rFonts w:asciiTheme="minorHAnsi" w:hAnsiTheme="minorHAnsi" w:cstheme="minorBidi"/>
          <w:noProof/>
          <w:kern w:val="2"/>
          <w:sz w:val="22"/>
          <w:szCs w:val="22"/>
          <w:lang w:eastAsia="en-GB"/>
          <w14:ligatures w14:val="standardContextual"/>
        </w:rPr>
      </w:pPr>
      <w:r>
        <w:rPr>
          <w:noProof/>
        </w:rPr>
        <w:t>5.2.31A.3.1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_Toc161910842 \h </w:instrText>
      </w:r>
      <w:r>
        <w:rPr>
          <w:noProof/>
        </w:rPr>
      </w:r>
      <w:r>
        <w:rPr>
          <w:noProof/>
        </w:rPr>
        <w:fldChar w:fldCharType="separate"/>
      </w:r>
      <w:r>
        <w:rPr>
          <w:noProof/>
        </w:rPr>
        <w:t>108</w:t>
      </w:r>
      <w:r>
        <w:rPr>
          <w:noProof/>
        </w:rPr>
        <w:fldChar w:fldCharType="end"/>
      </w:r>
    </w:p>
    <w:p w14:paraId="7886F95B" w14:textId="6030F3DD" w:rsidR="00152EF7" w:rsidRDefault="00152EF7">
      <w:pPr>
        <w:pStyle w:val="TOC5"/>
        <w:rPr>
          <w:rFonts w:asciiTheme="minorHAnsi" w:hAnsiTheme="minorHAnsi" w:cstheme="minorBidi"/>
          <w:noProof/>
          <w:kern w:val="2"/>
          <w:sz w:val="22"/>
          <w:szCs w:val="22"/>
          <w:lang w:eastAsia="en-GB"/>
          <w14:ligatures w14:val="standardContextual"/>
        </w:rPr>
      </w:pPr>
      <w:r>
        <w:rPr>
          <w:noProof/>
        </w:rPr>
        <w:t>5.2.31A.3.2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_Toc161910843 \h </w:instrText>
      </w:r>
      <w:r>
        <w:rPr>
          <w:noProof/>
        </w:rPr>
      </w:r>
      <w:r>
        <w:rPr>
          <w:noProof/>
        </w:rPr>
        <w:fldChar w:fldCharType="separate"/>
      </w:r>
      <w:r>
        <w:rPr>
          <w:noProof/>
        </w:rPr>
        <w:t>108</w:t>
      </w:r>
      <w:r>
        <w:rPr>
          <w:noProof/>
        </w:rPr>
        <w:fldChar w:fldCharType="end"/>
      </w:r>
    </w:p>
    <w:p w14:paraId="6D191782" w14:textId="71DD7AA4" w:rsidR="00152EF7" w:rsidRDefault="00152EF7">
      <w:pPr>
        <w:pStyle w:val="TOC5"/>
        <w:rPr>
          <w:rFonts w:asciiTheme="minorHAnsi" w:hAnsiTheme="minorHAnsi" w:cstheme="minorBidi"/>
          <w:noProof/>
          <w:kern w:val="2"/>
          <w:sz w:val="22"/>
          <w:szCs w:val="22"/>
          <w:lang w:eastAsia="en-GB"/>
          <w14:ligatures w14:val="standardContextual"/>
        </w:rPr>
      </w:pPr>
      <w:r>
        <w:rPr>
          <w:noProof/>
        </w:rPr>
        <w:t>5.2.31A.3.</w:t>
      </w:r>
      <w:r w:rsidRPr="00EA7F11">
        <w:rPr>
          <w:noProof/>
          <w:lang w:val="de-DE"/>
        </w:rPr>
        <w:t>3</w:t>
      </w:r>
      <w:r>
        <w:rPr>
          <w:rFonts w:asciiTheme="minorHAnsi" w:hAnsiTheme="minorHAnsi" w:cstheme="minorBidi"/>
          <w:noProof/>
          <w:kern w:val="2"/>
          <w:sz w:val="22"/>
          <w:szCs w:val="22"/>
          <w:lang w:eastAsia="en-GB"/>
          <w14:ligatures w14:val="standardContextual"/>
        </w:rPr>
        <w:tab/>
      </w:r>
      <w:r w:rsidRPr="00EA7F11">
        <w:rPr>
          <w:noProof/>
          <w:lang w:val="de-DE"/>
        </w:rPr>
        <w:t>GET</w:t>
      </w:r>
      <w:r>
        <w:rPr>
          <w:noProof/>
        </w:rPr>
        <w:tab/>
      </w:r>
      <w:r>
        <w:rPr>
          <w:noProof/>
        </w:rPr>
        <w:fldChar w:fldCharType="begin" w:fldLock="1"/>
      </w:r>
      <w:r>
        <w:rPr>
          <w:noProof/>
        </w:rPr>
        <w:instrText xml:space="preserve"> PAGEREF _Toc161910844 \h </w:instrText>
      </w:r>
      <w:r>
        <w:rPr>
          <w:noProof/>
        </w:rPr>
      </w:r>
      <w:r>
        <w:rPr>
          <w:noProof/>
        </w:rPr>
        <w:fldChar w:fldCharType="separate"/>
      </w:r>
      <w:r>
        <w:rPr>
          <w:noProof/>
        </w:rPr>
        <w:t>109</w:t>
      </w:r>
      <w:r>
        <w:rPr>
          <w:noProof/>
        </w:rPr>
        <w:fldChar w:fldCharType="end"/>
      </w:r>
    </w:p>
    <w:p w14:paraId="76A7D560" w14:textId="6D404DED" w:rsidR="00152EF7" w:rsidRDefault="00152EF7">
      <w:pPr>
        <w:pStyle w:val="TOC5"/>
        <w:rPr>
          <w:rFonts w:asciiTheme="minorHAnsi" w:hAnsiTheme="minorHAnsi" w:cstheme="minorBidi"/>
          <w:noProof/>
          <w:kern w:val="2"/>
          <w:sz w:val="22"/>
          <w:szCs w:val="22"/>
          <w:lang w:eastAsia="en-GB"/>
          <w14:ligatures w14:val="standardContextual"/>
        </w:rPr>
      </w:pPr>
      <w:r>
        <w:rPr>
          <w:noProof/>
        </w:rPr>
        <w:t>5.2.31A.3.</w:t>
      </w:r>
      <w:r w:rsidRPr="00EA7F11">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_Toc161910845 \h </w:instrText>
      </w:r>
      <w:r>
        <w:rPr>
          <w:noProof/>
        </w:rPr>
      </w:r>
      <w:r>
        <w:rPr>
          <w:noProof/>
        </w:rPr>
        <w:fldChar w:fldCharType="separate"/>
      </w:r>
      <w:r>
        <w:rPr>
          <w:noProof/>
        </w:rPr>
        <w:t>109</w:t>
      </w:r>
      <w:r>
        <w:rPr>
          <w:noProof/>
        </w:rPr>
        <w:fldChar w:fldCharType="end"/>
      </w:r>
    </w:p>
    <w:p w14:paraId="1FB1CD85" w14:textId="73429DF1" w:rsidR="00152EF7" w:rsidRDefault="00152EF7">
      <w:pPr>
        <w:pStyle w:val="TOC3"/>
        <w:rPr>
          <w:rFonts w:asciiTheme="minorHAnsi" w:hAnsiTheme="minorHAnsi" w:cstheme="minorBidi"/>
          <w:noProof/>
          <w:kern w:val="2"/>
          <w:sz w:val="22"/>
          <w:szCs w:val="22"/>
          <w:lang w:eastAsia="en-GB"/>
          <w14:ligatures w14:val="standardContextual"/>
        </w:rPr>
      </w:pPr>
      <w:r>
        <w:rPr>
          <w:noProof/>
        </w:rPr>
        <w:t>5.2.31B</w:t>
      </w:r>
      <w:r>
        <w:rPr>
          <w:rFonts w:asciiTheme="minorHAnsi" w:hAnsiTheme="minorHAnsi" w:cstheme="minorBidi"/>
          <w:noProof/>
          <w:kern w:val="2"/>
          <w:sz w:val="22"/>
          <w:szCs w:val="22"/>
          <w:lang w:eastAsia="en-GB"/>
          <w14:ligatures w14:val="standardContextual"/>
        </w:rPr>
        <w:tab/>
      </w:r>
      <w:r>
        <w:rPr>
          <w:noProof/>
        </w:rPr>
        <w:t>Resource: Hss</w:t>
      </w:r>
      <w:r w:rsidRPr="00EA7F11">
        <w:rPr>
          <w:noProof/>
          <w:lang w:val="de-DE"/>
        </w:rPr>
        <w:t>SubscriptionInfo</w:t>
      </w:r>
      <w:r>
        <w:rPr>
          <w:noProof/>
        </w:rPr>
        <w:tab/>
      </w:r>
      <w:r>
        <w:rPr>
          <w:noProof/>
        </w:rPr>
        <w:fldChar w:fldCharType="begin" w:fldLock="1"/>
      </w:r>
      <w:r>
        <w:rPr>
          <w:noProof/>
        </w:rPr>
        <w:instrText xml:space="preserve"> PAGEREF _Toc161910846 \h </w:instrText>
      </w:r>
      <w:r>
        <w:rPr>
          <w:noProof/>
        </w:rPr>
      </w:r>
      <w:r>
        <w:rPr>
          <w:noProof/>
        </w:rPr>
        <w:fldChar w:fldCharType="separate"/>
      </w:r>
      <w:r>
        <w:rPr>
          <w:noProof/>
        </w:rPr>
        <w:t>110</w:t>
      </w:r>
      <w:r>
        <w:rPr>
          <w:noProof/>
        </w:rPr>
        <w:fldChar w:fldCharType="end"/>
      </w:r>
    </w:p>
    <w:p w14:paraId="032634B9" w14:textId="4229DBFD" w:rsidR="00152EF7" w:rsidRDefault="00152EF7">
      <w:pPr>
        <w:pStyle w:val="TOC4"/>
        <w:rPr>
          <w:rFonts w:asciiTheme="minorHAnsi" w:hAnsiTheme="minorHAnsi" w:cstheme="minorBidi"/>
          <w:noProof/>
          <w:kern w:val="2"/>
          <w:sz w:val="22"/>
          <w:szCs w:val="22"/>
          <w:lang w:eastAsia="en-GB"/>
          <w14:ligatures w14:val="standardContextual"/>
        </w:rPr>
      </w:pPr>
      <w:r>
        <w:rPr>
          <w:noProof/>
        </w:rPr>
        <w:t>5.2.31B.1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_Toc161910847 \h </w:instrText>
      </w:r>
      <w:r>
        <w:rPr>
          <w:noProof/>
        </w:rPr>
      </w:r>
      <w:r>
        <w:rPr>
          <w:noProof/>
        </w:rPr>
        <w:fldChar w:fldCharType="separate"/>
      </w:r>
      <w:r>
        <w:rPr>
          <w:noProof/>
        </w:rPr>
        <w:t>110</w:t>
      </w:r>
      <w:r>
        <w:rPr>
          <w:noProof/>
        </w:rPr>
        <w:fldChar w:fldCharType="end"/>
      </w:r>
    </w:p>
    <w:p w14:paraId="6BC142AB" w14:textId="64475831" w:rsidR="00152EF7" w:rsidRDefault="00152EF7">
      <w:pPr>
        <w:pStyle w:val="TOC4"/>
        <w:rPr>
          <w:rFonts w:asciiTheme="minorHAnsi" w:hAnsiTheme="minorHAnsi" w:cstheme="minorBidi"/>
          <w:noProof/>
          <w:kern w:val="2"/>
          <w:sz w:val="22"/>
          <w:szCs w:val="22"/>
          <w:lang w:eastAsia="en-GB"/>
          <w14:ligatures w14:val="standardContextual"/>
        </w:rPr>
      </w:pPr>
      <w:r>
        <w:rPr>
          <w:noProof/>
        </w:rPr>
        <w:t>5.2.31B.2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_Toc161910848 \h </w:instrText>
      </w:r>
      <w:r>
        <w:rPr>
          <w:noProof/>
        </w:rPr>
      </w:r>
      <w:r>
        <w:rPr>
          <w:noProof/>
        </w:rPr>
        <w:fldChar w:fldCharType="separate"/>
      </w:r>
      <w:r>
        <w:rPr>
          <w:noProof/>
        </w:rPr>
        <w:t>110</w:t>
      </w:r>
      <w:r>
        <w:rPr>
          <w:noProof/>
        </w:rPr>
        <w:fldChar w:fldCharType="end"/>
      </w:r>
    </w:p>
    <w:p w14:paraId="7027936E" w14:textId="4CEDCA6B" w:rsidR="00152EF7" w:rsidRDefault="00152EF7">
      <w:pPr>
        <w:pStyle w:val="TOC4"/>
        <w:rPr>
          <w:rFonts w:asciiTheme="minorHAnsi" w:hAnsiTheme="minorHAnsi" w:cstheme="minorBidi"/>
          <w:noProof/>
          <w:kern w:val="2"/>
          <w:sz w:val="22"/>
          <w:szCs w:val="22"/>
          <w:lang w:eastAsia="en-GB"/>
          <w14:ligatures w14:val="standardContextual"/>
        </w:rPr>
      </w:pPr>
      <w:r>
        <w:rPr>
          <w:noProof/>
        </w:rPr>
        <w:t>5.2.31B.3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_Toc161910849 \h </w:instrText>
      </w:r>
      <w:r>
        <w:rPr>
          <w:noProof/>
        </w:rPr>
      </w:r>
      <w:r>
        <w:rPr>
          <w:noProof/>
        </w:rPr>
        <w:fldChar w:fldCharType="separate"/>
      </w:r>
      <w:r>
        <w:rPr>
          <w:noProof/>
        </w:rPr>
        <w:t>110</w:t>
      </w:r>
      <w:r>
        <w:rPr>
          <w:noProof/>
        </w:rPr>
        <w:fldChar w:fldCharType="end"/>
      </w:r>
    </w:p>
    <w:p w14:paraId="394FD6BA" w14:textId="2479BF8D" w:rsidR="00152EF7" w:rsidRDefault="00152EF7">
      <w:pPr>
        <w:pStyle w:val="TOC5"/>
        <w:rPr>
          <w:rFonts w:asciiTheme="minorHAnsi" w:hAnsiTheme="minorHAnsi" w:cstheme="minorBidi"/>
          <w:noProof/>
          <w:kern w:val="2"/>
          <w:sz w:val="22"/>
          <w:szCs w:val="22"/>
          <w:lang w:eastAsia="en-GB"/>
          <w14:ligatures w14:val="standardContextual"/>
        </w:rPr>
      </w:pPr>
      <w:r>
        <w:rPr>
          <w:noProof/>
        </w:rPr>
        <w:t>5.2.31B.3.1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_Toc161910850 \h </w:instrText>
      </w:r>
      <w:r>
        <w:rPr>
          <w:noProof/>
        </w:rPr>
      </w:r>
      <w:r>
        <w:rPr>
          <w:noProof/>
        </w:rPr>
        <w:fldChar w:fldCharType="separate"/>
      </w:r>
      <w:r>
        <w:rPr>
          <w:noProof/>
        </w:rPr>
        <w:t>110</w:t>
      </w:r>
      <w:r>
        <w:rPr>
          <w:noProof/>
        </w:rPr>
        <w:fldChar w:fldCharType="end"/>
      </w:r>
    </w:p>
    <w:p w14:paraId="46ED6979" w14:textId="024F4B5D" w:rsidR="00152EF7" w:rsidRDefault="00152EF7">
      <w:pPr>
        <w:pStyle w:val="TOC5"/>
        <w:rPr>
          <w:rFonts w:asciiTheme="minorHAnsi" w:hAnsiTheme="minorHAnsi" w:cstheme="minorBidi"/>
          <w:noProof/>
          <w:kern w:val="2"/>
          <w:sz w:val="22"/>
          <w:szCs w:val="22"/>
          <w:lang w:eastAsia="en-GB"/>
          <w14:ligatures w14:val="standardContextual"/>
        </w:rPr>
      </w:pPr>
      <w:r>
        <w:rPr>
          <w:noProof/>
        </w:rPr>
        <w:t>5.2.31B.3.2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_Toc161910851 \h </w:instrText>
      </w:r>
      <w:r>
        <w:rPr>
          <w:noProof/>
        </w:rPr>
      </w:r>
      <w:r>
        <w:rPr>
          <w:noProof/>
        </w:rPr>
        <w:fldChar w:fldCharType="separate"/>
      </w:r>
      <w:r>
        <w:rPr>
          <w:noProof/>
        </w:rPr>
        <w:t>111</w:t>
      </w:r>
      <w:r>
        <w:rPr>
          <w:noProof/>
        </w:rPr>
        <w:fldChar w:fldCharType="end"/>
      </w:r>
    </w:p>
    <w:p w14:paraId="1CF420E0" w14:textId="2963D791" w:rsidR="00152EF7" w:rsidRDefault="00152EF7">
      <w:pPr>
        <w:pStyle w:val="TOC5"/>
        <w:rPr>
          <w:rFonts w:asciiTheme="minorHAnsi" w:hAnsiTheme="minorHAnsi" w:cstheme="minorBidi"/>
          <w:noProof/>
          <w:kern w:val="2"/>
          <w:sz w:val="22"/>
          <w:szCs w:val="22"/>
          <w:lang w:eastAsia="en-GB"/>
          <w14:ligatures w14:val="standardContextual"/>
        </w:rPr>
      </w:pPr>
      <w:r>
        <w:rPr>
          <w:noProof/>
        </w:rPr>
        <w:t>5.2.31B.3.</w:t>
      </w:r>
      <w:r w:rsidRPr="00EA7F11">
        <w:rPr>
          <w:noProof/>
          <w:lang w:val="de-DE"/>
        </w:rPr>
        <w:t>3</w:t>
      </w:r>
      <w:r>
        <w:rPr>
          <w:rFonts w:asciiTheme="minorHAnsi" w:hAnsiTheme="minorHAnsi" w:cstheme="minorBidi"/>
          <w:noProof/>
          <w:kern w:val="2"/>
          <w:sz w:val="22"/>
          <w:szCs w:val="22"/>
          <w:lang w:eastAsia="en-GB"/>
          <w14:ligatures w14:val="standardContextual"/>
        </w:rPr>
        <w:tab/>
      </w:r>
      <w:r w:rsidRPr="00EA7F11">
        <w:rPr>
          <w:noProof/>
          <w:lang w:val="de-DE"/>
        </w:rPr>
        <w:t>GET</w:t>
      </w:r>
      <w:r>
        <w:rPr>
          <w:noProof/>
        </w:rPr>
        <w:tab/>
      </w:r>
      <w:r>
        <w:rPr>
          <w:noProof/>
        </w:rPr>
        <w:fldChar w:fldCharType="begin" w:fldLock="1"/>
      </w:r>
      <w:r>
        <w:rPr>
          <w:noProof/>
        </w:rPr>
        <w:instrText xml:space="preserve"> PAGEREF _Toc161910852 \h </w:instrText>
      </w:r>
      <w:r>
        <w:rPr>
          <w:noProof/>
        </w:rPr>
      </w:r>
      <w:r>
        <w:rPr>
          <w:noProof/>
        </w:rPr>
        <w:fldChar w:fldCharType="separate"/>
      </w:r>
      <w:r>
        <w:rPr>
          <w:noProof/>
        </w:rPr>
        <w:t>111</w:t>
      </w:r>
      <w:r>
        <w:rPr>
          <w:noProof/>
        </w:rPr>
        <w:fldChar w:fldCharType="end"/>
      </w:r>
    </w:p>
    <w:p w14:paraId="5C9DE3A7" w14:textId="65314C28" w:rsidR="00152EF7" w:rsidRDefault="00152EF7">
      <w:pPr>
        <w:pStyle w:val="TOC5"/>
        <w:rPr>
          <w:rFonts w:asciiTheme="minorHAnsi" w:hAnsiTheme="minorHAnsi" w:cstheme="minorBidi"/>
          <w:noProof/>
          <w:kern w:val="2"/>
          <w:sz w:val="22"/>
          <w:szCs w:val="22"/>
          <w:lang w:eastAsia="en-GB"/>
          <w14:ligatures w14:val="standardContextual"/>
        </w:rPr>
      </w:pPr>
      <w:r>
        <w:rPr>
          <w:noProof/>
        </w:rPr>
        <w:t>5.2.31B.3.</w:t>
      </w:r>
      <w:r w:rsidRPr="00EA7F11">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_Toc161910853 \h </w:instrText>
      </w:r>
      <w:r>
        <w:rPr>
          <w:noProof/>
        </w:rPr>
      </w:r>
      <w:r>
        <w:rPr>
          <w:noProof/>
        </w:rPr>
        <w:fldChar w:fldCharType="separate"/>
      </w:r>
      <w:r>
        <w:rPr>
          <w:noProof/>
        </w:rPr>
        <w:t>112</w:t>
      </w:r>
      <w:r>
        <w:rPr>
          <w:noProof/>
        </w:rPr>
        <w:fldChar w:fldCharType="end"/>
      </w:r>
    </w:p>
    <w:p w14:paraId="303352F0" w14:textId="7DD33024" w:rsidR="00152EF7" w:rsidRDefault="00152EF7">
      <w:pPr>
        <w:pStyle w:val="TOC3"/>
        <w:rPr>
          <w:rFonts w:asciiTheme="minorHAnsi" w:hAnsiTheme="minorHAnsi" w:cstheme="minorBidi"/>
          <w:noProof/>
          <w:kern w:val="2"/>
          <w:sz w:val="22"/>
          <w:szCs w:val="22"/>
          <w:lang w:eastAsia="en-GB"/>
          <w14:ligatures w14:val="standardContextual"/>
        </w:rPr>
      </w:pPr>
      <w:r>
        <w:rPr>
          <w:noProof/>
        </w:rPr>
        <w:t>5.2.32</w:t>
      </w:r>
      <w:r>
        <w:rPr>
          <w:rFonts w:asciiTheme="minorHAnsi" w:hAnsiTheme="minorHAnsi" w:cstheme="minorBidi"/>
          <w:noProof/>
          <w:kern w:val="2"/>
          <w:sz w:val="22"/>
          <w:szCs w:val="22"/>
          <w:lang w:eastAsia="en-GB"/>
          <w14:ligatures w14:val="standardContextual"/>
        </w:rPr>
        <w:tab/>
      </w:r>
      <w:r>
        <w:rPr>
          <w:noProof/>
        </w:rPr>
        <w:t>Resource: ContextData</w:t>
      </w:r>
      <w:r>
        <w:rPr>
          <w:noProof/>
        </w:rPr>
        <w:tab/>
      </w:r>
      <w:r>
        <w:rPr>
          <w:noProof/>
        </w:rPr>
        <w:fldChar w:fldCharType="begin" w:fldLock="1"/>
      </w:r>
      <w:r>
        <w:rPr>
          <w:noProof/>
        </w:rPr>
        <w:instrText xml:space="preserve"> PAGEREF _Toc161910854 \h </w:instrText>
      </w:r>
      <w:r>
        <w:rPr>
          <w:noProof/>
        </w:rPr>
      </w:r>
      <w:r>
        <w:rPr>
          <w:noProof/>
        </w:rPr>
        <w:fldChar w:fldCharType="separate"/>
      </w:r>
      <w:r>
        <w:rPr>
          <w:noProof/>
        </w:rPr>
        <w:t>112</w:t>
      </w:r>
      <w:r>
        <w:rPr>
          <w:noProof/>
        </w:rPr>
        <w:fldChar w:fldCharType="end"/>
      </w:r>
    </w:p>
    <w:p w14:paraId="3C018FCA" w14:textId="1F4F0598" w:rsidR="00152EF7" w:rsidRDefault="00152EF7">
      <w:pPr>
        <w:pStyle w:val="TOC4"/>
        <w:rPr>
          <w:rFonts w:asciiTheme="minorHAnsi" w:hAnsiTheme="minorHAnsi" w:cstheme="minorBidi"/>
          <w:noProof/>
          <w:kern w:val="2"/>
          <w:sz w:val="22"/>
          <w:szCs w:val="22"/>
          <w:lang w:eastAsia="en-GB"/>
          <w14:ligatures w14:val="standardContextual"/>
        </w:rPr>
      </w:pPr>
      <w:r>
        <w:rPr>
          <w:noProof/>
        </w:rPr>
        <w:t>5.2.32.1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_Toc161910855 \h </w:instrText>
      </w:r>
      <w:r>
        <w:rPr>
          <w:noProof/>
        </w:rPr>
      </w:r>
      <w:r>
        <w:rPr>
          <w:noProof/>
        </w:rPr>
        <w:fldChar w:fldCharType="separate"/>
      </w:r>
      <w:r>
        <w:rPr>
          <w:noProof/>
        </w:rPr>
        <w:t>112</w:t>
      </w:r>
      <w:r>
        <w:rPr>
          <w:noProof/>
        </w:rPr>
        <w:fldChar w:fldCharType="end"/>
      </w:r>
    </w:p>
    <w:p w14:paraId="22F6009E" w14:textId="344B712E" w:rsidR="00152EF7" w:rsidRDefault="00152EF7">
      <w:pPr>
        <w:pStyle w:val="TOC4"/>
        <w:rPr>
          <w:rFonts w:asciiTheme="minorHAnsi" w:hAnsiTheme="minorHAnsi" w:cstheme="minorBidi"/>
          <w:noProof/>
          <w:kern w:val="2"/>
          <w:sz w:val="22"/>
          <w:szCs w:val="22"/>
          <w:lang w:eastAsia="en-GB"/>
          <w14:ligatures w14:val="standardContextual"/>
        </w:rPr>
      </w:pPr>
      <w:r>
        <w:rPr>
          <w:noProof/>
        </w:rPr>
        <w:t>5.2.32.2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_Toc161910856 \h </w:instrText>
      </w:r>
      <w:r>
        <w:rPr>
          <w:noProof/>
        </w:rPr>
      </w:r>
      <w:r>
        <w:rPr>
          <w:noProof/>
        </w:rPr>
        <w:fldChar w:fldCharType="separate"/>
      </w:r>
      <w:r>
        <w:rPr>
          <w:noProof/>
        </w:rPr>
        <w:t>113</w:t>
      </w:r>
      <w:r>
        <w:rPr>
          <w:noProof/>
        </w:rPr>
        <w:fldChar w:fldCharType="end"/>
      </w:r>
    </w:p>
    <w:p w14:paraId="528264C5" w14:textId="21DF742E" w:rsidR="00152EF7" w:rsidRDefault="00152EF7">
      <w:pPr>
        <w:pStyle w:val="TOC4"/>
        <w:rPr>
          <w:rFonts w:asciiTheme="minorHAnsi" w:hAnsiTheme="minorHAnsi" w:cstheme="minorBidi"/>
          <w:noProof/>
          <w:kern w:val="2"/>
          <w:sz w:val="22"/>
          <w:szCs w:val="22"/>
          <w:lang w:eastAsia="en-GB"/>
          <w14:ligatures w14:val="standardContextual"/>
        </w:rPr>
      </w:pPr>
      <w:r>
        <w:rPr>
          <w:noProof/>
        </w:rPr>
        <w:t>5.2.32.3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_Toc161910857 \h </w:instrText>
      </w:r>
      <w:r>
        <w:rPr>
          <w:noProof/>
        </w:rPr>
      </w:r>
      <w:r>
        <w:rPr>
          <w:noProof/>
        </w:rPr>
        <w:fldChar w:fldCharType="separate"/>
      </w:r>
      <w:r>
        <w:rPr>
          <w:noProof/>
        </w:rPr>
        <w:t>113</w:t>
      </w:r>
      <w:r>
        <w:rPr>
          <w:noProof/>
        </w:rPr>
        <w:fldChar w:fldCharType="end"/>
      </w:r>
    </w:p>
    <w:p w14:paraId="6F60BC52" w14:textId="0694B092" w:rsidR="00152EF7" w:rsidRDefault="00152EF7">
      <w:pPr>
        <w:pStyle w:val="TOC5"/>
        <w:rPr>
          <w:rFonts w:asciiTheme="minorHAnsi" w:hAnsiTheme="minorHAnsi" w:cstheme="minorBidi"/>
          <w:noProof/>
          <w:kern w:val="2"/>
          <w:sz w:val="22"/>
          <w:szCs w:val="22"/>
          <w:lang w:eastAsia="en-GB"/>
          <w14:ligatures w14:val="standardContextual"/>
        </w:rPr>
      </w:pPr>
      <w:r>
        <w:rPr>
          <w:noProof/>
        </w:rPr>
        <w:t>5.2.32.3.1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_Toc161910858 \h </w:instrText>
      </w:r>
      <w:r>
        <w:rPr>
          <w:noProof/>
        </w:rPr>
      </w:r>
      <w:r>
        <w:rPr>
          <w:noProof/>
        </w:rPr>
        <w:fldChar w:fldCharType="separate"/>
      </w:r>
      <w:r>
        <w:rPr>
          <w:noProof/>
        </w:rPr>
        <w:t>113</w:t>
      </w:r>
      <w:r>
        <w:rPr>
          <w:noProof/>
        </w:rPr>
        <w:fldChar w:fldCharType="end"/>
      </w:r>
    </w:p>
    <w:p w14:paraId="6D257F10" w14:textId="355D4B5C" w:rsidR="00152EF7" w:rsidRDefault="00152EF7">
      <w:pPr>
        <w:pStyle w:val="TOC3"/>
        <w:rPr>
          <w:rFonts w:asciiTheme="minorHAnsi" w:hAnsiTheme="minorHAnsi" w:cstheme="minorBidi"/>
          <w:noProof/>
          <w:kern w:val="2"/>
          <w:sz w:val="22"/>
          <w:szCs w:val="22"/>
          <w:lang w:eastAsia="en-GB"/>
          <w14:ligatures w14:val="standardContextual"/>
        </w:rPr>
      </w:pPr>
      <w:r w:rsidRPr="00EA7F11">
        <w:rPr>
          <w:noProof/>
          <w:lang w:val="de-DE"/>
        </w:rPr>
        <w:t>5.2.33</w:t>
      </w:r>
      <w:r>
        <w:rPr>
          <w:rFonts w:asciiTheme="minorHAnsi" w:hAnsiTheme="minorHAnsi" w:cstheme="minorBidi"/>
          <w:noProof/>
          <w:kern w:val="2"/>
          <w:sz w:val="22"/>
          <w:szCs w:val="22"/>
          <w:lang w:eastAsia="en-GB"/>
          <w14:ligatures w14:val="standardContextual"/>
        </w:rPr>
        <w:tab/>
      </w:r>
      <w:r>
        <w:rPr>
          <w:noProof/>
        </w:rPr>
        <w:t>Resource: GroupIdentifiers</w:t>
      </w:r>
      <w:r>
        <w:rPr>
          <w:noProof/>
        </w:rPr>
        <w:tab/>
      </w:r>
      <w:r>
        <w:rPr>
          <w:noProof/>
        </w:rPr>
        <w:fldChar w:fldCharType="begin" w:fldLock="1"/>
      </w:r>
      <w:r>
        <w:rPr>
          <w:noProof/>
        </w:rPr>
        <w:instrText xml:space="preserve"> PAGEREF _Toc161910859 \h </w:instrText>
      </w:r>
      <w:r>
        <w:rPr>
          <w:noProof/>
        </w:rPr>
      </w:r>
      <w:r>
        <w:rPr>
          <w:noProof/>
        </w:rPr>
        <w:fldChar w:fldCharType="separate"/>
      </w:r>
      <w:r>
        <w:rPr>
          <w:noProof/>
        </w:rPr>
        <w:t>113</w:t>
      </w:r>
      <w:r>
        <w:rPr>
          <w:noProof/>
        </w:rPr>
        <w:fldChar w:fldCharType="end"/>
      </w:r>
    </w:p>
    <w:p w14:paraId="52886A98" w14:textId="604AC7A3" w:rsidR="00152EF7" w:rsidRDefault="00152EF7">
      <w:pPr>
        <w:pStyle w:val="TOC4"/>
        <w:rPr>
          <w:rFonts w:asciiTheme="minorHAnsi" w:hAnsiTheme="minorHAnsi" w:cstheme="minorBidi"/>
          <w:noProof/>
          <w:kern w:val="2"/>
          <w:sz w:val="22"/>
          <w:szCs w:val="22"/>
          <w:lang w:eastAsia="en-GB"/>
          <w14:ligatures w14:val="standardContextual"/>
        </w:rPr>
      </w:pPr>
      <w:r w:rsidRPr="00EA7F11">
        <w:rPr>
          <w:noProof/>
          <w:lang w:val="de-DE"/>
        </w:rPr>
        <w:t>5.2.33</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_Toc161910860 \h </w:instrText>
      </w:r>
      <w:r>
        <w:rPr>
          <w:noProof/>
        </w:rPr>
      </w:r>
      <w:r>
        <w:rPr>
          <w:noProof/>
        </w:rPr>
        <w:fldChar w:fldCharType="separate"/>
      </w:r>
      <w:r>
        <w:rPr>
          <w:noProof/>
        </w:rPr>
        <w:t>113</w:t>
      </w:r>
      <w:r>
        <w:rPr>
          <w:noProof/>
        </w:rPr>
        <w:fldChar w:fldCharType="end"/>
      </w:r>
    </w:p>
    <w:p w14:paraId="566E24B5" w14:textId="5FA824B2" w:rsidR="00152EF7" w:rsidRDefault="00152EF7">
      <w:pPr>
        <w:pStyle w:val="TOC4"/>
        <w:rPr>
          <w:rFonts w:asciiTheme="minorHAnsi" w:hAnsiTheme="minorHAnsi" w:cstheme="minorBidi"/>
          <w:noProof/>
          <w:kern w:val="2"/>
          <w:sz w:val="22"/>
          <w:szCs w:val="22"/>
          <w:lang w:eastAsia="en-GB"/>
          <w14:ligatures w14:val="standardContextual"/>
        </w:rPr>
      </w:pPr>
      <w:r w:rsidRPr="00EA7F11">
        <w:rPr>
          <w:noProof/>
          <w:lang w:val="de-DE"/>
        </w:rPr>
        <w:t>5.2.33</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_Toc161910861 \h </w:instrText>
      </w:r>
      <w:r>
        <w:rPr>
          <w:noProof/>
        </w:rPr>
      </w:r>
      <w:r>
        <w:rPr>
          <w:noProof/>
        </w:rPr>
        <w:fldChar w:fldCharType="separate"/>
      </w:r>
      <w:r>
        <w:rPr>
          <w:noProof/>
        </w:rPr>
        <w:t>113</w:t>
      </w:r>
      <w:r>
        <w:rPr>
          <w:noProof/>
        </w:rPr>
        <w:fldChar w:fldCharType="end"/>
      </w:r>
    </w:p>
    <w:p w14:paraId="5A830546" w14:textId="1F80C42F" w:rsidR="00152EF7" w:rsidRDefault="00152EF7">
      <w:pPr>
        <w:pStyle w:val="TOC4"/>
        <w:rPr>
          <w:rFonts w:asciiTheme="minorHAnsi" w:hAnsiTheme="minorHAnsi" w:cstheme="minorBidi"/>
          <w:noProof/>
          <w:kern w:val="2"/>
          <w:sz w:val="22"/>
          <w:szCs w:val="22"/>
          <w:lang w:eastAsia="en-GB"/>
          <w14:ligatures w14:val="standardContextual"/>
        </w:rPr>
      </w:pPr>
      <w:r w:rsidRPr="00EA7F11">
        <w:rPr>
          <w:noProof/>
          <w:lang w:val="de-DE"/>
        </w:rPr>
        <w:t>5.2.33</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_Toc161910862 \h </w:instrText>
      </w:r>
      <w:r>
        <w:rPr>
          <w:noProof/>
        </w:rPr>
      </w:r>
      <w:r>
        <w:rPr>
          <w:noProof/>
        </w:rPr>
        <w:fldChar w:fldCharType="separate"/>
      </w:r>
      <w:r>
        <w:rPr>
          <w:noProof/>
        </w:rPr>
        <w:t>114</w:t>
      </w:r>
      <w:r>
        <w:rPr>
          <w:noProof/>
        </w:rPr>
        <w:fldChar w:fldCharType="end"/>
      </w:r>
    </w:p>
    <w:p w14:paraId="6F6E403E" w14:textId="785A5C64" w:rsidR="00152EF7" w:rsidRDefault="00152EF7">
      <w:pPr>
        <w:pStyle w:val="TOC5"/>
        <w:rPr>
          <w:rFonts w:asciiTheme="minorHAnsi" w:hAnsiTheme="minorHAnsi" w:cstheme="minorBidi"/>
          <w:noProof/>
          <w:kern w:val="2"/>
          <w:sz w:val="22"/>
          <w:szCs w:val="22"/>
          <w:lang w:eastAsia="en-GB"/>
          <w14:ligatures w14:val="standardContextual"/>
        </w:rPr>
      </w:pPr>
      <w:r>
        <w:rPr>
          <w:noProof/>
        </w:rPr>
        <w:t>5.2.33.3.1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_Toc161910863 \h </w:instrText>
      </w:r>
      <w:r>
        <w:rPr>
          <w:noProof/>
        </w:rPr>
      </w:r>
      <w:r>
        <w:rPr>
          <w:noProof/>
        </w:rPr>
        <w:fldChar w:fldCharType="separate"/>
      </w:r>
      <w:r>
        <w:rPr>
          <w:noProof/>
        </w:rPr>
        <w:t>114</w:t>
      </w:r>
      <w:r>
        <w:rPr>
          <w:noProof/>
        </w:rPr>
        <w:fldChar w:fldCharType="end"/>
      </w:r>
    </w:p>
    <w:p w14:paraId="73A3875A" w14:textId="6E3947AB" w:rsidR="00152EF7" w:rsidRDefault="00152EF7">
      <w:pPr>
        <w:pStyle w:val="TOC3"/>
        <w:rPr>
          <w:rFonts w:asciiTheme="minorHAnsi" w:hAnsiTheme="minorHAnsi" w:cstheme="minorBidi"/>
          <w:noProof/>
          <w:kern w:val="2"/>
          <w:sz w:val="22"/>
          <w:szCs w:val="22"/>
          <w:lang w:eastAsia="en-GB"/>
          <w14:ligatures w14:val="standardContextual"/>
        </w:rPr>
      </w:pPr>
      <w:r w:rsidRPr="00EA7F11">
        <w:rPr>
          <w:noProof/>
          <w:lang w:val="de-DE"/>
        </w:rPr>
        <w:t>5.2.34</w:t>
      </w:r>
      <w:r>
        <w:rPr>
          <w:rFonts w:asciiTheme="minorHAnsi" w:hAnsiTheme="minorHAnsi" w:cstheme="minorBidi"/>
          <w:noProof/>
          <w:kern w:val="2"/>
          <w:sz w:val="22"/>
          <w:szCs w:val="22"/>
          <w:lang w:eastAsia="en-GB"/>
          <w14:ligatures w14:val="standardContextual"/>
        </w:rPr>
        <w:tab/>
      </w:r>
      <w:r>
        <w:rPr>
          <w:noProof/>
        </w:rPr>
        <w:t>Resource: 5GVnGroups</w:t>
      </w:r>
      <w:r>
        <w:rPr>
          <w:noProof/>
        </w:rPr>
        <w:tab/>
      </w:r>
      <w:r>
        <w:rPr>
          <w:noProof/>
        </w:rPr>
        <w:fldChar w:fldCharType="begin" w:fldLock="1"/>
      </w:r>
      <w:r>
        <w:rPr>
          <w:noProof/>
        </w:rPr>
        <w:instrText xml:space="preserve"> PAGEREF _Toc161910864 \h </w:instrText>
      </w:r>
      <w:r>
        <w:rPr>
          <w:noProof/>
        </w:rPr>
      </w:r>
      <w:r>
        <w:rPr>
          <w:noProof/>
        </w:rPr>
        <w:fldChar w:fldCharType="separate"/>
      </w:r>
      <w:r>
        <w:rPr>
          <w:noProof/>
        </w:rPr>
        <w:t>114</w:t>
      </w:r>
      <w:r>
        <w:rPr>
          <w:noProof/>
        </w:rPr>
        <w:fldChar w:fldCharType="end"/>
      </w:r>
    </w:p>
    <w:p w14:paraId="638C7936" w14:textId="7652EEB5" w:rsidR="00152EF7" w:rsidRDefault="00152EF7">
      <w:pPr>
        <w:pStyle w:val="TOC4"/>
        <w:rPr>
          <w:rFonts w:asciiTheme="minorHAnsi" w:hAnsiTheme="minorHAnsi" w:cstheme="minorBidi"/>
          <w:noProof/>
          <w:kern w:val="2"/>
          <w:sz w:val="22"/>
          <w:szCs w:val="22"/>
          <w:lang w:eastAsia="en-GB"/>
          <w14:ligatures w14:val="standardContextual"/>
        </w:rPr>
      </w:pPr>
      <w:r w:rsidRPr="00EA7F11">
        <w:rPr>
          <w:noProof/>
          <w:lang w:val="de-DE"/>
        </w:rPr>
        <w:t>5.2.34</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_Toc161910865 \h </w:instrText>
      </w:r>
      <w:r>
        <w:rPr>
          <w:noProof/>
        </w:rPr>
      </w:r>
      <w:r>
        <w:rPr>
          <w:noProof/>
        </w:rPr>
        <w:fldChar w:fldCharType="separate"/>
      </w:r>
      <w:r>
        <w:rPr>
          <w:noProof/>
        </w:rPr>
        <w:t>114</w:t>
      </w:r>
      <w:r>
        <w:rPr>
          <w:noProof/>
        </w:rPr>
        <w:fldChar w:fldCharType="end"/>
      </w:r>
    </w:p>
    <w:p w14:paraId="1F12EDA7" w14:textId="71C5F3E8" w:rsidR="00152EF7" w:rsidRDefault="00152EF7">
      <w:pPr>
        <w:pStyle w:val="TOC4"/>
        <w:rPr>
          <w:rFonts w:asciiTheme="minorHAnsi" w:hAnsiTheme="minorHAnsi" w:cstheme="minorBidi"/>
          <w:noProof/>
          <w:kern w:val="2"/>
          <w:sz w:val="22"/>
          <w:szCs w:val="22"/>
          <w:lang w:eastAsia="en-GB"/>
          <w14:ligatures w14:val="standardContextual"/>
        </w:rPr>
      </w:pPr>
      <w:r w:rsidRPr="00EA7F11">
        <w:rPr>
          <w:noProof/>
          <w:lang w:val="de-DE"/>
        </w:rPr>
        <w:t>5.2.34</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_Toc161910866 \h </w:instrText>
      </w:r>
      <w:r>
        <w:rPr>
          <w:noProof/>
        </w:rPr>
      </w:r>
      <w:r>
        <w:rPr>
          <w:noProof/>
        </w:rPr>
        <w:fldChar w:fldCharType="separate"/>
      </w:r>
      <w:r>
        <w:rPr>
          <w:noProof/>
        </w:rPr>
        <w:t>114</w:t>
      </w:r>
      <w:r>
        <w:rPr>
          <w:noProof/>
        </w:rPr>
        <w:fldChar w:fldCharType="end"/>
      </w:r>
    </w:p>
    <w:p w14:paraId="3433DBC3" w14:textId="2AC60421" w:rsidR="00152EF7" w:rsidRDefault="00152EF7">
      <w:pPr>
        <w:pStyle w:val="TOC4"/>
        <w:rPr>
          <w:rFonts w:asciiTheme="minorHAnsi" w:hAnsiTheme="minorHAnsi" w:cstheme="minorBidi"/>
          <w:noProof/>
          <w:kern w:val="2"/>
          <w:sz w:val="22"/>
          <w:szCs w:val="22"/>
          <w:lang w:eastAsia="en-GB"/>
          <w14:ligatures w14:val="standardContextual"/>
        </w:rPr>
      </w:pPr>
      <w:r w:rsidRPr="00EA7F11">
        <w:rPr>
          <w:noProof/>
          <w:lang w:val="de-DE"/>
        </w:rPr>
        <w:t>5.2.34</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_Toc161910867 \h </w:instrText>
      </w:r>
      <w:r>
        <w:rPr>
          <w:noProof/>
        </w:rPr>
      </w:r>
      <w:r>
        <w:rPr>
          <w:noProof/>
        </w:rPr>
        <w:fldChar w:fldCharType="separate"/>
      </w:r>
      <w:r>
        <w:rPr>
          <w:noProof/>
        </w:rPr>
        <w:t>115</w:t>
      </w:r>
      <w:r>
        <w:rPr>
          <w:noProof/>
        </w:rPr>
        <w:fldChar w:fldCharType="end"/>
      </w:r>
    </w:p>
    <w:p w14:paraId="4482953E" w14:textId="270C0474" w:rsidR="00152EF7" w:rsidRDefault="00152EF7">
      <w:pPr>
        <w:pStyle w:val="TOC5"/>
        <w:rPr>
          <w:rFonts w:asciiTheme="minorHAnsi" w:hAnsiTheme="minorHAnsi" w:cstheme="minorBidi"/>
          <w:noProof/>
          <w:kern w:val="2"/>
          <w:sz w:val="22"/>
          <w:szCs w:val="22"/>
          <w:lang w:eastAsia="en-GB"/>
          <w14:ligatures w14:val="standardContextual"/>
        </w:rPr>
      </w:pPr>
      <w:r>
        <w:rPr>
          <w:noProof/>
        </w:rPr>
        <w:t>5.2.34.3.1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_Toc161910868 \h </w:instrText>
      </w:r>
      <w:r>
        <w:rPr>
          <w:noProof/>
        </w:rPr>
      </w:r>
      <w:r>
        <w:rPr>
          <w:noProof/>
        </w:rPr>
        <w:fldChar w:fldCharType="separate"/>
      </w:r>
      <w:r>
        <w:rPr>
          <w:noProof/>
        </w:rPr>
        <w:t>115</w:t>
      </w:r>
      <w:r>
        <w:rPr>
          <w:noProof/>
        </w:rPr>
        <w:fldChar w:fldCharType="end"/>
      </w:r>
    </w:p>
    <w:p w14:paraId="60A43759" w14:textId="2AD51983" w:rsidR="00152EF7" w:rsidRDefault="00152EF7">
      <w:pPr>
        <w:pStyle w:val="TOC3"/>
        <w:rPr>
          <w:rFonts w:asciiTheme="minorHAnsi" w:hAnsiTheme="minorHAnsi" w:cstheme="minorBidi"/>
          <w:noProof/>
          <w:kern w:val="2"/>
          <w:sz w:val="22"/>
          <w:szCs w:val="22"/>
          <w:lang w:eastAsia="en-GB"/>
          <w14:ligatures w14:val="standardContextual"/>
        </w:rPr>
      </w:pPr>
      <w:r>
        <w:rPr>
          <w:noProof/>
        </w:rPr>
        <w:t>5.2.35</w:t>
      </w:r>
      <w:r>
        <w:rPr>
          <w:rFonts w:asciiTheme="minorHAnsi" w:hAnsiTheme="minorHAnsi" w:cstheme="minorBidi"/>
          <w:noProof/>
          <w:kern w:val="2"/>
          <w:sz w:val="22"/>
          <w:szCs w:val="22"/>
          <w:lang w:eastAsia="en-GB"/>
          <w14:ligatures w14:val="standardContextual"/>
        </w:rPr>
        <w:tab/>
      </w:r>
      <w:r>
        <w:rPr>
          <w:noProof/>
        </w:rPr>
        <w:t>Resource: Individual5GVnGroup</w:t>
      </w:r>
      <w:r>
        <w:rPr>
          <w:noProof/>
        </w:rPr>
        <w:tab/>
      </w:r>
      <w:r>
        <w:rPr>
          <w:noProof/>
        </w:rPr>
        <w:fldChar w:fldCharType="begin" w:fldLock="1"/>
      </w:r>
      <w:r>
        <w:rPr>
          <w:noProof/>
        </w:rPr>
        <w:instrText xml:space="preserve"> PAGEREF _Toc161910869 \h </w:instrText>
      </w:r>
      <w:r>
        <w:rPr>
          <w:noProof/>
        </w:rPr>
      </w:r>
      <w:r>
        <w:rPr>
          <w:noProof/>
        </w:rPr>
        <w:fldChar w:fldCharType="separate"/>
      </w:r>
      <w:r>
        <w:rPr>
          <w:noProof/>
        </w:rPr>
        <w:t>115</w:t>
      </w:r>
      <w:r>
        <w:rPr>
          <w:noProof/>
        </w:rPr>
        <w:fldChar w:fldCharType="end"/>
      </w:r>
    </w:p>
    <w:p w14:paraId="16EC4AA5" w14:textId="2A3557DB" w:rsidR="00152EF7" w:rsidRDefault="00152EF7">
      <w:pPr>
        <w:pStyle w:val="TOC4"/>
        <w:rPr>
          <w:rFonts w:asciiTheme="minorHAnsi" w:hAnsiTheme="minorHAnsi" w:cstheme="minorBidi"/>
          <w:noProof/>
          <w:kern w:val="2"/>
          <w:sz w:val="22"/>
          <w:szCs w:val="22"/>
          <w:lang w:eastAsia="en-GB"/>
          <w14:ligatures w14:val="standardContextual"/>
        </w:rPr>
      </w:pPr>
      <w:r>
        <w:rPr>
          <w:noProof/>
        </w:rPr>
        <w:t>5.2.35.1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_Toc161910870 \h </w:instrText>
      </w:r>
      <w:r>
        <w:rPr>
          <w:noProof/>
        </w:rPr>
      </w:r>
      <w:r>
        <w:rPr>
          <w:noProof/>
        </w:rPr>
        <w:fldChar w:fldCharType="separate"/>
      </w:r>
      <w:r>
        <w:rPr>
          <w:noProof/>
        </w:rPr>
        <w:t>115</w:t>
      </w:r>
      <w:r>
        <w:rPr>
          <w:noProof/>
        </w:rPr>
        <w:fldChar w:fldCharType="end"/>
      </w:r>
    </w:p>
    <w:p w14:paraId="01F85258" w14:textId="481D4509" w:rsidR="00152EF7" w:rsidRDefault="00152EF7">
      <w:pPr>
        <w:pStyle w:val="TOC4"/>
        <w:rPr>
          <w:rFonts w:asciiTheme="minorHAnsi" w:hAnsiTheme="minorHAnsi" w:cstheme="minorBidi"/>
          <w:noProof/>
          <w:kern w:val="2"/>
          <w:sz w:val="22"/>
          <w:szCs w:val="22"/>
          <w:lang w:eastAsia="en-GB"/>
          <w14:ligatures w14:val="standardContextual"/>
        </w:rPr>
      </w:pPr>
      <w:r>
        <w:rPr>
          <w:noProof/>
        </w:rPr>
        <w:t>5.2.35.2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_Toc161910871 \h </w:instrText>
      </w:r>
      <w:r>
        <w:rPr>
          <w:noProof/>
        </w:rPr>
      </w:r>
      <w:r>
        <w:rPr>
          <w:noProof/>
        </w:rPr>
        <w:fldChar w:fldCharType="separate"/>
      </w:r>
      <w:r>
        <w:rPr>
          <w:noProof/>
        </w:rPr>
        <w:t>115</w:t>
      </w:r>
      <w:r>
        <w:rPr>
          <w:noProof/>
        </w:rPr>
        <w:fldChar w:fldCharType="end"/>
      </w:r>
    </w:p>
    <w:p w14:paraId="2E7BA880" w14:textId="3F251236" w:rsidR="00152EF7" w:rsidRDefault="00152EF7">
      <w:pPr>
        <w:pStyle w:val="TOC4"/>
        <w:rPr>
          <w:rFonts w:asciiTheme="minorHAnsi" w:hAnsiTheme="minorHAnsi" w:cstheme="minorBidi"/>
          <w:noProof/>
          <w:kern w:val="2"/>
          <w:sz w:val="22"/>
          <w:szCs w:val="22"/>
          <w:lang w:eastAsia="en-GB"/>
          <w14:ligatures w14:val="standardContextual"/>
        </w:rPr>
      </w:pPr>
      <w:r>
        <w:rPr>
          <w:noProof/>
        </w:rPr>
        <w:t>5.2.35.3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_Toc161910872 \h </w:instrText>
      </w:r>
      <w:r>
        <w:rPr>
          <w:noProof/>
        </w:rPr>
      </w:r>
      <w:r>
        <w:rPr>
          <w:noProof/>
        </w:rPr>
        <w:fldChar w:fldCharType="separate"/>
      </w:r>
      <w:r>
        <w:rPr>
          <w:noProof/>
        </w:rPr>
        <w:t>116</w:t>
      </w:r>
      <w:r>
        <w:rPr>
          <w:noProof/>
        </w:rPr>
        <w:fldChar w:fldCharType="end"/>
      </w:r>
    </w:p>
    <w:p w14:paraId="58FC089F" w14:textId="74A60C69" w:rsidR="00152EF7" w:rsidRDefault="00152EF7">
      <w:pPr>
        <w:pStyle w:val="TOC5"/>
        <w:rPr>
          <w:rFonts w:asciiTheme="minorHAnsi" w:hAnsiTheme="minorHAnsi" w:cstheme="minorBidi"/>
          <w:noProof/>
          <w:kern w:val="2"/>
          <w:sz w:val="22"/>
          <w:szCs w:val="22"/>
          <w:lang w:eastAsia="en-GB"/>
          <w14:ligatures w14:val="standardContextual"/>
        </w:rPr>
      </w:pPr>
      <w:r>
        <w:rPr>
          <w:noProof/>
        </w:rPr>
        <w:t>5.2.35.3.1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_Toc161910873 \h </w:instrText>
      </w:r>
      <w:r>
        <w:rPr>
          <w:noProof/>
        </w:rPr>
      </w:r>
      <w:r>
        <w:rPr>
          <w:noProof/>
        </w:rPr>
        <w:fldChar w:fldCharType="separate"/>
      </w:r>
      <w:r>
        <w:rPr>
          <w:noProof/>
        </w:rPr>
        <w:t>116</w:t>
      </w:r>
      <w:r>
        <w:rPr>
          <w:noProof/>
        </w:rPr>
        <w:fldChar w:fldCharType="end"/>
      </w:r>
    </w:p>
    <w:p w14:paraId="57E3AF9A" w14:textId="532D48EF" w:rsidR="00152EF7" w:rsidRDefault="00152EF7">
      <w:pPr>
        <w:pStyle w:val="TOC5"/>
        <w:rPr>
          <w:rFonts w:asciiTheme="minorHAnsi" w:hAnsiTheme="minorHAnsi" w:cstheme="minorBidi"/>
          <w:noProof/>
          <w:kern w:val="2"/>
          <w:sz w:val="22"/>
          <w:szCs w:val="22"/>
          <w:lang w:eastAsia="en-GB"/>
          <w14:ligatures w14:val="standardContextual"/>
        </w:rPr>
      </w:pPr>
      <w:r>
        <w:rPr>
          <w:noProof/>
        </w:rPr>
        <w:t>5.2.35.3.2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_Toc161910874 \h </w:instrText>
      </w:r>
      <w:r>
        <w:rPr>
          <w:noProof/>
        </w:rPr>
      </w:r>
      <w:r>
        <w:rPr>
          <w:noProof/>
        </w:rPr>
        <w:fldChar w:fldCharType="separate"/>
      </w:r>
      <w:r>
        <w:rPr>
          <w:noProof/>
        </w:rPr>
        <w:t>116</w:t>
      </w:r>
      <w:r>
        <w:rPr>
          <w:noProof/>
        </w:rPr>
        <w:fldChar w:fldCharType="end"/>
      </w:r>
    </w:p>
    <w:p w14:paraId="54D479BD" w14:textId="5A928FE4" w:rsidR="00152EF7" w:rsidRDefault="00152EF7">
      <w:pPr>
        <w:pStyle w:val="TOC5"/>
        <w:rPr>
          <w:rFonts w:asciiTheme="minorHAnsi" w:hAnsiTheme="minorHAnsi" w:cstheme="minorBidi"/>
          <w:noProof/>
          <w:kern w:val="2"/>
          <w:sz w:val="22"/>
          <w:szCs w:val="22"/>
          <w:lang w:eastAsia="en-GB"/>
          <w14:ligatures w14:val="standardContextual"/>
        </w:rPr>
      </w:pPr>
      <w:r>
        <w:rPr>
          <w:noProof/>
        </w:rPr>
        <w:t>5.2.35.3.</w:t>
      </w:r>
      <w:r w:rsidRPr="00EA7F11">
        <w:rPr>
          <w:noProof/>
          <w:lang w:val="de-DE"/>
        </w:rPr>
        <w:t>3</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_Toc161910875 \h </w:instrText>
      </w:r>
      <w:r>
        <w:rPr>
          <w:noProof/>
        </w:rPr>
      </w:r>
      <w:r>
        <w:rPr>
          <w:noProof/>
        </w:rPr>
        <w:fldChar w:fldCharType="separate"/>
      </w:r>
      <w:r>
        <w:rPr>
          <w:noProof/>
        </w:rPr>
        <w:t>117</w:t>
      </w:r>
      <w:r>
        <w:rPr>
          <w:noProof/>
        </w:rPr>
        <w:fldChar w:fldCharType="end"/>
      </w:r>
    </w:p>
    <w:p w14:paraId="764F3CD8" w14:textId="32E213BF" w:rsidR="00152EF7" w:rsidRDefault="00152EF7">
      <w:pPr>
        <w:pStyle w:val="TOC5"/>
        <w:rPr>
          <w:rFonts w:asciiTheme="minorHAnsi" w:hAnsiTheme="minorHAnsi" w:cstheme="minorBidi"/>
          <w:noProof/>
          <w:kern w:val="2"/>
          <w:sz w:val="22"/>
          <w:szCs w:val="22"/>
          <w:lang w:eastAsia="en-GB"/>
          <w14:ligatures w14:val="standardContextual"/>
        </w:rPr>
      </w:pPr>
      <w:r>
        <w:rPr>
          <w:noProof/>
        </w:rPr>
        <w:t>5.2.35.3.4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_Toc161910876 \h </w:instrText>
      </w:r>
      <w:r>
        <w:rPr>
          <w:noProof/>
        </w:rPr>
      </w:r>
      <w:r>
        <w:rPr>
          <w:noProof/>
        </w:rPr>
        <w:fldChar w:fldCharType="separate"/>
      </w:r>
      <w:r>
        <w:rPr>
          <w:noProof/>
        </w:rPr>
        <w:t>117</w:t>
      </w:r>
      <w:r>
        <w:rPr>
          <w:noProof/>
        </w:rPr>
        <w:fldChar w:fldCharType="end"/>
      </w:r>
    </w:p>
    <w:p w14:paraId="58DE2DF7" w14:textId="226CEC6A" w:rsidR="00152EF7" w:rsidRDefault="00152EF7">
      <w:pPr>
        <w:pStyle w:val="TOC3"/>
        <w:rPr>
          <w:rFonts w:asciiTheme="minorHAnsi" w:hAnsiTheme="minorHAnsi" w:cstheme="minorBidi"/>
          <w:noProof/>
          <w:kern w:val="2"/>
          <w:sz w:val="22"/>
          <w:szCs w:val="22"/>
          <w:lang w:eastAsia="en-GB"/>
          <w14:ligatures w14:val="standardContextual"/>
        </w:rPr>
      </w:pPr>
      <w:r>
        <w:rPr>
          <w:noProof/>
        </w:rPr>
        <w:t>5.2.36</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_Toc161910877 \h </w:instrText>
      </w:r>
      <w:r>
        <w:rPr>
          <w:noProof/>
        </w:rPr>
      </w:r>
      <w:r>
        <w:rPr>
          <w:noProof/>
        </w:rPr>
        <w:fldChar w:fldCharType="separate"/>
      </w:r>
      <w:r>
        <w:rPr>
          <w:noProof/>
        </w:rPr>
        <w:t>118</w:t>
      </w:r>
      <w:r>
        <w:rPr>
          <w:noProof/>
        </w:rPr>
        <w:fldChar w:fldCharType="end"/>
      </w:r>
    </w:p>
    <w:p w14:paraId="5E96548A" w14:textId="1DB7A2B4" w:rsidR="00152EF7" w:rsidRDefault="00152EF7">
      <w:pPr>
        <w:pStyle w:val="TOC4"/>
        <w:rPr>
          <w:rFonts w:asciiTheme="minorHAnsi" w:hAnsiTheme="minorHAnsi" w:cstheme="minorBidi"/>
          <w:noProof/>
          <w:kern w:val="2"/>
          <w:sz w:val="22"/>
          <w:szCs w:val="22"/>
          <w:lang w:eastAsia="en-GB"/>
          <w14:ligatures w14:val="standardContextual"/>
        </w:rPr>
      </w:pPr>
      <w:r>
        <w:rPr>
          <w:noProof/>
        </w:rPr>
        <w:t>5.2.36.1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_Toc161910878 \h </w:instrText>
      </w:r>
      <w:r>
        <w:rPr>
          <w:noProof/>
        </w:rPr>
      </w:r>
      <w:r>
        <w:rPr>
          <w:noProof/>
        </w:rPr>
        <w:fldChar w:fldCharType="separate"/>
      </w:r>
      <w:r>
        <w:rPr>
          <w:noProof/>
        </w:rPr>
        <w:t>118</w:t>
      </w:r>
      <w:r>
        <w:rPr>
          <w:noProof/>
        </w:rPr>
        <w:fldChar w:fldCharType="end"/>
      </w:r>
    </w:p>
    <w:p w14:paraId="48361CFB" w14:textId="513E38E6" w:rsidR="00152EF7" w:rsidRDefault="00152EF7">
      <w:pPr>
        <w:pStyle w:val="TOC4"/>
        <w:rPr>
          <w:rFonts w:asciiTheme="minorHAnsi" w:hAnsiTheme="minorHAnsi" w:cstheme="minorBidi"/>
          <w:noProof/>
          <w:kern w:val="2"/>
          <w:sz w:val="22"/>
          <w:szCs w:val="22"/>
          <w:lang w:eastAsia="en-GB"/>
          <w14:ligatures w14:val="standardContextual"/>
        </w:rPr>
      </w:pPr>
      <w:r>
        <w:rPr>
          <w:noProof/>
        </w:rPr>
        <w:t>5.2.36.2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_Toc161910879 \h </w:instrText>
      </w:r>
      <w:r>
        <w:rPr>
          <w:noProof/>
        </w:rPr>
      </w:r>
      <w:r>
        <w:rPr>
          <w:noProof/>
        </w:rPr>
        <w:fldChar w:fldCharType="separate"/>
      </w:r>
      <w:r>
        <w:rPr>
          <w:noProof/>
        </w:rPr>
        <w:t>118</w:t>
      </w:r>
      <w:r>
        <w:rPr>
          <w:noProof/>
        </w:rPr>
        <w:fldChar w:fldCharType="end"/>
      </w:r>
    </w:p>
    <w:p w14:paraId="5F02A3C5" w14:textId="5B0969BB" w:rsidR="00152EF7" w:rsidRDefault="00152EF7">
      <w:pPr>
        <w:pStyle w:val="TOC4"/>
        <w:rPr>
          <w:rFonts w:asciiTheme="minorHAnsi" w:hAnsiTheme="minorHAnsi" w:cstheme="minorBidi"/>
          <w:noProof/>
          <w:kern w:val="2"/>
          <w:sz w:val="22"/>
          <w:szCs w:val="22"/>
          <w:lang w:eastAsia="en-GB"/>
          <w14:ligatures w14:val="standardContextual"/>
        </w:rPr>
      </w:pPr>
      <w:r>
        <w:rPr>
          <w:noProof/>
        </w:rPr>
        <w:t>5.2.36.3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_Toc161910880 \h </w:instrText>
      </w:r>
      <w:r>
        <w:rPr>
          <w:noProof/>
        </w:rPr>
      </w:r>
      <w:r>
        <w:rPr>
          <w:noProof/>
        </w:rPr>
        <w:fldChar w:fldCharType="separate"/>
      </w:r>
      <w:r>
        <w:rPr>
          <w:noProof/>
        </w:rPr>
        <w:t>118</w:t>
      </w:r>
      <w:r>
        <w:rPr>
          <w:noProof/>
        </w:rPr>
        <w:fldChar w:fldCharType="end"/>
      </w:r>
    </w:p>
    <w:p w14:paraId="0351AD90" w14:textId="69FE4709" w:rsidR="00152EF7" w:rsidRDefault="00152EF7">
      <w:pPr>
        <w:pStyle w:val="TOC5"/>
        <w:rPr>
          <w:rFonts w:asciiTheme="minorHAnsi" w:hAnsiTheme="minorHAnsi" w:cstheme="minorBidi"/>
          <w:noProof/>
          <w:kern w:val="2"/>
          <w:sz w:val="22"/>
          <w:szCs w:val="22"/>
          <w:lang w:eastAsia="en-GB"/>
          <w14:ligatures w14:val="standardContextual"/>
        </w:rPr>
      </w:pPr>
      <w:r>
        <w:rPr>
          <w:noProof/>
        </w:rPr>
        <w:t>5.2.36.3.1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_Toc161910881 \h </w:instrText>
      </w:r>
      <w:r>
        <w:rPr>
          <w:noProof/>
        </w:rPr>
      </w:r>
      <w:r>
        <w:rPr>
          <w:noProof/>
        </w:rPr>
        <w:fldChar w:fldCharType="separate"/>
      </w:r>
      <w:r>
        <w:rPr>
          <w:noProof/>
        </w:rPr>
        <w:t>118</w:t>
      </w:r>
      <w:r>
        <w:rPr>
          <w:noProof/>
        </w:rPr>
        <w:fldChar w:fldCharType="end"/>
      </w:r>
    </w:p>
    <w:p w14:paraId="6F7C1D7D" w14:textId="79874742" w:rsidR="00152EF7" w:rsidRDefault="00152EF7">
      <w:pPr>
        <w:pStyle w:val="TOC3"/>
        <w:rPr>
          <w:rFonts w:asciiTheme="minorHAnsi" w:hAnsiTheme="minorHAnsi" w:cstheme="minorBidi"/>
          <w:noProof/>
          <w:kern w:val="2"/>
          <w:sz w:val="22"/>
          <w:szCs w:val="22"/>
          <w:lang w:eastAsia="en-GB"/>
          <w14:ligatures w14:val="standardContextual"/>
        </w:rPr>
      </w:pPr>
      <w:r>
        <w:rPr>
          <w:noProof/>
        </w:rPr>
        <w:t>5.2.37</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_Toc161910882 \h </w:instrText>
      </w:r>
      <w:r>
        <w:rPr>
          <w:noProof/>
        </w:rPr>
      </w:r>
      <w:r>
        <w:rPr>
          <w:noProof/>
        </w:rPr>
        <w:fldChar w:fldCharType="separate"/>
      </w:r>
      <w:r>
        <w:rPr>
          <w:noProof/>
        </w:rPr>
        <w:t>119</w:t>
      </w:r>
      <w:r>
        <w:rPr>
          <w:noProof/>
        </w:rPr>
        <w:fldChar w:fldCharType="end"/>
      </w:r>
    </w:p>
    <w:p w14:paraId="07843CC0" w14:textId="1E98008B" w:rsidR="00152EF7" w:rsidRDefault="00152EF7">
      <w:pPr>
        <w:pStyle w:val="TOC4"/>
        <w:rPr>
          <w:rFonts w:asciiTheme="minorHAnsi" w:hAnsiTheme="minorHAnsi" w:cstheme="minorBidi"/>
          <w:noProof/>
          <w:kern w:val="2"/>
          <w:sz w:val="22"/>
          <w:szCs w:val="22"/>
          <w:lang w:eastAsia="en-GB"/>
          <w14:ligatures w14:val="standardContextual"/>
        </w:rPr>
      </w:pPr>
      <w:r>
        <w:rPr>
          <w:noProof/>
        </w:rPr>
        <w:t>5.2.37.1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_Toc161910883 \h </w:instrText>
      </w:r>
      <w:r>
        <w:rPr>
          <w:noProof/>
        </w:rPr>
      </w:r>
      <w:r>
        <w:rPr>
          <w:noProof/>
        </w:rPr>
        <w:fldChar w:fldCharType="separate"/>
      </w:r>
      <w:r>
        <w:rPr>
          <w:noProof/>
        </w:rPr>
        <w:t>119</w:t>
      </w:r>
      <w:r>
        <w:rPr>
          <w:noProof/>
        </w:rPr>
        <w:fldChar w:fldCharType="end"/>
      </w:r>
    </w:p>
    <w:p w14:paraId="771B515C" w14:textId="3671FCCA" w:rsidR="00152EF7" w:rsidRDefault="00152EF7">
      <w:pPr>
        <w:pStyle w:val="TOC4"/>
        <w:rPr>
          <w:rFonts w:asciiTheme="minorHAnsi" w:hAnsiTheme="minorHAnsi" w:cstheme="minorBidi"/>
          <w:noProof/>
          <w:kern w:val="2"/>
          <w:sz w:val="22"/>
          <w:szCs w:val="22"/>
          <w:lang w:eastAsia="en-GB"/>
          <w14:ligatures w14:val="standardContextual"/>
        </w:rPr>
      </w:pPr>
      <w:r>
        <w:rPr>
          <w:noProof/>
        </w:rPr>
        <w:t>5.2.37.2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_Toc161910884 \h </w:instrText>
      </w:r>
      <w:r>
        <w:rPr>
          <w:noProof/>
        </w:rPr>
      </w:r>
      <w:r>
        <w:rPr>
          <w:noProof/>
        </w:rPr>
        <w:fldChar w:fldCharType="separate"/>
      </w:r>
      <w:r>
        <w:rPr>
          <w:noProof/>
        </w:rPr>
        <w:t>119</w:t>
      </w:r>
      <w:r>
        <w:rPr>
          <w:noProof/>
        </w:rPr>
        <w:fldChar w:fldCharType="end"/>
      </w:r>
    </w:p>
    <w:p w14:paraId="6E0D3ECA" w14:textId="36AF669C" w:rsidR="00152EF7" w:rsidRDefault="00152EF7">
      <w:pPr>
        <w:pStyle w:val="TOC4"/>
        <w:rPr>
          <w:rFonts w:asciiTheme="minorHAnsi" w:hAnsiTheme="minorHAnsi" w:cstheme="minorBidi"/>
          <w:noProof/>
          <w:kern w:val="2"/>
          <w:sz w:val="22"/>
          <w:szCs w:val="22"/>
          <w:lang w:eastAsia="en-GB"/>
          <w14:ligatures w14:val="standardContextual"/>
        </w:rPr>
      </w:pPr>
      <w:r>
        <w:rPr>
          <w:noProof/>
        </w:rPr>
        <w:t>5.2.37.3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_Toc161910885 \h </w:instrText>
      </w:r>
      <w:r>
        <w:rPr>
          <w:noProof/>
        </w:rPr>
      </w:r>
      <w:r>
        <w:rPr>
          <w:noProof/>
        </w:rPr>
        <w:fldChar w:fldCharType="separate"/>
      </w:r>
      <w:r>
        <w:rPr>
          <w:noProof/>
        </w:rPr>
        <w:t>119</w:t>
      </w:r>
      <w:r>
        <w:rPr>
          <w:noProof/>
        </w:rPr>
        <w:fldChar w:fldCharType="end"/>
      </w:r>
    </w:p>
    <w:p w14:paraId="0D2EBBB4" w14:textId="7C1B8697" w:rsidR="00152EF7" w:rsidRDefault="00152EF7">
      <w:pPr>
        <w:pStyle w:val="TOC5"/>
        <w:rPr>
          <w:rFonts w:asciiTheme="minorHAnsi" w:hAnsiTheme="minorHAnsi" w:cstheme="minorBidi"/>
          <w:noProof/>
          <w:kern w:val="2"/>
          <w:sz w:val="22"/>
          <w:szCs w:val="22"/>
          <w:lang w:eastAsia="en-GB"/>
          <w14:ligatures w14:val="standardContextual"/>
        </w:rPr>
      </w:pPr>
      <w:r>
        <w:rPr>
          <w:noProof/>
        </w:rPr>
        <w:t>5.2.37.3.1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_Toc161910886 \h </w:instrText>
      </w:r>
      <w:r>
        <w:rPr>
          <w:noProof/>
        </w:rPr>
      </w:r>
      <w:r>
        <w:rPr>
          <w:noProof/>
        </w:rPr>
        <w:fldChar w:fldCharType="separate"/>
      </w:r>
      <w:r>
        <w:rPr>
          <w:noProof/>
        </w:rPr>
        <w:t>119</w:t>
      </w:r>
      <w:r>
        <w:rPr>
          <w:noProof/>
        </w:rPr>
        <w:fldChar w:fldCharType="end"/>
      </w:r>
    </w:p>
    <w:p w14:paraId="54E3A6A8" w14:textId="74576D45" w:rsidR="00152EF7" w:rsidRDefault="00152EF7">
      <w:pPr>
        <w:pStyle w:val="TOC3"/>
        <w:rPr>
          <w:rFonts w:asciiTheme="minorHAnsi" w:hAnsiTheme="minorHAnsi" w:cstheme="minorBidi"/>
          <w:noProof/>
          <w:kern w:val="2"/>
          <w:sz w:val="22"/>
          <w:szCs w:val="22"/>
          <w:lang w:eastAsia="en-GB"/>
          <w14:ligatures w14:val="standardContextual"/>
        </w:rPr>
      </w:pPr>
      <w:r>
        <w:rPr>
          <w:noProof/>
        </w:rPr>
        <w:t>5.2.38</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_Toc161910887 \h </w:instrText>
      </w:r>
      <w:r>
        <w:rPr>
          <w:noProof/>
        </w:rPr>
      </w:r>
      <w:r>
        <w:rPr>
          <w:noProof/>
        </w:rPr>
        <w:fldChar w:fldCharType="separate"/>
      </w:r>
      <w:r>
        <w:rPr>
          <w:noProof/>
        </w:rPr>
        <w:t>120</w:t>
      </w:r>
      <w:r>
        <w:rPr>
          <w:noProof/>
        </w:rPr>
        <w:fldChar w:fldCharType="end"/>
      </w:r>
    </w:p>
    <w:p w14:paraId="3C7D52B3" w14:textId="7EBE406B" w:rsidR="00152EF7" w:rsidRDefault="00152EF7">
      <w:pPr>
        <w:pStyle w:val="TOC4"/>
        <w:rPr>
          <w:rFonts w:asciiTheme="minorHAnsi" w:hAnsiTheme="minorHAnsi" w:cstheme="minorBidi"/>
          <w:noProof/>
          <w:kern w:val="2"/>
          <w:sz w:val="22"/>
          <w:szCs w:val="22"/>
          <w:lang w:eastAsia="en-GB"/>
          <w14:ligatures w14:val="standardContextual"/>
        </w:rPr>
      </w:pPr>
      <w:r>
        <w:rPr>
          <w:noProof/>
        </w:rPr>
        <w:t>5.2.38.1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_Toc161910888 \h </w:instrText>
      </w:r>
      <w:r>
        <w:rPr>
          <w:noProof/>
        </w:rPr>
      </w:r>
      <w:r>
        <w:rPr>
          <w:noProof/>
        </w:rPr>
        <w:fldChar w:fldCharType="separate"/>
      </w:r>
      <w:r>
        <w:rPr>
          <w:noProof/>
        </w:rPr>
        <w:t>120</w:t>
      </w:r>
      <w:r>
        <w:rPr>
          <w:noProof/>
        </w:rPr>
        <w:fldChar w:fldCharType="end"/>
      </w:r>
    </w:p>
    <w:p w14:paraId="2EDA646F" w14:textId="057A2522" w:rsidR="00152EF7" w:rsidRDefault="00152EF7">
      <w:pPr>
        <w:pStyle w:val="TOC4"/>
        <w:rPr>
          <w:rFonts w:asciiTheme="minorHAnsi" w:hAnsiTheme="minorHAnsi" w:cstheme="minorBidi"/>
          <w:noProof/>
          <w:kern w:val="2"/>
          <w:sz w:val="22"/>
          <w:szCs w:val="22"/>
          <w:lang w:eastAsia="en-GB"/>
          <w14:ligatures w14:val="standardContextual"/>
        </w:rPr>
      </w:pPr>
      <w:r>
        <w:rPr>
          <w:noProof/>
        </w:rPr>
        <w:t>5.2.38.2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_Toc161910889 \h </w:instrText>
      </w:r>
      <w:r>
        <w:rPr>
          <w:noProof/>
        </w:rPr>
      </w:r>
      <w:r>
        <w:rPr>
          <w:noProof/>
        </w:rPr>
        <w:fldChar w:fldCharType="separate"/>
      </w:r>
      <w:r>
        <w:rPr>
          <w:noProof/>
        </w:rPr>
        <w:t>120</w:t>
      </w:r>
      <w:r>
        <w:rPr>
          <w:noProof/>
        </w:rPr>
        <w:fldChar w:fldCharType="end"/>
      </w:r>
    </w:p>
    <w:p w14:paraId="0B4BD423" w14:textId="5F0D55A4" w:rsidR="00152EF7" w:rsidRDefault="00152EF7">
      <w:pPr>
        <w:pStyle w:val="TOC4"/>
        <w:rPr>
          <w:rFonts w:asciiTheme="minorHAnsi" w:hAnsiTheme="minorHAnsi" w:cstheme="minorBidi"/>
          <w:noProof/>
          <w:kern w:val="2"/>
          <w:sz w:val="22"/>
          <w:szCs w:val="22"/>
          <w:lang w:eastAsia="en-GB"/>
          <w14:ligatures w14:val="standardContextual"/>
        </w:rPr>
      </w:pPr>
      <w:r>
        <w:rPr>
          <w:noProof/>
        </w:rPr>
        <w:t>5.2.38.3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_Toc161910890 \h </w:instrText>
      </w:r>
      <w:r>
        <w:rPr>
          <w:noProof/>
        </w:rPr>
      </w:r>
      <w:r>
        <w:rPr>
          <w:noProof/>
        </w:rPr>
        <w:fldChar w:fldCharType="separate"/>
      </w:r>
      <w:r>
        <w:rPr>
          <w:noProof/>
        </w:rPr>
        <w:t>120</w:t>
      </w:r>
      <w:r>
        <w:rPr>
          <w:noProof/>
        </w:rPr>
        <w:fldChar w:fldCharType="end"/>
      </w:r>
    </w:p>
    <w:p w14:paraId="77160613" w14:textId="11608C69" w:rsidR="00152EF7" w:rsidRDefault="00152EF7">
      <w:pPr>
        <w:pStyle w:val="TOC5"/>
        <w:rPr>
          <w:rFonts w:asciiTheme="minorHAnsi" w:hAnsiTheme="minorHAnsi" w:cstheme="minorBidi"/>
          <w:noProof/>
          <w:kern w:val="2"/>
          <w:sz w:val="22"/>
          <w:szCs w:val="22"/>
          <w:lang w:eastAsia="en-GB"/>
          <w14:ligatures w14:val="standardContextual"/>
        </w:rPr>
      </w:pPr>
      <w:r>
        <w:rPr>
          <w:noProof/>
        </w:rPr>
        <w:t>5.2.38.3.1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_Toc161910891 \h </w:instrText>
      </w:r>
      <w:r>
        <w:rPr>
          <w:noProof/>
        </w:rPr>
      </w:r>
      <w:r>
        <w:rPr>
          <w:noProof/>
        </w:rPr>
        <w:fldChar w:fldCharType="separate"/>
      </w:r>
      <w:r>
        <w:rPr>
          <w:noProof/>
        </w:rPr>
        <w:t>120</w:t>
      </w:r>
      <w:r>
        <w:rPr>
          <w:noProof/>
        </w:rPr>
        <w:fldChar w:fldCharType="end"/>
      </w:r>
    </w:p>
    <w:p w14:paraId="22F3EC0F" w14:textId="59F26705" w:rsidR="00152EF7" w:rsidRDefault="00152EF7">
      <w:pPr>
        <w:pStyle w:val="TOC3"/>
        <w:rPr>
          <w:rFonts w:asciiTheme="minorHAnsi" w:hAnsiTheme="minorHAnsi" w:cstheme="minorBidi"/>
          <w:noProof/>
          <w:kern w:val="2"/>
          <w:sz w:val="22"/>
          <w:szCs w:val="22"/>
          <w:lang w:eastAsia="en-GB"/>
          <w14:ligatures w14:val="standardContextual"/>
        </w:rPr>
      </w:pPr>
      <w:r>
        <w:rPr>
          <w:noProof/>
        </w:rPr>
        <w:t>5.2.39</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_Toc161910892 \h </w:instrText>
      </w:r>
      <w:r>
        <w:rPr>
          <w:noProof/>
        </w:rPr>
      </w:r>
      <w:r>
        <w:rPr>
          <w:noProof/>
        </w:rPr>
        <w:fldChar w:fldCharType="separate"/>
      </w:r>
      <w:r>
        <w:rPr>
          <w:noProof/>
        </w:rPr>
        <w:t>121</w:t>
      </w:r>
      <w:r>
        <w:rPr>
          <w:noProof/>
        </w:rPr>
        <w:fldChar w:fldCharType="end"/>
      </w:r>
    </w:p>
    <w:p w14:paraId="02B3B752" w14:textId="5DFB244D" w:rsidR="00152EF7" w:rsidRDefault="00152EF7">
      <w:pPr>
        <w:pStyle w:val="TOC4"/>
        <w:rPr>
          <w:rFonts w:asciiTheme="minorHAnsi" w:hAnsiTheme="minorHAnsi" w:cstheme="minorBidi"/>
          <w:noProof/>
          <w:kern w:val="2"/>
          <w:sz w:val="22"/>
          <w:szCs w:val="22"/>
          <w:lang w:eastAsia="en-GB"/>
          <w14:ligatures w14:val="standardContextual"/>
        </w:rPr>
      </w:pPr>
      <w:r>
        <w:rPr>
          <w:noProof/>
        </w:rPr>
        <w:t>5.2.39.1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_Toc161910893 \h </w:instrText>
      </w:r>
      <w:r>
        <w:rPr>
          <w:noProof/>
        </w:rPr>
      </w:r>
      <w:r>
        <w:rPr>
          <w:noProof/>
        </w:rPr>
        <w:fldChar w:fldCharType="separate"/>
      </w:r>
      <w:r>
        <w:rPr>
          <w:noProof/>
        </w:rPr>
        <w:t>121</w:t>
      </w:r>
      <w:r>
        <w:rPr>
          <w:noProof/>
        </w:rPr>
        <w:fldChar w:fldCharType="end"/>
      </w:r>
    </w:p>
    <w:p w14:paraId="438C7D49" w14:textId="08D8CFBA" w:rsidR="00152EF7" w:rsidRDefault="00152EF7">
      <w:pPr>
        <w:pStyle w:val="TOC4"/>
        <w:rPr>
          <w:rFonts w:asciiTheme="minorHAnsi" w:hAnsiTheme="minorHAnsi" w:cstheme="minorBidi"/>
          <w:noProof/>
          <w:kern w:val="2"/>
          <w:sz w:val="22"/>
          <w:szCs w:val="22"/>
          <w:lang w:eastAsia="en-GB"/>
          <w14:ligatures w14:val="standardContextual"/>
        </w:rPr>
      </w:pPr>
      <w:r>
        <w:rPr>
          <w:noProof/>
        </w:rPr>
        <w:t>5.2.39.2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_Toc161910894 \h </w:instrText>
      </w:r>
      <w:r>
        <w:rPr>
          <w:noProof/>
        </w:rPr>
      </w:r>
      <w:r>
        <w:rPr>
          <w:noProof/>
        </w:rPr>
        <w:fldChar w:fldCharType="separate"/>
      </w:r>
      <w:r>
        <w:rPr>
          <w:noProof/>
        </w:rPr>
        <w:t>121</w:t>
      </w:r>
      <w:r>
        <w:rPr>
          <w:noProof/>
        </w:rPr>
        <w:fldChar w:fldCharType="end"/>
      </w:r>
    </w:p>
    <w:p w14:paraId="7FAF31B5" w14:textId="497E25EA" w:rsidR="00152EF7" w:rsidRDefault="00152EF7">
      <w:pPr>
        <w:pStyle w:val="TOC4"/>
        <w:rPr>
          <w:rFonts w:asciiTheme="minorHAnsi" w:hAnsiTheme="minorHAnsi" w:cstheme="minorBidi"/>
          <w:noProof/>
          <w:kern w:val="2"/>
          <w:sz w:val="22"/>
          <w:szCs w:val="22"/>
          <w:lang w:eastAsia="en-GB"/>
          <w14:ligatures w14:val="standardContextual"/>
        </w:rPr>
      </w:pPr>
      <w:r>
        <w:rPr>
          <w:noProof/>
        </w:rPr>
        <w:t>5.2.39.3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_Toc161910895 \h </w:instrText>
      </w:r>
      <w:r>
        <w:rPr>
          <w:noProof/>
        </w:rPr>
      </w:r>
      <w:r>
        <w:rPr>
          <w:noProof/>
        </w:rPr>
        <w:fldChar w:fldCharType="separate"/>
      </w:r>
      <w:r>
        <w:rPr>
          <w:noProof/>
        </w:rPr>
        <w:t>121</w:t>
      </w:r>
      <w:r>
        <w:rPr>
          <w:noProof/>
        </w:rPr>
        <w:fldChar w:fldCharType="end"/>
      </w:r>
    </w:p>
    <w:p w14:paraId="7F12FBF0" w14:textId="43DD196A" w:rsidR="00152EF7" w:rsidRDefault="00152EF7">
      <w:pPr>
        <w:pStyle w:val="TOC5"/>
        <w:rPr>
          <w:rFonts w:asciiTheme="minorHAnsi" w:hAnsiTheme="minorHAnsi" w:cstheme="minorBidi"/>
          <w:noProof/>
          <w:kern w:val="2"/>
          <w:sz w:val="22"/>
          <w:szCs w:val="22"/>
          <w:lang w:eastAsia="en-GB"/>
          <w14:ligatures w14:val="standardContextual"/>
        </w:rPr>
      </w:pPr>
      <w:r>
        <w:rPr>
          <w:noProof/>
        </w:rPr>
        <w:t>5.2.39.3.1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_Toc161910896 \h </w:instrText>
      </w:r>
      <w:r>
        <w:rPr>
          <w:noProof/>
        </w:rPr>
      </w:r>
      <w:r>
        <w:rPr>
          <w:noProof/>
        </w:rPr>
        <w:fldChar w:fldCharType="separate"/>
      </w:r>
      <w:r>
        <w:rPr>
          <w:noProof/>
        </w:rPr>
        <w:t>121</w:t>
      </w:r>
      <w:r>
        <w:rPr>
          <w:noProof/>
        </w:rPr>
        <w:fldChar w:fldCharType="end"/>
      </w:r>
    </w:p>
    <w:p w14:paraId="16582AE3" w14:textId="4A02DE7B" w:rsidR="00152EF7" w:rsidRDefault="00152EF7">
      <w:pPr>
        <w:pStyle w:val="TOC3"/>
        <w:rPr>
          <w:rFonts w:asciiTheme="minorHAnsi" w:hAnsiTheme="minorHAnsi" w:cstheme="minorBidi"/>
          <w:noProof/>
          <w:kern w:val="2"/>
          <w:sz w:val="22"/>
          <w:szCs w:val="22"/>
          <w:lang w:eastAsia="en-GB"/>
          <w14:ligatures w14:val="standardContextual"/>
        </w:rPr>
      </w:pPr>
      <w:r>
        <w:rPr>
          <w:noProof/>
        </w:rPr>
        <w:t>5.2.</w:t>
      </w:r>
      <w:r>
        <w:rPr>
          <w:noProof/>
          <w:lang w:eastAsia="zh-CN"/>
        </w:rPr>
        <w:t>40</w:t>
      </w:r>
      <w:r>
        <w:rPr>
          <w:rFonts w:asciiTheme="minorHAnsi" w:hAnsiTheme="minorHAnsi" w:cstheme="minorBidi"/>
          <w:noProof/>
          <w:kern w:val="2"/>
          <w:sz w:val="22"/>
          <w:szCs w:val="22"/>
          <w:lang w:eastAsia="en-GB"/>
          <w14:ligatures w14:val="standardContextual"/>
        </w:rPr>
        <w:tab/>
      </w:r>
      <w:r>
        <w:rPr>
          <w:noProof/>
        </w:rPr>
        <w:t>Resource: Location</w:t>
      </w:r>
      <w:r>
        <w:rPr>
          <w:noProof/>
        </w:rPr>
        <w:tab/>
      </w:r>
      <w:r>
        <w:rPr>
          <w:noProof/>
        </w:rPr>
        <w:fldChar w:fldCharType="begin" w:fldLock="1"/>
      </w:r>
      <w:r>
        <w:rPr>
          <w:noProof/>
        </w:rPr>
        <w:instrText xml:space="preserve"> PAGEREF _Toc161910897 \h </w:instrText>
      </w:r>
      <w:r>
        <w:rPr>
          <w:noProof/>
        </w:rPr>
      </w:r>
      <w:r>
        <w:rPr>
          <w:noProof/>
        </w:rPr>
        <w:fldChar w:fldCharType="separate"/>
      </w:r>
      <w:r>
        <w:rPr>
          <w:noProof/>
        </w:rPr>
        <w:t>122</w:t>
      </w:r>
      <w:r>
        <w:rPr>
          <w:noProof/>
        </w:rPr>
        <w:fldChar w:fldCharType="end"/>
      </w:r>
    </w:p>
    <w:p w14:paraId="4F721451" w14:textId="11FE69DB" w:rsidR="00152EF7" w:rsidRDefault="00152EF7">
      <w:pPr>
        <w:pStyle w:val="TOC4"/>
        <w:rPr>
          <w:rFonts w:asciiTheme="minorHAnsi" w:hAnsiTheme="minorHAnsi" w:cstheme="minorBidi"/>
          <w:noProof/>
          <w:kern w:val="2"/>
          <w:sz w:val="22"/>
          <w:szCs w:val="22"/>
          <w:lang w:eastAsia="en-GB"/>
          <w14:ligatures w14:val="standardContextual"/>
        </w:rPr>
      </w:pPr>
      <w:r>
        <w:rPr>
          <w:noProof/>
        </w:rPr>
        <w:lastRenderedPageBreak/>
        <w:t>5.2.40.1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_Toc161910898 \h </w:instrText>
      </w:r>
      <w:r>
        <w:rPr>
          <w:noProof/>
        </w:rPr>
      </w:r>
      <w:r>
        <w:rPr>
          <w:noProof/>
        </w:rPr>
        <w:fldChar w:fldCharType="separate"/>
      </w:r>
      <w:r>
        <w:rPr>
          <w:noProof/>
        </w:rPr>
        <w:t>122</w:t>
      </w:r>
      <w:r>
        <w:rPr>
          <w:noProof/>
        </w:rPr>
        <w:fldChar w:fldCharType="end"/>
      </w:r>
    </w:p>
    <w:p w14:paraId="668236B3" w14:textId="06E6C591" w:rsidR="00152EF7" w:rsidRDefault="00152EF7">
      <w:pPr>
        <w:pStyle w:val="TOC4"/>
        <w:rPr>
          <w:rFonts w:asciiTheme="minorHAnsi" w:hAnsiTheme="minorHAnsi" w:cstheme="minorBidi"/>
          <w:noProof/>
          <w:kern w:val="2"/>
          <w:sz w:val="22"/>
          <w:szCs w:val="22"/>
          <w:lang w:eastAsia="en-GB"/>
          <w14:ligatures w14:val="standardContextual"/>
        </w:rPr>
      </w:pPr>
      <w:r>
        <w:rPr>
          <w:noProof/>
        </w:rPr>
        <w:t>5.2.40.2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_Toc161910899 \h </w:instrText>
      </w:r>
      <w:r>
        <w:rPr>
          <w:noProof/>
        </w:rPr>
      </w:r>
      <w:r>
        <w:rPr>
          <w:noProof/>
        </w:rPr>
        <w:fldChar w:fldCharType="separate"/>
      </w:r>
      <w:r>
        <w:rPr>
          <w:noProof/>
        </w:rPr>
        <w:t>122</w:t>
      </w:r>
      <w:r>
        <w:rPr>
          <w:noProof/>
        </w:rPr>
        <w:fldChar w:fldCharType="end"/>
      </w:r>
    </w:p>
    <w:p w14:paraId="2C79519D" w14:textId="63E2B595" w:rsidR="00152EF7" w:rsidRDefault="00152EF7">
      <w:pPr>
        <w:pStyle w:val="TOC4"/>
        <w:rPr>
          <w:rFonts w:asciiTheme="minorHAnsi" w:hAnsiTheme="minorHAnsi" w:cstheme="minorBidi"/>
          <w:noProof/>
          <w:kern w:val="2"/>
          <w:sz w:val="22"/>
          <w:szCs w:val="22"/>
          <w:lang w:eastAsia="en-GB"/>
          <w14:ligatures w14:val="standardContextual"/>
        </w:rPr>
      </w:pPr>
      <w:r>
        <w:rPr>
          <w:noProof/>
        </w:rPr>
        <w:t>5.2.40.3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_Toc161910900 \h </w:instrText>
      </w:r>
      <w:r>
        <w:rPr>
          <w:noProof/>
        </w:rPr>
      </w:r>
      <w:r>
        <w:rPr>
          <w:noProof/>
        </w:rPr>
        <w:fldChar w:fldCharType="separate"/>
      </w:r>
      <w:r>
        <w:rPr>
          <w:noProof/>
        </w:rPr>
        <w:t>122</w:t>
      </w:r>
      <w:r>
        <w:rPr>
          <w:noProof/>
        </w:rPr>
        <w:fldChar w:fldCharType="end"/>
      </w:r>
    </w:p>
    <w:p w14:paraId="453CACAE" w14:textId="16E7C0F0" w:rsidR="00152EF7" w:rsidRDefault="00152EF7">
      <w:pPr>
        <w:pStyle w:val="TOC5"/>
        <w:rPr>
          <w:rFonts w:asciiTheme="minorHAnsi" w:hAnsiTheme="minorHAnsi" w:cstheme="minorBidi"/>
          <w:noProof/>
          <w:kern w:val="2"/>
          <w:sz w:val="22"/>
          <w:szCs w:val="22"/>
          <w:lang w:eastAsia="en-GB"/>
          <w14:ligatures w14:val="standardContextual"/>
        </w:rPr>
      </w:pPr>
      <w:r>
        <w:rPr>
          <w:noProof/>
        </w:rPr>
        <w:t>5.2.40.3.1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_Toc161910901 \h </w:instrText>
      </w:r>
      <w:r>
        <w:rPr>
          <w:noProof/>
        </w:rPr>
      </w:r>
      <w:r>
        <w:rPr>
          <w:noProof/>
        </w:rPr>
        <w:fldChar w:fldCharType="separate"/>
      </w:r>
      <w:r>
        <w:rPr>
          <w:noProof/>
        </w:rPr>
        <w:t>122</w:t>
      </w:r>
      <w:r>
        <w:rPr>
          <w:noProof/>
        </w:rPr>
        <w:fldChar w:fldCharType="end"/>
      </w:r>
    </w:p>
    <w:p w14:paraId="43B97557" w14:textId="38D8E20A" w:rsidR="00152EF7" w:rsidRDefault="00152EF7">
      <w:pPr>
        <w:pStyle w:val="TOC3"/>
        <w:rPr>
          <w:rFonts w:asciiTheme="minorHAnsi" w:hAnsiTheme="minorHAnsi" w:cstheme="minorBidi"/>
          <w:noProof/>
          <w:kern w:val="2"/>
          <w:sz w:val="22"/>
          <w:szCs w:val="22"/>
          <w:lang w:eastAsia="en-GB"/>
          <w14:ligatures w14:val="standardContextual"/>
        </w:rPr>
      </w:pPr>
      <w:r>
        <w:rPr>
          <w:noProof/>
        </w:rPr>
        <w:t>5.2.41</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_Toc161910902 \h </w:instrText>
      </w:r>
      <w:r>
        <w:rPr>
          <w:noProof/>
        </w:rPr>
      </w:r>
      <w:r>
        <w:rPr>
          <w:noProof/>
        </w:rPr>
        <w:fldChar w:fldCharType="separate"/>
      </w:r>
      <w:r>
        <w:rPr>
          <w:noProof/>
        </w:rPr>
        <w:t>123</w:t>
      </w:r>
      <w:r>
        <w:rPr>
          <w:noProof/>
        </w:rPr>
        <w:fldChar w:fldCharType="end"/>
      </w:r>
    </w:p>
    <w:p w14:paraId="3CD75430" w14:textId="2B83B155" w:rsidR="00152EF7" w:rsidRDefault="00152EF7">
      <w:pPr>
        <w:pStyle w:val="TOC4"/>
        <w:rPr>
          <w:rFonts w:asciiTheme="minorHAnsi" w:hAnsiTheme="minorHAnsi" w:cstheme="minorBidi"/>
          <w:noProof/>
          <w:kern w:val="2"/>
          <w:sz w:val="22"/>
          <w:szCs w:val="22"/>
          <w:lang w:eastAsia="en-GB"/>
          <w14:ligatures w14:val="standardContextual"/>
        </w:rPr>
      </w:pPr>
      <w:r>
        <w:rPr>
          <w:noProof/>
        </w:rPr>
        <w:t>5.2.41.1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_Toc161910903 \h </w:instrText>
      </w:r>
      <w:r>
        <w:rPr>
          <w:noProof/>
        </w:rPr>
      </w:r>
      <w:r>
        <w:rPr>
          <w:noProof/>
        </w:rPr>
        <w:fldChar w:fldCharType="separate"/>
      </w:r>
      <w:r>
        <w:rPr>
          <w:noProof/>
        </w:rPr>
        <w:t>123</w:t>
      </w:r>
      <w:r>
        <w:rPr>
          <w:noProof/>
        </w:rPr>
        <w:fldChar w:fldCharType="end"/>
      </w:r>
    </w:p>
    <w:p w14:paraId="2BC57727" w14:textId="5536B78B" w:rsidR="00152EF7" w:rsidRDefault="00152EF7">
      <w:pPr>
        <w:pStyle w:val="TOC4"/>
        <w:rPr>
          <w:rFonts w:asciiTheme="minorHAnsi" w:hAnsiTheme="minorHAnsi" w:cstheme="minorBidi"/>
          <w:noProof/>
          <w:kern w:val="2"/>
          <w:sz w:val="22"/>
          <w:szCs w:val="22"/>
          <w:lang w:eastAsia="en-GB"/>
          <w14:ligatures w14:val="standardContextual"/>
        </w:rPr>
      </w:pPr>
      <w:r>
        <w:rPr>
          <w:noProof/>
        </w:rPr>
        <w:t>5.2.41.2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_Toc161910904 \h </w:instrText>
      </w:r>
      <w:r>
        <w:rPr>
          <w:noProof/>
        </w:rPr>
      </w:r>
      <w:r>
        <w:rPr>
          <w:noProof/>
        </w:rPr>
        <w:fldChar w:fldCharType="separate"/>
      </w:r>
      <w:r>
        <w:rPr>
          <w:noProof/>
        </w:rPr>
        <w:t>123</w:t>
      </w:r>
      <w:r>
        <w:rPr>
          <w:noProof/>
        </w:rPr>
        <w:fldChar w:fldCharType="end"/>
      </w:r>
    </w:p>
    <w:p w14:paraId="5178D21B" w14:textId="519E4D53" w:rsidR="00152EF7" w:rsidRDefault="00152EF7">
      <w:pPr>
        <w:pStyle w:val="TOC4"/>
        <w:rPr>
          <w:rFonts w:asciiTheme="minorHAnsi" w:hAnsiTheme="minorHAnsi" w:cstheme="minorBidi"/>
          <w:noProof/>
          <w:kern w:val="2"/>
          <w:sz w:val="22"/>
          <w:szCs w:val="22"/>
          <w:lang w:eastAsia="en-GB"/>
          <w14:ligatures w14:val="standardContextual"/>
        </w:rPr>
      </w:pPr>
      <w:r>
        <w:rPr>
          <w:noProof/>
        </w:rPr>
        <w:t>5.2.41.3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_Toc161910905 \h </w:instrText>
      </w:r>
      <w:r>
        <w:rPr>
          <w:noProof/>
        </w:rPr>
      </w:r>
      <w:r>
        <w:rPr>
          <w:noProof/>
        </w:rPr>
        <w:fldChar w:fldCharType="separate"/>
      </w:r>
      <w:r>
        <w:rPr>
          <w:noProof/>
        </w:rPr>
        <w:t>123</w:t>
      </w:r>
      <w:r>
        <w:rPr>
          <w:noProof/>
        </w:rPr>
        <w:fldChar w:fldCharType="end"/>
      </w:r>
    </w:p>
    <w:p w14:paraId="232145D4" w14:textId="78C5CCDE" w:rsidR="00152EF7" w:rsidRDefault="00152EF7">
      <w:pPr>
        <w:pStyle w:val="TOC5"/>
        <w:rPr>
          <w:rFonts w:asciiTheme="minorHAnsi" w:hAnsiTheme="minorHAnsi" w:cstheme="minorBidi"/>
          <w:noProof/>
          <w:kern w:val="2"/>
          <w:sz w:val="22"/>
          <w:szCs w:val="22"/>
          <w:lang w:eastAsia="en-GB"/>
          <w14:ligatures w14:val="standardContextual"/>
        </w:rPr>
      </w:pPr>
      <w:r>
        <w:rPr>
          <w:noProof/>
        </w:rPr>
        <w:t>5.2.41.3.1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_Toc161910906 \h </w:instrText>
      </w:r>
      <w:r>
        <w:rPr>
          <w:noProof/>
        </w:rPr>
      </w:r>
      <w:r>
        <w:rPr>
          <w:noProof/>
        </w:rPr>
        <w:fldChar w:fldCharType="separate"/>
      </w:r>
      <w:r>
        <w:rPr>
          <w:noProof/>
        </w:rPr>
        <w:t>123</w:t>
      </w:r>
      <w:r>
        <w:rPr>
          <w:noProof/>
        </w:rPr>
        <w:fldChar w:fldCharType="end"/>
      </w:r>
    </w:p>
    <w:p w14:paraId="4E809EB2" w14:textId="21EF47CB" w:rsidR="00152EF7" w:rsidRDefault="00152EF7">
      <w:pPr>
        <w:pStyle w:val="TOC3"/>
        <w:rPr>
          <w:rFonts w:asciiTheme="minorHAnsi" w:hAnsiTheme="minorHAnsi" w:cstheme="minorBidi"/>
          <w:noProof/>
          <w:kern w:val="2"/>
          <w:sz w:val="22"/>
          <w:szCs w:val="22"/>
          <w:lang w:eastAsia="en-GB"/>
          <w14:ligatures w14:val="standardContextual"/>
        </w:rPr>
      </w:pPr>
      <w:r>
        <w:rPr>
          <w:noProof/>
        </w:rPr>
        <w:t>5.2.41A</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ProseSubscriptionData</w:t>
      </w:r>
      <w:r>
        <w:rPr>
          <w:noProof/>
        </w:rPr>
        <w:tab/>
      </w:r>
      <w:r>
        <w:rPr>
          <w:noProof/>
        </w:rPr>
        <w:fldChar w:fldCharType="begin" w:fldLock="1"/>
      </w:r>
      <w:r>
        <w:rPr>
          <w:noProof/>
        </w:rPr>
        <w:instrText xml:space="preserve"> PAGEREF _Toc161910907 \h </w:instrText>
      </w:r>
      <w:r>
        <w:rPr>
          <w:noProof/>
        </w:rPr>
      </w:r>
      <w:r>
        <w:rPr>
          <w:noProof/>
        </w:rPr>
        <w:fldChar w:fldCharType="separate"/>
      </w:r>
      <w:r>
        <w:rPr>
          <w:noProof/>
        </w:rPr>
        <w:t>123</w:t>
      </w:r>
      <w:r>
        <w:rPr>
          <w:noProof/>
        </w:rPr>
        <w:fldChar w:fldCharType="end"/>
      </w:r>
    </w:p>
    <w:p w14:paraId="3754F3D9" w14:textId="2A5F406C" w:rsidR="00152EF7" w:rsidRDefault="00152EF7">
      <w:pPr>
        <w:pStyle w:val="TOC4"/>
        <w:rPr>
          <w:rFonts w:asciiTheme="minorHAnsi" w:hAnsiTheme="minorHAnsi" w:cstheme="minorBidi"/>
          <w:noProof/>
          <w:kern w:val="2"/>
          <w:sz w:val="22"/>
          <w:szCs w:val="22"/>
          <w:lang w:eastAsia="en-GB"/>
          <w14:ligatures w14:val="standardContextual"/>
        </w:rPr>
      </w:pPr>
      <w:r>
        <w:rPr>
          <w:noProof/>
        </w:rPr>
        <w:t>5.2.41A.1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_Toc161910908 \h </w:instrText>
      </w:r>
      <w:r>
        <w:rPr>
          <w:noProof/>
        </w:rPr>
      </w:r>
      <w:r>
        <w:rPr>
          <w:noProof/>
        </w:rPr>
        <w:fldChar w:fldCharType="separate"/>
      </w:r>
      <w:r>
        <w:rPr>
          <w:noProof/>
        </w:rPr>
        <w:t>123</w:t>
      </w:r>
      <w:r>
        <w:rPr>
          <w:noProof/>
        </w:rPr>
        <w:fldChar w:fldCharType="end"/>
      </w:r>
    </w:p>
    <w:p w14:paraId="511B95DC" w14:textId="751115A2" w:rsidR="00152EF7" w:rsidRDefault="00152EF7">
      <w:pPr>
        <w:pStyle w:val="TOC4"/>
        <w:rPr>
          <w:rFonts w:asciiTheme="minorHAnsi" w:hAnsiTheme="minorHAnsi" w:cstheme="minorBidi"/>
          <w:noProof/>
          <w:kern w:val="2"/>
          <w:sz w:val="22"/>
          <w:szCs w:val="22"/>
          <w:lang w:eastAsia="en-GB"/>
          <w14:ligatures w14:val="standardContextual"/>
        </w:rPr>
      </w:pPr>
      <w:r>
        <w:rPr>
          <w:noProof/>
        </w:rPr>
        <w:t>5.2.41A.2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_Toc161910909 \h </w:instrText>
      </w:r>
      <w:r>
        <w:rPr>
          <w:noProof/>
        </w:rPr>
      </w:r>
      <w:r>
        <w:rPr>
          <w:noProof/>
        </w:rPr>
        <w:fldChar w:fldCharType="separate"/>
      </w:r>
      <w:r>
        <w:rPr>
          <w:noProof/>
        </w:rPr>
        <w:t>124</w:t>
      </w:r>
      <w:r>
        <w:rPr>
          <w:noProof/>
        </w:rPr>
        <w:fldChar w:fldCharType="end"/>
      </w:r>
    </w:p>
    <w:p w14:paraId="2A510472" w14:textId="26F2A1FC" w:rsidR="00152EF7" w:rsidRDefault="00152EF7">
      <w:pPr>
        <w:pStyle w:val="TOC4"/>
        <w:rPr>
          <w:rFonts w:asciiTheme="minorHAnsi" w:hAnsiTheme="minorHAnsi" w:cstheme="minorBidi"/>
          <w:noProof/>
          <w:kern w:val="2"/>
          <w:sz w:val="22"/>
          <w:szCs w:val="22"/>
          <w:lang w:eastAsia="en-GB"/>
          <w14:ligatures w14:val="standardContextual"/>
        </w:rPr>
      </w:pPr>
      <w:r>
        <w:rPr>
          <w:noProof/>
        </w:rPr>
        <w:t>5.2.41A.3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_Toc161910910 \h </w:instrText>
      </w:r>
      <w:r>
        <w:rPr>
          <w:noProof/>
        </w:rPr>
      </w:r>
      <w:r>
        <w:rPr>
          <w:noProof/>
        </w:rPr>
        <w:fldChar w:fldCharType="separate"/>
      </w:r>
      <w:r>
        <w:rPr>
          <w:noProof/>
        </w:rPr>
        <w:t>124</w:t>
      </w:r>
      <w:r>
        <w:rPr>
          <w:noProof/>
        </w:rPr>
        <w:fldChar w:fldCharType="end"/>
      </w:r>
    </w:p>
    <w:p w14:paraId="012455FF" w14:textId="4B2FA3D0" w:rsidR="00152EF7" w:rsidRDefault="00152EF7">
      <w:pPr>
        <w:pStyle w:val="TOC5"/>
        <w:rPr>
          <w:rFonts w:asciiTheme="minorHAnsi" w:hAnsiTheme="minorHAnsi" w:cstheme="minorBidi"/>
          <w:noProof/>
          <w:kern w:val="2"/>
          <w:sz w:val="22"/>
          <w:szCs w:val="22"/>
          <w:lang w:eastAsia="en-GB"/>
          <w14:ligatures w14:val="standardContextual"/>
        </w:rPr>
      </w:pPr>
      <w:r>
        <w:rPr>
          <w:noProof/>
        </w:rPr>
        <w:t>5.2.41A.3.1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_Toc161910911 \h </w:instrText>
      </w:r>
      <w:r>
        <w:rPr>
          <w:noProof/>
        </w:rPr>
      </w:r>
      <w:r>
        <w:rPr>
          <w:noProof/>
        </w:rPr>
        <w:fldChar w:fldCharType="separate"/>
      </w:r>
      <w:r>
        <w:rPr>
          <w:noProof/>
        </w:rPr>
        <w:t>124</w:t>
      </w:r>
      <w:r>
        <w:rPr>
          <w:noProof/>
        </w:rPr>
        <w:fldChar w:fldCharType="end"/>
      </w:r>
    </w:p>
    <w:p w14:paraId="6A03BD2C" w14:textId="7188A8DE" w:rsidR="00152EF7" w:rsidRDefault="00152EF7">
      <w:pPr>
        <w:pStyle w:val="TOC3"/>
        <w:rPr>
          <w:rFonts w:asciiTheme="minorHAnsi" w:hAnsiTheme="minorHAnsi" w:cstheme="minorBidi"/>
          <w:noProof/>
          <w:kern w:val="2"/>
          <w:sz w:val="22"/>
          <w:szCs w:val="22"/>
          <w:lang w:eastAsia="en-GB"/>
          <w14:ligatures w14:val="standardContextual"/>
        </w:rPr>
      </w:pPr>
      <w:r>
        <w:rPr>
          <w:noProof/>
        </w:rPr>
        <w:t>5.2.42</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_Toc161910912 \h </w:instrText>
      </w:r>
      <w:r>
        <w:rPr>
          <w:noProof/>
        </w:rPr>
      </w:r>
      <w:r>
        <w:rPr>
          <w:noProof/>
        </w:rPr>
        <w:fldChar w:fldCharType="separate"/>
      </w:r>
      <w:r>
        <w:rPr>
          <w:noProof/>
        </w:rPr>
        <w:t>124</w:t>
      </w:r>
      <w:r>
        <w:rPr>
          <w:noProof/>
        </w:rPr>
        <w:fldChar w:fldCharType="end"/>
      </w:r>
    </w:p>
    <w:p w14:paraId="2C7D4144" w14:textId="26D39D0D" w:rsidR="00152EF7" w:rsidRDefault="00152EF7">
      <w:pPr>
        <w:pStyle w:val="TOC4"/>
        <w:rPr>
          <w:rFonts w:asciiTheme="minorHAnsi" w:hAnsiTheme="minorHAnsi" w:cstheme="minorBidi"/>
          <w:noProof/>
          <w:kern w:val="2"/>
          <w:sz w:val="22"/>
          <w:szCs w:val="22"/>
          <w:lang w:eastAsia="en-GB"/>
          <w14:ligatures w14:val="standardContextual"/>
        </w:rPr>
      </w:pPr>
      <w:r>
        <w:rPr>
          <w:noProof/>
        </w:rPr>
        <w:t>5.2.42.1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_Toc161910913 \h </w:instrText>
      </w:r>
      <w:r>
        <w:rPr>
          <w:noProof/>
        </w:rPr>
      </w:r>
      <w:r>
        <w:rPr>
          <w:noProof/>
        </w:rPr>
        <w:fldChar w:fldCharType="separate"/>
      </w:r>
      <w:r>
        <w:rPr>
          <w:noProof/>
        </w:rPr>
        <w:t>124</w:t>
      </w:r>
      <w:r>
        <w:rPr>
          <w:noProof/>
        </w:rPr>
        <w:fldChar w:fldCharType="end"/>
      </w:r>
    </w:p>
    <w:p w14:paraId="5C3D8B71" w14:textId="673D18F5" w:rsidR="00152EF7" w:rsidRDefault="00152EF7">
      <w:pPr>
        <w:pStyle w:val="TOC4"/>
        <w:rPr>
          <w:rFonts w:asciiTheme="minorHAnsi" w:hAnsiTheme="minorHAnsi" w:cstheme="minorBidi"/>
          <w:noProof/>
          <w:kern w:val="2"/>
          <w:sz w:val="22"/>
          <w:szCs w:val="22"/>
          <w:lang w:eastAsia="en-GB"/>
          <w14:ligatures w14:val="standardContextual"/>
        </w:rPr>
      </w:pPr>
      <w:r>
        <w:rPr>
          <w:noProof/>
        </w:rPr>
        <w:t>5.2.42.2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_Toc161910914 \h </w:instrText>
      </w:r>
      <w:r>
        <w:rPr>
          <w:noProof/>
        </w:rPr>
      </w:r>
      <w:r>
        <w:rPr>
          <w:noProof/>
        </w:rPr>
        <w:fldChar w:fldCharType="separate"/>
      </w:r>
      <w:r>
        <w:rPr>
          <w:noProof/>
        </w:rPr>
        <w:t>124</w:t>
      </w:r>
      <w:r>
        <w:rPr>
          <w:noProof/>
        </w:rPr>
        <w:fldChar w:fldCharType="end"/>
      </w:r>
    </w:p>
    <w:p w14:paraId="401B61AA" w14:textId="4C97A179" w:rsidR="00152EF7" w:rsidRDefault="00152EF7">
      <w:pPr>
        <w:pStyle w:val="TOC4"/>
        <w:rPr>
          <w:rFonts w:asciiTheme="minorHAnsi" w:hAnsiTheme="minorHAnsi" w:cstheme="minorBidi"/>
          <w:noProof/>
          <w:kern w:val="2"/>
          <w:sz w:val="22"/>
          <w:szCs w:val="22"/>
          <w:lang w:eastAsia="en-GB"/>
          <w14:ligatures w14:val="standardContextual"/>
        </w:rPr>
      </w:pPr>
      <w:r>
        <w:rPr>
          <w:noProof/>
        </w:rPr>
        <w:t>5.2.42.3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_Toc161910915 \h </w:instrText>
      </w:r>
      <w:r>
        <w:rPr>
          <w:noProof/>
        </w:rPr>
      </w:r>
      <w:r>
        <w:rPr>
          <w:noProof/>
        </w:rPr>
        <w:fldChar w:fldCharType="separate"/>
      </w:r>
      <w:r>
        <w:rPr>
          <w:noProof/>
        </w:rPr>
        <w:t>125</w:t>
      </w:r>
      <w:r>
        <w:rPr>
          <w:noProof/>
        </w:rPr>
        <w:fldChar w:fldCharType="end"/>
      </w:r>
    </w:p>
    <w:p w14:paraId="757E9B02" w14:textId="26DD9CE7" w:rsidR="00152EF7" w:rsidRDefault="00152EF7">
      <w:pPr>
        <w:pStyle w:val="TOC5"/>
        <w:rPr>
          <w:rFonts w:asciiTheme="minorHAnsi" w:hAnsiTheme="minorHAnsi" w:cstheme="minorBidi"/>
          <w:noProof/>
          <w:kern w:val="2"/>
          <w:sz w:val="22"/>
          <w:szCs w:val="22"/>
          <w:lang w:eastAsia="en-GB"/>
          <w14:ligatures w14:val="standardContextual"/>
        </w:rPr>
      </w:pPr>
      <w:r>
        <w:rPr>
          <w:noProof/>
        </w:rPr>
        <w:t>5.2.42.3.1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_Toc161910916 \h </w:instrText>
      </w:r>
      <w:r>
        <w:rPr>
          <w:noProof/>
        </w:rPr>
      </w:r>
      <w:r>
        <w:rPr>
          <w:noProof/>
        </w:rPr>
        <w:fldChar w:fldCharType="separate"/>
      </w:r>
      <w:r>
        <w:rPr>
          <w:noProof/>
        </w:rPr>
        <w:t>125</w:t>
      </w:r>
      <w:r>
        <w:rPr>
          <w:noProof/>
        </w:rPr>
        <w:fldChar w:fldCharType="end"/>
      </w:r>
    </w:p>
    <w:p w14:paraId="150D9D48" w14:textId="22AC705C" w:rsidR="00152EF7" w:rsidRDefault="00152EF7">
      <w:pPr>
        <w:pStyle w:val="TOC3"/>
        <w:rPr>
          <w:rFonts w:asciiTheme="minorHAnsi" w:hAnsiTheme="minorHAnsi" w:cstheme="minorBidi"/>
          <w:noProof/>
          <w:kern w:val="2"/>
          <w:sz w:val="22"/>
          <w:szCs w:val="22"/>
          <w:lang w:eastAsia="en-GB"/>
          <w14:ligatures w14:val="standardContextual"/>
        </w:rPr>
      </w:pPr>
      <w:r w:rsidRPr="00EA7F11">
        <w:rPr>
          <w:noProof/>
          <w:lang w:val="de-DE"/>
        </w:rPr>
        <w:t>5.2.43</w:t>
      </w:r>
      <w:r>
        <w:rPr>
          <w:rFonts w:asciiTheme="minorHAnsi" w:hAnsiTheme="minorHAnsi" w:cstheme="minorBidi"/>
          <w:noProof/>
          <w:kern w:val="2"/>
          <w:sz w:val="22"/>
          <w:szCs w:val="22"/>
          <w:lang w:eastAsia="en-GB"/>
          <w14:ligatures w14:val="standardContextual"/>
        </w:rPr>
        <w:tab/>
      </w:r>
      <w:r>
        <w:rPr>
          <w:noProof/>
        </w:rPr>
        <w:t>Resource: 5GVnGroupsInternal</w:t>
      </w:r>
      <w:r>
        <w:rPr>
          <w:noProof/>
        </w:rPr>
        <w:tab/>
      </w:r>
      <w:r>
        <w:rPr>
          <w:noProof/>
        </w:rPr>
        <w:fldChar w:fldCharType="begin" w:fldLock="1"/>
      </w:r>
      <w:r>
        <w:rPr>
          <w:noProof/>
        </w:rPr>
        <w:instrText xml:space="preserve"> PAGEREF _Toc161910917 \h </w:instrText>
      </w:r>
      <w:r>
        <w:rPr>
          <w:noProof/>
        </w:rPr>
      </w:r>
      <w:r>
        <w:rPr>
          <w:noProof/>
        </w:rPr>
        <w:fldChar w:fldCharType="separate"/>
      </w:r>
      <w:r>
        <w:rPr>
          <w:noProof/>
        </w:rPr>
        <w:t>125</w:t>
      </w:r>
      <w:r>
        <w:rPr>
          <w:noProof/>
        </w:rPr>
        <w:fldChar w:fldCharType="end"/>
      </w:r>
    </w:p>
    <w:p w14:paraId="465788E1" w14:textId="7238C548" w:rsidR="00152EF7" w:rsidRDefault="00152EF7">
      <w:pPr>
        <w:pStyle w:val="TOC4"/>
        <w:rPr>
          <w:rFonts w:asciiTheme="minorHAnsi" w:hAnsiTheme="minorHAnsi" w:cstheme="minorBidi"/>
          <w:noProof/>
          <w:kern w:val="2"/>
          <w:sz w:val="22"/>
          <w:szCs w:val="22"/>
          <w:lang w:eastAsia="en-GB"/>
          <w14:ligatures w14:val="standardContextual"/>
        </w:rPr>
      </w:pPr>
      <w:r w:rsidRPr="00EA7F11">
        <w:rPr>
          <w:noProof/>
          <w:lang w:val="de-DE"/>
        </w:rPr>
        <w:t>5.2.43</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_Toc161910918 \h </w:instrText>
      </w:r>
      <w:r>
        <w:rPr>
          <w:noProof/>
        </w:rPr>
      </w:r>
      <w:r>
        <w:rPr>
          <w:noProof/>
        </w:rPr>
        <w:fldChar w:fldCharType="separate"/>
      </w:r>
      <w:r>
        <w:rPr>
          <w:noProof/>
        </w:rPr>
        <w:t>125</w:t>
      </w:r>
      <w:r>
        <w:rPr>
          <w:noProof/>
        </w:rPr>
        <w:fldChar w:fldCharType="end"/>
      </w:r>
    </w:p>
    <w:p w14:paraId="272B02A5" w14:textId="5D4ED9DF" w:rsidR="00152EF7" w:rsidRDefault="00152EF7">
      <w:pPr>
        <w:pStyle w:val="TOC4"/>
        <w:rPr>
          <w:rFonts w:asciiTheme="minorHAnsi" w:hAnsiTheme="minorHAnsi" w:cstheme="minorBidi"/>
          <w:noProof/>
          <w:kern w:val="2"/>
          <w:sz w:val="22"/>
          <w:szCs w:val="22"/>
          <w:lang w:eastAsia="en-GB"/>
          <w14:ligatures w14:val="standardContextual"/>
        </w:rPr>
      </w:pPr>
      <w:r w:rsidRPr="00EA7F11">
        <w:rPr>
          <w:noProof/>
          <w:lang w:val="de-DE"/>
        </w:rPr>
        <w:t>5.2.43</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_Toc161910919 \h </w:instrText>
      </w:r>
      <w:r>
        <w:rPr>
          <w:noProof/>
        </w:rPr>
      </w:r>
      <w:r>
        <w:rPr>
          <w:noProof/>
        </w:rPr>
        <w:fldChar w:fldCharType="separate"/>
      </w:r>
      <w:r>
        <w:rPr>
          <w:noProof/>
        </w:rPr>
        <w:t>125</w:t>
      </w:r>
      <w:r>
        <w:rPr>
          <w:noProof/>
        </w:rPr>
        <w:fldChar w:fldCharType="end"/>
      </w:r>
    </w:p>
    <w:p w14:paraId="381144CA" w14:textId="4CECEB8C" w:rsidR="00152EF7" w:rsidRDefault="00152EF7">
      <w:pPr>
        <w:pStyle w:val="TOC4"/>
        <w:rPr>
          <w:rFonts w:asciiTheme="minorHAnsi" w:hAnsiTheme="minorHAnsi" w:cstheme="minorBidi"/>
          <w:noProof/>
          <w:kern w:val="2"/>
          <w:sz w:val="22"/>
          <w:szCs w:val="22"/>
          <w:lang w:eastAsia="en-GB"/>
          <w14:ligatures w14:val="standardContextual"/>
        </w:rPr>
      </w:pPr>
      <w:r w:rsidRPr="00EA7F11">
        <w:rPr>
          <w:noProof/>
          <w:lang w:val="de-DE"/>
        </w:rPr>
        <w:t>5.2.43</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_Toc161910920 \h </w:instrText>
      </w:r>
      <w:r>
        <w:rPr>
          <w:noProof/>
        </w:rPr>
      </w:r>
      <w:r>
        <w:rPr>
          <w:noProof/>
        </w:rPr>
        <w:fldChar w:fldCharType="separate"/>
      </w:r>
      <w:r>
        <w:rPr>
          <w:noProof/>
        </w:rPr>
        <w:t>126</w:t>
      </w:r>
      <w:r>
        <w:rPr>
          <w:noProof/>
        </w:rPr>
        <w:fldChar w:fldCharType="end"/>
      </w:r>
    </w:p>
    <w:p w14:paraId="0988D2DA" w14:textId="04FC40E2" w:rsidR="00152EF7" w:rsidRDefault="00152EF7">
      <w:pPr>
        <w:pStyle w:val="TOC5"/>
        <w:rPr>
          <w:rFonts w:asciiTheme="minorHAnsi" w:hAnsiTheme="minorHAnsi" w:cstheme="minorBidi"/>
          <w:noProof/>
          <w:kern w:val="2"/>
          <w:sz w:val="22"/>
          <w:szCs w:val="22"/>
          <w:lang w:eastAsia="en-GB"/>
          <w14:ligatures w14:val="standardContextual"/>
        </w:rPr>
      </w:pPr>
      <w:r>
        <w:rPr>
          <w:noProof/>
        </w:rPr>
        <w:t>5.2.43.3.1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_Toc161910921 \h </w:instrText>
      </w:r>
      <w:r>
        <w:rPr>
          <w:noProof/>
        </w:rPr>
      </w:r>
      <w:r>
        <w:rPr>
          <w:noProof/>
        </w:rPr>
        <w:fldChar w:fldCharType="separate"/>
      </w:r>
      <w:r>
        <w:rPr>
          <w:noProof/>
        </w:rPr>
        <w:t>126</w:t>
      </w:r>
      <w:r>
        <w:rPr>
          <w:noProof/>
        </w:rPr>
        <w:fldChar w:fldCharType="end"/>
      </w:r>
    </w:p>
    <w:p w14:paraId="610DA406" w14:textId="41E07C4D" w:rsidR="00152EF7" w:rsidRDefault="00152EF7">
      <w:pPr>
        <w:pStyle w:val="TOC3"/>
        <w:rPr>
          <w:rFonts w:asciiTheme="minorHAnsi" w:hAnsiTheme="minorHAnsi" w:cstheme="minorBidi"/>
          <w:noProof/>
          <w:kern w:val="2"/>
          <w:sz w:val="22"/>
          <w:szCs w:val="22"/>
          <w:lang w:eastAsia="en-GB"/>
          <w14:ligatures w14:val="standardContextual"/>
        </w:rPr>
      </w:pPr>
      <w:r>
        <w:rPr>
          <w:noProof/>
        </w:rPr>
        <w:t>5.2.44</w:t>
      </w:r>
      <w:r>
        <w:rPr>
          <w:rFonts w:asciiTheme="minorHAnsi" w:hAnsiTheme="minorHAnsi" w:cstheme="minorBidi"/>
          <w:noProof/>
          <w:kern w:val="2"/>
          <w:sz w:val="22"/>
          <w:szCs w:val="22"/>
          <w:lang w:eastAsia="en-GB"/>
          <w14:ligatures w14:val="standardContextual"/>
        </w:rPr>
        <w:tab/>
      </w:r>
      <w:r>
        <w:rPr>
          <w:noProof/>
        </w:rPr>
        <w:t>Resource: Pp5gVnGroupProfileData</w:t>
      </w:r>
      <w:r>
        <w:rPr>
          <w:noProof/>
        </w:rPr>
        <w:tab/>
      </w:r>
      <w:r>
        <w:rPr>
          <w:noProof/>
        </w:rPr>
        <w:fldChar w:fldCharType="begin" w:fldLock="1"/>
      </w:r>
      <w:r>
        <w:rPr>
          <w:noProof/>
        </w:rPr>
        <w:instrText xml:space="preserve"> PAGEREF _Toc161910922 \h </w:instrText>
      </w:r>
      <w:r>
        <w:rPr>
          <w:noProof/>
        </w:rPr>
      </w:r>
      <w:r>
        <w:rPr>
          <w:noProof/>
        </w:rPr>
        <w:fldChar w:fldCharType="separate"/>
      </w:r>
      <w:r>
        <w:rPr>
          <w:noProof/>
        </w:rPr>
        <w:t>126</w:t>
      </w:r>
      <w:r>
        <w:rPr>
          <w:noProof/>
        </w:rPr>
        <w:fldChar w:fldCharType="end"/>
      </w:r>
    </w:p>
    <w:p w14:paraId="635A682C" w14:textId="13F0993C" w:rsidR="00152EF7" w:rsidRDefault="00152EF7">
      <w:pPr>
        <w:pStyle w:val="TOC4"/>
        <w:rPr>
          <w:rFonts w:asciiTheme="minorHAnsi" w:hAnsiTheme="minorHAnsi" w:cstheme="minorBidi"/>
          <w:noProof/>
          <w:kern w:val="2"/>
          <w:sz w:val="22"/>
          <w:szCs w:val="22"/>
          <w:lang w:eastAsia="en-GB"/>
          <w14:ligatures w14:val="standardContextual"/>
        </w:rPr>
      </w:pPr>
      <w:r>
        <w:rPr>
          <w:noProof/>
        </w:rPr>
        <w:t>5.2.44.1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_Toc161910923 \h </w:instrText>
      </w:r>
      <w:r>
        <w:rPr>
          <w:noProof/>
        </w:rPr>
      </w:r>
      <w:r>
        <w:rPr>
          <w:noProof/>
        </w:rPr>
        <w:fldChar w:fldCharType="separate"/>
      </w:r>
      <w:r>
        <w:rPr>
          <w:noProof/>
        </w:rPr>
        <w:t>126</w:t>
      </w:r>
      <w:r>
        <w:rPr>
          <w:noProof/>
        </w:rPr>
        <w:fldChar w:fldCharType="end"/>
      </w:r>
    </w:p>
    <w:p w14:paraId="1E5B52B4" w14:textId="4C818D07" w:rsidR="00152EF7" w:rsidRDefault="00152EF7">
      <w:pPr>
        <w:pStyle w:val="TOC4"/>
        <w:rPr>
          <w:rFonts w:asciiTheme="minorHAnsi" w:hAnsiTheme="minorHAnsi" w:cstheme="minorBidi"/>
          <w:noProof/>
          <w:kern w:val="2"/>
          <w:sz w:val="22"/>
          <w:szCs w:val="22"/>
          <w:lang w:eastAsia="en-GB"/>
          <w14:ligatures w14:val="standardContextual"/>
        </w:rPr>
      </w:pPr>
      <w:r>
        <w:rPr>
          <w:noProof/>
        </w:rPr>
        <w:t>5.2.44.2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_Toc161910924 \h </w:instrText>
      </w:r>
      <w:r>
        <w:rPr>
          <w:noProof/>
        </w:rPr>
      </w:r>
      <w:r>
        <w:rPr>
          <w:noProof/>
        </w:rPr>
        <w:fldChar w:fldCharType="separate"/>
      </w:r>
      <w:r>
        <w:rPr>
          <w:noProof/>
        </w:rPr>
        <w:t>126</w:t>
      </w:r>
      <w:r>
        <w:rPr>
          <w:noProof/>
        </w:rPr>
        <w:fldChar w:fldCharType="end"/>
      </w:r>
    </w:p>
    <w:p w14:paraId="30807A64" w14:textId="32B85FB8" w:rsidR="00152EF7" w:rsidRDefault="00152EF7">
      <w:pPr>
        <w:pStyle w:val="TOC4"/>
        <w:rPr>
          <w:rFonts w:asciiTheme="minorHAnsi" w:hAnsiTheme="minorHAnsi" w:cstheme="minorBidi"/>
          <w:noProof/>
          <w:kern w:val="2"/>
          <w:sz w:val="22"/>
          <w:szCs w:val="22"/>
          <w:lang w:eastAsia="en-GB"/>
          <w14:ligatures w14:val="standardContextual"/>
        </w:rPr>
      </w:pPr>
      <w:r>
        <w:rPr>
          <w:noProof/>
        </w:rPr>
        <w:t>5.2.44.3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_Toc161910925 \h </w:instrText>
      </w:r>
      <w:r>
        <w:rPr>
          <w:noProof/>
        </w:rPr>
      </w:r>
      <w:r>
        <w:rPr>
          <w:noProof/>
        </w:rPr>
        <w:fldChar w:fldCharType="separate"/>
      </w:r>
      <w:r>
        <w:rPr>
          <w:noProof/>
        </w:rPr>
        <w:t>127</w:t>
      </w:r>
      <w:r>
        <w:rPr>
          <w:noProof/>
        </w:rPr>
        <w:fldChar w:fldCharType="end"/>
      </w:r>
    </w:p>
    <w:p w14:paraId="4BE40E3E" w14:textId="04E23F76" w:rsidR="00152EF7" w:rsidRDefault="00152EF7">
      <w:pPr>
        <w:pStyle w:val="TOC5"/>
        <w:rPr>
          <w:rFonts w:asciiTheme="minorHAnsi" w:hAnsiTheme="minorHAnsi" w:cstheme="minorBidi"/>
          <w:noProof/>
          <w:kern w:val="2"/>
          <w:sz w:val="22"/>
          <w:szCs w:val="22"/>
          <w:lang w:eastAsia="en-GB"/>
          <w14:ligatures w14:val="standardContextual"/>
        </w:rPr>
      </w:pPr>
      <w:r>
        <w:rPr>
          <w:noProof/>
        </w:rPr>
        <w:t>5.2.44.3.1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_Toc161910926 \h </w:instrText>
      </w:r>
      <w:r>
        <w:rPr>
          <w:noProof/>
        </w:rPr>
      </w:r>
      <w:r>
        <w:rPr>
          <w:noProof/>
        </w:rPr>
        <w:fldChar w:fldCharType="separate"/>
      </w:r>
      <w:r>
        <w:rPr>
          <w:noProof/>
        </w:rPr>
        <w:t>127</w:t>
      </w:r>
      <w:r>
        <w:rPr>
          <w:noProof/>
        </w:rPr>
        <w:fldChar w:fldCharType="end"/>
      </w:r>
    </w:p>
    <w:p w14:paraId="0703380B" w14:textId="270CF5ED" w:rsidR="00152EF7" w:rsidRDefault="00152EF7">
      <w:pPr>
        <w:pStyle w:val="TOC3"/>
        <w:rPr>
          <w:rFonts w:asciiTheme="minorHAnsi" w:hAnsiTheme="minorHAnsi" w:cstheme="minorBidi"/>
          <w:noProof/>
          <w:kern w:val="2"/>
          <w:sz w:val="22"/>
          <w:szCs w:val="22"/>
          <w:lang w:eastAsia="en-GB"/>
          <w14:ligatures w14:val="standardContextual"/>
        </w:rPr>
      </w:pPr>
      <w:r>
        <w:rPr>
          <w:noProof/>
        </w:rPr>
        <w:t>5.2.45</w:t>
      </w:r>
      <w:r>
        <w:rPr>
          <w:rFonts w:asciiTheme="minorHAnsi" w:hAnsiTheme="minorHAnsi" w:cstheme="minorBidi"/>
          <w:noProof/>
          <w:kern w:val="2"/>
          <w:sz w:val="22"/>
          <w:szCs w:val="22"/>
          <w:lang w:eastAsia="en-GB"/>
          <w14:ligatures w14:val="standardContextual"/>
        </w:rPr>
        <w:tab/>
      </w:r>
      <w:r>
        <w:rPr>
          <w:noProof/>
        </w:rPr>
        <w:t>Resource: NiddAuthorizations</w:t>
      </w:r>
      <w:r>
        <w:rPr>
          <w:noProof/>
        </w:rPr>
        <w:tab/>
      </w:r>
      <w:r>
        <w:rPr>
          <w:noProof/>
        </w:rPr>
        <w:fldChar w:fldCharType="begin" w:fldLock="1"/>
      </w:r>
      <w:r>
        <w:rPr>
          <w:noProof/>
        </w:rPr>
        <w:instrText xml:space="preserve"> PAGEREF _Toc161910927 \h </w:instrText>
      </w:r>
      <w:r>
        <w:rPr>
          <w:noProof/>
        </w:rPr>
      </w:r>
      <w:r>
        <w:rPr>
          <w:noProof/>
        </w:rPr>
        <w:fldChar w:fldCharType="separate"/>
      </w:r>
      <w:r>
        <w:rPr>
          <w:noProof/>
        </w:rPr>
        <w:t>127</w:t>
      </w:r>
      <w:r>
        <w:rPr>
          <w:noProof/>
        </w:rPr>
        <w:fldChar w:fldCharType="end"/>
      </w:r>
    </w:p>
    <w:p w14:paraId="2189B778" w14:textId="7FCE2C8B" w:rsidR="00152EF7" w:rsidRDefault="00152EF7">
      <w:pPr>
        <w:pStyle w:val="TOC4"/>
        <w:rPr>
          <w:rFonts w:asciiTheme="minorHAnsi" w:hAnsiTheme="minorHAnsi" w:cstheme="minorBidi"/>
          <w:noProof/>
          <w:kern w:val="2"/>
          <w:sz w:val="22"/>
          <w:szCs w:val="22"/>
          <w:lang w:eastAsia="en-GB"/>
          <w14:ligatures w14:val="standardContextual"/>
        </w:rPr>
      </w:pPr>
      <w:r>
        <w:rPr>
          <w:noProof/>
        </w:rPr>
        <w:t>5.2.45.1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_Toc161910928 \h </w:instrText>
      </w:r>
      <w:r>
        <w:rPr>
          <w:noProof/>
        </w:rPr>
      </w:r>
      <w:r>
        <w:rPr>
          <w:noProof/>
        </w:rPr>
        <w:fldChar w:fldCharType="separate"/>
      </w:r>
      <w:r>
        <w:rPr>
          <w:noProof/>
        </w:rPr>
        <w:t>127</w:t>
      </w:r>
      <w:r>
        <w:rPr>
          <w:noProof/>
        </w:rPr>
        <w:fldChar w:fldCharType="end"/>
      </w:r>
    </w:p>
    <w:p w14:paraId="3B503649" w14:textId="7261CD68" w:rsidR="00152EF7" w:rsidRDefault="00152EF7">
      <w:pPr>
        <w:pStyle w:val="TOC4"/>
        <w:rPr>
          <w:rFonts w:asciiTheme="minorHAnsi" w:hAnsiTheme="minorHAnsi" w:cstheme="minorBidi"/>
          <w:noProof/>
          <w:kern w:val="2"/>
          <w:sz w:val="22"/>
          <w:szCs w:val="22"/>
          <w:lang w:eastAsia="en-GB"/>
          <w14:ligatures w14:val="standardContextual"/>
        </w:rPr>
      </w:pPr>
      <w:r>
        <w:rPr>
          <w:noProof/>
        </w:rPr>
        <w:t>5.2.45.2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_Toc161910929 \h </w:instrText>
      </w:r>
      <w:r>
        <w:rPr>
          <w:noProof/>
        </w:rPr>
      </w:r>
      <w:r>
        <w:rPr>
          <w:noProof/>
        </w:rPr>
        <w:fldChar w:fldCharType="separate"/>
      </w:r>
      <w:r>
        <w:rPr>
          <w:noProof/>
        </w:rPr>
        <w:t>127</w:t>
      </w:r>
      <w:r>
        <w:rPr>
          <w:noProof/>
        </w:rPr>
        <w:fldChar w:fldCharType="end"/>
      </w:r>
    </w:p>
    <w:p w14:paraId="0F3F5122" w14:textId="4A21F930" w:rsidR="00152EF7" w:rsidRDefault="00152EF7">
      <w:pPr>
        <w:pStyle w:val="TOC4"/>
        <w:rPr>
          <w:rFonts w:asciiTheme="minorHAnsi" w:hAnsiTheme="minorHAnsi" w:cstheme="minorBidi"/>
          <w:noProof/>
          <w:kern w:val="2"/>
          <w:sz w:val="22"/>
          <w:szCs w:val="22"/>
          <w:lang w:eastAsia="en-GB"/>
          <w14:ligatures w14:val="standardContextual"/>
        </w:rPr>
      </w:pPr>
      <w:r>
        <w:rPr>
          <w:noProof/>
        </w:rPr>
        <w:t>5.2.45.3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_Toc161910930 \h </w:instrText>
      </w:r>
      <w:r>
        <w:rPr>
          <w:noProof/>
        </w:rPr>
      </w:r>
      <w:r>
        <w:rPr>
          <w:noProof/>
        </w:rPr>
        <w:fldChar w:fldCharType="separate"/>
      </w:r>
      <w:r>
        <w:rPr>
          <w:noProof/>
        </w:rPr>
        <w:t>127</w:t>
      </w:r>
      <w:r>
        <w:rPr>
          <w:noProof/>
        </w:rPr>
        <w:fldChar w:fldCharType="end"/>
      </w:r>
    </w:p>
    <w:p w14:paraId="0B184B30" w14:textId="44F3D98D" w:rsidR="00152EF7" w:rsidRDefault="00152EF7">
      <w:pPr>
        <w:pStyle w:val="TOC5"/>
        <w:rPr>
          <w:rFonts w:asciiTheme="minorHAnsi" w:hAnsiTheme="minorHAnsi" w:cstheme="minorBidi"/>
          <w:noProof/>
          <w:kern w:val="2"/>
          <w:sz w:val="22"/>
          <w:szCs w:val="22"/>
          <w:lang w:eastAsia="en-GB"/>
          <w14:ligatures w14:val="standardContextual"/>
        </w:rPr>
      </w:pPr>
      <w:r>
        <w:rPr>
          <w:noProof/>
        </w:rPr>
        <w:t>5.2.45.3.1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_Toc161910931 \h </w:instrText>
      </w:r>
      <w:r>
        <w:rPr>
          <w:noProof/>
        </w:rPr>
      </w:r>
      <w:r>
        <w:rPr>
          <w:noProof/>
        </w:rPr>
        <w:fldChar w:fldCharType="separate"/>
      </w:r>
      <w:r>
        <w:rPr>
          <w:noProof/>
        </w:rPr>
        <w:t>127</w:t>
      </w:r>
      <w:r>
        <w:rPr>
          <w:noProof/>
        </w:rPr>
        <w:fldChar w:fldCharType="end"/>
      </w:r>
    </w:p>
    <w:p w14:paraId="3E092F01" w14:textId="19D967F9" w:rsidR="00152EF7" w:rsidRDefault="00152EF7">
      <w:pPr>
        <w:pStyle w:val="TOC5"/>
        <w:rPr>
          <w:rFonts w:asciiTheme="minorHAnsi" w:hAnsiTheme="minorHAnsi" w:cstheme="minorBidi"/>
          <w:noProof/>
          <w:kern w:val="2"/>
          <w:sz w:val="22"/>
          <w:szCs w:val="22"/>
          <w:lang w:eastAsia="en-GB"/>
          <w14:ligatures w14:val="standardContextual"/>
        </w:rPr>
      </w:pPr>
      <w:r>
        <w:rPr>
          <w:noProof/>
        </w:rPr>
        <w:t>5.2.45.3.2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_Toc161910932 \h </w:instrText>
      </w:r>
      <w:r>
        <w:rPr>
          <w:noProof/>
        </w:rPr>
      </w:r>
      <w:r>
        <w:rPr>
          <w:noProof/>
        </w:rPr>
        <w:fldChar w:fldCharType="separate"/>
      </w:r>
      <w:r>
        <w:rPr>
          <w:noProof/>
        </w:rPr>
        <w:t>128</w:t>
      </w:r>
      <w:r>
        <w:rPr>
          <w:noProof/>
        </w:rPr>
        <w:fldChar w:fldCharType="end"/>
      </w:r>
    </w:p>
    <w:p w14:paraId="015D068B" w14:textId="622A6523" w:rsidR="00152EF7" w:rsidRDefault="00152EF7">
      <w:pPr>
        <w:pStyle w:val="TOC5"/>
        <w:rPr>
          <w:rFonts w:asciiTheme="minorHAnsi" w:hAnsiTheme="minorHAnsi" w:cstheme="minorBidi"/>
          <w:noProof/>
          <w:kern w:val="2"/>
          <w:sz w:val="22"/>
          <w:szCs w:val="22"/>
          <w:lang w:eastAsia="en-GB"/>
          <w14:ligatures w14:val="standardContextual"/>
        </w:rPr>
      </w:pPr>
      <w:r>
        <w:rPr>
          <w:noProof/>
        </w:rPr>
        <w:t>5.2.45.3.</w:t>
      </w:r>
      <w:r w:rsidRPr="00EA7F11">
        <w:rPr>
          <w:noProof/>
          <w:lang w:val="de-DE"/>
        </w:rPr>
        <w:t>3</w:t>
      </w:r>
      <w:r>
        <w:rPr>
          <w:rFonts w:asciiTheme="minorHAnsi" w:hAnsiTheme="minorHAnsi" w:cstheme="minorBidi"/>
          <w:noProof/>
          <w:kern w:val="2"/>
          <w:sz w:val="22"/>
          <w:szCs w:val="22"/>
          <w:lang w:eastAsia="en-GB"/>
          <w14:ligatures w14:val="standardContextual"/>
        </w:rPr>
        <w:tab/>
      </w:r>
      <w:r w:rsidRPr="00EA7F11">
        <w:rPr>
          <w:noProof/>
          <w:lang w:val="de-DE"/>
        </w:rPr>
        <w:t>GET</w:t>
      </w:r>
      <w:r>
        <w:rPr>
          <w:noProof/>
        </w:rPr>
        <w:tab/>
      </w:r>
      <w:r>
        <w:rPr>
          <w:noProof/>
        </w:rPr>
        <w:fldChar w:fldCharType="begin" w:fldLock="1"/>
      </w:r>
      <w:r>
        <w:rPr>
          <w:noProof/>
        </w:rPr>
        <w:instrText xml:space="preserve"> PAGEREF _Toc161910933 \h </w:instrText>
      </w:r>
      <w:r>
        <w:rPr>
          <w:noProof/>
        </w:rPr>
      </w:r>
      <w:r>
        <w:rPr>
          <w:noProof/>
        </w:rPr>
        <w:fldChar w:fldCharType="separate"/>
      </w:r>
      <w:r>
        <w:rPr>
          <w:noProof/>
        </w:rPr>
        <w:t>128</w:t>
      </w:r>
      <w:r>
        <w:rPr>
          <w:noProof/>
        </w:rPr>
        <w:fldChar w:fldCharType="end"/>
      </w:r>
    </w:p>
    <w:p w14:paraId="68D0B96B" w14:textId="2BDD0061" w:rsidR="00152EF7" w:rsidRDefault="00152EF7">
      <w:pPr>
        <w:pStyle w:val="TOC5"/>
        <w:rPr>
          <w:rFonts w:asciiTheme="minorHAnsi" w:hAnsiTheme="minorHAnsi" w:cstheme="minorBidi"/>
          <w:noProof/>
          <w:kern w:val="2"/>
          <w:sz w:val="22"/>
          <w:szCs w:val="22"/>
          <w:lang w:eastAsia="en-GB"/>
          <w14:ligatures w14:val="standardContextual"/>
        </w:rPr>
      </w:pPr>
      <w:r>
        <w:rPr>
          <w:noProof/>
        </w:rPr>
        <w:t>5.2.45.3.</w:t>
      </w:r>
      <w:r w:rsidRPr="00EA7F11">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_Toc161910934 \h </w:instrText>
      </w:r>
      <w:r>
        <w:rPr>
          <w:noProof/>
        </w:rPr>
      </w:r>
      <w:r>
        <w:rPr>
          <w:noProof/>
        </w:rPr>
        <w:fldChar w:fldCharType="separate"/>
      </w:r>
      <w:r>
        <w:rPr>
          <w:noProof/>
        </w:rPr>
        <w:t>129</w:t>
      </w:r>
      <w:r>
        <w:rPr>
          <w:noProof/>
        </w:rPr>
        <w:fldChar w:fldCharType="end"/>
      </w:r>
    </w:p>
    <w:p w14:paraId="2A661D2F" w14:textId="76B07786" w:rsidR="00152EF7" w:rsidRDefault="00152EF7">
      <w:pPr>
        <w:pStyle w:val="TOC3"/>
        <w:rPr>
          <w:rFonts w:asciiTheme="minorHAnsi" w:hAnsiTheme="minorHAnsi" w:cstheme="minorBidi"/>
          <w:noProof/>
          <w:kern w:val="2"/>
          <w:sz w:val="22"/>
          <w:szCs w:val="22"/>
          <w:lang w:eastAsia="en-GB"/>
          <w14:ligatures w14:val="standardContextual"/>
        </w:rPr>
      </w:pPr>
      <w:r>
        <w:rPr>
          <w:noProof/>
        </w:rPr>
        <w:t>5.2.46</w:t>
      </w:r>
      <w:r>
        <w:rPr>
          <w:rFonts w:asciiTheme="minorHAnsi" w:hAnsiTheme="minorHAnsi" w:cstheme="minorBidi"/>
          <w:noProof/>
          <w:kern w:val="2"/>
          <w:sz w:val="22"/>
          <w:szCs w:val="22"/>
          <w:lang w:eastAsia="en-GB"/>
          <w14:ligatures w14:val="standardContextual"/>
        </w:rPr>
        <w:tab/>
      </w:r>
      <w:r>
        <w:rPr>
          <w:noProof/>
        </w:rPr>
        <w:t>Resource: 5MBSSubscriptionData</w:t>
      </w:r>
      <w:r>
        <w:rPr>
          <w:noProof/>
        </w:rPr>
        <w:tab/>
      </w:r>
      <w:r>
        <w:rPr>
          <w:noProof/>
        </w:rPr>
        <w:fldChar w:fldCharType="begin" w:fldLock="1"/>
      </w:r>
      <w:r>
        <w:rPr>
          <w:noProof/>
        </w:rPr>
        <w:instrText xml:space="preserve"> PAGEREF _Toc161910935 \h </w:instrText>
      </w:r>
      <w:r>
        <w:rPr>
          <w:noProof/>
        </w:rPr>
      </w:r>
      <w:r>
        <w:rPr>
          <w:noProof/>
        </w:rPr>
        <w:fldChar w:fldCharType="separate"/>
      </w:r>
      <w:r>
        <w:rPr>
          <w:noProof/>
        </w:rPr>
        <w:t>130</w:t>
      </w:r>
      <w:r>
        <w:rPr>
          <w:noProof/>
        </w:rPr>
        <w:fldChar w:fldCharType="end"/>
      </w:r>
    </w:p>
    <w:p w14:paraId="2A7A54D0" w14:textId="1A4F75FB" w:rsidR="00152EF7" w:rsidRDefault="00152EF7">
      <w:pPr>
        <w:pStyle w:val="TOC4"/>
        <w:rPr>
          <w:rFonts w:asciiTheme="minorHAnsi" w:hAnsiTheme="minorHAnsi" w:cstheme="minorBidi"/>
          <w:noProof/>
          <w:kern w:val="2"/>
          <w:sz w:val="22"/>
          <w:szCs w:val="22"/>
          <w:lang w:eastAsia="en-GB"/>
          <w14:ligatures w14:val="standardContextual"/>
        </w:rPr>
      </w:pPr>
      <w:r>
        <w:rPr>
          <w:noProof/>
        </w:rPr>
        <w:t>5.2.46.1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_Toc161910936 \h </w:instrText>
      </w:r>
      <w:r>
        <w:rPr>
          <w:noProof/>
        </w:rPr>
      </w:r>
      <w:r>
        <w:rPr>
          <w:noProof/>
        </w:rPr>
        <w:fldChar w:fldCharType="separate"/>
      </w:r>
      <w:r>
        <w:rPr>
          <w:noProof/>
        </w:rPr>
        <w:t>130</w:t>
      </w:r>
      <w:r>
        <w:rPr>
          <w:noProof/>
        </w:rPr>
        <w:fldChar w:fldCharType="end"/>
      </w:r>
    </w:p>
    <w:p w14:paraId="32148701" w14:textId="77A16C0B" w:rsidR="00152EF7" w:rsidRDefault="00152EF7">
      <w:pPr>
        <w:pStyle w:val="TOC4"/>
        <w:rPr>
          <w:rFonts w:asciiTheme="minorHAnsi" w:hAnsiTheme="minorHAnsi" w:cstheme="minorBidi"/>
          <w:noProof/>
          <w:kern w:val="2"/>
          <w:sz w:val="22"/>
          <w:szCs w:val="22"/>
          <w:lang w:eastAsia="en-GB"/>
          <w14:ligatures w14:val="standardContextual"/>
        </w:rPr>
      </w:pPr>
      <w:r>
        <w:rPr>
          <w:noProof/>
        </w:rPr>
        <w:t>5.2.46.2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_Toc161910937 \h </w:instrText>
      </w:r>
      <w:r>
        <w:rPr>
          <w:noProof/>
        </w:rPr>
      </w:r>
      <w:r>
        <w:rPr>
          <w:noProof/>
        </w:rPr>
        <w:fldChar w:fldCharType="separate"/>
      </w:r>
      <w:r>
        <w:rPr>
          <w:noProof/>
        </w:rPr>
        <w:t>130</w:t>
      </w:r>
      <w:r>
        <w:rPr>
          <w:noProof/>
        </w:rPr>
        <w:fldChar w:fldCharType="end"/>
      </w:r>
    </w:p>
    <w:p w14:paraId="588C0A3A" w14:textId="15C23665" w:rsidR="00152EF7" w:rsidRDefault="00152EF7">
      <w:pPr>
        <w:pStyle w:val="TOC4"/>
        <w:rPr>
          <w:rFonts w:asciiTheme="minorHAnsi" w:hAnsiTheme="minorHAnsi" w:cstheme="minorBidi"/>
          <w:noProof/>
          <w:kern w:val="2"/>
          <w:sz w:val="22"/>
          <w:szCs w:val="22"/>
          <w:lang w:eastAsia="en-GB"/>
          <w14:ligatures w14:val="standardContextual"/>
        </w:rPr>
      </w:pPr>
      <w:r>
        <w:rPr>
          <w:noProof/>
        </w:rPr>
        <w:t>5.2.46.3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_Toc161910938 \h </w:instrText>
      </w:r>
      <w:r>
        <w:rPr>
          <w:noProof/>
        </w:rPr>
      </w:r>
      <w:r>
        <w:rPr>
          <w:noProof/>
        </w:rPr>
        <w:fldChar w:fldCharType="separate"/>
      </w:r>
      <w:r>
        <w:rPr>
          <w:noProof/>
        </w:rPr>
        <w:t>130</w:t>
      </w:r>
      <w:r>
        <w:rPr>
          <w:noProof/>
        </w:rPr>
        <w:fldChar w:fldCharType="end"/>
      </w:r>
    </w:p>
    <w:p w14:paraId="0F713D3F" w14:textId="036BF84D" w:rsidR="00152EF7" w:rsidRDefault="00152EF7">
      <w:pPr>
        <w:pStyle w:val="TOC5"/>
        <w:rPr>
          <w:rFonts w:asciiTheme="minorHAnsi" w:hAnsiTheme="minorHAnsi" w:cstheme="minorBidi"/>
          <w:noProof/>
          <w:kern w:val="2"/>
          <w:sz w:val="22"/>
          <w:szCs w:val="22"/>
          <w:lang w:eastAsia="en-GB"/>
          <w14:ligatures w14:val="standardContextual"/>
        </w:rPr>
      </w:pPr>
      <w:r>
        <w:rPr>
          <w:noProof/>
        </w:rPr>
        <w:t>5.2.46.3.1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_Toc161910939 \h </w:instrText>
      </w:r>
      <w:r>
        <w:rPr>
          <w:noProof/>
        </w:rPr>
      </w:r>
      <w:r>
        <w:rPr>
          <w:noProof/>
        </w:rPr>
        <w:fldChar w:fldCharType="separate"/>
      </w:r>
      <w:r>
        <w:rPr>
          <w:noProof/>
        </w:rPr>
        <w:t>130</w:t>
      </w:r>
      <w:r>
        <w:rPr>
          <w:noProof/>
        </w:rPr>
        <w:fldChar w:fldCharType="end"/>
      </w:r>
    </w:p>
    <w:p w14:paraId="06475C21" w14:textId="5E35F766" w:rsidR="00152EF7" w:rsidRDefault="00152EF7">
      <w:pPr>
        <w:pStyle w:val="TOC3"/>
        <w:rPr>
          <w:rFonts w:asciiTheme="minorHAnsi" w:hAnsiTheme="minorHAnsi" w:cstheme="minorBidi"/>
          <w:noProof/>
          <w:kern w:val="2"/>
          <w:sz w:val="22"/>
          <w:szCs w:val="22"/>
          <w:lang w:eastAsia="en-GB"/>
          <w14:ligatures w14:val="standardContextual"/>
        </w:rPr>
      </w:pPr>
      <w:r>
        <w:rPr>
          <w:noProof/>
        </w:rPr>
        <w:t>5.2.47</w:t>
      </w:r>
      <w:r>
        <w:rPr>
          <w:rFonts w:asciiTheme="minorHAnsi" w:hAnsiTheme="minorHAnsi" w:cstheme="minorBidi"/>
          <w:noProof/>
          <w:kern w:val="2"/>
          <w:sz w:val="22"/>
          <w:szCs w:val="22"/>
          <w:lang w:eastAsia="en-GB"/>
          <w14:ligatures w14:val="standardContextual"/>
        </w:rPr>
        <w:tab/>
      </w:r>
      <w:r>
        <w:rPr>
          <w:noProof/>
        </w:rPr>
        <w:t>Resource: UeSubscriptionData</w:t>
      </w:r>
      <w:r>
        <w:rPr>
          <w:noProof/>
        </w:rPr>
        <w:tab/>
      </w:r>
      <w:r>
        <w:rPr>
          <w:noProof/>
        </w:rPr>
        <w:fldChar w:fldCharType="begin" w:fldLock="1"/>
      </w:r>
      <w:r>
        <w:rPr>
          <w:noProof/>
        </w:rPr>
        <w:instrText xml:space="preserve"> PAGEREF _Toc161910940 \h </w:instrText>
      </w:r>
      <w:r>
        <w:rPr>
          <w:noProof/>
        </w:rPr>
      </w:r>
      <w:r>
        <w:rPr>
          <w:noProof/>
        </w:rPr>
        <w:fldChar w:fldCharType="separate"/>
      </w:r>
      <w:r>
        <w:rPr>
          <w:noProof/>
        </w:rPr>
        <w:t>130</w:t>
      </w:r>
      <w:r>
        <w:rPr>
          <w:noProof/>
        </w:rPr>
        <w:fldChar w:fldCharType="end"/>
      </w:r>
    </w:p>
    <w:p w14:paraId="7AA600FA" w14:textId="7F5D9ECC" w:rsidR="00152EF7" w:rsidRDefault="00152EF7">
      <w:pPr>
        <w:pStyle w:val="TOC4"/>
        <w:rPr>
          <w:rFonts w:asciiTheme="minorHAnsi" w:hAnsiTheme="minorHAnsi" w:cstheme="minorBidi"/>
          <w:noProof/>
          <w:kern w:val="2"/>
          <w:sz w:val="22"/>
          <w:szCs w:val="22"/>
          <w:lang w:eastAsia="en-GB"/>
          <w14:ligatures w14:val="standardContextual"/>
        </w:rPr>
      </w:pPr>
      <w:r>
        <w:rPr>
          <w:noProof/>
        </w:rPr>
        <w:t>5.2.47.1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_Toc161910941 \h </w:instrText>
      </w:r>
      <w:r>
        <w:rPr>
          <w:noProof/>
        </w:rPr>
      </w:r>
      <w:r>
        <w:rPr>
          <w:noProof/>
        </w:rPr>
        <w:fldChar w:fldCharType="separate"/>
      </w:r>
      <w:r>
        <w:rPr>
          <w:noProof/>
        </w:rPr>
        <w:t>130</w:t>
      </w:r>
      <w:r>
        <w:rPr>
          <w:noProof/>
        </w:rPr>
        <w:fldChar w:fldCharType="end"/>
      </w:r>
    </w:p>
    <w:p w14:paraId="4D80705A" w14:textId="38665F46" w:rsidR="00152EF7" w:rsidRDefault="00152EF7">
      <w:pPr>
        <w:pStyle w:val="TOC4"/>
        <w:rPr>
          <w:rFonts w:asciiTheme="minorHAnsi" w:hAnsiTheme="minorHAnsi" w:cstheme="minorBidi"/>
          <w:noProof/>
          <w:kern w:val="2"/>
          <w:sz w:val="22"/>
          <w:szCs w:val="22"/>
          <w:lang w:eastAsia="en-GB"/>
          <w14:ligatures w14:val="standardContextual"/>
        </w:rPr>
      </w:pPr>
      <w:r>
        <w:rPr>
          <w:noProof/>
        </w:rPr>
        <w:t>5.2.47.2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_Toc161910942 \h </w:instrText>
      </w:r>
      <w:r>
        <w:rPr>
          <w:noProof/>
        </w:rPr>
      </w:r>
      <w:r>
        <w:rPr>
          <w:noProof/>
        </w:rPr>
        <w:fldChar w:fldCharType="separate"/>
      </w:r>
      <w:r>
        <w:rPr>
          <w:noProof/>
        </w:rPr>
        <w:t>131</w:t>
      </w:r>
      <w:r>
        <w:rPr>
          <w:noProof/>
        </w:rPr>
        <w:fldChar w:fldCharType="end"/>
      </w:r>
    </w:p>
    <w:p w14:paraId="53631E83" w14:textId="3379FEAB" w:rsidR="00152EF7" w:rsidRDefault="00152EF7">
      <w:pPr>
        <w:pStyle w:val="TOC4"/>
        <w:rPr>
          <w:rFonts w:asciiTheme="minorHAnsi" w:hAnsiTheme="minorHAnsi" w:cstheme="minorBidi"/>
          <w:noProof/>
          <w:kern w:val="2"/>
          <w:sz w:val="22"/>
          <w:szCs w:val="22"/>
          <w:lang w:eastAsia="en-GB"/>
          <w14:ligatures w14:val="standardContextual"/>
        </w:rPr>
      </w:pPr>
      <w:r>
        <w:rPr>
          <w:noProof/>
        </w:rPr>
        <w:t>5.2.47.3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_Toc161910943 \h </w:instrText>
      </w:r>
      <w:r>
        <w:rPr>
          <w:noProof/>
        </w:rPr>
      </w:r>
      <w:r>
        <w:rPr>
          <w:noProof/>
        </w:rPr>
        <w:fldChar w:fldCharType="separate"/>
      </w:r>
      <w:r>
        <w:rPr>
          <w:noProof/>
        </w:rPr>
        <w:t>131</w:t>
      </w:r>
      <w:r>
        <w:rPr>
          <w:noProof/>
        </w:rPr>
        <w:fldChar w:fldCharType="end"/>
      </w:r>
    </w:p>
    <w:p w14:paraId="1C965E0F" w14:textId="796BF91A" w:rsidR="00152EF7" w:rsidRDefault="00152EF7">
      <w:pPr>
        <w:pStyle w:val="TOC5"/>
        <w:rPr>
          <w:rFonts w:asciiTheme="minorHAnsi" w:hAnsiTheme="minorHAnsi" w:cstheme="minorBidi"/>
          <w:noProof/>
          <w:kern w:val="2"/>
          <w:sz w:val="22"/>
          <w:szCs w:val="22"/>
          <w:lang w:eastAsia="en-GB"/>
          <w14:ligatures w14:val="standardContextual"/>
        </w:rPr>
      </w:pPr>
      <w:r>
        <w:rPr>
          <w:noProof/>
        </w:rPr>
        <w:t>5.2.47.3.1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_Toc161910944 \h </w:instrText>
      </w:r>
      <w:r>
        <w:rPr>
          <w:noProof/>
        </w:rPr>
      </w:r>
      <w:r>
        <w:rPr>
          <w:noProof/>
        </w:rPr>
        <w:fldChar w:fldCharType="separate"/>
      </w:r>
      <w:r>
        <w:rPr>
          <w:noProof/>
        </w:rPr>
        <w:t>131</w:t>
      </w:r>
      <w:r>
        <w:rPr>
          <w:noProof/>
        </w:rPr>
        <w:fldChar w:fldCharType="end"/>
      </w:r>
    </w:p>
    <w:p w14:paraId="4FA33074" w14:textId="0B96B06C" w:rsidR="00152EF7" w:rsidRDefault="00152EF7">
      <w:pPr>
        <w:pStyle w:val="TOC3"/>
        <w:rPr>
          <w:rFonts w:asciiTheme="minorHAnsi" w:hAnsiTheme="minorHAnsi" w:cstheme="minorBidi"/>
          <w:noProof/>
          <w:kern w:val="2"/>
          <w:sz w:val="22"/>
          <w:szCs w:val="22"/>
          <w:lang w:eastAsia="en-GB"/>
          <w14:ligatures w14:val="standardContextual"/>
        </w:rPr>
      </w:pPr>
      <w:r>
        <w:rPr>
          <w:noProof/>
        </w:rPr>
        <w:t>5.2.48</w:t>
      </w:r>
      <w:r>
        <w:rPr>
          <w:rFonts w:asciiTheme="minorHAnsi" w:hAnsiTheme="minorHAnsi" w:cstheme="minorBidi"/>
          <w:noProof/>
          <w:kern w:val="2"/>
          <w:sz w:val="22"/>
          <w:szCs w:val="22"/>
          <w:lang w:eastAsia="en-GB"/>
          <w14:ligatures w14:val="standardContextual"/>
        </w:rPr>
        <w:tab/>
      </w:r>
      <w:r>
        <w:rPr>
          <w:noProof/>
        </w:rPr>
        <w:t>Resource: ServiceSpecific</w:t>
      </w:r>
      <w:r>
        <w:rPr>
          <w:noProof/>
          <w:lang w:eastAsia="zh-CN"/>
        </w:rPr>
        <w:t>AuthorizationData</w:t>
      </w:r>
      <w:r>
        <w:rPr>
          <w:noProof/>
        </w:rPr>
        <w:tab/>
      </w:r>
      <w:r>
        <w:rPr>
          <w:noProof/>
        </w:rPr>
        <w:fldChar w:fldCharType="begin" w:fldLock="1"/>
      </w:r>
      <w:r>
        <w:rPr>
          <w:noProof/>
        </w:rPr>
        <w:instrText xml:space="preserve"> PAGEREF _Toc161910945 \h </w:instrText>
      </w:r>
      <w:r>
        <w:rPr>
          <w:noProof/>
        </w:rPr>
      </w:r>
      <w:r>
        <w:rPr>
          <w:noProof/>
        </w:rPr>
        <w:fldChar w:fldCharType="separate"/>
      </w:r>
      <w:r>
        <w:rPr>
          <w:noProof/>
        </w:rPr>
        <w:t>132</w:t>
      </w:r>
      <w:r>
        <w:rPr>
          <w:noProof/>
        </w:rPr>
        <w:fldChar w:fldCharType="end"/>
      </w:r>
    </w:p>
    <w:p w14:paraId="4286A529" w14:textId="0A3ABD79" w:rsidR="00152EF7" w:rsidRDefault="00152EF7">
      <w:pPr>
        <w:pStyle w:val="TOC4"/>
        <w:rPr>
          <w:rFonts w:asciiTheme="minorHAnsi" w:hAnsiTheme="minorHAnsi" w:cstheme="minorBidi"/>
          <w:noProof/>
          <w:kern w:val="2"/>
          <w:sz w:val="22"/>
          <w:szCs w:val="22"/>
          <w:lang w:eastAsia="en-GB"/>
          <w14:ligatures w14:val="standardContextual"/>
        </w:rPr>
      </w:pPr>
      <w:r>
        <w:rPr>
          <w:noProof/>
        </w:rPr>
        <w:t>5.2.48.1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_Toc161910946 \h </w:instrText>
      </w:r>
      <w:r>
        <w:rPr>
          <w:noProof/>
        </w:rPr>
      </w:r>
      <w:r>
        <w:rPr>
          <w:noProof/>
        </w:rPr>
        <w:fldChar w:fldCharType="separate"/>
      </w:r>
      <w:r>
        <w:rPr>
          <w:noProof/>
        </w:rPr>
        <w:t>132</w:t>
      </w:r>
      <w:r>
        <w:rPr>
          <w:noProof/>
        </w:rPr>
        <w:fldChar w:fldCharType="end"/>
      </w:r>
    </w:p>
    <w:p w14:paraId="427AF9A0" w14:textId="2D80006A" w:rsidR="00152EF7" w:rsidRDefault="00152EF7">
      <w:pPr>
        <w:pStyle w:val="TOC4"/>
        <w:rPr>
          <w:rFonts w:asciiTheme="minorHAnsi" w:hAnsiTheme="minorHAnsi" w:cstheme="minorBidi"/>
          <w:noProof/>
          <w:kern w:val="2"/>
          <w:sz w:val="22"/>
          <w:szCs w:val="22"/>
          <w:lang w:eastAsia="en-GB"/>
          <w14:ligatures w14:val="standardContextual"/>
        </w:rPr>
      </w:pPr>
      <w:r>
        <w:rPr>
          <w:noProof/>
        </w:rPr>
        <w:t>5.2.48.2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_Toc161910947 \h </w:instrText>
      </w:r>
      <w:r>
        <w:rPr>
          <w:noProof/>
        </w:rPr>
      </w:r>
      <w:r>
        <w:rPr>
          <w:noProof/>
        </w:rPr>
        <w:fldChar w:fldCharType="separate"/>
      </w:r>
      <w:r>
        <w:rPr>
          <w:noProof/>
        </w:rPr>
        <w:t>132</w:t>
      </w:r>
      <w:r>
        <w:rPr>
          <w:noProof/>
        </w:rPr>
        <w:fldChar w:fldCharType="end"/>
      </w:r>
    </w:p>
    <w:p w14:paraId="02C73FE7" w14:textId="2D6CCB6D" w:rsidR="00152EF7" w:rsidRDefault="00152EF7">
      <w:pPr>
        <w:pStyle w:val="TOC4"/>
        <w:rPr>
          <w:rFonts w:asciiTheme="minorHAnsi" w:hAnsiTheme="minorHAnsi" w:cstheme="minorBidi"/>
          <w:noProof/>
          <w:kern w:val="2"/>
          <w:sz w:val="22"/>
          <w:szCs w:val="22"/>
          <w:lang w:eastAsia="en-GB"/>
          <w14:ligatures w14:val="standardContextual"/>
        </w:rPr>
      </w:pPr>
      <w:r>
        <w:rPr>
          <w:noProof/>
        </w:rPr>
        <w:t>5.2.48.3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_Toc161910948 \h </w:instrText>
      </w:r>
      <w:r>
        <w:rPr>
          <w:noProof/>
        </w:rPr>
      </w:r>
      <w:r>
        <w:rPr>
          <w:noProof/>
        </w:rPr>
        <w:fldChar w:fldCharType="separate"/>
      </w:r>
      <w:r>
        <w:rPr>
          <w:noProof/>
        </w:rPr>
        <w:t>132</w:t>
      </w:r>
      <w:r>
        <w:rPr>
          <w:noProof/>
        </w:rPr>
        <w:fldChar w:fldCharType="end"/>
      </w:r>
    </w:p>
    <w:p w14:paraId="30EB2D0D" w14:textId="40622615" w:rsidR="00152EF7" w:rsidRDefault="00152EF7">
      <w:pPr>
        <w:pStyle w:val="TOC5"/>
        <w:rPr>
          <w:rFonts w:asciiTheme="minorHAnsi" w:hAnsiTheme="minorHAnsi" w:cstheme="minorBidi"/>
          <w:noProof/>
          <w:kern w:val="2"/>
          <w:sz w:val="22"/>
          <w:szCs w:val="22"/>
          <w:lang w:eastAsia="en-GB"/>
          <w14:ligatures w14:val="standardContextual"/>
        </w:rPr>
      </w:pPr>
      <w:r>
        <w:rPr>
          <w:noProof/>
        </w:rPr>
        <w:t>5.2.48.3.1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_Toc161910949 \h </w:instrText>
      </w:r>
      <w:r>
        <w:rPr>
          <w:noProof/>
        </w:rPr>
      </w:r>
      <w:r>
        <w:rPr>
          <w:noProof/>
        </w:rPr>
        <w:fldChar w:fldCharType="separate"/>
      </w:r>
      <w:r>
        <w:rPr>
          <w:noProof/>
        </w:rPr>
        <w:t>132</w:t>
      </w:r>
      <w:r>
        <w:rPr>
          <w:noProof/>
        </w:rPr>
        <w:fldChar w:fldCharType="end"/>
      </w:r>
    </w:p>
    <w:p w14:paraId="492C250A" w14:textId="7DA83372" w:rsidR="00152EF7" w:rsidRDefault="00152EF7">
      <w:pPr>
        <w:pStyle w:val="TOC3"/>
        <w:rPr>
          <w:rFonts w:asciiTheme="minorHAnsi" w:hAnsiTheme="minorHAnsi" w:cstheme="minorBidi"/>
          <w:noProof/>
          <w:kern w:val="2"/>
          <w:sz w:val="22"/>
          <w:szCs w:val="22"/>
          <w:lang w:eastAsia="en-GB"/>
          <w14:ligatures w14:val="standardContextual"/>
        </w:rPr>
      </w:pPr>
      <w:r>
        <w:rPr>
          <w:noProof/>
        </w:rPr>
        <w:t>5.2.49</w:t>
      </w:r>
      <w:r>
        <w:rPr>
          <w:rFonts w:asciiTheme="minorHAnsi" w:hAnsiTheme="minorHAnsi" w:cstheme="minorBidi"/>
          <w:noProof/>
          <w:kern w:val="2"/>
          <w:sz w:val="22"/>
          <w:szCs w:val="22"/>
          <w:lang w:eastAsia="en-GB"/>
          <w14:ligatures w14:val="standardContextual"/>
        </w:rPr>
        <w:tab/>
      </w:r>
      <w:r>
        <w:rPr>
          <w:noProof/>
        </w:rPr>
        <w:t>Resource: SpecificServiceAuthorizations</w:t>
      </w:r>
      <w:r>
        <w:rPr>
          <w:noProof/>
        </w:rPr>
        <w:tab/>
      </w:r>
      <w:r>
        <w:rPr>
          <w:noProof/>
        </w:rPr>
        <w:fldChar w:fldCharType="begin" w:fldLock="1"/>
      </w:r>
      <w:r>
        <w:rPr>
          <w:noProof/>
        </w:rPr>
        <w:instrText xml:space="preserve"> PAGEREF _Toc161910950 \h </w:instrText>
      </w:r>
      <w:r>
        <w:rPr>
          <w:noProof/>
        </w:rPr>
      </w:r>
      <w:r>
        <w:rPr>
          <w:noProof/>
        </w:rPr>
        <w:fldChar w:fldCharType="separate"/>
      </w:r>
      <w:r>
        <w:rPr>
          <w:noProof/>
        </w:rPr>
        <w:t>133</w:t>
      </w:r>
      <w:r>
        <w:rPr>
          <w:noProof/>
        </w:rPr>
        <w:fldChar w:fldCharType="end"/>
      </w:r>
    </w:p>
    <w:p w14:paraId="3D95CEE5" w14:textId="313D5E8E" w:rsidR="00152EF7" w:rsidRDefault="00152EF7">
      <w:pPr>
        <w:pStyle w:val="TOC4"/>
        <w:rPr>
          <w:rFonts w:asciiTheme="minorHAnsi" w:hAnsiTheme="minorHAnsi" w:cstheme="minorBidi"/>
          <w:noProof/>
          <w:kern w:val="2"/>
          <w:sz w:val="22"/>
          <w:szCs w:val="22"/>
          <w:lang w:eastAsia="en-GB"/>
          <w14:ligatures w14:val="standardContextual"/>
        </w:rPr>
      </w:pPr>
      <w:r>
        <w:rPr>
          <w:noProof/>
        </w:rPr>
        <w:t>5.2.49.1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_Toc161910951 \h </w:instrText>
      </w:r>
      <w:r>
        <w:rPr>
          <w:noProof/>
        </w:rPr>
      </w:r>
      <w:r>
        <w:rPr>
          <w:noProof/>
        </w:rPr>
        <w:fldChar w:fldCharType="separate"/>
      </w:r>
      <w:r>
        <w:rPr>
          <w:noProof/>
        </w:rPr>
        <w:t>133</w:t>
      </w:r>
      <w:r>
        <w:rPr>
          <w:noProof/>
        </w:rPr>
        <w:fldChar w:fldCharType="end"/>
      </w:r>
    </w:p>
    <w:p w14:paraId="372EEE00" w14:textId="00B5182C" w:rsidR="00152EF7" w:rsidRDefault="00152EF7">
      <w:pPr>
        <w:pStyle w:val="TOC4"/>
        <w:rPr>
          <w:rFonts w:asciiTheme="minorHAnsi" w:hAnsiTheme="minorHAnsi" w:cstheme="minorBidi"/>
          <w:noProof/>
          <w:kern w:val="2"/>
          <w:sz w:val="22"/>
          <w:szCs w:val="22"/>
          <w:lang w:eastAsia="en-GB"/>
          <w14:ligatures w14:val="standardContextual"/>
        </w:rPr>
      </w:pPr>
      <w:r>
        <w:rPr>
          <w:noProof/>
        </w:rPr>
        <w:t>5.2.49.2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_Toc161910952 \h </w:instrText>
      </w:r>
      <w:r>
        <w:rPr>
          <w:noProof/>
        </w:rPr>
      </w:r>
      <w:r>
        <w:rPr>
          <w:noProof/>
        </w:rPr>
        <w:fldChar w:fldCharType="separate"/>
      </w:r>
      <w:r>
        <w:rPr>
          <w:noProof/>
        </w:rPr>
        <w:t>133</w:t>
      </w:r>
      <w:r>
        <w:rPr>
          <w:noProof/>
        </w:rPr>
        <w:fldChar w:fldCharType="end"/>
      </w:r>
    </w:p>
    <w:p w14:paraId="1E6D426E" w14:textId="223ED58A" w:rsidR="00152EF7" w:rsidRDefault="00152EF7">
      <w:pPr>
        <w:pStyle w:val="TOC4"/>
        <w:rPr>
          <w:rFonts w:asciiTheme="minorHAnsi" w:hAnsiTheme="minorHAnsi" w:cstheme="minorBidi"/>
          <w:noProof/>
          <w:kern w:val="2"/>
          <w:sz w:val="22"/>
          <w:szCs w:val="22"/>
          <w:lang w:eastAsia="en-GB"/>
          <w14:ligatures w14:val="standardContextual"/>
        </w:rPr>
      </w:pPr>
      <w:r>
        <w:rPr>
          <w:noProof/>
        </w:rPr>
        <w:t>5.2.49.3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_Toc161910953 \h </w:instrText>
      </w:r>
      <w:r>
        <w:rPr>
          <w:noProof/>
        </w:rPr>
      </w:r>
      <w:r>
        <w:rPr>
          <w:noProof/>
        </w:rPr>
        <w:fldChar w:fldCharType="separate"/>
      </w:r>
      <w:r>
        <w:rPr>
          <w:noProof/>
        </w:rPr>
        <w:t>133</w:t>
      </w:r>
      <w:r>
        <w:rPr>
          <w:noProof/>
        </w:rPr>
        <w:fldChar w:fldCharType="end"/>
      </w:r>
    </w:p>
    <w:p w14:paraId="609A33ED" w14:textId="1D7A95A5" w:rsidR="00152EF7" w:rsidRDefault="00152EF7">
      <w:pPr>
        <w:pStyle w:val="TOC5"/>
        <w:rPr>
          <w:rFonts w:asciiTheme="minorHAnsi" w:hAnsiTheme="minorHAnsi" w:cstheme="minorBidi"/>
          <w:noProof/>
          <w:kern w:val="2"/>
          <w:sz w:val="22"/>
          <w:szCs w:val="22"/>
          <w:lang w:eastAsia="en-GB"/>
          <w14:ligatures w14:val="standardContextual"/>
        </w:rPr>
      </w:pPr>
      <w:r>
        <w:rPr>
          <w:noProof/>
        </w:rPr>
        <w:t>5.2.49.3.1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_Toc161910954 \h </w:instrText>
      </w:r>
      <w:r>
        <w:rPr>
          <w:noProof/>
        </w:rPr>
      </w:r>
      <w:r>
        <w:rPr>
          <w:noProof/>
        </w:rPr>
        <w:fldChar w:fldCharType="separate"/>
      </w:r>
      <w:r>
        <w:rPr>
          <w:noProof/>
        </w:rPr>
        <w:t>133</w:t>
      </w:r>
      <w:r>
        <w:rPr>
          <w:noProof/>
        </w:rPr>
        <w:fldChar w:fldCharType="end"/>
      </w:r>
    </w:p>
    <w:p w14:paraId="16C6ED42" w14:textId="1EC19240" w:rsidR="00152EF7" w:rsidRDefault="00152EF7">
      <w:pPr>
        <w:pStyle w:val="TOC5"/>
        <w:rPr>
          <w:rFonts w:asciiTheme="minorHAnsi" w:hAnsiTheme="minorHAnsi" w:cstheme="minorBidi"/>
          <w:noProof/>
          <w:kern w:val="2"/>
          <w:sz w:val="22"/>
          <w:szCs w:val="22"/>
          <w:lang w:eastAsia="en-GB"/>
          <w14:ligatures w14:val="standardContextual"/>
        </w:rPr>
      </w:pPr>
      <w:r>
        <w:rPr>
          <w:noProof/>
        </w:rPr>
        <w:t>5.2.49.3.2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_Toc161910955 \h </w:instrText>
      </w:r>
      <w:r>
        <w:rPr>
          <w:noProof/>
        </w:rPr>
      </w:r>
      <w:r>
        <w:rPr>
          <w:noProof/>
        </w:rPr>
        <w:fldChar w:fldCharType="separate"/>
      </w:r>
      <w:r>
        <w:rPr>
          <w:noProof/>
        </w:rPr>
        <w:t>134</w:t>
      </w:r>
      <w:r>
        <w:rPr>
          <w:noProof/>
        </w:rPr>
        <w:fldChar w:fldCharType="end"/>
      </w:r>
    </w:p>
    <w:p w14:paraId="6888AE81" w14:textId="648E4A18" w:rsidR="00152EF7" w:rsidRDefault="00152EF7">
      <w:pPr>
        <w:pStyle w:val="TOC5"/>
        <w:rPr>
          <w:rFonts w:asciiTheme="minorHAnsi" w:hAnsiTheme="minorHAnsi" w:cstheme="minorBidi"/>
          <w:noProof/>
          <w:kern w:val="2"/>
          <w:sz w:val="22"/>
          <w:szCs w:val="22"/>
          <w:lang w:eastAsia="en-GB"/>
          <w14:ligatures w14:val="standardContextual"/>
        </w:rPr>
      </w:pPr>
      <w:r>
        <w:rPr>
          <w:noProof/>
        </w:rPr>
        <w:t>5.2.49.3.</w:t>
      </w:r>
      <w:r w:rsidRPr="00EA7F11">
        <w:rPr>
          <w:noProof/>
          <w:lang w:val="de-DE"/>
        </w:rPr>
        <w:t>3</w:t>
      </w:r>
      <w:r>
        <w:rPr>
          <w:rFonts w:asciiTheme="minorHAnsi" w:hAnsiTheme="minorHAnsi" w:cstheme="minorBidi"/>
          <w:noProof/>
          <w:kern w:val="2"/>
          <w:sz w:val="22"/>
          <w:szCs w:val="22"/>
          <w:lang w:eastAsia="en-GB"/>
          <w14:ligatures w14:val="standardContextual"/>
        </w:rPr>
        <w:tab/>
      </w:r>
      <w:r w:rsidRPr="00EA7F11">
        <w:rPr>
          <w:noProof/>
          <w:lang w:val="de-DE"/>
        </w:rPr>
        <w:t>GET</w:t>
      </w:r>
      <w:r>
        <w:rPr>
          <w:noProof/>
        </w:rPr>
        <w:tab/>
      </w:r>
      <w:r>
        <w:rPr>
          <w:noProof/>
        </w:rPr>
        <w:fldChar w:fldCharType="begin" w:fldLock="1"/>
      </w:r>
      <w:r>
        <w:rPr>
          <w:noProof/>
        </w:rPr>
        <w:instrText xml:space="preserve"> PAGEREF _Toc161910956 \h </w:instrText>
      </w:r>
      <w:r>
        <w:rPr>
          <w:noProof/>
        </w:rPr>
      </w:r>
      <w:r>
        <w:rPr>
          <w:noProof/>
        </w:rPr>
        <w:fldChar w:fldCharType="separate"/>
      </w:r>
      <w:r>
        <w:rPr>
          <w:noProof/>
        </w:rPr>
        <w:t>134</w:t>
      </w:r>
      <w:r>
        <w:rPr>
          <w:noProof/>
        </w:rPr>
        <w:fldChar w:fldCharType="end"/>
      </w:r>
    </w:p>
    <w:p w14:paraId="5E9B672C" w14:textId="66F14D65" w:rsidR="00152EF7" w:rsidRDefault="00152EF7">
      <w:pPr>
        <w:pStyle w:val="TOC5"/>
        <w:rPr>
          <w:rFonts w:asciiTheme="minorHAnsi" w:hAnsiTheme="minorHAnsi" w:cstheme="minorBidi"/>
          <w:noProof/>
          <w:kern w:val="2"/>
          <w:sz w:val="22"/>
          <w:szCs w:val="22"/>
          <w:lang w:eastAsia="en-GB"/>
          <w14:ligatures w14:val="standardContextual"/>
        </w:rPr>
      </w:pPr>
      <w:r>
        <w:rPr>
          <w:noProof/>
        </w:rPr>
        <w:t>5.2.49.3.</w:t>
      </w:r>
      <w:r w:rsidRPr="00EA7F11">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_Toc161910957 \h </w:instrText>
      </w:r>
      <w:r>
        <w:rPr>
          <w:noProof/>
        </w:rPr>
      </w:r>
      <w:r>
        <w:rPr>
          <w:noProof/>
        </w:rPr>
        <w:fldChar w:fldCharType="separate"/>
      </w:r>
      <w:r>
        <w:rPr>
          <w:noProof/>
        </w:rPr>
        <w:t>135</w:t>
      </w:r>
      <w:r>
        <w:rPr>
          <w:noProof/>
        </w:rPr>
        <w:fldChar w:fldCharType="end"/>
      </w:r>
    </w:p>
    <w:p w14:paraId="0AD1FACC" w14:textId="6CFCFDC8" w:rsidR="00152EF7" w:rsidRDefault="00152EF7">
      <w:pPr>
        <w:pStyle w:val="TOC3"/>
        <w:rPr>
          <w:rFonts w:asciiTheme="minorHAnsi" w:hAnsiTheme="minorHAnsi" w:cstheme="minorBidi"/>
          <w:noProof/>
          <w:kern w:val="2"/>
          <w:sz w:val="22"/>
          <w:szCs w:val="22"/>
          <w:lang w:eastAsia="en-GB"/>
          <w14:ligatures w14:val="standardContextual"/>
        </w:rPr>
      </w:pPr>
      <w:r>
        <w:rPr>
          <w:noProof/>
        </w:rPr>
        <w:t>5.2.50</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RoamingInfo</w:t>
      </w:r>
      <w:r>
        <w:rPr>
          <w:noProof/>
        </w:rPr>
        <w:tab/>
      </w:r>
      <w:r>
        <w:rPr>
          <w:noProof/>
        </w:rPr>
        <w:fldChar w:fldCharType="begin" w:fldLock="1"/>
      </w:r>
      <w:r>
        <w:rPr>
          <w:noProof/>
        </w:rPr>
        <w:instrText xml:space="preserve"> PAGEREF _Toc161910958 \h </w:instrText>
      </w:r>
      <w:r>
        <w:rPr>
          <w:noProof/>
        </w:rPr>
      </w:r>
      <w:r>
        <w:rPr>
          <w:noProof/>
        </w:rPr>
        <w:fldChar w:fldCharType="separate"/>
      </w:r>
      <w:r>
        <w:rPr>
          <w:noProof/>
        </w:rPr>
        <w:t>135</w:t>
      </w:r>
      <w:r>
        <w:rPr>
          <w:noProof/>
        </w:rPr>
        <w:fldChar w:fldCharType="end"/>
      </w:r>
    </w:p>
    <w:p w14:paraId="348F2898" w14:textId="439CAF30" w:rsidR="00152EF7" w:rsidRDefault="00152EF7">
      <w:pPr>
        <w:pStyle w:val="TOC4"/>
        <w:rPr>
          <w:rFonts w:asciiTheme="minorHAnsi" w:hAnsiTheme="minorHAnsi" w:cstheme="minorBidi"/>
          <w:noProof/>
          <w:kern w:val="2"/>
          <w:sz w:val="22"/>
          <w:szCs w:val="22"/>
          <w:lang w:eastAsia="en-GB"/>
          <w14:ligatures w14:val="standardContextual"/>
        </w:rPr>
      </w:pPr>
      <w:r>
        <w:rPr>
          <w:noProof/>
        </w:rPr>
        <w:t>5.2.50.1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_Toc161910959 \h </w:instrText>
      </w:r>
      <w:r>
        <w:rPr>
          <w:noProof/>
        </w:rPr>
      </w:r>
      <w:r>
        <w:rPr>
          <w:noProof/>
        </w:rPr>
        <w:fldChar w:fldCharType="separate"/>
      </w:r>
      <w:r>
        <w:rPr>
          <w:noProof/>
        </w:rPr>
        <w:t>135</w:t>
      </w:r>
      <w:r>
        <w:rPr>
          <w:noProof/>
        </w:rPr>
        <w:fldChar w:fldCharType="end"/>
      </w:r>
    </w:p>
    <w:p w14:paraId="731529CE" w14:textId="4170D764" w:rsidR="00152EF7" w:rsidRDefault="00152EF7">
      <w:pPr>
        <w:pStyle w:val="TOC4"/>
        <w:rPr>
          <w:rFonts w:asciiTheme="minorHAnsi" w:hAnsiTheme="minorHAnsi" w:cstheme="minorBidi"/>
          <w:noProof/>
          <w:kern w:val="2"/>
          <w:sz w:val="22"/>
          <w:szCs w:val="22"/>
          <w:lang w:eastAsia="en-GB"/>
          <w14:ligatures w14:val="standardContextual"/>
        </w:rPr>
      </w:pPr>
      <w:r>
        <w:rPr>
          <w:noProof/>
        </w:rPr>
        <w:lastRenderedPageBreak/>
        <w:t>5.2.50.2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_Toc161910960 \h </w:instrText>
      </w:r>
      <w:r>
        <w:rPr>
          <w:noProof/>
        </w:rPr>
      </w:r>
      <w:r>
        <w:rPr>
          <w:noProof/>
        </w:rPr>
        <w:fldChar w:fldCharType="separate"/>
      </w:r>
      <w:r>
        <w:rPr>
          <w:noProof/>
        </w:rPr>
        <w:t>136</w:t>
      </w:r>
      <w:r>
        <w:rPr>
          <w:noProof/>
        </w:rPr>
        <w:fldChar w:fldCharType="end"/>
      </w:r>
    </w:p>
    <w:p w14:paraId="0DF1B4D5" w14:textId="4F634160" w:rsidR="00152EF7" w:rsidRDefault="00152EF7">
      <w:pPr>
        <w:pStyle w:val="TOC4"/>
        <w:rPr>
          <w:rFonts w:asciiTheme="minorHAnsi" w:hAnsiTheme="minorHAnsi" w:cstheme="minorBidi"/>
          <w:noProof/>
          <w:kern w:val="2"/>
          <w:sz w:val="22"/>
          <w:szCs w:val="22"/>
          <w:lang w:eastAsia="en-GB"/>
          <w14:ligatures w14:val="standardContextual"/>
        </w:rPr>
      </w:pPr>
      <w:r>
        <w:rPr>
          <w:noProof/>
        </w:rPr>
        <w:t>5.2.50.3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_Toc161910961 \h </w:instrText>
      </w:r>
      <w:r>
        <w:rPr>
          <w:noProof/>
        </w:rPr>
      </w:r>
      <w:r>
        <w:rPr>
          <w:noProof/>
        </w:rPr>
        <w:fldChar w:fldCharType="separate"/>
      </w:r>
      <w:r>
        <w:rPr>
          <w:noProof/>
        </w:rPr>
        <w:t>136</w:t>
      </w:r>
      <w:r>
        <w:rPr>
          <w:noProof/>
        </w:rPr>
        <w:fldChar w:fldCharType="end"/>
      </w:r>
    </w:p>
    <w:p w14:paraId="0CB2FF90" w14:textId="4A7CB92D" w:rsidR="00152EF7" w:rsidRDefault="00152EF7">
      <w:pPr>
        <w:pStyle w:val="TOC5"/>
        <w:rPr>
          <w:rFonts w:asciiTheme="minorHAnsi" w:hAnsiTheme="minorHAnsi" w:cstheme="minorBidi"/>
          <w:noProof/>
          <w:kern w:val="2"/>
          <w:sz w:val="22"/>
          <w:szCs w:val="22"/>
          <w:lang w:eastAsia="en-GB"/>
          <w14:ligatures w14:val="standardContextual"/>
        </w:rPr>
      </w:pPr>
      <w:r>
        <w:rPr>
          <w:noProof/>
        </w:rPr>
        <w:t>5.2.50.3.1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_Toc161910962 \h </w:instrText>
      </w:r>
      <w:r>
        <w:rPr>
          <w:noProof/>
        </w:rPr>
      </w:r>
      <w:r>
        <w:rPr>
          <w:noProof/>
        </w:rPr>
        <w:fldChar w:fldCharType="separate"/>
      </w:r>
      <w:r>
        <w:rPr>
          <w:noProof/>
        </w:rPr>
        <w:t>136</w:t>
      </w:r>
      <w:r>
        <w:rPr>
          <w:noProof/>
        </w:rPr>
        <w:fldChar w:fldCharType="end"/>
      </w:r>
    </w:p>
    <w:p w14:paraId="4A02E2EC" w14:textId="5F552DA4" w:rsidR="00152EF7" w:rsidRDefault="00152EF7">
      <w:pPr>
        <w:pStyle w:val="TOC5"/>
        <w:rPr>
          <w:rFonts w:asciiTheme="minorHAnsi" w:hAnsiTheme="minorHAnsi" w:cstheme="minorBidi"/>
          <w:noProof/>
          <w:kern w:val="2"/>
          <w:sz w:val="22"/>
          <w:szCs w:val="22"/>
          <w:lang w:eastAsia="en-GB"/>
          <w14:ligatures w14:val="standardContextual"/>
        </w:rPr>
      </w:pPr>
      <w:r>
        <w:rPr>
          <w:noProof/>
        </w:rPr>
        <w:t>5.2.50.3.2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_Toc161910963 \h </w:instrText>
      </w:r>
      <w:r>
        <w:rPr>
          <w:noProof/>
        </w:rPr>
      </w:r>
      <w:r>
        <w:rPr>
          <w:noProof/>
        </w:rPr>
        <w:fldChar w:fldCharType="separate"/>
      </w:r>
      <w:r>
        <w:rPr>
          <w:noProof/>
        </w:rPr>
        <w:t>136</w:t>
      </w:r>
      <w:r>
        <w:rPr>
          <w:noProof/>
        </w:rPr>
        <w:fldChar w:fldCharType="end"/>
      </w:r>
    </w:p>
    <w:p w14:paraId="6BC846A2" w14:textId="5C787B06" w:rsidR="00152EF7" w:rsidRDefault="00152EF7">
      <w:pPr>
        <w:pStyle w:val="TOC3"/>
        <w:rPr>
          <w:rFonts w:asciiTheme="minorHAnsi" w:hAnsiTheme="minorHAnsi" w:cstheme="minorBidi"/>
          <w:noProof/>
          <w:kern w:val="2"/>
          <w:sz w:val="22"/>
          <w:szCs w:val="22"/>
          <w:lang w:eastAsia="en-GB"/>
          <w14:ligatures w14:val="standardContextual"/>
        </w:rPr>
      </w:pPr>
      <w:r>
        <w:rPr>
          <w:noProof/>
        </w:rPr>
        <w:t>5.2.51</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UserConsentData</w:t>
      </w:r>
      <w:r>
        <w:rPr>
          <w:noProof/>
        </w:rPr>
        <w:tab/>
      </w:r>
      <w:r>
        <w:rPr>
          <w:noProof/>
        </w:rPr>
        <w:fldChar w:fldCharType="begin" w:fldLock="1"/>
      </w:r>
      <w:r>
        <w:rPr>
          <w:noProof/>
        </w:rPr>
        <w:instrText xml:space="preserve"> PAGEREF _Toc161910964 \h </w:instrText>
      </w:r>
      <w:r>
        <w:rPr>
          <w:noProof/>
        </w:rPr>
      </w:r>
      <w:r>
        <w:rPr>
          <w:noProof/>
        </w:rPr>
        <w:fldChar w:fldCharType="separate"/>
      </w:r>
      <w:r>
        <w:rPr>
          <w:noProof/>
        </w:rPr>
        <w:t>137</w:t>
      </w:r>
      <w:r>
        <w:rPr>
          <w:noProof/>
        </w:rPr>
        <w:fldChar w:fldCharType="end"/>
      </w:r>
    </w:p>
    <w:p w14:paraId="7D4A98F4" w14:textId="468EAD63" w:rsidR="00152EF7" w:rsidRDefault="00152EF7">
      <w:pPr>
        <w:pStyle w:val="TOC4"/>
        <w:rPr>
          <w:rFonts w:asciiTheme="minorHAnsi" w:hAnsiTheme="minorHAnsi" w:cstheme="minorBidi"/>
          <w:noProof/>
          <w:kern w:val="2"/>
          <w:sz w:val="22"/>
          <w:szCs w:val="22"/>
          <w:lang w:eastAsia="en-GB"/>
          <w14:ligatures w14:val="standardContextual"/>
        </w:rPr>
      </w:pPr>
      <w:r>
        <w:rPr>
          <w:noProof/>
        </w:rPr>
        <w:t>5.2.51.1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_Toc161910965 \h </w:instrText>
      </w:r>
      <w:r>
        <w:rPr>
          <w:noProof/>
        </w:rPr>
      </w:r>
      <w:r>
        <w:rPr>
          <w:noProof/>
        </w:rPr>
        <w:fldChar w:fldCharType="separate"/>
      </w:r>
      <w:r>
        <w:rPr>
          <w:noProof/>
        </w:rPr>
        <w:t>137</w:t>
      </w:r>
      <w:r>
        <w:rPr>
          <w:noProof/>
        </w:rPr>
        <w:fldChar w:fldCharType="end"/>
      </w:r>
    </w:p>
    <w:p w14:paraId="31DABC42" w14:textId="30A8B678" w:rsidR="00152EF7" w:rsidRDefault="00152EF7">
      <w:pPr>
        <w:pStyle w:val="TOC4"/>
        <w:rPr>
          <w:rFonts w:asciiTheme="minorHAnsi" w:hAnsiTheme="minorHAnsi" w:cstheme="minorBidi"/>
          <w:noProof/>
          <w:kern w:val="2"/>
          <w:sz w:val="22"/>
          <w:szCs w:val="22"/>
          <w:lang w:eastAsia="en-GB"/>
          <w14:ligatures w14:val="standardContextual"/>
        </w:rPr>
      </w:pPr>
      <w:r>
        <w:rPr>
          <w:noProof/>
        </w:rPr>
        <w:t>5.2.51.2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_Toc161910966 \h </w:instrText>
      </w:r>
      <w:r>
        <w:rPr>
          <w:noProof/>
        </w:rPr>
      </w:r>
      <w:r>
        <w:rPr>
          <w:noProof/>
        </w:rPr>
        <w:fldChar w:fldCharType="separate"/>
      </w:r>
      <w:r>
        <w:rPr>
          <w:noProof/>
        </w:rPr>
        <w:t>137</w:t>
      </w:r>
      <w:r>
        <w:rPr>
          <w:noProof/>
        </w:rPr>
        <w:fldChar w:fldCharType="end"/>
      </w:r>
    </w:p>
    <w:p w14:paraId="2F74EDF2" w14:textId="3AEB462F" w:rsidR="00152EF7" w:rsidRDefault="00152EF7">
      <w:pPr>
        <w:pStyle w:val="TOC4"/>
        <w:rPr>
          <w:rFonts w:asciiTheme="minorHAnsi" w:hAnsiTheme="minorHAnsi" w:cstheme="minorBidi"/>
          <w:noProof/>
          <w:kern w:val="2"/>
          <w:sz w:val="22"/>
          <w:szCs w:val="22"/>
          <w:lang w:eastAsia="en-GB"/>
          <w14:ligatures w14:val="standardContextual"/>
        </w:rPr>
      </w:pPr>
      <w:r>
        <w:rPr>
          <w:noProof/>
        </w:rPr>
        <w:t>5.2.51.3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_Toc161910967 \h </w:instrText>
      </w:r>
      <w:r>
        <w:rPr>
          <w:noProof/>
        </w:rPr>
      </w:r>
      <w:r>
        <w:rPr>
          <w:noProof/>
        </w:rPr>
        <w:fldChar w:fldCharType="separate"/>
      </w:r>
      <w:r>
        <w:rPr>
          <w:noProof/>
        </w:rPr>
        <w:t>137</w:t>
      </w:r>
      <w:r>
        <w:rPr>
          <w:noProof/>
        </w:rPr>
        <w:fldChar w:fldCharType="end"/>
      </w:r>
    </w:p>
    <w:p w14:paraId="33D918B5" w14:textId="0D07A092" w:rsidR="00152EF7" w:rsidRDefault="00152EF7">
      <w:pPr>
        <w:pStyle w:val="TOC5"/>
        <w:rPr>
          <w:rFonts w:asciiTheme="minorHAnsi" w:hAnsiTheme="minorHAnsi" w:cstheme="minorBidi"/>
          <w:noProof/>
          <w:kern w:val="2"/>
          <w:sz w:val="22"/>
          <w:szCs w:val="22"/>
          <w:lang w:eastAsia="en-GB"/>
          <w14:ligatures w14:val="standardContextual"/>
        </w:rPr>
      </w:pPr>
      <w:r>
        <w:rPr>
          <w:noProof/>
        </w:rPr>
        <w:t>5.2.51.3.1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_Toc161910968 \h </w:instrText>
      </w:r>
      <w:r>
        <w:rPr>
          <w:noProof/>
        </w:rPr>
      </w:r>
      <w:r>
        <w:rPr>
          <w:noProof/>
        </w:rPr>
        <w:fldChar w:fldCharType="separate"/>
      </w:r>
      <w:r>
        <w:rPr>
          <w:noProof/>
        </w:rPr>
        <w:t>137</w:t>
      </w:r>
      <w:r>
        <w:rPr>
          <w:noProof/>
        </w:rPr>
        <w:fldChar w:fldCharType="end"/>
      </w:r>
    </w:p>
    <w:p w14:paraId="2A95AFA5" w14:textId="357FDE46" w:rsidR="00152EF7" w:rsidRDefault="00152EF7">
      <w:pPr>
        <w:pStyle w:val="TOC3"/>
        <w:rPr>
          <w:rFonts w:asciiTheme="minorHAnsi" w:hAnsiTheme="minorHAnsi" w:cstheme="minorBidi"/>
          <w:noProof/>
          <w:kern w:val="2"/>
          <w:sz w:val="22"/>
          <w:szCs w:val="22"/>
          <w:lang w:eastAsia="en-GB"/>
          <w14:ligatures w14:val="standardContextual"/>
        </w:rPr>
      </w:pPr>
      <w:r>
        <w:rPr>
          <w:noProof/>
        </w:rPr>
        <w:t>5.2.52</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PeiInfo</w:t>
      </w:r>
      <w:r>
        <w:rPr>
          <w:noProof/>
        </w:rPr>
        <w:tab/>
      </w:r>
      <w:r>
        <w:rPr>
          <w:noProof/>
        </w:rPr>
        <w:fldChar w:fldCharType="begin" w:fldLock="1"/>
      </w:r>
      <w:r>
        <w:rPr>
          <w:noProof/>
        </w:rPr>
        <w:instrText xml:space="preserve"> PAGEREF _Toc161910969 \h </w:instrText>
      </w:r>
      <w:r>
        <w:rPr>
          <w:noProof/>
        </w:rPr>
      </w:r>
      <w:r>
        <w:rPr>
          <w:noProof/>
        </w:rPr>
        <w:fldChar w:fldCharType="separate"/>
      </w:r>
      <w:r>
        <w:rPr>
          <w:noProof/>
        </w:rPr>
        <w:t>138</w:t>
      </w:r>
      <w:r>
        <w:rPr>
          <w:noProof/>
        </w:rPr>
        <w:fldChar w:fldCharType="end"/>
      </w:r>
    </w:p>
    <w:p w14:paraId="4B802941" w14:textId="31A9042E" w:rsidR="00152EF7" w:rsidRDefault="00152EF7">
      <w:pPr>
        <w:pStyle w:val="TOC4"/>
        <w:rPr>
          <w:rFonts w:asciiTheme="minorHAnsi" w:hAnsiTheme="minorHAnsi" w:cstheme="minorBidi"/>
          <w:noProof/>
          <w:kern w:val="2"/>
          <w:sz w:val="22"/>
          <w:szCs w:val="22"/>
          <w:lang w:eastAsia="en-GB"/>
          <w14:ligatures w14:val="standardContextual"/>
        </w:rPr>
      </w:pPr>
      <w:r>
        <w:rPr>
          <w:noProof/>
        </w:rPr>
        <w:t>5.2.52.1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_Toc161910970 \h </w:instrText>
      </w:r>
      <w:r>
        <w:rPr>
          <w:noProof/>
        </w:rPr>
      </w:r>
      <w:r>
        <w:rPr>
          <w:noProof/>
        </w:rPr>
        <w:fldChar w:fldCharType="separate"/>
      </w:r>
      <w:r>
        <w:rPr>
          <w:noProof/>
        </w:rPr>
        <w:t>138</w:t>
      </w:r>
      <w:r>
        <w:rPr>
          <w:noProof/>
        </w:rPr>
        <w:fldChar w:fldCharType="end"/>
      </w:r>
    </w:p>
    <w:p w14:paraId="0EBB7410" w14:textId="0B54BD04" w:rsidR="00152EF7" w:rsidRDefault="00152EF7">
      <w:pPr>
        <w:pStyle w:val="TOC4"/>
        <w:rPr>
          <w:rFonts w:asciiTheme="minorHAnsi" w:hAnsiTheme="minorHAnsi" w:cstheme="minorBidi"/>
          <w:noProof/>
          <w:kern w:val="2"/>
          <w:sz w:val="22"/>
          <w:szCs w:val="22"/>
          <w:lang w:eastAsia="en-GB"/>
          <w14:ligatures w14:val="standardContextual"/>
        </w:rPr>
      </w:pPr>
      <w:r>
        <w:rPr>
          <w:noProof/>
        </w:rPr>
        <w:t>5.2.52.2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_Toc161910971 \h </w:instrText>
      </w:r>
      <w:r>
        <w:rPr>
          <w:noProof/>
        </w:rPr>
      </w:r>
      <w:r>
        <w:rPr>
          <w:noProof/>
        </w:rPr>
        <w:fldChar w:fldCharType="separate"/>
      </w:r>
      <w:r>
        <w:rPr>
          <w:noProof/>
        </w:rPr>
        <w:t>138</w:t>
      </w:r>
      <w:r>
        <w:rPr>
          <w:noProof/>
        </w:rPr>
        <w:fldChar w:fldCharType="end"/>
      </w:r>
    </w:p>
    <w:p w14:paraId="48604E4C" w14:textId="2B6FCDE4" w:rsidR="00152EF7" w:rsidRDefault="00152EF7">
      <w:pPr>
        <w:pStyle w:val="TOC4"/>
        <w:rPr>
          <w:rFonts w:asciiTheme="minorHAnsi" w:hAnsiTheme="minorHAnsi" w:cstheme="minorBidi"/>
          <w:noProof/>
          <w:kern w:val="2"/>
          <w:sz w:val="22"/>
          <w:szCs w:val="22"/>
          <w:lang w:eastAsia="en-GB"/>
          <w14:ligatures w14:val="standardContextual"/>
        </w:rPr>
      </w:pPr>
      <w:r>
        <w:rPr>
          <w:noProof/>
        </w:rPr>
        <w:t>5.2.52.3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_Toc161910972 \h </w:instrText>
      </w:r>
      <w:r>
        <w:rPr>
          <w:noProof/>
        </w:rPr>
      </w:r>
      <w:r>
        <w:rPr>
          <w:noProof/>
        </w:rPr>
        <w:fldChar w:fldCharType="separate"/>
      </w:r>
      <w:r>
        <w:rPr>
          <w:noProof/>
        </w:rPr>
        <w:t>138</w:t>
      </w:r>
      <w:r>
        <w:rPr>
          <w:noProof/>
        </w:rPr>
        <w:fldChar w:fldCharType="end"/>
      </w:r>
    </w:p>
    <w:p w14:paraId="31A89433" w14:textId="264209CA" w:rsidR="00152EF7" w:rsidRDefault="00152EF7">
      <w:pPr>
        <w:pStyle w:val="TOC5"/>
        <w:rPr>
          <w:rFonts w:asciiTheme="minorHAnsi" w:hAnsiTheme="minorHAnsi" w:cstheme="minorBidi"/>
          <w:noProof/>
          <w:kern w:val="2"/>
          <w:sz w:val="22"/>
          <w:szCs w:val="22"/>
          <w:lang w:eastAsia="en-GB"/>
          <w14:ligatures w14:val="standardContextual"/>
        </w:rPr>
      </w:pPr>
      <w:r>
        <w:rPr>
          <w:noProof/>
        </w:rPr>
        <w:t>5.2.52.3.1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_Toc161910973 \h </w:instrText>
      </w:r>
      <w:r>
        <w:rPr>
          <w:noProof/>
        </w:rPr>
      </w:r>
      <w:r>
        <w:rPr>
          <w:noProof/>
        </w:rPr>
        <w:fldChar w:fldCharType="separate"/>
      </w:r>
      <w:r>
        <w:rPr>
          <w:noProof/>
        </w:rPr>
        <w:t>138</w:t>
      </w:r>
      <w:r>
        <w:rPr>
          <w:noProof/>
        </w:rPr>
        <w:fldChar w:fldCharType="end"/>
      </w:r>
    </w:p>
    <w:p w14:paraId="2B4A3328" w14:textId="567EDAD9" w:rsidR="00152EF7" w:rsidRDefault="00152EF7">
      <w:pPr>
        <w:pStyle w:val="TOC5"/>
        <w:rPr>
          <w:rFonts w:asciiTheme="minorHAnsi" w:hAnsiTheme="minorHAnsi" w:cstheme="minorBidi"/>
          <w:noProof/>
          <w:kern w:val="2"/>
          <w:sz w:val="22"/>
          <w:szCs w:val="22"/>
          <w:lang w:eastAsia="en-GB"/>
          <w14:ligatures w14:val="standardContextual"/>
        </w:rPr>
      </w:pPr>
      <w:r>
        <w:rPr>
          <w:noProof/>
        </w:rPr>
        <w:t>5.2.52.3.2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_Toc161910974 \h </w:instrText>
      </w:r>
      <w:r>
        <w:rPr>
          <w:noProof/>
        </w:rPr>
      </w:r>
      <w:r>
        <w:rPr>
          <w:noProof/>
        </w:rPr>
        <w:fldChar w:fldCharType="separate"/>
      </w:r>
      <w:r>
        <w:rPr>
          <w:noProof/>
        </w:rPr>
        <w:t>139</w:t>
      </w:r>
      <w:r>
        <w:rPr>
          <w:noProof/>
        </w:rPr>
        <w:fldChar w:fldCharType="end"/>
      </w:r>
    </w:p>
    <w:p w14:paraId="58995C12" w14:textId="6CAECC0E" w:rsidR="00152EF7" w:rsidRDefault="00152EF7">
      <w:pPr>
        <w:pStyle w:val="TOC3"/>
        <w:rPr>
          <w:rFonts w:asciiTheme="minorHAnsi" w:hAnsiTheme="minorHAnsi" w:cstheme="minorBidi"/>
          <w:noProof/>
          <w:kern w:val="2"/>
          <w:sz w:val="22"/>
          <w:szCs w:val="22"/>
          <w:lang w:eastAsia="en-GB"/>
          <w14:ligatures w14:val="standardContextual"/>
        </w:rPr>
      </w:pPr>
      <w:r w:rsidRPr="00EA7F11">
        <w:rPr>
          <w:noProof/>
          <w:lang w:val="de-DE"/>
        </w:rPr>
        <w:t>5.2.53</w:t>
      </w:r>
      <w:r>
        <w:rPr>
          <w:rFonts w:asciiTheme="minorHAnsi" w:hAnsiTheme="minorHAnsi" w:cstheme="minorBidi"/>
          <w:noProof/>
          <w:kern w:val="2"/>
          <w:sz w:val="22"/>
          <w:szCs w:val="22"/>
          <w:lang w:eastAsia="en-GB"/>
          <w14:ligatures w14:val="standardContextual"/>
        </w:rPr>
        <w:tab/>
      </w:r>
      <w:r>
        <w:rPr>
          <w:noProof/>
        </w:rPr>
        <w:t>void</w:t>
      </w:r>
      <w:r w:rsidRPr="00EA7F11">
        <w:rPr>
          <w:noProof/>
          <w:lang w:val="de-DE"/>
        </w:rPr>
        <w:t>5.2.54</w:t>
      </w:r>
      <w:r>
        <w:rPr>
          <w:noProof/>
        </w:rPr>
        <w:t xml:space="preserve"> Resource: 5GMbsGroup</w:t>
      </w:r>
      <w:r>
        <w:rPr>
          <w:noProof/>
        </w:rPr>
        <w:tab/>
      </w:r>
      <w:r>
        <w:rPr>
          <w:noProof/>
        </w:rPr>
        <w:fldChar w:fldCharType="begin" w:fldLock="1"/>
      </w:r>
      <w:r>
        <w:rPr>
          <w:noProof/>
        </w:rPr>
        <w:instrText xml:space="preserve"> PAGEREF _Toc161910975 \h </w:instrText>
      </w:r>
      <w:r>
        <w:rPr>
          <w:noProof/>
        </w:rPr>
      </w:r>
      <w:r>
        <w:rPr>
          <w:noProof/>
        </w:rPr>
        <w:fldChar w:fldCharType="separate"/>
      </w:r>
      <w:r>
        <w:rPr>
          <w:noProof/>
        </w:rPr>
        <w:t>139</w:t>
      </w:r>
      <w:r>
        <w:rPr>
          <w:noProof/>
        </w:rPr>
        <w:fldChar w:fldCharType="end"/>
      </w:r>
    </w:p>
    <w:p w14:paraId="0E6E16E1" w14:textId="539D3750" w:rsidR="00152EF7" w:rsidRDefault="00152EF7">
      <w:pPr>
        <w:pStyle w:val="TOC4"/>
        <w:rPr>
          <w:rFonts w:asciiTheme="minorHAnsi" w:hAnsiTheme="minorHAnsi" w:cstheme="minorBidi"/>
          <w:noProof/>
          <w:kern w:val="2"/>
          <w:sz w:val="22"/>
          <w:szCs w:val="22"/>
          <w:lang w:eastAsia="en-GB"/>
          <w14:ligatures w14:val="standardContextual"/>
        </w:rPr>
      </w:pPr>
      <w:r w:rsidRPr="00EA7F11">
        <w:rPr>
          <w:noProof/>
          <w:lang w:val="de-DE"/>
        </w:rPr>
        <w:t>5.2.54</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_Toc161910976 \h </w:instrText>
      </w:r>
      <w:r>
        <w:rPr>
          <w:noProof/>
        </w:rPr>
      </w:r>
      <w:r>
        <w:rPr>
          <w:noProof/>
        </w:rPr>
        <w:fldChar w:fldCharType="separate"/>
      </w:r>
      <w:r>
        <w:rPr>
          <w:noProof/>
        </w:rPr>
        <w:t>139</w:t>
      </w:r>
      <w:r>
        <w:rPr>
          <w:noProof/>
        </w:rPr>
        <w:fldChar w:fldCharType="end"/>
      </w:r>
    </w:p>
    <w:p w14:paraId="30705E47" w14:textId="7CAE688E" w:rsidR="00152EF7" w:rsidRDefault="00152EF7">
      <w:pPr>
        <w:pStyle w:val="TOC4"/>
        <w:rPr>
          <w:rFonts w:asciiTheme="minorHAnsi" w:hAnsiTheme="minorHAnsi" w:cstheme="minorBidi"/>
          <w:noProof/>
          <w:kern w:val="2"/>
          <w:sz w:val="22"/>
          <w:szCs w:val="22"/>
          <w:lang w:eastAsia="en-GB"/>
          <w14:ligatures w14:val="standardContextual"/>
        </w:rPr>
      </w:pPr>
      <w:r w:rsidRPr="00EA7F11">
        <w:rPr>
          <w:noProof/>
          <w:lang w:val="de-DE"/>
        </w:rPr>
        <w:t>5.2.54</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_Toc161910977 \h </w:instrText>
      </w:r>
      <w:r>
        <w:rPr>
          <w:noProof/>
        </w:rPr>
      </w:r>
      <w:r>
        <w:rPr>
          <w:noProof/>
        </w:rPr>
        <w:fldChar w:fldCharType="separate"/>
      </w:r>
      <w:r>
        <w:rPr>
          <w:noProof/>
        </w:rPr>
        <w:t>139</w:t>
      </w:r>
      <w:r>
        <w:rPr>
          <w:noProof/>
        </w:rPr>
        <w:fldChar w:fldCharType="end"/>
      </w:r>
    </w:p>
    <w:p w14:paraId="61DD8788" w14:textId="17FE82FF" w:rsidR="00152EF7" w:rsidRDefault="00152EF7">
      <w:pPr>
        <w:pStyle w:val="TOC4"/>
        <w:rPr>
          <w:rFonts w:asciiTheme="minorHAnsi" w:hAnsiTheme="minorHAnsi" w:cstheme="minorBidi"/>
          <w:noProof/>
          <w:kern w:val="2"/>
          <w:sz w:val="22"/>
          <w:szCs w:val="22"/>
          <w:lang w:eastAsia="en-GB"/>
          <w14:ligatures w14:val="standardContextual"/>
        </w:rPr>
      </w:pPr>
      <w:r w:rsidRPr="00EA7F11">
        <w:rPr>
          <w:noProof/>
          <w:lang w:val="de-DE"/>
        </w:rPr>
        <w:t>5.2.54</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_Toc161910978 \h </w:instrText>
      </w:r>
      <w:r>
        <w:rPr>
          <w:noProof/>
        </w:rPr>
      </w:r>
      <w:r>
        <w:rPr>
          <w:noProof/>
        </w:rPr>
        <w:fldChar w:fldCharType="separate"/>
      </w:r>
      <w:r>
        <w:rPr>
          <w:noProof/>
        </w:rPr>
        <w:t>140</w:t>
      </w:r>
      <w:r>
        <w:rPr>
          <w:noProof/>
        </w:rPr>
        <w:fldChar w:fldCharType="end"/>
      </w:r>
    </w:p>
    <w:p w14:paraId="0AA56006" w14:textId="59965C30" w:rsidR="00152EF7" w:rsidRDefault="00152EF7">
      <w:pPr>
        <w:pStyle w:val="TOC5"/>
        <w:rPr>
          <w:rFonts w:asciiTheme="minorHAnsi" w:hAnsiTheme="minorHAnsi" w:cstheme="minorBidi"/>
          <w:noProof/>
          <w:kern w:val="2"/>
          <w:sz w:val="22"/>
          <w:szCs w:val="22"/>
          <w:lang w:eastAsia="en-GB"/>
          <w14:ligatures w14:val="standardContextual"/>
        </w:rPr>
      </w:pPr>
      <w:r>
        <w:rPr>
          <w:noProof/>
        </w:rPr>
        <w:t>5.2.54.3.1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_Toc161910979 \h </w:instrText>
      </w:r>
      <w:r>
        <w:rPr>
          <w:noProof/>
        </w:rPr>
      </w:r>
      <w:r>
        <w:rPr>
          <w:noProof/>
        </w:rPr>
        <w:fldChar w:fldCharType="separate"/>
      </w:r>
      <w:r>
        <w:rPr>
          <w:noProof/>
        </w:rPr>
        <w:t>140</w:t>
      </w:r>
      <w:r>
        <w:rPr>
          <w:noProof/>
        </w:rPr>
        <w:fldChar w:fldCharType="end"/>
      </w:r>
    </w:p>
    <w:p w14:paraId="05618413" w14:textId="3B696350" w:rsidR="00152EF7" w:rsidRDefault="00152EF7">
      <w:pPr>
        <w:pStyle w:val="TOC3"/>
        <w:rPr>
          <w:rFonts w:asciiTheme="minorHAnsi" w:hAnsiTheme="minorHAnsi" w:cstheme="minorBidi"/>
          <w:noProof/>
          <w:kern w:val="2"/>
          <w:sz w:val="22"/>
          <w:szCs w:val="22"/>
          <w:lang w:eastAsia="en-GB"/>
          <w14:ligatures w14:val="standardContextual"/>
        </w:rPr>
      </w:pPr>
      <w:r>
        <w:rPr>
          <w:noProof/>
        </w:rPr>
        <w:t>5.2.55</w:t>
      </w:r>
      <w:r>
        <w:rPr>
          <w:rFonts w:asciiTheme="minorHAnsi" w:hAnsiTheme="minorHAnsi" w:cstheme="minorBidi"/>
          <w:noProof/>
          <w:kern w:val="2"/>
          <w:sz w:val="22"/>
          <w:szCs w:val="22"/>
          <w:lang w:eastAsia="en-GB"/>
          <w14:ligatures w14:val="standardContextual"/>
        </w:rPr>
        <w:tab/>
      </w:r>
      <w:r>
        <w:rPr>
          <w:noProof/>
        </w:rPr>
        <w:t>Resource: Individual5GmbsGroup</w:t>
      </w:r>
      <w:r>
        <w:rPr>
          <w:noProof/>
        </w:rPr>
        <w:tab/>
      </w:r>
      <w:r>
        <w:rPr>
          <w:noProof/>
        </w:rPr>
        <w:fldChar w:fldCharType="begin" w:fldLock="1"/>
      </w:r>
      <w:r>
        <w:rPr>
          <w:noProof/>
        </w:rPr>
        <w:instrText xml:space="preserve"> PAGEREF _Toc161910980 \h </w:instrText>
      </w:r>
      <w:r>
        <w:rPr>
          <w:noProof/>
        </w:rPr>
      </w:r>
      <w:r>
        <w:rPr>
          <w:noProof/>
        </w:rPr>
        <w:fldChar w:fldCharType="separate"/>
      </w:r>
      <w:r>
        <w:rPr>
          <w:noProof/>
        </w:rPr>
        <w:t>140</w:t>
      </w:r>
      <w:r>
        <w:rPr>
          <w:noProof/>
        </w:rPr>
        <w:fldChar w:fldCharType="end"/>
      </w:r>
    </w:p>
    <w:p w14:paraId="091481BB" w14:textId="09B36411" w:rsidR="00152EF7" w:rsidRDefault="00152EF7">
      <w:pPr>
        <w:pStyle w:val="TOC4"/>
        <w:rPr>
          <w:rFonts w:asciiTheme="minorHAnsi" w:hAnsiTheme="minorHAnsi" w:cstheme="minorBidi"/>
          <w:noProof/>
          <w:kern w:val="2"/>
          <w:sz w:val="22"/>
          <w:szCs w:val="22"/>
          <w:lang w:eastAsia="en-GB"/>
          <w14:ligatures w14:val="standardContextual"/>
        </w:rPr>
      </w:pPr>
      <w:r>
        <w:rPr>
          <w:noProof/>
        </w:rPr>
        <w:t>5.2.55.1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_Toc161910981 \h </w:instrText>
      </w:r>
      <w:r>
        <w:rPr>
          <w:noProof/>
        </w:rPr>
      </w:r>
      <w:r>
        <w:rPr>
          <w:noProof/>
        </w:rPr>
        <w:fldChar w:fldCharType="separate"/>
      </w:r>
      <w:r>
        <w:rPr>
          <w:noProof/>
        </w:rPr>
        <w:t>140</w:t>
      </w:r>
      <w:r>
        <w:rPr>
          <w:noProof/>
        </w:rPr>
        <w:fldChar w:fldCharType="end"/>
      </w:r>
    </w:p>
    <w:p w14:paraId="72C19894" w14:textId="5637FDDE" w:rsidR="00152EF7" w:rsidRDefault="00152EF7">
      <w:pPr>
        <w:pStyle w:val="TOC4"/>
        <w:rPr>
          <w:rFonts w:asciiTheme="minorHAnsi" w:hAnsiTheme="minorHAnsi" w:cstheme="minorBidi"/>
          <w:noProof/>
          <w:kern w:val="2"/>
          <w:sz w:val="22"/>
          <w:szCs w:val="22"/>
          <w:lang w:eastAsia="en-GB"/>
          <w14:ligatures w14:val="standardContextual"/>
        </w:rPr>
      </w:pPr>
      <w:r>
        <w:rPr>
          <w:noProof/>
        </w:rPr>
        <w:t>5.2.55.2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_Toc161910982 \h </w:instrText>
      </w:r>
      <w:r>
        <w:rPr>
          <w:noProof/>
        </w:rPr>
      </w:r>
      <w:r>
        <w:rPr>
          <w:noProof/>
        </w:rPr>
        <w:fldChar w:fldCharType="separate"/>
      </w:r>
      <w:r>
        <w:rPr>
          <w:noProof/>
        </w:rPr>
        <w:t>140</w:t>
      </w:r>
      <w:r>
        <w:rPr>
          <w:noProof/>
        </w:rPr>
        <w:fldChar w:fldCharType="end"/>
      </w:r>
    </w:p>
    <w:p w14:paraId="08076812" w14:textId="12BC7959" w:rsidR="00152EF7" w:rsidRDefault="00152EF7">
      <w:pPr>
        <w:pStyle w:val="TOC4"/>
        <w:rPr>
          <w:rFonts w:asciiTheme="minorHAnsi" w:hAnsiTheme="minorHAnsi" w:cstheme="minorBidi"/>
          <w:noProof/>
          <w:kern w:val="2"/>
          <w:sz w:val="22"/>
          <w:szCs w:val="22"/>
          <w:lang w:eastAsia="en-GB"/>
          <w14:ligatures w14:val="standardContextual"/>
        </w:rPr>
      </w:pPr>
      <w:r>
        <w:rPr>
          <w:noProof/>
        </w:rPr>
        <w:t>5.2.55.3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_Toc161910983 \h </w:instrText>
      </w:r>
      <w:r>
        <w:rPr>
          <w:noProof/>
        </w:rPr>
      </w:r>
      <w:r>
        <w:rPr>
          <w:noProof/>
        </w:rPr>
        <w:fldChar w:fldCharType="separate"/>
      </w:r>
      <w:r>
        <w:rPr>
          <w:noProof/>
        </w:rPr>
        <w:t>141</w:t>
      </w:r>
      <w:r>
        <w:rPr>
          <w:noProof/>
        </w:rPr>
        <w:fldChar w:fldCharType="end"/>
      </w:r>
    </w:p>
    <w:p w14:paraId="1F302939" w14:textId="5C3CE702" w:rsidR="00152EF7" w:rsidRDefault="00152EF7">
      <w:pPr>
        <w:pStyle w:val="TOC5"/>
        <w:rPr>
          <w:rFonts w:asciiTheme="minorHAnsi" w:hAnsiTheme="minorHAnsi" w:cstheme="minorBidi"/>
          <w:noProof/>
          <w:kern w:val="2"/>
          <w:sz w:val="22"/>
          <w:szCs w:val="22"/>
          <w:lang w:eastAsia="en-GB"/>
          <w14:ligatures w14:val="standardContextual"/>
        </w:rPr>
      </w:pPr>
      <w:r>
        <w:rPr>
          <w:noProof/>
        </w:rPr>
        <w:t>5.2.55.3.1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_Toc161910984 \h </w:instrText>
      </w:r>
      <w:r>
        <w:rPr>
          <w:noProof/>
        </w:rPr>
      </w:r>
      <w:r>
        <w:rPr>
          <w:noProof/>
        </w:rPr>
        <w:fldChar w:fldCharType="separate"/>
      </w:r>
      <w:r>
        <w:rPr>
          <w:noProof/>
        </w:rPr>
        <w:t>141</w:t>
      </w:r>
      <w:r>
        <w:rPr>
          <w:noProof/>
        </w:rPr>
        <w:fldChar w:fldCharType="end"/>
      </w:r>
    </w:p>
    <w:p w14:paraId="15AA2968" w14:textId="47F8AA89" w:rsidR="00152EF7" w:rsidRDefault="00152EF7">
      <w:pPr>
        <w:pStyle w:val="TOC5"/>
        <w:rPr>
          <w:rFonts w:asciiTheme="minorHAnsi" w:hAnsiTheme="minorHAnsi" w:cstheme="minorBidi"/>
          <w:noProof/>
          <w:kern w:val="2"/>
          <w:sz w:val="22"/>
          <w:szCs w:val="22"/>
          <w:lang w:eastAsia="en-GB"/>
          <w14:ligatures w14:val="standardContextual"/>
        </w:rPr>
      </w:pPr>
      <w:r>
        <w:rPr>
          <w:noProof/>
        </w:rPr>
        <w:t>5.2.55.3.2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_Toc161910985 \h </w:instrText>
      </w:r>
      <w:r>
        <w:rPr>
          <w:noProof/>
        </w:rPr>
      </w:r>
      <w:r>
        <w:rPr>
          <w:noProof/>
        </w:rPr>
        <w:fldChar w:fldCharType="separate"/>
      </w:r>
      <w:r>
        <w:rPr>
          <w:noProof/>
        </w:rPr>
        <w:t>141</w:t>
      </w:r>
      <w:r>
        <w:rPr>
          <w:noProof/>
        </w:rPr>
        <w:fldChar w:fldCharType="end"/>
      </w:r>
    </w:p>
    <w:p w14:paraId="3C032903" w14:textId="4108EE5F" w:rsidR="00152EF7" w:rsidRDefault="00152EF7">
      <w:pPr>
        <w:pStyle w:val="TOC5"/>
        <w:rPr>
          <w:rFonts w:asciiTheme="minorHAnsi" w:hAnsiTheme="minorHAnsi" w:cstheme="minorBidi"/>
          <w:noProof/>
          <w:kern w:val="2"/>
          <w:sz w:val="22"/>
          <w:szCs w:val="22"/>
          <w:lang w:eastAsia="en-GB"/>
          <w14:ligatures w14:val="standardContextual"/>
        </w:rPr>
      </w:pPr>
      <w:r>
        <w:rPr>
          <w:noProof/>
        </w:rPr>
        <w:t>5.2.55.3.</w:t>
      </w:r>
      <w:r w:rsidRPr="00EA7F11">
        <w:rPr>
          <w:noProof/>
          <w:lang w:val="de-DE"/>
        </w:rPr>
        <w:t>3</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_Toc161910986 \h </w:instrText>
      </w:r>
      <w:r>
        <w:rPr>
          <w:noProof/>
        </w:rPr>
      </w:r>
      <w:r>
        <w:rPr>
          <w:noProof/>
        </w:rPr>
        <w:fldChar w:fldCharType="separate"/>
      </w:r>
      <w:r>
        <w:rPr>
          <w:noProof/>
        </w:rPr>
        <w:t>142</w:t>
      </w:r>
      <w:r>
        <w:rPr>
          <w:noProof/>
        </w:rPr>
        <w:fldChar w:fldCharType="end"/>
      </w:r>
    </w:p>
    <w:p w14:paraId="604934B3" w14:textId="486A1C92" w:rsidR="00152EF7" w:rsidRDefault="00152EF7">
      <w:pPr>
        <w:pStyle w:val="TOC5"/>
        <w:rPr>
          <w:rFonts w:asciiTheme="minorHAnsi" w:hAnsiTheme="minorHAnsi" w:cstheme="minorBidi"/>
          <w:noProof/>
          <w:kern w:val="2"/>
          <w:sz w:val="22"/>
          <w:szCs w:val="22"/>
          <w:lang w:eastAsia="en-GB"/>
          <w14:ligatures w14:val="standardContextual"/>
        </w:rPr>
      </w:pPr>
      <w:r>
        <w:rPr>
          <w:noProof/>
        </w:rPr>
        <w:t>5.2.55.3.4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_Toc161910987 \h </w:instrText>
      </w:r>
      <w:r>
        <w:rPr>
          <w:noProof/>
        </w:rPr>
      </w:r>
      <w:r>
        <w:rPr>
          <w:noProof/>
        </w:rPr>
        <w:fldChar w:fldCharType="separate"/>
      </w:r>
      <w:r>
        <w:rPr>
          <w:noProof/>
        </w:rPr>
        <w:t>142</w:t>
      </w:r>
      <w:r>
        <w:rPr>
          <w:noProof/>
        </w:rPr>
        <w:fldChar w:fldCharType="end"/>
      </w:r>
    </w:p>
    <w:p w14:paraId="7377A458" w14:textId="57066AA7" w:rsidR="00152EF7" w:rsidRDefault="00152EF7">
      <w:pPr>
        <w:pStyle w:val="TOC3"/>
        <w:rPr>
          <w:rFonts w:asciiTheme="minorHAnsi" w:hAnsiTheme="minorHAnsi" w:cstheme="minorBidi"/>
          <w:noProof/>
          <w:kern w:val="2"/>
          <w:sz w:val="22"/>
          <w:szCs w:val="22"/>
          <w:lang w:eastAsia="en-GB"/>
          <w14:ligatures w14:val="standardContextual"/>
        </w:rPr>
      </w:pPr>
      <w:r w:rsidRPr="00EA7F11">
        <w:rPr>
          <w:noProof/>
          <w:lang w:val="de-DE"/>
        </w:rPr>
        <w:t>5.2.56</w:t>
      </w:r>
      <w:r>
        <w:rPr>
          <w:rFonts w:asciiTheme="minorHAnsi" w:hAnsiTheme="minorHAnsi" w:cstheme="minorBidi"/>
          <w:noProof/>
          <w:kern w:val="2"/>
          <w:sz w:val="22"/>
          <w:szCs w:val="22"/>
          <w:lang w:eastAsia="en-GB"/>
          <w14:ligatures w14:val="standardContextual"/>
        </w:rPr>
        <w:tab/>
      </w:r>
      <w:r>
        <w:rPr>
          <w:noProof/>
        </w:rPr>
        <w:t>Resource: 5GMbsGroupsInternal</w:t>
      </w:r>
      <w:r>
        <w:rPr>
          <w:noProof/>
        </w:rPr>
        <w:tab/>
      </w:r>
      <w:r>
        <w:rPr>
          <w:noProof/>
        </w:rPr>
        <w:fldChar w:fldCharType="begin" w:fldLock="1"/>
      </w:r>
      <w:r>
        <w:rPr>
          <w:noProof/>
        </w:rPr>
        <w:instrText xml:space="preserve"> PAGEREF _Toc161910988 \h </w:instrText>
      </w:r>
      <w:r>
        <w:rPr>
          <w:noProof/>
        </w:rPr>
      </w:r>
      <w:r>
        <w:rPr>
          <w:noProof/>
        </w:rPr>
        <w:fldChar w:fldCharType="separate"/>
      </w:r>
      <w:r>
        <w:rPr>
          <w:noProof/>
        </w:rPr>
        <w:t>143</w:t>
      </w:r>
      <w:r>
        <w:rPr>
          <w:noProof/>
        </w:rPr>
        <w:fldChar w:fldCharType="end"/>
      </w:r>
    </w:p>
    <w:p w14:paraId="4FE8C4B2" w14:textId="16A79473" w:rsidR="00152EF7" w:rsidRDefault="00152EF7">
      <w:pPr>
        <w:pStyle w:val="TOC4"/>
        <w:rPr>
          <w:rFonts w:asciiTheme="minorHAnsi" w:hAnsiTheme="minorHAnsi" w:cstheme="minorBidi"/>
          <w:noProof/>
          <w:kern w:val="2"/>
          <w:sz w:val="22"/>
          <w:szCs w:val="22"/>
          <w:lang w:eastAsia="en-GB"/>
          <w14:ligatures w14:val="standardContextual"/>
        </w:rPr>
      </w:pPr>
      <w:r w:rsidRPr="00EA7F11">
        <w:rPr>
          <w:noProof/>
          <w:lang w:val="de-DE"/>
        </w:rPr>
        <w:t>5.2.56</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_Toc161910989 \h </w:instrText>
      </w:r>
      <w:r>
        <w:rPr>
          <w:noProof/>
        </w:rPr>
      </w:r>
      <w:r>
        <w:rPr>
          <w:noProof/>
        </w:rPr>
        <w:fldChar w:fldCharType="separate"/>
      </w:r>
      <w:r>
        <w:rPr>
          <w:noProof/>
        </w:rPr>
        <w:t>143</w:t>
      </w:r>
      <w:r>
        <w:rPr>
          <w:noProof/>
        </w:rPr>
        <w:fldChar w:fldCharType="end"/>
      </w:r>
    </w:p>
    <w:p w14:paraId="2FCEBCE7" w14:textId="58C1B660" w:rsidR="00152EF7" w:rsidRDefault="00152EF7">
      <w:pPr>
        <w:pStyle w:val="TOC4"/>
        <w:rPr>
          <w:rFonts w:asciiTheme="minorHAnsi" w:hAnsiTheme="minorHAnsi" w:cstheme="minorBidi"/>
          <w:noProof/>
          <w:kern w:val="2"/>
          <w:sz w:val="22"/>
          <w:szCs w:val="22"/>
          <w:lang w:eastAsia="en-GB"/>
          <w14:ligatures w14:val="standardContextual"/>
        </w:rPr>
      </w:pPr>
      <w:r w:rsidRPr="00EA7F11">
        <w:rPr>
          <w:noProof/>
          <w:lang w:val="de-DE"/>
        </w:rPr>
        <w:t>5.2.56</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_Toc161910990 \h </w:instrText>
      </w:r>
      <w:r>
        <w:rPr>
          <w:noProof/>
        </w:rPr>
      </w:r>
      <w:r>
        <w:rPr>
          <w:noProof/>
        </w:rPr>
        <w:fldChar w:fldCharType="separate"/>
      </w:r>
      <w:r>
        <w:rPr>
          <w:noProof/>
        </w:rPr>
        <w:t>143</w:t>
      </w:r>
      <w:r>
        <w:rPr>
          <w:noProof/>
        </w:rPr>
        <w:fldChar w:fldCharType="end"/>
      </w:r>
    </w:p>
    <w:p w14:paraId="2931B466" w14:textId="3F6494C6" w:rsidR="00152EF7" w:rsidRDefault="00152EF7">
      <w:pPr>
        <w:pStyle w:val="TOC4"/>
        <w:rPr>
          <w:rFonts w:asciiTheme="minorHAnsi" w:hAnsiTheme="minorHAnsi" w:cstheme="minorBidi"/>
          <w:noProof/>
          <w:kern w:val="2"/>
          <w:sz w:val="22"/>
          <w:szCs w:val="22"/>
          <w:lang w:eastAsia="en-GB"/>
          <w14:ligatures w14:val="standardContextual"/>
        </w:rPr>
      </w:pPr>
      <w:r w:rsidRPr="00EA7F11">
        <w:rPr>
          <w:noProof/>
          <w:lang w:val="de-DE"/>
        </w:rPr>
        <w:t>5.2.56</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_Toc161910991 \h </w:instrText>
      </w:r>
      <w:r>
        <w:rPr>
          <w:noProof/>
        </w:rPr>
      </w:r>
      <w:r>
        <w:rPr>
          <w:noProof/>
        </w:rPr>
        <w:fldChar w:fldCharType="separate"/>
      </w:r>
      <w:r>
        <w:rPr>
          <w:noProof/>
        </w:rPr>
        <w:t>143</w:t>
      </w:r>
      <w:r>
        <w:rPr>
          <w:noProof/>
        </w:rPr>
        <w:fldChar w:fldCharType="end"/>
      </w:r>
    </w:p>
    <w:p w14:paraId="72E275A8" w14:textId="123F7E7E" w:rsidR="00152EF7" w:rsidRDefault="00152EF7">
      <w:pPr>
        <w:pStyle w:val="TOC5"/>
        <w:rPr>
          <w:rFonts w:asciiTheme="minorHAnsi" w:hAnsiTheme="minorHAnsi" w:cstheme="minorBidi"/>
          <w:noProof/>
          <w:kern w:val="2"/>
          <w:sz w:val="22"/>
          <w:szCs w:val="22"/>
          <w:lang w:eastAsia="en-GB"/>
          <w14:ligatures w14:val="standardContextual"/>
        </w:rPr>
      </w:pPr>
      <w:r>
        <w:rPr>
          <w:noProof/>
        </w:rPr>
        <w:t>5.2.56.3.1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_Toc161910992 \h </w:instrText>
      </w:r>
      <w:r>
        <w:rPr>
          <w:noProof/>
        </w:rPr>
      </w:r>
      <w:r>
        <w:rPr>
          <w:noProof/>
        </w:rPr>
        <w:fldChar w:fldCharType="separate"/>
      </w:r>
      <w:r>
        <w:rPr>
          <w:noProof/>
        </w:rPr>
        <w:t>143</w:t>
      </w:r>
      <w:r>
        <w:rPr>
          <w:noProof/>
        </w:rPr>
        <w:fldChar w:fldCharType="end"/>
      </w:r>
    </w:p>
    <w:p w14:paraId="74C8AE9B" w14:textId="671E3DC3" w:rsidR="00152EF7" w:rsidRDefault="00152EF7">
      <w:pPr>
        <w:pStyle w:val="TOC3"/>
        <w:rPr>
          <w:rFonts w:asciiTheme="minorHAnsi" w:hAnsiTheme="minorHAnsi" w:cstheme="minorBidi"/>
          <w:noProof/>
          <w:kern w:val="2"/>
          <w:sz w:val="22"/>
          <w:szCs w:val="22"/>
          <w:lang w:eastAsia="en-GB"/>
          <w14:ligatures w14:val="standardContextual"/>
        </w:rPr>
      </w:pPr>
      <w:r>
        <w:rPr>
          <w:noProof/>
        </w:rPr>
        <w:t>5.2.57</w:t>
      </w:r>
      <w:r>
        <w:rPr>
          <w:rFonts w:asciiTheme="minorHAnsi" w:hAnsiTheme="minorHAnsi" w:cstheme="minorBidi"/>
          <w:noProof/>
          <w:kern w:val="2"/>
          <w:sz w:val="22"/>
          <w:szCs w:val="22"/>
          <w:lang w:eastAsia="en-GB"/>
          <w14:ligatures w14:val="standardContextual"/>
        </w:rPr>
        <w:tab/>
      </w:r>
      <w:r>
        <w:rPr>
          <w:noProof/>
        </w:rPr>
        <w:t>Resource: Pp5gMbsGroupProfileData</w:t>
      </w:r>
      <w:r>
        <w:rPr>
          <w:noProof/>
        </w:rPr>
        <w:tab/>
      </w:r>
      <w:r>
        <w:rPr>
          <w:noProof/>
        </w:rPr>
        <w:fldChar w:fldCharType="begin" w:fldLock="1"/>
      </w:r>
      <w:r>
        <w:rPr>
          <w:noProof/>
        </w:rPr>
        <w:instrText xml:space="preserve"> PAGEREF _Toc161910993 \h </w:instrText>
      </w:r>
      <w:r>
        <w:rPr>
          <w:noProof/>
        </w:rPr>
      </w:r>
      <w:r>
        <w:rPr>
          <w:noProof/>
        </w:rPr>
        <w:fldChar w:fldCharType="separate"/>
      </w:r>
      <w:r>
        <w:rPr>
          <w:noProof/>
        </w:rPr>
        <w:t>144</w:t>
      </w:r>
      <w:r>
        <w:rPr>
          <w:noProof/>
        </w:rPr>
        <w:fldChar w:fldCharType="end"/>
      </w:r>
    </w:p>
    <w:p w14:paraId="51DF64D2" w14:textId="734983A8" w:rsidR="00152EF7" w:rsidRDefault="00152EF7">
      <w:pPr>
        <w:pStyle w:val="TOC4"/>
        <w:rPr>
          <w:rFonts w:asciiTheme="minorHAnsi" w:hAnsiTheme="minorHAnsi" w:cstheme="minorBidi"/>
          <w:noProof/>
          <w:kern w:val="2"/>
          <w:sz w:val="22"/>
          <w:szCs w:val="22"/>
          <w:lang w:eastAsia="en-GB"/>
          <w14:ligatures w14:val="standardContextual"/>
        </w:rPr>
      </w:pPr>
      <w:r>
        <w:rPr>
          <w:noProof/>
        </w:rPr>
        <w:t>5.2.57.1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_Toc161910994 \h </w:instrText>
      </w:r>
      <w:r>
        <w:rPr>
          <w:noProof/>
        </w:rPr>
      </w:r>
      <w:r>
        <w:rPr>
          <w:noProof/>
        </w:rPr>
        <w:fldChar w:fldCharType="separate"/>
      </w:r>
      <w:r>
        <w:rPr>
          <w:noProof/>
        </w:rPr>
        <w:t>144</w:t>
      </w:r>
      <w:r>
        <w:rPr>
          <w:noProof/>
        </w:rPr>
        <w:fldChar w:fldCharType="end"/>
      </w:r>
    </w:p>
    <w:p w14:paraId="022BB784" w14:textId="5E7A7072" w:rsidR="00152EF7" w:rsidRDefault="00152EF7">
      <w:pPr>
        <w:pStyle w:val="TOC4"/>
        <w:rPr>
          <w:rFonts w:asciiTheme="minorHAnsi" w:hAnsiTheme="minorHAnsi" w:cstheme="minorBidi"/>
          <w:noProof/>
          <w:kern w:val="2"/>
          <w:sz w:val="22"/>
          <w:szCs w:val="22"/>
          <w:lang w:eastAsia="en-GB"/>
          <w14:ligatures w14:val="standardContextual"/>
        </w:rPr>
      </w:pPr>
      <w:r>
        <w:rPr>
          <w:noProof/>
        </w:rPr>
        <w:t>5.2.57.2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_Toc161910995 \h </w:instrText>
      </w:r>
      <w:r>
        <w:rPr>
          <w:noProof/>
        </w:rPr>
      </w:r>
      <w:r>
        <w:rPr>
          <w:noProof/>
        </w:rPr>
        <w:fldChar w:fldCharType="separate"/>
      </w:r>
      <w:r>
        <w:rPr>
          <w:noProof/>
        </w:rPr>
        <w:t>144</w:t>
      </w:r>
      <w:r>
        <w:rPr>
          <w:noProof/>
        </w:rPr>
        <w:fldChar w:fldCharType="end"/>
      </w:r>
    </w:p>
    <w:p w14:paraId="622BF3A8" w14:textId="2453EE95" w:rsidR="00152EF7" w:rsidRDefault="00152EF7">
      <w:pPr>
        <w:pStyle w:val="TOC4"/>
        <w:rPr>
          <w:rFonts w:asciiTheme="minorHAnsi" w:hAnsiTheme="minorHAnsi" w:cstheme="minorBidi"/>
          <w:noProof/>
          <w:kern w:val="2"/>
          <w:sz w:val="22"/>
          <w:szCs w:val="22"/>
          <w:lang w:eastAsia="en-GB"/>
          <w14:ligatures w14:val="standardContextual"/>
        </w:rPr>
      </w:pPr>
      <w:r>
        <w:rPr>
          <w:noProof/>
        </w:rPr>
        <w:t>5.2.57.3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_Toc161910996 \h </w:instrText>
      </w:r>
      <w:r>
        <w:rPr>
          <w:noProof/>
        </w:rPr>
      </w:r>
      <w:r>
        <w:rPr>
          <w:noProof/>
        </w:rPr>
        <w:fldChar w:fldCharType="separate"/>
      </w:r>
      <w:r>
        <w:rPr>
          <w:noProof/>
        </w:rPr>
        <w:t>144</w:t>
      </w:r>
      <w:r>
        <w:rPr>
          <w:noProof/>
        </w:rPr>
        <w:fldChar w:fldCharType="end"/>
      </w:r>
    </w:p>
    <w:p w14:paraId="4B2F506B" w14:textId="5EE7EAD0" w:rsidR="00152EF7" w:rsidRDefault="00152EF7">
      <w:pPr>
        <w:pStyle w:val="TOC5"/>
        <w:rPr>
          <w:rFonts w:asciiTheme="minorHAnsi" w:hAnsiTheme="minorHAnsi" w:cstheme="minorBidi"/>
          <w:noProof/>
          <w:kern w:val="2"/>
          <w:sz w:val="22"/>
          <w:szCs w:val="22"/>
          <w:lang w:eastAsia="en-GB"/>
          <w14:ligatures w14:val="standardContextual"/>
        </w:rPr>
      </w:pPr>
      <w:r>
        <w:rPr>
          <w:noProof/>
        </w:rPr>
        <w:t>5.2.57.3.1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_Toc161910997 \h </w:instrText>
      </w:r>
      <w:r>
        <w:rPr>
          <w:noProof/>
        </w:rPr>
      </w:r>
      <w:r>
        <w:rPr>
          <w:noProof/>
        </w:rPr>
        <w:fldChar w:fldCharType="separate"/>
      </w:r>
      <w:r>
        <w:rPr>
          <w:noProof/>
        </w:rPr>
        <w:t>144</w:t>
      </w:r>
      <w:r>
        <w:rPr>
          <w:noProof/>
        </w:rPr>
        <w:fldChar w:fldCharType="end"/>
      </w:r>
    </w:p>
    <w:p w14:paraId="712D0849" w14:textId="67CA13E2" w:rsidR="00152EF7" w:rsidRDefault="00152EF7">
      <w:pPr>
        <w:pStyle w:val="TOC2"/>
        <w:rPr>
          <w:rFonts w:asciiTheme="minorHAnsi" w:hAnsiTheme="minorHAnsi" w:cstheme="minorBidi"/>
          <w:noProof/>
          <w:kern w:val="2"/>
          <w:sz w:val="22"/>
          <w:szCs w:val="22"/>
          <w:lang w:eastAsia="en-GB"/>
          <w14:ligatures w14:val="standardContextual"/>
        </w:rPr>
      </w:pPr>
      <w:r>
        <w:rPr>
          <w:noProof/>
        </w:rPr>
        <w:t>5.</w:t>
      </w:r>
      <w:r>
        <w:rPr>
          <w:noProof/>
          <w:lang w:eastAsia="zh-CN"/>
        </w:rPr>
        <w:t>3</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_Toc161910998 \h </w:instrText>
      </w:r>
      <w:r>
        <w:rPr>
          <w:noProof/>
        </w:rPr>
      </w:r>
      <w:r>
        <w:rPr>
          <w:noProof/>
        </w:rPr>
        <w:fldChar w:fldCharType="separate"/>
      </w:r>
      <w:r>
        <w:rPr>
          <w:noProof/>
        </w:rPr>
        <w:t>145</w:t>
      </w:r>
      <w:r>
        <w:rPr>
          <w:noProof/>
        </w:rPr>
        <w:fldChar w:fldCharType="end"/>
      </w:r>
    </w:p>
    <w:p w14:paraId="67A3DC8B" w14:textId="7253291A" w:rsidR="00152EF7" w:rsidRDefault="00152EF7">
      <w:pPr>
        <w:pStyle w:val="TOC3"/>
        <w:rPr>
          <w:rFonts w:asciiTheme="minorHAnsi" w:hAnsiTheme="minorHAnsi" w:cstheme="minorBidi"/>
          <w:noProof/>
          <w:kern w:val="2"/>
          <w:sz w:val="22"/>
          <w:szCs w:val="22"/>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_Toc161910999 \h </w:instrText>
      </w:r>
      <w:r>
        <w:rPr>
          <w:noProof/>
        </w:rPr>
      </w:r>
      <w:r>
        <w:rPr>
          <w:noProof/>
        </w:rPr>
        <w:fldChar w:fldCharType="separate"/>
      </w:r>
      <w:r>
        <w:rPr>
          <w:noProof/>
        </w:rPr>
        <w:t>145</w:t>
      </w:r>
      <w:r>
        <w:rPr>
          <w:noProof/>
        </w:rPr>
        <w:fldChar w:fldCharType="end"/>
      </w:r>
    </w:p>
    <w:p w14:paraId="14509C70" w14:textId="24EDFE3E" w:rsidR="00152EF7" w:rsidRDefault="00152EF7">
      <w:pPr>
        <w:pStyle w:val="TOC3"/>
        <w:rPr>
          <w:rFonts w:asciiTheme="minorHAnsi" w:hAnsiTheme="minorHAnsi" w:cstheme="minorBidi"/>
          <w:noProof/>
          <w:kern w:val="2"/>
          <w:sz w:val="22"/>
          <w:szCs w:val="22"/>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2"/>
          <w:szCs w:val="22"/>
          <w:lang w:eastAsia="en-GB"/>
          <w14:ligatures w14:val="standardContextual"/>
        </w:rPr>
        <w:tab/>
      </w:r>
      <w:r>
        <w:rPr>
          <w:noProof/>
        </w:rPr>
        <w:t>Data Change Notification</w:t>
      </w:r>
      <w:r>
        <w:rPr>
          <w:noProof/>
        </w:rPr>
        <w:tab/>
      </w:r>
      <w:r>
        <w:rPr>
          <w:noProof/>
        </w:rPr>
        <w:fldChar w:fldCharType="begin" w:fldLock="1"/>
      </w:r>
      <w:r>
        <w:rPr>
          <w:noProof/>
        </w:rPr>
        <w:instrText xml:space="preserve"> PAGEREF _Toc161911000 \h </w:instrText>
      </w:r>
      <w:r>
        <w:rPr>
          <w:noProof/>
        </w:rPr>
      </w:r>
      <w:r>
        <w:rPr>
          <w:noProof/>
        </w:rPr>
        <w:fldChar w:fldCharType="separate"/>
      </w:r>
      <w:r>
        <w:rPr>
          <w:noProof/>
        </w:rPr>
        <w:t>145</w:t>
      </w:r>
      <w:r>
        <w:rPr>
          <w:noProof/>
        </w:rPr>
        <w:fldChar w:fldCharType="end"/>
      </w:r>
    </w:p>
    <w:p w14:paraId="738E234A" w14:textId="2D8E2E70" w:rsidR="00152EF7" w:rsidRDefault="00152EF7">
      <w:pPr>
        <w:pStyle w:val="TOC3"/>
        <w:rPr>
          <w:rFonts w:asciiTheme="minorHAnsi" w:hAnsiTheme="minorHAnsi" w:cstheme="minorBidi"/>
          <w:noProof/>
          <w:kern w:val="2"/>
          <w:sz w:val="22"/>
          <w:szCs w:val="22"/>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2"/>
          <w:szCs w:val="22"/>
          <w:lang w:eastAsia="en-GB"/>
          <w14:ligatures w14:val="standardContextual"/>
        </w:rPr>
        <w:tab/>
      </w:r>
      <w:r>
        <w:rPr>
          <w:noProof/>
        </w:rPr>
        <w:t>Data Removal Notification</w:t>
      </w:r>
      <w:r>
        <w:rPr>
          <w:noProof/>
        </w:rPr>
        <w:tab/>
      </w:r>
      <w:r>
        <w:rPr>
          <w:noProof/>
        </w:rPr>
        <w:fldChar w:fldCharType="begin" w:fldLock="1"/>
      </w:r>
      <w:r>
        <w:rPr>
          <w:noProof/>
        </w:rPr>
        <w:instrText xml:space="preserve"> PAGEREF _Toc161911001 \h </w:instrText>
      </w:r>
      <w:r>
        <w:rPr>
          <w:noProof/>
        </w:rPr>
      </w:r>
      <w:r>
        <w:rPr>
          <w:noProof/>
        </w:rPr>
        <w:fldChar w:fldCharType="separate"/>
      </w:r>
      <w:r>
        <w:rPr>
          <w:noProof/>
        </w:rPr>
        <w:t>146</w:t>
      </w:r>
      <w:r>
        <w:rPr>
          <w:noProof/>
        </w:rPr>
        <w:fldChar w:fldCharType="end"/>
      </w:r>
    </w:p>
    <w:p w14:paraId="2EECCD56" w14:textId="73D3B08E" w:rsidR="00152EF7" w:rsidRDefault="00152EF7">
      <w:pPr>
        <w:pStyle w:val="TOC2"/>
        <w:rPr>
          <w:rFonts w:asciiTheme="minorHAnsi" w:hAnsiTheme="minorHAnsi" w:cstheme="minorBidi"/>
          <w:noProof/>
          <w:kern w:val="2"/>
          <w:sz w:val="22"/>
          <w:szCs w:val="22"/>
          <w:lang w:eastAsia="en-GB"/>
          <w14:ligatures w14:val="standardContextual"/>
        </w:rPr>
      </w:pPr>
      <w:r>
        <w:rPr>
          <w:noProof/>
          <w:lang w:eastAsia="zh-CN"/>
        </w:rPr>
        <w:t>5.4</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_Toc161911002 \h </w:instrText>
      </w:r>
      <w:r>
        <w:rPr>
          <w:noProof/>
        </w:rPr>
      </w:r>
      <w:r>
        <w:rPr>
          <w:noProof/>
        </w:rPr>
        <w:fldChar w:fldCharType="separate"/>
      </w:r>
      <w:r>
        <w:rPr>
          <w:noProof/>
        </w:rPr>
        <w:t>147</w:t>
      </w:r>
      <w:r>
        <w:rPr>
          <w:noProof/>
        </w:rPr>
        <w:fldChar w:fldCharType="end"/>
      </w:r>
    </w:p>
    <w:p w14:paraId="4D8E3508" w14:textId="3CF630DD" w:rsidR="00152EF7" w:rsidRDefault="00152EF7">
      <w:pPr>
        <w:pStyle w:val="TOC3"/>
        <w:rPr>
          <w:rFonts w:asciiTheme="minorHAnsi" w:hAnsiTheme="minorHAnsi" w:cstheme="minorBidi"/>
          <w:noProof/>
          <w:kern w:val="2"/>
          <w:sz w:val="22"/>
          <w:szCs w:val="22"/>
          <w:lang w:eastAsia="en-GB"/>
          <w14:ligatures w14:val="standardContextual"/>
        </w:rPr>
      </w:pPr>
      <w:r>
        <w:rPr>
          <w:noProof/>
        </w:rPr>
        <w:t>5.4.1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_Toc161911003 \h </w:instrText>
      </w:r>
      <w:r>
        <w:rPr>
          <w:noProof/>
        </w:rPr>
      </w:r>
      <w:r>
        <w:rPr>
          <w:noProof/>
        </w:rPr>
        <w:fldChar w:fldCharType="separate"/>
      </w:r>
      <w:r>
        <w:rPr>
          <w:noProof/>
        </w:rPr>
        <w:t>147</w:t>
      </w:r>
      <w:r>
        <w:rPr>
          <w:noProof/>
        </w:rPr>
        <w:fldChar w:fldCharType="end"/>
      </w:r>
    </w:p>
    <w:p w14:paraId="6395571C" w14:textId="1ED61EE7" w:rsidR="00152EF7" w:rsidRDefault="00152EF7">
      <w:pPr>
        <w:pStyle w:val="TOC3"/>
        <w:rPr>
          <w:rFonts w:asciiTheme="minorHAnsi" w:hAnsiTheme="minorHAnsi" w:cstheme="minorBidi"/>
          <w:noProof/>
          <w:kern w:val="2"/>
          <w:sz w:val="22"/>
          <w:szCs w:val="22"/>
          <w:lang w:eastAsia="en-GB"/>
          <w14:ligatures w14:val="standardContextual"/>
        </w:rPr>
      </w:pPr>
      <w:r>
        <w:rPr>
          <w:noProof/>
        </w:rPr>
        <w:t>5.4.2</w:t>
      </w:r>
      <w:r>
        <w:rPr>
          <w:rFonts w:asciiTheme="minorHAnsi"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_Toc161911004 \h </w:instrText>
      </w:r>
      <w:r>
        <w:rPr>
          <w:noProof/>
        </w:rPr>
      </w:r>
      <w:r>
        <w:rPr>
          <w:noProof/>
        </w:rPr>
        <w:fldChar w:fldCharType="separate"/>
      </w:r>
      <w:r>
        <w:rPr>
          <w:noProof/>
        </w:rPr>
        <w:t>151</w:t>
      </w:r>
      <w:r>
        <w:rPr>
          <w:noProof/>
        </w:rPr>
        <w:fldChar w:fldCharType="end"/>
      </w:r>
    </w:p>
    <w:p w14:paraId="733BB9E4" w14:textId="1ACA03AC" w:rsidR="00152EF7" w:rsidRDefault="00152EF7">
      <w:pPr>
        <w:pStyle w:val="TOC4"/>
        <w:rPr>
          <w:rFonts w:asciiTheme="minorHAnsi" w:hAnsiTheme="minorHAnsi" w:cstheme="minorBidi"/>
          <w:noProof/>
          <w:kern w:val="2"/>
          <w:sz w:val="22"/>
          <w:szCs w:val="22"/>
          <w:lang w:eastAsia="en-GB"/>
          <w14:ligatures w14:val="standardContextual"/>
        </w:rPr>
      </w:pPr>
      <w:r>
        <w:rPr>
          <w:noProof/>
        </w:rPr>
        <w:t>5.4.2.1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_Toc161911005 \h </w:instrText>
      </w:r>
      <w:r>
        <w:rPr>
          <w:noProof/>
        </w:rPr>
      </w:r>
      <w:r>
        <w:rPr>
          <w:noProof/>
        </w:rPr>
        <w:fldChar w:fldCharType="separate"/>
      </w:r>
      <w:r>
        <w:rPr>
          <w:noProof/>
        </w:rPr>
        <w:t>151</w:t>
      </w:r>
      <w:r>
        <w:rPr>
          <w:noProof/>
        </w:rPr>
        <w:fldChar w:fldCharType="end"/>
      </w:r>
    </w:p>
    <w:p w14:paraId="55574F2C" w14:textId="38525468" w:rsidR="00152EF7" w:rsidRDefault="00152EF7">
      <w:pPr>
        <w:pStyle w:val="TOC4"/>
        <w:rPr>
          <w:rFonts w:asciiTheme="minorHAnsi" w:hAnsiTheme="minorHAnsi" w:cstheme="minorBidi"/>
          <w:noProof/>
          <w:kern w:val="2"/>
          <w:sz w:val="22"/>
          <w:szCs w:val="22"/>
          <w:lang w:eastAsia="en-GB"/>
          <w14:ligatures w14:val="standardContextual"/>
        </w:rPr>
      </w:pPr>
      <w:r>
        <w:rPr>
          <w:noProof/>
        </w:rPr>
        <w:t>5.4.2.2</w:t>
      </w:r>
      <w:r>
        <w:rPr>
          <w:rFonts w:asciiTheme="minorHAnsi" w:hAnsiTheme="minorHAnsi" w:cstheme="minorBidi"/>
          <w:noProof/>
          <w:kern w:val="2"/>
          <w:sz w:val="22"/>
          <w:szCs w:val="22"/>
          <w:lang w:eastAsia="en-GB"/>
          <w14:ligatures w14:val="standardContextual"/>
        </w:rPr>
        <w:tab/>
      </w:r>
      <w:r>
        <w:rPr>
          <w:noProof/>
        </w:rPr>
        <w:t>Type: AuthenticationSubscription</w:t>
      </w:r>
      <w:r>
        <w:rPr>
          <w:noProof/>
        </w:rPr>
        <w:tab/>
      </w:r>
      <w:r>
        <w:rPr>
          <w:noProof/>
        </w:rPr>
        <w:fldChar w:fldCharType="begin" w:fldLock="1"/>
      </w:r>
      <w:r>
        <w:rPr>
          <w:noProof/>
        </w:rPr>
        <w:instrText xml:space="preserve"> PAGEREF _Toc161911006 \h </w:instrText>
      </w:r>
      <w:r>
        <w:rPr>
          <w:noProof/>
        </w:rPr>
      </w:r>
      <w:r>
        <w:rPr>
          <w:noProof/>
        </w:rPr>
        <w:fldChar w:fldCharType="separate"/>
      </w:r>
      <w:r>
        <w:rPr>
          <w:noProof/>
        </w:rPr>
        <w:t>152</w:t>
      </w:r>
      <w:r>
        <w:rPr>
          <w:noProof/>
        </w:rPr>
        <w:fldChar w:fldCharType="end"/>
      </w:r>
    </w:p>
    <w:p w14:paraId="118521D4" w14:textId="0232448B" w:rsidR="00152EF7" w:rsidRDefault="00152EF7">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3</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_Toc161911007 \h </w:instrText>
      </w:r>
      <w:r>
        <w:rPr>
          <w:noProof/>
        </w:rPr>
      </w:r>
      <w:r>
        <w:rPr>
          <w:noProof/>
        </w:rPr>
        <w:fldChar w:fldCharType="separate"/>
      </w:r>
      <w:r>
        <w:rPr>
          <w:noProof/>
        </w:rPr>
        <w:t>154</w:t>
      </w:r>
      <w:r>
        <w:rPr>
          <w:noProof/>
        </w:rPr>
        <w:fldChar w:fldCharType="end"/>
      </w:r>
    </w:p>
    <w:p w14:paraId="3B6F897F" w14:textId="1E787A79" w:rsidR="00152EF7" w:rsidRDefault="00152EF7">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4</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_Toc161911008 \h </w:instrText>
      </w:r>
      <w:r>
        <w:rPr>
          <w:noProof/>
        </w:rPr>
      </w:r>
      <w:r>
        <w:rPr>
          <w:noProof/>
        </w:rPr>
        <w:fldChar w:fldCharType="separate"/>
      </w:r>
      <w:r>
        <w:rPr>
          <w:noProof/>
        </w:rPr>
        <w:t>155</w:t>
      </w:r>
      <w:r>
        <w:rPr>
          <w:noProof/>
        </w:rPr>
        <w:fldChar w:fldCharType="end"/>
      </w:r>
    </w:p>
    <w:p w14:paraId="40FAB1EA" w14:textId="10C5AFD6" w:rsidR="00152EF7" w:rsidRDefault="00152EF7">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5</w:t>
      </w:r>
      <w:r>
        <w:rPr>
          <w:rFonts w:asciiTheme="minorHAnsi" w:hAnsiTheme="minorHAnsi" w:cstheme="minorBidi"/>
          <w:noProof/>
          <w:kern w:val="2"/>
          <w:sz w:val="22"/>
          <w:szCs w:val="22"/>
          <w:lang w:eastAsia="en-GB"/>
          <w14:ligatures w14:val="standardContextual"/>
        </w:rPr>
        <w:tab/>
      </w:r>
      <w:r>
        <w:rPr>
          <w:noProof/>
        </w:rPr>
        <w:t>Type: SubscriptionDataSubscriptions</w:t>
      </w:r>
      <w:r>
        <w:rPr>
          <w:noProof/>
        </w:rPr>
        <w:tab/>
      </w:r>
      <w:r>
        <w:rPr>
          <w:noProof/>
        </w:rPr>
        <w:fldChar w:fldCharType="begin" w:fldLock="1"/>
      </w:r>
      <w:r>
        <w:rPr>
          <w:noProof/>
        </w:rPr>
        <w:instrText xml:space="preserve"> PAGEREF _Toc161911009 \h </w:instrText>
      </w:r>
      <w:r>
        <w:rPr>
          <w:noProof/>
        </w:rPr>
      </w:r>
      <w:r>
        <w:rPr>
          <w:noProof/>
        </w:rPr>
        <w:fldChar w:fldCharType="separate"/>
      </w:r>
      <w:r>
        <w:rPr>
          <w:noProof/>
        </w:rPr>
        <w:t>156</w:t>
      </w:r>
      <w:r>
        <w:rPr>
          <w:noProof/>
        </w:rPr>
        <w:fldChar w:fldCharType="end"/>
      </w:r>
    </w:p>
    <w:p w14:paraId="6C88439C" w14:textId="2300E552" w:rsidR="00152EF7" w:rsidRDefault="00152EF7">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6</w:t>
      </w:r>
      <w:r>
        <w:rPr>
          <w:rFonts w:asciiTheme="minorHAnsi" w:hAnsiTheme="minorHAnsi" w:cstheme="minorBidi"/>
          <w:noProof/>
          <w:kern w:val="2"/>
          <w:sz w:val="22"/>
          <w:szCs w:val="22"/>
          <w:lang w:eastAsia="en-GB"/>
          <w14:ligatures w14:val="standardContextual"/>
        </w:rPr>
        <w:tab/>
      </w:r>
      <w:r>
        <w:rPr>
          <w:noProof/>
        </w:rPr>
        <w:t>Type: DataChangeNotify</w:t>
      </w:r>
      <w:r>
        <w:rPr>
          <w:noProof/>
        </w:rPr>
        <w:tab/>
      </w:r>
      <w:r>
        <w:rPr>
          <w:noProof/>
        </w:rPr>
        <w:fldChar w:fldCharType="begin" w:fldLock="1"/>
      </w:r>
      <w:r>
        <w:rPr>
          <w:noProof/>
        </w:rPr>
        <w:instrText xml:space="preserve"> PAGEREF _Toc161911010 \h </w:instrText>
      </w:r>
      <w:r>
        <w:rPr>
          <w:noProof/>
        </w:rPr>
      </w:r>
      <w:r>
        <w:rPr>
          <w:noProof/>
        </w:rPr>
        <w:fldChar w:fldCharType="separate"/>
      </w:r>
      <w:r>
        <w:rPr>
          <w:noProof/>
        </w:rPr>
        <w:t>157</w:t>
      </w:r>
      <w:r>
        <w:rPr>
          <w:noProof/>
        </w:rPr>
        <w:fldChar w:fldCharType="end"/>
      </w:r>
    </w:p>
    <w:p w14:paraId="42969D33" w14:textId="7FEADDA2" w:rsidR="00152EF7" w:rsidRDefault="00152EF7">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7</w:t>
      </w:r>
      <w:r>
        <w:rPr>
          <w:rFonts w:asciiTheme="minorHAnsi" w:hAnsiTheme="minorHAnsi" w:cstheme="minorBidi"/>
          <w:noProof/>
          <w:kern w:val="2"/>
          <w:sz w:val="22"/>
          <w:szCs w:val="22"/>
          <w:lang w:eastAsia="en-GB"/>
          <w14:ligatures w14:val="standardContextual"/>
        </w:rPr>
        <w:tab/>
      </w:r>
      <w:r>
        <w:rPr>
          <w:noProof/>
        </w:rPr>
        <w:t>Type: IdentityData</w:t>
      </w:r>
      <w:r>
        <w:rPr>
          <w:noProof/>
        </w:rPr>
        <w:tab/>
      </w:r>
      <w:r>
        <w:rPr>
          <w:noProof/>
        </w:rPr>
        <w:fldChar w:fldCharType="begin" w:fldLock="1"/>
      </w:r>
      <w:r>
        <w:rPr>
          <w:noProof/>
        </w:rPr>
        <w:instrText xml:space="preserve"> PAGEREF _Toc161911011 \h </w:instrText>
      </w:r>
      <w:r>
        <w:rPr>
          <w:noProof/>
        </w:rPr>
      </w:r>
      <w:r>
        <w:rPr>
          <w:noProof/>
        </w:rPr>
        <w:fldChar w:fldCharType="separate"/>
      </w:r>
      <w:r>
        <w:rPr>
          <w:noProof/>
        </w:rPr>
        <w:t>157</w:t>
      </w:r>
      <w:r>
        <w:rPr>
          <w:noProof/>
        </w:rPr>
        <w:fldChar w:fldCharType="end"/>
      </w:r>
    </w:p>
    <w:p w14:paraId="27198C2A" w14:textId="00544737" w:rsidR="00152EF7" w:rsidRDefault="00152EF7">
      <w:pPr>
        <w:pStyle w:val="TOC4"/>
        <w:rPr>
          <w:rFonts w:asciiTheme="minorHAnsi" w:hAnsiTheme="minorHAnsi" w:cstheme="minorBidi"/>
          <w:noProof/>
          <w:kern w:val="2"/>
          <w:sz w:val="22"/>
          <w:szCs w:val="22"/>
          <w:lang w:eastAsia="en-GB"/>
          <w14:ligatures w14:val="standardContextual"/>
        </w:rPr>
      </w:pPr>
      <w:r>
        <w:rPr>
          <w:noProof/>
        </w:rPr>
        <w:t>5.4.2.8</w:t>
      </w:r>
      <w:r>
        <w:rPr>
          <w:rFonts w:asciiTheme="minorHAnsi" w:hAnsiTheme="minorHAnsi" w:cstheme="minorBidi"/>
          <w:noProof/>
          <w:kern w:val="2"/>
          <w:sz w:val="22"/>
          <w:szCs w:val="22"/>
          <w:lang w:eastAsia="en-GB"/>
          <w14:ligatures w14:val="standardContextual"/>
        </w:rPr>
        <w:tab/>
      </w:r>
      <w:r>
        <w:rPr>
          <w:noProof/>
        </w:rPr>
        <w:t>Type: ProvisionedDataSets</w:t>
      </w:r>
      <w:r>
        <w:rPr>
          <w:noProof/>
        </w:rPr>
        <w:tab/>
      </w:r>
      <w:r>
        <w:rPr>
          <w:noProof/>
        </w:rPr>
        <w:fldChar w:fldCharType="begin" w:fldLock="1"/>
      </w:r>
      <w:r>
        <w:rPr>
          <w:noProof/>
        </w:rPr>
        <w:instrText xml:space="preserve"> PAGEREF _Toc161911012 \h </w:instrText>
      </w:r>
      <w:r>
        <w:rPr>
          <w:noProof/>
        </w:rPr>
      </w:r>
      <w:r>
        <w:rPr>
          <w:noProof/>
        </w:rPr>
        <w:fldChar w:fldCharType="separate"/>
      </w:r>
      <w:r>
        <w:rPr>
          <w:noProof/>
        </w:rPr>
        <w:t>158</w:t>
      </w:r>
      <w:r>
        <w:rPr>
          <w:noProof/>
        </w:rPr>
        <w:fldChar w:fldCharType="end"/>
      </w:r>
    </w:p>
    <w:p w14:paraId="1A22EA8C" w14:textId="237AF53E" w:rsidR="00152EF7" w:rsidRDefault="00152EF7">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9</w:t>
      </w:r>
      <w:r>
        <w:rPr>
          <w:rFonts w:asciiTheme="minorHAnsi" w:hAnsiTheme="minorHAnsi" w:cstheme="minorBidi"/>
          <w:noProof/>
          <w:kern w:val="2"/>
          <w:sz w:val="22"/>
          <w:szCs w:val="22"/>
          <w:lang w:eastAsia="en-GB"/>
          <w14:ligatures w14:val="standardContextual"/>
        </w:rPr>
        <w:tab/>
      </w:r>
      <w:r>
        <w:rPr>
          <w:noProof/>
        </w:rPr>
        <w:t>Type: SorData</w:t>
      </w:r>
      <w:r>
        <w:rPr>
          <w:noProof/>
        </w:rPr>
        <w:tab/>
      </w:r>
      <w:r>
        <w:rPr>
          <w:noProof/>
        </w:rPr>
        <w:fldChar w:fldCharType="begin" w:fldLock="1"/>
      </w:r>
      <w:r>
        <w:rPr>
          <w:noProof/>
        </w:rPr>
        <w:instrText xml:space="preserve"> PAGEREF _Toc161911013 \h </w:instrText>
      </w:r>
      <w:r>
        <w:rPr>
          <w:noProof/>
        </w:rPr>
      </w:r>
      <w:r>
        <w:rPr>
          <w:noProof/>
        </w:rPr>
        <w:fldChar w:fldCharType="separate"/>
      </w:r>
      <w:r>
        <w:rPr>
          <w:noProof/>
        </w:rPr>
        <w:t>158</w:t>
      </w:r>
      <w:r>
        <w:rPr>
          <w:noProof/>
        </w:rPr>
        <w:fldChar w:fldCharType="end"/>
      </w:r>
    </w:p>
    <w:p w14:paraId="488CB4AE" w14:textId="097CE3AF" w:rsidR="00152EF7" w:rsidRDefault="00152EF7">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9A</w:t>
      </w:r>
      <w:r>
        <w:rPr>
          <w:rFonts w:asciiTheme="minorHAnsi" w:hAnsiTheme="minorHAnsi" w:cstheme="minorBidi"/>
          <w:noProof/>
          <w:kern w:val="2"/>
          <w:sz w:val="22"/>
          <w:szCs w:val="22"/>
          <w:lang w:eastAsia="en-GB"/>
          <w14:ligatures w14:val="standardContextual"/>
        </w:rPr>
        <w:tab/>
      </w:r>
      <w:r>
        <w:rPr>
          <w:noProof/>
        </w:rPr>
        <w:t>Type: UpuData</w:t>
      </w:r>
      <w:r>
        <w:rPr>
          <w:noProof/>
        </w:rPr>
        <w:tab/>
      </w:r>
      <w:r>
        <w:rPr>
          <w:noProof/>
        </w:rPr>
        <w:fldChar w:fldCharType="begin" w:fldLock="1"/>
      </w:r>
      <w:r>
        <w:rPr>
          <w:noProof/>
        </w:rPr>
        <w:instrText xml:space="preserve"> PAGEREF _Toc161911014 \h </w:instrText>
      </w:r>
      <w:r>
        <w:rPr>
          <w:noProof/>
        </w:rPr>
      </w:r>
      <w:r>
        <w:rPr>
          <w:noProof/>
        </w:rPr>
        <w:fldChar w:fldCharType="separate"/>
      </w:r>
      <w:r>
        <w:rPr>
          <w:noProof/>
        </w:rPr>
        <w:t>159</w:t>
      </w:r>
      <w:r>
        <w:rPr>
          <w:noProof/>
        </w:rPr>
        <w:fldChar w:fldCharType="end"/>
      </w:r>
    </w:p>
    <w:p w14:paraId="58FC5D69" w14:textId="2EAED955" w:rsidR="00152EF7" w:rsidRDefault="00152EF7">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9B</w:t>
      </w:r>
      <w:r>
        <w:rPr>
          <w:rFonts w:asciiTheme="minorHAnsi" w:hAnsiTheme="minorHAnsi" w:cstheme="minorBidi"/>
          <w:noProof/>
          <w:kern w:val="2"/>
          <w:sz w:val="22"/>
          <w:szCs w:val="22"/>
          <w:lang w:eastAsia="en-GB"/>
          <w14:ligatures w14:val="standardContextual"/>
        </w:rPr>
        <w:tab/>
      </w:r>
      <w:r>
        <w:rPr>
          <w:noProof/>
        </w:rPr>
        <w:t>Type: NssaiAckData</w:t>
      </w:r>
      <w:r>
        <w:rPr>
          <w:noProof/>
        </w:rPr>
        <w:tab/>
      </w:r>
      <w:r>
        <w:rPr>
          <w:noProof/>
        </w:rPr>
        <w:fldChar w:fldCharType="begin" w:fldLock="1"/>
      </w:r>
      <w:r>
        <w:rPr>
          <w:noProof/>
        </w:rPr>
        <w:instrText xml:space="preserve"> PAGEREF _Toc161911015 \h </w:instrText>
      </w:r>
      <w:r>
        <w:rPr>
          <w:noProof/>
        </w:rPr>
      </w:r>
      <w:r>
        <w:rPr>
          <w:noProof/>
        </w:rPr>
        <w:fldChar w:fldCharType="separate"/>
      </w:r>
      <w:r>
        <w:rPr>
          <w:noProof/>
        </w:rPr>
        <w:t>159</w:t>
      </w:r>
      <w:r>
        <w:rPr>
          <w:noProof/>
        </w:rPr>
        <w:fldChar w:fldCharType="end"/>
      </w:r>
    </w:p>
    <w:p w14:paraId="64987C0E" w14:textId="43C69588" w:rsidR="00152EF7" w:rsidRDefault="00152EF7">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9C</w:t>
      </w:r>
      <w:r>
        <w:rPr>
          <w:rFonts w:asciiTheme="minorHAnsi" w:hAnsiTheme="minorHAnsi" w:cstheme="minorBidi"/>
          <w:noProof/>
          <w:kern w:val="2"/>
          <w:sz w:val="22"/>
          <w:szCs w:val="22"/>
          <w:lang w:eastAsia="en-GB"/>
          <w14:ligatures w14:val="standardContextual"/>
        </w:rPr>
        <w:tab/>
      </w:r>
      <w:r>
        <w:rPr>
          <w:noProof/>
        </w:rPr>
        <w:t>Type: CagAckData</w:t>
      </w:r>
      <w:r>
        <w:rPr>
          <w:noProof/>
        </w:rPr>
        <w:tab/>
      </w:r>
      <w:r>
        <w:rPr>
          <w:noProof/>
        </w:rPr>
        <w:fldChar w:fldCharType="begin" w:fldLock="1"/>
      </w:r>
      <w:r>
        <w:rPr>
          <w:noProof/>
        </w:rPr>
        <w:instrText xml:space="preserve"> PAGEREF _Toc161911016 \h </w:instrText>
      </w:r>
      <w:r>
        <w:rPr>
          <w:noProof/>
        </w:rPr>
      </w:r>
      <w:r>
        <w:rPr>
          <w:noProof/>
        </w:rPr>
        <w:fldChar w:fldCharType="separate"/>
      </w:r>
      <w:r>
        <w:rPr>
          <w:noProof/>
        </w:rPr>
        <w:t>159</w:t>
      </w:r>
      <w:r>
        <w:rPr>
          <w:noProof/>
        </w:rPr>
        <w:fldChar w:fldCharType="end"/>
      </w:r>
    </w:p>
    <w:p w14:paraId="48DC090A" w14:textId="0E65924F" w:rsidR="00152EF7" w:rsidRDefault="00152EF7">
      <w:pPr>
        <w:pStyle w:val="TOC4"/>
        <w:rPr>
          <w:rFonts w:asciiTheme="minorHAnsi" w:hAnsiTheme="minorHAnsi" w:cstheme="minorBidi"/>
          <w:noProof/>
          <w:kern w:val="2"/>
          <w:sz w:val="22"/>
          <w:szCs w:val="22"/>
          <w:lang w:eastAsia="en-GB"/>
          <w14:ligatures w14:val="standardContextual"/>
        </w:rPr>
      </w:pPr>
      <w:r w:rsidRPr="00EA7F11">
        <w:rPr>
          <w:noProof/>
          <w:lang w:val="fi-FI"/>
        </w:rPr>
        <w:t>5.4.2.</w:t>
      </w:r>
      <w:r w:rsidRPr="00EA7F11">
        <w:rPr>
          <w:noProof/>
          <w:lang w:val="fi-FI" w:eastAsia="zh-CN"/>
        </w:rPr>
        <w:t>10</w:t>
      </w:r>
      <w:r>
        <w:rPr>
          <w:rFonts w:asciiTheme="minorHAnsi" w:hAnsiTheme="minorHAnsi" w:cstheme="minorBidi"/>
          <w:noProof/>
          <w:kern w:val="2"/>
          <w:sz w:val="22"/>
          <w:szCs w:val="22"/>
          <w:lang w:eastAsia="en-GB"/>
          <w14:ligatures w14:val="standardContextual"/>
        </w:rPr>
        <w:tab/>
      </w:r>
      <w:r w:rsidRPr="00EA7F11">
        <w:rPr>
          <w:noProof/>
          <w:lang w:val="fi-FI" w:eastAsia="zh-CN"/>
        </w:rPr>
        <w:t>Void</w:t>
      </w:r>
      <w:r>
        <w:rPr>
          <w:noProof/>
        </w:rPr>
        <w:tab/>
      </w:r>
      <w:r>
        <w:rPr>
          <w:noProof/>
        </w:rPr>
        <w:fldChar w:fldCharType="begin" w:fldLock="1"/>
      </w:r>
      <w:r>
        <w:rPr>
          <w:noProof/>
        </w:rPr>
        <w:instrText xml:space="preserve"> PAGEREF _Toc161911017 \h </w:instrText>
      </w:r>
      <w:r>
        <w:rPr>
          <w:noProof/>
        </w:rPr>
      </w:r>
      <w:r>
        <w:rPr>
          <w:noProof/>
        </w:rPr>
        <w:fldChar w:fldCharType="separate"/>
      </w:r>
      <w:r>
        <w:rPr>
          <w:noProof/>
        </w:rPr>
        <w:t>159</w:t>
      </w:r>
      <w:r>
        <w:rPr>
          <w:noProof/>
        </w:rPr>
        <w:fldChar w:fldCharType="end"/>
      </w:r>
    </w:p>
    <w:p w14:paraId="3C53AA50" w14:textId="56273100" w:rsidR="00152EF7" w:rsidRDefault="00152EF7">
      <w:pPr>
        <w:pStyle w:val="TOC4"/>
        <w:rPr>
          <w:rFonts w:asciiTheme="minorHAnsi" w:hAnsiTheme="minorHAnsi" w:cstheme="minorBidi"/>
          <w:noProof/>
          <w:kern w:val="2"/>
          <w:sz w:val="22"/>
          <w:szCs w:val="22"/>
          <w:lang w:eastAsia="en-GB"/>
          <w14:ligatures w14:val="standardContextual"/>
        </w:rPr>
      </w:pPr>
      <w:r w:rsidRPr="00EA7F11">
        <w:rPr>
          <w:noProof/>
          <w:lang w:val="fi-FI"/>
        </w:rPr>
        <w:t>5.4.2.</w:t>
      </w:r>
      <w:r w:rsidRPr="00EA7F11">
        <w:rPr>
          <w:noProof/>
          <w:lang w:val="fi-FI" w:eastAsia="zh-CN"/>
        </w:rPr>
        <w:t>11</w:t>
      </w:r>
      <w:r>
        <w:rPr>
          <w:rFonts w:asciiTheme="minorHAnsi" w:hAnsiTheme="minorHAnsi" w:cstheme="minorBidi"/>
          <w:noProof/>
          <w:kern w:val="2"/>
          <w:sz w:val="22"/>
          <w:szCs w:val="22"/>
          <w:lang w:eastAsia="en-GB"/>
          <w14:ligatures w14:val="standardContextual"/>
        </w:rPr>
        <w:tab/>
      </w:r>
      <w:r w:rsidRPr="00EA7F11">
        <w:rPr>
          <w:noProof/>
          <w:lang w:val="fi-FI" w:eastAsia="zh-CN"/>
        </w:rPr>
        <w:t>Void</w:t>
      </w:r>
      <w:r>
        <w:rPr>
          <w:noProof/>
        </w:rPr>
        <w:tab/>
      </w:r>
      <w:r>
        <w:rPr>
          <w:noProof/>
        </w:rPr>
        <w:fldChar w:fldCharType="begin" w:fldLock="1"/>
      </w:r>
      <w:r>
        <w:rPr>
          <w:noProof/>
        </w:rPr>
        <w:instrText xml:space="preserve"> PAGEREF _Toc161911018 \h </w:instrText>
      </w:r>
      <w:r>
        <w:rPr>
          <w:noProof/>
        </w:rPr>
      </w:r>
      <w:r>
        <w:rPr>
          <w:noProof/>
        </w:rPr>
        <w:fldChar w:fldCharType="separate"/>
      </w:r>
      <w:r>
        <w:rPr>
          <w:noProof/>
        </w:rPr>
        <w:t>159</w:t>
      </w:r>
      <w:r>
        <w:rPr>
          <w:noProof/>
        </w:rPr>
        <w:fldChar w:fldCharType="end"/>
      </w:r>
    </w:p>
    <w:p w14:paraId="70B98531" w14:textId="1B8254A0" w:rsidR="00152EF7" w:rsidRDefault="00152EF7">
      <w:pPr>
        <w:pStyle w:val="TOC4"/>
        <w:rPr>
          <w:rFonts w:asciiTheme="minorHAnsi" w:hAnsiTheme="minorHAnsi" w:cstheme="minorBidi"/>
          <w:noProof/>
          <w:kern w:val="2"/>
          <w:sz w:val="22"/>
          <w:szCs w:val="22"/>
          <w:lang w:eastAsia="en-GB"/>
          <w14:ligatures w14:val="standardContextual"/>
        </w:rPr>
      </w:pPr>
      <w:r w:rsidRPr="00EA7F11">
        <w:rPr>
          <w:noProof/>
          <w:lang w:val="fi-FI"/>
        </w:rPr>
        <w:t>5.4.2.</w:t>
      </w:r>
      <w:r w:rsidRPr="00EA7F11">
        <w:rPr>
          <w:noProof/>
          <w:lang w:val="fi-FI" w:eastAsia="zh-CN"/>
        </w:rPr>
        <w:t>12</w:t>
      </w:r>
      <w:r>
        <w:rPr>
          <w:rFonts w:asciiTheme="minorHAnsi" w:hAnsiTheme="minorHAnsi" w:cstheme="minorBidi"/>
          <w:noProof/>
          <w:kern w:val="2"/>
          <w:sz w:val="22"/>
          <w:szCs w:val="22"/>
          <w:lang w:eastAsia="en-GB"/>
          <w14:ligatures w14:val="standardContextual"/>
        </w:rPr>
        <w:tab/>
      </w:r>
      <w:r w:rsidRPr="00EA7F11">
        <w:rPr>
          <w:noProof/>
          <w:lang w:val="fi-FI" w:eastAsia="zh-CN"/>
        </w:rPr>
        <w:t>Void</w:t>
      </w:r>
      <w:r>
        <w:rPr>
          <w:noProof/>
        </w:rPr>
        <w:tab/>
      </w:r>
      <w:r>
        <w:rPr>
          <w:noProof/>
        </w:rPr>
        <w:fldChar w:fldCharType="begin" w:fldLock="1"/>
      </w:r>
      <w:r>
        <w:rPr>
          <w:noProof/>
        </w:rPr>
        <w:instrText xml:space="preserve"> PAGEREF _Toc161911019 \h </w:instrText>
      </w:r>
      <w:r>
        <w:rPr>
          <w:noProof/>
        </w:rPr>
      </w:r>
      <w:r>
        <w:rPr>
          <w:noProof/>
        </w:rPr>
        <w:fldChar w:fldCharType="separate"/>
      </w:r>
      <w:r>
        <w:rPr>
          <w:noProof/>
        </w:rPr>
        <w:t>159</w:t>
      </w:r>
      <w:r>
        <w:rPr>
          <w:noProof/>
        </w:rPr>
        <w:fldChar w:fldCharType="end"/>
      </w:r>
    </w:p>
    <w:p w14:paraId="1837A99B" w14:textId="2907C355" w:rsidR="00152EF7" w:rsidRDefault="00152EF7">
      <w:pPr>
        <w:pStyle w:val="TOC4"/>
        <w:rPr>
          <w:rFonts w:asciiTheme="minorHAnsi" w:hAnsiTheme="minorHAnsi" w:cstheme="minorBidi"/>
          <w:noProof/>
          <w:kern w:val="2"/>
          <w:sz w:val="22"/>
          <w:szCs w:val="22"/>
          <w:lang w:eastAsia="en-GB"/>
          <w14:ligatures w14:val="standardContextual"/>
        </w:rPr>
      </w:pPr>
      <w:r w:rsidRPr="00EA7F11">
        <w:rPr>
          <w:noProof/>
          <w:lang w:val="fi-FI"/>
        </w:rPr>
        <w:t>5.4.2.</w:t>
      </w:r>
      <w:r w:rsidRPr="00EA7F11">
        <w:rPr>
          <w:noProof/>
          <w:lang w:val="fi-FI" w:eastAsia="zh-CN"/>
        </w:rPr>
        <w:t>13</w:t>
      </w:r>
      <w:r>
        <w:rPr>
          <w:rFonts w:asciiTheme="minorHAnsi" w:hAnsiTheme="minorHAnsi" w:cstheme="minorBidi"/>
          <w:noProof/>
          <w:kern w:val="2"/>
          <w:sz w:val="22"/>
          <w:szCs w:val="22"/>
          <w:lang w:eastAsia="en-GB"/>
          <w14:ligatures w14:val="standardContextual"/>
        </w:rPr>
        <w:tab/>
      </w:r>
      <w:r w:rsidRPr="00EA7F11">
        <w:rPr>
          <w:noProof/>
          <w:lang w:val="fi-FI" w:eastAsia="zh-CN"/>
        </w:rPr>
        <w:t>Void</w:t>
      </w:r>
      <w:r>
        <w:rPr>
          <w:noProof/>
        </w:rPr>
        <w:tab/>
      </w:r>
      <w:r>
        <w:rPr>
          <w:noProof/>
        </w:rPr>
        <w:fldChar w:fldCharType="begin" w:fldLock="1"/>
      </w:r>
      <w:r>
        <w:rPr>
          <w:noProof/>
        </w:rPr>
        <w:instrText xml:space="preserve"> PAGEREF _Toc161911020 \h </w:instrText>
      </w:r>
      <w:r>
        <w:rPr>
          <w:noProof/>
        </w:rPr>
      </w:r>
      <w:r>
        <w:rPr>
          <w:noProof/>
        </w:rPr>
        <w:fldChar w:fldCharType="separate"/>
      </w:r>
      <w:r>
        <w:rPr>
          <w:noProof/>
        </w:rPr>
        <w:t>159</w:t>
      </w:r>
      <w:r>
        <w:rPr>
          <w:noProof/>
        </w:rPr>
        <w:fldChar w:fldCharType="end"/>
      </w:r>
    </w:p>
    <w:p w14:paraId="2A725C14" w14:textId="48AFF1F2" w:rsidR="00152EF7" w:rsidRDefault="00152EF7">
      <w:pPr>
        <w:pStyle w:val="TOC4"/>
        <w:rPr>
          <w:rFonts w:asciiTheme="minorHAnsi" w:hAnsiTheme="minorHAnsi" w:cstheme="minorBidi"/>
          <w:noProof/>
          <w:kern w:val="2"/>
          <w:sz w:val="22"/>
          <w:szCs w:val="22"/>
          <w:lang w:eastAsia="en-GB"/>
          <w14:ligatures w14:val="standardContextual"/>
        </w:rPr>
      </w:pPr>
      <w:r w:rsidRPr="00EA7F11">
        <w:rPr>
          <w:noProof/>
          <w:lang w:val="fi-FI"/>
        </w:rPr>
        <w:t>5.4.2.</w:t>
      </w:r>
      <w:r w:rsidRPr="00EA7F11">
        <w:rPr>
          <w:noProof/>
          <w:lang w:val="fi-FI" w:eastAsia="zh-CN"/>
        </w:rPr>
        <w:t>14</w:t>
      </w:r>
      <w:r>
        <w:rPr>
          <w:rFonts w:asciiTheme="minorHAnsi" w:hAnsiTheme="minorHAnsi" w:cstheme="minorBidi"/>
          <w:noProof/>
          <w:kern w:val="2"/>
          <w:sz w:val="22"/>
          <w:szCs w:val="22"/>
          <w:lang w:eastAsia="en-GB"/>
          <w14:ligatures w14:val="standardContextual"/>
        </w:rPr>
        <w:tab/>
      </w:r>
      <w:r w:rsidRPr="00EA7F11">
        <w:rPr>
          <w:noProof/>
          <w:lang w:val="fi-FI" w:eastAsia="zh-CN"/>
        </w:rPr>
        <w:t>Void</w:t>
      </w:r>
      <w:r>
        <w:rPr>
          <w:noProof/>
        </w:rPr>
        <w:tab/>
      </w:r>
      <w:r>
        <w:rPr>
          <w:noProof/>
        </w:rPr>
        <w:fldChar w:fldCharType="begin" w:fldLock="1"/>
      </w:r>
      <w:r>
        <w:rPr>
          <w:noProof/>
        </w:rPr>
        <w:instrText xml:space="preserve"> PAGEREF _Toc161911021 \h </w:instrText>
      </w:r>
      <w:r>
        <w:rPr>
          <w:noProof/>
        </w:rPr>
      </w:r>
      <w:r>
        <w:rPr>
          <w:noProof/>
        </w:rPr>
        <w:fldChar w:fldCharType="separate"/>
      </w:r>
      <w:r>
        <w:rPr>
          <w:noProof/>
        </w:rPr>
        <w:t>159</w:t>
      </w:r>
      <w:r>
        <w:rPr>
          <w:noProof/>
        </w:rPr>
        <w:fldChar w:fldCharType="end"/>
      </w:r>
    </w:p>
    <w:p w14:paraId="00432AA9" w14:textId="7EAD9468" w:rsidR="00152EF7" w:rsidRDefault="00152EF7">
      <w:pPr>
        <w:pStyle w:val="TOC4"/>
        <w:rPr>
          <w:rFonts w:asciiTheme="minorHAnsi" w:hAnsiTheme="minorHAnsi" w:cstheme="minorBidi"/>
          <w:noProof/>
          <w:kern w:val="2"/>
          <w:sz w:val="22"/>
          <w:szCs w:val="22"/>
          <w:lang w:eastAsia="en-GB"/>
          <w14:ligatures w14:val="standardContextual"/>
        </w:rPr>
      </w:pPr>
      <w:r w:rsidRPr="00EA7F11">
        <w:rPr>
          <w:noProof/>
          <w:lang w:val="fi-FI"/>
        </w:rPr>
        <w:t>5.4.2.</w:t>
      </w:r>
      <w:r w:rsidRPr="00EA7F11">
        <w:rPr>
          <w:noProof/>
          <w:lang w:val="fi-FI" w:eastAsia="zh-CN"/>
        </w:rPr>
        <w:t>15</w:t>
      </w:r>
      <w:r>
        <w:rPr>
          <w:rFonts w:asciiTheme="minorHAnsi" w:hAnsiTheme="minorHAnsi" w:cstheme="minorBidi"/>
          <w:noProof/>
          <w:kern w:val="2"/>
          <w:sz w:val="22"/>
          <w:szCs w:val="22"/>
          <w:lang w:eastAsia="en-GB"/>
          <w14:ligatures w14:val="standardContextual"/>
        </w:rPr>
        <w:tab/>
      </w:r>
      <w:r w:rsidRPr="00EA7F11">
        <w:rPr>
          <w:noProof/>
          <w:lang w:val="fi-FI" w:eastAsia="zh-CN"/>
        </w:rPr>
        <w:t>Void</w:t>
      </w:r>
      <w:r>
        <w:rPr>
          <w:noProof/>
        </w:rPr>
        <w:tab/>
      </w:r>
      <w:r>
        <w:rPr>
          <w:noProof/>
        </w:rPr>
        <w:fldChar w:fldCharType="begin" w:fldLock="1"/>
      </w:r>
      <w:r>
        <w:rPr>
          <w:noProof/>
        </w:rPr>
        <w:instrText xml:space="preserve"> PAGEREF _Toc161911022 \h </w:instrText>
      </w:r>
      <w:r>
        <w:rPr>
          <w:noProof/>
        </w:rPr>
      </w:r>
      <w:r>
        <w:rPr>
          <w:noProof/>
        </w:rPr>
        <w:fldChar w:fldCharType="separate"/>
      </w:r>
      <w:r>
        <w:rPr>
          <w:noProof/>
        </w:rPr>
        <w:t>159</w:t>
      </w:r>
      <w:r>
        <w:rPr>
          <w:noProof/>
        </w:rPr>
        <w:fldChar w:fldCharType="end"/>
      </w:r>
    </w:p>
    <w:p w14:paraId="2BC83C22" w14:textId="316B7FB2" w:rsidR="00152EF7" w:rsidRDefault="00152EF7">
      <w:pPr>
        <w:pStyle w:val="TOC4"/>
        <w:rPr>
          <w:rFonts w:asciiTheme="minorHAnsi" w:hAnsiTheme="minorHAnsi" w:cstheme="minorBidi"/>
          <w:noProof/>
          <w:kern w:val="2"/>
          <w:sz w:val="22"/>
          <w:szCs w:val="22"/>
          <w:lang w:eastAsia="en-GB"/>
          <w14:ligatures w14:val="standardContextual"/>
        </w:rPr>
      </w:pPr>
      <w:r>
        <w:rPr>
          <w:noProof/>
        </w:rPr>
        <w:lastRenderedPageBreak/>
        <w:t>5.4.2.</w:t>
      </w:r>
      <w:r>
        <w:rPr>
          <w:noProof/>
          <w:lang w:eastAsia="zh-CN"/>
        </w:rPr>
        <w:t>16</w:t>
      </w:r>
      <w:r>
        <w:rPr>
          <w:rFonts w:asciiTheme="minorHAnsi"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_Toc161911023 \h </w:instrText>
      </w:r>
      <w:r>
        <w:rPr>
          <w:noProof/>
        </w:rPr>
      </w:r>
      <w:r>
        <w:rPr>
          <w:noProof/>
        </w:rPr>
        <w:fldChar w:fldCharType="separate"/>
      </w:r>
      <w:r>
        <w:rPr>
          <w:noProof/>
        </w:rPr>
        <w:t>160</w:t>
      </w:r>
      <w:r>
        <w:rPr>
          <w:noProof/>
        </w:rPr>
        <w:fldChar w:fldCharType="end"/>
      </w:r>
    </w:p>
    <w:p w14:paraId="3BB7BAAC" w14:textId="575C72DD" w:rsidR="00152EF7" w:rsidRDefault="00152EF7">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17</w:t>
      </w:r>
      <w:r>
        <w:rPr>
          <w:rFonts w:asciiTheme="minorHAnsi"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_Toc161911024 \h </w:instrText>
      </w:r>
      <w:r>
        <w:rPr>
          <w:noProof/>
        </w:rPr>
      </w:r>
      <w:r>
        <w:rPr>
          <w:noProof/>
        </w:rPr>
        <w:fldChar w:fldCharType="separate"/>
      </w:r>
      <w:r>
        <w:rPr>
          <w:noProof/>
        </w:rPr>
        <w:t>160</w:t>
      </w:r>
      <w:r>
        <w:rPr>
          <w:noProof/>
        </w:rPr>
        <w:fldChar w:fldCharType="end"/>
      </w:r>
    </w:p>
    <w:p w14:paraId="128123F1" w14:textId="3CAF188D" w:rsidR="00152EF7" w:rsidRDefault="00152EF7">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18</w:t>
      </w:r>
      <w:r>
        <w:rPr>
          <w:rFonts w:asciiTheme="minorHAnsi"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_Toc161911025 \h </w:instrText>
      </w:r>
      <w:r>
        <w:rPr>
          <w:noProof/>
        </w:rPr>
      </w:r>
      <w:r>
        <w:rPr>
          <w:noProof/>
        </w:rPr>
        <w:fldChar w:fldCharType="separate"/>
      </w:r>
      <w:r>
        <w:rPr>
          <w:noProof/>
        </w:rPr>
        <w:t>160</w:t>
      </w:r>
      <w:r>
        <w:rPr>
          <w:noProof/>
        </w:rPr>
        <w:fldChar w:fldCharType="end"/>
      </w:r>
    </w:p>
    <w:p w14:paraId="7F4C84A7" w14:textId="36AB721F" w:rsidR="00152EF7" w:rsidRDefault="00152EF7">
      <w:pPr>
        <w:pStyle w:val="TOC4"/>
        <w:rPr>
          <w:rFonts w:asciiTheme="minorHAnsi" w:hAnsiTheme="minorHAnsi" w:cstheme="minorBidi"/>
          <w:noProof/>
          <w:kern w:val="2"/>
          <w:sz w:val="22"/>
          <w:szCs w:val="22"/>
          <w:lang w:eastAsia="en-GB"/>
          <w14:ligatures w14:val="standardContextual"/>
        </w:rPr>
      </w:pPr>
      <w:r>
        <w:rPr>
          <w:noProof/>
        </w:rPr>
        <w:t>5.4.2.</w:t>
      </w:r>
      <w:r w:rsidRPr="00EA7F11">
        <w:rPr>
          <w:noProof/>
          <w:lang w:val="de-DE" w:eastAsia="zh-CN"/>
        </w:rPr>
        <w:t>19</w:t>
      </w:r>
      <w:r>
        <w:rPr>
          <w:rFonts w:asciiTheme="minorHAnsi" w:hAnsiTheme="minorHAnsi" w:cstheme="minorBidi"/>
          <w:noProof/>
          <w:kern w:val="2"/>
          <w:sz w:val="22"/>
          <w:szCs w:val="22"/>
          <w:lang w:eastAsia="en-GB"/>
          <w14:ligatures w14:val="standardContextual"/>
        </w:rPr>
        <w:tab/>
      </w:r>
      <w:r>
        <w:rPr>
          <w:noProof/>
        </w:rPr>
        <w:t xml:space="preserve">Type: </w:t>
      </w:r>
      <w:r w:rsidRPr="00EA7F11">
        <w:rPr>
          <w:noProof/>
          <w:lang w:val="de-DE"/>
        </w:rPr>
        <w:t>AmfSubscriptionInfo</w:t>
      </w:r>
      <w:r>
        <w:rPr>
          <w:noProof/>
        </w:rPr>
        <w:tab/>
      </w:r>
      <w:r>
        <w:rPr>
          <w:noProof/>
        </w:rPr>
        <w:fldChar w:fldCharType="begin" w:fldLock="1"/>
      </w:r>
      <w:r>
        <w:rPr>
          <w:noProof/>
        </w:rPr>
        <w:instrText xml:space="preserve"> PAGEREF _Toc161911026 \h </w:instrText>
      </w:r>
      <w:r>
        <w:rPr>
          <w:noProof/>
        </w:rPr>
      </w:r>
      <w:r>
        <w:rPr>
          <w:noProof/>
        </w:rPr>
        <w:fldChar w:fldCharType="separate"/>
      </w:r>
      <w:r>
        <w:rPr>
          <w:noProof/>
        </w:rPr>
        <w:t>160</w:t>
      </w:r>
      <w:r>
        <w:rPr>
          <w:noProof/>
        </w:rPr>
        <w:fldChar w:fldCharType="end"/>
      </w:r>
    </w:p>
    <w:p w14:paraId="3589EC09" w14:textId="18E4E3AF" w:rsidR="00152EF7" w:rsidRDefault="00152EF7">
      <w:pPr>
        <w:pStyle w:val="TOC4"/>
        <w:rPr>
          <w:rFonts w:asciiTheme="minorHAnsi" w:hAnsiTheme="minorHAnsi" w:cstheme="minorBidi"/>
          <w:noProof/>
          <w:kern w:val="2"/>
          <w:sz w:val="22"/>
          <w:szCs w:val="22"/>
          <w:lang w:eastAsia="en-GB"/>
          <w14:ligatures w14:val="standardContextual"/>
        </w:rPr>
      </w:pPr>
      <w:r>
        <w:rPr>
          <w:noProof/>
        </w:rPr>
        <w:t>5.4.2.20</w:t>
      </w:r>
      <w:r>
        <w:rPr>
          <w:rFonts w:asciiTheme="minorHAnsi" w:hAnsiTheme="minorHAnsi" w:cstheme="minorBidi"/>
          <w:noProof/>
          <w:kern w:val="2"/>
          <w:sz w:val="22"/>
          <w:szCs w:val="22"/>
          <w:lang w:eastAsia="en-GB"/>
          <w14:ligatures w14:val="standardContextual"/>
        </w:rPr>
        <w:tab/>
      </w:r>
      <w:r>
        <w:rPr>
          <w:noProof/>
        </w:rPr>
        <w:t>Type: EeProfileData</w:t>
      </w:r>
      <w:r>
        <w:rPr>
          <w:noProof/>
        </w:rPr>
        <w:tab/>
      </w:r>
      <w:r>
        <w:rPr>
          <w:noProof/>
        </w:rPr>
        <w:fldChar w:fldCharType="begin" w:fldLock="1"/>
      </w:r>
      <w:r>
        <w:rPr>
          <w:noProof/>
        </w:rPr>
        <w:instrText xml:space="preserve"> PAGEREF _Toc161911027 \h </w:instrText>
      </w:r>
      <w:r>
        <w:rPr>
          <w:noProof/>
        </w:rPr>
      </w:r>
      <w:r>
        <w:rPr>
          <w:noProof/>
        </w:rPr>
        <w:fldChar w:fldCharType="separate"/>
      </w:r>
      <w:r>
        <w:rPr>
          <w:noProof/>
        </w:rPr>
        <w:t>161</w:t>
      </w:r>
      <w:r>
        <w:rPr>
          <w:noProof/>
        </w:rPr>
        <w:fldChar w:fldCharType="end"/>
      </w:r>
    </w:p>
    <w:p w14:paraId="0730E85E" w14:textId="0FAF3401" w:rsidR="00152EF7" w:rsidRDefault="00152EF7">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21</w:t>
      </w:r>
      <w:r>
        <w:rPr>
          <w:rFonts w:asciiTheme="minorHAnsi"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_Toc161911028 \h </w:instrText>
      </w:r>
      <w:r>
        <w:rPr>
          <w:noProof/>
        </w:rPr>
      </w:r>
      <w:r>
        <w:rPr>
          <w:noProof/>
        </w:rPr>
        <w:fldChar w:fldCharType="separate"/>
      </w:r>
      <w:r>
        <w:rPr>
          <w:noProof/>
        </w:rPr>
        <w:t>161</w:t>
      </w:r>
      <w:r>
        <w:rPr>
          <w:noProof/>
        </w:rPr>
        <w:fldChar w:fldCharType="end"/>
      </w:r>
    </w:p>
    <w:p w14:paraId="7A4F227B" w14:textId="2BED602B" w:rsidR="00152EF7" w:rsidRDefault="00152EF7">
      <w:pPr>
        <w:pStyle w:val="TOC4"/>
        <w:rPr>
          <w:rFonts w:asciiTheme="minorHAnsi" w:hAnsiTheme="minorHAnsi" w:cstheme="minorBidi"/>
          <w:noProof/>
          <w:kern w:val="2"/>
          <w:sz w:val="22"/>
          <w:szCs w:val="22"/>
          <w:lang w:eastAsia="en-GB"/>
          <w14:ligatures w14:val="standardContextual"/>
        </w:rPr>
      </w:pPr>
      <w:r>
        <w:rPr>
          <w:noProof/>
        </w:rPr>
        <w:t>5.4.2.22</w:t>
      </w:r>
      <w:r>
        <w:rPr>
          <w:rFonts w:asciiTheme="minorHAnsi" w:hAnsiTheme="minorHAnsi" w:cstheme="minorBidi"/>
          <w:noProof/>
          <w:kern w:val="2"/>
          <w:sz w:val="22"/>
          <w:szCs w:val="22"/>
          <w:lang w:eastAsia="en-GB"/>
          <w14:ligatures w14:val="standardContextual"/>
        </w:rPr>
        <w:tab/>
      </w:r>
      <w:r>
        <w:rPr>
          <w:noProof/>
        </w:rPr>
        <w:t>Type: ContextDataSets</w:t>
      </w:r>
      <w:r>
        <w:rPr>
          <w:noProof/>
        </w:rPr>
        <w:tab/>
      </w:r>
      <w:r>
        <w:rPr>
          <w:noProof/>
        </w:rPr>
        <w:fldChar w:fldCharType="begin" w:fldLock="1"/>
      </w:r>
      <w:r>
        <w:rPr>
          <w:noProof/>
        </w:rPr>
        <w:instrText xml:space="preserve"> PAGEREF _Toc161911029 \h </w:instrText>
      </w:r>
      <w:r>
        <w:rPr>
          <w:noProof/>
        </w:rPr>
      </w:r>
      <w:r>
        <w:rPr>
          <w:noProof/>
        </w:rPr>
        <w:fldChar w:fldCharType="separate"/>
      </w:r>
      <w:r>
        <w:rPr>
          <w:noProof/>
        </w:rPr>
        <w:t>161</w:t>
      </w:r>
      <w:r>
        <w:rPr>
          <w:noProof/>
        </w:rPr>
        <w:fldChar w:fldCharType="end"/>
      </w:r>
    </w:p>
    <w:p w14:paraId="48EABBB3" w14:textId="4D58E1E2" w:rsidR="00152EF7" w:rsidRDefault="00152EF7">
      <w:pPr>
        <w:pStyle w:val="TOC4"/>
        <w:rPr>
          <w:rFonts w:asciiTheme="minorHAnsi" w:hAnsiTheme="minorHAnsi" w:cstheme="minorBidi"/>
          <w:noProof/>
          <w:kern w:val="2"/>
          <w:sz w:val="22"/>
          <w:szCs w:val="22"/>
          <w:lang w:eastAsia="en-GB"/>
          <w14:ligatures w14:val="standardContextual"/>
        </w:rPr>
      </w:pPr>
      <w:r>
        <w:rPr>
          <w:noProof/>
        </w:rPr>
        <w:t>5.4.2.23</w:t>
      </w:r>
      <w:r>
        <w:rPr>
          <w:rFonts w:asciiTheme="minorHAnsi" w:hAnsiTheme="minorHAnsi" w:cstheme="minorBidi"/>
          <w:noProof/>
          <w:kern w:val="2"/>
          <w:sz w:val="22"/>
          <w:szCs w:val="22"/>
          <w:lang w:eastAsia="en-GB"/>
          <w14:ligatures w14:val="standardContextual"/>
        </w:rPr>
        <w:tab/>
      </w:r>
      <w:r>
        <w:rPr>
          <w:noProof/>
        </w:rPr>
        <w:t>Type: SequenceNumber</w:t>
      </w:r>
      <w:r>
        <w:rPr>
          <w:noProof/>
        </w:rPr>
        <w:tab/>
      </w:r>
      <w:r>
        <w:rPr>
          <w:noProof/>
        </w:rPr>
        <w:fldChar w:fldCharType="begin" w:fldLock="1"/>
      </w:r>
      <w:r>
        <w:rPr>
          <w:noProof/>
        </w:rPr>
        <w:instrText xml:space="preserve"> PAGEREF _Toc161911030 \h </w:instrText>
      </w:r>
      <w:r>
        <w:rPr>
          <w:noProof/>
        </w:rPr>
      </w:r>
      <w:r>
        <w:rPr>
          <w:noProof/>
        </w:rPr>
        <w:fldChar w:fldCharType="separate"/>
      </w:r>
      <w:r>
        <w:rPr>
          <w:noProof/>
        </w:rPr>
        <w:t>162</w:t>
      </w:r>
      <w:r>
        <w:rPr>
          <w:noProof/>
        </w:rPr>
        <w:fldChar w:fldCharType="end"/>
      </w:r>
    </w:p>
    <w:p w14:paraId="702F94F8" w14:textId="1237C2EE" w:rsidR="00152EF7" w:rsidRDefault="00152EF7">
      <w:pPr>
        <w:pStyle w:val="TOC4"/>
        <w:rPr>
          <w:rFonts w:asciiTheme="minorHAnsi" w:hAnsiTheme="minorHAnsi" w:cstheme="minorBidi"/>
          <w:noProof/>
          <w:kern w:val="2"/>
          <w:sz w:val="22"/>
          <w:szCs w:val="22"/>
          <w:lang w:eastAsia="en-GB"/>
          <w14:ligatures w14:val="standardContextual"/>
        </w:rPr>
      </w:pPr>
      <w:r>
        <w:rPr>
          <w:noProof/>
        </w:rPr>
        <w:t>5.4.2.24</w:t>
      </w:r>
      <w:r>
        <w:rPr>
          <w:rFonts w:asciiTheme="minorHAnsi" w:hAnsiTheme="minorHAnsi" w:cstheme="minorBidi"/>
          <w:noProof/>
          <w:kern w:val="2"/>
          <w:sz w:val="22"/>
          <w:szCs w:val="22"/>
          <w:lang w:eastAsia="en-GB"/>
          <w14:ligatures w14:val="standardContextual"/>
        </w:rPr>
        <w:tab/>
      </w:r>
      <w:r>
        <w:rPr>
          <w:noProof/>
        </w:rPr>
        <w:t>Type: MessageWaitingData</w:t>
      </w:r>
      <w:r>
        <w:rPr>
          <w:noProof/>
        </w:rPr>
        <w:tab/>
      </w:r>
      <w:r>
        <w:rPr>
          <w:noProof/>
        </w:rPr>
        <w:fldChar w:fldCharType="begin" w:fldLock="1"/>
      </w:r>
      <w:r>
        <w:rPr>
          <w:noProof/>
        </w:rPr>
        <w:instrText xml:space="preserve"> PAGEREF _Toc161911031 \h </w:instrText>
      </w:r>
      <w:r>
        <w:rPr>
          <w:noProof/>
        </w:rPr>
      </w:r>
      <w:r>
        <w:rPr>
          <w:noProof/>
        </w:rPr>
        <w:fldChar w:fldCharType="separate"/>
      </w:r>
      <w:r>
        <w:rPr>
          <w:noProof/>
        </w:rPr>
        <w:t>162</w:t>
      </w:r>
      <w:r>
        <w:rPr>
          <w:noProof/>
        </w:rPr>
        <w:fldChar w:fldCharType="end"/>
      </w:r>
    </w:p>
    <w:p w14:paraId="6C72F137" w14:textId="0423826C" w:rsidR="00152EF7" w:rsidRDefault="00152EF7">
      <w:pPr>
        <w:pStyle w:val="TOC4"/>
        <w:rPr>
          <w:rFonts w:asciiTheme="minorHAnsi" w:hAnsiTheme="minorHAnsi" w:cstheme="minorBidi"/>
          <w:noProof/>
          <w:kern w:val="2"/>
          <w:sz w:val="22"/>
          <w:szCs w:val="22"/>
          <w:lang w:eastAsia="en-GB"/>
          <w14:ligatures w14:val="standardContextual"/>
        </w:rPr>
      </w:pPr>
      <w:r>
        <w:rPr>
          <w:noProof/>
        </w:rPr>
        <w:t>5.4.2.25</w:t>
      </w:r>
      <w:r>
        <w:rPr>
          <w:rFonts w:asciiTheme="minorHAnsi" w:hAnsiTheme="minorHAnsi" w:cstheme="minorBidi"/>
          <w:noProof/>
          <w:kern w:val="2"/>
          <w:sz w:val="22"/>
          <w:szCs w:val="22"/>
          <w:lang w:eastAsia="en-GB"/>
          <w14:ligatures w14:val="standardContextual"/>
        </w:rPr>
        <w:tab/>
      </w:r>
      <w:r>
        <w:rPr>
          <w:noProof/>
        </w:rPr>
        <w:t>Type: SmscData</w:t>
      </w:r>
      <w:r>
        <w:rPr>
          <w:noProof/>
        </w:rPr>
        <w:tab/>
      </w:r>
      <w:r>
        <w:rPr>
          <w:noProof/>
        </w:rPr>
        <w:fldChar w:fldCharType="begin" w:fldLock="1"/>
      </w:r>
      <w:r>
        <w:rPr>
          <w:noProof/>
        </w:rPr>
        <w:instrText xml:space="preserve"> PAGEREF _Toc161911032 \h </w:instrText>
      </w:r>
      <w:r>
        <w:rPr>
          <w:noProof/>
        </w:rPr>
      </w:r>
      <w:r>
        <w:rPr>
          <w:noProof/>
        </w:rPr>
        <w:fldChar w:fldCharType="separate"/>
      </w:r>
      <w:r>
        <w:rPr>
          <w:noProof/>
        </w:rPr>
        <w:t>163</w:t>
      </w:r>
      <w:r>
        <w:rPr>
          <w:noProof/>
        </w:rPr>
        <w:fldChar w:fldCharType="end"/>
      </w:r>
    </w:p>
    <w:p w14:paraId="109CC664" w14:textId="16F58E33" w:rsidR="00152EF7" w:rsidRDefault="00152EF7">
      <w:pPr>
        <w:pStyle w:val="TOC4"/>
        <w:rPr>
          <w:rFonts w:asciiTheme="minorHAnsi" w:hAnsiTheme="minorHAnsi" w:cstheme="minorBidi"/>
          <w:noProof/>
          <w:kern w:val="2"/>
          <w:sz w:val="22"/>
          <w:szCs w:val="22"/>
          <w:lang w:eastAsia="en-GB"/>
          <w14:ligatures w14:val="standardContextual"/>
        </w:rPr>
      </w:pPr>
      <w:r>
        <w:rPr>
          <w:noProof/>
        </w:rPr>
        <w:t>5.4.2.26</w:t>
      </w:r>
      <w:r>
        <w:rPr>
          <w:rFonts w:asciiTheme="minorHAnsi" w:hAnsiTheme="minorHAnsi" w:cstheme="minorBidi"/>
          <w:noProof/>
          <w:kern w:val="2"/>
          <w:sz w:val="22"/>
          <w:szCs w:val="22"/>
          <w:lang w:eastAsia="en-GB"/>
          <w14:ligatures w14:val="standardContextual"/>
        </w:rPr>
        <w:tab/>
      </w:r>
      <w:r>
        <w:rPr>
          <w:noProof/>
        </w:rPr>
        <w:t>Type: SmfSubscriptionInfo</w:t>
      </w:r>
      <w:r>
        <w:rPr>
          <w:noProof/>
        </w:rPr>
        <w:tab/>
      </w:r>
      <w:r>
        <w:rPr>
          <w:noProof/>
        </w:rPr>
        <w:fldChar w:fldCharType="begin" w:fldLock="1"/>
      </w:r>
      <w:r>
        <w:rPr>
          <w:noProof/>
        </w:rPr>
        <w:instrText xml:space="preserve"> PAGEREF _Toc161911033 \h </w:instrText>
      </w:r>
      <w:r>
        <w:rPr>
          <w:noProof/>
        </w:rPr>
      </w:r>
      <w:r>
        <w:rPr>
          <w:noProof/>
        </w:rPr>
        <w:fldChar w:fldCharType="separate"/>
      </w:r>
      <w:r>
        <w:rPr>
          <w:noProof/>
        </w:rPr>
        <w:t>163</w:t>
      </w:r>
      <w:r>
        <w:rPr>
          <w:noProof/>
        </w:rPr>
        <w:fldChar w:fldCharType="end"/>
      </w:r>
    </w:p>
    <w:p w14:paraId="6973A418" w14:textId="32C285BA" w:rsidR="00152EF7" w:rsidRDefault="00152EF7">
      <w:pPr>
        <w:pStyle w:val="TOC4"/>
        <w:rPr>
          <w:rFonts w:asciiTheme="minorHAnsi" w:hAnsiTheme="minorHAnsi" w:cstheme="minorBidi"/>
          <w:noProof/>
          <w:kern w:val="2"/>
          <w:sz w:val="22"/>
          <w:szCs w:val="22"/>
          <w:lang w:eastAsia="en-GB"/>
          <w14:ligatures w14:val="standardContextual"/>
        </w:rPr>
      </w:pPr>
      <w:r>
        <w:rPr>
          <w:noProof/>
        </w:rPr>
        <w:t>5.4.2.27</w:t>
      </w:r>
      <w:r>
        <w:rPr>
          <w:rFonts w:asciiTheme="minorHAnsi" w:hAnsiTheme="minorHAnsi" w:cstheme="minorBidi"/>
          <w:noProof/>
          <w:kern w:val="2"/>
          <w:sz w:val="22"/>
          <w:szCs w:val="22"/>
          <w:lang w:eastAsia="en-GB"/>
          <w14:ligatures w14:val="standardContextual"/>
        </w:rPr>
        <w:tab/>
      </w:r>
      <w:r>
        <w:rPr>
          <w:noProof/>
        </w:rPr>
        <w:t xml:space="preserve">Type: </w:t>
      </w:r>
      <w:r w:rsidRPr="00EA7F11">
        <w:rPr>
          <w:noProof/>
          <w:lang w:val="de-DE"/>
        </w:rPr>
        <w:t>SmfSubscriptionItem</w:t>
      </w:r>
      <w:r>
        <w:rPr>
          <w:noProof/>
        </w:rPr>
        <w:tab/>
      </w:r>
      <w:r>
        <w:rPr>
          <w:noProof/>
        </w:rPr>
        <w:fldChar w:fldCharType="begin" w:fldLock="1"/>
      </w:r>
      <w:r>
        <w:rPr>
          <w:noProof/>
        </w:rPr>
        <w:instrText xml:space="preserve"> PAGEREF _Toc161911034 \h </w:instrText>
      </w:r>
      <w:r>
        <w:rPr>
          <w:noProof/>
        </w:rPr>
      </w:r>
      <w:r>
        <w:rPr>
          <w:noProof/>
        </w:rPr>
        <w:fldChar w:fldCharType="separate"/>
      </w:r>
      <w:r>
        <w:rPr>
          <w:noProof/>
        </w:rPr>
        <w:t>163</w:t>
      </w:r>
      <w:r>
        <w:rPr>
          <w:noProof/>
        </w:rPr>
        <w:fldChar w:fldCharType="end"/>
      </w:r>
    </w:p>
    <w:p w14:paraId="146B2EA6" w14:textId="40CD2AA6" w:rsidR="00152EF7" w:rsidRDefault="00152EF7">
      <w:pPr>
        <w:pStyle w:val="TOC4"/>
        <w:rPr>
          <w:rFonts w:asciiTheme="minorHAnsi" w:hAnsiTheme="minorHAnsi" w:cstheme="minorBidi"/>
          <w:noProof/>
          <w:kern w:val="2"/>
          <w:sz w:val="22"/>
          <w:szCs w:val="22"/>
          <w:lang w:eastAsia="en-GB"/>
          <w14:ligatures w14:val="standardContextual"/>
        </w:rPr>
      </w:pPr>
      <w:r>
        <w:rPr>
          <w:noProof/>
        </w:rPr>
        <w:t>5.4.2.28</w:t>
      </w:r>
      <w:r>
        <w:rPr>
          <w:rFonts w:asciiTheme="minorHAnsi" w:hAnsiTheme="minorHAnsi" w:cstheme="minorBidi"/>
          <w:noProof/>
          <w:kern w:val="2"/>
          <w:sz w:val="22"/>
          <w:szCs w:val="22"/>
          <w:lang w:eastAsia="en-GB"/>
          <w14:ligatures w14:val="standardContextual"/>
        </w:rPr>
        <w:tab/>
      </w:r>
      <w:r>
        <w:rPr>
          <w:noProof/>
        </w:rPr>
        <w:t>Type: MtcProvider</w:t>
      </w:r>
      <w:r>
        <w:rPr>
          <w:noProof/>
        </w:rPr>
        <w:tab/>
      </w:r>
      <w:r>
        <w:rPr>
          <w:noProof/>
        </w:rPr>
        <w:fldChar w:fldCharType="begin" w:fldLock="1"/>
      </w:r>
      <w:r>
        <w:rPr>
          <w:noProof/>
        </w:rPr>
        <w:instrText xml:space="preserve"> PAGEREF _Toc161911035 \h </w:instrText>
      </w:r>
      <w:r>
        <w:rPr>
          <w:noProof/>
        </w:rPr>
      </w:r>
      <w:r>
        <w:rPr>
          <w:noProof/>
        </w:rPr>
        <w:fldChar w:fldCharType="separate"/>
      </w:r>
      <w:r>
        <w:rPr>
          <w:noProof/>
        </w:rPr>
        <w:t>163</w:t>
      </w:r>
      <w:r>
        <w:rPr>
          <w:noProof/>
        </w:rPr>
        <w:fldChar w:fldCharType="end"/>
      </w:r>
    </w:p>
    <w:p w14:paraId="6EE9486E" w14:textId="7B3C5F09" w:rsidR="00152EF7" w:rsidRDefault="00152EF7">
      <w:pPr>
        <w:pStyle w:val="TOC4"/>
        <w:rPr>
          <w:rFonts w:asciiTheme="minorHAnsi" w:hAnsiTheme="minorHAnsi" w:cstheme="minorBidi"/>
          <w:noProof/>
          <w:kern w:val="2"/>
          <w:sz w:val="22"/>
          <w:szCs w:val="22"/>
          <w:lang w:eastAsia="en-GB"/>
          <w14:ligatures w14:val="standardContextual"/>
        </w:rPr>
      </w:pPr>
      <w:r>
        <w:rPr>
          <w:noProof/>
        </w:rPr>
        <w:t>5.4.2.29</w:t>
      </w:r>
      <w:r>
        <w:rPr>
          <w:rFonts w:asciiTheme="minorHAnsi" w:hAnsiTheme="minorHAnsi" w:cstheme="minorBidi"/>
          <w:noProof/>
          <w:kern w:val="2"/>
          <w:sz w:val="22"/>
          <w:szCs w:val="22"/>
          <w:lang w:eastAsia="en-GB"/>
          <w14:ligatures w14:val="standardContextual"/>
        </w:rPr>
        <w:tab/>
      </w:r>
      <w:r>
        <w:rPr>
          <w:noProof/>
        </w:rPr>
        <w:t>Type: HssSubscriptionInfo</w:t>
      </w:r>
      <w:r>
        <w:rPr>
          <w:noProof/>
        </w:rPr>
        <w:tab/>
      </w:r>
      <w:r>
        <w:rPr>
          <w:noProof/>
        </w:rPr>
        <w:fldChar w:fldCharType="begin" w:fldLock="1"/>
      </w:r>
      <w:r>
        <w:rPr>
          <w:noProof/>
        </w:rPr>
        <w:instrText xml:space="preserve"> PAGEREF _Toc161911036 \h </w:instrText>
      </w:r>
      <w:r>
        <w:rPr>
          <w:noProof/>
        </w:rPr>
      </w:r>
      <w:r>
        <w:rPr>
          <w:noProof/>
        </w:rPr>
        <w:fldChar w:fldCharType="separate"/>
      </w:r>
      <w:r>
        <w:rPr>
          <w:noProof/>
        </w:rPr>
        <w:t>163</w:t>
      </w:r>
      <w:r>
        <w:rPr>
          <w:noProof/>
        </w:rPr>
        <w:fldChar w:fldCharType="end"/>
      </w:r>
    </w:p>
    <w:p w14:paraId="068C91A9" w14:textId="6109A03F" w:rsidR="00152EF7" w:rsidRDefault="00152EF7">
      <w:pPr>
        <w:pStyle w:val="TOC4"/>
        <w:rPr>
          <w:rFonts w:asciiTheme="minorHAnsi" w:hAnsiTheme="minorHAnsi" w:cstheme="minorBidi"/>
          <w:noProof/>
          <w:kern w:val="2"/>
          <w:sz w:val="22"/>
          <w:szCs w:val="22"/>
          <w:lang w:eastAsia="en-GB"/>
          <w14:ligatures w14:val="standardContextual"/>
        </w:rPr>
      </w:pPr>
      <w:r>
        <w:rPr>
          <w:noProof/>
        </w:rPr>
        <w:t>5.4.2.30</w:t>
      </w:r>
      <w:r>
        <w:rPr>
          <w:rFonts w:asciiTheme="minorHAnsi" w:hAnsiTheme="minorHAnsi" w:cstheme="minorBidi"/>
          <w:noProof/>
          <w:kern w:val="2"/>
          <w:sz w:val="22"/>
          <w:szCs w:val="22"/>
          <w:lang w:eastAsia="en-GB"/>
          <w14:ligatures w14:val="standardContextual"/>
        </w:rPr>
        <w:tab/>
      </w:r>
      <w:r>
        <w:rPr>
          <w:noProof/>
        </w:rPr>
        <w:t>Type: Hss</w:t>
      </w:r>
      <w:r w:rsidRPr="00EA7F11">
        <w:rPr>
          <w:noProof/>
          <w:lang w:val="de-DE"/>
        </w:rPr>
        <w:t>SubscriptionItem</w:t>
      </w:r>
      <w:r>
        <w:rPr>
          <w:noProof/>
        </w:rPr>
        <w:tab/>
      </w:r>
      <w:r>
        <w:rPr>
          <w:noProof/>
        </w:rPr>
        <w:fldChar w:fldCharType="begin" w:fldLock="1"/>
      </w:r>
      <w:r>
        <w:rPr>
          <w:noProof/>
        </w:rPr>
        <w:instrText xml:space="preserve"> PAGEREF _Toc161911037 \h </w:instrText>
      </w:r>
      <w:r>
        <w:rPr>
          <w:noProof/>
        </w:rPr>
      </w:r>
      <w:r>
        <w:rPr>
          <w:noProof/>
        </w:rPr>
        <w:fldChar w:fldCharType="separate"/>
      </w:r>
      <w:r>
        <w:rPr>
          <w:noProof/>
        </w:rPr>
        <w:t>164</w:t>
      </w:r>
      <w:r>
        <w:rPr>
          <w:noProof/>
        </w:rPr>
        <w:fldChar w:fldCharType="end"/>
      </w:r>
    </w:p>
    <w:p w14:paraId="59BCB0DF" w14:textId="67856763" w:rsidR="00152EF7" w:rsidRDefault="00152EF7">
      <w:pPr>
        <w:pStyle w:val="TOC4"/>
        <w:rPr>
          <w:rFonts w:asciiTheme="minorHAnsi" w:hAnsiTheme="minorHAnsi" w:cstheme="minorBidi"/>
          <w:noProof/>
          <w:kern w:val="2"/>
          <w:sz w:val="22"/>
          <w:szCs w:val="22"/>
          <w:lang w:eastAsia="en-GB"/>
          <w14:ligatures w14:val="standardContextual"/>
        </w:rPr>
      </w:pPr>
      <w:r>
        <w:rPr>
          <w:noProof/>
        </w:rPr>
        <w:t>5.4.2.31</w:t>
      </w:r>
      <w:r>
        <w:rPr>
          <w:rFonts w:asciiTheme="minorHAnsi" w:hAnsiTheme="minorHAnsi" w:cstheme="minorBidi"/>
          <w:noProof/>
          <w:kern w:val="2"/>
          <w:sz w:val="22"/>
          <w:szCs w:val="22"/>
          <w:lang w:eastAsia="en-GB"/>
          <w14:ligatures w14:val="standardContextual"/>
        </w:rPr>
        <w:tab/>
      </w:r>
      <w:r>
        <w:rPr>
          <w:noProof/>
        </w:rPr>
        <w:t>Type: EeGroupProfileData</w:t>
      </w:r>
      <w:r>
        <w:rPr>
          <w:noProof/>
        </w:rPr>
        <w:tab/>
      </w:r>
      <w:r>
        <w:rPr>
          <w:noProof/>
        </w:rPr>
        <w:fldChar w:fldCharType="begin" w:fldLock="1"/>
      </w:r>
      <w:r>
        <w:rPr>
          <w:noProof/>
        </w:rPr>
        <w:instrText xml:space="preserve"> PAGEREF _Toc161911038 \h </w:instrText>
      </w:r>
      <w:r>
        <w:rPr>
          <w:noProof/>
        </w:rPr>
      </w:r>
      <w:r>
        <w:rPr>
          <w:noProof/>
        </w:rPr>
        <w:fldChar w:fldCharType="separate"/>
      </w:r>
      <w:r>
        <w:rPr>
          <w:noProof/>
        </w:rPr>
        <w:t>164</w:t>
      </w:r>
      <w:r>
        <w:rPr>
          <w:noProof/>
        </w:rPr>
        <w:fldChar w:fldCharType="end"/>
      </w:r>
    </w:p>
    <w:p w14:paraId="36DA48DC" w14:textId="573BE1CE" w:rsidR="00152EF7" w:rsidRDefault="00152EF7">
      <w:pPr>
        <w:pStyle w:val="TOC4"/>
        <w:rPr>
          <w:rFonts w:asciiTheme="minorHAnsi" w:hAnsiTheme="minorHAnsi" w:cstheme="minorBidi"/>
          <w:noProof/>
          <w:kern w:val="2"/>
          <w:sz w:val="22"/>
          <w:szCs w:val="22"/>
          <w:lang w:eastAsia="en-GB"/>
          <w14:ligatures w14:val="standardContextual"/>
        </w:rPr>
      </w:pPr>
      <w:r>
        <w:rPr>
          <w:noProof/>
        </w:rPr>
        <w:t>5.4.2.32</w:t>
      </w:r>
      <w:r>
        <w:rPr>
          <w:rFonts w:asciiTheme="minorHAnsi" w:hAnsiTheme="minorHAnsi" w:cstheme="minorBidi"/>
          <w:noProof/>
          <w:kern w:val="2"/>
          <w:sz w:val="22"/>
          <w:szCs w:val="22"/>
          <w:lang w:eastAsia="en-GB"/>
          <w14:ligatures w14:val="standardContextual"/>
        </w:rPr>
        <w:tab/>
      </w:r>
      <w:r>
        <w:rPr>
          <w:noProof/>
        </w:rPr>
        <w:t>Type: Pp5gVnGroupProfileData</w:t>
      </w:r>
      <w:r>
        <w:rPr>
          <w:noProof/>
        </w:rPr>
        <w:tab/>
      </w:r>
      <w:r>
        <w:rPr>
          <w:noProof/>
        </w:rPr>
        <w:fldChar w:fldCharType="begin" w:fldLock="1"/>
      </w:r>
      <w:r>
        <w:rPr>
          <w:noProof/>
        </w:rPr>
        <w:instrText xml:space="preserve"> PAGEREF _Toc161911039 \h </w:instrText>
      </w:r>
      <w:r>
        <w:rPr>
          <w:noProof/>
        </w:rPr>
      </w:r>
      <w:r>
        <w:rPr>
          <w:noProof/>
        </w:rPr>
        <w:fldChar w:fldCharType="separate"/>
      </w:r>
      <w:r>
        <w:rPr>
          <w:noProof/>
        </w:rPr>
        <w:t>165</w:t>
      </w:r>
      <w:r>
        <w:rPr>
          <w:noProof/>
        </w:rPr>
        <w:fldChar w:fldCharType="end"/>
      </w:r>
    </w:p>
    <w:p w14:paraId="6F29DE56" w14:textId="0B678D9A" w:rsidR="00152EF7" w:rsidRDefault="00152EF7">
      <w:pPr>
        <w:pStyle w:val="TOC4"/>
        <w:rPr>
          <w:rFonts w:asciiTheme="minorHAnsi" w:hAnsiTheme="minorHAnsi" w:cstheme="minorBidi"/>
          <w:noProof/>
          <w:kern w:val="2"/>
          <w:sz w:val="22"/>
          <w:szCs w:val="22"/>
          <w:lang w:eastAsia="en-GB"/>
          <w14:ligatures w14:val="standardContextual"/>
        </w:rPr>
      </w:pPr>
      <w:r>
        <w:rPr>
          <w:noProof/>
        </w:rPr>
        <w:t>5.4.2.33</w:t>
      </w:r>
      <w:r>
        <w:rPr>
          <w:rFonts w:asciiTheme="minorHAnsi" w:hAnsiTheme="minorHAnsi" w:cstheme="minorBidi"/>
          <w:noProof/>
          <w:kern w:val="2"/>
          <w:sz w:val="22"/>
          <w:szCs w:val="22"/>
          <w:lang w:eastAsia="en-GB"/>
          <w14:ligatures w14:val="standardContextual"/>
        </w:rPr>
        <w:tab/>
      </w:r>
      <w:r>
        <w:rPr>
          <w:noProof/>
        </w:rPr>
        <w:t>Type: PpProfileData</w:t>
      </w:r>
      <w:r>
        <w:rPr>
          <w:noProof/>
        </w:rPr>
        <w:tab/>
      </w:r>
      <w:r>
        <w:rPr>
          <w:noProof/>
        </w:rPr>
        <w:fldChar w:fldCharType="begin" w:fldLock="1"/>
      </w:r>
      <w:r>
        <w:rPr>
          <w:noProof/>
        </w:rPr>
        <w:instrText xml:space="preserve"> PAGEREF _Toc161911040 \h </w:instrText>
      </w:r>
      <w:r>
        <w:rPr>
          <w:noProof/>
        </w:rPr>
      </w:r>
      <w:r>
        <w:rPr>
          <w:noProof/>
        </w:rPr>
        <w:fldChar w:fldCharType="separate"/>
      </w:r>
      <w:r>
        <w:rPr>
          <w:noProof/>
        </w:rPr>
        <w:t>165</w:t>
      </w:r>
      <w:r>
        <w:rPr>
          <w:noProof/>
        </w:rPr>
        <w:fldChar w:fldCharType="end"/>
      </w:r>
    </w:p>
    <w:p w14:paraId="34436ED9" w14:textId="05AAEF16" w:rsidR="00152EF7" w:rsidRDefault="00152EF7">
      <w:pPr>
        <w:pStyle w:val="TOC4"/>
        <w:rPr>
          <w:rFonts w:asciiTheme="minorHAnsi" w:hAnsiTheme="minorHAnsi" w:cstheme="minorBidi"/>
          <w:noProof/>
          <w:kern w:val="2"/>
          <w:sz w:val="22"/>
          <w:szCs w:val="22"/>
          <w:lang w:eastAsia="en-GB"/>
          <w14:ligatures w14:val="standardContextual"/>
        </w:rPr>
      </w:pPr>
      <w:r>
        <w:rPr>
          <w:noProof/>
        </w:rPr>
        <w:t>5.4.2.34</w:t>
      </w:r>
      <w:r>
        <w:rPr>
          <w:rFonts w:asciiTheme="minorHAnsi" w:hAnsiTheme="minorHAnsi" w:cstheme="minorBidi"/>
          <w:noProof/>
          <w:kern w:val="2"/>
          <w:sz w:val="22"/>
          <w:szCs w:val="22"/>
          <w:lang w:eastAsia="en-GB"/>
          <w14:ligatures w14:val="standardContextual"/>
        </w:rPr>
        <w:tab/>
      </w:r>
      <w:r>
        <w:rPr>
          <w:noProof/>
        </w:rPr>
        <w:t>Type: AllowedMtcProviderInfo</w:t>
      </w:r>
      <w:r>
        <w:rPr>
          <w:noProof/>
        </w:rPr>
        <w:tab/>
      </w:r>
      <w:r>
        <w:rPr>
          <w:noProof/>
        </w:rPr>
        <w:fldChar w:fldCharType="begin" w:fldLock="1"/>
      </w:r>
      <w:r>
        <w:rPr>
          <w:noProof/>
        </w:rPr>
        <w:instrText xml:space="preserve"> PAGEREF _Toc161911041 \h </w:instrText>
      </w:r>
      <w:r>
        <w:rPr>
          <w:noProof/>
        </w:rPr>
      </w:r>
      <w:r>
        <w:rPr>
          <w:noProof/>
        </w:rPr>
        <w:fldChar w:fldCharType="separate"/>
      </w:r>
      <w:r>
        <w:rPr>
          <w:noProof/>
        </w:rPr>
        <w:t>165</w:t>
      </w:r>
      <w:r>
        <w:rPr>
          <w:noProof/>
        </w:rPr>
        <w:fldChar w:fldCharType="end"/>
      </w:r>
    </w:p>
    <w:p w14:paraId="1A003A00" w14:textId="4FEC1715" w:rsidR="00152EF7" w:rsidRDefault="00152EF7">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35</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GroupIdentifiers</w:t>
      </w:r>
      <w:r>
        <w:rPr>
          <w:noProof/>
        </w:rPr>
        <w:tab/>
      </w:r>
      <w:r>
        <w:rPr>
          <w:noProof/>
        </w:rPr>
        <w:fldChar w:fldCharType="begin" w:fldLock="1"/>
      </w:r>
      <w:r>
        <w:rPr>
          <w:noProof/>
        </w:rPr>
        <w:instrText xml:space="preserve"> PAGEREF _Toc161911042 \h </w:instrText>
      </w:r>
      <w:r>
        <w:rPr>
          <w:noProof/>
        </w:rPr>
      </w:r>
      <w:r>
        <w:rPr>
          <w:noProof/>
        </w:rPr>
        <w:fldChar w:fldCharType="separate"/>
      </w:r>
      <w:r>
        <w:rPr>
          <w:noProof/>
        </w:rPr>
        <w:t>166</w:t>
      </w:r>
      <w:r>
        <w:rPr>
          <w:noProof/>
        </w:rPr>
        <w:fldChar w:fldCharType="end"/>
      </w:r>
    </w:p>
    <w:p w14:paraId="15BDCA33" w14:textId="2252C1FB" w:rsidR="00152EF7" w:rsidRDefault="00152EF7">
      <w:pPr>
        <w:pStyle w:val="TOC4"/>
        <w:rPr>
          <w:rFonts w:asciiTheme="minorHAnsi" w:hAnsiTheme="minorHAnsi" w:cstheme="minorBidi"/>
          <w:noProof/>
          <w:kern w:val="2"/>
          <w:sz w:val="22"/>
          <w:szCs w:val="22"/>
          <w:lang w:eastAsia="en-GB"/>
          <w14:ligatures w14:val="standardContextual"/>
        </w:rPr>
      </w:pPr>
      <w:r>
        <w:rPr>
          <w:noProof/>
        </w:rPr>
        <w:t>5.4.2.36</w:t>
      </w:r>
      <w:r>
        <w:rPr>
          <w:rFonts w:asciiTheme="minorHAnsi" w:hAnsiTheme="minorHAnsi" w:cstheme="minorBidi"/>
          <w:noProof/>
          <w:kern w:val="2"/>
          <w:sz w:val="22"/>
          <w:szCs w:val="22"/>
          <w:lang w:eastAsia="en-GB"/>
          <w14:ligatures w14:val="standardContextual"/>
        </w:rPr>
        <w:tab/>
      </w:r>
      <w:r>
        <w:rPr>
          <w:noProof/>
        </w:rPr>
        <w:t>Type: AuthorizationData</w:t>
      </w:r>
      <w:r>
        <w:rPr>
          <w:noProof/>
        </w:rPr>
        <w:tab/>
      </w:r>
      <w:r>
        <w:rPr>
          <w:noProof/>
        </w:rPr>
        <w:fldChar w:fldCharType="begin" w:fldLock="1"/>
      </w:r>
      <w:r>
        <w:rPr>
          <w:noProof/>
        </w:rPr>
        <w:instrText xml:space="preserve"> PAGEREF _Toc161911043 \h </w:instrText>
      </w:r>
      <w:r>
        <w:rPr>
          <w:noProof/>
        </w:rPr>
      </w:r>
      <w:r>
        <w:rPr>
          <w:noProof/>
        </w:rPr>
        <w:fldChar w:fldCharType="separate"/>
      </w:r>
      <w:r>
        <w:rPr>
          <w:noProof/>
        </w:rPr>
        <w:t>166</w:t>
      </w:r>
      <w:r>
        <w:rPr>
          <w:noProof/>
        </w:rPr>
        <w:fldChar w:fldCharType="end"/>
      </w:r>
    </w:p>
    <w:p w14:paraId="2D02C2D9" w14:textId="7D26A6E4" w:rsidR="00152EF7" w:rsidRDefault="00152EF7">
      <w:pPr>
        <w:pStyle w:val="TOC4"/>
        <w:rPr>
          <w:rFonts w:asciiTheme="minorHAnsi" w:hAnsiTheme="minorHAnsi" w:cstheme="minorBidi"/>
          <w:noProof/>
          <w:kern w:val="2"/>
          <w:sz w:val="22"/>
          <w:szCs w:val="22"/>
          <w:lang w:eastAsia="en-GB"/>
          <w14:ligatures w14:val="standardContextual"/>
        </w:rPr>
      </w:pPr>
      <w:r>
        <w:rPr>
          <w:noProof/>
        </w:rPr>
        <w:t>5.4.2.37</w:t>
      </w:r>
      <w:r>
        <w:rPr>
          <w:rFonts w:asciiTheme="minorHAnsi" w:hAnsiTheme="minorHAnsi" w:cstheme="minorBidi"/>
          <w:noProof/>
          <w:kern w:val="2"/>
          <w:sz w:val="22"/>
          <w:szCs w:val="22"/>
          <w:lang w:eastAsia="en-GB"/>
          <w14:ligatures w14:val="standardContextual"/>
        </w:rPr>
        <w:tab/>
      </w:r>
      <w:r>
        <w:rPr>
          <w:noProof/>
        </w:rPr>
        <w:t>Type: NiddAuthorizationInfo</w:t>
      </w:r>
      <w:r>
        <w:rPr>
          <w:noProof/>
        </w:rPr>
        <w:tab/>
      </w:r>
      <w:r>
        <w:rPr>
          <w:noProof/>
        </w:rPr>
        <w:fldChar w:fldCharType="begin" w:fldLock="1"/>
      </w:r>
      <w:r>
        <w:rPr>
          <w:noProof/>
        </w:rPr>
        <w:instrText xml:space="preserve"> PAGEREF _Toc161911044 \h </w:instrText>
      </w:r>
      <w:r>
        <w:rPr>
          <w:noProof/>
        </w:rPr>
      </w:r>
      <w:r>
        <w:rPr>
          <w:noProof/>
        </w:rPr>
        <w:fldChar w:fldCharType="separate"/>
      </w:r>
      <w:r>
        <w:rPr>
          <w:noProof/>
        </w:rPr>
        <w:t>166</w:t>
      </w:r>
      <w:r>
        <w:rPr>
          <w:noProof/>
        </w:rPr>
        <w:fldChar w:fldCharType="end"/>
      </w:r>
    </w:p>
    <w:p w14:paraId="5DF9BAC6" w14:textId="32DD3B68" w:rsidR="00152EF7" w:rsidRDefault="00152EF7">
      <w:pPr>
        <w:pStyle w:val="TOC4"/>
        <w:rPr>
          <w:rFonts w:asciiTheme="minorHAnsi" w:hAnsiTheme="minorHAnsi" w:cstheme="minorBidi"/>
          <w:noProof/>
          <w:kern w:val="2"/>
          <w:sz w:val="22"/>
          <w:szCs w:val="22"/>
          <w:lang w:eastAsia="en-GB"/>
          <w14:ligatures w14:val="standardContextual"/>
        </w:rPr>
      </w:pPr>
      <w:r>
        <w:rPr>
          <w:noProof/>
        </w:rPr>
        <w:t>5.4.2.38</w:t>
      </w:r>
      <w:r>
        <w:rPr>
          <w:rFonts w:asciiTheme="minorHAnsi" w:hAnsiTheme="minorHAnsi" w:cstheme="minorBidi"/>
          <w:noProof/>
          <w:kern w:val="2"/>
          <w:sz w:val="22"/>
          <w:szCs w:val="22"/>
          <w:lang w:eastAsia="en-GB"/>
          <w14:ligatures w14:val="standardContextual"/>
        </w:rPr>
        <w:tab/>
      </w:r>
      <w:r>
        <w:rPr>
          <w:noProof/>
        </w:rPr>
        <w:t>Type: PpDataEntryList</w:t>
      </w:r>
      <w:r>
        <w:rPr>
          <w:noProof/>
        </w:rPr>
        <w:tab/>
      </w:r>
      <w:r>
        <w:rPr>
          <w:noProof/>
        </w:rPr>
        <w:fldChar w:fldCharType="begin" w:fldLock="1"/>
      </w:r>
      <w:r>
        <w:rPr>
          <w:noProof/>
        </w:rPr>
        <w:instrText xml:space="preserve"> PAGEREF _Toc161911045 \h </w:instrText>
      </w:r>
      <w:r>
        <w:rPr>
          <w:noProof/>
        </w:rPr>
      </w:r>
      <w:r>
        <w:rPr>
          <w:noProof/>
        </w:rPr>
        <w:fldChar w:fldCharType="separate"/>
      </w:r>
      <w:r>
        <w:rPr>
          <w:noProof/>
        </w:rPr>
        <w:t>166</w:t>
      </w:r>
      <w:r>
        <w:rPr>
          <w:noProof/>
        </w:rPr>
        <w:fldChar w:fldCharType="end"/>
      </w:r>
    </w:p>
    <w:p w14:paraId="507F23C2" w14:textId="540F728F" w:rsidR="00152EF7" w:rsidRDefault="00152EF7">
      <w:pPr>
        <w:pStyle w:val="TOC4"/>
        <w:rPr>
          <w:rFonts w:asciiTheme="minorHAnsi" w:hAnsiTheme="minorHAnsi" w:cstheme="minorBidi"/>
          <w:noProof/>
          <w:kern w:val="2"/>
          <w:sz w:val="22"/>
          <w:szCs w:val="22"/>
          <w:lang w:eastAsia="en-GB"/>
          <w14:ligatures w14:val="standardContextual"/>
        </w:rPr>
      </w:pPr>
      <w:r>
        <w:rPr>
          <w:noProof/>
        </w:rPr>
        <w:t>5.4.2.39</w:t>
      </w:r>
      <w:r>
        <w:rPr>
          <w:rFonts w:asciiTheme="minorHAnsi" w:hAnsiTheme="minorHAnsi" w:cstheme="minorBidi"/>
          <w:noProof/>
          <w:kern w:val="2"/>
          <w:sz w:val="22"/>
          <w:szCs w:val="22"/>
          <w:lang w:eastAsia="en-GB"/>
          <w14:ligatures w14:val="standardContextual"/>
        </w:rPr>
        <w:tab/>
      </w:r>
      <w:r>
        <w:rPr>
          <w:noProof/>
        </w:rPr>
        <w:t>Type: UeSubscribedDataSets</w:t>
      </w:r>
      <w:r>
        <w:rPr>
          <w:noProof/>
        </w:rPr>
        <w:tab/>
      </w:r>
      <w:r>
        <w:rPr>
          <w:noProof/>
        </w:rPr>
        <w:fldChar w:fldCharType="begin" w:fldLock="1"/>
      </w:r>
      <w:r>
        <w:rPr>
          <w:noProof/>
        </w:rPr>
        <w:instrText xml:space="preserve"> PAGEREF _Toc161911046 \h </w:instrText>
      </w:r>
      <w:r>
        <w:rPr>
          <w:noProof/>
        </w:rPr>
      </w:r>
      <w:r>
        <w:rPr>
          <w:noProof/>
        </w:rPr>
        <w:fldChar w:fldCharType="separate"/>
      </w:r>
      <w:r>
        <w:rPr>
          <w:noProof/>
        </w:rPr>
        <w:t>167</w:t>
      </w:r>
      <w:r>
        <w:rPr>
          <w:noProof/>
        </w:rPr>
        <w:fldChar w:fldCharType="end"/>
      </w:r>
    </w:p>
    <w:p w14:paraId="388B9D8C" w14:textId="21B92AB1" w:rsidR="00152EF7" w:rsidRDefault="00152EF7">
      <w:pPr>
        <w:pStyle w:val="TOC4"/>
        <w:rPr>
          <w:rFonts w:asciiTheme="minorHAnsi" w:hAnsiTheme="minorHAnsi" w:cstheme="minorBidi"/>
          <w:noProof/>
          <w:kern w:val="2"/>
          <w:sz w:val="22"/>
          <w:szCs w:val="22"/>
          <w:lang w:eastAsia="en-GB"/>
          <w14:ligatures w14:val="standardContextual"/>
        </w:rPr>
      </w:pPr>
      <w:r>
        <w:rPr>
          <w:noProof/>
        </w:rPr>
        <w:t>5.4.2.40</w:t>
      </w:r>
      <w:r>
        <w:rPr>
          <w:rFonts w:asciiTheme="minorHAnsi" w:hAnsiTheme="minorHAnsi" w:cstheme="minorBidi"/>
          <w:noProof/>
          <w:kern w:val="2"/>
          <w:sz w:val="22"/>
          <w:szCs w:val="22"/>
          <w:lang w:eastAsia="en-GB"/>
          <w14:ligatures w14:val="standardContextual"/>
        </w:rPr>
        <w:tab/>
      </w:r>
      <w:r>
        <w:rPr>
          <w:noProof/>
        </w:rPr>
        <w:t>Type: ServiceSpecificAuthorizationInfo</w:t>
      </w:r>
      <w:r>
        <w:rPr>
          <w:noProof/>
        </w:rPr>
        <w:tab/>
      </w:r>
      <w:r>
        <w:rPr>
          <w:noProof/>
        </w:rPr>
        <w:fldChar w:fldCharType="begin" w:fldLock="1"/>
      </w:r>
      <w:r>
        <w:rPr>
          <w:noProof/>
        </w:rPr>
        <w:instrText xml:space="preserve"> PAGEREF _Toc161911047 \h </w:instrText>
      </w:r>
      <w:r>
        <w:rPr>
          <w:noProof/>
        </w:rPr>
      </w:r>
      <w:r>
        <w:rPr>
          <w:noProof/>
        </w:rPr>
        <w:fldChar w:fldCharType="separate"/>
      </w:r>
      <w:r>
        <w:rPr>
          <w:noProof/>
        </w:rPr>
        <w:t>167</w:t>
      </w:r>
      <w:r>
        <w:rPr>
          <w:noProof/>
        </w:rPr>
        <w:fldChar w:fldCharType="end"/>
      </w:r>
    </w:p>
    <w:p w14:paraId="5F27D60E" w14:textId="72AB6658" w:rsidR="00152EF7" w:rsidRDefault="00152EF7">
      <w:pPr>
        <w:pStyle w:val="TOC4"/>
        <w:rPr>
          <w:rFonts w:asciiTheme="minorHAnsi" w:hAnsiTheme="minorHAnsi" w:cstheme="minorBidi"/>
          <w:noProof/>
          <w:kern w:val="2"/>
          <w:sz w:val="22"/>
          <w:szCs w:val="22"/>
          <w:lang w:eastAsia="en-GB"/>
          <w14:ligatures w14:val="standardContextual"/>
        </w:rPr>
      </w:pPr>
      <w:r>
        <w:rPr>
          <w:noProof/>
        </w:rPr>
        <w:t>5.4.2.41</w:t>
      </w:r>
      <w:r>
        <w:rPr>
          <w:rFonts w:asciiTheme="minorHAnsi" w:hAnsiTheme="minorHAnsi" w:cstheme="minorBidi"/>
          <w:noProof/>
          <w:kern w:val="2"/>
          <w:sz w:val="22"/>
          <w:szCs w:val="22"/>
          <w:lang w:eastAsia="en-GB"/>
          <w14:ligatures w14:val="standardContextual"/>
        </w:rPr>
        <w:tab/>
      </w:r>
      <w:r>
        <w:rPr>
          <w:noProof/>
        </w:rPr>
        <w:t>Type: NfIdentifier</w:t>
      </w:r>
      <w:r>
        <w:rPr>
          <w:noProof/>
        </w:rPr>
        <w:tab/>
      </w:r>
      <w:r>
        <w:rPr>
          <w:noProof/>
        </w:rPr>
        <w:fldChar w:fldCharType="begin" w:fldLock="1"/>
      </w:r>
      <w:r>
        <w:rPr>
          <w:noProof/>
        </w:rPr>
        <w:instrText xml:space="preserve"> PAGEREF _Toc161911048 \h </w:instrText>
      </w:r>
      <w:r>
        <w:rPr>
          <w:noProof/>
        </w:rPr>
      </w:r>
      <w:r>
        <w:rPr>
          <w:noProof/>
        </w:rPr>
        <w:fldChar w:fldCharType="separate"/>
      </w:r>
      <w:r>
        <w:rPr>
          <w:noProof/>
        </w:rPr>
        <w:t>167</w:t>
      </w:r>
      <w:r>
        <w:rPr>
          <w:noProof/>
        </w:rPr>
        <w:fldChar w:fldCharType="end"/>
      </w:r>
    </w:p>
    <w:p w14:paraId="164BBAE5" w14:textId="49C2DB84" w:rsidR="00152EF7" w:rsidRDefault="00152EF7">
      <w:pPr>
        <w:pStyle w:val="TOC4"/>
        <w:rPr>
          <w:rFonts w:asciiTheme="minorHAnsi" w:hAnsiTheme="minorHAnsi" w:cstheme="minorBidi"/>
          <w:noProof/>
          <w:kern w:val="2"/>
          <w:sz w:val="22"/>
          <w:szCs w:val="22"/>
          <w:lang w:eastAsia="en-GB"/>
          <w14:ligatures w14:val="standardContextual"/>
        </w:rPr>
      </w:pPr>
      <w:r>
        <w:rPr>
          <w:noProof/>
        </w:rPr>
        <w:t>5.4.2.42</w:t>
      </w:r>
      <w:r>
        <w:rPr>
          <w:rFonts w:asciiTheme="minorHAnsi" w:hAnsiTheme="minorHAnsi" w:cstheme="minorBidi"/>
          <w:noProof/>
          <w:kern w:val="2"/>
          <w:sz w:val="22"/>
          <w:szCs w:val="22"/>
          <w:lang w:eastAsia="en-GB"/>
          <w14:ligatures w14:val="standardContextual"/>
        </w:rPr>
        <w:tab/>
      </w:r>
      <w:r>
        <w:rPr>
          <w:noProof/>
        </w:rPr>
        <w:t>Type: EeSubscriptionExt</w:t>
      </w:r>
      <w:r>
        <w:rPr>
          <w:noProof/>
        </w:rPr>
        <w:tab/>
      </w:r>
      <w:r>
        <w:rPr>
          <w:noProof/>
        </w:rPr>
        <w:fldChar w:fldCharType="begin" w:fldLock="1"/>
      </w:r>
      <w:r>
        <w:rPr>
          <w:noProof/>
        </w:rPr>
        <w:instrText xml:space="preserve"> PAGEREF _Toc161911049 \h </w:instrText>
      </w:r>
      <w:r>
        <w:rPr>
          <w:noProof/>
        </w:rPr>
      </w:r>
      <w:r>
        <w:rPr>
          <w:noProof/>
        </w:rPr>
        <w:fldChar w:fldCharType="separate"/>
      </w:r>
      <w:r>
        <w:rPr>
          <w:noProof/>
        </w:rPr>
        <w:t>167</w:t>
      </w:r>
      <w:r>
        <w:rPr>
          <w:noProof/>
        </w:rPr>
        <w:fldChar w:fldCharType="end"/>
      </w:r>
    </w:p>
    <w:p w14:paraId="724D9491" w14:textId="29107259" w:rsidR="00152EF7" w:rsidRDefault="00152EF7">
      <w:pPr>
        <w:pStyle w:val="TOC4"/>
        <w:rPr>
          <w:rFonts w:asciiTheme="minorHAnsi" w:hAnsiTheme="minorHAnsi" w:cstheme="minorBidi"/>
          <w:noProof/>
          <w:kern w:val="2"/>
          <w:sz w:val="22"/>
          <w:szCs w:val="22"/>
          <w:lang w:eastAsia="en-GB"/>
          <w14:ligatures w14:val="standardContextual"/>
        </w:rPr>
      </w:pPr>
      <w:r>
        <w:rPr>
          <w:noProof/>
        </w:rPr>
        <w:t>5.4.2.43</w:t>
      </w:r>
      <w:r>
        <w:rPr>
          <w:rFonts w:asciiTheme="minorHAnsi" w:hAnsiTheme="minorHAnsi" w:cstheme="minorBidi"/>
          <w:noProof/>
          <w:kern w:val="2"/>
          <w:sz w:val="22"/>
          <w:szCs w:val="22"/>
          <w:lang w:eastAsia="en-GB"/>
          <w14:ligatures w14:val="standardContextual"/>
        </w:rPr>
        <w:tab/>
      </w:r>
      <w:r>
        <w:rPr>
          <w:noProof/>
        </w:rPr>
        <w:t>Type: AdditionalEeSubsInfo</w:t>
      </w:r>
      <w:r>
        <w:rPr>
          <w:noProof/>
        </w:rPr>
        <w:tab/>
      </w:r>
      <w:r>
        <w:rPr>
          <w:noProof/>
        </w:rPr>
        <w:fldChar w:fldCharType="begin" w:fldLock="1"/>
      </w:r>
      <w:r>
        <w:rPr>
          <w:noProof/>
        </w:rPr>
        <w:instrText xml:space="preserve"> PAGEREF _Toc161911050 \h </w:instrText>
      </w:r>
      <w:r>
        <w:rPr>
          <w:noProof/>
        </w:rPr>
      </w:r>
      <w:r>
        <w:rPr>
          <w:noProof/>
        </w:rPr>
        <w:fldChar w:fldCharType="separate"/>
      </w:r>
      <w:r>
        <w:rPr>
          <w:noProof/>
        </w:rPr>
        <w:t>168</w:t>
      </w:r>
      <w:r>
        <w:rPr>
          <w:noProof/>
        </w:rPr>
        <w:fldChar w:fldCharType="end"/>
      </w:r>
    </w:p>
    <w:p w14:paraId="2549736B" w14:textId="6E420300" w:rsidR="00152EF7" w:rsidRDefault="00152EF7">
      <w:pPr>
        <w:pStyle w:val="TOC4"/>
        <w:rPr>
          <w:rFonts w:asciiTheme="minorHAnsi" w:hAnsiTheme="minorHAnsi" w:cstheme="minorBidi"/>
          <w:noProof/>
          <w:kern w:val="2"/>
          <w:sz w:val="22"/>
          <w:szCs w:val="22"/>
          <w:lang w:eastAsia="en-GB"/>
          <w14:ligatures w14:val="standardContextual"/>
        </w:rPr>
      </w:pPr>
      <w:r>
        <w:rPr>
          <w:noProof/>
        </w:rPr>
        <w:t>5.4.2.44</w:t>
      </w:r>
      <w:r>
        <w:rPr>
          <w:rFonts w:asciiTheme="minorHAnsi"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_Toc161911051 \h </w:instrText>
      </w:r>
      <w:r>
        <w:rPr>
          <w:noProof/>
        </w:rPr>
      </w:r>
      <w:r>
        <w:rPr>
          <w:noProof/>
        </w:rPr>
        <w:fldChar w:fldCharType="separate"/>
      </w:r>
      <w:r>
        <w:rPr>
          <w:noProof/>
        </w:rPr>
        <w:t>168</w:t>
      </w:r>
      <w:r>
        <w:rPr>
          <w:noProof/>
        </w:rPr>
        <w:fldChar w:fldCharType="end"/>
      </w:r>
    </w:p>
    <w:p w14:paraId="0DDD835A" w14:textId="4B71264C" w:rsidR="00152EF7" w:rsidRDefault="00152EF7">
      <w:pPr>
        <w:pStyle w:val="TOC4"/>
        <w:rPr>
          <w:rFonts w:asciiTheme="minorHAnsi" w:hAnsiTheme="minorHAnsi" w:cstheme="minorBidi"/>
          <w:noProof/>
          <w:kern w:val="2"/>
          <w:sz w:val="22"/>
          <w:szCs w:val="22"/>
          <w:lang w:eastAsia="en-GB"/>
          <w14:ligatures w14:val="standardContextual"/>
        </w:rPr>
      </w:pPr>
      <w:r>
        <w:rPr>
          <w:noProof/>
        </w:rPr>
        <w:t>5.4.2.45</w:t>
      </w:r>
      <w:r>
        <w:rPr>
          <w:rFonts w:asciiTheme="minorHAnsi" w:hAnsiTheme="minorHAnsi" w:cstheme="minorBidi"/>
          <w:noProof/>
          <w:kern w:val="2"/>
          <w:sz w:val="22"/>
          <w:szCs w:val="22"/>
          <w:lang w:eastAsia="en-GB"/>
          <w14:ligatures w14:val="standardContextual"/>
        </w:rPr>
        <w:tab/>
      </w:r>
      <w:r>
        <w:rPr>
          <w:noProof/>
        </w:rPr>
        <w:t>Type: Pp5gMbsGroupProfileData</w:t>
      </w:r>
      <w:r>
        <w:rPr>
          <w:noProof/>
        </w:rPr>
        <w:tab/>
      </w:r>
      <w:r>
        <w:rPr>
          <w:noProof/>
        </w:rPr>
        <w:fldChar w:fldCharType="begin" w:fldLock="1"/>
      </w:r>
      <w:r>
        <w:rPr>
          <w:noProof/>
        </w:rPr>
        <w:instrText xml:space="preserve"> PAGEREF _Toc161911052 \h </w:instrText>
      </w:r>
      <w:r>
        <w:rPr>
          <w:noProof/>
        </w:rPr>
      </w:r>
      <w:r>
        <w:rPr>
          <w:noProof/>
        </w:rPr>
        <w:fldChar w:fldCharType="separate"/>
      </w:r>
      <w:r>
        <w:rPr>
          <w:noProof/>
        </w:rPr>
        <w:t>168</w:t>
      </w:r>
      <w:r>
        <w:rPr>
          <w:noProof/>
        </w:rPr>
        <w:fldChar w:fldCharType="end"/>
      </w:r>
    </w:p>
    <w:p w14:paraId="0604BF02" w14:textId="3BC368F9" w:rsidR="00152EF7" w:rsidRDefault="00152EF7">
      <w:pPr>
        <w:pStyle w:val="TOC4"/>
        <w:rPr>
          <w:rFonts w:asciiTheme="minorHAnsi" w:hAnsiTheme="minorHAnsi" w:cstheme="minorBidi"/>
          <w:noProof/>
          <w:kern w:val="2"/>
          <w:sz w:val="22"/>
          <w:szCs w:val="22"/>
          <w:lang w:eastAsia="en-GB"/>
          <w14:ligatures w14:val="standardContextual"/>
        </w:rPr>
      </w:pPr>
      <w:r>
        <w:rPr>
          <w:noProof/>
        </w:rPr>
        <w:t>5.4.2.46</w:t>
      </w:r>
      <w:r>
        <w:rPr>
          <w:rFonts w:asciiTheme="minorHAnsi" w:hAnsiTheme="minorHAnsi" w:cstheme="minorBidi"/>
          <w:noProof/>
          <w:kern w:val="2"/>
          <w:sz w:val="22"/>
          <w:szCs w:val="22"/>
          <w:lang w:eastAsia="en-GB"/>
          <w14:ligatures w14:val="standardContextual"/>
        </w:rPr>
        <w:tab/>
      </w:r>
      <w:r>
        <w:rPr>
          <w:noProof/>
        </w:rPr>
        <w:t xml:space="preserve">Type: </w:t>
      </w:r>
      <w:r w:rsidRPr="00EA7F11">
        <w:rPr>
          <w:noProof/>
          <w:lang w:val="en-US" w:eastAsia="zh-CN"/>
        </w:rPr>
        <w:t>AllowedMbsInfo</w:t>
      </w:r>
      <w:r>
        <w:rPr>
          <w:noProof/>
        </w:rPr>
        <w:tab/>
      </w:r>
      <w:r>
        <w:rPr>
          <w:noProof/>
        </w:rPr>
        <w:fldChar w:fldCharType="begin" w:fldLock="1"/>
      </w:r>
      <w:r>
        <w:rPr>
          <w:noProof/>
        </w:rPr>
        <w:instrText xml:space="preserve"> PAGEREF _Toc161911053 \h </w:instrText>
      </w:r>
      <w:r>
        <w:rPr>
          <w:noProof/>
        </w:rPr>
      </w:r>
      <w:r>
        <w:rPr>
          <w:noProof/>
        </w:rPr>
        <w:fldChar w:fldCharType="separate"/>
      </w:r>
      <w:r>
        <w:rPr>
          <w:noProof/>
        </w:rPr>
        <w:t>168</w:t>
      </w:r>
      <w:r>
        <w:rPr>
          <w:noProof/>
        </w:rPr>
        <w:fldChar w:fldCharType="end"/>
      </w:r>
    </w:p>
    <w:p w14:paraId="7F2062C0" w14:textId="2B1B107B" w:rsidR="00152EF7" w:rsidRDefault="00152EF7">
      <w:pPr>
        <w:pStyle w:val="TOC3"/>
        <w:rPr>
          <w:rFonts w:asciiTheme="minorHAnsi" w:hAnsiTheme="minorHAnsi" w:cstheme="minorBidi"/>
          <w:noProof/>
          <w:kern w:val="2"/>
          <w:sz w:val="22"/>
          <w:szCs w:val="22"/>
          <w:lang w:eastAsia="en-GB"/>
          <w14:ligatures w14:val="standardContextual"/>
        </w:rPr>
      </w:pPr>
      <w:r>
        <w:rPr>
          <w:noProof/>
        </w:rPr>
        <w:t>5.4.3</w:t>
      </w:r>
      <w:r>
        <w:rPr>
          <w:rFonts w:asciiTheme="minorHAnsi"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_Toc161911054 \h </w:instrText>
      </w:r>
      <w:r>
        <w:rPr>
          <w:noProof/>
        </w:rPr>
      </w:r>
      <w:r>
        <w:rPr>
          <w:noProof/>
        </w:rPr>
        <w:fldChar w:fldCharType="separate"/>
      </w:r>
      <w:r>
        <w:rPr>
          <w:noProof/>
        </w:rPr>
        <w:t>168</w:t>
      </w:r>
      <w:r>
        <w:rPr>
          <w:noProof/>
        </w:rPr>
        <w:fldChar w:fldCharType="end"/>
      </w:r>
    </w:p>
    <w:p w14:paraId="18795457" w14:textId="2E9738B6" w:rsidR="00152EF7" w:rsidRDefault="00152EF7">
      <w:pPr>
        <w:pStyle w:val="TOC4"/>
        <w:rPr>
          <w:rFonts w:asciiTheme="minorHAnsi" w:hAnsiTheme="minorHAnsi" w:cstheme="minorBidi"/>
          <w:noProof/>
          <w:kern w:val="2"/>
          <w:sz w:val="22"/>
          <w:szCs w:val="22"/>
          <w:lang w:eastAsia="en-GB"/>
          <w14:ligatures w14:val="standardContextual"/>
        </w:rPr>
      </w:pPr>
      <w:r>
        <w:rPr>
          <w:noProof/>
        </w:rPr>
        <w:t>5.4.3.1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_Toc161911055 \h </w:instrText>
      </w:r>
      <w:r>
        <w:rPr>
          <w:noProof/>
        </w:rPr>
      </w:r>
      <w:r>
        <w:rPr>
          <w:noProof/>
        </w:rPr>
        <w:fldChar w:fldCharType="separate"/>
      </w:r>
      <w:r>
        <w:rPr>
          <w:noProof/>
        </w:rPr>
        <w:t>168</w:t>
      </w:r>
      <w:r>
        <w:rPr>
          <w:noProof/>
        </w:rPr>
        <w:fldChar w:fldCharType="end"/>
      </w:r>
    </w:p>
    <w:p w14:paraId="01A5595D" w14:textId="555A0F60" w:rsidR="00152EF7" w:rsidRDefault="00152EF7">
      <w:pPr>
        <w:pStyle w:val="TOC4"/>
        <w:rPr>
          <w:rFonts w:asciiTheme="minorHAnsi" w:hAnsiTheme="minorHAnsi" w:cstheme="minorBidi"/>
          <w:noProof/>
          <w:kern w:val="2"/>
          <w:sz w:val="22"/>
          <w:szCs w:val="22"/>
          <w:lang w:eastAsia="en-GB"/>
          <w14:ligatures w14:val="standardContextual"/>
        </w:rPr>
      </w:pPr>
      <w:r>
        <w:rPr>
          <w:noProof/>
        </w:rPr>
        <w:t>5.4.3.2</w:t>
      </w:r>
      <w:r>
        <w:rPr>
          <w:rFonts w:asciiTheme="minorHAnsi"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_Toc161911056 \h </w:instrText>
      </w:r>
      <w:r>
        <w:rPr>
          <w:noProof/>
        </w:rPr>
      </w:r>
      <w:r>
        <w:rPr>
          <w:noProof/>
        </w:rPr>
        <w:fldChar w:fldCharType="separate"/>
      </w:r>
      <w:r>
        <w:rPr>
          <w:noProof/>
        </w:rPr>
        <w:t>168</w:t>
      </w:r>
      <w:r>
        <w:rPr>
          <w:noProof/>
        </w:rPr>
        <w:fldChar w:fldCharType="end"/>
      </w:r>
    </w:p>
    <w:p w14:paraId="3F61EA66" w14:textId="1031A462" w:rsidR="00152EF7" w:rsidRDefault="00152EF7">
      <w:pPr>
        <w:pStyle w:val="TOC4"/>
        <w:rPr>
          <w:rFonts w:asciiTheme="minorHAnsi" w:hAnsiTheme="minorHAnsi" w:cstheme="minorBidi"/>
          <w:noProof/>
          <w:kern w:val="2"/>
          <w:sz w:val="22"/>
          <w:szCs w:val="22"/>
          <w:lang w:eastAsia="en-GB"/>
          <w14:ligatures w14:val="standardContextual"/>
        </w:rPr>
      </w:pPr>
      <w:r>
        <w:rPr>
          <w:noProof/>
        </w:rPr>
        <w:t>5.4.3.3</w:t>
      </w:r>
      <w:r>
        <w:rPr>
          <w:rFonts w:asciiTheme="minorHAnsi" w:hAnsiTheme="minorHAnsi" w:cstheme="minorBidi"/>
          <w:noProof/>
          <w:kern w:val="2"/>
          <w:sz w:val="22"/>
          <w:szCs w:val="22"/>
          <w:lang w:eastAsia="en-GB"/>
          <w14:ligatures w14:val="standardContextual"/>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_Toc161911057 \h </w:instrText>
      </w:r>
      <w:r>
        <w:rPr>
          <w:noProof/>
        </w:rPr>
      </w:r>
      <w:r>
        <w:rPr>
          <w:noProof/>
        </w:rPr>
        <w:fldChar w:fldCharType="separate"/>
      </w:r>
      <w:r>
        <w:rPr>
          <w:noProof/>
        </w:rPr>
        <w:t>169</w:t>
      </w:r>
      <w:r>
        <w:rPr>
          <w:noProof/>
        </w:rPr>
        <w:fldChar w:fldCharType="end"/>
      </w:r>
    </w:p>
    <w:p w14:paraId="2A6A2BF1" w14:textId="6FAA6F06" w:rsidR="00152EF7" w:rsidRDefault="00152EF7">
      <w:pPr>
        <w:pStyle w:val="TOC4"/>
        <w:rPr>
          <w:rFonts w:asciiTheme="minorHAnsi" w:hAnsiTheme="minorHAnsi" w:cstheme="minorBidi"/>
          <w:noProof/>
          <w:kern w:val="2"/>
          <w:sz w:val="22"/>
          <w:szCs w:val="22"/>
          <w:lang w:eastAsia="en-GB"/>
          <w14:ligatures w14:val="standardContextual"/>
        </w:rPr>
      </w:pPr>
      <w:r>
        <w:rPr>
          <w:noProof/>
        </w:rPr>
        <w:t>5.4.3.4</w:t>
      </w:r>
      <w:r>
        <w:rPr>
          <w:rFonts w:asciiTheme="minorHAnsi" w:hAnsiTheme="minorHAnsi" w:cstheme="minorBidi"/>
          <w:noProof/>
          <w:kern w:val="2"/>
          <w:sz w:val="22"/>
          <w:szCs w:val="22"/>
          <w:lang w:eastAsia="en-GB"/>
          <w14:ligatures w14:val="standardContextual"/>
        </w:rPr>
        <w:tab/>
      </w:r>
      <w:r>
        <w:rPr>
          <w:noProof/>
        </w:rPr>
        <w:t>Enumeration: DataSetName</w:t>
      </w:r>
      <w:r>
        <w:rPr>
          <w:noProof/>
        </w:rPr>
        <w:tab/>
      </w:r>
      <w:r>
        <w:rPr>
          <w:noProof/>
        </w:rPr>
        <w:fldChar w:fldCharType="begin" w:fldLock="1"/>
      </w:r>
      <w:r>
        <w:rPr>
          <w:noProof/>
        </w:rPr>
        <w:instrText xml:space="preserve"> PAGEREF _Toc161911058 \h </w:instrText>
      </w:r>
      <w:r>
        <w:rPr>
          <w:noProof/>
        </w:rPr>
      </w:r>
      <w:r>
        <w:rPr>
          <w:noProof/>
        </w:rPr>
        <w:fldChar w:fldCharType="separate"/>
      </w:r>
      <w:r>
        <w:rPr>
          <w:noProof/>
        </w:rPr>
        <w:t>169</w:t>
      </w:r>
      <w:r>
        <w:rPr>
          <w:noProof/>
        </w:rPr>
        <w:fldChar w:fldCharType="end"/>
      </w:r>
    </w:p>
    <w:p w14:paraId="4624762C" w14:textId="530B1CF9" w:rsidR="00152EF7" w:rsidRDefault="00152EF7">
      <w:pPr>
        <w:pStyle w:val="TOC4"/>
        <w:rPr>
          <w:rFonts w:asciiTheme="minorHAnsi" w:hAnsiTheme="minorHAnsi" w:cstheme="minorBidi"/>
          <w:noProof/>
          <w:kern w:val="2"/>
          <w:sz w:val="22"/>
          <w:szCs w:val="22"/>
          <w:lang w:eastAsia="en-GB"/>
          <w14:ligatures w14:val="standardContextual"/>
        </w:rPr>
      </w:pPr>
      <w:r>
        <w:rPr>
          <w:noProof/>
        </w:rPr>
        <w:t>5.4.3.</w:t>
      </w:r>
      <w:r>
        <w:rPr>
          <w:noProof/>
          <w:lang w:eastAsia="zh-CN"/>
        </w:rPr>
        <w:t>5</w:t>
      </w:r>
      <w:r>
        <w:rPr>
          <w:rFonts w:asciiTheme="minorHAnsi"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_Toc161911059 \h </w:instrText>
      </w:r>
      <w:r>
        <w:rPr>
          <w:noProof/>
        </w:rPr>
      </w:r>
      <w:r>
        <w:rPr>
          <w:noProof/>
        </w:rPr>
        <w:fldChar w:fldCharType="separate"/>
      </w:r>
      <w:r>
        <w:rPr>
          <w:noProof/>
        </w:rPr>
        <w:t>169</w:t>
      </w:r>
      <w:r>
        <w:rPr>
          <w:noProof/>
        </w:rPr>
        <w:fldChar w:fldCharType="end"/>
      </w:r>
    </w:p>
    <w:p w14:paraId="7FD6439B" w14:textId="36B8C684" w:rsidR="00152EF7" w:rsidRDefault="00152EF7">
      <w:pPr>
        <w:pStyle w:val="TOC4"/>
        <w:rPr>
          <w:rFonts w:asciiTheme="minorHAnsi" w:hAnsiTheme="minorHAnsi" w:cstheme="minorBidi"/>
          <w:noProof/>
          <w:kern w:val="2"/>
          <w:sz w:val="22"/>
          <w:szCs w:val="22"/>
          <w:lang w:eastAsia="en-GB"/>
          <w14:ligatures w14:val="standardContextual"/>
        </w:rPr>
      </w:pPr>
      <w:r>
        <w:rPr>
          <w:noProof/>
        </w:rPr>
        <w:t>5.4.3.</w:t>
      </w:r>
      <w:r>
        <w:rPr>
          <w:noProof/>
          <w:lang w:eastAsia="zh-CN"/>
        </w:rPr>
        <w:t>6</w:t>
      </w:r>
      <w:r>
        <w:rPr>
          <w:rFonts w:asciiTheme="minorHAnsi" w:hAnsiTheme="minorHAnsi" w:cstheme="minorBidi"/>
          <w:noProof/>
          <w:kern w:val="2"/>
          <w:sz w:val="22"/>
          <w:szCs w:val="22"/>
          <w:lang w:eastAsia="en-GB"/>
          <w14:ligatures w14:val="standardContextual"/>
        </w:rPr>
        <w:tab/>
      </w:r>
      <w:r>
        <w:rPr>
          <w:noProof/>
        </w:rPr>
        <w:t>Enumeration: ContextDataSetName</w:t>
      </w:r>
      <w:r>
        <w:rPr>
          <w:noProof/>
        </w:rPr>
        <w:tab/>
      </w:r>
      <w:r>
        <w:rPr>
          <w:noProof/>
        </w:rPr>
        <w:fldChar w:fldCharType="begin" w:fldLock="1"/>
      </w:r>
      <w:r>
        <w:rPr>
          <w:noProof/>
        </w:rPr>
        <w:instrText xml:space="preserve"> PAGEREF _Toc161911060 \h </w:instrText>
      </w:r>
      <w:r>
        <w:rPr>
          <w:noProof/>
        </w:rPr>
      </w:r>
      <w:r>
        <w:rPr>
          <w:noProof/>
        </w:rPr>
        <w:fldChar w:fldCharType="separate"/>
      </w:r>
      <w:r>
        <w:rPr>
          <w:noProof/>
        </w:rPr>
        <w:t>170</w:t>
      </w:r>
      <w:r>
        <w:rPr>
          <w:noProof/>
        </w:rPr>
        <w:fldChar w:fldCharType="end"/>
      </w:r>
    </w:p>
    <w:p w14:paraId="59EC9867" w14:textId="1B2EB080" w:rsidR="00152EF7" w:rsidRDefault="00152EF7">
      <w:pPr>
        <w:pStyle w:val="TOC4"/>
        <w:rPr>
          <w:rFonts w:asciiTheme="minorHAnsi" w:hAnsiTheme="minorHAnsi" w:cstheme="minorBidi"/>
          <w:noProof/>
          <w:kern w:val="2"/>
          <w:sz w:val="22"/>
          <w:szCs w:val="22"/>
          <w:lang w:eastAsia="en-GB"/>
          <w14:ligatures w14:val="standardContextual"/>
        </w:rPr>
      </w:pPr>
      <w:r>
        <w:rPr>
          <w:noProof/>
        </w:rPr>
        <w:t>5.4.3.</w:t>
      </w:r>
      <w:r>
        <w:rPr>
          <w:noProof/>
          <w:lang w:eastAsia="zh-CN"/>
        </w:rPr>
        <w:t>7</w:t>
      </w:r>
      <w:r>
        <w:rPr>
          <w:rFonts w:asciiTheme="minorHAnsi" w:hAnsiTheme="minorHAnsi" w:cstheme="minorBidi"/>
          <w:noProof/>
          <w:kern w:val="2"/>
          <w:sz w:val="22"/>
          <w:szCs w:val="22"/>
          <w:lang w:eastAsia="en-GB"/>
          <w14:ligatures w14:val="standardContextual"/>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_Toc161911061 \h </w:instrText>
      </w:r>
      <w:r>
        <w:rPr>
          <w:noProof/>
        </w:rPr>
      </w:r>
      <w:r>
        <w:rPr>
          <w:noProof/>
        </w:rPr>
        <w:fldChar w:fldCharType="separate"/>
      </w:r>
      <w:r>
        <w:rPr>
          <w:noProof/>
        </w:rPr>
        <w:t>170</w:t>
      </w:r>
      <w:r>
        <w:rPr>
          <w:noProof/>
        </w:rPr>
        <w:fldChar w:fldCharType="end"/>
      </w:r>
    </w:p>
    <w:p w14:paraId="649F9470" w14:textId="5FA4B64B" w:rsidR="00152EF7" w:rsidRDefault="00152EF7">
      <w:pPr>
        <w:pStyle w:val="TOC4"/>
        <w:rPr>
          <w:rFonts w:asciiTheme="minorHAnsi" w:hAnsiTheme="minorHAnsi" w:cstheme="minorBidi"/>
          <w:noProof/>
          <w:kern w:val="2"/>
          <w:sz w:val="22"/>
          <w:szCs w:val="22"/>
          <w:lang w:eastAsia="en-GB"/>
          <w14:ligatures w14:val="standardContextual"/>
        </w:rPr>
      </w:pPr>
      <w:r>
        <w:rPr>
          <w:noProof/>
        </w:rPr>
        <w:t>5.4.3.</w:t>
      </w:r>
      <w:r>
        <w:rPr>
          <w:noProof/>
          <w:lang w:eastAsia="zh-CN"/>
        </w:rPr>
        <w:t>8</w:t>
      </w:r>
      <w:r>
        <w:rPr>
          <w:rFonts w:asciiTheme="minorHAnsi" w:hAnsiTheme="minorHAnsi" w:cstheme="minorBidi"/>
          <w:noProof/>
          <w:kern w:val="2"/>
          <w:sz w:val="22"/>
          <w:szCs w:val="22"/>
          <w:lang w:eastAsia="en-GB"/>
          <w14:ligatures w14:val="standardContextual"/>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_Toc161911062 \h </w:instrText>
      </w:r>
      <w:r>
        <w:rPr>
          <w:noProof/>
        </w:rPr>
      </w:r>
      <w:r>
        <w:rPr>
          <w:noProof/>
        </w:rPr>
        <w:fldChar w:fldCharType="separate"/>
      </w:r>
      <w:r>
        <w:rPr>
          <w:noProof/>
        </w:rPr>
        <w:t>170</w:t>
      </w:r>
      <w:r>
        <w:rPr>
          <w:noProof/>
        </w:rPr>
        <w:fldChar w:fldCharType="end"/>
      </w:r>
    </w:p>
    <w:p w14:paraId="590E718A" w14:textId="0C3336BE" w:rsidR="00152EF7" w:rsidRDefault="00152EF7">
      <w:pPr>
        <w:pStyle w:val="TOC4"/>
        <w:rPr>
          <w:rFonts w:asciiTheme="minorHAnsi" w:hAnsiTheme="minorHAnsi" w:cstheme="minorBidi"/>
          <w:noProof/>
          <w:kern w:val="2"/>
          <w:sz w:val="22"/>
          <w:szCs w:val="22"/>
          <w:lang w:eastAsia="en-GB"/>
          <w14:ligatures w14:val="standardContextual"/>
        </w:rPr>
      </w:pPr>
      <w:r>
        <w:rPr>
          <w:noProof/>
        </w:rPr>
        <w:t>5.4.3.</w:t>
      </w:r>
      <w:r>
        <w:rPr>
          <w:noProof/>
          <w:lang w:eastAsia="zh-CN"/>
        </w:rPr>
        <w:t>9</w:t>
      </w:r>
      <w:r>
        <w:rPr>
          <w:rFonts w:asciiTheme="minorHAnsi" w:hAnsiTheme="minorHAnsi" w:cstheme="minorBidi"/>
          <w:noProof/>
          <w:kern w:val="2"/>
          <w:sz w:val="22"/>
          <w:szCs w:val="22"/>
          <w:lang w:eastAsia="en-GB"/>
          <w14:ligatures w14:val="standardContextual"/>
        </w:rPr>
        <w:tab/>
      </w:r>
      <w:r>
        <w:rPr>
          <w:noProof/>
        </w:rPr>
        <w:t>Enumeration: UeUpdateStatus</w:t>
      </w:r>
      <w:r>
        <w:rPr>
          <w:noProof/>
        </w:rPr>
        <w:tab/>
      </w:r>
      <w:r>
        <w:rPr>
          <w:noProof/>
        </w:rPr>
        <w:fldChar w:fldCharType="begin" w:fldLock="1"/>
      </w:r>
      <w:r>
        <w:rPr>
          <w:noProof/>
        </w:rPr>
        <w:instrText xml:space="preserve"> PAGEREF _Toc161911063 \h </w:instrText>
      </w:r>
      <w:r>
        <w:rPr>
          <w:noProof/>
        </w:rPr>
      </w:r>
      <w:r>
        <w:rPr>
          <w:noProof/>
        </w:rPr>
        <w:fldChar w:fldCharType="separate"/>
      </w:r>
      <w:r>
        <w:rPr>
          <w:noProof/>
        </w:rPr>
        <w:t>171</w:t>
      </w:r>
      <w:r>
        <w:rPr>
          <w:noProof/>
        </w:rPr>
        <w:fldChar w:fldCharType="end"/>
      </w:r>
    </w:p>
    <w:p w14:paraId="1A26A7B5" w14:textId="508C4A37" w:rsidR="00152EF7" w:rsidRDefault="00152EF7">
      <w:pPr>
        <w:pStyle w:val="TOC4"/>
        <w:rPr>
          <w:rFonts w:asciiTheme="minorHAnsi" w:hAnsiTheme="minorHAnsi" w:cstheme="minorBidi"/>
          <w:noProof/>
          <w:kern w:val="2"/>
          <w:sz w:val="22"/>
          <w:szCs w:val="22"/>
          <w:lang w:eastAsia="en-GB"/>
          <w14:ligatures w14:val="standardContextual"/>
        </w:rPr>
      </w:pPr>
      <w:r>
        <w:rPr>
          <w:noProof/>
        </w:rPr>
        <w:t>5.4.3.10</w:t>
      </w:r>
      <w:r>
        <w:rPr>
          <w:rFonts w:asciiTheme="minorHAnsi" w:hAnsiTheme="minorHAnsi" w:cstheme="minorBidi"/>
          <w:noProof/>
          <w:kern w:val="2"/>
          <w:sz w:val="22"/>
          <w:szCs w:val="22"/>
          <w:lang w:eastAsia="en-GB"/>
          <w14:ligatures w14:val="standardContextual"/>
        </w:rPr>
        <w:tab/>
      </w:r>
      <w:r>
        <w:rPr>
          <w:noProof/>
        </w:rPr>
        <w:t>Enumeration: PpDataType</w:t>
      </w:r>
      <w:r>
        <w:rPr>
          <w:noProof/>
        </w:rPr>
        <w:tab/>
      </w:r>
      <w:r>
        <w:rPr>
          <w:noProof/>
        </w:rPr>
        <w:fldChar w:fldCharType="begin" w:fldLock="1"/>
      </w:r>
      <w:r>
        <w:rPr>
          <w:noProof/>
        </w:rPr>
        <w:instrText xml:space="preserve"> PAGEREF _Toc161911064 \h </w:instrText>
      </w:r>
      <w:r>
        <w:rPr>
          <w:noProof/>
        </w:rPr>
      </w:r>
      <w:r>
        <w:rPr>
          <w:noProof/>
        </w:rPr>
        <w:fldChar w:fldCharType="separate"/>
      </w:r>
      <w:r>
        <w:rPr>
          <w:noProof/>
        </w:rPr>
        <w:t>171</w:t>
      </w:r>
      <w:r>
        <w:rPr>
          <w:noProof/>
        </w:rPr>
        <w:fldChar w:fldCharType="end"/>
      </w:r>
    </w:p>
    <w:p w14:paraId="57FC85CC" w14:textId="7EA5A1EF" w:rsidR="00152EF7" w:rsidRDefault="00152EF7">
      <w:pPr>
        <w:pStyle w:val="TOC3"/>
        <w:rPr>
          <w:rFonts w:asciiTheme="minorHAnsi" w:hAnsiTheme="minorHAnsi" w:cstheme="minorBidi"/>
          <w:noProof/>
          <w:kern w:val="2"/>
          <w:sz w:val="22"/>
          <w:szCs w:val="22"/>
          <w:lang w:eastAsia="en-GB"/>
          <w14:ligatures w14:val="standardContextual"/>
        </w:rPr>
      </w:pPr>
      <w:r>
        <w:rPr>
          <w:noProof/>
        </w:rPr>
        <w:t>5.4.4</w:t>
      </w:r>
      <w:r>
        <w:rPr>
          <w:rFonts w:asciiTheme="minorHAnsi"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_Toc161911065 \h </w:instrText>
      </w:r>
      <w:r>
        <w:rPr>
          <w:noProof/>
        </w:rPr>
      </w:r>
      <w:r>
        <w:rPr>
          <w:noProof/>
        </w:rPr>
        <w:fldChar w:fldCharType="separate"/>
      </w:r>
      <w:r>
        <w:rPr>
          <w:noProof/>
        </w:rPr>
        <w:t>171</w:t>
      </w:r>
      <w:r>
        <w:rPr>
          <w:noProof/>
        </w:rPr>
        <w:fldChar w:fldCharType="end"/>
      </w:r>
    </w:p>
    <w:p w14:paraId="0DA5C20C" w14:textId="6EA0A80D" w:rsidR="00152EF7" w:rsidRDefault="00152EF7">
      <w:pPr>
        <w:pStyle w:val="TOC2"/>
        <w:rPr>
          <w:rFonts w:asciiTheme="minorHAnsi" w:hAnsiTheme="minorHAnsi" w:cstheme="minorBidi"/>
          <w:noProof/>
          <w:kern w:val="2"/>
          <w:sz w:val="22"/>
          <w:szCs w:val="22"/>
          <w:lang w:eastAsia="en-GB"/>
          <w14:ligatures w14:val="standardContextual"/>
        </w:rPr>
      </w:pPr>
      <w:r>
        <w:rPr>
          <w:noProof/>
          <w:lang w:eastAsia="zh-CN"/>
        </w:rPr>
        <w:t>5.5</w:t>
      </w:r>
      <w:r>
        <w:rPr>
          <w:rFonts w:asciiTheme="minorHAnsi" w:hAnsiTheme="minorHAnsi" w:cstheme="minorBidi"/>
          <w:noProof/>
          <w:kern w:val="2"/>
          <w:sz w:val="22"/>
          <w:szCs w:val="22"/>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_Toc161911066 \h </w:instrText>
      </w:r>
      <w:r>
        <w:rPr>
          <w:noProof/>
        </w:rPr>
      </w:r>
      <w:r>
        <w:rPr>
          <w:noProof/>
        </w:rPr>
        <w:fldChar w:fldCharType="separate"/>
      </w:r>
      <w:r>
        <w:rPr>
          <w:noProof/>
        </w:rPr>
        <w:t>171</w:t>
      </w:r>
      <w:r>
        <w:rPr>
          <w:noProof/>
        </w:rPr>
        <w:fldChar w:fldCharType="end"/>
      </w:r>
    </w:p>
    <w:p w14:paraId="2B11FF28" w14:textId="67DD8CD7" w:rsidR="00152EF7" w:rsidRDefault="00152EF7">
      <w:pPr>
        <w:pStyle w:val="TOC2"/>
        <w:rPr>
          <w:rFonts w:asciiTheme="minorHAnsi" w:hAnsiTheme="minorHAnsi" w:cstheme="minorBidi"/>
          <w:noProof/>
          <w:kern w:val="2"/>
          <w:sz w:val="22"/>
          <w:szCs w:val="22"/>
          <w:lang w:eastAsia="en-GB"/>
          <w14:ligatures w14:val="standardContextual"/>
        </w:rPr>
      </w:pPr>
      <w:r>
        <w:rPr>
          <w:noProof/>
          <w:lang w:eastAsia="zh-CN"/>
        </w:rPr>
        <w:t>5.6</w:t>
      </w:r>
      <w:r>
        <w:rPr>
          <w:rFonts w:asciiTheme="minorHAnsi"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_Toc161911067 \h </w:instrText>
      </w:r>
      <w:r>
        <w:rPr>
          <w:noProof/>
        </w:rPr>
      </w:r>
      <w:r>
        <w:rPr>
          <w:noProof/>
        </w:rPr>
        <w:fldChar w:fldCharType="separate"/>
      </w:r>
      <w:r>
        <w:rPr>
          <w:noProof/>
        </w:rPr>
        <w:t>172</w:t>
      </w:r>
      <w:r>
        <w:rPr>
          <w:noProof/>
        </w:rPr>
        <w:fldChar w:fldCharType="end"/>
      </w:r>
    </w:p>
    <w:p w14:paraId="6C766F3B" w14:textId="7FF77E86" w:rsidR="00152EF7" w:rsidRDefault="00152EF7" w:rsidP="00152EF7">
      <w:pPr>
        <w:pStyle w:val="TOC8"/>
        <w:rPr>
          <w:rFonts w:asciiTheme="minorHAnsi"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_Toc161911068 \h </w:instrText>
      </w:r>
      <w:r>
        <w:rPr>
          <w:noProof/>
        </w:rPr>
      </w:r>
      <w:r>
        <w:rPr>
          <w:noProof/>
        </w:rPr>
        <w:fldChar w:fldCharType="separate"/>
      </w:r>
      <w:r>
        <w:rPr>
          <w:noProof/>
        </w:rPr>
        <w:t>172</w:t>
      </w:r>
      <w:r>
        <w:rPr>
          <w:noProof/>
        </w:rPr>
        <w:fldChar w:fldCharType="end"/>
      </w:r>
    </w:p>
    <w:p w14:paraId="16961223" w14:textId="36063B55" w:rsidR="00152EF7" w:rsidRDefault="00152EF7">
      <w:pPr>
        <w:pStyle w:val="TOC1"/>
        <w:rPr>
          <w:rFonts w:asciiTheme="minorHAnsi" w:hAnsiTheme="minorHAnsi" w:cstheme="minorBidi"/>
          <w:noProof/>
          <w:kern w:val="2"/>
          <w:szCs w:val="22"/>
          <w:lang w:eastAsia="en-GB"/>
          <w14:ligatures w14:val="standardContextual"/>
        </w:rPr>
      </w:pPr>
      <w:r>
        <w:rPr>
          <w:noProof/>
        </w:rPr>
        <w:t>A.1</w:t>
      </w:r>
      <w:r>
        <w:rPr>
          <w:rFonts w:asciiTheme="minorHAnsi"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_Toc161911069 \h </w:instrText>
      </w:r>
      <w:r>
        <w:rPr>
          <w:noProof/>
        </w:rPr>
      </w:r>
      <w:r>
        <w:rPr>
          <w:noProof/>
        </w:rPr>
        <w:fldChar w:fldCharType="separate"/>
      </w:r>
      <w:r>
        <w:rPr>
          <w:noProof/>
        </w:rPr>
        <w:t>172</w:t>
      </w:r>
      <w:r>
        <w:rPr>
          <w:noProof/>
        </w:rPr>
        <w:fldChar w:fldCharType="end"/>
      </w:r>
    </w:p>
    <w:p w14:paraId="16428B2E" w14:textId="668A212F" w:rsidR="00152EF7" w:rsidRDefault="00152EF7">
      <w:pPr>
        <w:pStyle w:val="TOC1"/>
        <w:rPr>
          <w:rFonts w:asciiTheme="minorHAnsi" w:hAnsiTheme="minorHAnsi" w:cstheme="minorBidi"/>
          <w:noProof/>
          <w:kern w:val="2"/>
          <w:szCs w:val="22"/>
          <w:lang w:eastAsia="en-GB"/>
          <w14:ligatures w14:val="standardContextual"/>
        </w:rPr>
      </w:pPr>
      <w:r>
        <w:rPr>
          <w:noProof/>
        </w:rPr>
        <w:t>A.2</w:t>
      </w:r>
      <w:r>
        <w:rPr>
          <w:rFonts w:asciiTheme="minorHAnsi" w:hAnsiTheme="minorHAnsi" w:cstheme="minorBidi"/>
          <w:noProof/>
          <w:kern w:val="2"/>
          <w:szCs w:val="22"/>
          <w:lang w:eastAsia="en-GB"/>
          <w14:ligatures w14:val="standardContextual"/>
        </w:rPr>
        <w:tab/>
      </w:r>
      <w:r>
        <w:rPr>
          <w:noProof/>
        </w:rPr>
        <w:t>Nudr_DataRepository API for Subscription Data</w:t>
      </w:r>
      <w:r>
        <w:rPr>
          <w:noProof/>
        </w:rPr>
        <w:tab/>
      </w:r>
      <w:r>
        <w:rPr>
          <w:noProof/>
        </w:rPr>
        <w:fldChar w:fldCharType="begin" w:fldLock="1"/>
      </w:r>
      <w:r>
        <w:rPr>
          <w:noProof/>
        </w:rPr>
        <w:instrText xml:space="preserve"> PAGEREF _Toc161911070 \h </w:instrText>
      </w:r>
      <w:r>
        <w:rPr>
          <w:noProof/>
        </w:rPr>
      </w:r>
      <w:r>
        <w:rPr>
          <w:noProof/>
        </w:rPr>
        <w:fldChar w:fldCharType="separate"/>
      </w:r>
      <w:r>
        <w:rPr>
          <w:noProof/>
        </w:rPr>
        <w:t>172</w:t>
      </w:r>
      <w:r>
        <w:rPr>
          <w:noProof/>
        </w:rPr>
        <w:fldChar w:fldCharType="end"/>
      </w:r>
    </w:p>
    <w:p w14:paraId="11E21B9C" w14:textId="10D974FE" w:rsidR="00152EF7" w:rsidRDefault="00152EF7" w:rsidP="00152EF7">
      <w:pPr>
        <w:pStyle w:val="TOC8"/>
        <w:rPr>
          <w:rFonts w:asciiTheme="minorHAnsi"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_Toc161911071 \h </w:instrText>
      </w:r>
      <w:r>
        <w:rPr>
          <w:noProof/>
        </w:rPr>
      </w:r>
      <w:r>
        <w:rPr>
          <w:noProof/>
        </w:rPr>
        <w:fldChar w:fldCharType="separate"/>
      </w:r>
      <w:r>
        <w:rPr>
          <w:noProof/>
        </w:rPr>
        <w:t>273</w:t>
      </w:r>
      <w:r>
        <w:rPr>
          <w:noProof/>
        </w:rPr>
        <w:fldChar w:fldCharType="end"/>
      </w:r>
    </w:p>
    <w:p w14:paraId="0B9E3498" w14:textId="2A49F67B" w:rsidR="00080512" w:rsidRPr="004D3578" w:rsidRDefault="004D3578">
      <w:r w:rsidRPr="004D3578">
        <w:rPr>
          <w:noProof/>
          <w:sz w:val="22"/>
        </w:rPr>
        <w:fldChar w:fldCharType="end"/>
      </w:r>
    </w:p>
    <w:p w14:paraId="747690AD" w14:textId="5650AD13" w:rsidR="0074026F" w:rsidRPr="007B600E" w:rsidRDefault="00080512" w:rsidP="000260B1">
      <w:r w:rsidRPr="004D3578">
        <w:br w:type="page"/>
      </w:r>
    </w:p>
    <w:p w14:paraId="57814453" w14:textId="77777777" w:rsidR="000260B1" w:rsidRDefault="000260B1" w:rsidP="000260B1">
      <w:pPr>
        <w:pStyle w:val="Heading1"/>
      </w:pPr>
      <w:bookmarkStart w:id="11" w:name="foreword"/>
      <w:bookmarkStart w:id="12" w:name="_Toc122100971"/>
      <w:bookmarkStart w:id="13" w:name="_Toc161910534"/>
      <w:bookmarkEnd w:id="11"/>
      <w:r w:rsidRPr="004D3578">
        <w:lastRenderedPageBreak/>
        <w:t>Foreword</w:t>
      </w:r>
      <w:bookmarkEnd w:id="12"/>
      <w:bookmarkEnd w:id="13"/>
    </w:p>
    <w:p w14:paraId="152719DE" w14:textId="77777777" w:rsidR="000260B1" w:rsidRPr="004D3578" w:rsidRDefault="000260B1" w:rsidP="000260B1">
      <w:r w:rsidRPr="004D3578">
        <w:t>This Techni</w:t>
      </w:r>
      <w:r w:rsidRPr="00234841">
        <w:t xml:space="preserve">cal </w:t>
      </w:r>
      <w:bookmarkStart w:id="14" w:name="spectype3"/>
      <w:r w:rsidRPr="00234841">
        <w:t>Specification</w:t>
      </w:r>
      <w:bookmarkEnd w:id="14"/>
      <w:r w:rsidRPr="00234841">
        <w:t xml:space="preserve"> ha</w:t>
      </w:r>
      <w:r w:rsidRPr="004D3578">
        <w:t>s been produced by the 3</w:t>
      </w:r>
      <w:r>
        <w:t>rd</w:t>
      </w:r>
      <w:r w:rsidRPr="004D3578">
        <w:t xml:space="preserve"> Generation Partnership Project (3GPP).</w:t>
      </w:r>
    </w:p>
    <w:p w14:paraId="18181AD7" w14:textId="77777777" w:rsidR="000260B1" w:rsidRPr="004D3578" w:rsidRDefault="000260B1" w:rsidP="000260B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CA5EA1" w14:textId="77777777" w:rsidR="000260B1" w:rsidRPr="004D3578" w:rsidRDefault="000260B1" w:rsidP="000260B1">
      <w:pPr>
        <w:pStyle w:val="B1"/>
      </w:pPr>
      <w:r w:rsidRPr="004D3578">
        <w:t>Version x.y.z</w:t>
      </w:r>
    </w:p>
    <w:p w14:paraId="419D2CFE" w14:textId="77777777" w:rsidR="000260B1" w:rsidRPr="004D3578" w:rsidRDefault="000260B1" w:rsidP="000260B1">
      <w:pPr>
        <w:pStyle w:val="B1"/>
      </w:pPr>
      <w:r w:rsidRPr="004D3578">
        <w:t>where:</w:t>
      </w:r>
    </w:p>
    <w:p w14:paraId="45D3D255" w14:textId="77777777" w:rsidR="000260B1" w:rsidRPr="004D3578" w:rsidRDefault="000260B1" w:rsidP="000260B1">
      <w:pPr>
        <w:pStyle w:val="B2"/>
      </w:pPr>
      <w:r w:rsidRPr="004D3578">
        <w:t>x</w:t>
      </w:r>
      <w:r w:rsidRPr="004D3578">
        <w:tab/>
        <w:t>the first digit:</w:t>
      </w:r>
    </w:p>
    <w:p w14:paraId="6A38DA59" w14:textId="77777777" w:rsidR="000260B1" w:rsidRPr="004D3578" w:rsidRDefault="000260B1" w:rsidP="000260B1">
      <w:pPr>
        <w:pStyle w:val="B3"/>
      </w:pPr>
      <w:r w:rsidRPr="004D3578">
        <w:t>1</w:t>
      </w:r>
      <w:r w:rsidRPr="004D3578">
        <w:tab/>
        <w:t>presented to TSG for information;</w:t>
      </w:r>
    </w:p>
    <w:p w14:paraId="221D6F83" w14:textId="77777777" w:rsidR="000260B1" w:rsidRPr="004D3578" w:rsidRDefault="000260B1" w:rsidP="000260B1">
      <w:pPr>
        <w:pStyle w:val="B3"/>
      </w:pPr>
      <w:r w:rsidRPr="004D3578">
        <w:t>2</w:t>
      </w:r>
      <w:r w:rsidRPr="004D3578">
        <w:tab/>
        <w:t>presented to TSG for approval;</w:t>
      </w:r>
    </w:p>
    <w:p w14:paraId="5E4BACA2" w14:textId="77777777" w:rsidR="000260B1" w:rsidRPr="004D3578" w:rsidRDefault="000260B1" w:rsidP="000260B1">
      <w:pPr>
        <w:pStyle w:val="B3"/>
      </w:pPr>
      <w:r w:rsidRPr="004D3578">
        <w:t>3</w:t>
      </w:r>
      <w:r w:rsidRPr="004D3578">
        <w:tab/>
        <w:t>or greater indicates TSG approved document under change control.</w:t>
      </w:r>
    </w:p>
    <w:p w14:paraId="182ABDF6" w14:textId="77777777" w:rsidR="000260B1" w:rsidRPr="004D3578" w:rsidRDefault="000260B1" w:rsidP="000260B1">
      <w:pPr>
        <w:pStyle w:val="B2"/>
      </w:pPr>
      <w:r w:rsidRPr="004D3578">
        <w:t>y</w:t>
      </w:r>
      <w:r w:rsidRPr="004D3578">
        <w:tab/>
        <w:t>the second digit is incremented for all changes of substance, i.e. technical enhancements, corrections, updates, etc.</w:t>
      </w:r>
    </w:p>
    <w:p w14:paraId="3AC64A8D" w14:textId="77777777" w:rsidR="000260B1" w:rsidRDefault="000260B1" w:rsidP="000260B1">
      <w:pPr>
        <w:pStyle w:val="B2"/>
      </w:pPr>
      <w:r w:rsidRPr="004D3578">
        <w:t>z</w:t>
      </w:r>
      <w:r w:rsidRPr="004D3578">
        <w:tab/>
        <w:t>the third digit is incremented when editorial only changes have been incorporated in the document.</w:t>
      </w:r>
    </w:p>
    <w:p w14:paraId="6426E84D" w14:textId="77777777" w:rsidR="000260B1" w:rsidRDefault="000260B1" w:rsidP="000260B1">
      <w:r>
        <w:t>In the present document, modal verbs have the following meanings:</w:t>
      </w:r>
    </w:p>
    <w:p w14:paraId="43AAAD16" w14:textId="77777777" w:rsidR="000260B1" w:rsidRDefault="000260B1" w:rsidP="000260B1">
      <w:pPr>
        <w:pStyle w:val="EX"/>
      </w:pPr>
      <w:r w:rsidRPr="008C384C">
        <w:rPr>
          <w:b/>
        </w:rPr>
        <w:t>shall</w:t>
      </w:r>
      <w:r>
        <w:tab/>
        <w:t>indicates a mandatory requirement to do something</w:t>
      </w:r>
    </w:p>
    <w:p w14:paraId="05BEFA0A" w14:textId="77777777" w:rsidR="000260B1" w:rsidRDefault="000260B1" w:rsidP="000260B1">
      <w:pPr>
        <w:pStyle w:val="EX"/>
      </w:pPr>
      <w:r w:rsidRPr="008C384C">
        <w:rPr>
          <w:b/>
        </w:rPr>
        <w:t>shall not</w:t>
      </w:r>
      <w:r>
        <w:tab/>
        <w:t>indicates an interdiction (prohibition) to do something</w:t>
      </w:r>
    </w:p>
    <w:p w14:paraId="0A8B0B55" w14:textId="77777777" w:rsidR="000260B1" w:rsidRPr="004D3578" w:rsidRDefault="000260B1" w:rsidP="000260B1">
      <w:r>
        <w:t>The constructions "shall" and "shall not" are confined to the context of normative provisions, and do not appear in Technical Reports.</w:t>
      </w:r>
    </w:p>
    <w:p w14:paraId="133E6A1D" w14:textId="77777777" w:rsidR="000260B1" w:rsidRPr="004D3578" w:rsidRDefault="000260B1" w:rsidP="000260B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C7990C8" w14:textId="77777777" w:rsidR="000260B1" w:rsidRDefault="000260B1" w:rsidP="000260B1">
      <w:pPr>
        <w:pStyle w:val="EX"/>
      </w:pPr>
      <w:r w:rsidRPr="008C384C">
        <w:rPr>
          <w:b/>
        </w:rPr>
        <w:t>should</w:t>
      </w:r>
      <w:r>
        <w:tab/>
        <w:t>indicates a recommendation to do something</w:t>
      </w:r>
    </w:p>
    <w:p w14:paraId="3EB435FA" w14:textId="77777777" w:rsidR="000260B1" w:rsidRDefault="000260B1" w:rsidP="000260B1">
      <w:pPr>
        <w:pStyle w:val="EX"/>
      </w:pPr>
      <w:r w:rsidRPr="008C384C">
        <w:rPr>
          <w:b/>
        </w:rPr>
        <w:t>should not</w:t>
      </w:r>
      <w:r>
        <w:tab/>
        <w:t>indicates a recommendation not to do something</w:t>
      </w:r>
    </w:p>
    <w:p w14:paraId="22879230" w14:textId="77777777" w:rsidR="000260B1" w:rsidRDefault="000260B1" w:rsidP="000260B1">
      <w:pPr>
        <w:pStyle w:val="EX"/>
      </w:pPr>
      <w:r w:rsidRPr="00774DA4">
        <w:rPr>
          <w:b/>
        </w:rPr>
        <w:t>may</w:t>
      </w:r>
      <w:r>
        <w:tab/>
        <w:t>indicates permission to do something</w:t>
      </w:r>
    </w:p>
    <w:p w14:paraId="45FFF129" w14:textId="77777777" w:rsidR="000260B1" w:rsidRDefault="000260B1" w:rsidP="000260B1">
      <w:pPr>
        <w:pStyle w:val="EX"/>
      </w:pPr>
      <w:r w:rsidRPr="00774DA4">
        <w:rPr>
          <w:b/>
        </w:rPr>
        <w:t>need not</w:t>
      </w:r>
      <w:r>
        <w:tab/>
        <w:t>indicates permission not to do something</w:t>
      </w:r>
    </w:p>
    <w:p w14:paraId="06D394CE" w14:textId="77777777" w:rsidR="000260B1" w:rsidRDefault="000260B1" w:rsidP="000260B1">
      <w:r>
        <w:t>The construction "may not" is ambiguous and is not used in normative elements. The unambiguous constructions "might not" or "shall not" are used instead, depending upon the meaning intended.</w:t>
      </w:r>
    </w:p>
    <w:p w14:paraId="7E004D51" w14:textId="77777777" w:rsidR="000260B1" w:rsidRDefault="000260B1" w:rsidP="000260B1">
      <w:pPr>
        <w:pStyle w:val="EX"/>
      </w:pPr>
      <w:r w:rsidRPr="00774DA4">
        <w:rPr>
          <w:b/>
        </w:rPr>
        <w:t>can</w:t>
      </w:r>
      <w:r>
        <w:tab/>
        <w:t>indicates that something is possible</w:t>
      </w:r>
    </w:p>
    <w:p w14:paraId="6CA31C40" w14:textId="77777777" w:rsidR="000260B1" w:rsidRDefault="000260B1" w:rsidP="000260B1">
      <w:pPr>
        <w:pStyle w:val="EX"/>
      </w:pPr>
      <w:r w:rsidRPr="00774DA4">
        <w:rPr>
          <w:b/>
        </w:rPr>
        <w:t>cannot</w:t>
      </w:r>
      <w:r>
        <w:tab/>
        <w:t>indicates that something is impossible</w:t>
      </w:r>
    </w:p>
    <w:p w14:paraId="487FBEF5" w14:textId="77777777" w:rsidR="000260B1" w:rsidRDefault="000260B1" w:rsidP="000260B1">
      <w:r>
        <w:t>The constructions "can" and "cannot" are not substitutes for "may" and "need not".</w:t>
      </w:r>
    </w:p>
    <w:p w14:paraId="67CD92A5" w14:textId="77777777" w:rsidR="000260B1" w:rsidRDefault="000260B1" w:rsidP="000260B1">
      <w:pPr>
        <w:pStyle w:val="EX"/>
      </w:pPr>
      <w:r w:rsidRPr="00774DA4">
        <w:rPr>
          <w:b/>
        </w:rPr>
        <w:t>will</w:t>
      </w:r>
      <w:r>
        <w:tab/>
        <w:t>indicates that something is certain or expected to happen as a result of action taken by an agency the behaviour of which is outside the scope of the present document</w:t>
      </w:r>
    </w:p>
    <w:p w14:paraId="547FB562" w14:textId="77777777" w:rsidR="000260B1" w:rsidRDefault="000260B1" w:rsidP="000260B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25E4A97" w14:textId="77777777" w:rsidR="000260B1" w:rsidRDefault="000260B1" w:rsidP="000260B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6606277" w14:textId="77777777" w:rsidR="000260B1" w:rsidRDefault="000260B1" w:rsidP="000260B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AE4061" w14:textId="77777777" w:rsidR="000260B1" w:rsidRDefault="000260B1" w:rsidP="000260B1">
      <w:r>
        <w:t>In addition:</w:t>
      </w:r>
    </w:p>
    <w:p w14:paraId="79E89836" w14:textId="77777777" w:rsidR="000260B1" w:rsidRDefault="000260B1" w:rsidP="000260B1">
      <w:pPr>
        <w:pStyle w:val="EX"/>
      </w:pPr>
      <w:r w:rsidRPr="00647114">
        <w:rPr>
          <w:b/>
        </w:rPr>
        <w:t>is</w:t>
      </w:r>
      <w:r>
        <w:tab/>
        <w:t>(or any other verb in the indicative mood) indicates a statement of fact</w:t>
      </w:r>
    </w:p>
    <w:p w14:paraId="6B243AB0" w14:textId="77777777" w:rsidR="000260B1" w:rsidRDefault="000260B1" w:rsidP="000260B1">
      <w:pPr>
        <w:pStyle w:val="EX"/>
      </w:pPr>
      <w:r w:rsidRPr="00647114">
        <w:rPr>
          <w:b/>
        </w:rPr>
        <w:t>is not</w:t>
      </w:r>
      <w:r>
        <w:tab/>
        <w:t>(or any other negative verb in the indicative mood) indicates a statement of fact</w:t>
      </w:r>
    </w:p>
    <w:p w14:paraId="67EC6181" w14:textId="77777777" w:rsidR="000260B1" w:rsidRPr="004D3578" w:rsidRDefault="000260B1" w:rsidP="000260B1">
      <w:r>
        <w:t>The constructions "is" and "is not" do not indicate requirements.</w:t>
      </w:r>
    </w:p>
    <w:p w14:paraId="72657D88" w14:textId="77777777" w:rsidR="000260B1" w:rsidRPr="00533C32" w:rsidRDefault="000260B1" w:rsidP="000260B1">
      <w:pPr>
        <w:pStyle w:val="Heading1"/>
      </w:pPr>
      <w:bookmarkStart w:id="15" w:name="introduction"/>
      <w:bookmarkStart w:id="16" w:name="_Toc20126914"/>
      <w:bookmarkStart w:id="17" w:name="_Toc27588890"/>
      <w:bookmarkStart w:id="18" w:name="_Toc36459686"/>
      <w:bookmarkStart w:id="19" w:name="_Toc45029247"/>
      <w:bookmarkStart w:id="20" w:name="_Toc56520523"/>
      <w:bookmarkStart w:id="21" w:name="_Toc90586759"/>
      <w:bookmarkStart w:id="22" w:name="_Toc106616277"/>
      <w:bookmarkStart w:id="23" w:name="_Toc122100972"/>
      <w:bookmarkStart w:id="24" w:name="_Toc161910535"/>
      <w:bookmarkEnd w:id="15"/>
      <w:r w:rsidRPr="00533C32">
        <w:t>1</w:t>
      </w:r>
      <w:r w:rsidRPr="00533C32">
        <w:tab/>
        <w:t>Scope</w:t>
      </w:r>
      <w:bookmarkEnd w:id="16"/>
      <w:bookmarkEnd w:id="17"/>
      <w:bookmarkEnd w:id="18"/>
      <w:bookmarkEnd w:id="19"/>
      <w:bookmarkEnd w:id="20"/>
      <w:bookmarkEnd w:id="21"/>
      <w:bookmarkEnd w:id="22"/>
      <w:bookmarkEnd w:id="23"/>
      <w:bookmarkEnd w:id="24"/>
    </w:p>
    <w:p w14:paraId="3A8DCB49" w14:textId="77777777" w:rsidR="000260B1" w:rsidRPr="00533C32" w:rsidRDefault="000260B1" w:rsidP="000260B1">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6CBC732D" w14:textId="77777777" w:rsidR="000260B1" w:rsidRPr="00533C32" w:rsidRDefault="000260B1" w:rsidP="000260B1">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149B8661" w14:textId="77777777" w:rsidR="000260B1" w:rsidRPr="00533C32" w:rsidRDefault="000260B1" w:rsidP="000260B1">
      <w:pPr>
        <w:pStyle w:val="Heading1"/>
      </w:pPr>
      <w:bookmarkStart w:id="25" w:name="_Toc20126915"/>
      <w:bookmarkStart w:id="26" w:name="_Toc27588891"/>
      <w:bookmarkStart w:id="27" w:name="_Toc36459687"/>
      <w:bookmarkStart w:id="28" w:name="_Toc45029248"/>
      <w:bookmarkStart w:id="29" w:name="_Toc56520524"/>
      <w:bookmarkStart w:id="30" w:name="_Toc90586760"/>
      <w:bookmarkStart w:id="31" w:name="_Toc106616278"/>
      <w:bookmarkStart w:id="32" w:name="_Toc122100973"/>
      <w:bookmarkStart w:id="33" w:name="_Toc161910536"/>
      <w:r w:rsidRPr="00533C32">
        <w:t>2</w:t>
      </w:r>
      <w:r w:rsidRPr="00533C32">
        <w:tab/>
        <w:t>References</w:t>
      </w:r>
      <w:bookmarkEnd w:id="25"/>
      <w:bookmarkEnd w:id="26"/>
      <w:bookmarkEnd w:id="27"/>
      <w:bookmarkEnd w:id="28"/>
      <w:bookmarkEnd w:id="29"/>
      <w:bookmarkEnd w:id="30"/>
      <w:bookmarkEnd w:id="31"/>
      <w:bookmarkEnd w:id="32"/>
      <w:bookmarkEnd w:id="33"/>
    </w:p>
    <w:p w14:paraId="2D7EE2A0" w14:textId="77777777" w:rsidR="000260B1" w:rsidRPr="00533C32" w:rsidRDefault="000260B1" w:rsidP="000260B1">
      <w:r w:rsidRPr="00533C32">
        <w:t>The following documents contain provisions which, through reference in this text, constitute provisions of the present document.</w:t>
      </w:r>
    </w:p>
    <w:p w14:paraId="77C8CE1E" w14:textId="77777777" w:rsidR="000260B1" w:rsidRPr="00533C32" w:rsidRDefault="000260B1" w:rsidP="000260B1">
      <w:pPr>
        <w:pStyle w:val="B1"/>
      </w:pPr>
      <w:r w:rsidRPr="00533C32">
        <w:t>-</w:t>
      </w:r>
      <w:r w:rsidRPr="00533C32">
        <w:tab/>
        <w:t>References are either specific (identified by date of publication, edition number, version number, etc.) or non</w:t>
      </w:r>
      <w:r w:rsidRPr="00533C32">
        <w:noBreakHyphen/>
        <w:t>specific.</w:t>
      </w:r>
    </w:p>
    <w:p w14:paraId="6D98455D" w14:textId="77777777" w:rsidR="000260B1" w:rsidRPr="00533C32" w:rsidRDefault="000260B1" w:rsidP="000260B1">
      <w:pPr>
        <w:pStyle w:val="B1"/>
      </w:pPr>
      <w:r w:rsidRPr="00533C32">
        <w:t>-</w:t>
      </w:r>
      <w:r w:rsidRPr="00533C32">
        <w:tab/>
        <w:t>For a specific reference, subsequent revisions do not apply.</w:t>
      </w:r>
    </w:p>
    <w:p w14:paraId="05A9F35B" w14:textId="77777777" w:rsidR="000260B1" w:rsidRPr="00533C32" w:rsidRDefault="000260B1" w:rsidP="000260B1">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63E99331" w14:textId="77777777" w:rsidR="000260B1" w:rsidRPr="00533C32" w:rsidRDefault="000260B1" w:rsidP="000260B1">
      <w:pPr>
        <w:pStyle w:val="EX"/>
        <w:rPr>
          <w:lang w:eastAsia="zh-CN"/>
        </w:rPr>
      </w:pPr>
      <w:r w:rsidRPr="00533C32">
        <w:t>[1]</w:t>
      </w:r>
      <w:r w:rsidRPr="00533C32">
        <w:tab/>
        <w:t>3GPP</w:t>
      </w:r>
      <w:r>
        <w:t> </w:t>
      </w:r>
      <w:r w:rsidRPr="00533C32">
        <w:t>TR</w:t>
      </w:r>
      <w:r>
        <w:t> </w:t>
      </w:r>
      <w:r w:rsidRPr="00533C32">
        <w:t>21.905: "Vocabulary for 3GPP Specifications".</w:t>
      </w:r>
    </w:p>
    <w:p w14:paraId="12C0B44B" w14:textId="77777777" w:rsidR="000260B1" w:rsidRPr="00533C32" w:rsidRDefault="000260B1" w:rsidP="000260B1">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05D14D88" w14:textId="77777777" w:rsidR="000260B1" w:rsidRPr="00533C32" w:rsidRDefault="000260B1" w:rsidP="000260B1">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49981B4B" w14:textId="77777777" w:rsidR="000260B1" w:rsidRPr="00533C32" w:rsidRDefault="000260B1" w:rsidP="000260B1">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6B5BF19F" w14:textId="77777777" w:rsidR="000260B1" w:rsidRPr="00533C32" w:rsidRDefault="000260B1" w:rsidP="000260B1">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415157C0" w14:textId="77777777" w:rsidR="000260B1" w:rsidRPr="00533C32" w:rsidRDefault="000260B1" w:rsidP="000260B1">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68A0254F" w14:textId="77777777" w:rsidR="000260B1" w:rsidRPr="00533C32" w:rsidRDefault="000260B1" w:rsidP="000260B1">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C42941" w14:textId="77777777" w:rsidR="000260B1" w:rsidRPr="00533C32" w:rsidRDefault="000260B1" w:rsidP="000260B1">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1A6F8F7D" w14:textId="77777777" w:rsidR="000260B1" w:rsidRPr="00533C32" w:rsidRDefault="000260B1" w:rsidP="000260B1">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44E05EF7" w14:textId="77777777" w:rsidR="000260B1" w:rsidRPr="00533C32" w:rsidRDefault="000260B1" w:rsidP="000260B1">
      <w:pPr>
        <w:pStyle w:val="EX"/>
      </w:pPr>
      <w:r w:rsidRPr="00533C32">
        <w:t>[10]</w:t>
      </w:r>
      <w:r w:rsidRPr="00533C32">
        <w:tab/>
        <w:t>3GPP</w:t>
      </w:r>
      <w:r>
        <w:t> </w:t>
      </w:r>
      <w:r w:rsidRPr="00533C32">
        <w:t>TS</w:t>
      </w:r>
      <w:r>
        <w:t> </w:t>
      </w:r>
      <w:r w:rsidRPr="00533C32">
        <w:t>33.102: "3G Security; Security architecture".</w:t>
      </w:r>
    </w:p>
    <w:p w14:paraId="6EA7F82E" w14:textId="77777777" w:rsidR="000260B1" w:rsidRPr="00533C32" w:rsidRDefault="000260B1" w:rsidP="000260B1">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3CE8DD5E" w14:textId="77777777" w:rsidR="000260B1" w:rsidRPr="00533C32" w:rsidRDefault="000260B1" w:rsidP="000260B1">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C814546" w14:textId="77777777" w:rsidR="000260B1" w:rsidRPr="00533C32" w:rsidRDefault="000260B1" w:rsidP="000260B1">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14:paraId="164B7E60" w14:textId="77777777" w:rsidR="000260B1" w:rsidRPr="00533C32" w:rsidRDefault="000260B1" w:rsidP="000260B1">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693BEA96" w14:textId="77777777" w:rsidR="000260B1" w:rsidRDefault="000260B1" w:rsidP="000260B1">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3AA361CC" w14:textId="77777777" w:rsidR="000260B1" w:rsidRDefault="000260B1" w:rsidP="000260B1">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28EB98C4" w14:textId="77777777" w:rsidR="000260B1" w:rsidRDefault="000260B1" w:rsidP="000260B1">
      <w:pPr>
        <w:pStyle w:val="EX"/>
        <w:rPr>
          <w:lang w:val="de-DE"/>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14:paraId="71505FE2" w14:textId="77777777" w:rsidR="000260B1" w:rsidRDefault="000260B1" w:rsidP="000260B1">
      <w:pPr>
        <w:pStyle w:val="EX"/>
      </w:pPr>
      <w:r>
        <w:t>[18]</w:t>
      </w:r>
      <w:r>
        <w:tab/>
        <w:t>3GPP TS 23.316: "Wireless and wireline convergence access support for the 5G System (5GS); Stage 2".</w:t>
      </w:r>
    </w:p>
    <w:p w14:paraId="337B4249" w14:textId="77777777" w:rsidR="000260B1" w:rsidRDefault="000260B1" w:rsidP="000260B1">
      <w:pPr>
        <w:pStyle w:val="EX"/>
        <w:rPr>
          <w:lang w:eastAsia="zh-CN"/>
        </w:rPr>
      </w:pPr>
      <w:r>
        <w:rPr>
          <w:lang w:eastAsia="zh-CN"/>
        </w:rPr>
        <w:t>[19]</w:t>
      </w:r>
      <w:r>
        <w:rPr>
          <w:lang w:eastAsia="zh-CN"/>
        </w:rPr>
        <w:tab/>
        <w:t>3GPP TS 29.510: "Network Function Repository Services; Stage 3".</w:t>
      </w:r>
    </w:p>
    <w:p w14:paraId="1AAAB4A0" w14:textId="77777777" w:rsidR="000260B1" w:rsidRDefault="000260B1" w:rsidP="000260B1">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21E02A41" w14:textId="77777777" w:rsidR="000260B1" w:rsidRPr="00DF6E13" w:rsidRDefault="000260B1" w:rsidP="000260B1">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2FC1C812" w14:textId="77777777" w:rsidR="000260B1" w:rsidRPr="00533C32" w:rsidRDefault="000260B1" w:rsidP="000260B1">
      <w:pPr>
        <w:pStyle w:val="Heading1"/>
      </w:pPr>
      <w:bookmarkStart w:id="34" w:name="_Toc20126916"/>
      <w:bookmarkStart w:id="35" w:name="_Toc27588892"/>
      <w:bookmarkStart w:id="36" w:name="_Toc36459688"/>
      <w:bookmarkStart w:id="37" w:name="_Toc45029249"/>
      <w:bookmarkStart w:id="38" w:name="_Toc56520525"/>
      <w:bookmarkStart w:id="39" w:name="_Toc90586761"/>
      <w:bookmarkStart w:id="40" w:name="_Toc106616279"/>
      <w:bookmarkStart w:id="41" w:name="_Toc122100974"/>
      <w:bookmarkStart w:id="42" w:name="_Toc161910537"/>
      <w:r w:rsidRPr="00533C32">
        <w:t>3</w:t>
      </w:r>
      <w:r w:rsidRPr="00533C32">
        <w:tab/>
        <w:t>Definitions and abbreviations</w:t>
      </w:r>
      <w:bookmarkEnd w:id="34"/>
      <w:bookmarkEnd w:id="35"/>
      <w:bookmarkEnd w:id="36"/>
      <w:bookmarkEnd w:id="37"/>
      <w:bookmarkEnd w:id="38"/>
      <w:bookmarkEnd w:id="39"/>
      <w:bookmarkEnd w:id="40"/>
      <w:bookmarkEnd w:id="41"/>
      <w:bookmarkEnd w:id="42"/>
    </w:p>
    <w:p w14:paraId="382526D1" w14:textId="77777777" w:rsidR="000260B1" w:rsidRPr="00533C32" w:rsidRDefault="000260B1" w:rsidP="000260B1">
      <w:pPr>
        <w:pStyle w:val="Heading2"/>
      </w:pPr>
      <w:bookmarkStart w:id="43" w:name="_Toc20126917"/>
      <w:bookmarkStart w:id="44" w:name="_Toc27588893"/>
      <w:bookmarkStart w:id="45" w:name="_Toc36459689"/>
      <w:bookmarkStart w:id="46" w:name="_Toc45029250"/>
      <w:bookmarkStart w:id="47" w:name="_Toc56520526"/>
      <w:bookmarkStart w:id="48" w:name="_Toc90586762"/>
      <w:bookmarkStart w:id="49" w:name="_Toc106616280"/>
      <w:bookmarkStart w:id="50" w:name="_Toc122100975"/>
      <w:bookmarkStart w:id="51" w:name="_Toc161910538"/>
      <w:r w:rsidRPr="00533C32">
        <w:t>3.1</w:t>
      </w:r>
      <w:r w:rsidRPr="00533C32">
        <w:tab/>
        <w:t>Definitions</w:t>
      </w:r>
      <w:bookmarkEnd w:id="43"/>
      <w:bookmarkEnd w:id="44"/>
      <w:bookmarkEnd w:id="45"/>
      <w:bookmarkEnd w:id="46"/>
      <w:bookmarkEnd w:id="47"/>
      <w:bookmarkEnd w:id="48"/>
      <w:bookmarkEnd w:id="49"/>
      <w:bookmarkEnd w:id="50"/>
      <w:bookmarkEnd w:id="51"/>
    </w:p>
    <w:p w14:paraId="044EF652" w14:textId="77777777" w:rsidR="000260B1" w:rsidRPr="00533C32" w:rsidRDefault="000260B1" w:rsidP="000260B1">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644C6BD2" w14:textId="77777777" w:rsidR="000260B1" w:rsidRPr="00533C32" w:rsidRDefault="000260B1" w:rsidP="000260B1">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62D154CB" w14:textId="77777777" w:rsidR="000260B1" w:rsidRPr="00533C32" w:rsidRDefault="000260B1" w:rsidP="000260B1">
      <w:pPr>
        <w:pStyle w:val="Heading2"/>
      </w:pPr>
      <w:bookmarkStart w:id="52" w:name="_Toc20126918"/>
      <w:bookmarkStart w:id="53" w:name="_Toc27588894"/>
      <w:bookmarkStart w:id="54" w:name="_Toc36459690"/>
      <w:bookmarkStart w:id="55" w:name="_Toc45029251"/>
      <w:bookmarkStart w:id="56" w:name="_Toc56520527"/>
      <w:bookmarkStart w:id="57" w:name="_Toc90586763"/>
      <w:bookmarkStart w:id="58" w:name="_Toc106616281"/>
      <w:bookmarkStart w:id="59" w:name="_Toc122100976"/>
      <w:bookmarkStart w:id="60" w:name="_Toc161910539"/>
      <w:r w:rsidRPr="00533C32">
        <w:t>3.</w:t>
      </w:r>
      <w:r w:rsidRPr="00533C32">
        <w:rPr>
          <w:lang w:eastAsia="zh-CN"/>
        </w:rPr>
        <w:t>2</w:t>
      </w:r>
      <w:r w:rsidRPr="00533C32">
        <w:tab/>
        <w:t>Abbreviations</w:t>
      </w:r>
      <w:bookmarkEnd w:id="52"/>
      <w:bookmarkEnd w:id="53"/>
      <w:bookmarkEnd w:id="54"/>
      <w:bookmarkEnd w:id="55"/>
      <w:bookmarkEnd w:id="56"/>
      <w:bookmarkEnd w:id="57"/>
      <w:bookmarkEnd w:id="58"/>
      <w:bookmarkEnd w:id="59"/>
      <w:bookmarkEnd w:id="60"/>
    </w:p>
    <w:p w14:paraId="13AED31B" w14:textId="77777777" w:rsidR="000260B1" w:rsidRPr="00533C32" w:rsidRDefault="000260B1" w:rsidP="000260B1">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34E560BE" w14:textId="77777777" w:rsidR="000260B1" w:rsidRPr="00533C32" w:rsidRDefault="000260B1" w:rsidP="000260B1">
      <w:pPr>
        <w:pStyle w:val="EW"/>
        <w:rPr>
          <w:lang w:eastAsia="zh-CN"/>
        </w:rPr>
      </w:pPr>
      <w:r w:rsidRPr="00533C32">
        <w:rPr>
          <w:lang w:eastAsia="zh-CN"/>
        </w:rPr>
        <w:t>5GC</w:t>
      </w:r>
      <w:r w:rsidRPr="00533C32">
        <w:rPr>
          <w:lang w:eastAsia="zh-CN"/>
        </w:rPr>
        <w:tab/>
        <w:t>5G Core</w:t>
      </w:r>
    </w:p>
    <w:p w14:paraId="5EBD19C3" w14:textId="77777777" w:rsidR="000260B1" w:rsidRPr="00533C32" w:rsidRDefault="000260B1" w:rsidP="000260B1">
      <w:pPr>
        <w:pStyle w:val="EW"/>
        <w:rPr>
          <w:lang w:eastAsia="zh-CN"/>
        </w:rPr>
      </w:pPr>
      <w:r w:rsidRPr="00533C32">
        <w:rPr>
          <w:lang w:eastAsia="zh-CN"/>
        </w:rPr>
        <w:t>AMF</w:t>
      </w:r>
      <w:r w:rsidRPr="00533C32">
        <w:rPr>
          <w:lang w:eastAsia="zh-CN"/>
        </w:rPr>
        <w:tab/>
      </w:r>
      <w:r w:rsidRPr="00533C32">
        <w:t>Access and Mobility Management Function</w:t>
      </w:r>
    </w:p>
    <w:p w14:paraId="17922549" w14:textId="77777777" w:rsidR="000260B1" w:rsidRPr="00533C32" w:rsidRDefault="000260B1" w:rsidP="000260B1">
      <w:pPr>
        <w:pStyle w:val="EW"/>
        <w:rPr>
          <w:lang w:eastAsia="zh-CN"/>
        </w:rPr>
      </w:pPr>
      <w:r w:rsidRPr="00533C32">
        <w:t>DNN</w:t>
      </w:r>
      <w:r w:rsidRPr="00533C32">
        <w:tab/>
        <w:t>Data Network Name</w:t>
      </w:r>
    </w:p>
    <w:p w14:paraId="5CAD1405" w14:textId="77777777" w:rsidR="000260B1" w:rsidRPr="00533C32" w:rsidRDefault="000260B1" w:rsidP="000260B1">
      <w:pPr>
        <w:pStyle w:val="EW"/>
        <w:rPr>
          <w:lang w:eastAsia="zh-CN"/>
        </w:rPr>
      </w:pPr>
      <w:r w:rsidRPr="00533C32">
        <w:rPr>
          <w:lang w:eastAsia="zh-CN"/>
        </w:rPr>
        <w:t>GPSI</w:t>
      </w:r>
      <w:r w:rsidRPr="00533C32">
        <w:rPr>
          <w:lang w:eastAsia="zh-CN"/>
        </w:rPr>
        <w:tab/>
        <w:t>Generic Public Subscription Identifier</w:t>
      </w:r>
    </w:p>
    <w:p w14:paraId="76E5EDFD" w14:textId="77777777" w:rsidR="000260B1" w:rsidRPr="00533C32" w:rsidRDefault="000260B1" w:rsidP="000260B1">
      <w:pPr>
        <w:pStyle w:val="EW"/>
        <w:rPr>
          <w:lang w:eastAsia="zh-CN"/>
        </w:rPr>
      </w:pPr>
      <w:r w:rsidRPr="00533C32">
        <w:rPr>
          <w:lang w:eastAsia="zh-CN"/>
        </w:rPr>
        <w:t>JSON</w:t>
      </w:r>
      <w:r w:rsidRPr="00533C32">
        <w:rPr>
          <w:lang w:eastAsia="zh-CN"/>
        </w:rPr>
        <w:tab/>
      </w:r>
      <w:r w:rsidRPr="00533C32">
        <w:rPr>
          <w:lang w:val="fr-FR"/>
        </w:rPr>
        <w:t>Javascript Object Notation</w:t>
      </w:r>
    </w:p>
    <w:p w14:paraId="6DE7EB82" w14:textId="77777777" w:rsidR="000260B1" w:rsidRPr="00533C32" w:rsidRDefault="000260B1" w:rsidP="000260B1">
      <w:pPr>
        <w:pStyle w:val="EW"/>
        <w:rPr>
          <w:lang w:eastAsia="zh-CN"/>
        </w:rPr>
      </w:pPr>
      <w:r w:rsidRPr="00533C32">
        <w:rPr>
          <w:lang w:eastAsia="zh-CN"/>
        </w:rPr>
        <w:t>SMF</w:t>
      </w:r>
      <w:r w:rsidRPr="00533C32">
        <w:rPr>
          <w:lang w:eastAsia="zh-CN"/>
        </w:rPr>
        <w:tab/>
        <w:t>Session Management Function</w:t>
      </w:r>
    </w:p>
    <w:p w14:paraId="7542C9F1" w14:textId="77777777" w:rsidR="000260B1" w:rsidRPr="00533C32" w:rsidRDefault="000260B1" w:rsidP="000260B1">
      <w:pPr>
        <w:pStyle w:val="EW"/>
        <w:rPr>
          <w:lang w:eastAsia="zh-CN"/>
        </w:rPr>
      </w:pPr>
      <w:r w:rsidRPr="00533C32">
        <w:rPr>
          <w:lang w:eastAsia="zh-CN"/>
        </w:rPr>
        <w:t>SMS</w:t>
      </w:r>
      <w:r w:rsidRPr="00533C32">
        <w:rPr>
          <w:lang w:eastAsia="zh-CN"/>
        </w:rPr>
        <w:tab/>
        <w:t>Short Message Service</w:t>
      </w:r>
    </w:p>
    <w:p w14:paraId="1E4A1C29" w14:textId="77777777" w:rsidR="000260B1" w:rsidRPr="00533C32" w:rsidRDefault="000260B1" w:rsidP="000260B1">
      <w:pPr>
        <w:pStyle w:val="EW"/>
        <w:rPr>
          <w:lang w:eastAsia="zh-CN"/>
        </w:rPr>
      </w:pPr>
      <w:r w:rsidRPr="00533C32">
        <w:rPr>
          <w:lang w:eastAsia="zh-CN"/>
        </w:rPr>
        <w:t>SMSF</w:t>
      </w:r>
      <w:r w:rsidRPr="00533C32">
        <w:rPr>
          <w:lang w:eastAsia="zh-CN"/>
        </w:rPr>
        <w:tab/>
        <w:t>SMS Function</w:t>
      </w:r>
    </w:p>
    <w:p w14:paraId="1C27233E" w14:textId="77777777" w:rsidR="000260B1" w:rsidRPr="00533C32" w:rsidRDefault="000260B1" w:rsidP="000260B1">
      <w:pPr>
        <w:pStyle w:val="EW"/>
        <w:rPr>
          <w:lang w:eastAsia="zh-CN"/>
        </w:rPr>
      </w:pPr>
      <w:r w:rsidRPr="00533C32">
        <w:rPr>
          <w:lang w:eastAsia="zh-CN"/>
        </w:rPr>
        <w:t>SUPI</w:t>
      </w:r>
      <w:r w:rsidRPr="00533C32">
        <w:rPr>
          <w:lang w:eastAsia="zh-CN"/>
        </w:rPr>
        <w:tab/>
      </w:r>
      <w:r w:rsidRPr="00533C32">
        <w:t>Subscription Permanent Identifier</w:t>
      </w:r>
    </w:p>
    <w:p w14:paraId="247FCCE7" w14:textId="77777777" w:rsidR="000260B1" w:rsidRPr="00533C32" w:rsidRDefault="000260B1" w:rsidP="000260B1">
      <w:pPr>
        <w:pStyle w:val="EW"/>
        <w:rPr>
          <w:lang w:eastAsia="zh-CN"/>
        </w:rPr>
      </w:pPr>
      <w:r w:rsidRPr="00533C32">
        <w:rPr>
          <w:lang w:eastAsia="zh-CN"/>
        </w:rPr>
        <w:t>UDM</w:t>
      </w:r>
      <w:r w:rsidRPr="00533C32">
        <w:rPr>
          <w:lang w:eastAsia="zh-CN"/>
        </w:rPr>
        <w:tab/>
        <w:t>Unified Data Management</w:t>
      </w:r>
    </w:p>
    <w:p w14:paraId="55E4896A" w14:textId="77777777" w:rsidR="000260B1" w:rsidRPr="00533C32" w:rsidRDefault="000260B1" w:rsidP="000260B1">
      <w:pPr>
        <w:pStyle w:val="EW"/>
      </w:pPr>
      <w:r w:rsidRPr="00533C32">
        <w:rPr>
          <w:lang w:eastAsia="zh-CN"/>
        </w:rPr>
        <w:t>UDR</w:t>
      </w:r>
      <w:r w:rsidRPr="00533C32">
        <w:rPr>
          <w:lang w:eastAsia="zh-CN"/>
        </w:rPr>
        <w:tab/>
        <w:t>Unified Data Repository</w:t>
      </w:r>
    </w:p>
    <w:p w14:paraId="3B789CFF" w14:textId="77777777" w:rsidR="000260B1" w:rsidRPr="00533C32" w:rsidRDefault="000260B1" w:rsidP="000260B1">
      <w:pPr>
        <w:pStyle w:val="Heading1"/>
      </w:pPr>
      <w:bookmarkStart w:id="61" w:name="_Toc20126919"/>
      <w:bookmarkStart w:id="62" w:name="_Toc27588895"/>
      <w:bookmarkStart w:id="63" w:name="_Toc36459691"/>
      <w:bookmarkStart w:id="64" w:name="_Toc45029252"/>
      <w:bookmarkStart w:id="65" w:name="_Toc56520528"/>
      <w:bookmarkStart w:id="66" w:name="_Toc90586764"/>
      <w:bookmarkStart w:id="67" w:name="_Toc106616282"/>
      <w:bookmarkStart w:id="68" w:name="_Toc122100977"/>
      <w:bookmarkStart w:id="69" w:name="_Toc161910540"/>
      <w:r w:rsidRPr="00533C32">
        <w:t>4</w:t>
      </w:r>
      <w:r w:rsidRPr="00533C32">
        <w:tab/>
        <w:t>Overview</w:t>
      </w:r>
      <w:bookmarkEnd w:id="61"/>
      <w:bookmarkEnd w:id="62"/>
      <w:bookmarkEnd w:id="63"/>
      <w:bookmarkEnd w:id="64"/>
      <w:bookmarkEnd w:id="65"/>
      <w:bookmarkEnd w:id="66"/>
      <w:bookmarkEnd w:id="67"/>
      <w:bookmarkEnd w:id="68"/>
      <w:bookmarkEnd w:id="69"/>
    </w:p>
    <w:p w14:paraId="1D2BB549" w14:textId="77777777" w:rsidR="000260B1" w:rsidRPr="00533C32" w:rsidRDefault="000260B1" w:rsidP="000260B1">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30D67269" w14:textId="77777777" w:rsidR="000260B1" w:rsidRPr="00533C32" w:rsidRDefault="000260B1" w:rsidP="000260B1">
      <w:pPr>
        <w:pStyle w:val="Heading1"/>
        <w:rPr>
          <w:lang w:eastAsia="zh-CN"/>
        </w:rPr>
      </w:pPr>
      <w:bookmarkStart w:id="70" w:name="_Toc20126920"/>
      <w:bookmarkStart w:id="71" w:name="_Toc27588896"/>
      <w:bookmarkStart w:id="72" w:name="_Toc36459692"/>
      <w:bookmarkStart w:id="73" w:name="_Toc45029253"/>
      <w:bookmarkStart w:id="74" w:name="_Toc56520529"/>
      <w:bookmarkStart w:id="75" w:name="_Toc90586765"/>
      <w:bookmarkStart w:id="76" w:name="_Toc106616283"/>
      <w:bookmarkStart w:id="77" w:name="_Toc122100978"/>
      <w:bookmarkStart w:id="78" w:name="_Toc161910541"/>
      <w:r w:rsidRPr="00533C32">
        <w:lastRenderedPageBreak/>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70"/>
      <w:bookmarkEnd w:id="71"/>
      <w:bookmarkEnd w:id="72"/>
      <w:bookmarkEnd w:id="73"/>
      <w:bookmarkEnd w:id="74"/>
      <w:bookmarkEnd w:id="75"/>
      <w:bookmarkEnd w:id="76"/>
      <w:bookmarkEnd w:id="77"/>
      <w:bookmarkEnd w:id="78"/>
    </w:p>
    <w:p w14:paraId="2DEFE529" w14:textId="77777777" w:rsidR="000260B1" w:rsidRPr="00533C32" w:rsidRDefault="000260B1" w:rsidP="000260B1">
      <w:pPr>
        <w:pStyle w:val="Heading2"/>
      </w:pPr>
      <w:bookmarkStart w:id="79" w:name="_Toc20126921"/>
      <w:bookmarkStart w:id="80" w:name="_Toc27588897"/>
      <w:bookmarkStart w:id="81" w:name="_Toc36459693"/>
      <w:bookmarkStart w:id="82" w:name="_Toc45029254"/>
      <w:bookmarkStart w:id="83" w:name="_Toc56520530"/>
      <w:bookmarkStart w:id="84" w:name="_Toc90586766"/>
      <w:bookmarkStart w:id="85" w:name="_Toc106616284"/>
      <w:bookmarkStart w:id="86" w:name="_Toc122100979"/>
      <w:bookmarkStart w:id="87" w:name="_Toc161910542"/>
      <w:r w:rsidRPr="00533C32">
        <w:t>5.1</w:t>
      </w:r>
      <w:r w:rsidRPr="00533C32">
        <w:tab/>
        <w:t>Introduction</w:t>
      </w:r>
      <w:bookmarkEnd w:id="79"/>
      <w:bookmarkEnd w:id="80"/>
      <w:bookmarkEnd w:id="81"/>
      <w:bookmarkEnd w:id="82"/>
      <w:bookmarkEnd w:id="83"/>
      <w:bookmarkEnd w:id="84"/>
      <w:bookmarkEnd w:id="85"/>
      <w:bookmarkEnd w:id="86"/>
      <w:bookmarkEnd w:id="87"/>
    </w:p>
    <w:p w14:paraId="67372684" w14:textId="77777777" w:rsidR="000260B1" w:rsidRPr="00533C32" w:rsidRDefault="000260B1" w:rsidP="000260B1">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49CD80E0" w14:textId="77777777" w:rsidR="000260B1" w:rsidRPr="00533C32" w:rsidRDefault="000260B1" w:rsidP="000260B1">
      <w:pPr>
        <w:pStyle w:val="Heading2"/>
      </w:pPr>
      <w:bookmarkStart w:id="88" w:name="_Toc20126922"/>
      <w:bookmarkStart w:id="89" w:name="_Toc27588898"/>
      <w:bookmarkStart w:id="90" w:name="_Toc36459694"/>
      <w:bookmarkStart w:id="91" w:name="_Toc45029255"/>
      <w:bookmarkStart w:id="92" w:name="_Toc56520531"/>
      <w:bookmarkStart w:id="93" w:name="_Toc90586767"/>
      <w:bookmarkStart w:id="94" w:name="_Toc106616285"/>
      <w:bookmarkStart w:id="95" w:name="_Toc122100980"/>
      <w:bookmarkStart w:id="96" w:name="_Toc161910543"/>
      <w:r w:rsidRPr="00533C32">
        <w:rPr>
          <w:lang w:eastAsia="zh-CN"/>
        </w:rPr>
        <w:lastRenderedPageBreak/>
        <w:t>5</w:t>
      </w:r>
      <w:r w:rsidRPr="00533C32">
        <w:t>.</w:t>
      </w:r>
      <w:r w:rsidRPr="00533C32">
        <w:rPr>
          <w:lang w:eastAsia="zh-CN"/>
        </w:rPr>
        <w:t>2</w:t>
      </w:r>
      <w:r w:rsidRPr="00533C32">
        <w:tab/>
        <w:t>Resources</w:t>
      </w:r>
      <w:bookmarkEnd w:id="88"/>
      <w:bookmarkEnd w:id="89"/>
      <w:bookmarkEnd w:id="90"/>
      <w:bookmarkEnd w:id="91"/>
      <w:bookmarkEnd w:id="92"/>
      <w:bookmarkEnd w:id="93"/>
      <w:bookmarkEnd w:id="94"/>
      <w:bookmarkEnd w:id="95"/>
      <w:bookmarkEnd w:id="96"/>
    </w:p>
    <w:p w14:paraId="6BD5F2EE" w14:textId="77777777" w:rsidR="000260B1" w:rsidRPr="00533C32" w:rsidRDefault="000260B1" w:rsidP="000260B1">
      <w:pPr>
        <w:pStyle w:val="Heading3"/>
      </w:pPr>
      <w:bookmarkStart w:id="97" w:name="_Toc20126923"/>
      <w:bookmarkStart w:id="98" w:name="_Toc27588899"/>
      <w:bookmarkStart w:id="99" w:name="_Toc36459695"/>
      <w:bookmarkStart w:id="100" w:name="_Toc45029256"/>
      <w:bookmarkStart w:id="101" w:name="_Toc56520532"/>
      <w:bookmarkStart w:id="102" w:name="_Toc90586768"/>
      <w:bookmarkStart w:id="103" w:name="_Toc106616286"/>
      <w:bookmarkStart w:id="104" w:name="_Toc122100981"/>
      <w:bookmarkStart w:id="105" w:name="_Toc161910544"/>
      <w:r w:rsidRPr="00533C32">
        <w:t>5.2.1</w:t>
      </w:r>
      <w:r w:rsidRPr="00533C32">
        <w:tab/>
        <w:t>Overview</w:t>
      </w:r>
      <w:bookmarkEnd w:id="97"/>
      <w:bookmarkEnd w:id="98"/>
      <w:bookmarkEnd w:id="99"/>
      <w:bookmarkEnd w:id="100"/>
      <w:bookmarkEnd w:id="101"/>
      <w:bookmarkEnd w:id="102"/>
      <w:bookmarkEnd w:id="103"/>
      <w:bookmarkEnd w:id="104"/>
      <w:bookmarkEnd w:id="105"/>
    </w:p>
    <w:p w14:paraId="09D58156" w14:textId="77777777" w:rsidR="000260B1" w:rsidRPr="00533C32" w:rsidRDefault="000260B1" w:rsidP="000260B1">
      <w:pPr>
        <w:pStyle w:val="TH"/>
        <w:rPr>
          <w:lang w:val="en-US" w:eastAsia="zh-CN"/>
        </w:rPr>
      </w:pPr>
      <w:r>
        <w:object w:dxaOrig="10347" w:dyaOrig="17147" w14:anchorId="12D98F66">
          <v:shape id="_x0000_i1027" type="#_x0000_t75" style="width:430.5pt;height:714pt" o:ole="">
            <v:imagedata r:id="rId13" o:title=""/>
          </v:shape>
          <o:OLEObject Type="Embed" ProgID="Visio.Drawing.15" ShapeID="_x0000_i1027" DrawAspect="Content" ObjectID="_1772524498" r:id="rId14"/>
        </w:object>
      </w:r>
    </w:p>
    <w:p w14:paraId="5ECF70DE" w14:textId="77777777" w:rsidR="000260B1" w:rsidRPr="00533C32" w:rsidRDefault="000260B1" w:rsidP="000260B1">
      <w:pPr>
        <w:pStyle w:val="TF"/>
        <w:outlineLvl w:val="0"/>
        <w:rPr>
          <w:lang w:eastAsia="zh-CN"/>
        </w:rPr>
      </w:pPr>
      <w:r w:rsidRPr="00533C32">
        <w:lastRenderedPageBreak/>
        <w:t>Figure 5.2.1-1: Resource URI sub-level structure for subscription data</w:t>
      </w:r>
    </w:p>
    <w:p w14:paraId="5729F06E" w14:textId="77777777" w:rsidR="000260B1" w:rsidRPr="00533C32" w:rsidRDefault="000260B1" w:rsidP="000260B1">
      <w:pPr>
        <w:pStyle w:val="TH"/>
        <w:rPr>
          <w:lang w:eastAsia="zh-CN"/>
        </w:rPr>
      </w:pPr>
      <w:r>
        <w:object w:dxaOrig="10347" w:dyaOrig="17147" w14:anchorId="3F5EEFC1">
          <v:shape id="_x0000_i1028" type="#_x0000_t75" style="width:430.5pt;height:714pt" o:ole="">
            <v:imagedata r:id="rId15" o:title=""/>
          </v:shape>
          <o:OLEObject Type="Embed" ProgID="Visio.Drawing.15" ShapeID="_x0000_i1028" DrawAspect="Content" ObjectID="_1772524499" r:id="rId16"/>
        </w:object>
      </w:r>
    </w:p>
    <w:p w14:paraId="7EF9887E" w14:textId="77777777" w:rsidR="000260B1" w:rsidRDefault="000260B1" w:rsidP="000260B1">
      <w:pPr>
        <w:pStyle w:val="TF"/>
        <w:outlineLvl w:val="0"/>
        <w:rPr>
          <w:lang w:eastAsia="zh-CN"/>
        </w:rPr>
      </w:pPr>
      <w:r w:rsidRPr="00533C32">
        <w:lastRenderedPageBreak/>
        <w:t>Figure 5.2.1-2: Resource URI sub-level structure for subscription data (cont.)</w:t>
      </w:r>
    </w:p>
    <w:p w14:paraId="45F6567D" w14:textId="77777777" w:rsidR="000260B1" w:rsidRDefault="000260B1" w:rsidP="000260B1">
      <w:pPr>
        <w:pStyle w:val="TH"/>
      </w:pPr>
    </w:p>
    <w:p w14:paraId="1660D80C" w14:textId="77777777" w:rsidR="000260B1" w:rsidRDefault="000260B1" w:rsidP="000260B1">
      <w:pPr>
        <w:pStyle w:val="TH"/>
        <w:rPr>
          <w:lang w:eastAsia="zh-CN"/>
        </w:rPr>
      </w:pPr>
      <w:r>
        <w:object w:dxaOrig="7249" w:dyaOrig="11992" w14:anchorId="3820A5B1">
          <v:shape id="_x0000_i1029" type="#_x0000_t75" style="width:361.5pt;height:599.25pt" o:ole="">
            <v:imagedata r:id="rId17" o:title=""/>
          </v:shape>
          <o:OLEObject Type="Embed" ProgID="Visio.Drawing.15" ShapeID="_x0000_i1029" DrawAspect="Content" ObjectID="_1772524500" r:id="rId18"/>
        </w:object>
      </w:r>
    </w:p>
    <w:p w14:paraId="1C4D07A6" w14:textId="77777777" w:rsidR="000260B1" w:rsidRPr="00C17C4C" w:rsidRDefault="000260B1" w:rsidP="000260B1">
      <w:pPr>
        <w:pStyle w:val="TF"/>
        <w:outlineLvl w:val="0"/>
        <w:rPr>
          <w:lang w:eastAsia="zh-CN"/>
        </w:rPr>
      </w:pPr>
      <w:r>
        <w:t>Figure 5.2.1-</w:t>
      </w:r>
      <w:r>
        <w:rPr>
          <w:rFonts w:hint="eastAsia"/>
          <w:lang w:eastAsia="zh-CN"/>
        </w:rPr>
        <w:t>3</w:t>
      </w:r>
      <w:r w:rsidRPr="00533C32">
        <w:t>: Resource URI sub-level structure for subscription data (cont.)</w:t>
      </w:r>
    </w:p>
    <w:p w14:paraId="522B2320" w14:textId="77777777" w:rsidR="000260B1" w:rsidRPr="00533C32" w:rsidRDefault="000260B1" w:rsidP="000260B1">
      <w:pPr>
        <w:rPr>
          <w:lang w:eastAsia="zh-CN"/>
        </w:rPr>
      </w:pPr>
      <w:r w:rsidRPr="00533C32">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5BEF68D3" w14:textId="77777777" w:rsidR="000260B1" w:rsidRPr="00533C32" w:rsidRDefault="000260B1" w:rsidP="000260B1">
      <w:pPr>
        <w:pStyle w:val="TH"/>
        <w:outlineLvl w:val="0"/>
      </w:pPr>
      <w:r w:rsidRPr="00533C32">
        <w:lastRenderedPageBreak/>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0260B1" w:rsidRPr="009C5B90" w14:paraId="5386995A"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955D91" w14:textId="77777777" w:rsidR="000260B1" w:rsidRPr="009C5B90" w:rsidRDefault="000260B1" w:rsidP="007C64A8">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334145" w14:textId="77777777" w:rsidR="000260B1" w:rsidRPr="009C5B90" w:rsidRDefault="000260B1" w:rsidP="007C64A8">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0C5BB362" w14:textId="77777777" w:rsidR="000260B1" w:rsidRPr="009C5B90" w:rsidRDefault="000260B1" w:rsidP="007C64A8">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FD7CBC" w14:textId="77777777" w:rsidR="000260B1" w:rsidRPr="009C5B90" w:rsidRDefault="000260B1" w:rsidP="007C64A8">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A712BB" w14:textId="77777777" w:rsidR="000260B1" w:rsidRPr="009C5B90" w:rsidRDefault="000260B1" w:rsidP="007C64A8">
            <w:pPr>
              <w:pStyle w:val="TAH"/>
              <w:rPr>
                <w:kern w:val="2"/>
                <w:lang w:val="en-US"/>
              </w:rPr>
            </w:pPr>
            <w:r w:rsidRPr="009C5B90">
              <w:rPr>
                <w:kern w:val="2"/>
                <w:lang w:val="en-US"/>
              </w:rPr>
              <w:t>Description</w:t>
            </w:r>
          </w:p>
        </w:tc>
      </w:tr>
      <w:tr w:rsidR="000260B1" w:rsidRPr="009C5B90" w14:paraId="6C7ACBF5"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DB5F0A1" w14:textId="77777777" w:rsidR="000260B1" w:rsidRDefault="000260B1" w:rsidP="007C64A8">
            <w:pPr>
              <w:pStyle w:val="TAL"/>
              <w:rPr>
                <w:kern w:val="2"/>
                <w:lang w:val="en-US" w:eastAsia="zh-CN"/>
              </w:rPr>
            </w:pPr>
            <w:r w:rsidRPr="009C5B90">
              <w:rPr>
                <w:kern w:val="2"/>
                <w:lang w:val="en-US" w:eastAsia="zh-CN"/>
              </w:rPr>
              <w:t>AuthenticationSubscription</w:t>
            </w:r>
          </w:p>
          <w:p w14:paraId="77DD2FA5" w14:textId="77777777" w:rsidR="000260B1" w:rsidRPr="009C5B90" w:rsidRDefault="000260B1" w:rsidP="007C64A8">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B79C127" w14:textId="77777777" w:rsidR="000260B1" w:rsidRPr="009C5B90" w:rsidRDefault="000260B1" w:rsidP="007C64A8">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08F3EAE2" w14:textId="77777777" w:rsidR="000260B1" w:rsidRPr="009C5B90" w:rsidRDefault="000260B1" w:rsidP="007C64A8">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086A15E" w14:textId="77777777" w:rsidR="000260B1" w:rsidRPr="009C5B90" w:rsidRDefault="000260B1" w:rsidP="007C64A8">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7E94EA5" w14:textId="77777777" w:rsidR="000260B1" w:rsidRPr="009C5B90" w:rsidRDefault="000260B1" w:rsidP="007C64A8">
            <w:pPr>
              <w:pStyle w:val="TAL"/>
              <w:rPr>
                <w:kern w:val="2"/>
                <w:lang w:val="en-US" w:eastAsia="zh-CN"/>
              </w:rPr>
            </w:pPr>
            <w:r w:rsidRPr="009C5B90">
              <w:rPr>
                <w:kern w:val="2"/>
                <w:lang w:val="en-US" w:eastAsia="zh-CN"/>
              </w:rPr>
              <w:t>Retrieve a UE's authentication subscription data</w:t>
            </w:r>
          </w:p>
        </w:tc>
      </w:tr>
      <w:tr w:rsidR="000260B1" w:rsidRPr="009C5B90" w14:paraId="67CB3B6A"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F62CD" w14:textId="77777777" w:rsidR="000260B1" w:rsidRPr="009C5B90" w:rsidRDefault="000260B1" w:rsidP="007C64A8">
            <w:pPr>
              <w:spacing w:after="0"/>
              <w:rPr>
                <w:rFonts w:ascii="Arial" w:hAnsi="Arial"/>
                <w:kern w:val="2"/>
                <w:sz w:val="18"/>
                <w:lang w:val="en-US" w:eastAsia="zh-CN"/>
              </w:rPr>
            </w:pPr>
            <w:bookmarkStart w:id="106"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E226C" w14:textId="77777777" w:rsidR="000260B1" w:rsidRPr="009C5B90" w:rsidRDefault="000260B1" w:rsidP="007C64A8">
            <w:pPr>
              <w:rPr>
                <w:lang w:val="en-US" w:eastAsia="zh-CN"/>
              </w:rPr>
            </w:pPr>
          </w:p>
        </w:tc>
        <w:tc>
          <w:tcPr>
            <w:tcW w:w="469" w:type="pct"/>
            <w:vMerge/>
            <w:tcBorders>
              <w:left w:val="single" w:sz="4" w:space="0" w:color="auto"/>
              <w:bottom w:val="single" w:sz="4" w:space="0" w:color="auto"/>
              <w:right w:val="single" w:sz="4" w:space="0" w:color="auto"/>
            </w:tcBorders>
          </w:tcPr>
          <w:p w14:paraId="6A6B5BCE" w14:textId="77777777" w:rsidR="000260B1" w:rsidRPr="009C5B90" w:rsidRDefault="000260B1" w:rsidP="007C64A8">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3ADCE1F" w14:textId="77777777" w:rsidR="000260B1" w:rsidRPr="009C5B90" w:rsidRDefault="000260B1" w:rsidP="007C64A8">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2DC93E66" w14:textId="77777777" w:rsidR="000260B1" w:rsidRPr="009C5B90" w:rsidRDefault="000260B1" w:rsidP="007C64A8">
            <w:pPr>
              <w:pStyle w:val="TAL"/>
              <w:rPr>
                <w:kern w:val="2"/>
                <w:lang w:val="en-US" w:eastAsia="zh-CN"/>
              </w:rPr>
            </w:pPr>
            <w:r w:rsidRPr="009C5B90">
              <w:rPr>
                <w:kern w:val="2"/>
                <w:lang w:val="en-US" w:eastAsia="zh-CN"/>
              </w:rPr>
              <w:t>Update a UE's authentication subscription data</w:t>
            </w:r>
          </w:p>
          <w:p w14:paraId="1C6B9F4E" w14:textId="77777777" w:rsidR="000260B1" w:rsidRPr="009C5B90" w:rsidRDefault="000260B1" w:rsidP="007C64A8">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06"/>
      <w:tr w:rsidR="000260B1" w:rsidRPr="009C5B90" w14:paraId="686E2E31" w14:textId="77777777" w:rsidTr="007C64A8">
        <w:trPr>
          <w:jc w:val="center"/>
        </w:trPr>
        <w:tc>
          <w:tcPr>
            <w:tcW w:w="1602" w:type="pct"/>
            <w:vMerge w:val="restart"/>
            <w:tcBorders>
              <w:top w:val="single" w:sz="4" w:space="0" w:color="auto"/>
              <w:left w:val="single" w:sz="4" w:space="0" w:color="auto"/>
              <w:right w:val="single" w:sz="4" w:space="0" w:color="auto"/>
            </w:tcBorders>
            <w:hideMark/>
          </w:tcPr>
          <w:p w14:paraId="7AB347AB" w14:textId="77777777" w:rsidR="000260B1" w:rsidRDefault="000260B1" w:rsidP="007C64A8">
            <w:pPr>
              <w:pStyle w:val="TAL"/>
              <w:rPr>
                <w:kern w:val="2"/>
                <w:lang w:val="en-US" w:eastAsia="zh-CN"/>
              </w:rPr>
            </w:pPr>
            <w:r w:rsidRPr="009C5B90">
              <w:rPr>
                <w:kern w:val="2"/>
                <w:lang w:val="en-US" w:eastAsia="zh-CN"/>
              </w:rPr>
              <w:t>AuthenticationSoR</w:t>
            </w:r>
          </w:p>
          <w:p w14:paraId="4AD1561E" w14:textId="77777777" w:rsidR="000260B1" w:rsidRPr="009C5B90" w:rsidRDefault="000260B1" w:rsidP="007C64A8">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BE1A56C" w14:textId="77777777" w:rsidR="000260B1" w:rsidRPr="009C5B90" w:rsidRDefault="000260B1" w:rsidP="007C64A8">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7A9408FB" w14:textId="77777777" w:rsidR="000260B1" w:rsidRPr="009C5B90" w:rsidRDefault="000260B1" w:rsidP="007C64A8">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C2982D7" w14:textId="77777777" w:rsidR="000260B1" w:rsidRPr="009C5B90" w:rsidRDefault="000260B1" w:rsidP="007C64A8">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F8D3D1B" w14:textId="77777777" w:rsidR="000260B1" w:rsidRPr="009C5B90" w:rsidRDefault="000260B1" w:rsidP="007C64A8">
            <w:pPr>
              <w:pStyle w:val="TAL"/>
              <w:rPr>
                <w:kern w:val="2"/>
                <w:lang w:val="en-US" w:eastAsia="zh-CN"/>
              </w:rPr>
            </w:pPr>
            <w:r w:rsidRPr="009C5B90">
              <w:rPr>
                <w:kern w:val="2"/>
                <w:lang w:val="en-US" w:eastAsia="zh-CN"/>
              </w:rPr>
              <w:t>Store UE's SOR acknowledgement information (SoR-XMAC-IUE) and "ME support of SOR-CMCI"</w:t>
            </w:r>
          </w:p>
        </w:tc>
      </w:tr>
      <w:tr w:rsidR="000260B1" w:rsidRPr="009C5B90" w14:paraId="17D7577C" w14:textId="77777777" w:rsidTr="007C64A8">
        <w:trPr>
          <w:jc w:val="center"/>
        </w:trPr>
        <w:tc>
          <w:tcPr>
            <w:tcW w:w="0" w:type="auto"/>
            <w:vMerge/>
            <w:tcBorders>
              <w:left w:val="single" w:sz="4" w:space="0" w:color="auto"/>
              <w:right w:val="single" w:sz="4" w:space="0" w:color="auto"/>
            </w:tcBorders>
            <w:vAlign w:val="center"/>
            <w:hideMark/>
          </w:tcPr>
          <w:p w14:paraId="65EEF187" w14:textId="77777777" w:rsidR="000260B1" w:rsidRPr="009C5B90" w:rsidRDefault="000260B1" w:rsidP="007C64A8">
            <w:pPr>
              <w:spacing w:after="0"/>
              <w:rPr>
                <w:rFonts w:ascii="Arial" w:hAnsi="Arial"/>
                <w:kern w:val="2"/>
                <w:sz w:val="18"/>
                <w:lang w:val="en-US" w:eastAsia="zh-CN"/>
              </w:rPr>
            </w:pPr>
            <w:bookmarkStart w:id="107" w:name="_PERM_MCCTEMPBM_CRPT22160001___7" w:colFirst="0" w:colLast="0"/>
          </w:p>
        </w:tc>
        <w:tc>
          <w:tcPr>
            <w:tcW w:w="0" w:type="auto"/>
            <w:vMerge/>
            <w:tcBorders>
              <w:left w:val="single" w:sz="4" w:space="0" w:color="auto"/>
              <w:right w:val="single" w:sz="4" w:space="0" w:color="auto"/>
            </w:tcBorders>
            <w:vAlign w:val="center"/>
            <w:hideMark/>
          </w:tcPr>
          <w:p w14:paraId="1AB4BF2E"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23171A36" w14:textId="77777777" w:rsidR="000260B1" w:rsidRPr="009C5B90" w:rsidRDefault="000260B1" w:rsidP="007C64A8">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48553C91" w14:textId="77777777" w:rsidR="000260B1" w:rsidRPr="009C5B90" w:rsidRDefault="000260B1" w:rsidP="007C64A8">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901744D" w14:textId="77777777" w:rsidR="000260B1" w:rsidRPr="009C5B90" w:rsidRDefault="000260B1" w:rsidP="007C64A8">
            <w:pPr>
              <w:pStyle w:val="TAL"/>
              <w:rPr>
                <w:kern w:val="2"/>
                <w:lang w:val="en-US" w:eastAsia="zh-CN"/>
              </w:rPr>
            </w:pPr>
            <w:r w:rsidRPr="009C5B90">
              <w:rPr>
                <w:kern w:val="2"/>
                <w:lang w:val="en-US" w:eastAsia="zh-CN"/>
              </w:rPr>
              <w:t>Retrieve UE's SoR acknowledgement information, "ME support of SOR-CMCI"</w:t>
            </w:r>
          </w:p>
        </w:tc>
      </w:tr>
      <w:tr w:rsidR="000260B1" w:rsidRPr="009C5B90" w14:paraId="52002802" w14:textId="77777777" w:rsidTr="007C64A8">
        <w:trPr>
          <w:jc w:val="center"/>
        </w:trPr>
        <w:tc>
          <w:tcPr>
            <w:tcW w:w="0" w:type="auto"/>
            <w:vMerge/>
            <w:tcBorders>
              <w:left w:val="single" w:sz="4" w:space="0" w:color="auto"/>
              <w:bottom w:val="single" w:sz="4" w:space="0" w:color="auto"/>
              <w:right w:val="single" w:sz="4" w:space="0" w:color="auto"/>
            </w:tcBorders>
            <w:vAlign w:val="center"/>
          </w:tcPr>
          <w:p w14:paraId="3B43FBA6" w14:textId="77777777" w:rsidR="000260B1" w:rsidRPr="009C5B90" w:rsidRDefault="000260B1" w:rsidP="007C64A8">
            <w:pPr>
              <w:spacing w:after="0"/>
              <w:rPr>
                <w:rFonts w:ascii="Arial" w:hAnsi="Arial"/>
                <w:kern w:val="2"/>
                <w:sz w:val="18"/>
                <w:lang w:val="en-US" w:eastAsia="zh-CN"/>
              </w:rPr>
            </w:pPr>
            <w:bookmarkStart w:id="108" w:name="_PERM_MCCTEMPBM_CRPT22160002___7" w:colFirst="0" w:colLast="0"/>
            <w:bookmarkEnd w:id="107"/>
          </w:p>
        </w:tc>
        <w:tc>
          <w:tcPr>
            <w:tcW w:w="0" w:type="auto"/>
            <w:vMerge/>
            <w:tcBorders>
              <w:left w:val="single" w:sz="4" w:space="0" w:color="auto"/>
              <w:bottom w:val="single" w:sz="4" w:space="0" w:color="auto"/>
              <w:right w:val="single" w:sz="4" w:space="0" w:color="auto"/>
            </w:tcBorders>
            <w:vAlign w:val="center"/>
          </w:tcPr>
          <w:p w14:paraId="3A19F3B6"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10A74FE2" w14:textId="77777777" w:rsidR="000260B1" w:rsidRDefault="000260B1" w:rsidP="007C64A8">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DB03E81" w14:textId="77777777" w:rsidR="000260B1" w:rsidRPr="009C5B90" w:rsidRDefault="000260B1" w:rsidP="007C64A8">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6D5ADDE9" w14:textId="77777777" w:rsidR="000260B1" w:rsidRPr="009C5B90" w:rsidRDefault="000260B1" w:rsidP="007C64A8">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p>
        </w:tc>
      </w:tr>
      <w:bookmarkEnd w:id="108"/>
      <w:tr w:rsidR="000260B1" w:rsidRPr="009C5B90" w14:paraId="78DC6B82"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B0BB203" w14:textId="77777777" w:rsidR="000260B1" w:rsidRDefault="000260B1" w:rsidP="007C64A8">
            <w:pPr>
              <w:pStyle w:val="TAL"/>
              <w:rPr>
                <w:kern w:val="2"/>
                <w:lang w:val="en-US" w:eastAsia="zh-CN"/>
              </w:rPr>
            </w:pPr>
            <w:r w:rsidRPr="009C5B90">
              <w:rPr>
                <w:kern w:val="2"/>
                <w:lang w:val="en-US" w:eastAsia="zh-CN"/>
              </w:rPr>
              <w:t>AuthenticationUPU</w:t>
            </w:r>
          </w:p>
          <w:p w14:paraId="3AB8FC66" w14:textId="77777777" w:rsidR="000260B1" w:rsidRPr="009C5B90" w:rsidRDefault="000260B1" w:rsidP="007C64A8">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5B7B0B1" w14:textId="77777777" w:rsidR="000260B1" w:rsidRPr="009C5B90" w:rsidRDefault="000260B1" w:rsidP="007C64A8">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530255C2" w14:textId="77777777" w:rsidR="000260B1" w:rsidRPr="009C5B90" w:rsidRDefault="000260B1" w:rsidP="007C64A8">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BA0DD0E" w14:textId="77777777" w:rsidR="000260B1" w:rsidRPr="009C5B90" w:rsidRDefault="000260B1" w:rsidP="007C64A8">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054D12F1" w14:textId="77777777" w:rsidR="000260B1" w:rsidRPr="009C5B90" w:rsidRDefault="000260B1" w:rsidP="007C64A8">
            <w:pPr>
              <w:pStyle w:val="TAL"/>
              <w:rPr>
                <w:kern w:val="2"/>
                <w:lang w:val="en-US" w:eastAsia="zh-CN"/>
              </w:rPr>
            </w:pPr>
            <w:r w:rsidRPr="009C5B90">
              <w:rPr>
                <w:kern w:val="2"/>
                <w:lang w:val="en-US" w:eastAsia="zh-CN"/>
              </w:rPr>
              <w:t>Store UE Parameter Update acknowledgement information (UPU-XMAC-IUE)</w:t>
            </w:r>
          </w:p>
        </w:tc>
      </w:tr>
      <w:tr w:rsidR="000260B1" w:rsidRPr="009C5B90" w14:paraId="35076CA6"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550C4" w14:textId="77777777" w:rsidR="000260B1" w:rsidRPr="009C5B90" w:rsidRDefault="000260B1" w:rsidP="007C64A8">
            <w:pPr>
              <w:spacing w:after="0"/>
              <w:rPr>
                <w:rFonts w:ascii="Arial" w:hAnsi="Arial"/>
                <w:kern w:val="2"/>
                <w:sz w:val="18"/>
                <w:lang w:val="en-US" w:eastAsia="zh-CN"/>
              </w:rPr>
            </w:pPr>
            <w:bookmarkStart w:id="109"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83077"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09F82717" w14:textId="77777777" w:rsidR="000260B1" w:rsidRPr="009C5B90" w:rsidRDefault="000260B1" w:rsidP="007C64A8">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0005960" w14:textId="77777777" w:rsidR="000260B1" w:rsidRPr="009C5B90" w:rsidRDefault="000260B1" w:rsidP="007C64A8">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8717E4E" w14:textId="77777777" w:rsidR="000260B1" w:rsidRPr="009C5B90" w:rsidRDefault="000260B1" w:rsidP="007C64A8">
            <w:pPr>
              <w:pStyle w:val="TAL"/>
              <w:rPr>
                <w:kern w:val="2"/>
                <w:lang w:val="en-US" w:eastAsia="zh-CN"/>
              </w:rPr>
            </w:pPr>
            <w:r w:rsidRPr="009C5B90">
              <w:rPr>
                <w:kern w:val="2"/>
                <w:lang w:val="en-US" w:eastAsia="zh-CN"/>
              </w:rPr>
              <w:t>Retrieve UE Parameter Update acknowledgement information</w:t>
            </w:r>
          </w:p>
        </w:tc>
      </w:tr>
      <w:tr w:rsidR="000260B1" w:rsidRPr="002E7211" w14:paraId="3462C1C5" w14:textId="77777777" w:rsidTr="007C64A8">
        <w:trPr>
          <w:jc w:val="center"/>
        </w:trPr>
        <w:tc>
          <w:tcPr>
            <w:tcW w:w="0" w:type="auto"/>
            <w:vMerge w:val="restart"/>
            <w:tcBorders>
              <w:top w:val="single" w:sz="4" w:space="0" w:color="auto"/>
              <w:left w:val="single" w:sz="4" w:space="0" w:color="auto"/>
              <w:right w:val="single" w:sz="4" w:space="0" w:color="auto"/>
            </w:tcBorders>
            <w:hideMark/>
          </w:tcPr>
          <w:p w14:paraId="78DFEEF3" w14:textId="77777777" w:rsidR="000260B1" w:rsidRDefault="000260B1" w:rsidP="007C64A8">
            <w:pPr>
              <w:pStyle w:val="TAL"/>
              <w:rPr>
                <w:kern w:val="2"/>
                <w:lang w:val="en-US" w:eastAsia="zh-CN"/>
              </w:rPr>
            </w:pPr>
            <w:bookmarkStart w:id="110" w:name="_PERM_MCCTEMPBM_CRPT22160004___7" w:colFirst="0" w:colLast="0"/>
            <w:bookmarkEnd w:id="109"/>
            <w:r w:rsidRPr="009C5B90">
              <w:rPr>
                <w:kern w:val="2"/>
                <w:lang w:val="en-US" w:eastAsia="zh-CN"/>
              </w:rPr>
              <w:t>SubscribedSNSSAIs</w:t>
            </w:r>
          </w:p>
          <w:p w14:paraId="41DEC787" w14:textId="77777777" w:rsidR="000260B1" w:rsidRPr="00887E75" w:rsidRDefault="000260B1" w:rsidP="007C64A8">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1A996B93" w14:textId="77777777" w:rsidR="000260B1" w:rsidRPr="00887E75" w:rsidRDefault="000260B1" w:rsidP="007C64A8">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0AC09E9A" w14:textId="77777777" w:rsidR="000260B1" w:rsidRPr="009C5B90" w:rsidRDefault="000260B1" w:rsidP="007C64A8">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A913644" w14:textId="77777777" w:rsidR="000260B1" w:rsidRPr="009C5B90" w:rsidRDefault="000260B1" w:rsidP="007C64A8">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4FDB8AA5" w14:textId="77777777" w:rsidR="000260B1" w:rsidRPr="009C5B90" w:rsidRDefault="000260B1" w:rsidP="007C64A8">
            <w:pPr>
              <w:pStyle w:val="TAL"/>
              <w:rPr>
                <w:kern w:val="2"/>
                <w:lang w:val="en-US" w:eastAsia="zh-CN"/>
              </w:rPr>
            </w:pPr>
            <w:r w:rsidRPr="009C5B90">
              <w:rPr>
                <w:kern w:val="2"/>
                <w:lang w:val="en-US" w:eastAsia="zh-CN"/>
              </w:rPr>
              <w:t xml:space="preserve">Store UE-acknowledgement info for change of subscribed S-NSSAIs  </w:t>
            </w:r>
          </w:p>
        </w:tc>
      </w:tr>
      <w:tr w:rsidR="000260B1" w:rsidRPr="009C5B90" w14:paraId="3B09617E"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4BB076A3" w14:textId="77777777" w:rsidR="000260B1" w:rsidRPr="009C5B90" w:rsidRDefault="000260B1" w:rsidP="007C64A8">
            <w:pPr>
              <w:spacing w:after="0"/>
              <w:rPr>
                <w:rFonts w:ascii="Arial" w:hAnsi="Arial"/>
                <w:kern w:val="2"/>
                <w:sz w:val="18"/>
                <w:lang w:val="en-US" w:eastAsia="zh-CN"/>
              </w:rPr>
            </w:pPr>
            <w:bookmarkStart w:id="111" w:name="_PERM_MCCTEMPBM_CRPT22160005___7" w:colFirst="0" w:colLast="0"/>
            <w:bookmarkEnd w:id="110"/>
          </w:p>
        </w:tc>
        <w:tc>
          <w:tcPr>
            <w:tcW w:w="0" w:type="auto"/>
            <w:vMerge/>
            <w:tcBorders>
              <w:left w:val="single" w:sz="4" w:space="0" w:color="auto"/>
              <w:bottom w:val="single" w:sz="4" w:space="0" w:color="auto"/>
              <w:right w:val="single" w:sz="4" w:space="0" w:color="auto"/>
            </w:tcBorders>
            <w:vAlign w:val="center"/>
            <w:hideMark/>
          </w:tcPr>
          <w:p w14:paraId="4BC41D69" w14:textId="77777777" w:rsidR="000260B1" w:rsidRPr="009C5B90" w:rsidRDefault="000260B1" w:rsidP="007C64A8">
            <w:pPr>
              <w:rPr>
                <w:lang w:val="en-US" w:eastAsia="zh-CN"/>
              </w:rPr>
            </w:pPr>
          </w:p>
        </w:tc>
        <w:tc>
          <w:tcPr>
            <w:tcW w:w="469" w:type="pct"/>
            <w:vMerge/>
            <w:tcBorders>
              <w:left w:val="single" w:sz="4" w:space="0" w:color="auto"/>
              <w:bottom w:val="single" w:sz="4" w:space="0" w:color="auto"/>
              <w:right w:val="single" w:sz="4" w:space="0" w:color="auto"/>
            </w:tcBorders>
          </w:tcPr>
          <w:p w14:paraId="3DA928F3" w14:textId="77777777" w:rsidR="000260B1" w:rsidRPr="009C5B90" w:rsidRDefault="000260B1" w:rsidP="007C64A8">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4CA05" w14:textId="77777777" w:rsidR="000260B1" w:rsidRPr="009C5B90" w:rsidRDefault="000260B1" w:rsidP="007C64A8">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016F030" w14:textId="77777777" w:rsidR="000260B1" w:rsidRPr="009C5B90" w:rsidRDefault="000260B1" w:rsidP="007C64A8">
            <w:pPr>
              <w:pStyle w:val="TAL"/>
              <w:rPr>
                <w:kern w:val="2"/>
                <w:lang w:val="en-US" w:eastAsia="zh-CN"/>
              </w:rPr>
            </w:pPr>
            <w:r w:rsidRPr="009C5B90">
              <w:rPr>
                <w:kern w:val="2"/>
                <w:lang w:val="en-US" w:eastAsia="zh-CN"/>
              </w:rPr>
              <w:t xml:space="preserve">Retrieve UE-acknowledgement info for change of subscribed S-NSSAIs  </w:t>
            </w:r>
          </w:p>
        </w:tc>
      </w:tr>
      <w:tr w:rsidR="000260B1" w:rsidRPr="002E7211" w14:paraId="11CF120B" w14:textId="77777777" w:rsidTr="007C64A8">
        <w:trPr>
          <w:jc w:val="center"/>
        </w:trPr>
        <w:tc>
          <w:tcPr>
            <w:tcW w:w="0" w:type="auto"/>
            <w:vMerge w:val="restart"/>
            <w:tcBorders>
              <w:top w:val="single" w:sz="4" w:space="0" w:color="auto"/>
              <w:left w:val="single" w:sz="4" w:space="0" w:color="auto"/>
              <w:right w:val="single" w:sz="4" w:space="0" w:color="auto"/>
            </w:tcBorders>
            <w:hideMark/>
          </w:tcPr>
          <w:p w14:paraId="71EDE295" w14:textId="77777777" w:rsidR="000260B1" w:rsidRDefault="000260B1" w:rsidP="007C64A8">
            <w:pPr>
              <w:pStyle w:val="TAL"/>
              <w:rPr>
                <w:kern w:val="2"/>
                <w:lang w:val="en-US" w:eastAsia="zh-CN"/>
              </w:rPr>
            </w:pPr>
            <w:bookmarkStart w:id="112" w:name="_PERM_MCCTEMPBM_CRPT22160006___7" w:colFirst="0" w:colLast="0"/>
            <w:bookmarkEnd w:id="111"/>
            <w:r w:rsidRPr="009C5B90">
              <w:rPr>
                <w:kern w:val="2"/>
                <w:lang w:val="en-US" w:eastAsia="zh-CN"/>
              </w:rPr>
              <w:t>SubscribedCAG</w:t>
            </w:r>
          </w:p>
          <w:p w14:paraId="4E1A56BA" w14:textId="77777777" w:rsidR="000260B1" w:rsidRPr="00887E75" w:rsidRDefault="000260B1" w:rsidP="007C64A8">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637E0D49" w14:textId="77777777" w:rsidR="000260B1" w:rsidRPr="00887E75" w:rsidRDefault="000260B1" w:rsidP="007C64A8">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75D0A30D" w14:textId="77777777" w:rsidR="000260B1" w:rsidRPr="009C5B90" w:rsidRDefault="000260B1" w:rsidP="007C64A8">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600C1B63" w14:textId="77777777" w:rsidR="000260B1" w:rsidRPr="009C5B90" w:rsidRDefault="000260B1" w:rsidP="007C64A8">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4B8393EF" w14:textId="77777777" w:rsidR="000260B1" w:rsidRPr="009C5B90" w:rsidRDefault="000260B1" w:rsidP="007C64A8">
            <w:pPr>
              <w:pStyle w:val="TAL"/>
              <w:rPr>
                <w:kern w:val="2"/>
                <w:lang w:val="en-US" w:eastAsia="zh-CN"/>
              </w:rPr>
            </w:pPr>
            <w:r w:rsidRPr="009C5B90">
              <w:rPr>
                <w:kern w:val="2"/>
                <w:lang w:val="en-US" w:eastAsia="zh-CN"/>
              </w:rPr>
              <w:t>Store UE-acknowledgement info for change of subscribed CAG</w:t>
            </w:r>
          </w:p>
        </w:tc>
      </w:tr>
      <w:tr w:rsidR="000260B1" w:rsidRPr="009C5B90" w14:paraId="341FA29F"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4FF3D7C8" w14:textId="77777777" w:rsidR="000260B1" w:rsidRPr="009C5B90" w:rsidRDefault="000260B1" w:rsidP="007C64A8">
            <w:pPr>
              <w:spacing w:after="0"/>
              <w:rPr>
                <w:rFonts w:ascii="Arial" w:hAnsi="Arial"/>
                <w:kern w:val="2"/>
                <w:sz w:val="18"/>
                <w:lang w:val="en-US" w:eastAsia="zh-CN"/>
              </w:rPr>
            </w:pPr>
            <w:bookmarkStart w:id="113" w:name="_PERM_MCCTEMPBM_CRPT22160007___7" w:colFirst="0" w:colLast="0"/>
            <w:bookmarkEnd w:id="112"/>
          </w:p>
        </w:tc>
        <w:tc>
          <w:tcPr>
            <w:tcW w:w="0" w:type="auto"/>
            <w:vMerge/>
            <w:tcBorders>
              <w:left w:val="single" w:sz="4" w:space="0" w:color="auto"/>
              <w:bottom w:val="single" w:sz="4" w:space="0" w:color="auto"/>
              <w:right w:val="single" w:sz="4" w:space="0" w:color="auto"/>
            </w:tcBorders>
            <w:vAlign w:val="center"/>
            <w:hideMark/>
          </w:tcPr>
          <w:p w14:paraId="58A9FECD"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0CA0F4F0" w14:textId="77777777" w:rsidR="000260B1" w:rsidRPr="009C5B90" w:rsidRDefault="000260B1" w:rsidP="007C64A8">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5E15556" w14:textId="77777777" w:rsidR="000260B1" w:rsidRPr="009C5B90" w:rsidRDefault="000260B1" w:rsidP="007C64A8">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09375ED" w14:textId="77777777" w:rsidR="000260B1" w:rsidRPr="009C5B90" w:rsidRDefault="000260B1" w:rsidP="007C64A8">
            <w:pPr>
              <w:pStyle w:val="TAL"/>
              <w:rPr>
                <w:kern w:val="2"/>
                <w:lang w:val="en-US" w:eastAsia="zh-CN"/>
              </w:rPr>
            </w:pPr>
            <w:r w:rsidRPr="009C5B90">
              <w:rPr>
                <w:kern w:val="2"/>
                <w:lang w:val="en-US" w:eastAsia="zh-CN"/>
              </w:rPr>
              <w:t>Retrieve UE-acknowledgement info for change of subscribed CAG</w:t>
            </w:r>
          </w:p>
        </w:tc>
      </w:tr>
      <w:bookmarkEnd w:id="113"/>
      <w:tr w:rsidR="000260B1" w:rsidRPr="009C5B90" w14:paraId="3C0F7673" w14:textId="77777777" w:rsidTr="007C64A8">
        <w:trPr>
          <w:jc w:val="center"/>
        </w:trPr>
        <w:tc>
          <w:tcPr>
            <w:tcW w:w="1602" w:type="pct"/>
            <w:vMerge w:val="restart"/>
            <w:tcBorders>
              <w:top w:val="single" w:sz="4" w:space="0" w:color="auto"/>
              <w:left w:val="single" w:sz="4" w:space="0" w:color="auto"/>
              <w:right w:val="single" w:sz="4" w:space="0" w:color="auto"/>
            </w:tcBorders>
            <w:hideMark/>
          </w:tcPr>
          <w:p w14:paraId="3CAE76F8" w14:textId="77777777" w:rsidR="000260B1" w:rsidRDefault="000260B1" w:rsidP="007C64A8">
            <w:pPr>
              <w:pStyle w:val="TAL"/>
              <w:rPr>
                <w:kern w:val="2"/>
                <w:lang w:val="en-US" w:eastAsia="zh-CN"/>
              </w:rPr>
            </w:pPr>
            <w:r w:rsidRPr="009C5B90">
              <w:rPr>
                <w:kern w:val="2"/>
                <w:lang w:val="en-US" w:eastAsia="zh-CN"/>
              </w:rPr>
              <w:t>AuthenticationStatus</w:t>
            </w:r>
          </w:p>
          <w:p w14:paraId="0C16D8D5" w14:textId="77777777" w:rsidR="000260B1" w:rsidRPr="009C5B90" w:rsidRDefault="000260B1" w:rsidP="007C64A8">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3891F2B" w14:textId="77777777" w:rsidR="000260B1" w:rsidRPr="009C5B90" w:rsidRDefault="000260B1" w:rsidP="007C64A8">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1E7DB2E1" w14:textId="77777777" w:rsidR="000260B1" w:rsidRPr="009C5B90" w:rsidRDefault="000260B1" w:rsidP="007C64A8">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574417B0" w14:textId="77777777" w:rsidR="000260B1" w:rsidRPr="009C5B90" w:rsidRDefault="000260B1" w:rsidP="007C64A8">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A4D8C62" w14:textId="77777777" w:rsidR="000260B1" w:rsidRPr="009C5B90" w:rsidRDefault="000260B1" w:rsidP="007C64A8">
            <w:pPr>
              <w:pStyle w:val="TAL"/>
              <w:rPr>
                <w:kern w:val="2"/>
                <w:lang w:val="en-US" w:eastAsia="zh-CN"/>
              </w:rPr>
            </w:pPr>
            <w:r w:rsidRPr="009C5B90">
              <w:rPr>
                <w:kern w:val="2"/>
                <w:lang w:val="en-US" w:eastAsia="zh-CN"/>
              </w:rPr>
              <w:t>Store a UE's authentication status</w:t>
            </w:r>
          </w:p>
        </w:tc>
      </w:tr>
      <w:tr w:rsidR="000260B1" w:rsidRPr="009C5B90" w14:paraId="6EDB2357" w14:textId="77777777" w:rsidTr="007C64A8">
        <w:trPr>
          <w:jc w:val="center"/>
        </w:trPr>
        <w:tc>
          <w:tcPr>
            <w:tcW w:w="0" w:type="auto"/>
            <w:vMerge/>
            <w:tcBorders>
              <w:left w:val="single" w:sz="4" w:space="0" w:color="auto"/>
              <w:right w:val="single" w:sz="4" w:space="0" w:color="auto"/>
            </w:tcBorders>
            <w:vAlign w:val="center"/>
            <w:hideMark/>
          </w:tcPr>
          <w:p w14:paraId="383FF45E" w14:textId="77777777" w:rsidR="000260B1" w:rsidRPr="009C5B90" w:rsidRDefault="000260B1" w:rsidP="007C64A8">
            <w:pPr>
              <w:spacing w:after="0"/>
              <w:rPr>
                <w:rFonts w:ascii="Arial" w:hAnsi="Arial"/>
                <w:kern w:val="2"/>
                <w:sz w:val="18"/>
                <w:lang w:val="en-US" w:eastAsia="zh-CN"/>
              </w:rPr>
            </w:pPr>
            <w:bookmarkStart w:id="114" w:name="_PERM_MCCTEMPBM_CRPT22160008___7" w:colFirst="0" w:colLast="0"/>
          </w:p>
        </w:tc>
        <w:tc>
          <w:tcPr>
            <w:tcW w:w="0" w:type="auto"/>
            <w:vMerge/>
            <w:tcBorders>
              <w:left w:val="single" w:sz="4" w:space="0" w:color="auto"/>
              <w:right w:val="single" w:sz="4" w:space="0" w:color="auto"/>
            </w:tcBorders>
            <w:vAlign w:val="center"/>
            <w:hideMark/>
          </w:tcPr>
          <w:p w14:paraId="088E84C8"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5E889CD5" w14:textId="77777777" w:rsidR="000260B1" w:rsidRPr="009C5B90" w:rsidRDefault="000260B1" w:rsidP="007C64A8">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9F58FB7" w14:textId="77777777" w:rsidR="000260B1" w:rsidRPr="009C5B90" w:rsidRDefault="000260B1" w:rsidP="007C64A8">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C972E62" w14:textId="77777777" w:rsidR="000260B1" w:rsidRPr="009C5B90" w:rsidRDefault="000260B1" w:rsidP="007C64A8">
            <w:pPr>
              <w:pStyle w:val="TAL"/>
              <w:rPr>
                <w:kern w:val="2"/>
                <w:lang w:val="en-US" w:eastAsia="zh-CN"/>
              </w:rPr>
            </w:pPr>
            <w:r w:rsidRPr="009C5B90">
              <w:rPr>
                <w:kern w:val="2"/>
                <w:lang w:val="en-US" w:eastAsia="zh-CN"/>
              </w:rPr>
              <w:t>Retrieve a UE's authentication status</w:t>
            </w:r>
          </w:p>
        </w:tc>
      </w:tr>
      <w:tr w:rsidR="000260B1" w:rsidRPr="009C5B90" w14:paraId="5FB867BA"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67E7B438" w14:textId="77777777" w:rsidR="000260B1" w:rsidRPr="009C5B90" w:rsidRDefault="000260B1" w:rsidP="007C64A8">
            <w:pPr>
              <w:spacing w:after="0"/>
              <w:rPr>
                <w:rFonts w:ascii="Arial" w:hAnsi="Arial"/>
                <w:kern w:val="2"/>
                <w:sz w:val="18"/>
                <w:lang w:val="en-US" w:eastAsia="zh-CN"/>
              </w:rPr>
            </w:pPr>
            <w:bookmarkStart w:id="115" w:name="_PERM_MCCTEMPBM_CRPT22160009___7" w:colFirst="0" w:colLast="0"/>
            <w:bookmarkEnd w:id="114"/>
          </w:p>
        </w:tc>
        <w:tc>
          <w:tcPr>
            <w:tcW w:w="0" w:type="auto"/>
            <w:vMerge/>
            <w:tcBorders>
              <w:left w:val="single" w:sz="4" w:space="0" w:color="auto"/>
              <w:bottom w:val="single" w:sz="4" w:space="0" w:color="auto"/>
              <w:right w:val="single" w:sz="4" w:space="0" w:color="auto"/>
            </w:tcBorders>
            <w:vAlign w:val="center"/>
            <w:hideMark/>
          </w:tcPr>
          <w:p w14:paraId="3EF9ACAC"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0B6224A5" w14:textId="77777777" w:rsidR="000260B1" w:rsidRPr="009C5B90" w:rsidRDefault="000260B1" w:rsidP="007C64A8">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4F247F78" w14:textId="77777777" w:rsidR="000260B1" w:rsidRPr="009C5B90" w:rsidRDefault="000260B1" w:rsidP="007C64A8">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63AFAE8" w14:textId="77777777" w:rsidR="000260B1" w:rsidRPr="009C5B90" w:rsidRDefault="000260B1" w:rsidP="007C64A8">
            <w:pPr>
              <w:pStyle w:val="TAL"/>
              <w:rPr>
                <w:kern w:val="2"/>
                <w:lang w:val="en-US" w:eastAsia="zh-CN"/>
              </w:rPr>
            </w:pPr>
            <w:r w:rsidRPr="009C5B90">
              <w:rPr>
                <w:kern w:val="2"/>
                <w:lang w:val="en-US" w:eastAsia="zh-CN"/>
              </w:rPr>
              <w:t>Delete a UE's authentication status</w:t>
            </w:r>
          </w:p>
        </w:tc>
      </w:tr>
      <w:tr w:rsidR="000260B1" w:rsidRPr="002E7211" w14:paraId="4E4F4990" w14:textId="77777777" w:rsidTr="007C64A8">
        <w:trPr>
          <w:jc w:val="center"/>
        </w:trPr>
        <w:tc>
          <w:tcPr>
            <w:tcW w:w="0" w:type="auto"/>
            <w:vMerge w:val="restart"/>
            <w:tcBorders>
              <w:left w:val="single" w:sz="4" w:space="0" w:color="auto"/>
              <w:right w:val="single" w:sz="4" w:space="0" w:color="auto"/>
            </w:tcBorders>
            <w:vAlign w:val="center"/>
            <w:hideMark/>
          </w:tcPr>
          <w:p w14:paraId="4070356B" w14:textId="77777777" w:rsidR="000260B1" w:rsidRDefault="000260B1" w:rsidP="007C64A8">
            <w:pPr>
              <w:pStyle w:val="TAL"/>
              <w:rPr>
                <w:kern w:val="2"/>
                <w:lang w:val="en-US" w:eastAsia="zh-CN"/>
              </w:rPr>
            </w:pPr>
            <w:bookmarkStart w:id="116" w:name="_PERM_MCCTEMPBM_CRPT22160010___7" w:colFirst="0" w:colLast="0"/>
            <w:bookmarkEnd w:id="115"/>
            <w:r w:rsidRPr="009C5B90">
              <w:rPr>
                <w:kern w:val="2"/>
                <w:lang w:val="en-US" w:eastAsia="zh-CN"/>
              </w:rPr>
              <w:lastRenderedPageBreak/>
              <w:t>IndividualAuthenticationStatus</w:t>
            </w:r>
          </w:p>
          <w:p w14:paraId="2BBE2476" w14:textId="77777777" w:rsidR="000260B1" w:rsidRPr="00887E75" w:rsidRDefault="000260B1" w:rsidP="007C64A8">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38898D7F" w14:textId="77777777" w:rsidR="000260B1" w:rsidRPr="00887E75" w:rsidRDefault="000260B1" w:rsidP="007C64A8">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100617AF" w14:textId="77777777" w:rsidR="000260B1" w:rsidRPr="009C5B90" w:rsidRDefault="000260B1" w:rsidP="007C64A8">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4C7402E" w14:textId="77777777" w:rsidR="000260B1" w:rsidRPr="009C5B90" w:rsidRDefault="000260B1" w:rsidP="007C64A8">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AF619F8" w14:textId="77777777" w:rsidR="000260B1" w:rsidRPr="009C5B90" w:rsidRDefault="000260B1" w:rsidP="007C64A8">
            <w:pPr>
              <w:pStyle w:val="TAL"/>
              <w:rPr>
                <w:kern w:val="2"/>
                <w:lang w:val="en-US" w:eastAsia="zh-CN"/>
              </w:rPr>
            </w:pPr>
            <w:r w:rsidRPr="009C5B90">
              <w:rPr>
                <w:kern w:val="2"/>
                <w:lang w:val="en-US" w:eastAsia="zh-CN"/>
              </w:rPr>
              <w:t>When the feature "PerUePerSnAuthStatus" is supported, store a UE's Individual authentication status</w:t>
            </w:r>
          </w:p>
        </w:tc>
      </w:tr>
      <w:tr w:rsidR="000260B1" w:rsidRPr="009C5B90" w14:paraId="0594CBD5" w14:textId="77777777" w:rsidTr="007C64A8">
        <w:trPr>
          <w:jc w:val="center"/>
        </w:trPr>
        <w:tc>
          <w:tcPr>
            <w:tcW w:w="0" w:type="auto"/>
            <w:vMerge/>
            <w:tcBorders>
              <w:left w:val="single" w:sz="4" w:space="0" w:color="auto"/>
              <w:right w:val="single" w:sz="4" w:space="0" w:color="auto"/>
            </w:tcBorders>
            <w:vAlign w:val="center"/>
            <w:hideMark/>
          </w:tcPr>
          <w:p w14:paraId="52C5E690" w14:textId="77777777" w:rsidR="000260B1" w:rsidRPr="009C5B90" w:rsidRDefault="000260B1" w:rsidP="007C64A8">
            <w:pPr>
              <w:spacing w:after="0"/>
              <w:rPr>
                <w:rFonts w:ascii="Arial" w:hAnsi="Arial"/>
                <w:kern w:val="2"/>
                <w:sz w:val="18"/>
                <w:lang w:val="en-US"/>
              </w:rPr>
            </w:pPr>
            <w:bookmarkStart w:id="117" w:name="_PERM_MCCTEMPBM_CRPT22160011___7" w:colFirst="0" w:colLast="0"/>
            <w:bookmarkEnd w:id="116"/>
          </w:p>
        </w:tc>
        <w:tc>
          <w:tcPr>
            <w:tcW w:w="0" w:type="auto"/>
            <w:vMerge/>
            <w:tcBorders>
              <w:left w:val="single" w:sz="4" w:space="0" w:color="auto"/>
              <w:right w:val="single" w:sz="4" w:space="0" w:color="auto"/>
            </w:tcBorders>
            <w:vAlign w:val="center"/>
            <w:hideMark/>
          </w:tcPr>
          <w:p w14:paraId="0D2B0692"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46A7C3DD" w14:textId="77777777" w:rsidR="000260B1" w:rsidRPr="009C5B90" w:rsidRDefault="000260B1" w:rsidP="007C64A8">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D11D14C" w14:textId="77777777" w:rsidR="000260B1" w:rsidRPr="009C5B90" w:rsidRDefault="000260B1" w:rsidP="007C64A8">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F972C8C" w14:textId="77777777" w:rsidR="000260B1" w:rsidRPr="009C5B90" w:rsidRDefault="000260B1" w:rsidP="007C64A8">
            <w:pPr>
              <w:pStyle w:val="TAL"/>
              <w:rPr>
                <w:kern w:val="2"/>
                <w:lang w:val="en-US"/>
              </w:rPr>
            </w:pPr>
            <w:r w:rsidRPr="009C5B90">
              <w:rPr>
                <w:kern w:val="2"/>
                <w:lang w:val="en-US"/>
              </w:rPr>
              <w:t>When the feature "PerUePerSnAuthStatus" is supported, retrieve a UE's Individual authentication status</w:t>
            </w:r>
          </w:p>
        </w:tc>
      </w:tr>
      <w:tr w:rsidR="000260B1" w:rsidRPr="009C5B90" w14:paraId="71A70FAF"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385C5D1B" w14:textId="77777777" w:rsidR="000260B1" w:rsidRPr="009C5B90" w:rsidRDefault="000260B1" w:rsidP="007C64A8">
            <w:pPr>
              <w:spacing w:after="0"/>
              <w:rPr>
                <w:rFonts w:ascii="Arial" w:hAnsi="Arial"/>
                <w:kern w:val="2"/>
                <w:sz w:val="18"/>
                <w:lang w:val="en-US"/>
              </w:rPr>
            </w:pPr>
            <w:bookmarkStart w:id="118" w:name="_PERM_MCCTEMPBM_CRPT22160012___7" w:colFirst="0" w:colLast="0"/>
            <w:bookmarkEnd w:id="117"/>
          </w:p>
        </w:tc>
        <w:tc>
          <w:tcPr>
            <w:tcW w:w="0" w:type="auto"/>
            <w:vMerge/>
            <w:tcBorders>
              <w:left w:val="single" w:sz="4" w:space="0" w:color="auto"/>
              <w:bottom w:val="single" w:sz="4" w:space="0" w:color="auto"/>
              <w:right w:val="single" w:sz="4" w:space="0" w:color="auto"/>
            </w:tcBorders>
            <w:vAlign w:val="center"/>
            <w:hideMark/>
          </w:tcPr>
          <w:p w14:paraId="4A6CAD86"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4649C9EB" w14:textId="77777777" w:rsidR="000260B1" w:rsidRPr="009C5B90" w:rsidRDefault="000260B1" w:rsidP="007C64A8">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7D406DA" w14:textId="77777777" w:rsidR="000260B1" w:rsidRPr="009C5B90" w:rsidRDefault="000260B1" w:rsidP="007C64A8">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C17A1CD" w14:textId="77777777" w:rsidR="000260B1" w:rsidRPr="009C5B90" w:rsidRDefault="000260B1" w:rsidP="007C64A8">
            <w:pPr>
              <w:pStyle w:val="TAL"/>
              <w:rPr>
                <w:kern w:val="2"/>
                <w:lang w:val="en-US"/>
              </w:rPr>
            </w:pPr>
            <w:r w:rsidRPr="009C5B90">
              <w:rPr>
                <w:kern w:val="2"/>
                <w:lang w:val="en-US"/>
              </w:rPr>
              <w:t>When the feature "PerUePerSnAuthStatus" is supported, delete a UE's Individual authentication status</w:t>
            </w:r>
          </w:p>
        </w:tc>
      </w:tr>
      <w:bookmarkEnd w:id="118"/>
      <w:tr w:rsidR="000260B1" w:rsidRPr="009C5B90" w14:paraId="75853AC9"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3111A117" w14:textId="77777777" w:rsidR="000260B1" w:rsidRDefault="000260B1" w:rsidP="007C64A8">
            <w:pPr>
              <w:pStyle w:val="TAL"/>
              <w:rPr>
                <w:lang w:val="en-US"/>
              </w:rPr>
            </w:pPr>
            <w:r w:rsidRPr="009C5B90">
              <w:rPr>
                <w:lang w:val="en-US"/>
              </w:rPr>
              <w:t>ProvisionedData</w:t>
            </w:r>
          </w:p>
          <w:p w14:paraId="0C5DB438" w14:textId="77777777" w:rsidR="000260B1" w:rsidRPr="009C5B90" w:rsidRDefault="000260B1" w:rsidP="007C64A8">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1D7790D" w14:textId="77777777" w:rsidR="000260B1" w:rsidRPr="009C5B90" w:rsidRDefault="000260B1" w:rsidP="007C64A8">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424B9DBF"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9EF80CD" w14:textId="77777777" w:rsidR="000260B1" w:rsidRPr="009C5B90" w:rsidRDefault="000260B1" w:rsidP="007C64A8">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42D3634" w14:textId="77777777" w:rsidR="000260B1" w:rsidRPr="009C5B90" w:rsidRDefault="000260B1" w:rsidP="007C64A8">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0260B1" w:rsidRPr="009C5B90" w14:paraId="5978C1E5"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132D1F51" w14:textId="77777777" w:rsidR="000260B1" w:rsidRDefault="000260B1" w:rsidP="007C64A8">
            <w:pPr>
              <w:pStyle w:val="TAL"/>
              <w:rPr>
                <w:lang w:val="en-US"/>
              </w:rPr>
            </w:pPr>
            <w:r w:rsidRPr="009C5B90">
              <w:rPr>
                <w:lang w:val="en-US"/>
              </w:rPr>
              <w:t>AccessAndMobilitySubscriptionData</w:t>
            </w:r>
          </w:p>
          <w:p w14:paraId="4517284A" w14:textId="77777777" w:rsidR="000260B1" w:rsidRPr="009C5B90" w:rsidRDefault="000260B1" w:rsidP="007C64A8">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4716BC3" w14:textId="77777777" w:rsidR="000260B1" w:rsidRPr="009C5B90" w:rsidRDefault="000260B1" w:rsidP="007C64A8">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E3FD941"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27E5C0B" w14:textId="77777777" w:rsidR="000260B1" w:rsidRPr="009C5B90" w:rsidRDefault="000260B1" w:rsidP="007C64A8">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49DEC23" w14:textId="77777777" w:rsidR="000260B1" w:rsidRPr="009C5B90" w:rsidRDefault="000260B1" w:rsidP="007C64A8">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0260B1" w:rsidRPr="009C5B90" w14:paraId="7D351D12"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08B35D77" w14:textId="77777777" w:rsidR="000260B1" w:rsidRDefault="000260B1" w:rsidP="007C64A8">
            <w:pPr>
              <w:pStyle w:val="TAL"/>
              <w:rPr>
                <w:lang w:val="en-US"/>
              </w:rPr>
            </w:pPr>
            <w:r w:rsidRPr="009C5B90">
              <w:rPr>
                <w:lang w:val="en-US"/>
              </w:rPr>
              <w:t>SmfSelectionSubscriptionData</w:t>
            </w:r>
          </w:p>
          <w:p w14:paraId="64154797"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F684FE3" w14:textId="77777777" w:rsidR="000260B1" w:rsidRPr="009C5B90" w:rsidRDefault="000260B1" w:rsidP="007C64A8">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7FCD7DBE"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95DF0C4"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3EA43BA"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0260B1" w:rsidRPr="009C5B90" w14:paraId="613B2F4C"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79A927F5" w14:textId="77777777" w:rsidR="000260B1" w:rsidRDefault="000260B1" w:rsidP="007C64A8">
            <w:pPr>
              <w:pStyle w:val="TAL"/>
              <w:rPr>
                <w:lang w:val="en-US"/>
              </w:rPr>
            </w:pPr>
            <w:r w:rsidRPr="009C5B90">
              <w:rPr>
                <w:lang w:val="en-US"/>
              </w:rPr>
              <w:t>SessionManagementSubscriptionData</w:t>
            </w:r>
          </w:p>
          <w:p w14:paraId="696EDBE9"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CF767DD"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1A586A8B"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FC277E"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083F42E"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0260B1" w:rsidRPr="009C5B90" w14:paraId="39F4BB41"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3692655B" w14:textId="77777777" w:rsidR="000260B1" w:rsidRDefault="000260B1" w:rsidP="007C64A8">
            <w:pPr>
              <w:pStyle w:val="TAL"/>
              <w:rPr>
                <w:lang w:val="en-US"/>
              </w:rPr>
            </w:pPr>
            <w:r w:rsidRPr="009C5B90">
              <w:rPr>
                <w:lang w:val="en-US"/>
              </w:rPr>
              <w:t>ContextData</w:t>
            </w:r>
          </w:p>
          <w:p w14:paraId="294724D5"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95CD1E0"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8EC57B0"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4DECE88F"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A285D3"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s context Data</w:t>
            </w:r>
          </w:p>
        </w:tc>
      </w:tr>
      <w:tr w:rsidR="000260B1" w:rsidRPr="009C5B90" w14:paraId="21A2133B"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7CC09104" w14:textId="77777777" w:rsidR="000260B1" w:rsidRDefault="000260B1" w:rsidP="007C64A8">
            <w:pPr>
              <w:pStyle w:val="TAL"/>
              <w:rPr>
                <w:lang w:val="en-US"/>
              </w:rPr>
            </w:pPr>
            <w:r w:rsidRPr="009C5B90">
              <w:rPr>
                <w:lang w:val="en-US"/>
              </w:rPr>
              <w:t>Amf3GppAccessRegistration</w:t>
            </w:r>
          </w:p>
          <w:p w14:paraId="02882F95"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3D96149C"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41A18854"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CF7DF52"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C3F40B3" w14:textId="77777777" w:rsidR="000260B1" w:rsidRPr="009C5B90" w:rsidRDefault="000260B1" w:rsidP="007C64A8">
            <w:pPr>
              <w:pStyle w:val="TAL"/>
              <w:rPr>
                <w:lang w:val="en-US"/>
              </w:rPr>
            </w:pPr>
            <w:r w:rsidRPr="009C5B90">
              <w:rPr>
                <w:lang w:val="en-US"/>
              </w:rPr>
              <w:t>Create and Update the AMF registration for 3GPP access</w:t>
            </w:r>
          </w:p>
        </w:tc>
      </w:tr>
      <w:tr w:rsidR="000260B1" w:rsidRPr="009C5B90" w14:paraId="6E541BE9"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8902E" w14:textId="77777777" w:rsidR="000260B1" w:rsidRPr="009C5B90" w:rsidRDefault="000260B1" w:rsidP="007C64A8">
            <w:pPr>
              <w:spacing w:after="0"/>
              <w:rPr>
                <w:rFonts w:ascii="Arial" w:hAnsi="Arial"/>
                <w:sz w:val="18"/>
                <w:lang w:val="en-US"/>
              </w:rPr>
            </w:pPr>
            <w:bookmarkStart w:id="119"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01511"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29451DA5"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8F0F11"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A41EDFF" w14:textId="77777777" w:rsidR="000260B1" w:rsidRPr="009C5B90" w:rsidRDefault="000260B1" w:rsidP="007C64A8">
            <w:pPr>
              <w:pStyle w:val="TAL"/>
              <w:rPr>
                <w:lang w:val="en-US"/>
              </w:rPr>
            </w:pPr>
            <w:r w:rsidRPr="009C5B90">
              <w:rPr>
                <w:lang w:val="en-US"/>
              </w:rPr>
              <w:t>Modify the AMF registration for 3GPP access</w:t>
            </w:r>
          </w:p>
        </w:tc>
      </w:tr>
      <w:tr w:rsidR="000260B1" w:rsidRPr="009C5B90" w14:paraId="19153093"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FB667" w14:textId="77777777" w:rsidR="000260B1" w:rsidRPr="009C5B90" w:rsidRDefault="000260B1" w:rsidP="007C64A8">
            <w:pPr>
              <w:spacing w:after="0"/>
              <w:rPr>
                <w:rFonts w:ascii="Arial" w:hAnsi="Arial"/>
                <w:sz w:val="18"/>
                <w:lang w:val="en-US"/>
              </w:rPr>
            </w:pPr>
            <w:bookmarkStart w:id="120" w:name="_PERM_MCCTEMPBM_CRPT22160014___7" w:colFirst="0" w:colLast="0"/>
            <w:bookmarkEnd w:id="11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55186"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50D58627"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86567"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DA6F516" w14:textId="77777777" w:rsidR="000260B1" w:rsidRPr="009C5B90" w:rsidRDefault="000260B1" w:rsidP="007C64A8">
            <w:pPr>
              <w:pStyle w:val="TAL"/>
              <w:rPr>
                <w:lang w:val="en-US"/>
              </w:rPr>
            </w:pPr>
            <w:r w:rsidRPr="009C5B90">
              <w:rPr>
                <w:lang w:val="en-US"/>
              </w:rPr>
              <w:t>Retrieve the AMF registration information for 3GPP access</w:t>
            </w:r>
          </w:p>
        </w:tc>
      </w:tr>
      <w:bookmarkEnd w:id="120"/>
      <w:tr w:rsidR="000260B1" w:rsidRPr="009C5B90" w14:paraId="151DE7E3"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5CF53A3D" w14:textId="77777777" w:rsidR="000260B1" w:rsidRDefault="000260B1" w:rsidP="007C64A8">
            <w:pPr>
              <w:pStyle w:val="TAL"/>
              <w:rPr>
                <w:lang w:val="en-US"/>
              </w:rPr>
            </w:pPr>
            <w:r w:rsidRPr="009C5B90">
              <w:rPr>
                <w:lang w:val="en-US"/>
              </w:rPr>
              <w:t>AmfNon3GppAccessRegistration</w:t>
            </w:r>
          </w:p>
          <w:p w14:paraId="46C810E6"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043D2020"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38061390"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C294E08"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7A37720" w14:textId="77777777" w:rsidR="000260B1" w:rsidRPr="009C5B90" w:rsidRDefault="000260B1" w:rsidP="007C64A8">
            <w:pPr>
              <w:pStyle w:val="TAL"/>
              <w:rPr>
                <w:lang w:val="en-US"/>
              </w:rPr>
            </w:pPr>
            <w:r w:rsidRPr="009C5B90">
              <w:rPr>
                <w:lang w:val="en-US"/>
              </w:rPr>
              <w:t>Update the AMF registration for non 3GPP access</w:t>
            </w:r>
          </w:p>
        </w:tc>
      </w:tr>
      <w:tr w:rsidR="000260B1" w:rsidRPr="009C5B90" w14:paraId="0CFDB2E7"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59A1A" w14:textId="77777777" w:rsidR="000260B1" w:rsidRPr="009C5B90" w:rsidRDefault="000260B1" w:rsidP="007C64A8">
            <w:pPr>
              <w:spacing w:after="0"/>
              <w:rPr>
                <w:rFonts w:ascii="Arial" w:hAnsi="Arial"/>
                <w:sz w:val="18"/>
                <w:lang w:val="en-US"/>
              </w:rPr>
            </w:pPr>
            <w:bookmarkStart w:id="121"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5987B"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73B799FF"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59BBA61"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24A0710" w14:textId="77777777" w:rsidR="000260B1" w:rsidRPr="009C5B90" w:rsidRDefault="000260B1" w:rsidP="007C64A8">
            <w:pPr>
              <w:pStyle w:val="TAL"/>
              <w:rPr>
                <w:lang w:val="en-US"/>
              </w:rPr>
            </w:pPr>
            <w:r w:rsidRPr="009C5B90">
              <w:rPr>
                <w:lang w:val="en-US"/>
              </w:rPr>
              <w:t>Modify the AMF registration for non 3GPP access</w:t>
            </w:r>
          </w:p>
        </w:tc>
      </w:tr>
      <w:tr w:rsidR="000260B1" w:rsidRPr="009C5B90" w14:paraId="195491AB"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50355" w14:textId="77777777" w:rsidR="000260B1" w:rsidRPr="009C5B90" w:rsidRDefault="000260B1" w:rsidP="007C64A8">
            <w:pPr>
              <w:spacing w:after="0"/>
              <w:rPr>
                <w:rFonts w:ascii="Arial" w:hAnsi="Arial"/>
                <w:sz w:val="18"/>
                <w:lang w:val="en-US"/>
              </w:rPr>
            </w:pPr>
            <w:bookmarkStart w:id="122" w:name="_PERM_MCCTEMPBM_CRPT22160016___7" w:colFirst="0" w:colLast="0"/>
            <w:bookmarkEnd w:id="12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DD5A7"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239A5896"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3454210"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045C45" w14:textId="77777777" w:rsidR="000260B1" w:rsidRPr="009C5B90" w:rsidRDefault="000260B1" w:rsidP="007C64A8">
            <w:pPr>
              <w:pStyle w:val="TAL"/>
              <w:rPr>
                <w:lang w:val="en-US"/>
              </w:rPr>
            </w:pPr>
            <w:r w:rsidRPr="009C5B90">
              <w:rPr>
                <w:lang w:val="en-US"/>
              </w:rPr>
              <w:t>Retrieve the AMF registration information for non 3GPP access</w:t>
            </w:r>
          </w:p>
        </w:tc>
      </w:tr>
      <w:bookmarkEnd w:id="122"/>
      <w:tr w:rsidR="000260B1" w:rsidRPr="009C5B90" w14:paraId="2B1D51F9"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5C65155A" w14:textId="77777777" w:rsidR="000260B1" w:rsidRDefault="000260B1" w:rsidP="007C64A8">
            <w:pPr>
              <w:pStyle w:val="TAL"/>
              <w:rPr>
                <w:lang w:val="en-US"/>
              </w:rPr>
            </w:pPr>
            <w:r w:rsidRPr="009C5B90">
              <w:rPr>
                <w:lang w:val="en-US" w:eastAsia="zh-CN"/>
              </w:rPr>
              <w:t>S</w:t>
            </w:r>
            <w:r w:rsidRPr="009C5B90">
              <w:rPr>
                <w:lang w:val="en-US"/>
              </w:rPr>
              <w:t>mf</w:t>
            </w:r>
            <w:r w:rsidRPr="009C5B90">
              <w:rPr>
                <w:lang w:val="en-US" w:eastAsia="zh-CN"/>
              </w:rPr>
              <w:t>R</w:t>
            </w:r>
            <w:r w:rsidRPr="009C5B90">
              <w:rPr>
                <w:lang w:val="en-US"/>
              </w:rPr>
              <w:t>egistrations</w:t>
            </w:r>
          </w:p>
          <w:p w14:paraId="2CF0FB6F" w14:textId="77777777" w:rsidR="000260B1" w:rsidRPr="009C5B90" w:rsidRDefault="000260B1" w:rsidP="007C64A8">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33EA8DB8"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484B8EC1" w14:textId="77777777" w:rsidR="000260B1" w:rsidRPr="009C5B90" w:rsidRDefault="000260B1" w:rsidP="007C64A8">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5B063D3" w14:textId="77777777" w:rsidR="000260B1" w:rsidRPr="009C5B90" w:rsidRDefault="000260B1" w:rsidP="007C64A8">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AF243BC" w14:textId="77777777" w:rsidR="000260B1" w:rsidRPr="009C5B90" w:rsidRDefault="000260B1" w:rsidP="007C64A8">
            <w:pPr>
              <w:pStyle w:val="TAL"/>
              <w:rPr>
                <w:lang w:val="en-US"/>
              </w:rPr>
            </w:pPr>
            <w:r w:rsidRPr="009C5B90">
              <w:rPr>
                <w:lang w:val="en-US" w:eastAsia="zh-CN"/>
              </w:rPr>
              <w:t>Retrieve the list of the SMF registrations</w:t>
            </w:r>
          </w:p>
        </w:tc>
      </w:tr>
      <w:tr w:rsidR="000260B1" w:rsidRPr="009C5B90" w14:paraId="6F76F8BB"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1EDE8CA9" w14:textId="77777777" w:rsidR="000260B1" w:rsidRDefault="000260B1" w:rsidP="007C64A8">
            <w:pPr>
              <w:pStyle w:val="TAL"/>
              <w:rPr>
                <w:lang w:val="en-US"/>
              </w:rPr>
            </w:pPr>
            <w:r w:rsidRPr="009C5B90">
              <w:rPr>
                <w:lang w:val="en-US"/>
              </w:rPr>
              <w:t>IndividualSmfRegistration</w:t>
            </w:r>
          </w:p>
          <w:p w14:paraId="5AC6E2A5"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1AF1B713"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4609134B"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535F158"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178B9A6" w14:textId="77777777" w:rsidR="000260B1" w:rsidRPr="009C5B90" w:rsidRDefault="000260B1" w:rsidP="007C64A8">
            <w:pPr>
              <w:pStyle w:val="TAL"/>
              <w:rPr>
                <w:lang w:val="en-US"/>
              </w:rPr>
            </w:pPr>
            <w:r w:rsidRPr="009C5B90">
              <w:rPr>
                <w:lang w:val="en-US"/>
              </w:rPr>
              <w:t>Store an individual SMF registration identified by PDU Session Id</w:t>
            </w:r>
          </w:p>
        </w:tc>
      </w:tr>
      <w:tr w:rsidR="000260B1" w:rsidRPr="009C5B90" w14:paraId="5F28E905"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11F8F" w14:textId="77777777" w:rsidR="000260B1" w:rsidRPr="009C5B90" w:rsidRDefault="000260B1" w:rsidP="007C64A8">
            <w:pPr>
              <w:spacing w:after="0"/>
              <w:rPr>
                <w:rFonts w:ascii="Arial" w:hAnsi="Arial"/>
                <w:sz w:val="18"/>
                <w:lang w:val="en-US"/>
              </w:rPr>
            </w:pPr>
            <w:bookmarkStart w:id="123"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49414"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C01A904"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6BDF212"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FFC5A82" w14:textId="77777777" w:rsidR="000260B1" w:rsidRPr="009C5B90" w:rsidRDefault="000260B1" w:rsidP="007C64A8">
            <w:pPr>
              <w:pStyle w:val="TAL"/>
              <w:rPr>
                <w:lang w:val="en-US"/>
              </w:rPr>
            </w:pPr>
            <w:r w:rsidRPr="009C5B90">
              <w:rPr>
                <w:lang w:val="en-US"/>
              </w:rPr>
              <w:t>Delete an individual SMF registration</w:t>
            </w:r>
          </w:p>
        </w:tc>
      </w:tr>
      <w:tr w:rsidR="000260B1" w:rsidRPr="009C5B90" w14:paraId="38E68B0B"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03CB5" w14:textId="77777777" w:rsidR="000260B1" w:rsidRPr="009C5B90" w:rsidRDefault="000260B1" w:rsidP="007C64A8">
            <w:pPr>
              <w:spacing w:after="0"/>
              <w:rPr>
                <w:rFonts w:ascii="Arial" w:hAnsi="Arial"/>
                <w:sz w:val="18"/>
                <w:lang w:val="en-US"/>
              </w:rPr>
            </w:pPr>
            <w:bookmarkStart w:id="124" w:name="_PERM_MCCTEMPBM_CRPT22160018___7" w:colFirst="0" w:colLast="0"/>
            <w:bookmarkEnd w:id="12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5C811"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33F905A0" w14:textId="77777777" w:rsidR="000260B1" w:rsidRPr="009C5B90" w:rsidRDefault="000260B1" w:rsidP="007C64A8">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3598F9B" w14:textId="77777777" w:rsidR="000260B1" w:rsidRPr="009C5B90" w:rsidRDefault="000260B1" w:rsidP="007C64A8">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DE72E42" w14:textId="77777777" w:rsidR="000260B1" w:rsidRPr="009C5B90" w:rsidRDefault="000260B1" w:rsidP="007C64A8">
            <w:pPr>
              <w:pStyle w:val="TAL"/>
              <w:rPr>
                <w:lang w:val="en-US"/>
              </w:rPr>
            </w:pPr>
            <w:r w:rsidRPr="009C5B90">
              <w:rPr>
                <w:lang w:val="en-US" w:eastAsia="zh-CN"/>
              </w:rPr>
              <w:t>Retrieve individual SMF registration</w:t>
            </w:r>
          </w:p>
        </w:tc>
      </w:tr>
      <w:tr w:rsidR="000260B1" w:rsidRPr="009C5B90" w14:paraId="3E7027BE"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10281" w14:textId="77777777" w:rsidR="000260B1" w:rsidRPr="009C5B90" w:rsidRDefault="000260B1" w:rsidP="007C64A8">
            <w:pPr>
              <w:spacing w:after="0"/>
              <w:rPr>
                <w:rFonts w:ascii="Arial" w:hAnsi="Arial"/>
                <w:sz w:val="18"/>
                <w:lang w:val="en-US"/>
              </w:rPr>
            </w:pPr>
            <w:bookmarkStart w:id="125" w:name="_PERM_MCCTEMPBM_CRPT22160019___7" w:colFirst="0" w:colLast="0"/>
            <w:bookmarkEnd w:id="12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A0314"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3CD4E59D"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799F96" w14:textId="77777777" w:rsidR="000260B1" w:rsidRPr="009C5B90" w:rsidRDefault="000260B1" w:rsidP="007C64A8">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EC1862" w14:textId="77777777" w:rsidR="000260B1" w:rsidRPr="009C5B90" w:rsidRDefault="000260B1" w:rsidP="007C64A8">
            <w:pPr>
              <w:pStyle w:val="TAL"/>
              <w:rPr>
                <w:lang w:val="en-US"/>
              </w:rPr>
            </w:pPr>
            <w:r w:rsidRPr="009C5B90">
              <w:rPr>
                <w:lang w:val="en-US"/>
              </w:rPr>
              <w:t>Modify the individual SMF registration</w:t>
            </w:r>
          </w:p>
        </w:tc>
      </w:tr>
      <w:bookmarkEnd w:id="125"/>
      <w:tr w:rsidR="000260B1" w:rsidRPr="009C5B90" w14:paraId="6A1868C9" w14:textId="77777777" w:rsidTr="007C64A8">
        <w:trPr>
          <w:jc w:val="center"/>
        </w:trPr>
        <w:tc>
          <w:tcPr>
            <w:tcW w:w="1602" w:type="pct"/>
            <w:vMerge w:val="restart"/>
            <w:tcBorders>
              <w:top w:val="single" w:sz="4" w:space="0" w:color="auto"/>
              <w:left w:val="single" w:sz="4" w:space="0" w:color="auto"/>
              <w:right w:val="single" w:sz="4" w:space="0" w:color="auto"/>
            </w:tcBorders>
            <w:vAlign w:val="center"/>
            <w:hideMark/>
          </w:tcPr>
          <w:p w14:paraId="6FB16A14" w14:textId="77777777" w:rsidR="000260B1" w:rsidRDefault="000260B1" w:rsidP="007C64A8">
            <w:pPr>
              <w:pStyle w:val="TAL"/>
              <w:rPr>
                <w:lang w:val="en-US" w:eastAsia="zh-CN"/>
              </w:rPr>
            </w:pPr>
            <w:r w:rsidRPr="009C5B90">
              <w:rPr>
                <w:lang w:val="en-US" w:eastAsia="zh-CN"/>
              </w:rPr>
              <w:t>OperatorSpecificData</w:t>
            </w:r>
          </w:p>
          <w:p w14:paraId="043F7B1A"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12625569" w14:textId="77777777" w:rsidR="000260B1" w:rsidRPr="009C5B90" w:rsidRDefault="000260B1" w:rsidP="007C64A8">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1736320" w14:textId="77777777" w:rsidR="000260B1" w:rsidRPr="009C5B90" w:rsidRDefault="000260B1" w:rsidP="007C64A8">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22AEB57E" w14:textId="77777777" w:rsidR="000260B1" w:rsidRPr="009C5B90" w:rsidRDefault="000260B1" w:rsidP="007C64A8">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37567B6" w14:textId="77777777" w:rsidR="000260B1" w:rsidRPr="009C5B90" w:rsidRDefault="000260B1" w:rsidP="007C64A8">
            <w:pPr>
              <w:pStyle w:val="TAL"/>
              <w:rPr>
                <w:lang w:val="en-US"/>
              </w:rPr>
            </w:pPr>
            <w:r w:rsidRPr="009C5B90">
              <w:rPr>
                <w:lang w:val="en-US" w:eastAsia="zh-CN"/>
              </w:rPr>
              <w:t>retrieve the operator specific subscription data of a UE</w:t>
            </w:r>
          </w:p>
        </w:tc>
      </w:tr>
      <w:tr w:rsidR="000260B1" w:rsidRPr="009C5B90" w14:paraId="297263BE" w14:textId="77777777" w:rsidTr="007C64A8">
        <w:trPr>
          <w:jc w:val="center"/>
        </w:trPr>
        <w:tc>
          <w:tcPr>
            <w:tcW w:w="0" w:type="auto"/>
            <w:vMerge/>
            <w:tcBorders>
              <w:left w:val="single" w:sz="4" w:space="0" w:color="auto"/>
              <w:right w:val="single" w:sz="4" w:space="0" w:color="auto"/>
            </w:tcBorders>
            <w:vAlign w:val="center"/>
            <w:hideMark/>
          </w:tcPr>
          <w:p w14:paraId="4578E5A6" w14:textId="77777777" w:rsidR="000260B1" w:rsidRPr="009C5B90" w:rsidRDefault="000260B1" w:rsidP="007C64A8">
            <w:pPr>
              <w:spacing w:after="0"/>
              <w:rPr>
                <w:rFonts w:ascii="Arial" w:hAnsi="Arial"/>
                <w:sz w:val="18"/>
                <w:lang w:val="en-US"/>
              </w:rPr>
            </w:pPr>
            <w:bookmarkStart w:id="126" w:name="_PERM_MCCTEMPBM_CRPT22160020___7" w:colFirst="0" w:colLast="0"/>
          </w:p>
        </w:tc>
        <w:tc>
          <w:tcPr>
            <w:tcW w:w="0" w:type="auto"/>
            <w:vMerge/>
            <w:tcBorders>
              <w:left w:val="single" w:sz="4" w:space="0" w:color="auto"/>
              <w:right w:val="single" w:sz="4" w:space="0" w:color="auto"/>
            </w:tcBorders>
            <w:vAlign w:val="center"/>
            <w:hideMark/>
          </w:tcPr>
          <w:p w14:paraId="4A0EEA18"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39377DED" w14:textId="77777777" w:rsidR="000260B1" w:rsidRPr="009C5B90" w:rsidRDefault="000260B1" w:rsidP="007C64A8">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0E6B375" w14:textId="77777777" w:rsidR="000260B1" w:rsidRPr="009C5B90" w:rsidRDefault="000260B1" w:rsidP="007C64A8">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4D7F587C" w14:textId="77777777" w:rsidR="000260B1" w:rsidRPr="009C5B90" w:rsidRDefault="000260B1" w:rsidP="007C64A8">
            <w:pPr>
              <w:pStyle w:val="TAL"/>
              <w:rPr>
                <w:lang w:val="en-US"/>
              </w:rPr>
            </w:pPr>
            <w:r w:rsidRPr="009C5B90">
              <w:rPr>
                <w:lang w:val="en-US" w:eastAsia="zh-CN"/>
              </w:rPr>
              <w:t>modify the operator specific subscription data of a UE</w:t>
            </w:r>
          </w:p>
        </w:tc>
      </w:tr>
      <w:tr w:rsidR="000260B1" w:rsidRPr="009C5B90" w14:paraId="2EAEB1A8" w14:textId="77777777" w:rsidTr="007C64A8">
        <w:trPr>
          <w:jc w:val="center"/>
        </w:trPr>
        <w:tc>
          <w:tcPr>
            <w:tcW w:w="0" w:type="auto"/>
            <w:vMerge/>
            <w:tcBorders>
              <w:left w:val="single" w:sz="4" w:space="0" w:color="auto"/>
              <w:right w:val="single" w:sz="4" w:space="0" w:color="auto"/>
            </w:tcBorders>
            <w:vAlign w:val="center"/>
          </w:tcPr>
          <w:p w14:paraId="24692992" w14:textId="77777777" w:rsidR="000260B1" w:rsidRPr="009C5B90" w:rsidRDefault="000260B1" w:rsidP="007C64A8">
            <w:pPr>
              <w:spacing w:after="0"/>
              <w:rPr>
                <w:rFonts w:ascii="Arial" w:hAnsi="Arial"/>
                <w:sz w:val="18"/>
                <w:lang w:val="en-US"/>
              </w:rPr>
            </w:pPr>
            <w:bookmarkStart w:id="127" w:name="_PERM_MCCTEMPBM_CRPT22160021___7" w:colFirst="0" w:colLast="0"/>
            <w:bookmarkEnd w:id="126"/>
          </w:p>
        </w:tc>
        <w:tc>
          <w:tcPr>
            <w:tcW w:w="0" w:type="auto"/>
            <w:vMerge/>
            <w:tcBorders>
              <w:left w:val="single" w:sz="4" w:space="0" w:color="auto"/>
              <w:right w:val="single" w:sz="4" w:space="0" w:color="auto"/>
            </w:tcBorders>
            <w:vAlign w:val="center"/>
          </w:tcPr>
          <w:p w14:paraId="716C8CB2"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C5E6D84" w14:textId="77777777" w:rsidR="000260B1" w:rsidRPr="009C5B90" w:rsidRDefault="000260B1" w:rsidP="007C64A8">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7D9C4DAC" w14:textId="77777777" w:rsidR="000260B1" w:rsidRPr="009C5B90" w:rsidRDefault="000260B1" w:rsidP="007C64A8">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705CAEE6" w14:textId="77777777" w:rsidR="000260B1" w:rsidRPr="009C5B90" w:rsidRDefault="000260B1" w:rsidP="007C64A8">
            <w:pPr>
              <w:pStyle w:val="TAL"/>
              <w:rPr>
                <w:lang w:val="en-US" w:eastAsia="zh-CN"/>
              </w:rPr>
            </w:pPr>
            <w:r w:rsidRPr="009C5B90">
              <w:rPr>
                <w:lang w:val="en-US" w:eastAsia="zh-CN"/>
              </w:rPr>
              <w:t>create/update the operator specific subscription data of a UE</w:t>
            </w:r>
          </w:p>
        </w:tc>
      </w:tr>
      <w:tr w:rsidR="000260B1" w:rsidRPr="009C5B90" w14:paraId="550F8B89" w14:textId="77777777" w:rsidTr="007C64A8">
        <w:trPr>
          <w:jc w:val="center"/>
        </w:trPr>
        <w:tc>
          <w:tcPr>
            <w:tcW w:w="0" w:type="auto"/>
            <w:vMerge/>
            <w:tcBorders>
              <w:left w:val="single" w:sz="4" w:space="0" w:color="auto"/>
              <w:bottom w:val="single" w:sz="4" w:space="0" w:color="auto"/>
              <w:right w:val="single" w:sz="4" w:space="0" w:color="auto"/>
            </w:tcBorders>
            <w:vAlign w:val="center"/>
          </w:tcPr>
          <w:p w14:paraId="7EE2367F" w14:textId="77777777" w:rsidR="000260B1" w:rsidRPr="009C5B90" w:rsidRDefault="000260B1" w:rsidP="007C64A8">
            <w:pPr>
              <w:spacing w:after="0"/>
              <w:rPr>
                <w:rFonts w:ascii="Arial" w:hAnsi="Arial"/>
                <w:sz w:val="18"/>
                <w:lang w:val="en-US"/>
              </w:rPr>
            </w:pPr>
            <w:bookmarkStart w:id="128" w:name="_PERM_MCCTEMPBM_CRPT22160022___7" w:colFirst="0" w:colLast="0"/>
            <w:bookmarkEnd w:id="127"/>
          </w:p>
        </w:tc>
        <w:tc>
          <w:tcPr>
            <w:tcW w:w="0" w:type="auto"/>
            <w:vMerge/>
            <w:tcBorders>
              <w:left w:val="single" w:sz="4" w:space="0" w:color="auto"/>
              <w:bottom w:val="single" w:sz="4" w:space="0" w:color="auto"/>
              <w:right w:val="single" w:sz="4" w:space="0" w:color="auto"/>
            </w:tcBorders>
            <w:vAlign w:val="center"/>
          </w:tcPr>
          <w:p w14:paraId="47519661"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2002E4FA" w14:textId="77777777" w:rsidR="000260B1" w:rsidRPr="009C5B90" w:rsidRDefault="000260B1" w:rsidP="007C64A8">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2A170737" w14:textId="77777777" w:rsidR="000260B1" w:rsidRPr="009C5B90" w:rsidRDefault="000260B1" w:rsidP="007C64A8">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507C8BE4" w14:textId="77777777" w:rsidR="000260B1" w:rsidRPr="009C5B90" w:rsidRDefault="000260B1" w:rsidP="007C64A8">
            <w:pPr>
              <w:pStyle w:val="TAL"/>
              <w:rPr>
                <w:lang w:val="en-US" w:eastAsia="zh-CN"/>
              </w:rPr>
            </w:pPr>
            <w:r w:rsidRPr="009C5B90">
              <w:rPr>
                <w:lang w:val="en-US" w:eastAsia="zh-CN"/>
              </w:rPr>
              <w:t>delete the operator specific subscription data of a UE</w:t>
            </w:r>
          </w:p>
        </w:tc>
      </w:tr>
      <w:bookmarkEnd w:id="128"/>
      <w:tr w:rsidR="000260B1" w:rsidRPr="009C5B90" w14:paraId="233824A8"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5068DB37" w14:textId="77777777" w:rsidR="000260B1" w:rsidRDefault="000260B1" w:rsidP="007C64A8">
            <w:pPr>
              <w:pStyle w:val="TAL"/>
              <w:rPr>
                <w:lang w:val="en-US"/>
              </w:rPr>
            </w:pPr>
            <w:r w:rsidRPr="009C5B90">
              <w:rPr>
                <w:lang w:val="en-US"/>
              </w:rPr>
              <w:t>OperatorDeterminedBarringData</w:t>
            </w:r>
          </w:p>
          <w:p w14:paraId="61AE9BA7"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964B3C"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5AD0F00C"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95DF7F"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CABBB2B"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0260B1" w:rsidRPr="009C5B90" w14:paraId="65C5D276"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3BE3182C" w14:textId="77777777" w:rsidR="000260B1" w:rsidRDefault="000260B1" w:rsidP="007C64A8">
            <w:pPr>
              <w:pStyle w:val="TAL"/>
              <w:rPr>
                <w:lang w:val="en-US"/>
              </w:rPr>
            </w:pPr>
            <w:r w:rsidRPr="009C5B90">
              <w:rPr>
                <w:lang w:val="en-US"/>
              </w:rPr>
              <w:t>SMSManagementSubscriptionData</w:t>
            </w:r>
          </w:p>
          <w:p w14:paraId="12233358"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B7564E6" w14:textId="77777777" w:rsidR="000260B1" w:rsidRPr="009C5B90" w:rsidRDefault="000260B1" w:rsidP="007C64A8">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11ACB2A9"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94EAE79" w14:textId="77777777" w:rsidR="000260B1" w:rsidRPr="009C5B90" w:rsidRDefault="000260B1" w:rsidP="007C64A8">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A8830D2" w14:textId="77777777" w:rsidR="000260B1" w:rsidRPr="009C5B90" w:rsidRDefault="000260B1" w:rsidP="007C64A8">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0260B1" w:rsidRPr="009C5B90" w14:paraId="058B61B9"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7127E177" w14:textId="77777777" w:rsidR="000260B1" w:rsidRDefault="000260B1" w:rsidP="007C64A8">
            <w:pPr>
              <w:pStyle w:val="TAL"/>
              <w:rPr>
                <w:lang w:val="en-US"/>
              </w:rPr>
            </w:pPr>
            <w:r w:rsidRPr="009C5B90">
              <w:rPr>
                <w:lang w:val="en-US"/>
              </w:rPr>
              <w:t>Smsf3GppAccessRegistration</w:t>
            </w:r>
          </w:p>
          <w:p w14:paraId="220181F3"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2EE31A86"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597D58F3"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38CA4D0D"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3FABF58" w14:textId="77777777" w:rsidR="000260B1" w:rsidRPr="009C5B90" w:rsidRDefault="000260B1" w:rsidP="007C64A8">
            <w:pPr>
              <w:pStyle w:val="TAL"/>
              <w:rPr>
                <w:lang w:val="en-US"/>
              </w:rPr>
            </w:pPr>
            <w:r w:rsidRPr="009C5B90">
              <w:rPr>
                <w:lang w:val="en-US"/>
              </w:rPr>
              <w:t>Create or Update the SMSF registration</w:t>
            </w:r>
          </w:p>
        </w:tc>
      </w:tr>
      <w:tr w:rsidR="000260B1" w:rsidRPr="009C5B90" w14:paraId="5264C19A" w14:textId="77777777" w:rsidTr="007C64A8">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0A603" w14:textId="77777777" w:rsidR="000260B1" w:rsidRPr="009C5B90" w:rsidRDefault="000260B1" w:rsidP="007C64A8">
            <w:pPr>
              <w:spacing w:after="0"/>
              <w:rPr>
                <w:rFonts w:ascii="Arial" w:hAnsi="Arial"/>
                <w:sz w:val="18"/>
                <w:lang w:val="en-US"/>
              </w:rPr>
            </w:pPr>
            <w:bookmarkStart w:id="129"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D9696"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5966B5A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52EA15"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BEB067E" w14:textId="77777777" w:rsidR="000260B1" w:rsidRPr="009C5B90" w:rsidRDefault="000260B1" w:rsidP="007C64A8">
            <w:pPr>
              <w:pStyle w:val="TAL"/>
              <w:rPr>
                <w:lang w:val="en-US"/>
              </w:rPr>
            </w:pPr>
            <w:r w:rsidRPr="009C5B90">
              <w:rPr>
                <w:lang w:val="en-US"/>
              </w:rPr>
              <w:t>Delete the SMSF registration for 3GPP access</w:t>
            </w:r>
          </w:p>
        </w:tc>
      </w:tr>
      <w:tr w:rsidR="000260B1" w:rsidRPr="009C5B90" w14:paraId="7611E64C"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402C3" w14:textId="77777777" w:rsidR="000260B1" w:rsidRPr="009C5B90" w:rsidRDefault="000260B1" w:rsidP="007C64A8">
            <w:pPr>
              <w:spacing w:after="0"/>
              <w:rPr>
                <w:rFonts w:ascii="Arial" w:hAnsi="Arial"/>
                <w:sz w:val="18"/>
                <w:lang w:val="en-US"/>
              </w:rPr>
            </w:pPr>
            <w:bookmarkStart w:id="130" w:name="_PERM_MCCTEMPBM_CRPT22160024___7" w:colFirst="0" w:colLast="0"/>
            <w:bookmarkEnd w:id="12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B0087"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4FE02777"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556D3B3"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F046134" w14:textId="77777777" w:rsidR="000260B1" w:rsidRPr="009C5B90" w:rsidRDefault="000260B1" w:rsidP="007C64A8">
            <w:pPr>
              <w:pStyle w:val="TAL"/>
              <w:rPr>
                <w:lang w:val="en-US"/>
              </w:rPr>
            </w:pPr>
            <w:r w:rsidRPr="009C5B90">
              <w:rPr>
                <w:lang w:val="en-US"/>
              </w:rPr>
              <w:t>Retrieve the SMSF registration information</w:t>
            </w:r>
          </w:p>
        </w:tc>
      </w:tr>
      <w:bookmarkEnd w:id="130"/>
      <w:tr w:rsidR="000260B1" w:rsidRPr="009C5B90" w14:paraId="09B2DE0A"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7BCECB8" w14:textId="77777777" w:rsidR="000260B1" w:rsidRDefault="000260B1" w:rsidP="007C64A8">
            <w:pPr>
              <w:pStyle w:val="TAL"/>
              <w:rPr>
                <w:lang w:val="en-US"/>
              </w:rPr>
            </w:pPr>
            <w:r w:rsidRPr="009C5B90">
              <w:rPr>
                <w:lang w:val="en-US"/>
              </w:rPr>
              <w:t>SmsfNon3GppAccessRegistration</w:t>
            </w:r>
          </w:p>
          <w:p w14:paraId="15D2131B"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3733B87E"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63990C4"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973849E"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5FB3A44C" w14:textId="77777777" w:rsidR="000260B1" w:rsidRPr="009C5B90" w:rsidRDefault="000260B1" w:rsidP="007C64A8">
            <w:pPr>
              <w:pStyle w:val="TAL"/>
              <w:rPr>
                <w:lang w:val="en-US"/>
              </w:rPr>
            </w:pPr>
            <w:r w:rsidRPr="009C5B90">
              <w:rPr>
                <w:lang w:val="en-US"/>
              </w:rPr>
              <w:t>Create or Update the SMSF registration for non 3GPP access</w:t>
            </w:r>
          </w:p>
        </w:tc>
      </w:tr>
      <w:tr w:rsidR="000260B1" w:rsidRPr="009C5B90" w14:paraId="22D4066D" w14:textId="77777777" w:rsidTr="007C64A8">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CE4B9" w14:textId="77777777" w:rsidR="000260B1" w:rsidRPr="009C5B90" w:rsidRDefault="000260B1" w:rsidP="007C64A8">
            <w:pPr>
              <w:spacing w:after="0"/>
              <w:rPr>
                <w:rFonts w:ascii="Arial" w:hAnsi="Arial"/>
                <w:sz w:val="18"/>
                <w:lang w:val="en-US"/>
              </w:rPr>
            </w:pPr>
            <w:bookmarkStart w:id="131"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F64CC"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A2ACCE9"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703E894"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BFE38C1" w14:textId="77777777" w:rsidR="000260B1" w:rsidRPr="009C5B90" w:rsidRDefault="000260B1" w:rsidP="007C64A8">
            <w:pPr>
              <w:pStyle w:val="TAL"/>
              <w:rPr>
                <w:lang w:val="en-US"/>
              </w:rPr>
            </w:pPr>
            <w:r w:rsidRPr="009C5B90">
              <w:rPr>
                <w:lang w:val="en-US"/>
              </w:rPr>
              <w:t>Delete the SMSF registration for non 3GPP access</w:t>
            </w:r>
          </w:p>
        </w:tc>
      </w:tr>
      <w:tr w:rsidR="000260B1" w:rsidRPr="009C5B90" w14:paraId="73308492"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753EC" w14:textId="77777777" w:rsidR="000260B1" w:rsidRPr="009C5B90" w:rsidRDefault="000260B1" w:rsidP="007C64A8">
            <w:pPr>
              <w:spacing w:after="0"/>
              <w:rPr>
                <w:rFonts w:ascii="Arial" w:hAnsi="Arial"/>
                <w:sz w:val="18"/>
                <w:lang w:val="en-US"/>
              </w:rPr>
            </w:pPr>
            <w:bookmarkStart w:id="132" w:name="_PERM_MCCTEMPBM_CRPT22160026___7" w:colFirst="0" w:colLast="0"/>
            <w:bookmarkEnd w:id="13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B53C9"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503A11B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EC5C509"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4CF45" w14:textId="77777777" w:rsidR="000260B1" w:rsidRPr="009C5B90" w:rsidRDefault="000260B1" w:rsidP="007C64A8">
            <w:pPr>
              <w:pStyle w:val="TAL"/>
              <w:rPr>
                <w:lang w:val="en-US"/>
              </w:rPr>
            </w:pPr>
            <w:r w:rsidRPr="009C5B90">
              <w:rPr>
                <w:lang w:val="en-US"/>
              </w:rPr>
              <w:t>Retrieve the SMSF registration information for non 3GPP access</w:t>
            </w:r>
          </w:p>
        </w:tc>
      </w:tr>
      <w:tr w:rsidR="000260B1" w:rsidRPr="00ED5BED" w14:paraId="3F3BFFB9" w14:textId="77777777" w:rsidTr="007C64A8">
        <w:trPr>
          <w:jc w:val="center"/>
        </w:trPr>
        <w:tc>
          <w:tcPr>
            <w:tcW w:w="0" w:type="auto"/>
            <w:vMerge w:val="restart"/>
            <w:tcBorders>
              <w:top w:val="single" w:sz="4" w:space="0" w:color="auto"/>
              <w:left w:val="single" w:sz="4" w:space="0" w:color="auto"/>
              <w:right w:val="single" w:sz="4" w:space="0" w:color="auto"/>
            </w:tcBorders>
            <w:vAlign w:val="center"/>
            <w:hideMark/>
          </w:tcPr>
          <w:p w14:paraId="275AD492" w14:textId="77777777" w:rsidR="000260B1" w:rsidRPr="00887E75" w:rsidRDefault="000260B1" w:rsidP="007C64A8">
            <w:pPr>
              <w:pStyle w:val="TAL"/>
              <w:rPr>
                <w:kern w:val="2"/>
                <w:lang w:val="en-US" w:eastAsia="zh-CN"/>
              </w:rPr>
            </w:pPr>
            <w:bookmarkStart w:id="133" w:name="_PERM_MCCTEMPBM_CRPT22160027___7" w:colFirst="0" w:colLast="0"/>
            <w:bookmarkEnd w:id="132"/>
            <w:r w:rsidRPr="00887E75">
              <w:rPr>
                <w:kern w:val="2"/>
                <w:lang w:val="en-US" w:eastAsia="zh-CN"/>
              </w:rPr>
              <w:t>IpSmGwRegistration</w:t>
            </w:r>
          </w:p>
          <w:p w14:paraId="62999E82" w14:textId="77777777" w:rsidR="000260B1" w:rsidRPr="00887E75" w:rsidRDefault="000260B1" w:rsidP="007C64A8">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3A62C748" w14:textId="77777777" w:rsidR="000260B1" w:rsidRPr="00887E75" w:rsidRDefault="000260B1" w:rsidP="007C64A8">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7A83D7C4" w14:textId="77777777" w:rsidR="000260B1" w:rsidRPr="00887E75" w:rsidRDefault="000260B1" w:rsidP="007C64A8">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2EF96667" w14:textId="77777777" w:rsidR="000260B1" w:rsidRPr="00887E75" w:rsidRDefault="000260B1" w:rsidP="007C64A8">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DA3BFC" w14:textId="77777777" w:rsidR="000260B1" w:rsidRPr="00887E75" w:rsidRDefault="000260B1" w:rsidP="007C64A8">
            <w:pPr>
              <w:pStyle w:val="TAL"/>
              <w:rPr>
                <w:kern w:val="2"/>
                <w:lang w:val="en-US" w:eastAsia="zh-CN"/>
              </w:rPr>
            </w:pPr>
            <w:r w:rsidRPr="00887E75">
              <w:rPr>
                <w:kern w:val="2"/>
                <w:lang w:val="en-US" w:eastAsia="zh-CN"/>
              </w:rPr>
              <w:t>Create or Update the IP-SM-GW registration</w:t>
            </w:r>
          </w:p>
        </w:tc>
      </w:tr>
      <w:tr w:rsidR="000260B1" w:rsidRPr="009C5B90" w14:paraId="357CD3D0" w14:textId="77777777" w:rsidTr="007C64A8">
        <w:trPr>
          <w:jc w:val="center"/>
        </w:trPr>
        <w:tc>
          <w:tcPr>
            <w:tcW w:w="0" w:type="auto"/>
            <w:vMerge/>
            <w:tcBorders>
              <w:left w:val="single" w:sz="4" w:space="0" w:color="auto"/>
              <w:right w:val="single" w:sz="4" w:space="0" w:color="auto"/>
            </w:tcBorders>
            <w:vAlign w:val="center"/>
            <w:hideMark/>
          </w:tcPr>
          <w:p w14:paraId="7BCE397D" w14:textId="77777777" w:rsidR="000260B1" w:rsidRPr="009C5B90" w:rsidRDefault="000260B1" w:rsidP="007C64A8">
            <w:pPr>
              <w:spacing w:after="0"/>
              <w:rPr>
                <w:rFonts w:ascii="Arial" w:hAnsi="Arial"/>
                <w:sz w:val="18"/>
                <w:lang w:val="en-US" w:eastAsia="zh-CN"/>
              </w:rPr>
            </w:pPr>
            <w:bookmarkStart w:id="134" w:name="_PERM_MCCTEMPBM_CRPT22160028___7" w:colFirst="0" w:colLast="0"/>
            <w:bookmarkEnd w:id="133"/>
          </w:p>
        </w:tc>
        <w:tc>
          <w:tcPr>
            <w:tcW w:w="0" w:type="auto"/>
            <w:vMerge/>
            <w:tcBorders>
              <w:left w:val="single" w:sz="4" w:space="0" w:color="auto"/>
              <w:right w:val="single" w:sz="4" w:space="0" w:color="auto"/>
            </w:tcBorders>
            <w:vAlign w:val="center"/>
            <w:hideMark/>
          </w:tcPr>
          <w:p w14:paraId="31807615"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283EDF45"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F08132A" w14:textId="77777777" w:rsidR="000260B1" w:rsidRPr="009C5B90" w:rsidRDefault="000260B1" w:rsidP="007C64A8">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D3F578" w14:textId="77777777" w:rsidR="000260B1" w:rsidRPr="009C5B90" w:rsidRDefault="000260B1" w:rsidP="007C64A8">
            <w:pPr>
              <w:pStyle w:val="TAL"/>
              <w:rPr>
                <w:lang w:val="en-US"/>
              </w:rPr>
            </w:pPr>
            <w:r w:rsidRPr="009C5B90">
              <w:rPr>
                <w:lang w:val="en-US"/>
              </w:rPr>
              <w:t>Delete the IP-SM-GW registration</w:t>
            </w:r>
          </w:p>
        </w:tc>
      </w:tr>
      <w:tr w:rsidR="000260B1" w:rsidRPr="009C5B90" w14:paraId="5B12E3AE" w14:textId="77777777" w:rsidTr="007C64A8">
        <w:trPr>
          <w:jc w:val="center"/>
        </w:trPr>
        <w:tc>
          <w:tcPr>
            <w:tcW w:w="0" w:type="auto"/>
            <w:vMerge/>
            <w:tcBorders>
              <w:left w:val="single" w:sz="4" w:space="0" w:color="auto"/>
              <w:right w:val="single" w:sz="4" w:space="0" w:color="auto"/>
            </w:tcBorders>
            <w:vAlign w:val="center"/>
            <w:hideMark/>
          </w:tcPr>
          <w:p w14:paraId="10D69687" w14:textId="77777777" w:rsidR="000260B1" w:rsidRPr="009C5B90" w:rsidRDefault="000260B1" w:rsidP="007C64A8">
            <w:pPr>
              <w:spacing w:after="0"/>
              <w:rPr>
                <w:rFonts w:ascii="Arial" w:hAnsi="Arial"/>
                <w:sz w:val="18"/>
                <w:lang w:val="en-US" w:eastAsia="zh-CN"/>
              </w:rPr>
            </w:pPr>
            <w:bookmarkStart w:id="135" w:name="_PERM_MCCTEMPBM_CRPT22160029___7" w:colFirst="0" w:colLast="0"/>
            <w:bookmarkEnd w:id="134"/>
          </w:p>
        </w:tc>
        <w:tc>
          <w:tcPr>
            <w:tcW w:w="0" w:type="auto"/>
            <w:vMerge/>
            <w:tcBorders>
              <w:left w:val="single" w:sz="4" w:space="0" w:color="auto"/>
              <w:right w:val="single" w:sz="4" w:space="0" w:color="auto"/>
            </w:tcBorders>
            <w:vAlign w:val="center"/>
            <w:hideMark/>
          </w:tcPr>
          <w:p w14:paraId="135962DB"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7322CAB"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AE89668" w14:textId="77777777" w:rsidR="000260B1" w:rsidRPr="009C5B90" w:rsidRDefault="000260B1" w:rsidP="007C64A8">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7DED80B" w14:textId="77777777" w:rsidR="000260B1" w:rsidRPr="009C5B90" w:rsidRDefault="000260B1" w:rsidP="007C64A8">
            <w:pPr>
              <w:pStyle w:val="TAL"/>
              <w:rPr>
                <w:lang w:val="en-US"/>
              </w:rPr>
            </w:pPr>
            <w:r w:rsidRPr="009C5B90">
              <w:rPr>
                <w:lang w:val="en-US"/>
              </w:rPr>
              <w:t>Modify the IP-SM-GW registration</w:t>
            </w:r>
          </w:p>
        </w:tc>
      </w:tr>
      <w:tr w:rsidR="000260B1" w:rsidRPr="009C5B90" w14:paraId="6F6B3298"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7EB56133" w14:textId="77777777" w:rsidR="000260B1" w:rsidRPr="009C5B90" w:rsidRDefault="000260B1" w:rsidP="007C64A8">
            <w:pPr>
              <w:spacing w:after="0"/>
              <w:rPr>
                <w:rFonts w:ascii="Arial" w:hAnsi="Arial"/>
                <w:sz w:val="18"/>
                <w:lang w:val="en-US" w:eastAsia="zh-CN"/>
              </w:rPr>
            </w:pPr>
            <w:bookmarkStart w:id="136" w:name="_PERM_MCCTEMPBM_CRPT22160030___7" w:colFirst="0" w:colLast="0"/>
            <w:bookmarkEnd w:id="135"/>
          </w:p>
        </w:tc>
        <w:tc>
          <w:tcPr>
            <w:tcW w:w="0" w:type="auto"/>
            <w:vMerge/>
            <w:tcBorders>
              <w:left w:val="single" w:sz="4" w:space="0" w:color="auto"/>
              <w:bottom w:val="single" w:sz="4" w:space="0" w:color="auto"/>
              <w:right w:val="single" w:sz="4" w:space="0" w:color="auto"/>
            </w:tcBorders>
            <w:vAlign w:val="center"/>
            <w:hideMark/>
          </w:tcPr>
          <w:p w14:paraId="0F5EDD50"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455CFC3C"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B457027" w14:textId="77777777" w:rsidR="000260B1" w:rsidRPr="009C5B90" w:rsidRDefault="000260B1" w:rsidP="007C64A8">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1EC404A" w14:textId="77777777" w:rsidR="000260B1" w:rsidRPr="009C5B90" w:rsidRDefault="000260B1" w:rsidP="007C64A8">
            <w:pPr>
              <w:pStyle w:val="TAL"/>
              <w:rPr>
                <w:lang w:val="en-US"/>
              </w:rPr>
            </w:pPr>
            <w:r w:rsidRPr="009C5B90">
              <w:rPr>
                <w:lang w:val="en-US"/>
              </w:rPr>
              <w:t>Retrieve the IP-SM-GW registration information</w:t>
            </w:r>
          </w:p>
        </w:tc>
      </w:tr>
      <w:tr w:rsidR="000260B1" w:rsidRPr="009C5B90" w14:paraId="32D340F0" w14:textId="77777777" w:rsidTr="007C64A8">
        <w:trPr>
          <w:jc w:val="center"/>
        </w:trPr>
        <w:tc>
          <w:tcPr>
            <w:tcW w:w="0" w:type="auto"/>
            <w:vMerge w:val="restart"/>
            <w:tcBorders>
              <w:top w:val="single" w:sz="4" w:space="0" w:color="auto"/>
              <w:left w:val="single" w:sz="4" w:space="0" w:color="auto"/>
              <w:right w:val="single" w:sz="4" w:space="0" w:color="auto"/>
            </w:tcBorders>
            <w:vAlign w:val="center"/>
            <w:hideMark/>
          </w:tcPr>
          <w:p w14:paraId="7E80D7A4" w14:textId="77777777" w:rsidR="000260B1" w:rsidRDefault="000260B1" w:rsidP="007C64A8">
            <w:pPr>
              <w:pStyle w:val="TAL"/>
              <w:rPr>
                <w:lang w:val="en-US"/>
              </w:rPr>
            </w:pPr>
            <w:bookmarkStart w:id="137" w:name="_PERM_MCCTEMPBM_CRPT22160031___7" w:colFirst="0" w:colLast="0"/>
            <w:bookmarkEnd w:id="136"/>
            <w:r w:rsidRPr="00280CFD">
              <w:rPr>
                <w:lang w:val="en-US"/>
              </w:rPr>
              <w:t>M</w:t>
            </w:r>
            <w:r w:rsidRPr="009C5B90">
              <w:rPr>
                <w:lang w:val="en-US"/>
              </w:rPr>
              <w:t>essageWaitingData</w:t>
            </w:r>
          </w:p>
          <w:p w14:paraId="2FDDBA78" w14:textId="77777777" w:rsidR="000260B1" w:rsidRPr="009C5B90" w:rsidRDefault="000260B1" w:rsidP="007C64A8">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68476C3A" w14:textId="77777777" w:rsidR="000260B1" w:rsidRPr="009C5B90" w:rsidRDefault="000260B1" w:rsidP="007C64A8">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70FD6B9"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5AD2F07" w14:textId="77777777" w:rsidR="000260B1" w:rsidRPr="009C5B90" w:rsidRDefault="000260B1" w:rsidP="007C64A8">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F205BE" w14:textId="77777777" w:rsidR="000260B1" w:rsidRPr="009C5B90" w:rsidRDefault="000260B1" w:rsidP="007C64A8">
            <w:pPr>
              <w:pStyle w:val="TAL"/>
              <w:rPr>
                <w:lang w:val="en-US"/>
              </w:rPr>
            </w:pPr>
            <w:r w:rsidRPr="009C5B90">
              <w:rPr>
                <w:lang w:val="en-US"/>
              </w:rPr>
              <w:t>Create or Update the SMS Message Waiting Data</w:t>
            </w:r>
          </w:p>
        </w:tc>
      </w:tr>
      <w:tr w:rsidR="000260B1" w:rsidRPr="009C5B90" w14:paraId="47D83812" w14:textId="77777777" w:rsidTr="007C64A8">
        <w:trPr>
          <w:jc w:val="center"/>
        </w:trPr>
        <w:tc>
          <w:tcPr>
            <w:tcW w:w="0" w:type="auto"/>
            <w:vMerge/>
            <w:tcBorders>
              <w:left w:val="single" w:sz="4" w:space="0" w:color="auto"/>
              <w:right w:val="single" w:sz="4" w:space="0" w:color="auto"/>
            </w:tcBorders>
            <w:vAlign w:val="center"/>
            <w:hideMark/>
          </w:tcPr>
          <w:p w14:paraId="6D6EF4DA" w14:textId="77777777" w:rsidR="000260B1" w:rsidRPr="009C5B90" w:rsidRDefault="000260B1" w:rsidP="007C64A8">
            <w:pPr>
              <w:spacing w:after="0"/>
              <w:rPr>
                <w:rFonts w:ascii="Arial" w:hAnsi="Arial"/>
                <w:sz w:val="18"/>
                <w:lang w:val="en-US" w:eastAsia="zh-CN"/>
              </w:rPr>
            </w:pPr>
            <w:bookmarkStart w:id="138" w:name="_PERM_MCCTEMPBM_CRPT22160032___7" w:colFirst="0" w:colLast="0"/>
            <w:bookmarkEnd w:id="137"/>
          </w:p>
        </w:tc>
        <w:tc>
          <w:tcPr>
            <w:tcW w:w="0" w:type="auto"/>
            <w:vMerge/>
            <w:tcBorders>
              <w:left w:val="single" w:sz="4" w:space="0" w:color="auto"/>
              <w:right w:val="single" w:sz="4" w:space="0" w:color="auto"/>
            </w:tcBorders>
            <w:vAlign w:val="center"/>
            <w:hideMark/>
          </w:tcPr>
          <w:p w14:paraId="54B43BD7"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21688FA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35AFC3D" w14:textId="77777777" w:rsidR="000260B1" w:rsidRPr="009C5B90" w:rsidRDefault="000260B1" w:rsidP="007C64A8">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48B8774" w14:textId="77777777" w:rsidR="000260B1" w:rsidRPr="009C5B90" w:rsidRDefault="000260B1" w:rsidP="007C64A8">
            <w:pPr>
              <w:pStyle w:val="TAL"/>
              <w:rPr>
                <w:lang w:val="en-US"/>
              </w:rPr>
            </w:pPr>
            <w:r w:rsidRPr="009C5B90">
              <w:rPr>
                <w:lang w:val="en-US"/>
              </w:rPr>
              <w:t>Delete the SMS Message Waiting Data</w:t>
            </w:r>
          </w:p>
        </w:tc>
      </w:tr>
      <w:tr w:rsidR="000260B1" w:rsidRPr="009C5B90" w14:paraId="20E38806" w14:textId="77777777" w:rsidTr="007C64A8">
        <w:trPr>
          <w:jc w:val="center"/>
        </w:trPr>
        <w:tc>
          <w:tcPr>
            <w:tcW w:w="0" w:type="auto"/>
            <w:vMerge/>
            <w:tcBorders>
              <w:left w:val="single" w:sz="4" w:space="0" w:color="auto"/>
              <w:right w:val="single" w:sz="4" w:space="0" w:color="auto"/>
            </w:tcBorders>
            <w:vAlign w:val="center"/>
            <w:hideMark/>
          </w:tcPr>
          <w:p w14:paraId="4CEBD697" w14:textId="77777777" w:rsidR="000260B1" w:rsidRPr="009C5B90" w:rsidRDefault="000260B1" w:rsidP="007C64A8">
            <w:pPr>
              <w:spacing w:after="0"/>
              <w:rPr>
                <w:rFonts w:ascii="Arial" w:hAnsi="Arial"/>
                <w:sz w:val="18"/>
                <w:lang w:val="en-US" w:eastAsia="zh-CN"/>
              </w:rPr>
            </w:pPr>
            <w:bookmarkStart w:id="139" w:name="_PERM_MCCTEMPBM_CRPT22160033___7" w:colFirst="0" w:colLast="0"/>
            <w:bookmarkEnd w:id="138"/>
          </w:p>
        </w:tc>
        <w:tc>
          <w:tcPr>
            <w:tcW w:w="0" w:type="auto"/>
            <w:vMerge/>
            <w:tcBorders>
              <w:left w:val="single" w:sz="4" w:space="0" w:color="auto"/>
              <w:right w:val="single" w:sz="4" w:space="0" w:color="auto"/>
            </w:tcBorders>
            <w:vAlign w:val="center"/>
            <w:hideMark/>
          </w:tcPr>
          <w:p w14:paraId="0E9446B6"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9695E26"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A4DD430" w14:textId="77777777" w:rsidR="000260B1" w:rsidRPr="009C5B90" w:rsidRDefault="000260B1" w:rsidP="007C64A8">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6D1FCFE" w14:textId="77777777" w:rsidR="000260B1" w:rsidRPr="009C5B90" w:rsidRDefault="000260B1" w:rsidP="007C64A8">
            <w:pPr>
              <w:pStyle w:val="TAL"/>
              <w:rPr>
                <w:lang w:val="en-US"/>
              </w:rPr>
            </w:pPr>
            <w:r w:rsidRPr="009C5B90">
              <w:rPr>
                <w:lang w:val="en-US"/>
              </w:rPr>
              <w:t>Modify the SMS Message Waiting Data</w:t>
            </w:r>
          </w:p>
        </w:tc>
      </w:tr>
      <w:tr w:rsidR="000260B1" w:rsidRPr="009C5B90" w14:paraId="137745BD"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53E6094C" w14:textId="77777777" w:rsidR="000260B1" w:rsidRPr="009C5B90" w:rsidRDefault="000260B1" w:rsidP="007C64A8">
            <w:pPr>
              <w:spacing w:after="0"/>
              <w:rPr>
                <w:rFonts w:ascii="Arial" w:hAnsi="Arial"/>
                <w:sz w:val="18"/>
                <w:lang w:val="en-US" w:eastAsia="zh-CN"/>
              </w:rPr>
            </w:pPr>
            <w:bookmarkStart w:id="140" w:name="_PERM_MCCTEMPBM_CRPT22160034___7" w:colFirst="0" w:colLast="0"/>
            <w:bookmarkEnd w:id="139"/>
          </w:p>
        </w:tc>
        <w:tc>
          <w:tcPr>
            <w:tcW w:w="0" w:type="auto"/>
            <w:vMerge/>
            <w:tcBorders>
              <w:left w:val="single" w:sz="4" w:space="0" w:color="auto"/>
              <w:bottom w:val="single" w:sz="4" w:space="0" w:color="auto"/>
              <w:right w:val="single" w:sz="4" w:space="0" w:color="auto"/>
            </w:tcBorders>
            <w:vAlign w:val="center"/>
            <w:hideMark/>
          </w:tcPr>
          <w:p w14:paraId="3AFF8E83"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790B12A0"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8D67890" w14:textId="77777777" w:rsidR="000260B1" w:rsidRPr="009C5B90" w:rsidRDefault="000260B1" w:rsidP="007C64A8">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DC10A5" w14:textId="77777777" w:rsidR="000260B1" w:rsidRPr="009C5B90" w:rsidRDefault="000260B1" w:rsidP="007C64A8">
            <w:pPr>
              <w:pStyle w:val="TAL"/>
              <w:rPr>
                <w:lang w:val="en-US"/>
              </w:rPr>
            </w:pPr>
            <w:r w:rsidRPr="009C5B90">
              <w:rPr>
                <w:lang w:val="en-US"/>
              </w:rPr>
              <w:t>Retrieve the SMS Message Waiting Data</w:t>
            </w:r>
          </w:p>
        </w:tc>
      </w:tr>
      <w:bookmarkEnd w:id="140"/>
      <w:tr w:rsidR="000260B1" w:rsidRPr="009C5B90" w14:paraId="7F850A6D"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1BB1530" w14:textId="77777777" w:rsidR="000260B1" w:rsidRDefault="000260B1" w:rsidP="007C64A8">
            <w:pPr>
              <w:pStyle w:val="TAL"/>
              <w:rPr>
                <w:lang w:val="en-US"/>
              </w:rPr>
            </w:pPr>
            <w:r w:rsidRPr="009C5B90">
              <w:rPr>
                <w:lang w:val="en-US"/>
              </w:rPr>
              <w:t>SdmSubscriptions</w:t>
            </w:r>
          </w:p>
          <w:p w14:paraId="6128AEBF" w14:textId="77777777" w:rsidR="000260B1" w:rsidRPr="009C5B90" w:rsidRDefault="000260B1" w:rsidP="007C64A8">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0C4CD32" w14:textId="77777777" w:rsidR="000260B1" w:rsidRPr="009C5B90" w:rsidRDefault="000260B1" w:rsidP="007C64A8">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4900E203"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41EB67D4"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EFB0894" w14:textId="77777777" w:rsidR="000260B1" w:rsidRPr="009C5B90" w:rsidRDefault="000260B1" w:rsidP="007C64A8">
            <w:pPr>
              <w:pStyle w:val="TAL"/>
              <w:rPr>
                <w:lang w:val="en-US"/>
              </w:rPr>
            </w:pPr>
            <w:r w:rsidRPr="009C5B90">
              <w:rPr>
                <w:lang w:val="en-US"/>
              </w:rPr>
              <w:t>Retrieve SDM subscriptions</w:t>
            </w:r>
          </w:p>
        </w:tc>
      </w:tr>
      <w:tr w:rsidR="000260B1" w:rsidRPr="009C5B90" w14:paraId="10120FD4"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DF0C2" w14:textId="77777777" w:rsidR="000260B1" w:rsidRPr="009C5B90" w:rsidRDefault="000260B1" w:rsidP="007C64A8">
            <w:pPr>
              <w:spacing w:after="0"/>
              <w:rPr>
                <w:rFonts w:ascii="Arial" w:hAnsi="Arial"/>
                <w:sz w:val="18"/>
                <w:lang w:val="en-US"/>
              </w:rPr>
            </w:pPr>
            <w:bookmarkStart w:id="141"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A1161"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7AB973FA"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7A3316F" w14:textId="77777777" w:rsidR="000260B1" w:rsidRPr="009C5B90" w:rsidRDefault="000260B1" w:rsidP="007C64A8">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0AAC53A8" w14:textId="77777777" w:rsidR="000260B1" w:rsidRPr="009C5B90" w:rsidRDefault="000260B1" w:rsidP="007C64A8">
            <w:pPr>
              <w:pStyle w:val="TAL"/>
              <w:rPr>
                <w:lang w:val="en-US"/>
              </w:rPr>
            </w:pPr>
            <w:r w:rsidRPr="009C5B90">
              <w:rPr>
                <w:lang w:val="en-US"/>
              </w:rPr>
              <w:t>Create an individual SDM subscription</w:t>
            </w:r>
          </w:p>
        </w:tc>
      </w:tr>
      <w:bookmarkEnd w:id="141"/>
      <w:tr w:rsidR="000260B1" w:rsidRPr="009C5B90" w14:paraId="3714B777" w14:textId="77777777" w:rsidTr="007C64A8">
        <w:trPr>
          <w:jc w:val="center"/>
        </w:trPr>
        <w:tc>
          <w:tcPr>
            <w:tcW w:w="1602" w:type="pct"/>
            <w:vMerge w:val="restart"/>
            <w:tcBorders>
              <w:top w:val="single" w:sz="4" w:space="0" w:color="auto"/>
              <w:left w:val="single" w:sz="4" w:space="0" w:color="auto"/>
              <w:right w:val="single" w:sz="4" w:space="0" w:color="auto"/>
            </w:tcBorders>
            <w:hideMark/>
          </w:tcPr>
          <w:p w14:paraId="1FF5E98C" w14:textId="77777777" w:rsidR="000260B1" w:rsidRDefault="000260B1" w:rsidP="007C64A8">
            <w:pPr>
              <w:pStyle w:val="TAL"/>
              <w:rPr>
                <w:lang w:val="en-US"/>
              </w:rPr>
            </w:pPr>
            <w:r w:rsidRPr="009C5B90">
              <w:rPr>
                <w:lang w:val="en-US"/>
              </w:rPr>
              <w:t>IndividualSdmSubscription</w:t>
            </w:r>
          </w:p>
          <w:p w14:paraId="380D55CF" w14:textId="77777777" w:rsidR="000260B1" w:rsidRPr="009C5B90" w:rsidRDefault="000260B1" w:rsidP="007C64A8">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2A1B7A5" w14:textId="77777777" w:rsidR="000260B1" w:rsidRPr="009C5B90" w:rsidRDefault="000260B1" w:rsidP="007C64A8">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410F1FCA"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C43631E"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3E74D4" w14:textId="77777777" w:rsidR="000260B1" w:rsidRPr="009C5B90" w:rsidRDefault="000260B1" w:rsidP="007C64A8">
            <w:pPr>
              <w:pStyle w:val="TAL"/>
              <w:rPr>
                <w:lang w:val="en-US"/>
              </w:rPr>
            </w:pPr>
            <w:r w:rsidRPr="009C5B90">
              <w:rPr>
                <w:lang w:val="en-US" w:eastAsia="zh-CN"/>
              </w:rPr>
              <w:t>Update</w:t>
            </w:r>
            <w:r w:rsidRPr="009C5B90">
              <w:rPr>
                <w:lang w:val="en-US"/>
              </w:rPr>
              <w:t xml:space="preserve"> an individual SDM subscription</w:t>
            </w:r>
          </w:p>
        </w:tc>
      </w:tr>
      <w:tr w:rsidR="000260B1" w:rsidRPr="009C5B90" w14:paraId="16A0E828" w14:textId="77777777" w:rsidTr="007C64A8">
        <w:trPr>
          <w:jc w:val="center"/>
        </w:trPr>
        <w:tc>
          <w:tcPr>
            <w:tcW w:w="0" w:type="auto"/>
            <w:vMerge/>
            <w:tcBorders>
              <w:left w:val="single" w:sz="4" w:space="0" w:color="auto"/>
              <w:right w:val="single" w:sz="4" w:space="0" w:color="auto"/>
            </w:tcBorders>
            <w:vAlign w:val="center"/>
            <w:hideMark/>
          </w:tcPr>
          <w:p w14:paraId="30CF30E4" w14:textId="77777777" w:rsidR="000260B1" w:rsidRPr="009C5B90" w:rsidRDefault="000260B1" w:rsidP="007C64A8">
            <w:pPr>
              <w:spacing w:after="0"/>
              <w:rPr>
                <w:rFonts w:ascii="Arial" w:hAnsi="Arial"/>
                <w:sz w:val="18"/>
                <w:lang w:val="en-US" w:eastAsia="zh-CN"/>
              </w:rPr>
            </w:pPr>
            <w:bookmarkStart w:id="142" w:name="_MCCTEMPBM_CRPT22160036___7" w:colFirst="0" w:colLast="0"/>
          </w:p>
        </w:tc>
        <w:tc>
          <w:tcPr>
            <w:tcW w:w="0" w:type="auto"/>
            <w:vMerge/>
            <w:tcBorders>
              <w:left w:val="single" w:sz="4" w:space="0" w:color="auto"/>
              <w:right w:val="single" w:sz="4" w:space="0" w:color="auto"/>
            </w:tcBorders>
            <w:vAlign w:val="center"/>
            <w:hideMark/>
          </w:tcPr>
          <w:p w14:paraId="17935A72"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0B01830F"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0DA067"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9CF73F9" w14:textId="77777777" w:rsidR="000260B1" w:rsidRPr="009C5B90" w:rsidRDefault="000260B1" w:rsidP="007C64A8">
            <w:pPr>
              <w:pStyle w:val="TAL"/>
              <w:rPr>
                <w:lang w:val="en-US"/>
              </w:rPr>
            </w:pPr>
            <w:r w:rsidRPr="009C5B90">
              <w:rPr>
                <w:lang w:val="en-US"/>
              </w:rPr>
              <w:t>Delete an individual SDM subscription</w:t>
            </w:r>
          </w:p>
        </w:tc>
      </w:tr>
      <w:tr w:rsidR="000260B1" w:rsidRPr="009C5B90" w14:paraId="6A30C5D2" w14:textId="77777777" w:rsidTr="007C64A8">
        <w:trPr>
          <w:jc w:val="center"/>
        </w:trPr>
        <w:tc>
          <w:tcPr>
            <w:tcW w:w="0" w:type="auto"/>
            <w:vMerge/>
            <w:tcBorders>
              <w:left w:val="single" w:sz="4" w:space="0" w:color="auto"/>
              <w:right w:val="single" w:sz="4" w:space="0" w:color="auto"/>
            </w:tcBorders>
            <w:vAlign w:val="center"/>
            <w:hideMark/>
          </w:tcPr>
          <w:p w14:paraId="35F7120F" w14:textId="77777777" w:rsidR="000260B1" w:rsidRPr="009C5B90" w:rsidRDefault="000260B1" w:rsidP="007C64A8">
            <w:pPr>
              <w:spacing w:after="0"/>
              <w:rPr>
                <w:rFonts w:ascii="Arial" w:hAnsi="Arial"/>
                <w:sz w:val="18"/>
                <w:lang w:val="en-US" w:eastAsia="zh-CN"/>
              </w:rPr>
            </w:pPr>
            <w:bookmarkStart w:id="143" w:name="_MCCTEMPBM_CRPT22160037___7" w:colFirst="0" w:colLast="0"/>
            <w:bookmarkEnd w:id="142"/>
          </w:p>
        </w:tc>
        <w:tc>
          <w:tcPr>
            <w:tcW w:w="0" w:type="auto"/>
            <w:vMerge/>
            <w:tcBorders>
              <w:left w:val="single" w:sz="4" w:space="0" w:color="auto"/>
              <w:right w:val="single" w:sz="4" w:space="0" w:color="auto"/>
            </w:tcBorders>
            <w:vAlign w:val="center"/>
            <w:hideMark/>
          </w:tcPr>
          <w:p w14:paraId="627CA6E2"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31B1958"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1A83EBB"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4E7B45C7" w14:textId="77777777" w:rsidR="000260B1" w:rsidRPr="009C5B90" w:rsidRDefault="000260B1" w:rsidP="007C64A8">
            <w:pPr>
              <w:pStyle w:val="TAL"/>
              <w:rPr>
                <w:lang w:val="en-US"/>
              </w:rPr>
            </w:pPr>
            <w:r w:rsidRPr="00533C32">
              <w:rPr>
                <w:rFonts w:eastAsia="SimSun"/>
                <w:lang w:val="en-US"/>
              </w:rPr>
              <w:t>Update an individual SDM Subscription</w:t>
            </w:r>
          </w:p>
        </w:tc>
      </w:tr>
      <w:tr w:rsidR="000260B1" w:rsidRPr="009C5B90" w14:paraId="35E7CC73"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6C220405" w14:textId="77777777" w:rsidR="000260B1" w:rsidRPr="009C5B90" w:rsidRDefault="000260B1" w:rsidP="007C64A8">
            <w:pPr>
              <w:spacing w:after="0"/>
              <w:rPr>
                <w:rFonts w:ascii="Arial" w:hAnsi="Arial"/>
                <w:sz w:val="18"/>
                <w:lang w:val="en-US" w:eastAsia="zh-CN"/>
              </w:rPr>
            </w:pPr>
            <w:bookmarkStart w:id="144" w:name="_MCCTEMPBM_CRPT22160038___7" w:colFirst="0" w:colLast="0"/>
            <w:bookmarkEnd w:id="143"/>
          </w:p>
        </w:tc>
        <w:tc>
          <w:tcPr>
            <w:tcW w:w="0" w:type="auto"/>
            <w:vMerge/>
            <w:tcBorders>
              <w:left w:val="single" w:sz="4" w:space="0" w:color="auto"/>
              <w:bottom w:val="single" w:sz="4" w:space="0" w:color="auto"/>
              <w:right w:val="single" w:sz="4" w:space="0" w:color="auto"/>
            </w:tcBorders>
            <w:vAlign w:val="center"/>
            <w:hideMark/>
          </w:tcPr>
          <w:p w14:paraId="700121E2"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767DD4DB"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5BDC34"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31BA076" w14:textId="77777777" w:rsidR="000260B1" w:rsidRPr="00533C32" w:rsidRDefault="000260B1" w:rsidP="007C64A8">
            <w:pPr>
              <w:pStyle w:val="TAL"/>
              <w:rPr>
                <w:rFonts w:eastAsia="SimSun"/>
                <w:lang w:val="en-US"/>
              </w:rPr>
            </w:pPr>
            <w:r>
              <w:rPr>
                <w:rFonts w:eastAsia="SimSun"/>
                <w:lang w:val="en-US"/>
              </w:rPr>
              <w:t>Retrieve an individual SDM subscription</w:t>
            </w:r>
          </w:p>
        </w:tc>
      </w:tr>
      <w:tr w:rsidR="000260B1" w:rsidRPr="00ED5BED" w14:paraId="76B613B8" w14:textId="77777777" w:rsidTr="007C64A8">
        <w:trPr>
          <w:jc w:val="center"/>
        </w:trPr>
        <w:tc>
          <w:tcPr>
            <w:tcW w:w="0" w:type="auto"/>
            <w:vMerge w:val="restart"/>
            <w:tcBorders>
              <w:left w:val="single" w:sz="4" w:space="0" w:color="auto"/>
              <w:right w:val="single" w:sz="4" w:space="0" w:color="auto"/>
            </w:tcBorders>
          </w:tcPr>
          <w:p w14:paraId="189B1BBD" w14:textId="77777777" w:rsidR="000260B1" w:rsidRPr="00887E75" w:rsidRDefault="000260B1" w:rsidP="007C64A8">
            <w:pPr>
              <w:pStyle w:val="TAL"/>
              <w:rPr>
                <w:kern w:val="2"/>
                <w:lang w:val="en-US" w:eastAsia="zh-CN"/>
              </w:rPr>
            </w:pPr>
            <w:bookmarkStart w:id="145" w:name="_MCCTEMPBM_CRPT22160039___7" w:colFirst="0" w:colLast="0"/>
            <w:bookmarkEnd w:id="144"/>
            <w:r w:rsidRPr="00887E75">
              <w:rPr>
                <w:kern w:val="2"/>
                <w:lang w:val="en-US" w:eastAsia="zh-CN"/>
              </w:rPr>
              <w:t>HssSdmSubscriptionInfo</w:t>
            </w:r>
          </w:p>
          <w:p w14:paraId="1183F1D6" w14:textId="77777777" w:rsidR="000260B1" w:rsidRPr="00887E75" w:rsidRDefault="000260B1" w:rsidP="007C64A8">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0DE15FDC" w14:textId="77777777" w:rsidR="000260B1" w:rsidRPr="00887E75" w:rsidRDefault="000260B1" w:rsidP="007C64A8">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1A27287B" w14:textId="77777777" w:rsidR="000260B1" w:rsidRPr="00887E75" w:rsidRDefault="000260B1" w:rsidP="007C64A8">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6B48BAF1" w14:textId="77777777" w:rsidR="000260B1" w:rsidRPr="00887E75" w:rsidRDefault="000260B1" w:rsidP="007C64A8">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60389B99" w14:textId="77777777" w:rsidR="000260B1" w:rsidRPr="00887E75" w:rsidRDefault="000260B1" w:rsidP="007C64A8">
            <w:pPr>
              <w:pStyle w:val="TAL"/>
              <w:rPr>
                <w:kern w:val="2"/>
                <w:lang w:val="en-US" w:eastAsia="zh-CN"/>
              </w:rPr>
            </w:pPr>
            <w:r w:rsidRPr="00887E75">
              <w:rPr>
                <w:kern w:val="2"/>
                <w:lang w:val="en-US" w:eastAsia="zh-CN"/>
              </w:rPr>
              <w:t>Store information related to the Hss-SDM-Subscriptions</w:t>
            </w:r>
          </w:p>
        </w:tc>
      </w:tr>
      <w:tr w:rsidR="000260B1" w:rsidRPr="009C5B90" w14:paraId="2A4881D8" w14:textId="77777777" w:rsidTr="007C64A8">
        <w:trPr>
          <w:jc w:val="center"/>
        </w:trPr>
        <w:tc>
          <w:tcPr>
            <w:tcW w:w="0" w:type="auto"/>
            <w:vMerge/>
            <w:tcBorders>
              <w:left w:val="single" w:sz="4" w:space="0" w:color="auto"/>
              <w:right w:val="single" w:sz="4" w:space="0" w:color="auto"/>
            </w:tcBorders>
          </w:tcPr>
          <w:p w14:paraId="421F8390" w14:textId="77777777" w:rsidR="000260B1" w:rsidRPr="009C5B90" w:rsidRDefault="000260B1" w:rsidP="007C64A8">
            <w:pPr>
              <w:spacing w:after="0"/>
              <w:rPr>
                <w:rFonts w:ascii="Arial" w:hAnsi="Arial"/>
                <w:sz w:val="18"/>
                <w:lang w:val="en-US" w:eastAsia="zh-CN"/>
              </w:rPr>
            </w:pPr>
            <w:bookmarkStart w:id="146" w:name="_MCCTEMPBM_CRPT22160040___7" w:colFirst="0" w:colLast="0"/>
            <w:bookmarkEnd w:id="145"/>
          </w:p>
        </w:tc>
        <w:tc>
          <w:tcPr>
            <w:tcW w:w="0" w:type="auto"/>
            <w:vMerge/>
            <w:tcBorders>
              <w:left w:val="single" w:sz="4" w:space="0" w:color="auto"/>
              <w:right w:val="single" w:sz="4" w:space="0" w:color="auto"/>
            </w:tcBorders>
          </w:tcPr>
          <w:p w14:paraId="4E06FFC2"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7D8E8426"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709B5E"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E053ED6" w14:textId="77777777" w:rsidR="000260B1" w:rsidRDefault="000260B1" w:rsidP="007C64A8">
            <w:pPr>
              <w:pStyle w:val="TAL"/>
              <w:rPr>
                <w:rFonts w:eastAsia="SimSun"/>
                <w:lang w:val="en-US"/>
              </w:rPr>
            </w:pPr>
            <w:r w:rsidRPr="009C5B90">
              <w:rPr>
                <w:lang w:val="en-US"/>
              </w:rPr>
              <w:t>Delete the Hss-SDM-subscriptions</w:t>
            </w:r>
          </w:p>
        </w:tc>
      </w:tr>
      <w:tr w:rsidR="000260B1" w:rsidRPr="009C5B90" w14:paraId="3C2F1150" w14:textId="77777777" w:rsidTr="007C64A8">
        <w:trPr>
          <w:jc w:val="center"/>
        </w:trPr>
        <w:tc>
          <w:tcPr>
            <w:tcW w:w="0" w:type="auto"/>
            <w:vMerge/>
            <w:tcBorders>
              <w:left w:val="single" w:sz="4" w:space="0" w:color="auto"/>
              <w:right w:val="single" w:sz="4" w:space="0" w:color="auto"/>
            </w:tcBorders>
          </w:tcPr>
          <w:p w14:paraId="3AA9F6BD" w14:textId="77777777" w:rsidR="000260B1" w:rsidRPr="009C5B90" w:rsidRDefault="000260B1" w:rsidP="007C64A8">
            <w:pPr>
              <w:spacing w:after="0"/>
              <w:rPr>
                <w:rFonts w:ascii="Arial" w:hAnsi="Arial"/>
                <w:sz w:val="18"/>
                <w:lang w:val="en-US" w:eastAsia="zh-CN"/>
              </w:rPr>
            </w:pPr>
            <w:bookmarkStart w:id="147" w:name="_MCCTEMPBM_CRPT22160041___7" w:colFirst="0" w:colLast="0"/>
            <w:bookmarkEnd w:id="146"/>
          </w:p>
        </w:tc>
        <w:tc>
          <w:tcPr>
            <w:tcW w:w="0" w:type="auto"/>
            <w:vMerge/>
            <w:tcBorders>
              <w:left w:val="single" w:sz="4" w:space="0" w:color="auto"/>
              <w:right w:val="single" w:sz="4" w:space="0" w:color="auto"/>
            </w:tcBorders>
          </w:tcPr>
          <w:p w14:paraId="256B7E23"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27D2D783"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EA28B6A"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CB3EA5" w14:textId="77777777" w:rsidR="000260B1" w:rsidRDefault="000260B1" w:rsidP="007C64A8">
            <w:pPr>
              <w:pStyle w:val="TAL"/>
              <w:rPr>
                <w:rFonts w:eastAsia="SimSun"/>
                <w:lang w:val="en-US"/>
              </w:rPr>
            </w:pPr>
            <w:r w:rsidRPr="009C5B90">
              <w:rPr>
                <w:lang w:val="en-US"/>
              </w:rPr>
              <w:t>Retrieve Hss-SDM-subscriptions</w:t>
            </w:r>
          </w:p>
        </w:tc>
      </w:tr>
      <w:tr w:rsidR="000260B1" w:rsidRPr="009C5B90" w14:paraId="4223FB11" w14:textId="77777777" w:rsidTr="007C64A8">
        <w:trPr>
          <w:jc w:val="center"/>
        </w:trPr>
        <w:tc>
          <w:tcPr>
            <w:tcW w:w="0" w:type="auto"/>
            <w:vMerge/>
            <w:tcBorders>
              <w:left w:val="single" w:sz="4" w:space="0" w:color="auto"/>
              <w:bottom w:val="single" w:sz="4" w:space="0" w:color="auto"/>
              <w:right w:val="single" w:sz="4" w:space="0" w:color="auto"/>
            </w:tcBorders>
          </w:tcPr>
          <w:p w14:paraId="74B80DF0" w14:textId="77777777" w:rsidR="000260B1" w:rsidRPr="009C5B90" w:rsidRDefault="000260B1" w:rsidP="007C64A8">
            <w:pPr>
              <w:spacing w:after="0"/>
              <w:rPr>
                <w:rFonts w:ascii="Arial" w:hAnsi="Arial"/>
                <w:sz w:val="18"/>
                <w:lang w:val="en-US" w:eastAsia="zh-CN"/>
              </w:rPr>
            </w:pPr>
            <w:bookmarkStart w:id="148" w:name="_MCCTEMPBM_CRPT22160042___7" w:colFirst="0" w:colLast="0"/>
            <w:bookmarkEnd w:id="147"/>
          </w:p>
        </w:tc>
        <w:tc>
          <w:tcPr>
            <w:tcW w:w="0" w:type="auto"/>
            <w:vMerge/>
            <w:tcBorders>
              <w:left w:val="single" w:sz="4" w:space="0" w:color="auto"/>
              <w:bottom w:val="single" w:sz="4" w:space="0" w:color="auto"/>
              <w:right w:val="single" w:sz="4" w:space="0" w:color="auto"/>
            </w:tcBorders>
          </w:tcPr>
          <w:p w14:paraId="53FBB542"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7A659597"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628C249"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04B22AE3" w14:textId="77777777" w:rsidR="000260B1" w:rsidRDefault="000260B1" w:rsidP="007C64A8">
            <w:pPr>
              <w:pStyle w:val="TAL"/>
              <w:rPr>
                <w:rFonts w:eastAsia="SimSun"/>
                <w:lang w:val="en-US"/>
              </w:rPr>
            </w:pPr>
            <w:r w:rsidRPr="009C5B90">
              <w:rPr>
                <w:lang w:val="en-US"/>
              </w:rPr>
              <w:t>Update Hss-SDM-subscriptions</w:t>
            </w:r>
          </w:p>
        </w:tc>
      </w:tr>
      <w:bookmarkEnd w:id="148"/>
      <w:tr w:rsidR="000260B1" w:rsidRPr="009C5B90" w14:paraId="5BBC7F39"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9638248" w14:textId="77777777" w:rsidR="000260B1" w:rsidRDefault="000260B1" w:rsidP="007C64A8">
            <w:pPr>
              <w:pStyle w:val="TAL"/>
              <w:rPr>
                <w:lang w:val="en-US"/>
              </w:rPr>
            </w:pPr>
            <w:r w:rsidRPr="009C5B90">
              <w:rPr>
                <w:lang w:val="en-US"/>
              </w:rPr>
              <w:lastRenderedPageBreak/>
              <w:t>EeSubscriptions</w:t>
            </w:r>
          </w:p>
          <w:p w14:paraId="7989EC74" w14:textId="77777777" w:rsidR="000260B1" w:rsidRPr="009C5B90" w:rsidRDefault="000260B1" w:rsidP="007C64A8">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3B411859" w14:textId="77777777" w:rsidR="000260B1" w:rsidRPr="009C5B90" w:rsidRDefault="000260B1" w:rsidP="007C64A8">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4B4FF210"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5062096"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1CECFC" w14:textId="77777777" w:rsidR="000260B1" w:rsidRPr="009C5B90" w:rsidRDefault="000260B1" w:rsidP="007C64A8">
            <w:pPr>
              <w:pStyle w:val="TAL"/>
              <w:rPr>
                <w:lang w:val="en-US"/>
              </w:rPr>
            </w:pPr>
            <w:r w:rsidRPr="009C5B90">
              <w:rPr>
                <w:lang w:val="en-US"/>
              </w:rPr>
              <w:t>Retrieve EE subscriptions</w:t>
            </w:r>
          </w:p>
        </w:tc>
      </w:tr>
      <w:tr w:rsidR="000260B1" w:rsidRPr="009C5B90" w14:paraId="4A3640EA"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99B53" w14:textId="77777777" w:rsidR="000260B1" w:rsidRPr="009C5B90" w:rsidRDefault="000260B1" w:rsidP="007C64A8">
            <w:pPr>
              <w:spacing w:after="0"/>
              <w:rPr>
                <w:rFonts w:ascii="Arial" w:hAnsi="Arial"/>
                <w:sz w:val="18"/>
                <w:lang w:val="en-US"/>
              </w:rPr>
            </w:pPr>
            <w:bookmarkStart w:id="149"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8B564"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18D388EF"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638F6DE" w14:textId="77777777" w:rsidR="000260B1" w:rsidRPr="009C5B90" w:rsidRDefault="000260B1" w:rsidP="007C64A8">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2636569" w14:textId="77777777" w:rsidR="000260B1" w:rsidRPr="009C5B90" w:rsidRDefault="000260B1" w:rsidP="007C64A8">
            <w:pPr>
              <w:pStyle w:val="TAL"/>
              <w:rPr>
                <w:lang w:val="en-US"/>
              </w:rPr>
            </w:pPr>
            <w:r w:rsidRPr="009C5B90">
              <w:rPr>
                <w:lang w:val="en-US"/>
              </w:rPr>
              <w:t>Create an EE subscription</w:t>
            </w:r>
          </w:p>
        </w:tc>
      </w:tr>
      <w:bookmarkEnd w:id="149"/>
      <w:tr w:rsidR="000260B1" w:rsidRPr="009C5B90" w14:paraId="26E5C0F6" w14:textId="77777777" w:rsidTr="007C64A8">
        <w:trPr>
          <w:jc w:val="center"/>
        </w:trPr>
        <w:tc>
          <w:tcPr>
            <w:tcW w:w="1602" w:type="pct"/>
            <w:vMerge w:val="restart"/>
            <w:tcBorders>
              <w:top w:val="single" w:sz="4" w:space="0" w:color="auto"/>
              <w:left w:val="single" w:sz="4" w:space="0" w:color="auto"/>
              <w:right w:val="single" w:sz="4" w:space="0" w:color="auto"/>
            </w:tcBorders>
            <w:hideMark/>
          </w:tcPr>
          <w:p w14:paraId="1E652DB2" w14:textId="77777777" w:rsidR="000260B1" w:rsidRDefault="000260B1" w:rsidP="007C64A8">
            <w:pPr>
              <w:pStyle w:val="TAL"/>
              <w:rPr>
                <w:lang w:val="en-US"/>
              </w:rPr>
            </w:pPr>
            <w:r w:rsidRPr="009C5B90">
              <w:rPr>
                <w:lang w:val="en-US"/>
              </w:rPr>
              <w:t>IndividualEeSubscription</w:t>
            </w:r>
          </w:p>
          <w:p w14:paraId="2A96D397"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401E18" w14:textId="77777777" w:rsidR="000260B1" w:rsidRPr="009C5B90" w:rsidRDefault="000260B1" w:rsidP="007C64A8">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71CF818A"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40A99108"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42DAA29" w14:textId="77777777" w:rsidR="000260B1" w:rsidRPr="009C5B90" w:rsidRDefault="000260B1" w:rsidP="007C64A8">
            <w:pPr>
              <w:pStyle w:val="TAL"/>
              <w:rPr>
                <w:lang w:val="en-US"/>
              </w:rPr>
            </w:pPr>
            <w:r w:rsidRPr="009C5B90">
              <w:rPr>
                <w:lang w:val="en-US" w:eastAsia="zh-CN"/>
              </w:rPr>
              <w:t>U</w:t>
            </w:r>
            <w:r w:rsidRPr="009C5B90">
              <w:rPr>
                <w:lang w:val="en-US"/>
              </w:rPr>
              <w:t>pdate an individual EE subscription</w:t>
            </w:r>
          </w:p>
        </w:tc>
      </w:tr>
      <w:tr w:rsidR="000260B1" w:rsidRPr="009C5B90" w14:paraId="07C5DB26" w14:textId="77777777" w:rsidTr="007C64A8">
        <w:trPr>
          <w:jc w:val="center"/>
        </w:trPr>
        <w:tc>
          <w:tcPr>
            <w:tcW w:w="0" w:type="auto"/>
            <w:vMerge/>
            <w:tcBorders>
              <w:left w:val="single" w:sz="4" w:space="0" w:color="auto"/>
              <w:right w:val="single" w:sz="4" w:space="0" w:color="auto"/>
            </w:tcBorders>
            <w:vAlign w:val="center"/>
            <w:hideMark/>
          </w:tcPr>
          <w:p w14:paraId="57285D94" w14:textId="77777777" w:rsidR="000260B1" w:rsidRPr="009C5B90" w:rsidRDefault="000260B1" w:rsidP="007C64A8">
            <w:pPr>
              <w:spacing w:after="0"/>
              <w:rPr>
                <w:rFonts w:ascii="Arial" w:hAnsi="Arial"/>
                <w:sz w:val="18"/>
                <w:lang w:val="en-US"/>
              </w:rPr>
            </w:pPr>
            <w:bookmarkStart w:id="150" w:name="_MCCTEMPBM_CRPT22160044___7" w:colFirst="0" w:colLast="0"/>
          </w:p>
        </w:tc>
        <w:tc>
          <w:tcPr>
            <w:tcW w:w="0" w:type="auto"/>
            <w:vMerge/>
            <w:tcBorders>
              <w:left w:val="single" w:sz="4" w:space="0" w:color="auto"/>
              <w:right w:val="single" w:sz="4" w:space="0" w:color="auto"/>
            </w:tcBorders>
            <w:vAlign w:val="center"/>
            <w:hideMark/>
          </w:tcPr>
          <w:p w14:paraId="429AEA28"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4C15CFE1"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BD4D249"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943BC6" w14:textId="77777777" w:rsidR="000260B1" w:rsidRPr="009C5B90" w:rsidRDefault="000260B1" w:rsidP="007C64A8">
            <w:pPr>
              <w:pStyle w:val="TAL"/>
              <w:rPr>
                <w:lang w:val="en-US"/>
              </w:rPr>
            </w:pPr>
            <w:r w:rsidRPr="009C5B90">
              <w:rPr>
                <w:lang w:val="en-US"/>
              </w:rPr>
              <w:t>Delete an individual EE subscription</w:t>
            </w:r>
          </w:p>
        </w:tc>
      </w:tr>
      <w:tr w:rsidR="000260B1" w:rsidRPr="009C5B90" w14:paraId="7DA84AA8" w14:textId="77777777" w:rsidTr="007C64A8">
        <w:trPr>
          <w:jc w:val="center"/>
        </w:trPr>
        <w:tc>
          <w:tcPr>
            <w:tcW w:w="0" w:type="auto"/>
            <w:vMerge/>
            <w:tcBorders>
              <w:left w:val="single" w:sz="4" w:space="0" w:color="auto"/>
              <w:right w:val="single" w:sz="4" w:space="0" w:color="auto"/>
            </w:tcBorders>
            <w:vAlign w:val="center"/>
            <w:hideMark/>
          </w:tcPr>
          <w:p w14:paraId="4C74E778" w14:textId="77777777" w:rsidR="000260B1" w:rsidRPr="009C5B90" w:rsidRDefault="000260B1" w:rsidP="007C64A8">
            <w:pPr>
              <w:spacing w:after="0"/>
              <w:rPr>
                <w:rFonts w:ascii="Arial" w:hAnsi="Arial"/>
                <w:sz w:val="18"/>
                <w:lang w:val="en-US"/>
              </w:rPr>
            </w:pPr>
            <w:bookmarkStart w:id="151" w:name="_MCCTEMPBM_CRPT22160045___7" w:colFirst="0" w:colLast="0"/>
            <w:bookmarkEnd w:id="150"/>
          </w:p>
        </w:tc>
        <w:tc>
          <w:tcPr>
            <w:tcW w:w="0" w:type="auto"/>
            <w:vMerge/>
            <w:tcBorders>
              <w:left w:val="single" w:sz="4" w:space="0" w:color="auto"/>
              <w:right w:val="single" w:sz="4" w:space="0" w:color="auto"/>
            </w:tcBorders>
            <w:vAlign w:val="center"/>
            <w:hideMark/>
          </w:tcPr>
          <w:p w14:paraId="3BE0B5F2"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36B0C61A"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ACAE56"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9A8D962" w14:textId="77777777" w:rsidR="000260B1" w:rsidRPr="009C5B90" w:rsidRDefault="000260B1" w:rsidP="007C64A8">
            <w:pPr>
              <w:pStyle w:val="TAL"/>
              <w:rPr>
                <w:lang w:val="en-US"/>
              </w:rPr>
            </w:pPr>
            <w:r w:rsidRPr="00533C32">
              <w:rPr>
                <w:rFonts w:eastAsia="SimSun"/>
                <w:lang w:val="en-US"/>
              </w:rPr>
              <w:t>Update an individual EE subscription</w:t>
            </w:r>
          </w:p>
        </w:tc>
      </w:tr>
      <w:tr w:rsidR="000260B1" w:rsidRPr="009C5B90" w14:paraId="7A90973D"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3C4508DD" w14:textId="77777777" w:rsidR="000260B1" w:rsidRPr="009C5B90" w:rsidRDefault="000260B1" w:rsidP="007C64A8">
            <w:pPr>
              <w:spacing w:after="0"/>
              <w:rPr>
                <w:rFonts w:ascii="Arial" w:hAnsi="Arial"/>
                <w:sz w:val="18"/>
                <w:lang w:val="en-US"/>
              </w:rPr>
            </w:pPr>
            <w:bookmarkStart w:id="152" w:name="_MCCTEMPBM_CRPT22160046___7" w:colFirst="0" w:colLast="0"/>
            <w:bookmarkEnd w:id="151"/>
          </w:p>
        </w:tc>
        <w:tc>
          <w:tcPr>
            <w:tcW w:w="0" w:type="auto"/>
            <w:vMerge/>
            <w:tcBorders>
              <w:left w:val="single" w:sz="4" w:space="0" w:color="auto"/>
              <w:bottom w:val="single" w:sz="4" w:space="0" w:color="auto"/>
              <w:right w:val="single" w:sz="4" w:space="0" w:color="auto"/>
            </w:tcBorders>
            <w:vAlign w:val="center"/>
            <w:hideMark/>
          </w:tcPr>
          <w:p w14:paraId="3F71ED9D"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10B56605"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A179A52"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8800BA" w14:textId="77777777" w:rsidR="000260B1" w:rsidRPr="00533C32" w:rsidRDefault="000260B1" w:rsidP="007C64A8">
            <w:pPr>
              <w:pStyle w:val="TAL"/>
              <w:rPr>
                <w:rFonts w:eastAsia="SimSun"/>
                <w:lang w:val="en-US"/>
              </w:rPr>
            </w:pPr>
            <w:r>
              <w:rPr>
                <w:rFonts w:eastAsia="SimSun"/>
                <w:lang w:val="en-US"/>
              </w:rPr>
              <w:t>Retrieve an individual EE subscription</w:t>
            </w:r>
          </w:p>
        </w:tc>
      </w:tr>
      <w:bookmarkEnd w:id="152"/>
      <w:tr w:rsidR="000260B1" w:rsidRPr="009C5B90" w14:paraId="73674AE5"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1806FDCB" w14:textId="77777777" w:rsidR="000260B1" w:rsidRDefault="000260B1" w:rsidP="007C64A8">
            <w:pPr>
              <w:pStyle w:val="TAL"/>
              <w:rPr>
                <w:lang w:val="en-US"/>
              </w:rPr>
            </w:pPr>
            <w:r w:rsidRPr="009C5B90">
              <w:rPr>
                <w:lang w:val="en-US"/>
              </w:rPr>
              <w:t>AmfSubscriptionInfo</w:t>
            </w:r>
          </w:p>
          <w:p w14:paraId="5F430752"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97CC5EF" w14:textId="77777777" w:rsidR="000260B1" w:rsidRPr="009C5B90" w:rsidRDefault="000260B1" w:rsidP="007C64A8">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2C21FF1"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C502A47"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A72DBCF" w14:textId="77777777" w:rsidR="000260B1" w:rsidRPr="009C5B90" w:rsidRDefault="000260B1" w:rsidP="007C64A8">
            <w:pPr>
              <w:pStyle w:val="TAL"/>
              <w:rPr>
                <w:lang w:val="en-US"/>
              </w:rPr>
            </w:pPr>
            <w:r w:rsidRPr="009C5B90">
              <w:rPr>
                <w:lang w:val="en-US"/>
              </w:rPr>
              <w:t>Store information related to the Amf-EE-Subscription response</w:t>
            </w:r>
          </w:p>
        </w:tc>
      </w:tr>
      <w:tr w:rsidR="000260B1" w:rsidRPr="009C5B90" w14:paraId="2723B64D"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123F5" w14:textId="77777777" w:rsidR="000260B1" w:rsidRPr="009C5B90" w:rsidRDefault="000260B1" w:rsidP="007C64A8">
            <w:pPr>
              <w:spacing w:after="0"/>
              <w:rPr>
                <w:rFonts w:ascii="Arial" w:hAnsi="Arial"/>
                <w:sz w:val="18"/>
                <w:lang w:val="en-US"/>
              </w:rPr>
            </w:pPr>
            <w:bookmarkStart w:id="153"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D5615"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049C2293"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4E704B1"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5DABE958" w14:textId="77777777" w:rsidR="000260B1" w:rsidRPr="009C5B90" w:rsidRDefault="000260B1" w:rsidP="007C64A8">
            <w:pPr>
              <w:pStyle w:val="TAL"/>
              <w:rPr>
                <w:lang w:val="en-US"/>
              </w:rPr>
            </w:pPr>
            <w:r w:rsidRPr="009C5B90">
              <w:rPr>
                <w:lang w:val="en-US"/>
              </w:rPr>
              <w:t>Delete the Amf-EE-subscriptions</w:t>
            </w:r>
          </w:p>
        </w:tc>
      </w:tr>
      <w:tr w:rsidR="000260B1" w:rsidRPr="009C5B90" w14:paraId="55FD59E8"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57FF1" w14:textId="77777777" w:rsidR="000260B1" w:rsidRPr="009C5B90" w:rsidRDefault="000260B1" w:rsidP="007C64A8">
            <w:pPr>
              <w:spacing w:after="0"/>
              <w:rPr>
                <w:rFonts w:ascii="Arial" w:hAnsi="Arial"/>
                <w:sz w:val="18"/>
                <w:lang w:val="en-US"/>
              </w:rPr>
            </w:pPr>
            <w:bookmarkStart w:id="154" w:name="_MCCTEMPBM_CRPT22160048___7" w:colFirst="0" w:colLast="0"/>
            <w:bookmarkEnd w:id="15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9FD77"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0CDDB1EC"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FF6F98"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568F148" w14:textId="77777777" w:rsidR="000260B1" w:rsidRPr="009C5B90" w:rsidRDefault="000260B1" w:rsidP="007C64A8">
            <w:pPr>
              <w:pStyle w:val="TAL"/>
              <w:rPr>
                <w:lang w:val="en-US"/>
              </w:rPr>
            </w:pPr>
            <w:r w:rsidRPr="009C5B90">
              <w:rPr>
                <w:lang w:val="en-US"/>
              </w:rPr>
              <w:t>Retrieve AMF-subscriptions</w:t>
            </w:r>
          </w:p>
        </w:tc>
      </w:tr>
      <w:tr w:rsidR="000260B1" w:rsidRPr="009C5B90" w14:paraId="3FF190AF"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EF1C5" w14:textId="77777777" w:rsidR="000260B1" w:rsidRPr="009C5B90" w:rsidRDefault="000260B1" w:rsidP="007C64A8">
            <w:pPr>
              <w:spacing w:after="0"/>
              <w:rPr>
                <w:rFonts w:ascii="Arial" w:hAnsi="Arial"/>
                <w:sz w:val="18"/>
                <w:lang w:val="en-US"/>
              </w:rPr>
            </w:pPr>
            <w:bookmarkStart w:id="155" w:name="_MCCTEMPBM_CRPT22160049___7" w:colFirst="0" w:colLast="0"/>
            <w:bookmarkEnd w:id="15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E0044"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1F9CE12F"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0778F8E"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5CB365E" w14:textId="77777777" w:rsidR="000260B1" w:rsidRPr="009C5B90" w:rsidRDefault="000260B1" w:rsidP="007C64A8">
            <w:pPr>
              <w:pStyle w:val="TAL"/>
              <w:rPr>
                <w:lang w:val="en-US"/>
              </w:rPr>
            </w:pPr>
            <w:r w:rsidRPr="009C5B90">
              <w:rPr>
                <w:lang w:val="en-US"/>
              </w:rPr>
              <w:t>Update AMF-subscriptions</w:t>
            </w:r>
          </w:p>
        </w:tc>
      </w:tr>
      <w:bookmarkEnd w:id="155"/>
      <w:tr w:rsidR="000260B1" w:rsidRPr="009C5B90" w14:paraId="35463764" w14:textId="77777777" w:rsidTr="007C64A8">
        <w:trPr>
          <w:jc w:val="center"/>
        </w:trPr>
        <w:tc>
          <w:tcPr>
            <w:tcW w:w="1602" w:type="pct"/>
            <w:vMerge w:val="restart"/>
            <w:tcBorders>
              <w:top w:val="single" w:sz="4" w:space="0" w:color="auto"/>
              <w:left w:val="single" w:sz="4" w:space="0" w:color="auto"/>
              <w:right w:val="single" w:sz="4" w:space="0" w:color="auto"/>
            </w:tcBorders>
          </w:tcPr>
          <w:p w14:paraId="31486FED" w14:textId="77777777" w:rsidR="000260B1" w:rsidRDefault="000260B1" w:rsidP="007C64A8">
            <w:pPr>
              <w:pStyle w:val="TAL"/>
              <w:rPr>
                <w:lang w:val="en-US"/>
              </w:rPr>
            </w:pPr>
            <w:r w:rsidRPr="009C5B90">
              <w:t>S</w:t>
            </w:r>
            <w:r w:rsidRPr="009C5B90">
              <w:rPr>
                <w:lang w:val="en-US"/>
              </w:rPr>
              <w:t>mfSubscriptionInfo</w:t>
            </w:r>
          </w:p>
          <w:p w14:paraId="42FAB595" w14:textId="77777777" w:rsidR="000260B1" w:rsidRPr="009C5B90" w:rsidRDefault="000260B1" w:rsidP="007C64A8">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714F0D8" w14:textId="77777777" w:rsidR="000260B1" w:rsidRPr="009C5B90" w:rsidRDefault="000260B1" w:rsidP="007C64A8">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69684E88"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1999CDC"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5D237B83" w14:textId="77777777" w:rsidR="000260B1" w:rsidRPr="009C5B90" w:rsidRDefault="000260B1" w:rsidP="007C64A8">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0260B1" w:rsidRPr="009C5B90" w14:paraId="425267B6" w14:textId="77777777" w:rsidTr="007C64A8">
        <w:trPr>
          <w:jc w:val="center"/>
        </w:trPr>
        <w:tc>
          <w:tcPr>
            <w:tcW w:w="1602" w:type="pct"/>
            <w:vMerge/>
            <w:tcBorders>
              <w:left w:val="single" w:sz="4" w:space="0" w:color="auto"/>
              <w:right w:val="single" w:sz="4" w:space="0" w:color="auto"/>
            </w:tcBorders>
            <w:vAlign w:val="center"/>
          </w:tcPr>
          <w:p w14:paraId="61C7D942" w14:textId="77777777" w:rsidR="000260B1" w:rsidRPr="009C5B90" w:rsidRDefault="000260B1" w:rsidP="007C64A8">
            <w:pPr>
              <w:pStyle w:val="TAL"/>
              <w:rPr>
                <w:color w:val="000000"/>
                <w:lang w:val="en-US"/>
              </w:rPr>
            </w:pPr>
            <w:bookmarkStart w:id="156" w:name="_PERM_MCCTEMPBM_CRPT22160050___5" w:colFirst="0" w:colLast="0"/>
          </w:p>
        </w:tc>
        <w:tc>
          <w:tcPr>
            <w:tcW w:w="1547" w:type="pct"/>
            <w:vMerge/>
            <w:tcBorders>
              <w:left w:val="single" w:sz="4" w:space="0" w:color="auto"/>
              <w:right w:val="single" w:sz="4" w:space="0" w:color="auto"/>
            </w:tcBorders>
            <w:vAlign w:val="center"/>
          </w:tcPr>
          <w:p w14:paraId="4AE6A253" w14:textId="77777777" w:rsidR="000260B1" w:rsidRPr="009C5B90" w:rsidRDefault="000260B1" w:rsidP="007C64A8">
            <w:pPr>
              <w:pStyle w:val="TAL"/>
              <w:rPr>
                <w:color w:val="000000"/>
                <w:lang w:val="en-US"/>
              </w:rPr>
            </w:pPr>
          </w:p>
        </w:tc>
        <w:tc>
          <w:tcPr>
            <w:tcW w:w="469" w:type="pct"/>
            <w:vMerge/>
            <w:tcBorders>
              <w:left w:val="single" w:sz="4" w:space="0" w:color="auto"/>
              <w:right w:val="single" w:sz="4" w:space="0" w:color="auto"/>
            </w:tcBorders>
          </w:tcPr>
          <w:p w14:paraId="0CEE32D5"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920BF57"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8593BA7" w14:textId="77777777" w:rsidR="000260B1" w:rsidRPr="009C5B90" w:rsidRDefault="000260B1" w:rsidP="007C64A8">
            <w:pPr>
              <w:pStyle w:val="TAL"/>
              <w:rPr>
                <w:color w:val="000000"/>
                <w:lang w:val="en-US"/>
              </w:rPr>
            </w:pPr>
            <w:r w:rsidRPr="009C5B90">
              <w:rPr>
                <w:lang w:val="en-US"/>
              </w:rPr>
              <w:t>Delete the Smf-EE-subscriptions</w:t>
            </w:r>
          </w:p>
        </w:tc>
      </w:tr>
      <w:tr w:rsidR="000260B1" w:rsidRPr="009C5B90" w14:paraId="382EDDD5" w14:textId="77777777" w:rsidTr="007C64A8">
        <w:trPr>
          <w:jc w:val="center"/>
        </w:trPr>
        <w:tc>
          <w:tcPr>
            <w:tcW w:w="1602" w:type="pct"/>
            <w:vMerge/>
            <w:tcBorders>
              <w:left w:val="single" w:sz="4" w:space="0" w:color="auto"/>
              <w:right w:val="single" w:sz="4" w:space="0" w:color="auto"/>
            </w:tcBorders>
            <w:vAlign w:val="center"/>
          </w:tcPr>
          <w:p w14:paraId="6E617620" w14:textId="77777777" w:rsidR="000260B1" w:rsidRPr="009C5B90" w:rsidRDefault="000260B1" w:rsidP="007C64A8">
            <w:pPr>
              <w:pStyle w:val="TAL"/>
              <w:rPr>
                <w:color w:val="000000"/>
                <w:lang w:val="en-US"/>
              </w:rPr>
            </w:pPr>
            <w:bookmarkStart w:id="157" w:name="_PERM_MCCTEMPBM_CRPT22160051___5" w:colFirst="0" w:colLast="0"/>
            <w:bookmarkEnd w:id="156"/>
          </w:p>
        </w:tc>
        <w:tc>
          <w:tcPr>
            <w:tcW w:w="1547" w:type="pct"/>
            <w:vMerge/>
            <w:tcBorders>
              <w:left w:val="single" w:sz="4" w:space="0" w:color="auto"/>
              <w:right w:val="single" w:sz="4" w:space="0" w:color="auto"/>
            </w:tcBorders>
            <w:vAlign w:val="center"/>
          </w:tcPr>
          <w:p w14:paraId="2BFD8EA1" w14:textId="77777777" w:rsidR="000260B1" w:rsidRPr="009C5B90" w:rsidRDefault="000260B1" w:rsidP="007C64A8">
            <w:pPr>
              <w:pStyle w:val="TAL"/>
              <w:rPr>
                <w:color w:val="000000"/>
                <w:lang w:val="en-US"/>
              </w:rPr>
            </w:pPr>
          </w:p>
        </w:tc>
        <w:tc>
          <w:tcPr>
            <w:tcW w:w="469" w:type="pct"/>
            <w:vMerge/>
            <w:tcBorders>
              <w:left w:val="single" w:sz="4" w:space="0" w:color="auto"/>
              <w:right w:val="single" w:sz="4" w:space="0" w:color="auto"/>
            </w:tcBorders>
          </w:tcPr>
          <w:p w14:paraId="39558AA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1B44205"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B557324" w14:textId="77777777" w:rsidR="000260B1" w:rsidRPr="009C5B90" w:rsidRDefault="000260B1" w:rsidP="007C64A8">
            <w:pPr>
              <w:pStyle w:val="TAL"/>
              <w:rPr>
                <w:color w:val="000000"/>
                <w:lang w:val="en-US"/>
              </w:rPr>
            </w:pPr>
            <w:r w:rsidRPr="009C5B90">
              <w:rPr>
                <w:lang w:val="en-US"/>
              </w:rPr>
              <w:t>Retrieve SMF-subscriptions</w:t>
            </w:r>
          </w:p>
        </w:tc>
      </w:tr>
      <w:tr w:rsidR="000260B1" w:rsidRPr="009C5B90" w14:paraId="028B99F8" w14:textId="77777777" w:rsidTr="007C64A8">
        <w:trPr>
          <w:jc w:val="center"/>
        </w:trPr>
        <w:tc>
          <w:tcPr>
            <w:tcW w:w="1602" w:type="pct"/>
            <w:vMerge/>
            <w:tcBorders>
              <w:left w:val="single" w:sz="4" w:space="0" w:color="auto"/>
              <w:bottom w:val="single" w:sz="4" w:space="0" w:color="auto"/>
              <w:right w:val="single" w:sz="4" w:space="0" w:color="auto"/>
            </w:tcBorders>
            <w:vAlign w:val="center"/>
          </w:tcPr>
          <w:p w14:paraId="7900FF3B" w14:textId="77777777" w:rsidR="000260B1" w:rsidRPr="009C5B90" w:rsidRDefault="000260B1" w:rsidP="007C64A8">
            <w:pPr>
              <w:pStyle w:val="TAL"/>
              <w:rPr>
                <w:color w:val="000000"/>
                <w:lang w:val="en-US"/>
              </w:rPr>
            </w:pPr>
            <w:bookmarkStart w:id="158" w:name="_PERM_MCCTEMPBM_CRPT22160052___5" w:colFirst="0" w:colLast="0"/>
            <w:bookmarkEnd w:id="157"/>
          </w:p>
        </w:tc>
        <w:tc>
          <w:tcPr>
            <w:tcW w:w="1547" w:type="pct"/>
            <w:vMerge/>
            <w:tcBorders>
              <w:left w:val="single" w:sz="4" w:space="0" w:color="auto"/>
              <w:bottom w:val="single" w:sz="4" w:space="0" w:color="auto"/>
              <w:right w:val="single" w:sz="4" w:space="0" w:color="auto"/>
            </w:tcBorders>
            <w:vAlign w:val="center"/>
          </w:tcPr>
          <w:p w14:paraId="364C65E2" w14:textId="77777777" w:rsidR="000260B1" w:rsidRPr="009C5B90" w:rsidRDefault="000260B1" w:rsidP="007C64A8">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2BED54DD"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DD59E2"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8CE0467" w14:textId="77777777" w:rsidR="000260B1" w:rsidRPr="009C5B90" w:rsidRDefault="000260B1" w:rsidP="007C64A8">
            <w:pPr>
              <w:pStyle w:val="TAL"/>
              <w:rPr>
                <w:color w:val="000000"/>
                <w:lang w:val="en-US"/>
              </w:rPr>
            </w:pPr>
            <w:r w:rsidRPr="009C5B90">
              <w:rPr>
                <w:lang w:val="en-US"/>
              </w:rPr>
              <w:t>Update SMF-subscriptions</w:t>
            </w:r>
          </w:p>
        </w:tc>
      </w:tr>
      <w:bookmarkEnd w:id="158"/>
      <w:tr w:rsidR="000260B1" w:rsidRPr="009C5B90" w14:paraId="3AD93152" w14:textId="77777777" w:rsidTr="007C64A8">
        <w:trPr>
          <w:jc w:val="center"/>
        </w:trPr>
        <w:tc>
          <w:tcPr>
            <w:tcW w:w="1602" w:type="pct"/>
            <w:vMerge w:val="restart"/>
            <w:tcBorders>
              <w:top w:val="single" w:sz="4" w:space="0" w:color="auto"/>
              <w:left w:val="single" w:sz="4" w:space="0" w:color="auto"/>
              <w:right w:val="single" w:sz="4" w:space="0" w:color="auto"/>
            </w:tcBorders>
          </w:tcPr>
          <w:p w14:paraId="409E7B90" w14:textId="77777777" w:rsidR="000260B1" w:rsidRDefault="000260B1" w:rsidP="007C64A8">
            <w:pPr>
              <w:pStyle w:val="TAL"/>
              <w:rPr>
                <w:lang w:val="en-US"/>
              </w:rPr>
            </w:pPr>
            <w:r w:rsidRPr="009C5B90">
              <w:rPr>
                <w:lang w:val="en-US"/>
              </w:rPr>
              <w:t>HssSubscriptionInfo</w:t>
            </w:r>
          </w:p>
          <w:p w14:paraId="1AF70D32" w14:textId="77777777" w:rsidR="000260B1" w:rsidRPr="009C5B90" w:rsidRDefault="000260B1" w:rsidP="007C64A8">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12C20564" w14:textId="77777777" w:rsidR="000260B1" w:rsidRPr="009C5B90" w:rsidRDefault="000260B1" w:rsidP="007C64A8">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38559915"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46DE869B"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61DEC930" w14:textId="77777777" w:rsidR="000260B1" w:rsidRPr="009C5B90" w:rsidRDefault="000260B1" w:rsidP="007C64A8">
            <w:pPr>
              <w:pStyle w:val="TAL"/>
              <w:rPr>
                <w:color w:val="000000"/>
                <w:lang w:val="en-US"/>
              </w:rPr>
            </w:pPr>
            <w:r w:rsidRPr="009C5B90">
              <w:rPr>
                <w:lang w:val="en-US"/>
              </w:rPr>
              <w:t>Store information related to the Hss-EE-Subscriptions</w:t>
            </w:r>
          </w:p>
        </w:tc>
      </w:tr>
      <w:tr w:rsidR="000260B1" w:rsidRPr="009C5B90" w14:paraId="57E1534B" w14:textId="77777777" w:rsidTr="007C64A8">
        <w:trPr>
          <w:jc w:val="center"/>
        </w:trPr>
        <w:tc>
          <w:tcPr>
            <w:tcW w:w="1602" w:type="pct"/>
            <w:vMerge/>
            <w:tcBorders>
              <w:left w:val="single" w:sz="4" w:space="0" w:color="auto"/>
              <w:right w:val="single" w:sz="4" w:space="0" w:color="auto"/>
            </w:tcBorders>
            <w:vAlign w:val="center"/>
          </w:tcPr>
          <w:p w14:paraId="3945EC6F" w14:textId="77777777" w:rsidR="000260B1" w:rsidRPr="009C5B90" w:rsidRDefault="000260B1" w:rsidP="007C64A8">
            <w:pPr>
              <w:pStyle w:val="TAL"/>
              <w:rPr>
                <w:color w:val="000000"/>
                <w:lang w:val="en-US"/>
              </w:rPr>
            </w:pPr>
            <w:bookmarkStart w:id="159" w:name="_PERM_MCCTEMPBM_CRPT22160053___5" w:colFirst="0" w:colLast="0"/>
          </w:p>
        </w:tc>
        <w:tc>
          <w:tcPr>
            <w:tcW w:w="1547" w:type="pct"/>
            <w:vMerge/>
            <w:tcBorders>
              <w:left w:val="single" w:sz="4" w:space="0" w:color="auto"/>
              <w:right w:val="single" w:sz="4" w:space="0" w:color="auto"/>
            </w:tcBorders>
            <w:vAlign w:val="center"/>
          </w:tcPr>
          <w:p w14:paraId="4A8C2967" w14:textId="77777777" w:rsidR="000260B1" w:rsidRPr="009C5B90" w:rsidRDefault="000260B1" w:rsidP="007C64A8">
            <w:pPr>
              <w:pStyle w:val="TAL"/>
              <w:rPr>
                <w:color w:val="000000"/>
                <w:lang w:val="en-US"/>
              </w:rPr>
            </w:pPr>
          </w:p>
        </w:tc>
        <w:tc>
          <w:tcPr>
            <w:tcW w:w="469" w:type="pct"/>
            <w:vMerge/>
            <w:tcBorders>
              <w:left w:val="single" w:sz="4" w:space="0" w:color="auto"/>
              <w:right w:val="single" w:sz="4" w:space="0" w:color="auto"/>
            </w:tcBorders>
          </w:tcPr>
          <w:p w14:paraId="7E1D2E67"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08A2B64"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FAF6C7B" w14:textId="77777777" w:rsidR="000260B1" w:rsidRPr="009C5B90" w:rsidRDefault="000260B1" w:rsidP="007C64A8">
            <w:pPr>
              <w:pStyle w:val="TAL"/>
              <w:rPr>
                <w:color w:val="000000"/>
                <w:lang w:val="en-US"/>
              </w:rPr>
            </w:pPr>
            <w:r w:rsidRPr="009C5B90">
              <w:rPr>
                <w:lang w:val="en-US"/>
              </w:rPr>
              <w:t>Delete the Hss-EE-subscriptions</w:t>
            </w:r>
          </w:p>
        </w:tc>
      </w:tr>
      <w:tr w:rsidR="000260B1" w:rsidRPr="009C5B90" w14:paraId="3DE2B3EE" w14:textId="77777777" w:rsidTr="007C64A8">
        <w:trPr>
          <w:jc w:val="center"/>
        </w:trPr>
        <w:tc>
          <w:tcPr>
            <w:tcW w:w="1602" w:type="pct"/>
            <w:vMerge/>
            <w:tcBorders>
              <w:left w:val="single" w:sz="4" w:space="0" w:color="auto"/>
              <w:right w:val="single" w:sz="4" w:space="0" w:color="auto"/>
            </w:tcBorders>
            <w:vAlign w:val="center"/>
          </w:tcPr>
          <w:p w14:paraId="7A454F51" w14:textId="77777777" w:rsidR="000260B1" w:rsidRPr="009C5B90" w:rsidRDefault="000260B1" w:rsidP="007C64A8">
            <w:pPr>
              <w:pStyle w:val="TAL"/>
              <w:rPr>
                <w:color w:val="000000"/>
                <w:lang w:val="en-US"/>
              </w:rPr>
            </w:pPr>
            <w:bookmarkStart w:id="160" w:name="_PERM_MCCTEMPBM_CRPT22160054___5" w:colFirst="0" w:colLast="0"/>
            <w:bookmarkEnd w:id="159"/>
          </w:p>
        </w:tc>
        <w:tc>
          <w:tcPr>
            <w:tcW w:w="1547" w:type="pct"/>
            <w:vMerge/>
            <w:tcBorders>
              <w:left w:val="single" w:sz="4" w:space="0" w:color="auto"/>
              <w:right w:val="single" w:sz="4" w:space="0" w:color="auto"/>
            </w:tcBorders>
            <w:vAlign w:val="center"/>
          </w:tcPr>
          <w:p w14:paraId="5000C5EB" w14:textId="77777777" w:rsidR="000260B1" w:rsidRPr="009C5B90" w:rsidRDefault="000260B1" w:rsidP="007C64A8">
            <w:pPr>
              <w:pStyle w:val="TAL"/>
              <w:rPr>
                <w:color w:val="000000"/>
                <w:lang w:val="en-US"/>
              </w:rPr>
            </w:pPr>
          </w:p>
        </w:tc>
        <w:tc>
          <w:tcPr>
            <w:tcW w:w="469" w:type="pct"/>
            <w:vMerge/>
            <w:tcBorders>
              <w:left w:val="single" w:sz="4" w:space="0" w:color="auto"/>
              <w:right w:val="single" w:sz="4" w:space="0" w:color="auto"/>
            </w:tcBorders>
          </w:tcPr>
          <w:p w14:paraId="48B5AD00"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CBAB0AA"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1185788" w14:textId="77777777" w:rsidR="000260B1" w:rsidRPr="009C5B90" w:rsidRDefault="000260B1" w:rsidP="007C64A8">
            <w:pPr>
              <w:pStyle w:val="TAL"/>
              <w:rPr>
                <w:color w:val="000000"/>
                <w:lang w:val="en-US"/>
              </w:rPr>
            </w:pPr>
            <w:r w:rsidRPr="009C5B90">
              <w:rPr>
                <w:lang w:val="en-US"/>
              </w:rPr>
              <w:t>Retrieve Hss-EE-subscriptions</w:t>
            </w:r>
          </w:p>
        </w:tc>
      </w:tr>
      <w:tr w:rsidR="000260B1" w:rsidRPr="009C5B90" w14:paraId="54A85DA8" w14:textId="77777777" w:rsidTr="007C64A8">
        <w:trPr>
          <w:jc w:val="center"/>
        </w:trPr>
        <w:tc>
          <w:tcPr>
            <w:tcW w:w="1602" w:type="pct"/>
            <w:vMerge/>
            <w:tcBorders>
              <w:left w:val="single" w:sz="4" w:space="0" w:color="auto"/>
              <w:bottom w:val="single" w:sz="4" w:space="0" w:color="auto"/>
              <w:right w:val="single" w:sz="4" w:space="0" w:color="auto"/>
            </w:tcBorders>
            <w:vAlign w:val="center"/>
          </w:tcPr>
          <w:p w14:paraId="3D1D7BCA" w14:textId="77777777" w:rsidR="000260B1" w:rsidRPr="009C5B90" w:rsidRDefault="000260B1" w:rsidP="007C64A8">
            <w:pPr>
              <w:pStyle w:val="TAL"/>
              <w:rPr>
                <w:color w:val="000000"/>
                <w:lang w:val="en-US"/>
              </w:rPr>
            </w:pPr>
            <w:bookmarkStart w:id="161" w:name="_PERM_MCCTEMPBM_CRPT22160055___5" w:colFirst="0" w:colLast="0"/>
            <w:bookmarkEnd w:id="160"/>
          </w:p>
        </w:tc>
        <w:tc>
          <w:tcPr>
            <w:tcW w:w="1547" w:type="pct"/>
            <w:vMerge/>
            <w:tcBorders>
              <w:left w:val="single" w:sz="4" w:space="0" w:color="auto"/>
              <w:bottom w:val="single" w:sz="4" w:space="0" w:color="auto"/>
              <w:right w:val="single" w:sz="4" w:space="0" w:color="auto"/>
            </w:tcBorders>
            <w:vAlign w:val="center"/>
          </w:tcPr>
          <w:p w14:paraId="2F22D56B" w14:textId="77777777" w:rsidR="000260B1" w:rsidRPr="009C5B90" w:rsidRDefault="000260B1" w:rsidP="007C64A8">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666225F6"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E574221"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490DE2E" w14:textId="77777777" w:rsidR="000260B1" w:rsidRPr="009C5B90" w:rsidRDefault="000260B1" w:rsidP="007C64A8">
            <w:pPr>
              <w:pStyle w:val="TAL"/>
              <w:rPr>
                <w:color w:val="000000"/>
                <w:lang w:val="en-US"/>
              </w:rPr>
            </w:pPr>
            <w:r w:rsidRPr="009C5B90">
              <w:rPr>
                <w:lang w:val="en-US"/>
              </w:rPr>
              <w:t>Update Hss-EE-subscriptions</w:t>
            </w:r>
          </w:p>
        </w:tc>
      </w:tr>
      <w:bookmarkEnd w:id="161"/>
      <w:tr w:rsidR="000260B1" w:rsidRPr="009C5B90" w14:paraId="24A5CB0C"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5A1DD2CB" w14:textId="77777777" w:rsidR="000260B1" w:rsidRDefault="000260B1" w:rsidP="007C64A8">
            <w:pPr>
              <w:pStyle w:val="TAL"/>
            </w:pPr>
            <w:r w:rsidRPr="009C5B90">
              <w:t>EeProfileData</w:t>
            </w:r>
          </w:p>
          <w:p w14:paraId="452C8AA4"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8CF87B3" w14:textId="77777777" w:rsidR="000260B1" w:rsidRPr="009C5B90" w:rsidRDefault="000260B1" w:rsidP="007C64A8">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2C95BADD"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72E8C27"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FC35BCF" w14:textId="77777777" w:rsidR="000260B1" w:rsidRPr="009C5B90" w:rsidRDefault="000260B1" w:rsidP="007C64A8">
            <w:pPr>
              <w:pStyle w:val="TAL"/>
              <w:rPr>
                <w:lang w:val="en-US"/>
              </w:rPr>
            </w:pPr>
            <w:r w:rsidRPr="009C5B90">
              <w:t>Retrieve the UE's subscribed EE profile data.</w:t>
            </w:r>
          </w:p>
        </w:tc>
      </w:tr>
      <w:tr w:rsidR="000260B1" w:rsidRPr="009C5B90" w14:paraId="416C3702"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076B63B4" w14:textId="77777777" w:rsidR="000260B1" w:rsidRDefault="000260B1" w:rsidP="007C64A8">
            <w:pPr>
              <w:pStyle w:val="TAL"/>
              <w:rPr>
                <w:lang w:val="en-US"/>
              </w:rPr>
            </w:pPr>
            <w:r w:rsidRPr="009C5B90">
              <w:rPr>
                <w:lang w:val="en-US"/>
              </w:rPr>
              <w:t>ProvisionedParamenterData</w:t>
            </w:r>
          </w:p>
          <w:p w14:paraId="3DDCA9C9"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56A631A" w14:textId="77777777" w:rsidR="000260B1" w:rsidRPr="009C5B90" w:rsidRDefault="000260B1" w:rsidP="007C64A8">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6D68C98A"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8089EF4"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DC6DF2B" w14:textId="77777777" w:rsidR="000260B1" w:rsidRPr="009C5B90" w:rsidRDefault="000260B1" w:rsidP="007C64A8">
            <w:pPr>
              <w:pStyle w:val="TAL"/>
              <w:rPr>
                <w:lang w:val="en-US"/>
              </w:rPr>
            </w:pPr>
            <w:r w:rsidRPr="009C5B90">
              <w:rPr>
                <w:lang w:val="en-US"/>
              </w:rPr>
              <w:t>Update of provisioned parameters.</w:t>
            </w:r>
          </w:p>
        </w:tc>
      </w:tr>
      <w:tr w:rsidR="000260B1" w:rsidRPr="009C5B90" w14:paraId="5E15A16C"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71F04" w14:textId="77777777" w:rsidR="000260B1" w:rsidRPr="009C5B90" w:rsidRDefault="000260B1" w:rsidP="007C64A8">
            <w:pPr>
              <w:spacing w:after="0"/>
              <w:rPr>
                <w:rFonts w:ascii="Arial" w:hAnsi="Arial"/>
                <w:sz w:val="18"/>
                <w:lang w:val="en-US"/>
              </w:rPr>
            </w:pPr>
            <w:bookmarkStart w:id="162"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DCDBF"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658AE470"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C6A848A"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D6B7288" w14:textId="77777777" w:rsidR="000260B1" w:rsidRPr="009C5B90" w:rsidRDefault="000260B1" w:rsidP="007C64A8">
            <w:pPr>
              <w:pStyle w:val="TAL"/>
              <w:rPr>
                <w:lang w:val="en-US"/>
              </w:rPr>
            </w:pPr>
            <w:r w:rsidRPr="009C5B90">
              <w:rPr>
                <w:lang w:val="en-US"/>
              </w:rPr>
              <w:t>Retrieves the UE's provisioned parameters.</w:t>
            </w:r>
          </w:p>
        </w:tc>
      </w:tr>
      <w:tr w:rsidR="000260B1" w:rsidRPr="00ED5BED" w14:paraId="0F577F3D" w14:textId="77777777" w:rsidTr="007C64A8">
        <w:trPr>
          <w:jc w:val="center"/>
        </w:trPr>
        <w:tc>
          <w:tcPr>
            <w:tcW w:w="0" w:type="auto"/>
            <w:tcBorders>
              <w:top w:val="single" w:sz="4" w:space="0" w:color="auto"/>
              <w:left w:val="single" w:sz="4" w:space="0" w:color="auto"/>
              <w:bottom w:val="single" w:sz="4" w:space="0" w:color="auto"/>
              <w:right w:val="single" w:sz="4" w:space="0" w:color="auto"/>
            </w:tcBorders>
          </w:tcPr>
          <w:p w14:paraId="7EDE9A27" w14:textId="77777777" w:rsidR="000260B1" w:rsidRPr="00887E75" w:rsidRDefault="000260B1" w:rsidP="007C64A8">
            <w:pPr>
              <w:pStyle w:val="TAL"/>
              <w:rPr>
                <w:kern w:val="2"/>
                <w:lang w:val="en-US" w:eastAsia="zh-CN"/>
              </w:rPr>
            </w:pPr>
            <w:bookmarkStart w:id="163" w:name="_MCCTEMPBM_CRPT22160059___7" w:colFirst="0" w:colLast="0"/>
            <w:bookmarkEnd w:id="162"/>
            <w:r w:rsidRPr="00887E75">
              <w:rPr>
                <w:kern w:val="2"/>
                <w:lang w:val="en-US" w:eastAsia="zh-CN"/>
              </w:rPr>
              <w:t>PpProfileData</w:t>
            </w:r>
          </w:p>
          <w:p w14:paraId="3CCCB5EA" w14:textId="77777777" w:rsidR="000260B1" w:rsidRPr="00887E75" w:rsidRDefault="000260B1" w:rsidP="007C64A8">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146BB3A4" w14:textId="77777777" w:rsidR="000260B1" w:rsidRPr="00887E75" w:rsidRDefault="000260B1" w:rsidP="007C64A8">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D7680F" w14:textId="77777777" w:rsidR="000260B1" w:rsidRPr="00887E75" w:rsidRDefault="000260B1" w:rsidP="007C64A8">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1CBFB3E2" w14:textId="77777777" w:rsidR="000260B1" w:rsidRPr="00887E75" w:rsidRDefault="000260B1" w:rsidP="007C64A8">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0164B3EF" w14:textId="77777777" w:rsidR="000260B1" w:rsidRPr="00887E75" w:rsidRDefault="000260B1" w:rsidP="007C64A8">
            <w:pPr>
              <w:pStyle w:val="TAL"/>
              <w:rPr>
                <w:kern w:val="2"/>
                <w:lang w:val="en-US" w:eastAsia="zh-CN"/>
              </w:rPr>
            </w:pPr>
            <w:r w:rsidRPr="00887E75">
              <w:rPr>
                <w:kern w:val="2"/>
                <w:lang w:val="en-US" w:eastAsia="zh-CN"/>
              </w:rPr>
              <w:t>Retrieve the UE's subscribed PP profile data.</w:t>
            </w:r>
          </w:p>
        </w:tc>
      </w:tr>
      <w:tr w:rsidR="000260B1" w:rsidRPr="00ED5BED" w14:paraId="18ED864C" w14:textId="77777777" w:rsidTr="007C64A8">
        <w:trPr>
          <w:jc w:val="center"/>
        </w:trPr>
        <w:tc>
          <w:tcPr>
            <w:tcW w:w="0" w:type="auto"/>
            <w:tcBorders>
              <w:top w:val="single" w:sz="4" w:space="0" w:color="auto"/>
              <w:left w:val="single" w:sz="4" w:space="0" w:color="auto"/>
              <w:bottom w:val="single" w:sz="4" w:space="0" w:color="auto"/>
              <w:right w:val="single" w:sz="4" w:space="0" w:color="auto"/>
            </w:tcBorders>
          </w:tcPr>
          <w:p w14:paraId="2AB90F78" w14:textId="77777777" w:rsidR="000260B1" w:rsidRPr="00887E75" w:rsidRDefault="000260B1" w:rsidP="007C64A8">
            <w:pPr>
              <w:pStyle w:val="TAL"/>
              <w:rPr>
                <w:kern w:val="2"/>
                <w:lang w:val="en-US" w:eastAsia="zh-CN"/>
              </w:rPr>
            </w:pPr>
            <w:bookmarkStart w:id="164" w:name="_MCCTEMPBM_CRPT22160060___7" w:colFirst="0" w:colLast="0"/>
            <w:bookmarkEnd w:id="163"/>
            <w:r w:rsidRPr="00887E75">
              <w:rPr>
                <w:kern w:val="2"/>
                <w:lang w:val="en-US" w:eastAsia="zh-CN"/>
              </w:rPr>
              <w:t>ProvisionedParameterDataEntries</w:t>
            </w:r>
          </w:p>
          <w:p w14:paraId="18933870" w14:textId="77777777" w:rsidR="000260B1" w:rsidRPr="00887E75" w:rsidRDefault="000260B1" w:rsidP="007C64A8">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2E8E79B" w14:textId="77777777" w:rsidR="000260B1" w:rsidRPr="00887E75" w:rsidRDefault="000260B1" w:rsidP="007C64A8">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1C0A0F5F" w14:textId="77777777" w:rsidR="000260B1" w:rsidRPr="00887E75" w:rsidRDefault="000260B1" w:rsidP="007C64A8">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C7A71" w14:textId="77777777" w:rsidR="000260B1" w:rsidRPr="00887E75" w:rsidRDefault="000260B1" w:rsidP="007C64A8">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18F20D1B" w14:textId="77777777" w:rsidR="000260B1" w:rsidRPr="00887E75" w:rsidRDefault="000260B1" w:rsidP="007C64A8">
            <w:pPr>
              <w:pStyle w:val="TAL"/>
              <w:rPr>
                <w:kern w:val="2"/>
                <w:lang w:val="en-US" w:eastAsia="zh-CN"/>
              </w:rPr>
            </w:pPr>
            <w:r w:rsidRPr="00887E75">
              <w:rPr>
                <w:kern w:val="2"/>
                <w:lang w:val="en-US" w:eastAsia="zh-CN"/>
              </w:rPr>
              <w:t>Retrieve a Provisioned Parameter Data of multiple Entries</w:t>
            </w:r>
          </w:p>
        </w:tc>
      </w:tr>
      <w:tr w:rsidR="000260B1" w:rsidRPr="00ED5BED" w14:paraId="5AC93338" w14:textId="77777777" w:rsidTr="007C64A8">
        <w:trPr>
          <w:jc w:val="center"/>
        </w:trPr>
        <w:tc>
          <w:tcPr>
            <w:tcW w:w="0" w:type="auto"/>
            <w:vMerge w:val="restart"/>
            <w:tcBorders>
              <w:top w:val="single" w:sz="4" w:space="0" w:color="auto"/>
              <w:left w:val="single" w:sz="4" w:space="0" w:color="auto"/>
              <w:right w:val="single" w:sz="4" w:space="0" w:color="auto"/>
            </w:tcBorders>
          </w:tcPr>
          <w:p w14:paraId="6B45E201" w14:textId="77777777" w:rsidR="000260B1" w:rsidRPr="00887E75" w:rsidRDefault="000260B1" w:rsidP="007C64A8">
            <w:pPr>
              <w:pStyle w:val="TAL"/>
              <w:rPr>
                <w:kern w:val="2"/>
                <w:lang w:val="en-US" w:eastAsia="zh-CN"/>
              </w:rPr>
            </w:pPr>
            <w:bookmarkStart w:id="165" w:name="_MCCTEMPBM_CRPT22160061___7" w:colFirst="0" w:colLast="0"/>
            <w:bookmarkEnd w:id="164"/>
            <w:r w:rsidRPr="00887E75">
              <w:rPr>
                <w:kern w:val="2"/>
                <w:lang w:val="en-US" w:eastAsia="zh-CN"/>
              </w:rPr>
              <w:t>ProvisionedParameterDataEntry</w:t>
            </w:r>
          </w:p>
          <w:p w14:paraId="72FC3CBE" w14:textId="77777777" w:rsidR="000260B1" w:rsidRPr="00887E75" w:rsidRDefault="000260B1" w:rsidP="007C64A8">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51B332F1" w14:textId="77777777" w:rsidR="000260B1" w:rsidRPr="00887E75" w:rsidRDefault="000260B1" w:rsidP="007C64A8">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62B6335F" w14:textId="77777777" w:rsidR="000260B1" w:rsidRPr="00887E75" w:rsidRDefault="000260B1" w:rsidP="007C64A8">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2DDABF7" w14:textId="77777777" w:rsidR="000260B1" w:rsidRPr="00887E75" w:rsidRDefault="000260B1" w:rsidP="007C64A8">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0D1ADE27" w14:textId="77777777" w:rsidR="000260B1" w:rsidRPr="00887E75" w:rsidRDefault="000260B1" w:rsidP="007C64A8">
            <w:pPr>
              <w:pStyle w:val="TAL"/>
              <w:rPr>
                <w:kern w:val="2"/>
                <w:lang w:val="en-US" w:eastAsia="zh-CN"/>
              </w:rPr>
            </w:pPr>
            <w:r w:rsidRPr="00887E75">
              <w:rPr>
                <w:kern w:val="2"/>
                <w:lang w:val="en-US" w:eastAsia="zh-CN"/>
              </w:rPr>
              <w:t>Create a Provisioned Parameter Data Entry</w:t>
            </w:r>
          </w:p>
        </w:tc>
      </w:tr>
      <w:tr w:rsidR="000260B1" w:rsidRPr="009C5B90" w14:paraId="23D30036" w14:textId="77777777" w:rsidTr="007C64A8">
        <w:trPr>
          <w:jc w:val="center"/>
        </w:trPr>
        <w:tc>
          <w:tcPr>
            <w:tcW w:w="0" w:type="auto"/>
            <w:vMerge/>
            <w:tcBorders>
              <w:left w:val="single" w:sz="4" w:space="0" w:color="auto"/>
              <w:right w:val="single" w:sz="4" w:space="0" w:color="auto"/>
            </w:tcBorders>
          </w:tcPr>
          <w:p w14:paraId="73BECCE3" w14:textId="77777777" w:rsidR="000260B1" w:rsidRPr="009C5B90" w:rsidRDefault="000260B1" w:rsidP="007C64A8">
            <w:pPr>
              <w:spacing w:after="0"/>
              <w:rPr>
                <w:rFonts w:ascii="Arial" w:hAnsi="Arial"/>
                <w:sz w:val="18"/>
                <w:lang w:val="en-US"/>
              </w:rPr>
            </w:pPr>
            <w:bookmarkStart w:id="166" w:name="_MCCTEMPBM_CRPT22160062___7" w:colFirst="0" w:colLast="0"/>
            <w:bookmarkEnd w:id="165"/>
          </w:p>
        </w:tc>
        <w:tc>
          <w:tcPr>
            <w:tcW w:w="0" w:type="auto"/>
            <w:vMerge/>
            <w:tcBorders>
              <w:left w:val="single" w:sz="4" w:space="0" w:color="auto"/>
              <w:right w:val="single" w:sz="4" w:space="0" w:color="auto"/>
            </w:tcBorders>
          </w:tcPr>
          <w:p w14:paraId="79C72469"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7CCCB66"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6A4009D" w14:textId="77777777" w:rsidR="000260B1" w:rsidRPr="009C5B90" w:rsidRDefault="000260B1" w:rsidP="007C64A8">
            <w:pPr>
              <w:pStyle w:val="TAL"/>
              <w:rPr>
                <w:lang w:val="en-US"/>
              </w:rPr>
            </w:pPr>
            <w:r w:rsidRPr="009C5B90">
              <w:rPr>
                <w:lang w:val="en-US"/>
              </w:rPr>
              <w:t>DELETE</w:t>
            </w:r>
          </w:p>
          <w:p w14:paraId="4CB86AD7" w14:textId="77777777" w:rsidR="000260B1" w:rsidRPr="009C5B90" w:rsidRDefault="000260B1" w:rsidP="007C64A8">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59E791D8" w14:textId="77777777" w:rsidR="000260B1" w:rsidRPr="009C5B90" w:rsidRDefault="000260B1" w:rsidP="007C64A8">
            <w:pPr>
              <w:pStyle w:val="TAL"/>
              <w:rPr>
                <w:lang w:val="en-US"/>
              </w:rPr>
            </w:pPr>
            <w:r w:rsidRPr="009C5B90">
              <w:rPr>
                <w:lang w:val="en-US"/>
              </w:rPr>
              <w:t>Delete a Provisioned Parameter Data Entry</w:t>
            </w:r>
          </w:p>
        </w:tc>
      </w:tr>
      <w:tr w:rsidR="000260B1" w:rsidRPr="009C5B90" w14:paraId="24267E4E" w14:textId="77777777" w:rsidTr="007C64A8">
        <w:trPr>
          <w:jc w:val="center"/>
        </w:trPr>
        <w:tc>
          <w:tcPr>
            <w:tcW w:w="0" w:type="auto"/>
            <w:vMerge/>
            <w:tcBorders>
              <w:left w:val="single" w:sz="4" w:space="0" w:color="auto"/>
              <w:bottom w:val="single" w:sz="4" w:space="0" w:color="auto"/>
              <w:right w:val="single" w:sz="4" w:space="0" w:color="auto"/>
            </w:tcBorders>
          </w:tcPr>
          <w:p w14:paraId="70BBCAF1" w14:textId="77777777" w:rsidR="000260B1" w:rsidRPr="009C5B90" w:rsidRDefault="000260B1" w:rsidP="007C64A8">
            <w:pPr>
              <w:spacing w:after="0"/>
              <w:rPr>
                <w:rFonts w:ascii="Arial" w:hAnsi="Arial"/>
                <w:sz w:val="18"/>
                <w:lang w:val="en-US"/>
              </w:rPr>
            </w:pPr>
            <w:bookmarkStart w:id="167" w:name="_MCCTEMPBM_CRPT22160063___7" w:colFirst="0" w:colLast="0"/>
            <w:bookmarkEnd w:id="166"/>
          </w:p>
        </w:tc>
        <w:tc>
          <w:tcPr>
            <w:tcW w:w="0" w:type="auto"/>
            <w:vMerge/>
            <w:tcBorders>
              <w:left w:val="single" w:sz="4" w:space="0" w:color="auto"/>
              <w:bottom w:val="single" w:sz="4" w:space="0" w:color="auto"/>
              <w:right w:val="single" w:sz="4" w:space="0" w:color="auto"/>
            </w:tcBorders>
          </w:tcPr>
          <w:p w14:paraId="6F6569A6"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2092E6F0"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EB252BD"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5A1CF66C" w14:textId="77777777" w:rsidR="000260B1" w:rsidRPr="009C5B90" w:rsidRDefault="000260B1" w:rsidP="007C64A8">
            <w:pPr>
              <w:pStyle w:val="TAL"/>
              <w:rPr>
                <w:lang w:val="en-US"/>
              </w:rPr>
            </w:pPr>
            <w:r w:rsidRPr="009C5B90">
              <w:rPr>
                <w:lang w:val="en-US"/>
              </w:rPr>
              <w:t>Retrieve a Provisioned Parameter Data Entry</w:t>
            </w:r>
          </w:p>
        </w:tc>
      </w:tr>
      <w:bookmarkEnd w:id="167"/>
      <w:tr w:rsidR="000260B1" w:rsidRPr="009C5B90" w14:paraId="2B01BC7F"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73C82D7B" w14:textId="77777777" w:rsidR="000260B1" w:rsidRDefault="000260B1" w:rsidP="007C64A8">
            <w:pPr>
              <w:pStyle w:val="TAL"/>
              <w:rPr>
                <w:lang w:val="en-US"/>
              </w:rPr>
            </w:pPr>
            <w:r w:rsidRPr="009C5B90">
              <w:rPr>
                <w:lang w:val="en-US"/>
              </w:rPr>
              <w:t>SMSSubscriptionData</w:t>
            </w:r>
          </w:p>
          <w:p w14:paraId="6185BBE5"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28635E7" w14:textId="77777777" w:rsidR="000260B1" w:rsidRPr="009C5B90" w:rsidRDefault="000260B1" w:rsidP="007C64A8">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1CEC678"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4A0C47C"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69E8930"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0260B1" w:rsidRPr="009C5B90" w14:paraId="4624FAC7"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CA9279A" w14:textId="77777777" w:rsidR="000260B1" w:rsidRDefault="000260B1" w:rsidP="007C64A8">
            <w:pPr>
              <w:pStyle w:val="TAL"/>
              <w:rPr>
                <w:lang w:val="en-US"/>
              </w:rPr>
            </w:pPr>
            <w:r w:rsidRPr="009C5B90">
              <w:rPr>
                <w:lang w:val="en-US"/>
              </w:rPr>
              <w:t>SubscriptionDataSubscriptions</w:t>
            </w:r>
          </w:p>
          <w:p w14:paraId="00614C7D" w14:textId="77777777" w:rsidR="000260B1" w:rsidRPr="009C5B90" w:rsidRDefault="000260B1" w:rsidP="007C64A8">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FC00F88" w14:textId="77777777" w:rsidR="000260B1" w:rsidRPr="009C5B90" w:rsidRDefault="000260B1" w:rsidP="007C64A8">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7620B01E" w14:textId="77777777" w:rsidR="000260B1" w:rsidRPr="009C5B90" w:rsidRDefault="000260B1" w:rsidP="007C64A8">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5F1163B6" w14:textId="77777777" w:rsidR="000260B1" w:rsidRPr="009C5B90" w:rsidRDefault="000260B1" w:rsidP="007C64A8">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92B1DDA" w14:textId="77777777" w:rsidR="000260B1" w:rsidRPr="009C5B90" w:rsidRDefault="000260B1" w:rsidP="007C64A8">
            <w:pPr>
              <w:pStyle w:val="TAL"/>
              <w:rPr>
                <w:lang w:val="en-US"/>
              </w:rPr>
            </w:pPr>
            <w:r w:rsidRPr="009C5B90">
              <w:rPr>
                <w:lang w:val="en-US"/>
              </w:rPr>
              <w:t>Retrieve existing subscriptions</w:t>
            </w:r>
          </w:p>
        </w:tc>
      </w:tr>
      <w:tr w:rsidR="000260B1" w:rsidRPr="009C5B90" w14:paraId="07B0CF6F"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5822E" w14:textId="77777777" w:rsidR="000260B1" w:rsidRPr="009C5B90" w:rsidRDefault="000260B1" w:rsidP="007C64A8">
            <w:pPr>
              <w:spacing w:after="0"/>
              <w:rPr>
                <w:rFonts w:ascii="Arial" w:hAnsi="Arial"/>
                <w:sz w:val="18"/>
                <w:lang w:val="en-US"/>
              </w:rPr>
            </w:pPr>
            <w:bookmarkStart w:id="168"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FE90A"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55AC05AA"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3622D37" w14:textId="77777777" w:rsidR="000260B1" w:rsidRPr="009C5B90" w:rsidRDefault="000260B1" w:rsidP="007C64A8">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86D6462" w14:textId="77777777" w:rsidR="000260B1" w:rsidRPr="009C5B90" w:rsidRDefault="000260B1" w:rsidP="007C64A8">
            <w:pPr>
              <w:pStyle w:val="TAL"/>
              <w:rPr>
                <w:lang w:val="en-US"/>
              </w:rPr>
            </w:pPr>
            <w:r w:rsidRPr="009C5B90">
              <w:rPr>
                <w:lang w:val="en-US"/>
              </w:rPr>
              <w:t>Create a subscription, i.e. subscribe a node to receive notification for change of data</w:t>
            </w:r>
          </w:p>
        </w:tc>
      </w:tr>
      <w:tr w:rsidR="000260B1" w:rsidRPr="009C5B90" w14:paraId="4F911B66"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281E9" w14:textId="77777777" w:rsidR="000260B1" w:rsidRPr="009C5B90" w:rsidRDefault="000260B1" w:rsidP="007C64A8">
            <w:pPr>
              <w:spacing w:after="0"/>
              <w:rPr>
                <w:rFonts w:ascii="Arial" w:hAnsi="Arial"/>
                <w:sz w:val="18"/>
                <w:lang w:val="en-US"/>
              </w:rPr>
            </w:pPr>
            <w:bookmarkStart w:id="169" w:name="_MCCTEMPBM_CRPT22160065___7" w:colFirst="0" w:colLast="0"/>
            <w:bookmarkEnd w:id="16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E7E0B"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110640E5"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7F43CF3"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FD3131D" w14:textId="77777777" w:rsidR="000260B1" w:rsidRPr="009C5B90" w:rsidRDefault="000260B1" w:rsidP="007C64A8">
            <w:pPr>
              <w:pStyle w:val="TAL"/>
              <w:rPr>
                <w:lang w:val="en-US"/>
              </w:rPr>
            </w:pPr>
            <w:r w:rsidRPr="009C5B90">
              <w:rPr>
                <w:lang w:val="en-US"/>
              </w:rPr>
              <w:t>Deletes multiple subscriptions for a given UE.</w:t>
            </w:r>
          </w:p>
        </w:tc>
      </w:tr>
      <w:bookmarkEnd w:id="169"/>
      <w:tr w:rsidR="000260B1" w:rsidRPr="009C5B90" w14:paraId="25C53B7E" w14:textId="77777777" w:rsidTr="007C64A8">
        <w:trPr>
          <w:jc w:val="center"/>
        </w:trPr>
        <w:tc>
          <w:tcPr>
            <w:tcW w:w="1602" w:type="pct"/>
            <w:vMerge w:val="restart"/>
            <w:tcBorders>
              <w:top w:val="single" w:sz="4" w:space="0" w:color="auto"/>
              <w:left w:val="single" w:sz="4" w:space="0" w:color="auto"/>
              <w:right w:val="single" w:sz="4" w:space="0" w:color="auto"/>
            </w:tcBorders>
            <w:hideMark/>
          </w:tcPr>
          <w:p w14:paraId="0CD4E60F" w14:textId="77777777" w:rsidR="000260B1" w:rsidRDefault="000260B1" w:rsidP="007C64A8">
            <w:pPr>
              <w:pStyle w:val="TAL"/>
              <w:rPr>
                <w:lang w:val="en-US"/>
              </w:rPr>
            </w:pPr>
            <w:r w:rsidRPr="009C5B90">
              <w:rPr>
                <w:lang w:val="en-US"/>
              </w:rPr>
              <w:t>IndividualSubscriptionDataSubscription</w:t>
            </w:r>
          </w:p>
          <w:p w14:paraId="5E8A844C" w14:textId="77777777" w:rsidR="000260B1" w:rsidRPr="009C5B90" w:rsidRDefault="000260B1" w:rsidP="007C64A8">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3022FF4" w14:textId="77777777" w:rsidR="000260B1" w:rsidRPr="009C5B90" w:rsidRDefault="000260B1" w:rsidP="007C64A8">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05F65D0A"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75C015B"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FACDDC8" w14:textId="77777777" w:rsidR="000260B1" w:rsidRPr="009C5B90" w:rsidRDefault="000260B1" w:rsidP="007C64A8">
            <w:pPr>
              <w:pStyle w:val="TAL"/>
              <w:rPr>
                <w:lang w:val="en-US"/>
              </w:rPr>
            </w:pPr>
            <w:r w:rsidRPr="009C5B90">
              <w:rPr>
                <w:lang w:val="en-US"/>
              </w:rPr>
              <w:t>Delete the subscription identified by {subsId}, i.e. unsubscribe a node to receive notification for change of data</w:t>
            </w:r>
          </w:p>
        </w:tc>
      </w:tr>
      <w:tr w:rsidR="000260B1" w:rsidRPr="009C5B90" w14:paraId="4A14594E" w14:textId="77777777" w:rsidTr="007C64A8">
        <w:trPr>
          <w:jc w:val="center"/>
        </w:trPr>
        <w:tc>
          <w:tcPr>
            <w:tcW w:w="0" w:type="auto"/>
            <w:vMerge/>
            <w:tcBorders>
              <w:left w:val="single" w:sz="4" w:space="0" w:color="auto"/>
              <w:right w:val="single" w:sz="4" w:space="0" w:color="auto"/>
            </w:tcBorders>
            <w:vAlign w:val="center"/>
            <w:hideMark/>
          </w:tcPr>
          <w:p w14:paraId="1A8811BD" w14:textId="77777777" w:rsidR="000260B1" w:rsidRPr="009C5B90" w:rsidRDefault="000260B1" w:rsidP="007C64A8">
            <w:pPr>
              <w:spacing w:after="0"/>
              <w:rPr>
                <w:rFonts w:ascii="Arial" w:hAnsi="Arial"/>
                <w:sz w:val="18"/>
                <w:lang w:val="en-US" w:eastAsia="zh-CN"/>
              </w:rPr>
            </w:pPr>
            <w:bookmarkStart w:id="170" w:name="_MCCTEMPBM_CRPT22160066___7" w:colFirst="0" w:colLast="0"/>
          </w:p>
        </w:tc>
        <w:tc>
          <w:tcPr>
            <w:tcW w:w="0" w:type="auto"/>
            <w:vMerge/>
            <w:tcBorders>
              <w:left w:val="single" w:sz="4" w:space="0" w:color="auto"/>
              <w:right w:val="single" w:sz="4" w:space="0" w:color="auto"/>
            </w:tcBorders>
            <w:vAlign w:val="center"/>
            <w:hideMark/>
          </w:tcPr>
          <w:p w14:paraId="711D45A4"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0B05977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08FB56C"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42FD53D" w14:textId="77777777" w:rsidR="000260B1" w:rsidRPr="009C5B90" w:rsidRDefault="000260B1" w:rsidP="007C64A8">
            <w:pPr>
              <w:pStyle w:val="TAL"/>
              <w:rPr>
                <w:lang w:val="en-US"/>
              </w:rPr>
            </w:pPr>
            <w:r w:rsidRPr="00533C32">
              <w:rPr>
                <w:rFonts w:eastAsia="SimSun"/>
                <w:lang w:val="en-US"/>
              </w:rPr>
              <w:t>Update an individual Subscription to notification</w:t>
            </w:r>
          </w:p>
        </w:tc>
      </w:tr>
      <w:tr w:rsidR="000260B1" w:rsidRPr="009C5B90" w14:paraId="45D74382"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09B2DE81" w14:textId="77777777" w:rsidR="000260B1" w:rsidRPr="009C5B90" w:rsidRDefault="000260B1" w:rsidP="007C64A8">
            <w:pPr>
              <w:spacing w:after="0"/>
              <w:rPr>
                <w:rFonts w:ascii="Arial" w:hAnsi="Arial"/>
                <w:sz w:val="18"/>
                <w:lang w:val="en-US" w:eastAsia="zh-CN"/>
              </w:rPr>
            </w:pPr>
            <w:bookmarkStart w:id="171" w:name="_MCCTEMPBM_CRPT22160067___7" w:colFirst="0" w:colLast="0"/>
            <w:bookmarkEnd w:id="170"/>
          </w:p>
        </w:tc>
        <w:tc>
          <w:tcPr>
            <w:tcW w:w="0" w:type="auto"/>
            <w:vMerge/>
            <w:tcBorders>
              <w:left w:val="single" w:sz="4" w:space="0" w:color="auto"/>
              <w:bottom w:val="single" w:sz="4" w:space="0" w:color="auto"/>
              <w:right w:val="single" w:sz="4" w:space="0" w:color="auto"/>
            </w:tcBorders>
            <w:vAlign w:val="center"/>
            <w:hideMark/>
          </w:tcPr>
          <w:p w14:paraId="2E0EB42F"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0523473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EEDA8"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BA00B1D" w14:textId="77777777" w:rsidR="000260B1" w:rsidRPr="00533C32" w:rsidRDefault="000260B1" w:rsidP="007C64A8">
            <w:pPr>
              <w:pStyle w:val="TAL"/>
              <w:rPr>
                <w:rFonts w:eastAsia="SimSun"/>
                <w:lang w:val="en-US"/>
              </w:rPr>
            </w:pPr>
            <w:r>
              <w:rPr>
                <w:rFonts w:eastAsia="SimSun"/>
                <w:lang w:val="en-US"/>
              </w:rPr>
              <w:t>Retrieve an individual Subscription to notification</w:t>
            </w:r>
          </w:p>
        </w:tc>
      </w:tr>
      <w:bookmarkEnd w:id="171"/>
      <w:tr w:rsidR="000260B1" w:rsidRPr="009C5B90" w14:paraId="1BF3FFFB"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E45A253" w14:textId="77777777" w:rsidR="000260B1" w:rsidRDefault="000260B1" w:rsidP="007C64A8">
            <w:pPr>
              <w:pStyle w:val="TAL"/>
              <w:rPr>
                <w:lang w:val="en-US"/>
              </w:rPr>
            </w:pPr>
            <w:r w:rsidRPr="009C5B90">
              <w:rPr>
                <w:lang w:val="en-US"/>
              </w:rPr>
              <w:t>EeGroupSubscriptions</w:t>
            </w:r>
          </w:p>
          <w:p w14:paraId="00712AAA" w14:textId="77777777" w:rsidR="000260B1" w:rsidRPr="009C5B90" w:rsidRDefault="000260B1" w:rsidP="007C64A8">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107E6D70" w14:textId="77777777" w:rsidR="000260B1" w:rsidRPr="009C5B90" w:rsidRDefault="000260B1" w:rsidP="007C64A8">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5D392592"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4634D1B"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091FF18" w14:textId="77777777" w:rsidR="000260B1" w:rsidRPr="009C5B90" w:rsidRDefault="000260B1" w:rsidP="007C64A8">
            <w:pPr>
              <w:pStyle w:val="TAL"/>
              <w:rPr>
                <w:lang w:val="en-US"/>
              </w:rPr>
            </w:pPr>
            <w:r w:rsidRPr="009C5B90">
              <w:rPr>
                <w:lang w:val="en-US"/>
              </w:rPr>
              <w:t>Retrieve EE subscriptions for groups of UEs</w:t>
            </w:r>
          </w:p>
        </w:tc>
      </w:tr>
      <w:tr w:rsidR="000260B1" w:rsidRPr="009C5B90" w14:paraId="6B6C76ED"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005DD" w14:textId="77777777" w:rsidR="000260B1" w:rsidRPr="009C5B90" w:rsidRDefault="000260B1" w:rsidP="007C64A8">
            <w:pPr>
              <w:spacing w:after="0"/>
              <w:rPr>
                <w:rFonts w:ascii="Arial" w:hAnsi="Arial"/>
                <w:sz w:val="18"/>
                <w:lang w:val="en-US"/>
              </w:rPr>
            </w:pPr>
            <w:bookmarkStart w:id="172"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DECA4"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55CC251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B7070C" w14:textId="77777777" w:rsidR="000260B1" w:rsidRPr="009C5B90" w:rsidRDefault="000260B1" w:rsidP="007C64A8">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6F961339" w14:textId="77777777" w:rsidR="000260B1" w:rsidRPr="009C5B90" w:rsidRDefault="000260B1" w:rsidP="007C64A8">
            <w:pPr>
              <w:pStyle w:val="TAL"/>
              <w:rPr>
                <w:lang w:val="en-US"/>
              </w:rPr>
            </w:pPr>
            <w:r w:rsidRPr="009C5B90">
              <w:rPr>
                <w:lang w:val="en-US"/>
              </w:rPr>
              <w:t>Create an EE subscription for groups of UEs</w:t>
            </w:r>
          </w:p>
        </w:tc>
      </w:tr>
      <w:bookmarkEnd w:id="172"/>
      <w:tr w:rsidR="000260B1" w:rsidRPr="009C5B90" w14:paraId="4A267195" w14:textId="77777777" w:rsidTr="007C64A8">
        <w:trPr>
          <w:jc w:val="center"/>
        </w:trPr>
        <w:tc>
          <w:tcPr>
            <w:tcW w:w="1602" w:type="pct"/>
            <w:vMerge w:val="restart"/>
            <w:tcBorders>
              <w:top w:val="single" w:sz="4" w:space="0" w:color="auto"/>
              <w:left w:val="single" w:sz="4" w:space="0" w:color="auto"/>
              <w:right w:val="single" w:sz="4" w:space="0" w:color="auto"/>
            </w:tcBorders>
            <w:hideMark/>
          </w:tcPr>
          <w:p w14:paraId="3B1B60CD" w14:textId="77777777" w:rsidR="000260B1" w:rsidRDefault="000260B1" w:rsidP="007C64A8">
            <w:pPr>
              <w:pStyle w:val="TAL"/>
              <w:rPr>
                <w:lang w:val="en-US"/>
              </w:rPr>
            </w:pPr>
            <w:r w:rsidRPr="009C5B90">
              <w:rPr>
                <w:lang w:val="en-US"/>
              </w:rPr>
              <w:t>IndividualEeGroupSubscription</w:t>
            </w:r>
          </w:p>
          <w:p w14:paraId="245D784F"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0DD2E64" w14:textId="77777777" w:rsidR="000260B1" w:rsidRPr="009C5B90" w:rsidRDefault="000260B1" w:rsidP="007C64A8">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04974F1"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180763"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DE01F87" w14:textId="77777777" w:rsidR="000260B1" w:rsidRPr="009C5B90" w:rsidRDefault="000260B1" w:rsidP="007C64A8">
            <w:pPr>
              <w:pStyle w:val="TAL"/>
              <w:rPr>
                <w:lang w:val="en-US"/>
              </w:rPr>
            </w:pPr>
            <w:r w:rsidRPr="009C5B90">
              <w:rPr>
                <w:lang w:val="en-US" w:eastAsia="zh-CN"/>
              </w:rPr>
              <w:t>U</w:t>
            </w:r>
            <w:r w:rsidRPr="009C5B90">
              <w:rPr>
                <w:lang w:val="en-US"/>
              </w:rPr>
              <w:t>pdate an individual EE subscription for a group of UEs</w:t>
            </w:r>
          </w:p>
        </w:tc>
      </w:tr>
      <w:tr w:rsidR="000260B1" w:rsidRPr="009C5B90" w14:paraId="4AFD381B" w14:textId="77777777" w:rsidTr="007C64A8">
        <w:trPr>
          <w:jc w:val="center"/>
        </w:trPr>
        <w:tc>
          <w:tcPr>
            <w:tcW w:w="0" w:type="auto"/>
            <w:vMerge/>
            <w:tcBorders>
              <w:left w:val="single" w:sz="4" w:space="0" w:color="auto"/>
              <w:right w:val="single" w:sz="4" w:space="0" w:color="auto"/>
            </w:tcBorders>
            <w:vAlign w:val="center"/>
            <w:hideMark/>
          </w:tcPr>
          <w:p w14:paraId="3FE03E91" w14:textId="77777777" w:rsidR="000260B1" w:rsidRPr="009C5B90" w:rsidRDefault="000260B1" w:rsidP="007C64A8">
            <w:pPr>
              <w:spacing w:after="0"/>
              <w:rPr>
                <w:rFonts w:ascii="Arial" w:hAnsi="Arial"/>
                <w:sz w:val="18"/>
                <w:lang w:val="en-US"/>
              </w:rPr>
            </w:pPr>
            <w:bookmarkStart w:id="173" w:name="_MCCTEMPBM_CRPT22160069___7" w:colFirst="0" w:colLast="0"/>
          </w:p>
        </w:tc>
        <w:tc>
          <w:tcPr>
            <w:tcW w:w="0" w:type="auto"/>
            <w:vMerge/>
            <w:tcBorders>
              <w:left w:val="single" w:sz="4" w:space="0" w:color="auto"/>
              <w:right w:val="single" w:sz="4" w:space="0" w:color="auto"/>
            </w:tcBorders>
            <w:vAlign w:val="center"/>
            <w:hideMark/>
          </w:tcPr>
          <w:p w14:paraId="18CD0790"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0CA7CC59"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C572C2E"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57469CE1" w14:textId="77777777" w:rsidR="000260B1" w:rsidRPr="009C5B90" w:rsidRDefault="000260B1" w:rsidP="007C64A8">
            <w:pPr>
              <w:pStyle w:val="TAL"/>
              <w:rPr>
                <w:lang w:val="en-US"/>
              </w:rPr>
            </w:pPr>
            <w:r w:rsidRPr="009C5B90">
              <w:rPr>
                <w:lang w:val="en-US"/>
              </w:rPr>
              <w:t>Delete an individual EE subscription for a group of UEs</w:t>
            </w:r>
          </w:p>
        </w:tc>
      </w:tr>
      <w:tr w:rsidR="000260B1" w:rsidRPr="009C5B90" w14:paraId="158F806D" w14:textId="77777777" w:rsidTr="007C64A8">
        <w:trPr>
          <w:jc w:val="center"/>
        </w:trPr>
        <w:tc>
          <w:tcPr>
            <w:tcW w:w="0" w:type="auto"/>
            <w:vMerge/>
            <w:tcBorders>
              <w:left w:val="single" w:sz="4" w:space="0" w:color="auto"/>
              <w:right w:val="single" w:sz="4" w:space="0" w:color="auto"/>
            </w:tcBorders>
            <w:vAlign w:val="center"/>
            <w:hideMark/>
          </w:tcPr>
          <w:p w14:paraId="6F5E51E0" w14:textId="77777777" w:rsidR="000260B1" w:rsidRPr="009C5B90" w:rsidRDefault="000260B1" w:rsidP="007C64A8">
            <w:pPr>
              <w:spacing w:after="0"/>
              <w:rPr>
                <w:rFonts w:ascii="Arial" w:hAnsi="Arial"/>
                <w:sz w:val="18"/>
                <w:lang w:val="en-US"/>
              </w:rPr>
            </w:pPr>
            <w:bookmarkStart w:id="174" w:name="_MCCTEMPBM_CRPT22160070___7" w:colFirst="0" w:colLast="0"/>
            <w:bookmarkEnd w:id="173"/>
          </w:p>
        </w:tc>
        <w:tc>
          <w:tcPr>
            <w:tcW w:w="0" w:type="auto"/>
            <w:vMerge/>
            <w:tcBorders>
              <w:left w:val="single" w:sz="4" w:space="0" w:color="auto"/>
              <w:right w:val="single" w:sz="4" w:space="0" w:color="auto"/>
            </w:tcBorders>
            <w:vAlign w:val="center"/>
            <w:hideMark/>
          </w:tcPr>
          <w:p w14:paraId="1077F810"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57430B0"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7CB697"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C7592DB" w14:textId="77777777" w:rsidR="000260B1" w:rsidRPr="009C5B90" w:rsidRDefault="000260B1" w:rsidP="007C64A8">
            <w:pPr>
              <w:pStyle w:val="TAL"/>
              <w:rPr>
                <w:lang w:val="en-US"/>
              </w:rPr>
            </w:pPr>
            <w:r w:rsidRPr="00533C32">
              <w:rPr>
                <w:rFonts w:eastAsia="SimSun"/>
                <w:lang w:val="en-US"/>
              </w:rPr>
              <w:t>Update an individual EE subscription for a group of UEs</w:t>
            </w:r>
          </w:p>
        </w:tc>
      </w:tr>
      <w:bookmarkEnd w:id="174"/>
      <w:tr w:rsidR="000260B1" w:rsidRPr="009C5B90" w14:paraId="25EDF202"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3D3E9729" w14:textId="77777777" w:rsidR="000260B1" w:rsidRPr="009C5B90" w:rsidRDefault="000260B1" w:rsidP="007C64A8">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2539D743"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3703F73D"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30A718"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870595" w14:textId="77777777" w:rsidR="000260B1" w:rsidRPr="00533C32" w:rsidRDefault="000260B1" w:rsidP="007C64A8">
            <w:pPr>
              <w:pStyle w:val="TAL"/>
              <w:rPr>
                <w:rFonts w:eastAsia="SimSun"/>
                <w:lang w:val="en-US"/>
              </w:rPr>
            </w:pPr>
            <w:r w:rsidRPr="009C5B90">
              <w:rPr>
                <w:lang w:val="en-US"/>
              </w:rPr>
              <w:t>Retrieve an individual EE subscription for a group of UEs</w:t>
            </w:r>
          </w:p>
        </w:tc>
      </w:tr>
      <w:tr w:rsidR="000260B1" w:rsidRPr="009C5B90" w14:paraId="628FA3EC" w14:textId="77777777" w:rsidTr="007C64A8">
        <w:trPr>
          <w:jc w:val="center"/>
        </w:trPr>
        <w:tc>
          <w:tcPr>
            <w:tcW w:w="0" w:type="auto"/>
            <w:vMerge w:val="restart"/>
            <w:tcBorders>
              <w:left w:val="single" w:sz="4" w:space="0" w:color="auto"/>
              <w:right w:val="single" w:sz="4" w:space="0" w:color="auto"/>
            </w:tcBorders>
          </w:tcPr>
          <w:p w14:paraId="3469F824" w14:textId="77777777" w:rsidR="000260B1" w:rsidRDefault="000260B1" w:rsidP="007C64A8">
            <w:pPr>
              <w:pStyle w:val="TAL"/>
              <w:rPr>
                <w:lang w:val="en-US"/>
              </w:rPr>
            </w:pPr>
            <w:bookmarkStart w:id="175" w:name="_MCCTEMPBM_CRPT22160071___7" w:colFirst="0" w:colLast="0"/>
            <w:r w:rsidRPr="009C5B90">
              <w:rPr>
                <w:lang w:val="en-US"/>
              </w:rPr>
              <w:lastRenderedPageBreak/>
              <w:t>AmfGroupSubscriptionInfo</w:t>
            </w:r>
          </w:p>
          <w:p w14:paraId="60614682" w14:textId="77777777" w:rsidR="000260B1" w:rsidRPr="009C5B90" w:rsidRDefault="000260B1" w:rsidP="007C64A8">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0EDAC35E" w14:textId="77777777" w:rsidR="000260B1" w:rsidRPr="009C5B90" w:rsidRDefault="000260B1" w:rsidP="007C64A8">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7985B454"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1963E9C9"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290C93D2" w14:textId="77777777" w:rsidR="000260B1" w:rsidRPr="009C5B90" w:rsidRDefault="000260B1" w:rsidP="007C64A8">
            <w:pPr>
              <w:pStyle w:val="TAL"/>
              <w:rPr>
                <w:lang w:val="en-US"/>
              </w:rPr>
            </w:pPr>
            <w:r w:rsidRPr="009C5B90">
              <w:rPr>
                <w:lang w:val="en-US"/>
              </w:rPr>
              <w:t>Store information related to the Amf-EE-Subscription response for a group of UEs</w:t>
            </w:r>
          </w:p>
        </w:tc>
      </w:tr>
      <w:tr w:rsidR="000260B1" w:rsidRPr="009C5B90" w14:paraId="7C7B80C1" w14:textId="77777777" w:rsidTr="007C64A8">
        <w:trPr>
          <w:jc w:val="center"/>
        </w:trPr>
        <w:tc>
          <w:tcPr>
            <w:tcW w:w="0" w:type="auto"/>
            <w:vMerge/>
            <w:tcBorders>
              <w:left w:val="single" w:sz="4" w:space="0" w:color="auto"/>
              <w:right w:val="single" w:sz="4" w:space="0" w:color="auto"/>
            </w:tcBorders>
            <w:vAlign w:val="center"/>
          </w:tcPr>
          <w:p w14:paraId="3B907D43" w14:textId="77777777" w:rsidR="000260B1" w:rsidRPr="009C5B90" w:rsidRDefault="000260B1" w:rsidP="007C64A8">
            <w:pPr>
              <w:pStyle w:val="TAL"/>
              <w:rPr>
                <w:lang w:val="en-US"/>
              </w:rPr>
            </w:pPr>
          </w:p>
        </w:tc>
        <w:tc>
          <w:tcPr>
            <w:tcW w:w="0" w:type="auto"/>
            <w:vMerge/>
            <w:tcBorders>
              <w:left w:val="single" w:sz="4" w:space="0" w:color="auto"/>
              <w:right w:val="single" w:sz="4" w:space="0" w:color="auto"/>
            </w:tcBorders>
            <w:vAlign w:val="center"/>
          </w:tcPr>
          <w:p w14:paraId="312235BA"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0873F7DE"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3F8A436"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4C09E08" w14:textId="77777777" w:rsidR="000260B1" w:rsidRPr="009C5B90" w:rsidRDefault="000260B1" w:rsidP="007C64A8">
            <w:pPr>
              <w:pStyle w:val="TAL"/>
              <w:rPr>
                <w:lang w:val="en-US"/>
              </w:rPr>
            </w:pPr>
            <w:r w:rsidRPr="009C5B90">
              <w:rPr>
                <w:lang w:val="en-US"/>
              </w:rPr>
              <w:t>Delete the Amf-EE-subscriptions for a group of UEs</w:t>
            </w:r>
          </w:p>
        </w:tc>
      </w:tr>
      <w:tr w:rsidR="000260B1" w:rsidRPr="009C5B90" w14:paraId="6120A126" w14:textId="77777777" w:rsidTr="007C64A8">
        <w:trPr>
          <w:jc w:val="center"/>
        </w:trPr>
        <w:tc>
          <w:tcPr>
            <w:tcW w:w="0" w:type="auto"/>
            <w:vMerge/>
            <w:tcBorders>
              <w:left w:val="single" w:sz="4" w:space="0" w:color="auto"/>
              <w:right w:val="single" w:sz="4" w:space="0" w:color="auto"/>
            </w:tcBorders>
            <w:vAlign w:val="center"/>
          </w:tcPr>
          <w:p w14:paraId="290762E0" w14:textId="77777777" w:rsidR="000260B1" w:rsidRPr="009C5B90" w:rsidRDefault="000260B1" w:rsidP="007C64A8">
            <w:pPr>
              <w:pStyle w:val="TAL"/>
              <w:rPr>
                <w:lang w:val="en-US"/>
              </w:rPr>
            </w:pPr>
          </w:p>
        </w:tc>
        <w:tc>
          <w:tcPr>
            <w:tcW w:w="0" w:type="auto"/>
            <w:vMerge/>
            <w:tcBorders>
              <w:left w:val="single" w:sz="4" w:space="0" w:color="auto"/>
              <w:right w:val="single" w:sz="4" w:space="0" w:color="auto"/>
            </w:tcBorders>
            <w:vAlign w:val="center"/>
          </w:tcPr>
          <w:p w14:paraId="1B690178"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266A271F"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16B9186"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6BAA38A" w14:textId="77777777" w:rsidR="000260B1" w:rsidRPr="009C5B90" w:rsidRDefault="000260B1" w:rsidP="007C64A8">
            <w:pPr>
              <w:pStyle w:val="TAL"/>
              <w:rPr>
                <w:lang w:val="en-US"/>
              </w:rPr>
            </w:pPr>
            <w:r w:rsidRPr="009C5B90">
              <w:rPr>
                <w:lang w:val="en-US"/>
              </w:rPr>
              <w:t>Retrieve AMF-subscriptions for a group of UEs</w:t>
            </w:r>
          </w:p>
        </w:tc>
      </w:tr>
      <w:tr w:rsidR="000260B1" w:rsidRPr="009C5B90" w14:paraId="0C4A4117" w14:textId="77777777" w:rsidTr="007C64A8">
        <w:trPr>
          <w:jc w:val="center"/>
        </w:trPr>
        <w:tc>
          <w:tcPr>
            <w:tcW w:w="0" w:type="auto"/>
            <w:vMerge/>
            <w:tcBorders>
              <w:left w:val="single" w:sz="4" w:space="0" w:color="auto"/>
              <w:bottom w:val="single" w:sz="4" w:space="0" w:color="auto"/>
              <w:right w:val="single" w:sz="4" w:space="0" w:color="auto"/>
            </w:tcBorders>
            <w:vAlign w:val="center"/>
          </w:tcPr>
          <w:p w14:paraId="3BD31B9A" w14:textId="77777777" w:rsidR="000260B1" w:rsidRPr="009C5B90" w:rsidRDefault="000260B1" w:rsidP="007C64A8">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2CD6B2E5" w14:textId="77777777" w:rsidR="000260B1" w:rsidRPr="009C5B90" w:rsidRDefault="000260B1" w:rsidP="007C64A8">
            <w:pPr>
              <w:pStyle w:val="TAL"/>
              <w:rPr>
                <w:lang w:val="en-US"/>
              </w:rPr>
            </w:pPr>
          </w:p>
        </w:tc>
        <w:tc>
          <w:tcPr>
            <w:tcW w:w="469" w:type="pct"/>
            <w:vMerge/>
            <w:tcBorders>
              <w:left w:val="single" w:sz="4" w:space="0" w:color="auto"/>
              <w:bottom w:val="single" w:sz="4" w:space="0" w:color="auto"/>
              <w:right w:val="single" w:sz="4" w:space="0" w:color="auto"/>
            </w:tcBorders>
          </w:tcPr>
          <w:p w14:paraId="4399CDC3"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E77921F"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C2D98C3" w14:textId="77777777" w:rsidR="000260B1" w:rsidRPr="009C5B90" w:rsidRDefault="000260B1" w:rsidP="007C64A8">
            <w:pPr>
              <w:pStyle w:val="TAL"/>
              <w:rPr>
                <w:lang w:val="en-US"/>
              </w:rPr>
            </w:pPr>
            <w:r w:rsidRPr="009C5B90">
              <w:rPr>
                <w:lang w:val="en-US"/>
              </w:rPr>
              <w:t>Update AMF-subscriptions for a group of UEs</w:t>
            </w:r>
          </w:p>
        </w:tc>
      </w:tr>
      <w:tr w:rsidR="000260B1" w:rsidRPr="009C5B90" w14:paraId="763D8985" w14:textId="77777777" w:rsidTr="007C64A8">
        <w:trPr>
          <w:jc w:val="center"/>
        </w:trPr>
        <w:tc>
          <w:tcPr>
            <w:tcW w:w="0" w:type="auto"/>
            <w:vMerge w:val="restart"/>
            <w:tcBorders>
              <w:left w:val="single" w:sz="4" w:space="0" w:color="auto"/>
              <w:right w:val="single" w:sz="4" w:space="0" w:color="auto"/>
            </w:tcBorders>
          </w:tcPr>
          <w:p w14:paraId="17AFD770" w14:textId="77777777" w:rsidR="000260B1" w:rsidRDefault="000260B1" w:rsidP="007C64A8">
            <w:pPr>
              <w:pStyle w:val="TAL"/>
              <w:rPr>
                <w:lang w:val="en-US"/>
              </w:rPr>
            </w:pPr>
            <w:r w:rsidRPr="009C5B90">
              <w:rPr>
                <w:lang w:val="en-US"/>
              </w:rPr>
              <w:t>SmfGroupSubscriptionInfo</w:t>
            </w:r>
          </w:p>
          <w:p w14:paraId="4FE8B37C" w14:textId="77777777" w:rsidR="000260B1" w:rsidRPr="009C5B90" w:rsidRDefault="000260B1" w:rsidP="007C64A8">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2D3A870C" w14:textId="77777777" w:rsidR="000260B1" w:rsidRPr="009C5B90" w:rsidRDefault="000260B1" w:rsidP="007C64A8">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395B9986"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A1D6C12"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25C79F78" w14:textId="77777777" w:rsidR="000260B1" w:rsidRPr="009C5B90" w:rsidRDefault="000260B1" w:rsidP="007C64A8">
            <w:pPr>
              <w:pStyle w:val="TAL"/>
              <w:rPr>
                <w:lang w:val="en-US"/>
              </w:rPr>
            </w:pPr>
            <w:r w:rsidRPr="009C5B90">
              <w:rPr>
                <w:lang w:val="en-US"/>
              </w:rPr>
              <w:t>Store information related to the received Smf-EE-Subscription response for a group of UEs</w:t>
            </w:r>
          </w:p>
        </w:tc>
      </w:tr>
      <w:tr w:rsidR="000260B1" w:rsidRPr="009C5B90" w14:paraId="42DB93B8" w14:textId="77777777" w:rsidTr="007C64A8">
        <w:trPr>
          <w:jc w:val="center"/>
        </w:trPr>
        <w:tc>
          <w:tcPr>
            <w:tcW w:w="0" w:type="auto"/>
            <w:vMerge/>
            <w:tcBorders>
              <w:left w:val="single" w:sz="4" w:space="0" w:color="auto"/>
              <w:right w:val="single" w:sz="4" w:space="0" w:color="auto"/>
            </w:tcBorders>
            <w:vAlign w:val="center"/>
          </w:tcPr>
          <w:p w14:paraId="31D1A5BC" w14:textId="77777777" w:rsidR="000260B1" w:rsidRPr="009C5B90" w:rsidRDefault="000260B1" w:rsidP="007C64A8">
            <w:pPr>
              <w:pStyle w:val="TAL"/>
              <w:rPr>
                <w:lang w:val="en-US"/>
              </w:rPr>
            </w:pPr>
          </w:p>
        </w:tc>
        <w:tc>
          <w:tcPr>
            <w:tcW w:w="0" w:type="auto"/>
            <w:vMerge/>
            <w:tcBorders>
              <w:left w:val="single" w:sz="4" w:space="0" w:color="auto"/>
              <w:right w:val="single" w:sz="4" w:space="0" w:color="auto"/>
            </w:tcBorders>
            <w:vAlign w:val="center"/>
          </w:tcPr>
          <w:p w14:paraId="52CFDEDC"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0BA5754B"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59169C7"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693E597" w14:textId="77777777" w:rsidR="000260B1" w:rsidRPr="009C5B90" w:rsidRDefault="000260B1" w:rsidP="007C64A8">
            <w:pPr>
              <w:pStyle w:val="TAL"/>
              <w:rPr>
                <w:lang w:val="en-US"/>
              </w:rPr>
            </w:pPr>
            <w:r w:rsidRPr="009C5B90">
              <w:rPr>
                <w:lang w:val="en-US"/>
              </w:rPr>
              <w:t>Delete the Smf-EE-subscriptions for a group of UEs</w:t>
            </w:r>
          </w:p>
        </w:tc>
      </w:tr>
      <w:tr w:rsidR="000260B1" w:rsidRPr="009C5B90" w14:paraId="639D8B67" w14:textId="77777777" w:rsidTr="007C64A8">
        <w:trPr>
          <w:jc w:val="center"/>
        </w:trPr>
        <w:tc>
          <w:tcPr>
            <w:tcW w:w="0" w:type="auto"/>
            <w:vMerge/>
            <w:tcBorders>
              <w:left w:val="single" w:sz="4" w:space="0" w:color="auto"/>
              <w:right w:val="single" w:sz="4" w:space="0" w:color="auto"/>
            </w:tcBorders>
            <w:vAlign w:val="center"/>
          </w:tcPr>
          <w:p w14:paraId="7CBEC6B8" w14:textId="77777777" w:rsidR="000260B1" w:rsidRPr="009C5B90" w:rsidRDefault="000260B1" w:rsidP="007C64A8">
            <w:pPr>
              <w:pStyle w:val="TAL"/>
              <w:rPr>
                <w:lang w:val="en-US"/>
              </w:rPr>
            </w:pPr>
          </w:p>
        </w:tc>
        <w:tc>
          <w:tcPr>
            <w:tcW w:w="0" w:type="auto"/>
            <w:vMerge/>
            <w:tcBorders>
              <w:left w:val="single" w:sz="4" w:space="0" w:color="auto"/>
              <w:right w:val="single" w:sz="4" w:space="0" w:color="auto"/>
            </w:tcBorders>
            <w:vAlign w:val="center"/>
          </w:tcPr>
          <w:p w14:paraId="3DDA689F"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7EEC6543"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DF5C2CF"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83F689F" w14:textId="77777777" w:rsidR="000260B1" w:rsidRPr="009C5B90" w:rsidRDefault="000260B1" w:rsidP="007C64A8">
            <w:pPr>
              <w:pStyle w:val="TAL"/>
              <w:rPr>
                <w:lang w:val="en-US"/>
              </w:rPr>
            </w:pPr>
            <w:r w:rsidRPr="009C5B90">
              <w:rPr>
                <w:lang w:val="en-US"/>
              </w:rPr>
              <w:t>Retrieve SMF-subscriptions for a group of UEs</w:t>
            </w:r>
          </w:p>
        </w:tc>
      </w:tr>
      <w:tr w:rsidR="000260B1" w:rsidRPr="009C5B90" w14:paraId="0F59113C" w14:textId="77777777" w:rsidTr="007C64A8">
        <w:trPr>
          <w:jc w:val="center"/>
        </w:trPr>
        <w:tc>
          <w:tcPr>
            <w:tcW w:w="0" w:type="auto"/>
            <w:vMerge/>
            <w:tcBorders>
              <w:left w:val="single" w:sz="4" w:space="0" w:color="auto"/>
              <w:bottom w:val="single" w:sz="4" w:space="0" w:color="auto"/>
              <w:right w:val="single" w:sz="4" w:space="0" w:color="auto"/>
            </w:tcBorders>
            <w:vAlign w:val="center"/>
          </w:tcPr>
          <w:p w14:paraId="2DF9E0FC" w14:textId="77777777" w:rsidR="000260B1" w:rsidRPr="009C5B90" w:rsidRDefault="000260B1" w:rsidP="007C64A8">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6638F2F8" w14:textId="77777777" w:rsidR="000260B1" w:rsidRPr="009C5B90" w:rsidRDefault="000260B1" w:rsidP="007C64A8">
            <w:pPr>
              <w:pStyle w:val="TAL"/>
              <w:rPr>
                <w:lang w:val="en-US"/>
              </w:rPr>
            </w:pPr>
          </w:p>
        </w:tc>
        <w:tc>
          <w:tcPr>
            <w:tcW w:w="469" w:type="pct"/>
            <w:vMerge/>
            <w:tcBorders>
              <w:left w:val="single" w:sz="4" w:space="0" w:color="auto"/>
              <w:bottom w:val="single" w:sz="4" w:space="0" w:color="auto"/>
              <w:right w:val="single" w:sz="4" w:space="0" w:color="auto"/>
            </w:tcBorders>
          </w:tcPr>
          <w:p w14:paraId="31CE029D"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4717CD"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0D68FA5A" w14:textId="77777777" w:rsidR="000260B1" w:rsidRPr="009C5B90" w:rsidRDefault="000260B1" w:rsidP="007C64A8">
            <w:pPr>
              <w:pStyle w:val="TAL"/>
              <w:rPr>
                <w:lang w:val="en-US"/>
              </w:rPr>
            </w:pPr>
            <w:r w:rsidRPr="009C5B90">
              <w:rPr>
                <w:lang w:val="en-US"/>
              </w:rPr>
              <w:t>Update SMF-subscriptions for a group of UEs</w:t>
            </w:r>
          </w:p>
        </w:tc>
      </w:tr>
      <w:tr w:rsidR="000260B1" w:rsidRPr="009C5B90" w14:paraId="2537B4B6" w14:textId="77777777" w:rsidTr="007C64A8">
        <w:trPr>
          <w:jc w:val="center"/>
        </w:trPr>
        <w:tc>
          <w:tcPr>
            <w:tcW w:w="0" w:type="auto"/>
            <w:vMerge w:val="restart"/>
            <w:tcBorders>
              <w:left w:val="single" w:sz="4" w:space="0" w:color="auto"/>
              <w:right w:val="single" w:sz="4" w:space="0" w:color="auto"/>
            </w:tcBorders>
          </w:tcPr>
          <w:p w14:paraId="66F6E9A9" w14:textId="77777777" w:rsidR="000260B1" w:rsidRDefault="000260B1" w:rsidP="007C64A8">
            <w:pPr>
              <w:pStyle w:val="TAL"/>
              <w:rPr>
                <w:lang w:val="en-US"/>
              </w:rPr>
            </w:pPr>
            <w:r w:rsidRPr="009C5B90">
              <w:rPr>
                <w:lang w:val="en-US"/>
              </w:rPr>
              <w:t>HssGroupSubscriptionInfo</w:t>
            </w:r>
          </w:p>
          <w:p w14:paraId="296EE172" w14:textId="77777777" w:rsidR="000260B1" w:rsidRPr="009C5B90" w:rsidRDefault="000260B1" w:rsidP="007C64A8">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1DCB9F38" w14:textId="77777777" w:rsidR="000260B1" w:rsidRPr="009C5B90" w:rsidRDefault="000260B1" w:rsidP="007C64A8">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27A7E1CA"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E8DCFEE"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516EDD96" w14:textId="77777777" w:rsidR="000260B1" w:rsidRPr="009C5B90" w:rsidRDefault="000260B1" w:rsidP="007C64A8">
            <w:pPr>
              <w:pStyle w:val="TAL"/>
              <w:rPr>
                <w:lang w:val="en-US"/>
              </w:rPr>
            </w:pPr>
            <w:r w:rsidRPr="009C5B90">
              <w:rPr>
                <w:lang w:val="en-US"/>
              </w:rPr>
              <w:t>Store information related to the Hss-EE-Subscriptions for a group of UEs</w:t>
            </w:r>
          </w:p>
        </w:tc>
      </w:tr>
      <w:tr w:rsidR="000260B1" w:rsidRPr="009C5B90" w14:paraId="7889A5BC" w14:textId="77777777" w:rsidTr="007C64A8">
        <w:trPr>
          <w:jc w:val="center"/>
        </w:trPr>
        <w:tc>
          <w:tcPr>
            <w:tcW w:w="0" w:type="auto"/>
            <w:vMerge/>
            <w:tcBorders>
              <w:left w:val="single" w:sz="4" w:space="0" w:color="auto"/>
              <w:right w:val="single" w:sz="4" w:space="0" w:color="auto"/>
            </w:tcBorders>
            <w:vAlign w:val="center"/>
          </w:tcPr>
          <w:p w14:paraId="651C6F33" w14:textId="77777777" w:rsidR="000260B1" w:rsidRPr="009C5B90" w:rsidRDefault="000260B1" w:rsidP="007C64A8">
            <w:pPr>
              <w:pStyle w:val="TAL"/>
              <w:rPr>
                <w:lang w:val="en-US"/>
              </w:rPr>
            </w:pPr>
          </w:p>
        </w:tc>
        <w:tc>
          <w:tcPr>
            <w:tcW w:w="0" w:type="auto"/>
            <w:vMerge/>
            <w:tcBorders>
              <w:left w:val="single" w:sz="4" w:space="0" w:color="auto"/>
              <w:right w:val="single" w:sz="4" w:space="0" w:color="auto"/>
            </w:tcBorders>
            <w:vAlign w:val="center"/>
          </w:tcPr>
          <w:p w14:paraId="0EE2E381"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313E7586"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42F6F38"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ACA9381" w14:textId="77777777" w:rsidR="000260B1" w:rsidRPr="009C5B90" w:rsidRDefault="000260B1" w:rsidP="007C64A8">
            <w:pPr>
              <w:pStyle w:val="TAL"/>
              <w:rPr>
                <w:lang w:val="en-US"/>
              </w:rPr>
            </w:pPr>
            <w:r w:rsidRPr="009C5B90">
              <w:rPr>
                <w:lang w:val="en-US"/>
              </w:rPr>
              <w:t>Delete the Hss-EE-subscriptions for a group of UEs</w:t>
            </w:r>
          </w:p>
        </w:tc>
      </w:tr>
      <w:tr w:rsidR="000260B1" w:rsidRPr="009C5B90" w14:paraId="23C8A228" w14:textId="77777777" w:rsidTr="007C64A8">
        <w:trPr>
          <w:jc w:val="center"/>
        </w:trPr>
        <w:tc>
          <w:tcPr>
            <w:tcW w:w="0" w:type="auto"/>
            <w:vMerge/>
            <w:tcBorders>
              <w:left w:val="single" w:sz="4" w:space="0" w:color="auto"/>
              <w:right w:val="single" w:sz="4" w:space="0" w:color="auto"/>
            </w:tcBorders>
            <w:vAlign w:val="center"/>
          </w:tcPr>
          <w:p w14:paraId="53A81076" w14:textId="77777777" w:rsidR="000260B1" w:rsidRPr="009C5B90" w:rsidRDefault="000260B1" w:rsidP="007C64A8">
            <w:pPr>
              <w:pStyle w:val="TAL"/>
              <w:rPr>
                <w:lang w:val="en-US"/>
              </w:rPr>
            </w:pPr>
          </w:p>
        </w:tc>
        <w:tc>
          <w:tcPr>
            <w:tcW w:w="0" w:type="auto"/>
            <w:vMerge/>
            <w:tcBorders>
              <w:left w:val="single" w:sz="4" w:space="0" w:color="auto"/>
              <w:right w:val="single" w:sz="4" w:space="0" w:color="auto"/>
            </w:tcBorders>
            <w:vAlign w:val="center"/>
          </w:tcPr>
          <w:p w14:paraId="718C5FBF"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31421D45"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069B5B5"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26CD233" w14:textId="77777777" w:rsidR="000260B1" w:rsidRPr="009C5B90" w:rsidRDefault="000260B1" w:rsidP="007C64A8">
            <w:pPr>
              <w:pStyle w:val="TAL"/>
              <w:rPr>
                <w:lang w:val="en-US"/>
              </w:rPr>
            </w:pPr>
            <w:r w:rsidRPr="009C5B90">
              <w:rPr>
                <w:lang w:val="en-US"/>
              </w:rPr>
              <w:t>Retrieve Hss-EE-subscriptions for a group of UEs</w:t>
            </w:r>
          </w:p>
        </w:tc>
      </w:tr>
      <w:tr w:rsidR="000260B1" w:rsidRPr="009C5B90" w14:paraId="0D9C70F0" w14:textId="77777777" w:rsidTr="007C64A8">
        <w:trPr>
          <w:jc w:val="center"/>
        </w:trPr>
        <w:tc>
          <w:tcPr>
            <w:tcW w:w="0" w:type="auto"/>
            <w:vMerge/>
            <w:tcBorders>
              <w:left w:val="single" w:sz="4" w:space="0" w:color="auto"/>
              <w:bottom w:val="single" w:sz="4" w:space="0" w:color="auto"/>
              <w:right w:val="single" w:sz="4" w:space="0" w:color="auto"/>
            </w:tcBorders>
            <w:vAlign w:val="center"/>
          </w:tcPr>
          <w:p w14:paraId="630191C7" w14:textId="77777777" w:rsidR="000260B1" w:rsidRPr="009C5B90" w:rsidRDefault="000260B1" w:rsidP="007C64A8">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4E426771" w14:textId="77777777" w:rsidR="000260B1" w:rsidRPr="009C5B90" w:rsidRDefault="000260B1" w:rsidP="007C64A8">
            <w:pPr>
              <w:pStyle w:val="TAL"/>
              <w:rPr>
                <w:lang w:val="en-US"/>
              </w:rPr>
            </w:pPr>
          </w:p>
        </w:tc>
        <w:tc>
          <w:tcPr>
            <w:tcW w:w="469" w:type="pct"/>
            <w:vMerge/>
            <w:tcBorders>
              <w:left w:val="single" w:sz="4" w:space="0" w:color="auto"/>
              <w:bottom w:val="single" w:sz="4" w:space="0" w:color="auto"/>
              <w:right w:val="single" w:sz="4" w:space="0" w:color="auto"/>
            </w:tcBorders>
          </w:tcPr>
          <w:p w14:paraId="6487465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4A1A3B0"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8115FFE" w14:textId="77777777" w:rsidR="000260B1" w:rsidRPr="009C5B90" w:rsidRDefault="000260B1" w:rsidP="007C64A8">
            <w:pPr>
              <w:pStyle w:val="TAL"/>
              <w:rPr>
                <w:lang w:val="en-US"/>
              </w:rPr>
            </w:pPr>
            <w:r w:rsidRPr="009C5B90">
              <w:rPr>
                <w:lang w:val="en-US"/>
              </w:rPr>
              <w:t>Update Hss-EE-subscriptions for a group of UEs</w:t>
            </w:r>
          </w:p>
        </w:tc>
      </w:tr>
      <w:bookmarkEnd w:id="175"/>
      <w:tr w:rsidR="000260B1" w:rsidRPr="009C5B90" w14:paraId="685CD710" w14:textId="77777777" w:rsidTr="007C64A8">
        <w:trPr>
          <w:jc w:val="center"/>
        </w:trPr>
        <w:tc>
          <w:tcPr>
            <w:tcW w:w="0" w:type="auto"/>
            <w:tcBorders>
              <w:left w:val="single" w:sz="4" w:space="0" w:color="auto"/>
              <w:bottom w:val="single" w:sz="4" w:space="0" w:color="auto"/>
              <w:right w:val="single" w:sz="4" w:space="0" w:color="auto"/>
            </w:tcBorders>
          </w:tcPr>
          <w:p w14:paraId="45A55C9D" w14:textId="77777777" w:rsidR="000260B1" w:rsidRDefault="000260B1" w:rsidP="007C64A8">
            <w:pPr>
              <w:pStyle w:val="TAL"/>
              <w:rPr>
                <w:lang w:val="en-US"/>
              </w:rPr>
            </w:pPr>
            <w:r w:rsidRPr="009C5B90">
              <w:rPr>
                <w:lang w:val="en-US"/>
              </w:rPr>
              <w:t>EeGroupProfileData</w:t>
            </w:r>
          </w:p>
          <w:p w14:paraId="73DEBA10" w14:textId="77777777" w:rsidR="000260B1" w:rsidRPr="009C5B90" w:rsidRDefault="000260B1" w:rsidP="007C64A8">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4294FF82" w14:textId="77777777" w:rsidR="000260B1" w:rsidRPr="009C5B90" w:rsidRDefault="000260B1" w:rsidP="007C64A8">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691AF644"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A6678F3"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583AF1D8" w14:textId="77777777" w:rsidR="000260B1" w:rsidRPr="009C5B90" w:rsidRDefault="000260B1" w:rsidP="007C64A8">
            <w:pPr>
              <w:pStyle w:val="TAL"/>
              <w:rPr>
                <w:lang w:val="en-US"/>
              </w:rPr>
            </w:pPr>
            <w:r w:rsidRPr="009C5B90">
              <w:rPr>
                <w:lang w:val="en-US"/>
              </w:rPr>
              <w:t>Retrieve the subscribed EE profile data for a group of UEs.</w:t>
            </w:r>
          </w:p>
        </w:tc>
      </w:tr>
      <w:tr w:rsidR="000260B1" w:rsidRPr="009C5B90" w14:paraId="5672D4A9"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4CB37AB8" w14:textId="77777777" w:rsidR="000260B1" w:rsidRDefault="000260B1" w:rsidP="007C64A8">
            <w:pPr>
              <w:pStyle w:val="TAL"/>
              <w:rPr>
                <w:lang w:val="en-US"/>
              </w:rPr>
            </w:pPr>
            <w:r w:rsidRPr="009C5B90">
              <w:rPr>
                <w:lang w:val="en-US"/>
              </w:rPr>
              <w:t>TraceData</w:t>
            </w:r>
          </w:p>
          <w:p w14:paraId="1C77D2FE"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BE60E33"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03BB8FA6"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D8293F8"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5736192"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0260B1" w:rsidRPr="009C5B90" w14:paraId="1D2E186A"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0E554132" w14:textId="77777777" w:rsidR="000260B1" w:rsidRDefault="000260B1" w:rsidP="007C64A8">
            <w:pPr>
              <w:pStyle w:val="TAL"/>
              <w:rPr>
                <w:lang w:val="en-US" w:eastAsia="zh-CN"/>
              </w:rPr>
            </w:pPr>
            <w:r w:rsidRPr="009C5B90">
              <w:rPr>
                <w:lang w:val="en-US" w:eastAsia="zh-CN"/>
              </w:rPr>
              <w:t>IdentityData</w:t>
            </w:r>
          </w:p>
          <w:p w14:paraId="77B2E0EB" w14:textId="77777777" w:rsidR="000260B1" w:rsidRPr="009C5B90" w:rsidRDefault="000260B1" w:rsidP="007C64A8">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46B9BB2" w14:textId="77777777" w:rsidR="000260B1" w:rsidRPr="009C5B90" w:rsidRDefault="000260B1" w:rsidP="007C64A8">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4F40CD1C"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4099606"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ECD1867" w14:textId="77777777" w:rsidR="000260B1" w:rsidRPr="009C5B90" w:rsidRDefault="000260B1" w:rsidP="007C64A8">
            <w:pPr>
              <w:pStyle w:val="TAL"/>
              <w:rPr>
                <w:lang w:val="en-US"/>
              </w:rPr>
            </w:pPr>
            <w:r w:rsidRPr="009C5B90">
              <w:rPr>
                <w:lang w:val="en-US"/>
              </w:rPr>
              <w:t>Retrieve identity data that corresponds to the provided ueId</w:t>
            </w:r>
          </w:p>
        </w:tc>
      </w:tr>
      <w:tr w:rsidR="000260B1" w:rsidRPr="009C5B90" w14:paraId="35ACB77E"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0C6B4AB1" w14:textId="77777777" w:rsidR="000260B1" w:rsidRPr="009C5B90" w:rsidRDefault="000260B1" w:rsidP="007C64A8">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0B1D13EA" w14:textId="77777777" w:rsidR="000260B1" w:rsidRPr="009C5B90" w:rsidRDefault="000260B1" w:rsidP="007C64A8">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7591A08B"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EC8D899"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A2A5933" w14:textId="77777777" w:rsidR="000260B1" w:rsidRPr="009C5B90" w:rsidRDefault="000260B1" w:rsidP="007C64A8">
            <w:pPr>
              <w:pStyle w:val="TAL"/>
              <w:rPr>
                <w:lang w:val="en-US"/>
              </w:rPr>
            </w:pPr>
            <w:r w:rsidRPr="009C5B90">
              <w:rPr>
                <w:lang w:val="en-US"/>
              </w:rPr>
              <w:t>Retrieve shared data</w:t>
            </w:r>
          </w:p>
        </w:tc>
      </w:tr>
      <w:tr w:rsidR="000260B1" w:rsidRPr="009C5B90" w14:paraId="331ED2F8"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tcPr>
          <w:p w14:paraId="3E083EEE" w14:textId="77777777" w:rsidR="000260B1" w:rsidRPr="009C5B90" w:rsidRDefault="000260B1" w:rsidP="007C64A8">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5D63085A" w14:textId="77777777" w:rsidR="000260B1" w:rsidRPr="009C5B90" w:rsidRDefault="000260B1" w:rsidP="007C64A8">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3B444102" w14:textId="77777777" w:rsidR="000260B1" w:rsidRPr="009C5B90" w:rsidRDefault="000260B1" w:rsidP="007C64A8">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47EBB2C" w14:textId="77777777" w:rsidR="000260B1" w:rsidRPr="009C5B90" w:rsidRDefault="000260B1" w:rsidP="007C64A8">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4CDF71D5" w14:textId="77777777" w:rsidR="000260B1" w:rsidRPr="009C5B90" w:rsidRDefault="000260B1" w:rsidP="007C64A8">
            <w:pPr>
              <w:pStyle w:val="TAL"/>
              <w:rPr>
                <w:lang w:val="en-US"/>
              </w:rPr>
            </w:pPr>
            <w:r w:rsidRPr="009C5B90">
              <w:rPr>
                <w:lang w:eastAsia="zh-CN"/>
              </w:rPr>
              <w:t xml:space="preserve">Retrieve the </w:t>
            </w:r>
            <w:r w:rsidRPr="009C5B90">
              <w:t>individual Shared Data</w:t>
            </w:r>
          </w:p>
        </w:tc>
      </w:tr>
      <w:tr w:rsidR="000260B1" w:rsidRPr="009C5B90" w14:paraId="05D27F88"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40903EB9" w14:textId="77777777" w:rsidR="000260B1" w:rsidRDefault="000260B1" w:rsidP="007C64A8">
            <w:pPr>
              <w:pStyle w:val="TAL"/>
              <w:rPr>
                <w:lang w:val="en-US" w:eastAsia="zh-CN"/>
              </w:rPr>
            </w:pPr>
            <w:r w:rsidRPr="009C5B90">
              <w:rPr>
                <w:lang w:val="en-US" w:eastAsia="zh-CN"/>
              </w:rPr>
              <w:t>GroupIdentifiers</w:t>
            </w:r>
          </w:p>
          <w:p w14:paraId="78C315BF" w14:textId="77777777" w:rsidR="000260B1" w:rsidRPr="009C5B90" w:rsidRDefault="000260B1" w:rsidP="007C64A8">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F2638B8" w14:textId="77777777" w:rsidR="000260B1" w:rsidRPr="009C5B90" w:rsidRDefault="000260B1" w:rsidP="007C64A8">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285AE042"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15A0FBB"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1A44E9" w14:textId="77777777" w:rsidR="000260B1" w:rsidRPr="009C5B90" w:rsidRDefault="000260B1" w:rsidP="007C64A8">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0260B1" w:rsidRPr="009C5B90" w14:paraId="77C78996"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7773328F" w14:textId="77777777" w:rsidR="000260B1" w:rsidRDefault="000260B1" w:rsidP="007C64A8">
            <w:pPr>
              <w:pStyle w:val="TAL"/>
              <w:rPr>
                <w:lang w:val="en-US" w:eastAsia="zh-CN"/>
              </w:rPr>
            </w:pPr>
            <w:r w:rsidRPr="009C5B90">
              <w:rPr>
                <w:lang w:val="en-US" w:eastAsia="zh-CN"/>
              </w:rPr>
              <w:t>5GvnGroups</w:t>
            </w:r>
          </w:p>
          <w:p w14:paraId="196793F5" w14:textId="77777777" w:rsidR="000260B1" w:rsidRPr="009C5B90" w:rsidRDefault="000260B1" w:rsidP="007C64A8">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35A3E928" w14:textId="77777777" w:rsidR="000260B1" w:rsidRPr="009C5B90" w:rsidRDefault="000260B1" w:rsidP="007C64A8">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6C34847C"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35CB8AE6"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9C6B26" w14:textId="77777777" w:rsidR="000260B1" w:rsidRPr="009C5B90" w:rsidRDefault="000260B1" w:rsidP="007C64A8">
            <w:pPr>
              <w:pStyle w:val="TAL"/>
              <w:rPr>
                <w:lang w:val="en-US"/>
              </w:rPr>
            </w:pPr>
            <w:r w:rsidRPr="009C5B90">
              <w:rPr>
                <w:lang w:val="en-US"/>
              </w:rPr>
              <w:t>Retrieve 5G VN Groups</w:t>
            </w:r>
          </w:p>
        </w:tc>
      </w:tr>
      <w:tr w:rsidR="000260B1" w:rsidRPr="009C5B90" w14:paraId="45AB7DFB" w14:textId="77777777" w:rsidTr="007C64A8">
        <w:trPr>
          <w:jc w:val="center"/>
        </w:trPr>
        <w:tc>
          <w:tcPr>
            <w:tcW w:w="1602" w:type="pct"/>
            <w:vMerge w:val="restart"/>
            <w:tcBorders>
              <w:top w:val="single" w:sz="4" w:space="0" w:color="auto"/>
              <w:left w:val="single" w:sz="4" w:space="0" w:color="auto"/>
              <w:right w:val="single" w:sz="4" w:space="0" w:color="auto"/>
            </w:tcBorders>
            <w:hideMark/>
          </w:tcPr>
          <w:p w14:paraId="3CF63834" w14:textId="77777777" w:rsidR="000260B1" w:rsidRDefault="000260B1" w:rsidP="007C64A8">
            <w:pPr>
              <w:pStyle w:val="TAL"/>
              <w:rPr>
                <w:lang w:val="en-US" w:eastAsia="zh-CN"/>
              </w:rPr>
            </w:pPr>
            <w:r w:rsidRPr="009C5B90">
              <w:rPr>
                <w:lang w:val="en-US" w:eastAsia="zh-CN"/>
              </w:rPr>
              <w:t>Individual5GvnGroup</w:t>
            </w:r>
          </w:p>
          <w:p w14:paraId="4CD6EE58" w14:textId="77777777" w:rsidR="000260B1" w:rsidRPr="009C5B90" w:rsidRDefault="000260B1" w:rsidP="007C64A8">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C827C6F" w14:textId="77777777" w:rsidR="000260B1" w:rsidRPr="009C5B90" w:rsidRDefault="000260B1" w:rsidP="007C64A8">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64EC9FB0"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B71C65"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5FC93963" w14:textId="77777777" w:rsidR="000260B1" w:rsidRPr="009C5B90" w:rsidRDefault="000260B1" w:rsidP="007C64A8">
            <w:pPr>
              <w:pStyle w:val="TAL"/>
              <w:rPr>
                <w:lang w:val="en-US"/>
              </w:rPr>
            </w:pPr>
            <w:r w:rsidRPr="009C5B90">
              <w:rPr>
                <w:lang w:val="en-US"/>
              </w:rPr>
              <w:t>Create a 5G VN Group</w:t>
            </w:r>
          </w:p>
        </w:tc>
      </w:tr>
      <w:tr w:rsidR="000260B1" w:rsidRPr="009C5B90" w14:paraId="4DB97469" w14:textId="77777777" w:rsidTr="007C64A8">
        <w:trPr>
          <w:jc w:val="center"/>
        </w:trPr>
        <w:tc>
          <w:tcPr>
            <w:tcW w:w="1602" w:type="pct"/>
            <w:vMerge/>
            <w:tcBorders>
              <w:left w:val="single" w:sz="4" w:space="0" w:color="auto"/>
              <w:right w:val="single" w:sz="4" w:space="0" w:color="auto"/>
            </w:tcBorders>
            <w:hideMark/>
          </w:tcPr>
          <w:p w14:paraId="5F0CD90D" w14:textId="77777777" w:rsidR="000260B1" w:rsidRPr="009C5B90" w:rsidRDefault="000260B1" w:rsidP="007C64A8">
            <w:pPr>
              <w:pStyle w:val="TAL"/>
              <w:rPr>
                <w:lang w:val="en-US" w:eastAsia="zh-CN"/>
              </w:rPr>
            </w:pPr>
          </w:p>
        </w:tc>
        <w:tc>
          <w:tcPr>
            <w:tcW w:w="1547" w:type="pct"/>
            <w:vMerge/>
            <w:tcBorders>
              <w:left w:val="single" w:sz="4" w:space="0" w:color="auto"/>
              <w:right w:val="single" w:sz="4" w:space="0" w:color="auto"/>
            </w:tcBorders>
            <w:hideMark/>
          </w:tcPr>
          <w:p w14:paraId="0AEFC3E2"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2B3A67C1"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AAB28DB"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34B6048" w14:textId="77777777" w:rsidR="000260B1" w:rsidRPr="009C5B90" w:rsidRDefault="000260B1" w:rsidP="007C64A8">
            <w:pPr>
              <w:pStyle w:val="TAL"/>
              <w:rPr>
                <w:lang w:val="en-US"/>
              </w:rPr>
            </w:pPr>
            <w:r w:rsidRPr="009C5B90">
              <w:rPr>
                <w:lang w:val="en-US"/>
              </w:rPr>
              <w:t>Update a 5G VN Group</w:t>
            </w:r>
          </w:p>
        </w:tc>
      </w:tr>
      <w:tr w:rsidR="000260B1" w:rsidRPr="009C5B90" w14:paraId="44CEFC05" w14:textId="77777777" w:rsidTr="007C64A8">
        <w:trPr>
          <w:jc w:val="center"/>
        </w:trPr>
        <w:tc>
          <w:tcPr>
            <w:tcW w:w="1602" w:type="pct"/>
            <w:vMerge/>
            <w:tcBorders>
              <w:left w:val="single" w:sz="4" w:space="0" w:color="auto"/>
              <w:right w:val="single" w:sz="4" w:space="0" w:color="auto"/>
            </w:tcBorders>
            <w:hideMark/>
          </w:tcPr>
          <w:p w14:paraId="5EB3BA35" w14:textId="77777777" w:rsidR="000260B1" w:rsidRPr="009C5B90" w:rsidRDefault="000260B1" w:rsidP="007C64A8">
            <w:pPr>
              <w:pStyle w:val="TAL"/>
              <w:rPr>
                <w:lang w:val="en-US" w:eastAsia="zh-CN"/>
              </w:rPr>
            </w:pPr>
          </w:p>
        </w:tc>
        <w:tc>
          <w:tcPr>
            <w:tcW w:w="1547" w:type="pct"/>
            <w:vMerge/>
            <w:tcBorders>
              <w:left w:val="single" w:sz="4" w:space="0" w:color="auto"/>
              <w:right w:val="single" w:sz="4" w:space="0" w:color="auto"/>
            </w:tcBorders>
            <w:hideMark/>
          </w:tcPr>
          <w:p w14:paraId="2FFB69D5"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5B17DD67"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D95AE21"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2460F8A" w14:textId="77777777" w:rsidR="000260B1" w:rsidRPr="009C5B90" w:rsidRDefault="000260B1" w:rsidP="007C64A8">
            <w:pPr>
              <w:pStyle w:val="TAL"/>
              <w:rPr>
                <w:lang w:val="en-US"/>
              </w:rPr>
            </w:pPr>
            <w:r w:rsidRPr="009C5B90">
              <w:rPr>
                <w:lang w:val="en-US"/>
              </w:rPr>
              <w:t>Delete a 5G VN Group</w:t>
            </w:r>
          </w:p>
        </w:tc>
      </w:tr>
      <w:tr w:rsidR="000260B1" w:rsidRPr="009C5B90" w14:paraId="1A735CBA" w14:textId="77777777" w:rsidTr="007C64A8">
        <w:trPr>
          <w:jc w:val="center"/>
        </w:trPr>
        <w:tc>
          <w:tcPr>
            <w:tcW w:w="1602" w:type="pct"/>
            <w:vMerge/>
            <w:tcBorders>
              <w:left w:val="single" w:sz="4" w:space="0" w:color="auto"/>
              <w:right w:val="single" w:sz="4" w:space="0" w:color="auto"/>
            </w:tcBorders>
            <w:hideMark/>
          </w:tcPr>
          <w:p w14:paraId="53A73251" w14:textId="77777777" w:rsidR="000260B1" w:rsidRPr="009C5B90" w:rsidRDefault="000260B1" w:rsidP="007C64A8">
            <w:pPr>
              <w:pStyle w:val="TAL"/>
              <w:rPr>
                <w:lang w:val="en-US" w:eastAsia="zh-CN"/>
              </w:rPr>
            </w:pPr>
          </w:p>
        </w:tc>
        <w:tc>
          <w:tcPr>
            <w:tcW w:w="1547" w:type="pct"/>
            <w:vMerge/>
            <w:tcBorders>
              <w:left w:val="single" w:sz="4" w:space="0" w:color="auto"/>
              <w:right w:val="single" w:sz="4" w:space="0" w:color="auto"/>
            </w:tcBorders>
            <w:hideMark/>
          </w:tcPr>
          <w:p w14:paraId="504239D9"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17B20D4E"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B52A27"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51ED237" w14:textId="77777777" w:rsidR="000260B1" w:rsidRPr="009C5B90" w:rsidRDefault="000260B1" w:rsidP="007C64A8">
            <w:pPr>
              <w:pStyle w:val="TAL"/>
              <w:rPr>
                <w:lang w:val="en-US"/>
              </w:rPr>
            </w:pPr>
            <w:r w:rsidRPr="009C5B90">
              <w:rPr>
                <w:lang w:val="en-US"/>
              </w:rPr>
              <w:t>Retrieve a 5G VN Group</w:t>
            </w:r>
          </w:p>
        </w:tc>
      </w:tr>
      <w:tr w:rsidR="000260B1" w:rsidRPr="009C5B90" w14:paraId="3B6D12DD" w14:textId="77777777" w:rsidTr="007C64A8">
        <w:trPr>
          <w:jc w:val="center"/>
        </w:trPr>
        <w:tc>
          <w:tcPr>
            <w:tcW w:w="1602" w:type="pct"/>
            <w:tcBorders>
              <w:left w:val="single" w:sz="4" w:space="0" w:color="auto"/>
              <w:right w:val="single" w:sz="4" w:space="0" w:color="auto"/>
            </w:tcBorders>
          </w:tcPr>
          <w:p w14:paraId="56B90FC1" w14:textId="77777777" w:rsidR="000260B1" w:rsidRDefault="000260B1" w:rsidP="007C64A8">
            <w:pPr>
              <w:pStyle w:val="TAL"/>
              <w:rPr>
                <w:lang w:val="en-US" w:eastAsia="zh-CN"/>
              </w:rPr>
            </w:pPr>
            <w:r w:rsidRPr="009C5B90">
              <w:rPr>
                <w:lang w:val="en-US" w:eastAsia="zh-CN"/>
              </w:rPr>
              <w:t>5GVnGroupsInternal</w:t>
            </w:r>
          </w:p>
          <w:p w14:paraId="149E4432" w14:textId="77777777" w:rsidR="000260B1" w:rsidRPr="009C5B90" w:rsidRDefault="000260B1" w:rsidP="007C64A8">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6AAE6EB" w14:textId="77777777" w:rsidR="000260B1" w:rsidRPr="009C5B90" w:rsidRDefault="000260B1" w:rsidP="007C64A8">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3569740D"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2995F6C8"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79292B3F" w14:textId="77777777" w:rsidR="000260B1" w:rsidRPr="009C5B90" w:rsidRDefault="000260B1" w:rsidP="007C64A8">
            <w:pPr>
              <w:pStyle w:val="TAL"/>
              <w:rPr>
                <w:lang w:val="en-US"/>
              </w:rPr>
            </w:pPr>
            <w:r w:rsidRPr="009C5B90">
              <w:rPr>
                <w:lang w:val="en-US"/>
              </w:rPr>
              <w:t>Retrieve 5G VN Group Data based on Internal Group Identifier(s)</w:t>
            </w:r>
          </w:p>
        </w:tc>
      </w:tr>
      <w:tr w:rsidR="000260B1" w:rsidRPr="009C5B90" w14:paraId="759D9672" w14:textId="77777777" w:rsidTr="007C64A8">
        <w:trPr>
          <w:jc w:val="center"/>
        </w:trPr>
        <w:tc>
          <w:tcPr>
            <w:tcW w:w="1602" w:type="pct"/>
            <w:tcBorders>
              <w:left w:val="single" w:sz="4" w:space="0" w:color="auto"/>
              <w:right w:val="single" w:sz="4" w:space="0" w:color="auto"/>
            </w:tcBorders>
          </w:tcPr>
          <w:p w14:paraId="62796F3E" w14:textId="77777777" w:rsidR="000260B1" w:rsidRDefault="000260B1" w:rsidP="007C64A8">
            <w:pPr>
              <w:pStyle w:val="TAL"/>
            </w:pPr>
            <w:r w:rsidRPr="009C5B90">
              <w:lastRenderedPageBreak/>
              <w:t>Pp5gVnGroupProfileData</w:t>
            </w:r>
          </w:p>
          <w:p w14:paraId="67AD77E3" w14:textId="77777777" w:rsidR="000260B1" w:rsidRPr="009C5B90" w:rsidRDefault="000260B1" w:rsidP="007C64A8">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04DD1B8E" w14:textId="77777777" w:rsidR="000260B1" w:rsidRPr="009C5B90" w:rsidRDefault="000260B1" w:rsidP="007C64A8">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3176D321"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68E69D6"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7F1036" w14:textId="77777777" w:rsidR="000260B1" w:rsidRPr="009C5B90" w:rsidRDefault="000260B1" w:rsidP="007C64A8">
            <w:pPr>
              <w:pStyle w:val="TAL"/>
              <w:rPr>
                <w:lang w:val="en-US"/>
              </w:rPr>
            </w:pPr>
            <w:r w:rsidRPr="009C5B90">
              <w:t>Retrieve the UE's subscribed PP profile data for accessing 5G VN Groups service operations.</w:t>
            </w:r>
          </w:p>
        </w:tc>
      </w:tr>
      <w:tr w:rsidR="000260B1" w:rsidRPr="009C5B90" w14:paraId="4734D708" w14:textId="77777777" w:rsidTr="007C64A8">
        <w:trPr>
          <w:jc w:val="center"/>
        </w:trPr>
        <w:tc>
          <w:tcPr>
            <w:tcW w:w="1602" w:type="pct"/>
            <w:tcBorders>
              <w:left w:val="single" w:sz="4" w:space="0" w:color="auto"/>
              <w:right w:val="single" w:sz="4" w:space="0" w:color="auto"/>
            </w:tcBorders>
            <w:hideMark/>
          </w:tcPr>
          <w:p w14:paraId="39A18169" w14:textId="77777777" w:rsidR="000260B1" w:rsidRDefault="000260B1" w:rsidP="007C64A8">
            <w:pPr>
              <w:pStyle w:val="TAL"/>
              <w:rPr>
                <w:lang w:val="en-US" w:eastAsia="zh-CN"/>
              </w:rPr>
            </w:pPr>
            <w:r w:rsidRPr="009C5B90">
              <w:rPr>
                <w:rFonts w:hint="eastAsia"/>
                <w:lang w:val="en-US" w:eastAsia="zh-CN"/>
              </w:rPr>
              <w:t>LcsPrivacySubscriptionData</w:t>
            </w:r>
          </w:p>
          <w:p w14:paraId="03EE6580" w14:textId="77777777" w:rsidR="000260B1" w:rsidRPr="009C5B90" w:rsidRDefault="000260B1" w:rsidP="007C64A8">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6BB8967F"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23726C6A"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7B5F619"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AF03E3"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0260B1" w:rsidRPr="009C5B90" w14:paraId="393E79F2" w14:textId="77777777" w:rsidTr="007C64A8">
        <w:trPr>
          <w:jc w:val="center"/>
        </w:trPr>
        <w:tc>
          <w:tcPr>
            <w:tcW w:w="1602" w:type="pct"/>
            <w:tcBorders>
              <w:left w:val="single" w:sz="4" w:space="0" w:color="auto"/>
              <w:right w:val="single" w:sz="4" w:space="0" w:color="auto"/>
            </w:tcBorders>
            <w:hideMark/>
          </w:tcPr>
          <w:p w14:paraId="512A3741" w14:textId="77777777" w:rsidR="000260B1" w:rsidRDefault="000260B1" w:rsidP="007C64A8">
            <w:pPr>
              <w:pStyle w:val="TAL"/>
              <w:rPr>
                <w:lang w:val="en-US" w:eastAsia="zh-CN"/>
              </w:rPr>
            </w:pPr>
            <w:r w:rsidRPr="009C5B90">
              <w:rPr>
                <w:rFonts w:hint="eastAsia"/>
                <w:lang w:val="en-US" w:eastAsia="zh-CN"/>
              </w:rPr>
              <w:t>LcsMobileOriginatedSubscriptionData</w:t>
            </w:r>
          </w:p>
          <w:p w14:paraId="5B96A149" w14:textId="77777777" w:rsidR="000260B1" w:rsidRPr="009C5B90" w:rsidRDefault="000260B1" w:rsidP="007C64A8">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CB66435"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3C2F144E"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2AC003"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4151E77"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0260B1" w:rsidRPr="009C5B90" w14:paraId="22E86FB9" w14:textId="77777777" w:rsidTr="007C64A8">
        <w:trPr>
          <w:jc w:val="center"/>
        </w:trPr>
        <w:tc>
          <w:tcPr>
            <w:tcW w:w="1602" w:type="pct"/>
            <w:tcBorders>
              <w:left w:val="single" w:sz="4" w:space="0" w:color="auto"/>
              <w:right w:val="single" w:sz="4" w:space="0" w:color="auto"/>
            </w:tcBorders>
            <w:hideMark/>
          </w:tcPr>
          <w:p w14:paraId="2CD91407" w14:textId="77777777" w:rsidR="000260B1" w:rsidRDefault="000260B1" w:rsidP="007C64A8">
            <w:pPr>
              <w:pStyle w:val="TAL"/>
              <w:rPr>
                <w:lang w:val="en-US" w:eastAsia="zh-CN"/>
              </w:rPr>
            </w:pPr>
            <w:r w:rsidRPr="009C5B90">
              <w:rPr>
                <w:rFonts w:hint="eastAsia"/>
                <w:lang w:val="en-US" w:eastAsia="zh-CN"/>
              </w:rPr>
              <w:t>NiddAuthorizationData</w:t>
            </w:r>
          </w:p>
          <w:p w14:paraId="1EE22597" w14:textId="77777777" w:rsidR="000260B1" w:rsidRPr="009C5B90" w:rsidRDefault="000260B1" w:rsidP="007C64A8">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64C8CB8C"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0635B4D2" w14:textId="77777777" w:rsidR="000260B1" w:rsidRPr="009C5B90" w:rsidRDefault="000260B1" w:rsidP="007C64A8">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5669289" w14:textId="77777777" w:rsidR="000260B1" w:rsidRPr="009C5B90" w:rsidRDefault="000260B1" w:rsidP="007C64A8">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5B107F17" w14:textId="77777777" w:rsidR="000260B1" w:rsidRPr="009C5B90" w:rsidRDefault="000260B1" w:rsidP="007C64A8">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0260B1" w:rsidRPr="009C5B90" w14:paraId="19BF8BFA" w14:textId="77777777" w:rsidTr="007C64A8">
        <w:trPr>
          <w:jc w:val="center"/>
        </w:trPr>
        <w:tc>
          <w:tcPr>
            <w:tcW w:w="1602" w:type="pct"/>
            <w:tcBorders>
              <w:left w:val="single" w:sz="4" w:space="0" w:color="auto"/>
              <w:right w:val="single" w:sz="4" w:space="0" w:color="auto"/>
            </w:tcBorders>
            <w:hideMark/>
          </w:tcPr>
          <w:p w14:paraId="4A12C1EE" w14:textId="77777777" w:rsidR="000260B1" w:rsidRDefault="000260B1" w:rsidP="007C64A8">
            <w:pPr>
              <w:pStyle w:val="TAL"/>
              <w:rPr>
                <w:lang w:val="en-US" w:eastAsia="zh-CN"/>
              </w:rPr>
            </w:pPr>
            <w:r w:rsidRPr="009C5B90">
              <w:rPr>
                <w:lang w:val="en-US" w:eastAsia="zh-CN"/>
              </w:rPr>
              <w:t>ServiceSpecificAuthorizationData</w:t>
            </w:r>
          </w:p>
          <w:p w14:paraId="4CA6AA5E" w14:textId="77777777" w:rsidR="000260B1" w:rsidRPr="009C5B90" w:rsidRDefault="000260B1" w:rsidP="007C64A8">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0E2A8FF" w14:textId="77777777" w:rsidR="000260B1" w:rsidRPr="009C5B90" w:rsidRDefault="000260B1" w:rsidP="007C64A8">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027A181B" w14:textId="77777777" w:rsidR="000260B1" w:rsidRPr="009C5B90" w:rsidRDefault="000260B1" w:rsidP="007C64A8">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20FB72A4" w14:textId="77777777" w:rsidR="000260B1" w:rsidRPr="009C5B90" w:rsidRDefault="000260B1" w:rsidP="007C64A8">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969C536" w14:textId="77777777" w:rsidR="000260B1" w:rsidRPr="009C5B90" w:rsidRDefault="000260B1" w:rsidP="007C64A8">
            <w:pPr>
              <w:pStyle w:val="TAL"/>
              <w:rPr>
                <w:lang w:val="en-US" w:eastAsia="zh-CN"/>
              </w:rPr>
            </w:pPr>
            <w:r w:rsidRPr="009C5B90">
              <w:rPr>
                <w:lang w:val="en-US" w:eastAsia="zh-CN"/>
              </w:rPr>
              <w:t>Retrieve the UE's Authorization Data for a specific service</w:t>
            </w:r>
          </w:p>
        </w:tc>
      </w:tr>
      <w:tr w:rsidR="000260B1" w:rsidRPr="009C5B90" w14:paraId="4431A51C"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tcPr>
          <w:p w14:paraId="6469A3C0" w14:textId="77777777" w:rsidR="000260B1" w:rsidRDefault="000260B1" w:rsidP="007C64A8">
            <w:pPr>
              <w:pStyle w:val="TAL"/>
              <w:rPr>
                <w:lang w:val="en-US" w:eastAsia="zh-CN"/>
              </w:rPr>
            </w:pPr>
            <w:r w:rsidRPr="009C5B90">
              <w:rPr>
                <w:rFonts w:hint="eastAsia"/>
                <w:lang w:val="en-US" w:eastAsia="zh-CN"/>
              </w:rPr>
              <w:t>C</w:t>
            </w:r>
            <w:r w:rsidRPr="009C5B90">
              <w:rPr>
                <w:lang w:val="en-US" w:eastAsia="zh-CN"/>
              </w:rPr>
              <w:t>overageRestrictionData</w:t>
            </w:r>
          </w:p>
          <w:p w14:paraId="43BBE3DA" w14:textId="77777777" w:rsidR="000260B1" w:rsidRPr="009C5B90" w:rsidRDefault="000260B1" w:rsidP="007C64A8">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A20F9A4"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7E15BB14" w14:textId="77777777" w:rsidR="000260B1" w:rsidRPr="009C5B90" w:rsidRDefault="000260B1" w:rsidP="007C64A8">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2B6D871" w14:textId="77777777" w:rsidR="000260B1" w:rsidRPr="009C5B90" w:rsidRDefault="000260B1" w:rsidP="007C64A8">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B9A295C" w14:textId="77777777" w:rsidR="000260B1" w:rsidRPr="009C5B90" w:rsidRDefault="000260B1" w:rsidP="007C64A8">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0260B1" w:rsidRPr="00ED5BED" w14:paraId="7A20174B" w14:textId="77777777" w:rsidTr="007C64A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97F239" w14:textId="77777777" w:rsidR="000260B1" w:rsidRPr="00887E75" w:rsidRDefault="000260B1" w:rsidP="007C64A8">
            <w:pPr>
              <w:pStyle w:val="TAL"/>
              <w:rPr>
                <w:kern w:val="2"/>
                <w:lang w:val="en-US" w:eastAsia="zh-CN"/>
              </w:rPr>
            </w:pPr>
            <w:bookmarkStart w:id="176" w:name="_MCCTEMPBM_CRPT22160074___7" w:colFirst="0" w:colLast="0"/>
            <w:r w:rsidRPr="00887E75">
              <w:rPr>
                <w:kern w:val="2"/>
                <w:lang w:val="en-US" w:eastAsia="zh-CN"/>
              </w:rPr>
              <w:t>Location</w:t>
            </w:r>
          </w:p>
          <w:p w14:paraId="43344062" w14:textId="77777777" w:rsidR="000260B1" w:rsidRPr="00887E75" w:rsidRDefault="000260B1" w:rsidP="007C64A8">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6DAF9" w14:textId="77777777" w:rsidR="000260B1" w:rsidRPr="00887E75" w:rsidRDefault="000260B1" w:rsidP="007C64A8">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245B6776" w14:textId="77777777" w:rsidR="000260B1" w:rsidRPr="00887E75" w:rsidRDefault="000260B1" w:rsidP="007C64A8">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619CEE03" w14:textId="77777777" w:rsidR="000260B1" w:rsidRPr="00887E75" w:rsidRDefault="000260B1" w:rsidP="007C64A8">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5C63C241" w14:textId="77777777" w:rsidR="000260B1" w:rsidRPr="00887E75" w:rsidRDefault="000260B1" w:rsidP="007C64A8">
            <w:pPr>
              <w:pStyle w:val="TAL"/>
              <w:rPr>
                <w:kern w:val="2"/>
                <w:lang w:val="en-US" w:eastAsia="zh-CN"/>
              </w:rPr>
            </w:pPr>
            <w:r w:rsidRPr="00887E75">
              <w:rPr>
                <w:kern w:val="2"/>
                <w:lang w:val="en-US" w:eastAsia="zh-CN"/>
              </w:rPr>
              <w:t>Retrieve the UE's Location Information</w:t>
            </w:r>
          </w:p>
        </w:tc>
      </w:tr>
      <w:bookmarkEnd w:id="176"/>
      <w:tr w:rsidR="000260B1" w:rsidRPr="009C5B90" w14:paraId="70BB17EC"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tcPr>
          <w:p w14:paraId="3C2A96BA" w14:textId="77777777" w:rsidR="000260B1" w:rsidRDefault="000260B1" w:rsidP="007C64A8">
            <w:pPr>
              <w:pStyle w:val="TAL"/>
              <w:rPr>
                <w:lang w:val="en-US" w:eastAsia="zh-CN"/>
              </w:rPr>
            </w:pPr>
            <w:r w:rsidRPr="009C5B90">
              <w:rPr>
                <w:lang w:val="en-US" w:eastAsia="zh-CN"/>
              </w:rPr>
              <w:t>V2xSubscriptionData</w:t>
            </w:r>
          </w:p>
          <w:p w14:paraId="48E5286C" w14:textId="77777777" w:rsidR="000260B1" w:rsidRPr="009C5B90" w:rsidRDefault="000260B1" w:rsidP="007C64A8">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A4CA2AF"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0909D930" w14:textId="77777777" w:rsidR="000260B1" w:rsidRPr="009C5B90" w:rsidRDefault="000260B1" w:rsidP="007C64A8">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DDB019" w14:textId="77777777" w:rsidR="000260B1" w:rsidRPr="009C5B90" w:rsidRDefault="000260B1" w:rsidP="007C64A8">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8B988A0" w14:textId="77777777" w:rsidR="000260B1" w:rsidRPr="009C5B90" w:rsidRDefault="000260B1" w:rsidP="007C64A8">
            <w:pPr>
              <w:pStyle w:val="TAL"/>
              <w:rPr>
                <w:lang w:val="en-US" w:eastAsia="zh-CN"/>
              </w:rPr>
            </w:pPr>
            <w:r w:rsidRPr="009C5B90">
              <w:rPr>
                <w:lang w:val="en-US" w:eastAsia="zh-CN"/>
              </w:rPr>
              <w:t>Retrieve the UE's subscribed V2X Data</w:t>
            </w:r>
          </w:p>
        </w:tc>
      </w:tr>
      <w:tr w:rsidR="000260B1" w:rsidRPr="009C5B90" w14:paraId="2B3FAC90"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tcPr>
          <w:p w14:paraId="5491A29B" w14:textId="77777777" w:rsidR="000260B1" w:rsidRDefault="000260B1" w:rsidP="007C64A8">
            <w:pPr>
              <w:pStyle w:val="TAL"/>
              <w:rPr>
                <w:lang w:val="en-US" w:eastAsia="zh-CN"/>
              </w:rPr>
            </w:pPr>
            <w:r w:rsidRPr="009C5B90">
              <w:rPr>
                <w:lang w:val="en-US" w:eastAsia="zh-CN"/>
              </w:rPr>
              <w:t>ProseSubscriptionData</w:t>
            </w:r>
          </w:p>
          <w:p w14:paraId="72180778" w14:textId="77777777" w:rsidR="000260B1" w:rsidRPr="009C5B90" w:rsidRDefault="000260B1" w:rsidP="007C64A8">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EE38DC4"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AC265C2" w14:textId="77777777" w:rsidR="000260B1" w:rsidRPr="009C5B90" w:rsidRDefault="000260B1" w:rsidP="007C64A8">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EC676E1" w14:textId="77777777" w:rsidR="000260B1" w:rsidRPr="009C5B90" w:rsidRDefault="000260B1" w:rsidP="007C64A8">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0ECB6072" w14:textId="77777777" w:rsidR="000260B1" w:rsidRPr="009C5B90" w:rsidRDefault="000260B1" w:rsidP="007C64A8">
            <w:pPr>
              <w:pStyle w:val="TAL"/>
              <w:rPr>
                <w:lang w:val="en-US" w:eastAsia="zh-CN"/>
              </w:rPr>
            </w:pPr>
            <w:r w:rsidRPr="009C5B90">
              <w:rPr>
                <w:lang w:val="en-US" w:eastAsia="zh-CN"/>
              </w:rPr>
              <w:t>Retrieve the UE's subscribed ProSe Service Data</w:t>
            </w:r>
          </w:p>
        </w:tc>
      </w:tr>
      <w:tr w:rsidR="000260B1" w:rsidRPr="009C5B90" w14:paraId="5F477D57"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tcPr>
          <w:p w14:paraId="44CBDE2A" w14:textId="77777777" w:rsidR="000260B1" w:rsidRDefault="000260B1" w:rsidP="007C64A8">
            <w:pPr>
              <w:pStyle w:val="TAL"/>
              <w:rPr>
                <w:lang w:val="en-US"/>
              </w:rPr>
            </w:pPr>
            <w:r w:rsidRPr="009C5B90">
              <w:rPr>
                <w:lang w:val="en-US"/>
              </w:rPr>
              <w:t>5MBSSubscriptionData</w:t>
            </w:r>
          </w:p>
          <w:p w14:paraId="5C16C088" w14:textId="77777777" w:rsidR="000260B1" w:rsidRPr="009C5B90" w:rsidRDefault="000260B1" w:rsidP="007C64A8">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6FE501FC"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3F8A25EB"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1DD8E80" w14:textId="77777777" w:rsidR="000260B1" w:rsidRPr="009C5B90" w:rsidRDefault="000260B1" w:rsidP="007C64A8">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BB08E15" w14:textId="77777777" w:rsidR="000260B1" w:rsidRPr="009C5B90" w:rsidRDefault="000260B1" w:rsidP="007C64A8">
            <w:pPr>
              <w:pStyle w:val="TAL"/>
              <w:rPr>
                <w:lang w:val="en-US" w:eastAsia="zh-CN"/>
              </w:rPr>
            </w:pPr>
            <w:r w:rsidRPr="009C5B90">
              <w:rPr>
                <w:lang w:val="en-US"/>
              </w:rPr>
              <w:t>Retrieve the UE's 5MBS Subscription Data</w:t>
            </w:r>
          </w:p>
        </w:tc>
      </w:tr>
      <w:tr w:rsidR="000260B1" w:rsidRPr="009C5B90" w14:paraId="4C37F703"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tcPr>
          <w:p w14:paraId="54A057E8" w14:textId="77777777" w:rsidR="000260B1" w:rsidRDefault="000260B1" w:rsidP="007C64A8">
            <w:pPr>
              <w:pStyle w:val="TAL"/>
              <w:rPr>
                <w:lang w:eastAsia="zh-CN"/>
              </w:rPr>
            </w:pPr>
            <w:r>
              <w:rPr>
                <w:lang w:eastAsia="zh-CN"/>
              </w:rPr>
              <w:t>UcSubscriptionData</w:t>
            </w:r>
          </w:p>
          <w:p w14:paraId="26594F4D"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4405A7" w14:textId="77777777" w:rsidR="000260B1" w:rsidRPr="009C5B90" w:rsidRDefault="000260B1" w:rsidP="007C64A8">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0B99B8DA" w14:textId="77777777" w:rsidR="000260B1"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23554D3A" w14:textId="77777777" w:rsidR="000260B1" w:rsidRPr="009C5B90" w:rsidRDefault="000260B1" w:rsidP="007C64A8">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A806F3B" w14:textId="77777777" w:rsidR="000260B1" w:rsidRPr="009C5B90" w:rsidRDefault="000260B1" w:rsidP="007C64A8">
            <w:pPr>
              <w:pStyle w:val="TAL"/>
              <w:rPr>
                <w:lang w:val="en-US"/>
              </w:rPr>
            </w:pPr>
            <w:r>
              <w:rPr>
                <w:lang w:val="en-US"/>
              </w:rPr>
              <w:t>Retrieve the UE's User Consent Data</w:t>
            </w:r>
          </w:p>
        </w:tc>
      </w:tr>
      <w:tr w:rsidR="000260B1" w:rsidRPr="009C5B90" w14:paraId="570391C2"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tcPr>
          <w:p w14:paraId="1A0BF9FF" w14:textId="77777777" w:rsidR="000260B1" w:rsidRDefault="000260B1" w:rsidP="007C64A8">
            <w:pPr>
              <w:pStyle w:val="TAL"/>
              <w:rPr>
                <w:lang w:eastAsia="zh-CN"/>
              </w:rPr>
            </w:pPr>
            <w:r w:rsidRPr="009C5B90">
              <w:rPr>
                <w:lang w:eastAsia="zh-CN"/>
              </w:rPr>
              <w:t>LcsBroadcastAssistanceSubscriptionData</w:t>
            </w:r>
          </w:p>
          <w:p w14:paraId="58825F30" w14:textId="77777777" w:rsidR="000260B1" w:rsidRPr="009C5B90" w:rsidRDefault="000260B1" w:rsidP="007C64A8">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C8A8D15"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0A530D8A" w14:textId="77777777" w:rsidR="000260B1" w:rsidRPr="009C5B90" w:rsidRDefault="000260B1" w:rsidP="007C64A8">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F3B0F5F" w14:textId="77777777" w:rsidR="000260B1" w:rsidRPr="009C5B90" w:rsidRDefault="000260B1" w:rsidP="007C64A8">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07C977BF" w14:textId="77777777" w:rsidR="000260B1" w:rsidRPr="009C5B90" w:rsidRDefault="000260B1" w:rsidP="007C64A8">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0260B1" w:rsidRPr="009C5B90" w14:paraId="28B1238A" w14:textId="77777777" w:rsidTr="007C64A8">
        <w:trPr>
          <w:jc w:val="center"/>
        </w:trPr>
        <w:tc>
          <w:tcPr>
            <w:tcW w:w="1602" w:type="pct"/>
            <w:vMerge w:val="restart"/>
            <w:tcBorders>
              <w:top w:val="single" w:sz="4" w:space="0" w:color="auto"/>
              <w:left w:val="single" w:sz="4" w:space="0" w:color="auto"/>
              <w:right w:val="single" w:sz="4" w:space="0" w:color="auto"/>
            </w:tcBorders>
          </w:tcPr>
          <w:p w14:paraId="3EFBA23C" w14:textId="77777777" w:rsidR="000260B1" w:rsidRDefault="000260B1" w:rsidP="007C64A8">
            <w:pPr>
              <w:pStyle w:val="TAL"/>
              <w:rPr>
                <w:lang w:val="en-US"/>
              </w:rPr>
            </w:pPr>
            <w:r w:rsidRPr="009C5B90">
              <w:rPr>
                <w:lang w:val="en-US"/>
              </w:rPr>
              <w:t>NiddAuthorizations</w:t>
            </w:r>
          </w:p>
          <w:p w14:paraId="568B9AB5" w14:textId="77777777" w:rsidR="000260B1" w:rsidRPr="009C5B90" w:rsidRDefault="000260B1" w:rsidP="007C64A8">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44BAF376" w14:textId="77777777" w:rsidR="000260B1" w:rsidRPr="009C5B90" w:rsidRDefault="000260B1" w:rsidP="007C64A8">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531ACA4F"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5D02DBD" w14:textId="77777777" w:rsidR="000260B1" w:rsidRPr="009C5B90" w:rsidRDefault="000260B1" w:rsidP="007C64A8">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5E777ADC" w14:textId="77777777" w:rsidR="000260B1" w:rsidRPr="009C5B90" w:rsidRDefault="000260B1" w:rsidP="007C64A8">
            <w:pPr>
              <w:pStyle w:val="TAL"/>
            </w:pPr>
            <w:r w:rsidRPr="009C5B90">
              <w:rPr>
                <w:lang w:val="en-US"/>
              </w:rPr>
              <w:t>Store information related to the NIDD Authorization</w:t>
            </w:r>
          </w:p>
        </w:tc>
      </w:tr>
      <w:tr w:rsidR="000260B1" w:rsidRPr="009C5B90" w14:paraId="193EB5D4" w14:textId="77777777" w:rsidTr="007C64A8">
        <w:trPr>
          <w:jc w:val="center"/>
        </w:trPr>
        <w:tc>
          <w:tcPr>
            <w:tcW w:w="1602" w:type="pct"/>
            <w:vMerge/>
            <w:tcBorders>
              <w:left w:val="single" w:sz="4" w:space="0" w:color="auto"/>
              <w:right w:val="single" w:sz="4" w:space="0" w:color="auto"/>
            </w:tcBorders>
            <w:vAlign w:val="center"/>
          </w:tcPr>
          <w:p w14:paraId="2EAD21E7"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vAlign w:val="center"/>
          </w:tcPr>
          <w:p w14:paraId="42FA5A4F"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196755CE"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C536FCB" w14:textId="77777777" w:rsidR="000260B1" w:rsidRPr="009C5B90" w:rsidRDefault="000260B1" w:rsidP="007C64A8">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7F47BD1" w14:textId="77777777" w:rsidR="000260B1" w:rsidRPr="009C5B90" w:rsidRDefault="000260B1" w:rsidP="007C64A8">
            <w:pPr>
              <w:pStyle w:val="TAL"/>
            </w:pPr>
            <w:r w:rsidRPr="009C5B90">
              <w:rPr>
                <w:lang w:val="en-US"/>
              </w:rPr>
              <w:t>Delete the NIDD Authorizations</w:t>
            </w:r>
          </w:p>
        </w:tc>
      </w:tr>
      <w:tr w:rsidR="000260B1" w:rsidRPr="009C5B90" w14:paraId="0593993E" w14:textId="77777777" w:rsidTr="007C64A8">
        <w:trPr>
          <w:jc w:val="center"/>
        </w:trPr>
        <w:tc>
          <w:tcPr>
            <w:tcW w:w="1602" w:type="pct"/>
            <w:vMerge/>
            <w:tcBorders>
              <w:left w:val="single" w:sz="4" w:space="0" w:color="auto"/>
              <w:right w:val="single" w:sz="4" w:space="0" w:color="auto"/>
            </w:tcBorders>
            <w:vAlign w:val="center"/>
          </w:tcPr>
          <w:p w14:paraId="15D242A3"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vAlign w:val="center"/>
          </w:tcPr>
          <w:p w14:paraId="3E5318AB"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14E62D78"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D6B03CC" w14:textId="77777777" w:rsidR="000260B1" w:rsidRPr="009C5B90" w:rsidRDefault="000260B1" w:rsidP="007C64A8">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D7D9394" w14:textId="77777777" w:rsidR="000260B1" w:rsidRPr="009C5B90" w:rsidRDefault="000260B1" w:rsidP="007C64A8">
            <w:pPr>
              <w:pStyle w:val="TAL"/>
            </w:pPr>
            <w:r w:rsidRPr="009C5B90">
              <w:rPr>
                <w:lang w:val="en-US"/>
              </w:rPr>
              <w:t>Retrieve NIDD Authorizations</w:t>
            </w:r>
          </w:p>
        </w:tc>
      </w:tr>
      <w:tr w:rsidR="000260B1" w:rsidRPr="009C5B90" w14:paraId="0CBCDD46" w14:textId="77777777" w:rsidTr="007C64A8">
        <w:trPr>
          <w:jc w:val="center"/>
        </w:trPr>
        <w:tc>
          <w:tcPr>
            <w:tcW w:w="1602" w:type="pct"/>
            <w:vMerge/>
            <w:tcBorders>
              <w:left w:val="single" w:sz="4" w:space="0" w:color="auto"/>
              <w:right w:val="single" w:sz="4" w:space="0" w:color="auto"/>
            </w:tcBorders>
            <w:vAlign w:val="center"/>
          </w:tcPr>
          <w:p w14:paraId="0A6A9866"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vAlign w:val="center"/>
          </w:tcPr>
          <w:p w14:paraId="36652F5C"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62D6C000"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390A933" w14:textId="77777777" w:rsidR="000260B1" w:rsidRPr="009C5B90" w:rsidRDefault="000260B1" w:rsidP="007C64A8">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FB7E444" w14:textId="77777777" w:rsidR="000260B1" w:rsidRPr="009C5B90" w:rsidRDefault="000260B1" w:rsidP="007C64A8">
            <w:pPr>
              <w:pStyle w:val="TAL"/>
            </w:pPr>
            <w:r w:rsidRPr="009C5B90">
              <w:rPr>
                <w:lang w:val="en-US"/>
              </w:rPr>
              <w:t>Update a specific NIDD Authorization</w:t>
            </w:r>
          </w:p>
        </w:tc>
      </w:tr>
      <w:tr w:rsidR="000260B1" w:rsidRPr="009C5B90" w14:paraId="3A90D81E" w14:textId="77777777" w:rsidTr="007C64A8">
        <w:trPr>
          <w:jc w:val="center"/>
        </w:trPr>
        <w:tc>
          <w:tcPr>
            <w:tcW w:w="1602" w:type="pct"/>
            <w:tcBorders>
              <w:left w:val="single" w:sz="4" w:space="0" w:color="auto"/>
              <w:bottom w:val="single" w:sz="4" w:space="0" w:color="auto"/>
              <w:right w:val="single" w:sz="4" w:space="0" w:color="auto"/>
            </w:tcBorders>
          </w:tcPr>
          <w:p w14:paraId="44816E5E" w14:textId="77777777" w:rsidR="000260B1" w:rsidRDefault="000260B1" w:rsidP="007C64A8">
            <w:pPr>
              <w:pStyle w:val="TAL"/>
              <w:rPr>
                <w:lang w:val="en-US"/>
              </w:rPr>
            </w:pPr>
            <w:r w:rsidRPr="009C5B90">
              <w:rPr>
                <w:lang w:val="en-US"/>
              </w:rPr>
              <w:t>UeSubscriptionData</w:t>
            </w:r>
          </w:p>
          <w:p w14:paraId="3473DEDF" w14:textId="77777777" w:rsidR="000260B1" w:rsidRPr="009C5B90" w:rsidRDefault="000260B1" w:rsidP="007C64A8">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5C39D8DE"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32419DE8"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1A539E48"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4EBF132" w14:textId="77777777" w:rsidR="000260B1" w:rsidRPr="009C5B90" w:rsidRDefault="000260B1" w:rsidP="007C64A8">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0260B1" w:rsidRPr="009C5B90" w14:paraId="1976222E" w14:textId="77777777" w:rsidTr="007C64A8">
        <w:trPr>
          <w:jc w:val="center"/>
        </w:trPr>
        <w:tc>
          <w:tcPr>
            <w:tcW w:w="1602" w:type="pct"/>
            <w:vMerge w:val="restart"/>
            <w:tcBorders>
              <w:left w:val="single" w:sz="4" w:space="0" w:color="auto"/>
              <w:right w:val="single" w:sz="4" w:space="0" w:color="auto"/>
            </w:tcBorders>
          </w:tcPr>
          <w:p w14:paraId="61BFBF47" w14:textId="77777777" w:rsidR="000260B1" w:rsidRDefault="000260B1" w:rsidP="007C64A8">
            <w:pPr>
              <w:pStyle w:val="TAL"/>
              <w:rPr>
                <w:lang w:val="en-US"/>
              </w:rPr>
            </w:pPr>
            <w:r w:rsidRPr="009C5B90">
              <w:rPr>
                <w:lang w:val="en-US"/>
              </w:rPr>
              <w:t>SpecificServiceAuthorizations</w:t>
            </w:r>
          </w:p>
          <w:p w14:paraId="1419F278" w14:textId="77777777" w:rsidR="000260B1" w:rsidRPr="009C5B90" w:rsidRDefault="000260B1" w:rsidP="007C64A8">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427799BE" w14:textId="77777777" w:rsidR="000260B1" w:rsidRPr="009C5B90" w:rsidRDefault="000260B1" w:rsidP="007C64A8">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0151F80D"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0A5BF06"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9E1AC7" w14:textId="77777777" w:rsidR="000260B1" w:rsidRPr="009C5B90" w:rsidRDefault="000260B1" w:rsidP="007C64A8">
            <w:pPr>
              <w:pStyle w:val="TAL"/>
              <w:rPr>
                <w:lang w:val="en-US"/>
              </w:rPr>
            </w:pPr>
            <w:r w:rsidRPr="009C5B90">
              <w:rPr>
                <w:lang w:val="en-US"/>
              </w:rPr>
              <w:t>Store information related to the service specific Authorization</w:t>
            </w:r>
          </w:p>
        </w:tc>
      </w:tr>
      <w:tr w:rsidR="000260B1" w:rsidRPr="009C5B90" w14:paraId="336EF5B0" w14:textId="77777777" w:rsidTr="007C64A8">
        <w:trPr>
          <w:jc w:val="center"/>
        </w:trPr>
        <w:tc>
          <w:tcPr>
            <w:tcW w:w="1602" w:type="pct"/>
            <w:vMerge/>
            <w:tcBorders>
              <w:left w:val="single" w:sz="4" w:space="0" w:color="auto"/>
              <w:right w:val="single" w:sz="4" w:space="0" w:color="auto"/>
            </w:tcBorders>
            <w:vAlign w:val="center"/>
          </w:tcPr>
          <w:p w14:paraId="640A090A"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vAlign w:val="center"/>
          </w:tcPr>
          <w:p w14:paraId="7009A5AA"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3D254D37"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100488"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08AAF2C" w14:textId="77777777" w:rsidR="000260B1" w:rsidRPr="009C5B90" w:rsidRDefault="000260B1" w:rsidP="007C64A8">
            <w:pPr>
              <w:pStyle w:val="TAL"/>
              <w:rPr>
                <w:lang w:val="en-US"/>
              </w:rPr>
            </w:pPr>
            <w:r w:rsidRPr="009C5B90">
              <w:rPr>
                <w:lang w:val="en-US"/>
              </w:rPr>
              <w:t>Delete the service specific Authorization</w:t>
            </w:r>
          </w:p>
        </w:tc>
      </w:tr>
      <w:tr w:rsidR="000260B1" w:rsidRPr="009C5B90" w14:paraId="6CD551A6" w14:textId="77777777" w:rsidTr="007C64A8">
        <w:trPr>
          <w:jc w:val="center"/>
        </w:trPr>
        <w:tc>
          <w:tcPr>
            <w:tcW w:w="1602" w:type="pct"/>
            <w:vMerge/>
            <w:tcBorders>
              <w:left w:val="single" w:sz="4" w:space="0" w:color="auto"/>
              <w:right w:val="single" w:sz="4" w:space="0" w:color="auto"/>
            </w:tcBorders>
            <w:vAlign w:val="center"/>
          </w:tcPr>
          <w:p w14:paraId="42D43E73"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vAlign w:val="center"/>
          </w:tcPr>
          <w:p w14:paraId="636C8FA0"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56CEE2C3"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9DE336C"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C67953E" w14:textId="77777777" w:rsidR="000260B1" w:rsidRPr="009C5B90" w:rsidRDefault="000260B1" w:rsidP="007C64A8">
            <w:pPr>
              <w:pStyle w:val="TAL"/>
              <w:rPr>
                <w:lang w:val="en-US"/>
              </w:rPr>
            </w:pPr>
            <w:r w:rsidRPr="009C5B90">
              <w:rPr>
                <w:lang w:val="en-US"/>
              </w:rPr>
              <w:t>Retrieve service specific Authorizations</w:t>
            </w:r>
          </w:p>
        </w:tc>
      </w:tr>
      <w:tr w:rsidR="000260B1" w:rsidRPr="009C5B90" w14:paraId="7D6CFA53" w14:textId="77777777" w:rsidTr="007C64A8">
        <w:trPr>
          <w:jc w:val="center"/>
        </w:trPr>
        <w:tc>
          <w:tcPr>
            <w:tcW w:w="1602" w:type="pct"/>
            <w:vMerge/>
            <w:tcBorders>
              <w:left w:val="single" w:sz="4" w:space="0" w:color="auto"/>
              <w:right w:val="single" w:sz="4" w:space="0" w:color="auto"/>
            </w:tcBorders>
            <w:vAlign w:val="center"/>
          </w:tcPr>
          <w:p w14:paraId="4EAA3D3F"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vAlign w:val="center"/>
          </w:tcPr>
          <w:p w14:paraId="73FC821C"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39185F6A"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7112711"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6814B4E7" w14:textId="77777777" w:rsidR="000260B1" w:rsidRPr="009C5B90" w:rsidRDefault="000260B1" w:rsidP="007C64A8">
            <w:pPr>
              <w:pStyle w:val="TAL"/>
              <w:rPr>
                <w:lang w:val="en-US"/>
              </w:rPr>
            </w:pPr>
            <w:r w:rsidRPr="009C5B90">
              <w:rPr>
                <w:lang w:val="en-US"/>
              </w:rPr>
              <w:t>Update a service specific Authorization</w:t>
            </w:r>
          </w:p>
        </w:tc>
      </w:tr>
      <w:tr w:rsidR="000260B1" w:rsidRPr="009C5B90" w14:paraId="607730D5" w14:textId="77777777" w:rsidTr="007C64A8">
        <w:trPr>
          <w:jc w:val="center"/>
        </w:trPr>
        <w:tc>
          <w:tcPr>
            <w:tcW w:w="1602" w:type="pct"/>
            <w:vMerge w:val="restart"/>
            <w:tcBorders>
              <w:left w:val="single" w:sz="4" w:space="0" w:color="auto"/>
              <w:right w:val="single" w:sz="4" w:space="0" w:color="auto"/>
            </w:tcBorders>
          </w:tcPr>
          <w:p w14:paraId="58CC3E62" w14:textId="77777777" w:rsidR="000260B1" w:rsidRDefault="000260B1" w:rsidP="007C64A8">
            <w:pPr>
              <w:pStyle w:val="TAL"/>
              <w:rPr>
                <w:lang w:eastAsia="zh-CN"/>
              </w:rPr>
            </w:pPr>
            <w:r w:rsidRPr="009C5B90">
              <w:rPr>
                <w:rFonts w:hint="eastAsia"/>
                <w:lang w:eastAsia="zh-CN"/>
              </w:rPr>
              <w:t>R</w:t>
            </w:r>
            <w:r w:rsidRPr="009C5B90">
              <w:rPr>
                <w:lang w:eastAsia="zh-CN"/>
              </w:rPr>
              <w:t>oamingInfo</w:t>
            </w:r>
          </w:p>
          <w:p w14:paraId="2E8215BC" w14:textId="77777777" w:rsidR="000260B1" w:rsidRPr="009C5B90" w:rsidRDefault="000260B1" w:rsidP="007C64A8">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4F88A8DC"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48C2D869" w14:textId="77777777" w:rsidR="000260B1" w:rsidRPr="009C5B90" w:rsidRDefault="000260B1" w:rsidP="007C64A8">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75F521D6" w14:textId="77777777" w:rsidR="000260B1" w:rsidRPr="009C5B90" w:rsidRDefault="000260B1" w:rsidP="007C64A8">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58200BF2" w14:textId="77777777" w:rsidR="000260B1" w:rsidRPr="009C5B90" w:rsidRDefault="000260B1" w:rsidP="007C64A8">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0260B1" w:rsidRPr="009C5B90" w14:paraId="74D2B05B" w14:textId="77777777" w:rsidTr="007C64A8">
        <w:trPr>
          <w:jc w:val="center"/>
        </w:trPr>
        <w:tc>
          <w:tcPr>
            <w:tcW w:w="1602" w:type="pct"/>
            <w:vMerge/>
            <w:tcBorders>
              <w:left w:val="single" w:sz="4" w:space="0" w:color="auto"/>
              <w:right w:val="single" w:sz="4" w:space="0" w:color="auto"/>
            </w:tcBorders>
            <w:vAlign w:val="center"/>
          </w:tcPr>
          <w:p w14:paraId="57994720"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vAlign w:val="center"/>
          </w:tcPr>
          <w:p w14:paraId="2E4A781C"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79EE89B5" w14:textId="77777777" w:rsidR="000260B1" w:rsidRPr="009C5B90" w:rsidRDefault="000260B1" w:rsidP="007C64A8">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4F25E628" w14:textId="77777777" w:rsidR="000260B1" w:rsidRPr="009C5B90" w:rsidRDefault="000260B1" w:rsidP="007C64A8">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7BFB5AAE" w14:textId="77777777" w:rsidR="000260B1" w:rsidRPr="009C5B90" w:rsidRDefault="000260B1" w:rsidP="007C64A8">
            <w:pPr>
              <w:pStyle w:val="TAL"/>
              <w:rPr>
                <w:lang w:val="en-US"/>
              </w:rPr>
            </w:pPr>
            <w:r w:rsidRPr="009C5B90">
              <w:t xml:space="preserve">Update or create the </w:t>
            </w:r>
            <w:r>
              <w:rPr>
                <w:lang w:val="en-US"/>
              </w:rPr>
              <w:t>last 5GC/EPC common Roaming Information in the 3GPP access</w:t>
            </w:r>
          </w:p>
        </w:tc>
      </w:tr>
      <w:tr w:rsidR="000260B1" w:rsidRPr="009C5B90" w14:paraId="0A19A969" w14:textId="77777777" w:rsidTr="007C64A8">
        <w:trPr>
          <w:jc w:val="center"/>
        </w:trPr>
        <w:tc>
          <w:tcPr>
            <w:tcW w:w="1602" w:type="pct"/>
            <w:vMerge w:val="restart"/>
            <w:tcBorders>
              <w:left w:val="single" w:sz="4" w:space="0" w:color="auto"/>
              <w:right w:val="single" w:sz="4" w:space="0" w:color="auto"/>
            </w:tcBorders>
          </w:tcPr>
          <w:p w14:paraId="51C489AB" w14:textId="77777777" w:rsidR="000260B1" w:rsidRDefault="000260B1" w:rsidP="007C64A8">
            <w:pPr>
              <w:pStyle w:val="TAL"/>
              <w:rPr>
                <w:lang w:eastAsia="zh-CN"/>
              </w:rPr>
            </w:pPr>
            <w:r>
              <w:rPr>
                <w:lang w:eastAsia="zh-CN"/>
              </w:rPr>
              <w:t>PeiInfo</w:t>
            </w:r>
          </w:p>
          <w:p w14:paraId="7BE253A3" w14:textId="77777777" w:rsidR="000260B1" w:rsidRPr="009C5B90" w:rsidRDefault="000260B1" w:rsidP="007C64A8">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34AF9159"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4E67C3FF" w14:textId="77777777" w:rsidR="000260B1" w:rsidRPr="009C5B90" w:rsidRDefault="000260B1" w:rsidP="007C64A8">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7DD6DE1B" w14:textId="77777777" w:rsidR="000260B1" w:rsidRPr="009C5B90" w:rsidRDefault="000260B1" w:rsidP="007C64A8">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713B529" w14:textId="77777777" w:rsidR="000260B1" w:rsidRPr="009C5B90" w:rsidRDefault="000260B1" w:rsidP="007C64A8">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0260B1" w:rsidRPr="009C5B90" w14:paraId="3AA3D394" w14:textId="77777777" w:rsidTr="007C64A8">
        <w:trPr>
          <w:jc w:val="center"/>
        </w:trPr>
        <w:tc>
          <w:tcPr>
            <w:tcW w:w="1602" w:type="pct"/>
            <w:vMerge/>
            <w:tcBorders>
              <w:left w:val="single" w:sz="4" w:space="0" w:color="auto"/>
              <w:right w:val="single" w:sz="4" w:space="0" w:color="auto"/>
            </w:tcBorders>
          </w:tcPr>
          <w:p w14:paraId="1584C783"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tcPr>
          <w:p w14:paraId="21E6A011"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27977DD9" w14:textId="77777777" w:rsidR="000260B1" w:rsidRPr="009C5B90" w:rsidRDefault="000260B1" w:rsidP="007C64A8">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C3C738" w14:textId="77777777" w:rsidR="000260B1" w:rsidRPr="009C5B90" w:rsidRDefault="000260B1" w:rsidP="007C64A8">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6BEA3EE" w14:textId="77777777" w:rsidR="000260B1" w:rsidRPr="009C5B90" w:rsidRDefault="000260B1" w:rsidP="007C64A8">
            <w:pPr>
              <w:pStyle w:val="TAL"/>
            </w:pPr>
            <w:r w:rsidRPr="009C5B90">
              <w:t xml:space="preserve">Update or create the </w:t>
            </w:r>
            <w:r>
              <w:t>PEI</w:t>
            </w:r>
            <w:r w:rsidRPr="009C5B90">
              <w:t xml:space="preserve"> </w:t>
            </w:r>
            <w:r>
              <w:t>of the 5GC/</w:t>
            </w:r>
            <w:r w:rsidRPr="009C5B90">
              <w:t>EPC domain</w:t>
            </w:r>
            <w:r>
              <w:t>s</w:t>
            </w:r>
          </w:p>
        </w:tc>
      </w:tr>
      <w:tr w:rsidR="000260B1" w:rsidRPr="009C5B90" w14:paraId="2B8228CF" w14:textId="77777777" w:rsidTr="007C64A8">
        <w:trPr>
          <w:jc w:val="center"/>
        </w:trPr>
        <w:tc>
          <w:tcPr>
            <w:tcW w:w="1602" w:type="pct"/>
            <w:tcBorders>
              <w:left w:val="single" w:sz="4" w:space="0" w:color="auto"/>
              <w:right w:val="single" w:sz="4" w:space="0" w:color="auto"/>
            </w:tcBorders>
          </w:tcPr>
          <w:p w14:paraId="39F8A0BE" w14:textId="77777777" w:rsidR="000260B1" w:rsidRPr="00C8767B" w:rsidRDefault="000260B1" w:rsidP="007C64A8">
            <w:pPr>
              <w:pStyle w:val="TAL"/>
              <w:rPr>
                <w:lang w:eastAsia="zh-CN"/>
              </w:rPr>
            </w:pPr>
            <w:r w:rsidRPr="00C8767B">
              <w:rPr>
                <w:lang w:eastAsia="zh-CN"/>
              </w:rPr>
              <w:t>5G</w:t>
            </w:r>
            <w:r>
              <w:rPr>
                <w:lang w:eastAsia="zh-CN"/>
              </w:rPr>
              <w:t>Mbs</w:t>
            </w:r>
            <w:r w:rsidRPr="00C8767B">
              <w:rPr>
                <w:lang w:eastAsia="zh-CN"/>
              </w:rPr>
              <w:t>Group</w:t>
            </w:r>
          </w:p>
          <w:p w14:paraId="123B79E9" w14:textId="77777777" w:rsidR="000260B1" w:rsidRPr="009C5B90" w:rsidRDefault="000260B1" w:rsidP="007C64A8">
            <w:pPr>
              <w:pStyle w:val="TAL"/>
              <w:rPr>
                <w:lang w:eastAsia="zh-CN"/>
              </w:rPr>
            </w:pPr>
            <w:r w:rsidRPr="00F9638D">
              <w:rPr>
                <w:lang w:eastAsia="zh-CN"/>
              </w:rPr>
              <w:t>(Store)</w:t>
            </w:r>
          </w:p>
        </w:tc>
        <w:tc>
          <w:tcPr>
            <w:tcW w:w="1547" w:type="pct"/>
            <w:tcBorders>
              <w:left w:val="single" w:sz="4" w:space="0" w:color="auto"/>
              <w:right w:val="single" w:sz="4" w:space="0" w:color="auto"/>
            </w:tcBorders>
          </w:tcPr>
          <w:p w14:paraId="0EC08DCE" w14:textId="77777777" w:rsidR="000260B1" w:rsidRPr="009C5B90" w:rsidRDefault="000260B1" w:rsidP="007C64A8">
            <w:pPr>
              <w:pStyle w:val="TAL"/>
              <w:rPr>
                <w:lang w:val="en-US"/>
              </w:rPr>
            </w:pPr>
            <w:r w:rsidRPr="00F9638D">
              <w:rPr>
                <w:lang w:eastAsia="zh-CN"/>
              </w:rPr>
              <w:t>/subscription-data/</w:t>
            </w:r>
            <w:r>
              <w:rPr>
                <w:lang w:eastAsia="zh-CN"/>
              </w:rPr>
              <w:t>group-data/</w:t>
            </w:r>
            <w:r w:rsidRPr="00F9638D">
              <w:rPr>
                <w:lang w:eastAsia="zh-CN"/>
              </w:rPr>
              <w:t>mbs-group-membership</w:t>
            </w:r>
          </w:p>
        </w:tc>
        <w:tc>
          <w:tcPr>
            <w:tcW w:w="469" w:type="pct"/>
            <w:tcBorders>
              <w:left w:val="single" w:sz="4" w:space="0" w:color="auto"/>
              <w:right w:val="single" w:sz="4" w:space="0" w:color="auto"/>
            </w:tcBorders>
          </w:tcPr>
          <w:p w14:paraId="0C0CC71F" w14:textId="77777777" w:rsidR="000260B1" w:rsidRPr="009C5B90" w:rsidRDefault="000260B1" w:rsidP="007C64A8">
            <w:pPr>
              <w:pStyle w:val="TAL"/>
              <w:rPr>
                <w:lang w:eastAsia="zh-CN"/>
              </w:rPr>
            </w:pPr>
            <w:r w:rsidRPr="00F9638D">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613F94FA" w14:textId="77777777" w:rsidR="000260B1" w:rsidRDefault="000260B1" w:rsidP="007C64A8">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F4314CF" w14:textId="77777777" w:rsidR="000260B1" w:rsidRPr="009C5B90" w:rsidRDefault="000260B1" w:rsidP="007C64A8">
            <w:pPr>
              <w:pStyle w:val="TAL"/>
            </w:pPr>
            <w:r w:rsidRPr="00C8767B">
              <w:rPr>
                <w:lang w:eastAsia="zh-CN"/>
              </w:rPr>
              <w:t xml:space="preserve">Retrieve </w:t>
            </w:r>
            <w:r w:rsidRPr="00543FFB">
              <w:rPr>
                <w:lang w:eastAsia="zh-CN"/>
              </w:rPr>
              <w:t>5G MBS Group</w:t>
            </w:r>
          </w:p>
        </w:tc>
      </w:tr>
      <w:tr w:rsidR="000260B1" w:rsidRPr="009C5B90" w14:paraId="4724264E" w14:textId="77777777" w:rsidTr="007C64A8">
        <w:trPr>
          <w:jc w:val="center"/>
        </w:trPr>
        <w:tc>
          <w:tcPr>
            <w:tcW w:w="1602" w:type="pct"/>
            <w:vMerge w:val="restart"/>
            <w:tcBorders>
              <w:left w:val="single" w:sz="4" w:space="0" w:color="auto"/>
              <w:right w:val="single" w:sz="4" w:space="0" w:color="auto"/>
            </w:tcBorders>
          </w:tcPr>
          <w:p w14:paraId="3B645E59" w14:textId="77777777" w:rsidR="000260B1" w:rsidRPr="00C8767B" w:rsidRDefault="000260B1" w:rsidP="007C64A8">
            <w:pPr>
              <w:pStyle w:val="TAL"/>
              <w:rPr>
                <w:lang w:eastAsia="zh-CN"/>
              </w:rPr>
            </w:pPr>
            <w:r w:rsidRPr="00C8767B">
              <w:rPr>
                <w:lang w:eastAsia="zh-CN"/>
              </w:rPr>
              <w:t>Individual5G</w:t>
            </w:r>
            <w:r>
              <w:rPr>
                <w:lang w:eastAsia="zh-CN"/>
              </w:rPr>
              <w:t>mbs</w:t>
            </w:r>
            <w:r w:rsidRPr="00C8767B">
              <w:rPr>
                <w:lang w:eastAsia="zh-CN"/>
              </w:rPr>
              <w:t>Group</w:t>
            </w:r>
          </w:p>
          <w:p w14:paraId="14844B4F" w14:textId="77777777" w:rsidR="000260B1" w:rsidRPr="009C5B90" w:rsidRDefault="000260B1" w:rsidP="007C64A8">
            <w:pPr>
              <w:pStyle w:val="TAL"/>
              <w:rPr>
                <w:lang w:eastAsia="zh-CN"/>
              </w:rPr>
            </w:pPr>
            <w:r w:rsidRPr="00F9638D">
              <w:rPr>
                <w:lang w:eastAsia="zh-CN"/>
              </w:rPr>
              <w:t>(Document)</w:t>
            </w:r>
          </w:p>
        </w:tc>
        <w:tc>
          <w:tcPr>
            <w:tcW w:w="1547" w:type="pct"/>
            <w:vMerge w:val="restart"/>
            <w:tcBorders>
              <w:left w:val="single" w:sz="4" w:space="0" w:color="auto"/>
              <w:right w:val="single" w:sz="4" w:space="0" w:color="auto"/>
            </w:tcBorders>
          </w:tcPr>
          <w:p w14:paraId="3249DA69" w14:textId="77777777" w:rsidR="000260B1" w:rsidRPr="009C5B90" w:rsidRDefault="000260B1" w:rsidP="007C64A8">
            <w:pPr>
              <w:pStyle w:val="TAL"/>
              <w:rPr>
                <w:lang w:val="en-US"/>
              </w:rPr>
            </w:pPr>
            <w:r w:rsidRPr="00F9638D">
              <w:rPr>
                <w:lang w:eastAsia="zh-CN"/>
              </w:rPr>
              <w:t>/subscription-data/group-data/mbs-group-membership/{externalGroupId}</w:t>
            </w:r>
          </w:p>
        </w:tc>
        <w:tc>
          <w:tcPr>
            <w:tcW w:w="469" w:type="pct"/>
            <w:vMerge w:val="restart"/>
            <w:tcBorders>
              <w:left w:val="single" w:sz="4" w:space="0" w:color="auto"/>
              <w:right w:val="single" w:sz="4" w:space="0" w:color="auto"/>
            </w:tcBorders>
          </w:tcPr>
          <w:p w14:paraId="564CB746" w14:textId="77777777" w:rsidR="000260B1" w:rsidRPr="009C5B90" w:rsidRDefault="000260B1" w:rsidP="007C64A8">
            <w:pPr>
              <w:pStyle w:val="TAL"/>
              <w:rPr>
                <w:lang w:eastAsia="zh-CN"/>
              </w:rPr>
            </w:pPr>
            <w:r w:rsidRPr="00F9638D">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581FDD0F" w14:textId="77777777" w:rsidR="000260B1" w:rsidRDefault="000260B1" w:rsidP="007C64A8">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970601D" w14:textId="77777777" w:rsidR="000260B1" w:rsidRPr="009C5B90" w:rsidRDefault="000260B1" w:rsidP="007C64A8">
            <w:pPr>
              <w:pStyle w:val="TAL"/>
            </w:pPr>
            <w:r w:rsidRPr="00C8767B">
              <w:t xml:space="preserve">Create a </w:t>
            </w:r>
            <w:r w:rsidRPr="00543FFB">
              <w:t>5G MBS Group</w:t>
            </w:r>
          </w:p>
        </w:tc>
      </w:tr>
      <w:tr w:rsidR="000260B1" w:rsidRPr="009C5B90" w14:paraId="3946305C" w14:textId="77777777" w:rsidTr="007C64A8">
        <w:trPr>
          <w:jc w:val="center"/>
        </w:trPr>
        <w:tc>
          <w:tcPr>
            <w:tcW w:w="1602" w:type="pct"/>
            <w:vMerge/>
            <w:tcBorders>
              <w:left w:val="single" w:sz="4" w:space="0" w:color="auto"/>
              <w:right w:val="single" w:sz="4" w:space="0" w:color="auto"/>
            </w:tcBorders>
          </w:tcPr>
          <w:p w14:paraId="50DE5C25"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tcPr>
          <w:p w14:paraId="7D81E129"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7AA7ED68" w14:textId="77777777" w:rsidR="000260B1" w:rsidRPr="009C5B90" w:rsidRDefault="000260B1" w:rsidP="007C64A8">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74BB761" w14:textId="77777777" w:rsidR="000260B1" w:rsidRDefault="000260B1" w:rsidP="007C64A8">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4EC6BCCF" w14:textId="77777777" w:rsidR="000260B1" w:rsidRPr="009C5B90" w:rsidRDefault="000260B1" w:rsidP="007C64A8">
            <w:pPr>
              <w:pStyle w:val="TAL"/>
            </w:pPr>
            <w:r w:rsidRPr="00C8767B">
              <w:t xml:space="preserve">Update a </w:t>
            </w:r>
            <w:r w:rsidRPr="00543FFB">
              <w:t>5G MBS Group</w:t>
            </w:r>
          </w:p>
        </w:tc>
      </w:tr>
      <w:tr w:rsidR="000260B1" w:rsidRPr="009C5B90" w14:paraId="2BDF1115" w14:textId="77777777" w:rsidTr="007C64A8">
        <w:trPr>
          <w:jc w:val="center"/>
        </w:trPr>
        <w:tc>
          <w:tcPr>
            <w:tcW w:w="1602" w:type="pct"/>
            <w:vMerge/>
            <w:tcBorders>
              <w:left w:val="single" w:sz="4" w:space="0" w:color="auto"/>
              <w:right w:val="single" w:sz="4" w:space="0" w:color="auto"/>
            </w:tcBorders>
          </w:tcPr>
          <w:p w14:paraId="54BA071F"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tcPr>
          <w:p w14:paraId="7FB017F5"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21942132" w14:textId="77777777" w:rsidR="000260B1" w:rsidRPr="009C5B90" w:rsidRDefault="000260B1" w:rsidP="007C64A8">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4ACA3323" w14:textId="77777777" w:rsidR="000260B1" w:rsidRDefault="000260B1" w:rsidP="007C64A8">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4A18937D" w14:textId="77777777" w:rsidR="000260B1" w:rsidRPr="009C5B90" w:rsidRDefault="000260B1" w:rsidP="007C64A8">
            <w:pPr>
              <w:pStyle w:val="TAL"/>
            </w:pPr>
            <w:r w:rsidRPr="00C8767B">
              <w:t xml:space="preserve">Delete a </w:t>
            </w:r>
            <w:r w:rsidRPr="00543FFB">
              <w:t>5G MBS Group</w:t>
            </w:r>
          </w:p>
        </w:tc>
      </w:tr>
      <w:tr w:rsidR="000260B1" w:rsidRPr="009C5B90" w14:paraId="5756556F" w14:textId="77777777" w:rsidTr="007C64A8">
        <w:trPr>
          <w:jc w:val="center"/>
        </w:trPr>
        <w:tc>
          <w:tcPr>
            <w:tcW w:w="1602" w:type="pct"/>
            <w:vMerge/>
            <w:tcBorders>
              <w:left w:val="single" w:sz="4" w:space="0" w:color="auto"/>
              <w:right w:val="single" w:sz="4" w:space="0" w:color="auto"/>
            </w:tcBorders>
          </w:tcPr>
          <w:p w14:paraId="279F10F9"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tcPr>
          <w:p w14:paraId="1C5AD8BB"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64394138" w14:textId="77777777" w:rsidR="000260B1" w:rsidRPr="009C5B90" w:rsidRDefault="000260B1" w:rsidP="007C64A8">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0387DF88" w14:textId="77777777" w:rsidR="000260B1" w:rsidRDefault="000260B1" w:rsidP="007C64A8">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0E972440" w14:textId="77777777" w:rsidR="000260B1" w:rsidRPr="009C5B90" w:rsidRDefault="000260B1" w:rsidP="007C64A8">
            <w:pPr>
              <w:pStyle w:val="TAL"/>
            </w:pPr>
            <w:r w:rsidRPr="00C8767B">
              <w:t>Retrieve a</w:t>
            </w:r>
            <w:r>
              <w:t xml:space="preserve"> </w:t>
            </w:r>
            <w:r w:rsidRPr="00543FFB">
              <w:t>5G MBS Group</w:t>
            </w:r>
          </w:p>
        </w:tc>
      </w:tr>
      <w:tr w:rsidR="000260B1" w:rsidRPr="009C5B90" w14:paraId="76A99632" w14:textId="77777777" w:rsidTr="007C64A8">
        <w:trPr>
          <w:jc w:val="center"/>
        </w:trPr>
        <w:tc>
          <w:tcPr>
            <w:tcW w:w="1602" w:type="pct"/>
            <w:tcBorders>
              <w:left w:val="single" w:sz="4" w:space="0" w:color="auto"/>
              <w:right w:val="single" w:sz="4" w:space="0" w:color="auto"/>
            </w:tcBorders>
          </w:tcPr>
          <w:p w14:paraId="26186748" w14:textId="77777777" w:rsidR="000260B1" w:rsidRPr="0032569C" w:rsidRDefault="000260B1" w:rsidP="007C64A8">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113EF479" w14:textId="77777777" w:rsidR="000260B1" w:rsidRPr="009C5B90" w:rsidRDefault="000260B1" w:rsidP="007C64A8">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37358C17" w14:textId="77777777" w:rsidR="000260B1" w:rsidRPr="009C5B90" w:rsidRDefault="000260B1" w:rsidP="007C64A8">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1C4C28CC" w14:textId="77777777" w:rsidR="000260B1" w:rsidRPr="009C5B90" w:rsidRDefault="000260B1" w:rsidP="007C64A8">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C5D6CD" w14:textId="77777777" w:rsidR="000260B1" w:rsidRDefault="000260B1" w:rsidP="007C64A8">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0CE5542" w14:textId="77777777" w:rsidR="000260B1" w:rsidRPr="009C5B90" w:rsidRDefault="000260B1" w:rsidP="007C64A8">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0260B1" w:rsidRPr="009C5B90" w14:paraId="5FB8484C" w14:textId="77777777" w:rsidTr="007C64A8">
        <w:trPr>
          <w:jc w:val="center"/>
        </w:trPr>
        <w:tc>
          <w:tcPr>
            <w:tcW w:w="1602" w:type="pct"/>
            <w:tcBorders>
              <w:left w:val="single" w:sz="4" w:space="0" w:color="auto"/>
              <w:right w:val="single" w:sz="4" w:space="0" w:color="auto"/>
            </w:tcBorders>
          </w:tcPr>
          <w:p w14:paraId="62F3F878" w14:textId="77777777" w:rsidR="000260B1" w:rsidRPr="0032569C" w:rsidRDefault="000260B1" w:rsidP="007C64A8">
            <w:pPr>
              <w:pStyle w:val="TAL"/>
            </w:pPr>
            <w:r>
              <w:t>Pp5gMbs</w:t>
            </w:r>
            <w:r w:rsidRPr="0032569C">
              <w:t>GroupProfileData</w:t>
            </w:r>
          </w:p>
          <w:p w14:paraId="448FFA9F" w14:textId="77777777" w:rsidR="000260B1" w:rsidRPr="009C5B90" w:rsidRDefault="000260B1" w:rsidP="007C64A8">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628E763C" w14:textId="77777777" w:rsidR="000260B1" w:rsidRPr="009C5B90" w:rsidRDefault="000260B1" w:rsidP="007C64A8">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0E5AB8C9" w14:textId="77777777" w:rsidR="000260B1" w:rsidRPr="009C5B90" w:rsidRDefault="000260B1" w:rsidP="007C64A8">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496FBA74" w14:textId="77777777" w:rsidR="000260B1" w:rsidRDefault="000260B1" w:rsidP="007C64A8">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5E50E043" w14:textId="77777777" w:rsidR="000260B1" w:rsidRPr="009C5B90" w:rsidRDefault="000260B1" w:rsidP="007C64A8">
            <w:pPr>
              <w:pStyle w:val="TAL"/>
            </w:pPr>
            <w:r w:rsidRPr="0032569C">
              <w:t xml:space="preserve">Retrieve the UE's subscribed PP profile data for accessing </w:t>
            </w:r>
            <w:r w:rsidRPr="00543FFB">
              <w:t>5G MBS Group</w:t>
            </w:r>
            <w:r w:rsidRPr="0032569C">
              <w:t xml:space="preserve"> service operations.</w:t>
            </w:r>
          </w:p>
        </w:tc>
      </w:tr>
    </w:tbl>
    <w:p w14:paraId="3BBA8345" w14:textId="77777777" w:rsidR="000260B1" w:rsidRPr="00EC1F12" w:rsidRDefault="000260B1" w:rsidP="000260B1"/>
    <w:p w14:paraId="7D4ACAF9" w14:textId="77777777" w:rsidR="000260B1" w:rsidRPr="00533C32" w:rsidRDefault="000260B1" w:rsidP="000260B1">
      <w:pPr>
        <w:pStyle w:val="Heading3"/>
      </w:pPr>
      <w:bookmarkStart w:id="177" w:name="_Toc20126924"/>
      <w:bookmarkStart w:id="178" w:name="_Toc27588900"/>
      <w:bookmarkStart w:id="179" w:name="_Toc36459696"/>
      <w:bookmarkStart w:id="180" w:name="_Toc45029257"/>
      <w:bookmarkStart w:id="181" w:name="_Toc56520533"/>
      <w:bookmarkStart w:id="182" w:name="_Toc90586769"/>
      <w:bookmarkStart w:id="183" w:name="_Toc106616287"/>
      <w:bookmarkStart w:id="184" w:name="_Toc122100982"/>
      <w:bookmarkStart w:id="185" w:name="_Toc161910545"/>
      <w:r w:rsidRPr="00533C32">
        <w:t>5.2.2</w:t>
      </w:r>
      <w:r w:rsidRPr="00533C32">
        <w:tab/>
        <w:t>Resource: AuthenticationSubscription</w:t>
      </w:r>
      <w:bookmarkEnd w:id="177"/>
      <w:bookmarkEnd w:id="178"/>
      <w:bookmarkEnd w:id="179"/>
      <w:bookmarkEnd w:id="180"/>
      <w:bookmarkEnd w:id="181"/>
      <w:bookmarkEnd w:id="182"/>
      <w:bookmarkEnd w:id="183"/>
      <w:bookmarkEnd w:id="184"/>
      <w:bookmarkEnd w:id="185"/>
    </w:p>
    <w:p w14:paraId="3959BBA7" w14:textId="77777777" w:rsidR="000260B1" w:rsidRPr="00533C32" w:rsidRDefault="000260B1" w:rsidP="000260B1">
      <w:pPr>
        <w:pStyle w:val="Heading4"/>
      </w:pPr>
      <w:bookmarkStart w:id="186" w:name="_Toc20126925"/>
      <w:bookmarkStart w:id="187" w:name="_Toc27588901"/>
      <w:bookmarkStart w:id="188" w:name="_Toc36459697"/>
      <w:bookmarkStart w:id="189" w:name="_Toc45029258"/>
      <w:bookmarkStart w:id="190" w:name="_Toc56520534"/>
      <w:bookmarkStart w:id="191" w:name="_Toc90586770"/>
      <w:bookmarkStart w:id="192" w:name="_Toc106616288"/>
      <w:bookmarkStart w:id="193" w:name="_Toc122100983"/>
      <w:bookmarkStart w:id="194" w:name="_Toc161910546"/>
      <w:r w:rsidRPr="00533C32">
        <w:t>5.2.2.1</w:t>
      </w:r>
      <w:r w:rsidRPr="00533C32">
        <w:tab/>
        <w:t>Description</w:t>
      </w:r>
      <w:bookmarkEnd w:id="186"/>
      <w:bookmarkEnd w:id="187"/>
      <w:bookmarkEnd w:id="188"/>
      <w:bookmarkEnd w:id="189"/>
      <w:bookmarkEnd w:id="190"/>
      <w:bookmarkEnd w:id="191"/>
      <w:bookmarkEnd w:id="192"/>
      <w:bookmarkEnd w:id="193"/>
      <w:bookmarkEnd w:id="194"/>
    </w:p>
    <w:p w14:paraId="4280BF9F"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441B50" w14:textId="5B03DE41" w:rsidR="000260B1" w:rsidRPr="00533C32" w:rsidRDefault="000260B1" w:rsidP="000260B1">
      <w:pPr>
        <w:pStyle w:val="NO"/>
      </w:pPr>
      <w:r w:rsidRPr="00533C32">
        <w:t>NOTE 1:</w:t>
      </w:r>
      <w:r w:rsidRPr="00533C32">
        <w:tab/>
        <w:t xml:space="preserve">This resource contains security-sensitive attributes, such as the long-term key of the UE (see "encPermanentKey" attribute of the AuthenticationSubscription data type in </w:t>
      </w:r>
      <w:r w:rsidR="00152EF7" w:rsidRPr="00533C32">
        <w:t>clause</w:t>
      </w:r>
      <w:r w:rsidR="00152EF7">
        <w:t> </w:t>
      </w:r>
      <w:r w:rsidR="00152EF7" w:rsidRPr="00533C32">
        <w:t>5</w:t>
      </w:r>
      <w:r w:rsidRPr="00533C32">
        <w:t xml:space="preserve">.4.2.2). </w:t>
      </w:r>
      <w:r>
        <w:t>Read/write access can be authorized by means of OAuth2</w:t>
      </w:r>
      <w:r w:rsidRPr="00533C32">
        <w:t>.</w:t>
      </w:r>
    </w:p>
    <w:p w14:paraId="2FD8C320" w14:textId="77777777" w:rsidR="000260B1" w:rsidRPr="00533C32" w:rsidRDefault="000260B1" w:rsidP="000260B1">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9C26E28" w14:textId="77777777" w:rsidR="000260B1" w:rsidRPr="00533C32" w:rsidRDefault="000260B1" w:rsidP="000260B1">
      <w:pPr>
        <w:pStyle w:val="Heading4"/>
      </w:pPr>
      <w:bookmarkStart w:id="195" w:name="_Toc20126926"/>
      <w:bookmarkStart w:id="196" w:name="_Toc27588902"/>
      <w:bookmarkStart w:id="197" w:name="_Toc36459698"/>
      <w:bookmarkStart w:id="198" w:name="_Toc45029259"/>
      <w:bookmarkStart w:id="199" w:name="_Toc56520535"/>
      <w:bookmarkStart w:id="200" w:name="_Toc90586771"/>
      <w:bookmarkStart w:id="201" w:name="_Toc106616289"/>
      <w:bookmarkStart w:id="202" w:name="_Toc122100984"/>
      <w:bookmarkStart w:id="203" w:name="_Toc161910547"/>
      <w:r w:rsidRPr="00533C32">
        <w:t>5.2.2.2</w:t>
      </w:r>
      <w:r w:rsidRPr="00533C32">
        <w:tab/>
        <w:t>Resource Definition</w:t>
      </w:r>
      <w:bookmarkEnd w:id="195"/>
      <w:bookmarkEnd w:id="196"/>
      <w:bookmarkEnd w:id="197"/>
      <w:bookmarkEnd w:id="198"/>
      <w:bookmarkEnd w:id="199"/>
      <w:bookmarkEnd w:id="200"/>
      <w:bookmarkEnd w:id="201"/>
      <w:bookmarkEnd w:id="202"/>
      <w:bookmarkEnd w:id="203"/>
    </w:p>
    <w:p w14:paraId="2308AB9B" w14:textId="77777777" w:rsidR="000260B1" w:rsidRPr="00533C32" w:rsidRDefault="000260B1" w:rsidP="000260B1">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EAC2031" w14:textId="77777777" w:rsidR="000260B1" w:rsidRPr="00533C32" w:rsidRDefault="000260B1" w:rsidP="000260B1">
      <w:pPr>
        <w:rPr>
          <w:rFonts w:ascii="Arial" w:hAnsi="Arial" w:cs="Arial"/>
        </w:rPr>
      </w:pPr>
      <w:bookmarkStart w:id="204" w:name="_MCCTEMPBM_CRPT22160075___7"/>
      <w:r w:rsidRPr="00533C32">
        <w:t>This resource shall support the resource URI variables defined in table 5.2.2.2-1</w:t>
      </w:r>
      <w:r w:rsidRPr="00533C32">
        <w:rPr>
          <w:rFonts w:ascii="Arial" w:hAnsi="Arial" w:cs="Arial"/>
        </w:rPr>
        <w:t>.</w:t>
      </w:r>
    </w:p>
    <w:bookmarkEnd w:id="204"/>
    <w:p w14:paraId="4C5BCB32" w14:textId="77777777" w:rsidR="000260B1" w:rsidRPr="00533C32" w:rsidRDefault="000260B1" w:rsidP="000260B1">
      <w:pPr>
        <w:pStyle w:val="TH"/>
        <w:outlineLvl w:val="0"/>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E49827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88F1D5E"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66A80B" w14:textId="77777777" w:rsidR="000260B1" w:rsidRPr="009C5B90" w:rsidRDefault="000260B1" w:rsidP="007C64A8">
            <w:pPr>
              <w:pStyle w:val="TAH"/>
              <w:rPr>
                <w:lang w:val="en-US"/>
              </w:rPr>
            </w:pPr>
            <w:r w:rsidRPr="009C5B90">
              <w:rPr>
                <w:lang w:val="en-US"/>
              </w:rPr>
              <w:t>Definition</w:t>
            </w:r>
          </w:p>
        </w:tc>
      </w:tr>
      <w:tr w:rsidR="000260B1" w:rsidRPr="009C5B90" w14:paraId="7FAD43E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1DF7BA"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B569EC" w14:textId="77777777" w:rsidR="000260B1" w:rsidRPr="009C5B90" w:rsidRDefault="000260B1" w:rsidP="007C64A8">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260B1" w:rsidRPr="009C5B90" w14:paraId="2A8DA93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138FA0"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79AD57" w14:textId="77777777" w:rsidR="000260B1" w:rsidRPr="009C5B90" w:rsidRDefault="000260B1" w:rsidP="007C64A8">
            <w:pPr>
              <w:pStyle w:val="TAL"/>
              <w:rPr>
                <w:lang w:val="en-US" w:eastAsia="zh-CN"/>
              </w:rPr>
            </w:pPr>
            <w:r w:rsidRPr="009C5B90">
              <w:rPr>
                <w:lang w:val="en-US"/>
              </w:rPr>
              <w:t>Represents the Subscription Identifier of the UE</w:t>
            </w:r>
            <w:r w:rsidRPr="009C5B90">
              <w:rPr>
                <w:rFonts w:hint="eastAsia"/>
                <w:lang w:val="en-US" w:eastAsia="zh-CN"/>
              </w:rPr>
              <w:t>.</w:t>
            </w:r>
          </w:p>
          <w:p w14:paraId="38FBAFA2" w14:textId="4151494E" w:rsidR="000260B1" w:rsidRPr="009C5B90" w:rsidRDefault="000260B1" w:rsidP="007C64A8">
            <w:pPr>
              <w:pStyle w:val="TAL"/>
              <w:rPr>
                <w:lang w:val="en-US"/>
              </w:rPr>
            </w:pPr>
            <w:r w:rsidRPr="009C5B90">
              <w:rPr>
                <w:lang w:val="en-US"/>
              </w:rPr>
              <w:t>It may be the SUPI (see 3GPP TS 23.501 [4], clause 5.9.2) of the UE or a pseudonym in SUPI format (e.g. the GLI or GCI of the UE; see 3GPP TS 23.316 [18], clauses 4.7.3 and 4.7.4).</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17A0F115" w14:textId="77777777" w:rsidR="000260B1" w:rsidRPr="00533C32" w:rsidRDefault="000260B1" w:rsidP="000260B1"/>
    <w:p w14:paraId="144D6728" w14:textId="77777777" w:rsidR="000260B1" w:rsidRPr="00533C32" w:rsidRDefault="000260B1" w:rsidP="000260B1">
      <w:pPr>
        <w:pStyle w:val="Heading4"/>
      </w:pPr>
      <w:bookmarkStart w:id="205" w:name="_Toc20126927"/>
      <w:bookmarkStart w:id="206" w:name="_Toc27588903"/>
      <w:bookmarkStart w:id="207" w:name="_Toc36459699"/>
      <w:bookmarkStart w:id="208" w:name="_Toc45029260"/>
      <w:bookmarkStart w:id="209" w:name="_Toc56520536"/>
      <w:bookmarkStart w:id="210" w:name="_Toc90586772"/>
      <w:bookmarkStart w:id="211" w:name="_Toc106616290"/>
      <w:bookmarkStart w:id="212" w:name="_Toc122100985"/>
      <w:bookmarkStart w:id="213" w:name="_Toc161910548"/>
      <w:r w:rsidRPr="00533C32">
        <w:t>5.2.2.3</w:t>
      </w:r>
      <w:r w:rsidRPr="00533C32">
        <w:tab/>
        <w:t>Resource Standard Methods</w:t>
      </w:r>
      <w:bookmarkEnd w:id="205"/>
      <w:bookmarkEnd w:id="206"/>
      <w:bookmarkEnd w:id="207"/>
      <w:bookmarkEnd w:id="208"/>
      <w:bookmarkEnd w:id="209"/>
      <w:bookmarkEnd w:id="210"/>
      <w:bookmarkEnd w:id="211"/>
      <w:bookmarkEnd w:id="212"/>
      <w:bookmarkEnd w:id="213"/>
    </w:p>
    <w:p w14:paraId="787B29AB" w14:textId="77777777" w:rsidR="000260B1" w:rsidRPr="00533C32" w:rsidRDefault="000260B1" w:rsidP="000260B1">
      <w:pPr>
        <w:pStyle w:val="Heading5"/>
        <w:rPr>
          <w:lang w:eastAsia="zh-CN"/>
        </w:rPr>
      </w:pPr>
      <w:bookmarkStart w:id="214" w:name="_Toc20126928"/>
      <w:bookmarkStart w:id="215" w:name="_Toc27588904"/>
      <w:bookmarkStart w:id="216" w:name="_Toc36459700"/>
      <w:bookmarkStart w:id="217" w:name="_Toc45029261"/>
      <w:bookmarkStart w:id="218" w:name="_Toc56520537"/>
      <w:bookmarkStart w:id="219" w:name="_Toc90586773"/>
      <w:bookmarkStart w:id="220" w:name="_Toc106616291"/>
      <w:bookmarkStart w:id="221" w:name="_Toc122100986"/>
      <w:bookmarkStart w:id="222" w:name="_Toc161910549"/>
      <w:r w:rsidRPr="00533C32">
        <w:t>5.2.2.3.1</w:t>
      </w:r>
      <w:r w:rsidRPr="00533C32">
        <w:tab/>
      </w:r>
      <w:r w:rsidRPr="00533C32">
        <w:rPr>
          <w:lang w:eastAsia="zh-CN"/>
        </w:rPr>
        <w:t>GET</w:t>
      </w:r>
      <w:bookmarkEnd w:id="214"/>
      <w:bookmarkEnd w:id="215"/>
      <w:bookmarkEnd w:id="216"/>
      <w:bookmarkEnd w:id="217"/>
      <w:bookmarkEnd w:id="218"/>
      <w:bookmarkEnd w:id="219"/>
      <w:bookmarkEnd w:id="220"/>
      <w:bookmarkEnd w:id="221"/>
      <w:bookmarkEnd w:id="222"/>
    </w:p>
    <w:p w14:paraId="27FA718B" w14:textId="77777777" w:rsidR="000260B1" w:rsidRPr="00533C32" w:rsidRDefault="000260B1" w:rsidP="000260B1">
      <w:r w:rsidRPr="00533C32">
        <w:t>This method shall support the URI query parameters specified in table 5.2.2.3.1-1.</w:t>
      </w:r>
    </w:p>
    <w:p w14:paraId="4DE2B50A" w14:textId="77777777" w:rsidR="000260B1" w:rsidRPr="00533C32" w:rsidRDefault="000260B1" w:rsidP="000260B1">
      <w:pPr>
        <w:pStyle w:val="TH"/>
        <w:outlineLvl w:val="0"/>
      </w:pPr>
      <w:r w:rsidRPr="00533C32">
        <w:lastRenderedPageBreak/>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780C26A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482EC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37629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8CDC33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82EE9"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BC977B" w14:textId="77777777" w:rsidR="000260B1" w:rsidRPr="009C5B90" w:rsidRDefault="000260B1" w:rsidP="007C64A8">
            <w:pPr>
              <w:pStyle w:val="TAH"/>
              <w:rPr>
                <w:lang w:val="en-US"/>
              </w:rPr>
            </w:pPr>
            <w:r w:rsidRPr="009C5B90">
              <w:rPr>
                <w:lang w:val="en-US"/>
              </w:rPr>
              <w:t>Description</w:t>
            </w:r>
          </w:p>
        </w:tc>
      </w:tr>
      <w:tr w:rsidR="000260B1" w:rsidRPr="009C5B90" w14:paraId="2FE4E6D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3457EC" w14:textId="77777777" w:rsidR="000260B1" w:rsidRPr="009C5B90" w:rsidRDefault="000260B1" w:rsidP="007C64A8">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1DBE7E"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1C5BC"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EAB8E98"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68A3A20" w14:textId="12579E1F"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7B77D03D" w14:textId="77777777" w:rsidR="000260B1" w:rsidRPr="00533C32" w:rsidRDefault="000260B1" w:rsidP="000260B1"/>
    <w:p w14:paraId="3E7CBF14" w14:textId="77777777" w:rsidR="000260B1" w:rsidRPr="00533C32" w:rsidRDefault="000260B1" w:rsidP="000260B1">
      <w:r w:rsidRPr="00533C32">
        <w:t>This method shall support the request data structures specified in table 5.2.2.3.1-2 and the response data structures and response codes specified in table 5.2.2.3.1-3.</w:t>
      </w:r>
    </w:p>
    <w:p w14:paraId="52BB331D" w14:textId="77777777" w:rsidR="000260B1" w:rsidRPr="00533C32" w:rsidRDefault="000260B1" w:rsidP="000260B1">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8877B1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A4B8F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5A0A3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45E7DE"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DD2954" w14:textId="77777777" w:rsidR="000260B1" w:rsidRPr="009C5B90" w:rsidRDefault="000260B1" w:rsidP="007C64A8">
            <w:pPr>
              <w:pStyle w:val="TAH"/>
              <w:rPr>
                <w:lang w:val="en-US"/>
              </w:rPr>
            </w:pPr>
            <w:r w:rsidRPr="009C5B90">
              <w:rPr>
                <w:lang w:val="en-US"/>
              </w:rPr>
              <w:t>Description</w:t>
            </w:r>
          </w:p>
        </w:tc>
      </w:tr>
      <w:tr w:rsidR="000260B1" w:rsidRPr="009C5B90" w14:paraId="50B0323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8B149F"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2A3191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064E9C"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02ACE9" w14:textId="77777777" w:rsidR="000260B1" w:rsidRPr="009C5B90" w:rsidRDefault="000260B1" w:rsidP="007C64A8">
            <w:pPr>
              <w:pStyle w:val="TAL"/>
              <w:rPr>
                <w:lang w:val="en-US"/>
              </w:rPr>
            </w:pPr>
          </w:p>
        </w:tc>
      </w:tr>
    </w:tbl>
    <w:p w14:paraId="12847F4B" w14:textId="77777777" w:rsidR="000260B1" w:rsidRPr="00533C32" w:rsidRDefault="000260B1" w:rsidP="000260B1"/>
    <w:p w14:paraId="00142303" w14:textId="77777777" w:rsidR="000260B1" w:rsidRPr="00533C32" w:rsidRDefault="000260B1" w:rsidP="000260B1">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0260B1" w:rsidRPr="009C5B90" w14:paraId="189B6C7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8FD78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4AFFD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4451D3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7E9F9F" w14:textId="77777777" w:rsidR="000260B1" w:rsidRPr="009C5B90" w:rsidRDefault="000260B1" w:rsidP="007C64A8">
            <w:pPr>
              <w:pStyle w:val="TAH"/>
              <w:rPr>
                <w:lang w:val="en-US"/>
              </w:rPr>
            </w:pPr>
            <w:r w:rsidRPr="009C5B90">
              <w:rPr>
                <w:lang w:val="en-US"/>
              </w:rPr>
              <w:t>Response</w:t>
            </w:r>
          </w:p>
          <w:p w14:paraId="26BE6C08"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433D81" w14:textId="77777777" w:rsidR="000260B1" w:rsidRPr="009C5B90" w:rsidRDefault="000260B1" w:rsidP="007C64A8">
            <w:pPr>
              <w:pStyle w:val="TAH"/>
              <w:rPr>
                <w:lang w:val="en-US"/>
              </w:rPr>
            </w:pPr>
            <w:r w:rsidRPr="009C5B90">
              <w:rPr>
                <w:lang w:val="en-US"/>
              </w:rPr>
              <w:t>Description</w:t>
            </w:r>
          </w:p>
        </w:tc>
      </w:tr>
      <w:tr w:rsidR="000260B1" w:rsidRPr="009C5B90" w14:paraId="7838C39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9CA23E" w14:textId="77777777" w:rsidR="000260B1" w:rsidRPr="009C5B90" w:rsidRDefault="000260B1" w:rsidP="007C64A8">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1D08E0EB" w14:textId="77777777" w:rsidR="000260B1" w:rsidRPr="009C5B90" w:rsidRDefault="000260B1" w:rsidP="007C64A8">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78A95A47" w14:textId="77777777" w:rsidR="000260B1" w:rsidRPr="009C5B90" w:rsidRDefault="000260B1" w:rsidP="007C64A8">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3F95DDE" w14:textId="77777777" w:rsidR="000260B1" w:rsidRPr="009C5B90" w:rsidRDefault="000260B1" w:rsidP="007C64A8">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6092BBBA" w14:textId="77777777" w:rsidR="000260B1" w:rsidRPr="009C5B90" w:rsidRDefault="000260B1" w:rsidP="007C64A8">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0260B1" w:rsidRPr="009C5B90" w14:paraId="1FD572B4"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B506DF"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A9E2720" w14:textId="77777777" w:rsidR="000260B1" w:rsidRPr="00533C32" w:rsidRDefault="000260B1" w:rsidP="000260B1"/>
    <w:p w14:paraId="004FD843" w14:textId="77777777" w:rsidR="000260B1" w:rsidRPr="00533C32" w:rsidRDefault="000260B1" w:rsidP="000260B1">
      <w:pPr>
        <w:pStyle w:val="Heading5"/>
        <w:rPr>
          <w:lang w:eastAsia="zh-CN"/>
        </w:rPr>
      </w:pPr>
      <w:bookmarkStart w:id="223" w:name="_Toc20126929"/>
      <w:bookmarkStart w:id="224" w:name="_Toc27588905"/>
      <w:bookmarkStart w:id="225" w:name="_Toc36459701"/>
      <w:bookmarkStart w:id="226" w:name="_Toc45029262"/>
      <w:bookmarkStart w:id="227" w:name="_Toc56520538"/>
      <w:bookmarkStart w:id="228" w:name="_Toc90586774"/>
      <w:bookmarkStart w:id="229" w:name="_Toc106616292"/>
      <w:bookmarkStart w:id="230" w:name="_Toc122100987"/>
      <w:bookmarkStart w:id="231" w:name="_Toc161910550"/>
      <w:r w:rsidRPr="00533C32">
        <w:t>5.2.2.3.2</w:t>
      </w:r>
      <w:r w:rsidRPr="00533C32">
        <w:tab/>
      </w:r>
      <w:r w:rsidRPr="00533C32">
        <w:rPr>
          <w:lang w:eastAsia="zh-CN"/>
        </w:rPr>
        <w:t>PATCH</w:t>
      </w:r>
      <w:bookmarkEnd w:id="223"/>
      <w:bookmarkEnd w:id="224"/>
      <w:bookmarkEnd w:id="225"/>
      <w:bookmarkEnd w:id="226"/>
      <w:bookmarkEnd w:id="227"/>
      <w:bookmarkEnd w:id="228"/>
      <w:bookmarkEnd w:id="229"/>
      <w:bookmarkEnd w:id="230"/>
      <w:bookmarkEnd w:id="231"/>
    </w:p>
    <w:p w14:paraId="12282975" w14:textId="77777777" w:rsidR="000260B1" w:rsidRPr="00533C32" w:rsidRDefault="000260B1" w:rsidP="000260B1">
      <w:pPr>
        <w:rPr>
          <w:lang w:eastAsia="zh-CN"/>
        </w:rPr>
      </w:pPr>
      <w:r w:rsidRPr="00533C32">
        <w:rPr>
          <w:lang w:eastAsia="zh-CN"/>
        </w:rPr>
        <w:t>This method is used to modify the authentication data of UE in the UDR.</w:t>
      </w:r>
    </w:p>
    <w:p w14:paraId="29CB19F1" w14:textId="77777777" w:rsidR="000260B1" w:rsidRPr="00533C32" w:rsidRDefault="000260B1" w:rsidP="000260B1">
      <w:r w:rsidRPr="00533C32">
        <w:t>This method shall support the URI query parameters specified in table 5.2.2.3.</w:t>
      </w:r>
      <w:r w:rsidRPr="00533C32">
        <w:rPr>
          <w:lang w:eastAsia="zh-CN"/>
        </w:rPr>
        <w:t>2</w:t>
      </w:r>
      <w:r w:rsidRPr="00533C32">
        <w:t>-1.</w:t>
      </w:r>
    </w:p>
    <w:p w14:paraId="6FAEE961" w14:textId="77777777" w:rsidR="000260B1" w:rsidRPr="00533C32" w:rsidRDefault="000260B1" w:rsidP="000260B1">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A6A569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3C0E73"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F030DF2"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3AD14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7BA53A"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7E7563" w14:textId="77777777" w:rsidR="000260B1" w:rsidRPr="009C5B90" w:rsidRDefault="000260B1" w:rsidP="007C64A8">
            <w:pPr>
              <w:pStyle w:val="TAH"/>
              <w:rPr>
                <w:lang w:val="en-US"/>
              </w:rPr>
            </w:pPr>
            <w:r w:rsidRPr="009C5B90">
              <w:rPr>
                <w:lang w:val="en-US"/>
              </w:rPr>
              <w:t>Description</w:t>
            </w:r>
          </w:p>
        </w:tc>
      </w:tr>
      <w:tr w:rsidR="000260B1" w:rsidRPr="009C5B90" w14:paraId="2AB85D8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7DF66"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924D63"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EAF6FDC"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B631ACC"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407CFB7" w14:textId="378A73A5"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7DE8A070" w14:textId="77777777" w:rsidR="000260B1" w:rsidRPr="00533C32" w:rsidRDefault="000260B1" w:rsidP="000260B1">
      <w:pPr>
        <w:pStyle w:val="Guidance"/>
      </w:pPr>
    </w:p>
    <w:p w14:paraId="605FE2D2" w14:textId="77777777" w:rsidR="000260B1" w:rsidRPr="00533C32" w:rsidRDefault="000260B1" w:rsidP="000260B1">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598D6F20" w14:textId="77777777" w:rsidR="000260B1" w:rsidRPr="00533C32" w:rsidRDefault="000260B1" w:rsidP="000260B1">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019BFD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ECFA7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525B6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89A85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0C8366" w14:textId="77777777" w:rsidR="000260B1" w:rsidRPr="009C5B90" w:rsidRDefault="000260B1" w:rsidP="007C64A8">
            <w:pPr>
              <w:pStyle w:val="TAH"/>
              <w:rPr>
                <w:lang w:val="en-US"/>
              </w:rPr>
            </w:pPr>
            <w:r w:rsidRPr="009C5B90">
              <w:rPr>
                <w:lang w:val="en-US"/>
              </w:rPr>
              <w:t>Description</w:t>
            </w:r>
          </w:p>
        </w:tc>
      </w:tr>
      <w:tr w:rsidR="000260B1" w:rsidRPr="009C5B90" w14:paraId="3FE8BF90"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06DA6"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ADB4009"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8348517"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1E2ABE2" w14:textId="77777777" w:rsidR="000260B1" w:rsidRPr="009C5B90" w:rsidRDefault="000260B1" w:rsidP="007C64A8">
            <w:pPr>
              <w:pStyle w:val="TAL"/>
              <w:rPr>
                <w:lang w:val="en-US" w:eastAsia="zh-CN"/>
              </w:rPr>
            </w:pPr>
            <w:r w:rsidRPr="009C5B90">
              <w:rPr>
                <w:lang w:val="en-US" w:eastAsia="zh-CN"/>
              </w:rPr>
              <w:t>Contains the delta data to the authentication subscription of a UE</w:t>
            </w:r>
          </w:p>
        </w:tc>
      </w:tr>
    </w:tbl>
    <w:p w14:paraId="5F09D592" w14:textId="77777777" w:rsidR="000260B1" w:rsidRPr="00533C32" w:rsidRDefault="000260B1" w:rsidP="000260B1"/>
    <w:p w14:paraId="17532F36" w14:textId="77777777" w:rsidR="000260B1" w:rsidRPr="00533C32" w:rsidRDefault="000260B1" w:rsidP="000260B1">
      <w:pPr>
        <w:pStyle w:val="TH"/>
        <w:outlineLvl w:val="0"/>
      </w:pPr>
      <w:r w:rsidRPr="00533C32">
        <w:lastRenderedPageBreak/>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0F490365"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46F70B"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680455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1F0636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E218576" w14:textId="77777777" w:rsidR="000260B1" w:rsidRPr="009C5B90" w:rsidRDefault="000260B1" w:rsidP="007C64A8">
            <w:pPr>
              <w:pStyle w:val="TAH"/>
              <w:rPr>
                <w:lang w:val="en-US"/>
              </w:rPr>
            </w:pPr>
            <w:r w:rsidRPr="009C5B90">
              <w:rPr>
                <w:lang w:val="en-US"/>
              </w:rPr>
              <w:t>Response</w:t>
            </w:r>
          </w:p>
          <w:p w14:paraId="7709D80E"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FB28945" w14:textId="77777777" w:rsidR="000260B1" w:rsidRPr="009C5B90" w:rsidRDefault="000260B1" w:rsidP="007C64A8">
            <w:pPr>
              <w:pStyle w:val="TAH"/>
              <w:rPr>
                <w:lang w:val="en-US"/>
              </w:rPr>
            </w:pPr>
            <w:r w:rsidRPr="009C5B90">
              <w:rPr>
                <w:lang w:val="en-US"/>
              </w:rPr>
              <w:t>Description</w:t>
            </w:r>
          </w:p>
        </w:tc>
      </w:tr>
      <w:tr w:rsidR="000260B1" w:rsidRPr="009C5B90" w14:paraId="212B0EE9"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13FFAC"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D445C5A"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297ADB5"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FEFB766"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7A5B71D6"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0260B1" w:rsidRPr="009C5B90" w14:paraId="42F54FBB"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BE7D757"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83CDE26"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22344D4"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E143782"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8A23C6F"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75834815"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80097DE"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9CEFECF"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51218E7"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2521742"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2530170" w14:textId="77777777" w:rsidR="000260B1" w:rsidRPr="009C5B90" w:rsidRDefault="000260B1" w:rsidP="007C64A8">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056B03F4" w14:textId="77777777" w:rsidR="000260B1" w:rsidRPr="009C5B90" w:rsidRDefault="000260B1" w:rsidP="007C64A8">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7CEFDFAE"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871406B" w14:textId="77777777" w:rsidR="000260B1" w:rsidRPr="009C5B90" w:rsidRDefault="000260B1" w:rsidP="007C64A8">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BC12D33"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9651478" w14:textId="77777777" w:rsidR="000260B1" w:rsidRPr="00533C32" w:rsidRDefault="000260B1" w:rsidP="000260B1">
      <w:pPr>
        <w:rPr>
          <w:lang w:eastAsia="zh-CN"/>
        </w:rPr>
      </w:pPr>
    </w:p>
    <w:p w14:paraId="55CEF59E" w14:textId="77777777" w:rsidR="000260B1" w:rsidRPr="00533C32" w:rsidRDefault="000260B1" w:rsidP="000260B1">
      <w:pPr>
        <w:pStyle w:val="Heading3"/>
      </w:pPr>
      <w:bookmarkStart w:id="232" w:name="_Toc20126930"/>
      <w:bookmarkStart w:id="233" w:name="_Toc27588906"/>
      <w:bookmarkStart w:id="234" w:name="_Toc36459702"/>
      <w:bookmarkStart w:id="235" w:name="_Toc45029263"/>
      <w:bookmarkStart w:id="236" w:name="_Toc56520539"/>
      <w:bookmarkStart w:id="237" w:name="_Toc90586775"/>
      <w:bookmarkStart w:id="238" w:name="_Toc106616293"/>
      <w:bookmarkStart w:id="239" w:name="_Toc122100988"/>
      <w:bookmarkStart w:id="240" w:name="_Toc161910551"/>
      <w:r w:rsidRPr="00533C32">
        <w:t>5.2.3</w:t>
      </w:r>
      <w:r w:rsidRPr="00533C32">
        <w:tab/>
        <w:t>Resource: AccessAndMobilitySubscriptionData</w:t>
      </w:r>
      <w:bookmarkEnd w:id="232"/>
      <w:bookmarkEnd w:id="233"/>
      <w:bookmarkEnd w:id="234"/>
      <w:bookmarkEnd w:id="235"/>
      <w:bookmarkEnd w:id="236"/>
      <w:bookmarkEnd w:id="237"/>
      <w:bookmarkEnd w:id="238"/>
      <w:bookmarkEnd w:id="239"/>
      <w:bookmarkEnd w:id="240"/>
    </w:p>
    <w:p w14:paraId="7FB186CF" w14:textId="77777777" w:rsidR="000260B1" w:rsidRPr="00533C32" w:rsidRDefault="000260B1" w:rsidP="000260B1">
      <w:pPr>
        <w:pStyle w:val="Heading4"/>
      </w:pPr>
      <w:bookmarkStart w:id="241" w:name="_Toc20126931"/>
      <w:bookmarkStart w:id="242" w:name="_Toc27588907"/>
      <w:bookmarkStart w:id="243" w:name="_Toc36459703"/>
      <w:bookmarkStart w:id="244" w:name="_Toc45029264"/>
      <w:bookmarkStart w:id="245" w:name="_Toc56520540"/>
      <w:bookmarkStart w:id="246" w:name="_Toc90586776"/>
      <w:bookmarkStart w:id="247" w:name="_Toc106616294"/>
      <w:bookmarkStart w:id="248" w:name="_Toc122100989"/>
      <w:bookmarkStart w:id="249" w:name="_Toc161910552"/>
      <w:r w:rsidRPr="00533C32">
        <w:t>5.2.3.1</w:t>
      </w:r>
      <w:r w:rsidRPr="00533C32">
        <w:tab/>
        <w:t>Description</w:t>
      </w:r>
      <w:bookmarkEnd w:id="241"/>
      <w:bookmarkEnd w:id="242"/>
      <w:bookmarkEnd w:id="243"/>
      <w:bookmarkEnd w:id="244"/>
      <w:bookmarkEnd w:id="245"/>
      <w:bookmarkEnd w:id="246"/>
      <w:bookmarkEnd w:id="247"/>
      <w:bookmarkEnd w:id="248"/>
      <w:bookmarkEnd w:id="249"/>
    </w:p>
    <w:p w14:paraId="588DC04A" w14:textId="77777777" w:rsidR="000260B1" w:rsidRPr="00533C32" w:rsidRDefault="000260B1" w:rsidP="000260B1">
      <w:pPr>
        <w:rPr>
          <w:lang w:eastAsia="zh-CN"/>
        </w:rPr>
      </w:pPr>
      <w:r w:rsidRPr="00533C32">
        <w:t>This resource represents the subscribed AccessAndMobilitySubscriptionData for a SUPI for use in a serving PLMN. It is queried by the AMF via the UDM after registering.</w:t>
      </w:r>
    </w:p>
    <w:p w14:paraId="5116B1EC"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EB478CF" w14:textId="77777777" w:rsidR="000260B1" w:rsidRPr="00533C32" w:rsidRDefault="000260B1" w:rsidP="000260B1">
      <w:pPr>
        <w:pStyle w:val="Heading4"/>
      </w:pPr>
      <w:bookmarkStart w:id="250" w:name="_Toc20126932"/>
      <w:bookmarkStart w:id="251" w:name="_Toc27588908"/>
      <w:bookmarkStart w:id="252" w:name="_Toc36459704"/>
      <w:bookmarkStart w:id="253" w:name="_Toc45029265"/>
      <w:bookmarkStart w:id="254" w:name="_Toc56520541"/>
      <w:bookmarkStart w:id="255" w:name="_Toc90586777"/>
      <w:bookmarkStart w:id="256" w:name="_Toc106616295"/>
      <w:bookmarkStart w:id="257" w:name="_Toc122100990"/>
      <w:bookmarkStart w:id="258" w:name="_Toc161910553"/>
      <w:r w:rsidRPr="00533C32">
        <w:t>5.2.3.2</w:t>
      </w:r>
      <w:r w:rsidRPr="00533C32">
        <w:tab/>
        <w:t>Resource Definition</w:t>
      </w:r>
      <w:bookmarkEnd w:id="250"/>
      <w:bookmarkEnd w:id="251"/>
      <w:bookmarkEnd w:id="252"/>
      <w:bookmarkEnd w:id="253"/>
      <w:bookmarkEnd w:id="254"/>
      <w:bookmarkEnd w:id="255"/>
      <w:bookmarkEnd w:id="256"/>
      <w:bookmarkEnd w:id="257"/>
      <w:bookmarkEnd w:id="258"/>
    </w:p>
    <w:p w14:paraId="1C8B8161" w14:textId="77777777" w:rsidR="000260B1" w:rsidRPr="00533C32" w:rsidRDefault="000260B1" w:rsidP="000260B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2EEF3A89" w14:textId="77777777" w:rsidR="000260B1" w:rsidRPr="00533C32" w:rsidRDefault="000260B1" w:rsidP="000260B1">
      <w:pPr>
        <w:rPr>
          <w:rFonts w:ascii="Arial" w:hAnsi="Arial" w:cs="Arial"/>
        </w:rPr>
      </w:pPr>
      <w:bookmarkStart w:id="259" w:name="_MCCTEMPBM_CRPT22160076___7"/>
      <w:r w:rsidRPr="00533C32">
        <w:t>This resource shall support the resource URI variables defined in table 5.2.3.2-1</w:t>
      </w:r>
      <w:r w:rsidRPr="00533C32">
        <w:rPr>
          <w:rFonts w:ascii="Arial" w:hAnsi="Arial" w:cs="Arial"/>
        </w:rPr>
        <w:t>.</w:t>
      </w:r>
    </w:p>
    <w:bookmarkEnd w:id="259"/>
    <w:p w14:paraId="2AA55A82" w14:textId="77777777" w:rsidR="000260B1" w:rsidRPr="00533C32" w:rsidRDefault="000260B1" w:rsidP="000260B1">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67169B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48E04AB"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55ECFC" w14:textId="77777777" w:rsidR="000260B1" w:rsidRPr="009C5B90" w:rsidRDefault="000260B1" w:rsidP="007C64A8">
            <w:pPr>
              <w:pStyle w:val="TAH"/>
              <w:rPr>
                <w:lang w:val="en-US"/>
              </w:rPr>
            </w:pPr>
            <w:r w:rsidRPr="009C5B90">
              <w:rPr>
                <w:lang w:val="en-US"/>
              </w:rPr>
              <w:t>Definition</w:t>
            </w:r>
          </w:p>
        </w:tc>
      </w:tr>
      <w:tr w:rsidR="000260B1" w:rsidRPr="009C5B90" w14:paraId="021508A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A085"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A7DEA4"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02062E8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BF8D42A"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3F03AA3" w14:textId="049EE3D1"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0260B1" w:rsidRPr="009C5B90" w14:paraId="13180CB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328937" w14:textId="77777777" w:rsidR="000260B1" w:rsidRPr="009C5B90" w:rsidRDefault="000260B1" w:rsidP="007C64A8">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7C6DCF9" w14:textId="77777777" w:rsidR="000260B1" w:rsidRPr="009C5B90" w:rsidRDefault="000260B1" w:rsidP="007C64A8">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1CAC43D6" w14:textId="77777777" w:rsidR="000260B1" w:rsidRPr="00533C32" w:rsidRDefault="000260B1" w:rsidP="000260B1"/>
    <w:p w14:paraId="17B3388B" w14:textId="77777777" w:rsidR="000260B1" w:rsidRPr="00533C32" w:rsidRDefault="000260B1" w:rsidP="000260B1">
      <w:pPr>
        <w:pStyle w:val="Heading4"/>
      </w:pPr>
      <w:bookmarkStart w:id="260" w:name="_Toc20126933"/>
      <w:bookmarkStart w:id="261" w:name="_Toc27588909"/>
      <w:bookmarkStart w:id="262" w:name="_Toc36459705"/>
      <w:bookmarkStart w:id="263" w:name="_Toc45029266"/>
      <w:bookmarkStart w:id="264" w:name="_Toc56520542"/>
      <w:bookmarkStart w:id="265" w:name="_Toc90586778"/>
      <w:bookmarkStart w:id="266" w:name="_Toc106616296"/>
      <w:bookmarkStart w:id="267" w:name="_Toc122100991"/>
      <w:bookmarkStart w:id="268" w:name="_Toc161910554"/>
      <w:r w:rsidRPr="00533C32">
        <w:t>5.2.3.3</w:t>
      </w:r>
      <w:r w:rsidRPr="00533C32">
        <w:tab/>
        <w:t>Resource Standard Methods</w:t>
      </w:r>
      <w:bookmarkEnd w:id="260"/>
      <w:bookmarkEnd w:id="261"/>
      <w:bookmarkEnd w:id="262"/>
      <w:bookmarkEnd w:id="263"/>
      <w:bookmarkEnd w:id="264"/>
      <w:bookmarkEnd w:id="265"/>
      <w:bookmarkEnd w:id="266"/>
      <w:bookmarkEnd w:id="267"/>
      <w:bookmarkEnd w:id="268"/>
    </w:p>
    <w:p w14:paraId="518CF121" w14:textId="77777777" w:rsidR="000260B1" w:rsidRPr="00533C32" w:rsidRDefault="000260B1" w:rsidP="000260B1">
      <w:pPr>
        <w:pStyle w:val="Heading5"/>
      </w:pPr>
      <w:bookmarkStart w:id="269" w:name="_Toc20126934"/>
      <w:bookmarkStart w:id="270" w:name="_Toc27588910"/>
      <w:bookmarkStart w:id="271" w:name="_Toc36459706"/>
      <w:bookmarkStart w:id="272" w:name="_Toc45029267"/>
      <w:bookmarkStart w:id="273" w:name="_Toc56520543"/>
      <w:bookmarkStart w:id="274" w:name="_Toc90586779"/>
      <w:bookmarkStart w:id="275" w:name="_Toc106616297"/>
      <w:bookmarkStart w:id="276" w:name="_Toc122100992"/>
      <w:bookmarkStart w:id="277" w:name="_Toc161910555"/>
      <w:r w:rsidRPr="00533C32">
        <w:t>5.2.3.3.1</w:t>
      </w:r>
      <w:r w:rsidRPr="00533C32">
        <w:tab/>
        <w:t>GET</w:t>
      </w:r>
      <w:bookmarkEnd w:id="269"/>
      <w:bookmarkEnd w:id="270"/>
      <w:bookmarkEnd w:id="271"/>
      <w:bookmarkEnd w:id="272"/>
      <w:bookmarkEnd w:id="273"/>
      <w:bookmarkEnd w:id="274"/>
      <w:bookmarkEnd w:id="275"/>
      <w:bookmarkEnd w:id="276"/>
      <w:bookmarkEnd w:id="277"/>
    </w:p>
    <w:p w14:paraId="270B6784" w14:textId="77777777" w:rsidR="000260B1" w:rsidRPr="00533C32" w:rsidRDefault="000260B1" w:rsidP="000260B1">
      <w:r w:rsidRPr="00533C32">
        <w:t>This method shall support the URI query parameters specified in table 5.2.3.3.1-1.</w:t>
      </w:r>
    </w:p>
    <w:p w14:paraId="7B8EF556" w14:textId="77777777" w:rsidR="000260B1" w:rsidRPr="00533C32" w:rsidRDefault="000260B1" w:rsidP="000260B1">
      <w:pPr>
        <w:pStyle w:val="TH"/>
        <w:outlineLvl w:val="0"/>
      </w:pPr>
      <w:r w:rsidRPr="00533C32">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AE91F1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6E1E6"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4FF8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FCE3F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284D2"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6E636E" w14:textId="77777777" w:rsidR="000260B1" w:rsidRPr="009C5B90" w:rsidRDefault="000260B1" w:rsidP="007C64A8">
            <w:pPr>
              <w:pStyle w:val="TAH"/>
              <w:rPr>
                <w:lang w:val="en-US"/>
              </w:rPr>
            </w:pPr>
            <w:r w:rsidRPr="009C5B90">
              <w:rPr>
                <w:lang w:val="en-US"/>
              </w:rPr>
              <w:t>Description</w:t>
            </w:r>
          </w:p>
        </w:tc>
      </w:tr>
      <w:tr w:rsidR="000260B1" w:rsidRPr="009C5B90" w14:paraId="26113A0C"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5AB509" w14:textId="77777777" w:rsidR="000260B1" w:rsidRPr="009C5B90" w:rsidRDefault="000260B1" w:rsidP="007C64A8">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EDFE188" w14:textId="77777777" w:rsidR="000260B1" w:rsidRPr="009C5B90" w:rsidRDefault="000260B1" w:rsidP="007C64A8">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DDBC7EB" w14:textId="77777777" w:rsidR="000260B1" w:rsidRPr="009C5B90" w:rsidRDefault="000260B1" w:rsidP="007C64A8">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3914DFA" w14:textId="77777777" w:rsidR="000260B1" w:rsidRPr="009C5B90" w:rsidRDefault="000260B1" w:rsidP="007C64A8">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692DDC" w14:textId="77777777" w:rsidR="000260B1" w:rsidRPr="009C5B90" w:rsidRDefault="000260B1" w:rsidP="007C64A8">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260B1" w:rsidRPr="009C5B90" w14:paraId="77A98A5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ECB220" w14:textId="77777777" w:rsidR="000260B1" w:rsidRPr="009C5B90" w:rsidRDefault="000260B1" w:rsidP="007C64A8">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C7A78AC"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7452DA"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69B2C1E"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9F85A35" w14:textId="3237FADB"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3E2D9C80" w14:textId="77777777" w:rsidR="000260B1" w:rsidRPr="00533C32" w:rsidRDefault="000260B1" w:rsidP="000260B1"/>
    <w:p w14:paraId="76D9B370" w14:textId="77777777" w:rsidR="000260B1" w:rsidRPr="00533C32" w:rsidRDefault="000260B1" w:rsidP="000260B1">
      <w:r w:rsidRPr="00533C32">
        <w:lastRenderedPageBreak/>
        <w:t>This method shall support the request data structures specified in table 5.2.3.3.1-2 and the response data structures and response codes specified in table 5.2.3.3.1-3.</w:t>
      </w:r>
    </w:p>
    <w:p w14:paraId="18C5C0D5" w14:textId="77777777" w:rsidR="000260B1" w:rsidRPr="00533C32" w:rsidRDefault="000260B1" w:rsidP="000260B1">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3A4D56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8369A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8B69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02463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D0AD2" w14:textId="77777777" w:rsidR="000260B1" w:rsidRPr="009C5B90" w:rsidRDefault="000260B1" w:rsidP="007C64A8">
            <w:pPr>
              <w:pStyle w:val="TAH"/>
              <w:rPr>
                <w:lang w:val="en-US"/>
              </w:rPr>
            </w:pPr>
            <w:r w:rsidRPr="009C5B90">
              <w:rPr>
                <w:lang w:val="en-US"/>
              </w:rPr>
              <w:t>Description</w:t>
            </w:r>
          </w:p>
        </w:tc>
      </w:tr>
      <w:tr w:rsidR="000260B1" w:rsidRPr="009C5B90" w14:paraId="3A4A55A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9BDCAE"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6E009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21A552F"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42D74C" w14:textId="77777777" w:rsidR="000260B1" w:rsidRPr="009C5B90" w:rsidRDefault="000260B1" w:rsidP="007C64A8">
            <w:pPr>
              <w:pStyle w:val="TAL"/>
              <w:rPr>
                <w:lang w:val="en-US"/>
              </w:rPr>
            </w:pPr>
          </w:p>
        </w:tc>
      </w:tr>
    </w:tbl>
    <w:p w14:paraId="50C5AA3C" w14:textId="77777777" w:rsidR="000260B1" w:rsidRPr="00533C32" w:rsidRDefault="000260B1" w:rsidP="000260B1"/>
    <w:p w14:paraId="4A209836" w14:textId="77777777" w:rsidR="000260B1" w:rsidRPr="00533C32" w:rsidRDefault="000260B1" w:rsidP="000260B1">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0260B1" w:rsidRPr="009C5B90" w14:paraId="585C3F3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7C365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3DA8E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869FE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2B255C4" w14:textId="77777777" w:rsidR="000260B1" w:rsidRPr="009C5B90" w:rsidRDefault="000260B1" w:rsidP="007C64A8">
            <w:pPr>
              <w:pStyle w:val="TAH"/>
              <w:rPr>
                <w:lang w:val="en-US"/>
              </w:rPr>
            </w:pPr>
            <w:r w:rsidRPr="009C5B90">
              <w:rPr>
                <w:lang w:val="en-US"/>
              </w:rPr>
              <w:t>Response</w:t>
            </w:r>
          </w:p>
          <w:p w14:paraId="5E90EDAF"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FB363A" w14:textId="77777777" w:rsidR="000260B1" w:rsidRPr="009C5B90" w:rsidRDefault="000260B1" w:rsidP="007C64A8">
            <w:pPr>
              <w:pStyle w:val="TAH"/>
              <w:rPr>
                <w:lang w:val="en-US"/>
              </w:rPr>
            </w:pPr>
            <w:r w:rsidRPr="009C5B90">
              <w:rPr>
                <w:lang w:val="en-US"/>
              </w:rPr>
              <w:t>Description</w:t>
            </w:r>
          </w:p>
        </w:tc>
      </w:tr>
      <w:tr w:rsidR="000260B1" w:rsidRPr="009C5B90" w14:paraId="07832E6A"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F2DDDA" w14:textId="77777777" w:rsidR="000260B1" w:rsidRPr="009C5B90" w:rsidRDefault="000260B1" w:rsidP="007C64A8">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135D41B"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16D676"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C2E7815"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DC1AA5A" w14:textId="77777777" w:rsidR="000260B1" w:rsidRPr="009C5B90" w:rsidRDefault="000260B1" w:rsidP="007C64A8">
            <w:pPr>
              <w:pStyle w:val="TAL"/>
              <w:rPr>
                <w:lang w:val="en-US"/>
              </w:rPr>
            </w:pPr>
            <w:r w:rsidRPr="009C5B90">
              <w:rPr>
                <w:lang w:val="en-US"/>
              </w:rPr>
              <w:t>Upon success, a response body containing the Access and Mobility Subscription Data shall be returned.</w:t>
            </w:r>
          </w:p>
          <w:p w14:paraId="29B107C1" w14:textId="4CCB62A7" w:rsidR="000260B1" w:rsidRPr="009C5B90" w:rsidRDefault="000260B1" w:rsidP="007C64A8">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w:t>
            </w:r>
            <w:r w:rsidR="00152EF7" w:rsidRPr="009C5B90">
              <w:rPr>
                <w:lang w:val="en-US"/>
              </w:rPr>
              <w:t>TS</w:t>
            </w:r>
            <w:r w:rsidR="00152EF7">
              <w:rPr>
                <w:lang w:val="en-US"/>
              </w:rPr>
              <w:t> </w:t>
            </w:r>
            <w:r w:rsidR="00152EF7" w:rsidRPr="009C5B90">
              <w:rPr>
                <w:lang w:val="en-US"/>
              </w:rPr>
              <w:t>2</w:t>
            </w:r>
            <w:r w:rsidRPr="009C5B90">
              <w:rPr>
                <w:lang w:val="en-US"/>
              </w:rPr>
              <w:t>9.503</w:t>
            </w:r>
            <w:r w:rsidR="00152EF7">
              <w:rPr>
                <w:lang w:val="en-US"/>
              </w:rPr>
              <w:t> </w:t>
            </w:r>
            <w:r w:rsidR="00152EF7" w:rsidRPr="009C5B90">
              <w:rPr>
                <w:lang w:val="en-US"/>
              </w:rPr>
              <w:t>[</w:t>
            </w:r>
            <w:r w:rsidRPr="009C5B90">
              <w:rPr>
                <w:lang w:val="en-US"/>
              </w:rPr>
              <w:t>6].</w:t>
            </w:r>
          </w:p>
        </w:tc>
      </w:tr>
      <w:tr w:rsidR="000260B1" w:rsidRPr="009C5B90" w14:paraId="43F290DB"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984DEE"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4BAC02E4" w14:textId="77777777" w:rsidR="000260B1" w:rsidRPr="00533C32" w:rsidRDefault="000260B1" w:rsidP="000260B1">
      <w:pPr>
        <w:rPr>
          <w:lang w:eastAsia="zh-CN"/>
        </w:rPr>
      </w:pPr>
    </w:p>
    <w:p w14:paraId="20F7BCCC" w14:textId="77777777" w:rsidR="000260B1" w:rsidRPr="00533C32" w:rsidRDefault="000260B1" w:rsidP="000260B1">
      <w:pPr>
        <w:pStyle w:val="Heading3"/>
      </w:pPr>
      <w:bookmarkStart w:id="278" w:name="_Toc20126935"/>
      <w:bookmarkStart w:id="279" w:name="_Toc27588911"/>
      <w:bookmarkStart w:id="280" w:name="_Toc36459707"/>
      <w:bookmarkStart w:id="281" w:name="_Toc45029268"/>
      <w:bookmarkStart w:id="282" w:name="_Toc56520544"/>
      <w:bookmarkStart w:id="283" w:name="_Toc90586780"/>
      <w:bookmarkStart w:id="284" w:name="_Toc106616298"/>
      <w:bookmarkStart w:id="285" w:name="_Toc122100993"/>
      <w:bookmarkStart w:id="286" w:name="_Toc161910556"/>
      <w:r w:rsidRPr="00533C32">
        <w:t>5.2.4</w:t>
      </w:r>
      <w:r w:rsidRPr="00533C32">
        <w:tab/>
        <w:t>Resource: SmfSelectionSubscriptionData</w:t>
      </w:r>
      <w:bookmarkEnd w:id="278"/>
      <w:bookmarkEnd w:id="279"/>
      <w:bookmarkEnd w:id="280"/>
      <w:bookmarkEnd w:id="281"/>
      <w:bookmarkEnd w:id="282"/>
      <w:bookmarkEnd w:id="283"/>
      <w:bookmarkEnd w:id="284"/>
      <w:bookmarkEnd w:id="285"/>
      <w:bookmarkEnd w:id="286"/>
    </w:p>
    <w:p w14:paraId="5B129B06" w14:textId="77777777" w:rsidR="000260B1" w:rsidRPr="00533C32" w:rsidRDefault="000260B1" w:rsidP="000260B1">
      <w:pPr>
        <w:pStyle w:val="Heading4"/>
      </w:pPr>
      <w:bookmarkStart w:id="287" w:name="_Toc20126936"/>
      <w:bookmarkStart w:id="288" w:name="_Toc27588912"/>
      <w:bookmarkStart w:id="289" w:name="_Toc36459708"/>
      <w:bookmarkStart w:id="290" w:name="_Toc45029269"/>
      <w:bookmarkStart w:id="291" w:name="_Toc56520545"/>
      <w:bookmarkStart w:id="292" w:name="_Toc90586781"/>
      <w:bookmarkStart w:id="293" w:name="_Toc106616299"/>
      <w:bookmarkStart w:id="294" w:name="_Toc122100994"/>
      <w:bookmarkStart w:id="295" w:name="_Toc161910557"/>
      <w:r w:rsidRPr="00533C32">
        <w:t>5.2.4.1</w:t>
      </w:r>
      <w:r w:rsidRPr="00533C32">
        <w:tab/>
        <w:t>Description</w:t>
      </w:r>
      <w:bookmarkEnd w:id="287"/>
      <w:bookmarkEnd w:id="288"/>
      <w:bookmarkEnd w:id="289"/>
      <w:bookmarkEnd w:id="290"/>
      <w:bookmarkEnd w:id="291"/>
      <w:bookmarkEnd w:id="292"/>
      <w:bookmarkEnd w:id="293"/>
      <w:bookmarkEnd w:id="294"/>
      <w:bookmarkEnd w:id="295"/>
    </w:p>
    <w:p w14:paraId="73D228DE" w14:textId="77777777" w:rsidR="000260B1" w:rsidRPr="00533C32" w:rsidRDefault="000260B1" w:rsidP="000260B1">
      <w:pPr>
        <w:rPr>
          <w:lang w:eastAsia="zh-CN"/>
        </w:rPr>
      </w:pPr>
      <w:r w:rsidRPr="00533C32">
        <w:t>This resource represents the subscribed SmfSelectionSubscriptionData for a SUPI. It is queried by the UDM triggered  by the AMF after registering.</w:t>
      </w:r>
    </w:p>
    <w:p w14:paraId="6076B7DF"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578BD27" w14:textId="77777777" w:rsidR="000260B1" w:rsidRPr="00533C32" w:rsidRDefault="000260B1" w:rsidP="000260B1">
      <w:pPr>
        <w:pStyle w:val="Heading4"/>
      </w:pPr>
      <w:bookmarkStart w:id="296" w:name="_Toc20126937"/>
      <w:bookmarkStart w:id="297" w:name="_Toc27588913"/>
      <w:bookmarkStart w:id="298" w:name="_Toc36459709"/>
      <w:bookmarkStart w:id="299" w:name="_Toc45029270"/>
      <w:bookmarkStart w:id="300" w:name="_Toc56520546"/>
      <w:bookmarkStart w:id="301" w:name="_Toc90586782"/>
      <w:bookmarkStart w:id="302" w:name="_Toc106616300"/>
      <w:bookmarkStart w:id="303" w:name="_Toc122100995"/>
      <w:bookmarkStart w:id="304" w:name="_Toc161910558"/>
      <w:r w:rsidRPr="00533C32">
        <w:t>5.2.4.2</w:t>
      </w:r>
      <w:r w:rsidRPr="00533C32">
        <w:tab/>
        <w:t>Resource Definition</w:t>
      </w:r>
      <w:bookmarkEnd w:id="296"/>
      <w:bookmarkEnd w:id="297"/>
      <w:bookmarkEnd w:id="298"/>
      <w:bookmarkEnd w:id="299"/>
      <w:bookmarkEnd w:id="300"/>
      <w:bookmarkEnd w:id="301"/>
      <w:bookmarkEnd w:id="302"/>
      <w:bookmarkEnd w:id="303"/>
      <w:bookmarkEnd w:id="304"/>
    </w:p>
    <w:p w14:paraId="43FD6486" w14:textId="77777777" w:rsidR="000260B1" w:rsidRPr="00533C32" w:rsidRDefault="000260B1" w:rsidP="000260B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6B063CF9" w14:textId="77777777" w:rsidR="000260B1" w:rsidRPr="00533C32" w:rsidRDefault="000260B1" w:rsidP="000260B1">
      <w:pPr>
        <w:rPr>
          <w:rFonts w:ascii="Arial" w:hAnsi="Arial" w:cs="Arial"/>
        </w:rPr>
      </w:pPr>
      <w:bookmarkStart w:id="305" w:name="_MCCTEMPBM_CRPT22160077___7"/>
      <w:r w:rsidRPr="00533C32">
        <w:t>This resource shall support the resource URI variables defined in table 5.2.4.2-1</w:t>
      </w:r>
      <w:r w:rsidRPr="00533C32">
        <w:rPr>
          <w:rFonts w:ascii="Arial" w:hAnsi="Arial" w:cs="Arial"/>
        </w:rPr>
        <w:t>.</w:t>
      </w:r>
    </w:p>
    <w:bookmarkEnd w:id="305"/>
    <w:p w14:paraId="695E038E" w14:textId="77777777" w:rsidR="000260B1" w:rsidRPr="00533C32" w:rsidRDefault="000260B1" w:rsidP="000260B1">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5D5DEF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BB5C64"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D44131" w14:textId="77777777" w:rsidR="000260B1" w:rsidRPr="009C5B90" w:rsidRDefault="000260B1" w:rsidP="007C64A8">
            <w:pPr>
              <w:pStyle w:val="TAH"/>
              <w:rPr>
                <w:lang w:val="en-US"/>
              </w:rPr>
            </w:pPr>
            <w:r w:rsidRPr="009C5B90">
              <w:rPr>
                <w:lang w:val="en-US"/>
              </w:rPr>
              <w:t>Definition</w:t>
            </w:r>
          </w:p>
        </w:tc>
      </w:tr>
      <w:tr w:rsidR="000260B1" w:rsidRPr="009C5B90" w14:paraId="5B391AE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D7DF2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97EBAD"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0260B1" w:rsidRPr="009C5B90" w14:paraId="38DF5AD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C9B53C"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D3A83CF" w14:textId="6E182A2E"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0260B1" w:rsidRPr="009C5B90" w14:paraId="1BCAA05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CBE3F" w14:textId="77777777" w:rsidR="000260B1" w:rsidRPr="009C5B90" w:rsidRDefault="000260B1" w:rsidP="007C64A8">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0B766A" w14:textId="77777777" w:rsidR="000260B1" w:rsidRPr="009C5B90" w:rsidRDefault="000260B1" w:rsidP="007C64A8">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47760FA8" w14:textId="77777777" w:rsidR="000260B1" w:rsidRPr="00533C32" w:rsidRDefault="000260B1" w:rsidP="000260B1"/>
    <w:p w14:paraId="17438902" w14:textId="77777777" w:rsidR="000260B1" w:rsidRPr="00533C32" w:rsidRDefault="000260B1" w:rsidP="000260B1">
      <w:pPr>
        <w:pStyle w:val="Heading4"/>
      </w:pPr>
      <w:bookmarkStart w:id="306" w:name="_Toc20126938"/>
      <w:bookmarkStart w:id="307" w:name="_Toc27588914"/>
      <w:bookmarkStart w:id="308" w:name="_Toc36459710"/>
      <w:bookmarkStart w:id="309" w:name="_Toc45029271"/>
      <w:bookmarkStart w:id="310" w:name="_Toc56520547"/>
      <w:bookmarkStart w:id="311" w:name="_Toc90586783"/>
      <w:bookmarkStart w:id="312" w:name="_Toc106616301"/>
      <w:bookmarkStart w:id="313" w:name="_Toc122100996"/>
      <w:bookmarkStart w:id="314" w:name="_Toc161910559"/>
      <w:r w:rsidRPr="00533C32">
        <w:t>5.2.4.3</w:t>
      </w:r>
      <w:r w:rsidRPr="00533C32">
        <w:tab/>
        <w:t>Resource Standard Methods</w:t>
      </w:r>
      <w:bookmarkEnd w:id="306"/>
      <w:bookmarkEnd w:id="307"/>
      <w:bookmarkEnd w:id="308"/>
      <w:bookmarkEnd w:id="309"/>
      <w:bookmarkEnd w:id="310"/>
      <w:bookmarkEnd w:id="311"/>
      <w:bookmarkEnd w:id="312"/>
      <w:bookmarkEnd w:id="313"/>
      <w:bookmarkEnd w:id="314"/>
    </w:p>
    <w:p w14:paraId="14EBD790" w14:textId="77777777" w:rsidR="000260B1" w:rsidRPr="00533C32" w:rsidRDefault="000260B1" w:rsidP="000260B1">
      <w:pPr>
        <w:pStyle w:val="Heading5"/>
      </w:pPr>
      <w:bookmarkStart w:id="315" w:name="_Toc20126939"/>
      <w:bookmarkStart w:id="316" w:name="_Toc27588915"/>
      <w:bookmarkStart w:id="317" w:name="_Toc36459711"/>
      <w:bookmarkStart w:id="318" w:name="_Toc45029272"/>
      <w:bookmarkStart w:id="319" w:name="_Toc56520548"/>
      <w:bookmarkStart w:id="320" w:name="_Toc90586784"/>
      <w:bookmarkStart w:id="321" w:name="_Toc106616302"/>
      <w:bookmarkStart w:id="322" w:name="_Toc122100997"/>
      <w:bookmarkStart w:id="323" w:name="_Toc161910560"/>
      <w:r w:rsidRPr="00533C32">
        <w:t>5.2.4.3.1</w:t>
      </w:r>
      <w:r w:rsidRPr="00533C32">
        <w:tab/>
        <w:t>GET</w:t>
      </w:r>
      <w:bookmarkEnd w:id="315"/>
      <w:bookmarkEnd w:id="316"/>
      <w:bookmarkEnd w:id="317"/>
      <w:bookmarkEnd w:id="318"/>
      <w:bookmarkEnd w:id="319"/>
      <w:bookmarkEnd w:id="320"/>
      <w:bookmarkEnd w:id="321"/>
      <w:bookmarkEnd w:id="322"/>
      <w:bookmarkEnd w:id="323"/>
    </w:p>
    <w:p w14:paraId="36B96DE1" w14:textId="77777777" w:rsidR="000260B1" w:rsidRPr="00533C32" w:rsidRDefault="000260B1" w:rsidP="000260B1">
      <w:r w:rsidRPr="00533C32">
        <w:t>This method shall support the URI query parameters specified in table 5.2.4.3.1-1.</w:t>
      </w:r>
    </w:p>
    <w:p w14:paraId="02B91DEB" w14:textId="77777777" w:rsidR="000260B1" w:rsidRPr="00533C32" w:rsidRDefault="000260B1" w:rsidP="000260B1">
      <w:pPr>
        <w:pStyle w:val="TH"/>
        <w:outlineLvl w:val="0"/>
      </w:pPr>
      <w:r w:rsidRPr="00533C32">
        <w:lastRenderedPageBreak/>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2535C4D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D774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965790"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7A9D53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5E876"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93E144" w14:textId="77777777" w:rsidR="000260B1" w:rsidRPr="009C5B90" w:rsidRDefault="000260B1" w:rsidP="007C64A8">
            <w:pPr>
              <w:pStyle w:val="TAH"/>
              <w:rPr>
                <w:lang w:val="en-US"/>
              </w:rPr>
            </w:pPr>
            <w:r w:rsidRPr="009C5B90">
              <w:rPr>
                <w:lang w:val="en-US"/>
              </w:rPr>
              <w:t>Description</w:t>
            </w:r>
          </w:p>
        </w:tc>
      </w:tr>
      <w:tr w:rsidR="000260B1" w:rsidRPr="009C5B90" w14:paraId="20806F6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CD75D4"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72DF3F2"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F47205"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74C6DAE4"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85C0F"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1BBF4F93"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3EDF51" w14:textId="77777777" w:rsidR="000260B1" w:rsidRPr="009C5B90" w:rsidRDefault="000260B1" w:rsidP="007C64A8">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90A0DE7"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C42AE9"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DAF1E3D"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27CBBA" w14:textId="40A3F661"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155C8C4D" w14:textId="77777777" w:rsidR="000260B1" w:rsidRPr="00533C32" w:rsidRDefault="000260B1" w:rsidP="000260B1"/>
    <w:p w14:paraId="1A7F2DE8" w14:textId="77777777" w:rsidR="000260B1" w:rsidRPr="00533C32" w:rsidRDefault="000260B1" w:rsidP="000260B1">
      <w:r w:rsidRPr="00533C32">
        <w:t>This method shall support the request data structures specified in table 5.2.4.3.1-2 and the response data structures and response codes specified in table 5.2.4.3.1-3.</w:t>
      </w:r>
    </w:p>
    <w:p w14:paraId="1C10DF25" w14:textId="77777777" w:rsidR="000260B1" w:rsidRPr="00533C32" w:rsidRDefault="000260B1" w:rsidP="000260B1">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4C9DEA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4D5B51"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51A3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BB0652"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EE51ED" w14:textId="77777777" w:rsidR="000260B1" w:rsidRPr="009C5B90" w:rsidRDefault="000260B1" w:rsidP="007C64A8">
            <w:pPr>
              <w:pStyle w:val="TAH"/>
              <w:rPr>
                <w:lang w:val="en-US"/>
              </w:rPr>
            </w:pPr>
            <w:r w:rsidRPr="009C5B90">
              <w:rPr>
                <w:lang w:val="en-US"/>
              </w:rPr>
              <w:t>Description</w:t>
            </w:r>
          </w:p>
        </w:tc>
      </w:tr>
      <w:tr w:rsidR="000260B1" w:rsidRPr="009C5B90" w14:paraId="47325441"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F28FE"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849C4D"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6CEB8B"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952ED5" w14:textId="77777777" w:rsidR="000260B1" w:rsidRPr="009C5B90" w:rsidRDefault="000260B1" w:rsidP="007C64A8">
            <w:pPr>
              <w:pStyle w:val="TAL"/>
              <w:rPr>
                <w:lang w:val="en-US"/>
              </w:rPr>
            </w:pPr>
          </w:p>
        </w:tc>
      </w:tr>
    </w:tbl>
    <w:p w14:paraId="70D72843" w14:textId="77777777" w:rsidR="000260B1" w:rsidRPr="00533C32" w:rsidRDefault="000260B1" w:rsidP="000260B1"/>
    <w:p w14:paraId="09308CB4" w14:textId="77777777" w:rsidR="000260B1" w:rsidRPr="00533C32" w:rsidRDefault="000260B1" w:rsidP="000260B1">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0260B1" w:rsidRPr="009C5B90" w14:paraId="3CF327F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927A5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6BD76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33AA6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1C9099" w14:textId="77777777" w:rsidR="000260B1" w:rsidRPr="009C5B90" w:rsidRDefault="000260B1" w:rsidP="007C64A8">
            <w:pPr>
              <w:pStyle w:val="TAH"/>
              <w:rPr>
                <w:lang w:val="en-US"/>
              </w:rPr>
            </w:pPr>
            <w:r w:rsidRPr="009C5B90">
              <w:rPr>
                <w:lang w:val="en-US"/>
              </w:rPr>
              <w:t>Response</w:t>
            </w:r>
          </w:p>
          <w:p w14:paraId="67E4285A"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ECFEAE" w14:textId="77777777" w:rsidR="000260B1" w:rsidRPr="009C5B90" w:rsidRDefault="000260B1" w:rsidP="007C64A8">
            <w:pPr>
              <w:pStyle w:val="TAH"/>
              <w:rPr>
                <w:lang w:val="en-US"/>
              </w:rPr>
            </w:pPr>
            <w:r w:rsidRPr="009C5B90">
              <w:rPr>
                <w:lang w:val="en-US"/>
              </w:rPr>
              <w:t>Description</w:t>
            </w:r>
          </w:p>
        </w:tc>
      </w:tr>
      <w:tr w:rsidR="000260B1" w:rsidRPr="009C5B90" w14:paraId="72CF7DA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50DE89" w14:textId="77777777" w:rsidR="000260B1" w:rsidRPr="009C5B90" w:rsidRDefault="000260B1" w:rsidP="007C64A8">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4760343"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E6804D8"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78EB4B4"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8B715E4" w14:textId="77777777" w:rsidR="000260B1" w:rsidRPr="009C5B90" w:rsidRDefault="000260B1" w:rsidP="007C64A8">
            <w:pPr>
              <w:pStyle w:val="TAL"/>
              <w:rPr>
                <w:lang w:val="en-US"/>
              </w:rPr>
            </w:pPr>
            <w:r w:rsidRPr="009C5B90">
              <w:rPr>
                <w:lang w:val="en-US"/>
              </w:rPr>
              <w:t>Upon success, a response body containing the SMF Selection Subscription Data for the user shall be returned.</w:t>
            </w:r>
          </w:p>
        </w:tc>
      </w:tr>
      <w:tr w:rsidR="000260B1" w:rsidRPr="009C5B90" w14:paraId="32E0FD8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D1467DB"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C6AC3A9" w14:textId="77777777" w:rsidR="000260B1" w:rsidRPr="00533C32" w:rsidRDefault="000260B1" w:rsidP="000260B1">
      <w:pPr>
        <w:rPr>
          <w:lang w:eastAsia="zh-CN"/>
        </w:rPr>
      </w:pPr>
    </w:p>
    <w:p w14:paraId="26E11D43" w14:textId="77777777" w:rsidR="000260B1" w:rsidRPr="00533C32" w:rsidRDefault="000260B1" w:rsidP="000260B1">
      <w:pPr>
        <w:pStyle w:val="Heading3"/>
      </w:pPr>
      <w:bookmarkStart w:id="324" w:name="_Toc20126940"/>
      <w:bookmarkStart w:id="325" w:name="_Toc27588916"/>
      <w:bookmarkStart w:id="326" w:name="_Toc36459712"/>
      <w:bookmarkStart w:id="327" w:name="_Toc45029273"/>
      <w:bookmarkStart w:id="328" w:name="_Toc56520549"/>
      <w:bookmarkStart w:id="329" w:name="_Toc90586785"/>
      <w:bookmarkStart w:id="330" w:name="_Toc106616303"/>
      <w:bookmarkStart w:id="331" w:name="_Toc122100998"/>
      <w:bookmarkStart w:id="332" w:name="_Toc161910561"/>
      <w:r w:rsidRPr="00533C32">
        <w:t>5.2.5</w:t>
      </w:r>
      <w:r w:rsidRPr="00533C32">
        <w:tab/>
        <w:t>Resource: S</w:t>
      </w:r>
      <w:r w:rsidRPr="00533C32">
        <w:rPr>
          <w:lang w:eastAsia="zh-CN"/>
        </w:rPr>
        <w:t>ession</w:t>
      </w:r>
      <w:r w:rsidRPr="00533C32">
        <w:t>ManagementSubscriptionData</w:t>
      </w:r>
      <w:bookmarkEnd w:id="324"/>
      <w:bookmarkEnd w:id="325"/>
      <w:bookmarkEnd w:id="326"/>
      <w:bookmarkEnd w:id="327"/>
      <w:bookmarkEnd w:id="328"/>
      <w:bookmarkEnd w:id="329"/>
      <w:bookmarkEnd w:id="330"/>
      <w:bookmarkEnd w:id="331"/>
      <w:bookmarkEnd w:id="332"/>
    </w:p>
    <w:p w14:paraId="252C585A" w14:textId="77777777" w:rsidR="000260B1" w:rsidRPr="00533C32" w:rsidRDefault="000260B1" w:rsidP="000260B1">
      <w:pPr>
        <w:pStyle w:val="Heading4"/>
      </w:pPr>
      <w:bookmarkStart w:id="333" w:name="_Toc20126941"/>
      <w:bookmarkStart w:id="334" w:name="_Toc27588917"/>
      <w:bookmarkStart w:id="335" w:name="_Toc36459713"/>
      <w:bookmarkStart w:id="336" w:name="_Toc45029274"/>
      <w:bookmarkStart w:id="337" w:name="_Toc56520550"/>
      <w:bookmarkStart w:id="338" w:name="_Toc90586786"/>
      <w:bookmarkStart w:id="339" w:name="_Toc106616304"/>
      <w:bookmarkStart w:id="340" w:name="_Toc122100999"/>
      <w:bookmarkStart w:id="341" w:name="_Toc161910562"/>
      <w:r w:rsidRPr="00533C32">
        <w:t>5.2.5.1</w:t>
      </w:r>
      <w:r w:rsidRPr="00533C32">
        <w:tab/>
        <w:t>Description</w:t>
      </w:r>
      <w:bookmarkEnd w:id="333"/>
      <w:bookmarkEnd w:id="334"/>
      <w:bookmarkEnd w:id="335"/>
      <w:bookmarkEnd w:id="336"/>
      <w:bookmarkEnd w:id="337"/>
      <w:bookmarkEnd w:id="338"/>
      <w:bookmarkEnd w:id="339"/>
      <w:bookmarkEnd w:id="340"/>
      <w:bookmarkEnd w:id="341"/>
    </w:p>
    <w:p w14:paraId="31463356" w14:textId="77777777" w:rsidR="000260B1" w:rsidRPr="00533C32" w:rsidRDefault="000260B1" w:rsidP="000260B1">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6D2C3E62"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623521" w14:textId="77777777" w:rsidR="000260B1" w:rsidRPr="00533C32" w:rsidRDefault="000260B1" w:rsidP="000260B1">
      <w:pPr>
        <w:pStyle w:val="Heading4"/>
      </w:pPr>
      <w:bookmarkStart w:id="342" w:name="_Toc20126942"/>
      <w:bookmarkStart w:id="343" w:name="_Toc27588918"/>
      <w:bookmarkStart w:id="344" w:name="_Toc36459714"/>
      <w:bookmarkStart w:id="345" w:name="_Toc45029275"/>
      <w:bookmarkStart w:id="346" w:name="_Toc56520551"/>
      <w:bookmarkStart w:id="347" w:name="_Toc90586787"/>
      <w:bookmarkStart w:id="348" w:name="_Toc106616305"/>
      <w:bookmarkStart w:id="349" w:name="_Toc122101000"/>
      <w:bookmarkStart w:id="350" w:name="_Toc161910563"/>
      <w:r w:rsidRPr="00533C32">
        <w:t>5.2.5.2</w:t>
      </w:r>
      <w:r w:rsidRPr="00533C32">
        <w:tab/>
        <w:t>Resource Definition</w:t>
      </w:r>
      <w:bookmarkEnd w:id="342"/>
      <w:bookmarkEnd w:id="343"/>
      <w:bookmarkEnd w:id="344"/>
      <w:bookmarkEnd w:id="345"/>
      <w:bookmarkEnd w:id="346"/>
      <w:bookmarkEnd w:id="347"/>
      <w:bookmarkEnd w:id="348"/>
      <w:bookmarkEnd w:id="349"/>
      <w:bookmarkEnd w:id="350"/>
    </w:p>
    <w:p w14:paraId="339D12D3" w14:textId="77777777" w:rsidR="000260B1" w:rsidRPr="00533C32" w:rsidRDefault="000260B1" w:rsidP="000260B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BE7E858" w14:textId="77777777" w:rsidR="000260B1" w:rsidRPr="00533C32" w:rsidRDefault="000260B1" w:rsidP="000260B1">
      <w:pPr>
        <w:rPr>
          <w:rFonts w:ascii="Arial" w:hAnsi="Arial" w:cs="Arial"/>
        </w:rPr>
      </w:pPr>
      <w:bookmarkStart w:id="351" w:name="_MCCTEMPBM_CRPT22160078___7"/>
      <w:r w:rsidRPr="00533C32">
        <w:t>This resource shall support the resource URI variables defined in table 5.2.5.2-1</w:t>
      </w:r>
      <w:r w:rsidRPr="00533C32">
        <w:rPr>
          <w:rFonts w:ascii="Arial" w:hAnsi="Arial" w:cs="Arial"/>
        </w:rPr>
        <w:t>.</w:t>
      </w:r>
    </w:p>
    <w:bookmarkEnd w:id="351"/>
    <w:p w14:paraId="7AC93A94" w14:textId="77777777" w:rsidR="000260B1" w:rsidRPr="00533C32" w:rsidRDefault="000260B1" w:rsidP="000260B1">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7396DC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4D92BF7"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8614B" w14:textId="77777777" w:rsidR="000260B1" w:rsidRPr="009C5B90" w:rsidRDefault="000260B1" w:rsidP="007C64A8">
            <w:pPr>
              <w:pStyle w:val="TAH"/>
              <w:rPr>
                <w:lang w:val="en-US"/>
              </w:rPr>
            </w:pPr>
            <w:r w:rsidRPr="009C5B90">
              <w:rPr>
                <w:lang w:val="en-US"/>
              </w:rPr>
              <w:t>Definition</w:t>
            </w:r>
          </w:p>
        </w:tc>
      </w:tr>
      <w:tr w:rsidR="000260B1" w:rsidRPr="009C5B90" w14:paraId="255E859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35954E"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DB0A5"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0260B1" w:rsidRPr="009C5B90" w14:paraId="34F9936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375E3A"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269A49" w14:textId="66760D3A"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0260B1" w:rsidRPr="009C5B90" w14:paraId="7DFA6A7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78DD5" w14:textId="77777777" w:rsidR="000260B1" w:rsidRPr="009C5B90" w:rsidRDefault="000260B1" w:rsidP="007C64A8">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2291AEB" w14:textId="77777777" w:rsidR="000260B1" w:rsidRPr="009C5B90" w:rsidRDefault="000260B1" w:rsidP="007C64A8">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0AD3EAF9" w14:textId="77777777" w:rsidR="000260B1" w:rsidRPr="00533C32" w:rsidRDefault="000260B1" w:rsidP="000260B1"/>
    <w:p w14:paraId="7EEA076E" w14:textId="77777777" w:rsidR="000260B1" w:rsidRPr="00533C32" w:rsidRDefault="000260B1" w:rsidP="000260B1">
      <w:pPr>
        <w:pStyle w:val="Heading4"/>
      </w:pPr>
      <w:bookmarkStart w:id="352" w:name="_Toc20126943"/>
      <w:bookmarkStart w:id="353" w:name="_Toc27588919"/>
      <w:bookmarkStart w:id="354" w:name="_Toc36459715"/>
      <w:bookmarkStart w:id="355" w:name="_Toc45029276"/>
      <w:bookmarkStart w:id="356" w:name="_Toc56520552"/>
      <w:bookmarkStart w:id="357" w:name="_Toc90586788"/>
      <w:bookmarkStart w:id="358" w:name="_Toc106616306"/>
      <w:bookmarkStart w:id="359" w:name="_Toc122101001"/>
      <w:bookmarkStart w:id="360" w:name="_Toc161910564"/>
      <w:r w:rsidRPr="00533C32">
        <w:t>5.2.5.3</w:t>
      </w:r>
      <w:r w:rsidRPr="00533C32">
        <w:tab/>
        <w:t>Resource Standard Methods</w:t>
      </w:r>
      <w:bookmarkEnd w:id="352"/>
      <w:bookmarkEnd w:id="353"/>
      <w:bookmarkEnd w:id="354"/>
      <w:bookmarkEnd w:id="355"/>
      <w:bookmarkEnd w:id="356"/>
      <w:bookmarkEnd w:id="357"/>
      <w:bookmarkEnd w:id="358"/>
      <w:bookmarkEnd w:id="359"/>
      <w:bookmarkEnd w:id="360"/>
    </w:p>
    <w:p w14:paraId="732BF0E8" w14:textId="77777777" w:rsidR="000260B1" w:rsidRPr="00533C32" w:rsidRDefault="000260B1" w:rsidP="000260B1">
      <w:pPr>
        <w:pStyle w:val="Heading5"/>
      </w:pPr>
      <w:bookmarkStart w:id="361" w:name="_Toc20126944"/>
      <w:bookmarkStart w:id="362" w:name="_Toc27588920"/>
      <w:bookmarkStart w:id="363" w:name="_Toc36459716"/>
      <w:bookmarkStart w:id="364" w:name="_Toc45029277"/>
      <w:bookmarkStart w:id="365" w:name="_Toc56520553"/>
      <w:bookmarkStart w:id="366" w:name="_Toc90586789"/>
      <w:bookmarkStart w:id="367" w:name="_Toc106616307"/>
      <w:bookmarkStart w:id="368" w:name="_Toc122101002"/>
      <w:bookmarkStart w:id="369" w:name="_Toc161910565"/>
      <w:r w:rsidRPr="00533C32">
        <w:t>5.2.5.3.1</w:t>
      </w:r>
      <w:r w:rsidRPr="00533C32">
        <w:tab/>
        <w:t>GET</w:t>
      </w:r>
      <w:bookmarkEnd w:id="361"/>
      <w:bookmarkEnd w:id="362"/>
      <w:bookmarkEnd w:id="363"/>
      <w:bookmarkEnd w:id="364"/>
      <w:bookmarkEnd w:id="365"/>
      <w:bookmarkEnd w:id="366"/>
      <w:bookmarkEnd w:id="367"/>
      <w:bookmarkEnd w:id="368"/>
      <w:bookmarkEnd w:id="369"/>
    </w:p>
    <w:p w14:paraId="77C5EE7C" w14:textId="77777777" w:rsidR="000260B1" w:rsidRPr="00533C32" w:rsidRDefault="000260B1" w:rsidP="000260B1">
      <w:r w:rsidRPr="00533C32">
        <w:t>This method shall support the URI query parameters specified in table 5.2.5.3.1-1.</w:t>
      </w:r>
    </w:p>
    <w:p w14:paraId="7F5B1523" w14:textId="77777777" w:rsidR="000260B1" w:rsidRPr="00533C32" w:rsidRDefault="000260B1" w:rsidP="000260B1">
      <w:pPr>
        <w:pStyle w:val="TH"/>
        <w:outlineLvl w:val="0"/>
      </w:pPr>
      <w:r w:rsidRPr="00533C32">
        <w:lastRenderedPageBreak/>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32D5502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46D6E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B01BA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1860"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B104C0"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10067A" w14:textId="77777777" w:rsidR="000260B1" w:rsidRPr="009C5B90" w:rsidRDefault="000260B1" w:rsidP="007C64A8">
            <w:pPr>
              <w:pStyle w:val="TAH"/>
              <w:rPr>
                <w:lang w:val="en-US"/>
              </w:rPr>
            </w:pPr>
            <w:r w:rsidRPr="009C5B90">
              <w:rPr>
                <w:lang w:val="en-US"/>
              </w:rPr>
              <w:t>Description</w:t>
            </w:r>
          </w:p>
        </w:tc>
      </w:tr>
      <w:tr w:rsidR="000260B1" w:rsidRPr="009C5B90" w14:paraId="45190C1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710691" w14:textId="77777777" w:rsidR="000260B1" w:rsidRPr="009C5B90" w:rsidRDefault="000260B1" w:rsidP="007C64A8">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5715C210" w14:textId="77777777" w:rsidR="000260B1" w:rsidRPr="009C5B90" w:rsidRDefault="000260B1" w:rsidP="007C64A8">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78C2D466"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5B3F2B"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8934709" w14:textId="77777777" w:rsidR="000260B1" w:rsidRPr="009C5B90" w:rsidRDefault="000260B1" w:rsidP="007C64A8">
            <w:pPr>
              <w:pStyle w:val="TAL"/>
              <w:rPr>
                <w:lang w:val="en-US"/>
              </w:rPr>
            </w:pPr>
            <w:r w:rsidRPr="009C5B90">
              <w:t>When present without Slice Differentiator (sd), all slices identified by the given Slice/Service Type (sst) and any sd value (if any) shall be considered matching the query parameter.</w:t>
            </w:r>
          </w:p>
        </w:tc>
      </w:tr>
      <w:tr w:rsidR="000260B1" w:rsidRPr="009C5B90" w14:paraId="0DD41C1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F2D1CF" w14:textId="77777777" w:rsidR="000260B1" w:rsidRPr="009C5B90" w:rsidRDefault="000260B1" w:rsidP="007C64A8">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3A67D627" w14:textId="77777777" w:rsidR="000260B1" w:rsidRPr="009C5B90" w:rsidRDefault="000260B1" w:rsidP="007C64A8">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3C8F7BFF"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794B9B4"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4FA526F3" w14:textId="77777777" w:rsidR="000260B1" w:rsidRPr="009C5B90" w:rsidRDefault="000260B1" w:rsidP="007C64A8">
            <w:pPr>
              <w:pStyle w:val="TAL"/>
              <w:rPr>
                <w:lang w:val="en-US"/>
              </w:rPr>
            </w:pPr>
          </w:p>
        </w:tc>
      </w:tr>
      <w:tr w:rsidR="000260B1" w:rsidRPr="009C5B90" w14:paraId="179F01B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46295F"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7ADEFE3"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6D8B127"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2110F44"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3838555"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7F2224B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11C2CA" w14:textId="77777777" w:rsidR="000260B1" w:rsidRPr="009C5B90" w:rsidRDefault="000260B1" w:rsidP="007C64A8">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66A9C25"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2F50C55"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DE7115C"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491F99F" w14:textId="7C091CE4"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5BE6BBFF" w14:textId="77777777" w:rsidR="000260B1" w:rsidRPr="00533C32" w:rsidRDefault="000260B1" w:rsidP="000260B1"/>
    <w:p w14:paraId="3DC6FEE0" w14:textId="77777777" w:rsidR="000260B1" w:rsidRPr="00533C32" w:rsidRDefault="000260B1" w:rsidP="000260B1">
      <w:r w:rsidRPr="00533C32">
        <w:t>If "single-nssai" is not included, and "dnn" is not included, UDR shall return all DNN configurations for all network slice(s).</w:t>
      </w:r>
    </w:p>
    <w:p w14:paraId="162CBE08" w14:textId="77777777" w:rsidR="000260B1" w:rsidRPr="00533C32" w:rsidRDefault="000260B1" w:rsidP="000260B1">
      <w:r w:rsidRPr="00533C32">
        <w:t>If "single-nssai" is included, and "dnn" is not included, UDR shall return all DNN configurations for the requested network slice identified by "single-nssai".</w:t>
      </w:r>
    </w:p>
    <w:p w14:paraId="4D82E689" w14:textId="77777777" w:rsidR="000260B1" w:rsidRPr="00533C32" w:rsidRDefault="000260B1" w:rsidP="000260B1">
      <w:r w:rsidRPr="00533C32">
        <w:t>If "single-nssai" is not included, and "dnn" is included, UDR shall return all DNN configurations identified by "dnn" for all network slices where such DNN is available.</w:t>
      </w:r>
    </w:p>
    <w:p w14:paraId="31D3075D" w14:textId="77777777" w:rsidR="000260B1" w:rsidRPr="00533C32" w:rsidRDefault="000260B1" w:rsidP="000260B1">
      <w:r w:rsidRPr="00533C32">
        <w:t>If "single-nssai" is included, and "dnn" is included, UDR shall return the DNN configuration identified by "dnn", if such DNN is available in the network slice identified by "single-nssai".</w:t>
      </w:r>
    </w:p>
    <w:p w14:paraId="07CE3C5A" w14:textId="77777777" w:rsidR="000260B1" w:rsidRPr="00533C32" w:rsidRDefault="000260B1" w:rsidP="000260B1">
      <w:r w:rsidRPr="00533C32">
        <w:t>This method shall support the request data structures specified in table 5.2.5.3.1-2 and the response data structures and response codes specified in table 5.2.5.3.1-3.</w:t>
      </w:r>
    </w:p>
    <w:p w14:paraId="0DEDF9B4" w14:textId="77777777" w:rsidR="000260B1" w:rsidRPr="00533C32" w:rsidRDefault="000260B1" w:rsidP="000260B1">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49819D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9119EC"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C610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44331C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91F72" w14:textId="77777777" w:rsidR="000260B1" w:rsidRPr="009C5B90" w:rsidRDefault="000260B1" w:rsidP="007C64A8">
            <w:pPr>
              <w:pStyle w:val="TAH"/>
              <w:rPr>
                <w:lang w:val="en-US"/>
              </w:rPr>
            </w:pPr>
            <w:r w:rsidRPr="009C5B90">
              <w:rPr>
                <w:lang w:val="en-US"/>
              </w:rPr>
              <w:t>Description</w:t>
            </w:r>
          </w:p>
        </w:tc>
      </w:tr>
      <w:tr w:rsidR="000260B1" w:rsidRPr="009C5B90" w14:paraId="1A1F03A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23A373"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442268D"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CDDCC4"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9B3A78" w14:textId="77777777" w:rsidR="000260B1" w:rsidRPr="009C5B90" w:rsidRDefault="000260B1" w:rsidP="007C64A8">
            <w:pPr>
              <w:pStyle w:val="TAL"/>
              <w:rPr>
                <w:lang w:val="en-US"/>
              </w:rPr>
            </w:pPr>
          </w:p>
        </w:tc>
      </w:tr>
    </w:tbl>
    <w:p w14:paraId="32DD0E3E" w14:textId="77777777" w:rsidR="000260B1" w:rsidRPr="00533C32" w:rsidRDefault="000260B1" w:rsidP="000260B1"/>
    <w:p w14:paraId="657826CE" w14:textId="77777777" w:rsidR="000260B1" w:rsidRPr="00533C32" w:rsidRDefault="000260B1" w:rsidP="000260B1">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3545D1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75953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EA136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F8427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71BCC51" w14:textId="77777777" w:rsidR="000260B1" w:rsidRPr="009C5B90" w:rsidRDefault="000260B1" w:rsidP="007C64A8">
            <w:pPr>
              <w:pStyle w:val="TAH"/>
              <w:rPr>
                <w:lang w:val="en-US"/>
              </w:rPr>
            </w:pPr>
            <w:r w:rsidRPr="009C5B90">
              <w:rPr>
                <w:lang w:val="en-US"/>
              </w:rPr>
              <w:t>Response</w:t>
            </w:r>
          </w:p>
          <w:p w14:paraId="107A128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256304" w14:textId="77777777" w:rsidR="000260B1" w:rsidRPr="009C5B90" w:rsidRDefault="000260B1" w:rsidP="007C64A8">
            <w:pPr>
              <w:pStyle w:val="TAH"/>
              <w:rPr>
                <w:lang w:val="en-US"/>
              </w:rPr>
            </w:pPr>
            <w:r w:rsidRPr="009C5B90">
              <w:rPr>
                <w:lang w:val="en-US"/>
              </w:rPr>
              <w:t>Description</w:t>
            </w:r>
          </w:p>
        </w:tc>
      </w:tr>
      <w:tr w:rsidR="000260B1" w:rsidRPr="009C5B90" w14:paraId="44213E6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84A7AD" w14:textId="77777777" w:rsidR="000260B1" w:rsidRPr="009C5B90" w:rsidRDefault="000260B1" w:rsidP="007C64A8">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0A21940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537C361"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74F31FD"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3D70E9" w14:textId="77777777" w:rsidR="000260B1" w:rsidRPr="009C5B90" w:rsidRDefault="000260B1" w:rsidP="007C64A8">
            <w:pPr>
              <w:pStyle w:val="TAL"/>
              <w:rPr>
                <w:lang w:val="en-US"/>
              </w:rPr>
            </w:pPr>
            <w:r w:rsidRPr="009C5B90">
              <w:rPr>
                <w:lang w:val="en-US"/>
              </w:rPr>
              <w:t>Upon success, a response body containing the Session Management Subscription data shall be returned.</w:t>
            </w:r>
          </w:p>
        </w:tc>
      </w:tr>
      <w:tr w:rsidR="000260B1" w:rsidRPr="009C5B90" w14:paraId="5905E92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A632817"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52CF2FA0" w14:textId="77777777" w:rsidR="000260B1" w:rsidRPr="00533C32" w:rsidRDefault="000260B1" w:rsidP="000260B1">
      <w:pPr>
        <w:rPr>
          <w:lang w:eastAsia="zh-CN"/>
        </w:rPr>
      </w:pPr>
    </w:p>
    <w:p w14:paraId="7162E384" w14:textId="77777777" w:rsidR="000260B1" w:rsidRPr="00533C32" w:rsidRDefault="000260B1" w:rsidP="000260B1">
      <w:pPr>
        <w:pStyle w:val="Heading3"/>
      </w:pPr>
      <w:bookmarkStart w:id="370" w:name="_Toc20126945"/>
      <w:bookmarkStart w:id="371" w:name="_Toc27588921"/>
      <w:bookmarkStart w:id="372" w:name="_Toc36459717"/>
      <w:bookmarkStart w:id="373" w:name="_Toc45029278"/>
      <w:bookmarkStart w:id="374" w:name="_Toc56520554"/>
      <w:bookmarkStart w:id="375" w:name="_Toc90586790"/>
      <w:bookmarkStart w:id="376" w:name="_Toc106616308"/>
      <w:bookmarkStart w:id="377" w:name="_Toc122101003"/>
      <w:bookmarkStart w:id="378" w:name="_Toc161910566"/>
      <w:r w:rsidRPr="00533C32">
        <w:t>5.2.6</w:t>
      </w:r>
      <w:r w:rsidRPr="00533C32">
        <w:tab/>
        <w:t>Resource: Amf3GppAccessRegistration</w:t>
      </w:r>
      <w:bookmarkEnd w:id="370"/>
      <w:bookmarkEnd w:id="371"/>
      <w:bookmarkEnd w:id="372"/>
      <w:bookmarkEnd w:id="373"/>
      <w:bookmarkEnd w:id="374"/>
      <w:bookmarkEnd w:id="375"/>
      <w:bookmarkEnd w:id="376"/>
      <w:bookmarkEnd w:id="377"/>
      <w:bookmarkEnd w:id="378"/>
    </w:p>
    <w:p w14:paraId="79BF2959" w14:textId="77777777" w:rsidR="000260B1" w:rsidRPr="00533C32" w:rsidRDefault="000260B1" w:rsidP="000260B1">
      <w:pPr>
        <w:pStyle w:val="Heading4"/>
      </w:pPr>
      <w:bookmarkStart w:id="379" w:name="_Toc20126946"/>
      <w:bookmarkStart w:id="380" w:name="_Toc27588922"/>
      <w:bookmarkStart w:id="381" w:name="_Toc36459718"/>
      <w:bookmarkStart w:id="382" w:name="_Toc45029279"/>
      <w:bookmarkStart w:id="383" w:name="_Toc56520555"/>
      <w:bookmarkStart w:id="384" w:name="_Toc90586791"/>
      <w:bookmarkStart w:id="385" w:name="_Toc106616309"/>
      <w:bookmarkStart w:id="386" w:name="_Toc122101004"/>
      <w:bookmarkStart w:id="387" w:name="_Toc161910567"/>
      <w:r w:rsidRPr="00533C32">
        <w:t>5.2.6.1</w:t>
      </w:r>
      <w:r w:rsidRPr="00533C32">
        <w:tab/>
        <w:t>Description</w:t>
      </w:r>
      <w:bookmarkEnd w:id="379"/>
      <w:bookmarkEnd w:id="380"/>
      <w:bookmarkEnd w:id="381"/>
      <w:bookmarkEnd w:id="382"/>
      <w:bookmarkEnd w:id="383"/>
      <w:bookmarkEnd w:id="384"/>
      <w:bookmarkEnd w:id="385"/>
      <w:bookmarkEnd w:id="386"/>
      <w:bookmarkEnd w:id="387"/>
    </w:p>
    <w:p w14:paraId="35A238D6" w14:textId="77777777" w:rsidR="000260B1" w:rsidRPr="00533C32" w:rsidRDefault="000260B1" w:rsidP="000260B1">
      <w:pPr>
        <w:rPr>
          <w:lang w:eastAsia="zh-CN"/>
        </w:rPr>
      </w:pPr>
      <w:r w:rsidRPr="00533C32">
        <w:t>This resource is used to represent AMF registrations to be stored in the UDR by the UDM.</w:t>
      </w:r>
    </w:p>
    <w:p w14:paraId="2B6B4D2C"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E7C6C3F" w14:textId="77777777" w:rsidR="000260B1" w:rsidRPr="00533C32" w:rsidRDefault="000260B1" w:rsidP="000260B1">
      <w:pPr>
        <w:pStyle w:val="Heading4"/>
      </w:pPr>
      <w:bookmarkStart w:id="388" w:name="_Toc20126947"/>
      <w:bookmarkStart w:id="389" w:name="_Toc27588923"/>
      <w:bookmarkStart w:id="390" w:name="_Toc36459719"/>
      <w:bookmarkStart w:id="391" w:name="_Toc45029280"/>
      <w:bookmarkStart w:id="392" w:name="_Toc56520556"/>
      <w:bookmarkStart w:id="393" w:name="_Toc90586792"/>
      <w:bookmarkStart w:id="394" w:name="_Toc106616310"/>
      <w:bookmarkStart w:id="395" w:name="_Toc122101005"/>
      <w:bookmarkStart w:id="396" w:name="_Toc161910568"/>
      <w:r w:rsidRPr="00533C32">
        <w:t>5.2.6.2</w:t>
      </w:r>
      <w:r w:rsidRPr="00533C32">
        <w:tab/>
        <w:t>Resource Definition</w:t>
      </w:r>
      <w:bookmarkEnd w:id="388"/>
      <w:bookmarkEnd w:id="389"/>
      <w:bookmarkEnd w:id="390"/>
      <w:bookmarkEnd w:id="391"/>
      <w:bookmarkEnd w:id="392"/>
      <w:bookmarkEnd w:id="393"/>
      <w:bookmarkEnd w:id="394"/>
      <w:bookmarkEnd w:id="395"/>
      <w:bookmarkEnd w:id="396"/>
    </w:p>
    <w:p w14:paraId="16518FDF" w14:textId="77777777" w:rsidR="000260B1" w:rsidRPr="00533C32" w:rsidRDefault="000260B1" w:rsidP="000260B1">
      <w:r w:rsidRPr="00533C32">
        <w:t>Resource URI: {apiRoot}/nudr-dr/&lt;apiVersion&gt;/subscription-data/{</w:t>
      </w:r>
      <w:r w:rsidRPr="00533C32">
        <w:rPr>
          <w:lang w:eastAsia="zh-CN"/>
        </w:rPr>
        <w:t>ueId</w:t>
      </w:r>
      <w:r w:rsidRPr="00533C32">
        <w:t>}/context-data/amf-3gpp-access</w:t>
      </w:r>
    </w:p>
    <w:p w14:paraId="52090F77" w14:textId="77777777" w:rsidR="000260B1" w:rsidRPr="00533C32" w:rsidRDefault="000260B1" w:rsidP="000260B1">
      <w:pPr>
        <w:rPr>
          <w:rFonts w:ascii="Arial" w:hAnsi="Arial" w:cs="Arial"/>
        </w:rPr>
      </w:pPr>
      <w:bookmarkStart w:id="397" w:name="_MCCTEMPBM_CRPT22160079___7"/>
      <w:r w:rsidRPr="00533C32">
        <w:t>This resource shall support the resource URI variables defined in table 5.2.6.2-1</w:t>
      </w:r>
      <w:r w:rsidRPr="00533C32">
        <w:rPr>
          <w:rFonts w:ascii="Arial" w:hAnsi="Arial" w:cs="Arial"/>
        </w:rPr>
        <w:t>.</w:t>
      </w:r>
    </w:p>
    <w:bookmarkEnd w:id="397"/>
    <w:p w14:paraId="40A31D93" w14:textId="77777777" w:rsidR="000260B1" w:rsidRPr="00533C32" w:rsidRDefault="000260B1" w:rsidP="000260B1">
      <w:pPr>
        <w:pStyle w:val="TH"/>
        <w:outlineLvl w:val="0"/>
      </w:pPr>
      <w:r w:rsidRPr="00533C32">
        <w:lastRenderedPageBreak/>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2EE29C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CB265F8"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FEC590" w14:textId="77777777" w:rsidR="000260B1" w:rsidRPr="009C5B90" w:rsidRDefault="000260B1" w:rsidP="007C64A8">
            <w:pPr>
              <w:pStyle w:val="TAH"/>
              <w:rPr>
                <w:lang w:val="en-US"/>
              </w:rPr>
            </w:pPr>
            <w:r w:rsidRPr="009C5B90">
              <w:rPr>
                <w:lang w:val="en-US"/>
              </w:rPr>
              <w:t>Definition</w:t>
            </w:r>
          </w:p>
        </w:tc>
      </w:tr>
      <w:tr w:rsidR="000260B1" w:rsidRPr="009C5B90" w14:paraId="39ECF2E3"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5E340"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AC0948" w14:textId="77777777" w:rsidR="000260B1" w:rsidRPr="009C5B90" w:rsidRDefault="000260B1" w:rsidP="007C64A8">
            <w:pPr>
              <w:pStyle w:val="TAL"/>
              <w:rPr>
                <w:lang w:val="en-US"/>
              </w:rPr>
            </w:pPr>
            <w:r w:rsidRPr="009C5B90">
              <w:rPr>
                <w:lang w:val="en-US"/>
              </w:rPr>
              <w:t>See 3GPP TS 29.504 [2] clause</w:t>
            </w:r>
            <w:r w:rsidRPr="009C5B90">
              <w:rPr>
                <w:lang w:val="en-US" w:eastAsia="zh-CN"/>
              </w:rPr>
              <w:t> </w:t>
            </w:r>
            <w:r w:rsidRPr="009C5B90">
              <w:rPr>
                <w:lang w:val="en-US"/>
              </w:rPr>
              <w:t>6.1.1</w:t>
            </w:r>
          </w:p>
        </w:tc>
      </w:tr>
      <w:tr w:rsidR="000260B1" w:rsidRPr="009C5B90" w14:paraId="3F5B5B5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22EBF3D"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6B59A7" w14:textId="282442C4"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ECC2C97" w14:textId="77777777" w:rsidR="000260B1" w:rsidRPr="00533C32" w:rsidRDefault="000260B1" w:rsidP="000260B1"/>
    <w:p w14:paraId="69D76CBA" w14:textId="77777777" w:rsidR="000260B1" w:rsidRPr="00533C32" w:rsidRDefault="000260B1" w:rsidP="000260B1">
      <w:pPr>
        <w:pStyle w:val="Heading4"/>
      </w:pPr>
      <w:bookmarkStart w:id="398" w:name="_Toc20126948"/>
      <w:bookmarkStart w:id="399" w:name="_Toc27588924"/>
      <w:bookmarkStart w:id="400" w:name="_Toc36459720"/>
      <w:bookmarkStart w:id="401" w:name="_Toc45029281"/>
      <w:bookmarkStart w:id="402" w:name="_Toc56520557"/>
      <w:bookmarkStart w:id="403" w:name="_Toc90586793"/>
      <w:bookmarkStart w:id="404" w:name="_Toc106616311"/>
      <w:bookmarkStart w:id="405" w:name="_Toc122101006"/>
      <w:bookmarkStart w:id="406" w:name="_Toc161910569"/>
      <w:r w:rsidRPr="00533C32">
        <w:t>5.2.6.3</w:t>
      </w:r>
      <w:r w:rsidRPr="00533C32">
        <w:tab/>
        <w:t>Resource Standard Methods</w:t>
      </w:r>
      <w:bookmarkEnd w:id="398"/>
      <w:bookmarkEnd w:id="399"/>
      <w:bookmarkEnd w:id="400"/>
      <w:bookmarkEnd w:id="401"/>
      <w:bookmarkEnd w:id="402"/>
      <w:bookmarkEnd w:id="403"/>
      <w:bookmarkEnd w:id="404"/>
      <w:bookmarkEnd w:id="405"/>
      <w:bookmarkEnd w:id="406"/>
    </w:p>
    <w:p w14:paraId="08730D8A" w14:textId="77777777" w:rsidR="000260B1" w:rsidRPr="00533C32" w:rsidRDefault="000260B1" w:rsidP="000260B1">
      <w:pPr>
        <w:pStyle w:val="Heading5"/>
      </w:pPr>
      <w:bookmarkStart w:id="407" w:name="_Toc20126949"/>
      <w:bookmarkStart w:id="408" w:name="_Toc27588925"/>
      <w:bookmarkStart w:id="409" w:name="_Toc36459721"/>
      <w:bookmarkStart w:id="410" w:name="_Toc45029282"/>
      <w:bookmarkStart w:id="411" w:name="_Toc56520558"/>
      <w:bookmarkStart w:id="412" w:name="_Toc90586794"/>
      <w:bookmarkStart w:id="413" w:name="_Toc106616312"/>
      <w:bookmarkStart w:id="414" w:name="_Toc122101007"/>
      <w:bookmarkStart w:id="415" w:name="_Toc161910570"/>
      <w:r w:rsidRPr="00533C32">
        <w:t>5.2.6.3.1</w:t>
      </w:r>
      <w:r w:rsidRPr="00533C32">
        <w:tab/>
        <w:t>PUT</w:t>
      </w:r>
      <w:bookmarkEnd w:id="407"/>
      <w:bookmarkEnd w:id="408"/>
      <w:bookmarkEnd w:id="409"/>
      <w:bookmarkEnd w:id="410"/>
      <w:bookmarkEnd w:id="411"/>
      <w:bookmarkEnd w:id="412"/>
      <w:bookmarkEnd w:id="413"/>
      <w:bookmarkEnd w:id="414"/>
      <w:bookmarkEnd w:id="415"/>
    </w:p>
    <w:p w14:paraId="40DB252C" w14:textId="77777777" w:rsidR="000260B1" w:rsidRPr="00533C32" w:rsidRDefault="000260B1" w:rsidP="000260B1">
      <w:r w:rsidRPr="00533C32">
        <w:t>This method shall support the URI query parameters specified in table 5.2.6.3.1-1.</w:t>
      </w:r>
    </w:p>
    <w:p w14:paraId="322DF21C" w14:textId="77777777" w:rsidR="000260B1" w:rsidRPr="00533C32" w:rsidRDefault="000260B1" w:rsidP="000260B1">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AC1BE5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ADEFF2"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DACD3C"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06B1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19013C"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513741" w14:textId="77777777" w:rsidR="000260B1" w:rsidRPr="009C5B90" w:rsidRDefault="000260B1" w:rsidP="007C64A8">
            <w:pPr>
              <w:pStyle w:val="TAH"/>
              <w:rPr>
                <w:lang w:val="en-US"/>
              </w:rPr>
            </w:pPr>
            <w:r w:rsidRPr="009C5B90">
              <w:rPr>
                <w:lang w:val="en-US"/>
              </w:rPr>
              <w:t>Description</w:t>
            </w:r>
          </w:p>
        </w:tc>
      </w:tr>
      <w:tr w:rsidR="000260B1" w:rsidRPr="009C5B90" w14:paraId="6BE2B2F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B0B21B"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6AD71C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F1B894"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2D9D6"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9ABB8F1" w14:textId="77777777" w:rsidR="000260B1" w:rsidRPr="009C5B90" w:rsidRDefault="000260B1" w:rsidP="007C64A8">
            <w:pPr>
              <w:pStyle w:val="TAL"/>
              <w:rPr>
                <w:lang w:val="en-US"/>
              </w:rPr>
            </w:pPr>
          </w:p>
        </w:tc>
      </w:tr>
    </w:tbl>
    <w:p w14:paraId="72F99203" w14:textId="77777777" w:rsidR="000260B1" w:rsidRPr="00533C32" w:rsidRDefault="000260B1" w:rsidP="000260B1"/>
    <w:p w14:paraId="6B6371E7" w14:textId="77777777" w:rsidR="000260B1" w:rsidRPr="00533C32" w:rsidRDefault="000260B1" w:rsidP="000260B1">
      <w:r w:rsidRPr="00533C32">
        <w:t>This method shall support the request data structures specified in table 5.2.6.3.1-2 and the response data structures and response codes specified in table 5.2.6.3.1-3.</w:t>
      </w:r>
    </w:p>
    <w:p w14:paraId="61158BA6" w14:textId="77777777" w:rsidR="000260B1" w:rsidRPr="00533C32" w:rsidRDefault="000260B1" w:rsidP="000260B1">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506173E"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29B4C5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BF10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E99FF0"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A9754F" w14:textId="77777777" w:rsidR="000260B1" w:rsidRPr="009C5B90" w:rsidRDefault="000260B1" w:rsidP="007C64A8">
            <w:pPr>
              <w:pStyle w:val="TAH"/>
              <w:rPr>
                <w:lang w:val="en-US"/>
              </w:rPr>
            </w:pPr>
            <w:r w:rsidRPr="009C5B90">
              <w:rPr>
                <w:lang w:val="en-US"/>
              </w:rPr>
              <w:t>Description</w:t>
            </w:r>
          </w:p>
        </w:tc>
      </w:tr>
      <w:tr w:rsidR="000260B1" w:rsidRPr="009C5B90" w14:paraId="520F6D9A"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5B65A33" w14:textId="77777777" w:rsidR="000260B1" w:rsidRPr="009C5B90" w:rsidRDefault="000260B1" w:rsidP="007C64A8">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5FAF249A"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D1C0C1F"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809FBD9" w14:textId="77777777" w:rsidR="000260B1" w:rsidRPr="009C5B90" w:rsidRDefault="000260B1" w:rsidP="007C64A8">
            <w:pPr>
              <w:pStyle w:val="TAL"/>
              <w:tabs>
                <w:tab w:val="left" w:pos="585"/>
              </w:tabs>
              <w:rPr>
                <w:lang w:val="en-US"/>
              </w:rPr>
            </w:pPr>
            <w:r w:rsidRPr="009C5B90">
              <w:rPr>
                <w:lang w:val="en-US"/>
              </w:rPr>
              <w:t>The AMF registration for 3GPP access is replaced with the received information.</w:t>
            </w:r>
          </w:p>
        </w:tc>
      </w:tr>
    </w:tbl>
    <w:p w14:paraId="34EC8882" w14:textId="77777777" w:rsidR="000260B1" w:rsidRPr="00533C32" w:rsidRDefault="000260B1" w:rsidP="000260B1"/>
    <w:p w14:paraId="713DBBB7" w14:textId="77777777" w:rsidR="000260B1" w:rsidRPr="00533C32" w:rsidRDefault="000260B1" w:rsidP="000260B1">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0260B1" w:rsidRPr="009C5B90" w14:paraId="32576697"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57492C"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9F1A30"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BC914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1E5C16" w14:textId="77777777" w:rsidR="000260B1" w:rsidRPr="009C5B90" w:rsidRDefault="000260B1" w:rsidP="007C64A8">
            <w:pPr>
              <w:pStyle w:val="TAH"/>
              <w:rPr>
                <w:lang w:val="en-US"/>
              </w:rPr>
            </w:pPr>
            <w:r w:rsidRPr="009C5B90">
              <w:rPr>
                <w:lang w:val="en-US"/>
              </w:rPr>
              <w:t>Response</w:t>
            </w:r>
          </w:p>
          <w:p w14:paraId="45BF852B"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649FE8" w14:textId="77777777" w:rsidR="000260B1" w:rsidRPr="009C5B90" w:rsidRDefault="000260B1" w:rsidP="007C64A8">
            <w:pPr>
              <w:pStyle w:val="TAH"/>
              <w:rPr>
                <w:lang w:val="en-US"/>
              </w:rPr>
            </w:pPr>
            <w:r w:rsidRPr="009C5B90">
              <w:rPr>
                <w:lang w:val="en-US"/>
              </w:rPr>
              <w:t>Description</w:t>
            </w:r>
          </w:p>
        </w:tc>
      </w:tr>
      <w:tr w:rsidR="000260B1" w:rsidRPr="009C5B90" w14:paraId="574A7F8C"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078A7E"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6258E33B"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712380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0FB7BF1"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ACEB6E0"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9B54AC4"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0C0555" w14:textId="77777777" w:rsidR="000260B1" w:rsidRPr="009C5B90" w:rsidRDefault="000260B1" w:rsidP="007C64A8">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4835882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48B57784"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4B6EEFF"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28FBA9FE" w14:textId="77777777" w:rsidR="000260B1" w:rsidRPr="009C5B90" w:rsidRDefault="000260B1" w:rsidP="007C64A8">
            <w:pPr>
              <w:pStyle w:val="TAL"/>
              <w:rPr>
                <w:lang w:val="en-US"/>
              </w:rPr>
            </w:pPr>
            <w:r w:rsidRPr="009C5B90">
              <w:rPr>
                <w:lang w:val="en-US"/>
              </w:rPr>
              <w:t>Upon success, a response body containing a representation of the created Individual Amf3GppAccessRegistration resource shall be returned.</w:t>
            </w:r>
          </w:p>
        </w:tc>
      </w:tr>
      <w:tr w:rsidR="000260B1" w:rsidRPr="009C5B90" w14:paraId="3C4715F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0224B6"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E234369" w14:textId="77777777" w:rsidR="000260B1" w:rsidRPr="00533C32" w:rsidRDefault="000260B1" w:rsidP="000260B1">
      <w:pPr>
        <w:rPr>
          <w:lang w:eastAsia="zh-CN"/>
        </w:rPr>
      </w:pPr>
    </w:p>
    <w:p w14:paraId="79DDC4F8" w14:textId="77777777" w:rsidR="000260B1" w:rsidRPr="00533C32" w:rsidRDefault="000260B1" w:rsidP="000260B1">
      <w:pPr>
        <w:pStyle w:val="Heading5"/>
      </w:pPr>
      <w:bookmarkStart w:id="416" w:name="_Toc20126950"/>
      <w:bookmarkStart w:id="417" w:name="_Toc27588926"/>
      <w:bookmarkStart w:id="418" w:name="_Toc36459722"/>
      <w:bookmarkStart w:id="419" w:name="_Toc45029283"/>
      <w:bookmarkStart w:id="420" w:name="_Toc56520559"/>
      <w:bookmarkStart w:id="421" w:name="_Toc90586795"/>
      <w:bookmarkStart w:id="422" w:name="_Toc106616313"/>
      <w:bookmarkStart w:id="423" w:name="_Toc122101008"/>
      <w:bookmarkStart w:id="424" w:name="_Toc161910571"/>
      <w:r w:rsidRPr="00533C32">
        <w:t>5.2.6.3.2</w:t>
      </w:r>
      <w:r w:rsidRPr="00533C32">
        <w:tab/>
        <w:t>PATCH</w:t>
      </w:r>
      <w:bookmarkEnd w:id="416"/>
      <w:bookmarkEnd w:id="417"/>
      <w:bookmarkEnd w:id="418"/>
      <w:bookmarkEnd w:id="419"/>
      <w:bookmarkEnd w:id="420"/>
      <w:bookmarkEnd w:id="421"/>
      <w:bookmarkEnd w:id="422"/>
      <w:bookmarkEnd w:id="423"/>
      <w:bookmarkEnd w:id="424"/>
    </w:p>
    <w:p w14:paraId="4BDA5647" w14:textId="77777777" w:rsidR="000260B1" w:rsidRPr="00533C32" w:rsidRDefault="000260B1" w:rsidP="000260B1">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122CC91F" w14:textId="77777777" w:rsidR="000260B1" w:rsidRPr="00533C32" w:rsidRDefault="000260B1" w:rsidP="000260B1">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B2C703E" w14:textId="77777777" w:rsidR="000260B1" w:rsidRPr="00533C32" w:rsidRDefault="000260B1" w:rsidP="000260B1">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2F8825D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DAED63"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D1DA43"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AF1A6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93AD25"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6616DE" w14:textId="77777777" w:rsidR="000260B1" w:rsidRPr="009C5B90" w:rsidRDefault="000260B1" w:rsidP="007C64A8">
            <w:pPr>
              <w:pStyle w:val="TAH"/>
              <w:rPr>
                <w:lang w:val="en-US"/>
              </w:rPr>
            </w:pPr>
            <w:r w:rsidRPr="009C5B90">
              <w:rPr>
                <w:lang w:val="en-US"/>
              </w:rPr>
              <w:t>Description</w:t>
            </w:r>
          </w:p>
        </w:tc>
      </w:tr>
      <w:tr w:rsidR="000260B1" w:rsidRPr="009C5B90" w14:paraId="695633D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2108EB"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5FE85A"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D619B64"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49304DF"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72ECC08" w14:textId="54D21A37"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2B0F65EC" w14:textId="77777777" w:rsidR="000260B1" w:rsidRPr="00533C32" w:rsidRDefault="000260B1" w:rsidP="000260B1"/>
    <w:p w14:paraId="08C5C5A9" w14:textId="77777777" w:rsidR="000260B1" w:rsidRPr="00533C32" w:rsidRDefault="000260B1" w:rsidP="000260B1">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263C9D58" w14:textId="77777777" w:rsidR="000260B1" w:rsidRPr="00533C32" w:rsidRDefault="000260B1" w:rsidP="000260B1">
      <w:pPr>
        <w:pStyle w:val="TH"/>
        <w:outlineLvl w:val="0"/>
      </w:pPr>
      <w:r w:rsidRPr="00533C32">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D443A8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6CEE3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FC9FF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249E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2A2E6F" w14:textId="77777777" w:rsidR="000260B1" w:rsidRPr="009C5B90" w:rsidRDefault="000260B1" w:rsidP="007C64A8">
            <w:pPr>
              <w:pStyle w:val="TAH"/>
              <w:rPr>
                <w:lang w:val="en-US"/>
              </w:rPr>
            </w:pPr>
            <w:r w:rsidRPr="009C5B90">
              <w:rPr>
                <w:lang w:val="en-US"/>
              </w:rPr>
              <w:t>Description</w:t>
            </w:r>
          </w:p>
        </w:tc>
      </w:tr>
      <w:tr w:rsidR="000260B1" w:rsidRPr="009C5B90" w14:paraId="003F5AC8"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873885"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790257A"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FFA8705"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91AB285" w14:textId="77777777" w:rsidR="000260B1" w:rsidRPr="009C5B90" w:rsidRDefault="000260B1" w:rsidP="007C64A8">
            <w:pPr>
              <w:pStyle w:val="TAL"/>
              <w:rPr>
                <w:lang w:val="en-US" w:eastAsia="zh-CN"/>
              </w:rPr>
            </w:pPr>
            <w:r w:rsidRPr="009C5B90">
              <w:rPr>
                <w:lang w:val="en-US" w:eastAsia="zh-CN"/>
              </w:rPr>
              <w:t>Contains the delta data to the AMF registration data for 3GPP access</w:t>
            </w:r>
          </w:p>
        </w:tc>
      </w:tr>
    </w:tbl>
    <w:p w14:paraId="198A628E" w14:textId="77777777" w:rsidR="000260B1" w:rsidRPr="00533C32" w:rsidRDefault="000260B1" w:rsidP="000260B1"/>
    <w:p w14:paraId="6CF3A864" w14:textId="77777777" w:rsidR="000260B1" w:rsidRPr="00533C32" w:rsidRDefault="000260B1" w:rsidP="000260B1">
      <w:pPr>
        <w:pStyle w:val="TH"/>
        <w:outlineLvl w:val="0"/>
      </w:pPr>
      <w:r w:rsidRPr="00533C32">
        <w:lastRenderedPageBreak/>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7E025F20"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A90057C"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2F4D85"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BBDE19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E849534" w14:textId="77777777" w:rsidR="000260B1" w:rsidRPr="009C5B90" w:rsidRDefault="000260B1" w:rsidP="007C64A8">
            <w:pPr>
              <w:pStyle w:val="TAH"/>
              <w:rPr>
                <w:lang w:val="en-US"/>
              </w:rPr>
            </w:pPr>
            <w:r w:rsidRPr="009C5B90">
              <w:rPr>
                <w:lang w:val="en-US"/>
              </w:rPr>
              <w:t>Response</w:t>
            </w:r>
          </w:p>
          <w:p w14:paraId="4F5CD7F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D4E92E" w14:textId="77777777" w:rsidR="000260B1" w:rsidRPr="009C5B90" w:rsidRDefault="000260B1" w:rsidP="007C64A8">
            <w:pPr>
              <w:pStyle w:val="TAH"/>
              <w:rPr>
                <w:lang w:val="en-US"/>
              </w:rPr>
            </w:pPr>
            <w:r w:rsidRPr="009C5B90">
              <w:rPr>
                <w:lang w:val="en-US"/>
              </w:rPr>
              <w:t>Description</w:t>
            </w:r>
          </w:p>
        </w:tc>
      </w:tr>
      <w:tr w:rsidR="000260B1" w:rsidRPr="009C5B90" w14:paraId="280ADF46"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C085186"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62C681C"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0A2B94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DAA16EE"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13E8F44"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43615C4A"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4436A"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E3B222F"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D9B3565"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5C591B"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FD32C8F"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1D20A35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1E63C5"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DE62AB8"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01D0DA"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AB6065A"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41E654B" w14:textId="77777777" w:rsidR="000260B1" w:rsidRPr="009C5B90" w:rsidRDefault="000260B1" w:rsidP="007C64A8">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2632D0AD"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828450A" w14:textId="77777777" w:rsidR="000260B1" w:rsidRPr="009C5B90" w:rsidRDefault="000260B1" w:rsidP="007C64A8">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BED35BA"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7C47DB" w14:textId="77777777" w:rsidR="000260B1" w:rsidRPr="00533C32" w:rsidRDefault="000260B1" w:rsidP="000260B1">
      <w:pPr>
        <w:rPr>
          <w:lang w:eastAsia="zh-CN"/>
        </w:rPr>
      </w:pPr>
    </w:p>
    <w:p w14:paraId="68DD4937" w14:textId="77777777" w:rsidR="000260B1" w:rsidRPr="00533C32" w:rsidRDefault="000260B1" w:rsidP="000260B1">
      <w:pPr>
        <w:pStyle w:val="Heading5"/>
      </w:pPr>
      <w:bookmarkStart w:id="425" w:name="_Toc20126951"/>
      <w:bookmarkStart w:id="426" w:name="_Toc27588927"/>
      <w:bookmarkStart w:id="427" w:name="_Toc36459723"/>
      <w:bookmarkStart w:id="428" w:name="_Toc45029284"/>
      <w:bookmarkStart w:id="429" w:name="_Toc56520560"/>
      <w:bookmarkStart w:id="430" w:name="_Toc90586796"/>
      <w:bookmarkStart w:id="431" w:name="_Toc106616314"/>
      <w:bookmarkStart w:id="432" w:name="_Toc122101009"/>
      <w:bookmarkStart w:id="433" w:name="_Toc161910572"/>
      <w:r w:rsidRPr="00533C32">
        <w:t>5.2.6.3.3</w:t>
      </w:r>
      <w:r w:rsidRPr="00533C32">
        <w:tab/>
        <w:t>GET</w:t>
      </w:r>
      <w:bookmarkEnd w:id="425"/>
      <w:bookmarkEnd w:id="426"/>
      <w:bookmarkEnd w:id="427"/>
      <w:bookmarkEnd w:id="428"/>
      <w:bookmarkEnd w:id="429"/>
      <w:bookmarkEnd w:id="430"/>
      <w:bookmarkEnd w:id="431"/>
      <w:bookmarkEnd w:id="432"/>
      <w:bookmarkEnd w:id="433"/>
    </w:p>
    <w:p w14:paraId="0C4EA6B7" w14:textId="77777777" w:rsidR="000260B1" w:rsidRPr="00533C32" w:rsidRDefault="000260B1" w:rsidP="000260B1">
      <w:r w:rsidRPr="00533C32">
        <w:t>This method shall support the URI query parameters specified in table 5.2.6.3.1-1.</w:t>
      </w:r>
    </w:p>
    <w:p w14:paraId="405E64E4" w14:textId="77777777" w:rsidR="000260B1" w:rsidRPr="00533C32" w:rsidRDefault="000260B1" w:rsidP="000260B1">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2B22D3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51515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A9B67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C9E0D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C3E975"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DFF477" w14:textId="77777777" w:rsidR="000260B1" w:rsidRPr="009C5B90" w:rsidRDefault="000260B1" w:rsidP="007C64A8">
            <w:pPr>
              <w:pStyle w:val="TAH"/>
              <w:rPr>
                <w:lang w:val="en-US"/>
              </w:rPr>
            </w:pPr>
            <w:r w:rsidRPr="009C5B90">
              <w:rPr>
                <w:lang w:val="en-US"/>
              </w:rPr>
              <w:t>Description</w:t>
            </w:r>
          </w:p>
        </w:tc>
      </w:tr>
      <w:tr w:rsidR="000260B1" w:rsidRPr="009C5B90" w14:paraId="056D20E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7E0C85"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6B32D38"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2DAB48E"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B4D8520"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F8F8C9"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46D10EC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93BDEB"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CE9BA36"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D997B4B"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41B9F46"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2BA0EA7" w14:textId="38032976"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5D3100FF" w14:textId="77777777" w:rsidR="000260B1" w:rsidRPr="00533C32" w:rsidRDefault="000260B1" w:rsidP="000260B1"/>
    <w:p w14:paraId="3C001785" w14:textId="77777777" w:rsidR="000260B1" w:rsidRPr="00533C32" w:rsidRDefault="000260B1" w:rsidP="000260B1">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6A931DD5" w14:textId="77777777" w:rsidR="000260B1" w:rsidRPr="00533C32" w:rsidRDefault="000260B1" w:rsidP="000260B1">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E3852AF"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8EC706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A0510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51ECFC"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FD5F28" w14:textId="77777777" w:rsidR="000260B1" w:rsidRPr="009C5B90" w:rsidRDefault="000260B1" w:rsidP="007C64A8">
            <w:pPr>
              <w:pStyle w:val="TAH"/>
              <w:rPr>
                <w:lang w:val="en-US"/>
              </w:rPr>
            </w:pPr>
            <w:r w:rsidRPr="009C5B90">
              <w:rPr>
                <w:lang w:val="en-US"/>
              </w:rPr>
              <w:t>Description</w:t>
            </w:r>
          </w:p>
        </w:tc>
      </w:tr>
      <w:tr w:rsidR="000260B1" w:rsidRPr="009C5B90" w14:paraId="55DDFECE"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1C8AC30"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82722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961E4EF"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B988973" w14:textId="77777777" w:rsidR="000260B1" w:rsidRPr="009C5B90" w:rsidRDefault="000260B1" w:rsidP="007C64A8">
            <w:pPr>
              <w:pStyle w:val="TAL"/>
              <w:rPr>
                <w:lang w:val="en-US"/>
              </w:rPr>
            </w:pPr>
          </w:p>
        </w:tc>
      </w:tr>
    </w:tbl>
    <w:p w14:paraId="408512C2" w14:textId="77777777" w:rsidR="000260B1" w:rsidRPr="00533C32" w:rsidRDefault="000260B1" w:rsidP="000260B1"/>
    <w:p w14:paraId="4C2D61DC" w14:textId="77777777" w:rsidR="000260B1" w:rsidRPr="00533C32" w:rsidRDefault="000260B1" w:rsidP="000260B1">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0260B1" w:rsidRPr="009C5B90" w14:paraId="3A42C93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10166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38535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3E14BD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26D22B" w14:textId="77777777" w:rsidR="000260B1" w:rsidRPr="009C5B90" w:rsidRDefault="000260B1" w:rsidP="007C64A8">
            <w:pPr>
              <w:pStyle w:val="TAH"/>
              <w:rPr>
                <w:lang w:val="en-US"/>
              </w:rPr>
            </w:pPr>
            <w:r w:rsidRPr="009C5B90">
              <w:rPr>
                <w:lang w:val="en-US"/>
              </w:rPr>
              <w:t>Response</w:t>
            </w:r>
          </w:p>
          <w:p w14:paraId="0D59806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9FE5E1" w14:textId="77777777" w:rsidR="000260B1" w:rsidRPr="009C5B90" w:rsidRDefault="000260B1" w:rsidP="007C64A8">
            <w:pPr>
              <w:pStyle w:val="TAH"/>
              <w:rPr>
                <w:lang w:val="en-US"/>
              </w:rPr>
            </w:pPr>
            <w:r w:rsidRPr="009C5B90">
              <w:rPr>
                <w:lang w:val="en-US"/>
              </w:rPr>
              <w:t>Description</w:t>
            </w:r>
          </w:p>
        </w:tc>
      </w:tr>
      <w:tr w:rsidR="000260B1" w:rsidRPr="009C5B90" w14:paraId="6B8B167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F2F4DEE" w14:textId="77777777" w:rsidR="000260B1" w:rsidRPr="009C5B90" w:rsidRDefault="000260B1" w:rsidP="007C64A8">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44CD675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7028A8A"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89955E"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4340AB1" w14:textId="77777777" w:rsidR="000260B1" w:rsidRPr="009C5B90" w:rsidRDefault="000260B1" w:rsidP="007C64A8">
            <w:pPr>
              <w:pStyle w:val="TAL"/>
              <w:rPr>
                <w:lang w:val="en-US"/>
              </w:rPr>
            </w:pPr>
            <w:r w:rsidRPr="009C5B90">
              <w:rPr>
                <w:lang w:val="en-US"/>
              </w:rPr>
              <w:t>Upon success, a response body containing the Amf3GppAccessRegistration shall be returned.</w:t>
            </w:r>
          </w:p>
        </w:tc>
      </w:tr>
      <w:tr w:rsidR="000260B1" w:rsidRPr="009C5B90" w14:paraId="6FF3E79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E8EDB4"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B082D1F" w14:textId="77777777" w:rsidR="000260B1" w:rsidRPr="00533C32" w:rsidRDefault="000260B1" w:rsidP="000260B1">
      <w:pPr>
        <w:rPr>
          <w:lang w:eastAsia="zh-CN"/>
        </w:rPr>
      </w:pPr>
    </w:p>
    <w:p w14:paraId="03B7F0FB" w14:textId="77777777" w:rsidR="000260B1" w:rsidRPr="00533C32" w:rsidRDefault="000260B1" w:rsidP="000260B1">
      <w:pPr>
        <w:pStyle w:val="Heading3"/>
      </w:pPr>
      <w:bookmarkStart w:id="434" w:name="_Toc20126952"/>
      <w:bookmarkStart w:id="435" w:name="_Toc27588928"/>
      <w:bookmarkStart w:id="436" w:name="_Toc36459724"/>
      <w:bookmarkStart w:id="437" w:name="_Toc45029285"/>
      <w:bookmarkStart w:id="438" w:name="_Toc56520561"/>
      <w:bookmarkStart w:id="439" w:name="_Toc90586797"/>
      <w:bookmarkStart w:id="440" w:name="_Toc106616315"/>
      <w:bookmarkStart w:id="441" w:name="_Toc122101010"/>
      <w:bookmarkStart w:id="442" w:name="_Toc161910573"/>
      <w:r w:rsidRPr="00533C32">
        <w:t>5.2.7</w:t>
      </w:r>
      <w:r w:rsidRPr="00533C32">
        <w:tab/>
        <w:t>Resource: AmfNon3GppAccessRegistration</w:t>
      </w:r>
      <w:bookmarkEnd w:id="434"/>
      <w:bookmarkEnd w:id="435"/>
      <w:bookmarkEnd w:id="436"/>
      <w:bookmarkEnd w:id="437"/>
      <w:bookmarkEnd w:id="438"/>
      <w:bookmarkEnd w:id="439"/>
      <w:bookmarkEnd w:id="440"/>
      <w:bookmarkEnd w:id="441"/>
      <w:bookmarkEnd w:id="442"/>
    </w:p>
    <w:p w14:paraId="42A48442" w14:textId="77777777" w:rsidR="000260B1" w:rsidRPr="00533C32" w:rsidRDefault="000260B1" w:rsidP="000260B1">
      <w:pPr>
        <w:pStyle w:val="Heading4"/>
      </w:pPr>
      <w:bookmarkStart w:id="443" w:name="_Toc20126953"/>
      <w:bookmarkStart w:id="444" w:name="_Toc27588929"/>
      <w:bookmarkStart w:id="445" w:name="_Toc36459725"/>
      <w:bookmarkStart w:id="446" w:name="_Toc45029286"/>
      <w:bookmarkStart w:id="447" w:name="_Toc56520562"/>
      <w:bookmarkStart w:id="448" w:name="_Toc90586798"/>
      <w:bookmarkStart w:id="449" w:name="_Toc106616316"/>
      <w:bookmarkStart w:id="450" w:name="_Toc122101011"/>
      <w:bookmarkStart w:id="451" w:name="_Toc161910574"/>
      <w:r w:rsidRPr="00533C32">
        <w:t>5.2.7.1</w:t>
      </w:r>
      <w:r w:rsidRPr="00533C32">
        <w:tab/>
        <w:t>Description</w:t>
      </w:r>
      <w:bookmarkEnd w:id="443"/>
      <w:bookmarkEnd w:id="444"/>
      <w:bookmarkEnd w:id="445"/>
      <w:bookmarkEnd w:id="446"/>
      <w:bookmarkEnd w:id="447"/>
      <w:bookmarkEnd w:id="448"/>
      <w:bookmarkEnd w:id="449"/>
      <w:bookmarkEnd w:id="450"/>
      <w:bookmarkEnd w:id="451"/>
    </w:p>
    <w:p w14:paraId="3C729EDC" w14:textId="77777777" w:rsidR="000260B1" w:rsidRPr="00533C32" w:rsidRDefault="000260B1" w:rsidP="000260B1">
      <w:pPr>
        <w:rPr>
          <w:lang w:eastAsia="zh-CN"/>
        </w:rPr>
      </w:pPr>
      <w:r w:rsidRPr="00533C32">
        <w:t>This resource is used to represent AMF registrations to be stored in the UDR.</w:t>
      </w:r>
    </w:p>
    <w:p w14:paraId="14453152"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D81D0A2" w14:textId="77777777" w:rsidR="000260B1" w:rsidRPr="00533C32" w:rsidRDefault="000260B1" w:rsidP="000260B1">
      <w:pPr>
        <w:pStyle w:val="Heading4"/>
      </w:pPr>
      <w:bookmarkStart w:id="452" w:name="_Toc20126954"/>
      <w:bookmarkStart w:id="453" w:name="_Toc27588930"/>
      <w:bookmarkStart w:id="454" w:name="_Toc36459726"/>
      <w:bookmarkStart w:id="455" w:name="_Toc45029287"/>
      <w:bookmarkStart w:id="456" w:name="_Toc56520563"/>
      <w:bookmarkStart w:id="457" w:name="_Toc90586799"/>
      <w:bookmarkStart w:id="458" w:name="_Toc106616317"/>
      <w:bookmarkStart w:id="459" w:name="_Toc122101012"/>
      <w:bookmarkStart w:id="460" w:name="_Toc161910575"/>
      <w:r w:rsidRPr="00533C32">
        <w:lastRenderedPageBreak/>
        <w:t>5.2.7.2</w:t>
      </w:r>
      <w:r w:rsidRPr="00533C32">
        <w:tab/>
        <w:t>Resource Definition</w:t>
      </w:r>
      <w:bookmarkEnd w:id="452"/>
      <w:bookmarkEnd w:id="453"/>
      <w:bookmarkEnd w:id="454"/>
      <w:bookmarkEnd w:id="455"/>
      <w:bookmarkEnd w:id="456"/>
      <w:bookmarkEnd w:id="457"/>
      <w:bookmarkEnd w:id="458"/>
      <w:bookmarkEnd w:id="459"/>
      <w:bookmarkEnd w:id="460"/>
    </w:p>
    <w:p w14:paraId="382DB962" w14:textId="77777777" w:rsidR="000260B1" w:rsidRPr="00533C32" w:rsidRDefault="000260B1" w:rsidP="000260B1">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4D2DB8F8" w14:textId="77777777" w:rsidR="000260B1" w:rsidRPr="00533C32" w:rsidRDefault="000260B1" w:rsidP="000260B1">
      <w:pPr>
        <w:rPr>
          <w:rFonts w:ascii="Arial" w:hAnsi="Arial" w:cs="Arial"/>
        </w:rPr>
      </w:pPr>
      <w:bookmarkStart w:id="461"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61"/>
    <w:p w14:paraId="6E1DF029" w14:textId="77777777" w:rsidR="000260B1" w:rsidRPr="00533C32" w:rsidRDefault="000260B1" w:rsidP="000260B1">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450ED60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D934E95"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3A5D01" w14:textId="77777777" w:rsidR="000260B1" w:rsidRPr="009C5B90" w:rsidRDefault="000260B1" w:rsidP="007C64A8">
            <w:pPr>
              <w:pStyle w:val="TAH"/>
              <w:rPr>
                <w:lang w:val="en-US"/>
              </w:rPr>
            </w:pPr>
            <w:r w:rsidRPr="009C5B90">
              <w:rPr>
                <w:lang w:val="en-US"/>
              </w:rPr>
              <w:t>Definition</w:t>
            </w:r>
          </w:p>
        </w:tc>
      </w:tr>
      <w:tr w:rsidR="000260B1" w:rsidRPr="009C5B90" w14:paraId="367D5C4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352B7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0A601" w14:textId="77777777" w:rsidR="000260B1" w:rsidRPr="009C5B90" w:rsidRDefault="000260B1" w:rsidP="007C64A8">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0260B1" w:rsidRPr="009C5B90" w14:paraId="1C9F48B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4A5A41"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751B25" w14:textId="448E2952"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5B6539A" w14:textId="77777777" w:rsidR="000260B1" w:rsidRPr="00533C32" w:rsidRDefault="000260B1" w:rsidP="000260B1"/>
    <w:p w14:paraId="5EB205B9" w14:textId="77777777" w:rsidR="000260B1" w:rsidRPr="00533C32" w:rsidRDefault="000260B1" w:rsidP="000260B1">
      <w:pPr>
        <w:pStyle w:val="Heading4"/>
      </w:pPr>
      <w:bookmarkStart w:id="462" w:name="_Toc20126955"/>
      <w:bookmarkStart w:id="463" w:name="_Toc27588931"/>
      <w:bookmarkStart w:id="464" w:name="_Toc36459727"/>
      <w:bookmarkStart w:id="465" w:name="_Toc45029288"/>
      <w:bookmarkStart w:id="466" w:name="_Toc56520564"/>
      <w:bookmarkStart w:id="467" w:name="_Toc90586800"/>
      <w:bookmarkStart w:id="468" w:name="_Toc106616318"/>
      <w:bookmarkStart w:id="469" w:name="_Toc122101013"/>
      <w:bookmarkStart w:id="470" w:name="_Toc161910576"/>
      <w:r w:rsidRPr="00533C32">
        <w:t>5.2.7.3</w:t>
      </w:r>
      <w:r w:rsidRPr="00533C32">
        <w:tab/>
        <w:t>Resource Standard Methods</w:t>
      </w:r>
      <w:bookmarkEnd w:id="462"/>
      <w:bookmarkEnd w:id="463"/>
      <w:bookmarkEnd w:id="464"/>
      <w:bookmarkEnd w:id="465"/>
      <w:bookmarkEnd w:id="466"/>
      <w:bookmarkEnd w:id="467"/>
      <w:bookmarkEnd w:id="468"/>
      <w:bookmarkEnd w:id="469"/>
      <w:bookmarkEnd w:id="470"/>
    </w:p>
    <w:p w14:paraId="6E926EAF" w14:textId="77777777" w:rsidR="000260B1" w:rsidRPr="00533C32" w:rsidRDefault="000260B1" w:rsidP="000260B1">
      <w:pPr>
        <w:pStyle w:val="Heading5"/>
      </w:pPr>
      <w:bookmarkStart w:id="471" w:name="_Toc20126956"/>
      <w:bookmarkStart w:id="472" w:name="_Toc27588932"/>
      <w:bookmarkStart w:id="473" w:name="_Toc36459728"/>
      <w:bookmarkStart w:id="474" w:name="_Toc45029289"/>
      <w:bookmarkStart w:id="475" w:name="_Toc56520565"/>
      <w:bookmarkStart w:id="476" w:name="_Toc90586801"/>
      <w:bookmarkStart w:id="477" w:name="_Toc106616319"/>
      <w:bookmarkStart w:id="478" w:name="_Toc122101014"/>
      <w:bookmarkStart w:id="479" w:name="_Toc161910577"/>
      <w:r w:rsidRPr="00533C32">
        <w:t>5.2.7.3.1</w:t>
      </w:r>
      <w:r w:rsidRPr="00533C32">
        <w:tab/>
        <w:t>PUT</w:t>
      </w:r>
      <w:bookmarkEnd w:id="471"/>
      <w:bookmarkEnd w:id="472"/>
      <w:bookmarkEnd w:id="473"/>
      <w:bookmarkEnd w:id="474"/>
      <w:bookmarkEnd w:id="475"/>
      <w:bookmarkEnd w:id="476"/>
      <w:bookmarkEnd w:id="477"/>
      <w:bookmarkEnd w:id="478"/>
      <w:bookmarkEnd w:id="479"/>
    </w:p>
    <w:p w14:paraId="02AD1FAC" w14:textId="77777777" w:rsidR="000260B1" w:rsidRPr="00533C32" w:rsidRDefault="000260B1" w:rsidP="000260B1">
      <w:r w:rsidRPr="00533C32">
        <w:t>This method shall support the URI query parameters specified in table 5.2.7.3.1-1.</w:t>
      </w:r>
    </w:p>
    <w:p w14:paraId="46A4B2C5" w14:textId="77777777" w:rsidR="000260B1" w:rsidRPr="00533C32" w:rsidRDefault="000260B1" w:rsidP="000260B1">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F214D5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6B0CA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D05DE6"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AEF91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981FC8"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082FDF" w14:textId="77777777" w:rsidR="000260B1" w:rsidRPr="009C5B90" w:rsidRDefault="000260B1" w:rsidP="007C64A8">
            <w:pPr>
              <w:pStyle w:val="TAH"/>
              <w:rPr>
                <w:lang w:val="en-US"/>
              </w:rPr>
            </w:pPr>
            <w:r w:rsidRPr="009C5B90">
              <w:rPr>
                <w:lang w:val="en-US"/>
              </w:rPr>
              <w:t>Description</w:t>
            </w:r>
          </w:p>
        </w:tc>
      </w:tr>
      <w:tr w:rsidR="000260B1" w:rsidRPr="009C5B90" w14:paraId="6A5EA6E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A1A9F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402905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686679"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2FF604"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FDCAEC" w14:textId="77777777" w:rsidR="000260B1" w:rsidRPr="009C5B90" w:rsidRDefault="000260B1" w:rsidP="007C64A8">
            <w:pPr>
              <w:pStyle w:val="TAL"/>
              <w:rPr>
                <w:lang w:val="en-US"/>
              </w:rPr>
            </w:pPr>
          </w:p>
        </w:tc>
      </w:tr>
    </w:tbl>
    <w:p w14:paraId="4C361721" w14:textId="77777777" w:rsidR="000260B1" w:rsidRPr="00533C32" w:rsidRDefault="000260B1" w:rsidP="000260B1"/>
    <w:p w14:paraId="522228B3" w14:textId="77777777" w:rsidR="000260B1" w:rsidRPr="00533C32" w:rsidRDefault="000260B1" w:rsidP="000260B1">
      <w:r w:rsidRPr="00533C32">
        <w:t>This method shall support the request data structures specified in table 5.2.7.3.1-2 and the response data structures and response codes specified in table 5.2.7.3.1-3.</w:t>
      </w:r>
    </w:p>
    <w:p w14:paraId="03804175" w14:textId="77777777" w:rsidR="000260B1" w:rsidRPr="00533C32" w:rsidRDefault="000260B1" w:rsidP="000260B1">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1DFD6D0"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A5BE49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5D72C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0A5600"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921FEE" w14:textId="77777777" w:rsidR="000260B1" w:rsidRPr="009C5B90" w:rsidRDefault="000260B1" w:rsidP="007C64A8">
            <w:pPr>
              <w:pStyle w:val="TAH"/>
              <w:rPr>
                <w:lang w:val="en-US"/>
              </w:rPr>
            </w:pPr>
            <w:r w:rsidRPr="009C5B90">
              <w:rPr>
                <w:lang w:val="en-US"/>
              </w:rPr>
              <w:t>Description</w:t>
            </w:r>
          </w:p>
        </w:tc>
      </w:tr>
      <w:tr w:rsidR="000260B1" w:rsidRPr="009C5B90" w14:paraId="4DECFCCB"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340ABE0" w14:textId="77777777" w:rsidR="000260B1" w:rsidRPr="009C5B90" w:rsidRDefault="000260B1" w:rsidP="007C64A8">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730E80B2"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E6C2214"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65642504" w14:textId="77777777" w:rsidR="000260B1" w:rsidRPr="009C5B90" w:rsidRDefault="000260B1" w:rsidP="007C64A8">
            <w:pPr>
              <w:pStyle w:val="TAL"/>
              <w:rPr>
                <w:lang w:val="en-US"/>
              </w:rPr>
            </w:pPr>
            <w:r w:rsidRPr="009C5B90">
              <w:rPr>
                <w:lang w:val="en-US"/>
              </w:rPr>
              <w:t>The AMF registration for non 3GPP access is replaced with the received information.</w:t>
            </w:r>
          </w:p>
        </w:tc>
      </w:tr>
    </w:tbl>
    <w:p w14:paraId="17AAD8A2" w14:textId="77777777" w:rsidR="000260B1" w:rsidRPr="00533C32" w:rsidRDefault="000260B1" w:rsidP="000260B1"/>
    <w:p w14:paraId="10456D03" w14:textId="77777777" w:rsidR="000260B1" w:rsidRPr="00533C32" w:rsidRDefault="000260B1" w:rsidP="000260B1">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0260B1" w:rsidRPr="009C5B90" w14:paraId="6A9184C1"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273BB5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CE7F69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9EBD8D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7EAB613" w14:textId="77777777" w:rsidR="000260B1" w:rsidRPr="009C5B90" w:rsidRDefault="000260B1" w:rsidP="007C64A8">
            <w:pPr>
              <w:pStyle w:val="TAH"/>
              <w:rPr>
                <w:lang w:val="en-US"/>
              </w:rPr>
            </w:pPr>
            <w:r w:rsidRPr="009C5B90">
              <w:rPr>
                <w:lang w:val="en-US"/>
              </w:rPr>
              <w:t>Response</w:t>
            </w:r>
          </w:p>
          <w:p w14:paraId="6257EE6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262277B" w14:textId="77777777" w:rsidR="000260B1" w:rsidRPr="009C5B90" w:rsidRDefault="000260B1" w:rsidP="007C64A8">
            <w:pPr>
              <w:pStyle w:val="TAH"/>
              <w:rPr>
                <w:lang w:val="en-US"/>
              </w:rPr>
            </w:pPr>
            <w:r w:rsidRPr="009C5B90">
              <w:rPr>
                <w:lang w:val="en-US"/>
              </w:rPr>
              <w:t>Description</w:t>
            </w:r>
          </w:p>
        </w:tc>
      </w:tr>
      <w:tr w:rsidR="000260B1" w:rsidRPr="009C5B90" w14:paraId="26733B10"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9ECF9B"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68F51F0"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3473BEF"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ED2E7D6"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C14D66F"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0120D85B"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ADAD61" w14:textId="77777777" w:rsidR="000260B1" w:rsidRPr="009C5B90" w:rsidRDefault="000260B1" w:rsidP="007C64A8">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7AE1308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C0FF0DB"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A97C969"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C16C8C4" w14:textId="77777777" w:rsidR="000260B1" w:rsidRPr="009C5B90" w:rsidRDefault="000260B1" w:rsidP="007C64A8">
            <w:pPr>
              <w:pStyle w:val="TAL"/>
              <w:rPr>
                <w:lang w:val="en-US"/>
              </w:rPr>
            </w:pPr>
            <w:r w:rsidRPr="009C5B90">
              <w:rPr>
                <w:lang w:val="en-US"/>
              </w:rPr>
              <w:t>Upon success, a response body containing a representation of the created Individual AmfNon3GppAccessRegistration resource shall be returned.</w:t>
            </w:r>
          </w:p>
        </w:tc>
      </w:tr>
      <w:tr w:rsidR="000260B1" w:rsidRPr="009C5B90" w14:paraId="2517623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18C3AB"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D1EECC3" w14:textId="77777777" w:rsidR="000260B1" w:rsidRPr="00533C32" w:rsidRDefault="000260B1" w:rsidP="000260B1"/>
    <w:p w14:paraId="766DAB16" w14:textId="77777777" w:rsidR="000260B1" w:rsidRPr="00533C32" w:rsidRDefault="000260B1" w:rsidP="000260B1">
      <w:pPr>
        <w:pStyle w:val="Heading5"/>
      </w:pPr>
      <w:bookmarkStart w:id="480" w:name="_Toc20126957"/>
      <w:bookmarkStart w:id="481" w:name="_Toc27588933"/>
      <w:bookmarkStart w:id="482" w:name="_Toc36459729"/>
      <w:bookmarkStart w:id="483" w:name="_Toc45029290"/>
      <w:bookmarkStart w:id="484" w:name="_Toc56520566"/>
      <w:bookmarkStart w:id="485" w:name="_Toc90586802"/>
      <w:bookmarkStart w:id="486" w:name="_Toc106616320"/>
      <w:bookmarkStart w:id="487" w:name="_Toc122101015"/>
      <w:bookmarkStart w:id="488" w:name="_Toc161910578"/>
      <w:r w:rsidRPr="00533C32">
        <w:t>5.2.7.3.2</w:t>
      </w:r>
      <w:r w:rsidRPr="00533C32">
        <w:tab/>
        <w:t>PATCH</w:t>
      </w:r>
      <w:bookmarkEnd w:id="480"/>
      <w:bookmarkEnd w:id="481"/>
      <w:bookmarkEnd w:id="482"/>
      <w:bookmarkEnd w:id="483"/>
      <w:bookmarkEnd w:id="484"/>
      <w:bookmarkEnd w:id="485"/>
      <w:bookmarkEnd w:id="486"/>
      <w:bookmarkEnd w:id="487"/>
      <w:bookmarkEnd w:id="488"/>
    </w:p>
    <w:p w14:paraId="6849584F" w14:textId="77777777" w:rsidR="000260B1" w:rsidRPr="00533C32" w:rsidRDefault="000260B1" w:rsidP="000260B1">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60CDCF80" w14:textId="77777777" w:rsidR="000260B1" w:rsidRPr="00533C32" w:rsidRDefault="000260B1" w:rsidP="000260B1">
      <w:r w:rsidRPr="00533C32">
        <w:t>This method shall support the URI query parameters specified in table 5.2.7.3.</w:t>
      </w:r>
      <w:r w:rsidRPr="00533C32">
        <w:rPr>
          <w:lang w:eastAsia="zh-CN"/>
        </w:rPr>
        <w:t>2</w:t>
      </w:r>
      <w:r w:rsidRPr="00533C32">
        <w:t>-1.</w:t>
      </w:r>
    </w:p>
    <w:p w14:paraId="529E448E" w14:textId="77777777" w:rsidR="000260B1" w:rsidRPr="00533C32" w:rsidRDefault="000260B1" w:rsidP="000260B1">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06EF40A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B8DA5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9E3FB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FFE53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A3C30"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B3CDE9" w14:textId="77777777" w:rsidR="000260B1" w:rsidRPr="009C5B90" w:rsidRDefault="000260B1" w:rsidP="007C64A8">
            <w:pPr>
              <w:pStyle w:val="TAH"/>
              <w:rPr>
                <w:lang w:val="en-US"/>
              </w:rPr>
            </w:pPr>
            <w:r w:rsidRPr="009C5B90">
              <w:rPr>
                <w:lang w:val="en-US"/>
              </w:rPr>
              <w:t>Description</w:t>
            </w:r>
          </w:p>
        </w:tc>
      </w:tr>
      <w:tr w:rsidR="000260B1" w:rsidRPr="009C5B90" w14:paraId="2DF84FD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8F4A4A"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B21BEA4"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89B7789"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45BA6E"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0DEAE0" w14:textId="304813F1"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2A1BDB5A" w14:textId="77777777" w:rsidR="000260B1" w:rsidRPr="00533C32" w:rsidRDefault="000260B1" w:rsidP="000260B1"/>
    <w:p w14:paraId="09BAC2EC" w14:textId="77777777" w:rsidR="000260B1" w:rsidRPr="00533C32" w:rsidRDefault="000260B1" w:rsidP="000260B1">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5CD48630" w14:textId="77777777" w:rsidR="000260B1" w:rsidRPr="00533C32" w:rsidRDefault="000260B1" w:rsidP="000260B1">
      <w:pPr>
        <w:pStyle w:val="TH"/>
        <w:outlineLvl w:val="0"/>
      </w:pPr>
      <w:r w:rsidRPr="00533C32">
        <w:lastRenderedPageBreak/>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64CFB4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2CD0F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59019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9F2612"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845210" w14:textId="77777777" w:rsidR="000260B1" w:rsidRPr="009C5B90" w:rsidRDefault="000260B1" w:rsidP="007C64A8">
            <w:pPr>
              <w:pStyle w:val="TAH"/>
              <w:rPr>
                <w:lang w:val="en-US"/>
              </w:rPr>
            </w:pPr>
            <w:r w:rsidRPr="009C5B90">
              <w:rPr>
                <w:lang w:val="en-US"/>
              </w:rPr>
              <w:t>Description</w:t>
            </w:r>
          </w:p>
        </w:tc>
      </w:tr>
      <w:tr w:rsidR="000260B1" w:rsidRPr="009C5B90" w14:paraId="2F945A9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50362C"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A3B00FD"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4A1BCEF"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BD9DA31" w14:textId="77777777" w:rsidR="000260B1" w:rsidRPr="009C5B90" w:rsidRDefault="000260B1" w:rsidP="007C64A8">
            <w:pPr>
              <w:pStyle w:val="TAL"/>
              <w:rPr>
                <w:lang w:val="en-US" w:eastAsia="zh-CN"/>
              </w:rPr>
            </w:pPr>
            <w:r w:rsidRPr="009C5B90">
              <w:rPr>
                <w:lang w:val="en-US" w:eastAsia="zh-CN"/>
              </w:rPr>
              <w:t>Contains the delta data to the AMF registration data for non-3GPP access</w:t>
            </w:r>
          </w:p>
        </w:tc>
      </w:tr>
    </w:tbl>
    <w:p w14:paraId="69638BE5" w14:textId="77777777" w:rsidR="000260B1" w:rsidRPr="00533C32" w:rsidRDefault="000260B1" w:rsidP="000260B1"/>
    <w:p w14:paraId="2AFACFDF" w14:textId="77777777" w:rsidR="000260B1" w:rsidRPr="00533C32" w:rsidRDefault="000260B1" w:rsidP="000260B1">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262664F8"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305654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10AD7F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0B044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0F051" w14:textId="77777777" w:rsidR="000260B1" w:rsidRPr="009C5B90" w:rsidRDefault="000260B1" w:rsidP="007C64A8">
            <w:pPr>
              <w:pStyle w:val="TAH"/>
              <w:rPr>
                <w:lang w:val="en-US"/>
              </w:rPr>
            </w:pPr>
            <w:r w:rsidRPr="009C5B90">
              <w:rPr>
                <w:lang w:val="en-US"/>
              </w:rPr>
              <w:t>Response</w:t>
            </w:r>
          </w:p>
          <w:p w14:paraId="04000DF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23D170" w14:textId="77777777" w:rsidR="000260B1" w:rsidRPr="009C5B90" w:rsidRDefault="000260B1" w:rsidP="007C64A8">
            <w:pPr>
              <w:pStyle w:val="TAH"/>
              <w:rPr>
                <w:lang w:val="en-US"/>
              </w:rPr>
            </w:pPr>
            <w:r w:rsidRPr="009C5B90">
              <w:rPr>
                <w:lang w:val="en-US"/>
              </w:rPr>
              <w:t>Description</w:t>
            </w:r>
          </w:p>
        </w:tc>
      </w:tr>
      <w:tr w:rsidR="000260B1" w:rsidRPr="009C5B90" w14:paraId="494D64D9"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FC492C"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E8FF6F9"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4028E12"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10F352"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2538621"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67441EFC"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22AFE6"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2C2E6F2"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A2283F8"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92D8175"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1CC5777"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1D6B4B32"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659093"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6827E0"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CE995D"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0DE483A"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A857877" w14:textId="77777777" w:rsidR="000260B1" w:rsidRPr="009C5B90" w:rsidRDefault="000260B1" w:rsidP="007C64A8">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421C3360"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8307390"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5CE3035"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EEBC6B6" w14:textId="77777777" w:rsidR="000260B1" w:rsidRPr="00533C32" w:rsidRDefault="000260B1" w:rsidP="000260B1">
      <w:pPr>
        <w:rPr>
          <w:lang w:eastAsia="zh-CN"/>
        </w:rPr>
      </w:pPr>
    </w:p>
    <w:p w14:paraId="46330FFB" w14:textId="77777777" w:rsidR="000260B1" w:rsidRPr="00533C32" w:rsidRDefault="000260B1" w:rsidP="000260B1">
      <w:pPr>
        <w:pStyle w:val="Heading5"/>
      </w:pPr>
      <w:bookmarkStart w:id="489" w:name="_Toc20126958"/>
      <w:bookmarkStart w:id="490" w:name="_Toc27588934"/>
      <w:bookmarkStart w:id="491" w:name="_Toc36459730"/>
      <w:bookmarkStart w:id="492" w:name="_Toc45029291"/>
      <w:bookmarkStart w:id="493" w:name="_Toc56520567"/>
      <w:bookmarkStart w:id="494" w:name="_Toc90586803"/>
      <w:bookmarkStart w:id="495" w:name="_Toc106616321"/>
      <w:bookmarkStart w:id="496" w:name="_Toc122101016"/>
      <w:bookmarkStart w:id="497" w:name="_Toc161910579"/>
      <w:r w:rsidRPr="00533C32">
        <w:t>5.2.7.3.3</w:t>
      </w:r>
      <w:r w:rsidRPr="00533C32">
        <w:tab/>
        <w:t>GET</w:t>
      </w:r>
      <w:bookmarkEnd w:id="489"/>
      <w:bookmarkEnd w:id="490"/>
      <w:bookmarkEnd w:id="491"/>
      <w:bookmarkEnd w:id="492"/>
      <w:bookmarkEnd w:id="493"/>
      <w:bookmarkEnd w:id="494"/>
      <w:bookmarkEnd w:id="495"/>
      <w:bookmarkEnd w:id="496"/>
      <w:bookmarkEnd w:id="497"/>
    </w:p>
    <w:p w14:paraId="2FF8DE2F" w14:textId="77777777" w:rsidR="000260B1" w:rsidRPr="00533C32" w:rsidRDefault="000260B1" w:rsidP="000260B1">
      <w:r w:rsidRPr="00533C32">
        <w:t>This method shall support the URI query parameters specified in table 5.2.7.3.1-1.</w:t>
      </w:r>
    </w:p>
    <w:p w14:paraId="79708E48" w14:textId="77777777" w:rsidR="000260B1" w:rsidRPr="00533C32" w:rsidRDefault="000260B1" w:rsidP="000260B1">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48D3A79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0F5ED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6FDC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D31BB3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E9031A"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28E485" w14:textId="77777777" w:rsidR="000260B1" w:rsidRPr="009C5B90" w:rsidRDefault="000260B1" w:rsidP="007C64A8">
            <w:pPr>
              <w:pStyle w:val="TAH"/>
              <w:rPr>
                <w:lang w:val="en-US"/>
              </w:rPr>
            </w:pPr>
            <w:r w:rsidRPr="009C5B90">
              <w:rPr>
                <w:lang w:val="en-US"/>
              </w:rPr>
              <w:t>Description</w:t>
            </w:r>
          </w:p>
        </w:tc>
      </w:tr>
      <w:tr w:rsidR="000260B1" w:rsidRPr="009C5B90" w14:paraId="3C6BAA1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D2486A"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30F98D"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2778F"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8115AA1"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CCE9660"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332151D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68ACDE"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FBC6DD5"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CE4C29"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4C9B2E"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0EA2F32" w14:textId="1757B4F0"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204D027E" w14:textId="77777777" w:rsidR="000260B1" w:rsidRPr="00533C32" w:rsidRDefault="000260B1" w:rsidP="000260B1"/>
    <w:p w14:paraId="45655DE6" w14:textId="77777777" w:rsidR="000260B1" w:rsidRPr="00533C32" w:rsidRDefault="000260B1" w:rsidP="000260B1">
      <w:r w:rsidRPr="00533C32">
        <w:t>This method shall support the request data structures specified in table 5.2.7.3.3-2 and the response data structures and response codes specified in table 5.2.7.3.3-3.</w:t>
      </w:r>
    </w:p>
    <w:p w14:paraId="5CD012A3" w14:textId="77777777" w:rsidR="000260B1" w:rsidRPr="00533C32" w:rsidRDefault="000260B1" w:rsidP="000260B1">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A69D7D2"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567E3B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7978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9E05A4"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4B4384" w14:textId="77777777" w:rsidR="000260B1" w:rsidRPr="009C5B90" w:rsidRDefault="000260B1" w:rsidP="007C64A8">
            <w:pPr>
              <w:pStyle w:val="TAH"/>
              <w:rPr>
                <w:lang w:val="en-US"/>
              </w:rPr>
            </w:pPr>
            <w:r w:rsidRPr="009C5B90">
              <w:rPr>
                <w:lang w:val="en-US"/>
              </w:rPr>
              <w:t>Description</w:t>
            </w:r>
          </w:p>
        </w:tc>
      </w:tr>
      <w:tr w:rsidR="000260B1" w:rsidRPr="009C5B90" w14:paraId="57A9C7FE"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9898E51" w14:textId="77777777" w:rsidR="000260B1" w:rsidRPr="009C5B90" w:rsidRDefault="000260B1" w:rsidP="007C64A8">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D25C35F"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C4D66D"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4662CEF1" w14:textId="77777777" w:rsidR="000260B1" w:rsidRPr="009C5B90" w:rsidRDefault="000260B1" w:rsidP="007C64A8">
            <w:pPr>
              <w:pStyle w:val="TAL"/>
              <w:rPr>
                <w:lang w:val="en-US"/>
              </w:rPr>
            </w:pPr>
          </w:p>
        </w:tc>
      </w:tr>
    </w:tbl>
    <w:p w14:paraId="276A5050" w14:textId="77777777" w:rsidR="000260B1" w:rsidRPr="00533C32" w:rsidRDefault="000260B1" w:rsidP="000260B1"/>
    <w:p w14:paraId="3497DC43" w14:textId="77777777" w:rsidR="000260B1" w:rsidRPr="00533C32" w:rsidRDefault="000260B1" w:rsidP="000260B1">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0260B1" w:rsidRPr="009C5B90" w14:paraId="5A757C4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E9CFF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DBA6C5"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99B951"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674BE3" w14:textId="77777777" w:rsidR="000260B1" w:rsidRPr="009C5B90" w:rsidRDefault="000260B1" w:rsidP="007C64A8">
            <w:pPr>
              <w:pStyle w:val="TAH"/>
              <w:rPr>
                <w:lang w:val="en-US"/>
              </w:rPr>
            </w:pPr>
            <w:r w:rsidRPr="009C5B90">
              <w:rPr>
                <w:lang w:val="en-US"/>
              </w:rPr>
              <w:t>Response</w:t>
            </w:r>
          </w:p>
          <w:p w14:paraId="0AD7402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C4AEDE" w14:textId="77777777" w:rsidR="000260B1" w:rsidRPr="009C5B90" w:rsidRDefault="000260B1" w:rsidP="007C64A8">
            <w:pPr>
              <w:pStyle w:val="TAH"/>
              <w:rPr>
                <w:lang w:val="en-US"/>
              </w:rPr>
            </w:pPr>
            <w:r w:rsidRPr="009C5B90">
              <w:rPr>
                <w:lang w:val="en-US"/>
              </w:rPr>
              <w:t>Description</w:t>
            </w:r>
          </w:p>
        </w:tc>
      </w:tr>
      <w:tr w:rsidR="000260B1" w:rsidRPr="009C5B90" w14:paraId="33B5F05C"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82D6C8F" w14:textId="77777777" w:rsidR="000260B1" w:rsidRPr="009C5B90" w:rsidRDefault="000260B1" w:rsidP="007C64A8">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31AA8FB4"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757B97D"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B73ED16"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95B6EC9" w14:textId="77777777" w:rsidR="000260B1" w:rsidRPr="009C5B90" w:rsidRDefault="000260B1" w:rsidP="007C64A8">
            <w:pPr>
              <w:pStyle w:val="TAL"/>
              <w:rPr>
                <w:lang w:val="en-US"/>
              </w:rPr>
            </w:pPr>
            <w:r w:rsidRPr="009C5B90">
              <w:rPr>
                <w:lang w:val="en-US"/>
              </w:rPr>
              <w:t>Upon success, a response body containing the Amf3GppAccessRegistration shall be returned.</w:t>
            </w:r>
          </w:p>
        </w:tc>
      </w:tr>
      <w:tr w:rsidR="000260B1" w:rsidRPr="009C5B90" w14:paraId="60A9C96B"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5D2BD01"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6CA109F3" w14:textId="77777777" w:rsidR="000260B1" w:rsidRPr="00533C32" w:rsidRDefault="000260B1" w:rsidP="000260B1"/>
    <w:p w14:paraId="7907A7AF" w14:textId="77777777" w:rsidR="000260B1" w:rsidRPr="00533C32" w:rsidRDefault="000260B1" w:rsidP="000260B1">
      <w:pPr>
        <w:pStyle w:val="Heading3"/>
      </w:pPr>
      <w:bookmarkStart w:id="498" w:name="_Toc20126959"/>
      <w:bookmarkStart w:id="499" w:name="_Toc27588935"/>
      <w:bookmarkStart w:id="500" w:name="_Toc36459731"/>
      <w:bookmarkStart w:id="501" w:name="_Toc45029292"/>
      <w:bookmarkStart w:id="502" w:name="_Toc56520568"/>
      <w:bookmarkStart w:id="503" w:name="_Toc90586804"/>
      <w:bookmarkStart w:id="504" w:name="_Toc106616322"/>
      <w:bookmarkStart w:id="505" w:name="_Toc122101017"/>
      <w:bookmarkStart w:id="506" w:name="_Toc161910580"/>
      <w:r w:rsidRPr="00533C32">
        <w:t>5.2.8</w:t>
      </w:r>
      <w:r w:rsidRPr="00533C32">
        <w:tab/>
        <w:t>Resource: SmfRegistrations</w:t>
      </w:r>
      <w:bookmarkEnd w:id="498"/>
      <w:bookmarkEnd w:id="499"/>
      <w:bookmarkEnd w:id="500"/>
      <w:bookmarkEnd w:id="501"/>
      <w:bookmarkEnd w:id="502"/>
      <w:bookmarkEnd w:id="503"/>
      <w:bookmarkEnd w:id="504"/>
      <w:bookmarkEnd w:id="505"/>
      <w:bookmarkEnd w:id="506"/>
    </w:p>
    <w:p w14:paraId="35B8E0E2" w14:textId="77777777" w:rsidR="000260B1" w:rsidRPr="00533C32" w:rsidRDefault="000260B1" w:rsidP="000260B1">
      <w:pPr>
        <w:pStyle w:val="Heading4"/>
      </w:pPr>
      <w:bookmarkStart w:id="507" w:name="_Toc20126960"/>
      <w:bookmarkStart w:id="508" w:name="_Toc27588936"/>
      <w:bookmarkStart w:id="509" w:name="_Toc36459732"/>
      <w:bookmarkStart w:id="510" w:name="_Toc45029293"/>
      <w:bookmarkStart w:id="511" w:name="_Toc56520569"/>
      <w:bookmarkStart w:id="512" w:name="_Toc90586805"/>
      <w:bookmarkStart w:id="513" w:name="_Toc106616323"/>
      <w:bookmarkStart w:id="514" w:name="_Toc122101018"/>
      <w:bookmarkStart w:id="515" w:name="_Toc161910581"/>
      <w:r w:rsidRPr="00533C32">
        <w:t>5.2.8.1</w:t>
      </w:r>
      <w:r w:rsidRPr="00533C32">
        <w:tab/>
        <w:t>Description</w:t>
      </w:r>
      <w:bookmarkEnd w:id="507"/>
      <w:bookmarkEnd w:id="508"/>
      <w:bookmarkEnd w:id="509"/>
      <w:bookmarkEnd w:id="510"/>
      <w:bookmarkEnd w:id="511"/>
      <w:bookmarkEnd w:id="512"/>
      <w:bookmarkEnd w:id="513"/>
      <w:bookmarkEnd w:id="514"/>
      <w:bookmarkEnd w:id="515"/>
    </w:p>
    <w:p w14:paraId="1097FEC5" w14:textId="77777777" w:rsidR="000260B1" w:rsidRPr="00533C32" w:rsidRDefault="000260B1" w:rsidP="000260B1">
      <w:pPr>
        <w:rPr>
          <w:lang w:eastAsia="zh-CN"/>
        </w:rPr>
      </w:pPr>
      <w:r w:rsidRPr="00533C32">
        <w:t>This resource is used to represent SMF registrations to be stored in the UDR.</w:t>
      </w:r>
    </w:p>
    <w:p w14:paraId="321575AD" w14:textId="77777777" w:rsidR="000260B1" w:rsidRPr="00533C32" w:rsidRDefault="000260B1" w:rsidP="000260B1">
      <w:pPr>
        <w:rPr>
          <w:lang w:eastAsia="zh-CN"/>
        </w:rPr>
      </w:pPr>
      <w:r w:rsidRPr="00533C32">
        <w:lastRenderedPageBreak/>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C504AD5" w14:textId="77777777" w:rsidR="000260B1" w:rsidRPr="00533C32" w:rsidRDefault="000260B1" w:rsidP="000260B1">
      <w:pPr>
        <w:pStyle w:val="Heading4"/>
      </w:pPr>
      <w:bookmarkStart w:id="516" w:name="_Toc20126961"/>
      <w:bookmarkStart w:id="517" w:name="_Toc27588937"/>
      <w:bookmarkStart w:id="518" w:name="_Toc36459733"/>
      <w:bookmarkStart w:id="519" w:name="_Toc45029294"/>
      <w:bookmarkStart w:id="520" w:name="_Toc56520570"/>
      <w:bookmarkStart w:id="521" w:name="_Toc90586806"/>
      <w:bookmarkStart w:id="522" w:name="_Toc106616324"/>
      <w:bookmarkStart w:id="523" w:name="_Toc122101019"/>
      <w:bookmarkStart w:id="524" w:name="_Toc161910582"/>
      <w:r w:rsidRPr="00533C32">
        <w:t>5.2.8.2</w:t>
      </w:r>
      <w:r w:rsidRPr="00533C32">
        <w:tab/>
        <w:t>Resource Definition</w:t>
      </w:r>
      <w:bookmarkEnd w:id="516"/>
      <w:bookmarkEnd w:id="517"/>
      <w:bookmarkEnd w:id="518"/>
      <w:bookmarkEnd w:id="519"/>
      <w:bookmarkEnd w:id="520"/>
      <w:bookmarkEnd w:id="521"/>
      <w:bookmarkEnd w:id="522"/>
      <w:bookmarkEnd w:id="523"/>
      <w:bookmarkEnd w:id="524"/>
    </w:p>
    <w:p w14:paraId="2F53B72E" w14:textId="77777777" w:rsidR="000260B1" w:rsidRPr="00533C32" w:rsidRDefault="000260B1" w:rsidP="000260B1">
      <w:r w:rsidRPr="00533C32">
        <w:t>Resource URI: {apiRoot}/nudr-dr/&lt;apiVersion&gt;/subscription-data/{</w:t>
      </w:r>
      <w:r w:rsidRPr="00533C32">
        <w:rPr>
          <w:lang w:eastAsia="zh-CN"/>
        </w:rPr>
        <w:t>ueId</w:t>
      </w:r>
      <w:r w:rsidRPr="00533C32">
        <w:t>}/context-data/smf-registrations</w:t>
      </w:r>
    </w:p>
    <w:p w14:paraId="39A72578" w14:textId="77777777" w:rsidR="000260B1" w:rsidRPr="00533C32" w:rsidRDefault="000260B1" w:rsidP="000260B1">
      <w:pPr>
        <w:rPr>
          <w:rFonts w:ascii="Arial" w:hAnsi="Arial" w:cs="Arial"/>
        </w:rPr>
      </w:pPr>
      <w:bookmarkStart w:id="525" w:name="_MCCTEMPBM_CRPT22160081___7"/>
      <w:r w:rsidRPr="00533C32">
        <w:t>This resource shall support the resource URI variables defined in table 6.2.3.4.2-1</w:t>
      </w:r>
      <w:r w:rsidRPr="00533C32">
        <w:rPr>
          <w:rFonts w:ascii="Arial" w:hAnsi="Arial" w:cs="Arial"/>
        </w:rPr>
        <w:t>.</w:t>
      </w:r>
    </w:p>
    <w:bookmarkEnd w:id="525"/>
    <w:p w14:paraId="5C554A8D" w14:textId="77777777" w:rsidR="000260B1" w:rsidRPr="00533C32" w:rsidRDefault="000260B1" w:rsidP="000260B1">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9C08EE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19FAE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BA8D04" w14:textId="77777777" w:rsidR="000260B1" w:rsidRPr="009C5B90" w:rsidRDefault="000260B1" w:rsidP="007C64A8">
            <w:pPr>
              <w:pStyle w:val="TAH"/>
              <w:rPr>
                <w:lang w:val="en-US"/>
              </w:rPr>
            </w:pPr>
            <w:r w:rsidRPr="009C5B90">
              <w:rPr>
                <w:lang w:val="en-US"/>
              </w:rPr>
              <w:t>Definition</w:t>
            </w:r>
          </w:p>
        </w:tc>
      </w:tr>
      <w:tr w:rsidR="000260B1" w:rsidRPr="009C5B90" w14:paraId="7681619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37BD9E"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0DA0"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6.4.1</w:t>
            </w:r>
          </w:p>
        </w:tc>
      </w:tr>
      <w:tr w:rsidR="000260B1" w:rsidRPr="009C5B90" w14:paraId="2AD46EE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95C48"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A61731" w14:textId="433BDE91" w:rsidR="000260B1" w:rsidRPr="009C5B90" w:rsidRDefault="000260B1" w:rsidP="007C64A8">
            <w:pPr>
              <w:pStyle w:val="TAL"/>
              <w:rPr>
                <w:lang w:val="en-US"/>
              </w:rPr>
            </w:pPr>
            <w:r w:rsidRPr="009C5B90">
              <w:rPr>
                <w:lang w:val="en-US"/>
              </w:rPr>
              <w:t xml:space="preserve">Represents the Subscription Identifier SUPI or GPSI (see 3GPP TS 23.501 [4]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2AF1498" w14:textId="77777777" w:rsidR="000260B1" w:rsidRPr="00533C32" w:rsidRDefault="000260B1" w:rsidP="000260B1"/>
    <w:p w14:paraId="01B5D70D" w14:textId="77777777" w:rsidR="000260B1" w:rsidRPr="00533C32" w:rsidRDefault="000260B1" w:rsidP="000260B1">
      <w:pPr>
        <w:pStyle w:val="Heading4"/>
      </w:pPr>
      <w:bookmarkStart w:id="526" w:name="_Toc20126962"/>
      <w:bookmarkStart w:id="527" w:name="_Toc27588938"/>
      <w:bookmarkStart w:id="528" w:name="_Toc36459734"/>
      <w:bookmarkStart w:id="529" w:name="_Toc45029295"/>
      <w:bookmarkStart w:id="530" w:name="_Toc56520571"/>
      <w:bookmarkStart w:id="531" w:name="_Toc90586807"/>
      <w:bookmarkStart w:id="532" w:name="_Toc106616325"/>
      <w:bookmarkStart w:id="533" w:name="_Toc122101020"/>
      <w:bookmarkStart w:id="534" w:name="_Toc161910583"/>
      <w:r w:rsidRPr="00533C32">
        <w:t>5.2.8.3</w:t>
      </w:r>
      <w:r w:rsidRPr="00533C32">
        <w:tab/>
        <w:t>Resource Standard Methods</w:t>
      </w:r>
      <w:bookmarkEnd w:id="526"/>
      <w:bookmarkEnd w:id="527"/>
      <w:bookmarkEnd w:id="528"/>
      <w:bookmarkEnd w:id="529"/>
      <w:bookmarkEnd w:id="530"/>
      <w:bookmarkEnd w:id="531"/>
      <w:bookmarkEnd w:id="532"/>
      <w:bookmarkEnd w:id="533"/>
      <w:bookmarkEnd w:id="534"/>
    </w:p>
    <w:p w14:paraId="3807BA4E" w14:textId="77777777" w:rsidR="000260B1" w:rsidRPr="00533C32" w:rsidRDefault="000260B1" w:rsidP="000260B1">
      <w:pPr>
        <w:pStyle w:val="Heading5"/>
      </w:pPr>
      <w:bookmarkStart w:id="535" w:name="_Toc20126963"/>
      <w:bookmarkStart w:id="536" w:name="_Toc27588939"/>
      <w:bookmarkStart w:id="537" w:name="_Toc36459735"/>
      <w:bookmarkStart w:id="538" w:name="_Toc45029296"/>
      <w:bookmarkStart w:id="539" w:name="_Toc56520572"/>
      <w:bookmarkStart w:id="540" w:name="_Toc90586808"/>
      <w:bookmarkStart w:id="541" w:name="_Toc106616326"/>
      <w:bookmarkStart w:id="542" w:name="_Toc122101021"/>
      <w:bookmarkStart w:id="543" w:name="_Toc161910584"/>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35"/>
      <w:bookmarkEnd w:id="536"/>
      <w:bookmarkEnd w:id="537"/>
      <w:bookmarkEnd w:id="538"/>
      <w:bookmarkEnd w:id="539"/>
      <w:bookmarkEnd w:id="540"/>
      <w:bookmarkEnd w:id="541"/>
      <w:bookmarkEnd w:id="542"/>
      <w:bookmarkEnd w:id="543"/>
    </w:p>
    <w:p w14:paraId="1B831F1A" w14:textId="77777777" w:rsidR="000260B1" w:rsidRPr="00533C32" w:rsidRDefault="000260B1" w:rsidP="000260B1">
      <w:r w:rsidRPr="00533C32">
        <w:t>This method shall support the URI query parameters specified in table 5.2.8.3.</w:t>
      </w:r>
      <w:r w:rsidRPr="00533C32">
        <w:rPr>
          <w:lang w:eastAsia="zh-CN"/>
        </w:rPr>
        <w:t>1</w:t>
      </w:r>
      <w:r w:rsidRPr="00533C32">
        <w:t>-1.</w:t>
      </w:r>
    </w:p>
    <w:p w14:paraId="104CEDFB" w14:textId="77777777" w:rsidR="000260B1" w:rsidRPr="00533C32" w:rsidRDefault="000260B1" w:rsidP="000260B1">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CC1C7E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527F3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1E824D2"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D9683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804E0A"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3EAEB9" w14:textId="77777777" w:rsidR="000260B1" w:rsidRPr="009C5B90" w:rsidRDefault="000260B1" w:rsidP="007C64A8">
            <w:pPr>
              <w:pStyle w:val="TAH"/>
              <w:rPr>
                <w:lang w:val="en-US"/>
              </w:rPr>
            </w:pPr>
            <w:r w:rsidRPr="009C5B90">
              <w:rPr>
                <w:lang w:val="en-US"/>
              </w:rPr>
              <w:t>Description</w:t>
            </w:r>
          </w:p>
        </w:tc>
      </w:tr>
      <w:tr w:rsidR="000260B1" w:rsidRPr="009C5B90" w14:paraId="11C1DF5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1F84F8" w14:textId="77777777" w:rsidR="000260B1" w:rsidRPr="009C5B90" w:rsidRDefault="000260B1" w:rsidP="007C64A8">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13D0F04"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E75B5A9"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4C710DA"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3DE49CB" w14:textId="5B145905"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55A1EA57" w14:textId="77777777" w:rsidR="000260B1" w:rsidRPr="00533C32" w:rsidRDefault="000260B1" w:rsidP="000260B1"/>
    <w:p w14:paraId="3FA7EE5C" w14:textId="77777777" w:rsidR="000260B1" w:rsidRPr="00533C32" w:rsidRDefault="000260B1" w:rsidP="000260B1">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287028B3" w14:textId="77777777" w:rsidR="000260B1" w:rsidRPr="00533C32" w:rsidRDefault="000260B1" w:rsidP="000260B1">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ECACCA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D6165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250EF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BB9BC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531148" w14:textId="77777777" w:rsidR="000260B1" w:rsidRPr="009C5B90" w:rsidRDefault="000260B1" w:rsidP="007C64A8">
            <w:pPr>
              <w:pStyle w:val="TAH"/>
              <w:rPr>
                <w:lang w:val="en-US"/>
              </w:rPr>
            </w:pPr>
            <w:r w:rsidRPr="009C5B90">
              <w:rPr>
                <w:lang w:val="en-US"/>
              </w:rPr>
              <w:t>Description</w:t>
            </w:r>
          </w:p>
        </w:tc>
      </w:tr>
      <w:tr w:rsidR="000260B1" w:rsidRPr="009C5B90" w14:paraId="15C18C8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19DFCF" w14:textId="77777777" w:rsidR="000260B1" w:rsidRPr="009C5B90" w:rsidRDefault="000260B1" w:rsidP="007C64A8">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0CABEA6F"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4D5CD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4EEBC7B" w14:textId="77777777" w:rsidR="000260B1" w:rsidRPr="009C5B90" w:rsidRDefault="000260B1" w:rsidP="007C64A8">
            <w:pPr>
              <w:pStyle w:val="TAL"/>
              <w:rPr>
                <w:lang w:val="en-US"/>
              </w:rPr>
            </w:pPr>
          </w:p>
        </w:tc>
      </w:tr>
    </w:tbl>
    <w:p w14:paraId="3D381831" w14:textId="77777777" w:rsidR="000260B1" w:rsidRPr="00533C32" w:rsidRDefault="000260B1" w:rsidP="000260B1"/>
    <w:p w14:paraId="2C04D5C9" w14:textId="77777777" w:rsidR="000260B1" w:rsidRPr="00533C32" w:rsidRDefault="000260B1" w:rsidP="000260B1">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D36F33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8A4C8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A6759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0FAE612"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5918CF" w14:textId="77777777" w:rsidR="000260B1" w:rsidRPr="009C5B90" w:rsidRDefault="000260B1" w:rsidP="007C64A8">
            <w:pPr>
              <w:pStyle w:val="TAH"/>
              <w:rPr>
                <w:lang w:val="en-US"/>
              </w:rPr>
            </w:pPr>
            <w:r w:rsidRPr="009C5B90">
              <w:rPr>
                <w:lang w:val="en-US"/>
              </w:rPr>
              <w:t>Response</w:t>
            </w:r>
          </w:p>
          <w:p w14:paraId="39196FA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FDC3055" w14:textId="77777777" w:rsidR="000260B1" w:rsidRPr="009C5B90" w:rsidRDefault="000260B1" w:rsidP="007C64A8">
            <w:pPr>
              <w:pStyle w:val="TAH"/>
              <w:rPr>
                <w:lang w:val="en-US"/>
              </w:rPr>
            </w:pPr>
            <w:r w:rsidRPr="009C5B90">
              <w:rPr>
                <w:lang w:val="en-US"/>
              </w:rPr>
              <w:t>Description</w:t>
            </w:r>
          </w:p>
        </w:tc>
      </w:tr>
      <w:tr w:rsidR="000260B1" w:rsidRPr="009C5B90" w14:paraId="182FE7EE"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1E3425" w14:textId="77777777" w:rsidR="000260B1" w:rsidRPr="009C5B90" w:rsidRDefault="000260B1" w:rsidP="007C64A8">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1C31FC5"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6A879" w14:textId="77777777" w:rsidR="000260B1" w:rsidRPr="009C5B90" w:rsidRDefault="000260B1" w:rsidP="007C64A8">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9A16FB" w14:textId="77777777" w:rsidR="000260B1" w:rsidRPr="009C5B90" w:rsidRDefault="000260B1" w:rsidP="007C64A8">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37059BF" w14:textId="77777777" w:rsidR="000260B1" w:rsidRPr="009C5B90" w:rsidRDefault="000260B1" w:rsidP="007C64A8">
            <w:pPr>
              <w:pStyle w:val="TAL"/>
              <w:rPr>
                <w:lang w:val="en-US" w:eastAsia="zh-CN"/>
              </w:rPr>
            </w:pPr>
            <w:r w:rsidRPr="009C5B90">
              <w:rPr>
                <w:lang w:val="en-US"/>
              </w:rPr>
              <w:t xml:space="preserve">Upon success, a response body containing </w:t>
            </w:r>
            <w:r w:rsidRPr="009C5B90">
              <w:rPr>
                <w:lang w:val="en-US" w:eastAsia="zh-CN"/>
              </w:rPr>
              <w:t>the list of SMF registrations of the relevant UE shall be returned.</w:t>
            </w:r>
          </w:p>
        </w:tc>
      </w:tr>
      <w:tr w:rsidR="000260B1" w:rsidRPr="009C5B90" w14:paraId="5E3C2AE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0E14C63"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5470848" w14:textId="77777777" w:rsidR="000260B1" w:rsidRPr="00533C32" w:rsidRDefault="000260B1" w:rsidP="000260B1">
      <w:pPr>
        <w:rPr>
          <w:lang w:eastAsia="zh-CN"/>
        </w:rPr>
      </w:pPr>
    </w:p>
    <w:p w14:paraId="51159D14" w14:textId="77777777" w:rsidR="000260B1" w:rsidRPr="00533C32" w:rsidRDefault="000260B1" w:rsidP="000260B1">
      <w:pPr>
        <w:pStyle w:val="Heading3"/>
      </w:pPr>
      <w:bookmarkStart w:id="544" w:name="_Toc20126964"/>
      <w:bookmarkStart w:id="545" w:name="_Toc27588940"/>
      <w:bookmarkStart w:id="546" w:name="_Toc36459736"/>
      <w:bookmarkStart w:id="547" w:name="_Toc45029297"/>
      <w:bookmarkStart w:id="548" w:name="_Toc56520573"/>
      <w:bookmarkStart w:id="549" w:name="_Toc90586809"/>
      <w:bookmarkStart w:id="550" w:name="_Toc106616327"/>
      <w:bookmarkStart w:id="551" w:name="_Toc122101022"/>
      <w:bookmarkStart w:id="552" w:name="_Toc161910585"/>
      <w:r w:rsidRPr="00533C32">
        <w:t>5.2.9</w:t>
      </w:r>
      <w:r w:rsidRPr="00533C32">
        <w:tab/>
        <w:t>Resource: IndividualSmfRegistration</w:t>
      </w:r>
      <w:bookmarkEnd w:id="544"/>
      <w:bookmarkEnd w:id="545"/>
      <w:bookmarkEnd w:id="546"/>
      <w:bookmarkEnd w:id="547"/>
      <w:bookmarkEnd w:id="548"/>
      <w:bookmarkEnd w:id="549"/>
      <w:bookmarkEnd w:id="550"/>
      <w:bookmarkEnd w:id="551"/>
      <w:bookmarkEnd w:id="552"/>
    </w:p>
    <w:p w14:paraId="4537E9D3" w14:textId="77777777" w:rsidR="000260B1" w:rsidRPr="00533C32" w:rsidRDefault="000260B1" w:rsidP="000260B1">
      <w:pPr>
        <w:pStyle w:val="Heading4"/>
      </w:pPr>
      <w:bookmarkStart w:id="553" w:name="_Toc20126965"/>
      <w:bookmarkStart w:id="554" w:name="_Toc27588941"/>
      <w:bookmarkStart w:id="555" w:name="_Toc36459737"/>
      <w:bookmarkStart w:id="556" w:name="_Toc45029298"/>
      <w:bookmarkStart w:id="557" w:name="_Toc56520574"/>
      <w:bookmarkStart w:id="558" w:name="_Toc90586810"/>
      <w:bookmarkStart w:id="559" w:name="_Toc106616328"/>
      <w:bookmarkStart w:id="560" w:name="_Toc122101023"/>
      <w:bookmarkStart w:id="561" w:name="_Toc161910586"/>
      <w:r w:rsidRPr="00533C32">
        <w:t>5.2.9.1</w:t>
      </w:r>
      <w:r w:rsidRPr="00533C32">
        <w:tab/>
        <w:t>Description</w:t>
      </w:r>
      <w:bookmarkEnd w:id="553"/>
      <w:bookmarkEnd w:id="554"/>
      <w:bookmarkEnd w:id="555"/>
      <w:bookmarkEnd w:id="556"/>
      <w:bookmarkEnd w:id="557"/>
      <w:bookmarkEnd w:id="558"/>
      <w:bookmarkEnd w:id="559"/>
      <w:bookmarkEnd w:id="560"/>
      <w:bookmarkEnd w:id="561"/>
    </w:p>
    <w:p w14:paraId="0D120A2A" w14:textId="77777777" w:rsidR="000260B1" w:rsidRPr="00533C32" w:rsidRDefault="000260B1" w:rsidP="000260B1">
      <w:pPr>
        <w:rPr>
          <w:lang w:eastAsia="zh-CN"/>
        </w:rPr>
      </w:pPr>
      <w:r w:rsidRPr="00533C32">
        <w:t>This resource is used to represent individual PDU session SMF registrations to be stored in the UDR.</w:t>
      </w:r>
    </w:p>
    <w:p w14:paraId="081C9DD1"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CDF0303" w14:textId="77777777" w:rsidR="000260B1" w:rsidRPr="00533C32" w:rsidRDefault="000260B1" w:rsidP="000260B1">
      <w:pPr>
        <w:pStyle w:val="Heading4"/>
      </w:pPr>
      <w:bookmarkStart w:id="562" w:name="_Toc20126966"/>
      <w:bookmarkStart w:id="563" w:name="_Toc27588942"/>
      <w:bookmarkStart w:id="564" w:name="_Toc36459738"/>
      <w:bookmarkStart w:id="565" w:name="_Toc45029299"/>
      <w:bookmarkStart w:id="566" w:name="_Toc56520575"/>
      <w:bookmarkStart w:id="567" w:name="_Toc90586811"/>
      <w:bookmarkStart w:id="568" w:name="_Toc106616329"/>
      <w:bookmarkStart w:id="569" w:name="_Toc122101024"/>
      <w:bookmarkStart w:id="570" w:name="_Toc161910587"/>
      <w:r w:rsidRPr="00533C32">
        <w:t>5.2.9.2</w:t>
      </w:r>
      <w:r w:rsidRPr="00533C32">
        <w:tab/>
        <w:t>Resource Definition</w:t>
      </w:r>
      <w:bookmarkEnd w:id="562"/>
      <w:bookmarkEnd w:id="563"/>
      <w:bookmarkEnd w:id="564"/>
      <w:bookmarkEnd w:id="565"/>
      <w:bookmarkEnd w:id="566"/>
      <w:bookmarkEnd w:id="567"/>
      <w:bookmarkEnd w:id="568"/>
      <w:bookmarkEnd w:id="569"/>
      <w:bookmarkEnd w:id="570"/>
    </w:p>
    <w:p w14:paraId="22836AC0" w14:textId="77777777" w:rsidR="000260B1" w:rsidRPr="00533C32" w:rsidRDefault="000260B1" w:rsidP="000260B1">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26A3075E" w14:textId="77777777" w:rsidR="000260B1" w:rsidRPr="00533C32" w:rsidRDefault="000260B1" w:rsidP="000260B1">
      <w:pPr>
        <w:rPr>
          <w:rFonts w:ascii="Arial" w:hAnsi="Arial" w:cs="Arial"/>
        </w:rPr>
      </w:pPr>
      <w:bookmarkStart w:id="571" w:name="_MCCTEMPBM_CRPT22160082___7"/>
      <w:r w:rsidRPr="00533C32">
        <w:t>This resource shall support the resource URI variables defined in table 5.2.9.2-1</w:t>
      </w:r>
      <w:r w:rsidRPr="00533C32">
        <w:rPr>
          <w:rFonts w:ascii="Arial" w:hAnsi="Arial" w:cs="Arial"/>
        </w:rPr>
        <w:t>.</w:t>
      </w:r>
    </w:p>
    <w:bookmarkEnd w:id="571"/>
    <w:p w14:paraId="575E5CCA" w14:textId="77777777" w:rsidR="000260B1" w:rsidRPr="00533C32" w:rsidRDefault="000260B1" w:rsidP="000260B1">
      <w:pPr>
        <w:pStyle w:val="TH"/>
        <w:outlineLvl w:val="0"/>
      </w:pPr>
      <w:r w:rsidRPr="00533C32">
        <w:lastRenderedPageBreak/>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48008D3"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A1AA1B3"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BA3495" w14:textId="77777777" w:rsidR="000260B1" w:rsidRPr="009C5B90" w:rsidRDefault="000260B1" w:rsidP="007C64A8">
            <w:pPr>
              <w:pStyle w:val="TAH"/>
              <w:rPr>
                <w:lang w:val="en-US"/>
              </w:rPr>
            </w:pPr>
            <w:r w:rsidRPr="009C5B90">
              <w:rPr>
                <w:lang w:val="en-US"/>
              </w:rPr>
              <w:t>Definition</w:t>
            </w:r>
          </w:p>
        </w:tc>
      </w:tr>
      <w:tr w:rsidR="000260B1" w:rsidRPr="009C5B90" w14:paraId="37C11CB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DF788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E2049EE"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6.4.1</w:t>
            </w:r>
          </w:p>
        </w:tc>
      </w:tr>
      <w:tr w:rsidR="000260B1" w:rsidRPr="009C5B90" w14:paraId="356F8A6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6771F4E"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2F894C2" w14:textId="1346CFB5" w:rsidR="000260B1" w:rsidRPr="009C5B90" w:rsidRDefault="000260B1" w:rsidP="007C64A8">
            <w:pPr>
              <w:pStyle w:val="TAL"/>
              <w:rPr>
                <w:lang w:val="en-US"/>
              </w:rPr>
            </w:pPr>
            <w:r w:rsidRPr="009C5B90">
              <w:rPr>
                <w:lang w:val="en-US"/>
              </w:rPr>
              <w:t xml:space="preserve">Represents the Subscription Identifier SUPI or GPSI (see 3GPP TS 23.501 [4]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0260B1" w:rsidRPr="009C5B90" w14:paraId="3D076E9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1D668A" w14:textId="77777777" w:rsidR="000260B1" w:rsidRPr="009C5B90" w:rsidRDefault="000260B1" w:rsidP="007C64A8">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F37CCB" w14:textId="77777777" w:rsidR="000260B1" w:rsidRPr="009C5B90" w:rsidRDefault="000260B1" w:rsidP="007C64A8">
            <w:pPr>
              <w:pStyle w:val="TAL"/>
              <w:rPr>
                <w:lang w:val="en-US"/>
              </w:rPr>
            </w:pPr>
            <w:r w:rsidRPr="009C5B90">
              <w:rPr>
                <w:lang w:val="en-US"/>
              </w:rPr>
              <w:t xml:space="preserve">The pduSessionId identifies an individual SMF registration. </w:t>
            </w:r>
          </w:p>
        </w:tc>
      </w:tr>
    </w:tbl>
    <w:p w14:paraId="612A271D" w14:textId="77777777" w:rsidR="000260B1" w:rsidRPr="00533C32" w:rsidRDefault="000260B1" w:rsidP="000260B1"/>
    <w:p w14:paraId="292B6D56" w14:textId="77777777" w:rsidR="000260B1" w:rsidRPr="00533C32" w:rsidRDefault="000260B1" w:rsidP="000260B1">
      <w:pPr>
        <w:pStyle w:val="Heading4"/>
      </w:pPr>
      <w:bookmarkStart w:id="572" w:name="_Toc20126967"/>
      <w:bookmarkStart w:id="573" w:name="_Toc27588943"/>
      <w:bookmarkStart w:id="574" w:name="_Toc36459739"/>
      <w:bookmarkStart w:id="575" w:name="_Toc45029300"/>
      <w:bookmarkStart w:id="576" w:name="_Toc56520576"/>
      <w:bookmarkStart w:id="577" w:name="_Toc90586812"/>
      <w:bookmarkStart w:id="578" w:name="_Toc106616330"/>
      <w:bookmarkStart w:id="579" w:name="_Toc122101025"/>
      <w:bookmarkStart w:id="580" w:name="_Toc161910588"/>
      <w:r w:rsidRPr="00533C32">
        <w:t>5.2.9.3</w:t>
      </w:r>
      <w:r w:rsidRPr="00533C32">
        <w:tab/>
        <w:t>Resource Standard Methods</w:t>
      </w:r>
      <w:bookmarkEnd w:id="572"/>
      <w:bookmarkEnd w:id="573"/>
      <w:bookmarkEnd w:id="574"/>
      <w:bookmarkEnd w:id="575"/>
      <w:bookmarkEnd w:id="576"/>
      <w:bookmarkEnd w:id="577"/>
      <w:bookmarkEnd w:id="578"/>
      <w:bookmarkEnd w:id="579"/>
      <w:bookmarkEnd w:id="580"/>
    </w:p>
    <w:p w14:paraId="020E4201" w14:textId="77777777" w:rsidR="000260B1" w:rsidRPr="00533C32" w:rsidRDefault="000260B1" w:rsidP="000260B1">
      <w:pPr>
        <w:pStyle w:val="Heading5"/>
      </w:pPr>
      <w:bookmarkStart w:id="581" w:name="_Toc20126968"/>
      <w:bookmarkStart w:id="582" w:name="_Toc27588944"/>
      <w:bookmarkStart w:id="583" w:name="_Toc36459740"/>
      <w:bookmarkStart w:id="584" w:name="_Toc45029301"/>
      <w:bookmarkStart w:id="585" w:name="_Toc56520577"/>
      <w:bookmarkStart w:id="586" w:name="_Toc90586813"/>
      <w:bookmarkStart w:id="587" w:name="_Toc106616331"/>
      <w:bookmarkStart w:id="588" w:name="_Toc122101026"/>
      <w:bookmarkStart w:id="589" w:name="_Toc161910589"/>
      <w:r w:rsidRPr="00533C32">
        <w:t>5.2.9.3.1</w:t>
      </w:r>
      <w:r w:rsidRPr="00533C32">
        <w:tab/>
        <w:t>PUT</w:t>
      </w:r>
      <w:bookmarkEnd w:id="581"/>
      <w:bookmarkEnd w:id="582"/>
      <w:bookmarkEnd w:id="583"/>
      <w:bookmarkEnd w:id="584"/>
      <w:bookmarkEnd w:id="585"/>
      <w:bookmarkEnd w:id="586"/>
      <w:bookmarkEnd w:id="587"/>
      <w:bookmarkEnd w:id="588"/>
      <w:bookmarkEnd w:id="589"/>
    </w:p>
    <w:p w14:paraId="7806D7F5" w14:textId="77777777" w:rsidR="000260B1" w:rsidRPr="00533C32" w:rsidRDefault="000260B1" w:rsidP="000260B1">
      <w:r w:rsidRPr="00533C32">
        <w:t>This method shall support the URI query parameters specified in table 5.2.9.3.1-1.</w:t>
      </w:r>
    </w:p>
    <w:p w14:paraId="3997C9AB" w14:textId="77777777" w:rsidR="000260B1" w:rsidRPr="00533C32" w:rsidRDefault="000260B1" w:rsidP="000260B1">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9A5B3F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2072A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DC0A3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8203F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DE853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A9D6E4" w14:textId="77777777" w:rsidR="000260B1" w:rsidRPr="009C5B90" w:rsidRDefault="000260B1" w:rsidP="007C64A8">
            <w:pPr>
              <w:pStyle w:val="TAH"/>
              <w:rPr>
                <w:lang w:val="en-US"/>
              </w:rPr>
            </w:pPr>
            <w:r w:rsidRPr="009C5B90">
              <w:rPr>
                <w:lang w:val="en-US"/>
              </w:rPr>
              <w:t>Description</w:t>
            </w:r>
          </w:p>
        </w:tc>
      </w:tr>
      <w:tr w:rsidR="000260B1" w:rsidRPr="009C5B90" w14:paraId="7624BC8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F68524"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05E9190"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033932"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B624FB"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3B587BA" w14:textId="77777777" w:rsidR="000260B1" w:rsidRPr="009C5B90" w:rsidRDefault="000260B1" w:rsidP="007C64A8">
            <w:pPr>
              <w:pStyle w:val="TAL"/>
              <w:rPr>
                <w:lang w:val="en-US"/>
              </w:rPr>
            </w:pPr>
          </w:p>
        </w:tc>
      </w:tr>
    </w:tbl>
    <w:p w14:paraId="7A61EF64" w14:textId="77777777" w:rsidR="000260B1" w:rsidRPr="00533C32" w:rsidRDefault="000260B1" w:rsidP="000260B1"/>
    <w:p w14:paraId="1A29D9E0" w14:textId="77777777" w:rsidR="000260B1" w:rsidRPr="00533C32" w:rsidRDefault="000260B1" w:rsidP="000260B1">
      <w:r w:rsidRPr="00533C32">
        <w:t>This method shall support the request data structures specified in table 5.2.9.3.1-2 and the response data structures and response codes specified in table 5.2.9.3.1-3.</w:t>
      </w:r>
    </w:p>
    <w:p w14:paraId="5298144E" w14:textId="77777777" w:rsidR="000260B1" w:rsidRPr="00533C32" w:rsidRDefault="000260B1" w:rsidP="000260B1">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5C4A4C1"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4FDB7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22F2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9F6DDD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A9DE5E" w14:textId="77777777" w:rsidR="000260B1" w:rsidRPr="009C5B90" w:rsidRDefault="000260B1" w:rsidP="007C64A8">
            <w:pPr>
              <w:pStyle w:val="TAH"/>
              <w:rPr>
                <w:lang w:val="en-US"/>
              </w:rPr>
            </w:pPr>
            <w:r w:rsidRPr="009C5B90">
              <w:rPr>
                <w:lang w:val="en-US"/>
              </w:rPr>
              <w:t>Description</w:t>
            </w:r>
          </w:p>
        </w:tc>
      </w:tr>
      <w:tr w:rsidR="000260B1" w:rsidRPr="009C5B90" w14:paraId="782818C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F1231A" w14:textId="77777777" w:rsidR="000260B1" w:rsidRPr="009C5B90" w:rsidRDefault="000260B1" w:rsidP="007C64A8">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34DC95FB"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D72897D"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E1148F0" w14:textId="77777777" w:rsidR="000260B1" w:rsidRPr="009C5B90" w:rsidRDefault="000260B1" w:rsidP="007C64A8">
            <w:pPr>
              <w:pStyle w:val="TAL"/>
              <w:rPr>
                <w:lang w:val="en-US"/>
              </w:rPr>
            </w:pPr>
            <w:r w:rsidRPr="009C5B90">
              <w:rPr>
                <w:lang w:val="en-US"/>
              </w:rPr>
              <w:t>The registration that is to be created</w:t>
            </w:r>
          </w:p>
        </w:tc>
      </w:tr>
    </w:tbl>
    <w:p w14:paraId="354C1C75" w14:textId="77777777" w:rsidR="000260B1" w:rsidRPr="00533C32" w:rsidRDefault="000260B1" w:rsidP="000260B1"/>
    <w:p w14:paraId="43EC7FF5" w14:textId="77777777" w:rsidR="000260B1" w:rsidRPr="00533C32" w:rsidRDefault="000260B1" w:rsidP="000260B1">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52C9C8EA"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F5B07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7FDCF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4C9C6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1865B3" w14:textId="77777777" w:rsidR="000260B1" w:rsidRPr="009C5B90" w:rsidRDefault="000260B1" w:rsidP="007C64A8">
            <w:pPr>
              <w:pStyle w:val="TAH"/>
              <w:rPr>
                <w:lang w:val="en-US"/>
              </w:rPr>
            </w:pPr>
            <w:r w:rsidRPr="009C5B90">
              <w:rPr>
                <w:lang w:val="en-US"/>
              </w:rPr>
              <w:t>Response</w:t>
            </w:r>
          </w:p>
          <w:p w14:paraId="43022E8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BF310E" w14:textId="77777777" w:rsidR="000260B1" w:rsidRPr="009C5B90" w:rsidRDefault="000260B1" w:rsidP="007C64A8">
            <w:pPr>
              <w:pStyle w:val="TAH"/>
              <w:rPr>
                <w:lang w:val="en-US"/>
              </w:rPr>
            </w:pPr>
            <w:r w:rsidRPr="009C5B90">
              <w:rPr>
                <w:lang w:val="en-US"/>
              </w:rPr>
              <w:t>Description</w:t>
            </w:r>
          </w:p>
        </w:tc>
      </w:tr>
      <w:tr w:rsidR="000260B1" w:rsidRPr="009C5B90" w14:paraId="715268EC"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2DA941" w14:textId="77777777" w:rsidR="000260B1" w:rsidRPr="009C5B90" w:rsidRDefault="000260B1" w:rsidP="007C64A8">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4CC2D9D6"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A2BBB8F"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AC74E78"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B1A0C30" w14:textId="77777777" w:rsidR="000260B1" w:rsidRPr="009C5B90" w:rsidRDefault="000260B1" w:rsidP="007C64A8">
            <w:pPr>
              <w:pStyle w:val="TAL"/>
              <w:rPr>
                <w:lang w:val="en-US"/>
              </w:rPr>
            </w:pPr>
            <w:r w:rsidRPr="009C5B90">
              <w:rPr>
                <w:lang w:val="en-US"/>
              </w:rPr>
              <w:t>Upon success, a response body containing a representation of the created Individual SmfRegistration resource shall be returned.</w:t>
            </w:r>
          </w:p>
        </w:tc>
      </w:tr>
      <w:tr w:rsidR="000260B1" w:rsidRPr="009C5B90" w14:paraId="1FACCFCC"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01901DA0"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10CD2838"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98C9C7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25ABE49"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E42B1D3"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4C1EF2B4"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AC82B3"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A51CFE3" w14:textId="77777777" w:rsidR="000260B1" w:rsidRPr="00533C32" w:rsidRDefault="000260B1" w:rsidP="000260B1"/>
    <w:p w14:paraId="0FA111E8" w14:textId="77777777" w:rsidR="000260B1" w:rsidRPr="00533C32" w:rsidRDefault="000260B1" w:rsidP="000260B1">
      <w:pPr>
        <w:pStyle w:val="Heading5"/>
      </w:pPr>
      <w:bookmarkStart w:id="590" w:name="_Toc20126969"/>
      <w:bookmarkStart w:id="591" w:name="_Toc27588945"/>
      <w:bookmarkStart w:id="592" w:name="_Toc36459741"/>
      <w:bookmarkStart w:id="593" w:name="_Toc45029302"/>
      <w:bookmarkStart w:id="594" w:name="_Toc56520578"/>
      <w:bookmarkStart w:id="595" w:name="_Toc90586814"/>
      <w:bookmarkStart w:id="596" w:name="_Toc106616332"/>
      <w:bookmarkStart w:id="597" w:name="_Toc122101027"/>
      <w:bookmarkStart w:id="598" w:name="_Toc161910590"/>
      <w:r w:rsidRPr="00533C32">
        <w:t>5.2.9.3.2</w:t>
      </w:r>
      <w:r w:rsidRPr="00533C32">
        <w:tab/>
        <w:t>DELETE</w:t>
      </w:r>
      <w:bookmarkEnd w:id="590"/>
      <w:bookmarkEnd w:id="591"/>
      <w:bookmarkEnd w:id="592"/>
      <w:bookmarkEnd w:id="593"/>
      <w:bookmarkEnd w:id="594"/>
      <w:bookmarkEnd w:id="595"/>
      <w:bookmarkEnd w:id="596"/>
      <w:bookmarkEnd w:id="597"/>
      <w:bookmarkEnd w:id="598"/>
    </w:p>
    <w:p w14:paraId="3138ADF9" w14:textId="77777777" w:rsidR="000260B1" w:rsidRPr="00533C32" w:rsidRDefault="000260B1" w:rsidP="000260B1">
      <w:r w:rsidRPr="00533C32">
        <w:t>This method shall support the URI query parameters specified in table 5.2.9.3.2-1.</w:t>
      </w:r>
    </w:p>
    <w:p w14:paraId="6677083D" w14:textId="77777777" w:rsidR="000260B1" w:rsidRPr="00533C32" w:rsidRDefault="000260B1" w:rsidP="000260B1">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547B4C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8403B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908C5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64598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CBF9F9"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417C3B" w14:textId="77777777" w:rsidR="000260B1" w:rsidRPr="009C5B90" w:rsidRDefault="000260B1" w:rsidP="007C64A8">
            <w:pPr>
              <w:pStyle w:val="TAH"/>
              <w:rPr>
                <w:lang w:val="en-US"/>
              </w:rPr>
            </w:pPr>
            <w:r w:rsidRPr="009C5B90">
              <w:rPr>
                <w:lang w:val="en-US"/>
              </w:rPr>
              <w:t>Description</w:t>
            </w:r>
          </w:p>
        </w:tc>
      </w:tr>
      <w:tr w:rsidR="000260B1" w:rsidRPr="009C5B90" w14:paraId="22D292A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F026B8"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A0A193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075370E"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BCDEE27"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6360E62" w14:textId="77777777" w:rsidR="000260B1" w:rsidRPr="009C5B90" w:rsidRDefault="000260B1" w:rsidP="007C64A8">
            <w:pPr>
              <w:pStyle w:val="TAL"/>
              <w:rPr>
                <w:lang w:val="en-US"/>
              </w:rPr>
            </w:pPr>
          </w:p>
        </w:tc>
      </w:tr>
    </w:tbl>
    <w:p w14:paraId="034FF9D7" w14:textId="77777777" w:rsidR="000260B1" w:rsidRPr="00533C32" w:rsidRDefault="000260B1" w:rsidP="000260B1"/>
    <w:p w14:paraId="2E306E4B" w14:textId="77777777" w:rsidR="000260B1" w:rsidRPr="00533C32" w:rsidRDefault="000260B1" w:rsidP="000260B1">
      <w:r w:rsidRPr="00533C32">
        <w:t>This method shall support the request data structures specified in table 5.2.9.3.2-2 and the response data structures and response codes specified in table 5.2.9.3.2-3.</w:t>
      </w:r>
    </w:p>
    <w:p w14:paraId="13040E24" w14:textId="77777777" w:rsidR="000260B1" w:rsidRPr="00533C32" w:rsidRDefault="000260B1" w:rsidP="000260B1">
      <w:pPr>
        <w:pStyle w:val="TH"/>
        <w:outlineLvl w:val="0"/>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5290937"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9F2BDC"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6253E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3A0C4E"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F6CD26" w14:textId="77777777" w:rsidR="000260B1" w:rsidRPr="009C5B90" w:rsidRDefault="000260B1" w:rsidP="007C64A8">
            <w:pPr>
              <w:pStyle w:val="TAH"/>
              <w:rPr>
                <w:lang w:val="en-US"/>
              </w:rPr>
            </w:pPr>
            <w:r w:rsidRPr="009C5B90">
              <w:rPr>
                <w:lang w:val="en-US"/>
              </w:rPr>
              <w:t>Description</w:t>
            </w:r>
          </w:p>
        </w:tc>
      </w:tr>
      <w:tr w:rsidR="000260B1" w:rsidRPr="009C5B90" w14:paraId="21453EE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5357BA"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593EC1"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4C9573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22CDFE" w14:textId="77777777" w:rsidR="000260B1" w:rsidRPr="009C5B90" w:rsidRDefault="000260B1" w:rsidP="007C64A8">
            <w:pPr>
              <w:pStyle w:val="TAL"/>
              <w:rPr>
                <w:lang w:val="en-US"/>
              </w:rPr>
            </w:pPr>
          </w:p>
        </w:tc>
      </w:tr>
    </w:tbl>
    <w:p w14:paraId="788BBFAB" w14:textId="77777777" w:rsidR="000260B1" w:rsidRPr="00533C32" w:rsidRDefault="000260B1" w:rsidP="000260B1"/>
    <w:p w14:paraId="2444FE75" w14:textId="77777777" w:rsidR="000260B1" w:rsidRPr="00533C32" w:rsidRDefault="000260B1" w:rsidP="000260B1">
      <w:pPr>
        <w:pStyle w:val="TH"/>
        <w:outlineLvl w:val="0"/>
      </w:pPr>
      <w:r w:rsidRPr="00533C32">
        <w:lastRenderedPageBreak/>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B4EA88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2816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8A4CE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49AD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A45BE2" w14:textId="77777777" w:rsidR="000260B1" w:rsidRPr="009C5B90" w:rsidRDefault="000260B1" w:rsidP="007C64A8">
            <w:pPr>
              <w:pStyle w:val="TAH"/>
              <w:rPr>
                <w:lang w:val="en-US"/>
              </w:rPr>
            </w:pPr>
            <w:r w:rsidRPr="009C5B90">
              <w:rPr>
                <w:lang w:val="en-US"/>
              </w:rPr>
              <w:t>Response</w:t>
            </w:r>
          </w:p>
          <w:p w14:paraId="2065AEAB"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7EA871F" w14:textId="77777777" w:rsidR="000260B1" w:rsidRPr="009C5B90" w:rsidRDefault="000260B1" w:rsidP="007C64A8">
            <w:pPr>
              <w:pStyle w:val="TAH"/>
              <w:rPr>
                <w:lang w:val="en-US"/>
              </w:rPr>
            </w:pPr>
            <w:r w:rsidRPr="009C5B90">
              <w:rPr>
                <w:lang w:val="en-US"/>
              </w:rPr>
              <w:t>Description</w:t>
            </w:r>
          </w:p>
        </w:tc>
      </w:tr>
      <w:tr w:rsidR="000260B1" w:rsidRPr="009C5B90" w14:paraId="00257DC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A3E4B0"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88FCD9"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F58BA3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EBCDD5"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442AAA"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1786DC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56C961"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14181D7F" w14:textId="77777777" w:rsidR="000260B1" w:rsidRPr="00533C32" w:rsidRDefault="000260B1" w:rsidP="000260B1"/>
    <w:p w14:paraId="7C305F6F" w14:textId="77777777" w:rsidR="000260B1" w:rsidRPr="00533C32" w:rsidRDefault="000260B1" w:rsidP="000260B1">
      <w:pPr>
        <w:pStyle w:val="Heading5"/>
      </w:pPr>
      <w:bookmarkStart w:id="599" w:name="_Toc20126970"/>
      <w:bookmarkStart w:id="600" w:name="_Toc27588946"/>
      <w:bookmarkStart w:id="601" w:name="_Toc36459742"/>
      <w:bookmarkStart w:id="602" w:name="_Toc45029303"/>
      <w:bookmarkStart w:id="603" w:name="_Toc56520579"/>
      <w:bookmarkStart w:id="604" w:name="_Toc90586815"/>
      <w:bookmarkStart w:id="605" w:name="_Toc106616333"/>
      <w:bookmarkStart w:id="606" w:name="_Toc122101028"/>
      <w:bookmarkStart w:id="607" w:name="_Toc161910591"/>
      <w:r w:rsidRPr="00533C32">
        <w:t>5.2.9.3.</w:t>
      </w:r>
      <w:r w:rsidRPr="00533C32">
        <w:rPr>
          <w:lang w:eastAsia="zh-CN"/>
        </w:rPr>
        <w:t>3</w:t>
      </w:r>
      <w:r w:rsidRPr="00533C32">
        <w:tab/>
        <w:t>GET</w:t>
      </w:r>
      <w:bookmarkEnd w:id="599"/>
      <w:bookmarkEnd w:id="600"/>
      <w:bookmarkEnd w:id="601"/>
      <w:bookmarkEnd w:id="602"/>
      <w:bookmarkEnd w:id="603"/>
      <w:bookmarkEnd w:id="604"/>
      <w:bookmarkEnd w:id="605"/>
      <w:bookmarkEnd w:id="606"/>
      <w:bookmarkEnd w:id="607"/>
    </w:p>
    <w:p w14:paraId="66CA1E68" w14:textId="77777777" w:rsidR="000260B1" w:rsidRPr="00533C32" w:rsidRDefault="000260B1" w:rsidP="000260B1">
      <w:r w:rsidRPr="00533C32">
        <w:t>This method shall support the URI query parameters specified in table 5.2.9.3.</w:t>
      </w:r>
      <w:r w:rsidRPr="00533C32">
        <w:rPr>
          <w:lang w:eastAsia="zh-CN"/>
        </w:rPr>
        <w:t>3</w:t>
      </w:r>
      <w:r w:rsidRPr="00533C32">
        <w:t>-1.</w:t>
      </w:r>
    </w:p>
    <w:p w14:paraId="72FD69FF" w14:textId="77777777" w:rsidR="000260B1" w:rsidRPr="00533C32" w:rsidRDefault="000260B1" w:rsidP="000260B1">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4256BDB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D8634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64AC20"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2C16A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6EB687"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D1E0D" w14:textId="77777777" w:rsidR="000260B1" w:rsidRPr="009C5B90" w:rsidRDefault="000260B1" w:rsidP="007C64A8">
            <w:pPr>
              <w:pStyle w:val="TAH"/>
              <w:rPr>
                <w:lang w:val="en-US"/>
              </w:rPr>
            </w:pPr>
            <w:r w:rsidRPr="009C5B90">
              <w:rPr>
                <w:lang w:val="en-US"/>
              </w:rPr>
              <w:t>Description</w:t>
            </w:r>
          </w:p>
        </w:tc>
      </w:tr>
      <w:tr w:rsidR="000260B1" w:rsidRPr="009C5B90" w14:paraId="3F434F5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B95CB8"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626B1A6"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579E6A0"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91603E"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425F561"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49EE8D4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46E8C4"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5C50DC"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39707D4"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41405E4"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F32C64F" w14:textId="4376BC00"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5FAFC38C" w14:textId="77777777" w:rsidR="000260B1" w:rsidRPr="00533C32" w:rsidRDefault="000260B1" w:rsidP="000260B1"/>
    <w:p w14:paraId="74EDC65F" w14:textId="77777777" w:rsidR="000260B1" w:rsidRPr="00533C32" w:rsidRDefault="000260B1" w:rsidP="000260B1">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60E015A8" w14:textId="77777777" w:rsidR="000260B1" w:rsidRPr="00533C32" w:rsidRDefault="000260B1" w:rsidP="000260B1">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0A6227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ABC4A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A3B606"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8AD3F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08D2" w14:textId="77777777" w:rsidR="000260B1" w:rsidRPr="009C5B90" w:rsidRDefault="000260B1" w:rsidP="007C64A8">
            <w:pPr>
              <w:pStyle w:val="TAH"/>
              <w:rPr>
                <w:lang w:val="en-US"/>
              </w:rPr>
            </w:pPr>
            <w:r w:rsidRPr="009C5B90">
              <w:rPr>
                <w:lang w:val="en-US"/>
              </w:rPr>
              <w:t>Description</w:t>
            </w:r>
          </w:p>
        </w:tc>
      </w:tr>
      <w:tr w:rsidR="000260B1" w:rsidRPr="009C5B90" w14:paraId="43A7995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847E88"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5F6EF5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489E77"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5F42E78" w14:textId="77777777" w:rsidR="000260B1" w:rsidRPr="009C5B90" w:rsidRDefault="000260B1" w:rsidP="007C64A8">
            <w:pPr>
              <w:pStyle w:val="TAL"/>
              <w:rPr>
                <w:lang w:val="en-US"/>
              </w:rPr>
            </w:pPr>
          </w:p>
        </w:tc>
      </w:tr>
    </w:tbl>
    <w:p w14:paraId="0FB39AF2" w14:textId="77777777" w:rsidR="000260B1" w:rsidRPr="00533C32" w:rsidRDefault="000260B1" w:rsidP="000260B1"/>
    <w:p w14:paraId="784BE9B0" w14:textId="77777777" w:rsidR="000260B1" w:rsidRPr="00533C32" w:rsidRDefault="000260B1" w:rsidP="000260B1">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83B681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50F27C"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73481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A1EB1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6C54699" w14:textId="77777777" w:rsidR="000260B1" w:rsidRPr="009C5B90" w:rsidRDefault="000260B1" w:rsidP="007C64A8">
            <w:pPr>
              <w:pStyle w:val="TAH"/>
              <w:rPr>
                <w:lang w:val="en-US"/>
              </w:rPr>
            </w:pPr>
            <w:r w:rsidRPr="009C5B90">
              <w:rPr>
                <w:lang w:val="en-US"/>
              </w:rPr>
              <w:t>Response</w:t>
            </w:r>
          </w:p>
          <w:p w14:paraId="2932229E"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66C25F" w14:textId="77777777" w:rsidR="000260B1" w:rsidRPr="009C5B90" w:rsidRDefault="000260B1" w:rsidP="007C64A8">
            <w:pPr>
              <w:pStyle w:val="TAH"/>
              <w:rPr>
                <w:lang w:val="en-US"/>
              </w:rPr>
            </w:pPr>
            <w:r w:rsidRPr="009C5B90">
              <w:rPr>
                <w:lang w:val="en-US"/>
              </w:rPr>
              <w:t>Description</w:t>
            </w:r>
          </w:p>
        </w:tc>
      </w:tr>
      <w:tr w:rsidR="000260B1" w:rsidRPr="009C5B90" w14:paraId="656E97F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A1603D1" w14:textId="77777777" w:rsidR="000260B1" w:rsidRPr="009C5B90" w:rsidRDefault="000260B1" w:rsidP="007C64A8">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799D3640"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F37207A"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E5991A" w14:textId="77777777" w:rsidR="000260B1" w:rsidRPr="009C5B90" w:rsidRDefault="000260B1" w:rsidP="007C64A8">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2F3770" w14:textId="77777777" w:rsidR="000260B1" w:rsidRPr="009C5B90" w:rsidRDefault="000260B1" w:rsidP="007C64A8">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0260B1" w:rsidRPr="009C5B90" w14:paraId="6E594AF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C95F49"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29D983B" w14:textId="77777777" w:rsidR="000260B1" w:rsidRDefault="000260B1" w:rsidP="000260B1">
      <w:pPr>
        <w:rPr>
          <w:lang w:eastAsia="zh-CN"/>
        </w:rPr>
      </w:pPr>
    </w:p>
    <w:p w14:paraId="22E5F9C2" w14:textId="77777777" w:rsidR="000260B1" w:rsidRPr="00533C32" w:rsidRDefault="000260B1" w:rsidP="000260B1">
      <w:pPr>
        <w:pStyle w:val="Heading5"/>
      </w:pPr>
      <w:bookmarkStart w:id="608" w:name="_Toc74947598"/>
      <w:bookmarkStart w:id="609" w:name="_Toc90586816"/>
      <w:bookmarkStart w:id="610" w:name="_Toc106616334"/>
      <w:bookmarkStart w:id="611" w:name="_Toc122101029"/>
      <w:bookmarkStart w:id="612" w:name="_Toc161910592"/>
      <w:r>
        <w:t>5.2.9.3.4</w:t>
      </w:r>
      <w:r w:rsidRPr="00533C32">
        <w:tab/>
        <w:t>P</w:t>
      </w:r>
      <w:bookmarkEnd w:id="608"/>
      <w:r>
        <w:t>ATCH</w:t>
      </w:r>
      <w:bookmarkEnd w:id="609"/>
      <w:bookmarkEnd w:id="610"/>
      <w:bookmarkEnd w:id="611"/>
      <w:bookmarkEnd w:id="612"/>
    </w:p>
    <w:p w14:paraId="6BAB57B9" w14:textId="77777777" w:rsidR="000260B1" w:rsidRDefault="000260B1" w:rsidP="000260B1">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275142A7" w14:textId="77777777" w:rsidR="000260B1" w:rsidRPr="00533C32" w:rsidRDefault="000260B1" w:rsidP="000260B1">
      <w:r w:rsidRPr="00533C32">
        <w:t>This method shall support the URI query paramet</w:t>
      </w:r>
      <w:r>
        <w:t>ers specified in table 5.2.9.3.4</w:t>
      </w:r>
      <w:r w:rsidRPr="00533C32">
        <w:t>-1.</w:t>
      </w:r>
    </w:p>
    <w:p w14:paraId="7376D09D" w14:textId="77777777" w:rsidR="000260B1" w:rsidRPr="00533C32" w:rsidRDefault="000260B1" w:rsidP="000260B1">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4A04CF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2E0FF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277D86"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07751D"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4C80D"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1B97EE" w14:textId="77777777" w:rsidR="000260B1" w:rsidRPr="009C5B90" w:rsidRDefault="000260B1" w:rsidP="007C64A8">
            <w:pPr>
              <w:pStyle w:val="TAH"/>
              <w:rPr>
                <w:lang w:val="en-US"/>
              </w:rPr>
            </w:pPr>
            <w:r w:rsidRPr="009C5B90">
              <w:rPr>
                <w:lang w:val="en-US"/>
              </w:rPr>
              <w:t>Description</w:t>
            </w:r>
          </w:p>
        </w:tc>
      </w:tr>
      <w:tr w:rsidR="000260B1" w:rsidRPr="009C5B90" w14:paraId="13378C2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B49E54" w14:textId="77777777" w:rsidR="000260B1" w:rsidRPr="009C5B90" w:rsidRDefault="000260B1" w:rsidP="007C64A8">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02AE21F"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8317E6E"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DCBFA28"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548C197" w14:textId="433957CB"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5508AD40" w14:textId="77777777" w:rsidR="000260B1" w:rsidRPr="00533C32" w:rsidRDefault="000260B1" w:rsidP="000260B1"/>
    <w:p w14:paraId="48EB5E78" w14:textId="77777777" w:rsidR="000260B1" w:rsidRPr="00533C32" w:rsidRDefault="000260B1" w:rsidP="000260B1">
      <w:r w:rsidRPr="00533C32">
        <w:t>This method shall support the request data structu</w:t>
      </w:r>
      <w:r>
        <w:t>res specified in table 5.2.9.3.4</w:t>
      </w:r>
      <w:r w:rsidRPr="00533C32">
        <w:t>-2 and the response data structures and response co</w:t>
      </w:r>
      <w:r>
        <w:t>des specified in table 5.2.9.3.4</w:t>
      </w:r>
      <w:r w:rsidRPr="00533C32">
        <w:t>-3.</w:t>
      </w:r>
    </w:p>
    <w:p w14:paraId="089402DB" w14:textId="77777777" w:rsidR="000260B1" w:rsidRPr="00533C32" w:rsidRDefault="000260B1" w:rsidP="000260B1">
      <w:pPr>
        <w:pStyle w:val="TH"/>
        <w:outlineLvl w:val="0"/>
      </w:pPr>
      <w:r>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0260B1" w:rsidRPr="009C5B90" w14:paraId="0EFF1E82" w14:textId="77777777" w:rsidTr="007C64A8">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313E3632" w14:textId="77777777" w:rsidR="000260B1" w:rsidRPr="009C5B90" w:rsidRDefault="000260B1" w:rsidP="007C64A8">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AB1DD34" w14:textId="77777777" w:rsidR="000260B1" w:rsidRPr="009C5B90" w:rsidRDefault="000260B1" w:rsidP="007C64A8">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47FE0D7" w14:textId="77777777" w:rsidR="000260B1" w:rsidRPr="009C5B90" w:rsidRDefault="000260B1" w:rsidP="007C64A8">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E186D9" w14:textId="77777777" w:rsidR="000260B1" w:rsidRPr="009C5B90" w:rsidRDefault="000260B1" w:rsidP="007C64A8">
            <w:pPr>
              <w:pStyle w:val="TAH"/>
              <w:rPr>
                <w:lang w:val="en-US"/>
              </w:rPr>
            </w:pPr>
            <w:r w:rsidRPr="009C5B90">
              <w:rPr>
                <w:lang w:val="en-US"/>
              </w:rPr>
              <w:t>Description</w:t>
            </w:r>
          </w:p>
        </w:tc>
      </w:tr>
      <w:tr w:rsidR="000260B1" w:rsidRPr="009C5B90" w14:paraId="13099E04" w14:textId="77777777" w:rsidTr="007C64A8">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6C421560" w14:textId="77777777" w:rsidR="000260B1" w:rsidRPr="009C5B90" w:rsidRDefault="000260B1" w:rsidP="007C64A8">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3E3AEDE6" w14:textId="77777777" w:rsidR="000260B1" w:rsidRPr="009C5B90" w:rsidRDefault="000260B1" w:rsidP="007C64A8">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75C56B4A" w14:textId="77777777" w:rsidR="000260B1" w:rsidRPr="009C5B90" w:rsidRDefault="000260B1" w:rsidP="007C64A8">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31B1F4D0" w14:textId="77777777" w:rsidR="000260B1" w:rsidRPr="009C5B90" w:rsidRDefault="000260B1" w:rsidP="007C64A8">
            <w:pPr>
              <w:pStyle w:val="TAL"/>
              <w:rPr>
                <w:lang w:val="en-US"/>
              </w:rPr>
            </w:pPr>
            <w:r w:rsidRPr="009C5B90">
              <w:rPr>
                <w:lang w:val="en-US" w:eastAsia="zh-CN"/>
              </w:rPr>
              <w:t>Contains the delta data to the SMF registration data</w:t>
            </w:r>
          </w:p>
        </w:tc>
      </w:tr>
    </w:tbl>
    <w:p w14:paraId="72FFB9BF" w14:textId="77777777" w:rsidR="000260B1" w:rsidRPr="00533C32" w:rsidRDefault="000260B1" w:rsidP="000260B1"/>
    <w:p w14:paraId="5785BA5D" w14:textId="77777777" w:rsidR="000260B1" w:rsidRPr="00533C32" w:rsidRDefault="000260B1" w:rsidP="000260B1">
      <w:pPr>
        <w:pStyle w:val="TH"/>
        <w:outlineLvl w:val="0"/>
      </w:pPr>
      <w:r w:rsidRPr="00533C32">
        <w:lastRenderedPageBreak/>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2AAB8BDD"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04B63D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7430C9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461D7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E57C07" w14:textId="77777777" w:rsidR="000260B1" w:rsidRPr="009C5B90" w:rsidRDefault="000260B1" w:rsidP="007C64A8">
            <w:pPr>
              <w:pStyle w:val="TAH"/>
              <w:rPr>
                <w:lang w:val="en-US"/>
              </w:rPr>
            </w:pPr>
            <w:r w:rsidRPr="009C5B90">
              <w:rPr>
                <w:lang w:val="en-US"/>
              </w:rPr>
              <w:t>Response</w:t>
            </w:r>
          </w:p>
          <w:p w14:paraId="0CD406EA"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D1A07D7" w14:textId="77777777" w:rsidR="000260B1" w:rsidRPr="009C5B90" w:rsidRDefault="000260B1" w:rsidP="007C64A8">
            <w:pPr>
              <w:pStyle w:val="TAH"/>
              <w:rPr>
                <w:lang w:val="en-US"/>
              </w:rPr>
            </w:pPr>
            <w:r w:rsidRPr="009C5B90">
              <w:rPr>
                <w:lang w:val="en-US"/>
              </w:rPr>
              <w:t>Description</w:t>
            </w:r>
          </w:p>
        </w:tc>
      </w:tr>
      <w:tr w:rsidR="000260B1" w:rsidRPr="009C5B90" w14:paraId="0958E421"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215F13" w14:textId="77777777" w:rsidR="000260B1" w:rsidRPr="009C5B90" w:rsidRDefault="000260B1" w:rsidP="007C64A8">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54921D0"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01A2EE1A"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294FE23" w14:textId="77777777" w:rsidR="000260B1" w:rsidRPr="009C5B90" w:rsidRDefault="000260B1" w:rsidP="007C64A8">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08E66261" w14:textId="77777777" w:rsidR="000260B1" w:rsidRPr="009C5B90" w:rsidRDefault="000260B1" w:rsidP="007C64A8">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348A0BD7"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32348501" w14:textId="77777777" w:rsidR="000260B1" w:rsidRPr="009C5B90" w:rsidRDefault="000260B1" w:rsidP="007C64A8">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23DF47FD"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47D97978"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15D226" w14:textId="77777777" w:rsidR="000260B1" w:rsidRPr="009C5B90" w:rsidRDefault="000260B1" w:rsidP="007C64A8">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492BE8AD"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1598F191"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EF50C86" w14:textId="77777777" w:rsidR="000260B1" w:rsidRPr="009C5B90" w:rsidRDefault="000260B1" w:rsidP="007C64A8">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9EE4D38" w14:textId="77777777" w:rsidR="000260B1" w:rsidRPr="009C5B90" w:rsidRDefault="000260B1" w:rsidP="007C64A8">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6151D56" w14:textId="77777777" w:rsidR="000260B1" w:rsidRPr="009C5B90" w:rsidRDefault="000260B1" w:rsidP="007C64A8">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4313245D" w14:textId="77777777" w:rsidR="000260B1" w:rsidRPr="009C5B90" w:rsidRDefault="000260B1" w:rsidP="007C64A8">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5066DF7F" w14:textId="77777777" w:rsidR="000260B1" w:rsidRPr="009C5B90" w:rsidRDefault="000260B1" w:rsidP="007C64A8">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512FA68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7806C4" w14:textId="77777777" w:rsidR="000260B1" w:rsidRPr="009C5B90" w:rsidRDefault="000260B1" w:rsidP="007C64A8">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42A864CB" w14:textId="77777777" w:rsidR="000260B1" w:rsidRPr="009C5B90" w:rsidRDefault="000260B1" w:rsidP="007C64A8">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2C152ACB" w14:textId="77777777" w:rsidR="000260B1" w:rsidRPr="003B6806" w:rsidRDefault="000260B1" w:rsidP="000260B1">
      <w:pPr>
        <w:rPr>
          <w:lang w:eastAsia="zh-CN"/>
        </w:rPr>
      </w:pPr>
    </w:p>
    <w:p w14:paraId="431770BB" w14:textId="77777777" w:rsidR="000260B1" w:rsidRPr="00533C32" w:rsidRDefault="000260B1" w:rsidP="000260B1">
      <w:pPr>
        <w:pStyle w:val="Heading3"/>
        <w:rPr>
          <w:lang w:eastAsia="zh-CN"/>
        </w:rPr>
      </w:pPr>
      <w:bookmarkStart w:id="613" w:name="_Toc20126971"/>
      <w:bookmarkStart w:id="614" w:name="_Toc27588947"/>
      <w:bookmarkStart w:id="615" w:name="_Toc36459743"/>
      <w:bookmarkStart w:id="616" w:name="_Toc45029304"/>
      <w:bookmarkStart w:id="617" w:name="_Toc56520580"/>
      <w:bookmarkStart w:id="618" w:name="_Toc90586817"/>
      <w:bookmarkStart w:id="619" w:name="_Toc106616335"/>
      <w:bookmarkStart w:id="620" w:name="_Toc122101030"/>
      <w:bookmarkStart w:id="621" w:name="_Toc161910593"/>
      <w:r w:rsidRPr="00533C32">
        <w:t>5.2.10</w:t>
      </w:r>
      <w:r w:rsidRPr="00533C32">
        <w:tab/>
        <w:t xml:space="preserve">Resource: </w:t>
      </w:r>
      <w:r w:rsidRPr="00533C32">
        <w:rPr>
          <w:lang w:eastAsia="zh-CN"/>
        </w:rPr>
        <w:t>OperatorSpecificData</w:t>
      </w:r>
      <w:bookmarkEnd w:id="613"/>
      <w:bookmarkEnd w:id="614"/>
      <w:bookmarkEnd w:id="615"/>
      <w:bookmarkEnd w:id="616"/>
      <w:bookmarkEnd w:id="617"/>
      <w:bookmarkEnd w:id="618"/>
      <w:bookmarkEnd w:id="619"/>
      <w:bookmarkEnd w:id="620"/>
      <w:bookmarkEnd w:id="621"/>
    </w:p>
    <w:p w14:paraId="754C9E9B" w14:textId="77777777" w:rsidR="000260B1" w:rsidRPr="00533C32" w:rsidRDefault="000260B1" w:rsidP="000260B1">
      <w:pPr>
        <w:pStyle w:val="Heading4"/>
        <w:rPr>
          <w:lang w:eastAsia="zh-CN"/>
        </w:rPr>
      </w:pPr>
      <w:bookmarkStart w:id="622" w:name="_Toc20126972"/>
      <w:bookmarkStart w:id="623" w:name="_Toc27588948"/>
      <w:bookmarkStart w:id="624" w:name="_Toc36459744"/>
      <w:bookmarkStart w:id="625" w:name="_Toc45029305"/>
      <w:bookmarkStart w:id="626" w:name="_Toc56520581"/>
      <w:bookmarkStart w:id="627" w:name="_Toc90586818"/>
      <w:bookmarkStart w:id="628" w:name="_Toc106616336"/>
      <w:bookmarkStart w:id="629" w:name="_Toc122101031"/>
      <w:bookmarkStart w:id="630" w:name="_Toc161910594"/>
      <w:r w:rsidRPr="00533C32">
        <w:t>5.2.10.1</w:t>
      </w:r>
      <w:r w:rsidRPr="00533C32">
        <w:tab/>
        <w:t>Description</w:t>
      </w:r>
      <w:bookmarkEnd w:id="622"/>
      <w:bookmarkEnd w:id="623"/>
      <w:bookmarkEnd w:id="624"/>
      <w:bookmarkEnd w:id="625"/>
      <w:bookmarkEnd w:id="626"/>
      <w:bookmarkEnd w:id="627"/>
      <w:bookmarkEnd w:id="628"/>
      <w:bookmarkEnd w:id="629"/>
      <w:bookmarkEnd w:id="630"/>
    </w:p>
    <w:p w14:paraId="176D96FF" w14:textId="77777777" w:rsidR="000260B1" w:rsidRPr="00533C32" w:rsidRDefault="000260B1" w:rsidP="000260B1">
      <w:pPr>
        <w:rPr>
          <w:lang w:eastAsia="zh-CN"/>
        </w:rPr>
      </w:pPr>
      <w:r w:rsidRPr="00533C32">
        <w:rPr>
          <w:lang w:eastAsia="zh-CN"/>
        </w:rPr>
        <w:t>This resource represents the UE's operator specific data.</w:t>
      </w:r>
    </w:p>
    <w:p w14:paraId="624683AF" w14:textId="77777777" w:rsidR="000260B1" w:rsidRPr="00533C32" w:rsidRDefault="000260B1" w:rsidP="000260B1">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4636C29D" w14:textId="77777777" w:rsidR="000260B1" w:rsidRPr="00533C32" w:rsidRDefault="000260B1" w:rsidP="000260B1">
      <w:pPr>
        <w:pStyle w:val="Heading4"/>
        <w:rPr>
          <w:lang w:eastAsia="zh-CN"/>
        </w:rPr>
      </w:pPr>
      <w:bookmarkStart w:id="631" w:name="_Toc20126973"/>
      <w:bookmarkStart w:id="632" w:name="_Toc27588949"/>
      <w:bookmarkStart w:id="633" w:name="_Toc36459745"/>
      <w:bookmarkStart w:id="634" w:name="_Toc45029306"/>
      <w:bookmarkStart w:id="635" w:name="_Toc56520582"/>
      <w:bookmarkStart w:id="636" w:name="_Toc90586819"/>
      <w:bookmarkStart w:id="637" w:name="_Toc106616337"/>
      <w:bookmarkStart w:id="638" w:name="_Toc122101032"/>
      <w:bookmarkStart w:id="639" w:name="_Toc161910595"/>
      <w:r w:rsidRPr="00533C32">
        <w:t>5.2.10.2</w:t>
      </w:r>
      <w:r w:rsidRPr="00533C32">
        <w:tab/>
        <w:t>Resource Definition</w:t>
      </w:r>
      <w:bookmarkEnd w:id="631"/>
      <w:bookmarkEnd w:id="632"/>
      <w:bookmarkEnd w:id="633"/>
      <w:bookmarkEnd w:id="634"/>
      <w:bookmarkEnd w:id="635"/>
      <w:bookmarkEnd w:id="636"/>
      <w:bookmarkEnd w:id="637"/>
      <w:bookmarkEnd w:id="638"/>
      <w:bookmarkEnd w:id="639"/>
    </w:p>
    <w:p w14:paraId="3DD4EC68" w14:textId="77777777" w:rsidR="000260B1" w:rsidRPr="00533C32" w:rsidRDefault="000260B1" w:rsidP="000260B1">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2C7E36C9" w14:textId="77777777" w:rsidR="000260B1" w:rsidRPr="00533C32" w:rsidRDefault="000260B1" w:rsidP="000260B1">
      <w:pPr>
        <w:rPr>
          <w:rFonts w:ascii="Arial" w:hAnsi="Arial" w:cs="Arial"/>
          <w:lang w:eastAsia="zh-CN"/>
        </w:rPr>
      </w:pPr>
      <w:bookmarkStart w:id="640"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40"/>
    <w:p w14:paraId="0108912B" w14:textId="77777777" w:rsidR="000260B1" w:rsidRPr="00533C32" w:rsidRDefault="000260B1" w:rsidP="000260B1">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DE049F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B5D16C"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FFBEC" w14:textId="77777777" w:rsidR="000260B1" w:rsidRPr="009C5B90" w:rsidRDefault="000260B1" w:rsidP="007C64A8">
            <w:pPr>
              <w:pStyle w:val="TAH"/>
              <w:rPr>
                <w:lang w:val="en-US"/>
              </w:rPr>
            </w:pPr>
            <w:r w:rsidRPr="009C5B90">
              <w:rPr>
                <w:lang w:val="en-US"/>
              </w:rPr>
              <w:t>Definition</w:t>
            </w:r>
          </w:p>
        </w:tc>
      </w:tr>
      <w:tr w:rsidR="000260B1" w:rsidRPr="009C5B90" w14:paraId="5EFB6703"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81D87A"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5A9B0E" w14:textId="77777777" w:rsidR="000260B1" w:rsidRPr="009C5B90" w:rsidRDefault="000260B1" w:rsidP="007C64A8">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0260B1" w:rsidRPr="009C5B90" w14:paraId="2C09958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ABD2E7"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C6C893" w14:textId="5AAD8A35"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5.9.2)</w:t>
            </w:r>
            <w:r w:rsidRPr="009C5B90">
              <w:rPr>
                <w:lang w:val="en-US"/>
              </w:rPr>
              <w:br/>
            </w:r>
            <w:r w:rsidRPr="009C5B90">
              <w:rPr>
                <w:lang w:val="en-US"/>
              </w:rPr>
              <w:tab/>
              <w:t>pattern: See pattern of type VarUeId 3GPP TS 29.571 [3]</w:t>
            </w:r>
          </w:p>
        </w:tc>
      </w:tr>
      <w:tr w:rsidR="000260B1" w:rsidRPr="009C5B90" w14:paraId="3404CA7E" w14:textId="77777777" w:rsidTr="007C64A8">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06BA4C11" w14:textId="77777777" w:rsidR="000260B1" w:rsidRPr="009C5B90" w:rsidRDefault="000260B1" w:rsidP="007C64A8">
            <w:pPr>
              <w:pStyle w:val="TAN"/>
              <w:rPr>
                <w:lang w:val="en-US"/>
              </w:rPr>
            </w:pPr>
            <w:r w:rsidRPr="009C5B90">
              <w:rPr>
                <w:lang w:val="en-US"/>
              </w:rPr>
              <w:t>NOTE:</w:t>
            </w:r>
            <w:r w:rsidRPr="009C5B90">
              <w:rPr>
                <w:lang w:val="en-US"/>
              </w:rPr>
              <w:tab/>
              <w:t>The content of ueId SUPI or GPSI depends on the service.</w:t>
            </w:r>
          </w:p>
        </w:tc>
      </w:tr>
    </w:tbl>
    <w:p w14:paraId="36D924F5" w14:textId="77777777" w:rsidR="000260B1" w:rsidRPr="00533C32" w:rsidRDefault="000260B1" w:rsidP="000260B1"/>
    <w:p w14:paraId="436B9508" w14:textId="77777777" w:rsidR="000260B1" w:rsidRPr="00533C32" w:rsidRDefault="000260B1" w:rsidP="000260B1">
      <w:pPr>
        <w:pStyle w:val="Heading4"/>
      </w:pPr>
      <w:bookmarkStart w:id="641" w:name="_Toc20126974"/>
      <w:bookmarkStart w:id="642" w:name="_Toc27588950"/>
      <w:bookmarkStart w:id="643" w:name="_Toc36459746"/>
      <w:bookmarkStart w:id="644" w:name="_Toc45029307"/>
      <w:bookmarkStart w:id="645" w:name="_Toc56520583"/>
      <w:bookmarkStart w:id="646" w:name="_Toc90586820"/>
      <w:bookmarkStart w:id="647" w:name="_Toc106616338"/>
      <w:bookmarkStart w:id="648" w:name="_Toc122101033"/>
      <w:bookmarkStart w:id="649" w:name="_Toc161910596"/>
      <w:r w:rsidRPr="00533C32">
        <w:t>5.2.10.3</w:t>
      </w:r>
      <w:r w:rsidRPr="00533C32">
        <w:tab/>
        <w:t>Resource Standard Methods</w:t>
      </w:r>
      <w:bookmarkEnd w:id="641"/>
      <w:bookmarkEnd w:id="642"/>
      <w:bookmarkEnd w:id="643"/>
      <w:bookmarkEnd w:id="644"/>
      <w:bookmarkEnd w:id="645"/>
      <w:bookmarkEnd w:id="646"/>
      <w:bookmarkEnd w:id="647"/>
      <w:bookmarkEnd w:id="648"/>
      <w:bookmarkEnd w:id="649"/>
    </w:p>
    <w:p w14:paraId="11413F6E" w14:textId="77777777" w:rsidR="000260B1" w:rsidRPr="00533C32" w:rsidRDefault="000260B1" w:rsidP="000260B1">
      <w:pPr>
        <w:pStyle w:val="Heading5"/>
        <w:rPr>
          <w:lang w:eastAsia="zh-CN"/>
        </w:rPr>
      </w:pPr>
      <w:bookmarkStart w:id="650" w:name="_Toc20126975"/>
      <w:bookmarkStart w:id="651" w:name="_Toc27588951"/>
      <w:bookmarkStart w:id="652" w:name="_Toc36459747"/>
      <w:bookmarkStart w:id="653" w:name="_Toc45029308"/>
      <w:bookmarkStart w:id="654" w:name="_Toc56520584"/>
      <w:bookmarkStart w:id="655" w:name="_Toc90586821"/>
      <w:bookmarkStart w:id="656" w:name="_Toc106616339"/>
      <w:bookmarkStart w:id="657" w:name="_Toc122101034"/>
      <w:bookmarkStart w:id="658" w:name="_Toc161910597"/>
      <w:r w:rsidRPr="00533C32">
        <w:t>5.2.10.3.1</w:t>
      </w:r>
      <w:r w:rsidRPr="00533C32">
        <w:tab/>
      </w:r>
      <w:r w:rsidRPr="00533C32">
        <w:rPr>
          <w:lang w:eastAsia="zh-CN"/>
        </w:rPr>
        <w:t>GET</w:t>
      </w:r>
      <w:bookmarkEnd w:id="650"/>
      <w:bookmarkEnd w:id="651"/>
      <w:bookmarkEnd w:id="652"/>
      <w:bookmarkEnd w:id="653"/>
      <w:bookmarkEnd w:id="654"/>
      <w:bookmarkEnd w:id="655"/>
      <w:bookmarkEnd w:id="656"/>
      <w:bookmarkEnd w:id="657"/>
      <w:bookmarkEnd w:id="658"/>
    </w:p>
    <w:p w14:paraId="0F2B2B8A" w14:textId="77777777" w:rsidR="000260B1" w:rsidRPr="00533C32" w:rsidRDefault="000260B1" w:rsidP="000260B1">
      <w:pPr>
        <w:rPr>
          <w:lang w:eastAsia="zh-CN"/>
        </w:rPr>
      </w:pPr>
      <w:r w:rsidRPr="00533C32">
        <w:rPr>
          <w:lang w:eastAsia="zh-CN"/>
        </w:rPr>
        <w:t>This method is used to retrieve operator specific data from the UDR.</w:t>
      </w:r>
    </w:p>
    <w:p w14:paraId="0632190A" w14:textId="77777777" w:rsidR="000260B1" w:rsidRPr="00533C32" w:rsidRDefault="000260B1" w:rsidP="000260B1">
      <w:r w:rsidRPr="00533C32">
        <w:t>This method shall support the URI query parameters specified in table 5.2.10.3.1-1.</w:t>
      </w:r>
    </w:p>
    <w:p w14:paraId="4AF7482F" w14:textId="77777777" w:rsidR="000260B1" w:rsidRPr="00533C32" w:rsidRDefault="000260B1" w:rsidP="000260B1">
      <w:pPr>
        <w:pStyle w:val="TH"/>
        <w:outlineLvl w:val="0"/>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2A30932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990BB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6340C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B7D45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5A48EE"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AC89D5" w14:textId="77777777" w:rsidR="000260B1" w:rsidRPr="009C5B90" w:rsidRDefault="000260B1" w:rsidP="007C64A8">
            <w:pPr>
              <w:pStyle w:val="TAH"/>
              <w:rPr>
                <w:lang w:val="en-US"/>
              </w:rPr>
            </w:pPr>
            <w:r w:rsidRPr="009C5B90">
              <w:rPr>
                <w:lang w:val="en-US"/>
              </w:rPr>
              <w:t>Description</w:t>
            </w:r>
          </w:p>
        </w:tc>
      </w:tr>
      <w:tr w:rsidR="000260B1" w:rsidRPr="009C5B90" w14:paraId="609B5A18"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8968A1" w14:textId="77777777" w:rsidR="000260B1" w:rsidRPr="009C5B90" w:rsidRDefault="000260B1" w:rsidP="007C64A8">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67FA3D5"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9BCF6D3"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155CB54"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36624B7"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27BD39C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DC2DD9"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3D7C396"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771E98"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FDD838A"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00C0233" w14:textId="14FA39A0"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215EDD5E" w14:textId="77777777" w:rsidR="000260B1" w:rsidRPr="00533C32" w:rsidRDefault="000260B1" w:rsidP="000260B1"/>
    <w:p w14:paraId="4F5F109A" w14:textId="77777777" w:rsidR="000260B1" w:rsidRPr="00533C32" w:rsidRDefault="000260B1" w:rsidP="000260B1">
      <w:r w:rsidRPr="00533C32">
        <w:lastRenderedPageBreak/>
        <w:t>This method shall support the request data structures specified in table 5.2.10.3.1-2 and the response data structures and response codes specified in table 5.2.10.3.1-3.</w:t>
      </w:r>
    </w:p>
    <w:p w14:paraId="0D0CB94B" w14:textId="77777777" w:rsidR="000260B1" w:rsidRPr="00533C32" w:rsidRDefault="000260B1" w:rsidP="000260B1">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D2D95B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2D217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69234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7A2C5D"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4A4A8" w14:textId="77777777" w:rsidR="000260B1" w:rsidRPr="009C5B90" w:rsidRDefault="000260B1" w:rsidP="007C64A8">
            <w:pPr>
              <w:pStyle w:val="TAH"/>
              <w:rPr>
                <w:lang w:val="en-US"/>
              </w:rPr>
            </w:pPr>
            <w:r w:rsidRPr="009C5B90">
              <w:rPr>
                <w:lang w:val="en-US"/>
              </w:rPr>
              <w:t>Description</w:t>
            </w:r>
          </w:p>
        </w:tc>
      </w:tr>
      <w:tr w:rsidR="000260B1" w:rsidRPr="009C5B90" w14:paraId="7D52110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8D4D79C"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603E82"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F4ADBF6"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5E56B4B" w14:textId="77777777" w:rsidR="000260B1" w:rsidRPr="009C5B90" w:rsidRDefault="000260B1" w:rsidP="007C64A8">
            <w:pPr>
              <w:pStyle w:val="TAL"/>
              <w:rPr>
                <w:lang w:val="en-US"/>
              </w:rPr>
            </w:pPr>
          </w:p>
        </w:tc>
      </w:tr>
    </w:tbl>
    <w:p w14:paraId="50654D2E" w14:textId="77777777" w:rsidR="000260B1" w:rsidRPr="00533C32" w:rsidRDefault="000260B1" w:rsidP="000260B1"/>
    <w:p w14:paraId="594ECABB" w14:textId="77777777" w:rsidR="000260B1" w:rsidRPr="00533C32" w:rsidRDefault="000260B1" w:rsidP="000260B1">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0260B1" w:rsidRPr="009C5B90" w14:paraId="6336AB4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C44CCA"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C2A79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A42D4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694246" w14:textId="77777777" w:rsidR="000260B1" w:rsidRPr="009C5B90" w:rsidRDefault="000260B1" w:rsidP="007C64A8">
            <w:pPr>
              <w:pStyle w:val="TAH"/>
              <w:rPr>
                <w:lang w:val="en-US"/>
              </w:rPr>
            </w:pPr>
            <w:r w:rsidRPr="009C5B90">
              <w:rPr>
                <w:lang w:val="en-US"/>
              </w:rPr>
              <w:t>Response</w:t>
            </w:r>
          </w:p>
          <w:p w14:paraId="4F205697"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6AC8F" w14:textId="77777777" w:rsidR="000260B1" w:rsidRPr="009C5B90" w:rsidRDefault="000260B1" w:rsidP="007C64A8">
            <w:pPr>
              <w:pStyle w:val="TAH"/>
              <w:rPr>
                <w:lang w:val="en-US"/>
              </w:rPr>
            </w:pPr>
            <w:r w:rsidRPr="009C5B90">
              <w:rPr>
                <w:lang w:val="en-US"/>
              </w:rPr>
              <w:t>Description</w:t>
            </w:r>
          </w:p>
        </w:tc>
      </w:tr>
      <w:tr w:rsidR="000260B1" w:rsidRPr="009C5B90" w14:paraId="41D690F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55F858" w14:textId="77777777" w:rsidR="000260B1" w:rsidRPr="009C5B90" w:rsidRDefault="000260B1" w:rsidP="007C64A8">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5425263A"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0386C3E" w14:textId="77777777" w:rsidR="000260B1" w:rsidRPr="009C5B90" w:rsidRDefault="000260B1" w:rsidP="007C64A8">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7F9D52F2"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84189B" w14:textId="77777777" w:rsidR="000260B1" w:rsidRPr="009C5B90" w:rsidRDefault="000260B1" w:rsidP="007C64A8">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53B0D48A" w14:textId="77777777" w:rsidR="000260B1" w:rsidRPr="009C5B90" w:rsidRDefault="000260B1" w:rsidP="007C64A8">
            <w:pPr>
              <w:pStyle w:val="TAL"/>
              <w:rPr>
                <w:lang w:val="en-US"/>
              </w:rPr>
            </w:pPr>
            <w:r w:rsidRPr="009C5B90">
              <w:rPr>
                <w:lang w:val="en-US"/>
              </w:rPr>
              <w:t>If the resource does not contain any keys, the response consists of an empty JSON object (empty map).</w:t>
            </w:r>
          </w:p>
        </w:tc>
      </w:tr>
      <w:tr w:rsidR="000260B1" w:rsidRPr="009C5B90" w14:paraId="14D3FF0E"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F853876"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23EC7D0D" w14:textId="77777777" w:rsidR="000260B1" w:rsidRPr="00533C32" w:rsidRDefault="000260B1" w:rsidP="000260B1">
      <w:pPr>
        <w:rPr>
          <w:lang w:eastAsia="zh-CN"/>
        </w:rPr>
      </w:pPr>
    </w:p>
    <w:p w14:paraId="428621B5" w14:textId="77777777" w:rsidR="000260B1" w:rsidRPr="00533C32" w:rsidRDefault="000260B1" w:rsidP="000260B1">
      <w:pPr>
        <w:pStyle w:val="Heading5"/>
        <w:rPr>
          <w:lang w:eastAsia="zh-CN"/>
        </w:rPr>
      </w:pPr>
      <w:bookmarkStart w:id="659" w:name="_Toc20126976"/>
      <w:bookmarkStart w:id="660" w:name="_Toc27588952"/>
      <w:bookmarkStart w:id="661" w:name="_Toc36459748"/>
      <w:bookmarkStart w:id="662" w:name="_Toc45029309"/>
      <w:bookmarkStart w:id="663" w:name="_Toc56520585"/>
      <w:bookmarkStart w:id="664" w:name="_Toc90586822"/>
      <w:bookmarkStart w:id="665" w:name="_Toc106616340"/>
      <w:bookmarkStart w:id="666" w:name="_Toc122101035"/>
      <w:bookmarkStart w:id="667" w:name="_Toc161910598"/>
      <w:r w:rsidRPr="00533C32">
        <w:t>5.2.10.3.</w:t>
      </w:r>
      <w:r w:rsidRPr="00533C32">
        <w:rPr>
          <w:lang w:eastAsia="zh-CN"/>
        </w:rPr>
        <w:t>2</w:t>
      </w:r>
      <w:r w:rsidRPr="00533C32">
        <w:tab/>
      </w:r>
      <w:r w:rsidRPr="00533C32">
        <w:rPr>
          <w:lang w:eastAsia="zh-CN"/>
        </w:rPr>
        <w:t>PATCH</w:t>
      </w:r>
      <w:bookmarkEnd w:id="659"/>
      <w:bookmarkEnd w:id="660"/>
      <w:bookmarkEnd w:id="661"/>
      <w:bookmarkEnd w:id="662"/>
      <w:bookmarkEnd w:id="663"/>
      <w:bookmarkEnd w:id="664"/>
      <w:bookmarkEnd w:id="665"/>
      <w:bookmarkEnd w:id="666"/>
      <w:bookmarkEnd w:id="667"/>
    </w:p>
    <w:p w14:paraId="2EC7E942" w14:textId="77777777" w:rsidR="000260B1" w:rsidRPr="00533C32" w:rsidRDefault="000260B1" w:rsidP="000260B1">
      <w:pPr>
        <w:rPr>
          <w:lang w:eastAsia="zh-CN"/>
        </w:rPr>
      </w:pPr>
      <w:r w:rsidRPr="00533C32">
        <w:rPr>
          <w:lang w:eastAsia="zh-CN"/>
        </w:rPr>
        <w:t>This method is used to modify operator specific data in the UDR.</w:t>
      </w:r>
    </w:p>
    <w:p w14:paraId="464C4DE9" w14:textId="77777777" w:rsidR="000260B1" w:rsidRPr="00533C32" w:rsidRDefault="000260B1" w:rsidP="000260B1">
      <w:r w:rsidRPr="00533C32">
        <w:t>This method shall support the URI query parameters specified in table 5.2.10.3.</w:t>
      </w:r>
      <w:r w:rsidRPr="00533C32">
        <w:rPr>
          <w:lang w:eastAsia="zh-CN"/>
        </w:rPr>
        <w:t>2</w:t>
      </w:r>
      <w:r w:rsidRPr="00533C32">
        <w:t>-1.</w:t>
      </w:r>
    </w:p>
    <w:p w14:paraId="7855C1AD" w14:textId="77777777" w:rsidR="000260B1" w:rsidRPr="00533C32" w:rsidRDefault="000260B1" w:rsidP="000260B1">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515F00B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F4087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F6094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CE1A1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CCD561"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22B3F7" w14:textId="77777777" w:rsidR="000260B1" w:rsidRPr="009C5B90" w:rsidRDefault="000260B1" w:rsidP="007C64A8">
            <w:pPr>
              <w:pStyle w:val="TAH"/>
              <w:rPr>
                <w:lang w:val="en-US"/>
              </w:rPr>
            </w:pPr>
            <w:r w:rsidRPr="009C5B90">
              <w:rPr>
                <w:lang w:val="en-US"/>
              </w:rPr>
              <w:t>Description</w:t>
            </w:r>
          </w:p>
        </w:tc>
      </w:tr>
      <w:tr w:rsidR="000260B1" w:rsidRPr="009C5B90" w14:paraId="1622349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AC5616"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26F5466"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4058EB2"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43FFAA4"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57F0CFE" w14:textId="13511E48"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3947F678" w14:textId="77777777" w:rsidR="000260B1" w:rsidRPr="00533C32" w:rsidRDefault="000260B1" w:rsidP="000260B1"/>
    <w:p w14:paraId="18C7383B" w14:textId="77777777" w:rsidR="000260B1" w:rsidRPr="00533C32" w:rsidRDefault="000260B1" w:rsidP="000260B1">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DC4F2B8" w14:textId="77777777" w:rsidR="000260B1" w:rsidRPr="00533C32" w:rsidRDefault="000260B1" w:rsidP="000260B1">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2EC47F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7A05B0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D101B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3CCCF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8ED0C7" w14:textId="77777777" w:rsidR="000260B1" w:rsidRPr="009C5B90" w:rsidRDefault="000260B1" w:rsidP="007C64A8">
            <w:pPr>
              <w:pStyle w:val="TAH"/>
              <w:rPr>
                <w:lang w:val="en-US"/>
              </w:rPr>
            </w:pPr>
            <w:r w:rsidRPr="009C5B90">
              <w:rPr>
                <w:lang w:val="en-US"/>
              </w:rPr>
              <w:t>Description</w:t>
            </w:r>
          </w:p>
        </w:tc>
      </w:tr>
      <w:tr w:rsidR="000260B1" w:rsidRPr="009C5B90" w14:paraId="1E71EF3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91E198"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088384C"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4E4784E"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BE800C2" w14:textId="77777777" w:rsidR="000260B1" w:rsidRPr="009C5B90" w:rsidRDefault="000260B1" w:rsidP="007C64A8">
            <w:pPr>
              <w:pStyle w:val="TAL"/>
              <w:rPr>
                <w:lang w:val="en-US" w:eastAsia="zh-CN"/>
              </w:rPr>
            </w:pPr>
            <w:r w:rsidRPr="009C5B90">
              <w:rPr>
                <w:lang w:val="en-US" w:eastAsia="zh-CN"/>
              </w:rPr>
              <w:t>Contains the delta data to the operator specific data</w:t>
            </w:r>
          </w:p>
        </w:tc>
      </w:tr>
    </w:tbl>
    <w:p w14:paraId="13F22E27" w14:textId="77777777" w:rsidR="000260B1" w:rsidRPr="00533C32" w:rsidRDefault="000260B1" w:rsidP="000260B1"/>
    <w:p w14:paraId="4CE1519A" w14:textId="77777777" w:rsidR="000260B1" w:rsidRPr="00533C32" w:rsidRDefault="000260B1" w:rsidP="000260B1">
      <w:pPr>
        <w:pStyle w:val="TH"/>
        <w:outlineLvl w:val="0"/>
      </w:pPr>
      <w:r w:rsidRPr="00533C32">
        <w:lastRenderedPageBreak/>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6FC55A80"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B046D1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D9032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5A272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9D3AD2" w14:textId="77777777" w:rsidR="000260B1" w:rsidRPr="009C5B90" w:rsidRDefault="000260B1" w:rsidP="007C64A8">
            <w:pPr>
              <w:pStyle w:val="TAH"/>
              <w:rPr>
                <w:lang w:val="en-US"/>
              </w:rPr>
            </w:pPr>
            <w:r w:rsidRPr="009C5B90">
              <w:rPr>
                <w:lang w:val="en-US"/>
              </w:rPr>
              <w:t>Response</w:t>
            </w:r>
          </w:p>
          <w:p w14:paraId="12E6457C"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27046C8E" w14:textId="77777777" w:rsidR="000260B1" w:rsidRPr="009C5B90" w:rsidRDefault="000260B1" w:rsidP="007C64A8">
            <w:pPr>
              <w:pStyle w:val="TAH"/>
              <w:rPr>
                <w:lang w:val="en-US"/>
              </w:rPr>
            </w:pPr>
            <w:r w:rsidRPr="009C5B90">
              <w:rPr>
                <w:lang w:val="en-US"/>
              </w:rPr>
              <w:t>Description</w:t>
            </w:r>
          </w:p>
        </w:tc>
      </w:tr>
      <w:tr w:rsidR="000260B1" w:rsidRPr="009C5B90" w14:paraId="062F9283"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12DD551"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65D3ECB"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23EDEB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0F215A6"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23569FA"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3D10D137"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A145446"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8F1F379"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5162DF7"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EE41BC" w14:textId="77777777" w:rsidR="000260B1" w:rsidRPr="009C5B90" w:rsidRDefault="000260B1" w:rsidP="007C64A8">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55C9D71"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34BA061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9370AAA"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0F3DF" w14:textId="77777777" w:rsidR="000260B1" w:rsidRPr="009C5B90" w:rsidRDefault="000260B1" w:rsidP="007C64A8">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CB8A33B" w14:textId="77777777" w:rsidR="000260B1" w:rsidRPr="009C5B90" w:rsidRDefault="000260B1" w:rsidP="007C64A8">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25AD385" w14:textId="77777777" w:rsidR="000260B1" w:rsidRPr="009C5B90" w:rsidRDefault="000260B1" w:rsidP="007C64A8">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41715AED" w14:textId="77777777" w:rsidR="000260B1" w:rsidRPr="009C5B90" w:rsidRDefault="000260B1" w:rsidP="007C64A8">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6D0600B9"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F89ACCD"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FB710A3"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A56AC4D" w14:textId="77777777" w:rsidR="000260B1" w:rsidRDefault="000260B1" w:rsidP="000260B1">
      <w:bookmarkStart w:id="668" w:name="_Toc90586823"/>
    </w:p>
    <w:p w14:paraId="0A1CB974" w14:textId="77777777" w:rsidR="000260B1" w:rsidRDefault="000260B1" w:rsidP="000260B1">
      <w:pPr>
        <w:pStyle w:val="Heading5"/>
      </w:pPr>
      <w:bookmarkStart w:id="669" w:name="_Toc106616341"/>
      <w:bookmarkStart w:id="670" w:name="_Toc122101036"/>
      <w:bookmarkStart w:id="671" w:name="_Toc161910599"/>
      <w:r>
        <w:t>5.2.10.3.3</w:t>
      </w:r>
      <w:r>
        <w:tab/>
        <w:t>PUT</w:t>
      </w:r>
      <w:bookmarkEnd w:id="668"/>
      <w:bookmarkEnd w:id="669"/>
      <w:bookmarkEnd w:id="670"/>
      <w:bookmarkEnd w:id="671"/>
    </w:p>
    <w:p w14:paraId="0B034274" w14:textId="77777777" w:rsidR="000260B1" w:rsidRDefault="000260B1" w:rsidP="000260B1">
      <w:r>
        <w:t>This method shall support the URI query parameters specified in table 5.2.10.3.3-1.</w:t>
      </w:r>
    </w:p>
    <w:p w14:paraId="17190F2B" w14:textId="77777777" w:rsidR="000260B1" w:rsidRDefault="000260B1" w:rsidP="000260B1">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C8F6DB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67B2D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44FA96"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4E187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C0D9479"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05E0D7" w14:textId="77777777" w:rsidR="000260B1" w:rsidRPr="009C5B90" w:rsidRDefault="000260B1" w:rsidP="007C64A8">
            <w:pPr>
              <w:pStyle w:val="TAH"/>
              <w:rPr>
                <w:lang w:val="en-US"/>
              </w:rPr>
            </w:pPr>
            <w:r w:rsidRPr="009C5B90">
              <w:rPr>
                <w:lang w:val="en-US"/>
              </w:rPr>
              <w:t>Description</w:t>
            </w:r>
          </w:p>
        </w:tc>
      </w:tr>
      <w:tr w:rsidR="000260B1" w:rsidRPr="009C5B90" w14:paraId="7DDB6EF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7229D4" w14:textId="77777777" w:rsidR="000260B1" w:rsidRPr="009C5B90" w:rsidRDefault="000260B1" w:rsidP="007C64A8">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17BB8428"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0FC9B9B7"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48E66A63" w14:textId="77777777" w:rsidR="000260B1" w:rsidRPr="009C5B90" w:rsidRDefault="000260B1" w:rsidP="007C64A8">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4A8C27B0" w14:textId="15A389D6"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663CE660" w14:textId="77777777" w:rsidR="000260B1" w:rsidRDefault="000260B1" w:rsidP="000260B1"/>
    <w:p w14:paraId="495ED966" w14:textId="77777777" w:rsidR="000260B1" w:rsidRDefault="000260B1" w:rsidP="000260B1">
      <w:r>
        <w:t>This method shall support the request data structures specified in table 5.2.10.3.3-2 and the response data structure, and response codes specified in table 5.2.10.3.3-3.</w:t>
      </w:r>
    </w:p>
    <w:p w14:paraId="56C706CE" w14:textId="77777777" w:rsidR="000260B1" w:rsidRDefault="000260B1" w:rsidP="000260B1">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0260B1" w:rsidRPr="009C5B90" w14:paraId="3BBFB965" w14:textId="77777777" w:rsidTr="007C64A8">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C5CE421" w14:textId="77777777" w:rsidR="000260B1" w:rsidRPr="009C5B90" w:rsidRDefault="000260B1" w:rsidP="007C64A8">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02A890EC" w14:textId="77777777" w:rsidR="000260B1" w:rsidRPr="009C5B90" w:rsidRDefault="000260B1" w:rsidP="007C64A8">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7CC536D" w14:textId="77777777" w:rsidR="000260B1" w:rsidRPr="009C5B90" w:rsidRDefault="000260B1" w:rsidP="007C64A8">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A93E17" w14:textId="77777777" w:rsidR="000260B1" w:rsidRPr="009C5B90" w:rsidRDefault="000260B1" w:rsidP="007C64A8">
            <w:pPr>
              <w:pStyle w:val="TAH"/>
              <w:rPr>
                <w:lang w:val="en-US"/>
              </w:rPr>
            </w:pPr>
            <w:r w:rsidRPr="009C5B90">
              <w:rPr>
                <w:lang w:val="en-US"/>
              </w:rPr>
              <w:t>Description</w:t>
            </w:r>
          </w:p>
        </w:tc>
      </w:tr>
      <w:tr w:rsidR="000260B1" w:rsidRPr="009C5B90" w14:paraId="0011C344" w14:textId="77777777" w:rsidTr="007C64A8">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453824A5" w14:textId="77777777" w:rsidR="000260B1" w:rsidRPr="009C5B90" w:rsidRDefault="000260B1" w:rsidP="007C64A8">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15E29653" w14:textId="77777777" w:rsidR="000260B1" w:rsidRPr="009C5B90" w:rsidRDefault="000260B1" w:rsidP="007C64A8">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30ADB376" w14:textId="77777777" w:rsidR="000260B1" w:rsidRPr="009C5B90" w:rsidRDefault="000260B1" w:rsidP="007C64A8">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12CA9062" w14:textId="77777777" w:rsidR="000260B1" w:rsidRPr="009C5B90" w:rsidRDefault="000260B1" w:rsidP="007C64A8">
            <w:pPr>
              <w:pStyle w:val="TAL"/>
              <w:rPr>
                <w:lang w:val="en-US"/>
              </w:rPr>
            </w:pPr>
          </w:p>
        </w:tc>
      </w:tr>
    </w:tbl>
    <w:p w14:paraId="447CBC01" w14:textId="77777777" w:rsidR="000260B1" w:rsidRDefault="000260B1" w:rsidP="000260B1"/>
    <w:p w14:paraId="004543F7" w14:textId="77777777" w:rsidR="000260B1" w:rsidRDefault="000260B1" w:rsidP="000260B1">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0260B1" w:rsidRPr="009C5B90" w14:paraId="6F6A2674" w14:textId="77777777" w:rsidTr="007C64A8">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7C4D146C" w14:textId="77777777" w:rsidR="000260B1" w:rsidRPr="009C5B90" w:rsidRDefault="000260B1" w:rsidP="007C64A8">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34156E32" w14:textId="77777777" w:rsidR="000260B1" w:rsidRPr="009C5B90" w:rsidRDefault="000260B1" w:rsidP="007C64A8">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353138E0" w14:textId="77777777" w:rsidR="000260B1" w:rsidRPr="009C5B90" w:rsidRDefault="000260B1" w:rsidP="007C64A8">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C5FB281" w14:textId="77777777" w:rsidR="000260B1" w:rsidRPr="009C5B90" w:rsidRDefault="000260B1" w:rsidP="007C64A8">
            <w:pPr>
              <w:pStyle w:val="TAH"/>
              <w:rPr>
                <w:lang w:val="en-US"/>
              </w:rPr>
            </w:pPr>
            <w:r w:rsidRPr="009C5B90">
              <w:rPr>
                <w:lang w:val="en-US"/>
              </w:rPr>
              <w:t>Response</w:t>
            </w:r>
          </w:p>
          <w:p w14:paraId="3E4FE37E" w14:textId="77777777" w:rsidR="000260B1" w:rsidRPr="009C5B90" w:rsidRDefault="000260B1" w:rsidP="007C64A8">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19D73071" w14:textId="77777777" w:rsidR="000260B1" w:rsidRPr="009C5B90" w:rsidRDefault="000260B1" w:rsidP="007C64A8">
            <w:pPr>
              <w:pStyle w:val="TAH"/>
              <w:rPr>
                <w:lang w:val="en-US"/>
              </w:rPr>
            </w:pPr>
            <w:r w:rsidRPr="009C5B90">
              <w:rPr>
                <w:lang w:val="en-US"/>
              </w:rPr>
              <w:t>Description</w:t>
            </w:r>
          </w:p>
        </w:tc>
      </w:tr>
      <w:tr w:rsidR="000260B1" w:rsidRPr="009C5B90" w14:paraId="53EF3084" w14:textId="77777777" w:rsidTr="007C64A8">
        <w:trPr>
          <w:jc w:val="center"/>
        </w:trPr>
        <w:tc>
          <w:tcPr>
            <w:tcW w:w="999" w:type="pct"/>
            <w:tcBorders>
              <w:top w:val="single" w:sz="4" w:space="0" w:color="auto"/>
              <w:left w:val="single" w:sz="6" w:space="0" w:color="000000"/>
              <w:bottom w:val="single" w:sz="4" w:space="0" w:color="auto"/>
              <w:right w:val="single" w:sz="6" w:space="0" w:color="000000"/>
            </w:tcBorders>
          </w:tcPr>
          <w:p w14:paraId="56523450" w14:textId="77777777" w:rsidR="000260B1" w:rsidRPr="009C5B90" w:rsidRDefault="000260B1" w:rsidP="007C64A8">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2AADCACA" w14:textId="77777777" w:rsidR="000260B1" w:rsidRPr="009C5B90" w:rsidRDefault="000260B1" w:rsidP="007C64A8">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6849662C" w14:textId="77777777" w:rsidR="000260B1" w:rsidRPr="009C5B90" w:rsidRDefault="000260B1" w:rsidP="007C64A8">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2E18810" w14:textId="77777777" w:rsidR="000260B1" w:rsidRPr="009C5B90" w:rsidRDefault="000260B1" w:rsidP="007C64A8">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012DC51A" w14:textId="77777777" w:rsidR="000260B1" w:rsidRPr="009C5B90" w:rsidRDefault="000260B1" w:rsidP="007C64A8">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0260B1" w:rsidRPr="009C5B90" w14:paraId="4D1CA557" w14:textId="77777777" w:rsidTr="007C64A8">
        <w:trPr>
          <w:jc w:val="center"/>
        </w:trPr>
        <w:tc>
          <w:tcPr>
            <w:tcW w:w="999" w:type="pct"/>
            <w:tcBorders>
              <w:top w:val="single" w:sz="4" w:space="0" w:color="auto"/>
              <w:left w:val="single" w:sz="6" w:space="0" w:color="000000"/>
              <w:bottom w:val="single" w:sz="4" w:space="0" w:color="auto"/>
              <w:right w:val="single" w:sz="6" w:space="0" w:color="000000"/>
            </w:tcBorders>
            <w:hideMark/>
          </w:tcPr>
          <w:p w14:paraId="1A250908" w14:textId="77777777" w:rsidR="000260B1" w:rsidRPr="009C5B90" w:rsidRDefault="000260B1" w:rsidP="007C64A8">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9D82504" w14:textId="77777777" w:rsidR="000260B1" w:rsidRPr="009C5B90" w:rsidRDefault="000260B1" w:rsidP="007C64A8">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410CB45" w14:textId="77777777" w:rsidR="000260B1" w:rsidRPr="009C5B90" w:rsidRDefault="000260B1" w:rsidP="007C64A8">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6352CE1C" w14:textId="77777777" w:rsidR="000260B1" w:rsidRPr="009C5B90" w:rsidRDefault="000260B1" w:rsidP="007C64A8">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7ABA0347" w14:textId="77777777" w:rsidR="000260B1" w:rsidRPr="009C5B90" w:rsidRDefault="000260B1" w:rsidP="007C64A8">
            <w:pPr>
              <w:pStyle w:val="TAL"/>
              <w:rPr>
                <w:lang w:val="en-US"/>
              </w:rPr>
            </w:pPr>
            <w:r w:rsidRPr="009C5B90">
              <w:rPr>
                <w:lang w:val="en-US"/>
              </w:rPr>
              <w:t>Upon successful update of this resource, an empty response body shall be returned.</w:t>
            </w:r>
          </w:p>
        </w:tc>
      </w:tr>
      <w:tr w:rsidR="000260B1" w:rsidRPr="009C5B90" w14:paraId="193AD76E"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FFDFD5"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016763C4" w14:textId="77777777" w:rsidR="000260B1" w:rsidRDefault="000260B1" w:rsidP="000260B1">
      <w:pPr>
        <w:rPr>
          <w:lang w:eastAsia="zh-CN"/>
        </w:rPr>
      </w:pPr>
    </w:p>
    <w:p w14:paraId="766B10A5" w14:textId="77777777" w:rsidR="000260B1" w:rsidRDefault="000260B1" w:rsidP="000260B1">
      <w:pPr>
        <w:pStyle w:val="Heading5"/>
      </w:pPr>
      <w:bookmarkStart w:id="672" w:name="_Toc90586824"/>
      <w:bookmarkStart w:id="673" w:name="_Toc106616342"/>
      <w:bookmarkStart w:id="674" w:name="_Toc122101037"/>
      <w:bookmarkStart w:id="675" w:name="_Toc161910600"/>
      <w:r>
        <w:t>5.2.10.3.4</w:t>
      </w:r>
      <w:r>
        <w:tab/>
        <w:t>DELETE</w:t>
      </w:r>
      <w:bookmarkEnd w:id="672"/>
      <w:bookmarkEnd w:id="673"/>
      <w:bookmarkEnd w:id="674"/>
      <w:bookmarkEnd w:id="675"/>
    </w:p>
    <w:p w14:paraId="046A7DDC" w14:textId="77777777" w:rsidR="000260B1" w:rsidRDefault="000260B1" w:rsidP="000260B1">
      <w:r>
        <w:t>This method shall support the URI query parameters specified in table 5.2.10.3.4-1.</w:t>
      </w:r>
    </w:p>
    <w:p w14:paraId="046B1FF1" w14:textId="77777777" w:rsidR="000260B1" w:rsidRDefault="000260B1" w:rsidP="000260B1">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6547DF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B50AD0"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6C921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2E90D2"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768ECD"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50FF06" w14:textId="77777777" w:rsidR="000260B1" w:rsidRPr="009C5B90" w:rsidRDefault="000260B1" w:rsidP="007C64A8">
            <w:pPr>
              <w:pStyle w:val="TAH"/>
              <w:rPr>
                <w:lang w:val="en-US"/>
              </w:rPr>
            </w:pPr>
            <w:r w:rsidRPr="009C5B90">
              <w:rPr>
                <w:lang w:val="en-US"/>
              </w:rPr>
              <w:t>Description</w:t>
            </w:r>
          </w:p>
        </w:tc>
      </w:tr>
      <w:tr w:rsidR="000260B1" w:rsidRPr="009C5B90" w14:paraId="60984B9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7259EE"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7F0E57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F9EDBC4"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C61E57D"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2ADCCD9" w14:textId="77777777" w:rsidR="000260B1" w:rsidRPr="009C5B90" w:rsidRDefault="000260B1" w:rsidP="007C64A8">
            <w:pPr>
              <w:pStyle w:val="TAL"/>
              <w:rPr>
                <w:lang w:val="en-US"/>
              </w:rPr>
            </w:pPr>
          </w:p>
        </w:tc>
      </w:tr>
    </w:tbl>
    <w:p w14:paraId="4D99BB60" w14:textId="77777777" w:rsidR="000260B1" w:rsidRDefault="000260B1" w:rsidP="000260B1"/>
    <w:p w14:paraId="1DB62D97" w14:textId="77777777" w:rsidR="000260B1" w:rsidRDefault="000260B1" w:rsidP="000260B1">
      <w:r>
        <w:lastRenderedPageBreak/>
        <w:t>This method shall support the request data structures specified in table 5.2.10.3.4-2 and the response data structure, and response codes specified in table 5.2.10.3.4-3.</w:t>
      </w:r>
    </w:p>
    <w:p w14:paraId="70FFB9EB" w14:textId="77777777" w:rsidR="000260B1" w:rsidRDefault="000260B1" w:rsidP="000260B1">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BD4616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8C51D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2BE36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BF681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082DDD" w14:textId="77777777" w:rsidR="000260B1" w:rsidRPr="009C5B90" w:rsidRDefault="000260B1" w:rsidP="007C64A8">
            <w:pPr>
              <w:pStyle w:val="TAH"/>
              <w:rPr>
                <w:lang w:val="en-US"/>
              </w:rPr>
            </w:pPr>
            <w:r w:rsidRPr="009C5B90">
              <w:rPr>
                <w:lang w:val="en-US"/>
              </w:rPr>
              <w:t>Description</w:t>
            </w:r>
          </w:p>
        </w:tc>
      </w:tr>
      <w:tr w:rsidR="000260B1" w:rsidRPr="009C5B90" w14:paraId="7EED465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A8CE3D"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FCA14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9C3CD3A"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A4F8E6" w14:textId="77777777" w:rsidR="000260B1" w:rsidRPr="009C5B90" w:rsidRDefault="000260B1" w:rsidP="007C64A8">
            <w:pPr>
              <w:pStyle w:val="TAL"/>
              <w:rPr>
                <w:lang w:val="en-US"/>
              </w:rPr>
            </w:pPr>
          </w:p>
        </w:tc>
      </w:tr>
    </w:tbl>
    <w:p w14:paraId="6FAFD5E3" w14:textId="77777777" w:rsidR="000260B1" w:rsidRDefault="000260B1" w:rsidP="000260B1"/>
    <w:p w14:paraId="47AD497E" w14:textId="77777777" w:rsidR="000260B1" w:rsidRDefault="000260B1" w:rsidP="000260B1">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2180E8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E9537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4F81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1F6D9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C19C4" w14:textId="77777777" w:rsidR="000260B1" w:rsidRPr="009C5B90" w:rsidRDefault="000260B1" w:rsidP="007C64A8">
            <w:pPr>
              <w:pStyle w:val="TAH"/>
              <w:rPr>
                <w:lang w:val="en-US"/>
              </w:rPr>
            </w:pPr>
            <w:r w:rsidRPr="009C5B90">
              <w:rPr>
                <w:lang w:val="en-US"/>
              </w:rPr>
              <w:t>Response</w:t>
            </w:r>
          </w:p>
          <w:p w14:paraId="45353AD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1FEEC7" w14:textId="77777777" w:rsidR="000260B1" w:rsidRPr="009C5B90" w:rsidRDefault="000260B1" w:rsidP="007C64A8">
            <w:pPr>
              <w:pStyle w:val="TAH"/>
              <w:rPr>
                <w:lang w:val="en-US"/>
              </w:rPr>
            </w:pPr>
            <w:r w:rsidRPr="009C5B90">
              <w:rPr>
                <w:lang w:val="en-US"/>
              </w:rPr>
              <w:t>Description</w:t>
            </w:r>
          </w:p>
        </w:tc>
      </w:tr>
      <w:tr w:rsidR="000260B1" w:rsidRPr="009C5B90" w14:paraId="0857551A"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F125E8"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1481437"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53C6125"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76FC7"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3380CFF"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8C3BCC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9687E58"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682DEAB8" w14:textId="77777777" w:rsidR="000260B1" w:rsidRPr="00533C32" w:rsidRDefault="000260B1" w:rsidP="000260B1">
      <w:pPr>
        <w:rPr>
          <w:lang w:eastAsia="zh-CN"/>
        </w:rPr>
      </w:pPr>
    </w:p>
    <w:p w14:paraId="4492792C" w14:textId="77777777" w:rsidR="000260B1" w:rsidRPr="00533C32" w:rsidRDefault="000260B1" w:rsidP="000260B1">
      <w:pPr>
        <w:pStyle w:val="Heading3"/>
      </w:pPr>
      <w:bookmarkStart w:id="676" w:name="_Toc20126977"/>
      <w:bookmarkStart w:id="677" w:name="_Toc27588953"/>
      <w:bookmarkStart w:id="678" w:name="_Toc36459749"/>
      <w:bookmarkStart w:id="679" w:name="_Toc45029310"/>
      <w:bookmarkStart w:id="680" w:name="_Toc56520586"/>
      <w:bookmarkStart w:id="681" w:name="_Toc90586825"/>
      <w:bookmarkStart w:id="682" w:name="_Toc106616343"/>
      <w:bookmarkStart w:id="683" w:name="_Toc122101038"/>
      <w:bookmarkStart w:id="684" w:name="_Toc161910601"/>
      <w:r w:rsidRPr="00533C32">
        <w:t>5.2.11</w:t>
      </w:r>
      <w:r w:rsidRPr="00533C32">
        <w:tab/>
        <w:t>Resource: Smsf3GppAccessRegistration</w:t>
      </w:r>
      <w:bookmarkEnd w:id="676"/>
      <w:bookmarkEnd w:id="677"/>
      <w:bookmarkEnd w:id="678"/>
      <w:bookmarkEnd w:id="679"/>
      <w:bookmarkEnd w:id="680"/>
      <w:bookmarkEnd w:id="681"/>
      <w:bookmarkEnd w:id="682"/>
      <w:bookmarkEnd w:id="683"/>
      <w:bookmarkEnd w:id="684"/>
    </w:p>
    <w:p w14:paraId="423F6F24" w14:textId="77777777" w:rsidR="000260B1" w:rsidRPr="00533C32" w:rsidRDefault="000260B1" w:rsidP="000260B1">
      <w:pPr>
        <w:pStyle w:val="Heading4"/>
      </w:pPr>
      <w:bookmarkStart w:id="685" w:name="_Toc20126978"/>
      <w:bookmarkStart w:id="686" w:name="_Toc27588954"/>
      <w:bookmarkStart w:id="687" w:name="_Toc36459750"/>
      <w:bookmarkStart w:id="688" w:name="_Toc45029311"/>
      <w:bookmarkStart w:id="689" w:name="_Toc56520587"/>
      <w:bookmarkStart w:id="690" w:name="_Toc90586826"/>
      <w:bookmarkStart w:id="691" w:name="_Toc106616344"/>
      <w:bookmarkStart w:id="692" w:name="_Toc122101039"/>
      <w:bookmarkStart w:id="693" w:name="_Toc161910602"/>
      <w:r w:rsidRPr="00533C32">
        <w:t>5.2.11.1</w:t>
      </w:r>
      <w:r w:rsidRPr="00533C32">
        <w:tab/>
        <w:t>Description</w:t>
      </w:r>
      <w:bookmarkEnd w:id="685"/>
      <w:bookmarkEnd w:id="686"/>
      <w:bookmarkEnd w:id="687"/>
      <w:bookmarkEnd w:id="688"/>
      <w:bookmarkEnd w:id="689"/>
      <w:bookmarkEnd w:id="690"/>
      <w:bookmarkEnd w:id="691"/>
      <w:bookmarkEnd w:id="692"/>
      <w:bookmarkEnd w:id="693"/>
    </w:p>
    <w:p w14:paraId="16978FF9" w14:textId="77777777" w:rsidR="000260B1" w:rsidRPr="00533C32" w:rsidRDefault="000260B1" w:rsidP="000260B1">
      <w:r w:rsidRPr="00533C32">
        <w:t>This resource represents registered SMSF for 3GPP access.</w:t>
      </w:r>
    </w:p>
    <w:p w14:paraId="4F7AF968"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BBEDC3B" w14:textId="77777777" w:rsidR="000260B1" w:rsidRPr="00533C32" w:rsidRDefault="000260B1" w:rsidP="000260B1">
      <w:pPr>
        <w:pStyle w:val="Heading4"/>
      </w:pPr>
      <w:bookmarkStart w:id="694" w:name="_Toc20126979"/>
      <w:bookmarkStart w:id="695" w:name="_Toc27588955"/>
      <w:bookmarkStart w:id="696" w:name="_Toc36459751"/>
      <w:bookmarkStart w:id="697" w:name="_Toc45029312"/>
      <w:bookmarkStart w:id="698" w:name="_Toc56520588"/>
      <w:bookmarkStart w:id="699" w:name="_Toc90586827"/>
      <w:bookmarkStart w:id="700" w:name="_Toc106616345"/>
      <w:bookmarkStart w:id="701" w:name="_Toc122101040"/>
      <w:bookmarkStart w:id="702" w:name="_Toc161910603"/>
      <w:r w:rsidRPr="00533C32">
        <w:t>5.2.11.2</w:t>
      </w:r>
      <w:r w:rsidRPr="00533C32">
        <w:tab/>
        <w:t>Resource Definition</w:t>
      </w:r>
      <w:bookmarkEnd w:id="694"/>
      <w:bookmarkEnd w:id="695"/>
      <w:bookmarkEnd w:id="696"/>
      <w:bookmarkEnd w:id="697"/>
      <w:bookmarkEnd w:id="698"/>
      <w:bookmarkEnd w:id="699"/>
      <w:bookmarkEnd w:id="700"/>
      <w:bookmarkEnd w:id="701"/>
      <w:bookmarkEnd w:id="702"/>
    </w:p>
    <w:p w14:paraId="241387EC" w14:textId="77777777" w:rsidR="000260B1" w:rsidRPr="00533C32" w:rsidRDefault="000260B1" w:rsidP="000260B1">
      <w:r w:rsidRPr="00533C32">
        <w:t>Resource URI: {apiRoot}/nudr-dr/&lt;apiVersion&gt;/subscription-data/{ueId}/</w:t>
      </w:r>
      <w:r w:rsidRPr="00533C32">
        <w:rPr>
          <w:lang w:eastAsia="zh-CN"/>
        </w:rPr>
        <w:t>c</w:t>
      </w:r>
      <w:r w:rsidRPr="00533C32">
        <w:t>ontext-data/smsf-3gpp-access</w:t>
      </w:r>
    </w:p>
    <w:p w14:paraId="1C521CF6" w14:textId="77777777" w:rsidR="000260B1" w:rsidRPr="00533C32" w:rsidRDefault="000260B1" w:rsidP="000260B1">
      <w:pPr>
        <w:rPr>
          <w:rFonts w:ascii="Arial" w:hAnsi="Arial" w:cs="Arial"/>
        </w:rPr>
      </w:pPr>
      <w:bookmarkStart w:id="703" w:name="_MCCTEMPBM_CRPT22160084___7"/>
      <w:r w:rsidRPr="00533C32">
        <w:t>This resource shall support the resource URI variables defined in table 5.2.11.2-1</w:t>
      </w:r>
      <w:r w:rsidRPr="00533C32">
        <w:rPr>
          <w:rFonts w:ascii="Arial" w:hAnsi="Arial" w:cs="Arial"/>
        </w:rPr>
        <w:t>.</w:t>
      </w:r>
    </w:p>
    <w:bookmarkEnd w:id="703"/>
    <w:p w14:paraId="152DD400" w14:textId="77777777" w:rsidR="000260B1" w:rsidRPr="00533C32" w:rsidRDefault="000260B1" w:rsidP="000260B1">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CBF7A7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2AB42E"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F1AAE" w14:textId="77777777" w:rsidR="000260B1" w:rsidRPr="009C5B90" w:rsidRDefault="000260B1" w:rsidP="007C64A8">
            <w:pPr>
              <w:pStyle w:val="TAH"/>
              <w:rPr>
                <w:lang w:val="en-US"/>
              </w:rPr>
            </w:pPr>
            <w:r w:rsidRPr="009C5B90">
              <w:rPr>
                <w:lang w:val="en-US"/>
              </w:rPr>
              <w:t>Definition</w:t>
            </w:r>
          </w:p>
        </w:tc>
      </w:tr>
      <w:tr w:rsidR="000260B1" w:rsidRPr="009C5B90" w14:paraId="214452F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CA5824"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A40AF0"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158FDBF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2F5C91"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FEFF2B" w14:textId="45080FB8"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AF5F67B" w14:textId="77777777" w:rsidR="000260B1" w:rsidRPr="00533C32" w:rsidRDefault="000260B1" w:rsidP="000260B1"/>
    <w:p w14:paraId="58FDBA87" w14:textId="77777777" w:rsidR="000260B1" w:rsidRPr="00533C32" w:rsidRDefault="000260B1" w:rsidP="000260B1">
      <w:pPr>
        <w:pStyle w:val="Heading4"/>
      </w:pPr>
      <w:bookmarkStart w:id="704" w:name="_Toc20126980"/>
      <w:bookmarkStart w:id="705" w:name="_Toc27588956"/>
      <w:bookmarkStart w:id="706" w:name="_Toc36459752"/>
      <w:bookmarkStart w:id="707" w:name="_Toc45029313"/>
      <w:bookmarkStart w:id="708" w:name="_Toc56520589"/>
      <w:bookmarkStart w:id="709" w:name="_Toc90586828"/>
      <w:bookmarkStart w:id="710" w:name="_Toc106616346"/>
      <w:bookmarkStart w:id="711" w:name="_Toc122101041"/>
      <w:bookmarkStart w:id="712" w:name="_Toc161910604"/>
      <w:r w:rsidRPr="00533C32">
        <w:t>5.2.11.3</w:t>
      </w:r>
      <w:r w:rsidRPr="00533C32">
        <w:tab/>
        <w:t>Resource Standard Methods</w:t>
      </w:r>
      <w:bookmarkEnd w:id="704"/>
      <w:bookmarkEnd w:id="705"/>
      <w:bookmarkEnd w:id="706"/>
      <w:bookmarkEnd w:id="707"/>
      <w:bookmarkEnd w:id="708"/>
      <w:bookmarkEnd w:id="709"/>
      <w:bookmarkEnd w:id="710"/>
      <w:bookmarkEnd w:id="711"/>
      <w:bookmarkEnd w:id="712"/>
    </w:p>
    <w:p w14:paraId="18E9B1D3" w14:textId="77777777" w:rsidR="000260B1" w:rsidRPr="00533C32" w:rsidRDefault="000260B1" w:rsidP="000260B1">
      <w:pPr>
        <w:pStyle w:val="Heading5"/>
      </w:pPr>
      <w:bookmarkStart w:id="713" w:name="_Toc20126981"/>
      <w:bookmarkStart w:id="714" w:name="_Toc27588957"/>
      <w:bookmarkStart w:id="715" w:name="_Toc36459753"/>
      <w:bookmarkStart w:id="716" w:name="_Toc45029314"/>
      <w:bookmarkStart w:id="717" w:name="_Toc56520590"/>
      <w:bookmarkStart w:id="718" w:name="_Toc90586829"/>
      <w:bookmarkStart w:id="719" w:name="_Toc106616347"/>
      <w:bookmarkStart w:id="720" w:name="_Toc122101042"/>
      <w:bookmarkStart w:id="721" w:name="_Toc161910605"/>
      <w:r w:rsidRPr="00533C32">
        <w:t>5.2.11.3.1</w:t>
      </w:r>
      <w:r w:rsidRPr="00533C32">
        <w:tab/>
        <w:t>PUT</w:t>
      </w:r>
      <w:bookmarkEnd w:id="713"/>
      <w:bookmarkEnd w:id="714"/>
      <w:bookmarkEnd w:id="715"/>
      <w:bookmarkEnd w:id="716"/>
      <w:bookmarkEnd w:id="717"/>
      <w:bookmarkEnd w:id="718"/>
      <w:bookmarkEnd w:id="719"/>
      <w:bookmarkEnd w:id="720"/>
      <w:bookmarkEnd w:id="721"/>
    </w:p>
    <w:p w14:paraId="5857AAE4" w14:textId="77777777" w:rsidR="000260B1" w:rsidRPr="00533C32" w:rsidRDefault="000260B1" w:rsidP="000260B1">
      <w:r w:rsidRPr="00533C32">
        <w:t>This method shall support the URI query parameters specified in table 5.2.11.3.1-1.</w:t>
      </w:r>
    </w:p>
    <w:p w14:paraId="3643D25B" w14:textId="77777777" w:rsidR="000260B1" w:rsidRPr="00533C32" w:rsidRDefault="000260B1" w:rsidP="000260B1">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558773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E9CB9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354F1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27949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7B8ADD"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8B3AB7" w14:textId="77777777" w:rsidR="000260B1" w:rsidRPr="009C5B90" w:rsidRDefault="000260B1" w:rsidP="007C64A8">
            <w:pPr>
              <w:pStyle w:val="TAH"/>
              <w:rPr>
                <w:lang w:val="en-US"/>
              </w:rPr>
            </w:pPr>
            <w:r w:rsidRPr="009C5B90">
              <w:rPr>
                <w:lang w:val="en-US"/>
              </w:rPr>
              <w:t>Description</w:t>
            </w:r>
          </w:p>
        </w:tc>
      </w:tr>
      <w:tr w:rsidR="000260B1" w:rsidRPr="009C5B90" w14:paraId="119BCAC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E15E41"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9E9BA15"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69482A2"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A6453E0"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F275BF" w14:textId="77777777" w:rsidR="000260B1" w:rsidRPr="009C5B90" w:rsidRDefault="000260B1" w:rsidP="007C64A8">
            <w:pPr>
              <w:pStyle w:val="TAL"/>
              <w:rPr>
                <w:lang w:val="en-US"/>
              </w:rPr>
            </w:pPr>
          </w:p>
        </w:tc>
      </w:tr>
    </w:tbl>
    <w:p w14:paraId="20BFC69C" w14:textId="77777777" w:rsidR="000260B1" w:rsidRPr="00533C32" w:rsidRDefault="000260B1" w:rsidP="000260B1"/>
    <w:p w14:paraId="7833019F" w14:textId="77777777" w:rsidR="000260B1" w:rsidRPr="00533C32" w:rsidRDefault="000260B1" w:rsidP="000260B1">
      <w:r w:rsidRPr="00533C32">
        <w:t>This method shall support the request data structures specified in table 5.2.11.3.1-2 and the response data structures and response codes specified in table 5.2.11.3.1-3.</w:t>
      </w:r>
    </w:p>
    <w:p w14:paraId="57D21E61" w14:textId="77777777" w:rsidR="000260B1" w:rsidRPr="00533C32" w:rsidRDefault="000260B1" w:rsidP="000260B1">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95D9430"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2E4658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18A4C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F76E007"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7D561E" w14:textId="77777777" w:rsidR="000260B1" w:rsidRPr="009C5B90" w:rsidRDefault="000260B1" w:rsidP="007C64A8">
            <w:pPr>
              <w:pStyle w:val="TAH"/>
              <w:rPr>
                <w:lang w:val="en-US"/>
              </w:rPr>
            </w:pPr>
            <w:r w:rsidRPr="009C5B90">
              <w:rPr>
                <w:lang w:val="en-US"/>
              </w:rPr>
              <w:t>Description</w:t>
            </w:r>
          </w:p>
        </w:tc>
      </w:tr>
      <w:tr w:rsidR="000260B1" w:rsidRPr="009C5B90" w14:paraId="77946B28"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60AE6BB" w14:textId="77777777" w:rsidR="000260B1" w:rsidRPr="009C5B90" w:rsidRDefault="000260B1" w:rsidP="007C64A8">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2B425FFD"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C692E66"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5A25CF74" w14:textId="77777777" w:rsidR="000260B1" w:rsidRPr="009C5B90" w:rsidRDefault="000260B1" w:rsidP="007C64A8">
            <w:pPr>
              <w:pStyle w:val="TAL"/>
              <w:rPr>
                <w:lang w:val="en-US"/>
              </w:rPr>
            </w:pPr>
            <w:r w:rsidRPr="009C5B90">
              <w:rPr>
                <w:lang w:val="en-US"/>
              </w:rPr>
              <w:t>The SMSF registration for 3GPP access is created or updated with the received information.</w:t>
            </w:r>
          </w:p>
        </w:tc>
      </w:tr>
    </w:tbl>
    <w:p w14:paraId="13DFCB74" w14:textId="77777777" w:rsidR="000260B1" w:rsidRPr="00533C32" w:rsidRDefault="000260B1" w:rsidP="000260B1"/>
    <w:p w14:paraId="0B8CE69A" w14:textId="77777777" w:rsidR="000260B1" w:rsidRPr="00533C32" w:rsidRDefault="000260B1" w:rsidP="000260B1">
      <w:pPr>
        <w:pStyle w:val="TH"/>
        <w:outlineLvl w:val="0"/>
      </w:pPr>
      <w:r w:rsidRPr="00533C32">
        <w:lastRenderedPageBreak/>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3DCC7DFD"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777640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A4568A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CE035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1635E40" w14:textId="77777777" w:rsidR="000260B1" w:rsidRPr="009C5B90" w:rsidRDefault="000260B1" w:rsidP="007C64A8">
            <w:pPr>
              <w:pStyle w:val="TAH"/>
              <w:rPr>
                <w:lang w:val="en-US"/>
              </w:rPr>
            </w:pPr>
            <w:r w:rsidRPr="009C5B90">
              <w:rPr>
                <w:lang w:val="en-US"/>
              </w:rPr>
              <w:t>Response</w:t>
            </w:r>
          </w:p>
          <w:p w14:paraId="7C238CD2"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ADE50BE" w14:textId="77777777" w:rsidR="000260B1" w:rsidRPr="009C5B90" w:rsidRDefault="000260B1" w:rsidP="007C64A8">
            <w:pPr>
              <w:pStyle w:val="TAH"/>
              <w:rPr>
                <w:lang w:val="en-US"/>
              </w:rPr>
            </w:pPr>
            <w:r w:rsidRPr="009C5B90">
              <w:rPr>
                <w:lang w:val="en-US"/>
              </w:rPr>
              <w:t>Description</w:t>
            </w:r>
          </w:p>
        </w:tc>
      </w:tr>
      <w:tr w:rsidR="000260B1" w:rsidRPr="009C5B90" w14:paraId="11AB3AA7"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90A1B37"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3C2F1AF"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8BEA536"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4D4CBE7" w14:textId="77777777" w:rsidR="000260B1" w:rsidRPr="009C5B90" w:rsidRDefault="000260B1" w:rsidP="007C64A8">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629F3B1A"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0E0B5758"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70F5C2DA" w14:textId="77777777" w:rsidR="000260B1" w:rsidRPr="009C5B90" w:rsidRDefault="000260B1" w:rsidP="007C64A8">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F410927" w14:textId="77777777" w:rsidR="000260B1" w:rsidRPr="009C5B90" w:rsidRDefault="000260B1" w:rsidP="007C64A8">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D08DCA2" w14:textId="77777777" w:rsidR="000260B1" w:rsidRPr="009C5B90" w:rsidRDefault="000260B1" w:rsidP="007C64A8">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780506EB" w14:textId="77777777" w:rsidR="000260B1" w:rsidRPr="009C5B90" w:rsidRDefault="000260B1" w:rsidP="007C64A8">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73E75DEE" w14:textId="77777777" w:rsidR="000260B1" w:rsidRPr="009C5B90" w:rsidRDefault="000260B1" w:rsidP="007C64A8">
            <w:pPr>
              <w:pStyle w:val="TAL"/>
              <w:rPr>
                <w:lang w:val="en-US"/>
              </w:rPr>
            </w:pPr>
            <w:r w:rsidRPr="009C5B90">
              <w:t>Upon success, a response body containing a representation of the created Individual SmsfRegistration for 3GPP access resource shall be returned.</w:t>
            </w:r>
          </w:p>
        </w:tc>
      </w:tr>
      <w:tr w:rsidR="000260B1" w:rsidRPr="009C5B90" w14:paraId="7405BC1B"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64228363" w14:textId="77777777" w:rsidR="000260B1" w:rsidRPr="009C5B90" w:rsidRDefault="000260B1" w:rsidP="007C64A8">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B17648E" w14:textId="77777777" w:rsidR="000260B1" w:rsidRPr="009C5B90" w:rsidRDefault="000260B1" w:rsidP="007C64A8">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6B794B2A" w14:textId="77777777" w:rsidR="000260B1" w:rsidRPr="009C5B90" w:rsidRDefault="000260B1" w:rsidP="007C64A8">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27457136" w14:textId="77777777" w:rsidR="000260B1" w:rsidRPr="009C5B90" w:rsidRDefault="000260B1" w:rsidP="007C64A8">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2E14EE46" w14:textId="77777777" w:rsidR="000260B1" w:rsidRPr="009C5B90" w:rsidRDefault="000260B1" w:rsidP="007C64A8">
            <w:pPr>
              <w:pStyle w:val="TAL"/>
            </w:pPr>
            <w:r w:rsidRPr="009C5B90">
              <w:t>Upon success, a response body containing a representation of the updated Individual SmsfRegistration for 3GPP access resource shall be returned.</w:t>
            </w:r>
          </w:p>
        </w:tc>
      </w:tr>
      <w:tr w:rsidR="000260B1" w:rsidRPr="009C5B90" w14:paraId="116CF02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0E5F5B"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1B464763" w14:textId="77777777" w:rsidR="000260B1" w:rsidRPr="00533C32" w:rsidRDefault="000260B1" w:rsidP="000260B1">
      <w:pPr>
        <w:rPr>
          <w:lang w:eastAsia="zh-CN"/>
        </w:rPr>
      </w:pPr>
    </w:p>
    <w:p w14:paraId="722D696B" w14:textId="77777777" w:rsidR="000260B1" w:rsidRPr="00533C32" w:rsidRDefault="000260B1" w:rsidP="000260B1">
      <w:pPr>
        <w:pStyle w:val="Heading5"/>
      </w:pPr>
      <w:bookmarkStart w:id="722" w:name="_Toc20126982"/>
      <w:bookmarkStart w:id="723" w:name="_Toc27588958"/>
      <w:bookmarkStart w:id="724" w:name="_Toc36459754"/>
      <w:bookmarkStart w:id="725" w:name="_Toc45029315"/>
      <w:bookmarkStart w:id="726" w:name="_Toc56520591"/>
      <w:bookmarkStart w:id="727" w:name="_Toc90586830"/>
      <w:bookmarkStart w:id="728" w:name="_Toc106616348"/>
      <w:bookmarkStart w:id="729" w:name="_Toc122101043"/>
      <w:bookmarkStart w:id="730" w:name="_Toc161910606"/>
      <w:r w:rsidRPr="00533C32">
        <w:t>5.2.11.3.2</w:t>
      </w:r>
      <w:r w:rsidRPr="00533C32">
        <w:tab/>
        <w:t>DELETE</w:t>
      </w:r>
      <w:bookmarkEnd w:id="722"/>
      <w:bookmarkEnd w:id="723"/>
      <w:bookmarkEnd w:id="724"/>
      <w:bookmarkEnd w:id="725"/>
      <w:bookmarkEnd w:id="726"/>
      <w:bookmarkEnd w:id="727"/>
      <w:bookmarkEnd w:id="728"/>
      <w:bookmarkEnd w:id="729"/>
      <w:bookmarkEnd w:id="730"/>
    </w:p>
    <w:p w14:paraId="53322083" w14:textId="77777777" w:rsidR="000260B1" w:rsidRPr="00533C32" w:rsidRDefault="000260B1" w:rsidP="000260B1">
      <w:r w:rsidRPr="00533C32">
        <w:t>This method shall support the URI query parameters specified in table 5.2.11.3.2-1.</w:t>
      </w:r>
    </w:p>
    <w:p w14:paraId="45161822" w14:textId="77777777" w:rsidR="000260B1" w:rsidRPr="00533C32" w:rsidRDefault="000260B1" w:rsidP="000260B1">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5265F6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A8A252"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68190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95EBE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87D123"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6F0BDA" w14:textId="77777777" w:rsidR="000260B1" w:rsidRPr="009C5B90" w:rsidRDefault="000260B1" w:rsidP="007C64A8">
            <w:pPr>
              <w:pStyle w:val="TAH"/>
              <w:rPr>
                <w:lang w:val="en-US"/>
              </w:rPr>
            </w:pPr>
            <w:r w:rsidRPr="009C5B90">
              <w:rPr>
                <w:lang w:val="en-US"/>
              </w:rPr>
              <w:t>Description</w:t>
            </w:r>
          </w:p>
        </w:tc>
      </w:tr>
      <w:tr w:rsidR="000260B1" w:rsidRPr="009C5B90" w14:paraId="302D9B7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267E2E"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BC39867"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BAA4A0"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84A55AF"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6C5DFF5" w14:textId="77777777" w:rsidR="000260B1" w:rsidRPr="009C5B90" w:rsidRDefault="000260B1" w:rsidP="007C64A8">
            <w:pPr>
              <w:pStyle w:val="TAL"/>
              <w:rPr>
                <w:lang w:val="en-US"/>
              </w:rPr>
            </w:pPr>
          </w:p>
        </w:tc>
      </w:tr>
    </w:tbl>
    <w:p w14:paraId="60B2C9F3" w14:textId="77777777" w:rsidR="000260B1" w:rsidRPr="00533C32" w:rsidRDefault="000260B1" w:rsidP="000260B1"/>
    <w:p w14:paraId="45FA4A51" w14:textId="77777777" w:rsidR="000260B1" w:rsidRPr="00533C32" w:rsidRDefault="000260B1" w:rsidP="000260B1">
      <w:r w:rsidRPr="00533C32">
        <w:t>This method shall support the request data structures specified in table 5.2.11.3.2-2 and the response data structures and response codes specified in table 5.2.11.3.2-3.</w:t>
      </w:r>
    </w:p>
    <w:p w14:paraId="2E01D381" w14:textId="77777777" w:rsidR="000260B1" w:rsidRPr="00533C32" w:rsidRDefault="000260B1" w:rsidP="000260B1">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28E8EA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1BB9A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AF1C6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E28818"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8BDC48" w14:textId="77777777" w:rsidR="000260B1" w:rsidRPr="009C5B90" w:rsidRDefault="000260B1" w:rsidP="007C64A8">
            <w:pPr>
              <w:pStyle w:val="TAH"/>
              <w:rPr>
                <w:lang w:val="en-US"/>
              </w:rPr>
            </w:pPr>
            <w:r w:rsidRPr="009C5B90">
              <w:rPr>
                <w:lang w:val="en-US"/>
              </w:rPr>
              <w:t>Description</w:t>
            </w:r>
          </w:p>
        </w:tc>
      </w:tr>
      <w:tr w:rsidR="000260B1" w:rsidRPr="009C5B90" w14:paraId="2437D3C4"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2033DA2"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606D0F"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449FEE"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72B8523D" w14:textId="77777777" w:rsidR="000260B1" w:rsidRPr="009C5B90" w:rsidRDefault="000260B1" w:rsidP="007C64A8">
            <w:pPr>
              <w:pStyle w:val="TAL"/>
              <w:rPr>
                <w:lang w:val="en-US"/>
              </w:rPr>
            </w:pPr>
            <w:r w:rsidRPr="009C5B90">
              <w:rPr>
                <w:lang w:val="en-US"/>
              </w:rPr>
              <w:t>The request body shall be empty.</w:t>
            </w:r>
          </w:p>
        </w:tc>
      </w:tr>
    </w:tbl>
    <w:p w14:paraId="0CC3C55F" w14:textId="77777777" w:rsidR="000260B1" w:rsidRPr="00533C32" w:rsidRDefault="000260B1" w:rsidP="000260B1"/>
    <w:p w14:paraId="4D7785B5" w14:textId="77777777" w:rsidR="000260B1" w:rsidRPr="00533C32" w:rsidRDefault="000260B1" w:rsidP="000260B1">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1EA433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51536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3FAABA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972551"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B7F687E" w14:textId="77777777" w:rsidR="000260B1" w:rsidRPr="009C5B90" w:rsidRDefault="000260B1" w:rsidP="007C64A8">
            <w:pPr>
              <w:pStyle w:val="TAH"/>
              <w:rPr>
                <w:lang w:val="en-US"/>
              </w:rPr>
            </w:pPr>
            <w:r w:rsidRPr="009C5B90">
              <w:rPr>
                <w:lang w:val="en-US"/>
              </w:rPr>
              <w:t>Response</w:t>
            </w:r>
          </w:p>
          <w:p w14:paraId="11D8A25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D87AC2" w14:textId="77777777" w:rsidR="000260B1" w:rsidRPr="009C5B90" w:rsidRDefault="000260B1" w:rsidP="007C64A8">
            <w:pPr>
              <w:pStyle w:val="TAH"/>
              <w:rPr>
                <w:lang w:val="en-US"/>
              </w:rPr>
            </w:pPr>
            <w:r w:rsidRPr="009C5B90">
              <w:rPr>
                <w:lang w:val="en-US"/>
              </w:rPr>
              <w:t>Description</w:t>
            </w:r>
          </w:p>
        </w:tc>
      </w:tr>
      <w:tr w:rsidR="000260B1" w:rsidRPr="009C5B90" w14:paraId="6AAEB83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32052B1"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A112A5D"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F93185D"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91A74D0"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7001EE9"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FAFA63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DD310D"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1088C522" w14:textId="77777777" w:rsidR="000260B1" w:rsidRPr="00533C32" w:rsidRDefault="000260B1" w:rsidP="000260B1">
      <w:pPr>
        <w:rPr>
          <w:lang w:eastAsia="zh-CN"/>
        </w:rPr>
      </w:pPr>
    </w:p>
    <w:p w14:paraId="69FF5688" w14:textId="77777777" w:rsidR="000260B1" w:rsidRPr="00533C32" w:rsidRDefault="000260B1" w:rsidP="000260B1">
      <w:pPr>
        <w:pStyle w:val="Heading5"/>
      </w:pPr>
      <w:bookmarkStart w:id="731" w:name="_Toc20126983"/>
      <w:bookmarkStart w:id="732" w:name="_Toc27588959"/>
      <w:bookmarkStart w:id="733" w:name="_Toc36459755"/>
      <w:bookmarkStart w:id="734" w:name="_Toc45029316"/>
      <w:bookmarkStart w:id="735" w:name="_Toc56520592"/>
      <w:bookmarkStart w:id="736" w:name="_Toc90586831"/>
      <w:bookmarkStart w:id="737" w:name="_Toc106616349"/>
      <w:bookmarkStart w:id="738" w:name="_Toc122101044"/>
      <w:bookmarkStart w:id="739" w:name="_Toc161910607"/>
      <w:r w:rsidRPr="00533C32">
        <w:t>5.2.11.3.4</w:t>
      </w:r>
      <w:r w:rsidRPr="00533C32">
        <w:tab/>
        <w:t>GET</w:t>
      </w:r>
      <w:bookmarkEnd w:id="731"/>
      <w:bookmarkEnd w:id="732"/>
      <w:bookmarkEnd w:id="733"/>
      <w:bookmarkEnd w:id="734"/>
      <w:bookmarkEnd w:id="735"/>
      <w:bookmarkEnd w:id="736"/>
      <w:bookmarkEnd w:id="737"/>
      <w:bookmarkEnd w:id="738"/>
      <w:bookmarkEnd w:id="739"/>
    </w:p>
    <w:p w14:paraId="03A78D8E" w14:textId="77777777" w:rsidR="000260B1" w:rsidRPr="00533C32" w:rsidRDefault="000260B1" w:rsidP="000260B1">
      <w:r w:rsidRPr="00533C32">
        <w:t>This method shall support the URI query parameters specified in table 5.2.11.3.4-1.</w:t>
      </w:r>
    </w:p>
    <w:p w14:paraId="4DEE3483" w14:textId="77777777" w:rsidR="000260B1" w:rsidRPr="00533C32" w:rsidRDefault="000260B1" w:rsidP="000260B1">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012F9EB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615AB5"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E1B8C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7AA12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844BF9"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637942" w14:textId="77777777" w:rsidR="000260B1" w:rsidRPr="009C5B90" w:rsidRDefault="000260B1" w:rsidP="007C64A8">
            <w:pPr>
              <w:pStyle w:val="TAH"/>
              <w:rPr>
                <w:lang w:val="en-US"/>
              </w:rPr>
            </w:pPr>
            <w:r w:rsidRPr="009C5B90">
              <w:rPr>
                <w:lang w:val="en-US"/>
              </w:rPr>
              <w:t>Description</w:t>
            </w:r>
          </w:p>
        </w:tc>
      </w:tr>
      <w:tr w:rsidR="000260B1" w:rsidRPr="009C5B90" w14:paraId="5DE4AC52"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E97042"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8846547"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A2E16D7"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52F2796"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D0E6FD2"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23A54A3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B3A852"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F4D2629"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DBDBA9A"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2AC7945"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DB4FEF0" w14:textId="2FCBFED5"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171C810A" w14:textId="77777777" w:rsidR="000260B1" w:rsidRPr="00533C32" w:rsidRDefault="000260B1" w:rsidP="000260B1"/>
    <w:p w14:paraId="3B8F0F6F" w14:textId="77777777" w:rsidR="000260B1" w:rsidRPr="00533C32" w:rsidRDefault="000260B1" w:rsidP="000260B1">
      <w:r w:rsidRPr="00533C32">
        <w:t>This method shall support the request data structures specified in table 5.2.11.3.4-2 and the response data structures and response codes specified in table 5.2.11.3.4-3.</w:t>
      </w:r>
    </w:p>
    <w:p w14:paraId="7A4FF501" w14:textId="77777777" w:rsidR="000260B1" w:rsidRPr="00533C32" w:rsidRDefault="000260B1" w:rsidP="000260B1">
      <w:pPr>
        <w:pStyle w:val="TH"/>
        <w:outlineLvl w:val="0"/>
      </w:pPr>
      <w:r w:rsidRPr="00533C32">
        <w:lastRenderedPageBreak/>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4B3999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7725D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F39A5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74273C"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1214C6" w14:textId="77777777" w:rsidR="000260B1" w:rsidRPr="009C5B90" w:rsidRDefault="000260B1" w:rsidP="007C64A8">
            <w:pPr>
              <w:pStyle w:val="TAH"/>
              <w:rPr>
                <w:lang w:val="en-US"/>
              </w:rPr>
            </w:pPr>
            <w:r w:rsidRPr="009C5B90">
              <w:rPr>
                <w:lang w:val="en-US"/>
              </w:rPr>
              <w:t>Description</w:t>
            </w:r>
          </w:p>
        </w:tc>
      </w:tr>
      <w:tr w:rsidR="000260B1" w:rsidRPr="009C5B90" w14:paraId="60065F8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9180F65"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1371DB"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403A21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A6D5944" w14:textId="77777777" w:rsidR="000260B1" w:rsidRPr="009C5B90" w:rsidRDefault="000260B1" w:rsidP="007C64A8">
            <w:pPr>
              <w:pStyle w:val="TAL"/>
              <w:rPr>
                <w:lang w:val="en-US"/>
              </w:rPr>
            </w:pPr>
          </w:p>
        </w:tc>
      </w:tr>
    </w:tbl>
    <w:p w14:paraId="6F8C292A" w14:textId="77777777" w:rsidR="000260B1" w:rsidRPr="00533C32" w:rsidRDefault="000260B1" w:rsidP="000260B1"/>
    <w:p w14:paraId="6F143002" w14:textId="77777777" w:rsidR="000260B1" w:rsidRPr="00533C32" w:rsidRDefault="000260B1" w:rsidP="000260B1">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A4A5DF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2B163"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DC1C1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2FC68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2DFE6C9" w14:textId="77777777" w:rsidR="000260B1" w:rsidRPr="009C5B90" w:rsidRDefault="000260B1" w:rsidP="007C64A8">
            <w:pPr>
              <w:pStyle w:val="TAH"/>
              <w:rPr>
                <w:lang w:val="en-US"/>
              </w:rPr>
            </w:pPr>
            <w:r w:rsidRPr="009C5B90">
              <w:rPr>
                <w:lang w:val="en-US"/>
              </w:rPr>
              <w:t>Response</w:t>
            </w:r>
          </w:p>
          <w:p w14:paraId="32A57A4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508D53" w14:textId="77777777" w:rsidR="000260B1" w:rsidRPr="009C5B90" w:rsidRDefault="000260B1" w:rsidP="007C64A8">
            <w:pPr>
              <w:pStyle w:val="TAH"/>
              <w:rPr>
                <w:lang w:val="en-US"/>
              </w:rPr>
            </w:pPr>
            <w:r w:rsidRPr="009C5B90">
              <w:rPr>
                <w:lang w:val="en-US"/>
              </w:rPr>
              <w:t>Description</w:t>
            </w:r>
          </w:p>
        </w:tc>
      </w:tr>
      <w:tr w:rsidR="000260B1" w:rsidRPr="009C5B90" w14:paraId="7EBFB6F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2041BD4" w14:textId="77777777" w:rsidR="000260B1" w:rsidRPr="009C5B90" w:rsidRDefault="000260B1" w:rsidP="007C64A8">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22AC9651"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20F7678"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640B9A7"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1F1042" w14:textId="77777777" w:rsidR="000260B1" w:rsidRPr="009C5B90" w:rsidRDefault="000260B1" w:rsidP="007C64A8">
            <w:pPr>
              <w:pStyle w:val="TAL"/>
              <w:rPr>
                <w:lang w:val="en-US"/>
              </w:rPr>
            </w:pPr>
            <w:r w:rsidRPr="009C5B90">
              <w:rPr>
                <w:lang w:val="en-US"/>
              </w:rPr>
              <w:t>Upon success, a response body containing the SMSF registration for 3GPP access Data shall be returned.</w:t>
            </w:r>
          </w:p>
        </w:tc>
      </w:tr>
      <w:tr w:rsidR="000260B1" w:rsidRPr="009C5B90" w14:paraId="26DE490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DA759A"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38A427DF" w14:textId="77777777" w:rsidR="000260B1" w:rsidRPr="00533C32" w:rsidRDefault="000260B1" w:rsidP="000260B1">
      <w:pPr>
        <w:rPr>
          <w:lang w:eastAsia="zh-CN"/>
        </w:rPr>
      </w:pPr>
    </w:p>
    <w:p w14:paraId="0C9A74CD" w14:textId="77777777" w:rsidR="000260B1" w:rsidRPr="00533C32" w:rsidRDefault="000260B1" w:rsidP="000260B1">
      <w:pPr>
        <w:pStyle w:val="Heading3"/>
      </w:pPr>
      <w:bookmarkStart w:id="740" w:name="_Toc20126984"/>
      <w:bookmarkStart w:id="741" w:name="_Toc27588960"/>
      <w:bookmarkStart w:id="742" w:name="_Toc36459756"/>
      <w:bookmarkStart w:id="743" w:name="_Toc45029317"/>
      <w:bookmarkStart w:id="744" w:name="_Toc56520593"/>
      <w:bookmarkStart w:id="745" w:name="_Toc90586832"/>
      <w:bookmarkStart w:id="746" w:name="_Toc106616350"/>
      <w:bookmarkStart w:id="747" w:name="_Toc122101045"/>
      <w:bookmarkStart w:id="748" w:name="_Toc161910608"/>
      <w:r w:rsidRPr="00533C32">
        <w:t>5.2.12</w:t>
      </w:r>
      <w:r w:rsidRPr="00533C32">
        <w:tab/>
        <w:t>Resource: SmsfNon3GppAccessRegistration</w:t>
      </w:r>
      <w:bookmarkEnd w:id="740"/>
      <w:bookmarkEnd w:id="741"/>
      <w:bookmarkEnd w:id="742"/>
      <w:bookmarkEnd w:id="743"/>
      <w:bookmarkEnd w:id="744"/>
      <w:bookmarkEnd w:id="745"/>
      <w:bookmarkEnd w:id="746"/>
      <w:bookmarkEnd w:id="747"/>
      <w:bookmarkEnd w:id="748"/>
    </w:p>
    <w:p w14:paraId="1C7F8756" w14:textId="77777777" w:rsidR="000260B1" w:rsidRPr="00533C32" w:rsidRDefault="000260B1" w:rsidP="000260B1">
      <w:pPr>
        <w:pStyle w:val="Heading4"/>
      </w:pPr>
      <w:bookmarkStart w:id="749" w:name="_Toc20126985"/>
      <w:bookmarkStart w:id="750" w:name="_Toc27588961"/>
      <w:bookmarkStart w:id="751" w:name="_Toc36459757"/>
      <w:bookmarkStart w:id="752" w:name="_Toc45029318"/>
      <w:bookmarkStart w:id="753" w:name="_Toc56520594"/>
      <w:bookmarkStart w:id="754" w:name="_Toc90586833"/>
      <w:bookmarkStart w:id="755" w:name="_Toc106616351"/>
      <w:bookmarkStart w:id="756" w:name="_Toc122101046"/>
      <w:bookmarkStart w:id="757" w:name="_Toc161910609"/>
      <w:r w:rsidRPr="00533C32">
        <w:t>5.2.12.1</w:t>
      </w:r>
      <w:r w:rsidRPr="00533C32">
        <w:tab/>
        <w:t>Description</w:t>
      </w:r>
      <w:bookmarkEnd w:id="749"/>
      <w:bookmarkEnd w:id="750"/>
      <w:bookmarkEnd w:id="751"/>
      <w:bookmarkEnd w:id="752"/>
      <w:bookmarkEnd w:id="753"/>
      <w:bookmarkEnd w:id="754"/>
      <w:bookmarkEnd w:id="755"/>
      <w:bookmarkEnd w:id="756"/>
      <w:bookmarkEnd w:id="757"/>
    </w:p>
    <w:p w14:paraId="63779DD2" w14:textId="77777777" w:rsidR="000260B1" w:rsidRPr="00533C32" w:rsidRDefault="000260B1" w:rsidP="000260B1">
      <w:r w:rsidRPr="00533C32">
        <w:t>This resource represents registered SMSF for Non 3GPP access.</w:t>
      </w:r>
    </w:p>
    <w:p w14:paraId="7EEE683D"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B21DC08" w14:textId="77777777" w:rsidR="000260B1" w:rsidRPr="00533C32" w:rsidRDefault="000260B1" w:rsidP="000260B1">
      <w:pPr>
        <w:pStyle w:val="Heading4"/>
      </w:pPr>
      <w:bookmarkStart w:id="758" w:name="_Toc20126986"/>
      <w:bookmarkStart w:id="759" w:name="_Toc27588962"/>
      <w:bookmarkStart w:id="760" w:name="_Toc36459758"/>
      <w:bookmarkStart w:id="761" w:name="_Toc45029319"/>
      <w:bookmarkStart w:id="762" w:name="_Toc56520595"/>
      <w:bookmarkStart w:id="763" w:name="_Toc90586834"/>
      <w:bookmarkStart w:id="764" w:name="_Toc106616352"/>
      <w:bookmarkStart w:id="765" w:name="_Toc122101047"/>
      <w:bookmarkStart w:id="766" w:name="_Toc161910610"/>
      <w:r w:rsidRPr="00533C32">
        <w:t>5.2.12.2</w:t>
      </w:r>
      <w:r w:rsidRPr="00533C32">
        <w:tab/>
        <w:t>Resource Definition</w:t>
      </w:r>
      <w:bookmarkEnd w:id="758"/>
      <w:bookmarkEnd w:id="759"/>
      <w:bookmarkEnd w:id="760"/>
      <w:bookmarkEnd w:id="761"/>
      <w:bookmarkEnd w:id="762"/>
      <w:bookmarkEnd w:id="763"/>
      <w:bookmarkEnd w:id="764"/>
      <w:bookmarkEnd w:id="765"/>
      <w:bookmarkEnd w:id="766"/>
    </w:p>
    <w:p w14:paraId="7D02D9B9" w14:textId="77777777" w:rsidR="000260B1" w:rsidRPr="00533C32" w:rsidRDefault="000260B1" w:rsidP="000260B1">
      <w:r w:rsidRPr="00533C32">
        <w:t>Resource URI: {apiRoot}/nudr-dr/&lt;apiVersion&gt;/subscription-data/{ueId}/</w:t>
      </w:r>
      <w:r w:rsidRPr="00533C32">
        <w:rPr>
          <w:lang w:eastAsia="zh-CN"/>
        </w:rPr>
        <w:t>c</w:t>
      </w:r>
      <w:r w:rsidRPr="00533C32">
        <w:t>ontext-data/smsf-non-3gpp-access</w:t>
      </w:r>
    </w:p>
    <w:p w14:paraId="71677E99" w14:textId="77777777" w:rsidR="000260B1" w:rsidRPr="00533C32" w:rsidRDefault="000260B1" w:rsidP="000260B1">
      <w:pPr>
        <w:rPr>
          <w:rFonts w:ascii="Arial" w:hAnsi="Arial" w:cs="Arial"/>
        </w:rPr>
      </w:pPr>
      <w:bookmarkStart w:id="767" w:name="_MCCTEMPBM_CRPT22160085___7"/>
      <w:r w:rsidRPr="00533C32">
        <w:t>This resource shall support the resource URI variables defined in table 5.2.12.2-1</w:t>
      </w:r>
      <w:r w:rsidRPr="00533C32">
        <w:rPr>
          <w:rFonts w:ascii="Arial" w:hAnsi="Arial" w:cs="Arial"/>
        </w:rPr>
        <w:t>.</w:t>
      </w:r>
    </w:p>
    <w:bookmarkEnd w:id="767"/>
    <w:p w14:paraId="2A709F1B" w14:textId="77777777" w:rsidR="000260B1" w:rsidRPr="00533C32" w:rsidRDefault="000260B1" w:rsidP="000260B1">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180B87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949B76"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1CD0BE" w14:textId="77777777" w:rsidR="000260B1" w:rsidRPr="009C5B90" w:rsidRDefault="000260B1" w:rsidP="007C64A8">
            <w:pPr>
              <w:pStyle w:val="TAH"/>
              <w:rPr>
                <w:lang w:val="en-US"/>
              </w:rPr>
            </w:pPr>
            <w:r w:rsidRPr="009C5B90">
              <w:rPr>
                <w:lang w:val="en-US"/>
              </w:rPr>
              <w:t>Definition</w:t>
            </w:r>
          </w:p>
        </w:tc>
      </w:tr>
      <w:tr w:rsidR="000260B1" w:rsidRPr="009C5B90" w14:paraId="0C5BFF2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311328"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B8B748"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12ACE86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84546"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665A8F" w14:textId="6891A81E"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0E5CAA10" w14:textId="77777777" w:rsidR="000260B1" w:rsidRPr="00533C32" w:rsidRDefault="000260B1" w:rsidP="000260B1"/>
    <w:p w14:paraId="13F4D7D8" w14:textId="77777777" w:rsidR="000260B1" w:rsidRPr="00533C32" w:rsidRDefault="000260B1" w:rsidP="000260B1">
      <w:pPr>
        <w:pStyle w:val="Heading4"/>
      </w:pPr>
      <w:bookmarkStart w:id="768" w:name="_Toc20126987"/>
      <w:bookmarkStart w:id="769" w:name="_Toc27588963"/>
      <w:bookmarkStart w:id="770" w:name="_Toc36459759"/>
      <w:bookmarkStart w:id="771" w:name="_Toc45029320"/>
      <w:bookmarkStart w:id="772" w:name="_Toc56520596"/>
      <w:bookmarkStart w:id="773" w:name="_Toc90586835"/>
      <w:bookmarkStart w:id="774" w:name="_Toc106616353"/>
      <w:bookmarkStart w:id="775" w:name="_Toc122101048"/>
      <w:bookmarkStart w:id="776" w:name="_Toc161910611"/>
      <w:r w:rsidRPr="00533C32">
        <w:t>5.2.12.3</w:t>
      </w:r>
      <w:r w:rsidRPr="00533C32">
        <w:tab/>
        <w:t>Resource Standard Methods</w:t>
      </w:r>
      <w:bookmarkEnd w:id="768"/>
      <w:bookmarkEnd w:id="769"/>
      <w:bookmarkEnd w:id="770"/>
      <w:bookmarkEnd w:id="771"/>
      <w:bookmarkEnd w:id="772"/>
      <w:bookmarkEnd w:id="773"/>
      <w:bookmarkEnd w:id="774"/>
      <w:bookmarkEnd w:id="775"/>
      <w:bookmarkEnd w:id="776"/>
    </w:p>
    <w:p w14:paraId="33093D81" w14:textId="77777777" w:rsidR="000260B1" w:rsidRPr="00533C32" w:rsidRDefault="000260B1" w:rsidP="000260B1">
      <w:pPr>
        <w:pStyle w:val="Heading5"/>
      </w:pPr>
      <w:bookmarkStart w:id="777" w:name="_Toc20126988"/>
      <w:bookmarkStart w:id="778" w:name="_Toc27588964"/>
      <w:bookmarkStart w:id="779" w:name="_Toc36459760"/>
      <w:bookmarkStart w:id="780" w:name="_Toc45029321"/>
      <w:bookmarkStart w:id="781" w:name="_Toc56520597"/>
      <w:bookmarkStart w:id="782" w:name="_Toc90586836"/>
      <w:bookmarkStart w:id="783" w:name="_Toc106616354"/>
      <w:bookmarkStart w:id="784" w:name="_Toc122101049"/>
      <w:bookmarkStart w:id="785" w:name="_Toc161910612"/>
      <w:r w:rsidRPr="00533C32">
        <w:t>5.2.12.3.1</w:t>
      </w:r>
      <w:r w:rsidRPr="00533C32">
        <w:tab/>
        <w:t>PUT</w:t>
      </w:r>
      <w:bookmarkEnd w:id="777"/>
      <w:bookmarkEnd w:id="778"/>
      <w:bookmarkEnd w:id="779"/>
      <w:bookmarkEnd w:id="780"/>
      <w:bookmarkEnd w:id="781"/>
      <w:bookmarkEnd w:id="782"/>
      <w:bookmarkEnd w:id="783"/>
      <w:bookmarkEnd w:id="784"/>
      <w:bookmarkEnd w:id="785"/>
    </w:p>
    <w:p w14:paraId="04895502" w14:textId="77777777" w:rsidR="000260B1" w:rsidRPr="00533C32" w:rsidRDefault="000260B1" w:rsidP="000260B1">
      <w:r w:rsidRPr="00533C32">
        <w:t>This method shall support the URI query parameters specified in table 5.2.12.3.1-1.</w:t>
      </w:r>
    </w:p>
    <w:p w14:paraId="238EEAB8" w14:textId="77777777" w:rsidR="000260B1" w:rsidRPr="00533C32" w:rsidRDefault="000260B1" w:rsidP="000260B1">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95703D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CF6923"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014AD0"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8A00B5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E0EE17"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1AB322" w14:textId="77777777" w:rsidR="000260B1" w:rsidRPr="009C5B90" w:rsidRDefault="000260B1" w:rsidP="007C64A8">
            <w:pPr>
              <w:pStyle w:val="TAH"/>
              <w:rPr>
                <w:lang w:val="en-US"/>
              </w:rPr>
            </w:pPr>
            <w:r w:rsidRPr="009C5B90">
              <w:rPr>
                <w:lang w:val="en-US"/>
              </w:rPr>
              <w:t>Description</w:t>
            </w:r>
          </w:p>
        </w:tc>
      </w:tr>
      <w:tr w:rsidR="000260B1" w:rsidRPr="009C5B90" w14:paraId="27C0C3F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3ACC1D"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CB51DD3"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B45DE5A"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FED19"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E7C014" w14:textId="77777777" w:rsidR="000260B1" w:rsidRPr="009C5B90" w:rsidRDefault="000260B1" w:rsidP="007C64A8">
            <w:pPr>
              <w:pStyle w:val="TAL"/>
              <w:rPr>
                <w:lang w:val="en-US"/>
              </w:rPr>
            </w:pPr>
          </w:p>
        </w:tc>
      </w:tr>
    </w:tbl>
    <w:p w14:paraId="292AA895" w14:textId="77777777" w:rsidR="000260B1" w:rsidRPr="00533C32" w:rsidRDefault="000260B1" w:rsidP="000260B1"/>
    <w:p w14:paraId="64922B67" w14:textId="77777777" w:rsidR="000260B1" w:rsidRPr="00533C32" w:rsidRDefault="000260B1" w:rsidP="000260B1">
      <w:r w:rsidRPr="00533C32">
        <w:t>This method shall support the request data structures specified in table 5.2.12.3.1-2 and the response data structures and response codes specified in table 5.2.12.3.1-3.</w:t>
      </w:r>
    </w:p>
    <w:p w14:paraId="5697EF00" w14:textId="77777777" w:rsidR="000260B1" w:rsidRPr="00533C32" w:rsidRDefault="000260B1" w:rsidP="000260B1">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95DF7B0"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DB8B20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91DCD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3D28723"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9731CB" w14:textId="77777777" w:rsidR="000260B1" w:rsidRPr="009C5B90" w:rsidRDefault="000260B1" w:rsidP="007C64A8">
            <w:pPr>
              <w:pStyle w:val="TAH"/>
              <w:rPr>
                <w:lang w:val="en-US"/>
              </w:rPr>
            </w:pPr>
            <w:r w:rsidRPr="009C5B90">
              <w:rPr>
                <w:lang w:val="en-US"/>
              </w:rPr>
              <w:t>Description</w:t>
            </w:r>
          </w:p>
        </w:tc>
      </w:tr>
      <w:tr w:rsidR="000260B1" w:rsidRPr="009C5B90" w14:paraId="6FA85E54"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4F3E498" w14:textId="77777777" w:rsidR="000260B1" w:rsidRPr="009C5B90" w:rsidRDefault="000260B1" w:rsidP="007C64A8">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6B9563E6"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D264FBC"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CDCFC4" w14:textId="77777777" w:rsidR="000260B1" w:rsidRPr="009C5B90" w:rsidRDefault="000260B1" w:rsidP="007C64A8">
            <w:pPr>
              <w:pStyle w:val="TAL"/>
              <w:rPr>
                <w:lang w:val="en-US"/>
              </w:rPr>
            </w:pPr>
            <w:r w:rsidRPr="009C5B90">
              <w:rPr>
                <w:lang w:val="en-US"/>
              </w:rPr>
              <w:t>The SMSF registration for non 3GPP access is created or updated with the received information.</w:t>
            </w:r>
          </w:p>
        </w:tc>
      </w:tr>
    </w:tbl>
    <w:p w14:paraId="2937AB56" w14:textId="77777777" w:rsidR="000260B1" w:rsidRPr="00533C32" w:rsidRDefault="000260B1" w:rsidP="000260B1"/>
    <w:p w14:paraId="57B4CE98" w14:textId="77777777" w:rsidR="000260B1" w:rsidRPr="00533C32" w:rsidRDefault="000260B1" w:rsidP="000260B1">
      <w:pPr>
        <w:pStyle w:val="TH"/>
        <w:outlineLvl w:val="0"/>
      </w:pPr>
      <w:r w:rsidRPr="00533C32">
        <w:lastRenderedPageBreak/>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7C2B1FF7"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E667A9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79660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84C8B8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91006C" w14:textId="77777777" w:rsidR="000260B1" w:rsidRPr="009C5B90" w:rsidRDefault="000260B1" w:rsidP="007C64A8">
            <w:pPr>
              <w:pStyle w:val="TAH"/>
              <w:rPr>
                <w:lang w:val="en-US"/>
              </w:rPr>
            </w:pPr>
            <w:r w:rsidRPr="009C5B90">
              <w:rPr>
                <w:lang w:val="en-US"/>
              </w:rPr>
              <w:t>Response</w:t>
            </w:r>
          </w:p>
          <w:p w14:paraId="64CA1549"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79F7A7F" w14:textId="77777777" w:rsidR="000260B1" w:rsidRPr="009C5B90" w:rsidRDefault="000260B1" w:rsidP="007C64A8">
            <w:pPr>
              <w:pStyle w:val="TAH"/>
              <w:rPr>
                <w:lang w:val="en-US"/>
              </w:rPr>
            </w:pPr>
            <w:r w:rsidRPr="009C5B90">
              <w:rPr>
                <w:lang w:val="en-US"/>
              </w:rPr>
              <w:t>Description</w:t>
            </w:r>
          </w:p>
        </w:tc>
      </w:tr>
      <w:tr w:rsidR="000260B1" w:rsidRPr="009C5B90" w14:paraId="4724A9CA"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1D765206"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F357D6E"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219C938"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91E2B" w14:textId="77777777" w:rsidR="000260B1" w:rsidRPr="009C5B90" w:rsidRDefault="000260B1" w:rsidP="007C64A8">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5A1733A2"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07E13CDC"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4927F59" w14:textId="77777777" w:rsidR="000260B1" w:rsidRPr="009C5B90" w:rsidRDefault="000260B1" w:rsidP="007C64A8">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632C78C9" w14:textId="77777777" w:rsidR="000260B1" w:rsidRPr="009C5B90" w:rsidRDefault="000260B1" w:rsidP="007C64A8">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C228FBC" w14:textId="77777777" w:rsidR="000260B1" w:rsidRPr="009C5B90" w:rsidRDefault="000260B1" w:rsidP="007C64A8">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14F0FB89" w14:textId="77777777" w:rsidR="000260B1" w:rsidRPr="009C5B90" w:rsidRDefault="000260B1" w:rsidP="007C64A8">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7BEE813F" w14:textId="77777777" w:rsidR="000260B1" w:rsidRPr="009C5B90" w:rsidRDefault="000260B1" w:rsidP="007C64A8">
            <w:pPr>
              <w:pStyle w:val="TAL"/>
              <w:rPr>
                <w:lang w:val="en-US"/>
              </w:rPr>
            </w:pPr>
            <w:r w:rsidRPr="009C5B90">
              <w:t>Upon success, a response body containing a representation of the created Individual SmsfRegistration for non 3GPP access resource shall be returned.</w:t>
            </w:r>
          </w:p>
        </w:tc>
      </w:tr>
      <w:tr w:rsidR="000260B1" w:rsidRPr="009C5B90" w14:paraId="084441A3"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66E877D8" w14:textId="77777777" w:rsidR="000260B1" w:rsidRPr="009C5B90" w:rsidRDefault="000260B1" w:rsidP="007C64A8">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7F4A94F2" w14:textId="77777777" w:rsidR="000260B1" w:rsidRPr="009C5B90" w:rsidRDefault="000260B1" w:rsidP="007C64A8">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6B41154D" w14:textId="77777777" w:rsidR="000260B1" w:rsidRPr="009C5B90" w:rsidRDefault="000260B1" w:rsidP="007C64A8">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3ADB21E2" w14:textId="77777777" w:rsidR="000260B1" w:rsidRPr="009C5B90" w:rsidRDefault="000260B1" w:rsidP="007C64A8">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3AFBF23" w14:textId="77777777" w:rsidR="000260B1" w:rsidRPr="009C5B90" w:rsidRDefault="000260B1" w:rsidP="007C64A8">
            <w:pPr>
              <w:pStyle w:val="TAL"/>
            </w:pPr>
            <w:r w:rsidRPr="009C5B90">
              <w:t>Upon success, a response body containing a representation of the updated Individual SmsfRegistration for non 3GPP access resource shall be returned.</w:t>
            </w:r>
          </w:p>
        </w:tc>
      </w:tr>
      <w:tr w:rsidR="000260B1" w:rsidRPr="009C5B90" w14:paraId="5D25A7E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96CC3A"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8A668A4" w14:textId="77777777" w:rsidR="000260B1" w:rsidRPr="00533C32" w:rsidRDefault="000260B1" w:rsidP="000260B1">
      <w:pPr>
        <w:rPr>
          <w:lang w:eastAsia="zh-CN"/>
        </w:rPr>
      </w:pPr>
    </w:p>
    <w:p w14:paraId="7308FF64" w14:textId="77777777" w:rsidR="000260B1" w:rsidRPr="00533C32" w:rsidRDefault="000260B1" w:rsidP="000260B1">
      <w:pPr>
        <w:pStyle w:val="Heading5"/>
      </w:pPr>
      <w:bookmarkStart w:id="786" w:name="_Toc20126989"/>
      <w:bookmarkStart w:id="787" w:name="_Toc27588965"/>
      <w:bookmarkStart w:id="788" w:name="_Toc36459761"/>
      <w:bookmarkStart w:id="789" w:name="_Toc45029322"/>
      <w:bookmarkStart w:id="790" w:name="_Toc56520598"/>
      <w:bookmarkStart w:id="791" w:name="_Toc90586837"/>
      <w:bookmarkStart w:id="792" w:name="_Toc106616355"/>
      <w:bookmarkStart w:id="793" w:name="_Toc122101050"/>
      <w:bookmarkStart w:id="794" w:name="_Toc161910613"/>
      <w:r w:rsidRPr="00533C32">
        <w:t>5.2.12.3.2</w:t>
      </w:r>
      <w:r w:rsidRPr="00533C32">
        <w:tab/>
        <w:t>DELETE</w:t>
      </w:r>
      <w:bookmarkEnd w:id="786"/>
      <w:bookmarkEnd w:id="787"/>
      <w:bookmarkEnd w:id="788"/>
      <w:bookmarkEnd w:id="789"/>
      <w:bookmarkEnd w:id="790"/>
      <w:bookmarkEnd w:id="791"/>
      <w:bookmarkEnd w:id="792"/>
      <w:bookmarkEnd w:id="793"/>
      <w:bookmarkEnd w:id="794"/>
    </w:p>
    <w:p w14:paraId="3B3A98CA" w14:textId="77777777" w:rsidR="000260B1" w:rsidRPr="00533C32" w:rsidRDefault="000260B1" w:rsidP="000260B1">
      <w:r w:rsidRPr="00533C32">
        <w:t>This method shall support the URI query parameters specified in table 5.2.12.3.2-1.</w:t>
      </w:r>
    </w:p>
    <w:p w14:paraId="520441CB" w14:textId="77777777" w:rsidR="000260B1" w:rsidRPr="00533C32" w:rsidRDefault="000260B1" w:rsidP="000260B1">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D19046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5CDC5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ED0E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20DDB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E6D7DA"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F39146" w14:textId="77777777" w:rsidR="000260B1" w:rsidRPr="009C5B90" w:rsidRDefault="000260B1" w:rsidP="007C64A8">
            <w:pPr>
              <w:pStyle w:val="TAH"/>
              <w:rPr>
                <w:lang w:val="en-US"/>
              </w:rPr>
            </w:pPr>
            <w:r w:rsidRPr="009C5B90">
              <w:rPr>
                <w:lang w:val="en-US"/>
              </w:rPr>
              <w:t>Description</w:t>
            </w:r>
          </w:p>
        </w:tc>
      </w:tr>
      <w:tr w:rsidR="000260B1" w:rsidRPr="009C5B90" w14:paraId="30BF034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CB5C7B"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BA7ABD5"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A77D95B"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2DA3CC4"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95A1AB3" w14:textId="77777777" w:rsidR="000260B1" w:rsidRPr="009C5B90" w:rsidRDefault="000260B1" w:rsidP="007C64A8">
            <w:pPr>
              <w:pStyle w:val="TAL"/>
              <w:rPr>
                <w:lang w:val="en-US"/>
              </w:rPr>
            </w:pPr>
          </w:p>
        </w:tc>
      </w:tr>
    </w:tbl>
    <w:p w14:paraId="2AEE2BEA" w14:textId="77777777" w:rsidR="000260B1" w:rsidRPr="00533C32" w:rsidRDefault="000260B1" w:rsidP="000260B1"/>
    <w:p w14:paraId="0E17776B" w14:textId="77777777" w:rsidR="000260B1" w:rsidRPr="00533C32" w:rsidRDefault="000260B1" w:rsidP="000260B1">
      <w:r w:rsidRPr="00533C32">
        <w:t>This method shall support the request data structures specified in table 5.2.12.3.2-2 and the response data structures and response codes specified in table 5.2.12.3.2-3.</w:t>
      </w:r>
    </w:p>
    <w:p w14:paraId="354CFB52" w14:textId="77777777" w:rsidR="000260B1" w:rsidRPr="00533C32" w:rsidRDefault="000260B1" w:rsidP="000260B1">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FEC287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523C2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A62F6"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13331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9BA3EA" w14:textId="77777777" w:rsidR="000260B1" w:rsidRPr="009C5B90" w:rsidRDefault="000260B1" w:rsidP="007C64A8">
            <w:pPr>
              <w:pStyle w:val="TAH"/>
              <w:rPr>
                <w:lang w:val="en-US"/>
              </w:rPr>
            </w:pPr>
            <w:r w:rsidRPr="009C5B90">
              <w:rPr>
                <w:lang w:val="en-US"/>
              </w:rPr>
              <w:t>Description</w:t>
            </w:r>
          </w:p>
        </w:tc>
      </w:tr>
      <w:tr w:rsidR="000260B1" w:rsidRPr="009C5B90" w14:paraId="681606D0"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1D8481F"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153BBC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457BE6D"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5311C43" w14:textId="77777777" w:rsidR="000260B1" w:rsidRPr="009C5B90" w:rsidRDefault="000260B1" w:rsidP="007C64A8">
            <w:pPr>
              <w:pStyle w:val="TAL"/>
              <w:rPr>
                <w:lang w:val="en-US"/>
              </w:rPr>
            </w:pPr>
            <w:r w:rsidRPr="009C5B90">
              <w:rPr>
                <w:lang w:val="en-US"/>
              </w:rPr>
              <w:t>The request body shall be empty.</w:t>
            </w:r>
          </w:p>
        </w:tc>
      </w:tr>
    </w:tbl>
    <w:p w14:paraId="3010368D" w14:textId="77777777" w:rsidR="000260B1" w:rsidRPr="00533C32" w:rsidRDefault="000260B1" w:rsidP="000260B1"/>
    <w:p w14:paraId="790982A8" w14:textId="77777777" w:rsidR="000260B1" w:rsidRPr="00533C32" w:rsidRDefault="000260B1" w:rsidP="000260B1">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9ADCDF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E6532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B10DD34"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02EC3B"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2D7332" w14:textId="77777777" w:rsidR="000260B1" w:rsidRPr="009C5B90" w:rsidRDefault="000260B1" w:rsidP="007C64A8">
            <w:pPr>
              <w:pStyle w:val="TAH"/>
              <w:rPr>
                <w:lang w:val="en-US"/>
              </w:rPr>
            </w:pPr>
            <w:r w:rsidRPr="009C5B90">
              <w:rPr>
                <w:lang w:val="en-US"/>
              </w:rPr>
              <w:t>Response</w:t>
            </w:r>
          </w:p>
          <w:p w14:paraId="72A8FDE2"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820B432" w14:textId="77777777" w:rsidR="000260B1" w:rsidRPr="009C5B90" w:rsidRDefault="000260B1" w:rsidP="007C64A8">
            <w:pPr>
              <w:pStyle w:val="TAH"/>
              <w:rPr>
                <w:lang w:val="en-US"/>
              </w:rPr>
            </w:pPr>
            <w:r w:rsidRPr="009C5B90">
              <w:rPr>
                <w:lang w:val="en-US"/>
              </w:rPr>
              <w:t>Description</w:t>
            </w:r>
          </w:p>
        </w:tc>
      </w:tr>
      <w:tr w:rsidR="000260B1" w:rsidRPr="009C5B90" w14:paraId="1FC6082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C42500"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CC2C91"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9D6A007"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C5EEDC"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96917E3"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388C8D7"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338BD9"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18DC51C" w14:textId="77777777" w:rsidR="000260B1" w:rsidRPr="00533C32" w:rsidRDefault="000260B1" w:rsidP="000260B1">
      <w:pPr>
        <w:rPr>
          <w:lang w:eastAsia="zh-CN"/>
        </w:rPr>
      </w:pPr>
    </w:p>
    <w:p w14:paraId="76CF9750" w14:textId="77777777" w:rsidR="000260B1" w:rsidRPr="00533C32" w:rsidRDefault="000260B1" w:rsidP="000260B1">
      <w:pPr>
        <w:pStyle w:val="Heading5"/>
      </w:pPr>
      <w:bookmarkStart w:id="795" w:name="_Toc20126990"/>
      <w:bookmarkStart w:id="796" w:name="_Toc27588966"/>
      <w:bookmarkStart w:id="797" w:name="_Toc36459762"/>
      <w:bookmarkStart w:id="798" w:name="_Toc45029323"/>
      <w:bookmarkStart w:id="799" w:name="_Toc56520599"/>
      <w:bookmarkStart w:id="800" w:name="_Toc90586838"/>
      <w:bookmarkStart w:id="801" w:name="_Toc106616356"/>
      <w:bookmarkStart w:id="802" w:name="_Toc122101051"/>
      <w:bookmarkStart w:id="803" w:name="_Toc161910614"/>
      <w:r w:rsidRPr="00533C32">
        <w:t>5.2.12.3.4</w:t>
      </w:r>
      <w:r w:rsidRPr="00533C32">
        <w:tab/>
        <w:t>GET</w:t>
      </w:r>
      <w:bookmarkEnd w:id="795"/>
      <w:bookmarkEnd w:id="796"/>
      <w:bookmarkEnd w:id="797"/>
      <w:bookmarkEnd w:id="798"/>
      <w:bookmarkEnd w:id="799"/>
      <w:bookmarkEnd w:id="800"/>
      <w:bookmarkEnd w:id="801"/>
      <w:bookmarkEnd w:id="802"/>
      <w:bookmarkEnd w:id="803"/>
    </w:p>
    <w:p w14:paraId="14ECD798" w14:textId="77777777" w:rsidR="000260B1" w:rsidRPr="00533C32" w:rsidRDefault="000260B1" w:rsidP="000260B1">
      <w:r w:rsidRPr="00533C32">
        <w:t>This method shall support the URI query parameters specified in table 5.2.12.3.4-1.</w:t>
      </w:r>
    </w:p>
    <w:p w14:paraId="5D179BB0" w14:textId="77777777" w:rsidR="000260B1" w:rsidRPr="00533C32" w:rsidRDefault="000260B1" w:rsidP="000260B1">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724A0D1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BC94F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AC96E2"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25485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56507B"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5A7512" w14:textId="77777777" w:rsidR="000260B1" w:rsidRPr="009C5B90" w:rsidRDefault="000260B1" w:rsidP="007C64A8">
            <w:pPr>
              <w:pStyle w:val="TAH"/>
              <w:rPr>
                <w:lang w:val="en-US"/>
              </w:rPr>
            </w:pPr>
            <w:r w:rsidRPr="009C5B90">
              <w:rPr>
                <w:lang w:val="en-US"/>
              </w:rPr>
              <w:t>Description</w:t>
            </w:r>
          </w:p>
        </w:tc>
      </w:tr>
      <w:tr w:rsidR="000260B1" w:rsidRPr="009C5B90" w14:paraId="6043B4C8"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E4946E"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51F039F"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1DAC56C"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70D4B831"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AB28A9"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2B5FFA2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7B513F"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5E8A9A4"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9C0C48E"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3415C78"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D853C1C" w14:textId="6B638517"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1C0D81DE" w14:textId="77777777" w:rsidR="000260B1" w:rsidRPr="00533C32" w:rsidRDefault="000260B1" w:rsidP="000260B1"/>
    <w:p w14:paraId="4D3BDC3E" w14:textId="77777777" w:rsidR="000260B1" w:rsidRPr="00533C32" w:rsidRDefault="000260B1" w:rsidP="000260B1">
      <w:r w:rsidRPr="00533C32">
        <w:t>This method shall support the request data structures specified in table 5.2.12.3.4-2 and the response data structures and response codes specified in table 5.2.12.3.4-3.</w:t>
      </w:r>
    </w:p>
    <w:p w14:paraId="0C7D1204" w14:textId="77777777" w:rsidR="000260B1" w:rsidRPr="00533C32" w:rsidRDefault="000260B1" w:rsidP="000260B1">
      <w:pPr>
        <w:pStyle w:val="TH"/>
        <w:outlineLvl w:val="0"/>
      </w:pPr>
      <w:r w:rsidRPr="00533C32">
        <w:lastRenderedPageBreak/>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A2DE6C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8CE9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8B287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9D19E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F697E5" w14:textId="77777777" w:rsidR="000260B1" w:rsidRPr="009C5B90" w:rsidRDefault="000260B1" w:rsidP="007C64A8">
            <w:pPr>
              <w:pStyle w:val="TAH"/>
              <w:rPr>
                <w:lang w:val="en-US"/>
              </w:rPr>
            </w:pPr>
            <w:r w:rsidRPr="009C5B90">
              <w:rPr>
                <w:lang w:val="en-US"/>
              </w:rPr>
              <w:t>Description</w:t>
            </w:r>
          </w:p>
        </w:tc>
      </w:tr>
      <w:tr w:rsidR="000260B1" w:rsidRPr="009C5B90" w14:paraId="39426E6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FB8883"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5B0B4C1"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12F533"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55A25B" w14:textId="77777777" w:rsidR="000260B1" w:rsidRPr="009C5B90" w:rsidRDefault="000260B1" w:rsidP="007C64A8">
            <w:pPr>
              <w:pStyle w:val="TAL"/>
              <w:rPr>
                <w:lang w:val="en-US"/>
              </w:rPr>
            </w:pPr>
          </w:p>
        </w:tc>
      </w:tr>
    </w:tbl>
    <w:p w14:paraId="44931E9E" w14:textId="77777777" w:rsidR="000260B1" w:rsidRPr="00533C32" w:rsidRDefault="000260B1" w:rsidP="000260B1"/>
    <w:p w14:paraId="5B0A7720" w14:textId="77777777" w:rsidR="000260B1" w:rsidRPr="00533C32" w:rsidRDefault="000260B1" w:rsidP="000260B1">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2116204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88FDC3"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17BF45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59608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DA1536" w14:textId="77777777" w:rsidR="000260B1" w:rsidRPr="009C5B90" w:rsidRDefault="000260B1" w:rsidP="007C64A8">
            <w:pPr>
              <w:pStyle w:val="TAH"/>
              <w:rPr>
                <w:lang w:val="en-US"/>
              </w:rPr>
            </w:pPr>
            <w:r w:rsidRPr="009C5B90">
              <w:rPr>
                <w:lang w:val="en-US"/>
              </w:rPr>
              <w:t>Response</w:t>
            </w:r>
          </w:p>
          <w:p w14:paraId="5F6C622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D5797" w14:textId="77777777" w:rsidR="000260B1" w:rsidRPr="009C5B90" w:rsidRDefault="000260B1" w:rsidP="007C64A8">
            <w:pPr>
              <w:pStyle w:val="TAH"/>
              <w:rPr>
                <w:lang w:val="en-US"/>
              </w:rPr>
            </w:pPr>
            <w:r w:rsidRPr="009C5B90">
              <w:rPr>
                <w:lang w:val="en-US"/>
              </w:rPr>
              <w:t>Description</w:t>
            </w:r>
          </w:p>
        </w:tc>
      </w:tr>
      <w:tr w:rsidR="000260B1" w:rsidRPr="009C5B90" w14:paraId="40839C7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8E06D19" w14:textId="77777777" w:rsidR="000260B1" w:rsidRPr="009C5B90" w:rsidRDefault="000260B1" w:rsidP="007C64A8">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04C65238"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4CE4AB"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BED420B"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80B9C9B" w14:textId="77777777" w:rsidR="000260B1" w:rsidRPr="009C5B90" w:rsidRDefault="000260B1" w:rsidP="007C64A8">
            <w:pPr>
              <w:pStyle w:val="TAL"/>
              <w:rPr>
                <w:lang w:val="en-US"/>
              </w:rPr>
            </w:pPr>
            <w:r w:rsidRPr="009C5B90">
              <w:rPr>
                <w:lang w:val="en-US"/>
              </w:rPr>
              <w:t>Upon success, a response body containing the SMSF registration for non 3GPP access Data shall be returned.</w:t>
            </w:r>
          </w:p>
        </w:tc>
      </w:tr>
      <w:tr w:rsidR="000260B1" w:rsidRPr="009C5B90" w14:paraId="518F94C1"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417010A"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C4A8BD4" w14:textId="77777777" w:rsidR="000260B1" w:rsidRPr="00533C32" w:rsidRDefault="000260B1" w:rsidP="000260B1"/>
    <w:p w14:paraId="22E30415" w14:textId="77777777" w:rsidR="000260B1" w:rsidRPr="00533C32" w:rsidRDefault="000260B1" w:rsidP="000260B1">
      <w:pPr>
        <w:pStyle w:val="Heading3"/>
      </w:pPr>
      <w:bookmarkStart w:id="804" w:name="_Toc45029324"/>
      <w:bookmarkStart w:id="805" w:name="_Toc56520600"/>
      <w:bookmarkStart w:id="806" w:name="_Toc90586839"/>
      <w:bookmarkStart w:id="807" w:name="_Toc106616357"/>
      <w:bookmarkStart w:id="808" w:name="_Toc122101052"/>
      <w:bookmarkStart w:id="809" w:name="_Toc20126991"/>
      <w:bookmarkStart w:id="810" w:name="_Toc27588967"/>
      <w:bookmarkStart w:id="811" w:name="_Toc36459763"/>
      <w:bookmarkStart w:id="812" w:name="_Toc161910615"/>
      <w:r>
        <w:t>5.2.12A</w:t>
      </w:r>
      <w:r w:rsidRPr="00533C32">
        <w:tab/>
        <w:t xml:space="preserve">Resource: </w:t>
      </w:r>
      <w:r>
        <w:t>IpSmGw</w:t>
      </w:r>
      <w:r w:rsidRPr="00533C32">
        <w:t>Registration</w:t>
      </w:r>
      <w:bookmarkEnd w:id="804"/>
      <w:bookmarkEnd w:id="805"/>
      <w:bookmarkEnd w:id="806"/>
      <w:bookmarkEnd w:id="807"/>
      <w:bookmarkEnd w:id="808"/>
      <w:bookmarkEnd w:id="812"/>
    </w:p>
    <w:p w14:paraId="7A2058B7" w14:textId="77777777" w:rsidR="000260B1" w:rsidRPr="00533C32" w:rsidRDefault="000260B1" w:rsidP="000260B1">
      <w:pPr>
        <w:pStyle w:val="Heading4"/>
      </w:pPr>
      <w:bookmarkStart w:id="813" w:name="_Toc45029325"/>
      <w:bookmarkStart w:id="814" w:name="_Toc56520601"/>
      <w:bookmarkStart w:id="815" w:name="_Toc90586840"/>
      <w:bookmarkStart w:id="816" w:name="_Toc106616358"/>
      <w:bookmarkStart w:id="817" w:name="_Toc122101053"/>
      <w:bookmarkStart w:id="818" w:name="_Toc161910616"/>
      <w:r>
        <w:t>5.2.12A</w:t>
      </w:r>
      <w:r w:rsidRPr="00533C32">
        <w:t>.1</w:t>
      </w:r>
      <w:r w:rsidRPr="00533C32">
        <w:tab/>
        <w:t>Description</w:t>
      </w:r>
      <w:bookmarkEnd w:id="813"/>
      <w:bookmarkEnd w:id="814"/>
      <w:bookmarkEnd w:id="815"/>
      <w:bookmarkEnd w:id="816"/>
      <w:bookmarkEnd w:id="817"/>
      <w:bookmarkEnd w:id="818"/>
    </w:p>
    <w:p w14:paraId="45F8626F" w14:textId="77777777" w:rsidR="000260B1" w:rsidRPr="00533C32" w:rsidRDefault="000260B1" w:rsidP="000260B1">
      <w:r w:rsidRPr="00533C32">
        <w:t xml:space="preserve">This resource represents </w:t>
      </w:r>
      <w:r>
        <w:t xml:space="preserve">the </w:t>
      </w:r>
      <w:r w:rsidRPr="00533C32">
        <w:t xml:space="preserve">registered </w:t>
      </w:r>
      <w:r>
        <w:t>IP-SM-GW</w:t>
      </w:r>
      <w:r w:rsidRPr="00533C32">
        <w:t>.</w:t>
      </w:r>
    </w:p>
    <w:p w14:paraId="64E52333"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584446D" w14:textId="77777777" w:rsidR="000260B1" w:rsidRPr="00533C32" w:rsidRDefault="000260B1" w:rsidP="000260B1">
      <w:pPr>
        <w:pStyle w:val="Heading4"/>
      </w:pPr>
      <w:bookmarkStart w:id="819" w:name="_Toc45029326"/>
      <w:bookmarkStart w:id="820" w:name="_Toc56520602"/>
      <w:bookmarkStart w:id="821" w:name="_Toc90586841"/>
      <w:bookmarkStart w:id="822" w:name="_Toc106616359"/>
      <w:bookmarkStart w:id="823" w:name="_Toc122101054"/>
      <w:bookmarkStart w:id="824" w:name="_Toc161910617"/>
      <w:r>
        <w:t>5.2.12A</w:t>
      </w:r>
      <w:r w:rsidRPr="00533C32">
        <w:t>.2</w:t>
      </w:r>
      <w:r w:rsidRPr="00533C32">
        <w:tab/>
        <w:t>Resource Definition</w:t>
      </w:r>
      <w:bookmarkEnd w:id="819"/>
      <w:bookmarkEnd w:id="820"/>
      <w:bookmarkEnd w:id="821"/>
      <w:bookmarkEnd w:id="822"/>
      <w:bookmarkEnd w:id="823"/>
      <w:bookmarkEnd w:id="824"/>
    </w:p>
    <w:p w14:paraId="7E41EED3" w14:textId="77777777" w:rsidR="000260B1" w:rsidRPr="00533C32" w:rsidRDefault="000260B1" w:rsidP="000260B1">
      <w:r w:rsidRPr="00533C32">
        <w:t>Resource URI: {apiRoot}/nudr-dr/&lt;apiVersion&gt;/subscription-data/{ueId}/</w:t>
      </w:r>
      <w:r w:rsidRPr="00533C32">
        <w:rPr>
          <w:lang w:eastAsia="zh-CN"/>
        </w:rPr>
        <w:t>c</w:t>
      </w:r>
      <w:r w:rsidRPr="00533C32">
        <w:t>ontext-data/</w:t>
      </w:r>
      <w:r>
        <w:t>ip-sm-gw</w:t>
      </w:r>
    </w:p>
    <w:p w14:paraId="4273FDB4" w14:textId="77777777" w:rsidR="000260B1" w:rsidRPr="00533C32" w:rsidRDefault="000260B1" w:rsidP="000260B1">
      <w:pPr>
        <w:rPr>
          <w:rFonts w:ascii="Arial" w:hAnsi="Arial" w:cs="Arial"/>
        </w:rPr>
      </w:pPr>
      <w:bookmarkStart w:id="825" w:name="_MCCTEMPBM_CRPT22160086___7"/>
      <w:r w:rsidRPr="00533C32">
        <w:t>This resource shall support the resource URI variables defined in table </w:t>
      </w:r>
      <w:r>
        <w:t>5.2.12A</w:t>
      </w:r>
      <w:r w:rsidRPr="00533C32">
        <w:t>.2-1</w:t>
      </w:r>
      <w:r w:rsidRPr="00533C32">
        <w:rPr>
          <w:rFonts w:ascii="Arial" w:hAnsi="Arial" w:cs="Arial"/>
        </w:rPr>
        <w:t>.</w:t>
      </w:r>
    </w:p>
    <w:bookmarkEnd w:id="825"/>
    <w:p w14:paraId="76D8AF57" w14:textId="77777777" w:rsidR="000260B1" w:rsidRPr="00533C32" w:rsidRDefault="000260B1" w:rsidP="000260B1">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CD7DDB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CB8B59"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8ADC128" w14:textId="77777777" w:rsidR="000260B1" w:rsidRPr="009C5B90" w:rsidRDefault="000260B1" w:rsidP="007C64A8">
            <w:pPr>
              <w:pStyle w:val="TAH"/>
              <w:rPr>
                <w:lang w:val="en-US"/>
              </w:rPr>
            </w:pPr>
            <w:r w:rsidRPr="009C5B90">
              <w:rPr>
                <w:lang w:val="en-US"/>
              </w:rPr>
              <w:t>Definition</w:t>
            </w:r>
          </w:p>
        </w:tc>
      </w:tr>
      <w:tr w:rsidR="000260B1" w:rsidRPr="009C5B90" w14:paraId="0D313E7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060B80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81A204"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8514DE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35E187"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19B568" w14:textId="2324CBFC"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2270304" w14:textId="77777777" w:rsidR="000260B1" w:rsidRPr="00533C32" w:rsidRDefault="000260B1" w:rsidP="000260B1"/>
    <w:p w14:paraId="5DAB97B4" w14:textId="77777777" w:rsidR="000260B1" w:rsidRPr="00533C32" w:rsidRDefault="000260B1" w:rsidP="000260B1">
      <w:pPr>
        <w:pStyle w:val="Heading4"/>
      </w:pPr>
      <w:bookmarkStart w:id="826" w:name="_Toc45029327"/>
      <w:bookmarkStart w:id="827" w:name="_Toc56520603"/>
      <w:bookmarkStart w:id="828" w:name="_Toc90586842"/>
      <w:bookmarkStart w:id="829" w:name="_Toc106616360"/>
      <w:bookmarkStart w:id="830" w:name="_Toc122101055"/>
      <w:bookmarkStart w:id="831" w:name="_Toc161910618"/>
      <w:r>
        <w:t>5.2.12A</w:t>
      </w:r>
      <w:r w:rsidRPr="00533C32">
        <w:t>.3</w:t>
      </w:r>
      <w:r w:rsidRPr="00533C32">
        <w:tab/>
        <w:t>Resource Standard Methods</w:t>
      </w:r>
      <w:bookmarkEnd w:id="826"/>
      <w:bookmarkEnd w:id="827"/>
      <w:bookmarkEnd w:id="828"/>
      <w:bookmarkEnd w:id="829"/>
      <w:bookmarkEnd w:id="830"/>
      <w:bookmarkEnd w:id="831"/>
    </w:p>
    <w:p w14:paraId="1AE7B9EC" w14:textId="77777777" w:rsidR="000260B1" w:rsidRPr="00533C32" w:rsidRDefault="000260B1" w:rsidP="000260B1">
      <w:pPr>
        <w:pStyle w:val="Heading5"/>
      </w:pPr>
      <w:bookmarkStart w:id="832" w:name="_Toc45029328"/>
      <w:bookmarkStart w:id="833" w:name="_Toc56520604"/>
      <w:bookmarkStart w:id="834" w:name="_Toc90586843"/>
      <w:bookmarkStart w:id="835" w:name="_Toc106616361"/>
      <w:bookmarkStart w:id="836" w:name="_Toc122101056"/>
      <w:bookmarkStart w:id="837" w:name="_Toc161910619"/>
      <w:r>
        <w:t>5.2.12A</w:t>
      </w:r>
      <w:r w:rsidRPr="00533C32">
        <w:t>.3.1</w:t>
      </w:r>
      <w:r w:rsidRPr="00533C32">
        <w:tab/>
        <w:t>PUT</w:t>
      </w:r>
      <w:bookmarkEnd w:id="832"/>
      <w:bookmarkEnd w:id="833"/>
      <w:bookmarkEnd w:id="834"/>
      <w:bookmarkEnd w:id="835"/>
      <w:bookmarkEnd w:id="836"/>
      <w:bookmarkEnd w:id="837"/>
    </w:p>
    <w:p w14:paraId="46D44AEE" w14:textId="77777777" w:rsidR="000260B1" w:rsidRPr="00533C32" w:rsidRDefault="000260B1" w:rsidP="000260B1">
      <w:r w:rsidRPr="00533C32">
        <w:t xml:space="preserve">This method shall support the URI query parameters specified in table </w:t>
      </w:r>
      <w:r>
        <w:t>5.2.12A</w:t>
      </w:r>
      <w:r w:rsidRPr="00533C32">
        <w:t>.3.1-1.</w:t>
      </w:r>
    </w:p>
    <w:p w14:paraId="594B6F24" w14:textId="77777777" w:rsidR="000260B1" w:rsidRPr="00533C32" w:rsidRDefault="000260B1" w:rsidP="000260B1">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4E307D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F39A62"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6876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365B0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4F141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30D53" w14:textId="77777777" w:rsidR="000260B1" w:rsidRPr="009C5B90" w:rsidRDefault="000260B1" w:rsidP="007C64A8">
            <w:pPr>
              <w:pStyle w:val="TAH"/>
              <w:rPr>
                <w:lang w:val="en-US"/>
              </w:rPr>
            </w:pPr>
            <w:r w:rsidRPr="009C5B90">
              <w:rPr>
                <w:lang w:val="en-US"/>
              </w:rPr>
              <w:t>Description</w:t>
            </w:r>
          </w:p>
        </w:tc>
      </w:tr>
      <w:tr w:rsidR="000260B1" w:rsidRPr="009C5B90" w14:paraId="35401D7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B1738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6AA4F32"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EAD17E4"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17A60CB"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EE012DA" w14:textId="77777777" w:rsidR="000260B1" w:rsidRPr="009C5B90" w:rsidRDefault="000260B1" w:rsidP="007C64A8">
            <w:pPr>
              <w:pStyle w:val="TAL"/>
              <w:rPr>
                <w:lang w:val="en-US"/>
              </w:rPr>
            </w:pPr>
          </w:p>
        </w:tc>
      </w:tr>
    </w:tbl>
    <w:p w14:paraId="77B864FA" w14:textId="77777777" w:rsidR="000260B1" w:rsidRPr="00533C32" w:rsidRDefault="000260B1" w:rsidP="000260B1"/>
    <w:p w14:paraId="7806D4D6" w14:textId="77777777" w:rsidR="000260B1" w:rsidRPr="00533C32" w:rsidRDefault="000260B1" w:rsidP="000260B1">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3920060F" w14:textId="77777777" w:rsidR="000260B1" w:rsidRPr="00533C32" w:rsidRDefault="000260B1" w:rsidP="000260B1">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E9B6D3F"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C95521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AA0E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7CB83C"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B48D3F" w14:textId="77777777" w:rsidR="000260B1" w:rsidRPr="009C5B90" w:rsidRDefault="000260B1" w:rsidP="007C64A8">
            <w:pPr>
              <w:pStyle w:val="TAH"/>
              <w:rPr>
                <w:lang w:val="en-US"/>
              </w:rPr>
            </w:pPr>
            <w:r w:rsidRPr="009C5B90">
              <w:rPr>
                <w:lang w:val="en-US"/>
              </w:rPr>
              <w:t>Description</w:t>
            </w:r>
          </w:p>
        </w:tc>
      </w:tr>
      <w:tr w:rsidR="000260B1" w:rsidRPr="009C5B90" w14:paraId="60F0621A"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BAEF0A" w14:textId="77777777" w:rsidR="000260B1" w:rsidRPr="009C5B90" w:rsidRDefault="000260B1" w:rsidP="007C64A8">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7D7134B6"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B00217A"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F112CCC" w14:textId="77777777" w:rsidR="000260B1" w:rsidRPr="009C5B90" w:rsidRDefault="000260B1" w:rsidP="007C64A8">
            <w:pPr>
              <w:pStyle w:val="TAL"/>
              <w:rPr>
                <w:lang w:val="en-US"/>
              </w:rPr>
            </w:pPr>
            <w:r w:rsidRPr="009C5B90">
              <w:rPr>
                <w:lang w:val="en-US"/>
              </w:rPr>
              <w:t>The IP-SM-GW registration is created or updated with the received information.</w:t>
            </w:r>
          </w:p>
        </w:tc>
      </w:tr>
    </w:tbl>
    <w:p w14:paraId="00F0710A" w14:textId="77777777" w:rsidR="000260B1" w:rsidRPr="00533C32" w:rsidRDefault="000260B1" w:rsidP="000260B1"/>
    <w:p w14:paraId="232D4E32" w14:textId="77777777" w:rsidR="000260B1" w:rsidRPr="00533C32" w:rsidRDefault="000260B1" w:rsidP="000260B1">
      <w:pPr>
        <w:pStyle w:val="TH"/>
        <w:outlineLvl w:val="0"/>
      </w:pPr>
      <w:r w:rsidRPr="00533C32">
        <w:lastRenderedPageBreak/>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049D074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1DAB89"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4A5DC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FD7E6A"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E7911C" w14:textId="77777777" w:rsidR="000260B1" w:rsidRPr="009C5B90" w:rsidRDefault="000260B1" w:rsidP="007C64A8">
            <w:pPr>
              <w:pStyle w:val="TAH"/>
              <w:rPr>
                <w:lang w:val="en-US"/>
              </w:rPr>
            </w:pPr>
            <w:r w:rsidRPr="009C5B90">
              <w:rPr>
                <w:lang w:val="en-US"/>
              </w:rPr>
              <w:t>Response</w:t>
            </w:r>
          </w:p>
          <w:p w14:paraId="3DB6A887"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6C1637" w14:textId="77777777" w:rsidR="000260B1" w:rsidRPr="009C5B90" w:rsidRDefault="000260B1" w:rsidP="007C64A8">
            <w:pPr>
              <w:pStyle w:val="TAH"/>
              <w:rPr>
                <w:lang w:val="en-US"/>
              </w:rPr>
            </w:pPr>
            <w:r w:rsidRPr="009C5B90">
              <w:rPr>
                <w:lang w:val="en-US"/>
              </w:rPr>
              <w:t>Description</w:t>
            </w:r>
          </w:p>
        </w:tc>
      </w:tr>
      <w:tr w:rsidR="000260B1" w:rsidRPr="009C5B90" w14:paraId="29480BA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72D440E"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879F8"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8BF15D"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B7678E"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0CACA5"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7026D8E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F42471"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1D5C8F5B" w14:textId="77777777" w:rsidR="000260B1" w:rsidRPr="00533C32" w:rsidRDefault="000260B1" w:rsidP="000260B1">
      <w:pPr>
        <w:rPr>
          <w:lang w:eastAsia="zh-CN"/>
        </w:rPr>
      </w:pPr>
    </w:p>
    <w:p w14:paraId="02F463C3" w14:textId="77777777" w:rsidR="000260B1" w:rsidRPr="00533C32" w:rsidRDefault="000260B1" w:rsidP="000260B1">
      <w:pPr>
        <w:pStyle w:val="Heading5"/>
      </w:pPr>
      <w:bookmarkStart w:id="838" w:name="_Toc45029329"/>
      <w:bookmarkStart w:id="839" w:name="_Toc56520605"/>
      <w:bookmarkStart w:id="840" w:name="_Toc90586844"/>
      <w:bookmarkStart w:id="841" w:name="_Toc106616362"/>
      <w:bookmarkStart w:id="842" w:name="_Toc122101057"/>
      <w:bookmarkStart w:id="843" w:name="_Toc161910620"/>
      <w:r>
        <w:t>5.2.12A</w:t>
      </w:r>
      <w:r w:rsidRPr="00533C32">
        <w:t>.3.2</w:t>
      </w:r>
      <w:r w:rsidRPr="00533C32">
        <w:tab/>
        <w:t>DELETE</w:t>
      </w:r>
      <w:bookmarkEnd w:id="838"/>
      <w:bookmarkEnd w:id="839"/>
      <w:bookmarkEnd w:id="840"/>
      <w:bookmarkEnd w:id="841"/>
      <w:bookmarkEnd w:id="842"/>
      <w:bookmarkEnd w:id="843"/>
    </w:p>
    <w:p w14:paraId="74A3F12D" w14:textId="77777777" w:rsidR="000260B1" w:rsidRPr="00533C32" w:rsidRDefault="000260B1" w:rsidP="000260B1">
      <w:r w:rsidRPr="00533C32">
        <w:t xml:space="preserve">This method shall support the URI query parameters specified in table </w:t>
      </w:r>
      <w:r>
        <w:t>5.2.12A</w:t>
      </w:r>
      <w:r w:rsidRPr="00533C32">
        <w:t>.3.2-1.</w:t>
      </w:r>
    </w:p>
    <w:p w14:paraId="5068342D" w14:textId="77777777" w:rsidR="000260B1" w:rsidRPr="00533C32" w:rsidRDefault="000260B1" w:rsidP="000260B1">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3103C4D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6713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5361F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DE31A8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C7D6AF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7C2E29" w14:textId="77777777" w:rsidR="000260B1" w:rsidRPr="009C5B90" w:rsidRDefault="000260B1" w:rsidP="007C64A8">
            <w:pPr>
              <w:pStyle w:val="TAH"/>
              <w:rPr>
                <w:lang w:val="en-US"/>
              </w:rPr>
            </w:pPr>
            <w:r w:rsidRPr="009C5B90">
              <w:rPr>
                <w:lang w:val="en-US"/>
              </w:rPr>
              <w:t>Description</w:t>
            </w:r>
          </w:p>
        </w:tc>
      </w:tr>
      <w:tr w:rsidR="000260B1" w:rsidRPr="009C5B90" w14:paraId="0C21CFD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A3662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F932EFA"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7DFEDE"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8A76084"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2E87EF" w14:textId="77777777" w:rsidR="000260B1" w:rsidRPr="009C5B90" w:rsidRDefault="000260B1" w:rsidP="007C64A8">
            <w:pPr>
              <w:pStyle w:val="TAL"/>
              <w:rPr>
                <w:lang w:val="en-US"/>
              </w:rPr>
            </w:pPr>
          </w:p>
        </w:tc>
      </w:tr>
    </w:tbl>
    <w:p w14:paraId="082E3F4C" w14:textId="77777777" w:rsidR="000260B1" w:rsidRPr="00533C32" w:rsidRDefault="000260B1" w:rsidP="000260B1"/>
    <w:p w14:paraId="713F0D30" w14:textId="77777777" w:rsidR="000260B1" w:rsidRPr="00533C32" w:rsidRDefault="000260B1" w:rsidP="000260B1">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1AE9EEB0" w14:textId="77777777" w:rsidR="000260B1" w:rsidRPr="00533C32" w:rsidRDefault="000260B1" w:rsidP="000260B1">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BE5932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76A05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F2119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9A45A4"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6E98B8" w14:textId="77777777" w:rsidR="000260B1" w:rsidRPr="009C5B90" w:rsidRDefault="000260B1" w:rsidP="007C64A8">
            <w:pPr>
              <w:pStyle w:val="TAH"/>
              <w:rPr>
                <w:lang w:val="en-US"/>
              </w:rPr>
            </w:pPr>
            <w:r w:rsidRPr="009C5B90">
              <w:rPr>
                <w:lang w:val="en-US"/>
              </w:rPr>
              <w:t>Description</w:t>
            </w:r>
          </w:p>
        </w:tc>
      </w:tr>
      <w:tr w:rsidR="000260B1" w:rsidRPr="009C5B90" w14:paraId="665EC6E8"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4AFD82"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4EC42DD"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CDDB93"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726D4E39" w14:textId="77777777" w:rsidR="000260B1" w:rsidRPr="009C5B90" w:rsidRDefault="000260B1" w:rsidP="007C64A8">
            <w:pPr>
              <w:pStyle w:val="TAL"/>
              <w:rPr>
                <w:lang w:val="en-US"/>
              </w:rPr>
            </w:pPr>
            <w:r w:rsidRPr="009C5B90">
              <w:rPr>
                <w:lang w:val="en-US"/>
              </w:rPr>
              <w:t>The request body shall be empty.</w:t>
            </w:r>
          </w:p>
        </w:tc>
      </w:tr>
    </w:tbl>
    <w:p w14:paraId="5D01A931" w14:textId="77777777" w:rsidR="000260B1" w:rsidRPr="00533C32" w:rsidRDefault="000260B1" w:rsidP="000260B1"/>
    <w:p w14:paraId="23C4A0C2" w14:textId="77777777" w:rsidR="000260B1" w:rsidRPr="00533C32" w:rsidRDefault="000260B1" w:rsidP="000260B1">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ED4355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57F1CA"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E3BEE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1E982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1C0D966" w14:textId="77777777" w:rsidR="000260B1" w:rsidRPr="009C5B90" w:rsidRDefault="000260B1" w:rsidP="007C64A8">
            <w:pPr>
              <w:pStyle w:val="TAH"/>
              <w:rPr>
                <w:lang w:val="en-US"/>
              </w:rPr>
            </w:pPr>
            <w:r w:rsidRPr="009C5B90">
              <w:rPr>
                <w:lang w:val="en-US"/>
              </w:rPr>
              <w:t>Response</w:t>
            </w:r>
          </w:p>
          <w:p w14:paraId="0E612335"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905330" w14:textId="77777777" w:rsidR="000260B1" w:rsidRPr="009C5B90" w:rsidRDefault="000260B1" w:rsidP="007C64A8">
            <w:pPr>
              <w:pStyle w:val="TAH"/>
              <w:rPr>
                <w:lang w:val="en-US"/>
              </w:rPr>
            </w:pPr>
            <w:r w:rsidRPr="009C5B90">
              <w:rPr>
                <w:lang w:val="en-US"/>
              </w:rPr>
              <w:t>Description</w:t>
            </w:r>
          </w:p>
        </w:tc>
      </w:tr>
      <w:tr w:rsidR="000260B1" w:rsidRPr="009C5B90" w14:paraId="009B678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F7A29"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2CE6723"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357874E"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FEE69CA"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85D5BE7"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67A18C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DEE813"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2515D44D" w14:textId="77777777" w:rsidR="000260B1" w:rsidRPr="00533C32" w:rsidRDefault="000260B1" w:rsidP="000260B1">
      <w:pPr>
        <w:rPr>
          <w:lang w:eastAsia="zh-CN"/>
        </w:rPr>
      </w:pPr>
    </w:p>
    <w:p w14:paraId="517E5C6C" w14:textId="77777777" w:rsidR="000260B1" w:rsidRPr="00533C32" w:rsidRDefault="000260B1" w:rsidP="000260B1">
      <w:pPr>
        <w:pStyle w:val="Heading5"/>
        <w:rPr>
          <w:lang w:eastAsia="zh-CN"/>
        </w:rPr>
      </w:pPr>
      <w:bookmarkStart w:id="844" w:name="_Toc45029330"/>
      <w:bookmarkStart w:id="845" w:name="_Toc56520606"/>
      <w:bookmarkStart w:id="846" w:name="_Toc90586845"/>
      <w:bookmarkStart w:id="847" w:name="_Toc106616363"/>
      <w:bookmarkStart w:id="848" w:name="_Toc122101058"/>
      <w:bookmarkStart w:id="849" w:name="_Toc161910621"/>
      <w:r>
        <w:t>5.2.12A</w:t>
      </w:r>
      <w:r w:rsidRPr="00533C32">
        <w:t>.3.</w:t>
      </w:r>
      <w:r>
        <w:t>3</w:t>
      </w:r>
      <w:r w:rsidRPr="00533C32">
        <w:tab/>
      </w:r>
      <w:r w:rsidRPr="00533C32">
        <w:rPr>
          <w:lang w:eastAsia="zh-CN"/>
        </w:rPr>
        <w:t>PATCH</w:t>
      </w:r>
      <w:bookmarkEnd w:id="844"/>
      <w:bookmarkEnd w:id="845"/>
      <w:bookmarkEnd w:id="846"/>
      <w:bookmarkEnd w:id="847"/>
      <w:bookmarkEnd w:id="848"/>
      <w:bookmarkEnd w:id="849"/>
    </w:p>
    <w:p w14:paraId="77AC7BE4" w14:textId="77777777" w:rsidR="000260B1" w:rsidRPr="00533C32" w:rsidRDefault="000260B1" w:rsidP="000260B1">
      <w:r w:rsidRPr="00533C32">
        <w:t xml:space="preserve">This method shall support the URI query parameters specified in table </w:t>
      </w:r>
      <w:r>
        <w:t>5.2.12A</w:t>
      </w:r>
      <w:r w:rsidRPr="00533C32">
        <w:t>.3.</w:t>
      </w:r>
      <w:r>
        <w:t>3</w:t>
      </w:r>
      <w:r w:rsidRPr="00533C32">
        <w:t>-1.</w:t>
      </w:r>
    </w:p>
    <w:p w14:paraId="2F19BFCF" w14:textId="77777777" w:rsidR="000260B1" w:rsidRPr="00533C32" w:rsidRDefault="000260B1" w:rsidP="000260B1">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5CF8A9B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E023E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CEBF4A"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D80AD"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8E645B"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ACEC79" w14:textId="77777777" w:rsidR="000260B1" w:rsidRPr="009C5B90" w:rsidRDefault="000260B1" w:rsidP="007C64A8">
            <w:pPr>
              <w:pStyle w:val="TAH"/>
              <w:rPr>
                <w:lang w:val="en-US"/>
              </w:rPr>
            </w:pPr>
            <w:r w:rsidRPr="009C5B90">
              <w:rPr>
                <w:lang w:val="en-US"/>
              </w:rPr>
              <w:t>Description</w:t>
            </w:r>
          </w:p>
        </w:tc>
      </w:tr>
      <w:tr w:rsidR="000260B1" w:rsidRPr="009C5B90" w14:paraId="7F319E2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937718"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64CB49B"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7B94C78"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AB746E0"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426CA75" w14:textId="2E972F9B"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2D8C3799" w14:textId="77777777" w:rsidR="000260B1" w:rsidRPr="00533C32" w:rsidRDefault="000260B1" w:rsidP="000260B1">
      <w:pPr>
        <w:pStyle w:val="Guidance"/>
      </w:pPr>
    </w:p>
    <w:p w14:paraId="773DB9BA" w14:textId="77777777" w:rsidR="000260B1" w:rsidRPr="00533C32" w:rsidRDefault="000260B1" w:rsidP="000260B1">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160B09E9" w14:textId="77777777" w:rsidR="000260B1" w:rsidRPr="00533C32" w:rsidRDefault="000260B1" w:rsidP="000260B1">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8C9619D"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87F481"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BCFE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24B9D9"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FA923F" w14:textId="77777777" w:rsidR="000260B1" w:rsidRPr="009C5B90" w:rsidRDefault="000260B1" w:rsidP="007C64A8">
            <w:pPr>
              <w:pStyle w:val="TAH"/>
              <w:rPr>
                <w:lang w:val="en-US"/>
              </w:rPr>
            </w:pPr>
            <w:r w:rsidRPr="009C5B90">
              <w:rPr>
                <w:lang w:val="en-US"/>
              </w:rPr>
              <w:t>Description</w:t>
            </w:r>
          </w:p>
        </w:tc>
      </w:tr>
      <w:tr w:rsidR="000260B1" w:rsidRPr="009C5B90" w14:paraId="5F18F11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B29F00"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F8A8A1C"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0E1161C"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61A0403" w14:textId="77777777" w:rsidR="000260B1" w:rsidRPr="009C5B90" w:rsidRDefault="000260B1" w:rsidP="007C64A8">
            <w:pPr>
              <w:pStyle w:val="TAL"/>
              <w:rPr>
                <w:lang w:val="en-US" w:eastAsia="zh-CN"/>
              </w:rPr>
            </w:pPr>
            <w:r w:rsidRPr="009C5B90">
              <w:rPr>
                <w:lang w:val="en-US" w:eastAsia="zh-CN"/>
              </w:rPr>
              <w:t>Contains the delta data to the authentication subscription of a UE</w:t>
            </w:r>
          </w:p>
        </w:tc>
      </w:tr>
    </w:tbl>
    <w:p w14:paraId="5AE68920" w14:textId="77777777" w:rsidR="000260B1" w:rsidRPr="00533C32" w:rsidRDefault="000260B1" w:rsidP="000260B1"/>
    <w:p w14:paraId="5927752D" w14:textId="77777777" w:rsidR="000260B1" w:rsidRPr="00533C32" w:rsidRDefault="000260B1" w:rsidP="000260B1">
      <w:pPr>
        <w:pStyle w:val="TH"/>
        <w:outlineLvl w:val="0"/>
      </w:pPr>
      <w:r w:rsidRPr="00533C32">
        <w:lastRenderedPageBreak/>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0C483A2D"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9C7366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7F25A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AD514E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90689E" w14:textId="77777777" w:rsidR="000260B1" w:rsidRPr="009C5B90" w:rsidRDefault="000260B1" w:rsidP="007C64A8">
            <w:pPr>
              <w:pStyle w:val="TAH"/>
              <w:rPr>
                <w:lang w:val="en-US"/>
              </w:rPr>
            </w:pPr>
            <w:r w:rsidRPr="009C5B90">
              <w:rPr>
                <w:lang w:val="en-US"/>
              </w:rPr>
              <w:t>Response</w:t>
            </w:r>
          </w:p>
          <w:p w14:paraId="5E0A48CB"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9773F4" w14:textId="77777777" w:rsidR="000260B1" w:rsidRPr="009C5B90" w:rsidRDefault="000260B1" w:rsidP="007C64A8">
            <w:pPr>
              <w:pStyle w:val="TAH"/>
              <w:rPr>
                <w:lang w:val="en-US"/>
              </w:rPr>
            </w:pPr>
            <w:r w:rsidRPr="009C5B90">
              <w:rPr>
                <w:lang w:val="en-US"/>
              </w:rPr>
              <w:t>Description</w:t>
            </w:r>
          </w:p>
        </w:tc>
      </w:tr>
      <w:tr w:rsidR="000260B1" w:rsidRPr="009C5B90" w14:paraId="0561DF2E"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9EC7E5A"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0B830C5"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533A287"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8EEC7EC"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786905"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0260B1" w:rsidRPr="009C5B90" w14:paraId="7C232C97"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6BB8CA7"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40FAB33"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82796C6"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1CFFC34"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30B1B4D"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74C206DC"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72A8F8"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5C925B6"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0B87516"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F7088CA"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B3C5EE8" w14:textId="77777777" w:rsidR="000260B1" w:rsidRPr="009C5B90" w:rsidRDefault="000260B1" w:rsidP="007C64A8">
            <w:pPr>
              <w:pStyle w:val="TAL"/>
              <w:rPr>
                <w:lang w:val="en-US" w:eastAsia="zh-CN"/>
              </w:rPr>
            </w:pPr>
            <w:r w:rsidRPr="009C5B90">
              <w:rPr>
                <w:lang w:val="en-US" w:eastAsia="zh-CN"/>
              </w:rPr>
              <w:t>One or more attributes are not allowed to be modified according to e.g. policy or local configuration.</w:t>
            </w:r>
          </w:p>
          <w:p w14:paraId="0611ECF6" w14:textId="77777777" w:rsidR="000260B1" w:rsidRPr="009C5B90" w:rsidRDefault="000260B1" w:rsidP="007C64A8">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78BC4473" w14:textId="77777777" w:rsidR="000260B1" w:rsidRPr="009C5B90" w:rsidRDefault="000260B1" w:rsidP="007C64A8">
            <w:pPr>
              <w:pStyle w:val="TAL"/>
              <w:rPr>
                <w:lang w:val="en-US" w:eastAsia="zh-CN"/>
              </w:rPr>
            </w:pPr>
            <w:r w:rsidRPr="009C5B90">
              <w:rPr>
                <w:lang w:val="en-US" w:eastAsia="zh-CN"/>
              </w:rPr>
              <w:t>The cause attribute may be used to convey any of the following errors:</w:t>
            </w:r>
          </w:p>
          <w:p w14:paraId="699ADA9F" w14:textId="77777777" w:rsidR="000260B1" w:rsidRPr="009C5B90" w:rsidRDefault="000260B1" w:rsidP="007C64A8">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58CED399"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28E24D9" w14:textId="77777777" w:rsidR="000260B1" w:rsidRPr="009C5B90" w:rsidRDefault="000260B1" w:rsidP="007C64A8">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2288DA5"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1987A90" w14:textId="77777777" w:rsidR="000260B1" w:rsidRPr="00533C32" w:rsidRDefault="000260B1" w:rsidP="000260B1">
      <w:pPr>
        <w:rPr>
          <w:lang w:eastAsia="zh-CN"/>
        </w:rPr>
      </w:pPr>
    </w:p>
    <w:p w14:paraId="21A2A1F5" w14:textId="77777777" w:rsidR="000260B1" w:rsidRPr="00533C32" w:rsidRDefault="000260B1" w:rsidP="000260B1">
      <w:pPr>
        <w:pStyle w:val="Heading5"/>
      </w:pPr>
      <w:bookmarkStart w:id="850" w:name="_Toc45029331"/>
      <w:bookmarkStart w:id="851" w:name="_Toc56520607"/>
      <w:bookmarkStart w:id="852" w:name="_Toc90586846"/>
      <w:bookmarkStart w:id="853" w:name="_Toc106616364"/>
      <w:bookmarkStart w:id="854" w:name="_Toc122101059"/>
      <w:bookmarkStart w:id="855" w:name="_Toc161910622"/>
      <w:r>
        <w:t>5.2.12A</w:t>
      </w:r>
      <w:r w:rsidRPr="00533C32">
        <w:t>.3.4</w:t>
      </w:r>
      <w:r w:rsidRPr="00533C32">
        <w:tab/>
        <w:t>GET</w:t>
      </w:r>
      <w:bookmarkEnd w:id="850"/>
      <w:bookmarkEnd w:id="851"/>
      <w:bookmarkEnd w:id="852"/>
      <w:bookmarkEnd w:id="853"/>
      <w:bookmarkEnd w:id="854"/>
      <w:bookmarkEnd w:id="855"/>
    </w:p>
    <w:p w14:paraId="772BFDF5" w14:textId="77777777" w:rsidR="000260B1" w:rsidRPr="00533C32" w:rsidRDefault="000260B1" w:rsidP="000260B1">
      <w:r w:rsidRPr="00533C32">
        <w:t xml:space="preserve">This method shall support the URI query parameters specified in table </w:t>
      </w:r>
      <w:r>
        <w:t>5.2.12A</w:t>
      </w:r>
      <w:r w:rsidRPr="00533C32">
        <w:t>.3.4-1.</w:t>
      </w:r>
    </w:p>
    <w:p w14:paraId="6DBA848E" w14:textId="77777777" w:rsidR="000260B1" w:rsidRPr="00533C32" w:rsidRDefault="000260B1" w:rsidP="000260B1">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2B48017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7C32C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B595A6"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3ADD7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C4F081B"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6C09D" w14:textId="77777777" w:rsidR="000260B1" w:rsidRPr="009C5B90" w:rsidRDefault="000260B1" w:rsidP="007C64A8">
            <w:pPr>
              <w:pStyle w:val="TAH"/>
              <w:rPr>
                <w:lang w:val="en-US"/>
              </w:rPr>
            </w:pPr>
            <w:r w:rsidRPr="009C5B90">
              <w:rPr>
                <w:lang w:val="en-US"/>
              </w:rPr>
              <w:t>Description</w:t>
            </w:r>
          </w:p>
        </w:tc>
      </w:tr>
      <w:tr w:rsidR="000260B1" w:rsidRPr="009C5B90" w14:paraId="1044274C"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6D993D"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B9C6C8F"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AFD9B04"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E30C60A"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2A4274" w14:textId="77777777" w:rsidR="000260B1" w:rsidRPr="009C5B90" w:rsidRDefault="000260B1" w:rsidP="007C64A8">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0260B1" w:rsidRPr="009C5B90" w14:paraId="01DC1F7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A44935"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6992B61"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D21F9C3"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77794C"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508B8" w14:textId="44CF3658"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74B0AB11" w14:textId="77777777" w:rsidR="000260B1" w:rsidRPr="00533C32" w:rsidRDefault="000260B1" w:rsidP="000260B1"/>
    <w:p w14:paraId="389F9A68" w14:textId="77777777" w:rsidR="000260B1" w:rsidRPr="00533C32" w:rsidRDefault="000260B1" w:rsidP="000260B1">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5DF3503C" w14:textId="77777777" w:rsidR="000260B1" w:rsidRPr="00533C32" w:rsidRDefault="000260B1" w:rsidP="000260B1">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FC376E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5A007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CF9F1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16ACA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EACCE7" w14:textId="77777777" w:rsidR="000260B1" w:rsidRPr="009C5B90" w:rsidRDefault="000260B1" w:rsidP="007C64A8">
            <w:pPr>
              <w:pStyle w:val="TAH"/>
              <w:rPr>
                <w:lang w:val="en-US"/>
              </w:rPr>
            </w:pPr>
            <w:r w:rsidRPr="009C5B90">
              <w:rPr>
                <w:lang w:val="en-US"/>
              </w:rPr>
              <w:t>Description</w:t>
            </w:r>
          </w:p>
        </w:tc>
      </w:tr>
      <w:tr w:rsidR="000260B1" w:rsidRPr="009C5B90" w14:paraId="03FF98C8"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B59CF0"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A528A49"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0105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0CF1904" w14:textId="77777777" w:rsidR="000260B1" w:rsidRPr="009C5B90" w:rsidRDefault="000260B1" w:rsidP="007C64A8">
            <w:pPr>
              <w:pStyle w:val="TAL"/>
              <w:rPr>
                <w:lang w:val="en-US"/>
              </w:rPr>
            </w:pPr>
          </w:p>
        </w:tc>
      </w:tr>
    </w:tbl>
    <w:p w14:paraId="7F94DA76" w14:textId="77777777" w:rsidR="000260B1" w:rsidRPr="00533C32" w:rsidRDefault="000260B1" w:rsidP="000260B1"/>
    <w:p w14:paraId="0C8DEEB6" w14:textId="77777777" w:rsidR="000260B1" w:rsidRPr="00533C32" w:rsidRDefault="000260B1" w:rsidP="000260B1">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60B1" w:rsidRPr="009C5B90" w14:paraId="6D41E20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0B69C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CE4B5F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61FC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9CB9C2" w14:textId="77777777" w:rsidR="000260B1" w:rsidRPr="009C5B90" w:rsidRDefault="000260B1" w:rsidP="007C64A8">
            <w:pPr>
              <w:pStyle w:val="TAH"/>
              <w:rPr>
                <w:lang w:val="en-US"/>
              </w:rPr>
            </w:pPr>
            <w:r w:rsidRPr="009C5B90">
              <w:rPr>
                <w:lang w:val="en-US"/>
              </w:rPr>
              <w:t>Response</w:t>
            </w:r>
          </w:p>
          <w:p w14:paraId="398EF30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0D8206" w14:textId="77777777" w:rsidR="000260B1" w:rsidRPr="009C5B90" w:rsidRDefault="000260B1" w:rsidP="007C64A8">
            <w:pPr>
              <w:pStyle w:val="TAH"/>
              <w:rPr>
                <w:lang w:val="en-US"/>
              </w:rPr>
            </w:pPr>
            <w:r w:rsidRPr="009C5B90">
              <w:rPr>
                <w:lang w:val="en-US"/>
              </w:rPr>
              <w:t>Description</w:t>
            </w:r>
          </w:p>
        </w:tc>
      </w:tr>
      <w:tr w:rsidR="000260B1" w:rsidRPr="009C5B90" w14:paraId="0653000D"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898CE0" w14:textId="77777777" w:rsidR="000260B1" w:rsidRPr="009C5B90" w:rsidRDefault="000260B1" w:rsidP="007C64A8">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1EEE2EF1"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28B848E"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690D7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715FB" w14:textId="77777777" w:rsidR="000260B1" w:rsidRPr="009C5B90" w:rsidRDefault="000260B1" w:rsidP="007C64A8">
            <w:pPr>
              <w:pStyle w:val="TAL"/>
              <w:rPr>
                <w:lang w:val="en-US"/>
              </w:rPr>
            </w:pPr>
            <w:r w:rsidRPr="009C5B90">
              <w:rPr>
                <w:lang w:val="en-US"/>
              </w:rPr>
              <w:t>Upon success, a response body containing the IP-SM-GW Registration Data shall be returned.</w:t>
            </w:r>
          </w:p>
        </w:tc>
      </w:tr>
      <w:tr w:rsidR="000260B1" w:rsidRPr="009C5B90" w14:paraId="58447A9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35993D"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561F22D5" w14:textId="77777777" w:rsidR="000260B1" w:rsidRPr="00B516F1" w:rsidRDefault="000260B1" w:rsidP="000260B1"/>
    <w:p w14:paraId="03881F86" w14:textId="77777777" w:rsidR="000260B1" w:rsidRPr="00533C32" w:rsidRDefault="000260B1" w:rsidP="000260B1">
      <w:pPr>
        <w:pStyle w:val="Heading3"/>
      </w:pPr>
      <w:bookmarkStart w:id="856" w:name="_Toc45029332"/>
      <w:bookmarkStart w:id="857" w:name="_Toc56520608"/>
      <w:bookmarkStart w:id="858" w:name="_Toc90586847"/>
      <w:bookmarkStart w:id="859" w:name="_Toc106616365"/>
      <w:bookmarkStart w:id="860" w:name="_Toc122101060"/>
      <w:bookmarkStart w:id="861" w:name="_Toc161910623"/>
      <w:r>
        <w:t>5.2.12B</w:t>
      </w:r>
      <w:r w:rsidRPr="00533C32">
        <w:tab/>
        <w:t xml:space="preserve">Resource: </w:t>
      </w:r>
      <w:r>
        <w:t>MessageWaitingData</w:t>
      </w:r>
      <w:bookmarkEnd w:id="856"/>
      <w:bookmarkEnd w:id="857"/>
      <w:bookmarkEnd w:id="858"/>
      <w:bookmarkEnd w:id="859"/>
      <w:bookmarkEnd w:id="860"/>
      <w:bookmarkEnd w:id="861"/>
    </w:p>
    <w:p w14:paraId="182DF880" w14:textId="77777777" w:rsidR="000260B1" w:rsidRPr="00533C32" w:rsidRDefault="000260B1" w:rsidP="000260B1">
      <w:pPr>
        <w:pStyle w:val="Heading4"/>
      </w:pPr>
      <w:bookmarkStart w:id="862" w:name="_Toc45029333"/>
      <w:bookmarkStart w:id="863" w:name="_Toc56520609"/>
      <w:bookmarkStart w:id="864" w:name="_Toc90586848"/>
      <w:bookmarkStart w:id="865" w:name="_Toc106616366"/>
      <w:bookmarkStart w:id="866" w:name="_Toc122101061"/>
      <w:bookmarkStart w:id="867" w:name="_Toc161910624"/>
      <w:r>
        <w:t>5.2.12B</w:t>
      </w:r>
      <w:r w:rsidRPr="00533C32">
        <w:t>.1</w:t>
      </w:r>
      <w:r w:rsidRPr="00533C32">
        <w:tab/>
        <w:t>Description</w:t>
      </w:r>
      <w:bookmarkEnd w:id="862"/>
      <w:bookmarkEnd w:id="863"/>
      <w:bookmarkEnd w:id="864"/>
      <w:bookmarkEnd w:id="865"/>
      <w:bookmarkEnd w:id="866"/>
      <w:bookmarkEnd w:id="867"/>
    </w:p>
    <w:p w14:paraId="36A30F68" w14:textId="77777777" w:rsidR="000260B1" w:rsidRPr="00533C32" w:rsidRDefault="000260B1" w:rsidP="000260B1">
      <w:r w:rsidRPr="00533C32">
        <w:t xml:space="preserve">This resource represents </w:t>
      </w:r>
      <w:r>
        <w:t>the Message Waiting Data list for a given UE</w:t>
      </w:r>
      <w:r w:rsidRPr="00533C32">
        <w:t>.</w:t>
      </w:r>
    </w:p>
    <w:p w14:paraId="2892D882"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88B0E5" w14:textId="77777777" w:rsidR="000260B1" w:rsidRPr="00533C32" w:rsidRDefault="000260B1" w:rsidP="000260B1">
      <w:pPr>
        <w:pStyle w:val="Heading4"/>
      </w:pPr>
      <w:bookmarkStart w:id="868" w:name="_Toc45029334"/>
      <w:bookmarkStart w:id="869" w:name="_Toc56520610"/>
      <w:bookmarkStart w:id="870" w:name="_Toc90586849"/>
      <w:bookmarkStart w:id="871" w:name="_Toc106616367"/>
      <w:bookmarkStart w:id="872" w:name="_Toc122101062"/>
      <w:bookmarkStart w:id="873" w:name="_Toc161910625"/>
      <w:r>
        <w:lastRenderedPageBreak/>
        <w:t>5.2.12B</w:t>
      </w:r>
      <w:r w:rsidRPr="00533C32">
        <w:t>.2</w:t>
      </w:r>
      <w:r w:rsidRPr="00533C32">
        <w:tab/>
        <w:t>Resource Definition</w:t>
      </w:r>
      <w:bookmarkEnd w:id="868"/>
      <w:bookmarkEnd w:id="869"/>
      <w:bookmarkEnd w:id="870"/>
      <w:bookmarkEnd w:id="871"/>
      <w:bookmarkEnd w:id="872"/>
      <w:bookmarkEnd w:id="873"/>
    </w:p>
    <w:p w14:paraId="2AF7077A" w14:textId="77777777" w:rsidR="000260B1" w:rsidRPr="00533C32" w:rsidRDefault="000260B1" w:rsidP="000260B1">
      <w:r w:rsidRPr="00533C32">
        <w:t>Resource URI: {apiRoot}/nudr-dr/&lt;apiVersion&gt;/subscription-data/{ueId}/</w:t>
      </w:r>
      <w:r w:rsidRPr="00533C32">
        <w:rPr>
          <w:lang w:eastAsia="zh-CN"/>
        </w:rPr>
        <w:t>c</w:t>
      </w:r>
      <w:r w:rsidRPr="00533C32">
        <w:t>ontext-data/</w:t>
      </w:r>
      <w:r>
        <w:t>mwd</w:t>
      </w:r>
    </w:p>
    <w:p w14:paraId="61E69555" w14:textId="77777777" w:rsidR="000260B1" w:rsidRPr="00533C32" w:rsidRDefault="000260B1" w:rsidP="000260B1">
      <w:pPr>
        <w:rPr>
          <w:rFonts w:ascii="Arial" w:hAnsi="Arial" w:cs="Arial"/>
        </w:rPr>
      </w:pPr>
      <w:bookmarkStart w:id="874" w:name="_MCCTEMPBM_CRPT22160087___7"/>
      <w:r w:rsidRPr="00533C32">
        <w:t>This resource shall support the resource URI variables defined in table </w:t>
      </w:r>
      <w:r>
        <w:t>5.2.12B</w:t>
      </w:r>
      <w:r w:rsidRPr="00533C32">
        <w:t>.2-1</w:t>
      </w:r>
      <w:r w:rsidRPr="00533C32">
        <w:rPr>
          <w:rFonts w:ascii="Arial" w:hAnsi="Arial" w:cs="Arial"/>
        </w:rPr>
        <w:t>.</w:t>
      </w:r>
    </w:p>
    <w:bookmarkEnd w:id="874"/>
    <w:p w14:paraId="65FBB8B1" w14:textId="77777777" w:rsidR="000260B1" w:rsidRPr="00533C32" w:rsidRDefault="000260B1" w:rsidP="000260B1">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327A4D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4E93DD7"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F604ED" w14:textId="77777777" w:rsidR="000260B1" w:rsidRPr="009C5B90" w:rsidRDefault="000260B1" w:rsidP="007C64A8">
            <w:pPr>
              <w:pStyle w:val="TAH"/>
              <w:rPr>
                <w:lang w:val="en-US"/>
              </w:rPr>
            </w:pPr>
            <w:r w:rsidRPr="009C5B90">
              <w:rPr>
                <w:lang w:val="en-US"/>
              </w:rPr>
              <w:t>Definition</w:t>
            </w:r>
          </w:p>
        </w:tc>
      </w:tr>
      <w:tr w:rsidR="000260B1" w:rsidRPr="009C5B90" w14:paraId="7CC5B38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EB43B8"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91A722"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5B0FF1F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784CBEF"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9068C3" w14:textId="7D588401"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0DC30EAA" w14:textId="77777777" w:rsidR="000260B1" w:rsidRPr="00533C32" w:rsidRDefault="000260B1" w:rsidP="000260B1"/>
    <w:p w14:paraId="0F16597E" w14:textId="77777777" w:rsidR="000260B1" w:rsidRPr="00533C32" w:rsidRDefault="000260B1" w:rsidP="000260B1">
      <w:pPr>
        <w:pStyle w:val="Heading4"/>
      </w:pPr>
      <w:bookmarkStart w:id="875" w:name="_Toc45029335"/>
      <w:bookmarkStart w:id="876" w:name="_Toc56520611"/>
      <w:bookmarkStart w:id="877" w:name="_Toc90586850"/>
      <w:bookmarkStart w:id="878" w:name="_Toc106616368"/>
      <w:bookmarkStart w:id="879" w:name="_Toc122101063"/>
      <w:bookmarkStart w:id="880" w:name="_Toc161910626"/>
      <w:r>
        <w:t>5.2.12B</w:t>
      </w:r>
      <w:r w:rsidRPr="00533C32">
        <w:t>.3</w:t>
      </w:r>
      <w:r w:rsidRPr="00533C32">
        <w:tab/>
        <w:t>Resource Standard Methods</w:t>
      </w:r>
      <w:bookmarkEnd w:id="875"/>
      <w:bookmarkEnd w:id="876"/>
      <w:bookmarkEnd w:id="877"/>
      <w:bookmarkEnd w:id="878"/>
      <w:bookmarkEnd w:id="879"/>
      <w:bookmarkEnd w:id="880"/>
    </w:p>
    <w:p w14:paraId="6773E00F" w14:textId="77777777" w:rsidR="000260B1" w:rsidRPr="00533C32" w:rsidRDefault="000260B1" w:rsidP="000260B1">
      <w:pPr>
        <w:pStyle w:val="Heading5"/>
      </w:pPr>
      <w:bookmarkStart w:id="881" w:name="_Toc45029336"/>
      <w:bookmarkStart w:id="882" w:name="_Toc56520612"/>
      <w:bookmarkStart w:id="883" w:name="_Toc90586851"/>
      <w:bookmarkStart w:id="884" w:name="_Toc106616369"/>
      <w:bookmarkStart w:id="885" w:name="_Toc122101064"/>
      <w:bookmarkStart w:id="886" w:name="_Toc161910627"/>
      <w:r>
        <w:t>5.2.12B</w:t>
      </w:r>
      <w:r w:rsidRPr="00533C32">
        <w:t>.3.1</w:t>
      </w:r>
      <w:r w:rsidRPr="00533C32">
        <w:tab/>
        <w:t>PUT</w:t>
      </w:r>
      <w:bookmarkEnd w:id="881"/>
      <w:bookmarkEnd w:id="882"/>
      <w:bookmarkEnd w:id="883"/>
      <w:bookmarkEnd w:id="884"/>
      <w:bookmarkEnd w:id="885"/>
      <w:bookmarkEnd w:id="886"/>
    </w:p>
    <w:p w14:paraId="63677C82" w14:textId="77777777" w:rsidR="000260B1" w:rsidRPr="00533C32" w:rsidRDefault="000260B1" w:rsidP="000260B1">
      <w:r w:rsidRPr="00533C32">
        <w:t xml:space="preserve">This method shall support the URI query parameters specified in table </w:t>
      </w:r>
      <w:r>
        <w:t>5.2.12B</w:t>
      </w:r>
      <w:r w:rsidRPr="00533C32">
        <w:t>.3.1-1.</w:t>
      </w:r>
    </w:p>
    <w:p w14:paraId="142077FF" w14:textId="77777777" w:rsidR="000260B1" w:rsidRPr="00533C32" w:rsidRDefault="000260B1" w:rsidP="000260B1">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A7D022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A83346"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C3E2C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DF46FB"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B2D37D"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68471E" w14:textId="77777777" w:rsidR="000260B1" w:rsidRPr="009C5B90" w:rsidRDefault="000260B1" w:rsidP="007C64A8">
            <w:pPr>
              <w:pStyle w:val="TAH"/>
              <w:rPr>
                <w:lang w:val="en-US"/>
              </w:rPr>
            </w:pPr>
            <w:r w:rsidRPr="009C5B90">
              <w:rPr>
                <w:lang w:val="en-US"/>
              </w:rPr>
              <w:t>Description</w:t>
            </w:r>
          </w:p>
        </w:tc>
      </w:tr>
      <w:tr w:rsidR="000260B1" w:rsidRPr="009C5B90" w14:paraId="2B4220C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C91544"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541D640"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53B8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E89818E"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3C2AC7" w14:textId="77777777" w:rsidR="000260B1" w:rsidRPr="009C5B90" w:rsidRDefault="000260B1" w:rsidP="007C64A8">
            <w:pPr>
              <w:pStyle w:val="TAL"/>
              <w:rPr>
                <w:lang w:val="en-US"/>
              </w:rPr>
            </w:pPr>
          </w:p>
        </w:tc>
      </w:tr>
    </w:tbl>
    <w:p w14:paraId="22F088AD" w14:textId="77777777" w:rsidR="000260B1" w:rsidRPr="00533C32" w:rsidRDefault="000260B1" w:rsidP="000260B1"/>
    <w:p w14:paraId="00B81D88" w14:textId="77777777" w:rsidR="000260B1" w:rsidRPr="00533C32" w:rsidRDefault="000260B1" w:rsidP="000260B1">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3251A53A" w14:textId="77777777" w:rsidR="000260B1" w:rsidRPr="00533C32" w:rsidRDefault="000260B1" w:rsidP="000260B1">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799D95A"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13C6C1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0BF21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53D10A"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871E15" w14:textId="77777777" w:rsidR="000260B1" w:rsidRPr="009C5B90" w:rsidRDefault="000260B1" w:rsidP="007C64A8">
            <w:pPr>
              <w:pStyle w:val="TAH"/>
              <w:rPr>
                <w:lang w:val="en-US"/>
              </w:rPr>
            </w:pPr>
            <w:r w:rsidRPr="009C5B90">
              <w:rPr>
                <w:lang w:val="en-US"/>
              </w:rPr>
              <w:t>Description</w:t>
            </w:r>
          </w:p>
        </w:tc>
      </w:tr>
      <w:tr w:rsidR="000260B1" w:rsidRPr="009C5B90" w14:paraId="40BB2482"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4340B2F" w14:textId="77777777" w:rsidR="000260B1" w:rsidRPr="009C5B90" w:rsidRDefault="000260B1" w:rsidP="007C64A8">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4B9DE847"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E4CA22"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7B2B21C3" w14:textId="77777777" w:rsidR="000260B1" w:rsidRPr="009C5B90" w:rsidRDefault="000260B1" w:rsidP="007C64A8">
            <w:pPr>
              <w:pStyle w:val="TAL"/>
              <w:rPr>
                <w:lang w:val="en-US"/>
              </w:rPr>
            </w:pPr>
            <w:r w:rsidRPr="009C5B90">
              <w:rPr>
                <w:lang w:val="en-US"/>
              </w:rPr>
              <w:t>The Message Waiting Data list is created or updated with the received information.</w:t>
            </w:r>
          </w:p>
        </w:tc>
      </w:tr>
    </w:tbl>
    <w:p w14:paraId="66747401" w14:textId="77777777" w:rsidR="000260B1" w:rsidRPr="00533C32" w:rsidRDefault="000260B1" w:rsidP="000260B1"/>
    <w:p w14:paraId="1C932FF8" w14:textId="77777777" w:rsidR="000260B1" w:rsidRPr="00533C32" w:rsidRDefault="000260B1" w:rsidP="000260B1">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0260B1" w:rsidRPr="009C5B90" w14:paraId="10CB3E9A"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5A3FC4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F114E8A"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5FEC07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929DE16" w14:textId="77777777" w:rsidR="000260B1" w:rsidRPr="009C5B90" w:rsidRDefault="000260B1" w:rsidP="007C64A8">
            <w:pPr>
              <w:pStyle w:val="TAH"/>
              <w:rPr>
                <w:lang w:val="en-US"/>
              </w:rPr>
            </w:pPr>
            <w:r w:rsidRPr="009C5B90">
              <w:rPr>
                <w:lang w:val="en-US"/>
              </w:rPr>
              <w:t>Response</w:t>
            </w:r>
          </w:p>
          <w:p w14:paraId="1639B17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59A993" w14:textId="77777777" w:rsidR="000260B1" w:rsidRPr="009C5B90" w:rsidRDefault="000260B1" w:rsidP="007C64A8">
            <w:pPr>
              <w:pStyle w:val="TAH"/>
              <w:rPr>
                <w:lang w:val="en-US"/>
              </w:rPr>
            </w:pPr>
            <w:r w:rsidRPr="009C5B90">
              <w:rPr>
                <w:lang w:val="en-US"/>
              </w:rPr>
              <w:t>Description</w:t>
            </w:r>
          </w:p>
        </w:tc>
      </w:tr>
      <w:tr w:rsidR="000260B1" w:rsidRPr="009C5B90" w14:paraId="54B3946A"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02D5763"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67E48B5"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5B81620"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235C9AE"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486DC05"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55337414"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0851963B" w14:textId="77777777" w:rsidR="000260B1" w:rsidRPr="009C5B90" w:rsidRDefault="000260B1" w:rsidP="007C64A8">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3CFD023E"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14BCFD3"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6470C08B"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54978E1B" w14:textId="77777777" w:rsidR="000260B1" w:rsidRPr="009C5B90" w:rsidRDefault="000260B1" w:rsidP="007C64A8">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0260B1" w:rsidRPr="009C5B90" w14:paraId="3A9C6941"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F90E0A"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1D7EB15E" w14:textId="77777777" w:rsidR="000260B1" w:rsidRPr="00533C32" w:rsidRDefault="000260B1" w:rsidP="000260B1">
      <w:pPr>
        <w:rPr>
          <w:lang w:eastAsia="zh-CN"/>
        </w:rPr>
      </w:pPr>
    </w:p>
    <w:p w14:paraId="206712F4" w14:textId="77777777" w:rsidR="000260B1" w:rsidRPr="00533C32" w:rsidRDefault="000260B1" w:rsidP="000260B1">
      <w:pPr>
        <w:pStyle w:val="Heading5"/>
      </w:pPr>
      <w:bookmarkStart w:id="887" w:name="_Toc45029337"/>
      <w:bookmarkStart w:id="888" w:name="_Toc56520613"/>
      <w:bookmarkStart w:id="889" w:name="_Toc90586852"/>
      <w:bookmarkStart w:id="890" w:name="_Toc106616370"/>
      <w:bookmarkStart w:id="891" w:name="_Toc122101065"/>
      <w:bookmarkStart w:id="892" w:name="_Toc161910628"/>
      <w:r>
        <w:t>5.2.12B</w:t>
      </w:r>
      <w:r w:rsidRPr="00533C32">
        <w:t>.3.2</w:t>
      </w:r>
      <w:r w:rsidRPr="00533C32">
        <w:tab/>
        <w:t>DELETE</w:t>
      </w:r>
      <w:bookmarkEnd w:id="887"/>
      <w:bookmarkEnd w:id="888"/>
      <w:bookmarkEnd w:id="889"/>
      <w:bookmarkEnd w:id="890"/>
      <w:bookmarkEnd w:id="891"/>
      <w:bookmarkEnd w:id="892"/>
    </w:p>
    <w:p w14:paraId="2D4EF023" w14:textId="77777777" w:rsidR="000260B1" w:rsidRPr="00533C32" w:rsidRDefault="000260B1" w:rsidP="000260B1">
      <w:r w:rsidRPr="00533C32">
        <w:t xml:space="preserve">This method shall support the URI query parameters specified in table </w:t>
      </w:r>
      <w:r>
        <w:t>5.2.12B</w:t>
      </w:r>
      <w:r w:rsidRPr="00533C32">
        <w:t>.3.2-1.</w:t>
      </w:r>
    </w:p>
    <w:p w14:paraId="485F2BDB" w14:textId="77777777" w:rsidR="000260B1" w:rsidRPr="00533C32" w:rsidRDefault="000260B1" w:rsidP="000260B1">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C156CD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2252C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CEEE3D"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9698B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6D766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632F2B" w14:textId="77777777" w:rsidR="000260B1" w:rsidRPr="009C5B90" w:rsidRDefault="000260B1" w:rsidP="007C64A8">
            <w:pPr>
              <w:pStyle w:val="TAH"/>
              <w:rPr>
                <w:lang w:val="en-US"/>
              </w:rPr>
            </w:pPr>
            <w:r w:rsidRPr="009C5B90">
              <w:rPr>
                <w:lang w:val="en-US"/>
              </w:rPr>
              <w:t>Description</w:t>
            </w:r>
          </w:p>
        </w:tc>
      </w:tr>
      <w:tr w:rsidR="000260B1" w:rsidRPr="009C5B90" w14:paraId="64D38FA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FD8DB5"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6324087"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0E26AE9"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2C4DC0"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3AFA82C" w14:textId="77777777" w:rsidR="000260B1" w:rsidRPr="009C5B90" w:rsidRDefault="000260B1" w:rsidP="007C64A8">
            <w:pPr>
              <w:pStyle w:val="TAL"/>
              <w:rPr>
                <w:lang w:val="en-US"/>
              </w:rPr>
            </w:pPr>
          </w:p>
        </w:tc>
      </w:tr>
    </w:tbl>
    <w:p w14:paraId="2339DFB1" w14:textId="77777777" w:rsidR="000260B1" w:rsidRPr="00533C32" w:rsidRDefault="000260B1" w:rsidP="000260B1"/>
    <w:p w14:paraId="7E4758B9" w14:textId="77777777" w:rsidR="000260B1" w:rsidRPr="00533C32" w:rsidRDefault="000260B1" w:rsidP="000260B1">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12239FBB" w14:textId="77777777" w:rsidR="000260B1" w:rsidRPr="00533C32" w:rsidRDefault="000260B1" w:rsidP="000260B1">
      <w:pPr>
        <w:pStyle w:val="TH"/>
        <w:outlineLvl w:val="0"/>
      </w:pPr>
      <w:r w:rsidRPr="00533C32">
        <w:lastRenderedPageBreak/>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1F64C71"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B37969"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459EF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F134D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84E947" w14:textId="77777777" w:rsidR="000260B1" w:rsidRPr="009C5B90" w:rsidRDefault="000260B1" w:rsidP="007C64A8">
            <w:pPr>
              <w:pStyle w:val="TAH"/>
              <w:rPr>
                <w:lang w:val="en-US"/>
              </w:rPr>
            </w:pPr>
            <w:r w:rsidRPr="009C5B90">
              <w:rPr>
                <w:lang w:val="en-US"/>
              </w:rPr>
              <w:t>Description</w:t>
            </w:r>
          </w:p>
        </w:tc>
      </w:tr>
      <w:tr w:rsidR="000260B1" w:rsidRPr="009C5B90" w14:paraId="314BAA2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F6A70"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60306EE"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2DB3CD"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4D57830F" w14:textId="77777777" w:rsidR="000260B1" w:rsidRPr="009C5B90" w:rsidRDefault="000260B1" w:rsidP="007C64A8">
            <w:pPr>
              <w:pStyle w:val="TAL"/>
              <w:rPr>
                <w:lang w:val="en-US"/>
              </w:rPr>
            </w:pPr>
            <w:r w:rsidRPr="009C5B90">
              <w:rPr>
                <w:lang w:val="en-US"/>
              </w:rPr>
              <w:t>The request body shall be empty.</w:t>
            </w:r>
          </w:p>
        </w:tc>
      </w:tr>
    </w:tbl>
    <w:p w14:paraId="3ECB2329" w14:textId="77777777" w:rsidR="000260B1" w:rsidRPr="00533C32" w:rsidRDefault="000260B1" w:rsidP="000260B1"/>
    <w:p w14:paraId="1210ADF2" w14:textId="77777777" w:rsidR="000260B1" w:rsidRPr="00533C32" w:rsidRDefault="000260B1" w:rsidP="000260B1">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ABF15F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EDCC6C"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1C804DA"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16F133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3FD2CF" w14:textId="77777777" w:rsidR="000260B1" w:rsidRPr="009C5B90" w:rsidRDefault="000260B1" w:rsidP="007C64A8">
            <w:pPr>
              <w:pStyle w:val="TAH"/>
              <w:rPr>
                <w:lang w:val="en-US"/>
              </w:rPr>
            </w:pPr>
            <w:r w:rsidRPr="009C5B90">
              <w:rPr>
                <w:lang w:val="en-US"/>
              </w:rPr>
              <w:t>Response</w:t>
            </w:r>
          </w:p>
          <w:p w14:paraId="348715C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5B830B" w14:textId="77777777" w:rsidR="000260B1" w:rsidRPr="009C5B90" w:rsidRDefault="000260B1" w:rsidP="007C64A8">
            <w:pPr>
              <w:pStyle w:val="TAH"/>
              <w:rPr>
                <w:lang w:val="en-US"/>
              </w:rPr>
            </w:pPr>
            <w:r w:rsidRPr="009C5B90">
              <w:rPr>
                <w:lang w:val="en-US"/>
              </w:rPr>
              <w:t>Description</w:t>
            </w:r>
          </w:p>
        </w:tc>
      </w:tr>
      <w:tr w:rsidR="000260B1" w:rsidRPr="009C5B90" w14:paraId="24965FE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BAD2DE"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384739"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3110E8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0663891"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C94D403"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3A594EE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EA80BB"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0F353DB4" w14:textId="77777777" w:rsidR="000260B1" w:rsidRPr="00533C32" w:rsidRDefault="000260B1" w:rsidP="000260B1">
      <w:pPr>
        <w:rPr>
          <w:lang w:eastAsia="zh-CN"/>
        </w:rPr>
      </w:pPr>
    </w:p>
    <w:p w14:paraId="088CDBF0" w14:textId="77777777" w:rsidR="000260B1" w:rsidRPr="00533C32" w:rsidRDefault="000260B1" w:rsidP="000260B1">
      <w:pPr>
        <w:pStyle w:val="Heading5"/>
        <w:rPr>
          <w:lang w:eastAsia="zh-CN"/>
        </w:rPr>
      </w:pPr>
      <w:bookmarkStart w:id="893" w:name="_Toc45029338"/>
      <w:bookmarkStart w:id="894" w:name="_Toc56520614"/>
      <w:bookmarkStart w:id="895" w:name="_Toc90586853"/>
      <w:bookmarkStart w:id="896" w:name="_Toc106616371"/>
      <w:bookmarkStart w:id="897" w:name="_Toc122101066"/>
      <w:bookmarkStart w:id="898" w:name="_Toc161910629"/>
      <w:r>
        <w:t>5.2.12B</w:t>
      </w:r>
      <w:r w:rsidRPr="00533C32">
        <w:t>.3.</w:t>
      </w:r>
      <w:r>
        <w:t>3</w:t>
      </w:r>
      <w:r w:rsidRPr="00533C32">
        <w:tab/>
      </w:r>
      <w:r w:rsidRPr="00533C32">
        <w:rPr>
          <w:lang w:eastAsia="zh-CN"/>
        </w:rPr>
        <w:t>PATCH</w:t>
      </w:r>
      <w:bookmarkEnd w:id="893"/>
      <w:bookmarkEnd w:id="894"/>
      <w:bookmarkEnd w:id="895"/>
      <w:bookmarkEnd w:id="896"/>
      <w:bookmarkEnd w:id="897"/>
      <w:bookmarkEnd w:id="898"/>
    </w:p>
    <w:p w14:paraId="1EDE4CD9" w14:textId="77777777" w:rsidR="000260B1" w:rsidRPr="00533C32" w:rsidRDefault="000260B1" w:rsidP="000260B1">
      <w:r w:rsidRPr="00533C32">
        <w:t xml:space="preserve">This method shall support the URI query parameters specified in table </w:t>
      </w:r>
      <w:r>
        <w:t>5.2.12B</w:t>
      </w:r>
      <w:r w:rsidRPr="00533C32">
        <w:t>.3.</w:t>
      </w:r>
      <w:r>
        <w:t>3</w:t>
      </w:r>
      <w:r w:rsidRPr="00533C32">
        <w:t>-1.</w:t>
      </w:r>
    </w:p>
    <w:p w14:paraId="5136DF52" w14:textId="77777777" w:rsidR="000260B1" w:rsidRPr="00533C32" w:rsidRDefault="000260B1" w:rsidP="000260B1">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4A34AA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22395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FF5FD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80C26F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53F176F"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72F163" w14:textId="77777777" w:rsidR="000260B1" w:rsidRPr="009C5B90" w:rsidRDefault="000260B1" w:rsidP="007C64A8">
            <w:pPr>
              <w:pStyle w:val="TAH"/>
              <w:rPr>
                <w:lang w:val="en-US"/>
              </w:rPr>
            </w:pPr>
            <w:r w:rsidRPr="009C5B90">
              <w:rPr>
                <w:lang w:val="en-US"/>
              </w:rPr>
              <w:t>Description</w:t>
            </w:r>
          </w:p>
        </w:tc>
      </w:tr>
      <w:tr w:rsidR="000260B1" w:rsidRPr="009C5B90" w14:paraId="023034F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744495"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277E664"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CCE5122"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20B7824"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D0CE168" w14:textId="03C04B54"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0E6BB315" w14:textId="77777777" w:rsidR="000260B1" w:rsidRPr="00533C32" w:rsidRDefault="000260B1" w:rsidP="000260B1">
      <w:pPr>
        <w:pStyle w:val="Guidance"/>
      </w:pPr>
    </w:p>
    <w:p w14:paraId="54C1E294" w14:textId="77777777" w:rsidR="000260B1" w:rsidRPr="00533C32" w:rsidRDefault="000260B1" w:rsidP="000260B1">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2D1E3038" w14:textId="77777777" w:rsidR="000260B1" w:rsidRPr="00533C32" w:rsidRDefault="000260B1" w:rsidP="000260B1">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B2DDC42"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2C8FC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94074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E7132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72832" w14:textId="77777777" w:rsidR="000260B1" w:rsidRPr="009C5B90" w:rsidRDefault="000260B1" w:rsidP="007C64A8">
            <w:pPr>
              <w:pStyle w:val="TAH"/>
              <w:rPr>
                <w:lang w:val="en-US"/>
              </w:rPr>
            </w:pPr>
            <w:r w:rsidRPr="009C5B90">
              <w:rPr>
                <w:lang w:val="en-US"/>
              </w:rPr>
              <w:t>Description</w:t>
            </w:r>
          </w:p>
        </w:tc>
      </w:tr>
      <w:tr w:rsidR="000260B1" w:rsidRPr="009C5B90" w14:paraId="150A009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9679E80"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7387C21"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CFEB97B"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31E8611" w14:textId="77777777" w:rsidR="000260B1" w:rsidRPr="009C5B90" w:rsidRDefault="000260B1" w:rsidP="007C64A8">
            <w:pPr>
              <w:pStyle w:val="TAL"/>
              <w:rPr>
                <w:lang w:val="en-US" w:eastAsia="zh-CN"/>
              </w:rPr>
            </w:pPr>
            <w:r w:rsidRPr="009C5B90">
              <w:rPr>
                <w:lang w:val="en-US" w:eastAsia="zh-CN"/>
              </w:rPr>
              <w:t>Contains the delta data to the authentication subscription of a UE</w:t>
            </w:r>
          </w:p>
        </w:tc>
      </w:tr>
    </w:tbl>
    <w:p w14:paraId="3BC6309F" w14:textId="77777777" w:rsidR="000260B1" w:rsidRPr="00533C32" w:rsidRDefault="000260B1" w:rsidP="000260B1"/>
    <w:p w14:paraId="3D441655" w14:textId="77777777" w:rsidR="000260B1" w:rsidRPr="00533C32" w:rsidRDefault="000260B1" w:rsidP="000260B1">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6BBB7B5E"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199B29"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25D66"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A5BBF1"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27D4A1" w14:textId="77777777" w:rsidR="000260B1" w:rsidRPr="009C5B90" w:rsidRDefault="000260B1" w:rsidP="007C64A8">
            <w:pPr>
              <w:pStyle w:val="TAH"/>
              <w:rPr>
                <w:lang w:val="en-US"/>
              </w:rPr>
            </w:pPr>
            <w:r w:rsidRPr="009C5B90">
              <w:rPr>
                <w:lang w:val="en-US"/>
              </w:rPr>
              <w:t>Response</w:t>
            </w:r>
          </w:p>
          <w:p w14:paraId="65151AA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AC3D60" w14:textId="77777777" w:rsidR="000260B1" w:rsidRPr="009C5B90" w:rsidRDefault="000260B1" w:rsidP="007C64A8">
            <w:pPr>
              <w:pStyle w:val="TAH"/>
              <w:rPr>
                <w:lang w:val="en-US"/>
              </w:rPr>
            </w:pPr>
            <w:r w:rsidRPr="009C5B90">
              <w:rPr>
                <w:lang w:val="en-US"/>
              </w:rPr>
              <w:t>Description</w:t>
            </w:r>
          </w:p>
        </w:tc>
      </w:tr>
      <w:tr w:rsidR="000260B1" w:rsidRPr="009C5B90" w14:paraId="18E84AF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78A9C8"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A160F09"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B4B9AA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E7885A2"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0AB5BAA"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0260B1" w:rsidRPr="009C5B90" w14:paraId="1D958889"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291E1FE"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197A071"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0F300B8"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56F5B60"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C11451E"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25A28FA2"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A3B42F"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441C54"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2FFB7A0"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73471BB"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1FBEF79" w14:textId="77777777" w:rsidR="000260B1" w:rsidRPr="009C5B90" w:rsidRDefault="000260B1" w:rsidP="007C64A8">
            <w:pPr>
              <w:pStyle w:val="TAL"/>
              <w:rPr>
                <w:lang w:val="en-US" w:eastAsia="zh-CN"/>
              </w:rPr>
            </w:pPr>
            <w:r w:rsidRPr="009C5B90">
              <w:rPr>
                <w:lang w:val="en-US" w:eastAsia="zh-CN"/>
              </w:rPr>
              <w:t>One or more attributes are not allowed to be modified according to e.g. policy or local configuration.</w:t>
            </w:r>
          </w:p>
          <w:p w14:paraId="091EB4F3" w14:textId="77777777" w:rsidR="000260B1" w:rsidRPr="009C5B90" w:rsidRDefault="000260B1" w:rsidP="007C64A8">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7A108665" w14:textId="77777777" w:rsidR="000260B1" w:rsidRPr="009C5B90" w:rsidRDefault="000260B1" w:rsidP="007C64A8">
            <w:pPr>
              <w:pStyle w:val="TAL"/>
              <w:rPr>
                <w:lang w:val="en-US" w:eastAsia="zh-CN"/>
              </w:rPr>
            </w:pPr>
            <w:r w:rsidRPr="009C5B90">
              <w:rPr>
                <w:lang w:val="en-US" w:eastAsia="zh-CN"/>
              </w:rPr>
              <w:t>The cause attribute may be used to convey any of the following errors:</w:t>
            </w:r>
          </w:p>
          <w:p w14:paraId="6700D2C4" w14:textId="77777777" w:rsidR="000260B1" w:rsidRPr="009C5B90" w:rsidRDefault="000260B1" w:rsidP="007C64A8">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38E004E1"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86CF8F0" w14:textId="77777777" w:rsidR="000260B1" w:rsidRPr="009C5B90" w:rsidRDefault="000260B1" w:rsidP="007C64A8">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70D25"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5280DAC" w14:textId="77777777" w:rsidR="000260B1" w:rsidRPr="00533C32" w:rsidRDefault="000260B1" w:rsidP="000260B1">
      <w:pPr>
        <w:rPr>
          <w:lang w:eastAsia="zh-CN"/>
        </w:rPr>
      </w:pPr>
    </w:p>
    <w:p w14:paraId="6CA14278" w14:textId="77777777" w:rsidR="000260B1" w:rsidRPr="00533C32" w:rsidRDefault="000260B1" w:rsidP="000260B1">
      <w:pPr>
        <w:pStyle w:val="Heading5"/>
      </w:pPr>
      <w:bookmarkStart w:id="899" w:name="_Toc45029339"/>
      <w:bookmarkStart w:id="900" w:name="_Toc56520615"/>
      <w:bookmarkStart w:id="901" w:name="_Toc90586854"/>
      <w:bookmarkStart w:id="902" w:name="_Toc106616372"/>
      <w:bookmarkStart w:id="903" w:name="_Toc122101067"/>
      <w:bookmarkStart w:id="904" w:name="_Toc161910630"/>
      <w:r>
        <w:t>5.2.12B</w:t>
      </w:r>
      <w:r w:rsidRPr="00533C32">
        <w:t>.3.4</w:t>
      </w:r>
      <w:r w:rsidRPr="00533C32">
        <w:tab/>
        <w:t>GET</w:t>
      </w:r>
      <w:bookmarkEnd w:id="899"/>
      <w:bookmarkEnd w:id="900"/>
      <w:bookmarkEnd w:id="901"/>
      <w:bookmarkEnd w:id="902"/>
      <w:bookmarkEnd w:id="903"/>
      <w:bookmarkEnd w:id="904"/>
    </w:p>
    <w:p w14:paraId="017FDE46" w14:textId="77777777" w:rsidR="000260B1" w:rsidRPr="00533C32" w:rsidRDefault="000260B1" w:rsidP="000260B1">
      <w:r w:rsidRPr="00533C32">
        <w:t xml:space="preserve">This method shall support the URI query parameters specified in table </w:t>
      </w:r>
      <w:r>
        <w:t>5.2.12B</w:t>
      </w:r>
      <w:r w:rsidRPr="00533C32">
        <w:t>.3.4-1.</w:t>
      </w:r>
    </w:p>
    <w:p w14:paraId="217ECD77" w14:textId="77777777" w:rsidR="000260B1" w:rsidRPr="00533C32" w:rsidRDefault="000260B1" w:rsidP="000260B1">
      <w:pPr>
        <w:pStyle w:val="TH"/>
        <w:outlineLvl w:val="0"/>
      </w:pPr>
      <w:r w:rsidRPr="00533C32">
        <w:lastRenderedPageBreak/>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34779F7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9D244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847E4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EE70B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6797CA"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3702EB" w14:textId="77777777" w:rsidR="000260B1" w:rsidRPr="009C5B90" w:rsidRDefault="000260B1" w:rsidP="007C64A8">
            <w:pPr>
              <w:pStyle w:val="TAH"/>
              <w:rPr>
                <w:lang w:val="en-US"/>
              </w:rPr>
            </w:pPr>
            <w:r w:rsidRPr="009C5B90">
              <w:rPr>
                <w:lang w:val="en-US"/>
              </w:rPr>
              <w:t>Description</w:t>
            </w:r>
          </w:p>
        </w:tc>
      </w:tr>
      <w:tr w:rsidR="000260B1" w:rsidRPr="009C5B90" w14:paraId="77A5B68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2CF3D0"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13926821"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2B16D50"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1BBB802A"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3308688" w14:textId="77777777" w:rsidR="000260B1" w:rsidRPr="009C5B90" w:rsidRDefault="000260B1" w:rsidP="007C64A8">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0260B1" w:rsidRPr="009C5B90" w14:paraId="7F471D1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57DF1E"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517415C"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3360DB"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61783C1"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F2666EA" w14:textId="1A18EC51"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6634AFFC" w14:textId="77777777" w:rsidR="000260B1" w:rsidRPr="00533C32" w:rsidRDefault="000260B1" w:rsidP="000260B1"/>
    <w:p w14:paraId="0E503748" w14:textId="77777777" w:rsidR="000260B1" w:rsidRPr="00533C32" w:rsidRDefault="000260B1" w:rsidP="000260B1">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36658BBD" w14:textId="77777777" w:rsidR="000260B1" w:rsidRPr="00533C32" w:rsidRDefault="000260B1" w:rsidP="000260B1">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BDF2011"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AEAF8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1582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F10A7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2B8021" w14:textId="77777777" w:rsidR="000260B1" w:rsidRPr="009C5B90" w:rsidRDefault="000260B1" w:rsidP="007C64A8">
            <w:pPr>
              <w:pStyle w:val="TAH"/>
              <w:rPr>
                <w:lang w:val="en-US"/>
              </w:rPr>
            </w:pPr>
            <w:r w:rsidRPr="009C5B90">
              <w:rPr>
                <w:lang w:val="en-US"/>
              </w:rPr>
              <w:t>Description</w:t>
            </w:r>
          </w:p>
        </w:tc>
      </w:tr>
      <w:tr w:rsidR="000260B1" w:rsidRPr="009C5B90" w14:paraId="422CD751"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9DE2137"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9AD0A55"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E72201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450711" w14:textId="77777777" w:rsidR="000260B1" w:rsidRPr="009C5B90" w:rsidRDefault="000260B1" w:rsidP="007C64A8">
            <w:pPr>
              <w:pStyle w:val="TAL"/>
              <w:rPr>
                <w:lang w:val="en-US"/>
              </w:rPr>
            </w:pPr>
          </w:p>
        </w:tc>
      </w:tr>
    </w:tbl>
    <w:p w14:paraId="4D4D047C" w14:textId="77777777" w:rsidR="000260B1" w:rsidRPr="00533C32" w:rsidRDefault="000260B1" w:rsidP="000260B1"/>
    <w:p w14:paraId="1EB1DC85" w14:textId="77777777" w:rsidR="000260B1" w:rsidRPr="00533C32" w:rsidRDefault="000260B1" w:rsidP="000260B1">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0260B1" w:rsidRPr="009C5B90" w14:paraId="0064405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659B2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FD1F66"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AA60C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505CA9" w14:textId="77777777" w:rsidR="000260B1" w:rsidRPr="009C5B90" w:rsidRDefault="000260B1" w:rsidP="007C64A8">
            <w:pPr>
              <w:pStyle w:val="TAH"/>
              <w:rPr>
                <w:lang w:val="en-US"/>
              </w:rPr>
            </w:pPr>
            <w:r w:rsidRPr="009C5B90">
              <w:rPr>
                <w:lang w:val="en-US"/>
              </w:rPr>
              <w:t>Response</w:t>
            </w:r>
          </w:p>
          <w:p w14:paraId="39FF7E4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99B9307" w14:textId="77777777" w:rsidR="000260B1" w:rsidRPr="009C5B90" w:rsidRDefault="000260B1" w:rsidP="007C64A8">
            <w:pPr>
              <w:pStyle w:val="TAH"/>
              <w:rPr>
                <w:lang w:val="en-US"/>
              </w:rPr>
            </w:pPr>
            <w:r w:rsidRPr="009C5B90">
              <w:rPr>
                <w:lang w:val="en-US"/>
              </w:rPr>
              <w:t>Description</w:t>
            </w:r>
          </w:p>
        </w:tc>
      </w:tr>
      <w:tr w:rsidR="000260B1" w:rsidRPr="009C5B90" w14:paraId="5189C2DF"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10550C7" w14:textId="77777777" w:rsidR="000260B1" w:rsidRPr="009C5B90" w:rsidRDefault="000260B1" w:rsidP="007C64A8">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63F8AFD8"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67ED99E"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B6F6EAB"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58204" w14:textId="77777777" w:rsidR="000260B1" w:rsidRPr="009C5B90" w:rsidRDefault="000260B1" w:rsidP="007C64A8">
            <w:pPr>
              <w:pStyle w:val="TAL"/>
              <w:rPr>
                <w:lang w:val="en-US"/>
              </w:rPr>
            </w:pPr>
            <w:r w:rsidRPr="009C5B90">
              <w:rPr>
                <w:lang w:val="en-US"/>
              </w:rPr>
              <w:t>Upon success, a response body containing the Message Waiting Data shall be returned.</w:t>
            </w:r>
          </w:p>
        </w:tc>
      </w:tr>
      <w:tr w:rsidR="000260B1" w:rsidRPr="009C5B90" w14:paraId="510A1C4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05C2AC"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0BEB7077" w14:textId="77777777" w:rsidR="000260B1" w:rsidRPr="00B516F1" w:rsidRDefault="000260B1" w:rsidP="000260B1">
      <w:pPr>
        <w:rPr>
          <w:lang w:eastAsia="zh-CN"/>
        </w:rPr>
      </w:pPr>
    </w:p>
    <w:p w14:paraId="62464033" w14:textId="77777777" w:rsidR="000260B1" w:rsidRPr="00533C32" w:rsidRDefault="000260B1" w:rsidP="000260B1">
      <w:pPr>
        <w:pStyle w:val="Heading3"/>
      </w:pPr>
      <w:bookmarkStart w:id="905" w:name="_Toc45029340"/>
      <w:bookmarkStart w:id="906" w:name="_Toc56520616"/>
      <w:bookmarkStart w:id="907" w:name="_Toc90586855"/>
      <w:bookmarkStart w:id="908" w:name="_Toc106616373"/>
      <w:bookmarkStart w:id="909" w:name="_Toc122101068"/>
      <w:bookmarkStart w:id="910" w:name="_Toc161910631"/>
      <w:r w:rsidRPr="00533C32">
        <w:t>5.2.13</w:t>
      </w:r>
      <w:r w:rsidRPr="00533C32">
        <w:tab/>
        <w:t>Resource: SMSManagementSubscriptionData</w:t>
      </w:r>
      <w:bookmarkEnd w:id="809"/>
      <w:bookmarkEnd w:id="810"/>
      <w:bookmarkEnd w:id="811"/>
      <w:bookmarkEnd w:id="905"/>
      <w:bookmarkEnd w:id="906"/>
      <w:bookmarkEnd w:id="907"/>
      <w:bookmarkEnd w:id="908"/>
      <w:bookmarkEnd w:id="909"/>
      <w:bookmarkEnd w:id="910"/>
    </w:p>
    <w:p w14:paraId="3C19BC7E" w14:textId="77777777" w:rsidR="000260B1" w:rsidRPr="00533C32" w:rsidRDefault="000260B1" w:rsidP="000260B1">
      <w:pPr>
        <w:pStyle w:val="Heading4"/>
      </w:pPr>
      <w:bookmarkStart w:id="911" w:name="_Toc20126992"/>
      <w:bookmarkStart w:id="912" w:name="_Toc27588968"/>
      <w:bookmarkStart w:id="913" w:name="_Toc36459764"/>
      <w:bookmarkStart w:id="914" w:name="_Toc45029341"/>
      <w:bookmarkStart w:id="915" w:name="_Toc56520617"/>
      <w:bookmarkStart w:id="916" w:name="_Toc90586856"/>
      <w:bookmarkStart w:id="917" w:name="_Toc106616374"/>
      <w:bookmarkStart w:id="918" w:name="_Toc122101069"/>
      <w:bookmarkStart w:id="919" w:name="_Toc161910632"/>
      <w:r w:rsidRPr="00533C32">
        <w:t>5.2.13.1</w:t>
      </w:r>
      <w:r w:rsidRPr="00533C32">
        <w:tab/>
        <w:t>Description</w:t>
      </w:r>
      <w:bookmarkEnd w:id="911"/>
      <w:bookmarkEnd w:id="912"/>
      <w:bookmarkEnd w:id="913"/>
      <w:bookmarkEnd w:id="914"/>
      <w:bookmarkEnd w:id="915"/>
      <w:bookmarkEnd w:id="916"/>
      <w:bookmarkEnd w:id="917"/>
      <w:bookmarkEnd w:id="918"/>
      <w:bookmarkEnd w:id="919"/>
    </w:p>
    <w:p w14:paraId="4261110E" w14:textId="77777777" w:rsidR="000260B1" w:rsidRPr="00533C32" w:rsidRDefault="000260B1" w:rsidP="000260B1">
      <w:r w:rsidRPr="00533C32">
        <w:t>This resource represents the subscribed SMSManagementSubscriptionData for a SUPI for use in a serving PLMN. It is queried by the SMSF via the UDM after registering.</w:t>
      </w:r>
    </w:p>
    <w:p w14:paraId="20D8136A"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C6D8E5F" w14:textId="77777777" w:rsidR="000260B1" w:rsidRPr="00533C32" w:rsidRDefault="000260B1" w:rsidP="000260B1">
      <w:pPr>
        <w:pStyle w:val="Heading4"/>
      </w:pPr>
      <w:bookmarkStart w:id="920" w:name="_Toc20126993"/>
      <w:bookmarkStart w:id="921" w:name="_Toc27588969"/>
      <w:bookmarkStart w:id="922" w:name="_Toc36459765"/>
      <w:bookmarkStart w:id="923" w:name="_Toc45029342"/>
      <w:bookmarkStart w:id="924" w:name="_Toc56520618"/>
      <w:bookmarkStart w:id="925" w:name="_Toc90586857"/>
      <w:bookmarkStart w:id="926" w:name="_Toc106616375"/>
      <w:bookmarkStart w:id="927" w:name="_Toc122101070"/>
      <w:bookmarkStart w:id="928" w:name="_Toc161910633"/>
      <w:r w:rsidRPr="00533C32">
        <w:t>5.2.13.2</w:t>
      </w:r>
      <w:r w:rsidRPr="00533C32">
        <w:tab/>
        <w:t>Resource Definition</w:t>
      </w:r>
      <w:bookmarkEnd w:id="920"/>
      <w:bookmarkEnd w:id="921"/>
      <w:bookmarkEnd w:id="922"/>
      <w:bookmarkEnd w:id="923"/>
      <w:bookmarkEnd w:id="924"/>
      <w:bookmarkEnd w:id="925"/>
      <w:bookmarkEnd w:id="926"/>
      <w:bookmarkEnd w:id="927"/>
      <w:bookmarkEnd w:id="928"/>
    </w:p>
    <w:p w14:paraId="31FB8337" w14:textId="77777777" w:rsidR="000260B1" w:rsidRPr="00533C32" w:rsidRDefault="000260B1" w:rsidP="000260B1">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18E5B15F" w14:textId="77777777" w:rsidR="000260B1" w:rsidRPr="00533C32" w:rsidRDefault="000260B1" w:rsidP="000260B1">
      <w:pPr>
        <w:rPr>
          <w:rFonts w:ascii="Arial" w:hAnsi="Arial" w:cs="Arial"/>
        </w:rPr>
      </w:pPr>
      <w:bookmarkStart w:id="929" w:name="_MCCTEMPBM_CRPT22160088___7"/>
      <w:r w:rsidRPr="00533C32">
        <w:t>This resource shall support the resource URI variables defined in table 5.2.13.2-1</w:t>
      </w:r>
      <w:r w:rsidRPr="00533C32">
        <w:rPr>
          <w:rFonts w:ascii="Arial" w:hAnsi="Arial" w:cs="Arial"/>
        </w:rPr>
        <w:t>.</w:t>
      </w:r>
    </w:p>
    <w:bookmarkEnd w:id="929"/>
    <w:p w14:paraId="3ED23B90" w14:textId="77777777" w:rsidR="000260B1" w:rsidRPr="00533C32" w:rsidRDefault="000260B1" w:rsidP="000260B1">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1CB20B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43EA0B"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765C99" w14:textId="77777777" w:rsidR="000260B1" w:rsidRPr="009C5B90" w:rsidRDefault="000260B1" w:rsidP="007C64A8">
            <w:pPr>
              <w:pStyle w:val="TAH"/>
              <w:rPr>
                <w:lang w:val="en-US"/>
              </w:rPr>
            </w:pPr>
            <w:r w:rsidRPr="009C5B90">
              <w:rPr>
                <w:lang w:val="en-US"/>
              </w:rPr>
              <w:t>Definition</w:t>
            </w:r>
          </w:p>
        </w:tc>
      </w:tr>
      <w:tr w:rsidR="000260B1" w:rsidRPr="009C5B90" w14:paraId="48CF4A0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B1E83D"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C274001"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374B272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576B9F"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C88961" w14:textId="0495D6A0"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0260B1" w:rsidRPr="009C5B90" w14:paraId="72DCE18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2ADA7D" w14:textId="77777777" w:rsidR="000260B1" w:rsidRPr="009C5B90" w:rsidRDefault="000260B1" w:rsidP="007C64A8">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0CD1E3" w14:textId="77777777" w:rsidR="000260B1" w:rsidRPr="009C5B90" w:rsidRDefault="000260B1" w:rsidP="007C64A8">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1EC5FA9A" w14:textId="77777777" w:rsidR="000260B1" w:rsidRPr="00533C32" w:rsidRDefault="000260B1" w:rsidP="000260B1"/>
    <w:p w14:paraId="2C2B9CB8" w14:textId="77777777" w:rsidR="000260B1" w:rsidRPr="00533C32" w:rsidRDefault="000260B1" w:rsidP="000260B1">
      <w:pPr>
        <w:pStyle w:val="Heading4"/>
      </w:pPr>
      <w:bookmarkStart w:id="930" w:name="_Toc20126994"/>
      <w:bookmarkStart w:id="931" w:name="_Toc27588970"/>
      <w:bookmarkStart w:id="932" w:name="_Toc36459766"/>
      <w:bookmarkStart w:id="933" w:name="_Toc45029343"/>
      <w:bookmarkStart w:id="934" w:name="_Toc56520619"/>
      <w:bookmarkStart w:id="935" w:name="_Toc90586858"/>
      <w:bookmarkStart w:id="936" w:name="_Toc106616376"/>
      <w:bookmarkStart w:id="937" w:name="_Toc122101071"/>
      <w:bookmarkStart w:id="938" w:name="_Toc161910634"/>
      <w:r w:rsidRPr="00533C32">
        <w:t>5.2.13.3</w:t>
      </w:r>
      <w:r w:rsidRPr="00533C32">
        <w:tab/>
        <w:t>Resource Standard Methods</w:t>
      </w:r>
      <w:bookmarkEnd w:id="930"/>
      <w:bookmarkEnd w:id="931"/>
      <w:bookmarkEnd w:id="932"/>
      <w:bookmarkEnd w:id="933"/>
      <w:bookmarkEnd w:id="934"/>
      <w:bookmarkEnd w:id="935"/>
      <w:bookmarkEnd w:id="936"/>
      <w:bookmarkEnd w:id="937"/>
      <w:bookmarkEnd w:id="938"/>
    </w:p>
    <w:p w14:paraId="20281038" w14:textId="77777777" w:rsidR="000260B1" w:rsidRPr="00533C32" w:rsidRDefault="000260B1" w:rsidP="000260B1">
      <w:pPr>
        <w:pStyle w:val="Heading5"/>
      </w:pPr>
      <w:bookmarkStart w:id="939" w:name="_Toc20126995"/>
      <w:bookmarkStart w:id="940" w:name="_Toc27588971"/>
      <w:bookmarkStart w:id="941" w:name="_Toc36459767"/>
      <w:bookmarkStart w:id="942" w:name="_Toc45029344"/>
      <w:bookmarkStart w:id="943" w:name="_Toc56520620"/>
      <w:bookmarkStart w:id="944" w:name="_Toc90586859"/>
      <w:bookmarkStart w:id="945" w:name="_Toc106616377"/>
      <w:bookmarkStart w:id="946" w:name="_Toc122101072"/>
      <w:bookmarkStart w:id="947" w:name="_Toc161910635"/>
      <w:r w:rsidRPr="00533C32">
        <w:t>5.2.13.3.1</w:t>
      </w:r>
      <w:r w:rsidRPr="00533C32">
        <w:tab/>
        <w:t>GET</w:t>
      </w:r>
      <w:bookmarkEnd w:id="939"/>
      <w:bookmarkEnd w:id="940"/>
      <w:bookmarkEnd w:id="941"/>
      <w:bookmarkEnd w:id="942"/>
      <w:bookmarkEnd w:id="943"/>
      <w:bookmarkEnd w:id="944"/>
      <w:bookmarkEnd w:id="945"/>
      <w:bookmarkEnd w:id="946"/>
      <w:bookmarkEnd w:id="947"/>
    </w:p>
    <w:p w14:paraId="3C02F1DC" w14:textId="77777777" w:rsidR="000260B1" w:rsidRPr="00533C32" w:rsidRDefault="000260B1" w:rsidP="000260B1">
      <w:r w:rsidRPr="00533C32">
        <w:t>This method shall support the URI query parameters specified in table 5.2.13.3.1-1.</w:t>
      </w:r>
    </w:p>
    <w:p w14:paraId="580563A1" w14:textId="77777777" w:rsidR="000260B1" w:rsidRPr="00533C32" w:rsidRDefault="000260B1" w:rsidP="000260B1">
      <w:pPr>
        <w:pStyle w:val="TH"/>
        <w:outlineLvl w:val="0"/>
      </w:pPr>
      <w:r w:rsidRPr="00533C32">
        <w:lastRenderedPageBreak/>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F31ED3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CC081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5FCDD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69CA9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68DCFF5"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FC053" w14:textId="77777777" w:rsidR="000260B1" w:rsidRPr="009C5B90" w:rsidRDefault="000260B1" w:rsidP="007C64A8">
            <w:pPr>
              <w:pStyle w:val="TAH"/>
              <w:rPr>
                <w:lang w:val="en-US"/>
              </w:rPr>
            </w:pPr>
            <w:r w:rsidRPr="009C5B90">
              <w:rPr>
                <w:lang w:val="en-US"/>
              </w:rPr>
              <w:t>Description</w:t>
            </w:r>
          </w:p>
        </w:tc>
      </w:tr>
      <w:tr w:rsidR="000260B1" w:rsidRPr="009C5B90" w14:paraId="36EBD57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66589B"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6621571"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BDD4F71"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43D6F28"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3DE017C" w14:textId="669DE3BC"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10698496" w14:textId="77777777" w:rsidR="000260B1" w:rsidRPr="00533C32" w:rsidRDefault="000260B1" w:rsidP="000260B1"/>
    <w:p w14:paraId="3B102B1C" w14:textId="77777777" w:rsidR="000260B1" w:rsidRPr="00533C32" w:rsidRDefault="000260B1" w:rsidP="000260B1">
      <w:r w:rsidRPr="00533C32">
        <w:t>This method shall support the request data structures specified in table 5.2.13.3.1-2 and the response data structures and response codes specified in table 5.2.13.3.1-3.</w:t>
      </w:r>
    </w:p>
    <w:p w14:paraId="7652A8FC" w14:textId="77777777" w:rsidR="000260B1" w:rsidRPr="00533C32" w:rsidRDefault="000260B1" w:rsidP="000260B1">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D07BC9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29C741"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CDDE4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9D4550D"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CFD413" w14:textId="77777777" w:rsidR="000260B1" w:rsidRPr="009C5B90" w:rsidRDefault="000260B1" w:rsidP="007C64A8">
            <w:pPr>
              <w:pStyle w:val="TAH"/>
              <w:rPr>
                <w:lang w:val="en-US"/>
              </w:rPr>
            </w:pPr>
            <w:r w:rsidRPr="009C5B90">
              <w:rPr>
                <w:lang w:val="en-US"/>
              </w:rPr>
              <w:t>Description</w:t>
            </w:r>
          </w:p>
        </w:tc>
      </w:tr>
      <w:tr w:rsidR="000260B1" w:rsidRPr="009C5B90" w14:paraId="4A000D9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DA9E9C"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A03918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F2AD20"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89098" w14:textId="77777777" w:rsidR="000260B1" w:rsidRPr="009C5B90" w:rsidRDefault="000260B1" w:rsidP="007C64A8">
            <w:pPr>
              <w:pStyle w:val="TAL"/>
              <w:rPr>
                <w:lang w:val="en-US"/>
              </w:rPr>
            </w:pPr>
          </w:p>
        </w:tc>
      </w:tr>
    </w:tbl>
    <w:p w14:paraId="7F16CCD8" w14:textId="77777777" w:rsidR="000260B1" w:rsidRPr="00533C32" w:rsidRDefault="000260B1" w:rsidP="000260B1"/>
    <w:p w14:paraId="28BD7CFF" w14:textId="77777777" w:rsidR="000260B1" w:rsidRPr="00533C32" w:rsidRDefault="000260B1" w:rsidP="000260B1">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0260B1" w:rsidRPr="009C5B90" w14:paraId="1CB212A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71064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0B6C45"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458B0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F35E0A" w14:textId="77777777" w:rsidR="000260B1" w:rsidRPr="009C5B90" w:rsidRDefault="000260B1" w:rsidP="007C64A8">
            <w:pPr>
              <w:pStyle w:val="TAH"/>
              <w:rPr>
                <w:lang w:val="en-US"/>
              </w:rPr>
            </w:pPr>
            <w:r w:rsidRPr="009C5B90">
              <w:rPr>
                <w:lang w:val="en-US"/>
              </w:rPr>
              <w:t>Response</w:t>
            </w:r>
          </w:p>
          <w:p w14:paraId="196B7EF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F1F789" w14:textId="77777777" w:rsidR="000260B1" w:rsidRPr="009C5B90" w:rsidRDefault="000260B1" w:rsidP="007C64A8">
            <w:pPr>
              <w:pStyle w:val="TAH"/>
              <w:rPr>
                <w:lang w:val="en-US"/>
              </w:rPr>
            </w:pPr>
            <w:r w:rsidRPr="009C5B90">
              <w:rPr>
                <w:lang w:val="en-US"/>
              </w:rPr>
              <w:t>Description</w:t>
            </w:r>
          </w:p>
        </w:tc>
      </w:tr>
      <w:tr w:rsidR="000260B1" w:rsidRPr="009C5B90" w14:paraId="5A0128D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820F8B" w14:textId="77777777" w:rsidR="000260B1" w:rsidRPr="009C5B90" w:rsidRDefault="000260B1" w:rsidP="007C64A8">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769B2BE6"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EFFFAE"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308A0E"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2D1EBE" w14:textId="77777777" w:rsidR="000260B1" w:rsidRPr="009C5B90" w:rsidRDefault="000260B1" w:rsidP="007C64A8">
            <w:pPr>
              <w:pStyle w:val="TAL"/>
              <w:rPr>
                <w:lang w:val="en-US"/>
              </w:rPr>
            </w:pPr>
            <w:r w:rsidRPr="009C5B90">
              <w:rPr>
                <w:lang w:val="en-US"/>
              </w:rPr>
              <w:t>Upon success, a response body containing the SMS Management Subscription Data shall be returned.</w:t>
            </w:r>
          </w:p>
        </w:tc>
      </w:tr>
      <w:tr w:rsidR="000260B1" w:rsidRPr="009C5B90" w14:paraId="76CBD6C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98823A1"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4FBF49A" w14:textId="77777777" w:rsidR="000260B1" w:rsidRPr="00533C32" w:rsidRDefault="000260B1" w:rsidP="000260B1">
      <w:pPr>
        <w:rPr>
          <w:lang w:eastAsia="zh-CN"/>
        </w:rPr>
      </w:pPr>
    </w:p>
    <w:p w14:paraId="50E37D1A" w14:textId="77777777" w:rsidR="000260B1" w:rsidRPr="00533C32" w:rsidRDefault="000260B1" w:rsidP="000260B1">
      <w:pPr>
        <w:pStyle w:val="Heading3"/>
      </w:pPr>
      <w:bookmarkStart w:id="948" w:name="_Toc20126996"/>
      <w:bookmarkStart w:id="949" w:name="_Toc27588972"/>
      <w:bookmarkStart w:id="950" w:name="_Toc36459768"/>
      <w:bookmarkStart w:id="951" w:name="_Toc45029345"/>
      <w:bookmarkStart w:id="952" w:name="_Toc56520621"/>
      <w:bookmarkStart w:id="953" w:name="_Toc90586860"/>
      <w:bookmarkStart w:id="954" w:name="_Toc106616378"/>
      <w:bookmarkStart w:id="955" w:name="_Toc122101073"/>
      <w:bookmarkStart w:id="956" w:name="_Toc161910636"/>
      <w:r w:rsidRPr="00533C32">
        <w:t>5.2.14</w:t>
      </w:r>
      <w:r w:rsidRPr="00533C32">
        <w:tab/>
        <w:t>Resource: ProvisionedParamenterData</w:t>
      </w:r>
      <w:bookmarkEnd w:id="948"/>
      <w:bookmarkEnd w:id="949"/>
      <w:bookmarkEnd w:id="950"/>
      <w:bookmarkEnd w:id="951"/>
      <w:bookmarkEnd w:id="952"/>
      <w:bookmarkEnd w:id="953"/>
      <w:bookmarkEnd w:id="954"/>
      <w:bookmarkEnd w:id="955"/>
      <w:bookmarkEnd w:id="956"/>
    </w:p>
    <w:p w14:paraId="42434163" w14:textId="77777777" w:rsidR="000260B1" w:rsidRPr="00533C32" w:rsidRDefault="000260B1" w:rsidP="000260B1">
      <w:pPr>
        <w:pStyle w:val="Heading4"/>
      </w:pPr>
      <w:bookmarkStart w:id="957" w:name="_Toc20126997"/>
      <w:bookmarkStart w:id="958" w:name="_Toc27588973"/>
      <w:bookmarkStart w:id="959" w:name="_Toc36459769"/>
      <w:bookmarkStart w:id="960" w:name="_Toc45029346"/>
      <w:bookmarkStart w:id="961" w:name="_Toc56520622"/>
      <w:bookmarkStart w:id="962" w:name="_Toc90586861"/>
      <w:bookmarkStart w:id="963" w:name="_Toc106616379"/>
      <w:bookmarkStart w:id="964" w:name="_Toc122101074"/>
      <w:bookmarkStart w:id="965" w:name="_Toc161910637"/>
      <w:r w:rsidRPr="00533C32">
        <w:t>5.2.14.1</w:t>
      </w:r>
      <w:r w:rsidRPr="00533C32">
        <w:tab/>
        <w:t>Description</w:t>
      </w:r>
      <w:bookmarkEnd w:id="957"/>
      <w:bookmarkEnd w:id="958"/>
      <w:bookmarkEnd w:id="959"/>
      <w:bookmarkEnd w:id="960"/>
      <w:bookmarkEnd w:id="961"/>
      <w:bookmarkEnd w:id="962"/>
      <w:bookmarkEnd w:id="963"/>
      <w:bookmarkEnd w:id="964"/>
      <w:bookmarkEnd w:id="965"/>
    </w:p>
    <w:p w14:paraId="29303EDE" w14:textId="77777777" w:rsidR="000260B1" w:rsidRPr="00533C32" w:rsidRDefault="000260B1" w:rsidP="000260B1">
      <w:r w:rsidRPr="00533C32">
        <w:t>This resource represents the subscribed ProvisionedParameterData for a GPSI. It is triggered by the AF/NEF via the UDM to update provisioned data stored for the subscriber.</w:t>
      </w:r>
    </w:p>
    <w:p w14:paraId="3AE8A490"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9FE00F5" w14:textId="77777777" w:rsidR="000260B1" w:rsidRPr="00533C32" w:rsidRDefault="000260B1" w:rsidP="000260B1">
      <w:pPr>
        <w:pStyle w:val="Heading4"/>
      </w:pPr>
      <w:bookmarkStart w:id="966" w:name="_Toc20126998"/>
      <w:bookmarkStart w:id="967" w:name="_Toc27588974"/>
      <w:bookmarkStart w:id="968" w:name="_Toc36459770"/>
      <w:bookmarkStart w:id="969" w:name="_Toc45029347"/>
      <w:bookmarkStart w:id="970" w:name="_Toc56520623"/>
      <w:bookmarkStart w:id="971" w:name="_Toc90586862"/>
      <w:bookmarkStart w:id="972" w:name="_Toc106616380"/>
      <w:bookmarkStart w:id="973" w:name="_Toc122101075"/>
      <w:bookmarkStart w:id="974" w:name="_Toc161910638"/>
      <w:r w:rsidRPr="00533C32">
        <w:t>5.2.14.2</w:t>
      </w:r>
      <w:r w:rsidRPr="00533C32">
        <w:tab/>
        <w:t>Resource Definition</w:t>
      </w:r>
      <w:bookmarkEnd w:id="966"/>
      <w:bookmarkEnd w:id="967"/>
      <w:bookmarkEnd w:id="968"/>
      <w:bookmarkEnd w:id="969"/>
      <w:bookmarkEnd w:id="970"/>
      <w:bookmarkEnd w:id="971"/>
      <w:bookmarkEnd w:id="972"/>
      <w:bookmarkEnd w:id="973"/>
      <w:bookmarkEnd w:id="974"/>
    </w:p>
    <w:p w14:paraId="707765E8" w14:textId="77777777" w:rsidR="000260B1" w:rsidRPr="00533C32" w:rsidRDefault="000260B1" w:rsidP="000260B1">
      <w:r w:rsidRPr="00533C32">
        <w:t>Resource URI: {apiRoot}/nudr-dr/&lt;apiVersion&gt;/subscription-data/{ueId}/pp-data</w:t>
      </w:r>
    </w:p>
    <w:p w14:paraId="2F8D6A3F" w14:textId="77777777" w:rsidR="000260B1" w:rsidRPr="00533C32" w:rsidRDefault="000260B1" w:rsidP="000260B1">
      <w:pPr>
        <w:rPr>
          <w:rFonts w:ascii="Arial" w:hAnsi="Arial" w:cs="Arial"/>
        </w:rPr>
      </w:pPr>
      <w:bookmarkStart w:id="975" w:name="_MCCTEMPBM_CRPT22160089___7"/>
      <w:r w:rsidRPr="00533C32">
        <w:t>This resource shall support the resource URI variables defined in table 5.2.14.2-1</w:t>
      </w:r>
      <w:r w:rsidRPr="00533C32">
        <w:rPr>
          <w:rFonts w:ascii="Arial" w:hAnsi="Arial" w:cs="Arial"/>
        </w:rPr>
        <w:t>.</w:t>
      </w:r>
    </w:p>
    <w:bookmarkEnd w:id="975"/>
    <w:p w14:paraId="5F31BB31" w14:textId="77777777" w:rsidR="000260B1" w:rsidRPr="00533C32" w:rsidRDefault="000260B1" w:rsidP="000260B1">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BA43BC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E72B8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7CD27F" w14:textId="77777777" w:rsidR="000260B1" w:rsidRPr="009C5B90" w:rsidRDefault="000260B1" w:rsidP="007C64A8">
            <w:pPr>
              <w:pStyle w:val="TAH"/>
              <w:rPr>
                <w:lang w:val="en-US"/>
              </w:rPr>
            </w:pPr>
            <w:r w:rsidRPr="009C5B90">
              <w:rPr>
                <w:lang w:val="en-US"/>
              </w:rPr>
              <w:t>Definition</w:t>
            </w:r>
          </w:p>
        </w:tc>
      </w:tr>
      <w:tr w:rsidR="000260B1" w:rsidRPr="009C5B90" w14:paraId="5E3E560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966C5B"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C7ACD6"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65F5A1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77EF11"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1B1772" w14:textId="48869E2A"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530EF5FF" w14:textId="77777777" w:rsidR="000260B1" w:rsidRPr="00533C32" w:rsidRDefault="000260B1" w:rsidP="000260B1"/>
    <w:p w14:paraId="00001DD8" w14:textId="77777777" w:rsidR="000260B1" w:rsidRPr="00533C32" w:rsidRDefault="000260B1" w:rsidP="000260B1">
      <w:pPr>
        <w:pStyle w:val="Heading4"/>
      </w:pPr>
      <w:bookmarkStart w:id="976" w:name="_Toc20126999"/>
      <w:bookmarkStart w:id="977" w:name="_Toc27588975"/>
      <w:bookmarkStart w:id="978" w:name="_Toc36459771"/>
      <w:bookmarkStart w:id="979" w:name="_Toc45029348"/>
      <w:bookmarkStart w:id="980" w:name="_Toc56520624"/>
      <w:bookmarkStart w:id="981" w:name="_Toc90586863"/>
      <w:bookmarkStart w:id="982" w:name="_Toc106616381"/>
      <w:bookmarkStart w:id="983" w:name="_Toc122101076"/>
      <w:bookmarkStart w:id="984" w:name="_Toc161910639"/>
      <w:r w:rsidRPr="00533C32">
        <w:t>5.2.14.3</w:t>
      </w:r>
      <w:r w:rsidRPr="00533C32">
        <w:tab/>
        <w:t>Resource Standard Methods</w:t>
      </w:r>
      <w:bookmarkEnd w:id="976"/>
      <w:bookmarkEnd w:id="977"/>
      <w:bookmarkEnd w:id="978"/>
      <w:bookmarkEnd w:id="979"/>
      <w:bookmarkEnd w:id="980"/>
      <w:bookmarkEnd w:id="981"/>
      <w:bookmarkEnd w:id="982"/>
      <w:bookmarkEnd w:id="983"/>
      <w:bookmarkEnd w:id="984"/>
    </w:p>
    <w:p w14:paraId="1F8591A8" w14:textId="77777777" w:rsidR="000260B1" w:rsidRPr="00533C32" w:rsidRDefault="000260B1" w:rsidP="000260B1">
      <w:pPr>
        <w:pStyle w:val="Heading5"/>
      </w:pPr>
      <w:bookmarkStart w:id="985" w:name="_Toc20127000"/>
      <w:bookmarkStart w:id="986" w:name="_Toc27588976"/>
      <w:bookmarkStart w:id="987" w:name="_Toc36459772"/>
      <w:bookmarkStart w:id="988" w:name="_Toc45029349"/>
      <w:bookmarkStart w:id="989" w:name="_Toc56520625"/>
      <w:bookmarkStart w:id="990" w:name="_Toc90586864"/>
      <w:bookmarkStart w:id="991" w:name="_Toc106616382"/>
      <w:bookmarkStart w:id="992" w:name="_Toc122101077"/>
      <w:bookmarkStart w:id="993" w:name="_Toc161910640"/>
      <w:r w:rsidRPr="00533C32">
        <w:t>5.2.14.3.</w:t>
      </w:r>
      <w:r w:rsidRPr="00533C32">
        <w:rPr>
          <w:lang w:eastAsia="zh-CN"/>
        </w:rPr>
        <w:t>1</w:t>
      </w:r>
      <w:r w:rsidRPr="00533C32">
        <w:tab/>
        <w:t>GET</w:t>
      </w:r>
      <w:bookmarkEnd w:id="985"/>
      <w:bookmarkEnd w:id="986"/>
      <w:bookmarkEnd w:id="987"/>
      <w:bookmarkEnd w:id="988"/>
      <w:bookmarkEnd w:id="989"/>
      <w:bookmarkEnd w:id="990"/>
      <w:bookmarkEnd w:id="991"/>
      <w:bookmarkEnd w:id="992"/>
      <w:bookmarkEnd w:id="993"/>
    </w:p>
    <w:p w14:paraId="6231979F" w14:textId="77777777" w:rsidR="000260B1" w:rsidRPr="00533C32" w:rsidRDefault="000260B1" w:rsidP="000260B1">
      <w:r w:rsidRPr="00533C32">
        <w:t xml:space="preserve">This method retrieves the provisioned data of a given </w:t>
      </w:r>
      <w:r w:rsidRPr="00533C32">
        <w:rPr>
          <w:lang w:eastAsia="zh-CN"/>
        </w:rPr>
        <w:t>UE</w:t>
      </w:r>
      <w:r w:rsidRPr="00533C32">
        <w:t>.</w:t>
      </w:r>
    </w:p>
    <w:p w14:paraId="2392A23A" w14:textId="77777777" w:rsidR="000260B1" w:rsidRPr="00533C32" w:rsidRDefault="000260B1" w:rsidP="000260B1">
      <w:r w:rsidRPr="00533C32">
        <w:t>This method shall support the URI query parameters specified in table 5.2.14.3.</w:t>
      </w:r>
      <w:r w:rsidRPr="00533C32">
        <w:rPr>
          <w:lang w:eastAsia="zh-CN"/>
        </w:rPr>
        <w:t>1</w:t>
      </w:r>
      <w:r w:rsidRPr="00533C32">
        <w:t>-1.</w:t>
      </w:r>
    </w:p>
    <w:p w14:paraId="4B666163" w14:textId="77777777" w:rsidR="000260B1" w:rsidRPr="00533C32" w:rsidRDefault="000260B1" w:rsidP="000260B1">
      <w:pPr>
        <w:pStyle w:val="TH"/>
        <w:outlineLvl w:val="0"/>
      </w:pPr>
      <w:r w:rsidRPr="00533C32">
        <w:lastRenderedPageBreak/>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0260B1" w:rsidRPr="009C5B90" w14:paraId="3B0DEBB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B2F665"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A35BF4" w14:textId="77777777" w:rsidR="000260B1" w:rsidRPr="009C5B90" w:rsidRDefault="000260B1" w:rsidP="007C64A8">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4B0B829F" w14:textId="77777777" w:rsidR="000260B1" w:rsidRPr="009C5B90" w:rsidRDefault="000260B1" w:rsidP="007C64A8">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39EE595" w14:textId="77777777" w:rsidR="000260B1" w:rsidRPr="009C5B90" w:rsidRDefault="000260B1" w:rsidP="007C64A8">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A341C" w14:textId="77777777" w:rsidR="000260B1" w:rsidRPr="009C5B90" w:rsidRDefault="000260B1" w:rsidP="007C64A8">
            <w:pPr>
              <w:pStyle w:val="TAH"/>
              <w:rPr>
                <w:lang w:val="en-US"/>
              </w:rPr>
            </w:pPr>
            <w:r w:rsidRPr="009C5B90">
              <w:rPr>
                <w:lang w:val="en-US"/>
              </w:rPr>
              <w:t>Description</w:t>
            </w:r>
          </w:p>
        </w:tc>
      </w:tr>
      <w:tr w:rsidR="000260B1" w:rsidRPr="009C5B90" w14:paraId="71221FB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199C23"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187A277" w14:textId="77777777" w:rsidR="000260B1" w:rsidRPr="009C5B90" w:rsidRDefault="000260B1" w:rsidP="007C64A8">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B70681B" w14:textId="77777777" w:rsidR="000260B1" w:rsidRPr="009C5B90" w:rsidRDefault="000260B1" w:rsidP="007C64A8">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256821D" w14:textId="77777777" w:rsidR="000260B1" w:rsidRPr="009C5B90" w:rsidRDefault="000260B1" w:rsidP="007C64A8">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0BCA761E" w14:textId="13BB9E70"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45284A09" w14:textId="77777777" w:rsidR="000260B1" w:rsidRPr="00533C32" w:rsidRDefault="000260B1" w:rsidP="000260B1"/>
    <w:p w14:paraId="35AD13E9" w14:textId="77777777" w:rsidR="000260B1" w:rsidRPr="00533C32" w:rsidRDefault="000260B1" w:rsidP="000260B1">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4BE1A6EA" w14:textId="77777777" w:rsidR="000260B1" w:rsidRPr="00533C32" w:rsidRDefault="000260B1" w:rsidP="000260B1">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0260B1" w:rsidRPr="009C5B90" w14:paraId="2120D5A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CD2D9C" w14:textId="77777777" w:rsidR="000260B1" w:rsidRPr="009C5B90" w:rsidRDefault="000260B1" w:rsidP="007C64A8">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1C5B81E8" w14:textId="77777777" w:rsidR="000260B1" w:rsidRPr="009C5B90" w:rsidRDefault="000260B1" w:rsidP="007C64A8">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9358A6" w14:textId="77777777" w:rsidR="000260B1" w:rsidRPr="009C5B90" w:rsidRDefault="000260B1" w:rsidP="007C64A8">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BCE16D" w14:textId="77777777" w:rsidR="000260B1" w:rsidRPr="009C5B90" w:rsidRDefault="000260B1" w:rsidP="007C64A8">
            <w:pPr>
              <w:pStyle w:val="TAH"/>
              <w:rPr>
                <w:lang w:val="en-US"/>
              </w:rPr>
            </w:pPr>
            <w:r w:rsidRPr="009C5B90">
              <w:rPr>
                <w:lang w:val="en-US"/>
              </w:rPr>
              <w:t>Description</w:t>
            </w:r>
          </w:p>
        </w:tc>
      </w:tr>
      <w:tr w:rsidR="000260B1" w:rsidRPr="009C5B90" w14:paraId="6129A52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B17DAE" w14:textId="77777777" w:rsidR="000260B1" w:rsidRPr="009C5B90" w:rsidRDefault="000260B1" w:rsidP="007C64A8">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4B2F220D" w14:textId="77777777" w:rsidR="000260B1" w:rsidRPr="009C5B90" w:rsidRDefault="000260B1" w:rsidP="007C64A8">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A3A1C25" w14:textId="77777777" w:rsidR="000260B1" w:rsidRPr="009C5B90" w:rsidRDefault="000260B1" w:rsidP="007C64A8">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5256A5F6" w14:textId="77777777" w:rsidR="000260B1" w:rsidRPr="009C5B90" w:rsidRDefault="000260B1" w:rsidP="007C64A8">
            <w:pPr>
              <w:pStyle w:val="TAL"/>
              <w:rPr>
                <w:lang w:val="en-US"/>
              </w:rPr>
            </w:pPr>
          </w:p>
        </w:tc>
      </w:tr>
    </w:tbl>
    <w:p w14:paraId="15B0F03B" w14:textId="77777777" w:rsidR="000260B1" w:rsidRPr="00533C32" w:rsidRDefault="000260B1" w:rsidP="000260B1"/>
    <w:p w14:paraId="3FFCC9F8" w14:textId="77777777" w:rsidR="000260B1" w:rsidRPr="00533C32" w:rsidRDefault="000260B1" w:rsidP="000260B1">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0260B1" w:rsidRPr="009C5B90" w14:paraId="4C2B0EE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1452" w14:textId="77777777" w:rsidR="000260B1" w:rsidRPr="009C5B90" w:rsidRDefault="000260B1" w:rsidP="007C64A8">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F6176D7" w14:textId="77777777" w:rsidR="000260B1" w:rsidRPr="009C5B90" w:rsidRDefault="000260B1" w:rsidP="007C64A8">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918E2E9" w14:textId="77777777" w:rsidR="000260B1" w:rsidRPr="009C5B90" w:rsidRDefault="000260B1" w:rsidP="007C64A8">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AC5BF16" w14:textId="77777777" w:rsidR="000260B1" w:rsidRPr="009C5B90" w:rsidRDefault="000260B1" w:rsidP="007C64A8">
            <w:pPr>
              <w:pStyle w:val="TAH"/>
              <w:rPr>
                <w:lang w:val="en-US"/>
              </w:rPr>
            </w:pPr>
            <w:r w:rsidRPr="009C5B90">
              <w:rPr>
                <w:lang w:val="en-US"/>
              </w:rPr>
              <w:t>Response</w:t>
            </w:r>
          </w:p>
          <w:p w14:paraId="3F40A2E8" w14:textId="77777777" w:rsidR="000260B1" w:rsidRPr="009C5B90" w:rsidRDefault="000260B1" w:rsidP="007C64A8">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DB6781F" w14:textId="77777777" w:rsidR="000260B1" w:rsidRPr="009C5B90" w:rsidRDefault="000260B1" w:rsidP="007C64A8">
            <w:pPr>
              <w:pStyle w:val="TAH"/>
              <w:rPr>
                <w:lang w:val="en-US"/>
              </w:rPr>
            </w:pPr>
            <w:r w:rsidRPr="009C5B90">
              <w:rPr>
                <w:lang w:val="en-US"/>
              </w:rPr>
              <w:t>Description</w:t>
            </w:r>
          </w:p>
        </w:tc>
      </w:tr>
      <w:tr w:rsidR="000260B1" w:rsidRPr="009C5B90" w14:paraId="6F7998F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E8C037" w14:textId="77777777" w:rsidR="000260B1" w:rsidRPr="009C5B90" w:rsidRDefault="000260B1" w:rsidP="007C64A8">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E22CC35" w14:textId="77777777" w:rsidR="000260B1" w:rsidRPr="009C5B90" w:rsidRDefault="000260B1" w:rsidP="007C64A8">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5800D901" w14:textId="77777777" w:rsidR="000260B1" w:rsidRPr="009C5B90" w:rsidRDefault="000260B1" w:rsidP="007C64A8">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3391EDB4" w14:textId="77777777" w:rsidR="000260B1" w:rsidRPr="009C5B90" w:rsidRDefault="000260B1" w:rsidP="007C64A8">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0058F347" w14:textId="77777777" w:rsidR="000260B1" w:rsidRPr="009C5B90" w:rsidRDefault="000260B1" w:rsidP="007C64A8">
            <w:pPr>
              <w:pStyle w:val="TAL"/>
              <w:rPr>
                <w:lang w:val="en-US"/>
              </w:rPr>
            </w:pPr>
            <w:r w:rsidRPr="009C5B90">
              <w:rPr>
                <w:lang w:val="en-US"/>
              </w:rPr>
              <w:t>Upon success, a response body is returned containing the provisioned data of the GPSI.</w:t>
            </w:r>
          </w:p>
        </w:tc>
      </w:tr>
    </w:tbl>
    <w:p w14:paraId="26ED77EC" w14:textId="77777777" w:rsidR="000260B1" w:rsidRPr="00533C32" w:rsidRDefault="000260B1" w:rsidP="000260B1">
      <w:pPr>
        <w:rPr>
          <w:lang w:eastAsia="zh-CN"/>
        </w:rPr>
      </w:pPr>
    </w:p>
    <w:p w14:paraId="7F1E7245" w14:textId="77777777" w:rsidR="000260B1" w:rsidRPr="00533C32" w:rsidRDefault="000260B1" w:rsidP="000260B1">
      <w:pPr>
        <w:pStyle w:val="Heading5"/>
      </w:pPr>
      <w:bookmarkStart w:id="994" w:name="_Toc20127001"/>
      <w:bookmarkStart w:id="995" w:name="_Toc27588977"/>
      <w:bookmarkStart w:id="996" w:name="_Toc36459773"/>
      <w:bookmarkStart w:id="997" w:name="_Toc45029350"/>
      <w:bookmarkStart w:id="998" w:name="_Toc56520626"/>
      <w:bookmarkStart w:id="999" w:name="_Toc90586865"/>
      <w:bookmarkStart w:id="1000" w:name="_Toc106616383"/>
      <w:bookmarkStart w:id="1001" w:name="_Toc122101078"/>
      <w:bookmarkStart w:id="1002" w:name="_Toc161910641"/>
      <w:r w:rsidRPr="00533C32">
        <w:t>5.2.14.3.</w:t>
      </w:r>
      <w:r w:rsidRPr="00533C32">
        <w:rPr>
          <w:lang w:eastAsia="zh-CN"/>
        </w:rPr>
        <w:t>2</w:t>
      </w:r>
      <w:r w:rsidRPr="00533C32">
        <w:tab/>
        <w:t>PATCH</w:t>
      </w:r>
      <w:bookmarkEnd w:id="994"/>
      <w:bookmarkEnd w:id="995"/>
      <w:bookmarkEnd w:id="996"/>
      <w:bookmarkEnd w:id="997"/>
      <w:bookmarkEnd w:id="998"/>
      <w:bookmarkEnd w:id="999"/>
      <w:bookmarkEnd w:id="1000"/>
      <w:bookmarkEnd w:id="1001"/>
      <w:bookmarkEnd w:id="1002"/>
    </w:p>
    <w:p w14:paraId="4E12C397" w14:textId="77777777" w:rsidR="000260B1" w:rsidRPr="00533C32" w:rsidRDefault="000260B1" w:rsidP="000260B1">
      <w:pPr>
        <w:rPr>
          <w:lang w:eastAsia="zh-CN"/>
        </w:rPr>
      </w:pPr>
      <w:r w:rsidRPr="00533C32">
        <w:rPr>
          <w:lang w:eastAsia="zh-CN"/>
        </w:rPr>
        <w:t>This method is used to modify the provisioned parameter data in the UDR.</w:t>
      </w:r>
    </w:p>
    <w:p w14:paraId="40E661E1" w14:textId="77777777" w:rsidR="000260B1" w:rsidRPr="00533C32" w:rsidRDefault="000260B1" w:rsidP="000260B1">
      <w:r w:rsidRPr="00533C32">
        <w:t>This method shall support the URI query parameters specified in table 5.2.14.3.2-1.</w:t>
      </w:r>
    </w:p>
    <w:p w14:paraId="6145CF66" w14:textId="77777777" w:rsidR="000260B1" w:rsidRPr="00533C32" w:rsidRDefault="000260B1" w:rsidP="000260B1">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71FDF29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32740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998FE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3156B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5D8C296"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ADCF7E" w14:textId="77777777" w:rsidR="000260B1" w:rsidRPr="009C5B90" w:rsidRDefault="000260B1" w:rsidP="007C64A8">
            <w:pPr>
              <w:pStyle w:val="TAH"/>
              <w:rPr>
                <w:lang w:val="en-US"/>
              </w:rPr>
            </w:pPr>
            <w:r w:rsidRPr="009C5B90">
              <w:rPr>
                <w:lang w:val="en-US"/>
              </w:rPr>
              <w:t>Description</w:t>
            </w:r>
          </w:p>
        </w:tc>
      </w:tr>
      <w:tr w:rsidR="000260B1" w:rsidRPr="009C5B90" w14:paraId="34FC852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5027DB"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C15BB6D"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8C40749"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3584853"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CDB5298" w14:textId="295CB642"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568C4331" w14:textId="77777777" w:rsidR="000260B1" w:rsidRPr="00533C32" w:rsidRDefault="000260B1" w:rsidP="000260B1">
      <w:pPr>
        <w:pStyle w:val="Guidance"/>
      </w:pPr>
    </w:p>
    <w:p w14:paraId="5DFA8079" w14:textId="77777777" w:rsidR="000260B1" w:rsidRPr="00533C32" w:rsidRDefault="000260B1" w:rsidP="000260B1">
      <w:r w:rsidRPr="00533C32">
        <w:t>This method shall support the request data structures specified in table 5.2.14.3.2-2 and the response data structures and response codes specified in table 5.2.14.3.2-3.</w:t>
      </w:r>
    </w:p>
    <w:p w14:paraId="6E1F7B58" w14:textId="77777777" w:rsidR="000260B1" w:rsidRPr="00533C32" w:rsidRDefault="000260B1" w:rsidP="000260B1">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DADCF6D"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8CBD38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FE0B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DC255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926809" w14:textId="77777777" w:rsidR="000260B1" w:rsidRPr="009C5B90" w:rsidRDefault="000260B1" w:rsidP="007C64A8">
            <w:pPr>
              <w:pStyle w:val="TAH"/>
              <w:rPr>
                <w:lang w:val="en-US"/>
              </w:rPr>
            </w:pPr>
            <w:r w:rsidRPr="009C5B90">
              <w:rPr>
                <w:lang w:val="en-US"/>
              </w:rPr>
              <w:t>Description</w:t>
            </w:r>
          </w:p>
        </w:tc>
      </w:tr>
      <w:tr w:rsidR="000260B1" w:rsidRPr="009C5B90" w14:paraId="30887367"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FB5E3D"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95B3B99"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C0A5D15"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A1DC2C"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7DC01413" w14:textId="77777777" w:rsidR="000260B1" w:rsidRPr="00533C32" w:rsidRDefault="000260B1" w:rsidP="000260B1"/>
    <w:p w14:paraId="4CCF1F0D" w14:textId="77777777" w:rsidR="000260B1" w:rsidRPr="00533C32" w:rsidRDefault="000260B1" w:rsidP="000260B1">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0F6185FB"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0E7233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3DF719"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A3D744B"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2A31E9E" w14:textId="77777777" w:rsidR="000260B1" w:rsidRPr="009C5B90" w:rsidRDefault="000260B1" w:rsidP="007C64A8">
            <w:pPr>
              <w:pStyle w:val="TAH"/>
              <w:rPr>
                <w:lang w:val="en-US"/>
              </w:rPr>
            </w:pPr>
            <w:r w:rsidRPr="009C5B90">
              <w:rPr>
                <w:lang w:val="en-US"/>
              </w:rPr>
              <w:t>Response</w:t>
            </w:r>
          </w:p>
          <w:p w14:paraId="16DA3DD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8200B2" w14:textId="77777777" w:rsidR="000260B1" w:rsidRPr="009C5B90" w:rsidRDefault="000260B1" w:rsidP="007C64A8">
            <w:pPr>
              <w:pStyle w:val="TAH"/>
              <w:rPr>
                <w:lang w:val="en-US"/>
              </w:rPr>
            </w:pPr>
            <w:r w:rsidRPr="009C5B90">
              <w:rPr>
                <w:lang w:val="en-US"/>
              </w:rPr>
              <w:t>Description</w:t>
            </w:r>
          </w:p>
        </w:tc>
      </w:tr>
      <w:tr w:rsidR="000260B1" w:rsidRPr="009C5B90" w14:paraId="3915B9C3"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5DB571"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67FED"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56672B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64B216E"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4E6215"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6FB48D58"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844AAE"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B31AAB6"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B6ED61E"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191A1C"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C0B7C83"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4BF815C3"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C9F6E6A"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B5BC5AF"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ABB70B6"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3DFE16A"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ED77D8C" w14:textId="77777777" w:rsidR="000260B1" w:rsidRPr="009C5B90" w:rsidRDefault="000260B1" w:rsidP="007C64A8">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22E04C06"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767B2A2"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03CADB2"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1D14B2A" w14:textId="77777777" w:rsidR="000260B1" w:rsidRDefault="000260B1" w:rsidP="000260B1">
      <w:pPr>
        <w:rPr>
          <w:lang w:eastAsia="zh-CN"/>
        </w:rPr>
      </w:pPr>
    </w:p>
    <w:p w14:paraId="253D3A97" w14:textId="77777777" w:rsidR="000260B1" w:rsidRPr="00533C32" w:rsidRDefault="000260B1" w:rsidP="000260B1">
      <w:pPr>
        <w:pStyle w:val="Heading3"/>
      </w:pPr>
      <w:bookmarkStart w:id="1003" w:name="_Toc106616384"/>
      <w:bookmarkStart w:id="1004" w:name="_Toc122101079"/>
      <w:bookmarkStart w:id="1005" w:name="_Toc161910642"/>
      <w:r w:rsidRPr="00533C32">
        <w:lastRenderedPageBreak/>
        <w:t>5.2.14</w:t>
      </w:r>
      <w:r>
        <w:t>A</w:t>
      </w:r>
      <w:r w:rsidRPr="00533C32">
        <w:tab/>
        <w:t>Resource: P</w:t>
      </w:r>
      <w:r>
        <w:t>p</w:t>
      </w:r>
      <w:r w:rsidRPr="00533C32">
        <w:t>P</w:t>
      </w:r>
      <w:r>
        <w:t>rofile</w:t>
      </w:r>
      <w:r w:rsidRPr="00533C32">
        <w:t>Data</w:t>
      </w:r>
      <w:bookmarkEnd w:id="1003"/>
      <w:bookmarkEnd w:id="1004"/>
      <w:bookmarkEnd w:id="1005"/>
    </w:p>
    <w:p w14:paraId="38FD6C67" w14:textId="77777777" w:rsidR="000260B1" w:rsidRPr="00533C32" w:rsidRDefault="000260B1" w:rsidP="000260B1">
      <w:pPr>
        <w:pStyle w:val="Heading4"/>
      </w:pPr>
      <w:bookmarkStart w:id="1006" w:name="_Toc106616385"/>
      <w:bookmarkStart w:id="1007" w:name="_Toc122101080"/>
      <w:bookmarkStart w:id="1008" w:name="_Toc161910643"/>
      <w:r w:rsidRPr="00533C32">
        <w:t>5.2.14</w:t>
      </w:r>
      <w:r>
        <w:t>A</w:t>
      </w:r>
      <w:r w:rsidRPr="00533C32">
        <w:t>.1</w:t>
      </w:r>
      <w:r w:rsidRPr="00533C32">
        <w:tab/>
        <w:t>Description</w:t>
      </w:r>
      <w:bookmarkEnd w:id="1006"/>
      <w:bookmarkEnd w:id="1007"/>
      <w:bookmarkEnd w:id="1008"/>
    </w:p>
    <w:p w14:paraId="6D347213" w14:textId="77777777" w:rsidR="000260B1" w:rsidRPr="00533C32" w:rsidRDefault="000260B1" w:rsidP="000260B1">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00927C2" w14:textId="77777777" w:rsidR="000260B1"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A4703D5" w14:textId="77777777" w:rsidR="000260B1" w:rsidRDefault="000260B1" w:rsidP="000260B1">
      <w:pPr>
        <w:pStyle w:val="Heading4"/>
      </w:pPr>
      <w:bookmarkStart w:id="1009" w:name="_Toc90586866"/>
      <w:bookmarkStart w:id="1010" w:name="_Toc106616386"/>
      <w:bookmarkStart w:id="1011" w:name="_Toc122101081"/>
      <w:bookmarkStart w:id="1012" w:name="_Toc161910644"/>
      <w:r>
        <w:t>5.2.14A.2</w:t>
      </w:r>
      <w:r>
        <w:tab/>
        <w:t>Resource Definition</w:t>
      </w:r>
      <w:bookmarkEnd w:id="1009"/>
      <w:bookmarkEnd w:id="1010"/>
      <w:bookmarkEnd w:id="1011"/>
      <w:bookmarkEnd w:id="1012"/>
    </w:p>
    <w:p w14:paraId="216AF1B9" w14:textId="77777777" w:rsidR="000260B1" w:rsidRDefault="000260B1" w:rsidP="000260B1">
      <w:r w:rsidRPr="00442797">
        <w:t>Resource URI: {apiRoot}/nudr-dr/&lt;apiVersion&gt;/subscription-data/{ueId}/pp-profile-data</w:t>
      </w:r>
    </w:p>
    <w:p w14:paraId="1EC81CE7" w14:textId="77777777" w:rsidR="000260B1" w:rsidRDefault="000260B1" w:rsidP="000260B1">
      <w:pPr>
        <w:rPr>
          <w:rFonts w:ascii="Arial" w:hAnsi="Arial" w:cs="Arial"/>
        </w:rPr>
      </w:pPr>
      <w:bookmarkStart w:id="1013" w:name="_MCCTEMPBM_CRPT22160091___7"/>
      <w:r>
        <w:t>This resource shall support the resource URI variables defined in table 5.2.14A.2-1</w:t>
      </w:r>
      <w:r>
        <w:rPr>
          <w:rFonts w:ascii="Arial" w:hAnsi="Arial" w:cs="Arial"/>
        </w:rPr>
        <w:t>.</w:t>
      </w:r>
    </w:p>
    <w:bookmarkEnd w:id="1013"/>
    <w:p w14:paraId="7E098376" w14:textId="77777777" w:rsidR="000260B1" w:rsidRDefault="000260B1" w:rsidP="000260B1">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57BAD6D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0532E3"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87E1365" w14:textId="77777777" w:rsidR="000260B1" w:rsidRPr="009C5B90" w:rsidRDefault="000260B1" w:rsidP="007C64A8">
            <w:pPr>
              <w:pStyle w:val="TAH"/>
              <w:rPr>
                <w:lang w:val="en-US"/>
              </w:rPr>
            </w:pPr>
            <w:r w:rsidRPr="009C5B90">
              <w:rPr>
                <w:lang w:val="en-US"/>
              </w:rPr>
              <w:t>Definition</w:t>
            </w:r>
          </w:p>
        </w:tc>
      </w:tr>
      <w:tr w:rsidR="000260B1" w:rsidRPr="009C5B90" w14:paraId="4A4CFAF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D1DFEF"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88B322"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6.1.1</w:t>
            </w:r>
          </w:p>
        </w:tc>
      </w:tr>
      <w:tr w:rsidR="000260B1" w:rsidRPr="009C5B90" w14:paraId="6AE6E66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6459B5F"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664EB9" w14:textId="5213AB91"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3722A78F" w14:textId="77777777" w:rsidR="000260B1" w:rsidRDefault="000260B1" w:rsidP="000260B1"/>
    <w:p w14:paraId="4782E933" w14:textId="77777777" w:rsidR="000260B1" w:rsidRDefault="000260B1" w:rsidP="000260B1">
      <w:pPr>
        <w:pStyle w:val="Heading4"/>
      </w:pPr>
      <w:bookmarkStart w:id="1014" w:name="_Toc90586867"/>
      <w:bookmarkStart w:id="1015" w:name="_Toc106616387"/>
      <w:bookmarkStart w:id="1016" w:name="_Toc122101082"/>
      <w:bookmarkStart w:id="1017" w:name="_Toc161910645"/>
      <w:r>
        <w:t>5.2.14A.3</w:t>
      </w:r>
      <w:r>
        <w:tab/>
        <w:t>Resource Standard Methods</w:t>
      </w:r>
      <w:bookmarkEnd w:id="1014"/>
      <w:bookmarkEnd w:id="1015"/>
      <w:bookmarkEnd w:id="1016"/>
      <w:bookmarkEnd w:id="1017"/>
    </w:p>
    <w:p w14:paraId="0439119D" w14:textId="77777777" w:rsidR="000260B1" w:rsidRDefault="000260B1" w:rsidP="000260B1">
      <w:pPr>
        <w:pStyle w:val="Heading5"/>
      </w:pPr>
      <w:bookmarkStart w:id="1018" w:name="_Toc90586868"/>
      <w:bookmarkStart w:id="1019" w:name="_Toc122101083"/>
      <w:bookmarkStart w:id="1020" w:name="_Toc161910646"/>
      <w:r>
        <w:t>5.2.14A.3.1</w:t>
      </w:r>
      <w:r>
        <w:tab/>
        <w:t>GET</w:t>
      </w:r>
      <w:bookmarkEnd w:id="1018"/>
      <w:bookmarkEnd w:id="1019"/>
      <w:bookmarkEnd w:id="1020"/>
    </w:p>
    <w:p w14:paraId="1C655D79" w14:textId="77777777" w:rsidR="000260B1" w:rsidRDefault="000260B1" w:rsidP="000260B1">
      <w:r>
        <w:t>This method shall support the URI query parameters specified in table 5.2.14A.3.1-1.</w:t>
      </w:r>
    </w:p>
    <w:p w14:paraId="77BFAF97" w14:textId="77777777" w:rsidR="000260B1" w:rsidRDefault="000260B1" w:rsidP="000260B1">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0260B1" w:rsidRPr="009C5B90" w14:paraId="721F6BD3" w14:textId="77777777" w:rsidTr="007C64A8">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FC01C62" w14:textId="77777777" w:rsidR="000260B1" w:rsidRPr="009C5B90" w:rsidRDefault="000260B1" w:rsidP="007C64A8">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80D9E10" w14:textId="77777777" w:rsidR="000260B1" w:rsidRPr="009C5B90" w:rsidRDefault="000260B1" w:rsidP="007C64A8">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1D75AA13"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60A61B6" w14:textId="77777777" w:rsidR="000260B1" w:rsidRPr="009C5B90" w:rsidRDefault="000260B1" w:rsidP="007C64A8">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534F8C" w14:textId="77777777" w:rsidR="000260B1" w:rsidRPr="009C5B90" w:rsidRDefault="000260B1" w:rsidP="007C64A8">
            <w:pPr>
              <w:pStyle w:val="TAH"/>
              <w:rPr>
                <w:lang w:val="en-US"/>
              </w:rPr>
            </w:pPr>
            <w:r w:rsidRPr="009C5B90">
              <w:rPr>
                <w:lang w:val="en-US"/>
              </w:rPr>
              <w:t>Description</w:t>
            </w:r>
          </w:p>
        </w:tc>
      </w:tr>
      <w:tr w:rsidR="000260B1" w:rsidRPr="009C5B90" w14:paraId="46422E02" w14:textId="77777777" w:rsidTr="007C64A8">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A785FCF" w14:textId="77777777" w:rsidR="000260B1" w:rsidRPr="009C5B90" w:rsidRDefault="000260B1" w:rsidP="007C64A8">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3700603E" w14:textId="77777777" w:rsidR="000260B1" w:rsidRPr="009C5B90" w:rsidRDefault="000260B1" w:rsidP="007C64A8">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2478EE69"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E5EFB59" w14:textId="77777777" w:rsidR="000260B1" w:rsidRPr="009C5B90" w:rsidRDefault="000260B1" w:rsidP="007C64A8">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CDD70EE" w14:textId="726153C6"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73EBCA81" w14:textId="77777777" w:rsidR="000260B1" w:rsidRDefault="000260B1" w:rsidP="000260B1"/>
    <w:p w14:paraId="37C4B784" w14:textId="77777777" w:rsidR="000260B1" w:rsidRDefault="000260B1" w:rsidP="000260B1">
      <w:r>
        <w:t>This method shall support the request data structures specified in table 5.2.14A.3.1-2 and the response data structures and response codes specified in table 5.2.14A.3.1-3.</w:t>
      </w:r>
    </w:p>
    <w:p w14:paraId="10C11826" w14:textId="77777777" w:rsidR="000260B1" w:rsidRDefault="000260B1" w:rsidP="000260B1">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57E7CD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8316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1D620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46F6FD"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7E548C" w14:textId="77777777" w:rsidR="000260B1" w:rsidRPr="009C5B90" w:rsidRDefault="000260B1" w:rsidP="007C64A8">
            <w:pPr>
              <w:pStyle w:val="TAH"/>
              <w:rPr>
                <w:lang w:val="en-US"/>
              </w:rPr>
            </w:pPr>
            <w:r w:rsidRPr="009C5B90">
              <w:rPr>
                <w:lang w:val="en-US"/>
              </w:rPr>
              <w:t>Description</w:t>
            </w:r>
          </w:p>
        </w:tc>
      </w:tr>
      <w:tr w:rsidR="000260B1" w:rsidRPr="009C5B90" w14:paraId="104F36D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871E71"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79795"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6F3AB9"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2C8DF7" w14:textId="77777777" w:rsidR="000260B1" w:rsidRPr="009C5B90" w:rsidRDefault="000260B1" w:rsidP="007C64A8">
            <w:pPr>
              <w:pStyle w:val="TAL"/>
              <w:rPr>
                <w:lang w:val="en-US"/>
              </w:rPr>
            </w:pPr>
          </w:p>
        </w:tc>
      </w:tr>
    </w:tbl>
    <w:p w14:paraId="49F898F9" w14:textId="77777777" w:rsidR="000260B1" w:rsidRDefault="000260B1" w:rsidP="000260B1"/>
    <w:p w14:paraId="61115661" w14:textId="77777777" w:rsidR="000260B1" w:rsidRDefault="000260B1" w:rsidP="000260B1">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6E37F99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2BC3D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70511E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8DB6F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B21ED1" w14:textId="77777777" w:rsidR="000260B1" w:rsidRPr="009C5B90" w:rsidRDefault="000260B1" w:rsidP="007C64A8">
            <w:pPr>
              <w:pStyle w:val="TAH"/>
              <w:rPr>
                <w:lang w:val="en-US"/>
              </w:rPr>
            </w:pPr>
            <w:r w:rsidRPr="009C5B90">
              <w:rPr>
                <w:lang w:val="en-US"/>
              </w:rPr>
              <w:t>Response</w:t>
            </w:r>
          </w:p>
          <w:p w14:paraId="7F550B05"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94A983" w14:textId="77777777" w:rsidR="000260B1" w:rsidRPr="009C5B90" w:rsidRDefault="000260B1" w:rsidP="007C64A8">
            <w:pPr>
              <w:pStyle w:val="TAH"/>
              <w:rPr>
                <w:lang w:val="en-US"/>
              </w:rPr>
            </w:pPr>
            <w:r w:rsidRPr="009C5B90">
              <w:rPr>
                <w:lang w:val="en-US"/>
              </w:rPr>
              <w:t>Description</w:t>
            </w:r>
          </w:p>
        </w:tc>
      </w:tr>
      <w:tr w:rsidR="000260B1" w:rsidRPr="009C5B90" w14:paraId="629D5B4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6F8240" w14:textId="77777777" w:rsidR="000260B1" w:rsidRPr="009C5B90" w:rsidRDefault="000260B1" w:rsidP="007C64A8">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74E4D47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9B71BB8"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0AF1086"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719C4BC" w14:textId="77777777" w:rsidR="000260B1" w:rsidRPr="009C5B90" w:rsidRDefault="000260B1" w:rsidP="007C64A8">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0260B1" w:rsidRPr="009C5B90" w14:paraId="4BE2DD07"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9C2A939"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59462FE8" w14:textId="77777777" w:rsidR="000260B1" w:rsidRDefault="000260B1" w:rsidP="000260B1">
      <w:pPr>
        <w:rPr>
          <w:lang w:eastAsia="zh-CN"/>
        </w:rPr>
      </w:pPr>
    </w:p>
    <w:p w14:paraId="74A8B35D" w14:textId="77777777" w:rsidR="000260B1" w:rsidRDefault="000260B1" w:rsidP="000260B1">
      <w:pPr>
        <w:pStyle w:val="Heading3"/>
      </w:pPr>
      <w:bookmarkStart w:id="1021" w:name="_Toc90586869"/>
      <w:bookmarkStart w:id="1022" w:name="_Toc106616388"/>
      <w:bookmarkStart w:id="1023" w:name="_Toc122101084"/>
      <w:bookmarkStart w:id="1024" w:name="_Toc27585530"/>
      <w:bookmarkStart w:id="1025" w:name="_Toc36457537"/>
      <w:bookmarkStart w:id="1026" w:name="_Toc45028455"/>
      <w:bookmarkStart w:id="1027" w:name="_Toc67682062"/>
      <w:bookmarkStart w:id="1028" w:name="_Toc67683355"/>
      <w:bookmarkStart w:id="1029" w:name="_Toc161910647"/>
      <w:r>
        <w:t>5.2.14B</w:t>
      </w:r>
      <w:r>
        <w:tab/>
        <w:t>Resource: ProvisionedParameterDataEntry</w:t>
      </w:r>
      <w:bookmarkEnd w:id="1021"/>
      <w:bookmarkEnd w:id="1022"/>
      <w:bookmarkEnd w:id="1023"/>
      <w:bookmarkEnd w:id="1029"/>
    </w:p>
    <w:p w14:paraId="06F6000F" w14:textId="77777777" w:rsidR="000260B1" w:rsidRDefault="000260B1" w:rsidP="000260B1">
      <w:pPr>
        <w:pStyle w:val="Heading4"/>
      </w:pPr>
      <w:bookmarkStart w:id="1030" w:name="_Toc90586870"/>
      <w:bookmarkStart w:id="1031" w:name="_Toc106616389"/>
      <w:bookmarkStart w:id="1032" w:name="_Toc122101085"/>
      <w:bookmarkStart w:id="1033" w:name="_Toc161910648"/>
      <w:r>
        <w:t>5.2.14B.1</w:t>
      </w:r>
      <w:r>
        <w:tab/>
        <w:t>Description</w:t>
      </w:r>
      <w:bookmarkEnd w:id="1030"/>
      <w:bookmarkEnd w:id="1031"/>
      <w:bookmarkEnd w:id="1032"/>
      <w:bookmarkEnd w:id="1033"/>
    </w:p>
    <w:p w14:paraId="266CE9EF" w14:textId="77777777" w:rsidR="000260B1" w:rsidRDefault="000260B1" w:rsidP="000260B1">
      <w:r>
        <w:t>This resource represents an Entry under the Provisioned Parameter Data store for a UE. It is triggered by the AF/NEF via the UDM to update or retrieve the provisioned data stored for the subscriber.</w:t>
      </w:r>
    </w:p>
    <w:p w14:paraId="3B574F4A"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1F899F14" w14:textId="77777777" w:rsidR="000260B1" w:rsidRDefault="000260B1" w:rsidP="000260B1"/>
    <w:p w14:paraId="7DA889E5" w14:textId="77777777" w:rsidR="000260B1" w:rsidRDefault="000260B1" w:rsidP="000260B1">
      <w:pPr>
        <w:pStyle w:val="Heading4"/>
      </w:pPr>
      <w:bookmarkStart w:id="1034" w:name="_Toc90586871"/>
      <w:bookmarkStart w:id="1035" w:name="_Toc106616390"/>
      <w:bookmarkStart w:id="1036" w:name="_Toc122101086"/>
      <w:bookmarkStart w:id="1037" w:name="_Toc161910649"/>
      <w:r>
        <w:t>5.2.14B.2</w:t>
      </w:r>
      <w:r>
        <w:tab/>
        <w:t>Resource Definition</w:t>
      </w:r>
      <w:bookmarkEnd w:id="1034"/>
      <w:bookmarkEnd w:id="1035"/>
      <w:bookmarkEnd w:id="1036"/>
      <w:bookmarkEnd w:id="1037"/>
    </w:p>
    <w:p w14:paraId="45BF08E8" w14:textId="77777777" w:rsidR="000260B1" w:rsidRDefault="000260B1" w:rsidP="000260B1">
      <w:r>
        <w:t>Resource URI: {apiRoot}/nudr-dr/&lt;apiVersion&gt;/subscription-data/{ueId}/pp-data-store/{afInstanceId}</w:t>
      </w:r>
    </w:p>
    <w:p w14:paraId="4CC589B7" w14:textId="77777777" w:rsidR="000260B1" w:rsidRDefault="000260B1" w:rsidP="000260B1">
      <w:pPr>
        <w:rPr>
          <w:rFonts w:ascii="Arial" w:hAnsi="Arial" w:cs="Arial"/>
        </w:rPr>
      </w:pPr>
      <w:bookmarkStart w:id="1038" w:name="_MCCTEMPBM_CRPT22160093___7"/>
      <w:r>
        <w:t>This resource shall support the resource URI variables defined in table 5.2.14B.2-1</w:t>
      </w:r>
      <w:r>
        <w:rPr>
          <w:rFonts w:ascii="Arial" w:hAnsi="Arial" w:cs="Arial"/>
        </w:rPr>
        <w:t>.</w:t>
      </w:r>
    </w:p>
    <w:bookmarkEnd w:id="1038"/>
    <w:p w14:paraId="51411EBA" w14:textId="77777777" w:rsidR="000260B1" w:rsidRDefault="000260B1" w:rsidP="000260B1">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4015A8B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A4498F7"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AD1BF0" w14:textId="77777777" w:rsidR="000260B1" w:rsidRPr="009C5B90" w:rsidRDefault="000260B1" w:rsidP="007C64A8">
            <w:pPr>
              <w:pStyle w:val="TAH"/>
              <w:rPr>
                <w:lang w:val="en-US"/>
              </w:rPr>
            </w:pPr>
            <w:r w:rsidRPr="009C5B90">
              <w:rPr>
                <w:lang w:val="en-US"/>
              </w:rPr>
              <w:t>Definition</w:t>
            </w:r>
          </w:p>
        </w:tc>
      </w:tr>
      <w:tr w:rsidR="000260B1" w:rsidRPr="009C5B90" w14:paraId="33F82B4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F66F37"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558B0" w14:textId="77777777" w:rsidR="000260B1" w:rsidRPr="009C5B90" w:rsidRDefault="000260B1" w:rsidP="007C64A8">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9C7CE6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2A05C37"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FE90A1" w14:textId="32D4DBF2" w:rsidR="000260B1" w:rsidRPr="009C5B90" w:rsidRDefault="000260B1" w:rsidP="007C64A8">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p>
          <w:p w14:paraId="7CFF6AD8" w14:textId="77777777" w:rsidR="000260B1" w:rsidRPr="009C5B90" w:rsidRDefault="000260B1" w:rsidP="007C64A8">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6DB2D222" w14:textId="77777777" w:rsidR="000260B1" w:rsidRPr="009C5B90" w:rsidRDefault="000260B1" w:rsidP="007C64A8">
            <w:pPr>
              <w:pStyle w:val="TAL"/>
            </w:pPr>
          </w:p>
          <w:p w14:paraId="00345153" w14:textId="77777777" w:rsidR="000260B1" w:rsidRPr="009C5B90" w:rsidRDefault="000260B1" w:rsidP="007C64A8">
            <w:pPr>
              <w:pStyle w:val="TAL"/>
            </w:pPr>
            <w:r w:rsidRPr="009C5B90">
              <w:t>- If representing a group of UEs, this parameter shall contain the External GroupId.</w:t>
            </w:r>
          </w:p>
          <w:p w14:paraId="72209113" w14:textId="77777777" w:rsidR="000260B1" w:rsidRPr="009C5B90" w:rsidRDefault="000260B1" w:rsidP="007C64A8">
            <w:pPr>
              <w:pStyle w:val="TAL"/>
            </w:pPr>
            <w:r w:rsidRPr="009C5B90">
              <w:tab/>
              <w:t>pattern: "^extgroupid-[^@]+@[^@]+$"</w:t>
            </w:r>
          </w:p>
          <w:p w14:paraId="666A8162" w14:textId="77777777" w:rsidR="000260B1" w:rsidRPr="009C5B90" w:rsidRDefault="000260B1" w:rsidP="007C64A8">
            <w:pPr>
              <w:pStyle w:val="TAL"/>
            </w:pPr>
          </w:p>
          <w:p w14:paraId="1EF28204" w14:textId="77777777" w:rsidR="000260B1" w:rsidRPr="009C5B90" w:rsidRDefault="000260B1" w:rsidP="007C64A8">
            <w:pPr>
              <w:pStyle w:val="TAL"/>
            </w:pPr>
            <w:r w:rsidRPr="009C5B90">
              <w:rPr>
                <w:rFonts w:hint="eastAsia"/>
              </w:rPr>
              <w:t>- If representing any UE, this parameter shall contain "anyUE".</w:t>
            </w:r>
          </w:p>
          <w:p w14:paraId="58729F21" w14:textId="77777777" w:rsidR="000260B1" w:rsidRPr="009C5B90" w:rsidRDefault="000260B1" w:rsidP="007C64A8">
            <w:pPr>
              <w:pStyle w:val="TAL"/>
              <w:rPr>
                <w:lang w:val="en-US"/>
              </w:rPr>
            </w:pPr>
            <w:r w:rsidRPr="009C5B90">
              <w:tab/>
              <w:t>pattern: "^anyUE$"</w:t>
            </w:r>
          </w:p>
          <w:p w14:paraId="404FA05C" w14:textId="77777777" w:rsidR="000260B1" w:rsidRPr="009C5B90" w:rsidRDefault="000260B1" w:rsidP="007C64A8">
            <w:pPr>
              <w:pStyle w:val="TAL"/>
              <w:rPr>
                <w:lang w:val="en-US"/>
              </w:rPr>
            </w:pPr>
          </w:p>
        </w:tc>
      </w:tr>
      <w:tr w:rsidR="000260B1" w:rsidRPr="009C5B90" w14:paraId="5744121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tcPr>
          <w:p w14:paraId="1146FFBF" w14:textId="77777777" w:rsidR="000260B1" w:rsidRPr="009C5B90" w:rsidRDefault="000260B1" w:rsidP="007C64A8">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BCDF530" w14:textId="77777777" w:rsidR="000260B1" w:rsidRPr="009C5B90" w:rsidRDefault="000260B1" w:rsidP="007C64A8">
            <w:pPr>
              <w:pStyle w:val="TAL"/>
              <w:rPr>
                <w:lang w:val="en-US"/>
              </w:rPr>
            </w:pPr>
            <w:r w:rsidRPr="009C5B90">
              <w:t xml:space="preserve">The string identifying the </w:t>
            </w:r>
            <w:r w:rsidRPr="009C5B90">
              <w:rPr>
                <w:rFonts w:cs="Arial"/>
                <w:szCs w:val="18"/>
              </w:rPr>
              <w:t>originating AF</w:t>
            </w:r>
          </w:p>
        </w:tc>
      </w:tr>
    </w:tbl>
    <w:p w14:paraId="69780773" w14:textId="77777777" w:rsidR="000260B1" w:rsidRDefault="000260B1" w:rsidP="000260B1"/>
    <w:p w14:paraId="3CC2BEF6" w14:textId="77777777" w:rsidR="000260B1" w:rsidRDefault="000260B1" w:rsidP="000260B1">
      <w:pPr>
        <w:pStyle w:val="Heading4"/>
      </w:pPr>
      <w:bookmarkStart w:id="1039" w:name="_Toc90586872"/>
      <w:bookmarkStart w:id="1040" w:name="_Toc106616391"/>
      <w:bookmarkStart w:id="1041" w:name="_Toc122101087"/>
      <w:bookmarkStart w:id="1042" w:name="_Toc161910650"/>
      <w:r>
        <w:t>5.2.14B.3</w:t>
      </w:r>
      <w:r>
        <w:tab/>
        <w:t>Resource Standard Methods</w:t>
      </w:r>
      <w:bookmarkEnd w:id="1039"/>
      <w:bookmarkEnd w:id="1040"/>
      <w:bookmarkEnd w:id="1041"/>
      <w:bookmarkEnd w:id="1042"/>
    </w:p>
    <w:p w14:paraId="1624CAB2" w14:textId="77777777" w:rsidR="000260B1" w:rsidRDefault="000260B1" w:rsidP="000260B1">
      <w:pPr>
        <w:pStyle w:val="Heading5"/>
      </w:pPr>
      <w:bookmarkStart w:id="1043" w:name="_Toc90586873"/>
      <w:bookmarkStart w:id="1044" w:name="_Toc106616392"/>
      <w:bookmarkStart w:id="1045" w:name="_Toc122101088"/>
      <w:bookmarkStart w:id="1046" w:name="_Toc161910651"/>
      <w:r>
        <w:t>5.2.14B.3.</w:t>
      </w:r>
      <w:r>
        <w:rPr>
          <w:lang w:eastAsia="zh-CN"/>
        </w:rPr>
        <w:t>1</w:t>
      </w:r>
      <w:r>
        <w:tab/>
        <w:t>PUT</w:t>
      </w:r>
      <w:bookmarkEnd w:id="1043"/>
      <w:bookmarkEnd w:id="1044"/>
      <w:bookmarkEnd w:id="1045"/>
      <w:bookmarkEnd w:id="1046"/>
    </w:p>
    <w:p w14:paraId="1C80D4A6" w14:textId="77777777" w:rsidR="000260B1" w:rsidRPr="00B3056F" w:rsidRDefault="000260B1" w:rsidP="000260B1">
      <w:r w:rsidRPr="00B3056F">
        <w:t xml:space="preserve">This method shall support the URI query parameters specified in table </w:t>
      </w:r>
      <w:r>
        <w:t>5.2.14B.3.1-1</w:t>
      </w:r>
      <w:r w:rsidRPr="00B3056F">
        <w:t>.</w:t>
      </w:r>
    </w:p>
    <w:p w14:paraId="156AB0CF" w14:textId="77777777" w:rsidR="000260B1" w:rsidRPr="00B3056F" w:rsidRDefault="000260B1" w:rsidP="000260B1">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260B1" w:rsidRPr="009C5B90" w14:paraId="2E890E5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0DBA22" w14:textId="77777777" w:rsidR="000260B1" w:rsidRPr="009C5B90" w:rsidRDefault="000260B1" w:rsidP="007C64A8">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AA8863" w14:textId="77777777" w:rsidR="000260B1" w:rsidRPr="009C5B90" w:rsidRDefault="000260B1" w:rsidP="007C64A8">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3F163B" w14:textId="77777777" w:rsidR="000260B1" w:rsidRPr="009C5B90" w:rsidRDefault="000260B1" w:rsidP="007C64A8">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44AE39" w14:textId="77777777" w:rsidR="000260B1" w:rsidRPr="009C5B90" w:rsidRDefault="000260B1" w:rsidP="007C64A8">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FDCA3E9" w14:textId="77777777" w:rsidR="000260B1" w:rsidRPr="009C5B90" w:rsidRDefault="000260B1" w:rsidP="007C64A8">
            <w:pPr>
              <w:pStyle w:val="TAH"/>
            </w:pPr>
            <w:r w:rsidRPr="009C5B90">
              <w:t>Description</w:t>
            </w:r>
          </w:p>
        </w:tc>
      </w:tr>
      <w:tr w:rsidR="000260B1" w:rsidRPr="009C5B90" w14:paraId="23617E4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F8F521" w14:textId="77777777" w:rsidR="000260B1" w:rsidRPr="009C5B90" w:rsidRDefault="000260B1" w:rsidP="007C64A8">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BE0C9AF" w14:textId="77777777" w:rsidR="000260B1" w:rsidRPr="009C5B90" w:rsidRDefault="000260B1" w:rsidP="007C64A8">
            <w:pPr>
              <w:pStyle w:val="TAL"/>
            </w:pPr>
          </w:p>
        </w:tc>
        <w:tc>
          <w:tcPr>
            <w:tcW w:w="217" w:type="pct"/>
            <w:tcBorders>
              <w:top w:val="single" w:sz="4" w:space="0" w:color="auto"/>
              <w:left w:val="single" w:sz="6" w:space="0" w:color="000000"/>
              <w:bottom w:val="single" w:sz="6" w:space="0" w:color="000000"/>
              <w:right w:val="single" w:sz="6" w:space="0" w:color="000000"/>
            </w:tcBorders>
          </w:tcPr>
          <w:p w14:paraId="19A5F81F" w14:textId="77777777" w:rsidR="000260B1" w:rsidRPr="009C5B90" w:rsidRDefault="000260B1" w:rsidP="007C64A8">
            <w:pPr>
              <w:pStyle w:val="TAC"/>
            </w:pPr>
          </w:p>
        </w:tc>
        <w:tc>
          <w:tcPr>
            <w:tcW w:w="581" w:type="pct"/>
            <w:tcBorders>
              <w:top w:val="single" w:sz="4" w:space="0" w:color="auto"/>
              <w:left w:val="single" w:sz="6" w:space="0" w:color="000000"/>
              <w:bottom w:val="single" w:sz="6" w:space="0" w:color="000000"/>
              <w:right w:val="single" w:sz="6" w:space="0" w:color="000000"/>
            </w:tcBorders>
          </w:tcPr>
          <w:p w14:paraId="0F2C83EC" w14:textId="77777777" w:rsidR="000260B1" w:rsidRPr="009C5B90" w:rsidRDefault="000260B1" w:rsidP="007C64A8">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9CDB33A" w14:textId="77777777" w:rsidR="000260B1" w:rsidRPr="009C5B90" w:rsidRDefault="000260B1" w:rsidP="007C64A8">
            <w:pPr>
              <w:pStyle w:val="TAL"/>
            </w:pPr>
          </w:p>
        </w:tc>
      </w:tr>
    </w:tbl>
    <w:p w14:paraId="6E364B32" w14:textId="77777777" w:rsidR="000260B1" w:rsidRPr="00B3056F" w:rsidRDefault="000260B1" w:rsidP="000260B1"/>
    <w:p w14:paraId="33EFC276" w14:textId="77777777" w:rsidR="000260B1" w:rsidRPr="00B3056F" w:rsidRDefault="000260B1" w:rsidP="000260B1">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1004081B" w14:textId="77777777" w:rsidR="000260B1" w:rsidRPr="00B3056F" w:rsidRDefault="000260B1" w:rsidP="000260B1">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60B1" w:rsidRPr="009C5B90" w14:paraId="4BD833E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7A21E" w14:textId="77777777" w:rsidR="000260B1" w:rsidRPr="009C5B90" w:rsidRDefault="000260B1" w:rsidP="007C64A8">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D3161D" w14:textId="77777777" w:rsidR="000260B1" w:rsidRPr="009C5B90" w:rsidRDefault="000260B1" w:rsidP="007C64A8">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043FBB" w14:textId="77777777" w:rsidR="000260B1" w:rsidRPr="009C5B90" w:rsidRDefault="000260B1" w:rsidP="007C64A8">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EA09" w14:textId="77777777" w:rsidR="000260B1" w:rsidRPr="009C5B90" w:rsidRDefault="000260B1" w:rsidP="007C64A8">
            <w:pPr>
              <w:pStyle w:val="TAH"/>
            </w:pPr>
            <w:r w:rsidRPr="009C5B90">
              <w:t>Description</w:t>
            </w:r>
          </w:p>
        </w:tc>
      </w:tr>
      <w:tr w:rsidR="000260B1" w:rsidRPr="009C5B90" w14:paraId="0A29816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4C46EA" w14:textId="77777777" w:rsidR="000260B1" w:rsidRPr="009C5B90" w:rsidRDefault="000260B1" w:rsidP="007C64A8">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49494D9B" w14:textId="77777777" w:rsidR="000260B1" w:rsidRPr="009C5B90" w:rsidRDefault="000260B1" w:rsidP="007C64A8">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1C3321E8" w14:textId="77777777" w:rsidR="000260B1" w:rsidRPr="009C5B90" w:rsidRDefault="000260B1" w:rsidP="007C64A8">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A878A7" w14:textId="77777777" w:rsidR="000260B1" w:rsidRPr="009C5B90" w:rsidRDefault="000260B1" w:rsidP="007C64A8">
            <w:pPr>
              <w:pStyle w:val="TAL"/>
            </w:pPr>
            <w:r w:rsidRPr="009C5B90">
              <w:t>Contains a Parameter Provisioning Data entry</w:t>
            </w:r>
          </w:p>
        </w:tc>
      </w:tr>
    </w:tbl>
    <w:p w14:paraId="7556F5A8" w14:textId="77777777" w:rsidR="000260B1" w:rsidRPr="00B3056F" w:rsidRDefault="000260B1" w:rsidP="000260B1"/>
    <w:p w14:paraId="241B1DAD" w14:textId="77777777" w:rsidR="000260B1" w:rsidRPr="00B3056F" w:rsidRDefault="000260B1" w:rsidP="000260B1">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60B1" w:rsidRPr="009C5B90" w14:paraId="1710B4C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4E4233" w14:textId="77777777" w:rsidR="000260B1" w:rsidRPr="009C5B90" w:rsidRDefault="000260B1" w:rsidP="007C64A8">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4E7BE4" w14:textId="77777777" w:rsidR="000260B1" w:rsidRPr="009C5B90" w:rsidRDefault="000260B1" w:rsidP="007C64A8">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F399BE" w14:textId="77777777" w:rsidR="000260B1" w:rsidRPr="009C5B90" w:rsidRDefault="000260B1" w:rsidP="007C64A8">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DE58A" w14:textId="77777777" w:rsidR="000260B1" w:rsidRPr="009C5B90" w:rsidRDefault="000260B1" w:rsidP="007C64A8">
            <w:pPr>
              <w:pStyle w:val="TAH"/>
            </w:pPr>
            <w:r w:rsidRPr="009C5B90">
              <w:t>Response</w:t>
            </w:r>
          </w:p>
          <w:p w14:paraId="763BBEF7" w14:textId="77777777" w:rsidR="000260B1" w:rsidRPr="009C5B90" w:rsidRDefault="000260B1" w:rsidP="007C64A8">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19EFC8" w14:textId="77777777" w:rsidR="000260B1" w:rsidRPr="009C5B90" w:rsidRDefault="000260B1" w:rsidP="007C64A8">
            <w:pPr>
              <w:pStyle w:val="TAH"/>
            </w:pPr>
            <w:r w:rsidRPr="009C5B90">
              <w:t>Description</w:t>
            </w:r>
          </w:p>
        </w:tc>
      </w:tr>
      <w:tr w:rsidR="000260B1" w:rsidRPr="009C5B90" w14:paraId="056D647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F4307F" w14:textId="77777777" w:rsidR="000260B1" w:rsidRPr="009C5B90" w:rsidRDefault="000260B1" w:rsidP="007C64A8">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10F58228" w14:textId="77777777" w:rsidR="000260B1" w:rsidRPr="009C5B90" w:rsidRDefault="000260B1" w:rsidP="007C64A8">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58F027D" w14:textId="77777777" w:rsidR="000260B1" w:rsidRPr="009C5B90" w:rsidRDefault="000260B1" w:rsidP="007C64A8">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A5F339A" w14:textId="77777777" w:rsidR="000260B1" w:rsidRPr="009C5B90" w:rsidRDefault="000260B1" w:rsidP="007C64A8">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4B6BA5" w14:textId="77777777" w:rsidR="000260B1" w:rsidRPr="009C5B90" w:rsidRDefault="000260B1" w:rsidP="007C64A8">
            <w:pPr>
              <w:pStyle w:val="TAL"/>
            </w:pPr>
            <w:r w:rsidRPr="009C5B90">
              <w:t>Indicates a successful creation of the resource.</w:t>
            </w:r>
          </w:p>
        </w:tc>
      </w:tr>
      <w:tr w:rsidR="000260B1" w:rsidRPr="009C5B90" w14:paraId="4E32604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B42D07" w14:textId="77777777" w:rsidR="000260B1" w:rsidRPr="009C5B90" w:rsidRDefault="000260B1" w:rsidP="007C64A8">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2B3052CA" w14:textId="77777777" w:rsidR="000260B1" w:rsidRPr="009C5B90" w:rsidRDefault="000260B1" w:rsidP="007C64A8">
            <w:pPr>
              <w:pStyle w:val="TAC"/>
            </w:pPr>
          </w:p>
        </w:tc>
        <w:tc>
          <w:tcPr>
            <w:tcW w:w="649" w:type="pct"/>
            <w:tcBorders>
              <w:top w:val="single" w:sz="4" w:space="0" w:color="auto"/>
              <w:left w:val="single" w:sz="6" w:space="0" w:color="000000"/>
              <w:bottom w:val="single" w:sz="4" w:space="0" w:color="auto"/>
              <w:right w:val="single" w:sz="6" w:space="0" w:color="000000"/>
            </w:tcBorders>
          </w:tcPr>
          <w:p w14:paraId="77E4E2C6" w14:textId="77777777" w:rsidR="000260B1" w:rsidRPr="009C5B90" w:rsidRDefault="000260B1" w:rsidP="007C64A8">
            <w:pPr>
              <w:pStyle w:val="TAL"/>
            </w:pPr>
          </w:p>
        </w:tc>
        <w:tc>
          <w:tcPr>
            <w:tcW w:w="583" w:type="pct"/>
            <w:tcBorders>
              <w:top w:val="single" w:sz="4" w:space="0" w:color="auto"/>
              <w:left w:val="single" w:sz="6" w:space="0" w:color="000000"/>
              <w:bottom w:val="single" w:sz="4" w:space="0" w:color="auto"/>
              <w:right w:val="single" w:sz="6" w:space="0" w:color="000000"/>
            </w:tcBorders>
          </w:tcPr>
          <w:p w14:paraId="22DCCC81" w14:textId="77777777" w:rsidR="000260B1" w:rsidRPr="009C5B90" w:rsidRDefault="000260B1" w:rsidP="007C64A8">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B9E2D09" w14:textId="77777777" w:rsidR="000260B1" w:rsidRPr="009C5B90" w:rsidRDefault="000260B1" w:rsidP="007C64A8">
            <w:pPr>
              <w:pStyle w:val="TAL"/>
            </w:pPr>
            <w:r w:rsidRPr="009C5B90">
              <w:t>Indicates a successful update of the resource. An empty response shall be returned.</w:t>
            </w:r>
          </w:p>
        </w:tc>
      </w:tr>
      <w:tr w:rsidR="000260B1" w:rsidRPr="009C5B90" w14:paraId="608027B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44B7F" w14:textId="77777777" w:rsidR="000260B1" w:rsidRPr="009C5B90" w:rsidRDefault="000260B1" w:rsidP="007C64A8">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22F140D3" w14:textId="77777777" w:rsidR="000260B1" w:rsidRPr="009C5B90" w:rsidRDefault="000260B1" w:rsidP="007C64A8">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C509188" w14:textId="77777777" w:rsidR="000260B1" w:rsidRPr="009C5B90" w:rsidRDefault="000260B1" w:rsidP="007C64A8">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9EBCEB2" w14:textId="77777777" w:rsidR="000260B1" w:rsidRPr="009C5B90" w:rsidRDefault="000260B1" w:rsidP="007C64A8">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6556A9" w14:textId="77777777" w:rsidR="000260B1" w:rsidRPr="009C5B90" w:rsidRDefault="000260B1" w:rsidP="007C64A8">
            <w:pPr>
              <w:pStyle w:val="TAL"/>
            </w:pPr>
            <w:r w:rsidRPr="009C5B90">
              <w:t>The "cause" attribute may be used to indicate one of the following application errors:</w:t>
            </w:r>
          </w:p>
          <w:p w14:paraId="38BA5CA0" w14:textId="77777777" w:rsidR="000260B1" w:rsidRPr="009C5B90" w:rsidRDefault="000260B1" w:rsidP="007C64A8">
            <w:pPr>
              <w:pStyle w:val="TAL"/>
            </w:pPr>
            <w:r w:rsidRPr="009C5B90">
              <w:t>- CREATION_NOT_ALLOWED</w:t>
            </w:r>
          </w:p>
        </w:tc>
      </w:tr>
      <w:tr w:rsidR="000260B1" w:rsidRPr="009C5B90" w14:paraId="62DBCAA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F624E" w14:textId="77777777" w:rsidR="000260B1" w:rsidRPr="009C5B90" w:rsidRDefault="000260B1" w:rsidP="007C64A8">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44EB1C3C" w14:textId="77777777" w:rsidR="000260B1" w:rsidRPr="009C5B90" w:rsidRDefault="000260B1" w:rsidP="007C64A8">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0AA6F1BB" w14:textId="77777777" w:rsidR="000260B1" w:rsidRPr="009C5B90" w:rsidRDefault="000260B1" w:rsidP="007C64A8">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419454CC" w14:textId="77777777" w:rsidR="000260B1" w:rsidRPr="009C5B90" w:rsidRDefault="000260B1" w:rsidP="007C64A8">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85E2FC" w14:textId="77777777" w:rsidR="000260B1" w:rsidRPr="009C5B90" w:rsidRDefault="000260B1" w:rsidP="007C64A8">
            <w:pPr>
              <w:pStyle w:val="TAL"/>
            </w:pPr>
            <w:r w:rsidRPr="009C5B90">
              <w:t>The "cause" attribute may be used to indicate one of the following application errors:</w:t>
            </w:r>
          </w:p>
          <w:p w14:paraId="1561C553" w14:textId="77777777" w:rsidR="000260B1" w:rsidRPr="009C5B90" w:rsidRDefault="000260B1" w:rsidP="007C64A8">
            <w:pPr>
              <w:pStyle w:val="TAL"/>
            </w:pPr>
            <w:r w:rsidRPr="009C5B90">
              <w:t>- USER_NOT_FOUND</w:t>
            </w:r>
          </w:p>
        </w:tc>
      </w:tr>
      <w:tr w:rsidR="000260B1" w:rsidRPr="009C5B90" w14:paraId="36ACD824"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4FA7024" w14:textId="77777777" w:rsidR="000260B1" w:rsidRPr="009C5B90" w:rsidRDefault="000260B1" w:rsidP="007C64A8">
            <w:pPr>
              <w:pStyle w:val="TAN"/>
            </w:pPr>
            <w:r w:rsidRPr="009C5B90">
              <w:t>NOTE:</w:t>
            </w:r>
            <w:r w:rsidRPr="009C5B90">
              <w:tab/>
              <w:t>In addition, common data structures as listed in table 5.2.7.1-1 of 3GPP TS 29.500 [4] are supported.</w:t>
            </w:r>
          </w:p>
        </w:tc>
      </w:tr>
    </w:tbl>
    <w:p w14:paraId="1FECA65C" w14:textId="77777777" w:rsidR="000260B1" w:rsidRDefault="000260B1" w:rsidP="000260B1"/>
    <w:p w14:paraId="54B6E39F" w14:textId="77777777" w:rsidR="000260B1" w:rsidRDefault="000260B1" w:rsidP="000260B1">
      <w:pPr>
        <w:pStyle w:val="Heading5"/>
      </w:pPr>
      <w:bookmarkStart w:id="1047" w:name="_Toc90586874"/>
      <w:bookmarkStart w:id="1048" w:name="_Toc106616393"/>
      <w:bookmarkStart w:id="1049" w:name="_Toc122101089"/>
      <w:bookmarkStart w:id="1050" w:name="_Toc161910652"/>
      <w:r>
        <w:lastRenderedPageBreak/>
        <w:t>5.2.14B.3.</w:t>
      </w:r>
      <w:r>
        <w:rPr>
          <w:lang w:eastAsia="zh-CN"/>
        </w:rPr>
        <w:t>2</w:t>
      </w:r>
      <w:r>
        <w:tab/>
        <w:t>DELETE</w:t>
      </w:r>
      <w:bookmarkEnd w:id="1047"/>
      <w:bookmarkEnd w:id="1048"/>
      <w:bookmarkEnd w:id="1049"/>
      <w:bookmarkEnd w:id="1050"/>
    </w:p>
    <w:p w14:paraId="0747408E" w14:textId="77777777" w:rsidR="000260B1" w:rsidRPr="00B3056F" w:rsidRDefault="000260B1" w:rsidP="000260B1">
      <w:r w:rsidRPr="00B3056F">
        <w:t xml:space="preserve">This method shall support the URI query parameters specified in table </w:t>
      </w:r>
      <w:r>
        <w:t>5.2.14B.3.2</w:t>
      </w:r>
      <w:r w:rsidRPr="00B3056F">
        <w:t>-1.</w:t>
      </w:r>
    </w:p>
    <w:p w14:paraId="53842961" w14:textId="77777777" w:rsidR="000260B1" w:rsidRPr="00B3056F" w:rsidRDefault="000260B1" w:rsidP="000260B1">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260B1" w:rsidRPr="009C5B90" w14:paraId="3BE8A85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344502" w14:textId="77777777" w:rsidR="000260B1" w:rsidRPr="009C5B90" w:rsidRDefault="000260B1" w:rsidP="007C64A8">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81E3D" w14:textId="77777777" w:rsidR="000260B1" w:rsidRPr="009C5B90" w:rsidRDefault="000260B1" w:rsidP="007C64A8">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BCF310" w14:textId="77777777" w:rsidR="000260B1" w:rsidRPr="009C5B90" w:rsidRDefault="000260B1" w:rsidP="007C64A8">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56BAD" w14:textId="77777777" w:rsidR="000260B1" w:rsidRPr="009C5B90" w:rsidRDefault="000260B1" w:rsidP="007C64A8">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0C0B4E6" w14:textId="77777777" w:rsidR="000260B1" w:rsidRPr="009C5B90" w:rsidRDefault="000260B1" w:rsidP="007C64A8">
            <w:pPr>
              <w:pStyle w:val="TAH"/>
            </w:pPr>
            <w:r w:rsidRPr="009C5B90">
              <w:t>Description</w:t>
            </w:r>
          </w:p>
        </w:tc>
      </w:tr>
      <w:tr w:rsidR="000260B1" w:rsidRPr="009C5B90" w14:paraId="2A4D343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F8BDD" w14:textId="77777777" w:rsidR="000260B1" w:rsidRPr="009C5B90" w:rsidRDefault="000260B1" w:rsidP="007C64A8">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08F59134" w14:textId="77777777" w:rsidR="000260B1" w:rsidRPr="009C5B90" w:rsidRDefault="000260B1" w:rsidP="007C64A8">
            <w:pPr>
              <w:pStyle w:val="TAL"/>
            </w:pPr>
          </w:p>
        </w:tc>
        <w:tc>
          <w:tcPr>
            <w:tcW w:w="217" w:type="pct"/>
            <w:tcBorders>
              <w:top w:val="single" w:sz="4" w:space="0" w:color="auto"/>
              <w:left w:val="single" w:sz="6" w:space="0" w:color="000000"/>
              <w:bottom w:val="single" w:sz="6" w:space="0" w:color="000000"/>
              <w:right w:val="single" w:sz="6" w:space="0" w:color="000000"/>
            </w:tcBorders>
          </w:tcPr>
          <w:p w14:paraId="4FD02B4A" w14:textId="77777777" w:rsidR="000260B1" w:rsidRPr="009C5B90" w:rsidRDefault="000260B1" w:rsidP="007C64A8">
            <w:pPr>
              <w:pStyle w:val="TAC"/>
            </w:pPr>
          </w:p>
        </w:tc>
        <w:tc>
          <w:tcPr>
            <w:tcW w:w="581" w:type="pct"/>
            <w:tcBorders>
              <w:top w:val="single" w:sz="4" w:space="0" w:color="auto"/>
              <w:left w:val="single" w:sz="6" w:space="0" w:color="000000"/>
              <w:bottom w:val="single" w:sz="6" w:space="0" w:color="000000"/>
              <w:right w:val="single" w:sz="6" w:space="0" w:color="000000"/>
            </w:tcBorders>
          </w:tcPr>
          <w:p w14:paraId="0019A6F4" w14:textId="77777777" w:rsidR="000260B1" w:rsidRPr="009C5B90" w:rsidRDefault="000260B1" w:rsidP="007C64A8">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32695C9" w14:textId="77777777" w:rsidR="000260B1" w:rsidRPr="009C5B90" w:rsidRDefault="000260B1" w:rsidP="007C64A8">
            <w:pPr>
              <w:pStyle w:val="TAL"/>
            </w:pPr>
          </w:p>
        </w:tc>
      </w:tr>
    </w:tbl>
    <w:p w14:paraId="6ED9BEC8" w14:textId="77777777" w:rsidR="000260B1" w:rsidRPr="00B3056F" w:rsidRDefault="000260B1" w:rsidP="000260B1"/>
    <w:p w14:paraId="3278E875" w14:textId="77777777" w:rsidR="000260B1" w:rsidRPr="00B3056F" w:rsidRDefault="000260B1" w:rsidP="000260B1">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37A9643" w14:textId="77777777" w:rsidR="000260B1" w:rsidRPr="00B3056F" w:rsidRDefault="000260B1" w:rsidP="000260B1">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60B1" w:rsidRPr="009C5B90" w14:paraId="4E0CA770"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0E3664C" w14:textId="77777777" w:rsidR="000260B1" w:rsidRPr="009C5B90" w:rsidRDefault="000260B1" w:rsidP="007C64A8">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D86945" w14:textId="77777777" w:rsidR="000260B1" w:rsidRPr="009C5B90" w:rsidRDefault="000260B1" w:rsidP="007C64A8">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4B590E" w14:textId="77777777" w:rsidR="000260B1" w:rsidRPr="009C5B90" w:rsidRDefault="000260B1" w:rsidP="007C64A8">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8A43185" w14:textId="77777777" w:rsidR="000260B1" w:rsidRPr="009C5B90" w:rsidRDefault="000260B1" w:rsidP="007C64A8">
            <w:pPr>
              <w:pStyle w:val="TAH"/>
            </w:pPr>
            <w:r w:rsidRPr="009C5B90">
              <w:t>Description</w:t>
            </w:r>
          </w:p>
        </w:tc>
      </w:tr>
      <w:tr w:rsidR="000260B1" w:rsidRPr="009C5B90" w14:paraId="6DD40793"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568051B9" w14:textId="77777777" w:rsidR="000260B1" w:rsidRPr="009C5B90" w:rsidRDefault="000260B1" w:rsidP="007C64A8">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13CBFE7A" w14:textId="77777777" w:rsidR="000260B1" w:rsidRPr="009C5B90" w:rsidRDefault="000260B1" w:rsidP="007C64A8">
            <w:pPr>
              <w:pStyle w:val="TAC"/>
            </w:pPr>
          </w:p>
        </w:tc>
        <w:tc>
          <w:tcPr>
            <w:tcW w:w="1276" w:type="dxa"/>
            <w:tcBorders>
              <w:top w:val="single" w:sz="4" w:space="0" w:color="auto"/>
              <w:left w:val="single" w:sz="6" w:space="0" w:color="000000"/>
              <w:bottom w:val="single" w:sz="6" w:space="0" w:color="000000"/>
              <w:right w:val="single" w:sz="6" w:space="0" w:color="000000"/>
            </w:tcBorders>
          </w:tcPr>
          <w:p w14:paraId="13EE40C0" w14:textId="77777777" w:rsidR="000260B1" w:rsidRPr="009C5B90" w:rsidRDefault="000260B1" w:rsidP="007C64A8">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3636C298" w14:textId="77777777" w:rsidR="000260B1" w:rsidRPr="009C5B90" w:rsidRDefault="000260B1" w:rsidP="007C64A8">
            <w:pPr>
              <w:pStyle w:val="TAL"/>
            </w:pPr>
          </w:p>
        </w:tc>
      </w:tr>
    </w:tbl>
    <w:p w14:paraId="7A3381BE" w14:textId="77777777" w:rsidR="000260B1" w:rsidRDefault="000260B1" w:rsidP="000260B1">
      <w:pPr>
        <w:pStyle w:val="TH"/>
      </w:pPr>
    </w:p>
    <w:p w14:paraId="2505533B" w14:textId="77777777" w:rsidR="000260B1" w:rsidRPr="00B3056F" w:rsidRDefault="000260B1" w:rsidP="000260B1">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60B1" w:rsidRPr="009C5B90" w14:paraId="309DE16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56C5FD" w14:textId="77777777" w:rsidR="000260B1" w:rsidRPr="009C5B90" w:rsidRDefault="000260B1" w:rsidP="007C64A8">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F666A9" w14:textId="77777777" w:rsidR="000260B1" w:rsidRPr="009C5B90" w:rsidRDefault="000260B1" w:rsidP="007C64A8">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CD1C83" w14:textId="77777777" w:rsidR="000260B1" w:rsidRPr="009C5B90" w:rsidRDefault="000260B1" w:rsidP="007C64A8">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DCBB37E" w14:textId="77777777" w:rsidR="000260B1" w:rsidRPr="009C5B90" w:rsidRDefault="000260B1" w:rsidP="007C64A8">
            <w:pPr>
              <w:pStyle w:val="TAH"/>
            </w:pPr>
            <w:r w:rsidRPr="009C5B90">
              <w:t>Response</w:t>
            </w:r>
          </w:p>
          <w:p w14:paraId="1AB1C3D0" w14:textId="77777777" w:rsidR="000260B1" w:rsidRPr="009C5B90" w:rsidRDefault="000260B1" w:rsidP="007C64A8">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30B1D0A4" w14:textId="77777777" w:rsidR="000260B1" w:rsidRPr="009C5B90" w:rsidRDefault="000260B1" w:rsidP="007C64A8">
            <w:pPr>
              <w:pStyle w:val="TAH"/>
            </w:pPr>
            <w:r w:rsidRPr="009C5B90">
              <w:t>Description</w:t>
            </w:r>
          </w:p>
        </w:tc>
      </w:tr>
      <w:tr w:rsidR="000260B1" w:rsidRPr="009C5B90" w14:paraId="656DFDED"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DCB3E9" w14:textId="77777777" w:rsidR="000260B1" w:rsidRPr="009C5B90" w:rsidRDefault="000260B1" w:rsidP="007C64A8">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34EED1C7" w14:textId="77777777" w:rsidR="000260B1" w:rsidRPr="009C5B90" w:rsidRDefault="000260B1" w:rsidP="007C64A8">
            <w:pPr>
              <w:pStyle w:val="TAC"/>
            </w:pPr>
          </w:p>
        </w:tc>
        <w:tc>
          <w:tcPr>
            <w:tcW w:w="649" w:type="pct"/>
            <w:tcBorders>
              <w:top w:val="single" w:sz="4" w:space="0" w:color="auto"/>
              <w:left w:val="single" w:sz="6" w:space="0" w:color="000000"/>
              <w:bottom w:val="single" w:sz="4" w:space="0" w:color="auto"/>
              <w:right w:val="single" w:sz="6" w:space="0" w:color="000000"/>
            </w:tcBorders>
          </w:tcPr>
          <w:p w14:paraId="48F29ADB" w14:textId="77777777" w:rsidR="000260B1" w:rsidRPr="009C5B90" w:rsidRDefault="000260B1" w:rsidP="007C64A8">
            <w:pPr>
              <w:pStyle w:val="TAL"/>
            </w:pPr>
          </w:p>
        </w:tc>
        <w:tc>
          <w:tcPr>
            <w:tcW w:w="583" w:type="pct"/>
            <w:tcBorders>
              <w:top w:val="single" w:sz="4" w:space="0" w:color="auto"/>
              <w:left w:val="single" w:sz="6" w:space="0" w:color="000000"/>
              <w:bottom w:val="single" w:sz="4" w:space="0" w:color="auto"/>
              <w:right w:val="single" w:sz="6" w:space="0" w:color="000000"/>
            </w:tcBorders>
          </w:tcPr>
          <w:p w14:paraId="1E2B9C0D" w14:textId="77777777" w:rsidR="000260B1" w:rsidRPr="009C5B90" w:rsidRDefault="000260B1" w:rsidP="007C64A8">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0A0E660F" w14:textId="77777777" w:rsidR="000260B1" w:rsidRPr="009C5B90" w:rsidRDefault="000260B1" w:rsidP="007C64A8">
            <w:pPr>
              <w:pStyle w:val="TAL"/>
            </w:pPr>
            <w:r w:rsidRPr="009C5B90">
              <w:t>Upon success, an empty response body shall be returned</w:t>
            </w:r>
          </w:p>
        </w:tc>
      </w:tr>
      <w:tr w:rsidR="000260B1" w:rsidRPr="009C5B90" w14:paraId="4F521EA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B35AF1" w14:textId="77777777" w:rsidR="000260B1" w:rsidRPr="009C5B90" w:rsidRDefault="000260B1" w:rsidP="007C64A8">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46B4B454" w14:textId="77777777" w:rsidR="000260B1" w:rsidRPr="009C5B90" w:rsidRDefault="000260B1" w:rsidP="007C64A8">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D76E01F" w14:textId="77777777" w:rsidR="000260B1" w:rsidRPr="009C5B90" w:rsidRDefault="000260B1" w:rsidP="007C64A8">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7480C46C" w14:textId="77777777" w:rsidR="000260B1" w:rsidRPr="009C5B90" w:rsidRDefault="000260B1" w:rsidP="007C64A8">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AFC6829" w14:textId="77777777" w:rsidR="000260B1" w:rsidRPr="009C5B90" w:rsidRDefault="000260B1" w:rsidP="007C64A8">
            <w:pPr>
              <w:pStyle w:val="TAL"/>
            </w:pPr>
            <w:r w:rsidRPr="009C5B90">
              <w:t>The "cause" attribute may be used to indicate one of the following application errors:</w:t>
            </w:r>
          </w:p>
          <w:p w14:paraId="1034A95D" w14:textId="77777777" w:rsidR="000260B1" w:rsidRPr="009C5B90" w:rsidRDefault="000260B1" w:rsidP="007C64A8">
            <w:pPr>
              <w:pStyle w:val="TAL"/>
            </w:pPr>
            <w:r w:rsidRPr="009C5B90">
              <w:t>- USER_NOT_FOUND</w:t>
            </w:r>
          </w:p>
        </w:tc>
      </w:tr>
      <w:tr w:rsidR="000260B1" w:rsidRPr="009C5B90" w14:paraId="72912DC9"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C6F3D59" w14:textId="77777777" w:rsidR="000260B1" w:rsidRPr="009C5B90" w:rsidRDefault="000260B1" w:rsidP="007C64A8">
            <w:pPr>
              <w:pStyle w:val="TAN"/>
            </w:pPr>
            <w:r w:rsidRPr="009C5B90">
              <w:t>NOTE:</w:t>
            </w:r>
            <w:r w:rsidRPr="009C5B90">
              <w:tab/>
              <w:t>In addition, common data structures as listed in table 5.2.7.1-1 of 3GPP TS 29.500 [4] are supported.</w:t>
            </w:r>
          </w:p>
        </w:tc>
      </w:tr>
    </w:tbl>
    <w:p w14:paraId="46966989" w14:textId="77777777" w:rsidR="000260B1" w:rsidRDefault="000260B1" w:rsidP="000260B1"/>
    <w:p w14:paraId="135B8DCE" w14:textId="77777777" w:rsidR="000260B1" w:rsidRDefault="000260B1" w:rsidP="000260B1">
      <w:pPr>
        <w:pStyle w:val="Heading5"/>
      </w:pPr>
      <w:bookmarkStart w:id="1051" w:name="_Toc90586875"/>
      <w:bookmarkStart w:id="1052" w:name="_Toc106616394"/>
      <w:bookmarkStart w:id="1053" w:name="_Toc122101090"/>
      <w:bookmarkStart w:id="1054" w:name="_Toc161910653"/>
      <w:r>
        <w:t>5.2.14B.3.</w:t>
      </w:r>
      <w:r>
        <w:rPr>
          <w:lang w:eastAsia="zh-CN"/>
        </w:rPr>
        <w:t>3</w:t>
      </w:r>
      <w:r>
        <w:tab/>
        <w:t>GET</w:t>
      </w:r>
      <w:bookmarkEnd w:id="1051"/>
      <w:bookmarkEnd w:id="1052"/>
      <w:bookmarkEnd w:id="1053"/>
      <w:bookmarkEnd w:id="1054"/>
    </w:p>
    <w:p w14:paraId="3A5BD3EE" w14:textId="77777777" w:rsidR="000260B1" w:rsidRDefault="000260B1" w:rsidP="000260B1">
      <w:r>
        <w:t xml:space="preserve">This method retrieves the provisioned data of a given </w:t>
      </w:r>
      <w:r>
        <w:rPr>
          <w:lang w:eastAsia="zh-CN"/>
        </w:rPr>
        <w:t>UE</w:t>
      </w:r>
      <w:r>
        <w:t>.</w:t>
      </w:r>
    </w:p>
    <w:p w14:paraId="6FDE1EDC" w14:textId="77777777" w:rsidR="000260B1" w:rsidRDefault="000260B1" w:rsidP="000260B1">
      <w:r>
        <w:t>This method shall support the URI query parameters specified in table 5.2.14B.3.</w:t>
      </w:r>
      <w:r>
        <w:rPr>
          <w:lang w:eastAsia="zh-CN"/>
        </w:rPr>
        <w:t>3</w:t>
      </w:r>
      <w:r>
        <w:t>-1.</w:t>
      </w:r>
    </w:p>
    <w:p w14:paraId="3752D01D" w14:textId="77777777" w:rsidR="000260B1" w:rsidRDefault="000260B1" w:rsidP="000260B1">
      <w:pPr>
        <w:pStyle w:val="TH"/>
        <w:outlineLvl w:val="0"/>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0260B1" w:rsidRPr="009C5B90" w14:paraId="6C74FCE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06BB7A"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0533A72" w14:textId="77777777" w:rsidR="000260B1" w:rsidRPr="009C5B90" w:rsidRDefault="000260B1" w:rsidP="007C64A8">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3F5FC75" w14:textId="77777777" w:rsidR="000260B1" w:rsidRPr="009C5B90" w:rsidRDefault="000260B1" w:rsidP="007C64A8">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EE2F490" w14:textId="77777777" w:rsidR="000260B1" w:rsidRPr="009C5B90" w:rsidRDefault="000260B1" w:rsidP="007C64A8">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CD0CE9" w14:textId="77777777" w:rsidR="000260B1" w:rsidRPr="009C5B90" w:rsidRDefault="000260B1" w:rsidP="007C64A8">
            <w:pPr>
              <w:pStyle w:val="TAH"/>
              <w:rPr>
                <w:lang w:val="en-US"/>
              </w:rPr>
            </w:pPr>
            <w:r w:rsidRPr="009C5B90">
              <w:rPr>
                <w:lang w:val="en-US"/>
              </w:rPr>
              <w:t>Description</w:t>
            </w:r>
          </w:p>
        </w:tc>
      </w:tr>
      <w:tr w:rsidR="000260B1" w:rsidRPr="009C5B90" w14:paraId="48A6BAA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16A426"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2A4203F" w14:textId="77777777" w:rsidR="000260B1" w:rsidRPr="009C5B90" w:rsidRDefault="000260B1" w:rsidP="007C64A8">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6D75CD94" w14:textId="77777777" w:rsidR="000260B1" w:rsidRPr="009C5B90" w:rsidRDefault="000260B1" w:rsidP="007C64A8">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5B5C858D" w14:textId="77777777" w:rsidR="000260B1" w:rsidRPr="009C5B90" w:rsidRDefault="000260B1" w:rsidP="007C64A8">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077C5A74" w14:textId="3E7E0A07"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3F538072" w14:textId="77777777" w:rsidR="000260B1" w:rsidRDefault="000260B1" w:rsidP="000260B1"/>
    <w:p w14:paraId="01735ED9" w14:textId="77777777" w:rsidR="000260B1" w:rsidRDefault="000260B1" w:rsidP="000260B1">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420A5E9C" w14:textId="77777777" w:rsidR="000260B1" w:rsidRPr="00B3056F" w:rsidRDefault="000260B1" w:rsidP="000260B1">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60B1" w:rsidRPr="009C5B90" w14:paraId="612122A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DC4DDB" w14:textId="77777777" w:rsidR="000260B1" w:rsidRPr="009C5B90" w:rsidRDefault="000260B1" w:rsidP="007C64A8">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A39EED" w14:textId="77777777" w:rsidR="000260B1" w:rsidRPr="009C5B90" w:rsidRDefault="000260B1" w:rsidP="007C64A8">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14D82B" w14:textId="77777777" w:rsidR="000260B1" w:rsidRPr="009C5B90" w:rsidRDefault="000260B1" w:rsidP="007C64A8">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2B5BD05" w14:textId="77777777" w:rsidR="000260B1" w:rsidRPr="009C5B90" w:rsidRDefault="000260B1" w:rsidP="007C64A8">
            <w:pPr>
              <w:pStyle w:val="TAH"/>
            </w:pPr>
            <w:r w:rsidRPr="009C5B90">
              <w:t>Description</w:t>
            </w:r>
          </w:p>
        </w:tc>
      </w:tr>
      <w:tr w:rsidR="000260B1" w:rsidRPr="009C5B90" w14:paraId="69B8717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F3B8FED" w14:textId="77777777" w:rsidR="000260B1" w:rsidRPr="009C5B90" w:rsidRDefault="000260B1" w:rsidP="007C64A8">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3B0D4B78" w14:textId="77777777" w:rsidR="000260B1" w:rsidRPr="009C5B90" w:rsidRDefault="000260B1" w:rsidP="007C64A8">
            <w:pPr>
              <w:pStyle w:val="TAC"/>
            </w:pPr>
          </w:p>
        </w:tc>
        <w:tc>
          <w:tcPr>
            <w:tcW w:w="1276" w:type="dxa"/>
            <w:tcBorders>
              <w:top w:val="single" w:sz="4" w:space="0" w:color="auto"/>
              <w:left w:val="single" w:sz="6" w:space="0" w:color="000000"/>
              <w:bottom w:val="single" w:sz="6" w:space="0" w:color="000000"/>
              <w:right w:val="single" w:sz="6" w:space="0" w:color="000000"/>
            </w:tcBorders>
          </w:tcPr>
          <w:p w14:paraId="0815024E" w14:textId="77777777" w:rsidR="000260B1" w:rsidRPr="009C5B90" w:rsidRDefault="000260B1" w:rsidP="007C64A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06174B" w14:textId="77777777" w:rsidR="000260B1" w:rsidRPr="009C5B90" w:rsidRDefault="000260B1" w:rsidP="007C64A8">
            <w:pPr>
              <w:pStyle w:val="TAL"/>
            </w:pPr>
          </w:p>
        </w:tc>
      </w:tr>
    </w:tbl>
    <w:p w14:paraId="63E688B2" w14:textId="77777777" w:rsidR="000260B1" w:rsidRDefault="000260B1" w:rsidP="000260B1"/>
    <w:p w14:paraId="1E170F06" w14:textId="77777777" w:rsidR="000260B1" w:rsidRDefault="000260B1" w:rsidP="000260B1">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0260B1" w:rsidRPr="009C5B90" w14:paraId="161F8CF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A82468" w14:textId="77777777" w:rsidR="000260B1" w:rsidRPr="009C5B90" w:rsidRDefault="000260B1" w:rsidP="007C64A8">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4E8991B5" w14:textId="77777777" w:rsidR="000260B1" w:rsidRPr="009C5B90" w:rsidRDefault="000260B1" w:rsidP="007C64A8">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0EA7A433" w14:textId="77777777" w:rsidR="000260B1" w:rsidRPr="009C5B90" w:rsidRDefault="000260B1" w:rsidP="007C64A8">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5052EB07" w14:textId="77777777" w:rsidR="000260B1" w:rsidRPr="009C5B90" w:rsidRDefault="000260B1" w:rsidP="007C64A8">
            <w:pPr>
              <w:pStyle w:val="TAH"/>
              <w:rPr>
                <w:lang w:val="en-US"/>
              </w:rPr>
            </w:pPr>
            <w:r w:rsidRPr="009C5B90">
              <w:rPr>
                <w:lang w:val="en-US"/>
              </w:rPr>
              <w:t>Response</w:t>
            </w:r>
          </w:p>
          <w:p w14:paraId="180F55B8" w14:textId="77777777" w:rsidR="000260B1" w:rsidRPr="009C5B90" w:rsidRDefault="000260B1" w:rsidP="007C64A8">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1F583615" w14:textId="77777777" w:rsidR="000260B1" w:rsidRPr="009C5B90" w:rsidRDefault="000260B1" w:rsidP="007C64A8">
            <w:pPr>
              <w:pStyle w:val="TAH"/>
              <w:rPr>
                <w:lang w:val="en-US"/>
              </w:rPr>
            </w:pPr>
            <w:r w:rsidRPr="009C5B90">
              <w:rPr>
                <w:lang w:val="en-US"/>
              </w:rPr>
              <w:t>Description</w:t>
            </w:r>
          </w:p>
        </w:tc>
      </w:tr>
      <w:tr w:rsidR="000260B1" w:rsidRPr="009C5B90" w14:paraId="2E5DC6F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7072B7" w14:textId="77777777" w:rsidR="000260B1" w:rsidRPr="009C5B90" w:rsidRDefault="000260B1" w:rsidP="007C64A8">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1BEDC826" w14:textId="77777777" w:rsidR="000260B1" w:rsidRPr="009C5B90" w:rsidRDefault="000260B1" w:rsidP="007C64A8">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C242257" w14:textId="77777777" w:rsidR="000260B1" w:rsidRPr="009C5B90" w:rsidRDefault="000260B1" w:rsidP="007C64A8">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146107C" w14:textId="77777777" w:rsidR="000260B1" w:rsidRPr="009C5B90" w:rsidRDefault="000260B1" w:rsidP="007C64A8">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7F35DAE" w14:textId="77777777" w:rsidR="000260B1" w:rsidRPr="009C5B90" w:rsidRDefault="000260B1" w:rsidP="007C64A8">
            <w:pPr>
              <w:pStyle w:val="TAL"/>
              <w:rPr>
                <w:lang w:val="en-US"/>
              </w:rPr>
            </w:pPr>
            <w:r w:rsidRPr="009C5B90">
              <w:rPr>
                <w:lang w:val="en-US"/>
              </w:rPr>
              <w:t>Upon success, a response body is returned containing the provisioned data entry of the UE.</w:t>
            </w:r>
          </w:p>
        </w:tc>
      </w:tr>
      <w:bookmarkEnd w:id="1024"/>
      <w:bookmarkEnd w:id="1025"/>
      <w:bookmarkEnd w:id="1026"/>
      <w:bookmarkEnd w:id="1027"/>
      <w:bookmarkEnd w:id="1028"/>
    </w:tbl>
    <w:p w14:paraId="5EA7852A" w14:textId="77777777" w:rsidR="000260B1" w:rsidRDefault="000260B1" w:rsidP="000260B1">
      <w:pPr>
        <w:rPr>
          <w:lang w:eastAsia="zh-CN"/>
        </w:rPr>
      </w:pPr>
    </w:p>
    <w:p w14:paraId="5BAC915F" w14:textId="77777777" w:rsidR="000260B1" w:rsidRDefault="000260B1" w:rsidP="000260B1">
      <w:pPr>
        <w:pStyle w:val="Heading3"/>
      </w:pPr>
      <w:bookmarkStart w:id="1055" w:name="_Toc90586876"/>
      <w:bookmarkStart w:id="1056" w:name="_Toc106616395"/>
      <w:bookmarkStart w:id="1057" w:name="_Toc122101091"/>
      <w:bookmarkStart w:id="1058" w:name="_Toc161910654"/>
      <w:r>
        <w:lastRenderedPageBreak/>
        <w:t>5.2.14C</w:t>
      </w:r>
      <w:r>
        <w:tab/>
        <w:t>Resource: ProvisionedParameterDataEntries</w:t>
      </w:r>
      <w:bookmarkEnd w:id="1055"/>
      <w:bookmarkEnd w:id="1056"/>
      <w:bookmarkEnd w:id="1057"/>
      <w:bookmarkEnd w:id="1058"/>
    </w:p>
    <w:p w14:paraId="0651BFAF" w14:textId="77777777" w:rsidR="000260B1" w:rsidRDefault="000260B1" w:rsidP="000260B1">
      <w:pPr>
        <w:pStyle w:val="Heading4"/>
      </w:pPr>
      <w:bookmarkStart w:id="1059" w:name="_Toc90586877"/>
      <w:bookmarkStart w:id="1060" w:name="_Toc106616396"/>
      <w:bookmarkStart w:id="1061" w:name="_Toc122101092"/>
      <w:bookmarkStart w:id="1062" w:name="_Toc161910655"/>
      <w:r>
        <w:t>5.2.14C.1</w:t>
      </w:r>
      <w:r>
        <w:tab/>
        <w:t>Description</w:t>
      </w:r>
      <w:bookmarkEnd w:id="1059"/>
      <w:bookmarkEnd w:id="1060"/>
      <w:bookmarkEnd w:id="1061"/>
      <w:bookmarkEnd w:id="1062"/>
    </w:p>
    <w:p w14:paraId="09334BB5" w14:textId="77777777" w:rsidR="000260B1" w:rsidRDefault="000260B1" w:rsidP="000260B1">
      <w:r>
        <w:t>This resource represents all the Entries under the Provisioned Parameter Data store for a UE. It is invoked by the UDM to obtain all or multiple Entries under the Provisioned Parameter Data store for a UE.</w:t>
      </w:r>
    </w:p>
    <w:p w14:paraId="0FEC1BE6"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6FF7026B" w14:textId="77777777" w:rsidR="000260B1" w:rsidRDefault="000260B1" w:rsidP="000260B1"/>
    <w:p w14:paraId="7224C817" w14:textId="77777777" w:rsidR="000260B1" w:rsidRDefault="000260B1" w:rsidP="000260B1">
      <w:pPr>
        <w:pStyle w:val="Heading4"/>
      </w:pPr>
      <w:bookmarkStart w:id="1063" w:name="_Toc90586878"/>
      <w:bookmarkStart w:id="1064" w:name="_Toc106616397"/>
      <w:bookmarkStart w:id="1065" w:name="_Toc122101093"/>
      <w:bookmarkStart w:id="1066" w:name="_Toc161910656"/>
      <w:r>
        <w:t>5.2.14C.2</w:t>
      </w:r>
      <w:r>
        <w:tab/>
        <w:t>Resource Definition</w:t>
      </w:r>
      <w:bookmarkEnd w:id="1063"/>
      <w:bookmarkEnd w:id="1064"/>
      <w:bookmarkEnd w:id="1065"/>
      <w:bookmarkEnd w:id="1066"/>
    </w:p>
    <w:p w14:paraId="081D1910" w14:textId="77777777" w:rsidR="000260B1" w:rsidRDefault="000260B1" w:rsidP="000260B1">
      <w:r>
        <w:t>Resource URI: {apiRoot}/nudr-dr/&lt;apiVersion&gt;/subscription-data/{ueId}/pp-data-store</w:t>
      </w:r>
    </w:p>
    <w:p w14:paraId="5F573448" w14:textId="77777777" w:rsidR="000260B1" w:rsidRDefault="000260B1" w:rsidP="000260B1">
      <w:pPr>
        <w:rPr>
          <w:rFonts w:ascii="Arial" w:hAnsi="Arial" w:cs="Arial"/>
        </w:rPr>
      </w:pPr>
      <w:bookmarkStart w:id="1067" w:name="_MCCTEMPBM_CRPT22160094___7"/>
      <w:r>
        <w:t>This resource shall support the resource URI variables defined in table 5.2.14C.2-1</w:t>
      </w:r>
      <w:r>
        <w:rPr>
          <w:rFonts w:ascii="Arial" w:hAnsi="Arial" w:cs="Arial"/>
        </w:rPr>
        <w:t>.</w:t>
      </w:r>
    </w:p>
    <w:bookmarkEnd w:id="1067"/>
    <w:p w14:paraId="2F7D9436" w14:textId="77777777" w:rsidR="000260B1" w:rsidRDefault="000260B1" w:rsidP="000260B1">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7AA42CA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FAB9E3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E20344" w14:textId="77777777" w:rsidR="000260B1" w:rsidRPr="009C5B90" w:rsidRDefault="000260B1" w:rsidP="007C64A8">
            <w:pPr>
              <w:pStyle w:val="TAH"/>
              <w:rPr>
                <w:lang w:val="en-US"/>
              </w:rPr>
            </w:pPr>
            <w:r w:rsidRPr="009C5B90">
              <w:rPr>
                <w:lang w:val="en-US"/>
              </w:rPr>
              <w:t>Definition</w:t>
            </w:r>
          </w:p>
        </w:tc>
      </w:tr>
      <w:tr w:rsidR="000260B1" w:rsidRPr="009C5B90" w14:paraId="758F231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51101B"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E399C6" w14:textId="77777777" w:rsidR="000260B1" w:rsidRPr="009C5B90" w:rsidRDefault="000260B1" w:rsidP="007C64A8">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1BA8398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41DAE3"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76EC7C" w14:textId="7EBF0DFF" w:rsidR="000260B1" w:rsidRPr="009C5B90" w:rsidRDefault="000260B1" w:rsidP="007C64A8">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p>
          <w:p w14:paraId="295B4FD4" w14:textId="77777777" w:rsidR="000260B1" w:rsidRPr="009C5B90" w:rsidRDefault="000260B1" w:rsidP="007C64A8">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F123861" w14:textId="77777777" w:rsidR="000260B1" w:rsidRPr="009C5B90" w:rsidRDefault="000260B1" w:rsidP="007C64A8">
            <w:pPr>
              <w:pStyle w:val="TAL"/>
            </w:pPr>
          </w:p>
          <w:p w14:paraId="6909BC33" w14:textId="77777777" w:rsidR="000260B1" w:rsidRPr="009C5B90" w:rsidRDefault="000260B1" w:rsidP="007C64A8">
            <w:pPr>
              <w:pStyle w:val="TAL"/>
            </w:pPr>
            <w:r w:rsidRPr="009C5B90">
              <w:t>- If representing a group of UEs, this parameter shall contain the External GroupId.</w:t>
            </w:r>
          </w:p>
          <w:p w14:paraId="3585DE00" w14:textId="77777777" w:rsidR="000260B1" w:rsidRPr="009C5B90" w:rsidRDefault="000260B1" w:rsidP="007C64A8">
            <w:pPr>
              <w:pStyle w:val="TAL"/>
            </w:pPr>
            <w:r w:rsidRPr="009C5B90">
              <w:tab/>
              <w:t>pattern: "^extgroupid-[^@]+@[^@]+$"</w:t>
            </w:r>
          </w:p>
          <w:p w14:paraId="6BA267EF" w14:textId="77777777" w:rsidR="000260B1" w:rsidRPr="009C5B90" w:rsidRDefault="000260B1" w:rsidP="007C64A8">
            <w:pPr>
              <w:pStyle w:val="TAL"/>
            </w:pPr>
          </w:p>
          <w:p w14:paraId="507A3608" w14:textId="77777777" w:rsidR="000260B1" w:rsidRPr="009C5B90" w:rsidRDefault="000260B1" w:rsidP="007C64A8">
            <w:pPr>
              <w:pStyle w:val="TAL"/>
            </w:pPr>
            <w:r w:rsidRPr="009C5B90">
              <w:rPr>
                <w:rFonts w:hint="eastAsia"/>
              </w:rPr>
              <w:t>- If representing any UE, this parameter shall contain "anyUE".</w:t>
            </w:r>
          </w:p>
          <w:p w14:paraId="7B77B4A2" w14:textId="77777777" w:rsidR="000260B1" w:rsidRPr="009C5B90" w:rsidRDefault="000260B1" w:rsidP="007C64A8">
            <w:pPr>
              <w:pStyle w:val="TAL"/>
              <w:rPr>
                <w:lang w:val="en-US"/>
              </w:rPr>
            </w:pPr>
            <w:r w:rsidRPr="009C5B90">
              <w:tab/>
              <w:t>pattern: "^anyUE$"</w:t>
            </w:r>
          </w:p>
          <w:p w14:paraId="3A59A1FD" w14:textId="77777777" w:rsidR="000260B1" w:rsidRPr="009C5B90" w:rsidRDefault="000260B1" w:rsidP="007C64A8">
            <w:pPr>
              <w:pStyle w:val="TAL"/>
              <w:rPr>
                <w:lang w:val="en-US"/>
              </w:rPr>
            </w:pPr>
          </w:p>
        </w:tc>
      </w:tr>
    </w:tbl>
    <w:p w14:paraId="1FB4E3D7" w14:textId="77777777" w:rsidR="000260B1" w:rsidRPr="002E3170" w:rsidRDefault="000260B1" w:rsidP="000260B1"/>
    <w:p w14:paraId="79956E1E" w14:textId="77777777" w:rsidR="000260B1" w:rsidRDefault="000260B1" w:rsidP="000260B1">
      <w:pPr>
        <w:pStyle w:val="Heading5"/>
      </w:pPr>
      <w:bookmarkStart w:id="1068" w:name="_Toc90586879"/>
      <w:bookmarkStart w:id="1069" w:name="_Toc106616398"/>
      <w:bookmarkStart w:id="1070" w:name="_Toc122101094"/>
      <w:bookmarkStart w:id="1071" w:name="_Toc161910657"/>
      <w:r>
        <w:t>5.2.14C.3.1</w:t>
      </w:r>
      <w:r>
        <w:tab/>
        <w:t>GET</w:t>
      </w:r>
      <w:bookmarkEnd w:id="1068"/>
      <w:bookmarkEnd w:id="1069"/>
      <w:bookmarkEnd w:id="1070"/>
      <w:bookmarkEnd w:id="1071"/>
    </w:p>
    <w:p w14:paraId="74AE6BE2" w14:textId="77777777" w:rsidR="000260B1" w:rsidRDefault="000260B1" w:rsidP="000260B1">
      <w:r>
        <w:t xml:space="preserve">This method retrieves the provisioned data of a given </w:t>
      </w:r>
      <w:r>
        <w:rPr>
          <w:lang w:eastAsia="zh-CN"/>
        </w:rPr>
        <w:t>UE</w:t>
      </w:r>
      <w:r>
        <w:t>.</w:t>
      </w:r>
    </w:p>
    <w:p w14:paraId="626DA806" w14:textId="77777777" w:rsidR="000260B1" w:rsidRDefault="000260B1" w:rsidP="000260B1">
      <w:r>
        <w:t>This method shall support the URI query parameters specified in table 5.2.14C.3.1-1.</w:t>
      </w:r>
    </w:p>
    <w:p w14:paraId="23D3CFD0" w14:textId="77777777" w:rsidR="000260B1" w:rsidRDefault="000260B1" w:rsidP="000260B1">
      <w:pPr>
        <w:pStyle w:val="TH"/>
        <w:outlineLvl w:val="0"/>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0260B1" w:rsidRPr="009C5B90" w14:paraId="250F90A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D82C0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1E4E6D" w14:textId="77777777" w:rsidR="000260B1" w:rsidRPr="009C5B90" w:rsidRDefault="000260B1" w:rsidP="007C64A8">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6CB3A0C8" w14:textId="77777777" w:rsidR="000260B1" w:rsidRPr="009C5B90" w:rsidRDefault="000260B1" w:rsidP="007C64A8">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22C1C28" w14:textId="77777777" w:rsidR="000260B1" w:rsidRPr="009C5B90" w:rsidRDefault="000260B1" w:rsidP="007C64A8">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40FBFB" w14:textId="77777777" w:rsidR="000260B1" w:rsidRPr="009C5B90" w:rsidRDefault="000260B1" w:rsidP="007C64A8">
            <w:pPr>
              <w:pStyle w:val="TAH"/>
              <w:rPr>
                <w:lang w:val="en-US"/>
              </w:rPr>
            </w:pPr>
            <w:r w:rsidRPr="009C5B90">
              <w:rPr>
                <w:lang w:val="en-US"/>
              </w:rPr>
              <w:t>Description</w:t>
            </w:r>
          </w:p>
        </w:tc>
      </w:tr>
      <w:tr w:rsidR="000260B1" w:rsidRPr="009C5B90" w14:paraId="044332D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2DCAB5"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4C672BF" w14:textId="77777777" w:rsidR="000260B1" w:rsidRPr="009C5B90" w:rsidRDefault="000260B1" w:rsidP="007C64A8">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3C2CDFEE" w14:textId="77777777" w:rsidR="000260B1" w:rsidRPr="009C5B90" w:rsidRDefault="000260B1" w:rsidP="007C64A8">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20977F6F" w14:textId="77777777" w:rsidR="000260B1" w:rsidRPr="009C5B90" w:rsidRDefault="000260B1" w:rsidP="007C64A8">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F009439" w14:textId="1ECEC2C3"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210122D1" w14:textId="77777777" w:rsidR="000260B1" w:rsidRDefault="000260B1" w:rsidP="000260B1"/>
    <w:p w14:paraId="43A169D1" w14:textId="77777777" w:rsidR="000260B1" w:rsidRDefault="000260B1" w:rsidP="000260B1">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2265521E" w14:textId="77777777" w:rsidR="000260B1" w:rsidRPr="00B3056F" w:rsidRDefault="000260B1" w:rsidP="000260B1">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60B1" w:rsidRPr="009C5B90" w14:paraId="5CE61E8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0BFE8D" w14:textId="77777777" w:rsidR="000260B1" w:rsidRPr="009C5B90" w:rsidRDefault="000260B1" w:rsidP="007C64A8">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311CCB" w14:textId="77777777" w:rsidR="000260B1" w:rsidRPr="009C5B90" w:rsidRDefault="000260B1" w:rsidP="007C64A8">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A9314" w14:textId="77777777" w:rsidR="000260B1" w:rsidRPr="009C5B90" w:rsidRDefault="000260B1" w:rsidP="007C64A8">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593F81" w14:textId="77777777" w:rsidR="000260B1" w:rsidRPr="009C5B90" w:rsidRDefault="000260B1" w:rsidP="007C64A8">
            <w:pPr>
              <w:pStyle w:val="TAH"/>
            </w:pPr>
            <w:r w:rsidRPr="009C5B90">
              <w:t>Description</w:t>
            </w:r>
          </w:p>
        </w:tc>
      </w:tr>
      <w:tr w:rsidR="000260B1" w:rsidRPr="009C5B90" w14:paraId="6F7355F7"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2D81F4" w14:textId="77777777" w:rsidR="000260B1" w:rsidRPr="009C5B90" w:rsidRDefault="000260B1" w:rsidP="007C64A8">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03DF1282" w14:textId="77777777" w:rsidR="000260B1" w:rsidRPr="009C5B90" w:rsidRDefault="000260B1" w:rsidP="007C64A8">
            <w:pPr>
              <w:pStyle w:val="TAC"/>
            </w:pPr>
          </w:p>
        </w:tc>
        <w:tc>
          <w:tcPr>
            <w:tcW w:w="1276" w:type="dxa"/>
            <w:tcBorders>
              <w:top w:val="single" w:sz="4" w:space="0" w:color="auto"/>
              <w:left w:val="single" w:sz="6" w:space="0" w:color="000000"/>
              <w:bottom w:val="single" w:sz="6" w:space="0" w:color="000000"/>
              <w:right w:val="single" w:sz="6" w:space="0" w:color="000000"/>
            </w:tcBorders>
          </w:tcPr>
          <w:p w14:paraId="1FD5C6CB" w14:textId="77777777" w:rsidR="000260B1" w:rsidRPr="009C5B90" w:rsidRDefault="000260B1" w:rsidP="007C64A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3821BE" w14:textId="77777777" w:rsidR="000260B1" w:rsidRPr="009C5B90" w:rsidRDefault="000260B1" w:rsidP="007C64A8">
            <w:pPr>
              <w:pStyle w:val="TAL"/>
            </w:pPr>
          </w:p>
        </w:tc>
      </w:tr>
    </w:tbl>
    <w:p w14:paraId="36B5E875" w14:textId="77777777" w:rsidR="000260B1" w:rsidRDefault="000260B1" w:rsidP="000260B1"/>
    <w:p w14:paraId="7BA39090" w14:textId="77777777" w:rsidR="000260B1" w:rsidRDefault="000260B1" w:rsidP="000260B1">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0260B1" w:rsidRPr="009C5B90" w14:paraId="77AA76E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EDF021" w14:textId="77777777" w:rsidR="000260B1" w:rsidRPr="009C5B90" w:rsidRDefault="000260B1" w:rsidP="007C64A8">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5F21F9BA" w14:textId="77777777" w:rsidR="000260B1" w:rsidRPr="009C5B90" w:rsidRDefault="000260B1" w:rsidP="007C64A8">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3576494F" w14:textId="77777777" w:rsidR="000260B1" w:rsidRPr="009C5B90" w:rsidRDefault="000260B1" w:rsidP="007C64A8">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5E73564" w14:textId="77777777" w:rsidR="000260B1" w:rsidRPr="009C5B90" w:rsidRDefault="000260B1" w:rsidP="007C64A8">
            <w:pPr>
              <w:pStyle w:val="TAH"/>
              <w:rPr>
                <w:lang w:val="en-US"/>
              </w:rPr>
            </w:pPr>
            <w:r w:rsidRPr="009C5B90">
              <w:rPr>
                <w:lang w:val="en-US"/>
              </w:rPr>
              <w:t>Response</w:t>
            </w:r>
          </w:p>
          <w:p w14:paraId="61F80110" w14:textId="77777777" w:rsidR="000260B1" w:rsidRPr="009C5B90" w:rsidRDefault="000260B1" w:rsidP="007C64A8">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024DA473" w14:textId="77777777" w:rsidR="000260B1" w:rsidRPr="009C5B90" w:rsidRDefault="000260B1" w:rsidP="007C64A8">
            <w:pPr>
              <w:pStyle w:val="TAH"/>
              <w:rPr>
                <w:lang w:val="en-US"/>
              </w:rPr>
            </w:pPr>
            <w:r w:rsidRPr="009C5B90">
              <w:rPr>
                <w:lang w:val="en-US"/>
              </w:rPr>
              <w:t>Description</w:t>
            </w:r>
          </w:p>
        </w:tc>
      </w:tr>
      <w:tr w:rsidR="000260B1" w:rsidRPr="009C5B90" w14:paraId="016621E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9FDBA0" w14:textId="77777777" w:rsidR="000260B1" w:rsidRPr="009C5B90" w:rsidRDefault="000260B1" w:rsidP="007C64A8">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4CB96EF4" w14:textId="77777777" w:rsidR="000260B1" w:rsidRPr="009C5B90" w:rsidRDefault="000260B1" w:rsidP="007C64A8">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0E25AB7" w14:textId="77777777" w:rsidR="000260B1" w:rsidRPr="009C5B90" w:rsidRDefault="000260B1" w:rsidP="007C64A8">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06BECA51" w14:textId="77777777" w:rsidR="000260B1" w:rsidRPr="009C5B90" w:rsidRDefault="000260B1" w:rsidP="007C64A8">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06442DE" w14:textId="77777777" w:rsidR="000260B1" w:rsidRPr="009C5B90" w:rsidRDefault="000260B1" w:rsidP="007C64A8">
            <w:pPr>
              <w:pStyle w:val="TAL"/>
              <w:rPr>
                <w:lang w:val="en-US"/>
              </w:rPr>
            </w:pPr>
            <w:r w:rsidRPr="009C5B90">
              <w:rPr>
                <w:lang w:val="en-US"/>
              </w:rPr>
              <w:t>Upon success, a response body is returned containing the provisioned data entry of the UE.</w:t>
            </w:r>
          </w:p>
        </w:tc>
      </w:tr>
    </w:tbl>
    <w:p w14:paraId="462F04E4" w14:textId="77777777" w:rsidR="000260B1" w:rsidRPr="00D87E35" w:rsidRDefault="000260B1" w:rsidP="000260B1">
      <w:pPr>
        <w:rPr>
          <w:lang w:eastAsia="zh-CN"/>
        </w:rPr>
      </w:pPr>
    </w:p>
    <w:p w14:paraId="14DB693C" w14:textId="77777777" w:rsidR="000260B1" w:rsidRPr="00533C32" w:rsidRDefault="000260B1" w:rsidP="000260B1">
      <w:pPr>
        <w:pStyle w:val="Heading3"/>
      </w:pPr>
      <w:bookmarkStart w:id="1072" w:name="_Toc20127002"/>
      <w:bookmarkStart w:id="1073" w:name="_Toc27588978"/>
      <w:bookmarkStart w:id="1074" w:name="_Toc36459774"/>
      <w:bookmarkStart w:id="1075" w:name="_Toc45029351"/>
      <w:bookmarkStart w:id="1076" w:name="_Toc56520627"/>
      <w:bookmarkStart w:id="1077" w:name="_Toc90586880"/>
      <w:bookmarkStart w:id="1078" w:name="_Toc106616399"/>
      <w:bookmarkStart w:id="1079" w:name="_Toc122101095"/>
      <w:bookmarkStart w:id="1080" w:name="_Toc161910658"/>
      <w:r w:rsidRPr="00533C32">
        <w:lastRenderedPageBreak/>
        <w:t>5.2.</w:t>
      </w:r>
      <w:r w:rsidRPr="00533C32">
        <w:rPr>
          <w:lang w:eastAsia="zh-CN"/>
        </w:rPr>
        <w:t>15</w:t>
      </w:r>
      <w:r w:rsidRPr="00533C32">
        <w:tab/>
        <w:t>Resource: SMSSubscriptionData</w:t>
      </w:r>
      <w:bookmarkEnd w:id="1072"/>
      <w:bookmarkEnd w:id="1073"/>
      <w:bookmarkEnd w:id="1074"/>
      <w:bookmarkEnd w:id="1075"/>
      <w:bookmarkEnd w:id="1076"/>
      <w:bookmarkEnd w:id="1077"/>
      <w:bookmarkEnd w:id="1078"/>
      <w:bookmarkEnd w:id="1079"/>
      <w:bookmarkEnd w:id="1080"/>
    </w:p>
    <w:p w14:paraId="4060EFE6" w14:textId="77777777" w:rsidR="000260B1" w:rsidRPr="00533C32" w:rsidRDefault="000260B1" w:rsidP="000260B1">
      <w:pPr>
        <w:pStyle w:val="Heading4"/>
      </w:pPr>
      <w:bookmarkStart w:id="1081" w:name="_Toc20127003"/>
      <w:bookmarkStart w:id="1082" w:name="_Toc27588979"/>
      <w:bookmarkStart w:id="1083" w:name="_Toc36459775"/>
      <w:bookmarkStart w:id="1084" w:name="_Toc45029352"/>
      <w:bookmarkStart w:id="1085" w:name="_Toc56520628"/>
      <w:bookmarkStart w:id="1086" w:name="_Toc90586881"/>
      <w:bookmarkStart w:id="1087" w:name="_Toc106616400"/>
      <w:bookmarkStart w:id="1088" w:name="_Toc122101096"/>
      <w:bookmarkStart w:id="1089" w:name="_Toc161910659"/>
      <w:r w:rsidRPr="00533C32">
        <w:t>5.2.</w:t>
      </w:r>
      <w:r w:rsidRPr="00533C32">
        <w:rPr>
          <w:lang w:eastAsia="zh-CN"/>
        </w:rPr>
        <w:t>15</w:t>
      </w:r>
      <w:r w:rsidRPr="00533C32">
        <w:t>.1</w:t>
      </w:r>
      <w:r w:rsidRPr="00533C32">
        <w:tab/>
        <w:t>Description</w:t>
      </w:r>
      <w:bookmarkEnd w:id="1081"/>
      <w:bookmarkEnd w:id="1082"/>
      <w:bookmarkEnd w:id="1083"/>
      <w:bookmarkEnd w:id="1084"/>
      <w:bookmarkEnd w:id="1085"/>
      <w:bookmarkEnd w:id="1086"/>
      <w:bookmarkEnd w:id="1087"/>
      <w:bookmarkEnd w:id="1088"/>
      <w:bookmarkEnd w:id="1089"/>
    </w:p>
    <w:p w14:paraId="61E020DF" w14:textId="77777777" w:rsidR="000260B1" w:rsidRPr="00533C32" w:rsidRDefault="000260B1" w:rsidP="000260B1">
      <w:r w:rsidRPr="00533C32">
        <w:t>This resource represents the subscribed SMS Subscription Data for a SUPI for use in a serving PLMN. It is queried by the AMF via the UDM after registering.</w:t>
      </w:r>
    </w:p>
    <w:p w14:paraId="6E59EE70"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B1D4051" w14:textId="77777777" w:rsidR="000260B1" w:rsidRPr="00533C32" w:rsidRDefault="000260B1" w:rsidP="000260B1">
      <w:pPr>
        <w:pStyle w:val="Heading4"/>
      </w:pPr>
      <w:bookmarkStart w:id="1090" w:name="_Toc20127004"/>
      <w:bookmarkStart w:id="1091" w:name="_Toc27588980"/>
      <w:bookmarkStart w:id="1092" w:name="_Toc36459776"/>
      <w:bookmarkStart w:id="1093" w:name="_Toc45029353"/>
      <w:bookmarkStart w:id="1094" w:name="_Toc56520629"/>
      <w:bookmarkStart w:id="1095" w:name="_Toc90586882"/>
      <w:bookmarkStart w:id="1096" w:name="_Toc106616401"/>
      <w:bookmarkStart w:id="1097" w:name="_Toc122101097"/>
      <w:bookmarkStart w:id="1098" w:name="_Toc161910660"/>
      <w:r w:rsidRPr="00533C32">
        <w:t>5.2.</w:t>
      </w:r>
      <w:r w:rsidRPr="00533C32">
        <w:rPr>
          <w:lang w:eastAsia="zh-CN"/>
        </w:rPr>
        <w:t>15</w:t>
      </w:r>
      <w:r w:rsidRPr="00533C32">
        <w:t>.2</w:t>
      </w:r>
      <w:r w:rsidRPr="00533C32">
        <w:tab/>
        <w:t>Resource Definition</w:t>
      </w:r>
      <w:bookmarkEnd w:id="1090"/>
      <w:bookmarkEnd w:id="1091"/>
      <w:bookmarkEnd w:id="1092"/>
      <w:bookmarkEnd w:id="1093"/>
      <w:bookmarkEnd w:id="1094"/>
      <w:bookmarkEnd w:id="1095"/>
      <w:bookmarkEnd w:id="1096"/>
      <w:bookmarkEnd w:id="1097"/>
      <w:bookmarkEnd w:id="1098"/>
    </w:p>
    <w:p w14:paraId="7C392030" w14:textId="77777777" w:rsidR="000260B1" w:rsidRPr="00533C32" w:rsidRDefault="000260B1" w:rsidP="000260B1">
      <w:r w:rsidRPr="00533C32">
        <w:t>Resource URI: {apiRoot}/nudr-dr/&lt;apiVersion&gt;/subscription-data/{ueId}/{serving-plmn-id}/provisioned-data/sms-data</w:t>
      </w:r>
    </w:p>
    <w:p w14:paraId="3694DD8E" w14:textId="77777777" w:rsidR="000260B1" w:rsidRPr="00533C32" w:rsidRDefault="000260B1" w:rsidP="000260B1">
      <w:pPr>
        <w:rPr>
          <w:rFonts w:ascii="Arial" w:hAnsi="Arial" w:cs="Arial"/>
        </w:rPr>
      </w:pPr>
      <w:bookmarkStart w:id="1099"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099"/>
    <w:p w14:paraId="08045DD7" w14:textId="77777777" w:rsidR="000260B1" w:rsidRPr="00533C32" w:rsidRDefault="000260B1" w:rsidP="000260B1">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1B2AD5A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90BEF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FC17D4" w14:textId="77777777" w:rsidR="000260B1" w:rsidRPr="009C5B90" w:rsidRDefault="000260B1" w:rsidP="007C64A8">
            <w:pPr>
              <w:pStyle w:val="TAH"/>
              <w:rPr>
                <w:lang w:val="en-US"/>
              </w:rPr>
            </w:pPr>
            <w:r w:rsidRPr="009C5B90">
              <w:rPr>
                <w:lang w:val="en-US"/>
              </w:rPr>
              <w:t>Definition</w:t>
            </w:r>
          </w:p>
        </w:tc>
      </w:tr>
      <w:tr w:rsidR="000260B1" w:rsidRPr="009C5B90" w14:paraId="6BBCE2F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53B6B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949FA3"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58A7D40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5B1044"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BDCF0" w14:textId="0C637818"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0260B1" w:rsidRPr="009C5B90" w14:paraId="326A92F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97DFF83" w14:textId="77777777" w:rsidR="000260B1" w:rsidRPr="009C5B90" w:rsidRDefault="000260B1" w:rsidP="007C64A8">
            <w:pPr>
              <w:pStyle w:val="TAL"/>
              <w:rPr>
                <w:lang w:val="en-US"/>
              </w:rPr>
            </w:pPr>
            <w:r w:rsidRPr="009C5B90">
              <w:rPr>
                <w:lang w:val="en-US"/>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C01ECE" w14:textId="77777777" w:rsidR="000260B1" w:rsidRPr="009C5B90" w:rsidRDefault="000260B1" w:rsidP="007C64A8">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3D95B8B2" w14:textId="77777777" w:rsidR="000260B1" w:rsidRPr="00533C32" w:rsidRDefault="000260B1" w:rsidP="000260B1"/>
    <w:p w14:paraId="33DB54C3" w14:textId="77777777" w:rsidR="000260B1" w:rsidRPr="00533C32" w:rsidRDefault="000260B1" w:rsidP="000260B1">
      <w:pPr>
        <w:pStyle w:val="Heading4"/>
      </w:pPr>
      <w:bookmarkStart w:id="1100" w:name="_Toc20127005"/>
      <w:bookmarkStart w:id="1101" w:name="_Toc27588981"/>
      <w:bookmarkStart w:id="1102" w:name="_Toc36459777"/>
      <w:bookmarkStart w:id="1103" w:name="_Toc45029354"/>
      <w:bookmarkStart w:id="1104" w:name="_Toc56520630"/>
      <w:bookmarkStart w:id="1105" w:name="_Toc90586883"/>
      <w:bookmarkStart w:id="1106" w:name="_Toc106616402"/>
      <w:bookmarkStart w:id="1107" w:name="_Toc122101098"/>
      <w:bookmarkStart w:id="1108" w:name="_Toc161910661"/>
      <w:r w:rsidRPr="00533C32">
        <w:t>5.2.15.3</w:t>
      </w:r>
      <w:r w:rsidRPr="00533C32">
        <w:tab/>
        <w:t>Resource Standard Methods</w:t>
      </w:r>
      <w:bookmarkEnd w:id="1100"/>
      <w:bookmarkEnd w:id="1101"/>
      <w:bookmarkEnd w:id="1102"/>
      <w:bookmarkEnd w:id="1103"/>
      <w:bookmarkEnd w:id="1104"/>
      <w:bookmarkEnd w:id="1105"/>
      <w:bookmarkEnd w:id="1106"/>
      <w:bookmarkEnd w:id="1107"/>
      <w:bookmarkEnd w:id="1108"/>
    </w:p>
    <w:p w14:paraId="004F9D5A" w14:textId="77777777" w:rsidR="000260B1" w:rsidRPr="00533C32" w:rsidRDefault="000260B1" w:rsidP="000260B1">
      <w:pPr>
        <w:pStyle w:val="Heading5"/>
      </w:pPr>
      <w:bookmarkStart w:id="1109" w:name="_Toc20127006"/>
      <w:bookmarkStart w:id="1110" w:name="_Toc27588982"/>
      <w:bookmarkStart w:id="1111" w:name="_Toc36459778"/>
      <w:bookmarkStart w:id="1112" w:name="_Toc45029355"/>
      <w:bookmarkStart w:id="1113" w:name="_Toc56520631"/>
      <w:bookmarkStart w:id="1114" w:name="_Toc90586884"/>
      <w:bookmarkStart w:id="1115" w:name="_Toc106616403"/>
      <w:bookmarkStart w:id="1116" w:name="_Toc122101099"/>
      <w:bookmarkStart w:id="1117" w:name="_Toc161910662"/>
      <w:r w:rsidRPr="00533C32">
        <w:t>5.2.15.3.1</w:t>
      </w:r>
      <w:r w:rsidRPr="00533C32">
        <w:tab/>
        <w:t>GET</w:t>
      </w:r>
      <w:bookmarkEnd w:id="1109"/>
      <w:bookmarkEnd w:id="1110"/>
      <w:bookmarkEnd w:id="1111"/>
      <w:bookmarkEnd w:id="1112"/>
      <w:bookmarkEnd w:id="1113"/>
      <w:bookmarkEnd w:id="1114"/>
      <w:bookmarkEnd w:id="1115"/>
      <w:bookmarkEnd w:id="1116"/>
      <w:bookmarkEnd w:id="1117"/>
    </w:p>
    <w:p w14:paraId="09543760" w14:textId="77777777" w:rsidR="000260B1" w:rsidRPr="00533C32" w:rsidRDefault="000260B1" w:rsidP="000260B1">
      <w:r w:rsidRPr="00533C32">
        <w:t>This method shall support the URI query parameters specified in table 5.2.15.3.1-1.</w:t>
      </w:r>
    </w:p>
    <w:p w14:paraId="7EDD21C2" w14:textId="77777777" w:rsidR="000260B1" w:rsidRPr="00533C32" w:rsidRDefault="000260B1" w:rsidP="000260B1">
      <w:pPr>
        <w:pStyle w:val="TH"/>
        <w:outlineLvl w:val="0"/>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3BCF282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650D6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0BFD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8BE87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618C13"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4777E3" w14:textId="77777777" w:rsidR="000260B1" w:rsidRPr="009C5B90" w:rsidRDefault="000260B1" w:rsidP="007C64A8">
            <w:pPr>
              <w:pStyle w:val="TAH"/>
              <w:rPr>
                <w:lang w:val="en-US"/>
              </w:rPr>
            </w:pPr>
            <w:r w:rsidRPr="009C5B90">
              <w:rPr>
                <w:lang w:val="en-US"/>
              </w:rPr>
              <w:t>Description</w:t>
            </w:r>
          </w:p>
        </w:tc>
      </w:tr>
      <w:tr w:rsidR="000260B1" w:rsidRPr="009C5B90" w14:paraId="472E7F7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43BD67"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2C5E777"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D4DB245"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8BCEC71"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2C769B1" w14:textId="3D4D7993"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5DDC1194" w14:textId="77777777" w:rsidR="000260B1" w:rsidRPr="00533C32" w:rsidRDefault="000260B1" w:rsidP="000260B1"/>
    <w:p w14:paraId="5E9B3A73" w14:textId="77777777" w:rsidR="000260B1" w:rsidRPr="00533C32" w:rsidRDefault="000260B1" w:rsidP="000260B1">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041E25E6" w14:textId="77777777" w:rsidR="000260B1" w:rsidRPr="00533C32" w:rsidRDefault="000260B1" w:rsidP="000260B1">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C92A76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A08D0C"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FCA7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163D0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FDF35" w14:textId="77777777" w:rsidR="000260B1" w:rsidRPr="009C5B90" w:rsidRDefault="000260B1" w:rsidP="007C64A8">
            <w:pPr>
              <w:pStyle w:val="TAH"/>
              <w:rPr>
                <w:lang w:val="en-US"/>
              </w:rPr>
            </w:pPr>
            <w:r w:rsidRPr="009C5B90">
              <w:rPr>
                <w:lang w:val="en-US"/>
              </w:rPr>
              <w:t>Description</w:t>
            </w:r>
          </w:p>
        </w:tc>
      </w:tr>
      <w:tr w:rsidR="000260B1" w:rsidRPr="009C5B90" w14:paraId="208751B7"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12E0320"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D3AA622"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04597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7E8295A" w14:textId="77777777" w:rsidR="000260B1" w:rsidRPr="009C5B90" w:rsidRDefault="000260B1" w:rsidP="007C64A8">
            <w:pPr>
              <w:pStyle w:val="TAL"/>
              <w:rPr>
                <w:lang w:val="en-US"/>
              </w:rPr>
            </w:pPr>
          </w:p>
        </w:tc>
      </w:tr>
    </w:tbl>
    <w:p w14:paraId="0256A23D" w14:textId="77777777" w:rsidR="000260B1" w:rsidRPr="00533C32" w:rsidRDefault="000260B1" w:rsidP="000260B1"/>
    <w:p w14:paraId="509ABFF2" w14:textId="77777777" w:rsidR="000260B1" w:rsidRPr="00533C32" w:rsidRDefault="000260B1" w:rsidP="000260B1">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0260B1" w:rsidRPr="009C5B90" w14:paraId="73464D5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C2933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29574F9"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55AC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A6995AF" w14:textId="77777777" w:rsidR="000260B1" w:rsidRPr="009C5B90" w:rsidRDefault="000260B1" w:rsidP="007C64A8">
            <w:pPr>
              <w:pStyle w:val="TAH"/>
              <w:rPr>
                <w:lang w:val="en-US"/>
              </w:rPr>
            </w:pPr>
            <w:r w:rsidRPr="009C5B90">
              <w:rPr>
                <w:lang w:val="en-US"/>
              </w:rPr>
              <w:t>Response</w:t>
            </w:r>
          </w:p>
          <w:p w14:paraId="2FA0364A"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4F74F3" w14:textId="77777777" w:rsidR="000260B1" w:rsidRPr="009C5B90" w:rsidRDefault="000260B1" w:rsidP="007C64A8">
            <w:pPr>
              <w:pStyle w:val="TAH"/>
              <w:rPr>
                <w:lang w:val="en-US"/>
              </w:rPr>
            </w:pPr>
            <w:r w:rsidRPr="009C5B90">
              <w:rPr>
                <w:lang w:val="en-US"/>
              </w:rPr>
              <w:t>Description</w:t>
            </w:r>
          </w:p>
        </w:tc>
      </w:tr>
      <w:tr w:rsidR="000260B1" w:rsidRPr="009C5B90" w14:paraId="07DEC39C"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12E6BD" w14:textId="77777777" w:rsidR="000260B1" w:rsidRPr="009C5B90" w:rsidRDefault="000260B1" w:rsidP="007C64A8">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4F2AC78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735BBBF"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705439"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5BCD46" w14:textId="77777777" w:rsidR="000260B1" w:rsidRPr="009C5B90" w:rsidRDefault="000260B1" w:rsidP="007C64A8">
            <w:pPr>
              <w:pStyle w:val="TAL"/>
              <w:rPr>
                <w:lang w:val="en-US"/>
              </w:rPr>
            </w:pPr>
            <w:r w:rsidRPr="009C5B90">
              <w:rPr>
                <w:lang w:val="en-US"/>
              </w:rPr>
              <w:t>Upon success, a response body containing the SMS Management Subscription Data shall be returned.</w:t>
            </w:r>
          </w:p>
        </w:tc>
      </w:tr>
      <w:tr w:rsidR="000260B1" w:rsidRPr="009C5B90" w14:paraId="73881C8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02EE99"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7BB42AE" w14:textId="77777777" w:rsidR="000260B1" w:rsidRPr="00533C32" w:rsidRDefault="000260B1" w:rsidP="000260B1">
      <w:pPr>
        <w:rPr>
          <w:lang w:eastAsia="zh-CN"/>
        </w:rPr>
      </w:pPr>
    </w:p>
    <w:p w14:paraId="75F9ECBE" w14:textId="77777777" w:rsidR="000260B1" w:rsidRPr="00533C32" w:rsidRDefault="000260B1" w:rsidP="000260B1">
      <w:pPr>
        <w:pStyle w:val="Heading3"/>
      </w:pPr>
      <w:bookmarkStart w:id="1118" w:name="_Toc20127007"/>
      <w:bookmarkStart w:id="1119" w:name="_Toc27588983"/>
      <w:bookmarkStart w:id="1120" w:name="_Toc36459779"/>
      <w:bookmarkStart w:id="1121" w:name="_Toc45029356"/>
      <w:bookmarkStart w:id="1122" w:name="_Toc56520632"/>
      <w:bookmarkStart w:id="1123" w:name="_Toc90586885"/>
      <w:bookmarkStart w:id="1124" w:name="_Toc106616404"/>
      <w:bookmarkStart w:id="1125" w:name="_Toc122101100"/>
      <w:bookmarkStart w:id="1126" w:name="_Toc161910663"/>
      <w:r w:rsidRPr="00533C32">
        <w:t>5.2.</w:t>
      </w:r>
      <w:r w:rsidRPr="00533C32">
        <w:rPr>
          <w:lang w:eastAsia="zh-CN"/>
        </w:rPr>
        <w:t>16</w:t>
      </w:r>
      <w:r w:rsidRPr="00533C32">
        <w:tab/>
        <w:t>Resource: SdmSubscriptions</w:t>
      </w:r>
      <w:bookmarkEnd w:id="1118"/>
      <w:bookmarkEnd w:id="1119"/>
      <w:bookmarkEnd w:id="1120"/>
      <w:bookmarkEnd w:id="1121"/>
      <w:bookmarkEnd w:id="1122"/>
      <w:bookmarkEnd w:id="1123"/>
      <w:bookmarkEnd w:id="1124"/>
      <w:bookmarkEnd w:id="1125"/>
      <w:bookmarkEnd w:id="1126"/>
    </w:p>
    <w:p w14:paraId="0FFC2592" w14:textId="77777777" w:rsidR="000260B1" w:rsidRPr="00533C32" w:rsidRDefault="000260B1" w:rsidP="000260B1">
      <w:pPr>
        <w:pStyle w:val="Heading4"/>
      </w:pPr>
      <w:bookmarkStart w:id="1127" w:name="_Toc20127008"/>
      <w:bookmarkStart w:id="1128" w:name="_Toc27588984"/>
      <w:bookmarkStart w:id="1129" w:name="_Toc36459780"/>
      <w:bookmarkStart w:id="1130" w:name="_Toc45029357"/>
      <w:bookmarkStart w:id="1131" w:name="_Toc56520633"/>
      <w:bookmarkStart w:id="1132" w:name="_Toc90586886"/>
      <w:bookmarkStart w:id="1133" w:name="_Toc106616405"/>
      <w:bookmarkStart w:id="1134" w:name="_Toc122101101"/>
      <w:bookmarkStart w:id="1135" w:name="_Toc161910664"/>
      <w:r w:rsidRPr="00533C32">
        <w:t>5.2.</w:t>
      </w:r>
      <w:r w:rsidRPr="00533C32">
        <w:rPr>
          <w:lang w:eastAsia="zh-CN"/>
        </w:rPr>
        <w:t>16</w:t>
      </w:r>
      <w:r w:rsidRPr="00533C32">
        <w:t>.1</w:t>
      </w:r>
      <w:r w:rsidRPr="00533C32">
        <w:tab/>
        <w:t>Description</w:t>
      </w:r>
      <w:bookmarkEnd w:id="1127"/>
      <w:bookmarkEnd w:id="1128"/>
      <w:bookmarkEnd w:id="1129"/>
      <w:bookmarkEnd w:id="1130"/>
      <w:bookmarkEnd w:id="1131"/>
      <w:bookmarkEnd w:id="1132"/>
      <w:bookmarkEnd w:id="1133"/>
      <w:bookmarkEnd w:id="1134"/>
      <w:bookmarkEnd w:id="1135"/>
    </w:p>
    <w:p w14:paraId="5739FEEC" w14:textId="77777777" w:rsidR="000260B1" w:rsidRPr="00533C32" w:rsidRDefault="000260B1" w:rsidP="000260B1">
      <w:r w:rsidRPr="00533C32">
        <w:t>This resource represents the collection of SDM Subscriptions for a UE.</w:t>
      </w:r>
    </w:p>
    <w:p w14:paraId="66F57601" w14:textId="77777777" w:rsidR="000260B1" w:rsidRPr="00533C32" w:rsidRDefault="000260B1" w:rsidP="000260B1">
      <w:r w:rsidRPr="00533C32">
        <w:lastRenderedPageBreak/>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1BCEF22" w14:textId="77777777" w:rsidR="000260B1" w:rsidRPr="00533C32" w:rsidRDefault="000260B1" w:rsidP="000260B1">
      <w:pPr>
        <w:pStyle w:val="Heading4"/>
      </w:pPr>
      <w:bookmarkStart w:id="1136" w:name="_Toc20127009"/>
      <w:bookmarkStart w:id="1137" w:name="_Toc27588985"/>
      <w:bookmarkStart w:id="1138" w:name="_Toc36459781"/>
      <w:bookmarkStart w:id="1139" w:name="_Toc45029358"/>
      <w:bookmarkStart w:id="1140" w:name="_Toc56520634"/>
      <w:bookmarkStart w:id="1141" w:name="_Toc90586887"/>
      <w:bookmarkStart w:id="1142" w:name="_Toc106616406"/>
      <w:bookmarkStart w:id="1143" w:name="_Toc122101102"/>
      <w:bookmarkStart w:id="1144" w:name="_Toc161910665"/>
      <w:r w:rsidRPr="00533C32">
        <w:t>5.2.</w:t>
      </w:r>
      <w:r w:rsidRPr="00533C32">
        <w:rPr>
          <w:lang w:eastAsia="zh-CN"/>
        </w:rPr>
        <w:t>16</w:t>
      </w:r>
      <w:r w:rsidRPr="00533C32">
        <w:t>.2</w:t>
      </w:r>
      <w:r w:rsidRPr="00533C32">
        <w:tab/>
        <w:t>Resource Definition</w:t>
      </w:r>
      <w:bookmarkEnd w:id="1136"/>
      <w:bookmarkEnd w:id="1137"/>
      <w:bookmarkEnd w:id="1138"/>
      <w:bookmarkEnd w:id="1139"/>
      <w:bookmarkEnd w:id="1140"/>
      <w:bookmarkEnd w:id="1141"/>
      <w:bookmarkEnd w:id="1142"/>
      <w:bookmarkEnd w:id="1143"/>
      <w:bookmarkEnd w:id="1144"/>
    </w:p>
    <w:p w14:paraId="782EE555" w14:textId="77777777" w:rsidR="000260B1" w:rsidRPr="00533C32" w:rsidRDefault="000260B1" w:rsidP="000260B1">
      <w:r w:rsidRPr="00533C32">
        <w:t>Resource URI: {apiRoot}/nudr-dr/&lt;apiVersion&gt;/subscription-data/{ueId}/</w:t>
      </w:r>
      <w:r w:rsidRPr="00533C32">
        <w:rPr>
          <w:lang w:eastAsia="zh-CN"/>
        </w:rPr>
        <w:t>context-data/</w:t>
      </w:r>
      <w:r w:rsidRPr="00533C32">
        <w:t>sdm-subscriptions</w:t>
      </w:r>
    </w:p>
    <w:p w14:paraId="3A20E2FE" w14:textId="77777777" w:rsidR="000260B1" w:rsidRPr="00533C32" w:rsidRDefault="000260B1" w:rsidP="000260B1">
      <w:pPr>
        <w:rPr>
          <w:rFonts w:ascii="Arial" w:hAnsi="Arial" w:cs="Arial"/>
        </w:rPr>
      </w:pPr>
      <w:bookmarkStart w:id="1145"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45"/>
    <w:p w14:paraId="1AB10085" w14:textId="77777777" w:rsidR="000260B1" w:rsidRPr="00533C32" w:rsidRDefault="000260B1" w:rsidP="000260B1">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4870EE6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6DA46B"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4955E4" w14:textId="77777777" w:rsidR="000260B1" w:rsidRPr="009C5B90" w:rsidRDefault="000260B1" w:rsidP="007C64A8">
            <w:pPr>
              <w:pStyle w:val="TAH"/>
              <w:rPr>
                <w:lang w:val="en-US"/>
              </w:rPr>
            </w:pPr>
            <w:r w:rsidRPr="009C5B90">
              <w:rPr>
                <w:lang w:val="en-US"/>
              </w:rPr>
              <w:t>Definition</w:t>
            </w:r>
          </w:p>
        </w:tc>
      </w:tr>
      <w:tr w:rsidR="000260B1" w:rsidRPr="009C5B90" w14:paraId="45A0F7A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77F3AA"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7CB8458"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FC7380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B4A0A7A"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280BC5D" w14:textId="10896742"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8BCD196" w14:textId="77777777" w:rsidR="000260B1" w:rsidRPr="00533C32" w:rsidRDefault="000260B1" w:rsidP="000260B1"/>
    <w:p w14:paraId="6EC1430D" w14:textId="77777777" w:rsidR="000260B1" w:rsidRPr="00533C32" w:rsidRDefault="000260B1" w:rsidP="000260B1">
      <w:pPr>
        <w:pStyle w:val="Heading4"/>
      </w:pPr>
      <w:bookmarkStart w:id="1146" w:name="_Toc20127010"/>
      <w:bookmarkStart w:id="1147" w:name="_Toc27588986"/>
      <w:bookmarkStart w:id="1148" w:name="_Toc36459782"/>
      <w:bookmarkStart w:id="1149" w:name="_Toc45029359"/>
      <w:bookmarkStart w:id="1150" w:name="_Toc56520635"/>
      <w:bookmarkStart w:id="1151" w:name="_Toc90586888"/>
      <w:bookmarkStart w:id="1152" w:name="_Toc106616407"/>
      <w:bookmarkStart w:id="1153" w:name="_Toc122101103"/>
      <w:bookmarkStart w:id="1154" w:name="_Toc161910666"/>
      <w:r w:rsidRPr="00533C32">
        <w:t>5.2.</w:t>
      </w:r>
      <w:r w:rsidRPr="00533C32">
        <w:rPr>
          <w:lang w:eastAsia="zh-CN"/>
        </w:rPr>
        <w:t>16</w:t>
      </w:r>
      <w:r w:rsidRPr="00533C32">
        <w:t>.3</w:t>
      </w:r>
      <w:r w:rsidRPr="00533C32">
        <w:tab/>
        <w:t>Resource Standard Methods</w:t>
      </w:r>
      <w:bookmarkEnd w:id="1146"/>
      <w:bookmarkEnd w:id="1147"/>
      <w:bookmarkEnd w:id="1148"/>
      <w:bookmarkEnd w:id="1149"/>
      <w:bookmarkEnd w:id="1150"/>
      <w:bookmarkEnd w:id="1151"/>
      <w:bookmarkEnd w:id="1152"/>
      <w:bookmarkEnd w:id="1153"/>
      <w:bookmarkEnd w:id="1154"/>
    </w:p>
    <w:p w14:paraId="07364894" w14:textId="77777777" w:rsidR="000260B1" w:rsidRPr="00533C32" w:rsidRDefault="000260B1" w:rsidP="000260B1">
      <w:pPr>
        <w:pStyle w:val="Heading5"/>
      </w:pPr>
      <w:bookmarkStart w:id="1155" w:name="_Toc20127011"/>
      <w:bookmarkStart w:id="1156" w:name="_Toc27588987"/>
      <w:bookmarkStart w:id="1157" w:name="_Toc36459783"/>
      <w:bookmarkStart w:id="1158" w:name="_Toc45029360"/>
      <w:bookmarkStart w:id="1159" w:name="_Toc56520636"/>
      <w:bookmarkStart w:id="1160" w:name="_Toc90586889"/>
      <w:bookmarkStart w:id="1161" w:name="_Toc106616408"/>
      <w:bookmarkStart w:id="1162" w:name="_Toc122101104"/>
      <w:bookmarkStart w:id="1163" w:name="_Toc161910667"/>
      <w:r w:rsidRPr="00533C32">
        <w:t>5.2.</w:t>
      </w:r>
      <w:r w:rsidRPr="00533C32">
        <w:rPr>
          <w:lang w:eastAsia="zh-CN"/>
        </w:rPr>
        <w:t>16</w:t>
      </w:r>
      <w:r w:rsidRPr="00533C32">
        <w:t>.3.1</w:t>
      </w:r>
      <w:r w:rsidRPr="00533C32">
        <w:tab/>
        <w:t>GET</w:t>
      </w:r>
      <w:bookmarkEnd w:id="1155"/>
      <w:bookmarkEnd w:id="1156"/>
      <w:bookmarkEnd w:id="1157"/>
      <w:bookmarkEnd w:id="1158"/>
      <w:bookmarkEnd w:id="1159"/>
      <w:bookmarkEnd w:id="1160"/>
      <w:bookmarkEnd w:id="1161"/>
      <w:bookmarkEnd w:id="1162"/>
      <w:bookmarkEnd w:id="1163"/>
    </w:p>
    <w:p w14:paraId="488B1D2C" w14:textId="77777777" w:rsidR="000260B1" w:rsidRPr="00533C32" w:rsidRDefault="000260B1" w:rsidP="000260B1">
      <w:r w:rsidRPr="00533C32">
        <w:t>This method shall support the URI query parameters specified in table 5.2.</w:t>
      </w:r>
      <w:r w:rsidRPr="00533C32">
        <w:rPr>
          <w:lang w:eastAsia="zh-CN"/>
        </w:rPr>
        <w:t>16</w:t>
      </w:r>
      <w:r w:rsidRPr="00533C32">
        <w:t>.3.1-1.</w:t>
      </w:r>
    </w:p>
    <w:p w14:paraId="1BEAFECC" w14:textId="77777777" w:rsidR="000260B1" w:rsidRPr="00533C32" w:rsidRDefault="000260B1" w:rsidP="000260B1">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407BBF0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3D9B7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822FB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6E947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429084"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AEF863" w14:textId="77777777" w:rsidR="000260B1" w:rsidRPr="009C5B90" w:rsidRDefault="000260B1" w:rsidP="007C64A8">
            <w:pPr>
              <w:pStyle w:val="TAH"/>
              <w:rPr>
                <w:lang w:val="en-US"/>
              </w:rPr>
            </w:pPr>
            <w:r w:rsidRPr="009C5B90">
              <w:rPr>
                <w:lang w:val="en-US"/>
              </w:rPr>
              <w:t>Description</w:t>
            </w:r>
          </w:p>
        </w:tc>
      </w:tr>
      <w:tr w:rsidR="000260B1" w:rsidRPr="009C5B90" w14:paraId="3FCB194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65CAAA3"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C0B1E69"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19A6AE7"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C03E1B5"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BF6A2A9" w14:textId="343A95DB"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6D961B4C" w14:textId="77777777" w:rsidR="000260B1" w:rsidRPr="00533C32" w:rsidRDefault="000260B1" w:rsidP="000260B1"/>
    <w:p w14:paraId="32A236A2" w14:textId="77777777" w:rsidR="000260B1" w:rsidRPr="00533C32" w:rsidRDefault="000260B1" w:rsidP="000260B1">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1416C0CB" w14:textId="77777777" w:rsidR="000260B1" w:rsidRPr="00533C32" w:rsidRDefault="000260B1" w:rsidP="000260B1">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2F1CC4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EEDA5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B87C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D502BC"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D6C289" w14:textId="77777777" w:rsidR="000260B1" w:rsidRPr="009C5B90" w:rsidRDefault="000260B1" w:rsidP="007C64A8">
            <w:pPr>
              <w:pStyle w:val="TAH"/>
              <w:rPr>
                <w:lang w:val="en-US"/>
              </w:rPr>
            </w:pPr>
            <w:r w:rsidRPr="009C5B90">
              <w:rPr>
                <w:lang w:val="en-US"/>
              </w:rPr>
              <w:t>Description</w:t>
            </w:r>
          </w:p>
        </w:tc>
      </w:tr>
      <w:tr w:rsidR="000260B1" w:rsidRPr="009C5B90" w14:paraId="3AB2207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357BDB"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BDD5AC5"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F02C15"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D7E67E" w14:textId="77777777" w:rsidR="000260B1" w:rsidRPr="009C5B90" w:rsidRDefault="000260B1" w:rsidP="007C64A8">
            <w:pPr>
              <w:pStyle w:val="TAL"/>
              <w:rPr>
                <w:lang w:val="en-US"/>
              </w:rPr>
            </w:pPr>
          </w:p>
        </w:tc>
      </w:tr>
    </w:tbl>
    <w:p w14:paraId="5E94C4B5" w14:textId="77777777" w:rsidR="000260B1" w:rsidRPr="00533C32" w:rsidRDefault="000260B1" w:rsidP="000260B1"/>
    <w:p w14:paraId="0C4B2C2C" w14:textId="77777777" w:rsidR="000260B1" w:rsidRPr="00533C32" w:rsidRDefault="000260B1" w:rsidP="000260B1">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0260B1" w:rsidRPr="009C5B90" w14:paraId="2102FD5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EA5459"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B2B54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E1EBB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A1CB3C8" w14:textId="77777777" w:rsidR="000260B1" w:rsidRPr="009C5B90" w:rsidRDefault="000260B1" w:rsidP="007C64A8">
            <w:pPr>
              <w:pStyle w:val="TAH"/>
              <w:rPr>
                <w:lang w:val="en-US"/>
              </w:rPr>
            </w:pPr>
            <w:r w:rsidRPr="009C5B90">
              <w:rPr>
                <w:lang w:val="en-US"/>
              </w:rPr>
              <w:t>Response</w:t>
            </w:r>
          </w:p>
          <w:p w14:paraId="2A29D381"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A3B928" w14:textId="77777777" w:rsidR="000260B1" w:rsidRPr="009C5B90" w:rsidRDefault="000260B1" w:rsidP="007C64A8">
            <w:pPr>
              <w:pStyle w:val="TAH"/>
              <w:rPr>
                <w:lang w:val="en-US"/>
              </w:rPr>
            </w:pPr>
            <w:r w:rsidRPr="009C5B90">
              <w:rPr>
                <w:lang w:val="en-US"/>
              </w:rPr>
              <w:t>Description</w:t>
            </w:r>
          </w:p>
        </w:tc>
      </w:tr>
      <w:tr w:rsidR="000260B1" w:rsidRPr="009C5B90" w14:paraId="22FEE57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BDA2DD" w14:textId="77777777" w:rsidR="000260B1" w:rsidRPr="009C5B90" w:rsidRDefault="000260B1" w:rsidP="007C64A8">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281DAADD"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530AB11" w14:textId="77777777" w:rsidR="000260B1" w:rsidRPr="009C5B90" w:rsidRDefault="000260B1" w:rsidP="007C64A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71F694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172BF9" w14:textId="77777777" w:rsidR="000260B1" w:rsidRPr="009C5B90" w:rsidRDefault="000260B1" w:rsidP="007C64A8">
            <w:pPr>
              <w:pStyle w:val="TAL"/>
              <w:rPr>
                <w:lang w:val="en-US"/>
              </w:rPr>
            </w:pPr>
            <w:r w:rsidRPr="009C5B90">
              <w:rPr>
                <w:lang w:val="en-US"/>
              </w:rPr>
              <w:t>Upon success, a response body containing the individual SDM subscriptions shall be returned.</w:t>
            </w:r>
          </w:p>
        </w:tc>
      </w:tr>
      <w:tr w:rsidR="000260B1" w:rsidRPr="009C5B90" w14:paraId="0D9D3C7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B609A8"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64245653" w14:textId="77777777" w:rsidR="000260B1" w:rsidRPr="00533C32" w:rsidRDefault="000260B1" w:rsidP="000260B1">
      <w:pPr>
        <w:rPr>
          <w:lang w:val="en-US"/>
        </w:rPr>
      </w:pPr>
    </w:p>
    <w:p w14:paraId="61108C7C" w14:textId="77777777" w:rsidR="000260B1" w:rsidRPr="00533C32" w:rsidRDefault="000260B1" w:rsidP="000260B1">
      <w:pPr>
        <w:pStyle w:val="Heading5"/>
      </w:pPr>
      <w:bookmarkStart w:id="1164" w:name="_Toc20127012"/>
      <w:bookmarkStart w:id="1165" w:name="_Toc27588988"/>
      <w:bookmarkStart w:id="1166" w:name="_Toc36459784"/>
      <w:bookmarkStart w:id="1167" w:name="_Toc45029361"/>
      <w:bookmarkStart w:id="1168" w:name="_Toc56520637"/>
      <w:bookmarkStart w:id="1169" w:name="_Toc90586890"/>
      <w:bookmarkStart w:id="1170" w:name="_Toc106616409"/>
      <w:bookmarkStart w:id="1171" w:name="_Toc122101105"/>
      <w:bookmarkStart w:id="1172" w:name="_Toc161910668"/>
      <w:r w:rsidRPr="00533C32">
        <w:t>5.2.</w:t>
      </w:r>
      <w:r w:rsidRPr="00533C32">
        <w:rPr>
          <w:lang w:eastAsia="zh-CN"/>
        </w:rPr>
        <w:t>16</w:t>
      </w:r>
      <w:r w:rsidRPr="00533C32">
        <w:t>.3.2</w:t>
      </w:r>
      <w:r w:rsidRPr="00533C32">
        <w:tab/>
        <w:t>POST</w:t>
      </w:r>
      <w:bookmarkEnd w:id="1164"/>
      <w:bookmarkEnd w:id="1165"/>
      <w:bookmarkEnd w:id="1166"/>
      <w:bookmarkEnd w:id="1167"/>
      <w:bookmarkEnd w:id="1168"/>
      <w:bookmarkEnd w:id="1169"/>
      <w:bookmarkEnd w:id="1170"/>
      <w:bookmarkEnd w:id="1171"/>
      <w:bookmarkEnd w:id="1172"/>
    </w:p>
    <w:p w14:paraId="52EA652F" w14:textId="77777777" w:rsidR="000260B1" w:rsidRPr="00533C32" w:rsidRDefault="000260B1" w:rsidP="000260B1">
      <w:r w:rsidRPr="00533C32">
        <w:t>This method shall support the URI query parameters specified in table 5.2.</w:t>
      </w:r>
      <w:r w:rsidRPr="00533C32">
        <w:rPr>
          <w:lang w:eastAsia="zh-CN"/>
        </w:rPr>
        <w:t>16</w:t>
      </w:r>
      <w:r w:rsidRPr="00533C32">
        <w:t>.3.2-1.</w:t>
      </w:r>
    </w:p>
    <w:p w14:paraId="0538AABF" w14:textId="77777777" w:rsidR="000260B1" w:rsidRPr="00533C32" w:rsidRDefault="000260B1" w:rsidP="000260B1">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B42770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FB1FBA"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1FD013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24118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CC1B95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EF3EA1" w14:textId="77777777" w:rsidR="000260B1" w:rsidRPr="009C5B90" w:rsidRDefault="000260B1" w:rsidP="007C64A8">
            <w:pPr>
              <w:pStyle w:val="TAH"/>
              <w:rPr>
                <w:lang w:val="en-US"/>
              </w:rPr>
            </w:pPr>
            <w:r w:rsidRPr="009C5B90">
              <w:rPr>
                <w:lang w:val="en-US"/>
              </w:rPr>
              <w:t>Description</w:t>
            </w:r>
          </w:p>
        </w:tc>
      </w:tr>
      <w:tr w:rsidR="000260B1" w:rsidRPr="009C5B90" w14:paraId="6B2CBD4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DD783A"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E5A0862"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F008419"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1D88D86"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BBA0A5F" w14:textId="77777777" w:rsidR="000260B1" w:rsidRPr="009C5B90" w:rsidRDefault="000260B1" w:rsidP="007C64A8">
            <w:pPr>
              <w:pStyle w:val="TAL"/>
              <w:rPr>
                <w:lang w:val="en-US"/>
              </w:rPr>
            </w:pPr>
          </w:p>
        </w:tc>
      </w:tr>
    </w:tbl>
    <w:p w14:paraId="2E66DDD5" w14:textId="77777777" w:rsidR="000260B1" w:rsidRPr="00533C32" w:rsidRDefault="000260B1" w:rsidP="000260B1"/>
    <w:p w14:paraId="3B590A53" w14:textId="77777777" w:rsidR="000260B1" w:rsidRPr="00533C32" w:rsidRDefault="000260B1" w:rsidP="000260B1">
      <w:r w:rsidRPr="00533C32">
        <w:t>This method shall support the request data structures specified in table 5.2.16.3.1-2 and the response data structures and response codes specified in table 5.2.16.3.1-3.</w:t>
      </w:r>
    </w:p>
    <w:p w14:paraId="61EDD2BD" w14:textId="77777777" w:rsidR="000260B1" w:rsidRPr="00533C32" w:rsidRDefault="000260B1" w:rsidP="000260B1">
      <w:pPr>
        <w:pStyle w:val="TH"/>
        <w:outlineLvl w:val="0"/>
      </w:pPr>
      <w:r w:rsidRPr="00533C32">
        <w:lastRenderedPageBreak/>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5F3E3AE"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BBA8C8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DF82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15B33B"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89A7B6" w14:textId="77777777" w:rsidR="000260B1" w:rsidRPr="009C5B90" w:rsidRDefault="000260B1" w:rsidP="007C64A8">
            <w:pPr>
              <w:pStyle w:val="TAH"/>
              <w:rPr>
                <w:lang w:val="en-US"/>
              </w:rPr>
            </w:pPr>
            <w:r w:rsidRPr="009C5B90">
              <w:rPr>
                <w:lang w:val="en-US"/>
              </w:rPr>
              <w:t>Description</w:t>
            </w:r>
          </w:p>
        </w:tc>
      </w:tr>
      <w:tr w:rsidR="000260B1" w:rsidRPr="009C5B90" w14:paraId="74730505" w14:textId="77777777" w:rsidTr="007C64A8">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8728000" w14:textId="77777777" w:rsidR="000260B1" w:rsidRPr="009C5B90" w:rsidRDefault="000260B1" w:rsidP="007C64A8">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2BA54828"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7ECDFD4B"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3F7B337C" w14:textId="77777777" w:rsidR="000260B1" w:rsidRPr="009C5B90" w:rsidRDefault="000260B1" w:rsidP="007C64A8">
            <w:pPr>
              <w:pStyle w:val="TAL"/>
              <w:rPr>
                <w:lang w:val="en-US"/>
              </w:rPr>
            </w:pPr>
            <w:r w:rsidRPr="009C5B90">
              <w:rPr>
                <w:lang w:val="en-US"/>
              </w:rPr>
              <w:t>Identifies the subscriber data subscription to be stored in the UDR.</w:t>
            </w:r>
          </w:p>
        </w:tc>
      </w:tr>
    </w:tbl>
    <w:p w14:paraId="7B947D02" w14:textId="77777777" w:rsidR="000260B1" w:rsidRDefault="000260B1" w:rsidP="000260B1"/>
    <w:p w14:paraId="0A8CC106" w14:textId="77777777" w:rsidR="000260B1" w:rsidRPr="00776027" w:rsidRDefault="000260B1" w:rsidP="000260B1">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4D5AA11" w14:textId="77777777" w:rsidR="000260B1" w:rsidRPr="00533C32" w:rsidRDefault="000260B1" w:rsidP="000260B1">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EA326F" w14:textId="77777777" w:rsidR="000260B1" w:rsidRPr="00533C32" w:rsidRDefault="000260B1" w:rsidP="000260B1">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28E69D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9D812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7706AD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BEAFD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6D8642" w14:textId="77777777" w:rsidR="000260B1" w:rsidRPr="009C5B90" w:rsidRDefault="000260B1" w:rsidP="007C64A8">
            <w:pPr>
              <w:pStyle w:val="TAH"/>
              <w:rPr>
                <w:lang w:val="en-US"/>
              </w:rPr>
            </w:pPr>
            <w:r w:rsidRPr="009C5B90">
              <w:rPr>
                <w:lang w:val="en-US"/>
              </w:rPr>
              <w:t>Response</w:t>
            </w:r>
          </w:p>
          <w:p w14:paraId="18C444DB"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9245D9" w14:textId="77777777" w:rsidR="000260B1" w:rsidRPr="009C5B90" w:rsidRDefault="000260B1" w:rsidP="007C64A8">
            <w:pPr>
              <w:pStyle w:val="TAH"/>
              <w:rPr>
                <w:lang w:val="en-US"/>
              </w:rPr>
            </w:pPr>
            <w:r w:rsidRPr="009C5B90">
              <w:rPr>
                <w:lang w:val="en-US"/>
              </w:rPr>
              <w:t>Description</w:t>
            </w:r>
          </w:p>
        </w:tc>
      </w:tr>
      <w:tr w:rsidR="000260B1" w:rsidRPr="009C5B90" w14:paraId="42561B5E"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7EB53F" w14:textId="77777777" w:rsidR="000260B1" w:rsidRPr="009C5B90" w:rsidRDefault="000260B1" w:rsidP="007C64A8">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63FBF37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B75A25"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0A0F57"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68FB4489" w14:textId="77777777" w:rsidR="000260B1" w:rsidRPr="009C5B90" w:rsidRDefault="000260B1" w:rsidP="007C64A8">
            <w:pPr>
              <w:pStyle w:val="TAL"/>
              <w:rPr>
                <w:lang w:val="en-US"/>
              </w:rPr>
            </w:pPr>
            <w:r w:rsidRPr="009C5B90">
              <w:rPr>
                <w:lang w:val="en-US"/>
              </w:rPr>
              <w:t>Upon success, a response body containing a representation of the UeId's Individual subscription resource shall be returned.</w:t>
            </w:r>
          </w:p>
          <w:p w14:paraId="0A812400" w14:textId="77777777" w:rsidR="000260B1" w:rsidRPr="009C5B90" w:rsidRDefault="000260B1" w:rsidP="007C64A8">
            <w:pPr>
              <w:pStyle w:val="TAL"/>
              <w:rPr>
                <w:lang w:val="en-US"/>
              </w:rPr>
            </w:pPr>
          </w:p>
          <w:p w14:paraId="174EBA84" w14:textId="77777777" w:rsidR="000260B1" w:rsidRPr="009C5B90" w:rsidRDefault="000260B1" w:rsidP="007C64A8">
            <w:pPr>
              <w:pStyle w:val="TAL"/>
              <w:rPr>
                <w:lang w:val="en-US"/>
              </w:rPr>
            </w:pPr>
            <w:r w:rsidRPr="009C5B90">
              <w:rPr>
                <w:lang w:val="en-US"/>
              </w:rPr>
              <w:t>The HTTP response shall include a "Location" HTTP header that contains the resource URI of the created resource.</w:t>
            </w:r>
          </w:p>
        </w:tc>
      </w:tr>
      <w:tr w:rsidR="000260B1" w:rsidRPr="009C5B90" w14:paraId="3D8A3DE8"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64AE93"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B75B489" w14:textId="77777777" w:rsidR="000260B1" w:rsidRPr="00533C32" w:rsidRDefault="000260B1" w:rsidP="000260B1">
      <w:pPr>
        <w:rPr>
          <w:lang w:val="en-US"/>
        </w:rPr>
      </w:pPr>
    </w:p>
    <w:p w14:paraId="6D9BE201" w14:textId="77777777" w:rsidR="000260B1" w:rsidRPr="00533C32" w:rsidRDefault="000260B1" w:rsidP="000260B1">
      <w:pPr>
        <w:pStyle w:val="Heading3"/>
      </w:pPr>
      <w:bookmarkStart w:id="1173" w:name="_Toc20127013"/>
      <w:bookmarkStart w:id="1174" w:name="_Toc27588989"/>
      <w:bookmarkStart w:id="1175" w:name="_Toc36459785"/>
      <w:bookmarkStart w:id="1176" w:name="_Toc45029362"/>
      <w:bookmarkStart w:id="1177" w:name="_Toc56520638"/>
      <w:bookmarkStart w:id="1178" w:name="_Toc90586891"/>
      <w:bookmarkStart w:id="1179" w:name="_Toc106616410"/>
      <w:bookmarkStart w:id="1180" w:name="_Toc122101106"/>
      <w:bookmarkStart w:id="1181" w:name="_Toc161910669"/>
      <w:r w:rsidRPr="00533C32">
        <w:t>5.2.17</w:t>
      </w:r>
      <w:r w:rsidRPr="00533C32">
        <w:tab/>
        <w:t>Resource: IndividualSdmSubscription</w:t>
      </w:r>
      <w:bookmarkEnd w:id="1173"/>
      <w:bookmarkEnd w:id="1174"/>
      <w:bookmarkEnd w:id="1175"/>
      <w:bookmarkEnd w:id="1176"/>
      <w:bookmarkEnd w:id="1177"/>
      <w:bookmarkEnd w:id="1178"/>
      <w:bookmarkEnd w:id="1179"/>
      <w:bookmarkEnd w:id="1180"/>
      <w:bookmarkEnd w:id="1181"/>
    </w:p>
    <w:p w14:paraId="103A327B" w14:textId="77777777" w:rsidR="000260B1" w:rsidRPr="00533C32" w:rsidRDefault="000260B1" w:rsidP="000260B1">
      <w:pPr>
        <w:pStyle w:val="Heading4"/>
      </w:pPr>
      <w:bookmarkStart w:id="1182" w:name="_Toc20127014"/>
      <w:bookmarkStart w:id="1183" w:name="_Toc27588990"/>
      <w:bookmarkStart w:id="1184" w:name="_Toc36459786"/>
      <w:bookmarkStart w:id="1185" w:name="_Toc45029363"/>
      <w:bookmarkStart w:id="1186" w:name="_Toc56520639"/>
      <w:bookmarkStart w:id="1187" w:name="_Toc90586892"/>
      <w:bookmarkStart w:id="1188" w:name="_Toc106616411"/>
      <w:bookmarkStart w:id="1189" w:name="_Toc122101107"/>
      <w:bookmarkStart w:id="1190" w:name="_Toc161910670"/>
      <w:r w:rsidRPr="00533C32">
        <w:t>5.2.17.1</w:t>
      </w:r>
      <w:r w:rsidRPr="00533C32">
        <w:tab/>
        <w:t>Description</w:t>
      </w:r>
      <w:bookmarkEnd w:id="1182"/>
      <w:bookmarkEnd w:id="1183"/>
      <w:bookmarkEnd w:id="1184"/>
      <w:bookmarkEnd w:id="1185"/>
      <w:bookmarkEnd w:id="1186"/>
      <w:bookmarkEnd w:id="1187"/>
      <w:bookmarkEnd w:id="1188"/>
      <w:bookmarkEnd w:id="1189"/>
      <w:bookmarkEnd w:id="1190"/>
    </w:p>
    <w:p w14:paraId="23AF64BD" w14:textId="77777777" w:rsidR="000260B1" w:rsidRPr="00533C32" w:rsidRDefault="000260B1" w:rsidP="000260B1">
      <w:r w:rsidRPr="00533C32">
        <w:t>This resource represents an individual SDM Subscription for a UE.</w:t>
      </w:r>
    </w:p>
    <w:p w14:paraId="1AB86826"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F804A34" w14:textId="77777777" w:rsidR="000260B1" w:rsidRPr="00533C32" w:rsidRDefault="000260B1" w:rsidP="000260B1">
      <w:pPr>
        <w:pStyle w:val="Heading4"/>
      </w:pPr>
      <w:bookmarkStart w:id="1191" w:name="_Toc20127015"/>
      <w:bookmarkStart w:id="1192" w:name="_Toc27588991"/>
      <w:bookmarkStart w:id="1193" w:name="_Toc36459787"/>
      <w:bookmarkStart w:id="1194" w:name="_Toc45029364"/>
      <w:bookmarkStart w:id="1195" w:name="_Toc56520640"/>
      <w:bookmarkStart w:id="1196" w:name="_Toc90586893"/>
      <w:bookmarkStart w:id="1197" w:name="_Toc106616412"/>
      <w:bookmarkStart w:id="1198" w:name="_Toc122101108"/>
      <w:bookmarkStart w:id="1199" w:name="_Toc161910671"/>
      <w:r w:rsidRPr="00533C32">
        <w:t>5.2.17.2</w:t>
      </w:r>
      <w:r w:rsidRPr="00533C32">
        <w:tab/>
        <w:t>Resource Definition</w:t>
      </w:r>
      <w:bookmarkEnd w:id="1191"/>
      <w:bookmarkEnd w:id="1192"/>
      <w:bookmarkEnd w:id="1193"/>
      <w:bookmarkEnd w:id="1194"/>
      <w:bookmarkEnd w:id="1195"/>
      <w:bookmarkEnd w:id="1196"/>
      <w:bookmarkEnd w:id="1197"/>
      <w:bookmarkEnd w:id="1198"/>
      <w:bookmarkEnd w:id="1199"/>
    </w:p>
    <w:p w14:paraId="67AB82E8" w14:textId="77777777" w:rsidR="000260B1" w:rsidRPr="00533C32" w:rsidRDefault="000260B1" w:rsidP="000260B1">
      <w:r w:rsidRPr="00533C32">
        <w:t>Resource URI: {apiRoot}/nudr-dr/&lt;apiVersion&gt;/subscription-data/{ueId}/</w:t>
      </w:r>
      <w:r w:rsidRPr="00533C32">
        <w:rPr>
          <w:lang w:eastAsia="zh-CN"/>
        </w:rPr>
        <w:t>context-data/</w:t>
      </w:r>
      <w:r w:rsidRPr="00533C32">
        <w:t>sdm-subscriptions/{subsId}</w:t>
      </w:r>
    </w:p>
    <w:p w14:paraId="39C9EC34" w14:textId="77777777" w:rsidR="000260B1" w:rsidRPr="00533C32" w:rsidRDefault="000260B1" w:rsidP="000260B1">
      <w:pPr>
        <w:rPr>
          <w:rFonts w:ascii="Arial" w:hAnsi="Arial" w:cs="Arial"/>
        </w:rPr>
      </w:pPr>
      <w:bookmarkStart w:id="1200" w:name="_MCCTEMPBM_CRPT22160097___7"/>
      <w:r w:rsidRPr="00533C32">
        <w:t>This resource shall support the resource URI variables defined in table 5.2.17.2-1</w:t>
      </w:r>
      <w:r w:rsidRPr="00533C32">
        <w:rPr>
          <w:rFonts w:ascii="Arial" w:hAnsi="Arial" w:cs="Arial"/>
        </w:rPr>
        <w:t>.</w:t>
      </w:r>
    </w:p>
    <w:bookmarkEnd w:id="1200"/>
    <w:p w14:paraId="12774C47" w14:textId="77777777" w:rsidR="000260B1" w:rsidRPr="00533C32" w:rsidRDefault="000260B1" w:rsidP="000260B1">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FD3AFE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B5FAE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67A28C" w14:textId="77777777" w:rsidR="000260B1" w:rsidRPr="009C5B90" w:rsidRDefault="000260B1" w:rsidP="007C64A8">
            <w:pPr>
              <w:pStyle w:val="TAH"/>
              <w:rPr>
                <w:lang w:val="en-US"/>
              </w:rPr>
            </w:pPr>
            <w:r w:rsidRPr="009C5B90">
              <w:rPr>
                <w:lang w:val="en-US"/>
              </w:rPr>
              <w:t>Definition</w:t>
            </w:r>
          </w:p>
        </w:tc>
      </w:tr>
      <w:tr w:rsidR="000260B1" w:rsidRPr="009C5B90" w14:paraId="7C1F401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70FD8A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F67CD2"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3B0018C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EA3D85"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6F3B5" w14:textId="4DCB26B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0260B1" w:rsidRPr="009C5B90" w14:paraId="35A2E2E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C47D91"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11D847" w14:textId="77777777" w:rsidR="000260B1" w:rsidRPr="009C5B90" w:rsidRDefault="000260B1" w:rsidP="007C64A8">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44E779DB" w14:textId="77777777" w:rsidR="000260B1" w:rsidRPr="00533C32" w:rsidRDefault="000260B1" w:rsidP="000260B1"/>
    <w:p w14:paraId="7F3A9A66" w14:textId="77777777" w:rsidR="000260B1" w:rsidRPr="00533C32" w:rsidRDefault="000260B1" w:rsidP="000260B1">
      <w:pPr>
        <w:pStyle w:val="Heading4"/>
      </w:pPr>
      <w:bookmarkStart w:id="1201" w:name="_Toc20127016"/>
      <w:bookmarkStart w:id="1202" w:name="_Toc27588992"/>
      <w:bookmarkStart w:id="1203" w:name="_Toc36459788"/>
      <w:bookmarkStart w:id="1204" w:name="_Toc45029365"/>
      <w:bookmarkStart w:id="1205" w:name="_Toc56520641"/>
      <w:bookmarkStart w:id="1206" w:name="_Toc90586894"/>
      <w:bookmarkStart w:id="1207" w:name="_Toc106616413"/>
      <w:bookmarkStart w:id="1208" w:name="_Toc122101109"/>
      <w:bookmarkStart w:id="1209" w:name="_Toc161910672"/>
      <w:r w:rsidRPr="00533C32">
        <w:t>5.2.17.3</w:t>
      </w:r>
      <w:r w:rsidRPr="00533C32">
        <w:tab/>
        <w:t>Resource Standard Methods</w:t>
      </w:r>
      <w:bookmarkEnd w:id="1201"/>
      <w:bookmarkEnd w:id="1202"/>
      <w:bookmarkEnd w:id="1203"/>
      <w:bookmarkEnd w:id="1204"/>
      <w:bookmarkEnd w:id="1205"/>
      <w:bookmarkEnd w:id="1206"/>
      <w:bookmarkEnd w:id="1207"/>
      <w:bookmarkEnd w:id="1208"/>
      <w:bookmarkEnd w:id="1209"/>
    </w:p>
    <w:p w14:paraId="06424514" w14:textId="77777777" w:rsidR="000260B1" w:rsidRPr="00533C32" w:rsidRDefault="000260B1" w:rsidP="000260B1">
      <w:pPr>
        <w:pStyle w:val="Heading5"/>
      </w:pPr>
      <w:bookmarkStart w:id="1210" w:name="_Toc20127017"/>
      <w:bookmarkStart w:id="1211" w:name="_Toc27588993"/>
      <w:bookmarkStart w:id="1212" w:name="_Toc36459789"/>
      <w:bookmarkStart w:id="1213" w:name="_Toc45029366"/>
      <w:bookmarkStart w:id="1214" w:name="_Toc56520642"/>
      <w:bookmarkStart w:id="1215" w:name="_Toc90586895"/>
      <w:bookmarkStart w:id="1216" w:name="_Toc106616414"/>
      <w:bookmarkStart w:id="1217" w:name="_Toc122101110"/>
      <w:bookmarkStart w:id="1218" w:name="_Toc161910673"/>
      <w:r w:rsidRPr="00533C32">
        <w:t>5.2.17.3.1</w:t>
      </w:r>
      <w:r w:rsidRPr="00533C32">
        <w:tab/>
        <w:t>PUT</w:t>
      </w:r>
      <w:bookmarkEnd w:id="1210"/>
      <w:bookmarkEnd w:id="1211"/>
      <w:bookmarkEnd w:id="1212"/>
      <w:bookmarkEnd w:id="1213"/>
      <w:bookmarkEnd w:id="1214"/>
      <w:bookmarkEnd w:id="1215"/>
      <w:bookmarkEnd w:id="1216"/>
      <w:bookmarkEnd w:id="1217"/>
      <w:bookmarkEnd w:id="1218"/>
    </w:p>
    <w:p w14:paraId="3760B3DB" w14:textId="77777777" w:rsidR="000260B1" w:rsidRPr="00533C32" w:rsidRDefault="000260B1" w:rsidP="000260B1">
      <w:r w:rsidRPr="00533C32">
        <w:t>This method shall support the URI query parameters specified in table 5.2.17.3.1-1.</w:t>
      </w:r>
    </w:p>
    <w:p w14:paraId="13E0BD1E" w14:textId="77777777" w:rsidR="000260B1" w:rsidRPr="00533C32" w:rsidRDefault="000260B1" w:rsidP="000260B1">
      <w:pPr>
        <w:pStyle w:val="TH"/>
        <w:outlineLvl w:val="0"/>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5526A0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C3D23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65135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EA3349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254BBE"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D76534" w14:textId="77777777" w:rsidR="000260B1" w:rsidRPr="009C5B90" w:rsidRDefault="000260B1" w:rsidP="007C64A8">
            <w:pPr>
              <w:pStyle w:val="TAH"/>
              <w:rPr>
                <w:lang w:val="en-US"/>
              </w:rPr>
            </w:pPr>
            <w:r w:rsidRPr="009C5B90">
              <w:rPr>
                <w:lang w:val="en-US"/>
              </w:rPr>
              <w:t>Description</w:t>
            </w:r>
          </w:p>
        </w:tc>
      </w:tr>
      <w:tr w:rsidR="000260B1" w:rsidRPr="009C5B90" w14:paraId="4FA3C15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BAB58F"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6D40412"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EACE735"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A2E865E"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5E57AC6" w14:textId="77777777" w:rsidR="000260B1" w:rsidRPr="009C5B90" w:rsidRDefault="000260B1" w:rsidP="007C64A8">
            <w:pPr>
              <w:pStyle w:val="TAL"/>
              <w:rPr>
                <w:lang w:val="en-US"/>
              </w:rPr>
            </w:pPr>
          </w:p>
        </w:tc>
      </w:tr>
    </w:tbl>
    <w:p w14:paraId="583DF8E8" w14:textId="77777777" w:rsidR="000260B1" w:rsidRPr="00533C32" w:rsidRDefault="000260B1" w:rsidP="000260B1"/>
    <w:p w14:paraId="5C82BA3D" w14:textId="77777777" w:rsidR="000260B1" w:rsidRPr="00533C32" w:rsidRDefault="000260B1" w:rsidP="000260B1">
      <w:r w:rsidRPr="00533C32">
        <w:lastRenderedPageBreak/>
        <w:t>This method shall support the request data structures specified in table 5.2.17.3.1-2 and the response data structures and response codes specified in table 5.2.17.3.1-3.</w:t>
      </w:r>
    </w:p>
    <w:p w14:paraId="1E2FADD3" w14:textId="77777777" w:rsidR="000260B1" w:rsidRPr="00533C32" w:rsidRDefault="000260B1" w:rsidP="000260B1">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C2049C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2C2E3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53D5D"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3FBC4D"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27B38F" w14:textId="77777777" w:rsidR="000260B1" w:rsidRPr="009C5B90" w:rsidRDefault="000260B1" w:rsidP="007C64A8">
            <w:pPr>
              <w:pStyle w:val="TAH"/>
              <w:rPr>
                <w:lang w:val="en-US"/>
              </w:rPr>
            </w:pPr>
            <w:r w:rsidRPr="009C5B90">
              <w:rPr>
                <w:lang w:val="en-US"/>
              </w:rPr>
              <w:t>Description</w:t>
            </w:r>
          </w:p>
        </w:tc>
      </w:tr>
      <w:tr w:rsidR="000260B1" w:rsidRPr="009C5B90" w14:paraId="32368F37"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BAD5B8" w14:textId="77777777" w:rsidR="000260B1" w:rsidRPr="009C5B90" w:rsidRDefault="000260B1" w:rsidP="007C64A8">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33A5D4CD"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BE1981B"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9549A2" w14:textId="77777777" w:rsidR="000260B1" w:rsidRPr="009C5B90" w:rsidRDefault="000260B1" w:rsidP="007C64A8">
            <w:pPr>
              <w:pStyle w:val="TAL"/>
              <w:rPr>
                <w:lang w:val="en-US"/>
              </w:rPr>
            </w:pPr>
            <w:r w:rsidRPr="009C5B90">
              <w:rPr>
                <w:lang w:val="en-US"/>
              </w:rPr>
              <w:t>The individual SDM subscription that is to be stored</w:t>
            </w:r>
          </w:p>
        </w:tc>
      </w:tr>
    </w:tbl>
    <w:p w14:paraId="7220EFC5" w14:textId="77777777" w:rsidR="000260B1" w:rsidRPr="00533C32" w:rsidRDefault="000260B1" w:rsidP="000260B1"/>
    <w:p w14:paraId="749B3AA5" w14:textId="77777777" w:rsidR="000260B1" w:rsidRPr="00533C32" w:rsidRDefault="000260B1" w:rsidP="000260B1">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274136F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25C34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C2487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6237B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FFA95D" w14:textId="77777777" w:rsidR="000260B1" w:rsidRPr="009C5B90" w:rsidRDefault="000260B1" w:rsidP="007C64A8">
            <w:pPr>
              <w:pStyle w:val="TAH"/>
              <w:rPr>
                <w:lang w:val="en-US"/>
              </w:rPr>
            </w:pPr>
            <w:r w:rsidRPr="009C5B90">
              <w:rPr>
                <w:lang w:val="en-US"/>
              </w:rPr>
              <w:t>Response</w:t>
            </w:r>
          </w:p>
          <w:p w14:paraId="1E113EB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6A085FF" w14:textId="77777777" w:rsidR="000260B1" w:rsidRPr="009C5B90" w:rsidRDefault="000260B1" w:rsidP="007C64A8">
            <w:pPr>
              <w:pStyle w:val="TAH"/>
              <w:rPr>
                <w:lang w:val="en-US"/>
              </w:rPr>
            </w:pPr>
            <w:r w:rsidRPr="009C5B90">
              <w:rPr>
                <w:lang w:val="en-US"/>
              </w:rPr>
              <w:t>Description</w:t>
            </w:r>
          </w:p>
        </w:tc>
      </w:tr>
      <w:tr w:rsidR="000260B1" w:rsidRPr="009C5B90" w14:paraId="61D5159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BE78053"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B329FA8"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023D00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8EFF715"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8E69B00"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4F73770"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A9D304" w14:textId="77777777" w:rsidR="000260B1" w:rsidRPr="009C5B90" w:rsidRDefault="000260B1" w:rsidP="007C64A8">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C110AC7"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D77BB0" w14:textId="77777777" w:rsidR="000260B1" w:rsidRPr="009C5B90" w:rsidRDefault="000260B1" w:rsidP="007C64A8">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9B0F178" w14:textId="77777777" w:rsidR="000260B1" w:rsidRPr="009C5B90" w:rsidRDefault="000260B1" w:rsidP="007C64A8">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242C5CF7" w14:textId="77777777" w:rsidR="000260B1" w:rsidRPr="009C5B90" w:rsidRDefault="000260B1" w:rsidP="007C64A8">
            <w:pPr>
              <w:pStyle w:val="TAL"/>
              <w:rPr>
                <w:lang w:val="en-US"/>
              </w:rPr>
            </w:pPr>
            <w:r w:rsidRPr="009C5B90">
              <w:rPr>
                <w:lang w:val="en-US"/>
              </w:rPr>
              <w:t>If the resource does not exist, a response code of 404 Not Found shall be returned.</w:t>
            </w:r>
          </w:p>
        </w:tc>
      </w:tr>
      <w:tr w:rsidR="000260B1" w:rsidRPr="009C5B90" w14:paraId="1CAC00F8"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169702"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DADEA63" w14:textId="77777777" w:rsidR="000260B1" w:rsidRPr="00533C32" w:rsidRDefault="000260B1" w:rsidP="000260B1">
      <w:pPr>
        <w:rPr>
          <w:lang w:eastAsia="zh-CN"/>
        </w:rPr>
      </w:pPr>
    </w:p>
    <w:p w14:paraId="64058598" w14:textId="77777777" w:rsidR="000260B1" w:rsidRPr="00533C32" w:rsidRDefault="000260B1" w:rsidP="000260B1">
      <w:pPr>
        <w:pStyle w:val="Heading5"/>
      </w:pPr>
      <w:bookmarkStart w:id="1219" w:name="_Toc20127018"/>
      <w:bookmarkStart w:id="1220" w:name="_Toc27588994"/>
      <w:bookmarkStart w:id="1221" w:name="_Toc36459790"/>
      <w:bookmarkStart w:id="1222" w:name="_Toc45029367"/>
      <w:bookmarkStart w:id="1223" w:name="_Toc56520643"/>
      <w:bookmarkStart w:id="1224" w:name="_Toc90586896"/>
      <w:bookmarkStart w:id="1225" w:name="_Toc106616415"/>
      <w:bookmarkStart w:id="1226" w:name="_Toc122101111"/>
      <w:bookmarkStart w:id="1227" w:name="_Toc161910674"/>
      <w:r w:rsidRPr="00533C32">
        <w:t>5.2.17.3.2</w:t>
      </w:r>
      <w:r w:rsidRPr="00533C32">
        <w:tab/>
        <w:t>DELETE</w:t>
      </w:r>
      <w:bookmarkEnd w:id="1219"/>
      <w:bookmarkEnd w:id="1220"/>
      <w:bookmarkEnd w:id="1221"/>
      <w:bookmarkEnd w:id="1222"/>
      <w:bookmarkEnd w:id="1223"/>
      <w:bookmarkEnd w:id="1224"/>
      <w:bookmarkEnd w:id="1225"/>
      <w:bookmarkEnd w:id="1226"/>
      <w:bookmarkEnd w:id="1227"/>
    </w:p>
    <w:p w14:paraId="42E309CF" w14:textId="77777777" w:rsidR="000260B1" w:rsidRPr="00533C32" w:rsidRDefault="000260B1" w:rsidP="000260B1">
      <w:r w:rsidRPr="00533C32">
        <w:t>This method shall support the URI query parameters specified in table 5.2.17.3.2-1.</w:t>
      </w:r>
    </w:p>
    <w:p w14:paraId="1AFC3221" w14:textId="77777777" w:rsidR="000260B1" w:rsidRPr="00533C32" w:rsidRDefault="000260B1" w:rsidP="000260B1">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02CAA3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1BCCF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93FE2C"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18AA5E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0BEA3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25CCC0" w14:textId="77777777" w:rsidR="000260B1" w:rsidRPr="009C5B90" w:rsidRDefault="000260B1" w:rsidP="007C64A8">
            <w:pPr>
              <w:pStyle w:val="TAH"/>
              <w:rPr>
                <w:lang w:val="en-US"/>
              </w:rPr>
            </w:pPr>
            <w:r w:rsidRPr="009C5B90">
              <w:rPr>
                <w:lang w:val="en-US"/>
              </w:rPr>
              <w:t>Description</w:t>
            </w:r>
          </w:p>
        </w:tc>
      </w:tr>
      <w:tr w:rsidR="000260B1" w:rsidRPr="009C5B90" w14:paraId="0740E62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8A7F8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84B5AC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DE72E82"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8F0085E"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7DE181" w14:textId="77777777" w:rsidR="000260B1" w:rsidRPr="009C5B90" w:rsidRDefault="000260B1" w:rsidP="007C64A8">
            <w:pPr>
              <w:pStyle w:val="TAL"/>
              <w:rPr>
                <w:lang w:val="en-US"/>
              </w:rPr>
            </w:pPr>
          </w:p>
        </w:tc>
      </w:tr>
    </w:tbl>
    <w:p w14:paraId="5FCA73A2" w14:textId="77777777" w:rsidR="000260B1" w:rsidRPr="00533C32" w:rsidRDefault="000260B1" w:rsidP="000260B1"/>
    <w:p w14:paraId="74C2E54A" w14:textId="77777777" w:rsidR="000260B1" w:rsidRPr="00533C32" w:rsidRDefault="000260B1" w:rsidP="000260B1">
      <w:r w:rsidRPr="00533C32">
        <w:t>This method shall support the request data structures specified in table 5.2.17.3.2-2 and the response data structures and response codes specified in table 5.2.17.3.2-3.</w:t>
      </w:r>
    </w:p>
    <w:p w14:paraId="73E3471C" w14:textId="77777777" w:rsidR="000260B1" w:rsidRPr="00533C32" w:rsidRDefault="000260B1" w:rsidP="000260B1">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64CDC6B"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2BE77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5CC36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0751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59FD07" w14:textId="77777777" w:rsidR="000260B1" w:rsidRPr="009C5B90" w:rsidRDefault="000260B1" w:rsidP="007C64A8">
            <w:pPr>
              <w:pStyle w:val="TAH"/>
              <w:rPr>
                <w:lang w:val="en-US"/>
              </w:rPr>
            </w:pPr>
            <w:r w:rsidRPr="009C5B90">
              <w:rPr>
                <w:lang w:val="en-US"/>
              </w:rPr>
              <w:t>Description</w:t>
            </w:r>
          </w:p>
        </w:tc>
      </w:tr>
      <w:tr w:rsidR="000260B1" w:rsidRPr="009C5B90" w14:paraId="4F14F5E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DB0DDD8"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53B93BE"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9FA5A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A207E0" w14:textId="77777777" w:rsidR="000260B1" w:rsidRPr="009C5B90" w:rsidRDefault="000260B1" w:rsidP="007C64A8">
            <w:pPr>
              <w:pStyle w:val="TAL"/>
              <w:rPr>
                <w:lang w:val="en-US"/>
              </w:rPr>
            </w:pPr>
          </w:p>
        </w:tc>
      </w:tr>
    </w:tbl>
    <w:p w14:paraId="722AEE2B" w14:textId="77777777" w:rsidR="000260B1" w:rsidRPr="00533C32" w:rsidRDefault="000260B1" w:rsidP="000260B1"/>
    <w:p w14:paraId="73FFD17E" w14:textId="77777777" w:rsidR="000260B1" w:rsidRPr="00533C32" w:rsidRDefault="000260B1" w:rsidP="000260B1">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6E3406B0"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814C1F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F60F51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A6881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BE7D18" w14:textId="77777777" w:rsidR="000260B1" w:rsidRPr="009C5B90" w:rsidRDefault="000260B1" w:rsidP="007C64A8">
            <w:pPr>
              <w:pStyle w:val="TAH"/>
              <w:rPr>
                <w:lang w:val="en-US"/>
              </w:rPr>
            </w:pPr>
            <w:r w:rsidRPr="009C5B90">
              <w:rPr>
                <w:lang w:val="en-US"/>
              </w:rPr>
              <w:t>Response</w:t>
            </w:r>
          </w:p>
          <w:p w14:paraId="16D1CCC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AA881A" w14:textId="77777777" w:rsidR="000260B1" w:rsidRPr="009C5B90" w:rsidRDefault="000260B1" w:rsidP="007C64A8">
            <w:pPr>
              <w:pStyle w:val="TAH"/>
              <w:rPr>
                <w:lang w:val="en-US"/>
              </w:rPr>
            </w:pPr>
            <w:r w:rsidRPr="009C5B90">
              <w:rPr>
                <w:lang w:val="en-US"/>
              </w:rPr>
              <w:t>Description</w:t>
            </w:r>
          </w:p>
        </w:tc>
      </w:tr>
      <w:tr w:rsidR="000260B1" w:rsidRPr="009C5B90" w14:paraId="4624626D"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CF18572"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95BD4"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E649FB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4F34AD"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48F8F"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6B6B8E53"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7CE0C4A3" w14:textId="77777777" w:rsidR="000260B1" w:rsidRPr="009C5B90" w:rsidRDefault="000260B1" w:rsidP="007C64A8">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55E4A7A3" w14:textId="77777777" w:rsidR="000260B1" w:rsidRPr="009C5B90" w:rsidRDefault="000260B1" w:rsidP="007C64A8">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FFFECF6" w14:textId="77777777" w:rsidR="000260B1" w:rsidRPr="009C5B90" w:rsidRDefault="000260B1" w:rsidP="007C64A8">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8325D8D" w14:textId="77777777" w:rsidR="000260B1" w:rsidRPr="009C5B90" w:rsidRDefault="000260B1" w:rsidP="007C64A8">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1F3BCF4E" w14:textId="77777777" w:rsidR="000260B1" w:rsidRPr="009C5B90" w:rsidRDefault="000260B1" w:rsidP="007C64A8">
            <w:pPr>
              <w:pStyle w:val="TAL"/>
            </w:pPr>
            <w:r w:rsidRPr="009C5B90">
              <w:t>The "cause" attribute may be used to indicate one of the following application errors:</w:t>
            </w:r>
          </w:p>
          <w:p w14:paraId="548C9816" w14:textId="77777777" w:rsidR="000260B1" w:rsidRPr="009C5B90" w:rsidRDefault="000260B1" w:rsidP="007C64A8">
            <w:pPr>
              <w:pStyle w:val="TAL"/>
            </w:pPr>
            <w:r w:rsidRPr="009C5B90">
              <w:t>- USER_NOT_FOUND</w:t>
            </w:r>
          </w:p>
          <w:p w14:paraId="30B35909" w14:textId="77777777" w:rsidR="000260B1" w:rsidRPr="009C5B90" w:rsidRDefault="000260B1" w:rsidP="007C64A8">
            <w:pPr>
              <w:pStyle w:val="TAL"/>
              <w:rPr>
                <w:lang w:val="en-US"/>
              </w:rPr>
            </w:pPr>
            <w:r w:rsidRPr="009C5B90">
              <w:t>- DATA_NOT_FOUND</w:t>
            </w:r>
          </w:p>
        </w:tc>
      </w:tr>
      <w:tr w:rsidR="000260B1" w:rsidRPr="009C5B90" w14:paraId="6A776BDB"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40011D"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271A4DA" w14:textId="77777777" w:rsidR="000260B1" w:rsidRPr="00533C32" w:rsidRDefault="000260B1" w:rsidP="000260B1">
      <w:pPr>
        <w:rPr>
          <w:lang w:eastAsia="zh-CN"/>
        </w:rPr>
      </w:pPr>
    </w:p>
    <w:p w14:paraId="5CCDEF13" w14:textId="77777777" w:rsidR="000260B1" w:rsidRPr="00533C32" w:rsidRDefault="000260B1" w:rsidP="000260B1">
      <w:pPr>
        <w:pStyle w:val="Heading5"/>
      </w:pPr>
      <w:bookmarkStart w:id="1228" w:name="_Toc20127019"/>
      <w:bookmarkStart w:id="1229" w:name="_Toc27588995"/>
      <w:bookmarkStart w:id="1230" w:name="_Toc36459791"/>
      <w:bookmarkStart w:id="1231" w:name="_Toc45029368"/>
      <w:bookmarkStart w:id="1232" w:name="_Toc56520644"/>
      <w:bookmarkStart w:id="1233" w:name="_Toc90586897"/>
      <w:bookmarkStart w:id="1234" w:name="_Toc106616416"/>
      <w:bookmarkStart w:id="1235" w:name="_Toc122101112"/>
      <w:bookmarkStart w:id="1236" w:name="_Toc161910675"/>
      <w:r w:rsidRPr="00533C32">
        <w:t>5.2.17.3.</w:t>
      </w:r>
      <w:r w:rsidRPr="00533C32">
        <w:rPr>
          <w:lang w:val="de-DE"/>
        </w:rPr>
        <w:t>3</w:t>
      </w:r>
      <w:r w:rsidRPr="00533C32">
        <w:tab/>
        <w:t>PATCH</w:t>
      </w:r>
      <w:bookmarkEnd w:id="1228"/>
      <w:bookmarkEnd w:id="1229"/>
      <w:bookmarkEnd w:id="1230"/>
      <w:bookmarkEnd w:id="1231"/>
      <w:bookmarkEnd w:id="1232"/>
      <w:bookmarkEnd w:id="1233"/>
      <w:bookmarkEnd w:id="1234"/>
      <w:bookmarkEnd w:id="1235"/>
      <w:bookmarkEnd w:id="1236"/>
    </w:p>
    <w:p w14:paraId="6359885D" w14:textId="77777777" w:rsidR="000260B1" w:rsidRPr="00533C32" w:rsidRDefault="000260B1" w:rsidP="000260B1">
      <w:r w:rsidRPr="00533C32">
        <w:t>This method shall support the URI query parameters specified in table 5.2.17.3.</w:t>
      </w:r>
      <w:r w:rsidRPr="00533C32">
        <w:rPr>
          <w:lang w:val="de-DE"/>
        </w:rPr>
        <w:t>3</w:t>
      </w:r>
      <w:r w:rsidRPr="00533C32">
        <w:t>-1.</w:t>
      </w:r>
    </w:p>
    <w:p w14:paraId="7CD14E2B" w14:textId="77777777" w:rsidR="000260B1" w:rsidRPr="00533C32" w:rsidRDefault="000260B1" w:rsidP="000260B1">
      <w:pPr>
        <w:pStyle w:val="TH"/>
        <w:outlineLvl w:val="0"/>
      </w:pPr>
      <w:r w:rsidRPr="00533C32">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5135B31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B0C787"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E33BE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7E70DB"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C23CE"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649B0" w14:textId="77777777" w:rsidR="000260B1" w:rsidRPr="009C5B90" w:rsidRDefault="000260B1" w:rsidP="007C64A8">
            <w:pPr>
              <w:pStyle w:val="TAH"/>
              <w:rPr>
                <w:lang w:val="en-US"/>
              </w:rPr>
            </w:pPr>
            <w:r w:rsidRPr="009C5B90">
              <w:rPr>
                <w:lang w:val="en-US"/>
              </w:rPr>
              <w:t>Description</w:t>
            </w:r>
          </w:p>
        </w:tc>
      </w:tr>
      <w:tr w:rsidR="000260B1" w:rsidRPr="009C5B90" w14:paraId="48747DD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245525"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0E33379"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73A8A4A"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5BD810D9"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B0B381E" w14:textId="64AC6B7A"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380D4C25" w14:textId="77777777" w:rsidR="000260B1" w:rsidRPr="00533C32" w:rsidRDefault="000260B1" w:rsidP="000260B1">
      <w:pPr>
        <w:pStyle w:val="Guidance"/>
      </w:pPr>
    </w:p>
    <w:p w14:paraId="712EFE81" w14:textId="77777777" w:rsidR="000260B1" w:rsidRPr="00533C32" w:rsidRDefault="000260B1" w:rsidP="000260B1">
      <w:r w:rsidRPr="00533C32">
        <w:lastRenderedPageBreak/>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14:paraId="32E69D9D" w14:textId="77777777" w:rsidR="000260B1" w:rsidRPr="00533C32" w:rsidRDefault="000260B1" w:rsidP="000260B1">
      <w:pPr>
        <w:pStyle w:val="TH"/>
        <w:outlineLvl w:val="0"/>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17DBA1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39688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BCA60"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3F9BB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5A953" w14:textId="77777777" w:rsidR="000260B1" w:rsidRPr="009C5B90" w:rsidRDefault="000260B1" w:rsidP="007C64A8">
            <w:pPr>
              <w:pStyle w:val="TAH"/>
              <w:rPr>
                <w:lang w:val="en-US"/>
              </w:rPr>
            </w:pPr>
            <w:r w:rsidRPr="009C5B90">
              <w:rPr>
                <w:lang w:val="en-US"/>
              </w:rPr>
              <w:t>Description</w:t>
            </w:r>
          </w:p>
        </w:tc>
      </w:tr>
      <w:tr w:rsidR="000260B1" w:rsidRPr="009C5B90" w14:paraId="44FC2C4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5884CE"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1EBB01F"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9D07493"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D14E0AE" w14:textId="77777777" w:rsidR="000260B1" w:rsidRPr="009C5B90" w:rsidRDefault="000260B1" w:rsidP="007C64A8">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193C95EA" w14:textId="77777777" w:rsidR="000260B1" w:rsidRPr="00533C32" w:rsidRDefault="000260B1" w:rsidP="000260B1"/>
    <w:p w14:paraId="444FE2DC" w14:textId="77777777" w:rsidR="000260B1" w:rsidRPr="00533C32" w:rsidRDefault="000260B1" w:rsidP="000260B1">
      <w:pPr>
        <w:pStyle w:val="TH"/>
        <w:outlineLvl w:val="0"/>
      </w:pPr>
      <w:r w:rsidRPr="00533C32">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732AA044" w14:textId="77777777" w:rsidTr="007C64A8">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7BEFC3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4DFCD10"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CA9FE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661B05" w14:textId="77777777" w:rsidR="000260B1" w:rsidRPr="009C5B90" w:rsidRDefault="000260B1" w:rsidP="007C64A8">
            <w:pPr>
              <w:pStyle w:val="TAH"/>
              <w:rPr>
                <w:lang w:val="en-US"/>
              </w:rPr>
            </w:pPr>
            <w:r w:rsidRPr="009C5B90">
              <w:rPr>
                <w:lang w:val="en-US"/>
              </w:rPr>
              <w:t>Response</w:t>
            </w:r>
          </w:p>
          <w:p w14:paraId="58275313"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7AAEBF2" w14:textId="77777777" w:rsidR="000260B1" w:rsidRPr="009C5B90" w:rsidRDefault="000260B1" w:rsidP="007C64A8">
            <w:pPr>
              <w:pStyle w:val="TAH"/>
              <w:rPr>
                <w:lang w:val="en-US"/>
              </w:rPr>
            </w:pPr>
            <w:r w:rsidRPr="009C5B90">
              <w:rPr>
                <w:lang w:val="en-US"/>
              </w:rPr>
              <w:t>Description</w:t>
            </w:r>
          </w:p>
        </w:tc>
      </w:tr>
      <w:tr w:rsidR="000260B1" w:rsidRPr="009C5B90" w14:paraId="400DEA95" w14:textId="77777777" w:rsidTr="007C64A8">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45534C8F"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7ACED88"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0213D3E"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6374E44"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12C238E8"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5014F9B0" w14:textId="77777777" w:rsidTr="007C64A8">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0ED28D9"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544FB0D"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260030E"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862080D" w14:textId="77777777" w:rsidR="000260B1" w:rsidRPr="009C5B90" w:rsidRDefault="000260B1" w:rsidP="007C64A8">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3DBBE00"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1E9A7A43" w14:textId="77777777" w:rsidTr="007C64A8">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4FBBC029"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70C7BBF5"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982A8C1"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6490CC9A" w14:textId="77777777" w:rsidR="000260B1" w:rsidRPr="009C5B90" w:rsidRDefault="000260B1" w:rsidP="007C64A8">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22061DA4" w14:textId="77777777" w:rsidR="000260B1" w:rsidRPr="009C5B90" w:rsidRDefault="000260B1" w:rsidP="007C64A8">
            <w:pPr>
              <w:pStyle w:val="TAL"/>
              <w:rPr>
                <w:lang w:val="en-US" w:eastAsia="zh-CN"/>
              </w:rPr>
            </w:pPr>
            <w:r w:rsidRPr="009C5B90">
              <w:rPr>
                <w:lang w:val="en-US" w:eastAsia="zh-CN"/>
              </w:rPr>
              <w:t>If one or more attributes are not allowed to be modified according to e.g. policy or local configuration, then</w:t>
            </w:r>
          </w:p>
          <w:p w14:paraId="5FABF36B" w14:textId="77777777" w:rsidR="000260B1" w:rsidRPr="009C5B90" w:rsidRDefault="000260B1" w:rsidP="007C64A8">
            <w:pPr>
              <w:pStyle w:val="TAL"/>
              <w:rPr>
                <w:lang w:val="en-US" w:eastAsia="zh-CN"/>
              </w:rPr>
            </w:pPr>
            <w:r w:rsidRPr="009C5B90">
              <w:rPr>
                <w:lang w:val="en-US" w:eastAsia="zh-CN"/>
              </w:rPr>
              <w:t>the invalidParams attribute shall contain the JSON pointers of attributes which are not allowed to be modified, and</w:t>
            </w:r>
          </w:p>
          <w:p w14:paraId="62A63DB7" w14:textId="0DF7A5F0" w:rsidR="000260B1" w:rsidRPr="009C5B90" w:rsidRDefault="000260B1" w:rsidP="007C64A8">
            <w:pPr>
              <w:pStyle w:val="TAL"/>
              <w:rPr>
                <w:lang w:val="en-US" w:eastAsia="zh-CN"/>
              </w:rPr>
            </w:pPr>
            <w:r w:rsidRPr="009C5B90">
              <w:rPr>
                <w:lang w:val="en-US" w:eastAsia="zh-CN"/>
              </w:rPr>
              <w:t xml:space="preserve">the cause attribute shall be set to "MODIFICATION_NOT_ALLOWED", see 3GPP </w:t>
            </w:r>
            <w:r w:rsidR="00152EF7" w:rsidRPr="009C5B90">
              <w:rPr>
                <w:lang w:val="en-US" w:eastAsia="zh-CN"/>
              </w:rPr>
              <w:t>TS</w:t>
            </w:r>
            <w:r w:rsidR="00152EF7">
              <w:rPr>
                <w:lang w:val="en-US" w:eastAsia="zh-CN"/>
              </w:rPr>
              <w:t> </w:t>
            </w:r>
            <w:r w:rsidR="00152EF7" w:rsidRPr="009C5B90">
              <w:rPr>
                <w:lang w:val="en-US" w:eastAsia="zh-CN"/>
              </w:rPr>
              <w:t>2</w:t>
            </w:r>
            <w:r w:rsidRPr="009C5B90">
              <w:rPr>
                <w:lang w:val="en-US" w:eastAsia="zh-CN"/>
              </w:rPr>
              <w:t>9.500</w:t>
            </w:r>
            <w:r w:rsidR="00152EF7">
              <w:rPr>
                <w:lang w:val="en-US" w:eastAsia="zh-CN"/>
              </w:rPr>
              <w:t> </w:t>
            </w:r>
            <w:r w:rsidR="00152EF7" w:rsidRPr="009C5B90">
              <w:rPr>
                <w:lang w:val="en-US" w:eastAsia="zh-CN"/>
              </w:rPr>
              <w:t>[</w:t>
            </w:r>
            <w:r w:rsidRPr="009C5B90">
              <w:rPr>
                <w:lang w:val="en-US" w:eastAsia="zh-CN"/>
              </w:rPr>
              <w:t>8] table 5.2.7.2-1.</w:t>
            </w:r>
          </w:p>
        </w:tc>
      </w:tr>
      <w:tr w:rsidR="000260B1" w:rsidRPr="009C5B90" w14:paraId="104535CF" w14:textId="77777777" w:rsidTr="007C64A8">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7511B95"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D9BE24A"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A2E02AB" w14:textId="77777777" w:rsidR="000260B1" w:rsidRDefault="000260B1" w:rsidP="000260B1">
      <w:pPr>
        <w:rPr>
          <w:lang w:eastAsia="zh-CN"/>
        </w:rPr>
      </w:pPr>
    </w:p>
    <w:p w14:paraId="62292400" w14:textId="77777777" w:rsidR="000260B1" w:rsidRPr="00406D06" w:rsidRDefault="000260B1" w:rsidP="000260B1">
      <w:pPr>
        <w:pStyle w:val="Heading5"/>
      </w:pPr>
      <w:bookmarkStart w:id="1237" w:name="_Toc36459792"/>
      <w:bookmarkStart w:id="1238" w:name="_Toc45029369"/>
      <w:bookmarkStart w:id="1239" w:name="_Toc56520645"/>
      <w:bookmarkStart w:id="1240" w:name="_Toc90586898"/>
      <w:bookmarkStart w:id="1241" w:name="_Toc106616417"/>
      <w:bookmarkStart w:id="1242" w:name="_Toc122101113"/>
      <w:bookmarkStart w:id="1243" w:name="_Toc161910676"/>
      <w:r w:rsidRPr="00406D06">
        <w:t>5.2.17.3.</w:t>
      </w:r>
      <w:r w:rsidRPr="001C6A28">
        <w:t>4</w:t>
      </w:r>
      <w:r w:rsidRPr="00406D06">
        <w:tab/>
        <w:t>GET</w:t>
      </w:r>
      <w:bookmarkEnd w:id="1237"/>
      <w:bookmarkEnd w:id="1238"/>
      <w:bookmarkEnd w:id="1239"/>
      <w:bookmarkEnd w:id="1240"/>
      <w:bookmarkEnd w:id="1241"/>
      <w:bookmarkEnd w:id="1242"/>
      <w:bookmarkEnd w:id="1243"/>
    </w:p>
    <w:p w14:paraId="5F56F195" w14:textId="77777777" w:rsidR="000260B1" w:rsidRPr="00406D06" w:rsidRDefault="000260B1" w:rsidP="000260B1">
      <w:r w:rsidRPr="00406D06">
        <w:t>This method shall support the URI query parameters specified in table 5.2.17.3.4-1.</w:t>
      </w:r>
    </w:p>
    <w:p w14:paraId="257EDC50" w14:textId="77777777" w:rsidR="000260B1" w:rsidRPr="00406D06" w:rsidRDefault="000260B1" w:rsidP="000260B1">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306CF3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6B438" w14:textId="77777777" w:rsidR="000260B1" w:rsidRPr="009C5B90" w:rsidRDefault="000260B1" w:rsidP="007C64A8">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CC82F0" w14:textId="77777777" w:rsidR="000260B1" w:rsidRPr="009C5B90" w:rsidRDefault="000260B1" w:rsidP="007C64A8">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9C80CAE" w14:textId="77777777" w:rsidR="000260B1" w:rsidRPr="009C5B90" w:rsidRDefault="000260B1" w:rsidP="007C64A8">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9B1A5E" w14:textId="77777777" w:rsidR="000260B1" w:rsidRPr="009C5B90" w:rsidRDefault="000260B1" w:rsidP="007C64A8">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4F79F8" w14:textId="77777777" w:rsidR="000260B1" w:rsidRPr="009C5B90" w:rsidRDefault="000260B1" w:rsidP="007C64A8">
            <w:pPr>
              <w:pStyle w:val="TAH"/>
            </w:pPr>
            <w:r w:rsidRPr="009C5B90">
              <w:t>Description</w:t>
            </w:r>
          </w:p>
        </w:tc>
      </w:tr>
      <w:tr w:rsidR="000260B1" w:rsidRPr="009C5B90" w14:paraId="124C9FC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47A288" w14:textId="77777777" w:rsidR="000260B1" w:rsidRPr="009C5B90" w:rsidRDefault="000260B1" w:rsidP="007C64A8">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2330E6E" w14:textId="77777777" w:rsidR="000260B1" w:rsidRPr="009C5B90" w:rsidRDefault="000260B1" w:rsidP="007C64A8">
            <w:pPr>
              <w:pStyle w:val="TAL"/>
            </w:pPr>
          </w:p>
        </w:tc>
        <w:tc>
          <w:tcPr>
            <w:tcW w:w="217" w:type="pct"/>
            <w:tcBorders>
              <w:top w:val="single" w:sz="4" w:space="0" w:color="auto"/>
              <w:left w:val="single" w:sz="6" w:space="0" w:color="000000"/>
              <w:bottom w:val="single" w:sz="6" w:space="0" w:color="000000"/>
              <w:right w:val="single" w:sz="6" w:space="0" w:color="000000"/>
            </w:tcBorders>
          </w:tcPr>
          <w:p w14:paraId="0BBD6655" w14:textId="77777777" w:rsidR="000260B1" w:rsidRPr="009C5B90" w:rsidRDefault="000260B1" w:rsidP="007C64A8">
            <w:pPr>
              <w:pStyle w:val="TAL"/>
            </w:pPr>
          </w:p>
        </w:tc>
        <w:tc>
          <w:tcPr>
            <w:tcW w:w="581" w:type="pct"/>
            <w:tcBorders>
              <w:top w:val="single" w:sz="4" w:space="0" w:color="auto"/>
              <w:left w:val="single" w:sz="6" w:space="0" w:color="000000"/>
              <w:bottom w:val="single" w:sz="6" w:space="0" w:color="000000"/>
              <w:right w:val="single" w:sz="6" w:space="0" w:color="000000"/>
            </w:tcBorders>
          </w:tcPr>
          <w:p w14:paraId="7C0B9295" w14:textId="77777777" w:rsidR="000260B1" w:rsidRPr="009C5B90" w:rsidRDefault="000260B1" w:rsidP="007C64A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30357D0" w14:textId="77777777" w:rsidR="000260B1" w:rsidRPr="009C5B90" w:rsidRDefault="000260B1" w:rsidP="007C64A8">
            <w:pPr>
              <w:pStyle w:val="TAL"/>
            </w:pPr>
          </w:p>
        </w:tc>
      </w:tr>
    </w:tbl>
    <w:p w14:paraId="209B6220" w14:textId="77777777" w:rsidR="000260B1" w:rsidRPr="00406D06" w:rsidRDefault="000260B1" w:rsidP="000260B1">
      <w:pPr>
        <w:pStyle w:val="TH"/>
      </w:pPr>
    </w:p>
    <w:p w14:paraId="041039A0" w14:textId="77777777" w:rsidR="000260B1" w:rsidRPr="00406D06" w:rsidRDefault="000260B1" w:rsidP="000260B1">
      <w:r w:rsidRPr="00406D06">
        <w:t>This method shall support the request data structures specified in table 5.2.17.3.4</w:t>
      </w:r>
      <w:r>
        <w:t>-2 and the response data structures and response codes specified in table 5.2.17.3.4-3.</w:t>
      </w:r>
    </w:p>
    <w:p w14:paraId="7D7F53FC" w14:textId="77777777" w:rsidR="000260B1" w:rsidRPr="00406D06" w:rsidRDefault="000260B1" w:rsidP="000260B1">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4CC6EC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C5F8D7" w14:textId="77777777" w:rsidR="000260B1" w:rsidRPr="009C5B90" w:rsidRDefault="000260B1" w:rsidP="007C64A8">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E8012E" w14:textId="77777777" w:rsidR="000260B1" w:rsidRPr="009C5B90" w:rsidRDefault="000260B1" w:rsidP="007C64A8">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8240F0" w14:textId="77777777" w:rsidR="000260B1" w:rsidRPr="009C5B90" w:rsidRDefault="000260B1" w:rsidP="007C64A8">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022183" w14:textId="77777777" w:rsidR="000260B1" w:rsidRPr="009C5B90" w:rsidRDefault="000260B1" w:rsidP="007C64A8">
            <w:pPr>
              <w:pStyle w:val="TAH"/>
            </w:pPr>
            <w:r w:rsidRPr="009C5B90">
              <w:t>Description</w:t>
            </w:r>
          </w:p>
        </w:tc>
      </w:tr>
      <w:tr w:rsidR="000260B1" w:rsidRPr="009C5B90" w14:paraId="17C6FC36"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1C21652"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EF559" w14:textId="77777777" w:rsidR="000260B1" w:rsidRPr="009C5B90" w:rsidRDefault="000260B1" w:rsidP="007C64A8">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771B98"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6A72E8" w14:textId="77777777" w:rsidR="000260B1" w:rsidRPr="009C5B90" w:rsidRDefault="000260B1" w:rsidP="007C64A8">
            <w:pPr>
              <w:pStyle w:val="TAL"/>
              <w:rPr>
                <w:lang w:val="en-US"/>
              </w:rPr>
            </w:pPr>
          </w:p>
        </w:tc>
      </w:tr>
    </w:tbl>
    <w:p w14:paraId="47C6537F" w14:textId="77777777" w:rsidR="000260B1" w:rsidRPr="00406D06" w:rsidRDefault="000260B1" w:rsidP="000260B1"/>
    <w:p w14:paraId="1E7E0B9A" w14:textId="77777777" w:rsidR="000260B1" w:rsidRPr="00406D06" w:rsidRDefault="000260B1" w:rsidP="000260B1">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7AC36E50"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48FCBF7" w14:textId="77777777" w:rsidR="000260B1" w:rsidRPr="009C5B90" w:rsidRDefault="000260B1" w:rsidP="007C64A8">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90A555" w14:textId="77777777" w:rsidR="000260B1" w:rsidRPr="009C5B90" w:rsidRDefault="000260B1" w:rsidP="007C64A8">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23AF94" w14:textId="77777777" w:rsidR="000260B1" w:rsidRPr="009C5B90" w:rsidRDefault="000260B1" w:rsidP="007C64A8">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F13AACA" w14:textId="77777777" w:rsidR="000260B1" w:rsidRPr="009C5B90" w:rsidRDefault="000260B1" w:rsidP="007C64A8">
            <w:pPr>
              <w:pStyle w:val="TAH"/>
            </w:pPr>
            <w:r w:rsidRPr="009C5B90">
              <w:t>Response</w:t>
            </w:r>
          </w:p>
          <w:p w14:paraId="208BE220" w14:textId="77777777" w:rsidR="000260B1" w:rsidRPr="009C5B90" w:rsidRDefault="000260B1" w:rsidP="007C64A8">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16E97D4" w14:textId="77777777" w:rsidR="000260B1" w:rsidRPr="009C5B90" w:rsidRDefault="000260B1" w:rsidP="007C64A8">
            <w:pPr>
              <w:pStyle w:val="TAH"/>
            </w:pPr>
            <w:r w:rsidRPr="009C5B90">
              <w:t>Description</w:t>
            </w:r>
          </w:p>
        </w:tc>
      </w:tr>
      <w:tr w:rsidR="000260B1" w:rsidRPr="009C5B90" w14:paraId="443746D9"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6BEC26" w14:textId="77777777" w:rsidR="000260B1" w:rsidRPr="009C5B90" w:rsidRDefault="000260B1" w:rsidP="007C64A8">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654F35A9" w14:textId="77777777" w:rsidR="000260B1" w:rsidRPr="009C5B90" w:rsidRDefault="000260B1" w:rsidP="007C64A8">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ACA75A7" w14:textId="77777777" w:rsidR="000260B1" w:rsidRPr="009C5B90" w:rsidRDefault="000260B1" w:rsidP="007C64A8">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341058AB" w14:textId="77777777" w:rsidR="000260B1" w:rsidRPr="009C5B90" w:rsidRDefault="000260B1" w:rsidP="007C64A8">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72265928" w14:textId="77777777" w:rsidR="000260B1" w:rsidRPr="009C5B90" w:rsidRDefault="000260B1" w:rsidP="007C64A8">
            <w:pPr>
              <w:pStyle w:val="TAL"/>
            </w:pPr>
            <w:r w:rsidRPr="009C5B90">
              <w:t>Upon success, a response body containing the individual SDM subscriptions shall be returned.</w:t>
            </w:r>
          </w:p>
        </w:tc>
      </w:tr>
      <w:tr w:rsidR="000260B1" w:rsidRPr="009C5B90" w14:paraId="4C0ED22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A5BB4A" w14:textId="77777777" w:rsidR="000260B1" w:rsidRPr="009C5B90" w:rsidRDefault="000260B1" w:rsidP="007C64A8">
            <w:pPr>
              <w:pStyle w:val="TAN"/>
              <w:rPr>
                <w:noProof/>
              </w:rPr>
            </w:pPr>
            <w:r w:rsidRPr="009C5B90">
              <w:t>NOTE:</w:t>
            </w:r>
            <w:r w:rsidRPr="009C5B90">
              <w:tab/>
              <w:t>In addition common data structures as listed in table 5.5-1 are supported.</w:t>
            </w:r>
          </w:p>
        </w:tc>
      </w:tr>
    </w:tbl>
    <w:p w14:paraId="6FA14549" w14:textId="77777777" w:rsidR="000260B1" w:rsidRDefault="000260B1" w:rsidP="000260B1">
      <w:pPr>
        <w:rPr>
          <w:lang w:eastAsia="zh-CN"/>
        </w:rPr>
      </w:pPr>
    </w:p>
    <w:p w14:paraId="18EBEBEC" w14:textId="77777777" w:rsidR="000260B1" w:rsidRDefault="000260B1" w:rsidP="000260B1">
      <w:pPr>
        <w:pStyle w:val="Heading3"/>
      </w:pPr>
      <w:bookmarkStart w:id="1244" w:name="_Toc90586899"/>
      <w:bookmarkStart w:id="1245" w:name="_Toc106616418"/>
      <w:bookmarkStart w:id="1246" w:name="_Toc122101114"/>
      <w:bookmarkStart w:id="1247" w:name="_Toc161910677"/>
      <w:r>
        <w:lastRenderedPageBreak/>
        <w:t>5.2.17A</w:t>
      </w:r>
      <w:r>
        <w:tab/>
        <w:t>Resource: HssSdm</w:t>
      </w:r>
      <w:r>
        <w:rPr>
          <w:lang w:val="de-DE"/>
        </w:rPr>
        <w:t>SubscriptionInfo</w:t>
      </w:r>
      <w:bookmarkEnd w:id="1244"/>
      <w:bookmarkEnd w:id="1245"/>
      <w:bookmarkEnd w:id="1246"/>
      <w:bookmarkEnd w:id="1247"/>
    </w:p>
    <w:p w14:paraId="2DC66D84" w14:textId="77777777" w:rsidR="000260B1" w:rsidRDefault="000260B1" w:rsidP="000260B1">
      <w:pPr>
        <w:pStyle w:val="Heading4"/>
      </w:pPr>
      <w:bookmarkStart w:id="1248" w:name="_Toc90586900"/>
      <w:bookmarkStart w:id="1249" w:name="_Toc106616419"/>
      <w:bookmarkStart w:id="1250" w:name="_Toc122101115"/>
      <w:bookmarkStart w:id="1251" w:name="_Toc161910678"/>
      <w:r>
        <w:t>5.2.17A.1</w:t>
      </w:r>
      <w:r>
        <w:tab/>
        <w:t>Description</w:t>
      </w:r>
      <w:bookmarkEnd w:id="1248"/>
      <w:bookmarkEnd w:id="1249"/>
      <w:bookmarkEnd w:id="1250"/>
      <w:bookmarkEnd w:id="1251"/>
    </w:p>
    <w:p w14:paraId="30641DF2" w14:textId="77777777" w:rsidR="000260B1" w:rsidRDefault="000260B1" w:rsidP="000260B1">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BDDA136"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507E555B" w14:textId="77777777" w:rsidR="000260B1" w:rsidRDefault="000260B1" w:rsidP="000260B1">
      <w:pPr>
        <w:pStyle w:val="Heading4"/>
      </w:pPr>
      <w:bookmarkStart w:id="1252" w:name="_Toc90586901"/>
      <w:bookmarkStart w:id="1253" w:name="_Toc106616420"/>
      <w:bookmarkStart w:id="1254" w:name="_Toc122101116"/>
      <w:bookmarkStart w:id="1255" w:name="_Toc161910679"/>
      <w:r>
        <w:t>5.2.17A.2</w:t>
      </w:r>
      <w:r>
        <w:tab/>
        <w:t>Resource Definition</w:t>
      </w:r>
      <w:bookmarkEnd w:id="1252"/>
      <w:bookmarkEnd w:id="1253"/>
      <w:bookmarkEnd w:id="1254"/>
      <w:bookmarkEnd w:id="1255"/>
    </w:p>
    <w:p w14:paraId="199D5B81" w14:textId="77777777" w:rsidR="000260B1" w:rsidRDefault="000260B1" w:rsidP="000260B1">
      <w:r>
        <w:t>Resource URI: {apiRoot}/nudr-dr/&lt;apiVersion&gt;/subscription-data/{ueId}/</w:t>
      </w:r>
      <w:r>
        <w:rPr>
          <w:lang w:eastAsia="zh-CN"/>
        </w:rPr>
        <w:t>context-data/sdm</w:t>
      </w:r>
      <w:r>
        <w:t>-subscriptions/{subsId}/hss-sdm-subscriptions</w:t>
      </w:r>
    </w:p>
    <w:p w14:paraId="44CC165D" w14:textId="77777777" w:rsidR="000260B1" w:rsidRDefault="000260B1" w:rsidP="000260B1">
      <w:pPr>
        <w:rPr>
          <w:rFonts w:ascii="Arial" w:hAnsi="Arial" w:cs="Arial"/>
        </w:rPr>
      </w:pPr>
      <w:bookmarkStart w:id="1256" w:name="_MCCTEMPBM_CRPT22160098___7"/>
      <w:r>
        <w:t>This resource shall support the resource URI variables defined in table 5.2.17A.2-1</w:t>
      </w:r>
      <w:r>
        <w:rPr>
          <w:rFonts w:ascii="Arial" w:hAnsi="Arial" w:cs="Arial"/>
        </w:rPr>
        <w:t>.</w:t>
      </w:r>
    </w:p>
    <w:bookmarkEnd w:id="1256"/>
    <w:p w14:paraId="6482D7F5" w14:textId="77777777" w:rsidR="000260B1" w:rsidRDefault="000260B1" w:rsidP="000260B1">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508C6DE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A3BA9B"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3A95AA" w14:textId="77777777" w:rsidR="000260B1" w:rsidRPr="009C5B90" w:rsidRDefault="000260B1" w:rsidP="007C64A8">
            <w:pPr>
              <w:pStyle w:val="TAH"/>
              <w:rPr>
                <w:lang w:val="en-US"/>
              </w:rPr>
            </w:pPr>
            <w:r w:rsidRPr="009C5B90">
              <w:rPr>
                <w:lang w:val="en-US"/>
              </w:rPr>
              <w:t>Definition</w:t>
            </w:r>
          </w:p>
        </w:tc>
      </w:tr>
      <w:tr w:rsidR="000260B1" w:rsidRPr="009C5B90" w14:paraId="4496288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620EC4"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ADD3DBB"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BD3575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9E2ED7"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277DFDA" w14:textId="72CA9FE0"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0260B1" w:rsidRPr="009C5B90" w14:paraId="42AFC04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CA2702"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473B03" w14:textId="77777777" w:rsidR="000260B1" w:rsidRPr="009C5B90" w:rsidRDefault="000260B1" w:rsidP="007C64A8">
            <w:pPr>
              <w:pStyle w:val="TAL"/>
              <w:rPr>
                <w:lang w:val="en-US"/>
              </w:rPr>
            </w:pPr>
            <w:r w:rsidRPr="009C5B90">
              <w:rPr>
                <w:lang w:val="en-US"/>
              </w:rPr>
              <w:t>Identifier of the subscription (allocated by the UDM)</w:t>
            </w:r>
          </w:p>
        </w:tc>
      </w:tr>
    </w:tbl>
    <w:p w14:paraId="6B7023A1" w14:textId="77777777" w:rsidR="000260B1" w:rsidRDefault="000260B1" w:rsidP="000260B1"/>
    <w:p w14:paraId="4813CE66" w14:textId="77777777" w:rsidR="000260B1" w:rsidRDefault="000260B1" w:rsidP="000260B1">
      <w:pPr>
        <w:pStyle w:val="Heading4"/>
      </w:pPr>
      <w:bookmarkStart w:id="1257" w:name="_Toc90586902"/>
      <w:bookmarkStart w:id="1258" w:name="_Toc106616421"/>
      <w:bookmarkStart w:id="1259" w:name="_Toc122101117"/>
      <w:bookmarkStart w:id="1260" w:name="_Toc161910680"/>
      <w:r>
        <w:t>5.2.17A.3</w:t>
      </w:r>
      <w:r>
        <w:tab/>
        <w:t>Resource Standard Methods</w:t>
      </w:r>
      <w:bookmarkEnd w:id="1257"/>
      <w:bookmarkEnd w:id="1258"/>
      <w:bookmarkEnd w:id="1259"/>
      <w:bookmarkEnd w:id="1260"/>
    </w:p>
    <w:p w14:paraId="3AE20316" w14:textId="77777777" w:rsidR="000260B1" w:rsidRDefault="000260B1" w:rsidP="000260B1">
      <w:pPr>
        <w:pStyle w:val="Heading5"/>
      </w:pPr>
      <w:bookmarkStart w:id="1261" w:name="_Toc90586903"/>
      <w:bookmarkStart w:id="1262" w:name="_Toc106616422"/>
      <w:bookmarkStart w:id="1263" w:name="_Toc122101118"/>
      <w:bookmarkStart w:id="1264" w:name="_Toc161910681"/>
      <w:r>
        <w:t>5.2.17A.3.1</w:t>
      </w:r>
      <w:r>
        <w:tab/>
        <w:t>PUT</w:t>
      </w:r>
      <w:bookmarkEnd w:id="1261"/>
      <w:bookmarkEnd w:id="1262"/>
      <w:bookmarkEnd w:id="1263"/>
      <w:bookmarkEnd w:id="1264"/>
    </w:p>
    <w:p w14:paraId="0B9D2947" w14:textId="77777777" w:rsidR="000260B1" w:rsidRDefault="000260B1" w:rsidP="000260B1">
      <w:r>
        <w:t>This method shall support the URI query parameters specified in table 5.2.17A.3.1-1.</w:t>
      </w:r>
    </w:p>
    <w:p w14:paraId="27454ACE" w14:textId="77777777" w:rsidR="000260B1" w:rsidRDefault="000260B1" w:rsidP="000260B1">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542098F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39BA7"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70ED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51184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1D7B9E"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1C20BB" w14:textId="77777777" w:rsidR="000260B1" w:rsidRPr="009C5B90" w:rsidRDefault="000260B1" w:rsidP="007C64A8">
            <w:pPr>
              <w:pStyle w:val="TAH"/>
              <w:rPr>
                <w:lang w:val="en-US"/>
              </w:rPr>
            </w:pPr>
            <w:r w:rsidRPr="009C5B90">
              <w:rPr>
                <w:lang w:val="en-US"/>
              </w:rPr>
              <w:t>Description</w:t>
            </w:r>
          </w:p>
        </w:tc>
      </w:tr>
      <w:tr w:rsidR="000260B1" w:rsidRPr="009C5B90" w14:paraId="67FFDFC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87527"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D30899"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FDAE99"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12000CC"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CB4416" w14:textId="77777777" w:rsidR="000260B1" w:rsidRPr="009C5B90" w:rsidRDefault="000260B1" w:rsidP="007C64A8">
            <w:pPr>
              <w:pStyle w:val="TAL"/>
              <w:rPr>
                <w:lang w:val="en-US"/>
              </w:rPr>
            </w:pPr>
          </w:p>
        </w:tc>
      </w:tr>
    </w:tbl>
    <w:p w14:paraId="5E37B34C" w14:textId="77777777" w:rsidR="000260B1" w:rsidRDefault="000260B1" w:rsidP="000260B1"/>
    <w:p w14:paraId="19E64FB1" w14:textId="77777777" w:rsidR="000260B1" w:rsidRDefault="000260B1" w:rsidP="000260B1">
      <w:r>
        <w:t>This method shall support the request data structures specified in table 5.2.17A.3.1-2 and the response data structures, and response codes specified in table 5.2.17A.3.1-3.</w:t>
      </w:r>
    </w:p>
    <w:p w14:paraId="338BEE0D" w14:textId="77777777" w:rsidR="000260B1" w:rsidRDefault="000260B1" w:rsidP="000260B1">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CD79E8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383DC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A6684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CFAA6E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E2FB83" w14:textId="77777777" w:rsidR="000260B1" w:rsidRPr="009C5B90" w:rsidRDefault="000260B1" w:rsidP="007C64A8">
            <w:pPr>
              <w:pStyle w:val="TAH"/>
              <w:rPr>
                <w:lang w:val="en-US"/>
              </w:rPr>
            </w:pPr>
            <w:r w:rsidRPr="009C5B90">
              <w:rPr>
                <w:lang w:val="en-US"/>
              </w:rPr>
              <w:t>Description</w:t>
            </w:r>
          </w:p>
        </w:tc>
      </w:tr>
      <w:tr w:rsidR="000260B1" w:rsidRPr="009C5B90" w14:paraId="3F6DF6B8"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6E90433" w14:textId="77777777" w:rsidR="000260B1" w:rsidRPr="009C5B90" w:rsidRDefault="000260B1" w:rsidP="007C64A8">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452CEA1"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7CDAF81"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8D2F0D5" w14:textId="77777777" w:rsidR="000260B1" w:rsidRPr="009C5B90" w:rsidRDefault="000260B1" w:rsidP="007C64A8">
            <w:pPr>
              <w:pStyle w:val="TAL"/>
              <w:rPr>
                <w:lang w:val="en-US"/>
              </w:rPr>
            </w:pPr>
            <w:r w:rsidRPr="009C5B90">
              <w:rPr>
                <w:lang w:val="en-US"/>
              </w:rPr>
              <w:t xml:space="preserve">HSS SDM subscription info </w:t>
            </w:r>
          </w:p>
        </w:tc>
      </w:tr>
    </w:tbl>
    <w:p w14:paraId="789EB46D" w14:textId="77777777" w:rsidR="000260B1" w:rsidRDefault="000260B1" w:rsidP="000260B1"/>
    <w:p w14:paraId="7B7CB3A7" w14:textId="77777777" w:rsidR="000260B1" w:rsidRDefault="000260B1" w:rsidP="000260B1">
      <w:pPr>
        <w:pStyle w:val="TH"/>
        <w:outlineLvl w:val="0"/>
      </w:pPr>
      <w:r>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31824F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509D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56BCB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0939DD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A1A17C4" w14:textId="77777777" w:rsidR="000260B1" w:rsidRPr="009C5B90" w:rsidRDefault="000260B1" w:rsidP="007C64A8">
            <w:pPr>
              <w:pStyle w:val="TAH"/>
              <w:rPr>
                <w:lang w:val="en-US"/>
              </w:rPr>
            </w:pPr>
            <w:r w:rsidRPr="009C5B90">
              <w:rPr>
                <w:lang w:val="en-US"/>
              </w:rPr>
              <w:t>Response</w:t>
            </w:r>
          </w:p>
          <w:p w14:paraId="660EA6E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269B14" w14:textId="77777777" w:rsidR="000260B1" w:rsidRPr="009C5B90" w:rsidRDefault="000260B1" w:rsidP="007C64A8">
            <w:pPr>
              <w:pStyle w:val="TAH"/>
              <w:rPr>
                <w:lang w:val="en-US"/>
              </w:rPr>
            </w:pPr>
            <w:r w:rsidRPr="009C5B90">
              <w:rPr>
                <w:lang w:val="en-US"/>
              </w:rPr>
              <w:t>Description</w:t>
            </w:r>
          </w:p>
        </w:tc>
      </w:tr>
      <w:tr w:rsidR="000260B1" w:rsidRPr="009C5B90" w14:paraId="6733C76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4EAAEB"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4FF99AA"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B6F39D"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ACA2A1"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6E7D719"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61D998BE"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7594C8"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3C593ED" w14:textId="77777777" w:rsidR="000260B1" w:rsidRDefault="000260B1" w:rsidP="000260B1">
      <w:pPr>
        <w:rPr>
          <w:lang w:eastAsia="zh-CN"/>
        </w:rPr>
      </w:pPr>
    </w:p>
    <w:p w14:paraId="7DC8E24E" w14:textId="77777777" w:rsidR="000260B1" w:rsidRDefault="000260B1" w:rsidP="000260B1">
      <w:pPr>
        <w:pStyle w:val="Heading5"/>
      </w:pPr>
      <w:bookmarkStart w:id="1265" w:name="_Toc90586904"/>
      <w:bookmarkStart w:id="1266" w:name="_Toc106616423"/>
      <w:bookmarkStart w:id="1267" w:name="_Toc122101119"/>
      <w:bookmarkStart w:id="1268" w:name="_Toc161910682"/>
      <w:r>
        <w:t>5.2.17A.3.2</w:t>
      </w:r>
      <w:r>
        <w:tab/>
        <w:t>DELETE</w:t>
      </w:r>
      <w:bookmarkEnd w:id="1265"/>
      <w:bookmarkEnd w:id="1266"/>
      <w:bookmarkEnd w:id="1267"/>
      <w:bookmarkEnd w:id="1268"/>
    </w:p>
    <w:p w14:paraId="1E9ECA3E" w14:textId="77777777" w:rsidR="000260B1" w:rsidRDefault="000260B1" w:rsidP="000260B1">
      <w:r>
        <w:t>This method shall support the URI query parameters specified in table 5.2.17A.3.2-1.</w:t>
      </w:r>
    </w:p>
    <w:p w14:paraId="4CC16265" w14:textId="77777777" w:rsidR="000260B1" w:rsidRDefault="000260B1" w:rsidP="000260B1">
      <w:pPr>
        <w:pStyle w:val="TH"/>
        <w:outlineLvl w:val="0"/>
      </w:pPr>
      <w:r>
        <w:lastRenderedPageBreak/>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B504D2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E8AD8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562960"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7E221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EE9A81"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AA3216" w14:textId="77777777" w:rsidR="000260B1" w:rsidRPr="009C5B90" w:rsidRDefault="000260B1" w:rsidP="007C64A8">
            <w:pPr>
              <w:pStyle w:val="TAH"/>
              <w:rPr>
                <w:lang w:val="en-US"/>
              </w:rPr>
            </w:pPr>
            <w:r w:rsidRPr="009C5B90">
              <w:rPr>
                <w:lang w:val="en-US"/>
              </w:rPr>
              <w:t>Description</w:t>
            </w:r>
          </w:p>
        </w:tc>
      </w:tr>
      <w:tr w:rsidR="000260B1" w:rsidRPr="009C5B90" w14:paraId="6E45DE7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ABF4B5"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9D7980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EF0EB7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B85E550"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BAE090" w14:textId="77777777" w:rsidR="000260B1" w:rsidRPr="009C5B90" w:rsidRDefault="000260B1" w:rsidP="007C64A8">
            <w:pPr>
              <w:pStyle w:val="TAL"/>
              <w:rPr>
                <w:lang w:val="en-US"/>
              </w:rPr>
            </w:pPr>
          </w:p>
        </w:tc>
      </w:tr>
    </w:tbl>
    <w:p w14:paraId="097523BA" w14:textId="77777777" w:rsidR="000260B1" w:rsidRDefault="000260B1" w:rsidP="000260B1"/>
    <w:p w14:paraId="6DE8409A" w14:textId="77777777" w:rsidR="000260B1" w:rsidRDefault="000260B1" w:rsidP="000260B1">
      <w:r>
        <w:t>This method shall support the request data structures specified in table 5.2.17A.3.2-2 and the response data structures, and response codes specified in table 5.2.17A.3.2-3.</w:t>
      </w:r>
    </w:p>
    <w:p w14:paraId="02035055" w14:textId="77777777" w:rsidR="000260B1" w:rsidRDefault="000260B1" w:rsidP="000260B1">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6226C77"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2D6E1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4944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19AD0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EDC32" w14:textId="77777777" w:rsidR="000260B1" w:rsidRPr="009C5B90" w:rsidRDefault="000260B1" w:rsidP="007C64A8">
            <w:pPr>
              <w:pStyle w:val="TAH"/>
              <w:rPr>
                <w:lang w:val="en-US"/>
              </w:rPr>
            </w:pPr>
            <w:r w:rsidRPr="009C5B90">
              <w:rPr>
                <w:lang w:val="en-US"/>
              </w:rPr>
              <w:t>Description</w:t>
            </w:r>
          </w:p>
        </w:tc>
      </w:tr>
      <w:tr w:rsidR="000260B1" w:rsidRPr="009C5B90" w14:paraId="7EC2DAE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1A7E647"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39EB7D"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60BEF0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DCE17A" w14:textId="77777777" w:rsidR="000260B1" w:rsidRPr="009C5B90" w:rsidRDefault="000260B1" w:rsidP="007C64A8">
            <w:pPr>
              <w:pStyle w:val="TAL"/>
              <w:rPr>
                <w:lang w:val="en-US"/>
              </w:rPr>
            </w:pPr>
          </w:p>
        </w:tc>
      </w:tr>
    </w:tbl>
    <w:p w14:paraId="145420F1" w14:textId="77777777" w:rsidR="000260B1" w:rsidRDefault="000260B1" w:rsidP="000260B1"/>
    <w:p w14:paraId="7A80755E" w14:textId="77777777" w:rsidR="000260B1" w:rsidRDefault="000260B1" w:rsidP="000260B1">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2D67C98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23A3B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4C740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F0C147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7B31D1" w14:textId="77777777" w:rsidR="000260B1" w:rsidRPr="009C5B90" w:rsidRDefault="000260B1" w:rsidP="007C64A8">
            <w:pPr>
              <w:pStyle w:val="TAH"/>
              <w:rPr>
                <w:lang w:val="en-US"/>
              </w:rPr>
            </w:pPr>
            <w:r w:rsidRPr="009C5B90">
              <w:rPr>
                <w:lang w:val="en-US"/>
              </w:rPr>
              <w:t>Response</w:t>
            </w:r>
          </w:p>
          <w:p w14:paraId="1A32E51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8A4AE4" w14:textId="77777777" w:rsidR="000260B1" w:rsidRPr="009C5B90" w:rsidRDefault="000260B1" w:rsidP="007C64A8">
            <w:pPr>
              <w:pStyle w:val="TAH"/>
              <w:rPr>
                <w:lang w:val="en-US"/>
              </w:rPr>
            </w:pPr>
            <w:r w:rsidRPr="009C5B90">
              <w:rPr>
                <w:lang w:val="en-US"/>
              </w:rPr>
              <w:t>Description</w:t>
            </w:r>
          </w:p>
        </w:tc>
      </w:tr>
      <w:tr w:rsidR="000260B1" w:rsidRPr="009C5B90" w14:paraId="59237F4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AAD21B"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4B00AC"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5657612"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06F41C5"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AE301"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B2F34E4"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D74998"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5D0D0583" w14:textId="77777777" w:rsidR="000260B1" w:rsidRDefault="000260B1" w:rsidP="000260B1"/>
    <w:p w14:paraId="57996800" w14:textId="77777777" w:rsidR="000260B1" w:rsidRDefault="000260B1" w:rsidP="000260B1">
      <w:pPr>
        <w:pStyle w:val="Heading5"/>
      </w:pPr>
      <w:bookmarkStart w:id="1269" w:name="_Toc90586905"/>
      <w:bookmarkStart w:id="1270" w:name="_Toc106616424"/>
      <w:bookmarkStart w:id="1271" w:name="_Toc122101120"/>
      <w:bookmarkStart w:id="1272" w:name="_Toc161910683"/>
      <w:r>
        <w:t>5.2.17A.3.</w:t>
      </w:r>
      <w:r>
        <w:rPr>
          <w:lang w:val="de-DE"/>
        </w:rPr>
        <w:t>3</w:t>
      </w:r>
      <w:r>
        <w:tab/>
      </w:r>
      <w:r>
        <w:rPr>
          <w:lang w:val="de-DE"/>
        </w:rPr>
        <w:t>GET</w:t>
      </w:r>
      <w:bookmarkEnd w:id="1269"/>
      <w:bookmarkEnd w:id="1270"/>
      <w:bookmarkEnd w:id="1271"/>
      <w:bookmarkEnd w:id="1272"/>
    </w:p>
    <w:p w14:paraId="3337BA0B" w14:textId="77777777" w:rsidR="000260B1" w:rsidRDefault="000260B1" w:rsidP="000260B1">
      <w:r>
        <w:t>This method shall support the URI query parameters specified in table 5.2.17A.3.3-1.</w:t>
      </w:r>
    </w:p>
    <w:p w14:paraId="7BE8FD00" w14:textId="77777777" w:rsidR="000260B1" w:rsidRDefault="000260B1" w:rsidP="000260B1">
      <w:pPr>
        <w:pStyle w:val="TH"/>
        <w:outlineLvl w:val="0"/>
      </w:pPr>
      <w:r>
        <w:t>Table 5.2.17A.3.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448AED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3EF45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318E4A"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2CAC6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DF17F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A7B7F3" w14:textId="77777777" w:rsidR="000260B1" w:rsidRPr="009C5B90" w:rsidRDefault="000260B1" w:rsidP="007C64A8">
            <w:pPr>
              <w:pStyle w:val="TAH"/>
              <w:rPr>
                <w:lang w:val="en-US"/>
              </w:rPr>
            </w:pPr>
            <w:r w:rsidRPr="009C5B90">
              <w:rPr>
                <w:lang w:val="en-US"/>
              </w:rPr>
              <w:t>Description</w:t>
            </w:r>
          </w:p>
        </w:tc>
      </w:tr>
      <w:tr w:rsidR="000260B1" w:rsidRPr="009C5B90" w14:paraId="303547A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68EFA3"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BBDFF2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2F26B31"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906D91F"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C43516" w14:textId="77777777" w:rsidR="000260B1" w:rsidRPr="009C5B90" w:rsidRDefault="000260B1" w:rsidP="007C64A8">
            <w:pPr>
              <w:pStyle w:val="TAL"/>
              <w:rPr>
                <w:lang w:val="en-US"/>
              </w:rPr>
            </w:pPr>
          </w:p>
        </w:tc>
      </w:tr>
    </w:tbl>
    <w:p w14:paraId="070B00DB" w14:textId="77777777" w:rsidR="000260B1" w:rsidRDefault="000260B1" w:rsidP="000260B1"/>
    <w:p w14:paraId="4C2C7899" w14:textId="77777777" w:rsidR="000260B1" w:rsidRDefault="000260B1" w:rsidP="000260B1">
      <w:r>
        <w:t>This method shall support the request data structures specified in table 5.2.17A.3.3-2 and the response data structures and response codes specified in table 5.2.17A.3.3-3.</w:t>
      </w:r>
    </w:p>
    <w:p w14:paraId="611B5168" w14:textId="77777777" w:rsidR="000260B1" w:rsidRDefault="000260B1" w:rsidP="000260B1">
      <w:pPr>
        <w:pStyle w:val="TH"/>
        <w:outlineLvl w:val="0"/>
      </w:pPr>
      <w:r>
        <w:t>Table 5.2.17A.3.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F08906B"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0EFC1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E9DB1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87E2F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1A179C" w14:textId="77777777" w:rsidR="000260B1" w:rsidRPr="009C5B90" w:rsidRDefault="000260B1" w:rsidP="007C64A8">
            <w:pPr>
              <w:pStyle w:val="TAH"/>
              <w:rPr>
                <w:lang w:val="en-US"/>
              </w:rPr>
            </w:pPr>
            <w:r w:rsidRPr="009C5B90">
              <w:rPr>
                <w:lang w:val="en-US"/>
              </w:rPr>
              <w:t>Description</w:t>
            </w:r>
          </w:p>
        </w:tc>
      </w:tr>
      <w:tr w:rsidR="000260B1" w:rsidRPr="009C5B90" w14:paraId="0CFACDA6"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991D0F"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AFC872A"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DA315F"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4DE8E" w14:textId="77777777" w:rsidR="000260B1" w:rsidRPr="009C5B90" w:rsidRDefault="000260B1" w:rsidP="007C64A8">
            <w:pPr>
              <w:pStyle w:val="TAL"/>
              <w:rPr>
                <w:lang w:val="en-US"/>
              </w:rPr>
            </w:pPr>
          </w:p>
        </w:tc>
      </w:tr>
    </w:tbl>
    <w:p w14:paraId="0CB0078A" w14:textId="77777777" w:rsidR="000260B1" w:rsidRDefault="000260B1" w:rsidP="000260B1"/>
    <w:p w14:paraId="581DEF61" w14:textId="77777777" w:rsidR="000260B1" w:rsidRDefault="000260B1" w:rsidP="000260B1">
      <w:pPr>
        <w:pStyle w:val="TH"/>
        <w:outlineLvl w:val="0"/>
      </w:pPr>
      <w:r>
        <w:t>Table 5.2.17A.3.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0260B1" w:rsidRPr="009C5B90" w14:paraId="73ACB85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75499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93CD5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8522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B45EB7" w14:textId="77777777" w:rsidR="000260B1" w:rsidRPr="009C5B90" w:rsidRDefault="000260B1" w:rsidP="007C64A8">
            <w:pPr>
              <w:pStyle w:val="TAH"/>
              <w:rPr>
                <w:lang w:val="en-US"/>
              </w:rPr>
            </w:pPr>
            <w:r w:rsidRPr="009C5B90">
              <w:rPr>
                <w:lang w:val="en-US"/>
              </w:rPr>
              <w:t>Response</w:t>
            </w:r>
          </w:p>
          <w:p w14:paraId="4FA23CF7"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E09A932" w14:textId="77777777" w:rsidR="000260B1" w:rsidRPr="009C5B90" w:rsidRDefault="000260B1" w:rsidP="007C64A8">
            <w:pPr>
              <w:pStyle w:val="TAH"/>
              <w:rPr>
                <w:lang w:val="en-US"/>
              </w:rPr>
            </w:pPr>
            <w:r w:rsidRPr="009C5B90">
              <w:rPr>
                <w:lang w:val="en-US"/>
              </w:rPr>
              <w:t>Description</w:t>
            </w:r>
          </w:p>
        </w:tc>
      </w:tr>
      <w:tr w:rsidR="000260B1" w:rsidRPr="009C5B90" w14:paraId="7FC0C3C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29690E" w14:textId="77777777" w:rsidR="000260B1" w:rsidRPr="009C5B90" w:rsidRDefault="000260B1" w:rsidP="007C64A8">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03B00A71"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8D480D"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E11DAA3"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DFD76BA" w14:textId="77777777" w:rsidR="000260B1" w:rsidRPr="009C5B90" w:rsidRDefault="000260B1" w:rsidP="007C64A8">
            <w:pPr>
              <w:pStyle w:val="TAL"/>
              <w:rPr>
                <w:lang w:val="en-US"/>
              </w:rPr>
            </w:pPr>
            <w:r w:rsidRPr="009C5B90">
              <w:rPr>
                <w:lang w:val="en-US"/>
              </w:rPr>
              <w:t>Upon success, a response body containing HSS SDM Subscription Info shall be returned.</w:t>
            </w:r>
          </w:p>
        </w:tc>
      </w:tr>
      <w:tr w:rsidR="000260B1" w:rsidRPr="009C5B90" w14:paraId="5B02B288"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231C55"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1187FA74" w14:textId="77777777" w:rsidR="000260B1" w:rsidRDefault="000260B1" w:rsidP="000260B1"/>
    <w:p w14:paraId="289FEEF6" w14:textId="77777777" w:rsidR="000260B1" w:rsidRDefault="000260B1" w:rsidP="000260B1">
      <w:pPr>
        <w:pStyle w:val="Heading5"/>
      </w:pPr>
      <w:bookmarkStart w:id="1273" w:name="_Toc90586906"/>
      <w:bookmarkStart w:id="1274" w:name="_Toc106616425"/>
      <w:bookmarkStart w:id="1275" w:name="_Toc122101121"/>
      <w:bookmarkStart w:id="1276" w:name="_Toc161910684"/>
      <w:r>
        <w:t>5.2.17A.3.</w:t>
      </w:r>
      <w:r>
        <w:rPr>
          <w:lang w:val="de-DE"/>
        </w:rPr>
        <w:t>4</w:t>
      </w:r>
      <w:r>
        <w:tab/>
        <w:t>PATCH</w:t>
      </w:r>
      <w:bookmarkEnd w:id="1273"/>
      <w:bookmarkEnd w:id="1274"/>
      <w:bookmarkEnd w:id="1275"/>
      <w:bookmarkEnd w:id="1276"/>
    </w:p>
    <w:p w14:paraId="1A9F1D66" w14:textId="77777777" w:rsidR="000260B1" w:rsidRDefault="000260B1" w:rsidP="000260B1">
      <w:r>
        <w:t>This method shall support the URI query parameters specified in table 5.2.17A.3.4-1.</w:t>
      </w:r>
    </w:p>
    <w:p w14:paraId="65379736" w14:textId="77777777" w:rsidR="000260B1" w:rsidRDefault="000260B1" w:rsidP="000260B1">
      <w:pPr>
        <w:pStyle w:val="TH"/>
        <w:outlineLvl w:val="0"/>
      </w:pPr>
      <w:r>
        <w:t>Table 5.2.17A.3.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186B6F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B0E58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636ADA"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07071C"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A895CF"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821D4" w14:textId="77777777" w:rsidR="000260B1" w:rsidRPr="009C5B90" w:rsidRDefault="000260B1" w:rsidP="007C64A8">
            <w:pPr>
              <w:pStyle w:val="TAH"/>
              <w:rPr>
                <w:lang w:val="en-US"/>
              </w:rPr>
            </w:pPr>
            <w:r w:rsidRPr="009C5B90">
              <w:rPr>
                <w:lang w:val="en-US"/>
              </w:rPr>
              <w:t>Description</w:t>
            </w:r>
          </w:p>
        </w:tc>
      </w:tr>
      <w:tr w:rsidR="000260B1" w:rsidRPr="009C5B90" w14:paraId="18B8E88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826836B"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88C573E"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FBC847"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383F3511"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E3AEE1" w14:textId="3653326B" w:rsidR="000260B1" w:rsidRPr="009C5B90" w:rsidRDefault="000260B1" w:rsidP="007C64A8">
            <w:pPr>
              <w:pStyle w:val="TAL"/>
              <w:rPr>
                <w:lang w:val="en-US"/>
              </w:rPr>
            </w:pPr>
            <w:r w:rsidRPr="009C5B90">
              <w:rPr>
                <w:rFonts w:cs="Arial"/>
                <w:szCs w:val="18"/>
              </w:rPr>
              <w:t xml:space="preserve">see 3GPP TS 29.500 [4]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08BE119D" w14:textId="77777777" w:rsidR="000260B1" w:rsidRDefault="000260B1" w:rsidP="000260B1">
      <w:pPr>
        <w:pStyle w:val="Guidance"/>
      </w:pPr>
    </w:p>
    <w:p w14:paraId="7EB663D6" w14:textId="77777777" w:rsidR="000260B1" w:rsidRDefault="000260B1" w:rsidP="000260B1">
      <w:r>
        <w:lastRenderedPageBreak/>
        <w:t>This method shall support the request data structures specified in table 5.2.17A.3.2-2 and the response data structures, and response codes specified in table 5.2.17A.3.4-3.</w:t>
      </w:r>
    </w:p>
    <w:p w14:paraId="36210499" w14:textId="77777777" w:rsidR="000260B1" w:rsidRDefault="000260B1" w:rsidP="000260B1">
      <w:pPr>
        <w:pStyle w:val="TH"/>
        <w:outlineLvl w:val="0"/>
      </w:pPr>
      <w:r>
        <w:t>Table 5.2.17A.3.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274A3D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A452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FC1F1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41B67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017F11" w14:textId="77777777" w:rsidR="000260B1" w:rsidRPr="009C5B90" w:rsidRDefault="000260B1" w:rsidP="007C64A8">
            <w:pPr>
              <w:pStyle w:val="TAH"/>
              <w:rPr>
                <w:lang w:val="en-US"/>
              </w:rPr>
            </w:pPr>
            <w:r w:rsidRPr="009C5B90">
              <w:rPr>
                <w:lang w:val="en-US"/>
              </w:rPr>
              <w:t>Description</w:t>
            </w:r>
          </w:p>
        </w:tc>
      </w:tr>
      <w:tr w:rsidR="000260B1" w:rsidRPr="009C5B90" w14:paraId="7B974E36"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BE41D4"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0F029E0"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8833146"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C05F511"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76A060EE" w14:textId="77777777" w:rsidR="000260B1" w:rsidRDefault="000260B1" w:rsidP="000260B1"/>
    <w:p w14:paraId="01B37949" w14:textId="77777777" w:rsidR="000260B1" w:rsidRDefault="000260B1" w:rsidP="000260B1">
      <w:pPr>
        <w:pStyle w:val="TH"/>
        <w:outlineLvl w:val="0"/>
      </w:pPr>
      <w:r>
        <w:t>Table 5.2.17A.3.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5C3753A0"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D408B8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34D79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3F92C5"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EE8461" w14:textId="77777777" w:rsidR="000260B1" w:rsidRPr="009C5B90" w:rsidRDefault="000260B1" w:rsidP="007C64A8">
            <w:pPr>
              <w:pStyle w:val="TAH"/>
              <w:rPr>
                <w:lang w:val="en-US"/>
              </w:rPr>
            </w:pPr>
            <w:r w:rsidRPr="009C5B90">
              <w:rPr>
                <w:lang w:val="en-US"/>
              </w:rPr>
              <w:t>Response</w:t>
            </w:r>
          </w:p>
          <w:p w14:paraId="5C595DE5"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B74002B" w14:textId="77777777" w:rsidR="000260B1" w:rsidRPr="009C5B90" w:rsidRDefault="000260B1" w:rsidP="007C64A8">
            <w:pPr>
              <w:pStyle w:val="TAH"/>
              <w:rPr>
                <w:lang w:val="en-US"/>
              </w:rPr>
            </w:pPr>
            <w:r w:rsidRPr="009C5B90">
              <w:rPr>
                <w:lang w:val="en-US"/>
              </w:rPr>
              <w:t>Description</w:t>
            </w:r>
          </w:p>
        </w:tc>
      </w:tr>
      <w:tr w:rsidR="000260B1" w:rsidRPr="009C5B90" w14:paraId="3EAD179B"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1901171"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EFA009B"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F60B0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5111741"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B5F60C"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35B238E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6F68DB"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A166156"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7A120E5"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B77C663" w14:textId="77777777" w:rsidR="000260B1" w:rsidRPr="009C5B90" w:rsidRDefault="000260B1" w:rsidP="007C64A8">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D028B9A"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5EFB6CDC"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3F0630"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9DD1F5A"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3089735"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B9DD274"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09F6BE7"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73B3E934"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8C1BFF"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01AEAF1"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8065EEF" w14:textId="77777777" w:rsidR="000260B1" w:rsidRPr="007B5DFC" w:rsidRDefault="000260B1" w:rsidP="000260B1">
      <w:pPr>
        <w:rPr>
          <w:lang w:eastAsia="zh-CN"/>
        </w:rPr>
      </w:pPr>
    </w:p>
    <w:p w14:paraId="0774D829" w14:textId="77777777" w:rsidR="000260B1" w:rsidRPr="00533C32" w:rsidRDefault="000260B1" w:rsidP="000260B1">
      <w:pPr>
        <w:pStyle w:val="Heading3"/>
      </w:pPr>
      <w:bookmarkStart w:id="1277" w:name="_Toc20127020"/>
      <w:bookmarkStart w:id="1278" w:name="_Toc27588996"/>
      <w:bookmarkStart w:id="1279" w:name="_Toc36459793"/>
      <w:bookmarkStart w:id="1280" w:name="_Toc45029370"/>
      <w:bookmarkStart w:id="1281" w:name="_Toc56520646"/>
      <w:bookmarkStart w:id="1282" w:name="_Toc90586907"/>
      <w:bookmarkStart w:id="1283" w:name="_Toc106616426"/>
      <w:bookmarkStart w:id="1284" w:name="_Toc122101122"/>
      <w:bookmarkStart w:id="1285" w:name="_Toc161910685"/>
      <w:r w:rsidRPr="00533C32">
        <w:t>5.2.18</w:t>
      </w:r>
      <w:r w:rsidRPr="00533C32">
        <w:tab/>
        <w:t>Resource: EeSubscriptions</w:t>
      </w:r>
      <w:bookmarkEnd w:id="1277"/>
      <w:bookmarkEnd w:id="1278"/>
      <w:bookmarkEnd w:id="1279"/>
      <w:bookmarkEnd w:id="1280"/>
      <w:bookmarkEnd w:id="1281"/>
      <w:bookmarkEnd w:id="1282"/>
      <w:bookmarkEnd w:id="1283"/>
      <w:bookmarkEnd w:id="1284"/>
      <w:bookmarkEnd w:id="1285"/>
    </w:p>
    <w:p w14:paraId="28954E80" w14:textId="77777777" w:rsidR="000260B1" w:rsidRPr="00533C32" w:rsidRDefault="000260B1" w:rsidP="000260B1">
      <w:pPr>
        <w:pStyle w:val="Heading4"/>
      </w:pPr>
      <w:bookmarkStart w:id="1286" w:name="_Toc20127021"/>
      <w:bookmarkStart w:id="1287" w:name="_Toc27588997"/>
      <w:bookmarkStart w:id="1288" w:name="_Toc36459794"/>
      <w:bookmarkStart w:id="1289" w:name="_Toc45029371"/>
      <w:bookmarkStart w:id="1290" w:name="_Toc56520647"/>
      <w:bookmarkStart w:id="1291" w:name="_Toc90586908"/>
      <w:bookmarkStart w:id="1292" w:name="_Toc106616427"/>
      <w:bookmarkStart w:id="1293" w:name="_Toc122101123"/>
      <w:bookmarkStart w:id="1294" w:name="_Toc161910686"/>
      <w:r w:rsidRPr="00533C32">
        <w:t>5.2.18.1</w:t>
      </w:r>
      <w:r w:rsidRPr="00533C32">
        <w:tab/>
        <w:t>Description</w:t>
      </w:r>
      <w:bookmarkEnd w:id="1286"/>
      <w:bookmarkEnd w:id="1287"/>
      <w:bookmarkEnd w:id="1288"/>
      <w:bookmarkEnd w:id="1289"/>
      <w:bookmarkEnd w:id="1290"/>
      <w:bookmarkEnd w:id="1291"/>
      <w:bookmarkEnd w:id="1292"/>
      <w:bookmarkEnd w:id="1293"/>
      <w:bookmarkEnd w:id="1294"/>
    </w:p>
    <w:p w14:paraId="02F1416C" w14:textId="77777777" w:rsidR="000260B1" w:rsidRPr="00533C32" w:rsidRDefault="000260B1" w:rsidP="000260B1">
      <w:r w:rsidRPr="00533C32">
        <w:t>This resource represents the collection of EE Subscriptions for a UE.</w:t>
      </w:r>
    </w:p>
    <w:p w14:paraId="7C677332" w14:textId="77777777" w:rsidR="000260B1" w:rsidRPr="00533C32" w:rsidRDefault="000260B1" w:rsidP="000260B1">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7BB3064" w14:textId="77777777" w:rsidR="000260B1" w:rsidRPr="00533C32" w:rsidRDefault="000260B1" w:rsidP="000260B1">
      <w:pPr>
        <w:pStyle w:val="Heading4"/>
      </w:pPr>
      <w:bookmarkStart w:id="1295" w:name="_Toc20127022"/>
      <w:bookmarkStart w:id="1296" w:name="_Toc27588998"/>
      <w:bookmarkStart w:id="1297" w:name="_Toc36459795"/>
      <w:bookmarkStart w:id="1298" w:name="_Toc45029372"/>
      <w:bookmarkStart w:id="1299" w:name="_Toc56520648"/>
      <w:bookmarkStart w:id="1300" w:name="_Toc90586909"/>
      <w:bookmarkStart w:id="1301" w:name="_Toc106616428"/>
      <w:bookmarkStart w:id="1302" w:name="_Toc122101124"/>
      <w:bookmarkStart w:id="1303" w:name="_Toc161910687"/>
      <w:r w:rsidRPr="00533C32">
        <w:t>5.2.18.2</w:t>
      </w:r>
      <w:r w:rsidRPr="00533C32">
        <w:tab/>
        <w:t>Resource Definition</w:t>
      </w:r>
      <w:bookmarkEnd w:id="1295"/>
      <w:bookmarkEnd w:id="1296"/>
      <w:bookmarkEnd w:id="1297"/>
      <w:bookmarkEnd w:id="1298"/>
      <w:bookmarkEnd w:id="1299"/>
      <w:bookmarkEnd w:id="1300"/>
      <w:bookmarkEnd w:id="1301"/>
      <w:bookmarkEnd w:id="1302"/>
      <w:bookmarkEnd w:id="1303"/>
    </w:p>
    <w:p w14:paraId="533C3409" w14:textId="77777777" w:rsidR="000260B1" w:rsidRPr="00533C32" w:rsidRDefault="000260B1" w:rsidP="000260B1">
      <w:r w:rsidRPr="00533C32">
        <w:t>Resource URI: {apiRoot}/nudr-dr/&lt;apiVersion&gt;/subscription-data/{ueId}/</w:t>
      </w:r>
      <w:r w:rsidRPr="00533C32">
        <w:rPr>
          <w:lang w:eastAsia="zh-CN"/>
        </w:rPr>
        <w:t>context-data/</w:t>
      </w:r>
      <w:r w:rsidRPr="00533C32">
        <w:t>ee-subscriptions</w:t>
      </w:r>
    </w:p>
    <w:p w14:paraId="47A51097" w14:textId="77777777" w:rsidR="000260B1" w:rsidRPr="00533C32" w:rsidRDefault="000260B1" w:rsidP="000260B1">
      <w:pPr>
        <w:rPr>
          <w:rFonts w:ascii="Arial" w:hAnsi="Arial" w:cs="Arial"/>
        </w:rPr>
      </w:pPr>
      <w:bookmarkStart w:id="1304" w:name="_MCCTEMPBM_CRPT22160099___7"/>
      <w:r w:rsidRPr="00533C32">
        <w:t>This resource shall support the resource URI variables defined in table 5.2.18.2-1</w:t>
      </w:r>
      <w:r w:rsidRPr="00533C32">
        <w:rPr>
          <w:rFonts w:ascii="Arial" w:hAnsi="Arial" w:cs="Arial"/>
        </w:rPr>
        <w:t>.</w:t>
      </w:r>
    </w:p>
    <w:bookmarkEnd w:id="1304"/>
    <w:p w14:paraId="227A4A19" w14:textId="77777777" w:rsidR="000260B1" w:rsidRPr="00533C32" w:rsidRDefault="000260B1" w:rsidP="000260B1">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5B3F3F7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79615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994D81" w14:textId="77777777" w:rsidR="000260B1" w:rsidRPr="009C5B90" w:rsidRDefault="000260B1" w:rsidP="007C64A8">
            <w:pPr>
              <w:pStyle w:val="TAH"/>
              <w:rPr>
                <w:lang w:val="en-US"/>
              </w:rPr>
            </w:pPr>
            <w:r w:rsidRPr="009C5B90">
              <w:rPr>
                <w:lang w:val="en-US"/>
              </w:rPr>
              <w:t>Definition</w:t>
            </w:r>
          </w:p>
        </w:tc>
      </w:tr>
      <w:tr w:rsidR="000260B1" w:rsidRPr="009C5B90" w14:paraId="3448F26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722D11"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37BC8B"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5E7619D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87D49F"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F4BFFE" w14:textId="27B1AB01"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3CAFBAA" w14:textId="77777777" w:rsidR="000260B1" w:rsidRPr="00533C32" w:rsidRDefault="000260B1" w:rsidP="000260B1"/>
    <w:p w14:paraId="4D25946E" w14:textId="77777777" w:rsidR="000260B1" w:rsidRPr="00533C32" w:rsidRDefault="000260B1" w:rsidP="000260B1">
      <w:pPr>
        <w:pStyle w:val="Heading4"/>
      </w:pPr>
      <w:bookmarkStart w:id="1305" w:name="_Toc20127023"/>
      <w:bookmarkStart w:id="1306" w:name="_Toc27588999"/>
      <w:bookmarkStart w:id="1307" w:name="_Toc36459796"/>
      <w:bookmarkStart w:id="1308" w:name="_Toc45029373"/>
      <w:bookmarkStart w:id="1309" w:name="_Toc56520649"/>
      <w:bookmarkStart w:id="1310" w:name="_Toc90586910"/>
      <w:bookmarkStart w:id="1311" w:name="_Toc106616429"/>
      <w:bookmarkStart w:id="1312" w:name="_Toc122101125"/>
      <w:bookmarkStart w:id="1313" w:name="_Toc161910688"/>
      <w:r w:rsidRPr="00533C32">
        <w:t>5.2.18.3</w:t>
      </w:r>
      <w:r w:rsidRPr="00533C32">
        <w:tab/>
        <w:t>Resource Standard Methods</w:t>
      </w:r>
      <w:bookmarkEnd w:id="1305"/>
      <w:bookmarkEnd w:id="1306"/>
      <w:bookmarkEnd w:id="1307"/>
      <w:bookmarkEnd w:id="1308"/>
      <w:bookmarkEnd w:id="1309"/>
      <w:bookmarkEnd w:id="1310"/>
      <w:bookmarkEnd w:id="1311"/>
      <w:bookmarkEnd w:id="1312"/>
      <w:bookmarkEnd w:id="1313"/>
    </w:p>
    <w:p w14:paraId="35BC1A8D" w14:textId="77777777" w:rsidR="000260B1" w:rsidRPr="00533C32" w:rsidRDefault="000260B1" w:rsidP="000260B1">
      <w:pPr>
        <w:pStyle w:val="Heading5"/>
      </w:pPr>
      <w:bookmarkStart w:id="1314" w:name="_Toc20127024"/>
      <w:bookmarkStart w:id="1315" w:name="_Toc27589000"/>
      <w:bookmarkStart w:id="1316" w:name="_Toc36459797"/>
      <w:bookmarkStart w:id="1317" w:name="_Toc45029374"/>
      <w:bookmarkStart w:id="1318" w:name="_Toc56520650"/>
      <w:bookmarkStart w:id="1319" w:name="_Toc90586911"/>
      <w:bookmarkStart w:id="1320" w:name="_Toc106616430"/>
      <w:bookmarkStart w:id="1321" w:name="_Toc122101126"/>
      <w:bookmarkStart w:id="1322" w:name="_Toc161910689"/>
      <w:r w:rsidRPr="00533C32">
        <w:t>5.2.18.3.1</w:t>
      </w:r>
      <w:r w:rsidRPr="00533C32">
        <w:tab/>
        <w:t>GET</w:t>
      </w:r>
      <w:bookmarkEnd w:id="1314"/>
      <w:bookmarkEnd w:id="1315"/>
      <w:bookmarkEnd w:id="1316"/>
      <w:bookmarkEnd w:id="1317"/>
      <w:bookmarkEnd w:id="1318"/>
      <w:bookmarkEnd w:id="1319"/>
      <w:bookmarkEnd w:id="1320"/>
      <w:bookmarkEnd w:id="1321"/>
      <w:bookmarkEnd w:id="1322"/>
    </w:p>
    <w:p w14:paraId="0C535DDB" w14:textId="77777777" w:rsidR="000260B1" w:rsidRPr="00533C32" w:rsidRDefault="000260B1" w:rsidP="000260B1">
      <w:r w:rsidRPr="00533C32">
        <w:t>This method shall support the URI query parameters specified in table 5.2.18.3.1-1.</w:t>
      </w:r>
    </w:p>
    <w:p w14:paraId="75444ABC" w14:textId="77777777" w:rsidR="000260B1" w:rsidRPr="00533C32" w:rsidRDefault="000260B1" w:rsidP="000260B1">
      <w:pPr>
        <w:pStyle w:val="TH"/>
        <w:outlineLvl w:val="0"/>
      </w:pPr>
      <w:r w:rsidRPr="00533C32">
        <w:lastRenderedPageBreak/>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0260B1" w:rsidRPr="009C5B90" w14:paraId="3B439F11" w14:textId="77777777" w:rsidTr="007C64A8">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7F406A1" w14:textId="77777777" w:rsidR="000260B1" w:rsidRPr="009C5B90" w:rsidRDefault="000260B1" w:rsidP="007C64A8">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47AF43E7" w14:textId="77777777" w:rsidR="000260B1" w:rsidRPr="009C5B90" w:rsidRDefault="000260B1" w:rsidP="007C64A8">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9CCC099" w14:textId="77777777" w:rsidR="000260B1" w:rsidRPr="009C5B90" w:rsidRDefault="000260B1" w:rsidP="007C64A8">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F057298" w14:textId="77777777" w:rsidR="000260B1" w:rsidRPr="009C5B90" w:rsidRDefault="000260B1" w:rsidP="007C64A8">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9EFDB" w14:textId="77777777" w:rsidR="000260B1" w:rsidRPr="009C5B90" w:rsidRDefault="000260B1" w:rsidP="007C64A8">
            <w:pPr>
              <w:pStyle w:val="TAH"/>
              <w:rPr>
                <w:lang w:val="en-US"/>
              </w:rPr>
            </w:pPr>
            <w:r w:rsidRPr="009C5B90">
              <w:rPr>
                <w:lang w:val="en-US"/>
              </w:rPr>
              <w:t>Description</w:t>
            </w:r>
          </w:p>
        </w:tc>
      </w:tr>
      <w:tr w:rsidR="000260B1" w:rsidRPr="009C5B90" w14:paraId="26D8C675" w14:textId="77777777" w:rsidTr="007C64A8">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3A286B" w14:textId="77777777" w:rsidR="000260B1" w:rsidRPr="009C5B90" w:rsidRDefault="000260B1" w:rsidP="007C64A8">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4E2D5129" w14:textId="77777777" w:rsidR="000260B1" w:rsidRPr="009C5B90" w:rsidRDefault="000260B1" w:rsidP="007C64A8">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B8F65E4" w14:textId="77777777" w:rsidR="000260B1" w:rsidRPr="009C5B90" w:rsidRDefault="000260B1" w:rsidP="007C64A8">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0744A70F" w14:textId="77777777" w:rsidR="000260B1" w:rsidRPr="009C5B90" w:rsidRDefault="000260B1" w:rsidP="007C64A8">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6FC9AC02" w14:textId="2F6C44F4"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r w:rsidR="000260B1" w:rsidRPr="009C5B90" w14:paraId="5905C834" w14:textId="77777777" w:rsidTr="007C64A8">
        <w:trPr>
          <w:jc w:val="center"/>
        </w:trPr>
        <w:tc>
          <w:tcPr>
            <w:tcW w:w="790" w:type="pct"/>
            <w:tcBorders>
              <w:top w:val="single" w:sz="4" w:space="0" w:color="auto"/>
              <w:left w:val="single" w:sz="6" w:space="0" w:color="000000"/>
              <w:bottom w:val="single" w:sz="4" w:space="0" w:color="auto"/>
              <w:right w:val="single" w:sz="6" w:space="0" w:color="000000"/>
            </w:tcBorders>
          </w:tcPr>
          <w:p w14:paraId="6542488C" w14:textId="77777777" w:rsidR="000260B1" w:rsidRPr="009C5B90" w:rsidRDefault="000260B1" w:rsidP="007C64A8">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3AE61F17" w14:textId="77777777" w:rsidR="000260B1" w:rsidRPr="009C5B90" w:rsidRDefault="000260B1" w:rsidP="007C64A8">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9439557" w14:textId="77777777" w:rsidR="000260B1" w:rsidRPr="009C5B90" w:rsidRDefault="000260B1" w:rsidP="007C64A8">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20C4F83C" w14:textId="77777777" w:rsidR="000260B1" w:rsidRPr="009C5B90" w:rsidRDefault="000260B1" w:rsidP="007C64A8">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3F73D02B" w14:textId="77777777" w:rsidR="000260B1" w:rsidRPr="009C5B90" w:rsidRDefault="000260B1" w:rsidP="007C64A8">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0260B1" w:rsidRPr="009C5B90" w14:paraId="1C2E6F13" w14:textId="77777777" w:rsidTr="007C64A8">
        <w:trPr>
          <w:jc w:val="center"/>
        </w:trPr>
        <w:tc>
          <w:tcPr>
            <w:tcW w:w="790" w:type="pct"/>
            <w:tcBorders>
              <w:top w:val="single" w:sz="4" w:space="0" w:color="auto"/>
              <w:left w:val="single" w:sz="6" w:space="0" w:color="000000"/>
              <w:bottom w:val="single" w:sz="6" w:space="0" w:color="000000"/>
              <w:right w:val="single" w:sz="6" w:space="0" w:color="000000"/>
            </w:tcBorders>
          </w:tcPr>
          <w:p w14:paraId="4DDE50C6" w14:textId="77777777" w:rsidR="000260B1" w:rsidRPr="009C5B90" w:rsidRDefault="000260B1" w:rsidP="007C64A8">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64CDAC9F" w14:textId="77777777" w:rsidR="000260B1" w:rsidRPr="009C5B90" w:rsidRDefault="000260B1" w:rsidP="007C64A8">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416430CB" w14:textId="77777777" w:rsidR="000260B1" w:rsidRPr="009C5B90" w:rsidRDefault="000260B1" w:rsidP="007C64A8">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3BB0BE34" w14:textId="77777777" w:rsidR="000260B1" w:rsidRPr="009C5B90" w:rsidRDefault="000260B1" w:rsidP="007C64A8">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067D9E4C" w14:textId="77777777" w:rsidR="000260B1" w:rsidRPr="009C5B90" w:rsidRDefault="000260B1" w:rsidP="007C64A8">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C67FED9" w14:textId="77777777" w:rsidR="000260B1" w:rsidRPr="00533C32" w:rsidRDefault="000260B1" w:rsidP="000260B1"/>
    <w:p w14:paraId="7CA8A797" w14:textId="77777777" w:rsidR="000260B1" w:rsidRPr="00533C32" w:rsidRDefault="000260B1" w:rsidP="000260B1">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6D32471C" w14:textId="77777777" w:rsidR="000260B1" w:rsidRPr="00533C32" w:rsidRDefault="000260B1" w:rsidP="000260B1">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5894AA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DEF5B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85EAD0"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8E0C4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9A3AF" w14:textId="77777777" w:rsidR="000260B1" w:rsidRPr="009C5B90" w:rsidRDefault="000260B1" w:rsidP="007C64A8">
            <w:pPr>
              <w:pStyle w:val="TAH"/>
              <w:rPr>
                <w:lang w:val="en-US"/>
              </w:rPr>
            </w:pPr>
            <w:r w:rsidRPr="009C5B90">
              <w:rPr>
                <w:lang w:val="en-US"/>
              </w:rPr>
              <w:t>Description</w:t>
            </w:r>
          </w:p>
        </w:tc>
      </w:tr>
      <w:tr w:rsidR="000260B1" w:rsidRPr="009C5B90" w14:paraId="675A79D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35CB"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C7979C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417047"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87D3B58" w14:textId="77777777" w:rsidR="000260B1" w:rsidRPr="009C5B90" w:rsidRDefault="000260B1" w:rsidP="007C64A8">
            <w:pPr>
              <w:pStyle w:val="TAL"/>
              <w:rPr>
                <w:lang w:val="en-US"/>
              </w:rPr>
            </w:pPr>
          </w:p>
        </w:tc>
      </w:tr>
    </w:tbl>
    <w:p w14:paraId="1501AD10" w14:textId="77777777" w:rsidR="000260B1" w:rsidRPr="00533C32" w:rsidRDefault="000260B1" w:rsidP="000260B1"/>
    <w:p w14:paraId="7C5904DE" w14:textId="77777777" w:rsidR="000260B1" w:rsidRPr="00533C32" w:rsidRDefault="000260B1" w:rsidP="000260B1">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0260B1" w:rsidRPr="009C5B90" w14:paraId="4D9DC59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1CB27A"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8000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E25392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0E3A47" w14:textId="77777777" w:rsidR="000260B1" w:rsidRPr="009C5B90" w:rsidRDefault="000260B1" w:rsidP="007C64A8">
            <w:pPr>
              <w:pStyle w:val="TAH"/>
              <w:rPr>
                <w:lang w:val="en-US"/>
              </w:rPr>
            </w:pPr>
            <w:r w:rsidRPr="009C5B90">
              <w:rPr>
                <w:lang w:val="en-US"/>
              </w:rPr>
              <w:t>Response</w:t>
            </w:r>
          </w:p>
          <w:p w14:paraId="5DDE769B"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A78F6B8" w14:textId="77777777" w:rsidR="000260B1" w:rsidRPr="009C5B90" w:rsidRDefault="000260B1" w:rsidP="007C64A8">
            <w:pPr>
              <w:pStyle w:val="TAH"/>
              <w:rPr>
                <w:lang w:val="en-US"/>
              </w:rPr>
            </w:pPr>
            <w:r w:rsidRPr="009C5B90">
              <w:rPr>
                <w:lang w:val="en-US"/>
              </w:rPr>
              <w:t>Description</w:t>
            </w:r>
          </w:p>
        </w:tc>
      </w:tr>
      <w:tr w:rsidR="000260B1" w:rsidRPr="009C5B90" w14:paraId="04520FD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B1F60A" w14:textId="77777777" w:rsidR="000260B1" w:rsidRPr="009C5B90" w:rsidRDefault="000260B1" w:rsidP="007C64A8">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1E38C2B7"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929B3C" w14:textId="77777777" w:rsidR="000260B1" w:rsidRPr="009C5B90" w:rsidRDefault="000260B1" w:rsidP="007C64A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D59FB7A"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115762" w14:textId="77777777" w:rsidR="000260B1" w:rsidRPr="009C5B90" w:rsidRDefault="000260B1" w:rsidP="007C64A8">
            <w:pPr>
              <w:pStyle w:val="TAL"/>
              <w:rPr>
                <w:lang w:val="en-US"/>
              </w:rPr>
            </w:pPr>
            <w:r w:rsidRPr="009C5B90">
              <w:rPr>
                <w:lang w:val="en-US"/>
              </w:rPr>
              <w:t>Upon success, a response body containing the individual EE subscriptions shall be returned.</w:t>
            </w:r>
          </w:p>
        </w:tc>
      </w:tr>
      <w:tr w:rsidR="000260B1" w:rsidRPr="009C5B90" w14:paraId="4EE5D6A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B365849"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6269120B" w14:textId="77777777" w:rsidR="000260B1" w:rsidRPr="00533C32" w:rsidRDefault="000260B1" w:rsidP="000260B1"/>
    <w:p w14:paraId="73E62B7A" w14:textId="77777777" w:rsidR="000260B1" w:rsidRPr="00533C32" w:rsidRDefault="000260B1" w:rsidP="000260B1">
      <w:pPr>
        <w:pStyle w:val="Heading5"/>
      </w:pPr>
      <w:bookmarkStart w:id="1323" w:name="_Toc20127025"/>
      <w:bookmarkStart w:id="1324" w:name="_Toc27589001"/>
      <w:bookmarkStart w:id="1325" w:name="_Toc36459798"/>
      <w:bookmarkStart w:id="1326" w:name="_Toc45029375"/>
      <w:bookmarkStart w:id="1327" w:name="_Toc56520651"/>
      <w:bookmarkStart w:id="1328" w:name="_Toc90586912"/>
      <w:bookmarkStart w:id="1329" w:name="_Toc106616431"/>
      <w:bookmarkStart w:id="1330" w:name="_Toc122101127"/>
      <w:bookmarkStart w:id="1331" w:name="_Toc161910690"/>
      <w:r w:rsidRPr="00533C32">
        <w:t>5.2.18.3.2</w:t>
      </w:r>
      <w:r w:rsidRPr="00533C32">
        <w:tab/>
        <w:t>POST</w:t>
      </w:r>
      <w:bookmarkEnd w:id="1323"/>
      <w:bookmarkEnd w:id="1324"/>
      <w:bookmarkEnd w:id="1325"/>
      <w:bookmarkEnd w:id="1326"/>
      <w:bookmarkEnd w:id="1327"/>
      <w:bookmarkEnd w:id="1328"/>
      <w:bookmarkEnd w:id="1329"/>
      <w:bookmarkEnd w:id="1330"/>
      <w:bookmarkEnd w:id="1331"/>
    </w:p>
    <w:p w14:paraId="601ECE58" w14:textId="77777777" w:rsidR="000260B1" w:rsidRPr="00533C32" w:rsidRDefault="000260B1" w:rsidP="000260B1">
      <w:r w:rsidRPr="00533C32">
        <w:t>This method shall support the URI query parameters specified in table 5.2.18.3.2-1.</w:t>
      </w:r>
    </w:p>
    <w:p w14:paraId="18DEFCE2" w14:textId="77777777" w:rsidR="000260B1" w:rsidRPr="00533C32" w:rsidRDefault="000260B1" w:rsidP="000260B1">
      <w:pPr>
        <w:pStyle w:val="TH"/>
        <w:outlineLvl w:val="0"/>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756D4F8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9827B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3796F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A7E152"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7BBADD"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BC9356" w14:textId="77777777" w:rsidR="000260B1" w:rsidRPr="009C5B90" w:rsidRDefault="000260B1" w:rsidP="007C64A8">
            <w:pPr>
              <w:pStyle w:val="TAH"/>
              <w:rPr>
                <w:lang w:val="en-US"/>
              </w:rPr>
            </w:pPr>
            <w:r w:rsidRPr="009C5B90">
              <w:rPr>
                <w:lang w:val="en-US"/>
              </w:rPr>
              <w:t>Description</w:t>
            </w:r>
          </w:p>
        </w:tc>
      </w:tr>
      <w:tr w:rsidR="000260B1" w:rsidRPr="009C5B90" w14:paraId="790C625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91405D"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85F2AE4"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FD5774"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310C2D2"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0EEFA6" w14:textId="77777777" w:rsidR="000260B1" w:rsidRPr="009C5B90" w:rsidRDefault="000260B1" w:rsidP="007C64A8">
            <w:pPr>
              <w:pStyle w:val="TAL"/>
              <w:rPr>
                <w:lang w:val="en-US"/>
              </w:rPr>
            </w:pPr>
          </w:p>
        </w:tc>
      </w:tr>
    </w:tbl>
    <w:p w14:paraId="6B263FF5" w14:textId="77777777" w:rsidR="000260B1" w:rsidRPr="00533C32" w:rsidRDefault="000260B1" w:rsidP="000260B1"/>
    <w:p w14:paraId="3570806F" w14:textId="77777777" w:rsidR="000260B1" w:rsidRPr="00533C32" w:rsidRDefault="000260B1" w:rsidP="000260B1">
      <w:r w:rsidRPr="00533C32">
        <w:t>This method shall support the request data structures specified in table 5.2.18.3.1-2 and the response data structures and response codes specified in table 5.2.18.3.1-3.</w:t>
      </w:r>
    </w:p>
    <w:p w14:paraId="37FBE17D" w14:textId="77777777" w:rsidR="000260B1" w:rsidRPr="00533C32" w:rsidRDefault="000260B1" w:rsidP="000260B1">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F2A3532"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0656F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434AC6"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8703D"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1693A1" w14:textId="77777777" w:rsidR="000260B1" w:rsidRPr="009C5B90" w:rsidRDefault="000260B1" w:rsidP="007C64A8">
            <w:pPr>
              <w:pStyle w:val="TAH"/>
              <w:rPr>
                <w:lang w:val="en-US"/>
              </w:rPr>
            </w:pPr>
            <w:r w:rsidRPr="009C5B90">
              <w:rPr>
                <w:lang w:val="en-US"/>
              </w:rPr>
              <w:t>Description</w:t>
            </w:r>
          </w:p>
        </w:tc>
      </w:tr>
      <w:tr w:rsidR="000260B1" w:rsidRPr="009C5B90" w14:paraId="3EE1CFE1" w14:textId="77777777" w:rsidTr="007C64A8">
        <w:trPr>
          <w:jc w:val="center"/>
        </w:trPr>
        <w:tc>
          <w:tcPr>
            <w:tcW w:w="1626" w:type="dxa"/>
            <w:tcBorders>
              <w:top w:val="single" w:sz="4" w:space="0" w:color="auto"/>
              <w:left w:val="single" w:sz="6" w:space="0" w:color="000000"/>
              <w:bottom w:val="single" w:sz="4" w:space="0" w:color="auto"/>
              <w:right w:val="single" w:sz="6" w:space="0" w:color="000000"/>
            </w:tcBorders>
            <w:hideMark/>
          </w:tcPr>
          <w:p w14:paraId="3147915D" w14:textId="77777777" w:rsidR="000260B1" w:rsidRPr="009C5B90" w:rsidRDefault="000260B1" w:rsidP="007C64A8">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21A05A3B"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FB23AD0"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13870BF1" w14:textId="77777777" w:rsidR="000260B1" w:rsidRPr="009C5B90" w:rsidRDefault="000260B1" w:rsidP="007C64A8">
            <w:pPr>
              <w:pStyle w:val="TAL"/>
              <w:rPr>
                <w:lang w:val="en-US"/>
              </w:rPr>
            </w:pPr>
            <w:r w:rsidRPr="009C5B90">
              <w:rPr>
                <w:lang w:val="en-US"/>
              </w:rPr>
              <w:t>Identifies the subscriber data subscription to be stored in the UDR.</w:t>
            </w:r>
          </w:p>
        </w:tc>
      </w:tr>
    </w:tbl>
    <w:p w14:paraId="77F0AE78" w14:textId="77777777" w:rsidR="000260B1" w:rsidRPr="00533C32" w:rsidRDefault="000260B1" w:rsidP="000260B1"/>
    <w:p w14:paraId="67623996" w14:textId="77777777" w:rsidR="000260B1" w:rsidRPr="00533C32" w:rsidRDefault="000260B1" w:rsidP="000260B1">
      <w:pPr>
        <w:pStyle w:val="TH"/>
        <w:outlineLvl w:val="0"/>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F64D14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8236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083268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6A938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ABD8E5" w14:textId="77777777" w:rsidR="000260B1" w:rsidRPr="009C5B90" w:rsidRDefault="000260B1" w:rsidP="007C64A8">
            <w:pPr>
              <w:pStyle w:val="TAH"/>
              <w:rPr>
                <w:lang w:val="en-US"/>
              </w:rPr>
            </w:pPr>
            <w:r w:rsidRPr="009C5B90">
              <w:rPr>
                <w:lang w:val="en-US"/>
              </w:rPr>
              <w:t>Response</w:t>
            </w:r>
          </w:p>
          <w:p w14:paraId="44ACC47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F941FA" w14:textId="77777777" w:rsidR="000260B1" w:rsidRPr="009C5B90" w:rsidRDefault="000260B1" w:rsidP="007C64A8">
            <w:pPr>
              <w:pStyle w:val="TAH"/>
              <w:rPr>
                <w:lang w:val="en-US"/>
              </w:rPr>
            </w:pPr>
            <w:r w:rsidRPr="009C5B90">
              <w:rPr>
                <w:lang w:val="en-US"/>
              </w:rPr>
              <w:t>Description</w:t>
            </w:r>
          </w:p>
        </w:tc>
      </w:tr>
      <w:tr w:rsidR="000260B1" w:rsidRPr="009C5B90" w14:paraId="59568E0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BCCF14" w14:textId="77777777" w:rsidR="000260B1" w:rsidRPr="009C5B90" w:rsidRDefault="000260B1" w:rsidP="007C64A8">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5B612701"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222B34"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EE03B8F"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B59DCB4" w14:textId="77777777" w:rsidR="000260B1" w:rsidRPr="009C5B90" w:rsidRDefault="000260B1" w:rsidP="007C64A8">
            <w:pPr>
              <w:pStyle w:val="TAL"/>
              <w:rPr>
                <w:lang w:val="en-US"/>
              </w:rPr>
            </w:pPr>
            <w:r w:rsidRPr="009C5B90">
              <w:rPr>
                <w:lang w:val="en-US"/>
              </w:rPr>
              <w:t>Upon success, a response body containing a representation of the UeId's Individual subscription resource shall be returned.</w:t>
            </w:r>
          </w:p>
          <w:p w14:paraId="3174B3B1" w14:textId="77777777" w:rsidR="000260B1" w:rsidRPr="009C5B90" w:rsidRDefault="000260B1" w:rsidP="007C64A8">
            <w:pPr>
              <w:pStyle w:val="TAL"/>
              <w:rPr>
                <w:lang w:val="en-US"/>
              </w:rPr>
            </w:pPr>
          </w:p>
          <w:p w14:paraId="651E6005" w14:textId="77777777" w:rsidR="000260B1" w:rsidRPr="009C5B90" w:rsidRDefault="000260B1" w:rsidP="007C64A8">
            <w:pPr>
              <w:pStyle w:val="TAL"/>
              <w:rPr>
                <w:lang w:val="en-US"/>
              </w:rPr>
            </w:pPr>
            <w:r w:rsidRPr="009C5B90">
              <w:rPr>
                <w:lang w:val="en-US"/>
              </w:rPr>
              <w:t>The HTTP response shall include a "Location" HTTP header that contains the resource URI of the created resource.</w:t>
            </w:r>
          </w:p>
        </w:tc>
      </w:tr>
      <w:tr w:rsidR="000260B1" w:rsidRPr="009C5B90" w14:paraId="09B39C0B"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93D086"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A761309" w14:textId="77777777" w:rsidR="000260B1" w:rsidRPr="00533C32" w:rsidRDefault="000260B1" w:rsidP="000260B1">
      <w:pPr>
        <w:rPr>
          <w:lang w:eastAsia="zh-CN"/>
        </w:rPr>
      </w:pPr>
    </w:p>
    <w:p w14:paraId="2EC50D39" w14:textId="77777777" w:rsidR="000260B1" w:rsidRPr="00533C32" w:rsidRDefault="000260B1" w:rsidP="000260B1">
      <w:pPr>
        <w:pStyle w:val="Heading3"/>
      </w:pPr>
      <w:bookmarkStart w:id="1332" w:name="_Toc20127026"/>
      <w:bookmarkStart w:id="1333" w:name="_Toc27589002"/>
      <w:bookmarkStart w:id="1334" w:name="_Toc36459799"/>
      <w:bookmarkStart w:id="1335" w:name="_Toc45029376"/>
      <w:bookmarkStart w:id="1336" w:name="_Toc56520652"/>
      <w:bookmarkStart w:id="1337" w:name="_Toc90586913"/>
      <w:bookmarkStart w:id="1338" w:name="_Toc106616432"/>
      <w:bookmarkStart w:id="1339" w:name="_Toc122101128"/>
      <w:bookmarkStart w:id="1340" w:name="_Toc161910691"/>
      <w:r w:rsidRPr="00533C32">
        <w:lastRenderedPageBreak/>
        <w:t>5.2.19</w:t>
      </w:r>
      <w:r w:rsidRPr="00533C32">
        <w:tab/>
        <w:t>Resource: IndividualEeSubscription</w:t>
      </w:r>
      <w:bookmarkEnd w:id="1332"/>
      <w:bookmarkEnd w:id="1333"/>
      <w:bookmarkEnd w:id="1334"/>
      <w:bookmarkEnd w:id="1335"/>
      <w:bookmarkEnd w:id="1336"/>
      <w:bookmarkEnd w:id="1337"/>
      <w:bookmarkEnd w:id="1338"/>
      <w:bookmarkEnd w:id="1339"/>
      <w:bookmarkEnd w:id="1340"/>
    </w:p>
    <w:p w14:paraId="58990C16" w14:textId="77777777" w:rsidR="000260B1" w:rsidRPr="00533C32" w:rsidRDefault="000260B1" w:rsidP="000260B1">
      <w:pPr>
        <w:pStyle w:val="Heading4"/>
      </w:pPr>
      <w:bookmarkStart w:id="1341" w:name="_Toc20127027"/>
      <w:bookmarkStart w:id="1342" w:name="_Toc27589003"/>
      <w:bookmarkStart w:id="1343" w:name="_Toc36459800"/>
      <w:bookmarkStart w:id="1344" w:name="_Toc45029377"/>
      <w:bookmarkStart w:id="1345" w:name="_Toc56520653"/>
      <w:bookmarkStart w:id="1346" w:name="_Toc90586914"/>
      <w:bookmarkStart w:id="1347" w:name="_Toc106616433"/>
      <w:bookmarkStart w:id="1348" w:name="_Toc122101129"/>
      <w:bookmarkStart w:id="1349" w:name="_Toc161910692"/>
      <w:r w:rsidRPr="00533C32">
        <w:t>5.2.19.1</w:t>
      </w:r>
      <w:r w:rsidRPr="00533C32">
        <w:tab/>
        <w:t>Description</w:t>
      </w:r>
      <w:bookmarkEnd w:id="1341"/>
      <w:bookmarkEnd w:id="1342"/>
      <w:bookmarkEnd w:id="1343"/>
      <w:bookmarkEnd w:id="1344"/>
      <w:bookmarkEnd w:id="1345"/>
      <w:bookmarkEnd w:id="1346"/>
      <w:bookmarkEnd w:id="1347"/>
      <w:bookmarkEnd w:id="1348"/>
      <w:bookmarkEnd w:id="1349"/>
    </w:p>
    <w:p w14:paraId="027193AB" w14:textId="77777777" w:rsidR="000260B1" w:rsidRPr="00533C32" w:rsidRDefault="000260B1" w:rsidP="000260B1">
      <w:r w:rsidRPr="00533C32">
        <w:t>This resource represents an individual EE Subscription for a UE.</w:t>
      </w:r>
    </w:p>
    <w:p w14:paraId="5A3ABB45"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2F3018" w14:textId="77777777" w:rsidR="000260B1" w:rsidRPr="00533C32" w:rsidRDefault="000260B1" w:rsidP="000260B1">
      <w:pPr>
        <w:pStyle w:val="Heading4"/>
      </w:pPr>
      <w:bookmarkStart w:id="1350" w:name="_Toc20127028"/>
      <w:bookmarkStart w:id="1351" w:name="_Toc27589004"/>
      <w:bookmarkStart w:id="1352" w:name="_Toc36459801"/>
      <w:bookmarkStart w:id="1353" w:name="_Toc45029378"/>
      <w:bookmarkStart w:id="1354" w:name="_Toc56520654"/>
      <w:bookmarkStart w:id="1355" w:name="_Toc90586915"/>
      <w:bookmarkStart w:id="1356" w:name="_Toc106616434"/>
      <w:bookmarkStart w:id="1357" w:name="_Toc122101130"/>
      <w:bookmarkStart w:id="1358" w:name="_Toc161910693"/>
      <w:r w:rsidRPr="00533C32">
        <w:t>5.2.19.2</w:t>
      </w:r>
      <w:r w:rsidRPr="00533C32">
        <w:tab/>
        <w:t>Resource Definition</w:t>
      </w:r>
      <w:bookmarkEnd w:id="1350"/>
      <w:bookmarkEnd w:id="1351"/>
      <w:bookmarkEnd w:id="1352"/>
      <w:bookmarkEnd w:id="1353"/>
      <w:bookmarkEnd w:id="1354"/>
      <w:bookmarkEnd w:id="1355"/>
      <w:bookmarkEnd w:id="1356"/>
      <w:bookmarkEnd w:id="1357"/>
      <w:bookmarkEnd w:id="1358"/>
    </w:p>
    <w:p w14:paraId="1F54D406" w14:textId="77777777" w:rsidR="000260B1" w:rsidRPr="00533C32" w:rsidRDefault="000260B1" w:rsidP="000260B1">
      <w:r w:rsidRPr="00533C32">
        <w:t>Resource URI: {apiRoot}/nudr-dr/&lt;apiVersion&gt;/subscription-data/{ueId}/</w:t>
      </w:r>
      <w:r w:rsidRPr="00533C32">
        <w:rPr>
          <w:lang w:eastAsia="zh-CN"/>
        </w:rPr>
        <w:t>context-data/</w:t>
      </w:r>
      <w:r w:rsidRPr="00533C32">
        <w:t>ee-subscriptions/{subsId}</w:t>
      </w:r>
    </w:p>
    <w:p w14:paraId="1456B2B7" w14:textId="77777777" w:rsidR="000260B1" w:rsidRPr="00533C32" w:rsidRDefault="000260B1" w:rsidP="000260B1">
      <w:pPr>
        <w:rPr>
          <w:rFonts w:ascii="Arial" w:hAnsi="Arial" w:cs="Arial"/>
        </w:rPr>
      </w:pPr>
      <w:bookmarkStart w:id="1359" w:name="_MCCTEMPBM_CRPT22160100___7"/>
      <w:r w:rsidRPr="00533C32">
        <w:t>This resource shall support the resource URI variables defined in table 5.2.19.2-1</w:t>
      </w:r>
      <w:r w:rsidRPr="00533C32">
        <w:rPr>
          <w:rFonts w:ascii="Arial" w:hAnsi="Arial" w:cs="Arial"/>
        </w:rPr>
        <w:t>.</w:t>
      </w:r>
    </w:p>
    <w:bookmarkEnd w:id="1359"/>
    <w:p w14:paraId="5D12C35C" w14:textId="77777777" w:rsidR="000260B1" w:rsidRPr="00533C32" w:rsidRDefault="000260B1" w:rsidP="000260B1">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406038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DD990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4598DC" w14:textId="77777777" w:rsidR="000260B1" w:rsidRPr="009C5B90" w:rsidRDefault="000260B1" w:rsidP="007C64A8">
            <w:pPr>
              <w:pStyle w:val="TAH"/>
              <w:rPr>
                <w:lang w:val="en-US"/>
              </w:rPr>
            </w:pPr>
            <w:r w:rsidRPr="009C5B90">
              <w:rPr>
                <w:lang w:val="en-US"/>
              </w:rPr>
              <w:t>Definition</w:t>
            </w:r>
          </w:p>
        </w:tc>
      </w:tr>
      <w:tr w:rsidR="000260B1" w:rsidRPr="009C5B90" w14:paraId="5FE6C39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C2BA40"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A6FD90D"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26ED1F7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E9E846"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80814C" w14:textId="38539C0A"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0260B1" w:rsidRPr="009C5B90" w14:paraId="633A956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DD16C8"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BFEED7" w14:textId="77777777" w:rsidR="000260B1" w:rsidRPr="009C5B90" w:rsidRDefault="000260B1" w:rsidP="007C64A8">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5983894E" w14:textId="77777777" w:rsidR="000260B1" w:rsidRPr="00533C32" w:rsidRDefault="000260B1" w:rsidP="000260B1"/>
    <w:p w14:paraId="26376834" w14:textId="77777777" w:rsidR="000260B1" w:rsidRPr="00533C32" w:rsidRDefault="000260B1" w:rsidP="000260B1">
      <w:pPr>
        <w:pStyle w:val="Heading4"/>
      </w:pPr>
      <w:bookmarkStart w:id="1360" w:name="_Toc20127029"/>
      <w:bookmarkStart w:id="1361" w:name="_Toc27589005"/>
      <w:bookmarkStart w:id="1362" w:name="_Toc36459802"/>
      <w:bookmarkStart w:id="1363" w:name="_Toc45029379"/>
      <w:bookmarkStart w:id="1364" w:name="_Toc56520655"/>
      <w:bookmarkStart w:id="1365" w:name="_Toc90586916"/>
      <w:bookmarkStart w:id="1366" w:name="_Toc106616435"/>
      <w:bookmarkStart w:id="1367" w:name="_Toc122101131"/>
      <w:bookmarkStart w:id="1368" w:name="_Toc161910694"/>
      <w:r w:rsidRPr="00533C32">
        <w:t>5.2.19.3</w:t>
      </w:r>
      <w:r w:rsidRPr="00533C32">
        <w:tab/>
        <w:t>Resource Standard Methods</w:t>
      </w:r>
      <w:bookmarkEnd w:id="1360"/>
      <w:bookmarkEnd w:id="1361"/>
      <w:bookmarkEnd w:id="1362"/>
      <w:bookmarkEnd w:id="1363"/>
      <w:bookmarkEnd w:id="1364"/>
      <w:bookmarkEnd w:id="1365"/>
      <w:bookmarkEnd w:id="1366"/>
      <w:bookmarkEnd w:id="1367"/>
      <w:bookmarkEnd w:id="1368"/>
    </w:p>
    <w:p w14:paraId="36A557D3" w14:textId="77777777" w:rsidR="000260B1" w:rsidRPr="00533C32" w:rsidRDefault="000260B1" w:rsidP="000260B1">
      <w:pPr>
        <w:pStyle w:val="Heading5"/>
      </w:pPr>
      <w:bookmarkStart w:id="1369" w:name="_Toc20127030"/>
      <w:bookmarkStart w:id="1370" w:name="_Toc27589006"/>
      <w:bookmarkStart w:id="1371" w:name="_Toc36459803"/>
      <w:bookmarkStart w:id="1372" w:name="_Toc45029380"/>
      <w:bookmarkStart w:id="1373" w:name="_Toc56520656"/>
      <w:bookmarkStart w:id="1374" w:name="_Toc90586917"/>
      <w:bookmarkStart w:id="1375" w:name="_Toc106616436"/>
      <w:bookmarkStart w:id="1376" w:name="_Toc122101132"/>
      <w:bookmarkStart w:id="1377" w:name="_Toc161910695"/>
      <w:r w:rsidRPr="00533C32">
        <w:t>5.2.19.3.1</w:t>
      </w:r>
      <w:r w:rsidRPr="00533C32">
        <w:tab/>
        <w:t>PUT</w:t>
      </w:r>
      <w:bookmarkEnd w:id="1369"/>
      <w:bookmarkEnd w:id="1370"/>
      <w:bookmarkEnd w:id="1371"/>
      <w:bookmarkEnd w:id="1372"/>
      <w:bookmarkEnd w:id="1373"/>
      <w:bookmarkEnd w:id="1374"/>
      <w:bookmarkEnd w:id="1375"/>
      <w:bookmarkEnd w:id="1376"/>
      <w:bookmarkEnd w:id="1377"/>
    </w:p>
    <w:p w14:paraId="002717B1" w14:textId="77777777" w:rsidR="000260B1" w:rsidRPr="00533C32" w:rsidRDefault="000260B1" w:rsidP="000260B1">
      <w:r w:rsidRPr="00533C32">
        <w:t>This method shall support the URI query parameters specified in table 5.2.19.3.1-1.</w:t>
      </w:r>
    </w:p>
    <w:p w14:paraId="76C49333" w14:textId="77777777" w:rsidR="000260B1" w:rsidRPr="00533C32" w:rsidRDefault="000260B1" w:rsidP="000260B1">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7252AE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500AA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B6A6E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2CCE5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4E02E"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493939" w14:textId="77777777" w:rsidR="000260B1" w:rsidRPr="009C5B90" w:rsidRDefault="000260B1" w:rsidP="007C64A8">
            <w:pPr>
              <w:pStyle w:val="TAH"/>
              <w:rPr>
                <w:lang w:val="en-US"/>
              </w:rPr>
            </w:pPr>
            <w:r w:rsidRPr="009C5B90">
              <w:rPr>
                <w:lang w:val="en-US"/>
              </w:rPr>
              <w:t>Description</w:t>
            </w:r>
          </w:p>
        </w:tc>
      </w:tr>
      <w:tr w:rsidR="000260B1" w:rsidRPr="009C5B90" w14:paraId="270ABAF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ECC386"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15EE6E"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168CA73"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2B8B79"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9277CC" w14:textId="77777777" w:rsidR="000260B1" w:rsidRPr="009C5B90" w:rsidRDefault="000260B1" w:rsidP="007C64A8">
            <w:pPr>
              <w:pStyle w:val="TAL"/>
              <w:rPr>
                <w:lang w:val="en-US"/>
              </w:rPr>
            </w:pPr>
          </w:p>
        </w:tc>
      </w:tr>
    </w:tbl>
    <w:p w14:paraId="61B30791" w14:textId="77777777" w:rsidR="000260B1" w:rsidRPr="00533C32" w:rsidRDefault="000260B1" w:rsidP="000260B1"/>
    <w:p w14:paraId="2C363937" w14:textId="77777777" w:rsidR="000260B1" w:rsidRPr="00533C32" w:rsidRDefault="000260B1" w:rsidP="000260B1">
      <w:r w:rsidRPr="00533C32">
        <w:t>This method shall support the request data structures specified in table 5.2.19.3.1-2 and the response data structures and response codes specified in table 5.2.19.3.1-3.</w:t>
      </w:r>
    </w:p>
    <w:p w14:paraId="373DD044" w14:textId="77777777" w:rsidR="000260B1" w:rsidRPr="00533C32" w:rsidRDefault="000260B1" w:rsidP="000260B1">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F18D13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96BA00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66EB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32B50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57B71D" w14:textId="77777777" w:rsidR="000260B1" w:rsidRPr="009C5B90" w:rsidRDefault="000260B1" w:rsidP="007C64A8">
            <w:pPr>
              <w:pStyle w:val="TAH"/>
              <w:rPr>
                <w:lang w:val="en-US"/>
              </w:rPr>
            </w:pPr>
            <w:r w:rsidRPr="009C5B90">
              <w:rPr>
                <w:lang w:val="en-US"/>
              </w:rPr>
              <w:t>Description</w:t>
            </w:r>
          </w:p>
        </w:tc>
      </w:tr>
      <w:tr w:rsidR="000260B1" w:rsidRPr="009C5B90" w14:paraId="46A50BB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1E0FCE" w14:textId="77777777" w:rsidR="000260B1" w:rsidRPr="009C5B90" w:rsidRDefault="000260B1" w:rsidP="007C64A8">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6A5124EE"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602A929"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F20568B" w14:textId="77777777" w:rsidR="000260B1" w:rsidRPr="009C5B90" w:rsidRDefault="000260B1" w:rsidP="007C64A8">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44BFDAE0" w14:textId="77777777" w:rsidR="000260B1" w:rsidRPr="00533C32" w:rsidRDefault="000260B1" w:rsidP="000260B1"/>
    <w:p w14:paraId="0F3CAA54" w14:textId="77777777" w:rsidR="000260B1" w:rsidRPr="00533C32" w:rsidRDefault="000260B1" w:rsidP="000260B1">
      <w:pPr>
        <w:pStyle w:val="TH"/>
        <w:outlineLvl w:val="0"/>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08A4417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5F220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A8FAE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AF192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5032C" w14:textId="77777777" w:rsidR="000260B1" w:rsidRPr="009C5B90" w:rsidRDefault="000260B1" w:rsidP="007C64A8">
            <w:pPr>
              <w:pStyle w:val="TAH"/>
              <w:rPr>
                <w:lang w:val="en-US"/>
              </w:rPr>
            </w:pPr>
            <w:r w:rsidRPr="009C5B90">
              <w:rPr>
                <w:lang w:val="en-US"/>
              </w:rPr>
              <w:t>Response</w:t>
            </w:r>
          </w:p>
          <w:p w14:paraId="4C37A18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D3D6DA6" w14:textId="77777777" w:rsidR="000260B1" w:rsidRPr="009C5B90" w:rsidRDefault="000260B1" w:rsidP="007C64A8">
            <w:pPr>
              <w:pStyle w:val="TAH"/>
              <w:rPr>
                <w:lang w:val="en-US"/>
              </w:rPr>
            </w:pPr>
            <w:r w:rsidRPr="009C5B90">
              <w:rPr>
                <w:lang w:val="en-US"/>
              </w:rPr>
              <w:t>Description</w:t>
            </w:r>
          </w:p>
        </w:tc>
      </w:tr>
      <w:tr w:rsidR="000260B1" w:rsidRPr="009C5B90" w14:paraId="3E851268"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7022A3"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8ED87BB"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7CD379"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C987D3"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6C6C57"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30BF34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200097" w14:textId="77777777" w:rsidR="000260B1" w:rsidRPr="009C5B90" w:rsidRDefault="000260B1" w:rsidP="007C64A8">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0C36E67"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46F658C" w14:textId="77777777" w:rsidR="000260B1" w:rsidRPr="009C5B90" w:rsidRDefault="000260B1" w:rsidP="007C64A8">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09776B7" w14:textId="77777777" w:rsidR="000260B1" w:rsidRPr="009C5B90" w:rsidRDefault="000260B1" w:rsidP="007C64A8">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1DB20F91" w14:textId="77777777" w:rsidR="000260B1" w:rsidRPr="009C5B90" w:rsidRDefault="000260B1" w:rsidP="007C64A8">
            <w:pPr>
              <w:pStyle w:val="TAL"/>
              <w:rPr>
                <w:lang w:val="en-US"/>
              </w:rPr>
            </w:pPr>
            <w:r w:rsidRPr="009C5B90">
              <w:rPr>
                <w:lang w:val="en-US"/>
              </w:rPr>
              <w:t>If the resource does not exist, a response code of 404 Not Found shall be returned.</w:t>
            </w:r>
          </w:p>
        </w:tc>
      </w:tr>
      <w:tr w:rsidR="000260B1" w:rsidRPr="009C5B90" w14:paraId="4D0B390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81078C"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297EA6E" w14:textId="77777777" w:rsidR="000260B1" w:rsidRPr="00533C32" w:rsidRDefault="000260B1" w:rsidP="000260B1">
      <w:pPr>
        <w:rPr>
          <w:lang w:eastAsia="zh-CN"/>
        </w:rPr>
      </w:pPr>
    </w:p>
    <w:p w14:paraId="590967D5" w14:textId="77777777" w:rsidR="000260B1" w:rsidRPr="00533C32" w:rsidRDefault="000260B1" w:rsidP="000260B1">
      <w:pPr>
        <w:pStyle w:val="Heading5"/>
      </w:pPr>
      <w:bookmarkStart w:id="1378" w:name="_Toc20127031"/>
      <w:bookmarkStart w:id="1379" w:name="_Toc27589007"/>
      <w:bookmarkStart w:id="1380" w:name="_Toc36459804"/>
      <w:bookmarkStart w:id="1381" w:name="_Toc45029381"/>
      <w:bookmarkStart w:id="1382" w:name="_Toc56520657"/>
      <w:bookmarkStart w:id="1383" w:name="_Toc90586918"/>
      <w:bookmarkStart w:id="1384" w:name="_Toc106616437"/>
      <w:bookmarkStart w:id="1385" w:name="_Toc122101133"/>
      <w:bookmarkStart w:id="1386" w:name="_Toc161910696"/>
      <w:r w:rsidRPr="00533C32">
        <w:t>5.2.19.3.2</w:t>
      </w:r>
      <w:r w:rsidRPr="00533C32">
        <w:tab/>
        <w:t>DELETE</w:t>
      </w:r>
      <w:bookmarkEnd w:id="1378"/>
      <w:bookmarkEnd w:id="1379"/>
      <w:bookmarkEnd w:id="1380"/>
      <w:bookmarkEnd w:id="1381"/>
      <w:bookmarkEnd w:id="1382"/>
      <w:bookmarkEnd w:id="1383"/>
      <w:bookmarkEnd w:id="1384"/>
      <w:bookmarkEnd w:id="1385"/>
      <w:bookmarkEnd w:id="1386"/>
    </w:p>
    <w:p w14:paraId="58E14978" w14:textId="77777777" w:rsidR="000260B1" w:rsidRPr="00533C32" w:rsidRDefault="000260B1" w:rsidP="000260B1">
      <w:r w:rsidRPr="00533C32">
        <w:t>This method shall support the URI query parameters specified in table 5.2.19.3.2-1.</w:t>
      </w:r>
    </w:p>
    <w:p w14:paraId="55CC5A6F" w14:textId="77777777" w:rsidR="000260B1" w:rsidRPr="00533C32" w:rsidRDefault="000260B1" w:rsidP="000260B1">
      <w:pPr>
        <w:pStyle w:val="TH"/>
        <w:outlineLvl w:val="0"/>
      </w:pPr>
      <w:r w:rsidRPr="00533C32">
        <w:lastRenderedPageBreak/>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5ED0D1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B62600"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DC810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74EB7C4"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ECCC51"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6731C5" w14:textId="77777777" w:rsidR="000260B1" w:rsidRPr="009C5B90" w:rsidRDefault="000260B1" w:rsidP="007C64A8">
            <w:pPr>
              <w:pStyle w:val="TAH"/>
              <w:rPr>
                <w:lang w:val="en-US"/>
              </w:rPr>
            </w:pPr>
            <w:r w:rsidRPr="009C5B90">
              <w:rPr>
                <w:lang w:val="en-US"/>
              </w:rPr>
              <w:t>Description</w:t>
            </w:r>
          </w:p>
        </w:tc>
      </w:tr>
      <w:tr w:rsidR="000260B1" w:rsidRPr="009C5B90" w14:paraId="71836E0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1BD98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1744C3C"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9D64F3"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369F3D"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879C49" w14:textId="77777777" w:rsidR="000260B1" w:rsidRPr="009C5B90" w:rsidRDefault="000260B1" w:rsidP="007C64A8">
            <w:pPr>
              <w:pStyle w:val="TAL"/>
              <w:rPr>
                <w:lang w:val="en-US"/>
              </w:rPr>
            </w:pPr>
          </w:p>
        </w:tc>
      </w:tr>
    </w:tbl>
    <w:p w14:paraId="5A216773" w14:textId="77777777" w:rsidR="000260B1" w:rsidRPr="00533C32" w:rsidRDefault="000260B1" w:rsidP="000260B1"/>
    <w:p w14:paraId="4E8A7D52" w14:textId="77777777" w:rsidR="000260B1" w:rsidRPr="00533C32" w:rsidRDefault="000260B1" w:rsidP="000260B1">
      <w:r w:rsidRPr="00533C32">
        <w:t>This method shall support the request data structures specified in table 5.2.19.3.2-2 and the response data structures and response codes specified in table 5.2.19.3.2-3.</w:t>
      </w:r>
    </w:p>
    <w:p w14:paraId="31F684C3" w14:textId="77777777" w:rsidR="000260B1" w:rsidRPr="00533C32" w:rsidRDefault="000260B1" w:rsidP="000260B1">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261D0B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94FFBB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965C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41DD75"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98F78" w14:textId="77777777" w:rsidR="000260B1" w:rsidRPr="009C5B90" w:rsidRDefault="000260B1" w:rsidP="007C64A8">
            <w:pPr>
              <w:pStyle w:val="TAH"/>
              <w:rPr>
                <w:lang w:val="en-US"/>
              </w:rPr>
            </w:pPr>
            <w:r w:rsidRPr="009C5B90">
              <w:rPr>
                <w:lang w:val="en-US"/>
              </w:rPr>
              <w:t>Description</w:t>
            </w:r>
          </w:p>
        </w:tc>
      </w:tr>
      <w:tr w:rsidR="000260B1" w:rsidRPr="009C5B90" w14:paraId="63295A9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922DA4"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EDC8F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C438425"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31662B" w14:textId="77777777" w:rsidR="000260B1" w:rsidRPr="009C5B90" w:rsidRDefault="000260B1" w:rsidP="007C64A8">
            <w:pPr>
              <w:pStyle w:val="TAL"/>
              <w:rPr>
                <w:lang w:val="en-US"/>
              </w:rPr>
            </w:pPr>
          </w:p>
        </w:tc>
      </w:tr>
    </w:tbl>
    <w:p w14:paraId="4484F399" w14:textId="77777777" w:rsidR="000260B1" w:rsidRPr="00533C32" w:rsidRDefault="000260B1" w:rsidP="000260B1"/>
    <w:p w14:paraId="3B821CE2" w14:textId="77777777" w:rsidR="000260B1" w:rsidRPr="00533C32" w:rsidRDefault="000260B1" w:rsidP="000260B1">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6E00E6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9ADDF3"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41709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A885AD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C11E716" w14:textId="77777777" w:rsidR="000260B1" w:rsidRPr="009C5B90" w:rsidRDefault="000260B1" w:rsidP="007C64A8">
            <w:pPr>
              <w:pStyle w:val="TAH"/>
              <w:rPr>
                <w:lang w:val="en-US"/>
              </w:rPr>
            </w:pPr>
            <w:r w:rsidRPr="009C5B90">
              <w:rPr>
                <w:lang w:val="en-US"/>
              </w:rPr>
              <w:t>Response</w:t>
            </w:r>
          </w:p>
          <w:p w14:paraId="45DB0FEF"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FF0E99" w14:textId="77777777" w:rsidR="000260B1" w:rsidRPr="009C5B90" w:rsidRDefault="000260B1" w:rsidP="007C64A8">
            <w:pPr>
              <w:pStyle w:val="TAH"/>
              <w:rPr>
                <w:lang w:val="en-US"/>
              </w:rPr>
            </w:pPr>
            <w:r w:rsidRPr="009C5B90">
              <w:rPr>
                <w:lang w:val="en-US"/>
              </w:rPr>
              <w:t>Description</w:t>
            </w:r>
          </w:p>
        </w:tc>
      </w:tr>
      <w:tr w:rsidR="000260B1" w:rsidRPr="009C5B90" w14:paraId="02C046F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963568"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98B871B"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CB1D1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327754A"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CB5673"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28F7F26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6EDBEE"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B1B726C" w14:textId="77777777" w:rsidR="000260B1" w:rsidRPr="00533C32" w:rsidRDefault="000260B1" w:rsidP="000260B1">
      <w:pPr>
        <w:rPr>
          <w:lang w:eastAsia="zh-CN"/>
        </w:rPr>
      </w:pPr>
    </w:p>
    <w:p w14:paraId="77016FA0" w14:textId="77777777" w:rsidR="000260B1" w:rsidRPr="00533C32" w:rsidRDefault="000260B1" w:rsidP="000260B1">
      <w:pPr>
        <w:pStyle w:val="Heading5"/>
      </w:pPr>
      <w:bookmarkStart w:id="1387" w:name="_Toc20127032"/>
      <w:bookmarkStart w:id="1388" w:name="_Toc27589008"/>
      <w:bookmarkStart w:id="1389" w:name="_Toc36459805"/>
      <w:bookmarkStart w:id="1390" w:name="_Toc45029382"/>
      <w:bookmarkStart w:id="1391" w:name="_Toc56520658"/>
      <w:bookmarkStart w:id="1392" w:name="_Toc90586919"/>
      <w:bookmarkStart w:id="1393" w:name="_Toc106616438"/>
      <w:bookmarkStart w:id="1394" w:name="_Toc122101134"/>
      <w:bookmarkStart w:id="1395" w:name="_Toc161910697"/>
      <w:r w:rsidRPr="00533C32">
        <w:t>5.2.19.3.</w:t>
      </w:r>
      <w:r w:rsidRPr="00533C32">
        <w:rPr>
          <w:lang w:val="de-DE"/>
        </w:rPr>
        <w:t>3</w:t>
      </w:r>
      <w:r w:rsidRPr="00533C32">
        <w:tab/>
        <w:t>PATCH</w:t>
      </w:r>
      <w:bookmarkEnd w:id="1387"/>
      <w:bookmarkEnd w:id="1388"/>
      <w:bookmarkEnd w:id="1389"/>
      <w:bookmarkEnd w:id="1390"/>
      <w:bookmarkEnd w:id="1391"/>
      <w:bookmarkEnd w:id="1392"/>
      <w:bookmarkEnd w:id="1393"/>
      <w:bookmarkEnd w:id="1394"/>
      <w:bookmarkEnd w:id="1395"/>
    </w:p>
    <w:p w14:paraId="0D243787" w14:textId="77777777" w:rsidR="000260B1" w:rsidRPr="00533C32" w:rsidRDefault="000260B1" w:rsidP="000260B1">
      <w:r w:rsidRPr="00533C32">
        <w:t>This method shall support the URI query parameters specified in table 5.2.19.3.</w:t>
      </w:r>
      <w:r w:rsidRPr="00533C32">
        <w:rPr>
          <w:lang w:val="de-DE"/>
        </w:rPr>
        <w:t>3</w:t>
      </w:r>
      <w:r w:rsidRPr="00533C32">
        <w:t>-1.</w:t>
      </w:r>
    </w:p>
    <w:p w14:paraId="4172E6D2" w14:textId="77777777" w:rsidR="000260B1" w:rsidRPr="00533C32" w:rsidRDefault="000260B1" w:rsidP="000260B1">
      <w:pPr>
        <w:pStyle w:val="TH"/>
        <w:outlineLvl w:val="0"/>
      </w:pPr>
      <w:r w:rsidRPr="00533C32">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704230E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0DE9A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9333C"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BF6BF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9E0DDE"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D265" w14:textId="77777777" w:rsidR="000260B1" w:rsidRPr="009C5B90" w:rsidRDefault="000260B1" w:rsidP="007C64A8">
            <w:pPr>
              <w:pStyle w:val="TAH"/>
              <w:rPr>
                <w:lang w:val="en-US"/>
              </w:rPr>
            </w:pPr>
            <w:r w:rsidRPr="009C5B90">
              <w:rPr>
                <w:lang w:val="en-US"/>
              </w:rPr>
              <w:t>Description</w:t>
            </w:r>
          </w:p>
        </w:tc>
      </w:tr>
      <w:tr w:rsidR="000260B1" w:rsidRPr="009C5B90" w14:paraId="14765643"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59E674"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EACB54"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7873188"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883E3FB"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6CDE927" w14:textId="495B12B4"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1AD7FAB2" w14:textId="77777777" w:rsidR="000260B1" w:rsidRPr="00533C32" w:rsidRDefault="000260B1" w:rsidP="000260B1">
      <w:pPr>
        <w:pStyle w:val="Guidance"/>
      </w:pPr>
    </w:p>
    <w:p w14:paraId="6AB93489" w14:textId="77777777" w:rsidR="000260B1" w:rsidRPr="00533C32" w:rsidRDefault="000260B1" w:rsidP="000260B1">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14:paraId="5E215C9C" w14:textId="77777777" w:rsidR="000260B1" w:rsidRPr="00533C32" w:rsidRDefault="000260B1" w:rsidP="000260B1">
      <w:pPr>
        <w:pStyle w:val="TH"/>
        <w:outlineLvl w:val="0"/>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FF232B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EABBA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2D5CC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F4DA5E5"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22D56" w14:textId="77777777" w:rsidR="000260B1" w:rsidRPr="009C5B90" w:rsidRDefault="000260B1" w:rsidP="007C64A8">
            <w:pPr>
              <w:pStyle w:val="TAH"/>
              <w:rPr>
                <w:lang w:val="en-US"/>
              </w:rPr>
            </w:pPr>
            <w:r w:rsidRPr="009C5B90">
              <w:rPr>
                <w:lang w:val="en-US"/>
              </w:rPr>
              <w:t>Description</w:t>
            </w:r>
          </w:p>
        </w:tc>
      </w:tr>
      <w:tr w:rsidR="000260B1" w:rsidRPr="009C5B90" w14:paraId="6F308039"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9003F8"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4F54678"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09D295B"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8487800" w14:textId="77777777" w:rsidR="000260B1" w:rsidRPr="009C5B90" w:rsidRDefault="000260B1" w:rsidP="007C64A8">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32B3FDF3" w14:textId="77777777" w:rsidR="000260B1" w:rsidRPr="00533C32" w:rsidRDefault="000260B1" w:rsidP="000260B1"/>
    <w:p w14:paraId="3E2214D7" w14:textId="77777777" w:rsidR="000260B1" w:rsidRPr="00533C32" w:rsidRDefault="000260B1" w:rsidP="000260B1">
      <w:pPr>
        <w:pStyle w:val="TH"/>
        <w:outlineLvl w:val="0"/>
      </w:pPr>
      <w:r w:rsidRPr="00533C32">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5BD347C8"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C865379"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83D1AD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B3C0B7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991A2A3" w14:textId="77777777" w:rsidR="000260B1" w:rsidRPr="009C5B90" w:rsidRDefault="000260B1" w:rsidP="007C64A8">
            <w:pPr>
              <w:pStyle w:val="TAH"/>
              <w:rPr>
                <w:lang w:val="en-US"/>
              </w:rPr>
            </w:pPr>
            <w:r w:rsidRPr="009C5B90">
              <w:rPr>
                <w:lang w:val="en-US"/>
              </w:rPr>
              <w:t>Response</w:t>
            </w:r>
          </w:p>
          <w:p w14:paraId="23191418"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249E22" w14:textId="77777777" w:rsidR="000260B1" w:rsidRPr="009C5B90" w:rsidRDefault="000260B1" w:rsidP="007C64A8">
            <w:pPr>
              <w:pStyle w:val="TAH"/>
              <w:rPr>
                <w:lang w:val="en-US"/>
              </w:rPr>
            </w:pPr>
            <w:r w:rsidRPr="009C5B90">
              <w:rPr>
                <w:lang w:val="en-US"/>
              </w:rPr>
              <w:t>Description</w:t>
            </w:r>
          </w:p>
        </w:tc>
      </w:tr>
      <w:tr w:rsidR="000260B1" w:rsidRPr="009C5B90" w14:paraId="6DD31334"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759DCB"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33624A"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84EA026"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62C7E5"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79B59DC"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06B8307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949A44"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0EEFD97"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B83705C"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C7A3F7A" w14:textId="77777777" w:rsidR="000260B1" w:rsidRPr="009C5B90" w:rsidRDefault="000260B1" w:rsidP="007C64A8">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28E22528"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6CF2E012" w14:textId="77777777" w:rsidTr="007C64A8">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3293E1E"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040F7C4"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176DDF24"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6D161FBF" w14:textId="77777777" w:rsidR="000260B1" w:rsidRPr="009C5B90" w:rsidRDefault="000260B1" w:rsidP="007C64A8">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04CCE105" w14:textId="77777777" w:rsidR="000260B1" w:rsidRPr="009C5B90" w:rsidRDefault="000260B1" w:rsidP="007C64A8">
            <w:pPr>
              <w:pStyle w:val="TAL"/>
              <w:rPr>
                <w:lang w:val="en-US" w:eastAsia="zh-CN"/>
              </w:rPr>
            </w:pPr>
            <w:r w:rsidRPr="009C5B90">
              <w:rPr>
                <w:lang w:val="en-US" w:eastAsia="zh-CN"/>
              </w:rPr>
              <w:t>If one or more attributes are not allowed to be modified according to e.g. policy or local configuration, then</w:t>
            </w:r>
          </w:p>
          <w:p w14:paraId="42E12F65" w14:textId="77777777" w:rsidR="000260B1" w:rsidRPr="009C5B90" w:rsidRDefault="000260B1" w:rsidP="007C64A8">
            <w:pPr>
              <w:pStyle w:val="TAL"/>
              <w:rPr>
                <w:lang w:val="en-US" w:eastAsia="zh-CN"/>
              </w:rPr>
            </w:pPr>
            <w:r w:rsidRPr="009C5B90">
              <w:rPr>
                <w:lang w:val="en-US" w:eastAsia="zh-CN"/>
              </w:rPr>
              <w:t>the invalidParams attribute shall contain the JSON pointers of attributes which are not allowed to be modified, and</w:t>
            </w:r>
          </w:p>
          <w:p w14:paraId="53E40078" w14:textId="49AB99D5" w:rsidR="000260B1" w:rsidRPr="009C5B90" w:rsidRDefault="000260B1" w:rsidP="007C64A8">
            <w:pPr>
              <w:pStyle w:val="TAL"/>
              <w:rPr>
                <w:lang w:val="en-US" w:eastAsia="zh-CN"/>
              </w:rPr>
            </w:pPr>
            <w:r w:rsidRPr="009C5B90">
              <w:rPr>
                <w:lang w:val="en-US" w:eastAsia="zh-CN"/>
              </w:rPr>
              <w:t xml:space="preserve">the cause attribute shall be set to "MODIFICATION_NOT_ALLOWED", see 3GPP </w:t>
            </w:r>
            <w:r w:rsidR="00152EF7" w:rsidRPr="009C5B90">
              <w:rPr>
                <w:lang w:val="en-US" w:eastAsia="zh-CN"/>
              </w:rPr>
              <w:t>TS</w:t>
            </w:r>
            <w:r w:rsidR="00152EF7">
              <w:rPr>
                <w:lang w:val="en-US" w:eastAsia="zh-CN"/>
              </w:rPr>
              <w:t> </w:t>
            </w:r>
            <w:r w:rsidR="00152EF7" w:rsidRPr="009C5B90">
              <w:rPr>
                <w:lang w:val="en-US" w:eastAsia="zh-CN"/>
              </w:rPr>
              <w:t>2</w:t>
            </w:r>
            <w:r w:rsidRPr="009C5B90">
              <w:rPr>
                <w:lang w:val="en-US" w:eastAsia="zh-CN"/>
              </w:rPr>
              <w:t>9.500</w:t>
            </w:r>
            <w:r w:rsidR="00152EF7">
              <w:rPr>
                <w:lang w:val="en-US" w:eastAsia="zh-CN"/>
              </w:rPr>
              <w:t> </w:t>
            </w:r>
            <w:r w:rsidR="00152EF7" w:rsidRPr="009C5B90">
              <w:rPr>
                <w:lang w:val="en-US" w:eastAsia="zh-CN"/>
              </w:rPr>
              <w:t>[</w:t>
            </w:r>
            <w:r w:rsidRPr="009C5B90">
              <w:rPr>
                <w:lang w:val="en-US" w:eastAsia="zh-CN"/>
              </w:rPr>
              <w:t>8] table 5.2.7.2-1.</w:t>
            </w:r>
          </w:p>
        </w:tc>
      </w:tr>
      <w:tr w:rsidR="000260B1" w:rsidRPr="009C5B90" w14:paraId="207B9B90"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C8B02A2" w14:textId="77777777" w:rsidR="000260B1" w:rsidRPr="009C5B90" w:rsidRDefault="000260B1" w:rsidP="007C64A8">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BF0D080"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10BADB7" w14:textId="77777777" w:rsidR="000260B1" w:rsidRDefault="000260B1" w:rsidP="000260B1">
      <w:pPr>
        <w:rPr>
          <w:lang w:eastAsia="zh-CN"/>
        </w:rPr>
      </w:pPr>
    </w:p>
    <w:p w14:paraId="78142D7A" w14:textId="77777777" w:rsidR="000260B1" w:rsidRPr="008E6EC7" w:rsidRDefault="000260B1" w:rsidP="000260B1">
      <w:pPr>
        <w:pStyle w:val="Heading5"/>
      </w:pPr>
      <w:bookmarkStart w:id="1396" w:name="_Toc36459806"/>
      <w:bookmarkStart w:id="1397" w:name="_Toc45029383"/>
      <w:bookmarkStart w:id="1398" w:name="_Toc56520659"/>
      <w:bookmarkStart w:id="1399" w:name="_Toc90586920"/>
      <w:bookmarkStart w:id="1400" w:name="_Toc106616439"/>
      <w:bookmarkStart w:id="1401" w:name="_Toc122101135"/>
      <w:bookmarkStart w:id="1402" w:name="_Toc161910698"/>
      <w:r w:rsidRPr="008E6EC7">
        <w:lastRenderedPageBreak/>
        <w:t>5.2.19.3.</w:t>
      </w:r>
      <w:r w:rsidRPr="001C6A28">
        <w:t>4</w:t>
      </w:r>
      <w:r w:rsidRPr="008E6EC7">
        <w:tab/>
        <w:t>GET</w:t>
      </w:r>
      <w:bookmarkEnd w:id="1396"/>
      <w:bookmarkEnd w:id="1397"/>
      <w:bookmarkEnd w:id="1398"/>
      <w:bookmarkEnd w:id="1399"/>
      <w:bookmarkEnd w:id="1400"/>
      <w:bookmarkEnd w:id="1401"/>
      <w:bookmarkEnd w:id="1402"/>
    </w:p>
    <w:p w14:paraId="3921A605" w14:textId="77777777" w:rsidR="000260B1" w:rsidRPr="008E6EC7" w:rsidRDefault="000260B1" w:rsidP="000260B1">
      <w:r w:rsidRPr="008E6EC7">
        <w:t>This method shall support the URI query parameters specified in table 5.2.19.3.</w:t>
      </w:r>
      <w:r>
        <w:rPr>
          <w:rFonts w:hint="eastAsia"/>
          <w:lang w:eastAsia="zh-CN"/>
        </w:rPr>
        <w:t>4</w:t>
      </w:r>
      <w:r w:rsidRPr="008E6EC7">
        <w:t>-1.</w:t>
      </w:r>
    </w:p>
    <w:p w14:paraId="5AEADBAA" w14:textId="77777777" w:rsidR="000260B1" w:rsidRPr="008E6EC7" w:rsidRDefault="000260B1" w:rsidP="000260B1">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39985F2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F9FE64" w14:textId="77777777" w:rsidR="000260B1" w:rsidRPr="009C5B90" w:rsidRDefault="000260B1" w:rsidP="007C64A8">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A14946" w14:textId="77777777" w:rsidR="000260B1" w:rsidRPr="009C5B90" w:rsidRDefault="000260B1" w:rsidP="007C64A8">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84E183" w14:textId="77777777" w:rsidR="000260B1" w:rsidRPr="009C5B90" w:rsidRDefault="000260B1" w:rsidP="007C64A8">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CC4BB0" w14:textId="77777777" w:rsidR="000260B1" w:rsidRPr="009C5B90" w:rsidRDefault="000260B1" w:rsidP="007C64A8">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806465" w14:textId="77777777" w:rsidR="000260B1" w:rsidRPr="009C5B90" w:rsidRDefault="000260B1" w:rsidP="007C64A8">
            <w:pPr>
              <w:pStyle w:val="TAH"/>
            </w:pPr>
            <w:r w:rsidRPr="009C5B90">
              <w:t>Description</w:t>
            </w:r>
          </w:p>
        </w:tc>
      </w:tr>
      <w:tr w:rsidR="000260B1" w:rsidRPr="009C5B90" w14:paraId="0497C3A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86C9DD" w14:textId="77777777" w:rsidR="000260B1" w:rsidRPr="009C5B90" w:rsidRDefault="000260B1" w:rsidP="007C64A8">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3EFAD856" w14:textId="77777777" w:rsidR="000260B1" w:rsidRPr="009C5B90" w:rsidRDefault="000260B1" w:rsidP="007C64A8">
            <w:pPr>
              <w:pStyle w:val="TAL"/>
            </w:pPr>
          </w:p>
        </w:tc>
        <w:tc>
          <w:tcPr>
            <w:tcW w:w="217" w:type="pct"/>
            <w:tcBorders>
              <w:top w:val="single" w:sz="4" w:space="0" w:color="auto"/>
              <w:left w:val="single" w:sz="6" w:space="0" w:color="000000"/>
              <w:bottom w:val="single" w:sz="6" w:space="0" w:color="000000"/>
              <w:right w:val="single" w:sz="6" w:space="0" w:color="000000"/>
            </w:tcBorders>
          </w:tcPr>
          <w:p w14:paraId="384A25CC" w14:textId="77777777" w:rsidR="000260B1" w:rsidRPr="009C5B90" w:rsidRDefault="000260B1" w:rsidP="007C64A8">
            <w:pPr>
              <w:pStyle w:val="TAL"/>
            </w:pPr>
          </w:p>
        </w:tc>
        <w:tc>
          <w:tcPr>
            <w:tcW w:w="581" w:type="pct"/>
            <w:tcBorders>
              <w:top w:val="single" w:sz="4" w:space="0" w:color="auto"/>
              <w:left w:val="single" w:sz="6" w:space="0" w:color="000000"/>
              <w:bottom w:val="single" w:sz="6" w:space="0" w:color="000000"/>
              <w:right w:val="single" w:sz="6" w:space="0" w:color="000000"/>
            </w:tcBorders>
          </w:tcPr>
          <w:p w14:paraId="0F98D2B0" w14:textId="77777777" w:rsidR="000260B1" w:rsidRPr="009C5B90" w:rsidRDefault="000260B1" w:rsidP="007C64A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4D759AA" w14:textId="77777777" w:rsidR="000260B1" w:rsidRPr="009C5B90" w:rsidRDefault="000260B1" w:rsidP="007C64A8">
            <w:pPr>
              <w:pStyle w:val="TAL"/>
            </w:pPr>
          </w:p>
        </w:tc>
      </w:tr>
    </w:tbl>
    <w:p w14:paraId="4D397891" w14:textId="77777777" w:rsidR="000260B1" w:rsidRPr="00442797" w:rsidRDefault="000260B1" w:rsidP="000260B1"/>
    <w:p w14:paraId="30D33489" w14:textId="77777777" w:rsidR="000260B1" w:rsidRPr="008E6EC7" w:rsidRDefault="000260B1" w:rsidP="000260B1">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319327CA" w14:textId="77777777" w:rsidR="000260B1" w:rsidRPr="008E6EC7" w:rsidRDefault="000260B1" w:rsidP="000260B1">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5245BB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A36D0" w14:textId="77777777" w:rsidR="000260B1" w:rsidRPr="009C5B90" w:rsidRDefault="000260B1" w:rsidP="007C64A8">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C5BFE1" w14:textId="77777777" w:rsidR="000260B1" w:rsidRPr="009C5B90" w:rsidRDefault="000260B1" w:rsidP="007C64A8">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5EC705" w14:textId="77777777" w:rsidR="000260B1" w:rsidRPr="009C5B90" w:rsidRDefault="000260B1" w:rsidP="007C64A8">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05F212" w14:textId="77777777" w:rsidR="000260B1" w:rsidRPr="009C5B90" w:rsidRDefault="000260B1" w:rsidP="007C64A8">
            <w:pPr>
              <w:pStyle w:val="TAH"/>
            </w:pPr>
            <w:r w:rsidRPr="009C5B90">
              <w:t>Description</w:t>
            </w:r>
          </w:p>
        </w:tc>
      </w:tr>
      <w:tr w:rsidR="000260B1" w:rsidRPr="009C5B90" w14:paraId="3FC5BE1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DEE6F3" w14:textId="77777777" w:rsidR="000260B1" w:rsidRPr="009C5B90" w:rsidRDefault="000260B1" w:rsidP="007C64A8">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584EDAF5" w14:textId="77777777" w:rsidR="000260B1" w:rsidRPr="009C5B90" w:rsidRDefault="000260B1" w:rsidP="007C64A8">
            <w:pPr>
              <w:pStyle w:val="TAL"/>
            </w:pPr>
          </w:p>
        </w:tc>
        <w:tc>
          <w:tcPr>
            <w:tcW w:w="1276" w:type="dxa"/>
            <w:tcBorders>
              <w:top w:val="single" w:sz="4" w:space="0" w:color="auto"/>
              <w:left w:val="single" w:sz="6" w:space="0" w:color="000000"/>
              <w:bottom w:val="single" w:sz="6" w:space="0" w:color="000000"/>
              <w:right w:val="single" w:sz="6" w:space="0" w:color="000000"/>
            </w:tcBorders>
          </w:tcPr>
          <w:p w14:paraId="6432CB4F" w14:textId="77777777" w:rsidR="000260B1" w:rsidRPr="009C5B90" w:rsidRDefault="000260B1" w:rsidP="007C64A8">
            <w:pPr>
              <w:pStyle w:val="TAL"/>
            </w:pPr>
          </w:p>
        </w:tc>
        <w:tc>
          <w:tcPr>
            <w:tcW w:w="6447" w:type="dxa"/>
            <w:tcBorders>
              <w:top w:val="single" w:sz="4" w:space="0" w:color="auto"/>
              <w:left w:val="single" w:sz="6" w:space="0" w:color="000000"/>
              <w:bottom w:val="single" w:sz="6" w:space="0" w:color="000000"/>
              <w:right w:val="single" w:sz="6" w:space="0" w:color="000000"/>
            </w:tcBorders>
          </w:tcPr>
          <w:p w14:paraId="0BAE7B88" w14:textId="77777777" w:rsidR="000260B1" w:rsidRPr="009C5B90" w:rsidRDefault="000260B1" w:rsidP="007C64A8">
            <w:pPr>
              <w:pStyle w:val="TAL"/>
            </w:pPr>
          </w:p>
        </w:tc>
      </w:tr>
    </w:tbl>
    <w:p w14:paraId="201B30BC" w14:textId="77777777" w:rsidR="000260B1" w:rsidRPr="008E6EC7" w:rsidRDefault="000260B1" w:rsidP="000260B1"/>
    <w:p w14:paraId="4E2959BD" w14:textId="77777777" w:rsidR="000260B1" w:rsidRPr="008E6EC7" w:rsidRDefault="000260B1" w:rsidP="000260B1">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B19894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647F67" w14:textId="77777777" w:rsidR="000260B1" w:rsidRPr="009C5B90" w:rsidRDefault="000260B1" w:rsidP="007C64A8">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7860CB" w14:textId="77777777" w:rsidR="000260B1" w:rsidRPr="009C5B90" w:rsidRDefault="000260B1" w:rsidP="007C64A8">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226256F" w14:textId="77777777" w:rsidR="000260B1" w:rsidRPr="009C5B90" w:rsidRDefault="000260B1" w:rsidP="007C64A8">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76FD6C" w14:textId="77777777" w:rsidR="000260B1" w:rsidRPr="009C5B90" w:rsidRDefault="000260B1" w:rsidP="007C64A8">
            <w:pPr>
              <w:pStyle w:val="TAH"/>
            </w:pPr>
            <w:r w:rsidRPr="009C5B90">
              <w:t>Response</w:t>
            </w:r>
          </w:p>
          <w:p w14:paraId="2BE4F9DE" w14:textId="77777777" w:rsidR="000260B1" w:rsidRPr="009C5B90" w:rsidRDefault="000260B1" w:rsidP="007C64A8">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528734" w14:textId="77777777" w:rsidR="000260B1" w:rsidRPr="009C5B90" w:rsidRDefault="000260B1" w:rsidP="007C64A8">
            <w:pPr>
              <w:pStyle w:val="TAH"/>
            </w:pPr>
            <w:r w:rsidRPr="009C5B90">
              <w:t>Description</w:t>
            </w:r>
          </w:p>
        </w:tc>
      </w:tr>
      <w:tr w:rsidR="000260B1" w:rsidRPr="009C5B90" w14:paraId="5BB4D20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B4CCF3" w14:textId="77777777" w:rsidR="000260B1" w:rsidRPr="009C5B90" w:rsidRDefault="000260B1" w:rsidP="007C64A8">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5C2763C9" w14:textId="77777777" w:rsidR="000260B1" w:rsidRPr="009C5B90" w:rsidRDefault="000260B1" w:rsidP="007C64A8">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6E2C0A3B" w14:textId="77777777" w:rsidR="000260B1" w:rsidRPr="009C5B90" w:rsidRDefault="000260B1" w:rsidP="007C64A8">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2A916F13" w14:textId="77777777" w:rsidR="000260B1" w:rsidRPr="009C5B90" w:rsidRDefault="000260B1" w:rsidP="007C64A8">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285EE646" w14:textId="77777777" w:rsidR="000260B1" w:rsidRPr="009C5B90" w:rsidRDefault="000260B1" w:rsidP="007C64A8">
            <w:pPr>
              <w:pStyle w:val="TAL"/>
            </w:pPr>
            <w:r w:rsidRPr="009C5B90">
              <w:t>Upon success, a response body containing the individual EE subscriptions shall be returned.</w:t>
            </w:r>
          </w:p>
        </w:tc>
      </w:tr>
      <w:tr w:rsidR="000260B1" w:rsidRPr="009C5B90" w14:paraId="16EB3327"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E99AFA" w14:textId="77777777" w:rsidR="000260B1" w:rsidRPr="009C5B90" w:rsidRDefault="000260B1" w:rsidP="007C64A8">
            <w:pPr>
              <w:pStyle w:val="TAN"/>
            </w:pPr>
            <w:r w:rsidRPr="009C5B90">
              <w:t>NOTE:</w:t>
            </w:r>
            <w:r w:rsidRPr="009C5B90">
              <w:tab/>
              <w:t>In addition common data structures as listed in table 5.5-1 are supported.</w:t>
            </w:r>
          </w:p>
        </w:tc>
      </w:tr>
    </w:tbl>
    <w:p w14:paraId="581619D6" w14:textId="77777777" w:rsidR="000260B1" w:rsidRPr="008E6EC7" w:rsidRDefault="000260B1" w:rsidP="000260B1">
      <w:pPr>
        <w:rPr>
          <w:lang w:eastAsia="zh-CN"/>
        </w:rPr>
      </w:pPr>
    </w:p>
    <w:p w14:paraId="62EA0932" w14:textId="77777777" w:rsidR="000260B1" w:rsidRPr="00533C32" w:rsidRDefault="000260B1" w:rsidP="000260B1">
      <w:pPr>
        <w:pStyle w:val="Heading3"/>
      </w:pPr>
      <w:bookmarkStart w:id="1403" w:name="_Toc20127033"/>
      <w:bookmarkStart w:id="1404" w:name="_Toc27589009"/>
      <w:bookmarkStart w:id="1405" w:name="_Toc36459807"/>
      <w:bookmarkStart w:id="1406" w:name="_Toc45029384"/>
      <w:bookmarkStart w:id="1407" w:name="_Toc56520660"/>
      <w:bookmarkStart w:id="1408" w:name="_Toc90586921"/>
      <w:bookmarkStart w:id="1409" w:name="_Toc106616440"/>
      <w:bookmarkStart w:id="1410" w:name="_Toc122101136"/>
      <w:bookmarkStart w:id="1411" w:name="_Toc161910699"/>
      <w:r w:rsidRPr="00442797">
        <w:t>5.2.19A</w:t>
      </w:r>
      <w:r w:rsidRPr="00442797">
        <w:tab/>
        <w:t>Resource: IndividualEeGroupSubscription</w:t>
      </w:r>
      <w:bookmarkEnd w:id="1403"/>
      <w:bookmarkEnd w:id="1404"/>
      <w:bookmarkEnd w:id="1405"/>
      <w:bookmarkEnd w:id="1406"/>
      <w:bookmarkEnd w:id="1407"/>
      <w:bookmarkEnd w:id="1408"/>
      <w:bookmarkEnd w:id="1409"/>
      <w:bookmarkEnd w:id="1410"/>
      <w:bookmarkEnd w:id="1411"/>
    </w:p>
    <w:p w14:paraId="476FB6EE" w14:textId="77777777" w:rsidR="000260B1" w:rsidRPr="00533C32" w:rsidRDefault="000260B1" w:rsidP="000260B1">
      <w:pPr>
        <w:pStyle w:val="Heading4"/>
      </w:pPr>
      <w:bookmarkStart w:id="1412" w:name="_Toc20127034"/>
      <w:bookmarkStart w:id="1413" w:name="_Toc27589010"/>
      <w:bookmarkStart w:id="1414" w:name="_Toc36459808"/>
      <w:bookmarkStart w:id="1415" w:name="_Toc45029385"/>
      <w:bookmarkStart w:id="1416" w:name="_Toc56520661"/>
      <w:bookmarkStart w:id="1417" w:name="_Toc90586922"/>
      <w:bookmarkStart w:id="1418" w:name="_Toc106616441"/>
      <w:bookmarkStart w:id="1419" w:name="_Toc122101137"/>
      <w:bookmarkStart w:id="1420" w:name="_Toc161910700"/>
      <w:r w:rsidRPr="00442797">
        <w:t>5.2.19A.1</w:t>
      </w:r>
      <w:r w:rsidRPr="00442797">
        <w:tab/>
        <w:t>Description</w:t>
      </w:r>
      <w:bookmarkEnd w:id="1412"/>
      <w:bookmarkEnd w:id="1413"/>
      <w:bookmarkEnd w:id="1414"/>
      <w:bookmarkEnd w:id="1415"/>
      <w:bookmarkEnd w:id="1416"/>
      <w:bookmarkEnd w:id="1417"/>
      <w:bookmarkEnd w:id="1418"/>
      <w:bookmarkEnd w:id="1419"/>
      <w:bookmarkEnd w:id="1420"/>
    </w:p>
    <w:p w14:paraId="23C9944A" w14:textId="77777777" w:rsidR="000260B1" w:rsidRPr="00533C32" w:rsidRDefault="000260B1" w:rsidP="000260B1">
      <w:r w:rsidRPr="00442797">
        <w:t>This resource represents an individual EE Subscription for a group of UEs or any UE (i.e. all UEs).</w:t>
      </w:r>
    </w:p>
    <w:p w14:paraId="074AADD5" w14:textId="77777777" w:rsidR="000260B1" w:rsidRPr="00533C32" w:rsidRDefault="000260B1" w:rsidP="000260B1">
      <w:r w:rsidRPr="00442797">
        <w:t>This resource is modelled with the Document resource archetype (see clause C.1 of 3GPP TS 29.501 [7]).</w:t>
      </w:r>
    </w:p>
    <w:p w14:paraId="56FB7AC7" w14:textId="77777777" w:rsidR="000260B1" w:rsidRPr="00533C32" w:rsidRDefault="000260B1" w:rsidP="000260B1">
      <w:pPr>
        <w:pStyle w:val="Heading4"/>
      </w:pPr>
      <w:bookmarkStart w:id="1421" w:name="_Toc20127035"/>
      <w:bookmarkStart w:id="1422" w:name="_Toc27589011"/>
      <w:bookmarkStart w:id="1423" w:name="_Toc36459809"/>
      <w:bookmarkStart w:id="1424" w:name="_Toc45029386"/>
      <w:bookmarkStart w:id="1425" w:name="_Toc56520662"/>
      <w:bookmarkStart w:id="1426" w:name="_Toc90586923"/>
      <w:bookmarkStart w:id="1427" w:name="_Toc106616442"/>
      <w:bookmarkStart w:id="1428" w:name="_Toc122101138"/>
      <w:bookmarkStart w:id="1429" w:name="_Toc161910701"/>
      <w:r w:rsidRPr="00442797">
        <w:t>5.2.19A.2</w:t>
      </w:r>
      <w:r w:rsidRPr="00442797">
        <w:tab/>
        <w:t>Resource Definition</w:t>
      </w:r>
      <w:bookmarkEnd w:id="1421"/>
      <w:bookmarkEnd w:id="1422"/>
      <w:bookmarkEnd w:id="1423"/>
      <w:bookmarkEnd w:id="1424"/>
      <w:bookmarkEnd w:id="1425"/>
      <w:bookmarkEnd w:id="1426"/>
      <w:bookmarkEnd w:id="1427"/>
      <w:bookmarkEnd w:id="1428"/>
      <w:bookmarkEnd w:id="1429"/>
    </w:p>
    <w:p w14:paraId="08A1F931" w14:textId="77777777" w:rsidR="000260B1" w:rsidRPr="00533C32" w:rsidRDefault="000260B1" w:rsidP="000260B1">
      <w:r w:rsidRPr="00442797">
        <w:t>Resource URI: {apiRoot}/nudr-dr/&lt;apiVersion&gt;/subscription-data/group-data/{ueGroupId}/ee-subscriptions/{subsId}</w:t>
      </w:r>
    </w:p>
    <w:p w14:paraId="48E1788F" w14:textId="77777777" w:rsidR="000260B1" w:rsidRPr="00533C32" w:rsidRDefault="000260B1" w:rsidP="000260B1">
      <w:pPr>
        <w:rPr>
          <w:rFonts w:ascii="Arial" w:hAnsi="Arial" w:cs="Arial"/>
        </w:rPr>
      </w:pPr>
      <w:r w:rsidRPr="00442797">
        <w:t>This resource shall support the resource URI variables defined in table 5.2.19A.2-1.</w:t>
      </w:r>
    </w:p>
    <w:p w14:paraId="0CDAE2CA" w14:textId="77777777" w:rsidR="000260B1" w:rsidRPr="00533C32" w:rsidRDefault="000260B1" w:rsidP="000260B1">
      <w:pPr>
        <w:pStyle w:val="TH"/>
        <w:outlineLvl w:val="0"/>
      </w:pPr>
      <w:r w:rsidRPr="00442797">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4B3F2A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3B14E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9CF01B" w14:textId="77777777" w:rsidR="000260B1" w:rsidRPr="009C5B90" w:rsidRDefault="000260B1" w:rsidP="007C64A8">
            <w:pPr>
              <w:pStyle w:val="TAH"/>
              <w:rPr>
                <w:lang w:val="en-US"/>
              </w:rPr>
            </w:pPr>
            <w:r w:rsidRPr="009C5B90">
              <w:rPr>
                <w:lang w:val="en-US"/>
              </w:rPr>
              <w:t>Definition</w:t>
            </w:r>
          </w:p>
        </w:tc>
      </w:tr>
      <w:tr w:rsidR="000260B1" w:rsidRPr="009C5B90" w14:paraId="3A37092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670EF60" w14:textId="77777777" w:rsidR="000260B1" w:rsidRPr="009C5B90" w:rsidRDefault="000260B1" w:rsidP="007C64A8">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59BEF45" w14:textId="77777777" w:rsidR="000260B1" w:rsidRPr="009C5B90" w:rsidRDefault="000260B1" w:rsidP="007C64A8">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73637D6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66E3E6" w14:textId="77777777" w:rsidR="000260B1" w:rsidRPr="009C5B90" w:rsidRDefault="000260B1" w:rsidP="007C64A8">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41DA60" w14:textId="77777777" w:rsidR="000260B1" w:rsidRPr="009C5B90" w:rsidRDefault="000260B1" w:rsidP="007C64A8">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0260B1" w:rsidRPr="009C5B90" w14:paraId="20E584A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CE9ACE" w14:textId="77777777" w:rsidR="000260B1" w:rsidRPr="009C5B90" w:rsidRDefault="000260B1" w:rsidP="007C64A8">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15A846" w14:textId="77777777" w:rsidR="000260B1" w:rsidRPr="009C5B90" w:rsidRDefault="000260B1" w:rsidP="007C64A8">
            <w:pPr>
              <w:pStyle w:val="TAL"/>
              <w:rPr>
                <w:lang w:val="en-US"/>
              </w:rPr>
            </w:pPr>
            <w:r w:rsidRPr="009C5B90">
              <w:rPr>
                <w:lang w:val="en-US"/>
              </w:rPr>
              <w:t>Identifier of the subscription (allocated by the UDM)</w:t>
            </w:r>
          </w:p>
        </w:tc>
      </w:tr>
    </w:tbl>
    <w:p w14:paraId="201F0B5B" w14:textId="77777777" w:rsidR="000260B1" w:rsidRPr="00442797" w:rsidRDefault="000260B1" w:rsidP="000260B1"/>
    <w:p w14:paraId="6203723B" w14:textId="77777777" w:rsidR="000260B1" w:rsidRPr="00533C32" w:rsidRDefault="000260B1" w:rsidP="000260B1">
      <w:pPr>
        <w:pStyle w:val="Heading4"/>
      </w:pPr>
      <w:bookmarkStart w:id="1430" w:name="_Toc20127036"/>
      <w:bookmarkStart w:id="1431" w:name="_Toc27589012"/>
      <w:bookmarkStart w:id="1432" w:name="_Toc36459810"/>
      <w:bookmarkStart w:id="1433" w:name="_Toc45029387"/>
      <w:bookmarkStart w:id="1434" w:name="_Toc56520663"/>
      <w:bookmarkStart w:id="1435" w:name="_Toc90586924"/>
      <w:bookmarkStart w:id="1436" w:name="_Toc106616443"/>
      <w:bookmarkStart w:id="1437" w:name="_Toc122101139"/>
      <w:bookmarkStart w:id="1438" w:name="_Toc161910702"/>
      <w:r w:rsidRPr="00442797">
        <w:t>5.2.19A.3</w:t>
      </w:r>
      <w:r w:rsidRPr="00442797">
        <w:tab/>
        <w:t>Resource Standard Methods</w:t>
      </w:r>
      <w:bookmarkEnd w:id="1430"/>
      <w:bookmarkEnd w:id="1431"/>
      <w:bookmarkEnd w:id="1432"/>
      <w:bookmarkEnd w:id="1433"/>
      <w:bookmarkEnd w:id="1434"/>
      <w:bookmarkEnd w:id="1435"/>
      <w:bookmarkEnd w:id="1436"/>
      <w:bookmarkEnd w:id="1437"/>
      <w:bookmarkEnd w:id="1438"/>
    </w:p>
    <w:p w14:paraId="394228E9" w14:textId="77777777" w:rsidR="000260B1" w:rsidRPr="00533C32" w:rsidRDefault="000260B1" w:rsidP="000260B1">
      <w:pPr>
        <w:pStyle w:val="Heading5"/>
      </w:pPr>
      <w:bookmarkStart w:id="1439" w:name="_Toc20127037"/>
      <w:bookmarkStart w:id="1440" w:name="_Toc27589013"/>
      <w:bookmarkStart w:id="1441" w:name="_Toc36459811"/>
      <w:bookmarkStart w:id="1442" w:name="_Toc45029388"/>
      <w:bookmarkStart w:id="1443" w:name="_Toc56520664"/>
      <w:bookmarkStart w:id="1444" w:name="_Toc90586925"/>
      <w:bookmarkStart w:id="1445" w:name="_Toc106616444"/>
      <w:bookmarkStart w:id="1446" w:name="_Toc122101140"/>
      <w:bookmarkStart w:id="1447" w:name="_Toc161910703"/>
      <w:r w:rsidRPr="00442797">
        <w:t>5.2.19A.3.1</w:t>
      </w:r>
      <w:r w:rsidRPr="00442797">
        <w:tab/>
        <w:t>PUT</w:t>
      </w:r>
      <w:bookmarkEnd w:id="1439"/>
      <w:bookmarkEnd w:id="1440"/>
      <w:bookmarkEnd w:id="1441"/>
      <w:bookmarkEnd w:id="1442"/>
      <w:bookmarkEnd w:id="1443"/>
      <w:bookmarkEnd w:id="1444"/>
      <w:bookmarkEnd w:id="1445"/>
      <w:bookmarkEnd w:id="1446"/>
      <w:bookmarkEnd w:id="1447"/>
    </w:p>
    <w:p w14:paraId="3A284691" w14:textId="77777777" w:rsidR="000260B1" w:rsidRPr="00533C32" w:rsidRDefault="000260B1" w:rsidP="000260B1">
      <w:r w:rsidRPr="00442797">
        <w:t>This method shall support the URI query parameters specified in table 5.2.19A.3.1-1.</w:t>
      </w:r>
    </w:p>
    <w:p w14:paraId="3627ECF0" w14:textId="77777777" w:rsidR="000260B1" w:rsidRPr="00533C32" w:rsidRDefault="000260B1" w:rsidP="000260B1">
      <w:pPr>
        <w:pStyle w:val="TH"/>
        <w:outlineLvl w:val="0"/>
      </w:pPr>
      <w:r w:rsidRPr="00442797">
        <w:lastRenderedPageBreak/>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7F025AC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78D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5EDA0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DE2DC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8F2E31"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EBF428" w14:textId="77777777" w:rsidR="000260B1" w:rsidRPr="009C5B90" w:rsidRDefault="000260B1" w:rsidP="007C64A8">
            <w:pPr>
              <w:pStyle w:val="TAH"/>
              <w:rPr>
                <w:lang w:val="en-US"/>
              </w:rPr>
            </w:pPr>
            <w:r w:rsidRPr="009C5B90">
              <w:rPr>
                <w:lang w:val="en-US"/>
              </w:rPr>
              <w:t>Description</w:t>
            </w:r>
          </w:p>
        </w:tc>
      </w:tr>
      <w:tr w:rsidR="000260B1" w:rsidRPr="009C5B90" w14:paraId="126DA6F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625420"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F42079A"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32A465B"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D9FFBA" w14:textId="77777777" w:rsidR="000260B1" w:rsidRPr="009C5B90" w:rsidRDefault="000260B1" w:rsidP="007C64A8">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41346759" w14:textId="77777777" w:rsidR="000260B1" w:rsidRPr="009C5B90" w:rsidRDefault="000260B1" w:rsidP="007C64A8">
            <w:pPr>
              <w:pStyle w:val="TAL"/>
              <w:rPr>
                <w:lang w:val="en-US"/>
              </w:rPr>
            </w:pPr>
          </w:p>
        </w:tc>
      </w:tr>
    </w:tbl>
    <w:p w14:paraId="13AA045B" w14:textId="77777777" w:rsidR="000260B1" w:rsidRPr="00533C32" w:rsidRDefault="000260B1" w:rsidP="000260B1"/>
    <w:p w14:paraId="7C75CF40" w14:textId="77777777" w:rsidR="000260B1" w:rsidRPr="00533C32" w:rsidRDefault="000260B1" w:rsidP="000260B1">
      <w:r w:rsidRPr="00442797">
        <w:t>This method shall support the request data structures specified in table 5.2.19A.3.1-2 and the response data structures and response codes specified in table 5.2.19A.3.1-3.</w:t>
      </w:r>
    </w:p>
    <w:p w14:paraId="4E9CD34B" w14:textId="77777777" w:rsidR="000260B1" w:rsidRPr="00533C32" w:rsidRDefault="000260B1" w:rsidP="000260B1">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DCF209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62C6A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6AD4E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7731A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B9D938" w14:textId="77777777" w:rsidR="000260B1" w:rsidRPr="009C5B90" w:rsidRDefault="000260B1" w:rsidP="007C64A8">
            <w:pPr>
              <w:pStyle w:val="TAH"/>
              <w:rPr>
                <w:lang w:val="en-US"/>
              </w:rPr>
            </w:pPr>
            <w:r w:rsidRPr="009C5B90">
              <w:rPr>
                <w:lang w:val="en-US"/>
              </w:rPr>
              <w:t>Description</w:t>
            </w:r>
          </w:p>
        </w:tc>
      </w:tr>
      <w:tr w:rsidR="000260B1" w:rsidRPr="009C5B90" w14:paraId="409A03C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224C99" w14:textId="77777777" w:rsidR="000260B1" w:rsidRPr="009C5B90" w:rsidRDefault="000260B1" w:rsidP="007C64A8">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4E15A35"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4E67D1"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F1781E" w14:textId="77777777" w:rsidR="000260B1" w:rsidRPr="009C5B90" w:rsidRDefault="000260B1" w:rsidP="007C64A8">
            <w:pPr>
              <w:pStyle w:val="TAL"/>
              <w:rPr>
                <w:lang w:val="en-US"/>
              </w:rPr>
            </w:pPr>
            <w:r w:rsidRPr="009C5B90">
              <w:rPr>
                <w:lang w:val="en-US"/>
              </w:rPr>
              <w:t>The individual EE subscription for the group of UEs that is to be stored</w:t>
            </w:r>
          </w:p>
        </w:tc>
      </w:tr>
    </w:tbl>
    <w:p w14:paraId="6F8F738E" w14:textId="77777777" w:rsidR="000260B1" w:rsidRPr="00442797" w:rsidRDefault="000260B1" w:rsidP="000260B1"/>
    <w:p w14:paraId="6D510A5D" w14:textId="77777777" w:rsidR="000260B1" w:rsidRPr="00533C32" w:rsidRDefault="000260B1" w:rsidP="000260B1">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0FF0226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0794A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2DFE40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3AB97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E96EBC" w14:textId="77777777" w:rsidR="000260B1" w:rsidRPr="009C5B90" w:rsidRDefault="000260B1" w:rsidP="007C64A8">
            <w:pPr>
              <w:pStyle w:val="TAH"/>
              <w:rPr>
                <w:lang w:val="en-US"/>
              </w:rPr>
            </w:pPr>
            <w:r w:rsidRPr="009C5B90">
              <w:rPr>
                <w:lang w:val="en-US"/>
              </w:rPr>
              <w:t>Response</w:t>
            </w:r>
          </w:p>
          <w:p w14:paraId="4349E2B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8C283B" w14:textId="77777777" w:rsidR="000260B1" w:rsidRPr="009C5B90" w:rsidRDefault="000260B1" w:rsidP="007C64A8">
            <w:pPr>
              <w:pStyle w:val="TAH"/>
              <w:rPr>
                <w:lang w:val="en-US"/>
              </w:rPr>
            </w:pPr>
            <w:r w:rsidRPr="009C5B90">
              <w:rPr>
                <w:lang w:val="en-US"/>
              </w:rPr>
              <w:t>Description</w:t>
            </w:r>
          </w:p>
        </w:tc>
      </w:tr>
      <w:tr w:rsidR="000260B1" w:rsidRPr="009C5B90" w14:paraId="3CBCFADD"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654B8D"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100A2E"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1637C1F"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09DA361"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918C36"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1E80492E"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F0C4E1" w14:textId="77777777" w:rsidR="000260B1" w:rsidRPr="009C5B90" w:rsidRDefault="000260B1" w:rsidP="007C64A8">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7BDC85A"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6BBEBA8" w14:textId="77777777" w:rsidR="000260B1" w:rsidRPr="009C5B90" w:rsidRDefault="000260B1" w:rsidP="007C64A8">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24C4008" w14:textId="77777777" w:rsidR="000260B1" w:rsidRPr="009C5B90" w:rsidRDefault="000260B1" w:rsidP="007C64A8">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02414EFF" w14:textId="77777777" w:rsidR="000260B1" w:rsidRPr="009C5B90" w:rsidRDefault="000260B1" w:rsidP="007C64A8">
            <w:pPr>
              <w:pStyle w:val="TAL"/>
              <w:rPr>
                <w:lang w:val="en-US"/>
              </w:rPr>
            </w:pPr>
            <w:r w:rsidRPr="009C5B90">
              <w:rPr>
                <w:lang w:val="en-US"/>
              </w:rPr>
              <w:t>If the resource does not exist, a response code of 404 Not Found shall be returned.</w:t>
            </w:r>
          </w:p>
        </w:tc>
      </w:tr>
      <w:tr w:rsidR="000260B1" w:rsidRPr="009C5B90" w14:paraId="7DC7706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843A90"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673084FF" w14:textId="77777777" w:rsidR="000260B1" w:rsidRPr="00442797" w:rsidRDefault="000260B1" w:rsidP="000260B1"/>
    <w:p w14:paraId="4B6B1975" w14:textId="77777777" w:rsidR="000260B1" w:rsidRPr="00533C32" w:rsidRDefault="000260B1" w:rsidP="000260B1">
      <w:pPr>
        <w:pStyle w:val="Heading5"/>
      </w:pPr>
      <w:bookmarkStart w:id="1448" w:name="_Toc20127038"/>
      <w:bookmarkStart w:id="1449" w:name="_Toc27589014"/>
      <w:bookmarkStart w:id="1450" w:name="_Toc36459812"/>
      <w:bookmarkStart w:id="1451" w:name="_Toc45029389"/>
      <w:bookmarkStart w:id="1452" w:name="_Toc56520665"/>
      <w:bookmarkStart w:id="1453" w:name="_Toc90586926"/>
      <w:bookmarkStart w:id="1454" w:name="_Toc106616445"/>
      <w:bookmarkStart w:id="1455" w:name="_Toc122101141"/>
      <w:bookmarkStart w:id="1456" w:name="_Toc161910704"/>
      <w:r w:rsidRPr="00442797">
        <w:t>5.2.19A.3.2</w:t>
      </w:r>
      <w:r w:rsidRPr="00442797">
        <w:tab/>
        <w:t>DELETE</w:t>
      </w:r>
      <w:bookmarkEnd w:id="1448"/>
      <w:bookmarkEnd w:id="1449"/>
      <w:bookmarkEnd w:id="1450"/>
      <w:bookmarkEnd w:id="1451"/>
      <w:bookmarkEnd w:id="1452"/>
      <w:bookmarkEnd w:id="1453"/>
      <w:bookmarkEnd w:id="1454"/>
      <w:bookmarkEnd w:id="1455"/>
      <w:bookmarkEnd w:id="1456"/>
    </w:p>
    <w:p w14:paraId="66BC69C7" w14:textId="77777777" w:rsidR="000260B1" w:rsidRPr="00533C32" w:rsidRDefault="000260B1" w:rsidP="000260B1">
      <w:r w:rsidRPr="00442797">
        <w:t>This method shall support the URI query parameters specified in table 5.2.19A.3.2-1.</w:t>
      </w:r>
    </w:p>
    <w:p w14:paraId="6532F40C" w14:textId="77777777" w:rsidR="000260B1" w:rsidRPr="00533C32" w:rsidRDefault="000260B1" w:rsidP="000260B1">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576EC7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C95AC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AB9B9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DDFD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00A348"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84BDEC" w14:textId="77777777" w:rsidR="000260B1" w:rsidRPr="009C5B90" w:rsidRDefault="000260B1" w:rsidP="007C64A8">
            <w:pPr>
              <w:pStyle w:val="TAH"/>
              <w:rPr>
                <w:lang w:val="en-US"/>
              </w:rPr>
            </w:pPr>
            <w:r w:rsidRPr="009C5B90">
              <w:rPr>
                <w:lang w:val="en-US"/>
              </w:rPr>
              <w:t>Description</w:t>
            </w:r>
          </w:p>
        </w:tc>
      </w:tr>
      <w:tr w:rsidR="000260B1" w:rsidRPr="009C5B90" w14:paraId="1B7208E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5B4483"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E602BE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A8146B5"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C828F74" w14:textId="77777777" w:rsidR="000260B1" w:rsidRPr="009C5B90" w:rsidRDefault="000260B1" w:rsidP="007C64A8">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47C63F2A" w14:textId="77777777" w:rsidR="000260B1" w:rsidRPr="009C5B90" w:rsidRDefault="000260B1" w:rsidP="007C64A8">
            <w:pPr>
              <w:pStyle w:val="TAL"/>
              <w:rPr>
                <w:lang w:val="en-US"/>
              </w:rPr>
            </w:pPr>
          </w:p>
        </w:tc>
      </w:tr>
    </w:tbl>
    <w:p w14:paraId="00CD1756" w14:textId="77777777" w:rsidR="000260B1" w:rsidRPr="00533C32" w:rsidRDefault="000260B1" w:rsidP="000260B1"/>
    <w:p w14:paraId="5704EA4D" w14:textId="77777777" w:rsidR="000260B1" w:rsidRPr="00533C32" w:rsidRDefault="000260B1" w:rsidP="000260B1">
      <w:r w:rsidRPr="00442797">
        <w:t>This method shall support the request data structures specified in table 5.2.19A.3.2-2 and the response data structures and response codes specified in table 5.2.19A.3.2-3.</w:t>
      </w:r>
    </w:p>
    <w:p w14:paraId="729D5E51" w14:textId="77777777" w:rsidR="000260B1" w:rsidRPr="00533C32" w:rsidRDefault="000260B1" w:rsidP="000260B1">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4B89B5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3846A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FA7C68"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838D8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55AC" w14:textId="77777777" w:rsidR="000260B1" w:rsidRPr="009C5B90" w:rsidRDefault="000260B1" w:rsidP="007C64A8">
            <w:pPr>
              <w:pStyle w:val="TAH"/>
              <w:rPr>
                <w:lang w:val="en-US"/>
              </w:rPr>
            </w:pPr>
            <w:r w:rsidRPr="009C5B90">
              <w:rPr>
                <w:lang w:val="en-US"/>
              </w:rPr>
              <w:t>Description</w:t>
            </w:r>
          </w:p>
        </w:tc>
      </w:tr>
      <w:tr w:rsidR="000260B1" w:rsidRPr="009C5B90" w14:paraId="00F9D5E7"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2B9218"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90A5D9"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3372484"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58095A7" w14:textId="77777777" w:rsidR="000260B1" w:rsidRPr="009C5B90" w:rsidRDefault="000260B1" w:rsidP="007C64A8">
            <w:pPr>
              <w:pStyle w:val="TAL"/>
              <w:rPr>
                <w:lang w:val="en-US"/>
              </w:rPr>
            </w:pPr>
          </w:p>
        </w:tc>
      </w:tr>
    </w:tbl>
    <w:p w14:paraId="0B8FB52B" w14:textId="77777777" w:rsidR="000260B1" w:rsidRPr="00442797" w:rsidRDefault="000260B1" w:rsidP="000260B1"/>
    <w:p w14:paraId="2325F995" w14:textId="77777777" w:rsidR="000260B1" w:rsidRPr="00533C32" w:rsidRDefault="000260B1" w:rsidP="000260B1">
      <w:pPr>
        <w:pStyle w:val="TH"/>
        <w:outlineLvl w:val="0"/>
      </w:pPr>
      <w:r w:rsidRPr="00442797">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011FF8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E488A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5A733A"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D03350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F16222D" w14:textId="77777777" w:rsidR="000260B1" w:rsidRPr="009C5B90" w:rsidRDefault="000260B1" w:rsidP="007C64A8">
            <w:pPr>
              <w:pStyle w:val="TAH"/>
              <w:rPr>
                <w:lang w:val="en-US"/>
              </w:rPr>
            </w:pPr>
            <w:r w:rsidRPr="009C5B90">
              <w:rPr>
                <w:lang w:val="en-US"/>
              </w:rPr>
              <w:t>Response</w:t>
            </w:r>
          </w:p>
          <w:p w14:paraId="7F29E54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4E835B" w14:textId="77777777" w:rsidR="000260B1" w:rsidRPr="009C5B90" w:rsidRDefault="000260B1" w:rsidP="007C64A8">
            <w:pPr>
              <w:pStyle w:val="TAH"/>
              <w:rPr>
                <w:lang w:val="en-US"/>
              </w:rPr>
            </w:pPr>
            <w:r w:rsidRPr="009C5B90">
              <w:rPr>
                <w:lang w:val="en-US"/>
              </w:rPr>
              <w:t>Description</w:t>
            </w:r>
          </w:p>
        </w:tc>
      </w:tr>
      <w:tr w:rsidR="000260B1" w:rsidRPr="009C5B90" w14:paraId="6633AFB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845367"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807834"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39017F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F3431B"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4623262"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4C752F1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E80E30"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69B5AAB" w14:textId="77777777" w:rsidR="000260B1" w:rsidRPr="00533C32" w:rsidRDefault="000260B1" w:rsidP="000260B1">
      <w:pPr>
        <w:rPr>
          <w:lang w:eastAsia="zh-CN"/>
        </w:rPr>
      </w:pPr>
    </w:p>
    <w:p w14:paraId="50F23480" w14:textId="77777777" w:rsidR="000260B1" w:rsidRPr="00533C32" w:rsidRDefault="000260B1" w:rsidP="000260B1">
      <w:pPr>
        <w:pStyle w:val="Heading5"/>
      </w:pPr>
      <w:bookmarkStart w:id="1457" w:name="_Toc20127039"/>
      <w:bookmarkStart w:id="1458" w:name="_Toc27589015"/>
      <w:bookmarkStart w:id="1459" w:name="_Toc36459813"/>
      <w:bookmarkStart w:id="1460" w:name="_Toc45029390"/>
      <w:bookmarkStart w:id="1461" w:name="_Toc56520666"/>
      <w:bookmarkStart w:id="1462" w:name="_Toc90586927"/>
      <w:bookmarkStart w:id="1463" w:name="_Toc106616446"/>
      <w:bookmarkStart w:id="1464" w:name="_Toc122101142"/>
      <w:bookmarkStart w:id="1465" w:name="_Toc161910705"/>
      <w:r w:rsidRPr="00533C32">
        <w:t>5.2.19A.3.</w:t>
      </w:r>
      <w:r w:rsidRPr="00533C32">
        <w:rPr>
          <w:lang w:val="de-DE"/>
        </w:rPr>
        <w:t>3</w:t>
      </w:r>
      <w:r w:rsidRPr="00533C32">
        <w:tab/>
        <w:t>PATCH</w:t>
      </w:r>
      <w:bookmarkEnd w:id="1457"/>
      <w:bookmarkEnd w:id="1458"/>
      <w:bookmarkEnd w:id="1459"/>
      <w:bookmarkEnd w:id="1460"/>
      <w:bookmarkEnd w:id="1461"/>
      <w:bookmarkEnd w:id="1462"/>
      <w:bookmarkEnd w:id="1463"/>
      <w:bookmarkEnd w:id="1464"/>
      <w:bookmarkEnd w:id="1465"/>
    </w:p>
    <w:p w14:paraId="76D4FF4B" w14:textId="77777777" w:rsidR="000260B1" w:rsidRPr="00533C32" w:rsidRDefault="000260B1" w:rsidP="000260B1">
      <w:r w:rsidRPr="00533C32">
        <w:t>This method shall support the URI query parameters specified in table 5.2.19A.3.</w:t>
      </w:r>
      <w:r w:rsidRPr="00533C32">
        <w:rPr>
          <w:lang w:val="de-DE"/>
        </w:rPr>
        <w:t>3</w:t>
      </w:r>
      <w:r w:rsidRPr="00533C32">
        <w:t>-1.</w:t>
      </w:r>
    </w:p>
    <w:p w14:paraId="6452D68E" w14:textId="77777777" w:rsidR="000260B1" w:rsidRPr="00533C32" w:rsidRDefault="000260B1" w:rsidP="000260B1">
      <w:pPr>
        <w:pStyle w:val="TH"/>
        <w:outlineLvl w:val="0"/>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5FBA91F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FDFE9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CF479"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DB84F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891515"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FA8B31" w14:textId="77777777" w:rsidR="000260B1" w:rsidRPr="009C5B90" w:rsidRDefault="000260B1" w:rsidP="007C64A8">
            <w:pPr>
              <w:pStyle w:val="TAH"/>
              <w:rPr>
                <w:lang w:val="en-US"/>
              </w:rPr>
            </w:pPr>
            <w:r w:rsidRPr="009C5B90">
              <w:rPr>
                <w:lang w:val="en-US"/>
              </w:rPr>
              <w:t>Description</w:t>
            </w:r>
          </w:p>
        </w:tc>
      </w:tr>
      <w:tr w:rsidR="000260B1" w:rsidRPr="009C5B90" w14:paraId="05A0891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FAA26"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3AF245C"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112ABE0"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4586AAC"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F01081A" w14:textId="65C4C22A"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7AB8014E" w14:textId="77777777" w:rsidR="000260B1" w:rsidRPr="00533C32" w:rsidRDefault="000260B1" w:rsidP="000260B1">
      <w:pPr>
        <w:pStyle w:val="Guidance"/>
      </w:pPr>
    </w:p>
    <w:p w14:paraId="00171842" w14:textId="77777777" w:rsidR="000260B1" w:rsidRPr="00533C32" w:rsidRDefault="000260B1" w:rsidP="000260B1">
      <w:r w:rsidRPr="00533C32">
        <w:lastRenderedPageBreak/>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14:paraId="110A4677" w14:textId="77777777" w:rsidR="000260B1" w:rsidRPr="00533C32" w:rsidRDefault="000260B1" w:rsidP="000260B1">
      <w:pPr>
        <w:pStyle w:val="TH"/>
        <w:outlineLvl w:val="0"/>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8ABD51B"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23DF65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1FFDB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55B0F3"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720EBB" w14:textId="77777777" w:rsidR="000260B1" w:rsidRPr="009C5B90" w:rsidRDefault="000260B1" w:rsidP="007C64A8">
            <w:pPr>
              <w:pStyle w:val="TAH"/>
              <w:rPr>
                <w:lang w:val="en-US"/>
              </w:rPr>
            </w:pPr>
            <w:r w:rsidRPr="009C5B90">
              <w:rPr>
                <w:lang w:val="en-US"/>
              </w:rPr>
              <w:t>Description</w:t>
            </w:r>
          </w:p>
        </w:tc>
      </w:tr>
      <w:tr w:rsidR="000260B1" w:rsidRPr="009C5B90" w14:paraId="0175F21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1B36FE"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6195B02"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5C5200F"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66BD277" w14:textId="77777777" w:rsidR="000260B1" w:rsidRPr="009C5B90" w:rsidRDefault="000260B1" w:rsidP="007C64A8">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24D5A53D" w14:textId="77777777" w:rsidR="000260B1" w:rsidRPr="00533C32" w:rsidRDefault="000260B1" w:rsidP="000260B1"/>
    <w:p w14:paraId="3330EE2D" w14:textId="77777777" w:rsidR="000260B1" w:rsidRPr="00533C32" w:rsidRDefault="000260B1" w:rsidP="000260B1">
      <w:pPr>
        <w:pStyle w:val="TH"/>
        <w:outlineLvl w:val="0"/>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3D4CDD84"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72E119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65E33A"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CAF2A1"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CAB3B2" w14:textId="77777777" w:rsidR="000260B1" w:rsidRPr="009C5B90" w:rsidRDefault="000260B1" w:rsidP="007C64A8">
            <w:pPr>
              <w:pStyle w:val="TAH"/>
              <w:rPr>
                <w:lang w:val="en-US"/>
              </w:rPr>
            </w:pPr>
            <w:r w:rsidRPr="009C5B90">
              <w:rPr>
                <w:lang w:val="en-US"/>
              </w:rPr>
              <w:t>Response</w:t>
            </w:r>
          </w:p>
          <w:p w14:paraId="375CB01F"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9DD63DC" w14:textId="77777777" w:rsidR="000260B1" w:rsidRPr="009C5B90" w:rsidRDefault="000260B1" w:rsidP="007C64A8">
            <w:pPr>
              <w:pStyle w:val="TAH"/>
              <w:rPr>
                <w:lang w:val="en-US"/>
              </w:rPr>
            </w:pPr>
            <w:r w:rsidRPr="009C5B90">
              <w:rPr>
                <w:lang w:val="en-US"/>
              </w:rPr>
              <w:t>Description</w:t>
            </w:r>
          </w:p>
        </w:tc>
      </w:tr>
      <w:tr w:rsidR="000260B1" w:rsidRPr="009C5B90" w14:paraId="6A33FE25"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8DAEEB0"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203B8B2"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3D1479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EB3B41B"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4F116A9E"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0260B1" w:rsidRPr="009C5B90" w14:paraId="131B687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7A9CDF8"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84F9EF2"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191B3C9"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DAAE1E3" w14:textId="77777777" w:rsidR="000260B1" w:rsidRPr="009C5B90" w:rsidRDefault="000260B1" w:rsidP="007C64A8">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FA8A053"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4AE1AB64" w14:textId="77777777" w:rsidTr="007C64A8">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1D848989"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009D057F"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22E87982"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B8A35B0" w14:textId="77777777" w:rsidR="000260B1" w:rsidRPr="009C5B90" w:rsidRDefault="000260B1" w:rsidP="007C64A8">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103A6E87" w14:textId="77777777" w:rsidR="000260B1" w:rsidRPr="009C5B90" w:rsidRDefault="000260B1" w:rsidP="007C64A8">
            <w:pPr>
              <w:pStyle w:val="TAL"/>
              <w:rPr>
                <w:lang w:val="en-US" w:eastAsia="zh-CN"/>
              </w:rPr>
            </w:pPr>
            <w:r w:rsidRPr="009C5B90">
              <w:rPr>
                <w:lang w:val="en-US" w:eastAsia="zh-CN"/>
              </w:rPr>
              <w:t>If one or more attributes are not allowed to be modified according to e.g. policy or local configuration, then</w:t>
            </w:r>
          </w:p>
          <w:p w14:paraId="2CAEFB13" w14:textId="77777777" w:rsidR="000260B1" w:rsidRPr="009C5B90" w:rsidRDefault="000260B1" w:rsidP="007C64A8">
            <w:pPr>
              <w:pStyle w:val="TAL"/>
              <w:rPr>
                <w:lang w:val="en-US" w:eastAsia="zh-CN"/>
              </w:rPr>
            </w:pPr>
            <w:r w:rsidRPr="009C5B90">
              <w:rPr>
                <w:lang w:val="en-US" w:eastAsia="zh-CN"/>
              </w:rPr>
              <w:t>the invalidParams attribute shall contain the JSON pointers of attributes which are not allowed to be modified, and</w:t>
            </w:r>
          </w:p>
          <w:p w14:paraId="4FE2CD0F" w14:textId="19B07DF2" w:rsidR="000260B1" w:rsidRPr="009C5B90" w:rsidRDefault="000260B1" w:rsidP="007C64A8">
            <w:pPr>
              <w:pStyle w:val="TAL"/>
              <w:rPr>
                <w:lang w:val="en-US" w:eastAsia="zh-CN"/>
              </w:rPr>
            </w:pPr>
            <w:r w:rsidRPr="009C5B90">
              <w:rPr>
                <w:lang w:val="en-US" w:eastAsia="zh-CN"/>
              </w:rPr>
              <w:t xml:space="preserve">the cause attribute shall be set to "MODIFICATION_NOT_ALLOWED", see 3GPP </w:t>
            </w:r>
            <w:r w:rsidR="00152EF7" w:rsidRPr="009C5B90">
              <w:rPr>
                <w:lang w:val="en-US" w:eastAsia="zh-CN"/>
              </w:rPr>
              <w:t>TS</w:t>
            </w:r>
            <w:r w:rsidR="00152EF7">
              <w:rPr>
                <w:lang w:val="en-US" w:eastAsia="zh-CN"/>
              </w:rPr>
              <w:t> </w:t>
            </w:r>
            <w:r w:rsidR="00152EF7" w:rsidRPr="009C5B90">
              <w:rPr>
                <w:lang w:val="en-US" w:eastAsia="zh-CN"/>
              </w:rPr>
              <w:t>2</w:t>
            </w:r>
            <w:r w:rsidRPr="009C5B90">
              <w:rPr>
                <w:lang w:val="en-US" w:eastAsia="zh-CN"/>
              </w:rPr>
              <w:t>9.500</w:t>
            </w:r>
            <w:r w:rsidR="00152EF7">
              <w:rPr>
                <w:lang w:val="en-US" w:eastAsia="zh-CN"/>
              </w:rPr>
              <w:t> </w:t>
            </w:r>
            <w:r w:rsidR="00152EF7" w:rsidRPr="009C5B90">
              <w:rPr>
                <w:lang w:val="en-US" w:eastAsia="zh-CN"/>
              </w:rPr>
              <w:t>[</w:t>
            </w:r>
            <w:r w:rsidRPr="009C5B90">
              <w:rPr>
                <w:lang w:val="en-US" w:eastAsia="zh-CN"/>
              </w:rPr>
              <w:t>8] table 5.2.7.2-1.</w:t>
            </w:r>
          </w:p>
        </w:tc>
      </w:tr>
      <w:tr w:rsidR="000260B1" w:rsidRPr="009C5B90" w14:paraId="62B9DAF8"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E78E73B"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F4B9C5A"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F1257BB" w14:textId="77777777" w:rsidR="000260B1" w:rsidRDefault="000260B1" w:rsidP="000260B1">
      <w:pPr>
        <w:rPr>
          <w:lang w:eastAsia="zh-CN"/>
        </w:rPr>
      </w:pPr>
    </w:p>
    <w:p w14:paraId="4DBC492B" w14:textId="77777777" w:rsidR="000260B1" w:rsidRPr="008E6EC7" w:rsidRDefault="000260B1" w:rsidP="000260B1">
      <w:pPr>
        <w:pStyle w:val="Heading5"/>
      </w:pPr>
      <w:bookmarkStart w:id="1466" w:name="_Toc36459814"/>
      <w:bookmarkStart w:id="1467" w:name="_Toc45029391"/>
      <w:bookmarkStart w:id="1468" w:name="_Toc56520667"/>
      <w:bookmarkStart w:id="1469" w:name="_Toc90586928"/>
      <w:bookmarkStart w:id="1470" w:name="_Toc106616447"/>
      <w:bookmarkStart w:id="1471" w:name="_Toc122101143"/>
      <w:bookmarkStart w:id="1472" w:name="_Toc161910706"/>
      <w:r w:rsidRPr="00442797">
        <w:t>5.2.19A.3.4</w:t>
      </w:r>
      <w:r w:rsidRPr="00442797">
        <w:tab/>
        <w:t>GET</w:t>
      </w:r>
      <w:bookmarkEnd w:id="1466"/>
      <w:bookmarkEnd w:id="1467"/>
      <w:bookmarkEnd w:id="1468"/>
      <w:bookmarkEnd w:id="1469"/>
      <w:bookmarkEnd w:id="1470"/>
      <w:bookmarkEnd w:id="1471"/>
      <w:bookmarkEnd w:id="1472"/>
    </w:p>
    <w:p w14:paraId="4B4FE537" w14:textId="77777777" w:rsidR="000260B1" w:rsidRPr="008E6EC7" w:rsidRDefault="000260B1" w:rsidP="000260B1">
      <w:r w:rsidRPr="00442797">
        <w:t>This method shall support the URI query parameters specified in table 5.2.19A.3.4-1.</w:t>
      </w:r>
    </w:p>
    <w:p w14:paraId="53194CB7" w14:textId="77777777" w:rsidR="000260B1" w:rsidRPr="008E6EC7" w:rsidRDefault="000260B1" w:rsidP="000260B1">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1C6CCC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A0EB3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6D4613"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6023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30FF55"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C02E8D" w14:textId="77777777" w:rsidR="000260B1" w:rsidRPr="009C5B90" w:rsidRDefault="000260B1" w:rsidP="007C64A8">
            <w:pPr>
              <w:pStyle w:val="TAH"/>
              <w:rPr>
                <w:lang w:val="en-US"/>
              </w:rPr>
            </w:pPr>
            <w:r w:rsidRPr="009C5B90">
              <w:rPr>
                <w:lang w:val="en-US"/>
              </w:rPr>
              <w:t>Description</w:t>
            </w:r>
          </w:p>
        </w:tc>
      </w:tr>
      <w:tr w:rsidR="000260B1" w:rsidRPr="009C5B90" w14:paraId="5DE93A3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AB14A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8436DFC"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DF32F1" w14:textId="77777777" w:rsidR="000260B1" w:rsidRPr="009C5B90" w:rsidRDefault="000260B1" w:rsidP="007C64A8">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6B20B96" w14:textId="77777777" w:rsidR="000260B1" w:rsidRPr="009C5B90" w:rsidRDefault="000260B1" w:rsidP="007C64A8">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377350A2" w14:textId="77777777" w:rsidR="000260B1" w:rsidRPr="009C5B90" w:rsidRDefault="000260B1" w:rsidP="007C64A8">
            <w:pPr>
              <w:pStyle w:val="TAL"/>
              <w:rPr>
                <w:lang w:val="en-US"/>
              </w:rPr>
            </w:pPr>
          </w:p>
        </w:tc>
      </w:tr>
    </w:tbl>
    <w:p w14:paraId="576AD78C" w14:textId="77777777" w:rsidR="000260B1" w:rsidRPr="008E6EC7" w:rsidRDefault="000260B1" w:rsidP="000260B1"/>
    <w:p w14:paraId="38DBFCF6" w14:textId="77777777" w:rsidR="000260B1" w:rsidRPr="008E6EC7" w:rsidRDefault="000260B1" w:rsidP="000260B1">
      <w:r w:rsidRPr="00442797">
        <w:t>This method shall support the request data structures specified in table 5.2.19A.3.4-2 and the response data structures and response codes specified in table 5.2.19A.3.4-3.</w:t>
      </w:r>
    </w:p>
    <w:p w14:paraId="6A8440CE" w14:textId="77777777" w:rsidR="000260B1" w:rsidRPr="008E6EC7" w:rsidRDefault="000260B1" w:rsidP="000260B1">
      <w:pPr>
        <w:pStyle w:val="TH"/>
        <w:outlineLvl w:val="0"/>
      </w:pPr>
      <w:r w:rsidRPr="00442797">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FAD3CF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B71E1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0935FD"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68ED39"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617408" w14:textId="77777777" w:rsidR="000260B1" w:rsidRPr="009C5B90" w:rsidRDefault="000260B1" w:rsidP="007C64A8">
            <w:pPr>
              <w:pStyle w:val="TAH"/>
              <w:rPr>
                <w:lang w:val="en-US"/>
              </w:rPr>
            </w:pPr>
            <w:r w:rsidRPr="009C5B90">
              <w:rPr>
                <w:lang w:val="en-US"/>
              </w:rPr>
              <w:t>Description</w:t>
            </w:r>
          </w:p>
        </w:tc>
      </w:tr>
      <w:tr w:rsidR="000260B1" w:rsidRPr="009C5B90" w14:paraId="27AEA25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4086C21"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2901C2" w14:textId="77777777" w:rsidR="000260B1" w:rsidRPr="009C5B90" w:rsidRDefault="000260B1" w:rsidP="007C64A8">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A354C29"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B7B52F" w14:textId="77777777" w:rsidR="000260B1" w:rsidRPr="009C5B90" w:rsidRDefault="000260B1" w:rsidP="007C64A8">
            <w:pPr>
              <w:pStyle w:val="TAL"/>
              <w:rPr>
                <w:lang w:val="en-US"/>
              </w:rPr>
            </w:pPr>
          </w:p>
        </w:tc>
      </w:tr>
    </w:tbl>
    <w:p w14:paraId="7195D9E2" w14:textId="77777777" w:rsidR="000260B1" w:rsidRPr="008E6EC7" w:rsidRDefault="000260B1" w:rsidP="000260B1">
      <w:pPr>
        <w:pStyle w:val="TAH"/>
      </w:pPr>
    </w:p>
    <w:p w14:paraId="1CD4B8DA" w14:textId="77777777" w:rsidR="000260B1" w:rsidRPr="008E6EC7" w:rsidRDefault="000260B1" w:rsidP="000260B1">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2D54B14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C43F8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C566E6"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9450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A9A4E4" w14:textId="77777777" w:rsidR="000260B1" w:rsidRPr="009C5B90" w:rsidRDefault="000260B1" w:rsidP="007C64A8">
            <w:pPr>
              <w:pStyle w:val="TAH"/>
              <w:rPr>
                <w:lang w:val="en-US"/>
              </w:rPr>
            </w:pPr>
            <w:r w:rsidRPr="009C5B90">
              <w:rPr>
                <w:lang w:val="en-US"/>
              </w:rPr>
              <w:t>Response</w:t>
            </w:r>
          </w:p>
          <w:p w14:paraId="63276AA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33B932" w14:textId="77777777" w:rsidR="000260B1" w:rsidRPr="009C5B90" w:rsidRDefault="000260B1" w:rsidP="007C64A8">
            <w:pPr>
              <w:pStyle w:val="TAH"/>
              <w:rPr>
                <w:lang w:val="en-US"/>
              </w:rPr>
            </w:pPr>
            <w:r w:rsidRPr="009C5B90">
              <w:rPr>
                <w:lang w:val="en-US"/>
              </w:rPr>
              <w:t>Description</w:t>
            </w:r>
          </w:p>
        </w:tc>
      </w:tr>
      <w:tr w:rsidR="000260B1" w:rsidRPr="009C5B90" w14:paraId="54CC2B1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217285" w14:textId="77777777" w:rsidR="000260B1" w:rsidRPr="009C5B90" w:rsidRDefault="000260B1" w:rsidP="007C64A8">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0F33129D" w14:textId="77777777" w:rsidR="000260B1" w:rsidRPr="009C5B90" w:rsidRDefault="000260B1" w:rsidP="007C64A8">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55DD0A6" w14:textId="77777777" w:rsidR="000260B1" w:rsidRPr="009C5B90" w:rsidRDefault="000260B1" w:rsidP="007C64A8">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B1A524F" w14:textId="77777777" w:rsidR="000260B1" w:rsidRPr="009C5B90" w:rsidRDefault="000260B1" w:rsidP="007C64A8">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6BD49104" w14:textId="77777777" w:rsidR="000260B1" w:rsidRPr="009C5B90" w:rsidRDefault="000260B1" w:rsidP="007C64A8">
            <w:pPr>
              <w:pStyle w:val="TAL"/>
            </w:pPr>
            <w:r w:rsidRPr="009C5B90">
              <w:t>Upon success, a response body containing the individual EE subscriptions for the groups of UEs shall be returned..</w:t>
            </w:r>
          </w:p>
        </w:tc>
      </w:tr>
      <w:tr w:rsidR="000260B1" w:rsidRPr="009C5B90" w14:paraId="3484B6E3"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9D9C5F" w14:textId="77777777" w:rsidR="000260B1" w:rsidRPr="009C5B90" w:rsidRDefault="000260B1" w:rsidP="007C64A8">
            <w:pPr>
              <w:pStyle w:val="TAN"/>
            </w:pPr>
            <w:r w:rsidRPr="009C5B90">
              <w:t>NOTE:</w:t>
            </w:r>
            <w:r w:rsidRPr="009C5B90">
              <w:tab/>
              <w:t>In addition, common data structures as listed in table 5.5-1 are supported.</w:t>
            </w:r>
          </w:p>
        </w:tc>
      </w:tr>
    </w:tbl>
    <w:p w14:paraId="6268FC27" w14:textId="77777777" w:rsidR="000260B1" w:rsidRDefault="000260B1" w:rsidP="000260B1">
      <w:pPr>
        <w:rPr>
          <w:lang w:eastAsia="zh-CN"/>
        </w:rPr>
      </w:pPr>
    </w:p>
    <w:p w14:paraId="709E4E44" w14:textId="77777777" w:rsidR="000260B1" w:rsidRPr="00C77669" w:rsidRDefault="000260B1" w:rsidP="000260B1">
      <w:pPr>
        <w:pStyle w:val="Heading3"/>
      </w:pPr>
      <w:bookmarkStart w:id="1473" w:name="_Toc58584446"/>
      <w:bookmarkStart w:id="1474" w:name="_Toc90586929"/>
      <w:bookmarkStart w:id="1475" w:name="_Toc106616448"/>
      <w:bookmarkStart w:id="1476" w:name="_Toc122101144"/>
      <w:bookmarkStart w:id="1477" w:name="_Toc161910707"/>
      <w:r w:rsidRPr="00C77669">
        <w:t>5.2.19B</w:t>
      </w:r>
      <w:r w:rsidRPr="00C77669">
        <w:tab/>
        <w:t xml:space="preserve">Resource: </w:t>
      </w:r>
      <w:bookmarkEnd w:id="1473"/>
      <w:r w:rsidRPr="00C77669">
        <w:t>EeGroupProfileData</w:t>
      </w:r>
      <w:bookmarkEnd w:id="1474"/>
      <w:bookmarkEnd w:id="1475"/>
      <w:bookmarkEnd w:id="1476"/>
      <w:bookmarkEnd w:id="1477"/>
    </w:p>
    <w:p w14:paraId="042D6857" w14:textId="77777777" w:rsidR="000260B1" w:rsidRDefault="000260B1" w:rsidP="000260B1">
      <w:pPr>
        <w:pStyle w:val="Heading4"/>
      </w:pPr>
      <w:bookmarkStart w:id="1478" w:name="_Toc58584447"/>
      <w:bookmarkStart w:id="1479" w:name="_Toc90586930"/>
      <w:bookmarkStart w:id="1480" w:name="_Toc106616449"/>
      <w:bookmarkStart w:id="1481" w:name="_Toc122101145"/>
      <w:bookmarkStart w:id="1482" w:name="_Toc161910708"/>
      <w:r>
        <w:t>5.2.19B.1</w:t>
      </w:r>
      <w:r>
        <w:tab/>
        <w:t>Description</w:t>
      </w:r>
      <w:bookmarkEnd w:id="1478"/>
      <w:bookmarkEnd w:id="1479"/>
      <w:bookmarkEnd w:id="1480"/>
      <w:bookmarkEnd w:id="1481"/>
      <w:bookmarkEnd w:id="1482"/>
    </w:p>
    <w:p w14:paraId="5D0878CB" w14:textId="77777777" w:rsidR="000260B1" w:rsidRDefault="000260B1" w:rsidP="000260B1">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290EDD83" w14:textId="77777777" w:rsidR="000260B1" w:rsidRDefault="000260B1" w:rsidP="000260B1">
      <w:pPr>
        <w:pStyle w:val="Heading4"/>
      </w:pPr>
      <w:bookmarkStart w:id="1483" w:name="_Toc58584448"/>
      <w:bookmarkStart w:id="1484" w:name="_Toc90586931"/>
      <w:bookmarkStart w:id="1485" w:name="_Toc106616450"/>
      <w:bookmarkStart w:id="1486" w:name="_Toc122101146"/>
      <w:bookmarkStart w:id="1487" w:name="_Toc161910709"/>
      <w:r>
        <w:lastRenderedPageBreak/>
        <w:t>5.2.19B.2</w:t>
      </w:r>
      <w:r>
        <w:tab/>
        <w:t>Resource Definition</w:t>
      </w:r>
      <w:bookmarkEnd w:id="1483"/>
      <w:bookmarkEnd w:id="1484"/>
      <w:bookmarkEnd w:id="1485"/>
      <w:bookmarkEnd w:id="1486"/>
      <w:bookmarkEnd w:id="1487"/>
    </w:p>
    <w:p w14:paraId="3A54B54B" w14:textId="77777777" w:rsidR="000260B1" w:rsidRDefault="000260B1" w:rsidP="000260B1">
      <w:r w:rsidRPr="00442797">
        <w:t>Resource URI: {apiRoot}/nudr-dr/&lt;apiVersion&gt;/subscription-data/group-data/{ueGroupId}/ee-profile-data</w:t>
      </w:r>
    </w:p>
    <w:p w14:paraId="5EBBDBC1" w14:textId="77777777" w:rsidR="000260B1" w:rsidRDefault="000260B1" w:rsidP="000260B1">
      <w:pPr>
        <w:rPr>
          <w:rFonts w:ascii="Arial" w:hAnsi="Arial" w:cs="Arial"/>
        </w:rPr>
      </w:pPr>
      <w:bookmarkStart w:id="1488" w:name="_MCCTEMPBM_CRPT22160135___7"/>
      <w:r>
        <w:t>This resource shall support the resource URI variables defined in table 5.2.19B.2-1</w:t>
      </w:r>
      <w:r>
        <w:rPr>
          <w:rFonts w:ascii="Arial" w:hAnsi="Arial" w:cs="Arial"/>
        </w:rPr>
        <w:t>.</w:t>
      </w:r>
    </w:p>
    <w:bookmarkEnd w:id="1488"/>
    <w:p w14:paraId="67EA6F53" w14:textId="77777777" w:rsidR="000260B1" w:rsidRDefault="000260B1" w:rsidP="000260B1">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E29CBB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BDB8CB"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66FDF7" w14:textId="77777777" w:rsidR="000260B1" w:rsidRPr="009C5B90" w:rsidRDefault="000260B1" w:rsidP="007C64A8">
            <w:pPr>
              <w:pStyle w:val="TAH"/>
              <w:rPr>
                <w:lang w:val="en-US"/>
              </w:rPr>
            </w:pPr>
            <w:r w:rsidRPr="009C5B90">
              <w:rPr>
                <w:lang w:val="en-US"/>
              </w:rPr>
              <w:t>Definition</w:t>
            </w:r>
          </w:p>
        </w:tc>
      </w:tr>
      <w:tr w:rsidR="000260B1" w:rsidRPr="009C5B90" w14:paraId="060AAA5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79F7C9"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23CA09"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6.1.1</w:t>
            </w:r>
          </w:p>
        </w:tc>
      </w:tr>
      <w:tr w:rsidR="000260B1" w:rsidRPr="009C5B90" w14:paraId="764463F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34A03E" w14:textId="77777777" w:rsidR="000260B1" w:rsidRPr="009C5B90" w:rsidRDefault="000260B1" w:rsidP="007C64A8">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F45AEB" w14:textId="77777777" w:rsidR="000260B1" w:rsidRPr="009C5B90" w:rsidRDefault="000260B1" w:rsidP="007C64A8">
            <w:pPr>
              <w:pStyle w:val="TAL"/>
              <w:rPr>
                <w:lang w:val="en-US"/>
              </w:rPr>
            </w:pPr>
            <w:r w:rsidRPr="009C5B90">
              <w:rPr>
                <w:lang w:val="en-US"/>
              </w:rPr>
              <w:t>Represents the identifier of the Group of UEs. For this resource, either External Group Identifier or any UE shall be present.</w:t>
            </w:r>
          </w:p>
          <w:p w14:paraId="1450AE88" w14:textId="77777777" w:rsidR="000260B1" w:rsidRPr="009C5B90" w:rsidRDefault="000260B1" w:rsidP="007C64A8">
            <w:pPr>
              <w:pStyle w:val="TAL"/>
              <w:rPr>
                <w:lang w:val="en-US"/>
              </w:rPr>
            </w:pPr>
            <w:r w:rsidRPr="009C5B90">
              <w:rPr>
                <w:lang w:val="en-US"/>
              </w:rPr>
              <w:tab/>
            </w:r>
            <w:r w:rsidRPr="009C5B90">
              <w:rPr>
                <w:lang w:val="sv-SE"/>
              </w:rPr>
              <w:t xml:space="preserve">pattern: </w:t>
            </w:r>
            <w:r w:rsidRPr="009C5B90">
              <w:t>See pattern of type VarUeGroupId</w:t>
            </w:r>
          </w:p>
        </w:tc>
      </w:tr>
    </w:tbl>
    <w:p w14:paraId="38BC8673" w14:textId="77777777" w:rsidR="000260B1" w:rsidRDefault="000260B1" w:rsidP="000260B1"/>
    <w:p w14:paraId="337EC3C4" w14:textId="77777777" w:rsidR="000260B1" w:rsidRDefault="000260B1" w:rsidP="000260B1">
      <w:pPr>
        <w:pStyle w:val="Heading4"/>
      </w:pPr>
      <w:bookmarkStart w:id="1489" w:name="_Toc58584449"/>
      <w:bookmarkStart w:id="1490" w:name="_Toc90586932"/>
      <w:bookmarkStart w:id="1491" w:name="_Toc106616451"/>
      <w:bookmarkStart w:id="1492" w:name="_Toc122101147"/>
      <w:bookmarkStart w:id="1493" w:name="_Toc161910710"/>
      <w:r>
        <w:t>5.2.19B.3</w:t>
      </w:r>
      <w:r>
        <w:tab/>
        <w:t>Resource Standard Methods</w:t>
      </w:r>
      <w:bookmarkEnd w:id="1489"/>
      <w:bookmarkEnd w:id="1490"/>
      <w:bookmarkEnd w:id="1491"/>
      <w:bookmarkEnd w:id="1492"/>
      <w:bookmarkEnd w:id="1493"/>
    </w:p>
    <w:p w14:paraId="212915D0" w14:textId="77777777" w:rsidR="000260B1" w:rsidRDefault="000260B1" w:rsidP="000260B1">
      <w:pPr>
        <w:pStyle w:val="Heading5"/>
      </w:pPr>
      <w:bookmarkStart w:id="1494" w:name="_Toc58584450"/>
      <w:bookmarkStart w:id="1495" w:name="_Toc90586933"/>
      <w:bookmarkStart w:id="1496" w:name="_Toc106616452"/>
      <w:bookmarkStart w:id="1497" w:name="_Toc122101148"/>
      <w:bookmarkStart w:id="1498" w:name="_Toc161910711"/>
      <w:r>
        <w:t>5.2.19B.3.1</w:t>
      </w:r>
      <w:r>
        <w:tab/>
        <w:t>GET</w:t>
      </w:r>
      <w:bookmarkEnd w:id="1494"/>
      <w:bookmarkEnd w:id="1495"/>
      <w:bookmarkEnd w:id="1496"/>
      <w:bookmarkEnd w:id="1497"/>
      <w:bookmarkEnd w:id="1498"/>
    </w:p>
    <w:p w14:paraId="40369DB6" w14:textId="77777777" w:rsidR="000260B1" w:rsidRDefault="000260B1" w:rsidP="000260B1">
      <w:r>
        <w:t>This method shall support the URI query parameters specified in table 5.2.19B.3.1-1.</w:t>
      </w:r>
    </w:p>
    <w:p w14:paraId="0A4D1E18" w14:textId="77777777" w:rsidR="000260B1" w:rsidRDefault="000260B1" w:rsidP="000260B1">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0260B1" w:rsidRPr="009C5B90" w14:paraId="2B2B41C7" w14:textId="77777777" w:rsidTr="007C64A8">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B88436D" w14:textId="77777777" w:rsidR="000260B1" w:rsidRPr="009C5B90" w:rsidRDefault="000260B1" w:rsidP="007C64A8">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458F9C17" w14:textId="77777777" w:rsidR="000260B1" w:rsidRPr="009C5B90" w:rsidRDefault="000260B1" w:rsidP="007C64A8">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16402FC"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4D35536" w14:textId="77777777" w:rsidR="000260B1" w:rsidRPr="009C5B90" w:rsidRDefault="000260B1" w:rsidP="007C64A8">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78E664" w14:textId="77777777" w:rsidR="000260B1" w:rsidRPr="009C5B90" w:rsidRDefault="000260B1" w:rsidP="007C64A8">
            <w:pPr>
              <w:pStyle w:val="TAH"/>
              <w:rPr>
                <w:lang w:val="en-US"/>
              </w:rPr>
            </w:pPr>
            <w:r w:rsidRPr="009C5B90">
              <w:rPr>
                <w:lang w:val="en-US"/>
              </w:rPr>
              <w:t>Description</w:t>
            </w:r>
          </w:p>
        </w:tc>
      </w:tr>
      <w:tr w:rsidR="000260B1" w:rsidRPr="009C5B90" w14:paraId="4495398D" w14:textId="77777777" w:rsidTr="007C64A8">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58732A8" w14:textId="77777777" w:rsidR="000260B1" w:rsidRPr="009C5B90" w:rsidRDefault="000260B1" w:rsidP="007C64A8">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1EAF15D3" w14:textId="77777777" w:rsidR="000260B1" w:rsidRPr="009C5B90" w:rsidRDefault="000260B1" w:rsidP="007C64A8">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DE4FB5F"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48C3C70" w14:textId="77777777" w:rsidR="000260B1" w:rsidRPr="009C5B90" w:rsidRDefault="000260B1" w:rsidP="007C64A8">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62F74EC1" w14:textId="54CC4003"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2BCD9E3B" w14:textId="77777777" w:rsidR="000260B1" w:rsidRDefault="000260B1" w:rsidP="000260B1"/>
    <w:p w14:paraId="0A3C0644" w14:textId="77777777" w:rsidR="000260B1" w:rsidRDefault="000260B1" w:rsidP="000260B1">
      <w:r>
        <w:t>This method shall support the request data structures specified in table 5.2.19B.3.1-2 and the response data structures and response codes specified in table 5.2.19B.3.1-3.</w:t>
      </w:r>
    </w:p>
    <w:p w14:paraId="3BC92776" w14:textId="77777777" w:rsidR="000260B1" w:rsidRDefault="000260B1" w:rsidP="000260B1">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A91CB0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FB9BA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F41F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3E18015"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B950C" w14:textId="77777777" w:rsidR="000260B1" w:rsidRPr="009C5B90" w:rsidRDefault="000260B1" w:rsidP="007C64A8">
            <w:pPr>
              <w:pStyle w:val="TAH"/>
              <w:rPr>
                <w:lang w:val="en-US"/>
              </w:rPr>
            </w:pPr>
            <w:r w:rsidRPr="009C5B90">
              <w:rPr>
                <w:lang w:val="en-US"/>
              </w:rPr>
              <w:t>Description</w:t>
            </w:r>
          </w:p>
        </w:tc>
      </w:tr>
      <w:tr w:rsidR="000260B1" w:rsidRPr="009C5B90" w14:paraId="68A4277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265A9B"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86EB358"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E2F1F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2685C28" w14:textId="77777777" w:rsidR="000260B1" w:rsidRPr="009C5B90" w:rsidRDefault="000260B1" w:rsidP="007C64A8">
            <w:pPr>
              <w:pStyle w:val="TAL"/>
              <w:rPr>
                <w:lang w:val="en-US"/>
              </w:rPr>
            </w:pPr>
          </w:p>
        </w:tc>
      </w:tr>
    </w:tbl>
    <w:p w14:paraId="7C8A341A" w14:textId="77777777" w:rsidR="000260B1" w:rsidRDefault="000260B1" w:rsidP="000260B1"/>
    <w:p w14:paraId="5CFDB4AB" w14:textId="77777777" w:rsidR="000260B1" w:rsidRDefault="000260B1" w:rsidP="000260B1">
      <w:pPr>
        <w:pStyle w:val="TH"/>
        <w:outlineLvl w:val="0"/>
      </w:pPr>
      <w:r>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0260B1" w:rsidRPr="009C5B90" w14:paraId="16EBA6B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08DB4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D07CB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4C8CF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2C87A1C" w14:textId="77777777" w:rsidR="000260B1" w:rsidRPr="009C5B90" w:rsidRDefault="000260B1" w:rsidP="007C64A8">
            <w:pPr>
              <w:pStyle w:val="TAH"/>
              <w:rPr>
                <w:lang w:val="en-US"/>
              </w:rPr>
            </w:pPr>
            <w:r w:rsidRPr="009C5B90">
              <w:rPr>
                <w:lang w:val="en-US"/>
              </w:rPr>
              <w:t>Response</w:t>
            </w:r>
          </w:p>
          <w:p w14:paraId="6001354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964B11E" w14:textId="77777777" w:rsidR="000260B1" w:rsidRPr="009C5B90" w:rsidRDefault="000260B1" w:rsidP="007C64A8">
            <w:pPr>
              <w:pStyle w:val="TAH"/>
              <w:rPr>
                <w:lang w:val="en-US"/>
              </w:rPr>
            </w:pPr>
            <w:r w:rsidRPr="009C5B90">
              <w:rPr>
                <w:lang w:val="en-US"/>
              </w:rPr>
              <w:t>Description</w:t>
            </w:r>
          </w:p>
        </w:tc>
      </w:tr>
      <w:tr w:rsidR="000260B1" w:rsidRPr="009C5B90" w14:paraId="56BE89B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6773A6" w14:textId="77777777" w:rsidR="000260B1" w:rsidRPr="009C5B90" w:rsidRDefault="000260B1" w:rsidP="007C64A8">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0CC97D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3EA32EE"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AB098C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3E296C2" w14:textId="77777777" w:rsidR="000260B1" w:rsidRPr="009C5B90" w:rsidRDefault="000260B1" w:rsidP="007C64A8">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0260B1" w:rsidRPr="009C5B90" w14:paraId="6A87E366"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B5E10F"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A2BAFEB" w14:textId="77777777" w:rsidR="000260B1" w:rsidRPr="0017681B" w:rsidRDefault="000260B1" w:rsidP="000260B1"/>
    <w:p w14:paraId="7908D1D7" w14:textId="77777777" w:rsidR="000260B1" w:rsidRPr="00533C32" w:rsidRDefault="000260B1" w:rsidP="000260B1">
      <w:pPr>
        <w:pStyle w:val="Heading3"/>
      </w:pPr>
      <w:bookmarkStart w:id="1499" w:name="_Toc106616453"/>
      <w:bookmarkStart w:id="1500" w:name="_Toc122101149"/>
      <w:bookmarkStart w:id="1501" w:name="_Toc161910712"/>
      <w:r>
        <w:t>5.2.19C</w:t>
      </w:r>
      <w:r w:rsidRPr="00533C32">
        <w:tab/>
        <w:t xml:space="preserve">Resource: </w:t>
      </w:r>
      <w:r w:rsidRPr="00533C32">
        <w:rPr>
          <w:lang w:val="de-DE"/>
        </w:rPr>
        <w:t>Amf</w:t>
      </w:r>
      <w:r>
        <w:rPr>
          <w:lang w:val="de-DE"/>
        </w:rPr>
        <w:t>Group</w:t>
      </w:r>
      <w:r w:rsidRPr="00533C32">
        <w:rPr>
          <w:lang w:val="de-DE"/>
        </w:rPr>
        <w:t>SubscriptionInfo</w:t>
      </w:r>
      <w:bookmarkEnd w:id="1499"/>
      <w:bookmarkEnd w:id="1500"/>
      <w:bookmarkEnd w:id="1501"/>
    </w:p>
    <w:p w14:paraId="62670E87" w14:textId="77777777" w:rsidR="000260B1" w:rsidRPr="00533C32" w:rsidRDefault="000260B1" w:rsidP="000260B1">
      <w:pPr>
        <w:pStyle w:val="Heading4"/>
      </w:pPr>
      <w:bookmarkStart w:id="1502" w:name="_Toc106616454"/>
      <w:bookmarkStart w:id="1503" w:name="_Toc122101150"/>
      <w:bookmarkStart w:id="1504" w:name="_Toc161910713"/>
      <w:r>
        <w:t>5.2.19C</w:t>
      </w:r>
      <w:r w:rsidRPr="00533C32">
        <w:t>.1</w:t>
      </w:r>
      <w:r w:rsidRPr="00533C32">
        <w:tab/>
        <w:t>Description</w:t>
      </w:r>
      <w:bookmarkEnd w:id="1502"/>
      <w:bookmarkEnd w:id="1503"/>
      <w:bookmarkEnd w:id="1504"/>
    </w:p>
    <w:p w14:paraId="26A540C3" w14:textId="77777777" w:rsidR="000260B1" w:rsidRPr="00533C32" w:rsidRDefault="000260B1" w:rsidP="000260B1">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2CB24C03"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F1ADA64" w14:textId="77777777" w:rsidR="000260B1" w:rsidRPr="00533C32" w:rsidRDefault="000260B1" w:rsidP="000260B1">
      <w:pPr>
        <w:pStyle w:val="Heading4"/>
      </w:pPr>
      <w:bookmarkStart w:id="1505" w:name="_Toc106616455"/>
      <w:bookmarkStart w:id="1506" w:name="_Toc122101151"/>
      <w:bookmarkStart w:id="1507" w:name="_Toc161910714"/>
      <w:r>
        <w:t>5.2.19C</w:t>
      </w:r>
      <w:r w:rsidRPr="00533C32">
        <w:t>.2</w:t>
      </w:r>
      <w:r w:rsidRPr="00533C32">
        <w:tab/>
        <w:t>Resource Definition</w:t>
      </w:r>
      <w:bookmarkEnd w:id="1505"/>
      <w:bookmarkEnd w:id="1506"/>
      <w:bookmarkEnd w:id="1507"/>
    </w:p>
    <w:p w14:paraId="54391D39" w14:textId="77777777" w:rsidR="000260B1" w:rsidRPr="00533C32" w:rsidRDefault="000260B1" w:rsidP="000260B1">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2E22E6F4" w14:textId="77777777" w:rsidR="000260B1" w:rsidRPr="00533C32" w:rsidRDefault="000260B1" w:rsidP="000260B1">
      <w:pPr>
        <w:rPr>
          <w:rFonts w:ascii="Arial" w:hAnsi="Arial" w:cs="Arial"/>
        </w:rPr>
      </w:pPr>
      <w:r w:rsidRPr="00533C32">
        <w:lastRenderedPageBreak/>
        <w:t>This resource shall support the resource URI variables defined in table </w:t>
      </w:r>
      <w:r>
        <w:t>5.2.19C</w:t>
      </w:r>
      <w:r w:rsidRPr="00533C32">
        <w:t>.2-1</w:t>
      </w:r>
      <w:r w:rsidRPr="00533C32">
        <w:rPr>
          <w:rFonts w:ascii="Arial" w:hAnsi="Arial" w:cs="Arial"/>
        </w:rPr>
        <w:t>.</w:t>
      </w:r>
    </w:p>
    <w:p w14:paraId="0C02F0EA" w14:textId="77777777" w:rsidR="000260B1" w:rsidRPr="00533C32" w:rsidRDefault="000260B1" w:rsidP="000260B1">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8A1898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7E1056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99AD7E" w14:textId="77777777" w:rsidR="000260B1" w:rsidRPr="009C5B90" w:rsidRDefault="000260B1" w:rsidP="007C64A8">
            <w:pPr>
              <w:pStyle w:val="TAH"/>
              <w:rPr>
                <w:lang w:val="en-US"/>
              </w:rPr>
            </w:pPr>
            <w:r w:rsidRPr="009C5B90">
              <w:rPr>
                <w:lang w:val="en-US"/>
              </w:rPr>
              <w:t>Definition</w:t>
            </w:r>
          </w:p>
        </w:tc>
      </w:tr>
      <w:tr w:rsidR="000260B1" w:rsidRPr="009C5B90" w14:paraId="4EB86CA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5AFD9"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D7ED53"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15EC04B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2D4B44" w14:textId="77777777" w:rsidR="000260B1" w:rsidRPr="009C5B90" w:rsidRDefault="000260B1" w:rsidP="007C64A8">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AD2833" w14:textId="77777777" w:rsidR="000260B1" w:rsidRPr="009C5B90" w:rsidRDefault="000260B1" w:rsidP="007C64A8">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0260B1" w:rsidRPr="009C5B90" w14:paraId="07ADE6F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7DD8AB"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EDD915" w14:textId="77777777" w:rsidR="000260B1" w:rsidRPr="009C5B90" w:rsidRDefault="000260B1" w:rsidP="007C64A8">
            <w:pPr>
              <w:pStyle w:val="TAL"/>
              <w:rPr>
                <w:lang w:val="en-US"/>
              </w:rPr>
            </w:pPr>
            <w:r w:rsidRPr="009C5B90">
              <w:rPr>
                <w:lang w:val="en-US"/>
              </w:rPr>
              <w:t>Identifier of the subscription (allocated by the UDR)</w:t>
            </w:r>
          </w:p>
        </w:tc>
      </w:tr>
    </w:tbl>
    <w:p w14:paraId="3582D153" w14:textId="77777777" w:rsidR="000260B1" w:rsidRPr="00533C32" w:rsidRDefault="000260B1" w:rsidP="000260B1"/>
    <w:p w14:paraId="76A52215" w14:textId="77777777" w:rsidR="000260B1" w:rsidRPr="00533C32" w:rsidRDefault="000260B1" w:rsidP="000260B1">
      <w:pPr>
        <w:pStyle w:val="Heading4"/>
      </w:pPr>
      <w:bookmarkStart w:id="1508" w:name="_Toc106616456"/>
      <w:bookmarkStart w:id="1509" w:name="_Toc122101152"/>
      <w:bookmarkStart w:id="1510" w:name="_Toc161910715"/>
      <w:r>
        <w:t>5.2.19C</w:t>
      </w:r>
      <w:r w:rsidRPr="00533C32">
        <w:t>.3</w:t>
      </w:r>
      <w:r w:rsidRPr="00533C32">
        <w:tab/>
        <w:t>Resource Standard Methods</w:t>
      </w:r>
      <w:bookmarkEnd w:id="1508"/>
      <w:bookmarkEnd w:id="1509"/>
      <w:bookmarkEnd w:id="1510"/>
    </w:p>
    <w:p w14:paraId="38198407" w14:textId="77777777" w:rsidR="000260B1" w:rsidRPr="00533C32" w:rsidRDefault="000260B1" w:rsidP="000260B1">
      <w:pPr>
        <w:pStyle w:val="Heading5"/>
      </w:pPr>
      <w:bookmarkStart w:id="1511" w:name="_Toc106616457"/>
      <w:bookmarkStart w:id="1512" w:name="_Toc122101153"/>
      <w:bookmarkStart w:id="1513" w:name="_Toc161910716"/>
      <w:r>
        <w:t>5.2.19C</w:t>
      </w:r>
      <w:r w:rsidRPr="00533C32">
        <w:t>.3.1</w:t>
      </w:r>
      <w:r w:rsidRPr="00533C32">
        <w:tab/>
        <w:t>PUT</w:t>
      </w:r>
      <w:bookmarkEnd w:id="1511"/>
      <w:bookmarkEnd w:id="1512"/>
      <w:bookmarkEnd w:id="1513"/>
    </w:p>
    <w:p w14:paraId="45EAD8E2" w14:textId="77777777" w:rsidR="000260B1" w:rsidRPr="00533C32" w:rsidRDefault="000260B1" w:rsidP="000260B1">
      <w:r w:rsidRPr="00533C32">
        <w:t xml:space="preserve">This method shall support the URI query parameters specified in table </w:t>
      </w:r>
      <w:r>
        <w:t>5.2.19C</w:t>
      </w:r>
      <w:r w:rsidRPr="00533C32">
        <w:t>.3.1-1.</w:t>
      </w:r>
    </w:p>
    <w:p w14:paraId="5D8F35DC" w14:textId="77777777" w:rsidR="000260B1" w:rsidRPr="00533C32" w:rsidRDefault="000260B1" w:rsidP="000260B1">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18D14B4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12180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2FCB7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9D335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C6DF9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7D0FBB" w14:textId="77777777" w:rsidR="000260B1" w:rsidRPr="009C5B90" w:rsidRDefault="000260B1" w:rsidP="007C64A8">
            <w:pPr>
              <w:pStyle w:val="TAH"/>
              <w:rPr>
                <w:lang w:val="en-US"/>
              </w:rPr>
            </w:pPr>
            <w:r w:rsidRPr="009C5B90">
              <w:rPr>
                <w:lang w:val="en-US"/>
              </w:rPr>
              <w:t>Description</w:t>
            </w:r>
          </w:p>
        </w:tc>
      </w:tr>
      <w:tr w:rsidR="000260B1" w:rsidRPr="009C5B90" w14:paraId="6047EE2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41D48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835B44"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2513532"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0726B72"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90DBAA" w14:textId="77777777" w:rsidR="000260B1" w:rsidRPr="009C5B90" w:rsidRDefault="000260B1" w:rsidP="007C64A8">
            <w:pPr>
              <w:pStyle w:val="TAL"/>
              <w:rPr>
                <w:lang w:val="en-US"/>
              </w:rPr>
            </w:pPr>
          </w:p>
        </w:tc>
      </w:tr>
    </w:tbl>
    <w:p w14:paraId="42878556" w14:textId="77777777" w:rsidR="000260B1" w:rsidRPr="00533C32" w:rsidRDefault="000260B1" w:rsidP="000260B1"/>
    <w:p w14:paraId="64131F2A" w14:textId="77777777" w:rsidR="000260B1" w:rsidRPr="00533C32" w:rsidRDefault="000260B1" w:rsidP="000260B1">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4C9F6FD0" w14:textId="77777777" w:rsidR="000260B1" w:rsidRPr="00533C32" w:rsidRDefault="000260B1" w:rsidP="000260B1">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8849B8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916B7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D3583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ED10F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B1011D" w14:textId="77777777" w:rsidR="000260B1" w:rsidRPr="009C5B90" w:rsidRDefault="000260B1" w:rsidP="007C64A8">
            <w:pPr>
              <w:pStyle w:val="TAH"/>
              <w:rPr>
                <w:lang w:val="en-US"/>
              </w:rPr>
            </w:pPr>
            <w:r w:rsidRPr="009C5B90">
              <w:rPr>
                <w:lang w:val="en-US"/>
              </w:rPr>
              <w:t>Description</w:t>
            </w:r>
          </w:p>
        </w:tc>
      </w:tr>
      <w:tr w:rsidR="000260B1" w:rsidRPr="009C5B90" w14:paraId="0D5587B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4ED299" w14:textId="77777777" w:rsidR="000260B1" w:rsidRPr="009C5B90" w:rsidRDefault="000260B1" w:rsidP="007C64A8">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4F2018A"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331C953" w14:textId="77777777" w:rsidR="000260B1" w:rsidRPr="009C5B90" w:rsidRDefault="000260B1" w:rsidP="007C64A8">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480545DA" w14:textId="77777777" w:rsidR="000260B1" w:rsidRPr="009C5B90" w:rsidRDefault="000260B1" w:rsidP="007C64A8">
            <w:pPr>
              <w:pStyle w:val="TAL"/>
              <w:rPr>
                <w:lang w:val="en-US"/>
              </w:rPr>
            </w:pPr>
            <w:r w:rsidRPr="009C5B90">
              <w:rPr>
                <w:lang w:val="en-US"/>
              </w:rPr>
              <w:t xml:space="preserve">AMF subscription info for one or two AMFs </w:t>
            </w:r>
          </w:p>
        </w:tc>
      </w:tr>
    </w:tbl>
    <w:p w14:paraId="2544A1A5" w14:textId="77777777" w:rsidR="000260B1" w:rsidRPr="00533C32" w:rsidRDefault="000260B1" w:rsidP="000260B1"/>
    <w:p w14:paraId="54F9FDD3" w14:textId="77777777" w:rsidR="000260B1" w:rsidRPr="00533C32" w:rsidRDefault="000260B1" w:rsidP="000260B1">
      <w:pPr>
        <w:pStyle w:val="TH"/>
        <w:outlineLvl w:val="0"/>
      </w:pPr>
      <w:r w:rsidRPr="00533C32">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0260B1" w:rsidRPr="009C5B90" w14:paraId="3B236044"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58B5B0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30BB9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988C35"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47A19F" w14:textId="77777777" w:rsidR="000260B1" w:rsidRPr="009C5B90" w:rsidRDefault="000260B1" w:rsidP="007C64A8">
            <w:pPr>
              <w:pStyle w:val="TAH"/>
              <w:rPr>
                <w:lang w:val="en-US"/>
              </w:rPr>
            </w:pPr>
            <w:r w:rsidRPr="009C5B90">
              <w:rPr>
                <w:lang w:val="en-US"/>
              </w:rPr>
              <w:t>Response</w:t>
            </w:r>
          </w:p>
          <w:p w14:paraId="50103ED5"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A4744B4" w14:textId="77777777" w:rsidR="000260B1" w:rsidRPr="009C5B90" w:rsidRDefault="000260B1" w:rsidP="007C64A8">
            <w:pPr>
              <w:pStyle w:val="TAH"/>
              <w:rPr>
                <w:lang w:val="en-US"/>
              </w:rPr>
            </w:pPr>
            <w:r w:rsidRPr="009C5B90">
              <w:rPr>
                <w:lang w:val="en-US"/>
              </w:rPr>
              <w:t>Description</w:t>
            </w:r>
          </w:p>
        </w:tc>
      </w:tr>
      <w:tr w:rsidR="000260B1" w:rsidRPr="009C5B90" w14:paraId="13ABDCB1"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730F75B"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8E320F"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230E50"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9E8FAFD"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9F19348" w14:textId="77777777" w:rsidR="000260B1" w:rsidRPr="009C5B90" w:rsidRDefault="000260B1" w:rsidP="007C64A8">
            <w:pPr>
              <w:pStyle w:val="TAL"/>
              <w:rPr>
                <w:lang w:val="en-US"/>
              </w:rPr>
            </w:pPr>
            <w:r w:rsidRPr="009C5B90">
              <w:rPr>
                <w:lang w:val="en-US"/>
              </w:rPr>
              <w:t>Upon successful update of this resource, an empty response body shall be returned.</w:t>
            </w:r>
          </w:p>
        </w:tc>
      </w:tr>
      <w:tr w:rsidR="000260B1" w:rsidRPr="009C5B90" w14:paraId="2AF26BB2"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433E3A3B" w14:textId="77777777" w:rsidR="000260B1" w:rsidRPr="009C5B90" w:rsidRDefault="000260B1" w:rsidP="007C64A8">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54CD1A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F140D46" w14:textId="77777777" w:rsidR="000260B1" w:rsidRPr="009C5B90" w:rsidRDefault="000260B1" w:rsidP="007C64A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F4DF7D8"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5D29E2E6" w14:textId="77777777" w:rsidR="000260B1" w:rsidRPr="009C5B90" w:rsidRDefault="000260B1" w:rsidP="007C64A8">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0260B1" w:rsidRPr="009C5B90" w14:paraId="59E917B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1A52D9"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5E407D62" w14:textId="77777777" w:rsidR="000260B1" w:rsidRPr="00533C32" w:rsidRDefault="000260B1" w:rsidP="000260B1">
      <w:pPr>
        <w:rPr>
          <w:lang w:eastAsia="zh-CN"/>
        </w:rPr>
      </w:pPr>
    </w:p>
    <w:p w14:paraId="6B16FCA1" w14:textId="77777777" w:rsidR="000260B1" w:rsidRPr="00533C32" w:rsidRDefault="000260B1" w:rsidP="000260B1">
      <w:pPr>
        <w:pStyle w:val="Heading5"/>
      </w:pPr>
      <w:bookmarkStart w:id="1514" w:name="_Toc106616458"/>
      <w:bookmarkStart w:id="1515" w:name="_Toc122101154"/>
      <w:bookmarkStart w:id="1516" w:name="_Toc161910717"/>
      <w:r>
        <w:t>5.2.19C</w:t>
      </w:r>
      <w:r w:rsidRPr="00533C32">
        <w:t>.3.2</w:t>
      </w:r>
      <w:r w:rsidRPr="00533C32">
        <w:tab/>
        <w:t>DELETE</w:t>
      </w:r>
      <w:bookmarkEnd w:id="1514"/>
      <w:bookmarkEnd w:id="1515"/>
      <w:bookmarkEnd w:id="1516"/>
    </w:p>
    <w:p w14:paraId="6BE69922" w14:textId="77777777" w:rsidR="000260B1" w:rsidRPr="00533C32" w:rsidRDefault="000260B1" w:rsidP="000260B1">
      <w:r w:rsidRPr="00533C32">
        <w:t xml:space="preserve">This method shall support the URI query parameters specified in table </w:t>
      </w:r>
      <w:r>
        <w:t>5.2.19C</w:t>
      </w:r>
      <w:r w:rsidRPr="00533C32">
        <w:t>.3.2-1.</w:t>
      </w:r>
    </w:p>
    <w:p w14:paraId="088D95E1" w14:textId="77777777" w:rsidR="000260B1" w:rsidRPr="00533C32" w:rsidRDefault="000260B1" w:rsidP="000260B1">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C3B6D3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BB9B33"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3DD1C9"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A5F93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55993A"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E42A67" w14:textId="77777777" w:rsidR="000260B1" w:rsidRPr="009C5B90" w:rsidRDefault="000260B1" w:rsidP="007C64A8">
            <w:pPr>
              <w:pStyle w:val="TAH"/>
              <w:rPr>
                <w:lang w:val="en-US"/>
              </w:rPr>
            </w:pPr>
            <w:r w:rsidRPr="009C5B90">
              <w:rPr>
                <w:lang w:val="en-US"/>
              </w:rPr>
              <w:t>Description</w:t>
            </w:r>
          </w:p>
        </w:tc>
      </w:tr>
      <w:tr w:rsidR="000260B1" w:rsidRPr="009C5B90" w14:paraId="1AB2FB3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D98883"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A56CB0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EB6AECC"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15C7BE3"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4097AA6" w14:textId="77777777" w:rsidR="000260B1" w:rsidRPr="009C5B90" w:rsidRDefault="000260B1" w:rsidP="007C64A8">
            <w:pPr>
              <w:pStyle w:val="TAL"/>
              <w:rPr>
                <w:lang w:val="en-US"/>
              </w:rPr>
            </w:pPr>
          </w:p>
        </w:tc>
      </w:tr>
    </w:tbl>
    <w:p w14:paraId="5F5C1657" w14:textId="77777777" w:rsidR="000260B1" w:rsidRPr="00533C32" w:rsidRDefault="000260B1" w:rsidP="000260B1"/>
    <w:p w14:paraId="6AD1EBA2" w14:textId="77777777" w:rsidR="000260B1" w:rsidRPr="00533C32" w:rsidRDefault="000260B1" w:rsidP="000260B1">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12499280" w14:textId="77777777" w:rsidR="000260B1" w:rsidRPr="00533C32" w:rsidRDefault="000260B1" w:rsidP="000260B1">
      <w:pPr>
        <w:pStyle w:val="TH"/>
        <w:outlineLvl w:val="0"/>
      </w:pPr>
      <w:r w:rsidRPr="00533C32">
        <w:lastRenderedPageBreak/>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A00702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85FAA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EE0E2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A178BC"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A18F3B" w14:textId="77777777" w:rsidR="000260B1" w:rsidRPr="009C5B90" w:rsidRDefault="000260B1" w:rsidP="007C64A8">
            <w:pPr>
              <w:pStyle w:val="TAH"/>
              <w:rPr>
                <w:lang w:val="en-US"/>
              </w:rPr>
            </w:pPr>
            <w:r w:rsidRPr="009C5B90">
              <w:rPr>
                <w:lang w:val="en-US"/>
              </w:rPr>
              <w:t>Description</w:t>
            </w:r>
          </w:p>
        </w:tc>
      </w:tr>
      <w:tr w:rsidR="000260B1" w:rsidRPr="009C5B90" w14:paraId="30258AE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A3D1D"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86751EF"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EBF13D8"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3690D06" w14:textId="77777777" w:rsidR="000260B1" w:rsidRPr="009C5B90" w:rsidRDefault="000260B1" w:rsidP="007C64A8">
            <w:pPr>
              <w:pStyle w:val="TAL"/>
              <w:rPr>
                <w:lang w:val="en-US"/>
              </w:rPr>
            </w:pPr>
          </w:p>
        </w:tc>
      </w:tr>
    </w:tbl>
    <w:p w14:paraId="2B4F8795" w14:textId="77777777" w:rsidR="000260B1" w:rsidRPr="00533C32" w:rsidRDefault="000260B1" w:rsidP="000260B1"/>
    <w:p w14:paraId="25111EAC" w14:textId="77777777" w:rsidR="000260B1" w:rsidRPr="00533C32" w:rsidRDefault="000260B1" w:rsidP="000260B1">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E7049B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D26129"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E62FF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CB214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84EA7" w14:textId="77777777" w:rsidR="000260B1" w:rsidRPr="009C5B90" w:rsidRDefault="000260B1" w:rsidP="007C64A8">
            <w:pPr>
              <w:pStyle w:val="TAH"/>
              <w:rPr>
                <w:lang w:val="en-US"/>
              </w:rPr>
            </w:pPr>
            <w:r w:rsidRPr="009C5B90">
              <w:rPr>
                <w:lang w:val="en-US"/>
              </w:rPr>
              <w:t>Response</w:t>
            </w:r>
          </w:p>
          <w:p w14:paraId="407E167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2FA240" w14:textId="77777777" w:rsidR="000260B1" w:rsidRPr="009C5B90" w:rsidRDefault="000260B1" w:rsidP="007C64A8">
            <w:pPr>
              <w:pStyle w:val="TAH"/>
              <w:rPr>
                <w:lang w:val="en-US"/>
              </w:rPr>
            </w:pPr>
            <w:r w:rsidRPr="009C5B90">
              <w:rPr>
                <w:lang w:val="en-US"/>
              </w:rPr>
              <w:t>Description</w:t>
            </w:r>
          </w:p>
        </w:tc>
      </w:tr>
      <w:tr w:rsidR="000260B1" w:rsidRPr="009C5B90" w14:paraId="714A8AB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4C9C55B"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BA50AE7"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5A00766"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48B8D6"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E7A8FC"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F7C3DAD"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3B846AD"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C570617" w14:textId="77777777" w:rsidR="000260B1" w:rsidRPr="00533C32" w:rsidRDefault="000260B1" w:rsidP="000260B1"/>
    <w:p w14:paraId="71917DF0" w14:textId="77777777" w:rsidR="000260B1" w:rsidRPr="00533C32" w:rsidRDefault="000260B1" w:rsidP="000260B1">
      <w:pPr>
        <w:pStyle w:val="Heading5"/>
      </w:pPr>
      <w:bookmarkStart w:id="1517" w:name="_Toc106616459"/>
      <w:bookmarkStart w:id="1518" w:name="_Toc122101155"/>
      <w:bookmarkStart w:id="1519" w:name="_Toc161910718"/>
      <w:r>
        <w:t>5.2.19C</w:t>
      </w:r>
      <w:r w:rsidRPr="00533C32">
        <w:t>.3.</w:t>
      </w:r>
      <w:r w:rsidRPr="00533C32">
        <w:rPr>
          <w:lang w:val="de-DE"/>
        </w:rPr>
        <w:t>3</w:t>
      </w:r>
      <w:r w:rsidRPr="00533C32">
        <w:tab/>
      </w:r>
      <w:r w:rsidRPr="00533C32">
        <w:rPr>
          <w:lang w:val="de-DE"/>
        </w:rPr>
        <w:t>GET</w:t>
      </w:r>
      <w:bookmarkEnd w:id="1517"/>
      <w:bookmarkEnd w:id="1518"/>
      <w:bookmarkEnd w:id="1519"/>
    </w:p>
    <w:p w14:paraId="75995B5E" w14:textId="77777777" w:rsidR="000260B1" w:rsidRPr="00533C32" w:rsidRDefault="000260B1" w:rsidP="000260B1">
      <w:r w:rsidRPr="00533C32">
        <w:t xml:space="preserve">This method shall support the URI query parameters specified in table </w:t>
      </w:r>
      <w:r>
        <w:t>5.2.19C</w:t>
      </w:r>
      <w:r w:rsidRPr="00533C32">
        <w:t>.3.3-1.</w:t>
      </w:r>
    </w:p>
    <w:p w14:paraId="175316AB" w14:textId="77777777" w:rsidR="000260B1" w:rsidRPr="00533C32" w:rsidRDefault="000260B1" w:rsidP="000260B1">
      <w:pPr>
        <w:pStyle w:val="TH"/>
        <w:outlineLvl w:val="0"/>
      </w:pPr>
      <w:r w:rsidRPr="00533C32">
        <w:t xml:space="preserve">Table </w:t>
      </w:r>
      <w:r>
        <w:t>5.2.19C</w:t>
      </w:r>
      <w:r w:rsidRPr="00533C32">
        <w:t>.3.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D8FF2A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9958CA"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F01FD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024882"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A46F0E"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453F08" w14:textId="77777777" w:rsidR="000260B1" w:rsidRPr="009C5B90" w:rsidRDefault="000260B1" w:rsidP="007C64A8">
            <w:pPr>
              <w:pStyle w:val="TAH"/>
              <w:rPr>
                <w:lang w:val="en-US"/>
              </w:rPr>
            </w:pPr>
            <w:r w:rsidRPr="009C5B90">
              <w:rPr>
                <w:lang w:val="en-US"/>
              </w:rPr>
              <w:t>Description</w:t>
            </w:r>
          </w:p>
        </w:tc>
      </w:tr>
      <w:tr w:rsidR="000260B1" w:rsidRPr="009C5B90" w14:paraId="1410E80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5D5F05"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2EE93"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575A3D"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E2DB205"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A135E2E" w14:textId="77777777" w:rsidR="000260B1" w:rsidRPr="009C5B90" w:rsidRDefault="000260B1" w:rsidP="007C64A8">
            <w:pPr>
              <w:pStyle w:val="TAL"/>
              <w:rPr>
                <w:lang w:val="en-US"/>
              </w:rPr>
            </w:pPr>
          </w:p>
        </w:tc>
      </w:tr>
    </w:tbl>
    <w:p w14:paraId="67A100F2" w14:textId="77777777" w:rsidR="000260B1" w:rsidRPr="00533C32" w:rsidRDefault="000260B1" w:rsidP="000260B1"/>
    <w:p w14:paraId="26AE1F8E" w14:textId="77777777" w:rsidR="000260B1" w:rsidRPr="00533C32" w:rsidRDefault="000260B1" w:rsidP="000260B1">
      <w:r w:rsidRPr="00533C32">
        <w:t xml:space="preserve">This method shall support the request data structures specified in table </w:t>
      </w:r>
      <w:r>
        <w:t>5.2.19C</w:t>
      </w:r>
      <w:r w:rsidRPr="00533C32">
        <w:t>.3.3-2 and the response data structure and response codes specified in table 5.2.31.3.3-3.</w:t>
      </w:r>
    </w:p>
    <w:p w14:paraId="00FD43AF" w14:textId="77777777" w:rsidR="000260B1" w:rsidRPr="00533C32" w:rsidRDefault="000260B1" w:rsidP="000260B1">
      <w:pPr>
        <w:pStyle w:val="TH"/>
        <w:outlineLvl w:val="0"/>
      </w:pPr>
      <w:r w:rsidRPr="00533C32">
        <w:t xml:space="preserve">Table </w:t>
      </w:r>
      <w:r>
        <w:t>5.2.19C</w:t>
      </w:r>
      <w:r w:rsidRPr="00533C32">
        <w:t>.3.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5704FAC"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1A53C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0D1D3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77CA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E4BE97" w14:textId="77777777" w:rsidR="000260B1" w:rsidRPr="009C5B90" w:rsidRDefault="000260B1" w:rsidP="007C64A8">
            <w:pPr>
              <w:pStyle w:val="TAH"/>
              <w:rPr>
                <w:lang w:val="en-US"/>
              </w:rPr>
            </w:pPr>
            <w:r w:rsidRPr="009C5B90">
              <w:rPr>
                <w:lang w:val="en-US"/>
              </w:rPr>
              <w:t>Description</w:t>
            </w:r>
          </w:p>
        </w:tc>
      </w:tr>
      <w:tr w:rsidR="000260B1" w:rsidRPr="009C5B90" w14:paraId="197C684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AD5AF2"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586E3B0"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2D98E6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382F54" w14:textId="77777777" w:rsidR="000260B1" w:rsidRPr="009C5B90" w:rsidRDefault="000260B1" w:rsidP="007C64A8">
            <w:pPr>
              <w:pStyle w:val="TAL"/>
              <w:rPr>
                <w:lang w:val="en-US"/>
              </w:rPr>
            </w:pPr>
          </w:p>
        </w:tc>
      </w:tr>
    </w:tbl>
    <w:p w14:paraId="54BA5A6B" w14:textId="77777777" w:rsidR="000260B1" w:rsidRPr="00533C32" w:rsidRDefault="000260B1" w:rsidP="000260B1"/>
    <w:p w14:paraId="0C2B8BCC" w14:textId="77777777" w:rsidR="000260B1" w:rsidRPr="00533C32" w:rsidRDefault="000260B1" w:rsidP="000260B1">
      <w:pPr>
        <w:pStyle w:val="TH"/>
        <w:outlineLvl w:val="0"/>
      </w:pPr>
      <w:r w:rsidRPr="00533C32">
        <w:t xml:space="preserve">Table </w:t>
      </w:r>
      <w:r>
        <w:t>5.2.19C</w:t>
      </w:r>
      <w:r w:rsidRPr="00533C32">
        <w:t>.3.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0260B1" w:rsidRPr="009C5B90" w14:paraId="765FD73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9ECB2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FE574C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BE0B2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5BF941E" w14:textId="77777777" w:rsidR="000260B1" w:rsidRPr="009C5B90" w:rsidRDefault="000260B1" w:rsidP="007C64A8">
            <w:pPr>
              <w:pStyle w:val="TAH"/>
              <w:rPr>
                <w:lang w:val="en-US"/>
              </w:rPr>
            </w:pPr>
            <w:r w:rsidRPr="009C5B90">
              <w:rPr>
                <w:lang w:val="en-US"/>
              </w:rPr>
              <w:t>Response</w:t>
            </w:r>
          </w:p>
          <w:p w14:paraId="21A2036A"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69BC0B" w14:textId="77777777" w:rsidR="000260B1" w:rsidRPr="009C5B90" w:rsidRDefault="000260B1" w:rsidP="007C64A8">
            <w:pPr>
              <w:pStyle w:val="TAH"/>
              <w:rPr>
                <w:lang w:val="en-US"/>
              </w:rPr>
            </w:pPr>
            <w:r w:rsidRPr="009C5B90">
              <w:rPr>
                <w:lang w:val="en-US"/>
              </w:rPr>
              <w:t>Description</w:t>
            </w:r>
          </w:p>
        </w:tc>
      </w:tr>
      <w:tr w:rsidR="000260B1" w:rsidRPr="009C5B90" w14:paraId="2090763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D08EC1" w14:textId="77777777" w:rsidR="000260B1" w:rsidRPr="009C5B90" w:rsidRDefault="000260B1" w:rsidP="007C64A8">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D01756E"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C02C557" w14:textId="77777777" w:rsidR="000260B1" w:rsidRPr="009C5B90" w:rsidRDefault="000260B1" w:rsidP="007C64A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1598648"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812C62" w14:textId="77777777" w:rsidR="000260B1" w:rsidRPr="009C5B90" w:rsidRDefault="000260B1" w:rsidP="007C64A8">
            <w:pPr>
              <w:pStyle w:val="TAL"/>
              <w:rPr>
                <w:lang w:val="en-US"/>
              </w:rPr>
            </w:pPr>
            <w:r w:rsidRPr="009C5B90">
              <w:rPr>
                <w:lang w:val="en-US"/>
              </w:rPr>
              <w:t>Upon success, a response body containing AMF Subscription Infos shall be returned.</w:t>
            </w:r>
          </w:p>
        </w:tc>
      </w:tr>
      <w:tr w:rsidR="000260B1" w:rsidRPr="009C5B90" w14:paraId="6C4AC7C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148BF9"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0BDF85A6" w14:textId="77777777" w:rsidR="000260B1" w:rsidRPr="00533C32" w:rsidRDefault="000260B1" w:rsidP="000260B1"/>
    <w:p w14:paraId="1916EF20" w14:textId="77777777" w:rsidR="000260B1" w:rsidRPr="00533C32" w:rsidRDefault="000260B1" w:rsidP="000260B1">
      <w:pPr>
        <w:pStyle w:val="Heading5"/>
      </w:pPr>
      <w:bookmarkStart w:id="1520" w:name="_Toc106616460"/>
      <w:bookmarkStart w:id="1521" w:name="_Toc122101156"/>
      <w:bookmarkStart w:id="1522" w:name="_Toc161910719"/>
      <w:r w:rsidRPr="00533C32">
        <w:t>5.2.31.3.</w:t>
      </w:r>
      <w:r w:rsidRPr="00533C32">
        <w:rPr>
          <w:lang w:val="de-DE"/>
        </w:rPr>
        <w:t>4</w:t>
      </w:r>
      <w:r w:rsidRPr="00533C32">
        <w:tab/>
        <w:t>PATCH</w:t>
      </w:r>
      <w:bookmarkEnd w:id="1520"/>
      <w:bookmarkEnd w:id="1521"/>
      <w:bookmarkEnd w:id="1522"/>
    </w:p>
    <w:p w14:paraId="1FE04C7C" w14:textId="77777777" w:rsidR="000260B1" w:rsidRPr="00533C32" w:rsidRDefault="000260B1" w:rsidP="000260B1">
      <w:pPr>
        <w:rPr>
          <w:lang w:eastAsia="zh-CN"/>
        </w:rPr>
      </w:pPr>
      <w:r w:rsidRPr="00533C32">
        <w:rPr>
          <w:lang w:eastAsia="zh-CN"/>
        </w:rPr>
        <w:t>This method is used to modify the AMF subscription Infos in the UDR.</w:t>
      </w:r>
    </w:p>
    <w:p w14:paraId="7AE2EAD0" w14:textId="77777777" w:rsidR="000260B1" w:rsidRPr="00533C32" w:rsidRDefault="000260B1" w:rsidP="000260B1">
      <w:r w:rsidRPr="00533C32">
        <w:t xml:space="preserve">This method shall support the URI query parameters specified in table </w:t>
      </w:r>
      <w:r>
        <w:t>5.2.19C</w:t>
      </w:r>
      <w:r w:rsidRPr="00533C32">
        <w:t>.3.4-1.</w:t>
      </w:r>
    </w:p>
    <w:p w14:paraId="6E572F7C" w14:textId="77777777" w:rsidR="000260B1" w:rsidRPr="00533C32" w:rsidRDefault="000260B1" w:rsidP="000260B1">
      <w:pPr>
        <w:pStyle w:val="TH"/>
        <w:outlineLvl w:val="0"/>
      </w:pPr>
      <w:r w:rsidRPr="00533C32">
        <w:t xml:space="preserve">Table </w:t>
      </w:r>
      <w:r>
        <w:t>5.2.19C</w:t>
      </w:r>
      <w:r w:rsidRPr="00533C32">
        <w:t>.3.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4A4611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C5A70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6731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9928B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BCEB7F"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A3453E" w14:textId="77777777" w:rsidR="000260B1" w:rsidRPr="009C5B90" w:rsidRDefault="000260B1" w:rsidP="007C64A8">
            <w:pPr>
              <w:pStyle w:val="TAH"/>
              <w:rPr>
                <w:lang w:val="en-US"/>
              </w:rPr>
            </w:pPr>
            <w:r w:rsidRPr="009C5B90">
              <w:rPr>
                <w:lang w:val="en-US"/>
              </w:rPr>
              <w:t>Description</w:t>
            </w:r>
          </w:p>
        </w:tc>
      </w:tr>
      <w:tr w:rsidR="000260B1" w:rsidRPr="009C5B90" w14:paraId="50456B7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2EB702"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82F8BE9"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3174EB9"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033EA53"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2B120D5" w14:textId="7837996B"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12377C49" w14:textId="77777777" w:rsidR="000260B1" w:rsidRPr="00533C32" w:rsidRDefault="000260B1" w:rsidP="000260B1">
      <w:pPr>
        <w:pStyle w:val="Guidance"/>
      </w:pPr>
    </w:p>
    <w:p w14:paraId="75A7B2C4" w14:textId="77777777" w:rsidR="000260B1" w:rsidRPr="00533C32" w:rsidRDefault="000260B1" w:rsidP="000260B1">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3D81F686" w14:textId="77777777" w:rsidR="000260B1" w:rsidRPr="00533C32" w:rsidRDefault="000260B1" w:rsidP="000260B1">
      <w:pPr>
        <w:pStyle w:val="TH"/>
        <w:outlineLvl w:val="0"/>
      </w:pPr>
      <w:r w:rsidRPr="00533C32">
        <w:t xml:space="preserve">Table </w:t>
      </w:r>
      <w:r>
        <w:t>5.2.19C</w:t>
      </w:r>
      <w:r w:rsidRPr="00533C32">
        <w:t>.3.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C4E053B"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DB4D1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2A5AF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F0216C"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3F23D2" w14:textId="77777777" w:rsidR="000260B1" w:rsidRPr="009C5B90" w:rsidRDefault="000260B1" w:rsidP="007C64A8">
            <w:pPr>
              <w:pStyle w:val="TAH"/>
              <w:rPr>
                <w:lang w:val="en-US"/>
              </w:rPr>
            </w:pPr>
            <w:r w:rsidRPr="009C5B90">
              <w:rPr>
                <w:lang w:val="en-US"/>
              </w:rPr>
              <w:t>Description</w:t>
            </w:r>
          </w:p>
        </w:tc>
      </w:tr>
      <w:tr w:rsidR="000260B1" w:rsidRPr="009C5B90" w14:paraId="00F70D6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82B8F63"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A289277"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187E6B4"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5AA4A73"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20CABFE7" w14:textId="77777777" w:rsidR="000260B1" w:rsidRPr="00533C32" w:rsidRDefault="000260B1" w:rsidP="000260B1"/>
    <w:p w14:paraId="1D30C854" w14:textId="77777777" w:rsidR="000260B1" w:rsidRPr="00533C32" w:rsidRDefault="000260B1" w:rsidP="000260B1">
      <w:pPr>
        <w:pStyle w:val="TH"/>
        <w:outlineLvl w:val="0"/>
      </w:pPr>
      <w:r w:rsidRPr="00533C32">
        <w:lastRenderedPageBreak/>
        <w:t xml:space="preserve">Table </w:t>
      </w:r>
      <w:r>
        <w:t>5.2.19C</w:t>
      </w:r>
      <w:r w:rsidRPr="00533C32">
        <w:t>.3.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7B464CFF"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382017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7F043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D27DD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32673D" w14:textId="77777777" w:rsidR="000260B1" w:rsidRPr="009C5B90" w:rsidRDefault="000260B1" w:rsidP="007C64A8">
            <w:pPr>
              <w:pStyle w:val="TAH"/>
              <w:rPr>
                <w:lang w:val="en-US"/>
              </w:rPr>
            </w:pPr>
            <w:r w:rsidRPr="009C5B90">
              <w:rPr>
                <w:lang w:val="en-US"/>
              </w:rPr>
              <w:t>Response</w:t>
            </w:r>
          </w:p>
          <w:p w14:paraId="42AF699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72F5A3" w14:textId="77777777" w:rsidR="000260B1" w:rsidRPr="009C5B90" w:rsidRDefault="000260B1" w:rsidP="007C64A8">
            <w:pPr>
              <w:pStyle w:val="TAH"/>
              <w:rPr>
                <w:lang w:val="en-US"/>
              </w:rPr>
            </w:pPr>
            <w:r w:rsidRPr="009C5B90">
              <w:rPr>
                <w:lang w:val="en-US"/>
              </w:rPr>
              <w:t>Description</w:t>
            </w:r>
          </w:p>
        </w:tc>
      </w:tr>
      <w:tr w:rsidR="000260B1" w:rsidRPr="009C5B90" w14:paraId="7F67CF96"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04CA39"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9CEC2A6"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C0E4142"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9EA4AA2"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C3DF188"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4A555589"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C939DE2"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61CD29F"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AC910B4"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E92954A"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8763829"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73013E21"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BF3E0A"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BBD43C"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DC9CA08"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1584C48"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373228D" w14:textId="77777777" w:rsidR="000260B1" w:rsidRPr="009C5B90" w:rsidRDefault="000260B1" w:rsidP="007C64A8">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0AA086DF"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1B98010"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47293E5"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B62C1D9" w14:textId="77777777" w:rsidR="000260B1" w:rsidRDefault="000260B1" w:rsidP="000260B1">
      <w:pPr>
        <w:rPr>
          <w:lang w:eastAsia="zh-CN"/>
        </w:rPr>
      </w:pPr>
    </w:p>
    <w:p w14:paraId="26B37B73" w14:textId="77777777" w:rsidR="000260B1" w:rsidRDefault="000260B1" w:rsidP="000260B1">
      <w:pPr>
        <w:pStyle w:val="Heading3"/>
      </w:pPr>
      <w:bookmarkStart w:id="1523" w:name="_Toc106616461"/>
      <w:bookmarkStart w:id="1524" w:name="_Toc122101157"/>
      <w:bookmarkStart w:id="1525" w:name="_Toc161910720"/>
      <w:r>
        <w:t>5.2.19D</w:t>
      </w:r>
      <w:r>
        <w:tab/>
        <w:t>Resource: SmfGroup</w:t>
      </w:r>
      <w:r>
        <w:rPr>
          <w:lang w:val="de-DE"/>
        </w:rPr>
        <w:t>SubscriptionInfo</w:t>
      </w:r>
      <w:bookmarkEnd w:id="1523"/>
      <w:bookmarkEnd w:id="1524"/>
      <w:bookmarkEnd w:id="1525"/>
    </w:p>
    <w:p w14:paraId="4E93A78B" w14:textId="77777777" w:rsidR="000260B1" w:rsidRDefault="000260B1" w:rsidP="000260B1">
      <w:pPr>
        <w:pStyle w:val="Heading4"/>
      </w:pPr>
      <w:bookmarkStart w:id="1526" w:name="_Toc106616462"/>
      <w:bookmarkStart w:id="1527" w:name="_Toc122101158"/>
      <w:bookmarkStart w:id="1528" w:name="_Toc161910721"/>
      <w:r>
        <w:t>5.2.19D.1</w:t>
      </w:r>
      <w:r>
        <w:tab/>
        <w:t>Description</w:t>
      </w:r>
      <w:bookmarkEnd w:id="1526"/>
      <w:bookmarkEnd w:id="1527"/>
      <w:bookmarkEnd w:id="1528"/>
    </w:p>
    <w:p w14:paraId="118F6540" w14:textId="77777777" w:rsidR="000260B1" w:rsidRDefault="000260B1" w:rsidP="000260B1">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452C155A"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473BF403" w14:textId="77777777" w:rsidR="000260B1" w:rsidRDefault="000260B1" w:rsidP="000260B1">
      <w:pPr>
        <w:pStyle w:val="Heading4"/>
      </w:pPr>
      <w:bookmarkStart w:id="1529" w:name="_Toc106616463"/>
      <w:bookmarkStart w:id="1530" w:name="_Toc122101159"/>
      <w:bookmarkStart w:id="1531" w:name="_Toc161910722"/>
      <w:r>
        <w:t>5.2.19D.2</w:t>
      </w:r>
      <w:r>
        <w:tab/>
        <w:t>Resource Definition</w:t>
      </w:r>
      <w:bookmarkEnd w:id="1529"/>
      <w:bookmarkEnd w:id="1530"/>
      <w:bookmarkEnd w:id="1531"/>
    </w:p>
    <w:p w14:paraId="620CFA85" w14:textId="77777777" w:rsidR="000260B1" w:rsidRDefault="000260B1" w:rsidP="000260B1">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26F39B95" w14:textId="77777777" w:rsidR="000260B1" w:rsidRDefault="000260B1" w:rsidP="000260B1">
      <w:pPr>
        <w:rPr>
          <w:rFonts w:ascii="Arial" w:hAnsi="Arial" w:cs="Arial"/>
        </w:rPr>
      </w:pPr>
      <w:r>
        <w:t>This resource shall support the resource URI variables defined in table 5.2.19D.2-1</w:t>
      </w:r>
      <w:r>
        <w:rPr>
          <w:rFonts w:ascii="Arial" w:hAnsi="Arial" w:cs="Arial"/>
        </w:rPr>
        <w:t>.</w:t>
      </w:r>
    </w:p>
    <w:p w14:paraId="6AA45FBE" w14:textId="77777777" w:rsidR="000260B1" w:rsidRDefault="000260B1" w:rsidP="000260B1">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72B3D5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EF9FA34"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00723D" w14:textId="77777777" w:rsidR="000260B1" w:rsidRPr="009C5B90" w:rsidRDefault="000260B1" w:rsidP="007C64A8">
            <w:pPr>
              <w:pStyle w:val="TAH"/>
              <w:rPr>
                <w:lang w:val="en-US"/>
              </w:rPr>
            </w:pPr>
            <w:r w:rsidRPr="009C5B90">
              <w:rPr>
                <w:lang w:val="en-US"/>
              </w:rPr>
              <w:t>Definition</w:t>
            </w:r>
          </w:p>
        </w:tc>
      </w:tr>
      <w:tr w:rsidR="000260B1" w:rsidRPr="009C5B90" w14:paraId="46A8003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DE0343"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2FD917"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1C98FF8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1D85BE" w14:textId="77777777" w:rsidR="000260B1" w:rsidRPr="009C5B90" w:rsidRDefault="000260B1" w:rsidP="007C64A8">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A095A1" w14:textId="77777777" w:rsidR="000260B1" w:rsidRPr="009C5B90" w:rsidRDefault="000260B1" w:rsidP="007C64A8">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0260B1" w:rsidRPr="009C5B90" w14:paraId="3128290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8FC72B"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AD89065" w14:textId="77777777" w:rsidR="000260B1" w:rsidRPr="009C5B90" w:rsidRDefault="000260B1" w:rsidP="007C64A8">
            <w:pPr>
              <w:pStyle w:val="TAL"/>
              <w:rPr>
                <w:lang w:val="en-US"/>
              </w:rPr>
            </w:pPr>
            <w:r w:rsidRPr="009C5B90">
              <w:rPr>
                <w:lang w:val="en-US"/>
              </w:rPr>
              <w:t>Identifier of the subscription (allocated by the UDR)</w:t>
            </w:r>
          </w:p>
        </w:tc>
      </w:tr>
    </w:tbl>
    <w:p w14:paraId="6CBA4C60" w14:textId="77777777" w:rsidR="000260B1" w:rsidRDefault="000260B1" w:rsidP="000260B1"/>
    <w:p w14:paraId="4210FB7B" w14:textId="77777777" w:rsidR="000260B1" w:rsidRDefault="000260B1" w:rsidP="000260B1">
      <w:pPr>
        <w:pStyle w:val="Heading4"/>
      </w:pPr>
      <w:bookmarkStart w:id="1532" w:name="_Toc106616464"/>
      <w:bookmarkStart w:id="1533" w:name="_Toc122101160"/>
      <w:bookmarkStart w:id="1534" w:name="_Toc161910723"/>
      <w:r>
        <w:t>5.2.19D.3</w:t>
      </w:r>
      <w:r>
        <w:tab/>
        <w:t>Resource Standard Methods</w:t>
      </w:r>
      <w:bookmarkEnd w:id="1532"/>
      <w:bookmarkEnd w:id="1533"/>
      <w:bookmarkEnd w:id="1534"/>
    </w:p>
    <w:p w14:paraId="208C7A39" w14:textId="77777777" w:rsidR="000260B1" w:rsidRDefault="000260B1" w:rsidP="000260B1">
      <w:pPr>
        <w:pStyle w:val="Heading5"/>
      </w:pPr>
      <w:bookmarkStart w:id="1535" w:name="_Toc106616465"/>
      <w:bookmarkStart w:id="1536" w:name="_Toc122101161"/>
      <w:bookmarkStart w:id="1537" w:name="_Toc161910724"/>
      <w:r>
        <w:t>5.2.19D.3.1</w:t>
      </w:r>
      <w:r>
        <w:tab/>
        <w:t>PUT</w:t>
      </w:r>
      <w:bookmarkEnd w:id="1535"/>
      <w:bookmarkEnd w:id="1536"/>
      <w:bookmarkEnd w:id="1537"/>
    </w:p>
    <w:p w14:paraId="48399CB2" w14:textId="77777777" w:rsidR="000260B1" w:rsidRDefault="000260B1" w:rsidP="000260B1">
      <w:r>
        <w:t>This method shall support the URI query parameters specified in table 5.2.19D.3.1-1.</w:t>
      </w:r>
    </w:p>
    <w:p w14:paraId="653D3726" w14:textId="77777777" w:rsidR="000260B1" w:rsidRDefault="000260B1" w:rsidP="000260B1">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32DA0A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9888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77166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A26CC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3379C4"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D31086" w14:textId="77777777" w:rsidR="000260B1" w:rsidRPr="009C5B90" w:rsidRDefault="000260B1" w:rsidP="007C64A8">
            <w:pPr>
              <w:pStyle w:val="TAH"/>
              <w:rPr>
                <w:lang w:val="en-US"/>
              </w:rPr>
            </w:pPr>
            <w:r w:rsidRPr="009C5B90">
              <w:rPr>
                <w:lang w:val="en-US"/>
              </w:rPr>
              <w:t>Description</w:t>
            </w:r>
          </w:p>
        </w:tc>
      </w:tr>
      <w:tr w:rsidR="000260B1" w:rsidRPr="009C5B90" w14:paraId="67D835A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77D997"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E349E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297DB4B"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6C4B00C"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2A2BA76" w14:textId="77777777" w:rsidR="000260B1" w:rsidRPr="009C5B90" w:rsidRDefault="000260B1" w:rsidP="007C64A8">
            <w:pPr>
              <w:pStyle w:val="TAL"/>
              <w:rPr>
                <w:lang w:val="en-US"/>
              </w:rPr>
            </w:pPr>
          </w:p>
        </w:tc>
      </w:tr>
    </w:tbl>
    <w:p w14:paraId="6C9034F1" w14:textId="77777777" w:rsidR="000260B1" w:rsidRDefault="000260B1" w:rsidP="000260B1"/>
    <w:p w14:paraId="734BEE7E" w14:textId="77777777" w:rsidR="000260B1" w:rsidRDefault="000260B1" w:rsidP="000260B1">
      <w:r>
        <w:t>This method shall support the request data structures specified in table 5.2.19D.3.1-2 and the response data structures, and response codes specified in table 5.2.19D.3.1-3.</w:t>
      </w:r>
    </w:p>
    <w:p w14:paraId="43095C2C" w14:textId="77777777" w:rsidR="000260B1" w:rsidRDefault="000260B1" w:rsidP="000260B1">
      <w:pPr>
        <w:pStyle w:val="TH"/>
        <w:outlineLvl w:val="0"/>
      </w:pPr>
      <w:r>
        <w:lastRenderedPageBreak/>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C89909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921DC5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0E3BE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1D38B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1624AC" w14:textId="77777777" w:rsidR="000260B1" w:rsidRPr="009C5B90" w:rsidRDefault="000260B1" w:rsidP="007C64A8">
            <w:pPr>
              <w:pStyle w:val="TAH"/>
              <w:rPr>
                <w:lang w:val="en-US"/>
              </w:rPr>
            </w:pPr>
            <w:r w:rsidRPr="009C5B90">
              <w:rPr>
                <w:lang w:val="en-US"/>
              </w:rPr>
              <w:t>Description</w:t>
            </w:r>
          </w:p>
        </w:tc>
      </w:tr>
      <w:tr w:rsidR="000260B1" w:rsidRPr="009C5B90" w14:paraId="7FF7EE9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C8383" w14:textId="77777777" w:rsidR="000260B1" w:rsidRPr="009C5B90" w:rsidRDefault="000260B1" w:rsidP="007C64A8">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7CE28E8"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B0430E8"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AD53250" w14:textId="77777777" w:rsidR="000260B1" w:rsidRPr="009C5B90" w:rsidRDefault="000260B1" w:rsidP="007C64A8">
            <w:pPr>
              <w:pStyle w:val="TAL"/>
              <w:rPr>
                <w:lang w:val="en-US"/>
              </w:rPr>
            </w:pPr>
            <w:r w:rsidRPr="009C5B90">
              <w:rPr>
                <w:lang w:val="en-US"/>
              </w:rPr>
              <w:t xml:space="preserve">SMF subscription info </w:t>
            </w:r>
          </w:p>
        </w:tc>
      </w:tr>
    </w:tbl>
    <w:p w14:paraId="658A0F25" w14:textId="77777777" w:rsidR="000260B1" w:rsidRDefault="000260B1" w:rsidP="000260B1"/>
    <w:p w14:paraId="7C73E012" w14:textId="77777777" w:rsidR="000260B1" w:rsidRDefault="000260B1" w:rsidP="000260B1">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0260B1" w:rsidRPr="009C5B90" w14:paraId="0A59E922"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68066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5C98A30"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C709D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D12BA3" w14:textId="77777777" w:rsidR="000260B1" w:rsidRPr="009C5B90" w:rsidRDefault="000260B1" w:rsidP="007C64A8">
            <w:pPr>
              <w:pStyle w:val="TAH"/>
              <w:rPr>
                <w:lang w:val="en-US"/>
              </w:rPr>
            </w:pPr>
            <w:r w:rsidRPr="009C5B90">
              <w:rPr>
                <w:lang w:val="en-US"/>
              </w:rPr>
              <w:t>Response</w:t>
            </w:r>
          </w:p>
          <w:p w14:paraId="6083DE5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F56614" w14:textId="77777777" w:rsidR="000260B1" w:rsidRPr="009C5B90" w:rsidRDefault="000260B1" w:rsidP="007C64A8">
            <w:pPr>
              <w:pStyle w:val="TAH"/>
              <w:rPr>
                <w:lang w:val="en-US"/>
              </w:rPr>
            </w:pPr>
            <w:r w:rsidRPr="009C5B90">
              <w:rPr>
                <w:lang w:val="en-US"/>
              </w:rPr>
              <w:t>Description</w:t>
            </w:r>
          </w:p>
        </w:tc>
      </w:tr>
      <w:tr w:rsidR="000260B1" w:rsidRPr="009C5B90" w14:paraId="38DE3818"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5164FD"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C1B1E"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EC94C9A"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8C8FC7"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A74AB59" w14:textId="77777777" w:rsidR="000260B1" w:rsidRPr="009C5B90" w:rsidRDefault="000260B1" w:rsidP="007C64A8">
            <w:pPr>
              <w:pStyle w:val="TAL"/>
              <w:rPr>
                <w:lang w:val="en-US"/>
              </w:rPr>
            </w:pPr>
            <w:r w:rsidRPr="009C5B90">
              <w:rPr>
                <w:lang w:val="en-US"/>
              </w:rPr>
              <w:t>Upon successful update of this resource, an empty response body shall be returned.</w:t>
            </w:r>
          </w:p>
        </w:tc>
      </w:tr>
      <w:tr w:rsidR="000260B1" w:rsidRPr="009C5B90" w14:paraId="76C433D6"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401AC47D" w14:textId="77777777" w:rsidR="000260B1" w:rsidRPr="009C5B90" w:rsidRDefault="000260B1" w:rsidP="007C64A8">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5DF0CC18"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9D2A901"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21AA87F9"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62F11A2" w14:textId="77777777" w:rsidR="000260B1" w:rsidRPr="009C5B90" w:rsidRDefault="000260B1" w:rsidP="007C64A8">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0260B1" w:rsidRPr="009C5B90" w14:paraId="527B85A4"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059D97"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67C2D1F9" w14:textId="77777777" w:rsidR="000260B1" w:rsidRDefault="000260B1" w:rsidP="000260B1">
      <w:pPr>
        <w:rPr>
          <w:lang w:eastAsia="zh-CN"/>
        </w:rPr>
      </w:pPr>
    </w:p>
    <w:p w14:paraId="37FE1ECA" w14:textId="77777777" w:rsidR="000260B1" w:rsidRDefault="000260B1" w:rsidP="000260B1">
      <w:pPr>
        <w:pStyle w:val="Heading5"/>
      </w:pPr>
      <w:bookmarkStart w:id="1538" w:name="_Toc106616466"/>
      <w:bookmarkStart w:id="1539" w:name="_Toc122101162"/>
      <w:bookmarkStart w:id="1540" w:name="_Toc161910725"/>
      <w:r>
        <w:t>5.2.19D.3.2</w:t>
      </w:r>
      <w:r>
        <w:tab/>
        <w:t>DELETE</w:t>
      </w:r>
      <w:bookmarkEnd w:id="1538"/>
      <w:bookmarkEnd w:id="1539"/>
      <w:bookmarkEnd w:id="1540"/>
    </w:p>
    <w:p w14:paraId="2AF0035A" w14:textId="77777777" w:rsidR="000260B1" w:rsidRDefault="000260B1" w:rsidP="000260B1">
      <w:r>
        <w:t>This method shall support the URI query parameters specified in table 5.2.19D.3.2-1.</w:t>
      </w:r>
    </w:p>
    <w:p w14:paraId="54BD509C" w14:textId="77777777" w:rsidR="000260B1" w:rsidRDefault="000260B1" w:rsidP="000260B1">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5D819F3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A645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7908A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4D791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2AFDFC"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5E80D7" w14:textId="77777777" w:rsidR="000260B1" w:rsidRPr="009C5B90" w:rsidRDefault="000260B1" w:rsidP="007C64A8">
            <w:pPr>
              <w:pStyle w:val="TAH"/>
              <w:rPr>
                <w:lang w:val="en-US"/>
              </w:rPr>
            </w:pPr>
            <w:r w:rsidRPr="009C5B90">
              <w:rPr>
                <w:lang w:val="en-US"/>
              </w:rPr>
              <w:t>Description</w:t>
            </w:r>
          </w:p>
        </w:tc>
      </w:tr>
      <w:tr w:rsidR="000260B1" w:rsidRPr="009C5B90" w14:paraId="5821C43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C58BB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58D0487"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DF3993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549BB95"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AE0C7C" w14:textId="77777777" w:rsidR="000260B1" w:rsidRPr="009C5B90" w:rsidRDefault="000260B1" w:rsidP="007C64A8">
            <w:pPr>
              <w:pStyle w:val="TAL"/>
              <w:rPr>
                <w:lang w:val="en-US"/>
              </w:rPr>
            </w:pPr>
          </w:p>
        </w:tc>
      </w:tr>
    </w:tbl>
    <w:p w14:paraId="227163A6" w14:textId="77777777" w:rsidR="000260B1" w:rsidRDefault="000260B1" w:rsidP="000260B1"/>
    <w:p w14:paraId="73089FD5" w14:textId="77777777" w:rsidR="000260B1" w:rsidRDefault="000260B1" w:rsidP="000260B1">
      <w:r>
        <w:t>This method shall support the request data structures specified in table 5.2.19D.3.2-2 and the response data structure, and response codes specified in table 5.2.19D.3.2-3.</w:t>
      </w:r>
    </w:p>
    <w:p w14:paraId="2CE8A7FD" w14:textId="77777777" w:rsidR="000260B1" w:rsidRDefault="000260B1" w:rsidP="000260B1">
      <w:pPr>
        <w:pStyle w:val="TH"/>
        <w:outlineLvl w:val="0"/>
      </w:pPr>
      <w:r>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F47AC5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816741"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631A5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F6E4B5"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B0D0D1" w14:textId="77777777" w:rsidR="000260B1" w:rsidRPr="009C5B90" w:rsidRDefault="000260B1" w:rsidP="007C64A8">
            <w:pPr>
              <w:pStyle w:val="TAH"/>
              <w:rPr>
                <w:lang w:val="en-US"/>
              </w:rPr>
            </w:pPr>
            <w:r w:rsidRPr="009C5B90">
              <w:rPr>
                <w:lang w:val="en-US"/>
              </w:rPr>
              <w:t>Description</w:t>
            </w:r>
          </w:p>
        </w:tc>
      </w:tr>
      <w:tr w:rsidR="000260B1" w:rsidRPr="009C5B90" w14:paraId="1196E2B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AAFA85"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59784A"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687CA9"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8327B4" w14:textId="77777777" w:rsidR="000260B1" w:rsidRPr="009C5B90" w:rsidRDefault="000260B1" w:rsidP="007C64A8">
            <w:pPr>
              <w:pStyle w:val="TAL"/>
              <w:rPr>
                <w:lang w:val="en-US"/>
              </w:rPr>
            </w:pPr>
          </w:p>
        </w:tc>
      </w:tr>
    </w:tbl>
    <w:p w14:paraId="6484FE91" w14:textId="77777777" w:rsidR="000260B1" w:rsidRDefault="000260B1" w:rsidP="000260B1"/>
    <w:p w14:paraId="5D26EA53" w14:textId="77777777" w:rsidR="000260B1" w:rsidRDefault="000260B1" w:rsidP="000260B1">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F7A5D0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8505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92ED97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558BAF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095353" w14:textId="77777777" w:rsidR="000260B1" w:rsidRPr="009C5B90" w:rsidRDefault="000260B1" w:rsidP="007C64A8">
            <w:pPr>
              <w:pStyle w:val="TAH"/>
              <w:rPr>
                <w:lang w:val="en-US"/>
              </w:rPr>
            </w:pPr>
            <w:r w:rsidRPr="009C5B90">
              <w:rPr>
                <w:lang w:val="en-US"/>
              </w:rPr>
              <w:t>Response</w:t>
            </w:r>
          </w:p>
          <w:p w14:paraId="58CE5677"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D7FFB9" w14:textId="77777777" w:rsidR="000260B1" w:rsidRPr="009C5B90" w:rsidRDefault="000260B1" w:rsidP="007C64A8">
            <w:pPr>
              <w:pStyle w:val="TAH"/>
              <w:rPr>
                <w:lang w:val="en-US"/>
              </w:rPr>
            </w:pPr>
            <w:r w:rsidRPr="009C5B90">
              <w:rPr>
                <w:lang w:val="en-US"/>
              </w:rPr>
              <w:t>Description</w:t>
            </w:r>
          </w:p>
        </w:tc>
      </w:tr>
      <w:tr w:rsidR="000260B1" w:rsidRPr="009C5B90" w14:paraId="07BB0C8A"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4EF8DB"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4ADCF4F"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F6FD2A"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05B0AA8"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FB46CB4"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0638144F"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DCAF26"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06FC376" w14:textId="77777777" w:rsidR="000260B1" w:rsidRDefault="000260B1" w:rsidP="000260B1"/>
    <w:p w14:paraId="4AAA5883" w14:textId="77777777" w:rsidR="000260B1" w:rsidRDefault="000260B1" w:rsidP="000260B1">
      <w:pPr>
        <w:pStyle w:val="Heading5"/>
      </w:pPr>
      <w:bookmarkStart w:id="1541" w:name="_Toc106616467"/>
      <w:bookmarkStart w:id="1542" w:name="_Toc122101163"/>
      <w:bookmarkStart w:id="1543" w:name="_Toc161910726"/>
      <w:r>
        <w:t>5.2.19D.3.</w:t>
      </w:r>
      <w:r>
        <w:rPr>
          <w:lang w:val="de-DE"/>
        </w:rPr>
        <w:t>3</w:t>
      </w:r>
      <w:r>
        <w:tab/>
      </w:r>
      <w:r>
        <w:rPr>
          <w:lang w:val="de-DE"/>
        </w:rPr>
        <w:t>GET</w:t>
      </w:r>
      <w:bookmarkEnd w:id="1541"/>
      <w:bookmarkEnd w:id="1542"/>
      <w:bookmarkEnd w:id="1543"/>
    </w:p>
    <w:p w14:paraId="041280D8" w14:textId="77777777" w:rsidR="000260B1" w:rsidRDefault="000260B1" w:rsidP="000260B1">
      <w:r>
        <w:t>This method shall support the URI query parameters specified in table 5.2.19D.3.3-1.</w:t>
      </w:r>
    </w:p>
    <w:p w14:paraId="54E59D7C" w14:textId="77777777" w:rsidR="000260B1" w:rsidRDefault="000260B1" w:rsidP="000260B1">
      <w:pPr>
        <w:pStyle w:val="TH"/>
        <w:outlineLvl w:val="0"/>
      </w:pPr>
      <w:r>
        <w:t>Table 5.2.19D.3.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E98345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76EA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BD810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0C648D"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7A623F"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17C974" w14:textId="77777777" w:rsidR="000260B1" w:rsidRPr="009C5B90" w:rsidRDefault="000260B1" w:rsidP="007C64A8">
            <w:pPr>
              <w:pStyle w:val="TAH"/>
              <w:rPr>
                <w:lang w:val="en-US"/>
              </w:rPr>
            </w:pPr>
            <w:r w:rsidRPr="009C5B90">
              <w:rPr>
                <w:lang w:val="en-US"/>
              </w:rPr>
              <w:t>Description</w:t>
            </w:r>
          </w:p>
        </w:tc>
      </w:tr>
      <w:tr w:rsidR="000260B1" w:rsidRPr="009C5B90" w14:paraId="0800E1A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01BE4B7"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21F96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6AA63D"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17839A5"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C482D5B" w14:textId="77777777" w:rsidR="000260B1" w:rsidRPr="009C5B90" w:rsidRDefault="000260B1" w:rsidP="007C64A8">
            <w:pPr>
              <w:pStyle w:val="TAL"/>
              <w:rPr>
                <w:lang w:val="en-US"/>
              </w:rPr>
            </w:pPr>
          </w:p>
        </w:tc>
      </w:tr>
    </w:tbl>
    <w:p w14:paraId="24DDF5ED" w14:textId="77777777" w:rsidR="000260B1" w:rsidRDefault="000260B1" w:rsidP="000260B1"/>
    <w:p w14:paraId="72303D4B" w14:textId="77777777" w:rsidR="000260B1" w:rsidRDefault="000260B1" w:rsidP="000260B1">
      <w:r>
        <w:t>This method shall support the request data structures specified in table 5.2.19D.3.3-2 and the response data structures and response codes specified in table 5.2.19D.3.3-3.</w:t>
      </w:r>
    </w:p>
    <w:p w14:paraId="3FAC48ED" w14:textId="77777777" w:rsidR="000260B1" w:rsidRDefault="000260B1" w:rsidP="000260B1">
      <w:pPr>
        <w:pStyle w:val="TH"/>
        <w:outlineLvl w:val="0"/>
      </w:pPr>
      <w:r>
        <w:lastRenderedPageBreak/>
        <w:t>Table 5.2.19D.3.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99B1FD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768E7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4CB1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4310DD8"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ED1068" w14:textId="77777777" w:rsidR="000260B1" w:rsidRPr="009C5B90" w:rsidRDefault="000260B1" w:rsidP="007C64A8">
            <w:pPr>
              <w:pStyle w:val="TAH"/>
              <w:rPr>
                <w:lang w:val="en-US"/>
              </w:rPr>
            </w:pPr>
            <w:r w:rsidRPr="009C5B90">
              <w:rPr>
                <w:lang w:val="en-US"/>
              </w:rPr>
              <w:t>Description</w:t>
            </w:r>
          </w:p>
        </w:tc>
      </w:tr>
      <w:tr w:rsidR="000260B1" w:rsidRPr="009C5B90" w14:paraId="0881CEE0"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21BF45"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CB38213"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D91DBBB"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A7840D" w14:textId="77777777" w:rsidR="000260B1" w:rsidRPr="009C5B90" w:rsidRDefault="000260B1" w:rsidP="007C64A8">
            <w:pPr>
              <w:pStyle w:val="TAL"/>
              <w:rPr>
                <w:lang w:val="en-US"/>
              </w:rPr>
            </w:pPr>
          </w:p>
        </w:tc>
      </w:tr>
    </w:tbl>
    <w:p w14:paraId="76EA2D6E" w14:textId="77777777" w:rsidR="000260B1" w:rsidRDefault="000260B1" w:rsidP="000260B1"/>
    <w:p w14:paraId="10DDCECC" w14:textId="77777777" w:rsidR="000260B1" w:rsidRDefault="000260B1" w:rsidP="000260B1">
      <w:pPr>
        <w:pStyle w:val="TH"/>
        <w:outlineLvl w:val="0"/>
      </w:pPr>
      <w:r>
        <w:t>Table 5.2.19D.3.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0260B1" w:rsidRPr="009C5B90" w14:paraId="09DFB5D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32913"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5B83E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DF67F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A45A08" w14:textId="77777777" w:rsidR="000260B1" w:rsidRPr="009C5B90" w:rsidRDefault="000260B1" w:rsidP="007C64A8">
            <w:pPr>
              <w:pStyle w:val="TAH"/>
              <w:rPr>
                <w:lang w:val="en-US"/>
              </w:rPr>
            </w:pPr>
            <w:r w:rsidRPr="009C5B90">
              <w:rPr>
                <w:lang w:val="en-US"/>
              </w:rPr>
              <w:t>Response</w:t>
            </w:r>
          </w:p>
          <w:p w14:paraId="731E9C9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9B207" w14:textId="77777777" w:rsidR="000260B1" w:rsidRPr="009C5B90" w:rsidRDefault="000260B1" w:rsidP="007C64A8">
            <w:pPr>
              <w:pStyle w:val="TAH"/>
              <w:rPr>
                <w:lang w:val="en-US"/>
              </w:rPr>
            </w:pPr>
            <w:r w:rsidRPr="009C5B90">
              <w:rPr>
                <w:lang w:val="en-US"/>
              </w:rPr>
              <w:t>Description</w:t>
            </w:r>
          </w:p>
        </w:tc>
      </w:tr>
      <w:tr w:rsidR="000260B1" w:rsidRPr="009C5B90" w14:paraId="0FCF51F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5010AF" w14:textId="77777777" w:rsidR="000260B1" w:rsidRPr="009C5B90" w:rsidRDefault="000260B1" w:rsidP="007C64A8">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289CF506"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70ACCA"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5A19169"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541C53" w14:textId="77777777" w:rsidR="000260B1" w:rsidRPr="009C5B90" w:rsidRDefault="000260B1" w:rsidP="007C64A8">
            <w:pPr>
              <w:pStyle w:val="TAL"/>
              <w:rPr>
                <w:lang w:val="en-US"/>
              </w:rPr>
            </w:pPr>
            <w:r w:rsidRPr="009C5B90">
              <w:rPr>
                <w:lang w:val="en-US"/>
              </w:rPr>
              <w:t>Upon success, a response body containing SMF Subscription Infos shall be returned.</w:t>
            </w:r>
          </w:p>
        </w:tc>
      </w:tr>
      <w:tr w:rsidR="000260B1" w:rsidRPr="009C5B90" w14:paraId="3609C1E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F87C127"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2F604808" w14:textId="77777777" w:rsidR="000260B1" w:rsidRDefault="000260B1" w:rsidP="000260B1"/>
    <w:p w14:paraId="1BB82C95" w14:textId="77777777" w:rsidR="000260B1" w:rsidRDefault="000260B1" w:rsidP="000260B1">
      <w:pPr>
        <w:pStyle w:val="Heading5"/>
      </w:pPr>
      <w:bookmarkStart w:id="1544" w:name="_Toc106616468"/>
      <w:bookmarkStart w:id="1545" w:name="_Toc122101164"/>
      <w:bookmarkStart w:id="1546" w:name="_Toc161910727"/>
      <w:r>
        <w:t>5.2.19D.3.</w:t>
      </w:r>
      <w:r>
        <w:rPr>
          <w:lang w:val="de-DE"/>
        </w:rPr>
        <w:t>4</w:t>
      </w:r>
      <w:r>
        <w:tab/>
        <w:t>PATCH</w:t>
      </w:r>
      <w:bookmarkEnd w:id="1544"/>
      <w:bookmarkEnd w:id="1545"/>
      <w:bookmarkEnd w:id="1546"/>
    </w:p>
    <w:p w14:paraId="03930329" w14:textId="77777777" w:rsidR="000260B1" w:rsidRDefault="000260B1" w:rsidP="000260B1">
      <w:pPr>
        <w:rPr>
          <w:lang w:eastAsia="zh-CN"/>
        </w:rPr>
      </w:pPr>
      <w:r>
        <w:rPr>
          <w:lang w:eastAsia="zh-CN"/>
        </w:rPr>
        <w:t>This method is used to modify the SMF subscription Infos in the UDR.</w:t>
      </w:r>
    </w:p>
    <w:p w14:paraId="39ECE3C2" w14:textId="77777777" w:rsidR="000260B1" w:rsidRDefault="000260B1" w:rsidP="000260B1">
      <w:r>
        <w:t>This method shall support the URI query parameters specified in table 5.2.19D.3.4-1.</w:t>
      </w:r>
    </w:p>
    <w:p w14:paraId="4FEA553A" w14:textId="77777777" w:rsidR="000260B1" w:rsidRDefault="000260B1" w:rsidP="000260B1">
      <w:pPr>
        <w:pStyle w:val="TH"/>
        <w:outlineLvl w:val="0"/>
      </w:pPr>
      <w:r>
        <w:t>Table 5.2.19D.3.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2F8CBE6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D4846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E8910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108E2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29B153"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84AA79" w14:textId="77777777" w:rsidR="000260B1" w:rsidRPr="009C5B90" w:rsidRDefault="000260B1" w:rsidP="007C64A8">
            <w:pPr>
              <w:pStyle w:val="TAH"/>
              <w:rPr>
                <w:lang w:val="en-US"/>
              </w:rPr>
            </w:pPr>
            <w:r w:rsidRPr="009C5B90">
              <w:rPr>
                <w:lang w:val="en-US"/>
              </w:rPr>
              <w:t>Description</w:t>
            </w:r>
          </w:p>
        </w:tc>
      </w:tr>
      <w:tr w:rsidR="000260B1" w:rsidRPr="009C5B90" w14:paraId="2E69526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710BBF"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DC7D2C"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1BAD235"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71F1133"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E3921D" w14:textId="4B0B2705"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198B1A87" w14:textId="77777777" w:rsidR="000260B1" w:rsidRDefault="000260B1" w:rsidP="000260B1">
      <w:pPr>
        <w:pStyle w:val="Guidance"/>
      </w:pPr>
    </w:p>
    <w:p w14:paraId="0885701C" w14:textId="77777777" w:rsidR="000260B1" w:rsidRDefault="000260B1" w:rsidP="000260B1">
      <w:r>
        <w:t>This method shall support the request data structures specified in table 5.2.19D.3.2-2 and the response data structures, and response codes specified in table 5.2.19D.3.4-3.</w:t>
      </w:r>
    </w:p>
    <w:p w14:paraId="022A8518" w14:textId="77777777" w:rsidR="000260B1" w:rsidRDefault="000260B1" w:rsidP="000260B1">
      <w:pPr>
        <w:pStyle w:val="TH"/>
        <w:outlineLvl w:val="0"/>
      </w:pPr>
      <w:r>
        <w:t>Table 5.2.19D.3.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FABA1D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408F8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D0306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CB208"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A6D0F8" w14:textId="77777777" w:rsidR="000260B1" w:rsidRPr="009C5B90" w:rsidRDefault="000260B1" w:rsidP="007C64A8">
            <w:pPr>
              <w:pStyle w:val="TAH"/>
              <w:rPr>
                <w:lang w:val="en-US"/>
              </w:rPr>
            </w:pPr>
            <w:r w:rsidRPr="009C5B90">
              <w:rPr>
                <w:lang w:val="en-US"/>
              </w:rPr>
              <w:t>Description</w:t>
            </w:r>
          </w:p>
        </w:tc>
      </w:tr>
      <w:tr w:rsidR="000260B1" w:rsidRPr="009C5B90" w14:paraId="259609D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66DB171"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93D1631"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7891CFC"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229B874"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08054751" w14:textId="77777777" w:rsidR="000260B1" w:rsidRDefault="000260B1" w:rsidP="000260B1"/>
    <w:p w14:paraId="4D8DB4B5" w14:textId="77777777" w:rsidR="000260B1" w:rsidRDefault="000260B1" w:rsidP="000260B1">
      <w:pPr>
        <w:pStyle w:val="TH"/>
        <w:outlineLvl w:val="0"/>
      </w:pPr>
      <w:r>
        <w:t>Table 5.2.19D.3.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781B1644"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5A6C2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7F308C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1A5800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2C96E8" w14:textId="77777777" w:rsidR="000260B1" w:rsidRPr="009C5B90" w:rsidRDefault="000260B1" w:rsidP="007C64A8">
            <w:pPr>
              <w:pStyle w:val="TAH"/>
              <w:rPr>
                <w:lang w:val="en-US"/>
              </w:rPr>
            </w:pPr>
            <w:r w:rsidRPr="009C5B90">
              <w:rPr>
                <w:lang w:val="en-US"/>
              </w:rPr>
              <w:t>Response</w:t>
            </w:r>
          </w:p>
          <w:p w14:paraId="5AA6156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8EFA0A" w14:textId="77777777" w:rsidR="000260B1" w:rsidRPr="009C5B90" w:rsidRDefault="000260B1" w:rsidP="007C64A8">
            <w:pPr>
              <w:pStyle w:val="TAH"/>
              <w:rPr>
                <w:lang w:val="en-US"/>
              </w:rPr>
            </w:pPr>
            <w:r w:rsidRPr="009C5B90">
              <w:rPr>
                <w:lang w:val="en-US"/>
              </w:rPr>
              <w:t>Description</w:t>
            </w:r>
          </w:p>
        </w:tc>
      </w:tr>
      <w:tr w:rsidR="000260B1" w:rsidRPr="009C5B90" w14:paraId="725A02B8"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232173A"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B1F4E6"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40CD37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B18CFF3"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1EE69B4"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05FEF6C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272F01"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3442EB0B"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63FC8E3"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80A664F" w14:textId="77777777" w:rsidR="000260B1" w:rsidRPr="009C5B90" w:rsidRDefault="000260B1" w:rsidP="007C64A8">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03C73B"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1C6F09A5"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4F048B"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F6E1BD0"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E2DFA2A"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4E303FB"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41CB596"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3B912EB4"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AD1C3B9"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C4E86AC"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BB98E66" w14:textId="77777777" w:rsidR="000260B1" w:rsidRDefault="000260B1" w:rsidP="000260B1">
      <w:pPr>
        <w:rPr>
          <w:lang w:eastAsia="zh-CN"/>
        </w:rPr>
      </w:pPr>
    </w:p>
    <w:p w14:paraId="2898C52F" w14:textId="77777777" w:rsidR="000260B1" w:rsidRDefault="000260B1" w:rsidP="000260B1">
      <w:pPr>
        <w:pStyle w:val="Heading3"/>
      </w:pPr>
      <w:bookmarkStart w:id="1547" w:name="_Toc106616469"/>
      <w:bookmarkStart w:id="1548" w:name="_Toc122101165"/>
      <w:bookmarkStart w:id="1549" w:name="_Toc161910728"/>
      <w:r>
        <w:t>5.2.19E</w:t>
      </w:r>
      <w:r>
        <w:tab/>
        <w:t>Resource: HssGroup</w:t>
      </w:r>
      <w:r>
        <w:rPr>
          <w:lang w:val="de-DE"/>
        </w:rPr>
        <w:t>SubscriptionInfo</w:t>
      </w:r>
      <w:bookmarkEnd w:id="1547"/>
      <w:bookmarkEnd w:id="1548"/>
      <w:bookmarkEnd w:id="1549"/>
    </w:p>
    <w:p w14:paraId="07D165A8" w14:textId="77777777" w:rsidR="000260B1" w:rsidRDefault="000260B1" w:rsidP="000260B1">
      <w:pPr>
        <w:pStyle w:val="Heading4"/>
      </w:pPr>
      <w:bookmarkStart w:id="1550" w:name="_Toc106616470"/>
      <w:bookmarkStart w:id="1551" w:name="_Toc122101166"/>
      <w:bookmarkStart w:id="1552" w:name="_Toc161910729"/>
      <w:r>
        <w:t>5.2.19E.1</w:t>
      </w:r>
      <w:r>
        <w:tab/>
        <w:t>Description</w:t>
      </w:r>
      <w:bookmarkEnd w:id="1550"/>
      <w:bookmarkEnd w:id="1551"/>
      <w:bookmarkEnd w:id="1552"/>
    </w:p>
    <w:p w14:paraId="07359FBF" w14:textId="77777777" w:rsidR="000260B1" w:rsidRDefault="000260B1" w:rsidP="000260B1">
      <w:r>
        <w:t xml:space="preserve">This resource represents information relevant to an individual </w:t>
      </w:r>
      <w:r w:rsidRPr="00533C32">
        <w:t xml:space="preserve">EE Subscription for a </w:t>
      </w:r>
      <w:r>
        <w:t xml:space="preserve">group of </w:t>
      </w:r>
      <w:r w:rsidRPr="00533C32">
        <w:t>UE</w:t>
      </w:r>
      <w:r>
        <w:t xml:space="preserve">. Depending on the Event Types of the EeSubscription, the UDM may need to consume the Nhss_EventExposure_Subscribe service </w:t>
      </w:r>
      <w:r>
        <w:lastRenderedPageBreak/>
        <w:t>operation to subscribe at the HSS (see 3GPP TS 29.562 [</w:t>
      </w:r>
      <w:r>
        <w:rPr>
          <w:lang w:eastAsia="zh-CN"/>
        </w:rPr>
        <w:t>20</w:t>
      </w:r>
      <w:r>
        <w:t>]). After successful subscription at the HSS, the UDM needs to store within the UDR related information, e.g. the SubscriptionId allocated by the HSS.</w:t>
      </w:r>
    </w:p>
    <w:p w14:paraId="2F3E2154"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7D915D2B" w14:textId="77777777" w:rsidR="000260B1" w:rsidRDefault="000260B1" w:rsidP="000260B1">
      <w:pPr>
        <w:pStyle w:val="Heading4"/>
      </w:pPr>
      <w:bookmarkStart w:id="1553" w:name="_Toc106616471"/>
      <w:bookmarkStart w:id="1554" w:name="_Toc122101167"/>
      <w:bookmarkStart w:id="1555" w:name="_Toc161910730"/>
      <w:r>
        <w:t>5.2.19E.2</w:t>
      </w:r>
      <w:r>
        <w:tab/>
        <w:t>Resource Definition</w:t>
      </w:r>
      <w:bookmarkEnd w:id="1553"/>
      <w:bookmarkEnd w:id="1554"/>
      <w:bookmarkEnd w:id="1555"/>
    </w:p>
    <w:p w14:paraId="4CB029AA" w14:textId="77777777" w:rsidR="000260B1" w:rsidRDefault="000260B1" w:rsidP="000260B1">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1D3B4018" w14:textId="77777777" w:rsidR="000260B1" w:rsidRDefault="000260B1" w:rsidP="000260B1">
      <w:pPr>
        <w:rPr>
          <w:rFonts w:ascii="Arial" w:hAnsi="Arial" w:cs="Arial"/>
        </w:rPr>
      </w:pPr>
      <w:r>
        <w:t>This resource shall support the resource URI variables defined in table 5.2.19E.2-1</w:t>
      </w:r>
      <w:r>
        <w:rPr>
          <w:rFonts w:ascii="Arial" w:hAnsi="Arial" w:cs="Arial"/>
        </w:rPr>
        <w:t>.</w:t>
      </w:r>
    </w:p>
    <w:p w14:paraId="05168A53" w14:textId="77777777" w:rsidR="000260B1" w:rsidRDefault="000260B1" w:rsidP="000260B1">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1FE73383"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CC54F1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7732DD" w14:textId="77777777" w:rsidR="000260B1" w:rsidRPr="009C5B90" w:rsidRDefault="000260B1" w:rsidP="007C64A8">
            <w:pPr>
              <w:pStyle w:val="TAH"/>
              <w:rPr>
                <w:lang w:val="en-US"/>
              </w:rPr>
            </w:pPr>
            <w:r w:rsidRPr="009C5B90">
              <w:rPr>
                <w:lang w:val="en-US"/>
              </w:rPr>
              <w:t>Definition</w:t>
            </w:r>
          </w:p>
        </w:tc>
      </w:tr>
      <w:tr w:rsidR="000260B1" w:rsidRPr="009C5B90" w14:paraId="25E2954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AFD94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2FEEA3"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5A8D813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85386F" w14:textId="77777777" w:rsidR="000260B1" w:rsidRPr="009C5B90" w:rsidRDefault="000260B1" w:rsidP="007C64A8">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D2AEED" w14:textId="77777777" w:rsidR="000260B1" w:rsidRPr="009C5B90" w:rsidRDefault="000260B1" w:rsidP="007C64A8">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0260B1" w:rsidRPr="009C5B90" w14:paraId="4C055AE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1A29BB2"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3BB7C1" w14:textId="77777777" w:rsidR="000260B1" w:rsidRPr="009C5B90" w:rsidRDefault="000260B1" w:rsidP="007C64A8">
            <w:pPr>
              <w:pStyle w:val="TAL"/>
              <w:rPr>
                <w:lang w:val="en-US"/>
              </w:rPr>
            </w:pPr>
            <w:r w:rsidRPr="009C5B90">
              <w:rPr>
                <w:lang w:val="en-US"/>
              </w:rPr>
              <w:t>Identifier of the subscription (allocated by the UDR)</w:t>
            </w:r>
          </w:p>
        </w:tc>
      </w:tr>
    </w:tbl>
    <w:p w14:paraId="047C4109" w14:textId="77777777" w:rsidR="000260B1" w:rsidRDefault="000260B1" w:rsidP="000260B1"/>
    <w:p w14:paraId="2DD79AD6" w14:textId="77777777" w:rsidR="000260B1" w:rsidRDefault="000260B1" w:rsidP="000260B1">
      <w:pPr>
        <w:pStyle w:val="Heading4"/>
      </w:pPr>
      <w:bookmarkStart w:id="1556" w:name="_Toc106616472"/>
      <w:bookmarkStart w:id="1557" w:name="_Toc122101168"/>
      <w:bookmarkStart w:id="1558" w:name="_Toc161910731"/>
      <w:r>
        <w:t>5.2.19E.3</w:t>
      </w:r>
      <w:r>
        <w:tab/>
        <w:t>Resource Standard Methods</w:t>
      </w:r>
      <w:bookmarkEnd w:id="1556"/>
      <w:bookmarkEnd w:id="1557"/>
      <w:bookmarkEnd w:id="1558"/>
    </w:p>
    <w:p w14:paraId="435BCFCB" w14:textId="77777777" w:rsidR="000260B1" w:rsidRDefault="000260B1" w:rsidP="000260B1">
      <w:pPr>
        <w:pStyle w:val="Heading5"/>
      </w:pPr>
      <w:bookmarkStart w:id="1559" w:name="_Toc106616473"/>
      <w:bookmarkStart w:id="1560" w:name="_Toc122101169"/>
      <w:bookmarkStart w:id="1561" w:name="_Toc161910732"/>
      <w:r>
        <w:t>5.2.19E.3.1</w:t>
      </w:r>
      <w:r>
        <w:tab/>
        <w:t>PUT</w:t>
      </w:r>
      <w:bookmarkEnd w:id="1559"/>
      <w:bookmarkEnd w:id="1560"/>
      <w:bookmarkEnd w:id="1561"/>
    </w:p>
    <w:p w14:paraId="343F8699" w14:textId="77777777" w:rsidR="000260B1" w:rsidRDefault="000260B1" w:rsidP="000260B1">
      <w:r>
        <w:t>This method shall support the URI query parameters specified in table 5.2.19E.3.1-1.</w:t>
      </w:r>
    </w:p>
    <w:p w14:paraId="041B6BFC" w14:textId="77777777" w:rsidR="000260B1" w:rsidRDefault="000260B1" w:rsidP="000260B1">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5ECEAC5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0A523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005C72"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E76D2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539F6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160BC6" w14:textId="77777777" w:rsidR="000260B1" w:rsidRPr="009C5B90" w:rsidRDefault="000260B1" w:rsidP="007C64A8">
            <w:pPr>
              <w:pStyle w:val="TAH"/>
              <w:rPr>
                <w:lang w:val="en-US"/>
              </w:rPr>
            </w:pPr>
            <w:r w:rsidRPr="009C5B90">
              <w:rPr>
                <w:lang w:val="en-US"/>
              </w:rPr>
              <w:t>Description</w:t>
            </w:r>
          </w:p>
        </w:tc>
      </w:tr>
      <w:tr w:rsidR="000260B1" w:rsidRPr="009C5B90" w14:paraId="5369A3F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B60708"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73882B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FA9066"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0827990"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87E615A" w14:textId="77777777" w:rsidR="000260B1" w:rsidRPr="009C5B90" w:rsidRDefault="000260B1" w:rsidP="007C64A8">
            <w:pPr>
              <w:pStyle w:val="TAL"/>
              <w:rPr>
                <w:lang w:val="en-US"/>
              </w:rPr>
            </w:pPr>
          </w:p>
        </w:tc>
      </w:tr>
    </w:tbl>
    <w:p w14:paraId="16C3441F" w14:textId="77777777" w:rsidR="000260B1" w:rsidRDefault="000260B1" w:rsidP="000260B1"/>
    <w:p w14:paraId="5C191E7E" w14:textId="77777777" w:rsidR="000260B1" w:rsidRDefault="000260B1" w:rsidP="000260B1">
      <w:r>
        <w:t>This method shall support the request data structures specified in table 5.2.19E.3.1-2 and the response data structures, and response codes specified in table 5.2.19E.3.1-3.</w:t>
      </w:r>
    </w:p>
    <w:p w14:paraId="4AB3C1AE" w14:textId="77777777" w:rsidR="000260B1" w:rsidRDefault="000260B1" w:rsidP="000260B1">
      <w:pPr>
        <w:pStyle w:val="TH"/>
        <w:outlineLvl w:val="0"/>
      </w:pPr>
      <w:r>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F4C253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1A1E5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0B635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F228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0C5CAD" w14:textId="77777777" w:rsidR="000260B1" w:rsidRPr="009C5B90" w:rsidRDefault="000260B1" w:rsidP="007C64A8">
            <w:pPr>
              <w:pStyle w:val="TAH"/>
              <w:rPr>
                <w:lang w:val="en-US"/>
              </w:rPr>
            </w:pPr>
            <w:r w:rsidRPr="009C5B90">
              <w:rPr>
                <w:lang w:val="en-US"/>
              </w:rPr>
              <w:t>Description</w:t>
            </w:r>
          </w:p>
        </w:tc>
      </w:tr>
      <w:tr w:rsidR="000260B1" w:rsidRPr="009C5B90" w14:paraId="07D916C9"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73BF2E3" w14:textId="77777777" w:rsidR="000260B1" w:rsidRPr="009C5B90" w:rsidRDefault="000260B1" w:rsidP="007C64A8">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1E1D4BD"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AB548A"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AD711F7" w14:textId="77777777" w:rsidR="000260B1" w:rsidRPr="009C5B90" w:rsidRDefault="000260B1" w:rsidP="007C64A8">
            <w:pPr>
              <w:pStyle w:val="TAL"/>
              <w:rPr>
                <w:lang w:val="en-US"/>
              </w:rPr>
            </w:pPr>
            <w:r w:rsidRPr="009C5B90">
              <w:rPr>
                <w:lang w:val="en-US"/>
              </w:rPr>
              <w:t xml:space="preserve">HSS subscription info </w:t>
            </w:r>
          </w:p>
        </w:tc>
      </w:tr>
    </w:tbl>
    <w:p w14:paraId="2E4BDFA2" w14:textId="77777777" w:rsidR="000260B1" w:rsidRDefault="000260B1" w:rsidP="000260B1"/>
    <w:p w14:paraId="2FCF0FB0" w14:textId="77777777" w:rsidR="000260B1" w:rsidRDefault="000260B1" w:rsidP="000260B1">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0260B1" w:rsidRPr="009C5B90" w14:paraId="1A1B3F68"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99918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F6FCF0A"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668FEB"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AC09AD" w14:textId="77777777" w:rsidR="000260B1" w:rsidRPr="009C5B90" w:rsidRDefault="000260B1" w:rsidP="007C64A8">
            <w:pPr>
              <w:pStyle w:val="TAH"/>
              <w:rPr>
                <w:lang w:val="en-US"/>
              </w:rPr>
            </w:pPr>
            <w:r w:rsidRPr="009C5B90">
              <w:rPr>
                <w:lang w:val="en-US"/>
              </w:rPr>
              <w:t>Response</w:t>
            </w:r>
          </w:p>
          <w:p w14:paraId="6EFC33D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5DEB5D" w14:textId="77777777" w:rsidR="000260B1" w:rsidRPr="009C5B90" w:rsidRDefault="000260B1" w:rsidP="007C64A8">
            <w:pPr>
              <w:pStyle w:val="TAH"/>
              <w:rPr>
                <w:lang w:val="en-US"/>
              </w:rPr>
            </w:pPr>
            <w:r w:rsidRPr="009C5B90">
              <w:rPr>
                <w:lang w:val="en-US"/>
              </w:rPr>
              <w:t>Description</w:t>
            </w:r>
          </w:p>
        </w:tc>
      </w:tr>
      <w:tr w:rsidR="000260B1" w:rsidRPr="009C5B90" w14:paraId="0D430EB3"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5C2C7C"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235143"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F1445D"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0D89980"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08584C4"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EDE6D96"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6097A50B" w14:textId="77777777" w:rsidR="000260B1" w:rsidRPr="009C5B90" w:rsidRDefault="000260B1" w:rsidP="007C64A8">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34A383CB"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003D2B3"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2DB6C93D"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5852E314" w14:textId="77777777" w:rsidR="000260B1" w:rsidRPr="009C5B90" w:rsidRDefault="000260B1" w:rsidP="007C64A8">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0260B1" w:rsidRPr="009C5B90" w14:paraId="5FE7952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61F0AA1"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5251209A" w14:textId="77777777" w:rsidR="000260B1" w:rsidRDefault="000260B1" w:rsidP="000260B1">
      <w:pPr>
        <w:rPr>
          <w:lang w:eastAsia="zh-CN"/>
        </w:rPr>
      </w:pPr>
    </w:p>
    <w:p w14:paraId="0D5C9954" w14:textId="77777777" w:rsidR="000260B1" w:rsidRDefault="000260B1" w:rsidP="000260B1">
      <w:pPr>
        <w:pStyle w:val="Heading5"/>
      </w:pPr>
      <w:bookmarkStart w:id="1562" w:name="_Toc106616474"/>
      <w:bookmarkStart w:id="1563" w:name="_Toc122101170"/>
      <w:bookmarkStart w:id="1564" w:name="_Toc161910733"/>
      <w:r>
        <w:t>5.2.19E.3.2</w:t>
      </w:r>
      <w:r>
        <w:tab/>
        <w:t>DELETE</w:t>
      </w:r>
      <w:bookmarkEnd w:id="1562"/>
      <w:bookmarkEnd w:id="1563"/>
      <w:bookmarkEnd w:id="1564"/>
    </w:p>
    <w:p w14:paraId="3472D5C7" w14:textId="77777777" w:rsidR="000260B1" w:rsidRDefault="000260B1" w:rsidP="000260B1">
      <w:r>
        <w:t>This method shall support the URI query parameters specified in table 5.2.19E.3.2-1.</w:t>
      </w:r>
    </w:p>
    <w:p w14:paraId="347FF7DA" w14:textId="77777777" w:rsidR="000260B1" w:rsidRDefault="000260B1" w:rsidP="000260B1">
      <w:pPr>
        <w:pStyle w:val="TH"/>
        <w:outlineLvl w:val="0"/>
      </w:pPr>
      <w:r>
        <w:lastRenderedPageBreak/>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36A4C4B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5447C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517D9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4D13A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CF8C8AA"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6DC0D" w14:textId="77777777" w:rsidR="000260B1" w:rsidRPr="009C5B90" w:rsidRDefault="000260B1" w:rsidP="007C64A8">
            <w:pPr>
              <w:pStyle w:val="TAH"/>
              <w:rPr>
                <w:lang w:val="en-US"/>
              </w:rPr>
            </w:pPr>
            <w:r w:rsidRPr="009C5B90">
              <w:rPr>
                <w:lang w:val="en-US"/>
              </w:rPr>
              <w:t>Description</w:t>
            </w:r>
          </w:p>
        </w:tc>
      </w:tr>
      <w:tr w:rsidR="000260B1" w:rsidRPr="009C5B90" w14:paraId="5DCFA75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1AE908"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6AC83A"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901744"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ED9360A"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DFAE929" w14:textId="77777777" w:rsidR="000260B1" w:rsidRPr="009C5B90" w:rsidRDefault="000260B1" w:rsidP="007C64A8">
            <w:pPr>
              <w:pStyle w:val="TAL"/>
              <w:rPr>
                <w:lang w:val="en-US"/>
              </w:rPr>
            </w:pPr>
          </w:p>
        </w:tc>
      </w:tr>
    </w:tbl>
    <w:p w14:paraId="02532EC4" w14:textId="77777777" w:rsidR="000260B1" w:rsidRDefault="000260B1" w:rsidP="000260B1"/>
    <w:p w14:paraId="4C35C23C" w14:textId="77777777" w:rsidR="000260B1" w:rsidRDefault="000260B1" w:rsidP="000260B1">
      <w:r>
        <w:t>This method shall support the request data structures specified in table 5.2.19E.3.2-2 and the response data structures, and response codes specified in table 5.2.19E.3.2-3.</w:t>
      </w:r>
    </w:p>
    <w:p w14:paraId="45695802" w14:textId="77777777" w:rsidR="000260B1" w:rsidRDefault="000260B1" w:rsidP="000260B1">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2B7242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217E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3B9DD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23C98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71A42" w14:textId="77777777" w:rsidR="000260B1" w:rsidRPr="009C5B90" w:rsidRDefault="000260B1" w:rsidP="007C64A8">
            <w:pPr>
              <w:pStyle w:val="TAH"/>
              <w:rPr>
                <w:lang w:val="en-US"/>
              </w:rPr>
            </w:pPr>
            <w:r w:rsidRPr="009C5B90">
              <w:rPr>
                <w:lang w:val="en-US"/>
              </w:rPr>
              <w:t>Description</w:t>
            </w:r>
          </w:p>
        </w:tc>
      </w:tr>
      <w:tr w:rsidR="000260B1" w:rsidRPr="009C5B90" w14:paraId="1ACDF02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F1CAC7"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4FCDE08"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3DE930C"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C31C4" w14:textId="77777777" w:rsidR="000260B1" w:rsidRPr="009C5B90" w:rsidRDefault="000260B1" w:rsidP="007C64A8">
            <w:pPr>
              <w:pStyle w:val="TAL"/>
              <w:rPr>
                <w:lang w:val="en-US"/>
              </w:rPr>
            </w:pPr>
          </w:p>
        </w:tc>
      </w:tr>
    </w:tbl>
    <w:p w14:paraId="69834B6E" w14:textId="77777777" w:rsidR="000260B1" w:rsidRDefault="000260B1" w:rsidP="000260B1"/>
    <w:p w14:paraId="6CF1A26F" w14:textId="77777777" w:rsidR="000260B1" w:rsidRDefault="000260B1" w:rsidP="000260B1">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6F51953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F1769C"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6002E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5D5082"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2E66238" w14:textId="77777777" w:rsidR="000260B1" w:rsidRPr="009C5B90" w:rsidRDefault="000260B1" w:rsidP="007C64A8">
            <w:pPr>
              <w:pStyle w:val="TAH"/>
              <w:rPr>
                <w:lang w:val="en-US"/>
              </w:rPr>
            </w:pPr>
            <w:r w:rsidRPr="009C5B90">
              <w:rPr>
                <w:lang w:val="en-US"/>
              </w:rPr>
              <w:t>Response</w:t>
            </w:r>
          </w:p>
          <w:p w14:paraId="4B52D3C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92BC60" w14:textId="77777777" w:rsidR="000260B1" w:rsidRPr="009C5B90" w:rsidRDefault="000260B1" w:rsidP="007C64A8">
            <w:pPr>
              <w:pStyle w:val="TAH"/>
              <w:rPr>
                <w:lang w:val="en-US"/>
              </w:rPr>
            </w:pPr>
            <w:r w:rsidRPr="009C5B90">
              <w:rPr>
                <w:lang w:val="en-US"/>
              </w:rPr>
              <w:t>Description</w:t>
            </w:r>
          </w:p>
        </w:tc>
      </w:tr>
      <w:tr w:rsidR="000260B1" w:rsidRPr="009C5B90" w14:paraId="761B434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D6B08F"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40135F"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3410E9"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B79759D"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DA1E000"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4BFCAFD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F0EE8F"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7F3181C" w14:textId="77777777" w:rsidR="000260B1" w:rsidRDefault="000260B1" w:rsidP="000260B1"/>
    <w:p w14:paraId="03F0C2D1" w14:textId="77777777" w:rsidR="000260B1" w:rsidRDefault="000260B1" w:rsidP="000260B1">
      <w:pPr>
        <w:pStyle w:val="Heading5"/>
      </w:pPr>
      <w:bookmarkStart w:id="1565" w:name="_Toc106616475"/>
      <w:bookmarkStart w:id="1566" w:name="_Toc122101171"/>
      <w:bookmarkStart w:id="1567" w:name="_Toc161910734"/>
      <w:r>
        <w:t>5.2.19E.3.</w:t>
      </w:r>
      <w:r>
        <w:rPr>
          <w:lang w:val="de-DE"/>
        </w:rPr>
        <w:t>3</w:t>
      </w:r>
      <w:r>
        <w:tab/>
      </w:r>
      <w:r>
        <w:rPr>
          <w:lang w:val="de-DE"/>
        </w:rPr>
        <w:t>GET</w:t>
      </w:r>
      <w:bookmarkEnd w:id="1565"/>
      <w:bookmarkEnd w:id="1566"/>
      <w:bookmarkEnd w:id="1567"/>
    </w:p>
    <w:p w14:paraId="466E7AD5" w14:textId="77777777" w:rsidR="000260B1" w:rsidRDefault="000260B1" w:rsidP="000260B1">
      <w:r>
        <w:t>This method shall support the URI query parameters specified in table 5.2.19E.3.3-1.</w:t>
      </w:r>
    </w:p>
    <w:p w14:paraId="176B0BFB" w14:textId="77777777" w:rsidR="000260B1" w:rsidRDefault="000260B1" w:rsidP="000260B1">
      <w:pPr>
        <w:pStyle w:val="TH"/>
        <w:outlineLvl w:val="0"/>
      </w:pPr>
      <w:r>
        <w:t>Table 5.2.19E.3.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94F23B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B7646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94143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D9714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DBA592"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6B9C11" w14:textId="77777777" w:rsidR="000260B1" w:rsidRPr="009C5B90" w:rsidRDefault="000260B1" w:rsidP="007C64A8">
            <w:pPr>
              <w:pStyle w:val="TAH"/>
              <w:rPr>
                <w:lang w:val="en-US"/>
              </w:rPr>
            </w:pPr>
            <w:r w:rsidRPr="009C5B90">
              <w:rPr>
                <w:lang w:val="en-US"/>
              </w:rPr>
              <w:t>Description</w:t>
            </w:r>
          </w:p>
        </w:tc>
      </w:tr>
      <w:tr w:rsidR="000260B1" w:rsidRPr="009C5B90" w14:paraId="76670EF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19569A"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1C4436"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E71A58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8E82B0B"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C840B4" w14:textId="77777777" w:rsidR="000260B1" w:rsidRPr="009C5B90" w:rsidRDefault="000260B1" w:rsidP="007C64A8">
            <w:pPr>
              <w:pStyle w:val="TAL"/>
              <w:rPr>
                <w:lang w:val="en-US"/>
              </w:rPr>
            </w:pPr>
          </w:p>
        </w:tc>
      </w:tr>
    </w:tbl>
    <w:p w14:paraId="6AB5B77A" w14:textId="77777777" w:rsidR="000260B1" w:rsidRDefault="000260B1" w:rsidP="000260B1"/>
    <w:p w14:paraId="584CA181" w14:textId="77777777" w:rsidR="000260B1" w:rsidRDefault="000260B1" w:rsidP="000260B1">
      <w:r>
        <w:t>This method shall support the request data structures specified in table 5.2.19E.3.3-2 and the response data structures and response codes specified in table 5.2.19E.3.3-3.</w:t>
      </w:r>
    </w:p>
    <w:p w14:paraId="0EDCB812" w14:textId="77777777" w:rsidR="000260B1" w:rsidRDefault="000260B1" w:rsidP="000260B1">
      <w:pPr>
        <w:pStyle w:val="TH"/>
        <w:outlineLvl w:val="0"/>
      </w:pPr>
      <w:r>
        <w:t>Table 5.2.19E.3.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0003A3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8E34B9"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89812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CE793"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BCB88A" w14:textId="77777777" w:rsidR="000260B1" w:rsidRPr="009C5B90" w:rsidRDefault="000260B1" w:rsidP="007C64A8">
            <w:pPr>
              <w:pStyle w:val="TAH"/>
              <w:rPr>
                <w:lang w:val="en-US"/>
              </w:rPr>
            </w:pPr>
            <w:r w:rsidRPr="009C5B90">
              <w:rPr>
                <w:lang w:val="en-US"/>
              </w:rPr>
              <w:t>Description</w:t>
            </w:r>
          </w:p>
        </w:tc>
      </w:tr>
      <w:tr w:rsidR="000260B1" w:rsidRPr="009C5B90" w14:paraId="439E1FE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C5E64F"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A215A7D"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C99359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A8D272" w14:textId="77777777" w:rsidR="000260B1" w:rsidRPr="009C5B90" w:rsidRDefault="000260B1" w:rsidP="007C64A8">
            <w:pPr>
              <w:pStyle w:val="TAL"/>
              <w:rPr>
                <w:lang w:val="en-US"/>
              </w:rPr>
            </w:pPr>
          </w:p>
        </w:tc>
      </w:tr>
    </w:tbl>
    <w:p w14:paraId="243BB000" w14:textId="77777777" w:rsidR="000260B1" w:rsidRDefault="000260B1" w:rsidP="000260B1"/>
    <w:p w14:paraId="20DBAEDE" w14:textId="77777777" w:rsidR="000260B1" w:rsidRDefault="000260B1" w:rsidP="000260B1">
      <w:pPr>
        <w:pStyle w:val="TH"/>
        <w:outlineLvl w:val="0"/>
      </w:pPr>
      <w:r>
        <w:t>Table 5.2.19E.3.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0260B1" w:rsidRPr="009C5B90" w14:paraId="19FC529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D03D5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DCDD90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0C5BC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2ABB63" w14:textId="77777777" w:rsidR="000260B1" w:rsidRPr="009C5B90" w:rsidRDefault="000260B1" w:rsidP="007C64A8">
            <w:pPr>
              <w:pStyle w:val="TAH"/>
              <w:rPr>
                <w:lang w:val="en-US"/>
              </w:rPr>
            </w:pPr>
            <w:r w:rsidRPr="009C5B90">
              <w:rPr>
                <w:lang w:val="en-US"/>
              </w:rPr>
              <w:t>Response</w:t>
            </w:r>
          </w:p>
          <w:p w14:paraId="28639ECE"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D01683" w14:textId="77777777" w:rsidR="000260B1" w:rsidRPr="009C5B90" w:rsidRDefault="000260B1" w:rsidP="007C64A8">
            <w:pPr>
              <w:pStyle w:val="TAH"/>
              <w:rPr>
                <w:lang w:val="en-US"/>
              </w:rPr>
            </w:pPr>
            <w:r w:rsidRPr="009C5B90">
              <w:rPr>
                <w:lang w:val="en-US"/>
              </w:rPr>
              <w:t>Description</w:t>
            </w:r>
          </w:p>
        </w:tc>
      </w:tr>
      <w:tr w:rsidR="000260B1" w:rsidRPr="009C5B90" w14:paraId="0D99C42F"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FA459F" w14:textId="77777777" w:rsidR="000260B1" w:rsidRPr="009C5B90" w:rsidRDefault="000260B1" w:rsidP="007C64A8">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F4DD6E1"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3941CB"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79DCA3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B643032" w14:textId="77777777" w:rsidR="000260B1" w:rsidRPr="009C5B90" w:rsidRDefault="000260B1" w:rsidP="007C64A8">
            <w:pPr>
              <w:pStyle w:val="TAL"/>
              <w:rPr>
                <w:lang w:val="en-US"/>
              </w:rPr>
            </w:pPr>
            <w:r w:rsidRPr="009C5B90">
              <w:rPr>
                <w:lang w:val="en-US"/>
              </w:rPr>
              <w:t>Upon success, a response body containing HSS Subscription Infos shall be returned.</w:t>
            </w:r>
          </w:p>
        </w:tc>
      </w:tr>
      <w:tr w:rsidR="000260B1" w:rsidRPr="009C5B90" w14:paraId="51F33A3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F0806A1"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B0DF146" w14:textId="77777777" w:rsidR="000260B1" w:rsidRDefault="000260B1" w:rsidP="000260B1"/>
    <w:p w14:paraId="60EE16B2" w14:textId="77777777" w:rsidR="000260B1" w:rsidRDefault="000260B1" w:rsidP="000260B1">
      <w:pPr>
        <w:pStyle w:val="Heading5"/>
      </w:pPr>
      <w:bookmarkStart w:id="1568" w:name="_Toc106616476"/>
      <w:bookmarkStart w:id="1569" w:name="_Toc122101172"/>
      <w:bookmarkStart w:id="1570" w:name="_Toc161910735"/>
      <w:r>
        <w:t>5.2.19E.3.</w:t>
      </w:r>
      <w:r>
        <w:rPr>
          <w:lang w:val="de-DE"/>
        </w:rPr>
        <w:t>4</w:t>
      </w:r>
      <w:r>
        <w:tab/>
        <w:t>PATCH</w:t>
      </w:r>
      <w:bookmarkEnd w:id="1568"/>
      <w:bookmarkEnd w:id="1569"/>
      <w:bookmarkEnd w:id="1570"/>
    </w:p>
    <w:p w14:paraId="28E985B4" w14:textId="77777777" w:rsidR="000260B1" w:rsidRDefault="000260B1" w:rsidP="000260B1">
      <w:pPr>
        <w:rPr>
          <w:lang w:eastAsia="zh-CN"/>
        </w:rPr>
      </w:pPr>
      <w:r>
        <w:rPr>
          <w:lang w:eastAsia="zh-CN"/>
        </w:rPr>
        <w:t>This method is used to modify the HSS subscription Infos in the UDR.</w:t>
      </w:r>
    </w:p>
    <w:p w14:paraId="21BB1878" w14:textId="77777777" w:rsidR="000260B1" w:rsidRDefault="000260B1" w:rsidP="000260B1">
      <w:r>
        <w:t>This method shall support the URI query parameters specified in table 5.2.19E.3.4-1.</w:t>
      </w:r>
    </w:p>
    <w:p w14:paraId="21A67169" w14:textId="77777777" w:rsidR="000260B1" w:rsidRDefault="000260B1" w:rsidP="000260B1">
      <w:pPr>
        <w:pStyle w:val="TH"/>
        <w:outlineLvl w:val="0"/>
      </w:pPr>
      <w:r>
        <w:t>Table 5.2.19E.3.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65B4E5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599D5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F6D8E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EC8AF0"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9ACB51"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76A9C2" w14:textId="77777777" w:rsidR="000260B1" w:rsidRPr="009C5B90" w:rsidRDefault="000260B1" w:rsidP="007C64A8">
            <w:pPr>
              <w:pStyle w:val="TAH"/>
              <w:rPr>
                <w:lang w:val="en-US"/>
              </w:rPr>
            </w:pPr>
            <w:r w:rsidRPr="009C5B90">
              <w:rPr>
                <w:lang w:val="en-US"/>
              </w:rPr>
              <w:t>Description</w:t>
            </w:r>
          </w:p>
        </w:tc>
      </w:tr>
      <w:tr w:rsidR="000260B1" w:rsidRPr="009C5B90" w14:paraId="6CA9A2D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D86745"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FEA6D9"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B539211"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017A211"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5B144D0" w14:textId="582FC74B"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42D93D04" w14:textId="77777777" w:rsidR="000260B1" w:rsidRDefault="000260B1" w:rsidP="000260B1">
      <w:pPr>
        <w:pStyle w:val="Guidance"/>
      </w:pPr>
    </w:p>
    <w:p w14:paraId="2306A8BB" w14:textId="77777777" w:rsidR="000260B1" w:rsidRDefault="000260B1" w:rsidP="000260B1">
      <w:r>
        <w:lastRenderedPageBreak/>
        <w:t>This method shall support the request data structures specified in table 5.2.19E.3.2-2 and the response data structures, and response codes specified in table 5.2.19E.3.4-3.</w:t>
      </w:r>
    </w:p>
    <w:p w14:paraId="5183E573" w14:textId="77777777" w:rsidR="000260B1" w:rsidRDefault="000260B1" w:rsidP="000260B1">
      <w:pPr>
        <w:pStyle w:val="TH"/>
        <w:outlineLvl w:val="0"/>
      </w:pPr>
      <w:r>
        <w:t>Table 5.2.19E.3.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CE0D53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064C9C"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B5E2B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C7BC2E"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8B1CE8" w14:textId="77777777" w:rsidR="000260B1" w:rsidRPr="009C5B90" w:rsidRDefault="000260B1" w:rsidP="007C64A8">
            <w:pPr>
              <w:pStyle w:val="TAH"/>
              <w:rPr>
                <w:lang w:val="en-US"/>
              </w:rPr>
            </w:pPr>
            <w:r w:rsidRPr="009C5B90">
              <w:rPr>
                <w:lang w:val="en-US"/>
              </w:rPr>
              <w:t>Description</w:t>
            </w:r>
          </w:p>
        </w:tc>
      </w:tr>
      <w:tr w:rsidR="000260B1" w:rsidRPr="009C5B90" w14:paraId="691685D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6045CC"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625A08"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824C438"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5884D9E"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201A0C23" w14:textId="77777777" w:rsidR="000260B1" w:rsidRDefault="000260B1" w:rsidP="000260B1"/>
    <w:p w14:paraId="22504B92" w14:textId="77777777" w:rsidR="000260B1" w:rsidRDefault="000260B1" w:rsidP="000260B1">
      <w:pPr>
        <w:pStyle w:val="TH"/>
        <w:outlineLvl w:val="0"/>
      </w:pPr>
      <w:r>
        <w:t>Table 5.2.19E.3.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2E44D7DC"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D6FE3F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8AA42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C9139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2022988" w14:textId="77777777" w:rsidR="000260B1" w:rsidRPr="009C5B90" w:rsidRDefault="000260B1" w:rsidP="007C64A8">
            <w:pPr>
              <w:pStyle w:val="TAH"/>
              <w:rPr>
                <w:lang w:val="en-US"/>
              </w:rPr>
            </w:pPr>
            <w:r w:rsidRPr="009C5B90">
              <w:rPr>
                <w:lang w:val="en-US"/>
              </w:rPr>
              <w:t>Response</w:t>
            </w:r>
          </w:p>
          <w:p w14:paraId="2800026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69D609" w14:textId="77777777" w:rsidR="000260B1" w:rsidRPr="009C5B90" w:rsidRDefault="000260B1" w:rsidP="007C64A8">
            <w:pPr>
              <w:pStyle w:val="TAH"/>
              <w:rPr>
                <w:lang w:val="en-US"/>
              </w:rPr>
            </w:pPr>
            <w:r w:rsidRPr="009C5B90">
              <w:rPr>
                <w:lang w:val="en-US"/>
              </w:rPr>
              <w:t>Description</w:t>
            </w:r>
          </w:p>
        </w:tc>
      </w:tr>
      <w:tr w:rsidR="000260B1" w:rsidRPr="009C5B90" w14:paraId="41B05FEE"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219DC6E"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2A22B4"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823CD0"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B63E735"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2A9A876"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6ACDBB85"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65CF59F"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7479C2B"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713EFB6E"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84094B0" w14:textId="77777777" w:rsidR="000260B1" w:rsidRPr="009C5B90" w:rsidRDefault="000260B1" w:rsidP="007C64A8">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094E2CE"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1B9CFFAD"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19FD07B"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B0DEB1B"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0013E5C"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AC1F0D7"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D414266"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254E8512"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09414C"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B1AFC52"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053CE9E" w14:textId="77777777" w:rsidR="000260B1" w:rsidRPr="00D33907" w:rsidRDefault="000260B1" w:rsidP="000260B1">
      <w:pPr>
        <w:rPr>
          <w:lang w:eastAsia="zh-CN"/>
        </w:rPr>
      </w:pPr>
    </w:p>
    <w:p w14:paraId="3A2A5D63" w14:textId="77777777" w:rsidR="000260B1" w:rsidRPr="00533C32" w:rsidRDefault="000260B1" w:rsidP="000260B1">
      <w:pPr>
        <w:pStyle w:val="Heading3"/>
      </w:pPr>
      <w:bookmarkStart w:id="1571" w:name="_Toc20127040"/>
      <w:bookmarkStart w:id="1572" w:name="_Toc27589016"/>
      <w:bookmarkStart w:id="1573" w:name="_Toc36459815"/>
      <w:bookmarkStart w:id="1574" w:name="_Toc45029392"/>
      <w:bookmarkStart w:id="1575" w:name="_Toc56520668"/>
      <w:bookmarkStart w:id="1576" w:name="_Toc90586934"/>
      <w:bookmarkStart w:id="1577" w:name="_Toc106616477"/>
      <w:bookmarkStart w:id="1578" w:name="_Toc122101173"/>
      <w:bookmarkStart w:id="1579" w:name="_Toc161910736"/>
      <w:r w:rsidRPr="00533C32">
        <w:t>5.2.20</w:t>
      </w:r>
      <w:r w:rsidRPr="00533C32">
        <w:tab/>
        <w:t>Resource: SubscriptionDataSubscriptions</w:t>
      </w:r>
      <w:bookmarkEnd w:id="1571"/>
      <w:bookmarkEnd w:id="1572"/>
      <w:bookmarkEnd w:id="1573"/>
      <w:bookmarkEnd w:id="1574"/>
      <w:bookmarkEnd w:id="1575"/>
      <w:bookmarkEnd w:id="1576"/>
      <w:bookmarkEnd w:id="1577"/>
      <w:bookmarkEnd w:id="1578"/>
      <w:bookmarkEnd w:id="1579"/>
    </w:p>
    <w:p w14:paraId="064D7E94" w14:textId="77777777" w:rsidR="000260B1" w:rsidRPr="00533C32" w:rsidRDefault="000260B1" w:rsidP="000260B1">
      <w:pPr>
        <w:pStyle w:val="Heading4"/>
      </w:pPr>
      <w:bookmarkStart w:id="1580" w:name="_Toc20127041"/>
      <w:bookmarkStart w:id="1581" w:name="_Toc27589017"/>
      <w:bookmarkStart w:id="1582" w:name="_Toc36459816"/>
      <w:bookmarkStart w:id="1583" w:name="_Toc45029393"/>
      <w:bookmarkStart w:id="1584" w:name="_Toc56520669"/>
      <w:bookmarkStart w:id="1585" w:name="_Toc90586935"/>
      <w:bookmarkStart w:id="1586" w:name="_Toc106616478"/>
      <w:bookmarkStart w:id="1587" w:name="_Toc122101174"/>
      <w:bookmarkStart w:id="1588" w:name="_Toc161910737"/>
      <w:r w:rsidRPr="00533C32">
        <w:t>5.2.20.1</w:t>
      </w:r>
      <w:r w:rsidRPr="00533C32">
        <w:tab/>
        <w:t>Description</w:t>
      </w:r>
      <w:bookmarkEnd w:id="1580"/>
      <w:bookmarkEnd w:id="1581"/>
      <w:bookmarkEnd w:id="1582"/>
      <w:bookmarkEnd w:id="1583"/>
      <w:bookmarkEnd w:id="1584"/>
      <w:bookmarkEnd w:id="1585"/>
      <w:bookmarkEnd w:id="1586"/>
      <w:bookmarkEnd w:id="1587"/>
      <w:bookmarkEnd w:id="1588"/>
    </w:p>
    <w:p w14:paraId="65FD9E8C" w14:textId="77777777" w:rsidR="000260B1" w:rsidRPr="00533C32" w:rsidRDefault="000260B1" w:rsidP="000260B1">
      <w:r w:rsidRPr="00533C32">
        <w:t>This resource is used to represent explicit subscriber data subscriptions to notifications.</w:t>
      </w:r>
    </w:p>
    <w:p w14:paraId="4DB85632" w14:textId="77777777" w:rsidR="000260B1" w:rsidRPr="00533C32" w:rsidRDefault="000260B1" w:rsidP="000260B1">
      <w:pPr>
        <w:pStyle w:val="Heading4"/>
      </w:pPr>
      <w:bookmarkStart w:id="1589" w:name="_Toc20127042"/>
      <w:bookmarkStart w:id="1590" w:name="_Toc27589018"/>
      <w:bookmarkStart w:id="1591" w:name="_Toc36459817"/>
      <w:bookmarkStart w:id="1592" w:name="_Toc45029394"/>
      <w:bookmarkStart w:id="1593" w:name="_Toc56520670"/>
      <w:bookmarkStart w:id="1594" w:name="_Toc90586936"/>
      <w:bookmarkStart w:id="1595" w:name="_Toc106616479"/>
      <w:bookmarkStart w:id="1596" w:name="_Toc122101175"/>
      <w:bookmarkStart w:id="1597" w:name="_Toc161910738"/>
      <w:r w:rsidRPr="00533C32">
        <w:t>5.2.20.2</w:t>
      </w:r>
      <w:r w:rsidRPr="00533C32">
        <w:tab/>
        <w:t>Resource Definition</w:t>
      </w:r>
      <w:bookmarkEnd w:id="1589"/>
      <w:bookmarkEnd w:id="1590"/>
      <w:bookmarkEnd w:id="1591"/>
      <w:bookmarkEnd w:id="1592"/>
      <w:bookmarkEnd w:id="1593"/>
      <w:bookmarkEnd w:id="1594"/>
      <w:bookmarkEnd w:id="1595"/>
      <w:bookmarkEnd w:id="1596"/>
      <w:bookmarkEnd w:id="1597"/>
    </w:p>
    <w:p w14:paraId="33CFA73D" w14:textId="77777777" w:rsidR="000260B1" w:rsidRPr="00533C32" w:rsidRDefault="000260B1" w:rsidP="000260B1">
      <w:r w:rsidRPr="00533C32">
        <w:t>Resource URI: {apiRoot}/nudr-dr/&lt;apiVersion&gt;/subscription-data/subs-to-notify</w:t>
      </w:r>
    </w:p>
    <w:p w14:paraId="404F984A" w14:textId="77777777" w:rsidR="000260B1" w:rsidRPr="00533C32" w:rsidRDefault="000260B1" w:rsidP="000260B1">
      <w:pPr>
        <w:rPr>
          <w:rFonts w:ascii="Arial" w:hAnsi="Arial" w:cs="Arial"/>
        </w:rPr>
      </w:pPr>
      <w:bookmarkStart w:id="1598" w:name="_MCCTEMPBM_CRPT22160137___7"/>
      <w:r w:rsidRPr="00533C32">
        <w:t>This resource shall support the resource URI variables defined in table 5.2.20.2-1</w:t>
      </w:r>
      <w:r w:rsidRPr="00533C32">
        <w:rPr>
          <w:rFonts w:ascii="Arial" w:hAnsi="Arial" w:cs="Arial"/>
        </w:rPr>
        <w:t>.</w:t>
      </w:r>
    </w:p>
    <w:bookmarkEnd w:id="1598"/>
    <w:p w14:paraId="48923383" w14:textId="77777777" w:rsidR="000260B1" w:rsidRPr="00533C32" w:rsidRDefault="000260B1" w:rsidP="000260B1">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840AC6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CF004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49AB62" w14:textId="77777777" w:rsidR="000260B1" w:rsidRPr="009C5B90" w:rsidRDefault="000260B1" w:rsidP="007C64A8">
            <w:pPr>
              <w:pStyle w:val="TAH"/>
              <w:rPr>
                <w:lang w:val="en-US"/>
              </w:rPr>
            </w:pPr>
            <w:r w:rsidRPr="009C5B90">
              <w:rPr>
                <w:lang w:val="en-US"/>
              </w:rPr>
              <w:t>Definition</w:t>
            </w:r>
          </w:p>
        </w:tc>
      </w:tr>
      <w:tr w:rsidR="000260B1" w:rsidRPr="009C5B90" w14:paraId="52F8688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2321DF"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D726CD"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1ECFE083" w14:textId="77777777" w:rsidR="000260B1" w:rsidRPr="00533C32" w:rsidRDefault="000260B1" w:rsidP="000260B1"/>
    <w:p w14:paraId="27E4BBA9" w14:textId="77777777" w:rsidR="000260B1" w:rsidRPr="00533C32" w:rsidRDefault="000260B1" w:rsidP="000260B1">
      <w:pPr>
        <w:pStyle w:val="Heading4"/>
      </w:pPr>
      <w:bookmarkStart w:id="1599" w:name="_Toc20127043"/>
      <w:bookmarkStart w:id="1600" w:name="_Toc27589019"/>
      <w:bookmarkStart w:id="1601" w:name="_Toc36459818"/>
      <w:bookmarkStart w:id="1602" w:name="_Toc45029395"/>
      <w:bookmarkStart w:id="1603" w:name="_Toc56520671"/>
      <w:bookmarkStart w:id="1604" w:name="_Toc90586937"/>
      <w:bookmarkStart w:id="1605" w:name="_Toc106616480"/>
      <w:bookmarkStart w:id="1606" w:name="_Toc122101176"/>
      <w:bookmarkStart w:id="1607" w:name="_Toc161910739"/>
      <w:r w:rsidRPr="00533C32">
        <w:t>5.2.20.3</w:t>
      </w:r>
      <w:r w:rsidRPr="00533C32">
        <w:tab/>
        <w:t>Resource Standard Methods</w:t>
      </w:r>
      <w:bookmarkEnd w:id="1599"/>
      <w:bookmarkEnd w:id="1600"/>
      <w:bookmarkEnd w:id="1601"/>
      <w:bookmarkEnd w:id="1602"/>
      <w:bookmarkEnd w:id="1603"/>
      <w:bookmarkEnd w:id="1604"/>
      <w:bookmarkEnd w:id="1605"/>
      <w:bookmarkEnd w:id="1606"/>
      <w:bookmarkEnd w:id="1607"/>
    </w:p>
    <w:p w14:paraId="0D001378" w14:textId="77777777" w:rsidR="000260B1" w:rsidRPr="00533C32" w:rsidRDefault="000260B1" w:rsidP="000260B1">
      <w:pPr>
        <w:pStyle w:val="Heading5"/>
      </w:pPr>
      <w:bookmarkStart w:id="1608" w:name="_Toc20127044"/>
      <w:bookmarkStart w:id="1609" w:name="_Toc27589020"/>
      <w:bookmarkStart w:id="1610" w:name="_Toc36459819"/>
      <w:bookmarkStart w:id="1611" w:name="_Toc45029396"/>
      <w:bookmarkStart w:id="1612" w:name="_Toc56520672"/>
      <w:bookmarkStart w:id="1613" w:name="_Toc90586938"/>
      <w:bookmarkStart w:id="1614" w:name="_Toc106616481"/>
      <w:bookmarkStart w:id="1615" w:name="_Toc122101177"/>
      <w:bookmarkStart w:id="1616" w:name="_Toc161910740"/>
      <w:r w:rsidRPr="00533C32">
        <w:t>5.2.20.3.1</w:t>
      </w:r>
      <w:r w:rsidRPr="00533C32">
        <w:tab/>
        <w:t>POST</w:t>
      </w:r>
      <w:bookmarkEnd w:id="1608"/>
      <w:bookmarkEnd w:id="1609"/>
      <w:bookmarkEnd w:id="1610"/>
      <w:bookmarkEnd w:id="1611"/>
      <w:bookmarkEnd w:id="1612"/>
      <w:bookmarkEnd w:id="1613"/>
      <w:bookmarkEnd w:id="1614"/>
      <w:bookmarkEnd w:id="1615"/>
      <w:bookmarkEnd w:id="1616"/>
    </w:p>
    <w:p w14:paraId="56F7AA99" w14:textId="77777777" w:rsidR="000260B1" w:rsidRPr="00533C32" w:rsidRDefault="000260B1" w:rsidP="000260B1">
      <w:r w:rsidRPr="00533C32">
        <w:t>This method shall support the URI query parameters specified in table 5.2.20.3.1-1.</w:t>
      </w:r>
    </w:p>
    <w:p w14:paraId="76589EC6" w14:textId="77777777" w:rsidR="000260B1" w:rsidRPr="00533C32" w:rsidRDefault="000260B1" w:rsidP="000260B1">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BF6F72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D0010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C5119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40745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BD21ED"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CB4A87" w14:textId="77777777" w:rsidR="000260B1" w:rsidRPr="009C5B90" w:rsidRDefault="000260B1" w:rsidP="007C64A8">
            <w:pPr>
              <w:pStyle w:val="TAH"/>
              <w:rPr>
                <w:lang w:val="en-US"/>
              </w:rPr>
            </w:pPr>
            <w:r w:rsidRPr="009C5B90">
              <w:rPr>
                <w:lang w:val="en-US"/>
              </w:rPr>
              <w:t>Description</w:t>
            </w:r>
          </w:p>
        </w:tc>
      </w:tr>
      <w:tr w:rsidR="000260B1" w:rsidRPr="009C5B90" w14:paraId="6745C51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758D4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B8E5E3"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457DED3"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A0C28AE"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F8187DB" w14:textId="77777777" w:rsidR="000260B1" w:rsidRPr="009C5B90" w:rsidRDefault="000260B1" w:rsidP="007C64A8">
            <w:pPr>
              <w:pStyle w:val="TAL"/>
              <w:rPr>
                <w:lang w:val="en-US"/>
              </w:rPr>
            </w:pPr>
          </w:p>
        </w:tc>
      </w:tr>
    </w:tbl>
    <w:p w14:paraId="7AA69F60" w14:textId="77777777" w:rsidR="000260B1" w:rsidRPr="00533C32" w:rsidRDefault="000260B1" w:rsidP="000260B1"/>
    <w:p w14:paraId="653D2387" w14:textId="77777777" w:rsidR="000260B1" w:rsidRPr="00533C32" w:rsidRDefault="000260B1" w:rsidP="000260B1">
      <w:r w:rsidRPr="00533C32">
        <w:t>This method shall support the request data structures specified in table 5.2.20.3.1-2 and the response data structures and response codes specified in table 5.2.20.3.1-3.</w:t>
      </w:r>
    </w:p>
    <w:p w14:paraId="7588E368" w14:textId="77777777" w:rsidR="000260B1" w:rsidRPr="00533C32" w:rsidRDefault="000260B1" w:rsidP="000260B1">
      <w:pPr>
        <w:pStyle w:val="TH"/>
        <w:outlineLvl w:val="0"/>
      </w:pPr>
      <w:r w:rsidRPr="00533C32">
        <w:lastRenderedPageBreak/>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5C4BDDA"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F89062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BE5CF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0226AF"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92DA12" w14:textId="77777777" w:rsidR="000260B1" w:rsidRPr="009C5B90" w:rsidRDefault="000260B1" w:rsidP="007C64A8">
            <w:pPr>
              <w:pStyle w:val="TAH"/>
              <w:rPr>
                <w:lang w:val="en-US"/>
              </w:rPr>
            </w:pPr>
            <w:r w:rsidRPr="009C5B90">
              <w:rPr>
                <w:lang w:val="en-US"/>
              </w:rPr>
              <w:t>Description</w:t>
            </w:r>
          </w:p>
        </w:tc>
      </w:tr>
      <w:tr w:rsidR="000260B1" w:rsidRPr="009C5B90" w14:paraId="1C719C76" w14:textId="77777777" w:rsidTr="007C64A8">
        <w:trPr>
          <w:jc w:val="center"/>
        </w:trPr>
        <w:tc>
          <w:tcPr>
            <w:tcW w:w="1626" w:type="dxa"/>
            <w:tcBorders>
              <w:top w:val="single" w:sz="4" w:space="0" w:color="auto"/>
              <w:left w:val="single" w:sz="6" w:space="0" w:color="000000"/>
              <w:bottom w:val="single" w:sz="4" w:space="0" w:color="auto"/>
              <w:right w:val="single" w:sz="6" w:space="0" w:color="000000"/>
            </w:tcBorders>
            <w:hideMark/>
          </w:tcPr>
          <w:p w14:paraId="47B441D1" w14:textId="77777777" w:rsidR="000260B1" w:rsidRPr="009C5B90" w:rsidRDefault="000260B1" w:rsidP="007C64A8">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694DBECC"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669D8A13"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44C6DF4E" w14:textId="77777777" w:rsidR="000260B1" w:rsidRPr="009C5B90" w:rsidRDefault="000260B1" w:rsidP="007C64A8">
            <w:pPr>
              <w:pStyle w:val="TAL"/>
              <w:rPr>
                <w:lang w:val="en-US"/>
              </w:rPr>
            </w:pPr>
            <w:r w:rsidRPr="009C5B90">
              <w:rPr>
                <w:lang w:val="en-US"/>
              </w:rPr>
              <w:t>Identifies the subscriber data subscription to be stored in the UDR.</w:t>
            </w:r>
          </w:p>
        </w:tc>
      </w:tr>
    </w:tbl>
    <w:p w14:paraId="4D8C2EA3" w14:textId="77777777" w:rsidR="000260B1" w:rsidRDefault="000260B1" w:rsidP="000260B1"/>
    <w:p w14:paraId="15E5FFE7" w14:textId="77777777" w:rsidR="000260B1" w:rsidRDefault="000260B1" w:rsidP="000260B1">
      <w:pPr>
        <w:rPr>
          <w:rFonts w:cs="Arial"/>
          <w:szCs w:val="18"/>
        </w:rPr>
      </w:pPr>
      <w:r>
        <w:rPr>
          <w:rFonts w:cs="Arial"/>
          <w:szCs w:val="18"/>
        </w:rPr>
        <w:t>The UDR shall limit the number of subscriptions created based on the following criteria:</w:t>
      </w:r>
    </w:p>
    <w:p w14:paraId="33970ED8" w14:textId="77777777" w:rsidR="000260B1" w:rsidRDefault="000260B1" w:rsidP="000260B1">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5214AB6" w14:textId="77777777" w:rsidR="000260B1" w:rsidRDefault="000260B1" w:rsidP="000260B1">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293C0495" w14:textId="77777777" w:rsidR="000260B1" w:rsidRDefault="000260B1" w:rsidP="000260B1">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E888125" w14:textId="77777777" w:rsidR="000260B1" w:rsidRPr="00533C32" w:rsidRDefault="000260B1" w:rsidP="000260B1">
      <w:r>
        <w:rPr>
          <w:rFonts w:cs="Arial"/>
          <w:szCs w:val="18"/>
        </w:rPr>
        <w:t>If the UDR detects that a subscription for the criteria already exist in the UDR, the UDR shall replace the old SubscriptionDataSubscriptions with the new one.</w:t>
      </w:r>
    </w:p>
    <w:p w14:paraId="55CF7169" w14:textId="77777777" w:rsidR="000260B1" w:rsidRPr="00533C32" w:rsidRDefault="000260B1" w:rsidP="000260B1">
      <w:pPr>
        <w:pStyle w:val="TH"/>
        <w:outlineLvl w:val="0"/>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0260B1" w:rsidRPr="009C5B90" w14:paraId="72E8B5F1" w14:textId="77777777" w:rsidTr="007C64A8">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123EA47C" w14:textId="77777777" w:rsidR="000260B1" w:rsidRPr="009C5B90" w:rsidRDefault="000260B1" w:rsidP="007C64A8">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838ECA3" w14:textId="77777777" w:rsidR="000260B1" w:rsidRPr="009C5B90" w:rsidRDefault="000260B1" w:rsidP="007C64A8">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ADAD68D" w14:textId="77777777" w:rsidR="000260B1" w:rsidRPr="009C5B90" w:rsidRDefault="000260B1" w:rsidP="007C64A8">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08658E95" w14:textId="77777777" w:rsidR="000260B1" w:rsidRPr="009C5B90" w:rsidRDefault="000260B1" w:rsidP="007C64A8">
            <w:pPr>
              <w:pStyle w:val="TAH"/>
              <w:rPr>
                <w:lang w:val="en-US"/>
              </w:rPr>
            </w:pPr>
            <w:r w:rsidRPr="009C5B90">
              <w:rPr>
                <w:lang w:val="en-US"/>
              </w:rPr>
              <w:t>Response</w:t>
            </w:r>
          </w:p>
          <w:p w14:paraId="3B1B95D0" w14:textId="77777777" w:rsidR="000260B1" w:rsidRPr="009C5B90" w:rsidRDefault="000260B1" w:rsidP="007C64A8">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2C4F226F" w14:textId="77777777" w:rsidR="000260B1" w:rsidRPr="009C5B90" w:rsidRDefault="000260B1" w:rsidP="007C64A8">
            <w:pPr>
              <w:pStyle w:val="TAH"/>
              <w:rPr>
                <w:lang w:val="en-US"/>
              </w:rPr>
            </w:pPr>
            <w:r w:rsidRPr="009C5B90">
              <w:rPr>
                <w:lang w:val="en-US"/>
              </w:rPr>
              <w:t>Description</w:t>
            </w:r>
          </w:p>
        </w:tc>
      </w:tr>
      <w:tr w:rsidR="000260B1" w:rsidRPr="009C5B90" w14:paraId="490937F9" w14:textId="77777777" w:rsidTr="007C64A8">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498D28A" w14:textId="77777777" w:rsidR="000260B1" w:rsidRPr="009C5B90" w:rsidRDefault="000260B1" w:rsidP="007C64A8">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55D1D8DD" w14:textId="77777777" w:rsidR="000260B1" w:rsidRPr="009C5B90" w:rsidRDefault="000260B1" w:rsidP="007C64A8">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6E79833A" w14:textId="77777777" w:rsidR="000260B1" w:rsidRPr="009C5B90" w:rsidRDefault="000260B1" w:rsidP="007C64A8">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46AC4C52" w14:textId="77777777" w:rsidR="000260B1" w:rsidRPr="009C5B90" w:rsidRDefault="000260B1" w:rsidP="007C64A8">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5AF8B031" w14:textId="77777777" w:rsidR="000260B1" w:rsidRPr="009C5B90" w:rsidRDefault="000260B1" w:rsidP="007C64A8">
            <w:pPr>
              <w:pStyle w:val="TAL"/>
              <w:rPr>
                <w:lang w:val="en-US"/>
              </w:rPr>
            </w:pPr>
            <w:r w:rsidRPr="009C5B90">
              <w:rPr>
                <w:lang w:val="en-US"/>
              </w:rPr>
              <w:t>Upon success, a response body containing a representation of the UeId's Individual subscription resource shall be returned.</w:t>
            </w:r>
          </w:p>
          <w:p w14:paraId="118C2FCE" w14:textId="77777777" w:rsidR="000260B1" w:rsidRPr="009C5B90" w:rsidRDefault="000260B1" w:rsidP="007C64A8">
            <w:pPr>
              <w:pStyle w:val="TAL"/>
              <w:rPr>
                <w:lang w:val="en-US"/>
              </w:rPr>
            </w:pPr>
          </w:p>
          <w:p w14:paraId="4A12A9CF" w14:textId="77777777" w:rsidR="000260B1" w:rsidRPr="009C5B90" w:rsidRDefault="000260B1" w:rsidP="007C64A8">
            <w:pPr>
              <w:pStyle w:val="TAL"/>
              <w:rPr>
                <w:lang w:val="en-US"/>
              </w:rPr>
            </w:pPr>
            <w:r w:rsidRPr="009C5B90">
              <w:rPr>
                <w:lang w:val="en-US"/>
              </w:rPr>
              <w:t>The HTTP response shall include a "Location" HTTP header that contains the resource URI of the created resource.</w:t>
            </w:r>
          </w:p>
        </w:tc>
      </w:tr>
      <w:tr w:rsidR="000260B1" w:rsidRPr="009C5B90" w14:paraId="2083C25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B53A21"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9C2EF26" w14:textId="77777777" w:rsidR="000260B1" w:rsidRPr="00533C32" w:rsidRDefault="000260B1" w:rsidP="000260B1">
      <w:pPr>
        <w:rPr>
          <w:lang w:eastAsia="zh-CN"/>
        </w:rPr>
      </w:pPr>
    </w:p>
    <w:p w14:paraId="465D8575" w14:textId="77777777" w:rsidR="000260B1" w:rsidRPr="00533C32" w:rsidRDefault="000260B1" w:rsidP="000260B1">
      <w:pPr>
        <w:pStyle w:val="Heading5"/>
      </w:pPr>
      <w:bookmarkStart w:id="1617" w:name="_Toc20127045"/>
      <w:bookmarkStart w:id="1618" w:name="_Toc27589021"/>
      <w:bookmarkStart w:id="1619" w:name="_Toc36459820"/>
      <w:bookmarkStart w:id="1620" w:name="_Toc45029397"/>
      <w:bookmarkStart w:id="1621" w:name="_Toc56520673"/>
      <w:bookmarkStart w:id="1622" w:name="_Toc90586939"/>
      <w:bookmarkStart w:id="1623" w:name="_Toc106616482"/>
      <w:bookmarkStart w:id="1624" w:name="_Toc122101178"/>
      <w:bookmarkStart w:id="1625" w:name="_Toc161910741"/>
      <w:r w:rsidRPr="00533C32">
        <w:t>5.2.20.3.</w:t>
      </w:r>
      <w:r w:rsidRPr="00533C32">
        <w:rPr>
          <w:lang w:eastAsia="zh-CN"/>
        </w:rPr>
        <w:t>2</w:t>
      </w:r>
      <w:r w:rsidRPr="00533C32">
        <w:tab/>
        <w:t>GET</w:t>
      </w:r>
      <w:bookmarkEnd w:id="1617"/>
      <w:bookmarkEnd w:id="1618"/>
      <w:bookmarkEnd w:id="1619"/>
      <w:bookmarkEnd w:id="1620"/>
      <w:bookmarkEnd w:id="1621"/>
      <w:bookmarkEnd w:id="1622"/>
      <w:bookmarkEnd w:id="1623"/>
      <w:bookmarkEnd w:id="1624"/>
      <w:bookmarkEnd w:id="1625"/>
    </w:p>
    <w:p w14:paraId="0CD5AEB3" w14:textId="77777777" w:rsidR="000260B1" w:rsidRPr="00533C32" w:rsidRDefault="000260B1" w:rsidP="000260B1">
      <w:r w:rsidRPr="00533C32">
        <w:t>This method shall support the URI query parameters specified in table 5.2.20.3.</w:t>
      </w:r>
      <w:r w:rsidRPr="00533C32">
        <w:rPr>
          <w:lang w:eastAsia="zh-CN"/>
        </w:rPr>
        <w:t>2</w:t>
      </w:r>
      <w:r w:rsidRPr="00533C32">
        <w:t>-1.</w:t>
      </w:r>
    </w:p>
    <w:p w14:paraId="7C9BD0A8" w14:textId="77777777" w:rsidR="000260B1" w:rsidRPr="00533C32" w:rsidRDefault="000260B1" w:rsidP="000260B1">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5DEEFE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A0AFC0"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F830FD3"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202D88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39DEAA"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00EA8" w14:textId="77777777" w:rsidR="000260B1" w:rsidRPr="009C5B90" w:rsidRDefault="000260B1" w:rsidP="007C64A8">
            <w:pPr>
              <w:pStyle w:val="TAH"/>
              <w:rPr>
                <w:lang w:val="en-US"/>
              </w:rPr>
            </w:pPr>
            <w:r w:rsidRPr="009C5B90">
              <w:rPr>
                <w:lang w:val="en-US"/>
              </w:rPr>
              <w:t>Description</w:t>
            </w:r>
          </w:p>
        </w:tc>
      </w:tr>
      <w:tr w:rsidR="000260B1" w:rsidRPr="009C5B90" w14:paraId="514AAD5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A6B648" w14:textId="77777777" w:rsidR="000260B1" w:rsidRPr="009C5B90" w:rsidRDefault="000260B1" w:rsidP="007C64A8">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2AABAC91" w14:textId="77777777" w:rsidR="000260B1" w:rsidRPr="009C5B90" w:rsidRDefault="000260B1" w:rsidP="007C64A8">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17080A4C" w14:textId="77777777" w:rsidR="000260B1" w:rsidRPr="009C5B90" w:rsidRDefault="000260B1" w:rsidP="007C64A8">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2A7FD45C" w14:textId="77777777" w:rsidR="000260B1" w:rsidRPr="009C5B90" w:rsidRDefault="000260B1" w:rsidP="007C64A8">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02A398" w14:textId="54DD9281" w:rsidR="000260B1" w:rsidRPr="009C5B90" w:rsidRDefault="000260B1" w:rsidP="007C64A8">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t>pattern: See pattern of type VarUeId 3GPP TS 29.571 [3]</w:t>
            </w:r>
          </w:p>
        </w:tc>
      </w:tr>
      <w:tr w:rsidR="000260B1" w:rsidRPr="009C5B90" w14:paraId="134579AC"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E912D6"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60847DF9"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55E19851"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4A9D339E"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0BD20639" w14:textId="27C7FFA5"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6B598177" w14:textId="77777777" w:rsidR="000260B1" w:rsidRPr="00533C32" w:rsidRDefault="000260B1" w:rsidP="000260B1"/>
    <w:p w14:paraId="63C8A518" w14:textId="77777777" w:rsidR="000260B1" w:rsidRPr="00533C32" w:rsidRDefault="000260B1" w:rsidP="000260B1">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3727518" w14:textId="77777777" w:rsidR="000260B1" w:rsidRPr="00533C32" w:rsidRDefault="000260B1" w:rsidP="000260B1">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553964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02D85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31590"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CF34E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2DDBBC" w14:textId="77777777" w:rsidR="000260B1" w:rsidRPr="009C5B90" w:rsidRDefault="000260B1" w:rsidP="007C64A8">
            <w:pPr>
              <w:pStyle w:val="TAH"/>
              <w:rPr>
                <w:lang w:val="en-US"/>
              </w:rPr>
            </w:pPr>
            <w:r w:rsidRPr="009C5B90">
              <w:rPr>
                <w:lang w:val="en-US"/>
              </w:rPr>
              <w:t>Description</w:t>
            </w:r>
          </w:p>
        </w:tc>
      </w:tr>
      <w:tr w:rsidR="000260B1" w:rsidRPr="009C5B90" w14:paraId="6C0AA600"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B84F73"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3CCB0B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EA43053"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DEC3CF" w14:textId="77777777" w:rsidR="000260B1" w:rsidRPr="009C5B90" w:rsidRDefault="000260B1" w:rsidP="007C64A8">
            <w:pPr>
              <w:pStyle w:val="TAL"/>
              <w:rPr>
                <w:lang w:val="en-US"/>
              </w:rPr>
            </w:pPr>
          </w:p>
        </w:tc>
      </w:tr>
    </w:tbl>
    <w:p w14:paraId="6F8F4AFA" w14:textId="77777777" w:rsidR="000260B1" w:rsidRPr="00533C32" w:rsidRDefault="000260B1" w:rsidP="000260B1"/>
    <w:p w14:paraId="673C581F" w14:textId="77777777" w:rsidR="000260B1" w:rsidRPr="00533C32" w:rsidRDefault="000260B1" w:rsidP="000260B1">
      <w:pPr>
        <w:pStyle w:val="TH"/>
        <w:outlineLvl w:val="0"/>
      </w:pPr>
      <w:r w:rsidRPr="00533C32">
        <w:lastRenderedPageBreak/>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0260B1" w:rsidRPr="009C5B90" w14:paraId="60B4FA2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0D8E7B"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1FC9C4"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8C502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EC9E60" w14:textId="77777777" w:rsidR="000260B1" w:rsidRPr="009C5B90" w:rsidRDefault="000260B1" w:rsidP="007C64A8">
            <w:pPr>
              <w:pStyle w:val="TAH"/>
              <w:rPr>
                <w:lang w:val="en-US"/>
              </w:rPr>
            </w:pPr>
            <w:r w:rsidRPr="009C5B90">
              <w:rPr>
                <w:lang w:val="en-US"/>
              </w:rPr>
              <w:t>Response</w:t>
            </w:r>
          </w:p>
          <w:p w14:paraId="6B847C0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97DAE2" w14:textId="77777777" w:rsidR="000260B1" w:rsidRPr="009C5B90" w:rsidRDefault="000260B1" w:rsidP="007C64A8">
            <w:pPr>
              <w:pStyle w:val="TAH"/>
              <w:rPr>
                <w:lang w:val="en-US"/>
              </w:rPr>
            </w:pPr>
            <w:r w:rsidRPr="009C5B90">
              <w:rPr>
                <w:lang w:val="en-US"/>
              </w:rPr>
              <w:t>Description</w:t>
            </w:r>
          </w:p>
        </w:tc>
      </w:tr>
      <w:tr w:rsidR="000260B1" w:rsidRPr="009C5B90" w14:paraId="0B4BB20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EC784A" w14:textId="77777777" w:rsidR="000260B1" w:rsidRPr="009C5B90" w:rsidRDefault="000260B1" w:rsidP="007C64A8">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FCF807B"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680C11A" w14:textId="77777777" w:rsidR="000260B1" w:rsidRPr="009C5B90" w:rsidRDefault="000260B1" w:rsidP="007C64A8">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447CFB28"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BBF8FD" w14:textId="77777777" w:rsidR="000260B1" w:rsidRPr="009C5B90" w:rsidRDefault="000260B1" w:rsidP="007C64A8">
            <w:pPr>
              <w:pStyle w:val="TAL"/>
              <w:rPr>
                <w:lang w:val="en-US"/>
              </w:rPr>
            </w:pPr>
            <w:r w:rsidRPr="009C5B90">
              <w:rPr>
                <w:lang w:val="en-US"/>
              </w:rPr>
              <w:t>Upon success, a response body containing the individual subscriptions shall be returned.</w:t>
            </w:r>
          </w:p>
        </w:tc>
      </w:tr>
      <w:tr w:rsidR="000260B1" w:rsidRPr="009C5B90" w14:paraId="7AAC718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90E74"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448C0569" w14:textId="77777777" w:rsidR="000260B1" w:rsidRPr="00533C32" w:rsidRDefault="000260B1" w:rsidP="000260B1"/>
    <w:p w14:paraId="4AB85DFE" w14:textId="77777777" w:rsidR="000260B1" w:rsidRPr="00533C32" w:rsidRDefault="000260B1" w:rsidP="000260B1">
      <w:pPr>
        <w:pStyle w:val="Heading5"/>
      </w:pPr>
      <w:bookmarkStart w:id="1626" w:name="_Toc20127046"/>
      <w:bookmarkStart w:id="1627" w:name="_Toc27589022"/>
      <w:bookmarkStart w:id="1628" w:name="_Toc36459821"/>
      <w:bookmarkStart w:id="1629" w:name="_Toc45029398"/>
      <w:bookmarkStart w:id="1630" w:name="_Toc56520674"/>
      <w:bookmarkStart w:id="1631" w:name="_Toc90586940"/>
      <w:bookmarkStart w:id="1632" w:name="_Toc106616483"/>
      <w:bookmarkStart w:id="1633" w:name="_Toc122101179"/>
      <w:bookmarkStart w:id="1634" w:name="_Toc161910742"/>
      <w:r w:rsidRPr="00533C32">
        <w:t>5.2.20.3.</w:t>
      </w:r>
      <w:r w:rsidRPr="00533C32">
        <w:rPr>
          <w:lang w:eastAsia="zh-CN"/>
        </w:rPr>
        <w:t>3</w:t>
      </w:r>
      <w:r w:rsidRPr="00533C32">
        <w:tab/>
        <w:t>DELETE</w:t>
      </w:r>
      <w:bookmarkEnd w:id="1626"/>
      <w:bookmarkEnd w:id="1627"/>
      <w:bookmarkEnd w:id="1628"/>
      <w:bookmarkEnd w:id="1629"/>
      <w:bookmarkEnd w:id="1630"/>
      <w:bookmarkEnd w:id="1631"/>
      <w:bookmarkEnd w:id="1632"/>
      <w:bookmarkEnd w:id="1633"/>
      <w:bookmarkEnd w:id="1634"/>
    </w:p>
    <w:p w14:paraId="1DFAB2BD" w14:textId="77777777" w:rsidR="000260B1" w:rsidRPr="00533C32" w:rsidRDefault="000260B1" w:rsidP="000260B1">
      <w:r w:rsidRPr="00533C32">
        <w:t>This method shall support the URI query parameters specified in table 5.2.20.3.</w:t>
      </w:r>
      <w:r w:rsidRPr="00533C32">
        <w:rPr>
          <w:lang w:eastAsia="zh-CN"/>
        </w:rPr>
        <w:t>3</w:t>
      </w:r>
      <w:r w:rsidRPr="00533C32">
        <w:t>-1.</w:t>
      </w:r>
    </w:p>
    <w:p w14:paraId="35A7D1DB" w14:textId="77777777" w:rsidR="000260B1" w:rsidRPr="00533C32" w:rsidRDefault="000260B1" w:rsidP="000260B1">
      <w:pPr>
        <w:pStyle w:val="TH"/>
        <w:outlineLvl w:val="0"/>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769791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2A8632"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6AD22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0CFF8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B3DB52"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F1CD9B" w14:textId="77777777" w:rsidR="000260B1" w:rsidRPr="009C5B90" w:rsidRDefault="000260B1" w:rsidP="007C64A8">
            <w:pPr>
              <w:pStyle w:val="TAH"/>
              <w:rPr>
                <w:lang w:val="en-US"/>
              </w:rPr>
            </w:pPr>
            <w:r w:rsidRPr="009C5B90">
              <w:rPr>
                <w:lang w:val="en-US"/>
              </w:rPr>
              <w:t>Description</w:t>
            </w:r>
          </w:p>
        </w:tc>
      </w:tr>
      <w:tr w:rsidR="000260B1" w:rsidRPr="009C5B90" w14:paraId="3CBE7422"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565F24" w14:textId="77777777" w:rsidR="000260B1" w:rsidRPr="009C5B90" w:rsidRDefault="000260B1" w:rsidP="007C64A8">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08C9303" w14:textId="77777777" w:rsidR="000260B1" w:rsidRPr="009C5B90" w:rsidRDefault="000260B1" w:rsidP="007C64A8">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3BF0B700" w14:textId="77777777" w:rsidR="000260B1" w:rsidRPr="009C5B90" w:rsidRDefault="000260B1" w:rsidP="007C64A8">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CA95DD5" w14:textId="77777777" w:rsidR="000260B1" w:rsidRPr="009C5B90" w:rsidRDefault="000260B1" w:rsidP="007C64A8">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817E43" w14:textId="2B32110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 of the UE associated to this subscription.</w:t>
            </w:r>
          </w:p>
          <w:p w14:paraId="0AD58791" w14:textId="77777777" w:rsidR="000260B1" w:rsidRPr="009C5B90" w:rsidRDefault="000260B1" w:rsidP="007C64A8">
            <w:pPr>
              <w:pStyle w:val="TAL"/>
              <w:rPr>
                <w:lang w:val="en-US"/>
              </w:rPr>
            </w:pPr>
            <w:r w:rsidRPr="009C5B90">
              <w:rPr>
                <w:lang w:val="en-US"/>
              </w:rPr>
              <w:br/>
              <w:t>Pattern: See pattern of type VarUeId 3GPP TS 29.571 [3]</w:t>
            </w:r>
          </w:p>
        </w:tc>
      </w:tr>
      <w:tr w:rsidR="000260B1" w:rsidRPr="009C5B90" w14:paraId="3FF07E2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17A0780" w14:textId="77777777" w:rsidR="000260B1" w:rsidRPr="009C5B90" w:rsidRDefault="000260B1" w:rsidP="007C64A8">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717EC0D1" w14:textId="77777777" w:rsidR="000260B1" w:rsidRPr="009C5B90" w:rsidRDefault="000260B1" w:rsidP="007C64A8">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6B813EE" w14:textId="77777777" w:rsidR="000260B1" w:rsidRPr="009C5B90" w:rsidRDefault="000260B1" w:rsidP="007C64A8">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7EE14AA1"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23F8F308" w14:textId="77777777" w:rsidR="000260B1" w:rsidRPr="009C5B90" w:rsidRDefault="000260B1" w:rsidP="007C64A8">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20904D27" w14:textId="77777777" w:rsidR="000260B1" w:rsidRPr="009C5B90" w:rsidRDefault="000260B1" w:rsidP="007C64A8">
            <w:pPr>
              <w:pStyle w:val="TAL"/>
              <w:rPr>
                <w:lang w:val="en-US"/>
              </w:rPr>
            </w:pPr>
          </w:p>
          <w:p w14:paraId="5AECA370" w14:textId="77777777" w:rsidR="000260B1" w:rsidRPr="009C5B90" w:rsidRDefault="000260B1" w:rsidP="007C64A8">
            <w:pPr>
              <w:pStyle w:val="TAL"/>
              <w:rPr>
                <w:lang w:val="en-US"/>
              </w:rPr>
            </w:pPr>
            <w:r w:rsidRPr="009C5B90">
              <w:rPr>
                <w:lang w:val="en-US"/>
              </w:rPr>
              <w:t>If not included, the UDR shall delete all subscriptions matching the rest of query parameters.</w:t>
            </w:r>
          </w:p>
          <w:p w14:paraId="4346EA76" w14:textId="77777777" w:rsidR="000260B1" w:rsidRPr="009C5B90" w:rsidRDefault="000260B1" w:rsidP="007C64A8">
            <w:pPr>
              <w:pStyle w:val="TAL"/>
              <w:rPr>
                <w:lang w:val="en-US"/>
              </w:rPr>
            </w:pPr>
          </w:p>
          <w:p w14:paraId="129D847E" w14:textId="77777777" w:rsidR="000260B1" w:rsidRPr="009C5B90" w:rsidRDefault="000260B1" w:rsidP="007C64A8">
            <w:pPr>
              <w:pStyle w:val="TAL"/>
              <w:rPr>
                <w:lang w:val="en-US"/>
              </w:rPr>
            </w:pPr>
            <w:r w:rsidRPr="009C5B90">
              <w:rPr>
                <w:lang w:val="en-US"/>
              </w:rPr>
              <w:t>(See NOTE)</w:t>
            </w:r>
          </w:p>
        </w:tc>
      </w:tr>
      <w:tr w:rsidR="000260B1" w:rsidRPr="009C5B90" w14:paraId="79AA3B9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824C111" w14:textId="77777777" w:rsidR="000260B1" w:rsidRPr="009C5B90" w:rsidRDefault="000260B1" w:rsidP="007C64A8">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050F584F" w14:textId="77777777" w:rsidR="000260B1" w:rsidRPr="009C5B90" w:rsidRDefault="000260B1" w:rsidP="007C64A8">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38BB8BD7" w14:textId="77777777" w:rsidR="000260B1" w:rsidRPr="009C5B90" w:rsidRDefault="000260B1" w:rsidP="007C64A8">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DF09957"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7571A" w14:textId="77777777" w:rsidR="000260B1" w:rsidRPr="009C5B90" w:rsidRDefault="000260B1" w:rsidP="007C64A8">
            <w:pPr>
              <w:pStyle w:val="TAL"/>
              <w:rPr>
                <w:lang w:val="en-US"/>
              </w:rPr>
            </w:pPr>
            <w:r w:rsidRPr="009C5B90">
              <w:rPr>
                <w:lang w:val="en-US"/>
              </w:rPr>
              <w:t>If included, this IE indicates that the UDR shall delete all subscriptions associated to the ue-id.</w:t>
            </w:r>
          </w:p>
          <w:p w14:paraId="001558A4" w14:textId="77777777" w:rsidR="000260B1" w:rsidRPr="009C5B90" w:rsidRDefault="000260B1" w:rsidP="007C64A8">
            <w:pPr>
              <w:pStyle w:val="TAL"/>
              <w:rPr>
                <w:lang w:val="en-US"/>
              </w:rPr>
            </w:pPr>
          </w:p>
          <w:p w14:paraId="4DF63709" w14:textId="77777777" w:rsidR="000260B1" w:rsidRPr="009C5B90" w:rsidRDefault="000260B1" w:rsidP="007C64A8">
            <w:pPr>
              <w:pStyle w:val="TAL"/>
              <w:rPr>
                <w:lang w:val="en-US"/>
              </w:rPr>
            </w:pPr>
            <w:r w:rsidRPr="009C5B90">
              <w:rPr>
                <w:lang w:val="en-US"/>
              </w:rPr>
              <w:t>(See NOTE)</w:t>
            </w:r>
          </w:p>
        </w:tc>
      </w:tr>
      <w:tr w:rsidR="000260B1" w:rsidRPr="009C5B90" w14:paraId="365C3C4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D3035" w14:textId="77777777" w:rsidR="000260B1" w:rsidRPr="009C5B90" w:rsidRDefault="000260B1" w:rsidP="007C64A8">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7EEF09A3" w14:textId="77777777" w:rsidR="000260B1" w:rsidRPr="009C5B90" w:rsidRDefault="000260B1" w:rsidP="007C64A8">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3351AEBF"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5FA9AB07"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B131CFD" w14:textId="77777777" w:rsidR="000260B1" w:rsidRPr="009C5B90" w:rsidRDefault="000260B1" w:rsidP="007C64A8">
            <w:pPr>
              <w:pStyle w:val="TAL"/>
              <w:rPr>
                <w:lang w:val="en-US"/>
              </w:rPr>
            </w:pPr>
            <w:r w:rsidRPr="009C5B90">
              <w:rPr>
                <w:lang w:val="en-US"/>
              </w:rPr>
              <w:t>If included, this IE shall contain the content of the "implicitUnsubscribe" attribute sent during the creation of the subscription in UDM.</w:t>
            </w:r>
          </w:p>
          <w:p w14:paraId="774BC988" w14:textId="77777777" w:rsidR="000260B1" w:rsidRPr="009C5B90" w:rsidRDefault="000260B1" w:rsidP="007C64A8">
            <w:pPr>
              <w:pStyle w:val="TAL"/>
              <w:rPr>
                <w:lang w:val="en-US"/>
              </w:rPr>
            </w:pPr>
          </w:p>
          <w:p w14:paraId="317F6C61" w14:textId="77777777" w:rsidR="000260B1" w:rsidRPr="009C5B90" w:rsidRDefault="000260B1" w:rsidP="007C64A8">
            <w:pPr>
              <w:pStyle w:val="TAL"/>
              <w:rPr>
                <w:lang w:val="en-US"/>
              </w:rPr>
            </w:pPr>
            <w:r w:rsidRPr="009C5B90">
              <w:rPr>
                <w:lang w:val="en-US"/>
              </w:rPr>
              <w:t>If it is set to true, it means that the UDR shall delete all those subscriptions from NF Service Consumers of UDM, whose implicitUnsubscribe value is set to true.</w:t>
            </w:r>
          </w:p>
          <w:p w14:paraId="006D9664" w14:textId="77777777" w:rsidR="000260B1" w:rsidRPr="009C5B90" w:rsidRDefault="000260B1" w:rsidP="007C64A8">
            <w:pPr>
              <w:pStyle w:val="TAL"/>
              <w:rPr>
                <w:lang w:val="en-US"/>
              </w:rPr>
            </w:pPr>
          </w:p>
          <w:p w14:paraId="072F22F1" w14:textId="77777777" w:rsidR="000260B1" w:rsidRPr="009C5B90" w:rsidRDefault="000260B1" w:rsidP="007C64A8">
            <w:pPr>
              <w:pStyle w:val="TAL"/>
              <w:rPr>
                <w:lang w:val="en-US"/>
              </w:rPr>
            </w:pPr>
            <w:r w:rsidRPr="009C5B90">
              <w:rPr>
                <w:lang w:val="en-US"/>
              </w:rPr>
              <w:t>It not included, or set to false, the UDR shall delete all subscriptions matching the rest of query parameters.</w:t>
            </w:r>
          </w:p>
        </w:tc>
      </w:tr>
      <w:tr w:rsidR="000260B1" w:rsidRPr="009C5B90" w14:paraId="622BDF5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80AAFA" w14:textId="77777777" w:rsidR="000260B1" w:rsidRPr="009C5B90" w:rsidRDefault="000260B1" w:rsidP="007C64A8">
            <w:pPr>
              <w:pStyle w:val="TAN"/>
              <w:rPr>
                <w:lang w:val="en-US"/>
              </w:rPr>
            </w:pPr>
            <w:r w:rsidRPr="009C5B90">
              <w:rPr>
                <w:lang w:val="en-US"/>
              </w:rPr>
              <w:t>NOTE:</w:t>
            </w:r>
            <w:r w:rsidRPr="009C5B90">
              <w:rPr>
                <w:lang w:val="en-US"/>
              </w:rPr>
              <w:tab/>
              <w:t>Either "nf-instance-id" or "delete-all-nfs" shal be included in the request.</w:t>
            </w:r>
          </w:p>
        </w:tc>
      </w:tr>
    </w:tbl>
    <w:p w14:paraId="4823A7A8" w14:textId="77777777" w:rsidR="000260B1" w:rsidRPr="00533C32" w:rsidRDefault="000260B1" w:rsidP="000260B1"/>
    <w:p w14:paraId="1AE3A177" w14:textId="77777777" w:rsidR="000260B1" w:rsidRPr="00533C32" w:rsidRDefault="000260B1" w:rsidP="000260B1">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9B60602" w14:textId="77777777" w:rsidR="000260B1" w:rsidRPr="00533C32" w:rsidRDefault="000260B1" w:rsidP="000260B1">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EAF3533"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71141E9"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1A508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9100F3"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DE27F2" w14:textId="77777777" w:rsidR="000260B1" w:rsidRPr="009C5B90" w:rsidRDefault="000260B1" w:rsidP="007C64A8">
            <w:pPr>
              <w:pStyle w:val="TAH"/>
              <w:rPr>
                <w:lang w:val="en-US"/>
              </w:rPr>
            </w:pPr>
            <w:r w:rsidRPr="009C5B90">
              <w:rPr>
                <w:lang w:val="en-US"/>
              </w:rPr>
              <w:t>Description</w:t>
            </w:r>
          </w:p>
        </w:tc>
      </w:tr>
      <w:tr w:rsidR="000260B1" w:rsidRPr="009C5B90" w14:paraId="22FEB4F9"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298A78A"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56033F1"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6B5AA74"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0258C809" w14:textId="77777777" w:rsidR="000260B1" w:rsidRPr="009C5B90" w:rsidRDefault="000260B1" w:rsidP="007C64A8">
            <w:pPr>
              <w:pStyle w:val="TAL"/>
              <w:rPr>
                <w:lang w:val="en-US"/>
              </w:rPr>
            </w:pPr>
            <w:r w:rsidRPr="009C5B90">
              <w:rPr>
                <w:lang w:val="en-US"/>
              </w:rPr>
              <w:t>The request body shall be empty.</w:t>
            </w:r>
          </w:p>
        </w:tc>
      </w:tr>
    </w:tbl>
    <w:p w14:paraId="207174AD" w14:textId="77777777" w:rsidR="000260B1" w:rsidRPr="00533C32" w:rsidRDefault="000260B1" w:rsidP="000260B1"/>
    <w:p w14:paraId="3B95CE84" w14:textId="77777777" w:rsidR="000260B1" w:rsidRPr="00533C32" w:rsidRDefault="000260B1" w:rsidP="000260B1">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0439A4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20643C"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B23A2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6E84D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EC4584" w14:textId="77777777" w:rsidR="000260B1" w:rsidRPr="009C5B90" w:rsidRDefault="000260B1" w:rsidP="007C64A8">
            <w:pPr>
              <w:pStyle w:val="TAH"/>
              <w:rPr>
                <w:lang w:val="en-US"/>
              </w:rPr>
            </w:pPr>
            <w:r w:rsidRPr="009C5B90">
              <w:rPr>
                <w:lang w:val="en-US"/>
              </w:rPr>
              <w:t>Response</w:t>
            </w:r>
          </w:p>
          <w:p w14:paraId="6B339F02"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680990" w14:textId="77777777" w:rsidR="000260B1" w:rsidRPr="009C5B90" w:rsidRDefault="000260B1" w:rsidP="007C64A8">
            <w:pPr>
              <w:pStyle w:val="TAH"/>
              <w:rPr>
                <w:lang w:val="en-US"/>
              </w:rPr>
            </w:pPr>
            <w:r w:rsidRPr="009C5B90">
              <w:rPr>
                <w:lang w:val="en-US"/>
              </w:rPr>
              <w:t>Description</w:t>
            </w:r>
          </w:p>
        </w:tc>
      </w:tr>
      <w:tr w:rsidR="000260B1" w:rsidRPr="009C5B90" w14:paraId="0C590F5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C825BC7"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07ADCC"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1A3300C"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C76F407"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7CAF2D"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4738063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AD5238"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B54081C" w14:textId="77777777" w:rsidR="000260B1" w:rsidRPr="00533C32" w:rsidRDefault="000260B1" w:rsidP="000260B1">
      <w:pPr>
        <w:rPr>
          <w:lang w:eastAsia="zh-CN"/>
        </w:rPr>
      </w:pPr>
    </w:p>
    <w:p w14:paraId="71C7EB9E" w14:textId="77777777" w:rsidR="000260B1" w:rsidRPr="00533C32" w:rsidRDefault="000260B1" w:rsidP="000260B1">
      <w:pPr>
        <w:pStyle w:val="Heading3"/>
      </w:pPr>
      <w:bookmarkStart w:id="1635" w:name="_Toc20127047"/>
      <w:bookmarkStart w:id="1636" w:name="_Toc27589023"/>
      <w:bookmarkStart w:id="1637" w:name="_Toc36459822"/>
      <w:bookmarkStart w:id="1638" w:name="_Toc45029399"/>
      <w:bookmarkStart w:id="1639" w:name="_Toc56520675"/>
      <w:bookmarkStart w:id="1640" w:name="_Toc90586941"/>
      <w:bookmarkStart w:id="1641" w:name="_Toc106616484"/>
      <w:bookmarkStart w:id="1642" w:name="_Toc122101180"/>
      <w:bookmarkStart w:id="1643" w:name="_Toc161910743"/>
      <w:r w:rsidRPr="00533C32">
        <w:lastRenderedPageBreak/>
        <w:t>5.2.21</w:t>
      </w:r>
      <w:r w:rsidRPr="00533C32">
        <w:tab/>
        <w:t>Resource: IndividualSubscriptionDataSubscription</w:t>
      </w:r>
      <w:bookmarkEnd w:id="1635"/>
      <w:bookmarkEnd w:id="1636"/>
      <w:bookmarkEnd w:id="1637"/>
      <w:bookmarkEnd w:id="1638"/>
      <w:bookmarkEnd w:id="1639"/>
      <w:bookmarkEnd w:id="1640"/>
      <w:bookmarkEnd w:id="1641"/>
      <w:bookmarkEnd w:id="1642"/>
      <w:bookmarkEnd w:id="1643"/>
    </w:p>
    <w:p w14:paraId="1DA6F740" w14:textId="77777777" w:rsidR="000260B1" w:rsidRPr="00533C32" w:rsidRDefault="000260B1" w:rsidP="000260B1">
      <w:pPr>
        <w:pStyle w:val="Heading4"/>
      </w:pPr>
      <w:bookmarkStart w:id="1644" w:name="_Toc20127048"/>
      <w:bookmarkStart w:id="1645" w:name="_Toc27589024"/>
      <w:bookmarkStart w:id="1646" w:name="_Toc36459823"/>
      <w:bookmarkStart w:id="1647" w:name="_Toc45029400"/>
      <w:bookmarkStart w:id="1648" w:name="_Toc56520676"/>
      <w:bookmarkStart w:id="1649" w:name="_Toc90586942"/>
      <w:bookmarkStart w:id="1650" w:name="_Toc106616485"/>
      <w:bookmarkStart w:id="1651" w:name="_Toc122101181"/>
      <w:bookmarkStart w:id="1652" w:name="_Toc161910744"/>
      <w:r w:rsidRPr="00533C32">
        <w:t>5.2.21.1</w:t>
      </w:r>
      <w:r w:rsidRPr="00533C32">
        <w:tab/>
        <w:t>Description</w:t>
      </w:r>
      <w:bookmarkEnd w:id="1644"/>
      <w:bookmarkEnd w:id="1645"/>
      <w:bookmarkEnd w:id="1646"/>
      <w:bookmarkEnd w:id="1647"/>
      <w:bookmarkEnd w:id="1648"/>
      <w:bookmarkEnd w:id="1649"/>
      <w:bookmarkEnd w:id="1650"/>
      <w:bookmarkEnd w:id="1651"/>
      <w:bookmarkEnd w:id="1652"/>
    </w:p>
    <w:p w14:paraId="296806A0" w14:textId="77777777" w:rsidR="000260B1" w:rsidRPr="00533C32" w:rsidRDefault="000260B1" w:rsidP="000260B1">
      <w:r w:rsidRPr="00533C32">
        <w:t>This resource is used to represent an individual subscriber data subscriptions to notifications.</w:t>
      </w:r>
    </w:p>
    <w:p w14:paraId="16D300B1" w14:textId="77777777" w:rsidR="000260B1" w:rsidRPr="00533C32" w:rsidRDefault="000260B1" w:rsidP="000260B1">
      <w:pPr>
        <w:pStyle w:val="Heading4"/>
      </w:pPr>
      <w:bookmarkStart w:id="1653" w:name="_Toc20127049"/>
      <w:bookmarkStart w:id="1654" w:name="_Toc27589025"/>
      <w:bookmarkStart w:id="1655" w:name="_Toc36459824"/>
      <w:bookmarkStart w:id="1656" w:name="_Toc45029401"/>
      <w:bookmarkStart w:id="1657" w:name="_Toc56520677"/>
      <w:bookmarkStart w:id="1658" w:name="_Toc90586943"/>
      <w:bookmarkStart w:id="1659" w:name="_Toc106616486"/>
      <w:bookmarkStart w:id="1660" w:name="_Toc122101182"/>
      <w:bookmarkStart w:id="1661" w:name="_Toc161910745"/>
      <w:r w:rsidRPr="00533C32">
        <w:t>5.2.21.2</w:t>
      </w:r>
      <w:r w:rsidRPr="00533C32">
        <w:tab/>
        <w:t>Resource Definition</w:t>
      </w:r>
      <w:bookmarkEnd w:id="1653"/>
      <w:bookmarkEnd w:id="1654"/>
      <w:bookmarkEnd w:id="1655"/>
      <w:bookmarkEnd w:id="1656"/>
      <w:bookmarkEnd w:id="1657"/>
      <w:bookmarkEnd w:id="1658"/>
      <w:bookmarkEnd w:id="1659"/>
      <w:bookmarkEnd w:id="1660"/>
      <w:bookmarkEnd w:id="1661"/>
    </w:p>
    <w:p w14:paraId="37CE549A" w14:textId="77777777" w:rsidR="000260B1" w:rsidRPr="00533C32" w:rsidRDefault="000260B1" w:rsidP="000260B1">
      <w:r w:rsidRPr="00533C32">
        <w:t>Resource URI: {apiRoot}/nudr-dr/&lt;apiVersion&gt;/subscription-data/subs-to-notify/{subsId}</w:t>
      </w:r>
    </w:p>
    <w:p w14:paraId="01906AAC" w14:textId="77777777" w:rsidR="000260B1" w:rsidRPr="00533C32" w:rsidRDefault="000260B1" w:rsidP="000260B1">
      <w:pPr>
        <w:rPr>
          <w:rFonts w:ascii="Arial" w:hAnsi="Arial" w:cs="Arial"/>
        </w:rPr>
      </w:pPr>
      <w:bookmarkStart w:id="1662"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62"/>
    <w:p w14:paraId="1C58E9FB" w14:textId="77777777" w:rsidR="000260B1" w:rsidRPr="00533C32" w:rsidRDefault="000260B1" w:rsidP="000260B1">
      <w:pPr>
        <w:pStyle w:val="TH"/>
        <w:outlineLvl w:val="0"/>
      </w:pPr>
      <w:r w:rsidRPr="00533C32">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6B262E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14FD15"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3DC4C4" w14:textId="77777777" w:rsidR="000260B1" w:rsidRPr="009C5B90" w:rsidRDefault="000260B1" w:rsidP="007C64A8">
            <w:pPr>
              <w:pStyle w:val="TAH"/>
              <w:rPr>
                <w:lang w:val="en-US"/>
              </w:rPr>
            </w:pPr>
            <w:r w:rsidRPr="009C5B90">
              <w:rPr>
                <w:lang w:val="en-US"/>
              </w:rPr>
              <w:t>Definition</w:t>
            </w:r>
          </w:p>
        </w:tc>
      </w:tr>
      <w:tr w:rsidR="000260B1" w:rsidRPr="009C5B90" w14:paraId="4206815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88923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5D3D54"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1112797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CC32F" w14:textId="77777777" w:rsidR="000260B1" w:rsidRPr="009C5B90" w:rsidRDefault="000260B1" w:rsidP="007C64A8">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F89254" w14:textId="77777777" w:rsidR="000260B1" w:rsidRPr="009C5B90" w:rsidRDefault="000260B1" w:rsidP="007C64A8">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CCA4849" w14:textId="77777777" w:rsidR="000260B1" w:rsidRPr="00533C32" w:rsidRDefault="000260B1" w:rsidP="000260B1"/>
    <w:p w14:paraId="4743D6A3" w14:textId="77777777" w:rsidR="000260B1" w:rsidRPr="00533C32" w:rsidRDefault="000260B1" w:rsidP="000260B1">
      <w:pPr>
        <w:pStyle w:val="Heading4"/>
      </w:pPr>
      <w:bookmarkStart w:id="1663" w:name="_Toc20127050"/>
      <w:bookmarkStart w:id="1664" w:name="_Toc27589026"/>
      <w:bookmarkStart w:id="1665" w:name="_Toc36459825"/>
      <w:bookmarkStart w:id="1666" w:name="_Toc45029402"/>
      <w:bookmarkStart w:id="1667" w:name="_Toc56520678"/>
      <w:bookmarkStart w:id="1668" w:name="_Toc90586944"/>
      <w:bookmarkStart w:id="1669" w:name="_Toc106616487"/>
      <w:bookmarkStart w:id="1670" w:name="_Toc122101183"/>
      <w:bookmarkStart w:id="1671" w:name="_Toc161910746"/>
      <w:r w:rsidRPr="00533C32">
        <w:t>5.2.21.3</w:t>
      </w:r>
      <w:r w:rsidRPr="00533C32">
        <w:tab/>
        <w:t>Resource Standard Methods</w:t>
      </w:r>
      <w:bookmarkEnd w:id="1663"/>
      <w:bookmarkEnd w:id="1664"/>
      <w:bookmarkEnd w:id="1665"/>
      <w:bookmarkEnd w:id="1666"/>
      <w:bookmarkEnd w:id="1667"/>
      <w:bookmarkEnd w:id="1668"/>
      <w:bookmarkEnd w:id="1669"/>
      <w:bookmarkEnd w:id="1670"/>
      <w:bookmarkEnd w:id="1671"/>
    </w:p>
    <w:p w14:paraId="108DF4F3" w14:textId="77777777" w:rsidR="000260B1" w:rsidRPr="00533C32" w:rsidRDefault="000260B1" w:rsidP="000260B1">
      <w:pPr>
        <w:pStyle w:val="Heading5"/>
      </w:pPr>
      <w:bookmarkStart w:id="1672" w:name="_Toc20127051"/>
      <w:bookmarkStart w:id="1673" w:name="_Toc27589027"/>
      <w:bookmarkStart w:id="1674" w:name="_Toc36459826"/>
      <w:bookmarkStart w:id="1675" w:name="_Toc45029403"/>
      <w:bookmarkStart w:id="1676" w:name="_Toc56520679"/>
      <w:bookmarkStart w:id="1677" w:name="_Toc90586945"/>
      <w:bookmarkStart w:id="1678" w:name="_Toc106616488"/>
      <w:bookmarkStart w:id="1679" w:name="_Toc122101184"/>
      <w:bookmarkStart w:id="1680" w:name="_Toc161910747"/>
      <w:r w:rsidRPr="00533C32">
        <w:t>5.2.21.3.1</w:t>
      </w:r>
      <w:r w:rsidRPr="00533C32">
        <w:tab/>
        <w:t>DELETE</w:t>
      </w:r>
      <w:bookmarkEnd w:id="1672"/>
      <w:bookmarkEnd w:id="1673"/>
      <w:bookmarkEnd w:id="1674"/>
      <w:bookmarkEnd w:id="1675"/>
      <w:bookmarkEnd w:id="1676"/>
      <w:bookmarkEnd w:id="1677"/>
      <w:bookmarkEnd w:id="1678"/>
      <w:bookmarkEnd w:id="1679"/>
      <w:bookmarkEnd w:id="1680"/>
    </w:p>
    <w:p w14:paraId="30FAB790" w14:textId="77777777" w:rsidR="000260B1" w:rsidRPr="00533C32" w:rsidRDefault="000260B1" w:rsidP="000260B1">
      <w:r w:rsidRPr="00533C32">
        <w:t>This method shall support the URI query parameters specified in table 5.2.21.3.1-1.</w:t>
      </w:r>
    </w:p>
    <w:p w14:paraId="1D60EC60" w14:textId="77777777" w:rsidR="000260B1" w:rsidRPr="00533C32" w:rsidRDefault="000260B1" w:rsidP="000260B1">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978C3B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58E94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FFA30C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2EBA1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7A58568"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BAF16" w14:textId="77777777" w:rsidR="000260B1" w:rsidRPr="009C5B90" w:rsidRDefault="000260B1" w:rsidP="007C64A8">
            <w:pPr>
              <w:pStyle w:val="TAH"/>
              <w:rPr>
                <w:lang w:val="en-US"/>
              </w:rPr>
            </w:pPr>
            <w:r w:rsidRPr="009C5B90">
              <w:rPr>
                <w:lang w:val="en-US"/>
              </w:rPr>
              <w:t>Description</w:t>
            </w:r>
          </w:p>
        </w:tc>
      </w:tr>
      <w:tr w:rsidR="000260B1" w:rsidRPr="009C5B90" w14:paraId="4833FB7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F8624D"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DFE743"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B7AD2A"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C7AE419"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18D63A2" w14:textId="77777777" w:rsidR="000260B1" w:rsidRPr="009C5B90" w:rsidRDefault="000260B1" w:rsidP="007C64A8">
            <w:pPr>
              <w:pStyle w:val="TAL"/>
              <w:rPr>
                <w:lang w:val="en-US"/>
              </w:rPr>
            </w:pPr>
          </w:p>
        </w:tc>
      </w:tr>
    </w:tbl>
    <w:p w14:paraId="0D4203BB" w14:textId="77777777" w:rsidR="000260B1" w:rsidRPr="00533C32" w:rsidRDefault="000260B1" w:rsidP="000260B1"/>
    <w:p w14:paraId="3895E311" w14:textId="77777777" w:rsidR="000260B1" w:rsidRPr="00533C32" w:rsidRDefault="000260B1" w:rsidP="000260B1">
      <w:r w:rsidRPr="00533C32">
        <w:t>This method shall support the request data structures specified in table 5.2.21.3.1-2 and the response data structures and response codes specified in table 5.2.21.3.1-3.</w:t>
      </w:r>
    </w:p>
    <w:p w14:paraId="6934DD9D" w14:textId="77777777" w:rsidR="000260B1" w:rsidRPr="00533C32" w:rsidRDefault="000260B1" w:rsidP="000260B1">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58598F6"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26B31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B1582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8F2E4D"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F015EB" w14:textId="77777777" w:rsidR="000260B1" w:rsidRPr="009C5B90" w:rsidRDefault="000260B1" w:rsidP="007C64A8">
            <w:pPr>
              <w:pStyle w:val="TAH"/>
              <w:rPr>
                <w:lang w:val="en-US"/>
              </w:rPr>
            </w:pPr>
            <w:r w:rsidRPr="009C5B90">
              <w:rPr>
                <w:lang w:val="en-US"/>
              </w:rPr>
              <w:t>Description</w:t>
            </w:r>
          </w:p>
        </w:tc>
      </w:tr>
      <w:tr w:rsidR="000260B1" w:rsidRPr="009C5B90" w14:paraId="043667B6"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149DEE0"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9F7FD9F"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9C98E6F"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46A11B6" w14:textId="77777777" w:rsidR="000260B1" w:rsidRPr="009C5B90" w:rsidRDefault="000260B1" w:rsidP="007C64A8">
            <w:pPr>
              <w:pStyle w:val="TAL"/>
              <w:rPr>
                <w:lang w:val="en-US"/>
              </w:rPr>
            </w:pPr>
            <w:r w:rsidRPr="009C5B90">
              <w:rPr>
                <w:lang w:val="en-US"/>
              </w:rPr>
              <w:t>The request body shall be empty.</w:t>
            </w:r>
          </w:p>
        </w:tc>
      </w:tr>
    </w:tbl>
    <w:p w14:paraId="36355682" w14:textId="77777777" w:rsidR="000260B1" w:rsidRPr="00533C32" w:rsidRDefault="000260B1" w:rsidP="000260B1"/>
    <w:p w14:paraId="37448534" w14:textId="77777777" w:rsidR="000260B1" w:rsidRPr="00533C32" w:rsidRDefault="000260B1" w:rsidP="000260B1">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0F1E860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B6FCC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0C0C7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E466D6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E09351" w14:textId="77777777" w:rsidR="000260B1" w:rsidRPr="009C5B90" w:rsidRDefault="000260B1" w:rsidP="007C64A8">
            <w:pPr>
              <w:pStyle w:val="TAH"/>
              <w:rPr>
                <w:lang w:val="en-US"/>
              </w:rPr>
            </w:pPr>
            <w:r w:rsidRPr="009C5B90">
              <w:rPr>
                <w:lang w:val="en-US"/>
              </w:rPr>
              <w:t>Response</w:t>
            </w:r>
          </w:p>
          <w:p w14:paraId="58803E0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D95855" w14:textId="77777777" w:rsidR="000260B1" w:rsidRPr="009C5B90" w:rsidRDefault="000260B1" w:rsidP="007C64A8">
            <w:pPr>
              <w:pStyle w:val="TAH"/>
              <w:rPr>
                <w:lang w:val="en-US"/>
              </w:rPr>
            </w:pPr>
            <w:r w:rsidRPr="009C5B90">
              <w:rPr>
                <w:lang w:val="en-US"/>
              </w:rPr>
              <w:t>Description</w:t>
            </w:r>
          </w:p>
        </w:tc>
      </w:tr>
      <w:tr w:rsidR="000260B1" w:rsidRPr="009C5B90" w14:paraId="79F5664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1088985"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F907806"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4596DAC"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5D1441D"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82EE434"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148DA59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624F6B"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19169D60" w14:textId="77777777" w:rsidR="000260B1" w:rsidRPr="00533C32" w:rsidRDefault="000260B1" w:rsidP="000260B1">
      <w:pPr>
        <w:rPr>
          <w:lang w:eastAsia="zh-CN"/>
        </w:rPr>
      </w:pPr>
    </w:p>
    <w:p w14:paraId="13A02799" w14:textId="77777777" w:rsidR="000260B1" w:rsidRPr="00533C32" w:rsidRDefault="000260B1" w:rsidP="000260B1">
      <w:pPr>
        <w:pStyle w:val="Heading5"/>
      </w:pPr>
      <w:bookmarkStart w:id="1681" w:name="_Toc20127052"/>
      <w:bookmarkStart w:id="1682" w:name="_Toc27589028"/>
      <w:bookmarkStart w:id="1683" w:name="_Toc36459827"/>
      <w:bookmarkStart w:id="1684" w:name="_Toc45029404"/>
      <w:bookmarkStart w:id="1685" w:name="_Toc56520680"/>
      <w:bookmarkStart w:id="1686" w:name="_Toc90586946"/>
      <w:bookmarkStart w:id="1687" w:name="_Toc106616489"/>
      <w:bookmarkStart w:id="1688" w:name="_Toc122101185"/>
      <w:bookmarkStart w:id="1689" w:name="_Toc161910748"/>
      <w:r w:rsidRPr="00533C32">
        <w:t>5.2.21.3.</w:t>
      </w:r>
      <w:r w:rsidRPr="00533C32">
        <w:rPr>
          <w:lang w:val="de-DE"/>
        </w:rPr>
        <w:t>2</w:t>
      </w:r>
      <w:r w:rsidRPr="00533C32">
        <w:tab/>
        <w:t>PATCH</w:t>
      </w:r>
      <w:bookmarkEnd w:id="1681"/>
      <w:bookmarkEnd w:id="1682"/>
      <w:bookmarkEnd w:id="1683"/>
      <w:bookmarkEnd w:id="1684"/>
      <w:bookmarkEnd w:id="1685"/>
      <w:bookmarkEnd w:id="1686"/>
      <w:bookmarkEnd w:id="1687"/>
      <w:bookmarkEnd w:id="1688"/>
      <w:bookmarkEnd w:id="1689"/>
    </w:p>
    <w:p w14:paraId="021BC325" w14:textId="77777777" w:rsidR="000260B1" w:rsidRPr="00533C32" w:rsidRDefault="000260B1" w:rsidP="000260B1">
      <w:r w:rsidRPr="00533C32">
        <w:t>This method shall support the URI query parameters specified in table 5.2.21.3.</w:t>
      </w:r>
      <w:r w:rsidRPr="00533C32">
        <w:rPr>
          <w:lang w:val="de-DE"/>
        </w:rPr>
        <w:t>2</w:t>
      </w:r>
      <w:r w:rsidRPr="00533C32">
        <w:t>-1.</w:t>
      </w:r>
    </w:p>
    <w:p w14:paraId="7E1A1C82" w14:textId="77777777" w:rsidR="000260B1" w:rsidRPr="00533C32" w:rsidRDefault="000260B1" w:rsidP="000260B1">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DEA477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C49EAA"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407BED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312B3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532F59"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4C51C9" w14:textId="77777777" w:rsidR="000260B1" w:rsidRPr="009C5B90" w:rsidRDefault="000260B1" w:rsidP="007C64A8">
            <w:pPr>
              <w:pStyle w:val="TAH"/>
              <w:rPr>
                <w:lang w:val="en-US"/>
              </w:rPr>
            </w:pPr>
            <w:r w:rsidRPr="009C5B90">
              <w:rPr>
                <w:lang w:val="en-US"/>
              </w:rPr>
              <w:t>Description</w:t>
            </w:r>
          </w:p>
        </w:tc>
      </w:tr>
      <w:tr w:rsidR="000260B1" w:rsidRPr="009C5B90" w14:paraId="12DCFC0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C36F1A"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8A0300"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4A1E694"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2176B7F"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783B5A9" w14:textId="4E29B042"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42BD2DBF" w14:textId="77777777" w:rsidR="000260B1" w:rsidRPr="00533C32" w:rsidRDefault="000260B1" w:rsidP="000260B1">
      <w:pPr>
        <w:pStyle w:val="Guidance"/>
      </w:pPr>
    </w:p>
    <w:p w14:paraId="6E90E1BC" w14:textId="77777777" w:rsidR="000260B1" w:rsidRPr="00533C32" w:rsidRDefault="000260B1" w:rsidP="000260B1">
      <w:r w:rsidRPr="00533C32">
        <w:lastRenderedPageBreak/>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4730D1F9" w14:textId="77777777" w:rsidR="000260B1" w:rsidRPr="00533C32" w:rsidRDefault="000260B1" w:rsidP="000260B1">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F50E741"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F40DD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C4609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B9D552"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399689" w14:textId="77777777" w:rsidR="000260B1" w:rsidRPr="009C5B90" w:rsidRDefault="000260B1" w:rsidP="007C64A8">
            <w:pPr>
              <w:pStyle w:val="TAH"/>
              <w:rPr>
                <w:lang w:val="en-US"/>
              </w:rPr>
            </w:pPr>
            <w:r w:rsidRPr="009C5B90">
              <w:rPr>
                <w:lang w:val="en-US"/>
              </w:rPr>
              <w:t>Description</w:t>
            </w:r>
          </w:p>
        </w:tc>
      </w:tr>
      <w:tr w:rsidR="000260B1" w:rsidRPr="009C5B90" w14:paraId="1E817AA6"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DC46826"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2DC7B34"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F6F6E68"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0EB50A4" w14:textId="77777777" w:rsidR="000260B1" w:rsidRPr="009C5B90" w:rsidRDefault="000260B1" w:rsidP="007C64A8">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684AE853" w14:textId="77777777" w:rsidR="000260B1" w:rsidRPr="00533C32" w:rsidRDefault="000260B1" w:rsidP="000260B1"/>
    <w:p w14:paraId="1CBFB6EF" w14:textId="77777777" w:rsidR="000260B1" w:rsidRPr="00533C32" w:rsidRDefault="000260B1" w:rsidP="000260B1">
      <w:pPr>
        <w:pStyle w:val="TH"/>
        <w:outlineLvl w:val="0"/>
      </w:pPr>
      <w:r w:rsidRPr="00533C32">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0260B1" w:rsidRPr="009C5B90" w14:paraId="026E7A54"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1D9AF3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229F6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49F98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EF688FB" w14:textId="77777777" w:rsidR="000260B1" w:rsidRPr="009C5B90" w:rsidRDefault="000260B1" w:rsidP="007C64A8">
            <w:pPr>
              <w:pStyle w:val="TAH"/>
              <w:rPr>
                <w:lang w:val="en-US"/>
              </w:rPr>
            </w:pPr>
            <w:r w:rsidRPr="009C5B90">
              <w:rPr>
                <w:lang w:val="en-US"/>
              </w:rPr>
              <w:t>Response</w:t>
            </w:r>
          </w:p>
          <w:p w14:paraId="52F1F653"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2783B2C8" w14:textId="77777777" w:rsidR="000260B1" w:rsidRPr="009C5B90" w:rsidRDefault="000260B1" w:rsidP="007C64A8">
            <w:pPr>
              <w:pStyle w:val="TAH"/>
              <w:rPr>
                <w:lang w:val="en-US"/>
              </w:rPr>
            </w:pPr>
            <w:r w:rsidRPr="009C5B90">
              <w:rPr>
                <w:lang w:val="en-US"/>
              </w:rPr>
              <w:t>Description</w:t>
            </w:r>
          </w:p>
        </w:tc>
      </w:tr>
      <w:tr w:rsidR="000260B1" w:rsidRPr="009C5B90" w14:paraId="12E9CA6C"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357898F"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4510C3"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A0E33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B391DFB"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293FE2BA" w14:textId="77777777" w:rsidR="000260B1" w:rsidRPr="009C5B90" w:rsidRDefault="000260B1" w:rsidP="007C64A8">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0260B1" w:rsidRPr="009C5B90" w14:paraId="1916D465"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074456" w14:textId="77777777" w:rsidR="000260B1" w:rsidRPr="009C5B90" w:rsidRDefault="000260B1" w:rsidP="007C64A8">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67D56C6F" w14:textId="77777777" w:rsidR="000260B1" w:rsidRPr="009C5B90" w:rsidRDefault="000260B1" w:rsidP="007C64A8">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01ADCC53" w14:textId="77777777" w:rsidR="000260B1" w:rsidRPr="009C5B90" w:rsidRDefault="000260B1" w:rsidP="007C64A8">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03843225" w14:textId="77777777" w:rsidR="000260B1" w:rsidRPr="009C5B90" w:rsidRDefault="000260B1" w:rsidP="007C64A8">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01846C72" w14:textId="77777777" w:rsidR="000260B1" w:rsidRPr="009C5B90" w:rsidRDefault="000260B1" w:rsidP="007C64A8">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04101F5" w14:textId="77777777" w:rsidR="000260B1" w:rsidRPr="009C5B90" w:rsidRDefault="000260B1" w:rsidP="007C64A8">
            <w:pPr>
              <w:pStyle w:val="TAL"/>
            </w:pPr>
            <w:r w:rsidRPr="009C5B90">
              <w:t>Also, upon partial success, if the NF service consumer does not support the "PatchReport" feature, the UDR shall return a SubscriptionDataSubscriptions object in the response.</w:t>
            </w:r>
          </w:p>
          <w:p w14:paraId="68F4F98F" w14:textId="77777777" w:rsidR="000260B1" w:rsidRPr="009C5B90" w:rsidRDefault="000260B1" w:rsidP="007C64A8">
            <w:pPr>
              <w:pStyle w:val="TAL"/>
              <w:rPr>
                <w:lang w:val="en-US"/>
              </w:rPr>
            </w:pPr>
            <w:r w:rsidRPr="009C5B90">
              <w:t>(NOTE 2)</w:t>
            </w:r>
          </w:p>
        </w:tc>
      </w:tr>
      <w:tr w:rsidR="000260B1" w:rsidRPr="009C5B90" w14:paraId="17EA08A1"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DEDA52"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F6A3509" w14:textId="77777777" w:rsidR="000260B1" w:rsidRPr="009C5B90" w:rsidRDefault="000260B1" w:rsidP="007C64A8">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38816B6B" w14:textId="77777777" w:rsidR="000260B1" w:rsidRPr="009C5B90" w:rsidRDefault="000260B1" w:rsidP="007C64A8">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802B6D8" w14:textId="77777777" w:rsidR="000260B1" w:rsidRPr="009C5B90" w:rsidRDefault="000260B1" w:rsidP="007C64A8">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B2D678A" w14:textId="77777777" w:rsidR="000260B1" w:rsidRPr="009C5B90" w:rsidRDefault="000260B1" w:rsidP="007C64A8">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0260B1" w:rsidRPr="009C5B90" w14:paraId="043FEDF8" w14:textId="77777777" w:rsidTr="007C64A8">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0859C6C2"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772AB1C7"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BF30D10"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648FCB2" w14:textId="77777777" w:rsidR="000260B1" w:rsidRPr="009C5B90" w:rsidRDefault="000260B1" w:rsidP="007C64A8">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913295B" w14:textId="77777777" w:rsidR="000260B1" w:rsidRPr="009C5B90" w:rsidRDefault="000260B1" w:rsidP="007C64A8">
            <w:pPr>
              <w:pStyle w:val="TAL"/>
              <w:rPr>
                <w:lang w:val="en-US" w:eastAsia="zh-CN"/>
              </w:rPr>
            </w:pPr>
            <w:r w:rsidRPr="009C5B90">
              <w:rPr>
                <w:lang w:val="en-US" w:eastAsia="zh-CN"/>
              </w:rPr>
              <w:t>If one or more attributes are not allowed to be modified according to e.g. policy or local configuration, then</w:t>
            </w:r>
          </w:p>
          <w:p w14:paraId="1F266918" w14:textId="77777777" w:rsidR="000260B1" w:rsidRPr="009C5B90" w:rsidRDefault="000260B1" w:rsidP="007C64A8">
            <w:pPr>
              <w:pStyle w:val="TAL"/>
              <w:rPr>
                <w:lang w:val="en-US" w:eastAsia="zh-CN"/>
              </w:rPr>
            </w:pPr>
            <w:r w:rsidRPr="009C5B90">
              <w:rPr>
                <w:lang w:val="en-US" w:eastAsia="zh-CN"/>
              </w:rPr>
              <w:t>the invalidParams attribute shall contain the JSON pointers of attributes which are not allowed to be modified, and</w:t>
            </w:r>
          </w:p>
          <w:p w14:paraId="1F9A79D0" w14:textId="6783A481" w:rsidR="000260B1" w:rsidRPr="009C5B90" w:rsidRDefault="000260B1" w:rsidP="007C64A8">
            <w:pPr>
              <w:pStyle w:val="TAL"/>
              <w:rPr>
                <w:lang w:val="en-US" w:eastAsia="zh-CN"/>
              </w:rPr>
            </w:pPr>
            <w:r w:rsidRPr="009C5B90">
              <w:rPr>
                <w:lang w:val="en-US" w:eastAsia="zh-CN"/>
              </w:rPr>
              <w:t xml:space="preserve">the cause attribute shall be set to "MODIFICATION_NOT_ALLOWED", see 3GPP </w:t>
            </w:r>
            <w:r w:rsidR="00152EF7" w:rsidRPr="009C5B90">
              <w:rPr>
                <w:lang w:val="en-US" w:eastAsia="zh-CN"/>
              </w:rPr>
              <w:t>TS</w:t>
            </w:r>
            <w:r w:rsidR="00152EF7">
              <w:rPr>
                <w:lang w:val="en-US" w:eastAsia="zh-CN"/>
              </w:rPr>
              <w:t> </w:t>
            </w:r>
            <w:r w:rsidR="00152EF7" w:rsidRPr="009C5B90">
              <w:rPr>
                <w:lang w:val="en-US" w:eastAsia="zh-CN"/>
              </w:rPr>
              <w:t>2</w:t>
            </w:r>
            <w:r w:rsidRPr="009C5B90">
              <w:rPr>
                <w:lang w:val="en-US" w:eastAsia="zh-CN"/>
              </w:rPr>
              <w:t>9.500</w:t>
            </w:r>
            <w:r w:rsidR="00152EF7">
              <w:rPr>
                <w:lang w:val="en-US" w:eastAsia="zh-CN"/>
              </w:rPr>
              <w:t> </w:t>
            </w:r>
            <w:r w:rsidR="00152EF7" w:rsidRPr="009C5B90">
              <w:rPr>
                <w:lang w:val="en-US" w:eastAsia="zh-CN"/>
              </w:rPr>
              <w:t>[</w:t>
            </w:r>
            <w:r w:rsidRPr="009C5B90">
              <w:rPr>
                <w:lang w:val="en-US" w:eastAsia="zh-CN"/>
              </w:rPr>
              <w:t>8] table 5.2.7.2-1.</w:t>
            </w:r>
          </w:p>
        </w:tc>
      </w:tr>
      <w:tr w:rsidR="000260B1" w:rsidRPr="009C5B90" w14:paraId="6611C982" w14:textId="77777777" w:rsidTr="007C64A8">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398E88F" w14:textId="77777777" w:rsidR="000260B1" w:rsidRPr="009C5B90" w:rsidRDefault="000260B1" w:rsidP="007C64A8">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C1E88E5" w14:textId="77777777" w:rsidR="000260B1" w:rsidRPr="009C5B90" w:rsidRDefault="000260B1" w:rsidP="007C64A8">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7A7695F3" w14:textId="77777777" w:rsidR="000260B1" w:rsidRPr="009C5B90" w:rsidRDefault="000260B1" w:rsidP="007C64A8">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32638689" w14:textId="77777777" w:rsidR="000260B1" w:rsidRPr="009C5B90" w:rsidRDefault="000260B1" w:rsidP="007C64A8">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2F2D07F8" w14:textId="77777777" w:rsidR="000260B1" w:rsidRPr="009C5B90" w:rsidRDefault="000260B1" w:rsidP="007C64A8">
            <w:pPr>
              <w:pStyle w:val="TAL"/>
            </w:pPr>
            <w:r w:rsidRPr="009C5B90">
              <w:t>The "cause" attribute may be used to indicate one of the following application errors:</w:t>
            </w:r>
          </w:p>
          <w:p w14:paraId="6D977288" w14:textId="77777777" w:rsidR="000260B1" w:rsidRPr="009C5B90" w:rsidRDefault="000260B1" w:rsidP="007C64A8">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0260B1" w:rsidRPr="009C5B90" w14:paraId="6F19B9DC"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36C750A"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D2E14B"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8FC0EEE" w14:textId="77777777" w:rsidR="000260B1" w:rsidRDefault="000260B1" w:rsidP="000260B1">
      <w:pPr>
        <w:rPr>
          <w:lang w:eastAsia="zh-CN"/>
        </w:rPr>
      </w:pPr>
    </w:p>
    <w:p w14:paraId="08D5A17F" w14:textId="77777777" w:rsidR="000260B1" w:rsidRPr="00533C32" w:rsidRDefault="000260B1" w:rsidP="000260B1">
      <w:pPr>
        <w:pStyle w:val="Heading5"/>
      </w:pPr>
      <w:bookmarkStart w:id="1690" w:name="_Toc36459828"/>
      <w:bookmarkStart w:id="1691" w:name="_Toc45029405"/>
      <w:bookmarkStart w:id="1692" w:name="_Toc56520681"/>
      <w:bookmarkStart w:id="1693" w:name="_Toc90586947"/>
      <w:bookmarkStart w:id="1694" w:name="_Toc106616490"/>
      <w:bookmarkStart w:id="1695" w:name="_Toc122101186"/>
      <w:bookmarkStart w:id="1696" w:name="_Toc161910749"/>
      <w:r>
        <w:t>5.2.21.3.3</w:t>
      </w:r>
      <w:r w:rsidRPr="00533C32">
        <w:tab/>
      </w:r>
      <w:r>
        <w:t>GET</w:t>
      </w:r>
      <w:bookmarkEnd w:id="1690"/>
      <w:bookmarkEnd w:id="1691"/>
      <w:bookmarkEnd w:id="1692"/>
      <w:bookmarkEnd w:id="1693"/>
      <w:bookmarkEnd w:id="1694"/>
      <w:bookmarkEnd w:id="1695"/>
      <w:bookmarkEnd w:id="1696"/>
    </w:p>
    <w:p w14:paraId="06A1413C" w14:textId="77777777" w:rsidR="000260B1" w:rsidRPr="00533C32" w:rsidRDefault="000260B1" w:rsidP="000260B1">
      <w:r w:rsidRPr="00533C32">
        <w:t>This method shall support the URI query parameters specified in table 5.2.21.3.</w:t>
      </w:r>
      <w:r>
        <w:t>3</w:t>
      </w:r>
      <w:r w:rsidRPr="00533C32">
        <w:t>-1.</w:t>
      </w:r>
    </w:p>
    <w:p w14:paraId="735041D5" w14:textId="77777777" w:rsidR="000260B1" w:rsidRPr="00533C32" w:rsidRDefault="000260B1" w:rsidP="000260B1">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DBCA71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FA7A9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3D05F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B714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D6B8BE"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A3129" w14:textId="77777777" w:rsidR="000260B1" w:rsidRPr="009C5B90" w:rsidRDefault="000260B1" w:rsidP="007C64A8">
            <w:pPr>
              <w:pStyle w:val="TAH"/>
              <w:rPr>
                <w:lang w:val="en-US"/>
              </w:rPr>
            </w:pPr>
            <w:r w:rsidRPr="009C5B90">
              <w:rPr>
                <w:lang w:val="en-US"/>
              </w:rPr>
              <w:t>Description</w:t>
            </w:r>
          </w:p>
        </w:tc>
      </w:tr>
      <w:tr w:rsidR="000260B1" w:rsidRPr="009C5B90" w14:paraId="16D4A21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631C36"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3E0AF3"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936E31F"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B3E3BE"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534D4CD" w14:textId="77777777" w:rsidR="000260B1" w:rsidRPr="009C5B90" w:rsidRDefault="000260B1" w:rsidP="007C64A8">
            <w:pPr>
              <w:pStyle w:val="TAL"/>
              <w:rPr>
                <w:lang w:val="en-US"/>
              </w:rPr>
            </w:pPr>
          </w:p>
        </w:tc>
      </w:tr>
    </w:tbl>
    <w:p w14:paraId="765A986D" w14:textId="77777777" w:rsidR="000260B1" w:rsidRPr="00533C32" w:rsidRDefault="000260B1" w:rsidP="000260B1"/>
    <w:p w14:paraId="0C969286" w14:textId="77777777" w:rsidR="000260B1" w:rsidRPr="00533C32" w:rsidRDefault="000260B1" w:rsidP="000260B1">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077FDB27" w14:textId="77777777" w:rsidR="000260B1" w:rsidRPr="00533C32" w:rsidRDefault="000260B1" w:rsidP="000260B1">
      <w:pPr>
        <w:pStyle w:val="TH"/>
        <w:outlineLvl w:val="0"/>
      </w:pPr>
      <w:r>
        <w:lastRenderedPageBreak/>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C2640E3"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070AA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31B92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992EB6"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A1EDA2" w14:textId="77777777" w:rsidR="000260B1" w:rsidRPr="009C5B90" w:rsidRDefault="000260B1" w:rsidP="007C64A8">
            <w:pPr>
              <w:pStyle w:val="TAH"/>
              <w:rPr>
                <w:lang w:val="en-US"/>
              </w:rPr>
            </w:pPr>
            <w:r w:rsidRPr="009C5B90">
              <w:rPr>
                <w:lang w:val="en-US"/>
              </w:rPr>
              <w:t>Description</w:t>
            </w:r>
          </w:p>
        </w:tc>
      </w:tr>
      <w:tr w:rsidR="000260B1" w:rsidRPr="009C5B90" w14:paraId="5036BB2D"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2940090"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E63B5B"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7FB786"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1FB079A0" w14:textId="77777777" w:rsidR="000260B1" w:rsidRPr="009C5B90" w:rsidRDefault="000260B1" w:rsidP="007C64A8">
            <w:pPr>
              <w:pStyle w:val="TAL"/>
              <w:rPr>
                <w:lang w:val="en-US"/>
              </w:rPr>
            </w:pPr>
            <w:r w:rsidRPr="009C5B90">
              <w:rPr>
                <w:lang w:val="en-US"/>
              </w:rPr>
              <w:t>The request body shall be empty.</w:t>
            </w:r>
          </w:p>
        </w:tc>
      </w:tr>
    </w:tbl>
    <w:p w14:paraId="5EB79532" w14:textId="77777777" w:rsidR="000260B1" w:rsidRPr="00533C32" w:rsidRDefault="000260B1" w:rsidP="000260B1"/>
    <w:p w14:paraId="43E395ED" w14:textId="77777777" w:rsidR="000260B1" w:rsidRPr="00533C32" w:rsidRDefault="000260B1" w:rsidP="000260B1">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0260B1" w:rsidRPr="009C5B90" w14:paraId="751325E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FB7B1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AEF575"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0B4EE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DE3BF2" w14:textId="77777777" w:rsidR="000260B1" w:rsidRPr="009C5B90" w:rsidRDefault="000260B1" w:rsidP="007C64A8">
            <w:pPr>
              <w:pStyle w:val="TAH"/>
              <w:rPr>
                <w:lang w:val="en-US"/>
              </w:rPr>
            </w:pPr>
            <w:r w:rsidRPr="009C5B90">
              <w:rPr>
                <w:lang w:val="en-US"/>
              </w:rPr>
              <w:t>Response</w:t>
            </w:r>
          </w:p>
          <w:p w14:paraId="6DAE98D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2964F6" w14:textId="77777777" w:rsidR="000260B1" w:rsidRPr="009C5B90" w:rsidRDefault="000260B1" w:rsidP="007C64A8">
            <w:pPr>
              <w:pStyle w:val="TAH"/>
              <w:rPr>
                <w:lang w:val="en-US"/>
              </w:rPr>
            </w:pPr>
            <w:r w:rsidRPr="009C5B90">
              <w:rPr>
                <w:lang w:val="en-US"/>
              </w:rPr>
              <w:t>Description</w:t>
            </w:r>
          </w:p>
        </w:tc>
      </w:tr>
      <w:tr w:rsidR="000260B1" w:rsidRPr="009C5B90" w14:paraId="5BBC666C"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113E2" w14:textId="77777777" w:rsidR="000260B1" w:rsidRPr="009C5B90" w:rsidRDefault="000260B1" w:rsidP="007C64A8">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1084BBB7"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4F2223A3"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BBDFAFB"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252560F" w14:textId="41497F68" w:rsidR="000260B1" w:rsidRPr="009C5B90" w:rsidRDefault="000260B1" w:rsidP="007C64A8">
            <w:pPr>
              <w:pStyle w:val="TAL"/>
              <w:rPr>
                <w:lang w:val="en-US"/>
              </w:rPr>
            </w:pPr>
            <w:r w:rsidRPr="009C5B90">
              <w:rPr>
                <w:lang w:val="en-US"/>
              </w:rPr>
              <w:t>Upon success, a response body containing</w:t>
            </w:r>
            <w:r w:rsidR="00362BFD">
              <w:rPr>
                <w:lang w:val="en-US"/>
              </w:rPr>
              <w:t xml:space="preserve"> a SubscriptionDataSubscriptions object</w:t>
            </w:r>
            <w:r w:rsidRPr="009C5B90">
              <w:rPr>
                <w:lang w:val="en-US"/>
              </w:rPr>
              <w:t xml:space="preserve"> shall be returned.</w:t>
            </w:r>
          </w:p>
        </w:tc>
      </w:tr>
      <w:tr w:rsidR="000260B1" w:rsidRPr="009C5B90" w14:paraId="7EEF25C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5B22981"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378872E5" w14:textId="77777777" w:rsidR="000260B1" w:rsidRPr="001D2176" w:rsidRDefault="000260B1" w:rsidP="000260B1">
      <w:pPr>
        <w:rPr>
          <w:lang w:eastAsia="zh-CN"/>
        </w:rPr>
      </w:pPr>
    </w:p>
    <w:p w14:paraId="08AC98EE" w14:textId="77777777" w:rsidR="000260B1" w:rsidRPr="00533C32" w:rsidRDefault="000260B1" w:rsidP="000260B1">
      <w:pPr>
        <w:pStyle w:val="Heading3"/>
      </w:pPr>
      <w:bookmarkStart w:id="1697" w:name="_Toc20127053"/>
      <w:bookmarkStart w:id="1698" w:name="_Toc27589029"/>
      <w:bookmarkStart w:id="1699" w:name="_Toc36459829"/>
      <w:bookmarkStart w:id="1700" w:name="_Toc45029406"/>
      <w:bookmarkStart w:id="1701" w:name="_Toc56520682"/>
      <w:bookmarkStart w:id="1702" w:name="_Toc90586948"/>
      <w:bookmarkStart w:id="1703" w:name="_Toc106616491"/>
      <w:bookmarkStart w:id="1704" w:name="_Toc122101187"/>
      <w:bookmarkStart w:id="1705" w:name="_Toc161910750"/>
      <w:r w:rsidRPr="00533C32">
        <w:t>5.2.22</w:t>
      </w:r>
      <w:r w:rsidRPr="00533C32">
        <w:tab/>
        <w:t>Resource: TraceData</w:t>
      </w:r>
      <w:bookmarkEnd w:id="1697"/>
      <w:bookmarkEnd w:id="1698"/>
      <w:bookmarkEnd w:id="1699"/>
      <w:bookmarkEnd w:id="1700"/>
      <w:bookmarkEnd w:id="1701"/>
      <w:bookmarkEnd w:id="1702"/>
      <w:bookmarkEnd w:id="1703"/>
      <w:bookmarkEnd w:id="1704"/>
      <w:bookmarkEnd w:id="1705"/>
    </w:p>
    <w:p w14:paraId="60739EDA" w14:textId="77777777" w:rsidR="000260B1" w:rsidRPr="00533C32" w:rsidRDefault="000260B1" w:rsidP="000260B1">
      <w:pPr>
        <w:pStyle w:val="Heading4"/>
      </w:pPr>
      <w:bookmarkStart w:id="1706" w:name="_Toc20127054"/>
      <w:bookmarkStart w:id="1707" w:name="_Toc27589030"/>
      <w:bookmarkStart w:id="1708" w:name="_Toc36459830"/>
      <w:bookmarkStart w:id="1709" w:name="_Toc45029407"/>
      <w:bookmarkStart w:id="1710" w:name="_Toc56520683"/>
      <w:bookmarkStart w:id="1711" w:name="_Toc90586949"/>
      <w:bookmarkStart w:id="1712" w:name="_Toc106616492"/>
      <w:bookmarkStart w:id="1713" w:name="_Toc122101188"/>
      <w:bookmarkStart w:id="1714" w:name="_Toc161910751"/>
      <w:r w:rsidRPr="00533C32">
        <w:t>5.2.22.1</w:t>
      </w:r>
      <w:r w:rsidRPr="00533C32">
        <w:tab/>
        <w:t>Description</w:t>
      </w:r>
      <w:bookmarkEnd w:id="1706"/>
      <w:bookmarkEnd w:id="1707"/>
      <w:bookmarkEnd w:id="1708"/>
      <w:bookmarkEnd w:id="1709"/>
      <w:bookmarkEnd w:id="1710"/>
      <w:bookmarkEnd w:id="1711"/>
      <w:bookmarkEnd w:id="1712"/>
      <w:bookmarkEnd w:id="1713"/>
      <w:bookmarkEnd w:id="1714"/>
    </w:p>
    <w:p w14:paraId="4EA1FA78" w14:textId="77777777" w:rsidR="000260B1" w:rsidRPr="00533C32" w:rsidRDefault="000260B1" w:rsidP="000260B1">
      <w:pPr>
        <w:rPr>
          <w:lang w:eastAsia="zh-CN"/>
        </w:rPr>
      </w:pPr>
      <w:r w:rsidRPr="00533C32">
        <w:t>This resource represents the trace configuration data for a SUPI for use in a serving PLMN. It is queried by the AMF via the UDM after registering.</w:t>
      </w:r>
    </w:p>
    <w:p w14:paraId="3712AF4D"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2DBF16A" w14:textId="77777777" w:rsidR="000260B1" w:rsidRPr="00533C32" w:rsidRDefault="000260B1" w:rsidP="000260B1">
      <w:pPr>
        <w:pStyle w:val="Heading4"/>
      </w:pPr>
      <w:bookmarkStart w:id="1715" w:name="_Toc20127055"/>
      <w:bookmarkStart w:id="1716" w:name="_Toc27589031"/>
      <w:bookmarkStart w:id="1717" w:name="_Toc36459831"/>
      <w:bookmarkStart w:id="1718" w:name="_Toc45029408"/>
      <w:bookmarkStart w:id="1719" w:name="_Toc56520684"/>
      <w:bookmarkStart w:id="1720" w:name="_Toc90586950"/>
      <w:bookmarkStart w:id="1721" w:name="_Toc106616493"/>
      <w:bookmarkStart w:id="1722" w:name="_Toc122101189"/>
      <w:bookmarkStart w:id="1723" w:name="_Toc161910752"/>
      <w:r w:rsidRPr="00533C32">
        <w:t>5.2.22.2</w:t>
      </w:r>
      <w:r w:rsidRPr="00533C32">
        <w:tab/>
        <w:t>Resource Definition</w:t>
      </w:r>
      <w:bookmarkEnd w:id="1715"/>
      <w:bookmarkEnd w:id="1716"/>
      <w:bookmarkEnd w:id="1717"/>
      <w:bookmarkEnd w:id="1718"/>
      <w:bookmarkEnd w:id="1719"/>
      <w:bookmarkEnd w:id="1720"/>
      <w:bookmarkEnd w:id="1721"/>
      <w:bookmarkEnd w:id="1722"/>
      <w:bookmarkEnd w:id="1723"/>
    </w:p>
    <w:p w14:paraId="2AC9648C" w14:textId="77777777" w:rsidR="000260B1" w:rsidRPr="00533C32" w:rsidRDefault="000260B1" w:rsidP="000260B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0B231E10" w14:textId="77777777" w:rsidR="000260B1" w:rsidRPr="00533C32" w:rsidRDefault="000260B1" w:rsidP="000260B1">
      <w:pPr>
        <w:rPr>
          <w:rFonts w:ascii="Arial" w:hAnsi="Arial" w:cs="Arial"/>
        </w:rPr>
      </w:pPr>
      <w:bookmarkStart w:id="1724" w:name="_MCCTEMPBM_CRPT22160139___7"/>
      <w:r w:rsidRPr="00533C32">
        <w:t>This resource shall support the resource URI variables defined in table 5.2.22.2-1</w:t>
      </w:r>
      <w:r w:rsidRPr="00533C32">
        <w:rPr>
          <w:rFonts w:ascii="Arial" w:hAnsi="Arial" w:cs="Arial"/>
        </w:rPr>
        <w:t>.</w:t>
      </w:r>
    </w:p>
    <w:bookmarkEnd w:id="1724"/>
    <w:p w14:paraId="5D44FF10" w14:textId="77777777" w:rsidR="000260B1" w:rsidRPr="00533C32" w:rsidRDefault="000260B1" w:rsidP="000260B1">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811176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AF9EBF1"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DD624E" w14:textId="77777777" w:rsidR="000260B1" w:rsidRPr="009C5B90" w:rsidRDefault="000260B1" w:rsidP="007C64A8">
            <w:pPr>
              <w:pStyle w:val="TAH"/>
              <w:rPr>
                <w:lang w:val="en-US"/>
              </w:rPr>
            </w:pPr>
            <w:r w:rsidRPr="009C5B90">
              <w:rPr>
                <w:lang w:val="en-US"/>
              </w:rPr>
              <w:t>Definition</w:t>
            </w:r>
          </w:p>
        </w:tc>
      </w:tr>
      <w:tr w:rsidR="000260B1" w:rsidRPr="009C5B90" w14:paraId="7F2FD61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CFA01"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CFDBCB"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31CF965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34CD93"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9BF7A9D" w14:textId="0992716D"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0260B1" w:rsidRPr="009C5B90" w14:paraId="19075CB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C6DE53" w14:textId="77777777" w:rsidR="000260B1" w:rsidRPr="009C5B90" w:rsidRDefault="000260B1" w:rsidP="007C64A8">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4BC667" w14:textId="77777777" w:rsidR="000260B1" w:rsidRPr="009C5B90" w:rsidRDefault="000260B1" w:rsidP="007C64A8">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4A7CF00F" w14:textId="77777777" w:rsidR="000260B1" w:rsidRPr="00533C32" w:rsidRDefault="000260B1" w:rsidP="000260B1"/>
    <w:p w14:paraId="36125AE6" w14:textId="77777777" w:rsidR="000260B1" w:rsidRPr="00533C32" w:rsidRDefault="000260B1" w:rsidP="000260B1">
      <w:pPr>
        <w:pStyle w:val="Heading4"/>
      </w:pPr>
      <w:bookmarkStart w:id="1725" w:name="_Toc20127056"/>
      <w:bookmarkStart w:id="1726" w:name="_Toc27589032"/>
      <w:bookmarkStart w:id="1727" w:name="_Toc36459832"/>
      <w:bookmarkStart w:id="1728" w:name="_Toc45029409"/>
      <w:bookmarkStart w:id="1729" w:name="_Toc56520685"/>
      <w:bookmarkStart w:id="1730" w:name="_Toc90586951"/>
      <w:bookmarkStart w:id="1731" w:name="_Toc106616494"/>
      <w:bookmarkStart w:id="1732" w:name="_Toc122101190"/>
      <w:bookmarkStart w:id="1733" w:name="_Toc161910753"/>
      <w:r w:rsidRPr="00533C32">
        <w:t>5.2.22.3</w:t>
      </w:r>
      <w:r w:rsidRPr="00533C32">
        <w:tab/>
        <w:t>Resource Standard Methods</w:t>
      </w:r>
      <w:bookmarkEnd w:id="1725"/>
      <w:bookmarkEnd w:id="1726"/>
      <w:bookmarkEnd w:id="1727"/>
      <w:bookmarkEnd w:id="1728"/>
      <w:bookmarkEnd w:id="1729"/>
      <w:bookmarkEnd w:id="1730"/>
      <w:bookmarkEnd w:id="1731"/>
      <w:bookmarkEnd w:id="1732"/>
      <w:bookmarkEnd w:id="1733"/>
    </w:p>
    <w:p w14:paraId="7935EF29" w14:textId="77777777" w:rsidR="000260B1" w:rsidRPr="00533C32" w:rsidRDefault="000260B1" w:rsidP="000260B1">
      <w:pPr>
        <w:pStyle w:val="Heading5"/>
      </w:pPr>
      <w:bookmarkStart w:id="1734" w:name="_Toc20127057"/>
      <w:bookmarkStart w:id="1735" w:name="_Toc27589033"/>
      <w:bookmarkStart w:id="1736" w:name="_Toc36459833"/>
      <w:bookmarkStart w:id="1737" w:name="_Toc45029410"/>
      <w:bookmarkStart w:id="1738" w:name="_Toc56520686"/>
      <w:bookmarkStart w:id="1739" w:name="_Toc90586952"/>
      <w:bookmarkStart w:id="1740" w:name="_Toc106616495"/>
      <w:bookmarkStart w:id="1741" w:name="_Toc122101191"/>
      <w:bookmarkStart w:id="1742" w:name="_Toc161910754"/>
      <w:r w:rsidRPr="00533C32">
        <w:t>5.2.</w:t>
      </w:r>
      <w:r>
        <w:t>22</w:t>
      </w:r>
      <w:r w:rsidRPr="00533C32">
        <w:t>.3.1</w:t>
      </w:r>
      <w:r w:rsidRPr="00533C32">
        <w:tab/>
        <w:t>GET</w:t>
      </w:r>
      <w:bookmarkEnd w:id="1734"/>
      <w:bookmarkEnd w:id="1735"/>
      <w:bookmarkEnd w:id="1736"/>
      <w:bookmarkEnd w:id="1737"/>
      <w:bookmarkEnd w:id="1738"/>
      <w:bookmarkEnd w:id="1739"/>
      <w:bookmarkEnd w:id="1740"/>
      <w:bookmarkEnd w:id="1741"/>
      <w:bookmarkEnd w:id="1742"/>
    </w:p>
    <w:p w14:paraId="2524EE48" w14:textId="77777777" w:rsidR="000260B1" w:rsidRPr="00533C32" w:rsidRDefault="000260B1" w:rsidP="000260B1">
      <w:r w:rsidRPr="00533C32">
        <w:t>This method shall support the URI query parameters specified in table 5.2.22.3.1-1.</w:t>
      </w:r>
    </w:p>
    <w:p w14:paraId="14D619B3" w14:textId="77777777" w:rsidR="000260B1" w:rsidRPr="00533C32" w:rsidRDefault="000260B1" w:rsidP="000260B1">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764F11B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A49DD3"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479186"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A6B4D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74A346"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A8A859" w14:textId="77777777" w:rsidR="000260B1" w:rsidRPr="009C5B90" w:rsidRDefault="000260B1" w:rsidP="007C64A8">
            <w:pPr>
              <w:pStyle w:val="TAH"/>
              <w:rPr>
                <w:lang w:val="en-US"/>
              </w:rPr>
            </w:pPr>
            <w:r w:rsidRPr="009C5B90">
              <w:rPr>
                <w:lang w:val="en-US"/>
              </w:rPr>
              <w:t>Description</w:t>
            </w:r>
          </w:p>
        </w:tc>
      </w:tr>
      <w:tr w:rsidR="000260B1" w:rsidRPr="009C5B90" w14:paraId="3A42F3F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682400" w14:textId="77777777" w:rsidR="000260B1" w:rsidRPr="009C5B90" w:rsidRDefault="000260B1" w:rsidP="007C64A8">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039F197" w14:textId="77777777" w:rsidR="000260B1" w:rsidRPr="009C5B90" w:rsidRDefault="000260B1" w:rsidP="007C64A8">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49F5DC50" w14:textId="77777777" w:rsidR="000260B1" w:rsidRPr="009C5B90" w:rsidRDefault="000260B1" w:rsidP="007C64A8">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7811B437" w14:textId="77777777" w:rsidR="000260B1" w:rsidRPr="009C5B90" w:rsidRDefault="000260B1" w:rsidP="007C64A8">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A3B9153" w14:textId="77777777" w:rsidR="000260B1" w:rsidRPr="009C5B90" w:rsidRDefault="000260B1" w:rsidP="007C64A8">
            <w:pPr>
              <w:pStyle w:val="TAL"/>
              <w:rPr>
                <w:lang w:val="en-US"/>
              </w:rPr>
            </w:pPr>
          </w:p>
        </w:tc>
      </w:tr>
    </w:tbl>
    <w:p w14:paraId="3597451F" w14:textId="77777777" w:rsidR="000260B1" w:rsidRPr="00533C32" w:rsidRDefault="000260B1" w:rsidP="000260B1"/>
    <w:p w14:paraId="074374AE" w14:textId="77777777" w:rsidR="000260B1" w:rsidRPr="00533C32" w:rsidRDefault="000260B1" w:rsidP="000260B1">
      <w:r w:rsidRPr="00533C32">
        <w:t>This method shall support the request data structures specified in table 5.2.22.3.1-2 and the response data structures and response codes specified in table 5.2.22.3.1-3.</w:t>
      </w:r>
    </w:p>
    <w:p w14:paraId="41DFF673" w14:textId="77777777" w:rsidR="000260B1" w:rsidRPr="00533C32" w:rsidRDefault="000260B1" w:rsidP="000260B1">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458824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FE7F4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6B1E6"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3C380D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3CD51" w14:textId="77777777" w:rsidR="000260B1" w:rsidRPr="009C5B90" w:rsidRDefault="000260B1" w:rsidP="007C64A8">
            <w:pPr>
              <w:pStyle w:val="TAH"/>
              <w:rPr>
                <w:lang w:val="en-US"/>
              </w:rPr>
            </w:pPr>
            <w:r w:rsidRPr="009C5B90">
              <w:rPr>
                <w:lang w:val="en-US"/>
              </w:rPr>
              <w:t>Description</w:t>
            </w:r>
          </w:p>
        </w:tc>
      </w:tr>
      <w:tr w:rsidR="000260B1" w:rsidRPr="009C5B90" w14:paraId="203D32F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89CBAF"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B57CAC5"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0ACB5F"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28D341" w14:textId="77777777" w:rsidR="000260B1" w:rsidRPr="009C5B90" w:rsidRDefault="000260B1" w:rsidP="007C64A8">
            <w:pPr>
              <w:pStyle w:val="TAL"/>
              <w:rPr>
                <w:lang w:val="en-US"/>
              </w:rPr>
            </w:pPr>
          </w:p>
        </w:tc>
      </w:tr>
    </w:tbl>
    <w:p w14:paraId="66D9ED99" w14:textId="77777777" w:rsidR="000260B1" w:rsidRPr="00533C32" w:rsidRDefault="000260B1" w:rsidP="000260B1"/>
    <w:p w14:paraId="517CF0AE" w14:textId="77777777" w:rsidR="000260B1" w:rsidRPr="00533C32" w:rsidRDefault="000260B1" w:rsidP="000260B1">
      <w:pPr>
        <w:pStyle w:val="TH"/>
        <w:outlineLvl w:val="0"/>
      </w:pPr>
      <w:r w:rsidRPr="00533C32">
        <w:lastRenderedPageBreak/>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4B97E9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2A24D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8D43FF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1A5F9B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6989F1" w14:textId="77777777" w:rsidR="000260B1" w:rsidRPr="009C5B90" w:rsidRDefault="000260B1" w:rsidP="007C64A8">
            <w:pPr>
              <w:pStyle w:val="TAH"/>
              <w:rPr>
                <w:lang w:val="en-US"/>
              </w:rPr>
            </w:pPr>
            <w:r w:rsidRPr="009C5B90">
              <w:rPr>
                <w:lang w:val="en-US"/>
              </w:rPr>
              <w:t>Response</w:t>
            </w:r>
          </w:p>
          <w:p w14:paraId="56DDBFB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40F9450" w14:textId="77777777" w:rsidR="000260B1" w:rsidRPr="009C5B90" w:rsidRDefault="000260B1" w:rsidP="007C64A8">
            <w:pPr>
              <w:pStyle w:val="TAH"/>
              <w:rPr>
                <w:lang w:val="en-US"/>
              </w:rPr>
            </w:pPr>
            <w:r w:rsidRPr="009C5B90">
              <w:rPr>
                <w:lang w:val="en-US"/>
              </w:rPr>
              <w:t>Description</w:t>
            </w:r>
          </w:p>
        </w:tc>
      </w:tr>
      <w:tr w:rsidR="000260B1" w:rsidRPr="009C5B90" w14:paraId="712E29E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B39D27A" w14:textId="77777777" w:rsidR="000260B1" w:rsidRPr="009C5B90" w:rsidRDefault="000260B1" w:rsidP="007C64A8">
            <w:pPr>
              <w:pStyle w:val="TAL"/>
              <w:rPr>
                <w:lang w:val="en-US"/>
              </w:rPr>
            </w:pPr>
            <w:r w:rsidRPr="009C5B90">
              <w:rPr>
                <w:lang w:val="en-US"/>
              </w:rPr>
              <w:t>TraceData</w:t>
            </w:r>
          </w:p>
        </w:tc>
        <w:tc>
          <w:tcPr>
            <w:tcW w:w="225" w:type="pct"/>
            <w:tcBorders>
              <w:top w:val="single" w:sz="4" w:space="0" w:color="auto"/>
              <w:left w:val="single" w:sz="6" w:space="0" w:color="000000"/>
              <w:bottom w:val="single" w:sz="4" w:space="0" w:color="auto"/>
              <w:right w:val="single" w:sz="6" w:space="0" w:color="000000"/>
            </w:tcBorders>
            <w:hideMark/>
          </w:tcPr>
          <w:p w14:paraId="044C5C94"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0884D78"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10B4D0"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3F5363B" w14:textId="77777777" w:rsidR="000260B1" w:rsidRPr="009C5B90" w:rsidRDefault="000260B1" w:rsidP="007C64A8">
            <w:pPr>
              <w:pStyle w:val="TAL"/>
              <w:rPr>
                <w:lang w:val="en-US"/>
              </w:rPr>
            </w:pPr>
            <w:r w:rsidRPr="009C5B90">
              <w:rPr>
                <w:lang w:val="en-US"/>
              </w:rPr>
              <w:t>Upon success, a response body containing the Trace Configuration Data shall be returned.</w:t>
            </w:r>
          </w:p>
        </w:tc>
      </w:tr>
      <w:tr w:rsidR="000260B1" w:rsidRPr="009C5B90" w14:paraId="2AD44661"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0B1293"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2C9CBAD3" w14:textId="77777777" w:rsidR="000260B1" w:rsidRPr="00533C32" w:rsidRDefault="000260B1" w:rsidP="000260B1">
      <w:pPr>
        <w:rPr>
          <w:lang w:eastAsia="zh-CN"/>
        </w:rPr>
      </w:pPr>
    </w:p>
    <w:p w14:paraId="13B8045A" w14:textId="77777777" w:rsidR="000260B1" w:rsidRPr="00533C32" w:rsidRDefault="000260B1" w:rsidP="000260B1">
      <w:pPr>
        <w:pStyle w:val="Heading3"/>
      </w:pPr>
      <w:bookmarkStart w:id="1743" w:name="_Toc20127058"/>
      <w:bookmarkStart w:id="1744" w:name="_Toc27589034"/>
      <w:bookmarkStart w:id="1745" w:name="_Toc36459834"/>
      <w:bookmarkStart w:id="1746" w:name="_Toc45029411"/>
      <w:bookmarkStart w:id="1747" w:name="_Toc56520687"/>
      <w:bookmarkStart w:id="1748" w:name="_Toc90586953"/>
      <w:bookmarkStart w:id="1749" w:name="_Toc106616496"/>
      <w:bookmarkStart w:id="1750" w:name="_Toc122101192"/>
      <w:bookmarkStart w:id="1751" w:name="_Toc161910755"/>
      <w:r w:rsidRPr="00533C32">
        <w:t>5.2.23</w:t>
      </w:r>
      <w:r w:rsidRPr="00533C32">
        <w:tab/>
        <w:t>Resource: IdentityData</w:t>
      </w:r>
      <w:bookmarkEnd w:id="1743"/>
      <w:bookmarkEnd w:id="1744"/>
      <w:bookmarkEnd w:id="1745"/>
      <w:bookmarkEnd w:id="1746"/>
      <w:bookmarkEnd w:id="1747"/>
      <w:bookmarkEnd w:id="1748"/>
      <w:bookmarkEnd w:id="1749"/>
      <w:bookmarkEnd w:id="1750"/>
      <w:bookmarkEnd w:id="1751"/>
    </w:p>
    <w:p w14:paraId="158BA00E" w14:textId="77777777" w:rsidR="000260B1" w:rsidRPr="00533C32" w:rsidRDefault="000260B1" w:rsidP="000260B1">
      <w:pPr>
        <w:pStyle w:val="Heading4"/>
      </w:pPr>
      <w:bookmarkStart w:id="1752" w:name="_Toc20127059"/>
      <w:bookmarkStart w:id="1753" w:name="_Toc27589035"/>
      <w:bookmarkStart w:id="1754" w:name="_Toc36459835"/>
      <w:bookmarkStart w:id="1755" w:name="_Toc45029412"/>
      <w:bookmarkStart w:id="1756" w:name="_Toc56520688"/>
      <w:bookmarkStart w:id="1757" w:name="_Toc90586954"/>
      <w:bookmarkStart w:id="1758" w:name="_Toc106616497"/>
      <w:bookmarkStart w:id="1759" w:name="_Toc122101193"/>
      <w:bookmarkStart w:id="1760" w:name="_Toc161910756"/>
      <w:r w:rsidRPr="00533C32">
        <w:t>5.2.23.1</w:t>
      </w:r>
      <w:r w:rsidRPr="00533C32">
        <w:tab/>
        <w:t>Description</w:t>
      </w:r>
      <w:bookmarkEnd w:id="1752"/>
      <w:bookmarkEnd w:id="1753"/>
      <w:bookmarkEnd w:id="1754"/>
      <w:bookmarkEnd w:id="1755"/>
      <w:bookmarkEnd w:id="1756"/>
      <w:bookmarkEnd w:id="1757"/>
      <w:bookmarkEnd w:id="1758"/>
      <w:bookmarkEnd w:id="1759"/>
      <w:bookmarkEnd w:id="1760"/>
    </w:p>
    <w:p w14:paraId="2887E4C5" w14:textId="77777777" w:rsidR="000260B1" w:rsidRPr="00533C32" w:rsidRDefault="000260B1" w:rsidP="000260B1">
      <w:r w:rsidRPr="00533C32">
        <w:t>This resource represents the identity data. It is queried by the UDM by GPSI or SUPI.</w:t>
      </w:r>
    </w:p>
    <w:p w14:paraId="00602F70" w14:textId="77777777" w:rsidR="000260B1" w:rsidRPr="00533C32" w:rsidRDefault="000260B1" w:rsidP="000260B1">
      <w:pPr>
        <w:pStyle w:val="Heading4"/>
      </w:pPr>
      <w:bookmarkStart w:id="1761" w:name="_Toc20127060"/>
      <w:bookmarkStart w:id="1762" w:name="_Toc27589036"/>
      <w:bookmarkStart w:id="1763" w:name="_Toc36459836"/>
      <w:bookmarkStart w:id="1764" w:name="_Toc45029413"/>
      <w:bookmarkStart w:id="1765" w:name="_Toc56520689"/>
      <w:bookmarkStart w:id="1766" w:name="_Toc90586955"/>
      <w:bookmarkStart w:id="1767" w:name="_Toc106616498"/>
      <w:bookmarkStart w:id="1768" w:name="_Toc122101194"/>
      <w:bookmarkStart w:id="1769" w:name="_Toc161910757"/>
      <w:r w:rsidRPr="00533C32">
        <w:t>5.2.23.2</w:t>
      </w:r>
      <w:r w:rsidRPr="00533C32">
        <w:tab/>
        <w:t>Resource Definition</w:t>
      </w:r>
      <w:bookmarkEnd w:id="1761"/>
      <w:bookmarkEnd w:id="1762"/>
      <w:bookmarkEnd w:id="1763"/>
      <w:bookmarkEnd w:id="1764"/>
      <w:bookmarkEnd w:id="1765"/>
      <w:bookmarkEnd w:id="1766"/>
      <w:bookmarkEnd w:id="1767"/>
      <w:bookmarkEnd w:id="1768"/>
      <w:bookmarkEnd w:id="1769"/>
    </w:p>
    <w:p w14:paraId="05089550" w14:textId="77777777" w:rsidR="000260B1" w:rsidRPr="00533C32" w:rsidRDefault="000260B1" w:rsidP="000260B1">
      <w:r w:rsidRPr="00533C32">
        <w:t>Resource URI: {apiRoot}/nudr-dr/&lt;apiVersion&gt;/subscription-data/{ueId}/identity-data</w:t>
      </w:r>
    </w:p>
    <w:p w14:paraId="3554C554" w14:textId="77777777" w:rsidR="000260B1" w:rsidRPr="00533C32" w:rsidRDefault="000260B1" w:rsidP="000260B1">
      <w:pPr>
        <w:rPr>
          <w:rFonts w:ascii="Arial" w:hAnsi="Arial" w:cs="Arial"/>
        </w:rPr>
      </w:pPr>
      <w:bookmarkStart w:id="1770" w:name="_MCCTEMPBM_CRPT22160140___7"/>
      <w:r w:rsidRPr="00533C32">
        <w:t>This resource shall support the resource URI variables defined in table 5.2.23.2-1</w:t>
      </w:r>
      <w:r w:rsidRPr="00533C32">
        <w:rPr>
          <w:rFonts w:ascii="Arial" w:hAnsi="Arial" w:cs="Arial"/>
        </w:rPr>
        <w:t>.</w:t>
      </w:r>
    </w:p>
    <w:bookmarkEnd w:id="1770"/>
    <w:p w14:paraId="1022F043" w14:textId="77777777" w:rsidR="000260B1" w:rsidRPr="00533C32" w:rsidRDefault="000260B1" w:rsidP="000260B1">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272367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67E53D"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D21B68" w14:textId="77777777" w:rsidR="000260B1" w:rsidRPr="009C5B90" w:rsidRDefault="000260B1" w:rsidP="007C64A8">
            <w:pPr>
              <w:pStyle w:val="TAH"/>
              <w:rPr>
                <w:lang w:val="en-US"/>
              </w:rPr>
            </w:pPr>
            <w:r w:rsidRPr="009C5B90">
              <w:rPr>
                <w:lang w:val="en-US"/>
              </w:rPr>
              <w:t>Definition</w:t>
            </w:r>
          </w:p>
        </w:tc>
      </w:tr>
      <w:tr w:rsidR="000260B1" w:rsidRPr="009C5B90" w14:paraId="35ACE3A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A14980"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DA983"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6.1.1</w:t>
            </w:r>
          </w:p>
        </w:tc>
      </w:tr>
      <w:tr w:rsidR="000260B1" w:rsidRPr="009C5B90" w14:paraId="225F067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A64812"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27C28A" w14:textId="65969A7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287F75F" w14:textId="77777777" w:rsidR="000260B1" w:rsidRPr="00533C32" w:rsidRDefault="000260B1" w:rsidP="000260B1"/>
    <w:p w14:paraId="2529BFD2" w14:textId="77777777" w:rsidR="000260B1" w:rsidRPr="00533C32" w:rsidRDefault="000260B1" w:rsidP="000260B1">
      <w:pPr>
        <w:pStyle w:val="Heading4"/>
      </w:pPr>
      <w:bookmarkStart w:id="1771" w:name="_Toc20127061"/>
      <w:bookmarkStart w:id="1772" w:name="_Toc27589037"/>
      <w:bookmarkStart w:id="1773" w:name="_Toc36459837"/>
      <w:bookmarkStart w:id="1774" w:name="_Toc45029414"/>
      <w:bookmarkStart w:id="1775" w:name="_Toc56520690"/>
      <w:bookmarkStart w:id="1776" w:name="_Toc90586956"/>
      <w:bookmarkStart w:id="1777" w:name="_Toc106616499"/>
      <w:bookmarkStart w:id="1778" w:name="_Toc122101195"/>
      <w:bookmarkStart w:id="1779" w:name="_Toc161910758"/>
      <w:r w:rsidRPr="00533C32">
        <w:t>5.2.23.3</w:t>
      </w:r>
      <w:r w:rsidRPr="00533C32">
        <w:tab/>
        <w:t>Resource Standard Methods</w:t>
      </w:r>
      <w:bookmarkEnd w:id="1771"/>
      <w:bookmarkEnd w:id="1772"/>
      <w:bookmarkEnd w:id="1773"/>
      <w:bookmarkEnd w:id="1774"/>
      <w:bookmarkEnd w:id="1775"/>
      <w:bookmarkEnd w:id="1776"/>
      <w:bookmarkEnd w:id="1777"/>
      <w:bookmarkEnd w:id="1778"/>
      <w:bookmarkEnd w:id="1779"/>
    </w:p>
    <w:p w14:paraId="4DB099A1" w14:textId="77777777" w:rsidR="000260B1" w:rsidRPr="00533C32" w:rsidRDefault="000260B1" w:rsidP="000260B1">
      <w:pPr>
        <w:pStyle w:val="Heading5"/>
      </w:pPr>
      <w:bookmarkStart w:id="1780" w:name="_Toc20127062"/>
      <w:bookmarkStart w:id="1781" w:name="_Toc27589038"/>
      <w:bookmarkStart w:id="1782" w:name="_Toc36459838"/>
      <w:bookmarkStart w:id="1783" w:name="_Toc45029415"/>
      <w:bookmarkStart w:id="1784" w:name="_Toc56520691"/>
      <w:bookmarkStart w:id="1785" w:name="_Toc90586957"/>
      <w:bookmarkStart w:id="1786" w:name="_Toc106616500"/>
      <w:bookmarkStart w:id="1787" w:name="_Toc122101196"/>
      <w:bookmarkStart w:id="1788" w:name="_Toc161910759"/>
      <w:r w:rsidRPr="00533C32">
        <w:t>5.2.23.3.1</w:t>
      </w:r>
      <w:r w:rsidRPr="00533C32">
        <w:tab/>
        <w:t>GET</w:t>
      </w:r>
      <w:bookmarkEnd w:id="1780"/>
      <w:bookmarkEnd w:id="1781"/>
      <w:bookmarkEnd w:id="1782"/>
      <w:bookmarkEnd w:id="1783"/>
      <w:bookmarkEnd w:id="1784"/>
      <w:bookmarkEnd w:id="1785"/>
      <w:bookmarkEnd w:id="1786"/>
      <w:bookmarkEnd w:id="1787"/>
      <w:bookmarkEnd w:id="1788"/>
    </w:p>
    <w:p w14:paraId="0B029420" w14:textId="77777777" w:rsidR="000260B1" w:rsidRPr="00533C32" w:rsidRDefault="000260B1" w:rsidP="000260B1">
      <w:r w:rsidRPr="00533C32">
        <w:t>This method shall support the URI query parameters specified in table 5.2.23.3.1-1.</w:t>
      </w:r>
    </w:p>
    <w:p w14:paraId="7CF952E8" w14:textId="77777777" w:rsidR="000260B1" w:rsidRPr="00533C32" w:rsidRDefault="000260B1" w:rsidP="000260B1">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73ECEDB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EE92D5"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B54A"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ED5C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EB79AD"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A7A18A" w14:textId="77777777" w:rsidR="000260B1" w:rsidRPr="009C5B90" w:rsidRDefault="000260B1" w:rsidP="007C64A8">
            <w:pPr>
              <w:pStyle w:val="TAH"/>
              <w:rPr>
                <w:lang w:val="en-US"/>
              </w:rPr>
            </w:pPr>
            <w:r w:rsidRPr="009C5B90">
              <w:rPr>
                <w:lang w:val="en-US"/>
              </w:rPr>
              <w:t>Description</w:t>
            </w:r>
          </w:p>
        </w:tc>
      </w:tr>
      <w:tr w:rsidR="000260B1" w:rsidRPr="009C5B90" w14:paraId="01C2425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697E38" w14:textId="77777777" w:rsidR="000260B1" w:rsidRPr="009C5B90" w:rsidRDefault="000260B1" w:rsidP="007C64A8">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611C2659" w14:textId="77777777" w:rsidR="000260B1" w:rsidRPr="009C5B90" w:rsidRDefault="000260B1" w:rsidP="007C64A8">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0FF815C7" w14:textId="77777777" w:rsidR="000260B1" w:rsidRPr="009C5B90" w:rsidRDefault="000260B1" w:rsidP="007C64A8">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3B6826EB"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5A9E4FB" w14:textId="5FC9CB30" w:rsidR="000260B1" w:rsidRPr="009C5B90" w:rsidRDefault="000260B1" w:rsidP="007C64A8">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w:t>
            </w:r>
            <w:r w:rsidR="00152EF7" w:rsidRPr="009C5B90">
              <w:rPr>
                <w:rFonts w:cs="Arial"/>
                <w:szCs w:val="18"/>
              </w:rPr>
              <w:t>clause</w:t>
            </w:r>
            <w:r w:rsidR="00152EF7">
              <w:rPr>
                <w:rFonts w:cs="Arial"/>
                <w:szCs w:val="18"/>
              </w:rPr>
              <w:t> </w:t>
            </w:r>
            <w:r w:rsidR="00152EF7" w:rsidRPr="009C5B90">
              <w:rPr>
                <w:rFonts w:cs="Arial"/>
                <w:szCs w:val="18"/>
              </w:rPr>
              <w:t>4</w:t>
            </w:r>
            <w:r w:rsidRPr="009C5B90">
              <w:rPr>
                <w:rFonts w:cs="Arial"/>
                <w:szCs w:val="18"/>
              </w:rPr>
              <w:t>.4.7</w:t>
            </w:r>
          </w:p>
        </w:tc>
      </w:tr>
    </w:tbl>
    <w:p w14:paraId="147785DB" w14:textId="77777777" w:rsidR="000260B1" w:rsidRPr="00533C32" w:rsidRDefault="000260B1" w:rsidP="000260B1"/>
    <w:p w14:paraId="4856E745" w14:textId="77777777" w:rsidR="000260B1" w:rsidRPr="00533C32" w:rsidRDefault="000260B1" w:rsidP="000260B1">
      <w:r w:rsidRPr="00533C32">
        <w:t>This method shall support the request data structures specified in table 5.2.23.3.1-2 and the response data structures and response codes specified in table 5.2.23.3.1-3.</w:t>
      </w:r>
    </w:p>
    <w:p w14:paraId="48F32233" w14:textId="77777777" w:rsidR="000260B1" w:rsidRPr="00533C32" w:rsidRDefault="000260B1" w:rsidP="000260B1">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0291EE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73DA1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827CD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FC582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CF1A19" w14:textId="77777777" w:rsidR="000260B1" w:rsidRPr="009C5B90" w:rsidRDefault="000260B1" w:rsidP="007C64A8">
            <w:pPr>
              <w:pStyle w:val="TAH"/>
              <w:rPr>
                <w:lang w:val="en-US"/>
              </w:rPr>
            </w:pPr>
            <w:r w:rsidRPr="009C5B90">
              <w:rPr>
                <w:lang w:val="en-US"/>
              </w:rPr>
              <w:t>Description</w:t>
            </w:r>
          </w:p>
        </w:tc>
      </w:tr>
      <w:tr w:rsidR="000260B1" w:rsidRPr="009C5B90" w14:paraId="5270298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944EE1"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8A2CCFB"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9E7859"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27BCCE5" w14:textId="77777777" w:rsidR="000260B1" w:rsidRPr="009C5B90" w:rsidRDefault="000260B1" w:rsidP="007C64A8">
            <w:pPr>
              <w:pStyle w:val="TAL"/>
              <w:rPr>
                <w:lang w:val="en-US"/>
              </w:rPr>
            </w:pPr>
          </w:p>
        </w:tc>
      </w:tr>
    </w:tbl>
    <w:p w14:paraId="33F54289" w14:textId="77777777" w:rsidR="000260B1" w:rsidRPr="00533C32" w:rsidRDefault="000260B1" w:rsidP="000260B1"/>
    <w:p w14:paraId="6306413B" w14:textId="77777777" w:rsidR="000260B1" w:rsidRPr="00533C32" w:rsidRDefault="000260B1" w:rsidP="000260B1">
      <w:pPr>
        <w:pStyle w:val="TH"/>
        <w:outlineLvl w:val="0"/>
      </w:pPr>
      <w:r w:rsidRPr="00533C32">
        <w:lastRenderedPageBreak/>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2848107B"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016ED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070CD9"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5849E4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B8D22A" w14:textId="77777777" w:rsidR="000260B1" w:rsidRPr="009C5B90" w:rsidRDefault="000260B1" w:rsidP="007C64A8">
            <w:pPr>
              <w:pStyle w:val="TAH"/>
              <w:rPr>
                <w:lang w:val="en-US"/>
              </w:rPr>
            </w:pPr>
            <w:r w:rsidRPr="009C5B90">
              <w:rPr>
                <w:lang w:val="en-US"/>
              </w:rPr>
              <w:t>Response</w:t>
            </w:r>
          </w:p>
          <w:p w14:paraId="0C6371A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CB351" w14:textId="77777777" w:rsidR="000260B1" w:rsidRPr="009C5B90" w:rsidRDefault="000260B1" w:rsidP="007C64A8">
            <w:pPr>
              <w:pStyle w:val="TAH"/>
              <w:rPr>
                <w:lang w:val="en-US"/>
              </w:rPr>
            </w:pPr>
            <w:r w:rsidRPr="009C5B90">
              <w:rPr>
                <w:lang w:val="en-US"/>
              </w:rPr>
              <w:t>Description</w:t>
            </w:r>
          </w:p>
        </w:tc>
      </w:tr>
      <w:tr w:rsidR="000260B1" w:rsidRPr="009C5B90" w14:paraId="63DD0C10"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FAD014B" w14:textId="77777777" w:rsidR="000260B1" w:rsidRPr="009C5B90" w:rsidRDefault="000260B1" w:rsidP="007C64A8">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5B178671"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08D81FB"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3FC0475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E7E71B5" w14:textId="77777777" w:rsidR="000260B1" w:rsidRPr="009C5B90" w:rsidRDefault="000260B1" w:rsidP="007C64A8">
            <w:pPr>
              <w:pStyle w:val="TAL"/>
              <w:rPr>
                <w:lang w:val="en-US"/>
              </w:rPr>
            </w:pPr>
            <w:r w:rsidRPr="009C5B90">
              <w:rPr>
                <w:lang w:val="en-US"/>
              </w:rPr>
              <w:t>Upon success, a response body containing the identity data that corresponds to the provided ueId</w:t>
            </w:r>
          </w:p>
        </w:tc>
      </w:tr>
      <w:tr w:rsidR="000260B1" w:rsidRPr="009C5B90" w14:paraId="5EF1B142"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tcPr>
          <w:p w14:paraId="32249D73" w14:textId="77777777" w:rsidR="000260B1" w:rsidRPr="009C5B90" w:rsidRDefault="000260B1" w:rsidP="007C64A8">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41B9243C" w14:textId="77777777" w:rsidR="000260B1" w:rsidRPr="009C5B90" w:rsidRDefault="000260B1" w:rsidP="007C64A8">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76AFFB5E" w14:textId="77777777" w:rsidR="000260B1" w:rsidRPr="009C5B90" w:rsidRDefault="000260B1" w:rsidP="007C64A8">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584B42BA" w14:textId="77777777" w:rsidR="000260B1" w:rsidRPr="009C5B90" w:rsidRDefault="000260B1" w:rsidP="007C64A8">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5A4BC3E4" w14:textId="77777777" w:rsidR="000260B1" w:rsidRPr="009C5B90" w:rsidRDefault="000260B1" w:rsidP="007C64A8">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7A6F85E" w14:textId="77777777" w:rsidR="000260B1" w:rsidRPr="009C5B90" w:rsidRDefault="000260B1" w:rsidP="007C64A8">
            <w:pPr>
              <w:pStyle w:val="TAL"/>
              <w:rPr>
                <w:lang w:eastAsia="de-DE"/>
              </w:rPr>
            </w:pPr>
            <w:r w:rsidRPr="009C5B90">
              <w:rPr>
                <w:lang w:eastAsia="de-DE"/>
              </w:rPr>
              <w:t>- USER_NOT_FOUND</w:t>
            </w:r>
          </w:p>
          <w:p w14:paraId="4B92EF43" w14:textId="77777777" w:rsidR="000260B1" w:rsidRPr="009C5B90" w:rsidRDefault="000260B1" w:rsidP="007C64A8">
            <w:pPr>
              <w:pStyle w:val="TAL"/>
              <w:rPr>
                <w:lang w:val="en-US"/>
              </w:rPr>
            </w:pPr>
            <w:r w:rsidRPr="009C5B90">
              <w:rPr>
                <w:lang w:eastAsia="de-DE"/>
              </w:rPr>
              <w:t>- DATA_NOT_FOUND</w:t>
            </w:r>
          </w:p>
        </w:tc>
      </w:tr>
      <w:tr w:rsidR="000260B1" w:rsidRPr="009C5B90" w14:paraId="5F71A8A1"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92A1B99"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265EFFA2" w14:textId="77777777" w:rsidR="000260B1" w:rsidRPr="00533C32" w:rsidRDefault="000260B1" w:rsidP="000260B1">
      <w:pPr>
        <w:rPr>
          <w:lang w:eastAsia="zh-CN"/>
        </w:rPr>
      </w:pPr>
    </w:p>
    <w:p w14:paraId="2581A6D8" w14:textId="77777777" w:rsidR="000260B1" w:rsidRPr="00533C32" w:rsidRDefault="000260B1" w:rsidP="000260B1">
      <w:pPr>
        <w:pStyle w:val="Heading3"/>
      </w:pPr>
      <w:bookmarkStart w:id="1789" w:name="_Toc20127063"/>
      <w:bookmarkStart w:id="1790" w:name="_Toc27589039"/>
      <w:bookmarkStart w:id="1791" w:name="_Toc36459839"/>
      <w:bookmarkStart w:id="1792" w:name="_Toc45029416"/>
      <w:bookmarkStart w:id="1793" w:name="_Toc56520692"/>
      <w:bookmarkStart w:id="1794" w:name="_Toc90586958"/>
      <w:bookmarkStart w:id="1795" w:name="_Toc106616501"/>
      <w:bookmarkStart w:id="1796" w:name="_Toc122101197"/>
      <w:bookmarkStart w:id="1797" w:name="_Toc161910760"/>
      <w:r w:rsidRPr="00533C32">
        <w:t>5.2.24</w:t>
      </w:r>
      <w:r w:rsidRPr="00533C32">
        <w:tab/>
        <w:t>Resource: AuthenticationStatus</w:t>
      </w:r>
      <w:bookmarkEnd w:id="1789"/>
      <w:bookmarkEnd w:id="1790"/>
      <w:bookmarkEnd w:id="1791"/>
      <w:bookmarkEnd w:id="1792"/>
      <w:bookmarkEnd w:id="1793"/>
      <w:bookmarkEnd w:id="1794"/>
      <w:bookmarkEnd w:id="1795"/>
      <w:bookmarkEnd w:id="1796"/>
      <w:bookmarkEnd w:id="1797"/>
    </w:p>
    <w:p w14:paraId="79EA80C3" w14:textId="77777777" w:rsidR="000260B1" w:rsidRPr="00533C32" w:rsidRDefault="000260B1" w:rsidP="000260B1">
      <w:pPr>
        <w:pStyle w:val="Heading4"/>
      </w:pPr>
      <w:bookmarkStart w:id="1798" w:name="_Toc20127064"/>
      <w:bookmarkStart w:id="1799" w:name="_Toc27589040"/>
      <w:bookmarkStart w:id="1800" w:name="_Toc36459840"/>
      <w:bookmarkStart w:id="1801" w:name="_Toc45029417"/>
      <w:bookmarkStart w:id="1802" w:name="_Toc56520693"/>
      <w:bookmarkStart w:id="1803" w:name="_Toc90586959"/>
      <w:bookmarkStart w:id="1804" w:name="_Toc106616502"/>
      <w:bookmarkStart w:id="1805" w:name="_Toc122101198"/>
      <w:bookmarkStart w:id="1806" w:name="_Toc161910761"/>
      <w:r w:rsidRPr="00533C32">
        <w:t>5.2.24.1</w:t>
      </w:r>
      <w:r w:rsidRPr="00533C32">
        <w:tab/>
        <w:t>Description</w:t>
      </w:r>
      <w:bookmarkEnd w:id="1798"/>
      <w:bookmarkEnd w:id="1799"/>
      <w:bookmarkEnd w:id="1800"/>
      <w:bookmarkEnd w:id="1801"/>
      <w:bookmarkEnd w:id="1802"/>
      <w:bookmarkEnd w:id="1803"/>
      <w:bookmarkEnd w:id="1804"/>
      <w:bookmarkEnd w:id="1805"/>
      <w:bookmarkEnd w:id="1806"/>
    </w:p>
    <w:p w14:paraId="345A9FF1"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3B6B7FF" w14:textId="77777777" w:rsidR="000260B1" w:rsidRPr="00533C32" w:rsidRDefault="000260B1" w:rsidP="000260B1">
      <w:pPr>
        <w:pStyle w:val="Heading4"/>
      </w:pPr>
      <w:bookmarkStart w:id="1807" w:name="_Toc20127065"/>
      <w:bookmarkStart w:id="1808" w:name="_Toc27589041"/>
      <w:bookmarkStart w:id="1809" w:name="_Toc36459841"/>
      <w:bookmarkStart w:id="1810" w:name="_Toc45029418"/>
      <w:bookmarkStart w:id="1811" w:name="_Toc56520694"/>
      <w:bookmarkStart w:id="1812" w:name="_Toc90586960"/>
      <w:bookmarkStart w:id="1813" w:name="_Toc106616503"/>
      <w:bookmarkStart w:id="1814" w:name="_Toc122101199"/>
      <w:bookmarkStart w:id="1815" w:name="_Toc161910762"/>
      <w:r w:rsidRPr="00533C32">
        <w:t>5.2.24.2</w:t>
      </w:r>
      <w:r w:rsidRPr="00533C32">
        <w:tab/>
        <w:t>Resource Definition</w:t>
      </w:r>
      <w:bookmarkEnd w:id="1807"/>
      <w:bookmarkEnd w:id="1808"/>
      <w:bookmarkEnd w:id="1809"/>
      <w:bookmarkEnd w:id="1810"/>
      <w:bookmarkEnd w:id="1811"/>
      <w:bookmarkEnd w:id="1812"/>
      <w:bookmarkEnd w:id="1813"/>
      <w:bookmarkEnd w:id="1814"/>
      <w:bookmarkEnd w:id="1815"/>
    </w:p>
    <w:p w14:paraId="63BD6423" w14:textId="77777777" w:rsidR="000260B1" w:rsidRPr="00533C32" w:rsidRDefault="000260B1" w:rsidP="000260B1">
      <w:r w:rsidRPr="00533C32">
        <w:t>Resource URI: {apiRoot}/nudr-dr/&lt;apiVersion&gt;/subscription-data/{</w:t>
      </w:r>
      <w:r w:rsidRPr="00533C32">
        <w:rPr>
          <w:lang w:eastAsia="zh-CN"/>
        </w:rPr>
        <w:t>ueId</w:t>
      </w:r>
      <w:r w:rsidRPr="00533C32">
        <w:t>}/authentication-data/authentication-status</w:t>
      </w:r>
    </w:p>
    <w:p w14:paraId="73B77CE3" w14:textId="77777777" w:rsidR="000260B1" w:rsidRPr="00533C32" w:rsidRDefault="000260B1" w:rsidP="000260B1">
      <w:pPr>
        <w:rPr>
          <w:rFonts w:ascii="Arial" w:hAnsi="Arial" w:cs="Arial"/>
        </w:rPr>
      </w:pPr>
      <w:bookmarkStart w:id="1816" w:name="_MCCTEMPBM_CRPT22160141___7"/>
      <w:r w:rsidRPr="00533C32">
        <w:t>This resource shall support the resource URI variables defined in table 5.2.24.2-1</w:t>
      </w:r>
      <w:r w:rsidRPr="00533C32">
        <w:rPr>
          <w:rFonts w:ascii="Arial" w:hAnsi="Arial" w:cs="Arial"/>
        </w:rPr>
        <w:t>.</w:t>
      </w:r>
    </w:p>
    <w:bookmarkEnd w:id="1816"/>
    <w:p w14:paraId="613EF910" w14:textId="77777777" w:rsidR="000260B1" w:rsidRPr="00533C32" w:rsidRDefault="000260B1" w:rsidP="000260B1">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378771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E5CA88"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979693" w14:textId="77777777" w:rsidR="000260B1" w:rsidRPr="009C5B90" w:rsidRDefault="000260B1" w:rsidP="007C64A8">
            <w:pPr>
              <w:pStyle w:val="TAH"/>
              <w:rPr>
                <w:lang w:val="en-US"/>
              </w:rPr>
            </w:pPr>
            <w:r w:rsidRPr="009C5B90">
              <w:rPr>
                <w:lang w:val="en-US"/>
              </w:rPr>
              <w:t>Definition</w:t>
            </w:r>
          </w:p>
        </w:tc>
      </w:tr>
      <w:tr w:rsidR="000260B1" w:rsidRPr="009C5B90" w14:paraId="62D5284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7CB61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61A3C8" w14:textId="77777777" w:rsidR="000260B1" w:rsidRPr="009C5B90" w:rsidRDefault="000260B1" w:rsidP="007C64A8">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260B1" w:rsidRPr="009C5B90" w14:paraId="46F3666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67789A8"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E8C5A7" w14:textId="4E9BEDFE" w:rsidR="000260B1" w:rsidRPr="009C5B90" w:rsidRDefault="000260B1" w:rsidP="007C64A8">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02ACED0B" w14:textId="77777777" w:rsidR="000260B1" w:rsidRPr="00533C32" w:rsidRDefault="000260B1" w:rsidP="000260B1"/>
    <w:p w14:paraId="3F0E6E20" w14:textId="77777777" w:rsidR="000260B1" w:rsidRPr="00533C32" w:rsidRDefault="000260B1" w:rsidP="000260B1">
      <w:pPr>
        <w:pStyle w:val="Heading4"/>
        <w:rPr>
          <w:lang w:eastAsia="zh-CN"/>
        </w:rPr>
      </w:pPr>
      <w:bookmarkStart w:id="1817" w:name="_Toc20127066"/>
      <w:bookmarkStart w:id="1818" w:name="_Toc27589042"/>
      <w:bookmarkStart w:id="1819" w:name="_Toc36459842"/>
      <w:bookmarkStart w:id="1820" w:name="_Toc45029419"/>
      <w:bookmarkStart w:id="1821" w:name="_Toc56520695"/>
      <w:bookmarkStart w:id="1822" w:name="_Toc90586961"/>
      <w:bookmarkStart w:id="1823" w:name="_Toc106616504"/>
      <w:bookmarkStart w:id="1824" w:name="_Toc122101200"/>
      <w:bookmarkStart w:id="1825" w:name="_Toc161910763"/>
      <w:r w:rsidRPr="00533C32">
        <w:t>5.2.24.3</w:t>
      </w:r>
      <w:r w:rsidRPr="00533C32">
        <w:tab/>
        <w:t>Resource Standard Methods</w:t>
      </w:r>
      <w:bookmarkEnd w:id="1817"/>
      <w:bookmarkEnd w:id="1818"/>
      <w:bookmarkEnd w:id="1819"/>
      <w:bookmarkEnd w:id="1820"/>
      <w:bookmarkEnd w:id="1821"/>
      <w:bookmarkEnd w:id="1822"/>
      <w:bookmarkEnd w:id="1823"/>
      <w:bookmarkEnd w:id="1824"/>
      <w:bookmarkEnd w:id="1825"/>
    </w:p>
    <w:p w14:paraId="27A3A522" w14:textId="77777777" w:rsidR="000260B1" w:rsidRPr="00533C32" w:rsidRDefault="000260B1" w:rsidP="000260B1">
      <w:pPr>
        <w:pStyle w:val="Heading5"/>
      </w:pPr>
      <w:bookmarkStart w:id="1826" w:name="_Toc20127067"/>
      <w:bookmarkStart w:id="1827" w:name="_Toc27589043"/>
      <w:bookmarkStart w:id="1828" w:name="_Toc36459843"/>
      <w:bookmarkStart w:id="1829" w:name="_Toc45029420"/>
      <w:bookmarkStart w:id="1830" w:name="_Toc56520696"/>
      <w:bookmarkStart w:id="1831" w:name="_Toc90586962"/>
      <w:bookmarkStart w:id="1832" w:name="_Toc106616505"/>
      <w:bookmarkStart w:id="1833" w:name="_Toc122101201"/>
      <w:bookmarkStart w:id="1834" w:name="_Toc161910764"/>
      <w:r w:rsidRPr="00533C32">
        <w:t>5.2.24.3.1</w:t>
      </w:r>
      <w:r w:rsidRPr="00533C32">
        <w:tab/>
        <w:t>PUT</w:t>
      </w:r>
      <w:bookmarkEnd w:id="1826"/>
      <w:bookmarkEnd w:id="1827"/>
      <w:bookmarkEnd w:id="1828"/>
      <w:bookmarkEnd w:id="1829"/>
      <w:bookmarkEnd w:id="1830"/>
      <w:bookmarkEnd w:id="1831"/>
      <w:bookmarkEnd w:id="1832"/>
      <w:bookmarkEnd w:id="1833"/>
      <w:bookmarkEnd w:id="1834"/>
    </w:p>
    <w:p w14:paraId="4C02DC39" w14:textId="77777777" w:rsidR="000260B1" w:rsidRPr="00533C32" w:rsidRDefault="000260B1" w:rsidP="000260B1">
      <w:r w:rsidRPr="00533C32">
        <w:t>This method shall support the URI query parameters specified in table 5.2.24.3.1-1.</w:t>
      </w:r>
    </w:p>
    <w:p w14:paraId="24C74C80" w14:textId="77777777" w:rsidR="000260B1" w:rsidRPr="00533C32" w:rsidRDefault="000260B1" w:rsidP="000260B1">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3A3F15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CEA385"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3D0B3"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4A4364"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07F737"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A3F968" w14:textId="77777777" w:rsidR="000260B1" w:rsidRPr="009C5B90" w:rsidRDefault="000260B1" w:rsidP="007C64A8">
            <w:pPr>
              <w:pStyle w:val="TAH"/>
              <w:rPr>
                <w:lang w:val="en-US"/>
              </w:rPr>
            </w:pPr>
            <w:r w:rsidRPr="009C5B90">
              <w:rPr>
                <w:lang w:val="en-US"/>
              </w:rPr>
              <w:t>Description</w:t>
            </w:r>
          </w:p>
        </w:tc>
      </w:tr>
      <w:tr w:rsidR="000260B1" w:rsidRPr="009C5B90" w14:paraId="66F8260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6F2373"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C22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B72D2E"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4CF23C"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F5CE4C" w14:textId="77777777" w:rsidR="000260B1" w:rsidRPr="009C5B90" w:rsidRDefault="000260B1" w:rsidP="007C64A8">
            <w:pPr>
              <w:pStyle w:val="TAL"/>
              <w:rPr>
                <w:lang w:val="en-US"/>
              </w:rPr>
            </w:pPr>
          </w:p>
        </w:tc>
      </w:tr>
    </w:tbl>
    <w:p w14:paraId="58D7D473" w14:textId="77777777" w:rsidR="000260B1" w:rsidRPr="00533C32" w:rsidRDefault="000260B1" w:rsidP="000260B1"/>
    <w:p w14:paraId="6AFE2DEB" w14:textId="77777777" w:rsidR="000260B1" w:rsidRPr="00533C32" w:rsidRDefault="000260B1" w:rsidP="000260B1">
      <w:r w:rsidRPr="00533C32">
        <w:t>This method shall support the request data structures specified in table 5.2.24.3.1-2 and the response data structures and response codes specified in table 5.2.24.3.1-3.</w:t>
      </w:r>
    </w:p>
    <w:p w14:paraId="34349106" w14:textId="77777777" w:rsidR="000260B1" w:rsidRPr="00533C32" w:rsidRDefault="000260B1" w:rsidP="000260B1">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C2509DA"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AC685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CF28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603193"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5AD834" w14:textId="77777777" w:rsidR="000260B1" w:rsidRPr="009C5B90" w:rsidRDefault="000260B1" w:rsidP="007C64A8">
            <w:pPr>
              <w:pStyle w:val="TAH"/>
              <w:rPr>
                <w:lang w:val="en-US"/>
              </w:rPr>
            </w:pPr>
            <w:r w:rsidRPr="009C5B90">
              <w:rPr>
                <w:lang w:val="en-US"/>
              </w:rPr>
              <w:t>Description</w:t>
            </w:r>
          </w:p>
        </w:tc>
      </w:tr>
      <w:tr w:rsidR="000260B1" w:rsidRPr="009C5B90" w14:paraId="6A4105B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F7A432" w14:textId="77777777" w:rsidR="000260B1" w:rsidRPr="009C5B90" w:rsidRDefault="000260B1" w:rsidP="007C64A8">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E62EE40"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45AF029"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FBBFF60" w14:textId="77777777" w:rsidR="000260B1" w:rsidRPr="009C5B90" w:rsidRDefault="000260B1" w:rsidP="007C64A8">
            <w:pPr>
              <w:pStyle w:val="TAL"/>
              <w:rPr>
                <w:lang w:val="en-US"/>
              </w:rPr>
            </w:pPr>
            <w:r w:rsidRPr="009C5B90">
              <w:rPr>
                <w:lang w:val="en-US"/>
              </w:rPr>
              <w:t>To store the authentication status of the UE.</w:t>
            </w:r>
          </w:p>
        </w:tc>
      </w:tr>
    </w:tbl>
    <w:p w14:paraId="5B849FBC" w14:textId="77777777" w:rsidR="000260B1" w:rsidRPr="00533C32" w:rsidRDefault="000260B1" w:rsidP="000260B1"/>
    <w:p w14:paraId="09F0C4DE" w14:textId="77777777" w:rsidR="000260B1" w:rsidRPr="00533C32" w:rsidRDefault="000260B1" w:rsidP="000260B1">
      <w:pPr>
        <w:pStyle w:val="TH"/>
        <w:outlineLvl w:val="0"/>
      </w:pPr>
      <w:r w:rsidRPr="00533C32">
        <w:lastRenderedPageBreak/>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6EC4F9A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D3CC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D0BC9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DFA5BA"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2E5A53E" w14:textId="77777777" w:rsidR="000260B1" w:rsidRPr="009C5B90" w:rsidRDefault="000260B1" w:rsidP="007C64A8">
            <w:pPr>
              <w:pStyle w:val="TAH"/>
              <w:rPr>
                <w:lang w:val="en-US"/>
              </w:rPr>
            </w:pPr>
            <w:r w:rsidRPr="009C5B90">
              <w:rPr>
                <w:lang w:val="en-US"/>
              </w:rPr>
              <w:t>Response</w:t>
            </w:r>
          </w:p>
          <w:p w14:paraId="5F00F8B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5353DC" w14:textId="77777777" w:rsidR="000260B1" w:rsidRPr="009C5B90" w:rsidRDefault="000260B1" w:rsidP="007C64A8">
            <w:pPr>
              <w:pStyle w:val="TAH"/>
              <w:rPr>
                <w:lang w:val="en-US"/>
              </w:rPr>
            </w:pPr>
            <w:r w:rsidRPr="009C5B90">
              <w:rPr>
                <w:lang w:val="en-US"/>
              </w:rPr>
              <w:t>Description</w:t>
            </w:r>
          </w:p>
        </w:tc>
      </w:tr>
      <w:tr w:rsidR="000260B1" w:rsidRPr="009C5B90" w14:paraId="7AB773E0"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AAA0F6"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DEDCBD1"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6B0F196"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D30C71B"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5338D1"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7D1F0517"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E5634A"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A134342" w14:textId="77777777" w:rsidR="000260B1" w:rsidRPr="00533C32" w:rsidRDefault="000260B1" w:rsidP="000260B1"/>
    <w:p w14:paraId="40081737" w14:textId="77777777" w:rsidR="000260B1" w:rsidRPr="00533C32" w:rsidRDefault="000260B1" w:rsidP="000260B1">
      <w:pPr>
        <w:pStyle w:val="Heading5"/>
      </w:pPr>
      <w:bookmarkStart w:id="1835" w:name="_Toc20127068"/>
      <w:bookmarkStart w:id="1836" w:name="_Toc27589044"/>
      <w:bookmarkStart w:id="1837" w:name="_Toc36459844"/>
      <w:bookmarkStart w:id="1838" w:name="_Toc45029421"/>
      <w:bookmarkStart w:id="1839" w:name="_Toc56520697"/>
      <w:bookmarkStart w:id="1840" w:name="_Toc90586963"/>
      <w:bookmarkStart w:id="1841" w:name="_Toc106616506"/>
      <w:bookmarkStart w:id="1842" w:name="_Toc122101202"/>
      <w:bookmarkStart w:id="1843" w:name="_Toc161910765"/>
      <w:r w:rsidRPr="00533C32">
        <w:t>5.2.24.3.2</w:t>
      </w:r>
      <w:r w:rsidRPr="00533C32">
        <w:tab/>
        <w:t>GET</w:t>
      </w:r>
      <w:bookmarkEnd w:id="1835"/>
      <w:bookmarkEnd w:id="1836"/>
      <w:bookmarkEnd w:id="1837"/>
      <w:bookmarkEnd w:id="1838"/>
      <w:bookmarkEnd w:id="1839"/>
      <w:bookmarkEnd w:id="1840"/>
      <w:bookmarkEnd w:id="1841"/>
      <w:bookmarkEnd w:id="1842"/>
      <w:bookmarkEnd w:id="1843"/>
    </w:p>
    <w:p w14:paraId="116F6376" w14:textId="77777777" w:rsidR="000260B1" w:rsidRPr="00533C32" w:rsidRDefault="000260B1" w:rsidP="000260B1">
      <w:r w:rsidRPr="00533C32">
        <w:t>This method shall support the URI query parameters specified in table 5.2.24.3.2-1.</w:t>
      </w:r>
    </w:p>
    <w:p w14:paraId="79476E78" w14:textId="77777777" w:rsidR="000260B1" w:rsidRPr="00533C32" w:rsidRDefault="000260B1" w:rsidP="000260B1">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BF5ED6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65F22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085023"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7F7137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B3E599"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7BFF17" w14:textId="77777777" w:rsidR="000260B1" w:rsidRPr="009C5B90" w:rsidRDefault="000260B1" w:rsidP="007C64A8">
            <w:pPr>
              <w:pStyle w:val="TAH"/>
              <w:rPr>
                <w:lang w:val="en-US"/>
              </w:rPr>
            </w:pPr>
            <w:r w:rsidRPr="009C5B90">
              <w:rPr>
                <w:lang w:val="en-US"/>
              </w:rPr>
              <w:t>Description</w:t>
            </w:r>
          </w:p>
        </w:tc>
      </w:tr>
      <w:tr w:rsidR="000260B1" w:rsidRPr="009C5B90" w14:paraId="4C380092"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A125F1"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53957C1"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3E872B6"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778583A9"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818D88A" w14:textId="77777777" w:rsidR="000260B1" w:rsidRPr="009C5B90" w:rsidRDefault="000260B1" w:rsidP="007C64A8">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0260B1" w:rsidRPr="009C5B90" w14:paraId="5E4858C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7AC419" w14:textId="77777777" w:rsidR="000260B1" w:rsidRPr="009C5B90" w:rsidRDefault="000260B1" w:rsidP="007C64A8">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FC1AB81"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3DD4516"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AB032EF"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49EE1C8" w14:textId="2B59B9E7"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18836B38" w14:textId="77777777" w:rsidR="000260B1" w:rsidRPr="00533C32" w:rsidRDefault="000260B1" w:rsidP="000260B1"/>
    <w:p w14:paraId="04B50669" w14:textId="77777777" w:rsidR="000260B1" w:rsidRPr="00533C32" w:rsidRDefault="000260B1" w:rsidP="000260B1">
      <w:r w:rsidRPr="00533C32">
        <w:t>This method shall support the request data structures specified in table 5.2.24.3.2-2 and the response data structures and response codes specified in table 5.2.24.3.2-3.</w:t>
      </w:r>
    </w:p>
    <w:p w14:paraId="2FC38D10" w14:textId="77777777" w:rsidR="000260B1" w:rsidRPr="00533C32" w:rsidRDefault="000260B1" w:rsidP="000260B1">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DFFE2E2"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C076B0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147E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4F4AE6"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F909F6" w14:textId="77777777" w:rsidR="000260B1" w:rsidRPr="009C5B90" w:rsidRDefault="000260B1" w:rsidP="007C64A8">
            <w:pPr>
              <w:pStyle w:val="TAH"/>
              <w:rPr>
                <w:lang w:val="en-US"/>
              </w:rPr>
            </w:pPr>
            <w:r w:rsidRPr="009C5B90">
              <w:rPr>
                <w:lang w:val="en-US"/>
              </w:rPr>
              <w:t>Description</w:t>
            </w:r>
          </w:p>
        </w:tc>
      </w:tr>
      <w:tr w:rsidR="000260B1" w:rsidRPr="009C5B90" w14:paraId="0A9107B3"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CAFBAA4"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97E472"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23AC1B"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58E2E40" w14:textId="77777777" w:rsidR="000260B1" w:rsidRPr="009C5B90" w:rsidRDefault="000260B1" w:rsidP="007C64A8">
            <w:pPr>
              <w:pStyle w:val="TAL"/>
              <w:rPr>
                <w:lang w:val="en-US"/>
              </w:rPr>
            </w:pPr>
          </w:p>
        </w:tc>
      </w:tr>
    </w:tbl>
    <w:p w14:paraId="78E10536" w14:textId="77777777" w:rsidR="000260B1" w:rsidRPr="00533C32" w:rsidRDefault="000260B1" w:rsidP="000260B1"/>
    <w:p w14:paraId="6B91E8BE" w14:textId="77777777" w:rsidR="000260B1" w:rsidRPr="00533C32" w:rsidRDefault="000260B1" w:rsidP="000260B1">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2412B0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AB23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B4B9A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4443B2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89E1312" w14:textId="77777777" w:rsidR="000260B1" w:rsidRPr="009C5B90" w:rsidRDefault="000260B1" w:rsidP="007C64A8">
            <w:pPr>
              <w:pStyle w:val="TAH"/>
              <w:rPr>
                <w:lang w:val="en-US"/>
              </w:rPr>
            </w:pPr>
            <w:r w:rsidRPr="009C5B90">
              <w:rPr>
                <w:lang w:val="en-US"/>
              </w:rPr>
              <w:t>Response</w:t>
            </w:r>
          </w:p>
          <w:p w14:paraId="734E737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B001C8" w14:textId="77777777" w:rsidR="000260B1" w:rsidRPr="009C5B90" w:rsidRDefault="000260B1" w:rsidP="007C64A8">
            <w:pPr>
              <w:pStyle w:val="TAH"/>
              <w:rPr>
                <w:lang w:val="en-US"/>
              </w:rPr>
            </w:pPr>
            <w:r w:rsidRPr="009C5B90">
              <w:rPr>
                <w:lang w:val="en-US"/>
              </w:rPr>
              <w:t>Description</w:t>
            </w:r>
          </w:p>
        </w:tc>
      </w:tr>
      <w:tr w:rsidR="000260B1" w:rsidRPr="009C5B90" w14:paraId="12E5D28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1B7492" w14:textId="77777777" w:rsidR="000260B1" w:rsidRPr="009C5B90" w:rsidRDefault="000260B1" w:rsidP="007C64A8">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7D53C925"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25894EB"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B55B43D"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F08331" w14:textId="77777777" w:rsidR="000260B1" w:rsidRPr="009C5B90" w:rsidRDefault="000260B1" w:rsidP="007C64A8">
            <w:pPr>
              <w:pStyle w:val="TAL"/>
              <w:rPr>
                <w:lang w:val="en-US"/>
              </w:rPr>
            </w:pPr>
            <w:r w:rsidRPr="009C5B90">
              <w:rPr>
                <w:lang w:val="en-US"/>
              </w:rPr>
              <w:t>Upon success, a response body containing the AuthEvent shall be returned.</w:t>
            </w:r>
          </w:p>
        </w:tc>
      </w:tr>
      <w:tr w:rsidR="000260B1" w:rsidRPr="009C5B90" w14:paraId="140AC33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CA7C2F"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BEFA191" w14:textId="77777777" w:rsidR="000260B1" w:rsidRPr="00533C32" w:rsidRDefault="000260B1" w:rsidP="000260B1">
      <w:pPr>
        <w:rPr>
          <w:lang w:eastAsia="zh-CN"/>
        </w:rPr>
      </w:pPr>
    </w:p>
    <w:p w14:paraId="3316254C" w14:textId="77777777" w:rsidR="000260B1" w:rsidRPr="00533C32" w:rsidRDefault="000260B1" w:rsidP="000260B1">
      <w:pPr>
        <w:pStyle w:val="Heading5"/>
      </w:pPr>
      <w:bookmarkStart w:id="1844" w:name="_Toc36459845"/>
      <w:bookmarkStart w:id="1845" w:name="_Toc45029422"/>
      <w:bookmarkStart w:id="1846" w:name="_Toc56520698"/>
      <w:bookmarkStart w:id="1847" w:name="_Toc90586964"/>
      <w:bookmarkStart w:id="1848" w:name="_Toc106616507"/>
      <w:bookmarkStart w:id="1849" w:name="_Toc122101203"/>
      <w:bookmarkStart w:id="1850" w:name="_Toc161910766"/>
      <w:r w:rsidRPr="00533C32">
        <w:t>5.2.</w:t>
      </w:r>
      <w:r>
        <w:t>24</w:t>
      </w:r>
      <w:r w:rsidRPr="00533C32">
        <w:t>.3.</w:t>
      </w:r>
      <w:r>
        <w:t>3</w:t>
      </w:r>
      <w:r w:rsidRPr="00533C32">
        <w:tab/>
        <w:t>DELETE</w:t>
      </w:r>
      <w:bookmarkEnd w:id="1844"/>
      <w:bookmarkEnd w:id="1845"/>
      <w:bookmarkEnd w:id="1846"/>
      <w:bookmarkEnd w:id="1847"/>
      <w:bookmarkEnd w:id="1848"/>
      <w:bookmarkEnd w:id="1849"/>
      <w:bookmarkEnd w:id="1850"/>
    </w:p>
    <w:p w14:paraId="73A1A48E" w14:textId="77777777" w:rsidR="000260B1" w:rsidRPr="00533C32" w:rsidRDefault="000260B1" w:rsidP="000260B1">
      <w:r w:rsidRPr="00533C32">
        <w:t>This method shall support the URI query parameters specified in table 5.2.</w:t>
      </w:r>
      <w:r>
        <w:t>24</w:t>
      </w:r>
      <w:r w:rsidRPr="00533C32">
        <w:t>.3.</w:t>
      </w:r>
      <w:r>
        <w:t>3</w:t>
      </w:r>
      <w:r w:rsidRPr="00533C32">
        <w:t>-1.</w:t>
      </w:r>
    </w:p>
    <w:p w14:paraId="1B32D486" w14:textId="77777777" w:rsidR="000260B1" w:rsidRPr="00533C32" w:rsidRDefault="000260B1" w:rsidP="000260B1">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3C4055C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0FD2C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14E0D2"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01C6A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2F0A3A"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1BD4" w14:textId="77777777" w:rsidR="000260B1" w:rsidRPr="009C5B90" w:rsidRDefault="000260B1" w:rsidP="007C64A8">
            <w:pPr>
              <w:pStyle w:val="TAH"/>
              <w:rPr>
                <w:lang w:val="en-US"/>
              </w:rPr>
            </w:pPr>
            <w:r w:rsidRPr="009C5B90">
              <w:rPr>
                <w:lang w:val="en-US"/>
              </w:rPr>
              <w:t>Description</w:t>
            </w:r>
          </w:p>
        </w:tc>
      </w:tr>
      <w:tr w:rsidR="000260B1" w:rsidRPr="009C5B90" w14:paraId="2921C10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885BF"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C9FB5EC"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E7CB"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530E0C"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4E97C8" w14:textId="77777777" w:rsidR="000260B1" w:rsidRPr="009C5B90" w:rsidRDefault="000260B1" w:rsidP="007C64A8">
            <w:pPr>
              <w:pStyle w:val="TAL"/>
              <w:rPr>
                <w:lang w:val="en-US"/>
              </w:rPr>
            </w:pPr>
          </w:p>
        </w:tc>
      </w:tr>
    </w:tbl>
    <w:p w14:paraId="0EF7F10F" w14:textId="77777777" w:rsidR="000260B1" w:rsidRPr="00533C32" w:rsidRDefault="000260B1" w:rsidP="000260B1"/>
    <w:p w14:paraId="58E77E0D" w14:textId="77777777" w:rsidR="000260B1" w:rsidRPr="00533C32" w:rsidRDefault="000260B1" w:rsidP="000260B1">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3DB9C01" w14:textId="77777777" w:rsidR="000260B1" w:rsidRPr="00533C32" w:rsidRDefault="000260B1" w:rsidP="000260B1">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F795287"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FC9FB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870E2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3711F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B8E6C1" w14:textId="77777777" w:rsidR="000260B1" w:rsidRPr="009C5B90" w:rsidRDefault="000260B1" w:rsidP="007C64A8">
            <w:pPr>
              <w:pStyle w:val="TAH"/>
              <w:rPr>
                <w:lang w:val="en-US"/>
              </w:rPr>
            </w:pPr>
            <w:r w:rsidRPr="009C5B90">
              <w:rPr>
                <w:lang w:val="en-US"/>
              </w:rPr>
              <w:t>Description</w:t>
            </w:r>
          </w:p>
        </w:tc>
      </w:tr>
      <w:tr w:rsidR="000260B1" w:rsidRPr="009C5B90" w14:paraId="5E99C68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FEBC5"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6E4BF8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948B83"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B908F8" w14:textId="77777777" w:rsidR="000260B1" w:rsidRPr="009C5B90" w:rsidRDefault="000260B1" w:rsidP="007C64A8">
            <w:pPr>
              <w:pStyle w:val="TAL"/>
              <w:rPr>
                <w:lang w:val="en-US"/>
              </w:rPr>
            </w:pPr>
          </w:p>
        </w:tc>
      </w:tr>
    </w:tbl>
    <w:p w14:paraId="4C62A207" w14:textId="77777777" w:rsidR="000260B1" w:rsidRPr="00533C32" w:rsidRDefault="000260B1" w:rsidP="000260B1"/>
    <w:p w14:paraId="7EEED715" w14:textId="77777777" w:rsidR="000260B1" w:rsidRPr="00533C32" w:rsidRDefault="000260B1" w:rsidP="000260B1">
      <w:pPr>
        <w:pStyle w:val="TH"/>
        <w:outlineLvl w:val="0"/>
      </w:pPr>
      <w:r w:rsidRPr="00533C32">
        <w:lastRenderedPageBreak/>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3D8220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BE3A1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C748C4"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3F5AD2"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48C1F68" w14:textId="77777777" w:rsidR="000260B1" w:rsidRPr="009C5B90" w:rsidRDefault="000260B1" w:rsidP="007C64A8">
            <w:pPr>
              <w:pStyle w:val="TAH"/>
              <w:rPr>
                <w:lang w:val="en-US"/>
              </w:rPr>
            </w:pPr>
            <w:r w:rsidRPr="009C5B90">
              <w:rPr>
                <w:lang w:val="en-US"/>
              </w:rPr>
              <w:t>Response</w:t>
            </w:r>
          </w:p>
          <w:p w14:paraId="0E9D8897"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8DB7FC" w14:textId="77777777" w:rsidR="000260B1" w:rsidRPr="009C5B90" w:rsidRDefault="000260B1" w:rsidP="007C64A8">
            <w:pPr>
              <w:pStyle w:val="TAH"/>
              <w:rPr>
                <w:lang w:val="en-US"/>
              </w:rPr>
            </w:pPr>
            <w:r w:rsidRPr="009C5B90">
              <w:rPr>
                <w:lang w:val="en-US"/>
              </w:rPr>
              <w:t>Description</w:t>
            </w:r>
          </w:p>
        </w:tc>
      </w:tr>
      <w:tr w:rsidR="000260B1" w:rsidRPr="009C5B90" w14:paraId="2B42853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9F2EF4"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6D92594"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383578F"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2FD03"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37143CB"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6D52EC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FD2084"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B6FBB44" w14:textId="77777777" w:rsidR="000260B1" w:rsidRDefault="000260B1" w:rsidP="000260B1">
      <w:pPr>
        <w:rPr>
          <w:lang w:eastAsia="zh-CN"/>
        </w:rPr>
      </w:pPr>
    </w:p>
    <w:p w14:paraId="18700409" w14:textId="77777777" w:rsidR="000260B1" w:rsidRPr="00533C32" w:rsidRDefault="000260B1" w:rsidP="000260B1">
      <w:pPr>
        <w:pStyle w:val="Heading3"/>
      </w:pPr>
      <w:bookmarkStart w:id="1851" w:name="_Toc45029423"/>
      <w:bookmarkStart w:id="1852" w:name="_Toc56520699"/>
      <w:bookmarkStart w:id="1853" w:name="_Toc90586965"/>
      <w:bookmarkStart w:id="1854" w:name="_Toc106616508"/>
      <w:bookmarkStart w:id="1855" w:name="_Toc122101204"/>
      <w:bookmarkStart w:id="1856" w:name="_Toc161910767"/>
      <w:r>
        <w:t>5.2.24A</w:t>
      </w:r>
      <w:r w:rsidRPr="00533C32">
        <w:tab/>
        <w:t>Resource: Individual</w:t>
      </w:r>
      <w:r w:rsidRPr="00533C32">
        <w:rPr>
          <w:kern w:val="2"/>
          <w:lang w:eastAsia="zh-CN"/>
        </w:rPr>
        <w:t>AuthenticationStatus</w:t>
      </w:r>
      <w:bookmarkEnd w:id="1851"/>
      <w:bookmarkEnd w:id="1852"/>
      <w:bookmarkEnd w:id="1853"/>
      <w:bookmarkEnd w:id="1854"/>
      <w:bookmarkEnd w:id="1855"/>
      <w:bookmarkEnd w:id="1856"/>
    </w:p>
    <w:p w14:paraId="1C578911" w14:textId="77777777" w:rsidR="000260B1" w:rsidRPr="00533C32" w:rsidRDefault="000260B1" w:rsidP="000260B1">
      <w:pPr>
        <w:pStyle w:val="Heading4"/>
      </w:pPr>
      <w:bookmarkStart w:id="1857" w:name="_Toc45029424"/>
      <w:bookmarkStart w:id="1858" w:name="_Toc56520700"/>
      <w:bookmarkStart w:id="1859" w:name="_Toc90586966"/>
      <w:bookmarkStart w:id="1860" w:name="_Toc106616509"/>
      <w:bookmarkStart w:id="1861" w:name="_Toc122101205"/>
      <w:bookmarkStart w:id="1862" w:name="_Toc161910768"/>
      <w:r>
        <w:t>5.2.24A</w:t>
      </w:r>
      <w:r w:rsidRPr="00533C32">
        <w:t>.1</w:t>
      </w:r>
      <w:r w:rsidRPr="00533C32">
        <w:tab/>
        <w:t>Description</w:t>
      </w:r>
      <w:bookmarkEnd w:id="1857"/>
      <w:bookmarkEnd w:id="1858"/>
      <w:bookmarkEnd w:id="1859"/>
      <w:bookmarkEnd w:id="1860"/>
      <w:bookmarkEnd w:id="1861"/>
      <w:bookmarkEnd w:id="1862"/>
    </w:p>
    <w:p w14:paraId="653202B4" w14:textId="77777777" w:rsidR="000260B1" w:rsidRPr="00533C32" w:rsidRDefault="000260B1" w:rsidP="000260B1">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4A9E8FB4"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FFBBDD7" w14:textId="77777777" w:rsidR="000260B1" w:rsidRPr="00533C32" w:rsidRDefault="000260B1" w:rsidP="000260B1">
      <w:pPr>
        <w:pStyle w:val="Heading4"/>
      </w:pPr>
      <w:bookmarkStart w:id="1863" w:name="_Toc45029425"/>
      <w:bookmarkStart w:id="1864" w:name="_Toc56520701"/>
      <w:bookmarkStart w:id="1865" w:name="_Toc90586967"/>
      <w:bookmarkStart w:id="1866" w:name="_Toc106616510"/>
      <w:bookmarkStart w:id="1867" w:name="_Toc122101206"/>
      <w:bookmarkStart w:id="1868" w:name="_Toc161910769"/>
      <w:r>
        <w:t>5.2.24A</w:t>
      </w:r>
      <w:r w:rsidRPr="00533C32">
        <w:t>.2</w:t>
      </w:r>
      <w:r w:rsidRPr="00533C32">
        <w:tab/>
        <w:t>Resource Definition</w:t>
      </w:r>
      <w:bookmarkEnd w:id="1863"/>
      <w:bookmarkEnd w:id="1864"/>
      <w:bookmarkEnd w:id="1865"/>
      <w:bookmarkEnd w:id="1866"/>
      <w:bookmarkEnd w:id="1867"/>
      <w:bookmarkEnd w:id="1868"/>
    </w:p>
    <w:p w14:paraId="37AEA597" w14:textId="77777777" w:rsidR="000260B1" w:rsidRPr="00533C32" w:rsidRDefault="000260B1" w:rsidP="000260B1">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42136C72" w14:textId="77777777" w:rsidR="000260B1" w:rsidRPr="00533C32" w:rsidRDefault="000260B1" w:rsidP="000260B1">
      <w:pPr>
        <w:rPr>
          <w:rFonts w:ascii="Arial" w:hAnsi="Arial" w:cs="Arial"/>
        </w:rPr>
      </w:pPr>
      <w:bookmarkStart w:id="1869" w:name="_MCCTEMPBM_CRPT22160142___7"/>
      <w:r w:rsidRPr="00533C32">
        <w:t>This resource shall support the resource URI variables defined in table </w:t>
      </w:r>
      <w:r>
        <w:t>5.2.24A</w:t>
      </w:r>
      <w:r w:rsidRPr="00533C32">
        <w:t>.2-1</w:t>
      </w:r>
      <w:r w:rsidRPr="00533C32">
        <w:rPr>
          <w:rFonts w:ascii="Arial" w:hAnsi="Arial" w:cs="Arial"/>
        </w:rPr>
        <w:t>.</w:t>
      </w:r>
    </w:p>
    <w:bookmarkEnd w:id="1869"/>
    <w:p w14:paraId="7E341C0A" w14:textId="77777777" w:rsidR="000260B1" w:rsidRPr="00533C32" w:rsidRDefault="000260B1" w:rsidP="000260B1">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40F229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24A88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62882F" w14:textId="77777777" w:rsidR="000260B1" w:rsidRPr="009C5B90" w:rsidRDefault="000260B1" w:rsidP="007C64A8">
            <w:pPr>
              <w:pStyle w:val="TAH"/>
              <w:rPr>
                <w:lang w:val="en-US"/>
              </w:rPr>
            </w:pPr>
            <w:r w:rsidRPr="009C5B90">
              <w:rPr>
                <w:lang w:val="en-US"/>
              </w:rPr>
              <w:t>Definition</w:t>
            </w:r>
          </w:p>
        </w:tc>
      </w:tr>
      <w:tr w:rsidR="000260B1" w:rsidRPr="009C5B90" w14:paraId="1401899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AE67BF"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CEFE61"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6.4.1</w:t>
            </w:r>
          </w:p>
        </w:tc>
      </w:tr>
      <w:tr w:rsidR="000260B1" w:rsidRPr="009C5B90" w14:paraId="689593D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08EC42"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5C577F" w14:textId="77777777" w:rsidR="000260B1" w:rsidRPr="009C5B90" w:rsidRDefault="000260B1" w:rsidP="007C64A8">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0260B1" w:rsidRPr="009C5B90" w14:paraId="1988845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550D0C" w14:textId="77777777" w:rsidR="000260B1" w:rsidRPr="009C5B90" w:rsidRDefault="000260B1" w:rsidP="007C64A8">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E267D0" w14:textId="77777777" w:rsidR="000260B1" w:rsidRPr="009C5B90" w:rsidRDefault="000260B1" w:rsidP="007C64A8">
            <w:pPr>
              <w:pStyle w:val="TAL"/>
              <w:rPr>
                <w:lang w:val="en-US"/>
              </w:rPr>
            </w:pPr>
            <w:r w:rsidRPr="009C5B90">
              <w:rPr>
                <w:lang w:val="en-US"/>
              </w:rPr>
              <w:t>Represents the Serving Network Name.</w:t>
            </w:r>
          </w:p>
          <w:p w14:paraId="52B58A53" w14:textId="77777777" w:rsidR="000260B1" w:rsidRPr="009C5B90" w:rsidRDefault="000260B1" w:rsidP="007C64A8">
            <w:pPr>
              <w:pStyle w:val="TAL"/>
              <w:rPr>
                <w:lang w:val="en-US"/>
              </w:rPr>
            </w:pPr>
            <w:r w:rsidRPr="009C5B90">
              <w:tab/>
              <w:t>pattern: See pattern of type ServingNetworkName in 3GPP TS 29.503 [6]</w:t>
            </w:r>
          </w:p>
        </w:tc>
      </w:tr>
    </w:tbl>
    <w:p w14:paraId="2549F6EB" w14:textId="77777777" w:rsidR="000260B1" w:rsidRPr="00533C32" w:rsidRDefault="000260B1" w:rsidP="000260B1"/>
    <w:p w14:paraId="21924BC5" w14:textId="77777777" w:rsidR="000260B1" w:rsidRPr="00533C32" w:rsidRDefault="000260B1" w:rsidP="000260B1">
      <w:pPr>
        <w:pStyle w:val="Heading4"/>
      </w:pPr>
      <w:bookmarkStart w:id="1870" w:name="_Toc45029426"/>
      <w:bookmarkStart w:id="1871" w:name="_Toc56520702"/>
      <w:bookmarkStart w:id="1872" w:name="_Toc90586968"/>
      <w:bookmarkStart w:id="1873" w:name="_Toc106616511"/>
      <w:bookmarkStart w:id="1874" w:name="_Toc122101207"/>
      <w:bookmarkStart w:id="1875" w:name="_Toc161910770"/>
      <w:r>
        <w:t>5.2.24A</w:t>
      </w:r>
      <w:r w:rsidRPr="00533C32">
        <w:t>.3</w:t>
      </w:r>
      <w:r w:rsidRPr="00533C32">
        <w:tab/>
        <w:t>Resource Standard Methods</w:t>
      </w:r>
      <w:bookmarkEnd w:id="1870"/>
      <w:bookmarkEnd w:id="1871"/>
      <w:bookmarkEnd w:id="1872"/>
      <w:bookmarkEnd w:id="1873"/>
      <w:bookmarkEnd w:id="1874"/>
      <w:bookmarkEnd w:id="1875"/>
    </w:p>
    <w:p w14:paraId="04719977" w14:textId="77777777" w:rsidR="000260B1" w:rsidRPr="00533C32" w:rsidRDefault="000260B1" w:rsidP="000260B1">
      <w:pPr>
        <w:pStyle w:val="Heading5"/>
      </w:pPr>
      <w:bookmarkStart w:id="1876" w:name="_Toc45029427"/>
      <w:bookmarkStart w:id="1877" w:name="_Toc56520703"/>
      <w:bookmarkStart w:id="1878" w:name="_Toc90586969"/>
      <w:bookmarkStart w:id="1879" w:name="_Toc106616512"/>
      <w:bookmarkStart w:id="1880" w:name="_Toc122101208"/>
      <w:bookmarkStart w:id="1881" w:name="_Toc161910771"/>
      <w:r>
        <w:t>5.2.24A</w:t>
      </w:r>
      <w:r w:rsidRPr="00533C32">
        <w:t>.3.1</w:t>
      </w:r>
      <w:r w:rsidRPr="00533C32">
        <w:tab/>
        <w:t>PUT</w:t>
      </w:r>
      <w:bookmarkEnd w:id="1876"/>
      <w:bookmarkEnd w:id="1877"/>
      <w:bookmarkEnd w:id="1878"/>
      <w:bookmarkEnd w:id="1879"/>
      <w:bookmarkEnd w:id="1880"/>
      <w:bookmarkEnd w:id="1881"/>
    </w:p>
    <w:p w14:paraId="151915FE" w14:textId="77777777" w:rsidR="000260B1" w:rsidRPr="00533C32" w:rsidRDefault="000260B1" w:rsidP="000260B1">
      <w:r w:rsidRPr="00533C32">
        <w:t xml:space="preserve">This method shall support the URI query parameters specified in table </w:t>
      </w:r>
      <w:r>
        <w:t>5.2.24A</w:t>
      </w:r>
      <w:r w:rsidRPr="00533C32">
        <w:t>.3.1-1.</w:t>
      </w:r>
    </w:p>
    <w:p w14:paraId="7E6D67BE" w14:textId="77777777" w:rsidR="000260B1" w:rsidRPr="00533C32" w:rsidRDefault="000260B1" w:rsidP="000260B1">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69D93E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31E640"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5AF36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387B34"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DB49FD"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B24F6B" w14:textId="77777777" w:rsidR="000260B1" w:rsidRPr="009C5B90" w:rsidRDefault="000260B1" w:rsidP="007C64A8">
            <w:pPr>
              <w:pStyle w:val="TAH"/>
              <w:rPr>
                <w:lang w:val="en-US"/>
              </w:rPr>
            </w:pPr>
            <w:r w:rsidRPr="009C5B90">
              <w:rPr>
                <w:lang w:val="en-US"/>
              </w:rPr>
              <w:t>Description</w:t>
            </w:r>
          </w:p>
        </w:tc>
      </w:tr>
      <w:tr w:rsidR="000260B1" w:rsidRPr="009C5B90" w14:paraId="2076837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6403BE4"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468965"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211D34A"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E3916D"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54EF0BE" w14:textId="77777777" w:rsidR="000260B1" w:rsidRPr="009C5B90" w:rsidRDefault="000260B1" w:rsidP="007C64A8">
            <w:pPr>
              <w:pStyle w:val="TAL"/>
              <w:rPr>
                <w:lang w:val="en-US"/>
              </w:rPr>
            </w:pPr>
          </w:p>
        </w:tc>
      </w:tr>
    </w:tbl>
    <w:p w14:paraId="7D9E28EB" w14:textId="77777777" w:rsidR="000260B1" w:rsidRPr="00533C32" w:rsidRDefault="000260B1" w:rsidP="000260B1"/>
    <w:p w14:paraId="3794C485" w14:textId="77777777" w:rsidR="000260B1" w:rsidRPr="00533C32" w:rsidRDefault="000260B1" w:rsidP="000260B1">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6143F39D" w14:textId="77777777" w:rsidR="000260B1" w:rsidRPr="00533C32" w:rsidRDefault="000260B1" w:rsidP="000260B1">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41FFAB4" w14:textId="77777777" w:rsidTr="007C64A8">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06E5AAF3" w14:textId="77777777" w:rsidR="000260B1" w:rsidRPr="009C5B90" w:rsidRDefault="000260B1" w:rsidP="007C64A8">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DBE8BF" w14:textId="77777777" w:rsidR="000260B1" w:rsidRPr="009C5B90" w:rsidRDefault="000260B1" w:rsidP="007C64A8">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67CB145" w14:textId="77777777" w:rsidR="000260B1" w:rsidRPr="009C5B90" w:rsidRDefault="000260B1" w:rsidP="007C64A8">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A95B4A" w14:textId="77777777" w:rsidR="000260B1" w:rsidRPr="009C5B90" w:rsidRDefault="000260B1" w:rsidP="007C64A8">
            <w:pPr>
              <w:pStyle w:val="TAH"/>
              <w:rPr>
                <w:lang w:val="en-US"/>
              </w:rPr>
            </w:pPr>
            <w:r w:rsidRPr="009C5B90">
              <w:rPr>
                <w:lang w:val="en-US"/>
              </w:rPr>
              <w:t>Description</w:t>
            </w:r>
          </w:p>
        </w:tc>
      </w:tr>
      <w:tr w:rsidR="000260B1" w:rsidRPr="009C5B90" w14:paraId="014EE054" w14:textId="77777777" w:rsidTr="007C64A8">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9E1968A" w14:textId="77777777" w:rsidR="000260B1" w:rsidRPr="009C5B90" w:rsidRDefault="000260B1" w:rsidP="007C64A8">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5E593374" w14:textId="77777777" w:rsidR="000260B1" w:rsidRPr="009C5B90" w:rsidRDefault="000260B1" w:rsidP="007C64A8">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1F17C4C8" w14:textId="77777777" w:rsidR="000260B1" w:rsidRPr="009C5B90" w:rsidRDefault="000260B1" w:rsidP="007C64A8">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6DE4E5C0" w14:textId="77777777" w:rsidR="000260B1" w:rsidRPr="009C5B90" w:rsidRDefault="000260B1" w:rsidP="007C64A8">
            <w:pPr>
              <w:pStyle w:val="TAL"/>
              <w:rPr>
                <w:lang w:val="en-US"/>
              </w:rPr>
            </w:pPr>
            <w:r w:rsidRPr="009C5B90">
              <w:rPr>
                <w:lang w:val="en-US"/>
              </w:rPr>
              <w:t>To store the authentication status of the UE.</w:t>
            </w:r>
          </w:p>
        </w:tc>
      </w:tr>
    </w:tbl>
    <w:p w14:paraId="4A00A772" w14:textId="77777777" w:rsidR="000260B1" w:rsidRPr="00533C32" w:rsidRDefault="000260B1" w:rsidP="000260B1"/>
    <w:p w14:paraId="16248B59" w14:textId="77777777" w:rsidR="000260B1" w:rsidRPr="00533C32" w:rsidRDefault="000260B1" w:rsidP="000260B1">
      <w:pPr>
        <w:pStyle w:val="TH"/>
        <w:outlineLvl w:val="0"/>
      </w:pPr>
      <w:r w:rsidRPr="00533C32">
        <w:lastRenderedPageBreak/>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6424FA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02867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EE22E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BCF7CA"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7AE95C" w14:textId="77777777" w:rsidR="000260B1" w:rsidRPr="009C5B90" w:rsidRDefault="000260B1" w:rsidP="007C64A8">
            <w:pPr>
              <w:pStyle w:val="TAH"/>
              <w:rPr>
                <w:lang w:val="en-US"/>
              </w:rPr>
            </w:pPr>
            <w:r w:rsidRPr="009C5B90">
              <w:rPr>
                <w:lang w:val="en-US"/>
              </w:rPr>
              <w:t>Response</w:t>
            </w:r>
          </w:p>
          <w:p w14:paraId="46573441"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A7C868B" w14:textId="77777777" w:rsidR="000260B1" w:rsidRPr="009C5B90" w:rsidRDefault="000260B1" w:rsidP="007C64A8">
            <w:pPr>
              <w:pStyle w:val="TAH"/>
              <w:rPr>
                <w:lang w:val="en-US"/>
              </w:rPr>
            </w:pPr>
            <w:r w:rsidRPr="009C5B90">
              <w:rPr>
                <w:lang w:val="en-US"/>
              </w:rPr>
              <w:t>Description</w:t>
            </w:r>
          </w:p>
        </w:tc>
      </w:tr>
      <w:tr w:rsidR="000260B1" w:rsidRPr="009C5B90" w14:paraId="234F128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F756C6"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3C8A2E0"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331D470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53A1D8D"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18C6D6F"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7A41B2AD"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872275"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5707E53" w14:textId="77777777" w:rsidR="000260B1" w:rsidRDefault="000260B1" w:rsidP="000260B1"/>
    <w:p w14:paraId="07AB0A27" w14:textId="77777777" w:rsidR="000260B1" w:rsidRPr="00533C32" w:rsidRDefault="000260B1" w:rsidP="000260B1">
      <w:pPr>
        <w:pStyle w:val="Heading5"/>
      </w:pPr>
      <w:bookmarkStart w:id="1882" w:name="_Toc45029428"/>
      <w:bookmarkStart w:id="1883" w:name="_Toc56520704"/>
      <w:bookmarkStart w:id="1884" w:name="_Toc90586970"/>
      <w:bookmarkStart w:id="1885" w:name="_Toc106616513"/>
      <w:bookmarkStart w:id="1886" w:name="_Toc122101209"/>
      <w:bookmarkStart w:id="1887" w:name="_Toc161910772"/>
      <w:r>
        <w:t>5.2.24A</w:t>
      </w:r>
      <w:r w:rsidRPr="00533C32">
        <w:t>.3.2</w:t>
      </w:r>
      <w:r w:rsidRPr="00533C32">
        <w:tab/>
        <w:t>GET</w:t>
      </w:r>
      <w:bookmarkEnd w:id="1882"/>
      <w:bookmarkEnd w:id="1883"/>
      <w:bookmarkEnd w:id="1884"/>
      <w:bookmarkEnd w:id="1885"/>
      <w:bookmarkEnd w:id="1886"/>
      <w:bookmarkEnd w:id="1887"/>
    </w:p>
    <w:p w14:paraId="47B11F08" w14:textId="77777777" w:rsidR="000260B1" w:rsidRPr="00533C32" w:rsidRDefault="000260B1" w:rsidP="000260B1">
      <w:r w:rsidRPr="00533C32">
        <w:t xml:space="preserve">This method shall support the URI query parameters specified in table </w:t>
      </w:r>
      <w:r>
        <w:t>5.2.24A</w:t>
      </w:r>
      <w:r w:rsidRPr="00533C32">
        <w:t>.3.2-1.</w:t>
      </w:r>
    </w:p>
    <w:p w14:paraId="71005DD4" w14:textId="77777777" w:rsidR="000260B1" w:rsidRPr="00533C32" w:rsidRDefault="000260B1" w:rsidP="000260B1">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0A87B4D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1C8BB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29F070"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3F9A83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63FC8"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B9DE09" w14:textId="77777777" w:rsidR="000260B1" w:rsidRPr="009C5B90" w:rsidRDefault="000260B1" w:rsidP="007C64A8">
            <w:pPr>
              <w:pStyle w:val="TAH"/>
              <w:rPr>
                <w:lang w:val="en-US"/>
              </w:rPr>
            </w:pPr>
            <w:r w:rsidRPr="009C5B90">
              <w:rPr>
                <w:lang w:val="en-US"/>
              </w:rPr>
              <w:t>Description</w:t>
            </w:r>
          </w:p>
        </w:tc>
      </w:tr>
      <w:tr w:rsidR="000260B1" w:rsidRPr="009C5B90" w14:paraId="7BCEB138"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319771"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8B7CC6"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23EB702"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FFA3F7"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420536" w14:textId="77777777" w:rsidR="000260B1" w:rsidRPr="009C5B90" w:rsidRDefault="000260B1" w:rsidP="007C64A8">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0260B1" w:rsidRPr="009C5B90" w14:paraId="4BB4461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71B1EC" w14:textId="77777777" w:rsidR="000260B1" w:rsidRPr="009C5B90" w:rsidRDefault="000260B1" w:rsidP="007C64A8">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7BC378E2"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5016141"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0FCA47F"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3F8A95" w14:textId="1B28A08A"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5DF13FD6" w14:textId="77777777" w:rsidR="000260B1" w:rsidRPr="00533C32" w:rsidRDefault="000260B1" w:rsidP="000260B1"/>
    <w:p w14:paraId="0B2AD507" w14:textId="77777777" w:rsidR="000260B1" w:rsidRPr="00533C32" w:rsidRDefault="000260B1" w:rsidP="000260B1">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53B30AF" w14:textId="77777777" w:rsidR="000260B1" w:rsidRPr="00533C32" w:rsidRDefault="000260B1" w:rsidP="000260B1">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33BD214"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7537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D99DF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8D4313"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531AE7" w14:textId="77777777" w:rsidR="000260B1" w:rsidRPr="009C5B90" w:rsidRDefault="000260B1" w:rsidP="007C64A8">
            <w:pPr>
              <w:pStyle w:val="TAH"/>
              <w:rPr>
                <w:lang w:val="en-US"/>
              </w:rPr>
            </w:pPr>
            <w:r w:rsidRPr="009C5B90">
              <w:rPr>
                <w:lang w:val="en-US"/>
              </w:rPr>
              <w:t>Description</w:t>
            </w:r>
          </w:p>
        </w:tc>
      </w:tr>
      <w:tr w:rsidR="000260B1" w:rsidRPr="009C5B90" w14:paraId="57B7DF93"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8F73204"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E469AE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5B11C0F"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468E2F42" w14:textId="77777777" w:rsidR="000260B1" w:rsidRPr="009C5B90" w:rsidRDefault="000260B1" w:rsidP="007C64A8">
            <w:pPr>
              <w:pStyle w:val="TAL"/>
              <w:rPr>
                <w:lang w:val="en-US"/>
              </w:rPr>
            </w:pPr>
          </w:p>
        </w:tc>
      </w:tr>
    </w:tbl>
    <w:p w14:paraId="4408FA1F" w14:textId="77777777" w:rsidR="000260B1" w:rsidRPr="00533C32" w:rsidRDefault="000260B1" w:rsidP="000260B1"/>
    <w:p w14:paraId="27704A6F" w14:textId="77777777" w:rsidR="000260B1" w:rsidRPr="00533C32" w:rsidRDefault="000260B1" w:rsidP="000260B1">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DBABC6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E44FA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CF9C04"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A13F1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FD1B15" w14:textId="77777777" w:rsidR="000260B1" w:rsidRPr="009C5B90" w:rsidRDefault="000260B1" w:rsidP="007C64A8">
            <w:pPr>
              <w:pStyle w:val="TAH"/>
              <w:rPr>
                <w:lang w:val="en-US"/>
              </w:rPr>
            </w:pPr>
            <w:r w:rsidRPr="009C5B90">
              <w:rPr>
                <w:lang w:val="en-US"/>
              </w:rPr>
              <w:t>Response</w:t>
            </w:r>
          </w:p>
          <w:p w14:paraId="6A04DF6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7FB4609" w14:textId="77777777" w:rsidR="000260B1" w:rsidRPr="009C5B90" w:rsidRDefault="000260B1" w:rsidP="007C64A8">
            <w:pPr>
              <w:pStyle w:val="TAH"/>
              <w:rPr>
                <w:lang w:val="en-US"/>
              </w:rPr>
            </w:pPr>
            <w:r w:rsidRPr="009C5B90">
              <w:rPr>
                <w:lang w:val="en-US"/>
              </w:rPr>
              <w:t>Description</w:t>
            </w:r>
          </w:p>
        </w:tc>
      </w:tr>
      <w:tr w:rsidR="000260B1" w:rsidRPr="009C5B90" w14:paraId="7B00BC5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D9D1C4" w14:textId="77777777" w:rsidR="000260B1" w:rsidRPr="009C5B90" w:rsidRDefault="000260B1" w:rsidP="007C64A8">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251480F"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464AF4"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AB654DE"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FE2CDDF" w14:textId="77777777" w:rsidR="000260B1" w:rsidRPr="009C5B90" w:rsidRDefault="000260B1" w:rsidP="007C64A8">
            <w:pPr>
              <w:pStyle w:val="TAL"/>
              <w:rPr>
                <w:lang w:val="en-US"/>
              </w:rPr>
            </w:pPr>
            <w:r w:rsidRPr="009C5B90">
              <w:rPr>
                <w:lang w:val="en-US"/>
              </w:rPr>
              <w:t>Upon success, a response body containing the AuthEvent shall be returned.</w:t>
            </w:r>
          </w:p>
        </w:tc>
      </w:tr>
      <w:tr w:rsidR="000260B1" w:rsidRPr="009C5B90" w14:paraId="3FB9496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46A874"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4240BC8B" w14:textId="77777777" w:rsidR="000260B1" w:rsidRPr="00533C32" w:rsidRDefault="000260B1" w:rsidP="000260B1">
      <w:pPr>
        <w:rPr>
          <w:lang w:eastAsia="zh-CN"/>
        </w:rPr>
      </w:pPr>
    </w:p>
    <w:p w14:paraId="488E0413" w14:textId="77777777" w:rsidR="000260B1" w:rsidRPr="00533C32" w:rsidRDefault="000260B1" w:rsidP="000260B1">
      <w:pPr>
        <w:pStyle w:val="Heading5"/>
      </w:pPr>
      <w:bookmarkStart w:id="1888" w:name="_Toc45029429"/>
      <w:bookmarkStart w:id="1889" w:name="_Toc56520705"/>
      <w:bookmarkStart w:id="1890" w:name="_Toc90586971"/>
      <w:bookmarkStart w:id="1891" w:name="_Toc106616514"/>
      <w:bookmarkStart w:id="1892" w:name="_Toc122101210"/>
      <w:bookmarkStart w:id="1893" w:name="_Toc161910773"/>
      <w:r>
        <w:t>5.2.24A</w:t>
      </w:r>
      <w:r w:rsidRPr="00533C32">
        <w:t>.3.</w:t>
      </w:r>
      <w:r>
        <w:t>3</w:t>
      </w:r>
      <w:r w:rsidRPr="00533C32">
        <w:tab/>
        <w:t>DELETE</w:t>
      </w:r>
      <w:bookmarkEnd w:id="1888"/>
      <w:bookmarkEnd w:id="1889"/>
      <w:bookmarkEnd w:id="1890"/>
      <w:bookmarkEnd w:id="1891"/>
      <w:bookmarkEnd w:id="1892"/>
      <w:bookmarkEnd w:id="1893"/>
    </w:p>
    <w:p w14:paraId="0B3F361B" w14:textId="77777777" w:rsidR="000260B1" w:rsidRPr="00533C32" w:rsidRDefault="000260B1" w:rsidP="000260B1">
      <w:r w:rsidRPr="00533C32">
        <w:t xml:space="preserve">This method shall support the URI query parameters specified in table </w:t>
      </w:r>
      <w:r>
        <w:t>5.2.24A</w:t>
      </w:r>
      <w:r w:rsidRPr="00533C32">
        <w:t>.3.</w:t>
      </w:r>
      <w:r>
        <w:t>3</w:t>
      </w:r>
      <w:r w:rsidRPr="00533C32">
        <w:t>-1.</w:t>
      </w:r>
    </w:p>
    <w:p w14:paraId="130B5E30" w14:textId="77777777" w:rsidR="000260B1" w:rsidRPr="00533C32" w:rsidRDefault="000260B1" w:rsidP="000260B1">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BA0763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2909A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63A6E0"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05D87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DEEB9"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C1077" w14:textId="77777777" w:rsidR="000260B1" w:rsidRPr="009C5B90" w:rsidRDefault="000260B1" w:rsidP="007C64A8">
            <w:pPr>
              <w:pStyle w:val="TAH"/>
              <w:rPr>
                <w:lang w:val="en-US"/>
              </w:rPr>
            </w:pPr>
            <w:r w:rsidRPr="009C5B90">
              <w:rPr>
                <w:lang w:val="en-US"/>
              </w:rPr>
              <w:t>Description</w:t>
            </w:r>
          </w:p>
        </w:tc>
      </w:tr>
      <w:tr w:rsidR="000260B1" w:rsidRPr="009C5B90" w14:paraId="76877EC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E4767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A1CCE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23ECF0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E9904DA"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F5BF9B6" w14:textId="77777777" w:rsidR="000260B1" w:rsidRPr="009C5B90" w:rsidRDefault="000260B1" w:rsidP="007C64A8">
            <w:pPr>
              <w:pStyle w:val="TAL"/>
              <w:rPr>
                <w:lang w:val="en-US"/>
              </w:rPr>
            </w:pPr>
          </w:p>
        </w:tc>
      </w:tr>
    </w:tbl>
    <w:p w14:paraId="471772F5" w14:textId="77777777" w:rsidR="000260B1" w:rsidRPr="00533C32" w:rsidRDefault="000260B1" w:rsidP="000260B1"/>
    <w:p w14:paraId="69A1F2C0" w14:textId="77777777" w:rsidR="000260B1" w:rsidRPr="00533C32" w:rsidRDefault="000260B1" w:rsidP="000260B1">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04EA901D" w14:textId="77777777" w:rsidR="000260B1" w:rsidRPr="00533C32" w:rsidRDefault="000260B1" w:rsidP="000260B1">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DEDD68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A74C4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260BE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4A4253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339527" w14:textId="77777777" w:rsidR="000260B1" w:rsidRPr="009C5B90" w:rsidRDefault="000260B1" w:rsidP="007C64A8">
            <w:pPr>
              <w:pStyle w:val="TAH"/>
              <w:rPr>
                <w:lang w:val="en-US"/>
              </w:rPr>
            </w:pPr>
            <w:r w:rsidRPr="009C5B90">
              <w:rPr>
                <w:lang w:val="en-US"/>
              </w:rPr>
              <w:t>Description</w:t>
            </w:r>
          </w:p>
        </w:tc>
      </w:tr>
      <w:tr w:rsidR="000260B1" w:rsidRPr="009C5B90" w14:paraId="71A00E7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84BDF52"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C3244F"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54A42B"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2AEBAD" w14:textId="77777777" w:rsidR="000260B1" w:rsidRPr="009C5B90" w:rsidRDefault="000260B1" w:rsidP="007C64A8">
            <w:pPr>
              <w:pStyle w:val="TAL"/>
              <w:rPr>
                <w:lang w:val="en-US"/>
              </w:rPr>
            </w:pPr>
          </w:p>
        </w:tc>
      </w:tr>
    </w:tbl>
    <w:p w14:paraId="24578AB4" w14:textId="77777777" w:rsidR="000260B1" w:rsidRPr="00533C32" w:rsidRDefault="000260B1" w:rsidP="000260B1"/>
    <w:p w14:paraId="4D70D9F5" w14:textId="77777777" w:rsidR="000260B1" w:rsidRPr="00533C32" w:rsidRDefault="000260B1" w:rsidP="000260B1">
      <w:pPr>
        <w:pStyle w:val="TH"/>
        <w:outlineLvl w:val="0"/>
      </w:pPr>
      <w:r w:rsidRPr="00533C32">
        <w:lastRenderedPageBreak/>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6CB8779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66592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7816F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171405"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C67E66C" w14:textId="77777777" w:rsidR="000260B1" w:rsidRPr="009C5B90" w:rsidRDefault="000260B1" w:rsidP="007C64A8">
            <w:pPr>
              <w:pStyle w:val="TAH"/>
              <w:rPr>
                <w:lang w:val="en-US"/>
              </w:rPr>
            </w:pPr>
            <w:r w:rsidRPr="009C5B90">
              <w:rPr>
                <w:lang w:val="en-US"/>
              </w:rPr>
              <w:t>Response</w:t>
            </w:r>
          </w:p>
          <w:p w14:paraId="28FF989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8D02FC" w14:textId="77777777" w:rsidR="000260B1" w:rsidRPr="009C5B90" w:rsidRDefault="000260B1" w:rsidP="007C64A8">
            <w:pPr>
              <w:pStyle w:val="TAH"/>
              <w:rPr>
                <w:lang w:val="en-US"/>
              </w:rPr>
            </w:pPr>
            <w:r w:rsidRPr="009C5B90">
              <w:rPr>
                <w:lang w:val="en-US"/>
              </w:rPr>
              <w:t>Description</w:t>
            </w:r>
          </w:p>
        </w:tc>
      </w:tr>
      <w:tr w:rsidR="000260B1" w:rsidRPr="009C5B90" w14:paraId="6A712DCE"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BD14B19"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73AFD89"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1D4990"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79BD628"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382E5"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30B4FA34"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734E5"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29EF5B88" w14:textId="77777777" w:rsidR="000260B1" w:rsidRPr="00D115EE" w:rsidRDefault="000260B1" w:rsidP="000260B1">
      <w:pPr>
        <w:rPr>
          <w:lang w:eastAsia="zh-CN"/>
        </w:rPr>
      </w:pPr>
    </w:p>
    <w:p w14:paraId="5E97448D" w14:textId="77777777" w:rsidR="000260B1" w:rsidRPr="00533C32" w:rsidRDefault="000260B1" w:rsidP="000260B1">
      <w:pPr>
        <w:pStyle w:val="Heading3"/>
      </w:pPr>
      <w:bookmarkStart w:id="1894" w:name="_Toc20127069"/>
      <w:bookmarkStart w:id="1895" w:name="_Toc27589045"/>
      <w:bookmarkStart w:id="1896" w:name="_Toc36459846"/>
      <w:bookmarkStart w:id="1897" w:name="_Toc45029430"/>
      <w:bookmarkStart w:id="1898" w:name="_Toc56520706"/>
      <w:bookmarkStart w:id="1899" w:name="_Toc90586972"/>
      <w:bookmarkStart w:id="1900" w:name="_Toc106616515"/>
      <w:bookmarkStart w:id="1901" w:name="_Toc122101211"/>
      <w:bookmarkStart w:id="1902" w:name="_Toc161910774"/>
      <w:r w:rsidRPr="00533C32">
        <w:t>5.2.25</w:t>
      </w:r>
      <w:r w:rsidRPr="00533C32">
        <w:tab/>
        <w:t>Resource: AuthenticationSoR</w:t>
      </w:r>
      <w:bookmarkEnd w:id="1894"/>
      <w:bookmarkEnd w:id="1895"/>
      <w:bookmarkEnd w:id="1896"/>
      <w:bookmarkEnd w:id="1897"/>
      <w:bookmarkEnd w:id="1898"/>
      <w:bookmarkEnd w:id="1899"/>
      <w:bookmarkEnd w:id="1900"/>
      <w:bookmarkEnd w:id="1901"/>
      <w:bookmarkEnd w:id="1902"/>
    </w:p>
    <w:p w14:paraId="6C2DAE63" w14:textId="77777777" w:rsidR="000260B1" w:rsidRPr="00533C32" w:rsidRDefault="000260B1" w:rsidP="000260B1">
      <w:pPr>
        <w:pStyle w:val="Heading4"/>
      </w:pPr>
      <w:bookmarkStart w:id="1903" w:name="_Toc20127070"/>
      <w:bookmarkStart w:id="1904" w:name="_Toc27589046"/>
      <w:bookmarkStart w:id="1905" w:name="_Toc36459847"/>
      <w:bookmarkStart w:id="1906" w:name="_Toc45029431"/>
      <w:bookmarkStart w:id="1907" w:name="_Toc56520707"/>
      <w:bookmarkStart w:id="1908" w:name="_Toc90586973"/>
      <w:bookmarkStart w:id="1909" w:name="_Toc106616516"/>
      <w:bookmarkStart w:id="1910" w:name="_Toc122101212"/>
      <w:bookmarkStart w:id="1911" w:name="_Toc161910775"/>
      <w:r w:rsidRPr="00533C32">
        <w:t>5.2.25.1</w:t>
      </w:r>
      <w:r w:rsidRPr="00533C32">
        <w:tab/>
        <w:t>Description</w:t>
      </w:r>
      <w:bookmarkEnd w:id="1903"/>
      <w:bookmarkEnd w:id="1904"/>
      <w:bookmarkEnd w:id="1905"/>
      <w:bookmarkEnd w:id="1906"/>
      <w:bookmarkEnd w:id="1907"/>
      <w:bookmarkEnd w:id="1908"/>
      <w:bookmarkEnd w:id="1909"/>
      <w:bookmarkEnd w:id="1910"/>
      <w:bookmarkEnd w:id="1911"/>
    </w:p>
    <w:p w14:paraId="2F87EBA6"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681780" w14:textId="77777777" w:rsidR="000260B1" w:rsidRPr="00533C32" w:rsidRDefault="000260B1" w:rsidP="000260B1">
      <w:pPr>
        <w:pStyle w:val="Heading4"/>
      </w:pPr>
      <w:bookmarkStart w:id="1912" w:name="_Toc20127071"/>
      <w:bookmarkStart w:id="1913" w:name="_Toc27589047"/>
      <w:bookmarkStart w:id="1914" w:name="_Toc36459848"/>
      <w:bookmarkStart w:id="1915" w:name="_Toc45029432"/>
      <w:bookmarkStart w:id="1916" w:name="_Toc56520708"/>
      <w:bookmarkStart w:id="1917" w:name="_Toc90586974"/>
      <w:bookmarkStart w:id="1918" w:name="_Toc106616517"/>
      <w:bookmarkStart w:id="1919" w:name="_Toc122101213"/>
      <w:bookmarkStart w:id="1920" w:name="_Toc161910776"/>
      <w:r w:rsidRPr="00533C32">
        <w:t>5.2.25.2</w:t>
      </w:r>
      <w:r w:rsidRPr="00533C32">
        <w:tab/>
        <w:t>Resource Definition</w:t>
      </w:r>
      <w:bookmarkEnd w:id="1912"/>
      <w:bookmarkEnd w:id="1913"/>
      <w:bookmarkEnd w:id="1914"/>
      <w:bookmarkEnd w:id="1915"/>
      <w:bookmarkEnd w:id="1916"/>
      <w:bookmarkEnd w:id="1917"/>
      <w:bookmarkEnd w:id="1918"/>
      <w:bookmarkEnd w:id="1919"/>
      <w:bookmarkEnd w:id="1920"/>
    </w:p>
    <w:p w14:paraId="105A34F6" w14:textId="77777777" w:rsidR="000260B1" w:rsidRPr="00533C32" w:rsidRDefault="000260B1" w:rsidP="000260B1">
      <w:r w:rsidRPr="00533C32">
        <w:t>Resource URI: {apiRoot}/nudr-dr/&lt;apiVersion&gt;/subscription-data/{</w:t>
      </w:r>
      <w:r w:rsidRPr="00533C32">
        <w:rPr>
          <w:lang w:eastAsia="zh-CN"/>
        </w:rPr>
        <w:t>ueId</w:t>
      </w:r>
      <w:r w:rsidRPr="00533C32">
        <w:t>}/</w:t>
      </w:r>
      <w:r w:rsidRPr="00533C32">
        <w:rPr>
          <w:kern w:val="2"/>
        </w:rPr>
        <w:t>ue-update-confirmation-data/sor-data</w:t>
      </w:r>
    </w:p>
    <w:p w14:paraId="6FAE8254" w14:textId="77777777" w:rsidR="000260B1" w:rsidRPr="00533C32" w:rsidRDefault="000260B1" w:rsidP="000260B1">
      <w:pPr>
        <w:rPr>
          <w:rFonts w:ascii="Arial" w:hAnsi="Arial" w:cs="Arial"/>
        </w:rPr>
      </w:pPr>
      <w:bookmarkStart w:id="1921" w:name="_MCCTEMPBM_CRPT22160143___7"/>
      <w:r w:rsidRPr="00533C32">
        <w:t>This resource shall support the resource URI variables defined in table 5.2.25.2-1</w:t>
      </w:r>
      <w:r w:rsidRPr="00533C32">
        <w:rPr>
          <w:rFonts w:ascii="Arial" w:hAnsi="Arial" w:cs="Arial"/>
        </w:rPr>
        <w:t>.</w:t>
      </w:r>
    </w:p>
    <w:bookmarkEnd w:id="1921"/>
    <w:p w14:paraId="14CABCDD" w14:textId="77777777" w:rsidR="000260B1" w:rsidRPr="00533C32" w:rsidRDefault="000260B1" w:rsidP="000260B1">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4B68DD3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BC36F0"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946810" w14:textId="77777777" w:rsidR="000260B1" w:rsidRPr="009C5B90" w:rsidRDefault="000260B1" w:rsidP="007C64A8">
            <w:pPr>
              <w:pStyle w:val="TAH"/>
              <w:rPr>
                <w:lang w:val="en-US"/>
              </w:rPr>
            </w:pPr>
            <w:r w:rsidRPr="009C5B90">
              <w:rPr>
                <w:lang w:val="en-US"/>
              </w:rPr>
              <w:t>Definition</w:t>
            </w:r>
          </w:p>
        </w:tc>
      </w:tr>
      <w:tr w:rsidR="000260B1" w:rsidRPr="009C5B90" w14:paraId="3520871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FC6C8B"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CBBE1" w14:textId="77777777" w:rsidR="000260B1" w:rsidRPr="009C5B90" w:rsidRDefault="000260B1" w:rsidP="007C64A8">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260B1" w:rsidRPr="009C5B90" w14:paraId="4D2EA02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EB9430"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7A0C190" w14:textId="4F0601D7" w:rsidR="000260B1" w:rsidRPr="009C5B90" w:rsidRDefault="000260B1" w:rsidP="007C64A8">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0C204A2" w14:textId="77777777" w:rsidR="000260B1" w:rsidRPr="00533C32" w:rsidRDefault="000260B1" w:rsidP="000260B1">
      <w:pPr>
        <w:rPr>
          <w:lang w:eastAsia="zh-CN"/>
        </w:rPr>
      </w:pPr>
    </w:p>
    <w:p w14:paraId="7E386AE1" w14:textId="77777777" w:rsidR="000260B1" w:rsidRPr="00533C32" w:rsidRDefault="000260B1" w:rsidP="000260B1">
      <w:pPr>
        <w:pStyle w:val="Heading4"/>
        <w:rPr>
          <w:lang w:eastAsia="zh-CN"/>
        </w:rPr>
      </w:pPr>
      <w:bookmarkStart w:id="1922" w:name="_Toc20127072"/>
      <w:bookmarkStart w:id="1923" w:name="_Toc27589048"/>
      <w:bookmarkStart w:id="1924" w:name="_Toc36459849"/>
      <w:bookmarkStart w:id="1925" w:name="_Toc45029433"/>
      <w:bookmarkStart w:id="1926" w:name="_Toc56520709"/>
      <w:bookmarkStart w:id="1927" w:name="_Toc90586975"/>
      <w:bookmarkStart w:id="1928" w:name="_Toc106616518"/>
      <w:bookmarkStart w:id="1929" w:name="_Toc122101214"/>
      <w:bookmarkStart w:id="1930" w:name="_Toc161910777"/>
      <w:r w:rsidRPr="00533C32">
        <w:t>5.2.2</w:t>
      </w:r>
      <w:r w:rsidRPr="00533C32">
        <w:rPr>
          <w:lang w:eastAsia="zh-CN"/>
        </w:rPr>
        <w:t>5</w:t>
      </w:r>
      <w:r w:rsidRPr="00533C32">
        <w:t>.3</w:t>
      </w:r>
      <w:r w:rsidRPr="00533C32">
        <w:tab/>
        <w:t>Resource Standard Methods</w:t>
      </w:r>
      <w:bookmarkEnd w:id="1922"/>
      <w:bookmarkEnd w:id="1923"/>
      <w:bookmarkEnd w:id="1924"/>
      <w:bookmarkEnd w:id="1925"/>
      <w:bookmarkEnd w:id="1926"/>
      <w:bookmarkEnd w:id="1927"/>
      <w:bookmarkEnd w:id="1928"/>
      <w:bookmarkEnd w:id="1929"/>
      <w:bookmarkEnd w:id="1930"/>
    </w:p>
    <w:p w14:paraId="55692423" w14:textId="77777777" w:rsidR="000260B1" w:rsidRPr="00533C32" w:rsidRDefault="000260B1" w:rsidP="000260B1">
      <w:pPr>
        <w:pStyle w:val="Heading5"/>
      </w:pPr>
      <w:bookmarkStart w:id="1931" w:name="_Toc20127073"/>
      <w:bookmarkStart w:id="1932" w:name="_Toc27589049"/>
      <w:bookmarkStart w:id="1933" w:name="_Toc36459850"/>
      <w:bookmarkStart w:id="1934" w:name="_Toc45029434"/>
      <w:bookmarkStart w:id="1935" w:name="_Toc56520710"/>
      <w:bookmarkStart w:id="1936" w:name="_Toc90586976"/>
      <w:bookmarkStart w:id="1937" w:name="_Toc106616519"/>
      <w:bookmarkStart w:id="1938" w:name="_Toc122101215"/>
      <w:bookmarkStart w:id="1939" w:name="_Toc161910778"/>
      <w:r w:rsidRPr="00533C32">
        <w:t>5.2.25.3.1</w:t>
      </w:r>
      <w:r w:rsidRPr="00533C32">
        <w:tab/>
        <w:t>PUT</w:t>
      </w:r>
      <w:bookmarkEnd w:id="1931"/>
      <w:bookmarkEnd w:id="1932"/>
      <w:bookmarkEnd w:id="1933"/>
      <w:bookmarkEnd w:id="1934"/>
      <w:bookmarkEnd w:id="1935"/>
      <w:bookmarkEnd w:id="1936"/>
      <w:bookmarkEnd w:id="1937"/>
      <w:bookmarkEnd w:id="1938"/>
      <w:bookmarkEnd w:id="1939"/>
    </w:p>
    <w:p w14:paraId="3D9C29DB" w14:textId="77777777" w:rsidR="000260B1" w:rsidRPr="00533C32" w:rsidRDefault="000260B1" w:rsidP="000260B1">
      <w:r w:rsidRPr="00533C32">
        <w:t>This method shall support the URI query parameters specified in table 5.2.25.3.1-1.</w:t>
      </w:r>
    </w:p>
    <w:p w14:paraId="2AFE99EA" w14:textId="77777777" w:rsidR="000260B1" w:rsidRPr="00533C32" w:rsidRDefault="000260B1" w:rsidP="000260B1">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7E949F9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637A4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57C312"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E3875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C13E9"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249C80" w14:textId="77777777" w:rsidR="000260B1" w:rsidRPr="009C5B90" w:rsidRDefault="000260B1" w:rsidP="007C64A8">
            <w:pPr>
              <w:pStyle w:val="TAH"/>
              <w:rPr>
                <w:lang w:val="en-US"/>
              </w:rPr>
            </w:pPr>
            <w:r w:rsidRPr="009C5B90">
              <w:rPr>
                <w:lang w:val="en-US"/>
              </w:rPr>
              <w:t>Description</w:t>
            </w:r>
          </w:p>
        </w:tc>
      </w:tr>
      <w:tr w:rsidR="000260B1" w:rsidRPr="009C5B90" w14:paraId="393F417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B031A"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72CC8B"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21DD102"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CE7EB67"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3EB8AB" w14:textId="77777777" w:rsidR="000260B1" w:rsidRPr="009C5B90" w:rsidRDefault="000260B1" w:rsidP="007C64A8">
            <w:pPr>
              <w:pStyle w:val="TAL"/>
              <w:rPr>
                <w:lang w:val="en-US"/>
              </w:rPr>
            </w:pPr>
          </w:p>
        </w:tc>
      </w:tr>
    </w:tbl>
    <w:p w14:paraId="4ABFB87E" w14:textId="77777777" w:rsidR="000260B1" w:rsidRPr="00533C32" w:rsidRDefault="000260B1" w:rsidP="000260B1"/>
    <w:p w14:paraId="38158514" w14:textId="77777777" w:rsidR="000260B1" w:rsidRPr="00533C32" w:rsidRDefault="000260B1" w:rsidP="000260B1">
      <w:r w:rsidRPr="00533C32">
        <w:t>This method shall support the request data structures specified in table 5.2.25.3.1-2 and the response data structures and response codes specified in table 5.2.25.3.1-3.</w:t>
      </w:r>
    </w:p>
    <w:p w14:paraId="2C9F18CC" w14:textId="77777777" w:rsidR="000260B1" w:rsidRPr="00533C32" w:rsidRDefault="000260B1" w:rsidP="000260B1">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142386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871D5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DFE5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92C77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F9F53E" w14:textId="77777777" w:rsidR="000260B1" w:rsidRPr="009C5B90" w:rsidRDefault="000260B1" w:rsidP="007C64A8">
            <w:pPr>
              <w:pStyle w:val="TAH"/>
              <w:rPr>
                <w:lang w:val="en-US"/>
              </w:rPr>
            </w:pPr>
            <w:r w:rsidRPr="009C5B90">
              <w:rPr>
                <w:lang w:val="en-US"/>
              </w:rPr>
              <w:t>Description</w:t>
            </w:r>
          </w:p>
        </w:tc>
      </w:tr>
      <w:tr w:rsidR="000260B1" w:rsidRPr="009C5B90" w14:paraId="495611B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A51AF" w14:textId="77777777" w:rsidR="000260B1" w:rsidRPr="009C5B90" w:rsidRDefault="000260B1" w:rsidP="007C64A8">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539C7BFE"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54D9BD0"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D5F3A8C" w14:textId="77777777" w:rsidR="000260B1" w:rsidRPr="009C5B90" w:rsidRDefault="000260B1" w:rsidP="007C64A8">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05F2288C" w14:textId="77777777" w:rsidR="000260B1" w:rsidRPr="00533C32" w:rsidRDefault="000260B1" w:rsidP="000260B1"/>
    <w:p w14:paraId="360A2387" w14:textId="77777777" w:rsidR="000260B1" w:rsidRPr="00533C32" w:rsidRDefault="000260B1" w:rsidP="000260B1">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0260B1" w:rsidRPr="009C5B90" w14:paraId="482CA0C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01D36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16E1D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3E2D862"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941B4A" w14:textId="77777777" w:rsidR="000260B1" w:rsidRPr="009C5B90" w:rsidRDefault="000260B1" w:rsidP="007C64A8">
            <w:pPr>
              <w:pStyle w:val="TAH"/>
              <w:rPr>
                <w:lang w:val="en-US"/>
              </w:rPr>
            </w:pPr>
            <w:r w:rsidRPr="009C5B90">
              <w:rPr>
                <w:lang w:val="en-US"/>
              </w:rPr>
              <w:t>Response</w:t>
            </w:r>
          </w:p>
          <w:p w14:paraId="2CE7D11B"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4DCFE0" w14:textId="77777777" w:rsidR="000260B1" w:rsidRPr="009C5B90" w:rsidRDefault="000260B1" w:rsidP="007C64A8">
            <w:pPr>
              <w:pStyle w:val="TAH"/>
              <w:rPr>
                <w:lang w:val="en-US"/>
              </w:rPr>
            </w:pPr>
            <w:r w:rsidRPr="009C5B90">
              <w:rPr>
                <w:lang w:val="en-US"/>
              </w:rPr>
              <w:t>Description</w:t>
            </w:r>
          </w:p>
        </w:tc>
      </w:tr>
      <w:tr w:rsidR="000260B1" w:rsidRPr="009C5B90" w14:paraId="5B5C012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3203141"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0E7157"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1EF1A6"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C291504"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F181EA1"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14BDBED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3A4CF9D"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E4DDFF1" w14:textId="77777777" w:rsidR="000260B1" w:rsidRPr="00533C32" w:rsidRDefault="000260B1" w:rsidP="000260B1"/>
    <w:p w14:paraId="1C950B1A" w14:textId="77777777" w:rsidR="000260B1" w:rsidRPr="00533C32" w:rsidRDefault="000260B1" w:rsidP="000260B1">
      <w:pPr>
        <w:pStyle w:val="Heading5"/>
      </w:pPr>
      <w:bookmarkStart w:id="1940" w:name="_Toc20127074"/>
      <w:bookmarkStart w:id="1941" w:name="_Toc27589050"/>
      <w:bookmarkStart w:id="1942" w:name="_Toc36459851"/>
      <w:bookmarkStart w:id="1943" w:name="_Toc45029435"/>
      <w:bookmarkStart w:id="1944" w:name="_Toc56520711"/>
      <w:bookmarkStart w:id="1945" w:name="_Toc90586977"/>
      <w:bookmarkStart w:id="1946" w:name="_Toc106616520"/>
      <w:bookmarkStart w:id="1947" w:name="_Toc122101216"/>
      <w:bookmarkStart w:id="1948" w:name="_Toc161910779"/>
      <w:r w:rsidRPr="00533C32">
        <w:t>5.2.25.3.2</w:t>
      </w:r>
      <w:r w:rsidRPr="00533C32">
        <w:tab/>
        <w:t>GET</w:t>
      </w:r>
      <w:bookmarkEnd w:id="1940"/>
      <w:bookmarkEnd w:id="1941"/>
      <w:bookmarkEnd w:id="1942"/>
      <w:bookmarkEnd w:id="1943"/>
      <w:bookmarkEnd w:id="1944"/>
      <w:bookmarkEnd w:id="1945"/>
      <w:bookmarkEnd w:id="1946"/>
      <w:bookmarkEnd w:id="1947"/>
      <w:bookmarkEnd w:id="1948"/>
    </w:p>
    <w:p w14:paraId="1CD7A32A" w14:textId="77777777" w:rsidR="000260B1" w:rsidRPr="00533C32" w:rsidRDefault="000260B1" w:rsidP="000260B1">
      <w:r w:rsidRPr="00533C32">
        <w:t>This method shall support the URI query parameters specified in table 5.2.25.3.2-1.</w:t>
      </w:r>
    </w:p>
    <w:p w14:paraId="179B3703" w14:textId="77777777" w:rsidR="000260B1" w:rsidRPr="00533C32" w:rsidRDefault="000260B1" w:rsidP="000260B1">
      <w:pPr>
        <w:pStyle w:val="TH"/>
        <w:outlineLvl w:val="0"/>
      </w:pPr>
      <w:r w:rsidRPr="00533C32">
        <w:lastRenderedPageBreak/>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7CB0CA4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9A1CC5"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4E91A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357BB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D81E74"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153576" w14:textId="77777777" w:rsidR="000260B1" w:rsidRPr="009C5B90" w:rsidRDefault="000260B1" w:rsidP="007C64A8">
            <w:pPr>
              <w:pStyle w:val="TAH"/>
              <w:rPr>
                <w:lang w:val="en-US"/>
              </w:rPr>
            </w:pPr>
            <w:r w:rsidRPr="009C5B90">
              <w:rPr>
                <w:lang w:val="en-US"/>
              </w:rPr>
              <w:t>Description</w:t>
            </w:r>
          </w:p>
        </w:tc>
      </w:tr>
      <w:tr w:rsidR="000260B1" w:rsidRPr="009C5B90" w14:paraId="69EA7AE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4DF565"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ACBDC43"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9CDD580"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8845D34"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8F8553A" w14:textId="42A4C132"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63798186" w14:textId="77777777" w:rsidR="000260B1" w:rsidRPr="00533C32" w:rsidRDefault="000260B1" w:rsidP="000260B1"/>
    <w:p w14:paraId="476AE5D2" w14:textId="77777777" w:rsidR="000260B1" w:rsidRPr="00533C32" w:rsidRDefault="000260B1" w:rsidP="000260B1">
      <w:r w:rsidRPr="00533C32">
        <w:t>This method shall support the request data structures specified in table 5.2.25.3.2-2 and the response data structures and response codes specified in table 5.2.25.3.2-3.</w:t>
      </w:r>
    </w:p>
    <w:p w14:paraId="6AFF7198" w14:textId="77777777" w:rsidR="000260B1" w:rsidRPr="00533C32" w:rsidRDefault="000260B1" w:rsidP="000260B1">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4296E72"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4B5B8EC"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84145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80E43CD"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4BC74B" w14:textId="77777777" w:rsidR="000260B1" w:rsidRPr="009C5B90" w:rsidRDefault="000260B1" w:rsidP="007C64A8">
            <w:pPr>
              <w:pStyle w:val="TAH"/>
              <w:rPr>
                <w:lang w:val="en-US"/>
              </w:rPr>
            </w:pPr>
            <w:r w:rsidRPr="009C5B90">
              <w:rPr>
                <w:lang w:val="en-US"/>
              </w:rPr>
              <w:t>Description</w:t>
            </w:r>
          </w:p>
        </w:tc>
      </w:tr>
      <w:tr w:rsidR="000260B1" w:rsidRPr="009C5B90" w14:paraId="66910AEF"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47F0254"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890E1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EF077D"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FFF0C8B" w14:textId="77777777" w:rsidR="000260B1" w:rsidRPr="009C5B90" w:rsidRDefault="000260B1" w:rsidP="007C64A8">
            <w:pPr>
              <w:pStyle w:val="TAL"/>
              <w:rPr>
                <w:lang w:val="en-US"/>
              </w:rPr>
            </w:pPr>
          </w:p>
        </w:tc>
      </w:tr>
    </w:tbl>
    <w:p w14:paraId="655D55E1" w14:textId="77777777" w:rsidR="000260B1" w:rsidRPr="00533C32" w:rsidRDefault="000260B1" w:rsidP="000260B1"/>
    <w:p w14:paraId="48B47786" w14:textId="77777777" w:rsidR="000260B1" w:rsidRPr="00533C32" w:rsidRDefault="000260B1" w:rsidP="000260B1">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4D02DEC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5A20E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AD13D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DFC5D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7B6EC08" w14:textId="77777777" w:rsidR="000260B1" w:rsidRPr="009C5B90" w:rsidRDefault="000260B1" w:rsidP="007C64A8">
            <w:pPr>
              <w:pStyle w:val="TAH"/>
              <w:rPr>
                <w:lang w:val="en-US"/>
              </w:rPr>
            </w:pPr>
            <w:r w:rsidRPr="009C5B90">
              <w:rPr>
                <w:lang w:val="en-US"/>
              </w:rPr>
              <w:t>Response</w:t>
            </w:r>
          </w:p>
          <w:p w14:paraId="4F89B7A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57B68B" w14:textId="77777777" w:rsidR="000260B1" w:rsidRPr="009C5B90" w:rsidRDefault="000260B1" w:rsidP="007C64A8">
            <w:pPr>
              <w:pStyle w:val="TAH"/>
              <w:rPr>
                <w:lang w:val="en-US"/>
              </w:rPr>
            </w:pPr>
            <w:r w:rsidRPr="009C5B90">
              <w:rPr>
                <w:lang w:val="en-US"/>
              </w:rPr>
              <w:t>Description</w:t>
            </w:r>
          </w:p>
        </w:tc>
      </w:tr>
      <w:tr w:rsidR="000260B1" w:rsidRPr="009C5B90" w14:paraId="7494C1FA"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228F12E" w14:textId="77777777" w:rsidR="000260B1" w:rsidRPr="009C5B90" w:rsidRDefault="000260B1" w:rsidP="007C64A8">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7B91B5E"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5BE50E"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6F16E3"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BCDE347" w14:textId="77777777" w:rsidR="000260B1" w:rsidRPr="009C5B90" w:rsidRDefault="000260B1" w:rsidP="007C64A8">
            <w:pPr>
              <w:pStyle w:val="TAL"/>
              <w:rPr>
                <w:lang w:val="en-US"/>
              </w:rPr>
            </w:pPr>
            <w:r w:rsidRPr="009C5B90">
              <w:rPr>
                <w:lang w:val="en-US"/>
              </w:rPr>
              <w:t>Upon success, a response body containing the SorData shall be returned.</w:t>
            </w:r>
          </w:p>
        </w:tc>
      </w:tr>
      <w:tr w:rsidR="000260B1" w:rsidRPr="009C5B90" w14:paraId="54529C21"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9E293F4"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03C8971" w14:textId="77777777" w:rsidR="000260B1" w:rsidRDefault="000260B1" w:rsidP="000260B1">
      <w:pPr>
        <w:rPr>
          <w:lang w:eastAsia="zh-CN"/>
        </w:rPr>
      </w:pPr>
    </w:p>
    <w:p w14:paraId="2D71534C" w14:textId="77777777" w:rsidR="000260B1" w:rsidRDefault="000260B1" w:rsidP="000260B1">
      <w:pPr>
        <w:pStyle w:val="Heading5"/>
      </w:pPr>
      <w:bookmarkStart w:id="1949" w:name="_Toc90586978"/>
      <w:bookmarkStart w:id="1950" w:name="_Toc106616521"/>
      <w:bookmarkStart w:id="1951" w:name="_Toc122101217"/>
      <w:bookmarkStart w:id="1952" w:name="_Toc161910780"/>
      <w:r w:rsidRPr="00442797">
        <w:t>5.2.25.3.3</w:t>
      </w:r>
      <w:r w:rsidRPr="00442797">
        <w:tab/>
        <w:t>PATCH</w:t>
      </w:r>
      <w:bookmarkEnd w:id="1949"/>
      <w:bookmarkEnd w:id="1950"/>
      <w:bookmarkEnd w:id="1951"/>
      <w:bookmarkEnd w:id="1952"/>
    </w:p>
    <w:p w14:paraId="6F955AA2" w14:textId="77777777" w:rsidR="000260B1" w:rsidRDefault="000260B1" w:rsidP="000260B1">
      <w:pPr>
        <w:rPr>
          <w:lang w:eastAsia="zh-CN"/>
        </w:rPr>
      </w:pPr>
      <w:r>
        <w:rPr>
          <w:lang w:eastAsia="zh-CN"/>
        </w:rPr>
        <w:t>This method is used to modify the "ME support of SOR-CMCI" stored in the UDR.</w:t>
      </w:r>
    </w:p>
    <w:p w14:paraId="4FC2E0C7" w14:textId="77777777" w:rsidR="000260B1" w:rsidRDefault="000260B1" w:rsidP="000260B1">
      <w:r>
        <w:t>This method shall support the URI query parameters specified in table 5.2.25.3.3-1.</w:t>
      </w:r>
    </w:p>
    <w:p w14:paraId="023609BD" w14:textId="77777777" w:rsidR="000260B1" w:rsidRDefault="000260B1" w:rsidP="000260B1">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448C00D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204A2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C9F11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3218C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ED70F2"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2C7E9" w14:textId="77777777" w:rsidR="000260B1" w:rsidRPr="009C5B90" w:rsidRDefault="000260B1" w:rsidP="007C64A8">
            <w:pPr>
              <w:pStyle w:val="TAH"/>
              <w:rPr>
                <w:lang w:val="en-US"/>
              </w:rPr>
            </w:pPr>
            <w:r w:rsidRPr="009C5B90">
              <w:rPr>
                <w:lang w:val="en-US"/>
              </w:rPr>
              <w:t>Description</w:t>
            </w:r>
          </w:p>
        </w:tc>
      </w:tr>
      <w:tr w:rsidR="000260B1" w:rsidRPr="009C5B90" w14:paraId="44B2ED3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0A52F0"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1C988F"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15517C"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31E3C9FB"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AC8640D" w14:textId="1A8FDE09"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1F43FE93" w14:textId="77777777" w:rsidR="000260B1" w:rsidRDefault="000260B1" w:rsidP="000260B1">
      <w:pPr>
        <w:pStyle w:val="Guidance"/>
      </w:pPr>
    </w:p>
    <w:p w14:paraId="0E8A16D6" w14:textId="77777777" w:rsidR="000260B1" w:rsidRDefault="000260B1" w:rsidP="000260B1">
      <w:r>
        <w:t>This method shall support the request data structures specified in table 5.2.25.3.3-2 and the response data structures, and response codes specified in table 5.2.25.3.3-3.</w:t>
      </w:r>
    </w:p>
    <w:p w14:paraId="629AC384" w14:textId="77777777" w:rsidR="000260B1" w:rsidRDefault="000260B1" w:rsidP="000260B1">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7A8DB7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4B8C7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59D36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100C8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C94E5" w14:textId="77777777" w:rsidR="000260B1" w:rsidRPr="009C5B90" w:rsidRDefault="000260B1" w:rsidP="007C64A8">
            <w:pPr>
              <w:pStyle w:val="TAH"/>
              <w:rPr>
                <w:lang w:val="en-US"/>
              </w:rPr>
            </w:pPr>
            <w:r w:rsidRPr="009C5B90">
              <w:rPr>
                <w:lang w:val="en-US"/>
              </w:rPr>
              <w:t>Description</w:t>
            </w:r>
          </w:p>
        </w:tc>
      </w:tr>
      <w:tr w:rsidR="000260B1" w:rsidRPr="009C5B90" w14:paraId="437BC8B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F89956"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1F2CB0"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E0261D6"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C701900" w14:textId="77777777" w:rsidR="000260B1" w:rsidRPr="009C5B90" w:rsidRDefault="000260B1" w:rsidP="007C64A8">
            <w:pPr>
              <w:pStyle w:val="TAL"/>
              <w:rPr>
                <w:lang w:val="en-US" w:eastAsia="zh-CN"/>
              </w:rPr>
            </w:pPr>
            <w:r w:rsidRPr="009C5B90">
              <w:rPr>
                <w:lang w:val="en-US" w:eastAsia="zh-CN"/>
              </w:rPr>
              <w:t>Contains the delta data to the contents of SorData</w:t>
            </w:r>
          </w:p>
        </w:tc>
      </w:tr>
    </w:tbl>
    <w:p w14:paraId="7ECF619A" w14:textId="77777777" w:rsidR="000260B1" w:rsidRDefault="000260B1" w:rsidP="000260B1"/>
    <w:p w14:paraId="74E04455" w14:textId="77777777" w:rsidR="000260B1" w:rsidRDefault="000260B1" w:rsidP="000260B1">
      <w:pPr>
        <w:pStyle w:val="TH"/>
        <w:outlineLvl w:val="0"/>
      </w:pPr>
      <w:r>
        <w:lastRenderedPageBreak/>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774F5093"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AAA669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62E967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4FCE8A"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B36684" w14:textId="77777777" w:rsidR="000260B1" w:rsidRPr="009C5B90" w:rsidRDefault="000260B1" w:rsidP="007C64A8">
            <w:pPr>
              <w:pStyle w:val="TAH"/>
              <w:rPr>
                <w:lang w:val="en-US"/>
              </w:rPr>
            </w:pPr>
            <w:r w:rsidRPr="009C5B90">
              <w:rPr>
                <w:lang w:val="en-US"/>
              </w:rPr>
              <w:t>Response</w:t>
            </w:r>
          </w:p>
          <w:p w14:paraId="41709C6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2C51EB" w14:textId="77777777" w:rsidR="000260B1" w:rsidRPr="009C5B90" w:rsidRDefault="000260B1" w:rsidP="007C64A8">
            <w:pPr>
              <w:pStyle w:val="TAH"/>
              <w:rPr>
                <w:lang w:val="en-US"/>
              </w:rPr>
            </w:pPr>
            <w:r w:rsidRPr="009C5B90">
              <w:rPr>
                <w:lang w:val="en-US"/>
              </w:rPr>
              <w:t>Description</w:t>
            </w:r>
          </w:p>
        </w:tc>
      </w:tr>
      <w:tr w:rsidR="000260B1" w:rsidRPr="009C5B90" w14:paraId="3D76D4B2"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8D31E0D"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349BF0"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B4EF70A"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6824F5"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795E9B40"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7ECED4AB"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CA809E"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DB4D99A"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E0CEF98"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1505D6D" w14:textId="77777777" w:rsidR="000260B1" w:rsidRPr="009C5B90" w:rsidRDefault="000260B1" w:rsidP="007C64A8">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31D1C2E"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0D7201A8"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FC19AA8"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15706A9"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2A73CE4"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4D7B2DA"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1F4F543"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06A3B28E"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B6363D"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E4BA272"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1059B78" w14:textId="77777777" w:rsidR="000260B1" w:rsidRPr="00533C32" w:rsidRDefault="000260B1" w:rsidP="000260B1">
      <w:pPr>
        <w:rPr>
          <w:lang w:eastAsia="zh-CN"/>
        </w:rPr>
      </w:pPr>
    </w:p>
    <w:p w14:paraId="5F2A3909" w14:textId="77777777" w:rsidR="000260B1" w:rsidRPr="00533C32" w:rsidRDefault="000260B1" w:rsidP="000260B1">
      <w:pPr>
        <w:pStyle w:val="Heading3"/>
      </w:pPr>
      <w:bookmarkStart w:id="1953" w:name="_Toc20127075"/>
      <w:bookmarkStart w:id="1954" w:name="_Toc27589051"/>
      <w:bookmarkStart w:id="1955" w:name="_Toc36459852"/>
      <w:bookmarkStart w:id="1956" w:name="_Toc45029436"/>
      <w:bookmarkStart w:id="1957" w:name="_Toc56520712"/>
      <w:bookmarkStart w:id="1958" w:name="_Toc90586979"/>
      <w:bookmarkStart w:id="1959" w:name="_Toc106616522"/>
      <w:bookmarkStart w:id="1960" w:name="_Toc122101218"/>
      <w:bookmarkStart w:id="1961" w:name="_Toc161910781"/>
      <w:r w:rsidRPr="00533C32">
        <w:t>5.2.25A</w:t>
      </w:r>
      <w:r w:rsidRPr="00533C32">
        <w:tab/>
        <w:t>Resource: AuthenticationUPU</w:t>
      </w:r>
      <w:bookmarkEnd w:id="1953"/>
      <w:bookmarkEnd w:id="1954"/>
      <w:bookmarkEnd w:id="1955"/>
      <w:bookmarkEnd w:id="1956"/>
      <w:bookmarkEnd w:id="1957"/>
      <w:bookmarkEnd w:id="1958"/>
      <w:bookmarkEnd w:id="1959"/>
      <w:bookmarkEnd w:id="1960"/>
      <w:bookmarkEnd w:id="1961"/>
    </w:p>
    <w:p w14:paraId="71DB046E" w14:textId="77777777" w:rsidR="000260B1" w:rsidRPr="00533C32" w:rsidRDefault="000260B1" w:rsidP="000260B1">
      <w:pPr>
        <w:pStyle w:val="Heading4"/>
      </w:pPr>
      <w:bookmarkStart w:id="1962" w:name="_Toc20127076"/>
      <w:bookmarkStart w:id="1963" w:name="_Toc27589052"/>
      <w:bookmarkStart w:id="1964" w:name="_Toc36459853"/>
      <w:bookmarkStart w:id="1965" w:name="_Toc45029437"/>
      <w:bookmarkStart w:id="1966" w:name="_Toc56520713"/>
      <w:bookmarkStart w:id="1967" w:name="_Toc90586980"/>
      <w:bookmarkStart w:id="1968" w:name="_Toc106616523"/>
      <w:bookmarkStart w:id="1969" w:name="_Toc122101219"/>
      <w:bookmarkStart w:id="1970" w:name="_Toc161910782"/>
      <w:r w:rsidRPr="00533C32">
        <w:t>5.2.25A.1</w:t>
      </w:r>
      <w:r w:rsidRPr="00533C32">
        <w:tab/>
        <w:t>Description</w:t>
      </w:r>
      <w:bookmarkEnd w:id="1962"/>
      <w:bookmarkEnd w:id="1963"/>
      <w:bookmarkEnd w:id="1964"/>
      <w:bookmarkEnd w:id="1965"/>
      <w:bookmarkEnd w:id="1966"/>
      <w:bookmarkEnd w:id="1967"/>
      <w:bookmarkEnd w:id="1968"/>
      <w:bookmarkEnd w:id="1969"/>
      <w:bookmarkEnd w:id="1970"/>
    </w:p>
    <w:p w14:paraId="7A45DAF5"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4EDD187" w14:textId="77777777" w:rsidR="000260B1" w:rsidRPr="00533C32" w:rsidRDefault="000260B1" w:rsidP="000260B1">
      <w:pPr>
        <w:pStyle w:val="Heading4"/>
      </w:pPr>
      <w:bookmarkStart w:id="1971" w:name="_Toc20127077"/>
      <w:bookmarkStart w:id="1972" w:name="_Toc27589053"/>
      <w:bookmarkStart w:id="1973" w:name="_Toc36459854"/>
      <w:bookmarkStart w:id="1974" w:name="_Toc45029438"/>
      <w:bookmarkStart w:id="1975" w:name="_Toc56520714"/>
      <w:bookmarkStart w:id="1976" w:name="_Toc90586981"/>
      <w:bookmarkStart w:id="1977" w:name="_Toc106616524"/>
      <w:bookmarkStart w:id="1978" w:name="_Toc122101220"/>
      <w:bookmarkStart w:id="1979" w:name="_Toc161910783"/>
      <w:r w:rsidRPr="00533C32">
        <w:t>5.2.25A.2</w:t>
      </w:r>
      <w:r w:rsidRPr="00533C32">
        <w:tab/>
        <w:t>Resource Definition</w:t>
      </w:r>
      <w:bookmarkEnd w:id="1971"/>
      <w:bookmarkEnd w:id="1972"/>
      <w:bookmarkEnd w:id="1973"/>
      <w:bookmarkEnd w:id="1974"/>
      <w:bookmarkEnd w:id="1975"/>
      <w:bookmarkEnd w:id="1976"/>
      <w:bookmarkEnd w:id="1977"/>
      <w:bookmarkEnd w:id="1978"/>
      <w:bookmarkEnd w:id="1979"/>
    </w:p>
    <w:p w14:paraId="128C10DF" w14:textId="77777777" w:rsidR="000260B1" w:rsidRPr="00533C32" w:rsidRDefault="000260B1" w:rsidP="000260B1">
      <w:r w:rsidRPr="00533C32">
        <w:t>Resource URI: {apiRoot}/nudr-dr/&lt;apiVersion&gt;/subscription-data/{</w:t>
      </w:r>
      <w:r w:rsidRPr="00533C32">
        <w:rPr>
          <w:lang w:eastAsia="zh-CN"/>
        </w:rPr>
        <w:t>ueId</w:t>
      </w:r>
      <w:r w:rsidRPr="00533C32">
        <w:t>}/</w:t>
      </w:r>
      <w:r w:rsidRPr="00533C32">
        <w:rPr>
          <w:kern w:val="2"/>
        </w:rPr>
        <w:t>ue-update-confirmation-data/upu-data</w:t>
      </w:r>
    </w:p>
    <w:p w14:paraId="226FF2E9" w14:textId="77777777" w:rsidR="000260B1" w:rsidRPr="00533C32" w:rsidRDefault="000260B1" w:rsidP="000260B1">
      <w:pPr>
        <w:rPr>
          <w:rFonts w:ascii="Arial" w:hAnsi="Arial" w:cs="Arial"/>
        </w:rPr>
      </w:pPr>
      <w:bookmarkStart w:id="1980" w:name="_MCCTEMPBM_CRPT22160145___7"/>
      <w:r w:rsidRPr="00533C32">
        <w:t>This resource shall support the resource URI variables defined in table 5.2.25A.2-1</w:t>
      </w:r>
      <w:r w:rsidRPr="00533C32">
        <w:rPr>
          <w:rFonts w:ascii="Arial" w:hAnsi="Arial" w:cs="Arial"/>
        </w:rPr>
        <w:t>.</w:t>
      </w:r>
    </w:p>
    <w:bookmarkEnd w:id="1980"/>
    <w:p w14:paraId="3BC69B74" w14:textId="77777777" w:rsidR="000260B1" w:rsidRPr="00533C32" w:rsidRDefault="000260B1" w:rsidP="000260B1">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13DBF08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467D91"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4C0802" w14:textId="77777777" w:rsidR="000260B1" w:rsidRPr="009C5B90" w:rsidRDefault="000260B1" w:rsidP="007C64A8">
            <w:pPr>
              <w:pStyle w:val="TAH"/>
              <w:rPr>
                <w:lang w:val="en-US"/>
              </w:rPr>
            </w:pPr>
            <w:r w:rsidRPr="009C5B90">
              <w:rPr>
                <w:lang w:val="en-US"/>
              </w:rPr>
              <w:t>Definition</w:t>
            </w:r>
          </w:p>
        </w:tc>
      </w:tr>
      <w:tr w:rsidR="000260B1" w:rsidRPr="009C5B90" w14:paraId="47D42B1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A6F634"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402B90" w14:textId="77777777" w:rsidR="000260B1" w:rsidRPr="009C5B90" w:rsidRDefault="000260B1" w:rsidP="007C64A8">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260B1" w:rsidRPr="009C5B90" w14:paraId="39FA467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72F1C"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271FC3" w14:textId="34816368" w:rsidR="000260B1" w:rsidRPr="009C5B90" w:rsidRDefault="000260B1" w:rsidP="007C64A8">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516E4023" w14:textId="77777777" w:rsidR="000260B1" w:rsidRPr="00533C32" w:rsidRDefault="000260B1" w:rsidP="000260B1">
      <w:pPr>
        <w:rPr>
          <w:lang w:eastAsia="zh-CN"/>
        </w:rPr>
      </w:pPr>
    </w:p>
    <w:p w14:paraId="0D9F50B1" w14:textId="77777777" w:rsidR="000260B1" w:rsidRPr="00533C32" w:rsidRDefault="000260B1" w:rsidP="000260B1">
      <w:pPr>
        <w:pStyle w:val="Heading4"/>
        <w:rPr>
          <w:lang w:eastAsia="zh-CN"/>
        </w:rPr>
      </w:pPr>
      <w:bookmarkStart w:id="1981" w:name="_Toc20127078"/>
      <w:bookmarkStart w:id="1982" w:name="_Toc27589054"/>
      <w:bookmarkStart w:id="1983" w:name="_Toc36459855"/>
      <w:bookmarkStart w:id="1984" w:name="_Toc45029439"/>
      <w:bookmarkStart w:id="1985" w:name="_Toc56520715"/>
      <w:bookmarkStart w:id="1986" w:name="_Toc90586982"/>
      <w:bookmarkStart w:id="1987" w:name="_Toc106616525"/>
      <w:bookmarkStart w:id="1988" w:name="_Toc122101221"/>
      <w:bookmarkStart w:id="1989" w:name="_Toc161910784"/>
      <w:r w:rsidRPr="00533C32">
        <w:t>5.2.25A.3</w:t>
      </w:r>
      <w:r w:rsidRPr="00533C32">
        <w:tab/>
        <w:t>Resource Standard Methods</w:t>
      </w:r>
      <w:bookmarkEnd w:id="1981"/>
      <w:bookmarkEnd w:id="1982"/>
      <w:bookmarkEnd w:id="1983"/>
      <w:bookmarkEnd w:id="1984"/>
      <w:bookmarkEnd w:id="1985"/>
      <w:bookmarkEnd w:id="1986"/>
      <w:bookmarkEnd w:id="1987"/>
      <w:bookmarkEnd w:id="1988"/>
      <w:bookmarkEnd w:id="1989"/>
    </w:p>
    <w:p w14:paraId="33E73ED7" w14:textId="77777777" w:rsidR="000260B1" w:rsidRPr="00533C32" w:rsidRDefault="000260B1" w:rsidP="000260B1">
      <w:pPr>
        <w:pStyle w:val="Heading5"/>
      </w:pPr>
      <w:bookmarkStart w:id="1990" w:name="_Toc20127079"/>
      <w:bookmarkStart w:id="1991" w:name="_Toc27589055"/>
      <w:bookmarkStart w:id="1992" w:name="_Toc36459856"/>
      <w:bookmarkStart w:id="1993" w:name="_Toc45029440"/>
      <w:bookmarkStart w:id="1994" w:name="_Toc56520716"/>
      <w:bookmarkStart w:id="1995" w:name="_Toc90586983"/>
      <w:bookmarkStart w:id="1996" w:name="_Toc106616526"/>
      <w:bookmarkStart w:id="1997" w:name="_Toc122101222"/>
      <w:bookmarkStart w:id="1998" w:name="_Toc161910785"/>
      <w:r w:rsidRPr="00533C32">
        <w:t>5.2.25A.3.1</w:t>
      </w:r>
      <w:r w:rsidRPr="00533C32">
        <w:tab/>
        <w:t>PUT</w:t>
      </w:r>
      <w:bookmarkEnd w:id="1990"/>
      <w:bookmarkEnd w:id="1991"/>
      <w:bookmarkEnd w:id="1992"/>
      <w:bookmarkEnd w:id="1993"/>
      <w:bookmarkEnd w:id="1994"/>
      <w:bookmarkEnd w:id="1995"/>
      <w:bookmarkEnd w:id="1996"/>
      <w:bookmarkEnd w:id="1997"/>
      <w:bookmarkEnd w:id="1998"/>
    </w:p>
    <w:p w14:paraId="49627BD9" w14:textId="77777777" w:rsidR="000260B1" w:rsidRPr="00533C32" w:rsidRDefault="000260B1" w:rsidP="000260B1">
      <w:r w:rsidRPr="00533C32">
        <w:t>This method shall support the URI query parameters specified in table 5.2.25A.3.1-1.</w:t>
      </w:r>
    </w:p>
    <w:p w14:paraId="62360115" w14:textId="77777777" w:rsidR="000260B1" w:rsidRPr="00533C32" w:rsidRDefault="000260B1" w:rsidP="000260B1">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12F4041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D466E2"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7BC74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993DE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FE8562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3D04F4" w14:textId="77777777" w:rsidR="000260B1" w:rsidRPr="009C5B90" w:rsidRDefault="000260B1" w:rsidP="007C64A8">
            <w:pPr>
              <w:pStyle w:val="TAH"/>
              <w:rPr>
                <w:lang w:val="en-US"/>
              </w:rPr>
            </w:pPr>
            <w:r w:rsidRPr="009C5B90">
              <w:rPr>
                <w:lang w:val="en-US"/>
              </w:rPr>
              <w:t>Description</w:t>
            </w:r>
          </w:p>
        </w:tc>
      </w:tr>
      <w:tr w:rsidR="000260B1" w:rsidRPr="009C5B90" w14:paraId="6765C2B3"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4DE58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6A8F6E"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40D5BAF"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83118E"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2454B46" w14:textId="77777777" w:rsidR="000260B1" w:rsidRPr="009C5B90" w:rsidRDefault="000260B1" w:rsidP="007C64A8">
            <w:pPr>
              <w:pStyle w:val="TAL"/>
              <w:rPr>
                <w:lang w:val="en-US"/>
              </w:rPr>
            </w:pPr>
          </w:p>
        </w:tc>
      </w:tr>
    </w:tbl>
    <w:p w14:paraId="45EB3A0C" w14:textId="77777777" w:rsidR="000260B1" w:rsidRPr="00533C32" w:rsidRDefault="000260B1" w:rsidP="000260B1"/>
    <w:p w14:paraId="6C1EC336" w14:textId="77777777" w:rsidR="000260B1" w:rsidRPr="00533C32" w:rsidRDefault="000260B1" w:rsidP="000260B1">
      <w:r w:rsidRPr="00533C32">
        <w:t>This method shall support the request data structures specified in table 5.2.25A.3.1-2 and the response data structures and response codes specified in table 5.2.25A.3.1-3.</w:t>
      </w:r>
    </w:p>
    <w:p w14:paraId="7333DB2F" w14:textId="77777777" w:rsidR="000260B1" w:rsidRPr="00533C32" w:rsidRDefault="000260B1" w:rsidP="000260B1">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DD2F381"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6CA1EC"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8C9A5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A2A5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071590" w14:textId="77777777" w:rsidR="000260B1" w:rsidRPr="009C5B90" w:rsidRDefault="000260B1" w:rsidP="007C64A8">
            <w:pPr>
              <w:pStyle w:val="TAH"/>
              <w:rPr>
                <w:lang w:val="en-US"/>
              </w:rPr>
            </w:pPr>
            <w:r w:rsidRPr="009C5B90">
              <w:rPr>
                <w:lang w:val="en-US"/>
              </w:rPr>
              <w:t>Description</w:t>
            </w:r>
          </w:p>
        </w:tc>
      </w:tr>
      <w:tr w:rsidR="000260B1" w:rsidRPr="009C5B90" w14:paraId="70FD2FC8"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0D46C8F" w14:textId="77777777" w:rsidR="000260B1" w:rsidRPr="009C5B90" w:rsidRDefault="000260B1" w:rsidP="007C64A8">
            <w:pPr>
              <w:pStyle w:val="TAL"/>
              <w:rPr>
                <w:lang w:val="en-US"/>
              </w:rPr>
            </w:pPr>
            <w:r w:rsidRPr="009C5B90">
              <w:rPr>
                <w:rFonts w:hint="eastAsia"/>
                <w:lang w:val="en-US" w:eastAsia="zh-CN"/>
              </w:rPr>
              <w:t>U</w:t>
            </w:r>
            <w:r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0559BD7"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F48648A"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745EF62" w14:textId="77777777" w:rsidR="000260B1" w:rsidRPr="009C5B90" w:rsidRDefault="000260B1" w:rsidP="007C64A8">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3C1EF9CD" w14:textId="77777777" w:rsidR="000260B1" w:rsidRPr="00533C32" w:rsidRDefault="000260B1" w:rsidP="000260B1"/>
    <w:p w14:paraId="0B6207EA" w14:textId="77777777" w:rsidR="000260B1" w:rsidRPr="00533C32" w:rsidRDefault="000260B1" w:rsidP="000260B1">
      <w:pPr>
        <w:pStyle w:val="TH"/>
        <w:outlineLvl w:val="0"/>
      </w:pPr>
      <w:r w:rsidRPr="00533C32">
        <w:lastRenderedPageBreak/>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0260B1" w:rsidRPr="009C5B90" w14:paraId="59B9DE6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D658B3"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C15A9D0"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2061CA"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5431F7" w14:textId="77777777" w:rsidR="000260B1" w:rsidRPr="009C5B90" w:rsidRDefault="000260B1" w:rsidP="007C64A8">
            <w:pPr>
              <w:pStyle w:val="TAH"/>
              <w:rPr>
                <w:lang w:val="en-US"/>
              </w:rPr>
            </w:pPr>
            <w:r w:rsidRPr="009C5B90">
              <w:rPr>
                <w:lang w:val="en-US"/>
              </w:rPr>
              <w:t>Response</w:t>
            </w:r>
          </w:p>
          <w:p w14:paraId="700D9151"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38CC04B" w14:textId="77777777" w:rsidR="000260B1" w:rsidRPr="009C5B90" w:rsidRDefault="000260B1" w:rsidP="007C64A8">
            <w:pPr>
              <w:pStyle w:val="TAH"/>
              <w:rPr>
                <w:lang w:val="en-US"/>
              </w:rPr>
            </w:pPr>
            <w:r w:rsidRPr="009C5B90">
              <w:rPr>
                <w:lang w:val="en-US"/>
              </w:rPr>
              <w:t>Description</w:t>
            </w:r>
          </w:p>
        </w:tc>
      </w:tr>
      <w:tr w:rsidR="000260B1" w:rsidRPr="009C5B90" w14:paraId="521A7888"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A96EBFD"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E8346F"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3052E6"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E933D2"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675D933"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6D9B917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8ECEAC"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427B103" w14:textId="77777777" w:rsidR="000260B1" w:rsidRPr="00533C32" w:rsidRDefault="000260B1" w:rsidP="000260B1"/>
    <w:p w14:paraId="01BE7777" w14:textId="77777777" w:rsidR="000260B1" w:rsidRPr="00533C32" w:rsidRDefault="000260B1" w:rsidP="000260B1">
      <w:pPr>
        <w:pStyle w:val="Heading5"/>
      </w:pPr>
      <w:bookmarkStart w:id="1999" w:name="_Toc20127080"/>
      <w:bookmarkStart w:id="2000" w:name="_Toc27589056"/>
      <w:bookmarkStart w:id="2001" w:name="_Toc36459857"/>
      <w:bookmarkStart w:id="2002" w:name="_Toc45029441"/>
      <w:bookmarkStart w:id="2003" w:name="_Toc56520717"/>
      <w:bookmarkStart w:id="2004" w:name="_Toc90586984"/>
      <w:bookmarkStart w:id="2005" w:name="_Toc106616527"/>
      <w:bookmarkStart w:id="2006" w:name="_Toc122101223"/>
      <w:bookmarkStart w:id="2007" w:name="_Toc161910786"/>
      <w:r w:rsidRPr="00533C32">
        <w:t>5.2.25A.3.2</w:t>
      </w:r>
      <w:r w:rsidRPr="00533C32">
        <w:tab/>
        <w:t>GET</w:t>
      </w:r>
      <w:bookmarkEnd w:id="1999"/>
      <w:bookmarkEnd w:id="2000"/>
      <w:bookmarkEnd w:id="2001"/>
      <w:bookmarkEnd w:id="2002"/>
      <w:bookmarkEnd w:id="2003"/>
      <w:bookmarkEnd w:id="2004"/>
      <w:bookmarkEnd w:id="2005"/>
      <w:bookmarkEnd w:id="2006"/>
      <w:bookmarkEnd w:id="2007"/>
    </w:p>
    <w:p w14:paraId="02F9CCA0" w14:textId="77777777" w:rsidR="000260B1" w:rsidRPr="00533C32" w:rsidRDefault="000260B1" w:rsidP="000260B1">
      <w:r w:rsidRPr="00533C32">
        <w:t>This method shall support the URI query parameters specified in table 5.2.25A.3.2-1.</w:t>
      </w:r>
    </w:p>
    <w:p w14:paraId="442BD90A" w14:textId="77777777" w:rsidR="000260B1" w:rsidRPr="00533C32" w:rsidRDefault="000260B1" w:rsidP="000260B1">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547927D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3226F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E088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6B113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805ED2"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C27117" w14:textId="77777777" w:rsidR="000260B1" w:rsidRPr="009C5B90" w:rsidRDefault="000260B1" w:rsidP="007C64A8">
            <w:pPr>
              <w:pStyle w:val="TAH"/>
              <w:rPr>
                <w:lang w:val="en-US"/>
              </w:rPr>
            </w:pPr>
            <w:r w:rsidRPr="009C5B90">
              <w:rPr>
                <w:lang w:val="en-US"/>
              </w:rPr>
              <w:t>Description</w:t>
            </w:r>
          </w:p>
        </w:tc>
      </w:tr>
      <w:tr w:rsidR="000260B1" w:rsidRPr="009C5B90" w14:paraId="5CB4B85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F95A10"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700E92F"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8FE93F5"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7ED65A"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F204F4" w14:textId="355BEC71"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1C10C82F" w14:textId="77777777" w:rsidR="000260B1" w:rsidRPr="00533C32" w:rsidRDefault="000260B1" w:rsidP="000260B1"/>
    <w:p w14:paraId="4ADC801A" w14:textId="77777777" w:rsidR="000260B1" w:rsidRPr="00533C32" w:rsidRDefault="000260B1" w:rsidP="000260B1">
      <w:r w:rsidRPr="00533C32">
        <w:t>This method shall support the request data structures specified in table 5.2.25A.3.2-2 and the response data structures and response codes specified in table 5.2.25A.3.2-3.</w:t>
      </w:r>
    </w:p>
    <w:p w14:paraId="082B34CC" w14:textId="77777777" w:rsidR="000260B1" w:rsidRPr="00533C32" w:rsidRDefault="000260B1" w:rsidP="000260B1">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2D6FA94"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C95374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73980"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E5A3B8"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C67081" w14:textId="77777777" w:rsidR="000260B1" w:rsidRPr="009C5B90" w:rsidRDefault="000260B1" w:rsidP="007C64A8">
            <w:pPr>
              <w:pStyle w:val="TAH"/>
              <w:rPr>
                <w:lang w:val="en-US"/>
              </w:rPr>
            </w:pPr>
            <w:r w:rsidRPr="009C5B90">
              <w:rPr>
                <w:lang w:val="en-US"/>
              </w:rPr>
              <w:t>Description</w:t>
            </w:r>
          </w:p>
        </w:tc>
      </w:tr>
      <w:tr w:rsidR="000260B1" w:rsidRPr="009C5B90" w14:paraId="67666235"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C57C107"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950B6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9E32A6F"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DFD11F" w14:textId="77777777" w:rsidR="000260B1" w:rsidRPr="009C5B90" w:rsidRDefault="000260B1" w:rsidP="007C64A8">
            <w:pPr>
              <w:pStyle w:val="TAL"/>
              <w:rPr>
                <w:lang w:val="en-US"/>
              </w:rPr>
            </w:pPr>
          </w:p>
        </w:tc>
      </w:tr>
    </w:tbl>
    <w:p w14:paraId="5DD28430" w14:textId="77777777" w:rsidR="000260B1" w:rsidRPr="00533C32" w:rsidRDefault="000260B1" w:rsidP="000260B1"/>
    <w:p w14:paraId="702605B8" w14:textId="77777777" w:rsidR="000260B1" w:rsidRPr="00533C32" w:rsidRDefault="000260B1" w:rsidP="000260B1">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0739F5F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B64D5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5C1F93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82A181"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7A8244" w14:textId="77777777" w:rsidR="000260B1" w:rsidRPr="009C5B90" w:rsidRDefault="000260B1" w:rsidP="007C64A8">
            <w:pPr>
              <w:pStyle w:val="TAH"/>
              <w:rPr>
                <w:lang w:val="en-US"/>
              </w:rPr>
            </w:pPr>
            <w:r w:rsidRPr="009C5B90">
              <w:rPr>
                <w:lang w:val="en-US"/>
              </w:rPr>
              <w:t>Response</w:t>
            </w:r>
          </w:p>
          <w:p w14:paraId="61E45194"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F1A83AB" w14:textId="77777777" w:rsidR="000260B1" w:rsidRPr="009C5B90" w:rsidRDefault="000260B1" w:rsidP="007C64A8">
            <w:pPr>
              <w:pStyle w:val="TAH"/>
              <w:rPr>
                <w:lang w:val="en-US"/>
              </w:rPr>
            </w:pPr>
            <w:r w:rsidRPr="009C5B90">
              <w:rPr>
                <w:lang w:val="en-US"/>
              </w:rPr>
              <w:t>Description</w:t>
            </w:r>
          </w:p>
        </w:tc>
      </w:tr>
      <w:tr w:rsidR="000260B1" w:rsidRPr="009C5B90" w14:paraId="50E658AA"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9EAD98" w14:textId="77777777" w:rsidR="000260B1" w:rsidRPr="009C5B90" w:rsidRDefault="000260B1" w:rsidP="007C64A8">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4376936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700F769"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044B2"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FF83A6D" w14:textId="77777777" w:rsidR="000260B1" w:rsidRPr="009C5B90" w:rsidRDefault="000260B1" w:rsidP="007C64A8">
            <w:pPr>
              <w:pStyle w:val="TAL"/>
              <w:rPr>
                <w:lang w:val="en-US"/>
              </w:rPr>
            </w:pPr>
            <w:r w:rsidRPr="009C5B90">
              <w:rPr>
                <w:lang w:val="en-US"/>
              </w:rPr>
              <w:t>Upon success, a response body containing the UpuData shall be returned.</w:t>
            </w:r>
          </w:p>
        </w:tc>
      </w:tr>
      <w:tr w:rsidR="000260B1" w:rsidRPr="009C5B90" w14:paraId="64C1D7E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FE44F45"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B8521A4" w14:textId="77777777" w:rsidR="000260B1" w:rsidRPr="00533C32" w:rsidRDefault="000260B1" w:rsidP="000260B1">
      <w:pPr>
        <w:rPr>
          <w:lang w:eastAsia="zh-CN"/>
        </w:rPr>
      </w:pPr>
    </w:p>
    <w:p w14:paraId="3D689786" w14:textId="77777777" w:rsidR="000260B1" w:rsidRPr="00533C32" w:rsidRDefault="000260B1" w:rsidP="000260B1">
      <w:pPr>
        <w:pStyle w:val="Heading3"/>
      </w:pPr>
      <w:bookmarkStart w:id="2008" w:name="_Toc20127081"/>
      <w:bookmarkStart w:id="2009" w:name="_Toc27589057"/>
      <w:bookmarkStart w:id="2010" w:name="_Toc36459858"/>
      <w:bookmarkStart w:id="2011" w:name="_Toc45029442"/>
      <w:bookmarkStart w:id="2012" w:name="_Toc56520718"/>
      <w:bookmarkStart w:id="2013" w:name="_Toc90586985"/>
      <w:bookmarkStart w:id="2014" w:name="_Toc106616528"/>
      <w:bookmarkStart w:id="2015" w:name="_Toc122101224"/>
      <w:bookmarkStart w:id="2016" w:name="_Toc161910787"/>
      <w:r w:rsidRPr="00533C32">
        <w:t>5.2.</w:t>
      </w:r>
      <w:r w:rsidRPr="00072181">
        <w:t>25B</w:t>
      </w:r>
      <w:r w:rsidRPr="00533C32">
        <w:tab/>
        <w:t>Resource: SubscribedSNSSAIs</w:t>
      </w:r>
      <w:bookmarkEnd w:id="2008"/>
      <w:bookmarkEnd w:id="2009"/>
      <w:bookmarkEnd w:id="2010"/>
      <w:bookmarkEnd w:id="2011"/>
      <w:bookmarkEnd w:id="2012"/>
      <w:bookmarkEnd w:id="2013"/>
      <w:bookmarkEnd w:id="2014"/>
      <w:bookmarkEnd w:id="2015"/>
      <w:bookmarkEnd w:id="2016"/>
    </w:p>
    <w:p w14:paraId="7089CEC3" w14:textId="77777777" w:rsidR="000260B1" w:rsidRPr="00533C32" w:rsidRDefault="000260B1" w:rsidP="000260B1">
      <w:pPr>
        <w:pStyle w:val="Heading4"/>
      </w:pPr>
      <w:bookmarkStart w:id="2017" w:name="_Toc20127082"/>
      <w:bookmarkStart w:id="2018" w:name="_Toc27589058"/>
      <w:bookmarkStart w:id="2019" w:name="_Toc36459859"/>
      <w:bookmarkStart w:id="2020" w:name="_Toc45029443"/>
      <w:bookmarkStart w:id="2021" w:name="_Toc56520719"/>
      <w:bookmarkStart w:id="2022" w:name="_Toc90586986"/>
      <w:bookmarkStart w:id="2023" w:name="_Toc106616529"/>
      <w:bookmarkStart w:id="2024" w:name="_Toc122101225"/>
      <w:bookmarkStart w:id="2025" w:name="_Toc161910788"/>
      <w:r w:rsidRPr="00533C32">
        <w:t>5.2.</w:t>
      </w:r>
      <w:r w:rsidRPr="00072181">
        <w:t>25B</w:t>
      </w:r>
      <w:r w:rsidRPr="00533C32">
        <w:t>.1</w:t>
      </w:r>
      <w:r w:rsidRPr="00533C32">
        <w:tab/>
        <w:t>Description</w:t>
      </w:r>
      <w:bookmarkEnd w:id="2017"/>
      <w:bookmarkEnd w:id="2018"/>
      <w:bookmarkEnd w:id="2019"/>
      <w:bookmarkEnd w:id="2020"/>
      <w:bookmarkEnd w:id="2021"/>
      <w:bookmarkEnd w:id="2022"/>
      <w:bookmarkEnd w:id="2023"/>
      <w:bookmarkEnd w:id="2024"/>
      <w:bookmarkEnd w:id="2025"/>
    </w:p>
    <w:p w14:paraId="71CDFBEF"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46EBA6" w14:textId="77777777" w:rsidR="000260B1" w:rsidRPr="00533C32" w:rsidRDefault="000260B1" w:rsidP="000260B1">
      <w:pPr>
        <w:pStyle w:val="Heading4"/>
      </w:pPr>
      <w:bookmarkStart w:id="2026" w:name="_Toc20127083"/>
      <w:bookmarkStart w:id="2027" w:name="_Toc27589059"/>
      <w:bookmarkStart w:id="2028" w:name="_Toc36459860"/>
      <w:bookmarkStart w:id="2029" w:name="_Toc45029444"/>
      <w:bookmarkStart w:id="2030" w:name="_Toc56520720"/>
      <w:bookmarkStart w:id="2031" w:name="_Toc90586987"/>
      <w:bookmarkStart w:id="2032" w:name="_Toc106616530"/>
      <w:bookmarkStart w:id="2033" w:name="_Toc122101226"/>
      <w:bookmarkStart w:id="2034" w:name="_Toc161910789"/>
      <w:r w:rsidRPr="00533C32">
        <w:t>5.2.</w:t>
      </w:r>
      <w:r w:rsidRPr="00072181">
        <w:t>25B</w:t>
      </w:r>
      <w:r w:rsidRPr="00533C32">
        <w:t>.2</w:t>
      </w:r>
      <w:r w:rsidRPr="00533C32">
        <w:tab/>
        <w:t>Resource Definition</w:t>
      </w:r>
      <w:bookmarkEnd w:id="2026"/>
      <w:bookmarkEnd w:id="2027"/>
      <w:bookmarkEnd w:id="2028"/>
      <w:bookmarkEnd w:id="2029"/>
      <w:bookmarkEnd w:id="2030"/>
      <w:bookmarkEnd w:id="2031"/>
      <w:bookmarkEnd w:id="2032"/>
      <w:bookmarkEnd w:id="2033"/>
      <w:bookmarkEnd w:id="2034"/>
    </w:p>
    <w:p w14:paraId="69CB0177" w14:textId="77777777" w:rsidR="000260B1" w:rsidRPr="00533C32" w:rsidRDefault="000260B1" w:rsidP="000260B1">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2C041AFB" w14:textId="77777777" w:rsidR="000260B1" w:rsidRPr="00533C32" w:rsidRDefault="000260B1" w:rsidP="000260B1">
      <w:pPr>
        <w:rPr>
          <w:rFonts w:ascii="Arial" w:hAnsi="Arial" w:cs="Arial"/>
        </w:rPr>
      </w:pPr>
      <w:bookmarkStart w:id="2035"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035"/>
    <w:p w14:paraId="348BE67A" w14:textId="77777777" w:rsidR="000260B1" w:rsidRPr="00533C32" w:rsidRDefault="000260B1" w:rsidP="000260B1">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12C4D1E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615A13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D7E04E" w14:textId="77777777" w:rsidR="000260B1" w:rsidRPr="009C5B90" w:rsidRDefault="000260B1" w:rsidP="007C64A8">
            <w:pPr>
              <w:pStyle w:val="TAH"/>
              <w:rPr>
                <w:lang w:val="en-US"/>
              </w:rPr>
            </w:pPr>
            <w:r w:rsidRPr="009C5B90">
              <w:rPr>
                <w:lang w:val="en-US"/>
              </w:rPr>
              <w:t>Definition</w:t>
            </w:r>
          </w:p>
        </w:tc>
      </w:tr>
      <w:tr w:rsidR="000260B1" w:rsidRPr="009C5B90" w14:paraId="7D7A74C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B53BE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AC89EA1" w14:textId="77777777" w:rsidR="000260B1" w:rsidRPr="009C5B90" w:rsidRDefault="000260B1" w:rsidP="007C64A8">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260B1" w:rsidRPr="009C5B90" w14:paraId="3E73247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DDF04E1"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CB1F0D" w14:textId="62CF5F80" w:rsidR="000260B1" w:rsidRPr="009C5B90" w:rsidRDefault="000260B1" w:rsidP="007C64A8">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624AD4E7" w14:textId="77777777" w:rsidR="000260B1" w:rsidRPr="00533C32" w:rsidRDefault="000260B1" w:rsidP="000260B1">
      <w:pPr>
        <w:rPr>
          <w:lang w:eastAsia="zh-CN"/>
        </w:rPr>
      </w:pPr>
    </w:p>
    <w:p w14:paraId="6BD67C6E" w14:textId="77777777" w:rsidR="000260B1" w:rsidRPr="00533C32" w:rsidRDefault="000260B1" w:rsidP="000260B1">
      <w:pPr>
        <w:pStyle w:val="Heading4"/>
        <w:rPr>
          <w:lang w:eastAsia="zh-CN"/>
        </w:rPr>
      </w:pPr>
      <w:bookmarkStart w:id="2036" w:name="_Toc20127084"/>
      <w:bookmarkStart w:id="2037" w:name="_Toc27589060"/>
      <w:bookmarkStart w:id="2038" w:name="_Toc36459861"/>
      <w:bookmarkStart w:id="2039" w:name="_Toc45029445"/>
      <w:bookmarkStart w:id="2040" w:name="_Toc56520721"/>
      <w:bookmarkStart w:id="2041" w:name="_Toc90586988"/>
      <w:bookmarkStart w:id="2042" w:name="_Toc106616531"/>
      <w:bookmarkStart w:id="2043" w:name="_Toc122101227"/>
      <w:bookmarkStart w:id="2044" w:name="_Toc161910790"/>
      <w:r w:rsidRPr="00533C32">
        <w:lastRenderedPageBreak/>
        <w:t>5.2.</w:t>
      </w:r>
      <w:r w:rsidRPr="00072181">
        <w:t>25B</w:t>
      </w:r>
      <w:r w:rsidRPr="00533C32">
        <w:t>.3</w:t>
      </w:r>
      <w:r w:rsidRPr="00533C32">
        <w:tab/>
        <w:t>Resource Standard Methods</w:t>
      </w:r>
      <w:bookmarkEnd w:id="2036"/>
      <w:bookmarkEnd w:id="2037"/>
      <w:bookmarkEnd w:id="2038"/>
      <w:bookmarkEnd w:id="2039"/>
      <w:bookmarkEnd w:id="2040"/>
      <w:bookmarkEnd w:id="2041"/>
      <w:bookmarkEnd w:id="2042"/>
      <w:bookmarkEnd w:id="2043"/>
      <w:bookmarkEnd w:id="2044"/>
    </w:p>
    <w:p w14:paraId="1E7071FD" w14:textId="77777777" w:rsidR="000260B1" w:rsidRPr="00533C32" w:rsidRDefault="000260B1" w:rsidP="000260B1">
      <w:pPr>
        <w:pStyle w:val="Heading5"/>
      </w:pPr>
      <w:bookmarkStart w:id="2045" w:name="_Toc20127085"/>
      <w:bookmarkStart w:id="2046" w:name="_Toc27589061"/>
      <w:bookmarkStart w:id="2047" w:name="_Toc36459862"/>
      <w:bookmarkStart w:id="2048" w:name="_Toc45029446"/>
      <w:bookmarkStart w:id="2049" w:name="_Toc56520722"/>
      <w:bookmarkStart w:id="2050" w:name="_Toc90586989"/>
      <w:bookmarkStart w:id="2051" w:name="_Toc106616532"/>
      <w:bookmarkStart w:id="2052" w:name="_Toc122101228"/>
      <w:bookmarkStart w:id="2053" w:name="_Toc161910791"/>
      <w:r w:rsidRPr="00533C32">
        <w:t>5.2.</w:t>
      </w:r>
      <w:r w:rsidRPr="00072181">
        <w:t>25B</w:t>
      </w:r>
      <w:r w:rsidRPr="00533C32">
        <w:t>.3.1</w:t>
      </w:r>
      <w:r w:rsidRPr="00533C32">
        <w:tab/>
        <w:t>PUT</w:t>
      </w:r>
      <w:bookmarkEnd w:id="2045"/>
      <w:bookmarkEnd w:id="2046"/>
      <w:bookmarkEnd w:id="2047"/>
      <w:bookmarkEnd w:id="2048"/>
      <w:bookmarkEnd w:id="2049"/>
      <w:bookmarkEnd w:id="2050"/>
      <w:bookmarkEnd w:id="2051"/>
      <w:bookmarkEnd w:id="2052"/>
      <w:bookmarkEnd w:id="2053"/>
    </w:p>
    <w:p w14:paraId="5AD1AB49" w14:textId="77777777" w:rsidR="000260B1" w:rsidRPr="00533C32" w:rsidRDefault="000260B1" w:rsidP="000260B1">
      <w:r w:rsidRPr="00533C32">
        <w:t>This method shall support the URI query parameters specified in table 5.2.</w:t>
      </w:r>
      <w:r w:rsidRPr="00072181">
        <w:t>25B</w:t>
      </w:r>
      <w:r w:rsidRPr="00533C32">
        <w:t>.3.1-1.</w:t>
      </w:r>
    </w:p>
    <w:p w14:paraId="38A4E816" w14:textId="77777777" w:rsidR="000260B1" w:rsidRPr="00533C32" w:rsidRDefault="000260B1" w:rsidP="000260B1">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11F3CF9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68624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8FA9F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7856F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AC8989"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251DC5" w14:textId="77777777" w:rsidR="000260B1" w:rsidRPr="009C5B90" w:rsidRDefault="000260B1" w:rsidP="007C64A8">
            <w:pPr>
              <w:pStyle w:val="TAH"/>
              <w:rPr>
                <w:lang w:val="en-US"/>
              </w:rPr>
            </w:pPr>
            <w:r w:rsidRPr="009C5B90">
              <w:rPr>
                <w:lang w:val="en-US"/>
              </w:rPr>
              <w:t>Description</w:t>
            </w:r>
          </w:p>
        </w:tc>
      </w:tr>
      <w:tr w:rsidR="000260B1" w:rsidRPr="009C5B90" w14:paraId="13ACC74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703A4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77E4B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78E5283"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006C77"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D4DFB41" w14:textId="77777777" w:rsidR="000260B1" w:rsidRPr="009C5B90" w:rsidRDefault="000260B1" w:rsidP="007C64A8">
            <w:pPr>
              <w:pStyle w:val="TAL"/>
              <w:rPr>
                <w:lang w:val="en-US"/>
              </w:rPr>
            </w:pPr>
          </w:p>
        </w:tc>
      </w:tr>
    </w:tbl>
    <w:p w14:paraId="6665C063" w14:textId="77777777" w:rsidR="000260B1" w:rsidRPr="00533C32" w:rsidRDefault="000260B1" w:rsidP="000260B1"/>
    <w:p w14:paraId="68928EBF" w14:textId="77777777" w:rsidR="000260B1" w:rsidRPr="00533C32" w:rsidRDefault="000260B1" w:rsidP="000260B1">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97B2E18" w14:textId="77777777" w:rsidR="000260B1" w:rsidRPr="00533C32" w:rsidRDefault="000260B1" w:rsidP="000260B1">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B77532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A4407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49BE5D"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18EB4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6AF13" w14:textId="77777777" w:rsidR="000260B1" w:rsidRPr="009C5B90" w:rsidRDefault="000260B1" w:rsidP="007C64A8">
            <w:pPr>
              <w:pStyle w:val="TAH"/>
              <w:rPr>
                <w:lang w:val="en-US"/>
              </w:rPr>
            </w:pPr>
            <w:r w:rsidRPr="009C5B90">
              <w:rPr>
                <w:lang w:val="en-US"/>
              </w:rPr>
              <w:t>Description</w:t>
            </w:r>
          </w:p>
        </w:tc>
      </w:tr>
      <w:tr w:rsidR="000260B1" w:rsidRPr="009C5B90" w14:paraId="76A3D627"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BDE48C" w14:textId="77777777" w:rsidR="000260B1" w:rsidRPr="009C5B90" w:rsidRDefault="000260B1" w:rsidP="007C64A8">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5EF59F7B"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FF41C9C"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FA47DE" w14:textId="77777777" w:rsidR="000260B1" w:rsidRPr="009C5B90" w:rsidRDefault="000260B1" w:rsidP="007C64A8">
            <w:pPr>
              <w:pStyle w:val="TAL"/>
              <w:rPr>
                <w:lang w:val="en-US"/>
              </w:rPr>
            </w:pPr>
            <w:r w:rsidRPr="009C5B90">
              <w:rPr>
                <w:lang w:val="en-US"/>
              </w:rPr>
              <w:t>Contains the provisioning time stamp of the acknowledged subscribed S-NSSAIs</w:t>
            </w:r>
          </w:p>
        </w:tc>
      </w:tr>
    </w:tbl>
    <w:p w14:paraId="065B9374" w14:textId="77777777" w:rsidR="000260B1" w:rsidRPr="00533C32" w:rsidRDefault="000260B1" w:rsidP="000260B1"/>
    <w:p w14:paraId="0234713B" w14:textId="77777777" w:rsidR="000260B1" w:rsidRPr="00533C32" w:rsidRDefault="000260B1" w:rsidP="000260B1">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0260B1" w:rsidRPr="009C5B90" w14:paraId="3946C25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E89EBB"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1E2B8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7992D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0435E6" w14:textId="77777777" w:rsidR="000260B1" w:rsidRPr="009C5B90" w:rsidRDefault="000260B1" w:rsidP="007C64A8">
            <w:pPr>
              <w:pStyle w:val="TAH"/>
              <w:rPr>
                <w:lang w:val="en-US"/>
              </w:rPr>
            </w:pPr>
            <w:r w:rsidRPr="009C5B90">
              <w:rPr>
                <w:lang w:val="en-US"/>
              </w:rPr>
              <w:t>Response</w:t>
            </w:r>
          </w:p>
          <w:p w14:paraId="06949DF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E7BAA73" w14:textId="77777777" w:rsidR="000260B1" w:rsidRPr="009C5B90" w:rsidRDefault="000260B1" w:rsidP="007C64A8">
            <w:pPr>
              <w:pStyle w:val="TAH"/>
              <w:rPr>
                <w:lang w:val="en-US"/>
              </w:rPr>
            </w:pPr>
            <w:r w:rsidRPr="009C5B90">
              <w:rPr>
                <w:lang w:val="en-US"/>
              </w:rPr>
              <w:t>Description</w:t>
            </w:r>
          </w:p>
        </w:tc>
      </w:tr>
      <w:tr w:rsidR="000260B1" w:rsidRPr="009C5B90" w14:paraId="34FF4ACF"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9A3ECC"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6804FB"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393E81A"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3BFBE6"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43B60D9"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4A64C03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0E5C935"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62E95D0" w14:textId="77777777" w:rsidR="000260B1" w:rsidRPr="00533C32" w:rsidRDefault="000260B1" w:rsidP="000260B1"/>
    <w:p w14:paraId="1435F6E6" w14:textId="77777777" w:rsidR="000260B1" w:rsidRPr="00533C32" w:rsidRDefault="000260B1" w:rsidP="000260B1">
      <w:pPr>
        <w:pStyle w:val="Heading5"/>
      </w:pPr>
      <w:bookmarkStart w:id="2054" w:name="_Toc20127086"/>
      <w:bookmarkStart w:id="2055" w:name="_Toc27589062"/>
      <w:bookmarkStart w:id="2056" w:name="_Toc36459863"/>
      <w:bookmarkStart w:id="2057" w:name="_Toc45029447"/>
      <w:bookmarkStart w:id="2058" w:name="_Toc56520723"/>
      <w:bookmarkStart w:id="2059" w:name="_Toc90586990"/>
      <w:bookmarkStart w:id="2060" w:name="_Toc106616533"/>
      <w:bookmarkStart w:id="2061" w:name="_Toc122101229"/>
      <w:bookmarkStart w:id="2062" w:name="_Toc161910792"/>
      <w:r w:rsidRPr="00533C32">
        <w:t>5.2.</w:t>
      </w:r>
      <w:r w:rsidRPr="00072181">
        <w:t>25B</w:t>
      </w:r>
      <w:r w:rsidRPr="00533C32">
        <w:t>.3.2</w:t>
      </w:r>
      <w:r w:rsidRPr="00533C32">
        <w:tab/>
        <w:t>GET</w:t>
      </w:r>
      <w:bookmarkEnd w:id="2054"/>
      <w:bookmarkEnd w:id="2055"/>
      <w:bookmarkEnd w:id="2056"/>
      <w:bookmarkEnd w:id="2057"/>
      <w:bookmarkEnd w:id="2058"/>
      <w:bookmarkEnd w:id="2059"/>
      <w:bookmarkEnd w:id="2060"/>
      <w:bookmarkEnd w:id="2061"/>
      <w:bookmarkEnd w:id="2062"/>
    </w:p>
    <w:p w14:paraId="754DA114" w14:textId="77777777" w:rsidR="000260B1" w:rsidRPr="00533C32" w:rsidRDefault="000260B1" w:rsidP="000260B1">
      <w:r w:rsidRPr="00533C32">
        <w:t>This method shall support the URI query parameters specified in table 5.2.</w:t>
      </w:r>
      <w:r w:rsidRPr="00072181">
        <w:t>25B</w:t>
      </w:r>
      <w:r w:rsidRPr="00533C32">
        <w:t>.3.2-1.</w:t>
      </w:r>
    </w:p>
    <w:p w14:paraId="3E298011" w14:textId="77777777" w:rsidR="000260B1" w:rsidRPr="00533C32" w:rsidRDefault="000260B1" w:rsidP="000260B1">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9A3FA4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22D322"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0A99B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B7DD9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BE694"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9B2FB" w14:textId="77777777" w:rsidR="000260B1" w:rsidRPr="009C5B90" w:rsidRDefault="000260B1" w:rsidP="007C64A8">
            <w:pPr>
              <w:pStyle w:val="TAH"/>
              <w:rPr>
                <w:lang w:val="en-US"/>
              </w:rPr>
            </w:pPr>
            <w:r w:rsidRPr="009C5B90">
              <w:rPr>
                <w:lang w:val="en-US"/>
              </w:rPr>
              <w:t>Description</w:t>
            </w:r>
          </w:p>
        </w:tc>
      </w:tr>
      <w:tr w:rsidR="000260B1" w:rsidRPr="009C5B90" w14:paraId="66E511F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C597B7"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5A0F1D"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0297E3"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989BCD3"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41DD0ED" w14:textId="111BFBE5"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7CEF83A6" w14:textId="77777777" w:rsidR="000260B1" w:rsidRPr="00533C32" w:rsidRDefault="000260B1" w:rsidP="000260B1"/>
    <w:p w14:paraId="0B9A83B9" w14:textId="77777777" w:rsidR="000260B1" w:rsidRPr="00533C32" w:rsidRDefault="000260B1" w:rsidP="000260B1">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41BC12F8" w14:textId="77777777" w:rsidR="000260B1" w:rsidRPr="00533C32" w:rsidRDefault="000260B1" w:rsidP="000260B1">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C8F32EE"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3087D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D905F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C6EF61"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DA58D7" w14:textId="77777777" w:rsidR="000260B1" w:rsidRPr="009C5B90" w:rsidRDefault="000260B1" w:rsidP="007C64A8">
            <w:pPr>
              <w:pStyle w:val="TAH"/>
              <w:rPr>
                <w:lang w:val="en-US"/>
              </w:rPr>
            </w:pPr>
            <w:r w:rsidRPr="009C5B90">
              <w:rPr>
                <w:lang w:val="en-US"/>
              </w:rPr>
              <w:t>Description</w:t>
            </w:r>
          </w:p>
        </w:tc>
      </w:tr>
      <w:tr w:rsidR="000260B1" w:rsidRPr="009C5B90" w14:paraId="60A6968C"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CA1B3FE"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8307E3"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7D28FE5"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3E7048E" w14:textId="77777777" w:rsidR="000260B1" w:rsidRPr="009C5B90" w:rsidRDefault="000260B1" w:rsidP="007C64A8">
            <w:pPr>
              <w:pStyle w:val="TAL"/>
              <w:rPr>
                <w:lang w:val="en-US"/>
              </w:rPr>
            </w:pPr>
          </w:p>
        </w:tc>
      </w:tr>
    </w:tbl>
    <w:p w14:paraId="71EA6654" w14:textId="77777777" w:rsidR="000260B1" w:rsidRPr="00533C32" w:rsidRDefault="000260B1" w:rsidP="000260B1"/>
    <w:p w14:paraId="48648CD1" w14:textId="77777777" w:rsidR="000260B1" w:rsidRPr="00533C32" w:rsidRDefault="000260B1" w:rsidP="000260B1">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247DFE0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7B01C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FFC639"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64428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587235" w14:textId="77777777" w:rsidR="000260B1" w:rsidRPr="009C5B90" w:rsidRDefault="000260B1" w:rsidP="007C64A8">
            <w:pPr>
              <w:pStyle w:val="TAH"/>
              <w:rPr>
                <w:lang w:val="en-US"/>
              </w:rPr>
            </w:pPr>
            <w:r w:rsidRPr="009C5B90">
              <w:rPr>
                <w:lang w:val="en-US"/>
              </w:rPr>
              <w:t>Response</w:t>
            </w:r>
          </w:p>
          <w:p w14:paraId="41223432"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8392CF1" w14:textId="77777777" w:rsidR="000260B1" w:rsidRPr="009C5B90" w:rsidRDefault="000260B1" w:rsidP="007C64A8">
            <w:pPr>
              <w:pStyle w:val="TAH"/>
              <w:rPr>
                <w:lang w:val="en-US"/>
              </w:rPr>
            </w:pPr>
            <w:r w:rsidRPr="009C5B90">
              <w:rPr>
                <w:lang w:val="en-US"/>
              </w:rPr>
              <w:t>Description</w:t>
            </w:r>
          </w:p>
        </w:tc>
      </w:tr>
      <w:tr w:rsidR="000260B1" w:rsidRPr="009C5B90" w14:paraId="7A57A2F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8742A4" w14:textId="77777777" w:rsidR="000260B1" w:rsidRPr="009C5B90" w:rsidRDefault="000260B1" w:rsidP="007C64A8">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301436DD"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2899959"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3CCB5B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F64D54D" w14:textId="77777777" w:rsidR="000260B1" w:rsidRPr="009C5B90" w:rsidRDefault="000260B1" w:rsidP="007C64A8">
            <w:pPr>
              <w:pStyle w:val="TAL"/>
              <w:rPr>
                <w:lang w:val="en-US"/>
              </w:rPr>
            </w:pPr>
            <w:r w:rsidRPr="009C5B90">
              <w:rPr>
                <w:lang w:val="en-US"/>
              </w:rPr>
              <w:t>Upon success, a response body containing the NssaiAckData shall be returned.</w:t>
            </w:r>
          </w:p>
        </w:tc>
      </w:tr>
      <w:tr w:rsidR="000260B1" w:rsidRPr="009C5B90" w14:paraId="63E8ADC1"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F12EBB1"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05EB7C0" w14:textId="77777777" w:rsidR="000260B1" w:rsidRPr="00533C32" w:rsidRDefault="000260B1" w:rsidP="000260B1">
      <w:pPr>
        <w:rPr>
          <w:lang w:eastAsia="zh-CN"/>
        </w:rPr>
      </w:pPr>
    </w:p>
    <w:p w14:paraId="7CBC3D81" w14:textId="77777777" w:rsidR="000260B1" w:rsidRPr="00533C32" w:rsidRDefault="000260B1" w:rsidP="000260B1">
      <w:pPr>
        <w:pStyle w:val="Heading3"/>
      </w:pPr>
      <w:bookmarkStart w:id="2063" w:name="_Toc20127087"/>
      <w:bookmarkStart w:id="2064" w:name="_Toc27589063"/>
      <w:bookmarkStart w:id="2065" w:name="_Toc36459864"/>
      <w:bookmarkStart w:id="2066" w:name="_Toc45029448"/>
      <w:bookmarkStart w:id="2067" w:name="_Toc56520724"/>
      <w:bookmarkStart w:id="2068" w:name="_Toc90586991"/>
      <w:bookmarkStart w:id="2069" w:name="_Toc106616534"/>
      <w:bookmarkStart w:id="2070" w:name="_Toc122101230"/>
      <w:bookmarkStart w:id="2071" w:name="_Toc161910793"/>
      <w:r w:rsidRPr="00533C32">
        <w:lastRenderedPageBreak/>
        <w:t>5.2.</w:t>
      </w:r>
      <w:r w:rsidRPr="00072181">
        <w:t>25C</w:t>
      </w:r>
      <w:r w:rsidRPr="00533C32">
        <w:tab/>
        <w:t>Resource: SubscribedCAG</w:t>
      </w:r>
      <w:bookmarkEnd w:id="2063"/>
      <w:bookmarkEnd w:id="2064"/>
      <w:bookmarkEnd w:id="2065"/>
      <w:bookmarkEnd w:id="2066"/>
      <w:bookmarkEnd w:id="2067"/>
      <w:bookmarkEnd w:id="2068"/>
      <w:bookmarkEnd w:id="2069"/>
      <w:bookmarkEnd w:id="2070"/>
      <w:bookmarkEnd w:id="2071"/>
    </w:p>
    <w:p w14:paraId="5C906856" w14:textId="77777777" w:rsidR="000260B1" w:rsidRPr="00533C32" w:rsidRDefault="000260B1" w:rsidP="000260B1">
      <w:pPr>
        <w:pStyle w:val="Heading4"/>
      </w:pPr>
      <w:bookmarkStart w:id="2072" w:name="_Toc20127088"/>
      <w:bookmarkStart w:id="2073" w:name="_Toc27589064"/>
      <w:bookmarkStart w:id="2074" w:name="_Toc36459865"/>
      <w:bookmarkStart w:id="2075" w:name="_Toc45029449"/>
      <w:bookmarkStart w:id="2076" w:name="_Toc56520725"/>
      <w:bookmarkStart w:id="2077" w:name="_Toc90586992"/>
      <w:bookmarkStart w:id="2078" w:name="_Toc106616535"/>
      <w:bookmarkStart w:id="2079" w:name="_Toc122101231"/>
      <w:bookmarkStart w:id="2080" w:name="_Toc161910794"/>
      <w:r w:rsidRPr="00533C32">
        <w:t>5.2.</w:t>
      </w:r>
      <w:r w:rsidRPr="00072181">
        <w:t>25C</w:t>
      </w:r>
      <w:r w:rsidRPr="00533C32">
        <w:t>.1</w:t>
      </w:r>
      <w:r w:rsidRPr="00533C32">
        <w:tab/>
        <w:t>Description</w:t>
      </w:r>
      <w:bookmarkEnd w:id="2072"/>
      <w:bookmarkEnd w:id="2073"/>
      <w:bookmarkEnd w:id="2074"/>
      <w:bookmarkEnd w:id="2075"/>
      <w:bookmarkEnd w:id="2076"/>
      <w:bookmarkEnd w:id="2077"/>
      <w:bookmarkEnd w:id="2078"/>
      <w:bookmarkEnd w:id="2079"/>
      <w:bookmarkEnd w:id="2080"/>
    </w:p>
    <w:p w14:paraId="2AFF896E"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84800CD" w14:textId="77777777" w:rsidR="000260B1" w:rsidRPr="00533C32" w:rsidRDefault="000260B1" w:rsidP="000260B1">
      <w:pPr>
        <w:pStyle w:val="Heading4"/>
      </w:pPr>
      <w:bookmarkStart w:id="2081" w:name="_Toc20127089"/>
      <w:bookmarkStart w:id="2082" w:name="_Toc27589065"/>
      <w:bookmarkStart w:id="2083" w:name="_Toc36459866"/>
      <w:bookmarkStart w:id="2084" w:name="_Toc45029450"/>
      <w:bookmarkStart w:id="2085" w:name="_Toc56520726"/>
      <w:bookmarkStart w:id="2086" w:name="_Toc90586993"/>
      <w:bookmarkStart w:id="2087" w:name="_Toc106616536"/>
      <w:bookmarkStart w:id="2088" w:name="_Toc122101232"/>
      <w:bookmarkStart w:id="2089" w:name="_Toc161910795"/>
      <w:r w:rsidRPr="00533C32">
        <w:t>5.2.</w:t>
      </w:r>
      <w:r w:rsidRPr="00072181">
        <w:t>25C</w:t>
      </w:r>
      <w:r w:rsidRPr="00533C32">
        <w:t>.2</w:t>
      </w:r>
      <w:r w:rsidRPr="00533C32">
        <w:tab/>
        <w:t>Resource Definition</w:t>
      </w:r>
      <w:bookmarkEnd w:id="2081"/>
      <w:bookmarkEnd w:id="2082"/>
      <w:bookmarkEnd w:id="2083"/>
      <w:bookmarkEnd w:id="2084"/>
      <w:bookmarkEnd w:id="2085"/>
      <w:bookmarkEnd w:id="2086"/>
      <w:bookmarkEnd w:id="2087"/>
      <w:bookmarkEnd w:id="2088"/>
      <w:bookmarkEnd w:id="2089"/>
    </w:p>
    <w:p w14:paraId="6D538905" w14:textId="77777777" w:rsidR="000260B1" w:rsidRPr="00533C32" w:rsidRDefault="000260B1" w:rsidP="000260B1">
      <w:r w:rsidRPr="00533C32">
        <w:t>Resource URI: {apiRoot}/nudr-dr/&lt;apiVersion&gt;/subscription-data/{</w:t>
      </w:r>
      <w:r w:rsidRPr="00533C32">
        <w:rPr>
          <w:lang w:eastAsia="zh-CN"/>
        </w:rPr>
        <w:t>ueId</w:t>
      </w:r>
      <w:r w:rsidRPr="00533C32">
        <w:t>}/</w:t>
      </w:r>
      <w:r w:rsidRPr="00533C32">
        <w:rPr>
          <w:kern w:val="2"/>
        </w:rPr>
        <w:t>ue-update-confirmation-data/subscribed-cag</w:t>
      </w:r>
    </w:p>
    <w:p w14:paraId="38BC68C6" w14:textId="77777777" w:rsidR="000260B1" w:rsidRPr="00533C32" w:rsidRDefault="000260B1" w:rsidP="000260B1">
      <w:pPr>
        <w:rPr>
          <w:rFonts w:ascii="Arial" w:hAnsi="Arial" w:cs="Arial"/>
        </w:rPr>
      </w:pPr>
      <w:bookmarkStart w:id="2090"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090"/>
    <w:p w14:paraId="2F0C3365" w14:textId="77777777" w:rsidR="000260B1" w:rsidRPr="00533C32" w:rsidRDefault="000260B1" w:rsidP="000260B1">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A9D611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21C7DC4"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11740A" w14:textId="77777777" w:rsidR="000260B1" w:rsidRPr="009C5B90" w:rsidRDefault="000260B1" w:rsidP="007C64A8">
            <w:pPr>
              <w:pStyle w:val="TAH"/>
              <w:rPr>
                <w:lang w:val="en-US"/>
              </w:rPr>
            </w:pPr>
            <w:r w:rsidRPr="009C5B90">
              <w:rPr>
                <w:lang w:val="en-US"/>
              </w:rPr>
              <w:t>Definition</w:t>
            </w:r>
          </w:p>
        </w:tc>
      </w:tr>
      <w:tr w:rsidR="000260B1" w:rsidRPr="009C5B90" w14:paraId="287876A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A204A5"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99199D" w14:textId="77777777" w:rsidR="000260B1" w:rsidRPr="009C5B90" w:rsidRDefault="000260B1" w:rsidP="007C64A8">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260B1" w:rsidRPr="009C5B90" w14:paraId="0539AB0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06BA2C1"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F9CA8" w14:textId="488F9FB8" w:rsidR="000260B1" w:rsidRPr="009C5B90" w:rsidRDefault="000260B1" w:rsidP="007C64A8">
            <w:pPr>
              <w:pStyle w:val="TAL"/>
              <w:rPr>
                <w:lang w:val="en-US"/>
              </w:rPr>
            </w:pPr>
            <w:r w:rsidRPr="009C5B90">
              <w:t>Represents the Subscription Identifier SUPI (see 3GPP TS 23.501 [4] clause 5.9.2)</w:t>
            </w:r>
            <w:r w:rsidRPr="009C5B90">
              <w:br/>
              <w:t>pattern: See pattern of type Supi in 3GPP TS 29.571 [3]</w:t>
            </w:r>
          </w:p>
        </w:tc>
      </w:tr>
    </w:tbl>
    <w:p w14:paraId="10621444" w14:textId="77777777" w:rsidR="000260B1" w:rsidRPr="00533C32" w:rsidRDefault="000260B1" w:rsidP="000260B1">
      <w:pPr>
        <w:rPr>
          <w:lang w:eastAsia="zh-CN"/>
        </w:rPr>
      </w:pPr>
    </w:p>
    <w:p w14:paraId="1DB03272" w14:textId="77777777" w:rsidR="000260B1" w:rsidRPr="00533C32" w:rsidRDefault="000260B1" w:rsidP="000260B1">
      <w:pPr>
        <w:pStyle w:val="Heading4"/>
        <w:rPr>
          <w:lang w:eastAsia="zh-CN"/>
        </w:rPr>
      </w:pPr>
      <w:bookmarkStart w:id="2091" w:name="_Toc20127090"/>
      <w:bookmarkStart w:id="2092" w:name="_Toc27589066"/>
      <w:bookmarkStart w:id="2093" w:name="_Toc36459867"/>
      <w:bookmarkStart w:id="2094" w:name="_Toc45029451"/>
      <w:bookmarkStart w:id="2095" w:name="_Toc56520727"/>
      <w:bookmarkStart w:id="2096" w:name="_Toc90586994"/>
      <w:bookmarkStart w:id="2097" w:name="_Toc106616537"/>
      <w:bookmarkStart w:id="2098" w:name="_Toc122101233"/>
      <w:bookmarkStart w:id="2099" w:name="_Toc161910796"/>
      <w:r w:rsidRPr="00533C32">
        <w:t>5.2.</w:t>
      </w:r>
      <w:r w:rsidRPr="00072181">
        <w:t>25C</w:t>
      </w:r>
      <w:r w:rsidRPr="00533C32">
        <w:t>.3</w:t>
      </w:r>
      <w:r w:rsidRPr="00533C32">
        <w:tab/>
        <w:t>Resource Standard Methods</w:t>
      </w:r>
      <w:bookmarkEnd w:id="2091"/>
      <w:bookmarkEnd w:id="2092"/>
      <w:bookmarkEnd w:id="2093"/>
      <w:bookmarkEnd w:id="2094"/>
      <w:bookmarkEnd w:id="2095"/>
      <w:bookmarkEnd w:id="2096"/>
      <w:bookmarkEnd w:id="2097"/>
      <w:bookmarkEnd w:id="2098"/>
      <w:bookmarkEnd w:id="2099"/>
    </w:p>
    <w:p w14:paraId="0B8C0CAB" w14:textId="77777777" w:rsidR="000260B1" w:rsidRPr="00533C32" w:rsidRDefault="000260B1" w:rsidP="000260B1">
      <w:pPr>
        <w:pStyle w:val="Heading5"/>
      </w:pPr>
      <w:bookmarkStart w:id="2100" w:name="_Toc20127091"/>
      <w:bookmarkStart w:id="2101" w:name="_Toc27589067"/>
      <w:bookmarkStart w:id="2102" w:name="_Toc36459868"/>
      <w:bookmarkStart w:id="2103" w:name="_Toc45029452"/>
      <w:bookmarkStart w:id="2104" w:name="_Toc56520728"/>
      <w:bookmarkStart w:id="2105" w:name="_Toc90586995"/>
      <w:bookmarkStart w:id="2106" w:name="_Toc106616538"/>
      <w:bookmarkStart w:id="2107" w:name="_Toc122101234"/>
      <w:bookmarkStart w:id="2108" w:name="_Toc161910797"/>
      <w:r w:rsidRPr="00533C32">
        <w:t>5.2.</w:t>
      </w:r>
      <w:r w:rsidRPr="00072181">
        <w:t>25C</w:t>
      </w:r>
      <w:r w:rsidRPr="00533C32">
        <w:t>.3.1</w:t>
      </w:r>
      <w:r w:rsidRPr="00533C32">
        <w:tab/>
        <w:t>PUT</w:t>
      </w:r>
      <w:bookmarkEnd w:id="2100"/>
      <w:bookmarkEnd w:id="2101"/>
      <w:bookmarkEnd w:id="2102"/>
      <w:bookmarkEnd w:id="2103"/>
      <w:bookmarkEnd w:id="2104"/>
      <w:bookmarkEnd w:id="2105"/>
      <w:bookmarkEnd w:id="2106"/>
      <w:bookmarkEnd w:id="2107"/>
      <w:bookmarkEnd w:id="2108"/>
    </w:p>
    <w:p w14:paraId="16CEBA04" w14:textId="77777777" w:rsidR="000260B1" w:rsidRPr="00533C32" w:rsidRDefault="000260B1" w:rsidP="000260B1">
      <w:r w:rsidRPr="00533C32">
        <w:t>This method shall support the URI query parameters specified in table 5.2.</w:t>
      </w:r>
      <w:r w:rsidRPr="00072181">
        <w:t>25C</w:t>
      </w:r>
      <w:r w:rsidRPr="00533C32">
        <w:t>.3.1-1.</w:t>
      </w:r>
    </w:p>
    <w:p w14:paraId="13C2E048" w14:textId="77777777" w:rsidR="000260B1" w:rsidRPr="00533C32" w:rsidRDefault="000260B1" w:rsidP="000260B1">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CA4840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22DFC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F0BDC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AD29E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62D35C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59366" w14:textId="77777777" w:rsidR="000260B1" w:rsidRPr="009C5B90" w:rsidRDefault="000260B1" w:rsidP="007C64A8">
            <w:pPr>
              <w:pStyle w:val="TAH"/>
              <w:rPr>
                <w:lang w:val="en-US"/>
              </w:rPr>
            </w:pPr>
            <w:r w:rsidRPr="009C5B90">
              <w:rPr>
                <w:lang w:val="en-US"/>
              </w:rPr>
              <w:t>Description</w:t>
            </w:r>
          </w:p>
        </w:tc>
      </w:tr>
      <w:tr w:rsidR="000260B1" w:rsidRPr="009C5B90" w14:paraId="1AE153C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6AB1F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E399F34"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39D6555"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84546BF"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4B7D133" w14:textId="77777777" w:rsidR="000260B1" w:rsidRPr="009C5B90" w:rsidRDefault="000260B1" w:rsidP="007C64A8">
            <w:pPr>
              <w:pStyle w:val="TAL"/>
              <w:rPr>
                <w:lang w:val="en-US"/>
              </w:rPr>
            </w:pPr>
          </w:p>
        </w:tc>
      </w:tr>
    </w:tbl>
    <w:p w14:paraId="51574F8F" w14:textId="77777777" w:rsidR="000260B1" w:rsidRPr="00533C32" w:rsidRDefault="000260B1" w:rsidP="000260B1"/>
    <w:p w14:paraId="1D93F41F" w14:textId="77777777" w:rsidR="000260B1" w:rsidRPr="00533C32" w:rsidRDefault="000260B1" w:rsidP="000260B1">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50091490" w14:textId="77777777" w:rsidR="000260B1" w:rsidRPr="00533C32" w:rsidRDefault="000260B1" w:rsidP="000260B1">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3C5D83A"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66C73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50F8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6073C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463756" w14:textId="77777777" w:rsidR="000260B1" w:rsidRPr="009C5B90" w:rsidRDefault="000260B1" w:rsidP="007C64A8">
            <w:pPr>
              <w:pStyle w:val="TAH"/>
              <w:rPr>
                <w:lang w:val="en-US"/>
              </w:rPr>
            </w:pPr>
            <w:r w:rsidRPr="009C5B90">
              <w:rPr>
                <w:lang w:val="en-US"/>
              </w:rPr>
              <w:t>Description</w:t>
            </w:r>
          </w:p>
        </w:tc>
      </w:tr>
      <w:tr w:rsidR="000260B1" w:rsidRPr="009C5B90" w14:paraId="153AEB50"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04F7D3" w14:textId="77777777" w:rsidR="000260B1" w:rsidRPr="009C5B90" w:rsidRDefault="000260B1" w:rsidP="007C64A8">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1A40976"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D0BA2FF"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78F425" w14:textId="77777777" w:rsidR="000260B1" w:rsidRPr="009C5B90" w:rsidRDefault="000260B1" w:rsidP="007C64A8">
            <w:pPr>
              <w:pStyle w:val="TAL"/>
              <w:rPr>
                <w:lang w:val="en-US"/>
              </w:rPr>
            </w:pPr>
            <w:r w:rsidRPr="009C5B90">
              <w:rPr>
                <w:lang w:val="en-US"/>
              </w:rPr>
              <w:t>Contains the provisioning time stamp of the acknowledged CAG</w:t>
            </w:r>
          </w:p>
        </w:tc>
      </w:tr>
    </w:tbl>
    <w:p w14:paraId="10621490" w14:textId="77777777" w:rsidR="000260B1" w:rsidRPr="00533C32" w:rsidRDefault="000260B1" w:rsidP="000260B1"/>
    <w:p w14:paraId="1DBB8A24" w14:textId="77777777" w:rsidR="000260B1" w:rsidRPr="00533C32" w:rsidRDefault="000260B1" w:rsidP="000260B1">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0260B1" w:rsidRPr="009C5B90" w14:paraId="761D1EA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AF58E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F256E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FBE215"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1D327F" w14:textId="77777777" w:rsidR="000260B1" w:rsidRPr="009C5B90" w:rsidRDefault="000260B1" w:rsidP="007C64A8">
            <w:pPr>
              <w:pStyle w:val="TAH"/>
              <w:rPr>
                <w:lang w:val="en-US"/>
              </w:rPr>
            </w:pPr>
            <w:r w:rsidRPr="009C5B90">
              <w:rPr>
                <w:lang w:val="en-US"/>
              </w:rPr>
              <w:t>Response</w:t>
            </w:r>
          </w:p>
          <w:p w14:paraId="3326F712"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E14B92" w14:textId="77777777" w:rsidR="000260B1" w:rsidRPr="009C5B90" w:rsidRDefault="000260B1" w:rsidP="007C64A8">
            <w:pPr>
              <w:pStyle w:val="TAH"/>
              <w:rPr>
                <w:lang w:val="en-US"/>
              </w:rPr>
            </w:pPr>
            <w:r w:rsidRPr="009C5B90">
              <w:rPr>
                <w:lang w:val="en-US"/>
              </w:rPr>
              <w:t>Description</w:t>
            </w:r>
          </w:p>
        </w:tc>
      </w:tr>
      <w:tr w:rsidR="000260B1" w:rsidRPr="009C5B90" w14:paraId="05D0081D"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2E5F0F"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C01B3AA"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566C3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81F2DD"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24ED862"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15FFEBDE"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D3F237"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6086CDB" w14:textId="77777777" w:rsidR="000260B1" w:rsidRPr="00533C32" w:rsidRDefault="000260B1" w:rsidP="000260B1"/>
    <w:p w14:paraId="5C44D2CA" w14:textId="77777777" w:rsidR="000260B1" w:rsidRPr="00533C32" w:rsidRDefault="000260B1" w:rsidP="000260B1">
      <w:pPr>
        <w:pStyle w:val="Heading5"/>
      </w:pPr>
      <w:bookmarkStart w:id="2109" w:name="_Toc20127092"/>
      <w:bookmarkStart w:id="2110" w:name="_Toc27589068"/>
      <w:bookmarkStart w:id="2111" w:name="_Toc36459869"/>
      <w:bookmarkStart w:id="2112" w:name="_Toc45029453"/>
      <w:bookmarkStart w:id="2113" w:name="_Toc56520729"/>
      <w:bookmarkStart w:id="2114" w:name="_Toc90586996"/>
      <w:bookmarkStart w:id="2115" w:name="_Toc106616539"/>
      <w:bookmarkStart w:id="2116" w:name="_Toc122101235"/>
      <w:bookmarkStart w:id="2117" w:name="_Toc161910798"/>
      <w:r w:rsidRPr="00533C32">
        <w:t>5.2.</w:t>
      </w:r>
      <w:r w:rsidRPr="00072181">
        <w:t>25C</w:t>
      </w:r>
      <w:r w:rsidRPr="00533C32">
        <w:t>.3.2</w:t>
      </w:r>
      <w:r w:rsidRPr="00533C32">
        <w:tab/>
        <w:t>GET</w:t>
      </w:r>
      <w:bookmarkEnd w:id="2109"/>
      <w:bookmarkEnd w:id="2110"/>
      <w:bookmarkEnd w:id="2111"/>
      <w:bookmarkEnd w:id="2112"/>
      <w:bookmarkEnd w:id="2113"/>
      <w:bookmarkEnd w:id="2114"/>
      <w:bookmarkEnd w:id="2115"/>
      <w:bookmarkEnd w:id="2116"/>
      <w:bookmarkEnd w:id="2117"/>
    </w:p>
    <w:p w14:paraId="5757894A" w14:textId="77777777" w:rsidR="000260B1" w:rsidRPr="00533C32" w:rsidRDefault="000260B1" w:rsidP="000260B1">
      <w:r w:rsidRPr="00533C32">
        <w:t>This method shall support the URI query parameters specified in table 5.2.</w:t>
      </w:r>
      <w:r w:rsidRPr="00072181">
        <w:t>25C</w:t>
      </w:r>
      <w:r w:rsidRPr="00533C32">
        <w:t>.3.2-1.</w:t>
      </w:r>
    </w:p>
    <w:p w14:paraId="543ACA07" w14:textId="77777777" w:rsidR="000260B1" w:rsidRPr="00533C32" w:rsidRDefault="000260B1" w:rsidP="000260B1">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3949813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6548D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A7E87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8F372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4416BA"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28E0EC" w14:textId="77777777" w:rsidR="000260B1" w:rsidRPr="009C5B90" w:rsidRDefault="000260B1" w:rsidP="007C64A8">
            <w:pPr>
              <w:pStyle w:val="TAH"/>
              <w:rPr>
                <w:lang w:val="en-US"/>
              </w:rPr>
            </w:pPr>
            <w:r w:rsidRPr="009C5B90">
              <w:rPr>
                <w:lang w:val="en-US"/>
              </w:rPr>
              <w:t>Description</w:t>
            </w:r>
          </w:p>
        </w:tc>
      </w:tr>
      <w:tr w:rsidR="000260B1" w:rsidRPr="009C5B90" w14:paraId="2C64777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F01A9D"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D39D2E0"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E5BAD0B"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0A7EC0"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3AD5A0E" w14:textId="37C7ED84"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25471846" w14:textId="77777777" w:rsidR="000260B1" w:rsidRPr="00533C32" w:rsidRDefault="000260B1" w:rsidP="000260B1"/>
    <w:p w14:paraId="337AF053" w14:textId="77777777" w:rsidR="000260B1" w:rsidRPr="00533C32" w:rsidRDefault="000260B1" w:rsidP="000260B1">
      <w:r w:rsidRPr="00533C32">
        <w:lastRenderedPageBreak/>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0E627127" w14:textId="77777777" w:rsidR="000260B1" w:rsidRPr="00533C32" w:rsidRDefault="000260B1" w:rsidP="000260B1">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7E7E007"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19BA63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440C3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9515B5"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6EB377" w14:textId="77777777" w:rsidR="000260B1" w:rsidRPr="009C5B90" w:rsidRDefault="000260B1" w:rsidP="007C64A8">
            <w:pPr>
              <w:pStyle w:val="TAH"/>
              <w:rPr>
                <w:lang w:val="en-US"/>
              </w:rPr>
            </w:pPr>
            <w:r w:rsidRPr="009C5B90">
              <w:rPr>
                <w:lang w:val="en-US"/>
              </w:rPr>
              <w:t>Description</w:t>
            </w:r>
          </w:p>
        </w:tc>
      </w:tr>
      <w:tr w:rsidR="000260B1" w:rsidRPr="009C5B90" w14:paraId="4475FE97"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58A59DE"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7A64DB8"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2009543"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B6B0A47" w14:textId="77777777" w:rsidR="000260B1" w:rsidRPr="009C5B90" w:rsidRDefault="000260B1" w:rsidP="007C64A8">
            <w:pPr>
              <w:pStyle w:val="TAL"/>
              <w:rPr>
                <w:lang w:val="en-US"/>
              </w:rPr>
            </w:pPr>
          </w:p>
        </w:tc>
      </w:tr>
    </w:tbl>
    <w:p w14:paraId="7DB4B48D" w14:textId="77777777" w:rsidR="000260B1" w:rsidRPr="00533C32" w:rsidRDefault="000260B1" w:rsidP="000260B1"/>
    <w:p w14:paraId="187F934A" w14:textId="77777777" w:rsidR="000260B1" w:rsidRPr="00533C32" w:rsidRDefault="000260B1" w:rsidP="000260B1">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2DA867D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42405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AB4E3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E4F46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807AB1" w14:textId="77777777" w:rsidR="000260B1" w:rsidRPr="009C5B90" w:rsidRDefault="000260B1" w:rsidP="007C64A8">
            <w:pPr>
              <w:pStyle w:val="TAH"/>
              <w:rPr>
                <w:lang w:val="en-US"/>
              </w:rPr>
            </w:pPr>
            <w:r w:rsidRPr="009C5B90">
              <w:rPr>
                <w:lang w:val="en-US"/>
              </w:rPr>
              <w:t>Response</w:t>
            </w:r>
          </w:p>
          <w:p w14:paraId="3CEFB46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E81CDF" w14:textId="77777777" w:rsidR="000260B1" w:rsidRPr="009C5B90" w:rsidRDefault="000260B1" w:rsidP="007C64A8">
            <w:pPr>
              <w:pStyle w:val="TAH"/>
              <w:rPr>
                <w:lang w:val="en-US"/>
              </w:rPr>
            </w:pPr>
            <w:r w:rsidRPr="009C5B90">
              <w:rPr>
                <w:lang w:val="en-US"/>
              </w:rPr>
              <w:t>Description</w:t>
            </w:r>
          </w:p>
        </w:tc>
      </w:tr>
      <w:tr w:rsidR="000260B1" w:rsidRPr="009C5B90" w14:paraId="247F31FF"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A53C63" w14:textId="77777777" w:rsidR="000260B1" w:rsidRPr="009C5B90" w:rsidRDefault="000260B1" w:rsidP="007C64A8">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4E0A7728"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8A2788"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91B3266"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692A0D" w14:textId="77777777" w:rsidR="000260B1" w:rsidRPr="009C5B90" w:rsidRDefault="000260B1" w:rsidP="007C64A8">
            <w:pPr>
              <w:pStyle w:val="TAL"/>
              <w:rPr>
                <w:lang w:val="en-US"/>
              </w:rPr>
            </w:pPr>
            <w:r w:rsidRPr="009C5B90">
              <w:rPr>
                <w:lang w:val="en-US"/>
              </w:rPr>
              <w:t>Upon success, a response body containing the CagAckData shall be returned.</w:t>
            </w:r>
          </w:p>
        </w:tc>
      </w:tr>
      <w:tr w:rsidR="000260B1" w:rsidRPr="009C5B90" w14:paraId="2B1CD0C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EADC2F4"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B82165F" w14:textId="77777777" w:rsidR="000260B1" w:rsidRPr="00533C32" w:rsidRDefault="000260B1" w:rsidP="000260B1">
      <w:pPr>
        <w:rPr>
          <w:lang w:eastAsia="zh-CN"/>
        </w:rPr>
      </w:pPr>
    </w:p>
    <w:p w14:paraId="18A0F735" w14:textId="77777777" w:rsidR="000260B1" w:rsidRPr="00533C32" w:rsidRDefault="000260B1" w:rsidP="000260B1">
      <w:pPr>
        <w:pStyle w:val="Heading3"/>
      </w:pPr>
      <w:bookmarkStart w:id="2118" w:name="_Toc20127093"/>
      <w:bookmarkStart w:id="2119" w:name="_Toc27589069"/>
      <w:bookmarkStart w:id="2120" w:name="_Toc36459870"/>
      <w:bookmarkStart w:id="2121" w:name="_Toc45029454"/>
      <w:bookmarkStart w:id="2122" w:name="_Toc56520730"/>
      <w:bookmarkStart w:id="2123" w:name="_Toc90586997"/>
      <w:bookmarkStart w:id="2124" w:name="_Toc106616540"/>
      <w:bookmarkStart w:id="2125" w:name="_Toc122101236"/>
      <w:bookmarkStart w:id="2126" w:name="_Toc161910799"/>
      <w:r w:rsidRPr="00533C32">
        <w:t>5.2.26</w:t>
      </w:r>
      <w:r w:rsidRPr="00533C32">
        <w:tab/>
        <w:t>Resource: ProvisionedData</w:t>
      </w:r>
      <w:bookmarkEnd w:id="2118"/>
      <w:bookmarkEnd w:id="2119"/>
      <w:bookmarkEnd w:id="2120"/>
      <w:bookmarkEnd w:id="2121"/>
      <w:bookmarkEnd w:id="2122"/>
      <w:bookmarkEnd w:id="2123"/>
      <w:bookmarkEnd w:id="2124"/>
      <w:bookmarkEnd w:id="2125"/>
      <w:bookmarkEnd w:id="2126"/>
    </w:p>
    <w:p w14:paraId="723864AC" w14:textId="77777777" w:rsidR="000260B1" w:rsidRPr="00533C32" w:rsidRDefault="000260B1" w:rsidP="000260B1">
      <w:pPr>
        <w:pStyle w:val="Heading4"/>
      </w:pPr>
      <w:bookmarkStart w:id="2127" w:name="_Toc20127094"/>
      <w:bookmarkStart w:id="2128" w:name="_Toc27589070"/>
      <w:bookmarkStart w:id="2129" w:name="_Toc36459871"/>
      <w:bookmarkStart w:id="2130" w:name="_Toc45029455"/>
      <w:bookmarkStart w:id="2131" w:name="_Toc56520731"/>
      <w:bookmarkStart w:id="2132" w:name="_Toc90586998"/>
      <w:bookmarkStart w:id="2133" w:name="_Toc106616541"/>
      <w:bookmarkStart w:id="2134" w:name="_Toc122101237"/>
      <w:bookmarkStart w:id="2135" w:name="_Toc161910800"/>
      <w:r w:rsidRPr="00533C32">
        <w:t>5.2.26.1</w:t>
      </w:r>
      <w:r w:rsidRPr="00533C32">
        <w:tab/>
        <w:t>Description</w:t>
      </w:r>
      <w:bookmarkEnd w:id="2127"/>
      <w:bookmarkEnd w:id="2128"/>
      <w:bookmarkEnd w:id="2129"/>
      <w:bookmarkEnd w:id="2130"/>
      <w:bookmarkEnd w:id="2131"/>
      <w:bookmarkEnd w:id="2132"/>
      <w:bookmarkEnd w:id="2133"/>
      <w:bookmarkEnd w:id="2134"/>
      <w:bookmarkEnd w:id="2135"/>
    </w:p>
    <w:p w14:paraId="787B1211" w14:textId="77777777" w:rsidR="000260B1" w:rsidRPr="00533C32" w:rsidRDefault="000260B1" w:rsidP="000260B1">
      <w:pPr>
        <w:rPr>
          <w:lang w:eastAsia="zh-CN"/>
        </w:rPr>
      </w:pPr>
      <w:r w:rsidRPr="00533C32">
        <w:t>This resource represents the subscribed ProvisionedData for a UE ID for use in a serving PLMN.</w:t>
      </w:r>
    </w:p>
    <w:p w14:paraId="2471127C"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DEDFB6" w14:textId="77777777" w:rsidR="000260B1" w:rsidRPr="00533C32" w:rsidRDefault="000260B1" w:rsidP="000260B1">
      <w:pPr>
        <w:pStyle w:val="Heading4"/>
      </w:pPr>
      <w:bookmarkStart w:id="2136" w:name="_Toc20127095"/>
      <w:bookmarkStart w:id="2137" w:name="_Toc27589071"/>
      <w:bookmarkStart w:id="2138" w:name="_Toc36459872"/>
      <w:bookmarkStart w:id="2139" w:name="_Toc45029456"/>
      <w:bookmarkStart w:id="2140" w:name="_Toc56520732"/>
      <w:bookmarkStart w:id="2141" w:name="_Toc90586999"/>
      <w:bookmarkStart w:id="2142" w:name="_Toc106616542"/>
      <w:bookmarkStart w:id="2143" w:name="_Toc122101238"/>
      <w:bookmarkStart w:id="2144" w:name="_Toc161910801"/>
      <w:r w:rsidRPr="00533C32">
        <w:t>5.2.26.2</w:t>
      </w:r>
      <w:r w:rsidRPr="00533C32">
        <w:tab/>
        <w:t>Resource Definition</w:t>
      </w:r>
      <w:bookmarkEnd w:id="2136"/>
      <w:bookmarkEnd w:id="2137"/>
      <w:bookmarkEnd w:id="2138"/>
      <w:bookmarkEnd w:id="2139"/>
      <w:bookmarkEnd w:id="2140"/>
      <w:bookmarkEnd w:id="2141"/>
      <w:bookmarkEnd w:id="2142"/>
      <w:bookmarkEnd w:id="2143"/>
      <w:bookmarkEnd w:id="2144"/>
    </w:p>
    <w:p w14:paraId="21391998" w14:textId="77777777" w:rsidR="000260B1" w:rsidRPr="00533C32" w:rsidRDefault="000260B1" w:rsidP="000260B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269792D8" w14:textId="77777777" w:rsidR="000260B1" w:rsidRPr="00533C32" w:rsidRDefault="000260B1" w:rsidP="000260B1">
      <w:pPr>
        <w:rPr>
          <w:rFonts w:ascii="Arial" w:hAnsi="Arial" w:cs="Arial"/>
        </w:rPr>
      </w:pPr>
      <w:bookmarkStart w:id="2145" w:name="_MCCTEMPBM_CRPT22160149___7"/>
      <w:r w:rsidRPr="00533C32">
        <w:t>This resource shall support the resource URI variables defined in table 5.2.26.2-1</w:t>
      </w:r>
      <w:r w:rsidRPr="00533C32">
        <w:rPr>
          <w:rFonts w:ascii="Arial" w:hAnsi="Arial" w:cs="Arial"/>
        </w:rPr>
        <w:t>.</w:t>
      </w:r>
    </w:p>
    <w:bookmarkEnd w:id="2145"/>
    <w:p w14:paraId="1FE92BE8" w14:textId="77777777" w:rsidR="000260B1" w:rsidRPr="00533C32" w:rsidRDefault="000260B1" w:rsidP="000260B1">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284928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46290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A14298" w14:textId="77777777" w:rsidR="000260B1" w:rsidRPr="009C5B90" w:rsidRDefault="000260B1" w:rsidP="007C64A8">
            <w:pPr>
              <w:pStyle w:val="TAH"/>
              <w:rPr>
                <w:lang w:val="en-US"/>
              </w:rPr>
            </w:pPr>
            <w:r w:rsidRPr="009C5B90">
              <w:rPr>
                <w:lang w:val="en-US"/>
              </w:rPr>
              <w:t>Definition</w:t>
            </w:r>
          </w:p>
        </w:tc>
      </w:tr>
      <w:tr w:rsidR="000260B1" w:rsidRPr="009C5B90" w14:paraId="754943C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F5AEDE"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2371E"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0C52AAF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6BA06E2"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A6BAA1" w14:textId="0EE837C6"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0260B1" w:rsidRPr="009C5B90" w14:paraId="6F93BC2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A75EF4B" w14:textId="77777777" w:rsidR="000260B1" w:rsidRPr="009C5B90" w:rsidRDefault="000260B1" w:rsidP="007C64A8">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69EC1B" w14:textId="77777777" w:rsidR="000260B1" w:rsidRPr="009C5B90" w:rsidRDefault="000260B1" w:rsidP="007C64A8">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11A6C146" w14:textId="77777777" w:rsidR="000260B1" w:rsidRPr="00533C32" w:rsidRDefault="000260B1" w:rsidP="000260B1"/>
    <w:p w14:paraId="45515373" w14:textId="77777777" w:rsidR="000260B1" w:rsidRPr="00533C32" w:rsidRDefault="000260B1" w:rsidP="000260B1">
      <w:pPr>
        <w:pStyle w:val="Heading4"/>
      </w:pPr>
      <w:bookmarkStart w:id="2146" w:name="_Toc20127096"/>
      <w:bookmarkStart w:id="2147" w:name="_Toc27589072"/>
      <w:bookmarkStart w:id="2148" w:name="_Toc36459873"/>
      <w:bookmarkStart w:id="2149" w:name="_Toc45029457"/>
      <w:bookmarkStart w:id="2150" w:name="_Toc56520733"/>
      <w:bookmarkStart w:id="2151" w:name="_Toc90587000"/>
      <w:bookmarkStart w:id="2152" w:name="_Toc106616543"/>
      <w:bookmarkStart w:id="2153" w:name="_Toc122101239"/>
      <w:bookmarkStart w:id="2154" w:name="_Toc161910802"/>
      <w:r w:rsidRPr="00533C32">
        <w:t>5.2.26.3</w:t>
      </w:r>
      <w:r w:rsidRPr="00533C32">
        <w:tab/>
        <w:t>Resource Standard Methods</w:t>
      </w:r>
      <w:bookmarkEnd w:id="2146"/>
      <w:bookmarkEnd w:id="2147"/>
      <w:bookmarkEnd w:id="2148"/>
      <w:bookmarkEnd w:id="2149"/>
      <w:bookmarkEnd w:id="2150"/>
      <w:bookmarkEnd w:id="2151"/>
      <w:bookmarkEnd w:id="2152"/>
      <w:bookmarkEnd w:id="2153"/>
      <w:bookmarkEnd w:id="2154"/>
    </w:p>
    <w:p w14:paraId="5BFB4562" w14:textId="77777777" w:rsidR="000260B1" w:rsidRPr="00533C32" w:rsidRDefault="000260B1" w:rsidP="000260B1">
      <w:pPr>
        <w:pStyle w:val="Heading5"/>
      </w:pPr>
      <w:bookmarkStart w:id="2155" w:name="_Toc20127097"/>
      <w:bookmarkStart w:id="2156" w:name="_Toc27589073"/>
      <w:bookmarkStart w:id="2157" w:name="_Toc36459874"/>
      <w:bookmarkStart w:id="2158" w:name="_Toc45029458"/>
      <w:bookmarkStart w:id="2159" w:name="_Toc56520734"/>
      <w:bookmarkStart w:id="2160" w:name="_Toc90587001"/>
      <w:bookmarkStart w:id="2161" w:name="_Toc106616544"/>
      <w:bookmarkStart w:id="2162" w:name="_Toc122101240"/>
      <w:bookmarkStart w:id="2163" w:name="_Toc161910803"/>
      <w:r w:rsidRPr="00533C32">
        <w:t>5.2.26.3.1</w:t>
      </w:r>
      <w:r w:rsidRPr="00533C32">
        <w:tab/>
        <w:t>GET</w:t>
      </w:r>
      <w:bookmarkEnd w:id="2155"/>
      <w:bookmarkEnd w:id="2156"/>
      <w:bookmarkEnd w:id="2157"/>
      <w:bookmarkEnd w:id="2158"/>
      <w:bookmarkEnd w:id="2159"/>
      <w:bookmarkEnd w:id="2160"/>
      <w:bookmarkEnd w:id="2161"/>
      <w:bookmarkEnd w:id="2162"/>
      <w:bookmarkEnd w:id="2163"/>
    </w:p>
    <w:p w14:paraId="51A19BF0" w14:textId="77777777" w:rsidR="000260B1" w:rsidRPr="00533C32" w:rsidRDefault="000260B1" w:rsidP="000260B1">
      <w:r w:rsidRPr="00533C32">
        <w:t>This method shall support the URI query parameters specified in table 5.2.26.3.1-1.</w:t>
      </w:r>
    </w:p>
    <w:p w14:paraId="3FE83023" w14:textId="77777777" w:rsidR="000260B1" w:rsidRPr="00533C32" w:rsidRDefault="000260B1" w:rsidP="000260B1">
      <w:pPr>
        <w:pStyle w:val="TH"/>
        <w:outlineLvl w:val="0"/>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5"/>
        <w:gridCol w:w="1797"/>
        <w:gridCol w:w="306"/>
        <w:gridCol w:w="1067"/>
        <w:gridCol w:w="4900"/>
      </w:tblGrid>
      <w:tr w:rsidR="000260B1" w:rsidRPr="009C5B90" w14:paraId="1999F9F5" w14:textId="77777777" w:rsidTr="007C64A8">
        <w:trPr>
          <w:jc w:val="center"/>
        </w:trPr>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98B8269" w14:textId="77777777" w:rsidR="000260B1" w:rsidRPr="009C5B90" w:rsidRDefault="000260B1" w:rsidP="007C64A8">
            <w:pPr>
              <w:pStyle w:val="TAH"/>
              <w:rPr>
                <w:lang w:val="en-US"/>
              </w:rPr>
            </w:pPr>
            <w:r w:rsidRPr="009C5B90">
              <w:rPr>
                <w:lang w:val="en-US"/>
              </w:rPr>
              <w:t>Name</w:t>
            </w:r>
          </w:p>
        </w:tc>
        <w:tc>
          <w:tcPr>
            <w:tcW w:w="928" w:type="pct"/>
            <w:tcBorders>
              <w:top w:val="single" w:sz="4" w:space="0" w:color="auto"/>
              <w:left w:val="single" w:sz="4" w:space="0" w:color="auto"/>
              <w:bottom w:val="single" w:sz="4" w:space="0" w:color="auto"/>
              <w:right w:val="single" w:sz="4" w:space="0" w:color="auto"/>
            </w:tcBorders>
            <w:shd w:val="clear" w:color="auto" w:fill="C0C0C0"/>
            <w:hideMark/>
          </w:tcPr>
          <w:p w14:paraId="0816CBDE" w14:textId="77777777" w:rsidR="000260B1" w:rsidRPr="009C5B90" w:rsidRDefault="000260B1" w:rsidP="007C64A8">
            <w:pPr>
              <w:pStyle w:val="TAH"/>
              <w:rPr>
                <w:lang w:val="en-US"/>
              </w:rPr>
            </w:pPr>
            <w:r w:rsidRPr="009C5B90">
              <w:rPr>
                <w:lang w:val="en-US"/>
              </w:rP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6D97AF54" w14:textId="77777777" w:rsidR="000260B1" w:rsidRPr="009C5B90" w:rsidRDefault="000260B1" w:rsidP="007C64A8">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6F2E25BF" w14:textId="77777777" w:rsidR="000260B1" w:rsidRPr="009C5B90" w:rsidRDefault="000260B1" w:rsidP="007C64A8">
            <w:pPr>
              <w:pStyle w:val="TAH"/>
              <w:rPr>
                <w:lang w:val="en-US"/>
              </w:rPr>
            </w:pPr>
            <w:r w:rsidRPr="009C5B90">
              <w:rPr>
                <w:lang w:val="en-US"/>
              </w:rPr>
              <w:t>Cardinality</w:t>
            </w:r>
          </w:p>
        </w:tc>
        <w:tc>
          <w:tcPr>
            <w:tcW w:w="25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6AF085" w14:textId="77777777" w:rsidR="000260B1" w:rsidRPr="009C5B90" w:rsidRDefault="000260B1" w:rsidP="007C64A8">
            <w:pPr>
              <w:pStyle w:val="TAH"/>
              <w:rPr>
                <w:lang w:val="en-US"/>
              </w:rPr>
            </w:pPr>
            <w:r w:rsidRPr="009C5B90">
              <w:rPr>
                <w:lang w:val="en-US"/>
              </w:rPr>
              <w:t>Description</w:t>
            </w:r>
          </w:p>
        </w:tc>
      </w:tr>
      <w:tr w:rsidR="000260B1" w:rsidRPr="009C5B90" w14:paraId="1C36C803" w14:textId="77777777" w:rsidTr="007C64A8">
        <w:trPr>
          <w:jc w:val="center"/>
        </w:trPr>
        <w:tc>
          <w:tcPr>
            <w:tcW w:w="776" w:type="pct"/>
            <w:tcBorders>
              <w:top w:val="single" w:sz="4" w:space="0" w:color="auto"/>
              <w:left w:val="single" w:sz="6" w:space="0" w:color="000000"/>
              <w:bottom w:val="single" w:sz="4" w:space="0" w:color="auto"/>
              <w:right w:val="single" w:sz="6" w:space="0" w:color="000000"/>
            </w:tcBorders>
            <w:hideMark/>
          </w:tcPr>
          <w:p w14:paraId="4316E519" w14:textId="77777777" w:rsidR="000260B1" w:rsidRPr="009C5B90" w:rsidRDefault="000260B1" w:rsidP="007C64A8">
            <w:pPr>
              <w:pStyle w:val="TAL"/>
              <w:rPr>
                <w:lang w:val="en-US" w:eastAsia="zh-CN"/>
              </w:rPr>
            </w:pPr>
            <w:r w:rsidRPr="009C5B90">
              <w:rPr>
                <w:lang w:val="en-US" w:eastAsia="zh-CN"/>
              </w:rPr>
              <w:t>dataset-names</w:t>
            </w:r>
          </w:p>
        </w:tc>
        <w:tc>
          <w:tcPr>
            <w:tcW w:w="928" w:type="pct"/>
            <w:tcBorders>
              <w:top w:val="single" w:sz="4" w:space="0" w:color="auto"/>
              <w:left w:val="single" w:sz="6" w:space="0" w:color="000000"/>
              <w:bottom w:val="single" w:sz="4" w:space="0" w:color="auto"/>
              <w:right w:val="single" w:sz="6" w:space="0" w:color="000000"/>
            </w:tcBorders>
            <w:hideMark/>
          </w:tcPr>
          <w:p w14:paraId="605FD9A8" w14:textId="77777777" w:rsidR="000260B1" w:rsidRPr="009C5B90" w:rsidRDefault="000260B1" w:rsidP="007C64A8">
            <w:pPr>
              <w:pStyle w:val="TAL"/>
              <w:rPr>
                <w:lang w:val="en-US" w:eastAsia="zh-CN"/>
              </w:rPr>
            </w:pPr>
            <w:r w:rsidRPr="009C5B90">
              <w:rPr>
                <w:lang w:val="en-US" w:eastAsia="zh-CN"/>
              </w:rPr>
              <w:t>array(DataSetName)</w:t>
            </w:r>
          </w:p>
        </w:tc>
        <w:tc>
          <w:tcPr>
            <w:tcW w:w="168" w:type="pct"/>
            <w:tcBorders>
              <w:top w:val="single" w:sz="4" w:space="0" w:color="auto"/>
              <w:left w:val="single" w:sz="6" w:space="0" w:color="000000"/>
              <w:bottom w:val="single" w:sz="4" w:space="0" w:color="auto"/>
              <w:right w:val="single" w:sz="6" w:space="0" w:color="000000"/>
            </w:tcBorders>
            <w:hideMark/>
          </w:tcPr>
          <w:p w14:paraId="582DD93F" w14:textId="77777777" w:rsidR="000260B1" w:rsidRPr="009C5B90" w:rsidRDefault="000260B1" w:rsidP="007C64A8">
            <w:pPr>
              <w:pStyle w:val="TAC"/>
              <w:rPr>
                <w:lang w:val="en-US" w:eastAsia="zh-CN"/>
              </w:rPr>
            </w:pPr>
            <w:r w:rsidRPr="009C5B90">
              <w:rPr>
                <w:lang w:val="en-US" w:eastAsia="zh-CN"/>
              </w:rPr>
              <w:t>O</w:t>
            </w:r>
          </w:p>
        </w:tc>
        <w:tc>
          <w:tcPr>
            <w:tcW w:w="551" w:type="pct"/>
            <w:tcBorders>
              <w:top w:val="single" w:sz="4" w:space="0" w:color="auto"/>
              <w:left w:val="single" w:sz="6" w:space="0" w:color="000000"/>
              <w:bottom w:val="single" w:sz="4" w:space="0" w:color="auto"/>
              <w:right w:val="single" w:sz="6" w:space="0" w:color="000000"/>
            </w:tcBorders>
            <w:hideMark/>
          </w:tcPr>
          <w:p w14:paraId="71F43035" w14:textId="77777777" w:rsidR="000260B1" w:rsidRPr="009C5B90" w:rsidRDefault="000260B1" w:rsidP="007C64A8">
            <w:pPr>
              <w:pStyle w:val="TAL"/>
              <w:rPr>
                <w:lang w:val="en-US" w:eastAsia="zh-CN"/>
              </w:rPr>
            </w:pPr>
            <w:r w:rsidRPr="009C5B90">
              <w:rPr>
                <w:lang w:val="en-US" w:eastAsia="zh-CN"/>
              </w:rPr>
              <w:t>1..N</w:t>
            </w:r>
          </w:p>
        </w:tc>
        <w:tc>
          <w:tcPr>
            <w:tcW w:w="2577" w:type="pct"/>
            <w:tcBorders>
              <w:top w:val="single" w:sz="4" w:space="0" w:color="auto"/>
              <w:left w:val="single" w:sz="6" w:space="0" w:color="000000"/>
              <w:bottom w:val="single" w:sz="4" w:space="0" w:color="auto"/>
              <w:right w:val="single" w:sz="6" w:space="0" w:color="000000"/>
            </w:tcBorders>
            <w:vAlign w:val="center"/>
            <w:hideMark/>
          </w:tcPr>
          <w:p w14:paraId="3FEA57CA" w14:textId="77777777" w:rsidR="000260B1" w:rsidRPr="009C5B90" w:rsidRDefault="000260B1" w:rsidP="007C64A8">
            <w:pPr>
              <w:pStyle w:val="TAL"/>
              <w:rPr>
                <w:lang w:val="en-US"/>
              </w:rPr>
            </w:pPr>
            <w:r w:rsidRPr="009C5B90">
              <w:rPr>
                <w:lang w:val="en-US" w:eastAsia="zh-CN"/>
              </w:rPr>
              <w:t>If included, this IE shall contain the names of data sets to the retrieved. If not included, all provisioned data sets shall be returned.</w:t>
            </w:r>
          </w:p>
        </w:tc>
      </w:tr>
    </w:tbl>
    <w:p w14:paraId="7CA3D694" w14:textId="77777777" w:rsidR="000260B1" w:rsidRPr="00E20CB6" w:rsidRDefault="000260B1" w:rsidP="000260B1">
      <w:pPr>
        <w:pStyle w:val="NO"/>
        <w:rPr>
          <w:lang w:val="en-US"/>
        </w:rPr>
      </w:pPr>
    </w:p>
    <w:p w14:paraId="346BF483" w14:textId="77777777" w:rsidR="000260B1" w:rsidRPr="00533C32" w:rsidRDefault="000260B1" w:rsidP="000260B1">
      <w:pPr>
        <w:pStyle w:val="NO"/>
      </w:pPr>
      <w:r w:rsidRPr="00E20CB6">
        <w:rPr>
          <w:lang w:val="en-US"/>
        </w:rPr>
        <w:t>NOTE:</w:t>
      </w:r>
      <w:r w:rsidRPr="00E20CB6">
        <w:rPr>
          <w:lang w:val="en-US"/>
        </w:rPr>
        <w:tab/>
        <w:t>To retrieve data sets that are not specific to serving PLMNs (e.g., LCS_PRIVACY, LCS_MO, V2X, PROSE, ODB, EE_PROF, PP_PROF and NIDD_AUTH), an NF service consumer should use UE Subscription Data Retrieve operation (see clause </w:t>
      </w:r>
      <w:r>
        <w:rPr>
          <w:lang w:val="en-US"/>
        </w:rPr>
        <w:t>5.2.47</w:t>
      </w:r>
      <w:r w:rsidRPr="00E20CB6">
        <w:rPr>
          <w:lang w:val="en-US"/>
        </w:rPr>
        <w:t>).</w:t>
      </w:r>
    </w:p>
    <w:p w14:paraId="2C900C19" w14:textId="77777777" w:rsidR="000260B1" w:rsidRPr="00533C32" w:rsidRDefault="000260B1" w:rsidP="000260B1">
      <w:r w:rsidRPr="00533C32">
        <w:t>This method shall support the request data structures specified in table 5.2.26.3.1-2 and the response data structures and response codes specified in table 5.2.26.3.1-3.</w:t>
      </w:r>
    </w:p>
    <w:p w14:paraId="2D2CF200" w14:textId="77777777" w:rsidR="000260B1" w:rsidRPr="00533C32" w:rsidRDefault="000260B1" w:rsidP="000260B1">
      <w:pPr>
        <w:pStyle w:val="TH"/>
        <w:outlineLvl w:val="0"/>
      </w:pPr>
      <w:r w:rsidRPr="00533C32">
        <w:lastRenderedPageBreak/>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0ABD22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4CB87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4CF470"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4A2C4D"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9267FB" w14:textId="77777777" w:rsidR="000260B1" w:rsidRPr="009C5B90" w:rsidRDefault="000260B1" w:rsidP="007C64A8">
            <w:pPr>
              <w:pStyle w:val="TAH"/>
              <w:rPr>
                <w:lang w:val="en-US"/>
              </w:rPr>
            </w:pPr>
            <w:r w:rsidRPr="009C5B90">
              <w:rPr>
                <w:lang w:val="en-US"/>
              </w:rPr>
              <w:t>Description</w:t>
            </w:r>
          </w:p>
        </w:tc>
      </w:tr>
      <w:tr w:rsidR="000260B1" w:rsidRPr="009C5B90" w14:paraId="37DD346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A96D45"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0D1C0C4"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9DCEABB"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25E55F" w14:textId="77777777" w:rsidR="000260B1" w:rsidRPr="009C5B90" w:rsidRDefault="000260B1" w:rsidP="007C64A8">
            <w:pPr>
              <w:pStyle w:val="TAL"/>
              <w:rPr>
                <w:lang w:val="en-US"/>
              </w:rPr>
            </w:pPr>
          </w:p>
        </w:tc>
      </w:tr>
    </w:tbl>
    <w:p w14:paraId="3C2FDA16" w14:textId="77777777" w:rsidR="000260B1" w:rsidRPr="00533C32" w:rsidRDefault="000260B1" w:rsidP="000260B1"/>
    <w:p w14:paraId="12CE5E34" w14:textId="77777777" w:rsidR="000260B1" w:rsidRPr="00533C32" w:rsidRDefault="000260B1" w:rsidP="000260B1">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0260B1" w:rsidRPr="009C5B90" w14:paraId="05AC875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00AD1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EFBECD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B8FBF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A838F6" w14:textId="77777777" w:rsidR="000260B1" w:rsidRPr="009C5B90" w:rsidRDefault="000260B1" w:rsidP="007C64A8">
            <w:pPr>
              <w:pStyle w:val="TAH"/>
              <w:rPr>
                <w:lang w:val="en-US"/>
              </w:rPr>
            </w:pPr>
            <w:r w:rsidRPr="009C5B90">
              <w:rPr>
                <w:lang w:val="en-US"/>
              </w:rPr>
              <w:t>Response</w:t>
            </w:r>
          </w:p>
          <w:p w14:paraId="209DE83F"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E3792C" w14:textId="77777777" w:rsidR="000260B1" w:rsidRPr="009C5B90" w:rsidRDefault="000260B1" w:rsidP="007C64A8">
            <w:pPr>
              <w:pStyle w:val="TAH"/>
              <w:rPr>
                <w:lang w:val="en-US"/>
              </w:rPr>
            </w:pPr>
            <w:r w:rsidRPr="009C5B90">
              <w:rPr>
                <w:lang w:val="en-US"/>
              </w:rPr>
              <w:t>Description</w:t>
            </w:r>
          </w:p>
        </w:tc>
      </w:tr>
      <w:tr w:rsidR="000260B1" w:rsidRPr="009C5B90" w14:paraId="060145E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D10632" w14:textId="77777777" w:rsidR="000260B1" w:rsidRPr="009C5B90" w:rsidRDefault="000260B1" w:rsidP="007C64A8">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5BE79417"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290DB8"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00441A"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4187BD" w14:textId="77777777" w:rsidR="000260B1" w:rsidRPr="009C5B90" w:rsidRDefault="000260B1" w:rsidP="007C64A8">
            <w:pPr>
              <w:pStyle w:val="TAL"/>
              <w:rPr>
                <w:lang w:val="en-US"/>
              </w:rPr>
            </w:pPr>
            <w:r w:rsidRPr="009C5B90">
              <w:rPr>
                <w:lang w:val="en-US"/>
              </w:rPr>
              <w:t>Upon success, a response body containing the requested data sets shall be returned.</w:t>
            </w:r>
          </w:p>
        </w:tc>
      </w:tr>
      <w:tr w:rsidR="000260B1" w:rsidRPr="009C5B90" w14:paraId="1014EB41"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9E2E26A"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D91E213" w14:textId="77777777" w:rsidR="000260B1" w:rsidRPr="00442797" w:rsidRDefault="000260B1" w:rsidP="000260B1"/>
    <w:p w14:paraId="309AB4FE" w14:textId="77777777" w:rsidR="000260B1" w:rsidRPr="00533C32" w:rsidRDefault="000260B1" w:rsidP="000260B1">
      <w:pPr>
        <w:pStyle w:val="Heading3"/>
      </w:pPr>
      <w:bookmarkStart w:id="2164" w:name="_Toc20127098"/>
      <w:bookmarkStart w:id="2165" w:name="_Toc27589074"/>
      <w:bookmarkStart w:id="2166" w:name="_Toc36459875"/>
      <w:bookmarkStart w:id="2167" w:name="_Toc45029459"/>
      <w:bookmarkStart w:id="2168" w:name="_Toc56520735"/>
      <w:bookmarkStart w:id="2169" w:name="_Toc90587002"/>
      <w:bookmarkStart w:id="2170" w:name="_Toc106616545"/>
      <w:bookmarkStart w:id="2171" w:name="_Toc122101241"/>
      <w:bookmarkStart w:id="2172" w:name="_Toc161910804"/>
      <w:r w:rsidRPr="00533C32">
        <w:t>5.2.27</w:t>
      </w:r>
      <w:r w:rsidRPr="00533C32">
        <w:tab/>
        <w:t>Resource: OperatorDeterminedBarringData</w:t>
      </w:r>
      <w:bookmarkEnd w:id="2164"/>
      <w:bookmarkEnd w:id="2165"/>
      <w:bookmarkEnd w:id="2166"/>
      <w:bookmarkEnd w:id="2167"/>
      <w:bookmarkEnd w:id="2168"/>
      <w:bookmarkEnd w:id="2169"/>
      <w:bookmarkEnd w:id="2170"/>
      <w:bookmarkEnd w:id="2171"/>
      <w:bookmarkEnd w:id="2172"/>
    </w:p>
    <w:p w14:paraId="3A1E2FB1" w14:textId="77777777" w:rsidR="000260B1" w:rsidRPr="00533C32" w:rsidRDefault="000260B1" w:rsidP="000260B1">
      <w:pPr>
        <w:pStyle w:val="Heading4"/>
      </w:pPr>
      <w:bookmarkStart w:id="2173" w:name="_Toc20127099"/>
      <w:bookmarkStart w:id="2174" w:name="_Toc27589075"/>
      <w:bookmarkStart w:id="2175" w:name="_Toc36459876"/>
      <w:bookmarkStart w:id="2176" w:name="_Toc45029460"/>
      <w:bookmarkStart w:id="2177" w:name="_Toc56520736"/>
      <w:bookmarkStart w:id="2178" w:name="_Toc90587003"/>
      <w:bookmarkStart w:id="2179" w:name="_Toc106616546"/>
      <w:bookmarkStart w:id="2180" w:name="_Toc122101242"/>
      <w:bookmarkStart w:id="2181" w:name="_Toc161910805"/>
      <w:r w:rsidRPr="00442797">
        <w:t>5.2.27.1</w:t>
      </w:r>
      <w:r w:rsidRPr="00442797">
        <w:tab/>
        <w:t>Description</w:t>
      </w:r>
      <w:bookmarkEnd w:id="2173"/>
      <w:bookmarkEnd w:id="2174"/>
      <w:bookmarkEnd w:id="2175"/>
      <w:bookmarkEnd w:id="2176"/>
      <w:bookmarkEnd w:id="2177"/>
      <w:bookmarkEnd w:id="2178"/>
      <w:bookmarkEnd w:id="2179"/>
      <w:bookmarkEnd w:id="2180"/>
      <w:bookmarkEnd w:id="2181"/>
    </w:p>
    <w:p w14:paraId="331874B7" w14:textId="77777777" w:rsidR="000260B1" w:rsidRPr="00533C32" w:rsidRDefault="000260B1" w:rsidP="000260B1">
      <w:pPr>
        <w:rPr>
          <w:lang w:eastAsia="zh-CN"/>
        </w:rPr>
      </w:pPr>
      <w:r w:rsidRPr="00533C32">
        <w:t>This resource represents the subscribed OperatorDeterminedBarringData for a SUPI. It is queried by the UDM during registration.</w:t>
      </w:r>
    </w:p>
    <w:p w14:paraId="4C425B09"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8AB37D8" w14:textId="77777777" w:rsidR="000260B1" w:rsidRPr="00533C32" w:rsidRDefault="000260B1" w:rsidP="000260B1">
      <w:pPr>
        <w:pStyle w:val="Heading4"/>
      </w:pPr>
      <w:bookmarkStart w:id="2182" w:name="_Toc20127100"/>
      <w:bookmarkStart w:id="2183" w:name="_Toc27589076"/>
      <w:bookmarkStart w:id="2184" w:name="_Toc36459877"/>
      <w:bookmarkStart w:id="2185" w:name="_Toc45029461"/>
      <w:bookmarkStart w:id="2186" w:name="_Toc56520737"/>
      <w:bookmarkStart w:id="2187" w:name="_Toc90587004"/>
      <w:bookmarkStart w:id="2188" w:name="_Toc106616547"/>
      <w:bookmarkStart w:id="2189" w:name="_Toc122101243"/>
      <w:bookmarkStart w:id="2190" w:name="_Toc161910806"/>
      <w:r w:rsidRPr="00533C32">
        <w:t>5.2.27.2</w:t>
      </w:r>
      <w:r w:rsidRPr="00533C32">
        <w:tab/>
        <w:t>Resource Definition</w:t>
      </w:r>
      <w:bookmarkEnd w:id="2182"/>
      <w:bookmarkEnd w:id="2183"/>
      <w:bookmarkEnd w:id="2184"/>
      <w:bookmarkEnd w:id="2185"/>
      <w:bookmarkEnd w:id="2186"/>
      <w:bookmarkEnd w:id="2187"/>
      <w:bookmarkEnd w:id="2188"/>
      <w:bookmarkEnd w:id="2189"/>
      <w:bookmarkEnd w:id="2190"/>
    </w:p>
    <w:p w14:paraId="4B8A2F90" w14:textId="77777777" w:rsidR="000260B1" w:rsidRPr="00533C32" w:rsidRDefault="000260B1" w:rsidP="000260B1">
      <w:r w:rsidRPr="00533C32">
        <w:t>Resource URI: {apiRoot}/nudr-dr/&lt;apiVersion&gt;/subscription-data/{</w:t>
      </w:r>
      <w:r w:rsidRPr="00533C32">
        <w:rPr>
          <w:lang w:eastAsia="zh-CN"/>
        </w:rPr>
        <w:t>ueId</w:t>
      </w:r>
      <w:r w:rsidRPr="00533C32">
        <w:t>}/operator-determined-barring-data</w:t>
      </w:r>
    </w:p>
    <w:p w14:paraId="0F4F75D7" w14:textId="77777777" w:rsidR="000260B1" w:rsidRPr="00533C32" w:rsidRDefault="000260B1" w:rsidP="000260B1">
      <w:pPr>
        <w:rPr>
          <w:rFonts w:ascii="Arial" w:hAnsi="Arial" w:cs="Arial"/>
        </w:rPr>
      </w:pPr>
      <w:bookmarkStart w:id="2191" w:name="_MCCTEMPBM_CRPT22160152___7"/>
      <w:r w:rsidRPr="00533C32">
        <w:t>This resource shall support the resource URI variables defined in table 5.2.27.2-1</w:t>
      </w:r>
      <w:r w:rsidRPr="00533C32">
        <w:rPr>
          <w:rFonts w:ascii="Arial" w:hAnsi="Arial" w:cs="Arial"/>
        </w:rPr>
        <w:t>.</w:t>
      </w:r>
    </w:p>
    <w:bookmarkEnd w:id="2191"/>
    <w:p w14:paraId="76687A5D" w14:textId="77777777" w:rsidR="000260B1" w:rsidRPr="00533C32" w:rsidRDefault="000260B1" w:rsidP="000260B1">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14BA279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2B4A0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C2EAE6" w14:textId="77777777" w:rsidR="000260B1" w:rsidRPr="009C5B90" w:rsidRDefault="000260B1" w:rsidP="007C64A8">
            <w:pPr>
              <w:pStyle w:val="TAH"/>
              <w:rPr>
                <w:lang w:val="en-US"/>
              </w:rPr>
            </w:pPr>
            <w:r w:rsidRPr="009C5B90">
              <w:rPr>
                <w:lang w:val="en-US"/>
              </w:rPr>
              <w:t>Definition</w:t>
            </w:r>
          </w:p>
        </w:tc>
      </w:tr>
      <w:tr w:rsidR="000260B1" w:rsidRPr="009C5B90" w14:paraId="3DD37DF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8C8705"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249E23"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22D522D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93E04A"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10713E" w14:textId="225D1FF9"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65A5E78B" w14:textId="77777777" w:rsidR="000260B1" w:rsidRPr="00533C32" w:rsidRDefault="000260B1" w:rsidP="000260B1"/>
    <w:p w14:paraId="28B0B91B" w14:textId="77777777" w:rsidR="000260B1" w:rsidRPr="00533C32" w:rsidRDefault="000260B1" w:rsidP="000260B1">
      <w:pPr>
        <w:pStyle w:val="Heading4"/>
      </w:pPr>
      <w:bookmarkStart w:id="2192" w:name="_Toc20127101"/>
      <w:bookmarkStart w:id="2193" w:name="_Toc27589077"/>
      <w:bookmarkStart w:id="2194" w:name="_Toc36459878"/>
      <w:bookmarkStart w:id="2195" w:name="_Toc45029462"/>
      <w:bookmarkStart w:id="2196" w:name="_Toc56520738"/>
      <w:bookmarkStart w:id="2197" w:name="_Toc90587005"/>
      <w:bookmarkStart w:id="2198" w:name="_Toc106616548"/>
      <w:bookmarkStart w:id="2199" w:name="_Toc122101244"/>
      <w:bookmarkStart w:id="2200" w:name="_Toc161910807"/>
      <w:r w:rsidRPr="00533C32">
        <w:t>5.2.27.3</w:t>
      </w:r>
      <w:r w:rsidRPr="00533C32">
        <w:tab/>
        <w:t>Resource Standard Methods</w:t>
      </w:r>
      <w:bookmarkEnd w:id="2192"/>
      <w:bookmarkEnd w:id="2193"/>
      <w:bookmarkEnd w:id="2194"/>
      <w:bookmarkEnd w:id="2195"/>
      <w:bookmarkEnd w:id="2196"/>
      <w:bookmarkEnd w:id="2197"/>
      <w:bookmarkEnd w:id="2198"/>
      <w:bookmarkEnd w:id="2199"/>
      <w:bookmarkEnd w:id="2200"/>
    </w:p>
    <w:p w14:paraId="1EBA1315" w14:textId="77777777" w:rsidR="000260B1" w:rsidRPr="00533C32" w:rsidRDefault="000260B1" w:rsidP="000260B1">
      <w:pPr>
        <w:pStyle w:val="Heading5"/>
      </w:pPr>
      <w:bookmarkStart w:id="2201" w:name="_Toc20127102"/>
      <w:bookmarkStart w:id="2202" w:name="_Toc27589078"/>
      <w:bookmarkStart w:id="2203" w:name="_Toc36459879"/>
      <w:bookmarkStart w:id="2204" w:name="_Toc45029463"/>
      <w:bookmarkStart w:id="2205" w:name="_Toc56520739"/>
      <w:bookmarkStart w:id="2206" w:name="_Toc90587006"/>
      <w:bookmarkStart w:id="2207" w:name="_Toc106616549"/>
      <w:bookmarkStart w:id="2208" w:name="_Toc122101245"/>
      <w:bookmarkStart w:id="2209" w:name="_Toc161910808"/>
      <w:r w:rsidRPr="00533C32">
        <w:t>5.2.27.3.1</w:t>
      </w:r>
      <w:r w:rsidRPr="00533C32">
        <w:tab/>
        <w:t>GET</w:t>
      </w:r>
      <w:bookmarkEnd w:id="2201"/>
      <w:bookmarkEnd w:id="2202"/>
      <w:bookmarkEnd w:id="2203"/>
      <w:bookmarkEnd w:id="2204"/>
      <w:bookmarkEnd w:id="2205"/>
      <w:bookmarkEnd w:id="2206"/>
      <w:bookmarkEnd w:id="2207"/>
      <w:bookmarkEnd w:id="2208"/>
      <w:bookmarkEnd w:id="2209"/>
    </w:p>
    <w:p w14:paraId="637AD109" w14:textId="77777777" w:rsidR="000260B1" w:rsidRPr="00533C32" w:rsidRDefault="000260B1" w:rsidP="000260B1">
      <w:r w:rsidRPr="00533C32">
        <w:t>This method shall support the URI query parameters specified in table 5.2.27.3.1-1.</w:t>
      </w:r>
    </w:p>
    <w:p w14:paraId="79B24040" w14:textId="77777777" w:rsidR="000260B1" w:rsidRPr="00533C32" w:rsidRDefault="000260B1" w:rsidP="000260B1">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F41C49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57CC5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47E20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DB70302"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FB1CBF"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8AADFF" w14:textId="77777777" w:rsidR="000260B1" w:rsidRPr="009C5B90" w:rsidRDefault="000260B1" w:rsidP="007C64A8">
            <w:pPr>
              <w:pStyle w:val="TAH"/>
              <w:rPr>
                <w:lang w:val="en-US"/>
              </w:rPr>
            </w:pPr>
            <w:r w:rsidRPr="009C5B90">
              <w:rPr>
                <w:lang w:val="en-US"/>
              </w:rPr>
              <w:t>Description</w:t>
            </w:r>
          </w:p>
        </w:tc>
      </w:tr>
      <w:tr w:rsidR="000260B1" w:rsidRPr="009C5B90" w14:paraId="2F79890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207E9E" w14:textId="77777777" w:rsidR="000260B1" w:rsidRPr="009C5B90" w:rsidRDefault="000260B1" w:rsidP="007C64A8">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EA66D75"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1C1F738"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3617C1"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3A1D0E" w14:textId="77777777" w:rsidR="000260B1" w:rsidRPr="009C5B90" w:rsidRDefault="000260B1" w:rsidP="007C64A8">
            <w:pPr>
              <w:pStyle w:val="TAL"/>
              <w:rPr>
                <w:lang w:val="en-US"/>
              </w:rPr>
            </w:pPr>
          </w:p>
        </w:tc>
      </w:tr>
    </w:tbl>
    <w:p w14:paraId="648B0E49" w14:textId="77777777" w:rsidR="000260B1" w:rsidRPr="00533C32" w:rsidRDefault="000260B1" w:rsidP="000260B1"/>
    <w:p w14:paraId="45AFF590" w14:textId="77777777" w:rsidR="000260B1" w:rsidRPr="00533C32" w:rsidRDefault="000260B1" w:rsidP="000260B1">
      <w:r w:rsidRPr="00533C32">
        <w:t>This method shall support the request data structures specified in table 5.2.27.3.1-2 and the response data structures and response codes specified in table 5.2.27.3.1-3.</w:t>
      </w:r>
    </w:p>
    <w:p w14:paraId="0A6C7680" w14:textId="77777777" w:rsidR="000260B1" w:rsidRPr="00533C32" w:rsidRDefault="000260B1" w:rsidP="000260B1">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E5066C7"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0AB02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1526C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7D934E"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8910A4" w14:textId="77777777" w:rsidR="000260B1" w:rsidRPr="009C5B90" w:rsidRDefault="000260B1" w:rsidP="007C64A8">
            <w:pPr>
              <w:pStyle w:val="TAH"/>
              <w:rPr>
                <w:lang w:val="en-US"/>
              </w:rPr>
            </w:pPr>
            <w:r w:rsidRPr="009C5B90">
              <w:rPr>
                <w:lang w:val="en-US"/>
              </w:rPr>
              <w:t>Description</w:t>
            </w:r>
          </w:p>
        </w:tc>
      </w:tr>
      <w:tr w:rsidR="000260B1" w:rsidRPr="009C5B90" w14:paraId="079A80C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83BC3B"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1D8F86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BBE608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8933F2" w14:textId="77777777" w:rsidR="000260B1" w:rsidRPr="009C5B90" w:rsidRDefault="000260B1" w:rsidP="007C64A8">
            <w:pPr>
              <w:pStyle w:val="TAL"/>
              <w:rPr>
                <w:lang w:val="en-US"/>
              </w:rPr>
            </w:pPr>
          </w:p>
        </w:tc>
      </w:tr>
    </w:tbl>
    <w:p w14:paraId="4D4B8FDD" w14:textId="77777777" w:rsidR="000260B1" w:rsidRPr="00533C32" w:rsidRDefault="000260B1" w:rsidP="000260B1"/>
    <w:p w14:paraId="66DAE564" w14:textId="77777777" w:rsidR="000260B1" w:rsidRPr="00533C32" w:rsidRDefault="000260B1" w:rsidP="000260B1">
      <w:pPr>
        <w:pStyle w:val="TH"/>
        <w:outlineLvl w:val="0"/>
      </w:pPr>
      <w:r w:rsidRPr="00533C32">
        <w:lastRenderedPageBreak/>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E7061D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9F163A"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24944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5A10B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40D011" w14:textId="77777777" w:rsidR="000260B1" w:rsidRPr="009C5B90" w:rsidRDefault="000260B1" w:rsidP="007C64A8">
            <w:pPr>
              <w:pStyle w:val="TAH"/>
              <w:rPr>
                <w:lang w:val="en-US"/>
              </w:rPr>
            </w:pPr>
            <w:r w:rsidRPr="009C5B90">
              <w:rPr>
                <w:lang w:val="en-US"/>
              </w:rPr>
              <w:t>Response</w:t>
            </w:r>
          </w:p>
          <w:p w14:paraId="197AF8D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AA0437" w14:textId="77777777" w:rsidR="000260B1" w:rsidRPr="009C5B90" w:rsidRDefault="000260B1" w:rsidP="007C64A8">
            <w:pPr>
              <w:pStyle w:val="TAH"/>
              <w:rPr>
                <w:lang w:val="en-US"/>
              </w:rPr>
            </w:pPr>
            <w:r w:rsidRPr="009C5B90">
              <w:rPr>
                <w:lang w:val="en-US"/>
              </w:rPr>
              <w:t>Description</w:t>
            </w:r>
          </w:p>
        </w:tc>
      </w:tr>
      <w:tr w:rsidR="000260B1" w:rsidRPr="009C5B90" w14:paraId="5520F942"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671162" w14:textId="77777777" w:rsidR="000260B1" w:rsidRPr="009C5B90" w:rsidRDefault="000260B1" w:rsidP="007C64A8">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512BBFD"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AC29527"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E0D481"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D4542D0" w14:textId="77777777" w:rsidR="000260B1" w:rsidRPr="009C5B90" w:rsidRDefault="000260B1" w:rsidP="007C64A8">
            <w:pPr>
              <w:pStyle w:val="TAL"/>
              <w:rPr>
                <w:lang w:val="en-US"/>
              </w:rPr>
            </w:pPr>
            <w:r w:rsidRPr="009C5B90">
              <w:rPr>
                <w:lang w:val="en-US"/>
              </w:rPr>
              <w:t>Upon success, a response body containing the Operator Determined Barring Data shall be returned.</w:t>
            </w:r>
          </w:p>
        </w:tc>
      </w:tr>
      <w:tr w:rsidR="000260B1" w:rsidRPr="009C5B90" w14:paraId="479734B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D072EB1" w14:textId="77777777" w:rsidR="000260B1" w:rsidRPr="009C5B90" w:rsidRDefault="000260B1" w:rsidP="007C64A8">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ECE0010" w14:textId="77777777" w:rsidR="000260B1" w:rsidRPr="00442797" w:rsidRDefault="000260B1" w:rsidP="000260B1"/>
    <w:p w14:paraId="0FE52667" w14:textId="77777777" w:rsidR="000260B1" w:rsidRPr="00533C32" w:rsidRDefault="000260B1" w:rsidP="000260B1">
      <w:pPr>
        <w:pStyle w:val="Heading3"/>
      </w:pPr>
      <w:bookmarkStart w:id="2210" w:name="_Toc20127103"/>
      <w:bookmarkStart w:id="2211" w:name="_Toc27589079"/>
      <w:bookmarkStart w:id="2212" w:name="_Toc36459880"/>
      <w:bookmarkStart w:id="2213" w:name="_Toc45029464"/>
      <w:bookmarkStart w:id="2214" w:name="_Toc56520740"/>
      <w:bookmarkStart w:id="2215" w:name="_Toc90587007"/>
      <w:bookmarkStart w:id="2216" w:name="_Toc106616550"/>
      <w:bookmarkStart w:id="2217" w:name="_Toc122101246"/>
      <w:bookmarkStart w:id="2218" w:name="_Toc161910809"/>
      <w:r w:rsidRPr="00442797">
        <w:t>5.2.28</w:t>
      </w:r>
      <w:r w:rsidRPr="00442797">
        <w:tab/>
        <w:t>Resource: EeProfileData</w:t>
      </w:r>
      <w:bookmarkEnd w:id="2210"/>
      <w:bookmarkEnd w:id="2211"/>
      <w:bookmarkEnd w:id="2212"/>
      <w:bookmarkEnd w:id="2213"/>
      <w:bookmarkEnd w:id="2214"/>
      <w:bookmarkEnd w:id="2215"/>
      <w:bookmarkEnd w:id="2216"/>
      <w:bookmarkEnd w:id="2217"/>
      <w:bookmarkEnd w:id="2218"/>
    </w:p>
    <w:p w14:paraId="64FF06EC" w14:textId="77777777" w:rsidR="000260B1" w:rsidRPr="00533C32" w:rsidRDefault="000260B1" w:rsidP="000260B1">
      <w:pPr>
        <w:pStyle w:val="Heading4"/>
      </w:pPr>
      <w:bookmarkStart w:id="2219" w:name="_Toc20127104"/>
      <w:bookmarkStart w:id="2220" w:name="_Toc27589080"/>
      <w:bookmarkStart w:id="2221" w:name="_Toc36459881"/>
      <w:bookmarkStart w:id="2222" w:name="_Toc45029465"/>
      <w:bookmarkStart w:id="2223" w:name="_Toc56520741"/>
      <w:bookmarkStart w:id="2224" w:name="_Toc90587008"/>
      <w:bookmarkStart w:id="2225" w:name="_Toc106616551"/>
      <w:bookmarkStart w:id="2226" w:name="_Toc122101247"/>
      <w:bookmarkStart w:id="2227" w:name="_Toc161910810"/>
      <w:r w:rsidRPr="00533C32">
        <w:t>5.2.28.1</w:t>
      </w:r>
      <w:r w:rsidRPr="00533C32">
        <w:tab/>
        <w:t>Description</w:t>
      </w:r>
      <w:bookmarkEnd w:id="2219"/>
      <w:bookmarkEnd w:id="2220"/>
      <w:bookmarkEnd w:id="2221"/>
      <w:bookmarkEnd w:id="2222"/>
      <w:bookmarkEnd w:id="2223"/>
      <w:bookmarkEnd w:id="2224"/>
      <w:bookmarkEnd w:id="2225"/>
      <w:bookmarkEnd w:id="2226"/>
      <w:bookmarkEnd w:id="2227"/>
    </w:p>
    <w:p w14:paraId="26B96CD8" w14:textId="77777777" w:rsidR="000260B1" w:rsidRPr="00533C32" w:rsidRDefault="000260B1" w:rsidP="000260B1">
      <w:r w:rsidRPr="00533C32">
        <w:t>This resource represents a list of the Event Exposure Profile Data. It is queried by the UDM by either GPSI or SUPI.</w:t>
      </w:r>
    </w:p>
    <w:p w14:paraId="32915D88" w14:textId="77777777" w:rsidR="000260B1" w:rsidRPr="00533C32" w:rsidRDefault="000260B1" w:rsidP="000260B1">
      <w:pPr>
        <w:pStyle w:val="Heading4"/>
      </w:pPr>
      <w:bookmarkStart w:id="2228" w:name="_Toc20127105"/>
      <w:bookmarkStart w:id="2229" w:name="_Toc27589081"/>
      <w:bookmarkStart w:id="2230" w:name="_Toc36459882"/>
      <w:bookmarkStart w:id="2231" w:name="_Toc45029466"/>
      <w:bookmarkStart w:id="2232" w:name="_Toc56520742"/>
      <w:bookmarkStart w:id="2233" w:name="_Toc90587009"/>
      <w:bookmarkStart w:id="2234" w:name="_Toc106616552"/>
      <w:bookmarkStart w:id="2235" w:name="_Toc122101248"/>
      <w:bookmarkStart w:id="2236" w:name="_Toc161910811"/>
      <w:r w:rsidRPr="00533C32">
        <w:t>5.2.28.2</w:t>
      </w:r>
      <w:r w:rsidRPr="00533C32">
        <w:tab/>
        <w:t>Resource Definition</w:t>
      </w:r>
      <w:bookmarkEnd w:id="2228"/>
      <w:bookmarkEnd w:id="2229"/>
      <w:bookmarkEnd w:id="2230"/>
      <w:bookmarkEnd w:id="2231"/>
      <w:bookmarkEnd w:id="2232"/>
      <w:bookmarkEnd w:id="2233"/>
      <w:bookmarkEnd w:id="2234"/>
      <w:bookmarkEnd w:id="2235"/>
      <w:bookmarkEnd w:id="2236"/>
    </w:p>
    <w:p w14:paraId="0DBDF3B1" w14:textId="77777777" w:rsidR="000260B1" w:rsidRPr="00533C32" w:rsidRDefault="000260B1" w:rsidP="000260B1">
      <w:r w:rsidRPr="00442797">
        <w:t>Resource URI: {apiRoot}/nudr-dr/&lt;apiVersion&gt;/subscription-data/{ueId}/ee-profile-data</w:t>
      </w:r>
    </w:p>
    <w:p w14:paraId="4B3A7324" w14:textId="77777777" w:rsidR="000260B1" w:rsidRPr="00533C32" w:rsidRDefault="000260B1" w:rsidP="000260B1">
      <w:pPr>
        <w:rPr>
          <w:rFonts w:ascii="Arial" w:hAnsi="Arial" w:cs="Arial"/>
        </w:rPr>
      </w:pPr>
      <w:bookmarkStart w:id="2237" w:name="_MCCTEMPBM_CRPT22160156___7"/>
      <w:r w:rsidRPr="00533C32">
        <w:t>This resource shall support the resource URI variables defined in table 5.2.28.2-1</w:t>
      </w:r>
      <w:r w:rsidRPr="00533C32">
        <w:rPr>
          <w:rFonts w:ascii="Arial" w:hAnsi="Arial" w:cs="Arial"/>
        </w:rPr>
        <w:t>.</w:t>
      </w:r>
    </w:p>
    <w:bookmarkEnd w:id="2237"/>
    <w:p w14:paraId="1C5FFB81" w14:textId="77777777" w:rsidR="000260B1" w:rsidRPr="00533C32" w:rsidRDefault="000260B1" w:rsidP="000260B1">
      <w:pPr>
        <w:pStyle w:val="TH"/>
        <w:outlineLvl w:val="0"/>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2EE650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9404C05"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B13296" w14:textId="77777777" w:rsidR="000260B1" w:rsidRPr="009C5B90" w:rsidRDefault="000260B1" w:rsidP="007C64A8">
            <w:pPr>
              <w:pStyle w:val="TAH"/>
              <w:rPr>
                <w:lang w:val="en-US"/>
              </w:rPr>
            </w:pPr>
            <w:r w:rsidRPr="009C5B90">
              <w:rPr>
                <w:lang w:val="en-US"/>
              </w:rPr>
              <w:t>Definition</w:t>
            </w:r>
          </w:p>
        </w:tc>
      </w:tr>
      <w:tr w:rsidR="000260B1" w:rsidRPr="009C5B90" w14:paraId="78D54DB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A5C044"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CDAF93"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6.1.1</w:t>
            </w:r>
          </w:p>
        </w:tc>
      </w:tr>
      <w:tr w:rsidR="000260B1" w:rsidRPr="009C5B90" w14:paraId="0D09E89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13C2AC"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1FFBC0" w14:textId="05965018"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502CBBA7" w14:textId="77777777" w:rsidR="000260B1" w:rsidRPr="00533C32" w:rsidRDefault="000260B1" w:rsidP="000260B1"/>
    <w:p w14:paraId="5F27C47E" w14:textId="77777777" w:rsidR="000260B1" w:rsidRPr="00533C32" w:rsidRDefault="000260B1" w:rsidP="000260B1">
      <w:pPr>
        <w:pStyle w:val="Heading4"/>
      </w:pPr>
      <w:bookmarkStart w:id="2238" w:name="_Toc20127106"/>
      <w:bookmarkStart w:id="2239" w:name="_Toc27589082"/>
      <w:bookmarkStart w:id="2240" w:name="_Toc36459883"/>
      <w:bookmarkStart w:id="2241" w:name="_Toc45029467"/>
      <w:bookmarkStart w:id="2242" w:name="_Toc56520743"/>
      <w:bookmarkStart w:id="2243" w:name="_Toc90587010"/>
      <w:bookmarkStart w:id="2244" w:name="_Toc106616553"/>
      <w:bookmarkStart w:id="2245" w:name="_Toc122101249"/>
      <w:bookmarkStart w:id="2246" w:name="_Toc161910812"/>
      <w:r w:rsidRPr="00533C32">
        <w:t>5.2.28.3</w:t>
      </w:r>
      <w:r w:rsidRPr="00533C32">
        <w:tab/>
        <w:t>Resource Standard Methods</w:t>
      </w:r>
      <w:bookmarkEnd w:id="2238"/>
      <w:bookmarkEnd w:id="2239"/>
      <w:bookmarkEnd w:id="2240"/>
      <w:bookmarkEnd w:id="2241"/>
      <w:bookmarkEnd w:id="2242"/>
      <w:bookmarkEnd w:id="2243"/>
      <w:bookmarkEnd w:id="2244"/>
      <w:bookmarkEnd w:id="2245"/>
      <w:bookmarkEnd w:id="2246"/>
    </w:p>
    <w:p w14:paraId="13A9F2EA" w14:textId="77777777" w:rsidR="000260B1" w:rsidRPr="00533C32" w:rsidRDefault="000260B1" w:rsidP="000260B1">
      <w:pPr>
        <w:pStyle w:val="Heading5"/>
      </w:pPr>
      <w:bookmarkStart w:id="2247" w:name="_Toc20127107"/>
      <w:bookmarkStart w:id="2248" w:name="_Toc27589083"/>
      <w:bookmarkStart w:id="2249" w:name="_Toc36459884"/>
      <w:bookmarkStart w:id="2250" w:name="_Toc45029468"/>
      <w:bookmarkStart w:id="2251" w:name="_Toc56520744"/>
      <w:bookmarkStart w:id="2252" w:name="_Toc90587011"/>
      <w:bookmarkStart w:id="2253" w:name="_Toc106616554"/>
      <w:bookmarkStart w:id="2254" w:name="_Toc122101250"/>
      <w:bookmarkStart w:id="2255" w:name="_Toc161910813"/>
      <w:r w:rsidRPr="00533C32">
        <w:t>5.2.28.3.1</w:t>
      </w:r>
      <w:r w:rsidRPr="00533C32">
        <w:tab/>
        <w:t>GET</w:t>
      </w:r>
      <w:bookmarkEnd w:id="2247"/>
      <w:bookmarkEnd w:id="2248"/>
      <w:bookmarkEnd w:id="2249"/>
      <w:bookmarkEnd w:id="2250"/>
      <w:bookmarkEnd w:id="2251"/>
      <w:bookmarkEnd w:id="2252"/>
      <w:bookmarkEnd w:id="2253"/>
      <w:bookmarkEnd w:id="2254"/>
      <w:bookmarkEnd w:id="2255"/>
    </w:p>
    <w:p w14:paraId="79D8A603" w14:textId="77777777" w:rsidR="000260B1" w:rsidRPr="00533C32" w:rsidRDefault="000260B1" w:rsidP="000260B1">
      <w:r w:rsidRPr="00533C32">
        <w:t>This method shall support the URI query parameters specified in table 5.2.28.3.1-1.</w:t>
      </w:r>
    </w:p>
    <w:p w14:paraId="0765CB56" w14:textId="77777777" w:rsidR="000260B1" w:rsidRPr="00533C32" w:rsidRDefault="000260B1" w:rsidP="000260B1">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770F6FF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365AA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40FCF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35FF20"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895593"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A4D86C" w14:textId="77777777" w:rsidR="000260B1" w:rsidRPr="009C5B90" w:rsidRDefault="000260B1" w:rsidP="007C64A8">
            <w:pPr>
              <w:pStyle w:val="TAH"/>
              <w:rPr>
                <w:lang w:val="en-US"/>
              </w:rPr>
            </w:pPr>
            <w:r w:rsidRPr="009C5B90">
              <w:rPr>
                <w:lang w:val="en-US"/>
              </w:rPr>
              <w:t>Description</w:t>
            </w:r>
          </w:p>
        </w:tc>
      </w:tr>
      <w:tr w:rsidR="000260B1" w:rsidRPr="009C5B90" w14:paraId="06DB9EA0"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482510" w14:textId="77777777" w:rsidR="000260B1" w:rsidRPr="009C5B90" w:rsidRDefault="000260B1" w:rsidP="007C64A8">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8C29CDF"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D08EA7C" w14:textId="77777777" w:rsidR="000260B1" w:rsidRPr="009C5B90" w:rsidRDefault="000260B1" w:rsidP="007C64A8">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7A1857DB" w14:textId="77777777" w:rsidR="000260B1" w:rsidRPr="009C5B90" w:rsidRDefault="000260B1" w:rsidP="007C64A8">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12EF7156"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49607AB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612450" w14:textId="77777777" w:rsidR="000260B1" w:rsidRPr="009C5B90" w:rsidRDefault="000260B1" w:rsidP="007C64A8">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3BACFC7"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C1E068"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8CACAD3" w14:textId="77777777" w:rsidR="000260B1" w:rsidRPr="009C5B90" w:rsidRDefault="000260B1" w:rsidP="007C64A8">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46D3E0B6" w14:textId="29B29C06"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155074BB" w14:textId="77777777" w:rsidR="000260B1" w:rsidRPr="00533C32" w:rsidRDefault="000260B1" w:rsidP="000260B1"/>
    <w:p w14:paraId="4A9AF0E4" w14:textId="77777777" w:rsidR="000260B1" w:rsidRPr="00533C32" w:rsidRDefault="000260B1" w:rsidP="000260B1">
      <w:r w:rsidRPr="00533C32">
        <w:t>This method shall support the request data structures specified in table 5.2.28.3.1-2 and the response data structures and response codes specified in table 5.2.28.3.1-3.</w:t>
      </w:r>
    </w:p>
    <w:p w14:paraId="35183531" w14:textId="77777777" w:rsidR="000260B1" w:rsidRPr="00533C32" w:rsidRDefault="000260B1" w:rsidP="000260B1">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D781FA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BD74E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3A0B60"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D30C5C"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8DFEE3" w14:textId="77777777" w:rsidR="000260B1" w:rsidRPr="009C5B90" w:rsidRDefault="000260B1" w:rsidP="007C64A8">
            <w:pPr>
              <w:pStyle w:val="TAH"/>
              <w:rPr>
                <w:lang w:val="en-US"/>
              </w:rPr>
            </w:pPr>
            <w:r w:rsidRPr="009C5B90">
              <w:rPr>
                <w:lang w:val="en-US"/>
              </w:rPr>
              <w:t>Description</w:t>
            </w:r>
          </w:p>
        </w:tc>
      </w:tr>
      <w:tr w:rsidR="000260B1" w:rsidRPr="009C5B90" w14:paraId="328464D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4635E08"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31AFEE4"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B1748D"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BD12BA6" w14:textId="77777777" w:rsidR="000260B1" w:rsidRPr="009C5B90" w:rsidRDefault="000260B1" w:rsidP="007C64A8">
            <w:pPr>
              <w:pStyle w:val="TAL"/>
              <w:rPr>
                <w:lang w:val="en-US"/>
              </w:rPr>
            </w:pPr>
          </w:p>
        </w:tc>
      </w:tr>
    </w:tbl>
    <w:p w14:paraId="1C1D1DF1" w14:textId="77777777" w:rsidR="000260B1" w:rsidRPr="00533C32" w:rsidRDefault="000260B1" w:rsidP="000260B1"/>
    <w:p w14:paraId="241262DF" w14:textId="77777777" w:rsidR="000260B1" w:rsidRPr="00533C32" w:rsidRDefault="000260B1" w:rsidP="000260B1">
      <w:pPr>
        <w:pStyle w:val="TH"/>
        <w:outlineLvl w:val="0"/>
      </w:pPr>
      <w:r w:rsidRPr="00533C32">
        <w:lastRenderedPageBreak/>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823F8E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67C0F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62367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DD06DB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0EC4D2" w14:textId="77777777" w:rsidR="000260B1" w:rsidRPr="009C5B90" w:rsidRDefault="000260B1" w:rsidP="007C64A8">
            <w:pPr>
              <w:pStyle w:val="TAH"/>
              <w:rPr>
                <w:lang w:val="en-US"/>
              </w:rPr>
            </w:pPr>
            <w:r w:rsidRPr="009C5B90">
              <w:rPr>
                <w:lang w:val="en-US"/>
              </w:rPr>
              <w:t>Response</w:t>
            </w:r>
          </w:p>
          <w:p w14:paraId="01A1B27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49252D" w14:textId="77777777" w:rsidR="000260B1" w:rsidRPr="009C5B90" w:rsidRDefault="000260B1" w:rsidP="007C64A8">
            <w:pPr>
              <w:pStyle w:val="TAH"/>
              <w:rPr>
                <w:lang w:val="en-US"/>
              </w:rPr>
            </w:pPr>
            <w:r w:rsidRPr="009C5B90">
              <w:rPr>
                <w:lang w:val="en-US"/>
              </w:rPr>
              <w:t>Description</w:t>
            </w:r>
          </w:p>
        </w:tc>
      </w:tr>
      <w:tr w:rsidR="000260B1" w:rsidRPr="009C5B90" w14:paraId="27D3027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118FAD" w14:textId="77777777" w:rsidR="000260B1" w:rsidRPr="009C5B90" w:rsidRDefault="000260B1" w:rsidP="007C64A8">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7C1AD70"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C276BB8"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F5C3701"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FB6EDF0" w14:textId="77777777" w:rsidR="000260B1" w:rsidRPr="009C5B90" w:rsidRDefault="000260B1" w:rsidP="007C64A8">
            <w:pPr>
              <w:pStyle w:val="TAL"/>
              <w:rPr>
                <w:lang w:val="en-US"/>
              </w:rPr>
            </w:pPr>
            <w:r w:rsidRPr="009C5B90">
              <w:rPr>
                <w:lang w:val="en-US"/>
              </w:rPr>
              <w:t>Upon success, a response body containing the Event Exposure Profile that corresponds to the provided ueId</w:t>
            </w:r>
          </w:p>
        </w:tc>
      </w:tr>
      <w:tr w:rsidR="000260B1" w:rsidRPr="009C5B90" w14:paraId="7D1C2F98"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511F621"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D5AD1BB" w14:textId="77777777" w:rsidR="000260B1" w:rsidRPr="00442797" w:rsidRDefault="000260B1" w:rsidP="000260B1"/>
    <w:p w14:paraId="602CC1FB" w14:textId="77777777" w:rsidR="000260B1" w:rsidRPr="00533C32" w:rsidRDefault="000260B1" w:rsidP="000260B1">
      <w:pPr>
        <w:pStyle w:val="Heading3"/>
      </w:pPr>
      <w:bookmarkStart w:id="2256" w:name="_Toc20127108"/>
      <w:bookmarkStart w:id="2257" w:name="_Toc27589084"/>
      <w:bookmarkStart w:id="2258" w:name="_Toc36459885"/>
      <w:bookmarkStart w:id="2259" w:name="_Toc45029469"/>
      <w:bookmarkStart w:id="2260" w:name="_Toc56520745"/>
      <w:bookmarkStart w:id="2261" w:name="_Toc90587012"/>
      <w:bookmarkStart w:id="2262" w:name="_Toc106616555"/>
      <w:bookmarkStart w:id="2263" w:name="_Toc122101251"/>
      <w:bookmarkStart w:id="2264" w:name="_Toc161910814"/>
      <w:r w:rsidRPr="00442797">
        <w:t>5.2.29</w:t>
      </w:r>
      <w:r w:rsidRPr="00442797">
        <w:tab/>
        <w:t>Resource: EeGroupSubscriptions</w:t>
      </w:r>
      <w:bookmarkEnd w:id="2256"/>
      <w:bookmarkEnd w:id="2257"/>
      <w:bookmarkEnd w:id="2258"/>
      <w:bookmarkEnd w:id="2259"/>
      <w:bookmarkEnd w:id="2260"/>
      <w:bookmarkEnd w:id="2261"/>
      <w:bookmarkEnd w:id="2262"/>
      <w:bookmarkEnd w:id="2263"/>
      <w:bookmarkEnd w:id="2264"/>
    </w:p>
    <w:p w14:paraId="301AAC3A" w14:textId="77777777" w:rsidR="000260B1" w:rsidRPr="00533C32" w:rsidRDefault="000260B1" w:rsidP="000260B1">
      <w:pPr>
        <w:pStyle w:val="Heading4"/>
      </w:pPr>
      <w:bookmarkStart w:id="2265" w:name="_Toc20127109"/>
      <w:bookmarkStart w:id="2266" w:name="_Toc27589085"/>
      <w:bookmarkStart w:id="2267" w:name="_Toc36459886"/>
      <w:bookmarkStart w:id="2268" w:name="_Toc45029470"/>
      <w:bookmarkStart w:id="2269" w:name="_Toc56520746"/>
      <w:bookmarkStart w:id="2270" w:name="_Toc90587013"/>
      <w:bookmarkStart w:id="2271" w:name="_Toc106616556"/>
      <w:bookmarkStart w:id="2272" w:name="_Toc122101252"/>
      <w:bookmarkStart w:id="2273" w:name="_Toc161910815"/>
      <w:r w:rsidRPr="00442797">
        <w:t>5.2.29.1</w:t>
      </w:r>
      <w:r w:rsidRPr="00442797">
        <w:tab/>
        <w:t>Description</w:t>
      </w:r>
      <w:bookmarkEnd w:id="2265"/>
      <w:bookmarkEnd w:id="2266"/>
      <w:bookmarkEnd w:id="2267"/>
      <w:bookmarkEnd w:id="2268"/>
      <w:bookmarkEnd w:id="2269"/>
      <w:bookmarkEnd w:id="2270"/>
      <w:bookmarkEnd w:id="2271"/>
      <w:bookmarkEnd w:id="2272"/>
      <w:bookmarkEnd w:id="2273"/>
    </w:p>
    <w:p w14:paraId="0A4DF215" w14:textId="77777777" w:rsidR="000260B1" w:rsidRPr="00533C32" w:rsidRDefault="000260B1" w:rsidP="000260B1">
      <w:r w:rsidRPr="00442797">
        <w:t>This resource represents the collection of EE Subscriptions for a group of UEs or any UE (i.e. all UEs).</w:t>
      </w:r>
    </w:p>
    <w:p w14:paraId="6B4CCE44" w14:textId="77777777" w:rsidR="000260B1" w:rsidRPr="00533C32" w:rsidRDefault="000260B1" w:rsidP="000260B1">
      <w:r w:rsidRPr="00442797">
        <w:t>This resource is modelled with the Collection resource archetype (see clause C.1 of 3GPP TS 29.501 [7]).</w:t>
      </w:r>
    </w:p>
    <w:p w14:paraId="7C920135" w14:textId="77777777" w:rsidR="000260B1" w:rsidRPr="00533C32" w:rsidRDefault="000260B1" w:rsidP="000260B1">
      <w:pPr>
        <w:pStyle w:val="Heading4"/>
      </w:pPr>
      <w:bookmarkStart w:id="2274" w:name="_Toc20127110"/>
      <w:bookmarkStart w:id="2275" w:name="_Toc27589086"/>
      <w:bookmarkStart w:id="2276" w:name="_Toc36459887"/>
      <w:bookmarkStart w:id="2277" w:name="_Toc45029471"/>
      <w:bookmarkStart w:id="2278" w:name="_Toc56520747"/>
      <w:bookmarkStart w:id="2279" w:name="_Toc90587014"/>
      <w:bookmarkStart w:id="2280" w:name="_Toc106616557"/>
      <w:bookmarkStart w:id="2281" w:name="_Toc122101253"/>
      <w:bookmarkStart w:id="2282" w:name="_Toc161910816"/>
      <w:r w:rsidRPr="00442797">
        <w:t>5.2.29.2</w:t>
      </w:r>
      <w:r w:rsidRPr="00442797">
        <w:tab/>
        <w:t>Resource Definition</w:t>
      </w:r>
      <w:bookmarkEnd w:id="2274"/>
      <w:bookmarkEnd w:id="2275"/>
      <w:bookmarkEnd w:id="2276"/>
      <w:bookmarkEnd w:id="2277"/>
      <w:bookmarkEnd w:id="2278"/>
      <w:bookmarkEnd w:id="2279"/>
      <w:bookmarkEnd w:id="2280"/>
      <w:bookmarkEnd w:id="2281"/>
      <w:bookmarkEnd w:id="2282"/>
    </w:p>
    <w:p w14:paraId="08454DDC" w14:textId="77777777" w:rsidR="000260B1" w:rsidRPr="00533C32" w:rsidRDefault="000260B1" w:rsidP="000260B1">
      <w:r w:rsidRPr="00442797">
        <w:t>Resource URI: {apiRoot}/nudr-dr/&lt;apiVersion&gt;/subscription-data/group-data/{ueGroupId}/ee-subscriptions</w:t>
      </w:r>
    </w:p>
    <w:p w14:paraId="65C8B149" w14:textId="77777777" w:rsidR="000260B1" w:rsidRPr="00533C32" w:rsidRDefault="000260B1" w:rsidP="000260B1">
      <w:pPr>
        <w:rPr>
          <w:rFonts w:ascii="Arial" w:hAnsi="Arial" w:cs="Arial"/>
        </w:rPr>
      </w:pPr>
      <w:r w:rsidRPr="00442797">
        <w:t>This resource shall support the resource URI variables defined in table 5.2.29.2-1.</w:t>
      </w:r>
    </w:p>
    <w:p w14:paraId="5F46187B" w14:textId="77777777" w:rsidR="000260B1" w:rsidRPr="00533C32" w:rsidRDefault="000260B1" w:rsidP="000260B1">
      <w:pPr>
        <w:pStyle w:val="TH"/>
        <w:outlineLvl w:val="0"/>
      </w:pPr>
      <w:r w:rsidRPr="00442797">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718437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F261428"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E00479" w14:textId="77777777" w:rsidR="000260B1" w:rsidRPr="009C5B90" w:rsidRDefault="000260B1" w:rsidP="007C64A8">
            <w:pPr>
              <w:pStyle w:val="TAH"/>
              <w:rPr>
                <w:lang w:val="en-US"/>
              </w:rPr>
            </w:pPr>
            <w:r w:rsidRPr="009C5B90">
              <w:rPr>
                <w:lang w:val="en-US"/>
              </w:rPr>
              <w:t>Definition</w:t>
            </w:r>
          </w:p>
        </w:tc>
      </w:tr>
      <w:tr w:rsidR="000260B1" w:rsidRPr="009C5B90" w14:paraId="15A9528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E00358"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ED10C7"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6D0B57B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BD09DCD" w14:textId="77777777" w:rsidR="000260B1" w:rsidRPr="009C5B90" w:rsidRDefault="000260B1" w:rsidP="007C64A8">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D428C41" w14:textId="77777777" w:rsidR="000260B1" w:rsidRPr="009C5B90" w:rsidRDefault="000260B1" w:rsidP="007C64A8">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67316AA9" w14:textId="77777777" w:rsidR="000260B1" w:rsidRPr="00442797" w:rsidRDefault="000260B1" w:rsidP="000260B1"/>
    <w:p w14:paraId="6DD5CB67" w14:textId="77777777" w:rsidR="000260B1" w:rsidRPr="00533C32" w:rsidRDefault="000260B1" w:rsidP="000260B1">
      <w:pPr>
        <w:pStyle w:val="Heading4"/>
      </w:pPr>
      <w:bookmarkStart w:id="2283" w:name="_Toc20127111"/>
      <w:bookmarkStart w:id="2284" w:name="_Toc27589087"/>
      <w:bookmarkStart w:id="2285" w:name="_Toc36459888"/>
      <w:bookmarkStart w:id="2286" w:name="_Toc45029472"/>
      <w:bookmarkStart w:id="2287" w:name="_Toc56520748"/>
      <w:bookmarkStart w:id="2288" w:name="_Toc90587015"/>
      <w:bookmarkStart w:id="2289" w:name="_Toc106616558"/>
      <w:bookmarkStart w:id="2290" w:name="_Toc122101254"/>
      <w:bookmarkStart w:id="2291" w:name="_Toc161910817"/>
      <w:r w:rsidRPr="00442797">
        <w:t>5.2.29.3</w:t>
      </w:r>
      <w:r w:rsidRPr="00442797">
        <w:tab/>
        <w:t>Resource Standard Methods</w:t>
      </w:r>
      <w:bookmarkEnd w:id="2283"/>
      <w:bookmarkEnd w:id="2284"/>
      <w:bookmarkEnd w:id="2285"/>
      <w:bookmarkEnd w:id="2286"/>
      <w:bookmarkEnd w:id="2287"/>
      <w:bookmarkEnd w:id="2288"/>
      <w:bookmarkEnd w:id="2289"/>
      <w:bookmarkEnd w:id="2290"/>
      <w:bookmarkEnd w:id="2291"/>
    </w:p>
    <w:p w14:paraId="3DE931D8" w14:textId="77777777" w:rsidR="000260B1" w:rsidRPr="00533C32" w:rsidRDefault="000260B1" w:rsidP="000260B1">
      <w:pPr>
        <w:pStyle w:val="Heading5"/>
      </w:pPr>
      <w:bookmarkStart w:id="2292" w:name="_Toc20127112"/>
      <w:bookmarkStart w:id="2293" w:name="_Toc27589088"/>
      <w:bookmarkStart w:id="2294" w:name="_Toc36459889"/>
      <w:bookmarkStart w:id="2295" w:name="_Toc45029473"/>
      <w:bookmarkStart w:id="2296" w:name="_Toc56520749"/>
      <w:bookmarkStart w:id="2297" w:name="_Toc90587016"/>
      <w:bookmarkStart w:id="2298" w:name="_Toc106616559"/>
      <w:bookmarkStart w:id="2299" w:name="_Toc122101255"/>
      <w:bookmarkStart w:id="2300" w:name="_Toc161910818"/>
      <w:r w:rsidRPr="00442797">
        <w:t>5.2.29.3.1</w:t>
      </w:r>
      <w:r w:rsidRPr="00442797">
        <w:tab/>
        <w:t>GET</w:t>
      </w:r>
      <w:bookmarkEnd w:id="2292"/>
      <w:bookmarkEnd w:id="2293"/>
      <w:bookmarkEnd w:id="2294"/>
      <w:bookmarkEnd w:id="2295"/>
      <w:bookmarkEnd w:id="2296"/>
      <w:bookmarkEnd w:id="2297"/>
      <w:bookmarkEnd w:id="2298"/>
      <w:bookmarkEnd w:id="2299"/>
      <w:bookmarkEnd w:id="2300"/>
    </w:p>
    <w:p w14:paraId="3629F606" w14:textId="77777777" w:rsidR="000260B1" w:rsidRPr="00533C32" w:rsidRDefault="000260B1" w:rsidP="000260B1">
      <w:r w:rsidRPr="00442797">
        <w:t>This method shall support the URI query parameters specified in table 5.2.29.3.1-1.</w:t>
      </w:r>
    </w:p>
    <w:p w14:paraId="02D013C2" w14:textId="77777777" w:rsidR="000260B1" w:rsidRPr="00533C32" w:rsidRDefault="000260B1" w:rsidP="000260B1">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72EBA31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2A936"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7224C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F9E4E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CFAE8C"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6828A1" w14:textId="77777777" w:rsidR="000260B1" w:rsidRPr="009C5B90" w:rsidRDefault="000260B1" w:rsidP="007C64A8">
            <w:pPr>
              <w:pStyle w:val="TAH"/>
              <w:rPr>
                <w:lang w:val="en-US"/>
              </w:rPr>
            </w:pPr>
            <w:r w:rsidRPr="009C5B90">
              <w:rPr>
                <w:lang w:val="en-US"/>
              </w:rPr>
              <w:t>Description</w:t>
            </w:r>
          </w:p>
        </w:tc>
      </w:tr>
      <w:tr w:rsidR="000260B1" w:rsidRPr="009C5B90" w14:paraId="0567DD5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DBC9AC" w14:textId="77777777" w:rsidR="000260B1" w:rsidRPr="009C5B90" w:rsidRDefault="000260B1" w:rsidP="007C64A8">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ED4A720"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F1C2FB9"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75F8F6B"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0DD317" w14:textId="4BDBB990"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7CA23C98" w14:textId="77777777" w:rsidR="000260B1" w:rsidRPr="00533C32" w:rsidRDefault="000260B1" w:rsidP="000260B1"/>
    <w:p w14:paraId="76FBA10E" w14:textId="77777777" w:rsidR="000260B1" w:rsidRPr="00533C32" w:rsidRDefault="000260B1" w:rsidP="000260B1">
      <w:r w:rsidRPr="00442797">
        <w:t>This method shall support the request data structures specified in table 5.2.29.3.1-2 and the response data structures and response codes specified in table 5.2.29.3.1-3.</w:t>
      </w:r>
    </w:p>
    <w:p w14:paraId="2E5E9072" w14:textId="77777777" w:rsidR="000260B1" w:rsidRPr="00533C32" w:rsidRDefault="000260B1" w:rsidP="000260B1">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90FE42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D830B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D1CB6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73F51E"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8F7888" w14:textId="77777777" w:rsidR="000260B1" w:rsidRPr="009C5B90" w:rsidRDefault="000260B1" w:rsidP="007C64A8">
            <w:pPr>
              <w:pStyle w:val="TAH"/>
              <w:rPr>
                <w:lang w:val="en-US"/>
              </w:rPr>
            </w:pPr>
            <w:r w:rsidRPr="009C5B90">
              <w:rPr>
                <w:lang w:val="en-US"/>
              </w:rPr>
              <w:t>Description</w:t>
            </w:r>
          </w:p>
        </w:tc>
      </w:tr>
      <w:tr w:rsidR="000260B1" w:rsidRPr="009C5B90" w14:paraId="7E439AF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1B18C54"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36167A0"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D161A7"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9C3FAC" w14:textId="77777777" w:rsidR="000260B1" w:rsidRPr="009C5B90" w:rsidRDefault="000260B1" w:rsidP="007C64A8">
            <w:pPr>
              <w:pStyle w:val="TAL"/>
              <w:rPr>
                <w:lang w:val="en-US"/>
              </w:rPr>
            </w:pPr>
          </w:p>
        </w:tc>
      </w:tr>
    </w:tbl>
    <w:p w14:paraId="029E2FF6" w14:textId="77777777" w:rsidR="000260B1" w:rsidRPr="00442797" w:rsidRDefault="000260B1" w:rsidP="000260B1"/>
    <w:p w14:paraId="09A2A5A5" w14:textId="77777777" w:rsidR="000260B1" w:rsidRPr="00533C32" w:rsidRDefault="000260B1" w:rsidP="000260B1">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0260B1" w:rsidRPr="009C5B90" w14:paraId="69689F6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B9640A"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3FADD6"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3FCCFF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C34624" w14:textId="77777777" w:rsidR="000260B1" w:rsidRPr="009C5B90" w:rsidRDefault="000260B1" w:rsidP="007C64A8">
            <w:pPr>
              <w:pStyle w:val="TAH"/>
              <w:rPr>
                <w:lang w:val="en-US"/>
              </w:rPr>
            </w:pPr>
            <w:r w:rsidRPr="009C5B90">
              <w:rPr>
                <w:lang w:val="en-US"/>
              </w:rPr>
              <w:t>Response</w:t>
            </w:r>
          </w:p>
          <w:p w14:paraId="3266C63E"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BD01955" w14:textId="77777777" w:rsidR="000260B1" w:rsidRPr="009C5B90" w:rsidRDefault="000260B1" w:rsidP="007C64A8">
            <w:pPr>
              <w:pStyle w:val="TAH"/>
              <w:rPr>
                <w:lang w:val="en-US"/>
              </w:rPr>
            </w:pPr>
            <w:r w:rsidRPr="009C5B90">
              <w:rPr>
                <w:lang w:val="en-US"/>
              </w:rPr>
              <w:t>Description</w:t>
            </w:r>
          </w:p>
        </w:tc>
      </w:tr>
      <w:tr w:rsidR="000260B1" w:rsidRPr="009C5B90" w14:paraId="7170EDF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DB918B9" w14:textId="77777777" w:rsidR="000260B1" w:rsidRPr="009C5B90" w:rsidRDefault="000260B1" w:rsidP="007C64A8">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70F66245"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724F504" w14:textId="77777777" w:rsidR="000260B1" w:rsidRPr="009C5B90" w:rsidRDefault="000260B1" w:rsidP="007C64A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FD86F59"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347B74" w14:textId="77777777" w:rsidR="000260B1" w:rsidRPr="009C5B90" w:rsidRDefault="000260B1" w:rsidP="007C64A8">
            <w:pPr>
              <w:pStyle w:val="TAL"/>
              <w:rPr>
                <w:lang w:val="en-US"/>
              </w:rPr>
            </w:pPr>
            <w:r w:rsidRPr="009C5B90">
              <w:rPr>
                <w:lang w:val="en-US"/>
              </w:rPr>
              <w:t>Upon success, a response body containing the individual EE subscriptions for the groups of UEs shall be returned.</w:t>
            </w:r>
          </w:p>
        </w:tc>
      </w:tr>
      <w:tr w:rsidR="000260B1" w:rsidRPr="009C5B90" w14:paraId="383DE6B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4666BAF"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39C9325B" w14:textId="77777777" w:rsidR="000260B1" w:rsidRPr="00442797" w:rsidRDefault="000260B1" w:rsidP="000260B1"/>
    <w:p w14:paraId="769D9D27" w14:textId="77777777" w:rsidR="000260B1" w:rsidRPr="00533C32" w:rsidRDefault="000260B1" w:rsidP="000260B1">
      <w:pPr>
        <w:pStyle w:val="Heading5"/>
      </w:pPr>
      <w:bookmarkStart w:id="2301" w:name="_Toc20127113"/>
      <w:bookmarkStart w:id="2302" w:name="_Toc27589089"/>
      <w:bookmarkStart w:id="2303" w:name="_Toc36459890"/>
      <w:bookmarkStart w:id="2304" w:name="_Toc45029474"/>
      <w:bookmarkStart w:id="2305" w:name="_Toc56520750"/>
      <w:bookmarkStart w:id="2306" w:name="_Toc90587017"/>
      <w:bookmarkStart w:id="2307" w:name="_Toc106616560"/>
      <w:bookmarkStart w:id="2308" w:name="_Toc122101256"/>
      <w:bookmarkStart w:id="2309" w:name="_Toc161910819"/>
      <w:r w:rsidRPr="00442797">
        <w:lastRenderedPageBreak/>
        <w:t>5.2.29.3.2</w:t>
      </w:r>
      <w:r w:rsidRPr="00442797">
        <w:tab/>
        <w:t>POST</w:t>
      </w:r>
      <w:bookmarkEnd w:id="2301"/>
      <w:bookmarkEnd w:id="2302"/>
      <w:bookmarkEnd w:id="2303"/>
      <w:bookmarkEnd w:id="2304"/>
      <w:bookmarkEnd w:id="2305"/>
      <w:bookmarkEnd w:id="2306"/>
      <w:bookmarkEnd w:id="2307"/>
      <w:bookmarkEnd w:id="2308"/>
      <w:bookmarkEnd w:id="2309"/>
    </w:p>
    <w:p w14:paraId="17A2E80B" w14:textId="77777777" w:rsidR="000260B1" w:rsidRPr="00533C32" w:rsidRDefault="000260B1" w:rsidP="000260B1">
      <w:r w:rsidRPr="00442797">
        <w:t>This method shall support the URI query parameters specified in table 5.2.29.3.2-1.</w:t>
      </w:r>
    </w:p>
    <w:p w14:paraId="5FAC9FAC" w14:textId="77777777" w:rsidR="000260B1" w:rsidRPr="00533C32" w:rsidRDefault="000260B1" w:rsidP="000260B1">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1018699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7673B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42BC80"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46662D"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CA807F"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B07229" w14:textId="77777777" w:rsidR="000260B1" w:rsidRPr="009C5B90" w:rsidRDefault="000260B1" w:rsidP="007C64A8">
            <w:pPr>
              <w:pStyle w:val="TAH"/>
              <w:rPr>
                <w:lang w:val="en-US"/>
              </w:rPr>
            </w:pPr>
            <w:r w:rsidRPr="009C5B90">
              <w:rPr>
                <w:lang w:val="en-US"/>
              </w:rPr>
              <w:t>Description</w:t>
            </w:r>
          </w:p>
        </w:tc>
      </w:tr>
      <w:tr w:rsidR="000260B1" w:rsidRPr="009C5B90" w14:paraId="16E4042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96648D"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9C2149"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FB59980"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4CEB53D" w14:textId="77777777" w:rsidR="000260B1" w:rsidRPr="009C5B90" w:rsidRDefault="000260B1" w:rsidP="007C64A8">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390BDB2C" w14:textId="77777777" w:rsidR="000260B1" w:rsidRPr="009C5B90" w:rsidRDefault="000260B1" w:rsidP="007C64A8">
            <w:pPr>
              <w:pStyle w:val="TAL"/>
              <w:rPr>
                <w:lang w:val="en-US"/>
              </w:rPr>
            </w:pPr>
          </w:p>
        </w:tc>
      </w:tr>
    </w:tbl>
    <w:p w14:paraId="447EEAA2" w14:textId="77777777" w:rsidR="000260B1" w:rsidRPr="00533C32" w:rsidRDefault="000260B1" w:rsidP="000260B1"/>
    <w:p w14:paraId="53FC2CBB" w14:textId="77777777" w:rsidR="000260B1" w:rsidRPr="00533C32" w:rsidRDefault="000260B1" w:rsidP="000260B1">
      <w:r w:rsidRPr="00442797">
        <w:t>This method shall support the request data structures specified in table 5.2.19.3.2-2 and the response data structures and response codes specified in table 5.2.29.3.2-3.</w:t>
      </w:r>
    </w:p>
    <w:p w14:paraId="0C4CE0A5" w14:textId="77777777" w:rsidR="000260B1" w:rsidRPr="00533C32" w:rsidRDefault="000260B1" w:rsidP="000260B1">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700A40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52E431"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092C3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F293CC"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1CD413" w14:textId="77777777" w:rsidR="000260B1" w:rsidRPr="009C5B90" w:rsidRDefault="000260B1" w:rsidP="007C64A8">
            <w:pPr>
              <w:pStyle w:val="TAH"/>
              <w:rPr>
                <w:lang w:val="en-US"/>
              </w:rPr>
            </w:pPr>
            <w:r w:rsidRPr="009C5B90">
              <w:rPr>
                <w:lang w:val="en-US"/>
              </w:rPr>
              <w:t>Description</w:t>
            </w:r>
          </w:p>
        </w:tc>
      </w:tr>
      <w:tr w:rsidR="000260B1" w:rsidRPr="009C5B90" w14:paraId="6E7F544A" w14:textId="77777777" w:rsidTr="007C64A8">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EA0C908" w14:textId="77777777" w:rsidR="000260B1" w:rsidRPr="009C5B90" w:rsidRDefault="000260B1" w:rsidP="007C64A8">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494CE563"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608EA9F"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3F1D9F91" w14:textId="77777777" w:rsidR="000260B1" w:rsidRPr="009C5B90" w:rsidRDefault="000260B1" w:rsidP="007C64A8">
            <w:pPr>
              <w:pStyle w:val="TAL"/>
              <w:rPr>
                <w:lang w:val="en-US"/>
              </w:rPr>
            </w:pPr>
            <w:r w:rsidRPr="009C5B90">
              <w:rPr>
                <w:lang w:val="en-US"/>
              </w:rPr>
              <w:t>Identifies the data subscription to be stored in the UDR.</w:t>
            </w:r>
          </w:p>
        </w:tc>
      </w:tr>
    </w:tbl>
    <w:p w14:paraId="25D19A30" w14:textId="77777777" w:rsidR="000260B1" w:rsidRPr="00442797" w:rsidRDefault="000260B1" w:rsidP="000260B1"/>
    <w:p w14:paraId="7514EE4A" w14:textId="77777777" w:rsidR="000260B1" w:rsidRPr="00533C32" w:rsidRDefault="000260B1" w:rsidP="000260B1">
      <w:pPr>
        <w:pStyle w:val="TH"/>
        <w:outlineLvl w:val="0"/>
      </w:pPr>
      <w:r w:rsidRPr="00442797">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6477EAD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6785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6431AA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61BD2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A338CB" w14:textId="77777777" w:rsidR="000260B1" w:rsidRPr="009C5B90" w:rsidRDefault="000260B1" w:rsidP="007C64A8">
            <w:pPr>
              <w:pStyle w:val="TAH"/>
              <w:rPr>
                <w:lang w:val="en-US"/>
              </w:rPr>
            </w:pPr>
            <w:r w:rsidRPr="009C5B90">
              <w:rPr>
                <w:lang w:val="en-US"/>
              </w:rPr>
              <w:t>Response</w:t>
            </w:r>
          </w:p>
          <w:p w14:paraId="4FC6AE98"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424D7CF" w14:textId="77777777" w:rsidR="000260B1" w:rsidRPr="009C5B90" w:rsidRDefault="000260B1" w:rsidP="007C64A8">
            <w:pPr>
              <w:pStyle w:val="TAH"/>
              <w:rPr>
                <w:lang w:val="en-US"/>
              </w:rPr>
            </w:pPr>
            <w:r w:rsidRPr="009C5B90">
              <w:rPr>
                <w:lang w:val="en-US"/>
              </w:rPr>
              <w:t>Description</w:t>
            </w:r>
          </w:p>
        </w:tc>
      </w:tr>
      <w:tr w:rsidR="000260B1" w:rsidRPr="009C5B90" w14:paraId="2A473BC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789D8E" w14:textId="77777777" w:rsidR="000260B1" w:rsidRPr="009C5B90" w:rsidRDefault="000260B1" w:rsidP="007C64A8">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194148EC"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89754A1"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096AEF4"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0FC2BA42" w14:textId="77777777" w:rsidR="000260B1" w:rsidRPr="009C5B90" w:rsidRDefault="000260B1" w:rsidP="007C64A8">
            <w:pPr>
              <w:pStyle w:val="TAL"/>
              <w:rPr>
                <w:lang w:val="en-US"/>
              </w:rPr>
            </w:pPr>
            <w:r w:rsidRPr="009C5B90">
              <w:rPr>
                <w:lang w:val="en-US"/>
              </w:rPr>
              <w:t>Upon success, a response body containing a representation of the Individual subscription resource shall be returned.</w:t>
            </w:r>
          </w:p>
          <w:p w14:paraId="3C7033DE" w14:textId="77777777" w:rsidR="000260B1" w:rsidRPr="009C5B90" w:rsidRDefault="000260B1" w:rsidP="007C64A8">
            <w:pPr>
              <w:pStyle w:val="TAL"/>
              <w:rPr>
                <w:lang w:val="en-US"/>
              </w:rPr>
            </w:pPr>
          </w:p>
          <w:p w14:paraId="3782A6D6" w14:textId="77777777" w:rsidR="000260B1" w:rsidRPr="009C5B90" w:rsidRDefault="000260B1" w:rsidP="007C64A8">
            <w:pPr>
              <w:pStyle w:val="TAL"/>
              <w:rPr>
                <w:lang w:val="en-US"/>
              </w:rPr>
            </w:pPr>
            <w:r w:rsidRPr="009C5B90">
              <w:rPr>
                <w:lang w:val="en-US"/>
              </w:rPr>
              <w:t>The HTTP response shall include a "Location" HTTP header that contains the resource URI of the created resource.</w:t>
            </w:r>
          </w:p>
        </w:tc>
      </w:tr>
      <w:tr w:rsidR="000260B1" w:rsidRPr="009C5B90" w14:paraId="7A68C2B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9CC370E"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2001D965" w14:textId="77777777" w:rsidR="000260B1" w:rsidRPr="00533C32" w:rsidRDefault="000260B1" w:rsidP="000260B1"/>
    <w:p w14:paraId="01FDAA1F" w14:textId="77777777" w:rsidR="000260B1" w:rsidRPr="00533C32" w:rsidRDefault="000260B1" w:rsidP="000260B1">
      <w:pPr>
        <w:pStyle w:val="Heading3"/>
      </w:pPr>
      <w:bookmarkStart w:id="2310" w:name="_Toc20127114"/>
      <w:bookmarkStart w:id="2311" w:name="_Toc27589090"/>
      <w:bookmarkStart w:id="2312" w:name="_Toc36459891"/>
      <w:bookmarkStart w:id="2313" w:name="_Toc45029475"/>
      <w:bookmarkStart w:id="2314" w:name="_Toc56520751"/>
      <w:bookmarkStart w:id="2315" w:name="_Toc90587018"/>
      <w:bookmarkStart w:id="2316" w:name="_Toc106616561"/>
      <w:bookmarkStart w:id="2317" w:name="_Toc122101257"/>
      <w:bookmarkStart w:id="2318" w:name="_Toc161910820"/>
      <w:r w:rsidRPr="00533C32">
        <w:rPr>
          <w:lang w:val="de-DE"/>
        </w:rPr>
        <w:t>5.2.30</w:t>
      </w:r>
      <w:r w:rsidRPr="00533C32">
        <w:tab/>
        <w:t>Resource: SharedData</w:t>
      </w:r>
      <w:bookmarkEnd w:id="2310"/>
      <w:bookmarkEnd w:id="2311"/>
      <w:bookmarkEnd w:id="2312"/>
      <w:bookmarkEnd w:id="2313"/>
      <w:bookmarkEnd w:id="2314"/>
      <w:bookmarkEnd w:id="2315"/>
      <w:bookmarkEnd w:id="2316"/>
      <w:bookmarkEnd w:id="2317"/>
      <w:bookmarkEnd w:id="2318"/>
    </w:p>
    <w:p w14:paraId="7B74241A" w14:textId="77777777" w:rsidR="000260B1" w:rsidRPr="00533C32" w:rsidRDefault="000260B1" w:rsidP="000260B1">
      <w:pPr>
        <w:pStyle w:val="Heading4"/>
      </w:pPr>
      <w:bookmarkStart w:id="2319" w:name="_Toc20127115"/>
      <w:bookmarkStart w:id="2320" w:name="_Toc27589091"/>
      <w:bookmarkStart w:id="2321" w:name="_Toc36459892"/>
      <w:bookmarkStart w:id="2322" w:name="_Toc45029476"/>
      <w:bookmarkStart w:id="2323" w:name="_Toc56520752"/>
      <w:bookmarkStart w:id="2324" w:name="_Toc90587019"/>
      <w:bookmarkStart w:id="2325" w:name="_Toc106616562"/>
      <w:bookmarkStart w:id="2326" w:name="_Toc122101258"/>
      <w:bookmarkStart w:id="2327" w:name="_Toc161910821"/>
      <w:r w:rsidRPr="00533C32">
        <w:rPr>
          <w:lang w:val="de-DE"/>
        </w:rPr>
        <w:t>5.2.30</w:t>
      </w:r>
      <w:r w:rsidRPr="00533C32">
        <w:t>.1</w:t>
      </w:r>
      <w:r w:rsidRPr="00533C32">
        <w:tab/>
        <w:t>Description</w:t>
      </w:r>
      <w:bookmarkEnd w:id="2319"/>
      <w:bookmarkEnd w:id="2320"/>
      <w:bookmarkEnd w:id="2321"/>
      <w:bookmarkEnd w:id="2322"/>
      <w:bookmarkEnd w:id="2323"/>
      <w:bookmarkEnd w:id="2324"/>
      <w:bookmarkEnd w:id="2325"/>
      <w:bookmarkEnd w:id="2326"/>
      <w:bookmarkEnd w:id="2327"/>
    </w:p>
    <w:p w14:paraId="3199E62B" w14:textId="77777777" w:rsidR="000260B1" w:rsidRPr="00533C32" w:rsidRDefault="000260B1" w:rsidP="000260B1">
      <w:pPr>
        <w:rPr>
          <w:lang w:eastAsia="zh-CN"/>
        </w:rPr>
      </w:pPr>
      <w:r w:rsidRPr="00533C32">
        <w:t>This resource represents the collection of data that can be shared by multiple UEs.</w:t>
      </w:r>
    </w:p>
    <w:p w14:paraId="781FDF9A" w14:textId="77777777" w:rsidR="000260B1" w:rsidRPr="00533C32" w:rsidRDefault="000260B1" w:rsidP="000260B1">
      <w:pPr>
        <w:pStyle w:val="Heading4"/>
      </w:pPr>
      <w:bookmarkStart w:id="2328" w:name="_Toc20127116"/>
      <w:bookmarkStart w:id="2329" w:name="_Toc27589092"/>
      <w:bookmarkStart w:id="2330" w:name="_Toc36459893"/>
      <w:bookmarkStart w:id="2331" w:name="_Toc45029477"/>
      <w:bookmarkStart w:id="2332" w:name="_Toc56520753"/>
      <w:bookmarkStart w:id="2333" w:name="_Toc90587020"/>
      <w:bookmarkStart w:id="2334" w:name="_Toc106616563"/>
      <w:bookmarkStart w:id="2335" w:name="_Toc122101259"/>
      <w:bookmarkStart w:id="2336" w:name="_Toc161910822"/>
      <w:r w:rsidRPr="00533C32">
        <w:rPr>
          <w:lang w:val="de-DE"/>
        </w:rPr>
        <w:t>5.2.30</w:t>
      </w:r>
      <w:r w:rsidRPr="00533C32">
        <w:t>.2</w:t>
      </w:r>
      <w:r w:rsidRPr="00533C32">
        <w:tab/>
        <w:t>Resource Definition</w:t>
      </w:r>
      <w:bookmarkEnd w:id="2328"/>
      <w:bookmarkEnd w:id="2329"/>
      <w:bookmarkEnd w:id="2330"/>
      <w:bookmarkEnd w:id="2331"/>
      <w:bookmarkEnd w:id="2332"/>
      <w:bookmarkEnd w:id="2333"/>
      <w:bookmarkEnd w:id="2334"/>
      <w:bookmarkEnd w:id="2335"/>
      <w:bookmarkEnd w:id="2336"/>
    </w:p>
    <w:p w14:paraId="79D20AEE" w14:textId="77777777" w:rsidR="000260B1" w:rsidRPr="00533C32" w:rsidRDefault="000260B1" w:rsidP="000260B1">
      <w:r w:rsidRPr="00533C32">
        <w:t>Resource URI: {apiRoot}/nudr-dr/&lt;apiVersion&gt;/subscription-data/shared-data</w:t>
      </w:r>
    </w:p>
    <w:p w14:paraId="09FA538F" w14:textId="77777777" w:rsidR="000260B1" w:rsidRPr="00533C32" w:rsidRDefault="000260B1" w:rsidP="000260B1">
      <w:pPr>
        <w:rPr>
          <w:rFonts w:ascii="Arial" w:hAnsi="Arial" w:cs="Arial"/>
        </w:rPr>
      </w:pPr>
      <w:bookmarkStart w:id="2337" w:name="_MCCTEMPBM_CRPT22160182___7"/>
      <w:r w:rsidRPr="00533C32">
        <w:t>This resource shall support the resource URI variables defined in table 5.2.30.2-1</w:t>
      </w:r>
      <w:r w:rsidRPr="00533C32">
        <w:rPr>
          <w:rFonts w:ascii="Arial" w:hAnsi="Arial" w:cs="Arial"/>
        </w:rPr>
        <w:t>.</w:t>
      </w:r>
    </w:p>
    <w:bookmarkEnd w:id="2337"/>
    <w:p w14:paraId="63645B9B" w14:textId="77777777" w:rsidR="000260B1" w:rsidRPr="00533C32" w:rsidRDefault="000260B1" w:rsidP="000260B1">
      <w:pPr>
        <w:pStyle w:val="TH"/>
        <w:outlineLvl w:val="0"/>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9DF01A3"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C1B2E2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C6C777" w14:textId="77777777" w:rsidR="000260B1" w:rsidRPr="009C5B90" w:rsidRDefault="000260B1" w:rsidP="007C64A8">
            <w:pPr>
              <w:pStyle w:val="TAH"/>
              <w:rPr>
                <w:lang w:val="en-US"/>
              </w:rPr>
            </w:pPr>
            <w:r w:rsidRPr="009C5B90">
              <w:rPr>
                <w:lang w:val="en-US"/>
              </w:rPr>
              <w:t>Definition</w:t>
            </w:r>
          </w:p>
        </w:tc>
      </w:tr>
      <w:tr w:rsidR="000260B1" w:rsidRPr="009C5B90" w14:paraId="6CD7D26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4EA926"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BBF5F6"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2EB0ADAA" w14:textId="77777777" w:rsidR="000260B1" w:rsidRPr="00533C32" w:rsidRDefault="000260B1" w:rsidP="000260B1"/>
    <w:p w14:paraId="4B031538" w14:textId="77777777" w:rsidR="000260B1" w:rsidRPr="00533C32" w:rsidRDefault="000260B1" w:rsidP="000260B1">
      <w:pPr>
        <w:pStyle w:val="Heading4"/>
      </w:pPr>
      <w:bookmarkStart w:id="2338" w:name="_Toc20127117"/>
      <w:bookmarkStart w:id="2339" w:name="_Toc27589093"/>
      <w:bookmarkStart w:id="2340" w:name="_Toc36459894"/>
      <w:bookmarkStart w:id="2341" w:name="_Toc45029478"/>
      <w:bookmarkStart w:id="2342" w:name="_Toc56520754"/>
      <w:bookmarkStart w:id="2343" w:name="_Toc90587021"/>
      <w:bookmarkStart w:id="2344" w:name="_Toc106616564"/>
      <w:bookmarkStart w:id="2345" w:name="_Toc122101260"/>
      <w:bookmarkStart w:id="2346" w:name="_Toc161910823"/>
      <w:r w:rsidRPr="00533C32">
        <w:rPr>
          <w:lang w:val="de-DE"/>
        </w:rPr>
        <w:t>5.2.30</w:t>
      </w:r>
      <w:r w:rsidRPr="00533C32">
        <w:t>.3</w:t>
      </w:r>
      <w:r w:rsidRPr="00533C32">
        <w:tab/>
        <w:t>Resource Standard Methods</w:t>
      </w:r>
      <w:bookmarkEnd w:id="2338"/>
      <w:bookmarkEnd w:id="2339"/>
      <w:bookmarkEnd w:id="2340"/>
      <w:bookmarkEnd w:id="2341"/>
      <w:bookmarkEnd w:id="2342"/>
      <w:bookmarkEnd w:id="2343"/>
      <w:bookmarkEnd w:id="2344"/>
      <w:bookmarkEnd w:id="2345"/>
      <w:bookmarkEnd w:id="2346"/>
    </w:p>
    <w:p w14:paraId="5051E39A" w14:textId="77777777" w:rsidR="000260B1" w:rsidRPr="00533C32" w:rsidRDefault="000260B1" w:rsidP="000260B1">
      <w:pPr>
        <w:pStyle w:val="Heading5"/>
      </w:pPr>
      <w:bookmarkStart w:id="2347" w:name="_Toc20127118"/>
      <w:bookmarkStart w:id="2348" w:name="_Toc27589094"/>
      <w:bookmarkStart w:id="2349" w:name="_Toc36459895"/>
      <w:bookmarkStart w:id="2350" w:name="_Toc45029479"/>
      <w:bookmarkStart w:id="2351" w:name="_Toc56520755"/>
      <w:bookmarkStart w:id="2352" w:name="_Toc90587022"/>
      <w:bookmarkStart w:id="2353" w:name="_Toc106616565"/>
      <w:bookmarkStart w:id="2354" w:name="_Toc122101261"/>
      <w:bookmarkStart w:id="2355" w:name="_Toc161910824"/>
      <w:r w:rsidRPr="00533C32">
        <w:t>5.2.30.3.1</w:t>
      </w:r>
      <w:r w:rsidRPr="00533C32">
        <w:tab/>
        <w:t>GET</w:t>
      </w:r>
      <w:bookmarkEnd w:id="2347"/>
      <w:bookmarkEnd w:id="2348"/>
      <w:bookmarkEnd w:id="2349"/>
      <w:bookmarkEnd w:id="2350"/>
      <w:bookmarkEnd w:id="2351"/>
      <w:bookmarkEnd w:id="2352"/>
      <w:bookmarkEnd w:id="2353"/>
      <w:bookmarkEnd w:id="2354"/>
      <w:bookmarkEnd w:id="2355"/>
    </w:p>
    <w:p w14:paraId="7095781D" w14:textId="77777777" w:rsidR="000260B1" w:rsidRPr="00533C32" w:rsidRDefault="000260B1" w:rsidP="000260B1">
      <w:r w:rsidRPr="00533C32">
        <w:t>This method shall support the URI query parameters specified in table 5.2.30.3.1-1.</w:t>
      </w:r>
    </w:p>
    <w:p w14:paraId="312DE354" w14:textId="77777777" w:rsidR="000260B1" w:rsidRPr="00533C32" w:rsidRDefault="000260B1" w:rsidP="000260B1">
      <w:pPr>
        <w:pStyle w:val="TH"/>
        <w:outlineLvl w:val="0"/>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0260B1" w:rsidRPr="009C5B90" w14:paraId="6B97BF0D" w14:textId="77777777" w:rsidTr="007C64A8">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876CB7B" w14:textId="77777777" w:rsidR="000260B1" w:rsidRPr="009C5B90" w:rsidRDefault="000260B1" w:rsidP="007C64A8">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0690FD8" w14:textId="77777777" w:rsidR="000260B1" w:rsidRPr="009C5B90" w:rsidRDefault="000260B1" w:rsidP="007C64A8">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29918300" w14:textId="77777777" w:rsidR="000260B1" w:rsidRPr="009C5B90" w:rsidRDefault="000260B1" w:rsidP="007C64A8">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4E5B4CF3" w14:textId="77777777" w:rsidR="000260B1" w:rsidRPr="009C5B90" w:rsidRDefault="000260B1" w:rsidP="007C64A8">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3D7BA" w14:textId="77777777" w:rsidR="000260B1" w:rsidRPr="009C5B90" w:rsidRDefault="000260B1" w:rsidP="007C64A8">
            <w:pPr>
              <w:pStyle w:val="TAH"/>
              <w:rPr>
                <w:lang w:val="en-US"/>
              </w:rPr>
            </w:pPr>
            <w:r w:rsidRPr="009C5B90">
              <w:rPr>
                <w:lang w:val="en-US"/>
              </w:rPr>
              <w:t>Description</w:t>
            </w:r>
          </w:p>
        </w:tc>
      </w:tr>
      <w:tr w:rsidR="000260B1" w:rsidRPr="009C5B90" w14:paraId="115001DA" w14:textId="77777777" w:rsidTr="007C64A8">
        <w:trPr>
          <w:jc w:val="center"/>
        </w:trPr>
        <w:tc>
          <w:tcPr>
            <w:tcW w:w="778" w:type="pct"/>
            <w:tcBorders>
              <w:top w:val="single" w:sz="4" w:space="0" w:color="auto"/>
              <w:left w:val="single" w:sz="6" w:space="0" w:color="000000"/>
              <w:bottom w:val="single" w:sz="4" w:space="0" w:color="auto"/>
              <w:right w:val="single" w:sz="6" w:space="0" w:color="000000"/>
            </w:tcBorders>
            <w:hideMark/>
          </w:tcPr>
          <w:p w14:paraId="378956AD" w14:textId="77777777" w:rsidR="000260B1" w:rsidRPr="009C5B90" w:rsidRDefault="000260B1" w:rsidP="007C64A8">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2ACEF58E" w14:textId="77777777" w:rsidR="000260B1" w:rsidRPr="009C5B90" w:rsidRDefault="000260B1" w:rsidP="007C64A8">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60AEFFBB" w14:textId="77777777" w:rsidR="000260B1" w:rsidRPr="009C5B90" w:rsidRDefault="000260B1" w:rsidP="007C64A8">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34959D26" w14:textId="77777777" w:rsidR="000260B1" w:rsidRPr="009C5B90" w:rsidRDefault="000260B1" w:rsidP="007C64A8">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6ABA8A14" w14:textId="77777777" w:rsidR="000260B1" w:rsidRPr="009C5B90" w:rsidRDefault="000260B1" w:rsidP="007C64A8">
            <w:pPr>
              <w:pStyle w:val="TAL"/>
              <w:rPr>
                <w:lang w:val="en-US"/>
              </w:rPr>
            </w:pPr>
          </w:p>
        </w:tc>
      </w:tr>
      <w:tr w:rsidR="000260B1" w:rsidRPr="009C5B90" w14:paraId="16FB0BC9" w14:textId="77777777" w:rsidTr="007C64A8">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4563C0D7" w14:textId="77777777" w:rsidR="000260B1" w:rsidRPr="009C5B90" w:rsidRDefault="000260B1" w:rsidP="007C64A8">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1EE9DE3C" w14:textId="77777777" w:rsidR="000260B1" w:rsidRPr="009C5B90" w:rsidRDefault="000260B1" w:rsidP="007C64A8">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0CFF6D61" w14:textId="77777777" w:rsidR="000260B1" w:rsidRPr="009C5B90" w:rsidRDefault="000260B1" w:rsidP="007C64A8">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3E13E3F3" w14:textId="77777777" w:rsidR="000260B1" w:rsidRPr="009C5B90" w:rsidRDefault="000260B1" w:rsidP="007C64A8">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1C1CC695" w14:textId="7F097AD0"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37FFE6B3" w14:textId="77777777" w:rsidR="000260B1" w:rsidRPr="00533C32" w:rsidRDefault="000260B1" w:rsidP="000260B1"/>
    <w:p w14:paraId="6F424235" w14:textId="77777777" w:rsidR="000260B1" w:rsidRPr="00533C32" w:rsidRDefault="000260B1" w:rsidP="000260B1">
      <w:r w:rsidRPr="00533C32">
        <w:lastRenderedPageBreak/>
        <w:t>This method shall support the request data structures specified in table 5.2.30.3.1-2 and the response data structures and response codes specified in table 5.2.30.3.1-3.</w:t>
      </w:r>
    </w:p>
    <w:p w14:paraId="5BF2DBA5" w14:textId="77777777" w:rsidR="000260B1" w:rsidRPr="00533C32" w:rsidRDefault="000260B1" w:rsidP="000260B1">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46996E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EE1347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685C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68221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F11970" w14:textId="77777777" w:rsidR="000260B1" w:rsidRPr="009C5B90" w:rsidRDefault="000260B1" w:rsidP="007C64A8">
            <w:pPr>
              <w:pStyle w:val="TAH"/>
              <w:rPr>
                <w:lang w:val="en-US"/>
              </w:rPr>
            </w:pPr>
            <w:r w:rsidRPr="009C5B90">
              <w:rPr>
                <w:lang w:val="en-US"/>
              </w:rPr>
              <w:t>Description</w:t>
            </w:r>
          </w:p>
        </w:tc>
      </w:tr>
      <w:tr w:rsidR="000260B1" w:rsidRPr="009C5B90" w14:paraId="485260A1"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1D01FFA"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8676281"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3AE0E8"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AD2E971" w14:textId="77777777" w:rsidR="000260B1" w:rsidRPr="009C5B90" w:rsidRDefault="000260B1" w:rsidP="007C64A8">
            <w:pPr>
              <w:pStyle w:val="TAL"/>
              <w:rPr>
                <w:lang w:val="en-US"/>
              </w:rPr>
            </w:pPr>
          </w:p>
        </w:tc>
      </w:tr>
    </w:tbl>
    <w:p w14:paraId="1B51CC65" w14:textId="77777777" w:rsidR="000260B1" w:rsidRPr="00533C32" w:rsidRDefault="000260B1" w:rsidP="000260B1"/>
    <w:p w14:paraId="2C1AF23E" w14:textId="77777777" w:rsidR="000260B1" w:rsidRPr="00533C32" w:rsidRDefault="000260B1" w:rsidP="000260B1">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0260B1" w:rsidRPr="009C5B90" w14:paraId="0C70FCD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CC0D2A"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F21D98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0A2DEA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44282C" w14:textId="77777777" w:rsidR="000260B1" w:rsidRPr="009C5B90" w:rsidRDefault="000260B1" w:rsidP="007C64A8">
            <w:pPr>
              <w:pStyle w:val="TAH"/>
              <w:rPr>
                <w:lang w:val="en-US"/>
              </w:rPr>
            </w:pPr>
            <w:r w:rsidRPr="009C5B90">
              <w:rPr>
                <w:lang w:val="en-US"/>
              </w:rPr>
              <w:t>Response</w:t>
            </w:r>
          </w:p>
          <w:p w14:paraId="48C5FDB8"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EA35E99" w14:textId="77777777" w:rsidR="000260B1" w:rsidRPr="009C5B90" w:rsidRDefault="000260B1" w:rsidP="007C64A8">
            <w:pPr>
              <w:pStyle w:val="TAH"/>
              <w:rPr>
                <w:lang w:val="en-US"/>
              </w:rPr>
            </w:pPr>
            <w:r w:rsidRPr="009C5B90">
              <w:rPr>
                <w:lang w:val="en-US"/>
              </w:rPr>
              <w:t>Description</w:t>
            </w:r>
          </w:p>
        </w:tc>
      </w:tr>
      <w:tr w:rsidR="000260B1" w:rsidRPr="009C5B90" w14:paraId="4E3D446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A13F57" w14:textId="77777777" w:rsidR="000260B1" w:rsidRPr="009C5B90" w:rsidRDefault="000260B1" w:rsidP="007C64A8">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7607C804"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391325F" w14:textId="77777777" w:rsidR="000260B1" w:rsidRPr="009C5B90" w:rsidRDefault="000260B1" w:rsidP="007C64A8">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1446362A"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4989FF4" w14:textId="77777777" w:rsidR="000260B1" w:rsidRPr="009C5B90" w:rsidRDefault="000260B1" w:rsidP="007C64A8">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0260B1" w:rsidRPr="009C5B90" w14:paraId="1460A3FE"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F7631C9"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5A80150C" w14:textId="77777777" w:rsidR="000260B1" w:rsidRDefault="000260B1" w:rsidP="000260B1">
      <w:pPr>
        <w:rPr>
          <w:lang w:eastAsia="zh-CN"/>
        </w:rPr>
      </w:pPr>
    </w:p>
    <w:p w14:paraId="7EB45C06" w14:textId="77777777" w:rsidR="000260B1" w:rsidRPr="00533C32" w:rsidRDefault="000260B1" w:rsidP="000260B1">
      <w:pPr>
        <w:pStyle w:val="Heading3"/>
      </w:pPr>
      <w:bookmarkStart w:id="2356" w:name="_Toc90587023"/>
      <w:bookmarkStart w:id="2357" w:name="_Toc106616566"/>
      <w:bookmarkStart w:id="2358" w:name="_Toc122101262"/>
      <w:bookmarkStart w:id="2359" w:name="_Toc161910825"/>
      <w:r>
        <w:rPr>
          <w:lang w:val="de-DE"/>
        </w:rPr>
        <w:t>5.2.30A</w:t>
      </w:r>
      <w:r w:rsidRPr="00533C32">
        <w:tab/>
        <w:t xml:space="preserve">Resource: </w:t>
      </w:r>
      <w:r>
        <w:t>Individual</w:t>
      </w:r>
      <w:r w:rsidRPr="00533C32">
        <w:t>SharedData</w:t>
      </w:r>
      <w:bookmarkEnd w:id="2356"/>
      <w:bookmarkEnd w:id="2357"/>
      <w:bookmarkEnd w:id="2358"/>
      <w:bookmarkEnd w:id="2359"/>
    </w:p>
    <w:p w14:paraId="683B5D3F" w14:textId="77777777" w:rsidR="000260B1" w:rsidRPr="00533C32" w:rsidRDefault="000260B1" w:rsidP="000260B1">
      <w:pPr>
        <w:pStyle w:val="Heading4"/>
      </w:pPr>
      <w:bookmarkStart w:id="2360" w:name="_Toc90587024"/>
      <w:bookmarkStart w:id="2361" w:name="_Toc106616567"/>
      <w:bookmarkStart w:id="2362" w:name="_Toc122101263"/>
      <w:bookmarkStart w:id="2363" w:name="_Toc161910826"/>
      <w:r>
        <w:rPr>
          <w:lang w:val="de-DE"/>
        </w:rPr>
        <w:t>5.2.30A.</w:t>
      </w:r>
      <w:r w:rsidRPr="00533C32">
        <w:t>1</w:t>
      </w:r>
      <w:r w:rsidRPr="00533C32">
        <w:tab/>
        <w:t>Description</w:t>
      </w:r>
      <w:bookmarkEnd w:id="2360"/>
      <w:bookmarkEnd w:id="2361"/>
      <w:bookmarkEnd w:id="2362"/>
      <w:bookmarkEnd w:id="2363"/>
    </w:p>
    <w:p w14:paraId="48751885" w14:textId="77777777" w:rsidR="000260B1" w:rsidRPr="00533C32" w:rsidRDefault="000260B1" w:rsidP="000260B1">
      <w:pPr>
        <w:rPr>
          <w:lang w:eastAsia="zh-CN"/>
        </w:rPr>
      </w:pPr>
      <w:r w:rsidRPr="00533C32">
        <w:t xml:space="preserve">This resource represents the </w:t>
      </w:r>
      <w:r>
        <w:t>individual shared data</w:t>
      </w:r>
      <w:r w:rsidRPr="00533C32">
        <w:t>.</w:t>
      </w:r>
    </w:p>
    <w:p w14:paraId="4F3A8FF7" w14:textId="77777777" w:rsidR="000260B1" w:rsidRPr="00533C32" w:rsidRDefault="000260B1" w:rsidP="000260B1">
      <w:pPr>
        <w:pStyle w:val="Heading4"/>
      </w:pPr>
      <w:bookmarkStart w:id="2364" w:name="_Toc90587025"/>
      <w:bookmarkStart w:id="2365" w:name="_Toc106616568"/>
      <w:bookmarkStart w:id="2366" w:name="_Toc122101264"/>
      <w:bookmarkStart w:id="2367" w:name="_Toc161910827"/>
      <w:r>
        <w:rPr>
          <w:lang w:val="de-DE"/>
        </w:rPr>
        <w:t>5.2.30A.</w:t>
      </w:r>
      <w:r w:rsidRPr="00533C32">
        <w:t>2</w:t>
      </w:r>
      <w:r w:rsidRPr="00533C32">
        <w:tab/>
        <w:t>Resource Definition</w:t>
      </w:r>
      <w:bookmarkEnd w:id="2364"/>
      <w:bookmarkEnd w:id="2365"/>
      <w:bookmarkEnd w:id="2366"/>
      <w:bookmarkEnd w:id="2367"/>
    </w:p>
    <w:p w14:paraId="14B1D4EB" w14:textId="77777777" w:rsidR="000260B1" w:rsidRPr="00533C32" w:rsidRDefault="000260B1" w:rsidP="000260B1">
      <w:r w:rsidRPr="00533C32">
        <w:t>Resource URI: {apiRoot}/nudr-dr/&lt;apiVersion&gt;/subscription-data/shared-data</w:t>
      </w:r>
      <w:r>
        <w:t>/{sharedDataId}</w:t>
      </w:r>
    </w:p>
    <w:p w14:paraId="0541FB37" w14:textId="77777777" w:rsidR="000260B1" w:rsidRPr="00533C32" w:rsidRDefault="000260B1" w:rsidP="000260B1">
      <w:pPr>
        <w:rPr>
          <w:rFonts w:ascii="Arial" w:hAnsi="Arial" w:cs="Arial"/>
        </w:rPr>
      </w:pPr>
      <w:bookmarkStart w:id="2368" w:name="_MCCTEMPBM_CRPT22160183___7"/>
      <w:r w:rsidRPr="00533C32">
        <w:t>This resource shall support the resource URI variables defined in table </w:t>
      </w:r>
      <w:r>
        <w:t>5.2.30A.</w:t>
      </w:r>
      <w:r w:rsidRPr="00533C32">
        <w:t>2-1</w:t>
      </w:r>
      <w:r w:rsidRPr="00533C32">
        <w:rPr>
          <w:rFonts w:ascii="Arial" w:hAnsi="Arial" w:cs="Arial"/>
        </w:rPr>
        <w:t>.</w:t>
      </w:r>
    </w:p>
    <w:bookmarkEnd w:id="2368"/>
    <w:p w14:paraId="4F4F172A" w14:textId="77777777" w:rsidR="000260B1" w:rsidRPr="00533C32" w:rsidRDefault="000260B1" w:rsidP="000260B1">
      <w:pPr>
        <w:pStyle w:val="TH"/>
        <w:outlineLvl w:val="0"/>
      </w:pPr>
      <w:r w:rsidRPr="00533C32">
        <w:t>Table </w:t>
      </w:r>
      <w:r>
        <w:rPr>
          <w:lang w:val="de-DE"/>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578C6CB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88A37"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1B1F4C" w14:textId="77777777" w:rsidR="000260B1" w:rsidRPr="009C5B90" w:rsidRDefault="000260B1" w:rsidP="007C64A8">
            <w:pPr>
              <w:pStyle w:val="TAH"/>
              <w:rPr>
                <w:lang w:val="en-US"/>
              </w:rPr>
            </w:pPr>
            <w:r w:rsidRPr="009C5B90">
              <w:rPr>
                <w:lang w:val="en-US"/>
              </w:rPr>
              <w:t>Definition</w:t>
            </w:r>
          </w:p>
        </w:tc>
      </w:tr>
      <w:tr w:rsidR="000260B1" w:rsidRPr="009C5B90" w14:paraId="2FA8308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348F76"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87084ED"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E569AD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tcPr>
          <w:p w14:paraId="625A2F89" w14:textId="77777777" w:rsidR="000260B1" w:rsidRPr="009C5B90" w:rsidRDefault="000260B1" w:rsidP="007C64A8">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8DE9714" w14:textId="77777777" w:rsidR="000260B1" w:rsidRPr="009C5B90" w:rsidRDefault="000260B1" w:rsidP="007C64A8">
            <w:pPr>
              <w:pStyle w:val="TAL"/>
              <w:rPr>
                <w:lang w:val="en-US"/>
              </w:rPr>
            </w:pPr>
            <w:r w:rsidRPr="009C5B90">
              <w:t>Contains the individual Shared Data Identifier.</w:t>
            </w:r>
          </w:p>
        </w:tc>
      </w:tr>
    </w:tbl>
    <w:p w14:paraId="6B7F8D10" w14:textId="77777777" w:rsidR="000260B1" w:rsidRPr="00533C32" w:rsidRDefault="000260B1" w:rsidP="000260B1"/>
    <w:p w14:paraId="17537FEC" w14:textId="77777777" w:rsidR="000260B1" w:rsidRPr="00533C32" w:rsidRDefault="000260B1" w:rsidP="000260B1">
      <w:pPr>
        <w:pStyle w:val="Heading4"/>
      </w:pPr>
      <w:bookmarkStart w:id="2369" w:name="_Toc90587026"/>
      <w:bookmarkStart w:id="2370" w:name="_Toc106616569"/>
      <w:bookmarkStart w:id="2371" w:name="_Toc122101265"/>
      <w:bookmarkStart w:id="2372" w:name="_Toc161910828"/>
      <w:r>
        <w:rPr>
          <w:lang w:val="de-DE"/>
        </w:rPr>
        <w:t>5.2.30A.</w:t>
      </w:r>
      <w:r w:rsidRPr="00533C32">
        <w:t>3</w:t>
      </w:r>
      <w:r w:rsidRPr="00533C32">
        <w:tab/>
        <w:t>Resource Standard Methods</w:t>
      </w:r>
      <w:bookmarkEnd w:id="2369"/>
      <w:bookmarkEnd w:id="2370"/>
      <w:bookmarkEnd w:id="2371"/>
      <w:bookmarkEnd w:id="2372"/>
    </w:p>
    <w:p w14:paraId="795F43CB" w14:textId="77777777" w:rsidR="000260B1" w:rsidRPr="00533C32" w:rsidRDefault="000260B1" w:rsidP="000260B1">
      <w:pPr>
        <w:pStyle w:val="Heading5"/>
      </w:pPr>
      <w:bookmarkStart w:id="2373" w:name="_Toc90587027"/>
      <w:bookmarkStart w:id="2374" w:name="_Toc106616570"/>
      <w:bookmarkStart w:id="2375" w:name="_Toc122101266"/>
      <w:bookmarkStart w:id="2376" w:name="_Toc161910829"/>
      <w:r>
        <w:t>5.2.30A.</w:t>
      </w:r>
      <w:r w:rsidRPr="00533C32">
        <w:t>3.1</w:t>
      </w:r>
      <w:r w:rsidRPr="00533C32">
        <w:tab/>
        <w:t>GET</w:t>
      </w:r>
      <w:bookmarkEnd w:id="2373"/>
      <w:bookmarkEnd w:id="2374"/>
      <w:bookmarkEnd w:id="2375"/>
      <w:bookmarkEnd w:id="2376"/>
    </w:p>
    <w:p w14:paraId="56B8B263" w14:textId="77777777" w:rsidR="000260B1" w:rsidRPr="00533C32" w:rsidRDefault="000260B1" w:rsidP="000260B1">
      <w:r w:rsidRPr="00533C32">
        <w:t xml:space="preserve">This method shall support the URI query parameters specified in table </w:t>
      </w:r>
      <w:r>
        <w:t>5.2.30A.</w:t>
      </w:r>
      <w:r w:rsidRPr="00533C32">
        <w:t>3.1-1.</w:t>
      </w:r>
    </w:p>
    <w:p w14:paraId="06A072AF" w14:textId="77777777" w:rsidR="000260B1" w:rsidRPr="00533C32" w:rsidRDefault="000260B1" w:rsidP="000260B1">
      <w:pPr>
        <w:pStyle w:val="TH"/>
        <w:outlineLvl w:val="0"/>
      </w:pPr>
      <w:r w:rsidRPr="00533C32">
        <w:t xml:space="preserve">Table </w:t>
      </w:r>
      <w:r>
        <w:rPr>
          <w:lang w:val="de-DE"/>
        </w:rPr>
        <w:t>5.2.30A.</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0260B1" w:rsidRPr="009C5B90" w14:paraId="096260A5" w14:textId="77777777" w:rsidTr="007C64A8">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545C5A92" w14:textId="77777777" w:rsidR="000260B1" w:rsidRPr="009C5B90" w:rsidRDefault="000260B1" w:rsidP="007C64A8">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760B7950" w14:textId="77777777" w:rsidR="000260B1" w:rsidRPr="009C5B90" w:rsidRDefault="000260B1" w:rsidP="007C64A8">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3139EFF1"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B6D063" w14:textId="77777777" w:rsidR="000260B1" w:rsidRPr="009C5B90" w:rsidRDefault="000260B1" w:rsidP="007C64A8">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6525A7" w14:textId="77777777" w:rsidR="000260B1" w:rsidRPr="009C5B90" w:rsidRDefault="000260B1" w:rsidP="007C64A8">
            <w:pPr>
              <w:pStyle w:val="TAH"/>
              <w:rPr>
                <w:lang w:val="en-US"/>
              </w:rPr>
            </w:pPr>
            <w:r w:rsidRPr="009C5B90">
              <w:rPr>
                <w:lang w:val="en-US"/>
              </w:rPr>
              <w:t>Description</w:t>
            </w:r>
          </w:p>
        </w:tc>
      </w:tr>
      <w:tr w:rsidR="000260B1" w:rsidRPr="009C5B90" w14:paraId="4FF6800C" w14:textId="77777777" w:rsidTr="007C64A8">
        <w:trPr>
          <w:jc w:val="center"/>
        </w:trPr>
        <w:tc>
          <w:tcPr>
            <w:tcW w:w="770" w:type="pct"/>
            <w:tcBorders>
              <w:top w:val="single" w:sz="4" w:space="0" w:color="auto"/>
              <w:left w:val="single" w:sz="6" w:space="0" w:color="000000"/>
              <w:bottom w:val="single" w:sz="6" w:space="0" w:color="000000"/>
              <w:right w:val="single" w:sz="6" w:space="0" w:color="000000"/>
            </w:tcBorders>
          </w:tcPr>
          <w:p w14:paraId="1E225FDA" w14:textId="77777777" w:rsidR="000260B1" w:rsidRPr="009C5B90" w:rsidRDefault="000260B1" w:rsidP="007C64A8">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27C3F3BB" w14:textId="77777777" w:rsidR="000260B1" w:rsidRPr="009C5B90" w:rsidRDefault="000260B1" w:rsidP="007C64A8">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236A15FE" w14:textId="77777777" w:rsidR="000260B1" w:rsidRPr="009C5B90" w:rsidRDefault="000260B1" w:rsidP="007C64A8">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37DA6892" w14:textId="77777777" w:rsidR="000260B1" w:rsidRPr="009C5B90" w:rsidRDefault="000260B1" w:rsidP="007C64A8">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50EA84D3" w14:textId="77777777" w:rsidR="000260B1" w:rsidRPr="009C5B90" w:rsidRDefault="000260B1" w:rsidP="007C64A8">
            <w:pPr>
              <w:pStyle w:val="TAL"/>
              <w:rPr>
                <w:lang w:val="en-US"/>
              </w:rPr>
            </w:pPr>
          </w:p>
        </w:tc>
      </w:tr>
    </w:tbl>
    <w:p w14:paraId="3E9B2DB1" w14:textId="77777777" w:rsidR="000260B1" w:rsidRPr="00533C32" w:rsidRDefault="000260B1" w:rsidP="000260B1"/>
    <w:p w14:paraId="6234B744" w14:textId="77777777" w:rsidR="000260B1" w:rsidRPr="00533C32" w:rsidRDefault="000260B1" w:rsidP="000260B1">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1B678EFC" w14:textId="77777777" w:rsidR="000260B1" w:rsidRPr="00533C32" w:rsidRDefault="000260B1" w:rsidP="000260B1">
      <w:pPr>
        <w:pStyle w:val="TH"/>
        <w:outlineLvl w:val="0"/>
      </w:pPr>
      <w:r w:rsidRPr="00533C32">
        <w:t xml:space="preserve">Table </w:t>
      </w:r>
      <w:r>
        <w:rPr>
          <w:lang w:val="de-DE"/>
        </w:rPr>
        <w:t>5.2.30A.</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25A02F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E526D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11243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4A7E8F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A0228A" w14:textId="77777777" w:rsidR="000260B1" w:rsidRPr="009C5B90" w:rsidRDefault="000260B1" w:rsidP="007C64A8">
            <w:pPr>
              <w:pStyle w:val="TAH"/>
              <w:rPr>
                <w:lang w:val="en-US"/>
              </w:rPr>
            </w:pPr>
            <w:r w:rsidRPr="009C5B90">
              <w:rPr>
                <w:lang w:val="en-US"/>
              </w:rPr>
              <w:t>Description</w:t>
            </w:r>
          </w:p>
        </w:tc>
      </w:tr>
      <w:tr w:rsidR="000260B1" w:rsidRPr="009C5B90" w14:paraId="2C86035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2FA63A"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08CE44"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DE06AF"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B32458" w14:textId="77777777" w:rsidR="000260B1" w:rsidRPr="009C5B90" w:rsidRDefault="000260B1" w:rsidP="007C64A8">
            <w:pPr>
              <w:pStyle w:val="TAL"/>
              <w:rPr>
                <w:lang w:val="en-US"/>
              </w:rPr>
            </w:pPr>
          </w:p>
        </w:tc>
      </w:tr>
    </w:tbl>
    <w:p w14:paraId="2C3BAD86" w14:textId="77777777" w:rsidR="000260B1" w:rsidRPr="00533C32" w:rsidRDefault="000260B1" w:rsidP="000260B1"/>
    <w:p w14:paraId="087CC400" w14:textId="77777777" w:rsidR="000260B1" w:rsidRPr="00533C32" w:rsidRDefault="000260B1" w:rsidP="000260B1">
      <w:pPr>
        <w:pStyle w:val="TH"/>
        <w:outlineLvl w:val="0"/>
      </w:pPr>
      <w:r w:rsidRPr="00533C32">
        <w:lastRenderedPageBreak/>
        <w:t xml:space="preserve">Table </w:t>
      </w:r>
      <w:r>
        <w:rPr>
          <w:lang w:val="de-DE"/>
        </w:rPr>
        <w:t>5.2.30A.</w:t>
      </w:r>
      <w:r w:rsidRPr="00533C32">
        <w:rPr>
          <w:lang w:val="de-DE"/>
        </w:rPr>
        <w:t>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0260B1" w:rsidRPr="009C5B90" w14:paraId="555DD714" w14:textId="77777777" w:rsidTr="007C64A8">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3577F111" w14:textId="77777777" w:rsidR="000260B1" w:rsidRPr="009C5B90" w:rsidRDefault="000260B1" w:rsidP="007C64A8">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5567F470" w14:textId="77777777" w:rsidR="000260B1" w:rsidRPr="009C5B90" w:rsidRDefault="000260B1" w:rsidP="007C64A8">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10194FAC" w14:textId="77777777" w:rsidR="000260B1" w:rsidRPr="009C5B90" w:rsidRDefault="000260B1" w:rsidP="007C64A8">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36122AF0" w14:textId="77777777" w:rsidR="000260B1" w:rsidRPr="009C5B90" w:rsidRDefault="000260B1" w:rsidP="007C64A8">
            <w:pPr>
              <w:pStyle w:val="TAH"/>
              <w:rPr>
                <w:lang w:val="en-US"/>
              </w:rPr>
            </w:pPr>
            <w:r w:rsidRPr="009C5B90">
              <w:rPr>
                <w:lang w:val="en-US"/>
              </w:rPr>
              <w:t>Response</w:t>
            </w:r>
          </w:p>
          <w:p w14:paraId="72060E87" w14:textId="77777777" w:rsidR="000260B1" w:rsidRPr="009C5B90" w:rsidRDefault="000260B1" w:rsidP="007C64A8">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6D684CF9" w14:textId="77777777" w:rsidR="000260B1" w:rsidRPr="009C5B90" w:rsidRDefault="000260B1" w:rsidP="007C64A8">
            <w:pPr>
              <w:pStyle w:val="TAH"/>
              <w:rPr>
                <w:lang w:val="en-US"/>
              </w:rPr>
            </w:pPr>
            <w:r w:rsidRPr="009C5B90">
              <w:rPr>
                <w:lang w:val="en-US"/>
              </w:rPr>
              <w:t>Description</w:t>
            </w:r>
          </w:p>
        </w:tc>
      </w:tr>
      <w:tr w:rsidR="000260B1" w:rsidRPr="009C5B90" w14:paraId="43238B3F" w14:textId="77777777" w:rsidTr="007C64A8">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0C110664" w14:textId="77777777" w:rsidR="000260B1" w:rsidRPr="009C5B90" w:rsidRDefault="000260B1" w:rsidP="007C64A8">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042EE1EE" w14:textId="77777777" w:rsidR="000260B1" w:rsidRPr="009C5B90" w:rsidRDefault="000260B1" w:rsidP="007C64A8">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159E1266" w14:textId="77777777" w:rsidR="000260B1" w:rsidRPr="009C5B90" w:rsidRDefault="000260B1" w:rsidP="007C64A8">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6C34899A" w14:textId="77777777" w:rsidR="000260B1" w:rsidRPr="009C5B90" w:rsidRDefault="000260B1" w:rsidP="007C64A8">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368FBBC7" w14:textId="77777777" w:rsidR="000260B1" w:rsidRPr="009C5B90" w:rsidRDefault="000260B1" w:rsidP="007C64A8">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0260B1" w:rsidRPr="009C5B90" w14:paraId="32C5F13D" w14:textId="77777777" w:rsidTr="007C64A8">
        <w:trPr>
          <w:jc w:val="center"/>
        </w:trPr>
        <w:tc>
          <w:tcPr>
            <w:tcW w:w="819" w:type="pct"/>
            <w:tcBorders>
              <w:top w:val="single" w:sz="4" w:space="0" w:color="auto"/>
              <w:left w:val="single" w:sz="6" w:space="0" w:color="000000"/>
              <w:bottom w:val="single" w:sz="4" w:space="0" w:color="auto"/>
              <w:right w:val="single" w:sz="6" w:space="0" w:color="000000"/>
            </w:tcBorders>
            <w:hideMark/>
          </w:tcPr>
          <w:p w14:paraId="45A1D471" w14:textId="77777777" w:rsidR="000260B1" w:rsidRPr="009C5B90" w:rsidRDefault="000260B1" w:rsidP="007C64A8">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6C5FC3BF" w14:textId="77777777" w:rsidR="000260B1" w:rsidRPr="009C5B90" w:rsidRDefault="000260B1" w:rsidP="007C64A8">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30E56847" w14:textId="77777777" w:rsidR="000260B1" w:rsidRPr="009C5B90" w:rsidRDefault="000260B1" w:rsidP="007C64A8">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BDE493A" w14:textId="77777777" w:rsidR="000260B1" w:rsidRPr="009C5B90" w:rsidRDefault="000260B1" w:rsidP="007C64A8">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49AC2351" w14:textId="77777777" w:rsidR="000260B1" w:rsidRPr="009C5B90" w:rsidRDefault="000260B1" w:rsidP="007C64A8">
            <w:pPr>
              <w:pStyle w:val="TAL"/>
            </w:pPr>
            <w:r w:rsidRPr="009C5B90">
              <w:t>The "cause" attribute may be used to indicate one of the following application errors:</w:t>
            </w:r>
          </w:p>
          <w:p w14:paraId="6BD3ADF8" w14:textId="77777777" w:rsidR="000260B1" w:rsidRPr="009C5B90" w:rsidRDefault="000260B1" w:rsidP="007C64A8">
            <w:pPr>
              <w:pStyle w:val="TAL"/>
            </w:pPr>
            <w:r w:rsidRPr="009C5B90">
              <w:t>- DATA_NOT_FOUND</w:t>
            </w:r>
          </w:p>
        </w:tc>
      </w:tr>
      <w:tr w:rsidR="000260B1" w:rsidRPr="009C5B90" w14:paraId="052C4FA4" w14:textId="77777777" w:rsidTr="007C64A8">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6EC48B99"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0FF7FF27" w14:textId="77777777" w:rsidR="000260B1" w:rsidRPr="00533C32" w:rsidRDefault="000260B1" w:rsidP="000260B1">
      <w:pPr>
        <w:rPr>
          <w:lang w:eastAsia="zh-CN"/>
        </w:rPr>
      </w:pPr>
    </w:p>
    <w:p w14:paraId="380433F7" w14:textId="77777777" w:rsidR="000260B1" w:rsidRPr="00533C32" w:rsidRDefault="000260B1" w:rsidP="000260B1">
      <w:pPr>
        <w:pStyle w:val="Heading3"/>
      </w:pPr>
      <w:bookmarkStart w:id="2377" w:name="_Toc20127119"/>
      <w:bookmarkStart w:id="2378" w:name="_Toc27589095"/>
      <w:bookmarkStart w:id="2379" w:name="_Toc36459896"/>
      <w:bookmarkStart w:id="2380" w:name="_Toc45029480"/>
      <w:bookmarkStart w:id="2381" w:name="_Toc56520756"/>
      <w:bookmarkStart w:id="2382" w:name="_Toc90587028"/>
      <w:bookmarkStart w:id="2383" w:name="_Toc106616571"/>
      <w:bookmarkStart w:id="2384" w:name="_Toc122101267"/>
      <w:bookmarkStart w:id="2385" w:name="_Toc161910830"/>
      <w:r w:rsidRPr="00533C32">
        <w:t>5.2.31</w:t>
      </w:r>
      <w:r w:rsidRPr="00533C32">
        <w:tab/>
        <w:t xml:space="preserve">Resource: </w:t>
      </w:r>
      <w:r w:rsidRPr="00533C32">
        <w:rPr>
          <w:lang w:val="de-DE"/>
        </w:rPr>
        <w:t>AmfSubscriptionInfo</w:t>
      </w:r>
      <w:bookmarkEnd w:id="2377"/>
      <w:bookmarkEnd w:id="2378"/>
      <w:bookmarkEnd w:id="2379"/>
      <w:bookmarkEnd w:id="2380"/>
      <w:bookmarkEnd w:id="2381"/>
      <w:bookmarkEnd w:id="2382"/>
      <w:bookmarkEnd w:id="2383"/>
      <w:bookmarkEnd w:id="2384"/>
      <w:bookmarkEnd w:id="2385"/>
    </w:p>
    <w:p w14:paraId="144A586F" w14:textId="77777777" w:rsidR="000260B1" w:rsidRPr="00533C32" w:rsidRDefault="000260B1" w:rsidP="000260B1">
      <w:pPr>
        <w:pStyle w:val="Heading4"/>
      </w:pPr>
      <w:bookmarkStart w:id="2386" w:name="_Toc20127120"/>
      <w:bookmarkStart w:id="2387" w:name="_Toc27589096"/>
      <w:bookmarkStart w:id="2388" w:name="_Toc36459897"/>
      <w:bookmarkStart w:id="2389" w:name="_Toc45029481"/>
      <w:bookmarkStart w:id="2390" w:name="_Toc56520757"/>
      <w:bookmarkStart w:id="2391" w:name="_Toc90587029"/>
      <w:bookmarkStart w:id="2392" w:name="_Toc106616572"/>
      <w:bookmarkStart w:id="2393" w:name="_Toc122101268"/>
      <w:bookmarkStart w:id="2394" w:name="_Toc161910831"/>
      <w:r w:rsidRPr="00533C32">
        <w:t>5.2.31.1</w:t>
      </w:r>
      <w:r w:rsidRPr="00533C32">
        <w:tab/>
        <w:t>Description</w:t>
      </w:r>
      <w:bookmarkEnd w:id="2386"/>
      <w:bookmarkEnd w:id="2387"/>
      <w:bookmarkEnd w:id="2388"/>
      <w:bookmarkEnd w:id="2389"/>
      <w:bookmarkEnd w:id="2390"/>
      <w:bookmarkEnd w:id="2391"/>
      <w:bookmarkEnd w:id="2392"/>
      <w:bookmarkEnd w:id="2393"/>
      <w:bookmarkEnd w:id="2394"/>
    </w:p>
    <w:p w14:paraId="032F5BAA" w14:textId="77777777" w:rsidR="000260B1" w:rsidRPr="00533C32" w:rsidRDefault="000260B1" w:rsidP="000260B1">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4ADC4B38"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03E819C" w14:textId="77777777" w:rsidR="000260B1" w:rsidRPr="00533C32" w:rsidRDefault="000260B1" w:rsidP="000260B1">
      <w:pPr>
        <w:pStyle w:val="Heading4"/>
      </w:pPr>
      <w:bookmarkStart w:id="2395" w:name="_Toc20127121"/>
      <w:bookmarkStart w:id="2396" w:name="_Toc27589097"/>
      <w:bookmarkStart w:id="2397" w:name="_Toc36459898"/>
      <w:bookmarkStart w:id="2398" w:name="_Toc45029482"/>
      <w:bookmarkStart w:id="2399" w:name="_Toc56520758"/>
      <w:bookmarkStart w:id="2400" w:name="_Toc90587030"/>
      <w:bookmarkStart w:id="2401" w:name="_Toc106616573"/>
      <w:bookmarkStart w:id="2402" w:name="_Toc122101269"/>
      <w:bookmarkStart w:id="2403" w:name="_Toc161910832"/>
      <w:r w:rsidRPr="00533C32">
        <w:t>5.2.31.2</w:t>
      </w:r>
      <w:r w:rsidRPr="00533C32">
        <w:tab/>
        <w:t>Resource Definition</w:t>
      </w:r>
      <w:bookmarkEnd w:id="2395"/>
      <w:bookmarkEnd w:id="2396"/>
      <w:bookmarkEnd w:id="2397"/>
      <w:bookmarkEnd w:id="2398"/>
      <w:bookmarkEnd w:id="2399"/>
      <w:bookmarkEnd w:id="2400"/>
      <w:bookmarkEnd w:id="2401"/>
      <w:bookmarkEnd w:id="2402"/>
      <w:bookmarkEnd w:id="2403"/>
    </w:p>
    <w:p w14:paraId="78FEF51E" w14:textId="77777777" w:rsidR="000260B1" w:rsidRPr="00533C32" w:rsidRDefault="000260B1" w:rsidP="000260B1">
      <w:r w:rsidRPr="00533C32">
        <w:t>Resource URI: {apiRoot}/nudr-dr/&lt;apiVersion&gt;/subscription-data/{ueId}/</w:t>
      </w:r>
      <w:r w:rsidRPr="00533C32">
        <w:rPr>
          <w:lang w:eastAsia="zh-CN"/>
        </w:rPr>
        <w:t>context-data/</w:t>
      </w:r>
      <w:r w:rsidRPr="00533C32">
        <w:t>ee-subscriptions/{subsId}/amf-subscriptions</w:t>
      </w:r>
    </w:p>
    <w:p w14:paraId="680E699F" w14:textId="77777777" w:rsidR="000260B1" w:rsidRPr="00533C32" w:rsidRDefault="000260B1" w:rsidP="000260B1">
      <w:pPr>
        <w:rPr>
          <w:rFonts w:ascii="Arial" w:hAnsi="Arial" w:cs="Arial"/>
        </w:rPr>
      </w:pPr>
      <w:bookmarkStart w:id="2404" w:name="_MCCTEMPBM_CRPT22160184___7"/>
      <w:r w:rsidRPr="00533C32">
        <w:t>This resource shall support the resource URI variables defined in table 5.2.31.2-1</w:t>
      </w:r>
      <w:r w:rsidRPr="00533C32">
        <w:rPr>
          <w:rFonts w:ascii="Arial" w:hAnsi="Arial" w:cs="Arial"/>
        </w:rPr>
        <w:t>.</w:t>
      </w:r>
    </w:p>
    <w:bookmarkEnd w:id="2404"/>
    <w:p w14:paraId="0BF6EC61" w14:textId="77777777" w:rsidR="000260B1" w:rsidRPr="00533C32" w:rsidRDefault="000260B1" w:rsidP="000260B1">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2016E5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D7032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9FE42D" w14:textId="77777777" w:rsidR="000260B1" w:rsidRPr="009C5B90" w:rsidRDefault="000260B1" w:rsidP="007C64A8">
            <w:pPr>
              <w:pStyle w:val="TAH"/>
              <w:rPr>
                <w:lang w:val="en-US"/>
              </w:rPr>
            </w:pPr>
            <w:r w:rsidRPr="009C5B90">
              <w:rPr>
                <w:lang w:val="en-US"/>
              </w:rPr>
              <w:t>Definition</w:t>
            </w:r>
          </w:p>
        </w:tc>
      </w:tr>
      <w:tr w:rsidR="000260B1" w:rsidRPr="009C5B90" w14:paraId="67EEEE6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F39B5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9BED64"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0C275D6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3D5796"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55F1BA" w14:textId="28E79F49"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0260B1" w:rsidRPr="009C5B90" w14:paraId="2B02D1E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D37741D"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6E56C0" w14:textId="77777777" w:rsidR="000260B1" w:rsidRPr="009C5B90" w:rsidRDefault="000260B1" w:rsidP="007C64A8">
            <w:pPr>
              <w:pStyle w:val="TAL"/>
              <w:rPr>
                <w:lang w:val="en-US"/>
              </w:rPr>
            </w:pPr>
            <w:r w:rsidRPr="009C5B90">
              <w:rPr>
                <w:lang w:val="en-US"/>
              </w:rPr>
              <w:t>Identifier of the subscription (allocated by the UDM)</w:t>
            </w:r>
          </w:p>
        </w:tc>
      </w:tr>
    </w:tbl>
    <w:p w14:paraId="263B4FB4" w14:textId="77777777" w:rsidR="000260B1" w:rsidRPr="00533C32" w:rsidRDefault="000260B1" w:rsidP="000260B1"/>
    <w:p w14:paraId="4C6D7C7D" w14:textId="77777777" w:rsidR="000260B1" w:rsidRPr="00533C32" w:rsidRDefault="000260B1" w:rsidP="000260B1">
      <w:pPr>
        <w:pStyle w:val="Heading4"/>
      </w:pPr>
      <w:bookmarkStart w:id="2405" w:name="_Toc20127122"/>
      <w:bookmarkStart w:id="2406" w:name="_Toc27589098"/>
      <w:bookmarkStart w:id="2407" w:name="_Toc36459899"/>
      <w:bookmarkStart w:id="2408" w:name="_Toc45029483"/>
      <w:bookmarkStart w:id="2409" w:name="_Toc56520759"/>
      <w:bookmarkStart w:id="2410" w:name="_Toc90587031"/>
      <w:bookmarkStart w:id="2411" w:name="_Toc106616574"/>
      <w:bookmarkStart w:id="2412" w:name="_Toc122101270"/>
      <w:bookmarkStart w:id="2413" w:name="_Toc161910833"/>
      <w:r w:rsidRPr="00533C32">
        <w:t>5.2.31.3</w:t>
      </w:r>
      <w:r w:rsidRPr="00533C32">
        <w:tab/>
        <w:t>Resource Standard Methods</w:t>
      </w:r>
      <w:bookmarkEnd w:id="2405"/>
      <w:bookmarkEnd w:id="2406"/>
      <w:bookmarkEnd w:id="2407"/>
      <w:bookmarkEnd w:id="2408"/>
      <w:bookmarkEnd w:id="2409"/>
      <w:bookmarkEnd w:id="2410"/>
      <w:bookmarkEnd w:id="2411"/>
      <w:bookmarkEnd w:id="2412"/>
      <w:bookmarkEnd w:id="2413"/>
    </w:p>
    <w:p w14:paraId="1F4DA7EC" w14:textId="77777777" w:rsidR="000260B1" w:rsidRPr="00533C32" w:rsidRDefault="000260B1" w:rsidP="000260B1">
      <w:pPr>
        <w:pStyle w:val="Heading5"/>
      </w:pPr>
      <w:bookmarkStart w:id="2414" w:name="_Toc20127123"/>
      <w:bookmarkStart w:id="2415" w:name="_Toc27589099"/>
      <w:bookmarkStart w:id="2416" w:name="_Toc36459900"/>
      <w:bookmarkStart w:id="2417" w:name="_Toc45029484"/>
      <w:bookmarkStart w:id="2418" w:name="_Toc56520760"/>
      <w:bookmarkStart w:id="2419" w:name="_Toc90587032"/>
      <w:bookmarkStart w:id="2420" w:name="_Toc106616575"/>
      <w:bookmarkStart w:id="2421" w:name="_Toc122101271"/>
      <w:bookmarkStart w:id="2422" w:name="_Toc161910834"/>
      <w:r w:rsidRPr="00533C32">
        <w:t>5.2.31.3.1</w:t>
      </w:r>
      <w:r w:rsidRPr="00533C32">
        <w:tab/>
        <w:t>PUT</w:t>
      </w:r>
      <w:bookmarkEnd w:id="2414"/>
      <w:bookmarkEnd w:id="2415"/>
      <w:bookmarkEnd w:id="2416"/>
      <w:bookmarkEnd w:id="2417"/>
      <w:bookmarkEnd w:id="2418"/>
      <w:bookmarkEnd w:id="2419"/>
      <w:bookmarkEnd w:id="2420"/>
      <w:bookmarkEnd w:id="2421"/>
      <w:bookmarkEnd w:id="2422"/>
    </w:p>
    <w:p w14:paraId="012FBA6A" w14:textId="77777777" w:rsidR="000260B1" w:rsidRPr="00533C32" w:rsidRDefault="000260B1" w:rsidP="000260B1">
      <w:r w:rsidRPr="00533C32">
        <w:t>This method shall support the URI query parameters specified in table 5.2.31.3.1-1.</w:t>
      </w:r>
    </w:p>
    <w:p w14:paraId="1F0F3865" w14:textId="77777777" w:rsidR="000260B1" w:rsidRPr="00533C32" w:rsidRDefault="000260B1" w:rsidP="000260B1">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0A1711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F343E6"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09F4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6BBC1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D1B1375"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66871" w14:textId="77777777" w:rsidR="000260B1" w:rsidRPr="009C5B90" w:rsidRDefault="000260B1" w:rsidP="007C64A8">
            <w:pPr>
              <w:pStyle w:val="TAH"/>
              <w:rPr>
                <w:lang w:val="en-US"/>
              </w:rPr>
            </w:pPr>
            <w:r w:rsidRPr="009C5B90">
              <w:rPr>
                <w:lang w:val="en-US"/>
              </w:rPr>
              <w:t>Description</w:t>
            </w:r>
          </w:p>
        </w:tc>
      </w:tr>
      <w:tr w:rsidR="000260B1" w:rsidRPr="009C5B90" w14:paraId="7D692D2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7D8356"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624423F"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80E5A15"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9A2A062"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EFB7C0" w14:textId="77777777" w:rsidR="000260B1" w:rsidRPr="009C5B90" w:rsidRDefault="000260B1" w:rsidP="007C64A8">
            <w:pPr>
              <w:pStyle w:val="TAL"/>
              <w:rPr>
                <w:lang w:val="en-US"/>
              </w:rPr>
            </w:pPr>
          </w:p>
        </w:tc>
      </w:tr>
    </w:tbl>
    <w:p w14:paraId="46F6C488" w14:textId="77777777" w:rsidR="000260B1" w:rsidRPr="00533C32" w:rsidRDefault="000260B1" w:rsidP="000260B1"/>
    <w:p w14:paraId="03DE5D44" w14:textId="77777777" w:rsidR="000260B1" w:rsidRPr="00533C32" w:rsidRDefault="000260B1" w:rsidP="000260B1">
      <w:r w:rsidRPr="00533C32">
        <w:t>This method shall support the request data structures specified in table 5.2.31.3.1-2 and the response data structures and response codes specified in table 5.2.31.3.1-3.</w:t>
      </w:r>
    </w:p>
    <w:p w14:paraId="04ACB49A" w14:textId="77777777" w:rsidR="000260B1" w:rsidRPr="00533C32" w:rsidRDefault="000260B1" w:rsidP="000260B1">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335F05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99229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06F2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459194"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EE7CC9" w14:textId="77777777" w:rsidR="000260B1" w:rsidRPr="009C5B90" w:rsidRDefault="000260B1" w:rsidP="007C64A8">
            <w:pPr>
              <w:pStyle w:val="TAH"/>
              <w:rPr>
                <w:lang w:val="en-US"/>
              </w:rPr>
            </w:pPr>
            <w:r w:rsidRPr="009C5B90">
              <w:rPr>
                <w:lang w:val="en-US"/>
              </w:rPr>
              <w:t>Description</w:t>
            </w:r>
          </w:p>
        </w:tc>
      </w:tr>
      <w:tr w:rsidR="000260B1" w:rsidRPr="009C5B90" w14:paraId="3495362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51AF68" w14:textId="77777777" w:rsidR="000260B1" w:rsidRPr="009C5B90" w:rsidRDefault="000260B1" w:rsidP="007C64A8">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3C2FEBA"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AB2E628" w14:textId="77777777" w:rsidR="000260B1" w:rsidRPr="009C5B90" w:rsidRDefault="000260B1" w:rsidP="007C64A8">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6C347C66" w14:textId="77777777" w:rsidR="000260B1" w:rsidRPr="009C5B90" w:rsidRDefault="000260B1" w:rsidP="007C64A8">
            <w:pPr>
              <w:pStyle w:val="TAL"/>
              <w:rPr>
                <w:lang w:val="en-US"/>
              </w:rPr>
            </w:pPr>
            <w:r w:rsidRPr="009C5B90">
              <w:rPr>
                <w:lang w:val="en-US"/>
              </w:rPr>
              <w:t xml:space="preserve">AMF subscription info for one or two AMFs </w:t>
            </w:r>
          </w:p>
        </w:tc>
      </w:tr>
    </w:tbl>
    <w:p w14:paraId="5B4BAC51" w14:textId="77777777" w:rsidR="000260B1" w:rsidRPr="00533C32" w:rsidRDefault="000260B1" w:rsidP="000260B1"/>
    <w:p w14:paraId="011E8F13" w14:textId="77777777" w:rsidR="000260B1" w:rsidRPr="00533C32" w:rsidRDefault="000260B1" w:rsidP="000260B1">
      <w:pPr>
        <w:pStyle w:val="TH"/>
        <w:outlineLvl w:val="0"/>
      </w:pPr>
      <w:r w:rsidRPr="00533C32">
        <w:lastRenderedPageBreak/>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0260B1" w:rsidRPr="009C5B90" w14:paraId="6CC50EDA"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C6371B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0F557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4DF07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20DB7C8" w14:textId="77777777" w:rsidR="000260B1" w:rsidRPr="009C5B90" w:rsidRDefault="000260B1" w:rsidP="007C64A8">
            <w:pPr>
              <w:pStyle w:val="TAH"/>
              <w:rPr>
                <w:lang w:val="en-US"/>
              </w:rPr>
            </w:pPr>
            <w:r w:rsidRPr="009C5B90">
              <w:rPr>
                <w:lang w:val="en-US"/>
              </w:rPr>
              <w:t>Response</w:t>
            </w:r>
          </w:p>
          <w:p w14:paraId="635024E2"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4A3D8E9" w14:textId="77777777" w:rsidR="000260B1" w:rsidRPr="009C5B90" w:rsidRDefault="000260B1" w:rsidP="007C64A8">
            <w:pPr>
              <w:pStyle w:val="TAH"/>
              <w:rPr>
                <w:lang w:val="en-US"/>
              </w:rPr>
            </w:pPr>
            <w:r w:rsidRPr="009C5B90">
              <w:rPr>
                <w:lang w:val="en-US"/>
              </w:rPr>
              <w:t>Description</w:t>
            </w:r>
          </w:p>
        </w:tc>
      </w:tr>
      <w:tr w:rsidR="000260B1" w:rsidRPr="009C5B90" w14:paraId="02EA69AA"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ED7A17A"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5AAEE6"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EF45E68"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FD6A61A"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AF29FB" w14:textId="77777777" w:rsidR="000260B1" w:rsidRPr="009C5B90" w:rsidRDefault="000260B1" w:rsidP="007C64A8">
            <w:pPr>
              <w:pStyle w:val="TAL"/>
              <w:rPr>
                <w:lang w:val="en-US"/>
              </w:rPr>
            </w:pPr>
            <w:r w:rsidRPr="009C5B90">
              <w:rPr>
                <w:lang w:val="en-US"/>
              </w:rPr>
              <w:t>Upon successful update of this resource, an empty response body shall be returned.</w:t>
            </w:r>
          </w:p>
        </w:tc>
      </w:tr>
      <w:tr w:rsidR="000260B1" w:rsidRPr="009C5B90" w14:paraId="6BDDAF31"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75E44C50" w14:textId="77777777" w:rsidR="000260B1" w:rsidRPr="009C5B90" w:rsidRDefault="000260B1" w:rsidP="007C64A8">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525083B0"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5D8D39F" w14:textId="77777777" w:rsidR="000260B1" w:rsidRPr="009C5B90" w:rsidRDefault="000260B1" w:rsidP="007C64A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1A3B6F0E"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75201BF6" w14:textId="77777777" w:rsidR="000260B1" w:rsidRPr="009C5B90" w:rsidRDefault="000260B1" w:rsidP="007C64A8">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0260B1" w:rsidRPr="009C5B90" w14:paraId="5DDD0F7F"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6CA56"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04A85534" w14:textId="77777777" w:rsidR="000260B1" w:rsidRPr="00533C32" w:rsidRDefault="000260B1" w:rsidP="000260B1">
      <w:pPr>
        <w:rPr>
          <w:lang w:eastAsia="zh-CN"/>
        </w:rPr>
      </w:pPr>
    </w:p>
    <w:p w14:paraId="48D96C1B" w14:textId="77777777" w:rsidR="000260B1" w:rsidRPr="00533C32" w:rsidRDefault="000260B1" w:rsidP="000260B1">
      <w:pPr>
        <w:pStyle w:val="Heading5"/>
      </w:pPr>
      <w:bookmarkStart w:id="2423" w:name="_Toc20127124"/>
      <w:bookmarkStart w:id="2424" w:name="_Toc27589100"/>
      <w:bookmarkStart w:id="2425" w:name="_Toc36459901"/>
      <w:bookmarkStart w:id="2426" w:name="_Toc45029485"/>
      <w:bookmarkStart w:id="2427" w:name="_Toc56520761"/>
      <w:bookmarkStart w:id="2428" w:name="_Toc90587033"/>
      <w:bookmarkStart w:id="2429" w:name="_Toc106616576"/>
      <w:bookmarkStart w:id="2430" w:name="_Toc122101272"/>
      <w:bookmarkStart w:id="2431" w:name="_Toc161910835"/>
      <w:r w:rsidRPr="00533C32">
        <w:t>5.2.31.3.2</w:t>
      </w:r>
      <w:r w:rsidRPr="00533C32">
        <w:tab/>
        <w:t>DELETE</w:t>
      </w:r>
      <w:bookmarkEnd w:id="2423"/>
      <w:bookmarkEnd w:id="2424"/>
      <w:bookmarkEnd w:id="2425"/>
      <w:bookmarkEnd w:id="2426"/>
      <w:bookmarkEnd w:id="2427"/>
      <w:bookmarkEnd w:id="2428"/>
      <w:bookmarkEnd w:id="2429"/>
      <w:bookmarkEnd w:id="2430"/>
      <w:bookmarkEnd w:id="2431"/>
    </w:p>
    <w:p w14:paraId="581514D5" w14:textId="77777777" w:rsidR="000260B1" w:rsidRPr="00533C32" w:rsidRDefault="000260B1" w:rsidP="000260B1">
      <w:r w:rsidRPr="00533C32">
        <w:t>This method shall support the URI query parameters specified in table 5.2.31.3.2-1.</w:t>
      </w:r>
    </w:p>
    <w:p w14:paraId="3BCD2518" w14:textId="77777777" w:rsidR="000260B1" w:rsidRPr="00533C32" w:rsidRDefault="000260B1" w:rsidP="000260B1">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5E95A82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14CAE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B9012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6EB520"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2752B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9BD70A" w14:textId="77777777" w:rsidR="000260B1" w:rsidRPr="009C5B90" w:rsidRDefault="000260B1" w:rsidP="007C64A8">
            <w:pPr>
              <w:pStyle w:val="TAH"/>
              <w:rPr>
                <w:lang w:val="en-US"/>
              </w:rPr>
            </w:pPr>
            <w:r w:rsidRPr="009C5B90">
              <w:rPr>
                <w:lang w:val="en-US"/>
              </w:rPr>
              <w:t>Description</w:t>
            </w:r>
          </w:p>
        </w:tc>
      </w:tr>
      <w:tr w:rsidR="000260B1" w:rsidRPr="009C5B90" w14:paraId="3A882F6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617E78"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3D9D4E"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FC89FC3"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EA5E15D"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C3B1C9" w14:textId="77777777" w:rsidR="000260B1" w:rsidRPr="009C5B90" w:rsidRDefault="000260B1" w:rsidP="007C64A8">
            <w:pPr>
              <w:pStyle w:val="TAL"/>
              <w:rPr>
                <w:lang w:val="en-US"/>
              </w:rPr>
            </w:pPr>
          </w:p>
        </w:tc>
      </w:tr>
    </w:tbl>
    <w:p w14:paraId="158E8165" w14:textId="77777777" w:rsidR="000260B1" w:rsidRPr="00533C32" w:rsidRDefault="000260B1" w:rsidP="000260B1"/>
    <w:p w14:paraId="1706BB69" w14:textId="77777777" w:rsidR="000260B1" w:rsidRPr="00533C32" w:rsidRDefault="000260B1" w:rsidP="000260B1">
      <w:r w:rsidRPr="00533C32">
        <w:t>This method shall support the request data structures specified in table 5.2.31.3.2-2 and the response data structures and response codes specified in table 5.2.31.3.2-3.</w:t>
      </w:r>
    </w:p>
    <w:p w14:paraId="78507C10" w14:textId="77777777" w:rsidR="000260B1" w:rsidRPr="00533C32" w:rsidRDefault="000260B1" w:rsidP="000260B1">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C9B58B7"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B4789C"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83C9D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E24C43"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949169" w14:textId="77777777" w:rsidR="000260B1" w:rsidRPr="009C5B90" w:rsidRDefault="000260B1" w:rsidP="007C64A8">
            <w:pPr>
              <w:pStyle w:val="TAH"/>
              <w:rPr>
                <w:lang w:val="en-US"/>
              </w:rPr>
            </w:pPr>
            <w:r w:rsidRPr="009C5B90">
              <w:rPr>
                <w:lang w:val="en-US"/>
              </w:rPr>
              <w:t>Description</w:t>
            </w:r>
          </w:p>
        </w:tc>
      </w:tr>
      <w:tr w:rsidR="000260B1" w:rsidRPr="009C5B90" w14:paraId="6569D33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A729B8"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DF8250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3B1455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2BD5B70" w14:textId="77777777" w:rsidR="000260B1" w:rsidRPr="009C5B90" w:rsidRDefault="000260B1" w:rsidP="007C64A8">
            <w:pPr>
              <w:pStyle w:val="TAL"/>
              <w:rPr>
                <w:lang w:val="en-US"/>
              </w:rPr>
            </w:pPr>
          </w:p>
        </w:tc>
      </w:tr>
    </w:tbl>
    <w:p w14:paraId="27D9DF98" w14:textId="77777777" w:rsidR="000260B1" w:rsidRPr="00533C32" w:rsidRDefault="000260B1" w:rsidP="000260B1"/>
    <w:p w14:paraId="6C639D89" w14:textId="77777777" w:rsidR="000260B1" w:rsidRPr="00533C32" w:rsidRDefault="000260B1" w:rsidP="000260B1">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24FC23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9F905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872733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9BBC62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AC80BB" w14:textId="77777777" w:rsidR="000260B1" w:rsidRPr="009C5B90" w:rsidRDefault="000260B1" w:rsidP="007C64A8">
            <w:pPr>
              <w:pStyle w:val="TAH"/>
              <w:rPr>
                <w:lang w:val="en-US"/>
              </w:rPr>
            </w:pPr>
            <w:r w:rsidRPr="009C5B90">
              <w:rPr>
                <w:lang w:val="en-US"/>
              </w:rPr>
              <w:t>Response</w:t>
            </w:r>
          </w:p>
          <w:p w14:paraId="1BD36E3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938C7A5" w14:textId="77777777" w:rsidR="000260B1" w:rsidRPr="009C5B90" w:rsidRDefault="000260B1" w:rsidP="007C64A8">
            <w:pPr>
              <w:pStyle w:val="TAH"/>
              <w:rPr>
                <w:lang w:val="en-US"/>
              </w:rPr>
            </w:pPr>
            <w:r w:rsidRPr="009C5B90">
              <w:rPr>
                <w:lang w:val="en-US"/>
              </w:rPr>
              <w:t>Description</w:t>
            </w:r>
          </w:p>
        </w:tc>
      </w:tr>
      <w:tr w:rsidR="000260B1" w:rsidRPr="009C5B90" w14:paraId="6AA84F00"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DB419A"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708790"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E0D7840"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5CB2064"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CA680CF"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4DCB091F"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EBAFFB"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0129DB68" w14:textId="77777777" w:rsidR="000260B1" w:rsidRPr="00533C32" w:rsidRDefault="000260B1" w:rsidP="000260B1"/>
    <w:p w14:paraId="3DD2E2E6" w14:textId="77777777" w:rsidR="000260B1" w:rsidRPr="00533C32" w:rsidRDefault="000260B1" w:rsidP="000260B1">
      <w:pPr>
        <w:pStyle w:val="Heading5"/>
      </w:pPr>
      <w:bookmarkStart w:id="2432" w:name="_Toc20127125"/>
      <w:bookmarkStart w:id="2433" w:name="_Toc27589101"/>
      <w:bookmarkStart w:id="2434" w:name="_Toc36459902"/>
      <w:bookmarkStart w:id="2435" w:name="_Toc45029486"/>
      <w:bookmarkStart w:id="2436" w:name="_Toc56520762"/>
      <w:bookmarkStart w:id="2437" w:name="_Toc90587034"/>
      <w:bookmarkStart w:id="2438" w:name="_Toc106616577"/>
      <w:bookmarkStart w:id="2439" w:name="_Toc122101273"/>
      <w:bookmarkStart w:id="2440" w:name="_Toc161910836"/>
      <w:r w:rsidRPr="00533C32">
        <w:t>5.2.31.3.</w:t>
      </w:r>
      <w:r w:rsidRPr="00533C32">
        <w:rPr>
          <w:lang w:val="de-DE"/>
        </w:rPr>
        <w:t>3</w:t>
      </w:r>
      <w:r w:rsidRPr="00533C32">
        <w:tab/>
      </w:r>
      <w:r w:rsidRPr="00533C32">
        <w:rPr>
          <w:lang w:val="de-DE"/>
        </w:rPr>
        <w:t>GET</w:t>
      </w:r>
      <w:bookmarkEnd w:id="2432"/>
      <w:bookmarkEnd w:id="2433"/>
      <w:bookmarkEnd w:id="2434"/>
      <w:bookmarkEnd w:id="2435"/>
      <w:bookmarkEnd w:id="2436"/>
      <w:bookmarkEnd w:id="2437"/>
      <w:bookmarkEnd w:id="2438"/>
      <w:bookmarkEnd w:id="2439"/>
      <w:bookmarkEnd w:id="2440"/>
    </w:p>
    <w:p w14:paraId="5E575B49" w14:textId="77777777" w:rsidR="000260B1" w:rsidRPr="00533C32" w:rsidRDefault="000260B1" w:rsidP="000260B1">
      <w:r w:rsidRPr="00533C32">
        <w:t>This method shall support the URI query parameters specified in table 5.2.31.3.3-1.</w:t>
      </w:r>
    </w:p>
    <w:p w14:paraId="5855DAA2" w14:textId="77777777" w:rsidR="000260B1" w:rsidRPr="00533C32" w:rsidRDefault="000260B1" w:rsidP="000260B1">
      <w:pPr>
        <w:pStyle w:val="TH"/>
        <w:outlineLvl w:val="0"/>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7C95654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B14DE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062A3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8FADF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2D3D3"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55045D" w14:textId="77777777" w:rsidR="000260B1" w:rsidRPr="009C5B90" w:rsidRDefault="000260B1" w:rsidP="007C64A8">
            <w:pPr>
              <w:pStyle w:val="TAH"/>
              <w:rPr>
                <w:lang w:val="en-US"/>
              </w:rPr>
            </w:pPr>
            <w:r w:rsidRPr="009C5B90">
              <w:rPr>
                <w:lang w:val="en-US"/>
              </w:rPr>
              <w:t>Description</w:t>
            </w:r>
          </w:p>
        </w:tc>
      </w:tr>
      <w:tr w:rsidR="000260B1" w:rsidRPr="009C5B90" w14:paraId="791CD5D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A9063"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F61DFBC"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D10ADB"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9A726B"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2413E9" w14:textId="77777777" w:rsidR="000260B1" w:rsidRPr="009C5B90" w:rsidRDefault="000260B1" w:rsidP="007C64A8">
            <w:pPr>
              <w:pStyle w:val="TAL"/>
              <w:rPr>
                <w:lang w:val="en-US"/>
              </w:rPr>
            </w:pPr>
          </w:p>
        </w:tc>
      </w:tr>
    </w:tbl>
    <w:p w14:paraId="62439CA6" w14:textId="77777777" w:rsidR="000260B1" w:rsidRPr="00533C32" w:rsidRDefault="000260B1" w:rsidP="000260B1"/>
    <w:p w14:paraId="56DD7188" w14:textId="77777777" w:rsidR="000260B1" w:rsidRPr="00533C32" w:rsidRDefault="000260B1" w:rsidP="000260B1">
      <w:r w:rsidRPr="00533C32">
        <w:t>This method shall support the request data structures specified in table 5.2.31.3.3-2 and the response data structures and response codes specified in table 5.2.31.3.3-3.</w:t>
      </w:r>
    </w:p>
    <w:p w14:paraId="08595776" w14:textId="77777777" w:rsidR="000260B1" w:rsidRPr="00533C32" w:rsidRDefault="000260B1" w:rsidP="000260B1">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BFB295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7CF04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1BC12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CD75FE"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346B0A" w14:textId="77777777" w:rsidR="000260B1" w:rsidRPr="009C5B90" w:rsidRDefault="000260B1" w:rsidP="007C64A8">
            <w:pPr>
              <w:pStyle w:val="TAH"/>
              <w:rPr>
                <w:lang w:val="en-US"/>
              </w:rPr>
            </w:pPr>
            <w:r w:rsidRPr="009C5B90">
              <w:rPr>
                <w:lang w:val="en-US"/>
              </w:rPr>
              <w:t>Description</w:t>
            </w:r>
          </w:p>
        </w:tc>
      </w:tr>
      <w:tr w:rsidR="000260B1" w:rsidRPr="009C5B90" w14:paraId="0CF54DE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6DA5C0"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27CAAF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B7950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4DC27F3" w14:textId="77777777" w:rsidR="000260B1" w:rsidRPr="009C5B90" w:rsidRDefault="000260B1" w:rsidP="007C64A8">
            <w:pPr>
              <w:pStyle w:val="TAL"/>
              <w:rPr>
                <w:lang w:val="en-US"/>
              </w:rPr>
            </w:pPr>
          </w:p>
        </w:tc>
      </w:tr>
    </w:tbl>
    <w:p w14:paraId="39BB3CDD" w14:textId="77777777" w:rsidR="000260B1" w:rsidRPr="00533C32" w:rsidRDefault="000260B1" w:rsidP="000260B1"/>
    <w:p w14:paraId="5F1AB3DD" w14:textId="77777777" w:rsidR="000260B1" w:rsidRPr="00533C32" w:rsidRDefault="000260B1" w:rsidP="000260B1">
      <w:pPr>
        <w:pStyle w:val="TH"/>
        <w:outlineLvl w:val="0"/>
      </w:pPr>
      <w:r w:rsidRPr="00533C32">
        <w:lastRenderedPageBreak/>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0260B1" w:rsidRPr="009C5B90" w14:paraId="55EE435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730D5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ED467BA"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9C143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C0BDBF" w14:textId="77777777" w:rsidR="000260B1" w:rsidRPr="009C5B90" w:rsidRDefault="000260B1" w:rsidP="007C64A8">
            <w:pPr>
              <w:pStyle w:val="TAH"/>
              <w:rPr>
                <w:lang w:val="en-US"/>
              </w:rPr>
            </w:pPr>
            <w:r w:rsidRPr="009C5B90">
              <w:rPr>
                <w:lang w:val="en-US"/>
              </w:rPr>
              <w:t>Response</w:t>
            </w:r>
          </w:p>
          <w:p w14:paraId="203C501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90DAB" w14:textId="77777777" w:rsidR="000260B1" w:rsidRPr="009C5B90" w:rsidRDefault="000260B1" w:rsidP="007C64A8">
            <w:pPr>
              <w:pStyle w:val="TAH"/>
              <w:rPr>
                <w:lang w:val="en-US"/>
              </w:rPr>
            </w:pPr>
            <w:r w:rsidRPr="009C5B90">
              <w:rPr>
                <w:lang w:val="en-US"/>
              </w:rPr>
              <w:t>Description</w:t>
            </w:r>
          </w:p>
        </w:tc>
      </w:tr>
      <w:tr w:rsidR="000260B1" w:rsidRPr="009C5B90" w14:paraId="661203D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B5CB8" w14:textId="77777777" w:rsidR="000260B1" w:rsidRPr="009C5B90" w:rsidRDefault="000260B1" w:rsidP="007C64A8">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340C414"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6AF06CF" w14:textId="77777777" w:rsidR="000260B1" w:rsidRPr="009C5B90" w:rsidRDefault="000260B1" w:rsidP="007C64A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3A52158"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0FD0768" w14:textId="77777777" w:rsidR="000260B1" w:rsidRPr="009C5B90" w:rsidRDefault="000260B1" w:rsidP="007C64A8">
            <w:pPr>
              <w:pStyle w:val="TAL"/>
              <w:rPr>
                <w:lang w:val="en-US"/>
              </w:rPr>
            </w:pPr>
            <w:r w:rsidRPr="009C5B90">
              <w:rPr>
                <w:lang w:val="en-US"/>
              </w:rPr>
              <w:t>Upon success, a response body containing AMF Subscription Infos shall be returned.</w:t>
            </w:r>
          </w:p>
        </w:tc>
      </w:tr>
      <w:tr w:rsidR="000260B1" w:rsidRPr="009C5B90" w14:paraId="536F9744"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2A0786"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B0AE1A5" w14:textId="77777777" w:rsidR="000260B1" w:rsidRPr="00533C32" w:rsidRDefault="000260B1" w:rsidP="000260B1"/>
    <w:p w14:paraId="6B7F5DE4" w14:textId="77777777" w:rsidR="000260B1" w:rsidRPr="00533C32" w:rsidRDefault="000260B1" w:rsidP="000260B1">
      <w:pPr>
        <w:pStyle w:val="Heading5"/>
      </w:pPr>
      <w:bookmarkStart w:id="2441" w:name="_Toc20127126"/>
      <w:bookmarkStart w:id="2442" w:name="_Toc27589102"/>
      <w:bookmarkStart w:id="2443" w:name="_Toc36459903"/>
      <w:bookmarkStart w:id="2444" w:name="_Toc45029487"/>
      <w:bookmarkStart w:id="2445" w:name="_Toc56520763"/>
      <w:bookmarkStart w:id="2446" w:name="_Toc90587035"/>
      <w:bookmarkStart w:id="2447" w:name="_Toc106616578"/>
      <w:bookmarkStart w:id="2448" w:name="_Toc122101274"/>
      <w:bookmarkStart w:id="2449" w:name="_Toc161910837"/>
      <w:r w:rsidRPr="00533C32">
        <w:t>5.2.31.3.</w:t>
      </w:r>
      <w:r w:rsidRPr="00533C32">
        <w:rPr>
          <w:lang w:val="de-DE"/>
        </w:rPr>
        <w:t>4</w:t>
      </w:r>
      <w:r w:rsidRPr="00533C32">
        <w:tab/>
        <w:t>PATCH</w:t>
      </w:r>
      <w:bookmarkEnd w:id="2441"/>
      <w:bookmarkEnd w:id="2442"/>
      <w:bookmarkEnd w:id="2443"/>
      <w:bookmarkEnd w:id="2444"/>
      <w:bookmarkEnd w:id="2445"/>
      <w:bookmarkEnd w:id="2446"/>
      <w:bookmarkEnd w:id="2447"/>
      <w:bookmarkEnd w:id="2448"/>
      <w:bookmarkEnd w:id="2449"/>
    </w:p>
    <w:p w14:paraId="1041E3D9" w14:textId="77777777" w:rsidR="000260B1" w:rsidRPr="00533C32" w:rsidRDefault="000260B1" w:rsidP="000260B1">
      <w:pPr>
        <w:rPr>
          <w:lang w:eastAsia="zh-CN"/>
        </w:rPr>
      </w:pPr>
      <w:r w:rsidRPr="00533C32">
        <w:rPr>
          <w:lang w:eastAsia="zh-CN"/>
        </w:rPr>
        <w:t>This method is used to modify the AMF subscription Infos in the UDR.</w:t>
      </w:r>
    </w:p>
    <w:p w14:paraId="4ACEC496" w14:textId="77777777" w:rsidR="000260B1" w:rsidRPr="00533C32" w:rsidRDefault="000260B1" w:rsidP="000260B1">
      <w:r w:rsidRPr="00533C32">
        <w:t>This method shall support the URI query parameters specified in table 5.2.31.3.4-1.</w:t>
      </w:r>
    </w:p>
    <w:p w14:paraId="795896A4" w14:textId="77777777" w:rsidR="000260B1" w:rsidRPr="00533C32" w:rsidRDefault="000260B1" w:rsidP="000260B1">
      <w:pPr>
        <w:pStyle w:val="TH"/>
        <w:outlineLvl w:val="0"/>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5F829D6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97FDD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F259C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6C03DC"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DCE876"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CED307" w14:textId="77777777" w:rsidR="000260B1" w:rsidRPr="009C5B90" w:rsidRDefault="000260B1" w:rsidP="007C64A8">
            <w:pPr>
              <w:pStyle w:val="TAH"/>
              <w:rPr>
                <w:lang w:val="en-US"/>
              </w:rPr>
            </w:pPr>
            <w:r w:rsidRPr="009C5B90">
              <w:rPr>
                <w:lang w:val="en-US"/>
              </w:rPr>
              <w:t>Description</w:t>
            </w:r>
          </w:p>
        </w:tc>
      </w:tr>
      <w:tr w:rsidR="000260B1" w:rsidRPr="009C5B90" w14:paraId="4A1B71C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DDDEAD"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AB44D4B"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20603CD"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BCC82E0"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C59615" w14:textId="62EC0676"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19E8CA71" w14:textId="77777777" w:rsidR="000260B1" w:rsidRPr="00533C32" w:rsidRDefault="000260B1" w:rsidP="000260B1">
      <w:pPr>
        <w:pStyle w:val="Guidance"/>
      </w:pPr>
    </w:p>
    <w:p w14:paraId="12AB2127" w14:textId="77777777" w:rsidR="000260B1" w:rsidRPr="00533C32" w:rsidRDefault="000260B1" w:rsidP="000260B1">
      <w:r w:rsidRPr="00533C32">
        <w:t>This method shall support the request data structures specified in table 5.2.31.3.2-2 and the response data structures and response codes specified in table 5.2.31.3.4-3.</w:t>
      </w:r>
    </w:p>
    <w:p w14:paraId="4A238F50" w14:textId="77777777" w:rsidR="000260B1" w:rsidRPr="00533C32" w:rsidRDefault="000260B1" w:rsidP="000260B1">
      <w:pPr>
        <w:pStyle w:val="TH"/>
        <w:outlineLvl w:val="0"/>
      </w:pPr>
      <w:r w:rsidRPr="00533C32">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94DE46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3DC81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3277B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26B0D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5C203F" w14:textId="77777777" w:rsidR="000260B1" w:rsidRPr="009C5B90" w:rsidRDefault="000260B1" w:rsidP="007C64A8">
            <w:pPr>
              <w:pStyle w:val="TAH"/>
              <w:rPr>
                <w:lang w:val="en-US"/>
              </w:rPr>
            </w:pPr>
            <w:r w:rsidRPr="009C5B90">
              <w:rPr>
                <w:lang w:val="en-US"/>
              </w:rPr>
              <w:t>Description</w:t>
            </w:r>
          </w:p>
        </w:tc>
      </w:tr>
      <w:tr w:rsidR="000260B1" w:rsidRPr="009C5B90" w14:paraId="35BCE72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413E1C"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DF86C19"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E57D032"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9DB1B8F"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2AFBE74F" w14:textId="77777777" w:rsidR="000260B1" w:rsidRPr="00533C32" w:rsidRDefault="000260B1" w:rsidP="000260B1"/>
    <w:p w14:paraId="1CE58104" w14:textId="77777777" w:rsidR="000260B1" w:rsidRPr="00533C32" w:rsidRDefault="000260B1" w:rsidP="000260B1">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271866F3"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B933C9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8820E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642D8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FFBE" w14:textId="77777777" w:rsidR="000260B1" w:rsidRPr="009C5B90" w:rsidRDefault="000260B1" w:rsidP="007C64A8">
            <w:pPr>
              <w:pStyle w:val="TAH"/>
              <w:rPr>
                <w:lang w:val="en-US"/>
              </w:rPr>
            </w:pPr>
            <w:r w:rsidRPr="009C5B90">
              <w:rPr>
                <w:lang w:val="en-US"/>
              </w:rPr>
              <w:t>Response</w:t>
            </w:r>
          </w:p>
          <w:p w14:paraId="6089C6E1"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9FA20C" w14:textId="77777777" w:rsidR="000260B1" w:rsidRPr="009C5B90" w:rsidRDefault="000260B1" w:rsidP="007C64A8">
            <w:pPr>
              <w:pStyle w:val="TAH"/>
              <w:rPr>
                <w:lang w:val="en-US"/>
              </w:rPr>
            </w:pPr>
            <w:r w:rsidRPr="009C5B90">
              <w:rPr>
                <w:lang w:val="en-US"/>
              </w:rPr>
              <w:t>Description</w:t>
            </w:r>
          </w:p>
        </w:tc>
      </w:tr>
      <w:tr w:rsidR="000260B1" w:rsidRPr="009C5B90" w14:paraId="1D94C8EB"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E3241C8"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1276C4"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463004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50DF9FC"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43C04E6"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1204A65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FEC9F48"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3A78B09"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D8DB81B"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0DCA380"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B79281D"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3AF2D262"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6F4913"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3535171"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E683957"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F6C778D"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F3337DD" w14:textId="77777777" w:rsidR="000260B1" w:rsidRPr="009C5B90" w:rsidRDefault="000260B1" w:rsidP="007C64A8">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0CF8129F"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7DBCD1"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2C14EC7"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3EF0793" w14:textId="77777777" w:rsidR="000260B1" w:rsidRDefault="000260B1" w:rsidP="000260B1">
      <w:pPr>
        <w:rPr>
          <w:lang w:eastAsia="zh-CN"/>
        </w:rPr>
      </w:pPr>
    </w:p>
    <w:p w14:paraId="24025384" w14:textId="77777777" w:rsidR="000260B1" w:rsidRDefault="000260B1" w:rsidP="000260B1">
      <w:pPr>
        <w:pStyle w:val="Heading3"/>
      </w:pPr>
      <w:bookmarkStart w:id="2450" w:name="_Toc90587036"/>
      <w:bookmarkStart w:id="2451" w:name="_Toc106616579"/>
      <w:bookmarkStart w:id="2452" w:name="_Toc122101275"/>
      <w:bookmarkStart w:id="2453" w:name="_Toc161910838"/>
      <w:r>
        <w:t>5.2.31A</w:t>
      </w:r>
      <w:r>
        <w:tab/>
        <w:t>Resource: Smf</w:t>
      </w:r>
      <w:r>
        <w:rPr>
          <w:lang w:val="de-DE"/>
        </w:rPr>
        <w:t>SubscriptionInfo</w:t>
      </w:r>
      <w:bookmarkEnd w:id="2450"/>
      <w:bookmarkEnd w:id="2451"/>
      <w:bookmarkEnd w:id="2452"/>
      <w:bookmarkEnd w:id="2453"/>
    </w:p>
    <w:p w14:paraId="084AC2E0" w14:textId="77777777" w:rsidR="000260B1" w:rsidRDefault="000260B1" w:rsidP="000260B1">
      <w:pPr>
        <w:pStyle w:val="Heading4"/>
      </w:pPr>
      <w:bookmarkStart w:id="2454" w:name="_Toc90587037"/>
      <w:bookmarkStart w:id="2455" w:name="_Toc106616580"/>
      <w:bookmarkStart w:id="2456" w:name="_Toc122101276"/>
      <w:bookmarkStart w:id="2457" w:name="_Toc161910839"/>
      <w:r>
        <w:t>5.2.31A.1</w:t>
      </w:r>
      <w:r>
        <w:tab/>
        <w:t>Description</w:t>
      </w:r>
      <w:bookmarkEnd w:id="2454"/>
      <w:bookmarkEnd w:id="2455"/>
      <w:bookmarkEnd w:id="2456"/>
      <w:bookmarkEnd w:id="2457"/>
    </w:p>
    <w:p w14:paraId="3722CFA3" w14:textId="77777777" w:rsidR="000260B1" w:rsidRDefault="000260B1" w:rsidP="000260B1">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4D8465E6"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6B45FF8B" w14:textId="77777777" w:rsidR="000260B1" w:rsidRDefault="000260B1" w:rsidP="000260B1">
      <w:pPr>
        <w:pStyle w:val="Heading4"/>
      </w:pPr>
      <w:bookmarkStart w:id="2458" w:name="_Toc90587038"/>
      <w:bookmarkStart w:id="2459" w:name="_Toc106616581"/>
      <w:bookmarkStart w:id="2460" w:name="_Toc122101277"/>
      <w:bookmarkStart w:id="2461" w:name="_Toc161910840"/>
      <w:r>
        <w:lastRenderedPageBreak/>
        <w:t>5.2.31A.2</w:t>
      </w:r>
      <w:r>
        <w:tab/>
        <w:t>Resource Definition</w:t>
      </w:r>
      <w:bookmarkEnd w:id="2458"/>
      <w:bookmarkEnd w:id="2459"/>
      <w:bookmarkEnd w:id="2460"/>
      <w:bookmarkEnd w:id="2461"/>
    </w:p>
    <w:p w14:paraId="77697346" w14:textId="77777777" w:rsidR="000260B1" w:rsidRDefault="000260B1" w:rsidP="000260B1">
      <w:r>
        <w:t>Resource URI: {apiRoot}/nudr-dr/&lt;apiVersion&gt;/subscription-data/{ueId}/</w:t>
      </w:r>
      <w:r>
        <w:rPr>
          <w:lang w:eastAsia="zh-CN"/>
        </w:rPr>
        <w:t>context-data/</w:t>
      </w:r>
      <w:r>
        <w:t>ee-subscriptions/{subsId}/smf-subscriptions</w:t>
      </w:r>
    </w:p>
    <w:p w14:paraId="23784755" w14:textId="77777777" w:rsidR="000260B1" w:rsidRDefault="000260B1" w:rsidP="000260B1">
      <w:pPr>
        <w:rPr>
          <w:rFonts w:ascii="Arial" w:hAnsi="Arial" w:cs="Arial"/>
        </w:rPr>
      </w:pPr>
      <w:bookmarkStart w:id="2462" w:name="_MCCTEMPBM_CRPT22160185___7"/>
      <w:r>
        <w:t>This resource shall support the resource URI variables defined in table 5.2.31A.2-1</w:t>
      </w:r>
      <w:r>
        <w:rPr>
          <w:rFonts w:ascii="Arial" w:hAnsi="Arial" w:cs="Arial"/>
        </w:rPr>
        <w:t>.</w:t>
      </w:r>
    </w:p>
    <w:bookmarkEnd w:id="2462"/>
    <w:p w14:paraId="585547F1" w14:textId="77777777" w:rsidR="000260B1" w:rsidRDefault="000260B1" w:rsidP="000260B1">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04C1E7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AB5CE01"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ACD3F5" w14:textId="77777777" w:rsidR="000260B1" w:rsidRPr="009C5B90" w:rsidRDefault="000260B1" w:rsidP="007C64A8">
            <w:pPr>
              <w:pStyle w:val="TAH"/>
              <w:rPr>
                <w:lang w:val="en-US"/>
              </w:rPr>
            </w:pPr>
            <w:r w:rsidRPr="009C5B90">
              <w:rPr>
                <w:lang w:val="en-US"/>
              </w:rPr>
              <w:t>Definition</w:t>
            </w:r>
          </w:p>
        </w:tc>
      </w:tr>
      <w:tr w:rsidR="000260B1" w:rsidRPr="009C5B90" w14:paraId="2C44EC7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38B6F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D0A489"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3F8BF5C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301024"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DE83026" w14:textId="48E54A16"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0260B1" w:rsidRPr="009C5B90" w14:paraId="14409E1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6184B3"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2CAEF3" w14:textId="77777777" w:rsidR="000260B1" w:rsidRPr="009C5B90" w:rsidRDefault="000260B1" w:rsidP="007C64A8">
            <w:pPr>
              <w:pStyle w:val="TAL"/>
              <w:rPr>
                <w:lang w:val="en-US"/>
              </w:rPr>
            </w:pPr>
            <w:r w:rsidRPr="009C5B90">
              <w:rPr>
                <w:lang w:val="en-US"/>
              </w:rPr>
              <w:t>Identifier of the subscription (allocated by the UDM)</w:t>
            </w:r>
          </w:p>
        </w:tc>
      </w:tr>
    </w:tbl>
    <w:p w14:paraId="0DFD6492" w14:textId="77777777" w:rsidR="000260B1" w:rsidRDefault="000260B1" w:rsidP="000260B1"/>
    <w:p w14:paraId="4D07FFD1" w14:textId="77777777" w:rsidR="000260B1" w:rsidRDefault="000260B1" w:rsidP="000260B1">
      <w:pPr>
        <w:pStyle w:val="Heading4"/>
      </w:pPr>
      <w:bookmarkStart w:id="2463" w:name="_Toc90587039"/>
      <w:bookmarkStart w:id="2464" w:name="_Toc106616582"/>
      <w:bookmarkStart w:id="2465" w:name="_Toc122101278"/>
      <w:bookmarkStart w:id="2466" w:name="_Toc161910841"/>
      <w:r>
        <w:t>5.2.31A.3</w:t>
      </w:r>
      <w:r>
        <w:tab/>
        <w:t>Resource Standard Methods</w:t>
      </w:r>
      <w:bookmarkEnd w:id="2463"/>
      <w:bookmarkEnd w:id="2464"/>
      <w:bookmarkEnd w:id="2465"/>
      <w:bookmarkEnd w:id="2466"/>
    </w:p>
    <w:p w14:paraId="46EDD968" w14:textId="77777777" w:rsidR="000260B1" w:rsidRDefault="000260B1" w:rsidP="000260B1">
      <w:pPr>
        <w:pStyle w:val="Heading5"/>
      </w:pPr>
      <w:bookmarkStart w:id="2467" w:name="_Toc90587040"/>
      <w:bookmarkStart w:id="2468" w:name="_Toc106616583"/>
      <w:bookmarkStart w:id="2469" w:name="_Toc122101279"/>
      <w:bookmarkStart w:id="2470" w:name="_Toc161910842"/>
      <w:r>
        <w:t>5.2.31A.3.1</w:t>
      </w:r>
      <w:r>
        <w:tab/>
        <w:t>PUT</w:t>
      </w:r>
      <w:bookmarkEnd w:id="2467"/>
      <w:bookmarkEnd w:id="2468"/>
      <w:bookmarkEnd w:id="2469"/>
      <w:bookmarkEnd w:id="2470"/>
    </w:p>
    <w:p w14:paraId="2DBA3483" w14:textId="77777777" w:rsidR="000260B1" w:rsidRDefault="000260B1" w:rsidP="000260B1">
      <w:r>
        <w:t>This method shall support the URI query parameters specified in table 5.2.31A.3.1-1.</w:t>
      </w:r>
    </w:p>
    <w:p w14:paraId="5B7D553D" w14:textId="77777777" w:rsidR="000260B1" w:rsidRDefault="000260B1" w:rsidP="000260B1">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34D5F1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3BE23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626F1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D6D40"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64EF44"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3BD453" w14:textId="77777777" w:rsidR="000260B1" w:rsidRPr="009C5B90" w:rsidRDefault="000260B1" w:rsidP="007C64A8">
            <w:pPr>
              <w:pStyle w:val="TAH"/>
              <w:rPr>
                <w:lang w:val="en-US"/>
              </w:rPr>
            </w:pPr>
            <w:r w:rsidRPr="009C5B90">
              <w:rPr>
                <w:lang w:val="en-US"/>
              </w:rPr>
              <w:t>Description</w:t>
            </w:r>
          </w:p>
        </w:tc>
      </w:tr>
      <w:tr w:rsidR="000260B1" w:rsidRPr="009C5B90" w14:paraId="192F294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453D76"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539E6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EF9FCB"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2D1FD33"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CEB47D2" w14:textId="77777777" w:rsidR="000260B1" w:rsidRPr="009C5B90" w:rsidRDefault="000260B1" w:rsidP="007C64A8">
            <w:pPr>
              <w:pStyle w:val="TAL"/>
              <w:rPr>
                <w:lang w:val="en-US"/>
              </w:rPr>
            </w:pPr>
          </w:p>
        </w:tc>
      </w:tr>
    </w:tbl>
    <w:p w14:paraId="414EF7C9" w14:textId="77777777" w:rsidR="000260B1" w:rsidRDefault="000260B1" w:rsidP="000260B1"/>
    <w:p w14:paraId="0D84AAF2" w14:textId="77777777" w:rsidR="000260B1" w:rsidRDefault="000260B1" w:rsidP="000260B1">
      <w:r>
        <w:t>This method shall support the request data structures specified in table 5.2.31A.3.1-2 and the response data structures, and response codes specified in table 5.2.31A.3.1-3.</w:t>
      </w:r>
    </w:p>
    <w:p w14:paraId="359EBFFC" w14:textId="77777777" w:rsidR="000260B1" w:rsidRDefault="000260B1" w:rsidP="000260B1">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A92065A"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37F79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2356C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C48C6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4AEDCF" w14:textId="77777777" w:rsidR="000260B1" w:rsidRPr="009C5B90" w:rsidRDefault="000260B1" w:rsidP="007C64A8">
            <w:pPr>
              <w:pStyle w:val="TAH"/>
              <w:rPr>
                <w:lang w:val="en-US"/>
              </w:rPr>
            </w:pPr>
            <w:r w:rsidRPr="009C5B90">
              <w:rPr>
                <w:lang w:val="en-US"/>
              </w:rPr>
              <w:t>Description</w:t>
            </w:r>
          </w:p>
        </w:tc>
      </w:tr>
      <w:tr w:rsidR="000260B1" w:rsidRPr="009C5B90" w14:paraId="00A01FA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A879C" w14:textId="77777777" w:rsidR="000260B1" w:rsidRPr="009C5B90" w:rsidRDefault="000260B1" w:rsidP="007C64A8">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2012824"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16DB6F5"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910B297" w14:textId="77777777" w:rsidR="000260B1" w:rsidRPr="009C5B90" w:rsidRDefault="000260B1" w:rsidP="007C64A8">
            <w:pPr>
              <w:pStyle w:val="TAL"/>
              <w:rPr>
                <w:lang w:val="en-US"/>
              </w:rPr>
            </w:pPr>
            <w:r w:rsidRPr="009C5B90">
              <w:rPr>
                <w:lang w:val="en-US"/>
              </w:rPr>
              <w:t xml:space="preserve">SMF subscription info </w:t>
            </w:r>
          </w:p>
        </w:tc>
      </w:tr>
    </w:tbl>
    <w:p w14:paraId="19EBFB01" w14:textId="77777777" w:rsidR="000260B1" w:rsidRDefault="000260B1" w:rsidP="000260B1"/>
    <w:p w14:paraId="0D090FF6" w14:textId="77777777" w:rsidR="000260B1" w:rsidRDefault="000260B1" w:rsidP="000260B1">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0260B1" w:rsidRPr="009C5B90" w14:paraId="7C9D1BC0"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B610F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6B6C07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C01A14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950A84" w14:textId="77777777" w:rsidR="000260B1" w:rsidRPr="009C5B90" w:rsidRDefault="000260B1" w:rsidP="007C64A8">
            <w:pPr>
              <w:pStyle w:val="TAH"/>
              <w:rPr>
                <w:lang w:val="en-US"/>
              </w:rPr>
            </w:pPr>
            <w:r w:rsidRPr="009C5B90">
              <w:rPr>
                <w:lang w:val="en-US"/>
              </w:rPr>
              <w:t>Response</w:t>
            </w:r>
          </w:p>
          <w:p w14:paraId="01C14F1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04A0E3" w14:textId="77777777" w:rsidR="000260B1" w:rsidRPr="009C5B90" w:rsidRDefault="000260B1" w:rsidP="007C64A8">
            <w:pPr>
              <w:pStyle w:val="TAH"/>
              <w:rPr>
                <w:lang w:val="en-US"/>
              </w:rPr>
            </w:pPr>
            <w:r w:rsidRPr="009C5B90">
              <w:rPr>
                <w:lang w:val="en-US"/>
              </w:rPr>
              <w:t>Description</w:t>
            </w:r>
          </w:p>
        </w:tc>
      </w:tr>
      <w:tr w:rsidR="000260B1" w:rsidRPr="009C5B90" w14:paraId="40D470FD"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3E8C43"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497B564"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16890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A92D6BC"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E44CF60" w14:textId="77777777" w:rsidR="000260B1" w:rsidRPr="009C5B90" w:rsidRDefault="000260B1" w:rsidP="007C64A8">
            <w:pPr>
              <w:pStyle w:val="TAL"/>
              <w:rPr>
                <w:lang w:val="en-US"/>
              </w:rPr>
            </w:pPr>
            <w:r w:rsidRPr="009C5B90">
              <w:rPr>
                <w:lang w:val="en-US"/>
              </w:rPr>
              <w:t>Upon successful update of this resource, an empty response body shall be returned.</w:t>
            </w:r>
          </w:p>
        </w:tc>
      </w:tr>
      <w:tr w:rsidR="000260B1" w:rsidRPr="009C5B90" w14:paraId="25CA63D2"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30FF6EF4" w14:textId="77777777" w:rsidR="000260B1" w:rsidRPr="009C5B90" w:rsidRDefault="000260B1" w:rsidP="007C64A8">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525066B3"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180B59E"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71C4715F"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83E36D6" w14:textId="77777777" w:rsidR="000260B1" w:rsidRPr="009C5B90" w:rsidRDefault="000260B1" w:rsidP="007C64A8">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0260B1" w:rsidRPr="009C5B90" w14:paraId="7DF81AF7"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642BFB"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22F6D51" w14:textId="77777777" w:rsidR="000260B1" w:rsidRDefault="000260B1" w:rsidP="000260B1">
      <w:pPr>
        <w:rPr>
          <w:lang w:eastAsia="zh-CN"/>
        </w:rPr>
      </w:pPr>
    </w:p>
    <w:p w14:paraId="6081925E" w14:textId="77777777" w:rsidR="000260B1" w:rsidRDefault="000260B1" w:rsidP="000260B1">
      <w:pPr>
        <w:pStyle w:val="Heading5"/>
      </w:pPr>
      <w:bookmarkStart w:id="2471" w:name="_Toc90587041"/>
      <w:bookmarkStart w:id="2472" w:name="_Toc106616584"/>
      <w:bookmarkStart w:id="2473" w:name="_Toc122101280"/>
      <w:bookmarkStart w:id="2474" w:name="_Toc161910843"/>
      <w:r>
        <w:t>5.2.31A.3.2</w:t>
      </w:r>
      <w:r>
        <w:tab/>
        <w:t>DELETE</w:t>
      </w:r>
      <w:bookmarkEnd w:id="2471"/>
      <w:bookmarkEnd w:id="2472"/>
      <w:bookmarkEnd w:id="2473"/>
      <w:bookmarkEnd w:id="2474"/>
    </w:p>
    <w:p w14:paraId="65D90719" w14:textId="77777777" w:rsidR="000260B1" w:rsidRDefault="000260B1" w:rsidP="000260B1">
      <w:r>
        <w:t>This method shall support the URI query parameters specified in table 5.2.31A.3.2-1.</w:t>
      </w:r>
    </w:p>
    <w:p w14:paraId="51F239F3" w14:textId="77777777" w:rsidR="000260B1" w:rsidRDefault="000260B1" w:rsidP="000260B1">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59A5CB7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A60062"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699906"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06AD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AEED02"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71CBA" w14:textId="77777777" w:rsidR="000260B1" w:rsidRPr="009C5B90" w:rsidRDefault="000260B1" w:rsidP="007C64A8">
            <w:pPr>
              <w:pStyle w:val="TAH"/>
              <w:rPr>
                <w:lang w:val="en-US"/>
              </w:rPr>
            </w:pPr>
            <w:r w:rsidRPr="009C5B90">
              <w:rPr>
                <w:lang w:val="en-US"/>
              </w:rPr>
              <w:t>Description</w:t>
            </w:r>
          </w:p>
        </w:tc>
      </w:tr>
      <w:tr w:rsidR="000260B1" w:rsidRPr="009C5B90" w14:paraId="38ED0A0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7C2B90"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EA01325"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0B587F"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EC2BF"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C920595" w14:textId="77777777" w:rsidR="000260B1" w:rsidRPr="009C5B90" w:rsidRDefault="000260B1" w:rsidP="007C64A8">
            <w:pPr>
              <w:pStyle w:val="TAL"/>
              <w:rPr>
                <w:lang w:val="en-US"/>
              </w:rPr>
            </w:pPr>
          </w:p>
        </w:tc>
      </w:tr>
    </w:tbl>
    <w:p w14:paraId="78A7AEB2" w14:textId="77777777" w:rsidR="000260B1" w:rsidRDefault="000260B1" w:rsidP="000260B1"/>
    <w:p w14:paraId="53E5ED48" w14:textId="77777777" w:rsidR="000260B1" w:rsidRDefault="000260B1" w:rsidP="000260B1">
      <w:r>
        <w:t>This method shall support the request data structures specified in table 5.2.31A.3.2-2 and the response data structures, and response codes specified in table 5.2.31A.3.2-3.</w:t>
      </w:r>
    </w:p>
    <w:p w14:paraId="36CCBE7F" w14:textId="77777777" w:rsidR="000260B1" w:rsidRDefault="000260B1" w:rsidP="000260B1">
      <w:pPr>
        <w:pStyle w:val="TH"/>
        <w:outlineLvl w:val="0"/>
      </w:pPr>
      <w:r>
        <w:lastRenderedPageBreak/>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0016B3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B4D1B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E79E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7F768A3"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760743" w14:textId="77777777" w:rsidR="000260B1" w:rsidRPr="009C5B90" w:rsidRDefault="000260B1" w:rsidP="007C64A8">
            <w:pPr>
              <w:pStyle w:val="TAH"/>
              <w:rPr>
                <w:lang w:val="en-US"/>
              </w:rPr>
            </w:pPr>
            <w:r w:rsidRPr="009C5B90">
              <w:rPr>
                <w:lang w:val="en-US"/>
              </w:rPr>
              <w:t>Description</w:t>
            </w:r>
          </w:p>
        </w:tc>
      </w:tr>
      <w:tr w:rsidR="000260B1" w:rsidRPr="009C5B90" w14:paraId="3E6DD08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17AB03C"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AC7E1C9"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2DBCC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2AEFEB1" w14:textId="77777777" w:rsidR="000260B1" w:rsidRPr="009C5B90" w:rsidRDefault="000260B1" w:rsidP="007C64A8">
            <w:pPr>
              <w:pStyle w:val="TAL"/>
              <w:rPr>
                <w:lang w:val="en-US"/>
              </w:rPr>
            </w:pPr>
          </w:p>
        </w:tc>
      </w:tr>
    </w:tbl>
    <w:p w14:paraId="15E67BA1" w14:textId="77777777" w:rsidR="000260B1" w:rsidRDefault="000260B1" w:rsidP="000260B1"/>
    <w:p w14:paraId="46219120" w14:textId="77777777" w:rsidR="000260B1" w:rsidRDefault="000260B1" w:rsidP="000260B1">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672CCF2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C956F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19E925"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11F8B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809C17" w14:textId="77777777" w:rsidR="000260B1" w:rsidRPr="009C5B90" w:rsidRDefault="000260B1" w:rsidP="007C64A8">
            <w:pPr>
              <w:pStyle w:val="TAH"/>
              <w:rPr>
                <w:lang w:val="en-US"/>
              </w:rPr>
            </w:pPr>
            <w:r w:rsidRPr="009C5B90">
              <w:rPr>
                <w:lang w:val="en-US"/>
              </w:rPr>
              <w:t>Response</w:t>
            </w:r>
          </w:p>
          <w:p w14:paraId="14F0FCFE"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265F8E" w14:textId="77777777" w:rsidR="000260B1" w:rsidRPr="009C5B90" w:rsidRDefault="000260B1" w:rsidP="007C64A8">
            <w:pPr>
              <w:pStyle w:val="TAH"/>
              <w:rPr>
                <w:lang w:val="en-US"/>
              </w:rPr>
            </w:pPr>
            <w:r w:rsidRPr="009C5B90">
              <w:rPr>
                <w:lang w:val="en-US"/>
              </w:rPr>
              <w:t>Description</w:t>
            </w:r>
          </w:p>
        </w:tc>
      </w:tr>
      <w:tr w:rsidR="000260B1" w:rsidRPr="009C5B90" w14:paraId="2202C1D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1331A1"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463C502"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289973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A3F38"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3D809F4"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62A67AA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D313AB"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27BC82AF" w14:textId="77777777" w:rsidR="000260B1" w:rsidRDefault="000260B1" w:rsidP="000260B1"/>
    <w:p w14:paraId="05EE2C86" w14:textId="77777777" w:rsidR="000260B1" w:rsidRDefault="000260B1" w:rsidP="000260B1">
      <w:pPr>
        <w:pStyle w:val="Heading5"/>
      </w:pPr>
      <w:bookmarkStart w:id="2475" w:name="_Toc90587042"/>
      <w:bookmarkStart w:id="2476" w:name="_Toc106616585"/>
      <w:bookmarkStart w:id="2477" w:name="_Toc122101281"/>
      <w:bookmarkStart w:id="2478" w:name="_Toc161910844"/>
      <w:r>
        <w:t>5.2.31A.3.</w:t>
      </w:r>
      <w:r>
        <w:rPr>
          <w:lang w:val="de-DE"/>
        </w:rPr>
        <w:t>3</w:t>
      </w:r>
      <w:r>
        <w:tab/>
      </w:r>
      <w:r>
        <w:rPr>
          <w:lang w:val="de-DE"/>
        </w:rPr>
        <w:t>GET</w:t>
      </w:r>
      <w:bookmarkEnd w:id="2475"/>
      <w:bookmarkEnd w:id="2476"/>
      <w:bookmarkEnd w:id="2477"/>
      <w:bookmarkEnd w:id="2478"/>
    </w:p>
    <w:p w14:paraId="1D2EC5F5" w14:textId="77777777" w:rsidR="000260B1" w:rsidRDefault="000260B1" w:rsidP="000260B1">
      <w:r>
        <w:t>This method shall support the URI query parameters specified in table 5.2.31A.3.3-1.</w:t>
      </w:r>
    </w:p>
    <w:p w14:paraId="266D011A" w14:textId="77777777" w:rsidR="000260B1" w:rsidRDefault="000260B1" w:rsidP="000260B1">
      <w:pPr>
        <w:pStyle w:val="TH"/>
        <w:outlineLvl w:val="0"/>
      </w:pPr>
      <w:r>
        <w:t>Table 5.2.31A.3.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32C6D2E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D005A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75D53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82BC3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7B33C9"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EB3DC" w14:textId="77777777" w:rsidR="000260B1" w:rsidRPr="009C5B90" w:rsidRDefault="000260B1" w:rsidP="007C64A8">
            <w:pPr>
              <w:pStyle w:val="TAH"/>
              <w:rPr>
                <w:lang w:val="en-US"/>
              </w:rPr>
            </w:pPr>
            <w:r w:rsidRPr="009C5B90">
              <w:rPr>
                <w:lang w:val="en-US"/>
              </w:rPr>
              <w:t>Description</w:t>
            </w:r>
          </w:p>
        </w:tc>
      </w:tr>
      <w:tr w:rsidR="000260B1" w:rsidRPr="009C5B90" w14:paraId="0EE8CAE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0964C9A"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05718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E05F9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2C01C44"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F0932A6" w14:textId="77777777" w:rsidR="000260B1" w:rsidRPr="009C5B90" w:rsidRDefault="000260B1" w:rsidP="007C64A8">
            <w:pPr>
              <w:pStyle w:val="TAL"/>
              <w:rPr>
                <w:lang w:val="en-US"/>
              </w:rPr>
            </w:pPr>
          </w:p>
        </w:tc>
      </w:tr>
    </w:tbl>
    <w:p w14:paraId="13BC7CB3" w14:textId="77777777" w:rsidR="000260B1" w:rsidRDefault="000260B1" w:rsidP="000260B1"/>
    <w:p w14:paraId="410899C5" w14:textId="77777777" w:rsidR="000260B1" w:rsidRDefault="000260B1" w:rsidP="000260B1">
      <w:r>
        <w:t>This method shall support the request data structures specified in table 5.2.31A.3.3-2 and the response data structures and response codes specified in table 5.2.31A.3.3-3.</w:t>
      </w:r>
    </w:p>
    <w:p w14:paraId="020003FF" w14:textId="77777777" w:rsidR="000260B1" w:rsidRDefault="000260B1" w:rsidP="000260B1">
      <w:pPr>
        <w:pStyle w:val="TH"/>
        <w:outlineLvl w:val="0"/>
      </w:pPr>
      <w:r>
        <w:t>Table 5.2.31A.3.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704F242"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5A5F08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A43C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D782C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C224A7" w14:textId="77777777" w:rsidR="000260B1" w:rsidRPr="009C5B90" w:rsidRDefault="000260B1" w:rsidP="007C64A8">
            <w:pPr>
              <w:pStyle w:val="TAH"/>
              <w:rPr>
                <w:lang w:val="en-US"/>
              </w:rPr>
            </w:pPr>
            <w:r w:rsidRPr="009C5B90">
              <w:rPr>
                <w:lang w:val="en-US"/>
              </w:rPr>
              <w:t>Description</w:t>
            </w:r>
          </w:p>
        </w:tc>
      </w:tr>
      <w:tr w:rsidR="000260B1" w:rsidRPr="009C5B90" w14:paraId="76E1F229"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EB4C8"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BFA1839"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4802C0E"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26FDC3" w14:textId="77777777" w:rsidR="000260B1" w:rsidRPr="009C5B90" w:rsidRDefault="000260B1" w:rsidP="007C64A8">
            <w:pPr>
              <w:pStyle w:val="TAL"/>
              <w:rPr>
                <w:lang w:val="en-US"/>
              </w:rPr>
            </w:pPr>
          </w:p>
        </w:tc>
      </w:tr>
    </w:tbl>
    <w:p w14:paraId="5514044E" w14:textId="77777777" w:rsidR="000260B1" w:rsidRDefault="000260B1" w:rsidP="000260B1"/>
    <w:p w14:paraId="7BF61673" w14:textId="77777777" w:rsidR="000260B1" w:rsidRDefault="000260B1" w:rsidP="000260B1">
      <w:pPr>
        <w:pStyle w:val="TH"/>
        <w:outlineLvl w:val="0"/>
      </w:pPr>
      <w:r>
        <w:t>Table 5.2.31A.3.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0260B1" w:rsidRPr="009C5B90" w14:paraId="4AB14AF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C82C1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515BE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409BEB"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1AA53C6" w14:textId="77777777" w:rsidR="000260B1" w:rsidRPr="009C5B90" w:rsidRDefault="000260B1" w:rsidP="007C64A8">
            <w:pPr>
              <w:pStyle w:val="TAH"/>
              <w:rPr>
                <w:lang w:val="en-US"/>
              </w:rPr>
            </w:pPr>
            <w:r w:rsidRPr="009C5B90">
              <w:rPr>
                <w:lang w:val="en-US"/>
              </w:rPr>
              <w:t>Response</w:t>
            </w:r>
          </w:p>
          <w:p w14:paraId="1E5C9EC2"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2434B6C" w14:textId="77777777" w:rsidR="000260B1" w:rsidRPr="009C5B90" w:rsidRDefault="000260B1" w:rsidP="007C64A8">
            <w:pPr>
              <w:pStyle w:val="TAH"/>
              <w:rPr>
                <w:lang w:val="en-US"/>
              </w:rPr>
            </w:pPr>
            <w:r w:rsidRPr="009C5B90">
              <w:rPr>
                <w:lang w:val="en-US"/>
              </w:rPr>
              <w:t>Description</w:t>
            </w:r>
          </w:p>
        </w:tc>
      </w:tr>
      <w:tr w:rsidR="000260B1" w:rsidRPr="009C5B90" w14:paraId="57BAC820"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96ED89" w14:textId="77777777" w:rsidR="000260B1" w:rsidRPr="009C5B90" w:rsidRDefault="000260B1" w:rsidP="007C64A8">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F234C87"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3BB3E2"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5709A9A"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BE7D3F3" w14:textId="77777777" w:rsidR="000260B1" w:rsidRPr="009C5B90" w:rsidRDefault="000260B1" w:rsidP="007C64A8">
            <w:pPr>
              <w:pStyle w:val="TAL"/>
              <w:rPr>
                <w:lang w:val="en-US"/>
              </w:rPr>
            </w:pPr>
            <w:r w:rsidRPr="009C5B90">
              <w:rPr>
                <w:lang w:val="en-US"/>
              </w:rPr>
              <w:t>Upon success, a response body containing SMF Subscription Infos shall be returned.</w:t>
            </w:r>
          </w:p>
        </w:tc>
      </w:tr>
      <w:tr w:rsidR="000260B1" w:rsidRPr="009C5B90" w14:paraId="0E1B227E"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9C4BF7"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4206F47F" w14:textId="77777777" w:rsidR="000260B1" w:rsidRDefault="000260B1" w:rsidP="000260B1"/>
    <w:p w14:paraId="1FDE72DF" w14:textId="77777777" w:rsidR="000260B1" w:rsidRDefault="000260B1" w:rsidP="000260B1">
      <w:pPr>
        <w:pStyle w:val="Heading5"/>
      </w:pPr>
      <w:bookmarkStart w:id="2479" w:name="_Toc90587043"/>
      <w:bookmarkStart w:id="2480" w:name="_Toc106616586"/>
      <w:bookmarkStart w:id="2481" w:name="_Toc122101282"/>
      <w:bookmarkStart w:id="2482" w:name="_Toc161910845"/>
      <w:r>
        <w:t>5.2.31A.3.</w:t>
      </w:r>
      <w:r>
        <w:rPr>
          <w:lang w:val="de-DE"/>
        </w:rPr>
        <w:t>4</w:t>
      </w:r>
      <w:r>
        <w:tab/>
        <w:t>PATCH</w:t>
      </w:r>
      <w:bookmarkEnd w:id="2479"/>
      <w:bookmarkEnd w:id="2480"/>
      <w:bookmarkEnd w:id="2481"/>
      <w:bookmarkEnd w:id="2482"/>
    </w:p>
    <w:p w14:paraId="33E99A79" w14:textId="77777777" w:rsidR="000260B1" w:rsidRDefault="000260B1" w:rsidP="000260B1">
      <w:pPr>
        <w:rPr>
          <w:lang w:eastAsia="zh-CN"/>
        </w:rPr>
      </w:pPr>
      <w:r>
        <w:rPr>
          <w:lang w:eastAsia="zh-CN"/>
        </w:rPr>
        <w:t>This method is used to modify the SMF subscription Infos in the UDR.</w:t>
      </w:r>
    </w:p>
    <w:p w14:paraId="23D7D60C" w14:textId="77777777" w:rsidR="000260B1" w:rsidRDefault="000260B1" w:rsidP="000260B1">
      <w:r>
        <w:t>This method shall support the URI query parameters specified in table 5.2.31A.3.4-1.</w:t>
      </w:r>
    </w:p>
    <w:p w14:paraId="2A3B45C7" w14:textId="77777777" w:rsidR="000260B1" w:rsidRDefault="000260B1" w:rsidP="000260B1">
      <w:pPr>
        <w:pStyle w:val="TH"/>
        <w:outlineLvl w:val="0"/>
      </w:pPr>
      <w:r>
        <w:t>Table 5.2.31A.3.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0C9F828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F0BEB5"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D0F04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9FD64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EC1185"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691034" w14:textId="77777777" w:rsidR="000260B1" w:rsidRPr="009C5B90" w:rsidRDefault="000260B1" w:rsidP="007C64A8">
            <w:pPr>
              <w:pStyle w:val="TAH"/>
              <w:rPr>
                <w:lang w:val="en-US"/>
              </w:rPr>
            </w:pPr>
            <w:r w:rsidRPr="009C5B90">
              <w:rPr>
                <w:lang w:val="en-US"/>
              </w:rPr>
              <w:t>Description</w:t>
            </w:r>
          </w:p>
        </w:tc>
      </w:tr>
      <w:tr w:rsidR="000260B1" w:rsidRPr="009C5B90" w14:paraId="164E866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5EE3CF"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9565E94"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774091"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6F4A443"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24E70EB" w14:textId="4C0DE6D7"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5D868BD0" w14:textId="77777777" w:rsidR="000260B1" w:rsidRDefault="000260B1" w:rsidP="000260B1">
      <w:pPr>
        <w:pStyle w:val="Guidance"/>
      </w:pPr>
    </w:p>
    <w:p w14:paraId="0DAE811C" w14:textId="77777777" w:rsidR="000260B1" w:rsidRDefault="000260B1" w:rsidP="000260B1">
      <w:r>
        <w:t>This method shall support the request data structures specified in table 5.2.31A.3.2-2 and the response data structures, and response codes specified in table 5.2.31A.3.4-3.</w:t>
      </w:r>
    </w:p>
    <w:p w14:paraId="7A9BBAC7" w14:textId="77777777" w:rsidR="000260B1" w:rsidRDefault="000260B1" w:rsidP="000260B1">
      <w:pPr>
        <w:pStyle w:val="TH"/>
        <w:outlineLvl w:val="0"/>
      </w:pPr>
      <w:r>
        <w:t>Table 5.2.31A.3.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6AFEFB7"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59598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CD80C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D1B36C"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D165E" w14:textId="77777777" w:rsidR="000260B1" w:rsidRPr="009C5B90" w:rsidRDefault="000260B1" w:rsidP="007C64A8">
            <w:pPr>
              <w:pStyle w:val="TAH"/>
              <w:rPr>
                <w:lang w:val="en-US"/>
              </w:rPr>
            </w:pPr>
            <w:r w:rsidRPr="009C5B90">
              <w:rPr>
                <w:lang w:val="en-US"/>
              </w:rPr>
              <w:t>Description</w:t>
            </w:r>
          </w:p>
        </w:tc>
      </w:tr>
      <w:tr w:rsidR="000260B1" w:rsidRPr="009C5B90" w14:paraId="4127171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BF19C"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1C0B500"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8ECBE35"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D49BEBC"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13AD1995" w14:textId="77777777" w:rsidR="000260B1" w:rsidRDefault="000260B1" w:rsidP="000260B1"/>
    <w:p w14:paraId="72BB2F42" w14:textId="77777777" w:rsidR="000260B1" w:rsidRDefault="000260B1" w:rsidP="000260B1">
      <w:pPr>
        <w:pStyle w:val="TH"/>
        <w:outlineLvl w:val="0"/>
      </w:pPr>
      <w:r>
        <w:lastRenderedPageBreak/>
        <w:t>Table 5.2.31A.3.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6C42CFE1"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10F7C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FFE706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F2BC4F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30EB03" w14:textId="77777777" w:rsidR="000260B1" w:rsidRPr="009C5B90" w:rsidRDefault="000260B1" w:rsidP="007C64A8">
            <w:pPr>
              <w:pStyle w:val="TAH"/>
              <w:rPr>
                <w:lang w:val="en-US"/>
              </w:rPr>
            </w:pPr>
            <w:r w:rsidRPr="009C5B90">
              <w:rPr>
                <w:lang w:val="en-US"/>
              </w:rPr>
              <w:t>Response</w:t>
            </w:r>
          </w:p>
          <w:p w14:paraId="38B4A868"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AD8137" w14:textId="77777777" w:rsidR="000260B1" w:rsidRPr="009C5B90" w:rsidRDefault="000260B1" w:rsidP="007C64A8">
            <w:pPr>
              <w:pStyle w:val="TAH"/>
              <w:rPr>
                <w:lang w:val="en-US"/>
              </w:rPr>
            </w:pPr>
            <w:r w:rsidRPr="009C5B90">
              <w:rPr>
                <w:lang w:val="en-US"/>
              </w:rPr>
              <w:t>Description</w:t>
            </w:r>
          </w:p>
        </w:tc>
      </w:tr>
      <w:tr w:rsidR="000260B1" w:rsidRPr="009C5B90" w14:paraId="2E0C5BFA"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A2DCDB8"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39E3BC"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E27F9D"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146551E"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23C4AC0"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211B7254"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315073"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DE82252"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6D7975C2"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7A788BD" w14:textId="77777777" w:rsidR="000260B1" w:rsidRPr="009C5B90" w:rsidRDefault="000260B1" w:rsidP="007C64A8">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1359ED7"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529C135E"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4FDBA49"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4E05E16"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86241F"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B248097"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2661E0F"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16D36848"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89FE8F8"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9B95A8B"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7544735" w14:textId="77777777" w:rsidR="000260B1" w:rsidRDefault="000260B1" w:rsidP="000260B1">
      <w:pPr>
        <w:rPr>
          <w:lang w:eastAsia="zh-CN"/>
        </w:rPr>
      </w:pPr>
    </w:p>
    <w:p w14:paraId="073C86D0" w14:textId="77777777" w:rsidR="000260B1" w:rsidRDefault="000260B1" w:rsidP="000260B1">
      <w:pPr>
        <w:pStyle w:val="Heading3"/>
      </w:pPr>
      <w:bookmarkStart w:id="2483" w:name="_Toc90587044"/>
      <w:bookmarkStart w:id="2484" w:name="_Toc106616587"/>
      <w:bookmarkStart w:id="2485" w:name="_Toc122101283"/>
      <w:bookmarkStart w:id="2486" w:name="_Toc161910846"/>
      <w:r>
        <w:t>5.2.31B</w:t>
      </w:r>
      <w:r>
        <w:tab/>
        <w:t>Resource: Hss</w:t>
      </w:r>
      <w:r>
        <w:rPr>
          <w:lang w:val="de-DE"/>
        </w:rPr>
        <w:t>SubscriptionInfo</w:t>
      </w:r>
      <w:bookmarkEnd w:id="2483"/>
      <w:bookmarkEnd w:id="2484"/>
      <w:bookmarkEnd w:id="2485"/>
      <w:bookmarkEnd w:id="2486"/>
    </w:p>
    <w:p w14:paraId="380C82C6" w14:textId="77777777" w:rsidR="000260B1" w:rsidRDefault="000260B1" w:rsidP="000260B1">
      <w:pPr>
        <w:pStyle w:val="Heading4"/>
      </w:pPr>
      <w:bookmarkStart w:id="2487" w:name="_Toc90587045"/>
      <w:bookmarkStart w:id="2488" w:name="_Toc106616588"/>
      <w:bookmarkStart w:id="2489" w:name="_Toc122101284"/>
      <w:bookmarkStart w:id="2490" w:name="_Toc161910847"/>
      <w:r>
        <w:t>5.2.31B.1</w:t>
      </w:r>
      <w:r>
        <w:tab/>
        <w:t>Description</w:t>
      </w:r>
      <w:bookmarkEnd w:id="2487"/>
      <w:bookmarkEnd w:id="2488"/>
      <w:bookmarkEnd w:id="2489"/>
      <w:bookmarkEnd w:id="2490"/>
    </w:p>
    <w:p w14:paraId="5301BC05" w14:textId="77777777" w:rsidR="000260B1" w:rsidRDefault="000260B1" w:rsidP="000260B1">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49700B5"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3002E105" w14:textId="77777777" w:rsidR="000260B1" w:rsidRDefault="000260B1" w:rsidP="000260B1">
      <w:pPr>
        <w:pStyle w:val="Heading4"/>
      </w:pPr>
      <w:bookmarkStart w:id="2491" w:name="_Toc90587046"/>
      <w:bookmarkStart w:id="2492" w:name="_Toc106616589"/>
      <w:bookmarkStart w:id="2493" w:name="_Toc122101285"/>
      <w:bookmarkStart w:id="2494" w:name="_Toc161910848"/>
      <w:r>
        <w:t>5.2.31B.2</w:t>
      </w:r>
      <w:r>
        <w:tab/>
        <w:t>Resource Definition</w:t>
      </w:r>
      <w:bookmarkEnd w:id="2491"/>
      <w:bookmarkEnd w:id="2492"/>
      <w:bookmarkEnd w:id="2493"/>
      <w:bookmarkEnd w:id="2494"/>
    </w:p>
    <w:p w14:paraId="797F384E" w14:textId="77777777" w:rsidR="000260B1" w:rsidRDefault="000260B1" w:rsidP="000260B1">
      <w:r>
        <w:t>Resource URI: {apiRoot}/nudr-dr/&lt;apiVersion&gt;/subscription-data/{ueId}/</w:t>
      </w:r>
      <w:r>
        <w:rPr>
          <w:lang w:eastAsia="zh-CN"/>
        </w:rPr>
        <w:t>context-data/</w:t>
      </w:r>
      <w:r>
        <w:t>ee-subscriptions/{subsId}/hss-subscriptions</w:t>
      </w:r>
    </w:p>
    <w:p w14:paraId="20A01115" w14:textId="77777777" w:rsidR="000260B1" w:rsidRDefault="000260B1" w:rsidP="000260B1">
      <w:pPr>
        <w:rPr>
          <w:rFonts w:ascii="Arial" w:hAnsi="Arial" w:cs="Arial"/>
        </w:rPr>
      </w:pPr>
      <w:bookmarkStart w:id="2495" w:name="_MCCTEMPBM_CRPT22160186___7"/>
      <w:r>
        <w:t>This resource shall support the resource URI variables defined in table 5.2.31B.2-1</w:t>
      </w:r>
      <w:r>
        <w:rPr>
          <w:rFonts w:ascii="Arial" w:hAnsi="Arial" w:cs="Arial"/>
        </w:rPr>
        <w:t>.</w:t>
      </w:r>
    </w:p>
    <w:bookmarkEnd w:id="2495"/>
    <w:p w14:paraId="37BC1923" w14:textId="77777777" w:rsidR="000260B1" w:rsidRDefault="000260B1" w:rsidP="000260B1">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39705A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61D2AA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F9574D" w14:textId="77777777" w:rsidR="000260B1" w:rsidRPr="009C5B90" w:rsidRDefault="000260B1" w:rsidP="007C64A8">
            <w:pPr>
              <w:pStyle w:val="TAH"/>
              <w:rPr>
                <w:lang w:val="en-US"/>
              </w:rPr>
            </w:pPr>
            <w:r w:rsidRPr="009C5B90">
              <w:rPr>
                <w:lang w:val="en-US"/>
              </w:rPr>
              <w:t>Definition</w:t>
            </w:r>
          </w:p>
        </w:tc>
      </w:tr>
      <w:tr w:rsidR="000260B1" w:rsidRPr="009C5B90" w14:paraId="30C3381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BFD777"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B9D23C"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770B389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C4C9517"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0640E" w14:textId="7EDFB412"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0260B1" w:rsidRPr="009C5B90" w14:paraId="1438CF6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87BC7A"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5634EA" w14:textId="77777777" w:rsidR="000260B1" w:rsidRPr="009C5B90" w:rsidRDefault="000260B1" w:rsidP="007C64A8">
            <w:pPr>
              <w:pStyle w:val="TAL"/>
              <w:rPr>
                <w:lang w:val="en-US"/>
              </w:rPr>
            </w:pPr>
            <w:r w:rsidRPr="009C5B90">
              <w:rPr>
                <w:lang w:val="en-US"/>
              </w:rPr>
              <w:t>Identifier of the subscription (allocated by the UDM)</w:t>
            </w:r>
          </w:p>
        </w:tc>
      </w:tr>
    </w:tbl>
    <w:p w14:paraId="62784B99" w14:textId="77777777" w:rsidR="000260B1" w:rsidRDefault="000260B1" w:rsidP="000260B1"/>
    <w:p w14:paraId="3BF90F7D" w14:textId="77777777" w:rsidR="000260B1" w:rsidRDefault="000260B1" w:rsidP="000260B1">
      <w:pPr>
        <w:pStyle w:val="Heading4"/>
      </w:pPr>
      <w:bookmarkStart w:id="2496" w:name="_Toc90587047"/>
      <w:bookmarkStart w:id="2497" w:name="_Toc106616590"/>
      <w:bookmarkStart w:id="2498" w:name="_Toc122101286"/>
      <w:bookmarkStart w:id="2499" w:name="_Toc161910849"/>
      <w:r>
        <w:t>5.2.31B.3</w:t>
      </w:r>
      <w:r>
        <w:tab/>
        <w:t>Resource Standard Methods</w:t>
      </w:r>
      <w:bookmarkEnd w:id="2496"/>
      <w:bookmarkEnd w:id="2497"/>
      <w:bookmarkEnd w:id="2498"/>
      <w:bookmarkEnd w:id="2499"/>
    </w:p>
    <w:p w14:paraId="5CD3FF42" w14:textId="77777777" w:rsidR="000260B1" w:rsidRDefault="000260B1" w:rsidP="000260B1">
      <w:pPr>
        <w:pStyle w:val="Heading5"/>
      </w:pPr>
      <w:bookmarkStart w:id="2500" w:name="_Toc90587048"/>
      <w:bookmarkStart w:id="2501" w:name="_Toc106616591"/>
      <w:bookmarkStart w:id="2502" w:name="_Toc122101287"/>
      <w:bookmarkStart w:id="2503" w:name="_Toc161910850"/>
      <w:r>
        <w:t>5.2.31B.3.1</w:t>
      </w:r>
      <w:r>
        <w:tab/>
        <w:t>PUT</w:t>
      </w:r>
      <w:bookmarkEnd w:id="2500"/>
      <w:bookmarkEnd w:id="2501"/>
      <w:bookmarkEnd w:id="2502"/>
      <w:bookmarkEnd w:id="2503"/>
    </w:p>
    <w:p w14:paraId="4BF46071" w14:textId="77777777" w:rsidR="000260B1" w:rsidRDefault="000260B1" w:rsidP="000260B1">
      <w:r>
        <w:t>This method shall support the URI query parameters specified in table 5.2.31B.3.1-1.</w:t>
      </w:r>
    </w:p>
    <w:p w14:paraId="7924A43E" w14:textId="77777777" w:rsidR="000260B1" w:rsidRDefault="000260B1" w:rsidP="000260B1">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9111CC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BDCC86"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5BD6A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473B7B"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AC1C3F7"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878BF6" w14:textId="77777777" w:rsidR="000260B1" w:rsidRPr="009C5B90" w:rsidRDefault="000260B1" w:rsidP="007C64A8">
            <w:pPr>
              <w:pStyle w:val="TAH"/>
              <w:rPr>
                <w:lang w:val="en-US"/>
              </w:rPr>
            </w:pPr>
            <w:r w:rsidRPr="009C5B90">
              <w:rPr>
                <w:lang w:val="en-US"/>
              </w:rPr>
              <w:t>Description</w:t>
            </w:r>
          </w:p>
        </w:tc>
      </w:tr>
      <w:tr w:rsidR="000260B1" w:rsidRPr="009C5B90" w14:paraId="41E158F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8AECC4"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CAA048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7D7DE6"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653B0F3"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3B856A9" w14:textId="77777777" w:rsidR="000260B1" w:rsidRPr="009C5B90" w:rsidRDefault="000260B1" w:rsidP="007C64A8">
            <w:pPr>
              <w:pStyle w:val="TAL"/>
              <w:rPr>
                <w:lang w:val="en-US"/>
              </w:rPr>
            </w:pPr>
          </w:p>
        </w:tc>
      </w:tr>
    </w:tbl>
    <w:p w14:paraId="7D1E4E05" w14:textId="77777777" w:rsidR="000260B1" w:rsidRDefault="000260B1" w:rsidP="000260B1"/>
    <w:p w14:paraId="0EA41DAA" w14:textId="77777777" w:rsidR="000260B1" w:rsidRDefault="000260B1" w:rsidP="000260B1">
      <w:r>
        <w:t>This method shall support the request data structures specified in table 5.2.31B.3.1-2 and the response data structures, and response codes specified in table 5.2.31B.3.1-3.</w:t>
      </w:r>
    </w:p>
    <w:p w14:paraId="4912C25F" w14:textId="77777777" w:rsidR="000260B1" w:rsidRDefault="000260B1" w:rsidP="000260B1">
      <w:pPr>
        <w:pStyle w:val="TH"/>
        <w:outlineLvl w:val="0"/>
      </w:pPr>
      <w:r>
        <w:lastRenderedPageBreak/>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94A5B3C"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FB7988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62F04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A86BB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86369" w14:textId="77777777" w:rsidR="000260B1" w:rsidRPr="009C5B90" w:rsidRDefault="000260B1" w:rsidP="007C64A8">
            <w:pPr>
              <w:pStyle w:val="TAH"/>
              <w:rPr>
                <w:lang w:val="en-US"/>
              </w:rPr>
            </w:pPr>
            <w:r w:rsidRPr="009C5B90">
              <w:rPr>
                <w:lang w:val="en-US"/>
              </w:rPr>
              <w:t>Description</w:t>
            </w:r>
          </w:p>
        </w:tc>
      </w:tr>
      <w:tr w:rsidR="000260B1" w:rsidRPr="009C5B90" w14:paraId="0CF4006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49AC717" w14:textId="77777777" w:rsidR="000260B1" w:rsidRPr="009C5B90" w:rsidRDefault="000260B1" w:rsidP="007C64A8">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0D4A355"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88AD5E4"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13C2F6B" w14:textId="77777777" w:rsidR="000260B1" w:rsidRPr="009C5B90" w:rsidRDefault="000260B1" w:rsidP="007C64A8">
            <w:pPr>
              <w:pStyle w:val="TAL"/>
              <w:rPr>
                <w:lang w:val="en-US"/>
              </w:rPr>
            </w:pPr>
            <w:r w:rsidRPr="009C5B90">
              <w:rPr>
                <w:lang w:val="en-US"/>
              </w:rPr>
              <w:t xml:space="preserve">HSS subscription info </w:t>
            </w:r>
          </w:p>
        </w:tc>
      </w:tr>
    </w:tbl>
    <w:p w14:paraId="07C1264D" w14:textId="77777777" w:rsidR="000260B1" w:rsidRDefault="000260B1" w:rsidP="000260B1"/>
    <w:p w14:paraId="17E6FD24" w14:textId="77777777" w:rsidR="000260B1" w:rsidRDefault="000260B1" w:rsidP="000260B1">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0260B1" w:rsidRPr="009C5B90" w14:paraId="403A9687"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8A052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F4700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B761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6F3D1C" w14:textId="77777777" w:rsidR="000260B1" w:rsidRPr="009C5B90" w:rsidRDefault="000260B1" w:rsidP="007C64A8">
            <w:pPr>
              <w:pStyle w:val="TAH"/>
              <w:rPr>
                <w:lang w:val="en-US"/>
              </w:rPr>
            </w:pPr>
            <w:r w:rsidRPr="009C5B90">
              <w:rPr>
                <w:lang w:val="en-US"/>
              </w:rPr>
              <w:t>Response</w:t>
            </w:r>
          </w:p>
          <w:p w14:paraId="21881757"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438F9" w14:textId="77777777" w:rsidR="000260B1" w:rsidRPr="009C5B90" w:rsidRDefault="000260B1" w:rsidP="007C64A8">
            <w:pPr>
              <w:pStyle w:val="TAH"/>
              <w:rPr>
                <w:lang w:val="en-US"/>
              </w:rPr>
            </w:pPr>
            <w:r w:rsidRPr="009C5B90">
              <w:rPr>
                <w:lang w:val="en-US"/>
              </w:rPr>
              <w:t>Description</w:t>
            </w:r>
          </w:p>
        </w:tc>
      </w:tr>
      <w:tr w:rsidR="000260B1" w:rsidRPr="009C5B90" w14:paraId="4372D82B"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AD8C71"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6F184E4"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A8427B9"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AF4B8A7"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95CAD59"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1E5BC888"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27DBC33D" w14:textId="77777777" w:rsidR="000260B1" w:rsidRPr="009C5B90" w:rsidRDefault="000260B1" w:rsidP="007C64A8">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34DDB7EE"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8E5E4DA"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66894C4B"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40D5ED" w14:textId="77777777" w:rsidR="000260B1" w:rsidRPr="009C5B90" w:rsidRDefault="000260B1" w:rsidP="007C64A8">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0260B1" w:rsidRPr="009C5B90" w14:paraId="30199951"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28BE4E"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611B903D" w14:textId="77777777" w:rsidR="000260B1" w:rsidRDefault="000260B1" w:rsidP="000260B1">
      <w:pPr>
        <w:rPr>
          <w:lang w:eastAsia="zh-CN"/>
        </w:rPr>
      </w:pPr>
    </w:p>
    <w:p w14:paraId="79796FDD" w14:textId="77777777" w:rsidR="000260B1" w:rsidRDefault="000260B1" w:rsidP="000260B1">
      <w:pPr>
        <w:pStyle w:val="Heading5"/>
      </w:pPr>
      <w:bookmarkStart w:id="2504" w:name="_Toc90587049"/>
      <w:bookmarkStart w:id="2505" w:name="_Toc106616592"/>
      <w:bookmarkStart w:id="2506" w:name="_Toc122101288"/>
      <w:bookmarkStart w:id="2507" w:name="_Toc161910851"/>
      <w:r>
        <w:t>5.2.31B.3.2</w:t>
      </w:r>
      <w:r>
        <w:tab/>
        <w:t>DELETE</w:t>
      </w:r>
      <w:bookmarkEnd w:id="2504"/>
      <w:bookmarkEnd w:id="2505"/>
      <w:bookmarkEnd w:id="2506"/>
      <w:bookmarkEnd w:id="2507"/>
    </w:p>
    <w:p w14:paraId="42C56D37" w14:textId="77777777" w:rsidR="000260B1" w:rsidRDefault="000260B1" w:rsidP="000260B1">
      <w:r>
        <w:t>This method shall support the URI query parameters specified in table 5.2.31B.3.2-1.</w:t>
      </w:r>
    </w:p>
    <w:p w14:paraId="2AFBC19B" w14:textId="77777777" w:rsidR="000260B1" w:rsidRDefault="000260B1" w:rsidP="000260B1">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5540F8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3F1CF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481343"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17ED1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09AC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6F6A76" w14:textId="77777777" w:rsidR="000260B1" w:rsidRPr="009C5B90" w:rsidRDefault="000260B1" w:rsidP="007C64A8">
            <w:pPr>
              <w:pStyle w:val="TAH"/>
              <w:rPr>
                <w:lang w:val="en-US"/>
              </w:rPr>
            </w:pPr>
            <w:r w:rsidRPr="009C5B90">
              <w:rPr>
                <w:lang w:val="en-US"/>
              </w:rPr>
              <w:t>Description</w:t>
            </w:r>
          </w:p>
        </w:tc>
      </w:tr>
      <w:tr w:rsidR="000260B1" w:rsidRPr="009C5B90" w14:paraId="4AF70DA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E38B26"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5E0EF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71E61C"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B95B715"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99D84A9" w14:textId="77777777" w:rsidR="000260B1" w:rsidRPr="009C5B90" w:rsidRDefault="000260B1" w:rsidP="007C64A8">
            <w:pPr>
              <w:pStyle w:val="TAL"/>
              <w:rPr>
                <w:lang w:val="en-US"/>
              </w:rPr>
            </w:pPr>
          </w:p>
        </w:tc>
      </w:tr>
    </w:tbl>
    <w:p w14:paraId="02D48E3A" w14:textId="77777777" w:rsidR="000260B1" w:rsidRDefault="000260B1" w:rsidP="000260B1"/>
    <w:p w14:paraId="2F60FB85" w14:textId="77777777" w:rsidR="000260B1" w:rsidRDefault="000260B1" w:rsidP="000260B1">
      <w:r>
        <w:t>This method shall support the request data structures specified in table 5.2.31B.3.2-2 and the response data structures, and response codes specified in table 5.2.31B.3.2-3.</w:t>
      </w:r>
    </w:p>
    <w:p w14:paraId="369DFCDA" w14:textId="77777777" w:rsidR="000260B1" w:rsidRDefault="000260B1" w:rsidP="000260B1">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589483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FA186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860B4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6B1B3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004CA5" w14:textId="77777777" w:rsidR="000260B1" w:rsidRPr="009C5B90" w:rsidRDefault="000260B1" w:rsidP="007C64A8">
            <w:pPr>
              <w:pStyle w:val="TAH"/>
              <w:rPr>
                <w:lang w:val="en-US"/>
              </w:rPr>
            </w:pPr>
            <w:r w:rsidRPr="009C5B90">
              <w:rPr>
                <w:lang w:val="en-US"/>
              </w:rPr>
              <w:t>Description</w:t>
            </w:r>
          </w:p>
        </w:tc>
      </w:tr>
      <w:tr w:rsidR="000260B1" w:rsidRPr="009C5B90" w14:paraId="3740FBE7"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EA3F33D"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B77121"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27BF68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AC5B8C" w14:textId="77777777" w:rsidR="000260B1" w:rsidRPr="009C5B90" w:rsidRDefault="000260B1" w:rsidP="007C64A8">
            <w:pPr>
              <w:pStyle w:val="TAL"/>
              <w:rPr>
                <w:lang w:val="en-US"/>
              </w:rPr>
            </w:pPr>
          </w:p>
        </w:tc>
      </w:tr>
    </w:tbl>
    <w:p w14:paraId="530CA8EE" w14:textId="77777777" w:rsidR="000260B1" w:rsidRDefault="000260B1" w:rsidP="000260B1"/>
    <w:p w14:paraId="27B98E66" w14:textId="77777777" w:rsidR="000260B1" w:rsidRDefault="000260B1" w:rsidP="000260B1">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0FAB5C9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98B40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13F2345"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38E6C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7FA62E4" w14:textId="77777777" w:rsidR="000260B1" w:rsidRPr="009C5B90" w:rsidRDefault="000260B1" w:rsidP="007C64A8">
            <w:pPr>
              <w:pStyle w:val="TAH"/>
              <w:rPr>
                <w:lang w:val="en-US"/>
              </w:rPr>
            </w:pPr>
            <w:r w:rsidRPr="009C5B90">
              <w:rPr>
                <w:lang w:val="en-US"/>
              </w:rPr>
              <w:t>Response</w:t>
            </w:r>
          </w:p>
          <w:p w14:paraId="3BB0B5A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365018" w14:textId="77777777" w:rsidR="000260B1" w:rsidRPr="009C5B90" w:rsidRDefault="000260B1" w:rsidP="007C64A8">
            <w:pPr>
              <w:pStyle w:val="TAH"/>
              <w:rPr>
                <w:lang w:val="en-US"/>
              </w:rPr>
            </w:pPr>
            <w:r w:rsidRPr="009C5B90">
              <w:rPr>
                <w:lang w:val="en-US"/>
              </w:rPr>
              <w:t>Description</w:t>
            </w:r>
          </w:p>
        </w:tc>
      </w:tr>
      <w:tr w:rsidR="000260B1" w:rsidRPr="009C5B90" w14:paraId="13D969E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0B1B31"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EEB97"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40A997"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DB6E65D"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CB055D3"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3D22C9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C08C47"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6105DB3F" w14:textId="77777777" w:rsidR="000260B1" w:rsidRDefault="000260B1" w:rsidP="000260B1"/>
    <w:p w14:paraId="38B8EEDB" w14:textId="77777777" w:rsidR="000260B1" w:rsidRDefault="000260B1" w:rsidP="000260B1">
      <w:pPr>
        <w:pStyle w:val="Heading5"/>
      </w:pPr>
      <w:bookmarkStart w:id="2508" w:name="_Toc90587050"/>
      <w:bookmarkStart w:id="2509" w:name="_Toc106616593"/>
      <w:bookmarkStart w:id="2510" w:name="_Toc122101289"/>
      <w:bookmarkStart w:id="2511" w:name="_Toc161910852"/>
      <w:r>
        <w:t>5.2.31B.3.</w:t>
      </w:r>
      <w:r>
        <w:rPr>
          <w:lang w:val="de-DE"/>
        </w:rPr>
        <w:t>3</w:t>
      </w:r>
      <w:r>
        <w:tab/>
      </w:r>
      <w:r>
        <w:rPr>
          <w:lang w:val="de-DE"/>
        </w:rPr>
        <w:t>GET</w:t>
      </w:r>
      <w:bookmarkEnd w:id="2508"/>
      <w:bookmarkEnd w:id="2509"/>
      <w:bookmarkEnd w:id="2510"/>
      <w:bookmarkEnd w:id="2511"/>
    </w:p>
    <w:p w14:paraId="29B021C6" w14:textId="77777777" w:rsidR="000260B1" w:rsidRDefault="000260B1" w:rsidP="000260B1">
      <w:r>
        <w:t>This method shall support the URI query parameters specified in table 5.2.31B.3.3-1.</w:t>
      </w:r>
    </w:p>
    <w:p w14:paraId="650C7714" w14:textId="77777777" w:rsidR="000260B1" w:rsidRDefault="000260B1" w:rsidP="000260B1">
      <w:pPr>
        <w:pStyle w:val="TH"/>
        <w:outlineLvl w:val="0"/>
      </w:pPr>
      <w:r>
        <w:t>Table 5.2.31B.3.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1FFFC56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41256A"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45239C"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73D1D2"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4516F7"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EEBFA" w14:textId="77777777" w:rsidR="000260B1" w:rsidRPr="009C5B90" w:rsidRDefault="000260B1" w:rsidP="007C64A8">
            <w:pPr>
              <w:pStyle w:val="TAH"/>
              <w:rPr>
                <w:lang w:val="en-US"/>
              </w:rPr>
            </w:pPr>
            <w:r w:rsidRPr="009C5B90">
              <w:rPr>
                <w:lang w:val="en-US"/>
              </w:rPr>
              <w:t>Description</w:t>
            </w:r>
          </w:p>
        </w:tc>
      </w:tr>
      <w:tr w:rsidR="000260B1" w:rsidRPr="009C5B90" w14:paraId="6A45A4D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445290"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22031D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8258CB4"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93AFAF"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C79256" w14:textId="77777777" w:rsidR="000260B1" w:rsidRPr="009C5B90" w:rsidRDefault="000260B1" w:rsidP="007C64A8">
            <w:pPr>
              <w:pStyle w:val="TAL"/>
              <w:rPr>
                <w:lang w:val="en-US"/>
              </w:rPr>
            </w:pPr>
          </w:p>
        </w:tc>
      </w:tr>
    </w:tbl>
    <w:p w14:paraId="0CD19D68" w14:textId="77777777" w:rsidR="000260B1" w:rsidRDefault="000260B1" w:rsidP="000260B1"/>
    <w:p w14:paraId="60905554" w14:textId="77777777" w:rsidR="000260B1" w:rsidRDefault="000260B1" w:rsidP="000260B1">
      <w:r>
        <w:t>This method shall support the request data structures specified in table 5.2.31B.3.3-2 and the response data structures and response codes specified in table 5.2.31B.3.3-3.</w:t>
      </w:r>
    </w:p>
    <w:p w14:paraId="1C265A59" w14:textId="77777777" w:rsidR="000260B1" w:rsidRDefault="000260B1" w:rsidP="000260B1">
      <w:pPr>
        <w:pStyle w:val="TH"/>
        <w:outlineLvl w:val="0"/>
      </w:pPr>
      <w:r>
        <w:lastRenderedPageBreak/>
        <w:t>Table 5.2.31B.3.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75D770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64D23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13F3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282B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9D4B46" w14:textId="77777777" w:rsidR="000260B1" w:rsidRPr="009C5B90" w:rsidRDefault="000260B1" w:rsidP="007C64A8">
            <w:pPr>
              <w:pStyle w:val="TAH"/>
              <w:rPr>
                <w:lang w:val="en-US"/>
              </w:rPr>
            </w:pPr>
            <w:r w:rsidRPr="009C5B90">
              <w:rPr>
                <w:lang w:val="en-US"/>
              </w:rPr>
              <w:t>Description</w:t>
            </w:r>
          </w:p>
        </w:tc>
      </w:tr>
      <w:tr w:rsidR="000260B1" w:rsidRPr="009C5B90" w14:paraId="7737B0E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ABFCAC"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C0914A5"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369E6B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0C3EBBF" w14:textId="77777777" w:rsidR="000260B1" w:rsidRPr="009C5B90" w:rsidRDefault="000260B1" w:rsidP="007C64A8">
            <w:pPr>
              <w:pStyle w:val="TAL"/>
              <w:rPr>
                <w:lang w:val="en-US"/>
              </w:rPr>
            </w:pPr>
          </w:p>
        </w:tc>
      </w:tr>
    </w:tbl>
    <w:p w14:paraId="2E89DEA4" w14:textId="77777777" w:rsidR="000260B1" w:rsidRDefault="000260B1" w:rsidP="000260B1"/>
    <w:p w14:paraId="7A2F076D" w14:textId="77777777" w:rsidR="000260B1" w:rsidRDefault="000260B1" w:rsidP="000260B1">
      <w:pPr>
        <w:pStyle w:val="TH"/>
        <w:outlineLvl w:val="0"/>
      </w:pPr>
      <w:r>
        <w:t>Table 5.2.31B.3.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0260B1" w:rsidRPr="009C5B90" w14:paraId="4978E77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3CD63B"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39C8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C8D41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7C4EAB" w14:textId="77777777" w:rsidR="000260B1" w:rsidRPr="009C5B90" w:rsidRDefault="000260B1" w:rsidP="007C64A8">
            <w:pPr>
              <w:pStyle w:val="TAH"/>
              <w:rPr>
                <w:lang w:val="en-US"/>
              </w:rPr>
            </w:pPr>
            <w:r w:rsidRPr="009C5B90">
              <w:rPr>
                <w:lang w:val="en-US"/>
              </w:rPr>
              <w:t>Response</w:t>
            </w:r>
          </w:p>
          <w:p w14:paraId="1FE2BC7B"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86583AA" w14:textId="77777777" w:rsidR="000260B1" w:rsidRPr="009C5B90" w:rsidRDefault="000260B1" w:rsidP="007C64A8">
            <w:pPr>
              <w:pStyle w:val="TAH"/>
              <w:rPr>
                <w:lang w:val="en-US"/>
              </w:rPr>
            </w:pPr>
            <w:r w:rsidRPr="009C5B90">
              <w:rPr>
                <w:lang w:val="en-US"/>
              </w:rPr>
              <w:t>Description</w:t>
            </w:r>
          </w:p>
        </w:tc>
      </w:tr>
      <w:tr w:rsidR="000260B1" w:rsidRPr="009C5B90" w14:paraId="3353BAB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5406B0" w14:textId="77777777" w:rsidR="000260B1" w:rsidRPr="009C5B90" w:rsidRDefault="000260B1" w:rsidP="007C64A8">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8915498"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A673013"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AC0F1D"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ACC8695" w14:textId="77777777" w:rsidR="000260B1" w:rsidRPr="009C5B90" w:rsidRDefault="000260B1" w:rsidP="007C64A8">
            <w:pPr>
              <w:pStyle w:val="TAL"/>
              <w:rPr>
                <w:lang w:val="en-US"/>
              </w:rPr>
            </w:pPr>
            <w:r w:rsidRPr="009C5B90">
              <w:rPr>
                <w:lang w:val="en-US"/>
              </w:rPr>
              <w:t>Upon success, a response body containing HSS Subscription Infos shall be returned.</w:t>
            </w:r>
          </w:p>
        </w:tc>
      </w:tr>
      <w:tr w:rsidR="000260B1" w:rsidRPr="009C5B90" w14:paraId="3FFAB323"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E4430"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0FB72D6B" w14:textId="77777777" w:rsidR="000260B1" w:rsidRDefault="000260B1" w:rsidP="000260B1"/>
    <w:p w14:paraId="01562456" w14:textId="77777777" w:rsidR="000260B1" w:rsidRDefault="000260B1" w:rsidP="000260B1">
      <w:pPr>
        <w:pStyle w:val="Heading5"/>
      </w:pPr>
      <w:bookmarkStart w:id="2512" w:name="_Toc90587051"/>
      <w:bookmarkStart w:id="2513" w:name="_Toc106616594"/>
      <w:bookmarkStart w:id="2514" w:name="_Toc122101290"/>
      <w:bookmarkStart w:id="2515" w:name="_Toc161910853"/>
      <w:r>
        <w:t>5.2.31B.3.</w:t>
      </w:r>
      <w:r>
        <w:rPr>
          <w:lang w:val="de-DE"/>
        </w:rPr>
        <w:t>4</w:t>
      </w:r>
      <w:r>
        <w:tab/>
        <w:t>PATCH</w:t>
      </w:r>
      <w:bookmarkEnd w:id="2512"/>
      <w:bookmarkEnd w:id="2513"/>
      <w:bookmarkEnd w:id="2514"/>
      <w:bookmarkEnd w:id="2515"/>
    </w:p>
    <w:p w14:paraId="60BCAF23" w14:textId="77777777" w:rsidR="000260B1" w:rsidRDefault="000260B1" w:rsidP="000260B1">
      <w:pPr>
        <w:rPr>
          <w:lang w:eastAsia="zh-CN"/>
        </w:rPr>
      </w:pPr>
      <w:r>
        <w:rPr>
          <w:lang w:eastAsia="zh-CN"/>
        </w:rPr>
        <w:t>This method is used to modify the HSS subscription Infos in the UDR.</w:t>
      </w:r>
    </w:p>
    <w:p w14:paraId="4197BEE3" w14:textId="77777777" w:rsidR="000260B1" w:rsidRDefault="000260B1" w:rsidP="000260B1">
      <w:r>
        <w:t>This method shall support the URI query parameters specified in table 5.2.31B.3.4-1.</w:t>
      </w:r>
    </w:p>
    <w:p w14:paraId="7582E25A" w14:textId="77777777" w:rsidR="000260B1" w:rsidRDefault="000260B1" w:rsidP="000260B1">
      <w:pPr>
        <w:pStyle w:val="TH"/>
        <w:outlineLvl w:val="0"/>
      </w:pPr>
      <w:r>
        <w:t>Table 5.2.31B.3.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43852FD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32995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32A2F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A27BD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7634C9"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3CDA5" w14:textId="77777777" w:rsidR="000260B1" w:rsidRPr="009C5B90" w:rsidRDefault="000260B1" w:rsidP="007C64A8">
            <w:pPr>
              <w:pStyle w:val="TAH"/>
              <w:rPr>
                <w:lang w:val="en-US"/>
              </w:rPr>
            </w:pPr>
            <w:r w:rsidRPr="009C5B90">
              <w:rPr>
                <w:lang w:val="en-US"/>
              </w:rPr>
              <w:t>Description</w:t>
            </w:r>
          </w:p>
        </w:tc>
      </w:tr>
      <w:tr w:rsidR="000260B1" w:rsidRPr="009C5B90" w14:paraId="640B101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8969CD"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DACD2BD"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A1D5A68"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2321EEAC"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7CDFA5F" w14:textId="2DA841EF"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177411D4" w14:textId="77777777" w:rsidR="000260B1" w:rsidRDefault="000260B1" w:rsidP="000260B1">
      <w:pPr>
        <w:pStyle w:val="Guidance"/>
      </w:pPr>
    </w:p>
    <w:p w14:paraId="5ADCA797" w14:textId="77777777" w:rsidR="000260B1" w:rsidRDefault="000260B1" w:rsidP="000260B1">
      <w:r>
        <w:t>This method shall support the request data structures specified in table 5.2.31B.3.2-2 and the response data structures, and response codes specified in table 5.2.31B.3.4-3.</w:t>
      </w:r>
    </w:p>
    <w:p w14:paraId="5E1620D3" w14:textId="77777777" w:rsidR="000260B1" w:rsidRDefault="000260B1" w:rsidP="000260B1">
      <w:pPr>
        <w:pStyle w:val="TH"/>
        <w:outlineLvl w:val="0"/>
      </w:pPr>
      <w:r>
        <w:t>Table 5.2.31B.3.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A9095E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1F617B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F9ACB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64AAE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FD0408" w14:textId="77777777" w:rsidR="000260B1" w:rsidRPr="009C5B90" w:rsidRDefault="000260B1" w:rsidP="007C64A8">
            <w:pPr>
              <w:pStyle w:val="TAH"/>
              <w:rPr>
                <w:lang w:val="en-US"/>
              </w:rPr>
            </w:pPr>
            <w:r w:rsidRPr="009C5B90">
              <w:rPr>
                <w:lang w:val="en-US"/>
              </w:rPr>
              <w:t>Description</w:t>
            </w:r>
          </w:p>
        </w:tc>
      </w:tr>
      <w:tr w:rsidR="000260B1" w:rsidRPr="009C5B90" w14:paraId="25271D7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28C98"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3684B02"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3125083"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0A781B0"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68A17674" w14:textId="77777777" w:rsidR="000260B1" w:rsidRDefault="000260B1" w:rsidP="000260B1"/>
    <w:p w14:paraId="154A2A64" w14:textId="77777777" w:rsidR="000260B1" w:rsidRDefault="000260B1" w:rsidP="000260B1">
      <w:pPr>
        <w:pStyle w:val="TH"/>
        <w:outlineLvl w:val="0"/>
      </w:pPr>
      <w:r>
        <w:t>Table 5.2.31B.3.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5DF1B227"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949078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B2D800"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51571E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FBF6D" w14:textId="77777777" w:rsidR="000260B1" w:rsidRPr="009C5B90" w:rsidRDefault="000260B1" w:rsidP="007C64A8">
            <w:pPr>
              <w:pStyle w:val="TAH"/>
              <w:rPr>
                <w:lang w:val="en-US"/>
              </w:rPr>
            </w:pPr>
            <w:r w:rsidRPr="009C5B90">
              <w:rPr>
                <w:lang w:val="en-US"/>
              </w:rPr>
              <w:t>Response</w:t>
            </w:r>
          </w:p>
          <w:p w14:paraId="511F92E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52E395" w14:textId="77777777" w:rsidR="000260B1" w:rsidRPr="009C5B90" w:rsidRDefault="000260B1" w:rsidP="007C64A8">
            <w:pPr>
              <w:pStyle w:val="TAH"/>
              <w:rPr>
                <w:lang w:val="en-US"/>
              </w:rPr>
            </w:pPr>
            <w:r w:rsidRPr="009C5B90">
              <w:rPr>
                <w:lang w:val="en-US"/>
              </w:rPr>
              <w:t>Description</w:t>
            </w:r>
          </w:p>
        </w:tc>
      </w:tr>
      <w:tr w:rsidR="000260B1" w:rsidRPr="009C5B90" w14:paraId="2191BFCD"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C4C7902"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CCAF85A"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1A6582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58FD61B"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A15CE22"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1D64A3F0"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F77DFF4"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4D79497"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D6C55EC"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0291C40" w14:textId="77777777" w:rsidR="000260B1" w:rsidRPr="009C5B90" w:rsidRDefault="000260B1" w:rsidP="007C64A8">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42D6ABD"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03346B02"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8F1F6CB"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595A3F6"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8BFE284"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461CD1B"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7062E8B"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35005A52"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CF9DD68"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8AFA2AB"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95CF08" w14:textId="77777777" w:rsidR="000260B1" w:rsidRPr="004D00A3" w:rsidRDefault="000260B1" w:rsidP="000260B1">
      <w:pPr>
        <w:rPr>
          <w:lang w:eastAsia="zh-CN"/>
        </w:rPr>
      </w:pPr>
    </w:p>
    <w:p w14:paraId="33345E8B" w14:textId="77777777" w:rsidR="000260B1" w:rsidRPr="00533C32" w:rsidRDefault="000260B1" w:rsidP="000260B1">
      <w:pPr>
        <w:pStyle w:val="Heading3"/>
      </w:pPr>
      <w:bookmarkStart w:id="2516" w:name="_Toc20127127"/>
      <w:bookmarkStart w:id="2517" w:name="_Toc27589103"/>
      <w:bookmarkStart w:id="2518" w:name="_Toc36459904"/>
      <w:bookmarkStart w:id="2519" w:name="_Toc45029488"/>
      <w:bookmarkStart w:id="2520" w:name="_Toc56520764"/>
      <w:bookmarkStart w:id="2521" w:name="_Toc90587052"/>
      <w:bookmarkStart w:id="2522" w:name="_Toc106616595"/>
      <w:bookmarkStart w:id="2523" w:name="_Toc122101291"/>
      <w:bookmarkStart w:id="2524" w:name="_Toc161910854"/>
      <w:r w:rsidRPr="00533C32">
        <w:t>5.2.32</w:t>
      </w:r>
      <w:r w:rsidRPr="00533C32">
        <w:tab/>
        <w:t>Resource: ContextData</w:t>
      </w:r>
      <w:bookmarkEnd w:id="2516"/>
      <w:bookmarkEnd w:id="2517"/>
      <w:bookmarkEnd w:id="2518"/>
      <w:bookmarkEnd w:id="2519"/>
      <w:bookmarkEnd w:id="2520"/>
      <w:bookmarkEnd w:id="2521"/>
      <w:bookmarkEnd w:id="2522"/>
      <w:bookmarkEnd w:id="2523"/>
      <w:bookmarkEnd w:id="2524"/>
    </w:p>
    <w:p w14:paraId="7B1BBEE7" w14:textId="77777777" w:rsidR="000260B1" w:rsidRPr="00533C32" w:rsidRDefault="000260B1" w:rsidP="000260B1">
      <w:pPr>
        <w:pStyle w:val="Heading4"/>
      </w:pPr>
      <w:bookmarkStart w:id="2525" w:name="_Toc20127128"/>
      <w:bookmarkStart w:id="2526" w:name="_Toc27589104"/>
      <w:bookmarkStart w:id="2527" w:name="_Toc36459905"/>
      <w:bookmarkStart w:id="2528" w:name="_Toc45029489"/>
      <w:bookmarkStart w:id="2529" w:name="_Toc56520765"/>
      <w:bookmarkStart w:id="2530" w:name="_Toc90587053"/>
      <w:bookmarkStart w:id="2531" w:name="_Toc106616596"/>
      <w:bookmarkStart w:id="2532" w:name="_Toc122101292"/>
      <w:bookmarkStart w:id="2533" w:name="_Toc161910855"/>
      <w:r w:rsidRPr="00533C32">
        <w:t>5.2.32.1</w:t>
      </w:r>
      <w:r w:rsidRPr="00533C32">
        <w:tab/>
        <w:t>Description</w:t>
      </w:r>
      <w:bookmarkEnd w:id="2525"/>
      <w:bookmarkEnd w:id="2526"/>
      <w:bookmarkEnd w:id="2527"/>
      <w:bookmarkEnd w:id="2528"/>
      <w:bookmarkEnd w:id="2529"/>
      <w:bookmarkEnd w:id="2530"/>
      <w:bookmarkEnd w:id="2531"/>
      <w:bookmarkEnd w:id="2532"/>
      <w:bookmarkEnd w:id="2533"/>
    </w:p>
    <w:p w14:paraId="72779DE6" w14:textId="77777777" w:rsidR="000260B1" w:rsidRPr="00533C32" w:rsidRDefault="000260B1" w:rsidP="000260B1">
      <w:pPr>
        <w:rPr>
          <w:lang w:eastAsia="zh-CN"/>
        </w:rPr>
      </w:pPr>
      <w:r w:rsidRPr="00533C32">
        <w:t>This resource represents the ContextData for a UE ID.</w:t>
      </w:r>
    </w:p>
    <w:p w14:paraId="71F175AA"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73BF75D" w14:textId="77777777" w:rsidR="000260B1" w:rsidRPr="00533C32" w:rsidRDefault="000260B1" w:rsidP="000260B1">
      <w:pPr>
        <w:pStyle w:val="Heading4"/>
      </w:pPr>
      <w:bookmarkStart w:id="2534" w:name="_Toc20127129"/>
      <w:bookmarkStart w:id="2535" w:name="_Toc27589105"/>
      <w:bookmarkStart w:id="2536" w:name="_Toc36459906"/>
      <w:bookmarkStart w:id="2537" w:name="_Toc45029490"/>
      <w:bookmarkStart w:id="2538" w:name="_Toc56520766"/>
      <w:bookmarkStart w:id="2539" w:name="_Toc90587054"/>
      <w:bookmarkStart w:id="2540" w:name="_Toc106616597"/>
      <w:bookmarkStart w:id="2541" w:name="_Toc122101293"/>
      <w:bookmarkStart w:id="2542" w:name="_Toc161910856"/>
      <w:r w:rsidRPr="00533C32">
        <w:lastRenderedPageBreak/>
        <w:t>5.2.32.2</w:t>
      </w:r>
      <w:r w:rsidRPr="00533C32">
        <w:tab/>
        <w:t>Resource Definition</w:t>
      </w:r>
      <w:bookmarkEnd w:id="2534"/>
      <w:bookmarkEnd w:id="2535"/>
      <w:bookmarkEnd w:id="2536"/>
      <w:bookmarkEnd w:id="2537"/>
      <w:bookmarkEnd w:id="2538"/>
      <w:bookmarkEnd w:id="2539"/>
      <w:bookmarkEnd w:id="2540"/>
      <w:bookmarkEnd w:id="2541"/>
      <w:bookmarkEnd w:id="2542"/>
    </w:p>
    <w:p w14:paraId="328D8753" w14:textId="77777777" w:rsidR="000260B1" w:rsidRPr="00533C32" w:rsidRDefault="000260B1" w:rsidP="000260B1">
      <w:r w:rsidRPr="00533C32">
        <w:t>Resource URI: {apiRoot}/nudr-dr/&lt;apiVersion&gt;/subscription-data/{</w:t>
      </w:r>
      <w:r w:rsidRPr="00533C32">
        <w:rPr>
          <w:lang w:eastAsia="zh-CN"/>
        </w:rPr>
        <w:t>ueId</w:t>
      </w:r>
      <w:r w:rsidRPr="00533C32">
        <w:t>}/context-data</w:t>
      </w:r>
    </w:p>
    <w:p w14:paraId="7A8D3B23" w14:textId="77777777" w:rsidR="000260B1" w:rsidRPr="00533C32" w:rsidRDefault="000260B1" w:rsidP="000260B1">
      <w:pPr>
        <w:rPr>
          <w:rFonts w:ascii="Arial" w:hAnsi="Arial" w:cs="Arial"/>
        </w:rPr>
      </w:pPr>
      <w:bookmarkStart w:id="2543" w:name="_MCCTEMPBM_CRPT22160187___7"/>
      <w:r w:rsidRPr="00533C32">
        <w:t>This resource shall support the resource URI variables defined in table 5.2.32.2-1</w:t>
      </w:r>
      <w:r w:rsidRPr="00533C32">
        <w:rPr>
          <w:rFonts w:ascii="Arial" w:hAnsi="Arial" w:cs="Arial"/>
        </w:rPr>
        <w:t>.</w:t>
      </w:r>
    </w:p>
    <w:bookmarkEnd w:id="2543"/>
    <w:p w14:paraId="1722B291" w14:textId="77777777" w:rsidR="000260B1" w:rsidRPr="00533C32" w:rsidRDefault="000260B1" w:rsidP="000260B1">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792D0FA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9291A1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8DB1E7B" w14:textId="77777777" w:rsidR="000260B1" w:rsidRPr="009C5B90" w:rsidRDefault="000260B1" w:rsidP="007C64A8">
            <w:pPr>
              <w:pStyle w:val="TAH"/>
              <w:rPr>
                <w:lang w:val="en-US"/>
              </w:rPr>
            </w:pPr>
            <w:r w:rsidRPr="009C5B90">
              <w:rPr>
                <w:lang w:val="en-US"/>
              </w:rPr>
              <w:t>Definition</w:t>
            </w:r>
          </w:p>
        </w:tc>
      </w:tr>
      <w:tr w:rsidR="000260B1" w:rsidRPr="009C5B90" w14:paraId="520E806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BE51A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04E9748"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2283E26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616BDB"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736202" w14:textId="500AD3EE"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389291E5" w14:textId="77777777" w:rsidR="000260B1" w:rsidRPr="00533C32" w:rsidRDefault="000260B1" w:rsidP="000260B1"/>
    <w:p w14:paraId="69F3C24D" w14:textId="77777777" w:rsidR="000260B1" w:rsidRPr="00533C32" w:rsidRDefault="000260B1" w:rsidP="000260B1">
      <w:pPr>
        <w:pStyle w:val="Heading4"/>
      </w:pPr>
      <w:bookmarkStart w:id="2544" w:name="_Toc20127130"/>
      <w:bookmarkStart w:id="2545" w:name="_Toc27589106"/>
      <w:bookmarkStart w:id="2546" w:name="_Toc36459907"/>
      <w:bookmarkStart w:id="2547" w:name="_Toc45029491"/>
      <w:bookmarkStart w:id="2548" w:name="_Toc56520767"/>
      <w:bookmarkStart w:id="2549" w:name="_Toc90587055"/>
      <w:bookmarkStart w:id="2550" w:name="_Toc106616598"/>
      <w:bookmarkStart w:id="2551" w:name="_Toc122101294"/>
      <w:bookmarkStart w:id="2552" w:name="_Toc161910857"/>
      <w:r w:rsidRPr="00533C32">
        <w:t>5.2.32.3</w:t>
      </w:r>
      <w:r w:rsidRPr="00533C32">
        <w:tab/>
        <w:t>Resource Standard Methods</w:t>
      </w:r>
      <w:bookmarkEnd w:id="2544"/>
      <w:bookmarkEnd w:id="2545"/>
      <w:bookmarkEnd w:id="2546"/>
      <w:bookmarkEnd w:id="2547"/>
      <w:bookmarkEnd w:id="2548"/>
      <w:bookmarkEnd w:id="2549"/>
      <w:bookmarkEnd w:id="2550"/>
      <w:bookmarkEnd w:id="2551"/>
      <w:bookmarkEnd w:id="2552"/>
    </w:p>
    <w:p w14:paraId="4771E215" w14:textId="77777777" w:rsidR="000260B1" w:rsidRPr="00533C32" w:rsidRDefault="000260B1" w:rsidP="000260B1">
      <w:pPr>
        <w:pStyle w:val="Heading5"/>
      </w:pPr>
      <w:bookmarkStart w:id="2553" w:name="_Toc20127131"/>
      <w:bookmarkStart w:id="2554" w:name="_Toc27589107"/>
      <w:bookmarkStart w:id="2555" w:name="_Toc36459908"/>
      <w:bookmarkStart w:id="2556" w:name="_Toc45029492"/>
      <w:bookmarkStart w:id="2557" w:name="_Toc56520768"/>
      <w:bookmarkStart w:id="2558" w:name="_Toc90587056"/>
      <w:bookmarkStart w:id="2559" w:name="_Toc106616599"/>
      <w:bookmarkStart w:id="2560" w:name="_Toc122101295"/>
      <w:bookmarkStart w:id="2561" w:name="_Toc161910858"/>
      <w:r w:rsidRPr="00533C32">
        <w:t>5.2.32.3.1</w:t>
      </w:r>
      <w:r w:rsidRPr="00533C32">
        <w:tab/>
        <w:t>GET</w:t>
      </w:r>
      <w:bookmarkEnd w:id="2553"/>
      <w:bookmarkEnd w:id="2554"/>
      <w:bookmarkEnd w:id="2555"/>
      <w:bookmarkEnd w:id="2556"/>
      <w:bookmarkEnd w:id="2557"/>
      <w:bookmarkEnd w:id="2558"/>
      <w:bookmarkEnd w:id="2559"/>
      <w:bookmarkEnd w:id="2560"/>
      <w:bookmarkEnd w:id="2561"/>
    </w:p>
    <w:p w14:paraId="76FB1EDC" w14:textId="77777777" w:rsidR="000260B1" w:rsidRPr="00533C32" w:rsidRDefault="000260B1" w:rsidP="000260B1">
      <w:r w:rsidRPr="00533C32">
        <w:t>This method shall support the URI query parameters specified in table 5.2.32.3.1-1.</w:t>
      </w:r>
    </w:p>
    <w:p w14:paraId="1ADBD8F5" w14:textId="77777777" w:rsidR="000260B1" w:rsidRPr="00533C32" w:rsidRDefault="000260B1" w:rsidP="000260B1">
      <w:pPr>
        <w:pStyle w:val="TH"/>
        <w:outlineLvl w:val="0"/>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0260B1" w:rsidRPr="009C5B90" w14:paraId="413314E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1EEC5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5EC94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5CC82B"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77DA83"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6929B" w14:textId="77777777" w:rsidR="000260B1" w:rsidRPr="009C5B90" w:rsidRDefault="000260B1" w:rsidP="007C64A8">
            <w:pPr>
              <w:pStyle w:val="TAH"/>
              <w:rPr>
                <w:lang w:val="en-US"/>
              </w:rPr>
            </w:pPr>
            <w:r w:rsidRPr="009C5B90">
              <w:rPr>
                <w:lang w:val="en-US"/>
              </w:rPr>
              <w:t>Description</w:t>
            </w:r>
          </w:p>
        </w:tc>
      </w:tr>
      <w:tr w:rsidR="000260B1" w:rsidRPr="009C5B90" w14:paraId="611586F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B6D962" w14:textId="77777777" w:rsidR="000260B1" w:rsidRPr="009C5B90" w:rsidRDefault="000260B1" w:rsidP="007C64A8">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04BE662A" w14:textId="77777777" w:rsidR="000260B1" w:rsidRPr="009C5B90" w:rsidRDefault="000260B1" w:rsidP="007C64A8">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761F968" w14:textId="77777777" w:rsidR="000260B1" w:rsidRPr="009C5B90" w:rsidRDefault="000260B1" w:rsidP="007C64A8">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24A9BB56" w14:textId="77777777" w:rsidR="000260B1" w:rsidRPr="009C5B90" w:rsidRDefault="000260B1" w:rsidP="007C64A8">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E84A0B2" w14:textId="77777777" w:rsidR="000260B1" w:rsidRPr="009C5B90" w:rsidRDefault="000260B1" w:rsidP="007C64A8">
            <w:pPr>
              <w:pStyle w:val="TAL"/>
              <w:rPr>
                <w:lang w:val="en-US"/>
              </w:rPr>
            </w:pPr>
            <w:r w:rsidRPr="009C5B90">
              <w:rPr>
                <w:lang w:val="en-US" w:eastAsia="zh-CN"/>
              </w:rPr>
              <w:t>If included, this IE shall contain the names of context data sets to be retrieved.</w:t>
            </w:r>
          </w:p>
        </w:tc>
      </w:tr>
    </w:tbl>
    <w:p w14:paraId="11E74AFC" w14:textId="77777777" w:rsidR="000260B1" w:rsidRPr="00533C32" w:rsidRDefault="000260B1" w:rsidP="000260B1"/>
    <w:p w14:paraId="71346130" w14:textId="77777777" w:rsidR="000260B1" w:rsidRPr="00533C32" w:rsidRDefault="000260B1" w:rsidP="000260B1">
      <w:r w:rsidRPr="00533C32">
        <w:t>This method shall support the request data structures specified in table 5.2.32.3.1-2 and the response data structures and response codes specified in table 5.2.32.3.1-3.</w:t>
      </w:r>
    </w:p>
    <w:p w14:paraId="01815EC2" w14:textId="77777777" w:rsidR="000260B1" w:rsidRPr="00533C32" w:rsidRDefault="000260B1" w:rsidP="000260B1">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0EE96D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1CF6B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2AEB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648F2D"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D560C6" w14:textId="77777777" w:rsidR="000260B1" w:rsidRPr="009C5B90" w:rsidRDefault="000260B1" w:rsidP="007C64A8">
            <w:pPr>
              <w:pStyle w:val="TAH"/>
              <w:rPr>
                <w:lang w:val="en-US"/>
              </w:rPr>
            </w:pPr>
            <w:r w:rsidRPr="009C5B90">
              <w:rPr>
                <w:lang w:val="en-US"/>
              </w:rPr>
              <w:t>Description</w:t>
            </w:r>
          </w:p>
        </w:tc>
      </w:tr>
      <w:tr w:rsidR="000260B1" w:rsidRPr="009C5B90" w14:paraId="1702261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C1C63A1"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8270EE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74624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4EA2E62" w14:textId="77777777" w:rsidR="000260B1" w:rsidRPr="009C5B90" w:rsidRDefault="000260B1" w:rsidP="007C64A8">
            <w:pPr>
              <w:pStyle w:val="TAL"/>
              <w:rPr>
                <w:lang w:val="en-US"/>
              </w:rPr>
            </w:pPr>
          </w:p>
        </w:tc>
      </w:tr>
    </w:tbl>
    <w:p w14:paraId="487D0F6F" w14:textId="77777777" w:rsidR="000260B1" w:rsidRPr="00533C32" w:rsidRDefault="000260B1" w:rsidP="000260B1"/>
    <w:p w14:paraId="00C5FA8E" w14:textId="77777777" w:rsidR="000260B1" w:rsidRPr="00533C32" w:rsidRDefault="000260B1" w:rsidP="000260B1">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56A259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9DC4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4363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D161B5"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9E224A" w14:textId="77777777" w:rsidR="000260B1" w:rsidRPr="009C5B90" w:rsidRDefault="000260B1" w:rsidP="007C64A8">
            <w:pPr>
              <w:pStyle w:val="TAH"/>
              <w:rPr>
                <w:lang w:val="en-US"/>
              </w:rPr>
            </w:pPr>
            <w:r w:rsidRPr="009C5B90">
              <w:rPr>
                <w:lang w:val="en-US"/>
              </w:rPr>
              <w:t>Response</w:t>
            </w:r>
          </w:p>
          <w:p w14:paraId="0D9639F1"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73989D9" w14:textId="77777777" w:rsidR="000260B1" w:rsidRPr="009C5B90" w:rsidRDefault="000260B1" w:rsidP="007C64A8">
            <w:pPr>
              <w:pStyle w:val="TAH"/>
              <w:rPr>
                <w:lang w:val="en-US"/>
              </w:rPr>
            </w:pPr>
            <w:r w:rsidRPr="009C5B90">
              <w:rPr>
                <w:lang w:val="en-US"/>
              </w:rPr>
              <w:t>Description</w:t>
            </w:r>
          </w:p>
        </w:tc>
      </w:tr>
      <w:tr w:rsidR="000260B1" w:rsidRPr="009C5B90" w14:paraId="35309BD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20BCB" w14:textId="77777777" w:rsidR="000260B1" w:rsidRPr="009C5B90" w:rsidRDefault="000260B1" w:rsidP="007C64A8">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6EFB4C13"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2733B"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2B81DD"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821D68D" w14:textId="77777777" w:rsidR="000260B1" w:rsidRPr="009C5B90" w:rsidRDefault="000260B1" w:rsidP="007C64A8">
            <w:pPr>
              <w:pStyle w:val="TAL"/>
              <w:rPr>
                <w:lang w:val="en-US"/>
              </w:rPr>
            </w:pPr>
            <w:r w:rsidRPr="009C5B90">
              <w:rPr>
                <w:lang w:val="en-US"/>
              </w:rPr>
              <w:t>Upon success, a response body containing the requested context data sets shall be returned.</w:t>
            </w:r>
          </w:p>
        </w:tc>
      </w:tr>
      <w:tr w:rsidR="000260B1" w:rsidRPr="009C5B90" w14:paraId="75615913"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75EEC"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2A329D6" w14:textId="77777777" w:rsidR="000260B1" w:rsidRPr="00533C32" w:rsidRDefault="000260B1" w:rsidP="000260B1">
      <w:pPr>
        <w:rPr>
          <w:lang w:eastAsia="zh-CN"/>
        </w:rPr>
      </w:pPr>
    </w:p>
    <w:p w14:paraId="3888BB01" w14:textId="77777777" w:rsidR="000260B1" w:rsidRPr="00533C32" w:rsidRDefault="000260B1" w:rsidP="000260B1">
      <w:pPr>
        <w:pStyle w:val="Heading3"/>
      </w:pPr>
      <w:bookmarkStart w:id="2562" w:name="_Toc20127132"/>
      <w:bookmarkStart w:id="2563" w:name="_Toc27589108"/>
      <w:bookmarkStart w:id="2564" w:name="_Toc36459909"/>
      <w:bookmarkStart w:id="2565" w:name="_Toc45029493"/>
      <w:bookmarkStart w:id="2566" w:name="_Toc56520769"/>
      <w:bookmarkStart w:id="2567" w:name="_Toc90587057"/>
      <w:bookmarkStart w:id="2568" w:name="_Toc106616600"/>
      <w:bookmarkStart w:id="2569" w:name="_Toc122101296"/>
      <w:bookmarkStart w:id="2570" w:name="_Toc161910859"/>
      <w:r w:rsidRPr="00533C32">
        <w:rPr>
          <w:lang w:val="de-DE"/>
        </w:rPr>
        <w:t>5.2.33</w:t>
      </w:r>
      <w:r w:rsidRPr="00533C32">
        <w:tab/>
        <w:t>Resource: GroupIdentifiers</w:t>
      </w:r>
      <w:bookmarkEnd w:id="2562"/>
      <w:bookmarkEnd w:id="2563"/>
      <w:bookmarkEnd w:id="2564"/>
      <w:bookmarkEnd w:id="2565"/>
      <w:bookmarkEnd w:id="2566"/>
      <w:bookmarkEnd w:id="2567"/>
      <w:bookmarkEnd w:id="2568"/>
      <w:bookmarkEnd w:id="2569"/>
      <w:bookmarkEnd w:id="2570"/>
    </w:p>
    <w:p w14:paraId="707ADB0B" w14:textId="77777777" w:rsidR="000260B1" w:rsidRPr="00533C32" w:rsidRDefault="000260B1" w:rsidP="000260B1">
      <w:pPr>
        <w:pStyle w:val="Heading4"/>
      </w:pPr>
      <w:bookmarkStart w:id="2571" w:name="_Toc20127133"/>
      <w:bookmarkStart w:id="2572" w:name="_Toc27589109"/>
      <w:bookmarkStart w:id="2573" w:name="_Toc36459910"/>
      <w:bookmarkStart w:id="2574" w:name="_Toc45029494"/>
      <w:bookmarkStart w:id="2575" w:name="_Toc56520770"/>
      <w:bookmarkStart w:id="2576" w:name="_Toc90587058"/>
      <w:bookmarkStart w:id="2577" w:name="_Toc106616601"/>
      <w:bookmarkStart w:id="2578" w:name="_Toc122101297"/>
      <w:bookmarkStart w:id="2579" w:name="_Toc161910860"/>
      <w:r w:rsidRPr="00533C32">
        <w:rPr>
          <w:lang w:val="de-DE"/>
        </w:rPr>
        <w:t>5.2.33</w:t>
      </w:r>
      <w:r w:rsidRPr="00533C32">
        <w:t>.1</w:t>
      </w:r>
      <w:r w:rsidRPr="00533C32">
        <w:tab/>
        <w:t>Description</w:t>
      </w:r>
      <w:bookmarkEnd w:id="2571"/>
      <w:bookmarkEnd w:id="2572"/>
      <w:bookmarkEnd w:id="2573"/>
      <w:bookmarkEnd w:id="2574"/>
      <w:bookmarkEnd w:id="2575"/>
      <w:bookmarkEnd w:id="2576"/>
      <w:bookmarkEnd w:id="2577"/>
      <w:bookmarkEnd w:id="2578"/>
      <w:bookmarkEnd w:id="2579"/>
    </w:p>
    <w:p w14:paraId="3432325A" w14:textId="77777777" w:rsidR="000260B1" w:rsidRPr="00533C32" w:rsidRDefault="000260B1" w:rsidP="000260B1">
      <w:pPr>
        <w:rPr>
          <w:lang w:eastAsia="zh-CN"/>
        </w:rPr>
      </w:pPr>
      <w:r w:rsidRPr="00533C32">
        <w:t>This resource represents the collection of data that can be shared by multiple UEs.</w:t>
      </w:r>
    </w:p>
    <w:p w14:paraId="04C27C31" w14:textId="77777777" w:rsidR="000260B1" w:rsidRPr="00533C32" w:rsidRDefault="000260B1" w:rsidP="000260B1">
      <w:pPr>
        <w:pStyle w:val="Heading4"/>
      </w:pPr>
      <w:bookmarkStart w:id="2580" w:name="_Toc20127134"/>
      <w:bookmarkStart w:id="2581" w:name="_Toc27589110"/>
      <w:bookmarkStart w:id="2582" w:name="_Toc36459911"/>
      <w:bookmarkStart w:id="2583" w:name="_Toc45029495"/>
      <w:bookmarkStart w:id="2584" w:name="_Toc56520771"/>
      <w:bookmarkStart w:id="2585" w:name="_Toc90587059"/>
      <w:bookmarkStart w:id="2586" w:name="_Toc106616602"/>
      <w:bookmarkStart w:id="2587" w:name="_Toc122101298"/>
      <w:bookmarkStart w:id="2588" w:name="_Toc161910861"/>
      <w:r w:rsidRPr="00533C32">
        <w:rPr>
          <w:lang w:val="de-DE"/>
        </w:rPr>
        <w:t>5.2.33</w:t>
      </w:r>
      <w:r w:rsidRPr="00533C32">
        <w:t>.2</w:t>
      </w:r>
      <w:r w:rsidRPr="00533C32">
        <w:tab/>
        <w:t>Resource Definition</w:t>
      </w:r>
      <w:bookmarkEnd w:id="2580"/>
      <w:bookmarkEnd w:id="2581"/>
      <w:bookmarkEnd w:id="2582"/>
      <w:bookmarkEnd w:id="2583"/>
      <w:bookmarkEnd w:id="2584"/>
      <w:bookmarkEnd w:id="2585"/>
      <w:bookmarkEnd w:id="2586"/>
      <w:bookmarkEnd w:id="2587"/>
      <w:bookmarkEnd w:id="2588"/>
    </w:p>
    <w:p w14:paraId="342320F1" w14:textId="77777777" w:rsidR="000260B1" w:rsidRPr="00533C32" w:rsidRDefault="000260B1" w:rsidP="000260B1">
      <w:r w:rsidRPr="00533C32">
        <w:t>Resource URI: {apiRoot}/nudr-dr/</w:t>
      </w:r>
      <w:r w:rsidRPr="00533C32">
        <w:rPr>
          <w:lang w:eastAsia="zh-CN"/>
        </w:rPr>
        <w:t>&lt;apiVersion&gt;</w:t>
      </w:r>
      <w:r w:rsidRPr="00533C32">
        <w:t>/subscription-data/group-data/group-identifiers</w:t>
      </w:r>
    </w:p>
    <w:p w14:paraId="42B39FC8" w14:textId="77777777" w:rsidR="000260B1" w:rsidRPr="00533C32" w:rsidRDefault="000260B1" w:rsidP="000260B1">
      <w:pPr>
        <w:rPr>
          <w:rFonts w:ascii="Arial" w:hAnsi="Arial" w:cs="Arial"/>
        </w:rPr>
      </w:pPr>
      <w:bookmarkStart w:id="2589" w:name="_MCCTEMPBM_CRPT22160188___7"/>
      <w:r w:rsidRPr="00533C32">
        <w:t>This resource shall support the resource URI variables defined in table 5.2.33.2-1</w:t>
      </w:r>
      <w:r w:rsidRPr="00533C32">
        <w:rPr>
          <w:rFonts w:ascii="Arial" w:hAnsi="Arial" w:cs="Arial"/>
        </w:rPr>
        <w:t>.</w:t>
      </w:r>
    </w:p>
    <w:bookmarkEnd w:id="2589"/>
    <w:p w14:paraId="00059A85" w14:textId="77777777" w:rsidR="000260B1" w:rsidRPr="00533C32" w:rsidRDefault="000260B1" w:rsidP="000260B1">
      <w:pPr>
        <w:pStyle w:val="TH"/>
        <w:outlineLvl w:val="0"/>
      </w:pPr>
      <w:r w:rsidRPr="00533C32">
        <w:lastRenderedPageBreak/>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BBA6A9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059224"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C46743" w14:textId="77777777" w:rsidR="000260B1" w:rsidRPr="009C5B90" w:rsidRDefault="000260B1" w:rsidP="007C64A8">
            <w:pPr>
              <w:pStyle w:val="TAH"/>
              <w:rPr>
                <w:lang w:val="en-US"/>
              </w:rPr>
            </w:pPr>
            <w:r w:rsidRPr="009C5B90">
              <w:rPr>
                <w:lang w:val="en-US"/>
              </w:rPr>
              <w:t>Definition</w:t>
            </w:r>
          </w:p>
        </w:tc>
      </w:tr>
      <w:tr w:rsidR="000260B1" w:rsidRPr="009C5B90" w14:paraId="30B161C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987A0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8F11F9"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20013E2E" w14:textId="77777777" w:rsidR="000260B1" w:rsidRPr="00533C32" w:rsidRDefault="000260B1" w:rsidP="000260B1"/>
    <w:p w14:paraId="6ABB1C3C" w14:textId="77777777" w:rsidR="000260B1" w:rsidRPr="00533C32" w:rsidRDefault="000260B1" w:rsidP="000260B1">
      <w:pPr>
        <w:pStyle w:val="Heading4"/>
      </w:pPr>
      <w:bookmarkStart w:id="2590" w:name="_Toc20127135"/>
      <w:bookmarkStart w:id="2591" w:name="_Toc27589111"/>
      <w:bookmarkStart w:id="2592" w:name="_Toc36459912"/>
      <w:bookmarkStart w:id="2593" w:name="_Toc45029496"/>
      <w:bookmarkStart w:id="2594" w:name="_Toc56520772"/>
      <w:bookmarkStart w:id="2595" w:name="_Toc90587060"/>
      <w:bookmarkStart w:id="2596" w:name="_Toc106616603"/>
      <w:bookmarkStart w:id="2597" w:name="_Toc122101299"/>
      <w:bookmarkStart w:id="2598" w:name="_Toc161910862"/>
      <w:r w:rsidRPr="00533C32">
        <w:rPr>
          <w:lang w:val="de-DE"/>
        </w:rPr>
        <w:t>5.2.33</w:t>
      </w:r>
      <w:r w:rsidRPr="00533C32">
        <w:t>.3</w:t>
      </w:r>
      <w:r w:rsidRPr="00533C32">
        <w:tab/>
        <w:t>Resource Standard Methods</w:t>
      </w:r>
      <w:bookmarkEnd w:id="2590"/>
      <w:bookmarkEnd w:id="2591"/>
      <w:bookmarkEnd w:id="2592"/>
      <w:bookmarkEnd w:id="2593"/>
      <w:bookmarkEnd w:id="2594"/>
      <w:bookmarkEnd w:id="2595"/>
      <w:bookmarkEnd w:id="2596"/>
      <w:bookmarkEnd w:id="2597"/>
      <w:bookmarkEnd w:id="2598"/>
    </w:p>
    <w:p w14:paraId="27372C79" w14:textId="77777777" w:rsidR="000260B1" w:rsidRPr="00533C32" w:rsidRDefault="000260B1" w:rsidP="000260B1">
      <w:pPr>
        <w:pStyle w:val="Heading5"/>
      </w:pPr>
      <w:bookmarkStart w:id="2599" w:name="_Toc20127136"/>
      <w:bookmarkStart w:id="2600" w:name="_Toc27589112"/>
      <w:bookmarkStart w:id="2601" w:name="_Toc36459913"/>
      <w:bookmarkStart w:id="2602" w:name="_Toc45029497"/>
      <w:bookmarkStart w:id="2603" w:name="_Toc56520773"/>
      <w:bookmarkStart w:id="2604" w:name="_Toc90587061"/>
      <w:bookmarkStart w:id="2605" w:name="_Toc106616604"/>
      <w:bookmarkStart w:id="2606" w:name="_Toc122101300"/>
      <w:bookmarkStart w:id="2607" w:name="_Toc161910863"/>
      <w:r w:rsidRPr="00533C32">
        <w:t>5.2.33.3.1</w:t>
      </w:r>
      <w:r w:rsidRPr="00533C32">
        <w:tab/>
        <w:t>GET</w:t>
      </w:r>
      <w:bookmarkEnd w:id="2599"/>
      <w:bookmarkEnd w:id="2600"/>
      <w:bookmarkEnd w:id="2601"/>
      <w:bookmarkEnd w:id="2602"/>
      <w:bookmarkEnd w:id="2603"/>
      <w:bookmarkEnd w:id="2604"/>
      <w:bookmarkEnd w:id="2605"/>
      <w:bookmarkEnd w:id="2606"/>
      <w:bookmarkEnd w:id="2607"/>
    </w:p>
    <w:p w14:paraId="0AB1EF68" w14:textId="77777777" w:rsidR="000260B1" w:rsidRPr="00533C32" w:rsidRDefault="000260B1" w:rsidP="000260B1">
      <w:r w:rsidRPr="00533C32">
        <w:t>This method shall support the URI query parameters specified in table 5.2.33.3.1-1.</w:t>
      </w:r>
    </w:p>
    <w:p w14:paraId="673A2D43" w14:textId="77777777" w:rsidR="000260B1" w:rsidRPr="00533C32" w:rsidRDefault="000260B1" w:rsidP="000260B1">
      <w:pPr>
        <w:pStyle w:val="TH"/>
        <w:outlineLvl w:val="0"/>
      </w:pPr>
      <w:r w:rsidRPr="00533C32">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0260B1" w:rsidRPr="009C5B90" w14:paraId="4F6C37A5" w14:textId="77777777" w:rsidTr="007C64A8">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DE7644B" w14:textId="77777777" w:rsidR="000260B1" w:rsidRPr="009C5B90" w:rsidRDefault="000260B1" w:rsidP="007C64A8">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0FF5BDF" w14:textId="77777777" w:rsidR="000260B1" w:rsidRPr="009C5B90" w:rsidRDefault="000260B1" w:rsidP="007C64A8">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0F7476EC" w14:textId="77777777" w:rsidR="000260B1" w:rsidRPr="009C5B90" w:rsidRDefault="000260B1" w:rsidP="007C64A8">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202E76C" w14:textId="77777777" w:rsidR="000260B1" w:rsidRPr="009C5B90" w:rsidRDefault="000260B1" w:rsidP="007C64A8">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74C9BD" w14:textId="77777777" w:rsidR="000260B1" w:rsidRPr="009C5B90" w:rsidRDefault="000260B1" w:rsidP="007C64A8">
            <w:pPr>
              <w:pStyle w:val="TAH"/>
              <w:rPr>
                <w:lang w:val="en-US"/>
              </w:rPr>
            </w:pPr>
            <w:r w:rsidRPr="009C5B90">
              <w:rPr>
                <w:lang w:val="en-US"/>
              </w:rPr>
              <w:t>Description</w:t>
            </w:r>
          </w:p>
        </w:tc>
      </w:tr>
      <w:tr w:rsidR="000260B1" w:rsidRPr="009C5B90" w14:paraId="4C63A6B0" w14:textId="77777777" w:rsidTr="007C64A8">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059F9993" w14:textId="77777777" w:rsidR="000260B1" w:rsidRPr="009C5B90" w:rsidRDefault="000260B1" w:rsidP="007C64A8">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56D34DB4" w14:textId="77777777" w:rsidR="000260B1" w:rsidRPr="009C5B90" w:rsidRDefault="000260B1" w:rsidP="007C64A8">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358E02A" w14:textId="77777777" w:rsidR="000260B1" w:rsidRPr="009C5B90" w:rsidRDefault="000260B1" w:rsidP="007C64A8">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039C62B5" w14:textId="77777777" w:rsidR="000260B1" w:rsidRPr="009C5B90" w:rsidRDefault="000260B1" w:rsidP="007C64A8">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21837D1E" w14:textId="148ABC95"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r w:rsidR="000260B1" w:rsidRPr="009C5B90" w14:paraId="61E88BF1" w14:textId="77777777" w:rsidTr="007C64A8">
        <w:trPr>
          <w:jc w:val="center"/>
        </w:trPr>
        <w:tc>
          <w:tcPr>
            <w:tcW w:w="791" w:type="pct"/>
            <w:tcBorders>
              <w:top w:val="single" w:sz="4" w:space="0" w:color="auto"/>
              <w:left w:val="single" w:sz="6" w:space="0" w:color="000000"/>
              <w:bottom w:val="single" w:sz="4" w:space="0" w:color="auto"/>
              <w:right w:val="single" w:sz="6" w:space="0" w:color="000000"/>
            </w:tcBorders>
            <w:hideMark/>
          </w:tcPr>
          <w:p w14:paraId="25FE9005" w14:textId="77777777" w:rsidR="000260B1" w:rsidRPr="009C5B90" w:rsidRDefault="000260B1" w:rsidP="007C64A8">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31E7E0BD" w14:textId="77777777" w:rsidR="000260B1" w:rsidRPr="009C5B90" w:rsidRDefault="000260B1" w:rsidP="007C64A8">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27A59318" w14:textId="77777777" w:rsidR="000260B1" w:rsidRPr="009C5B90" w:rsidRDefault="000260B1" w:rsidP="007C64A8">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1608D0CB" w14:textId="77777777" w:rsidR="000260B1" w:rsidRPr="009C5B90" w:rsidRDefault="000260B1" w:rsidP="007C64A8">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B3EC3C0" w14:textId="77777777" w:rsidR="000260B1" w:rsidRPr="009C5B90" w:rsidRDefault="000260B1" w:rsidP="007C64A8">
            <w:pPr>
              <w:pStyle w:val="TAL"/>
              <w:rPr>
                <w:rFonts w:cs="Arial"/>
                <w:szCs w:val="18"/>
                <w:lang w:val="en-US"/>
              </w:rPr>
            </w:pPr>
            <w:r w:rsidRPr="009C5B90">
              <w:rPr>
                <w:rFonts w:cs="Arial"/>
                <w:szCs w:val="18"/>
                <w:lang w:val="en-US"/>
              </w:rPr>
              <w:t>External Group ID</w:t>
            </w:r>
          </w:p>
        </w:tc>
      </w:tr>
      <w:tr w:rsidR="000260B1" w:rsidRPr="009C5B90" w14:paraId="126E3904" w14:textId="77777777" w:rsidTr="007C64A8">
        <w:trPr>
          <w:jc w:val="center"/>
        </w:trPr>
        <w:tc>
          <w:tcPr>
            <w:tcW w:w="791" w:type="pct"/>
            <w:tcBorders>
              <w:top w:val="single" w:sz="4" w:space="0" w:color="auto"/>
              <w:left w:val="single" w:sz="6" w:space="0" w:color="000000"/>
              <w:bottom w:val="single" w:sz="4" w:space="0" w:color="auto"/>
              <w:right w:val="single" w:sz="6" w:space="0" w:color="000000"/>
            </w:tcBorders>
            <w:hideMark/>
          </w:tcPr>
          <w:p w14:paraId="314D8BAC" w14:textId="77777777" w:rsidR="000260B1" w:rsidRPr="009C5B90" w:rsidRDefault="000260B1" w:rsidP="007C64A8">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06F40746" w14:textId="77777777" w:rsidR="000260B1" w:rsidRPr="009C5B90" w:rsidRDefault="000260B1" w:rsidP="007C64A8">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AC7CE56" w14:textId="77777777" w:rsidR="000260B1" w:rsidRPr="009C5B90" w:rsidRDefault="000260B1" w:rsidP="007C64A8">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3E43A524" w14:textId="77777777" w:rsidR="000260B1" w:rsidRPr="009C5B90" w:rsidRDefault="000260B1" w:rsidP="007C64A8">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231F22" w14:textId="77777777" w:rsidR="000260B1" w:rsidRPr="009C5B90" w:rsidRDefault="000260B1" w:rsidP="007C64A8">
            <w:pPr>
              <w:pStyle w:val="TAL"/>
              <w:rPr>
                <w:rFonts w:cs="Arial"/>
                <w:szCs w:val="18"/>
                <w:lang w:val="en-US"/>
              </w:rPr>
            </w:pPr>
            <w:r w:rsidRPr="009C5B90">
              <w:rPr>
                <w:rFonts w:cs="Arial"/>
                <w:szCs w:val="18"/>
                <w:lang w:val="en-US"/>
              </w:rPr>
              <w:t>Internal Group ID</w:t>
            </w:r>
          </w:p>
        </w:tc>
      </w:tr>
      <w:tr w:rsidR="000260B1" w:rsidRPr="009C5B90" w14:paraId="73A75A3F" w14:textId="77777777" w:rsidTr="007C64A8">
        <w:trPr>
          <w:jc w:val="center"/>
        </w:trPr>
        <w:tc>
          <w:tcPr>
            <w:tcW w:w="791" w:type="pct"/>
            <w:tcBorders>
              <w:top w:val="single" w:sz="4" w:space="0" w:color="auto"/>
              <w:left w:val="single" w:sz="6" w:space="0" w:color="000000"/>
              <w:bottom w:val="single" w:sz="4" w:space="0" w:color="auto"/>
              <w:right w:val="single" w:sz="6" w:space="0" w:color="000000"/>
            </w:tcBorders>
            <w:hideMark/>
          </w:tcPr>
          <w:p w14:paraId="298E03E1" w14:textId="77777777" w:rsidR="000260B1" w:rsidRPr="009C5B90" w:rsidRDefault="000260B1" w:rsidP="007C64A8">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483795C5" w14:textId="77777777" w:rsidR="000260B1" w:rsidRPr="009C5B90" w:rsidRDefault="000260B1" w:rsidP="007C64A8">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177987E7" w14:textId="77777777" w:rsidR="000260B1" w:rsidRPr="009C5B90" w:rsidRDefault="000260B1" w:rsidP="007C64A8">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C5F5A86" w14:textId="77777777" w:rsidR="000260B1" w:rsidRPr="009C5B90" w:rsidRDefault="000260B1" w:rsidP="007C64A8">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1208398" w14:textId="77777777" w:rsidR="000260B1" w:rsidRPr="009C5B90" w:rsidRDefault="000260B1" w:rsidP="007C64A8">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376551E9" w14:textId="77777777" w:rsidR="000260B1" w:rsidRPr="009C5B90" w:rsidRDefault="000260B1" w:rsidP="007C64A8">
            <w:pPr>
              <w:pStyle w:val="TAL"/>
              <w:rPr>
                <w:rFonts w:cs="Arial"/>
                <w:szCs w:val="18"/>
              </w:rPr>
            </w:pPr>
          </w:p>
          <w:p w14:paraId="45041C81" w14:textId="77777777" w:rsidR="000260B1" w:rsidRPr="009C5B90" w:rsidRDefault="000260B1" w:rsidP="007C64A8">
            <w:pPr>
              <w:pStyle w:val="TAL"/>
              <w:rPr>
                <w:rFonts w:cs="Arial"/>
                <w:szCs w:val="18"/>
              </w:rPr>
            </w:pPr>
            <w:r w:rsidRPr="009C5B90">
              <w:rPr>
                <w:rFonts w:cs="Arial"/>
                <w:szCs w:val="18"/>
              </w:rPr>
              <w:t>When present, it shall be set as following:</w:t>
            </w:r>
          </w:p>
          <w:p w14:paraId="49C657EE" w14:textId="77777777" w:rsidR="000260B1" w:rsidRPr="009C5B90" w:rsidRDefault="000260B1" w:rsidP="007C64A8">
            <w:pPr>
              <w:pStyle w:val="TAL"/>
              <w:rPr>
                <w:rFonts w:cs="Arial"/>
                <w:szCs w:val="18"/>
              </w:rPr>
            </w:pPr>
            <w:r w:rsidRPr="009C5B90">
              <w:rPr>
                <w:rFonts w:cs="Arial"/>
                <w:szCs w:val="18"/>
              </w:rPr>
              <w:t>- true: UE identifiers are required</w:t>
            </w:r>
          </w:p>
          <w:p w14:paraId="592821D9" w14:textId="77777777" w:rsidR="000260B1" w:rsidRPr="009C5B90" w:rsidRDefault="000260B1" w:rsidP="007C64A8">
            <w:pPr>
              <w:pStyle w:val="TAL"/>
              <w:rPr>
                <w:rFonts w:cs="Arial"/>
                <w:szCs w:val="18"/>
                <w:lang w:val="en-US"/>
              </w:rPr>
            </w:pPr>
            <w:r w:rsidRPr="009C5B90">
              <w:rPr>
                <w:rFonts w:cs="Arial"/>
                <w:szCs w:val="18"/>
              </w:rPr>
              <w:t>- false (default): UE identifiers are not required</w:t>
            </w:r>
          </w:p>
        </w:tc>
      </w:tr>
      <w:tr w:rsidR="000260B1" w:rsidRPr="009C5B90" w14:paraId="4503A713"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63E099C" w14:textId="77777777" w:rsidR="000260B1" w:rsidRPr="009C5B90" w:rsidRDefault="000260B1" w:rsidP="007C64A8">
            <w:pPr>
              <w:pStyle w:val="TAN"/>
              <w:rPr>
                <w:lang w:val="en-US"/>
              </w:rPr>
            </w:pPr>
            <w:r w:rsidRPr="009C5B90">
              <w:rPr>
                <w:lang w:val="en-US"/>
              </w:rPr>
              <w:t>NOTE:</w:t>
            </w:r>
            <w:r w:rsidRPr="009C5B90">
              <w:rPr>
                <w:lang w:val="en-US"/>
              </w:rPr>
              <w:tab/>
              <w:t>Either ext-group-id or int-group-id shall be present in the request.</w:t>
            </w:r>
          </w:p>
        </w:tc>
      </w:tr>
    </w:tbl>
    <w:p w14:paraId="382D520E" w14:textId="77777777" w:rsidR="000260B1" w:rsidRPr="00533C32" w:rsidRDefault="000260B1" w:rsidP="000260B1"/>
    <w:p w14:paraId="3DB1A7DF" w14:textId="77777777" w:rsidR="000260B1" w:rsidRPr="00533C32" w:rsidRDefault="000260B1" w:rsidP="000260B1">
      <w:r w:rsidRPr="00533C32">
        <w:t>Either the ext-group-id or the int-group-id shall be present in the request.</w:t>
      </w:r>
    </w:p>
    <w:p w14:paraId="6381E61C" w14:textId="77777777" w:rsidR="000260B1" w:rsidRPr="00533C32" w:rsidRDefault="000260B1" w:rsidP="000260B1">
      <w:r w:rsidRPr="00533C32">
        <w:t>This method shall support the request data structures specified in table 5.2.33.3.1-2 and the response data structures and response codes specified in table 5.2.33.3.1-3.</w:t>
      </w:r>
    </w:p>
    <w:p w14:paraId="0965A0AF" w14:textId="77777777" w:rsidR="000260B1" w:rsidRPr="00533C32" w:rsidRDefault="000260B1" w:rsidP="000260B1">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A1D007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D20B41"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06808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7C77B5"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091FFE" w14:textId="77777777" w:rsidR="000260B1" w:rsidRPr="009C5B90" w:rsidRDefault="000260B1" w:rsidP="007C64A8">
            <w:pPr>
              <w:pStyle w:val="TAH"/>
              <w:rPr>
                <w:lang w:val="en-US"/>
              </w:rPr>
            </w:pPr>
            <w:r w:rsidRPr="009C5B90">
              <w:rPr>
                <w:lang w:val="en-US"/>
              </w:rPr>
              <w:t>Description</w:t>
            </w:r>
          </w:p>
        </w:tc>
      </w:tr>
      <w:tr w:rsidR="000260B1" w:rsidRPr="009C5B90" w14:paraId="602240B0"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A75049"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BFDAD0"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13A0C5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AF76673" w14:textId="77777777" w:rsidR="000260B1" w:rsidRPr="009C5B90" w:rsidRDefault="000260B1" w:rsidP="007C64A8">
            <w:pPr>
              <w:pStyle w:val="TAL"/>
              <w:rPr>
                <w:lang w:val="en-US"/>
              </w:rPr>
            </w:pPr>
          </w:p>
        </w:tc>
      </w:tr>
    </w:tbl>
    <w:p w14:paraId="1D1883E5" w14:textId="77777777" w:rsidR="000260B1" w:rsidRPr="00533C32" w:rsidRDefault="000260B1" w:rsidP="000260B1"/>
    <w:p w14:paraId="5088A781" w14:textId="77777777" w:rsidR="000260B1" w:rsidRPr="00533C32" w:rsidRDefault="000260B1" w:rsidP="000260B1">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1E3A7B95"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58EEC5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0E5FD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805DF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A21EC1" w14:textId="77777777" w:rsidR="000260B1" w:rsidRPr="009C5B90" w:rsidRDefault="000260B1" w:rsidP="007C64A8">
            <w:pPr>
              <w:pStyle w:val="TAH"/>
              <w:rPr>
                <w:lang w:val="en-US"/>
              </w:rPr>
            </w:pPr>
            <w:r w:rsidRPr="009C5B90">
              <w:rPr>
                <w:lang w:val="en-US"/>
              </w:rPr>
              <w:t>Response</w:t>
            </w:r>
          </w:p>
          <w:p w14:paraId="2682B15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DA77FF" w14:textId="77777777" w:rsidR="000260B1" w:rsidRPr="009C5B90" w:rsidRDefault="000260B1" w:rsidP="007C64A8">
            <w:pPr>
              <w:pStyle w:val="TAH"/>
              <w:rPr>
                <w:lang w:val="en-US"/>
              </w:rPr>
            </w:pPr>
            <w:r w:rsidRPr="009C5B90">
              <w:rPr>
                <w:lang w:val="en-US"/>
              </w:rPr>
              <w:t>Description</w:t>
            </w:r>
          </w:p>
        </w:tc>
      </w:tr>
      <w:tr w:rsidR="000260B1" w:rsidRPr="009C5B90" w14:paraId="5DA9AD3A"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A3C60A" w14:textId="77777777" w:rsidR="000260B1" w:rsidRPr="009C5B90" w:rsidRDefault="000260B1" w:rsidP="007C64A8">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59F14F57"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97D910D"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326E67"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6C20E42" w14:textId="77777777" w:rsidR="000260B1" w:rsidRPr="009C5B90" w:rsidRDefault="000260B1" w:rsidP="007C64A8">
            <w:pPr>
              <w:pStyle w:val="TAL"/>
              <w:rPr>
                <w:lang w:val="en-US"/>
              </w:rPr>
            </w:pPr>
            <w:r w:rsidRPr="009C5B90">
              <w:rPr>
                <w:lang w:val="en-US"/>
              </w:rPr>
              <w:t>Upon success, a response body containing the group identifier(s) shall be returned.</w:t>
            </w:r>
          </w:p>
        </w:tc>
      </w:tr>
      <w:tr w:rsidR="000260B1" w:rsidRPr="009C5B90" w14:paraId="133B110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tcPr>
          <w:p w14:paraId="516778B4" w14:textId="77777777" w:rsidR="000260B1" w:rsidRPr="009C5B90" w:rsidRDefault="000260B1" w:rsidP="007C64A8">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098E5F78" w14:textId="77777777" w:rsidR="000260B1" w:rsidRPr="009C5B90" w:rsidRDefault="000260B1" w:rsidP="007C64A8">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35F13C69" w14:textId="77777777" w:rsidR="000260B1" w:rsidRPr="009C5B90" w:rsidRDefault="000260B1" w:rsidP="007C64A8">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02A75C5E" w14:textId="77777777" w:rsidR="000260B1" w:rsidRPr="009C5B90" w:rsidRDefault="000260B1" w:rsidP="007C64A8">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698F3BEA" w14:textId="77777777" w:rsidR="000260B1" w:rsidRPr="009C5B90" w:rsidRDefault="000260B1" w:rsidP="007C64A8">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36FA81F0" w14:textId="77777777" w:rsidR="000260B1" w:rsidRPr="009C5B90" w:rsidRDefault="000260B1" w:rsidP="007C64A8">
            <w:pPr>
              <w:pStyle w:val="TAL"/>
              <w:rPr>
                <w:lang w:eastAsia="de-DE"/>
              </w:rPr>
            </w:pPr>
            <w:r w:rsidRPr="009C5B90">
              <w:rPr>
                <w:lang w:eastAsia="de-DE"/>
              </w:rPr>
              <w:t>- GROUP_IDENTIFIER_NOT_FOUND</w:t>
            </w:r>
          </w:p>
          <w:p w14:paraId="43579D51" w14:textId="77777777" w:rsidR="000260B1" w:rsidRPr="009C5B90" w:rsidRDefault="000260B1" w:rsidP="007C64A8">
            <w:pPr>
              <w:pStyle w:val="TAL"/>
              <w:rPr>
                <w:lang w:val="en-US"/>
              </w:rPr>
            </w:pPr>
            <w:r w:rsidRPr="009C5B90">
              <w:rPr>
                <w:lang w:eastAsia="de-DE"/>
              </w:rPr>
              <w:t>- DATA_NOT_FOUND</w:t>
            </w:r>
          </w:p>
        </w:tc>
      </w:tr>
      <w:tr w:rsidR="000260B1" w:rsidRPr="009C5B90" w14:paraId="0B243C86"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0A1DC0"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8329821" w14:textId="77777777" w:rsidR="000260B1" w:rsidRPr="00533C32" w:rsidRDefault="000260B1" w:rsidP="000260B1">
      <w:pPr>
        <w:rPr>
          <w:lang w:eastAsia="zh-CN"/>
        </w:rPr>
      </w:pPr>
    </w:p>
    <w:p w14:paraId="1802ED5A" w14:textId="77777777" w:rsidR="000260B1" w:rsidRPr="00533C32" w:rsidRDefault="000260B1" w:rsidP="000260B1">
      <w:pPr>
        <w:pStyle w:val="Heading3"/>
      </w:pPr>
      <w:bookmarkStart w:id="2608" w:name="_Toc20127137"/>
      <w:bookmarkStart w:id="2609" w:name="_Toc27589113"/>
      <w:bookmarkStart w:id="2610" w:name="_Toc36459914"/>
      <w:bookmarkStart w:id="2611" w:name="_Toc45029498"/>
      <w:bookmarkStart w:id="2612" w:name="_Toc56520774"/>
      <w:bookmarkStart w:id="2613" w:name="_Toc90587062"/>
      <w:bookmarkStart w:id="2614" w:name="_Toc106616605"/>
      <w:bookmarkStart w:id="2615" w:name="_Toc122101301"/>
      <w:bookmarkStart w:id="2616" w:name="_Toc161910864"/>
      <w:r w:rsidRPr="00533C32">
        <w:rPr>
          <w:lang w:val="de-DE"/>
        </w:rPr>
        <w:t>5.2.</w:t>
      </w:r>
      <w:r w:rsidRPr="00072181">
        <w:rPr>
          <w:lang w:val="de-DE"/>
        </w:rPr>
        <w:t>34</w:t>
      </w:r>
      <w:r w:rsidRPr="00533C32">
        <w:tab/>
        <w:t>Resource: 5GVnGroups</w:t>
      </w:r>
      <w:bookmarkEnd w:id="2608"/>
      <w:bookmarkEnd w:id="2609"/>
      <w:bookmarkEnd w:id="2610"/>
      <w:bookmarkEnd w:id="2611"/>
      <w:bookmarkEnd w:id="2612"/>
      <w:bookmarkEnd w:id="2613"/>
      <w:bookmarkEnd w:id="2614"/>
      <w:bookmarkEnd w:id="2615"/>
      <w:bookmarkEnd w:id="2616"/>
    </w:p>
    <w:p w14:paraId="4358547C" w14:textId="77777777" w:rsidR="000260B1" w:rsidRPr="00533C32" w:rsidRDefault="000260B1" w:rsidP="000260B1">
      <w:pPr>
        <w:pStyle w:val="Heading4"/>
      </w:pPr>
      <w:bookmarkStart w:id="2617" w:name="_Toc20127138"/>
      <w:bookmarkStart w:id="2618" w:name="_Toc27589114"/>
      <w:bookmarkStart w:id="2619" w:name="_Toc36459915"/>
      <w:bookmarkStart w:id="2620" w:name="_Toc45029499"/>
      <w:bookmarkStart w:id="2621" w:name="_Toc56520775"/>
      <w:bookmarkStart w:id="2622" w:name="_Toc90587063"/>
      <w:bookmarkStart w:id="2623" w:name="_Toc106616606"/>
      <w:bookmarkStart w:id="2624" w:name="_Toc122101302"/>
      <w:bookmarkStart w:id="2625" w:name="_Toc161910865"/>
      <w:r w:rsidRPr="00533C32">
        <w:rPr>
          <w:lang w:val="de-DE"/>
        </w:rPr>
        <w:t>5.2.</w:t>
      </w:r>
      <w:r w:rsidRPr="00072181">
        <w:rPr>
          <w:lang w:val="de-DE"/>
        </w:rPr>
        <w:t>34</w:t>
      </w:r>
      <w:r w:rsidRPr="00533C32">
        <w:t>.1</w:t>
      </w:r>
      <w:r w:rsidRPr="00533C32">
        <w:tab/>
        <w:t>Description</w:t>
      </w:r>
      <w:bookmarkEnd w:id="2617"/>
      <w:bookmarkEnd w:id="2618"/>
      <w:bookmarkEnd w:id="2619"/>
      <w:bookmarkEnd w:id="2620"/>
      <w:bookmarkEnd w:id="2621"/>
      <w:bookmarkEnd w:id="2622"/>
      <w:bookmarkEnd w:id="2623"/>
      <w:bookmarkEnd w:id="2624"/>
      <w:bookmarkEnd w:id="2625"/>
    </w:p>
    <w:p w14:paraId="2EADFB21" w14:textId="77777777" w:rsidR="000260B1" w:rsidRPr="00533C32" w:rsidRDefault="000260B1" w:rsidP="000260B1">
      <w:pPr>
        <w:rPr>
          <w:lang w:eastAsia="zh-CN"/>
        </w:rPr>
      </w:pPr>
      <w:r w:rsidRPr="00533C32">
        <w:t>This resource represents the store of 5G VN Group data.</w:t>
      </w:r>
    </w:p>
    <w:p w14:paraId="6387F1E9" w14:textId="77777777" w:rsidR="000260B1" w:rsidRPr="00533C32" w:rsidRDefault="000260B1" w:rsidP="000260B1">
      <w:pPr>
        <w:pStyle w:val="Heading4"/>
      </w:pPr>
      <w:bookmarkStart w:id="2626" w:name="_Toc20127139"/>
      <w:bookmarkStart w:id="2627" w:name="_Toc27589115"/>
      <w:bookmarkStart w:id="2628" w:name="_Toc36459916"/>
      <w:bookmarkStart w:id="2629" w:name="_Toc45029500"/>
      <w:bookmarkStart w:id="2630" w:name="_Toc56520776"/>
      <w:bookmarkStart w:id="2631" w:name="_Toc90587064"/>
      <w:bookmarkStart w:id="2632" w:name="_Toc106616607"/>
      <w:bookmarkStart w:id="2633" w:name="_Toc122101303"/>
      <w:bookmarkStart w:id="2634" w:name="_Toc161910866"/>
      <w:r w:rsidRPr="00533C32">
        <w:rPr>
          <w:lang w:val="de-DE"/>
        </w:rPr>
        <w:t>5.2.34</w:t>
      </w:r>
      <w:r w:rsidRPr="00533C32">
        <w:t>.2</w:t>
      </w:r>
      <w:r w:rsidRPr="00533C32">
        <w:tab/>
        <w:t>Resource Definition</w:t>
      </w:r>
      <w:bookmarkEnd w:id="2626"/>
      <w:bookmarkEnd w:id="2627"/>
      <w:bookmarkEnd w:id="2628"/>
      <w:bookmarkEnd w:id="2629"/>
      <w:bookmarkEnd w:id="2630"/>
      <w:bookmarkEnd w:id="2631"/>
      <w:bookmarkEnd w:id="2632"/>
      <w:bookmarkEnd w:id="2633"/>
      <w:bookmarkEnd w:id="2634"/>
    </w:p>
    <w:p w14:paraId="71585813" w14:textId="77777777" w:rsidR="000260B1" w:rsidRPr="00533C32" w:rsidRDefault="000260B1" w:rsidP="000260B1">
      <w:r w:rsidRPr="00533C32">
        <w:t>Resource URI: {apiRoot}/nudr-dr/</w:t>
      </w:r>
      <w:r w:rsidRPr="00533C32">
        <w:rPr>
          <w:lang w:eastAsia="zh-CN"/>
        </w:rPr>
        <w:t>&lt;apiVersion&gt;</w:t>
      </w:r>
      <w:r w:rsidRPr="00533C32">
        <w:t>/subscription-data/group-data/5g-vn-groups</w:t>
      </w:r>
    </w:p>
    <w:p w14:paraId="6537C856" w14:textId="77777777" w:rsidR="000260B1" w:rsidRPr="00533C32" w:rsidRDefault="000260B1" w:rsidP="000260B1">
      <w:pPr>
        <w:rPr>
          <w:rFonts w:ascii="Arial" w:hAnsi="Arial" w:cs="Arial"/>
        </w:rPr>
      </w:pPr>
      <w:bookmarkStart w:id="2635" w:name="_MCCTEMPBM_CRPT22160189___7"/>
      <w:r w:rsidRPr="00533C32">
        <w:t>This resource shall support the resource URI variables defined in table 5.2.34.2-1</w:t>
      </w:r>
      <w:r w:rsidRPr="00533C32">
        <w:rPr>
          <w:rFonts w:ascii="Arial" w:hAnsi="Arial" w:cs="Arial"/>
        </w:rPr>
        <w:t>.</w:t>
      </w:r>
    </w:p>
    <w:bookmarkEnd w:id="2635"/>
    <w:p w14:paraId="280D79C3" w14:textId="77777777" w:rsidR="000260B1" w:rsidRPr="00533C32" w:rsidRDefault="000260B1" w:rsidP="000260B1">
      <w:pPr>
        <w:pStyle w:val="TH"/>
        <w:outlineLvl w:val="0"/>
      </w:pPr>
      <w:r w:rsidRPr="00533C32">
        <w:lastRenderedPageBreak/>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FFE14F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05049C"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E952F" w14:textId="77777777" w:rsidR="000260B1" w:rsidRPr="009C5B90" w:rsidRDefault="000260B1" w:rsidP="007C64A8">
            <w:pPr>
              <w:pStyle w:val="TAH"/>
              <w:rPr>
                <w:lang w:val="en-US"/>
              </w:rPr>
            </w:pPr>
            <w:r w:rsidRPr="009C5B90">
              <w:rPr>
                <w:lang w:val="en-US"/>
              </w:rPr>
              <w:t>Definition</w:t>
            </w:r>
          </w:p>
        </w:tc>
      </w:tr>
      <w:tr w:rsidR="000260B1" w:rsidRPr="009C5B90" w14:paraId="698E01C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17779B0"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417B2"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7E7D743" w14:textId="77777777" w:rsidR="000260B1" w:rsidRPr="00533C32" w:rsidRDefault="000260B1" w:rsidP="000260B1"/>
    <w:p w14:paraId="6439EB3F" w14:textId="77777777" w:rsidR="000260B1" w:rsidRPr="00533C32" w:rsidRDefault="000260B1" w:rsidP="000260B1">
      <w:pPr>
        <w:pStyle w:val="Heading4"/>
      </w:pPr>
      <w:bookmarkStart w:id="2636" w:name="_Toc20127140"/>
      <w:bookmarkStart w:id="2637" w:name="_Toc27589116"/>
      <w:bookmarkStart w:id="2638" w:name="_Toc36459917"/>
      <w:bookmarkStart w:id="2639" w:name="_Toc45029501"/>
      <w:bookmarkStart w:id="2640" w:name="_Toc56520777"/>
      <w:bookmarkStart w:id="2641" w:name="_Toc90587065"/>
      <w:bookmarkStart w:id="2642" w:name="_Toc106616608"/>
      <w:bookmarkStart w:id="2643" w:name="_Toc122101304"/>
      <w:bookmarkStart w:id="2644" w:name="_Toc161910867"/>
      <w:r w:rsidRPr="00533C32">
        <w:rPr>
          <w:lang w:val="de-DE"/>
        </w:rPr>
        <w:t>5.2.34</w:t>
      </w:r>
      <w:r w:rsidRPr="00533C32">
        <w:t>.3</w:t>
      </w:r>
      <w:r w:rsidRPr="00533C32">
        <w:tab/>
        <w:t>Resource Standard Methods</w:t>
      </w:r>
      <w:bookmarkEnd w:id="2636"/>
      <w:bookmarkEnd w:id="2637"/>
      <w:bookmarkEnd w:id="2638"/>
      <w:bookmarkEnd w:id="2639"/>
      <w:bookmarkEnd w:id="2640"/>
      <w:bookmarkEnd w:id="2641"/>
      <w:bookmarkEnd w:id="2642"/>
      <w:bookmarkEnd w:id="2643"/>
      <w:bookmarkEnd w:id="2644"/>
    </w:p>
    <w:p w14:paraId="1D02BBC9" w14:textId="77777777" w:rsidR="000260B1" w:rsidRPr="00533C32" w:rsidRDefault="000260B1" w:rsidP="000260B1">
      <w:pPr>
        <w:pStyle w:val="Heading5"/>
      </w:pPr>
      <w:bookmarkStart w:id="2645" w:name="_Toc20127141"/>
      <w:bookmarkStart w:id="2646" w:name="_Toc27589117"/>
      <w:bookmarkStart w:id="2647" w:name="_Toc36459918"/>
      <w:bookmarkStart w:id="2648" w:name="_Toc45029502"/>
      <w:bookmarkStart w:id="2649" w:name="_Toc56520778"/>
      <w:bookmarkStart w:id="2650" w:name="_Toc90587066"/>
      <w:bookmarkStart w:id="2651" w:name="_Toc106616609"/>
      <w:bookmarkStart w:id="2652" w:name="_Toc122101305"/>
      <w:bookmarkStart w:id="2653" w:name="_Toc161910868"/>
      <w:r w:rsidRPr="00533C32">
        <w:t>5.2.</w:t>
      </w:r>
      <w:r w:rsidRPr="00072181">
        <w:t>34</w:t>
      </w:r>
      <w:r w:rsidRPr="00533C32">
        <w:t>.3.1</w:t>
      </w:r>
      <w:r w:rsidRPr="00533C32">
        <w:tab/>
        <w:t>GET</w:t>
      </w:r>
      <w:bookmarkEnd w:id="2645"/>
      <w:bookmarkEnd w:id="2646"/>
      <w:bookmarkEnd w:id="2647"/>
      <w:bookmarkEnd w:id="2648"/>
      <w:bookmarkEnd w:id="2649"/>
      <w:bookmarkEnd w:id="2650"/>
      <w:bookmarkEnd w:id="2651"/>
      <w:bookmarkEnd w:id="2652"/>
      <w:bookmarkEnd w:id="2653"/>
    </w:p>
    <w:p w14:paraId="0CEAD714" w14:textId="77777777" w:rsidR="000260B1" w:rsidRPr="00533C32" w:rsidRDefault="000260B1" w:rsidP="000260B1">
      <w:r w:rsidRPr="00533C32">
        <w:t>This method shall support the URI query parameters specified in table 5.2.</w:t>
      </w:r>
      <w:r w:rsidRPr="00072181">
        <w:t>34</w:t>
      </w:r>
      <w:r w:rsidRPr="00533C32">
        <w:t>.3.1-1.</w:t>
      </w:r>
    </w:p>
    <w:p w14:paraId="2849D191" w14:textId="77777777" w:rsidR="000260B1" w:rsidRPr="00533C32" w:rsidRDefault="000260B1" w:rsidP="000260B1">
      <w:pPr>
        <w:pStyle w:val="TH"/>
        <w:outlineLvl w:val="0"/>
      </w:pPr>
      <w:r w:rsidRPr="00533C32">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0260B1" w:rsidRPr="009C5B90" w14:paraId="6310877E"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2F95D1A" w14:textId="77777777" w:rsidR="000260B1" w:rsidRPr="009C5B90" w:rsidRDefault="000260B1" w:rsidP="007C64A8">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2375757B" w14:textId="77777777" w:rsidR="000260B1" w:rsidRPr="009C5B90" w:rsidRDefault="000260B1" w:rsidP="007C64A8">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C28AAA6"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F27A0A2" w14:textId="77777777" w:rsidR="000260B1" w:rsidRPr="009C5B90" w:rsidRDefault="000260B1" w:rsidP="007C64A8">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4A4A48" w14:textId="77777777" w:rsidR="000260B1" w:rsidRPr="009C5B90" w:rsidRDefault="000260B1" w:rsidP="007C64A8">
            <w:pPr>
              <w:pStyle w:val="TAH"/>
              <w:rPr>
                <w:lang w:val="en-US"/>
              </w:rPr>
            </w:pPr>
            <w:r w:rsidRPr="009C5B90">
              <w:rPr>
                <w:lang w:val="en-US"/>
              </w:rPr>
              <w:t>Description</w:t>
            </w:r>
          </w:p>
        </w:tc>
      </w:tr>
      <w:tr w:rsidR="000260B1" w:rsidRPr="009C5B90" w14:paraId="3469513D" w14:textId="77777777" w:rsidTr="007C64A8">
        <w:trPr>
          <w:jc w:val="center"/>
        </w:trPr>
        <w:tc>
          <w:tcPr>
            <w:tcW w:w="788" w:type="pct"/>
            <w:tcBorders>
              <w:top w:val="single" w:sz="4" w:space="0" w:color="auto"/>
              <w:left w:val="single" w:sz="6" w:space="0" w:color="000000"/>
              <w:bottom w:val="single" w:sz="4" w:space="0" w:color="auto"/>
              <w:right w:val="single" w:sz="6" w:space="0" w:color="000000"/>
            </w:tcBorders>
            <w:hideMark/>
          </w:tcPr>
          <w:p w14:paraId="0C2AD6BA" w14:textId="77777777" w:rsidR="000260B1" w:rsidRPr="009C5B90" w:rsidRDefault="000260B1" w:rsidP="007C64A8">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27C4AE6" w14:textId="77777777" w:rsidR="000260B1" w:rsidRPr="009C5B90" w:rsidRDefault="000260B1" w:rsidP="007C64A8">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555255A3"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2AC2043" w14:textId="77777777" w:rsidR="000260B1" w:rsidRPr="009C5B90" w:rsidRDefault="000260B1" w:rsidP="007C64A8">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05E8035" w14:textId="77777777" w:rsidR="000260B1" w:rsidRPr="009C5B90" w:rsidRDefault="000260B1" w:rsidP="007C64A8">
            <w:pPr>
              <w:pStyle w:val="TAL"/>
              <w:rPr>
                <w:rFonts w:cs="Arial"/>
                <w:szCs w:val="18"/>
                <w:lang w:val="en-US"/>
              </w:rPr>
            </w:pPr>
            <w:r w:rsidRPr="009C5B90">
              <w:rPr>
                <w:rFonts w:cs="Arial"/>
                <w:szCs w:val="18"/>
                <w:lang w:val="en-US"/>
              </w:rPr>
              <w:t>Only those group's data are retrieved of which at least one of the GPSIs is a member</w:t>
            </w:r>
          </w:p>
        </w:tc>
      </w:tr>
    </w:tbl>
    <w:p w14:paraId="475E5EC9" w14:textId="77777777" w:rsidR="000260B1" w:rsidRPr="00533C32" w:rsidRDefault="000260B1" w:rsidP="000260B1"/>
    <w:p w14:paraId="0A6725C1" w14:textId="77777777" w:rsidR="000260B1" w:rsidRPr="00533C32" w:rsidRDefault="000260B1" w:rsidP="000260B1">
      <w:r w:rsidRPr="00533C32">
        <w:t>This method shall support the request data structures specified in table 5.2.34.3.1-2 and the response data structures and response codes specified in table 5.2.</w:t>
      </w:r>
      <w:r w:rsidRPr="00072181">
        <w:t>34</w:t>
      </w:r>
      <w:r w:rsidRPr="00533C32">
        <w:t>.3.1-3.</w:t>
      </w:r>
    </w:p>
    <w:p w14:paraId="322023B2" w14:textId="77777777" w:rsidR="000260B1" w:rsidRPr="00533C32" w:rsidRDefault="000260B1" w:rsidP="000260B1">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CB8D9F2"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06418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0D888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3C6A4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C52212" w14:textId="77777777" w:rsidR="000260B1" w:rsidRPr="009C5B90" w:rsidRDefault="000260B1" w:rsidP="007C64A8">
            <w:pPr>
              <w:pStyle w:val="TAH"/>
              <w:rPr>
                <w:lang w:val="en-US"/>
              </w:rPr>
            </w:pPr>
            <w:r w:rsidRPr="009C5B90">
              <w:rPr>
                <w:lang w:val="en-US"/>
              </w:rPr>
              <w:t>Description</w:t>
            </w:r>
          </w:p>
        </w:tc>
      </w:tr>
      <w:tr w:rsidR="000260B1" w:rsidRPr="009C5B90" w14:paraId="32571656"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8DBE61"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CD6230"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43C81D6"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04DC3A3" w14:textId="77777777" w:rsidR="000260B1" w:rsidRPr="009C5B90" w:rsidRDefault="000260B1" w:rsidP="007C64A8">
            <w:pPr>
              <w:pStyle w:val="TAL"/>
              <w:rPr>
                <w:lang w:val="en-US"/>
              </w:rPr>
            </w:pPr>
          </w:p>
        </w:tc>
      </w:tr>
    </w:tbl>
    <w:p w14:paraId="5200BE14" w14:textId="77777777" w:rsidR="000260B1" w:rsidRPr="00533C32" w:rsidRDefault="000260B1" w:rsidP="000260B1"/>
    <w:p w14:paraId="0188E122" w14:textId="77777777" w:rsidR="000260B1" w:rsidRPr="00533C32" w:rsidRDefault="000260B1" w:rsidP="000260B1">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0260B1" w:rsidRPr="009C5B90" w14:paraId="7EEC9B5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317CFC"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94D320"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74302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67B3CA" w14:textId="77777777" w:rsidR="000260B1" w:rsidRPr="009C5B90" w:rsidRDefault="000260B1" w:rsidP="007C64A8">
            <w:pPr>
              <w:pStyle w:val="TAH"/>
              <w:rPr>
                <w:lang w:val="en-US"/>
              </w:rPr>
            </w:pPr>
            <w:r w:rsidRPr="009C5B90">
              <w:rPr>
                <w:lang w:val="en-US"/>
              </w:rPr>
              <w:t>Response</w:t>
            </w:r>
          </w:p>
          <w:p w14:paraId="456916A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B964547" w14:textId="77777777" w:rsidR="000260B1" w:rsidRPr="009C5B90" w:rsidRDefault="000260B1" w:rsidP="007C64A8">
            <w:pPr>
              <w:pStyle w:val="TAH"/>
              <w:rPr>
                <w:lang w:val="en-US"/>
              </w:rPr>
            </w:pPr>
            <w:r w:rsidRPr="009C5B90">
              <w:rPr>
                <w:lang w:val="en-US"/>
              </w:rPr>
              <w:t>Description</w:t>
            </w:r>
          </w:p>
        </w:tc>
      </w:tr>
      <w:tr w:rsidR="000260B1" w:rsidRPr="009C5B90" w14:paraId="223FB6A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11589D" w14:textId="77777777" w:rsidR="000260B1" w:rsidRPr="009C5B90" w:rsidRDefault="000260B1" w:rsidP="007C64A8">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7281556D"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6B720FE" w14:textId="77777777" w:rsidR="000260B1" w:rsidRPr="009C5B90" w:rsidRDefault="000260B1" w:rsidP="007C64A8">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1A79ADC8"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90C8EA6" w14:textId="77777777" w:rsidR="000260B1" w:rsidRDefault="000260B1" w:rsidP="007C64A8">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01C94A9A" w14:textId="77777777" w:rsidR="000260B1" w:rsidRPr="009C5B90" w:rsidRDefault="000260B1" w:rsidP="007C64A8">
            <w:pPr>
              <w:pStyle w:val="TAL"/>
              <w:rPr>
                <w:lang w:val="en-US"/>
              </w:rPr>
            </w:pPr>
            <w:r w:rsidRPr="00387A7D">
              <w:rPr>
                <w:lang w:val="en-US"/>
              </w:rPr>
              <w:t>If the resource does not contain any keys, the response consists of an empty JSON object (empty map).</w:t>
            </w:r>
          </w:p>
        </w:tc>
      </w:tr>
      <w:tr w:rsidR="000260B1" w:rsidRPr="009C5B90" w14:paraId="7C289C51"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502F06"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D01D6E6" w14:textId="77777777" w:rsidR="000260B1" w:rsidRPr="00533C32" w:rsidRDefault="000260B1" w:rsidP="000260B1">
      <w:pPr>
        <w:rPr>
          <w:lang w:eastAsia="zh-CN"/>
        </w:rPr>
      </w:pPr>
    </w:p>
    <w:p w14:paraId="0A9E0428" w14:textId="77777777" w:rsidR="000260B1" w:rsidRPr="00533C32" w:rsidRDefault="000260B1" w:rsidP="000260B1">
      <w:pPr>
        <w:pStyle w:val="Heading3"/>
      </w:pPr>
      <w:bookmarkStart w:id="2654" w:name="_Toc20127142"/>
      <w:bookmarkStart w:id="2655" w:name="_Toc27589118"/>
      <w:bookmarkStart w:id="2656" w:name="_Toc36459919"/>
      <w:bookmarkStart w:id="2657" w:name="_Toc45029503"/>
      <w:bookmarkStart w:id="2658" w:name="_Toc56520779"/>
      <w:bookmarkStart w:id="2659" w:name="_Toc90587067"/>
      <w:bookmarkStart w:id="2660" w:name="_Toc106616610"/>
      <w:bookmarkStart w:id="2661" w:name="_Toc122101306"/>
      <w:bookmarkStart w:id="2662" w:name="_Toc161910869"/>
      <w:r w:rsidRPr="00533C32">
        <w:t>5.2.</w:t>
      </w:r>
      <w:r w:rsidRPr="00072181">
        <w:t>35</w:t>
      </w:r>
      <w:r w:rsidRPr="00533C32">
        <w:tab/>
        <w:t>Resource: Individual5GVnGroup</w:t>
      </w:r>
      <w:bookmarkEnd w:id="2654"/>
      <w:bookmarkEnd w:id="2655"/>
      <w:bookmarkEnd w:id="2656"/>
      <w:bookmarkEnd w:id="2657"/>
      <w:bookmarkEnd w:id="2658"/>
      <w:bookmarkEnd w:id="2659"/>
      <w:bookmarkEnd w:id="2660"/>
      <w:bookmarkEnd w:id="2661"/>
      <w:bookmarkEnd w:id="2662"/>
    </w:p>
    <w:p w14:paraId="6B123AC3" w14:textId="77777777" w:rsidR="000260B1" w:rsidRPr="00533C32" w:rsidRDefault="000260B1" w:rsidP="000260B1">
      <w:pPr>
        <w:pStyle w:val="Heading4"/>
      </w:pPr>
      <w:bookmarkStart w:id="2663" w:name="_Toc20127143"/>
      <w:bookmarkStart w:id="2664" w:name="_Toc27589119"/>
      <w:bookmarkStart w:id="2665" w:name="_Toc36459920"/>
      <w:bookmarkStart w:id="2666" w:name="_Toc45029504"/>
      <w:bookmarkStart w:id="2667" w:name="_Toc56520780"/>
      <w:bookmarkStart w:id="2668" w:name="_Toc90587068"/>
      <w:bookmarkStart w:id="2669" w:name="_Toc106616611"/>
      <w:bookmarkStart w:id="2670" w:name="_Toc122101307"/>
      <w:bookmarkStart w:id="2671" w:name="_Toc161910870"/>
      <w:r w:rsidRPr="00533C32">
        <w:t>5.2.35.1</w:t>
      </w:r>
      <w:r w:rsidRPr="00533C32">
        <w:tab/>
        <w:t>Description</w:t>
      </w:r>
      <w:bookmarkEnd w:id="2663"/>
      <w:bookmarkEnd w:id="2664"/>
      <w:bookmarkEnd w:id="2665"/>
      <w:bookmarkEnd w:id="2666"/>
      <w:bookmarkEnd w:id="2667"/>
      <w:bookmarkEnd w:id="2668"/>
      <w:bookmarkEnd w:id="2669"/>
      <w:bookmarkEnd w:id="2670"/>
      <w:bookmarkEnd w:id="2671"/>
    </w:p>
    <w:p w14:paraId="35652893" w14:textId="77777777" w:rsidR="000260B1" w:rsidRPr="00533C32" w:rsidRDefault="000260B1" w:rsidP="000260B1">
      <w:r w:rsidRPr="00533C32">
        <w:t>This resource represents an individual 5G VN Group.</w:t>
      </w:r>
    </w:p>
    <w:p w14:paraId="04D2723D"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87531AE" w14:textId="77777777" w:rsidR="000260B1" w:rsidRPr="00533C32" w:rsidRDefault="000260B1" w:rsidP="000260B1">
      <w:pPr>
        <w:pStyle w:val="Heading4"/>
      </w:pPr>
      <w:bookmarkStart w:id="2672" w:name="_Toc20127144"/>
      <w:bookmarkStart w:id="2673" w:name="_Toc27589120"/>
      <w:bookmarkStart w:id="2674" w:name="_Toc36459921"/>
      <w:bookmarkStart w:id="2675" w:name="_Toc45029505"/>
      <w:bookmarkStart w:id="2676" w:name="_Toc56520781"/>
      <w:bookmarkStart w:id="2677" w:name="_Toc90587069"/>
      <w:bookmarkStart w:id="2678" w:name="_Toc106616612"/>
      <w:bookmarkStart w:id="2679" w:name="_Toc122101308"/>
      <w:bookmarkStart w:id="2680" w:name="_Toc161910871"/>
      <w:r w:rsidRPr="00533C32">
        <w:t>5.2.35.2</w:t>
      </w:r>
      <w:r w:rsidRPr="00533C32">
        <w:tab/>
        <w:t>Resource Definition</w:t>
      </w:r>
      <w:bookmarkEnd w:id="2672"/>
      <w:bookmarkEnd w:id="2673"/>
      <w:bookmarkEnd w:id="2674"/>
      <w:bookmarkEnd w:id="2675"/>
      <w:bookmarkEnd w:id="2676"/>
      <w:bookmarkEnd w:id="2677"/>
      <w:bookmarkEnd w:id="2678"/>
      <w:bookmarkEnd w:id="2679"/>
      <w:bookmarkEnd w:id="2680"/>
    </w:p>
    <w:p w14:paraId="62FF976E" w14:textId="77777777" w:rsidR="000260B1" w:rsidRPr="00533C32" w:rsidRDefault="000260B1" w:rsidP="000260B1">
      <w:r w:rsidRPr="00533C32">
        <w:t>Resource URI: {apiRoot}/nudr-dr/&lt;apiVersion&gt;/subscription-data/group-data/5g-vn-groups/{externalGroupId}</w:t>
      </w:r>
    </w:p>
    <w:p w14:paraId="02615226" w14:textId="77777777" w:rsidR="000260B1" w:rsidRPr="00533C32" w:rsidRDefault="000260B1" w:rsidP="000260B1">
      <w:pPr>
        <w:rPr>
          <w:rFonts w:ascii="Arial" w:hAnsi="Arial" w:cs="Arial"/>
        </w:rPr>
      </w:pPr>
      <w:bookmarkStart w:id="2681" w:name="_MCCTEMPBM_CRPT22160190___7"/>
      <w:r w:rsidRPr="00533C32">
        <w:t>This resource shall support the resource URI variables defined in table 5.2.35.2-1</w:t>
      </w:r>
      <w:r w:rsidRPr="00533C32">
        <w:rPr>
          <w:rFonts w:ascii="Arial" w:hAnsi="Arial" w:cs="Arial"/>
        </w:rPr>
        <w:t>.</w:t>
      </w:r>
    </w:p>
    <w:bookmarkEnd w:id="2681"/>
    <w:p w14:paraId="6A992098" w14:textId="77777777" w:rsidR="000260B1" w:rsidRPr="00533C32" w:rsidRDefault="000260B1" w:rsidP="000260B1">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D78788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F84482E"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D1D8D6" w14:textId="77777777" w:rsidR="000260B1" w:rsidRPr="009C5B90" w:rsidRDefault="000260B1" w:rsidP="007C64A8">
            <w:pPr>
              <w:pStyle w:val="TAH"/>
              <w:rPr>
                <w:lang w:val="en-US"/>
              </w:rPr>
            </w:pPr>
            <w:r w:rsidRPr="009C5B90">
              <w:rPr>
                <w:lang w:val="en-US"/>
              </w:rPr>
              <w:t>Definition</w:t>
            </w:r>
          </w:p>
        </w:tc>
      </w:tr>
      <w:tr w:rsidR="000260B1" w:rsidRPr="009C5B90" w14:paraId="32A00E0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B5F897"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E8F65"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2E677F9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46F198" w14:textId="77777777" w:rsidR="000260B1" w:rsidRPr="009C5B90" w:rsidRDefault="000260B1" w:rsidP="007C64A8">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AF1FE5" w14:textId="77777777" w:rsidR="000260B1" w:rsidRPr="009C5B90" w:rsidRDefault="000260B1" w:rsidP="007C64A8">
            <w:pPr>
              <w:pStyle w:val="TAL"/>
              <w:rPr>
                <w:lang w:val="en-US"/>
              </w:rPr>
            </w:pPr>
            <w:r w:rsidRPr="009C5B90">
              <w:rPr>
                <w:lang w:val="en-US"/>
              </w:rPr>
              <w:t>Represents the External Identifier of the group</w:t>
            </w:r>
          </w:p>
        </w:tc>
      </w:tr>
    </w:tbl>
    <w:p w14:paraId="53959C51" w14:textId="77777777" w:rsidR="000260B1" w:rsidRPr="00533C32" w:rsidRDefault="000260B1" w:rsidP="000260B1"/>
    <w:p w14:paraId="2D9AA392" w14:textId="77777777" w:rsidR="000260B1" w:rsidRPr="00533C32" w:rsidRDefault="000260B1" w:rsidP="000260B1">
      <w:pPr>
        <w:pStyle w:val="Heading4"/>
      </w:pPr>
      <w:bookmarkStart w:id="2682" w:name="_Toc20127145"/>
      <w:bookmarkStart w:id="2683" w:name="_Toc27589121"/>
      <w:bookmarkStart w:id="2684" w:name="_Toc36459922"/>
      <w:bookmarkStart w:id="2685" w:name="_Toc45029506"/>
      <w:bookmarkStart w:id="2686" w:name="_Toc56520782"/>
      <w:bookmarkStart w:id="2687" w:name="_Toc90587070"/>
      <w:bookmarkStart w:id="2688" w:name="_Toc106616613"/>
      <w:bookmarkStart w:id="2689" w:name="_Toc122101309"/>
      <w:bookmarkStart w:id="2690" w:name="_Toc161910872"/>
      <w:r w:rsidRPr="00533C32">
        <w:lastRenderedPageBreak/>
        <w:t>5.2.35.3</w:t>
      </w:r>
      <w:r w:rsidRPr="00533C32">
        <w:tab/>
        <w:t>Resource Standard Methods</w:t>
      </w:r>
      <w:bookmarkEnd w:id="2682"/>
      <w:bookmarkEnd w:id="2683"/>
      <w:bookmarkEnd w:id="2684"/>
      <w:bookmarkEnd w:id="2685"/>
      <w:bookmarkEnd w:id="2686"/>
      <w:bookmarkEnd w:id="2687"/>
      <w:bookmarkEnd w:id="2688"/>
      <w:bookmarkEnd w:id="2689"/>
      <w:bookmarkEnd w:id="2690"/>
    </w:p>
    <w:p w14:paraId="2081F135" w14:textId="77777777" w:rsidR="000260B1" w:rsidRPr="00533C32" w:rsidRDefault="000260B1" w:rsidP="000260B1">
      <w:pPr>
        <w:pStyle w:val="Heading5"/>
      </w:pPr>
      <w:bookmarkStart w:id="2691" w:name="_Toc20127146"/>
      <w:bookmarkStart w:id="2692" w:name="_Toc27589122"/>
      <w:bookmarkStart w:id="2693" w:name="_Toc36459923"/>
      <w:bookmarkStart w:id="2694" w:name="_Toc45029507"/>
      <w:bookmarkStart w:id="2695" w:name="_Toc56520783"/>
      <w:bookmarkStart w:id="2696" w:name="_Toc90587071"/>
      <w:bookmarkStart w:id="2697" w:name="_Toc106616614"/>
      <w:bookmarkStart w:id="2698" w:name="_Toc122101310"/>
      <w:bookmarkStart w:id="2699" w:name="_Toc161910873"/>
      <w:r w:rsidRPr="00533C32">
        <w:t>5.2.35.3.1</w:t>
      </w:r>
      <w:r w:rsidRPr="00533C32">
        <w:tab/>
        <w:t>PUT</w:t>
      </w:r>
      <w:bookmarkEnd w:id="2691"/>
      <w:bookmarkEnd w:id="2692"/>
      <w:bookmarkEnd w:id="2693"/>
      <w:bookmarkEnd w:id="2694"/>
      <w:bookmarkEnd w:id="2695"/>
      <w:bookmarkEnd w:id="2696"/>
      <w:bookmarkEnd w:id="2697"/>
      <w:bookmarkEnd w:id="2698"/>
      <w:bookmarkEnd w:id="2699"/>
    </w:p>
    <w:p w14:paraId="340F3793" w14:textId="77777777" w:rsidR="000260B1" w:rsidRPr="00533C32" w:rsidRDefault="000260B1" w:rsidP="000260B1">
      <w:r w:rsidRPr="00533C32">
        <w:t>This method shall support the URI query parameters specified in table 5.2.35.3.1-1.</w:t>
      </w:r>
    </w:p>
    <w:p w14:paraId="46D3DA85" w14:textId="77777777" w:rsidR="000260B1" w:rsidRPr="00533C32" w:rsidRDefault="000260B1" w:rsidP="000260B1">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D1510A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72EB2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BB4BC1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9FC42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F34B5E8"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33F6C" w14:textId="77777777" w:rsidR="000260B1" w:rsidRPr="009C5B90" w:rsidRDefault="000260B1" w:rsidP="007C64A8">
            <w:pPr>
              <w:pStyle w:val="TAH"/>
              <w:rPr>
                <w:lang w:val="en-US"/>
              </w:rPr>
            </w:pPr>
            <w:r w:rsidRPr="009C5B90">
              <w:rPr>
                <w:lang w:val="en-US"/>
              </w:rPr>
              <w:t>Description</w:t>
            </w:r>
          </w:p>
        </w:tc>
      </w:tr>
      <w:tr w:rsidR="000260B1" w:rsidRPr="009C5B90" w14:paraId="0B24CBA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2C278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4F5A962"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F6FDCAE"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171F561"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BDF2896" w14:textId="77777777" w:rsidR="000260B1" w:rsidRPr="009C5B90" w:rsidRDefault="000260B1" w:rsidP="007C64A8">
            <w:pPr>
              <w:pStyle w:val="TAL"/>
              <w:rPr>
                <w:lang w:val="en-US"/>
              </w:rPr>
            </w:pPr>
          </w:p>
        </w:tc>
      </w:tr>
    </w:tbl>
    <w:p w14:paraId="1DA482E5" w14:textId="77777777" w:rsidR="000260B1" w:rsidRPr="00533C32" w:rsidRDefault="000260B1" w:rsidP="000260B1"/>
    <w:p w14:paraId="4B3E4B24" w14:textId="77777777" w:rsidR="000260B1" w:rsidRPr="00533C32" w:rsidRDefault="000260B1" w:rsidP="000260B1">
      <w:r w:rsidRPr="00533C32">
        <w:t>This method shall support the request data structures specified in table 5.2.35.3.1-2 and the response data structures and response codes specified in table 5.2.35.3.1-3.</w:t>
      </w:r>
    </w:p>
    <w:p w14:paraId="2FD59243" w14:textId="77777777" w:rsidR="000260B1" w:rsidRPr="00533C32" w:rsidRDefault="000260B1" w:rsidP="000260B1">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AFE3C1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58DEF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6EA6A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B8D3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64397D" w14:textId="77777777" w:rsidR="000260B1" w:rsidRPr="009C5B90" w:rsidRDefault="000260B1" w:rsidP="007C64A8">
            <w:pPr>
              <w:pStyle w:val="TAH"/>
              <w:rPr>
                <w:lang w:val="en-US"/>
              </w:rPr>
            </w:pPr>
            <w:r w:rsidRPr="009C5B90">
              <w:rPr>
                <w:lang w:val="en-US"/>
              </w:rPr>
              <w:t>Description</w:t>
            </w:r>
          </w:p>
        </w:tc>
      </w:tr>
      <w:tr w:rsidR="000260B1" w:rsidRPr="009C5B90" w14:paraId="409A9D24"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54035E" w14:textId="77777777" w:rsidR="000260B1" w:rsidRPr="009C5B90" w:rsidRDefault="000260B1" w:rsidP="007C64A8">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6011EBDD"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A925866"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B561619" w14:textId="77777777" w:rsidR="000260B1" w:rsidRPr="009C5B90" w:rsidRDefault="000260B1" w:rsidP="007C64A8">
            <w:pPr>
              <w:pStyle w:val="TAL"/>
              <w:rPr>
                <w:lang w:val="en-US"/>
              </w:rPr>
            </w:pPr>
            <w:r w:rsidRPr="009C5B90">
              <w:rPr>
                <w:lang w:val="en-US"/>
              </w:rPr>
              <w:t>See 3GPP TS 29.503 [6]</w:t>
            </w:r>
          </w:p>
        </w:tc>
      </w:tr>
    </w:tbl>
    <w:p w14:paraId="068B42AD" w14:textId="77777777" w:rsidR="000260B1" w:rsidRPr="00533C32" w:rsidRDefault="000260B1" w:rsidP="000260B1"/>
    <w:p w14:paraId="27899D19" w14:textId="77777777" w:rsidR="000260B1" w:rsidRPr="00533C32" w:rsidRDefault="000260B1" w:rsidP="000260B1">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0260B1" w:rsidRPr="009C5B90" w14:paraId="5CA0515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5C8F0A"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AE84CF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DEAEBA"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1D21C" w14:textId="77777777" w:rsidR="000260B1" w:rsidRPr="009C5B90" w:rsidRDefault="000260B1" w:rsidP="007C64A8">
            <w:pPr>
              <w:pStyle w:val="TAH"/>
              <w:rPr>
                <w:lang w:val="en-US"/>
              </w:rPr>
            </w:pPr>
            <w:r w:rsidRPr="009C5B90">
              <w:rPr>
                <w:lang w:val="en-US"/>
              </w:rPr>
              <w:t>Response</w:t>
            </w:r>
          </w:p>
          <w:p w14:paraId="73467361"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C55023" w14:textId="77777777" w:rsidR="000260B1" w:rsidRPr="009C5B90" w:rsidRDefault="000260B1" w:rsidP="007C64A8">
            <w:pPr>
              <w:pStyle w:val="TAH"/>
              <w:rPr>
                <w:lang w:val="en-US"/>
              </w:rPr>
            </w:pPr>
            <w:r w:rsidRPr="009C5B90">
              <w:rPr>
                <w:lang w:val="en-US"/>
              </w:rPr>
              <w:t>Description</w:t>
            </w:r>
          </w:p>
        </w:tc>
      </w:tr>
      <w:tr w:rsidR="000260B1" w:rsidRPr="009C5B90" w14:paraId="66AEF51E"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5C5AFC" w14:textId="77777777" w:rsidR="000260B1" w:rsidRPr="009C5B90" w:rsidRDefault="000260B1" w:rsidP="007C64A8">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4" w:space="0" w:color="auto"/>
              <w:right w:val="single" w:sz="6" w:space="0" w:color="000000"/>
            </w:tcBorders>
          </w:tcPr>
          <w:p w14:paraId="2B1B1EC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4A77CE92"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13C8590"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9DCCCF0" w14:textId="77777777" w:rsidR="000260B1" w:rsidRPr="009C5B90" w:rsidRDefault="000260B1" w:rsidP="007C64A8">
            <w:pPr>
              <w:pStyle w:val="TAL"/>
              <w:rPr>
                <w:lang w:val="en-US"/>
              </w:rPr>
            </w:pPr>
            <w:r w:rsidRPr="009C5B90">
              <w:rPr>
                <w:lang w:val="en-US"/>
              </w:rPr>
              <w:t>Upon success, a representation of the created resource containing an internal group identifier as allocated by the UDR shall be returned.</w:t>
            </w:r>
          </w:p>
        </w:tc>
      </w:tr>
      <w:tr w:rsidR="000260B1" w:rsidRPr="009C5B90" w14:paraId="78E1EEC2"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FE693F" w14:textId="77777777" w:rsidR="000260B1" w:rsidRPr="009C5B90" w:rsidRDefault="000260B1" w:rsidP="007C64A8">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1B187E90"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5BC2AA3" w14:textId="77777777" w:rsidR="000260B1" w:rsidRPr="009C5B90" w:rsidRDefault="000260B1" w:rsidP="007C64A8">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EBC7E43" w14:textId="77777777" w:rsidR="000260B1" w:rsidRPr="009C5B90" w:rsidRDefault="000260B1" w:rsidP="007C64A8">
            <w:pPr>
              <w:pStyle w:val="TAL"/>
              <w:rPr>
                <w:lang w:val="en-US"/>
              </w:rPr>
            </w:pPr>
            <w:r w:rsidRPr="009C5B90">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5044C261" w14:textId="77777777" w:rsidR="000260B1" w:rsidRPr="009C5B90" w:rsidRDefault="000260B1" w:rsidP="007C64A8">
            <w:pPr>
              <w:pStyle w:val="TAL"/>
              <w:rPr>
                <w:lang w:val="en-US"/>
              </w:rPr>
            </w:pPr>
            <w:r w:rsidRPr="009C5B90">
              <w:rPr>
                <w:lang w:val="en-US"/>
              </w:rPr>
              <w:t>If the resource already exists, a response code of 403 Forbidden shall be returned.</w:t>
            </w:r>
          </w:p>
        </w:tc>
      </w:tr>
      <w:tr w:rsidR="000260B1" w:rsidRPr="009C5B90" w14:paraId="7E3883EB"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917B6B"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5929DC95" w14:textId="77777777" w:rsidR="000260B1" w:rsidRPr="00533C32" w:rsidRDefault="000260B1" w:rsidP="000260B1">
      <w:pPr>
        <w:rPr>
          <w:lang w:eastAsia="zh-CN"/>
        </w:rPr>
      </w:pPr>
    </w:p>
    <w:p w14:paraId="3600370B" w14:textId="77777777" w:rsidR="000260B1" w:rsidRPr="00533C32" w:rsidRDefault="000260B1" w:rsidP="000260B1">
      <w:pPr>
        <w:pStyle w:val="Heading5"/>
      </w:pPr>
      <w:bookmarkStart w:id="2700" w:name="_Toc20127147"/>
      <w:bookmarkStart w:id="2701" w:name="_Toc27589123"/>
      <w:bookmarkStart w:id="2702" w:name="_Toc36459924"/>
      <w:bookmarkStart w:id="2703" w:name="_Toc45029508"/>
      <w:bookmarkStart w:id="2704" w:name="_Toc56520784"/>
      <w:bookmarkStart w:id="2705" w:name="_Toc90587072"/>
      <w:bookmarkStart w:id="2706" w:name="_Toc106616615"/>
      <w:bookmarkStart w:id="2707" w:name="_Toc122101311"/>
      <w:bookmarkStart w:id="2708" w:name="_Toc161910874"/>
      <w:r w:rsidRPr="00533C32">
        <w:t>5.2.35.3.2</w:t>
      </w:r>
      <w:r w:rsidRPr="00533C32">
        <w:tab/>
        <w:t>DELETE</w:t>
      </w:r>
      <w:bookmarkEnd w:id="2700"/>
      <w:bookmarkEnd w:id="2701"/>
      <w:bookmarkEnd w:id="2702"/>
      <w:bookmarkEnd w:id="2703"/>
      <w:bookmarkEnd w:id="2704"/>
      <w:bookmarkEnd w:id="2705"/>
      <w:bookmarkEnd w:id="2706"/>
      <w:bookmarkEnd w:id="2707"/>
      <w:bookmarkEnd w:id="2708"/>
    </w:p>
    <w:p w14:paraId="414C5E96" w14:textId="77777777" w:rsidR="000260B1" w:rsidRPr="00533C32" w:rsidRDefault="000260B1" w:rsidP="000260B1">
      <w:r w:rsidRPr="00533C32">
        <w:t>This method shall support the URI query parameters specified in table 5.2.35.3.2-1.</w:t>
      </w:r>
    </w:p>
    <w:p w14:paraId="29D5862C" w14:textId="77777777" w:rsidR="000260B1" w:rsidRPr="00533C32" w:rsidRDefault="000260B1" w:rsidP="000260B1">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7954F32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890C1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A2B556"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3875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3D2D44"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E56CE" w14:textId="77777777" w:rsidR="000260B1" w:rsidRPr="009C5B90" w:rsidRDefault="000260B1" w:rsidP="007C64A8">
            <w:pPr>
              <w:pStyle w:val="TAH"/>
              <w:rPr>
                <w:lang w:val="en-US"/>
              </w:rPr>
            </w:pPr>
            <w:r w:rsidRPr="009C5B90">
              <w:rPr>
                <w:lang w:val="en-US"/>
              </w:rPr>
              <w:t>Description</w:t>
            </w:r>
          </w:p>
        </w:tc>
      </w:tr>
      <w:tr w:rsidR="000260B1" w:rsidRPr="009C5B90" w14:paraId="00F60B8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B01029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CD82EC"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7245B51"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D02C7B"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547723A" w14:textId="77777777" w:rsidR="000260B1" w:rsidRPr="009C5B90" w:rsidRDefault="000260B1" w:rsidP="007C64A8">
            <w:pPr>
              <w:pStyle w:val="TAL"/>
              <w:rPr>
                <w:lang w:val="en-US"/>
              </w:rPr>
            </w:pPr>
          </w:p>
        </w:tc>
      </w:tr>
    </w:tbl>
    <w:p w14:paraId="7A257942" w14:textId="77777777" w:rsidR="000260B1" w:rsidRPr="00533C32" w:rsidRDefault="000260B1" w:rsidP="000260B1"/>
    <w:p w14:paraId="0AA9C7CD" w14:textId="77777777" w:rsidR="000260B1" w:rsidRPr="00533C32" w:rsidRDefault="000260B1" w:rsidP="000260B1">
      <w:r w:rsidRPr="00533C32">
        <w:t>This method shall support the request data structures specified in table 5.2.35.3.2-2 and the response data structures and response codes specified in table 5.2.19.3.2-3.</w:t>
      </w:r>
    </w:p>
    <w:p w14:paraId="2E62B500" w14:textId="77777777" w:rsidR="000260B1" w:rsidRPr="00533C32" w:rsidRDefault="000260B1" w:rsidP="000260B1">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EE0FC6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C69D5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DD78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918113"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11907E" w14:textId="77777777" w:rsidR="000260B1" w:rsidRPr="009C5B90" w:rsidRDefault="000260B1" w:rsidP="007C64A8">
            <w:pPr>
              <w:pStyle w:val="TAH"/>
              <w:rPr>
                <w:lang w:val="en-US"/>
              </w:rPr>
            </w:pPr>
            <w:r w:rsidRPr="009C5B90">
              <w:rPr>
                <w:lang w:val="en-US"/>
              </w:rPr>
              <w:t>Description</w:t>
            </w:r>
          </w:p>
        </w:tc>
      </w:tr>
      <w:tr w:rsidR="000260B1" w:rsidRPr="009C5B90" w14:paraId="7426439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3FD1F7"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3669C69"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28B645F"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9696DB" w14:textId="77777777" w:rsidR="000260B1" w:rsidRPr="009C5B90" w:rsidRDefault="000260B1" w:rsidP="007C64A8">
            <w:pPr>
              <w:pStyle w:val="TAL"/>
              <w:rPr>
                <w:lang w:val="en-US"/>
              </w:rPr>
            </w:pPr>
          </w:p>
        </w:tc>
      </w:tr>
    </w:tbl>
    <w:p w14:paraId="7AFD1276" w14:textId="77777777" w:rsidR="000260B1" w:rsidRPr="00533C32" w:rsidRDefault="000260B1" w:rsidP="000260B1"/>
    <w:p w14:paraId="59BA21B1" w14:textId="77777777" w:rsidR="000260B1" w:rsidRPr="00533C32" w:rsidRDefault="000260B1" w:rsidP="000260B1">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8CD6A0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AB61A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CD77F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81139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D8F979" w14:textId="77777777" w:rsidR="000260B1" w:rsidRPr="009C5B90" w:rsidRDefault="000260B1" w:rsidP="007C64A8">
            <w:pPr>
              <w:pStyle w:val="TAH"/>
              <w:rPr>
                <w:lang w:val="en-US"/>
              </w:rPr>
            </w:pPr>
            <w:r w:rsidRPr="009C5B90">
              <w:rPr>
                <w:lang w:val="en-US"/>
              </w:rPr>
              <w:t>Response</w:t>
            </w:r>
          </w:p>
          <w:p w14:paraId="56E74F3A"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D74DB9" w14:textId="77777777" w:rsidR="000260B1" w:rsidRPr="009C5B90" w:rsidRDefault="000260B1" w:rsidP="007C64A8">
            <w:pPr>
              <w:pStyle w:val="TAH"/>
              <w:rPr>
                <w:lang w:val="en-US"/>
              </w:rPr>
            </w:pPr>
            <w:r w:rsidRPr="009C5B90">
              <w:rPr>
                <w:lang w:val="en-US"/>
              </w:rPr>
              <w:t>Description</w:t>
            </w:r>
          </w:p>
        </w:tc>
      </w:tr>
      <w:tr w:rsidR="000260B1" w:rsidRPr="009C5B90" w14:paraId="1800F59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6974C0"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7B0AAF0"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F9A941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82F8368"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1D0F2D8"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EC8DF2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D9EF93"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B269617" w14:textId="77777777" w:rsidR="000260B1" w:rsidRPr="00533C32" w:rsidRDefault="000260B1" w:rsidP="000260B1">
      <w:pPr>
        <w:rPr>
          <w:lang w:eastAsia="zh-CN"/>
        </w:rPr>
      </w:pPr>
    </w:p>
    <w:p w14:paraId="1258DAFB" w14:textId="77777777" w:rsidR="000260B1" w:rsidRPr="00533C32" w:rsidRDefault="000260B1" w:rsidP="000260B1">
      <w:pPr>
        <w:pStyle w:val="Heading5"/>
      </w:pPr>
      <w:bookmarkStart w:id="2709" w:name="_Toc20127148"/>
      <w:bookmarkStart w:id="2710" w:name="_Toc27589124"/>
      <w:bookmarkStart w:id="2711" w:name="_Toc36459925"/>
      <w:bookmarkStart w:id="2712" w:name="_Toc45029509"/>
      <w:bookmarkStart w:id="2713" w:name="_Toc56520785"/>
      <w:bookmarkStart w:id="2714" w:name="_Toc90587073"/>
      <w:bookmarkStart w:id="2715" w:name="_Toc106616616"/>
      <w:bookmarkStart w:id="2716" w:name="_Toc122101312"/>
      <w:bookmarkStart w:id="2717" w:name="_Toc161910875"/>
      <w:r w:rsidRPr="00533C32">
        <w:lastRenderedPageBreak/>
        <w:t>5.2.35.3.</w:t>
      </w:r>
      <w:r w:rsidRPr="00533C32">
        <w:rPr>
          <w:lang w:val="de-DE"/>
        </w:rPr>
        <w:t>3</w:t>
      </w:r>
      <w:r w:rsidRPr="00533C32">
        <w:tab/>
        <w:t>PATCH</w:t>
      </w:r>
      <w:bookmarkEnd w:id="2709"/>
      <w:bookmarkEnd w:id="2710"/>
      <w:bookmarkEnd w:id="2711"/>
      <w:bookmarkEnd w:id="2712"/>
      <w:bookmarkEnd w:id="2713"/>
      <w:bookmarkEnd w:id="2714"/>
      <w:bookmarkEnd w:id="2715"/>
      <w:bookmarkEnd w:id="2716"/>
      <w:bookmarkEnd w:id="2717"/>
    </w:p>
    <w:p w14:paraId="75D594F0" w14:textId="77777777" w:rsidR="000260B1" w:rsidRPr="00533C32" w:rsidRDefault="000260B1" w:rsidP="000260B1">
      <w:r w:rsidRPr="00533C32">
        <w:t>This method shall support the URI query parameters specified in table 5.2.35.3.</w:t>
      </w:r>
      <w:r w:rsidRPr="00533C32">
        <w:rPr>
          <w:lang w:val="de-DE"/>
        </w:rPr>
        <w:t>3</w:t>
      </w:r>
      <w:r w:rsidRPr="00533C32">
        <w:t>-1.</w:t>
      </w:r>
    </w:p>
    <w:p w14:paraId="1DBFBF83" w14:textId="77777777" w:rsidR="000260B1" w:rsidRPr="00533C32" w:rsidRDefault="000260B1" w:rsidP="000260B1">
      <w:pPr>
        <w:pStyle w:val="TH"/>
        <w:outlineLvl w:val="0"/>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903636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22D60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7A021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0137C"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E86D09"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ABEF2E" w14:textId="77777777" w:rsidR="000260B1" w:rsidRPr="009C5B90" w:rsidRDefault="000260B1" w:rsidP="007C64A8">
            <w:pPr>
              <w:pStyle w:val="TAH"/>
              <w:rPr>
                <w:lang w:val="en-US"/>
              </w:rPr>
            </w:pPr>
            <w:r w:rsidRPr="009C5B90">
              <w:rPr>
                <w:lang w:val="en-US"/>
              </w:rPr>
              <w:t>Description</w:t>
            </w:r>
          </w:p>
        </w:tc>
      </w:tr>
      <w:tr w:rsidR="000260B1" w:rsidRPr="009C5B90" w14:paraId="23C16FD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08EF8F"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6BDB20EE"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08B3E73"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E7A283"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952422C" w14:textId="0E441ADF"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4EED8857" w14:textId="77777777" w:rsidR="000260B1" w:rsidRPr="00533C32" w:rsidRDefault="000260B1" w:rsidP="000260B1">
      <w:pPr>
        <w:pStyle w:val="Guidance"/>
      </w:pPr>
    </w:p>
    <w:p w14:paraId="099452A4" w14:textId="77777777" w:rsidR="000260B1" w:rsidRPr="00533C32" w:rsidRDefault="000260B1" w:rsidP="000260B1">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1A3319AC" w14:textId="77777777" w:rsidR="000260B1" w:rsidRPr="00533C32" w:rsidRDefault="000260B1" w:rsidP="000260B1">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A9D155B"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6CA8E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97D84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51883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E29C91" w14:textId="77777777" w:rsidR="000260B1" w:rsidRPr="009C5B90" w:rsidRDefault="000260B1" w:rsidP="007C64A8">
            <w:pPr>
              <w:pStyle w:val="TAH"/>
              <w:rPr>
                <w:lang w:val="en-US"/>
              </w:rPr>
            </w:pPr>
            <w:r w:rsidRPr="009C5B90">
              <w:rPr>
                <w:lang w:val="en-US"/>
              </w:rPr>
              <w:t>Description</w:t>
            </w:r>
          </w:p>
        </w:tc>
      </w:tr>
      <w:tr w:rsidR="000260B1" w:rsidRPr="009C5B90" w14:paraId="58774359"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49241F"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BFB7E7F"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A30A1AF"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6B77E5B" w14:textId="77777777" w:rsidR="000260B1" w:rsidRPr="009C5B90" w:rsidRDefault="000260B1" w:rsidP="007C64A8">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725F8273" w14:textId="77777777" w:rsidR="000260B1" w:rsidRPr="00533C32" w:rsidRDefault="000260B1" w:rsidP="000260B1"/>
    <w:p w14:paraId="551C5CCE" w14:textId="77777777" w:rsidR="000260B1" w:rsidRPr="00533C32" w:rsidRDefault="000260B1" w:rsidP="000260B1">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44B01A23"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C211B6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24628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7E5C74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51A41D7" w14:textId="77777777" w:rsidR="000260B1" w:rsidRPr="009C5B90" w:rsidRDefault="000260B1" w:rsidP="007C64A8">
            <w:pPr>
              <w:pStyle w:val="TAH"/>
              <w:rPr>
                <w:lang w:val="en-US"/>
              </w:rPr>
            </w:pPr>
            <w:r w:rsidRPr="009C5B90">
              <w:rPr>
                <w:lang w:val="en-US"/>
              </w:rPr>
              <w:t>Response</w:t>
            </w:r>
          </w:p>
          <w:p w14:paraId="7B5C892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8078CC5" w14:textId="77777777" w:rsidR="000260B1" w:rsidRPr="009C5B90" w:rsidRDefault="000260B1" w:rsidP="007C64A8">
            <w:pPr>
              <w:pStyle w:val="TAH"/>
              <w:rPr>
                <w:lang w:val="en-US"/>
              </w:rPr>
            </w:pPr>
            <w:r w:rsidRPr="009C5B90">
              <w:rPr>
                <w:lang w:val="en-US"/>
              </w:rPr>
              <w:t>Description</w:t>
            </w:r>
          </w:p>
        </w:tc>
      </w:tr>
      <w:tr w:rsidR="000260B1" w:rsidRPr="009C5B90" w14:paraId="565AF0C4"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2E78FE0"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875213"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A648A9A"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E261EC4"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7749E7"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07318EA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D384D6"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29C0CB0"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79F9B05"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10AFBEA"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D6F0577"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52C24517" w14:textId="77777777" w:rsidTr="007C64A8">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133B8AFF"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E500DAF"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029E37F"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209286C" w14:textId="77777777" w:rsidR="000260B1" w:rsidRPr="009C5B90" w:rsidRDefault="000260B1" w:rsidP="007C64A8">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2460944C" w14:textId="77777777" w:rsidR="000260B1" w:rsidRPr="009C5B90" w:rsidRDefault="000260B1" w:rsidP="007C64A8">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2825F204" w14:textId="77777777" w:rsidR="000260B1" w:rsidRPr="009C5B90" w:rsidRDefault="000260B1" w:rsidP="007C64A8">
            <w:pPr>
              <w:pStyle w:val="TAL"/>
              <w:rPr>
                <w:lang w:val="en-US" w:eastAsia="zh-CN"/>
              </w:rPr>
            </w:pPr>
            <w:r w:rsidRPr="009C5B90">
              <w:rPr>
                <w:lang w:val="en-US" w:eastAsia="zh-CN"/>
              </w:rPr>
              <w:t>- GROUP_IDENTIFIER_NOT_FOUND</w:t>
            </w:r>
          </w:p>
        </w:tc>
      </w:tr>
      <w:tr w:rsidR="000260B1" w:rsidRPr="009C5B90" w14:paraId="32BE0E2D" w14:textId="77777777" w:rsidTr="007C64A8">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01E161B2" w14:textId="77777777" w:rsidR="000260B1" w:rsidRPr="009C5B90" w:rsidRDefault="000260B1" w:rsidP="007C64A8">
            <w:pPr>
              <w:rPr>
                <w:lang w:val="en-US" w:eastAsia="zh-CN"/>
              </w:rPr>
            </w:pPr>
            <w:bookmarkStart w:id="2718" w:name="_MCCTEMPBM_CRPT22160191___7"/>
            <w:bookmarkEnd w:id="2718"/>
          </w:p>
        </w:tc>
        <w:tc>
          <w:tcPr>
            <w:tcW w:w="225" w:type="pct"/>
            <w:tcBorders>
              <w:top w:val="single" w:sz="4" w:space="0" w:color="auto"/>
              <w:left w:val="single" w:sz="6" w:space="0" w:color="000000"/>
              <w:bottom w:val="single" w:sz="6" w:space="0" w:color="000000"/>
              <w:right w:val="single" w:sz="6" w:space="0" w:color="000000"/>
            </w:tcBorders>
            <w:hideMark/>
          </w:tcPr>
          <w:p w14:paraId="3E6D9114"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C637494"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E7C00BE"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63574F4" w14:textId="77777777" w:rsidR="000260B1" w:rsidRPr="009C5B90" w:rsidRDefault="000260B1" w:rsidP="007C64A8">
            <w:pPr>
              <w:pStyle w:val="TAL"/>
              <w:rPr>
                <w:lang w:val="en-US" w:eastAsia="zh-CN"/>
              </w:rPr>
            </w:pPr>
            <w:r w:rsidRPr="009C5B90">
              <w:rPr>
                <w:lang w:val="en-US" w:eastAsia="zh-CN"/>
              </w:rPr>
              <w:t>If one or more attributes are not allowed to be modified according to e.g. policy or local configuration, then</w:t>
            </w:r>
          </w:p>
          <w:p w14:paraId="5BD49F1D" w14:textId="77777777" w:rsidR="000260B1" w:rsidRPr="009C5B90" w:rsidRDefault="000260B1" w:rsidP="007C64A8">
            <w:pPr>
              <w:pStyle w:val="TAL"/>
              <w:rPr>
                <w:lang w:val="en-US" w:eastAsia="zh-CN"/>
              </w:rPr>
            </w:pPr>
            <w:r w:rsidRPr="009C5B90">
              <w:rPr>
                <w:lang w:val="en-US" w:eastAsia="zh-CN"/>
              </w:rPr>
              <w:t>the invalidParams attribute shall contain the JSON pointers of attributes which are not allowed to be modified, and</w:t>
            </w:r>
          </w:p>
          <w:p w14:paraId="06E8F9A6" w14:textId="48F4CA26" w:rsidR="000260B1" w:rsidRPr="009C5B90" w:rsidRDefault="000260B1" w:rsidP="007C64A8">
            <w:pPr>
              <w:pStyle w:val="TAL"/>
              <w:rPr>
                <w:lang w:val="en-US" w:eastAsia="zh-CN"/>
              </w:rPr>
            </w:pPr>
            <w:r w:rsidRPr="009C5B90">
              <w:rPr>
                <w:lang w:val="en-US" w:eastAsia="zh-CN"/>
              </w:rPr>
              <w:t xml:space="preserve">the cause attribute shall be set to "MODIFICATION_NOT_ALLOWED", see 3GPP </w:t>
            </w:r>
            <w:r w:rsidR="00152EF7" w:rsidRPr="009C5B90">
              <w:rPr>
                <w:lang w:val="en-US" w:eastAsia="zh-CN"/>
              </w:rPr>
              <w:t>TS</w:t>
            </w:r>
            <w:r w:rsidR="00152EF7">
              <w:rPr>
                <w:lang w:val="en-US" w:eastAsia="zh-CN"/>
              </w:rPr>
              <w:t> </w:t>
            </w:r>
            <w:r w:rsidR="00152EF7" w:rsidRPr="009C5B90">
              <w:rPr>
                <w:lang w:val="en-US" w:eastAsia="zh-CN"/>
              </w:rPr>
              <w:t>2</w:t>
            </w:r>
            <w:r w:rsidRPr="009C5B90">
              <w:rPr>
                <w:lang w:val="en-US" w:eastAsia="zh-CN"/>
              </w:rPr>
              <w:t>9.500</w:t>
            </w:r>
            <w:r w:rsidR="00152EF7">
              <w:rPr>
                <w:lang w:val="en-US" w:eastAsia="zh-CN"/>
              </w:rPr>
              <w:t> </w:t>
            </w:r>
            <w:r w:rsidR="00152EF7" w:rsidRPr="009C5B90">
              <w:rPr>
                <w:lang w:val="en-US" w:eastAsia="zh-CN"/>
              </w:rPr>
              <w:t>[</w:t>
            </w:r>
            <w:r w:rsidRPr="009C5B90">
              <w:rPr>
                <w:lang w:val="en-US" w:eastAsia="zh-CN"/>
              </w:rPr>
              <w:t>8] table 5.2.7.2-1</w:t>
            </w:r>
          </w:p>
        </w:tc>
      </w:tr>
      <w:tr w:rsidR="000260B1" w:rsidRPr="009C5B90" w14:paraId="550E361B"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32A904"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28AE208"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D3E848D" w14:textId="77777777" w:rsidR="000260B1" w:rsidRPr="00533C32" w:rsidRDefault="000260B1" w:rsidP="000260B1">
      <w:pPr>
        <w:rPr>
          <w:lang w:eastAsia="zh-CN"/>
        </w:rPr>
      </w:pPr>
    </w:p>
    <w:p w14:paraId="026FC76E" w14:textId="77777777" w:rsidR="000260B1" w:rsidRPr="00533C32" w:rsidRDefault="000260B1" w:rsidP="000260B1">
      <w:pPr>
        <w:pStyle w:val="Heading5"/>
      </w:pPr>
      <w:bookmarkStart w:id="2719" w:name="_Toc20127149"/>
      <w:bookmarkStart w:id="2720" w:name="_Toc27589125"/>
      <w:bookmarkStart w:id="2721" w:name="_Toc36459926"/>
      <w:bookmarkStart w:id="2722" w:name="_Toc45029510"/>
      <w:bookmarkStart w:id="2723" w:name="_Toc56520786"/>
      <w:bookmarkStart w:id="2724" w:name="_Toc90587074"/>
      <w:bookmarkStart w:id="2725" w:name="_Toc106616617"/>
      <w:bookmarkStart w:id="2726" w:name="_Toc122101313"/>
      <w:bookmarkStart w:id="2727" w:name="_Toc161910876"/>
      <w:r w:rsidRPr="00533C32">
        <w:t>5.2.35.3.4</w:t>
      </w:r>
      <w:r w:rsidRPr="00533C32">
        <w:tab/>
        <w:t>GET</w:t>
      </w:r>
      <w:bookmarkEnd w:id="2719"/>
      <w:bookmarkEnd w:id="2720"/>
      <w:bookmarkEnd w:id="2721"/>
      <w:bookmarkEnd w:id="2722"/>
      <w:bookmarkEnd w:id="2723"/>
      <w:bookmarkEnd w:id="2724"/>
      <w:bookmarkEnd w:id="2725"/>
      <w:bookmarkEnd w:id="2726"/>
      <w:bookmarkEnd w:id="2727"/>
    </w:p>
    <w:p w14:paraId="15426EE7" w14:textId="77777777" w:rsidR="000260B1" w:rsidRPr="00533C32" w:rsidRDefault="000260B1" w:rsidP="000260B1">
      <w:r w:rsidRPr="00533C32">
        <w:t>This method shall support the URI query parameters specified in table 5.2.35.3.4-1.</w:t>
      </w:r>
    </w:p>
    <w:p w14:paraId="30A54047" w14:textId="77777777" w:rsidR="000260B1" w:rsidRPr="00533C32" w:rsidRDefault="000260B1" w:rsidP="000260B1">
      <w:pPr>
        <w:pStyle w:val="TH"/>
        <w:outlineLvl w:val="0"/>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0260B1" w:rsidRPr="009C5B90" w14:paraId="6F6115CA"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E9FC2A7" w14:textId="77777777" w:rsidR="000260B1" w:rsidRPr="009C5B90" w:rsidRDefault="000260B1" w:rsidP="007C64A8">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61FB58DB" w14:textId="77777777" w:rsidR="000260B1" w:rsidRPr="009C5B90" w:rsidRDefault="000260B1" w:rsidP="007C64A8">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28CC1BF"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CF17D59" w14:textId="77777777" w:rsidR="000260B1" w:rsidRPr="009C5B90" w:rsidRDefault="000260B1" w:rsidP="007C64A8">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2ABAF" w14:textId="77777777" w:rsidR="000260B1" w:rsidRPr="009C5B90" w:rsidRDefault="000260B1" w:rsidP="007C64A8">
            <w:pPr>
              <w:pStyle w:val="TAH"/>
              <w:rPr>
                <w:lang w:val="en-US"/>
              </w:rPr>
            </w:pPr>
            <w:r w:rsidRPr="009C5B90">
              <w:rPr>
                <w:lang w:val="en-US"/>
              </w:rPr>
              <w:t>Description</w:t>
            </w:r>
          </w:p>
        </w:tc>
      </w:tr>
      <w:tr w:rsidR="000260B1" w:rsidRPr="009C5B90" w14:paraId="08AEA9CD" w14:textId="77777777" w:rsidTr="007C64A8">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A8DCF94" w14:textId="77777777" w:rsidR="000260B1" w:rsidRPr="009C5B90" w:rsidRDefault="000260B1" w:rsidP="007C64A8">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D6161DE" w14:textId="77777777" w:rsidR="000260B1" w:rsidRPr="009C5B90" w:rsidRDefault="000260B1" w:rsidP="007C64A8">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F45A4B"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8389E27" w14:textId="77777777" w:rsidR="000260B1" w:rsidRPr="009C5B90" w:rsidRDefault="000260B1" w:rsidP="007C64A8">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6F180CC4" w14:textId="290B1731"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2FB4D4D9" w14:textId="77777777" w:rsidR="000260B1" w:rsidRPr="00533C32" w:rsidRDefault="000260B1" w:rsidP="000260B1"/>
    <w:p w14:paraId="47564539" w14:textId="77777777" w:rsidR="000260B1" w:rsidRPr="00533C32" w:rsidRDefault="000260B1" w:rsidP="000260B1">
      <w:r w:rsidRPr="00533C32">
        <w:t>This method shall support the request data structures specified in table 5.2.35.3.4-2 and the response data structures and response codes specified in table 5.2.35.3.4-3.</w:t>
      </w:r>
    </w:p>
    <w:p w14:paraId="53AA84FB" w14:textId="77777777" w:rsidR="000260B1" w:rsidRPr="00533C32" w:rsidRDefault="000260B1" w:rsidP="000260B1">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3EF6E5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BC72E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90694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23711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6E801" w14:textId="77777777" w:rsidR="000260B1" w:rsidRPr="009C5B90" w:rsidRDefault="000260B1" w:rsidP="007C64A8">
            <w:pPr>
              <w:pStyle w:val="TAH"/>
              <w:rPr>
                <w:lang w:val="en-US"/>
              </w:rPr>
            </w:pPr>
            <w:r w:rsidRPr="009C5B90">
              <w:rPr>
                <w:lang w:val="en-US"/>
              </w:rPr>
              <w:t>Description</w:t>
            </w:r>
          </w:p>
        </w:tc>
      </w:tr>
      <w:tr w:rsidR="000260B1" w:rsidRPr="009C5B90" w14:paraId="65930486"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68E2BD"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CF2C0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D9BBD3"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B0763F7" w14:textId="77777777" w:rsidR="000260B1" w:rsidRPr="009C5B90" w:rsidRDefault="000260B1" w:rsidP="007C64A8">
            <w:pPr>
              <w:pStyle w:val="TAL"/>
              <w:rPr>
                <w:lang w:val="en-US"/>
              </w:rPr>
            </w:pPr>
          </w:p>
        </w:tc>
      </w:tr>
    </w:tbl>
    <w:p w14:paraId="54216404" w14:textId="77777777" w:rsidR="000260B1" w:rsidRPr="00533C32" w:rsidRDefault="000260B1" w:rsidP="000260B1"/>
    <w:p w14:paraId="2006D767" w14:textId="77777777" w:rsidR="000260B1" w:rsidRPr="00533C32" w:rsidRDefault="000260B1" w:rsidP="000260B1">
      <w:pPr>
        <w:pStyle w:val="TH"/>
        <w:outlineLvl w:val="0"/>
      </w:pPr>
      <w:r w:rsidRPr="00533C32">
        <w:lastRenderedPageBreak/>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0260B1" w:rsidRPr="009C5B90" w14:paraId="44A8E60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825E1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161544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EA13A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1044" w14:textId="77777777" w:rsidR="000260B1" w:rsidRPr="009C5B90" w:rsidRDefault="000260B1" w:rsidP="007C64A8">
            <w:pPr>
              <w:pStyle w:val="TAH"/>
              <w:rPr>
                <w:lang w:val="en-US"/>
              </w:rPr>
            </w:pPr>
            <w:r w:rsidRPr="009C5B90">
              <w:rPr>
                <w:lang w:val="en-US"/>
              </w:rPr>
              <w:t>Response</w:t>
            </w:r>
          </w:p>
          <w:p w14:paraId="4BD9BA5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DCFC6" w14:textId="77777777" w:rsidR="000260B1" w:rsidRPr="009C5B90" w:rsidRDefault="000260B1" w:rsidP="007C64A8">
            <w:pPr>
              <w:pStyle w:val="TAH"/>
              <w:rPr>
                <w:lang w:val="en-US"/>
              </w:rPr>
            </w:pPr>
            <w:r w:rsidRPr="009C5B90">
              <w:rPr>
                <w:lang w:val="en-US"/>
              </w:rPr>
              <w:t>Description</w:t>
            </w:r>
          </w:p>
        </w:tc>
      </w:tr>
      <w:tr w:rsidR="000260B1" w:rsidRPr="009C5B90" w14:paraId="1E21C3A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8D6134" w14:textId="77777777" w:rsidR="000260B1" w:rsidRPr="009C5B90" w:rsidRDefault="000260B1" w:rsidP="007C64A8">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30D6C66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A8563CF"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A52DD9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80C623E" w14:textId="77777777" w:rsidR="000260B1" w:rsidRPr="009C5B90" w:rsidRDefault="000260B1" w:rsidP="007C64A8">
            <w:pPr>
              <w:pStyle w:val="TAL"/>
              <w:rPr>
                <w:lang w:val="en-US"/>
              </w:rPr>
            </w:pPr>
            <w:r w:rsidRPr="009C5B90">
              <w:rPr>
                <w:lang w:val="en-US"/>
              </w:rPr>
              <w:t>Upon success, a response body containing the group configuration of the individual 5G VN Group shall be returned.</w:t>
            </w:r>
          </w:p>
        </w:tc>
      </w:tr>
      <w:tr w:rsidR="000260B1" w:rsidRPr="009C5B90" w14:paraId="55C80B21"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CDE47"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765FD9CF" w14:textId="77777777" w:rsidR="000260B1" w:rsidRDefault="000260B1" w:rsidP="000260B1">
      <w:pPr>
        <w:rPr>
          <w:lang w:eastAsia="zh-CN"/>
        </w:rPr>
      </w:pPr>
    </w:p>
    <w:p w14:paraId="5633DED2" w14:textId="77777777" w:rsidR="000260B1" w:rsidRPr="00533C32" w:rsidRDefault="000260B1" w:rsidP="000260B1">
      <w:pPr>
        <w:pStyle w:val="Heading3"/>
      </w:pPr>
      <w:bookmarkStart w:id="2728" w:name="_Toc27589126"/>
      <w:bookmarkStart w:id="2729" w:name="_Toc36459927"/>
      <w:bookmarkStart w:id="2730" w:name="_Toc45029511"/>
      <w:bookmarkStart w:id="2731" w:name="_Toc56520787"/>
      <w:bookmarkStart w:id="2732" w:name="_Toc90587075"/>
      <w:bookmarkStart w:id="2733" w:name="_Toc106616618"/>
      <w:bookmarkStart w:id="2734" w:name="_Toc122101314"/>
      <w:bookmarkStart w:id="2735" w:name="_Toc161910877"/>
      <w:r>
        <w:t>5.2.36</w:t>
      </w:r>
      <w:r w:rsidRPr="00533C32">
        <w:tab/>
        <w:t xml:space="preserve">Resource: </w:t>
      </w:r>
      <w:r>
        <w:rPr>
          <w:rFonts w:hint="eastAsia"/>
          <w:lang w:eastAsia="zh-CN"/>
        </w:rPr>
        <w:t>LcsPrivacySubscriptionData</w:t>
      </w:r>
      <w:bookmarkEnd w:id="2728"/>
      <w:bookmarkEnd w:id="2729"/>
      <w:bookmarkEnd w:id="2730"/>
      <w:bookmarkEnd w:id="2731"/>
      <w:bookmarkEnd w:id="2732"/>
      <w:bookmarkEnd w:id="2733"/>
      <w:bookmarkEnd w:id="2734"/>
      <w:bookmarkEnd w:id="2735"/>
    </w:p>
    <w:p w14:paraId="1EF80B9D" w14:textId="77777777" w:rsidR="000260B1" w:rsidRPr="00533C32" w:rsidRDefault="000260B1" w:rsidP="000260B1">
      <w:pPr>
        <w:pStyle w:val="Heading4"/>
      </w:pPr>
      <w:bookmarkStart w:id="2736" w:name="_Toc27589127"/>
      <w:bookmarkStart w:id="2737" w:name="_Toc36459928"/>
      <w:bookmarkStart w:id="2738" w:name="_Toc45029512"/>
      <w:bookmarkStart w:id="2739" w:name="_Toc56520788"/>
      <w:bookmarkStart w:id="2740" w:name="_Toc90587076"/>
      <w:bookmarkStart w:id="2741" w:name="_Toc106616619"/>
      <w:bookmarkStart w:id="2742" w:name="_Toc122101315"/>
      <w:bookmarkStart w:id="2743" w:name="_Toc161910878"/>
      <w:r>
        <w:t>5.2.36</w:t>
      </w:r>
      <w:r w:rsidRPr="00533C32">
        <w:t>.1</w:t>
      </w:r>
      <w:r w:rsidRPr="00533C32">
        <w:tab/>
        <w:t>Description</w:t>
      </w:r>
      <w:bookmarkEnd w:id="2736"/>
      <w:bookmarkEnd w:id="2737"/>
      <w:bookmarkEnd w:id="2738"/>
      <w:bookmarkEnd w:id="2739"/>
      <w:bookmarkEnd w:id="2740"/>
      <w:bookmarkEnd w:id="2741"/>
      <w:bookmarkEnd w:id="2742"/>
      <w:bookmarkEnd w:id="2743"/>
    </w:p>
    <w:p w14:paraId="2CE23A09" w14:textId="77777777" w:rsidR="000260B1" w:rsidRPr="00533C32" w:rsidRDefault="000260B1" w:rsidP="000260B1">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DD9475A"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39350F8" w14:textId="77777777" w:rsidR="000260B1" w:rsidRPr="00533C32" w:rsidRDefault="000260B1" w:rsidP="000260B1">
      <w:pPr>
        <w:pStyle w:val="Heading4"/>
      </w:pPr>
      <w:bookmarkStart w:id="2744" w:name="_Toc27589128"/>
      <w:bookmarkStart w:id="2745" w:name="_Toc36459929"/>
      <w:bookmarkStart w:id="2746" w:name="_Toc45029513"/>
      <w:bookmarkStart w:id="2747" w:name="_Toc56520789"/>
      <w:bookmarkStart w:id="2748" w:name="_Toc90587077"/>
      <w:bookmarkStart w:id="2749" w:name="_Toc106616620"/>
      <w:bookmarkStart w:id="2750" w:name="_Toc122101316"/>
      <w:bookmarkStart w:id="2751" w:name="_Toc161910879"/>
      <w:r>
        <w:t>5.2.36</w:t>
      </w:r>
      <w:r w:rsidRPr="00533C32">
        <w:t>.2</w:t>
      </w:r>
      <w:r w:rsidRPr="00533C32">
        <w:tab/>
        <w:t>Resource Definition</w:t>
      </w:r>
      <w:bookmarkEnd w:id="2744"/>
      <w:bookmarkEnd w:id="2745"/>
      <w:bookmarkEnd w:id="2746"/>
      <w:bookmarkEnd w:id="2747"/>
      <w:bookmarkEnd w:id="2748"/>
      <w:bookmarkEnd w:id="2749"/>
      <w:bookmarkEnd w:id="2750"/>
      <w:bookmarkEnd w:id="2751"/>
    </w:p>
    <w:p w14:paraId="1595E495" w14:textId="77777777" w:rsidR="000260B1" w:rsidRPr="00533C32" w:rsidRDefault="000260B1" w:rsidP="000260B1">
      <w:r w:rsidRPr="00533C32">
        <w:t>Resource URI: {apiRoot}/nudr-dr/&lt;apiVersion&gt;/subscription-data/{</w:t>
      </w:r>
      <w:r w:rsidRPr="00533C32">
        <w:rPr>
          <w:lang w:eastAsia="zh-CN"/>
        </w:rPr>
        <w:t>ueId</w:t>
      </w:r>
      <w:r w:rsidRPr="00533C32">
        <w:t>}/</w:t>
      </w:r>
      <w:r>
        <w:t>lcs-privacy</w:t>
      </w:r>
      <w:r w:rsidRPr="00533C32">
        <w:t>-data</w:t>
      </w:r>
    </w:p>
    <w:p w14:paraId="326EDB3B" w14:textId="77777777" w:rsidR="000260B1" w:rsidRPr="00533C32" w:rsidRDefault="000260B1" w:rsidP="000260B1">
      <w:pPr>
        <w:rPr>
          <w:rFonts w:ascii="Arial" w:hAnsi="Arial" w:cs="Arial"/>
        </w:rPr>
      </w:pPr>
      <w:bookmarkStart w:id="2752"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752"/>
    <w:p w14:paraId="61DD3BA0" w14:textId="77777777" w:rsidR="000260B1" w:rsidRPr="00533C32" w:rsidRDefault="000260B1" w:rsidP="000260B1">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EECC07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F45571E"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2C0C9E" w14:textId="77777777" w:rsidR="000260B1" w:rsidRPr="009C5B90" w:rsidRDefault="000260B1" w:rsidP="007C64A8">
            <w:pPr>
              <w:pStyle w:val="TAH"/>
              <w:rPr>
                <w:lang w:val="en-US"/>
              </w:rPr>
            </w:pPr>
            <w:r w:rsidRPr="009C5B90">
              <w:rPr>
                <w:lang w:val="en-US"/>
              </w:rPr>
              <w:t>Definition</w:t>
            </w:r>
          </w:p>
        </w:tc>
      </w:tr>
      <w:tr w:rsidR="000260B1" w:rsidRPr="009C5B90" w14:paraId="5F4AF5B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A0A8D7"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7A1380"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2EAB818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10349"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A7DBE3" w14:textId="031C1DC1"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04953818" w14:textId="77777777" w:rsidR="000260B1" w:rsidRPr="00533C32" w:rsidRDefault="000260B1" w:rsidP="000260B1"/>
    <w:p w14:paraId="6B95A398" w14:textId="77777777" w:rsidR="000260B1" w:rsidRPr="00533C32" w:rsidRDefault="000260B1" w:rsidP="000260B1">
      <w:pPr>
        <w:pStyle w:val="Heading4"/>
      </w:pPr>
      <w:bookmarkStart w:id="2753" w:name="_Toc27589129"/>
      <w:bookmarkStart w:id="2754" w:name="_Toc36459930"/>
      <w:bookmarkStart w:id="2755" w:name="_Toc45029514"/>
      <w:bookmarkStart w:id="2756" w:name="_Toc56520790"/>
      <w:bookmarkStart w:id="2757" w:name="_Toc90587078"/>
      <w:bookmarkStart w:id="2758" w:name="_Toc106616621"/>
      <w:bookmarkStart w:id="2759" w:name="_Toc122101317"/>
      <w:bookmarkStart w:id="2760" w:name="_Toc161910880"/>
      <w:r>
        <w:t>5.2.36.</w:t>
      </w:r>
      <w:r w:rsidRPr="00533C32">
        <w:t>3</w:t>
      </w:r>
      <w:r w:rsidRPr="00533C32">
        <w:tab/>
        <w:t>Resource Standard Methods</w:t>
      </w:r>
      <w:bookmarkEnd w:id="2753"/>
      <w:bookmarkEnd w:id="2754"/>
      <w:bookmarkEnd w:id="2755"/>
      <w:bookmarkEnd w:id="2756"/>
      <w:bookmarkEnd w:id="2757"/>
      <w:bookmarkEnd w:id="2758"/>
      <w:bookmarkEnd w:id="2759"/>
      <w:bookmarkEnd w:id="2760"/>
    </w:p>
    <w:p w14:paraId="66B1E4DE" w14:textId="77777777" w:rsidR="000260B1" w:rsidRPr="00533C32" w:rsidRDefault="000260B1" w:rsidP="000260B1">
      <w:pPr>
        <w:pStyle w:val="Heading5"/>
      </w:pPr>
      <w:bookmarkStart w:id="2761" w:name="_Toc27589130"/>
      <w:bookmarkStart w:id="2762" w:name="_Toc36459931"/>
      <w:bookmarkStart w:id="2763" w:name="_Toc45029515"/>
      <w:bookmarkStart w:id="2764" w:name="_Toc56520791"/>
      <w:bookmarkStart w:id="2765" w:name="_Toc90587079"/>
      <w:bookmarkStart w:id="2766" w:name="_Toc106616622"/>
      <w:bookmarkStart w:id="2767" w:name="_Toc122101318"/>
      <w:bookmarkStart w:id="2768" w:name="_Toc161910881"/>
      <w:r>
        <w:t>5.2.36.</w:t>
      </w:r>
      <w:r w:rsidRPr="00533C32">
        <w:t>3.1</w:t>
      </w:r>
      <w:r w:rsidRPr="00533C32">
        <w:tab/>
        <w:t>GET</w:t>
      </w:r>
      <w:bookmarkEnd w:id="2761"/>
      <w:bookmarkEnd w:id="2762"/>
      <w:bookmarkEnd w:id="2763"/>
      <w:bookmarkEnd w:id="2764"/>
      <w:bookmarkEnd w:id="2765"/>
      <w:bookmarkEnd w:id="2766"/>
      <w:bookmarkEnd w:id="2767"/>
      <w:bookmarkEnd w:id="2768"/>
    </w:p>
    <w:p w14:paraId="51A61328" w14:textId="77777777" w:rsidR="000260B1" w:rsidRPr="00533C32" w:rsidRDefault="000260B1" w:rsidP="000260B1">
      <w:r w:rsidRPr="00533C32">
        <w:t xml:space="preserve">This method shall support the URI query parameters specified in table </w:t>
      </w:r>
      <w:r>
        <w:t>5.2.36.</w:t>
      </w:r>
      <w:r w:rsidRPr="00533C32">
        <w:t>3.1-1.</w:t>
      </w:r>
    </w:p>
    <w:p w14:paraId="6B39BEB2" w14:textId="77777777" w:rsidR="000260B1" w:rsidRPr="00533C32" w:rsidRDefault="000260B1" w:rsidP="000260B1">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334FE8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55925A"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DC388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713E8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779BD4"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1DA00" w14:textId="77777777" w:rsidR="000260B1" w:rsidRPr="009C5B90" w:rsidRDefault="000260B1" w:rsidP="007C64A8">
            <w:pPr>
              <w:pStyle w:val="TAH"/>
              <w:rPr>
                <w:lang w:val="en-US"/>
              </w:rPr>
            </w:pPr>
            <w:r w:rsidRPr="009C5B90">
              <w:rPr>
                <w:lang w:val="en-US"/>
              </w:rPr>
              <w:t>Description</w:t>
            </w:r>
          </w:p>
        </w:tc>
      </w:tr>
      <w:tr w:rsidR="000260B1" w:rsidRPr="009C5B90" w14:paraId="1A56412F"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145FCD" w14:textId="77777777" w:rsidR="000260B1" w:rsidRPr="009C5B90" w:rsidRDefault="000260B1" w:rsidP="007C64A8">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FABF325" w14:textId="77777777" w:rsidR="000260B1" w:rsidRPr="009C5B90" w:rsidRDefault="000260B1" w:rsidP="007C64A8">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29BAAB6" w14:textId="77777777" w:rsidR="000260B1" w:rsidRPr="009C5B90" w:rsidRDefault="000260B1" w:rsidP="007C64A8">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8F0D18B" w14:textId="77777777" w:rsidR="000260B1" w:rsidRPr="009C5B90" w:rsidRDefault="000260B1" w:rsidP="007C64A8">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9A3C1FF"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2549281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0F7120" w14:textId="77777777" w:rsidR="000260B1" w:rsidRPr="009C5B90" w:rsidRDefault="000260B1" w:rsidP="007C64A8">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D73DCA6"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0E4A83E"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F17277D"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652E5DD" w14:textId="67E0ADAB" w:rsidR="000260B1" w:rsidRPr="009C5B90" w:rsidRDefault="000260B1" w:rsidP="007C64A8">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xml:space="preserve">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0293441D" w14:textId="77777777" w:rsidR="000260B1" w:rsidRPr="00533C32" w:rsidRDefault="000260B1" w:rsidP="000260B1"/>
    <w:p w14:paraId="66A8AC87" w14:textId="77777777" w:rsidR="000260B1" w:rsidRPr="00533C32" w:rsidRDefault="000260B1" w:rsidP="000260B1">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6FEFA663" w14:textId="77777777" w:rsidR="000260B1" w:rsidRPr="00533C32" w:rsidRDefault="000260B1" w:rsidP="000260B1">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5AE56A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7CF11A9"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E5573D"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5086A5"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4A265C" w14:textId="77777777" w:rsidR="000260B1" w:rsidRPr="009C5B90" w:rsidRDefault="000260B1" w:rsidP="007C64A8">
            <w:pPr>
              <w:pStyle w:val="TAH"/>
              <w:rPr>
                <w:lang w:val="en-US"/>
              </w:rPr>
            </w:pPr>
            <w:r w:rsidRPr="009C5B90">
              <w:rPr>
                <w:lang w:val="en-US"/>
              </w:rPr>
              <w:t>Description</w:t>
            </w:r>
          </w:p>
        </w:tc>
      </w:tr>
      <w:tr w:rsidR="000260B1" w:rsidRPr="009C5B90" w14:paraId="10501008"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C3F76EC"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21A4B"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6779215"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42BD325" w14:textId="77777777" w:rsidR="000260B1" w:rsidRPr="009C5B90" w:rsidRDefault="000260B1" w:rsidP="007C64A8">
            <w:pPr>
              <w:pStyle w:val="TAL"/>
              <w:rPr>
                <w:lang w:val="en-US"/>
              </w:rPr>
            </w:pPr>
          </w:p>
        </w:tc>
      </w:tr>
    </w:tbl>
    <w:p w14:paraId="6A83B15C" w14:textId="77777777" w:rsidR="000260B1" w:rsidRPr="00533C32" w:rsidRDefault="000260B1" w:rsidP="000260B1"/>
    <w:p w14:paraId="593807F0" w14:textId="77777777" w:rsidR="000260B1" w:rsidRPr="00533C32" w:rsidRDefault="000260B1" w:rsidP="000260B1">
      <w:pPr>
        <w:pStyle w:val="TH"/>
        <w:outlineLvl w:val="0"/>
      </w:pPr>
      <w:r w:rsidRPr="00533C32">
        <w:lastRenderedPageBreak/>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285039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95632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F095DE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56544F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144301" w14:textId="77777777" w:rsidR="000260B1" w:rsidRPr="009C5B90" w:rsidRDefault="000260B1" w:rsidP="007C64A8">
            <w:pPr>
              <w:pStyle w:val="TAH"/>
              <w:rPr>
                <w:lang w:val="en-US"/>
              </w:rPr>
            </w:pPr>
            <w:r w:rsidRPr="009C5B90">
              <w:rPr>
                <w:lang w:val="en-US"/>
              </w:rPr>
              <w:t>Response</w:t>
            </w:r>
          </w:p>
          <w:p w14:paraId="395B2D78"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C1F98" w14:textId="77777777" w:rsidR="000260B1" w:rsidRPr="009C5B90" w:rsidRDefault="000260B1" w:rsidP="007C64A8">
            <w:pPr>
              <w:pStyle w:val="TAH"/>
              <w:rPr>
                <w:lang w:val="en-US"/>
              </w:rPr>
            </w:pPr>
            <w:r w:rsidRPr="009C5B90">
              <w:rPr>
                <w:lang w:val="en-US"/>
              </w:rPr>
              <w:t>Description</w:t>
            </w:r>
          </w:p>
        </w:tc>
      </w:tr>
      <w:tr w:rsidR="000260B1" w:rsidRPr="009C5B90" w14:paraId="36F7660D"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3E80EAC" w14:textId="77777777" w:rsidR="000260B1" w:rsidRPr="009C5B90" w:rsidRDefault="000260B1" w:rsidP="007C64A8">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2887D3B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D12D33"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C0000D"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CCEDCBF" w14:textId="77777777" w:rsidR="000260B1" w:rsidRPr="009C5B90" w:rsidRDefault="000260B1" w:rsidP="007C64A8">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0260B1" w:rsidRPr="009C5B90" w14:paraId="091B6637"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C12D252"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B2CF7F6" w14:textId="77777777" w:rsidR="000260B1" w:rsidRDefault="000260B1" w:rsidP="000260B1">
      <w:pPr>
        <w:rPr>
          <w:lang w:eastAsia="zh-CN"/>
        </w:rPr>
      </w:pPr>
    </w:p>
    <w:p w14:paraId="07318A1D" w14:textId="77777777" w:rsidR="000260B1" w:rsidRPr="00533C32" w:rsidRDefault="000260B1" w:rsidP="000260B1">
      <w:pPr>
        <w:pStyle w:val="Heading3"/>
      </w:pPr>
      <w:bookmarkStart w:id="2769" w:name="_Toc27589131"/>
      <w:bookmarkStart w:id="2770" w:name="_Toc36459932"/>
      <w:bookmarkStart w:id="2771" w:name="_Toc45029516"/>
      <w:bookmarkStart w:id="2772" w:name="_Toc56520792"/>
      <w:bookmarkStart w:id="2773" w:name="_Toc90587080"/>
      <w:bookmarkStart w:id="2774" w:name="_Toc106616623"/>
      <w:bookmarkStart w:id="2775" w:name="_Toc122101319"/>
      <w:bookmarkStart w:id="2776" w:name="_Toc161910882"/>
      <w:r>
        <w:t>5.2.37</w:t>
      </w:r>
      <w:r w:rsidRPr="00533C32">
        <w:tab/>
        <w:t xml:space="preserve">Resource: </w:t>
      </w:r>
      <w:r>
        <w:rPr>
          <w:rFonts w:hint="eastAsia"/>
          <w:lang w:eastAsia="zh-CN"/>
        </w:rPr>
        <w:t>LcsMobileOriginatedSubscriptionData</w:t>
      </w:r>
      <w:bookmarkEnd w:id="2769"/>
      <w:bookmarkEnd w:id="2770"/>
      <w:bookmarkEnd w:id="2771"/>
      <w:bookmarkEnd w:id="2772"/>
      <w:bookmarkEnd w:id="2773"/>
      <w:bookmarkEnd w:id="2774"/>
      <w:bookmarkEnd w:id="2775"/>
      <w:bookmarkEnd w:id="2776"/>
    </w:p>
    <w:p w14:paraId="128C23D3" w14:textId="77777777" w:rsidR="000260B1" w:rsidRPr="00533C32" w:rsidRDefault="000260B1" w:rsidP="000260B1">
      <w:pPr>
        <w:pStyle w:val="Heading4"/>
      </w:pPr>
      <w:bookmarkStart w:id="2777" w:name="_Toc27589132"/>
      <w:bookmarkStart w:id="2778" w:name="_Toc36459933"/>
      <w:bookmarkStart w:id="2779" w:name="_Toc45029517"/>
      <w:bookmarkStart w:id="2780" w:name="_Toc56520793"/>
      <w:bookmarkStart w:id="2781" w:name="_Toc90587081"/>
      <w:bookmarkStart w:id="2782" w:name="_Toc106616624"/>
      <w:bookmarkStart w:id="2783" w:name="_Toc122101320"/>
      <w:bookmarkStart w:id="2784" w:name="_Toc161910883"/>
      <w:r>
        <w:t>5.2.37</w:t>
      </w:r>
      <w:r w:rsidRPr="00533C32">
        <w:t>.1</w:t>
      </w:r>
      <w:r w:rsidRPr="00533C32">
        <w:tab/>
        <w:t>Description</w:t>
      </w:r>
      <w:bookmarkEnd w:id="2777"/>
      <w:bookmarkEnd w:id="2778"/>
      <w:bookmarkEnd w:id="2779"/>
      <w:bookmarkEnd w:id="2780"/>
      <w:bookmarkEnd w:id="2781"/>
      <w:bookmarkEnd w:id="2782"/>
      <w:bookmarkEnd w:id="2783"/>
      <w:bookmarkEnd w:id="2784"/>
    </w:p>
    <w:p w14:paraId="25470C5A" w14:textId="77777777" w:rsidR="000260B1" w:rsidRPr="00533C32" w:rsidRDefault="000260B1" w:rsidP="000260B1">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31B1A31A"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CADE16" w14:textId="77777777" w:rsidR="000260B1" w:rsidRPr="00533C32" w:rsidRDefault="000260B1" w:rsidP="000260B1">
      <w:pPr>
        <w:pStyle w:val="Heading4"/>
      </w:pPr>
      <w:bookmarkStart w:id="2785" w:name="_Toc27589133"/>
      <w:bookmarkStart w:id="2786" w:name="_Toc36459934"/>
      <w:bookmarkStart w:id="2787" w:name="_Toc45029518"/>
      <w:bookmarkStart w:id="2788" w:name="_Toc56520794"/>
      <w:bookmarkStart w:id="2789" w:name="_Toc90587082"/>
      <w:bookmarkStart w:id="2790" w:name="_Toc106616625"/>
      <w:bookmarkStart w:id="2791" w:name="_Toc122101321"/>
      <w:bookmarkStart w:id="2792" w:name="_Toc161910884"/>
      <w:r>
        <w:t>5.2.37</w:t>
      </w:r>
      <w:r w:rsidRPr="00533C32">
        <w:t>.2</w:t>
      </w:r>
      <w:r w:rsidRPr="00533C32">
        <w:tab/>
        <w:t>Resource Definition</w:t>
      </w:r>
      <w:bookmarkEnd w:id="2785"/>
      <w:bookmarkEnd w:id="2786"/>
      <w:bookmarkEnd w:id="2787"/>
      <w:bookmarkEnd w:id="2788"/>
      <w:bookmarkEnd w:id="2789"/>
      <w:bookmarkEnd w:id="2790"/>
      <w:bookmarkEnd w:id="2791"/>
      <w:bookmarkEnd w:id="2792"/>
    </w:p>
    <w:p w14:paraId="2FB6A9F7" w14:textId="77777777" w:rsidR="000260B1" w:rsidRPr="00533C32" w:rsidRDefault="000260B1" w:rsidP="000260B1">
      <w:r w:rsidRPr="00533C32">
        <w:t>Resource URI: {apiRoot}/nudr-dr/&lt;apiVersion&gt;/subscription-data/{</w:t>
      </w:r>
      <w:r w:rsidRPr="00533C32">
        <w:rPr>
          <w:lang w:eastAsia="zh-CN"/>
        </w:rPr>
        <w:t>ueId</w:t>
      </w:r>
      <w:r w:rsidRPr="00533C32">
        <w:t>}/</w:t>
      </w:r>
      <w:r>
        <w:t>lcs-mo</w:t>
      </w:r>
      <w:r w:rsidRPr="00533C32">
        <w:t>-data</w:t>
      </w:r>
    </w:p>
    <w:p w14:paraId="0DA33682" w14:textId="77777777" w:rsidR="000260B1" w:rsidRPr="00533C32" w:rsidRDefault="000260B1" w:rsidP="000260B1">
      <w:pPr>
        <w:rPr>
          <w:rFonts w:ascii="Arial" w:hAnsi="Arial" w:cs="Arial"/>
        </w:rPr>
      </w:pPr>
      <w:bookmarkStart w:id="2793"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793"/>
    <w:p w14:paraId="496EE188" w14:textId="77777777" w:rsidR="000260B1" w:rsidRPr="00533C32" w:rsidRDefault="000260B1" w:rsidP="000260B1">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127EF37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CF031C"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B727CE" w14:textId="77777777" w:rsidR="000260B1" w:rsidRPr="009C5B90" w:rsidRDefault="000260B1" w:rsidP="007C64A8">
            <w:pPr>
              <w:pStyle w:val="TAH"/>
              <w:rPr>
                <w:lang w:val="en-US"/>
              </w:rPr>
            </w:pPr>
            <w:r w:rsidRPr="009C5B90">
              <w:rPr>
                <w:lang w:val="en-US"/>
              </w:rPr>
              <w:t>Definition</w:t>
            </w:r>
          </w:p>
        </w:tc>
      </w:tr>
      <w:tr w:rsidR="000260B1" w:rsidRPr="009C5B90" w14:paraId="5003F0C3"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FBA3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A84FA3"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2A2F34B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384CCB"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E6ED6D" w14:textId="25AA6A89"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7006C45F" w14:textId="77777777" w:rsidR="000260B1" w:rsidRPr="00533C32" w:rsidRDefault="000260B1" w:rsidP="000260B1"/>
    <w:p w14:paraId="4EA85391" w14:textId="77777777" w:rsidR="000260B1" w:rsidRPr="00533C32" w:rsidRDefault="000260B1" w:rsidP="000260B1">
      <w:pPr>
        <w:pStyle w:val="Heading4"/>
      </w:pPr>
      <w:bookmarkStart w:id="2794" w:name="_Toc27589134"/>
      <w:bookmarkStart w:id="2795" w:name="_Toc36459935"/>
      <w:bookmarkStart w:id="2796" w:name="_Toc45029519"/>
      <w:bookmarkStart w:id="2797" w:name="_Toc56520795"/>
      <w:bookmarkStart w:id="2798" w:name="_Toc90587083"/>
      <w:bookmarkStart w:id="2799" w:name="_Toc106616626"/>
      <w:bookmarkStart w:id="2800" w:name="_Toc122101322"/>
      <w:bookmarkStart w:id="2801" w:name="_Toc161910885"/>
      <w:r>
        <w:t>5.2.37.</w:t>
      </w:r>
      <w:r w:rsidRPr="00533C32">
        <w:t>3</w:t>
      </w:r>
      <w:r w:rsidRPr="00533C32">
        <w:tab/>
        <w:t>Resource Standard Methods</w:t>
      </w:r>
      <w:bookmarkEnd w:id="2794"/>
      <w:bookmarkEnd w:id="2795"/>
      <w:bookmarkEnd w:id="2796"/>
      <w:bookmarkEnd w:id="2797"/>
      <w:bookmarkEnd w:id="2798"/>
      <w:bookmarkEnd w:id="2799"/>
      <w:bookmarkEnd w:id="2800"/>
      <w:bookmarkEnd w:id="2801"/>
    </w:p>
    <w:p w14:paraId="2A9AC09D" w14:textId="77777777" w:rsidR="000260B1" w:rsidRPr="00533C32" w:rsidRDefault="000260B1" w:rsidP="000260B1">
      <w:pPr>
        <w:pStyle w:val="Heading5"/>
      </w:pPr>
      <w:bookmarkStart w:id="2802" w:name="_Toc27589135"/>
      <w:bookmarkStart w:id="2803" w:name="_Toc36459936"/>
      <w:bookmarkStart w:id="2804" w:name="_Toc45029520"/>
      <w:bookmarkStart w:id="2805" w:name="_Toc56520796"/>
      <w:bookmarkStart w:id="2806" w:name="_Toc90587084"/>
      <w:bookmarkStart w:id="2807" w:name="_Toc106616627"/>
      <w:bookmarkStart w:id="2808" w:name="_Toc122101323"/>
      <w:bookmarkStart w:id="2809" w:name="_Toc161910886"/>
      <w:r>
        <w:t>5.2.37.</w:t>
      </w:r>
      <w:r w:rsidRPr="00533C32">
        <w:t>3.1</w:t>
      </w:r>
      <w:r w:rsidRPr="00533C32">
        <w:tab/>
        <w:t>GET</w:t>
      </w:r>
      <w:bookmarkEnd w:id="2802"/>
      <w:bookmarkEnd w:id="2803"/>
      <w:bookmarkEnd w:id="2804"/>
      <w:bookmarkEnd w:id="2805"/>
      <w:bookmarkEnd w:id="2806"/>
      <w:bookmarkEnd w:id="2807"/>
      <w:bookmarkEnd w:id="2808"/>
      <w:bookmarkEnd w:id="2809"/>
    </w:p>
    <w:p w14:paraId="0DDBFFD6" w14:textId="77777777" w:rsidR="000260B1" w:rsidRPr="00533C32" w:rsidRDefault="000260B1" w:rsidP="000260B1">
      <w:r w:rsidRPr="00533C32">
        <w:t xml:space="preserve">This method shall support the URI query parameters specified in table </w:t>
      </w:r>
      <w:r>
        <w:t>5.2.37.</w:t>
      </w:r>
      <w:r w:rsidRPr="00533C32">
        <w:t>3.1-1.</w:t>
      </w:r>
    </w:p>
    <w:p w14:paraId="4BF25C14" w14:textId="77777777" w:rsidR="000260B1" w:rsidRPr="00533C32" w:rsidRDefault="000260B1" w:rsidP="000260B1">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49AFF07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C352F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52B68D"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3243D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61A2CA"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EF9BE" w14:textId="77777777" w:rsidR="000260B1" w:rsidRPr="009C5B90" w:rsidRDefault="000260B1" w:rsidP="007C64A8">
            <w:pPr>
              <w:pStyle w:val="TAH"/>
              <w:rPr>
                <w:lang w:val="en-US"/>
              </w:rPr>
            </w:pPr>
            <w:r w:rsidRPr="009C5B90">
              <w:rPr>
                <w:lang w:val="en-US"/>
              </w:rPr>
              <w:t>Description</w:t>
            </w:r>
          </w:p>
        </w:tc>
      </w:tr>
      <w:tr w:rsidR="000260B1" w:rsidRPr="009C5B90" w14:paraId="0087337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A934EF" w14:textId="77777777" w:rsidR="000260B1" w:rsidRPr="009C5B90" w:rsidRDefault="000260B1" w:rsidP="007C64A8">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F60B300" w14:textId="77777777" w:rsidR="000260B1" w:rsidRPr="009C5B90" w:rsidRDefault="000260B1" w:rsidP="007C64A8">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BC002B6" w14:textId="77777777" w:rsidR="000260B1" w:rsidRPr="009C5B90" w:rsidRDefault="000260B1" w:rsidP="007C64A8">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034AF53" w14:textId="77777777" w:rsidR="000260B1" w:rsidRPr="009C5B90" w:rsidRDefault="000260B1" w:rsidP="007C64A8">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036C742"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1A7CBB9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CDA202" w14:textId="77777777" w:rsidR="000260B1" w:rsidRPr="009C5B90" w:rsidRDefault="000260B1" w:rsidP="007C64A8">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4CD21C3"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C94FE85"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AF51580"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7469987" w14:textId="0DD49091" w:rsidR="000260B1" w:rsidRPr="009C5B90" w:rsidRDefault="000260B1" w:rsidP="007C64A8">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3E347641" w14:textId="77777777" w:rsidR="000260B1" w:rsidRPr="00533C32" w:rsidRDefault="000260B1" w:rsidP="000260B1"/>
    <w:p w14:paraId="7DA96783" w14:textId="77777777" w:rsidR="000260B1" w:rsidRPr="00533C32" w:rsidRDefault="000260B1" w:rsidP="000260B1">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66F50CDD" w14:textId="77777777" w:rsidR="000260B1" w:rsidRPr="00533C32" w:rsidRDefault="000260B1" w:rsidP="000260B1">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8FE23D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1FB7949"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68E128"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9263C4"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0A44CC" w14:textId="77777777" w:rsidR="000260B1" w:rsidRPr="009C5B90" w:rsidRDefault="000260B1" w:rsidP="007C64A8">
            <w:pPr>
              <w:pStyle w:val="TAH"/>
              <w:rPr>
                <w:lang w:val="en-US"/>
              </w:rPr>
            </w:pPr>
            <w:r w:rsidRPr="009C5B90">
              <w:rPr>
                <w:lang w:val="en-US"/>
              </w:rPr>
              <w:t>Description</w:t>
            </w:r>
          </w:p>
        </w:tc>
      </w:tr>
      <w:tr w:rsidR="000260B1" w:rsidRPr="009C5B90" w14:paraId="0F05941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8B1F83A"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E8C8BF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0E2FDE5"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32E845" w14:textId="77777777" w:rsidR="000260B1" w:rsidRPr="009C5B90" w:rsidRDefault="000260B1" w:rsidP="007C64A8">
            <w:pPr>
              <w:pStyle w:val="TAL"/>
              <w:rPr>
                <w:lang w:val="en-US"/>
              </w:rPr>
            </w:pPr>
          </w:p>
        </w:tc>
      </w:tr>
    </w:tbl>
    <w:p w14:paraId="640F9F28" w14:textId="77777777" w:rsidR="000260B1" w:rsidRPr="00533C32" w:rsidRDefault="000260B1" w:rsidP="000260B1"/>
    <w:p w14:paraId="4659A915" w14:textId="77777777" w:rsidR="000260B1" w:rsidRPr="00533C32" w:rsidRDefault="000260B1" w:rsidP="000260B1">
      <w:pPr>
        <w:pStyle w:val="TH"/>
        <w:outlineLvl w:val="0"/>
      </w:pPr>
      <w:r w:rsidRPr="00533C32">
        <w:lastRenderedPageBreak/>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4F0DA2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B8658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51B5F74"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29D191"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5954C8" w14:textId="77777777" w:rsidR="000260B1" w:rsidRPr="009C5B90" w:rsidRDefault="000260B1" w:rsidP="007C64A8">
            <w:pPr>
              <w:pStyle w:val="TAH"/>
              <w:rPr>
                <w:lang w:val="en-US"/>
              </w:rPr>
            </w:pPr>
            <w:r w:rsidRPr="009C5B90">
              <w:rPr>
                <w:lang w:val="en-US"/>
              </w:rPr>
              <w:t>Response</w:t>
            </w:r>
          </w:p>
          <w:p w14:paraId="471663D5"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00C0CA" w14:textId="77777777" w:rsidR="000260B1" w:rsidRPr="009C5B90" w:rsidRDefault="000260B1" w:rsidP="007C64A8">
            <w:pPr>
              <w:pStyle w:val="TAH"/>
              <w:rPr>
                <w:lang w:val="en-US"/>
              </w:rPr>
            </w:pPr>
            <w:r w:rsidRPr="009C5B90">
              <w:rPr>
                <w:lang w:val="en-US"/>
              </w:rPr>
              <w:t>Description</w:t>
            </w:r>
          </w:p>
        </w:tc>
      </w:tr>
      <w:tr w:rsidR="000260B1" w:rsidRPr="009C5B90" w14:paraId="5FD3FA4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ECE82D" w14:textId="77777777" w:rsidR="000260B1" w:rsidRPr="009C5B90" w:rsidRDefault="000260B1" w:rsidP="007C64A8">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993C510"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4FBD1EC"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BB14623"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ADCB336" w14:textId="77777777" w:rsidR="000260B1" w:rsidRPr="009C5B90" w:rsidRDefault="000260B1" w:rsidP="007C64A8">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60B1" w:rsidRPr="009C5B90" w14:paraId="1095EF1E"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346F12"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630302C0" w14:textId="77777777" w:rsidR="000260B1" w:rsidRPr="0066462D" w:rsidRDefault="000260B1" w:rsidP="000260B1">
      <w:pPr>
        <w:rPr>
          <w:noProof/>
          <w:lang w:val="fr-FR" w:eastAsia="zh-CN"/>
        </w:rPr>
      </w:pPr>
    </w:p>
    <w:p w14:paraId="058D6A14" w14:textId="77777777" w:rsidR="000260B1" w:rsidRPr="00533C32" w:rsidRDefault="000260B1" w:rsidP="000260B1">
      <w:pPr>
        <w:pStyle w:val="Heading3"/>
      </w:pPr>
      <w:bookmarkStart w:id="2810" w:name="_Toc27589136"/>
      <w:bookmarkStart w:id="2811" w:name="_Toc36459937"/>
      <w:bookmarkStart w:id="2812" w:name="_Toc45029521"/>
      <w:bookmarkStart w:id="2813" w:name="_Toc56520797"/>
      <w:bookmarkStart w:id="2814" w:name="_Toc90587085"/>
      <w:bookmarkStart w:id="2815" w:name="_Toc106616628"/>
      <w:bookmarkStart w:id="2816" w:name="_Toc122101324"/>
      <w:bookmarkStart w:id="2817" w:name="_Toc161910887"/>
      <w:r>
        <w:t>5.2.38</w:t>
      </w:r>
      <w:r w:rsidRPr="00533C32">
        <w:tab/>
        <w:t xml:space="preserve">Resource: </w:t>
      </w:r>
      <w:r>
        <w:rPr>
          <w:rFonts w:hint="eastAsia"/>
          <w:lang w:eastAsia="zh-CN"/>
        </w:rPr>
        <w:t>NiddAuthorizationData</w:t>
      </w:r>
      <w:bookmarkEnd w:id="2810"/>
      <w:bookmarkEnd w:id="2811"/>
      <w:bookmarkEnd w:id="2812"/>
      <w:bookmarkEnd w:id="2813"/>
      <w:bookmarkEnd w:id="2814"/>
      <w:bookmarkEnd w:id="2815"/>
      <w:bookmarkEnd w:id="2816"/>
      <w:bookmarkEnd w:id="2817"/>
    </w:p>
    <w:p w14:paraId="1D2B2B14" w14:textId="77777777" w:rsidR="000260B1" w:rsidRPr="00757737" w:rsidRDefault="000260B1" w:rsidP="000260B1">
      <w:pPr>
        <w:pStyle w:val="Heading4"/>
      </w:pPr>
      <w:bookmarkStart w:id="2818" w:name="_Toc27589137"/>
      <w:bookmarkStart w:id="2819" w:name="_Toc36459938"/>
      <w:bookmarkStart w:id="2820" w:name="_Toc45029522"/>
      <w:bookmarkStart w:id="2821" w:name="_Toc56520798"/>
      <w:bookmarkStart w:id="2822" w:name="_Toc90587086"/>
      <w:bookmarkStart w:id="2823" w:name="_Toc106616629"/>
      <w:bookmarkStart w:id="2824" w:name="_Toc122101325"/>
      <w:bookmarkStart w:id="2825" w:name="_Toc161910888"/>
      <w:r w:rsidRPr="00757737">
        <w:t>5.2.</w:t>
      </w:r>
      <w:r>
        <w:t>38</w:t>
      </w:r>
      <w:r w:rsidRPr="00757737">
        <w:t>.1</w:t>
      </w:r>
      <w:r w:rsidRPr="00757737">
        <w:tab/>
        <w:t>Description</w:t>
      </w:r>
      <w:bookmarkEnd w:id="2818"/>
      <w:bookmarkEnd w:id="2819"/>
      <w:bookmarkEnd w:id="2820"/>
      <w:bookmarkEnd w:id="2821"/>
      <w:bookmarkEnd w:id="2822"/>
      <w:bookmarkEnd w:id="2823"/>
      <w:bookmarkEnd w:id="2824"/>
      <w:bookmarkEnd w:id="2825"/>
    </w:p>
    <w:p w14:paraId="1C205F61" w14:textId="77777777" w:rsidR="000260B1" w:rsidRPr="00533C32" w:rsidRDefault="000260B1" w:rsidP="000260B1">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20F7E029"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5F4927" w14:textId="77777777" w:rsidR="000260B1" w:rsidRPr="00533C32" w:rsidRDefault="000260B1" w:rsidP="000260B1">
      <w:pPr>
        <w:pStyle w:val="Heading4"/>
      </w:pPr>
      <w:bookmarkStart w:id="2826" w:name="_Toc27589138"/>
      <w:bookmarkStart w:id="2827" w:name="_Toc36459939"/>
      <w:bookmarkStart w:id="2828" w:name="_Toc45029523"/>
      <w:bookmarkStart w:id="2829" w:name="_Toc56520799"/>
      <w:bookmarkStart w:id="2830" w:name="_Toc90587087"/>
      <w:bookmarkStart w:id="2831" w:name="_Toc106616630"/>
      <w:bookmarkStart w:id="2832" w:name="_Toc122101326"/>
      <w:bookmarkStart w:id="2833" w:name="_Toc161910889"/>
      <w:r>
        <w:t>5.2.38</w:t>
      </w:r>
      <w:r w:rsidRPr="00533C32">
        <w:t>.2</w:t>
      </w:r>
      <w:r w:rsidRPr="00533C32">
        <w:tab/>
        <w:t>Resource Definition</w:t>
      </w:r>
      <w:bookmarkEnd w:id="2826"/>
      <w:bookmarkEnd w:id="2827"/>
      <w:bookmarkEnd w:id="2828"/>
      <w:bookmarkEnd w:id="2829"/>
      <w:bookmarkEnd w:id="2830"/>
      <w:bookmarkEnd w:id="2831"/>
      <w:bookmarkEnd w:id="2832"/>
      <w:bookmarkEnd w:id="2833"/>
    </w:p>
    <w:p w14:paraId="42864937" w14:textId="77777777" w:rsidR="000260B1" w:rsidRPr="00757737" w:rsidRDefault="000260B1" w:rsidP="000260B1">
      <w:r w:rsidRPr="00533C32">
        <w:t>Resource URI: {apiRoot}/nudr-dr/&lt;apiVersion&gt;/subscription-data/{ueId</w:t>
      </w:r>
      <w:r>
        <w:t>}/nidd-authorization</w:t>
      </w:r>
      <w:r w:rsidRPr="00533C32">
        <w:t>-data</w:t>
      </w:r>
    </w:p>
    <w:p w14:paraId="34B399F9" w14:textId="77777777" w:rsidR="000260B1" w:rsidRPr="00533C32" w:rsidRDefault="000260B1" w:rsidP="000260B1">
      <w:pPr>
        <w:rPr>
          <w:rFonts w:ascii="Arial" w:hAnsi="Arial" w:cs="Arial"/>
        </w:rPr>
      </w:pPr>
      <w:bookmarkStart w:id="2834" w:name="_MCCTEMPBM_CRPT22160194___7"/>
      <w:r w:rsidRPr="00533C32">
        <w:t>This resource shall support the resource URI variables defined in table </w:t>
      </w:r>
      <w:r>
        <w:t>5.2.38</w:t>
      </w:r>
      <w:r w:rsidRPr="00533C32">
        <w:t>.2-1</w:t>
      </w:r>
      <w:r w:rsidRPr="00533C32">
        <w:rPr>
          <w:rFonts w:ascii="Arial" w:hAnsi="Arial" w:cs="Arial"/>
        </w:rPr>
        <w:t>.</w:t>
      </w:r>
    </w:p>
    <w:bookmarkEnd w:id="2834"/>
    <w:p w14:paraId="6926BAE0" w14:textId="77777777" w:rsidR="000260B1" w:rsidRPr="00533C32" w:rsidRDefault="000260B1" w:rsidP="000260B1">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26FDC2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DDBFFE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F573FF" w14:textId="77777777" w:rsidR="000260B1" w:rsidRPr="009C5B90" w:rsidRDefault="000260B1" w:rsidP="007C64A8">
            <w:pPr>
              <w:pStyle w:val="TAH"/>
              <w:rPr>
                <w:lang w:val="en-US"/>
              </w:rPr>
            </w:pPr>
            <w:r w:rsidRPr="009C5B90">
              <w:rPr>
                <w:lang w:val="en-US"/>
              </w:rPr>
              <w:t>Definition</w:t>
            </w:r>
          </w:p>
        </w:tc>
      </w:tr>
      <w:tr w:rsidR="000260B1" w:rsidRPr="009C5B90" w14:paraId="00BD2D8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5C6CFA"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CD72E2"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613AC84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89782D"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8D43D26" w14:textId="7B42E032" w:rsidR="000260B1" w:rsidRPr="009C5B90" w:rsidRDefault="000260B1" w:rsidP="007C64A8">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bl>
    <w:p w14:paraId="27220DBB" w14:textId="77777777" w:rsidR="000260B1" w:rsidRPr="00533C32" w:rsidRDefault="000260B1" w:rsidP="000260B1"/>
    <w:p w14:paraId="607592C7" w14:textId="77777777" w:rsidR="000260B1" w:rsidRPr="00533C32" w:rsidRDefault="000260B1" w:rsidP="000260B1">
      <w:pPr>
        <w:pStyle w:val="Heading4"/>
      </w:pPr>
      <w:bookmarkStart w:id="2835" w:name="_Toc27589139"/>
      <w:bookmarkStart w:id="2836" w:name="_Toc36459940"/>
      <w:bookmarkStart w:id="2837" w:name="_Toc45029524"/>
      <w:bookmarkStart w:id="2838" w:name="_Toc56520800"/>
      <w:bookmarkStart w:id="2839" w:name="_Toc90587088"/>
      <w:bookmarkStart w:id="2840" w:name="_Toc106616631"/>
      <w:bookmarkStart w:id="2841" w:name="_Toc122101327"/>
      <w:bookmarkStart w:id="2842" w:name="_Toc161910890"/>
      <w:r>
        <w:t>5.2.38</w:t>
      </w:r>
      <w:r w:rsidRPr="00533C32">
        <w:t>.3</w:t>
      </w:r>
      <w:r w:rsidRPr="00533C32">
        <w:tab/>
        <w:t>Resource Standard Methods</w:t>
      </w:r>
      <w:bookmarkEnd w:id="2835"/>
      <w:bookmarkEnd w:id="2836"/>
      <w:bookmarkEnd w:id="2837"/>
      <w:bookmarkEnd w:id="2838"/>
      <w:bookmarkEnd w:id="2839"/>
      <w:bookmarkEnd w:id="2840"/>
      <w:bookmarkEnd w:id="2841"/>
      <w:bookmarkEnd w:id="2842"/>
    </w:p>
    <w:p w14:paraId="198CBFF3" w14:textId="77777777" w:rsidR="000260B1" w:rsidRPr="00533C32" w:rsidRDefault="000260B1" w:rsidP="000260B1">
      <w:pPr>
        <w:pStyle w:val="Heading5"/>
      </w:pPr>
      <w:bookmarkStart w:id="2843" w:name="_Toc27589140"/>
      <w:bookmarkStart w:id="2844" w:name="_Toc36459941"/>
      <w:bookmarkStart w:id="2845" w:name="_Toc45029525"/>
      <w:bookmarkStart w:id="2846" w:name="_Toc56520801"/>
      <w:bookmarkStart w:id="2847" w:name="_Toc90587089"/>
      <w:bookmarkStart w:id="2848" w:name="_Toc106616632"/>
      <w:bookmarkStart w:id="2849" w:name="_Toc122101328"/>
      <w:bookmarkStart w:id="2850" w:name="_Toc161910891"/>
      <w:r>
        <w:t>5.2.38</w:t>
      </w:r>
      <w:r w:rsidRPr="00533C32">
        <w:t>.3.1</w:t>
      </w:r>
      <w:r w:rsidRPr="00533C32">
        <w:tab/>
        <w:t>GET</w:t>
      </w:r>
      <w:bookmarkEnd w:id="2843"/>
      <w:bookmarkEnd w:id="2844"/>
      <w:bookmarkEnd w:id="2845"/>
      <w:bookmarkEnd w:id="2846"/>
      <w:bookmarkEnd w:id="2847"/>
      <w:bookmarkEnd w:id="2848"/>
      <w:bookmarkEnd w:id="2849"/>
      <w:bookmarkEnd w:id="2850"/>
    </w:p>
    <w:p w14:paraId="47AC9715" w14:textId="77777777" w:rsidR="000260B1" w:rsidRPr="00533C32" w:rsidRDefault="000260B1" w:rsidP="000260B1">
      <w:r w:rsidRPr="00533C32">
        <w:t xml:space="preserve">This method shall support the URI query parameters specified in table </w:t>
      </w:r>
      <w:r>
        <w:t>5.2.38</w:t>
      </w:r>
      <w:r w:rsidRPr="00533C32">
        <w:t>.3.1-1.</w:t>
      </w:r>
    </w:p>
    <w:p w14:paraId="432CD73F" w14:textId="77777777" w:rsidR="000260B1" w:rsidRPr="00533C32" w:rsidRDefault="000260B1" w:rsidP="000260B1">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0260B1" w:rsidRPr="009C5B90" w14:paraId="24040F9F" w14:textId="77777777" w:rsidTr="007C64A8">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2A4A64D4" w14:textId="77777777" w:rsidR="000260B1" w:rsidRPr="009C5B90" w:rsidRDefault="000260B1" w:rsidP="007C64A8">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030AE3CC" w14:textId="77777777" w:rsidR="000260B1" w:rsidRPr="009C5B90" w:rsidRDefault="000260B1" w:rsidP="007C64A8">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3D1C739" w14:textId="77777777" w:rsidR="000260B1" w:rsidRPr="009C5B90" w:rsidRDefault="000260B1" w:rsidP="007C64A8">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1D4C5CE" w14:textId="77777777" w:rsidR="000260B1" w:rsidRPr="009C5B90" w:rsidRDefault="000260B1" w:rsidP="007C64A8">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53020" w14:textId="77777777" w:rsidR="000260B1" w:rsidRPr="009C5B90" w:rsidRDefault="000260B1" w:rsidP="007C64A8">
            <w:pPr>
              <w:pStyle w:val="TAH"/>
              <w:rPr>
                <w:lang w:val="en-US"/>
              </w:rPr>
            </w:pPr>
            <w:r w:rsidRPr="009C5B90">
              <w:rPr>
                <w:lang w:val="en-US"/>
              </w:rPr>
              <w:t>Description</w:t>
            </w:r>
          </w:p>
        </w:tc>
      </w:tr>
      <w:tr w:rsidR="000260B1" w:rsidRPr="009C5B90" w14:paraId="7C2D24B0" w14:textId="77777777" w:rsidTr="007C64A8">
        <w:trPr>
          <w:jc w:val="center"/>
        </w:trPr>
        <w:tc>
          <w:tcPr>
            <w:tcW w:w="750" w:type="pct"/>
            <w:tcBorders>
              <w:top w:val="single" w:sz="4" w:space="0" w:color="auto"/>
              <w:left w:val="single" w:sz="6" w:space="0" w:color="000000"/>
              <w:bottom w:val="single" w:sz="4" w:space="0" w:color="auto"/>
              <w:right w:val="single" w:sz="6" w:space="0" w:color="000000"/>
            </w:tcBorders>
            <w:hideMark/>
          </w:tcPr>
          <w:p w14:paraId="4AD811FD" w14:textId="77777777" w:rsidR="000260B1" w:rsidRPr="009C5B90" w:rsidRDefault="000260B1" w:rsidP="007C64A8">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5E36FED6" w14:textId="77777777" w:rsidR="000260B1" w:rsidRPr="009C5B90" w:rsidRDefault="000260B1" w:rsidP="007C64A8">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7EDB2F1B" w14:textId="77777777" w:rsidR="000260B1" w:rsidRPr="009C5B90" w:rsidRDefault="000260B1" w:rsidP="007C64A8">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39AB1712" w14:textId="77777777" w:rsidR="000260B1" w:rsidRPr="009C5B90" w:rsidRDefault="000260B1" w:rsidP="007C64A8">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3A0D58B" w14:textId="77777777" w:rsidR="000260B1" w:rsidRPr="009C5B90" w:rsidRDefault="000260B1" w:rsidP="007C64A8">
            <w:pPr>
              <w:pStyle w:val="TAL"/>
              <w:rPr>
                <w:lang w:val="en-US"/>
              </w:rPr>
            </w:pPr>
            <w:r w:rsidRPr="009C5B90">
              <w:t>When present without Slice Differentiator (sd), all slices identified by the given Slice/Service Type (sst) and any sd value (if any) shall be considered matching the query parameter.</w:t>
            </w:r>
          </w:p>
        </w:tc>
      </w:tr>
      <w:tr w:rsidR="000260B1" w:rsidRPr="009C5B90" w14:paraId="66AAE520" w14:textId="77777777" w:rsidTr="007C64A8">
        <w:trPr>
          <w:jc w:val="center"/>
        </w:trPr>
        <w:tc>
          <w:tcPr>
            <w:tcW w:w="750" w:type="pct"/>
            <w:tcBorders>
              <w:top w:val="single" w:sz="4" w:space="0" w:color="auto"/>
              <w:left w:val="single" w:sz="6" w:space="0" w:color="000000"/>
              <w:bottom w:val="single" w:sz="4" w:space="0" w:color="auto"/>
              <w:right w:val="single" w:sz="6" w:space="0" w:color="000000"/>
            </w:tcBorders>
          </w:tcPr>
          <w:p w14:paraId="6AE5630E" w14:textId="77777777" w:rsidR="000260B1" w:rsidRPr="009C5B90" w:rsidRDefault="000260B1" w:rsidP="007C64A8">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7D15F84F" w14:textId="77777777" w:rsidR="000260B1" w:rsidRPr="009C5B90" w:rsidRDefault="000260B1" w:rsidP="007C64A8">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4EE3E203" w14:textId="77777777" w:rsidR="000260B1" w:rsidRPr="009C5B90" w:rsidRDefault="000260B1" w:rsidP="007C64A8">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7627BE9" w14:textId="77777777" w:rsidR="000260B1" w:rsidRPr="009C5B90" w:rsidRDefault="000260B1" w:rsidP="007C64A8">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83865EC" w14:textId="77777777" w:rsidR="000260B1" w:rsidRPr="009C5B90" w:rsidRDefault="000260B1" w:rsidP="007C64A8">
            <w:pPr>
              <w:pStyle w:val="TAL"/>
              <w:rPr>
                <w:lang w:val="en-US"/>
              </w:rPr>
            </w:pPr>
          </w:p>
        </w:tc>
      </w:tr>
      <w:tr w:rsidR="000260B1" w:rsidRPr="009C5B90" w14:paraId="6A1FA77E" w14:textId="77777777" w:rsidTr="007C64A8">
        <w:trPr>
          <w:jc w:val="center"/>
        </w:trPr>
        <w:tc>
          <w:tcPr>
            <w:tcW w:w="750" w:type="pct"/>
            <w:tcBorders>
              <w:top w:val="single" w:sz="4" w:space="0" w:color="auto"/>
              <w:left w:val="single" w:sz="6" w:space="0" w:color="000000"/>
              <w:bottom w:val="single" w:sz="4" w:space="0" w:color="auto"/>
              <w:right w:val="single" w:sz="6" w:space="0" w:color="000000"/>
            </w:tcBorders>
          </w:tcPr>
          <w:p w14:paraId="4524E706" w14:textId="77777777" w:rsidR="000260B1" w:rsidRPr="009C5B90" w:rsidRDefault="000260B1" w:rsidP="007C64A8">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33BFA853" w14:textId="77777777" w:rsidR="000260B1" w:rsidRPr="009C5B90" w:rsidRDefault="000260B1" w:rsidP="007C64A8">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5AA93525" w14:textId="77777777" w:rsidR="000260B1" w:rsidRPr="009C5B90" w:rsidRDefault="000260B1" w:rsidP="007C64A8">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2868A0BD" w14:textId="77777777" w:rsidR="000260B1" w:rsidRPr="009C5B90" w:rsidRDefault="000260B1" w:rsidP="007C64A8">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50EB3366" w14:textId="77777777" w:rsidR="000260B1" w:rsidRPr="009C5B90" w:rsidRDefault="000260B1" w:rsidP="007C64A8">
            <w:pPr>
              <w:pStyle w:val="TAL"/>
              <w:rPr>
                <w:lang w:val="en-US"/>
              </w:rPr>
            </w:pPr>
          </w:p>
        </w:tc>
      </w:tr>
      <w:tr w:rsidR="000260B1" w:rsidRPr="009C5B90" w14:paraId="20588A8A" w14:textId="77777777" w:rsidTr="007C64A8">
        <w:trPr>
          <w:jc w:val="center"/>
        </w:trPr>
        <w:tc>
          <w:tcPr>
            <w:tcW w:w="750" w:type="pct"/>
            <w:tcBorders>
              <w:top w:val="single" w:sz="4" w:space="0" w:color="auto"/>
              <w:left w:val="single" w:sz="6" w:space="0" w:color="000000"/>
              <w:bottom w:val="single" w:sz="4" w:space="0" w:color="auto"/>
              <w:right w:val="single" w:sz="6" w:space="0" w:color="000000"/>
            </w:tcBorders>
          </w:tcPr>
          <w:p w14:paraId="5B698C00" w14:textId="77777777" w:rsidR="000260B1" w:rsidRPr="009C5B90" w:rsidRDefault="000260B1" w:rsidP="007C64A8">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7B2CC62C" w14:textId="77777777" w:rsidR="000260B1" w:rsidRPr="009C5B90" w:rsidRDefault="000260B1" w:rsidP="007C64A8">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7FBB6E95" w14:textId="77777777" w:rsidR="000260B1" w:rsidRPr="009C5B90" w:rsidRDefault="000260B1" w:rsidP="007C64A8">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548E39D9" w14:textId="77777777" w:rsidR="000260B1" w:rsidRPr="009C5B90" w:rsidRDefault="000260B1" w:rsidP="007C64A8">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6F4E0D13" w14:textId="77777777" w:rsidR="000260B1" w:rsidRPr="009C5B90" w:rsidRDefault="000260B1" w:rsidP="007C64A8">
            <w:pPr>
              <w:pStyle w:val="TAL"/>
              <w:rPr>
                <w:lang w:val="en-US"/>
              </w:rPr>
            </w:pPr>
            <w:r w:rsidRPr="009C5B90">
              <w:rPr>
                <w:lang w:eastAsia="de-DE"/>
              </w:rPr>
              <w:t>When present, indicates the string identifying the originating AF.</w:t>
            </w:r>
          </w:p>
        </w:tc>
      </w:tr>
      <w:tr w:rsidR="000260B1" w:rsidRPr="009C5B90" w14:paraId="26A02BD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FC794B0" w14:textId="77777777" w:rsidR="000260B1" w:rsidRPr="009C5B90" w:rsidRDefault="000260B1" w:rsidP="007C64A8">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9BF5D94" w14:textId="77777777" w:rsidR="000260B1" w:rsidRPr="00533C32" w:rsidRDefault="000260B1" w:rsidP="000260B1"/>
    <w:p w14:paraId="6D75DB9E" w14:textId="77777777" w:rsidR="000260B1" w:rsidRPr="00533C32" w:rsidRDefault="000260B1" w:rsidP="000260B1">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5D7728F8" w14:textId="77777777" w:rsidR="000260B1" w:rsidRPr="00533C32" w:rsidRDefault="000260B1" w:rsidP="000260B1">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DE4857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6B939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9544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F40F6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FEA3F3" w14:textId="77777777" w:rsidR="000260B1" w:rsidRPr="009C5B90" w:rsidRDefault="000260B1" w:rsidP="007C64A8">
            <w:pPr>
              <w:pStyle w:val="TAH"/>
              <w:rPr>
                <w:lang w:val="en-US"/>
              </w:rPr>
            </w:pPr>
            <w:r w:rsidRPr="009C5B90">
              <w:rPr>
                <w:lang w:val="en-US"/>
              </w:rPr>
              <w:t>Description</w:t>
            </w:r>
          </w:p>
        </w:tc>
      </w:tr>
      <w:tr w:rsidR="000260B1" w:rsidRPr="009C5B90" w14:paraId="7E73C01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E0ADCD"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785235"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2F6B90F"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E264D63" w14:textId="77777777" w:rsidR="000260B1" w:rsidRPr="009C5B90" w:rsidRDefault="000260B1" w:rsidP="007C64A8">
            <w:pPr>
              <w:pStyle w:val="TAL"/>
              <w:rPr>
                <w:lang w:val="en-US"/>
              </w:rPr>
            </w:pPr>
          </w:p>
        </w:tc>
      </w:tr>
    </w:tbl>
    <w:p w14:paraId="399DB04A" w14:textId="77777777" w:rsidR="000260B1" w:rsidRPr="00533C32" w:rsidRDefault="000260B1" w:rsidP="000260B1"/>
    <w:p w14:paraId="7180D0AF" w14:textId="77777777" w:rsidR="000260B1" w:rsidRPr="00533C32" w:rsidRDefault="000260B1" w:rsidP="000260B1">
      <w:pPr>
        <w:pStyle w:val="TH"/>
        <w:outlineLvl w:val="0"/>
      </w:pPr>
      <w:r w:rsidRPr="00533C32">
        <w:lastRenderedPageBreak/>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33E1FD68"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5D2C68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180E8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F21BE5"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250BA3" w14:textId="77777777" w:rsidR="000260B1" w:rsidRPr="009C5B90" w:rsidRDefault="000260B1" w:rsidP="007C64A8">
            <w:pPr>
              <w:pStyle w:val="TAH"/>
              <w:rPr>
                <w:lang w:val="en-US"/>
              </w:rPr>
            </w:pPr>
            <w:r w:rsidRPr="009C5B90">
              <w:rPr>
                <w:lang w:val="en-US"/>
              </w:rPr>
              <w:t>Response</w:t>
            </w:r>
          </w:p>
          <w:p w14:paraId="363C583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0FF976" w14:textId="77777777" w:rsidR="000260B1" w:rsidRPr="009C5B90" w:rsidRDefault="000260B1" w:rsidP="007C64A8">
            <w:pPr>
              <w:pStyle w:val="TAH"/>
              <w:rPr>
                <w:lang w:val="en-US"/>
              </w:rPr>
            </w:pPr>
            <w:r w:rsidRPr="009C5B90">
              <w:rPr>
                <w:lang w:val="en-US"/>
              </w:rPr>
              <w:t>Description</w:t>
            </w:r>
          </w:p>
        </w:tc>
      </w:tr>
      <w:tr w:rsidR="000260B1" w:rsidRPr="009C5B90" w14:paraId="7D0A2E81"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7FC35AF1" w14:textId="77777777" w:rsidR="000260B1" w:rsidRPr="009C5B90" w:rsidRDefault="000260B1" w:rsidP="007C64A8">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0484B96E"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2CA5765"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87C4D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981FD7" w14:textId="77777777" w:rsidR="000260B1" w:rsidRPr="009C5B90" w:rsidRDefault="000260B1" w:rsidP="007C64A8">
            <w:pPr>
              <w:pStyle w:val="TAL"/>
              <w:rPr>
                <w:lang w:val="en-US"/>
              </w:rPr>
            </w:pPr>
            <w:r w:rsidRPr="009C5B90">
              <w:rPr>
                <w:lang w:val="en-US"/>
              </w:rPr>
              <w:t>Upon success, a response body containing the NIDD Authorization Data shall be returned.</w:t>
            </w:r>
          </w:p>
        </w:tc>
      </w:tr>
      <w:tr w:rsidR="000260B1" w:rsidRPr="009C5B90" w14:paraId="64FC909C"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0AA6FBEF" w14:textId="77777777" w:rsidR="000260B1" w:rsidRPr="009C5B90" w:rsidRDefault="000260B1" w:rsidP="007C64A8">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431BB70C" w14:textId="77777777" w:rsidR="000260B1" w:rsidRPr="009C5B90" w:rsidRDefault="000260B1" w:rsidP="007C64A8">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194A1C2E" w14:textId="77777777" w:rsidR="000260B1" w:rsidRPr="009C5B90" w:rsidRDefault="000260B1" w:rsidP="007C64A8">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4B27DBDD" w14:textId="77777777" w:rsidR="000260B1" w:rsidRPr="009C5B90" w:rsidRDefault="000260B1" w:rsidP="007C64A8">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532A8E3E" w14:textId="77777777" w:rsidR="000260B1" w:rsidRPr="009C5B90" w:rsidRDefault="000260B1" w:rsidP="007C64A8">
            <w:pPr>
              <w:pStyle w:val="TAL"/>
              <w:rPr>
                <w:lang w:eastAsia="de-DE"/>
              </w:rPr>
            </w:pPr>
            <w:r w:rsidRPr="009C5B90">
              <w:rPr>
                <w:lang w:eastAsia="de-DE"/>
              </w:rPr>
              <w:t>The "cause" attribute may be used to indicate one of the following application errors:</w:t>
            </w:r>
          </w:p>
          <w:p w14:paraId="229FBC03" w14:textId="77777777" w:rsidR="000260B1" w:rsidRPr="009C5B90" w:rsidRDefault="000260B1" w:rsidP="007C64A8">
            <w:pPr>
              <w:pStyle w:val="TAL"/>
              <w:rPr>
                <w:lang w:val="en-US"/>
              </w:rPr>
            </w:pPr>
            <w:r w:rsidRPr="009C5B90">
              <w:rPr>
                <w:lang w:eastAsia="de-DE"/>
              </w:rPr>
              <w:t>- USER_NOT_FOUND</w:t>
            </w:r>
          </w:p>
        </w:tc>
      </w:tr>
      <w:tr w:rsidR="000260B1" w:rsidRPr="009C5B90" w14:paraId="00E6CF39"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4844A27D" w14:textId="77777777" w:rsidR="000260B1" w:rsidRPr="009C5B90" w:rsidRDefault="000260B1" w:rsidP="007C64A8">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0C1A6BE2" w14:textId="77777777" w:rsidR="000260B1" w:rsidRPr="009C5B90" w:rsidRDefault="000260B1" w:rsidP="007C64A8">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6CA961BD" w14:textId="77777777" w:rsidR="000260B1" w:rsidRPr="009C5B90" w:rsidRDefault="000260B1" w:rsidP="007C64A8">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3917890B" w14:textId="77777777" w:rsidR="000260B1" w:rsidRPr="009C5B90" w:rsidRDefault="000260B1" w:rsidP="007C64A8">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56F14EB9" w14:textId="77777777" w:rsidR="000260B1" w:rsidRPr="009C5B90" w:rsidRDefault="000260B1" w:rsidP="007C64A8">
            <w:pPr>
              <w:pStyle w:val="TAL"/>
              <w:rPr>
                <w:lang w:eastAsia="de-DE"/>
              </w:rPr>
            </w:pPr>
            <w:r w:rsidRPr="009C5B90">
              <w:rPr>
                <w:lang w:eastAsia="de-DE"/>
              </w:rPr>
              <w:t>The "cause" attribute may be used to indicate one of the following application errors:</w:t>
            </w:r>
          </w:p>
          <w:p w14:paraId="02660659" w14:textId="77777777" w:rsidR="000260B1" w:rsidRPr="009C5B90" w:rsidRDefault="000260B1" w:rsidP="007C64A8">
            <w:pPr>
              <w:pStyle w:val="TAL"/>
              <w:rPr>
                <w:lang w:eastAsia="de-DE"/>
              </w:rPr>
            </w:pPr>
            <w:r w:rsidRPr="009C5B90">
              <w:rPr>
                <w:lang w:eastAsia="de-DE"/>
              </w:rPr>
              <w:t>- DNN_NOT_ALLOWED</w:t>
            </w:r>
          </w:p>
          <w:p w14:paraId="1F0E3078" w14:textId="77777777" w:rsidR="000260B1" w:rsidRPr="009C5B90" w:rsidRDefault="000260B1" w:rsidP="007C64A8">
            <w:pPr>
              <w:pStyle w:val="TAL"/>
              <w:rPr>
                <w:lang w:eastAsia="de-DE"/>
              </w:rPr>
            </w:pPr>
            <w:r w:rsidRPr="009C5B90">
              <w:rPr>
                <w:lang w:eastAsia="zh-CN"/>
              </w:rPr>
              <w:t xml:space="preserve">- </w:t>
            </w:r>
            <w:r w:rsidRPr="009C5B90">
              <w:rPr>
                <w:lang w:eastAsia="de-DE"/>
              </w:rPr>
              <w:t>MTC_PROVIDER_NOT_ALLOWED</w:t>
            </w:r>
          </w:p>
          <w:p w14:paraId="7E661E8B" w14:textId="77777777" w:rsidR="000260B1" w:rsidRPr="009C5B90" w:rsidRDefault="000260B1" w:rsidP="007C64A8">
            <w:pPr>
              <w:pStyle w:val="TAL"/>
              <w:rPr>
                <w:lang w:eastAsia="de-DE"/>
              </w:rPr>
            </w:pPr>
            <w:r w:rsidRPr="009C5B90">
              <w:rPr>
                <w:lang w:eastAsia="de-DE"/>
              </w:rPr>
              <w:t>- AF_INSTANCE_NOT_ALLOWED</w:t>
            </w:r>
          </w:p>
          <w:p w14:paraId="2EAEBF1F" w14:textId="77777777" w:rsidR="000260B1" w:rsidRPr="009C5B90" w:rsidRDefault="000260B1" w:rsidP="007C64A8">
            <w:pPr>
              <w:pStyle w:val="TAL"/>
              <w:rPr>
                <w:lang w:val="en-US"/>
              </w:rPr>
            </w:pPr>
            <w:r w:rsidRPr="009C5B90">
              <w:rPr>
                <w:lang w:eastAsia="de-DE"/>
              </w:rPr>
              <w:t>- SNNSAI_NOT_ALLOWED</w:t>
            </w:r>
          </w:p>
        </w:tc>
      </w:tr>
      <w:tr w:rsidR="000260B1" w:rsidRPr="009C5B90" w14:paraId="261F08D8"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A871B5" w14:textId="77777777" w:rsidR="000260B1" w:rsidRPr="009C5B90" w:rsidRDefault="000260B1" w:rsidP="007C64A8">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FA30E84" w14:textId="77777777" w:rsidR="000260B1" w:rsidRDefault="000260B1" w:rsidP="000260B1">
      <w:pPr>
        <w:rPr>
          <w:lang w:eastAsia="zh-CN"/>
        </w:rPr>
      </w:pPr>
    </w:p>
    <w:p w14:paraId="7D709715" w14:textId="77777777" w:rsidR="000260B1" w:rsidRDefault="000260B1" w:rsidP="000260B1">
      <w:pPr>
        <w:pStyle w:val="Heading3"/>
      </w:pPr>
      <w:bookmarkStart w:id="2851" w:name="_Toc36459942"/>
      <w:bookmarkStart w:id="2852" w:name="_Toc45029526"/>
      <w:bookmarkStart w:id="2853" w:name="_Toc56520802"/>
      <w:bookmarkStart w:id="2854" w:name="_Toc90587090"/>
      <w:bookmarkStart w:id="2855" w:name="_Toc106616633"/>
      <w:bookmarkStart w:id="2856" w:name="_Toc122101329"/>
      <w:bookmarkStart w:id="2857" w:name="_Toc161910892"/>
      <w:r>
        <w:t>5.2.39</w:t>
      </w:r>
      <w:r>
        <w:tab/>
        <w:t xml:space="preserve">Resource: </w:t>
      </w:r>
      <w:r>
        <w:rPr>
          <w:rFonts w:hint="eastAsia"/>
          <w:lang w:eastAsia="zh-CN"/>
        </w:rPr>
        <w:t>C</w:t>
      </w:r>
      <w:r>
        <w:rPr>
          <w:lang w:eastAsia="zh-CN"/>
        </w:rPr>
        <w:t>overageRestrictionData</w:t>
      </w:r>
      <w:bookmarkEnd w:id="2851"/>
      <w:bookmarkEnd w:id="2852"/>
      <w:bookmarkEnd w:id="2853"/>
      <w:bookmarkEnd w:id="2854"/>
      <w:bookmarkEnd w:id="2855"/>
      <w:bookmarkEnd w:id="2856"/>
      <w:bookmarkEnd w:id="2857"/>
    </w:p>
    <w:p w14:paraId="636100DE" w14:textId="77777777" w:rsidR="000260B1" w:rsidRDefault="000260B1" w:rsidP="000260B1">
      <w:pPr>
        <w:pStyle w:val="Heading4"/>
        <w:rPr>
          <w:rFonts w:eastAsia="SimSun"/>
        </w:rPr>
      </w:pPr>
      <w:bookmarkStart w:id="2858" w:name="_Toc36459943"/>
      <w:bookmarkStart w:id="2859" w:name="_Toc45029527"/>
      <w:bookmarkStart w:id="2860" w:name="_Toc56520803"/>
      <w:bookmarkStart w:id="2861" w:name="_Toc90587091"/>
      <w:bookmarkStart w:id="2862" w:name="_Toc106616634"/>
      <w:bookmarkStart w:id="2863" w:name="_Toc122101330"/>
      <w:bookmarkStart w:id="2864" w:name="_Toc161910893"/>
      <w:r>
        <w:t>5.2.39.1</w:t>
      </w:r>
      <w:r>
        <w:tab/>
        <w:t>Description</w:t>
      </w:r>
      <w:bookmarkEnd w:id="2858"/>
      <w:bookmarkEnd w:id="2859"/>
      <w:bookmarkEnd w:id="2860"/>
      <w:bookmarkEnd w:id="2861"/>
      <w:bookmarkEnd w:id="2862"/>
      <w:bookmarkEnd w:id="2863"/>
      <w:bookmarkEnd w:id="2864"/>
    </w:p>
    <w:p w14:paraId="1B6B2D07" w14:textId="77777777" w:rsidR="000260B1" w:rsidRDefault="000260B1" w:rsidP="000260B1">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79AB19FD" w14:textId="77777777" w:rsidR="000260B1" w:rsidRDefault="000260B1" w:rsidP="000260B1">
      <w:pPr>
        <w:rPr>
          <w:lang w:eastAsia="zh-CN"/>
        </w:rPr>
      </w:pPr>
      <w:r>
        <w:t>This resource is modelled with the Document resource archetype (see clause</w:t>
      </w:r>
      <w:r>
        <w:rPr>
          <w:lang w:val="en-US"/>
        </w:rPr>
        <w:t> </w:t>
      </w:r>
      <w:r>
        <w:t>C.1 of 3GPP TS 29.501 [</w:t>
      </w:r>
      <w:r>
        <w:rPr>
          <w:lang w:eastAsia="zh-CN"/>
        </w:rPr>
        <w:t>7</w:t>
      </w:r>
      <w:r>
        <w:t>]).</w:t>
      </w:r>
    </w:p>
    <w:p w14:paraId="341104CF" w14:textId="77777777" w:rsidR="000260B1" w:rsidRDefault="000260B1" w:rsidP="000260B1">
      <w:pPr>
        <w:pStyle w:val="Heading4"/>
      </w:pPr>
      <w:bookmarkStart w:id="2865" w:name="_Toc36459944"/>
      <w:bookmarkStart w:id="2866" w:name="_Toc45029528"/>
      <w:bookmarkStart w:id="2867" w:name="_Toc56520804"/>
      <w:bookmarkStart w:id="2868" w:name="_Toc90587092"/>
      <w:bookmarkStart w:id="2869" w:name="_Toc106616635"/>
      <w:bookmarkStart w:id="2870" w:name="_Toc122101331"/>
      <w:bookmarkStart w:id="2871" w:name="_Toc161910894"/>
      <w:r>
        <w:t>5.2.39.2</w:t>
      </w:r>
      <w:r>
        <w:tab/>
        <w:t>Resource Definition</w:t>
      </w:r>
      <w:bookmarkEnd w:id="2865"/>
      <w:bookmarkEnd w:id="2866"/>
      <w:bookmarkEnd w:id="2867"/>
      <w:bookmarkEnd w:id="2868"/>
      <w:bookmarkEnd w:id="2869"/>
      <w:bookmarkEnd w:id="2870"/>
      <w:bookmarkEnd w:id="2871"/>
    </w:p>
    <w:p w14:paraId="0BF24375" w14:textId="77777777" w:rsidR="000260B1" w:rsidRDefault="000260B1" w:rsidP="000260B1">
      <w:r>
        <w:t>Resource URI: {apiRoot}/nudr-dr/&lt;apiVersion&gt;/subscription-data/{ueId}/</w:t>
      </w:r>
      <w:r w:rsidRPr="006E7C29">
        <w:rPr>
          <w:lang w:val="en-US"/>
        </w:rPr>
        <w:t>coverage-restriction-data</w:t>
      </w:r>
    </w:p>
    <w:p w14:paraId="68129334" w14:textId="77777777" w:rsidR="000260B1" w:rsidRDefault="000260B1" w:rsidP="000260B1">
      <w:pPr>
        <w:rPr>
          <w:rFonts w:ascii="Arial" w:hAnsi="Arial" w:cs="Arial"/>
        </w:rPr>
      </w:pPr>
      <w:bookmarkStart w:id="2872" w:name="_MCCTEMPBM_CRPT22160195___7"/>
      <w:r>
        <w:t>This resource shall support the resource URI variables defined in table 5.2.39.2-1</w:t>
      </w:r>
      <w:r>
        <w:rPr>
          <w:rFonts w:ascii="Arial" w:hAnsi="Arial" w:cs="Arial"/>
        </w:rPr>
        <w:t>.</w:t>
      </w:r>
    </w:p>
    <w:bookmarkEnd w:id="2872"/>
    <w:p w14:paraId="2BA61878" w14:textId="77777777" w:rsidR="000260B1" w:rsidRDefault="000260B1" w:rsidP="000260B1">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963D0B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05809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24231C" w14:textId="77777777" w:rsidR="000260B1" w:rsidRPr="009C5B90" w:rsidRDefault="000260B1" w:rsidP="007C64A8">
            <w:pPr>
              <w:pStyle w:val="TAH"/>
              <w:rPr>
                <w:lang w:val="en-US"/>
              </w:rPr>
            </w:pPr>
            <w:r w:rsidRPr="009C5B90">
              <w:rPr>
                <w:lang w:val="en-US"/>
              </w:rPr>
              <w:t>Definition</w:t>
            </w:r>
          </w:p>
        </w:tc>
      </w:tr>
      <w:tr w:rsidR="000260B1" w:rsidRPr="009C5B90" w14:paraId="3080B7C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4B2418"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B49339"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5567DFC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16ADAC"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1186A9" w14:textId="38868B90" w:rsidR="000260B1" w:rsidRPr="009C5B90" w:rsidRDefault="000260B1" w:rsidP="007C64A8">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.9.8)</w:t>
            </w:r>
            <w:r w:rsidRPr="009C5B90">
              <w:rPr>
                <w:lang w:val="en-US"/>
              </w:rPr>
              <w:br/>
            </w:r>
            <w:r w:rsidRPr="009C5B90">
              <w:rPr>
                <w:lang w:val="en-US"/>
              </w:rPr>
              <w:tab/>
              <w:t>pattern: '</w:t>
            </w:r>
            <w:r w:rsidRPr="009C5B90">
              <w:t>^(msisdn-[0-9]{5,15}|extid-[^@]+@[^@]+|.+)$'</w:t>
            </w:r>
          </w:p>
        </w:tc>
      </w:tr>
    </w:tbl>
    <w:p w14:paraId="0D01B695" w14:textId="77777777" w:rsidR="000260B1" w:rsidRDefault="000260B1" w:rsidP="000260B1"/>
    <w:p w14:paraId="15C63651" w14:textId="77777777" w:rsidR="000260B1" w:rsidRDefault="000260B1" w:rsidP="000260B1">
      <w:pPr>
        <w:pStyle w:val="Heading4"/>
      </w:pPr>
      <w:bookmarkStart w:id="2873" w:name="_Toc36459945"/>
      <w:bookmarkStart w:id="2874" w:name="_Toc45029529"/>
      <w:bookmarkStart w:id="2875" w:name="_Toc56520805"/>
      <w:bookmarkStart w:id="2876" w:name="_Toc90587093"/>
      <w:bookmarkStart w:id="2877" w:name="_Toc106616636"/>
      <w:bookmarkStart w:id="2878" w:name="_Toc122101332"/>
      <w:bookmarkStart w:id="2879" w:name="_Toc161910895"/>
      <w:r>
        <w:t>5.2.39.3</w:t>
      </w:r>
      <w:r>
        <w:tab/>
        <w:t>Resource Standard Methods</w:t>
      </w:r>
      <w:bookmarkEnd w:id="2873"/>
      <w:bookmarkEnd w:id="2874"/>
      <w:bookmarkEnd w:id="2875"/>
      <w:bookmarkEnd w:id="2876"/>
      <w:bookmarkEnd w:id="2877"/>
      <w:bookmarkEnd w:id="2878"/>
      <w:bookmarkEnd w:id="2879"/>
    </w:p>
    <w:p w14:paraId="701E8023" w14:textId="77777777" w:rsidR="000260B1" w:rsidRDefault="000260B1" w:rsidP="000260B1">
      <w:pPr>
        <w:pStyle w:val="Heading5"/>
      </w:pPr>
      <w:bookmarkStart w:id="2880" w:name="_Toc36459946"/>
      <w:bookmarkStart w:id="2881" w:name="_Toc45029530"/>
      <w:bookmarkStart w:id="2882" w:name="_Toc56520806"/>
      <w:bookmarkStart w:id="2883" w:name="_Toc90587094"/>
      <w:bookmarkStart w:id="2884" w:name="_Toc106616637"/>
      <w:bookmarkStart w:id="2885" w:name="_Toc122101333"/>
      <w:bookmarkStart w:id="2886" w:name="_Toc161910896"/>
      <w:r>
        <w:t>5.2.39.3.1</w:t>
      </w:r>
      <w:r>
        <w:tab/>
        <w:t>GET</w:t>
      </w:r>
      <w:bookmarkEnd w:id="2880"/>
      <w:bookmarkEnd w:id="2881"/>
      <w:bookmarkEnd w:id="2882"/>
      <w:bookmarkEnd w:id="2883"/>
      <w:bookmarkEnd w:id="2884"/>
      <w:bookmarkEnd w:id="2885"/>
      <w:bookmarkEnd w:id="2886"/>
    </w:p>
    <w:p w14:paraId="5D26C031" w14:textId="77777777" w:rsidR="000260B1" w:rsidRDefault="000260B1" w:rsidP="000260B1">
      <w:r>
        <w:t>This method shall support the URI query parameters specified in table 5.2.39.3.1-1.</w:t>
      </w:r>
    </w:p>
    <w:p w14:paraId="32A7ECD8" w14:textId="77777777" w:rsidR="000260B1" w:rsidRDefault="000260B1" w:rsidP="000260B1">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0260B1" w:rsidRPr="009C5B90" w14:paraId="0ADF2795" w14:textId="77777777" w:rsidTr="007C64A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F35FA86" w14:textId="77777777" w:rsidR="000260B1" w:rsidRPr="009C5B90" w:rsidRDefault="000260B1" w:rsidP="007C64A8">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4D8E1A4" w14:textId="77777777" w:rsidR="000260B1" w:rsidRPr="009C5B90" w:rsidRDefault="000260B1" w:rsidP="007C64A8">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F5506E8"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BF699D8" w14:textId="77777777" w:rsidR="000260B1" w:rsidRPr="009C5B90" w:rsidRDefault="000260B1" w:rsidP="007C64A8">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78C9B6" w14:textId="77777777" w:rsidR="000260B1" w:rsidRPr="009C5B90" w:rsidRDefault="000260B1" w:rsidP="007C64A8">
            <w:pPr>
              <w:pStyle w:val="TAH"/>
              <w:rPr>
                <w:lang w:val="en-US"/>
              </w:rPr>
            </w:pPr>
            <w:r w:rsidRPr="009C5B90">
              <w:rPr>
                <w:lang w:val="en-US"/>
              </w:rPr>
              <w:t>Description</w:t>
            </w:r>
          </w:p>
        </w:tc>
      </w:tr>
      <w:tr w:rsidR="000260B1" w:rsidRPr="009C5B90" w14:paraId="4CC3F994" w14:textId="77777777" w:rsidTr="007C64A8">
        <w:trPr>
          <w:jc w:val="center"/>
        </w:trPr>
        <w:tc>
          <w:tcPr>
            <w:tcW w:w="745" w:type="pct"/>
            <w:tcBorders>
              <w:top w:val="single" w:sz="4" w:space="0" w:color="auto"/>
              <w:left w:val="single" w:sz="6" w:space="0" w:color="000000"/>
              <w:bottom w:val="single" w:sz="4" w:space="0" w:color="auto"/>
              <w:right w:val="single" w:sz="6" w:space="0" w:color="000000"/>
            </w:tcBorders>
            <w:hideMark/>
          </w:tcPr>
          <w:p w14:paraId="2DFE3827" w14:textId="77777777" w:rsidR="000260B1" w:rsidRPr="009C5B90" w:rsidRDefault="000260B1" w:rsidP="007C64A8">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CBCEC6A" w14:textId="77777777" w:rsidR="000260B1" w:rsidRPr="009C5B90" w:rsidRDefault="000260B1" w:rsidP="007C64A8">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46C6537B"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417D7FA2" w14:textId="77777777" w:rsidR="000260B1" w:rsidRPr="009C5B90" w:rsidRDefault="000260B1" w:rsidP="007C64A8">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06963D8D" w14:textId="6ABAA120" w:rsidR="000260B1" w:rsidRPr="009C5B90" w:rsidRDefault="000260B1" w:rsidP="007C64A8">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154A74D1" w14:textId="77777777" w:rsidR="000260B1" w:rsidRDefault="000260B1" w:rsidP="000260B1"/>
    <w:p w14:paraId="6470256E" w14:textId="77777777" w:rsidR="000260B1" w:rsidRDefault="000260B1" w:rsidP="000260B1">
      <w:r>
        <w:t>This method shall support the request data structures specified in table 5.2.39.3.1-2 and the response data structures and response codes specified in table 5.2.39.3.1-3.</w:t>
      </w:r>
    </w:p>
    <w:p w14:paraId="3D58CCF2" w14:textId="77777777" w:rsidR="000260B1" w:rsidRDefault="000260B1" w:rsidP="000260B1">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7A1FB1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BB2D8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EE7D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A1F63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701353" w14:textId="77777777" w:rsidR="000260B1" w:rsidRPr="009C5B90" w:rsidRDefault="000260B1" w:rsidP="007C64A8">
            <w:pPr>
              <w:pStyle w:val="TAH"/>
              <w:rPr>
                <w:lang w:val="en-US"/>
              </w:rPr>
            </w:pPr>
            <w:r w:rsidRPr="009C5B90">
              <w:rPr>
                <w:lang w:val="en-US"/>
              </w:rPr>
              <w:t>Description</w:t>
            </w:r>
          </w:p>
        </w:tc>
      </w:tr>
      <w:tr w:rsidR="000260B1" w:rsidRPr="009C5B90" w14:paraId="6DEBEE6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C2B8EEE"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E1722E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A35EC6"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E779DC2" w14:textId="77777777" w:rsidR="000260B1" w:rsidRPr="009C5B90" w:rsidRDefault="000260B1" w:rsidP="007C64A8">
            <w:pPr>
              <w:pStyle w:val="TAL"/>
              <w:rPr>
                <w:lang w:val="en-US"/>
              </w:rPr>
            </w:pPr>
          </w:p>
        </w:tc>
      </w:tr>
    </w:tbl>
    <w:p w14:paraId="0F268200" w14:textId="77777777" w:rsidR="000260B1" w:rsidRDefault="000260B1" w:rsidP="000260B1"/>
    <w:p w14:paraId="5355E8AE" w14:textId="77777777" w:rsidR="000260B1" w:rsidRDefault="000260B1" w:rsidP="000260B1">
      <w:pPr>
        <w:pStyle w:val="TH"/>
        <w:outlineLvl w:val="0"/>
      </w:pPr>
      <w:r>
        <w:lastRenderedPageBreak/>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0260B1" w:rsidRPr="009C5B90" w14:paraId="375FD31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CC3B4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30A9AA9"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C2202"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16DAE" w14:textId="77777777" w:rsidR="000260B1" w:rsidRPr="009C5B90" w:rsidRDefault="000260B1" w:rsidP="007C64A8">
            <w:pPr>
              <w:pStyle w:val="TAH"/>
              <w:rPr>
                <w:lang w:val="en-US"/>
              </w:rPr>
            </w:pPr>
            <w:r w:rsidRPr="009C5B90">
              <w:rPr>
                <w:lang w:val="en-US"/>
              </w:rPr>
              <w:t>Response</w:t>
            </w:r>
          </w:p>
          <w:p w14:paraId="67A9ACF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35C4F6C" w14:textId="77777777" w:rsidR="000260B1" w:rsidRPr="009C5B90" w:rsidRDefault="000260B1" w:rsidP="007C64A8">
            <w:pPr>
              <w:pStyle w:val="TAH"/>
              <w:rPr>
                <w:lang w:val="en-US"/>
              </w:rPr>
            </w:pPr>
            <w:r w:rsidRPr="009C5B90">
              <w:rPr>
                <w:lang w:val="en-US"/>
              </w:rPr>
              <w:t>Description</w:t>
            </w:r>
          </w:p>
        </w:tc>
      </w:tr>
      <w:tr w:rsidR="000260B1" w:rsidRPr="009C5B90" w14:paraId="566BB580"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2316F05" w14:textId="77777777" w:rsidR="000260B1" w:rsidRPr="009C5B90" w:rsidRDefault="000260B1" w:rsidP="007C64A8">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6D7CFAF7"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B4C226"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78925B7"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378A556" w14:textId="77777777" w:rsidR="000260B1" w:rsidRPr="009C5B90" w:rsidRDefault="000260B1" w:rsidP="007C64A8">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0260B1" w:rsidRPr="009C5B90" w14:paraId="1FCBAF8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1EC07E" w14:textId="77777777" w:rsidR="000260B1" w:rsidRPr="009C5B90" w:rsidRDefault="000260B1" w:rsidP="007C64A8">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41A0E15" w14:textId="77777777" w:rsidR="000260B1" w:rsidRDefault="000260B1" w:rsidP="000260B1">
      <w:pPr>
        <w:rPr>
          <w:lang w:eastAsia="zh-CN"/>
        </w:rPr>
      </w:pPr>
    </w:p>
    <w:p w14:paraId="569B2A5F" w14:textId="77777777" w:rsidR="000260B1" w:rsidRPr="00533C32" w:rsidRDefault="000260B1" w:rsidP="000260B1">
      <w:pPr>
        <w:pStyle w:val="Heading3"/>
      </w:pPr>
      <w:bookmarkStart w:id="2887" w:name="_Toc45029531"/>
      <w:bookmarkStart w:id="2888" w:name="_Toc56520807"/>
      <w:bookmarkStart w:id="2889" w:name="_Toc90587095"/>
      <w:bookmarkStart w:id="2890" w:name="_Toc106616638"/>
      <w:bookmarkStart w:id="2891" w:name="_Toc122101334"/>
      <w:bookmarkStart w:id="2892" w:name="_Toc161910897"/>
      <w:r>
        <w:t>5.2.</w:t>
      </w:r>
      <w:r>
        <w:rPr>
          <w:rFonts w:hint="eastAsia"/>
          <w:lang w:eastAsia="zh-CN"/>
        </w:rPr>
        <w:t>40</w:t>
      </w:r>
      <w:r w:rsidRPr="00533C32">
        <w:tab/>
        <w:t xml:space="preserve">Resource: </w:t>
      </w:r>
      <w:r w:rsidRPr="004666B2">
        <w:t>Location</w:t>
      </w:r>
      <w:bookmarkEnd w:id="2887"/>
      <w:bookmarkEnd w:id="2888"/>
      <w:bookmarkEnd w:id="2889"/>
      <w:bookmarkEnd w:id="2890"/>
      <w:bookmarkEnd w:id="2891"/>
      <w:bookmarkEnd w:id="2892"/>
    </w:p>
    <w:p w14:paraId="19B56A30" w14:textId="77777777" w:rsidR="000260B1" w:rsidRPr="00533C32" w:rsidRDefault="000260B1" w:rsidP="000260B1">
      <w:pPr>
        <w:pStyle w:val="Heading4"/>
      </w:pPr>
      <w:bookmarkStart w:id="2893" w:name="_Toc45029532"/>
      <w:bookmarkStart w:id="2894" w:name="_Toc56520808"/>
      <w:bookmarkStart w:id="2895" w:name="_Toc90587096"/>
      <w:bookmarkStart w:id="2896" w:name="_Toc106616639"/>
      <w:bookmarkStart w:id="2897" w:name="_Toc122101335"/>
      <w:bookmarkStart w:id="2898" w:name="_Toc161910898"/>
      <w:r>
        <w:t>5.2.40</w:t>
      </w:r>
      <w:r w:rsidRPr="00533C32">
        <w:t>.1</w:t>
      </w:r>
      <w:r w:rsidRPr="00533C32">
        <w:tab/>
        <w:t>Description</w:t>
      </w:r>
      <w:bookmarkEnd w:id="2893"/>
      <w:bookmarkEnd w:id="2894"/>
      <w:bookmarkEnd w:id="2895"/>
      <w:bookmarkEnd w:id="2896"/>
      <w:bookmarkEnd w:id="2897"/>
      <w:bookmarkEnd w:id="2898"/>
    </w:p>
    <w:p w14:paraId="5FB76796" w14:textId="77777777" w:rsidR="000260B1" w:rsidRPr="00533C32" w:rsidRDefault="000260B1" w:rsidP="000260B1">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1A0DCF85"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DED59E" w14:textId="77777777" w:rsidR="000260B1" w:rsidRPr="00533C32" w:rsidRDefault="000260B1" w:rsidP="000260B1">
      <w:pPr>
        <w:pStyle w:val="Heading4"/>
      </w:pPr>
      <w:bookmarkStart w:id="2899" w:name="_Toc45029533"/>
      <w:bookmarkStart w:id="2900" w:name="_Toc56520809"/>
      <w:bookmarkStart w:id="2901" w:name="_Toc90587097"/>
      <w:bookmarkStart w:id="2902" w:name="_Toc106616640"/>
      <w:bookmarkStart w:id="2903" w:name="_Toc122101336"/>
      <w:bookmarkStart w:id="2904" w:name="_Toc161910899"/>
      <w:r>
        <w:t>5.2.40</w:t>
      </w:r>
      <w:r w:rsidRPr="00533C32">
        <w:t>.2</w:t>
      </w:r>
      <w:r w:rsidRPr="00533C32">
        <w:tab/>
        <w:t>Resource Definition</w:t>
      </w:r>
      <w:bookmarkEnd w:id="2899"/>
      <w:bookmarkEnd w:id="2900"/>
      <w:bookmarkEnd w:id="2901"/>
      <w:bookmarkEnd w:id="2902"/>
      <w:bookmarkEnd w:id="2903"/>
      <w:bookmarkEnd w:id="2904"/>
    </w:p>
    <w:p w14:paraId="65B5DFFE" w14:textId="77777777" w:rsidR="000260B1" w:rsidRPr="00533C32" w:rsidRDefault="000260B1" w:rsidP="000260B1">
      <w:r w:rsidRPr="00533C32">
        <w:t>Resource URI: {apiRoot}/nudr-dr/&lt;apiVersion&gt;/subscription-data/{</w:t>
      </w:r>
      <w:r w:rsidRPr="00533C32">
        <w:rPr>
          <w:lang w:eastAsia="zh-CN"/>
        </w:rPr>
        <w:t>ueId</w:t>
      </w:r>
      <w:r>
        <w:t>}/context-data/location</w:t>
      </w:r>
    </w:p>
    <w:p w14:paraId="0D5F0C10" w14:textId="77777777" w:rsidR="000260B1" w:rsidRPr="00533C32" w:rsidRDefault="000260B1" w:rsidP="000260B1">
      <w:pPr>
        <w:rPr>
          <w:rFonts w:ascii="Arial" w:hAnsi="Arial" w:cs="Arial"/>
        </w:rPr>
      </w:pPr>
      <w:bookmarkStart w:id="2905" w:name="_MCCTEMPBM_CRPT22160196___7"/>
      <w:r w:rsidRPr="00533C32">
        <w:t>This resource shall support the resource URI variables defined in table </w:t>
      </w:r>
      <w:r>
        <w:t>5.2.40</w:t>
      </w:r>
      <w:r w:rsidRPr="00533C32">
        <w:t>.2-1</w:t>
      </w:r>
      <w:r w:rsidRPr="00533C32">
        <w:rPr>
          <w:rFonts w:ascii="Arial" w:hAnsi="Arial" w:cs="Arial"/>
        </w:rPr>
        <w:t>.</w:t>
      </w:r>
    </w:p>
    <w:bookmarkEnd w:id="2905"/>
    <w:p w14:paraId="125E6DCC" w14:textId="77777777" w:rsidR="000260B1" w:rsidRPr="00533C32" w:rsidRDefault="000260B1" w:rsidP="000260B1">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57D601C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6F67D"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4AE8E8" w14:textId="77777777" w:rsidR="000260B1" w:rsidRPr="009C5B90" w:rsidRDefault="000260B1" w:rsidP="007C64A8">
            <w:pPr>
              <w:pStyle w:val="TAH"/>
              <w:rPr>
                <w:lang w:val="en-US"/>
              </w:rPr>
            </w:pPr>
            <w:r w:rsidRPr="009C5B90">
              <w:rPr>
                <w:lang w:val="en-US"/>
              </w:rPr>
              <w:t>Definition</w:t>
            </w:r>
          </w:p>
        </w:tc>
      </w:tr>
      <w:tr w:rsidR="000260B1" w:rsidRPr="009C5B90" w14:paraId="09AF8D0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0EB536"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4ABFDE" w14:textId="77777777" w:rsidR="000260B1" w:rsidRPr="009C5B90" w:rsidRDefault="000260B1" w:rsidP="007C64A8">
            <w:pPr>
              <w:pStyle w:val="TAL"/>
              <w:rPr>
                <w:lang w:val="en-US"/>
              </w:rPr>
            </w:pPr>
            <w:r w:rsidRPr="009C5B90">
              <w:rPr>
                <w:lang w:val="en-US"/>
              </w:rPr>
              <w:t>See 3GPP TS 29.504 [2] clause</w:t>
            </w:r>
            <w:r w:rsidRPr="009C5B90">
              <w:rPr>
                <w:lang w:val="en-US" w:eastAsia="zh-CN"/>
              </w:rPr>
              <w:t> </w:t>
            </w:r>
            <w:r w:rsidRPr="009C5B90">
              <w:rPr>
                <w:lang w:val="en-US"/>
              </w:rPr>
              <w:t>6.1.1</w:t>
            </w:r>
          </w:p>
        </w:tc>
      </w:tr>
      <w:tr w:rsidR="000260B1" w:rsidRPr="009C5B90" w14:paraId="23FA142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EC2163E"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DC140D" w14:textId="558A4A6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p>
        </w:tc>
      </w:tr>
    </w:tbl>
    <w:p w14:paraId="4BE42FC7" w14:textId="77777777" w:rsidR="000260B1" w:rsidRPr="00533C32" w:rsidRDefault="000260B1" w:rsidP="000260B1"/>
    <w:p w14:paraId="0C09B8B1" w14:textId="77777777" w:rsidR="000260B1" w:rsidRPr="00533C32" w:rsidRDefault="000260B1" w:rsidP="000260B1">
      <w:pPr>
        <w:pStyle w:val="Heading4"/>
      </w:pPr>
      <w:bookmarkStart w:id="2906" w:name="_Toc45029534"/>
      <w:bookmarkStart w:id="2907" w:name="_Toc56520810"/>
      <w:bookmarkStart w:id="2908" w:name="_Toc90587098"/>
      <w:bookmarkStart w:id="2909" w:name="_Toc106616641"/>
      <w:bookmarkStart w:id="2910" w:name="_Toc122101337"/>
      <w:bookmarkStart w:id="2911" w:name="_Toc161910900"/>
      <w:r>
        <w:t>5.2.40</w:t>
      </w:r>
      <w:r w:rsidRPr="00533C32">
        <w:t>.3</w:t>
      </w:r>
      <w:r w:rsidRPr="00533C32">
        <w:tab/>
        <w:t>Resource Standard Methods</w:t>
      </w:r>
      <w:bookmarkEnd w:id="2906"/>
      <w:bookmarkEnd w:id="2907"/>
      <w:bookmarkEnd w:id="2908"/>
      <w:bookmarkEnd w:id="2909"/>
      <w:bookmarkEnd w:id="2910"/>
      <w:bookmarkEnd w:id="2911"/>
    </w:p>
    <w:p w14:paraId="6BFF1825" w14:textId="77777777" w:rsidR="000260B1" w:rsidRPr="00533C32" w:rsidRDefault="000260B1" w:rsidP="000260B1">
      <w:pPr>
        <w:pStyle w:val="Heading5"/>
      </w:pPr>
      <w:bookmarkStart w:id="2912" w:name="_Toc45029535"/>
      <w:bookmarkStart w:id="2913" w:name="_Toc56520811"/>
      <w:bookmarkStart w:id="2914" w:name="_Toc90587099"/>
      <w:bookmarkStart w:id="2915" w:name="_Toc106616642"/>
      <w:bookmarkStart w:id="2916" w:name="_Toc122101338"/>
      <w:bookmarkStart w:id="2917" w:name="_Toc161910901"/>
      <w:r>
        <w:t>5.2.40.3.1</w:t>
      </w:r>
      <w:r w:rsidRPr="00533C32">
        <w:tab/>
        <w:t>GET</w:t>
      </w:r>
      <w:bookmarkEnd w:id="2912"/>
      <w:bookmarkEnd w:id="2913"/>
      <w:bookmarkEnd w:id="2914"/>
      <w:bookmarkEnd w:id="2915"/>
      <w:bookmarkEnd w:id="2916"/>
      <w:bookmarkEnd w:id="2917"/>
    </w:p>
    <w:p w14:paraId="344E25F9" w14:textId="77777777" w:rsidR="000260B1" w:rsidRPr="00533C32" w:rsidRDefault="000260B1" w:rsidP="000260B1">
      <w:r w:rsidRPr="00533C32">
        <w:t xml:space="preserve">This method shall support the URI query parameters specified in table </w:t>
      </w:r>
      <w:r>
        <w:t>5.2.40</w:t>
      </w:r>
      <w:r w:rsidRPr="00533C32">
        <w:t>.3.1-1.</w:t>
      </w:r>
    </w:p>
    <w:p w14:paraId="351395E7" w14:textId="77777777" w:rsidR="000260B1" w:rsidRPr="00533C32" w:rsidRDefault="000260B1" w:rsidP="000260B1">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0260B1" w:rsidRPr="009C5B90" w14:paraId="6990E78B"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B6A8D98" w14:textId="77777777" w:rsidR="000260B1" w:rsidRPr="009C5B90" w:rsidRDefault="000260B1" w:rsidP="007C64A8">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1C6CF6B" w14:textId="77777777" w:rsidR="000260B1" w:rsidRPr="009C5B90" w:rsidRDefault="000260B1" w:rsidP="007C64A8">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5310157C"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B15192E" w14:textId="77777777" w:rsidR="000260B1" w:rsidRPr="009C5B90" w:rsidRDefault="000260B1" w:rsidP="007C64A8">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73B919" w14:textId="77777777" w:rsidR="000260B1" w:rsidRPr="009C5B90" w:rsidRDefault="000260B1" w:rsidP="007C64A8">
            <w:pPr>
              <w:pStyle w:val="TAH"/>
              <w:rPr>
                <w:lang w:val="en-US"/>
              </w:rPr>
            </w:pPr>
            <w:r w:rsidRPr="009C5B90">
              <w:rPr>
                <w:lang w:val="en-US"/>
              </w:rPr>
              <w:t>Description</w:t>
            </w:r>
          </w:p>
        </w:tc>
      </w:tr>
      <w:tr w:rsidR="000260B1" w:rsidRPr="009C5B90" w14:paraId="1EE7E952" w14:textId="77777777" w:rsidTr="007C64A8">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70FBC2C" w14:textId="77777777" w:rsidR="000260B1" w:rsidRPr="009C5B90" w:rsidRDefault="000260B1" w:rsidP="007C64A8">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31B2EDC7" w14:textId="77777777" w:rsidR="000260B1" w:rsidRPr="009C5B90" w:rsidRDefault="000260B1" w:rsidP="007C64A8">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858C6A2" w14:textId="77777777" w:rsidR="000260B1" w:rsidRPr="009C5B90" w:rsidRDefault="000260B1" w:rsidP="007C64A8">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0C8F870" w14:textId="77777777" w:rsidR="000260B1" w:rsidRPr="009C5B90" w:rsidRDefault="000260B1" w:rsidP="007C64A8">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8EFB461" w14:textId="3A7A05CE"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41EEC0D6" w14:textId="77777777" w:rsidR="000260B1" w:rsidRPr="00533C32" w:rsidRDefault="000260B1" w:rsidP="000260B1"/>
    <w:p w14:paraId="7F68A79B" w14:textId="77777777" w:rsidR="000260B1" w:rsidRPr="00533C32" w:rsidRDefault="000260B1" w:rsidP="000260B1">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6CF2EBA7" w14:textId="77777777" w:rsidR="000260B1" w:rsidRPr="00533C32" w:rsidRDefault="000260B1" w:rsidP="000260B1">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77F392F"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E4759B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4A42B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EE098D"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11A00" w14:textId="77777777" w:rsidR="000260B1" w:rsidRPr="009C5B90" w:rsidRDefault="000260B1" w:rsidP="007C64A8">
            <w:pPr>
              <w:pStyle w:val="TAH"/>
              <w:rPr>
                <w:lang w:val="en-US"/>
              </w:rPr>
            </w:pPr>
            <w:r w:rsidRPr="009C5B90">
              <w:rPr>
                <w:lang w:val="en-US"/>
              </w:rPr>
              <w:t>Description</w:t>
            </w:r>
          </w:p>
        </w:tc>
      </w:tr>
      <w:tr w:rsidR="000260B1" w:rsidRPr="009C5B90" w14:paraId="5191FB58"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C188FC"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9B0D4E8"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E4AC50"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2B33F59" w14:textId="77777777" w:rsidR="000260B1" w:rsidRPr="009C5B90" w:rsidRDefault="000260B1" w:rsidP="007C64A8">
            <w:pPr>
              <w:pStyle w:val="TAL"/>
              <w:rPr>
                <w:lang w:val="en-US"/>
              </w:rPr>
            </w:pPr>
          </w:p>
        </w:tc>
      </w:tr>
    </w:tbl>
    <w:p w14:paraId="686439C8" w14:textId="77777777" w:rsidR="000260B1" w:rsidRPr="00533C32" w:rsidRDefault="000260B1" w:rsidP="000260B1"/>
    <w:p w14:paraId="68098D30" w14:textId="77777777" w:rsidR="000260B1" w:rsidRPr="00533C32" w:rsidRDefault="000260B1" w:rsidP="000260B1">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20F91BB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7A5AFB"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01224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8CE87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BFF66C" w14:textId="77777777" w:rsidR="000260B1" w:rsidRPr="009C5B90" w:rsidRDefault="000260B1" w:rsidP="007C64A8">
            <w:pPr>
              <w:pStyle w:val="TAH"/>
              <w:rPr>
                <w:lang w:val="en-US"/>
              </w:rPr>
            </w:pPr>
            <w:r w:rsidRPr="009C5B90">
              <w:rPr>
                <w:lang w:val="en-US"/>
              </w:rPr>
              <w:t>Response</w:t>
            </w:r>
          </w:p>
          <w:p w14:paraId="035D868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FF5F55" w14:textId="77777777" w:rsidR="000260B1" w:rsidRPr="009C5B90" w:rsidRDefault="000260B1" w:rsidP="007C64A8">
            <w:pPr>
              <w:pStyle w:val="TAH"/>
              <w:rPr>
                <w:lang w:val="en-US"/>
              </w:rPr>
            </w:pPr>
            <w:r w:rsidRPr="009C5B90">
              <w:rPr>
                <w:lang w:val="en-US"/>
              </w:rPr>
              <w:t>Description</w:t>
            </w:r>
          </w:p>
        </w:tc>
      </w:tr>
      <w:tr w:rsidR="000260B1" w:rsidRPr="009C5B90" w14:paraId="40D44F6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AA1607" w14:textId="77777777" w:rsidR="000260B1" w:rsidRPr="009C5B90" w:rsidRDefault="000260B1" w:rsidP="007C64A8">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0B1BC165"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2D6F1AB"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020CE1"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8B4F2D3" w14:textId="77777777" w:rsidR="000260B1" w:rsidRPr="009C5B90" w:rsidRDefault="000260B1" w:rsidP="007C64A8">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0260B1" w:rsidRPr="009C5B90" w14:paraId="232B6DB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F64E6D"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541BB45B" w14:textId="77777777" w:rsidR="000260B1" w:rsidRDefault="000260B1" w:rsidP="000260B1">
      <w:pPr>
        <w:rPr>
          <w:lang w:eastAsia="zh-CN"/>
        </w:rPr>
      </w:pPr>
    </w:p>
    <w:p w14:paraId="45E2E279" w14:textId="77777777" w:rsidR="000260B1" w:rsidRDefault="000260B1" w:rsidP="000260B1">
      <w:pPr>
        <w:pStyle w:val="Heading3"/>
      </w:pPr>
      <w:bookmarkStart w:id="2918" w:name="_Toc45029536"/>
      <w:bookmarkStart w:id="2919" w:name="_Toc56520812"/>
      <w:bookmarkStart w:id="2920" w:name="_Toc90587100"/>
      <w:bookmarkStart w:id="2921" w:name="_Toc106616643"/>
      <w:bookmarkStart w:id="2922" w:name="_Toc122101339"/>
      <w:bookmarkStart w:id="2923" w:name="_Toc161910902"/>
      <w:r>
        <w:lastRenderedPageBreak/>
        <w:t>5.2.41</w:t>
      </w:r>
      <w:r>
        <w:tab/>
        <w:t xml:space="preserve">Resource: </w:t>
      </w:r>
      <w:r>
        <w:rPr>
          <w:lang w:eastAsia="zh-CN"/>
        </w:rPr>
        <w:t>V2xSubscriptionData</w:t>
      </w:r>
      <w:bookmarkEnd w:id="2918"/>
      <w:bookmarkEnd w:id="2919"/>
      <w:bookmarkEnd w:id="2920"/>
      <w:bookmarkEnd w:id="2921"/>
      <w:bookmarkEnd w:id="2922"/>
      <w:bookmarkEnd w:id="2923"/>
    </w:p>
    <w:p w14:paraId="2C170683" w14:textId="77777777" w:rsidR="000260B1" w:rsidRDefault="000260B1" w:rsidP="000260B1">
      <w:pPr>
        <w:pStyle w:val="Heading4"/>
        <w:rPr>
          <w:rFonts w:eastAsia="SimSun"/>
        </w:rPr>
      </w:pPr>
      <w:bookmarkStart w:id="2924" w:name="_Toc45029537"/>
      <w:bookmarkStart w:id="2925" w:name="_Toc56520813"/>
      <w:bookmarkStart w:id="2926" w:name="_Toc90587101"/>
      <w:bookmarkStart w:id="2927" w:name="_Toc106616644"/>
      <w:bookmarkStart w:id="2928" w:name="_Toc122101340"/>
      <w:bookmarkStart w:id="2929" w:name="_Toc161910903"/>
      <w:r>
        <w:t>5.2.41.1</w:t>
      </w:r>
      <w:r>
        <w:tab/>
        <w:t>Description</w:t>
      </w:r>
      <w:bookmarkEnd w:id="2924"/>
      <w:bookmarkEnd w:id="2925"/>
      <w:bookmarkEnd w:id="2926"/>
      <w:bookmarkEnd w:id="2927"/>
      <w:bookmarkEnd w:id="2928"/>
      <w:bookmarkEnd w:id="2929"/>
    </w:p>
    <w:p w14:paraId="0A619F2B" w14:textId="77777777" w:rsidR="000260B1" w:rsidRDefault="000260B1" w:rsidP="000260B1">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5E23E459" w14:textId="77777777" w:rsidR="000260B1" w:rsidRDefault="000260B1" w:rsidP="000260B1">
      <w:pPr>
        <w:rPr>
          <w:lang w:eastAsia="zh-CN"/>
        </w:rPr>
      </w:pPr>
      <w:r>
        <w:t>This resource is modelled with the Document resource archetype (see clause</w:t>
      </w:r>
      <w:r>
        <w:rPr>
          <w:lang w:val="en-US"/>
        </w:rPr>
        <w:t> </w:t>
      </w:r>
      <w:r>
        <w:t>C.1 of 3GPP TS 29.501 [</w:t>
      </w:r>
      <w:r>
        <w:rPr>
          <w:lang w:eastAsia="zh-CN"/>
        </w:rPr>
        <w:t>7</w:t>
      </w:r>
      <w:r>
        <w:t>]).</w:t>
      </w:r>
    </w:p>
    <w:p w14:paraId="21FC1F39" w14:textId="77777777" w:rsidR="000260B1" w:rsidRDefault="000260B1" w:rsidP="000260B1">
      <w:pPr>
        <w:pStyle w:val="Heading4"/>
      </w:pPr>
      <w:bookmarkStart w:id="2930" w:name="_Toc45029538"/>
      <w:bookmarkStart w:id="2931" w:name="_Toc56520814"/>
      <w:bookmarkStart w:id="2932" w:name="_Toc90587102"/>
      <w:bookmarkStart w:id="2933" w:name="_Toc106616645"/>
      <w:bookmarkStart w:id="2934" w:name="_Toc122101341"/>
      <w:bookmarkStart w:id="2935" w:name="_Toc161910904"/>
      <w:r>
        <w:t>5.2.41.2</w:t>
      </w:r>
      <w:r>
        <w:tab/>
        <w:t>Resource Definition</w:t>
      </w:r>
      <w:bookmarkEnd w:id="2930"/>
      <w:bookmarkEnd w:id="2931"/>
      <w:bookmarkEnd w:id="2932"/>
      <w:bookmarkEnd w:id="2933"/>
      <w:bookmarkEnd w:id="2934"/>
      <w:bookmarkEnd w:id="2935"/>
    </w:p>
    <w:p w14:paraId="60468EF8" w14:textId="77777777" w:rsidR="000260B1" w:rsidRDefault="000260B1" w:rsidP="000260B1">
      <w:r>
        <w:t>Resource URI: {apiRoot}/nudr-dr/&lt;apiVersion&gt;/subscription-data/{ueId}/</w:t>
      </w:r>
      <w:r>
        <w:rPr>
          <w:lang w:val="en-US"/>
        </w:rPr>
        <w:t>v2x-data</w:t>
      </w:r>
    </w:p>
    <w:p w14:paraId="0DE7A1F4" w14:textId="77777777" w:rsidR="000260B1" w:rsidRDefault="000260B1" w:rsidP="000260B1">
      <w:pPr>
        <w:rPr>
          <w:rFonts w:ascii="Arial" w:hAnsi="Arial" w:cs="Arial"/>
        </w:rPr>
      </w:pPr>
      <w:bookmarkStart w:id="2936" w:name="_MCCTEMPBM_CRPT22160197___7"/>
      <w:r>
        <w:t>This resource shall support the resource URI variables defined in table 5.2.41.2-1</w:t>
      </w:r>
      <w:r>
        <w:rPr>
          <w:rFonts w:ascii="Arial" w:hAnsi="Arial" w:cs="Arial"/>
        </w:rPr>
        <w:t>.</w:t>
      </w:r>
    </w:p>
    <w:bookmarkEnd w:id="2936"/>
    <w:p w14:paraId="0A3CC9A9" w14:textId="77777777" w:rsidR="000260B1" w:rsidRDefault="000260B1" w:rsidP="000260B1">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BF2284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11ED3"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D87AF8" w14:textId="77777777" w:rsidR="000260B1" w:rsidRPr="009C5B90" w:rsidRDefault="000260B1" w:rsidP="007C64A8">
            <w:pPr>
              <w:pStyle w:val="TAH"/>
              <w:rPr>
                <w:lang w:val="en-US"/>
              </w:rPr>
            </w:pPr>
            <w:r w:rsidRPr="009C5B90">
              <w:rPr>
                <w:lang w:val="en-US"/>
              </w:rPr>
              <w:t>Definition</w:t>
            </w:r>
          </w:p>
        </w:tc>
      </w:tr>
      <w:tr w:rsidR="000260B1" w:rsidRPr="009C5B90" w14:paraId="163711E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00F241"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35A9C9E"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0E8799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B65661"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1CBF6C" w14:textId="78F16D53" w:rsidR="000260B1" w:rsidRPr="009C5B90" w:rsidRDefault="000260B1" w:rsidP="007C64A8">
            <w:pPr>
              <w:pStyle w:val="TAL"/>
              <w:rPr>
                <w:lang w:val="en-US"/>
              </w:rPr>
            </w:pPr>
            <w:r w:rsidRPr="009C5B90">
              <w:rPr>
                <w:lang w:val="en-US"/>
              </w:rPr>
              <w:t xml:space="preserve">Represents </w:t>
            </w:r>
            <w:r w:rsidRPr="009C5B90">
              <w:t xml:space="preserve">the Subscription Permanent Identifier (see 3GPP TS 23.501 [4] </w:t>
            </w:r>
            <w:r w:rsidR="00152EF7" w:rsidRPr="009C5B90">
              <w:t>clause</w:t>
            </w:r>
            <w:r w:rsidR="00152EF7">
              <w:t> </w:t>
            </w:r>
            <w:r w:rsidR="00152EF7"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.9.8).</w:t>
            </w:r>
            <w:r w:rsidRPr="009C5B90">
              <w:br/>
            </w:r>
            <w:r w:rsidRPr="009C5B90">
              <w:tab/>
              <w:t>pattern: See pattern of type VarUeId in 3GPP TS 29.571 [3]</w:t>
            </w:r>
          </w:p>
        </w:tc>
      </w:tr>
    </w:tbl>
    <w:p w14:paraId="318C4F4C" w14:textId="77777777" w:rsidR="000260B1" w:rsidRDefault="000260B1" w:rsidP="000260B1"/>
    <w:p w14:paraId="6ECAE31C" w14:textId="77777777" w:rsidR="000260B1" w:rsidRDefault="000260B1" w:rsidP="000260B1">
      <w:pPr>
        <w:pStyle w:val="Heading4"/>
      </w:pPr>
      <w:bookmarkStart w:id="2937" w:name="_Toc45029539"/>
      <w:bookmarkStart w:id="2938" w:name="_Toc56520815"/>
      <w:bookmarkStart w:id="2939" w:name="_Toc90587103"/>
      <w:bookmarkStart w:id="2940" w:name="_Toc106616646"/>
      <w:bookmarkStart w:id="2941" w:name="_Toc122101342"/>
      <w:bookmarkStart w:id="2942" w:name="_Toc161910905"/>
      <w:r>
        <w:t>5.2.41.3</w:t>
      </w:r>
      <w:r>
        <w:tab/>
        <w:t>Resource Standard Methods</w:t>
      </w:r>
      <w:bookmarkEnd w:id="2937"/>
      <w:bookmarkEnd w:id="2938"/>
      <w:bookmarkEnd w:id="2939"/>
      <w:bookmarkEnd w:id="2940"/>
      <w:bookmarkEnd w:id="2941"/>
      <w:bookmarkEnd w:id="2942"/>
    </w:p>
    <w:p w14:paraId="78779477" w14:textId="77777777" w:rsidR="000260B1" w:rsidRDefault="000260B1" w:rsidP="000260B1">
      <w:pPr>
        <w:pStyle w:val="Heading5"/>
      </w:pPr>
      <w:bookmarkStart w:id="2943" w:name="_Toc45029540"/>
      <w:bookmarkStart w:id="2944" w:name="_Toc56520816"/>
      <w:bookmarkStart w:id="2945" w:name="_Toc90587104"/>
      <w:bookmarkStart w:id="2946" w:name="_Toc106616647"/>
      <w:bookmarkStart w:id="2947" w:name="_Toc122101343"/>
      <w:bookmarkStart w:id="2948" w:name="_Toc161910906"/>
      <w:r>
        <w:t>5.2.41.3.1</w:t>
      </w:r>
      <w:r>
        <w:tab/>
        <w:t>GET</w:t>
      </w:r>
      <w:bookmarkEnd w:id="2943"/>
      <w:bookmarkEnd w:id="2944"/>
      <w:bookmarkEnd w:id="2945"/>
      <w:bookmarkEnd w:id="2946"/>
      <w:bookmarkEnd w:id="2947"/>
      <w:bookmarkEnd w:id="2948"/>
    </w:p>
    <w:p w14:paraId="1E879DA2" w14:textId="77777777" w:rsidR="000260B1" w:rsidRDefault="000260B1" w:rsidP="000260B1">
      <w:r>
        <w:t>This method shall support the URI query parameters specified in table 5.2.41.3.1-1.</w:t>
      </w:r>
    </w:p>
    <w:p w14:paraId="53B701D4" w14:textId="77777777" w:rsidR="000260B1" w:rsidRDefault="000260B1" w:rsidP="000260B1">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0260B1" w:rsidRPr="009C5B90" w14:paraId="186B985D" w14:textId="77777777" w:rsidTr="007C64A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2ECE01C6" w14:textId="77777777" w:rsidR="000260B1" w:rsidRPr="009C5B90" w:rsidRDefault="000260B1" w:rsidP="007C64A8">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026E804" w14:textId="77777777" w:rsidR="000260B1" w:rsidRPr="009C5B90" w:rsidRDefault="000260B1" w:rsidP="007C64A8">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F9FA82F"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B03FEE6" w14:textId="77777777" w:rsidR="000260B1" w:rsidRPr="009C5B90" w:rsidRDefault="000260B1" w:rsidP="007C64A8">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567FA4" w14:textId="77777777" w:rsidR="000260B1" w:rsidRPr="009C5B90" w:rsidRDefault="000260B1" w:rsidP="007C64A8">
            <w:pPr>
              <w:pStyle w:val="TAH"/>
              <w:rPr>
                <w:lang w:val="en-US"/>
              </w:rPr>
            </w:pPr>
            <w:r w:rsidRPr="009C5B90">
              <w:rPr>
                <w:lang w:val="en-US"/>
              </w:rPr>
              <w:t>Description</w:t>
            </w:r>
          </w:p>
        </w:tc>
      </w:tr>
      <w:tr w:rsidR="000260B1" w:rsidRPr="009C5B90" w14:paraId="276C5D2A" w14:textId="77777777" w:rsidTr="007C64A8">
        <w:trPr>
          <w:jc w:val="center"/>
        </w:trPr>
        <w:tc>
          <w:tcPr>
            <w:tcW w:w="745" w:type="pct"/>
            <w:tcBorders>
              <w:top w:val="single" w:sz="4" w:space="0" w:color="auto"/>
              <w:left w:val="single" w:sz="6" w:space="0" w:color="000000"/>
              <w:bottom w:val="single" w:sz="4" w:space="0" w:color="auto"/>
              <w:right w:val="single" w:sz="6" w:space="0" w:color="000000"/>
            </w:tcBorders>
            <w:hideMark/>
          </w:tcPr>
          <w:p w14:paraId="72C0DCD5" w14:textId="77777777" w:rsidR="000260B1" w:rsidRPr="009C5B90" w:rsidRDefault="000260B1" w:rsidP="007C64A8">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6BE4C84B" w14:textId="77777777" w:rsidR="000260B1" w:rsidRPr="009C5B90" w:rsidRDefault="000260B1" w:rsidP="007C64A8">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42E4DB42"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60BC501C" w14:textId="77777777" w:rsidR="000260B1" w:rsidRPr="009C5B90" w:rsidRDefault="000260B1" w:rsidP="007C64A8">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35A39E9" w14:textId="56492086" w:rsidR="000260B1" w:rsidRPr="009C5B90" w:rsidRDefault="000260B1" w:rsidP="007C64A8">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033ECC9C" w14:textId="77777777" w:rsidR="000260B1" w:rsidRDefault="000260B1" w:rsidP="000260B1"/>
    <w:p w14:paraId="1B3C2091" w14:textId="77777777" w:rsidR="000260B1" w:rsidRDefault="000260B1" w:rsidP="000260B1">
      <w:r>
        <w:t>This method shall support the request data structures specified in table 5.2.41.3.1-2 and the response data structures and response codes specified in table 5.2.41.3.1-3.</w:t>
      </w:r>
    </w:p>
    <w:p w14:paraId="6CBA0E60" w14:textId="77777777" w:rsidR="000260B1" w:rsidRDefault="000260B1" w:rsidP="000260B1">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996C21C"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8C6767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BB2A7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58E768"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B241E5" w14:textId="77777777" w:rsidR="000260B1" w:rsidRPr="009C5B90" w:rsidRDefault="000260B1" w:rsidP="007C64A8">
            <w:pPr>
              <w:pStyle w:val="TAH"/>
              <w:rPr>
                <w:lang w:val="en-US"/>
              </w:rPr>
            </w:pPr>
            <w:r w:rsidRPr="009C5B90">
              <w:rPr>
                <w:lang w:val="en-US"/>
              </w:rPr>
              <w:t>Description</w:t>
            </w:r>
          </w:p>
        </w:tc>
      </w:tr>
      <w:tr w:rsidR="000260B1" w:rsidRPr="009C5B90" w14:paraId="520C6EB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A196CC"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D22D5DD"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73839C"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68CC91F" w14:textId="77777777" w:rsidR="000260B1" w:rsidRPr="009C5B90" w:rsidRDefault="000260B1" w:rsidP="007C64A8">
            <w:pPr>
              <w:pStyle w:val="TAL"/>
              <w:rPr>
                <w:lang w:val="en-US"/>
              </w:rPr>
            </w:pPr>
          </w:p>
        </w:tc>
      </w:tr>
    </w:tbl>
    <w:p w14:paraId="42016FFA" w14:textId="77777777" w:rsidR="000260B1" w:rsidRDefault="000260B1" w:rsidP="000260B1"/>
    <w:p w14:paraId="4C319473" w14:textId="77777777" w:rsidR="000260B1" w:rsidRDefault="000260B1" w:rsidP="000260B1">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0260B1" w:rsidRPr="009C5B90" w14:paraId="4B95A1E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18D65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E2D9C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C8DCB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DC922C4" w14:textId="77777777" w:rsidR="000260B1" w:rsidRPr="009C5B90" w:rsidRDefault="000260B1" w:rsidP="007C64A8">
            <w:pPr>
              <w:pStyle w:val="TAH"/>
              <w:rPr>
                <w:lang w:val="en-US"/>
              </w:rPr>
            </w:pPr>
            <w:r w:rsidRPr="009C5B90">
              <w:rPr>
                <w:lang w:val="en-US"/>
              </w:rPr>
              <w:t>Response</w:t>
            </w:r>
          </w:p>
          <w:p w14:paraId="18478675"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FDF466" w14:textId="77777777" w:rsidR="000260B1" w:rsidRPr="009C5B90" w:rsidRDefault="000260B1" w:rsidP="007C64A8">
            <w:pPr>
              <w:pStyle w:val="TAH"/>
              <w:rPr>
                <w:lang w:val="en-US"/>
              </w:rPr>
            </w:pPr>
            <w:r w:rsidRPr="009C5B90">
              <w:rPr>
                <w:lang w:val="en-US"/>
              </w:rPr>
              <w:t>Description</w:t>
            </w:r>
          </w:p>
        </w:tc>
      </w:tr>
      <w:tr w:rsidR="000260B1" w:rsidRPr="009C5B90" w14:paraId="0DFBB84F"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7010C0" w14:textId="77777777" w:rsidR="000260B1" w:rsidRPr="009C5B90" w:rsidRDefault="000260B1" w:rsidP="007C64A8">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43F71B0"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F941E9"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623A60"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4662739" w14:textId="77777777" w:rsidR="000260B1" w:rsidRPr="009C5B90" w:rsidRDefault="000260B1" w:rsidP="007C64A8">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0260B1" w:rsidRPr="009C5B90" w14:paraId="346A823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DA7942" w14:textId="77777777" w:rsidR="000260B1" w:rsidRPr="009C5B90" w:rsidRDefault="000260B1" w:rsidP="007C64A8">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75114187" w14:textId="77777777" w:rsidR="000260B1" w:rsidRDefault="000260B1" w:rsidP="000260B1">
      <w:pPr>
        <w:rPr>
          <w:lang w:eastAsia="zh-CN"/>
        </w:rPr>
      </w:pPr>
    </w:p>
    <w:p w14:paraId="320BCCEF" w14:textId="77777777" w:rsidR="000260B1" w:rsidRDefault="000260B1" w:rsidP="000260B1">
      <w:pPr>
        <w:pStyle w:val="Heading3"/>
      </w:pPr>
      <w:bookmarkStart w:id="2949" w:name="_Toc90587105"/>
      <w:bookmarkStart w:id="2950" w:name="_Toc106616648"/>
      <w:bookmarkStart w:id="2951" w:name="_Toc122101344"/>
      <w:bookmarkStart w:id="2952" w:name="_Toc161910907"/>
      <w:r>
        <w:t>5.2.41A</w:t>
      </w:r>
      <w:r>
        <w:tab/>
        <w:t xml:space="preserve">Resource: </w:t>
      </w:r>
      <w:r>
        <w:rPr>
          <w:lang w:eastAsia="zh-CN"/>
        </w:rPr>
        <w:t>ProseSubscriptionData</w:t>
      </w:r>
      <w:bookmarkEnd w:id="2949"/>
      <w:bookmarkEnd w:id="2950"/>
      <w:bookmarkEnd w:id="2951"/>
      <w:bookmarkEnd w:id="2952"/>
    </w:p>
    <w:p w14:paraId="09C1AE17" w14:textId="77777777" w:rsidR="000260B1" w:rsidRDefault="000260B1" w:rsidP="000260B1">
      <w:pPr>
        <w:pStyle w:val="Heading4"/>
      </w:pPr>
      <w:bookmarkStart w:id="2953" w:name="_Toc90587106"/>
      <w:bookmarkStart w:id="2954" w:name="_Toc106616649"/>
      <w:bookmarkStart w:id="2955" w:name="_Toc122101345"/>
      <w:bookmarkStart w:id="2956" w:name="_Toc161910908"/>
      <w:r>
        <w:t>5.2.41A.1</w:t>
      </w:r>
      <w:r>
        <w:tab/>
        <w:t>Description</w:t>
      </w:r>
      <w:bookmarkEnd w:id="2953"/>
      <w:bookmarkEnd w:id="2954"/>
      <w:bookmarkEnd w:id="2955"/>
      <w:bookmarkEnd w:id="2956"/>
    </w:p>
    <w:p w14:paraId="664063D9" w14:textId="77777777" w:rsidR="000260B1" w:rsidRDefault="000260B1" w:rsidP="000260B1">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4F435E36" w14:textId="77777777" w:rsidR="000260B1" w:rsidRDefault="000260B1" w:rsidP="000260B1">
      <w:pPr>
        <w:rPr>
          <w:lang w:eastAsia="zh-CN"/>
        </w:rPr>
      </w:pPr>
      <w:r>
        <w:lastRenderedPageBreak/>
        <w:t>This resource is modelled with the Document resource archetype (see clause</w:t>
      </w:r>
      <w:r>
        <w:rPr>
          <w:lang w:val="en-US"/>
        </w:rPr>
        <w:t> </w:t>
      </w:r>
      <w:r>
        <w:t>C.1 of 3GPP TS 29.501 [</w:t>
      </w:r>
      <w:r>
        <w:rPr>
          <w:lang w:eastAsia="zh-CN"/>
        </w:rPr>
        <w:t>7</w:t>
      </w:r>
      <w:r>
        <w:t>]).</w:t>
      </w:r>
    </w:p>
    <w:p w14:paraId="66822A69" w14:textId="77777777" w:rsidR="000260B1" w:rsidRDefault="000260B1" w:rsidP="000260B1">
      <w:pPr>
        <w:pStyle w:val="Heading4"/>
      </w:pPr>
      <w:bookmarkStart w:id="2957" w:name="_Toc90587107"/>
      <w:bookmarkStart w:id="2958" w:name="_Toc106616650"/>
      <w:bookmarkStart w:id="2959" w:name="_Toc122101346"/>
      <w:bookmarkStart w:id="2960" w:name="_Toc161910909"/>
      <w:r>
        <w:t>5.2.41A.2</w:t>
      </w:r>
      <w:r>
        <w:tab/>
        <w:t>Resource Definition</w:t>
      </w:r>
      <w:bookmarkEnd w:id="2957"/>
      <w:bookmarkEnd w:id="2958"/>
      <w:bookmarkEnd w:id="2959"/>
      <w:bookmarkEnd w:id="2960"/>
    </w:p>
    <w:p w14:paraId="2AA1F475" w14:textId="77777777" w:rsidR="000260B1" w:rsidRDefault="000260B1" w:rsidP="000260B1">
      <w:r>
        <w:t>Resource URI: {apiRoot}/nudr-dr/&lt;apiVersion&gt;/subscription-data/{ueId}/</w:t>
      </w:r>
      <w:r>
        <w:rPr>
          <w:lang w:val="en-US"/>
        </w:rPr>
        <w:t>prose-data</w:t>
      </w:r>
    </w:p>
    <w:p w14:paraId="222BFF14" w14:textId="77777777" w:rsidR="000260B1" w:rsidRDefault="000260B1" w:rsidP="000260B1">
      <w:pPr>
        <w:rPr>
          <w:rFonts w:ascii="Arial" w:hAnsi="Arial" w:cs="Arial"/>
        </w:rPr>
      </w:pPr>
      <w:bookmarkStart w:id="2961" w:name="_MCCTEMPBM_CRPT22160198___7"/>
      <w:r>
        <w:t>This resource shall support the resource URI variables defined in table 5.2.41A.2-1</w:t>
      </w:r>
      <w:r>
        <w:rPr>
          <w:rFonts w:ascii="Arial" w:hAnsi="Arial" w:cs="Arial"/>
        </w:rPr>
        <w:t>.</w:t>
      </w:r>
    </w:p>
    <w:bookmarkEnd w:id="2961"/>
    <w:p w14:paraId="0CE55C30" w14:textId="77777777" w:rsidR="000260B1" w:rsidRDefault="000260B1" w:rsidP="000260B1">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70E149B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E609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9BB7A8" w14:textId="77777777" w:rsidR="000260B1" w:rsidRPr="009C5B90" w:rsidRDefault="000260B1" w:rsidP="007C64A8">
            <w:pPr>
              <w:pStyle w:val="TAH"/>
              <w:rPr>
                <w:lang w:val="en-US"/>
              </w:rPr>
            </w:pPr>
            <w:r w:rsidRPr="009C5B90">
              <w:rPr>
                <w:lang w:val="en-US"/>
              </w:rPr>
              <w:t>Definition</w:t>
            </w:r>
          </w:p>
        </w:tc>
      </w:tr>
      <w:tr w:rsidR="000260B1" w:rsidRPr="009C5B90" w14:paraId="124EE10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71A8E"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26379"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7FE5198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1C0C6E"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A15C2F6" w14:textId="66B3931E" w:rsidR="000260B1" w:rsidRPr="009C5B90" w:rsidRDefault="000260B1" w:rsidP="007C64A8">
            <w:pPr>
              <w:pStyle w:val="TAL"/>
              <w:rPr>
                <w:lang w:val="en-US"/>
              </w:rPr>
            </w:pPr>
            <w:r w:rsidRPr="009C5B90">
              <w:rPr>
                <w:lang w:val="en-US"/>
              </w:rPr>
              <w:t xml:space="preserve">Represents </w:t>
            </w:r>
            <w:r w:rsidRPr="009C5B90">
              <w:t xml:space="preserve">the Subscription Permanent Identifier (see 3GPP TS 23.501 [4] </w:t>
            </w:r>
            <w:r w:rsidR="00152EF7" w:rsidRPr="009C5B90">
              <w:t>clause</w:t>
            </w:r>
            <w:r w:rsidR="00152EF7">
              <w:t> </w:t>
            </w:r>
            <w:r w:rsidR="00152EF7"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.9.8).</w:t>
            </w:r>
            <w:r w:rsidRPr="009C5B90">
              <w:br/>
            </w:r>
            <w:r w:rsidRPr="009C5B90">
              <w:tab/>
              <w:t>pattern: See pattern of type VarUeId in 3GPP TS 29.571 [3]</w:t>
            </w:r>
          </w:p>
        </w:tc>
      </w:tr>
    </w:tbl>
    <w:p w14:paraId="131138CC" w14:textId="77777777" w:rsidR="000260B1" w:rsidRDefault="000260B1" w:rsidP="000260B1"/>
    <w:p w14:paraId="16BC9B31" w14:textId="77777777" w:rsidR="000260B1" w:rsidRDefault="000260B1" w:rsidP="000260B1">
      <w:pPr>
        <w:pStyle w:val="Heading4"/>
      </w:pPr>
      <w:bookmarkStart w:id="2962" w:name="_Toc90587108"/>
      <w:bookmarkStart w:id="2963" w:name="_Toc106616651"/>
      <w:bookmarkStart w:id="2964" w:name="_Toc122101347"/>
      <w:bookmarkStart w:id="2965" w:name="_Toc161910910"/>
      <w:r>
        <w:t>5.2.41A.3</w:t>
      </w:r>
      <w:r>
        <w:tab/>
        <w:t>Resource Standard Methods</w:t>
      </w:r>
      <w:bookmarkEnd w:id="2962"/>
      <w:bookmarkEnd w:id="2963"/>
      <w:bookmarkEnd w:id="2964"/>
      <w:bookmarkEnd w:id="2965"/>
    </w:p>
    <w:p w14:paraId="5C9A594D" w14:textId="77777777" w:rsidR="000260B1" w:rsidRDefault="000260B1" w:rsidP="000260B1">
      <w:pPr>
        <w:pStyle w:val="Heading5"/>
      </w:pPr>
      <w:bookmarkStart w:id="2966" w:name="_Toc90587109"/>
      <w:bookmarkStart w:id="2967" w:name="_Toc106616652"/>
      <w:bookmarkStart w:id="2968" w:name="_Toc122101348"/>
      <w:bookmarkStart w:id="2969" w:name="_Toc161910911"/>
      <w:r>
        <w:t>5.2.41A.3.1</w:t>
      </w:r>
      <w:r>
        <w:tab/>
        <w:t>GET</w:t>
      </w:r>
      <w:bookmarkEnd w:id="2966"/>
      <w:bookmarkEnd w:id="2967"/>
      <w:bookmarkEnd w:id="2968"/>
      <w:bookmarkEnd w:id="2969"/>
    </w:p>
    <w:p w14:paraId="2860C926" w14:textId="77777777" w:rsidR="000260B1" w:rsidRDefault="000260B1" w:rsidP="000260B1">
      <w:r>
        <w:t>This method shall support the URI query parameters specified in table 5.2.41A.3.1-1.</w:t>
      </w:r>
    </w:p>
    <w:p w14:paraId="2411790B" w14:textId="77777777" w:rsidR="000260B1" w:rsidRDefault="000260B1" w:rsidP="000260B1">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0260B1" w:rsidRPr="009C5B90" w14:paraId="2640C7B5" w14:textId="77777777" w:rsidTr="007C64A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4D5D645A" w14:textId="77777777" w:rsidR="000260B1" w:rsidRPr="009C5B90" w:rsidRDefault="000260B1" w:rsidP="007C64A8">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2DFA3DE" w14:textId="77777777" w:rsidR="000260B1" w:rsidRPr="009C5B90" w:rsidRDefault="000260B1" w:rsidP="007C64A8">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9E46F4"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B14C72B" w14:textId="77777777" w:rsidR="000260B1" w:rsidRPr="009C5B90" w:rsidRDefault="000260B1" w:rsidP="007C64A8">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9B63B" w14:textId="77777777" w:rsidR="000260B1" w:rsidRPr="009C5B90" w:rsidRDefault="000260B1" w:rsidP="007C64A8">
            <w:pPr>
              <w:pStyle w:val="TAH"/>
              <w:rPr>
                <w:lang w:val="en-US"/>
              </w:rPr>
            </w:pPr>
            <w:r w:rsidRPr="009C5B90">
              <w:rPr>
                <w:lang w:val="en-US"/>
              </w:rPr>
              <w:t>Description</w:t>
            </w:r>
          </w:p>
        </w:tc>
      </w:tr>
      <w:tr w:rsidR="000260B1" w:rsidRPr="009C5B90" w14:paraId="78BE568E" w14:textId="77777777" w:rsidTr="007C64A8">
        <w:trPr>
          <w:jc w:val="center"/>
        </w:trPr>
        <w:tc>
          <w:tcPr>
            <w:tcW w:w="745" w:type="pct"/>
            <w:tcBorders>
              <w:top w:val="single" w:sz="4" w:space="0" w:color="auto"/>
              <w:left w:val="single" w:sz="6" w:space="0" w:color="000000"/>
              <w:bottom w:val="single" w:sz="4" w:space="0" w:color="auto"/>
              <w:right w:val="single" w:sz="6" w:space="0" w:color="000000"/>
            </w:tcBorders>
            <w:hideMark/>
          </w:tcPr>
          <w:p w14:paraId="1E3A2F2A" w14:textId="77777777" w:rsidR="000260B1" w:rsidRPr="009C5B90" w:rsidRDefault="000260B1" w:rsidP="007C64A8">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393031E1" w14:textId="77777777" w:rsidR="000260B1" w:rsidRPr="009C5B90" w:rsidRDefault="000260B1" w:rsidP="007C64A8">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8F6537E"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6CEDB893" w14:textId="77777777" w:rsidR="000260B1" w:rsidRPr="009C5B90" w:rsidRDefault="000260B1" w:rsidP="007C64A8">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6CEDB41" w14:textId="7032107D" w:rsidR="000260B1" w:rsidRPr="009C5B90" w:rsidRDefault="000260B1" w:rsidP="007C64A8">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390B6EDC" w14:textId="77777777" w:rsidR="000260B1" w:rsidRDefault="000260B1" w:rsidP="000260B1"/>
    <w:p w14:paraId="06A8CFB5" w14:textId="77777777" w:rsidR="000260B1" w:rsidRDefault="000260B1" w:rsidP="000260B1">
      <w:r>
        <w:t>This method shall support the request data structures specified in table 5.2.41A.3.1-2 and the response data structures and response codes specified in table 5.2.41A.3.1-3.</w:t>
      </w:r>
    </w:p>
    <w:p w14:paraId="153507CE" w14:textId="77777777" w:rsidR="000260B1" w:rsidRDefault="000260B1" w:rsidP="000260B1">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7866A8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79346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DBAFE6"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8F80702"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CCB1" w14:textId="77777777" w:rsidR="000260B1" w:rsidRPr="009C5B90" w:rsidRDefault="000260B1" w:rsidP="007C64A8">
            <w:pPr>
              <w:pStyle w:val="TAH"/>
              <w:rPr>
                <w:lang w:val="en-US"/>
              </w:rPr>
            </w:pPr>
            <w:r w:rsidRPr="009C5B90">
              <w:rPr>
                <w:lang w:val="en-US"/>
              </w:rPr>
              <w:t>Description</w:t>
            </w:r>
          </w:p>
        </w:tc>
      </w:tr>
      <w:tr w:rsidR="000260B1" w:rsidRPr="009C5B90" w14:paraId="769FE751"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B1C125"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04B64D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76828A7"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1EC7060" w14:textId="77777777" w:rsidR="000260B1" w:rsidRPr="009C5B90" w:rsidRDefault="000260B1" w:rsidP="007C64A8">
            <w:pPr>
              <w:pStyle w:val="TAL"/>
              <w:rPr>
                <w:lang w:val="en-US"/>
              </w:rPr>
            </w:pPr>
          </w:p>
        </w:tc>
      </w:tr>
    </w:tbl>
    <w:p w14:paraId="6F7A0376" w14:textId="77777777" w:rsidR="000260B1" w:rsidRDefault="000260B1" w:rsidP="000260B1"/>
    <w:p w14:paraId="36E3BB95" w14:textId="77777777" w:rsidR="000260B1" w:rsidRDefault="000260B1" w:rsidP="000260B1">
      <w:pPr>
        <w:pStyle w:val="TH"/>
        <w:outlineLvl w:val="0"/>
      </w:pPr>
      <w:r>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0260B1" w:rsidRPr="009C5B90" w14:paraId="018D7A02" w14:textId="77777777" w:rsidTr="007C64A8">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9A00464" w14:textId="77777777" w:rsidR="000260B1" w:rsidRPr="009C5B90" w:rsidRDefault="000260B1" w:rsidP="007C64A8">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6AD5522F" w14:textId="77777777" w:rsidR="000260B1" w:rsidRPr="009C5B90" w:rsidRDefault="000260B1" w:rsidP="007C64A8">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4BEB775" w14:textId="77777777" w:rsidR="000260B1" w:rsidRPr="009C5B90" w:rsidRDefault="000260B1" w:rsidP="007C64A8">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7390CA02" w14:textId="77777777" w:rsidR="000260B1" w:rsidRPr="009C5B90" w:rsidRDefault="000260B1" w:rsidP="007C64A8">
            <w:pPr>
              <w:pStyle w:val="TAH"/>
              <w:rPr>
                <w:lang w:val="en-US"/>
              </w:rPr>
            </w:pPr>
            <w:r w:rsidRPr="009C5B90">
              <w:rPr>
                <w:lang w:val="en-US"/>
              </w:rPr>
              <w:t>Response</w:t>
            </w:r>
          </w:p>
          <w:p w14:paraId="14A2AC02" w14:textId="77777777" w:rsidR="000260B1" w:rsidRPr="009C5B90" w:rsidRDefault="000260B1" w:rsidP="007C64A8">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3FAD972D" w14:textId="77777777" w:rsidR="000260B1" w:rsidRPr="009C5B90" w:rsidRDefault="000260B1" w:rsidP="007C64A8">
            <w:pPr>
              <w:pStyle w:val="TAH"/>
              <w:rPr>
                <w:lang w:val="en-US"/>
              </w:rPr>
            </w:pPr>
            <w:r w:rsidRPr="009C5B90">
              <w:rPr>
                <w:lang w:val="en-US"/>
              </w:rPr>
              <w:t>Description</w:t>
            </w:r>
          </w:p>
        </w:tc>
      </w:tr>
      <w:tr w:rsidR="000260B1" w:rsidRPr="009C5B90" w14:paraId="52CB3D2D" w14:textId="77777777" w:rsidTr="007C64A8">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B8E5E58" w14:textId="77777777" w:rsidR="000260B1" w:rsidRPr="009C5B90" w:rsidRDefault="000260B1" w:rsidP="007C64A8">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FC6119E" w14:textId="77777777" w:rsidR="000260B1" w:rsidRPr="009C5B90" w:rsidRDefault="000260B1" w:rsidP="007C64A8">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3C9E897E" w14:textId="77777777" w:rsidR="000260B1" w:rsidRPr="009C5B90" w:rsidRDefault="000260B1" w:rsidP="007C64A8">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290D739D" w14:textId="77777777" w:rsidR="000260B1" w:rsidRPr="009C5B90" w:rsidRDefault="000260B1" w:rsidP="007C64A8">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04191F1D" w14:textId="77777777" w:rsidR="000260B1" w:rsidRPr="009C5B90" w:rsidRDefault="000260B1" w:rsidP="007C64A8">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0260B1" w:rsidRPr="009C5B90" w14:paraId="6D915B4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9F6D68A" w14:textId="77777777" w:rsidR="000260B1" w:rsidRPr="009C5B90" w:rsidRDefault="000260B1" w:rsidP="007C64A8">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7C668E66" w14:textId="77777777" w:rsidR="000260B1" w:rsidRPr="006C1981" w:rsidRDefault="000260B1" w:rsidP="000260B1">
      <w:pPr>
        <w:rPr>
          <w:lang w:eastAsia="zh-CN"/>
        </w:rPr>
      </w:pPr>
    </w:p>
    <w:p w14:paraId="0571CB7B" w14:textId="77777777" w:rsidR="000260B1" w:rsidRDefault="000260B1" w:rsidP="000260B1">
      <w:pPr>
        <w:pStyle w:val="Heading3"/>
      </w:pPr>
      <w:bookmarkStart w:id="2970" w:name="_Toc56520817"/>
      <w:bookmarkStart w:id="2971" w:name="_Toc90587110"/>
      <w:bookmarkStart w:id="2972" w:name="_Toc106616653"/>
      <w:bookmarkStart w:id="2973" w:name="_Toc122101349"/>
      <w:bookmarkStart w:id="2974" w:name="_Toc161910912"/>
      <w:r>
        <w:t>5.2.42</w:t>
      </w:r>
      <w:r>
        <w:tab/>
        <w:t xml:space="preserve">Resource: </w:t>
      </w:r>
      <w:r w:rsidRPr="00BC2907">
        <w:rPr>
          <w:lang w:eastAsia="zh-CN"/>
        </w:rPr>
        <w:t>LcsBroadcastAssistanceSubscriptionData</w:t>
      </w:r>
      <w:bookmarkEnd w:id="2970"/>
      <w:bookmarkEnd w:id="2971"/>
      <w:bookmarkEnd w:id="2972"/>
      <w:bookmarkEnd w:id="2973"/>
      <w:bookmarkEnd w:id="2974"/>
    </w:p>
    <w:p w14:paraId="7997DADD" w14:textId="77777777" w:rsidR="000260B1" w:rsidRDefault="000260B1" w:rsidP="000260B1">
      <w:pPr>
        <w:pStyle w:val="Heading4"/>
      </w:pPr>
      <w:bookmarkStart w:id="2975" w:name="_Toc56520818"/>
      <w:bookmarkStart w:id="2976" w:name="_Toc90587111"/>
      <w:bookmarkStart w:id="2977" w:name="_Toc106616654"/>
      <w:bookmarkStart w:id="2978" w:name="_Toc122101350"/>
      <w:bookmarkStart w:id="2979" w:name="_Toc161910913"/>
      <w:r>
        <w:t>5.2.42.1</w:t>
      </w:r>
      <w:r>
        <w:tab/>
        <w:t>Description</w:t>
      </w:r>
      <w:bookmarkEnd w:id="2975"/>
      <w:bookmarkEnd w:id="2976"/>
      <w:bookmarkEnd w:id="2977"/>
      <w:bookmarkEnd w:id="2978"/>
      <w:bookmarkEnd w:id="2979"/>
    </w:p>
    <w:p w14:paraId="51B43E6E" w14:textId="77777777" w:rsidR="000260B1" w:rsidRDefault="000260B1" w:rsidP="000260B1">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0ACBDC67" w14:textId="77777777" w:rsidR="000260B1" w:rsidRDefault="000260B1" w:rsidP="000260B1">
      <w:pPr>
        <w:rPr>
          <w:lang w:eastAsia="zh-CN"/>
        </w:rPr>
      </w:pPr>
      <w:r>
        <w:t>This resource is modelled with the Document resource archetype (see clause</w:t>
      </w:r>
      <w:r>
        <w:rPr>
          <w:lang w:val="en-US"/>
        </w:rPr>
        <w:t> </w:t>
      </w:r>
      <w:r>
        <w:t>C.1 of 3GPP TS 29.501 [</w:t>
      </w:r>
      <w:r>
        <w:rPr>
          <w:lang w:eastAsia="zh-CN"/>
        </w:rPr>
        <w:t>7</w:t>
      </w:r>
      <w:r>
        <w:t>]).</w:t>
      </w:r>
    </w:p>
    <w:p w14:paraId="49D3181C" w14:textId="77777777" w:rsidR="000260B1" w:rsidRDefault="000260B1" w:rsidP="000260B1">
      <w:pPr>
        <w:pStyle w:val="Heading4"/>
      </w:pPr>
      <w:bookmarkStart w:id="2980" w:name="_Toc56520819"/>
      <w:bookmarkStart w:id="2981" w:name="_Toc90587112"/>
      <w:bookmarkStart w:id="2982" w:name="_Toc106616655"/>
      <w:bookmarkStart w:id="2983" w:name="_Toc122101351"/>
      <w:bookmarkStart w:id="2984" w:name="_Toc161910914"/>
      <w:r>
        <w:t>5.2.42.2</w:t>
      </w:r>
      <w:r>
        <w:tab/>
        <w:t>Resource Definition</w:t>
      </w:r>
      <w:bookmarkEnd w:id="2980"/>
      <w:bookmarkEnd w:id="2981"/>
      <w:bookmarkEnd w:id="2982"/>
      <w:bookmarkEnd w:id="2983"/>
      <w:bookmarkEnd w:id="2984"/>
    </w:p>
    <w:p w14:paraId="4250C8F5" w14:textId="77777777" w:rsidR="000260B1" w:rsidRDefault="000260B1" w:rsidP="000260B1">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303A303A" w14:textId="77777777" w:rsidR="000260B1" w:rsidRDefault="000260B1" w:rsidP="000260B1">
      <w:pPr>
        <w:rPr>
          <w:rFonts w:ascii="Arial" w:hAnsi="Arial" w:cs="Arial"/>
        </w:rPr>
      </w:pPr>
      <w:bookmarkStart w:id="2985" w:name="_MCCTEMPBM_CRPT22160199___7"/>
      <w:r>
        <w:lastRenderedPageBreak/>
        <w:t>This resource shall support the resource URI variables defined in table 5.2.42.2-1</w:t>
      </w:r>
      <w:r>
        <w:rPr>
          <w:rFonts w:ascii="Arial" w:hAnsi="Arial" w:cs="Arial"/>
        </w:rPr>
        <w:t>.</w:t>
      </w:r>
    </w:p>
    <w:bookmarkEnd w:id="2985"/>
    <w:p w14:paraId="4358F703" w14:textId="77777777" w:rsidR="000260B1" w:rsidRDefault="000260B1" w:rsidP="000260B1">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97ADF9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09150B"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791080" w14:textId="77777777" w:rsidR="000260B1" w:rsidRPr="009C5B90" w:rsidRDefault="000260B1" w:rsidP="007C64A8">
            <w:pPr>
              <w:pStyle w:val="TAH"/>
              <w:rPr>
                <w:lang w:val="en-US"/>
              </w:rPr>
            </w:pPr>
            <w:r w:rsidRPr="009C5B90">
              <w:rPr>
                <w:lang w:val="en-US"/>
              </w:rPr>
              <w:t>Definition</w:t>
            </w:r>
          </w:p>
        </w:tc>
      </w:tr>
      <w:tr w:rsidR="000260B1" w:rsidRPr="009C5B90" w14:paraId="1236D0F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9E126B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97C395"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05374B1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BFB8984"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D77B79" w14:textId="30B46020"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 and 5.9.8)</w:t>
            </w:r>
          </w:p>
          <w:p w14:paraId="74A8A7B9" w14:textId="77777777" w:rsidR="000260B1" w:rsidRPr="009C5B90" w:rsidRDefault="000260B1" w:rsidP="007C64A8">
            <w:pPr>
              <w:pStyle w:val="TAL"/>
              <w:rPr>
                <w:lang w:val="en-US"/>
              </w:rPr>
            </w:pPr>
            <w:r w:rsidRPr="009C5B90">
              <w:rPr>
                <w:lang w:val="en-US"/>
              </w:rPr>
              <w:tab/>
            </w:r>
            <w:r w:rsidRPr="009C5B90">
              <w:t>See pattern of type VarUeId in 3GPP TS 29.571 [3]</w:t>
            </w:r>
          </w:p>
        </w:tc>
      </w:tr>
      <w:tr w:rsidR="000260B1" w:rsidRPr="009C5B90" w14:paraId="78C3BF0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tcPr>
          <w:p w14:paraId="35484D9B" w14:textId="77777777" w:rsidR="000260B1" w:rsidRPr="009C5B90" w:rsidRDefault="000260B1" w:rsidP="007C64A8">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31D5F925" w14:textId="77777777" w:rsidR="000260B1" w:rsidRPr="009C5B90" w:rsidRDefault="000260B1" w:rsidP="007C64A8">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08837CE8" w14:textId="77777777" w:rsidR="000260B1" w:rsidRDefault="000260B1" w:rsidP="000260B1"/>
    <w:p w14:paraId="375B875B" w14:textId="77777777" w:rsidR="000260B1" w:rsidRDefault="000260B1" w:rsidP="000260B1">
      <w:pPr>
        <w:pStyle w:val="Heading4"/>
      </w:pPr>
      <w:bookmarkStart w:id="2986" w:name="_Toc56520820"/>
      <w:bookmarkStart w:id="2987" w:name="_Toc90587113"/>
      <w:bookmarkStart w:id="2988" w:name="_Toc106616656"/>
      <w:bookmarkStart w:id="2989" w:name="_Toc122101352"/>
      <w:bookmarkStart w:id="2990" w:name="_Toc161910915"/>
      <w:r>
        <w:t>5.2.42.3</w:t>
      </w:r>
      <w:r>
        <w:tab/>
        <w:t>Resource Standard Methods</w:t>
      </w:r>
      <w:bookmarkEnd w:id="2986"/>
      <w:bookmarkEnd w:id="2987"/>
      <w:bookmarkEnd w:id="2988"/>
      <w:bookmarkEnd w:id="2989"/>
      <w:bookmarkEnd w:id="2990"/>
    </w:p>
    <w:p w14:paraId="4D6474F1" w14:textId="77777777" w:rsidR="000260B1" w:rsidRDefault="000260B1" w:rsidP="000260B1">
      <w:pPr>
        <w:pStyle w:val="Heading5"/>
      </w:pPr>
      <w:bookmarkStart w:id="2991" w:name="_Toc56520821"/>
      <w:bookmarkStart w:id="2992" w:name="_Toc90587114"/>
      <w:bookmarkStart w:id="2993" w:name="_Toc106616657"/>
      <w:bookmarkStart w:id="2994" w:name="_Toc122101353"/>
      <w:bookmarkStart w:id="2995" w:name="_Toc161910916"/>
      <w:r>
        <w:t>5.2.42.3.1</w:t>
      </w:r>
      <w:r>
        <w:tab/>
        <w:t>GET</w:t>
      </w:r>
      <w:bookmarkEnd w:id="2991"/>
      <w:bookmarkEnd w:id="2992"/>
      <w:bookmarkEnd w:id="2993"/>
      <w:bookmarkEnd w:id="2994"/>
      <w:bookmarkEnd w:id="2995"/>
    </w:p>
    <w:p w14:paraId="21E714F3" w14:textId="77777777" w:rsidR="000260B1" w:rsidRDefault="000260B1" w:rsidP="000260B1">
      <w:r>
        <w:t>This method shall support the URI query parameters specified in table 5.2.42.3.1-1.</w:t>
      </w:r>
    </w:p>
    <w:p w14:paraId="391B681F" w14:textId="77777777" w:rsidR="000260B1" w:rsidRDefault="000260B1" w:rsidP="000260B1">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0260B1" w:rsidRPr="009C5B90" w14:paraId="78ADD1A0"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B764FCA" w14:textId="77777777" w:rsidR="000260B1" w:rsidRPr="009C5B90" w:rsidRDefault="000260B1" w:rsidP="007C64A8">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4DFF31E" w14:textId="77777777" w:rsidR="000260B1" w:rsidRPr="009C5B90" w:rsidRDefault="000260B1" w:rsidP="007C64A8">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E7E8DC2"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811065F" w14:textId="77777777" w:rsidR="000260B1" w:rsidRPr="009C5B90" w:rsidRDefault="000260B1" w:rsidP="007C64A8">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2E3B83" w14:textId="77777777" w:rsidR="000260B1" w:rsidRPr="009C5B90" w:rsidRDefault="000260B1" w:rsidP="007C64A8">
            <w:pPr>
              <w:pStyle w:val="TAH"/>
              <w:rPr>
                <w:lang w:val="en-US"/>
              </w:rPr>
            </w:pPr>
            <w:r w:rsidRPr="009C5B90">
              <w:rPr>
                <w:lang w:val="en-US"/>
              </w:rPr>
              <w:t>Description</w:t>
            </w:r>
          </w:p>
        </w:tc>
      </w:tr>
      <w:tr w:rsidR="000260B1" w:rsidRPr="009C5B90" w14:paraId="75C78503" w14:textId="77777777" w:rsidTr="007C64A8">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3F4FDA71" w14:textId="77777777" w:rsidR="000260B1" w:rsidRPr="009C5B90" w:rsidRDefault="000260B1" w:rsidP="007C64A8">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57BE981" w14:textId="77777777" w:rsidR="000260B1" w:rsidRPr="009C5B90" w:rsidRDefault="000260B1" w:rsidP="007C64A8">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DB9EC81" w14:textId="77777777" w:rsidR="000260B1" w:rsidRPr="009C5B90" w:rsidRDefault="000260B1" w:rsidP="007C64A8">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0B2E768" w14:textId="77777777" w:rsidR="000260B1" w:rsidRPr="009C5B90" w:rsidRDefault="000260B1" w:rsidP="007C64A8">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A6452C0" w14:textId="3AE30A09" w:rsidR="000260B1" w:rsidRPr="009C5B90" w:rsidRDefault="000260B1" w:rsidP="007C64A8">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0246A846" w14:textId="77777777" w:rsidR="000260B1" w:rsidRDefault="000260B1" w:rsidP="000260B1"/>
    <w:p w14:paraId="6BB2335C" w14:textId="77777777" w:rsidR="000260B1" w:rsidRDefault="000260B1" w:rsidP="000260B1">
      <w:r>
        <w:t>This method shall support the request data structures specified in table 5.2.42.3.1-2 and the response data structures and response codes specified in table 5.2.42.3.1-3.</w:t>
      </w:r>
    </w:p>
    <w:p w14:paraId="2E693787" w14:textId="77777777" w:rsidR="000260B1" w:rsidRDefault="000260B1" w:rsidP="000260B1">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482A91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583FE3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BBC14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F3411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162B2A" w14:textId="77777777" w:rsidR="000260B1" w:rsidRPr="009C5B90" w:rsidRDefault="000260B1" w:rsidP="007C64A8">
            <w:pPr>
              <w:pStyle w:val="TAH"/>
              <w:rPr>
                <w:lang w:val="en-US"/>
              </w:rPr>
            </w:pPr>
            <w:r w:rsidRPr="009C5B90">
              <w:rPr>
                <w:lang w:val="en-US"/>
              </w:rPr>
              <w:t>Description</w:t>
            </w:r>
          </w:p>
        </w:tc>
      </w:tr>
      <w:tr w:rsidR="000260B1" w:rsidRPr="009C5B90" w14:paraId="749DC5D4"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9EF350"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3E910D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8CF18"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16D9945" w14:textId="77777777" w:rsidR="000260B1" w:rsidRPr="009C5B90" w:rsidRDefault="000260B1" w:rsidP="007C64A8">
            <w:pPr>
              <w:pStyle w:val="TAL"/>
              <w:rPr>
                <w:lang w:val="en-US"/>
              </w:rPr>
            </w:pPr>
          </w:p>
        </w:tc>
      </w:tr>
    </w:tbl>
    <w:p w14:paraId="63BB4715" w14:textId="77777777" w:rsidR="000260B1" w:rsidRDefault="000260B1" w:rsidP="000260B1"/>
    <w:p w14:paraId="22A2CE37" w14:textId="77777777" w:rsidR="000260B1" w:rsidRDefault="000260B1" w:rsidP="000260B1">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0260B1" w:rsidRPr="009C5B90" w14:paraId="0AD59769" w14:textId="77777777" w:rsidTr="007C64A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ACDE8CC" w14:textId="77777777" w:rsidR="000260B1" w:rsidRPr="009C5B90" w:rsidRDefault="000260B1" w:rsidP="007C64A8">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2868CBA1"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589A15" w14:textId="77777777" w:rsidR="000260B1" w:rsidRPr="009C5B90" w:rsidRDefault="000260B1" w:rsidP="007C64A8">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D1BF31D" w14:textId="77777777" w:rsidR="000260B1" w:rsidRPr="009C5B90" w:rsidRDefault="000260B1" w:rsidP="007C64A8">
            <w:pPr>
              <w:pStyle w:val="TAH"/>
              <w:rPr>
                <w:lang w:val="en-US"/>
              </w:rPr>
            </w:pPr>
            <w:r w:rsidRPr="009C5B90">
              <w:rPr>
                <w:lang w:val="en-US"/>
              </w:rPr>
              <w:t>Response</w:t>
            </w:r>
          </w:p>
          <w:p w14:paraId="344A976C" w14:textId="77777777" w:rsidR="000260B1" w:rsidRPr="009C5B90" w:rsidRDefault="000260B1" w:rsidP="007C64A8">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2C9FD5B0" w14:textId="77777777" w:rsidR="000260B1" w:rsidRPr="009C5B90" w:rsidRDefault="000260B1" w:rsidP="007C64A8">
            <w:pPr>
              <w:pStyle w:val="TAH"/>
              <w:rPr>
                <w:lang w:val="en-US"/>
              </w:rPr>
            </w:pPr>
            <w:r w:rsidRPr="009C5B90">
              <w:rPr>
                <w:lang w:val="en-US"/>
              </w:rPr>
              <w:t>Description</w:t>
            </w:r>
          </w:p>
        </w:tc>
      </w:tr>
      <w:tr w:rsidR="000260B1" w:rsidRPr="009C5B90" w14:paraId="232E0EBB" w14:textId="77777777" w:rsidTr="007C64A8">
        <w:trPr>
          <w:jc w:val="center"/>
        </w:trPr>
        <w:tc>
          <w:tcPr>
            <w:tcW w:w="1187" w:type="pct"/>
            <w:tcBorders>
              <w:top w:val="single" w:sz="4" w:space="0" w:color="auto"/>
              <w:left w:val="single" w:sz="6" w:space="0" w:color="000000"/>
              <w:bottom w:val="single" w:sz="4" w:space="0" w:color="auto"/>
              <w:right w:val="single" w:sz="6" w:space="0" w:color="000000"/>
            </w:tcBorders>
            <w:hideMark/>
          </w:tcPr>
          <w:p w14:paraId="3F1E3BC9" w14:textId="77777777" w:rsidR="000260B1" w:rsidRPr="009C5B90" w:rsidRDefault="000260B1" w:rsidP="007C64A8">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05E8610B" w14:textId="77777777" w:rsidR="000260B1" w:rsidRPr="009C5B90" w:rsidRDefault="000260B1" w:rsidP="007C64A8">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3EDFA05D" w14:textId="77777777" w:rsidR="000260B1" w:rsidRPr="009C5B90" w:rsidRDefault="000260B1" w:rsidP="007C64A8">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2417E08F" w14:textId="77777777" w:rsidR="000260B1" w:rsidRPr="009C5B90" w:rsidRDefault="000260B1" w:rsidP="007C64A8">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30EA072" w14:textId="77777777" w:rsidR="000260B1" w:rsidRPr="009C5B90" w:rsidRDefault="000260B1" w:rsidP="007C64A8">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0260B1" w:rsidRPr="009C5B90" w14:paraId="18D39EAD"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8F7E331"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97B1E74" w14:textId="77777777" w:rsidR="000260B1" w:rsidRDefault="000260B1" w:rsidP="000260B1">
      <w:pPr>
        <w:rPr>
          <w:lang w:val="de-DE"/>
        </w:rPr>
      </w:pPr>
      <w:bookmarkStart w:id="2996" w:name="_Toc56520822"/>
    </w:p>
    <w:p w14:paraId="534C062E" w14:textId="77777777" w:rsidR="000260B1" w:rsidRDefault="000260B1" w:rsidP="000260B1">
      <w:pPr>
        <w:pStyle w:val="Heading3"/>
      </w:pPr>
      <w:bookmarkStart w:id="2997" w:name="_Toc90587115"/>
      <w:bookmarkStart w:id="2998" w:name="_Toc106616658"/>
      <w:bookmarkStart w:id="2999" w:name="_Toc122101354"/>
      <w:bookmarkStart w:id="3000" w:name="_Toc161910917"/>
      <w:r>
        <w:rPr>
          <w:lang w:val="de-DE"/>
        </w:rPr>
        <w:t>5.2.</w:t>
      </w:r>
      <w:r w:rsidRPr="00F228BD">
        <w:rPr>
          <w:lang w:val="de-DE"/>
        </w:rPr>
        <w:t>43</w:t>
      </w:r>
      <w:r>
        <w:tab/>
        <w:t>Resource: 5GVnGroupsInternal</w:t>
      </w:r>
      <w:bookmarkEnd w:id="2996"/>
      <w:bookmarkEnd w:id="2997"/>
      <w:bookmarkEnd w:id="2998"/>
      <w:bookmarkEnd w:id="2999"/>
      <w:bookmarkEnd w:id="3000"/>
    </w:p>
    <w:p w14:paraId="2695FBD6" w14:textId="77777777" w:rsidR="000260B1" w:rsidRDefault="000260B1" w:rsidP="000260B1">
      <w:pPr>
        <w:pStyle w:val="Heading4"/>
      </w:pPr>
      <w:bookmarkStart w:id="3001" w:name="_Toc56520823"/>
      <w:bookmarkStart w:id="3002" w:name="_Toc90587116"/>
      <w:bookmarkStart w:id="3003" w:name="_Toc106616659"/>
      <w:bookmarkStart w:id="3004" w:name="_Toc122101355"/>
      <w:bookmarkStart w:id="3005" w:name="_Toc161910918"/>
      <w:r>
        <w:rPr>
          <w:lang w:val="de-DE"/>
        </w:rPr>
        <w:t>5.2.43</w:t>
      </w:r>
      <w:r>
        <w:t>.1</w:t>
      </w:r>
      <w:r>
        <w:tab/>
        <w:t>Description</w:t>
      </w:r>
      <w:bookmarkEnd w:id="3001"/>
      <w:bookmarkEnd w:id="3002"/>
      <w:bookmarkEnd w:id="3003"/>
      <w:bookmarkEnd w:id="3004"/>
      <w:bookmarkEnd w:id="3005"/>
    </w:p>
    <w:p w14:paraId="62EB1483" w14:textId="77777777" w:rsidR="000260B1" w:rsidRDefault="000260B1" w:rsidP="000260B1">
      <w:pPr>
        <w:rPr>
          <w:lang w:eastAsia="zh-CN"/>
        </w:rPr>
      </w:pPr>
      <w:r>
        <w:t>This resource represents a read-only view of the collection resource of 5G VN Group data, so it can be queried based on the Internal Group Id from NF Service Consumers having such Id as the ony way to identify a group (e.g. PCF).</w:t>
      </w:r>
    </w:p>
    <w:p w14:paraId="6F7EC246" w14:textId="77777777" w:rsidR="000260B1" w:rsidRDefault="000260B1" w:rsidP="000260B1">
      <w:pPr>
        <w:pStyle w:val="Heading4"/>
      </w:pPr>
      <w:bookmarkStart w:id="3006" w:name="_Toc56520824"/>
      <w:bookmarkStart w:id="3007" w:name="_Toc90587117"/>
      <w:bookmarkStart w:id="3008" w:name="_Toc106616660"/>
      <w:bookmarkStart w:id="3009" w:name="_Toc122101356"/>
      <w:bookmarkStart w:id="3010" w:name="_Toc161910919"/>
      <w:r>
        <w:rPr>
          <w:lang w:val="de-DE"/>
        </w:rPr>
        <w:t>5.2.43</w:t>
      </w:r>
      <w:r>
        <w:t>.2</w:t>
      </w:r>
      <w:r>
        <w:tab/>
        <w:t>Resource Definition</w:t>
      </w:r>
      <w:bookmarkEnd w:id="3006"/>
      <w:bookmarkEnd w:id="3007"/>
      <w:bookmarkEnd w:id="3008"/>
      <w:bookmarkEnd w:id="3009"/>
      <w:bookmarkEnd w:id="3010"/>
    </w:p>
    <w:p w14:paraId="6CEFEBB7" w14:textId="77777777" w:rsidR="000260B1" w:rsidRDefault="000260B1" w:rsidP="000260B1">
      <w:r>
        <w:t>Resource URI: {apiRoot}/nudr-dr/</w:t>
      </w:r>
      <w:r>
        <w:rPr>
          <w:lang w:eastAsia="zh-CN"/>
        </w:rPr>
        <w:t>&lt;apiVersion&gt;</w:t>
      </w:r>
      <w:r>
        <w:t>/subscription-data/group-data/5g-vn-groups/internal</w:t>
      </w:r>
    </w:p>
    <w:p w14:paraId="4B32C816" w14:textId="77777777" w:rsidR="000260B1" w:rsidRDefault="000260B1" w:rsidP="000260B1">
      <w:pPr>
        <w:rPr>
          <w:rFonts w:ascii="Arial" w:hAnsi="Arial" w:cs="Arial"/>
        </w:rPr>
      </w:pPr>
      <w:bookmarkStart w:id="3011" w:name="_MCCTEMPBM_CRPT22160200___7"/>
      <w:r>
        <w:t>This resource shall support the resource URI variables defined in table 5.2.43.2-1</w:t>
      </w:r>
      <w:r>
        <w:rPr>
          <w:rFonts w:ascii="Arial" w:hAnsi="Arial" w:cs="Arial"/>
        </w:rPr>
        <w:t>.</w:t>
      </w:r>
    </w:p>
    <w:bookmarkEnd w:id="3011"/>
    <w:p w14:paraId="7632D087" w14:textId="77777777" w:rsidR="000260B1" w:rsidRDefault="000260B1" w:rsidP="000260B1">
      <w:pPr>
        <w:pStyle w:val="TH"/>
        <w:outlineLvl w:val="0"/>
      </w:pPr>
      <w:r>
        <w:lastRenderedPageBreak/>
        <w:t>Table </w:t>
      </w:r>
      <w:r>
        <w:rPr>
          <w:lang w:val="de-DE"/>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F49AFC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676B166"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804E53" w14:textId="77777777" w:rsidR="000260B1" w:rsidRPr="009C5B90" w:rsidRDefault="000260B1" w:rsidP="007C64A8">
            <w:pPr>
              <w:pStyle w:val="TAH"/>
              <w:rPr>
                <w:lang w:val="en-US"/>
              </w:rPr>
            </w:pPr>
            <w:r w:rsidRPr="009C5B90">
              <w:rPr>
                <w:lang w:val="en-US"/>
              </w:rPr>
              <w:t>Definition</w:t>
            </w:r>
          </w:p>
        </w:tc>
      </w:tr>
      <w:tr w:rsidR="000260B1" w:rsidRPr="009C5B90" w14:paraId="05DEC64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EA29A8"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4CF84F"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E69EBAF" w14:textId="77777777" w:rsidR="000260B1" w:rsidRPr="00F228BD" w:rsidRDefault="000260B1" w:rsidP="000260B1"/>
    <w:p w14:paraId="50837A81" w14:textId="77777777" w:rsidR="000260B1" w:rsidRDefault="000260B1" w:rsidP="000260B1">
      <w:pPr>
        <w:pStyle w:val="Heading4"/>
      </w:pPr>
      <w:bookmarkStart w:id="3012" w:name="_Toc56520825"/>
      <w:bookmarkStart w:id="3013" w:name="_Toc90587118"/>
      <w:bookmarkStart w:id="3014" w:name="_Toc106616661"/>
      <w:bookmarkStart w:id="3015" w:name="_Toc122101357"/>
      <w:bookmarkStart w:id="3016" w:name="_Toc161910920"/>
      <w:r>
        <w:rPr>
          <w:lang w:val="de-DE"/>
        </w:rPr>
        <w:t>5.2.43</w:t>
      </w:r>
      <w:r>
        <w:t>.3</w:t>
      </w:r>
      <w:r>
        <w:tab/>
        <w:t>Resource Standard Methods</w:t>
      </w:r>
      <w:bookmarkEnd w:id="3012"/>
      <w:bookmarkEnd w:id="3013"/>
      <w:bookmarkEnd w:id="3014"/>
      <w:bookmarkEnd w:id="3015"/>
      <w:bookmarkEnd w:id="3016"/>
    </w:p>
    <w:p w14:paraId="5EFF9036" w14:textId="77777777" w:rsidR="000260B1" w:rsidRDefault="000260B1" w:rsidP="000260B1">
      <w:pPr>
        <w:pStyle w:val="Heading5"/>
      </w:pPr>
      <w:bookmarkStart w:id="3017" w:name="_Toc56520826"/>
      <w:bookmarkStart w:id="3018" w:name="_Toc90587119"/>
      <w:bookmarkStart w:id="3019" w:name="_Toc106616662"/>
      <w:bookmarkStart w:id="3020" w:name="_Toc122101358"/>
      <w:bookmarkStart w:id="3021" w:name="_Toc161910921"/>
      <w:r>
        <w:t>5.2.43.3.1</w:t>
      </w:r>
      <w:r>
        <w:tab/>
        <w:t>GET</w:t>
      </w:r>
      <w:bookmarkEnd w:id="3017"/>
      <w:bookmarkEnd w:id="3018"/>
      <w:bookmarkEnd w:id="3019"/>
      <w:bookmarkEnd w:id="3020"/>
      <w:bookmarkEnd w:id="3021"/>
    </w:p>
    <w:p w14:paraId="0D4C504C" w14:textId="77777777" w:rsidR="000260B1" w:rsidRDefault="000260B1" w:rsidP="000260B1">
      <w:r>
        <w:t>This method shall support the URI query parameters specified in table 5.2.43.3.1-1.</w:t>
      </w:r>
    </w:p>
    <w:p w14:paraId="43B11D92" w14:textId="77777777" w:rsidR="000260B1" w:rsidRDefault="000260B1" w:rsidP="000260B1">
      <w:pPr>
        <w:pStyle w:val="TH"/>
        <w:outlineLvl w:val="0"/>
      </w:pPr>
      <w:r>
        <w:t xml:space="preserve">Table </w:t>
      </w:r>
      <w:r>
        <w:rPr>
          <w:lang w:val="de-DE"/>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0260B1" w:rsidRPr="009C5B90" w14:paraId="059D0630"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CC83916" w14:textId="77777777" w:rsidR="000260B1" w:rsidRPr="009C5B90" w:rsidRDefault="000260B1" w:rsidP="007C64A8">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2842F309" w14:textId="77777777" w:rsidR="000260B1" w:rsidRPr="009C5B90" w:rsidRDefault="000260B1" w:rsidP="007C64A8">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2B72656E"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EA9F989" w14:textId="77777777" w:rsidR="000260B1" w:rsidRPr="009C5B90" w:rsidRDefault="000260B1" w:rsidP="007C64A8">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D6EF09" w14:textId="77777777" w:rsidR="000260B1" w:rsidRPr="009C5B90" w:rsidRDefault="000260B1" w:rsidP="007C64A8">
            <w:pPr>
              <w:pStyle w:val="TAH"/>
              <w:rPr>
                <w:lang w:val="en-US"/>
              </w:rPr>
            </w:pPr>
            <w:r w:rsidRPr="009C5B90">
              <w:rPr>
                <w:lang w:val="en-US"/>
              </w:rPr>
              <w:t>Description</w:t>
            </w:r>
          </w:p>
        </w:tc>
      </w:tr>
      <w:tr w:rsidR="000260B1" w:rsidRPr="009C5B90" w14:paraId="4B5E8148" w14:textId="77777777" w:rsidTr="007C64A8">
        <w:trPr>
          <w:jc w:val="center"/>
        </w:trPr>
        <w:tc>
          <w:tcPr>
            <w:tcW w:w="788" w:type="pct"/>
            <w:tcBorders>
              <w:top w:val="single" w:sz="4" w:space="0" w:color="auto"/>
              <w:left w:val="single" w:sz="6" w:space="0" w:color="000000"/>
              <w:bottom w:val="single" w:sz="4" w:space="0" w:color="auto"/>
              <w:right w:val="single" w:sz="6" w:space="0" w:color="000000"/>
            </w:tcBorders>
            <w:hideMark/>
          </w:tcPr>
          <w:p w14:paraId="740311B6" w14:textId="77777777" w:rsidR="000260B1" w:rsidRPr="009C5B90" w:rsidRDefault="000260B1" w:rsidP="007C64A8">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34CB6EC0" w14:textId="77777777" w:rsidR="000260B1" w:rsidRPr="009C5B90" w:rsidRDefault="000260B1" w:rsidP="007C64A8">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7B648A7F" w14:textId="77777777" w:rsidR="000260B1" w:rsidRPr="009C5B90" w:rsidRDefault="000260B1" w:rsidP="007C64A8">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B2226AB" w14:textId="77777777" w:rsidR="000260B1" w:rsidRPr="009C5B90" w:rsidRDefault="000260B1" w:rsidP="007C64A8">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483243C4" w14:textId="77777777" w:rsidR="000260B1" w:rsidRPr="009C5B90" w:rsidRDefault="000260B1" w:rsidP="007C64A8">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03928126" w14:textId="77777777" w:rsidR="000260B1" w:rsidRPr="00F228BD" w:rsidRDefault="000260B1" w:rsidP="000260B1"/>
    <w:p w14:paraId="2671480D" w14:textId="77777777" w:rsidR="000260B1" w:rsidRDefault="000260B1" w:rsidP="000260B1">
      <w:r>
        <w:t>This method shall support the request data structures specified in table 5.2.43.3.1-2 and the response data structures and response codes specified in table 5.2.43.3.1-3.</w:t>
      </w:r>
    </w:p>
    <w:p w14:paraId="62E5EBDE" w14:textId="77777777" w:rsidR="000260B1" w:rsidRDefault="000260B1" w:rsidP="000260B1">
      <w:pPr>
        <w:pStyle w:val="TH"/>
        <w:outlineLvl w:val="0"/>
      </w:pPr>
      <w:r>
        <w:t xml:space="preserve">Table </w:t>
      </w:r>
      <w:r>
        <w:rPr>
          <w:lang w:val="de-DE"/>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762CD2B"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9698F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77E69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D72AE4"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955175" w14:textId="77777777" w:rsidR="000260B1" w:rsidRPr="009C5B90" w:rsidRDefault="000260B1" w:rsidP="007C64A8">
            <w:pPr>
              <w:pStyle w:val="TAH"/>
              <w:rPr>
                <w:lang w:val="en-US"/>
              </w:rPr>
            </w:pPr>
            <w:r w:rsidRPr="009C5B90">
              <w:rPr>
                <w:lang w:val="en-US"/>
              </w:rPr>
              <w:t>Description</w:t>
            </w:r>
          </w:p>
        </w:tc>
      </w:tr>
      <w:tr w:rsidR="000260B1" w:rsidRPr="009C5B90" w14:paraId="1654F531"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65D864"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2B5223"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FAF27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3397D7" w14:textId="77777777" w:rsidR="000260B1" w:rsidRPr="009C5B90" w:rsidRDefault="000260B1" w:rsidP="007C64A8">
            <w:pPr>
              <w:pStyle w:val="TAL"/>
              <w:rPr>
                <w:lang w:val="en-US"/>
              </w:rPr>
            </w:pPr>
          </w:p>
        </w:tc>
      </w:tr>
    </w:tbl>
    <w:p w14:paraId="544F035C" w14:textId="77777777" w:rsidR="000260B1" w:rsidRPr="00F228BD" w:rsidRDefault="000260B1" w:rsidP="000260B1"/>
    <w:p w14:paraId="7640C0DA" w14:textId="77777777" w:rsidR="000260B1" w:rsidRDefault="000260B1" w:rsidP="000260B1">
      <w:pPr>
        <w:pStyle w:val="TH"/>
        <w:outlineLvl w:val="0"/>
      </w:pPr>
      <w:r>
        <w:t xml:space="preserve">Table </w:t>
      </w:r>
      <w:r>
        <w:rPr>
          <w:lang w:val="de-DE"/>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0260B1" w:rsidRPr="009C5B90" w14:paraId="44DC353C" w14:textId="77777777" w:rsidTr="007C64A8">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2D3362A2" w14:textId="77777777" w:rsidR="000260B1" w:rsidRPr="009C5B90" w:rsidRDefault="000260B1" w:rsidP="007C64A8">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75BA902"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6F887F" w14:textId="77777777" w:rsidR="000260B1" w:rsidRPr="009C5B90" w:rsidRDefault="000260B1" w:rsidP="007C64A8">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0BD430A7" w14:textId="77777777" w:rsidR="000260B1" w:rsidRPr="009C5B90" w:rsidRDefault="000260B1" w:rsidP="007C64A8">
            <w:pPr>
              <w:pStyle w:val="TAH"/>
              <w:rPr>
                <w:lang w:val="en-US"/>
              </w:rPr>
            </w:pPr>
            <w:r w:rsidRPr="009C5B90">
              <w:rPr>
                <w:lang w:val="en-US"/>
              </w:rPr>
              <w:t>Response</w:t>
            </w:r>
          </w:p>
          <w:p w14:paraId="665B3934" w14:textId="77777777" w:rsidR="000260B1" w:rsidRPr="009C5B90" w:rsidRDefault="000260B1" w:rsidP="007C64A8">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54AE7C1D" w14:textId="77777777" w:rsidR="000260B1" w:rsidRPr="009C5B90" w:rsidRDefault="000260B1" w:rsidP="007C64A8">
            <w:pPr>
              <w:pStyle w:val="TAH"/>
              <w:rPr>
                <w:lang w:val="en-US"/>
              </w:rPr>
            </w:pPr>
            <w:r w:rsidRPr="009C5B90">
              <w:rPr>
                <w:lang w:val="en-US"/>
              </w:rPr>
              <w:t>Description</w:t>
            </w:r>
          </w:p>
        </w:tc>
      </w:tr>
      <w:tr w:rsidR="000260B1" w:rsidRPr="009C5B90" w14:paraId="41C882AA" w14:textId="77777777" w:rsidTr="007C64A8">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4EF30A53" w14:textId="77777777" w:rsidR="000260B1" w:rsidRPr="009C5B90" w:rsidRDefault="000260B1" w:rsidP="007C64A8">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CDFEF96" w14:textId="77777777" w:rsidR="000260B1" w:rsidRPr="009C5B90" w:rsidRDefault="000260B1" w:rsidP="007C64A8">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15F73ABE" w14:textId="77777777" w:rsidR="000260B1" w:rsidRPr="009C5B90" w:rsidRDefault="000260B1" w:rsidP="007C64A8">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4895380E" w14:textId="77777777" w:rsidR="000260B1" w:rsidRPr="009C5B90" w:rsidRDefault="000260B1" w:rsidP="007C64A8">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1F94514C" w14:textId="77777777" w:rsidR="000260B1" w:rsidRDefault="000260B1" w:rsidP="007C64A8">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17FF8CC8" w14:textId="77777777" w:rsidR="000260B1" w:rsidRPr="009C5B90" w:rsidRDefault="000260B1" w:rsidP="007C64A8">
            <w:pPr>
              <w:pStyle w:val="TAL"/>
              <w:rPr>
                <w:lang w:val="en-US"/>
              </w:rPr>
            </w:pPr>
            <w:r w:rsidRPr="00387A7D">
              <w:rPr>
                <w:lang w:val="en-US"/>
              </w:rPr>
              <w:t>If the resource does not contain any keys, the response consists of an empty JSON object (empty map).</w:t>
            </w:r>
          </w:p>
        </w:tc>
      </w:tr>
    </w:tbl>
    <w:p w14:paraId="44497B77" w14:textId="77777777" w:rsidR="000260B1" w:rsidRDefault="000260B1" w:rsidP="000260B1">
      <w:pPr>
        <w:rPr>
          <w:lang w:eastAsia="zh-CN"/>
        </w:rPr>
      </w:pPr>
    </w:p>
    <w:p w14:paraId="5212578D" w14:textId="77777777" w:rsidR="000260B1" w:rsidRDefault="000260B1" w:rsidP="000260B1">
      <w:pPr>
        <w:pStyle w:val="Heading3"/>
      </w:pPr>
      <w:bookmarkStart w:id="3022" w:name="_Toc90587120"/>
      <w:bookmarkStart w:id="3023" w:name="_Toc106616663"/>
      <w:bookmarkStart w:id="3024" w:name="_Toc122101359"/>
      <w:bookmarkStart w:id="3025" w:name="_Toc161910922"/>
      <w:r>
        <w:t>5.2.44</w:t>
      </w:r>
      <w:r>
        <w:tab/>
        <w:t>Resource: Pp5gVnGroupProfileData</w:t>
      </w:r>
      <w:bookmarkEnd w:id="3022"/>
      <w:bookmarkEnd w:id="3023"/>
      <w:bookmarkEnd w:id="3024"/>
      <w:bookmarkEnd w:id="3025"/>
    </w:p>
    <w:p w14:paraId="24B59577" w14:textId="77777777" w:rsidR="000260B1" w:rsidRDefault="000260B1" w:rsidP="000260B1">
      <w:pPr>
        <w:pStyle w:val="Heading4"/>
      </w:pPr>
      <w:bookmarkStart w:id="3026" w:name="_Toc90587121"/>
      <w:bookmarkStart w:id="3027" w:name="_Toc106616664"/>
      <w:bookmarkStart w:id="3028" w:name="_Toc122101360"/>
      <w:bookmarkStart w:id="3029" w:name="_Toc161910923"/>
      <w:r>
        <w:t>5.2.44.1</w:t>
      </w:r>
      <w:r>
        <w:tab/>
        <w:t>Description</w:t>
      </w:r>
      <w:bookmarkEnd w:id="3026"/>
      <w:bookmarkEnd w:id="3027"/>
      <w:bookmarkEnd w:id="3028"/>
      <w:bookmarkEnd w:id="3029"/>
    </w:p>
    <w:p w14:paraId="6533B684" w14:textId="77777777" w:rsidR="000260B1" w:rsidRDefault="000260B1" w:rsidP="000260B1">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0BEDE051" w14:textId="77777777" w:rsidR="000260B1" w:rsidRDefault="000260B1" w:rsidP="000260B1">
      <w:pPr>
        <w:pStyle w:val="Heading4"/>
      </w:pPr>
      <w:bookmarkStart w:id="3030" w:name="_Toc90587122"/>
      <w:bookmarkStart w:id="3031" w:name="_Toc106616665"/>
      <w:bookmarkStart w:id="3032" w:name="_Toc122101361"/>
      <w:bookmarkStart w:id="3033" w:name="_Toc161910924"/>
      <w:r>
        <w:t>5.2.44.2</w:t>
      </w:r>
      <w:r>
        <w:tab/>
        <w:t>Resource Definition</w:t>
      </w:r>
      <w:bookmarkEnd w:id="3030"/>
      <w:bookmarkEnd w:id="3031"/>
      <w:bookmarkEnd w:id="3032"/>
      <w:bookmarkEnd w:id="3033"/>
    </w:p>
    <w:p w14:paraId="3FC3284A" w14:textId="77777777" w:rsidR="000260B1" w:rsidRDefault="000260B1" w:rsidP="000260B1">
      <w:r>
        <w:t>Resource URI: {apiRoot}/nudr-dr/&lt;apiVersion&gt;/subscription-data/</w:t>
      </w:r>
      <w:r w:rsidRPr="00F54A40">
        <w:t>group-data/5g-vn-groups/pp-profile-data</w:t>
      </w:r>
    </w:p>
    <w:p w14:paraId="3CED86CF" w14:textId="77777777" w:rsidR="000260B1" w:rsidRDefault="000260B1" w:rsidP="000260B1">
      <w:pPr>
        <w:rPr>
          <w:rFonts w:ascii="Arial" w:hAnsi="Arial" w:cs="Arial"/>
        </w:rPr>
      </w:pPr>
      <w:bookmarkStart w:id="3034" w:name="_MCCTEMPBM_CRPT22160201___7"/>
      <w:r>
        <w:t>This resource shall support the resource URI variables defined in table 5.2.44.2-1</w:t>
      </w:r>
      <w:r>
        <w:rPr>
          <w:rFonts w:ascii="Arial" w:hAnsi="Arial" w:cs="Arial"/>
        </w:rPr>
        <w:t>.</w:t>
      </w:r>
    </w:p>
    <w:bookmarkEnd w:id="3034"/>
    <w:p w14:paraId="7F598A90" w14:textId="77777777" w:rsidR="000260B1" w:rsidRDefault="000260B1" w:rsidP="000260B1">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138755F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925AE93"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A70569" w14:textId="77777777" w:rsidR="000260B1" w:rsidRPr="009C5B90" w:rsidRDefault="000260B1" w:rsidP="007C64A8">
            <w:pPr>
              <w:pStyle w:val="TAH"/>
              <w:rPr>
                <w:lang w:val="en-US"/>
              </w:rPr>
            </w:pPr>
            <w:r w:rsidRPr="009C5B90">
              <w:rPr>
                <w:lang w:val="en-US"/>
              </w:rPr>
              <w:t>Definition</w:t>
            </w:r>
          </w:p>
        </w:tc>
      </w:tr>
      <w:tr w:rsidR="000260B1" w:rsidRPr="009C5B90" w14:paraId="4550007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9FA2093"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C08F8E"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6.1.1</w:t>
            </w:r>
          </w:p>
        </w:tc>
      </w:tr>
    </w:tbl>
    <w:p w14:paraId="292FCDAC" w14:textId="77777777" w:rsidR="000260B1" w:rsidRDefault="000260B1" w:rsidP="000260B1"/>
    <w:p w14:paraId="29F2088B" w14:textId="77777777" w:rsidR="000260B1" w:rsidRDefault="000260B1" w:rsidP="000260B1">
      <w:pPr>
        <w:pStyle w:val="Heading4"/>
      </w:pPr>
      <w:bookmarkStart w:id="3035" w:name="_Toc90587123"/>
      <w:bookmarkStart w:id="3036" w:name="_Toc106616666"/>
      <w:bookmarkStart w:id="3037" w:name="_Toc122101362"/>
      <w:bookmarkStart w:id="3038" w:name="_Toc161910925"/>
      <w:r>
        <w:lastRenderedPageBreak/>
        <w:t>5.2.44.3</w:t>
      </w:r>
      <w:r>
        <w:tab/>
        <w:t>Resource Standard Methods</w:t>
      </w:r>
      <w:bookmarkEnd w:id="3035"/>
      <w:bookmarkEnd w:id="3036"/>
      <w:bookmarkEnd w:id="3037"/>
      <w:bookmarkEnd w:id="3038"/>
    </w:p>
    <w:p w14:paraId="453E73CB" w14:textId="77777777" w:rsidR="000260B1" w:rsidRDefault="000260B1" w:rsidP="000260B1">
      <w:pPr>
        <w:pStyle w:val="Heading5"/>
      </w:pPr>
      <w:bookmarkStart w:id="3039" w:name="_Toc90587124"/>
      <w:bookmarkStart w:id="3040" w:name="_Toc106616667"/>
      <w:bookmarkStart w:id="3041" w:name="_Toc122101363"/>
      <w:bookmarkStart w:id="3042" w:name="_Toc161910926"/>
      <w:r>
        <w:t>5.2.44.3.1</w:t>
      </w:r>
      <w:r>
        <w:tab/>
        <w:t>GET</w:t>
      </w:r>
      <w:bookmarkEnd w:id="3039"/>
      <w:bookmarkEnd w:id="3040"/>
      <w:bookmarkEnd w:id="3041"/>
      <w:bookmarkEnd w:id="3042"/>
    </w:p>
    <w:p w14:paraId="07ED0E89" w14:textId="77777777" w:rsidR="000260B1" w:rsidRDefault="000260B1" w:rsidP="000260B1">
      <w:r>
        <w:t>This method shall support the URI query parameters specified in table 5.2.44.3.1-1.</w:t>
      </w:r>
    </w:p>
    <w:p w14:paraId="2C5364CE" w14:textId="77777777" w:rsidR="000260B1" w:rsidRDefault="000260B1" w:rsidP="000260B1">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0260B1" w:rsidRPr="009C5B90" w14:paraId="0622799B" w14:textId="77777777" w:rsidTr="007C64A8">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164EEDCF" w14:textId="77777777" w:rsidR="000260B1" w:rsidRPr="009C5B90" w:rsidRDefault="000260B1" w:rsidP="007C64A8">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6D05CFCD" w14:textId="77777777" w:rsidR="000260B1" w:rsidRPr="009C5B90" w:rsidRDefault="000260B1" w:rsidP="007C64A8">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1301CEC1"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7658F84" w14:textId="77777777" w:rsidR="000260B1" w:rsidRPr="009C5B90" w:rsidRDefault="000260B1" w:rsidP="007C64A8">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F86C8" w14:textId="77777777" w:rsidR="000260B1" w:rsidRPr="009C5B90" w:rsidRDefault="000260B1" w:rsidP="007C64A8">
            <w:pPr>
              <w:pStyle w:val="TAH"/>
              <w:rPr>
                <w:lang w:val="en-US"/>
              </w:rPr>
            </w:pPr>
            <w:r w:rsidRPr="009C5B90">
              <w:rPr>
                <w:lang w:val="en-US"/>
              </w:rPr>
              <w:t>Description</w:t>
            </w:r>
          </w:p>
        </w:tc>
      </w:tr>
      <w:tr w:rsidR="000260B1" w:rsidRPr="009C5B90" w14:paraId="0B6B06A5" w14:textId="77777777" w:rsidTr="007C64A8">
        <w:trPr>
          <w:jc w:val="center"/>
        </w:trPr>
        <w:tc>
          <w:tcPr>
            <w:tcW w:w="864" w:type="pct"/>
            <w:tcBorders>
              <w:top w:val="single" w:sz="4" w:space="0" w:color="auto"/>
              <w:left w:val="single" w:sz="6" w:space="0" w:color="000000"/>
              <w:bottom w:val="single" w:sz="6" w:space="0" w:color="000000"/>
              <w:right w:val="single" w:sz="6" w:space="0" w:color="000000"/>
            </w:tcBorders>
          </w:tcPr>
          <w:p w14:paraId="739FE5B4" w14:textId="77777777" w:rsidR="000260B1" w:rsidRPr="009C5B90" w:rsidRDefault="000260B1" w:rsidP="007C64A8">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583C25A6" w14:textId="77777777" w:rsidR="000260B1" w:rsidRPr="009C5B90" w:rsidRDefault="000260B1" w:rsidP="007C64A8">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167D2381" w14:textId="77777777" w:rsidR="000260B1" w:rsidRPr="009C5B90" w:rsidRDefault="000260B1" w:rsidP="007C64A8">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59C7C94E" w14:textId="77777777" w:rsidR="000260B1" w:rsidRPr="009C5B90" w:rsidRDefault="000260B1" w:rsidP="007C64A8">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60828D13" w14:textId="77777777" w:rsidR="000260B1" w:rsidRPr="009C5B90" w:rsidRDefault="000260B1" w:rsidP="007C64A8">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0260B1" w:rsidRPr="009C5B90" w14:paraId="12E72F04" w14:textId="77777777" w:rsidTr="007C64A8">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EA9B45" w14:textId="77777777" w:rsidR="000260B1" w:rsidRPr="009C5B90" w:rsidRDefault="000260B1" w:rsidP="007C64A8">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A5369CC" w14:textId="77777777" w:rsidR="000260B1" w:rsidRPr="009C5B90" w:rsidRDefault="000260B1" w:rsidP="007C64A8">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6D0EBF1A"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9C63C5B" w14:textId="77777777" w:rsidR="000260B1" w:rsidRPr="009C5B90" w:rsidRDefault="000260B1" w:rsidP="007C64A8">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5066F42" w14:textId="34EBB12E"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4A035FA1" w14:textId="77777777" w:rsidR="000260B1" w:rsidRDefault="000260B1" w:rsidP="000260B1"/>
    <w:p w14:paraId="7E787FA6" w14:textId="77777777" w:rsidR="000260B1" w:rsidRDefault="000260B1" w:rsidP="000260B1">
      <w:r>
        <w:t>This method shall support the request data structures specified in table 5.2.44.3.1-2 and the response data structures and response codes specified in table 5.2.44.3.1-3.</w:t>
      </w:r>
    </w:p>
    <w:p w14:paraId="6FC5ED2D" w14:textId="77777777" w:rsidR="000260B1" w:rsidRDefault="000260B1" w:rsidP="000260B1">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97FF1C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28CA8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EDE47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62CA7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FE7FF7" w14:textId="77777777" w:rsidR="000260B1" w:rsidRPr="009C5B90" w:rsidRDefault="000260B1" w:rsidP="007C64A8">
            <w:pPr>
              <w:pStyle w:val="TAH"/>
              <w:rPr>
                <w:lang w:val="en-US"/>
              </w:rPr>
            </w:pPr>
            <w:r w:rsidRPr="009C5B90">
              <w:rPr>
                <w:lang w:val="en-US"/>
              </w:rPr>
              <w:t>Description</w:t>
            </w:r>
          </w:p>
        </w:tc>
      </w:tr>
      <w:tr w:rsidR="000260B1" w:rsidRPr="009C5B90" w14:paraId="47D2379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C6C6C30"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7F4D0D"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CBB968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389C834" w14:textId="77777777" w:rsidR="000260B1" w:rsidRPr="009C5B90" w:rsidRDefault="000260B1" w:rsidP="007C64A8">
            <w:pPr>
              <w:pStyle w:val="TAL"/>
              <w:rPr>
                <w:lang w:val="en-US"/>
              </w:rPr>
            </w:pPr>
          </w:p>
        </w:tc>
      </w:tr>
    </w:tbl>
    <w:p w14:paraId="66ABD813" w14:textId="77777777" w:rsidR="000260B1" w:rsidRDefault="000260B1" w:rsidP="000260B1"/>
    <w:p w14:paraId="698D3587" w14:textId="77777777" w:rsidR="000260B1" w:rsidRDefault="000260B1" w:rsidP="000260B1">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0260B1" w:rsidRPr="009C5B90" w14:paraId="188695E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4B7A1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F96F250"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DA9E8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FFCAF3" w14:textId="77777777" w:rsidR="000260B1" w:rsidRPr="009C5B90" w:rsidRDefault="000260B1" w:rsidP="007C64A8">
            <w:pPr>
              <w:pStyle w:val="TAH"/>
              <w:rPr>
                <w:lang w:val="en-US"/>
              </w:rPr>
            </w:pPr>
            <w:r w:rsidRPr="009C5B90">
              <w:rPr>
                <w:lang w:val="en-US"/>
              </w:rPr>
              <w:t>Response</w:t>
            </w:r>
          </w:p>
          <w:p w14:paraId="4519B16E"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8AB0C" w14:textId="77777777" w:rsidR="000260B1" w:rsidRPr="009C5B90" w:rsidRDefault="000260B1" w:rsidP="007C64A8">
            <w:pPr>
              <w:pStyle w:val="TAH"/>
              <w:rPr>
                <w:lang w:val="en-US"/>
              </w:rPr>
            </w:pPr>
            <w:r w:rsidRPr="009C5B90">
              <w:rPr>
                <w:lang w:val="en-US"/>
              </w:rPr>
              <w:t>Description</w:t>
            </w:r>
          </w:p>
        </w:tc>
      </w:tr>
      <w:tr w:rsidR="000260B1" w:rsidRPr="009C5B90" w14:paraId="4F27B92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3238CD" w14:textId="77777777" w:rsidR="000260B1" w:rsidRPr="009C5B90" w:rsidRDefault="000260B1" w:rsidP="007C64A8">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67BA07E8"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6CE3DCC"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125B83E"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F19E309" w14:textId="77777777" w:rsidR="000260B1" w:rsidRPr="009C5B90" w:rsidRDefault="000260B1" w:rsidP="007C64A8">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0260B1" w:rsidRPr="009C5B90" w14:paraId="50BCECE1"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1F78BD9"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AD866E6" w14:textId="77777777" w:rsidR="000260B1" w:rsidRDefault="000260B1" w:rsidP="000260B1">
      <w:pPr>
        <w:rPr>
          <w:lang w:eastAsia="zh-CN"/>
        </w:rPr>
      </w:pPr>
    </w:p>
    <w:p w14:paraId="5AF08CB9" w14:textId="77777777" w:rsidR="000260B1" w:rsidRDefault="000260B1" w:rsidP="000260B1">
      <w:pPr>
        <w:pStyle w:val="Heading3"/>
      </w:pPr>
      <w:bookmarkStart w:id="3043" w:name="_Toc90587125"/>
      <w:bookmarkStart w:id="3044" w:name="_Toc106616668"/>
      <w:bookmarkStart w:id="3045" w:name="_Toc122101364"/>
      <w:bookmarkStart w:id="3046" w:name="_Toc161910927"/>
      <w:r>
        <w:t>5.2.45</w:t>
      </w:r>
      <w:r>
        <w:tab/>
        <w:t>Resource: NiddAuthorizations</w:t>
      </w:r>
      <w:bookmarkEnd w:id="3043"/>
      <w:bookmarkEnd w:id="3044"/>
      <w:bookmarkEnd w:id="3045"/>
      <w:bookmarkEnd w:id="3046"/>
    </w:p>
    <w:p w14:paraId="5953891F" w14:textId="77777777" w:rsidR="000260B1" w:rsidRDefault="000260B1" w:rsidP="000260B1">
      <w:pPr>
        <w:pStyle w:val="Heading4"/>
      </w:pPr>
      <w:bookmarkStart w:id="3047" w:name="_Toc90587126"/>
      <w:bookmarkStart w:id="3048" w:name="_Toc106616669"/>
      <w:bookmarkStart w:id="3049" w:name="_Toc122101365"/>
      <w:bookmarkStart w:id="3050" w:name="_Toc161910928"/>
      <w:r>
        <w:t>5.2.45.1</w:t>
      </w:r>
      <w:r>
        <w:tab/>
        <w:t>Description</w:t>
      </w:r>
      <w:bookmarkEnd w:id="3047"/>
      <w:bookmarkEnd w:id="3048"/>
      <w:bookmarkEnd w:id="3049"/>
      <w:bookmarkEnd w:id="3050"/>
    </w:p>
    <w:p w14:paraId="74C04406" w14:textId="77777777" w:rsidR="000260B1" w:rsidRDefault="000260B1" w:rsidP="000260B1">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0EFE8B40"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5630CD79" w14:textId="77777777" w:rsidR="000260B1" w:rsidRDefault="000260B1" w:rsidP="000260B1">
      <w:pPr>
        <w:pStyle w:val="Heading4"/>
      </w:pPr>
      <w:bookmarkStart w:id="3051" w:name="_Toc90587127"/>
      <w:bookmarkStart w:id="3052" w:name="_Toc106616670"/>
      <w:bookmarkStart w:id="3053" w:name="_Toc122101366"/>
      <w:bookmarkStart w:id="3054" w:name="_Toc161910929"/>
      <w:r>
        <w:t>5.2.45.2</w:t>
      </w:r>
      <w:r>
        <w:tab/>
        <w:t>Resource Definition</w:t>
      </w:r>
      <w:bookmarkEnd w:id="3051"/>
      <w:bookmarkEnd w:id="3052"/>
      <w:bookmarkEnd w:id="3053"/>
      <w:bookmarkEnd w:id="3054"/>
    </w:p>
    <w:p w14:paraId="29476FC7" w14:textId="77777777" w:rsidR="000260B1" w:rsidRDefault="000260B1" w:rsidP="000260B1">
      <w:r>
        <w:t>Resource URI: {apiRoot}/nudr-dr/&lt;apiVersion&gt;/subscription-data/{ueId}/</w:t>
      </w:r>
      <w:r>
        <w:rPr>
          <w:lang w:eastAsia="zh-CN"/>
        </w:rPr>
        <w:t>context-data/</w:t>
      </w:r>
      <w:r>
        <w:t>nidd-authorizations</w:t>
      </w:r>
    </w:p>
    <w:p w14:paraId="3497F072" w14:textId="77777777" w:rsidR="000260B1" w:rsidRDefault="000260B1" w:rsidP="000260B1">
      <w:pPr>
        <w:rPr>
          <w:rFonts w:ascii="Arial" w:hAnsi="Arial" w:cs="Arial"/>
        </w:rPr>
      </w:pPr>
      <w:bookmarkStart w:id="3055" w:name="_MCCTEMPBM_CRPT22160203___7"/>
      <w:r>
        <w:t>This resource shall support the resource URI variables defined in table 5.2.45.2-1</w:t>
      </w:r>
      <w:r>
        <w:rPr>
          <w:rFonts w:ascii="Arial" w:hAnsi="Arial" w:cs="Arial"/>
        </w:rPr>
        <w:t>.</w:t>
      </w:r>
    </w:p>
    <w:bookmarkEnd w:id="3055"/>
    <w:p w14:paraId="43F0265F" w14:textId="77777777" w:rsidR="000260B1" w:rsidRDefault="000260B1" w:rsidP="000260B1">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4A2D632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FCE5F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105F85" w14:textId="77777777" w:rsidR="000260B1" w:rsidRPr="009C5B90" w:rsidRDefault="000260B1" w:rsidP="007C64A8">
            <w:pPr>
              <w:pStyle w:val="TAH"/>
              <w:rPr>
                <w:lang w:val="en-US"/>
              </w:rPr>
            </w:pPr>
            <w:r w:rsidRPr="009C5B90">
              <w:rPr>
                <w:lang w:val="en-US"/>
              </w:rPr>
              <w:t>Definition</w:t>
            </w:r>
          </w:p>
        </w:tc>
      </w:tr>
      <w:tr w:rsidR="000260B1" w:rsidRPr="009C5B90" w14:paraId="0B699E2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0E5E5"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C0542A"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56E538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E548A2"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06278" w14:textId="502883C1"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3488771B" w14:textId="77777777" w:rsidR="000260B1" w:rsidRDefault="000260B1" w:rsidP="000260B1"/>
    <w:p w14:paraId="724E1EB2" w14:textId="77777777" w:rsidR="000260B1" w:rsidRDefault="000260B1" w:rsidP="000260B1">
      <w:pPr>
        <w:pStyle w:val="Heading4"/>
      </w:pPr>
      <w:bookmarkStart w:id="3056" w:name="_Toc90587128"/>
      <w:bookmarkStart w:id="3057" w:name="_Toc106616671"/>
      <w:bookmarkStart w:id="3058" w:name="_Toc122101367"/>
      <w:bookmarkStart w:id="3059" w:name="_Toc161910930"/>
      <w:r>
        <w:t>5.2.45.3</w:t>
      </w:r>
      <w:r>
        <w:tab/>
        <w:t>Resource Standard Methods</w:t>
      </w:r>
      <w:bookmarkEnd w:id="3056"/>
      <w:bookmarkEnd w:id="3057"/>
      <w:bookmarkEnd w:id="3058"/>
      <w:bookmarkEnd w:id="3059"/>
    </w:p>
    <w:p w14:paraId="39FC9557" w14:textId="77777777" w:rsidR="000260B1" w:rsidRDefault="000260B1" w:rsidP="000260B1">
      <w:pPr>
        <w:pStyle w:val="Heading5"/>
      </w:pPr>
      <w:bookmarkStart w:id="3060" w:name="_Toc90587129"/>
      <w:bookmarkStart w:id="3061" w:name="_Toc106616672"/>
      <w:bookmarkStart w:id="3062" w:name="_Toc122101368"/>
      <w:bookmarkStart w:id="3063" w:name="_Toc161910931"/>
      <w:r>
        <w:t>5.2.45.3.1</w:t>
      </w:r>
      <w:r>
        <w:tab/>
        <w:t>PUT</w:t>
      </w:r>
      <w:bookmarkEnd w:id="3060"/>
      <w:bookmarkEnd w:id="3061"/>
      <w:bookmarkEnd w:id="3062"/>
      <w:bookmarkEnd w:id="3063"/>
    </w:p>
    <w:p w14:paraId="29F9FC0E" w14:textId="77777777" w:rsidR="000260B1" w:rsidRDefault="000260B1" w:rsidP="000260B1">
      <w:r>
        <w:t>This method shall support the URI query parameters specified in table 5.2.45.3.1-1.</w:t>
      </w:r>
    </w:p>
    <w:p w14:paraId="76476991" w14:textId="77777777" w:rsidR="000260B1" w:rsidRDefault="000260B1" w:rsidP="000260B1">
      <w:pPr>
        <w:pStyle w:val="TH"/>
        <w:outlineLvl w:val="0"/>
      </w:pPr>
      <w:r>
        <w:lastRenderedPageBreak/>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1D96E8B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A9E0A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B4B32"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20745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1AEEE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4C5648" w14:textId="77777777" w:rsidR="000260B1" w:rsidRPr="009C5B90" w:rsidRDefault="000260B1" w:rsidP="007C64A8">
            <w:pPr>
              <w:pStyle w:val="TAH"/>
              <w:rPr>
                <w:lang w:val="en-US"/>
              </w:rPr>
            </w:pPr>
            <w:r w:rsidRPr="009C5B90">
              <w:rPr>
                <w:lang w:val="en-US"/>
              </w:rPr>
              <w:t>Description</w:t>
            </w:r>
          </w:p>
        </w:tc>
      </w:tr>
      <w:tr w:rsidR="000260B1" w:rsidRPr="009C5B90" w14:paraId="09F4D80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6B79AB"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277B3F"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CB00FD5"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95C2016"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47F7A8" w14:textId="77777777" w:rsidR="000260B1" w:rsidRPr="009C5B90" w:rsidRDefault="000260B1" w:rsidP="007C64A8">
            <w:pPr>
              <w:pStyle w:val="TAL"/>
              <w:rPr>
                <w:lang w:val="en-US"/>
              </w:rPr>
            </w:pPr>
          </w:p>
        </w:tc>
      </w:tr>
    </w:tbl>
    <w:p w14:paraId="11113368" w14:textId="77777777" w:rsidR="000260B1" w:rsidRDefault="000260B1" w:rsidP="000260B1"/>
    <w:p w14:paraId="5BEDD799" w14:textId="77777777" w:rsidR="000260B1" w:rsidRDefault="000260B1" w:rsidP="000260B1">
      <w:r>
        <w:t>This method shall support the request data structures specified in table 5.2.45.3.1-2 and the response data structure, and response codes specified in table 5.2.45.3.1-3.</w:t>
      </w:r>
    </w:p>
    <w:p w14:paraId="4E74F8F9" w14:textId="77777777" w:rsidR="000260B1" w:rsidRDefault="000260B1" w:rsidP="000260B1">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40D417B"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8053F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2290C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1854E4"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7D96C1" w14:textId="77777777" w:rsidR="000260B1" w:rsidRPr="009C5B90" w:rsidRDefault="000260B1" w:rsidP="007C64A8">
            <w:pPr>
              <w:pStyle w:val="TAH"/>
              <w:rPr>
                <w:lang w:val="en-US"/>
              </w:rPr>
            </w:pPr>
            <w:r w:rsidRPr="009C5B90">
              <w:rPr>
                <w:lang w:val="en-US"/>
              </w:rPr>
              <w:t>Description</w:t>
            </w:r>
          </w:p>
        </w:tc>
      </w:tr>
      <w:tr w:rsidR="000260B1" w:rsidRPr="009C5B90" w14:paraId="4A346E2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95DD95" w14:textId="77777777" w:rsidR="000260B1" w:rsidRPr="009C5B90" w:rsidRDefault="000260B1" w:rsidP="007C64A8">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2F626510"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CCBD8AC"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34431B9" w14:textId="77777777" w:rsidR="000260B1" w:rsidRPr="009C5B90" w:rsidRDefault="000260B1" w:rsidP="007C64A8">
            <w:pPr>
              <w:pStyle w:val="TAL"/>
              <w:rPr>
                <w:lang w:val="en-US"/>
              </w:rPr>
            </w:pPr>
            <w:r w:rsidRPr="009C5B90">
              <w:rPr>
                <w:lang w:val="en-US"/>
              </w:rPr>
              <w:t xml:space="preserve">NIDD Authorization Data </w:t>
            </w:r>
          </w:p>
        </w:tc>
      </w:tr>
    </w:tbl>
    <w:p w14:paraId="5871E5B7" w14:textId="77777777" w:rsidR="000260B1" w:rsidRDefault="000260B1" w:rsidP="000260B1"/>
    <w:p w14:paraId="248695BE" w14:textId="77777777" w:rsidR="000260B1" w:rsidRDefault="000260B1" w:rsidP="000260B1">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0260B1" w:rsidRPr="009C5B90" w14:paraId="2DA683EA"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A2B61F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59B5D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5A2D28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734674" w14:textId="77777777" w:rsidR="000260B1" w:rsidRPr="009C5B90" w:rsidRDefault="000260B1" w:rsidP="007C64A8">
            <w:pPr>
              <w:pStyle w:val="TAH"/>
              <w:rPr>
                <w:lang w:val="en-US"/>
              </w:rPr>
            </w:pPr>
            <w:r w:rsidRPr="009C5B90">
              <w:rPr>
                <w:lang w:val="en-US"/>
              </w:rPr>
              <w:t>Response</w:t>
            </w:r>
          </w:p>
          <w:p w14:paraId="2B62BFEF"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66A0DF7" w14:textId="77777777" w:rsidR="000260B1" w:rsidRPr="009C5B90" w:rsidRDefault="000260B1" w:rsidP="007C64A8">
            <w:pPr>
              <w:pStyle w:val="TAH"/>
              <w:rPr>
                <w:lang w:val="en-US"/>
              </w:rPr>
            </w:pPr>
            <w:r w:rsidRPr="009C5B90">
              <w:rPr>
                <w:lang w:val="en-US"/>
              </w:rPr>
              <w:t>Description</w:t>
            </w:r>
          </w:p>
        </w:tc>
      </w:tr>
      <w:tr w:rsidR="000260B1" w:rsidRPr="009C5B90" w14:paraId="5619760B"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81F70E9"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93B90BC"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2C39F7"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B87F03"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ED7E76" w14:textId="77777777" w:rsidR="000260B1" w:rsidRPr="009C5B90" w:rsidRDefault="000260B1" w:rsidP="007C64A8">
            <w:pPr>
              <w:pStyle w:val="TAL"/>
              <w:rPr>
                <w:lang w:val="en-US"/>
              </w:rPr>
            </w:pPr>
            <w:r w:rsidRPr="009C5B90">
              <w:rPr>
                <w:lang w:val="en-US"/>
              </w:rPr>
              <w:t>Upon successful update of this resource, an empty response body shall be returned.</w:t>
            </w:r>
          </w:p>
        </w:tc>
      </w:tr>
      <w:tr w:rsidR="000260B1" w:rsidRPr="009C5B90" w14:paraId="2DD5D903"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D26388" w14:textId="77777777" w:rsidR="000260B1" w:rsidRPr="009C5B90" w:rsidRDefault="000260B1" w:rsidP="007C64A8">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07412297"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D8A796"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AA21030"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1653F475" w14:textId="77777777" w:rsidR="000260B1" w:rsidRPr="009C5B90" w:rsidRDefault="000260B1" w:rsidP="007C64A8">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0260B1" w:rsidRPr="009C5B90" w14:paraId="2CCE401E"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F31DE1"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F7E90A4" w14:textId="77777777" w:rsidR="000260B1" w:rsidRDefault="000260B1" w:rsidP="000260B1">
      <w:pPr>
        <w:rPr>
          <w:lang w:eastAsia="zh-CN"/>
        </w:rPr>
      </w:pPr>
    </w:p>
    <w:p w14:paraId="357FEA4D" w14:textId="77777777" w:rsidR="000260B1" w:rsidRDefault="000260B1" w:rsidP="000260B1">
      <w:pPr>
        <w:pStyle w:val="Heading5"/>
      </w:pPr>
      <w:bookmarkStart w:id="3064" w:name="_Toc90587130"/>
      <w:bookmarkStart w:id="3065" w:name="_Toc106616673"/>
      <w:bookmarkStart w:id="3066" w:name="_Toc122101369"/>
      <w:bookmarkStart w:id="3067" w:name="_Toc161910932"/>
      <w:r>
        <w:t>5.2.45.3.2</w:t>
      </w:r>
      <w:r>
        <w:tab/>
        <w:t>DELETE</w:t>
      </w:r>
      <w:bookmarkEnd w:id="3064"/>
      <w:bookmarkEnd w:id="3065"/>
      <w:bookmarkEnd w:id="3066"/>
      <w:bookmarkEnd w:id="3067"/>
    </w:p>
    <w:p w14:paraId="074C563B" w14:textId="77777777" w:rsidR="000260B1" w:rsidRDefault="000260B1" w:rsidP="000260B1">
      <w:r>
        <w:t>This method shall support the URI query parameters specified in table 5.2.45.3.2-1.</w:t>
      </w:r>
    </w:p>
    <w:p w14:paraId="1694C923" w14:textId="77777777" w:rsidR="000260B1" w:rsidRDefault="000260B1" w:rsidP="000260B1">
      <w:pPr>
        <w:pStyle w:val="TH"/>
        <w:outlineLvl w:val="0"/>
      </w:pPr>
      <w:r>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1E3377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F503E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A48E7D"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FB20C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249A06"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5D96F" w14:textId="77777777" w:rsidR="000260B1" w:rsidRPr="009C5B90" w:rsidRDefault="000260B1" w:rsidP="007C64A8">
            <w:pPr>
              <w:pStyle w:val="TAH"/>
              <w:rPr>
                <w:lang w:val="en-US"/>
              </w:rPr>
            </w:pPr>
            <w:r w:rsidRPr="009C5B90">
              <w:rPr>
                <w:lang w:val="en-US"/>
              </w:rPr>
              <w:t>Description</w:t>
            </w:r>
          </w:p>
        </w:tc>
      </w:tr>
      <w:tr w:rsidR="000260B1" w:rsidRPr="009C5B90" w14:paraId="06FCA05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D3964A"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39685B"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9652BE0"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950E86C"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FF14BFB" w14:textId="77777777" w:rsidR="000260B1" w:rsidRPr="009C5B90" w:rsidRDefault="000260B1" w:rsidP="007C64A8">
            <w:pPr>
              <w:pStyle w:val="TAL"/>
              <w:rPr>
                <w:lang w:val="en-US"/>
              </w:rPr>
            </w:pPr>
          </w:p>
        </w:tc>
      </w:tr>
    </w:tbl>
    <w:p w14:paraId="24A11B3B" w14:textId="77777777" w:rsidR="000260B1" w:rsidRDefault="000260B1" w:rsidP="000260B1"/>
    <w:p w14:paraId="539E5B2F" w14:textId="77777777" w:rsidR="000260B1" w:rsidRDefault="000260B1" w:rsidP="000260B1">
      <w:r>
        <w:t>This method shall support the request data structures specified in table 5.2.45.3.2-2 and the response data structure, and response codes specified in table 5.2.45.3.2-3.</w:t>
      </w:r>
    </w:p>
    <w:p w14:paraId="7D1CEF1D" w14:textId="77777777" w:rsidR="000260B1" w:rsidRDefault="000260B1" w:rsidP="000260B1">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46342C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0E31F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F58B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1C81F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B1930E" w14:textId="77777777" w:rsidR="000260B1" w:rsidRPr="009C5B90" w:rsidRDefault="000260B1" w:rsidP="007C64A8">
            <w:pPr>
              <w:pStyle w:val="TAH"/>
              <w:rPr>
                <w:lang w:val="en-US"/>
              </w:rPr>
            </w:pPr>
            <w:r w:rsidRPr="009C5B90">
              <w:rPr>
                <w:lang w:val="en-US"/>
              </w:rPr>
              <w:t>Description</w:t>
            </w:r>
          </w:p>
        </w:tc>
      </w:tr>
      <w:tr w:rsidR="000260B1" w:rsidRPr="009C5B90" w14:paraId="108BAD94"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572BC"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F0F67BE"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D0BCEE0"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0C1B99" w14:textId="77777777" w:rsidR="000260B1" w:rsidRPr="009C5B90" w:rsidRDefault="000260B1" w:rsidP="007C64A8">
            <w:pPr>
              <w:pStyle w:val="TAL"/>
              <w:rPr>
                <w:lang w:val="en-US"/>
              </w:rPr>
            </w:pPr>
          </w:p>
        </w:tc>
      </w:tr>
    </w:tbl>
    <w:p w14:paraId="598EB6F1" w14:textId="77777777" w:rsidR="000260B1" w:rsidRDefault="000260B1" w:rsidP="000260B1"/>
    <w:p w14:paraId="530D33E3" w14:textId="77777777" w:rsidR="000260B1" w:rsidRDefault="000260B1" w:rsidP="000260B1">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42DAC64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8C5A5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7385E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E4491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D46897" w14:textId="77777777" w:rsidR="000260B1" w:rsidRPr="009C5B90" w:rsidRDefault="000260B1" w:rsidP="007C64A8">
            <w:pPr>
              <w:pStyle w:val="TAH"/>
              <w:rPr>
                <w:lang w:val="en-US"/>
              </w:rPr>
            </w:pPr>
            <w:r w:rsidRPr="009C5B90">
              <w:rPr>
                <w:lang w:val="en-US"/>
              </w:rPr>
              <w:t>Response</w:t>
            </w:r>
          </w:p>
          <w:p w14:paraId="64BD715F"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B347EA" w14:textId="77777777" w:rsidR="000260B1" w:rsidRPr="009C5B90" w:rsidRDefault="000260B1" w:rsidP="007C64A8">
            <w:pPr>
              <w:pStyle w:val="TAH"/>
              <w:rPr>
                <w:lang w:val="en-US"/>
              </w:rPr>
            </w:pPr>
            <w:r w:rsidRPr="009C5B90">
              <w:rPr>
                <w:lang w:val="en-US"/>
              </w:rPr>
              <w:t>Description</w:t>
            </w:r>
          </w:p>
        </w:tc>
      </w:tr>
      <w:tr w:rsidR="000260B1" w:rsidRPr="009C5B90" w14:paraId="176C7C4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F49B2E"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BF21F50"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2A7ED3E"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F4551AB"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15AE76A"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9EFDB1F"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E7FD5E"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61B61FDB" w14:textId="77777777" w:rsidR="000260B1" w:rsidRDefault="000260B1" w:rsidP="000260B1"/>
    <w:p w14:paraId="22F10E78" w14:textId="77777777" w:rsidR="000260B1" w:rsidRDefault="000260B1" w:rsidP="000260B1">
      <w:pPr>
        <w:pStyle w:val="Heading5"/>
      </w:pPr>
      <w:bookmarkStart w:id="3068" w:name="_Toc90587131"/>
      <w:bookmarkStart w:id="3069" w:name="_Toc106616674"/>
      <w:bookmarkStart w:id="3070" w:name="_Toc122101370"/>
      <w:bookmarkStart w:id="3071" w:name="_Toc161910933"/>
      <w:r>
        <w:t>5.2.45.3.</w:t>
      </w:r>
      <w:r>
        <w:rPr>
          <w:lang w:val="de-DE"/>
        </w:rPr>
        <w:t>3</w:t>
      </w:r>
      <w:r>
        <w:tab/>
      </w:r>
      <w:r>
        <w:rPr>
          <w:lang w:val="de-DE"/>
        </w:rPr>
        <w:t>GET</w:t>
      </w:r>
      <w:bookmarkEnd w:id="3068"/>
      <w:bookmarkEnd w:id="3069"/>
      <w:bookmarkEnd w:id="3070"/>
      <w:bookmarkEnd w:id="3071"/>
    </w:p>
    <w:p w14:paraId="14C4D961" w14:textId="77777777" w:rsidR="000260B1" w:rsidRDefault="000260B1" w:rsidP="000260B1">
      <w:r>
        <w:t>This method shall support the URI query parameters specified in table 5.2.45.3.3-1.</w:t>
      </w:r>
    </w:p>
    <w:p w14:paraId="5ED41229" w14:textId="77777777" w:rsidR="000260B1" w:rsidRDefault="000260B1" w:rsidP="000260B1">
      <w:pPr>
        <w:pStyle w:val="TH"/>
        <w:outlineLvl w:val="0"/>
      </w:pPr>
      <w:r>
        <w:lastRenderedPageBreak/>
        <w:t>Table 5.2.45.3.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77CF40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C9AA6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B9A0BE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76D6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BC725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7A50DD" w14:textId="77777777" w:rsidR="000260B1" w:rsidRPr="009C5B90" w:rsidRDefault="000260B1" w:rsidP="007C64A8">
            <w:pPr>
              <w:pStyle w:val="TAH"/>
              <w:rPr>
                <w:lang w:val="en-US"/>
              </w:rPr>
            </w:pPr>
            <w:r w:rsidRPr="009C5B90">
              <w:rPr>
                <w:lang w:val="en-US"/>
              </w:rPr>
              <w:t>Description</w:t>
            </w:r>
          </w:p>
        </w:tc>
      </w:tr>
      <w:tr w:rsidR="000260B1" w:rsidRPr="009C5B90" w14:paraId="7FD5FA2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AB27F4"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28B34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736DF6"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4E39CD"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70C5999" w14:textId="77777777" w:rsidR="000260B1" w:rsidRPr="009C5B90" w:rsidRDefault="000260B1" w:rsidP="007C64A8">
            <w:pPr>
              <w:pStyle w:val="TAL"/>
              <w:rPr>
                <w:lang w:val="en-US"/>
              </w:rPr>
            </w:pPr>
          </w:p>
        </w:tc>
      </w:tr>
    </w:tbl>
    <w:p w14:paraId="4EEB8802" w14:textId="77777777" w:rsidR="000260B1" w:rsidRDefault="000260B1" w:rsidP="000260B1"/>
    <w:p w14:paraId="3CCD91B7" w14:textId="77777777" w:rsidR="000260B1" w:rsidRDefault="000260B1" w:rsidP="000260B1">
      <w:r>
        <w:t>This method shall support the request data structures specified in table 5.2.45.3.3-2 and the response data structure and response codes specified in table 5.2.45.3.3-3.</w:t>
      </w:r>
    </w:p>
    <w:p w14:paraId="355BDCEB" w14:textId="77777777" w:rsidR="000260B1" w:rsidRDefault="000260B1" w:rsidP="000260B1">
      <w:pPr>
        <w:pStyle w:val="TH"/>
        <w:outlineLvl w:val="0"/>
      </w:pPr>
      <w:r>
        <w:t>Table 5.2.45.3.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E7B2AC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36E92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9A74F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855F93"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B06764" w14:textId="77777777" w:rsidR="000260B1" w:rsidRPr="009C5B90" w:rsidRDefault="000260B1" w:rsidP="007C64A8">
            <w:pPr>
              <w:pStyle w:val="TAH"/>
              <w:rPr>
                <w:lang w:val="en-US"/>
              </w:rPr>
            </w:pPr>
            <w:r w:rsidRPr="009C5B90">
              <w:rPr>
                <w:lang w:val="en-US"/>
              </w:rPr>
              <w:t>Description</w:t>
            </w:r>
          </w:p>
        </w:tc>
      </w:tr>
      <w:tr w:rsidR="000260B1" w:rsidRPr="009C5B90" w14:paraId="536908F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2466F7"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D8EC96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D14CAF"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7AE5D" w14:textId="77777777" w:rsidR="000260B1" w:rsidRPr="009C5B90" w:rsidRDefault="000260B1" w:rsidP="007C64A8">
            <w:pPr>
              <w:pStyle w:val="TAL"/>
              <w:rPr>
                <w:lang w:val="en-US"/>
              </w:rPr>
            </w:pPr>
          </w:p>
        </w:tc>
      </w:tr>
    </w:tbl>
    <w:p w14:paraId="7F8ABEA1" w14:textId="77777777" w:rsidR="000260B1" w:rsidRDefault="000260B1" w:rsidP="000260B1"/>
    <w:p w14:paraId="08C015D6" w14:textId="77777777" w:rsidR="000260B1" w:rsidRDefault="000260B1" w:rsidP="000260B1">
      <w:pPr>
        <w:pStyle w:val="TH"/>
        <w:outlineLvl w:val="0"/>
      </w:pPr>
      <w:r>
        <w:t>Table 5.2.45.3.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0260B1" w:rsidRPr="009C5B90" w14:paraId="0FD2CDB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12633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75492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859B3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A072A9" w14:textId="77777777" w:rsidR="000260B1" w:rsidRPr="009C5B90" w:rsidRDefault="000260B1" w:rsidP="007C64A8">
            <w:pPr>
              <w:pStyle w:val="TAH"/>
              <w:rPr>
                <w:lang w:val="en-US"/>
              </w:rPr>
            </w:pPr>
            <w:r w:rsidRPr="009C5B90">
              <w:rPr>
                <w:lang w:val="en-US"/>
              </w:rPr>
              <w:t>Response</w:t>
            </w:r>
          </w:p>
          <w:p w14:paraId="3C5B8387"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D1AC7C" w14:textId="77777777" w:rsidR="000260B1" w:rsidRPr="009C5B90" w:rsidRDefault="000260B1" w:rsidP="007C64A8">
            <w:pPr>
              <w:pStyle w:val="TAH"/>
              <w:rPr>
                <w:lang w:val="en-US"/>
              </w:rPr>
            </w:pPr>
            <w:r w:rsidRPr="009C5B90">
              <w:rPr>
                <w:lang w:val="en-US"/>
              </w:rPr>
              <w:t>Description</w:t>
            </w:r>
          </w:p>
        </w:tc>
      </w:tr>
      <w:tr w:rsidR="000260B1" w:rsidRPr="009C5B90" w14:paraId="7BAB6C6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2BAA72" w14:textId="77777777" w:rsidR="000260B1" w:rsidRPr="009C5B90" w:rsidRDefault="000260B1" w:rsidP="007C64A8">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36A8A4"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6F04B29"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B80247B"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E04728E" w14:textId="77777777" w:rsidR="000260B1" w:rsidRPr="009C5B90" w:rsidRDefault="000260B1" w:rsidP="007C64A8">
            <w:pPr>
              <w:pStyle w:val="TAL"/>
              <w:rPr>
                <w:lang w:val="en-US"/>
              </w:rPr>
            </w:pPr>
            <w:r w:rsidRPr="009C5B90">
              <w:rPr>
                <w:lang w:val="en-US"/>
              </w:rPr>
              <w:t>Upon success, a response body containing NIDD Authorization Info shall be returned.</w:t>
            </w:r>
          </w:p>
        </w:tc>
      </w:tr>
      <w:tr w:rsidR="000260B1" w:rsidRPr="009C5B90" w14:paraId="66E83FB8"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6A9BCF"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6E168DB" w14:textId="77777777" w:rsidR="000260B1" w:rsidRDefault="000260B1" w:rsidP="000260B1"/>
    <w:p w14:paraId="408092CB" w14:textId="77777777" w:rsidR="000260B1" w:rsidRDefault="000260B1" w:rsidP="000260B1">
      <w:pPr>
        <w:pStyle w:val="Heading5"/>
      </w:pPr>
      <w:bookmarkStart w:id="3072" w:name="_Toc90587132"/>
      <w:bookmarkStart w:id="3073" w:name="_Toc106616675"/>
      <w:bookmarkStart w:id="3074" w:name="_Toc122101371"/>
      <w:bookmarkStart w:id="3075" w:name="_Toc161910934"/>
      <w:r>
        <w:t>5.2.45.3.</w:t>
      </w:r>
      <w:r>
        <w:rPr>
          <w:lang w:val="de-DE"/>
        </w:rPr>
        <w:t>4</w:t>
      </w:r>
      <w:r>
        <w:tab/>
        <w:t>PATCH</w:t>
      </w:r>
      <w:bookmarkEnd w:id="3072"/>
      <w:bookmarkEnd w:id="3073"/>
      <w:bookmarkEnd w:id="3074"/>
      <w:bookmarkEnd w:id="3075"/>
    </w:p>
    <w:p w14:paraId="1F8C4BB1" w14:textId="77777777" w:rsidR="000260B1" w:rsidRDefault="000260B1" w:rsidP="000260B1">
      <w:pPr>
        <w:rPr>
          <w:lang w:eastAsia="zh-CN"/>
        </w:rPr>
      </w:pPr>
      <w:r>
        <w:rPr>
          <w:lang w:eastAsia="zh-CN"/>
        </w:rPr>
        <w:t>This method is used to modify the NIDD active authorizations in the UDR.</w:t>
      </w:r>
    </w:p>
    <w:p w14:paraId="644085E3" w14:textId="77777777" w:rsidR="000260B1" w:rsidRDefault="000260B1" w:rsidP="000260B1">
      <w:r>
        <w:t>This method shall support the URI query parameters specified in table 5.2.45.3.4-1.</w:t>
      </w:r>
    </w:p>
    <w:p w14:paraId="1A5D4556" w14:textId="77777777" w:rsidR="000260B1" w:rsidRDefault="000260B1" w:rsidP="000260B1">
      <w:pPr>
        <w:pStyle w:val="TH"/>
        <w:outlineLvl w:val="0"/>
      </w:pPr>
      <w:r>
        <w:t>Table 5.2.45.3.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0AB6B44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39AEF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FAE2F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E233BD"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E7A5DD"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2DEB5" w14:textId="77777777" w:rsidR="000260B1" w:rsidRPr="009C5B90" w:rsidRDefault="000260B1" w:rsidP="007C64A8">
            <w:pPr>
              <w:pStyle w:val="TAH"/>
              <w:rPr>
                <w:lang w:val="en-US"/>
              </w:rPr>
            </w:pPr>
            <w:r w:rsidRPr="009C5B90">
              <w:rPr>
                <w:lang w:val="en-US"/>
              </w:rPr>
              <w:t>Description</w:t>
            </w:r>
          </w:p>
        </w:tc>
      </w:tr>
      <w:tr w:rsidR="000260B1" w:rsidRPr="009C5B90" w14:paraId="5768D4B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2EB833"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15D3D0B"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B9188"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0AF3A2"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318285" w14:textId="41BC0D9E"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6BB69892" w14:textId="77777777" w:rsidR="000260B1" w:rsidRDefault="000260B1" w:rsidP="000260B1">
      <w:pPr>
        <w:pStyle w:val="Guidance"/>
      </w:pPr>
    </w:p>
    <w:p w14:paraId="57081C8A" w14:textId="77777777" w:rsidR="000260B1" w:rsidRDefault="000260B1" w:rsidP="000260B1">
      <w:r>
        <w:t>This method shall support the request data structures specified in table 5.2.45.3.2-2 and the response data structures, and response codes specified in table 5.2.45.3.4-3.</w:t>
      </w:r>
    </w:p>
    <w:p w14:paraId="6D3BAB94" w14:textId="77777777" w:rsidR="000260B1" w:rsidRDefault="000260B1" w:rsidP="000260B1">
      <w:pPr>
        <w:pStyle w:val="TH"/>
        <w:outlineLvl w:val="0"/>
      </w:pPr>
      <w:r>
        <w:t>Table 5.2.45.3.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BE5C96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32379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8C5CC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DCFF07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4A0670" w14:textId="77777777" w:rsidR="000260B1" w:rsidRPr="009C5B90" w:rsidRDefault="000260B1" w:rsidP="007C64A8">
            <w:pPr>
              <w:pStyle w:val="TAH"/>
              <w:rPr>
                <w:lang w:val="en-US"/>
              </w:rPr>
            </w:pPr>
            <w:r w:rsidRPr="009C5B90">
              <w:rPr>
                <w:lang w:val="en-US"/>
              </w:rPr>
              <w:t>Description</w:t>
            </w:r>
          </w:p>
        </w:tc>
      </w:tr>
      <w:tr w:rsidR="000260B1" w:rsidRPr="009C5B90" w14:paraId="179D25A8"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6C88FF"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3D0A642"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6870321"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48FB19A"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02BA672A" w14:textId="77777777" w:rsidR="000260B1" w:rsidRDefault="000260B1" w:rsidP="000260B1"/>
    <w:p w14:paraId="44147486" w14:textId="77777777" w:rsidR="000260B1" w:rsidRDefault="000260B1" w:rsidP="000260B1">
      <w:pPr>
        <w:pStyle w:val="TH"/>
        <w:outlineLvl w:val="0"/>
      </w:pPr>
      <w:r>
        <w:t>Table 5.2.45.3.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33441920"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FC71059"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CB04B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81C1C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F366D4" w14:textId="77777777" w:rsidR="000260B1" w:rsidRPr="009C5B90" w:rsidRDefault="000260B1" w:rsidP="007C64A8">
            <w:pPr>
              <w:pStyle w:val="TAH"/>
              <w:rPr>
                <w:lang w:val="en-US"/>
              </w:rPr>
            </w:pPr>
            <w:r w:rsidRPr="009C5B90">
              <w:rPr>
                <w:lang w:val="en-US"/>
              </w:rPr>
              <w:t>Response</w:t>
            </w:r>
          </w:p>
          <w:p w14:paraId="29BC98C7"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433DC1E4" w14:textId="77777777" w:rsidR="000260B1" w:rsidRPr="009C5B90" w:rsidRDefault="000260B1" w:rsidP="007C64A8">
            <w:pPr>
              <w:pStyle w:val="TAH"/>
              <w:rPr>
                <w:lang w:val="en-US"/>
              </w:rPr>
            </w:pPr>
            <w:r w:rsidRPr="009C5B90">
              <w:rPr>
                <w:lang w:val="en-US"/>
              </w:rPr>
              <w:t>Description</w:t>
            </w:r>
          </w:p>
        </w:tc>
      </w:tr>
      <w:tr w:rsidR="000260B1" w:rsidRPr="009C5B90" w14:paraId="7B6EB055"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684BD89"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D68139A"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C4C4D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3BFB03E"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6BD8E8FA"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4E1A8BD5"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6FB446"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3863C3F6"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666188BC"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C7825E" w14:textId="77777777" w:rsidR="000260B1" w:rsidRPr="009C5B90" w:rsidRDefault="000260B1" w:rsidP="007C64A8">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6EE12377"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3E88D12A"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B73511A"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1FB53C6"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1C99A2F"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E2CF350" w14:textId="77777777" w:rsidR="000260B1" w:rsidRPr="009C5B90" w:rsidRDefault="000260B1" w:rsidP="007C64A8">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6D7F0FAA"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1723D12E"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1CCFB05"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FC6C296"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41C9FA3" w14:textId="77777777" w:rsidR="000260B1" w:rsidRDefault="000260B1" w:rsidP="000260B1">
      <w:bookmarkStart w:id="3076" w:name="_Toc90587133"/>
    </w:p>
    <w:p w14:paraId="69250675" w14:textId="77777777" w:rsidR="000260B1" w:rsidRPr="00533C32" w:rsidRDefault="000260B1" w:rsidP="000260B1">
      <w:pPr>
        <w:pStyle w:val="Heading3"/>
      </w:pPr>
      <w:bookmarkStart w:id="3077" w:name="_Toc106616676"/>
      <w:bookmarkStart w:id="3078" w:name="_Toc122101372"/>
      <w:bookmarkStart w:id="3079" w:name="_Toc161910935"/>
      <w:r>
        <w:lastRenderedPageBreak/>
        <w:t>5.2.46</w:t>
      </w:r>
      <w:r w:rsidRPr="00533C32">
        <w:tab/>
        <w:t xml:space="preserve">Resource: </w:t>
      </w:r>
      <w:r w:rsidRPr="00697E27">
        <w:t>5MBSSubscriptionData</w:t>
      </w:r>
      <w:bookmarkEnd w:id="3076"/>
      <w:bookmarkEnd w:id="3077"/>
      <w:bookmarkEnd w:id="3078"/>
      <w:bookmarkEnd w:id="3079"/>
    </w:p>
    <w:p w14:paraId="4C7592F7" w14:textId="77777777" w:rsidR="000260B1" w:rsidRPr="00533C32" w:rsidRDefault="000260B1" w:rsidP="000260B1">
      <w:pPr>
        <w:pStyle w:val="Heading4"/>
      </w:pPr>
      <w:bookmarkStart w:id="3080" w:name="_Toc90587134"/>
      <w:bookmarkStart w:id="3081" w:name="_Toc106616677"/>
      <w:bookmarkStart w:id="3082" w:name="_Toc122101373"/>
      <w:bookmarkStart w:id="3083" w:name="_Toc161910936"/>
      <w:r>
        <w:t>5.2.46</w:t>
      </w:r>
      <w:r w:rsidRPr="00533C32">
        <w:t>.1</w:t>
      </w:r>
      <w:r w:rsidRPr="00533C32">
        <w:tab/>
        <w:t>Description</w:t>
      </w:r>
      <w:bookmarkEnd w:id="3080"/>
      <w:bookmarkEnd w:id="3081"/>
      <w:bookmarkEnd w:id="3082"/>
      <w:bookmarkEnd w:id="3083"/>
    </w:p>
    <w:p w14:paraId="5593ED1D" w14:textId="77777777" w:rsidR="000260B1" w:rsidRDefault="000260B1" w:rsidP="000260B1">
      <w:r w:rsidRPr="00B3056F">
        <w:t xml:space="preserve">This resource represents the subscribed </w:t>
      </w:r>
      <w:r>
        <w:rPr>
          <w:lang w:eastAsia="zh-CN"/>
        </w:rPr>
        <w:t>5MBS</w:t>
      </w:r>
      <w:r w:rsidRPr="00B3056F">
        <w:t xml:space="preserve"> Data</w:t>
      </w:r>
      <w:r>
        <w:t xml:space="preserve"> for a UE. SMF queries this data from UDM.</w:t>
      </w:r>
    </w:p>
    <w:p w14:paraId="26FC5425" w14:textId="77777777" w:rsidR="000260B1" w:rsidRPr="00533C32" w:rsidRDefault="000260B1" w:rsidP="000260B1">
      <w:pPr>
        <w:pStyle w:val="Heading4"/>
      </w:pPr>
      <w:bookmarkStart w:id="3084" w:name="_Toc90587135"/>
      <w:bookmarkStart w:id="3085" w:name="_Toc106616678"/>
      <w:bookmarkStart w:id="3086" w:name="_Toc122101374"/>
      <w:bookmarkStart w:id="3087" w:name="_Toc161910937"/>
      <w:r>
        <w:t>5.2.46</w:t>
      </w:r>
      <w:r w:rsidRPr="00533C32">
        <w:t>.2</w:t>
      </w:r>
      <w:r w:rsidRPr="00533C32">
        <w:tab/>
        <w:t>Resource Definition</w:t>
      </w:r>
      <w:bookmarkEnd w:id="3084"/>
      <w:bookmarkEnd w:id="3085"/>
      <w:bookmarkEnd w:id="3086"/>
      <w:bookmarkEnd w:id="3087"/>
    </w:p>
    <w:p w14:paraId="3934C46B" w14:textId="77777777" w:rsidR="000260B1" w:rsidRDefault="000260B1" w:rsidP="000260B1">
      <w:bookmarkStart w:id="3088"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088"/>
    <w:p w14:paraId="38600075" w14:textId="77777777" w:rsidR="000260B1" w:rsidRPr="00697E27" w:rsidRDefault="000260B1" w:rsidP="000260B1">
      <w:r w:rsidRPr="00533C32">
        <w:t>This resource shall support the resource URI variables defined in table </w:t>
      </w:r>
      <w:r>
        <w:t>5.2.46</w:t>
      </w:r>
      <w:r w:rsidRPr="00533C32">
        <w:t>.2-1</w:t>
      </w:r>
      <w:r w:rsidRPr="00697E27">
        <w:t>.</w:t>
      </w:r>
    </w:p>
    <w:p w14:paraId="55FE5C33" w14:textId="77777777" w:rsidR="000260B1" w:rsidRPr="00533C32" w:rsidRDefault="000260B1" w:rsidP="000260B1">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11036B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23E63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44D0EE" w14:textId="77777777" w:rsidR="000260B1" w:rsidRPr="009C5B90" w:rsidRDefault="000260B1" w:rsidP="007C64A8">
            <w:pPr>
              <w:pStyle w:val="TAH"/>
              <w:rPr>
                <w:lang w:val="en-US"/>
              </w:rPr>
            </w:pPr>
            <w:r w:rsidRPr="009C5B90">
              <w:rPr>
                <w:lang w:val="en-US"/>
              </w:rPr>
              <w:t>Definition</w:t>
            </w:r>
          </w:p>
        </w:tc>
      </w:tr>
      <w:tr w:rsidR="000260B1" w:rsidRPr="009C5B90" w14:paraId="693169F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0F046F"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29F1E3"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5DE5A07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tcPr>
          <w:p w14:paraId="27BAA356"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E18F116" w14:textId="10D46BE7" w:rsidR="000260B1" w:rsidRPr="009C5B90" w:rsidRDefault="000260B1" w:rsidP="007C64A8">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D4A26BC" w14:textId="77777777" w:rsidR="000260B1" w:rsidRPr="00533C32" w:rsidRDefault="000260B1" w:rsidP="000260B1"/>
    <w:p w14:paraId="30BCDFE7" w14:textId="77777777" w:rsidR="000260B1" w:rsidRPr="00533C32" w:rsidRDefault="000260B1" w:rsidP="000260B1">
      <w:pPr>
        <w:pStyle w:val="Heading4"/>
      </w:pPr>
      <w:bookmarkStart w:id="3089" w:name="_Toc90587136"/>
      <w:bookmarkStart w:id="3090" w:name="_Toc106616679"/>
      <w:bookmarkStart w:id="3091" w:name="_Toc122101375"/>
      <w:bookmarkStart w:id="3092" w:name="_Toc161910938"/>
      <w:r>
        <w:t>5.2.46.</w:t>
      </w:r>
      <w:r w:rsidRPr="00533C32">
        <w:t>3</w:t>
      </w:r>
      <w:r w:rsidRPr="00533C32">
        <w:tab/>
        <w:t>Resource Standard Methods</w:t>
      </w:r>
      <w:bookmarkEnd w:id="3089"/>
      <w:bookmarkEnd w:id="3090"/>
      <w:bookmarkEnd w:id="3091"/>
      <w:bookmarkEnd w:id="3092"/>
    </w:p>
    <w:p w14:paraId="58E66015" w14:textId="77777777" w:rsidR="000260B1" w:rsidRPr="00533C32" w:rsidRDefault="000260B1" w:rsidP="000260B1">
      <w:pPr>
        <w:pStyle w:val="Heading5"/>
      </w:pPr>
      <w:bookmarkStart w:id="3093" w:name="_Toc90587137"/>
      <w:bookmarkStart w:id="3094" w:name="_Toc106616680"/>
      <w:bookmarkStart w:id="3095" w:name="_Toc122101376"/>
      <w:bookmarkStart w:id="3096" w:name="_Toc161910939"/>
      <w:r>
        <w:t>5.2.46.</w:t>
      </w:r>
      <w:r w:rsidRPr="00533C32">
        <w:t>3.1</w:t>
      </w:r>
      <w:r w:rsidRPr="00533C32">
        <w:tab/>
      </w:r>
      <w:r>
        <w:t>GET</w:t>
      </w:r>
      <w:bookmarkEnd w:id="3093"/>
      <w:bookmarkEnd w:id="3094"/>
      <w:bookmarkEnd w:id="3095"/>
      <w:bookmarkEnd w:id="3096"/>
    </w:p>
    <w:p w14:paraId="1900E431" w14:textId="77777777" w:rsidR="000260B1" w:rsidRDefault="000260B1" w:rsidP="000260B1">
      <w:r w:rsidRPr="00533C32">
        <w:t xml:space="preserve">This method shall support the URI query parameters specified in table </w:t>
      </w:r>
      <w:r>
        <w:t>5.2.46.</w:t>
      </w:r>
      <w:r w:rsidRPr="00533C32">
        <w:t>3.1-1.</w:t>
      </w:r>
    </w:p>
    <w:p w14:paraId="523EE81E" w14:textId="77777777" w:rsidR="000260B1" w:rsidRPr="00533C32" w:rsidRDefault="000260B1" w:rsidP="000260B1">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8D6F84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5BA93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7715B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8907E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016E34"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EDA4C5" w14:textId="77777777" w:rsidR="000260B1" w:rsidRPr="009C5B90" w:rsidRDefault="000260B1" w:rsidP="007C64A8">
            <w:pPr>
              <w:pStyle w:val="TAH"/>
              <w:rPr>
                <w:lang w:val="en-US"/>
              </w:rPr>
            </w:pPr>
            <w:r w:rsidRPr="009C5B90">
              <w:rPr>
                <w:lang w:val="en-US"/>
              </w:rPr>
              <w:t>Description</w:t>
            </w:r>
          </w:p>
        </w:tc>
      </w:tr>
      <w:tr w:rsidR="000260B1" w:rsidRPr="009C5B90" w14:paraId="53E2178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FF860D" w14:textId="77777777" w:rsidR="000260B1" w:rsidRPr="009C5B90" w:rsidRDefault="000260B1" w:rsidP="007C64A8">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AC6546D"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15A199D0"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73968D96"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1C2A934" w14:textId="1FFAA4AC"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23AD04E3" w14:textId="77777777" w:rsidR="000260B1" w:rsidRPr="00533C32" w:rsidRDefault="000260B1" w:rsidP="000260B1"/>
    <w:p w14:paraId="3FA13B73" w14:textId="77777777" w:rsidR="000260B1" w:rsidRPr="00533C32" w:rsidRDefault="000260B1" w:rsidP="000260B1">
      <w:r w:rsidRPr="00533C32">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7729374" w14:textId="77777777" w:rsidR="000260B1" w:rsidRPr="00533C32" w:rsidRDefault="000260B1" w:rsidP="000260B1">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A86ECA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8F997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FF3948"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454AE8"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57989F" w14:textId="77777777" w:rsidR="000260B1" w:rsidRPr="009C5B90" w:rsidRDefault="000260B1" w:rsidP="007C64A8">
            <w:pPr>
              <w:pStyle w:val="TAH"/>
              <w:rPr>
                <w:lang w:val="en-US"/>
              </w:rPr>
            </w:pPr>
            <w:r w:rsidRPr="009C5B90">
              <w:rPr>
                <w:lang w:val="en-US"/>
              </w:rPr>
              <w:t>Description</w:t>
            </w:r>
          </w:p>
        </w:tc>
      </w:tr>
      <w:tr w:rsidR="000260B1" w:rsidRPr="009C5B90" w14:paraId="0B142DC9"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314A77"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026683"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237AAB"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E25CC1B" w14:textId="77777777" w:rsidR="000260B1" w:rsidRPr="009C5B90" w:rsidRDefault="000260B1" w:rsidP="007C64A8">
            <w:pPr>
              <w:pStyle w:val="TAL"/>
              <w:rPr>
                <w:lang w:val="en-US"/>
              </w:rPr>
            </w:pPr>
          </w:p>
        </w:tc>
      </w:tr>
    </w:tbl>
    <w:p w14:paraId="202D22CE" w14:textId="77777777" w:rsidR="000260B1" w:rsidRPr="00533C32" w:rsidRDefault="000260B1" w:rsidP="000260B1"/>
    <w:p w14:paraId="7E9D07CF" w14:textId="77777777" w:rsidR="000260B1" w:rsidRPr="00533C32" w:rsidRDefault="000260B1" w:rsidP="000260B1">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0260B1" w:rsidRPr="009C5B90" w14:paraId="059B69A8" w14:textId="77777777" w:rsidTr="007C64A8">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9417B45" w14:textId="77777777" w:rsidR="000260B1" w:rsidRPr="009C5B90" w:rsidRDefault="000260B1" w:rsidP="007C64A8">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1022F5A3" w14:textId="77777777" w:rsidR="000260B1" w:rsidRPr="009C5B90" w:rsidRDefault="000260B1" w:rsidP="007C64A8">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28363373" w14:textId="77777777" w:rsidR="000260B1" w:rsidRPr="009C5B90" w:rsidRDefault="000260B1" w:rsidP="007C64A8">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42609653" w14:textId="77777777" w:rsidR="000260B1" w:rsidRPr="009C5B90" w:rsidRDefault="000260B1" w:rsidP="007C64A8">
            <w:pPr>
              <w:pStyle w:val="TAH"/>
              <w:rPr>
                <w:lang w:val="en-US"/>
              </w:rPr>
            </w:pPr>
            <w:r w:rsidRPr="009C5B90">
              <w:rPr>
                <w:lang w:val="en-US"/>
              </w:rPr>
              <w:t>Response</w:t>
            </w:r>
          </w:p>
          <w:p w14:paraId="0E73B5F0" w14:textId="77777777" w:rsidR="000260B1" w:rsidRPr="009C5B90" w:rsidRDefault="000260B1" w:rsidP="007C64A8">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08176C1E" w14:textId="77777777" w:rsidR="000260B1" w:rsidRPr="009C5B90" w:rsidRDefault="000260B1" w:rsidP="007C64A8">
            <w:pPr>
              <w:pStyle w:val="TAH"/>
              <w:rPr>
                <w:lang w:val="en-US"/>
              </w:rPr>
            </w:pPr>
            <w:r w:rsidRPr="009C5B90">
              <w:rPr>
                <w:lang w:val="en-US"/>
              </w:rPr>
              <w:t>Description</w:t>
            </w:r>
          </w:p>
        </w:tc>
      </w:tr>
      <w:tr w:rsidR="000260B1" w:rsidRPr="009C5B90" w14:paraId="0F7385E5" w14:textId="77777777" w:rsidTr="007C64A8">
        <w:trPr>
          <w:jc w:val="center"/>
        </w:trPr>
        <w:tc>
          <w:tcPr>
            <w:tcW w:w="1021" w:type="pct"/>
            <w:tcBorders>
              <w:top w:val="single" w:sz="4" w:space="0" w:color="auto"/>
              <w:left w:val="single" w:sz="6" w:space="0" w:color="000000"/>
              <w:bottom w:val="single" w:sz="4" w:space="0" w:color="auto"/>
              <w:right w:val="single" w:sz="6" w:space="0" w:color="000000"/>
            </w:tcBorders>
            <w:hideMark/>
          </w:tcPr>
          <w:p w14:paraId="363112B2" w14:textId="77777777" w:rsidR="000260B1" w:rsidRPr="009C5B90" w:rsidRDefault="000260B1" w:rsidP="007C64A8">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3A70724" w14:textId="77777777" w:rsidR="000260B1" w:rsidRPr="009C5B90" w:rsidRDefault="000260B1" w:rsidP="007C64A8">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09C9A6B4" w14:textId="77777777" w:rsidR="000260B1" w:rsidRPr="009C5B90" w:rsidRDefault="000260B1" w:rsidP="007C64A8">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180D0AD4" w14:textId="77777777" w:rsidR="000260B1" w:rsidRPr="009C5B90" w:rsidRDefault="000260B1" w:rsidP="007C64A8">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47652CC6" w14:textId="77777777" w:rsidR="000260B1" w:rsidRPr="009C5B90" w:rsidRDefault="000260B1" w:rsidP="007C64A8">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0260B1" w:rsidRPr="009C5B90" w14:paraId="1A6FA18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E44D20"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4794E79A" w14:textId="77777777" w:rsidR="000260B1" w:rsidRDefault="000260B1" w:rsidP="000260B1">
      <w:pPr>
        <w:rPr>
          <w:lang w:eastAsia="zh-CN"/>
        </w:rPr>
      </w:pPr>
    </w:p>
    <w:p w14:paraId="3685C8D3" w14:textId="77777777" w:rsidR="000260B1" w:rsidRPr="00533C32" w:rsidRDefault="000260B1" w:rsidP="000260B1">
      <w:pPr>
        <w:pStyle w:val="Heading3"/>
      </w:pPr>
      <w:bookmarkStart w:id="3097" w:name="_Toc90587138"/>
      <w:bookmarkStart w:id="3098" w:name="_Toc106616681"/>
      <w:bookmarkStart w:id="3099" w:name="_Toc122101377"/>
      <w:bookmarkStart w:id="3100" w:name="_Toc161910940"/>
      <w:r>
        <w:t>5.2.47</w:t>
      </w:r>
      <w:r w:rsidRPr="00533C32">
        <w:tab/>
        <w:t xml:space="preserve">Resource: </w:t>
      </w:r>
      <w:r>
        <w:t>UeSubscription</w:t>
      </w:r>
      <w:r w:rsidRPr="00D5200C">
        <w:t>Data</w:t>
      </w:r>
      <w:bookmarkEnd w:id="3097"/>
      <w:bookmarkEnd w:id="3098"/>
      <w:bookmarkEnd w:id="3099"/>
      <w:bookmarkEnd w:id="3100"/>
    </w:p>
    <w:p w14:paraId="4576243D" w14:textId="77777777" w:rsidR="000260B1" w:rsidRPr="00533C32" w:rsidRDefault="000260B1" w:rsidP="000260B1">
      <w:pPr>
        <w:pStyle w:val="Heading4"/>
      </w:pPr>
      <w:bookmarkStart w:id="3101" w:name="_Toc90587139"/>
      <w:bookmarkStart w:id="3102" w:name="_Toc106616682"/>
      <w:bookmarkStart w:id="3103" w:name="_Toc122101378"/>
      <w:bookmarkStart w:id="3104" w:name="_Toc161910941"/>
      <w:r>
        <w:t>5.2.47</w:t>
      </w:r>
      <w:r w:rsidRPr="00533C32">
        <w:t>.1</w:t>
      </w:r>
      <w:r w:rsidRPr="00533C32">
        <w:tab/>
        <w:t>Description</w:t>
      </w:r>
      <w:bookmarkEnd w:id="3101"/>
      <w:bookmarkEnd w:id="3102"/>
      <w:bookmarkEnd w:id="3103"/>
      <w:bookmarkEnd w:id="3104"/>
    </w:p>
    <w:p w14:paraId="60590CFA" w14:textId="77777777" w:rsidR="000260B1" w:rsidRPr="00533C32" w:rsidRDefault="000260B1" w:rsidP="000260B1">
      <w:pPr>
        <w:rPr>
          <w:lang w:eastAsia="zh-CN"/>
        </w:rPr>
      </w:pPr>
      <w:r w:rsidRPr="00533C32">
        <w:t xml:space="preserve">This resource represents the </w:t>
      </w:r>
      <w:r>
        <w:t>subscription data</w:t>
      </w:r>
      <w:r w:rsidRPr="00533C32">
        <w:t xml:space="preserve"> for a UE ID.</w:t>
      </w:r>
    </w:p>
    <w:p w14:paraId="5353C456" w14:textId="77777777" w:rsidR="000260B1" w:rsidRPr="00533C32" w:rsidRDefault="000260B1" w:rsidP="000260B1">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4F9FF833" w14:textId="77777777" w:rsidR="000260B1" w:rsidRPr="00533C32" w:rsidRDefault="000260B1" w:rsidP="000260B1">
      <w:pPr>
        <w:pStyle w:val="Heading4"/>
      </w:pPr>
      <w:bookmarkStart w:id="3105" w:name="_Toc90587140"/>
      <w:bookmarkStart w:id="3106" w:name="_Toc106616683"/>
      <w:bookmarkStart w:id="3107" w:name="_Toc122101379"/>
      <w:bookmarkStart w:id="3108" w:name="_Toc161910942"/>
      <w:r>
        <w:lastRenderedPageBreak/>
        <w:t>5.2.47</w:t>
      </w:r>
      <w:r w:rsidRPr="00533C32">
        <w:t>.2</w:t>
      </w:r>
      <w:r w:rsidRPr="00533C32">
        <w:tab/>
        <w:t>Resource Definition</w:t>
      </w:r>
      <w:bookmarkEnd w:id="3105"/>
      <w:bookmarkEnd w:id="3106"/>
      <w:bookmarkEnd w:id="3107"/>
      <w:bookmarkEnd w:id="3108"/>
    </w:p>
    <w:p w14:paraId="47019804" w14:textId="77777777" w:rsidR="000260B1" w:rsidRPr="00533C32" w:rsidRDefault="000260B1" w:rsidP="000260B1">
      <w:r w:rsidRPr="00533C32">
        <w:t>Resource URI: {apiRoot}/nudr-dr/&lt;apiVersion&gt;/subscription-data/{</w:t>
      </w:r>
      <w:r w:rsidRPr="00533C32">
        <w:rPr>
          <w:lang w:eastAsia="zh-CN"/>
        </w:rPr>
        <w:t>ueId</w:t>
      </w:r>
      <w:r w:rsidRPr="00533C32">
        <w:t>}</w:t>
      </w:r>
    </w:p>
    <w:p w14:paraId="2331A2FA" w14:textId="77777777" w:rsidR="000260B1" w:rsidRPr="00533C32" w:rsidRDefault="000260B1" w:rsidP="000260B1">
      <w:pPr>
        <w:rPr>
          <w:rFonts w:ascii="Arial" w:hAnsi="Arial" w:cs="Arial"/>
        </w:rPr>
      </w:pPr>
      <w:bookmarkStart w:id="3109" w:name="_MCCTEMPBM_CRPT22160206___7"/>
      <w:r w:rsidRPr="00533C32">
        <w:t>This resource shall support the resource URI variables defined in table </w:t>
      </w:r>
      <w:r>
        <w:t>5.2.47</w:t>
      </w:r>
      <w:r w:rsidRPr="00533C32">
        <w:t>.2-1</w:t>
      </w:r>
      <w:r w:rsidRPr="00533C32">
        <w:rPr>
          <w:rFonts w:ascii="Arial" w:hAnsi="Arial" w:cs="Arial"/>
        </w:rPr>
        <w:t>.</w:t>
      </w:r>
    </w:p>
    <w:bookmarkEnd w:id="3109"/>
    <w:p w14:paraId="42461C46" w14:textId="77777777" w:rsidR="000260B1" w:rsidRPr="00533C32" w:rsidRDefault="000260B1" w:rsidP="000260B1">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EEEF1F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6B77FE6"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B26590" w14:textId="77777777" w:rsidR="000260B1" w:rsidRPr="009C5B90" w:rsidRDefault="000260B1" w:rsidP="007C64A8">
            <w:pPr>
              <w:pStyle w:val="TAH"/>
              <w:rPr>
                <w:lang w:val="en-US"/>
              </w:rPr>
            </w:pPr>
            <w:r w:rsidRPr="009C5B90">
              <w:rPr>
                <w:lang w:val="en-US"/>
              </w:rPr>
              <w:t>Definition</w:t>
            </w:r>
          </w:p>
        </w:tc>
      </w:tr>
      <w:tr w:rsidR="000260B1" w:rsidRPr="009C5B90" w14:paraId="2D93653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C59AD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D1616C"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A77C65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9FE2C7"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CBAB4F" w14:textId="2DAE15EA"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700022B6" w14:textId="77777777" w:rsidR="000260B1" w:rsidRPr="00533C32" w:rsidRDefault="000260B1" w:rsidP="000260B1"/>
    <w:p w14:paraId="504081AC" w14:textId="77777777" w:rsidR="000260B1" w:rsidRPr="00533C32" w:rsidRDefault="000260B1" w:rsidP="000260B1">
      <w:pPr>
        <w:pStyle w:val="Heading4"/>
      </w:pPr>
      <w:bookmarkStart w:id="3110" w:name="_Toc90587141"/>
      <w:bookmarkStart w:id="3111" w:name="_Toc106616684"/>
      <w:bookmarkStart w:id="3112" w:name="_Toc122101380"/>
      <w:bookmarkStart w:id="3113" w:name="_Toc161910943"/>
      <w:r>
        <w:t>5.2.47</w:t>
      </w:r>
      <w:r w:rsidRPr="00533C32">
        <w:t>.3</w:t>
      </w:r>
      <w:r w:rsidRPr="00533C32">
        <w:tab/>
        <w:t>Resource Standard Methods</w:t>
      </w:r>
      <w:bookmarkEnd w:id="3110"/>
      <w:bookmarkEnd w:id="3111"/>
      <w:bookmarkEnd w:id="3112"/>
      <w:bookmarkEnd w:id="3113"/>
    </w:p>
    <w:p w14:paraId="55BB9081" w14:textId="77777777" w:rsidR="000260B1" w:rsidRDefault="000260B1" w:rsidP="000260B1">
      <w:pPr>
        <w:pStyle w:val="Heading5"/>
      </w:pPr>
      <w:bookmarkStart w:id="3114" w:name="_Toc90587142"/>
      <w:bookmarkStart w:id="3115" w:name="_Toc106616685"/>
      <w:bookmarkStart w:id="3116" w:name="_Toc122101381"/>
      <w:bookmarkStart w:id="3117" w:name="_Toc161910944"/>
      <w:r>
        <w:t>5.2.47</w:t>
      </w:r>
      <w:r w:rsidRPr="00533C32">
        <w:t>.3.1</w:t>
      </w:r>
      <w:r w:rsidRPr="00533C32">
        <w:tab/>
        <w:t>GET</w:t>
      </w:r>
      <w:bookmarkEnd w:id="3114"/>
      <w:bookmarkEnd w:id="3115"/>
      <w:bookmarkEnd w:id="3116"/>
      <w:bookmarkEnd w:id="3117"/>
    </w:p>
    <w:p w14:paraId="17A389B8" w14:textId="77777777" w:rsidR="000260B1" w:rsidRPr="00302F61" w:rsidRDefault="000260B1" w:rsidP="000260B1">
      <w:r>
        <w:t xml:space="preserve">When the NF service consumer (e.g. UDM) and the UDR both support the </w:t>
      </w:r>
      <w:r>
        <w:rPr>
          <w:lang w:eastAsia="zh-CN"/>
        </w:rPr>
        <w:t>UESubDataSetRetrieve feature (see clause 6.1.8 of 3GPP TS 29.504 [2]), then NF service consumer may send a GET method towards the UE subscription data resource URI (…/subscription-data/{ueId}) to retrieve the UE subscription data sets.</w:t>
      </w:r>
    </w:p>
    <w:p w14:paraId="77E71E0C" w14:textId="77777777" w:rsidR="000260B1" w:rsidRPr="00533C32" w:rsidRDefault="000260B1" w:rsidP="000260B1">
      <w:r w:rsidRPr="00533C32">
        <w:t xml:space="preserve">This method shall support the URI query parameters specified in table </w:t>
      </w:r>
      <w:r>
        <w:t>5.2.47</w:t>
      </w:r>
      <w:r w:rsidRPr="00533C32">
        <w:t>.3.1-1.</w:t>
      </w:r>
    </w:p>
    <w:p w14:paraId="7878BA20" w14:textId="77777777" w:rsidR="000260B1" w:rsidRPr="00533C32" w:rsidRDefault="000260B1" w:rsidP="000260B1">
      <w:pPr>
        <w:pStyle w:val="TH"/>
        <w:outlineLvl w:val="0"/>
      </w:pPr>
      <w:r w:rsidRPr="00533C32">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72"/>
        <w:gridCol w:w="1797"/>
        <w:gridCol w:w="314"/>
        <w:gridCol w:w="1067"/>
        <w:gridCol w:w="4885"/>
      </w:tblGrid>
      <w:tr w:rsidR="000260B1" w:rsidRPr="009C5B90" w14:paraId="1B521F4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8962E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A4D6F9"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D7BCC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71686C"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BFBA13" w14:textId="77777777" w:rsidR="000260B1" w:rsidRPr="009C5B90" w:rsidRDefault="000260B1" w:rsidP="007C64A8">
            <w:pPr>
              <w:pStyle w:val="TAH"/>
              <w:rPr>
                <w:lang w:val="en-US"/>
              </w:rPr>
            </w:pPr>
            <w:r w:rsidRPr="009C5B90">
              <w:rPr>
                <w:lang w:val="en-US"/>
              </w:rPr>
              <w:t>Description</w:t>
            </w:r>
          </w:p>
        </w:tc>
      </w:tr>
      <w:tr w:rsidR="000260B1" w:rsidRPr="009C5B90" w14:paraId="68E4D192"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6BF5C" w14:textId="77777777" w:rsidR="000260B1" w:rsidRPr="009C5B90" w:rsidRDefault="000260B1" w:rsidP="007C64A8">
            <w:pPr>
              <w:pStyle w:val="TAL"/>
              <w:rPr>
                <w:lang w:val="en-US" w:eastAsia="zh-CN"/>
              </w:rPr>
            </w:pPr>
            <w:r w:rsidRPr="009C5B90">
              <w:rPr>
                <w:lang w:val="en-US" w:eastAsia="zh-CN"/>
              </w:rPr>
              <w:t>dataset-names</w:t>
            </w:r>
          </w:p>
        </w:tc>
        <w:tc>
          <w:tcPr>
            <w:tcW w:w="732" w:type="pct"/>
            <w:tcBorders>
              <w:top w:val="single" w:sz="4" w:space="0" w:color="auto"/>
              <w:left w:val="single" w:sz="6" w:space="0" w:color="000000"/>
              <w:bottom w:val="single" w:sz="4" w:space="0" w:color="auto"/>
              <w:right w:val="single" w:sz="6" w:space="0" w:color="000000"/>
            </w:tcBorders>
            <w:hideMark/>
          </w:tcPr>
          <w:p w14:paraId="2467FAB9" w14:textId="77777777" w:rsidR="000260B1" w:rsidRPr="009C5B90" w:rsidRDefault="000260B1" w:rsidP="007C64A8">
            <w:pPr>
              <w:pStyle w:val="TAL"/>
              <w:rPr>
                <w:lang w:val="en-US" w:eastAsia="zh-CN"/>
              </w:rPr>
            </w:pPr>
            <w:r w:rsidRPr="009C5B90">
              <w:rPr>
                <w:lang w:val="en-US" w:eastAsia="zh-CN"/>
              </w:rPr>
              <w:t>array(DataSetName)</w:t>
            </w:r>
          </w:p>
        </w:tc>
        <w:tc>
          <w:tcPr>
            <w:tcW w:w="217" w:type="pct"/>
            <w:tcBorders>
              <w:top w:val="single" w:sz="4" w:space="0" w:color="auto"/>
              <w:left w:val="single" w:sz="6" w:space="0" w:color="000000"/>
              <w:bottom w:val="single" w:sz="4" w:space="0" w:color="auto"/>
              <w:right w:val="single" w:sz="6" w:space="0" w:color="000000"/>
            </w:tcBorders>
            <w:hideMark/>
          </w:tcPr>
          <w:p w14:paraId="440A5DEE" w14:textId="77777777" w:rsidR="000260B1" w:rsidRPr="009C5B90" w:rsidRDefault="000260B1" w:rsidP="007C64A8">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5CC23B51" w14:textId="77777777" w:rsidR="000260B1" w:rsidRPr="009C5B90" w:rsidRDefault="000260B1" w:rsidP="007C64A8">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6A73AF" w14:textId="77777777" w:rsidR="000260B1" w:rsidRPr="009C5B90" w:rsidRDefault="000260B1" w:rsidP="007C64A8">
            <w:pPr>
              <w:pStyle w:val="TAL"/>
              <w:rPr>
                <w:lang w:val="en-US"/>
              </w:rPr>
            </w:pPr>
            <w:r w:rsidRPr="009C5B90">
              <w:rPr>
                <w:lang w:val="en-US" w:eastAsia="zh-CN"/>
              </w:rPr>
              <w:t>This IE shall contain the names of data sets to the retrieved.</w:t>
            </w:r>
          </w:p>
        </w:tc>
      </w:tr>
      <w:tr w:rsidR="000260B1" w:rsidRPr="009C5B90" w14:paraId="307A9D21" w14:textId="77777777" w:rsidTr="007C64A8">
        <w:trPr>
          <w:trHeight w:val="293"/>
          <w:jc w:val="center"/>
        </w:trPr>
        <w:tc>
          <w:tcPr>
            <w:tcW w:w="825" w:type="pct"/>
            <w:tcBorders>
              <w:top w:val="single" w:sz="4" w:space="0" w:color="auto"/>
              <w:left w:val="single" w:sz="6" w:space="0" w:color="000000"/>
              <w:bottom w:val="single" w:sz="4" w:space="0" w:color="auto"/>
              <w:right w:val="single" w:sz="6" w:space="0" w:color="000000"/>
            </w:tcBorders>
          </w:tcPr>
          <w:p w14:paraId="2D48B571" w14:textId="77777777" w:rsidR="000260B1" w:rsidRPr="009C5B90" w:rsidRDefault="000260B1" w:rsidP="007C64A8">
            <w:pPr>
              <w:pStyle w:val="TAL"/>
              <w:rPr>
                <w:lang w:val="en-US" w:eastAsia="zh-CN"/>
              </w:rPr>
            </w:pPr>
            <w:r w:rsidRPr="009C5B90">
              <w:rPr>
                <w:lang w:val="en-US" w:eastAsia="zh-CN"/>
              </w:rPr>
              <w:t>serving-plmn</w:t>
            </w:r>
          </w:p>
        </w:tc>
        <w:tc>
          <w:tcPr>
            <w:tcW w:w="732" w:type="pct"/>
            <w:tcBorders>
              <w:top w:val="single" w:sz="4" w:space="0" w:color="auto"/>
              <w:left w:val="single" w:sz="6" w:space="0" w:color="000000"/>
              <w:bottom w:val="single" w:sz="4" w:space="0" w:color="auto"/>
              <w:right w:val="single" w:sz="6" w:space="0" w:color="000000"/>
            </w:tcBorders>
          </w:tcPr>
          <w:p w14:paraId="59657D00" w14:textId="77777777" w:rsidR="000260B1" w:rsidRPr="009C5B90" w:rsidRDefault="000260B1" w:rsidP="007C64A8">
            <w:pPr>
              <w:pStyle w:val="TAL"/>
              <w:rPr>
                <w:lang w:val="en-US" w:eastAsia="zh-CN"/>
              </w:rPr>
            </w:pPr>
            <w:r w:rsidRPr="009C5B90">
              <w:rPr>
                <w:lang w:val="en-US" w:eastAsia="zh-CN"/>
              </w:rPr>
              <w:t>PlmnId</w:t>
            </w:r>
          </w:p>
        </w:tc>
        <w:tc>
          <w:tcPr>
            <w:tcW w:w="217" w:type="pct"/>
            <w:tcBorders>
              <w:top w:val="single" w:sz="4" w:space="0" w:color="auto"/>
              <w:left w:val="single" w:sz="6" w:space="0" w:color="000000"/>
              <w:bottom w:val="single" w:sz="4" w:space="0" w:color="auto"/>
              <w:right w:val="single" w:sz="6" w:space="0" w:color="000000"/>
            </w:tcBorders>
          </w:tcPr>
          <w:p w14:paraId="257957BF" w14:textId="77777777" w:rsidR="000260B1" w:rsidRPr="009C5B90" w:rsidRDefault="000260B1" w:rsidP="007C64A8">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tcPr>
          <w:p w14:paraId="3B27FFB2" w14:textId="77777777" w:rsidR="000260B1" w:rsidRPr="009C5B90" w:rsidRDefault="000260B1" w:rsidP="007C64A8">
            <w:pPr>
              <w:pStyle w:val="TAL"/>
              <w:rPr>
                <w:lang w:val="en-US" w:eastAsia="zh-CN"/>
              </w:rPr>
            </w:pPr>
            <w:r w:rsidRPr="009C5B90">
              <w:rPr>
                <w:lang w:val="en-US" w:eastAsia="zh-CN"/>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8892A2E" w14:textId="77777777" w:rsidR="000260B1" w:rsidRPr="009C5B90" w:rsidRDefault="000260B1" w:rsidP="007C64A8">
            <w:pPr>
              <w:pStyle w:val="TAL"/>
              <w:rPr>
                <w:lang w:val="en-US" w:eastAsia="zh-CN"/>
              </w:rPr>
            </w:pPr>
            <w:r w:rsidRPr="009C5B90">
              <w:rPr>
                <w:lang w:val="en-US" w:eastAsia="zh-CN"/>
              </w:rPr>
              <w:t>This IE shall be present when at least one of the following serving PLMN specific data sets are indicated in the dataset-names IE:</w:t>
            </w:r>
          </w:p>
          <w:p w14:paraId="1123EA60" w14:textId="77777777" w:rsidR="000260B1" w:rsidRPr="009C5B90" w:rsidRDefault="000260B1" w:rsidP="007C64A8">
            <w:pPr>
              <w:pStyle w:val="TAL"/>
              <w:rPr>
                <w:lang w:val="en-US" w:eastAsia="zh-CN"/>
              </w:rPr>
            </w:pPr>
            <w:r w:rsidRPr="009C5B90">
              <w:rPr>
                <w:lang w:val="en-US" w:eastAsia="zh-CN"/>
              </w:rPr>
              <w:t>- AM</w:t>
            </w:r>
          </w:p>
          <w:p w14:paraId="29E3192D" w14:textId="77777777" w:rsidR="000260B1" w:rsidRPr="009C5B90" w:rsidRDefault="000260B1" w:rsidP="007C64A8">
            <w:pPr>
              <w:pStyle w:val="TAL"/>
              <w:rPr>
                <w:lang w:val="en-US" w:eastAsia="zh-CN"/>
              </w:rPr>
            </w:pPr>
            <w:r w:rsidRPr="009C5B90">
              <w:rPr>
                <w:lang w:val="en-US" w:eastAsia="zh-CN"/>
              </w:rPr>
              <w:t>- SMF_SEL</w:t>
            </w:r>
          </w:p>
          <w:p w14:paraId="0849A4F3" w14:textId="77777777" w:rsidR="000260B1" w:rsidRPr="009C5B90" w:rsidRDefault="000260B1" w:rsidP="007C64A8">
            <w:pPr>
              <w:pStyle w:val="TAL"/>
              <w:rPr>
                <w:lang w:val="en-US" w:eastAsia="zh-CN"/>
              </w:rPr>
            </w:pPr>
            <w:r w:rsidRPr="009C5B90">
              <w:rPr>
                <w:lang w:val="en-US" w:eastAsia="zh-CN"/>
              </w:rPr>
              <w:t>- SMS_SUB</w:t>
            </w:r>
          </w:p>
          <w:p w14:paraId="0C49AA57" w14:textId="77777777" w:rsidR="000260B1" w:rsidRPr="009C5B90" w:rsidRDefault="000260B1" w:rsidP="007C64A8">
            <w:pPr>
              <w:pStyle w:val="TAL"/>
              <w:rPr>
                <w:lang w:val="en-US" w:eastAsia="zh-CN"/>
              </w:rPr>
            </w:pPr>
            <w:r w:rsidRPr="009C5B90">
              <w:rPr>
                <w:lang w:val="en-US" w:eastAsia="zh-CN"/>
              </w:rPr>
              <w:t>- SM</w:t>
            </w:r>
          </w:p>
          <w:p w14:paraId="01187798" w14:textId="77777777" w:rsidR="000260B1" w:rsidRPr="009C5B90" w:rsidRDefault="000260B1" w:rsidP="007C64A8">
            <w:pPr>
              <w:pStyle w:val="TAL"/>
              <w:rPr>
                <w:lang w:val="en-US" w:eastAsia="zh-CN"/>
              </w:rPr>
            </w:pPr>
            <w:r w:rsidRPr="009C5B90">
              <w:rPr>
                <w:lang w:val="en-US" w:eastAsia="zh-CN"/>
              </w:rPr>
              <w:t>- TRACE</w:t>
            </w:r>
          </w:p>
          <w:p w14:paraId="22B0A73C" w14:textId="77777777" w:rsidR="000260B1" w:rsidRPr="009C5B90" w:rsidRDefault="000260B1" w:rsidP="007C64A8">
            <w:pPr>
              <w:pStyle w:val="TAL"/>
              <w:rPr>
                <w:lang w:val="en-US" w:eastAsia="zh-CN"/>
              </w:rPr>
            </w:pPr>
            <w:r w:rsidRPr="009C5B90">
              <w:rPr>
                <w:lang w:val="en-US" w:eastAsia="zh-CN"/>
              </w:rPr>
              <w:t>- SMS_MNG</w:t>
            </w:r>
          </w:p>
          <w:p w14:paraId="6E0C784B" w14:textId="77777777" w:rsidR="000260B1" w:rsidRPr="009C5B90" w:rsidRDefault="000260B1" w:rsidP="007C64A8">
            <w:pPr>
              <w:pStyle w:val="TAL"/>
              <w:rPr>
                <w:lang w:val="en-US" w:eastAsia="zh-CN"/>
              </w:rPr>
            </w:pPr>
            <w:r w:rsidRPr="009C5B90">
              <w:rPr>
                <w:lang w:val="en-US" w:eastAsia="zh-CN"/>
              </w:rPr>
              <w:t>- LCS_BCA</w:t>
            </w:r>
          </w:p>
          <w:p w14:paraId="6F6FD63C" w14:textId="77777777" w:rsidR="000260B1" w:rsidRPr="009C5B90" w:rsidRDefault="000260B1" w:rsidP="007C64A8">
            <w:pPr>
              <w:pStyle w:val="TAL"/>
              <w:rPr>
                <w:lang w:val="en-US" w:eastAsia="zh-CN"/>
              </w:rPr>
            </w:pPr>
          </w:p>
        </w:tc>
      </w:tr>
    </w:tbl>
    <w:p w14:paraId="6AEAD307" w14:textId="77777777" w:rsidR="000260B1" w:rsidRPr="00533C32" w:rsidRDefault="000260B1" w:rsidP="000260B1"/>
    <w:p w14:paraId="4DAE9DCA" w14:textId="77777777" w:rsidR="000260B1" w:rsidRPr="00533C32" w:rsidRDefault="000260B1" w:rsidP="000260B1">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EE83E1A" w14:textId="77777777" w:rsidR="000260B1" w:rsidRPr="00533C32" w:rsidRDefault="000260B1" w:rsidP="000260B1">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A7BC85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A33E9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A5FEB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29080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249BD9" w14:textId="77777777" w:rsidR="000260B1" w:rsidRPr="009C5B90" w:rsidRDefault="000260B1" w:rsidP="007C64A8">
            <w:pPr>
              <w:pStyle w:val="TAH"/>
              <w:rPr>
                <w:lang w:val="en-US"/>
              </w:rPr>
            </w:pPr>
            <w:r w:rsidRPr="009C5B90">
              <w:rPr>
                <w:lang w:val="en-US"/>
              </w:rPr>
              <w:t>Description</w:t>
            </w:r>
          </w:p>
        </w:tc>
      </w:tr>
      <w:tr w:rsidR="000260B1" w:rsidRPr="009C5B90" w14:paraId="3123EF4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C1C331"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96A05DF"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6FF209"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A51BB0" w14:textId="77777777" w:rsidR="000260B1" w:rsidRPr="009C5B90" w:rsidRDefault="000260B1" w:rsidP="007C64A8">
            <w:pPr>
              <w:pStyle w:val="TAL"/>
              <w:rPr>
                <w:lang w:val="en-US"/>
              </w:rPr>
            </w:pPr>
          </w:p>
        </w:tc>
      </w:tr>
    </w:tbl>
    <w:p w14:paraId="4AA037EF" w14:textId="77777777" w:rsidR="000260B1" w:rsidRPr="00533C32" w:rsidRDefault="000260B1" w:rsidP="000260B1"/>
    <w:p w14:paraId="7F8EB94A" w14:textId="77777777" w:rsidR="000260B1" w:rsidRPr="00533C32" w:rsidRDefault="000260B1" w:rsidP="000260B1">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0260B1" w:rsidRPr="009C5B90" w14:paraId="36CE3435" w14:textId="77777777" w:rsidTr="007C64A8">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21675A8C" w14:textId="77777777" w:rsidR="000260B1" w:rsidRPr="009C5B90" w:rsidRDefault="000260B1" w:rsidP="007C64A8">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50980B5" w14:textId="77777777" w:rsidR="000260B1" w:rsidRPr="009C5B90" w:rsidRDefault="000260B1" w:rsidP="007C64A8">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289B5D0C" w14:textId="77777777" w:rsidR="000260B1" w:rsidRPr="009C5B90" w:rsidRDefault="000260B1" w:rsidP="007C64A8">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B4D5F29" w14:textId="77777777" w:rsidR="000260B1" w:rsidRPr="009C5B90" w:rsidRDefault="000260B1" w:rsidP="007C64A8">
            <w:pPr>
              <w:pStyle w:val="TAH"/>
              <w:rPr>
                <w:lang w:val="en-US"/>
              </w:rPr>
            </w:pPr>
            <w:r w:rsidRPr="009C5B90">
              <w:rPr>
                <w:lang w:val="en-US"/>
              </w:rPr>
              <w:t>Response</w:t>
            </w:r>
          </w:p>
          <w:p w14:paraId="1248A4E1" w14:textId="77777777" w:rsidR="000260B1" w:rsidRPr="009C5B90" w:rsidRDefault="000260B1" w:rsidP="007C64A8">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07E9FE52" w14:textId="77777777" w:rsidR="000260B1" w:rsidRPr="009C5B90" w:rsidRDefault="000260B1" w:rsidP="007C64A8">
            <w:pPr>
              <w:pStyle w:val="TAH"/>
              <w:rPr>
                <w:lang w:val="en-US"/>
              </w:rPr>
            </w:pPr>
            <w:r w:rsidRPr="009C5B90">
              <w:rPr>
                <w:lang w:val="en-US"/>
              </w:rPr>
              <w:t>Description</w:t>
            </w:r>
          </w:p>
        </w:tc>
      </w:tr>
      <w:tr w:rsidR="000260B1" w:rsidRPr="009C5B90" w14:paraId="1BA7FAD8" w14:textId="77777777" w:rsidTr="007C64A8">
        <w:trPr>
          <w:jc w:val="center"/>
        </w:trPr>
        <w:tc>
          <w:tcPr>
            <w:tcW w:w="1037" w:type="pct"/>
            <w:tcBorders>
              <w:top w:val="single" w:sz="4" w:space="0" w:color="auto"/>
              <w:left w:val="single" w:sz="6" w:space="0" w:color="000000"/>
              <w:bottom w:val="single" w:sz="4" w:space="0" w:color="auto"/>
              <w:right w:val="single" w:sz="6" w:space="0" w:color="000000"/>
            </w:tcBorders>
            <w:hideMark/>
          </w:tcPr>
          <w:p w14:paraId="1FB5935F" w14:textId="77777777" w:rsidR="000260B1" w:rsidRPr="009C5B90" w:rsidRDefault="000260B1" w:rsidP="007C64A8">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13E36D3F" w14:textId="77777777" w:rsidR="000260B1" w:rsidRPr="009C5B90" w:rsidRDefault="000260B1" w:rsidP="007C64A8">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6E2B32D" w14:textId="77777777" w:rsidR="000260B1" w:rsidRPr="009C5B90" w:rsidRDefault="000260B1" w:rsidP="007C64A8">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12007C0C" w14:textId="77777777" w:rsidR="000260B1" w:rsidRPr="009C5B90" w:rsidRDefault="000260B1" w:rsidP="007C64A8">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37A3A2C4" w14:textId="77777777" w:rsidR="000260B1" w:rsidRPr="009C5B90" w:rsidRDefault="000260B1" w:rsidP="007C64A8">
            <w:pPr>
              <w:pStyle w:val="TAL"/>
              <w:rPr>
                <w:lang w:val="en-US"/>
              </w:rPr>
            </w:pPr>
            <w:r w:rsidRPr="009C5B90">
              <w:rPr>
                <w:lang w:val="en-US"/>
              </w:rPr>
              <w:t>Upon success, a response body containing the requested data sets shall be returned.</w:t>
            </w:r>
          </w:p>
        </w:tc>
      </w:tr>
      <w:tr w:rsidR="000260B1" w:rsidRPr="009C5B90" w14:paraId="6C3804D3"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EE871" w14:textId="77777777" w:rsidR="000260B1" w:rsidRPr="009C5B90" w:rsidRDefault="000260B1" w:rsidP="007C64A8">
            <w:pPr>
              <w:pStyle w:val="TAN"/>
            </w:pPr>
            <w:r w:rsidRPr="009C5B90">
              <w:t>NOTE:</w:t>
            </w:r>
            <w:r w:rsidRPr="009C5B90">
              <w:tab/>
              <w:t>In addition common data structures as listed in table 5.5-1 are supported.</w:t>
            </w:r>
          </w:p>
        </w:tc>
      </w:tr>
    </w:tbl>
    <w:p w14:paraId="3C1E0152" w14:textId="77777777" w:rsidR="000260B1" w:rsidRDefault="000260B1" w:rsidP="000260B1">
      <w:bookmarkStart w:id="3118" w:name="_Toc90587143"/>
    </w:p>
    <w:p w14:paraId="66258B91" w14:textId="77777777" w:rsidR="000260B1" w:rsidRPr="00533C32" w:rsidRDefault="000260B1" w:rsidP="000260B1">
      <w:pPr>
        <w:pStyle w:val="Heading3"/>
      </w:pPr>
      <w:bookmarkStart w:id="3119" w:name="_Toc106616686"/>
      <w:bookmarkStart w:id="3120" w:name="_Toc122101382"/>
      <w:bookmarkStart w:id="3121" w:name="_Toc161910945"/>
      <w:r>
        <w:lastRenderedPageBreak/>
        <w:t>5.2.48</w:t>
      </w:r>
      <w:r w:rsidRPr="00533C32">
        <w:tab/>
        <w:t xml:space="preserve">Resource: </w:t>
      </w:r>
      <w:r>
        <w:t>ServiceSpecific</w:t>
      </w:r>
      <w:r>
        <w:rPr>
          <w:rFonts w:hint="eastAsia"/>
          <w:lang w:eastAsia="zh-CN"/>
        </w:rPr>
        <w:t>AuthorizationData</w:t>
      </w:r>
      <w:bookmarkEnd w:id="3118"/>
      <w:bookmarkEnd w:id="3119"/>
      <w:bookmarkEnd w:id="3120"/>
      <w:bookmarkEnd w:id="3121"/>
    </w:p>
    <w:p w14:paraId="49681F47" w14:textId="77777777" w:rsidR="000260B1" w:rsidRPr="00757737" w:rsidRDefault="000260B1" w:rsidP="000260B1">
      <w:pPr>
        <w:pStyle w:val="Heading4"/>
      </w:pPr>
      <w:bookmarkStart w:id="3122" w:name="_Toc90587144"/>
      <w:bookmarkStart w:id="3123" w:name="_Toc106616687"/>
      <w:bookmarkStart w:id="3124" w:name="_Toc122101383"/>
      <w:bookmarkStart w:id="3125" w:name="_Toc161910946"/>
      <w:r>
        <w:t>5.2.48</w:t>
      </w:r>
      <w:r w:rsidRPr="00757737">
        <w:t>.1</w:t>
      </w:r>
      <w:r w:rsidRPr="00757737">
        <w:tab/>
        <w:t>Description</w:t>
      </w:r>
      <w:bookmarkEnd w:id="3122"/>
      <w:bookmarkEnd w:id="3123"/>
      <w:bookmarkEnd w:id="3124"/>
      <w:bookmarkEnd w:id="3125"/>
    </w:p>
    <w:p w14:paraId="3A84CC52" w14:textId="77777777" w:rsidR="000260B1" w:rsidRPr="00533C32" w:rsidRDefault="000260B1" w:rsidP="000260B1">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139F445A"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0DED03" w14:textId="77777777" w:rsidR="000260B1" w:rsidRPr="00533C32" w:rsidRDefault="000260B1" w:rsidP="000260B1">
      <w:pPr>
        <w:pStyle w:val="Heading4"/>
      </w:pPr>
      <w:bookmarkStart w:id="3126" w:name="_Toc90587145"/>
      <w:bookmarkStart w:id="3127" w:name="_Toc106616688"/>
      <w:bookmarkStart w:id="3128" w:name="_Toc122101384"/>
      <w:bookmarkStart w:id="3129" w:name="_Toc161910947"/>
      <w:r>
        <w:t>5.2.48</w:t>
      </w:r>
      <w:r w:rsidRPr="00533C32">
        <w:t>.2</w:t>
      </w:r>
      <w:r w:rsidRPr="00533C32">
        <w:tab/>
        <w:t>Resource Definition</w:t>
      </w:r>
      <w:bookmarkEnd w:id="3126"/>
      <w:bookmarkEnd w:id="3127"/>
      <w:bookmarkEnd w:id="3128"/>
      <w:bookmarkEnd w:id="3129"/>
    </w:p>
    <w:p w14:paraId="114A6E66" w14:textId="77777777" w:rsidR="000260B1" w:rsidRPr="00757737" w:rsidRDefault="000260B1" w:rsidP="000260B1">
      <w:r w:rsidRPr="00533C32">
        <w:t>Resource URI: {apiRoot}/nudr-dr/&lt;apiVersion&gt;/subscription-data/{ueId</w:t>
      </w:r>
      <w:r>
        <w:t>}/service-specific-authorization</w:t>
      </w:r>
      <w:r w:rsidRPr="00533C32">
        <w:t>-data</w:t>
      </w:r>
      <w:r>
        <w:t>/{serviceType}</w:t>
      </w:r>
    </w:p>
    <w:p w14:paraId="6F79FE84" w14:textId="77777777" w:rsidR="000260B1" w:rsidRPr="00533C32" w:rsidRDefault="000260B1" w:rsidP="000260B1">
      <w:pPr>
        <w:rPr>
          <w:rFonts w:ascii="Arial" w:hAnsi="Arial" w:cs="Arial"/>
        </w:rPr>
      </w:pPr>
      <w:bookmarkStart w:id="3130" w:name="_MCCTEMPBM_CRPT22160207___7"/>
      <w:r w:rsidRPr="00533C32">
        <w:t>This resource shall support the resource URI variables defined in table </w:t>
      </w:r>
      <w:r>
        <w:t>5.2.48</w:t>
      </w:r>
      <w:r w:rsidRPr="00533C32">
        <w:t>.2-1</w:t>
      </w:r>
      <w:r w:rsidRPr="00533C32">
        <w:rPr>
          <w:rFonts w:ascii="Arial" w:hAnsi="Arial" w:cs="Arial"/>
        </w:rPr>
        <w:t>.</w:t>
      </w:r>
    </w:p>
    <w:bookmarkEnd w:id="3130"/>
    <w:p w14:paraId="36260863" w14:textId="77777777" w:rsidR="000260B1" w:rsidRPr="00533C32" w:rsidRDefault="000260B1" w:rsidP="000260B1">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98B76B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1C904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D91871" w14:textId="77777777" w:rsidR="000260B1" w:rsidRPr="009C5B90" w:rsidRDefault="000260B1" w:rsidP="007C64A8">
            <w:pPr>
              <w:pStyle w:val="TAH"/>
              <w:rPr>
                <w:lang w:val="en-US"/>
              </w:rPr>
            </w:pPr>
            <w:r w:rsidRPr="009C5B90">
              <w:rPr>
                <w:lang w:val="en-US"/>
              </w:rPr>
              <w:t>Definition</w:t>
            </w:r>
          </w:p>
        </w:tc>
      </w:tr>
      <w:tr w:rsidR="000260B1" w:rsidRPr="009C5B90" w14:paraId="2DFA447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558E17"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38D2C2"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3699C9A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1DAA7"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CE2CCF" w14:textId="697E80BA" w:rsidR="000260B1" w:rsidRPr="009C5B90" w:rsidRDefault="000260B1" w:rsidP="007C64A8">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r w:rsidR="000260B1" w:rsidRPr="009C5B90" w14:paraId="1E63A3C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tcPr>
          <w:p w14:paraId="44D9FE4F" w14:textId="77777777" w:rsidR="000260B1" w:rsidRPr="009C5B90" w:rsidRDefault="000260B1" w:rsidP="007C64A8">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79FDF317" w14:textId="77777777" w:rsidR="000260B1" w:rsidRPr="009C5B90" w:rsidRDefault="000260B1" w:rsidP="007C64A8">
            <w:pPr>
              <w:pStyle w:val="TAL"/>
              <w:rPr>
                <w:lang w:val="en-US"/>
              </w:rPr>
            </w:pPr>
            <w:r w:rsidRPr="009C5B90">
              <w:rPr>
                <w:lang w:val="en-US"/>
              </w:rPr>
              <w:t>In this release the only defined Service Type is "AF_GUIDANCE_FOR_URSP"</w:t>
            </w:r>
          </w:p>
        </w:tc>
      </w:tr>
    </w:tbl>
    <w:p w14:paraId="6F8DFA41" w14:textId="77777777" w:rsidR="000260B1" w:rsidRPr="00533C32" w:rsidRDefault="000260B1" w:rsidP="000260B1"/>
    <w:p w14:paraId="34C672F8" w14:textId="77777777" w:rsidR="000260B1" w:rsidRPr="00533C32" w:rsidRDefault="000260B1" w:rsidP="000260B1">
      <w:pPr>
        <w:pStyle w:val="Heading4"/>
      </w:pPr>
      <w:bookmarkStart w:id="3131" w:name="_Toc90587146"/>
      <w:bookmarkStart w:id="3132" w:name="_Toc106616689"/>
      <w:bookmarkStart w:id="3133" w:name="_Toc122101385"/>
      <w:bookmarkStart w:id="3134" w:name="_Toc161910948"/>
      <w:r>
        <w:t>5.2.48</w:t>
      </w:r>
      <w:r w:rsidRPr="00533C32">
        <w:t>.3</w:t>
      </w:r>
      <w:r w:rsidRPr="00533C32">
        <w:tab/>
        <w:t>Resource Standard Methods</w:t>
      </w:r>
      <w:bookmarkEnd w:id="3131"/>
      <w:bookmarkEnd w:id="3132"/>
      <w:bookmarkEnd w:id="3133"/>
      <w:bookmarkEnd w:id="3134"/>
    </w:p>
    <w:p w14:paraId="3C35688A" w14:textId="77777777" w:rsidR="000260B1" w:rsidRPr="00533C32" w:rsidRDefault="000260B1" w:rsidP="000260B1">
      <w:pPr>
        <w:pStyle w:val="Heading5"/>
      </w:pPr>
      <w:bookmarkStart w:id="3135" w:name="_Toc90587147"/>
      <w:bookmarkStart w:id="3136" w:name="_Toc106616690"/>
      <w:bookmarkStart w:id="3137" w:name="_Toc122101386"/>
      <w:bookmarkStart w:id="3138" w:name="_Toc161910949"/>
      <w:r>
        <w:t>5.2.48</w:t>
      </w:r>
      <w:r w:rsidRPr="00533C32">
        <w:t>.3.1</w:t>
      </w:r>
      <w:r w:rsidRPr="00533C32">
        <w:tab/>
        <w:t>GET</w:t>
      </w:r>
      <w:bookmarkEnd w:id="3135"/>
      <w:bookmarkEnd w:id="3136"/>
      <w:bookmarkEnd w:id="3137"/>
      <w:bookmarkEnd w:id="3138"/>
    </w:p>
    <w:p w14:paraId="67F844CE" w14:textId="77777777" w:rsidR="000260B1" w:rsidRPr="00533C32" w:rsidRDefault="000260B1" w:rsidP="000260B1">
      <w:r w:rsidRPr="00533C32">
        <w:t xml:space="preserve">This method shall support the URI query parameters specified in table </w:t>
      </w:r>
      <w:r>
        <w:t>5.2.48</w:t>
      </w:r>
      <w:r w:rsidRPr="00533C32">
        <w:t>.3.1-1.</w:t>
      </w:r>
    </w:p>
    <w:p w14:paraId="3A748866" w14:textId="77777777" w:rsidR="000260B1" w:rsidRPr="00533C32" w:rsidRDefault="000260B1" w:rsidP="000260B1">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0260B1" w:rsidRPr="009C5B90" w14:paraId="2F5CEE4A" w14:textId="77777777" w:rsidTr="007C64A8">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23A18AAC" w14:textId="77777777" w:rsidR="000260B1" w:rsidRPr="009C5B90" w:rsidRDefault="000260B1" w:rsidP="007C64A8">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751A541" w14:textId="77777777" w:rsidR="000260B1" w:rsidRPr="009C5B90" w:rsidRDefault="000260B1" w:rsidP="007C64A8">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23D6E00"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9B1E976" w14:textId="77777777" w:rsidR="000260B1" w:rsidRPr="009C5B90" w:rsidRDefault="000260B1" w:rsidP="007C64A8">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56508C" w14:textId="77777777" w:rsidR="000260B1" w:rsidRPr="009C5B90" w:rsidRDefault="000260B1" w:rsidP="007C64A8">
            <w:pPr>
              <w:pStyle w:val="TAH"/>
              <w:rPr>
                <w:lang w:val="en-US"/>
              </w:rPr>
            </w:pPr>
            <w:r w:rsidRPr="009C5B90">
              <w:rPr>
                <w:lang w:val="en-US"/>
              </w:rPr>
              <w:t>Description</w:t>
            </w:r>
          </w:p>
        </w:tc>
      </w:tr>
      <w:tr w:rsidR="000260B1" w:rsidRPr="009C5B90" w14:paraId="4515E17F" w14:textId="77777777" w:rsidTr="007C64A8">
        <w:trPr>
          <w:jc w:val="center"/>
        </w:trPr>
        <w:tc>
          <w:tcPr>
            <w:tcW w:w="737" w:type="pct"/>
            <w:tcBorders>
              <w:top w:val="single" w:sz="4" w:space="0" w:color="auto"/>
              <w:left w:val="single" w:sz="6" w:space="0" w:color="000000"/>
              <w:bottom w:val="single" w:sz="4" w:space="0" w:color="auto"/>
              <w:right w:val="single" w:sz="6" w:space="0" w:color="000000"/>
            </w:tcBorders>
            <w:hideMark/>
          </w:tcPr>
          <w:p w14:paraId="1B2E6826" w14:textId="77777777" w:rsidR="000260B1" w:rsidRPr="009C5B90" w:rsidRDefault="000260B1" w:rsidP="007C64A8">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5E5E366C" w14:textId="77777777" w:rsidR="000260B1" w:rsidRPr="009C5B90" w:rsidRDefault="000260B1" w:rsidP="007C64A8">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5F5AA50C" w14:textId="77777777" w:rsidR="000260B1" w:rsidRPr="009C5B90" w:rsidRDefault="000260B1" w:rsidP="007C64A8">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337AB911" w14:textId="77777777" w:rsidR="000260B1" w:rsidRPr="009C5B90" w:rsidRDefault="000260B1" w:rsidP="007C64A8">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061A96BF" w14:textId="77777777" w:rsidR="000260B1" w:rsidRPr="009C5B90" w:rsidRDefault="000260B1" w:rsidP="007C64A8">
            <w:pPr>
              <w:pStyle w:val="TAL"/>
              <w:rPr>
                <w:lang w:val="en-US"/>
              </w:rPr>
            </w:pPr>
            <w:r w:rsidRPr="009C5B90">
              <w:t>When present without Slice Differentiator (sd), all slices identified by the given Slice/Service Type (sst) and any sd value (if any) shall be considered matching the query parameter.</w:t>
            </w:r>
          </w:p>
        </w:tc>
      </w:tr>
      <w:tr w:rsidR="000260B1" w:rsidRPr="009C5B90" w14:paraId="710A5A35" w14:textId="77777777" w:rsidTr="007C64A8">
        <w:trPr>
          <w:jc w:val="center"/>
        </w:trPr>
        <w:tc>
          <w:tcPr>
            <w:tcW w:w="737" w:type="pct"/>
            <w:tcBorders>
              <w:top w:val="single" w:sz="4" w:space="0" w:color="auto"/>
              <w:left w:val="single" w:sz="6" w:space="0" w:color="000000"/>
              <w:bottom w:val="single" w:sz="4" w:space="0" w:color="auto"/>
              <w:right w:val="single" w:sz="6" w:space="0" w:color="000000"/>
            </w:tcBorders>
          </w:tcPr>
          <w:p w14:paraId="7378A33E" w14:textId="77777777" w:rsidR="000260B1" w:rsidRPr="009C5B90" w:rsidRDefault="000260B1" w:rsidP="007C64A8">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761B871E" w14:textId="77777777" w:rsidR="000260B1" w:rsidRPr="009C5B90" w:rsidRDefault="000260B1" w:rsidP="007C64A8">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191B8502" w14:textId="77777777" w:rsidR="000260B1" w:rsidRPr="009C5B90" w:rsidRDefault="000260B1" w:rsidP="007C64A8">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4FCA61FC" w14:textId="77777777" w:rsidR="000260B1" w:rsidRPr="009C5B90" w:rsidRDefault="000260B1" w:rsidP="007C64A8">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221DEC98" w14:textId="77777777" w:rsidR="000260B1" w:rsidRPr="009C5B90" w:rsidRDefault="000260B1" w:rsidP="007C64A8">
            <w:pPr>
              <w:pStyle w:val="TAL"/>
              <w:rPr>
                <w:lang w:val="en-US"/>
              </w:rPr>
            </w:pPr>
          </w:p>
        </w:tc>
      </w:tr>
      <w:tr w:rsidR="000260B1" w:rsidRPr="009C5B90" w14:paraId="2928C8D8" w14:textId="77777777" w:rsidTr="007C64A8">
        <w:trPr>
          <w:jc w:val="center"/>
        </w:trPr>
        <w:tc>
          <w:tcPr>
            <w:tcW w:w="737" w:type="pct"/>
            <w:tcBorders>
              <w:top w:val="single" w:sz="4" w:space="0" w:color="auto"/>
              <w:left w:val="single" w:sz="6" w:space="0" w:color="000000"/>
              <w:bottom w:val="single" w:sz="4" w:space="0" w:color="auto"/>
              <w:right w:val="single" w:sz="6" w:space="0" w:color="000000"/>
            </w:tcBorders>
          </w:tcPr>
          <w:p w14:paraId="35339F09" w14:textId="77777777" w:rsidR="000260B1" w:rsidRPr="009C5B90" w:rsidRDefault="000260B1" w:rsidP="007C64A8">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1868F8CF" w14:textId="77777777" w:rsidR="000260B1" w:rsidRPr="009C5B90" w:rsidRDefault="000260B1" w:rsidP="007C64A8">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E1DDD31"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ABB58EC" w14:textId="77777777" w:rsidR="000260B1" w:rsidRPr="009C5B90" w:rsidRDefault="000260B1" w:rsidP="007C64A8">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704F3172" w14:textId="77777777" w:rsidR="000260B1" w:rsidRPr="009C5B90" w:rsidRDefault="000260B1" w:rsidP="007C64A8">
            <w:pPr>
              <w:pStyle w:val="TAL"/>
              <w:rPr>
                <w:lang w:val="en-US"/>
              </w:rPr>
            </w:pPr>
          </w:p>
        </w:tc>
      </w:tr>
      <w:tr w:rsidR="000260B1" w:rsidRPr="009C5B90" w14:paraId="718B9772" w14:textId="77777777" w:rsidTr="007C64A8">
        <w:trPr>
          <w:jc w:val="center"/>
        </w:trPr>
        <w:tc>
          <w:tcPr>
            <w:tcW w:w="737" w:type="pct"/>
            <w:tcBorders>
              <w:top w:val="single" w:sz="4" w:space="0" w:color="auto"/>
              <w:left w:val="single" w:sz="6" w:space="0" w:color="000000"/>
              <w:bottom w:val="single" w:sz="4" w:space="0" w:color="auto"/>
              <w:right w:val="single" w:sz="6" w:space="0" w:color="000000"/>
            </w:tcBorders>
          </w:tcPr>
          <w:p w14:paraId="1CADC5A3" w14:textId="77777777" w:rsidR="000260B1" w:rsidRPr="009C5B90" w:rsidRDefault="000260B1" w:rsidP="007C64A8">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5183B669" w14:textId="77777777" w:rsidR="000260B1" w:rsidRPr="009C5B90" w:rsidRDefault="000260B1" w:rsidP="007C64A8">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44F9BCD3" w14:textId="77777777" w:rsidR="000260B1" w:rsidRPr="009C5B90" w:rsidRDefault="000260B1" w:rsidP="007C64A8">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3BCDCCF5" w14:textId="77777777" w:rsidR="000260B1" w:rsidRPr="009C5B90" w:rsidRDefault="000260B1" w:rsidP="007C64A8">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613CB8D4" w14:textId="77777777" w:rsidR="000260B1" w:rsidRPr="009C5B90" w:rsidRDefault="000260B1" w:rsidP="007C64A8">
            <w:pPr>
              <w:pStyle w:val="TAL"/>
              <w:rPr>
                <w:lang w:val="en-US"/>
              </w:rPr>
            </w:pPr>
            <w:r w:rsidRPr="009C5B90">
              <w:rPr>
                <w:lang w:eastAsia="de-DE"/>
              </w:rPr>
              <w:t>When present, indicates the string identifying the originating AF.</w:t>
            </w:r>
          </w:p>
        </w:tc>
      </w:tr>
    </w:tbl>
    <w:p w14:paraId="133DE8FA" w14:textId="77777777" w:rsidR="000260B1" w:rsidRPr="00533C32" w:rsidRDefault="000260B1" w:rsidP="000260B1"/>
    <w:p w14:paraId="491F7C56" w14:textId="77777777" w:rsidR="000260B1" w:rsidRPr="00533C32" w:rsidRDefault="000260B1" w:rsidP="000260B1">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57F1CDF3" w14:textId="77777777" w:rsidR="000260B1" w:rsidRPr="00533C32" w:rsidRDefault="000260B1" w:rsidP="000260B1">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7A85A27"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6D3E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ABD24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ADEE58"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9D5A92" w14:textId="77777777" w:rsidR="000260B1" w:rsidRPr="009C5B90" w:rsidRDefault="000260B1" w:rsidP="007C64A8">
            <w:pPr>
              <w:pStyle w:val="TAH"/>
              <w:rPr>
                <w:lang w:val="en-US"/>
              </w:rPr>
            </w:pPr>
            <w:r w:rsidRPr="009C5B90">
              <w:rPr>
                <w:lang w:val="en-US"/>
              </w:rPr>
              <w:t>Description</w:t>
            </w:r>
          </w:p>
        </w:tc>
      </w:tr>
      <w:tr w:rsidR="000260B1" w:rsidRPr="009C5B90" w14:paraId="44C65C1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0973CBD"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501DA31"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31C5C7C"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214D89B" w14:textId="77777777" w:rsidR="000260B1" w:rsidRPr="009C5B90" w:rsidRDefault="000260B1" w:rsidP="007C64A8">
            <w:pPr>
              <w:pStyle w:val="TAL"/>
              <w:rPr>
                <w:lang w:val="en-US"/>
              </w:rPr>
            </w:pPr>
          </w:p>
        </w:tc>
      </w:tr>
    </w:tbl>
    <w:p w14:paraId="08C76271" w14:textId="77777777" w:rsidR="000260B1" w:rsidRPr="00533C32" w:rsidRDefault="000260B1" w:rsidP="000260B1"/>
    <w:p w14:paraId="64184BE3" w14:textId="77777777" w:rsidR="000260B1" w:rsidRPr="00533C32" w:rsidRDefault="000260B1" w:rsidP="000260B1">
      <w:pPr>
        <w:pStyle w:val="TH"/>
        <w:outlineLvl w:val="0"/>
      </w:pPr>
      <w:r w:rsidRPr="00533C32">
        <w:lastRenderedPageBreak/>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0BF496EC"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241E3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A78974"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511BC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A480A1" w14:textId="77777777" w:rsidR="000260B1" w:rsidRPr="009C5B90" w:rsidRDefault="000260B1" w:rsidP="007C64A8">
            <w:pPr>
              <w:pStyle w:val="TAH"/>
              <w:rPr>
                <w:lang w:val="en-US"/>
              </w:rPr>
            </w:pPr>
            <w:r w:rsidRPr="009C5B90">
              <w:rPr>
                <w:lang w:val="en-US"/>
              </w:rPr>
              <w:t>Response</w:t>
            </w:r>
          </w:p>
          <w:p w14:paraId="38E795A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765EAFC" w14:textId="77777777" w:rsidR="000260B1" w:rsidRPr="009C5B90" w:rsidRDefault="000260B1" w:rsidP="007C64A8">
            <w:pPr>
              <w:pStyle w:val="TAH"/>
              <w:rPr>
                <w:lang w:val="en-US"/>
              </w:rPr>
            </w:pPr>
            <w:r w:rsidRPr="009C5B90">
              <w:rPr>
                <w:lang w:val="en-US"/>
              </w:rPr>
              <w:t>Description</w:t>
            </w:r>
          </w:p>
        </w:tc>
      </w:tr>
      <w:tr w:rsidR="000260B1" w:rsidRPr="009C5B90" w14:paraId="64C3A159"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414E9940" w14:textId="77777777" w:rsidR="000260B1" w:rsidRPr="009C5B90" w:rsidRDefault="000260B1" w:rsidP="007C64A8">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7F5A0AF5"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C63499F"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80C32E6"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7098F1A" w14:textId="77777777" w:rsidR="000260B1" w:rsidRPr="009C5B90" w:rsidRDefault="000260B1" w:rsidP="007C64A8">
            <w:pPr>
              <w:pStyle w:val="TAL"/>
              <w:rPr>
                <w:lang w:val="en-US"/>
              </w:rPr>
            </w:pPr>
            <w:r w:rsidRPr="009C5B90">
              <w:rPr>
                <w:lang w:val="en-US"/>
              </w:rPr>
              <w:t>Upon success, a response body containing the Authorization Data shall be returned.</w:t>
            </w:r>
          </w:p>
        </w:tc>
      </w:tr>
      <w:tr w:rsidR="000260B1" w:rsidRPr="009C5B90" w14:paraId="3BE99E07"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4011C96B" w14:textId="77777777" w:rsidR="000260B1" w:rsidRPr="009C5B90" w:rsidRDefault="000260B1" w:rsidP="007C64A8">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0568F1E7" w14:textId="77777777" w:rsidR="000260B1" w:rsidRPr="009C5B90" w:rsidRDefault="000260B1" w:rsidP="007C64A8">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2614F134" w14:textId="77777777" w:rsidR="000260B1" w:rsidRPr="009C5B90" w:rsidRDefault="000260B1" w:rsidP="007C64A8">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0C7619E8" w14:textId="77777777" w:rsidR="000260B1" w:rsidRPr="009C5B90" w:rsidRDefault="000260B1" w:rsidP="007C64A8">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29CC8DBC" w14:textId="77777777" w:rsidR="000260B1" w:rsidRPr="009C5B90" w:rsidRDefault="000260B1" w:rsidP="007C64A8">
            <w:pPr>
              <w:pStyle w:val="TAL"/>
              <w:rPr>
                <w:lang w:eastAsia="de-DE"/>
              </w:rPr>
            </w:pPr>
            <w:r w:rsidRPr="009C5B90">
              <w:rPr>
                <w:lang w:eastAsia="de-DE"/>
              </w:rPr>
              <w:t>The "cause" attribute may be used to indicate one of the following application errors:</w:t>
            </w:r>
          </w:p>
          <w:p w14:paraId="27661E78" w14:textId="77777777" w:rsidR="000260B1" w:rsidRPr="009C5B90" w:rsidRDefault="000260B1" w:rsidP="007C64A8">
            <w:pPr>
              <w:pStyle w:val="TAL"/>
              <w:rPr>
                <w:lang w:eastAsia="de-DE"/>
              </w:rPr>
            </w:pPr>
            <w:r w:rsidRPr="009C5B90">
              <w:rPr>
                <w:lang w:eastAsia="de-DE"/>
              </w:rPr>
              <w:t>- USER_NOT_FOUND</w:t>
            </w:r>
          </w:p>
          <w:p w14:paraId="13ABABC7" w14:textId="77777777" w:rsidR="000260B1" w:rsidRPr="009C5B90" w:rsidRDefault="000260B1" w:rsidP="007C64A8">
            <w:pPr>
              <w:pStyle w:val="TAL"/>
              <w:rPr>
                <w:lang w:val="en-US"/>
              </w:rPr>
            </w:pPr>
            <w:r w:rsidRPr="009C5B90">
              <w:rPr>
                <w:lang w:val="en-US" w:eastAsia="de-DE"/>
              </w:rPr>
              <w:t>- DATA_NOT_FOUND</w:t>
            </w:r>
          </w:p>
        </w:tc>
      </w:tr>
      <w:tr w:rsidR="000260B1" w:rsidRPr="009C5B90" w14:paraId="5F2FD6FD"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0C6036E2" w14:textId="77777777" w:rsidR="000260B1" w:rsidRPr="009C5B90" w:rsidRDefault="000260B1" w:rsidP="007C64A8">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62262263" w14:textId="77777777" w:rsidR="000260B1" w:rsidRPr="009C5B90" w:rsidRDefault="000260B1" w:rsidP="007C64A8">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6C022932" w14:textId="77777777" w:rsidR="000260B1" w:rsidRPr="009C5B90" w:rsidRDefault="000260B1" w:rsidP="007C64A8">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29F35F52" w14:textId="77777777" w:rsidR="000260B1" w:rsidRPr="009C5B90" w:rsidRDefault="000260B1" w:rsidP="007C64A8">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789CA5E0" w14:textId="77777777" w:rsidR="000260B1" w:rsidRPr="009C5B90" w:rsidRDefault="000260B1" w:rsidP="007C64A8">
            <w:pPr>
              <w:pStyle w:val="TAL"/>
              <w:rPr>
                <w:lang w:eastAsia="de-DE"/>
              </w:rPr>
            </w:pPr>
            <w:r w:rsidRPr="009C5B90">
              <w:rPr>
                <w:lang w:eastAsia="de-DE"/>
              </w:rPr>
              <w:t>The "cause" attribute may be used to indicate one of the following application errors:</w:t>
            </w:r>
          </w:p>
          <w:p w14:paraId="2C948174" w14:textId="77777777" w:rsidR="000260B1" w:rsidRPr="009C5B90" w:rsidRDefault="000260B1" w:rsidP="007C64A8">
            <w:pPr>
              <w:pStyle w:val="TAL"/>
              <w:rPr>
                <w:lang w:eastAsia="de-DE"/>
              </w:rPr>
            </w:pPr>
            <w:r w:rsidRPr="009C5B90">
              <w:rPr>
                <w:lang w:eastAsia="de-DE"/>
              </w:rPr>
              <w:t>- DNN_NOT_ALLOWED</w:t>
            </w:r>
          </w:p>
          <w:p w14:paraId="58371B60" w14:textId="77777777" w:rsidR="000260B1" w:rsidRPr="009C5B90" w:rsidRDefault="000260B1" w:rsidP="007C64A8">
            <w:pPr>
              <w:pStyle w:val="TAL"/>
              <w:rPr>
                <w:lang w:eastAsia="de-DE"/>
              </w:rPr>
            </w:pPr>
            <w:r w:rsidRPr="009C5B90">
              <w:rPr>
                <w:lang w:eastAsia="zh-CN"/>
              </w:rPr>
              <w:t xml:space="preserve">- </w:t>
            </w:r>
            <w:r w:rsidRPr="009C5B90">
              <w:rPr>
                <w:lang w:eastAsia="de-DE"/>
              </w:rPr>
              <w:t>MTC_PROVIDER_NOT_ALLOWED</w:t>
            </w:r>
          </w:p>
          <w:p w14:paraId="552222B7" w14:textId="77777777" w:rsidR="000260B1" w:rsidRPr="009C5B90" w:rsidRDefault="000260B1" w:rsidP="007C64A8">
            <w:pPr>
              <w:pStyle w:val="TAL"/>
              <w:rPr>
                <w:lang w:eastAsia="de-DE"/>
              </w:rPr>
            </w:pPr>
            <w:r w:rsidRPr="009C5B90">
              <w:rPr>
                <w:lang w:eastAsia="de-DE"/>
              </w:rPr>
              <w:t>- AF_INSTANCE_NOT_ALLOWED</w:t>
            </w:r>
          </w:p>
          <w:p w14:paraId="199AB574" w14:textId="77777777" w:rsidR="000260B1" w:rsidRPr="009C5B90" w:rsidRDefault="000260B1" w:rsidP="007C64A8">
            <w:pPr>
              <w:pStyle w:val="TAL"/>
              <w:rPr>
                <w:lang w:eastAsia="de-DE"/>
              </w:rPr>
            </w:pPr>
            <w:r w:rsidRPr="009C5B90">
              <w:rPr>
                <w:lang w:eastAsia="de-DE"/>
              </w:rPr>
              <w:t>- SNSSAI_NOT_ALLOWED</w:t>
            </w:r>
          </w:p>
        </w:tc>
      </w:tr>
      <w:tr w:rsidR="000260B1" w:rsidRPr="009C5B90" w14:paraId="4118C66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9579C6C" w14:textId="77777777" w:rsidR="000260B1" w:rsidRPr="009C5B90" w:rsidRDefault="000260B1" w:rsidP="007C64A8">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E7F6DB3" w14:textId="77777777" w:rsidR="000260B1" w:rsidRDefault="000260B1" w:rsidP="000260B1">
      <w:pPr>
        <w:rPr>
          <w:lang w:eastAsia="zh-CN"/>
        </w:rPr>
      </w:pPr>
    </w:p>
    <w:p w14:paraId="29A04C89" w14:textId="77777777" w:rsidR="000260B1" w:rsidRDefault="000260B1" w:rsidP="000260B1">
      <w:pPr>
        <w:pStyle w:val="Heading3"/>
      </w:pPr>
      <w:bookmarkStart w:id="3139" w:name="_Toc90587148"/>
      <w:bookmarkStart w:id="3140" w:name="_Toc106616691"/>
      <w:bookmarkStart w:id="3141" w:name="_Toc122101387"/>
      <w:bookmarkStart w:id="3142" w:name="_Toc161910950"/>
      <w:r>
        <w:t>5.2.49</w:t>
      </w:r>
      <w:r>
        <w:tab/>
        <w:t>Resource: SpecificServiceAuthorizations</w:t>
      </w:r>
      <w:bookmarkEnd w:id="3139"/>
      <w:bookmarkEnd w:id="3140"/>
      <w:bookmarkEnd w:id="3141"/>
      <w:bookmarkEnd w:id="3142"/>
    </w:p>
    <w:p w14:paraId="05A4FBD0" w14:textId="77777777" w:rsidR="000260B1" w:rsidRDefault="000260B1" w:rsidP="000260B1">
      <w:pPr>
        <w:pStyle w:val="Heading4"/>
      </w:pPr>
      <w:bookmarkStart w:id="3143" w:name="_Toc90587149"/>
      <w:bookmarkStart w:id="3144" w:name="_Toc106616692"/>
      <w:bookmarkStart w:id="3145" w:name="_Toc122101388"/>
      <w:bookmarkStart w:id="3146" w:name="_Toc161910951"/>
      <w:r>
        <w:t>5.2.49.1</w:t>
      </w:r>
      <w:r>
        <w:tab/>
        <w:t>Description</w:t>
      </w:r>
      <w:bookmarkEnd w:id="3143"/>
      <w:bookmarkEnd w:id="3144"/>
      <w:bookmarkEnd w:id="3145"/>
      <w:bookmarkEnd w:id="3146"/>
    </w:p>
    <w:p w14:paraId="255D1E73" w14:textId="77777777" w:rsidR="000260B1" w:rsidRDefault="000260B1" w:rsidP="000260B1">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0065EAFD"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60F48AC7" w14:textId="77777777" w:rsidR="000260B1" w:rsidRDefault="000260B1" w:rsidP="000260B1">
      <w:pPr>
        <w:pStyle w:val="Heading4"/>
      </w:pPr>
      <w:bookmarkStart w:id="3147" w:name="_Toc90587150"/>
      <w:bookmarkStart w:id="3148" w:name="_Toc106616693"/>
      <w:bookmarkStart w:id="3149" w:name="_Toc122101389"/>
      <w:bookmarkStart w:id="3150" w:name="_Toc161910952"/>
      <w:r>
        <w:t>5.2.49.2</w:t>
      </w:r>
      <w:r>
        <w:tab/>
        <w:t>Resource Definition</w:t>
      </w:r>
      <w:bookmarkEnd w:id="3147"/>
      <w:bookmarkEnd w:id="3148"/>
      <w:bookmarkEnd w:id="3149"/>
      <w:bookmarkEnd w:id="3150"/>
    </w:p>
    <w:p w14:paraId="207CEE34" w14:textId="77777777" w:rsidR="000260B1" w:rsidRDefault="000260B1" w:rsidP="000260B1">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3CB170E" w14:textId="77777777" w:rsidR="000260B1" w:rsidRDefault="000260B1" w:rsidP="000260B1">
      <w:pPr>
        <w:rPr>
          <w:rFonts w:ascii="Arial" w:hAnsi="Arial" w:cs="Arial"/>
        </w:rPr>
      </w:pPr>
      <w:bookmarkStart w:id="3151" w:name="_MCCTEMPBM_CRPT22160208___7"/>
      <w:r>
        <w:t>This resource shall support the resource URI variables defined in table 5.2.49.2-1</w:t>
      </w:r>
      <w:r>
        <w:rPr>
          <w:rFonts w:ascii="Arial" w:hAnsi="Arial" w:cs="Arial"/>
        </w:rPr>
        <w:t>.</w:t>
      </w:r>
    </w:p>
    <w:bookmarkEnd w:id="3151"/>
    <w:p w14:paraId="51406FF1" w14:textId="77777777" w:rsidR="000260B1" w:rsidRDefault="000260B1" w:rsidP="000260B1">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47438F2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13542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8F5F2F" w14:textId="77777777" w:rsidR="000260B1" w:rsidRPr="009C5B90" w:rsidRDefault="000260B1" w:rsidP="007C64A8">
            <w:pPr>
              <w:pStyle w:val="TAH"/>
              <w:rPr>
                <w:lang w:val="en-US"/>
              </w:rPr>
            </w:pPr>
            <w:r w:rsidRPr="009C5B90">
              <w:rPr>
                <w:lang w:val="en-US"/>
              </w:rPr>
              <w:t>Definition</w:t>
            </w:r>
          </w:p>
        </w:tc>
      </w:tr>
      <w:tr w:rsidR="000260B1" w:rsidRPr="009C5B90" w14:paraId="3005A75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D889FE"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32842D"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1147E1F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F0704B"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10CAFC" w14:textId="3C291D68"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0260B1" w:rsidRPr="009C5B90" w14:paraId="7E8C70D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tcPr>
          <w:p w14:paraId="0DB39D77" w14:textId="77777777" w:rsidR="000260B1" w:rsidRPr="009C5B90" w:rsidRDefault="000260B1" w:rsidP="007C64A8">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3EAC9993" w14:textId="77777777" w:rsidR="000260B1" w:rsidRPr="009C5B90" w:rsidRDefault="000260B1" w:rsidP="007C64A8">
            <w:pPr>
              <w:pStyle w:val="TAL"/>
              <w:rPr>
                <w:lang w:val="en-US"/>
              </w:rPr>
            </w:pPr>
            <w:r w:rsidRPr="009C5B90">
              <w:t>In this release the only defined Service Type is "AF_GUIDANCE_FOR_URSP"</w:t>
            </w:r>
          </w:p>
        </w:tc>
      </w:tr>
    </w:tbl>
    <w:p w14:paraId="6CD20381" w14:textId="77777777" w:rsidR="000260B1" w:rsidRDefault="000260B1" w:rsidP="000260B1"/>
    <w:p w14:paraId="4FDD6193" w14:textId="77777777" w:rsidR="000260B1" w:rsidRDefault="000260B1" w:rsidP="000260B1">
      <w:pPr>
        <w:pStyle w:val="Heading4"/>
      </w:pPr>
      <w:bookmarkStart w:id="3152" w:name="_Toc90587151"/>
      <w:bookmarkStart w:id="3153" w:name="_Toc106616694"/>
      <w:bookmarkStart w:id="3154" w:name="_Toc122101390"/>
      <w:bookmarkStart w:id="3155" w:name="_Toc161910953"/>
      <w:r>
        <w:t>5.2.49.3</w:t>
      </w:r>
      <w:r>
        <w:tab/>
        <w:t>Resource Standard Methods</w:t>
      </w:r>
      <w:bookmarkEnd w:id="3152"/>
      <w:bookmarkEnd w:id="3153"/>
      <w:bookmarkEnd w:id="3154"/>
      <w:bookmarkEnd w:id="3155"/>
    </w:p>
    <w:p w14:paraId="7AF52C06" w14:textId="77777777" w:rsidR="000260B1" w:rsidRDefault="000260B1" w:rsidP="000260B1">
      <w:pPr>
        <w:pStyle w:val="Heading5"/>
      </w:pPr>
      <w:bookmarkStart w:id="3156" w:name="_Toc90587152"/>
      <w:bookmarkStart w:id="3157" w:name="_Toc106616695"/>
      <w:bookmarkStart w:id="3158" w:name="_Toc122101391"/>
      <w:bookmarkStart w:id="3159" w:name="_Toc161910954"/>
      <w:r>
        <w:t>5.2.49.3.1</w:t>
      </w:r>
      <w:r>
        <w:tab/>
        <w:t>PUT</w:t>
      </w:r>
      <w:bookmarkEnd w:id="3156"/>
      <w:bookmarkEnd w:id="3157"/>
      <w:bookmarkEnd w:id="3158"/>
      <w:bookmarkEnd w:id="3159"/>
    </w:p>
    <w:p w14:paraId="2AA6EA67" w14:textId="77777777" w:rsidR="000260B1" w:rsidRDefault="000260B1" w:rsidP="000260B1">
      <w:r>
        <w:t>This method shall support the URI query parameters specified in table 5.2.49.3.1-1.</w:t>
      </w:r>
    </w:p>
    <w:p w14:paraId="607B2D95" w14:textId="77777777" w:rsidR="000260B1" w:rsidRDefault="000260B1" w:rsidP="000260B1">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3C67EA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90A7D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8490FD"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BB33AC"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BA0767"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AE3EC" w14:textId="77777777" w:rsidR="000260B1" w:rsidRPr="009C5B90" w:rsidRDefault="000260B1" w:rsidP="007C64A8">
            <w:pPr>
              <w:pStyle w:val="TAH"/>
              <w:rPr>
                <w:lang w:val="en-US"/>
              </w:rPr>
            </w:pPr>
            <w:r w:rsidRPr="009C5B90">
              <w:rPr>
                <w:lang w:val="en-US"/>
              </w:rPr>
              <w:t>Description</w:t>
            </w:r>
          </w:p>
        </w:tc>
      </w:tr>
      <w:tr w:rsidR="000260B1" w:rsidRPr="009C5B90" w14:paraId="1DDC720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F461D7"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A5A6B44"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9D1FAC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8E6D6B"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08ACDD" w14:textId="77777777" w:rsidR="000260B1" w:rsidRPr="009C5B90" w:rsidRDefault="000260B1" w:rsidP="007C64A8">
            <w:pPr>
              <w:pStyle w:val="TAL"/>
              <w:rPr>
                <w:lang w:val="en-US"/>
              </w:rPr>
            </w:pPr>
          </w:p>
        </w:tc>
      </w:tr>
    </w:tbl>
    <w:p w14:paraId="2D0F44EB" w14:textId="77777777" w:rsidR="000260B1" w:rsidRDefault="000260B1" w:rsidP="000260B1"/>
    <w:p w14:paraId="3DD3C510" w14:textId="77777777" w:rsidR="000260B1" w:rsidRDefault="000260B1" w:rsidP="000260B1">
      <w:r>
        <w:t>This method shall support the request data structures specified in table 5.2.49.3.1-2 and the response data structure, and response codes specified in table 5.2.49.3.1-3.</w:t>
      </w:r>
    </w:p>
    <w:p w14:paraId="003BBA8D" w14:textId="77777777" w:rsidR="000260B1" w:rsidRDefault="000260B1" w:rsidP="000260B1">
      <w:pPr>
        <w:pStyle w:val="TH"/>
        <w:outlineLvl w:val="0"/>
      </w:pPr>
      <w:r>
        <w:lastRenderedPageBreak/>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5DF7AB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E706E7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4BA54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0F696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4BD963" w14:textId="77777777" w:rsidR="000260B1" w:rsidRPr="009C5B90" w:rsidRDefault="000260B1" w:rsidP="007C64A8">
            <w:pPr>
              <w:pStyle w:val="TAH"/>
              <w:rPr>
                <w:lang w:val="en-US"/>
              </w:rPr>
            </w:pPr>
            <w:r w:rsidRPr="009C5B90">
              <w:rPr>
                <w:lang w:val="en-US"/>
              </w:rPr>
              <w:t>Description</w:t>
            </w:r>
          </w:p>
        </w:tc>
      </w:tr>
      <w:tr w:rsidR="000260B1" w:rsidRPr="009C5B90" w14:paraId="6EDCCF5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974BDE3" w14:textId="77777777" w:rsidR="000260B1" w:rsidRPr="009C5B90" w:rsidRDefault="000260B1" w:rsidP="007C64A8">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1EA598C4"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1E24EE0"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F8BFA3" w14:textId="77777777" w:rsidR="000260B1" w:rsidRPr="009C5B90" w:rsidRDefault="000260B1" w:rsidP="007C64A8">
            <w:pPr>
              <w:pStyle w:val="TAL"/>
              <w:rPr>
                <w:lang w:val="en-US"/>
              </w:rPr>
            </w:pPr>
            <w:r w:rsidRPr="009C5B90">
              <w:rPr>
                <w:lang w:val="en-US"/>
              </w:rPr>
              <w:t xml:space="preserve">Specific Service Authorization Data </w:t>
            </w:r>
          </w:p>
        </w:tc>
      </w:tr>
    </w:tbl>
    <w:p w14:paraId="280C2C6E" w14:textId="77777777" w:rsidR="000260B1" w:rsidRDefault="000260B1" w:rsidP="000260B1"/>
    <w:p w14:paraId="7611455C" w14:textId="77777777" w:rsidR="000260B1" w:rsidRDefault="000260B1" w:rsidP="000260B1">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0260B1" w:rsidRPr="009C5B90" w14:paraId="70F004FC"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F9ECC9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1C75F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E6FAF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35EAD0" w14:textId="77777777" w:rsidR="000260B1" w:rsidRPr="009C5B90" w:rsidRDefault="000260B1" w:rsidP="007C64A8">
            <w:pPr>
              <w:pStyle w:val="TAH"/>
              <w:rPr>
                <w:lang w:val="en-US"/>
              </w:rPr>
            </w:pPr>
            <w:r w:rsidRPr="009C5B90">
              <w:rPr>
                <w:lang w:val="en-US"/>
              </w:rPr>
              <w:t>Response</w:t>
            </w:r>
          </w:p>
          <w:p w14:paraId="177DD95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06FBA0" w14:textId="77777777" w:rsidR="000260B1" w:rsidRPr="009C5B90" w:rsidRDefault="000260B1" w:rsidP="007C64A8">
            <w:pPr>
              <w:pStyle w:val="TAH"/>
              <w:rPr>
                <w:lang w:val="en-US"/>
              </w:rPr>
            </w:pPr>
            <w:r w:rsidRPr="009C5B90">
              <w:rPr>
                <w:lang w:val="en-US"/>
              </w:rPr>
              <w:t>Description</w:t>
            </w:r>
          </w:p>
        </w:tc>
      </w:tr>
      <w:tr w:rsidR="000260B1" w:rsidRPr="009C5B90" w14:paraId="15D2FDC8"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42FC2BE9"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F2D66EE"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D297C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153C35"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B3766D" w14:textId="77777777" w:rsidR="000260B1" w:rsidRPr="009C5B90" w:rsidRDefault="000260B1" w:rsidP="007C64A8">
            <w:pPr>
              <w:pStyle w:val="TAL"/>
              <w:rPr>
                <w:lang w:val="en-US"/>
              </w:rPr>
            </w:pPr>
            <w:r w:rsidRPr="009C5B90">
              <w:rPr>
                <w:lang w:val="en-US"/>
              </w:rPr>
              <w:t>Upon successful update of this resource, an empty response body shall be returned.</w:t>
            </w:r>
          </w:p>
        </w:tc>
      </w:tr>
      <w:tr w:rsidR="000260B1" w:rsidRPr="009C5B90" w14:paraId="75DFE1CA"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A5E8E63" w14:textId="77777777" w:rsidR="000260B1" w:rsidRPr="009C5B90" w:rsidRDefault="000260B1" w:rsidP="007C64A8">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88956A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CE8469"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8BA8317"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0643E61F" w14:textId="77777777" w:rsidR="000260B1" w:rsidRPr="009C5B90" w:rsidRDefault="000260B1" w:rsidP="007C64A8">
            <w:pPr>
              <w:pStyle w:val="TAL"/>
              <w:rPr>
                <w:lang w:val="en-US"/>
              </w:rPr>
            </w:pPr>
            <w:r w:rsidRPr="009C5B90">
              <w:rPr>
                <w:lang w:val="en-US"/>
              </w:rPr>
              <w:t>Upon successful creation of this resource, a representation of the created resource containing an array of the AuthorizationData for the specific service as allocated by the UDR shall be returned.</w:t>
            </w:r>
          </w:p>
        </w:tc>
      </w:tr>
      <w:tr w:rsidR="000260B1" w:rsidRPr="009C5B90" w14:paraId="19D5F37D"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8E5FADF"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FEAB7E9" w14:textId="77777777" w:rsidR="000260B1" w:rsidRDefault="000260B1" w:rsidP="000260B1">
      <w:pPr>
        <w:rPr>
          <w:lang w:eastAsia="zh-CN"/>
        </w:rPr>
      </w:pPr>
    </w:p>
    <w:p w14:paraId="2A9E33A6" w14:textId="77777777" w:rsidR="000260B1" w:rsidRDefault="000260B1" w:rsidP="000260B1">
      <w:pPr>
        <w:pStyle w:val="Heading5"/>
      </w:pPr>
      <w:bookmarkStart w:id="3160" w:name="_Toc90587153"/>
      <w:bookmarkStart w:id="3161" w:name="_Toc106616696"/>
      <w:bookmarkStart w:id="3162" w:name="_Toc122101392"/>
      <w:bookmarkStart w:id="3163" w:name="_Toc161910955"/>
      <w:r>
        <w:t>5.2.49.3.2</w:t>
      </w:r>
      <w:r>
        <w:tab/>
        <w:t>DELETE</w:t>
      </w:r>
      <w:bookmarkEnd w:id="3160"/>
      <w:bookmarkEnd w:id="3161"/>
      <w:bookmarkEnd w:id="3162"/>
      <w:bookmarkEnd w:id="3163"/>
    </w:p>
    <w:p w14:paraId="12301E28" w14:textId="77777777" w:rsidR="000260B1" w:rsidRDefault="000260B1" w:rsidP="000260B1">
      <w:r>
        <w:t>This method shall support the URI query parameters specified in table 5.2.49.3.2-1.</w:t>
      </w:r>
    </w:p>
    <w:p w14:paraId="5B019682" w14:textId="77777777" w:rsidR="000260B1" w:rsidRDefault="000260B1" w:rsidP="000260B1">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DEA5D3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6F7D8F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4C1AA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A67F9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7962F4"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D5ECCD" w14:textId="77777777" w:rsidR="000260B1" w:rsidRPr="009C5B90" w:rsidRDefault="000260B1" w:rsidP="007C64A8">
            <w:pPr>
              <w:pStyle w:val="TAH"/>
              <w:rPr>
                <w:lang w:val="en-US"/>
              </w:rPr>
            </w:pPr>
            <w:r w:rsidRPr="009C5B90">
              <w:rPr>
                <w:lang w:val="en-US"/>
              </w:rPr>
              <w:t>Description</w:t>
            </w:r>
          </w:p>
        </w:tc>
      </w:tr>
      <w:tr w:rsidR="000260B1" w:rsidRPr="009C5B90" w14:paraId="54D3929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072B26"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F29AC"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BE6F4C"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1C078D9"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E8E62F" w14:textId="77777777" w:rsidR="000260B1" w:rsidRPr="009C5B90" w:rsidRDefault="000260B1" w:rsidP="007C64A8">
            <w:pPr>
              <w:pStyle w:val="TAL"/>
              <w:rPr>
                <w:lang w:val="en-US"/>
              </w:rPr>
            </w:pPr>
          </w:p>
        </w:tc>
      </w:tr>
    </w:tbl>
    <w:p w14:paraId="53AC3620" w14:textId="77777777" w:rsidR="000260B1" w:rsidRDefault="000260B1" w:rsidP="000260B1"/>
    <w:p w14:paraId="10A54018" w14:textId="77777777" w:rsidR="000260B1" w:rsidRDefault="000260B1" w:rsidP="000260B1">
      <w:r>
        <w:t>This method shall support the request data structures specified in table 5.2.49.3.2-2 and the response data structure, and response codes specified in table 5.2.49.3.2-3.</w:t>
      </w:r>
    </w:p>
    <w:p w14:paraId="2E98A3B9" w14:textId="77777777" w:rsidR="000260B1" w:rsidRDefault="000260B1" w:rsidP="000260B1">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0F487EA"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CDC33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C76BC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F683E"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CF0B61" w14:textId="77777777" w:rsidR="000260B1" w:rsidRPr="009C5B90" w:rsidRDefault="000260B1" w:rsidP="007C64A8">
            <w:pPr>
              <w:pStyle w:val="TAH"/>
              <w:rPr>
                <w:lang w:val="en-US"/>
              </w:rPr>
            </w:pPr>
            <w:r w:rsidRPr="009C5B90">
              <w:rPr>
                <w:lang w:val="en-US"/>
              </w:rPr>
              <w:t>Description</w:t>
            </w:r>
          </w:p>
        </w:tc>
      </w:tr>
      <w:tr w:rsidR="000260B1" w:rsidRPr="009C5B90" w14:paraId="56F64D24"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0F09A1"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BF1355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98FC64"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B174671" w14:textId="77777777" w:rsidR="000260B1" w:rsidRPr="009C5B90" w:rsidRDefault="000260B1" w:rsidP="007C64A8">
            <w:pPr>
              <w:pStyle w:val="TAL"/>
              <w:rPr>
                <w:lang w:val="en-US"/>
              </w:rPr>
            </w:pPr>
          </w:p>
        </w:tc>
      </w:tr>
    </w:tbl>
    <w:p w14:paraId="41FA5417" w14:textId="77777777" w:rsidR="000260B1" w:rsidRDefault="000260B1" w:rsidP="000260B1"/>
    <w:p w14:paraId="3B78D36B" w14:textId="77777777" w:rsidR="000260B1" w:rsidRDefault="000260B1" w:rsidP="000260B1">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9BABB3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537A4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86B76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37D54B"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FE9263" w14:textId="77777777" w:rsidR="000260B1" w:rsidRPr="009C5B90" w:rsidRDefault="000260B1" w:rsidP="007C64A8">
            <w:pPr>
              <w:pStyle w:val="TAH"/>
              <w:rPr>
                <w:lang w:val="en-US"/>
              </w:rPr>
            </w:pPr>
            <w:r w:rsidRPr="009C5B90">
              <w:rPr>
                <w:lang w:val="en-US"/>
              </w:rPr>
              <w:t>Response</w:t>
            </w:r>
          </w:p>
          <w:p w14:paraId="0242A84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3E43C5" w14:textId="77777777" w:rsidR="000260B1" w:rsidRPr="009C5B90" w:rsidRDefault="000260B1" w:rsidP="007C64A8">
            <w:pPr>
              <w:pStyle w:val="TAH"/>
              <w:rPr>
                <w:lang w:val="en-US"/>
              </w:rPr>
            </w:pPr>
            <w:r w:rsidRPr="009C5B90">
              <w:rPr>
                <w:lang w:val="en-US"/>
              </w:rPr>
              <w:t>Description</w:t>
            </w:r>
          </w:p>
        </w:tc>
      </w:tr>
      <w:tr w:rsidR="000260B1" w:rsidRPr="009C5B90" w14:paraId="3F1D9E9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BAC942E"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BD7DD5"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91150B"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EE11778"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C4E3394"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638D0E48"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58E66E"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569D7F8" w14:textId="77777777" w:rsidR="000260B1" w:rsidRDefault="000260B1" w:rsidP="000260B1"/>
    <w:p w14:paraId="388F0994" w14:textId="77777777" w:rsidR="000260B1" w:rsidRDefault="000260B1" w:rsidP="000260B1">
      <w:pPr>
        <w:pStyle w:val="Heading5"/>
      </w:pPr>
      <w:bookmarkStart w:id="3164" w:name="_Toc90587154"/>
      <w:bookmarkStart w:id="3165" w:name="_Toc106616697"/>
      <w:bookmarkStart w:id="3166" w:name="_Toc122101393"/>
      <w:bookmarkStart w:id="3167" w:name="_Toc161910956"/>
      <w:r>
        <w:t>5.2.49.3.</w:t>
      </w:r>
      <w:r>
        <w:rPr>
          <w:lang w:val="de-DE"/>
        </w:rPr>
        <w:t>3</w:t>
      </w:r>
      <w:r>
        <w:tab/>
      </w:r>
      <w:r>
        <w:rPr>
          <w:lang w:val="de-DE"/>
        </w:rPr>
        <w:t>GET</w:t>
      </w:r>
      <w:bookmarkEnd w:id="3164"/>
      <w:bookmarkEnd w:id="3165"/>
      <w:bookmarkEnd w:id="3166"/>
      <w:bookmarkEnd w:id="3167"/>
    </w:p>
    <w:p w14:paraId="626F4D5A" w14:textId="77777777" w:rsidR="000260B1" w:rsidRDefault="000260B1" w:rsidP="000260B1">
      <w:r>
        <w:t>This method shall support the URI query parameters specified in table 5.2.49.3.3-1.</w:t>
      </w:r>
    </w:p>
    <w:p w14:paraId="62F766AF" w14:textId="77777777" w:rsidR="000260B1" w:rsidRDefault="000260B1" w:rsidP="000260B1">
      <w:pPr>
        <w:pStyle w:val="TH"/>
        <w:outlineLvl w:val="0"/>
      </w:pPr>
      <w:r>
        <w:t>Table 5.2.49.3.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54D20C6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2B447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EEF4A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2C9FE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0519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5F4ED" w14:textId="77777777" w:rsidR="000260B1" w:rsidRPr="009C5B90" w:rsidRDefault="000260B1" w:rsidP="007C64A8">
            <w:pPr>
              <w:pStyle w:val="TAH"/>
              <w:rPr>
                <w:lang w:val="en-US"/>
              </w:rPr>
            </w:pPr>
            <w:r w:rsidRPr="009C5B90">
              <w:rPr>
                <w:lang w:val="en-US"/>
              </w:rPr>
              <w:t>Description</w:t>
            </w:r>
          </w:p>
        </w:tc>
      </w:tr>
      <w:tr w:rsidR="000260B1" w:rsidRPr="009C5B90" w14:paraId="26F14E4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3393C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AB82B00"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656A1AD"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853B4C"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409717" w14:textId="77777777" w:rsidR="000260B1" w:rsidRPr="009C5B90" w:rsidRDefault="000260B1" w:rsidP="007C64A8">
            <w:pPr>
              <w:pStyle w:val="TAL"/>
              <w:rPr>
                <w:lang w:val="en-US"/>
              </w:rPr>
            </w:pPr>
          </w:p>
        </w:tc>
      </w:tr>
    </w:tbl>
    <w:p w14:paraId="1255F768" w14:textId="77777777" w:rsidR="000260B1" w:rsidRDefault="000260B1" w:rsidP="000260B1"/>
    <w:p w14:paraId="070107EF" w14:textId="77777777" w:rsidR="000260B1" w:rsidRDefault="000260B1" w:rsidP="000260B1">
      <w:r>
        <w:t>This method shall support the request data structures specified in table 5.2.49.3.3-2 and the response data structure and response codes specified in table 5.2.49.3.3-3.</w:t>
      </w:r>
    </w:p>
    <w:p w14:paraId="4D9A0350" w14:textId="77777777" w:rsidR="000260B1" w:rsidRDefault="000260B1" w:rsidP="000260B1">
      <w:pPr>
        <w:pStyle w:val="TH"/>
        <w:outlineLvl w:val="0"/>
      </w:pPr>
      <w:r>
        <w:lastRenderedPageBreak/>
        <w:t>Table 5.2.49.3.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BA4E5BA"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7DE35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873AD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88FA9"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DC2C87" w14:textId="77777777" w:rsidR="000260B1" w:rsidRPr="009C5B90" w:rsidRDefault="000260B1" w:rsidP="007C64A8">
            <w:pPr>
              <w:pStyle w:val="TAH"/>
              <w:rPr>
                <w:lang w:val="en-US"/>
              </w:rPr>
            </w:pPr>
            <w:r w:rsidRPr="009C5B90">
              <w:rPr>
                <w:lang w:val="en-US"/>
              </w:rPr>
              <w:t>Description</w:t>
            </w:r>
          </w:p>
        </w:tc>
      </w:tr>
      <w:tr w:rsidR="000260B1" w:rsidRPr="009C5B90" w14:paraId="5318041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0DCA44"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C15674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28AB39"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F3D70AA" w14:textId="77777777" w:rsidR="000260B1" w:rsidRPr="009C5B90" w:rsidRDefault="000260B1" w:rsidP="007C64A8">
            <w:pPr>
              <w:pStyle w:val="TAL"/>
              <w:rPr>
                <w:lang w:val="en-US"/>
              </w:rPr>
            </w:pPr>
          </w:p>
        </w:tc>
      </w:tr>
    </w:tbl>
    <w:p w14:paraId="5B62F559" w14:textId="77777777" w:rsidR="000260B1" w:rsidRDefault="000260B1" w:rsidP="000260B1"/>
    <w:p w14:paraId="7E6B3A3C" w14:textId="77777777" w:rsidR="000260B1" w:rsidRDefault="000260B1" w:rsidP="000260B1">
      <w:pPr>
        <w:pStyle w:val="TH"/>
        <w:outlineLvl w:val="0"/>
      </w:pPr>
      <w:r>
        <w:t>Table 5.2.49.3.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0260B1" w:rsidRPr="009C5B90" w14:paraId="38579FF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A6070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67B144"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30859F1"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6F3D07" w14:textId="77777777" w:rsidR="000260B1" w:rsidRPr="009C5B90" w:rsidRDefault="000260B1" w:rsidP="007C64A8">
            <w:pPr>
              <w:pStyle w:val="TAH"/>
              <w:rPr>
                <w:lang w:val="en-US"/>
              </w:rPr>
            </w:pPr>
            <w:r w:rsidRPr="009C5B90">
              <w:rPr>
                <w:lang w:val="en-US"/>
              </w:rPr>
              <w:t>Response</w:t>
            </w:r>
          </w:p>
          <w:p w14:paraId="6085248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ED68FCD" w14:textId="77777777" w:rsidR="000260B1" w:rsidRPr="009C5B90" w:rsidRDefault="000260B1" w:rsidP="007C64A8">
            <w:pPr>
              <w:pStyle w:val="TAH"/>
              <w:rPr>
                <w:lang w:val="en-US"/>
              </w:rPr>
            </w:pPr>
            <w:r w:rsidRPr="009C5B90">
              <w:rPr>
                <w:lang w:val="en-US"/>
              </w:rPr>
              <w:t>Description</w:t>
            </w:r>
          </w:p>
        </w:tc>
      </w:tr>
      <w:tr w:rsidR="000260B1" w:rsidRPr="009C5B90" w14:paraId="3C8186F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A171C6" w14:textId="77777777" w:rsidR="000260B1" w:rsidRPr="009C5B90" w:rsidRDefault="000260B1" w:rsidP="007C64A8">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09669A3"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5F483C"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3632493"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7F0220" w14:textId="77777777" w:rsidR="000260B1" w:rsidRPr="009C5B90" w:rsidRDefault="000260B1" w:rsidP="007C64A8">
            <w:pPr>
              <w:pStyle w:val="TAL"/>
              <w:rPr>
                <w:lang w:val="en-US"/>
              </w:rPr>
            </w:pPr>
            <w:r w:rsidRPr="009C5B90">
              <w:rPr>
                <w:lang w:val="en-US"/>
              </w:rPr>
              <w:t>Upon success, a response body containing the authorization info for the specific service shall be returned.</w:t>
            </w:r>
          </w:p>
        </w:tc>
      </w:tr>
      <w:tr w:rsidR="000260B1" w:rsidRPr="009C5B90" w14:paraId="6AA6186D"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02305E6"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0103FF91" w14:textId="77777777" w:rsidR="000260B1" w:rsidRDefault="000260B1" w:rsidP="000260B1"/>
    <w:p w14:paraId="11701BB8" w14:textId="77777777" w:rsidR="000260B1" w:rsidRDefault="000260B1" w:rsidP="000260B1">
      <w:pPr>
        <w:pStyle w:val="Heading5"/>
      </w:pPr>
      <w:bookmarkStart w:id="3168" w:name="_Toc90587155"/>
      <w:bookmarkStart w:id="3169" w:name="_Toc106616698"/>
      <w:bookmarkStart w:id="3170" w:name="_Toc122101394"/>
      <w:bookmarkStart w:id="3171" w:name="_Toc161910957"/>
      <w:r>
        <w:t>5.2.49.3.</w:t>
      </w:r>
      <w:r>
        <w:rPr>
          <w:lang w:val="de-DE"/>
        </w:rPr>
        <w:t>4</w:t>
      </w:r>
      <w:r>
        <w:tab/>
        <w:t>PATCH</w:t>
      </w:r>
      <w:bookmarkEnd w:id="3168"/>
      <w:bookmarkEnd w:id="3169"/>
      <w:bookmarkEnd w:id="3170"/>
      <w:bookmarkEnd w:id="3171"/>
    </w:p>
    <w:p w14:paraId="14E4249C" w14:textId="77777777" w:rsidR="000260B1" w:rsidRDefault="000260B1" w:rsidP="000260B1">
      <w:pPr>
        <w:rPr>
          <w:lang w:eastAsia="zh-CN"/>
        </w:rPr>
      </w:pPr>
      <w:r>
        <w:rPr>
          <w:lang w:eastAsia="zh-CN"/>
        </w:rPr>
        <w:t>This method is used to modify the Service Specific active authorizations in the UDR.</w:t>
      </w:r>
    </w:p>
    <w:p w14:paraId="0F5D2D95" w14:textId="77777777" w:rsidR="000260B1" w:rsidRDefault="000260B1" w:rsidP="000260B1">
      <w:r>
        <w:t>This method shall support the URI query parameters specified in table 5.2.49.3.4-1.</w:t>
      </w:r>
    </w:p>
    <w:p w14:paraId="04AA721B" w14:textId="77777777" w:rsidR="000260B1" w:rsidRDefault="000260B1" w:rsidP="000260B1">
      <w:pPr>
        <w:pStyle w:val="TH"/>
        <w:outlineLvl w:val="0"/>
      </w:pPr>
      <w:r>
        <w:t>Table 5.2.49.3.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3E0BE06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E81DC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CB6B0A"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D65DF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DFFAF0"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AAAF17" w14:textId="77777777" w:rsidR="000260B1" w:rsidRPr="009C5B90" w:rsidRDefault="000260B1" w:rsidP="007C64A8">
            <w:pPr>
              <w:pStyle w:val="TAH"/>
              <w:rPr>
                <w:lang w:val="en-US"/>
              </w:rPr>
            </w:pPr>
            <w:r w:rsidRPr="009C5B90">
              <w:rPr>
                <w:lang w:val="en-US"/>
              </w:rPr>
              <w:t>Description</w:t>
            </w:r>
          </w:p>
        </w:tc>
      </w:tr>
      <w:tr w:rsidR="000260B1" w:rsidRPr="009C5B90" w14:paraId="5E9A769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AC50C4"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5A35362"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5C2AAD2"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28201A6D"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A27CCB" w14:textId="362B4DE5"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66C4B95A" w14:textId="77777777" w:rsidR="000260B1" w:rsidRDefault="000260B1" w:rsidP="000260B1">
      <w:pPr>
        <w:pStyle w:val="Guidance"/>
      </w:pPr>
    </w:p>
    <w:p w14:paraId="24078F82" w14:textId="77777777" w:rsidR="000260B1" w:rsidRDefault="000260B1" w:rsidP="000260B1">
      <w:r>
        <w:t>This method shall support the request data structures specified in table 5.2.49.3.2-2 and the response data structures, and response codes specified in table 5.2.49.3.4-3.</w:t>
      </w:r>
    </w:p>
    <w:p w14:paraId="51193196" w14:textId="77777777" w:rsidR="000260B1" w:rsidRDefault="000260B1" w:rsidP="000260B1">
      <w:pPr>
        <w:pStyle w:val="TH"/>
        <w:outlineLvl w:val="0"/>
      </w:pPr>
      <w:r>
        <w:t>Table 5.2.49.3.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767C0C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902CA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0D980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EF1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1A98E0" w14:textId="77777777" w:rsidR="000260B1" w:rsidRPr="009C5B90" w:rsidRDefault="000260B1" w:rsidP="007C64A8">
            <w:pPr>
              <w:pStyle w:val="TAH"/>
              <w:rPr>
                <w:lang w:val="en-US"/>
              </w:rPr>
            </w:pPr>
            <w:r w:rsidRPr="009C5B90">
              <w:rPr>
                <w:lang w:val="en-US"/>
              </w:rPr>
              <w:t>Description</w:t>
            </w:r>
          </w:p>
        </w:tc>
      </w:tr>
      <w:tr w:rsidR="000260B1" w:rsidRPr="009C5B90" w14:paraId="1D0F06D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25CBF08"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B197D3C"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BE62CC8"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850C129"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6485D10C" w14:textId="77777777" w:rsidR="000260B1" w:rsidRDefault="000260B1" w:rsidP="000260B1"/>
    <w:p w14:paraId="7CB1B7FC" w14:textId="77777777" w:rsidR="000260B1" w:rsidRDefault="000260B1" w:rsidP="000260B1">
      <w:pPr>
        <w:pStyle w:val="TH"/>
        <w:outlineLvl w:val="0"/>
      </w:pPr>
      <w:r>
        <w:t>Table 5.2.49.3.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64E4E9BD"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8EC3DB3"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A07DF4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EA70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C2A7C67" w14:textId="77777777" w:rsidR="000260B1" w:rsidRPr="009C5B90" w:rsidRDefault="000260B1" w:rsidP="007C64A8">
            <w:pPr>
              <w:pStyle w:val="TAH"/>
              <w:rPr>
                <w:lang w:val="en-US"/>
              </w:rPr>
            </w:pPr>
            <w:r w:rsidRPr="009C5B90">
              <w:rPr>
                <w:lang w:val="en-US"/>
              </w:rPr>
              <w:t>Response</w:t>
            </w:r>
          </w:p>
          <w:p w14:paraId="14F3527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5B03B6F" w14:textId="77777777" w:rsidR="000260B1" w:rsidRPr="009C5B90" w:rsidRDefault="000260B1" w:rsidP="007C64A8">
            <w:pPr>
              <w:pStyle w:val="TAH"/>
              <w:rPr>
                <w:lang w:val="en-US"/>
              </w:rPr>
            </w:pPr>
            <w:r w:rsidRPr="009C5B90">
              <w:rPr>
                <w:lang w:val="en-US"/>
              </w:rPr>
              <w:t>Description</w:t>
            </w:r>
          </w:p>
        </w:tc>
      </w:tr>
      <w:tr w:rsidR="000260B1" w:rsidRPr="009C5B90" w14:paraId="0787DC6B"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CE7DE63"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64B56EE"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352AF92"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62635FB"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2F18BAB"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570497F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1F9852"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12322AD"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BF60778"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8894822" w14:textId="77777777" w:rsidR="000260B1" w:rsidRPr="009C5B90" w:rsidRDefault="000260B1" w:rsidP="007C64A8">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A145EE"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2080327A"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47F7FD"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2018364"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F1A9567"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9E276D7"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FF621EB"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6CD7BED5"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1D40C4"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0A4AA63A"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BC0E153" w14:textId="77777777" w:rsidR="000260B1" w:rsidRPr="00793C58" w:rsidRDefault="000260B1" w:rsidP="000260B1">
      <w:pPr>
        <w:rPr>
          <w:lang w:eastAsia="zh-CN"/>
        </w:rPr>
      </w:pPr>
    </w:p>
    <w:p w14:paraId="2190EF04" w14:textId="77777777" w:rsidR="000260B1" w:rsidRPr="00533C32" w:rsidRDefault="000260B1" w:rsidP="000260B1">
      <w:pPr>
        <w:pStyle w:val="Heading3"/>
      </w:pPr>
      <w:bookmarkStart w:id="3172" w:name="_Toc67728507"/>
      <w:bookmarkStart w:id="3173" w:name="_Toc90587156"/>
      <w:bookmarkStart w:id="3174" w:name="_Toc106616699"/>
      <w:bookmarkStart w:id="3175" w:name="_Toc122101395"/>
      <w:bookmarkStart w:id="3176" w:name="_Toc161910958"/>
      <w:r>
        <w:t>5.2.50</w:t>
      </w:r>
      <w:r w:rsidRPr="00533C32">
        <w:tab/>
        <w:t xml:space="preserve">Resource: </w:t>
      </w:r>
      <w:bookmarkEnd w:id="3172"/>
      <w:r>
        <w:rPr>
          <w:rFonts w:hint="eastAsia"/>
          <w:lang w:eastAsia="zh-CN"/>
        </w:rPr>
        <w:t>R</w:t>
      </w:r>
      <w:r>
        <w:rPr>
          <w:lang w:eastAsia="zh-CN"/>
        </w:rPr>
        <w:t>oamingInfo</w:t>
      </w:r>
      <w:bookmarkEnd w:id="3173"/>
      <w:bookmarkEnd w:id="3174"/>
      <w:bookmarkEnd w:id="3175"/>
      <w:bookmarkEnd w:id="3176"/>
    </w:p>
    <w:p w14:paraId="502E3954" w14:textId="77777777" w:rsidR="000260B1" w:rsidRPr="00533C32" w:rsidRDefault="000260B1" w:rsidP="000260B1">
      <w:pPr>
        <w:pStyle w:val="Heading4"/>
      </w:pPr>
      <w:bookmarkStart w:id="3177" w:name="_Toc67728508"/>
      <w:bookmarkStart w:id="3178" w:name="_Toc90587157"/>
      <w:bookmarkStart w:id="3179" w:name="_Toc106616700"/>
      <w:bookmarkStart w:id="3180" w:name="_Toc122101396"/>
      <w:bookmarkStart w:id="3181" w:name="_Toc161910959"/>
      <w:r>
        <w:t>5.2.50</w:t>
      </w:r>
      <w:r w:rsidRPr="00533C32">
        <w:t>.1</w:t>
      </w:r>
      <w:r w:rsidRPr="00533C32">
        <w:tab/>
        <w:t>Description</w:t>
      </w:r>
      <w:bookmarkEnd w:id="3177"/>
      <w:bookmarkEnd w:id="3178"/>
      <w:bookmarkEnd w:id="3179"/>
      <w:bookmarkEnd w:id="3180"/>
      <w:bookmarkEnd w:id="3181"/>
    </w:p>
    <w:p w14:paraId="185A334B" w14:textId="77777777" w:rsidR="000260B1" w:rsidRPr="00533C32" w:rsidRDefault="000260B1" w:rsidP="000260B1">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6E8DAD" w14:textId="77777777" w:rsidR="000260B1" w:rsidRPr="00533C32" w:rsidRDefault="000260B1" w:rsidP="000260B1">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73DFFFC" w14:textId="77777777" w:rsidR="000260B1" w:rsidRPr="00533C32" w:rsidRDefault="000260B1" w:rsidP="000260B1">
      <w:pPr>
        <w:pStyle w:val="Heading4"/>
      </w:pPr>
      <w:bookmarkStart w:id="3182" w:name="_Toc67728509"/>
      <w:bookmarkStart w:id="3183" w:name="_Toc90587158"/>
      <w:bookmarkStart w:id="3184" w:name="_Toc106616701"/>
      <w:bookmarkStart w:id="3185" w:name="_Toc122101397"/>
      <w:bookmarkStart w:id="3186" w:name="_Toc161910960"/>
      <w:r>
        <w:t>5.2.50</w:t>
      </w:r>
      <w:r w:rsidRPr="00533C32">
        <w:t>.2</w:t>
      </w:r>
      <w:r w:rsidRPr="00533C32">
        <w:tab/>
        <w:t>Resource Definition</w:t>
      </w:r>
      <w:bookmarkEnd w:id="3182"/>
      <w:bookmarkEnd w:id="3183"/>
      <w:bookmarkEnd w:id="3184"/>
      <w:bookmarkEnd w:id="3185"/>
      <w:bookmarkEnd w:id="3186"/>
    </w:p>
    <w:p w14:paraId="30925418" w14:textId="77777777" w:rsidR="000260B1" w:rsidRPr="00533C32" w:rsidRDefault="000260B1" w:rsidP="000260B1">
      <w:r w:rsidRPr="00533C32">
        <w:t>Resource URI: {apiRoot}/nudr-dr/&lt;apiVersion&gt;/subscription-data/{</w:t>
      </w:r>
      <w:r w:rsidRPr="00533C32">
        <w:rPr>
          <w:lang w:eastAsia="zh-CN"/>
        </w:rPr>
        <w:t>ueId</w:t>
      </w:r>
      <w:r w:rsidRPr="00533C32">
        <w:t>}/context-data/</w:t>
      </w:r>
      <w:r>
        <w:rPr>
          <w:lang w:val="en-US"/>
        </w:rPr>
        <w:t>roaming-information</w:t>
      </w:r>
    </w:p>
    <w:p w14:paraId="78B0E59F" w14:textId="77777777" w:rsidR="000260B1" w:rsidRPr="00533C32" w:rsidRDefault="000260B1" w:rsidP="000260B1">
      <w:pPr>
        <w:rPr>
          <w:rFonts w:ascii="Arial" w:hAnsi="Arial" w:cs="Arial"/>
        </w:rPr>
      </w:pPr>
      <w:bookmarkStart w:id="3187" w:name="_MCCTEMPBM_CRPT22160209___7"/>
      <w:r w:rsidRPr="00533C32">
        <w:t>This resource shall support the resource URI variables defined in table </w:t>
      </w:r>
      <w:r>
        <w:t>5.2.50</w:t>
      </w:r>
      <w:r w:rsidRPr="00533C32">
        <w:t>.2-1</w:t>
      </w:r>
      <w:r w:rsidRPr="00533C32">
        <w:rPr>
          <w:rFonts w:ascii="Arial" w:hAnsi="Arial" w:cs="Arial"/>
        </w:rPr>
        <w:t>.</w:t>
      </w:r>
    </w:p>
    <w:bookmarkEnd w:id="3187"/>
    <w:p w14:paraId="3565FADA" w14:textId="77777777" w:rsidR="000260B1" w:rsidRPr="00533C32" w:rsidRDefault="000260B1" w:rsidP="000260B1">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363010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4553ADD"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BFF691" w14:textId="77777777" w:rsidR="000260B1" w:rsidRPr="009C5B90" w:rsidRDefault="000260B1" w:rsidP="007C64A8">
            <w:pPr>
              <w:pStyle w:val="TAH"/>
              <w:rPr>
                <w:lang w:val="en-US"/>
              </w:rPr>
            </w:pPr>
            <w:r w:rsidRPr="009C5B90">
              <w:rPr>
                <w:lang w:val="en-US"/>
              </w:rPr>
              <w:t>Definition</w:t>
            </w:r>
          </w:p>
        </w:tc>
      </w:tr>
      <w:tr w:rsidR="000260B1" w:rsidRPr="009C5B90" w14:paraId="357A496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2C2A9D"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6B892D" w14:textId="77777777" w:rsidR="000260B1" w:rsidRPr="009C5B90" w:rsidRDefault="000260B1" w:rsidP="007C64A8">
            <w:pPr>
              <w:pStyle w:val="TAL"/>
              <w:rPr>
                <w:lang w:val="en-US"/>
              </w:rPr>
            </w:pPr>
            <w:r w:rsidRPr="009C5B90">
              <w:rPr>
                <w:lang w:val="en-US"/>
              </w:rPr>
              <w:t>See 3GPP TS 29.504 [2] clause</w:t>
            </w:r>
            <w:r w:rsidRPr="009C5B90">
              <w:rPr>
                <w:lang w:val="en-US" w:eastAsia="zh-CN"/>
              </w:rPr>
              <w:t> </w:t>
            </w:r>
            <w:r w:rsidRPr="009C5B90">
              <w:rPr>
                <w:lang w:val="en-US"/>
              </w:rPr>
              <w:t>6.1.1</w:t>
            </w:r>
          </w:p>
        </w:tc>
      </w:tr>
      <w:tr w:rsidR="000260B1" w:rsidRPr="009C5B90" w14:paraId="223BD80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EEE41"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7E6F46D" w14:textId="73E7048E"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CDA9978" w14:textId="77777777" w:rsidR="000260B1" w:rsidRPr="00533C32" w:rsidRDefault="000260B1" w:rsidP="000260B1"/>
    <w:p w14:paraId="193E7B25" w14:textId="77777777" w:rsidR="000260B1" w:rsidRPr="00533C32" w:rsidRDefault="000260B1" w:rsidP="000260B1">
      <w:pPr>
        <w:pStyle w:val="Heading4"/>
      </w:pPr>
      <w:bookmarkStart w:id="3188" w:name="_Toc67728510"/>
      <w:bookmarkStart w:id="3189" w:name="_Toc90587159"/>
      <w:bookmarkStart w:id="3190" w:name="_Toc106616702"/>
      <w:bookmarkStart w:id="3191" w:name="_Toc122101398"/>
      <w:bookmarkStart w:id="3192" w:name="_Toc161910961"/>
      <w:r>
        <w:t>5.2.50.3</w:t>
      </w:r>
      <w:r w:rsidRPr="00533C32">
        <w:tab/>
        <w:t>Resource Standard Methods</w:t>
      </w:r>
      <w:bookmarkEnd w:id="3188"/>
      <w:bookmarkEnd w:id="3189"/>
      <w:bookmarkEnd w:id="3190"/>
      <w:bookmarkEnd w:id="3191"/>
      <w:bookmarkEnd w:id="3192"/>
    </w:p>
    <w:p w14:paraId="0D06F94F" w14:textId="77777777" w:rsidR="000260B1" w:rsidRPr="00533C32" w:rsidRDefault="000260B1" w:rsidP="000260B1">
      <w:pPr>
        <w:pStyle w:val="Heading5"/>
      </w:pPr>
      <w:bookmarkStart w:id="3193" w:name="_Toc67728511"/>
      <w:bookmarkStart w:id="3194" w:name="_Toc90587160"/>
      <w:bookmarkStart w:id="3195" w:name="_Toc106616703"/>
      <w:bookmarkStart w:id="3196" w:name="_Toc122101399"/>
      <w:bookmarkStart w:id="3197" w:name="_Toc161910962"/>
      <w:r>
        <w:t>5.2.50.3</w:t>
      </w:r>
      <w:r w:rsidRPr="00533C32">
        <w:t>.1</w:t>
      </w:r>
      <w:r w:rsidRPr="00533C32">
        <w:tab/>
      </w:r>
      <w:r>
        <w:t>PUT</w:t>
      </w:r>
      <w:bookmarkEnd w:id="3193"/>
      <w:bookmarkEnd w:id="3194"/>
      <w:bookmarkEnd w:id="3195"/>
      <w:bookmarkEnd w:id="3196"/>
      <w:bookmarkEnd w:id="3197"/>
    </w:p>
    <w:p w14:paraId="5F970E62" w14:textId="77777777" w:rsidR="000260B1" w:rsidRPr="00533C32" w:rsidRDefault="000260B1" w:rsidP="000260B1">
      <w:r w:rsidRPr="00533C32">
        <w:t xml:space="preserve">This method shall support the URI query parameters specified in table </w:t>
      </w:r>
      <w:r>
        <w:t>5.2.50.3</w:t>
      </w:r>
      <w:r w:rsidRPr="00533C32">
        <w:t>.1-1.</w:t>
      </w:r>
    </w:p>
    <w:p w14:paraId="410FB8C4" w14:textId="77777777" w:rsidR="000260B1" w:rsidRPr="00533C32" w:rsidRDefault="000260B1" w:rsidP="000260B1">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1B001E7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301803"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715F8A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F0855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384BAD"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BE2FF" w14:textId="77777777" w:rsidR="000260B1" w:rsidRPr="009C5B90" w:rsidRDefault="000260B1" w:rsidP="007C64A8">
            <w:pPr>
              <w:pStyle w:val="TAH"/>
              <w:rPr>
                <w:lang w:val="en-US"/>
              </w:rPr>
            </w:pPr>
            <w:r w:rsidRPr="009C5B90">
              <w:rPr>
                <w:lang w:val="en-US"/>
              </w:rPr>
              <w:t>Description</w:t>
            </w:r>
          </w:p>
        </w:tc>
      </w:tr>
      <w:tr w:rsidR="000260B1" w:rsidRPr="009C5B90" w14:paraId="511085A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9E70AF"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F55CA2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9393F9E"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4A5722"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2FD78D0" w14:textId="77777777" w:rsidR="000260B1" w:rsidRPr="009C5B90" w:rsidRDefault="000260B1" w:rsidP="007C64A8">
            <w:pPr>
              <w:pStyle w:val="TAL"/>
              <w:rPr>
                <w:lang w:val="en-US"/>
              </w:rPr>
            </w:pPr>
          </w:p>
        </w:tc>
      </w:tr>
    </w:tbl>
    <w:p w14:paraId="01E41318" w14:textId="77777777" w:rsidR="000260B1" w:rsidRPr="00533C32" w:rsidRDefault="000260B1" w:rsidP="000260B1"/>
    <w:p w14:paraId="25BD2569" w14:textId="77777777" w:rsidR="000260B1" w:rsidRPr="00533C32" w:rsidRDefault="000260B1" w:rsidP="000260B1">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6450EEA2" w14:textId="77777777" w:rsidR="000260B1" w:rsidRPr="00533C32" w:rsidRDefault="000260B1" w:rsidP="000260B1">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1D7D1FE"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FDFA44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AD1E9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7A690F"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1D29C2" w14:textId="77777777" w:rsidR="000260B1" w:rsidRPr="009C5B90" w:rsidRDefault="000260B1" w:rsidP="007C64A8">
            <w:pPr>
              <w:pStyle w:val="TAH"/>
              <w:rPr>
                <w:lang w:val="en-US"/>
              </w:rPr>
            </w:pPr>
            <w:r w:rsidRPr="009C5B90">
              <w:rPr>
                <w:lang w:val="en-US"/>
              </w:rPr>
              <w:t>Description</w:t>
            </w:r>
          </w:p>
        </w:tc>
      </w:tr>
      <w:tr w:rsidR="000260B1" w:rsidRPr="009C5B90" w14:paraId="2FF78F96"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F9FC0EF" w14:textId="77777777" w:rsidR="000260B1" w:rsidRPr="009C5B90" w:rsidRDefault="000260B1" w:rsidP="007C64A8">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3EB96B7D"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A5D8302"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077D372" w14:textId="77777777" w:rsidR="000260B1" w:rsidRPr="009C5B90" w:rsidRDefault="000260B1" w:rsidP="007C64A8">
            <w:pPr>
              <w:pStyle w:val="TAL"/>
              <w:tabs>
                <w:tab w:val="left" w:pos="585"/>
              </w:tabs>
              <w:rPr>
                <w:lang w:val="en-US"/>
              </w:rPr>
            </w:pPr>
            <w:r>
              <w:rPr>
                <w:lang w:val="en-US"/>
              </w:rPr>
              <w:t xml:space="preserve"> Contains the last 5GC/EPC common Roaming Information in the 3GPP access.</w:t>
            </w:r>
          </w:p>
        </w:tc>
      </w:tr>
    </w:tbl>
    <w:p w14:paraId="474C38CC" w14:textId="77777777" w:rsidR="000260B1" w:rsidRPr="00533C32" w:rsidRDefault="000260B1" w:rsidP="000260B1"/>
    <w:p w14:paraId="522BB2A4" w14:textId="77777777" w:rsidR="000260B1" w:rsidRPr="00533C32" w:rsidRDefault="000260B1" w:rsidP="000260B1">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0260B1" w:rsidRPr="009C5B90" w14:paraId="4F9BE2D7"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7110D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F40E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8A88A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6A97697" w14:textId="77777777" w:rsidR="000260B1" w:rsidRPr="009C5B90" w:rsidRDefault="000260B1" w:rsidP="007C64A8">
            <w:pPr>
              <w:pStyle w:val="TAH"/>
              <w:rPr>
                <w:lang w:val="en-US"/>
              </w:rPr>
            </w:pPr>
            <w:r w:rsidRPr="009C5B90">
              <w:rPr>
                <w:lang w:val="en-US"/>
              </w:rPr>
              <w:t>Response</w:t>
            </w:r>
          </w:p>
          <w:p w14:paraId="7E37455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96CD7B4" w14:textId="77777777" w:rsidR="000260B1" w:rsidRPr="009C5B90" w:rsidRDefault="000260B1" w:rsidP="007C64A8">
            <w:pPr>
              <w:pStyle w:val="TAH"/>
              <w:rPr>
                <w:lang w:val="en-US"/>
              </w:rPr>
            </w:pPr>
            <w:r w:rsidRPr="009C5B90">
              <w:rPr>
                <w:lang w:val="en-US"/>
              </w:rPr>
              <w:t>Description</w:t>
            </w:r>
          </w:p>
        </w:tc>
      </w:tr>
      <w:tr w:rsidR="000260B1" w:rsidRPr="009C5B90" w14:paraId="57F22487"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5A32C4"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615A48D1"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FA85BEE"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8DBA9C7"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7E0D1BD8"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273EE1A"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704101" w14:textId="77777777" w:rsidR="000260B1" w:rsidRPr="009C5B90" w:rsidRDefault="000260B1" w:rsidP="007C64A8">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107ACE2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5242B11D"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391794E"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5EE78205" w14:textId="77777777" w:rsidR="000260B1" w:rsidRPr="009C5B90" w:rsidRDefault="000260B1" w:rsidP="007C64A8">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0260B1" w:rsidRPr="009C5B90" w14:paraId="7778C74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82580D"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6F811553" w14:textId="77777777" w:rsidR="000260B1" w:rsidRPr="00533C32" w:rsidRDefault="000260B1" w:rsidP="000260B1">
      <w:pPr>
        <w:rPr>
          <w:lang w:eastAsia="zh-CN"/>
        </w:rPr>
      </w:pPr>
    </w:p>
    <w:p w14:paraId="461C1626" w14:textId="77777777" w:rsidR="000260B1" w:rsidRPr="00533C32" w:rsidRDefault="000260B1" w:rsidP="000260B1">
      <w:pPr>
        <w:pStyle w:val="Heading5"/>
      </w:pPr>
      <w:bookmarkStart w:id="3198" w:name="_Toc67728513"/>
      <w:bookmarkStart w:id="3199" w:name="_Toc90587161"/>
      <w:bookmarkStart w:id="3200" w:name="_Toc106616704"/>
      <w:bookmarkStart w:id="3201" w:name="_Toc122101400"/>
      <w:bookmarkStart w:id="3202" w:name="_Toc161910963"/>
      <w:r>
        <w:t>5.2.50.3.2</w:t>
      </w:r>
      <w:r w:rsidRPr="00533C32">
        <w:tab/>
        <w:t>GET</w:t>
      </w:r>
      <w:bookmarkEnd w:id="3198"/>
      <w:bookmarkEnd w:id="3199"/>
      <w:bookmarkEnd w:id="3200"/>
      <w:bookmarkEnd w:id="3201"/>
      <w:bookmarkEnd w:id="3202"/>
    </w:p>
    <w:p w14:paraId="3E8A9987" w14:textId="77777777" w:rsidR="000260B1" w:rsidRPr="00533C32" w:rsidRDefault="000260B1" w:rsidP="000260B1">
      <w:r w:rsidRPr="00533C32">
        <w:t xml:space="preserve">This method shall support the URI query parameters specified in table </w:t>
      </w:r>
      <w:r>
        <w:t>5.2.50.3</w:t>
      </w:r>
      <w:r w:rsidRPr="00533C32">
        <w:t>.</w:t>
      </w:r>
      <w:r>
        <w:t>2</w:t>
      </w:r>
      <w:r w:rsidRPr="00533C32">
        <w:t>-1.</w:t>
      </w:r>
    </w:p>
    <w:p w14:paraId="6630B532" w14:textId="77777777" w:rsidR="000260B1" w:rsidRPr="00533C32" w:rsidRDefault="000260B1" w:rsidP="000260B1">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44296A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A4213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9C3EC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226BA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87F6EC"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18AA1B" w14:textId="77777777" w:rsidR="000260B1" w:rsidRPr="009C5B90" w:rsidRDefault="000260B1" w:rsidP="007C64A8">
            <w:pPr>
              <w:pStyle w:val="TAH"/>
              <w:rPr>
                <w:lang w:val="en-US"/>
              </w:rPr>
            </w:pPr>
            <w:r w:rsidRPr="009C5B90">
              <w:rPr>
                <w:lang w:val="en-US"/>
              </w:rPr>
              <w:t>Description</w:t>
            </w:r>
          </w:p>
        </w:tc>
      </w:tr>
      <w:tr w:rsidR="000260B1" w:rsidRPr="009C5B90" w14:paraId="1C63E46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tcPr>
          <w:p w14:paraId="2999DA56" w14:textId="77777777" w:rsidR="000260B1" w:rsidRPr="009C5B90" w:rsidRDefault="000260B1" w:rsidP="007C64A8">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0E59D70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79B13D1"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0353FE77" w14:textId="77777777" w:rsidR="000260B1" w:rsidRPr="009C5B90" w:rsidRDefault="000260B1" w:rsidP="007C64A8">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855BDEC" w14:textId="77777777" w:rsidR="000260B1" w:rsidRPr="009C5B90" w:rsidRDefault="000260B1" w:rsidP="007C64A8">
            <w:pPr>
              <w:pStyle w:val="TAL"/>
              <w:rPr>
                <w:lang w:val="en-US"/>
              </w:rPr>
            </w:pPr>
          </w:p>
        </w:tc>
      </w:tr>
    </w:tbl>
    <w:p w14:paraId="3F3DE97B" w14:textId="77777777" w:rsidR="000260B1" w:rsidRPr="00533C32" w:rsidRDefault="000260B1" w:rsidP="000260B1"/>
    <w:p w14:paraId="4532F803" w14:textId="77777777" w:rsidR="000260B1" w:rsidRPr="00533C32" w:rsidRDefault="000260B1" w:rsidP="000260B1">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4F616D3F" w14:textId="77777777" w:rsidR="000260B1" w:rsidRPr="00533C32" w:rsidRDefault="000260B1" w:rsidP="000260B1">
      <w:pPr>
        <w:pStyle w:val="TH"/>
        <w:outlineLvl w:val="0"/>
      </w:pPr>
      <w:r w:rsidRPr="00533C32">
        <w:lastRenderedPageBreak/>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CC02FF4"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A8E1C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EA6B9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2EEAC2"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F0D8F6" w14:textId="77777777" w:rsidR="000260B1" w:rsidRPr="009C5B90" w:rsidRDefault="000260B1" w:rsidP="007C64A8">
            <w:pPr>
              <w:pStyle w:val="TAH"/>
              <w:rPr>
                <w:lang w:val="en-US"/>
              </w:rPr>
            </w:pPr>
            <w:r w:rsidRPr="009C5B90">
              <w:rPr>
                <w:lang w:val="en-US"/>
              </w:rPr>
              <w:t>Description</w:t>
            </w:r>
          </w:p>
        </w:tc>
      </w:tr>
      <w:tr w:rsidR="000260B1" w:rsidRPr="009C5B90" w14:paraId="6CF73222"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3FC94A3"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BDEE16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079B1AB"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7A195A8" w14:textId="77777777" w:rsidR="000260B1" w:rsidRPr="009C5B90" w:rsidRDefault="000260B1" w:rsidP="007C64A8">
            <w:pPr>
              <w:pStyle w:val="TAL"/>
              <w:rPr>
                <w:lang w:val="en-US"/>
              </w:rPr>
            </w:pPr>
          </w:p>
        </w:tc>
      </w:tr>
    </w:tbl>
    <w:p w14:paraId="624B416E" w14:textId="77777777" w:rsidR="000260B1" w:rsidRPr="00533C32" w:rsidRDefault="000260B1" w:rsidP="000260B1"/>
    <w:p w14:paraId="7C19F532" w14:textId="77777777" w:rsidR="000260B1" w:rsidRPr="00533C32" w:rsidRDefault="000260B1" w:rsidP="000260B1">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0260B1" w:rsidRPr="009C5B90" w14:paraId="38407EA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E0700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F35C57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E5E7D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FBC2A7" w14:textId="77777777" w:rsidR="000260B1" w:rsidRPr="009C5B90" w:rsidRDefault="000260B1" w:rsidP="007C64A8">
            <w:pPr>
              <w:pStyle w:val="TAH"/>
              <w:rPr>
                <w:lang w:val="en-US"/>
              </w:rPr>
            </w:pPr>
            <w:r w:rsidRPr="009C5B90">
              <w:rPr>
                <w:lang w:val="en-US"/>
              </w:rPr>
              <w:t>Response</w:t>
            </w:r>
          </w:p>
          <w:p w14:paraId="7767463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FFD01F2" w14:textId="77777777" w:rsidR="000260B1" w:rsidRPr="009C5B90" w:rsidRDefault="000260B1" w:rsidP="007C64A8">
            <w:pPr>
              <w:pStyle w:val="TAH"/>
              <w:rPr>
                <w:lang w:val="en-US"/>
              </w:rPr>
            </w:pPr>
            <w:r w:rsidRPr="009C5B90">
              <w:rPr>
                <w:lang w:val="en-US"/>
              </w:rPr>
              <w:t>Description</w:t>
            </w:r>
          </w:p>
        </w:tc>
      </w:tr>
      <w:tr w:rsidR="000260B1" w:rsidRPr="009C5B90" w14:paraId="2057DD2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478910" w14:textId="77777777" w:rsidR="000260B1" w:rsidRPr="009C5B90" w:rsidRDefault="000260B1" w:rsidP="007C64A8">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5C61EDB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E9B3EA"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7A7EC74"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26ECD0" w14:textId="77777777" w:rsidR="000260B1" w:rsidRPr="009C5B90" w:rsidRDefault="000260B1" w:rsidP="007C64A8">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0260B1" w:rsidRPr="009C5B90" w14:paraId="35255D2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5CAEE50"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573CF86" w14:textId="77777777" w:rsidR="000260B1" w:rsidRDefault="000260B1" w:rsidP="000260B1">
      <w:pPr>
        <w:rPr>
          <w:lang w:eastAsia="zh-CN"/>
        </w:rPr>
      </w:pPr>
    </w:p>
    <w:p w14:paraId="76ED3B84" w14:textId="77777777" w:rsidR="000260B1" w:rsidRDefault="000260B1" w:rsidP="000260B1">
      <w:pPr>
        <w:pStyle w:val="Heading3"/>
      </w:pPr>
      <w:bookmarkStart w:id="3203" w:name="_Toc106616705"/>
      <w:bookmarkStart w:id="3204" w:name="_Toc122101401"/>
      <w:bookmarkStart w:id="3205" w:name="_Toc161910964"/>
      <w:r>
        <w:t>5.2.51</w:t>
      </w:r>
      <w:r>
        <w:tab/>
        <w:t xml:space="preserve">Resource: </w:t>
      </w:r>
      <w:r>
        <w:rPr>
          <w:lang w:eastAsia="zh-CN"/>
        </w:rPr>
        <w:t>UserConsentData</w:t>
      </w:r>
      <w:bookmarkEnd w:id="3203"/>
      <w:bookmarkEnd w:id="3204"/>
      <w:bookmarkEnd w:id="3205"/>
    </w:p>
    <w:p w14:paraId="06113044" w14:textId="77777777" w:rsidR="000260B1" w:rsidRDefault="000260B1" w:rsidP="000260B1">
      <w:pPr>
        <w:pStyle w:val="Heading4"/>
      </w:pPr>
      <w:bookmarkStart w:id="3206" w:name="_Toc106616706"/>
      <w:bookmarkStart w:id="3207" w:name="_Toc122101402"/>
      <w:bookmarkStart w:id="3208" w:name="_Toc161910965"/>
      <w:r>
        <w:t>5.2.51.1</w:t>
      </w:r>
      <w:r>
        <w:tab/>
        <w:t>Description</w:t>
      </w:r>
      <w:bookmarkEnd w:id="3206"/>
      <w:bookmarkEnd w:id="3207"/>
      <w:bookmarkEnd w:id="3208"/>
    </w:p>
    <w:p w14:paraId="5C75572D" w14:textId="77777777" w:rsidR="000260B1" w:rsidRDefault="000260B1" w:rsidP="000260B1">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1C9E3536" w14:textId="77777777" w:rsidR="000260B1" w:rsidRDefault="000260B1" w:rsidP="000260B1">
      <w:pPr>
        <w:rPr>
          <w:lang w:eastAsia="zh-CN"/>
        </w:rPr>
      </w:pPr>
      <w:r>
        <w:t>This resource is modelled with the Document resource archetype (see clause</w:t>
      </w:r>
      <w:r>
        <w:rPr>
          <w:lang w:val="en-US"/>
        </w:rPr>
        <w:t> </w:t>
      </w:r>
      <w:r>
        <w:t>C.1 of 3GPP TS 29.501 [</w:t>
      </w:r>
      <w:r>
        <w:rPr>
          <w:lang w:eastAsia="zh-CN"/>
        </w:rPr>
        <w:t>7</w:t>
      </w:r>
      <w:r>
        <w:t>]).</w:t>
      </w:r>
    </w:p>
    <w:p w14:paraId="7C6C269D" w14:textId="77777777" w:rsidR="000260B1" w:rsidRDefault="000260B1" w:rsidP="000260B1">
      <w:pPr>
        <w:pStyle w:val="Heading4"/>
      </w:pPr>
      <w:bookmarkStart w:id="3209" w:name="_Toc106616707"/>
      <w:bookmarkStart w:id="3210" w:name="_Toc122101403"/>
      <w:bookmarkStart w:id="3211" w:name="_Toc161910966"/>
      <w:r>
        <w:t>5.2.51.2</w:t>
      </w:r>
      <w:r>
        <w:tab/>
        <w:t>Resource Definition</w:t>
      </w:r>
      <w:bookmarkEnd w:id="3209"/>
      <w:bookmarkEnd w:id="3210"/>
      <w:bookmarkEnd w:id="3211"/>
    </w:p>
    <w:p w14:paraId="5C12589C" w14:textId="77777777" w:rsidR="000260B1" w:rsidRDefault="000260B1" w:rsidP="000260B1">
      <w:r>
        <w:t>Resource URI: {apiRoot}/nudr-dr/&lt;apiVersion&gt;/subscription-data/{ueId}/</w:t>
      </w:r>
      <w:r>
        <w:rPr>
          <w:lang w:val="en-US"/>
        </w:rPr>
        <w:t>uc-data</w:t>
      </w:r>
    </w:p>
    <w:p w14:paraId="46DE3103" w14:textId="77777777" w:rsidR="000260B1" w:rsidRDefault="000260B1" w:rsidP="000260B1">
      <w:pPr>
        <w:rPr>
          <w:rFonts w:ascii="Arial" w:hAnsi="Arial" w:cs="Arial"/>
        </w:rPr>
      </w:pPr>
      <w:r>
        <w:t>This resource shall support the resource URI variables defined in table 5.2.51.2-1</w:t>
      </w:r>
      <w:r>
        <w:rPr>
          <w:rFonts w:ascii="Arial" w:hAnsi="Arial" w:cs="Arial"/>
        </w:rPr>
        <w:t>.</w:t>
      </w:r>
    </w:p>
    <w:p w14:paraId="550B1FD9" w14:textId="77777777" w:rsidR="000260B1" w:rsidRDefault="000260B1" w:rsidP="000260B1">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14:paraId="375D6D4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6D1A6EB" w14:textId="77777777" w:rsidR="000260B1" w:rsidRDefault="000260B1" w:rsidP="007C64A8">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3FD4C1A" w14:textId="77777777" w:rsidR="000260B1" w:rsidRDefault="000260B1" w:rsidP="007C64A8">
            <w:pPr>
              <w:pStyle w:val="TAH"/>
              <w:rPr>
                <w:lang w:val="en-US"/>
              </w:rPr>
            </w:pPr>
            <w:r>
              <w:rPr>
                <w:lang w:val="en-US"/>
              </w:rPr>
              <w:t>Definition</w:t>
            </w:r>
          </w:p>
        </w:tc>
      </w:tr>
      <w:tr w:rsidR="000260B1" w14:paraId="1B073CB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635B228" w14:textId="77777777" w:rsidR="000260B1" w:rsidRDefault="000260B1" w:rsidP="007C64A8">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0063F4" w14:textId="77777777" w:rsidR="000260B1" w:rsidRDefault="000260B1" w:rsidP="007C64A8">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0260B1" w14:paraId="6A7D679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B01CDA" w14:textId="77777777" w:rsidR="000260B1" w:rsidRDefault="000260B1" w:rsidP="007C64A8">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24FCD22" w14:textId="63D7AA4F" w:rsidR="000260B1" w:rsidRDefault="000260B1" w:rsidP="007C64A8">
            <w:pPr>
              <w:pStyle w:val="TAL"/>
              <w:rPr>
                <w:lang w:val="en-US"/>
              </w:rPr>
            </w:pPr>
            <w:r>
              <w:rPr>
                <w:lang w:val="en-US"/>
              </w:rPr>
              <w:t xml:space="preserve">Represents </w:t>
            </w:r>
            <w:r w:rsidRPr="00B43370">
              <w:t xml:space="preserve">the Subscription Permanent Identifier (see 3GPP TS 23.501 [4] </w:t>
            </w:r>
            <w:r w:rsidR="00152EF7" w:rsidRPr="00B43370">
              <w:t>clause</w:t>
            </w:r>
            <w:r w:rsidR="00152EF7">
              <w:t> </w:t>
            </w:r>
            <w:r w:rsidR="00152EF7" w:rsidRPr="00B43370">
              <w:t>5</w:t>
            </w:r>
            <w:r w:rsidRPr="00B43370">
              <w:t>.9.2)</w:t>
            </w:r>
            <w:r>
              <w:rPr>
                <w:lang w:val="en-US"/>
              </w:rPr>
              <w:t>.</w:t>
            </w:r>
            <w:r w:rsidRPr="00B43370">
              <w:br/>
            </w:r>
            <w:r w:rsidRPr="00B43370">
              <w:tab/>
              <w:t>pattern: See pattern of type VarUeId in 3GPP TS 29.571 [3]</w:t>
            </w:r>
          </w:p>
        </w:tc>
      </w:tr>
    </w:tbl>
    <w:p w14:paraId="67FC0EAE" w14:textId="77777777" w:rsidR="000260B1" w:rsidRDefault="000260B1" w:rsidP="000260B1"/>
    <w:p w14:paraId="4BCC0898" w14:textId="77777777" w:rsidR="000260B1" w:rsidRDefault="000260B1" w:rsidP="000260B1">
      <w:pPr>
        <w:pStyle w:val="Heading4"/>
      </w:pPr>
      <w:bookmarkStart w:id="3212" w:name="_Toc106616708"/>
      <w:bookmarkStart w:id="3213" w:name="_Toc122101404"/>
      <w:bookmarkStart w:id="3214" w:name="_Toc161910967"/>
      <w:r>
        <w:t>5.2.51.3</w:t>
      </w:r>
      <w:r>
        <w:tab/>
        <w:t>Resource Standard Methods</w:t>
      </w:r>
      <w:bookmarkEnd w:id="3212"/>
      <w:bookmarkEnd w:id="3213"/>
      <w:bookmarkEnd w:id="3214"/>
    </w:p>
    <w:p w14:paraId="6D7291D2" w14:textId="77777777" w:rsidR="000260B1" w:rsidRDefault="000260B1" w:rsidP="000260B1">
      <w:pPr>
        <w:pStyle w:val="Heading5"/>
      </w:pPr>
      <w:bookmarkStart w:id="3215" w:name="_Toc106616709"/>
      <w:bookmarkStart w:id="3216" w:name="_Toc122101405"/>
      <w:bookmarkStart w:id="3217" w:name="_Toc161910968"/>
      <w:r>
        <w:t>5.2.51.3.1</w:t>
      </w:r>
      <w:r>
        <w:tab/>
        <w:t>GET</w:t>
      </w:r>
      <w:bookmarkEnd w:id="3215"/>
      <w:bookmarkEnd w:id="3216"/>
      <w:bookmarkEnd w:id="3217"/>
    </w:p>
    <w:p w14:paraId="5F5126FD" w14:textId="77777777" w:rsidR="000260B1" w:rsidRDefault="000260B1" w:rsidP="000260B1">
      <w:r>
        <w:t>This method shall support the URI query parameters specified in table 5.2.51.3.1-1.</w:t>
      </w:r>
    </w:p>
    <w:p w14:paraId="4751A1EF" w14:textId="77777777" w:rsidR="000260B1" w:rsidRDefault="000260B1" w:rsidP="000260B1">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0260B1" w14:paraId="7B78655B" w14:textId="77777777" w:rsidTr="007C64A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21BE287D" w14:textId="77777777" w:rsidR="000260B1" w:rsidRDefault="000260B1" w:rsidP="007C64A8">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7241503" w14:textId="77777777" w:rsidR="000260B1" w:rsidRDefault="000260B1" w:rsidP="007C64A8">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E46C025" w14:textId="77777777" w:rsidR="000260B1" w:rsidRDefault="000260B1" w:rsidP="007C64A8">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B464426" w14:textId="77777777" w:rsidR="000260B1" w:rsidRDefault="000260B1" w:rsidP="007C64A8">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B1578C" w14:textId="77777777" w:rsidR="000260B1" w:rsidRDefault="000260B1" w:rsidP="007C64A8">
            <w:pPr>
              <w:pStyle w:val="TAH"/>
              <w:rPr>
                <w:lang w:val="en-US"/>
              </w:rPr>
            </w:pPr>
            <w:r>
              <w:rPr>
                <w:lang w:val="en-US"/>
              </w:rPr>
              <w:t>Description</w:t>
            </w:r>
          </w:p>
        </w:tc>
      </w:tr>
      <w:tr w:rsidR="000260B1" w14:paraId="6826CB69" w14:textId="77777777" w:rsidTr="007C64A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4D5498C" w14:textId="77777777" w:rsidR="000260B1" w:rsidRDefault="000260B1" w:rsidP="007C64A8">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15735282" w14:textId="77777777" w:rsidR="000260B1" w:rsidRDefault="000260B1" w:rsidP="007C64A8">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431061E" w14:textId="77777777" w:rsidR="000260B1" w:rsidRDefault="000260B1" w:rsidP="007C64A8">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67C46BE9" w14:textId="77777777" w:rsidR="000260B1" w:rsidRDefault="000260B1" w:rsidP="007C64A8">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56CC0A1" w14:textId="4B42AB79" w:rsidR="000260B1" w:rsidRDefault="000260B1" w:rsidP="007C64A8">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152EF7">
              <w:rPr>
                <w:rFonts w:cs="Arial"/>
                <w:szCs w:val="18"/>
                <w:lang w:val="en-US"/>
              </w:rPr>
              <w:t>clause 6</w:t>
            </w:r>
            <w:r>
              <w:rPr>
                <w:rFonts w:cs="Arial"/>
                <w:szCs w:val="18"/>
                <w:lang w:val="en-US"/>
              </w:rPr>
              <w:t>.6</w:t>
            </w:r>
          </w:p>
        </w:tc>
      </w:tr>
      <w:tr w:rsidR="000260B1" w14:paraId="4F1A9D37" w14:textId="77777777" w:rsidTr="007C64A8">
        <w:trPr>
          <w:jc w:val="center"/>
        </w:trPr>
        <w:tc>
          <w:tcPr>
            <w:tcW w:w="745" w:type="pct"/>
            <w:tcBorders>
              <w:top w:val="single" w:sz="4" w:space="0" w:color="auto"/>
              <w:left w:val="single" w:sz="6" w:space="0" w:color="000000"/>
              <w:bottom w:val="single" w:sz="4" w:space="0" w:color="auto"/>
              <w:right w:val="single" w:sz="6" w:space="0" w:color="000000"/>
            </w:tcBorders>
          </w:tcPr>
          <w:p w14:paraId="33565CC7" w14:textId="77777777" w:rsidR="000260B1" w:rsidRDefault="000260B1" w:rsidP="007C64A8">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13320BC6" w14:textId="77777777" w:rsidR="000260B1" w:rsidRDefault="000260B1" w:rsidP="007C64A8">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01FA575E" w14:textId="77777777" w:rsidR="000260B1" w:rsidRDefault="000260B1" w:rsidP="007C64A8">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BF6599B" w14:textId="77777777" w:rsidR="000260B1" w:rsidRDefault="000260B1" w:rsidP="007C64A8">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34D892D0" w14:textId="77777777" w:rsidR="000260B1" w:rsidRDefault="000260B1" w:rsidP="007C64A8">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7384F792" w14:textId="77777777" w:rsidR="000260B1" w:rsidRDefault="000260B1" w:rsidP="007C64A8">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4B0E2684" w14:textId="77777777" w:rsidR="000260B1" w:rsidRDefault="000260B1" w:rsidP="000260B1"/>
    <w:p w14:paraId="78E86021" w14:textId="77777777" w:rsidR="000260B1" w:rsidRDefault="000260B1" w:rsidP="000260B1">
      <w:r>
        <w:t>This method shall support the request data structures specified in table 5.2.51.3.1-2 and the response data structures and response codes specified in table 5.2.51.3.1-3.</w:t>
      </w:r>
    </w:p>
    <w:p w14:paraId="05BCCB73" w14:textId="77777777" w:rsidR="000260B1" w:rsidRDefault="000260B1" w:rsidP="000260B1">
      <w:pPr>
        <w:pStyle w:val="TH"/>
        <w:outlineLvl w:val="0"/>
      </w:pPr>
      <w:r>
        <w:lastRenderedPageBreak/>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3881DA2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D5BF30"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14680F"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E8D633"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6E38B1" w14:textId="77777777" w:rsidR="000260B1" w:rsidRDefault="000260B1" w:rsidP="007C64A8">
            <w:pPr>
              <w:pStyle w:val="TAH"/>
              <w:rPr>
                <w:lang w:val="en-US"/>
              </w:rPr>
            </w:pPr>
            <w:r>
              <w:rPr>
                <w:lang w:val="en-US"/>
              </w:rPr>
              <w:t>Description</w:t>
            </w:r>
          </w:p>
        </w:tc>
      </w:tr>
      <w:tr w:rsidR="000260B1" w14:paraId="29215D3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89B141C" w14:textId="77777777" w:rsidR="000260B1" w:rsidRDefault="000260B1" w:rsidP="007C64A8">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5F5F60" w14:textId="77777777" w:rsidR="000260B1"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DA9A41" w14:textId="77777777" w:rsidR="000260B1"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E5C61D1" w14:textId="77777777" w:rsidR="000260B1" w:rsidRDefault="000260B1" w:rsidP="007C64A8">
            <w:pPr>
              <w:pStyle w:val="TAL"/>
              <w:rPr>
                <w:lang w:val="en-US"/>
              </w:rPr>
            </w:pPr>
          </w:p>
        </w:tc>
      </w:tr>
    </w:tbl>
    <w:p w14:paraId="00024CCC" w14:textId="77777777" w:rsidR="000260B1" w:rsidRDefault="000260B1" w:rsidP="000260B1"/>
    <w:p w14:paraId="7348CF99" w14:textId="77777777" w:rsidR="000260B1" w:rsidRDefault="000260B1" w:rsidP="000260B1">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0260B1" w14:paraId="592277C3" w14:textId="77777777" w:rsidTr="007C64A8">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4B512834" w14:textId="77777777" w:rsidR="000260B1" w:rsidRDefault="000260B1" w:rsidP="007C64A8">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38031D4" w14:textId="77777777" w:rsidR="000260B1" w:rsidRDefault="000260B1" w:rsidP="007C64A8">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8044ACF" w14:textId="77777777" w:rsidR="000260B1" w:rsidRDefault="000260B1" w:rsidP="007C64A8">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07B6DB44" w14:textId="77777777" w:rsidR="000260B1" w:rsidRDefault="000260B1" w:rsidP="007C64A8">
            <w:pPr>
              <w:pStyle w:val="TAH"/>
              <w:rPr>
                <w:lang w:val="en-US"/>
              </w:rPr>
            </w:pPr>
            <w:r>
              <w:rPr>
                <w:lang w:val="en-US"/>
              </w:rPr>
              <w:t>Response</w:t>
            </w:r>
          </w:p>
          <w:p w14:paraId="0D06810B" w14:textId="77777777" w:rsidR="000260B1" w:rsidRDefault="000260B1" w:rsidP="007C64A8">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D914575" w14:textId="77777777" w:rsidR="000260B1" w:rsidRDefault="000260B1" w:rsidP="007C64A8">
            <w:pPr>
              <w:pStyle w:val="TAH"/>
              <w:rPr>
                <w:lang w:val="en-US"/>
              </w:rPr>
            </w:pPr>
            <w:r>
              <w:rPr>
                <w:lang w:val="en-US"/>
              </w:rPr>
              <w:t>Description</w:t>
            </w:r>
          </w:p>
        </w:tc>
      </w:tr>
      <w:tr w:rsidR="000260B1" w14:paraId="36B15EB7" w14:textId="77777777" w:rsidTr="007C64A8">
        <w:trPr>
          <w:jc w:val="center"/>
        </w:trPr>
        <w:tc>
          <w:tcPr>
            <w:tcW w:w="1037" w:type="pct"/>
            <w:tcBorders>
              <w:top w:val="single" w:sz="4" w:space="0" w:color="auto"/>
              <w:left w:val="single" w:sz="6" w:space="0" w:color="000000"/>
              <w:bottom w:val="single" w:sz="4" w:space="0" w:color="auto"/>
              <w:right w:val="single" w:sz="6" w:space="0" w:color="000000"/>
            </w:tcBorders>
            <w:hideMark/>
          </w:tcPr>
          <w:p w14:paraId="1A596103" w14:textId="77777777" w:rsidR="000260B1" w:rsidRDefault="000260B1" w:rsidP="007C64A8">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71EB7C84" w14:textId="77777777" w:rsidR="000260B1" w:rsidRDefault="000260B1" w:rsidP="007C64A8">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7214B848" w14:textId="77777777" w:rsidR="000260B1" w:rsidRDefault="000260B1" w:rsidP="007C64A8">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1FEE8464" w14:textId="77777777" w:rsidR="000260B1" w:rsidRDefault="000260B1" w:rsidP="007C64A8">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C59A8E7" w14:textId="77777777" w:rsidR="000260B1" w:rsidRDefault="000260B1" w:rsidP="007C64A8">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0260B1" w14:paraId="76F5AC6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D8B602E" w14:textId="77777777" w:rsidR="000260B1" w:rsidRDefault="000260B1" w:rsidP="007C64A8">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49E420F8" w14:textId="77777777" w:rsidR="000260B1" w:rsidRDefault="000260B1" w:rsidP="000260B1">
      <w:pPr>
        <w:rPr>
          <w:lang w:eastAsia="zh-CN"/>
        </w:rPr>
      </w:pPr>
    </w:p>
    <w:p w14:paraId="4FD1A86E" w14:textId="77777777" w:rsidR="000260B1" w:rsidRPr="00533C32" w:rsidRDefault="000260B1" w:rsidP="000260B1">
      <w:pPr>
        <w:pStyle w:val="Heading3"/>
      </w:pPr>
      <w:bookmarkStart w:id="3218" w:name="_Toc122101406"/>
      <w:bookmarkStart w:id="3219" w:name="_Toc161910969"/>
      <w:r>
        <w:t>5.2.52</w:t>
      </w:r>
      <w:r w:rsidRPr="00533C32">
        <w:tab/>
        <w:t xml:space="preserve">Resource: </w:t>
      </w:r>
      <w:r>
        <w:rPr>
          <w:lang w:eastAsia="zh-CN"/>
        </w:rPr>
        <w:t>PeiInfo</w:t>
      </w:r>
      <w:bookmarkEnd w:id="3218"/>
      <w:bookmarkEnd w:id="3219"/>
    </w:p>
    <w:p w14:paraId="393751BD" w14:textId="77777777" w:rsidR="000260B1" w:rsidRPr="00533C32" w:rsidRDefault="000260B1" w:rsidP="000260B1">
      <w:pPr>
        <w:pStyle w:val="Heading4"/>
      </w:pPr>
      <w:bookmarkStart w:id="3220" w:name="_Toc122101407"/>
      <w:bookmarkStart w:id="3221" w:name="_Toc161910970"/>
      <w:r>
        <w:t>5.2.52</w:t>
      </w:r>
      <w:r w:rsidRPr="00533C32">
        <w:t>.1</w:t>
      </w:r>
      <w:r w:rsidRPr="00533C32">
        <w:tab/>
        <w:t>Description</w:t>
      </w:r>
      <w:bookmarkEnd w:id="3220"/>
      <w:bookmarkEnd w:id="3221"/>
    </w:p>
    <w:p w14:paraId="1A4787F8" w14:textId="77777777" w:rsidR="000260B1" w:rsidRPr="00533C32" w:rsidRDefault="000260B1" w:rsidP="000260B1">
      <w:pPr>
        <w:rPr>
          <w:lang w:eastAsia="zh-CN"/>
        </w:rPr>
      </w:pPr>
      <w:r w:rsidRPr="00533C32">
        <w:t xml:space="preserve">This resource is used to represent </w:t>
      </w:r>
      <w:r>
        <w:t>the PEI Update Information of the 5GC/EPC domains</w:t>
      </w:r>
      <w:r w:rsidRPr="00533C32">
        <w:t xml:space="preserve"> to be stored in the UDR by the UDM.</w:t>
      </w:r>
    </w:p>
    <w:p w14:paraId="4537F36F"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E82C7F6" w14:textId="77777777" w:rsidR="000260B1" w:rsidRPr="00533C32" w:rsidRDefault="000260B1" w:rsidP="000260B1">
      <w:pPr>
        <w:pStyle w:val="Heading4"/>
      </w:pPr>
      <w:bookmarkStart w:id="3222" w:name="_Toc122101408"/>
      <w:bookmarkStart w:id="3223" w:name="_Toc161910971"/>
      <w:r>
        <w:t>5.2.52</w:t>
      </w:r>
      <w:r w:rsidRPr="00533C32">
        <w:t>.2</w:t>
      </w:r>
      <w:r w:rsidRPr="00533C32">
        <w:tab/>
        <w:t>Resource Definition</w:t>
      </w:r>
      <w:bookmarkEnd w:id="3222"/>
      <w:bookmarkEnd w:id="3223"/>
    </w:p>
    <w:p w14:paraId="4A3DEBA7" w14:textId="77777777" w:rsidR="000260B1" w:rsidRPr="00533C32" w:rsidRDefault="000260B1" w:rsidP="000260B1">
      <w:r w:rsidRPr="00533C32">
        <w:t>Resource URI: {apiRoot}/nudr-dr/&lt;apiVersion&gt;/subscription-data/{</w:t>
      </w:r>
      <w:r w:rsidRPr="00533C32">
        <w:rPr>
          <w:lang w:eastAsia="zh-CN"/>
        </w:rPr>
        <w:t>ueId</w:t>
      </w:r>
      <w:r w:rsidRPr="00533C32">
        <w:t>}/context-data/</w:t>
      </w:r>
      <w:r w:rsidRPr="00B06F7A">
        <w:t>pei-</w:t>
      </w:r>
      <w:r>
        <w:t>info</w:t>
      </w:r>
    </w:p>
    <w:p w14:paraId="448643DA" w14:textId="77777777" w:rsidR="000260B1" w:rsidRPr="00533C32" w:rsidRDefault="000260B1" w:rsidP="000260B1">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6DE5E865" w14:textId="77777777" w:rsidR="000260B1" w:rsidRPr="00533C32" w:rsidRDefault="000260B1" w:rsidP="000260B1">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772F211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11619B"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DA34FA" w14:textId="77777777" w:rsidR="000260B1" w:rsidRPr="009C5B90" w:rsidRDefault="000260B1" w:rsidP="007C64A8">
            <w:pPr>
              <w:pStyle w:val="TAH"/>
              <w:rPr>
                <w:lang w:val="en-US"/>
              </w:rPr>
            </w:pPr>
            <w:r w:rsidRPr="009C5B90">
              <w:rPr>
                <w:lang w:val="en-US"/>
              </w:rPr>
              <w:t>Definition</w:t>
            </w:r>
          </w:p>
        </w:tc>
      </w:tr>
      <w:tr w:rsidR="000260B1" w:rsidRPr="009C5B90" w14:paraId="01BD65D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15CAD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12B52D" w14:textId="77777777" w:rsidR="000260B1" w:rsidRPr="009C5B90" w:rsidRDefault="000260B1" w:rsidP="007C64A8">
            <w:pPr>
              <w:pStyle w:val="TAL"/>
              <w:rPr>
                <w:lang w:val="en-US"/>
              </w:rPr>
            </w:pPr>
            <w:r w:rsidRPr="009C5B90">
              <w:rPr>
                <w:lang w:val="en-US"/>
              </w:rPr>
              <w:t>See 3GPP TS 29.504 [2] clause</w:t>
            </w:r>
            <w:r w:rsidRPr="009C5B90">
              <w:rPr>
                <w:lang w:val="en-US" w:eastAsia="zh-CN"/>
              </w:rPr>
              <w:t> </w:t>
            </w:r>
            <w:r w:rsidRPr="009C5B90">
              <w:rPr>
                <w:lang w:val="en-US"/>
              </w:rPr>
              <w:t>6.1.1</w:t>
            </w:r>
          </w:p>
        </w:tc>
      </w:tr>
      <w:tr w:rsidR="000260B1" w:rsidRPr="009C5B90" w14:paraId="3C7E82C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F92241"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A3EB16" w14:textId="7C913B0E"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5C6D148B" w14:textId="77777777" w:rsidR="000260B1" w:rsidRPr="00533C32" w:rsidRDefault="000260B1" w:rsidP="000260B1"/>
    <w:p w14:paraId="5FB9EE10" w14:textId="77777777" w:rsidR="000260B1" w:rsidRPr="00533C32" w:rsidRDefault="000260B1" w:rsidP="000260B1">
      <w:pPr>
        <w:pStyle w:val="Heading4"/>
      </w:pPr>
      <w:bookmarkStart w:id="3224" w:name="_Toc122101409"/>
      <w:bookmarkStart w:id="3225" w:name="_Toc161910972"/>
      <w:r>
        <w:t>5.2.52.3</w:t>
      </w:r>
      <w:r w:rsidRPr="00533C32">
        <w:tab/>
        <w:t>Resource Standard Methods</w:t>
      </w:r>
      <w:bookmarkEnd w:id="3224"/>
      <w:bookmarkEnd w:id="3225"/>
    </w:p>
    <w:p w14:paraId="7AEEC648" w14:textId="77777777" w:rsidR="000260B1" w:rsidRPr="00533C32" w:rsidRDefault="000260B1" w:rsidP="000260B1">
      <w:pPr>
        <w:pStyle w:val="Heading5"/>
      </w:pPr>
      <w:bookmarkStart w:id="3226" w:name="_Toc122101410"/>
      <w:bookmarkStart w:id="3227" w:name="_Toc161910973"/>
      <w:r>
        <w:t>5.2.52.3</w:t>
      </w:r>
      <w:r w:rsidRPr="00533C32">
        <w:t>.1</w:t>
      </w:r>
      <w:r w:rsidRPr="00533C32">
        <w:tab/>
      </w:r>
      <w:r>
        <w:t>PUT</w:t>
      </w:r>
      <w:bookmarkEnd w:id="3226"/>
      <w:bookmarkEnd w:id="3227"/>
    </w:p>
    <w:p w14:paraId="3539BCA1" w14:textId="77777777" w:rsidR="000260B1" w:rsidRPr="00533C32" w:rsidRDefault="000260B1" w:rsidP="000260B1">
      <w:r w:rsidRPr="00533C32">
        <w:t xml:space="preserve">This method shall support the URI query parameters specified in table </w:t>
      </w:r>
      <w:r>
        <w:t>5.2.52.3</w:t>
      </w:r>
      <w:r w:rsidRPr="00533C32">
        <w:t>.1-1.</w:t>
      </w:r>
    </w:p>
    <w:p w14:paraId="03064BBA" w14:textId="77777777" w:rsidR="000260B1" w:rsidRPr="00533C32" w:rsidRDefault="000260B1" w:rsidP="000260B1">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AD8C9B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93CCE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2790F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0F0E0D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EE9037"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F6E58" w14:textId="77777777" w:rsidR="000260B1" w:rsidRPr="009C5B90" w:rsidRDefault="000260B1" w:rsidP="007C64A8">
            <w:pPr>
              <w:pStyle w:val="TAH"/>
              <w:rPr>
                <w:lang w:val="en-US"/>
              </w:rPr>
            </w:pPr>
            <w:r w:rsidRPr="009C5B90">
              <w:rPr>
                <w:lang w:val="en-US"/>
              </w:rPr>
              <w:t>Description</w:t>
            </w:r>
          </w:p>
        </w:tc>
      </w:tr>
      <w:tr w:rsidR="000260B1" w:rsidRPr="009C5B90" w14:paraId="53F93B1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BF173F"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2EBAB55"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618DC88"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D1229A"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293593" w14:textId="77777777" w:rsidR="000260B1" w:rsidRPr="009C5B90" w:rsidRDefault="000260B1" w:rsidP="007C64A8">
            <w:pPr>
              <w:pStyle w:val="TAL"/>
              <w:rPr>
                <w:lang w:val="en-US"/>
              </w:rPr>
            </w:pPr>
          </w:p>
        </w:tc>
      </w:tr>
    </w:tbl>
    <w:p w14:paraId="1B5DCB56" w14:textId="77777777" w:rsidR="000260B1" w:rsidRPr="00533C32" w:rsidRDefault="000260B1" w:rsidP="000260B1"/>
    <w:p w14:paraId="784E691F" w14:textId="77777777" w:rsidR="000260B1" w:rsidRPr="00533C32" w:rsidRDefault="000260B1" w:rsidP="000260B1">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7323C404" w14:textId="77777777" w:rsidR="000260B1" w:rsidRPr="00533C32" w:rsidRDefault="000260B1" w:rsidP="000260B1">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9A276CA"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E23D41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8CACA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C8803F"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CDB35" w14:textId="77777777" w:rsidR="000260B1" w:rsidRPr="009C5B90" w:rsidRDefault="000260B1" w:rsidP="007C64A8">
            <w:pPr>
              <w:pStyle w:val="TAH"/>
              <w:rPr>
                <w:lang w:val="en-US"/>
              </w:rPr>
            </w:pPr>
            <w:r w:rsidRPr="009C5B90">
              <w:rPr>
                <w:lang w:val="en-US"/>
              </w:rPr>
              <w:t>Description</w:t>
            </w:r>
          </w:p>
        </w:tc>
      </w:tr>
      <w:tr w:rsidR="000260B1" w:rsidRPr="009C5B90" w14:paraId="51EF98E9"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8B40B01" w14:textId="77777777" w:rsidR="000260B1" w:rsidRPr="009C5B90" w:rsidRDefault="000260B1" w:rsidP="007C64A8">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E172D96"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A3C8FA9"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0601AC4" w14:textId="77777777" w:rsidR="000260B1" w:rsidRPr="009C5B90" w:rsidRDefault="000260B1" w:rsidP="007C64A8">
            <w:pPr>
              <w:pStyle w:val="TAL"/>
              <w:tabs>
                <w:tab w:val="left" w:pos="585"/>
              </w:tabs>
              <w:rPr>
                <w:lang w:val="en-US"/>
              </w:rPr>
            </w:pPr>
            <w:r>
              <w:t>T</w:t>
            </w:r>
            <w:r w:rsidRPr="00B06F7A">
              <w:t>he PEI</w:t>
            </w:r>
            <w:r>
              <w:t xml:space="preserve"> Update Information.</w:t>
            </w:r>
          </w:p>
        </w:tc>
      </w:tr>
    </w:tbl>
    <w:p w14:paraId="6FC9F5F6" w14:textId="77777777" w:rsidR="000260B1" w:rsidRDefault="000260B1" w:rsidP="000260B1"/>
    <w:p w14:paraId="31EDDDF9" w14:textId="77777777" w:rsidR="000260B1" w:rsidRPr="00533C32" w:rsidRDefault="000260B1" w:rsidP="000260B1">
      <w:r>
        <w:t>The UDM shall create or update this resource when the PEI is received from the AMF (3gpp access or non-3gpp access) or from the HSS.</w:t>
      </w:r>
    </w:p>
    <w:p w14:paraId="0D6959D3" w14:textId="77777777" w:rsidR="000260B1" w:rsidRPr="00533C32" w:rsidRDefault="000260B1" w:rsidP="000260B1">
      <w:pPr>
        <w:pStyle w:val="TH"/>
        <w:outlineLvl w:val="0"/>
      </w:pPr>
      <w:r w:rsidRPr="00533C32">
        <w:lastRenderedPageBreak/>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1F596CCA"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DA7A84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EE8CB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995725"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0FA49" w14:textId="77777777" w:rsidR="000260B1" w:rsidRPr="009C5B90" w:rsidRDefault="000260B1" w:rsidP="007C64A8">
            <w:pPr>
              <w:pStyle w:val="TAH"/>
              <w:rPr>
                <w:lang w:val="en-US"/>
              </w:rPr>
            </w:pPr>
            <w:r w:rsidRPr="009C5B90">
              <w:rPr>
                <w:lang w:val="en-US"/>
              </w:rPr>
              <w:t>Response</w:t>
            </w:r>
          </w:p>
          <w:p w14:paraId="3A7EA62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7B9D627" w14:textId="77777777" w:rsidR="000260B1" w:rsidRPr="009C5B90" w:rsidRDefault="000260B1" w:rsidP="007C64A8">
            <w:pPr>
              <w:pStyle w:val="TAH"/>
              <w:rPr>
                <w:lang w:val="en-US"/>
              </w:rPr>
            </w:pPr>
            <w:r w:rsidRPr="009C5B90">
              <w:rPr>
                <w:lang w:val="en-US"/>
              </w:rPr>
              <w:t>Description</w:t>
            </w:r>
          </w:p>
        </w:tc>
      </w:tr>
      <w:tr w:rsidR="000260B1" w:rsidRPr="009C5B90" w14:paraId="031E51CE"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AF33F6"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0692F26"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E4282EC"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8A56177"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B98E1E2"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D856996"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34EFE0" w14:textId="77777777" w:rsidR="000260B1" w:rsidRPr="009C5B90" w:rsidRDefault="000260B1" w:rsidP="007C64A8">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32E34C61"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54F5F436"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AA6A6B0"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6559D6E" w14:textId="77777777" w:rsidR="000260B1" w:rsidRPr="009C5B90" w:rsidRDefault="000260B1" w:rsidP="007C64A8">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0260B1" w:rsidRPr="009C5B90" w14:paraId="1E17E53D"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2309D87" w14:textId="77777777" w:rsidR="000260B1" w:rsidRPr="009C5B90" w:rsidRDefault="000260B1" w:rsidP="007C64A8">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5C21A8D" w14:textId="77777777" w:rsidR="000260B1" w:rsidRPr="00533C32" w:rsidRDefault="000260B1" w:rsidP="000260B1">
      <w:pPr>
        <w:rPr>
          <w:lang w:eastAsia="zh-CN"/>
        </w:rPr>
      </w:pPr>
    </w:p>
    <w:p w14:paraId="52813EFB" w14:textId="77777777" w:rsidR="000260B1" w:rsidRPr="00533C32" w:rsidRDefault="000260B1" w:rsidP="000260B1">
      <w:pPr>
        <w:pStyle w:val="Heading5"/>
      </w:pPr>
      <w:bookmarkStart w:id="3228" w:name="_Toc122101411"/>
      <w:bookmarkStart w:id="3229" w:name="_Toc161910974"/>
      <w:r>
        <w:t>5.2.52.3.2</w:t>
      </w:r>
      <w:r w:rsidRPr="00533C32">
        <w:tab/>
        <w:t>GET</w:t>
      </w:r>
      <w:bookmarkEnd w:id="3228"/>
      <w:bookmarkEnd w:id="3229"/>
    </w:p>
    <w:p w14:paraId="435A0005" w14:textId="77777777" w:rsidR="000260B1" w:rsidRPr="00533C32" w:rsidRDefault="000260B1" w:rsidP="000260B1">
      <w:r w:rsidRPr="00533C32">
        <w:t xml:space="preserve">This method shall support the URI query parameters specified in table </w:t>
      </w:r>
      <w:r>
        <w:t>5.2.52.3</w:t>
      </w:r>
      <w:r w:rsidRPr="00533C32">
        <w:t>.</w:t>
      </w:r>
      <w:r>
        <w:t>2</w:t>
      </w:r>
      <w:r w:rsidRPr="00533C32">
        <w:t>-1.</w:t>
      </w:r>
    </w:p>
    <w:p w14:paraId="6EBF9BAD" w14:textId="77777777" w:rsidR="000260B1" w:rsidRPr="00533C32" w:rsidRDefault="000260B1" w:rsidP="000260B1">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5F7AA53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C43036"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7A64E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7DD13B"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D079B6"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D9F436" w14:textId="77777777" w:rsidR="000260B1" w:rsidRPr="009C5B90" w:rsidRDefault="000260B1" w:rsidP="007C64A8">
            <w:pPr>
              <w:pStyle w:val="TAH"/>
              <w:rPr>
                <w:lang w:val="en-US"/>
              </w:rPr>
            </w:pPr>
            <w:r w:rsidRPr="009C5B90">
              <w:rPr>
                <w:lang w:val="en-US"/>
              </w:rPr>
              <w:t>Description</w:t>
            </w:r>
          </w:p>
        </w:tc>
      </w:tr>
      <w:tr w:rsidR="000260B1" w:rsidRPr="009C5B90" w14:paraId="7455A14F"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tcPr>
          <w:p w14:paraId="7F202004" w14:textId="77777777" w:rsidR="000260B1" w:rsidRPr="009C5B90" w:rsidRDefault="000260B1" w:rsidP="007C64A8">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0E7923C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585E598A"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369DF194" w14:textId="77777777" w:rsidR="000260B1" w:rsidRPr="009C5B90" w:rsidRDefault="000260B1" w:rsidP="007C64A8">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64498A90" w14:textId="77777777" w:rsidR="000260B1" w:rsidRPr="009C5B90" w:rsidRDefault="000260B1" w:rsidP="007C64A8">
            <w:pPr>
              <w:pStyle w:val="TAL"/>
              <w:rPr>
                <w:lang w:val="en-US"/>
              </w:rPr>
            </w:pPr>
          </w:p>
        </w:tc>
      </w:tr>
    </w:tbl>
    <w:p w14:paraId="141A3C3A" w14:textId="77777777" w:rsidR="000260B1" w:rsidRPr="00533C32" w:rsidRDefault="000260B1" w:rsidP="000260B1"/>
    <w:p w14:paraId="4D853F88" w14:textId="77777777" w:rsidR="000260B1" w:rsidRPr="00533C32" w:rsidRDefault="000260B1" w:rsidP="000260B1">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0BE322AB" w14:textId="77777777" w:rsidR="000260B1" w:rsidRPr="00533C32" w:rsidRDefault="000260B1" w:rsidP="000260B1">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638A4CF"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3B5C0E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B736E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186CC"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5CFBE8" w14:textId="77777777" w:rsidR="000260B1" w:rsidRPr="009C5B90" w:rsidRDefault="000260B1" w:rsidP="007C64A8">
            <w:pPr>
              <w:pStyle w:val="TAH"/>
              <w:rPr>
                <w:lang w:val="en-US"/>
              </w:rPr>
            </w:pPr>
            <w:r w:rsidRPr="009C5B90">
              <w:rPr>
                <w:lang w:val="en-US"/>
              </w:rPr>
              <w:t>Description</w:t>
            </w:r>
          </w:p>
        </w:tc>
      </w:tr>
      <w:tr w:rsidR="000260B1" w:rsidRPr="009C5B90" w14:paraId="59C3C2C7"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6177583"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03F409"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B5E81E"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C96A1A4" w14:textId="77777777" w:rsidR="000260B1" w:rsidRPr="009C5B90" w:rsidRDefault="000260B1" w:rsidP="007C64A8">
            <w:pPr>
              <w:pStyle w:val="TAL"/>
              <w:rPr>
                <w:lang w:val="en-US"/>
              </w:rPr>
            </w:pPr>
          </w:p>
        </w:tc>
      </w:tr>
    </w:tbl>
    <w:p w14:paraId="461440F5" w14:textId="77777777" w:rsidR="000260B1" w:rsidRPr="00533C32" w:rsidRDefault="000260B1" w:rsidP="000260B1"/>
    <w:p w14:paraId="120CC9BA" w14:textId="77777777" w:rsidR="000260B1" w:rsidRPr="00533C32" w:rsidRDefault="000260B1" w:rsidP="000260B1">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29ECB6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A3AC6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1AB2D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4C4C8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621CAFC" w14:textId="77777777" w:rsidR="000260B1" w:rsidRPr="009C5B90" w:rsidRDefault="000260B1" w:rsidP="007C64A8">
            <w:pPr>
              <w:pStyle w:val="TAH"/>
              <w:rPr>
                <w:lang w:val="en-US"/>
              </w:rPr>
            </w:pPr>
            <w:r w:rsidRPr="009C5B90">
              <w:rPr>
                <w:lang w:val="en-US"/>
              </w:rPr>
              <w:t>Response</w:t>
            </w:r>
          </w:p>
          <w:p w14:paraId="697518D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479EAA" w14:textId="77777777" w:rsidR="000260B1" w:rsidRPr="009C5B90" w:rsidRDefault="000260B1" w:rsidP="007C64A8">
            <w:pPr>
              <w:pStyle w:val="TAH"/>
              <w:rPr>
                <w:lang w:val="en-US"/>
              </w:rPr>
            </w:pPr>
            <w:r w:rsidRPr="009C5B90">
              <w:rPr>
                <w:lang w:val="en-US"/>
              </w:rPr>
              <w:t>Description</w:t>
            </w:r>
          </w:p>
        </w:tc>
      </w:tr>
      <w:tr w:rsidR="000260B1" w:rsidRPr="009C5B90" w14:paraId="7673F0BA"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EF1579" w14:textId="77777777" w:rsidR="000260B1" w:rsidRPr="009C5B90" w:rsidRDefault="000260B1" w:rsidP="007C64A8">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F17ACFA"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53F3D9"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BE9D95"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8B0171F" w14:textId="77777777" w:rsidR="000260B1" w:rsidRPr="009C5B90" w:rsidRDefault="000260B1" w:rsidP="007C64A8">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0260B1" w:rsidRPr="009C5B90" w14:paraId="3146E84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8E7020F" w14:textId="77777777" w:rsidR="000260B1" w:rsidRPr="009C5B90" w:rsidRDefault="000260B1" w:rsidP="007C64A8">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08496B59" w14:textId="77777777" w:rsidR="000260B1" w:rsidRDefault="000260B1" w:rsidP="000260B1">
      <w:pPr>
        <w:rPr>
          <w:lang w:eastAsia="zh-CN"/>
        </w:rPr>
      </w:pPr>
    </w:p>
    <w:p w14:paraId="03A7E55D" w14:textId="77777777" w:rsidR="000260B1" w:rsidRDefault="000260B1" w:rsidP="000260B1">
      <w:pPr>
        <w:pStyle w:val="Heading3"/>
      </w:pPr>
      <w:bookmarkStart w:id="3230" w:name="_Toc161910975"/>
      <w:r>
        <w:rPr>
          <w:lang w:val="de-DE"/>
        </w:rPr>
        <w:t>5.2.53</w:t>
      </w:r>
      <w:r>
        <w:tab/>
        <w:t>void</w:t>
      </w:r>
      <w:bookmarkStart w:id="3231" w:name="_Toc130817039"/>
      <w:bookmarkStart w:id="3232" w:name="_Toc122103593"/>
      <w:r>
        <w:rPr>
          <w:lang w:val="de-DE"/>
        </w:rPr>
        <w:t>5.2.54</w:t>
      </w:r>
      <w:r>
        <w:tab/>
        <w:t xml:space="preserve">Resource: </w:t>
      </w:r>
      <w:bookmarkEnd w:id="3231"/>
      <w:bookmarkEnd w:id="3232"/>
      <w:r w:rsidRPr="00C8767B">
        <w:t>5G</w:t>
      </w:r>
      <w:r>
        <w:t>M</w:t>
      </w:r>
      <w:r w:rsidRPr="00C8767B">
        <w:t>bsGroup</w:t>
      </w:r>
      <w:bookmarkEnd w:id="3230"/>
    </w:p>
    <w:p w14:paraId="5B16E4D2" w14:textId="77777777" w:rsidR="000260B1" w:rsidRDefault="000260B1" w:rsidP="000260B1">
      <w:pPr>
        <w:pStyle w:val="Heading4"/>
      </w:pPr>
      <w:bookmarkStart w:id="3233" w:name="_Toc130817040"/>
      <w:bookmarkStart w:id="3234" w:name="_Toc122103594"/>
      <w:bookmarkStart w:id="3235" w:name="_Toc161910976"/>
      <w:r>
        <w:rPr>
          <w:lang w:val="de-DE"/>
        </w:rPr>
        <w:t>5.2.54</w:t>
      </w:r>
      <w:r>
        <w:t>.1</w:t>
      </w:r>
      <w:r>
        <w:tab/>
        <w:t>Description</w:t>
      </w:r>
      <w:bookmarkEnd w:id="3233"/>
      <w:bookmarkEnd w:id="3234"/>
      <w:bookmarkEnd w:id="3235"/>
    </w:p>
    <w:p w14:paraId="1855236F" w14:textId="77777777" w:rsidR="000260B1" w:rsidRDefault="000260B1" w:rsidP="000260B1">
      <w:pPr>
        <w:rPr>
          <w:lang w:eastAsia="zh-CN"/>
        </w:rPr>
      </w:pPr>
      <w:r>
        <w:t>This resource represents the store of 5G MBS Group data.</w:t>
      </w:r>
    </w:p>
    <w:p w14:paraId="153D1652" w14:textId="77777777" w:rsidR="000260B1" w:rsidRDefault="000260B1" w:rsidP="000260B1">
      <w:pPr>
        <w:pStyle w:val="Heading4"/>
      </w:pPr>
      <w:bookmarkStart w:id="3236" w:name="_Toc130817041"/>
      <w:bookmarkStart w:id="3237" w:name="_Toc122103595"/>
      <w:bookmarkStart w:id="3238" w:name="_Toc161910977"/>
      <w:r>
        <w:rPr>
          <w:lang w:val="de-DE"/>
        </w:rPr>
        <w:t>5.2.54</w:t>
      </w:r>
      <w:r>
        <w:t>.2</w:t>
      </w:r>
      <w:r>
        <w:tab/>
        <w:t>Resource Definition</w:t>
      </w:r>
      <w:bookmarkEnd w:id="3236"/>
      <w:bookmarkEnd w:id="3237"/>
      <w:bookmarkEnd w:id="3238"/>
    </w:p>
    <w:p w14:paraId="638DF5B8" w14:textId="77777777" w:rsidR="000260B1" w:rsidRDefault="000260B1" w:rsidP="000260B1">
      <w:r>
        <w:t>Resource URI: {apiRoot}/nudr-dr/</w:t>
      </w:r>
      <w:r>
        <w:rPr>
          <w:lang w:eastAsia="zh-CN"/>
        </w:rPr>
        <w:t>&lt;apiVersion&gt;</w:t>
      </w:r>
      <w:r>
        <w:t>/subscription-data/group-data/mbs-group-membership</w:t>
      </w:r>
    </w:p>
    <w:p w14:paraId="58187AF2" w14:textId="77777777" w:rsidR="000260B1" w:rsidRDefault="000260B1" w:rsidP="000260B1">
      <w:pPr>
        <w:rPr>
          <w:rFonts w:ascii="Arial" w:hAnsi="Arial" w:cs="Arial"/>
        </w:rPr>
      </w:pPr>
      <w:r>
        <w:t>This resource shall support the resource URI variables defined in table 5.2.54.2-1</w:t>
      </w:r>
      <w:r>
        <w:rPr>
          <w:rFonts w:ascii="Arial" w:hAnsi="Arial" w:cs="Arial"/>
        </w:rPr>
        <w:t>.</w:t>
      </w:r>
    </w:p>
    <w:p w14:paraId="3E316D5B" w14:textId="77777777" w:rsidR="000260B1" w:rsidRDefault="000260B1" w:rsidP="000260B1">
      <w:pPr>
        <w:pStyle w:val="TH"/>
        <w:outlineLvl w:val="0"/>
      </w:pPr>
      <w:r>
        <w:t>Table </w:t>
      </w:r>
      <w:r>
        <w:rPr>
          <w:lang w:val="de-DE"/>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14:paraId="6AFC2BE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3D14ED" w14:textId="77777777" w:rsidR="000260B1" w:rsidRDefault="000260B1" w:rsidP="007C64A8">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7588BE9" w14:textId="77777777" w:rsidR="000260B1" w:rsidRDefault="000260B1" w:rsidP="007C64A8">
            <w:pPr>
              <w:pStyle w:val="TAH"/>
              <w:rPr>
                <w:lang w:val="en-US"/>
              </w:rPr>
            </w:pPr>
            <w:r>
              <w:rPr>
                <w:lang w:val="en-US"/>
              </w:rPr>
              <w:t>Definition</w:t>
            </w:r>
          </w:p>
        </w:tc>
      </w:tr>
      <w:tr w:rsidR="000260B1" w14:paraId="62239D0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2C4674" w14:textId="77777777" w:rsidR="000260B1" w:rsidRDefault="000260B1" w:rsidP="007C64A8">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7C9C0" w14:textId="77777777" w:rsidR="000260B1" w:rsidRDefault="000260B1" w:rsidP="007C64A8">
            <w:pPr>
              <w:pStyle w:val="TAL"/>
              <w:rPr>
                <w:lang w:val="en-US"/>
              </w:rPr>
            </w:pPr>
            <w:r>
              <w:rPr>
                <w:lang w:val="en-US"/>
              </w:rPr>
              <w:t xml:space="preserve">See </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B4BB398" w14:textId="77777777" w:rsidR="000260B1" w:rsidRDefault="000260B1" w:rsidP="000260B1"/>
    <w:p w14:paraId="72357B79" w14:textId="77777777" w:rsidR="000260B1" w:rsidRDefault="000260B1" w:rsidP="000260B1">
      <w:pPr>
        <w:pStyle w:val="Heading4"/>
      </w:pPr>
      <w:bookmarkStart w:id="3239" w:name="_Toc130817042"/>
      <w:bookmarkStart w:id="3240" w:name="_Toc122103596"/>
      <w:bookmarkStart w:id="3241" w:name="_Toc161910978"/>
      <w:r>
        <w:rPr>
          <w:lang w:val="de-DE"/>
        </w:rPr>
        <w:lastRenderedPageBreak/>
        <w:t>5.2.54</w:t>
      </w:r>
      <w:r>
        <w:t>.3</w:t>
      </w:r>
      <w:r>
        <w:tab/>
        <w:t>Resource Standard Methods</w:t>
      </w:r>
      <w:bookmarkEnd w:id="3239"/>
      <w:bookmarkEnd w:id="3240"/>
      <w:bookmarkEnd w:id="3241"/>
    </w:p>
    <w:p w14:paraId="08CEC613" w14:textId="77777777" w:rsidR="000260B1" w:rsidRDefault="000260B1" w:rsidP="000260B1">
      <w:pPr>
        <w:pStyle w:val="Heading5"/>
      </w:pPr>
      <w:bookmarkStart w:id="3242" w:name="_Toc130817043"/>
      <w:bookmarkStart w:id="3243" w:name="_Toc122103597"/>
      <w:bookmarkStart w:id="3244" w:name="_Toc161910979"/>
      <w:r>
        <w:t>5.2.54.3.1</w:t>
      </w:r>
      <w:r>
        <w:tab/>
        <w:t>GET</w:t>
      </w:r>
      <w:bookmarkEnd w:id="3242"/>
      <w:bookmarkEnd w:id="3243"/>
      <w:bookmarkEnd w:id="3244"/>
    </w:p>
    <w:p w14:paraId="7F9176C7" w14:textId="77777777" w:rsidR="000260B1" w:rsidRDefault="000260B1" w:rsidP="000260B1">
      <w:r>
        <w:t>This method shall support the URI query parameters specified in table 5.2.54.3.1-1.</w:t>
      </w:r>
    </w:p>
    <w:p w14:paraId="0A86B31F" w14:textId="77777777" w:rsidR="000260B1" w:rsidRDefault="000260B1" w:rsidP="000260B1">
      <w:pPr>
        <w:pStyle w:val="TH"/>
        <w:outlineLvl w:val="0"/>
      </w:pPr>
      <w:r>
        <w:t xml:space="preserve">Table </w:t>
      </w:r>
      <w:r>
        <w:rPr>
          <w:lang w:val="de-DE"/>
        </w:rPr>
        <w:t>5.2.54.3.1-1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0260B1" w14:paraId="7397EBC5"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C92656E" w14:textId="77777777" w:rsidR="000260B1" w:rsidRDefault="000260B1" w:rsidP="007C64A8">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74A1D81" w14:textId="77777777" w:rsidR="000260B1" w:rsidRDefault="000260B1" w:rsidP="007C64A8">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15AB11D" w14:textId="77777777" w:rsidR="000260B1" w:rsidRDefault="000260B1" w:rsidP="007C64A8">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495172" w14:textId="77777777" w:rsidR="000260B1" w:rsidRDefault="000260B1" w:rsidP="007C64A8">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646D4" w14:textId="77777777" w:rsidR="000260B1" w:rsidRDefault="000260B1" w:rsidP="007C64A8">
            <w:pPr>
              <w:pStyle w:val="TAH"/>
              <w:rPr>
                <w:lang w:val="en-US"/>
              </w:rPr>
            </w:pPr>
            <w:r>
              <w:rPr>
                <w:lang w:val="en-US"/>
              </w:rPr>
              <w:t>Description</w:t>
            </w:r>
          </w:p>
        </w:tc>
      </w:tr>
      <w:tr w:rsidR="000260B1" w14:paraId="778D18A4" w14:textId="77777777" w:rsidTr="007C64A8">
        <w:trPr>
          <w:jc w:val="center"/>
        </w:trPr>
        <w:tc>
          <w:tcPr>
            <w:tcW w:w="788" w:type="pct"/>
            <w:tcBorders>
              <w:top w:val="single" w:sz="4" w:space="0" w:color="auto"/>
              <w:left w:val="single" w:sz="6" w:space="0" w:color="000000"/>
              <w:bottom w:val="single" w:sz="4" w:space="0" w:color="auto"/>
              <w:right w:val="single" w:sz="6" w:space="0" w:color="000000"/>
            </w:tcBorders>
            <w:hideMark/>
          </w:tcPr>
          <w:p w14:paraId="263CE854" w14:textId="77777777" w:rsidR="000260B1" w:rsidRDefault="000260B1" w:rsidP="007C64A8">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09A9B536" w14:textId="77777777" w:rsidR="000260B1" w:rsidRDefault="000260B1" w:rsidP="007C64A8">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4E999229" w14:textId="77777777" w:rsidR="000260B1" w:rsidRDefault="000260B1" w:rsidP="007C64A8">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4891BEA" w14:textId="77777777" w:rsidR="000260B1" w:rsidRDefault="000260B1" w:rsidP="007C64A8">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4B00C4DC" w14:textId="77777777" w:rsidR="000260B1" w:rsidRDefault="000260B1" w:rsidP="007C64A8">
            <w:pPr>
              <w:pStyle w:val="TAL"/>
              <w:rPr>
                <w:rFonts w:cs="Arial"/>
                <w:szCs w:val="18"/>
                <w:lang w:val="en-US"/>
              </w:rPr>
            </w:pPr>
            <w:r>
              <w:rPr>
                <w:rFonts w:cs="Arial"/>
                <w:szCs w:val="18"/>
                <w:lang w:val="en-US"/>
              </w:rPr>
              <w:t>Only those group's data are retrieved of which at least one of the GPSIs is a member</w:t>
            </w:r>
          </w:p>
        </w:tc>
      </w:tr>
    </w:tbl>
    <w:p w14:paraId="7AF73AEB" w14:textId="77777777" w:rsidR="000260B1" w:rsidRDefault="000260B1" w:rsidP="000260B1"/>
    <w:p w14:paraId="799C4693" w14:textId="77777777" w:rsidR="000260B1" w:rsidRDefault="000260B1" w:rsidP="000260B1">
      <w:r>
        <w:t>This method shall support the request data structures specified in table 5.2.54.3.1-2 and the response data structures and response codes specified in table 5.2.54.3.1-3.</w:t>
      </w:r>
    </w:p>
    <w:p w14:paraId="7B4C6352" w14:textId="77777777" w:rsidR="000260B1" w:rsidRDefault="000260B1" w:rsidP="000260B1">
      <w:pPr>
        <w:pStyle w:val="TH"/>
        <w:outlineLvl w:val="0"/>
      </w:pPr>
      <w:r>
        <w:t xml:space="preserve">Table </w:t>
      </w:r>
      <w:r>
        <w:rPr>
          <w:lang w:val="de-DE"/>
        </w:rPr>
        <w:t>5.2.54.3.1-2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7C520BF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C9D"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3B4532"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6DA77E9"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37234D" w14:textId="77777777" w:rsidR="000260B1" w:rsidRDefault="000260B1" w:rsidP="007C64A8">
            <w:pPr>
              <w:pStyle w:val="TAH"/>
              <w:rPr>
                <w:lang w:val="en-US"/>
              </w:rPr>
            </w:pPr>
            <w:r>
              <w:rPr>
                <w:lang w:val="en-US"/>
              </w:rPr>
              <w:t>Description</w:t>
            </w:r>
          </w:p>
        </w:tc>
      </w:tr>
      <w:tr w:rsidR="000260B1" w14:paraId="399E31F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A248D7" w14:textId="77777777" w:rsidR="000260B1" w:rsidRDefault="000260B1" w:rsidP="007C64A8">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143D5" w14:textId="77777777" w:rsidR="000260B1"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5243997" w14:textId="77777777" w:rsidR="000260B1"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C22F52" w14:textId="77777777" w:rsidR="000260B1" w:rsidRDefault="000260B1" w:rsidP="007C64A8">
            <w:pPr>
              <w:pStyle w:val="TAL"/>
              <w:rPr>
                <w:lang w:val="en-US"/>
              </w:rPr>
            </w:pPr>
          </w:p>
        </w:tc>
      </w:tr>
    </w:tbl>
    <w:p w14:paraId="04F0582F" w14:textId="77777777" w:rsidR="000260B1" w:rsidRDefault="000260B1" w:rsidP="000260B1"/>
    <w:p w14:paraId="1373A911" w14:textId="77777777" w:rsidR="000260B1" w:rsidRDefault="000260B1" w:rsidP="000260B1">
      <w:pPr>
        <w:pStyle w:val="TH"/>
        <w:outlineLvl w:val="0"/>
      </w:pPr>
      <w:r>
        <w:t xml:space="preserve">Table </w:t>
      </w:r>
      <w:r>
        <w:rPr>
          <w:lang w:val="de-DE"/>
        </w:rPr>
        <w:t>5.2.54.3.1-3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0260B1" w14:paraId="3C3E13D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29A82C" w14:textId="77777777" w:rsidR="000260B1" w:rsidRDefault="000260B1" w:rsidP="007C64A8">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4258642" w14:textId="77777777" w:rsidR="000260B1" w:rsidRDefault="000260B1" w:rsidP="007C64A8">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C8FDB" w14:textId="77777777" w:rsidR="000260B1" w:rsidRDefault="000260B1" w:rsidP="007C64A8">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47A465" w14:textId="77777777" w:rsidR="000260B1" w:rsidRDefault="000260B1" w:rsidP="007C64A8">
            <w:pPr>
              <w:pStyle w:val="TAH"/>
              <w:rPr>
                <w:lang w:val="en-US"/>
              </w:rPr>
            </w:pPr>
            <w:r>
              <w:rPr>
                <w:lang w:val="en-US"/>
              </w:rPr>
              <w:t>Response</w:t>
            </w:r>
          </w:p>
          <w:p w14:paraId="527A7661" w14:textId="77777777" w:rsidR="000260B1" w:rsidRDefault="000260B1" w:rsidP="007C64A8">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1C5037" w14:textId="77777777" w:rsidR="000260B1" w:rsidRDefault="000260B1" w:rsidP="007C64A8">
            <w:pPr>
              <w:pStyle w:val="TAH"/>
              <w:rPr>
                <w:lang w:val="en-US"/>
              </w:rPr>
            </w:pPr>
            <w:r>
              <w:rPr>
                <w:lang w:val="en-US"/>
              </w:rPr>
              <w:t>Description</w:t>
            </w:r>
          </w:p>
        </w:tc>
      </w:tr>
      <w:tr w:rsidR="000260B1" w14:paraId="3AFCC50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8AF77E" w14:textId="77777777" w:rsidR="000260B1" w:rsidRDefault="000260B1" w:rsidP="007C64A8">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524569F3" w14:textId="77777777" w:rsidR="000260B1" w:rsidRDefault="000260B1" w:rsidP="007C64A8">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BFE6C90" w14:textId="77777777" w:rsidR="000260B1" w:rsidRDefault="000260B1" w:rsidP="007C64A8">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7A97AF9E" w14:textId="77777777" w:rsidR="000260B1" w:rsidRDefault="000260B1" w:rsidP="007C64A8">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8394267" w14:textId="77777777" w:rsidR="000260B1" w:rsidRDefault="000260B1" w:rsidP="007C64A8">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37B52297" w14:textId="77777777" w:rsidR="000260B1" w:rsidRDefault="000260B1" w:rsidP="007C64A8">
            <w:pPr>
              <w:pStyle w:val="TAL"/>
              <w:rPr>
                <w:lang w:val="en-US"/>
              </w:rPr>
            </w:pPr>
            <w:r>
              <w:rPr>
                <w:lang w:val="en-US"/>
              </w:rPr>
              <w:t>If the resource does not contain any keys, the response consists of an empty JSON object (empty map).</w:t>
            </w:r>
          </w:p>
        </w:tc>
      </w:tr>
      <w:tr w:rsidR="000260B1" w14:paraId="72B0837B"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E1FBD5E" w14:textId="77777777" w:rsidR="000260B1" w:rsidRDefault="000260B1" w:rsidP="007C64A8">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78B0F8B2" w14:textId="77777777" w:rsidR="000260B1" w:rsidRDefault="000260B1" w:rsidP="000260B1">
      <w:pPr>
        <w:rPr>
          <w:lang w:eastAsia="zh-CN"/>
        </w:rPr>
      </w:pPr>
    </w:p>
    <w:p w14:paraId="3841BDF9" w14:textId="77777777" w:rsidR="000260B1" w:rsidRDefault="000260B1" w:rsidP="000260B1">
      <w:pPr>
        <w:pStyle w:val="Heading3"/>
      </w:pPr>
      <w:bookmarkStart w:id="3245" w:name="_Toc130817044"/>
      <w:bookmarkStart w:id="3246" w:name="_Toc122103598"/>
      <w:bookmarkStart w:id="3247" w:name="_Toc161910980"/>
      <w:r>
        <w:t>5.2.55</w:t>
      </w:r>
      <w:r>
        <w:tab/>
        <w:t xml:space="preserve">Resource: </w:t>
      </w:r>
      <w:bookmarkEnd w:id="3245"/>
      <w:bookmarkEnd w:id="3246"/>
      <w:r w:rsidRPr="00C8767B">
        <w:t>Individual5GmbsGroup</w:t>
      </w:r>
      <w:bookmarkEnd w:id="3247"/>
    </w:p>
    <w:p w14:paraId="4D21D64B" w14:textId="77777777" w:rsidR="000260B1" w:rsidRDefault="000260B1" w:rsidP="000260B1">
      <w:pPr>
        <w:pStyle w:val="Heading4"/>
      </w:pPr>
      <w:bookmarkStart w:id="3248" w:name="_Toc130817045"/>
      <w:bookmarkStart w:id="3249" w:name="_Toc122103599"/>
      <w:bookmarkStart w:id="3250" w:name="_Toc161910981"/>
      <w:r>
        <w:t>5.2.55.1</w:t>
      </w:r>
      <w:r>
        <w:tab/>
        <w:t>Description</w:t>
      </w:r>
      <w:bookmarkEnd w:id="3248"/>
      <w:bookmarkEnd w:id="3249"/>
      <w:bookmarkEnd w:id="3250"/>
    </w:p>
    <w:p w14:paraId="2626D71C" w14:textId="77777777" w:rsidR="000260B1" w:rsidRDefault="000260B1" w:rsidP="000260B1">
      <w:r>
        <w:t>This resource represents an individual 5G MBS Group.</w:t>
      </w:r>
    </w:p>
    <w:p w14:paraId="3B171B2C"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007A4433" w14:textId="77777777" w:rsidR="000260B1" w:rsidRDefault="000260B1" w:rsidP="000260B1">
      <w:pPr>
        <w:pStyle w:val="Heading4"/>
      </w:pPr>
      <w:bookmarkStart w:id="3251" w:name="_Toc130817046"/>
      <w:bookmarkStart w:id="3252" w:name="_Toc122103600"/>
      <w:bookmarkStart w:id="3253" w:name="_Toc161910982"/>
      <w:r>
        <w:t>5.2.55.2</w:t>
      </w:r>
      <w:r>
        <w:tab/>
        <w:t>Resource Definition</w:t>
      </w:r>
      <w:bookmarkEnd w:id="3251"/>
      <w:bookmarkEnd w:id="3252"/>
      <w:bookmarkEnd w:id="3253"/>
    </w:p>
    <w:p w14:paraId="6D970A81" w14:textId="77777777" w:rsidR="000260B1" w:rsidRDefault="000260B1" w:rsidP="000260B1">
      <w:r>
        <w:t>Resource URI: {apiRoot}/nudr-dr/&lt;apiVersion&gt;/subscription-data/group-data/mbs-group-membership/{externalGroupId}</w:t>
      </w:r>
    </w:p>
    <w:p w14:paraId="567AD69F" w14:textId="77777777" w:rsidR="000260B1" w:rsidRDefault="000260B1" w:rsidP="000260B1">
      <w:pPr>
        <w:rPr>
          <w:rFonts w:ascii="Arial" w:hAnsi="Arial" w:cs="Arial"/>
        </w:rPr>
      </w:pPr>
      <w:r>
        <w:t>This resource shall support the resource URI variables defined in table 5.2.55.2-1</w:t>
      </w:r>
      <w:r>
        <w:rPr>
          <w:rFonts w:ascii="Arial" w:hAnsi="Arial" w:cs="Arial"/>
        </w:rPr>
        <w:t>.</w:t>
      </w:r>
    </w:p>
    <w:p w14:paraId="41887C63" w14:textId="77777777" w:rsidR="000260B1" w:rsidRDefault="000260B1" w:rsidP="000260B1">
      <w:pPr>
        <w:pStyle w:val="TH"/>
        <w:outlineLvl w:val="0"/>
      </w:pPr>
      <w:r>
        <w:t>Table 5.2.55.2-1: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14:paraId="7C9BD30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18A7A6" w14:textId="77777777" w:rsidR="000260B1" w:rsidRDefault="000260B1" w:rsidP="007C64A8">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E4624C" w14:textId="77777777" w:rsidR="000260B1" w:rsidRDefault="000260B1" w:rsidP="007C64A8">
            <w:pPr>
              <w:pStyle w:val="TAH"/>
              <w:rPr>
                <w:lang w:val="en-US"/>
              </w:rPr>
            </w:pPr>
            <w:r>
              <w:rPr>
                <w:lang w:val="en-US"/>
              </w:rPr>
              <w:t>Definition</w:t>
            </w:r>
          </w:p>
        </w:tc>
      </w:tr>
      <w:tr w:rsidR="000260B1" w14:paraId="3ABFACC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FB9015" w14:textId="77777777" w:rsidR="000260B1" w:rsidRDefault="000260B1" w:rsidP="007C64A8">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D335B1" w14:textId="77777777" w:rsidR="000260B1" w:rsidRDefault="000260B1" w:rsidP="007C64A8">
            <w:pPr>
              <w:pStyle w:val="TAL"/>
              <w:rPr>
                <w:lang w:val="en-US"/>
              </w:rPr>
            </w:pPr>
            <w:r>
              <w:rPr>
                <w:lang w:val="en-US"/>
              </w:rPr>
              <w:t xml:space="preserve">See </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0260B1" w14:paraId="19C55A0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534B2B" w14:textId="77777777" w:rsidR="000260B1" w:rsidRDefault="000260B1" w:rsidP="007C64A8">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4778F68" w14:textId="77777777" w:rsidR="000260B1" w:rsidRDefault="000260B1" w:rsidP="007C64A8">
            <w:pPr>
              <w:pStyle w:val="TAL"/>
              <w:rPr>
                <w:lang w:val="en-US"/>
              </w:rPr>
            </w:pPr>
            <w:r>
              <w:rPr>
                <w:lang w:val="en-US"/>
              </w:rPr>
              <w:t>Represents the External Identifier of the group</w:t>
            </w:r>
          </w:p>
        </w:tc>
      </w:tr>
    </w:tbl>
    <w:p w14:paraId="431AAE4E" w14:textId="77777777" w:rsidR="000260B1" w:rsidRDefault="000260B1" w:rsidP="000260B1"/>
    <w:p w14:paraId="719DCD49" w14:textId="77777777" w:rsidR="000260B1" w:rsidRDefault="000260B1" w:rsidP="000260B1">
      <w:pPr>
        <w:pStyle w:val="Heading4"/>
      </w:pPr>
      <w:bookmarkStart w:id="3254" w:name="_Toc130817047"/>
      <w:bookmarkStart w:id="3255" w:name="_Toc122103601"/>
      <w:bookmarkStart w:id="3256" w:name="_Toc161910983"/>
      <w:r>
        <w:lastRenderedPageBreak/>
        <w:t>5.2.55.3</w:t>
      </w:r>
      <w:r>
        <w:tab/>
        <w:t>Resource Standard Methods</w:t>
      </w:r>
      <w:bookmarkEnd w:id="3254"/>
      <w:bookmarkEnd w:id="3255"/>
      <w:bookmarkEnd w:id="3256"/>
    </w:p>
    <w:p w14:paraId="4DD95963" w14:textId="77777777" w:rsidR="000260B1" w:rsidRDefault="000260B1" w:rsidP="000260B1">
      <w:pPr>
        <w:pStyle w:val="Heading5"/>
      </w:pPr>
      <w:bookmarkStart w:id="3257" w:name="_Toc130817048"/>
      <w:bookmarkStart w:id="3258" w:name="_Toc122103602"/>
      <w:bookmarkStart w:id="3259" w:name="_Toc161910984"/>
      <w:r>
        <w:t>5.2.55.3.1</w:t>
      </w:r>
      <w:r>
        <w:tab/>
        <w:t>PUT</w:t>
      </w:r>
      <w:bookmarkEnd w:id="3257"/>
      <w:bookmarkEnd w:id="3258"/>
      <w:bookmarkEnd w:id="3259"/>
    </w:p>
    <w:p w14:paraId="26470C26" w14:textId="77777777" w:rsidR="000260B1" w:rsidRDefault="000260B1" w:rsidP="000260B1">
      <w:r>
        <w:t>This method shall support the URI query parameters specified in table 5.2.55.3.1-1.</w:t>
      </w:r>
    </w:p>
    <w:p w14:paraId="0EA9D7D6" w14:textId="77777777" w:rsidR="000260B1" w:rsidRDefault="000260B1" w:rsidP="000260B1">
      <w:pPr>
        <w:pStyle w:val="TH"/>
        <w:outlineLvl w:val="0"/>
      </w:pPr>
      <w:r>
        <w:t>Table 5.2.55.3.1-1: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14:paraId="7785C0A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C9F1E7" w14:textId="77777777" w:rsidR="000260B1" w:rsidRDefault="000260B1" w:rsidP="007C64A8">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51F77E" w14:textId="77777777" w:rsidR="000260B1" w:rsidRDefault="000260B1" w:rsidP="007C64A8">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D908F0A" w14:textId="77777777" w:rsidR="000260B1" w:rsidRDefault="000260B1" w:rsidP="007C64A8">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CC4C9F" w14:textId="77777777" w:rsidR="000260B1" w:rsidRDefault="000260B1" w:rsidP="007C64A8">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A44F5E" w14:textId="77777777" w:rsidR="000260B1" w:rsidRDefault="000260B1" w:rsidP="007C64A8">
            <w:pPr>
              <w:pStyle w:val="TAH"/>
              <w:rPr>
                <w:lang w:val="en-US"/>
              </w:rPr>
            </w:pPr>
            <w:r>
              <w:rPr>
                <w:lang w:val="en-US"/>
              </w:rPr>
              <w:t>Description</w:t>
            </w:r>
          </w:p>
        </w:tc>
      </w:tr>
      <w:tr w:rsidR="000260B1" w14:paraId="03A642A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3CE25E" w14:textId="77777777" w:rsidR="000260B1" w:rsidRDefault="000260B1" w:rsidP="007C64A8">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C51B5E" w14:textId="77777777" w:rsidR="000260B1"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FB7E294" w14:textId="77777777" w:rsidR="000260B1"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7C244E" w14:textId="77777777" w:rsidR="000260B1"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1898453" w14:textId="77777777" w:rsidR="000260B1" w:rsidRDefault="000260B1" w:rsidP="007C64A8">
            <w:pPr>
              <w:pStyle w:val="TAL"/>
              <w:rPr>
                <w:lang w:val="en-US"/>
              </w:rPr>
            </w:pPr>
          </w:p>
        </w:tc>
      </w:tr>
    </w:tbl>
    <w:p w14:paraId="1C5742EE" w14:textId="77777777" w:rsidR="000260B1" w:rsidRDefault="000260B1" w:rsidP="000260B1"/>
    <w:p w14:paraId="5AAF6486" w14:textId="77777777" w:rsidR="000260B1" w:rsidRDefault="000260B1" w:rsidP="000260B1">
      <w:r>
        <w:t>This method shall support the request data structures specified in table 5.2.55.3.1-2 and the response data structures and response codes specified in table 5.2.55.3.1-3.</w:t>
      </w:r>
    </w:p>
    <w:p w14:paraId="15B04E23" w14:textId="77777777" w:rsidR="000260B1" w:rsidRDefault="000260B1" w:rsidP="000260B1">
      <w:pPr>
        <w:pStyle w:val="TH"/>
        <w:outlineLvl w:val="0"/>
      </w:pPr>
      <w:r>
        <w:t>Table 5.2.55.3.1-2: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33B69881"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B245F2"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21559"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69FFA1"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0868C" w14:textId="77777777" w:rsidR="000260B1" w:rsidRDefault="000260B1" w:rsidP="007C64A8">
            <w:pPr>
              <w:pStyle w:val="TAH"/>
              <w:rPr>
                <w:lang w:val="en-US"/>
              </w:rPr>
            </w:pPr>
            <w:r>
              <w:rPr>
                <w:lang w:val="en-US"/>
              </w:rPr>
              <w:t>Description</w:t>
            </w:r>
          </w:p>
        </w:tc>
      </w:tr>
      <w:tr w:rsidR="000260B1" w14:paraId="5A36767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055910" w14:textId="77777777" w:rsidR="000260B1" w:rsidRDefault="000260B1" w:rsidP="007C64A8">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0B36B09A" w14:textId="77777777" w:rsidR="000260B1" w:rsidRDefault="000260B1" w:rsidP="007C64A8">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C21CC1A" w14:textId="77777777" w:rsidR="000260B1" w:rsidRDefault="000260B1" w:rsidP="007C64A8">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79FD836" w14:textId="77777777" w:rsidR="000260B1" w:rsidRDefault="000260B1" w:rsidP="007C64A8">
            <w:pPr>
              <w:pStyle w:val="TAL"/>
              <w:rPr>
                <w:lang w:val="en-US"/>
              </w:rPr>
            </w:pPr>
            <w:r>
              <w:rPr>
                <w:lang w:val="en-US"/>
              </w:rPr>
              <w:t>See 3GPP TS 29.503 [6]</w:t>
            </w:r>
          </w:p>
        </w:tc>
      </w:tr>
    </w:tbl>
    <w:p w14:paraId="766CA8AC" w14:textId="77777777" w:rsidR="000260B1" w:rsidRDefault="000260B1" w:rsidP="000260B1"/>
    <w:p w14:paraId="418FB3B6" w14:textId="77777777" w:rsidR="000260B1" w:rsidRDefault="000260B1" w:rsidP="000260B1">
      <w:pPr>
        <w:pStyle w:val="TH"/>
        <w:outlineLvl w:val="0"/>
      </w:pPr>
      <w:r>
        <w:t>Table 5.2.55.3.1-3: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0260B1" w14:paraId="108E05A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EE363E" w14:textId="77777777" w:rsidR="000260B1" w:rsidRDefault="000260B1" w:rsidP="007C64A8">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A3BC4C" w14:textId="77777777" w:rsidR="000260B1" w:rsidRDefault="000260B1" w:rsidP="007C64A8">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7B65EE" w14:textId="77777777" w:rsidR="000260B1" w:rsidRDefault="000260B1" w:rsidP="007C64A8">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024FBF" w14:textId="77777777" w:rsidR="000260B1" w:rsidRDefault="000260B1" w:rsidP="007C64A8">
            <w:pPr>
              <w:pStyle w:val="TAH"/>
              <w:rPr>
                <w:lang w:val="en-US"/>
              </w:rPr>
            </w:pPr>
            <w:r>
              <w:rPr>
                <w:lang w:val="en-US"/>
              </w:rPr>
              <w:t>Response</w:t>
            </w:r>
          </w:p>
          <w:p w14:paraId="0DBA4EFF" w14:textId="77777777" w:rsidR="000260B1" w:rsidRDefault="000260B1" w:rsidP="007C64A8">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7542BC" w14:textId="77777777" w:rsidR="000260B1" w:rsidRDefault="000260B1" w:rsidP="007C64A8">
            <w:pPr>
              <w:pStyle w:val="TAH"/>
              <w:rPr>
                <w:lang w:val="en-US"/>
              </w:rPr>
            </w:pPr>
            <w:r>
              <w:rPr>
                <w:lang w:val="en-US"/>
              </w:rPr>
              <w:t>Description</w:t>
            </w:r>
          </w:p>
        </w:tc>
      </w:tr>
      <w:tr w:rsidR="000260B1" w14:paraId="33FC0718"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7CC6D1" w14:textId="77777777" w:rsidR="000260B1" w:rsidRDefault="000260B1" w:rsidP="007C64A8">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54E41B43" w14:textId="77777777" w:rsidR="000260B1" w:rsidRDefault="000260B1" w:rsidP="007C64A8">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F6C34A" w14:textId="77777777" w:rsidR="000260B1" w:rsidRDefault="000260B1" w:rsidP="007C64A8">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EAEC195" w14:textId="77777777" w:rsidR="000260B1" w:rsidRDefault="000260B1" w:rsidP="007C64A8">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6145207B" w14:textId="77777777" w:rsidR="000260B1" w:rsidRDefault="000260B1" w:rsidP="007C64A8">
            <w:pPr>
              <w:pStyle w:val="TAL"/>
              <w:rPr>
                <w:lang w:val="en-US"/>
              </w:rPr>
            </w:pPr>
            <w:r>
              <w:rPr>
                <w:lang w:val="en-US"/>
              </w:rPr>
              <w:t>Upon success, a representation of the created resource shall be returned.</w:t>
            </w:r>
          </w:p>
        </w:tc>
      </w:tr>
      <w:tr w:rsidR="000260B1" w14:paraId="2B09DC5A"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8F996" w14:textId="77777777" w:rsidR="000260B1" w:rsidRDefault="000260B1" w:rsidP="007C64A8">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7BCF79" w14:textId="77777777" w:rsidR="000260B1" w:rsidRDefault="000260B1" w:rsidP="007C64A8">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7D348F2" w14:textId="77777777" w:rsidR="000260B1" w:rsidRDefault="000260B1" w:rsidP="007C64A8">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FA24CA5" w14:textId="77777777" w:rsidR="000260B1" w:rsidRDefault="000260B1" w:rsidP="007C64A8">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06342E2" w14:textId="77777777" w:rsidR="000260B1" w:rsidRDefault="000260B1" w:rsidP="007C64A8">
            <w:pPr>
              <w:pStyle w:val="TAL"/>
              <w:rPr>
                <w:lang w:val="en-US"/>
              </w:rPr>
            </w:pPr>
            <w:r>
              <w:rPr>
                <w:lang w:val="en-US"/>
              </w:rPr>
              <w:t>If the resource already exists, a response code of 403 Forbidden shall be returned.</w:t>
            </w:r>
          </w:p>
        </w:tc>
      </w:tr>
      <w:tr w:rsidR="000260B1" w14:paraId="10502E1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57331A" w14:textId="77777777" w:rsidR="000260B1" w:rsidRDefault="000260B1" w:rsidP="007C64A8">
            <w:pPr>
              <w:pStyle w:val="TAL"/>
              <w:rPr>
                <w:lang w:val="en-US"/>
              </w:rPr>
            </w:pPr>
            <w:r>
              <w:rPr>
                <w:lang w:val="en-US"/>
              </w:rPr>
              <w:t>NOTE:</w:t>
            </w:r>
            <w:r>
              <w:rPr>
                <w:lang w:val="en-US"/>
              </w:rPr>
              <w:tab/>
              <w:t>In addition common data structures as listed in table 5.5-1 are supported.</w:t>
            </w:r>
          </w:p>
        </w:tc>
      </w:tr>
    </w:tbl>
    <w:p w14:paraId="6F04B9F6" w14:textId="77777777" w:rsidR="000260B1" w:rsidRDefault="000260B1" w:rsidP="000260B1">
      <w:pPr>
        <w:rPr>
          <w:lang w:eastAsia="zh-CN"/>
        </w:rPr>
      </w:pPr>
    </w:p>
    <w:p w14:paraId="235F0682" w14:textId="77777777" w:rsidR="000260B1" w:rsidRDefault="000260B1" w:rsidP="000260B1">
      <w:pPr>
        <w:pStyle w:val="Heading5"/>
      </w:pPr>
      <w:bookmarkStart w:id="3260" w:name="_Toc130817049"/>
      <w:bookmarkStart w:id="3261" w:name="_Toc122103603"/>
      <w:bookmarkStart w:id="3262" w:name="_Toc161910985"/>
      <w:r>
        <w:t>5.2.55.3.2</w:t>
      </w:r>
      <w:r>
        <w:tab/>
        <w:t>DELETE</w:t>
      </w:r>
      <w:bookmarkEnd w:id="3260"/>
      <w:bookmarkEnd w:id="3261"/>
      <w:bookmarkEnd w:id="3262"/>
    </w:p>
    <w:p w14:paraId="0F8971AF" w14:textId="77777777" w:rsidR="000260B1" w:rsidRDefault="000260B1" w:rsidP="000260B1">
      <w:r>
        <w:t>This method shall support the URI query parameters specified in table 5.2.55.3.2-1.</w:t>
      </w:r>
    </w:p>
    <w:p w14:paraId="26DB12DA" w14:textId="77777777" w:rsidR="000260B1" w:rsidRDefault="000260B1" w:rsidP="000260B1">
      <w:pPr>
        <w:pStyle w:val="TH"/>
        <w:outlineLvl w:val="0"/>
      </w:pPr>
      <w:r>
        <w:t>Table 5.2.55.3.2-1: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14:paraId="4AF576A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6F0B97" w14:textId="77777777" w:rsidR="000260B1" w:rsidRDefault="000260B1" w:rsidP="007C64A8">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1C63E3" w14:textId="77777777" w:rsidR="000260B1" w:rsidRDefault="000260B1" w:rsidP="007C64A8">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30F8F9" w14:textId="77777777" w:rsidR="000260B1" w:rsidRDefault="000260B1" w:rsidP="007C64A8">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CC2574" w14:textId="77777777" w:rsidR="000260B1" w:rsidRDefault="000260B1" w:rsidP="007C64A8">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C58113" w14:textId="77777777" w:rsidR="000260B1" w:rsidRDefault="000260B1" w:rsidP="007C64A8">
            <w:pPr>
              <w:pStyle w:val="TAH"/>
              <w:rPr>
                <w:lang w:val="en-US"/>
              </w:rPr>
            </w:pPr>
            <w:r>
              <w:rPr>
                <w:lang w:val="en-US"/>
              </w:rPr>
              <w:t>Description</w:t>
            </w:r>
          </w:p>
        </w:tc>
      </w:tr>
      <w:tr w:rsidR="000260B1" w14:paraId="0826FE1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D54905" w14:textId="77777777" w:rsidR="000260B1" w:rsidRDefault="000260B1" w:rsidP="007C64A8">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5F1DAF" w14:textId="77777777" w:rsidR="000260B1"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6028663" w14:textId="77777777" w:rsidR="000260B1"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EA4634" w14:textId="77777777" w:rsidR="000260B1"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94023F" w14:textId="77777777" w:rsidR="000260B1" w:rsidRDefault="000260B1" w:rsidP="007C64A8">
            <w:pPr>
              <w:pStyle w:val="TAL"/>
              <w:rPr>
                <w:lang w:val="en-US"/>
              </w:rPr>
            </w:pPr>
          </w:p>
        </w:tc>
      </w:tr>
    </w:tbl>
    <w:p w14:paraId="5AED50C0" w14:textId="77777777" w:rsidR="000260B1" w:rsidRDefault="000260B1" w:rsidP="000260B1"/>
    <w:p w14:paraId="5D3FC4A4" w14:textId="77777777" w:rsidR="000260B1" w:rsidRDefault="000260B1" w:rsidP="000260B1">
      <w:r>
        <w:t>This method shall support the request data structures specified in table 5.2.55.3.2-2 and the response data structures and response codes specified in table 5.2.19.3.2-3.</w:t>
      </w:r>
    </w:p>
    <w:p w14:paraId="7267C12F" w14:textId="77777777" w:rsidR="000260B1" w:rsidRDefault="000260B1" w:rsidP="000260B1">
      <w:pPr>
        <w:pStyle w:val="TH"/>
        <w:outlineLvl w:val="0"/>
      </w:pPr>
      <w:r>
        <w:t>Table 5.2.55.3.2-2: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338869CD"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16B20B6"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D2AAAD"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EA9068"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B2AC49" w14:textId="77777777" w:rsidR="000260B1" w:rsidRDefault="000260B1" w:rsidP="007C64A8">
            <w:pPr>
              <w:pStyle w:val="TAH"/>
              <w:rPr>
                <w:lang w:val="en-US"/>
              </w:rPr>
            </w:pPr>
            <w:r>
              <w:rPr>
                <w:lang w:val="en-US"/>
              </w:rPr>
              <w:t>Description</w:t>
            </w:r>
          </w:p>
        </w:tc>
      </w:tr>
      <w:tr w:rsidR="000260B1" w14:paraId="19AD26C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4FABED" w14:textId="77777777" w:rsidR="000260B1" w:rsidRDefault="000260B1" w:rsidP="007C64A8">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835D64" w14:textId="77777777" w:rsidR="000260B1"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4A2AB4E" w14:textId="77777777" w:rsidR="000260B1"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F92B16A" w14:textId="77777777" w:rsidR="000260B1" w:rsidRDefault="000260B1" w:rsidP="007C64A8">
            <w:pPr>
              <w:pStyle w:val="TAL"/>
              <w:rPr>
                <w:lang w:val="en-US"/>
              </w:rPr>
            </w:pPr>
          </w:p>
        </w:tc>
      </w:tr>
    </w:tbl>
    <w:p w14:paraId="22B61A2E" w14:textId="77777777" w:rsidR="000260B1" w:rsidRDefault="000260B1" w:rsidP="000260B1"/>
    <w:p w14:paraId="3F1727C9" w14:textId="77777777" w:rsidR="000260B1" w:rsidRDefault="000260B1" w:rsidP="000260B1">
      <w:pPr>
        <w:pStyle w:val="TH"/>
        <w:outlineLvl w:val="0"/>
      </w:pPr>
      <w:r>
        <w:t>Table 5.2.55.3.2-3: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14:paraId="3C2B83D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5E1206" w14:textId="77777777" w:rsidR="000260B1" w:rsidRDefault="000260B1" w:rsidP="007C64A8">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1E65F60" w14:textId="77777777" w:rsidR="000260B1" w:rsidRDefault="000260B1" w:rsidP="007C64A8">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E5AEA1" w14:textId="77777777" w:rsidR="000260B1" w:rsidRDefault="000260B1" w:rsidP="007C64A8">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693EA3" w14:textId="77777777" w:rsidR="000260B1" w:rsidRDefault="000260B1" w:rsidP="007C64A8">
            <w:pPr>
              <w:pStyle w:val="TAH"/>
              <w:rPr>
                <w:lang w:val="en-US"/>
              </w:rPr>
            </w:pPr>
            <w:r>
              <w:rPr>
                <w:lang w:val="en-US"/>
              </w:rPr>
              <w:t>Response</w:t>
            </w:r>
          </w:p>
          <w:p w14:paraId="0394DF7E" w14:textId="77777777" w:rsidR="000260B1" w:rsidRDefault="000260B1" w:rsidP="007C64A8">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4E8406" w14:textId="77777777" w:rsidR="000260B1" w:rsidRDefault="000260B1" w:rsidP="007C64A8">
            <w:pPr>
              <w:pStyle w:val="TAH"/>
              <w:rPr>
                <w:lang w:val="en-US"/>
              </w:rPr>
            </w:pPr>
            <w:r>
              <w:rPr>
                <w:lang w:val="en-US"/>
              </w:rPr>
              <w:t>Description</w:t>
            </w:r>
          </w:p>
        </w:tc>
      </w:tr>
      <w:tr w:rsidR="000260B1" w14:paraId="6548D0D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A8A5" w14:textId="77777777" w:rsidR="000260B1" w:rsidRDefault="000260B1" w:rsidP="007C64A8">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EBA991" w14:textId="77777777" w:rsidR="000260B1"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CD5019B" w14:textId="77777777" w:rsidR="000260B1"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2AB80A9" w14:textId="77777777" w:rsidR="000260B1" w:rsidRDefault="000260B1" w:rsidP="007C64A8">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7395DB" w14:textId="77777777" w:rsidR="000260B1" w:rsidRDefault="000260B1" w:rsidP="007C64A8">
            <w:pPr>
              <w:pStyle w:val="TAL"/>
              <w:rPr>
                <w:lang w:val="en-US"/>
              </w:rPr>
            </w:pPr>
            <w:r>
              <w:rPr>
                <w:lang w:val="en-US"/>
              </w:rPr>
              <w:t>Upon success, an empty response body shall be returned.</w:t>
            </w:r>
          </w:p>
        </w:tc>
      </w:tr>
      <w:tr w:rsidR="000260B1" w14:paraId="0338BE83"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57FCF19" w14:textId="77777777" w:rsidR="000260B1" w:rsidRDefault="000260B1" w:rsidP="007C64A8">
            <w:pPr>
              <w:pStyle w:val="TAL"/>
              <w:rPr>
                <w:lang w:val="en-US"/>
              </w:rPr>
            </w:pPr>
            <w:r>
              <w:rPr>
                <w:lang w:val="en-US"/>
              </w:rPr>
              <w:t>NOTE:</w:t>
            </w:r>
            <w:r>
              <w:rPr>
                <w:lang w:val="en-US"/>
              </w:rPr>
              <w:tab/>
              <w:t>In addition common data structures as listed in table 5.5-1 are supported.</w:t>
            </w:r>
          </w:p>
        </w:tc>
      </w:tr>
    </w:tbl>
    <w:p w14:paraId="32F1658F" w14:textId="77777777" w:rsidR="000260B1" w:rsidRDefault="000260B1" w:rsidP="000260B1">
      <w:pPr>
        <w:rPr>
          <w:lang w:eastAsia="zh-CN"/>
        </w:rPr>
      </w:pPr>
    </w:p>
    <w:p w14:paraId="71D1DABE" w14:textId="77777777" w:rsidR="000260B1" w:rsidRDefault="000260B1" w:rsidP="000260B1">
      <w:pPr>
        <w:pStyle w:val="Heading5"/>
      </w:pPr>
      <w:bookmarkStart w:id="3263" w:name="_Toc130817050"/>
      <w:bookmarkStart w:id="3264" w:name="_Toc122103604"/>
      <w:bookmarkStart w:id="3265" w:name="_Toc161910986"/>
      <w:r>
        <w:lastRenderedPageBreak/>
        <w:t>5.2.55.3.</w:t>
      </w:r>
      <w:r>
        <w:rPr>
          <w:lang w:val="de-DE"/>
        </w:rPr>
        <w:t>3</w:t>
      </w:r>
      <w:r>
        <w:tab/>
        <w:t>PATCH</w:t>
      </w:r>
      <w:bookmarkEnd w:id="3263"/>
      <w:bookmarkEnd w:id="3264"/>
      <w:bookmarkEnd w:id="3265"/>
    </w:p>
    <w:p w14:paraId="1AC199EB" w14:textId="77777777" w:rsidR="000260B1" w:rsidRDefault="000260B1" w:rsidP="000260B1">
      <w:r>
        <w:t>This method shall support the URI query parameters specified in table 5.2.55.3.</w:t>
      </w:r>
      <w:r>
        <w:rPr>
          <w:lang w:val="de-DE"/>
        </w:rPr>
        <w:t>3</w:t>
      </w:r>
      <w:r>
        <w:t>-1.</w:t>
      </w:r>
    </w:p>
    <w:p w14:paraId="103A9F9F" w14:textId="77777777" w:rsidR="000260B1" w:rsidRDefault="000260B1" w:rsidP="000260B1">
      <w:pPr>
        <w:pStyle w:val="TH"/>
        <w:outlineLvl w:val="0"/>
      </w:pPr>
      <w:r>
        <w:t>Table 5.2.55.3.</w:t>
      </w:r>
      <w:r>
        <w:rPr>
          <w:lang w:val="de-DE"/>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14:paraId="7B8515E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0A42AC" w14:textId="77777777" w:rsidR="000260B1" w:rsidRDefault="000260B1" w:rsidP="007C64A8">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AC84E6" w14:textId="77777777" w:rsidR="000260B1" w:rsidRDefault="000260B1" w:rsidP="007C64A8">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7318CF" w14:textId="77777777" w:rsidR="000260B1" w:rsidRDefault="000260B1" w:rsidP="007C64A8">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8BB250" w14:textId="77777777" w:rsidR="000260B1" w:rsidRDefault="000260B1" w:rsidP="007C64A8">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447D3B" w14:textId="77777777" w:rsidR="000260B1" w:rsidRDefault="000260B1" w:rsidP="007C64A8">
            <w:pPr>
              <w:pStyle w:val="TAH"/>
              <w:rPr>
                <w:lang w:val="en-US"/>
              </w:rPr>
            </w:pPr>
            <w:r>
              <w:rPr>
                <w:lang w:val="en-US"/>
              </w:rPr>
              <w:t>Description</w:t>
            </w:r>
          </w:p>
        </w:tc>
      </w:tr>
      <w:tr w:rsidR="000260B1" w14:paraId="6CD8CFF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7089A" w14:textId="77777777" w:rsidR="000260B1" w:rsidRDefault="000260B1" w:rsidP="007C64A8">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201DE2E" w14:textId="77777777" w:rsidR="000260B1" w:rsidRDefault="000260B1" w:rsidP="007C64A8">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CB54334" w14:textId="77777777" w:rsidR="000260B1" w:rsidRDefault="000260B1" w:rsidP="007C64A8">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00E02073" w14:textId="77777777" w:rsidR="000260B1" w:rsidRDefault="000260B1" w:rsidP="007C64A8">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498750" w14:textId="4FCA97B6" w:rsidR="000260B1" w:rsidRDefault="000260B1" w:rsidP="007C64A8">
            <w:pPr>
              <w:pStyle w:val="TAL"/>
              <w:rPr>
                <w:lang w:val="en-US"/>
              </w:rPr>
            </w:pPr>
            <w:r>
              <w:rPr>
                <w:rFonts w:cs="Arial"/>
                <w:szCs w:val="18"/>
              </w:rPr>
              <w:t xml:space="preserve">see 3GPP TS 29.500 [8] </w:t>
            </w:r>
            <w:r w:rsidR="00152EF7">
              <w:rPr>
                <w:rFonts w:cs="Arial"/>
                <w:szCs w:val="18"/>
              </w:rPr>
              <w:t>clause 6</w:t>
            </w:r>
            <w:r>
              <w:rPr>
                <w:rFonts w:cs="Arial"/>
                <w:szCs w:val="18"/>
              </w:rPr>
              <w:t>.6</w:t>
            </w:r>
          </w:p>
        </w:tc>
      </w:tr>
    </w:tbl>
    <w:p w14:paraId="54B03700" w14:textId="77777777" w:rsidR="000260B1" w:rsidRDefault="000260B1" w:rsidP="000260B1">
      <w:pPr>
        <w:pStyle w:val="Guidance"/>
      </w:pPr>
    </w:p>
    <w:p w14:paraId="073AD6A4" w14:textId="77777777" w:rsidR="000260B1" w:rsidRDefault="000260B1" w:rsidP="000260B1">
      <w:r>
        <w:t>This method shall support the request data structures specified in table 5.2.55.3.</w:t>
      </w:r>
      <w:r>
        <w:rPr>
          <w:lang w:val="de-DE"/>
        </w:rPr>
        <w:t>3</w:t>
      </w:r>
      <w:r>
        <w:t>-2 and the response data structures and response codes specified in table 5.2.55.3.</w:t>
      </w:r>
      <w:r>
        <w:rPr>
          <w:lang w:val="de-DE"/>
        </w:rPr>
        <w:t>3</w:t>
      </w:r>
      <w:r>
        <w:t>-3.</w:t>
      </w:r>
    </w:p>
    <w:p w14:paraId="77490AAC" w14:textId="77777777" w:rsidR="000260B1" w:rsidRDefault="000260B1" w:rsidP="000260B1">
      <w:pPr>
        <w:pStyle w:val="TH"/>
        <w:outlineLvl w:val="0"/>
      </w:pPr>
      <w:r>
        <w:t>Table 5.2.55.3.</w:t>
      </w:r>
      <w:r>
        <w:rPr>
          <w:lang w:val="de-DE"/>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2271D52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82B520F"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7E0BE"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75A3F5"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1F93B2" w14:textId="77777777" w:rsidR="000260B1" w:rsidRDefault="000260B1" w:rsidP="007C64A8">
            <w:pPr>
              <w:pStyle w:val="TAH"/>
              <w:rPr>
                <w:lang w:val="en-US"/>
              </w:rPr>
            </w:pPr>
            <w:r>
              <w:rPr>
                <w:lang w:val="en-US"/>
              </w:rPr>
              <w:t>Description</w:t>
            </w:r>
          </w:p>
        </w:tc>
      </w:tr>
      <w:tr w:rsidR="000260B1" w14:paraId="263B584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40B1509" w14:textId="77777777" w:rsidR="000260B1" w:rsidRDefault="000260B1" w:rsidP="007C64A8">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32A1E8" w14:textId="77777777" w:rsidR="000260B1" w:rsidRDefault="000260B1" w:rsidP="007C64A8">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97A1E7F" w14:textId="77777777" w:rsidR="000260B1" w:rsidRDefault="000260B1" w:rsidP="007C64A8">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CF0A01E" w14:textId="77777777" w:rsidR="000260B1" w:rsidRDefault="000260B1" w:rsidP="007C64A8">
            <w:pPr>
              <w:pStyle w:val="TAL"/>
              <w:rPr>
                <w:lang w:val="en-US" w:eastAsia="zh-CN"/>
              </w:rPr>
            </w:pPr>
            <w:r>
              <w:rPr>
                <w:lang w:val="en-US" w:eastAsia="zh-CN"/>
              </w:rPr>
              <w:t xml:space="preserve">Contains the delta data to the </w:t>
            </w:r>
            <w:r>
              <w:rPr>
                <w:lang w:val="en-US"/>
              </w:rPr>
              <w:t>Individual 5GNvGroup</w:t>
            </w:r>
          </w:p>
        </w:tc>
      </w:tr>
    </w:tbl>
    <w:p w14:paraId="4DB71454" w14:textId="77777777" w:rsidR="000260B1" w:rsidRDefault="000260B1" w:rsidP="000260B1"/>
    <w:p w14:paraId="0393C79D" w14:textId="77777777" w:rsidR="000260B1" w:rsidRDefault="000260B1" w:rsidP="000260B1">
      <w:pPr>
        <w:pStyle w:val="TH"/>
        <w:outlineLvl w:val="0"/>
      </w:pPr>
      <w:r>
        <w:t>Table 5.2.55.3.</w:t>
      </w:r>
      <w:r>
        <w:rPr>
          <w:lang w:val="de-DE"/>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14:paraId="54F2A71B"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5D977E" w14:textId="77777777" w:rsidR="000260B1" w:rsidRDefault="000260B1" w:rsidP="007C64A8">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C89A539" w14:textId="77777777" w:rsidR="000260B1" w:rsidRDefault="000260B1" w:rsidP="007C64A8">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945D7E" w14:textId="77777777" w:rsidR="000260B1" w:rsidRDefault="000260B1" w:rsidP="007C64A8">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1D35FD2" w14:textId="77777777" w:rsidR="000260B1" w:rsidRDefault="000260B1" w:rsidP="007C64A8">
            <w:pPr>
              <w:pStyle w:val="TAH"/>
              <w:rPr>
                <w:lang w:val="en-US"/>
              </w:rPr>
            </w:pPr>
            <w:r>
              <w:rPr>
                <w:lang w:val="en-US"/>
              </w:rPr>
              <w:t>Response</w:t>
            </w:r>
          </w:p>
          <w:p w14:paraId="050FEC36" w14:textId="77777777" w:rsidR="000260B1" w:rsidRDefault="000260B1" w:rsidP="007C64A8">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E57CD4" w14:textId="77777777" w:rsidR="000260B1" w:rsidRDefault="000260B1" w:rsidP="007C64A8">
            <w:pPr>
              <w:pStyle w:val="TAH"/>
              <w:rPr>
                <w:lang w:val="en-US"/>
              </w:rPr>
            </w:pPr>
            <w:r>
              <w:rPr>
                <w:lang w:val="en-US"/>
              </w:rPr>
              <w:t>Description</w:t>
            </w:r>
          </w:p>
        </w:tc>
      </w:tr>
      <w:tr w:rsidR="000260B1" w14:paraId="635D701C"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C01ABB2" w14:textId="77777777" w:rsidR="000260B1" w:rsidRDefault="000260B1" w:rsidP="007C64A8">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724B34A" w14:textId="77777777" w:rsidR="000260B1"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5FEFFD1" w14:textId="77777777" w:rsidR="000260B1"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2A8B7EA" w14:textId="77777777" w:rsidR="000260B1" w:rsidRDefault="000260B1" w:rsidP="007C64A8">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DA44E52" w14:textId="77777777" w:rsidR="000260B1" w:rsidRDefault="000260B1" w:rsidP="007C64A8">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0260B1" w14:paraId="4020655A"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2D796" w14:textId="77777777" w:rsidR="000260B1" w:rsidRDefault="000260B1" w:rsidP="007C64A8">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C35612C" w14:textId="77777777" w:rsidR="000260B1" w:rsidRDefault="000260B1" w:rsidP="007C64A8">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76DD99FE" w14:textId="77777777" w:rsidR="000260B1" w:rsidRDefault="000260B1" w:rsidP="007C64A8">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E698A47" w14:textId="77777777" w:rsidR="000260B1" w:rsidRDefault="000260B1" w:rsidP="007C64A8">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1EA99F1" w14:textId="77777777" w:rsidR="000260B1" w:rsidRDefault="000260B1" w:rsidP="007C64A8">
            <w:pPr>
              <w:pStyle w:val="TAL"/>
              <w:rPr>
                <w:lang w:val="en-US"/>
              </w:rPr>
            </w:pPr>
            <w:r>
              <w:rPr>
                <w:lang w:eastAsia="zh-CN"/>
              </w:rPr>
              <w:t>Upon success, the execution report is returned. (NOTE 2)</w:t>
            </w:r>
          </w:p>
        </w:tc>
      </w:tr>
      <w:tr w:rsidR="000260B1" w14:paraId="1E53F0E1" w14:textId="77777777" w:rsidTr="007C64A8">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5DD0D61" w14:textId="77777777" w:rsidR="000260B1" w:rsidRDefault="000260B1" w:rsidP="007C64A8">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C571A5A" w14:textId="77777777" w:rsidR="000260B1" w:rsidRDefault="000260B1" w:rsidP="007C64A8">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49ADFEA" w14:textId="77777777" w:rsidR="000260B1" w:rsidRDefault="000260B1" w:rsidP="007C64A8">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348CD92B" w14:textId="77777777" w:rsidR="000260B1" w:rsidRDefault="000260B1" w:rsidP="007C64A8">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1A741333" w14:textId="77777777" w:rsidR="000260B1" w:rsidRDefault="000260B1" w:rsidP="007C64A8">
            <w:pPr>
              <w:pStyle w:val="TAL"/>
              <w:rPr>
                <w:lang w:val="en-US" w:eastAsia="zh-CN"/>
              </w:rPr>
            </w:pPr>
            <w:r>
              <w:rPr>
                <w:lang w:val="en-US" w:eastAsia="zh-CN"/>
              </w:rPr>
              <w:t>If the resource corresponding to the ExternalGroupId can't be found, the "cause" attribute shall be set to:</w:t>
            </w:r>
          </w:p>
          <w:p w14:paraId="7211576D" w14:textId="77777777" w:rsidR="000260B1" w:rsidRDefault="000260B1" w:rsidP="007C64A8">
            <w:pPr>
              <w:pStyle w:val="TAL"/>
              <w:rPr>
                <w:lang w:val="en-US" w:eastAsia="zh-CN"/>
              </w:rPr>
            </w:pPr>
            <w:r>
              <w:rPr>
                <w:lang w:val="en-US" w:eastAsia="zh-CN"/>
              </w:rPr>
              <w:t>- GROUP_IDENTIFIER_NOT_FOUND</w:t>
            </w:r>
          </w:p>
        </w:tc>
      </w:tr>
      <w:tr w:rsidR="000260B1" w14:paraId="76A41325" w14:textId="77777777" w:rsidTr="007C64A8">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154C9A05" w14:textId="77777777" w:rsidR="000260B1" w:rsidRDefault="000260B1" w:rsidP="007C64A8">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36BD60B9" w14:textId="77777777" w:rsidR="000260B1" w:rsidRDefault="000260B1" w:rsidP="007C64A8">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3467CF" w14:textId="77777777" w:rsidR="000260B1" w:rsidRDefault="000260B1" w:rsidP="007C64A8">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77F386E" w14:textId="77777777" w:rsidR="000260B1" w:rsidRDefault="000260B1" w:rsidP="007C64A8">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6A4B1B3" w14:textId="77777777" w:rsidR="000260B1" w:rsidRDefault="000260B1" w:rsidP="007C64A8">
            <w:pPr>
              <w:pStyle w:val="TAL"/>
              <w:rPr>
                <w:lang w:val="en-US" w:eastAsia="zh-CN"/>
              </w:rPr>
            </w:pPr>
            <w:r>
              <w:rPr>
                <w:lang w:val="en-US" w:eastAsia="zh-CN"/>
              </w:rPr>
              <w:t>If one or more attributes are not allowed to be modified according to e.g. policy or local configuration, then</w:t>
            </w:r>
          </w:p>
          <w:p w14:paraId="4741DC6B" w14:textId="77777777" w:rsidR="000260B1" w:rsidRDefault="000260B1" w:rsidP="007C64A8">
            <w:pPr>
              <w:pStyle w:val="TAL"/>
              <w:rPr>
                <w:lang w:val="en-US" w:eastAsia="zh-CN"/>
              </w:rPr>
            </w:pPr>
            <w:r>
              <w:rPr>
                <w:lang w:val="en-US" w:eastAsia="zh-CN"/>
              </w:rPr>
              <w:t>the invalidParams attribute shall contain the JSON pointers of attributes which are not allowed to be modified, and</w:t>
            </w:r>
          </w:p>
          <w:p w14:paraId="44B1DE25" w14:textId="49E47531" w:rsidR="000260B1" w:rsidRDefault="000260B1" w:rsidP="007C64A8">
            <w:pPr>
              <w:pStyle w:val="TAL"/>
              <w:rPr>
                <w:lang w:val="en-US" w:eastAsia="zh-CN"/>
              </w:rPr>
            </w:pPr>
            <w:r>
              <w:rPr>
                <w:lang w:val="en-US" w:eastAsia="zh-CN"/>
              </w:rPr>
              <w:t xml:space="preserve">the cause attribute shall be set to "MODIFICATION_NOT_ALLOWED", see 3GPP </w:t>
            </w:r>
            <w:r w:rsidR="00152EF7">
              <w:rPr>
                <w:lang w:val="en-US" w:eastAsia="zh-CN"/>
              </w:rPr>
              <w:t>TS 2</w:t>
            </w:r>
            <w:r>
              <w:rPr>
                <w:lang w:val="en-US" w:eastAsia="zh-CN"/>
              </w:rPr>
              <w:t>9.500</w:t>
            </w:r>
            <w:r w:rsidR="00152EF7">
              <w:rPr>
                <w:lang w:val="en-US" w:eastAsia="zh-CN"/>
              </w:rPr>
              <w:t> [</w:t>
            </w:r>
            <w:r>
              <w:rPr>
                <w:lang w:val="en-US" w:eastAsia="zh-CN"/>
              </w:rPr>
              <w:t>8] table 5.2.7.2-1</w:t>
            </w:r>
          </w:p>
        </w:tc>
      </w:tr>
      <w:tr w:rsidR="000260B1" w14:paraId="56D9792B"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7F6D41" w14:textId="77777777" w:rsidR="000260B1" w:rsidRDefault="000260B1" w:rsidP="007C64A8">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268EFF00" w14:textId="77777777" w:rsidR="000260B1" w:rsidRDefault="000260B1" w:rsidP="007C64A8">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00A3C1D" w14:textId="77777777" w:rsidR="000260B1" w:rsidRDefault="000260B1" w:rsidP="000260B1">
      <w:pPr>
        <w:rPr>
          <w:lang w:eastAsia="zh-CN"/>
        </w:rPr>
      </w:pPr>
    </w:p>
    <w:p w14:paraId="53B1080A" w14:textId="77777777" w:rsidR="000260B1" w:rsidRDefault="000260B1" w:rsidP="000260B1">
      <w:pPr>
        <w:pStyle w:val="Heading5"/>
      </w:pPr>
      <w:bookmarkStart w:id="3266" w:name="_Toc130817051"/>
      <w:bookmarkStart w:id="3267" w:name="_Toc122103605"/>
      <w:bookmarkStart w:id="3268" w:name="_Toc161910987"/>
      <w:r>
        <w:t>5.2.55.3.4</w:t>
      </w:r>
      <w:r>
        <w:tab/>
        <w:t>GET</w:t>
      </w:r>
      <w:bookmarkEnd w:id="3266"/>
      <w:bookmarkEnd w:id="3267"/>
      <w:bookmarkEnd w:id="3268"/>
    </w:p>
    <w:p w14:paraId="498E49DD" w14:textId="77777777" w:rsidR="000260B1" w:rsidRDefault="000260B1" w:rsidP="000260B1">
      <w:r>
        <w:t>This method shall support the URI query parameters specified in table 5.2.55.3.4-1.</w:t>
      </w:r>
    </w:p>
    <w:p w14:paraId="72B48224" w14:textId="77777777" w:rsidR="000260B1" w:rsidRDefault="000260B1" w:rsidP="000260B1">
      <w:pPr>
        <w:pStyle w:val="TH"/>
        <w:outlineLvl w:val="0"/>
      </w:pPr>
      <w:r>
        <w:t xml:space="preserve">Table </w:t>
      </w:r>
      <w:r>
        <w:rPr>
          <w:lang w:val="de-DE"/>
        </w:rPr>
        <w:t>5.2.55.3.4-1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0260B1" w14:paraId="43CC6217"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11F19DA3" w14:textId="77777777" w:rsidR="000260B1" w:rsidRDefault="000260B1" w:rsidP="007C64A8">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D3921BF" w14:textId="77777777" w:rsidR="000260B1" w:rsidRDefault="000260B1" w:rsidP="007C64A8">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3D08AAF" w14:textId="77777777" w:rsidR="000260B1" w:rsidRDefault="000260B1" w:rsidP="007C64A8">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2651D70" w14:textId="77777777" w:rsidR="000260B1" w:rsidRDefault="000260B1" w:rsidP="007C64A8">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71E91" w14:textId="77777777" w:rsidR="000260B1" w:rsidRDefault="000260B1" w:rsidP="007C64A8">
            <w:pPr>
              <w:pStyle w:val="TAH"/>
              <w:rPr>
                <w:lang w:val="en-US"/>
              </w:rPr>
            </w:pPr>
            <w:r>
              <w:rPr>
                <w:lang w:val="en-US"/>
              </w:rPr>
              <w:t>Description</w:t>
            </w:r>
          </w:p>
        </w:tc>
      </w:tr>
      <w:tr w:rsidR="000260B1" w14:paraId="087D8CC9" w14:textId="77777777" w:rsidTr="007C64A8">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12DBD5CA" w14:textId="77777777" w:rsidR="000260B1" w:rsidRDefault="000260B1" w:rsidP="007C64A8">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6A55A29" w14:textId="77777777" w:rsidR="000260B1" w:rsidRDefault="000260B1" w:rsidP="007C64A8">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0809E13" w14:textId="77777777" w:rsidR="000260B1" w:rsidRDefault="000260B1" w:rsidP="007C64A8">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13D2E2C" w14:textId="77777777" w:rsidR="000260B1" w:rsidRDefault="000260B1" w:rsidP="007C64A8">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63211DB5" w14:textId="0EEEC04E" w:rsidR="000260B1" w:rsidRDefault="000260B1" w:rsidP="007C64A8">
            <w:pPr>
              <w:pStyle w:val="TAL"/>
              <w:rPr>
                <w:lang w:val="en-US"/>
              </w:rPr>
            </w:pPr>
            <w:r>
              <w:rPr>
                <w:rFonts w:cs="Arial"/>
                <w:szCs w:val="18"/>
                <w:lang w:val="en-US"/>
              </w:rPr>
              <w:t xml:space="preserve">see  3GPP TS 29.500 [8] </w:t>
            </w:r>
            <w:r w:rsidR="00152EF7">
              <w:rPr>
                <w:rFonts w:cs="Arial"/>
                <w:szCs w:val="18"/>
                <w:lang w:val="en-US"/>
              </w:rPr>
              <w:t>clause 6</w:t>
            </w:r>
            <w:r>
              <w:rPr>
                <w:rFonts w:cs="Arial"/>
                <w:szCs w:val="18"/>
                <w:lang w:val="en-US"/>
              </w:rPr>
              <w:t>.6</w:t>
            </w:r>
          </w:p>
        </w:tc>
      </w:tr>
    </w:tbl>
    <w:p w14:paraId="538EC14D" w14:textId="77777777" w:rsidR="000260B1" w:rsidRDefault="000260B1" w:rsidP="000260B1"/>
    <w:p w14:paraId="269A8F5A" w14:textId="77777777" w:rsidR="000260B1" w:rsidRDefault="000260B1" w:rsidP="000260B1">
      <w:r>
        <w:t>This method shall support the request data structures specified in table 5.2.55.3.4-2 and the response data structures and response codes specified in table 5.2.55.3.4-3.</w:t>
      </w:r>
    </w:p>
    <w:p w14:paraId="127A2426" w14:textId="77777777" w:rsidR="000260B1" w:rsidRDefault="000260B1" w:rsidP="000260B1">
      <w:pPr>
        <w:pStyle w:val="TH"/>
        <w:outlineLvl w:val="0"/>
      </w:pPr>
      <w:r>
        <w:t xml:space="preserve">Table </w:t>
      </w:r>
      <w:r>
        <w:rPr>
          <w:lang w:val="de-DE"/>
        </w:rPr>
        <w:t>5.2.55.3.4-2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47E90E4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C97EF9"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190700"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E5E3F"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E26928" w14:textId="77777777" w:rsidR="000260B1" w:rsidRDefault="000260B1" w:rsidP="007C64A8">
            <w:pPr>
              <w:pStyle w:val="TAH"/>
              <w:rPr>
                <w:lang w:val="en-US"/>
              </w:rPr>
            </w:pPr>
            <w:r>
              <w:rPr>
                <w:lang w:val="en-US"/>
              </w:rPr>
              <w:t>Description</w:t>
            </w:r>
          </w:p>
        </w:tc>
      </w:tr>
      <w:tr w:rsidR="000260B1" w14:paraId="49F95AE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2D699F5" w14:textId="77777777" w:rsidR="000260B1" w:rsidRDefault="000260B1" w:rsidP="007C64A8">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D1AC2" w14:textId="77777777" w:rsidR="000260B1"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583447" w14:textId="77777777" w:rsidR="000260B1"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0DA83A7" w14:textId="77777777" w:rsidR="000260B1" w:rsidRDefault="000260B1" w:rsidP="007C64A8">
            <w:pPr>
              <w:pStyle w:val="TAL"/>
              <w:rPr>
                <w:lang w:val="en-US"/>
              </w:rPr>
            </w:pPr>
          </w:p>
        </w:tc>
      </w:tr>
    </w:tbl>
    <w:p w14:paraId="7E20794C" w14:textId="77777777" w:rsidR="000260B1" w:rsidRDefault="000260B1" w:rsidP="000260B1"/>
    <w:p w14:paraId="3EDA59B6" w14:textId="77777777" w:rsidR="000260B1" w:rsidRDefault="000260B1" w:rsidP="000260B1">
      <w:pPr>
        <w:pStyle w:val="TH"/>
        <w:outlineLvl w:val="0"/>
      </w:pPr>
      <w:r>
        <w:lastRenderedPageBreak/>
        <w:t xml:space="preserve">Table </w:t>
      </w:r>
      <w:r>
        <w:rPr>
          <w:lang w:val="de-DE"/>
        </w:rPr>
        <w:t>5.2.55.3.4-3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0260B1" w14:paraId="1B1281DA" w14:textId="77777777" w:rsidTr="007C64A8">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59B073C2" w14:textId="77777777" w:rsidR="000260B1" w:rsidRDefault="000260B1" w:rsidP="007C64A8">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155AEBE" w14:textId="77777777" w:rsidR="000260B1" w:rsidRDefault="000260B1" w:rsidP="007C64A8">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2F1DA3FD" w14:textId="77777777" w:rsidR="000260B1" w:rsidRDefault="000260B1" w:rsidP="007C64A8">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F28E925" w14:textId="77777777" w:rsidR="000260B1" w:rsidRDefault="000260B1" w:rsidP="007C64A8">
            <w:pPr>
              <w:pStyle w:val="TAH"/>
              <w:rPr>
                <w:lang w:val="en-US"/>
              </w:rPr>
            </w:pPr>
            <w:r>
              <w:rPr>
                <w:lang w:val="en-US"/>
              </w:rPr>
              <w:t>Response</w:t>
            </w:r>
          </w:p>
          <w:p w14:paraId="7F84E7CF" w14:textId="77777777" w:rsidR="000260B1" w:rsidRDefault="000260B1" w:rsidP="007C64A8">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28BDF952" w14:textId="77777777" w:rsidR="000260B1" w:rsidRDefault="000260B1" w:rsidP="007C64A8">
            <w:pPr>
              <w:pStyle w:val="TAH"/>
              <w:rPr>
                <w:lang w:val="en-US"/>
              </w:rPr>
            </w:pPr>
            <w:r>
              <w:rPr>
                <w:lang w:val="en-US"/>
              </w:rPr>
              <w:t>Description</w:t>
            </w:r>
          </w:p>
        </w:tc>
      </w:tr>
      <w:tr w:rsidR="000260B1" w14:paraId="5BA79103" w14:textId="77777777" w:rsidTr="007C64A8">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300C517A" w14:textId="77777777" w:rsidR="000260B1" w:rsidRDefault="000260B1" w:rsidP="007C64A8">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639E8185" w14:textId="77777777" w:rsidR="000260B1" w:rsidRDefault="000260B1" w:rsidP="007C64A8">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52DBC11A" w14:textId="77777777" w:rsidR="000260B1" w:rsidRDefault="000260B1" w:rsidP="007C64A8">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538BF0F7" w14:textId="77777777" w:rsidR="000260B1" w:rsidRDefault="000260B1" w:rsidP="007C64A8">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3AA80A80" w14:textId="77777777" w:rsidR="000260B1" w:rsidRDefault="000260B1" w:rsidP="007C64A8">
            <w:pPr>
              <w:pStyle w:val="TAL"/>
              <w:rPr>
                <w:lang w:val="en-US"/>
              </w:rPr>
            </w:pPr>
            <w:r>
              <w:rPr>
                <w:lang w:val="en-US"/>
              </w:rPr>
              <w:t>Upon success, a response body containing the group configuration of the individual 5G MBS Group shall be returned.</w:t>
            </w:r>
          </w:p>
        </w:tc>
      </w:tr>
      <w:tr w:rsidR="000260B1" w14:paraId="462CB723"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7308FD" w14:textId="77777777" w:rsidR="000260B1" w:rsidRDefault="000260B1" w:rsidP="007C64A8">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03690FD" w14:textId="77777777" w:rsidR="00B426E8" w:rsidRDefault="00B426E8" w:rsidP="00B426E8">
      <w:pPr>
        <w:rPr>
          <w:lang w:val="de-DE"/>
        </w:rPr>
      </w:pPr>
      <w:bookmarkStart w:id="3269" w:name="_Toc130817092"/>
      <w:bookmarkStart w:id="3270" w:name="_Toc122103646"/>
    </w:p>
    <w:p w14:paraId="3C7AA2C4" w14:textId="3C2C07DE" w:rsidR="000260B1" w:rsidRDefault="000260B1" w:rsidP="000260B1">
      <w:pPr>
        <w:pStyle w:val="Heading3"/>
      </w:pPr>
      <w:bookmarkStart w:id="3271" w:name="_Toc161910988"/>
      <w:r>
        <w:rPr>
          <w:lang w:val="de-DE"/>
        </w:rPr>
        <w:t>5.2.56</w:t>
      </w:r>
      <w:r>
        <w:tab/>
        <w:t>Resource: 5GMbsGroupsInternal</w:t>
      </w:r>
      <w:bookmarkEnd w:id="3269"/>
      <w:bookmarkEnd w:id="3270"/>
      <w:bookmarkEnd w:id="3271"/>
    </w:p>
    <w:p w14:paraId="47C30601" w14:textId="77777777" w:rsidR="000260B1" w:rsidRDefault="000260B1" w:rsidP="000260B1">
      <w:pPr>
        <w:pStyle w:val="Heading4"/>
      </w:pPr>
      <w:bookmarkStart w:id="3272" w:name="_Toc130817093"/>
      <w:bookmarkStart w:id="3273" w:name="_Toc122103647"/>
      <w:bookmarkStart w:id="3274" w:name="_Toc161910989"/>
      <w:r>
        <w:rPr>
          <w:lang w:val="de-DE"/>
        </w:rPr>
        <w:t>5.2.56</w:t>
      </w:r>
      <w:r>
        <w:t>.1</w:t>
      </w:r>
      <w:r>
        <w:tab/>
        <w:t>Description</w:t>
      </w:r>
      <w:bookmarkEnd w:id="3272"/>
      <w:bookmarkEnd w:id="3273"/>
      <w:bookmarkEnd w:id="3274"/>
    </w:p>
    <w:p w14:paraId="1FCA352C" w14:textId="77777777" w:rsidR="000260B1" w:rsidRDefault="000260B1" w:rsidP="000260B1">
      <w:pPr>
        <w:rPr>
          <w:lang w:eastAsia="zh-CN"/>
        </w:rPr>
      </w:pPr>
      <w:r>
        <w:t>This resource represents a read-only view of the collection resource of 5G MBS Group data, so it can be queried based on the Internal Group Id from NF Service Consumers having such Id as the ony way to identify a group (e.g. PCF).</w:t>
      </w:r>
    </w:p>
    <w:p w14:paraId="2B66A689" w14:textId="77777777" w:rsidR="000260B1" w:rsidRDefault="000260B1" w:rsidP="000260B1">
      <w:pPr>
        <w:pStyle w:val="Heading4"/>
      </w:pPr>
      <w:bookmarkStart w:id="3275" w:name="_Toc130817094"/>
      <w:bookmarkStart w:id="3276" w:name="_Toc122103648"/>
      <w:bookmarkStart w:id="3277" w:name="_Toc161910990"/>
      <w:r>
        <w:rPr>
          <w:lang w:val="de-DE"/>
        </w:rPr>
        <w:t>5.2.56</w:t>
      </w:r>
      <w:r>
        <w:t>.2</w:t>
      </w:r>
      <w:r>
        <w:tab/>
        <w:t>Resource Definition</w:t>
      </w:r>
      <w:bookmarkEnd w:id="3275"/>
      <w:bookmarkEnd w:id="3276"/>
      <w:bookmarkEnd w:id="3277"/>
    </w:p>
    <w:p w14:paraId="1C0FAF89" w14:textId="77777777" w:rsidR="000260B1" w:rsidRDefault="000260B1" w:rsidP="000260B1">
      <w:r>
        <w:t>Resource URI: {apiRoot}/nudr-dr/</w:t>
      </w:r>
      <w:r>
        <w:rPr>
          <w:lang w:eastAsia="zh-CN"/>
        </w:rPr>
        <w:t>&lt;apiVersion&gt;</w:t>
      </w:r>
      <w:r>
        <w:t>/subscription-data/group-data/</w:t>
      </w:r>
      <w:r w:rsidRPr="0032569C">
        <w:t>mbs-group-membership</w:t>
      </w:r>
      <w:r>
        <w:t>/internal</w:t>
      </w:r>
    </w:p>
    <w:p w14:paraId="20CDE57A" w14:textId="77777777" w:rsidR="000260B1" w:rsidRDefault="000260B1" w:rsidP="000260B1">
      <w:pPr>
        <w:rPr>
          <w:rFonts w:ascii="Arial" w:hAnsi="Arial" w:cs="Arial"/>
        </w:rPr>
      </w:pPr>
      <w:r>
        <w:t>This resource shall support the resource URI variables defined in table 5.2.56.2-1</w:t>
      </w:r>
      <w:r>
        <w:rPr>
          <w:rFonts w:ascii="Arial" w:hAnsi="Arial" w:cs="Arial"/>
        </w:rPr>
        <w:t>.</w:t>
      </w:r>
    </w:p>
    <w:p w14:paraId="15E93078" w14:textId="77777777" w:rsidR="000260B1" w:rsidRDefault="000260B1" w:rsidP="000260B1">
      <w:pPr>
        <w:pStyle w:val="TH"/>
        <w:outlineLvl w:val="0"/>
      </w:pPr>
      <w:r>
        <w:t>Table </w:t>
      </w:r>
      <w:r>
        <w:rPr>
          <w:lang w:val="de-DE"/>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14:paraId="0C79D58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F53972" w14:textId="77777777" w:rsidR="000260B1" w:rsidRDefault="000260B1" w:rsidP="007C64A8">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A999B0" w14:textId="77777777" w:rsidR="000260B1" w:rsidRDefault="000260B1" w:rsidP="007C64A8">
            <w:pPr>
              <w:pStyle w:val="TAH"/>
              <w:rPr>
                <w:lang w:val="en-US"/>
              </w:rPr>
            </w:pPr>
            <w:r>
              <w:rPr>
                <w:lang w:val="en-US"/>
              </w:rPr>
              <w:t>Definition</w:t>
            </w:r>
          </w:p>
        </w:tc>
      </w:tr>
      <w:tr w:rsidR="000260B1" w14:paraId="28F2EFB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9012E54" w14:textId="77777777" w:rsidR="000260B1" w:rsidRDefault="000260B1" w:rsidP="007C64A8">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5B0C47" w14:textId="77777777" w:rsidR="000260B1" w:rsidRDefault="000260B1" w:rsidP="007C64A8">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AE3E787" w14:textId="77777777" w:rsidR="000260B1" w:rsidRDefault="000260B1" w:rsidP="000260B1"/>
    <w:p w14:paraId="6435CC8E" w14:textId="77777777" w:rsidR="000260B1" w:rsidRDefault="000260B1" w:rsidP="000260B1">
      <w:pPr>
        <w:pStyle w:val="Heading4"/>
      </w:pPr>
      <w:bookmarkStart w:id="3278" w:name="_Toc130817095"/>
      <w:bookmarkStart w:id="3279" w:name="_Toc122103649"/>
      <w:bookmarkStart w:id="3280" w:name="_Toc161910991"/>
      <w:r>
        <w:rPr>
          <w:lang w:val="de-DE"/>
        </w:rPr>
        <w:t>5.2.56</w:t>
      </w:r>
      <w:r>
        <w:t>.3</w:t>
      </w:r>
      <w:r>
        <w:tab/>
        <w:t>Resource Standard Methods</w:t>
      </w:r>
      <w:bookmarkEnd w:id="3278"/>
      <w:bookmarkEnd w:id="3279"/>
      <w:bookmarkEnd w:id="3280"/>
    </w:p>
    <w:p w14:paraId="7EF54B5C" w14:textId="77777777" w:rsidR="000260B1" w:rsidRDefault="000260B1" w:rsidP="000260B1">
      <w:pPr>
        <w:pStyle w:val="Heading5"/>
      </w:pPr>
      <w:bookmarkStart w:id="3281" w:name="_Toc130817096"/>
      <w:bookmarkStart w:id="3282" w:name="_Toc122103650"/>
      <w:bookmarkStart w:id="3283" w:name="_Toc161910992"/>
      <w:r>
        <w:t>5.2.56.3.1</w:t>
      </w:r>
      <w:r>
        <w:tab/>
        <w:t>GET</w:t>
      </w:r>
      <w:bookmarkEnd w:id="3281"/>
      <w:bookmarkEnd w:id="3282"/>
      <w:bookmarkEnd w:id="3283"/>
    </w:p>
    <w:p w14:paraId="2358F838" w14:textId="77777777" w:rsidR="000260B1" w:rsidRDefault="000260B1" w:rsidP="000260B1">
      <w:r>
        <w:t>This method shall support the URI query parameters specified in table 5.2.56.3.1-1.</w:t>
      </w:r>
    </w:p>
    <w:p w14:paraId="2737301F" w14:textId="77777777" w:rsidR="000260B1" w:rsidRDefault="000260B1" w:rsidP="000260B1">
      <w:pPr>
        <w:pStyle w:val="TH"/>
        <w:outlineLvl w:val="0"/>
      </w:pPr>
      <w:r>
        <w:t xml:space="preserve">Table </w:t>
      </w:r>
      <w:r>
        <w:rPr>
          <w:lang w:val="de-DE"/>
        </w:rPr>
        <w:t>5.2.56.3.1-1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0260B1" w14:paraId="737E545E"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0B3DDC72" w14:textId="77777777" w:rsidR="000260B1" w:rsidRDefault="000260B1" w:rsidP="007C64A8">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F3ECA51" w14:textId="77777777" w:rsidR="000260B1" w:rsidRDefault="000260B1" w:rsidP="007C64A8">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6E47B84" w14:textId="77777777" w:rsidR="000260B1" w:rsidRDefault="000260B1" w:rsidP="007C64A8">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663349F" w14:textId="77777777" w:rsidR="000260B1" w:rsidRDefault="000260B1" w:rsidP="007C64A8">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67E0C" w14:textId="77777777" w:rsidR="000260B1" w:rsidRDefault="000260B1" w:rsidP="007C64A8">
            <w:pPr>
              <w:pStyle w:val="TAH"/>
              <w:rPr>
                <w:lang w:val="en-US"/>
              </w:rPr>
            </w:pPr>
            <w:r>
              <w:rPr>
                <w:lang w:val="en-US"/>
              </w:rPr>
              <w:t>Description</w:t>
            </w:r>
          </w:p>
        </w:tc>
      </w:tr>
      <w:tr w:rsidR="000260B1" w14:paraId="21CD581C" w14:textId="77777777" w:rsidTr="007C64A8">
        <w:trPr>
          <w:jc w:val="center"/>
        </w:trPr>
        <w:tc>
          <w:tcPr>
            <w:tcW w:w="788" w:type="pct"/>
            <w:tcBorders>
              <w:top w:val="single" w:sz="4" w:space="0" w:color="auto"/>
              <w:left w:val="single" w:sz="6" w:space="0" w:color="000000"/>
              <w:bottom w:val="single" w:sz="4" w:space="0" w:color="auto"/>
              <w:right w:val="single" w:sz="6" w:space="0" w:color="000000"/>
            </w:tcBorders>
            <w:hideMark/>
          </w:tcPr>
          <w:p w14:paraId="50779B53" w14:textId="77777777" w:rsidR="000260B1" w:rsidRDefault="000260B1" w:rsidP="007C64A8">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178E9EB0" w14:textId="77777777" w:rsidR="000260B1" w:rsidRDefault="000260B1" w:rsidP="007C64A8">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556A901E" w14:textId="77777777" w:rsidR="000260B1" w:rsidRDefault="000260B1" w:rsidP="007C64A8">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7427A1FE" w14:textId="77777777" w:rsidR="000260B1" w:rsidRDefault="000260B1" w:rsidP="007C64A8">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2F7E77F9" w14:textId="77777777" w:rsidR="000260B1" w:rsidRDefault="000260B1" w:rsidP="007C64A8">
            <w:pPr>
              <w:pStyle w:val="TAL"/>
              <w:rPr>
                <w:rFonts w:cs="Arial"/>
                <w:szCs w:val="18"/>
                <w:lang w:val="en-US"/>
              </w:rPr>
            </w:pPr>
            <w:r>
              <w:rPr>
                <w:rFonts w:cs="Arial"/>
                <w:szCs w:val="18"/>
                <w:lang w:val="en-US"/>
              </w:rPr>
              <w:t>Return those 5G MBS groups whose Internal Group ID corresponds with any of the Group IDs in this list.</w:t>
            </w:r>
          </w:p>
        </w:tc>
      </w:tr>
    </w:tbl>
    <w:p w14:paraId="5DB9FD0B" w14:textId="77777777" w:rsidR="000260B1" w:rsidRDefault="000260B1" w:rsidP="000260B1"/>
    <w:p w14:paraId="432D64CA" w14:textId="77777777" w:rsidR="000260B1" w:rsidRDefault="000260B1" w:rsidP="000260B1">
      <w:r>
        <w:t>This method shall support the request data structures specified in table 5.2.56.3.1-2 and the response data structures and response codes specified in table 5.2.56.3.1-3.</w:t>
      </w:r>
    </w:p>
    <w:p w14:paraId="3F807266" w14:textId="77777777" w:rsidR="000260B1" w:rsidRDefault="000260B1" w:rsidP="000260B1">
      <w:pPr>
        <w:pStyle w:val="TH"/>
        <w:outlineLvl w:val="0"/>
      </w:pPr>
      <w:r>
        <w:t xml:space="preserve">Table </w:t>
      </w:r>
      <w:r>
        <w:rPr>
          <w:lang w:val="de-DE"/>
        </w:rPr>
        <w:t>5.2.56.3.1-2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293D9CC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B184CD"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408CD4"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67917B"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450E2D" w14:textId="77777777" w:rsidR="000260B1" w:rsidRDefault="000260B1" w:rsidP="007C64A8">
            <w:pPr>
              <w:pStyle w:val="TAH"/>
              <w:rPr>
                <w:lang w:val="en-US"/>
              </w:rPr>
            </w:pPr>
            <w:r>
              <w:rPr>
                <w:lang w:val="en-US"/>
              </w:rPr>
              <w:t>Description</w:t>
            </w:r>
          </w:p>
        </w:tc>
      </w:tr>
      <w:tr w:rsidR="000260B1" w14:paraId="4F54D526"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B5571D" w14:textId="77777777" w:rsidR="000260B1" w:rsidRDefault="000260B1" w:rsidP="007C64A8">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DBC9EE" w14:textId="77777777" w:rsidR="000260B1"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DE737F" w14:textId="77777777" w:rsidR="000260B1"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01A646" w14:textId="77777777" w:rsidR="000260B1" w:rsidRDefault="000260B1" w:rsidP="007C64A8">
            <w:pPr>
              <w:pStyle w:val="TAL"/>
              <w:rPr>
                <w:lang w:val="en-US"/>
              </w:rPr>
            </w:pPr>
          </w:p>
        </w:tc>
      </w:tr>
    </w:tbl>
    <w:p w14:paraId="0481E741" w14:textId="77777777" w:rsidR="000260B1" w:rsidRDefault="000260B1" w:rsidP="000260B1"/>
    <w:p w14:paraId="069150EE" w14:textId="77777777" w:rsidR="000260B1" w:rsidRDefault="000260B1" w:rsidP="000260B1">
      <w:pPr>
        <w:pStyle w:val="TH"/>
        <w:outlineLvl w:val="0"/>
      </w:pPr>
      <w:r>
        <w:lastRenderedPageBreak/>
        <w:t xml:space="preserve">Table </w:t>
      </w:r>
      <w:r>
        <w:rPr>
          <w:lang w:val="de-DE"/>
        </w:rPr>
        <w:t>5.2.56.3.1-3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0260B1" w14:paraId="49A82EC0" w14:textId="77777777" w:rsidTr="007C64A8">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0FDA634D" w14:textId="77777777" w:rsidR="000260B1" w:rsidRDefault="000260B1" w:rsidP="007C64A8">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8203439" w14:textId="77777777" w:rsidR="000260B1" w:rsidRDefault="000260B1" w:rsidP="007C64A8">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8051D7" w14:textId="77777777" w:rsidR="000260B1" w:rsidRDefault="000260B1" w:rsidP="007C64A8">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3D0647E" w14:textId="77777777" w:rsidR="000260B1" w:rsidRDefault="000260B1" w:rsidP="007C64A8">
            <w:pPr>
              <w:pStyle w:val="TAH"/>
              <w:rPr>
                <w:lang w:val="en-US"/>
              </w:rPr>
            </w:pPr>
            <w:r>
              <w:rPr>
                <w:lang w:val="en-US"/>
              </w:rPr>
              <w:t>Response</w:t>
            </w:r>
          </w:p>
          <w:p w14:paraId="7CAC293C" w14:textId="77777777" w:rsidR="000260B1" w:rsidRDefault="000260B1" w:rsidP="007C64A8">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73B6DF7A" w14:textId="77777777" w:rsidR="000260B1" w:rsidRDefault="000260B1" w:rsidP="007C64A8">
            <w:pPr>
              <w:pStyle w:val="TAH"/>
              <w:rPr>
                <w:lang w:val="en-US"/>
              </w:rPr>
            </w:pPr>
            <w:r>
              <w:rPr>
                <w:lang w:val="en-US"/>
              </w:rPr>
              <w:t>Description</w:t>
            </w:r>
          </w:p>
        </w:tc>
      </w:tr>
      <w:tr w:rsidR="000260B1" w14:paraId="73EA675B" w14:textId="77777777" w:rsidTr="007C64A8">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54165716" w14:textId="77777777" w:rsidR="000260B1" w:rsidRDefault="000260B1" w:rsidP="007C64A8">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7817D0F0" w14:textId="77777777" w:rsidR="000260B1" w:rsidRDefault="000260B1" w:rsidP="007C64A8">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44B7813F" w14:textId="77777777" w:rsidR="000260B1" w:rsidRDefault="000260B1" w:rsidP="007C64A8">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4EE623AE" w14:textId="77777777" w:rsidR="000260B1" w:rsidRDefault="000260B1" w:rsidP="007C64A8">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6DF3A339" w14:textId="77777777" w:rsidR="000260B1" w:rsidRDefault="000260B1" w:rsidP="007C64A8">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36C9B9D1" w14:textId="77777777" w:rsidR="000260B1" w:rsidRDefault="000260B1" w:rsidP="007C64A8">
            <w:pPr>
              <w:pStyle w:val="TAL"/>
              <w:rPr>
                <w:lang w:val="en-US"/>
              </w:rPr>
            </w:pPr>
            <w:r>
              <w:rPr>
                <w:lang w:val="en-US"/>
              </w:rPr>
              <w:t>If the resource does not contain any keys, the response consists of an empty JSON object (empty map).</w:t>
            </w:r>
          </w:p>
        </w:tc>
      </w:tr>
    </w:tbl>
    <w:p w14:paraId="028C0580" w14:textId="77777777" w:rsidR="000260B1" w:rsidRDefault="000260B1" w:rsidP="000260B1">
      <w:pPr>
        <w:rPr>
          <w:lang w:eastAsia="zh-CN"/>
        </w:rPr>
      </w:pPr>
    </w:p>
    <w:p w14:paraId="50BBA14B" w14:textId="77777777" w:rsidR="000260B1" w:rsidRDefault="000260B1" w:rsidP="000260B1">
      <w:pPr>
        <w:pStyle w:val="Heading3"/>
      </w:pPr>
      <w:bookmarkStart w:id="3284" w:name="_Toc130817097"/>
      <w:bookmarkStart w:id="3285" w:name="_Toc122103651"/>
      <w:bookmarkStart w:id="3286" w:name="_Toc161910993"/>
      <w:r>
        <w:t>5.2.57</w:t>
      </w:r>
      <w:r>
        <w:tab/>
        <w:t>Resource: Pp5gMbsGroupProfileData</w:t>
      </w:r>
      <w:bookmarkEnd w:id="3284"/>
      <w:bookmarkEnd w:id="3285"/>
      <w:bookmarkEnd w:id="3286"/>
    </w:p>
    <w:p w14:paraId="49279104" w14:textId="77777777" w:rsidR="000260B1" w:rsidRDefault="000260B1" w:rsidP="000260B1">
      <w:pPr>
        <w:pStyle w:val="Heading4"/>
      </w:pPr>
      <w:bookmarkStart w:id="3287" w:name="_Toc130817098"/>
      <w:bookmarkStart w:id="3288" w:name="_Toc122103652"/>
      <w:bookmarkStart w:id="3289" w:name="_Toc161910994"/>
      <w:r>
        <w:t>5.2.57.1</w:t>
      </w:r>
      <w:r>
        <w:tab/>
        <w:t>Description</w:t>
      </w:r>
      <w:bookmarkEnd w:id="3287"/>
      <w:bookmarkEnd w:id="3288"/>
      <w:bookmarkEnd w:id="3289"/>
    </w:p>
    <w:p w14:paraId="0DF31DF9" w14:textId="77777777" w:rsidR="000260B1" w:rsidRDefault="000260B1" w:rsidP="000260B1">
      <w:r>
        <w:t>This resource represents the Parameter Provision Profile Data for the 5G MBS Groups. It is queried by the UDM.</w:t>
      </w:r>
    </w:p>
    <w:p w14:paraId="42D192ED" w14:textId="77777777" w:rsidR="000260B1" w:rsidRDefault="000260B1" w:rsidP="000260B1">
      <w:pPr>
        <w:pStyle w:val="Heading4"/>
      </w:pPr>
      <w:bookmarkStart w:id="3290" w:name="_Toc130817099"/>
      <w:bookmarkStart w:id="3291" w:name="_Toc122103653"/>
      <w:bookmarkStart w:id="3292" w:name="_Toc161910995"/>
      <w:r>
        <w:t>5.2.57.2</w:t>
      </w:r>
      <w:r>
        <w:tab/>
        <w:t>Resource Definition</w:t>
      </w:r>
      <w:bookmarkEnd w:id="3290"/>
      <w:bookmarkEnd w:id="3291"/>
      <w:bookmarkEnd w:id="3292"/>
    </w:p>
    <w:p w14:paraId="7CFE7426" w14:textId="77777777" w:rsidR="000260B1" w:rsidRDefault="000260B1" w:rsidP="000260B1">
      <w:r>
        <w:t>Resource URI: {apiRoot}/nudr-dr/&lt;apiVersion&gt;/subscription-data/group-data/mbs-group-membership/pp-profile-data</w:t>
      </w:r>
    </w:p>
    <w:p w14:paraId="48BABEC7" w14:textId="77777777" w:rsidR="000260B1" w:rsidRDefault="000260B1" w:rsidP="000260B1">
      <w:pPr>
        <w:rPr>
          <w:rFonts w:ascii="Arial" w:hAnsi="Arial" w:cs="Arial"/>
        </w:rPr>
      </w:pPr>
      <w:r>
        <w:t>This resource shall support the resource URI variables defined in table 5.2.57.2-1</w:t>
      </w:r>
      <w:r>
        <w:rPr>
          <w:rFonts w:ascii="Arial" w:hAnsi="Arial" w:cs="Arial"/>
        </w:rPr>
        <w:t>.</w:t>
      </w:r>
    </w:p>
    <w:p w14:paraId="3F35C491" w14:textId="77777777" w:rsidR="000260B1" w:rsidRDefault="000260B1" w:rsidP="000260B1">
      <w:pPr>
        <w:pStyle w:val="TH"/>
        <w:outlineLvl w:val="0"/>
      </w:pPr>
      <w:r>
        <w:t>Table 5.2.57.2-1: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14:paraId="1ABF582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C2B436" w14:textId="77777777" w:rsidR="000260B1" w:rsidRDefault="000260B1" w:rsidP="007C64A8">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8844AD" w14:textId="77777777" w:rsidR="000260B1" w:rsidRDefault="000260B1" w:rsidP="007C64A8">
            <w:pPr>
              <w:pStyle w:val="TAH"/>
              <w:rPr>
                <w:lang w:val="en-US"/>
              </w:rPr>
            </w:pPr>
            <w:r>
              <w:rPr>
                <w:lang w:val="en-US"/>
              </w:rPr>
              <w:t>Definition</w:t>
            </w:r>
          </w:p>
        </w:tc>
      </w:tr>
      <w:tr w:rsidR="000260B1" w14:paraId="6267B38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9A55F3B" w14:textId="77777777" w:rsidR="000260B1" w:rsidRDefault="000260B1" w:rsidP="007C64A8">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8432178" w14:textId="77777777" w:rsidR="000260B1" w:rsidRDefault="000260B1" w:rsidP="007C64A8">
            <w:pPr>
              <w:pStyle w:val="TAL"/>
              <w:rPr>
                <w:lang w:val="en-US"/>
              </w:rPr>
            </w:pPr>
            <w:r>
              <w:rPr>
                <w:lang w:val="en-US"/>
              </w:rPr>
              <w:t>See clause</w:t>
            </w:r>
            <w:r>
              <w:rPr>
                <w:lang w:val="en-US" w:eastAsia="zh-CN"/>
              </w:rPr>
              <w:t> </w:t>
            </w:r>
            <w:r>
              <w:rPr>
                <w:lang w:val="en-US"/>
              </w:rPr>
              <w:t>6.1.1</w:t>
            </w:r>
          </w:p>
        </w:tc>
      </w:tr>
    </w:tbl>
    <w:p w14:paraId="3F607347" w14:textId="77777777" w:rsidR="000260B1" w:rsidRDefault="000260B1" w:rsidP="000260B1"/>
    <w:p w14:paraId="72334E12" w14:textId="77777777" w:rsidR="000260B1" w:rsidRDefault="000260B1" w:rsidP="000260B1">
      <w:pPr>
        <w:pStyle w:val="Heading4"/>
      </w:pPr>
      <w:bookmarkStart w:id="3293" w:name="_Toc130817100"/>
      <w:bookmarkStart w:id="3294" w:name="_Toc122103654"/>
      <w:bookmarkStart w:id="3295" w:name="_Toc161910996"/>
      <w:r>
        <w:t>5.2.57.3</w:t>
      </w:r>
      <w:r>
        <w:tab/>
        <w:t>Resource Standard Methods</w:t>
      </w:r>
      <w:bookmarkEnd w:id="3293"/>
      <w:bookmarkEnd w:id="3294"/>
      <w:bookmarkEnd w:id="3295"/>
    </w:p>
    <w:p w14:paraId="3546FC3B" w14:textId="77777777" w:rsidR="000260B1" w:rsidRDefault="000260B1" w:rsidP="000260B1">
      <w:pPr>
        <w:pStyle w:val="Heading5"/>
      </w:pPr>
      <w:bookmarkStart w:id="3296" w:name="_Toc130817101"/>
      <w:bookmarkStart w:id="3297" w:name="_Toc122103655"/>
      <w:bookmarkStart w:id="3298" w:name="_Toc161910997"/>
      <w:r>
        <w:t>5.2.57.3.1</w:t>
      </w:r>
      <w:r>
        <w:tab/>
        <w:t>GET</w:t>
      </w:r>
      <w:bookmarkEnd w:id="3296"/>
      <w:bookmarkEnd w:id="3297"/>
      <w:bookmarkEnd w:id="3298"/>
    </w:p>
    <w:p w14:paraId="7F47284A" w14:textId="77777777" w:rsidR="000260B1" w:rsidRDefault="000260B1" w:rsidP="000260B1">
      <w:r>
        <w:t>This method shall support the URI query parameters specified in table 5.2.57.3.1-1.</w:t>
      </w:r>
    </w:p>
    <w:p w14:paraId="67E19C50" w14:textId="77777777" w:rsidR="000260B1" w:rsidRDefault="000260B1" w:rsidP="000260B1">
      <w:pPr>
        <w:pStyle w:val="TH"/>
        <w:outlineLvl w:val="0"/>
      </w:pPr>
      <w:r>
        <w:t>Table 5.2.57.3.1-1: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0260B1" w14:paraId="1758317F" w14:textId="77777777" w:rsidTr="007C64A8">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5368599" w14:textId="77777777" w:rsidR="000260B1" w:rsidRDefault="000260B1" w:rsidP="007C64A8">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7B024F0" w14:textId="77777777" w:rsidR="000260B1" w:rsidRDefault="000260B1" w:rsidP="007C64A8">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2B85C34F" w14:textId="77777777" w:rsidR="000260B1" w:rsidRDefault="000260B1" w:rsidP="007C64A8">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A28969" w14:textId="77777777" w:rsidR="000260B1" w:rsidRDefault="000260B1" w:rsidP="007C64A8">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E6793" w14:textId="77777777" w:rsidR="000260B1" w:rsidRDefault="000260B1" w:rsidP="007C64A8">
            <w:pPr>
              <w:pStyle w:val="TAH"/>
              <w:rPr>
                <w:lang w:val="en-US"/>
              </w:rPr>
            </w:pPr>
            <w:r>
              <w:rPr>
                <w:lang w:val="en-US"/>
              </w:rPr>
              <w:t>Description</w:t>
            </w:r>
          </w:p>
        </w:tc>
      </w:tr>
      <w:tr w:rsidR="000260B1" w14:paraId="11B0A2FA" w14:textId="77777777" w:rsidTr="007C64A8">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D6F865E" w14:textId="77777777" w:rsidR="000260B1" w:rsidRDefault="000260B1" w:rsidP="007C64A8">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828497" w14:textId="77777777" w:rsidR="000260B1" w:rsidRDefault="000260B1" w:rsidP="007C64A8">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25506C" w14:textId="77777777" w:rsidR="000260B1" w:rsidRDefault="000260B1" w:rsidP="007C64A8">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6E8B2895" w14:textId="77777777" w:rsidR="000260B1" w:rsidRDefault="000260B1" w:rsidP="007C64A8">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6BA0C4F4" w14:textId="77777777" w:rsidR="000260B1" w:rsidRDefault="000260B1" w:rsidP="007C64A8">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0260B1" w14:paraId="6200BE6E" w14:textId="77777777" w:rsidTr="007C64A8">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0691EAC" w14:textId="77777777" w:rsidR="000260B1" w:rsidRDefault="000260B1" w:rsidP="007C64A8">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1BCA7BC3" w14:textId="77777777" w:rsidR="000260B1" w:rsidRDefault="000260B1" w:rsidP="007C64A8">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41FAA20F" w14:textId="77777777" w:rsidR="000260B1" w:rsidRDefault="000260B1" w:rsidP="007C64A8">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727F875" w14:textId="77777777" w:rsidR="000260B1" w:rsidRDefault="000260B1" w:rsidP="007C64A8">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637386A1" w14:textId="35FFD6D1" w:rsidR="000260B1" w:rsidRDefault="000260B1" w:rsidP="007C64A8">
            <w:pPr>
              <w:pStyle w:val="TAL"/>
              <w:rPr>
                <w:lang w:val="en-US" w:eastAsia="zh-CN"/>
              </w:rPr>
            </w:pPr>
            <w:r>
              <w:rPr>
                <w:rFonts w:cs="Arial"/>
                <w:szCs w:val="18"/>
                <w:lang w:val="en-US"/>
              </w:rPr>
              <w:t xml:space="preserve">see 3GPP TS 29.500 [8] </w:t>
            </w:r>
            <w:r w:rsidR="00152EF7">
              <w:rPr>
                <w:rFonts w:cs="Arial"/>
                <w:szCs w:val="18"/>
                <w:lang w:val="en-US"/>
              </w:rPr>
              <w:t>clause 6</w:t>
            </w:r>
            <w:r>
              <w:rPr>
                <w:rFonts w:cs="Arial"/>
                <w:szCs w:val="18"/>
                <w:lang w:val="en-US"/>
              </w:rPr>
              <w:t>.6</w:t>
            </w:r>
          </w:p>
        </w:tc>
      </w:tr>
    </w:tbl>
    <w:p w14:paraId="51966A09" w14:textId="77777777" w:rsidR="000260B1" w:rsidRDefault="000260B1" w:rsidP="000260B1"/>
    <w:p w14:paraId="126EC093" w14:textId="77777777" w:rsidR="000260B1" w:rsidRDefault="000260B1" w:rsidP="000260B1">
      <w:r>
        <w:t>This method shall support the request data structures specified in table 5.2.57.3.1-2 and the response data structures and response codes specified in table 5.2.57.3.1-3.</w:t>
      </w:r>
    </w:p>
    <w:p w14:paraId="3DDE910F" w14:textId="77777777" w:rsidR="000260B1" w:rsidRDefault="000260B1" w:rsidP="000260B1">
      <w:pPr>
        <w:pStyle w:val="TH"/>
        <w:outlineLvl w:val="0"/>
      </w:pPr>
      <w:r>
        <w:t>Table 5.2.57.3.1-2: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62BC4FA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E6FB522"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84942C"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352603"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002C9D" w14:textId="77777777" w:rsidR="000260B1" w:rsidRDefault="000260B1" w:rsidP="007C64A8">
            <w:pPr>
              <w:pStyle w:val="TAH"/>
              <w:rPr>
                <w:lang w:val="en-US"/>
              </w:rPr>
            </w:pPr>
            <w:r>
              <w:rPr>
                <w:lang w:val="en-US"/>
              </w:rPr>
              <w:t>Description</w:t>
            </w:r>
          </w:p>
        </w:tc>
      </w:tr>
      <w:tr w:rsidR="000260B1" w14:paraId="422ADAB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49E5CE" w14:textId="77777777" w:rsidR="000260B1" w:rsidRDefault="000260B1" w:rsidP="007C64A8">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020BFE" w14:textId="77777777" w:rsidR="000260B1"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492E85D" w14:textId="77777777" w:rsidR="000260B1"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91081" w14:textId="77777777" w:rsidR="000260B1" w:rsidRDefault="000260B1" w:rsidP="007C64A8">
            <w:pPr>
              <w:pStyle w:val="TAL"/>
              <w:rPr>
                <w:lang w:val="en-US"/>
              </w:rPr>
            </w:pPr>
          </w:p>
        </w:tc>
      </w:tr>
    </w:tbl>
    <w:p w14:paraId="01164F25" w14:textId="77777777" w:rsidR="000260B1" w:rsidRDefault="000260B1" w:rsidP="000260B1"/>
    <w:p w14:paraId="4FE6F7B0" w14:textId="77777777" w:rsidR="000260B1" w:rsidRDefault="000260B1" w:rsidP="000260B1">
      <w:pPr>
        <w:pStyle w:val="TH"/>
        <w:outlineLvl w:val="0"/>
      </w:pPr>
      <w:r>
        <w:t>Table 5.2.57.3.1-3: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0260B1" w14:paraId="1DDE8A7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B8EC15" w14:textId="77777777" w:rsidR="000260B1" w:rsidRDefault="000260B1" w:rsidP="007C64A8">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45E26E" w14:textId="77777777" w:rsidR="000260B1" w:rsidRDefault="000260B1" w:rsidP="007C64A8">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0C7904" w14:textId="77777777" w:rsidR="000260B1" w:rsidRDefault="000260B1" w:rsidP="007C64A8">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8B6D3C" w14:textId="77777777" w:rsidR="000260B1" w:rsidRDefault="000260B1" w:rsidP="007C64A8">
            <w:pPr>
              <w:pStyle w:val="TAH"/>
              <w:rPr>
                <w:lang w:val="en-US"/>
              </w:rPr>
            </w:pPr>
            <w:r>
              <w:rPr>
                <w:lang w:val="en-US"/>
              </w:rPr>
              <w:t>Response</w:t>
            </w:r>
          </w:p>
          <w:p w14:paraId="47EA8E62" w14:textId="77777777" w:rsidR="000260B1" w:rsidRDefault="000260B1" w:rsidP="007C64A8">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651B8C" w14:textId="77777777" w:rsidR="000260B1" w:rsidRDefault="000260B1" w:rsidP="007C64A8">
            <w:pPr>
              <w:pStyle w:val="TAH"/>
              <w:rPr>
                <w:lang w:val="en-US"/>
              </w:rPr>
            </w:pPr>
            <w:r>
              <w:rPr>
                <w:lang w:val="en-US"/>
              </w:rPr>
              <w:t>Description</w:t>
            </w:r>
          </w:p>
        </w:tc>
      </w:tr>
      <w:tr w:rsidR="000260B1" w14:paraId="254080C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722747" w14:textId="77777777" w:rsidR="000260B1" w:rsidRDefault="000260B1" w:rsidP="007C64A8">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1F59D644" w14:textId="77777777" w:rsidR="000260B1" w:rsidRDefault="000260B1" w:rsidP="007C64A8">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547DB1C3" w14:textId="77777777" w:rsidR="000260B1" w:rsidRDefault="000260B1" w:rsidP="007C64A8">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519757B" w14:textId="77777777" w:rsidR="000260B1" w:rsidRDefault="000260B1" w:rsidP="007C64A8">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CBCE23F" w14:textId="77777777" w:rsidR="000260B1" w:rsidRDefault="000260B1" w:rsidP="007C64A8">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0260B1" w14:paraId="036887E5"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9814F3" w14:textId="77777777" w:rsidR="000260B1" w:rsidRDefault="000260B1" w:rsidP="007C64A8">
            <w:pPr>
              <w:pStyle w:val="TAN"/>
              <w:rPr>
                <w:lang w:val="en-US"/>
              </w:rPr>
            </w:pPr>
            <w:r>
              <w:rPr>
                <w:lang w:val="en-US"/>
              </w:rPr>
              <w:t>NOTE:</w:t>
            </w:r>
            <w:r>
              <w:rPr>
                <w:lang w:val="en-US"/>
              </w:rPr>
              <w:tab/>
              <w:t>In addition, common data structures as listed in table 5.5-1 are supported.</w:t>
            </w:r>
          </w:p>
        </w:tc>
      </w:tr>
    </w:tbl>
    <w:p w14:paraId="5C3218F5" w14:textId="77777777" w:rsidR="000260B1" w:rsidRPr="00A30AD7" w:rsidRDefault="000260B1" w:rsidP="000260B1">
      <w:pPr>
        <w:rPr>
          <w:lang w:eastAsia="zh-CN"/>
        </w:rPr>
      </w:pPr>
    </w:p>
    <w:p w14:paraId="08F454C3" w14:textId="77777777" w:rsidR="000260B1" w:rsidRPr="00533C32" w:rsidRDefault="000260B1" w:rsidP="000260B1">
      <w:pPr>
        <w:pStyle w:val="Heading2"/>
      </w:pPr>
      <w:bookmarkStart w:id="3299" w:name="_Toc20127150"/>
      <w:bookmarkStart w:id="3300" w:name="_Toc27589141"/>
      <w:bookmarkStart w:id="3301" w:name="_Toc36459947"/>
      <w:bookmarkStart w:id="3302" w:name="_Toc45029541"/>
      <w:bookmarkStart w:id="3303" w:name="_Toc56520827"/>
      <w:bookmarkStart w:id="3304" w:name="_Toc90587162"/>
      <w:bookmarkStart w:id="3305" w:name="_Toc106616710"/>
      <w:bookmarkStart w:id="3306" w:name="_Toc122101412"/>
      <w:bookmarkStart w:id="3307" w:name="_Toc161910998"/>
      <w:r w:rsidRPr="00533C32">
        <w:lastRenderedPageBreak/>
        <w:t>5.</w:t>
      </w:r>
      <w:r w:rsidRPr="00533C32">
        <w:rPr>
          <w:lang w:eastAsia="zh-CN"/>
        </w:rPr>
        <w:t>3</w:t>
      </w:r>
      <w:r w:rsidRPr="00533C32">
        <w:tab/>
        <w:t>Notifications</w:t>
      </w:r>
      <w:bookmarkEnd w:id="3299"/>
      <w:bookmarkEnd w:id="3300"/>
      <w:bookmarkEnd w:id="3301"/>
      <w:bookmarkEnd w:id="3302"/>
      <w:bookmarkEnd w:id="3303"/>
      <w:bookmarkEnd w:id="3304"/>
      <w:bookmarkEnd w:id="3305"/>
      <w:bookmarkEnd w:id="3306"/>
      <w:bookmarkEnd w:id="3307"/>
    </w:p>
    <w:p w14:paraId="20646394" w14:textId="77777777" w:rsidR="000260B1" w:rsidRPr="00533C32" w:rsidRDefault="000260B1" w:rsidP="000260B1">
      <w:pPr>
        <w:pStyle w:val="Heading3"/>
      </w:pPr>
      <w:bookmarkStart w:id="3308" w:name="_Toc20127151"/>
      <w:bookmarkStart w:id="3309" w:name="_Toc27589142"/>
      <w:bookmarkStart w:id="3310" w:name="_Toc36459948"/>
      <w:bookmarkStart w:id="3311" w:name="_Toc45029542"/>
      <w:bookmarkStart w:id="3312" w:name="_Toc56520828"/>
      <w:bookmarkStart w:id="3313" w:name="_Toc90587163"/>
      <w:bookmarkStart w:id="3314" w:name="_Toc106616711"/>
      <w:bookmarkStart w:id="3315" w:name="_Toc122101413"/>
      <w:bookmarkStart w:id="3316" w:name="_Toc161910999"/>
      <w:r w:rsidRPr="00533C32">
        <w:t>5.</w:t>
      </w:r>
      <w:r w:rsidRPr="00533C32">
        <w:rPr>
          <w:lang w:eastAsia="zh-CN"/>
        </w:rPr>
        <w:t>3</w:t>
      </w:r>
      <w:r w:rsidRPr="00533C32">
        <w:t>.1</w:t>
      </w:r>
      <w:r w:rsidRPr="00533C32">
        <w:tab/>
        <w:t>General</w:t>
      </w:r>
      <w:bookmarkEnd w:id="3308"/>
      <w:bookmarkEnd w:id="3309"/>
      <w:bookmarkEnd w:id="3310"/>
      <w:bookmarkEnd w:id="3311"/>
      <w:bookmarkEnd w:id="3312"/>
      <w:bookmarkEnd w:id="3313"/>
      <w:bookmarkEnd w:id="3314"/>
      <w:bookmarkEnd w:id="3315"/>
      <w:bookmarkEnd w:id="3316"/>
    </w:p>
    <w:p w14:paraId="464CFB15" w14:textId="77777777" w:rsidR="000260B1" w:rsidRPr="00533C32" w:rsidRDefault="000260B1" w:rsidP="000260B1">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p>
    <w:p w14:paraId="12493810" w14:textId="77777777" w:rsidR="000260B1" w:rsidRPr="00533C32" w:rsidRDefault="000260B1" w:rsidP="000260B1">
      <w:pPr>
        <w:pStyle w:val="Heading3"/>
        <w:rPr>
          <w:lang w:eastAsia="zh-CN"/>
        </w:rPr>
      </w:pPr>
      <w:bookmarkStart w:id="3317" w:name="_Toc20127152"/>
      <w:bookmarkStart w:id="3318" w:name="_Toc27589143"/>
      <w:bookmarkStart w:id="3319" w:name="_Toc36459949"/>
      <w:bookmarkStart w:id="3320" w:name="_Toc45029543"/>
      <w:bookmarkStart w:id="3321" w:name="_Toc56520829"/>
      <w:bookmarkStart w:id="3322" w:name="_Toc90587164"/>
      <w:bookmarkStart w:id="3323" w:name="_Toc106616712"/>
      <w:bookmarkStart w:id="3324" w:name="_Toc122101414"/>
      <w:bookmarkStart w:id="3325" w:name="_Toc161911000"/>
      <w:r w:rsidRPr="00533C32">
        <w:t>5.</w:t>
      </w:r>
      <w:r w:rsidRPr="00533C32">
        <w:rPr>
          <w:lang w:eastAsia="zh-CN"/>
        </w:rPr>
        <w:t>3</w:t>
      </w:r>
      <w:r w:rsidRPr="00533C32">
        <w:t>.2</w:t>
      </w:r>
      <w:r w:rsidRPr="00533C32">
        <w:tab/>
        <w:t>Data Change Notification</w:t>
      </w:r>
      <w:bookmarkEnd w:id="3317"/>
      <w:bookmarkEnd w:id="3318"/>
      <w:bookmarkEnd w:id="3319"/>
      <w:bookmarkEnd w:id="3320"/>
      <w:bookmarkEnd w:id="3321"/>
      <w:bookmarkEnd w:id="3322"/>
      <w:bookmarkEnd w:id="3323"/>
      <w:bookmarkEnd w:id="3324"/>
      <w:bookmarkEnd w:id="3325"/>
    </w:p>
    <w:p w14:paraId="1DF872B7" w14:textId="77777777" w:rsidR="000260B1" w:rsidRPr="00533C32" w:rsidRDefault="000260B1" w:rsidP="000260B1">
      <w:pPr>
        <w:rPr>
          <w:lang w:eastAsia="zh-CN"/>
        </w:rPr>
      </w:pPr>
      <w:r w:rsidRPr="00533C32">
        <w:t>The POST method shall be used for Data Change Notifications</w:t>
      </w:r>
      <w:r w:rsidRPr="00533C32">
        <w:rPr>
          <w:lang w:eastAsia="zh-CN"/>
        </w:rPr>
        <w:t>.</w:t>
      </w:r>
    </w:p>
    <w:p w14:paraId="5F559319" w14:textId="77777777" w:rsidR="000260B1" w:rsidRPr="00533C32" w:rsidRDefault="000260B1" w:rsidP="000260B1">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0F8FDE5" w14:textId="77777777" w:rsidR="000260B1" w:rsidRPr="00533C32" w:rsidRDefault="000260B1" w:rsidP="000260B1">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1B3135E7" w14:textId="77777777" w:rsidR="000260B1" w:rsidRPr="00533C32" w:rsidRDefault="000260B1" w:rsidP="000260B1">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49ED8E33" w14:textId="77777777" w:rsidR="000260B1" w:rsidRPr="00533C32" w:rsidRDefault="000260B1" w:rsidP="000260B1">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3975059B" w14:textId="77777777" w:rsidR="000260B1" w:rsidRPr="00533C32" w:rsidRDefault="000260B1" w:rsidP="000260B1">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5964E54C" w14:textId="77777777" w:rsidR="000260B1" w:rsidRPr="00533C32" w:rsidRDefault="000260B1" w:rsidP="000260B1">
      <w:r w:rsidRPr="00533C32">
        <w:t>Resource URI: {callbackReference}</w:t>
      </w:r>
    </w:p>
    <w:p w14:paraId="0EBD7439" w14:textId="77777777" w:rsidR="000260B1" w:rsidRPr="00533C32" w:rsidRDefault="000260B1" w:rsidP="000260B1">
      <w:r w:rsidRPr="00533C32">
        <w:t>Support of URI query parameters is specified in table 5.</w:t>
      </w:r>
      <w:r w:rsidRPr="00533C32">
        <w:rPr>
          <w:lang w:eastAsia="zh-CN"/>
        </w:rPr>
        <w:t>3</w:t>
      </w:r>
      <w:r w:rsidRPr="00533C32">
        <w:t>.2-1.</w:t>
      </w:r>
    </w:p>
    <w:p w14:paraId="1520597E" w14:textId="77777777" w:rsidR="000260B1" w:rsidRPr="00533C32" w:rsidRDefault="000260B1" w:rsidP="000260B1">
      <w:pPr>
        <w:pStyle w:val="TH"/>
        <w:outlineLvl w:val="0"/>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3CC6BCE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1605C0"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75B7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AC8700"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C3C944"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0D0D5F" w14:textId="77777777" w:rsidR="000260B1" w:rsidRPr="009C5B90" w:rsidRDefault="000260B1" w:rsidP="007C64A8">
            <w:pPr>
              <w:pStyle w:val="TAH"/>
              <w:rPr>
                <w:lang w:val="en-US"/>
              </w:rPr>
            </w:pPr>
            <w:r w:rsidRPr="009C5B90">
              <w:rPr>
                <w:lang w:val="en-US"/>
              </w:rPr>
              <w:t>Description</w:t>
            </w:r>
          </w:p>
        </w:tc>
      </w:tr>
      <w:tr w:rsidR="000260B1" w:rsidRPr="009C5B90" w14:paraId="4F87C20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4A612F"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7F0B6F"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E6867A"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5C1D866"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97B857" w14:textId="77777777" w:rsidR="000260B1" w:rsidRPr="009C5B90" w:rsidRDefault="000260B1" w:rsidP="007C64A8">
            <w:pPr>
              <w:pStyle w:val="TAL"/>
              <w:rPr>
                <w:lang w:val="en-US"/>
              </w:rPr>
            </w:pPr>
          </w:p>
        </w:tc>
      </w:tr>
    </w:tbl>
    <w:p w14:paraId="262BCAB5" w14:textId="77777777" w:rsidR="000260B1" w:rsidRPr="00533C32" w:rsidRDefault="000260B1" w:rsidP="000260B1"/>
    <w:p w14:paraId="790C49C2" w14:textId="77777777" w:rsidR="000260B1" w:rsidRPr="00533C32" w:rsidRDefault="000260B1" w:rsidP="000260B1">
      <w:r w:rsidRPr="00533C32">
        <w:t>Support of request data structures is specified in table 5.</w:t>
      </w:r>
      <w:r w:rsidRPr="00533C32">
        <w:rPr>
          <w:lang w:eastAsia="zh-CN"/>
        </w:rPr>
        <w:t>3</w:t>
      </w:r>
      <w:r w:rsidRPr="00533C32">
        <w:t>.2-2 and of response data structures and response codes is specified in table 5.3.2-3.</w:t>
      </w:r>
    </w:p>
    <w:p w14:paraId="677686AB" w14:textId="77777777" w:rsidR="000260B1" w:rsidRPr="00533C32" w:rsidRDefault="000260B1" w:rsidP="000260B1">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0260B1" w:rsidRPr="009C5B90" w14:paraId="5120D554" w14:textId="77777777" w:rsidTr="007C64A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9193D3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F354F" w14:textId="77777777" w:rsidR="000260B1" w:rsidRPr="009C5B90" w:rsidRDefault="000260B1" w:rsidP="007C64A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1BD03F9" w14:textId="77777777" w:rsidR="000260B1" w:rsidRPr="009C5B90" w:rsidRDefault="000260B1" w:rsidP="007C64A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4E2CFE" w14:textId="77777777" w:rsidR="000260B1" w:rsidRPr="009C5B90" w:rsidRDefault="000260B1" w:rsidP="007C64A8">
            <w:pPr>
              <w:pStyle w:val="TAH"/>
              <w:rPr>
                <w:lang w:val="en-US"/>
              </w:rPr>
            </w:pPr>
            <w:r w:rsidRPr="009C5B90">
              <w:rPr>
                <w:lang w:val="en-US"/>
              </w:rPr>
              <w:t>Description</w:t>
            </w:r>
          </w:p>
        </w:tc>
      </w:tr>
      <w:tr w:rsidR="000260B1" w:rsidRPr="009C5B90" w14:paraId="7B5028B2" w14:textId="77777777" w:rsidTr="007C64A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73A4D52C" w14:textId="77777777" w:rsidR="000260B1" w:rsidRPr="009C5B90" w:rsidRDefault="000260B1" w:rsidP="007C64A8">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1592FB23" w14:textId="77777777" w:rsidR="000260B1" w:rsidRPr="009C5B90" w:rsidRDefault="000260B1" w:rsidP="007C64A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2B934D2" w14:textId="77777777" w:rsidR="000260B1" w:rsidRPr="009C5B90" w:rsidRDefault="000260B1" w:rsidP="007C64A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562C4497" w14:textId="77777777" w:rsidR="000260B1" w:rsidRPr="009C5B90" w:rsidRDefault="000260B1" w:rsidP="007C64A8">
            <w:pPr>
              <w:pStyle w:val="TAL"/>
              <w:rPr>
                <w:lang w:val="en-US"/>
              </w:rPr>
            </w:pPr>
          </w:p>
        </w:tc>
      </w:tr>
    </w:tbl>
    <w:p w14:paraId="4D363EAE" w14:textId="77777777" w:rsidR="000260B1" w:rsidRPr="00533C32" w:rsidRDefault="000260B1" w:rsidP="000260B1"/>
    <w:p w14:paraId="350F8988" w14:textId="77777777" w:rsidR="000260B1" w:rsidRPr="00533C32" w:rsidRDefault="000260B1" w:rsidP="000260B1">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0A944568"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01BE499"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1D924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819FA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DD7DA03" w14:textId="77777777" w:rsidR="000260B1" w:rsidRPr="009C5B90" w:rsidRDefault="000260B1" w:rsidP="007C64A8">
            <w:pPr>
              <w:pStyle w:val="TAH"/>
              <w:rPr>
                <w:lang w:val="en-US"/>
              </w:rPr>
            </w:pPr>
            <w:r w:rsidRPr="009C5B90">
              <w:rPr>
                <w:lang w:val="en-US"/>
              </w:rPr>
              <w:t>Response</w:t>
            </w:r>
          </w:p>
          <w:p w14:paraId="2CD36BF9"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45E202DA" w14:textId="77777777" w:rsidR="000260B1" w:rsidRPr="009C5B90" w:rsidRDefault="000260B1" w:rsidP="007C64A8">
            <w:pPr>
              <w:pStyle w:val="TAH"/>
              <w:rPr>
                <w:lang w:val="en-US"/>
              </w:rPr>
            </w:pPr>
            <w:r w:rsidRPr="009C5B90">
              <w:rPr>
                <w:lang w:val="en-US"/>
              </w:rPr>
              <w:t>Description</w:t>
            </w:r>
          </w:p>
        </w:tc>
      </w:tr>
      <w:tr w:rsidR="000260B1" w:rsidRPr="009C5B90" w14:paraId="77ADEDA8"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3762F2"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68DBD8A5"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132029"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9C5A626" w14:textId="77777777" w:rsidR="000260B1" w:rsidRPr="009C5B90" w:rsidRDefault="000260B1" w:rsidP="007C64A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E83F72B" w14:textId="77777777" w:rsidR="000260B1" w:rsidRPr="009C5B90" w:rsidRDefault="000260B1" w:rsidP="007C64A8">
            <w:pPr>
              <w:pStyle w:val="TAL"/>
              <w:rPr>
                <w:lang w:val="en-US"/>
              </w:rPr>
            </w:pPr>
            <w:r w:rsidRPr="009C5B90">
              <w:rPr>
                <w:lang w:val="en-US"/>
              </w:rPr>
              <w:t>Upon success, an empty response body shall be returned.</w:t>
            </w:r>
          </w:p>
        </w:tc>
      </w:tr>
    </w:tbl>
    <w:p w14:paraId="66833958" w14:textId="77777777" w:rsidR="000260B1" w:rsidRDefault="000260B1" w:rsidP="000260B1">
      <w:bookmarkStart w:id="3326" w:name="_Toc56520830"/>
    </w:p>
    <w:p w14:paraId="533BD3C9" w14:textId="77777777" w:rsidR="000260B1" w:rsidRDefault="000260B1" w:rsidP="000260B1">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938B8A9" w14:textId="77777777" w:rsidR="000260B1" w:rsidRDefault="000260B1" w:rsidP="000260B1">
      <w:pPr>
        <w:pStyle w:val="NO"/>
      </w:pPr>
      <w:r>
        <w:t>NOTE:</w:t>
      </w:r>
      <w:r>
        <w:tab/>
        <w:t>Table 5.3.2-4 follows the considerations for handling JSON arrays described in 3GPP TS 29.501 Annex E.</w:t>
      </w:r>
    </w:p>
    <w:p w14:paraId="501101C9" w14:textId="77777777" w:rsidR="000260B1" w:rsidRDefault="000260B1" w:rsidP="000260B1">
      <w:pPr>
        <w:pStyle w:val="TH"/>
        <w:outlineLvl w:val="0"/>
      </w:pPr>
      <w:r w:rsidRPr="00533C32">
        <w:lastRenderedPageBreak/>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0260B1" w:rsidRPr="009C5B90" w14:paraId="0BEE05B6" w14:textId="77777777" w:rsidTr="007C64A8">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E666B" w14:textId="77777777" w:rsidR="000260B1" w:rsidRPr="009C5B90" w:rsidRDefault="000260B1" w:rsidP="007C64A8">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2BEE04" w14:textId="77777777" w:rsidR="000260B1" w:rsidRPr="009C5B90" w:rsidRDefault="000260B1" w:rsidP="007C64A8">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56CC72" w14:textId="77777777" w:rsidR="000260B1" w:rsidRPr="009C5B90" w:rsidRDefault="000260B1" w:rsidP="007C64A8">
            <w:pPr>
              <w:pStyle w:val="TAH"/>
              <w:rPr>
                <w:kern w:val="2"/>
                <w:lang w:val="en-US"/>
              </w:rPr>
            </w:pPr>
            <w:r w:rsidRPr="009C5B90">
              <w:rPr>
                <w:kern w:val="2"/>
                <w:lang w:val="en-US"/>
              </w:rPr>
              <w:t>Description</w:t>
            </w:r>
          </w:p>
        </w:tc>
      </w:tr>
      <w:tr w:rsidR="000260B1" w:rsidRPr="009C5B90" w14:paraId="5A546475" w14:textId="77777777" w:rsidTr="007C64A8">
        <w:trPr>
          <w:jc w:val="center"/>
        </w:trPr>
        <w:tc>
          <w:tcPr>
            <w:tcW w:w="1772" w:type="pct"/>
            <w:tcBorders>
              <w:top w:val="single" w:sz="4" w:space="0" w:color="auto"/>
              <w:left w:val="single" w:sz="4" w:space="0" w:color="auto"/>
              <w:bottom w:val="single" w:sz="4" w:space="0" w:color="auto"/>
              <w:right w:val="single" w:sz="4" w:space="0" w:color="auto"/>
            </w:tcBorders>
            <w:hideMark/>
          </w:tcPr>
          <w:p w14:paraId="455DD7DB" w14:textId="77777777" w:rsidR="000260B1" w:rsidRPr="009C5B90" w:rsidRDefault="000260B1" w:rsidP="007C64A8">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3C2EC400" w14:textId="77777777" w:rsidR="000260B1" w:rsidRPr="009C5B90" w:rsidRDefault="000260B1" w:rsidP="007C64A8">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69220CDD" w14:textId="77777777" w:rsidR="000260B1" w:rsidRPr="009C5B90" w:rsidRDefault="000260B1" w:rsidP="007C64A8">
            <w:pPr>
              <w:pStyle w:val="TAL"/>
              <w:rPr>
                <w:lang w:val="en-US"/>
              </w:rPr>
            </w:pPr>
            <w:r>
              <w:t xml:space="preserve">The complete replacement array representation </w:t>
            </w:r>
            <w:r>
              <w:rPr>
                <w:lang w:val="en-US" w:eastAsia="zh-CN"/>
              </w:rPr>
              <w:t>of the SmfRegList shall be included in the DataChangeNotify.</w:t>
            </w:r>
          </w:p>
        </w:tc>
      </w:tr>
      <w:tr w:rsidR="000260B1" w:rsidRPr="009C5B90" w14:paraId="06002323" w14:textId="77777777" w:rsidTr="007C64A8">
        <w:trPr>
          <w:jc w:val="center"/>
        </w:trPr>
        <w:tc>
          <w:tcPr>
            <w:tcW w:w="0" w:type="auto"/>
            <w:tcBorders>
              <w:top w:val="single" w:sz="4" w:space="0" w:color="auto"/>
              <w:left w:val="single" w:sz="4" w:space="0" w:color="auto"/>
              <w:bottom w:val="single" w:sz="4" w:space="0" w:color="auto"/>
              <w:right w:val="single" w:sz="4" w:space="0" w:color="auto"/>
            </w:tcBorders>
          </w:tcPr>
          <w:p w14:paraId="729EC51A" w14:textId="77777777" w:rsidR="000260B1" w:rsidRPr="009C5B90" w:rsidRDefault="000260B1" w:rsidP="007C64A8">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4FFC662A" w14:textId="77777777" w:rsidR="000260B1" w:rsidRPr="009C5B90" w:rsidRDefault="000260B1" w:rsidP="007C64A8">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20E82C81" w14:textId="77777777" w:rsidR="000260B1" w:rsidRPr="009C5B90" w:rsidRDefault="000260B1" w:rsidP="007C64A8">
            <w:pPr>
              <w:pStyle w:val="TAL"/>
              <w:rPr>
                <w:lang w:val="en-US"/>
              </w:rPr>
            </w:pPr>
            <w:r>
              <w:t xml:space="preserve">The complete replacement array representation </w:t>
            </w:r>
            <w:r>
              <w:rPr>
                <w:lang w:val="en-US" w:eastAsia="zh-CN"/>
              </w:rPr>
              <w:t>of the PpDataEntryList shall be included in the DataChangeNotify.</w:t>
            </w:r>
          </w:p>
        </w:tc>
      </w:tr>
      <w:tr w:rsidR="000260B1" w:rsidRPr="009C5B90" w14:paraId="0AB09F63" w14:textId="77777777" w:rsidTr="007C64A8">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4E50BA20" w14:textId="77777777" w:rsidR="000260B1" w:rsidRPr="009C5B90" w:rsidRDefault="000260B1" w:rsidP="007C64A8">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0A013140" w14:textId="77777777" w:rsidR="000260B1" w:rsidRPr="009C5B90" w:rsidRDefault="000260B1" w:rsidP="007C64A8">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6ACB0CA2" w14:textId="77777777" w:rsidR="000260B1" w:rsidRPr="009C5B90" w:rsidRDefault="000260B1" w:rsidP="007C64A8">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0260B1" w:rsidRPr="009C5B90" w14:paraId="66B37686" w14:textId="77777777" w:rsidTr="007C64A8">
        <w:trPr>
          <w:jc w:val="center"/>
        </w:trPr>
        <w:tc>
          <w:tcPr>
            <w:tcW w:w="1772" w:type="pct"/>
            <w:tcBorders>
              <w:top w:val="single" w:sz="4" w:space="0" w:color="auto"/>
              <w:left w:val="single" w:sz="4" w:space="0" w:color="auto"/>
              <w:bottom w:val="single" w:sz="4" w:space="0" w:color="auto"/>
              <w:right w:val="single" w:sz="4" w:space="0" w:color="auto"/>
            </w:tcBorders>
            <w:hideMark/>
          </w:tcPr>
          <w:p w14:paraId="34DF483F" w14:textId="77777777" w:rsidR="000260B1" w:rsidRPr="009C5B90" w:rsidRDefault="000260B1" w:rsidP="007C64A8">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74E363F6" w14:textId="77777777" w:rsidR="000260B1" w:rsidRPr="009C5B90" w:rsidRDefault="000260B1" w:rsidP="007C64A8">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527ED4B8" w14:textId="77777777" w:rsidR="000260B1" w:rsidRPr="009C5B90" w:rsidRDefault="000260B1" w:rsidP="007C64A8">
            <w:pPr>
              <w:pStyle w:val="TAL"/>
              <w:rPr>
                <w:lang w:val="en-US"/>
              </w:rPr>
            </w:pPr>
            <w:r>
              <w:rPr>
                <w:lang w:val="en-US"/>
              </w:rPr>
              <w:t xml:space="preserve">The complete map respresenation shall be </w:t>
            </w:r>
            <w:r>
              <w:rPr>
                <w:lang w:val="en-US" w:eastAsia="zh-CN"/>
              </w:rPr>
              <w:t>included in the DataChangeNotify.</w:t>
            </w:r>
          </w:p>
        </w:tc>
      </w:tr>
    </w:tbl>
    <w:p w14:paraId="0DD6F129" w14:textId="77777777" w:rsidR="000260B1" w:rsidRDefault="000260B1" w:rsidP="000260B1"/>
    <w:p w14:paraId="09EE7CC0" w14:textId="77777777" w:rsidR="000260B1" w:rsidRDefault="000260B1" w:rsidP="000260B1">
      <w:pPr>
        <w:pStyle w:val="Heading3"/>
        <w:rPr>
          <w:lang w:eastAsia="zh-CN"/>
        </w:rPr>
      </w:pPr>
      <w:bookmarkStart w:id="3327" w:name="_Toc90587165"/>
      <w:bookmarkStart w:id="3328" w:name="_Toc106616713"/>
      <w:bookmarkStart w:id="3329" w:name="_Toc122101415"/>
      <w:bookmarkStart w:id="3330" w:name="_Toc161911001"/>
      <w:r>
        <w:t>5.</w:t>
      </w:r>
      <w:r>
        <w:rPr>
          <w:lang w:eastAsia="zh-CN"/>
        </w:rPr>
        <w:t>3</w:t>
      </w:r>
      <w:r>
        <w:t>.3</w:t>
      </w:r>
      <w:r>
        <w:tab/>
        <w:t>Data Removal Notification</w:t>
      </w:r>
      <w:bookmarkEnd w:id="3326"/>
      <w:bookmarkEnd w:id="3327"/>
      <w:bookmarkEnd w:id="3328"/>
      <w:bookmarkEnd w:id="3329"/>
      <w:bookmarkEnd w:id="3330"/>
    </w:p>
    <w:p w14:paraId="1D3496D6" w14:textId="77777777" w:rsidR="000260B1" w:rsidRDefault="000260B1" w:rsidP="000260B1">
      <w:pPr>
        <w:rPr>
          <w:lang w:eastAsia="zh-CN"/>
        </w:rPr>
      </w:pPr>
      <w:r>
        <w:t>The POST method shall be used for Data Removal Notifications</w:t>
      </w:r>
      <w:r>
        <w:rPr>
          <w:lang w:eastAsia="zh-CN"/>
        </w:rPr>
        <w:t>.</w:t>
      </w:r>
    </w:p>
    <w:p w14:paraId="058B555B" w14:textId="77777777" w:rsidR="000260B1" w:rsidRDefault="000260B1" w:rsidP="000260B1">
      <w:pPr>
        <w:rPr>
          <w:lang w:eastAsia="zh-CN"/>
        </w:rPr>
      </w:pPr>
      <w:r>
        <w:rPr>
          <w:lang w:eastAsia="zh-CN"/>
        </w:rPr>
        <w:t>Data Removal Notifications are used for subscription withdraw cases implicitly subscribed by the UDM.</w:t>
      </w:r>
    </w:p>
    <w:p w14:paraId="4D562DB8" w14:textId="77777777" w:rsidR="000260B1" w:rsidRDefault="000260B1" w:rsidP="000260B1">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7E24C561" w14:textId="77777777" w:rsidR="000260B1" w:rsidRDefault="000260B1" w:rsidP="000260B1">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63B51CC3" w14:textId="77777777" w:rsidR="000260B1" w:rsidRDefault="000260B1" w:rsidP="000260B1">
      <w:r>
        <w:t>The "callback" clause of the OpenAPI specification found in Annex A.2 associated to the POST method of the "subs-to-notif" resource shall be used as the notification request.</w:t>
      </w:r>
    </w:p>
    <w:p w14:paraId="361D4EDD" w14:textId="77777777" w:rsidR="000260B1" w:rsidRDefault="000260B1" w:rsidP="000260B1">
      <w:r>
        <w:t>Resource URI: {callbackReference}</w:t>
      </w:r>
    </w:p>
    <w:p w14:paraId="1D674EF3" w14:textId="77777777" w:rsidR="000260B1" w:rsidRDefault="000260B1" w:rsidP="000260B1">
      <w:r>
        <w:t>Support of URI query parameters is specified in table 5.</w:t>
      </w:r>
      <w:r>
        <w:rPr>
          <w:lang w:eastAsia="zh-CN"/>
        </w:rPr>
        <w:t>3</w:t>
      </w:r>
      <w:r>
        <w:t>.3-1.</w:t>
      </w:r>
    </w:p>
    <w:p w14:paraId="1F4C91E0" w14:textId="77777777" w:rsidR="000260B1" w:rsidRDefault="000260B1" w:rsidP="000260B1">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E31E43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8510C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E2347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0337E2"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3A89A"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E7EB11" w14:textId="77777777" w:rsidR="000260B1" w:rsidRPr="009C5B90" w:rsidRDefault="000260B1" w:rsidP="007C64A8">
            <w:pPr>
              <w:pStyle w:val="TAH"/>
              <w:rPr>
                <w:lang w:val="en-US"/>
              </w:rPr>
            </w:pPr>
            <w:r w:rsidRPr="009C5B90">
              <w:rPr>
                <w:lang w:val="en-US"/>
              </w:rPr>
              <w:t>Description</w:t>
            </w:r>
          </w:p>
        </w:tc>
      </w:tr>
      <w:tr w:rsidR="000260B1" w:rsidRPr="009C5B90" w14:paraId="0B91A5C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0BC654"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C44387"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5F890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18BC78"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10302DD" w14:textId="77777777" w:rsidR="000260B1" w:rsidRPr="009C5B90" w:rsidRDefault="000260B1" w:rsidP="007C64A8">
            <w:pPr>
              <w:pStyle w:val="TAL"/>
              <w:rPr>
                <w:lang w:val="en-US"/>
              </w:rPr>
            </w:pPr>
          </w:p>
        </w:tc>
      </w:tr>
    </w:tbl>
    <w:p w14:paraId="6D90FCA2" w14:textId="77777777" w:rsidR="000260B1" w:rsidRDefault="000260B1" w:rsidP="000260B1"/>
    <w:p w14:paraId="6E38C809" w14:textId="77777777" w:rsidR="000260B1" w:rsidRDefault="000260B1" w:rsidP="000260B1">
      <w:r>
        <w:t>Support of request data structures is specified in table 5.</w:t>
      </w:r>
      <w:r>
        <w:rPr>
          <w:lang w:eastAsia="zh-CN"/>
        </w:rPr>
        <w:t>3</w:t>
      </w:r>
      <w:r>
        <w:t>.3-2 and of response data structures and response codes is specified in table 5.3.3-3.</w:t>
      </w:r>
    </w:p>
    <w:p w14:paraId="135F04C6" w14:textId="77777777" w:rsidR="000260B1" w:rsidRDefault="000260B1" w:rsidP="000260B1">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0260B1" w:rsidRPr="009C5B90" w14:paraId="42D78547" w14:textId="77777777" w:rsidTr="007C64A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3F46CB0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71CF1" w14:textId="77777777" w:rsidR="000260B1" w:rsidRPr="009C5B90" w:rsidRDefault="000260B1" w:rsidP="007C64A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24DFDC6" w14:textId="77777777" w:rsidR="000260B1" w:rsidRPr="009C5B90" w:rsidRDefault="000260B1" w:rsidP="007C64A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D85ED" w14:textId="77777777" w:rsidR="000260B1" w:rsidRPr="009C5B90" w:rsidRDefault="000260B1" w:rsidP="007C64A8">
            <w:pPr>
              <w:pStyle w:val="TAH"/>
              <w:rPr>
                <w:lang w:val="en-US"/>
              </w:rPr>
            </w:pPr>
            <w:r w:rsidRPr="009C5B90">
              <w:rPr>
                <w:lang w:val="en-US"/>
              </w:rPr>
              <w:t>Description</w:t>
            </w:r>
          </w:p>
        </w:tc>
      </w:tr>
      <w:tr w:rsidR="000260B1" w:rsidRPr="009C5B90" w14:paraId="3C87D949" w14:textId="77777777" w:rsidTr="007C64A8">
        <w:trPr>
          <w:jc w:val="center"/>
        </w:trPr>
        <w:tc>
          <w:tcPr>
            <w:tcW w:w="1909" w:type="dxa"/>
            <w:tcBorders>
              <w:top w:val="single" w:sz="4" w:space="0" w:color="auto"/>
              <w:left w:val="single" w:sz="4" w:space="0" w:color="auto"/>
              <w:bottom w:val="single" w:sz="4" w:space="0" w:color="auto"/>
              <w:right w:val="single" w:sz="4" w:space="0" w:color="auto"/>
            </w:tcBorders>
            <w:shd w:val="clear" w:color="auto" w:fill="auto"/>
            <w:hideMark/>
          </w:tcPr>
          <w:p w14:paraId="6120C6C3" w14:textId="77777777" w:rsidR="000260B1" w:rsidRPr="009C5B90" w:rsidRDefault="000260B1" w:rsidP="007C64A8">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41761C1A" w14:textId="77777777" w:rsidR="000260B1" w:rsidRPr="009C5B90" w:rsidRDefault="000260B1" w:rsidP="007C64A8">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6B20F58C" w14:textId="77777777" w:rsidR="000260B1" w:rsidRPr="009C5B90" w:rsidRDefault="000260B1" w:rsidP="007C64A8">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8EF79" w14:textId="77777777" w:rsidR="000260B1" w:rsidRPr="009C5B90" w:rsidRDefault="000260B1" w:rsidP="007C64A8">
            <w:pPr>
              <w:pStyle w:val="TAL"/>
              <w:rPr>
                <w:lang w:val="en-US"/>
              </w:rPr>
            </w:pPr>
            <w:r w:rsidRPr="009C5B90">
              <w:t>notifyItems within the DataChangeNotify type shall indicate deletion of the resources Amf3GppAccessRegistration and/or AmfNon3GppAccessRegistration</w:t>
            </w:r>
          </w:p>
        </w:tc>
      </w:tr>
    </w:tbl>
    <w:p w14:paraId="42A7A7AD" w14:textId="77777777" w:rsidR="000260B1" w:rsidRDefault="000260B1" w:rsidP="000260B1"/>
    <w:p w14:paraId="34D86FBD" w14:textId="77777777" w:rsidR="000260B1" w:rsidRDefault="000260B1" w:rsidP="000260B1">
      <w:pPr>
        <w:pStyle w:val="TH"/>
        <w:outlineLvl w:val="0"/>
      </w:pPr>
      <w:r>
        <w:lastRenderedPageBreak/>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69D0183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4381F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DDFEE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88CED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C73EFAA" w14:textId="77777777" w:rsidR="000260B1" w:rsidRPr="009C5B90" w:rsidRDefault="000260B1" w:rsidP="007C64A8">
            <w:pPr>
              <w:pStyle w:val="TAH"/>
              <w:rPr>
                <w:lang w:val="en-US"/>
              </w:rPr>
            </w:pPr>
            <w:r w:rsidRPr="009C5B90">
              <w:rPr>
                <w:lang w:val="en-US"/>
              </w:rPr>
              <w:t>Response</w:t>
            </w:r>
          </w:p>
          <w:p w14:paraId="46BE1344"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F5EEA0" w14:textId="77777777" w:rsidR="000260B1" w:rsidRPr="009C5B90" w:rsidRDefault="000260B1" w:rsidP="007C64A8">
            <w:pPr>
              <w:pStyle w:val="TAH"/>
              <w:rPr>
                <w:lang w:val="en-US"/>
              </w:rPr>
            </w:pPr>
            <w:r w:rsidRPr="009C5B90">
              <w:rPr>
                <w:lang w:val="en-US"/>
              </w:rPr>
              <w:t>Description</w:t>
            </w:r>
          </w:p>
        </w:tc>
      </w:tr>
      <w:tr w:rsidR="000260B1" w:rsidRPr="009C5B90" w14:paraId="440FDB03"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3DB046"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CA05369"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DAC9EDD"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75536"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6B6CB2AF"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3384214"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51E12D"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504BE516" w14:textId="77777777" w:rsidR="000260B1" w:rsidRPr="00533C32" w:rsidRDefault="000260B1" w:rsidP="000260B1"/>
    <w:p w14:paraId="0AA06585" w14:textId="77777777" w:rsidR="000260B1" w:rsidRPr="00533C32" w:rsidRDefault="000260B1" w:rsidP="000260B1">
      <w:pPr>
        <w:pStyle w:val="Heading2"/>
      </w:pPr>
      <w:bookmarkStart w:id="3331" w:name="_Toc20127153"/>
      <w:bookmarkStart w:id="3332" w:name="_Toc27589144"/>
      <w:bookmarkStart w:id="3333" w:name="_Toc36459950"/>
      <w:bookmarkStart w:id="3334" w:name="_Toc45029544"/>
      <w:bookmarkStart w:id="3335" w:name="_Toc56520831"/>
      <w:bookmarkStart w:id="3336" w:name="_Toc90587166"/>
      <w:bookmarkStart w:id="3337" w:name="_Toc106616714"/>
      <w:bookmarkStart w:id="3338" w:name="_Toc122101416"/>
      <w:bookmarkStart w:id="3339" w:name="_Toc161911002"/>
      <w:r w:rsidRPr="00533C32">
        <w:rPr>
          <w:lang w:eastAsia="zh-CN"/>
        </w:rPr>
        <w:t>5.4</w:t>
      </w:r>
      <w:r w:rsidRPr="00533C32">
        <w:rPr>
          <w:lang w:eastAsia="zh-CN"/>
        </w:rPr>
        <w:tab/>
      </w:r>
      <w:r w:rsidRPr="00533C32">
        <w:t>Data Model</w:t>
      </w:r>
      <w:bookmarkEnd w:id="3331"/>
      <w:bookmarkEnd w:id="3332"/>
      <w:bookmarkEnd w:id="3333"/>
      <w:bookmarkEnd w:id="3334"/>
      <w:bookmarkEnd w:id="3335"/>
      <w:bookmarkEnd w:id="3336"/>
      <w:bookmarkEnd w:id="3337"/>
      <w:bookmarkEnd w:id="3338"/>
      <w:bookmarkEnd w:id="3339"/>
    </w:p>
    <w:p w14:paraId="466361B4" w14:textId="77777777" w:rsidR="000260B1" w:rsidRPr="00533C32" w:rsidRDefault="000260B1" w:rsidP="000260B1">
      <w:pPr>
        <w:pStyle w:val="Heading3"/>
      </w:pPr>
      <w:bookmarkStart w:id="3340" w:name="_Toc20127154"/>
      <w:bookmarkStart w:id="3341" w:name="_Toc27589145"/>
      <w:bookmarkStart w:id="3342" w:name="_Toc36459951"/>
      <w:bookmarkStart w:id="3343" w:name="_Toc45029545"/>
      <w:bookmarkStart w:id="3344" w:name="_Toc56520832"/>
      <w:bookmarkStart w:id="3345" w:name="_Toc90587167"/>
      <w:bookmarkStart w:id="3346" w:name="_Toc106616715"/>
      <w:bookmarkStart w:id="3347" w:name="_Toc122101417"/>
      <w:bookmarkStart w:id="3348" w:name="_Toc161911003"/>
      <w:r w:rsidRPr="00533C32">
        <w:t>5.4.1</w:t>
      </w:r>
      <w:r w:rsidRPr="00533C32">
        <w:tab/>
        <w:t>General</w:t>
      </w:r>
      <w:bookmarkEnd w:id="3340"/>
      <w:bookmarkEnd w:id="3341"/>
      <w:bookmarkEnd w:id="3342"/>
      <w:bookmarkEnd w:id="3343"/>
      <w:bookmarkEnd w:id="3344"/>
      <w:bookmarkEnd w:id="3345"/>
      <w:bookmarkEnd w:id="3346"/>
      <w:bookmarkEnd w:id="3347"/>
      <w:bookmarkEnd w:id="3348"/>
    </w:p>
    <w:p w14:paraId="6DA80DAE" w14:textId="77777777" w:rsidR="000260B1" w:rsidRPr="00533C32" w:rsidRDefault="000260B1" w:rsidP="000260B1">
      <w:r w:rsidRPr="00533C32">
        <w:t>This clause specifies the application data model supported by the API.</w:t>
      </w:r>
    </w:p>
    <w:p w14:paraId="6321BD80" w14:textId="77777777" w:rsidR="000260B1" w:rsidRPr="00533C32" w:rsidRDefault="000260B1" w:rsidP="000260B1">
      <w:r w:rsidRPr="00533C32">
        <w:t>Table 5.4.1-1 specifies the data types defined for the N</w:t>
      </w:r>
      <w:r w:rsidRPr="00533C32">
        <w:rPr>
          <w:lang w:eastAsia="zh-CN"/>
        </w:rPr>
        <w:t>udr</w:t>
      </w:r>
      <w:r w:rsidRPr="00533C32">
        <w:t xml:space="preserve"> service based interface protocol.</w:t>
      </w:r>
    </w:p>
    <w:p w14:paraId="206FC9EB" w14:textId="77777777" w:rsidR="000260B1" w:rsidRPr="00533C32" w:rsidRDefault="000260B1" w:rsidP="000260B1">
      <w:pPr>
        <w:pStyle w:val="TH"/>
        <w:outlineLvl w:val="0"/>
      </w:pPr>
      <w:r w:rsidRPr="00533C32">
        <w:lastRenderedPageBreak/>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0260B1" w:rsidRPr="009C5B90" w14:paraId="0854E8A1"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BA1FDDB" w14:textId="77777777" w:rsidR="000260B1" w:rsidRPr="009C5B90" w:rsidRDefault="000260B1" w:rsidP="007C64A8">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1094B153" w14:textId="77777777" w:rsidR="000260B1" w:rsidRPr="009C5B90" w:rsidRDefault="000260B1" w:rsidP="007C64A8">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33636CE2" w14:textId="77777777" w:rsidR="000260B1" w:rsidRPr="009C5B90" w:rsidRDefault="000260B1" w:rsidP="007C64A8">
            <w:pPr>
              <w:pStyle w:val="TAH"/>
              <w:rPr>
                <w:lang w:val="en-US"/>
              </w:rPr>
            </w:pPr>
            <w:r w:rsidRPr="009C5B90">
              <w:rPr>
                <w:lang w:val="en-US"/>
              </w:rPr>
              <w:t>Description</w:t>
            </w:r>
          </w:p>
        </w:tc>
      </w:tr>
      <w:tr w:rsidR="000260B1" w:rsidRPr="009C5B90" w14:paraId="419664BC"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3C6D29C0" w14:textId="77777777" w:rsidR="000260B1" w:rsidRPr="009C5B90" w:rsidRDefault="000260B1" w:rsidP="007C64A8">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42E78C9B" w14:textId="77777777" w:rsidR="000260B1" w:rsidRPr="009C5B90" w:rsidRDefault="000260B1" w:rsidP="007C64A8">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4809F8B0" w14:textId="77777777" w:rsidR="000260B1" w:rsidRPr="009C5B90" w:rsidRDefault="000260B1" w:rsidP="007C64A8">
            <w:pPr>
              <w:pStyle w:val="TAL"/>
              <w:rPr>
                <w:rFonts w:cs="Arial"/>
                <w:szCs w:val="18"/>
                <w:lang w:val="en-US"/>
              </w:rPr>
            </w:pPr>
            <w:r w:rsidRPr="009C5B90">
              <w:rPr>
                <w:rFonts w:cs="Arial"/>
                <w:szCs w:val="18"/>
                <w:lang w:val="en-US"/>
              </w:rPr>
              <w:t>A UE's authentication data</w:t>
            </w:r>
          </w:p>
        </w:tc>
      </w:tr>
      <w:tr w:rsidR="000260B1" w:rsidRPr="009C5B90" w14:paraId="7848FB84"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41A3503F" w14:textId="77777777" w:rsidR="000260B1" w:rsidRPr="009C5B90" w:rsidRDefault="000260B1" w:rsidP="007C64A8">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314A5375" w14:textId="77777777" w:rsidR="000260B1" w:rsidRPr="009C5B90" w:rsidRDefault="000260B1" w:rsidP="007C64A8">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0B708FCA" w14:textId="77777777" w:rsidR="000260B1" w:rsidRPr="009C5B90" w:rsidRDefault="000260B1" w:rsidP="007C64A8">
            <w:pPr>
              <w:pStyle w:val="TAL"/>
              <w:rPr>
                <w:lang w:val="en-US" w:eastAsia="zh-CN"/>
              </w:rPr>
            </w:pPr>
            <w:r w:rsidRPr="009C5B90">
              <w:rPr>
                <w:lang w:val="en-US" w:eastAsia="zh-CN"/>
              </w:rPr>
              <w:t>Container for operator specific data</w:t>
            </w:r>
          </w:p>
        </w:tc>
      </w:tr>
      <w:tr w:rsidR="000260B1" w:rsidRPr="009C5B90" w14:paraId="0BD89F52"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22E5ED91" w14:textId="77777777" w:rsidR="000260B1" w:rsidRPr="009C5B90" w:rsidRDefault="000260B1" w:rsidP="007C64A8">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9D79BD4" w14:textId="77777777" w:rsidR="000260B1" w:rsidRPr="009C5B90" w:rsidRDefault="000260B1" w:rsidP="007C64A8">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F821126" w14:textId="77777777" w:rsidR="000260B1" w:rsidRPr="009C5B90" w:rsidRDefault="000260B1" w:rsidP="007C64A8">
            <w:pPr>
              <w:pStyle w:val="TAL"/>
              <w:rPr>
                <w:lang w:val="en-US" w:eastAsia="zh-CN"/>
              </w:rPr>
            </w:pPr>
            <w:r w:rsidRPr="009C5B90">
              <w:rPr>
                <w:lang w:val="en-US" w:eastAsia="zh-CN"/>
              </w:rPr>
              <w:t>The list of all the SMF registrations of a UE</w:t>
            </w:r>
          </w:p>
        </w:tc>
      </w:tr>
      <w:tr w:rsidR="000260B1" w:rsidRPr="009C5B90" w14:paraId="1D5115B0"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1064CF54" w14:textId="77777777" w:rsidR="000260B1" w:rsidRPr="009C5B90" w:rsidRDefault="000260B1" w:rsidP="007C64A8">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06728862" w14:textId="77777777" w:rsidR="000260B1" w:rsidRPr="009C5B90" w:rsidRDefault="000260B1" w:rsidP="007C64A8">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72E6DA49" w14:textId="77777777" w:rsidR="000260B1" w:rsidRPr="009C5B90" w:rsidRDefault="000260B1" w:rsidP="007C64A8">
            <w:pPr>
              <w:pStyle w:val="TAL"/>
              <w:rPr>
                <w:lang w:val="en-US" w:eastAsia="zh-CN"/>
              </w:rPr>
            </w:pPr>
            <w:r w:rsidRPr="009C5B90">
              <w:rPr>
                <w:rFonts w:cs="Arial"/>
                <w:szCs w:val="18"/>
                <w:lang w:val="en-US"/>
              </w:rPr>
              <w:t>A subscription to notifications.</w:t>
            </w:r>
          </w:p>
        </w:tc>
      </w:tr>
      <w:tr w:rsidR="000260B1" w:rsidRPr="009C5B90" w14:paraId="422404BB"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4AB9BB75" w14:textId="77777777" w:rsidR="000260B1" w:rsidRPr="009C5B90" w:rsidRDefault="000260B1" w:rsidP="007C64A8">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2594C06" w14:textId="77777777" w:rsidR="000260B1" w:rsidRPr="009C5B90" w:rsidRDefault="000260B1" w:rsidP="007C64A8">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46C657D3" w14:textId="77777777" w:rsidR="000260B1" w:rsidRPr="009C5B90" w:rsidRDefault="000260B1" w:rsidP="007C64A8">
            <w:pPr>
              <w:pStyle w:val="TAL"/>
              <w:rPr>
                <w:lang w:val="en-US" w:eastAsia="zh-CN"/>
              </w:rPr>
            </w:pPr>
            <w:r w:rsidRPr="009C5B90">
              <w:rPr>
                <w:rFonts w:cs="Arial"/>
                <w:szCs w:val="18"/>
                <w:lang w:val="en-US"/>
              </w:rPr>
              <w:t>Container for data which have changed and notification was requested when changed.</w:t>
            </w:r>
          </w:p>
        </w:tc>
      </w:tr>
      <w:tr w:rsidR="000260B1" w:rsidRPr="009C5B90" w14:paraId="089A2EE0"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7AD653EB" w14:textId="77777777" w:rsidR="000260B1" w:rsidRPr="009C5B90" w:rsidRDefault="000260B1" w:rsidP="007C64A8">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0B5E6459" w14:textId="77777777" w:rsidR="000260B1" w:rsidRPr="009C5B90" w:rsidRDefault="000260B1" w:rsidP="007C64A8">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3F3C551E" w14:textId="77777777" w:rsidR="000260B1" w:rsidRPr="009C5B90" w:rsidRDefault="000260B1" w:rsidP="007C64A8">
            <w:pPr>
              <w:pStyle w:val="TAL"/>
              <w:rPr>
                <w:rFonts w:cs="Arial"/>
                <w:szCs w:val="18"/>
                <w:lang w:val="en-US" w:eastAsia="zh-CN"/>
              </w:rPr>
            </w:pPr>
            <w:r w:rsidRPr="009C5B90">
              <w:rPr>
                <w:rFonts w:cs="Arial"/>
                <w:szCs w:val="18"/>
                <w:lang w:val="en-US" w:eastAsia="zh-CN"/>
              </w:rPr>
              <w:t>Identity data corresponds to the provided ueId</w:t>
            </w:r>
          </w:p>
        </w:tc>
      </w:tr>
      <w:tr w:rsidR="000260B1" w:rsidRPr="009C5B90" w14:paraId="407E807F"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1E050C16" w14:textId="77777777" w:rsidR="000260B1" w:rsidRPr="009C5B90" w:rsidRDefault="000260B1" w:rsidP="007C64A8">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42AD711F" w14:textId="77777777" w:rsidR="000260B1" w:rsidRPr="009C5B90" w:rsidRDefault="000260B1" w:rsidP="007C64A8">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12D996E5" w14:textId="77777777" w:rsidR="000260B1" w:rsidRPr="009C5B90" w:rsidRDefault="000260B1" w:rsidP="007C64A8">
            <w:pPr>
              <w:pStyle w:val="TAL"/>
              <w:rPr>
                <w:rFonts w:cs="Arial"/>
                <w:szCs w:val="18"/>
                <w:lang w:val="en-US" w:eastAsia="zh-CN"/>
              </w:rPr>
            </w:pPr>
            <w:r w:rsidRPr="009C5B90">
              <w:rPr>
                <w:lang w:val="en-US" w:eastAsia="zh-CN"/>
              </w:rPr>
              <w:t>Contains the provisioned data sets</w:t>
            </w:r>
          </w:p>
        </w:tc>
      </w:tr>
      <w:tr w:rsidR="000260B1" w:rsidRPr="009C5B90" w14:paraId="20D7639B"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50144F8B" w14:textId="77777777" w:rsidR="000260B1" w:rsidRPr="009C5B90" w:rsidRDefault="000260B1" w:rsidP="007C64A8">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363C654F" w14:textId="77777777" w:rsidR="000260B1" w:rsidRPr="009C5B90" w:rsidRDefault="000260B1" w:rsidP="007C64A8">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46074B0F" w14:textId="77777777" w:rsidR="000260B1" w:rsidRPr="009C5B90" w:rsidRDefault="000260B1" w:rsidP="007C64A8">
            <w:pPr>
              <w:pStyle w:val="TAL"/>
              <w:rPr>
                <w:rFonts w:cs="Arial"/>
                <w:szCs w:val="18"/>
                <w:lang w:val="en-US" w:eastAsia="zh-CN"/>
              </w:rPr>
            </w:pPr>
            <w:r w:rsidRPr="009C5B90">
              <w:rPr>
                <w:rFonts w:cs="Arial"/>
                <w:szCs w:val="18"/>
                <w:lang w:val="en-US" w:eastAsia="zh-CN"/>
              </w:rPr>
              <w:t>Used to store the status of the latest SOR data update</w:t>
            </w:r>
          </w:p>
        </w:tc>
      </w:tr>
      <w:tr w:rsidR="000260B1" w:rsidRPr="009C5B90" w14:paraId="1BC848D6"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0214ED08" w14:textId="77777777" w:rsidR="000260B1" w:rsidRPr="009C5B90" w:rsidRDefault="000260B1" w:rsidP="007C64A8">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77D5F676" w14:textId="77777777" w:rsidR="000260B1" w:rsidRPr="009C5B90" w:rsidRDefault="000260B1" w:rsidP="007C64A8">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665D13AA" w14:textId="77777777" w:rsidR="000260B1" w:rsidRPr="009C5B90" w:rsidRDefault="000260B1" w:rsidP="007C64A8">
            <w:pPr>
              <w:pStyle w:val="TAL"/>
              <w:rPr>
                <w:rFonts w:cs="Arial"/>
                <w:szCs w:val="18"/>
                <w:lang w:val="en-US" w:eastAsia="zh-CN"/>
              </w:rPr>
            </w:pPr>
            <w:r w:rsidRPr="009C5B90">
              <w:rPr>
                <w:rFonts w:cs="Arial"/>
                <w:szCs w:val="18"/>
                <w:lang w:val="en-US" w:eastAsia="zh-CN"/>
              </w:rPr>
              <w:t>Used to store the status of the latest UPU data update</w:t>
            </w:r>
          </w:p>
        </w:tc>
      </w:tr>
      <w:tr w:rsidR="000260B1" w:rsidRPr="009C5B90" w14:paraId="41626C97"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6D9EF8AE" w14:textId="77777777" w:rsidR="000260B1" w:rsidRPr="009C5B90" w:rsidRDefault="000260B1" w:rsidP="007C64A8">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06B71B3C" w14:textId="77777777" w:rsidR="000260B1" w:rsidRPr="009C5B90" w:rsidRDefault="000260B1" w:rsidP="007C64A8">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399C6F31" w14:textId="77777777" w:rsidR="000260B1" w:rsidRPr="009C5B90" w:rsidRDefault="000260B1" w:rsidP="007C64A8">
            <w:pPr>
              <w:pStyle w:val="TAL"/>
              <w:rPr>
                <w:rFonts w:cs="Arial"/>
                <w:szCs w:val="18"/>
                <w:lang w:val="en-US" w:eastAsia="zh-CN"/>
              </w:rPr>
            </w:pPr>
            <w:r w:rsidRPr="009C5B90">
              <w:rPr>
                <w:rFonts w:cs="Arial"/>
                <w:szCs w:val="18"/>
                <w:lang w:val="en-US" w:eastAsia="zh-CN"/>
              </w:rPr>
              <w:t>Used to store the status of the latest NSSAI data update</w:t>
            </w:r>
          </w:p>
        </w:tc>
      </w:tr>
      <w:tr w:rsidR="000260B1" w:rsidRPr="009C5B90" w14:paraId="1BF28725"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77ECA2C3" w14:textId="77777777" w:rsidR="000260B1" w:rsidRPr="009C5B90" w:rsidRDefault="000260B1" w:rsidP="007C64A8">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4C2CFEBC" w14:textId="77777777" w:rsidR="000260B1" w:rsidRPr="009C5B90" w:rsidRDefault="000260B1" w:rsidP="007C64A8">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753561B6" w14:textId="77777777" w:rsidR="000260B1" w:rsidRPr="009C5B90" w:rsidRDefault="000260B1" w:rsidP="007C64A8">
            <w:pPr>
              <w:pStyle w:val="TAL"/>
              <w:rPr>
                <w:rFonts w:cs="Arial"/>
                <w:szCs w:val="18"/>
                <w:lang w:val="en-US" w:eastAsia="zh-CN"/>
              </w:rPr>
            </w:pPr>
            <w:r w:rsidRPr="009C5B90">
              <w:rPr>
                <w:rFonts w:cs="Arial"/>
                <w:szCs w:val="18"/>
                <w:lang w:val="en-US" w:eastAsia="zh-CN"/>
              </w:rPr>
              <w:t>Used to store the status of the latest CAG data update</w:t>
            </w:r>
          </w:p>
        </w:tc>
      </w:tr>
      <w:tr w:rsidR="000260B1" w:rsidRPr="009C5B90" w14:paraId="200B0ADF"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42374C04" w14:textId="77777777" w:rsidR="000260B1" w:rsidRPr="009C5B90" w:rsidRDefault="000260B1" w:rsidP="007C64A8">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5E6C0A6C" w14:textId="77777777" w:rsidR="000260B1" w:rsidRPr="009C5B90" w:rsidRDefault="000260B1" w:rsidP="007C64A8">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1D8AA52" w14:textId="77777777" w:rsidR="000260B1" w:rsidRPr="009C5B90" w:rsidRDefault="000260B1" w:rsidP="007C64A8">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0260B1" w:rsidRPr="009C5B90" w14:paraId="267FAC88"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62ACC2E2" w14:textId="77777777" w:rsidR="000260B1" w:rsidRPr="009C5B90" w:rsidRDefault="000260B1" w:rsidP="007C64A8">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18BD48F2" w14:textId="77777777" w:rsidR="000260B1" w:rsidRPr="009C5B90" w:rsidRDefault="000260B1" w:rsidP="007C64A8">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30A43485" w14:textId="77777777" w:rsidR="000260B1" w:rsidRPr="009C5B90" w:rsidRDefault="000260B1" w:rsidP="007C64A8">
            <w:pPr>
              <w:pStyle w:val="TAL"/>
              <w:rPr>
                <w:rFonts w:cs="Arial"/>
                <w:szCs w:val="18"/>
                <w:lang w:val="en-US" w:eastAsia="zh-CN"/>
              </w:rPr>
            </w:pPr>
            <w:r w:rsidRPr="009C5B90">
              <w:rPr>
                <w:rFonts w:cs="Arial"/>
                <w:szCs w:val="18"/>
                <w:lang w:val="en-US"/>
              </w:rPr>
              <w:t>Event Exposure Profile Data</w:t>
            </w:r>
          </w:p>
        </w:tc>
      </w:tr>
      <w:tr w:rsidR="000260B1" w:rsidRPr="009C5B90" w14:paraId="66F82832"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0B0AAB8F" w14:textId="77777777" w:rsidR="000260B1" w:rsidRPr="009C5B90" w:rsidRDefault="000260B1" w:rsidP="007C64A8">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336451BC" w14:textId="77777777" w:rsidR="000260B1" w:rsidRPr="009C5B90" w:rsidRDefault="000260B1" w:rsidP="007C64A8">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AA06966" w14:textId="77777777" w:rsidR="000260B1" w:rsidRPr="009C5B90" w:rsidRDefault="000260B1" w:rsidP="007C64A8">
            <w:pPr>
              <w:pStyle w:val="TAL"/>
              <w:rPr>
                <w:rFonts w:cs="Arial"/>
                <w:szCs w:val="18"/>
                <w:lang w:val="en-US" w:eastAsia="zh-CN"/>
              </w:rPr>
            </w:pPr>
            <w:r w:rsidRPr="009C5B90">
              <w:rPr>
                <w:lang w:val="en-US" w:eastAsia="zh-CN"/>
              </w:rPr>
              <w:t>Contains the context data sets</w:t>
            </w:r>
          </w:p>
        </w:tc>
      </w:tr>
      <w:tr w:rsidR="000260B1" w:rsidRPr="009C5B90" w14:paraId="09504693"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592B0491" w14:textId="77777777" w:rsidR="000260B1" w:rsidRPr="009C5B90" w:rsidRDefault="000260B1" w:rsidP="007C64A8">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625B18EC" w14:textId="77777777" w:rsidR="000260B1" w:rsidRPr="009C5B90" w:rsidRDefault="000260B1" w:rsidP="007C64A8">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5BD8054D" w14:textId="77777777" w:rsidR="000260B1" w:rsidRPr="009C5B90" w:rsidRDefault="000260B1" w:rsidP="007C64A8">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0260B1" w:rsidRPr="009C5B90" w14:paraId="24F67F0A"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67B02295" w14:textId="77777777" w:rsidR="000260B1" w:rsidRPr="009C5B90" w:rsidRDefault="000260B1" w:rsidP="007C64A8">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6B2B9C45" w14:textId="77777777" w:rsidR="000260B1" w:rsidRPr="009C5B90" w:rsidRDefault="000260B1" w:rsidP="007C64A8">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031703B9" w14:textId="77777777" w:rsidR="000260B1" w:rsidRPr="009C5B90" w:rsidRDefault="000260B1" w:rsidP="007C64A8">
            <w:pPr>
              <w:pStyle w:val="TAL"/>
              <w:rPr>
                <w:rFonts w:cs="Arial"/>
                <w:szCs w:val="18"/>
                <w:lang w:val="en-US" w:eastAsia="zh-CN"/>
              </w:rPr>
            </w:pPr>
            <w:r w:rsidRPr="009C5B90">
              <w:rPr>
                <w:lang w:val="en-US"/>
              </w:rPr>
              <w:t>Message Waiting Data list</w:t>
            </w:r>
          </w:p>
        </w:tc>
      </w:tr>
      <w:tr w:rsidR="000260B1" w:rsidRPr="009C5B90" w14:paraId="556E0D20"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1F746A45" w14:textId="77777777" w:rsidR="000260B1" w:rsidRPr="009C5B90" w:rsidRDefault="000260B1" w:rsidP="007C64A8">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501D960F" w14:textId="77777777" w:rsidR="000260B1" w:rsidRPr="009C5B90" w:rsidRDefault="000260B1" w:rsidP="007C64A8">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1A1291BF" w14:textId="77777777" w:rsidR="000260B1" w:rsidRPr="009C5B90" w:rsidRDefault="000260B1" w:rsidP="007C64A8">
            <w:pPr>
              <w:pStyle w:val="TAL"/>
              <w:rPr>
                <w:rFonts w:cs="Arial"/>
                <w:szCs w:val="18"/>
                <w:lang w:val="en-US" w:eastAsia="zh-CN"/>
              </w:rPr>
            </w:pPr>
            <w:r w:rsidRPr="009C5B90">
              <w:rPr>
                <w:lang w:val="en-US"/>
              </w:rPr>
              <w:t>Addresses of SM-Service Center entities with SMS waiting to be delivered to the UE</w:t>
            </w:r>
          </w:p>
        </w:tc>
      </w:tr>
      <w:tr w:rsidR="000260B1" w:rsidRPr="009C5B90" w14:paraId="586EC52D"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79FA5C10" w14:textId="77777777" w:rsidR="000260B1" w:rsidRPr="009C5B90" w:rsidRDefault="000260B1" w:rsidP="007C64A8">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14AAD10B" w14:textId="77777777" w:rsidR="000260B1" w:rsidRPr="009C5B90" w:rsidRDefault="000260B1" w:rsidP="007C64A8">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782256F4" w14:textId="77777777" w:rsidR="000260B1" w:rsidRPr="009C5B90" w:rsidRDefault="000260B1" w:rsidP="007C64A8">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0260B1" w:rsidRPr="009C5B90" w14:paraId="1E902ED9"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2C8F36FA" w14:textId="77777777" w:rsidR="000260B1" w:rsidRPr="009C5B90" w:rsidRDefault="000260B1" w:rsidP="007C64A8">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D3CD051" w14:textId="77777777" w:rsidR="000260B1" w:rsidRPr="009C5B90" w:rsidRDefault="000260B1" w:rsidP="007C64A8">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71106F71" w14:textId="77777777" w:rsidR="000260B1" w:rsidRPr="009C5B90" w:rsidRDefault="000260B1" w:rsidP="007C64A8">
            <w:pPr>
              <w:pStyle w:val="TAL"/>
              <w:rPr>
                <w:rFonts w:cs="Arial"/>
                <w:szCs w:val="18"/>
                <w:lang w:val="en-US" w:eastAsia="zh-CN"/>
              </w:rPr>
            </w:pPr>
            <w:r w:rsidRPr="009C5B90">
              <w:t>Contains info about a single SMF event subscription</w:t>
            </w:r>
          </w:p>
        </w:tc>
      </w:tr>
      <w:tr w:rsidR="000260B1" w:rsidRPr="009C5B90" w14:paraId="6AA8A844"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1C620AC8" w14:textId="77777777" w:rsidR="000260B1" w:rsidRPr="009C5B90" w:rsidRDefault="000260B1" w:rsidP="007C64A8">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78446D39" w14:textId="77777777" w:rsidR="000260B1" w:rsidRPr="009C5B90" w:rsidRDefault="000260B1" w:rsidP="007C64A8">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41F2A5A" w14:textId="77777777" w:rsidR="000260B1" w:rsidRPr="009C5B90" w:rsidRDefault="000260B1" w:rsidP="007C64A8">
            <w:pPr>
              <w:pStyle w:val="TAL"/>
              <w:rPr>
                <w:rFonts w:cs="Arial"/>
                <w:szCs w:val="18"/>
                <w:lang w:val="en-US" w:eastAsia="zh-CN"/>
              </w:rPr>
            </w:pPr>
            <w:r w:rsidRPr="009C5B90">
              <w:rPr>
                <w:lang w:eastAsia="zh-CN"/>
              </w:rPr>
              <w:t>MTC provider information</w:t>
            </w:r>
          </w:p>
        </w:tc>
      </w:tr>
      <w:tr w:rsidR="000260B1" w:rsidRPr="009C5B90" w14:paraId="2A34F150"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634C365B" w14:textId="77777777" w:rsidR="000260B1" w:rsidRPr="009C5B90" w:rsidRDefault="000260B1" w:rsidP="007C64A8">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7DCE3259" w14:textId="77777777" w:rsidR="000260B1" w:rsidRPr="009C5B90" w:rsidRDefault="000260B1" w:rsidP="007C64A8">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A6E72BF" w14:textId="77777777" w:rsidR="000260B1" w:rsidRPr="009C5B90" w:rsidRDefault="000260B1" w:rsidP="007C64A8">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0260B1" w:rsidRPr="009C5B90" w14:paraId="2F4C506C"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4C1A616E" w14:textId="77777777" w:rsidR="000260B1" w:rsidRPr="009C5B90" w:rsidRDefault="000260B1" w:rsidP="007C64A8">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2B188ADC" w14:textId="77777777" w:rsidR="000260B1" w:rsidRPr="009C5B90" w:rsidRDefault="000260B1" w:rsidP="007C64A8">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6793E1DA" w14:textId="77777777" w:rsidR="000260B1" w:rsidRPr="009C5B90" w:rsidRDefault="000260B1" w:rsidP="007C64A8">
            <w:pPr>
              <w:pStyle w:val="TAL"/>
              <w:rPr>
                <w:rFonts w:cs="Arial"/>
                <w:szCs w:val="18"/>
                <w:lang w:val="en-US" w:eastAsia="zh-CN"/>
              </w:rPr>
            </w:pPr>
            <w:r w:rsidRPr="009C5B90">
              <w:t>Contains info about a single HSS event subscription</w:t>
            </w:r>
          </w:p>
        </w:tc>
      </w:tr>
      <w:tr w:rsidR="000260B1" w:rsidRPr="009C5B90" w14:paraId="02695DE6"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1DB60C1D" w14:textId="77777777" w:rsidR="000260B1" w:rsidRPr="009C5B90" w:rsidRDefault="000260B1" w:rsidP="007C64A8">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6BFB75F2" w14:textId="77777777" w:rsidR="000260B1" w:rsidRPr="009C5B90" w:rsidRDefault="000260B1" w:rsidP="007C64A8">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28E8B4B5" w14:textId="77777777" w:rsidR="000260B1" w:rsidRPr="009C5B90" w:rsidRDefault="000260B1" w:rsidP="007C64A8">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0260B1" w:rsidRPr="009C5B90" w14:paraId="59F7B590"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1F43E160" w14:textId="77777777" w:rsidR="000260B1" w:rsidRPr="009C5B90" w:rsidRDefault="000260B1" w:rsidP="007C64A8">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0A29E8C9" w14:textId="77777777" w:rsidR="000260B1" w:rsidRPr="009C5B90" w:rsidRDefault="000260B1" w:rsidP="007C64A8">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04D42763" w14:textId="77777777" w:rsidR="000260B1" w:rsidRPr="009C5B90" w:rsidRDefault="000260B1" w:rsidP="007C64A8">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0260B1" w:rsidRPr="009C5B90" w14:paraId="7F34B47C"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0EFD42C9" w14:textId="77777777" w:rsidR="000260B1" w:rsidRPr="009C5B90" w:rsidRDefault="000260B1" w:rsidP="007C64A8">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24F7DAF5" w14:textId="77777777" w:rsidR="000260B1" w:rsidRPr="009C5B90" w:rsidRDefault="000260B1" w:rsidP="007C64A8">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5397BCD9" w14:textId="77777777" w:rsidR="000260B1" w:rsidRPr="009C5B90" w:rsidRDefault="000260B1" w:rsidP="007C64A8">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0260B1" w:rsidRPr="009C5B90" w14:paraId="49137859"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23FCE937" w14:textId="77777777" w:rsidR="000260B1" w:rsidRPr="009C5B90" w:rsidRDefault="000260B1" w:rsidP="007C64A8">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388BB9AC" w14:textId="77777777" w:rsidR="000260B1" w:rsidRPr="009C5B90" w:rsidRDefault="000260B1" w:rsidP="007C64A8">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635EDB64" w14:textId="77777777" w:rsidR="000260B1" w:rsidRPr="009C5B90" w:rsidRDefault="000260B1" w:rsidP="007C64A8">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0260B1" w:rsidRPr="009C5B90" w14:paraId="7A959243"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0AFCD330" w14:textId="77777777" w:rsidR="000260B1" w:rsidRPr="009C5B90" w:rsidRDefault="000260B1" w:rsidP="007C64A8">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203E9EA6" w14:textId="77777777" w:rsidR="000260B1" w:rsidRPr="009C5B90" w:rsidRDefault="000260B1" w:rsidP="007C64A8">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1D59015A" w14:textId="77777777" w:rsidR="000260B1" w:rsidRPr="009C5B90" w:rsidRDefault="000260B1" w:rsidP="007C64A8">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0260B1" w:rsidRPr="009C5B90" w14:paraId="5AFF4CA4"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571919DC" w14:textId="77777777" w:rsidR="000260B1" w:rsidRPr="009C5B90" w:rsidRDefault="000260B1" w:rsidP="007C64A8">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79020122" w14:textId="77777777" w:rsidR="000260B1" w:rsidRPr="009C5B90" w:rsidRDefault="000260B1" w:rsidP="007C64A8">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5CF26AFD" w14:textId="77777777" w:rsidR="000260B1" w:rsidRPr="009C5B90" w:rsidRDefault="000260B1" w:rsidP="007C64A8">
            <w:pPr>
              <w:pStyle w:val="TAL"/>
              <w:rPr>
                <w:rFonts w:cs="Arial"/>
                <w:szCs w:val="18"/>
                <w:lang w:val="en-US" w:eastAsia="zh-CN"/>
              </w:rPr>
            </w:pPr>
            <w:r w:rsidRPr="009C5B90">
              <w:rPr>
                <w:rFonts w:cs="Arial"/>
                <w:szCs w:val="18"/>
                <w:lang w:val="en-US" w:eastAsia="zh-CN"/>
              </w:rPr>
              <w:t>Authorization Information</w:t>
            </w:r>
          </w:p>
        </w:tc>
      </w:tr>
      <w:tr w:rsidR="000260B1" w:rsidRPr="009C5B90" w14:paraId="1999E666"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0F2C1C87" w14:textId="77777777" w:rsidR="000260B1" w:rsidRPr="009C5B90" w:rsidRDefault="000260B1" w:rsidP="007C64A8">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2A4F1E91" w14:textId="77777777" w:rsidR="000260B1" w:rsidRPr="009C5B90" w:rsidRDefault="000260B1" w:rsidP="007C64A8">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38546B01" w14:textId="77777777" w:rsidR="000260B1" w:rsidRPr="009C5B90" w:rsidRDefault="000260B1" w:rsidP="007C64A8">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0260B1" w:rsidRPr="009C5B90" w14:paraId="4C923793"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40289326" w14:textId="77777777" w:rsidR="000260B1" w:rsidRPr="009C5B90" w:rsidRDefault="000260B1" w:rsidP="007C64A8">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6FA1E634" w14:textId="77777777" w:rsidR="000260B1" w:rsidRPr="009C5B90" w:rsidRDefault="000260B1" w:rsidP="007C64A8">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31094B15" w14:textId="77777777" w:rsidR="000260B1" w:rsidRPr="009C5B90" w:rsidRDefault="000260B1" w:rsidP="007C64A8">
            <w:pPr>
              <w:pStyle w:val="TAL"/>
              <w:rPr>
                <w:rFonts w:cs="Arial"/>
                <w:szCs w:val="18"/>
                <w:lang w:val="en-US" w:eastAsia="zh-CN"/>
              </w:rPr>
            </w:pPr>
            <w:r w:rsidRPr="009C5B90">
              <w:rPr>
                <w:rFonts w:cs="Arial"/>
                <w:szCs w:val="18"/>
                <w:lang w:val="en-US" w:eastAsia="zh-CN"/>
              </w:rPr>
              <w:t>A list of the Provisioned Parameters entries.</w:t>
            </w:r>
          </w:p>
        </w:tc>
      </w:tr>
      <w:tr w:rsidR="000260B1" w:rsidRPr="009C5B90" w14:paraId="640E30B8"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206ADF2A" w14:textId="77777777" w:rsidR="000260B1" w:rsidRPr="009C5B90" w:rsidRDefault="000260B1" w:rsidP="007C64A8">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3F002327" w14:textId="77777777" w:rsidR="000260B1" w:rsidRPr="009C5B90" w:rsidRDefault="000260B1" w:rsidP="007C64A8">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0351614B" w14:textId="77777777" w:rsidR="000260B1" w:rsidRPr="009C5B90" w:rsidRDefault="000260B1" w:rsidP="007C64A8">
            <w:pPr>
              <w:pStyle w:val="TAL"/>
              <w:rPr>
                <w:rFonts w:cs="Arial"/>
                <w:szCs w:val="18"/>
                <w:lang w:val="en-US" w:eastAsia="zh-CN"/>
              </w:rPr>
            </w:pPr>
            <w:r w:rsidRPr="009C5B90">
              <w:rPr>
                <w:lang w:val="en-US" w:eastAsia="zh-CN"/>
              </w:rPr>
              <w:t>Contains the subscribed data sets of a UE</w:t>
            </w:r>
          </w:p>
        </w:tc>
      </w:tr>
      <w:tr w:rsidR="000260B1" w:rsidRPr="009C5B90" w14:paraId="377FB4ED"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0F6FDEB6" w14:textId="77777777" w:rsidR="000260B1" w:rsidRPr="009C5B90" w:rsidRDefault="000260B1" w:rsidP="007C64A8">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51BFAAC2" w14:textId="77777777" w:rsidR="000260B1" w:rsidRPr="009C5B90" w:rsidRDefault="000260B1" w:rsidP="007C64A8">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4106A89F" w14:textId="77777777" w:rsidR="000260B1" w:rsidRPr="009C5B90" w:rsidRDefault="000260B1" w:rsidP="007C64A8">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0260B1" w:rsidRPr="009C5B90" w14:paraId="0640F51B"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394CC7C8" w14:textId="77777777" w:rsidR="000260B1" w:rsidRPr="009C5B90" w:rsidRDefault="000260B1" w:rsidP="007C64A8">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51991BC5" w14:textId="77777777" w:rsidR="000260B1" w:rsidRPr="009C5B90" w:rsidRDefault="000260B1" w:rsidP="007C64A8">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79CB45C8" w14:textId="77777777" w:rsidR="000260B1" w:rsidRPr="009C5B90" w:rsidRDefault="000260B1" w:rsidP="007C64A8">
            <w:pPr>
              <w:pStyle w:val="TAL"/>
              <w:rPr>
                <w:lang w:val="en-US" w:eastAsia="zh-CN"/>
              </w:rPr>
            </w:pPr>
            <w:r>
              <w:rPr>
                <w:rFonts w:cs="Arial"/>
                <w:szCs w:val="18"/>
                <w:lang w:val="en-US" w:eastAsia="zh-CN"/>
              </w:rPr>
              <w:t>Network Function Identifier</w:t>
            </w:r>
          </w:p>
        </w:tc>
      </w:tr>
      <w:tr w:rsidR="000260B1" w:rsidRPr="009C5B90" w14:paraId="0A747681"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0507D292" w14:textId="77777777" w:rsidR="000260B1" w:rsidRPr="009C5B90" w:rsidRDefault="000260B1" w:rsidP="007C64A8">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1825E2A3" w14:textId="77777777" w:rsidR="000260B1" w:rsidRPr="009C5B90" w:rsidRDefault="000260B1" w:rsidP="007C64A8">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00745884" w14:textId="77777777" w:rsidR="000260B1" w:rsidRPr="009C5B90" w:rsidRDefault="000260B1" w:rsidP="007C64A8">
            <w:pPr>
              <w:pStyle w:val="TAL"/>
              <w:rPr>
                <w:lang w:val="en-US" w:eastAsia="zh-CN"/>
              </w:rPr>
            </w:pPr>
            <w:r>
              <w:rPr>
                <w:rFonts w:cs="Arial"/>
                <w:szCs w:val="18"/>
                <w:lang w:val="en-US" w:eastAsia="zh-CN"/>
              </w:rPr>
              <w:t>Extended Event Exposure Subscription</w:t>
            </w:r>
          </w:p>
        </w:tc>
      </w:tr>
      <w:tr w:rsidR="000260B1" w:rsidRPr="009C5B90" w14:paraId="2792C9F6"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30F2EF55" w14:textId="77777777" w:rsidR="000260B1" w:rsidRPr="009C5B90" w:rsidRDefault="000260B1" w:rsidP="007C64A8">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72D46542" w14:textId="77777777" w:rsidR="000260B1" w:rsidRPr="009C5B90" w:rsidRDefault="000260B1" w:rsidP="007C64A8">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593D8136" w14:textId="77777777" w:rsidR="000260B1" w:rsidRPr="009C5B90" w:rsidRDefault="000260B1" w:rsidP="007C64A8">
            <w:pPr>
              <w:pStyle w:val="TAL"/>
              <w:rPr>
                <w:lang w:val="en-US" w:eastAsia="zh-CN"/>
              </w:rPr>
            </w:pPr>
            <w:r>
              <w:rPr>
                <w:rFonts w:cs="Arial"/>
                <w:szCs w:val="18"/>
                <w:lang w:val="en-US" w:eastAsia="zh-CN"/>
              </w:rPr>
              <w:t>Additional EE-Subscription Information</w:t>
            </w:r>
          </w:p>
        </w:tc>
      </w:tr>
      <w:tr w:rsidR="000260B1" w:rsidRPr="009C5B90" w14:paraId="73AD7513"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455AB7EF" w14:textId="77777777" w:rsidR="000260B1" w:rsidRDefault="000260B1" w:rsidP="007C64A8">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444F364C" w14:textId="77777777" w:rsidR="000260B1" w:rsidRDefault="000260B1" w:rsidP="007C64A8">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2DE2DFB9" w14:textId="77777777" w:rsidR="000260B1" w:rsidRDefault="000260B1" w:rsidP="007C64A8">
            <w:pPr>
              <w:pStyle w:val="TAL"/>
              <w:rPr>
                <w:rFonts w:cs="Arial"/>
                <w:szCs w:val="18"/>
                <w:lang w:val="en-US" w:eastAsia="zh-CN"/>
              </w:rPr>
            </w:pPr>
            <w:r>
              <w:rPr>
                <w:rFonts w:cs="Arial"/>
                <w:szCs w:val="18"/>
                <w:lang w:val="en-US" w:eastAsia="zh-CN"/>
              </w:rPr>
              <w:t>The Parameter Provision Profile Data for 5G MBS groups</w:t>
            </w:r>
          </w:p>
        </w:tc>
      </w:tr>
      <w:tr w:rsidR="000260B1" w:rsidRPr="009C5B90" w14:paraId="48054C11"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607154EF" w14:textId="77777777" w:rsidR="000260B1" w:rsidRDefault="000260B1" w:rsidP="007C64A8">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76D4388D" w14:textId="77777777" w:rsidR="000260B1" w:rsidRDefault="000260B1" w:rsidP="007C64A8">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468A705C" w14:textId="77777777" w:rsidR="000260B1" w:rsidRDefault="000260B1" w:rsidP="007C64A8">
            <w:pPr>
              <w:pStyle w:val="TAL"/>
              <w:rPr>
                <w:rFonts w:cs="Arial"/>
                <w:szCs w:val="18"/>
                <w:lang w:val="en-US" w:eastAsia="zh-CN"/>
              </w:rPr>
            </w:pPr>
            <w:r>
              <w:rPr>
                <w:rFonts w:cs="Arial"/>
                <w:szCs w:val="18"/>
                <w:lang w:val="en-US" w:eastAsia="zh-CN"/>
              </w:rPr>
              <w:t>Allowed AFs Information to provision parameters for UE.</w:t>
            </w:r>
          </w:p>
        </w:tc>
      </w:tr>
      <w:tr w:rsidR="000260B1" w:rsidRPr="009C5B90" w14:paraId="66BC79F9"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0E440F6E" w14:textId="77777777" w:rsidR="000260B1" w:rsidRPr="009C5B90" w:rsidRDefault="000260B1" w:rsidP="007C64A8">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6410ADF9" w14:textId="77777777" w:rsidR="000260B1" w:rsidRPr="009C5B90" w:rsidRDefault="000260B1" w:rsidP="007C64A8">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6EEF2071" w14:textId="77777777" w:rsidR="000260B1" w:rsidRPr="009C5B90" w:rsidRDefault="000260B1" w:rsidP="007C64A8">
            <w:pPr>
              <w:pStyle w:val="TAL"/>
              <w:rPr>
                <w:lang w:val="en-US" w:eastAsia="zh-CN"/>
              </w:rPr>
            </w:pPr>
            <w:r w:rsidRPr="009C5B90">
              <w:rPr>
                <w:lang w:val="en-US"/>
              </w:rPr>
              <w:t>String identifying a PLMN ID or an SNPN ID.</w:t>
            </w:r>
          </w:p>
        </w:tc>
      </w:tr>
      <w:tr w:rsidR="000260B1" w:rsidRPr="009C5B90" w14:paraId="2765CD2D"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67A02716" w14:textId="77777777" w:rsidR="000260B1" w:rsidRPr="009C5B90" w:rsidRDefault="000260B1" w:rsidP="007C64A8">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06086AD6" w14:textId="77777777" w:rsidR="000260B1" w:rsidRPr="009C5B90" w:rsidRDefault="000260B1" w:rsidP="007C64A8">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0BF7402E" w14:textId="77777777" w:rsidR="000260B1" w:rsidRPr="009C5B90" w:rsidRDefault="000260B1" w:rsidP="007C64A8">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0260B1" w:rsidRPr="009C5B90" w14:paraId="141972A5"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077CEE20" w14:textId="77777777" w:rsidR="000260B1" w:rsidRPr="009C5B90" w:rsidRDefault="000260B1" w:rsidP="007C64A8">
            <w:pPr>
              <w:pStyle w:val="TAL"/>
              <w:rPr>
                <w:lang w:val="en-US" w:eastAsia="zh-CN"/>
              </w:rPr>
            </w:pP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5EC7ECA2" w14:textId="77777777" w:rsidR="000260B1" w:rsidRPr="009C5B90" w:rsidRDefault="000260B1" w:rsidP="007C64A8">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36CDE6BB" w14:textId="77777777" w:rsidR="000260B1" w:rsidRPr="009C5B90" w:rsidRDefault="000260B1" w:rsidP="007C64A8">
            <w:pPr>
              <w:pStyle w:val="TAL"/>
              <w:rPr>
                <w:rFonts w:cs="Arial"/>
                <w:szCs w:val="18"/>
                <w:lang w:val="en-US" w:eastAsia="zh-CN"/>
              </w:rPr>
            </w:pPr>
            <w:r w:rsidRPr="009C5B90">
              <w:rPr>
                <w:lang w:val="en-US" w:eastAsia="zh-CN"/>
              </w:rPr>
              <w:t>The name of data set</w:t>
            </w:r>
          </w:p>
        </w:tc>
      </w:tr>
      <w:tr w:rsidR="000260B1" w:rsidRPr="009C5B90" w14:paraId="1ED84655"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2F4FEE32" w14:textId="77777777" w:rsidR="000260B1" w:rsidRPr="009C5B90" w:rsidRDefault="000260B1" w:rsidP="007C64A8">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2871CE3B" w14:textId="77777777" w:rsidR="000260B1" w:rsidRPr="009C5B90" w:rsidRDefault="000260B1" w:rsidP="007C64A8">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1016DA6" w14:textId="77777777" w:rsidR="000260B1" w:rsidRPr="009C5B90" w:rsidRDefault="000260B1" w:rsidP="007C64A8">
            <w:pPr>
              <w:pStyle w:val="TAL"/>
              <w:rPr>
                <w:rFonts w:cs="Arial"/>
                <w:szCs w:val="18"/>
                <w:lang w:val="en-US" w:eastAsia="zh-CN"/>
              </w:rPr>
            </w:pPr>
            <w:r w:rsidRPr="009C5B90">
              <w:rPr>
                <w:lang w:val="en-US" w:eastAsia="zh-CN"/>
              </w:rPr>
              <w:t>The name of context data set</w:t>
            </w:r>
          </w:p>
        </w:tc>
      </w:tr>
      <w:tr w:rsidR="000260B1" w:rsidRPr="009C5B90" w14:paraId="5A1436CE"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6A0EFA3A" w14:textId="77777777" w:rsidR="000260B1" w:rsidRPr="009C5B90" w:rsidRDefault="000260B1" w:rsidP="007C64A8">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5BA26A9F" w14:textId="77777777" w:rsidR="000260B1" w:rsidRPr="009C5B90" w:rsidRDefault="000260B1" w:rsidP="007C64A8">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00E130A7" w14:textId="77777777" w:rsidR="000260B1" w:rsidRPr="009C5B90" w:rsidRDefault="000260B1" w:rsidP="007C64A8">
            <w:pPr>
              <w:pStyle w:val="TAL"/>
              <w:rPr>
                <w:rFonts w:cs="Arial"/>
                <w:szCs w:val="18"/>
                <w:lang w:val="en-US" w:eastAsia="zh-CN"/>
              </w:rPr>
            </w:pPr>
            <w:r w:rsidRPr="009C5B90">
              <w:rPr>
                <w:lang w:val="en-US"/>
              </w:rPr>
              <w:t>Scheme for generation of Sequence Numbers</w:t>
            </w:r>
          </w:p>
        </w:tc>
      </w:tr>
      <w:tr w:rsidR="000260B1" w:rsidRPr="009C5B90" w14:paraId="5F231089"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54876942" w14:textId="77777777" w:rsidR="000260B1" w:rsidRPr="009C5B90" w:rsidRDefault="000260B1" w:rsidP="007C64A8">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69DDE7E9" w14:textId="77777777" w:rsidR="000260B1" w:rsidRPr="009C5B90" w:rsidRDefault="000260B1" w:rsidP="007C64A8">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0116B4CF" w14:textId="77777777" w:rsidR="000260B1" w:rsidRPr="009C5B90" w:rsidRDefault="000260B1" w:rsidP="007C64A8">
            <w:pPr>
              <w:pStyle w:val="TAL"/>
              <w:rPr>
                <w:rFonts w:cs="Arial"/>
                <w:szCs w:val="18"/>
                <w:lang w:val="en-US" w:eastAsia="zh-CN"/>
              </w:rPr>
            </w:pPr>
            <w:r w:rsidRPr="009C5B90">
              <w:rPr>
                <w:lang w:val="en-US"/>
              </w:rPr>
              <w:t>Sign of the DIF value</w:t>
            </w:r>
          </w:p>
        </w:tc>
      </w:tr>
      <w:tr w:rsidR="000260B1" w:rsidRPr="009C5B90" w14:paraId="46F55281"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5F3E3F78" w14:textId="77777777" w:rsidR="000260B1" w:rsidRPr="009C5B90" w:rsidRDefault="000260B1" w:rsidP="007C64A8">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7215D2E1" w14:textId="77777777" w:rsidR="000260B1" w:rsidRPr="009C5B90" w:rsidRDefault="000260B1" w:rsidP="007C64A8">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4A47FE58" w14:textId="77777777" w:rsidR="000260B1" w:rsidRPr="009C5B90" w:rsidRDefault="000260B1" w:rsidP="007C64A8">
            <w:pPr>
              <w:pStyle w:val="TAL"/>
              <w:rPr>
                <w:rFonts w:cs="Arial"/>
                <w:szCs w:val="18"/>
                <w:lang w:val="en-US" w:eastAsia="zh-CN"/>
              </w:rPr>
            </w:pPr>
            <w:r w:rsidRPr="009C5B90">
              <w:rPr>
                <w:lang w:val="en-US"/>
              </w:rPr>
              <w:t>Status of the procedure</w:t>
            </w:r>
          </w:p>
        </w:tc>
      </w:tr>
      <w:tr w:rsidR="000260B1" w:rsidRPr="009C5B90" w14:paraId="79B508F9"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4C6B0537" w14:textId="77777777" w:rsidR="000260B1" w:rsidRPr="009C5B90" w:rsidRDefault="000260B1" w:rsidP="007C64A8">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40B3ED77" w14:textId="77777777" w:rsidR="000260B1" w:rsidRPr="009C5B90" w:rsidRDefault="000260B1" w:rsidP="007C64A8">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51A9C9F1" w14:textId="77777777" w:rsidR="000260B1" w:rsidRPr="009C5B90" w:rsidRDefault="000260B1" w:rsidP="007C64A8">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bl>
    <w:p w14:paraId="31264446" w14:textId="77777777" w:rsidR="000260B1" w:rsidRPr="00533C32" w:rsidRDefault="000260B1" w:rsidP="000260B1">
      <w:pPr>
        <w:rPr>
          <w:lang w:eastAsia="zh-CN"/>
        </w:rPr>
      </w:pPr>
    </w:p>
    <w:p w14:paraId="2416092C" w14:textId="77777777" w:rsidR="000260B1" w:rsidRPr="00533C32" w:rsidRDefault="000260B1" w:rsidP="000260B1">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7C6AAB5B" w14:textId="77777777" w:rsidR="000260B1" w:rsidRPr="00533C32" w:rsidRDefault="000260B1" w:rsidP="000260B1">
      <w:pPr>
        <w:pStyle w:val="TH"/>
        <w:outlineLvl w:val="0"/>
      </w:pPr>
      <w:r w:rsidRPr="00533C32">
        <w:lastRenderedPageBreak/>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0260B1" w:rsidRPr="009C5B90" w14:paraId="27082865"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233CC21D" w14:textId="77777777" w:rsidR="000260B1" w:rsidRPr="009C5B90" w:rsidRDefault="000260B1" w:rsidP="007C64A8">
            <w:pPr>
              <w:pStyle w:val="TAH"/>
              <w:rPr>
                <w:lang w:val="en-US" w:eastAsia="zh-CN"/>
              </w:rPr>
            </w:pPr>
            <w:r w:rsidRPr="009C5B90">
              <w:rPr>
                <w:lang w:val="en-US" w:eastAsia="zh-CN"/>
              </w:rPr>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CEF9658" w14:textId="77777777" w:rsidR="000260B1" w:rsidRPr="009C5B90" w:rsidRDefault="000260B1" w:rsidP="007C64A8">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3E679692" w14:textId="77777777" w:rsidR="000260B1" w:rsidRPr="009C5B90" w:rsidRDefault="000260B1" w:rsidP="007C64A8">
            <w:pPr>
              <w:pStyle w:val="TAH"/>
              <w:rPr>
                <w:lang w:val="en-US"/>
              </w:rPr>
            </w:pPr>
            <w:r w:rsidRPr="009C5B90">
              <w:rPr>
                <w:lang w:val="en-US"/>
              </w:rPr>
              <w:t>Comments</w:t>
            </w:r>
          </w:p>
        </w:tc>
      </w:tr>
      <w:tr w:rsidR="000260B1" w:rsidRPr="009C5B90" w14:paraId="3F571015"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7F027DDC" w14:textId="77777777" w:rsidR="000260B1" w:rsidRPr="009C5B90" w:rsidRDefault="000260B1" w:rsidP="007C64A8">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1DA35297" w14:textId="77777777" w:rsidR="000260B1" w:rsidRPr="009C5B90" w:rsidRDefault="000260B1" w:rsidP="007C64A8">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1DA43377" w14:textId="77777777" w:rsidR="000260B1" w:rsidRPr="009C5B90" w:rsidRDefault="000260B1" w:rsidP="007C64A8">
            <w:pPr>
              <w:pStyle w:val="TAL"/>
              <w:rPr>
                <w:rFonts w:cs="Arial"/>
                <w:szCs w:val="18"/>
                <w:lang w:val="en-US"/>
              </w:rPr>
            </w:pPr>
            <w:r w:rsidRPr="009C5B90">
              <w:rPr>
                <w:rFonts w:cs="Arial"/>
                <w:szCs w:val="18"/>
                <w:lang w:val="en-US"/>
              </w:rPr>
              <w:t>Access and Mobility Subscription Data</w:t>
            </w:r>
          </w:p>
        </w:tc>
      </w:tr>
      <w:tr w:rsidR="000260B1" w:rsidRPr="009C5B90" w14:paraId="47FE2950"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0A10C3C8" w14:textId="77777777" w:rsidR="000260B1" w:rsidRPr="009C5B90" w:rsidRDefault="000260B1" w:rsidP="007C64A8">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40339471" w14:textId="77777777" w:rsidR="000260B1" w:rsidRPr="009C5B90" w:rsidRDefault="000260B1" w:rsidP="007C64A8">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15D28327" w14:textId="77777777" w:rsidR="000260B1" w:rsidRPr="009C5B90" w:rsidRDefault="000260B1" w:rsidP="007C64A8">
            <w:pPr>
              <w:pStyle w:val="TAL"/>
              <w:rPr>
                <w:rFonts w:cs="Arial"/>
                <w:szCs w:val="18"/>
                <w:lang w:val="en-US"/>
              </w:rPr>
            </w:pPr>
            <w:r w:rsidRPr="009C5B90">
              <w:rPr>
                <w:rFonts w:cs="Arial"/>
                <w:szCs w:val="18"/>
                <w:lang w:val="en-US"/>
              </w:rPr>
              <w:t>SMF Selection Subscription Data</w:t>
            </w:r>
          </w:p>
        </w:tc>
      </w:tr>
      <w:tr w:rsidR="000260B1" w:rsidRPr="009C5B90" w14:paraId="13CF99FD"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7C83BA1A" w14:textId="77777777" w:rsidR="000260B1" w:rsidRPr="009C5B90" w:rsidRDefault="000260B1" w:rsidP="007C64A8">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48761B1" w14:textId="77777777" w:rsidR="000260B1" w:rsidRPr="009C5B90" w:rsidRDefault="000260B1" w:rsidP="007C64A8">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8BBB305" w14:textId="77777777" w:rsidR="000260B1" w:rsidRPr="009C5B90" w:rsidRDefault="000260B1" w:rsidP="007C64A8">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0260B1" w:rsidRPr="009C5B90" w14:paraId="318F3017"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1E534A37" w14:textId="77777777" w:rsidR="000260B1" w:rsidRPr="009C5B90" w:rsidRDefault="000260B1" w:rsidP="007C64A8">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7C52E882" w14:textId="77777777" w:rsidR="000260B1" w:rsidRPr="009C5B90" w:rsidRDefault="000260B1" w:rsidP="007C64A8">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13AEBCD7" w14:textId="77777777" w:rsidR="000260B1" w:rsidRPr="009C5B90" w:rsidRDefault="000260B1" w:rsidP="007C64A8">
            <w:pPr>
              <w:pStyle w:val="TAL"/>
              <w:rPr>
                <w:lang w:val="en-US"/>
              </w:rPr>
            </w:pPr>
            <w:r w:rsidRPr="009C5B90">
              <w:rPr>
                <w:rFonts w:cs="Arial"/>
                <w:szCs w:val="18"/>
              </w:rPr>
              <w:t>The complete set of information relevant to the AMF where the UE has registered via 3GPP access.</w:t>
            </w:r>
          </w:p>
        </w:tc>
      </w:tr>
      <w:tr w:rsidR="000260B1" w:rsidRPr="009C5B90" w14:paraId="53E98171"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5D34ADBB" w14:textId="77777777" w:rsidR="000260B1" w:rsidRPr="009C5B90" w:rsidRDefault="000260B1" w:rsidP="007C64A8">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48F9D4CC" w14:textId="77777777" w:rsidR="000260B1" w:rsidRPr="009C5B90" w:rsidRDefault="000260B1" w:rsidP="007C64A8">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365653C" w14:textId="77777777" w:rsidR="000260B1" w:rsidRPr="009C5B90" w:rsidRDefault="000260B1" w:rsidP="007C64A8">
            <w:pPr>
              <w:pStyle w:val="TAL"/>
              <w:rPr>
                <w:lang w:val="en-US"/>
              </w:rPr>
            </w:pPr>
            <w:r w:rsidRPr="009C5B90">
              <w:rPr>
                <w:rFonts w:cs="Arial"/>
                <w:szCs w:val="18"/>
                <w:lang w:val="en-US"/>
              </w:rPr>
              <w:t>The complete set of information relevant to the AMF where the UE has registered via non 3GPP access.</w:t>
            </w:r>
          </w:p>
        </w:tc>
      </w:tr>
      <w:tr w:rsidR="000260B1" w:rsidRPr="009C5B90" w14:paraId="4985AD59"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4017B34D" w14:textId="77777777" w:rsidR="000260B1" w:rsidRPr="009C5B90" w:rsidRDefault="000260B1" w:rsidP="007C64A8">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68467659"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2372B51" w14:textId="77777777" w:rsidR="000260B1" w:rsidRPr="009C5B90" w:rsidRDefault="000260B1" w:rsidP="007C64A8">
            <w:pPr>
              <w:pStyle w:val="TAL"/>
              <w:rPr>
                <w:rFonts w:cs="Arial"/>
                <w:szCs w:val="18"/>
                <w:lang w:val="en-US"/>
              </w:rPr>
            </w:pPr>
            <w:r w:rsidRPr="009C5B90">
              <w:rPr>
                <w:rFonts w:cs="Arial"/>
                <w:szCs w:val="18"/>
              </w:rPr>
              <w:t>The complete set of information relevant to an SMF serving the UE</w:t>
            </w:r>
          </w:p>
        </w:tc>
      </w:tr>
      <w:tr w:rsidR="000260B1" w:rsidRPr="009C5B90" w14:paraId="5D545E8C"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285810F7" w14:textId="77777777" w:rsidR="000260B1" w:rsidRPr="009C5B90" w:rsidRDefault="000260B1" w:rsidP="007C64A8">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558FA135"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228410E" w14:textId="77777777" w:rsidR="000260B1" w:rsidRPr="009C5B90" w:rsidRDefault="000260B1" w:rsidP="007C64A8">
            <w:pPr>
              <w:pStyle w:val="TAL"/>
              <w:rPr>
                <w:rFonts w:cs="Arial"/>
                <w:szCs w:val="18"/>
                <w:lang w:val="en-US"/>
              </w:rPr>
            </w:pPr>
            <w:r w:rsidRPr="009C5B90">
              <w:rPr>
                <w:rFonts w:cs="Arial"/>
                <w:szCs w:val="18"/>
              </w:rPr>
              <w:t>The complete set of information relevant to the SMSF serving the UE.</w:t>
            </w:r>
          </w:p>
        </w:tc>
      </w:tr>
      <w:tr w:rsidR="000260B1" w:rsidRPr="009C5B90" w14:paraId="32CCBE74"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08BBFE00" w14:textId="77777777" w:rsidR="000260B1" w:rsidRPr="009C5B90" w:rsidRDefault="000260B1" w:rsidP="007C64A8">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2F0C0803"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B9C35E6" w14:textId="77777777" w:rsidR="000260B1" w:rsidRPr="009C5B90" w:rsidRDefault="000260B1" w:rsidP="007C64A8">
            <w:pPr>
              <w:pStyle w:val="TAL"/>
              <w:rPr>
                <w:rFonts w:cs="Arial"/>
                <w:szCs w:val="18"/>
                <w:lang w:val="en-US"/>
              </w:rPr>
            </w:pPr>
            <w:r w:rsidRPr="009C5B90">
              <w:rPr>
                <w:lang w:val="en-US"/>
              </w:rPr>
              <w:t>SMS Management Subscription Data</w:t>
            </w:r>
          </w:p>
        </w:tc>
      </w:tr>
      <w:tr w:rsidR="000260B1" w:rsidRPr="009C5B90" w14:paraId="1C1F3312"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73B33264" w14:textId="77777777" w:rsidR="000260B1" w:rsidRPr="009C5B90" w:rsidRDefault="000260B1" w:rsidP="007C64A8">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3CA126C1" w14:textId="77777777" w:rsidR="000260B1" w:rsidRPr="009C5B90" w:rsidRDefault="000260B1" w:rsidP="007C64A8">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D58A0D8" w14:textId="77777777" w:rsidR="000260B1" w:rsidRPr="009C5B90" w:rsidRDefault="000260B1" w:rsidP="007C64A8">
            <w:pPr>
              <w:pStyle w:val="TAL"/>
              <w:rPr>
                <w:rFonts w:cs="Arial"/>
                <w:szCs w:val="18"/>
                <w:lang w:val="en-US"/>
              </w:rPr>
            </w:pPr>
            <w:r w:rsidRPr="009C5B90">
              <w:rPr>
                <w:rFonts w:cs="Arial"/>
                <w:noProof/>
                <w:szCs w:val="18"/>
                <w:lang w:val="en-US"/>
              </w:rPr>
              <w:t>Used to negotiate the applicability of the optional features</w:t>
            </w:r>
          </w:p>
        </w:tc>
      </w:tr>
      <w:tr w:rsidR="000260B1" w:rsidRPr="009C5B90" w14:paraId="6D9111CD"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73F700A5" w14:textId="77777777" w:rsidR="000260B1" w:rsidRPr="009C5B90" w:rsidRDefault="000260B1" w:rsidP="007C64A8">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65E0A23D"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5BCF85E" w14:textId="77777777" w:rsidR="000260B1" w:rsidRPr="009C5B90" w:rsidRDefault="000260B1" w:rsidP="007C64A8">
            <w:pPr>
              <w:pStyle w:val="TAL"/>
              <w:rPr>
                <w:rFonts w:cs="Arial"/>
                <w:szCs w:val="18"/>
                <w:lang w:val="en-US" w:eastAsia="zh-CN"/>
              </w:rPr>
            </w:pPr>
            <w:r w:rsidRPr="009C5B90">
              <w:rPr>
                <w:rFonts w:cs="Arial"/>
                <w:szCs w:val="18"/>
                <w:lang w:val="en-US" w:eastAsia="zh-CN"/>
              </w:rPr>
              <w:t>Detailed information about the status code.</w:t>
            </w:r>
          </w:p>
        </w:tc>
      </w:tr>
      <w:tr w:rsidR="000260B1" w:rsidRPr="009C5B90" w14:paraId="7D42BEC0"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7164D5CA" w14:textId="77777777" w:rsidR="000260B1" w:rsidRPr="009C5B90" w:rsidRDefault="000260B1" w:rsidP="007C64A8">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446A8B03"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4663C9D5" w14:textId="77777777" w:rsidR="000260B1" w:rsidRPr="009C5B90" w:rsidRDefault="000260B1" w:rsidP="007C64A8">
            <w:pPr>
              <w:pStyle w:val="TAL"/>
              <w:rPr>
                <w:rFonts w:cs="Arial"/>
                <w:szCs w:val="18"/>
                <w:lang w:val="en-US"/>
              </w:rPr>
            </w:pPr>
            <w:r w:rsidRPr="009C5B90">
              <w:rPr>
                <w:rFonts w:cs="Arial"/>
                <w:szCs w:val="18"/>
              </w:rPr>
              <w:t>Parameter Provision Data</w:t>
            </w:r>
          </w:p>
        </w:tc>
      </w:tr>
      <w:tr w:rsidR="000260B1" w:rsidRPr="009C5B90" w14:paraId="5E5DA0D9"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049CCBCE" w14:textId="77777777" w:rsidR="000260B1" w:rsidRPr="009C5B90" w:rsidRDefault="000260B1" w:rsidP="007C64A8">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0E4361A6"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4A05DF8A" w14:textId="77777777" w:rsidR="000260B1" w:rsidRPr="009C5B90" w:rsidRDefault="000260B1" w:rsidP="007C64A8">
            <w:pPr>
              <w:pStyle w:val="TAL"/>
              <w:rPr>
                <w:rFonts w:cs="Arial"/>
                <w:szCs w:val="18"/>
                <w:lang w:val="en-US"/>
              </w:rPr>
            </w:pPr>
            <w:r w:rsidRPr="009C5B90">
              <w:rPr>
                <w:rFonts w:cs="Arial"/>
                <w:szCs w:val="18"/>
                <w:lang w:val="en-US"/>
              </w:rPr>
              <w:t>Provisioned Parameter Data Entry</w:t>
            </w:r>
          </w:p>
        </w:tc>
      </w:tr>
      <w:tr w:rsidR="000260B1" w:rsidRPr="009C5B90" w14:paraId="10B29ABC"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48F09E5E" w14:textId="77777777" w:rsidR="000260B1" w:rsidRPr="009C5B90" w:rsidRDefault="000260B1" w:rsidP="007C64A8">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51F84773"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3CD9F5AC" w14:textId="77777777" w:rsidR="000260B1" w:rsidRPr="009C5B90" w:rsidRDefault="000260B1" w:rsidP="007C64A8">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0260B1" w:rsidRPr="009C5B90" w14:paraId="75A85FFC"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2EE6CA35" w14:textId="77777777" w:rsidR="000260B1" w:rsidRPr="009C5B90" w:rsidRDefault="000260B1" w:rsidP="007C64A8">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6E817A9"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0E0A860" w14:textId="77777777" w:rsidR="000260B1" w:rsidRPr="009C5B90" w:rsidRDefault="000260B1" w:rsidP="007C64A8">
            <w:pPr>
              <w:pStyle w:val="TAL"/>
              <w:rPr>
                <w:rFonts w:cs="Arial"/>
                <w:szCs w:val="18"/>
                <w:lang w:val="en-US"/>
              </w:rPr>
            </w:pPr>
            <w:r w:rsidRPr="009C5B90">
              <w:rPr>
                <w:rFonts w:cs="Arial"/>
                <w:szCs w:val="18"/>
                <w:lang w:val="en-US" w:eastAsia="zh-CN"/>
              </w:rPr>
              <w:t>Data structure used for JSON patch.</w:t>
            </w:r>
          </w:p>
        </w:tc>
      </w:tr>
      <w:tr w:rsidR="000260B1" w:rsidRPr="009C5B90" w14:paraId="5AFEFD82"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57774327" w14:textId="77777777" w:rsidR="000260B1" w:rsidRPr="009C5B90" w:rsidRDefault="000260B1" w:rsidP="007C64A8">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5580BB5"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6DC5DEBD" w14:textId="77777777" w:rsidR="000260B1" w:rsidRPr="009C5B90" w:rsidRDefault="000260B1" w:rsidP="007C64A8">
            <w:pPr>
              <w:pStyle w:val="TAL"/>
              <w:rPr>
                <w:rFonts w:cs="Arial"/>
                <w:szCs w:val="18"/>
                <w:lang w:val="en-US" w:eastAsia="zh-CN"/>
              </w:rPr>
            </w:pPr>
            <w:r w:rsidRPr="009C5B90">
              <w:rPr>
                <w:rFonts w:cs="Arial"/>
                <w:szCs w:val="18"/>
              </w:rPr>
              <w:t>A subscription to notifications</w:t>
            </w:r>
          </w:p>
        </w:tc>
      </w:tr>
      <w:tr w:rsidR="000260B1" w:rsidRPr="009C5B90" w14:paraId="60FEF635"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03504005" w14:textId="77777777" w:rsidR="000260B1" w:rsidRPr="009C5B90" w:rsidRDefault="000260B1" w:rsidP="007C64A8">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38B4A07C"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47D9663" w14:textId="77777777" w:rsidR="000260B1" w:rsidRPr="009C5B90" w:rsidRDefault="000260B1" w:rsidP="007C64A8">
            <w:pPr>
              <w:pStyle w:val="TAL"/>
              <w:rPr>
                <w:rFonts w:cs="Arial"/>
                <w:szCs w:val="18"/>
                <w:lang w:val="en-US" w:eastAsia="zh-CN"/>
              </w:rPr>
            </w:pPr>
            <w:r w:rsidRPr="009C5B90">
              <w:rPr>
                <w:rFonts w:cs="Arial"/>
                <w:szCs w:val="18"/>
              </w:rPr>
              <w:t>A subscription to Notifications of event exposure</w:t>
            </w:r>
          </w:p>
        </w:tc>
      </w:tr>
      <w:tr w:rsidR="000260B1" w:rsidRPr="009C5B90" w14:paraId="36A65A3C"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30382978" w14:textId="77777777" w:rsidR="000260B1" w:rsidRPr="009C5B90" w:rsidRDefault="000260B1" w:rsidP="007C64A8">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759BAEBE"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08B9A2B" w14:textId="77777777" w:rsidR="000260B1" w:rsidRPr="009C5B90" w:rsidRDefault="000260B1" w:rsidP="007C64A8">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0260B1" w:rsidRPr="009C5B90" w14:paraId="0F1653EF"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26E077F4" w14:textId="77777777" w:rsidR="000260B1" w:rsidRPr="009C5B90" w:rsidRDefault="000260B1" w:rsidP="007C64A8">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0C66A269"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87156A8" w14:textId="77777777" w:rsidR="000260B1" w:rsidRPr="009C5B90" w:rsidRDefault="000260B1" w:rsidP="007C64A8">
            <w:pPr>
              <w:pStyle w:val="TAL"/>
              <w:rPr>
                <w:rFonts w:cs="Arial"/>
                <w:szCs w:val="18"/>
                <w:lang w:val="en-US" w:eastAsia="zh-CN"/>
              </w:rPr>
            </w:pPr>
            <w:r w:rsidRPr="009C5B90">
              <w:rPr>
                <w:lang w:val="en-US"/>
              </w:rPr>
              <w:t>Trace Data</w:t>
            </w:r>
          </w:p>
        </w:tc>
      </w:tr>
      <w:tr w:rsidR="000260B1" w:rsidRPr="009C5B90" w14:paraId="0EE15B01"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669EB6B0" w14:textId="77777777" w:rsidR="000260B1" w:rsidRPr="009C5B90" w:rsidRDefault="000260B1" w:rsidP="007C64A8">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71D366FC"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5622C4B6" w14:textId="77777777" w:rsidR="000260B1" w:rsidRPr="009C5B90" w:rsidRDefault="000260B1" w:rsidP="007C64A8">
            <w:pPr>
              <w:pStyle w:val="TAL"/>
              <w:rPr>
                <w:rFonts w:cs="Arial"/>
                <w:szCs w:val="18"/>
                <w:lang w:val="en-US" w:eastAsia="zh-CN"/>
              </w:rPr>
            </w:pPr>
            <w:r w:rsidRPr="009C5B90">
              <w:rPr>
                <w:rFonts w:cs="Arial"/>
                <w:szCs w:val="18"/>
                <w:lang w:val="en-US"/>
              </w:rPr>
              <w:t>Data Network Name</w:t>
            </w:r>
          </w:p>
        </w:tc>
      </w:tr>
      <w:tr w:rsidR="000260B1" w:rsidRPr="009C5B90" w14:paraId="4F436146"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766CE384" w14:textId="77777777" w:rsidR="000260B1" w:rsidRPr="009C5B90" w:rsidRDefault="000260B1" w:rsidP="007C64A8">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4A613AF6"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F1FBA86" w14:textId="77777777" w:rsidR="000260B1" w:rsidRPr="009C5B90" w:rsidRDefault="000260B1" w:rsidP="007C64A8">
            <w:pPr>
              <w:pStyle w:val="TAL"/>
              <w:rPr>
                <w:rFonts w:cs="Arial"/>
                <w:szCs w:val="18"/>
                <w:lang w:val="en-US"/>
              </w:rPr>
            </w:pPr>
            <w:r w:rsidRPr="009C5B90">
              <w:rPr>
                <w:rFonts w:cs="Arial"/>
                <w:szCs w:val="18"/>
                <w:lang w:val="en-US"/>
              </w:rPr>
              <w:t>Single NSSAI</w:t>
            </w:r>
          </w:p>
        </w:tc>
      </w:tr>
      <w:tr w:rsidR="000260B1" w:rsidRPr="009C5B90" w14:paraId="020EA027"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66F795EA" w14:textId="77777777" w:rsidR="000260B1" w:rsidRPr="009C5B90" w:rsidRDefault="000260B1" w:rsidP="007C64A8">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33F29E5"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93701A4" w14:textId="77777777" w:rsidR="000260B1" w:rsidRPr="009C5B90" w:rsidRDefault="000260B1" w:rsidP="007C64A8">
            <w:pPr>
              <w:pStyle w:val="TAL"/>
              <w:rPr>
                <w:lang w:val="en-US" w:eastAsia="zh-CN"/>
              </w:rPr>
            </w:pPr>
            <w:r w:rsidRPr="009C5B90">
              <w:rPr>
                <w:lang w:val="en-US" w:eastAsia="zh-CN"/>
              </w:rPr>
              <w:t>String represents the SUPI or GPSI.</w:t>
            </w:r>
          </w:p>
          <w:p w14:paraId="7E46ED68" w14:textId="77777777" w:rsidR="000260B1" w:rsidRPr="009C5B90" w:rsidRDefault="000260B1" w:rsidP="007C64A8">
            <w:pPr>
              <w:pStyle w:val="TAL"/>
              <w:rPr>
                <w:rFonts w:cs="Arial"/>
                <w:szCs w:val="18"/>
                <w:lang w:val="en-US"/>
              </w:rPr>
            </w:pPr>
          </w:p>
        </w:tc>
      </w:tr>
      <w:tr w:rsidR="000260B1" w:rsidRPr="009C5B90" w14:paraId="1A906803"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0622A4E7" w14:textId="77777777" w:rsidR="000260B1" w:rsidRPr="009C5B90" w:rsidRDefault="000260B1" w:rsidP="007C64A8">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7A1CF640"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441FFF42" w14:textId="77777777" w:rsidR="000260B1" w:rsidRPr="009C5B90" w:rsidRDefault="000260B1" w:rsidP="007C64A8">
            <w:pPr>
              <w:pStyle w:val="TAL"/>
              <w:rPr>
                <w:lang w:val="en-US" w:eastAsia="zh-CN"/>
              </w:rPr>
            </w:pPr>
            <w:r w:rsidRPr="009C5B90">
              <w:rPr>
                <w:lang w:val="en-US"/>
              </w:rPr>
              <w:t>NF Instance Identifier</w:t>
            </w:r>
          </w:p>
        </w:tc>
      </w:tr>
      <w:tr w:rsidR="000260B1" w:rsidRPr="009C5B90" w14:paraId="7E1833BF"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30F2F72F" w14:textId="77777777" w:rsidR="000260B1" w:rsidRPr="009C5B90" w:rsidRDefault="000260B1" w:rsidP="007C64A8">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74019379"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B837B25" w14:textId="77777777" w:rsidR="000260B1" w:rsidRPr="009C5B90" w:rsidRDefault="000260B1" w:rsidP="007C64A8">
            <w:pPr>
              <w:pStyle w:val="TAL"/>
              <w:rPr>
                <w:lang w:val="en-US" w:eastAsia="zh-CN"/>
              </w:rPr>
            </w:pPr>
            <w:r w:rsidRPr="009C5B90">
              <w:rPr>
                <w:lang w:val="en-US" w:eastAsia="zh-CN"/>
              </w:rPr>
              <w:t>Common data type used for data change notification.</w:t>
            </w:r>
          </w:p>
        </w:tc>
      </w:tr>
      <w:tr w:rsidR="000260B1" w:rsidRPr="009C5B90" w14:paraId="0099F20E"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01862997" w14:textId="77777777" w:rsidR="000260B1" w:rsidRPr="009C5B90" w:rsidRDefault="000260B1" w:rsidP="007C64A8">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12F63B6F"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B52BFEF" w14:textId="77777777" w:rsidR="000260B1" w:rsidRPr="009C5B90" w:rsidRDefault="000260B1" w:rsidP="007C64A8">
            <w:pPr>
              <w:pStyle w:val="TAL"/>
              <w:rPr>
                <w:lang w:val="en-US" w:eastAsia="zh-CN"/>
              </w:rPr>
            </w:pPr>
            <w:r w:rsidRPr="009C5B90">
              <w:rPr>
                <w:lang w:val="en-US" w:eastAsia="zh-CN"/>
              </w:rPr>
              <w:t>Operator Determined Barring Data</w:t>
            </w:r>
          </w:p>
        </w:tc>
      </w:tr>
      <w:tr w:rsidR="000260B1" w:rsidRPr="009C5B90" w14:paraId="0B0C152A"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2CE7C416" w14:textId="77777777" w:rsidR="000260B1" w:rsidRPr="009C5B90" w:rsidRDefault="000260B1" w:rsidP="007C64A8">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525A5CA4"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6FA0E8B3" w14:textId="77777777" w:rsidR="000260B1" w:rsidRPr="009C5B90" w:rsidRDefault="000260B1" w:rsidP="007C64A8">
            <w:pPr>
              <w:pStyle w:val="TAL"/>
              <w:rPr>
                <w:lang w:val="en-US" w:eastAsia="zh-CN"/>
              </w:rPr>
            </w:pPr>
            <w:r w:rsidRPr="009C5B90">
              <w:rPr>
                <w:lang w:val="en-US"/>
              </w:rPr>
              <w:t>Event Type</w:t>
            </w:r>
          </w:p>
        </w:tc>
      </w:tr>
      <w:tr w:rsidR="000260B1" w:rsidRPr="009C5B90" w14:paraId="7EBFC261"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6994A2BA" w14:textId="77777777" w:rsidR="000260B1" w:rsidRPr="009C5B90" w:rsidRDefault="000260B1" w:rsidP="007C64A8">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0633BBCD"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09B84F1D" w14:textId="77777777" w:rsidR="000260B1" w:rsidRPr="009C5B90" w:rsidRDefault="000260B1" w:rsidP="007C64A8">
            <w:pPr>
              <w:pStyle w:val="TAL"/>
              <w:rPr>
                <w:lang w:val="en-US" w:eastAsia="zh-CN"/>
              </w:rPr>
            </w:pPr>
            <w:r w:rsidRPr="009C5B90">
              <w:rPr>
                <w:lang w:val="en-US" w:eastAsia="zh-CN"/>
              </w:rPr>
              <w:t>External Group Identifier</w:t>
            </w:r>
          </w:p>
        </w:tc>
      </w:tr>
      <w:tr w:rsidR="000260B1" w:rsidRPr="009C5B90" w14:paraId="0325BAA6"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1D9101F2" w14:textId="77777777" w:rsidR="000260B1" w:rsidRPr="009C5B90" w:rsidRDefault="000260B1" w:rsidP="007C64A8">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5F045A62"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450C47A7" w14:textId="77777777" w:rsidR="000260B1" w:rsidRPr="009C5B90" w:rsidRDefault="000260B1" w:rsidP="007C64A8">
            <w:pPr>
              <w:pStyle w:val="TAL"/>
              <w:rPr>
                <w:lang w:val="en-US" w:eastAsia="zh-CN"/>
              </w:rPr>
            </w:pPr>
            <w:r w:rsidRPr="009C5B90">
              <w:rPr>
                <w:lang w:val="en-US"/>
              </w:rPr>
              <w:t xml:space="preserve">PDU Session ID which </w:t>
            </w:r>
            <w:r w:rsidRPr="009C5B90">
              <w:rPr>
                <w:lang w:eastAsia="zh-CN"/>
              </w:rPr>
              <w:t>identifies a PDU session</w:t>
            </w:r>
          </w:p>
        </w:tc>
      </w:tr>
      <w:tr w:rsidR="000260B1" w:rsidRPr="009C5B90" w14:paraId="79B30AA9"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597611C6" w14:textId="77777777" w:rsidR="000260B1" w:rsidRPr="009C5B90" w:rsidRDefault="000260B1" w:rsidP="007C64A8">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2194BDDD"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2448519" w14:textId="77777777" w:rsidR="000260B1" w:rsidRPr="009C5B90" w:rsidRDefault="000260B1" w:rsidP="007C64A8">
            <w:pPr>
              <w:pStyle w:val="TAL"/>
              <w:rPr>
                <w:lang w:val="en-US" w:eastAsia="zh-CN"/>
              </w:rPr>
            </w:pPr>
            <w:r w:rsidRPr="009C5B90">
              <w:rPr>
                <w:lang w:val="en-US"/>
              </w:rPr>
              <w:t>Date Time</w:t>
            </w:r>
          </w:p>
        </w:tc>
      </w:tr>
      <w:tr w:rsidR="000260B1" w:rsidRPr="009C5B90" w14:paraId="09D94A84"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64ACFBE4" w14:textId="77777777" w:rsidR="000260B1" w:rsidRPr="009C5B90" w:rsidRDefault="000260B1" w:rsidP="007C64A8">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B483577" w14:textId="77777777" w:rsidR="000260B1" w:rsidRPr="009C5B90" w:rsidRDefault="000260B1" w:rsidP="007C64A8">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C37F5B0" w14:textId="77777777" w:rsidR="000260B1" w:rsidRPr="009C5B90" w:rsidRDefault="000260B1" w:rsidP="007C64A8">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0260B1" w:rsidRPr="009C5B90" w14:paraId="68F057DA"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700C5AE1" w14:textId="77777777" w:rsidR="000260B1" w:rsidRPr="009C5B90" w:rsidRDefault="000260B1" w:rsidP="007C64A8">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25075B08"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63C0DF6" w14:textId="77777777" w:rsidR="000260B1" w:rsidRPr="009C5B90" w:rsidRDefault="000260B1" w:rsidP="007C64A8">
            <w:pPr>
              <w:pStyle w:val="TAL"/>
              <w:rPr>
                <w:lang w:val="en-US" w:eastAsia="zh-CN"/>
              </w:rPr>
            </w:pPr>
            <w:r w:rsidRPr="009C5B90">
              <w:rPr>
                <w:lang w:val="en-US"/>
              </w:rPr>
              <w:t>5G VN Group Configuration data</w:t>
            </w:r>
          </w:p>
        </w:tc>
      </w:tr>
      <w:tr w:rsidR="000260B1" w:rsidRPr="009C5B90" w14:paraId="38B3D21F"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67673CF4" w14:textId="77777777" w:rsidR="000260B1" w:rsidRPr="009C5B90" w:rsidRDefault="000260B1" w:rsidP="007C64A8">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7E9A5905" w14:textId="77777777" w:rsidR="000260B1" w:rsidRPr="009C5B90" w:rsidRDefault="000260B1" w:rsidP="007C64A8">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025602BE" w14:textId="77777777" w:rsidR="000260B1" w:rsidRPr="009C5B90" w:rsidRDefault="000260B1" w:rsidP="007C64A8">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0260B1" w:rsidRPr="009C5B90" w14:paraId="107D2558"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6590B159" w14:textId="77777777" w:rsidR="000260B1" w:rsidRPr="009C5B90" w:rsidRDefault="000260B1" w:rsidP="007C64A8">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7AF09C1D" w14:textId="77777777" w:rsidR="000260B1" w:rsidRPr="009C5B90" w:rsidRDefault="000260B1" w:rsidP="007C64A8">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7BA1FD3E" w14:textId="77777777" w:rsidR="000260B1" w:rsidRPr="009C5B90" w:rsidRDefault="000260B1" w:rsidP="007C64A8">
            <w:pPr>
              <w:pStyle w:val="TAL"/>
              <w:rPr>
                <w:lang w:val="en-US" w:eastAsia="zh-CN"/>
              </w:rPr>
            </w:pPr>
            <w:r w:rsidRPr="009C5B90">
              <w:t>Supported Features</w:t>
            </w:r>
          </w:p>
        </w:tc>
      </w:tr>
      <w:tr w:rsidR="000260B1" w:rsidRPr="009C5B90" w14:paraId="454628E8"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2C0E5126" w14:textId="77777777" w:rsidR="000260B1" w:rsidRPr="009C5B90" w:rsidRDefault="000260B1" w:rsidP="007C64A8">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3C4BF0C7" w14:textId="77777777" w:rsidR="000260B1" w:rsidRPr="009C5B90" w:rsidRDefault="000260B1" w:rsidP="007C64A8">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60D131" w14:textId="77777777" w:rsidR="000260B1" w:rsidRPr="009C5B90" w:rsidRDefault="000260B1" w:rsidP="007C64A8">
            <w:pPr>
              <w:pStyle w:val="TAL"/>
              <w:rPr>
                <w:lang w:val="en-US" w:eastAsia="zh-CN"/>
              </w:rPr>
            </w:pPr>
            <w:r w:rsidRPr="009C5B90">
              <w:t xml:space="preserve">Application </w:t>
            </w:r>
            <w:r w:rsidRPr="009C5B90">
              <w:rPr>
                <w:rFonts w:hint="eastAsia"/>
              </w:rPr>
              <w:t>Port</w:t>
            </w:r>
            <w:r w:rsidRPr="009C5B90">
              <w:t xml:space="preserve"> Identifier</w:t>
            </w:r>
          </w:p>
        </w:tc>
      </w:tr>
      <w:tr w:rsidR="000260B1" w:rsidRPr="009C5B90" w14:paraId="777A9023"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2F9C1989" w14:textId="77777777" w:rsidR="000260B1" w:rsidRPr="009C5B90" w:rsidRDefault="000260B1" w:rsidP="007C64A8">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128C5AAA"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2D7EE095" w14:textId="77777777" w:rsidR="000260B1" w:rsidRPr="009C5B90" w:rsidRDefault="000260B1" w:rsidP="007C64A8">
            <w:pPr>
              <w:pStyle w:val="TAL"/>
              <w:rPr>
                <w:lang w:val="en-US" w:eastAsia="zh-CN"/>
              </w:rPr>
            </w:pPr>
            <w:r w:rsidRPr="009C5B90">
              <w:t>LCS Privacy Subscription Data</w:t>
            </w:r>
          </w:p>
        </w:tc>
      </w:tr>
      <w:tr w:rsidR="000260B1" w:rsidRPr="009C5B90" w14:paraId="23FFCDC3"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33F89104" w14:textId="77777777" w:rsidR="000260B1" w:rsidRPr="009C5B90" w:rsidRDefault="000260B1" w:rsidP="007C64A8">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61E01B7F"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D8BB731" w14:textId="77777777" w:rsidR="000260B1" w:rsidRPr="009C5B90" w:rsidRDefault="000260B1" w:rsidP="007C64A8">
            <w:pPr>
              <w:pStyle w:val="TAL"/>
            </w:pPr>
            <w:r w:rsidRPr="009C5B90">
              <w:t>LCS Mobile Originated Subscription Data</w:t>
            </w:r>
          </w:p>
        </w:tc>
      </w:tr>
      <w:tr w:rsidR="000260B1" w:rsidRPr="009C5B90" w14:paraId="1E0665E4"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2785682A" w14:textId="77777777" w:rsidR="000260B1" w:rsidRPr="009C5B90" w:rsidRDefault="000260B1" w:rsidP="007C64A8">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43F9E12F"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4409E51" w14:textId="77777777" w:rsidR="000260B1" w:rsidRPr="009C5B90" w:rsidRDefault="000260B1" w:rsidP="007C64A8">
            <w:pPr>
              <w:pStyle w:val="TAL"/>
            </w:pPr>
            <w:r w:rsidRPr="009C5B90">
              <w:rPr>
                <w:rFonts w:hint="eastAsia"/>
                <w:lang w:eastAsia="zh-CN"/>
              </w:rPr>
              <w:t>A</w:t>
            </w:r>
            <w:r w:rsidRPr="009C5B90">
              <w:rPr>
                <w:lang w:eastAsia="zh-CN"/>
              </w:rPr>
              <w:t>n ID uniquely identifying MTC provider information</w:t>
            </w:r>
          </w:p>
        </w:tc>
      </w:tr>
      <w:tr w:rsidR="000260B1" w:rsidRPr="009C5B90" w14:paraId="07F92722"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767F94D8" w14:textId="77777777" w:rsidR="000260B1" w:rsidRPr="009C5B90" w:rsidRDefault="000260B1" w:rsidP="007C64A8">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177E2B71"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E554306" w14:textId="77777777" w:rsidR="000260B1" w:rsidRPr="009C5B90" w:rsidRDefault="000260B1" w:rsidP="007C64A8">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0260B1" w:rsidRPr="009C5B90" w14:paraId="4727FD1D"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7C5EF0AE" w14:textId="77777777" w:rsidR="000260B1" w:rsidRPr="009C5B90" w:rsidRDefault="000260B1" w:rsidP="007C64A8">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61443F4A"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23CF24C" w14:textId="77777777" w:rsidR="000260B1" w:rsidRPr="009C5B90" w:rsidRDefault="000260B1" w:rsidP="007C64A8">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0260B1" w:rsidRPr="009C5B90" w14:paraId="2EE0751A"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64262184" w14:textId="77777777" w:rsidR="000260B1" w:rsidRPr="009C5B90" w:rsidRDefault="000260B1" w:rsidP="007C64A8">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25E0B8F2"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923D649" w14:textId="77777777" w:rsidR="000260B1" w:rsidRPr="009C5B90" w:rsidRDefault="000260B1" w:rsidP="007C64A8">
            <w:pPr>
              <w:pStyle w:val="TAL"/>
            </w:pPr>
            <w:r w:rsidRPr="009C5B90">
              <w:rPr>
                <w:rFonts w:hint="eastAsia"/>
                <w:lang w:eastAsia="zh-CN"/>
              </w:rPr>
              <w:t>V</w:t>
            </w:r>
            <w:r w:rsidRPr="009C5B90">
              <w:rPr>
                <w:lang w:eastAsia="zh-CN"/>
              </w:rPr>
              <w:t>2X Subscription Data</w:t>
            </w:r>
          </w:p>
        </w:tc>
      </w:tr>
      <w:tr w:rsidR="000260B1" w:rsidRPr="009C5B90" w14:paraId="6E886FF9"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73F94454" w14:textId="77777777" w:rsidR="000260B1" w:rsidRPr="009C5B90" w:rsidRDefault="000260B1" w:rsidP="007C64A8">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3CBF3B35"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F4F414A" w14:textId="77777777" w:rsidR="000260B1" w:rsidRPr="009C5B90" w:rsidRDefault="000260B1" w:rsidP="007C64A8">
            <w:pPr>
              <w:pStyle w:val="TAL"/>
              <w:rPr>
                <w:lang w:eastAsia="zh-CN"/>
              </w:rPr>
            </w:pPr>
            <w:r w:rsidRPr="009C5B90">
              <w:rPr>
                <w:lang w:val="en-US"/>
              </w:rPr>
              <w:t>E164Number</w:t>
            </w:r>
          </w:p>
        </w:tc>
      </w:tr>
      <w:tr w:rsidR="000260B1" w:rsidRPr="009C5B90" w14:paraId="614DF522"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033C973A" w14:textId="77777777" w:rsidR="000260B1" w:rsidRPr="009C5B90" w:rsidRDefault="000260B1" w:rsidP="007C64A8">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682319C"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B60797" w14:textId="77777777" w:rsidR="000260B1" w:rsidRPr="009C5B90" w:rsidRDefault="000260B1" w:rsidP="007C64A8">
            <w:pPr>
              <w:pStyle w:val="TAL"/>
              <w:rPr>
                <w:lang w:eastAsia="zh-CN"/>
              </w:rPr>
            </w:pPr>
            <w:r w:rsidRPr="009C5B90">
              <w:rPr>
                <w:lang w:val="en-US" w:eastAsia="zh-CN"/>
              </w:rPr>
              <w:t xml:space="preserve">Diameter Address of an Network Node </w:t>
            </w:r>
          </w:p>
        </w:tc>
      </w:tr>
      <w:tr w:rsidR="000260B1" w:rsidRPr="009C5B90" w14:paraId="7BB7A677"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06C20BEC" w14:textId="77777777" w:rsidR="000260B1" w:rsidRPr="009C5B90" w:rsidRDefault="000260B1" w:rsidP="007C64A8">
            <w:pPr>
              <w:pStyle w:val="TAL"/>
              <w:rPr>
                <w:lang w:eastAsia="zh-CN"/>
              </w:rPr>
            </w:pPr>
            <w:r w:rsidRPr="009C5B90">
              <w:rPr>
                <w:lang w:val="en-US" w:eastAsia="zh-CN"/>
              </w:rPr>
              <w:lastRenderedPageBreak/>
              <w:t>IpSmGwRegistration</w:t>
            </w:r>
          </w:p>
        </w:tc>
        <w:tc>
          <w:tcPr>
            <w:tcW w:w="1848" w:type="dxa"/>
            <w:tcBorders>
              <w:top w:val="single" w:sz="4" w:space="0" w:color="auto"/>
              <w:left w:val="single" w:sz="4" w:space="0" w:color="auto"/>
              <w:bottom w:val="single" w:sz="4" w:space="0" w:color="auto"/>
              <w:right w:val="single" w:sz="4" w:space="0" w:color="auto"/>
            </w:tcBorders>
          </w:tcPr>
          <w:p w14:paraId="5D5005CB"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61FB2B43" w14:textId="77777777" w:rsidR="000260B1" w:rsidRPr="009C5B90" w:rsidRDefault="000260B1" w:rsidP="007C64A8">
            <w:pPr>
              <w:pStyle w:val="TAL"/>
              <w:rPr>
                <w:lang w:eastAsia="zh-CN"/>
              </w:rPr>
            </w:pPr>
            <w:r w:rsidRPr="009C5B90">
              <w:rPr>
                <w:rFonts w:cs="Arial"/>
                <w:szCs w:val="18"/>
              </w:rPr>
              <w:t>The complete set of information relevant to the IP-SM-GW where the UE has registered.</w:t>
            </w:r>
          </w:p>
        </w:tc>
      </w:tr>
      <w:tr w:rsidR="000260B1" w:rsidRPr="009C5B90" w14:paraId="63E091F0"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4F7A3078" w14:textId="77777777" w:rsidR="000260B1" w:rsidRPr="009C5B90" w:rsidRDefault="000260B1" w:rsidP="007C64A8">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1DA25492"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7932ADF" w14:textId="77777777" w:rsidR="000260B1" w:rsidRPr="009C5B90" w:rsidRDefault="000260B1" w:rsidP="007C64A8">
            <w:pPr>
              <w:pStyle w:val="TAL"/>
              <w:rPr>
                <w:lang w:eastAsia="zh-CN"/>
              </w:rPr>
            </w:pPr>
            <w:r w:rsidRPr="009C5B90">
              <w:rPr>
                <w:rFonts w:cs="Arial"/>
                <w:szCs w:val="18"/>
              </w:rPr>
              <w:t>LCS Broadcast Assistance Data Types</w:t>
            </w:r>
          </w:p>
        </w:tc>
      </w:tr>
      <w:tr w:rsidR="000260B1" w:rsidRPr="009C5B90" w14:paraId="116CEF7E"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394B97CD" w14:textId="77777777" w:rsidR="000260B1" w:rsidRPr="009C5B90" w:rsidRDefault="000260B1" w:rsidP="007C64A8">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240B77BB"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66FCF5C2" w14:textId="77777777" w:rsidR="000260B1" w:rsidRPr="009C5B90" w:rsidRDefault="000260B1" w:rsidP="007C64A8">
            <w:pPr>
              <w:pStyle w:val="TAL"/>
              <w:rPr>
                <w:rFonts w:cs="Arial"/>
                <w:szCs w:val="18"/>
              </w:rPr>
            </w:pPr>
            <w:r w:rsidRPr="009C5B90">
              <w:rPr>
                <w:rFonts w:cs="Arial"/>
                <w:szCs w:val="18"/>
              </w:rPr>
              <w:t>Contains the headers received by an NF.</w:t>
            </w:r>
          </w:p>
        </w:tc>
      </w:tr>
      <w:tr w:rsidR="000260B1" w:rsidRPr="009C5B90" w14:paraId="58960A87"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1B2C6A5A" w14:textId="77777777" w:rsidR="000260B1" w:rsidRPr="009C5B90" w:rsidRDefault="000260B1" w:rsidP="007C64A8">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11F8AD4E" w14:textId="77777777" w:rsidR="000260B1" w:rsidRPr="009C5B90" w:rsidRDefault="000260B1" w:rsidP="007C64A8">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0C1D3C11" w14:textId="77777777" w:rsidR="000260B1" w:rsidRPr="009C5B90" w:rsidRDefault="000260B1" w:rsidP="007C64A8">
            <w:pPr>
              <w:pStyle w:val="TAL"/>
              <w:rPr>
                <w:rFonts w:cs="Arial"/>
                <w:szCs w:val="18"/>
              </w:rPr>
            </w:pPr>
            <w:r w:rsidRPr="009C5B90">
              <w:t>NF Group ID</w:t>
            </w:r>
          </w:p>
        </w:tc>
      </w:tr>
      <w:tr w:rsidR="000260B1" w:rsidRPr="009C5B90" w14:paraId="5E776480"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0F1EB948" w14:textId="77777777" w:rsidR="000260B1" w:rsidRPr="009C5B90" w:rsidRDefault="000260B1" w:rsidP="007C64A8">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28B6C9A3"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7623AD3" w14:textId="77777777" w:rsidR="000260B1" w:rsidRPr="009C5B90" w:rsidRDefault="000260B1" w:rsidP="007C64A8">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0260B1" w:rsidRPr="009C5B90" w14:paraId="16DA897D"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25577704" w14:textId="77777777" w:rsidR="000260B1" w:rsidRPr="009C5B90" w:rsidRDefault="000260B1" w:rsidP="007C64A8">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277D993D" w14:textId="77777777" w:rsidR="000260B1" w:rsidRPr="009C5B90" w:rsidRDefault="000260B1" w:rsidP="007C64A8">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86C8943" w14:textId="77777777" w:rsidR="000260B1" w:rsidRPr="009C5B90" w:rsidRDefault="000260B1" w:rsidP="007C64A8">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0260B1" w:rsidRPr="009C5B90" w14:paraId="5BE6122A"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58D93216" w14:textId="77777777" w:rsidR="000260B1" w:rsidRPr="009C5B90" w:rsidRDefault="000260B1" w:rsidP="007C64A8">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1F63603E" w14:textId="77777777" w:rsidR="000260B1" w:rsidRPr="009C5B90" w:rsidRDefault="000260B1" w:rsidP="007C64A8">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426FF3BB" w14:textId="77777777" w:rsidR="000260B1" w:rsidRPr="009C5B90" w:rsidRDefault="000260B1" w:rsidP="007C64A8">
            <w:pPr>
              <w:pStyle w:val="TAL"/>
              <w:rPr>
                <w:rFonts w:cs="Arial"/>
                <w:szCs w:val="18"/>
              </w:rPr>
            </w:pPr>
            <w:r w:rsidRPr="009C5B90">
              <w:rPr>
                <w:rFonts w:cs="Arial"/>
                <w:szCs w:val="18"/>
              </w:rPr>
              <w:t>Application Port Id</w:t>
            </w:r>
          </w:p>
        </w:tc>
      </w:tr>
      <w:tr w:rsidR="000260B1" w:rsidRPr="009C5B90" w14:paraId="6DCC45DF"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2453CF2B" w14:textId="77777777" w:rsidR="000260B1" w:rsidRPr="009C5B90" w:rsidRDefault="000260B1" w:rsidP="007C64A8">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3E3F6C67" w14:textId="77777777" w:rsidR="000260B1" w:rsidRPr="009C5B90" w:rsidRDefault="000260B1" w:rsidP="007C64A8">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222E85B5" w14:textId="77777777" w:rsidR="000260B1" w:rsidRPr="009C5B90" w:rsidRDefault="000260B1" w:rsidP="007C64A8">
            <w:pPr>
              <w:pStyle w:val="TAL"/>
              <w:rPr>
                <w:rFonts w:cs="Arial"/>
                <w:szCs w:val="18"/>
              </w:rPr>
            </w:pPr>
            <w:r w:rsidRPr="009C5B90">
              <w:rPr>
                <w:rFonts w:cs="Arial"/>
                <w:szCs w:val="18"/>
              </w:rPr>
              <w:t>Contains Authorization Information</w:t>
            </w:r>
          </w:p>
        </w:tc>
      </w:tr>
      <w:tr w:rsidR="000260B1" w:rsidRPr="009C5B90" w14:paraId="21D1C670"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50A1630A" w14:textId="77777777" w:rsidR="000260B1" w:rsidRPr="009C5B90" w:rsidRDefault="000260B1" w:rsidP="007C64A8">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5A61472E" w14:textId="77777777" w:rsidR="000260B1" w:rsidRPr="009C5B90" w:rsidRDefault="000260B1" w:rsidP="007C64A8">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0F493AA" w14:textId="77777777" w:rsidR="000260B1" w:rsidRPr="009C5B90" w:rsidRDefault="000260B1" w:rsidP="007C64A8">
            <w:pPr>
              <w:pStyle w:val="TAL"/>
              <w:rPr>
                <w:rFonts w:cs="Arial"/>
                <w:szCs w:val="18"/>
              </w:rPr>
            </w:pPr>
            <w:r w:rsidRPr="009C5B90">
              <w:rPr>
                <w:rFonts w:cs="Arial"/>
                <w:szCs w:val="18"/>
              </w:rPr>
              <w:t>Contains 5MBS Subscription Data</w:t>
            </w:r>
          </w:p>
        </w:tc>
      </w:tr>
      <w:tr w:rsidR="000260B1" w:rsidRPr="009C5B90" w14:paraId="2D862110"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07B67CD3" w14:textId="77777777" w:rsidR="000260B1" w:rsidRPr="009C5B90" w:rsidRDefault="000260B1" w:rsidP="007C64A8">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7EDF5EB9" w14:textId="77777777" w:rsidR="000260B1" w:rsidRPr="009C5B90" w:rsidRDefault="000260B1" w:rsidP="007C64A8">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5A41E8A0" w14:textId="77777777" w:rsidR="000260B1" w:rsidRPr="009C5B90" w:rsidRDefault="000260B1" w:rsidP="007C64A8">
            <w:pPr>
              <w:pStyle w:val="TAL"/>
              <w:rPr>
                <w:rFonts w:cs="Arial"/>
                <w:szCs w:val="18"/>
              </w:rPr>
            </w:pPr>
            <w:r w:rsidRPr="009C5B90">
              <w:rPr>
                <w:rFonts w:cs="Arial"/>
                <w:szCs w:val="18"/>
              </w:rPr>
              <w:t>Service Type</w:t>
            </w:r>
          </w:p>
        </w:tc>
      </w:tr>
      <w:tr w:rsidR="000260B1" w:rsidRPr="009C5B90" w14:paraId="252AB972"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0DAF1B9D" w14:textId="77777777" w:rsidR="000260B1" w:rsidRPr="009C5B90" w:rsidRDefault="000260B1" w:rsidP="007C64A8">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11C2FD60" w14:textId="77777777" w:rsidR="000260B1" w:rsidRPr="009C5B90" w:rsidRDefault="000260B1" w:rsidP="007C64A8">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07F0D37" w14:textId="77777777" w:rsidR="000260B1" w:rsidRPr="009C5B90" w:rsidRDefault="000260B1" w:rsidP="007C64A8">
            <w:pPr>
              <w:pStyle w:val="TAL"/>
              <w:rPr>
                <w:rFonts w:cs="Arial"/>
                <w:szCs w:val="18"/>
              </w:rPr>
            </w:pPr>
            <w:r w:rsidRPr="009C5B90">
              <w:rPr>
                <w:rFonts w:cs="Arial" w:hint="eastAsia"/>
                <w:szCs w:val="18"/>
              </w:rPr>
              <w:t>R</w:t>
            </w:r>
            <w:r w:rsidRPr="009C5B90">
              <w:rPr>
                <w:rFonts w:cs="Arial"/>
                <w:szCs w:val="18"/>
              </w:rPr>
              <w:t>oaming Information in EPC domain</w:t>
            </w:r>
          </w:p>
        </w:tc>
      </w:tr>
      <w:tr w:rsidR="000260B1" w:rsidRPr="009C5B90" w14:paraId="70C39B09"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7319024F" w14:textId="77777777" w:rsidR="000260B1" w:rsidRPr="009C5B90" w:rsidRDefault="000260B1" w:rsidP="007C64A8">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217A8960" w14:textId="77777777" w:rsidR="000260B1" w:rsidRPr="009C5B90" w:rsidRDefault="000260B1" w:rsidP="007C64A8">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F4DCB2" w14:textId="77777777" w:rsidR="000260B1" w:rsidRPr="009C5B90" w:rsidRDefault="000260B1" w:rsidP="007C64A8">
            <w:pPr>
              <w:pStyle w:val="TAL"/>
              <w:rPr>
                <w:rFonts w:cs="Arial"/>
                <w:szCs w:val="18"/>
              </w:rPr>
            </w:pPr>
            <w:r>
              <w:rPr>
                <w:rFonts w:cs="Arial"/>
                <w:szCs w:val="18"/>
              </w:rPr>
              <w:t>User Consent Data</w:t>
            </w:r>
          </w:p>
        </w:tc>
      </w:tr>
      <w:tr w:rsidR="000260B1" w:rsidRPr="009C5B90" w14:paraId="6BC43D87"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1B1FAA93" w14:textId="77777777" w:rsidR="000260B1" w:rsidRPr="009C5B90" w:rsidRDefault="000260B1" w:rsidP="007C64A8">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8DF7816" w14:textId="77777777" w:rsidR="000260B1" w:rsidRPr="009C5B90" w:rsidRDefault="000260B1" w:rsidP="007C64A8">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200E9DB0" w14:textId="77777777" w:rsidR="000260B1" w:rsidRPr="009C5B90" w:rsidRDefault="000260B1" w:rsidP="007C64A8">
            <w:pPr>
              <w:pStyle w:val="TAL"/>
              <w:rPr>
                <w:rFonts w:cs="Arial"/>
                <w:szCs w:val="18"/>
              </w:rPr>
            </w:pPr>
            <w:r>
              <w:rPr>
                <w:rFonts w:cs="Arial"/>
                <w:szCs w:val="18"/>
              </w:rPr>
              <w:t>User Consent</w:t>
            </w:r>
            <w:r>
              <w:rPr>
                <w:rFonts w:cs="Arial"/>
                <w:szCs w:val="18"/>
                <w:lang w:eastAsia="zh-CN"/>
              </w:rPr>
              <w:t xml:space="preserve"> Purpose</w:t>
            </w:r>
          </w:p>
        </w:tc>
      </w:tr>
      <w:tr w:rsidR="000260B1" w:rsidRPr="009C5B90" w14:paraId="26D20056"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62796704" w14:textId="77777777" w:rsidR="000260B1" w:rsidRDefault="000260B1" w:rsidP="007C64A8">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6671F1C5" w14:textId="77777777" w:rsidR="000260B1" w:rsidRPr="00AF4D8E" w:rsidRDefault="000260B1" w:rsidP="007C64A8">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3C55134B" w14:textId="77777777" w:rsidR="000260B1" w:rsidRDefault="000260B1" w:rsidP="007C64A8">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bl>
    <w:p w14:paraId="61639FC8" w14:textId="77777777" w:rsidR="000260B1" w:rsidRPr="00533C32" w:rsidRDefault="000260B1" w:rsidP="000260B1"/>
    <w:p w14:paraId="45F5B2DE" w14:textId="77777777" w:rsidR="000260B1" w:rsidRPr="00533C32" w:rsidRDefault="000260B1" w:rsidP="000260B1">
      <w:pPr>
        <w:pStyle w:val="Heading3"/>
      </w:pPr>
      <w:bookmarkStart w:id="3349" w:name="_Toc20127155"/>
      <w:bookmarkStart w:id="3350" w:name="_Toc27589146"/>
      <w:bookmarkStart w:id="3351" w:name="_Toc36459952"/>
      <w:bookmarkStart w:id="3352" w:name="_Toc45029546"/>
      <w:bookmarkStart w:id="3353" w:name="_Toc56520833"/>
      <w:bookmarkStart w:id="3354" w:name="_Toc90587168"/>
      <w:bookmarkStart w:id="3355" w:name="_Toc106616716"/>
      <w:bookmarkStart w:id="3356" w:name="_Toc122101418"/>
      <w:bookmarkStart w:id="3357" w:name="_Toc161911004"/>
      <w:r w:rsidRPr="00533C32">
        <w:t>5.4.2</w:t>
      </w:r>
      <w:r w:rsidRPr="00533C32">
        <w:tab/>
        <w:t>Structured data types</w:t>
      </w:r>
      <w:bookmarkEnd w:id="3349"/>
      <w:bookmarkEnd w:id="3350"/>
      <w:bookmarkEnd w:id="3351"/>
      <w:bookmarkEnd w:id="3352"/>
      <w:bookmarkEnd w:id="3353"/>
      <w:bookmarkEnd w:id="3354"/>
      <w:bookmarkEnd w:id="3355"/>
      <w:bookmarkEnd w:id="3356"/>
      <w:bookmarkEnd w:id="3357"/>
    </w:p>
    <w:p w14:paraId="7DDBC81C" w14:textId="77777777" w:rsidR="000260B1" w:rsidRPr="00533C32" w:rsidRDefault="000260B1" w:rsidP="000260B1">
      <w:pPr>
        <w:pStyle w:val="Heading4"/>
      </w:pPr>
      <w:bookmarkStart w:id="3358" w:name="_Toc20127156"/>
      <w:bookmarkStart w:id="3359" w:name="_Toc27589147"/>
      <w:bookmarkStart w:id="3360" w:name="_Toc36459953"/>
      <w:bookmarkStart w:id="3361" w:name="_Toc45029547"/>
      <w:bookmarkStart w:id="3362" w:name="_Toc56520834"/>
      <w:bookmarkStart w:id="3363" w:name="_Toc90587169"/>
      <w:bookmarkStart w:id="3364" w:name="_Toc106616717"/>
      <w:bookmarkStart w:id="3365" w:name="_Toc122101419"/>
      <w:bookmarkStart w:id="3366" w:name="_Toc161911005"/>
      <w:r w:rsidRPr="00533C32">
        <w:t>5.4.2.1</w:t>
      </w:r>
      <w:r w:rsidRPr="00533C32">
        <w:tab/>
        <w:t>Introduction</w:t>
      </w:r>
      <w:bookmarkEnd w:id="3358"/>
      <w:bookmarkEnd w:id="3359"/>
      <w:bookmarkEnd w:id="3360"/>
      <w:bookmarkEnd w:id="3361"/>
      <w:bookmarkEnd w:id="3362"/>
      <w:bookmarkEnd w:id="3363"/>
      <w:bookmarkEnd w:id="3364"/>
      <w:bookmarkEnd w:id="3365"/>
      <w:bookmarkEnd w:id="3366"/>
    </w:p>
    <w:p w14:paraId="7398D5BA" w14:textId="77777777" w:rsidR="000260B1" w:rsidRPr="00533C32" w:rsidRDefault="000260B1" w:rsidP="000260B1">
      <w:r w:rsidRPr="00533C32">
        <w:t>This clause defines the structures to be used in resource representations.</w:t>
      </w:r>
    </w:p>
    <w:p w14:paraId="494C2EA4" w14:textId="77777777" w:rsidR="000260B1" w:rsidRPr="00533C32" w:rsidRDefault="000260B1" w:rsidP="000260B1">
      <w:pPr>
        <w:pStyle w:val="Heading4"/>
      </w:pPr>
      <w:bookmarkStart w:id="3367" w:name="_Toc20127157"/>
      <w:bookmarkStart w:id="3368" w:name="_Toc27589148"/>
      <w:bookmarkStart w:id="3369" w:name="_Toc36459954"/>
      <w:bookmarkStart w:id="3370" w:name="_Toc45029548"/>
      <w:bookmarkStart w:id="3371" w:name="_Toc56520835"/>
      <w:bookmarkStart w:id="3372" w:name="_Toc90587170"/>
      <w:bookmarkStart w:id="3373" w:name="_Toc106616718"/>
      <w:bookmarkStart w:id="3374" w:name="_Toc122101420"/>
      <w:bookmarkStart w:id="3375" w:name="_Toc161911006"/>
      <w:r w:rsidRPr="00533C32">
        <w:lastRenderedPageBreak/>
        <w:t>5.4.2.2</w:t>
      </w:r>
      <w:r w:rsidRPr="00533C32">
        <w:tab/>
        <w:t>Type: AuthenticationSubscription</w:t>
      </w:r>
      <w:bookmarkEnd w:id="3367"/>
      <w:bookmarkEnd w:id="3368"/>
      <w:bookmarkEnd w:id="3369"/>
      <w:bookmarkEnd w:id="3370"/>
      <w:bookmarkEnd w:id="3371"/>
      <w:bookmarkEnd w:id="3372"/>
      <w:bookmarkEnd w:id="3373"/>
      <w:bookmarkEnd w:id="3374"/>
      <w:bookmarkEnd w:id="3375"/>
    </w:p>
    <w:p w14:paraId="0AA61CFA" w14:textId="77777777" w:rsidR="000260B1" w:rsidRPr="00533C32" w:rsidRDefault="000260B1" w:rsidP="000260B1">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0474C04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B25CAB" w14:textId="77777777" w:rsidR="000260B1" w:rsidRPr="009C5B90" w:rsidRDefault="000260B1" w:rsidP="007C64A8">
            <w:pPr>
              <w:pStyle w:val="TAH"/>
              <w:rPr>
                <w:lang w:val="en-US"/>
              </w:rPr>
            </w:pPr>
            <w:r w:rsidRPr="009C5B90">
              <w:rPr>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99C84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59340"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0EEC52"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8CD930"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47836D6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E016CB1" w14:textId="77777777" w:rsidR="000260B1" w:rsidRPr="009C5B90" w:rsidRDefault="000260B1" w:rsidP="007C64A8">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67B3704E" w14:textId="77777777" w:rsidR="000260B1" w:rsidRPr="009C5B90" w:rsidRDefault="000260B1" w:rsidP="007C64A8">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69E84E67"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14BF1B"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6F421B0" w14:textId="77777777" w:rsidR="000260B1" w:rsidRPr="009C5B90" w:rsidRDefault="000260B1" w:rsidP="007C64A8">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5EBD1D39" w14:textId="77777777" w:rsidR="000260B1" w:rsidRPr="009C5B90" w:rsidRDefault="000260B1" w:rsidP="007C64A8">
            <w:pPr>
              <w:pStyle w:val="TAL"/>
              <w:rPr>
                <w:rFonts w:cs="Arial"/>
                <w:szCs w:val="18"/>
                <w:lang w:val="en-US" w:eastAsia="zh-CN"/>
              </w:rPr>
            </w:pPr>
          </w:p>
          <w:p w14:paraId="18170E11" w14:textId="77777777" w:rsidR="000260B1" w:rsidRPr="009C5B90" w:rsidRDefault="000260B1" w:rsidP="007C64A8">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0260B1" w:rsidRPr="009C5B90" w14:paraId="440DDDB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808F059" w14:textId="77777777" w:rsidR="000260B1" w:rsidRPr="009C5B90" w:rsidRDefault="000260B1" w:rsidP="007C64A8">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29F93756"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8CCB023"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F8E1D02" w14:textId="77777777" w:rsidR="000260B1" w:rsidRPr="009C5B90" w:rsidRDefault="000260B1" w:rsidP="007C64A8">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9FBBDF4" w14:textId="77777777" w:rsidR="000260B1" w:rsidRPr="009C5B90" w:rsidRDefault="000260B1" w:rsidP="007C64A8">
            <w:pPr>
              <w:pStyle w:val="TAL"/>
              <w:rPr>
                <w:rFonts w:cs="Arial"/>
                <w:szCs w:val="18"/>
                <w:lang w:val="en-US"/>
              </w:rPr>
            </w:pPr>
            <w:r w:rsidRPr="009C5B90">
              <w:rPr>
                <w:rFonts w:cs="Arial"/>
                <w:szCs w:val="18"/>
                <w:lang w:val="en-US"/>
              </w:rPr>
              <w:t>The encrypted value (hexstring) of the permanent authentication key (K) (see 3GPP TS 33.501 [9]).</w:t>
            </w:r>
          </w:p>
          <w:p w14:paraId="59B30684" w14:textId="77777777" w:rsidR="000260B1" w:rsidRPr="009C5B90" w:rsidRDefault="000260B1" w:rsidP="007C64A8">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0260B1" w:rsidRPr="009C5B90" w14:paraId="241581C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300185D" w14:textId="77777777" w:rsidR="000260B1" w:rsidRPr="009C5B90" w:rsidRDefault="000260B1" w:rsidP="007C64A8">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15B381ED" w14:textId="77777777" w:rsidR="000260B1" w:rsidRPr="009C5B90" w:rsidRDefault="000260B1" w:rsidP="007C64A8">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28C2848"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5F21B0F" w14:textId="77777777" w:rsidR="000260B1" w:rsidRPr="009C5B90" w:rsidRDefault="000260B1" w:rsidP="007C64A8">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4050489" w14:textId="77777777" w:rsidR="000260B1" w:rsidRPr="009C5B90" w:rsidRDefault="000260B1" w:rsidP="007C64A8">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2F8BDFCD" w14:textId="77777777" w:rsidR="000260B1" w:rsidRPr="009C5B90" w:rsidRDefault="000260B1" w:rsidP="007C64A8">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0260B1" w:rsidRPr="009C5B90" w14:paraId="69CDD00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81FB17C" w14:textId="77777777" w:rsidR="000260B1" w:rsidRPr="009C5B90" w:rsidRDefault="000260B1" w:rsidP="007C64A8">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22E8E33A" w14:textId="77777777" w:rsidR="000260B1" w:rsidRPr="009C5B90" w:rsidRDefault="000260B1" w:rsidP="007C64A8">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B61E13D"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50AD1B4" w14:textId="77777777" w:rsidR="000260B1" w:rsidRPr="009C5B90" w:rsidRDefault="000260B1" w:rsidP="007C64A8">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B1BB97D" w14:textId="77777777" w:rsidR="000260B1" w:rsidRPr="009C5B90" w:rsidRDefault="000260B1" w:rsidP="007C64A8">
            <w:pPr>
              <w:pStyle w:val="TAL"/>
              <w:rPr>
                <w:rFonts w:cs="Arial"/>
                <w:szCs w:val="18"/>
                <w:lang w:val="en-US" w:eastAsia="zh-CN"/>
              </w:rPr>
            </w:pPr>
            <w:r w:rsidRPr="009C5B90">
              <w:rPr>
                <w:rFonts w:cs="Arial"/>
                <w:szCs w:val="18"/>
                <w:lang w:val="en-US"/>
              </w:rPr>
              <w:t>String containing the SQN as defined in 3GPP TS 33.102 [10].</w:t>
            </w:r>
          </w:p>
          <w:p w14:paraId="11A7B4BF" w14:textId="77777777" w:rsidR="000260B1" w:rsidRPr="009C5B90" w:rsidRDefault="000260B1" w:rsidP="007C64A8">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0260B1" w:rsidRPr="009C5B90" w14:paraId="3704AD4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7B2E282" w14:textId="77777777" w:rsidR="000260B1" w:rsidRPr="009C5B90" w:rsidRDefault="000260B1" w:rsidP="007C64A8">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44A844A8"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65EBA0D"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B14301A" w14:textId="77777777" w:rsidR="000260B1" w:rsidRPr="009C5B90" w:rsidRDefault="000260B1" w:rsidP="007C64A8">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0865C2A" w14:textId="77777777" w:rsidR="000260B1" w:rsidRPr="009C5B90" w:rsidRDefault="000260B1" w:rsidP="007C64A8">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4D8AA7E0" w14:textId="77777777" w:rsidR="000260B1" w:rsidRPr="009C5B90" w:rsidRDefault="000260B1" w:rsidP="007C64A8">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5B571670" w14:textId="77777777" w:rsidR="000260B1" w:rsidRPr="009C5B90" w:rsidRDefault="000260B1" w:rsidP="007C64A8">
            <w:pPr>
              <w:pStyle w:val="TAL"/>
              <w:rPr>
                <w:rFonts w:cs="Arial"/>
                <w:szCs w:val="18"/>
                <w:lang w:val="en-US"/>
              </w:rPr>
            </w:pPr>
            <w:r w:rsidRPr="009C5B90">
              <w:rPr>
                <w:lang w:val="en-US"/>
              </w:rPr>
              <w:t>Pattern: '^[A-Fa-f0-9]{4}$'</w:t>
            </w:r>
          </w:p>
        </w:tc>
      </w:tr>
      <w:tr w:rsidR="000260B1" w:rsidRPr="009C5B90" w14:paraId="05C3D66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977D6BB" w14:textId="77777777" w:rsidR="000260B1" w:rsidRPr="009C5B90" w:rsidRDefault="000260B1" w:rsidP="007C64A8">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15759349" w14:textId="77777777" w:rsidR="000260B1" w:rsidRPr="009C5B90" w:rsidRDefault="000260B1" w:rsidP="007C64A8">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5AA018B5"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AE0B2A4" w14:textId="77777777" w:rsidR="000260B1" w:rsidRPr="009C5B90" w:rsidRDefault="000260B1" w:rsidP="007C64A8">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9322415" w14:textId="77777777" w:rsidR="000260B1" w:rsidRPr="009C5B90" w:rsidRDefault="000260B1" w:rsidP="007C64A8">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039EFFB1" w14:textId="77777777" w:rsidR="000260B1" w:rsidRPr="009C5B90" w:rsidRDefault="000260B1" w:rsidP="007C64A8">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0260B1" w:rsidRPr="009C5B90" w14:paraId="1DBA987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5053AF5" w14:textId="77777777" w:rsidR="000260B1" w:rsidRPr="009C5B90" w:rsidRDefault="000260B1" w:rsidP="007C64A8">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74B3A769"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B2A6241"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081BE0"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6222610" w14:textId="77777777" w:rsidR="000260B1" w:rsidRPr="009C5B90" w:rsidRDefault="000260B1" w:rsidP="007C64A8">
            <w:pPr>
              <w:pStyle w:val="TAL"/>
              <w:rPr>
                <w:lang w:val="en-US"/>
              </w:rPr>
            </w:pPr>
            <w:r w:rsidRPr="009C5B90">
              <w:rPr>
                <w:lang w:val="en-US"/>
              </w:rPr>
              <w:t>Hexstring of the encrypted OPC Key.</w:t>
            </w:r>
          </w:p>
          <w:p w14:paraId="371AE471" w14:textId="77777777" w:rsidR="000260B1" w:rsidRPr="009C5B90" w:rsidRDefault="000260B1" w:rsidP="007C64A8">
            <w:pPr>
              <w:pStyle w:val="TAL"/>
              <w:rPr>
                <w:rFonts w:cs="Arial"/>
                <w:szCs w:val="18"/>
                <w:lang w:val="en-US"/>
              </w:rPr>
            </w:pPr>
            <w:r w:rsidRPr="009C5B90">
              <w:rPr>
                <w:lang w:val="en-US"/>
              </w:rPr>
              <w:t>Presence indicates that the provided value (decrypted) shall be used instead of the value derived from OP and K.</w:t>
            </w:r>
          </w:p>
        </w:tc>
      </w:tr>
      <w:tr w:rsidR="000260B1" w:rsidRPr="009C5B90" w14:paraId="0A0C8DA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A781022" w14:textId="77777777" w:rsidR="000260B1" w:rsidRPr="009C5B90" w:rsidRDefault="000260B1" w:rsidP="007C64A8">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0B0FA858"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2B9F016"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23C7E11"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5BD389A" w14:textId="77777777" w:rsidR="000260B1" w:rsidRPr="009C5B90" w:rsidRDefault="000260B1" w:rsidP="007C64A8">
            <w:pPr>
              <w:pStyle w:val="TAL"/>
              <w:rPr>
                <w:lang w:val="en-US"/>
              </w:rPr>
            </w:pPr>
            <w:r w:rsidRPr="009C5B90">
              <w:rPr>
                <w:lang w:val="en-US"/>
              </w:rPr>
              <w:t>Hexstring of the encrypted TOPC Key.</w:t>
            </w:r>
          </w:p>
          <w:p w14:paraId="07315167" w14:textId="77777777" w:rsidR="000260B1" w:rsidRPr="009C5B90" w:rsidRDefault="000260B1" w:rsidP="007C64A8">
            <w:pPr>
              <w:pStyle w:val="TAL"/>
              <w:rPr>
                <w:rFonts w:cs="Arial"/>
                <w:szCs w:val="18"/>
                <w:lang w:val="en-US"/>
              </w:rPr>
            </w:pPr>
            <w:r w:rsidRPr="009C5B90">
              <w:rPr>
                <w:lang w:val="en-US"/>
              </w:rPr>
              <w:t>Presence indicates that the provided value (decrypted) shall be used instead of the value derived from TOP and K.</w:t>
            </w:r>
          </w:p>
        </w:tc>
      </w:tr>
      <w:tr w:rsidR="000260B1" w:rsidRPr="009C5B90" w14:paraId="6109798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1EA2D9BF" w14:textId="77777777" w:rsidR="000260B1" w:rsidRPr="009C5B90" w:rsidRDefault="000260B1" w:rsidP="007C64A8">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68882FF4" w14:textId="77777777" w:rsidR="000260B1" w:rsidRPr="009C5B90" w:rsidRDefault="000260B1" w:rsidP="007C64A8">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4BA48CFD" w14:textId="77777777" w:rsidR="000260B1" w:rsidRPr="009C5B90" w:rsidRDefault="000260B1" w:rsidP="007C64A8">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02C1AE97" w14:textId="77777777" w:rsidR="000260B1" w:rsidRPr="009C5B90" w:rsidRDefault="000260B1" w:rsidP="007C64A8">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5B5380D0" w14:textId="77777777" w:rsidR="000260B1" w:rsidRPr="009C5B90" w:rsidRDefault="000260B1" w:rsidP="007C64A8">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2D81A0FB" w14:textId="77777777" w:rsidR="000260B1" w:rsidRPr="009C5B90" w:rsidRDefault="000260B1" w:rsidP="007C64A8">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0260B1" w:rsidRPr="009C5B90" w14:paraId="3834474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38705CE" w14:textId="77777777" w:rsidR="000260B1" w:rsidRPr="009C5B90" w:rsidRDefault="000260B1" w:rsidP="007C64A8">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2DF695AA" w14:textId="77777777" w:rsidR="000260B1" w:rsidRPr="009C5B90" w:rsidRDefault="000260B1" w:rsidP="007C64A8">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7D86ED3"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5208D36"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7CD6346B" w14:textId="77777777" w:rsidR="000260B1" w:rsidRPr="009C5B90" w:rsidRDefault="000260B1" w:rsidP="007C64A8">
            <w:pPr>
              <w:pStyle w:val="TAL"/>
              <w:rPr>
                <w:lang w:val="en-US"/>
              </w:rPr>
            </w:pPr>
            <w:r w:rsidRPr="009C5B90">
              <w:rPr>
                <w:lang w:val="en-US"/>
              </w:rPr>
              <w:t>True indicates that the UDM needs to retrieve an Authentication Vector from the HSS;</w:t>
            </w:r>
          </w:p>
          <w:p w14:paraId="40A5EAFA" w14:textId="77777777" w:rsidR="000260B1" w:rsidRPr="009C5B90" w:rsidRDefault="000260B1" w:rsidP="007C64A8">
            <w:pPr>
              <w:pStyle w:val="TAL"/>
              <w:rPr>
                <w:lang w:val="en-US"/>
              </w:rPr>
            </w:pPr>
            <w:r w:rsidRPr="009C5B90">
              <w:rPr>
                <w:lang w:val="en-US"/>
              </w:rPr>
              <w:t>False and absence indicates that vector generation shall be performed in the UDM.</w:t>
            </w:r>
          </w:p>
        </w:tc>
      </w:tr>
      <w:tr w:rsidR="000260B1" w:rsidRPr="009C5B90" w14:paraId="6FEE700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89F02B9" w14:textId="77777777" w:rsidR="000260B1" w:rsidRPr="009C5B90" w:rsidRDefault="000260B1" w:rsidP="007C64A8">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17385930" w14:textId="77777777" w:rsidR="000260B1" w:rsidRPr="009C5B90" w:rsidRDefault="000260B1" w:rsidP="007C64A8">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67C24214"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6DE996"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6DA6DDAE" w14:textId="77777777" w:rsidR="000260B1" w:rsidRPr="009C5B90" w:rsidRDefault="000260B1" w:rsidP="007C64A8">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35935346" w14:textId="77777777" w:rsidR="000260B1" w:rsidRPr="009C5B90" w:rsidRDefault="000260B1" w:rsidP="007C64A8">
            <w:pPr>
              <w:pStyle w:val="TAL"/>
              <w:rPr>
                <w:lang w:val="en-US" w:eastAsia="zh-CN"/>
              </w:rPr>
            </w:pPr>
            <w:r w:rsidRPr="009C5B90">
              <w:rPr>
                <w:lang w:val="en-US"/>
              </w:rPr>
              <w:t>See NOTE</w:t>
            </w:r>
            <w:r w:rsidRPr="009C5B90">
              <w:rPr>
                <w:rFonts w:hint="eastAsia"/>
                <w:lang w:val="en-US" w:eastAsia="zh-CN"/>
              </w:rPr>
              <w:t>.</w:t>
            </w:r>
          </w:p>
        </w:tc>
      </w:tr>
      <w:tr w:rsidR="000260B1" w:rsidRPr="009C5B90" w14:paraId="1EE10BD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294CC750" w14:textId="77777777" w:rsidR="000260B1" w:rsidRPr="009C5B90" w:rsidRDefault="000260B1" w:rsidP="007C64A8">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1870AD4" w14:textId="77777777" w:rsidR="000260B1" w:rsidRPr="009C5B90" w:rsidRDefault="000260B1" w:rsidP="007C64A8">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B7146C"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E974FEB"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DE1EA29" w14:textId="77777777" w:rsidR="000260B1" w:rsidRPr="009C5B90" w:rsidRDefault="000260B1" w:rsidP="007C64A8">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0260B1" w:rsidRPr="009C5B90" w14:paraId="30AF397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A8F6AD4" w14:textId="77777777" w:rsidR="000260B1" w:rsidRPr="009C5B90" w:rsidRDefault="000260B1" w:rsidP="007C64A8">
            <w:pPr>
              <w:pStyle w:val="TAL"/>
              <w:rPr>
                <w:lang w:val="en-US" w:eastAsia="zh-CN"/>
              </w:rPr>
            </w:pPr>
            <w:r w:rsidRPr="009C5B90">
              <w:rPr>
                <w:lang w:val="en-US" w:eastAsia="zh-CN"/>
              </w:rPr>
              <w:lastRenderedPageBreak/>
              <w:t>supi</w:t>
            </w:r>
          </w:p>
        </w:tc>
        <w:tc>
          <w:tcPr>
            <w:tcW w:w="1559" w:type="dxa"/>
            <w:tcBorders>
              <w:top w:val="single" w:sz="4" w:space="0" w:color="auto"/>
              <w:left w:val="single" w:sz="4" w:space="0" w:color="auto"/>
              <w:bottom w:val="single" w:sz="4" w:space="0" w:color="auto"/>
              <w:right w:val="single" w:sz="4" w:space="0" w:color="auto"/>
            </w:tcBorders>
          </w:tcPr>
          <w:p w14:paraId="2B02244E" w14:textId="77777777" w:rsidR="000260B1" w:rsidRPr="009C5B90" w:rsidRDefault="000260B1" w:rsidP="007C64A8">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C377D49"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47CE0ECB"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71A6134" w14:textId="77777777" w:rsidR="000260B1" w:rsidRPr="009C5B90" w:rsidRDefault="000260B1" w:rsidP="007C64A8">
            <w:pPr>
              <w:pStyle w:val="TAL"/>
              <w:rPr>
                <w:lang w:val="en-US"/>
              </w:rPr>
            </w:pPr>
            <w:r w:rsidRPr="009C5B90">
              <w:rPr>
                <w:lang w:val="en-US"/>
              </w:rPr>
              <w:t>If present, this IE shall contain the UE's SUPI which shall contain an IMSI.</w:t>
            </w:r>
          </w:p>
          <w:p w14:paraId="5A0FF177" w14:textId="77777777" w:rsidR="000260B1" w:rsidRPr="009C5B90" w:rsidRDefault="000260B1" w:rsidP="007C64A8">
            <w:pPr>
              <w:pStyle w:val="TAL"/>
              <w:rPr>
                <w:lang w:val="en-US"/>
              </w:rPr>
            </w:pPr>
            <w:r w:rsidRPr="009C5B90">
              <w:rPr>
                <w:lang w:val="en-US"/>
              </w:rPr>
              <w:t>It shall be present if the subscription is allowed to be identified by a pseudonym of the SUPI e.g. by a GCI or GLI that is not the SUPI.</w:t>
            </w:r>
          </w:p>
        </w:tc>
      </w:tr>
      <w:tr w:rsidR="000260B1" w:rsidRPr="009C5B90" w14:paraId="227D50D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4D3BB4BD" w14:textId="77777777" w:rsidR="000260B1" w:rsidRPr="009C5B90" w:rsidRDefault="000260B1" w:rsidP="007C64A8">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69186D6" w14:textId="77777777" w:rsidR="000260B1" w:rsidRPr="009C5B90" w:rsidRDefault="000260B1" w:rsidP="007C64A8">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EE80DC"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D2257B"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FF4A3F2" w14:textId="77777777" w:rsidR="000260B1" w:rsidRPr="009C5B90" w:rsidRDefault="000260B1" w:rsidP="007C64A8">
            <w:pPr>
              <w:pStyle w:val="TAL"/>
              <w:rPr>
                <w:lang w:val="en-US"/>
              </w:rPr>
            </w:pPr>
            <w:r w:rsidRPr="009C5B90">
              <w:rPr>
                <w:lang w:val="en-US"/>
              </w:rPr>
              <w:t>This IE indicates whether or not the subscriber is allowed to use AKMA:</w:t>
            </w:r>
          </w:p>
          <w:p w14:paraId="0742409A" w14:textId="77777777" w:rsidR="000260B1" w:rsidRPr="009C5B90" w:rsidRDefault="000260B1" w:rsidP="007C64A8">
            <w:pPr>
              <w:pStyle w:val="TAL"/>
              <w:rPr>
                <w:lang w:val="en-US"/>
              </w:rPr>
            </w:pPr>
            <w:r w:rsidRPr="009C5B90">
              <w:rPr>
                <w:lang w:val="en-US"/>
              </w:rPr>
              <w:t>- true: subscriber is allowed to use AKMA</w:t>
            </w:r>
          </w:p>
          <w:p w14:paraId="13B50494" w14:textId="77777777" w:rsidR="000260B1" w:rsidRPr="009C5B90" w:rsidRDefault="000260B1" w:rsidP="007C64A8">
            <w:pPr>
              <w:pStyle w:val="TAL"/>
              <w:rPr>
                <w:lang w:val="en-US"/>
              </w:rPr>
            </w:pPr>
            <w:r w:rsidRPr="009C5B90">
              <w:rPr>
                <w:lang w:val="en-US"/>
              </w:rPr>
              <w:t>- absent or false: subscriber is not allowed to use AKMA</w:t>
            </w:r>
          </w:p>
        </w:tc>
      </w:tr>
      <w:tr w:rsidR="000260B1" w:rsidRPr="009C5B90" w14:paraId="1BE9730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C9264D3" w14:textId="77777777" w:rsidR="000260B1" w:rsidRPr="009C5B90" w:rsidRDefault="000260B1" w:rsidP="007C64A8">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5732D901" w14:textId="77777777" w:rsidR="000260B1" w:rsidRPr="009C5B90" w:rsidRDefault="000260B1" w:rsidP="007C64A8">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BBD9D9" w14:textId="77777777" w:rsidR="000260B1" w:rsidRPr="009C5B90" w:rsidRDefault="000260B1" w:rsidP="007C64A8">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45A1358B" w14:textId="77777777" w:rsidR="000260B1" w:rsidRPr="009C5B90" w:rsidRDefault="000260B1" w:rsidP="007C64A8">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548FFBEC" w14:textId="77777777" w:rsidR="000260B1" w:rsidRPr="009C5B90" w:rsidRDefault="000260B1" w:rsidP="007C64A8">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32C07230" w14:textId="77777777" w:rsidR="000260B1" w:rsidRPr="009C5B90" w:rsidRDefault="000260B1" w:rsidP="007C64A8">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0260B1" w:rsidRPr="009C5B90" w14:paraId="126FA3E7" w14:textId="77777777" w:rsidTr="007C64A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5EEBA58" w14:textId="77777777" w:rsidR="000260B1" w:rsidRPr="009C5B90" w:rsidRDefault="000260B1" w:rsidP="007C64A8">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5FEF97E7" w14:textId="77777777" w:rsidR="000260B1" w:rsidRPr="00533C32" w:rsidRDefault="000260B1" w:rsidP="000260B1">
      <w:pPr>
        <w:rPr>
          <w:lang w:val="en-US"/>
        </w:rPr>
      </w:pPr>
    </w:p>
    <w:p w14:paraId="05A36199" w14:textId="77777777" w:rsidR="000260B1" w:rsidRPr="00533C32" w:rsidRDefault="000260B1" w:rsidP="000260B1">
      <w:pPr>
        <w:pStyle w:val="Heading4"/>
        <w:rPr>
          <w:lang w:eastAsia="zh-CN"/>
        </w:rPr>
      </w:pPr>
      <w:bookmarkStart w:id="3376" w:name="_Toc20127158"/>
      <w:bookmarkStart w:id="3377" w:name="_Toc27589149"/>
      <w:bookmarkStart w:id="3378" w:name="_Toc36459955"/>
      <w:bookmarkStart w:id="3379" w:name="_Toc45029549"/>
      <w:bookmarkStart w:id="3380" w:name="_Toc56520836"/>
      <w:bookmarkStart w:id="3381" w:name="_Toc90587171"/>
      <w:bookmarkStart w:id="3382" w:name="_Toc106616719"/>
      <w:bookmarkStart w:id="3383" w:name="_Toc122101421"/>
      <w:bookmarkStart w:id="3384" w:name="_Toc161911007"/>
      <w:r w:rsidRPr="00533C32">
        <w:t>5.4.2.</w:t>
      </w:r>
      <w:r w:rsidRPr="00533C32">
        <w:rPr>
          <w:lang w:eastAsia="zh-CN"/>
        </w:rPr>
        <w:t>3</w:t>
      </w:r>
      <w:r w:rsidRPr="00533C32">
        <w:tab/>
        <w:t xml:space="preserve">Type: </w:t>
      </w:r>
      <w:r w:rsidRPr="00533C32">
        <w:rPr>
          <w:lang w:eastAsia="zh-CN"/>
        </w:rPr>
        <w:t>OperatorSpecificDataContainer</w:t>
      </w:r>
      <w:bookmarkEnd w:id="3376"/>
      <w:bookmarkEnd w:id="3377"/>
      <w:bookmarkEnd w:id="3378"/>
      <w:bookmarkEnd w:id="3379"/>
      <w:bookmarkEnd w:id="3380"/>
      <w:bookmarkEnd w:id="3381"/>
      <w:bookmarkEnd w:id="3382"/>
      <w:bookmarkEnd w:id="3383"/>
      <w:bookmarkEnd w:id="3384"/>
    </w:p>
    <w:p w14:paraId="67E3D48A" w14:textId="77777777" w:rsidR="000260B1" w:rsidRPr="00533C32" w:rsidRDefault="000260B1" w:rsidP="000260B1">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37FF941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5DA78C"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F17189"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9D8023"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49CA16"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DA5BC6"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2D8D47F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2E13C66" w14:textId="77777777" w:rsidR="000260B1" w:rsidRPr="009C5B90" w:rsidRDefault="000260B1" w:rsidP="007C64A8">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5D71388"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715399F" w14:textId="77777777" w:rsidR="000260B1" w:rsidRPr="009C5B90" w:rsidRDefault="000260B1" w:rsidP="007C64A8">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4507448" w14:textId="77777777" w:rsidR="000260B1" w:rsidRPr="009C5B90" w:rsidRDefault="000260B1" w:rsidP="007C64A8">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7D89E118" w14:textId="77777777" w:rsidR="000260B1" w:rsidRPr="009C5B90" w:rsidRDefault="000260B1" w:rsidP="007C64A8">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0260B1" w:rsidRPr="009C5B90" w14:paraId="035ED27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00F688A" w14:textId="77777777" w:rsidR="000260B1" w:rsidRPr="009C5B90" w:rsidRDefault="000260B1" w:rsidP="007C64A8">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A2A2F62" w14:textId="77777777" w:rsidR="000260B1" w:rsidRPr="009C5B90" w:rsidRDefault="000260B1" w:rsidP="007C64A8">
            <w:pPr>
              <w:pStyle w:val="TAL"/>
              <w:rPr>
                <w:lang w:val="en-US" w:eastAsia="zh-CN"/>
              </w:rPr>
            </w:pPr>
            <w:r w:rsidRPr="009C5B90">
              <w:rPr>
                <w:lang w:val="en-US" w:eastAsia="zh-CN"/>
              </w:rPr>
              <w:t>any type</w:t>
            </w:r>
          </w:p>
        </w:tc>
        <w:tc>
          <w:tcPr>
            <w:tcW w:w="425" w:type="dxa"/>
            <w:tcBorders>
              <w:top w:val="single" w:sz="4" w:space="0" w:color="auto"/>
              <w:left w:val="single" w:sz="4" w:space="0" w:color="auto"/>
              <w:bottom w:val="single" w:sz="4" w:space="0" w:color="auto"/>
              <w:right w:val="single" w:sz="4" w:space="0" w:color="auto"/>
            </w:tcBorders>
            <w:hideMark/>
          </w:tcPr>
          <w:p w14:paraId="0F686D64" w14:textId="77777777" w:rsidR="000260B1" w:rsidRPr="009C5B90" w:rsidRDefault="000260B1" w:rsidP="007C64A8">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393DF1" w14:textId="77777777" w:rsidR="000260B1" w:rsidRPr="009C5B90" w:rsidRDefault="000260B1" w:rsidP="007C64A8">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130A0B43" w14:textId="77777777" w:rsidR="000260B1" w:rsidRPr="009C5B90" w:rsidRDefault="000260B1" w:rsidP="007C64A8">
            <w:pPr>
              <w:pStyle w:val="TAL"/>
              <w:rPr>
                <w:rFonts w:cs="Arial"/>
                <w:szCs w:val="18"/>
                <w:lang w:val="en-US" w:eastAsia="zh-CN"/>
              </w:rPr>
            </w:pPr>
          </w:p>
        </w:tc>
      </w:tr>
      <w:tr w:rsidR="000260B1" w:rsidRPr="009C5B90" w14:paraId="107F354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7BD2A38" w14:textId="77777777" w:rsidR="000260B1" w:rsidRPr="009C5B90" w:rsidRDefault="000260B1" w:rsidP="007C64A8">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5F09A45F"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FF3BE49" w14:textId="77777777" w:rsidR="000260B1" w:rsidRPr="009C5B90" w:rsidRDefault="000260B1" w:rsidP="007C64A8">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D7ADF8" w14:textId="77777777" w:rsidR="000260B1" w:rsidRPr="009C5B90" w:rsidRDefault="000260B1" w:rsidP="007C64A8">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3139C675" w14:textId="77777777" w:rsidR="000260B1" w:rsidRPr="009C5B90" w:rsidRDefault="000260B1" w:rsidP="007C64A8">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0260B1" w:rsidRPr="009C5B90" w14:paraId="6C64236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B2C6053" w14:textId="77777777" w:rsidR="000260B1" w:rsidRPr="009C5B90" w:rsidRDefault="000260B1" w:rsidP="007C64A8">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0784770" w14:textId="77777777" w:rsidR="000260B1" w:rsidRPr="009C5B90" w:rsidRDefault="000260B1" w:rsidP="007C64A8">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5159741F" w14:textId="77777777" w:rsidR="000260B1" w:rsidRPr="009C5B90" w:rsidRDefault="000260B1" w:rsidP="007C64A8">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6FC89A68" w14:textId="77777777" w:rsidR="000260B1" w:rsidRPr="009C5B90" w:rsidRDefault="000260B1" w:rsidP="007C64A8">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7DD87D1E" w14:textId="77777777" w:rsidR="000260B1" w:rsidRPr="009C5B90" w:rsidRDefault="000260B1" w:rsidP="007C64A8">
            <w:pPr>
              <w:pStyle w:val="TAL"/>
            </w:pPr>
            <w:r w:rsidRPr="009C5B90">
              <w:t>Indicates the list of negotiated supported features.</w:t>
            </w:r>
          </w:p>
          <w:p w14:paraId="7544D31E" w14:textId="77777777" w:rsidR="000260B1" w:rsidRPr="009C5B90" w:rsidRDefault="000260B1" w:rsidP="007C64A8">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0260B1" w:rsidRPr="009C5B90" w14:paraId="1230055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58AF09D9" w14:textId="77777777" w:rsidR="000260B1" w:rsidRPr="009C5B90" w:rsidRDefault="000260B1" w:rsidP="007C64A8">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4E19A52B" w14:textId="77777777" w:rsidR="000260B1" w:rsidRPr="009C5B90" w:rsidRDefault="000260B1" w:rsidP="007C64A8">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48E24C92" w14:textId="77777777" w:rsidR="000260B1" w:rsidRPr="009C5B90" w:rsidRDefault="000260B1" w:rsidP="007C64A8">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2CA050BC" w14:textId="77777777" w:rsidR="000260B1" w:rsidRPr="009C5B90" w:rsidRDefault="000260B1" w:rsidP="007C64A8">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1D461204" w14:textId="77777777" w:rsidR="000260B1" w:rsidRPr="0096477E" w:rsidRDefault="000260B1" w:rsidP="007C64A8">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242DF580" w14:textId="77777777" w:rsidR="000260B1" w:rsidRPr="009C5B90" w:rsidRDefault="000260B1" w:rsidP="007C64A8">
            <w:pPr>
              <w:pStyle w:val="TAL"/>
            </w:pPr>
            <w:r w:rsidRPr="0096477E">
              <w:t>This attribute may be provided in the response of successful resource creation.</w:t>
            </w:r>
          </w:p>
        </w:tc>
      </w:tr>
    </w:tbl>
    <w:p w14:paraId="574AC721" w14:textId="77777777" w:rsidR="000260B1" w:rsidRPr="00533C32" w:rsidRDefault="000260B1" w:rsidP="000260B1">
      <w:pPr>
        <w:rPr>
          <w:lang w:eastAsia="zh-CN"/>
        </w:rPr>
      </w:pPr>
    </w:p>
    <w:p w14:paraId="6AC630FA" w14:textId="77777777" w:rsidR="000260B1" w:rsidRPr="00533C32" w:rsidRDefault="000260B1" w:rsidP="000260B1">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5051C78D" w14:textId="77777777" w:rsidR="000260B1" w:rsidRPr="00533C32" w:rsidRDefault="000260B1" w:rsidP="000260B1">
      <w:pPr>
        <w:pStyle w:val="PL"/>
      </w:pPr>
      <w:r w:rsidRPr="00442797">
        <w:t>{</w:t>
      </w:r>
    </w:p>
    <w:p w14:paraId="6C61593E" w14:textId="77777777" w:rsidR="000260B1" w:rsidRPr="00533C32" w:rsidRDefault="000260B1" w:rsidP="000260B1">
      <w:pPr>
        <w:pStyle w:val="PL"/>
      </w:pPr>
      <w:r w:rsidRPr="00442797">
        <w:t xml:space="preserve">  "dataType": "object",</w:t>
      </w:r>
    </w:p>
    <w:p w14:paraId="6DA98460" w14:textId="77777777" w:rsidR="000260B1" w:rsidRPr="00533C32" w:rsidRDefault="000260B1" w:rsidP="000260B1">
      <w:pPr>
        <w:pStyle w:val="PL"/>
      </w:pPr>
      <w:r w:rsidRPr="00442797">
        <w:t xml:space="preserve">  "value": {</w:t>
      </w:r>
    </w:p>
    <w:p w14:paraId="1B484399" w14:textId="77777777" w:rsidR="000260B1" w:rsidRPr="00533C32" w:rsidRDefault="000260B1" w:rsidP="000260B1">
      <w:pPr>
        <w:pStyle w:val="PL"/>
      </w:pPr>
      <w:r w:rsidRPr="00442797">
        <w:t xml:space="preserve">    "operatorData1": "foo",</w:t>
      </w:r>
    </w:p>
    <w:p w14:paraId="3E560DA3" w14:textId="77777777" w:rsidR="000260B1" w:rsidRPr="00533C32" w:rsidRDefault="000260B1" w:rsidP="000260B1">
      <w:pPr>
        <w:pStyle w:val="PL"/>
      </w:pPr>
      <w:r w:rsidRPr="00442797">
        <w:t xml:space="preserve">    "operatorData2": 123,</w:t>
      </w:r>
    </w:p>
    <w:p w14:paraId="065603E1" w14:textId="77777777" w:rsidR="000260B1" w:rsidRPr="00533C32" w:rsidRDefault="000260B1" w:rsidP="000260B1">
      <w:pPr>
        <w:pStyle w:val="PL"/>
      </w:pPr>
      <w:r w:rsidRPr="00442797">
        <w:t xml:space="preserve">    "operatorData3": false</w:t>
      </w:r>
    </w:p>
    <w:p w14:paraId="2CDF842A" w14:textId="77777777" w:rsidR="000260B1" w:rsidRPr="00533C32" w:rsidRDefault="000260B1" w:rsidP="000260B1">
      <w:pPr>
        <w:pStyle w:val="PL"/>
      </w:pPr>
      <w:r w:rsidRPr="00442797">
        <w:t xml:space="preserve">  },</w:t>
      </w:r>
    </w:p>
    <w:p w14:paraId="15DE064B" w14:textId="77777777" w:rsidR="000260B1" w:rsidRPr="00533C32" w:rsidRDefault="000260B1" w:rsidP="000260B1">
      <w:pPr>
        <w:pStyle w:val="PL"/>
      </w:pPr>
      <w:r w:rsidRPr="00442797">
        <w:t xml:space="preserve">  "dataTypeDefinition": "https://operator.com/definitions.json#/OpSpecificDataType"</w:t>
      </w:r>
    </w:p>
    <w:p w14:paraId="01A42638" w14:textId="77777777" w:rsidR="000260B1" w:rsidRPr="00533C32" w:rsidRDefault="000260B1" w:rsidP="000260B1">
      <w:pPr>
        <w:pStyle w:val="PL"/>
      </w:pPr>
      <w:r w:rsidRPr="00442797">
        <w:t>}</w:t>
      </w:r>
    </w:p>
    <w:p w14:paraId="115AE3F3" w14:textId="77777777" w:rsidR="000260B1" w:rsidRPr="00533C32" w:rsidRDefault="000260B1" w:rsidP="000260B1">
      <w:pPr>
        <w:pStyle w:val="PL"/>
      </w:pPr>
    </w:p>
    <w:p w14:paraId="66E79E31" w14:textId="77777777" w:rsidR="000260B1" w:rsidRPr="00533C32" w:rsidRDefault="000260B1" w:rsidP="000260B1">
      <w:pPr>
        <w:pStyle w:val="EX"/>
        <w:rPr>
          <w:lang w:val="en-US"/>
        </w:rPr>
      </w:pPr>
      <w:r w:rsidRPr="00533C32">
        <w:rPr>
          <w:lang w:val="en-US"/>
        </w:rPr>
        <w:t>And where the file "/definitions.json" contains a fragment as follows:</w:t>
      </w:r>
    </w:p>
    <w:p w14:paraId="5EACBCFD" w14:textId="77777777" w:rsidR="000260B1" w:rsidRPr="00533C32" w:rsidRDefault="000260B1" w:rsidP="000260B1">
      <w:pPr>
        <w:pStyle w:val="PL"/>
      </w:pPr>
      <w:r w:rsidRPr="00442797">
        <w:t>{</w:t>
      </w:r>
    </w:p>
    <w:p w14:paraId="23DB2FBF" w14:textId="77777777" w:rsidR="000260B1" w:rsidRPr="00533C32" w:rsidRDefault="000260B1" w:rsidP="000260B1">
      <w:pPr>
        <w:pStyle w:val="PL"/>
        <w:outlineLvl w:val="0"/>
      </w:pPr>
      <w:r w:rsidRPr="00442797">
        <w:t xml:space="preserve">  "OpSpecificDataType": {</w:t>
      </w:r>
    </w:p>
    <w:p w14:paraId="2AC37334" w14:textId="77777777" w:rsidR="000260B1" w:rsidRPr="00533C32" w:rsidRDefault="000260B1" w:rsidP="000260B1">
      <w:pPr>
        <w:pStyle w:val="PL"/>
      </w:pPr>
      <w:r w:rsidRPr="00442797">
        <w:t xml:space="preserve">    "type": "object",</w:t>
      </w:r>
    </w:p>
    <w:p w14:paraId="272749F0" w14:textId="77777777" w:rsidR="000260B1" w:rsidRPr="00533C32" w:rsidRDefault="000260B1" w:rsidP="000260B1">
      <w:pPr>
        <w:pStyle w:val="PL"/>
      </w:pPr>
      <w:r w:rsidRPr="00442797">
        <w:t xml:space="preserve">    "properties": {</w:t>
      </w:r>
    </w:p>
    <w:p w14:paraId="294C50EF" w14:textId="77777777" w:rsidR="000260B1" w:rsidRPr="00533C32" w:rsidRDefault="000260B1" w:rsidP="000260B1">
      <w:pPr>
        <w:pStyle w:val="PL"/>
      </w:pPr>
      <w:r w:rsidRPr="00442797">
        <w:t xml:space="preserve">      "operatorData1": {</w:t>
      </w:r>
    </w:p>
    <w:p w14:paraId="6FC9A502" w14:textId="77777777" w:rsidR="000260B1" w:rsidRPr="00533C32" w:rsidRDefault="000260B1" w:rsidP="000260B1">
      <w:pPr>
        <w:pStyle w:val="PL"/>
      </w:pPr>
      <w:r w:rsidRPr="00442797">
        <w:t xml:space="preserve">        "type": "string"</w:t>
      </w:r>
    </w:p>
    <w:p w14:paraId="25CC22CF" w14:textId="77777777" w:rsidR="000260B1" w:rsidRPr="00533C32" w:rsidRDefault="000260B1" w:rsidP="000260B1">
      <w:pPr>
        <w:pStyle w:val="PL"/>
      </w:pPr>
      <w:r w:rsidRPr="00442797">
        <w:t xml:space="preserve">      },</w:t>
      </w:r>
    </w:p>
    <w:p w14:paraId="23601407" w14:textId="77777777" w:rsidR="000260B1" w:rsidRPr="00533C32" w:rsidRDefault="000260B1" w:rsidP="000260B1">
      <w:pPr>
        <w:pStyle w:val="PL"/>
      </w:pPr>
      <w:r w:rsidRPr="00442797">
        <w:t xml:space="preserve">      "operatorData2": {</w:t>
      </w:r>
    </w:p>
    <w:p w14:paraId="37ED0631" w14:textId="77777777" w:rsidR="000260B1" w:rsidRPr="00533C32" w:rsidRDefault="000260B1" w:rsidP="000260B1">
      <w:pPr>
        <w:pStyle w:val="PL"/>
      </w:pPr>
      <w:r w:rsidRPr="00442797">
        <w:lastRenderedPageBreak/>
        <w:t xml:space="preserve">        "type": "integer"</w:t>
      </w:r>
    </w:p>
    <w:p w14:paraId="1B1361BE" w14:textId="77777777" w:rsidR="000260B1" w:rsidRPr="00533C32" w:rsidRDefault="000260B1" w:rsidP="000260B1">
      <w:pPr>
        <w:pStyle w:val="PL"/>
      </w:pPr>
      <w:r w:rsidRPr="00442797">
        <w:t xml:space="preserve">      },</w:t>
      </w:r>
    </w:p>
    <w:p w14:paraId="519964A1" w14:textId="77777777" w:rsidR="000260B1" w:rsidRPr="00533C32" w:rsidRDefault="000260B1" w:rsidP="000260B1">
      <w:pPr>
        <w:pStyle w:val="PL"/>
      </w:pPr>
      <w:r w:rsidRPr="00442797">
        <w:t xml:space="preserve">      "operatorData3": {</w:t>
      </w:r>
    </w:p>
    <w:p w14:paraId="04B64D95" w14:textId="77777777" w:rsidR="000260B1" w:rsidRPr="00533C32" w:rsidRDefault="000260B1" w:rsidP="000260B1">
      <w:pPr>
        <w:pStyle w:val="PL"/>
      </w:pPr>
      <w:r w:rsidRPr="00442797">
        <w:t xml:space="preserve">        "type": "boolean"</w:t>
      </w:r>
    </w:p>
    <w:p w14:paraId="60CAFF7B" w14:textId="77777777" w:rsidR="000260B1" w:rsidRPr="00533C32" w:rsidRDefault="000260B1" w:rsidP="000260B1">
      <w:pPr>
        <w:pStyle w:val="PL"/>
      </w:pPr>
      <w:r w:rsidRPr="00442797">
        <w:t xml:space="preserve">      }</w:t>
      </w:r>
    </w:p>
    <w:p w14:paraId="66B7EDEB" w14:textId="77777777" w:rsidR="000260B1" w:rsidRPr="00533C32" w:rsidRDefault="000260B1" w:rsidP="000260B1">
      <w:pPr>
        <w:pStyle w:val="PL"/>
      </w:pPr>
      <w:r w:rsidRPr="00442797">
        <w:t xml:space="preserve">    }</w:t>
      </w:r>
    </w:p>
    <w:p w14:paraId="392F4137" w14:textId="77777777" w:rsidR="000260B1" w:rsidRPr="00533C32" w:rsidRDefault="000260B1" w:rsidP="000260B1">
      <w:pPr>
        <w:pStyle w:val="PL"/>
      </w:pPr>
      <w:r w:rsidRPr="00442797">
        <w:t xml:space="preserve">  }</w:t>
      </w:r>
    </w:p>
    <w:p w14:paraId="64E5A396" w14:textId="77777777" w:rsidR="000260B1" w:rsidRPr="00533C32" w:rsidRDefault="000260B1" w:rsidP="000260B1">
      <w:pPr>
        <w:pStyle w:val="PL"/>
      </w:pPr>
      <w:r w:rsidRPr="00442797">
        <w:t>}</w:t>
      </w:r>
    </w:p>
    <w:p w14:paraId="58C18BB4" w14:textId="77777777" w:rsidR="000260B1" w:rsidRDefault="000260B1" w:rsidP="000260B1">
      <w:pPr>
        <w:rPr>
          <w:lang w:eastAsia="zh-CN"/>
        </w:rPr>
      </w:pPr>
    </w:p>
    <w:p w14:paraId="14196CE8" w14:textId="77777777" w:rsidR="000260B1" w:rsidRPr="00533C32" w:rsidRDefault="000260B1" w:rsidP="000260B1">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2E73C511" w14:textId="77777777" w:rsidR="000260B1" w:rsidRPr="00533C32" w:rsidRDefault="000260B1" w:rsidP="000260B1">
      <w:pPr>
        <w:pStyle w:val="PL"/>
      </w:pPr>
      <w:r w:rsidRPr="00442797">
        <w:t>{</w:t>
      </w:r>
    </w:p>
    <w:p w14:paraId="2A5BED47" w14:textId="77777777" w:rsidR="000260B1" w:rsidRPr="00533C32" w:rsidRDefault="000260B1" w:rsidP="000260B1">
      <w:pPr>
        <w:pStyle w:val="PL"/>
      </w:pPr>
      <w:r w:rsidRPr="00442797">
        <w:t xml:space="preserve">  "dataType": "</w:t>
      </w:r>
      <w:r>
        <w:t>array</w:t>
      </w:r>
      <w:r w:rsidRPr="00442797">
        <w:t>",</w:t>
      </w:r>
    </w:p>
    <w:p w14:paraId="23AA76F0" w14:textId="77777777" w:rsidR="000260B1" w:rsidRPr="00533C32" w:rsidRDefault="000260B1" w:rsidP="000260B1">
      <w:pPr>
        <w:pStyle w:val="PL"/>
      </w:pPr>
      <w:r w:rsidRPr="00442797">
        <w:t xml:space="preserve">  "value": </w:t>
      </w:r>
      <w:r>
        <w:t xml:space="preserve">[ </w:t>
      </w:r>
      <w:r w:rsidRPr="00442797">
        <w:t>"foo",</w:t>
      </w:r>
      <w:r>
        <w:t xml:space="preserve"> "bar" ]</w:t>
      </w:r>
      <w:r w:rsidRPr="00442797">
        <w:t>,</w:t>
      </w:r>
    </w:p>
    <w:p w14:paraId="5DA1AD3A" w14:textId="77777777" w:rsidR="000260B1" w:rsidRPr="00533C32" w:rsidRDefault="000260B1" w:rsidP="000260B1">
      <w:pPr>
        <w:pStyle w:val="PL"/>
      </w:pPr>
      <w:r w:rsidRPr="00442797">
        <w:t xml:space="preserve">  "dataTypeDefinition": "https://operator.com/definitions.json#/OpSpecificDataType</w:t>
      </w:r>
      <w:r>
        <w:t>2</w:t>
      </w:r>
      <w:r w:rsidRPr="00442797">
        <w:t>"</w:t>
      </w:r>
    </w:p>
    <w:p w14:paraId="1E7F7452" w14:textId="77777777" w:rsidR="000260B1" w:rsidRPr="00533C32" w:rsidRDefault="000260B1" w:rsidP="000260B1">
      <w:pPr>
        <w:pStyle w:val="PL"/>
      </w:pPr>
      <w:r w:rsidRPr="00442797">
        <w:t>}</w:t>
      </w:r>
    </w:p>
    <w:p w14:paraId="1A9E36FF" w14:textId="77777777" w:rsidR="000260B1" w:rsidRPr="00533C32" w:rsidRDefault="000260B1" w:rsidP="000260B1">
      <w:pPr>
        <w:pStyle w:val="PL"/>
      </w:pPr>
    </w:p>
    <w:p w14:paraId="42B099DF" w14:textId="77777777" w:rsidR="000260B1" w:rsidRPr="00533C32" w:rsidRDefault="000260B1" w:rsidP="000260B1">
      <w:pPr>
        <w:pStyle w:val="EX"/>
        <w:rPr>
          <w:lang w:val="en-US"/>
        </w:rPr>
      </w:pPr>
      <w:r w:rsidRPr="00533C32">
        <w:rPr>
          <w:lang w:val="en-US"/>
        </w:rPr>
        <w:t>And where the file "/definitions.json" contains a fragment as follows:</w:t>
      </w:r>
    </w:p>
    <w:p w14:paraId="0C0BD38F" w14:textId="77777777" w:rsidR="000260B1" w:rsidRPr="00533C32" w:rsidRDefault="000260B1" w:rsidP="000260B1">
      <w:pPr>
        <w:pStyle w:val="PL"/>
      </w:pPr>
      <w:r w:rsidRPr="00442797">
        <w:t>{</w:t>
      </w:r>
    </w:p>
    <w:p w14:paraId="3CBFDCBB" w14:textId="77777777" w:rsidR="000260B1" w:rsidRPr="00533C32" w:rsidRDefault="000260B1" w:rsidP="000260B1">
      <w:pPr>
        <w:pStyle w:val="PL"/>
        <w:outlineLvl w:val="0"/>
      </w:pPr>
      <w:r w:rsidRPr="00442797">
        <w:t xml:space="preserve">  "OpSpecificDataType</w:t>
      </w:r>
      <w:r>
        <w:t>2</w:t>
      </w:r>
      <w:r w:rsidRPr="00442797">
        <w:t>": {</w:t>
      </w:r>
    </w:p>
    <w:p w14:paraId="2783CC39" w14:textId="77777777" w:rsidR="000260B1" w:rsidRPr="00533C32" w:rsidRDefault="000260B1" w:rsidP="000260B1">
      <w:pPr>
        <w:pStyle w:val="PL"/>
      </w:pPr>
      <w:r w:rsidRPr="00442797">
        <w:t xml:space="preserve">    "type": "</w:t>
      </w:r>
      <w:r>
        <w:t>array</w:t>
      </w:r>
      <w:r w:rsidRPr="00442797">
        <w:t>",</w:t>
      </w:r>
    </w:p>
    <w:p w14:paraId="063E7BD4" w14:textId="77777777" w:rsidR="000260B1" w:rsidRPr="00533C32" w:rsidRDefault="000260B1" w:rsidP="000260B1">
      <w:pPr>
        <w:pStyle w:val="PL"/>
      </w:pPr>
      <w:r w:rsidRPr="00442797">
        <w:t xml:space="preserve">    "</w:t>
      </w:r>
      <w:r>
        <w:t>items</w:t>
      </w:r>
      <w:r w:rsidRPr="00442797">
        <w:t>": {</w:t>
      </w:r>
    </w:p>
    <w:p w14:paraId="262134AE" w14:textId="77777777" w:rsidR="000260B1" w:rsidRPr="00533C32" w:rsidRDefault="000260B1" w:rsidP="000260B1">
      <w:pPr>
        <w:pStyle w:val="PL"/>
      </w:pPr>
      <w:r w:rsidRPr="00442797">
        <w:t xml:space="preserve">      "type": "string"</w:t>
      </w:r>
      <w:r>
        <w:t>,</w:t>
      </w:r>
    </w:p>
    <w:p w14:paraId="62EEC7AF" w14:textId="77777777" w:rsidR="000260B1" w:rsidRPr="00533C32" w:rsidRDefault="000260B1" w:rsidP="000260B1">
      <w:pPr>
        <w:pStyle w:val="PL"/>
      </w:pPr>
      <w:r>
        <w:t xml:space="preserve">      "minLength": 3</w:t>
      </w:r>
    </w:p>
    <w:p w14:paraId="7D6F618F" w14:textId="77777777" w:rsidR="000260B1" w:rsidRDefault="000260B1" w:rsidP="000260B1">
      <w:pPr>
        <w:pStyle w:val="PL"/>
      </w:pPr>
      <w:r w:rsidRPr="00442797">
        <w:t xml:space="preserve">    }</w:t>
      </w:r>
      <w:r>
        <w:t>,</w:t>
      </w:r>
    </w:p>
    <w:p w14:paraId="34FE94C0" w14:textId="77777777" w:rsidR="000260B1" w:rsidRDefault="000260B1" w:rsidP="000260B1">
      <w:pPr>
        <w:pStyle w:val="PL"/>
      </w:pPr>
      <w:r>
        <w:t xml:space="preserve">    "minItems": 1</w:t>
      </w:r>
    </w:p>
    <w:p w14:paraId="259D4F83" w14:textId="77777777" w:rsidR="000260B1" w:rsidRPr="00533C32" w:rsidRDefault="000260B1" w:rsidP="000260B1">
      <w:pPr>
        <w:pStyle w:val="PL"/>
      </w:pPr>
      <w:r w:rsidRPr="00442797">
        <w:t xml:space="preserve">  }</w:t>
      </w:r>
    </w:p>
    <w:p w14:paraId="1F000C30" w14:textId="77777777" w:rsidR="000260B1" w:rsidRPr="00533C32" w:rsidRDefault="000260B1" w:rsidP="000260B1">
      <w:pPr>
        <w:pStyle w:val="PL"/>
      </w:pPr>
      <w:r w:rsidRPr="00442797">
        <w:t>}</w:t>
      </w:r>
    </w:p>
    <w:p w14:paraId="5FE05EBC" w14:textId="77777777" w:rsidR="000260B1" w:rsidRPr="00533C32" w:rsidRDefault="000260B1" w:rsidP="000260B1">
      <w:pPr>
        <w:rPr>
          <w:lang w:eastAsia="zh-CN"/>
        </w:rPr>
      </w:pPr>
    </w:p>
    <w:p w14:paraId="3D9F2F35" w14:textId="77777777" w:rsidR="000260B1" w:rsidRPr="00533C32" w:rsidRDefault="000260B1" w:rsidP="000260B1">
      <w:pPr>
        <w:pStyle w:val="Heading4"/>
      </w:pPr>
      <w:bookmarkStart w:id="3385" w:name="_Toc20127159"/>
      <w:bookmarkStart w:id="3386" w:name="_Toc27589150"/>
      <w:bookmarkStart w:id="3387" w:name="_Toc36459956"/>
      <w:bookmarkStart w:id="3388" w:name="_Toc45029550"/>
      <w:bookmarkStart w:id="3389" w:name="_Toc56520837"/>
      <w:bookmarkStart w:id="3390" w:name="_Toc90587172"/>
      <w:bookmarkStart w:id="3391" w:name="_Toc106616720"/>
      <w:bookmarkStart w:id="3392" w:name="_Toc122101422"/>
      <w:bookmarkStart w:id="3393" w:name="_Toc161911008"/>
      <w:r w:rsidRPr="00533C32">
        <w:t>5.4.2.</w:t>
      </w:r>
      <w:r w:rsidRPr="00533C32">
        <w:rPr>
          <w:lang w:eastAsia="zh-CN"/>
        </w:rPr>
        <w:t>4</w:t>
      </w:r>
      <w:r w:rsidRPr="00533C32">
        <w:tab/>
        <w:t xml:space="preserve">Type: </w:t>
      </w:r>
      <w:r w:rsidRPr="00533C32">
        <w:rPr>
          <w:lang w:eastAsia="zh-CN"/>
        </w:rPr>
        <w:t>SmfRegList</w:t>
      </w:r>
      <w:bookmarkEnd w:id="3385"/>
      <w:bookmarkEnd w:id="3386"/>
      <w:bookmarkEnd w:id="3387"/>
      <w:bookmarkEnd w:id="3388"/>
      <w:bookmarkEnd w:id="3389"/>
      <w:bookmarkEnd w:id="3390"/>
      <w:bookmarkEnd w:id="3391"/>
      <w:bookmarkEnd w:id="3392"/>
      <w:bookmarkEnd w:id="3393"/>
    </w:p>
    <w:p w14:paraId="1EE2E716" w14:textId="77777777" w:rsidR="000260B1" w:rsidRPr="00533C32" w:rsidRDefault="000260B1" w:rsidP="000260B1">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6557B17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C800E0"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D6489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ABEA67"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4C53A6"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31E62B"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3A68A27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03F5A99" w14:textId="77777777" w:rsidR="000260B1" w:rsidRPr="009C5B90" w:rsidRDefault="000260B1" w:rsidP="007C64A8">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498386E8" w14:textId="77777777" w:rsidR="000260B1" w:rsidRPr="009C5B90" w:rsidRDefault="000260B1" w:rsidP="007C64A8">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5DB5EB4" w14:textId="77777777" w:rsidR="000260B1" w:rsidRPr="009C5B90" w:rsidRDefault="000260B1" w:rsidP="007C64A8">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BCCF2DC" w14:textId="77777777" w:rsidR="000260B1" w:rsidRPr="009C5B90" w:rsidRDefault="000260B1" w:rsidP="007C64A8">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08DC919" w14:textId="77777777" w:rsidR="000260B1" w:rsidRPr="009C5B90" w:rsidRDefault="000260B1" w:rsidP="007C64A8">
            <w:pPr>
              <w:pStyle w:val="TAL"/>
              <w:rPr>
                <w:rFonts w:cs="Arial"/>
                <w:szCs w:val="18"/>
                <w:lang w:val="en-US" w:eastAsia="zh-CN"/>
              </w:rPr>
            </w:pPr>
            <w:r w:rsidRPr="009C5B90">
              <w:rPr>
                <w:rFonts w:cs="Arial"/>
                <w:szCs w:val="18"/>
                <w:lang w:val="en-US" w:eastAsia="zh-CN"/>
              </w:rPr>
              <w:t>Each member of the array is an individual SMF registration of the UE.</w:t>
            </w:r>
          </w:p>
        </w:tc>
      </w:tr>
    </w:tbl>
    <w:p w14:paraId="5B2E9084" w14:textId="77777777" w:rsidR="000260B1" w:rsidRPr="00533C32" w:rsidRDefault="000260B1" w:rsidP="000260B1"/>
    <w:p w14:paraId="246B0281" w14:textId="77777777" w:rsidR="000260B1" w:rsidRPr="00533C32" w:rsidRDefault="000260B1" w:rsidP="000260B1">
      <w:pPr>
        <w:pStyle w:val="Heading4"/>
      </w:pPr>
      <w:bookmarkStart w:id="3394" w:name="_Toc20127160"/>
      <w:bookmarkStart w:id="3395" w:name="_Toc27589151"/>
      <w:bookmarkStart w:id="3396" w:name="_Toc36459957"/>
      <w:bookmarkStart w:id="3397" w:name="_Toc45029551"/>
      <w:bookmarkStart w:id="3398" w:name="_Toc56520838"/>
      <w:bookmarkStart w:id="3399" w:name="_Toc90587173"/>
      <w:bookmarkStart w:id="3400" w:name="_Toc106616721"/>
      <w:bookmarkStart w:id="3401" w:name="_Toc122101423"/>
      <w:bookmarkStart w:id="3402" w:name="_Toc161911009"/>
      <w:r w:rsidRPr="00533C32">
        <w:lastRenderedPageBreak/>
        <w:t>5.4.2.</w:t>
      </w:r>
      <w:r w:rsidRPr="00533C32">
        <w:rPr>
          <w:lang w:eastAsia="zh-CN"/>
        </w:rPr>
        <w:t>5</w:t>
      </w:r>
      <w:r w:rsidRPr="00533C32">
        <w:tab/>
        <w:t>Type: SubscriptionDataSubscriptions</w:t>
      </w:r>
      <w:bookmarkEnd w:id="3394"/>
      <w:bookmarkEnd w:id="3395"/>
      <w:bookmarkEnd w:id="3396"/>
      <w:bookmarkEnd w:id="3397"/>
      <w:bookmarkEnd w:id="3398"/>
      <w:bookmarkEnd w:id="3399"/>
      <w:bookmarkEnd w:id="3400"/>
      <w:bookmarkEnd w:id="3401"/>
      <w:bookmarkEnd w:id="3402"/>
    </w:p>
    <w:p w14:paraId="384BCD94" w14:textId="77777777" w:rsidR="000260B1" w:rsidRPr="00533C32" w:rsidRDefault="000260B1" w:rsidP="000260B1">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227B49E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A81E1"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F569C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7FDB7"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FD2A14"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43F784"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199A315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ECF4A01" w14:textId="77777777" w:rsidR="000260B1" w:rsidRPr="009C5B90" w:rsidRDefault="000260B1" w:rsidP="007C64A8">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21570AD1" w14:textId="77777777" w:rsidR="000260B1" w:rsidRPr="009C5B90" w:rsidRDefault="000260B1" w:rsidP="007C64A8">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346B08B"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EF9C4F"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4C7E68" w14:textId="77777777" w:rsidR="000260B1" w:rsidRPr="009C5B90" w:rsidRDefault="000260B1" w:rsidP="007C64A8">
            <w:pPr>
              <w:pStyle w:val="TAL"/>
              <w:rPr>
                <w:rFonts w:cs="Arial"/>
                <w:szCs w:val="18"/>
                <w:lang w:val="en-US"/>
              </w:rPr>
            </w:pPr>
            <w:r w:rsidRPr="009C5B90">
              <w:rPr>
                <w:lang w:val="en-US"/>
              </w:rPr>
              <w:t>Identifies the UDM/NF pool or an individual UDM/NF which should be used by the UDR to send notification to UDM/NF.</w:t>
            </w:r>
          </w:p>
        </w:tc>
      </w:tr>
      <w:tr w:rsidR="000260B1" w:rsidRPr="009C5B90" w14:paraId="1DDC91F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B640DCE" w14:textId="77777777" w:rsidR="000260B1" w:rsidRPr="009C5B90" w:rsidRDefault="000260B1" w:rsidP="007C64A8">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587275F2" w14:textId="77777777" w:rsidR="000260B1" w:rsidRPr="009C5B90" w:rsidRDefault="000260B1" w:rsidP="007C64A8">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A23A426"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45D1A7A"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2CD778A" w14:textId="77777777" w:rsidR="000260B1" w:rsidRPr="009C5B90" w:rsidRDefault="000260B1" w:rsidP="007C64A8">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F6FABF9" w14:textId="77777777" w:rsidR="000260B1" w:rsidRPr="009C5B90" w:rsidRDefault="000260B1" w:rsidP="007C64A8">
            <w:pPr>
              <w:pStyle w:val="TAL"/>
              <w:rPr>
                <w:rFonts w:cs="Arial"/>
                <w:szCs w:val="18"/>
                <w:lang w:val="en-US" w:eastAsia="zh-CN"/>
              </w:rPr>
            </w:pPr>
          </w:p>
          <w:p w14:paraId="1A2523D6" w14:textId="77777777" w:rsidR="000260B1" w:rsidRPr="009C5B90" w:rsidRDefault="000260B1" w:rsidP="007C64A8">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r>
      <w:tr w:rsidR="000260B1" w:rsidRPr="009C5B90" w14:paraId="51E5366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1D7DC83" w14:textId="77777777" w:rsidR="000260B1" w:rsidRPr="009C5B90" w:rsidRDefault="000260B1" w:rsidP="007C64A8">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41336123" w14:textId="77777777" w:rsidR="000260B1" w:rsidRPr="009C5B90" w:rsidRDefault="000260B1" w:rsidP="007C64A8">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6B22437E"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C84396E"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79BDFCB" w14:textId="77777777" w:rsidR="000260B1" w:rsidRPr="009C5B90" w:rsidRDefault="000260B1" w:rsidP="007C64A8">
            <w:pPr>
              <w:pStyle w:val="TAL"/>
              <w:rPr>
                <w:rFonts w:cs="Arial"/>
                <w:szCs w:val="18"/>
                <w:lang w:val="en-US"/>
              </w:rPr>
            </w:pPr>
            <w:r w:rsidRPr="009C5B90">
              <w:rPr>
                <w:rFonts w:cs="Arial"/>
                <w:szCs w:val="18"/>
                <w:lang w:val="en-US"/>
              </w:rPr>
              <w:t>User identity if subscription to notifications is related to a user.</w:t>
            </w:r>
          </w:p>
        </w:tc>
      </w:tr>
      <w:tr w:rsidR="000260B1" w:rsidRPr="009C5B90" w14:paraId="2A73D9E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163F397" w14:textId="77777777" w:rsidR="000260B1" w:rsidRPr="009C5B90" w:rsidRDefault="000260B1" w:rsidP="007C64A8">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5284C537" w14:textId="77777777" w:rsidR="000260B1" w:rsidRPr="009C5B90" w:rsidRDefault="000260B1" w:rsidP="007C64A8">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4A8EB542" w14:textId="77777777" w:rsidR="000260B1" w:rsidRPr="009C5B90" w:rsidRDefault="000260B1" w:rsidP="007C64A8">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FCC7C7E" w14:textId="77777777" w:rsidR="000260B1" w:rsidRPr="009C5B90" w:rsidRDefault="000260B1" w:rsidP="007C64A8">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42D0CD9B" w14:textId="77777777" w:rsidR="000260B1" w:rsidRPr="009C5B90" w:rsidRDefault="000260B1" w:rsidP="007C64A8">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5F6C995C" w14:textId="77777777" w:rsidR="000260B1" w:rsidRPr="009C5B90" w:rsidRDefault="000260B1" w:rsidP="007C64A8">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4444765" w14:textId="77777777" w:rsidR="000260B1" w:rsidRPr="009C5B90" w:rsidRDefault="000260B1" w:rsidP="007C64A8">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r>
      <w:tr w:rsidR="000260B1" w:rsidRPr="009C5B90" w14:paraId="7865ED6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97ABE65" w14:textId="77777777" w:rsidR="000260B1" w:rsidRPr="009C5B90" w:rsidRDefault="000260B1" w:rsidP="007C64A8">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34E6F5DE" w14:textId="77777777" w:rsidR="000260B1" w:rsidRPr="009C5B90" w:rsidRDefault="000260B1" w:rsidP="007C64A8">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B7322F0"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B100A22" w14:textId="77777777" w:rsidR="000260B1" w:rsidRPr="009C5B90" w:rsidRDefault="000260B1" w:rsidP="007C64A8">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16195FE" w14:textId="77777777" w:rsidR="000260B1" w:rsidRPr="009C5B90" w:rsidRDefault="000260B1" w:rsidP="007C64A8">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37C3EA5F" w14:textId="77777777" w:rsidR="000260B1" w:rsidRPr="009C5B90" w:rsidRDefault="000260B1" w:rsidP="007C64A8">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720301B8" w14:textId="77777777" w:rsidR="000260B1" w:rsidRPr="009C5B90" w:rsidRDefault="000260B1" w:rsidP="007C64A8">
            <w:pPr>
              <w:pStyle w:val="TAL"/>
              <w:rPr>
                <w:rFonts w:cs="Arial"/>
                <w:szCs w:val="18"/>
                <w:lang w:val="en-US" w:eastAsia="zh-CN"/>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r>
      <w:tr w:rsidR="000260B1" w:rsidRPr="009C5B90" w14:paraId="3D241B9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952328E" w14:textId="77777777" w:rsidR="000260B1" w:rsidRPr="009C5B90" w:rsidRDefault="000260B1" w:rsidP="007C64A8">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616A6832" w14:textId="77777777" w:rsidR="000260B1" w:rsidRPr="009C5B90" w:rsidRDefault="000260B1" w:rsidP="007C64A8">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4A2C34AF" w14:textId="77777777" w:rsidR="000260B1" w:rsidRPr="009C5B90" w:rsidRDefault="000260B1" w:rsidP="007C64A8">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CEDF458" w14:textId="77777777" w:rsidR="000260B1" w:rsidRPr="009C5B90" w:rsidRDefault="000260B1" w:rsidP="007C64A8">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FC3947B" w14:textId="7FE805C0" w:rsidR="000260B1" w:rsidRPr="009C5B90" w:rsidRDefault="000260B1" w:rsidP="007C64A8">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w:t>
            </w:r>
            <w:r w:rsidR="00152EF7" w:rsidRPr="009C5B90">
              <w:rPr>
                <w:rFonts w:cs="Arial"/>
                <w:szCs w:val="18"/>
                <w:lang w:val="en-US"/>
              </w:rPr>
              <w:t>clause</w:t>
            </w:r>
            <w:r w:rsidR="00152EF7">
              <w:rPr>
                <w:rFonts w:cs="Arial"/>
                <w:szCs w:val="18"/>
                <w:lang w:val="en-US"/>
              </w:rPr>
              <w:t> </w:t>
            </w:r>
            <w:r w:rsidR="00152EF7" w:rsidRPr="009C5B90">
              <w:rPr>
                <w:lang w:val="en-US"/>
              </w:rPr>
              <w:t>6</w:t>
            </w:r>
            <w:r w:rsidRPr="009C5B90">
              <w:rPr>
                <w:lang w:val="en-US"/>
              </w:rPr>
              <w:t>.1.6.2.3</w:t>
            </w:r>
            <w:r w:rsidRPr="009C5B90">
              <w:rPr>
                <w:rFonts w:cs="Arial"/>
                <w:szCs w:val="18"/>
                <w:lang w:val="en-US"/>
              </w:rPr>
              <w:t>).</w:t>
            </w:r>
          </w:p>
        </w:tc>
      </w:tr>
      <w:tr w:rsidR="000260B1" w:rsidRPr="009C5B90" w14:paraId="49B46A4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2D43085C" w14:textId="77777777" w:rsidR="000260B1" w:rsidRPr="009C5B90" w:rsidRDefault="000260B1" w:rsidP="007C64A8">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7FA4741B" w14:textId="77777777" w:rsidR="000260B1" w:rsidRPr="009C5B90" w:rsidRDefault="000260B1" w:rsidP="007C64A8">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630722F9" w14:textId="77777777" w:rsidR="000260B1" w:rsidRPr="009C5B90" w:rsidRDefault="000260B1" w:rsidP="007C64A8">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3D58B57" w14:textId="77777777" w:rsidR="000260B1" w:rsidRPr="009C5B90" w:rsidRDefault="000260B1" w:rsidP="007C64A8">
            <w:pPr>
              <w:pStyle w:val="TAL"/>
              <w:rPr>
                <w:lang w:val="en-US"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524F5D20" w14:textId="77777777" w:rsidR="000260B1" w:rsidRPr="009C5B90" w:rsidRDefault="000260B1" w:rsidP="007C64A8">
            <w:pPr>
              <w:pStyle w:val="TAL"/>
              <w:rPr>
                <w:rFonts w:cs="Arial"/>
                <w:szCs w:val="18"/>
                <w:lang w:val="en-US"/>
              </w:rPr>
            </w:pPr>
            <w:r>
              <w:rPr>
                <w:rFonts w:cs="Arial"/>
                <w:szCs w:val="18"/>
                <w:lang w:val="en-US"/>
              </w:rPr>
              <w:t>HSS Subscription Info associated with the sdmSubscription.</w:t>
            </w:r>
          </w:p>
        </w:tc>
      </w:tr>
      <w:tr w:rsidR="000260B1" w:rsidRPr="009C5B90" w14:paraId="01C5609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95DA425" w14:textId="77777777" w:rsidR="000260B1" w:rsidRPr="009C5B90" w:rsidRDefault="000260B1" w:rsidP="007C64A8">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86EF96F" w14:textId="77777777" w:rsidR="000260B1" w:rsidRPr="009C5B90" w:rsidRDefault="000260B1" w:rsidP="007C64A8">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463D092" w14:textId="77777777" w:rsidR="000260B1" w:rsidRPr="009C5B90" w:rsidRDefault="000260B1" w:rsidP="007C64A8">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4454230" w14:textId="77777777" w:rsidR="000260B1" w:rsidRPr="009C5B90" w:rsidRDefault="000260B1" w:rsidP="007C64A8">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008FA6A" w14:textId="77777777" w:rsidR="000260B1" w:rsidRPr="009C5B90" w:rsidRDefault="000260B1" w:rsidP="007C64A8">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437B7938" w14:textId="77777777" w:rsidR="000260B1" w:rsidRPr="009C5B90" w:rsidRDefault="000260B1" w:rsidP="007C64A8">
            <w:pPr>
              <w:pStyle w:val="TAL"/>
              <w:rPr>
                <w:lang w:val="en-US"/>
              </w:rPr>
            </w:pPr>
          </w:p>
          <w:p w14:paraId="72E62279" w14:textId="77777777" w:rsidR="000260B1" w:rsidRPr="009C5B90" w:rsidRDefault="000260B1" w:rsidP="007C64A8">
            <w:pPr>
              <w:pStyle w:val="TAL"/>
              <w:rPr>
                <w:rFonts w:cs="Arial"/>
                <w:szCs w:val="18"/>
                <w:lang w:val="en-US"/>
              </w:rPr>
            </w:pPr>
            <w:r w:rsidRPr="009C5B90">
              <w:rPr>
                <w:lang w:val="en-US"/>
              </w:rPr>
              <w:t>Read Only: true</w:t>
            </w:r>
          </w:p>
        </w:tc>
      </w:tr>
      <w:tr w:rsidR="000260B1" w:rsidRPr="009C5B90" w14:paraId="3968728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C17323D" w14:textId="77777777" w:rsidR="000260B1" w:rsidRPr="009C5B90" w:rsidRDefault="000260B1" w:rsidP="007C64A8">
            <w:pPr>
              <w:pStyle w:val="TAL"/>
              <w:rPr>
                <w:lang w:val="en-US"/>
              </w:rPr>
            </w:pPr>
            <w:r>
              <w:rPr>
                <w:lang w:val="en-US" w:eastAsia="zh-CN"/>
              </w:rPr>
              <w:t>uniqueSubscription</w:t>
            </w:r>
          </w:p>
        </w:tc>
        <w:tc>
          <w:tcPr>
            <w:tcW w:w="1559" w:type="dxa"/>
            <w:tcBorders>
              <w:top w:val="single" w:sz="4" w:space="0" w:color="auto"/>
              <w:left w:val="single" w:sz="4" w:space="0" w:color="auto"/>
              <w:bottom w:val="single" w:sz="4" w:space="0" w:color="auto"/>
              <w:right w:val="single" w:sz="4" w:space="0" w:color="auto"/>
            </w:tcBorders>
          </w:tcPr>
          <w:p w14:paraId="70EEF62C" w14:textId="77777777" w:rsidR="000260B1" w:rsidRPr="009C5B90" w:rsidRDefault="000260B1" w:rsidP="007C64A8">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A66E6AB" w14:textId="77777777" w:rsidR="000260B1" w:rsidRPr="009C5B90" w:rsidRDefault="000260B1" w:rsidP="007C64A8">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8AC0004" w14:textId="77777777" w:rsidR="000260B1" w:rsidRPr="009C5B90" w:rsidRDefault="000260B1" w:rsidP="007C64A8">
            <w:pPr>
              <w:pStyle w:val="TAL"/>
              <w:rPr>
                <w:lang w:val="en-US"/>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798987BF" w14:textId="77777777" w:rsidR="000260B1" w:rsidRDefault="000260B1" w:rsidP="007C64A8">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2C29929D" w14:textId="77777777" w:rsidR="000260B1" w:rsidRDefault="000260B1" w:rsidP="007C64A8">
            <w:pPr>
              <w:pStyle w:val="TAL"/>
              <w:rPr>
                <w:rFonts w:cs="Arial"/>
                <w:szCs w:val="18"/>
                <w:lang w:val="en-US"/>
              </w:rPr>
            </w:pPr>
          </w:p>
          <w:p w14:paraId="51EA5DFC" w14:textId="77777777" w:rsidR="000260B1" w:rsidRDefault="000260B1" w:rsidP="007C64A8">
            <w:pPr>
              <w:pStyle w:val="TAL"/>
              <w:rPr>
                <w:rFonts w:cs="Arial"/>
                <w:szCs w:val="18"/>
                <w:lang w:val="en-US"/>
              </w:rPr>
            </w:pPr>
            <w:r>
              <w:rPr>
                <w:rFonts w:cs="Arial"/>
                <w:szCs w:val="18"/>
                <w:lang w:val="en-US"/>
              </w:rPr>
              <w:t>The attribute shall not be set to true if the sdmSubscription attribute is present.</w:t>
            </w:r>
          </w:p>
          <w:p w14:paraId="27247B4B" w14:textId="77777777" w:rsidR="000260B1" w:rsidRDefault="000260B1" w:rsidP="007C64A8">
            <w:pPr>
              <w:pStyle w:val="TAL"/>
              <w:rPr>
                <w:rFonts w:cs="Arial"/>
                <w:szCs w:val="18"/>
                <w:lang w:val="en-US"/>
              </w:rPr>
            </w:pPr>
          </w:p>
          <w:p w14:paraId="3D9AB18E" w14:textId="77777777" w:rsidR="000260B1" w:rsidRDefault="000260B1" w:rsidP="007C64A8">
            <w:pPr>
              <w:pStyle w:val="TAL"/>
              <w:rPr>
                <w:rFonts w:cs="Arial"/>
                <w:szCs w:val="18"/>
                <w:lang w:val="en-US"/>
              </w:rPr>
            </w:pPr>
            <w:r>
              <w:rPr>
                <w:rFonts w:cs="Arial"/>
                <w:szCs w:val="18"/>
                <w:lang w:val="en-US"/>
              </w:rPr>
              <w:t>The attribute shall not be set to true if the sdmSubscription and UeId attributes are not present.</w:t>
            </w:r>
          </w:p>
          <w:p w14:paraId="729A6F19" w14:textId="77777777" w:rsidR="000260B1" w:rsidRDefault="000260B1" w:rsidP="007C64A8">
            <w:pPr>
              <w:pStyle w:val="TAL"/>
              <w:rPr>
                <w:rFonts w:cs="Arial"/>
                <w:szCs w:val="18"/>
                <w:lang w:val="en-US"/>
              </w:rPr>
            </w:pPr>
          </w:p>
          <w:p w14:paraId="29A4FC1B" w14:textId="01252A55" w:rsidR="000260B1" w:rsidRPr="009C5B90" w:rsidRDefault="000260B1" w:rsidP="007C64A8">
            <w:pPr>
              <w:pStyle w:val="TAL"/>
              <w:rPr>
                <w:rFonts w:cs="Arial"/>
                <w:szCs w:val="18"/>
                <w:lang w:val="en-US"/>
              </w:rPr>
            </w:pPr>
            <w:r w:rsidRPr="00463A9C">
              <w:rPr>
                <w:rFonts w:cs="Arial"/>
                <w:szCs w:val="18"/>
                <w:lang w:val="en-US"/>
              </w:rPr>
              <w:t xml:space="preserve">See </w:t>
            </w:r>
            <w:r w:rsidR="00152EF7" w:rsidRPr="00463A9C">
              <w:rPr>
                <w:rFonts w:cs="Arial"/>
                <w:szCs w:val="18"/>
                <w:lang w:val="en-US"/>
              </w:rPr>
              <w:t>clause</w:t>
            </w:r>
            <w:r w:rsidR="00152EF7">
              <w:rPr>
                <w:rFonts w:cs="Arial"/>
                <w:szCs w:val="18"/>
                <w:lang w:val="en-US"/>
              </w:rPr>
              <w:t> </w:t>
            </w:r>
            <w:r w:rsidR="00152EF7" w:rsidRPr="00463A9C">
              <w:rPr>
                <w:rFonts w:cs="Arial"/>
                <w:szCs w:val="18"/>
                <w:lang w:val="en-US"/>
              </w:rPr>
              <w:t>5</w:t>
            </w:r>
            <w:r w:rsidRPr="00463A9C">
              <w:rPr>
                <w:rFonts w:cs="Arial"/>
                <w:szCs w:val="18"/>
                <w:lang w:val="en-US"/>
              </w:rPr>
              <w:t>.2.20.3.1</w:t>
            </w:r>
            <w:r>
              <w:rPr>
                <w:rFonts w:cs="Arial"/>
                <w:szCs w:val="18"/>
                <w:lang w:val="en-US"/>
              </w:rPr>
              <w:t>.</w:t>
            </w:r>
          </w:p>
        </w:tc>
      </w:tr>
      <w:tr w:rsidR="000260B1" w:rsidRPr="009C5B90" w14:paraId="3EE0539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6FF3D6C" w14:textId="77777777" w:rsidR="000260B1" w:rsidRPr="009C5B90" w:rsidRDefault="000260B1" w:rsidP="007C64A8">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38E44CE6" w14:textId="77777777" w:rsidR="000260B1" w:rsidRPr="009C5B90" w:rsidRDefault="000260B1" w:rsidP="007C64A8">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966E65A" w14:textId="77777777" w:rsidR="000260B1" w:rsidRPr="009C5B90" w:rsidRDefault="000260B1" w:rsidP="007C64A8">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B9FD984" w14:textId="77777777" w:rsidR="000260B1" w:rsidRPr="009C5B90" w:rsidRDefault="000260B1" w:rsidP="007C64A8">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E68A073" w14:textId="77777777" w:rsidR="000260B1" w:rsidRPr="009C5B90" w:rsidRDefault="000260B1" w:rsidP="007C64A8">
            <w:pPr>
              <w:pStyle w:val="TAL"/>
              <w:rPr>
                <w:rFonts w:cs="Arial"/>
                <w:szCs w:val="18"/>
                <w:lang w:val="en-US"/>
              </w:rPr>
            </w:pPr>
            <w:r w:rsidRPr="009C5B90">
              <w:rPr>
                <w:rFonts w:cs="Arial"/>
                <w:szCs w:val="18"/>
                <w:lang w:val="en-US"/>
              </w:rPr>
              <w:t>Used to negotiate the applicability of optional features</w:t>
            </w:r>
          </w:p>
        </w:tc>
      </w:tr>
      <w:tr w:rsidR="000260B1" w:rsidRPr="009C5B90" w14:paraId="205EA011" w14:textId="77777777" w:rsidTr="007C64A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EF38C6A" w14:textId="1ACD9584" w:rsidR="000260B1" w:rsidRPr="009C5B90" w:rsidRDefault="000260B1" w:rsidP="007C64A8">
            <w:pPr>
              <w:pStyle w:val="TAN"/>
            </w:pPr>
            <w:r w:rsidRPr="009C5B90">
              <w:t>NOTE 1:</w:t>
            </w:r>
            <w:r w:rsidRPr="009C5B90">
              <w:tab/>
              <w:t xml:space="preserve">The UDR should handle only the relative-path part (apiSpecificResourceUriPart, see 3GPP TS 29.501 [7] </w:t>
            </w:r>
            <w:r w:rsidR="00152EF7" w:rsidRPr="009C5B90">
              <w:t>clause</w:t>
            </w:r>
            <w:r w:rsidR="00152EF7">
              <w:t> </w:t>
            </w:r>
            <w:r w:rsidR="00152EF7" w:rsidRPr="009C5B90">
              <w:t>4</w:t>
            </w:r>
            <w:r w:rsidRPr="009C5B90">
              <w:t>.4.1) and ignore</w:t>
            </w:r>
            <w:r w:rsidRPr="009C5B90" w:rsidDel="002C49F8">
              <w:t xml:space="preserve"> </w:t>
            </w:r>
            <w:r w:rsidRPr="009C5B90">
              <w:t>possible inconsistencies (caused by e.g. an SCP) in the base URI part.</w:t>
            </w:r>
          </w:p>
        </w:tc>
      </w:tr>
    </w:tbl>
    <w:p w14:paraId="692F72AE" w14:textId="77777777" w:rsidR="000260B1" w:rsidRPr="00533C32" w:rsidRDefault="000260B1" w:rsidP="000260B1">
      <w:pPr>
        <w:rPr>
          <w:lang w:val="en-US" w:eastAsia="zh-CN"/>
        </w:rPr>
      </w:pPr>
    </w:p>
    <w:p w14:paraId="5C4F7A7D" w14:textId="77777777" w:rsidR="000260B1" w:rsidRPr="00533C32" w:rsidRDefault="000260B1" w:rsidP="000260B1">
      <w:pPr>
        <w:pStyle w:val="Heading4"/>
      </w:pPr>
      <w:bookmarkStart w:id="3403" w:name="_Toc20127161"/>
      <w:bookmarkStart w:id="3404" w:name="_Toc27589152"/>
      <w:bookmarkStart w:id="3405" w:name="_Toc36459958"/>
      <w:bookmarkStart w:id="3406" w:name="_Toc45029552"/>
      <w:bookmarkStart w:id="3407" w:name="_Toc56520839"/>
      <w:bookmarkStart w:id="3408" w:name="_Toc90587174"/>
      <w:bookmarkStart w:id="3409" w:name="_Toc106616722"/>
      <w:bookmarkStart w:id="3410" w:name="_Toc122101424"/>
      <w:bookmarkStart w:id="3411" w:name="_Toc161911010"/>
      <w:r w:rsidRPr="00533C32">
        <w:lastRenderedPageBreak/>
        <w:t>5.4.2.</w:t>
      </w:r>
      <w:r w:rsidRPr="00533C32">
        <w:rPr>
          <w:lang w:eastAsia="zh-CN"/>
        </w:rPr>
        <w:t>6</w:t>
      </w:r>
      <w:r w:rsidRPr="00533C32">
        <w:tab/>
        <w:t>Type: DataChangeNotify</w:t>
      </w:r>
      <w:bookmarkEnd w:id="3403"/>
      <w:bookmarkEnd w:id="3404"/>
      <w:bookmarkEnd w:id="3405"/>
      <w:bookmarkEnd w:id="3406"/>
      <w:bookmarkEnd w:id="3407"/>
      <w:bookmarkEnd w:id="3408"/>
      <w:bookmarkEnd w:id="3409"/>
      <w:bookmarkEnd w:id="3410"/>
      <w:bookmarkEnd w:id="3411"/>
    </w:p>
    <w:p w14:paraId="701B0239" w14:textId="77777777" w:rsidR="000260B1" w:rsidRPr="00533C32" w:rsidRDefault="000260B1" w:rsidP="000260B1">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410783D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31255D"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37346E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744896"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118A92"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FDC1FB"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0598C6A1"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85997C9" w14:textId="77777777" w:rsidR="000260B1" w:rsidRPr="009C5B90" w:rsidRDefault="000260B1" w:rsidP="007C64A8">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0020DB35" w14:textId="77777777" w:rsidR="000260B1" w:rsidRPr="009C5B90" w:rsidRDefault="000260B1" w:rsidP="007C64A8">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078623EC"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01CD9E5" w14:textId="77777777" w:rsidR="000260B1" w:rsidRPr="009C5B90" w:rsidRDefault="000260B1" w:rsidP="007C64A8">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2DE00125" w14:textId="77777777" w:rsidR="000260B1" w:rsidRPr="009C5B90" w:rsidRDefault="000260B1" w:rsidP="007C64A8">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0260B1" w:rsidRPr="009C5B90" w14:paraId="07B40A3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108CE54" w14:textId="77777777" w:rsidR="000260B1" w:rsidRPr="009C5B90" w:rsidRDefault="000260B1" w:rsidP="007C64A8">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9E03D10" w14:textId="77777777" w:rsidR="000260B1" w:rsidRPr="009C5B90" w:rsidRDefault="000260B1" w:rsidP="007C64A8">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0A9372C5"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5A6AEE1"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768FDA3B" w14:textId="77777777" w:rsidR="000260B1" w:rsidRPr="009C5B90" w:rsidRDefault="000260B1" w:rsidP="007C64A8">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0260B1" w:rsidRPr="009C5B90" w14:paraId="3AF7AD4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0F982EE" w14:textId="77777777" w:rsidR="000260B1" w:rsidRPr="009C5B90" w:rsidRDefault="000260B1" w:rsidP="007C64A8">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1F20A3DA" w14:textId="77777777" w:rsidR="000260B1" w:rsidRPr="009C5B90" w:rsidRDefault="000260B1" w:rsidP="007C64A8">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423AAF4C" w14:textId="77777777" w:rsidR="000260B1" w:rsidRPr="009C5B90" w:rsidRDefault="000260B1" w:rsidP="007C64A8">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063CCED" w14:textId="77777777" w:rsidR="000260B1" w:rsidRPr="009C5B90" w:rsidRDefault="000260B1" w:rsidP="007C64A8">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FB98386" w14:textId="77777777" w:rsidR="000260B1" w:rsidRPr="009C5B90" w:rsidRDefault="000260B1" w:rsidP="007C64A8">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0260B1" w:rsidRPr="009C5B90" w14:paraId="499F5AF1"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AC06C77" w14:textId="77777777" w:rsidR="000260B1" w:rsidRPr="009C5B90" w:rsidRDefault="000260B1" w:rsidP="007C64A8">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530DF6FB" w14:textId="77777777" w:rsidR="000260B1" w:rsidRPr="009C5B90" w:rsidRDefault="000260B1" w:rsidP="007C64A8">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59C8EEA6"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C782CA0" w14:textId="77777777" w:rsidR="000260B1" w:rsidRPr="009C5B90" w:rsidRDefault="000260B1" w:rsidP="007C64A8">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954B330" w14:textId="30FD0AF9" w:rsidR="000260B1" w:rsidRPr="009C5B90" w:rsidRDefault="000260B1" w:rsidP="007C64A8">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w:t>
            </w:r>
            <w:r w:rsidR="00152EF7" w:rsidRPr="009C5B90">
              <w:rPr>
                <w:rFonts w:cs="Arial"/>
                <w:szCs w:val="18"/>
                <w:lang w:val="en-US"/>
              </w:rPr>
              <w:t>clause</w:t>
            </w:r>
            <w:r w:rsidR="00152EF7">
              <w:rPr>
                <w:rFonts w:cs="Arial"/>
                <w:szCs w:val="18"/>
                <w:lang w:val="en-US"/>
              </w:rPr>
              <w:t> </w:t>
            </w:r>
            <w:r w:rsidR="00152EF7" w:rsidRPr="009C5B90">
              <w:rPr>
                <w:lang w:val="en-US"/>
              </w:rPr>
              <w:t>6</w:t>
            </w:r>
            <w:r w:rsidRPr="009C5B90">
              <w:rPr>
                <w:lang w:val="en-US"/>
              </w:rPr>
              <w:t>.1.6.2.3</w:t>
            </w:r>
            <w:r w:rsidRPr="009C5B90">
              <w:rPr>
                <w:rFonts w:cs="Arial"/>
                <w:szCs w:val="18"/>
                <w:lang w:val="en-US"/>
              </w:rPr>
              <w:t>)</w:t>
            </w:r>
            <w:r w:rsidRPr="009C5B90">
              <w:rPr>
                <w:lang w:val="en-US"/>
              </w:rPr>
              <w:t>.</w:t>
            </w:r>
          </w:p>
          <w:p w14:paraId="416B3A10" w14:textId="77777777" w:rsidR="000260B1" w:rsidRPr="009C5B90" w:rsidRDefault="000260B1" w:rsidP="007C64A8">
            <w:pPr>
              <w:pStyle w:val="TAL"/>
              <w:rPr>
                <w:lang w:val="en-US" w:eastAsia="zh-CN"/>
              </w:rPr>
            </w:pPr>
            <w:r w:rsidRPr="009C5B90">
              <w:rPr>
                <w:lang w:val="en-US"/>
              </w:rPr>
              <w:t>This attribute should be omitted if the SubscriptionsDataSubscriptions array is included.</w:t>
            </w:r>
          </w:p>
        </w:tc>
      </w:tr>
      <w:tr w:rsidR="000260B1" w:rsidRPr="009C5B90" w14:paraId="549F0DF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170B54F" w14:textId="77777777" w:rsidR="000260B1" w:rsidRPr="009C5B90" w:rsidRDefault="000260B1" w:rsidP="007C64A8">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5BE83E70" w14:textId="77777777" w:rsidR="000260B1" w:rsidRPr="009C5B90" w:rsidRDefault="000260B1" w:rsidP="007C64A8">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77B02501"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B888642" w14:textId="77777777" w:rsidR="000260B1" w:rsidRPr="009C5B90" w:rsidRDefault="000260B1" w:rsidP="007C64A8">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F936538" w14:textId="77777777" w:rsidR="000260B1" w:rsidRPr="009C5B90" w:rsidRDefault="000260B1" w:rsidP="007C64A8">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0260B1" w:rsidRPr="009C5B90" w14:paraId="7ACF398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4E81ABD" w14:textId="77777777" w:rsidR="000260B1" w:rsidRPr="009C5B90" w:rsidRDefault="000260B1" w:rsidP="007C64A8">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0756CC95" w14:textId="77777777" w:rsidR="000260B1" w:rsidRPr="009C5B90" w:rsidRDefault="000260B1" w:rsidP="007C64A8">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27F336CA"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889A1E0" w14:textId="77777777" w:rsidR="000260B1" w:rsidRPr="009C5B90" w:rsidRDefault="000260B1" w:rsidP="007C64A8">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313D496" w14:textId="77777777" w:rsidR="000260B1" w:rsidRPr="009C5B90" w:rsidRDefault="000260B1" w:rsidP="007C64A8">
            <w:pPr>
              <w:pStyle w:val="TAL"/>
              <w:rPr>
                <w:lang w:val="en-US"/>
              </w:rPr>
            </w:pPr>
            <w:r w:rsidRPr="009C5B90">
              <w:rPr>
                <w:lang w:val="en-US"/>
              </w:rPr>
              <w:t>This attribute contain the Subscription Data Subscriptions (subs-to-notify) associated with the Notification.</w:t>
            </w:r>
          </w:p>
        </w:tc>
      </w:tr>
    </w:tbl>
    <w:p w14:paraId="7ADF1BB3" w14:textId="77777777" w:rsidR="000260B1" w:rsidRPr="00533C32" w:rsidRDefault="000260B1" w:rsidP="000260B1">
      <w:pPr>
        <w:rPr>
          <w:lang w:eastAsia="zh-CN"/>
        </w:rPr>
      </w:pPr>
    </w:p>
    <w:p w14:paraId="5C36A7A0" w14:textId="77777777" w:rsidR="000260B1" w:rsidRPr="00533C32" w:rsidRDefault="000260B1" w:rsidP="000260B1">
      <w:pPr>
        <w:pStyle w:val="Heading4"/>
      </w:pPr>
      <w:bookmarkStart w:id="3412" w:name="_Toc20127162"/>
      <w:bookmarkStart w:id="3413" w:name="_Toc27589153"/>
      <w:bookmarkStart w:id="3414" w:name="_Toc36459959"/>
      <w:bookmarkStart w:id="3415" w:name="_Toc45029553"/>
      <w:bookmarkStart w:id="3416" w:name="_Toc56520840"/>
      <w:bookmarkStart w:id="3417" w:name="_Toc90587175"/>
      <w:bookmarkStart w:id="3418" w:name="_Toc106616723"/>
      <w:bookmarkStart w:id="3419" w:name="_Toc122101425"/>
      <w:bookmarkStart w:id="3420" w:name="_Toc161911011"/>
      <w:r w:rsidRPr="00533C32">
        <w:t>5.4.2.</w:t>
      </w:r>
      <w:r w:rsidRPr="00533C32">
        <w:rPr>
          <w:lang w:eastAsia="zh-CN"/>
        </w:rPr>
        <w:t>7</w:t>
      </w:r>
      <w:r w:rsidRPr="00533C32">
        <w:tab/>
        <w:t>Type: IdentityData</w:t>
      </w:r>
      <w:bookmarkEnd w:id="3412"/>
      <w:bookmarkEnd w:id="3413"/>
      <w:bookmarkEnd w:id="3414"/>
      <w:bookmarkEnd w:id="3415"/>
      <w:bookmarkEnd w:id="3416"/>
      <w:bookmarkEnd w:id="3417"/>
      <w:bookmarkEnd w:id="3418"/>
      <w:bookmarkEnd w:id="3419"/>
      <w:bookmarkEnd w:id="3420"/>
    </w:p>
    <w:p w14:paraId="37C979DF" w14:textId="77777777" w:rsidR="000260B1" w:rsidRPr="00533C32" w:rsidRDefault="000260B1" w:rsidP="000260B1">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6E79140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552432"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A773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9D60A3"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912241"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3DC1E09"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6DE4B42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601A1A4" w14:textId="77777777" w:rsidR="000260B1" w:rsidRPr="009C5B90" w:rsidRDefault="000260B1" w:rsidP="007C64A8">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77A2CF71" w14:textId="77777777" w:rsidR="000260B1" w:rsidRPr="009C5B90" w:rsidRDefault="000260B1" w:rsidP="007C64A8">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3BFD0B1A"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59FB165" w14:textId="77777777" w:rsidR="000260B1" w:rsidRPr="009C5B90" w:rsidRDefault="000260B1" w:rsidP="007C64A8">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0A655E70" w14:textId="77777777" w:rsidR="000260B1" w:rsidRPr="009C5B90" w:rsidRDefault="000260B1" w:rsidP="007C64A8">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0260B1" w:rsidRPr="009C5B90" w14:paraId="30DBEB9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9DFD7E3" w14:textId="77777777" w:rsidR="000260B1" w:rsidRPr="009C5B90" w:rsidRDefault="000260B1" w:rsidP="007C64A8">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1B6A27C3" w14:textId="77777777" w:rsidR="000260B1" w:rsidRPr="009C5B90" w:rsidRDefault="000260B1" w:rsidP="007C64A8">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28426E6"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2D53533" w14:textId="77777777" w:rsidR="000260B1" w:rsidRPr="009C5B90" w:rsidRDefault="000260B1" w:rsidP="007C64A8">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3866B1BB" w14:textId="77777777" w:rsidR="000260B1" w:rsidRPr="009C5B90" w:rsidRDefault="000260B1" w:rsidP="007C64A8">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56BD225B" w14:textId="77777777" w:rsidR="000260B1" w:rsidRPr="009C5B90" w:rsidRDefault="000260B1" w:rsidP="007C64A8">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0260B1" w:rsidRPr="009C5B90" w14:paraId="330F6E0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7FE96387" w14:textId="77777777" w:rsidR="000260B1" w:rsidRPr="009C5B90" w:rsidRDefault="000260B1" w:rsidP="007C64A8">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379C3F49" w14:textId="77777777" w:rsidR="000260B1" w:rsidRPr="009C5B90" w:rsidRDefault="000260B1" w:rsidP="007C64A8">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00349623"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705C2E" w14:textId="77777777" w:rsidR="000260B1" w:rsidRPr="009C5B90" w:rsidRDefault="000260B1" w:rsidP="007C64A8">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D8D5C00" w14:textId="77777777" w:rsidR="000260B1" w:rsidRPr="009C5B90" w:rsidRDefault="000260B1" w:rsidP="007C64A8">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0260B1" w:rsidRPr="009C5B90" w14:paraId="3033C05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71FBD588" w14:textId="77777777" w:rsidR="000260B1" w:rsidRPr="009C5B90" w:rsidRDefault="000260B1" w:rsidP="007C64A8">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653BB2F2" w14:textId="77777777" w:rsidR="000260B1" w:rsidRPr="009C5B90" w:rsidRDefault="000260B1" w:rsidP="007C64A8">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3E4CE786"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75AD1F4" w14:textId="77777777" w:rsidR="000260B1" w:rsidRPr="009C5B90" w:rsidRDefault="000260B1" w:rsidP="007C64A8">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11D8F68F" w14:textId="77777777" w:rsidR="000260B1" w:rsidRDefault="000260B1" w:rsidP="007C64A8">
            <w:pPr>
              <w:pStyle w:val="TAL"/>
              <w:rPr>
                <w:lang w:val="en-US"/>
              </w:rPr>
            </w:pPr>
            <w:r w:rsidRPr="009C5B90">
              <w:rPr>
                <w:lang w:val="en-US"/>
              </w:rPr>
              <w:t>A map (list of key-value pairs where AppPortId serves as key) of GPSIs.</w:t>
            </w:r>
          </w:p>
          <w:p w14:paraId="15E89D73" w14:textId="77777777" w:rsidR="00AC0338" w:rsidRDefault="00AC0338" w:rsidP="007C64A8">
            <w:pPr>
              <w:pStyle w:val="TAL"/>
              <w:rPr>
                <w:lang w:val="en-US"/>
              </w:rPr>
            </w:pPr>
          </w:p>
          <w:p w14:paraId="6235420C" w14:textId="17ED1182" w:rsidR="00AC0338" w:rsidRPr="009C5B90" w:rsidRDefault="00AC0338" w:rsidP="007C64A8">
            <w:pPr>
              <w:pStyle w:val="TAL"/>
              <w:rPr>
                <w:lang w:val="en-US"/>
              </w:rPr>
            </w:pPr>
            <w:r>
              <w:rPr>
                <w:lang w:val="en-US"/>
              </w:rPr>
              <w:t>To construct the key of the map, the AppPortId data structure shall be formatted as a string following the rules described in 3GPP TS 29.503 [6], clause </w:t>
            </w:r>
            <w:r w:rsidRPr="00040414">
              <w:rPr>
                <w:lang w:val="en-US"/>
              </w:rPr>
              <w:t>6.1.6.2.41</w:t>
            </w:r>
            <w:r>
              <w:rPr>
                <w:lang w:val="en-US"/>
              </w:rPr>
              <w:t>.</w:t>
            </w:r>
          </w:p>
        </w:tc>
      </w:tr>
      <w:tr w:rsidR="00454F86" w:rsidRPr="009C5B90" w14:paraId="2DFAFF3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6987F042" w14:textId="49F1122A" w:rsidR="00454F86" w:rsidRPr="009C5B90" w:rsidRDefault="00454F86" w:rsidP="00454F86">
            <w:pPr>
              <w:pStyle w:val="TAL"/>
              <w:rPr>
                <w:lang w:val="en-US"/>
              </w:rPr>
            </w:pPr>
            <w:r>
              <w:rPr>
                <w:lang w:val="en-US"/>
              </w:rPr>
              <w:t>afIdGpsis</w:t>
            </w:r>
          </w:p>
        </w:tc>
        <w:tc>
          <w:tcPr>
            <w:tcW w:w="1559" w:type="dxa"/>
            <w:tcBorders>
              <w:top w:val="single" w:sz="4" w:space="0" w:color="auto"/>
              <w:left w:val="single" w:sz="4" w:space="0" w:color="auto"/>
              <w:bottom w:val="single" w:sz="4" w:space="0" w:color="auto"/>
              <w:right w:val="single" w:sz="4" w:space="0" w:color="auto"/>
            </w:tcBorders>
          </w:tcPr>
          <w:p w14:paraId="1F18F071" w14:textId="4052C32E" w:rsidR="00454F86" w:rsidRPr="009C5B90" w:rsidRDefault="00454F86" w:rsidP="00454F86">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1ACCD813" w14:textId="42168118" w:rsidR="00454F86" w:rsidRPr="009C5B90" w:rsidRDefault="00454F86" w:rsidP="00454F86">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A0D25" w14:textId="74635733" w:rsidR="00454F86" w:rsidRPr="009C5B90" w:rsidRDefault="00454F86" w:rsidP="00454F86">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215256F" w14:textId="77777777" w:rsidR="00454F86" w:rsidRDefault="00454F86" w:rsidP="00454F86">
            <w:pPr>
              <w:pStyle w:val="TAL"/>
              <w:rPr>
                <w:lang w:val="en-US"/>
              </w:rPr>
            </w:pPr>
            <w:r w:rsidRPr="009C5B90">
              <w:rPr>
                <w:lang w:val="en-US"/>
              </w:rPr>
              <w:t xml:space="preserve">A map (list of key-value pairs where </w:t>
            </w:r>
            <w:r>
              <w:rPr>
                <w:lang w:val="en-US"/>
              </w:rPr>
              <w:t>AF ID</w:t>
            </w:r>
            <w:r w:rsidRPr="009C5B90">
              <w:rPr>
                <w:lang w:val="en-US"/>
              </w:rPr>
              <w:t xml:space="preserve"> serves as key) of GPSIs.</w:t>
            </w:r>
          </w:p>
          <w:p w14:paraId="2049C800" w14:textId="77777777" w:rsidR="00454F86" w:rsidRDefault="00454F86" w:rsidP="00454F86">
            <w:pPr>
              <w:pStyle w:val="TAL"/>
              <w:rPr>
                <w:lang w:val="en-US"/>
              </w:rPr>
            </w:pPr>
          </w:p>
          <w:p w14:paraId="2E271FC8" w14:textId="498A7613" w:rsidR="00454F86" w:rsidRPr="009C5B90" w:rsidRDefault="00454F86" w:rsidP="00454F86">
            <w:pPr>
              <w:pStyle w:val="TAL"/>
              <w:rPr>
                <w:lang w:val="en-US"/>
              </w:rPr>
            </w:pPr>
            <w:r>
              <w:rPr>
                <w:lang w:val="en-US"/>
              </w:rPr>
              <w:t xml:space="preserve">See "af-id" in 3GPP TS 29.503 [6], </w:t>
            </w:r>
            <w:r w:rsidRPr="002308CE">
              <w:rPr>
                <w:lang w:val="en-US"/>
              </w:rPr>
              <w:t>Table</w:t>
            </w:r>
            <w:r>
              <w:rPr>
                <w:lang w:val="en-US"/>
              </w:rPr>
              <w:t> </w:t>
            </w:r>
            <w:r w:rsidRPr="002308CE">
              <w:rPr>
                <w:lang w:val="en-US"/>
              </w:rPr>
              <w:t>6.1.3.12.3.1-1</w:t>
            </w:r>
            <w:r>
              <w:rPr>
                <w:lang w:val="en-US"/>
              </w:rPr>
              <w:t>.</w:t>
            </w:r>
          </w:p>
        </w:tc>
      </w:tr>
      <w:tr w:rsidR="00454F86" w:rsidRPr="009C5B90" w14:paraId="6DBA295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18B3B49C" w14:textId="5FE09B14" w:rsidR="00454F86" w:rsidRPr="009C5B90" w:rsidRDefault="00454F86" w:rsidP="00454F86">
            <w:pPr>
              <w:pStyle w:val="TAL"/>
              <w:rPr>
                <w:lang w:val="en-US"/>
              </w:rPr>
            </w:pPr>
            <w:r>
              <w:rPr>
                <w:lang w:val="en-US"/>
              </w:rPr>
              <w:t>mtcProviderGpsis</w:t>
            </w:r>
          </w:p>
        </w:tc>
        <w:tc>
          <w:tcPr>
            <w:tcW w:w="1559" w:type="dxa"/>
            <w:tcBorders>
              <w:top w:val="single" w:sz="4" w:space="0" w:color="auto"/>
              <w:left w:val="single" w:sz="4" w:space="0" w:color="auto"/>
              <w:bottom w:val="single" w:sz="4" w:space="0" w:color="auto"/>
              <w:right w:val="single" w:sz="4" w:space="0" w:color="auto"/>
            </w:tcBorders>
          </w:tcPr>
          <w:p w14:paraId="41247334" w14:textId="46AA48D9" w:rsidR="00454F86" w:rsidRPr="009C5B90" w:rsidRDefault="00454F86" w:rsidP="00454F86">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2E646403" w14:textId="0DB98CF8" w:rsidR="00454F86" w:rsidRPr="009C5B90" w:rsidRDefault="00454F86" w:rsidP="00454F86">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5DA3ED" w14:textId="2261BB4C" w:rsidR="00454F86" w:rsidRPr="009C5B90" w:rsidRDefault="00454F86" w:rsidP="00454F86">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1A5B04BD" w14:textId="77777777" w:rsidR="00454F86" w:rsidRDefault="00454F86" w:rsidP="00454F86">
            <w:pPr>
              <w:pStyle w:val="TAL"/>
              <w:rPr>
                <w:lang w:val="en-US"/>
              </w:rPr>
            </w:pPr>
            <w:r w:rsidRPr="009C5B90">
              <w:rPr>
                <w:lang w:val="en-US"/>
              </w:rPr>
              <w:t xml:space="preserve">A map (list of key-value pairs where </w:t>
            </w:r>
            <w:r>
              <w:rPr>
                <w:lang w:val="en-US"/>
              </w:rPr>
              <w:t>MTC Provider Information</w:t>
            </w:r>
            <w:r w:rsidRPr="009C5B90">
              <w:rPr>
                <w:lang w:val="en-US"/>
              </w:rPr>
              <w:t xml:space="preserve"> serves as key) of GPSIs.</w:t>
            </w:r>
          </w:p>
          <w:p w14:paraId="30D18DFE" w14:textId="77777777" w:rsidR="00454F86" w:rsidRDefault="00454F86" w:rsidP="00454F86">
            <w:pPr>
              <w:pStyle w:val="TAL"/>
              <w:rPr>
                <w:lang w:val="en-US"/>
              </w:rPr>
            </w:pPr>
          </w:p>
          <w:p w14:paraId="0F6696F7" w14:textId="7241201D" w:rsidR="00454F86" w:rsidRPr="009C5B90" w:rsidRDefault="00454F86" w:rsidP="00454F86">
            <w:pPr>
              <w:pStyle w:val="TAL"/>
              <w:rPr>
                <w:lang w:val="en-US"/>
              </w:rPr>
            </w:pPr>
            <w:r>
              <w:rPr>
                <w:lang w:val="en-US"/>
              </w:rPr>
              <w:t xml:space="preserve">See "mtc-provider-info" in 3GPP TS 29.503 [6], </w:t>
            </w:r>
            <w:r w:rsidRPr="002308CE">
              <w:rPr>
                <w:lang w:val="en-US"/>
              </w:rPr>
              <w:t>Table 6.1.3.12.3.1-1</w:t>
            </w:r>
            <w:r>
              <w:rPr>
                <w:lang w:val="en-US"/>
              </w:rPr>
              <w:t>)</w:t>
            </w:r>
          </w:p>
        </w:tc>
      </w:tr>
    </w:tbl>
    <w:p w14:paraId="4C66BEB8" w14:textId="77777777" w:rsidR="000260B1" w:rsidRPr="00533C32" w:rsidRDefault="000260B1" w:rsidP="000260B1">
      <w:pPr>
        <w:rPr>
          <w:lang w:eastAsia="zh-CN"/>
        </w:rPr>
      </w:pPr>
    </w:p>
    <w:p w14:paraId="1CAF6F04" w14:textId="77777777" w:rsidR="000260B1" w:rsidRPr="00533C32" w:rsidRDefault="000260B1" w:rsidP="000260B1">
      <w:pPr>
        <w:pStyle w:val="Heading4"/>
      </w:pPr>
      <w:bookmarkStart w:id="3421" w:name="_Toc20127163"/>
      <w:bookmarkStart w:id="3422" w:name="_Toc27589154"/>
      <w:bookmarkStart w:id="3423" w:name="_Toc36459960"/>
      <w:bookmarkStart w:id="3424" w:name="_Toc45029554"/>
      <w:bookmarkStart w:id="3425" w:name="_Toc56520841"/>
      <w:bookmarkStart w:id="3426" w:name="_Toc90587176"/>
      <w:bookmarkStart w:id="3427" w:name="_Toc106616724"/>
      <w:bookmarkStart w:id="3428" w:name="_Toc122101426"/>
      <w:bookmarkStart w:id="3429" w:name="_Toc161911012"/>
      <w:r w:rsidRPr="00533C32">
        <w:lastRenderedPageBreak/>
        <w:t>5.4.2.8</w:t>
      </w:r>
      <w:r w:rsidRPr="00533C32">
        <w:tab/>
        <w:t>Type: ProvisionedDataSets</w:t>
      </w:r>
      <w:bookmarkEnd w:id="3421"/>
      <w:bookmarkEnd w:id="3422"/>
      <w:bookmarkEnd w:id="3423"/>
      <w:bookmarkEnd w:id="3424"/>
      <w:bookmarkEnd w:id="3425"/>
      <w:bookmarkEnd w:id="3426"/>
      <w:bookmarkEnd w:id="3427"/>
      <w:bookmarkEnd w:id="3428"/>
      <w:bookmarkEnd w:id="3429"/>
    </w:p>
    <w:p w14:paraId="11429B96" w14:textId="77777777" w:rsidR="000260B1" w:rsidRPr="00533C32" w:rsidRDefault="000260B1" w:rsidP="000260B1">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0260B1" w:rsidRPr="009C5B90" w14:paraId="593B5D6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786A2" w14:textId="77777777" w:rsidR="000260B1" w:rsidRPr="009C5B90" w:rsidRDefault="000260B1" w:rsidP="007C64A8">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0FD4D71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4C1F7C"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60D69A" w14:textId="77777777" w:rsidR="000260B1" w:rsidRPr="009C5B90" w:rsidRDefault="000260B1" w:rsidP="007C64A8">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015A3D9"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4315CF3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57AFA48" w14:textId="77777777" w:rsidR="000260B1" w:rsidRPr="009C5B90" w:rsidRDefault="000260B1" w:rsidP="007C64A8">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9E076AB" w14:textId="77777777" w:rsidR="000260B1" w:rsidRPr="009C5B90" w:rsidRDefault="000260B1" w:rsidP="007C64A8">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63356825"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E92E1C"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9A9369" w14:textId="77777777" w:rsidR="000260B1" w:rsidRPr="009C5B90" w:rsidRDefault="000260B1" w:rsidP="007C64A8">
            <w:pPr>
              <w:pStyle w:val="TAL"/>
              <w:rPr>
                <w:rFonts w:cs="Arial"/>
                <w:szCs w:val="18"/>
                <w:lang w:val="en-US"/>
              </w:rPr>
            </w:pPr>
            <w:r w:rsidRPr="009C5B90">
              <w:rPr>
                <w:rFonts w:cs="Arial"/>
                <w:szCs w:val="18"/>
                <w:lang w:val="en-US"/>
              </w:rPr>
              <w:t>Access and Mobility Subscription Data</w:t>
            </w:r>
          </w:p>
        </w:tc>
      </w:tr>
      <w:tr w:rsidR="000260B1" w:rsidRPr="009C5B90" w14:paraId="12EADE7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6BAD03D" w14:textId="77777777" w:rsidR="000260B1" w:rsidRPr="009C5B90" w:rsidRDefault="000260B1" w:rsidP="007C64A8">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37D37F8A" w14:textId="77777777" w:rsidR="000260B1" w:rsidRPr="009C5B90" w:rsidRDefault="000260B1" w:rsidP="007C64A8">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47D0A0A2"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9AF35FA"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1B68A77" w14:textId="77777777" w:rsidR="000260B1" w:rsidRPr="009C5B90" w:rsidRDefault="000260B1" w:rsidP="007C64A8">
            <w:pPr>
              <w:pStyle w:val="TAL"/>
              <w:rPr>
                <w:rFonts w:cs="Arial"/>
                <w:szCs w:val="18"/>
                <w:lang w:val="en-US"/>
              </w:rPr>
            </w:pPr>
            <w:r w:rsidRPr="009C5B90">
              <w:rPr>
                <w:rFonts w:cs="Arial"/>
                <w:szCs w:val="18"/>
                <w:lang w:val="en-US"/>
              </w:rPr>
              <w:t>SMF Selection Subscription Data</w:t>
            </w:r>
          </w:p>
        </w:tc>
      </w:tr>
      <w:tr w:rsidR="000260B1" w:rsidRPr="009C5B90" w14:paraId="42C2D88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765FA0F" w14:textId="77777777" w:rsidR="000260B1" w:rsidRPr="009C5B90" w:rsidRDefault="000260B1" w:rsidP="007C64A8">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7E37086F" w14:textId="77777777" w:rsidR="000260B1" w:rsidRPr="009C5B90" w:rsidRDefault="000260B1" w:rsidP="007C64A8">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204B7540"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9DDD386"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E0862CB" w14:textId="77777777" w:rsidR="000260B1" w:rsidRPr="009C5B90" w:rsidRDefault="000260B1" w:rsidP="007C64A8">
            <w:pPr>
              <w:pStyle w:val="TAL"/>
              <w:rPr>
                <w:rFonts w:cs="Arial"/>
                <w:szCs w:val="18"/>
                <w:lang w:val="en-US"/>
              </w:rPr>
            </w:pPr>
            <w:r w:rsidRPr="009C5B90">
              <w:rPr>
                <w:rFonts w:cs="Arial"/>
                <w:szCs w:val="18"/>
                <w:lang w:val="en-US"/>
              </w:rPr>
              <w:t>SMS Subscription Data</w:t>
            </w:r>
          </w:p>
        </w:tc>
      </w:tr>
      <w:tr w:rsidR="000260B1" w:rsidRPr="009C5B90" w14:paraId="05D70F4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7FA1B52" w14:textId="77777777" w:rsidR="000260B1" w:rsidRPr="009C5B90" w:rsidRDefault="000260B1" w:rsidP="007C64A8">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0F6F5EC" w14:textId="77777777" w:rsidR="000260B1" w:rsidRPr="009C5B90" w:rsidRDefault="000260B1" w:rsidP="007C64A8">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7D455677"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8131D79"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05E89BE" w14:textId="77777777" w:rsidR="000260B1" w:rsidRPr="009C5B90" w:rsidRDefault="000260B1" w:rsidP="007C64A8">
            <w:pPr>
              <w:pStyle w:val="TAL"/>
              <w:rPr>
                <w:rFonts w:cs="Arial"/>
                <w:szCs w:val="18"/>
                <w:lang w:val="en-US"/>
              </w:rPr>
            </w:pPr>
            <w:r w:rsidRPr="009C5B90">
              <w:rPr>
                <w:rFonts w:cs="Arial"/>
                <w:szCs w:val="18"/>
                <w:lang w:val="en-US"/>
              </w:rPr>
              <w:t>Session Management Subscription Data</w:t>
            </w:r>
          </w:p>
        </w:tc>
      </w:tr>
      <w:tr w:rsidR="000260B1" w:rsidRPr="009C5B90" w14:paraId="38B69B11"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670B9D5" w14:textId="77777777" w:rsidR="000260B1" w:rsidRPr="009C5B90" w:rsidRDefault="000260B1" w:rsidP="007C64A8">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4D95E0F7" w14:textId="77777777" w:rsidR="000260B1" w:rsidRPr="009C5B90" w:rsidRDefault="000260B1" w:rsidP="007C64A8">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09E4539A"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67F5B1"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A494A5D" w14:textId="77777777" w:rsidR="000260B1" w:rsidRPr="009C5B90" w:rsidRDefault="000260B1" w:rsidP="007C64A8">
            <w:pPr>
              <w:pStyle w:val="TAL"/>
              <w:rPr>
                <w:rFonts w:cs="Arial"/>
                <w:szCs w:val="18"/>
                <w:lang w:val="en-US"/>
              </w:rPr>
            </w:pPr>
            <w:r w:rsidRPr="009C5B90">
              <w:rPr>
                <w:rFonts w:cs="Arial"/>
                <w:szCs w:val="18"/>
                <w:lang w:val="en-US"/>
              </w:rPr>
              <w:t>Trace Data. The Null value indicates that trace is not active.</w:t>
            </w:r>
          </w:p>
        </w:tc>
      </w:tr>
      <w:tr w:rsidR="000260B1" w:rsidRPr="009C5B90" w14:paraId="0A51E8D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067A761" w14:textId="77777777" w:rsidR="000260B1" w:rsidRPr="009C5B90" w:rsidRDefault="000260B1" w:rsidP="007C64A8">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338D03AA" w14:textId="77777777" w:rsidR="000260B1" w:rsidRPr="009C5B90" w:rsidRDefault="000260B1" w:rsidP="007C64A8">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43D258EA"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7A9DFC6"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FA95CE" w14:textId="77777777" w:rsidR="000260B1" w:rsidRPr="009C5B90" w:rsidRDefault="000260B1" w:rsidP="007C64A8">
            <w:pPr>
              <w:pStyle w:val="TAL"/>
              <w:rPr>
                <w:rFonts w:cs="Arial"/>
                <w:szCs w:val="18"/>
                <w:lang w:val="en-US"/>
              </w:rPr>
            </w:pPr>
            <w:r w:rsidRPr="009C5B90">
              <w:rPr>
                <w:rFonts w:cs="Arial"/>
                <w:szCs w:val="18"/>
                <w:lang w:val="en-US"/>
              </w:rPr>
              <w:t>SMS Management Subscription Data</w:t>
            </w:r>
          </w:p>
        </w:tc>
      </w:tr>
      <w:tr w:rsidR="000260B1" w:rsidRPr="009C5B90" w14:paraId="3FEE795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35D3966" w14:textId="77777777" w:rsidR="000260B1" w:rsidRPr="009C5B90" w:rsidRDefault="000260B1" w:rsidP="007C64A8">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2A6FBC9F" w14:textId="77777777" w:rsidR="000260B1" w:rsidRPr="009C5B90" w:rsidRDefault="000260B1" w:rsidP="007C64A8">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1BA3ECF1"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AC59078"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8445145" w14:textId="77777777" w:rsidR="000260B1" w:rsidRPr="009C5B90" w:rsidRDefault="000260B1" w:rsidP="007C64A8">
            <w:pPr>
              <w:pStyle w:val="TAL"/>
              <w:rPr>
                <w:rFonts w:cs="Arial"/>
                <w:szCs w:val="18"/>
                <w:lang w:val="en-US"/>
              </w:rPr>
            </w:pPr>
            <w:r w:rsidRPr="009C5B90">
              <w:t>LCS Privacy Subscription Data</w:t>
            </w:r>
          </w:p>
        </w:tc>
      </w:tr>
      <w:tr w:rsidR="000260B1" w:rsidRPr="009C5B90" w14:paraId="1466A88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AB1DE11" w14:textId="77777777" w:rsidR="000260B1" w:rsidRPr="009C5B90" w:rsidRDefault="000260B1" w:rsidP="007C64A8">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54A0F563" w14:textId="77777777" w:rsidR="000260B1" w:rsidRPr="009C5B90" w:rsidRDefault="000260B1" w:rsidP="007C64A8">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3DF2AE2F"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110509"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1FAFA72" w14:textId="77777777" w:rsidR="000260B1" w:rsidRPr="009C5B90" w:rsidRDefault="000260B1" w:rsidP="007C64A8">
            <w:pPr>
              <w:pStyle w:val="TAL"/>
            </w:pPr>
            <w:r w:rsidRPr="009C5B90">
              <w:t>LCS Mobile Originated Subscription Data</w:t>
            </w:r>
          </w:p>
        </w:tc>
      </w:tr>
      <w:tr w:rsidR="000260B1" w:rsidRPr="009C5B90" w14:paraId="23C84AE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15C16F7" w14:textId="77777777" w:rsidR="000260B1" w:rsidRPr="009C5B90" w:rsidRDefault="000260B1" w:rsidP="007C64A8">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04E9DCFF" w14:textId="77777777" w:rsidR="000260B1" w:rsidRPr="009C5B90" w:rsidRDefault="000260B1" w:rsidP="007C64A8">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1ACFDF42"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3B4986E"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48894E" w14:textId="77777777" w:rsidR="000260B1" w:rsidRPr="009C5B90" w:rsidRDefault="000260B1" w:rsidP="007C64A8">
            <w:pPr>
              <w:pStyle w:val="TAL"/>
            </w:pPr>
            <w:r w:rsidRPr="009C5B90">
              <w:rPr>
                <w:lang w:eastAsia="zh-CN"/>
              </w:rPr>
              <w:t>LCS Broadcast Assistance Subscription Data</w:t>
            </w:r>
          </w:p>
        </w:tc>
      </w:tr>
      <w:tr w:rsidR="000260B1" w:rsidRPr="009C5B90" w14:paraId="01798AD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5EE6A64" w14:textId="77777777" w:rsidR="000260B1" w:rsidRPr="009C5B90" w:rsidRDefault="000260B1" w:rsidP="007C64A8">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36745C70" w14:textId="77777777" w:rsidR="000260B1" w:rsidRPr="009C5B90" w:rsidRDefault="000260B1" w:rsidP="007C64A8">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290B13EC"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9081968"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6C36800" w14:textId="77777777" w:rsidR="000260B1" w:rsidRPr="009C5B90" w:rsidRDefault="000260B1" w:rsidP="007C64A8">
            <w:pPr>
              <w:pStyle w:val="TAL"/>
            </w:pPr>
            <w:r w:rsidRPr="009C5B90">
              <w:t>V2X Subscription Data</w:t>
            </w:r>
          </w:p>
        </w:tc>
      </w:tr>
      <w:tr w:rsidR="000260B1" w:rsidRPr="009C5B90" w14:paraId="52AECCC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2ED00E7B" w14:textId="77777777" w:rsidR="000260B1" w:rsidRPr="009C5B90" w:rsidRDefault="000260B1" w:rsidP="007C64A8">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7EC85D3F" w14:textId="77777777" w:rsidR="000260B1" w:rsidRPr="009C5B90" w:rsidRDefault="000260B1" w:rsidP="007C64A8">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67AE3A0D"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F5E635"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18D3ECA" w14:textId="77777777" w:rsidR="000260B1" w:rsidRPr="009C5B90" w:rsidRDefault="000260B1" w:rsidP="007C64A8">
            <w:pPr>
              <w:pStyle w:val="TAL"/>
            </w:pPr>
            <w:r w:rsidRPr="009C5B90">
              <w:t>ProSe service Subscription Data</w:t>
            </w:r>
          </w:p>
        </w:tc>
      </w:tr>
      <w:tr w:rsidR="000260B1" w:rsidRPr="009C5B90" w14:paraId="0AEF0F4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16F3092C" w14:textId="77777777" w:rsidR="000260B1" w:rsidRPr="009C5B90" w:rsidRDefault="000260B1" w:rsidP="007C64A8">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04B3A1C6" w14:textId="77777777" w:rsidR="000260B1" w:rsidRPr="009C5B90" w:rsidRDefault="000260B1" w:rsidP="007C64A8">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7A51D2A9"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00BA444"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A99CBE" w14:textId="77777777" w:rsidR="000260B1" w:rsidRPr="009C5B90" w:rsidRDefault="000260B1" w:rsidP="007C64A8">
            <w:pPr>
              <w:pStyle w:val="TAL"/>
            </w:pPr>
            <w:r w:rsidRPr="009C5B90">
              <w:t>Operator Determined Barring Subscription Data</w:t>
            </w:r>
          </w:p>
        </w:tc>
      </w:tr>
      <w:tr w:rsidR="000260B1" w:rsidRPr="009C5B90" w14:paraId="3BCEF4A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1029B9A3" w14:textId="77777777" w:rsidR="000260B1" w:rsidRPr="009C5B90" w:rsidRDefault="000260B1" w:rsidP="007C64A8">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2BC36773" w14:textId="77777777" w:rsidR="000260B1" w:rsidRPr="009C5B90" w:rsidRDefault="000260B1" w:rsidP="007C64A8">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02647A54"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589EF"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679701D" w14:textId="77777777" w:rsidR="000260B1" w:rsidRPr="009C5B90" w:rsidRDefault="000260B1" w:rsidP="007C64A8">
            <w:pPr>
              <w:pStyle w:val="TAL"/>
            </w:pPr>
            <w:r w:rsidRPr="009C5B90">
              <w:rPr>
                <w:rFonts w:cs="Arial"/>
                <w:szCs w:val="18"/>
                <w:lang w:val="en-US"/>
              </w:rPr>
              <w:t>Event Exposure Profile Data</w:t>
            </w:r>
          </w:p>
        </w:tc>
      </w:tr>
      <w:tr w:rsidR="000260B1" w:rsidRPr="009C5B90" w14:paraId="069C497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D8CAEFF" w14:textId="77777777" w:rsidR="000260B1" w:rsidRPr="009C5B90" w:rsidRDefault="000260B1" w:rsidP="007C64A8">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69221792" w14:textId="77777777" w:rsidR="000260B1" w:rsidRPr="009C5B90" w:rsidRDefault="000260B1" w:rsidP="007C64A8">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5BEF18F3"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E9D051B"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68D9CD0D" w14:textId="77777777" w:rsidR="000260B1" w:rsidRPr="009C5B90" w:rsidRDefault="000260B1" w:rsidP="007C64A8">
            <w:pPr>
              <w:pStyle w:val="TAL"/>
              <w:rPr>
                <w:rFonts w:cs="Arial"/>
                <w:szCs w:val="18"/>
                <w:lang w:val="en-US"/>
              </w:rPr>
            </w:pPr>
            <w:r w:rsidRPr="009C5B90">
              <w:rPr>
                <w:rFonts w:cs="Arial"/>
                <w:szCs w:val="18"/>
                <w:lang w:val="en-US"/>
              </w:rPr>
              <w:t>Parameter Provisioning Profile Data</w:t>
            </w:r>
          </w:p>
        </w:tc>
      </w:tr>
      <w:tr w:rsidR="000260B1" w:rsidRPr="009C5B90" w14:paraId="311453A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4BAF043" w14:textId="77777777" w:rsidR="000260B1" w:rsidRPr="009C5B90" w:rsidRDefault="000260B1" w:rsidP="007C64A8">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029FFD41" w14:textId="77777777" w:rsidR="000260B1" w:rsidRPr="009C5B90" w:rsidRDefault="000260B1" w:rsidP="007C64A8">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4EC361F5"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91C874"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BC3C974" w14:textId="77777777" w:rsidR="000260B1" w:rsidRPr="009C5B90" w:rsidRDefault="000260B1" w:rsidP="007C64A8">
            <w:pPr>
              <w:pStyle w:val="TAL"/>
              <w:rPr>
                <w:rFonts w:cs="Arial"/>
                <w:szCs w:val="18"/>
                <w:lang w:val="en-US"/>
              </w:rPr>
            </w:pPr>
            <w:r w:rsidRPr="009C5B90">
              <w:rPr>
                <w:rFonts w:cs="Arial"/>
                <w:szCs w:val="18"/>
                <w:lang w:val="en-US"/>
              </w:rPr>
              <w:t>NIDD Authorization Data</w:t>
            </w:r>
          </w:p>
        </w:tc>
      </w:tr>
      <w:tr w:rsidR="000260B1" w:rsidRPr="009C5B90" w14:paraId="5E0E41A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73D96EA7" w14:textId="77777777" w:rsidR="000260B1" w:rsidRPr="009C5B90" w:rsidRDefault="000260B1" w:rsidP="007C64A8">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7776DFB8" w14:textId="77777777" w:rsidR="000260B1" w:rsidRPr="009C5B90" w:rsidRDefault="000260B1" w:rsidP="007C64A8">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26719B25"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F59934F"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5A7538BB" w14:textId="77777777" w:rsidR="000260B1" w:rsidRPr="009C5B90" w:rsidRDefault="000260B1" w:rsidP="007C64A8">
            <w:pPr>
              <w:pStyle w:val="TAL"/>
              <w:rPr>
                <w:rFonts w:cs="Arial"/>
                <w:szCs w:val="18"/>
                <w:lang w:val="en-US"/>
              </w:rPr>
            </w:pPr>
            <w:r w:rsidRPr="009C5B90">
              <w:rPr>
                <w:rFonts w:cs="Arial"/>
                <w:szCs w:val="18"/>
                <w:lang w:val="en-US"/>
              </w:rPr>
              <w:t>5MBS Subscription Data</w:t>
            </w:r>
          </w:p>
        </w:tc>
      </w:tr>
    </w:tbl>
    <w:p w14:paraId="63F9E787" w14:textId="77777777" w:rsidR="000260B1" w:rsidRPr="00533C32" w:rsidRDefault="000260B1" w:rsidP="000260B1">
      <w:pPr>
        <w:rPr>
          <w:lang w:eastAsia="zh-CN"/>
        </w:rPr>
      </w:pPr>
    </w:p>
    <w:p w14:paraId="05341EE8" w14:textId="77777777" w:rsidR="000260B1" w:rsidRPr="00533C32" w:rsidRDefault="000260B1" w:rsidP="000260B1">
      <w:pPr>
        <w:pStyle w:val="Heading4"/>
      </w:pPr>
      <w:bookmarkStart w:id="3430" w:name="_Toc20127164"/>
      <w:bookmarkStart w:id="3431" w:name="_Toc27589155"/>
      <w:bookmarkStart w:id="3432" w:name="_Toc36459961"/>
      <w:bookmarkStart w:id="3433" w:name="_Toc45029555"/>
      <w:bookmarkStart w:id="3434" w:name="_Toc56520842"/>
      <w:bookmarkStart w:id="3435" w:name="_Toc90587177"/>
      <w:bookmarkStart w:id="3436" w:name="_Toc106616725"/>
      <w:bookmarkStart w:id="3437" w:name="_Toc122101427"/>
      <w:bookmarkStart w:id="3438" w:name="_Toc161911013"/>
      <w:r w:rsidRPr="00533C32">
        <w:t>5.4.2.</w:t>
      </w:r>
      <w:r w:rsidRPr="00533C32">
        <w:rPr>
          <w:lang w:eastAsia="zh-CN"/>
        </w:rPr>
        <w:t>9</w:t>
      </w:r>
      <w:r w:rsidRPr="00533C32">
        <w:tab/>
        <w:t>Type: SorData</w:t>
      </w:r>
      <w:bookmarkEnd w:id="3430"/>
      <w:bookmarkEnd w:id="3431"/>
      <w:bookmarkEnd w:id="3432"/>
      <w:bookmarkEnd w:id="3433"/>
      <w:bookmarkEnd w:id="3434"/>
      <w:bookmarkEnd w:id="3435"/>
      <w:bookmarkEnd w:id="3436"/>
      <w:bookmarkEnd w:id="3437"/>
      <w:bookmarkEnd w:id="3438"/>
    </w:p>
    <w:p w14:paraId="3B925D3C" w14:textId="77777777" w:rsidR="000260B1" w:rsidRPr="00533C32" w:rsidRDefault="000260B1" w:rsidP="000260B1">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601D2F8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0F8E0D"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C97EF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86F1F"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6BC43D"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54390A"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2207C62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AB4B098" w14:textId="77777777" w:rsidR="000260B1" w:rsidRPr="009C5B90" w:rsidRDefault="000260B1" w:rsidP="007C64A8">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60E7A8A9" w14:textId="77777777" w:rsidR="000260B1" w:rsidRPr="00533C32" w:rsidRDefault="000260B1" w:rsidP="007C64A8">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323E3562"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792D036"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64A78C3" w14:textId="77777777" w:rsidR="000260B1" w:rsidRPr="009C5B90" w:rsidRDefault="000260B1" w:rsidP="007C64A8">
            <w:pPr>
              <w:pStyle w:val="TAL"/>
              <w:rPr>
                <w:lang w:val="en-US"/>
              </w:rPr>
            </w:pPr>
            <w:r w:rsidRPr="009C5B90">
              <w:rPr>
                <w:lang w:val="en-US"/>
              </w:rPr>
              <w:t>Point in time of provisioning</w:t>
            </w:r>
          </w:p>
        </w:tc>
      </w:tr>
      <w:tr w:rsidR="000260B1" w:rsidRPr="009C5B90" w14:paraId="113211B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F4A9793" w14:textId="77777777" w:rsidR="000260B1" w:rsidRPr="009C5B90" w:rsidRDefault="000260B1" w:rsidP="007C64A8">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BA5931C" w14:textId="77777777" w:rsidR="000260B1" w:rsidRPr="00533C32" w:rsidRDefault="000260B1" w:rsidP="007C64A8">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A094F31"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2300995"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7EC597F" w14:textId="77777777" w:rsidR="000260B1" w:rsidRPr="009C5B90" w:rsidRDefault="000260B1" w:rsidP="007C64A8">
            <w:pPr>
              <w:pStyle w:val="TAL"/>
              <w:rPr>
                <w:lang w:val="en-US"/>
              </w:rPr>
            </w:pPr>
            <w:r w:rsidRPr="009C5B90">
              <w:rPr>
                <w:lang w:val="en-US"/>
              </w:rPr>
              <w:t>status of the SOR data update procedure</w:t>
            </w:r>
          </w:p>
        </w:tc>
      </w:tr>
      <w:tr w:rsidR="000260B1" w:rsidRPr="009C5B90" w14:paraId="43C1E0C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8DF5DC3" w14:textId="77777777" w:rsidR="000260B1" w:rsidRPr="009C5B90" w:rsidRDefault="000260B1" w:rsidP="007C64A8">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C1CD1D4" w14:textId="77777777" w:rsidR="000260B1" w:rsidRPr="009C5B90" w:rsidRDefault="000260B1" w:rsidP="007C64A8">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38AA74DA"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E51A9EE" w14:textId="77777777" w:rsidR="000260B1" w:rsidRPr="009C5B90" w:rsidRDefault="000260B1" w:rsidP="007C64A8">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DF10E64" w14:textId="77777777" w:rsidR="000260B1" w:rsidRPr="009C5B90" w:rsidRDefault="000260B1" w:rsidP="007C64A8">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0260B1" w:rsidRPr="009C5B90" w14:paraId="3EF7412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FD912F2" w14:textId="77777777" w:rsidR="000260B1" w:rsidRPr="009C5B90" w:rsidRDefault="000260B1" w:rsidP="007C64A8">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45B8DA41" w14:textId="77777777" w:rsidR="000260B1" w:rsidRPr="00533C32" w:rsidRDefault="000260B1" w:rsidP="007C64A8">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5F99D1B1" w14:textId="77777777" w:rsidR="000260B1" w:rsidRPr="009C5B90" w:rsidRDefault="000260B1" w:rsidP="007C64A8">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0E6A97" w14:textId="77777777" w:rsidR="000260B1" w:rsidRPr="009C5B90" w:rsidRDefault="000260B1" w:rsidP="007C64A8">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631BDCEC" w14:textId="77777777" w:rsidR="000260B1" w:rsidRPr="009C5B90" w:rsidRDefault="000260B1" w:rsidP="007C64A8">
            <w:pPr>
              <w:pStyle w:val="TAL"/>
              <w:rPr>
                <w:lang w:val="en-US"/>
              </w:rPr>
            </w:pPr>
            <w:r w:rsidRPr="009C5B90">
              <w:rPr>
                <w:lang w:val="en-US"/>
              </w:rPr>
              <w:t>String containing SoR-MAC-IUE as specified in 3GPP TS 33.501 [9]. Shall be preset if UeUpdateStatus is "ACK_RECEIVED".</w:t>
            </w:r>
          </w:p>
        </w:tc>
      </w:tr>
      <w:tr w:rsidR="000260B1" w:rsidRPr="009C5B90" w14:paraId="0814465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2E8BFCFE" w14:textId="77777777" w:rsidR="000260B1" w:rsidRPr="009C5B90" w:rsidRDefault="000260B1" w:rsidP="007C64A8">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4B75651A" w14:textId="77777777" w:rsidR="000260B1" w:rsidRPr="00533C32" w:rsidRDefault="000260B1" w:rsidP="007C64A8">
            <w:pPr>
              <w:pStyle w:val="TAL"/>
              <w:rPr>
                <w:rFonts w:eastAsia="SimSun"/>
                <w:lang w:val="en-US" w:eastAsia="zh-CN"/>
              </w:rPr>
            </w:pPr>
            <w:r w:rsidRPr="009C5B90">
              <w:rPr>
                <w:rFonts w:hint="eastAsia"/>
                <w:lang w:eastAsia="ja-JP"/>
              </w:rPr>
              <w:t>B</w:t>
            </w:r>
            <w:r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71B48590" w14:textId="77777777" w:rsidR="000260B1" w:rsidRPr="009C5B90" w:rsidRDefault="000260B1" w:rsidP="007C64A8">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3574CD77" w14:textId="77777777" w:rsidR="000260B1" w:rsidRPr="009C5B90" w:rsidRDefault="000260B1" w:rsidP="007C64A8">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5CFB1449" w14:textId="77777777" w:rsidR="000260B1" w:rsidRPr="009C5B90" w:rsidRDefault="000260B1" w:rsidP="007C64A8">
            <w:pPr>
              <w:pStyle w:val="TAL"/>
            </w:pPr>
            <w:r w:rsidRPr="009C5B90">
              <w:rPr>
                <w:lang w:eastAsia="ja-JP"/>
              </w:rPr>
              <w:t xml:space="preserve">When present, indicates </w:t>
            </w:r>
            <w:r w:rsidRPr="009C5B90">
              <w:t>"ME support of SOR-CMCI" sent from UE as defined in 3GPP TS 23.122 [14] and 3GPP TS 24.501 [27].</w:t>
            </w:r>
          </w:p>
          <w:p w14:paraId="27462E5B" w14:textId="77777777" w:rsidR="000260B1" w:rsidRPr="00006AA4" w:rsidRDefault="000260B1" w:rsidP="007C64A8">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4A6D19DF" w14:textId="77777777" w:rsidR="000260B1" w:rsidRPr="009C5B90" w:rsidRDefault="000260B1" w:rsidP="007C64A8">
            <w:pPr>
              <w:pStyle w:val="TAL"/>
              <w:rPr>
                <w:rFonts w:cs="Arial"/>
                <w:szCs w:val="18"/>
              </w:rPr>
            </w:pPr>
          </w:p>
          <w:p w14:paraId="56865E6C" w14:textId="77777777" w:rsidR="000260B1" w:rsidRPr="009C5B90" w:rsidRDefault="000260B1" w:rsidP="007C64A8">
            <w:pPr>
              <w:pStyle w:val="TAL"/>
              <w:rPr>
                <w:lang w:eastAsia="ja-JP"/>
              </w:rPr>
            </w:pPr>
            <w:r w:rsidRPr="009C5B90">
              <w:t>-</w:t>
            </w:r>
            <w:r w:rsidRPr="009C5B90">
              <w:tab/>
              <w:t>True: ME supports SOR-CMCI</w:t>
            </w:r>
          </w:p>
          <w:p w14:paraId="7BE129FA" w14:textId="77777777" w:rsidR="000260B1" w:rsidRPr="009C5B90" w:rsidRDefault="000260B1" w:rsidP="007C64A8">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bl>
    <w:p w14:paraId="0CDC6961" w14:textId="77777777" w:rsidR="000260B1" w:rsidRPr="00533C32" w:rsidRDefault="000260B1" w:rsidP="000260B1">
      <w:pPr>
        <w:rPr>
          <w:lang w:val="en-US" w:eastAsia="zh-CN"/>
        </w:rPr>
      </w:pPr>
    </w:p>
    <w:p w14:paraId="7EC370EC" w14:textId="77777777" w:rsidR="000260B1" w:rsidRPr="00533C32" w:rsidRDefault="000260B1" w:rsidP="000260B1">
      <w:pPr>
        <w:pStyle w:val="Heading4"/>
      </w:pPr>
      <w:bookmarkStart w:id="3439" w:name="_Toc20127165"/>
      <w:bookmarkStart w:id="3440" w:name="_Toc27589156"/>
      <w:bookmarkStart w:id="3441" w:name="_Toc36459962"/>
      <w:bookmarkStart w:id="3442" w:name="_Toc45029556"/>
      <w:bookmarkStart w:id="3443" w:name="_Toc56520843"/>
      <w:bookmarkStart w:id="3444" w:name="_Toc90587178"/>
      <w:bookmarkStart w:id="3445" w:name="_Toc106616726"/>
      <w:bookmarkStart w:id="3446" w:name="_Toc122101428"/>
      <w:bookmarkStart w:id="3447" w:name="_Toc161911014"/>
      <w:r w:rsidRPr="00533C32">
        <w:lastRenderedPageBreak/>
        <w:t>5.4.2.</w:t>
      </w:r>
      <w:r w:rsidRPr="00533C32">
        <w:rPr>
          <w:lang w:eastAsia="zh-CN"/>
        </w:rPr>
        <w:t>9A</w:t>
      </w:r>
      <w:r w:rsidRPr="00533C32">
        <w:tab/>
        <w:t>Type: UpuData</w:t>
      </w:r>
      <w:bookmarkEnd w:id="3439"/>
      <w:bookmarkEnd w:id="3440"/>
      <w:bookmarkEnd w:id="3441"/>
      <w:bookmarkEnd w:id="3442"/>
      <w:bookmarkEnd w:id="3443"/>
      <w:bookmarkEnd w:id="3444"/>
      <w:bookmarkEnd w:id="3445"/>
      <w:bookmarkEnd w:id="3446"/>
      <w:bookmarkEnd w:id="3447"/>
    </w:p>
    <w:p w14:paraId="2AD000E7" w14:textId="77777777" w:rsidR="000260B1" w:rsidRPr="00533C32" w:rsidRDefault="000260B1" w:rsidP="000260B1">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03730CB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BF5871"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B0953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58E7E6"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C52DA3"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7479D8"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6AAA1FB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FBBB09E" w14:textId="77777777" w:rsidR="000260B1" w:rsidRPr="009C5B90" w:rsidRDefault="000260B1" w:rsidP="007C64A8">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E73A0C7" w14:textId="77777777" w:rsidR="000260B1" w:rsidRPr="00533C32" w:rsidRDefault="000260B1" w:rsidP="007C64A8">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04EBBD26"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2C41FE3"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9083370" w14:textId="77777777" w:rsidR="000260B1" w:rsidRPr="009C5B90" w:rsidRDefault="000260B1" w:rsidP="007C64A8">
            <w:pPr>
              <w:pStyle w:val="TAL"/>
              <w:rPr>
                <w:lang w:val="en-US"/>
              </w:rPr>
            </w:pPr>
            <w:r w:rsidRPr="009C5B90">
              <w:rPr>
                <w:lang w:val="en-US"/>
              </w:rPr>
              <w:t>Point in time of provisioning</w:t>
            </w:r>
          </w:p>
        </w:tc>
      </w:tr>
      <w:tr w:rsidR="000260B1" w:rsidRPr="009C5B90" w14:paraId="03B3723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B8F62A9" w14:textId="77777777" w:rsidR="000260B1" w:rsidRPr="009C5B90" w:rsidRDefault="000260B1" w:rsidP="007C64A8">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6C8A331" w14:textId="77777777" w:rsidR="000260B1" w:rsidRPr="00533C32" w:rsidRDefault="000260B1" w:rsidP="007C64A8">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3A2978AD"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4075193"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7D14E3F" w14:textId="77777777" w:rsidR="000260B1" w:rsidRPr="009C5B90" w:rsidRDefault="000260B1" w:rsidP="007C64A8">
            <w:pPr>
              <w:pStyle w:val="TAL"/>
              <w:rPr>
                <w:lang w:val="en-US"/>
              </w:rPr>
            </w:pPr>
            <w:r w:rsidRPr="009C5B90">
              <w:rPr>
                <w:lang w:val="en-US"/>
              </w:rPr>
              <w:t>status of the UPU data update procedure</w:t>
            </w:r>
          </w:p>
        </w:tc>
      </w:tr>
      <w:tr w:rsidR="000260B1" w:rsidRPr="009C5B90" w14:paraId="22467A3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630C18E" w14:textId="77777777" w:rsidR="000260B1" w:rsidRPr="009C5B90" w:rsidRDefault="000260B1" w:rsidP="007C64A8">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677E32CF" w14:textId="77777777" w:rsidR="000260B1" w:rsidRPr="009C5B90" w:rsidRDefault="000260B1" w:rsidP="007C64A8">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6F702150"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BBAEC67" w14:textId="77777777" w:rsidR="000260B1" w:rsidRPr="009C5B90" w:rsidRDefault="000260B1" w:rsidP="007C64A8">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D0C0C74" w14:textId="77777777" w:rsidR="000260B1" w:rsidRPr="009C5B90" w:rsidRDefault="000260B1" w:rsidP="007C64A8">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0260B1" w:rsidRPr="009C5B90" w14:paraId="7A6CD26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4CC1D34" w14:textId="77777777" w:rsidR="000260B1" w:rsidRPr="009C5B90" w:rsidRDefault="000260B1" w:rsidP="007C64A8">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2588F95B" w14:textId="77777777" w:rsidR="000260B1" w:rsidRPr="00533C32" w:rsidRDefault="000260B1" w:rsidP="007C64A8">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2D2EB02" w14:textId="77777777" w:rsidR="000260B1" w:rsidRPr="009C5B90" w:rsidRDefault="000260B1" w:rsidP="007C64A8">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08E6220" w14:textId="77777777" w:rsidR="000260B1" w:rsidRPr="009C5B90" w:rsidRDefault="000260B1" w:rsidP="007C64A8">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1573A85" w14:textId="77777777" w:rsidR="000260B1" w:rsidRPr="009C5B90" w:rsidRDefault="000260B1" w:rsidP="007C64A8">
            <w:pPr>
              <w:pStyle w:val="TAL"/>
              <w:rPr>
                <w:lang w:val="en-US"/>
              </w:rPr>
            </w:pPr>
            <w:r w:rsidRPr="009C5B90">
              <w:rPr>
                <w:lang w:val="en-US"/>
              </w:rPr>
              <w:t>String containing UPU-MAC-IUE as specified in 3GPP TS 33.501 [9]. Shall be preset if UeUpdateStatus is "ACK_RECEIVED".</w:t>
            </w:r>
          </w:p>
        </w:tc>
      </w:tr>
    </w:tbl>
    <w:p w14:paraId="3BD1EF86" w14:textId="77777777" w:rsidR="000260B1" w:rsidRPr="00533C32" w:rsidRDefault="000260B1" w:rsidP="000260B1">
      <w:pPr>
        <w:rPr>
          <w:lang w:val="en-US" w:eastAsia="zh-CN"/>
        </w:rPr>
      </w:pPr>
    </w:p>
    <w:p w14:paraId="7FDEC39D" w14:textId="77777777" w:rsidR="000260B1" w:rsidRPr="00533C32" w:rsidRDefault="000260B1" w:rsidP="000260B1">
      <w:pPr>
        <w:pStyle w:val="Heading4"/>
      </w:pPr>
      <w:bookmarkStart w:id="3448" w:name="_Toc20127166"/>
      <w:bookmarkStart w:id="3449" w:name="_Toc27589157"/>
      <w:bookmarkStart w:id="3450" w:name="_Toc36459963"/>
      <w:bookmarkStart w:id="3451" w:name="_Toc45029557"/>
      <w:bookmarkStart w:id="3452" w:name="_Toc56520844"/>
      <w:bookmarkStart w:id="3453" w:name="_Toc90587179"/>
      <w:bookmarkStart w:id="3454" w:name="_Toc106616727"/>
      <w:bookmarkStart w:id="3455" w:name="_Toc122101429"/>
      <w:bookmarkStart w:id="3456" w:name="_Toc161911015"/>
      <w:r w:rsidRPr="00533C32">
        <w:t>5.4.2.</w:t>
      </w:r>
      <w:r w:rsidRPr="00533C32">
        <w:rPr>
          <w:rFonts w:hint="eastAsia"/>
          <w:lang w:eastAsia="zh-CN"/>
        </w:rPr>
        <w:t>9B</w:t>
      </w:r>
      <w:r w:rsidRPr="00533C32">
        <w:tab/>
        <w:t>Type: NssaiAckData</w:t>
      </w:r>
      <w:bookmarkEnd w:id="3448"/>
      <w:bookmarkEnd w:id="3449"/>
      <w:bookmarkEnd w:id="3450"/>
      <w:bookmarkEnd w:id="3451"/>
      <w:bookmarkEnd w:id="3452"/>
      <w:bookmarkEnd w:id="3453"/>
      <w:bookmarkEnd w:id="3454"/>
      <w:bookmarkEnd w:id="3455"/>
      <w:bookmarkEnd w:id="3456"/>
    </w:p>
    <w:p w14:paraId="2003595F" w14:textId="77777777" w:rsidR="000260B1" w:rsidRPr="00533C32" w:rsidRDefault="000260B1" w:rsidP="000260B1">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5937F1D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84463"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B4709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513165"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E0BAFF"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72912B"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2A58FE0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246A3EB" w14:textId="77777777" w:rsidR="000260B1" w:rsidRPr="009C5B90" w:rsidRDefault="000260B1" w:rsidP="007C64A8">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7B0B5924" w14:textId="77777777" w:rsidR="000260B1" w:rsidRPr="00533C32" w:rsidRDefault="000260B1" w:rsidP="007C64A8">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D67B40F"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E739891"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3B0A28F" w14:textId="77777777" w:rsidR="000260B1" w:rsidRPr="009C5B90" w:rsidRDefault="000260B1" w:rsidP="007C64A8">
            <w:pPr>
              <w:pStyle w:val="TAL"/>
              <w:rPr>
                <w:lang w:val="en-US"/>
              </w:rPr>
            </w:pPr>
            <w:r w:rsidRPr="009C5B90">
              <w:rPr>
                <w:lang w:val="en-US"/>
              </w:rPr>
              <w:t>Point in time of provisioning</w:t>
            </w:r>
          </w:p>
        </w:tc>
      </w:tr>
      <w:tr w:rsidR="000260B1" w:rsidRPr="009C5B90" w14:paraId="6A492B0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316F1BF" w14:textId="77777777" w:rsidR="000260B1" w:rsidRPr="009C5B90" w:rsidRDefault="000260B1" w:rsidP="007C64A8">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1244E8A2" w14:textId="77777777" w:rsidR="000260B1" w:rsidRPr="00533C32" w:rsidRDefault="000260B1" w:rsidP="007C64A8">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789D43D3"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43FDF9A"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171EACA" w14:textId="77777777" w:rsidR="000260B1" w:rsidRPr="009C5B90" w:rsidRDefault="000260B1" w:rsidP="007C64A8">
            <w:pPr>
              <w:pStyle w:val="TAL"/>
              <w:rPr>
                <w:lang w:val="en-US"/>
              </w:rPr>
            </w:pPr>
            <w:r w:rsidRPr="009C5B90">
              <w:rPr>
                <w:lang w:val="en-US"/>
              </w:rPr>
              <w:t>status of the Nssai update procedure</w:t>
            </w:r>
          </w:p>
        </w:tc>
      </w:tr>
    </w:tbl>
    <w:p w14:paraId="1404E871" w14:textId="77777777" w:rsidR="000260B1" w:rsidRPr="00533C32" w:rsidRDefault="000260B1" w:rsidP="000260B1">
      <w:pPr>
        <w:rPr>
          <w:lang w:eastAsia="zh-CN"/>
        </w:rPr>
      </w:pPr>
    </w:p>
    <w:p w14:paraId="1B55E74F" w14:textId="77777777" w:rsidR="000260B1" w:rsidRPr="00533C32" w:rsidRDefault="000260B1" w:rsidP="000260B1">
      <w:pPr>
        <w:pStyle w:val="Heading4"/>
      </w:pPr>
      <w:bookmarkStart w:id="3457" w:name="_Toc20127167"/>
      <w:bookmarkStart w:id="3458" w:name="_Toc27589158"/>
      <w:bookmarkStart w:id="3459" w:name="_Toc36459964"/>
      <w:bookmarkStart w:id="3460" w:name="_Toc45029558"/>
      <w:bookmarkStart w:id="3461" w:name="_Toc56520845"/>
      <w:bookmarkStart w:id="3462" w:name="_Toc90587180"/>
      <w:bookmarkStart w:id="3463" w:name="_Toc106616728"/>
      <w:bookmarkStart w:id="3464" w:name="_Toc122101430"/>
      <w:bookmarkStart w:id="3465" w:name="_Toc161911016"/>
      <w:r w:rsidRPr="00533C32">
        <w:t>5.4.2.</w:t>
      </w:r>
      <w:r w:rsidRPr="00533C32">
        <w:rPr>
          <w:rFonts w:hint="eastAsia"/>
          <w:lang w:eastAsia="zh-CN"/>
        </w:rPr>
        <w:t>9C</w:t>
      </w:r>
      <w:r w:rsidRPr="00533C32">
        <w:tab/>
        <w:t>Type: CagAckData</w:t>
      </w:r>
      <w:bookmarkEnd w:id="3457"/>
      <w:bookmarkEnd w:id="3458"/>
      <w:bookmarkEnd w:id="3459"/>
      <w:bookmarkEnd w:id="3460"/>
      <w:bookmarkEnd w:id="3461"/>
      <w:bookmarkEnd w:id="3462"/>
      <w:bookmarkEnd w:id="3463"/>
      <w:bookmarkEnd w:id="3464"/>
      <w:bookmarkEnd w:id="3465"/>
    </w:p>
    <w:p w14:paraId="49977447" w14:textId="77777777" w:rsidR="000260B1" w:rsidRPr="00533C32" w:rsidRDefault="000260B1" w:rsidP="000260B1">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623A07C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549292"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87CF8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30EB0C"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B5FB02"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6B58C9"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6847FCF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7499205" w14:textId="77777777" w:rsidR="000260B1" w:rsidRPr="009C5B90" w:rsidRDefault="000260B1" w:rsidP="007C64A8">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C73A828" w14:textId="77777777" w:rsidR="000260B1" w:rsidRPr="00533C32" w:rsidRDefault="000260B1" w:rsidP="007C64A8">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4C06ADF1"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4BE539"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5A57A0B" w14:textId="77777777" w:rsidR="000260B1" w:rsidRPr="009C5B90" w:rsidRDefault="000260B1" w:rsidP="007C64A8">
            <w:pPr>
              <w:pStyle w:val="TAL"/>
              <w:rPr>
                <w:lang w:val="en-US"/>
              </w:rPr>
            </w:pPr>
            <w:r w:rsidRPr="009C5B90">
              <w:rPr>
                <w:lang w:val="en-US"/>
              </w:rPr>
              <w:t>Point in time of provisioning</w:t>
            </w:r>
          </w:p>
        </w:tc>
      </w:tr>
      <w:tr w:rsidR="000260B1" w:rsidRPr="009C5B90" w14:paraId="7899020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CC18600" w14:textId="77777777" w:rsidR="000260B1" w:rsidRPr="009C5B90" w:rsidRDefault="000260B1" w:rsidP="007C64A8">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173E6CCB" w14:textId="77777777" w:rsidR="000260B1" w:rsidRPr="00533C32" w:rsidRDefault="000260B1" w:rsidP="007C64A8">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50E06377"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B549D27"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81DC19B" w14:textId="77777777" w:rsidR="000260B1" w:rsidRPr="009C5B90" w:rsidRDefault="000260B1" w:rsidP="007C64A8">
            <w:pPr>
              <w:pStyle w:val="TAL"/>
              <w:rPr>
                <w:lang w:val="en-US"/>
              </w:rPr>
            </w:pPr>
            <w:r w:rsidRPr="009C5B90">
              <w:rPr>
                <w:lang w:val="en-US"/>
              </w:rPr>
              <w:t>status of the Cag update procedure</w:t>
            </w:r>
          </w:p>
        </w:tc>
      </w:tr>
    </w:tbl>
    <w:p w14:paraId="20EF41D3" w14:textId="77777777" w:rsidR="000260B1" w:rsidRPr="00072181" w:rsidRDefault="000260B1" w:rsidP="000260B1">
      <w:pPr>
        <w:rPr>
          <w:lang w:eastAsia="zh-CN"/>
        </w:rPr>
      </w:pPr>
    </w:p>
    <w:p w14:paraId="15BD048F" w14:textId="77777777" w:rsidR="000260B1" w:rsidRPr="00DE5E23" w:rsidRDefault="000260B1" w:rsidP="000260B1">
      <w:pPr>
        <w:pStyle w:val="Heading4"/>
        <w:rPr>
          <w:lang w:val="fi-FI" w:eastAsia="zh-CN"/>
        </w:rPr>
      </w:pPr>
      <w:bookmarkStart w:id="3466" w:name="_Toc20127168"/>
      <w:bookmarkStart w:id="3467" w:name="_Toc27589159"/>
      <w:bookmarkStart w:id="3468" w:name="_Toc36459965"/>
      <w:bookmarkStart w:id="3469" w:name="_Toc45029559"/>
      <w:bookmarkStart w:id="3470" w:name="_Toc56520846"/>
      <w:bookmarkStart w:id="3471" w:name="_Toc90587181"/>
      <w:bookmarkStart w:id="3472" w:name="_Toc106616729"/>
      <w:bookmarkStart w:id="3473" w:name="_Toc122101431"/>
      <w:bookmarkStart w:id="3474" w:name="_Toc161911017"/>
      <w:r w:rsidRPr="00DE5E23">
        <w:rPr>
          <w:lang w:val="fi-FI"/>
        </w:rPr>
        <w:t>5.4.2.</w:t>
      </w:r>
      <w:r w:rsidRPr="00DE5E23">
        <w:rPr>
          <w:lang w:val="fi-FI" w:eastAsia="zh-CN"/>
        </w:rPr>
        <w:t>10</w:t>
      </w:r>
      <w:r w:rsidRPr="00DE5E23">
        <w:rPr>
          <w:lang w:val="fi-FI"/>
        </w:rPr>
        <w:tab/>
      </w:r>
      <w:r w:rsidRPr="00DE5E23">
        <w:rPr>
          <w:lang w:val="fi-FI" w:eastAsia="zh-CN"/>
        </w:rPr>
        <w:t>Void</w:t>
      </w:r>
      <w:bookmarkEnd w:id="3466"/>
      <w:bookmarkEnd w:id="3467"/>
      <w:bookmarkEnd w:id="3468"/>
      <w:bookmarkEnd w:id="3469"/>
      <w:bookmarkEnd w:id="3470"/>
      <w:bookmarkEnd w:id="3471"/>
      <w:bookmarkEnd w:id="3472"/>
      <w:bookmarkEnd w:id="3473"/>
      <w:bookmarkEnd w:id="3474"/>
    </w:p>
    <w:p w14:paraId="0F64B1AD" w14:textId="77777777" w:rsidR="000260B1" w:rsidRPr="00DE5E23" w:rsidRDefault="000260B1" w:rsidP="000260B1">
      <w:pPr>
        <w:rPr>
          <w:lang w:val="fi-FI"/>
        </w:rPr>
      </w:pPr>
    </w:p>
    <w:p w14:paraId="2500F784" w14:textId="77777777" w:rsidR="000260B1" w:rsidRPr="00DE5E23" w:rsidRDefault="000260B1" w:rsidP="000260B1">
      <w:pPr>
        <w:pStyle w:val="Heading4"/>
        <w:rPr>
          <w:lang w:val="fi-FI" w:eastAsia="zh-CN"/>
        </w:rPr>
      </w:pPr>
      <w:bookmarkStart w:id="3475" w:name="_Toc20127169"/>
      <w:bookmarkStart w:id="3476" w:name="_Toc27589160"/>
      <w:bookmarkStart w:id="3477" w:name="_Toc36459966"/>
      <w:bookmarkStart w:id="3478" w:name="_Toc45029560"/>
      <w:bookmarkStart w:id="3479" w:name="_Toc56520847"/>
      <w:bookmarkStart w:id="3480" w:name="_Toc90587182"/>
      <w:bookmarkStart w:id="3481" w:name="_Toc106616730"/>
      <w:bookmarkStart w:id="3482" w:name="_Toc122101432"/>
      <w:bookmarkStart w:id="3483" w:name="_Toc161911018"/>
      <w:r w:rsidRPr="00DE5E23">
        <w:rPr>
          <w:lang w:val="fi-FI"/>
        </w:rPr>
        <w:t>5.4.2.</w:t>
      </w:r>
      <w:r w:rsidRPr="00DE5E23">
        <w:rPr>
          <w:lang w:val="fi-FI" w:eastAsia="zh-CN"/>
        </w:rPr>
        <w:t>11</w:t>
      </w:r>
      <w:r w:rsidRPr="00DE5E23">
        <w:rPr>
          <w:lang w:val="fi-FI"/>
        </w:rPr>
        <w:tab/>
      </w:r>
      <w:r w:rsidRPr="00DE5E23">
        <w:rPr>
          <w:lang w:val="fi-FI" w:eastAsia="zh-CN"/>
        </w:rPr>
        <w:t>Void</w:t>
      </w:r>
      <w:bookmarkEnd w:id="3475"/>
      <w:bookmarkEnd w:id="3476"/>
      <w:bookmarkEnd w:id="3477"/>
      <w:bookmarkEnd w:id="3478"/>
      <w:bookmarkEnd w:id="3479"/>
      <w:bookmarkEnd w:id="3480"/>
      <w:bookmarkEnd w:id="3481"/>
      <w:bookmarkEnd w:id="3482"/>
      <w:bookmarkEnd w:id="3483"/>
    </w:p>
    <w:p w14:paraId="3124493D" w14:textId="77777777" w:rsidR="000260B1" w:rsidRPr="00DE5E23" w:rsidRDefault="000260B1" w:rsidP="000260B1">
      <w:pPr>
        <w:pStyle w:val="Heading4"/>
        <w:rPr>
          <w:lang w:val="fi-FI" w:eastAsia="zh-CN"/>
        </w:rPr>
      </w:pPr>
      <w:bookmarkStart w:id="3484" w:name="_Toc20127170"/>
      <w:bookmarkStart w:id="3485" w:name="_Toc27589161"/>
      <w:bookmarkStart w:id="3486" w:name="_Toc36459967"/>
      <w:bookmarkStart w:id="3487" w:name="_Toc45029561"/>
      <w:bookmarkStart w:id="3488" w:name="_Toc56520848"/>
      <w:bookmarkStart w:id="3489" w:name="_Toc90587183"/>
      <w:bookmarkStart w:id="3490" w:name="_Toc106616731"/>
      <w:bookmarkStart w:id="3491" w:name="_Toc122101433"/>
      <w:bookmarkStart w:id="3492" w:name="_Toc161911019"/>
      <w:r w:rsidRPr="00DE5E23">
        <w:rPr>
          <w:lang w:val="fi-FI"/>
        </w:rPr>
        <w:t>5.4.2.</w:t>
      </w:r>
      <w:r w:rsidRPr="00DE5E23">
        <w:rPr>
          <w:lang w:val="fi-FI" w:eastAsia="zh-CN"/>
        </w:rPr>
        <w:t>12</w:t>
      </w:r>
      <w:r w:rsidRPr="00DE5E23">
        <w:rPr>
          <w:lang w:val="fi-FI"/>
        </w:rPr>
        <w:tab/>
      </w:r>
      <w:r w:rsidRPr="00DE5E23">
        <w:rPr>
          <w:lang w:val="fi-FI" w:eastAsia="zh-CN"/>
        </w:rPr>
        <w:t>Void</w:t>
      </w:r>
      <w:bookmarkEnd w:id="3484"/>
      <w:bookmarkEnd w:id="3485"/>
      <w:bookmarkEnd w:id="3486"/>
      <w:bookmarkEnd w:id="3487"/>
      <w:bookmarkEnd w:id="3488"/>
      <w:bookmarkEnd w:id="3489"/>
      <w:bookmarkEnd w:id="3490"/>
      <w:bookmarkEnd w:id="3491"/>
      <w:bookmarkEnd w:id="3492"/>
    </w:p>
    <w:p w14:paraId="581A6B2C" w14:textId="77777777" w:rsidR="000260B1" w:rsidRPr="00DE5E23" w:rsidRDefault="000260B1" w:rsidP="000260B1">
      <w:pPr>
        <w:rPr>
          <w:lang w:val="fi-FI"/>
        </w:rPr>
      </w:pPr>
    </w:p>
    <w:p w14:paraId="088E51CD" w14:textId="77777777" w:rsidR="000260B1" w:rsidRPr="00DE5E23" w:rsidRDefault="000260B1" w:rsidP="000260B1">
      <w:pPr>
        <w:rPr>
          <w:lang w:val="fi-FI"/>
        </w:rPr>
      </w:pPr>
    </w:p>
    <w:p w14:paraId="56E4DEA4" w14:textId="77777777" w:rsidR="000260B1" w:rsidRPr="00DE5E23" w:rsidRDefault="000260B1" w:rsidP="000260B1">
      <w:pPr>
        <w:pStyle w:val="Heading4"/>
        <w:rPr>
          <w:lang w:val="fi-FI" w:eastAsia="zh-CN"/>
        </w:rPr>
      </w:pPr>
      <w:bookmarkStart w:id="3493" w:name="_Toc20127171"/>
      <w:bookmarkStart w:id="3494" w:name="_Toc27589162"/>
      <w:bookmarkStart w:id="3495" w:name="_Toc36459968"/>
      <w:bookmarkStart w:id="3496" w:name="_Toc45029562"/>
      <w:bookmarkStart w:id="3497" w:name="_Toc56520849"/>
      <w:bookmarkStart w:id="3498" w:name="_Toc90587184"/>
      <w:bookmarkStart w:id="3499" w:name="_Toc106616732"/>
      <w:bookmarkStart w:id="3500" w:name="_Toc122101434"/>
      <w:bookmarkStart w:id="3501" w:name="_Toc161911020"/>
      <w:r w:rsidRPr="00DE5E23">
        <w:rPr>
          <w:lang w:val="fi-FI"/>
        </w:rPr>
        <w:t>5.4.2.</w:t>
      </w:r>
      <w:r w:rsidRPr="00DE5E23">
        <w:rPr>
          <w:lang w:val="fi-FI" w:eastAsia="zh-CN"/>
        </w:rPr>
        <w:t>13</w:t>
      </w:r>
      <w:r w:rsidRPr="00DE5E23">
        <w:rPr>
          <w:lang w:val="fi-FI"/>
        </w:rPr>
        <w:tab/>
      </w:r>
      <w:r w:rsidRPr="00DE5E23">
        <w:rPr>
          <w:lang w:val="fi-FI" w:eastAsia="zh-CN"/>
        </w:rPr>
        <w:t>Void</w:t>
      </w:r>
      <w:bookmarkEnd w:id="3493"/>
      <w:bookmarkEnd w:id="3494"/>
      <w:bookmarkEnd w:id="3495"/>
      <w:bookmarkEnd w:id="3496"/>
      <w:bookmarkEnd w:id="3497"/>
      <w:bookmarkEnd w:id="3498"/>
      <w:bookmarkEnd w:id="3499"/>
      <w:bookmarkEnd w:id="3500"/>
      <w:bookmarkEnd w:id="3501"/>
    </w:p>
    <w:p w14:paraId="253E2A1F" w14:textId="77777777" w:rsidR="000260B1" w:rsidRPr="00DE5E23" w:rsidRDefault="000260B1" w:rsidP="000260B1">
      <w:pPr>
        <w:rPr>
          <w:lang w:val="fi-FI"/>
        </w:rPr>
      </w:pPr>
    </w:p>
    <w:p w14:paraId="5CE2BA5B" w14:textId="77777777" w:rsidR="000260B1" w:rsidRPr="00DE5E23" w:rsidRDefault="000260B1" w:rsidP="000260B1">
      <w:pPr>
        <w:pStyle w:val="Heading4"/>
        <w:rPr>
          <w:lang w:val="fi-FI"/>
        </w:rPr>
      </w:pPr>
      <w:bookmarkStart w:id="3502" w:name="_Toc20127172"/>
      <w:bookmarkStart w:id="3503" w:name="_Toc27589163"/>
      <w:bookmarkStart w:id="3504" w:name="_Toc36459969"/>
      <w:bookmarkStart w:id="3505" w:name="_Toc45029563"/>
      <w:bookmarkStart w:id="3506" w:name="_Toc56520850"/>
      <w:bookmarkStart w:id="3507" w:name="_Toc90587185"/>
      <w:bookmarkStart w:id="3508" w:name="_Toc106616733"/>
      <w:bookmarkStart w:id="3509" w:name="_Toc122101435"/>
      <w:bookmarkStart w:id="3510" w:name="_Toc161911021"/>
      <w:r w:rsidRPr="00DE5E23">
        <w:rPr>
          <w:lang w:val="fi-FI"/>
        </w:rPr>
        <w:t>5.4.2.</w:t>
      </w:r>
      <w:r w:rsidRPr="00DE5E23">
        <w:rPr>
          <w:lang w:val="fi-FI" w:eastAsia="zh-CN"/>
        </w:rPr>
        <w:t>14</w:t>
      </w:r>
      <w:r w:rsidRPr="00DE5E23">
        <w:rPr>
          <w:lang w:val="fi-FI"/>
        </w:rPr>
        <w:tab/>
      </w:r>
      <w:r w:rsidRPr="00DE5E23">
        <w:rPr>
          <w:lang w:val="fi-FI" w:eastAsia="zh-CN"/>
        </w:rPr>
        <w:t>Void</w:t>
      </w:r>
      <w:bookmarkEnd w:id="3502"/>
      <w:bookmarkEnd w:id="3503"/>
      <w:bookmarkEnd w:id="3504"/>
      <w:bookmarkEnd w:id="3505"/>
      <w:bookmarkEnd w:id="3506"/>
      <w:bookmarkEnd w:id="3507"/>
      <w:bookmarkEnd w:id="3508"/>
      <w:bookmarkEnd w:id="3509"/>
      <w:bookmarkEnd w:id="3510"/>
    </w:p>
    <w:p w14:paraId="01141FC3" w14:textId="77777777" w:rsidR="000260B1" w:rsidRPr="00DE5E23" w:rsidRDefault="000260B1" w:rsidP="000260B1">
      <w:pPr>
        <w:rPr>
          <w:lang w:val="fi-FI"/>
        </w:rPr>
      </w:pPr>
    </w:p>
    <w:p w14:paraId="7C132220" w14:textId="77777777" w:rsidR="000260B1" w:rsidRPr="00DE5E23" w:rsidRDefault="000260B1" w:rsidP="000260B1">
      <w:pPr>
        <w:pStyle w:val="Heading4"/>
        <w:rPr>
          <w:lang w:val="fi-FI" w:eastAsia="zh-CN"/>
        </w:rPr>
      </w:pPr>
      <w:bookmarkStart w:id="3511" w:name="_Toc20127173"/>
      <w:bookmarkStart w:id="3512" w:name="_Toc27589164"/>
      <w:bookmarkStart w:id="3513" w:name="_Toc36459970"/>
      <w:bookmarkStart w:id="3514" w:name="_Toc45029564"/>
      <w:bookmarkStart w:id="3515" w:name="_Toc56520851"/>
      <w:bookmarkStart w:id="3516" w:name="_Toc90587186"/>
      <w:bookmarkStart w:id="3517" w:name="_Toc106616734"/>
      <w:bookmarkStart w:id="3518" w:name="_Toc122101436"/>
      <w:bookmarkStart w:id="3519" w:name="_Toc161911022"/>
      <w:r w:rsidRPr="00DE5E23">
        <w:rPr>
          <w:lang w:val="fi-FI"/>
        </w:rPr>
        <w:t>5.4.2.</w:t>
      </w:r>
      <w:r w:rsidRPr="00DE5E23">
        <w:rPr>
          <w:lang w:val="fi-FI" w:eastAsia="zh-CN"/>
        </w:rPr>
        <w:t>15</w:t>
      </w:r>
      <w:r w:rsidRPr="00DE5E23">
        <w:rPr>
          <w:lang w:val="fi-FI"/>
        </w:rPr>
        <w:tab/>
      </w:r>
      <w:r w:rsidRPr="00DE5E23">
        <w:rPr>
          <w:lang w:val="fi-FI" w:eastAsia="zh-CN"/>
        </w:rPr>
        <w:t>Void</w:t>
      </w:r>
      <w:bookmarkEnd w:id="3511"/>
      <w:bookmarkEnd w:id="3512"/>
      <w:bookmarkEnd w:id="3513"/>
      <w:bookmarkEnd w:id="3514"/>
      <w:bookmarkEnd w:id="3515"/>
      <w:bookmarkEnd w:id="3516"/>
      <w:bookmarkEnd w:id="3517"/>
      <w:bookmarkEnd w:id="3518"/>
      <w:bookmarkEnd w:id="3519"/>
    </w:p>
    <w:p w14:paraId="05111EDD" w14:textId="77777777" w:rsidR="000260B1" w:rsidRPr="00DE5E23" w:rsidRDefault="000260B1" w:rsidP="000260B1">
      <w:pPr>
        <w:rPr>
          <w:lang w:val="fi-FI"/>
        </w:rPr>
      </w:pPr>
    </w:p>
    <w:p w14:paraId="7CD9BF40" w14:textId="77777777" w:rsidR="000260B1" w:rsidRPr="00533C32" w:rsidRDefault="000260B1" w:rsidP="000260B1">
      <w:pPr>
        <w:pStyle w:val="Heading4"/>
      </w:pPr>
      <w:bookmarkStart w:id="3520" w:name="_Toc20127174"/>
      <w:bookmarkStart w:id="3521" w:name="_Toc27589165"/>
      <w:bookmarkStart w:id="3522" w:name="_Toc36459971"/>
      <w:bookmarkStart w:id="3523" w:name="_Toc45029565"/>
      <w:bookmarkStart w:id="3524" w:name="_Toc56520852"/>
      <w:bookmarkStart w:id="3525" w:name="_Toc90587187"/>
      <w:bookmarkStart w:id="3526" w:name="_Toc106616735"/>
      <w:bookmarkStart w:id="3527" w:name="_Toc122101437"/>
      <w:bookmarkStart w:id="3528" w:name="_Toc161911023"/>
      <w:r w:rsidRPr="00533C32">
        <w:lastRenderedPageBreak/>
        <w:t>5.4.2.</w:t>
      </w:r>
      <w:r w:rsidRPr="00533C32">
        <w:rPr>
          <w:lang w:eastAsia="zh-CN"/>
        </w:rPr>
        <w:t>16</w:t>
      </w:r>
      <w:r w:rsidRPr="00533C32">
        <w:tab/>
      </w:r>
      <w:r w:rsidRPr="00533C32">
        <w:rPr>
          <w:lang w:eastAsia="zh-CN"/>
        </w:rPr>
        <w:t>Void</w:t>
      </w:r>
      <w:bookmarkEnd w:id="3520"/>
      <w:bookmarkEnd w:id="3521"/>
      <w:bookmarkEnd w:id="3522"/>
      <w:bookmarkEnd w:id="3523"/>
      <w:bookmarkEnd w:id="3524"/>
      <w:bookmarkEnd w:id="3525"/>
      <w:bookmarkEnd w:id="3526"/>
      <w:bookmarkEnd w:id="3527"/>
      <w:bookmarkEnd w:id="3528"/>
    </w:p>
    <w:p w14:paraId="488AF894" w14:textId="77777777" w:rsidR="000260B1" w:rsidRPr="00533C32" w:rsidRDefault="000260B1" w:rsidP="000260B1">
      <w:pPr>
        <w:rPr>
          <w:lang w:val="en-US"/>
        </w:rPr>
      </w:pPr>
    </w:p>
    <w:p w14:paraId="166F2933" w14:textId="77777777" w:rsidR="000260B1" w:rsidRPr="00533C32" w:rsidRDefault="000260B1" w:rsidP="000260B1">
      <w:pPr>
        <w:pStyle w:val="Heading4"/>
        <w:rPr>
          <w:lang w:eastAsia="zh-CN"/>
        </w:rPr>
      </w:pPr>
      <w:bookmarkStart w:id="3529" w:name="_Toc20127175"/>
      <w:bookmarkStart w:id="3530" w:name="_Toc27589166"/>
      <w:bookmarkStart w:id="3531" w:name="_Toc36459972"/>
      <w:bookmarkStart w:id="3532" w:name="_Toc45029566"/>
      <w:bookmarkStart w:id="3533" w:name="_Toc56520853"/>
      <w:bookmarkStart w:id="3534" w:name="_Toc90587188"/>
      <w:bookmarkStart w:id="3535" w:name="_Toc106616736"/>
      <w:bookmarkStart w:id="3536" w:name="_Toc122101438"/>
      <w:bookmarkStart w:id="3537" w:name="_Toc161911024"/>
      <w:r w:rsidRPr="00533C32">
        <w:t>5.4.2.</w:t>
      </w:r>
      <w:r w:rsidRPr="00533C32">
        <w:rPr>
          <w:lang w:eastAsia="zh-CN"/>
        </w:rPr>
        <w:t>17</w:t>
      </w:r>
      <w:r w:rsidRPr="00533C32">
        <w:tab/>
      </w:r>
      <w:r w:rsidRPr="00533C32">
        <w:rPr>
          <w:lang w:eastAsia="zh-CN"/>
        </w:rPr>
        <w:t>Void</w:t>
      </w:r>
      <w:bookmarkEnd w:id="3529"/>
      <w:bookmarkEnd w:id="3530"/>
      <w:bookmarkEnd w:id="3531"/>
      <w:bookmarkEnd w:id="3532"/>
      <w:bookmarkEnd w:id="3533"/>
      <w:bookmarkEnd w:id="3534"/>
      <w:bookmarkEnd w:id="3535"/>
      <w:bookmarkEnd w:id="3536"/>
      <w:bookmarkEnd w:id="3537"/>
    </w:p>
    <w:p w14:paraId="418C3E6D" w14:textId="77777777" w:rsidR="000260B1" w:rsidRPr="00533C32" w:rsidRDefault="000260B1" w:rsidP="000260B1"/>
    <w:p w14:paraId="3C43BE94" w14:textId="77777777" w:rsidR="000260B1" w:rsidRPr="00533C32" w:rsidRDefault="000260B1" w:rsidP="000260B1">
      <w:pPr>
        <w:pStyle w:val="Heading4"/>
        <w:rPr>
          <w:lang w:eastAsia="zh-CN"/>
        </w:rPr>
      </w:pPr>
      <w:bookmarkStart w:id="3538" w:name="_Toc20127176"/>
      <w:bookmarkStart w:id="3539" w:name="_Toc27589167"/>
      <w:bookmarkStart w:id="3540" w:name="_Toc36459973"/>
      <w:bookmarkStart w:id="3541" w:name="_Toc45029567"/>
      <w:bookmarkStart w:id="3542" w:name="_Toc56520854"/>
      <w:bookmarkStart w:id="3543" w:name="_Toc90587189"/>
      <w:bookmarkStart w:id="3544" w:name="_Toc106616737"/>
      <w:bookmarkStart w:id="3545" w:name="_Toc122101439"/>
      <w:bookmarkStart w:id="3546" w:name="_Toc161911025"/>
      <w:r w:rsidRPr="00533C32">
        <w:t>5.4.2.</w:t>
      </w:r>
      <w:r w:rsidRPr="00533C32">
        <w:rPr>
          <w:lang w:eastAsia="zh-CN"/>
        </w:rPr>
        <w:t>18</w:t>
      </w:r>
      <w:r w:rsidRPr="00533C32">
        <w:tab/>
      </w:r>
      <w:r w:rsidRPr="00533C32">
        <w:rPr>
          <w:lang w:eastAsia="zh-CN"/>
        </w:rPr>
        <w:t>Void</w:t>
      </w:r>
      <w:bookmarkEnd w:id="3538"/>
      <w:bookmarkEnd w:id="3539"/>
      <w:bookmarkEnd w:id="3540"/>
      <w:bookmarkEnd w:id="3541"/>
      <w:bookmarkEnd w:id="3542"/>
      <w:bookmarkEnd w:id="3543"/>
      <w:bookmarkEnd w:id="3544"/>
      <w:bookmarkEnd w:id="3545"/>
      <w:bookmarkEnd w:id="3546"/>
    </w:p>
    <w:p w14:paraId="0DF30B96" w14:textId="77777777" w:rsidR="000260B1" w:rsidRPr="00533C32" w:rsidRDefault="000260B1" w:rsidP="000260B1">
      <w:pPr>
        <w:rPr>
          <w:lang w:eastAsia="zh-CN"/>
        </w:rPr>
      </w:pPr>
    </w:p>
    <w:p w14:paraId="40102879" w14:textId="77777777" w:rsidR="000260B1" w:rsidRPr="00533C32" w:rsidRDefault="000260B1" w:rsidP="000260B1">
      <w:pPr>
        <w:pStyle w:val="Heading4"/>
      </w:pPr>
      <w:bookmarkStart w:id="3547" w:name="_Toc20127177"/>
      <w:bookmarkStart w:id="3548" w:name="_Toc27589168"/>
      <w:bookmarkStart w:id="3549" w:name="_Toc36459974"/>
      <w:bookmarkStart w:id="3550" w:name="_Toc45029568"/>
      <w:bookmarkStart w:id="3551" w:name="_Toc56520855"/>
      <w:bookmarkStart w:id="3552" w:name="_Toc90587190"/>
      <w:bookmarkStart w:id="3553" w:name="_Toc106616738"/>
      <w:bookmarkStart w:id="3554" w:name="_Toc122101440"/>
      <w:bookmarkStart w:id="3555" w:name="_Toc161911026"/>
      <w:r w:rsidRPr="00533C32">
        <w:t>5.4.2.</w:t>
      </w:r>
      <w:r w:rsidRPr="00533C32">
        <w:rPr>
          <w:lang w:val="de-DE" w:eastAsia="zh-CN"/>
        </w:rPr>
        <w:t>19</w:t>
      </w:r>
      <w:r w:rsidRPr="00533C32">
        <w:tab/>
        <w:t xml:space="preserve">Type: </w:t>
      </w:r>
      <w:r w:rsidRPr="00533C32">
        <w:rPr>
          <w:lang w:val="de-DE"/>
        </w:rPr>
        <w:t>AmfSubscriptionInfo</w:t>
      </w:r>
      <w:bookmarkEnd w:id="3547"/>
      <w:bookmarkEnd w:id="3548"/>
      <w:bookmarkEnd w:id="3549"/>
      <w:bookmarkEnd w:id="3550"/>
      <w:bookmarkEnd w:id="3551"/>
      <w:bookmarkEnd w:id="3552"/>
      <w:bookmarkEnd w:id="3553"/>
      <w:bookmarkEnd w:id="3554"/>
      <w:bookmarkEnd w:id="3555"/>
    </w:p>
    <w:p w14:paraId="46ED7F86" w14:textId="77777777" w:rsidR="000260B1" w:rsidRPr="00533C32" w:rsidRDefault="000260B1" w:rsidP="000260B1">
      <w:pPr>
        <w:pStyle w:val="TH"/>
        <w:outlineLvl w:val="0"/>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3577DE5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422228"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25104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E5307"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F40837"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EBE333"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23D9EF0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29A7086" w14:textId="77777777" w:rsidR="000260B1" w:rsidRPr="009C5B90" w:rsidRDefault="000260B1" w:rsidP="007C64A8">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09DB9D40" w14:textId="77777777" w:rsidR="000260B1" w:rsidRPr="009C5B90" w:rsidRDefault="000260B1" w:rsidP="007C64A8">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92C4830"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DA2C29"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6DCE8C0" w14:textId="77777777" w:rsidR="000260B1" w:rsidRPr="009C5B90" w:rsidRDefault="000260B1" w:rsidP="007C64A8">
            <w:pPr>
              <w:pStyle w:val="TAL"/>
              <w:rPr>
                <w:rFonts w:cs="Arial"/>
                <w:szCs w:val="18"/>
                <w:lang w:val="en-US"/>
              </w:rPr>
            </w:pPr>
            <w:r w:rsidRPr="009C5B90">
              <w:rPr>
                <w:lang w:val="en-US"/>
              </w:rPr>
              <w:t>InstanceId of the AMF to which the subscription was sent</w:t>
            </w:r>
          </w:p>
        </w:tc>
      </w:tr>
      <w:tr w:rsidR="000260B1" w:rsidRPr="009C5B90" w14:paraId="76BEBC4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AB2F0B9" w14:textId="77777777" w:rsidR="000260B1" w:rsidRPr="009C5B90" w:rsidRDefault="000260B1" w:rsidP="007C64A8">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3DC9D09C" w14:textId="77777777" w:rsidR="000260B1" w:rsidRPr="009C5B90" w:rsidRDefault="000260B1" w:rsidP="007C64A8">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254BDA1"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FB6B82"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3581F89" w14:textId="77777777" w:rsidR="000260B1" w:rsidRPr="009C5B90" w:rsidRDefault="000260B1" w:rsidP="007C64A8">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0260B1" w:rsidRPr="009C5B90" w14:paraId="2F91C9E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E49C178" w14:textId="77777777" w:rsidR="000260B1" w:rsidRPr="009C5B90" w:rsidRDefault="000260B1" w:rsidP="007C64A8">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E8FCBC5"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D8920B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0B96973"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40F0724" w14:textId="77777777" w:rsidR="000260B1" w:rsidRPr="009C5B90" w:rsidRDefault="000260B1" w:rsidP="007C64A8">
            <w:pPr>
              <w:pStyle w:val="TAL"/>
              <w:rPr>
                <w:lang w:val="en-US"/>
              </w:rPr>
            </w:pPr>
            <w:r w:rsidRPr="009C5B90">
              <w:rPr>
                <w:lang w:val="en-US"/>
              </w:rPr>
              <w:t>The Correlation Id allocated by the UDM and sent to the AMF for correlation of subscriptionId-change-notifications</w:t>
            </w:r>
          </w:p>
        </w:tc>
      </w:tr>
      <w:tr w:rsidR="000260B1" w:rsidRPr="009C5B90" w14:paraId="3553C3E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6FC1983" w14:textId="77777777" w:rsidR="000260B1" w:rsidRPr="009C5B90" w:rsidRDefault="000260B1" w:rsidP="007C64A8">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106B619A" w14:textId="77777777" w:rsidR="000260B1" w:rsidRPr="009C5B90" w:rsidRDefault="000260B1" w:rsidP="007C64A8">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028C0E77"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13A393"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6772F05" w14:textId="77777777" w:rsidR="000260B1" w:rsidRPr="009C5B90" w:rsidRDefault="000260B1" w:rsidP="007C64A8">
            <w:pPr>
              <w:pStyle w:val="TAL"/>
              <w:rPr>
                <w:lang w:val="en-US"/>
              </w:rPr>
            </w:pPr>
            <w:r w:rsidRPr="009C5B90">
              <w:rPr>
                <w:rFonts w:cs="Arial"/>
                <w:szCs w:val="18"/>
              </w:rPr>
              <w:t>This IE if present may contain e.g. the headers sent/received by the UDM during AMF Event Exposure subscription.</w:t>
            </w:r>
          </w:p>
        </w:tc>
      </w:tr>
    </w:tbl>
    <w:p w14:paraId="698E929C" w14:textId="77777777" w:rsidR="000260B1" w:rsidRPr="00533C32" w:rsidRDefault="000260B1" w:rsidP="000260B1">
      <w:pPr>
        <w:rPr>
          <w:lang w:eastAsia="zh-CN"/>
        </w:rPr>
      </w:pPr>
    </w:p>
    <w:p w14:paraId="1D9B5EE3" w14:textId="77777777" w:rsidR="000260B1" w:rsidRPr="00533C32" w:rsidRDefault="000260B1" w:rsidP="000260B1">
      <w:pPr>
        <w:pStyle w:val="Heading4"/>
      </w:pPr>
      <w:bookmarkStart w:id="3556" w:name="_Toc20127178"/>
      <w:bookmarkStart w:id="3557" w:name="_Toc27589169"/>
      <w:bookmarkStart w:id="3558" w:name="_Toc36459975"/>
      <w:bookmarkStart w:id="3559" w:name="_Toc45029569"/>
      <w:bookmarkStart w:id="3560" w:name="_Toc56520856"/>
      <w:bookmarkStart w:id="3561" w:name="_Toc90587191"/>
      <w:bookmarkStart w:id="3562" w:name="_Toc106616739"/>
      <w:bookmarkStart w:id="3563" w:name="_Toc122101441"/>
      <w:bookmarkStart w:id="3564" w:name="_Toc161911027"/>
      <w:r w:rsidRPr="00442797">
        <w:lastRenderedPageBreak/>
        <w:t>5.4.2.20</w:t>
      </w:r>
      <w:r w:rsidRPr="00442797">
        <w:tab/>
        <w:t>Type: EeProfileData</w:t>
      </w:r>
      <w:bookmarkEnd w:id="3556"/>
      <w:bookmarkEnd w:id="3557"/>
      <w:bookmarkEnd w:id="3558"/>
      <w:bookmarkEnd w:id="3559"/>
      <w:bookmarkEnd w:id="3560"/>
      <w:bookmarkEnd w:id="3561"/>
      <w:bookmarkEnd w:id="3562"/>
      <w:bookmarkEnd w:id="3563"/>
      <w:bookmarkEnd w:id="3564"/>
    </w:p>
    <w:p w14:paraId="6C93F9BD" w14:textId="77777777" w:rsidR="000260B1" w:rsidRPr="00533C32" w:rsidRDefault="000260B1" w:rsidP="000260B1">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2A82B55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E0A83F"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A3319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B2F467"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56FF3E"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8AAFAF"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339D24D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3730897" w14:textId="77777777" w:rsidR="000260B1" w:rsidRPr="009C5B90" w:rsidRDefault="000260B1" w:rsidP="007C64A8">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1F1D8816" w14:textId="77777777" w:rsidR="000260B1" w:rsidRPr="009C5B90" w:rsidRDefault="000260B1" w:rsidP="007C64A8">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AFA77F4"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5D89BD1"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61DE6209" w14:textId="77777777" w:rsidR="000260B1" w:rsidRPr="009C5B90" w:rsidRDefault="000260B1" w:rsidP="007C64A8">
            <w:pPr>
              <w:pStyle w:val="TAL"/>
              <w:rPr>
                <w:lang w:val="en-US"/>
              </w:rPr>
            </w:pPr>
            <w:r w:rsidRPr="009C5B90">
              <w:rPr>
                <w:lang w:val="en-US"/>
              </w:rPr>
              <w:t>List of the event types that are restricted (if any) for the UE.</w:t>
            </w:r>
          </w:p>
          <w:p w14:paraId="2B63ED8E" w14:textId="77777777" w:rsidR="000260B1" w:rsidRPr="009C5B90" w:rsidRDefault="000260B1" w:rsidP="007C64A8">
            <w:pPr>
              <w:pStyle w:val="TAL"/>
              <w:rPr>
                <w:rFonts w:cs="Arial"/>
                <w:szCs w:val="18"/>
                <w:lang w:val="en-US"/>
              </w:rPr>
            </w:pPr>
            <w:r w:rsidRPr="009C5B90">
              <w:rPr>
                <w:lang w:val="en-US"/>
              </w:rPr>
              <w:t>The absence of this IE indicates that all event types are authorized for the UE.</w:t>
            </w:r>
          </w:p>
        </w:tc>
      </w:tr>
      <w:tr w:rsidR="000260B1" w:rsidRPr="009C5B90" w14:paraId="34EF206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E9B5E84" w14:textId="77777777" w:rsidR="000260B1" w:rsidRPr="009C5B90" w:rsidRDefault="000260B1" w:rsidP="007C64A8">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85C4F3" w14:textId="77777777" w:rsidR="000260B1" w:rsidRPr="009C5B90" w:rsidRDefault="000260B1" w:rsidP="007C64A8">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BE14D55"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D60926A"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CDDD2DD" w14:textId="77777777" w:rsidR="000260B1" w:rsidRPr="009C5B90" w:rsidRDefault="000260B1" w:rsidP="007C64A8">
            <w:pPr>
              <w:pStyle w:val="TAL"/>
              <w:rPr>
                <w:lang w:val="en-US"/>
              </w:rPr>
            </w:pPr>
          </w:p>
        </w:tc>
      </w:tr>
      <w:tr w:rsidR="000260B1" w:rsidRPr="009C5B90" w14:paraId="33B0EC8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54BB117E" w14:textId="77777777" w:rsidR="000260B1" w:rsidRPr="009C5B90" w:rsidRDefault="000260B1" w:rsidP="007C64A8">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79AF534" w14:textId="77777777" w:rsidR="000260B1" w:rsidRPr="009C5B90" w:rsidRDefault="000260B1" w:rsidP="007C64A8">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7EBD8AFA"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88996C6" w14:textId="77777777" w:rsidR="000260B1" w:rsidRPr="009C5B90" w:rsidRDefault="000260B1" w:rsidP="007C64A8">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616A10CE" w14:textId="67D9E617" w:rsidR="000260B1" w:rsidRPr="009C5B90" w:rsidRDefault="000260B1" w:rsidP="007C64A8">
            <w:pPr>
              <w:pStyle w:val="TAL"/>
              <w:rPr>
                <w:lang w:val="en-US"/>
              </w:rPr>
            </w:pPr>
            <w:r w:rsidRPr="009C5B90">
              <w:rPr>
                <w:lang w:val="en-US"/>
              </w:rPr>
              <w:t>A map (list of key-value pairs where EventType (see 3GPP TS 29.503 [6] serves as key) of MTC Provider.</w:t>
            </w:r>
            <w:r w:rsidRPr="009C5B90">
              <w:rPr>
                <w:lang w:val="en-US"/>
              </w:rPr>
              <w:br/>
              <w:t>In addition to defined EventTypes, the key value "ALL" may be used to identify a map entry which contains a list of MtcProviders that are allowed monitoring all Event Types.</w:t>
            </w:r>
          </w:p>
          <w:p w14:paraId="3D1397BC" w14:textId="77777777" w:rsidR="000260B1" w:rsidRPr="009C5B90" w:rsidRDefault="000260B1" w:rsidP="007C64A8">
            <w:pPr>
              <w:pStyle w:val="TAL"/>
              <w:rPr>
                <w:lang w:val="en-US"/>
              </w:rPr>
            </w:pPr>
            <w:r w:rsidRPr="009C5B90">
              <w:rPr>
                <w:lang w:val="en-US"/>
              </w:rPr>
              <w:t>The absence of this IE indicates that monitoring by any MTC provider is allowed for any non restricted event type.</w:t>
            </w:r>
          </w:p>
        </w:tc>
      </w:tr>
      <w:tr w:rsidR="000260B1" w:rsidRPr="009C5B90" w14:paraId="5E868C4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256EB9BB" w14:textId="77777777" w:rsidR="000260B1" w:rsidRPr="009C5B90" w:rsidRDefault="000260B1" w:rsidP="007C64A8">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23D807BD" w14:textId="77777777" w:rsidR="000260B1" w:rsidRPr="009C5B90" w:rsidRDefault="000260B1" w:rsidP="007C64A8">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31AD981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BB1115B"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2F3D031" w14:textId="77777777" w:rsidR="000260B1" w:rsidRPr="009C5B90" w:rsidRDefault="000260B1" w:rsidP="007C64A8">
            <w:pPr>
              <w:pStyle w:val="TAL"/>
              <w:rPr>
                <w:lang w:val="en-US"/>
              </w:rPr>
            </w:pPr>
            <w:r w:rsidRPr="009C5B90">
              <w:rPr>
                <w:lang w:val="en-US"/>
              </w:rPr>
              <w:t>If set to True, indicates that interworking with EPC is restricted. Set to False or not present means that the UE is not restriceted in the EPC.</w:t>
            </w:r>
          </w:p>
        </w:tc>
      </w:tr>
      <w:tr w:rsidR="000260B1" w:rsidRPr="009C5B90" w14:paraId="19B43BE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6AC0DE54" w14:textId="77777777" w:rsidR="000260B1" w:rsidRPr="009C5B90" w:rsidRDefault="000260B1" w:rsidP="007C64A8">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041E3F7F"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7768BBC"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DB5F4C"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FE3C2B3" w14:textId="77777777" w:rsidR="000260B1" w:rsidRPr="009C5B90" w:rsidRDefault="000260B1" w:rsidP="007C64A8">
            <w:pPr>
              <w:pStyle w:val="TAL"/>
              <w:rPr>
                <w:lang w:val="en-US"/>
              </w:rPr>
            </w:pPr>
            <w:r w:rsidRPr="009C5B90">
              <w:rPr>
                <w:lang w:val="en-US"/>
              </w:rPr>
              <w:t>This IE contains the IMSI of the UE and should be present if the iwkEpcRestricted attribute is not set to True.</w:t>
            </w:r>
          </w:p>
          <w:p w14:paraId="4FB10992" w14:textId="77777777" w:rsidR="000260B1" w:rsidRPr="009C5B90" w:rsidRDefault="000260B1" w:rsidP="007C64A8">
            <w:pPr>
              <w:pStyle w:val="TAL"/>
              <w:rPr>
                <w:lang w:val="en-US"/>
              </w:rPr>
            </w:pPr>
          </w:p>
          <w:p w14:paraId="55C8F6E3" w14:textId="77777777" w:rsidR="000260B1" w:rsidRPr="009C5B90" w:rsidRDefault="000260B1" w:rsidP="007C64A8">
            <w:pPr>
              <w:pStyle w:val="TAL"/>
              <w:rPr>
                <w:lang w:val="en-US"/>
              </w:rPr>
            </w:pPr>
            <w:r w:rsidRPr="009C5B90">
              <w:rPr>
                <w:rFonts w:cs="Arial"/>
                <w:szCs w:val="18"/>
              </w:rPr>
              <w:t>pattern: "^[0-9]{5,15}$"</w:t>
            </w:r>
          </w:p>
        </w:tc>
      </w:tr>
      <w:tr w:rsidR="000260B1" w:rsidRPr="009C5B90" w14:paraId="22D3D4D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26BEEA8" w14:textId="77777777" w:rsidR="000260B1" w:rsidRPr="009C5B90" w:rsidRDefault="000260B1" w:rsidP="007C64A8">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71AF6AA9" w14:textId="77777777" w:rsidR="000260B1" w:rsidRPr="009C5B90" w:rsidRDefault="000260B1" w:rsidP="007C64A8">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19BC81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58B79D"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688A2A0" w14:textId="77777777" w:rsidR="000260B1" w:rsidRPr="009C5B90" w:rsidRDefault="000260B1" w:rsidP="007C64A8">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39999AB" w14:textId="77777777" w:rsidR="000260B1" w:rsidRPr="00533C32" w:rsidRDefault="000260B1" w:rsidP="000260B1">
      <w:pPr>
        <w:rPr>
          <w:lang w:val="en-US" w:eastAsia="zh-CN"/>
        </w:rPr>
      </w:pPr>
    </w:p>
    <w:p w14:paraId="26A9133C" w14:textId="77777777" w:rsidR="000260B1" w:rsidRPr="00533C32" w:rsidRDefault="000260B1" w:rsidP="000260B1">
      <w:pPr>
        <w:pStyle w:val="Heading4"/>
      </w:pPr>
      <w:bookmarkStart w:id="3565" w:name="_Toc20127179"/>
      <w:bookmarkStart w:id="3566" w:name="_Toc27589170"/>
      <w:bookmarkStart w:id="3567" w:name="_Toc36459976"/>
      <w:bookmarkStart w:id="3568" w:name="_Toc45029570"/>
      <w:bookmarkStart w:id="3569" w:name="_Toc56520857"/>
      <w:bookmarkStart w:id="3570" w:name="_Toc90587192"/>
      <w:bookmarkStart w:id="3571" w:name="_Toc106616740"/>
      <w:bookmarkStart w:id="3572" w:name="_Toc122101442"/>
      <w:bookmarkStart w:id="3573" w:name="_Toc161911028"/>
      <w:r w:rsidRPr="00533C32">
        <w:t>5.4.2.</w:t>
      </w:r>
      <w:r w:rsidRPr="00533C32">
        <w:rPr>
          <w:lang w:eastAsia="zh-CN"/>
        </w:rPr>
        <w:t>21</w:t>
      </w:r>
      <w:r w:rsidRPr="00533C32">
        <w:tab/>
      </w:r>
      <w:r w:rsidRPr="00533C32">
        <w:rPr>
          <w:lang w:eastAsia="zh-CN"/>
        </w:rPr>
        <w:t>Void</w:t>
      </w:r>
      <w:bookmarkEnd w:id="3565"/>
      <w:bookmarkEnd w:id="3566"/>
      <w:bookmarkEnd w:id="3567"/>
      <w:bookmarkEnd w:id="3568"/>
      <w:bookmarkEnd w:id="3569"/>
      <w:bookmarkEnd w:id="3570"/>
      <w:bookmarkEnd w:id="3571"/>
      <w:bookmarkEnd w:id="3572"/>
      <w:bookmarkEnd w:id="3573"/>
    </w:p>
    <w:p w14:paraId="3F539DAB" w14:textId="77777777" w:rsidR="000260B1" w:rsidRPr="00533C32" w:rsidRDefault="000260B1" w:rsidP="000260B1">
      <w:pPr>
        <w:rPr>
          <w:lang w:eastAsia="zh-CN"/>
        </w:rPr>
      </w:pPr>
    </w:p>
    <w:p w14:paraId="05D47DCB" w14:textId="77777777" w:rsidR="000260B1" w:rsidRPr="00533C32" w:rsidRDefault="000260B1" w:rsidP="000260B1">
      <w:pPr>
        <w:pStyle w:val="Heading4"/>
      </w:pPr>
      <w:bookmarkStart w:id="3574" w:name="_Toc20127180"/>
      <w:bookmarkStart w:id="3575" w:name="_Toc27589171"/>
      <w:bookmarkStart w:id="3576" w:name="_Toc36459977"/>
      <w:bookmarkStart w:id="3577" w:name="_Toc45029571"/>
      <w:bookmarkStart w:id="3578" w:name="_Toc56520858"/>
      <w:bookmarkStart w:id="3579" w:name="_Toc90587193"/>
      <w:bookmarkStart w:id="3580" w:name="_Toc106616741"/>
      <w:bookmarkStart w:id="3581" w:name="_Toc122101443"/>
      <w:bookmarkStart w:id="3582" w:name="_Toc161911029"/>
      <w:r w:rsidRPr="00533C32">
        <w:t>5.4.2.22</w:t>
      </w:r>
      <w:r w:rsidRPr="00533C32">
        <w:tab/>
        <w:t>Type: ContextDataSets</w:t>
      </w:r>
      <w:bookmarkEnd w:id="3574"/>
      <w:bookmarkEnd w:id="3575"/>
      <w:bookmarkEnd w:id="3576"/>
      <w:bookmarkEnd w:id="3577"/>
      <w:bookmarkEnd w:id="3578"/>
      <w:bookmarkEnd w:id="3579"/>
      <w:bookmarkEnd w:id="3580"/>
      <w:bookmarkEnd w:id="3581"/>
      <w:bookmarkEnd w:id="3582"/>
    </w:p>
    <w:p w14:paraId="43EA91F6" w14:textId="77777777" w:rsidR="000260B1" w:rsidRPr="00533C32" w:rsidRDefault="000260B1" w:rsidP="000260B1">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0260B1" w:rsidRPr="009C5B90" w14:paraId="0E8F39E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EE7392" w14:textId="77777777" w:rsidR="000260B1" w:rsidRPr="009C5B90" w:rsidRDefault="000260B1" w:rsidP="007C64A8">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ED45C6B" w14:textId="77777777" w:rsidR="000260B1" w:rsidRPr="009C5B90" w:rsidRDefault="000260B1" w:rsidP="007C64A8">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3EA2714"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E9D234" w14:textId="77777777" w:rsidR="000260B1" w:rsidRPr="009C5B90" w:rsidRDefault="000260B1" w:rsidP="007C64A8">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D31E79C"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0D634C0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7ACC116" w14:textId="77777777" w:rsidR="000260B1" w:rsidRPr="009C5B90" w:rsidRDefault="000260B1" w:rsidP="007C64A8">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297839FE" w14:textId="77777777" w:rsidR="000260B1" w:rsidRPr="009C5B90" w:rsidRDefault="000260B1" w:rsidP="007C64A8">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04558651"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0E7803"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61EF9D6" w14:textId="77777777" w:rsidR="000260B1" w:rsidRPr="009C5B90" w:rsidRDefault="000260B1" w:rsidP="007C64A8">
            <w:pPr>
              <w:pStyle w:val="TAL"/>
              <w:rPr>
                <w:rFonts w:cs="Arial"/>
                <w:szCs w:val="18"/>
                <w:lang w:val="en-US"/>
              </w:rPr>
            </w:pPr>
            <w:r w:rsidRPr="009C5B90">
              <w:rPr>
                <w:rFonts w:cs="Arial"/>
                <w:szCs w:val="18"/>
                <w:lang w:val="en-US"/>
              </w:rPr>
              <w:t>AMF 3GPP Access registration</w:t>
            </w:r>
          </w:p>
        </w:tc>
      </w:tr>
      <w:tr w:rsidR="000260B1" w:rsidRPr="009C5B90" w14:paraId="6633DC7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569693D" w14:textId="77777777" w:rsidR="000260B1" w:rsidRPr="009C5B90" w:rsidRDefault="000260B1" w:rsidP="007C64A8">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7F70CD2" w14:textId="77777777" w:rsidR="000260B1" w:rsidRPr="009C5B90" w:rsidRDefault="000260B1" w:rsidP="007C64A8">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4BB3AEF4"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74B983D"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A1C2E95" w14:textId="77777777" w:rsidR="000260B1" w:rsidRPr="009C5B90" w:rsidRDefault="000260B1" w:rsidP="007C64A8">
            <w:pPr>
              <w:pStyle w:val="TAL"/>
              <w:rPr>
                <w:rFonts w:cs="Arial"/>
                <w:szCs w:val="18"/>
                <w:lang w:val="en-US"/>
              </w:rPr>
            </w:pPr>
            <w:r w:rsidRPr="009C5B90">
              <w:rPr>
                <w:rFonts w:cs="Arial"/>
                <w:szCs w:val="18"/>
                <w:lang w:val="en-US"/>
              </w:rPr>
              <w:t>AMF Non 3GPP Access registration</w:t>
            </w:r>
          </w:p>
        </w:tc>
      </w:tr>
      <w:tr w:rsidR="000260B1" w:rsidRPr="009C5B90" w14:paraId="4F270C3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E9DFFB2" w14:textId="77777777" w:rsidR="000260B1" w:rsidRPr="009C5B90" w:rsidRDefault="000260B1" w:rsidP="007C64A8">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3E674587" w14:textId="77777777" w:rsidR="000260B1" w:rsidRPr="009C5B90" w:rsidRDefault="000260B1" w:rsidP="007C64A8">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1AE31B3F"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598F324" w14:textId="77777777" w:rsidR="000260B1" w:rsidRPr="009C5B90" w:rsidRDefault="000260B1" w:rsidP="007C64A8">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7B468D9" w14:textId="77777777" w:rsidR="000260B1" w:rsidRPr="009C5B90" w:rsidRDefault="000260B1" w:rsidP="007C64A8">
            <w:pPr>
              <w:pStyle w:val="TAL"/>
              <w:rPr>
                <w:rFonts w:cs="Arial"/>
                <w:szCs w:val="18"/>
                <w:lang w:val="en-US"/>
              </w:rPr>
            </w:pPr>
            <w:r w:rsidRPr="009C5B90">
              <w:rPr>
                <w:rFonts w:cs="Arial"/>
                <w:szCs w:val="18"/>
                <w:lang w:val="en-US"/>
              </w:rPr>
              <w:t>SDM-Subscriptions</w:t>
            </w:r>
          </w:p>
        </w:tc>
      </w:tr>
      <w:tr w:rsidR="000260B1" w:rsidRPr="009C5B90" w14:paraId="25D0988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80CB3CF" w14:textId="77777777" w:rsidR="000260B1" w:rsidRPr="009C5B90" w:rsidRDefault="000260B1" w:rsidP="007C64A8">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A5AE285" w14:textId="77777777" w:rsidR="000260B1" w:rsidRPr="009C5B90" w:rsidRDefault="000260B1" w:rsidP="007C64A8">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5BB0C562"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7911BDE" w14:textId="77777777" w:rsidR="000260B1" w:rsidRPr="009C5B90" w:rsidRDefault="000260B1" w:rsidP="007C64A8">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4E6D045" w14:textId="77777777" w:rsidR="000260B1" w:rsidRPr="009C5B90" w:rsidRDefault="000260B1" w:rsidP="007C64A8">
            <w:pPr>
              <w:pStyle w:val="TAL"/>
              <w:rPr>
                <w:rFonts w:cs="Arial"/>
                <w:szCs w:val="18"/>
                <w:lang w:val="en-US"/>
              </w:rPr>
            </w:pPr>
            <w:r w:rsidRPr="009C5B90">
              <w:rPr>
                <w:rFonts w:cs="Arial"/>
                <w:szCs w:val="18"/>
                <w:lang w:val="en-US"/>
              </w:rPr>
              <w:t>Event Exposure Subscriptions</w:t>
            </w:r>
          </w:p>
        </w:tc>
      </w:tr>
      <w:tr w:rsidR="000260B1" w:rsidRPr="009C5B90" w14:paraId="5C10358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E77FBA9" w14:textId="77777777" w:rsidR="000260B1" w:rsidRPr="009C5B90" w:rsidRDefault="000260B1" w:rsidP="007C64A8">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BFE57F6" w14:textId="77777777" w:rsidR="000260B1" w:rsidRPr="009C5B90" w:rsidRDefault="000260B1" w:rsidP="007C64A8">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178162D8"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9B04A"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ACED16" w14:textId="77777777" w:rsidR="000260B1" w:rsidRPr="009C5B90" w:rsidRDefault="000260B1" w:rsidP="007C64A8">
            <w:pPr>
              <w:pStyle w:val="TAL"/>
              <w:rPr>
                <w:rFonts w:cs="Arial"/>
                <w:szCs w:val="18"/>
                <w:lang w:val="en-US"/>
              </w:rPr>
            </w:pPr>
            <w:r w:rsidRPr="009C5B90">
              <w:rPr>
                <w:rFonts w:cs="Arial"/>
                <w:szCs w:val="18"/>
                <w:lang w:val="en-US"/>
              </w:rPr>
              <w:t>SMSF 3GPP Access registration</w:t>
            </w:r>
          </w:p>
        </w:tc>
      </w:tr>
      <w:tr w:rsidR="000260B1" w:rsidRPr="009C5B90" w14:paraId="225E867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4E2D316" w14:textId="77777777" w:rsidR="000260B1" w:rsidRPr="009C5B90" w:rsidRDefault="000260B1" w:rsidP="007C64A8">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3CC8D8AC" w14:textId="77777777" w:rsidR="000260B1" w:rsidRPr="009C5B90" w:rsidRDefault="000260B1" w:rsidP="007C64A8">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002D04B2"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A19DBB5"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D0E8DB1" w14:textId="77777777" w:rsidR="000260B1" w:rsidRPr="009C5B90" w:rsidRDefault="000260B1" w:rsidP="007C64A8">
            <w:pPr>
              <w:pStyle w:val="TAL"/>
              <w:rPr>
                <w:rFonts w:cs="Arial"/>
                <w:szCs w:val="18"/>
                <w:lang w:val="en-US"/>
              </w:rPr>
            </w:pPr>
            <w:r w:rsidRPr="009C5B90">
              <w:rPr>
                <w:rFonts w:cs="Arial"/>
                <w:szCs w:val="18"/>
                <w:lang w:val="en-US"/>
              </w:rPr>
              <w:t>SMSF Non 3GPP Access registration</w:t>
            </w:r>
          </w:p>
        </w:tc>
      </w:tr>
      <w:tr w:rsidR="000260B1" w:rsidRPr="009C5B90" w14:paraId="6C02564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F5A0BF4" w14:textId="77777777" w:rsidR="000260B1" w:rsidRPr="009C5B90" w:rsidRDefault="000260B1" w:rsidP="007C64A8">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C895F5D" w14:textId="77777777" w:rsidR="000260B1" w:rsidRPr="009C5B90" w:rsidRDefault="000260B1" w:rsidP="007C64A8">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1D1C56D1"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33B5635" w14:textId="77777777" w:rsidR="000260B1" w:rsidRPr="009C5B90" w:rsidRDefault="000260B1" w:rsidP="007C64A8">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766717A0" w14:textId="77777777" w:rsidR="000260B1" w:rsidRPr="009C5B90" w:rsidRDefault="000260B1" w:rsidP="007C64A8">
            <w:pPr>
              <w:pStyle w:val="TAL"/>
              <w:rPr>
                <w:rFonts w:cs="Arial"/>
                <w:szCs w:val="18"/>
                <w:lang w:val="en-US"/>
              </w:rPr>
            </w:pPr>
            <w:r w:rsidRPr="009C5B90">
              <w:rPr>
                <w:lang w:val="en-US"/>
              </w:rPr>
              <w:t>This attribute contain the Subscription Data Subscriptions (subs-to-notify) associated with the Notification.</w:t>
            </w:r>
          </w:p>
        </w:tc>
      </w:tr>
      <w:tr w:rsidR="000260B1" w:rsidRPr="009C5B90" w14:paraId="28B436D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0B5A782" w14:textId="77777777" w:rsidR="000260B1" w:rsidRPr="009C5B90" w:rsidRDefault="000260B1" w:rsidP="007C64A8">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43E7F07B" w14:textId="77777777" w:rsidR="000260B1" w:rsidRPr="009C5B90" w:rsidRDefault="000260B1" w:rsidP="007C64A8">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340178C0"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7821DF7"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5C459C2" w14:textId="77777777" w:rsidR="000260B1" w:rsidRPr="009C5B90" w:rsidRDefault="000260B1" w:rsidP="007C64A8">
            <w:pPr>
              <w:pStyle w:val="TAL"/>
              <w:rPr>
                <w:lang w:val="en-US"/>
              </w:rPr>
            </w:pPr>
            <w:r w:rsidRPr="009C5B90">
              <w:rPr>
                <w:lang w:val="en-US"/>
              </w:rPr>
              <w:t>SMF Registrations</w:t>
            </w:r>
          </w:p>
        </w:tc>
      </w:tr>
      <w:tr w:rsidR="000260B1" w:rsidRPr="009C5B90" w14:paraId="463B238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4A82435" w14:textId="77777777" w:rsidR="000260B1" w:rsidRPr="009C5B90" w:rsidRDefault="000260B1" w:rsidP="007C64A8">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6181B9C7" w14:textId="77777777" w:rsidR="000260B1" w:rsidRPr="009C5B90" w:rsidRDefault="000260B1" w:rsidP="007C64A8">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48C0EDC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F712B"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555217" w14:textId="77777777" w:rsidR="000260B1" w:rsidRPr="009C5B90" w:rsidRDefault="000260B1" w:rsidP="007C64A8">
            <w:pPr>
              <w:pStyle w:val="TAL"/>
              <w:rPr>
                <w:lang w:val="en-US"/>
              </w:rPr>
            </w:pPr>
            <w:r w:rsidRPr="009C5B90">
              <w:rPr>
                <w:lang w:val="en-US"/>
              </w:rPr>
              <w:t>IP-SM-GW Registration</w:t>
            </w:r>
          </w:p>
        </w:tc>
      </w:tr>
      <w:tr w:rsidR="000260B1" w:rsidRPr="009C5B90" w14:paraId="7E086E9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65CEF6D0" w14:textId="77777777" w:rsidR="000260B1" w:rsidRPr="009C5B90" w:rsidRDefault="000260B1" w:rsidP="007C64A8">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4FDF84AB" w14:textId="77777777" w:rsidR="000260B1" w:rsidRPr="009C5B90" w:rsidRDefault="000260B1" w:rsidP="007C64A8">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CF17EAB" w14:textId="77777777" w:rsidR="000260B1" w:rsidRPr="009C5B90" w:rsidRDefault="000260B1" w:rsidP="007C64A8">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954B33" w14:textId="77777777" w:rsidR="000260B1" w:rsidRPr="009C5B90" w:rsidRDefault="000260B1" w:rsidP="007C64A8">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6572BEA3" w14:textId="77777777" w:rsidR="000260B1" w:rsidRPr="009C5B90" w:rsidRDefault="000260B1" w:rsidP="007C64A8">
            <w:pPr>
              <w:pStyle w:val="TAL"/>
              <w:rPr>
                <w:lang w:val="en-US"/>
              </w:rPr>
            </w:pPr>
            <w:r>
              <w:rPr>
                <w:lang w:val="en-US"/>
              </w:rPr>
              <w:t>Roaming Information</w:t>
            </w:r>
          </w:p>
        </w:tc>
      </w:tr>
      <w:tr w:rsidR="000260B1" w:rsidRPr="009C5B90" w14:paraId="5B15E28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2488A9D2" w14:textId="77777777" w:rsidR="000260B1" w:rsidRPr="009C5B90" w:rsidRDefault="000260B1" w:rsidP="007C64A8">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29E7B209" w14:textId="77777777" w:rsidR="000260B1" w:rsidRPr="009C5B90" w:rsidRDefault="000260B1" w:rsidP="007C64A8">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8A5C774" w14:textId="77777777" w:rsidR="000260B1" w:rsidRPr="009C5B90" w:rsidRDefault="000260B1" w:rsidP="007C64A8">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AE19238" w14:textId="77777777" w:rsidR="000260B1" w:rsidRPr="009C5B90" w:rsidRDefault="000260B1" w:rsidP="007C64A8">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AB34975" w14:textId="77777777" w:rsidR="000260B1" w:rsidRPr="009C5B90" w:rsidRDefault="000260B1" w:rsidP="007C64A8">
            <w:pPr>
              <w:pStyle w:val="TAL"/>
              <w:rPr>
                <w:lang w:val="en-US"/>
              </w:rPr>
            </w:pPr>
            <w:r>
              <w:rPr>
                <w:lang w:val="en-US"/>
              </w:rPr>
              <w:t>PEI Information</w:t>
            </w:r>
          </w:p>
        </w:tc>
      </w:tr>
    </w:tbl>
    <w:p w14:paraId="71A0F4EA" w14:textId="77777777" w:rsidR="000260B1" w:rsidRPr="00533C32" w:rsidRDefault="000260B1" w:rsidP="000260B1">
      <w:pPr>
        <w:rPr>
          <w:lang w:eastAsia="zh-CN"/>
        </w:rPr>
      </w:pPr>
    </w:p>
    <w:p w14:paraId="46E0AFF7" w14:textId="77777777" w:rsidR="000260B1" w:rsidRPr="00533C32" w:rsidRDefault="000260B1" w:rsidP="000260B1">
      <w:pPr>
        <w:pStyle w:val="Heading4"/>
      </w:pPr>
      <w:bookmarkStart w:id="3583" w:name="_Toc20127181"/>
      <w:bookmarkStart w:id="3584" w:name="_Toc27589172"/>
      <w:bookmarkStart w:id="3585" w:name="_Toc36459978"/>
      <w:bookmarkStart w:id="3586" w:name="_Toc45029572"/>
      <w:bookmarkStart w:id="3587" w:name="_Toc56520859"/>
      <w:bookmarkStart w:id="3588" w:name="_Toc90587194"/>
      <w:bookmarkStart w:id="3589" w:name="_Toc106616742"/>
      <w:bookmarkStart w:id="3590" w:name="_Toc122101444"/>
      <w:bookmarkStart w:id="3591" w:name="_Toc161911030"/>
      <w:r w:rsidRPr="00442797">
        <w:lastRenderedPageBreak/>
        <w:t>5.4.2.23</w:t>
      </w:r>
      <w:r w:rsidRPr="00442797">
        <w:tab/>
        <w:t>Type: SequenceNumber</w:t>
      </w:r>
      <w:bookmarkEnd w:id="3583"/>
      <w:bookmarkEnd w:id="3584"/>
      <w:bookmarkEnd w:id="3585"/>
      <w:bookmarkEnd w:id="3586"/>
      <w:bookmarkEnd w:id="3587"/>
      <w:bookmarkEnd w:id="3588"/>
      <w:bookmarkEnd w:id="3589"/>
      <w:bookmarkEnd w:id="3590"/>
      <w:bookmarkEnd w:id="3591"/>
    </w:p>
    <w:p w14:paraId="34CB736B" w14:textId="77777777" w:rsidR="000260B1" w:rsidRPr="00715B28" w:rsidRDefault="000260B1" w:rsidP="000260B1">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3B683C51"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179DCB"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0D715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C2663B"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D8CBCA"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0EBCA7"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46CD618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8DECD9D" w14:textId="77777777" w:rsidR="000260B1" w:rsidRPr="009C5B90" w:rsidRDefault="000260B1" w:rsidP="007C64A8">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0682BFE1" w14:textId="77777777" w:rsidR="000260B1" w:rsidRPr="009C5B90" w:rsidRDefault="000260B1" w:rsidP="007C64A8">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6107C4EC"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21A75B1"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C21C69D" w14:textId="77777777" w:rsidR="000260B1" w:rsidRPr="009C5B90" w:rsidRDefault="000260B1" w:rsidP="007C64A8">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0260B1" w:rsidRPr="009C5B90" w14:paraId="6B067A7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0238FD9" w14:textId="77777777" w:rsidR="000260B1" w:rsidRPr="009C5B90" w:rsidRDefault="000260B1" w:rsidP="007C64A8">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7F5251D1"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419C4E7"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BA37CB4"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9F3D45E" w14:textId="77777777" w:rsidR="000260B1" w:rsidRPr="009C5B90" w:rsidRDefault="000260B1" w:rsidP="007C64A8">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A26DEDB" w14:textId="77777777" w:rsidR="000260B1" w:rsidRPr="009C5B90" w:rsidRDefault="000260B1" w:rsidP="007C64A8">
            <w:pPr>
              <w:pStyle w:val="TAL"/>
              <w:rPr>
                <w:rFonts w:cs="Arial"/>
                <w:szCs w:val="18"/>
                <w:lang w:val="en-US"/>
              </w:rPr>
            </w:pPr>
          </w:p>
          <w:p w14:paraId="7040670D" w14:textId="77777777" w:rsidR="000260B1" w:rsidRPr="009C5B90" w:rsidRDefault="000260B1" w:rsidP="007C64A8">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71BE4259" w14:textId="77777777" w:rsidR="000260B1" w:rsidRPr="009C5B90" w:rsidRDefault="000260B1" w:rsidP="007C64A8">
            <w:pPr>
              <w:pStyle w:val="TAL"/>
              <w:rPr>
                <w:rFonts w:cs="Arial"/>
                <w:szCs w:val="18"/>
                <w:lang w:val="en-US"/>
              </w:rPr>
            </w:pPr>
          </w:p>
          <w:p w14:paraId="2B044E70" w14:textId="77777777" w:rsidR="000260B1" w:rsidRPr="009C5B90" w:rsidRDefault="000260B1" w:rsidP="007C64A8">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5F41ED23" w14:textId="77777777" w:rsidR="000260B1" w:rsidRPr="009C5B90" w:rsidRDefault="000260B1" w:rsidP="007C64A8">
            <w:pPr>
              <w:pStyle w:val="TAL"/>
              <w:rPr>
                <w:rFonts w:cs="Arial"/>
                <w:szCs w:val="18"/>
                <w:lang w:val="en-US"/>
              </w:rPr>
            </w:pPr>
          </w:p>
          <w:p w14:paraId="7F33385E" w14:textId="77777777" w:rsidR="000260B1" w:rsidRPr="009C5B90" w:rsidRDefault="000260B1" w:rsidP="007C64A8">
            <w:pPr>
              <w:pStyle w:val="TAL"/>
              <w:rPr>
                <w:rFonts w:cs="Arial"/>
                <w:szCs w:val="18"/>
                <w:lang w:val="en-US"/>
              </w:rPr>
            </w:pPr>
            <w:r w:rsidRPr="009C5B90">
              <w:rPr>
                <w:rFonts w:cs="Arial"/>
                <w:szCs w:val="18"/>
                <w:lang w:val="en-US"/>
              </w:rPr>
              <w:t>Pattern: '^[A-Fa-f0-9]{12}$'</w:t>
            </w:r>
          </w:p>
        </w:tc>
      </w:tr>
      <w:tr w:rsidR="000260B1" w:rsidRPr="009C5B90" w14:paraId="5C0268B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295EF7D" w14:textId="77777777" w:rsidR="000260B1" w:rsidRPr="009C5B90" w:rsidRDefault="000260B1" w:rsidP="007C64A8">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7D1185C4" w14:textId="77777777" w:rsidR="000260B1" w:rsidRPr="009C5B90" w:rsidRDefault="000260B1" w:rsidP="007C64A8">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2445BE0B"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2987FFE"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4F72FE80" w14:textId="77777777" w:rsidR="000260B1" w:rsidRPr="009C5B90" w:rsidRDefault="000260B1" w:rsidP="007C64A8">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099A5C6E" w14:textId="77777777" w:rsidR="000260B1" w:rsidRPr="009C5B90" w:rsidRDefault="000260B1" w:rsidP="007C64A8">
            <w:pPr>
              <w:pStyle w:val="TAL"/>
              <w:rPr>
                <w:lang w:val="en-US"/>
              </w:rPr>
            </w:pPr>
          </w:p>
          <w:p w14:paraId="01D898F8" w14:textId="77777777" w:rsidR="000260B1" w:rsidRPr="009C5B90" w:rsidRDefault="000260B1" w:rsidP="007C64A8">
            <w:pPr>
              <w:pStyle w:val="TAL"/>
              <w:rPr>
                <w:lang w:val="en-US"/>
              </w:rPr>
            </w:pPr>
            <w:r w:rsidRPr="009C5B90">
              <w:rPr>
                <w:lang w:val="en-US"/>
              </w:rPr>
              <w:t>The types of nodes currently defined are:</w:t>
            </w:r>
          </w:p>
          <w:p w14:paraId="6D710DA0" w14:textId="77777777" w:rsidR="000260B1" w:rsidRPr="009C5B90" w:rsidRDefault="000260B1" w:rsidP="007C64A8">
            <w:pPr>
              <w:pStyle w:val="TAL"/>
              <w:rPr>
                <w:lang w:val="en-US"/>
              </w:rPr>
            </w:pPr>
            <w:r w:rsidRPr="009C5B90">
              <w:rPr>
                <w:lang w:val="en-US"/>
              </w:rPr>
              <w:t>- "ausf"</w:t>
            </w:r>
          </w:p>
          <w:p w14:paraId="2524A16C" w14:textId="77777777" w:rsidR="000260B1" w:rsidRPr="009C5B90" w:rsidRDefault="000260B1" w:rsidP="007C64A8">
            <w:pPr>
              <w:pStyle w:val="TAL"/>
              <w:rPr>
                <w:lang w:val="en-US"/>
              </w:rPr>
            </w:pPr>
            <w:r w:rsidRPr="009C5B90">
              <w:rPr>
                <w:lang w:val="en-US"/>
              </w:rPr>
              <w:t>- "vlr"</w:t>
            </w:r>
          </w:p>
          <w:p w14:paraId="0951852E" w14:textId="77777777" w:rsidR="000260B1" w:rsidRPr="009C5B90" w:rsidRDefault="000260B1" w:rsidP="007C64A8">
            <w:pPr>
              <w:pStyle w:val="TAL"/>
              <w:rPr>
                <w:lang w:val="en-US"/>
              </w:rPr>
            </w:pPr>
            <w:r w:rsidRPr="009C5B90">
              <w:rPr>
                <w:lang w:val="en-US"/>
              </w:rPr>
              <w:t>- "sgsn"</w:t>
            </w:r>
          </w:p>
          <w:p w14:paraId="176EDA21" w14:textId="77777777" w:rsidR="000260B1" w:rsidRPr="009C5B90" w:rsidRDefault="000260B1" w:rsidP="007C64A8">
            <w:pPr>
              <w:pStyle w:val="TAL"/>
              <w:rPr>
                <w:lang w:val="en-US"/>
              </w:rPr>
            </w:pPr>
            <w:r w:rsidRPr="009C5B90">
              <w:rPr>
                <w:lang w:val="en-US"/>
              </w:rPr>
              <w:t>- "s-cscf"</w:t>
            </w:r>
          </w:p>
          <w:p w14:paraId="12B2E21B" w14:textId="77777777" w:rsidR="000260B1" w:rsidRPr="009C5B90" w:rsidRDefault="000260B1" w:rsidP="007C64A8">
            <w:pPr>
              <w:pStyle w:val="TAL"/>
              <w:rPr>
                <w:lang w:val="en-US"/>
              </w:rPr>
            </w:pPr>
            <w:r w:rsidRPr="009C5B90">
              <w:rPr>
                <w:lang w:val="en-US"/>
              </w:rPr>
              <w:t>- "bsf",</w:t>
            </w:r>
          </w:p>
          <w:p w14:paraId="7398EF89" w14:textId="77777777" w:rsidR="000260B1" w:rsidRPr="009C5B90" w:rsidRDefault="000260B1" w:rsidP="007C64A8">
            <w:pPr>
              <w:pStyle w:val="TAL"/>
              <w:rPr>
                <w:lang w:val="en-US"/>
              </w:rPr>
            </w:pPr>
            <w:r w:rsidRPr="009C5B90">
              <w:rPr>
                <w:lang w:val="en-US"/>
              </w:rPr>
              <w:t>- "gan-aaa-server"</w:t>
            </w:r>
          </w:p>
          <w:p w14:paraId="4D2A50C8" w14:textId="77777777" w:rsidR="000260B1" w:rsidRPr="009C5B90" w:rsidRDefault="000260B1" w:rsidP="007C64A8">
            <w:pPr>
              <w:pStyle w:val="TAL"/>
              <w:rPr>
                <w:lang w:val="en-US"/>
              </w:rPr>
            </w:pPr>
            <w:r w:rsidRPr="009C5B90">
              <w:rPr>
                <w:lang w:val="en-US"/>
              </w:rPr>
              <w:t>- "wlan-aaa-server"</w:t>
            </w:r>
          </w:p>
          <w:p w14:paraId="6B69E5CA" w14:textId="77777777" w:rsidR="000260B1" w:rsidRPr="009C5B90" w:rsidRDefault="000260B1" w:rsidP="007C64A8">
            <w:pPr>
              <w:pStyle w:val="TAL"/>
              <w:rPr>
                <w:lang w:val="en-US"/>
              </w:rPr>
            </w:pPr>
            <w:r w:rsidRPr="009C5B90">
              <w:rPr>
                <w:lang w:val="en-US"/>
              </w:rPr>
              <w:t>- "mme"</w:t>
            </w:r>
          </w:p>
          <w:p w14:paraId="58A16E1E" w14:textId="77777777" w:rsidR="000260B1" w:rsidRPr="009C5B90" w:rsidRDefault="000260B1" w:rsidP="007C64A8">
            <w:pPr>
              <w:pStyle w:val="TAL"/>
              <w:rPr>
                <w:lang w:val="en-US"/>
              </w:rPr>
            </w:pPr>
          </w:p>
          <w:p w14:paraId="440A58EE" w14:textId="77777777" w:rsidR="000260B1" w:rsidRPr="009C5B90" w:rsidRDefault="000260B1" w:rsidP="007C64A8">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0260B1" w:rsidRPr="009C5B90" w14:paraId="178A9F9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3792966" w14:textId="77777777" w:rsidR="000260B1" w:rsidRPr="009C5B90" w:rsidRDefault="000260B1" w:rsidP="007C64A8">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3A3608DE" w14:textId="77777777" w:rsidR="000260B1" w:rsidRPr="009C5B90" w:rsidRDefault="000260B1" w:rsidP="007C64A8">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45FF0C2F"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833140"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18055DB6" w14:textId="77777777" w:rsidR="000260B1" w:rsidRPr="009C5B90" w:rsidRDefault="000260B1" w:rsidP="007C64A8">
            <w:pPr>
              <w:pStyle w:val="TAL"/>
              <w:rPr>
                <w:lang w:val="en-US"/>
              </w:rPr>
            </w:pPr>
            <w:r w:rsidRPr="009C5B90">
              <w:rPr>
                <w:lang w:val="en-US"/>
              </w:rPr>
              <w:t>Number of bits of the IND part of SQN. The length of the SEQ part is, therefore, (48 - indLength) bits.</w:t>
            </w:r>
          </w:p>
          <w:p w14:paraId="20E8D374" w14:textId="77777777" w:rsidR="000260B1" w:rsidRPr="009C5B90" w:rsidRDefault="000260B1" w:rsidP="007C64A8">
            <w:pPr>
              <w:pStyle w:val="TAL"/>
              <w:rPr>
                <w:lang w:val="en-US"/>
              </w:rPr>
            </w:pPr>
          </w:p>
          <w:p w14:paraId="1F04D5CB" w14:textId="77777777" w:rsidR="000260B1" w:rsidRPr="009C5B90" w:rsidRDefault="000260B1" w:rsidP="007C64A8">
            <w:pPr>
              <w:pStyle w:val="TAL"/>
              <w:rPr>
                <w:lang w:val="en-US"/>
              </w:rPr>
            </w:pPr>
            <w:r w:rsidRPr="009C5B90">
              <w:rPr>
                <w:lang w:val="en-US"/>
              </w:rPr>
              <w:t>If not present, the default value is 5.</w:t>
            </w:r>
          </w:p>
        </w:tc>
      </w:tr>
      <w:tr w:rsidR="000260B1" w:rsidRPr="009C5B90" w14:paraId="73329DA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C1A4631" w14:textId="77777777" w:rsidR="000260B1" w:rsidRPr="009C5B90" w:rsidRDefault="000260B1" w:rsidP="007C64A8">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57039ED1" w14:textId="77777777" w:rsidR="000260B1" w:rsidRPr="009C5B90" w:rsidRDefault="000260B1" w:rsidP="007C64A8">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40F089AC"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6DE6BD7"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DDC0792" w14:textId="77777777" w:rsidR="000260B1" w:rsidRPr="009C5B90" w:rsidRDefault="000260B1" w:rsidP="007C64A8">
            <w:pPr>
              <w:pStyle w:val="TAL"/>
              <w:rPr>
                <w:lang w:val="en-US"/>
              </w:rPr>
            </w:pPr>
            <w:r w:rsidRPr="009C5B90">
              <w:rPr>
                <w:lang w:val="en-US"/>
              </w:rPr>
              <w:t>Sign of the DIF value. It is applicable when the sqnScheme is "TIME_BASED".</w:t>
            </w:r>
          </w:p>
          <w:p w14:paraId="7D1B5E87" w14:textId="77777777" w:rsidR="000260B1" w:rsidRPr="009C5B90" w:rsidRDefault="000260B1" w:rsidP="007C64A8">
            <w:pPr>
              <w:pStyle w:val="TAL"/>
              <w:rPr>
                <w:lang w:val="en-US"/>
              </w:rPr>
            </w:pPr>
          </w:p>
          <w:p w14:paraId="1E064FDD" w14:textId="77777777" w:rsidR="000260B1" w:rsidRPr="009C5B90" w:rsidRDefault="000260B1" w:rsidP="007C64A8">
            <w:pPr>
              <w:pStyle w:val="TAL"/>
              <w:rPr>
                <w:lang w:val="en-US"/>
              </w:rPr>
            </w:pPr>
            <w:r w:rsidRPr="009C5B90">
              <w:rPr>
                <w:lang w:val="en-US"/>
              </w:rPr>
              <w:t>If not present, the default value is "NEGATIVE".</w:t>
            </w:r>
          </w:p>
        </w:tc>
      </w:tr>
    </w:tbl>
    <w:p w14:paraId="77D65393" w14:textId="77777777" w:rsidR="000260B1" w:rsidRDefault="000260B1" w:rsidP="000260B1">
      <w:pPr>
        <w:rPr>
          <w:lang w:val="en-US" w:eastAsia="zh-CN"/>
        </w:rPr>
      </w:pPr>
    </w:p>
    <w:p w14:paraId="745114D4" w14:textId="77777777" w:rsidR="000260B1" w:rsidRPr="00533C32" w:rsidRDefault="000260B1" w:rsidP="000260B1">
      <w:pPr>
        <w:pStyle w:val="Heading4"/>
      </w:pPr>
      <w:bookmarkStart w:id="3592" w:name="_Toc45029573"/>
      <w:bookmarkStart w:id="3593" w:name="_Toc56520860"/>
      <w:bookmarkStart w:id="3594" w:name="_Toc90587195"/>
      <w:bookmarkStart w:id="3595" w:name="_Toc106616743"/>
      <w:bookmarkStart w:id="3596" w:name="_Toc122101445"/>
      <w:bookmarkStart w:id="3597" w:name="_Toc161911031"/>
      <w:r w:rsidRPr="00442797">
        <w:t>5.4.2.</w:t>
      </w:r>
      <w:r w:rsidRPr="00442797">
        <w:rPr>
          <w:rFonts w:hint="eastAsia"/>
        </w:rPr>
        <w:t>24</w:t>
      </w:r>
      <w:r w:rsidRPr="00442797">
        <w:tab/>
        <w:t>Type: MessageWaitingData</w:t>
      </w:r>
      <w:bookmarkEnd w:id="3592"/>
      <w:bookmarkEnd w:id="3593"/>
      <w:bookmarkEnd w:id="3594"/>
      <w:bookmarkEnd w:id="3595"/>
      <w:bookmarkEnd w:id="3596"/>
      <w:bookmarkEnd w:id="3597"/>
    </w:p>
    <w:p w14:paraId="6598EE8B" w14:textId="77777777" w:rsidR="000260B1" w:rsidRPr="00533C32" w:rsidRDefault="000260B1" w:rsidP="000260B1">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78E57AB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042922"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AAC0A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AD0B66"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9B2E41"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6A87"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131BD6A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6A15E67" w14:textId="77777777" w:rsidR="000260B1" w:rsidRPr="009C5B90" w:rsidRDefault="000260B1" w:rsidP="007C64A8">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47AF5794" w14:textId="77777777" w:rsidR="000260B1" w:rsidRPr="009C5B90" w:rsidRDefault="000260B1" w:rsidP="007C64A8">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2CBFB184"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09EC3E"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4B8F7D2" w14:textId="77777777" w:rsidR="000260B1" w:rsidRPr="009C5B90" w:rsidRDefault="000260B1" w:rsidP="007C64A8">
            <w:pPr>
              <w:pStyle w:val="TAL"/>
              <w:rPr>
                <w:lang w:val="en-US"/>
              </w:rPr>
            </w:pPr>
            <w:r w:rsidRPr="009C5B90">
              <w:rPr>
                <w:lang w:val="en-US"/>
              </w:rPr>
              <w:t>List of addresses of SM-Service Center entities with SMS wating to be delivered to the UE.</w:t>
            </w:r>
          </w:p>
          <w:p w14:paraId="4707D8FA" w14:textId="77777777" w:rsidR="000260B1" w:rsidRPr="009C5B90" w:rsidRDefault="000260B1" w:rsidP="007C64A8">
            <w:pPr>
              <w:pStyle w:val="TAL"/>
              <w:rPr>
                <w:lang w:val="en-US"/>
              </w:rPr>
            </w:pPr>
          </w:p>
        </w:tc>
      </w:tr>
    </w:tbl>
    <w:p w14:paraId="2E0754E2" w14:textId="77777777" w:rsidR="000260B1" w:rsidRPr="00533C32" w:rsidRDefault="000260B1" w:rsidP="000260B1">
      <w:pPr>
        <w:rPr>
          <w:lang w:val="en-US" w:eastAsia="zh-CN"/>
        </w:rPr>
      </w:pPr>
    </w:p>
    <w:p w14:paraId="6A50381E" w14:textId="77777777" w:rsidR="000260B1" w:rsidRPr="00533C32" w:rsidRDefault="000260B1" w:rsidP="000260B1">
      <w:pPr>
        <w:pStyle w:val="Heading4"/>
      </w:pPr>
      <w:bookmarkStart w:id="3598" w:name="_Toc45029574"/>
      <w:bookmarkStart w:id="3599" w:name="_Toc56520861"/>
      <w:bookmarkStart w:id="3600" w:name="_Toc90587196"/>
      <w:bookmarkStart w:id="3601" w:name="_Toc106616744"/>
      <w:bookmarkStart w:id="3602" w:name="_Toc122101446"/>
      <w:bookmarkStart w:id="3603" w:name="_Toc161911032"/>
      <w:r w:rsidRPr="00442797">
        <w:lastRenderedPageBreak/>
        <w:t>5.4.2.</w:t>
      </w:r>
      <w:r w:rsidRPr="00442797">
        <w:rPr>
          <w:rFonts w:hint="eastAsia"/>
        </w:rPr>
        <w:t>25</w:t>
      </w:r>
      <w:r w:rsidRPr="00442797">
        <w:tab/>
        <w:t>Type: SmscData</w:t>
      </w:r>
      <w:bookmarkEnd w:id="3598"/>
      <w:bookmarkEnd w:id="3599"/>
      <w:bookmarkEnd w:id="3600"/>
      <w:bookmarkEnd w:id="3601"/>
      <w:bookmarkEnd w:id="3602"/>
      <w:bookmarkEnd w:id="3603"/>
    </w:p>
    <w:p w14:paraId="2285C4D2" w14:textId="77777777" w:rsidR="000260B1" w:rsidRPr="00533C32" w:rsidRDefault="000260B1" w:rsidP="000260B1">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11A1D22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DC71AD"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01B4F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84DA2"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172664"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28A729"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29BEB3D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806BD6A" w14:textId="77777777" w:rsidR="000260B1" w:rsidRPr="009C5B90" w:rsidRDefault="000260B1" w:rsidP="007C64A8">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59D504C" w14:textId="77777777" w:rsidR="000260B1" w:rsidRPr="009C5B90" w:rsidRDefault="000260B1" w:rsidP="007C64A8">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7F1E1D57"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158997A"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7F04B55C" w14:textId="77777777" w:rsidR="000260B1" w:rsidRPr="009C5B90" w:rsidRDefault="000260B1" w:rsidP="007C64A8">
            <w:pPr>
              <w:pStyle w:val="TAL"/>
              <w:rPr>
                <w:rFonts w:cs="Arial"/>
                <w:szCs w:val="18"/>
              </w:rPr>
            </w:pPr>
            <w:r w:rsidRPr="009C5B90">
              <w:rPr>
                <w:rFonts w:cs="Arial"/>
                <w:szCs w:val="18"/>
              </w:rPr>
              <w:t>International E.164 number of the SM-SC; it shall be present if the SM-SC supports the MAP protocol.</w:t>
            </w:r>
          </w:p>
          <w:p w14:paraId="72AE74AB" w14:textId="77777777" w:rsidR="000260B1" w:rsidRPr="009C5B90" w:rsidRDefault="000260B1" w:rsidP="007C64A8">
            <w:pPr>
              <w:pStyle w:val="TAL"/>
              <w:rPr>
                <w:lang w:val="en-US"/>
              </w:rPr>
            </w:pPr>
          </w:p>
        </w:tc>
      </w:tr>
      <w:tr w:rsidR="000260B1" w:rsidRPr="009C5B90" w14:paraId="13480A7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406125B" w14:textId="77777777" w:rsidR="000260B1" w:rsidRPr="009C5B90" w:rsidRDefault="000260B1" w:rsidP="007C64A8">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47FAD8F7" w14:textId="77777777" w:rsidR="000260B1" w:rsidRPr="009C5B90" w:rsidRDefault="000260B1" w:rsidP="007C64A8">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7D626680"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303367C"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D4E01CB" w14:textId="77777777" w:rsidR="000260B1" w:rsidRPr="009C5B90" w:rsidRDefault="000260B1" w:rsidP="007C64A8">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64A7C546" w14:textId="77777777" w:rsidR="000260B1" w:rsidRPr="009C5B90" w:rsidRDefault="000260B1" w:rsidP="007C64A8">
            <w:pPr>
              <w:pStyle w:val="TAL"/>
              <w:rPr>
                <w:rFonts w:cs="Arial"/>
                <w:szCs w:val="18"/>
                <w:lang w:val="en-US"/>
              </w:rPr>
            </w:pPr>
          </w:p>
        </w:tc>
      </w:tr>
      <w:tr w:rsidR="000260B1" w:rsidRPr="009C5B90" w14:paraId="21AC7A32" w14:textId="77777777" w:rsidTr="007C64A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DC535C4" w14:textId="77777777" w:rsidR="000260B1" w:rsidRPr="009C5B90" w:rsidRDefault="000260B1" w:rsidP="007C64A8">
            <w:pPr>
              <w:pStyle w:val="TAN"/>
            </w:pPr>
            <w:r w:rsidRPr="009C5B90">
              <w:t>NOTE:</w:t>
            </w:r>
            <w:r w:rsidRPr="009C5B90">
              <w:tab/>
              <w:t>At least one of the properties, smscMapAddress or smscDiameterAddress, shall be present.</w:t>
            </w:r>
          </w:p>
        </w:tc>
      </w:tr>
    </w:tbl>
    <w:p w14:paraId="70D88968" w14:textId="77777777" w:rsidR="000260B1" w:rsidRDefault="000260B1" w:rsidP="000260B1">
      <w:pPr>
        <w:rPr>
          <w:lang w:eastAsia="zh-CN"/>
        </w:rPr>
      </w:pPr>
    </w:p>
    <w:p w14:paraId="3E1C524B" w14:textId="77777777" w:rsidR="000260B1" w:rsidRDefault="000260B1" w:rsidP="000260B1">
      <w:pPr>
        <w:pStyle w:val="Heading4"/>
      </w:pPr>
      <w:bookmarkStart w:id="3604" w:name="_Toc90587197"/>
      <w:bookmarkStart w:id="3605" w:name="_Toc106616745"/>
      <w:bookmarkStart w:id="3606" w:name="_Toc122101447"/>
      <w:bookmarkStart w:id="3607" w:name="_Toc161911033"/>
      <w:r>
        <w:t>5.4.2.26</w:t>
      </w:r>
      <w:r>
        <w:tab/>
        <w:t>Type: SmfSubscriptionInfo</w:t>
      </w:r>
      <w:bookmarkEnd w:id="3604"/>
      <w:bookmarkEnd w:id="3605"/>
      <w:bookmarkEnd w:id="3606"/>
      <w:bookmarkEnd w:id="3607"/>
    </w:p>
    <w:p w14:paraId="5F8DD64B" w14:textId="77777777" w:rsidR="000260B1" w:rsidRDefault="000260B1" w:rsidP="000260B1">
      <w:pPr>
        <w:pStyle w:val="TH"/>
        <w:outlineLvl w:val="0"/>
      </w:pPr>
      <w:r>
        <w:rPr>
          <w:noProof/>
        </w:rPr>
        <w:t>Table </w:t>
      </w:r>
      <w:r>
        <w:t xml:space="preserve">5.4.2.26-1: </w:t>
      </w:r>
      <w:r>
        <w:rPr>
          <w:noProof/>
        </w:rPr>
        <w:t xml:space="preserve">Definition of type </w:t>
      </w:r>
      <w:r>
        <w:rPr>
          <w:noProof/>
          <w:lang w:val="de-DE"/>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0451CD2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2ED49"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35F4E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00B3D5"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FC686"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6FDBD8"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66AA0EC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1382948" w14:textId="77777777" w:rsidR="000260B1" w:rsidRPr="009C5B90" w:rsidRDefault="000260B1" w:rsidP="007C64A8">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7294A05F" w14:textId="77777777" w:rsidR="000260B1" w:rsidRPr="009C5B90" w:rsidRDefault="000260B1" w:rsidP="007C64A8">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4AD947F5"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AA6E21"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14F9F97" w14:textId="77777777" w:rsidR="000260B1" w:rsidRPr="009C5B90" w:rsidRDefault="000260B1" w:rsidP="007C64A8">
            <w:pPr>
              <w:pStyle w:val="TAL"/>
              <w:rPr>
                <w:rFonts w:cs="Arial"/>
                <w:szCs w:val="18"/>
                <w:lang w:val="en-US"/>
              </w:rPr>
            </w:pPr>
            <w:r w:rsidRPr="009C5B90">
              <w:rPr>
                <w:lang w:val="en-US"/>
              </w:rPr>
              <w:t>List of SmfSubscriptionItem objects</w:t>
            </w:r>
          </w:p>
        </w:tc>
      </w:tr>
    </w:tbl>
    <w:p w14:paraId="2506384C" w14:textId="77777777" w:rsidR="000260B1" w:rsidRPr="007E6E17" w:rsidRDefault="000260B1" w:rsidP="000260B1"/>
    <w:p w14:paraId="7AAA838A" w14:textId="77777777" w:rsidR="000260B1" w:rsidRDefault="000260B1" w:rsidP="000260B1">
      <w:pPr>
        <w:pStyle w:val="Heading4"/>
      </w:pPr>
      <w:bookmarkStart w:id="3608" w:name="_Toc90587198"/>
      <w:bookmarkStart w:id="3609" w:name="_Toc106616746"/>
      <w:bookmarkStart w:id="3610" w:name="_Toc122101448"/>
      <w:bookmarkStart w:id="3611" w:name="_Toc161911034"/>
      <w:r>
        <w:t>5.4.2.27</w:t>
      </w:r>
      <w:r>
        <w:tab/>
        <w:t xml:space="preserve">Type: </w:t>
      </w:r>
      <w:r>
        <w:rPr>
          <w:lang w:val="de-DE"/>
        </w:rPr>
        <w:t>SmfSubscriptionItem</w:t>
      </w:r>
      <w:bookmarkEnd w:id="3608"/>
      <w:bookmarkEnd w:id="3609"/>
      <w:bookmarkEnd w:id="3610"/>
      <w:bookmarkEnd w:id="3611"/>
    </w:p>
    <w:p w14:paraId="7A852D5B" w14:textId="77777777" w:rsidR="000260B1" w:rsidRDefault="000260B1" w:rsidP="000260B1">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4A7E6A4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229EF5F"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0FE5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B9CF28"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D0813"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3B92E0"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3C72E45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EBFE388" w14:textId="77777777" w:rsidR="000260B1" w:rsidRPr="009C5B90" w:rsidRDefault="000260B1" w:rsidP="007C64A8">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288CC05" w14:textId="77777777" w:rsidR="000260B1" w:rsidRPr="009C5B90" w:rsidRDefault="000260B1" w:rsidP="007C64A8">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6507C025"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5632D98"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8D91E78" w14:textId="77777777" w:rsidR="000260B1" w:rsidRPr="009C5B90" w:rsidRDefault="000260B1" w:rsidP="007C64A8">
            <w:pPr>
              <w:pStyle w:val="TAL"/>
              <w:rPr>
                <w:rFonts w:cs="Arial"/>
                <w:szCs w:val="18"/>
                <w:lang w:val="en-US"/>
              </w:rPr>
            </w:pPr>
            <w:r w:rsidRPr="009C5B90">
              <w:rPr>
                <w:lang w:val="en-US"/>
              </w:rPr>
              <w:t>InstanceId of the SMF to which the subscription was sent</w:t>
            </w:r>
          </w:p>
        </w:tc>
      </w:tr>
      <w:tr w:rsidR="000260B1" w:rsidRPr="009C5B90" w14:paraId="6AA49D5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EAEDC76" w14:textId="77777777" w:rsidR="000260B1" w:rsidRPr="009C5B90" w:rsidRDefault="000260B1" w:rsidP="007C64A8">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354C6233" w14:textId="77777777" w:rsidR="000260B1" w:rsidRPr="009C5B90" w:rsidRDefault="000260B1" w:rsidP="007C64A8">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E60155E"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720A4FE"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A66890E" w14:textId="77777777" w:rsidR="000260B1" w:rsidRPr="009C5B90" w:rsidRDefault="000260B1" w:rsidP="007C64A8">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0260B1" w:rsidRPr="009C5B90" w14:paraId="27B417A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48345EAE" w14:textId="77777777" w:rsidR="000260B1" w:rsidRPr="009C5B90" w:rsidRDefault="000260B1" w:rsidP="007C64A8">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1C2117C6" w14:textId="77777777" w:rsidR="000260B1" w:rsidRPr="009C5B90" w:rsidRDefault="000260B1" w:rsidP="007C64A8">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3C99C33F"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1E42A31"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9337FA1" w14:textId="77777777" w:rsidR="000260B1" w:rsidRPr="009C5B90" w:rsidRDefault="000260B1" w:rsidP="007C64A8">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42FB7B04" w14:textId="77777777" w:rsidR="000260B1" w:rsidRPr="005D49C3" w:rsidRDefault="000260B1" w:rsidP="000260B1">
      <w:pPr>
        <w:rPr>
          <w:lang w:eastAsia="zh-CN"/>
        </w:rPr>
      </w:pPr>
    </w:p>
    <w:p w14:paraId="44AB2823" w14:textId="77777777" w:rsidR="000260B1" w:rsidRPr="00805F00" w:rsidRDefault="000260B1" w:rsidP="000260B1">
      <w:pPr>
        <w:pStyle w:val="Heading4"/>
      </w:pPr>
      <w:bookmarkStart w:id="3612" w:name="_Toc90587199"/>
      <w:bookmarkStart w:id="3613" w:name="_Toc106616747"/>
      <w:bookmarkStart w:id="3614" w:name="_Toc122101449"/>
      <w:bookmarkStart w:id="3615" w:name="_Toc161911035"/>
      <w:r w:rsidRPr="005D49C3">
        <w:t>5.4.2.</w:t>
      </w:r>
      <w:r w:rsidRPr="0091342F">
        <w:t>28</w:t>
      </w:r>
      <w:r w:rsidRPr="005C78DB">
        <w:tab/>
        <w:t>Type: MtcProvider</w:t>
      </w:r>
      <w:bookmarkEnd w:id="3612"/>
      <w:bookmarkEnd w:id="3613"/>
      <w:bookmarkEnd w:id="3614"/>
      <w:bookmarkEnd w:id="3615"/>
    </w:p>
    <w:p w14:paraId="752F9ED4" w14:textId="77777777" w:rsidR="000260B1" w:rsidRPr="00533C32" w:rsidRDefault="000260B1" w:rsidP="000260B1">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5976A9E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ED1C3C"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60EEF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BBF996"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629507"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FC2DD3"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564D8BF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861E4BB" w14:textId="77777777" w:rsidR="000260B1" w:rsidRPr="009C5B90" w:rsidRDefault="000260B1" w:rsidP="007C64A8">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1E90A889" w14:textId="77777777" w:rsidR="000260B1" w:rsidRPr="009C5B90" w:rsidRDefault="000260B1" w:rsidP="007C64A8">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2E9E5800"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BA2D5BD"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EE700E" w14:textId="77777777" w:rsidR="000260B1" w:rsidRPr="009C5B90" w:rsidRDefault="000260B1" w:rsidP="007C64A8">
            <w:pPr>
              <w:rPr>
                <w:lang w:val="en-US"/>
              </w:rPr>
            </w:pPr>
            <w:bookmarkStart w:id="3616"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616"/>
          </w:p>
        </w:tc>
      </w:tr>
      <w:tr w:rsidR="000260B1" w:rsidRPr="009C5B90" w14:paraId="063C899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8009757" w14:textId="77777777" w:rsidR="000260B1" w:rsidRPr="009C5B90" w:rsidRDefault="000260B1" w:rsidP="007C64A8">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49BAEAE0"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D18066"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A37878B"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F57CC12" w14:textId="77777777" w:rsidR="000260B1" w:rsidRPr="009C5B90" w:rsidRDefault="000260B1" w:rsidP="007C64A8">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5B76F810" w14:textId="77777777" w:rsidR="000260B1" w:rsidRDefault="000260B1" w:rsidP="000260B1">
      <w:pPr>
        <w:rPr>
          <w:lang w:eastAsia="zh-CN"/>
        </w:rPr>
      </w:pPr>
    </w:p>
    <w:p w14:paraId="7E175CF8" w14:textId="77777777" w:rsidR="000260B1" w:rsidRDefault="000260B1" w:rsidP="000260B1">
      <w:pPr>
        <w:pStyle w:val="Heading4"/>
      </w:pPr>
      <w:bookmarkStart w:id="3617" w:name="_Toc90587200"/>
      <w:bookmarkStart w:id="3618" w:name="_Toc106616748"/>
      <w:bookmarkStart w:id="3619" w:name="_Toc122101450"/>
      <w:bookmarkStart w:id="3620" w:name="_Toc161911036"/>
      <w:r>
        <w:t>5.4.2.29</w:t>
      </w:r>
      <w:r>
        <w:tab/>
        <w:t>Type: HssSubscriptionInfo</w:t>
      </w:r>
      <w:bookmarkEnd w:id="3617"/>
      <w:bookmarkEnd w:id="3618"/>
      <w:bookmarkEnd w:id="3619"/>
      <w:bookmarkEnd w:id="3620"/>
    </w:p>
    <w:p w14:paraId="61568A28" w14:textId="77777777" w:rsidR="000260B1" w:rsidRDefault="000260B1" w:rsidP="000260B1">
      <w:pPr>
        <w:pStyle w:val="TH"/>
        <w:outlineLvl w:val="0"/>
      </w:pPr>
      <w:r>
        <w:rPr>
          <w:noProof/>
        </w:rPr>
        <w:t>Table </w:t>
      </w:r>
      <w:r>
        <w:t xml:space="preserve">5.4.2.29-1: </w:t>
      </w:r>
      <w:r>
        <w:rPr>
          <w:noProof/>
        </w:rPr>
        <w:t>Definition of type Hss</w:t>
      </w:r>
      <w:r>
        <w:rPr>
          <w:noProof/>
          <w:lang w:val="de-DE"/>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12261F8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FF084E"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E882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E93421"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819D2B"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7769E4"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754DB51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B954840" w14:textId="77777777" w:rsidR="000260B1" w:rsidRPr="009C5B90" w:rsidRDefault="000260B1" w:rsidP="007C64A8">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0901ABE6" w14:textId="77777777" w:rsidR="000260B1" w:rsidRPr="009C5B90" w:rsidRDefault="000260B1" w:rsidP="007C64A8">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202C5892"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4E8D7D"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4096D3F2" w14:textId="77777777" w:rsidR="000260B1" w:rsidRPr="009C5B90" w:rsidRDefault="000260B1" w:rsidP="007C64A8">
            <w:pPr>
              <w:pStyle w:val="TAL"/>
              <w:rPr>
                <w:rFonts w:cs="Arial"/>
                <w:szCs w:val="18"/>
                <w:lang w:val="en-US"/>
              </w:rPr>
            </w:pPr>
            <w:r w:rsidRPr="009C5B90">
              <w:rPr>
                <w:lang w:val="en-US"/>
              </w:rPr>
              <w:t>List of hssSubscriptionItem objects</w:t>
            </w:r>
          </w:p>
        </w:tc>
      </w:tr>
    </w:tbl>
    <w:p w14:paraId="41292CD1" w14:textId="77777777" w:rsidR="000260B1" w:rsidRPr="007E6E17" w:rsidRDefault="000260B1" w:rsidP="000260B1"/>
    <w:p w14:paraId="63A91255" w14:textId="77777777" w:rsidR="000260B1" w:rsidRDefault="000260B1" w:rsidP="000260B1">
      <w:pPr>
        <w:pStyle w:val="Heading4"/>
      </w:pPr>
      <w:bookmarkStart w:id="3621" w:name="_Toc90587201"/>
      <w:bookmarkStart w:id="3622" w:name="_Toc106616749"/>
      <w:bookmarkStart w:id="3623" w:name="_Toc122101451"/>
      <w:bookmarkStart w:id="3624" w:name="_Toc161911037"/>
      <w:r>
        <w:lastRenderedPageBreak/>
        <w:t>5.4.2.30</w:t>
      </w:r>
      <w:r>
        <w:tab/>
        <w:t>Type: Hss</w:t>
      </w:r>
      <w:r>
        <w:rPr>
          <w:lang w:val="de-DE"/>
        </w:rPr>
        <w:t>SubscriptionItem</w:t>
      </w:r>
      <w:bookmarkEnd w:id="3621"/>
      <w:bookmarkEnd w:id="3622"/>
      <w:bookmarkEnd w:id="3623"/>
      <w:bookmarkEnd w:id="3624"/>
    </w:p>
    <w:p w14:paraId="683140DC" w14:textId="77777777" w:rsidR="000260B1" w:rsidRDefault="000260B1" w:rsidP="000260B1">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2492BC7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922D09"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D6887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3D062E"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2F637"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4C7E36"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356D4D0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C556C83" w14:textId="77777777" w:rsidR="000260B1" w:rsidRPr="009C5B90" w:rsidRDefault="000260B1" w:rsidP="007C64A8">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6430AF69" w14:textId="77777777" w:rsidR="000260B1" w:rsidRPr="009C5B90" w:rsidRDefault="000260B1" w:rsidP="007C64A8">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3AC63679"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485F0"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1333B0D" w14:textId="77777777" w:rsidR="000260B1" w:rsidRPr="009C5B90" w:rsidRDefault="000260B1" w:rsidP="007C64A8">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0260B1" w:rsidRPr="009C5B90" w14:paraId="5B95BD5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D3096DA" w14:textId="77777777" w:rsidR="000260B1" w:rsidRPr="009C5B90" w:rsidRDefault="000260B1" w:rsidP="007C64A8">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C180177" w14:textId="77777777" w:rsidR="000260B1" w:rsidRPr="009C5B90" w:rsidRDefault="000260B1" w:rsidP="007C64A8">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FFCE4A9"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3DCE43C"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C2CBE84" w14:textId="77777777" w:rsidR="000260B1" w:rsidRPr="009C5B90" w:rsidRDefault="000260B1" w:rsidP="007C64A8">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0260B1" w:rsidRPr="009C5B90" w14:paraId="5444144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1A8EC340" w14:textId="77777777" w:rsidR="000260B1" w:rsidRPr="009C5B90" w:rsidRDefault="000260B1" w:rsidP="007C64A8">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1E52AA4" w14:textId="77777777" w:rsidR="000260B1" w:rsidRPr="009C5B90" w:rsidRDefault="000260B1" w:rsidP="007C64A8">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7FA1BED9"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B2392F9"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ECA5C4F" w14:textId="77777777" w:rsidR="000260B1" w:rsidRPr="009C5B90" w:rsidRDefault="000260B1" w:rsidP="007C64A8">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52CB7A08" w14:textId="77777777" w:rsidR="000260B1" w:rsidRDefault="000260B1" w:rsidP="000260B1">
      <w:pPr>
        <w:rPr>
          <w:lang w:eastAsia="zh-CN"/>
        </w:rPr>
      </w:pPr>
    </w:p>
    <w:p w14:paraId="63155740" w14:textId="77777777" w:rsidR="000260B1" w:rsidRDefault="000260B1" w:rsidP="000260B1">
      <w:pPr>
        <w:pStyle w:val="Heading4"/>
      </w:pPr>
      <w:bookmarkStart w:id="3625" w:name="_Toc58584562"/>
      <w:bookmarkStart w:id="3626" w:name="_Toc90587202"/>
      <w:bookmarkStart w:id="3627" w:name="_Toc106616750"/>
      <w:bookmarkStart w:id="3628" w:name="_Toc122101452"/>
      <w:bookmarkStart w:id="3629" w:name="_Toc161911038"/>
      <w:r w:rsidRPr="00442797">
        <w:t>5.4.2.31</w:t>
      </w:r>
      <w:r w:rsidRPr="00442797">
        <w:tab/>
        <w:t xml:space="preserve">Type: </w:t>
      </w:r>
      <w:bookmarkEnd w:id="3625"/>
      <w:r w:rsidRPr="00442797">
        <w:t>EeGroupProfileData</w:t>
      </w:r>
      <w:bookmarkEnd w:id="3626"/>
      <w:bookmarkEnd w:id="3627"/>
      <w:bookmarkEnd w:id="3628"/>
      <w:bookmarkEnd w:id="3629"/>
    </w:p>
    <w:p w14:paraId="44C123FE" w14:textId="77777777" w:rsidR="000260B1" w:rsidRDefault="000260B1" w:rsidP="000260B1">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374E57C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8E96C6"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3AF90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160BC"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98CD2F"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046975"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3343819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5389BEC3" w14:textId="77777777" w:rsidR="000260B1" w:rsidRPr="009C5B90" w:rsidRDefault="000260B1" w:rsidP="007C64A8">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66682065" w14:textId="77777777" w:rsidR="000260B1" w:rsidRPr="009C5B90" w:rsidRDefault="000260B1" w:rsidP="007C64A8">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3AFAF90"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5EEFE3B"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7C9BEBE1" w14:textId="77777777" w:rsidR="000260B1" w:rsidRPr="009C5B90" w:rsidRDefault="000260B1" w:rsidP="007C64A8">
            <w:pPr>
              <w:pStyle w:val="TAL"/>
              <w:rPr>
                <w:lang w:val="en-US"/>
              </w:rPr>
            </w:pPr>
            <w:r w:rsidRPr="009C5B90">
              <w:rPr>
                <w:lang w:val="en-US"/>
              </w:rPr>
              <w:t>List of the event types that are restricted (if any) for the group.</w:t>
            </w:r>
          </w:p>
          <w:p w14:paraId="04B51DC3" w14:textId="77777777" w:rsidR="000260B1" w:rsidRPr="009C5B90" w:rsidRDefault="000260B1" w:rsidP="007C64A8">
            <w:pPr>
              <w:pStyle w:val="TAL"/>
              <w:rPr>
                <w:lang w:val="en-US"/>
              </w:rPr>
            </w:pPr>
            <w:r w:rsidRPr="009C5B90">
              <w:rPr>
                <w:lang w:val="en-US"/>
              </w:rPr>
              <w:t>The absence of this IE indicates that all event types are authorized for the group.</w:t>
            </w:r>
          </w:p>
        </w:tc>
      </w:tr>
      <w:tr w:rsidR="000260B1" w:rsidRPr="009C5B90" w14:paraId="4A201B3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FCFE0E3" w14:textId="77777777" w:rsidR="000260B1" w:rsidRPr="009C5B90" w:rsidRDefault="000260B1" w:rsidP="007C64A8">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4F34C8B" w14:textId="77777777" w:rsidR="000260B1" w:rsidRPr="009C5B90" w:rsidRDefault="000260B1" w:rsidP="007C64A8">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24CC2F70"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844A558"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0C87E9A7" w14:textId="77777777" w:rsidR="000260B1" w:rsidRPr="009C5B90" w:rsidRDefault="000260B1" w:rsidP="007C64A8">
            <w:pPr>
              <w:pStyle w:val="TAL"/>
              <w:rPr>
                <w:lang w:val="en-US"/>
              </w:rPr>
            </w:pPr>
            <w:r w:rsidRPr="009C5B90">
              <w:rPr>
                <w:lang w:val="en-US"/>
              </w:rPr>
              <w:t>A map (list of key-value pairs where EventType (see 3GPP TS 29.503 [6] serves as key) of MTC Provider.</w:t>
            </w:r>
          </w:p>
          <w:p w14:paraId="551B667C" w14:textId="77777777" w:rsidR="000260B1" w:rsidRPr="009C5B90" w:rsidRDefault="000260B1" w:rsidP="007C64A8">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7379371" w14:textId="77777777" w:rsidR="000260B1" w:rsidRPr="009C5B90" w:rsidRDefault="000260B1" w:rsidP="007C64A8">
            <w:pPr>
              <w:pStyle w:val="TAL"/>
              <w:rPr>
                <w:lang w:val="en-US"/>
              </w:rPr>
            </w:pPr>
            <w:r w:rsidRPr="009C5B90">
              <w:rPr>
                <w:lang w:val="en-US"/>
              </w:rPr>
              <w:t>The absence of this IE indicates that monitoring by any MTC provider is allowed for any non restricted event type.</w:t>
            </w:r>
          </w:p>
        </w:tc>
      </w:tr>
      <w:tr w:rsidR="000260B1" w:rsidRPr="009C5B90" w14:paraId="6EF5CAE1"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4CC0B332" w14:textId="77777777" w:rsidR="000260B1" w:rsidRPr="009C5B90" w:rsidRDefault="000260B1" w:rsidP="007C64A8">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A75112" w14:textId="77777777" w:rsidR="000260B1" w:rsidRPr="009C5B90" w:rsidRDefault="000260B1" w:rsidP="007C64A8">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8DDD318"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F7F1FF"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30B98E9" w14:textId="77777777" w:rsidR="000260B1" w:rsidRPr="009C5B90" w:rsidRDefault="000260B1" w:rsidP="007C64A8">
            <w:pPr>
              <w:pStyle w:val="TAL"/>
              <w:rPr>
                <w:lang w:val="en-US"/>
              </w:rPr>
            </w:pPr>
          </w:p>
        </w:tc>
      </w:tr>
      <w:tr w:rsidR="000260B1" w:rsidRPr="009C5B90" w14:paraId="0D43A7C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66750855" w14:textId="77777777" w:rsidR="000260B1" w:rsidRPr="009C5B90" w:rsidRDefault="000260B1" w:rsidP="007C64A8">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32CD99B1" w14:textId="77777777" w:rsidR="000260B1" w:rsidRPr="009C5B90" w:rsidRDefault="000260B1" w:rsidP="007C64A8">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48DFBF6"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607CBFC"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4293E31" w14:textId="77777777" w:rsidR="000260B1" w:rsidRPr="009C5B90" w:rsidRDefault="000260B1" w:rsidP="007C64A8">
            <w:pPr>
              <w:pStyle w:val="TAL"/>
              <w:rPr>
                <w:lang w:val="en-US"/>
              </w:rPr>
            </w:pPr>
            <w:r w:rsidRPr="009C5B90">
              <w:rPr>
                <w:lang w:val="en-US"/>
              </w:rPr>
              <w:t>If set to True, indicates that interworking with EPC is restricted. Set to False or not present means that the UE is not restricted in the EPC.</w:t>
            </w:r>
          </w:p>
        </w:tc>
      </w:tr>
      <w:tr w:rsidR="000260B1" w:rsidRPr="009C5B90" w14:paraId="380F985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77877BAA" w14:textId="77777777" w:rsidR="000260B1" w:rsidRPr="009C5B90" w:rsidRDefault="000260B1" w:rsidP="007C64A8">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23A01FD2"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50F186E4"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D0BD3B"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EF8698F" w14:textId="77777777" w:rsidR="000260B1" w:rsidRPr="009C5B90" w:rsidRDefault="000260B1" w:rsidP="007C64A8">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2AF666B8" w14:textId="77777777" w:rsidR="000260B1" w:rsidRPr="009C5B90" w:rsidRDefault="000260B1" w:rsidP="007C64A8">
            <w:pPr>
              <w:pStyle w:val="TAL"/>
              <w:rPr>
                <w:lang w:val="en-US"/>
              </w:rPr>
            </w:pPr>
          </w:p>
          <w:p w14:paraId="49CF7D88" w14:textId="77777777" w:rsidR="000260B1" w:rsidRPr="009C5B90" w:rsidRDefault="000260B1" w:rsidP="007C64A8">
            <w:pPr>
              <w:pStyle w:val="TAL"/>
              <w:rPr>
                <w:lang w:val="en-US"/>
              </w:rPr>
            </w:pPr>
            <w:r w:rsidRPr="009C5B90">
              <w:t>pattern: "^extgroupid-[^@]+@[^@]+$"</w:t>
            </w:r>
          </w:p>
        </w:tc>
      </w:tr>
      <w:tr w:rsidR="000260B1" w:rsidRPr="009C5B90" w14:paraId="71A4E9D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4953CB1F" w14:textId="77777777" w:rsidR="000260B1" w:rsidRPr="009C5B90" w:rsidRDefault="000260B1" w:rsidP="007C64A8">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2EA440BA" w14:textId="77777777" w:rsidR="000260B1" w:rsidRPr="009C5B90" w:rsidRDefault="000260B1" w:rsidP="007C64A8">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E53D897"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A8FB77"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AC3B934" w14:textId="77777777" w:rsidR="000260B1" w:rsidRPr="009C5B90" w:rsidRDefault="000260B1" w:rsidP="007C64A8">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5EABB0CD" w14:textId="77777777" w:rsidR="000260B1" w:rsidRDefault="000260B1" w:rsidP="000260B1">
      <w:pPr>
        <w:rPr>
          <w:lang w:eastAsia="zh-CN"/>
        </w:rPr>
      </w:pPr>
    </w:p>
    <w:p w14:paraId="7BAA7E43" w14:textId="77777777" w:rsidR="000260B1" w:rsidRDefault="000260B1" w:rsidP="000260B1">
      <w:pPr>
        <w:pStyle w:val="Heading4"/>
      </w:pPr>
      <w:bookmarkStart w:id="3630" w:name="_Toc90587203"/>
      <w:bookmarkStart w:id="3631" w:name="_Toc106616751"/>
      <w:bookmarkStart w:id="3632" w:name="_Toc122101453"/>
      <w:bookmarkStart w:id="3633" w:name="_Toc161911039"/>
      <w:r w:rsidRPr="00442797">
        <w:lastRenderedPageBreak/>
        <w:t>5.4.2.32</w:t>
      </w:r>
      <w:r w:rsidRPr="00442797">
        <w:tab/>
        <w:t>Type: Pp5gVnGroupProfileData</w:t>
      </w:r>
      <w:bookmarkEnd w:id="3630"/>
      <w:bookmarkEnd w:id="3631"/>
      <w:bookmarkEnd w:id="3632"/>
      <w:bookmarkEnd w:id="3633"/>
    </w:p>
    <w:p w14:paraId="56BACFB8" w14:textId="77777777" w:rsidR="000260B1" w:rsidRDefault="000260B1" w:rsidP="000260B1">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2E1B7E0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BF9797"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275C3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097416"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B73C32"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8D1997"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19A3169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6FBE0FDB" w14:textId="77777777" w:rsidR="000260B1" w:rsidRPr="009C5B90" w:rsidRDefault="000260B1" w:rsidP="007C64A8">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69732B6F" w14:textId="77777777" w:rsidR="000260B1" w:rsidRPr="009C5B90" w:rsidRDefault="000260B1" w:rsidP="007C64A8">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2562A4E"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EA191CE"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76370C4" w14:textId="77777777" w:rsidR="000260B1" w:rsidRPr="009C5B90" w:rsidRDefault="000260B1" w:rsidP="007C64A8">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1CE9F362" w14:textId="77777777" w:rsidR="000260B1" w:rsidRPr="009C5B90" w:rsidRDefault="000260B1" w:rsidP="007C64A8">
            <w:pPr>
              <w:pStyle w:val="TAL"/>
              <w:rPr>
                <w:lang w:val="en-US"/>
              </w:rPr>
            </w:pPr>
          </w:p>
          <w:p w14:paraId="562ACAD2" w14:textId="77777777" w:rsidR="000260B1" w:rsidRPr="009C5B90" w:rsidRDefault="000260B1" w:rsidP="007C64A8">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2B3BA6C" w14:textId="77777777" w:rsidR="000260B1" w:rsidRPr="009C5B90" w:rsidRDefault="000260B1" w:rsidP="007C64A8">
            <w:pPr>
              <w:pStyle w:val="TAL"/>
              <w:rPr>
                <w:lang w:val="en-US"/>
              </w:rPr>
            </w:pPr>
          </w:p>
          <w:p w14:paraId="04039CCD" w14:textId="77777777" w:rsidR="000260B1" w:rsidRPr="009C5B90" w:rsidRDefault="000260B1" w:rsidP="007C64A8">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0260B1" w:rsidRPr="009C5B90" w14:paraId="1DFF4C3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0A6D947" w14:textId="77777777" w:rsidR="000260B1" w:rsidRPr="009C5B90" w:rsidRDefault="000260B1" w:rsidP="007C64A8">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3BEA4FA3" w14:textId="77777777" w:rsidR="000260B1" w:rsidRPr="009C5B90" w:rsidRDefault="000260B1" w:rsidP="007C64A8">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6FDE7B3"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5AE7C71"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1E8E0A7" w14:textId="77777777" w:rsidR="000260B1" w:rsidRPr="009C5B90" w:rsidRDefault="000260B1" w:rsidP="007C64A8">
            <w:pPr>
              <w:pStyle w:val="TAL"/>
              <w:rPr>
                <w:lang w:val="en-US"/>
              </w:rPr>
            </w:pPr>
          </w:p>
        </w:tc>
      </w:tr>
    </w:tbl>
    <w:p w14:paraId="661AF8B9" w14:textId="77777777" w:rsidR="000260B1" w:rsidRDefault="000260B1" w:rsidP="000260B1">
      <w:pPr>
        <w:rPr>
          <w:lang w:eastAsia="zh-CN"/>
        </w:rPr>
      </w:pPr>
    </w:p>
    <w:p w14:paraId="33C4B3E3" w14:textId="77777777" w:rsidR="000260B1" w:rsidRDefault="000260B1" w:rsidP="000260B1">
      <w:pPr>
        <w:pStyle w:val="Heading4"/>
      </w:pPr>
      <w:bookmarkStart w:id="3634" w:name="_Toc90587204"/>
      <w:bookmarkStart w:id="3635" w:name="_Toc106616752"/>
      <w:bookmarkStart w:id="3636" w:name="_Toc122101454"/>
      <w:bookmarkStart w:id="3637" w:name="_Toc161911040"/>
      <w:r w:rsidRPr="00442797">
        <w:t>5.4.2.33</w:t>
      </w:r>
      <w:r w:rsidRPr="00442797">
        <w:tab/>
        <w:t>Type: PpProfileData</w:t>
      </w:r>
      <w:bookmarkEnd w:id="3634"/>
      <w:bookmarkEnd w:id="3635"/>
      <w:bookmarkEnd w:id="3636"/>
      <w:bookmarkEnd w:id="3637"/>
    </w:p>
    <w:p w14:paraId="1C35EDC6" w14:textId="77777777" w:rsidR="000260B1" w:rsidRDefault="000260B1" w:rsidP="000260B1">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55149E51"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EF8464"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B6EAC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590D0A"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55F612"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CE0EA5"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492219B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130A631E" w14:textId="77777777" w:rsidR="000260B1" w:rsidRPr="009C5B90" w:rsidRDefault="000260B1" w:rsidP="007C64A8">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108939A3" w14:textId="77777777" w:rsidR="000260B1" w:rsidRPr="009C5B90" w:rsidRDefault="000260B1" w:rsidP="007C64A8">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7B74DD7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D61AB86"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36FE06A0" w14:textId="77777777" w:rsidR="000260B1" w:rsidRPr="009C5B90" w:rsidRDefault="000260B1" w:rsidP="007C64A8">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4A5104E3" w14:textId="77777777" w:rsidR="000260B1" w:rsidRPr="009C5B90" w:rsidRDefault="000260B1" w:rsidP="007C64A8">
            <w:pPr>
              <w:pStyle w:val="TAL"/>
              <w:rPr>
                <w:lang w:val="en-US" w:eastAsia="zh-CN"/>
              </w:rPr>
            </w:pPr>
          </w:p>
          <w:p w14:paraId="21354D5C" w14:textId="77777777" w:rsidR="000260B1" w:rsidRPr="009C5B90" w:rsidRDefault="000260B1" w:rsidP="007C64A8">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14E5948C" w14:textId="77777777" w:rsidR="000260B1" w:rsidRPr="009C5B90" w:rsidRDefault="000260B1" w:rsidP="007C64A8">
            <w:pPr>
              <w:pStyle w:val="TAL"/>
              <w:rPr>
                <w:lang w:val="en-US"/>
              </w:rPr>
            </w:pPr>
          </w:p>
          <w:p w14:paraId="46807555" w14:textId="77777777" w:rsidR="000260B1" w:rsidRPr="009C5B90" w:rsidRDefault="000260B1" w:rsidP="007C64A8">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0260B1" w:rsidRPr="009C5B90" w14:paraId="713ADD2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C425C06" w14:textId="77777777" w:rsidR="000260B1" w:rsidRPr="009C5B90" w:rsidRDefault="000260B1" w:rsidP="007C64A8">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58D12F64" w14:textId="77777777" w:rsidR="000260B1" w:rsidRPr="009C5B90" w:rsidRDefault="000260B1" w:rsidP="007C64A8">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C13E7A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2AB6AE1"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3018FA" w14:textId="77777777" w:rsidR="000260B1" w:rsidRPr="009C5B90" w:rsidRDefault="000260B1" w:rsidP="007C64A8">
            <w:pPr>
              <w:pStyle w:val="TAL"/>
              <w:rPr>
                <w:lang w:val="en-US"/>
              </w:rPr>
            </w:pPr>
          </w:p>
        </w:tc>
      </w:tr>
    </w:tbl>
    <w:p w14:paraId="7A41F834" w14:textId="77777777" w:rsidR="000260B1" w:rsidRDefault="000260B1" w:rsidP="000260B1">
      <w:pPr>
        <w:rPr>
          <w:lang w:eastAsia="zh-CN"/>
        </w:rPr>
      </w:pPr>
    </w:p>
    <w:p w14:paraId="4FDBCC2A" w14:textId="77777777" w:rsidR="000260B1" w:rsidRDefault="000260B1" w:rsidP="000260B1">
      <w:pPr>
        <w:pStyle w:val="Heading4"/>
      </w:pPr>
      <w:bookmarkStart w:id="3638" w:name="_Toc90587205"/>
      <w:bookmarkStart w:id="3639" w:name="_Toc106616753"/>
      <w:bookmarkStart w:id="3640" w:name="_Toc122101455"/>
      <w:bookmarkStart w:id="3641" w:name="_Toc161911041"/>
      <w:r w:rsidRPr="00442797">
        <w:t>5.4.2.34</w:t>
      </w:r>
      <w:r w:rsidRPr="00442797">
        <w:tab/>
        <w:t>Type: AllowedMtcProviderInfo</w:t>
      </w:r>
      <w:bookmarkEnd w:id="3638"/>
      <w:bookmarkEnd w:id="3639"/>
      <w:bookmarkEnd w:id="3640"/>
      <w:bookmarkEnd w:id="3641"/>
    </w:p>
    <w:p w14:paraId="3E34490A" w14:textId="77777777" w:rsidR="000260B1" w:rsidRDefault="000260B1" w:rsidP="000260B1">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59F8FE2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E2E00B"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B9F6E9"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23EA9"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6A902B"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2992FE"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176803C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03AFCE1" w14:textId="77777777" w:rsidR="000260B1" w:rsidRPr="009C5B90" w:rsidRDefault="000260B1" w:rsidP="007C64A8">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2040DFE" w14:textId="77777777" w:rsidR="000260B1" w:rsidRPr="009C5B90" w:rsidRDefault="000260B1" w:rsidP="007C64A8">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6099A356" w14:textId="77777777" w:rsidR="000260B1" w:rsidRPr="009C5B90" w:rsidRDefault="000260B1" w:rsidP="007C64A8">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011C00D3" w14:textId="77777777" w:rsidR="000260B1" w:rsidRPr="009C5B90" w:rsidRDefault="000260B1" w:rsidP="007C64A8">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2A584551" w14:textId="77777777" w:rsidR="000260B1" w:rsidRPr="009C5B90" w:rsidRDefault="000260B1" w:rsidP="007C64A8">
            <w:pPr>
              <w:pStyle w:val="TAL"/>
              <w:rPr>
                <w:rFonts w:cs="Arial"/>
                <w:szCs w:val="18"/>
                <w:lang w:val="en-US"/>
              </w:rPr>
            </w:pPr>
            <w:r w:rsidRPr="009C5B90">
              <w:t>Indicates MTC provider information for Parameters Provision authorization.</w:t>
            </w:r>
          </w:p>
        </w:tc>
      </w:tr>
      <w:tr w:rsidR="000260B1" w:rsidRPr="009C5B90" w14:paraId="5F62306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C65B5FC" w14:textId="77777777" w:rsidR="000260B1" w:rsidRPr="009C5B90" w:rsidRDefault="000260B1" w:rsidP="007C64A8">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350347B9" w14:textId="77777777" w:rsidR="000260B1" w:rsidRPr="009C5B90" w:rsidRDefault="000260B1" w:rsidP="007C64A8">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59E344C2" w14:textId="77777777" w:rsidR="000260B1" w:rsidRPr="009C5B90" w:rsidRDefault="000260B1" w:rsidP="007C64A8">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7ED19FAD" w14:textId="77777777" w:rsidR="000260B1" w:rsidRPr="009C5B90" w:rsidRDefault="000260B1" w:rsidP="007C64A8">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4AE7A63C" w14:textId="77777777" w:rsidR="000260B1" w:rsidRPr="009C5B90" w:rsidRDefault="000260B1" w:rsidP="007C64A8">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33E12556" w14:textId="0C6D2379" w:rsidR="000260B1" w:rsidRPr="009C5B90" w:rsidRDefault="000260B1" w:rsidP="007C64A8">
            <w:pPr>
              <w:pStyle w:val="TAL"/>
              <w:rPr>
                <w:lang w:val="en-US"/>
              </w:rPr>
            </w:pPr>
            <w:r w:rsidRPr="009C5B90">
              <w:t xml:space="preserve">The string identifying the originating AF, formatted as described in the definition of type MonitoringConfiguration in 3GPP </w:t>
            </w:r>
            <w:r w:rsidR="00152EF7" w:rsidRPr="009C5B90">
              <w:t>TS</w:t>
            </w:r>
            <w:r w:rsidR="00152EF7">
              <w:t> </w:t>
            </w:r>
            <w:r w:rsidR="00152EF7" w:rsidRPr="009C5B90">
              <w:t>2</w:t>
            </w:r>
            <w:r w:rsidRPr="009C5B90">
              <w:t>9.503</w:t>
            </w:r>
            <w:r w:rsidR="00152EF7">
              <w:t> </w:t>
            </w:r>
            <w:r w:rsidR="00152EF7" w:rsidRPr="009C5B90">
              <w:t>[</w:t>
            </w:r>
            <w:r w:rsidRPr="009C5B90">
              <w:t>6].</w:t>
            </w:r>
          </w:p>
        </w:tc>
      </w:tr>
    </w:tbl>
    <w:p w14:paraId="54E7C94A" w14:textId="77777777" w:rsidR="000260B1" w:rsidRDefault="000260B1" w:rsidP="000260B1">
      <w:pPr>
        <w:rPr>
          <w:lang w:eastAsia="zh-CN"/>
        </w:rPr>
      </w:pPr>
    </w:p>
    <w:p w14:paraId="5B220EF9" w14:textId="77777777" w:rsidR="000260B1" w:rsidRDefault="000260B1" w:rsidP="000260B1">
      <w:pPr>
        <w:pStyle w:val="Heading4"/>
      </w:pPr>
      <w:bookmarkStart w:id="3642" w:name="_Toc90587206"/>
      <w:bookmarkStart w:id="3643" w:name="_Toc106616754"/>
      <w:bookmarkStart w:id="3644" w:name="_Toc122101456"/>
      <w:bookmarkStart w:id="3645" w:name="_Toc161911042"/>
      <w:r>
        <w:lastRenderedPageBreak/>
        <w:t>5.4.2.</w:t>
      </w:r>
      <w:r>
        <w:rPr>
          <w:lang w:eastAsia="zh-CN"/>
        </w:rPr>
        <w:t>35</w:t>
      </w:r>
      <w:r>
        <w:tab/>
        <w:t xml:space="preserve">Type: </w:t>
      </w:r>
      <w:r>
        <w:rPr>
          <w:lang w:eastAsia="zh-CN"/>
        </w:rPr>
        <w:t>GroupIdentifiers</w:t>
      </w:r>
      <w:bookmarkEnd w:id="3642"/>
      <w:bookmarkEnd w:id="3643"/>
      <w:bookmarkEnd w:id="3644"/>
      <w:bookmarkEnd w:id="3645"/>
    </w:p>
    <w:p w14:paraId="44A5404C" w14:textId="77777777" w:rsidR="000260B1" w:rsidRDefault="000260B1" w:rsidP="000260B1">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1BB00FD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A07549" w14:textId="77777777" w:rsidR="000260B1" w:rsidRPr="009C5B90" w:rsidRDefault="000260B1" w:rsidP="007C64A8">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C0248C" w14:textId="77777777" w:rsidR="000260B1" w:rsidRPr="009C5B90" w:rsidRDefault="000260B1" w:rsidP="007C64A8">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46DD15" w14:textId="77777777" w:rsidR="000260B1" w:rsidRPr="009C5B90" w:rsidRDefault="000260B1" w:rsidP="007C64A8">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9C60BE" w14:textId="77777777" w:rsidR="000260B1" w:rsidRPr="009C5B90" w:rsidRDefault="000260B1" w:rsidP="007C64A8">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384B5D" w14:textId="77777777" w:rsidR="000260B1" w:rsidRPr="009C5B90" w:rsidRDefault="000260B1" w:rsidP="007C64A8">
            <w:pPr>
              <w:pStyle w:val="TAH"/>
              <w:rPr>
                <w:rFonts w:cs="Arial"/>
                <w:szCs w:val="18"/>
              </w:rPr>
            </w:pPr>
            <w:r w:rsidRPr="009C5B90">
              <w:rPr>
                <w:rFonts w:cs="Arial"/>
                <w:szCs w:val="18"/>
              </w:rPr>
              <w:t>Description</w:t>
            </w:r>
          </w:p>
        </w:tc>
      </w:tr>
      <w:tr w:rsidR="000260B1" w:rsidRPr="009C5B90" w14:paraId="09EDEED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C5BA762" w14:textId="77777777" w:rsidR="000260B1" w:rsidRPr="009C5B90" w:rsidRDefault="000260B1" w:rsidP="007C64A8">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73312800" w14:textId="77777777" w:rsidR="000260B1" w:rsidRPr="009C5B90" w:rsidRDefault="000260B1" w:rsidP="007C64A8">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3FD87A31" w14:textId="77777777" w:rsidR="000260B1" w:rsidRPr="009C5B90" w:rsidRDefault="000260B1" w:rsidP="007C64A8">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6ED47CBE" w14:textId="77777777" w:rsidR="000260B1" w:rsidRPr="009C5B90" w:rsidRDefault="000260B1" w:rsidP="007C64A8">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8C28825" w14:textId="77777777" w:rsidR="000260B1" w:rsidRPr="009C5B90" w:rsidRDefault="000260B1" w:rsidP="007C64A8">
            <w:pPr>
              <w:pStyle w:val="TAL"/>
              <w:rPr>
                <w:rFonts w:cs="Arial"/>
                <w:szCs w:val="18"/>
              </w:rPr>
            </w:pPr>
            <w:r w:rsidRPr="009C5B90">
              <w:rPr>
                <w:lang w:eastAsia="zh-CN"/>
              </w:rPr>
              <w:t xml:space="preserve">This IE shall contain the External Group ID associated to the provided Internal Group ID. </w:t>
            </w:r>
          </w:p>
        </w:tc>
      </w:tr>
      <w:tr w:rsidR="000260B1" w:rsidRPr="009C5B90" w14:paraId="458ED97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7F0DAE5" w14:textId="77777777" w:rsidR="000260B1" w:rsidRPr="009C5B90" w:rsidRDefault="000260B1" w:rsidP="007C64A8">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3E0A316C" w14:textId="77777777" w:rsidR="000260B1" w:rsidRPr="009C5B90" w:rsidRDefault="000260B1" w:rsidP="007C64A8">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2816D8D9" w14:textId="77777777" w:rsidR="000260B1" w:rsidRPr="009C5B90" w:rsidRDefault="000260B1" w:rsidP="007C64A8">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F89C3CB" w14:textId="77777777" w:rsidR="000260B1" w:rsidRPr="009C5B90" w:rsidRDefault="000260B1" w:rsidP="007C64A8">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3328F6BF" w14:textId="77777777" w:rsidR="000260B1" w:rsidRPr="009C5B90" w:rsidRDefault="000260B1" w:rsidP="007C64A8">
            <w:pPr>
              <w:pStyle w:val="TAL"/>
              <w:rPr>
                <w:rFonts w:cs="Arial"/>
                <w:szCs w:val="18"/>
              </w:rPr>
            </w:pPr>
            <w:r w:rsidRPr="009C5B90">
              <w:rPr>
                <w:lang w:eastAsia="zh-CN"/>
              </w:rPr>
              <w:t>This IE shall contain the Internal Group ID associated to the provided External Group ID..</w:t>
            </w:r>
          </w:p>
        </w:tc>
      </w:tr>
      <w:tr w:rsidR="000260B1" w:rsidRPr="009C5B90" w14:paraId="7B35B18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439D9DE" w14:textId="77777777" w:rsidR="000260B1" w:rsidRPr="009C5B90" w:rsidRDefault="000260B1" w:rsidP="007C64A8">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0A67C423" w14:textId="77777777" w:rsidR="000260B1" w:rsidRPr="009C5B90" w:rsidRDefault="000260B1" w:rsidP="007C64A8">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49DC25D1" w14:textId="77777777" w:rsidR="000260B1" w:rsidRPr="009C5B90" w:rsidRDefault="000260B1" w:rsidP="007C64A8">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DA3981F" w14:textId="77777777" w:rsidR="000260B1" w:rsidRPr="009C5B90" w:rsidRDefault="000260B1" w:rsidP="007C64A8">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280FA4E5" w14:textId="77777777" w:rsidR="000260B1" w:rsidRPr="009C5B90" w:rsidRDefault="000260B1" w:rsidP="007C64A8">
            <w:pPr>
              <w:pStyle w:val="TAL"/>
              <w:rPr>
                <w:lang w:eastAsia="zh-CN"/>
              </w:rPr>
            </w:pPr>
            <w:r w:rsidRPr="009C5B90">
              <w:rPr>
                <w:lang w:eastAsia="zh-CN"/>
              </w:rPr>
              <w:t>This IE shall contain a list of the UE identifiers that belong to the provided Internal/External Group ID if they are required.</w:t>
            </w:r>
          </w:p>
        </w:tc>
      </w:tr>
      <w:tr w:rsidR="000260B1" w:rsidRPr="009C5B90" w14:paraId="011BC2F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55E8FEDB" w14:textId="77777777" w:rsidR="000260B1" w:rsidRPr="009C5B90" w:rsidRDefault="000260B1" w:rsidP="007C64A8">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6685FDFC" w14:textId="77777777" w:rsidR="000260B1" w:rsidRPr="009C5B90" w:rsidRDefault="000260B1" w:rsidP="007C64A8">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D6D9200" w14:textId="77777777" w:rsidR="000260B1" w:rsidRPr="009C5B90" w:rsidRDefault="000260B1" w:rsidP="007C64A8">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86E198" w14:textId="77777777" w:rsidR="000260B1" w:rsidRPr="009C5B90" w:rsidRDefault="000260B1" w:rsidP="007C64A8">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648944A8" w14:textId="77777777" w:rsidR="000260B1" w:rsidRPr="009C5B90" w:rsidRDefault="000260B1" w:rsidP="007C64A8">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211340B8" w14:textId="77777777" w:rsidR="000260B1" w:rsidRDefault="000260B1" w:rsidP="000260B1">
      <w:pPr>
        <w:rPr>
          <w:lang w:eastAsia="zh-CN"/>
        </w:rPr>
      </w:pPr>
    </w:p>
    <w:p w14:paraId="7AA69527" w14:textId="77777777" w:rsidR="000260B1" w:rsidRDefault="000260B1" w:rsidP="000260B1">
      <w:pPr>
        <w:pStyle w:val="Heading4"/>
      </w:pPr>
      <w:bookmarkStart w:id="3646" w:name="_Toc90587207"/>
      <w:bookmarkStart w:id="3647" w:name="_Toc106616755"/>
      <w:bookmarkStart w:id="3648" w:name="_Toc122101457"/>
      <w:bookmarkStart w:id="3649" w:name="_Toc161911043"/>
      <w:r>
        <w:t>5.4.2.36</w:t>
      </w:r>
      <w:r>
        <w:tab/>
        <w:t>Type: AuthorizationData</w:t>
      </w:r>
      <w:bookmarkEnd w:id="3646"/>
      <w:bookmarkEnd w:id="3647"/>
      <w:bookmarkEnd w:id="3648"/>
      <w:bookmarkEnd w:id="3649"/>
    </w:p>
    <w:p w14:paraId="63B4FB5B" w14:textId="77777777" w:rsidR="000260B1" w:rsidRDefault="000260B1" w:rsidP="000260B1">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1750981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1BAFCC"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33E181"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ED4C5"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1591A4"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80EEA9"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60B24BF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9E6B9BE" w14:textId="77777777" w:rsidR="000260B1" w:rsidRPr="009C5B90" w:rsidRDefault="000260B1" w:rsidP="007C64A8">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73706146" w14:textId="77777777" w:rsidR="000260B1" w:rsidRPr="009C5B90" w:rsidRDefault="000260B1" w:rsidP="007C64A8">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39509D90" w14:textId="77777777" w:rsidR="000260B1" w:rsidRPr="009C5B90" w:rsidRDefault="000260B1" w:rsidP="007C64A8">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64B95CC6" w14:textId="77777777" w:rsidR="000260B1" w:rsidRPr="009C5B90" w:rsidRDefault="000260B1" w:rsidP="007C64A8">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3629125D" w14:textId="77777777" w:rsidR="000260B1" w:rsidRPr="009C5B90" w:rsidRDefault="000260B1" w:rsidP="007C64A8">
            <w:pPr>
              <w:pStyle w:val="TAL"/>
            </w:pPr>
            <w:r w:rsidRPr="009C5B90">
              <w:t>May contain a single value or list of (SUPI and GPSI). Contains unique items.</w:t>
            </w:r>
          </w:p>
        </w:tc>
      </w:tr>
      <w:tr w:rsidR="000260B1" w:rsidRPr="009C5B90" w14:paraId="4597770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319BFFD" w14:textId="77777777" w:rsidR="000260B1" w:rsidRPr="009C5B90" w:rsidRDefault="000260B1" w:rsidP="007C64A8">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7DE724A6" w14:textId="77777777" w:rsidR="000260B1" w:rsidRPr="009C5B90" w:rsidRDefault="000260B1" w:rsidP="007C64A8">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2775E90B" w14:textId="77777777" w:rsidR="000260B1" w:rsidRPr="009C5B90" w:rsidRDefault="000260B1" w:rsidP="007C64A8">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717A24D5" w14:textId="77777777" w:rsidR="000260B1" w:rsidRPr="009C5B90" w:rsidRDefault="000260B1" w:rsidP="007C64A8">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75E3F769" w14:textId="77777777" w:rsidR="000260B1" w:rsidRPr="009C5B90" w:rsidRDefault="000260B1" w:rsidP="007C64A8">
            <w:pPr>
              <w:pStyle w:val="TAL"/>
              <w:rPr>
                <w:lang w:eastAsia="zh-CN"/>
              </w:rPr>
            </w:pPr>
            <w:r w:rsidRPr="009C5B90">
              <w:t>List of the allowed DNNs that this user can use for NIDD or other specific service</w:t>
            </w:r>
          </w:p>
        </w:tc>
      </w:tr>
      <w:tr w:rsidR="000260B1" w:rsidRPr="009C5B90" w14:paraId="51E6423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5EBEE398" w14:textId="77777777" w:rsidR="000260B1" w:rsidRPr="009C5B90" w:rsidRDefault="000260B1" w:rsidP="007C64A8">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5C2E2F0F" w14:textId="77777777" w:rsidR="000260B1" w:rsidRPr="009C5B90" w:rsidRDefault="000260B1" w:rsidP="007C64A8">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72D0416A" w14:textId="77777777" w:rsidR="000260B1" w:rsidRPr="009C5B90" w:rsidRDefault="000260B1" w:rsidP="007C64A8">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A6A8016" w14:textId="77777777" w:rsidR="000260B1" w:rsidRPr="009C5B90" w:rsidRDefault="000260B1" w:rsidP="007C64A8">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22C09A25" w14:textId="77777777" w:rsidR="000260B1" w:rsidRPr="009C5B90" w:rsidRDefault="000260B1" w:rsidP="007C64A8">
            <w:pPr>
              <w:pStyle w:val="TAL"/>
            </w:pPr>
            <w:r w:rsidRPr="009C5B90">
              <w:t>List of the allowed SNSSAIs that this user can use for NIDD or other specific service</w:t>
            </w:r>
          </w:p>
        </w:tc>
      </w:tr>
      <w:tr w:rsidR="000260B1" w:rsidRPr="009C5B90" w14:paraId="70DD22D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9877B2C" w14:textId="77777777" w:rsidR="000260B1" w:rsidRPr="009C5B90" w:rsidRDefault="000260B1" w:rsidP="007C64A8">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2D8D0121" w14:textId="77777777" w:rsidR="000260B1" w:rsidRPr="009C5B90" w:rsidRDefault="000260B1" w:rsidP="007C64A8">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15712708" w14:textId="77777777" w:rsidR="000260B1" w:rsidRPr="009C5B90" w:rsidRDefault="000260B1" w:rsidP="007C64A8">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0F321CB" w14:textId="77777777" w:rsidR="000260B1" w:rsidRPr="009C5B90" w:rsidRDefault="000260B1" w:rsidP="007C64A8">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7A6431F3" w14:textId="77777777" w:rsidR="000260B1" w:rsidRPr="009C5B90" w:rsidRDefault="000260B1" w:rsidP="007C64A8">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0260B1" w:rsidRPr="009C5B90" w14:paraId="180B205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6E8FBEEB" w14:textId="77777777" w:rsidR="000260B1" w:rsidRPr="009C5B90" w:rsidRDefault="000260B1" w:rsidP="007C64A8">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1B9C2B98" w14:textId="77777777" w:rsidR="000260B1" w:rsidRPr="009C5B90" w:rsidRDefault="000260B1" w:rsidP="007C64A8">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1412130" w14:textId="77777777" w:rsidR="000260B1" w:rsidRPr="009C5B90" w:rsidRDefault="000260B1" w:rsidP="007C64A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A30667" w14:textId="77777777" w:rsidR="000260B1" w:rsidRPr="009C5B90" w:rsidRDefault="000260B1" w:rsidP="007C64A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3980B2" w14:textId="77777777" w:rsidR="000260B1" w:rsidRPr="009C5B90" w:rsidRDefault="000260B1" w:rsidP="007C64A8">
            <w:pPr>
              <w:pStyle w:val="TAL"/>
              <w:rPr>
                <w:lang w:val="en-US"/>
              </w:rPr>
            </w:pPr>
            <w:r>
              <w:rPr>
                <w:lang w:val="en-US"/>
              </w:rPr>
              <w:t>Indicates the granted validity time of the AuthorizationData. Absence indicates permanent validity.</w:t>
            </w:r>
          </w:p>
        </w:tc>
      </w:tr>
    </w:tbl>
    <w:p w14:paraId="7DE507EA" w14:textId="77777777" w:rsidR="000260B1" w:rsidRDefault="000260B1" w:rsidP="000260B1">
      <w:pPr>
        <w:rPr>
          <w:lang w:eastAsia="zh-CN"/>
        </w:rPr>
      </w:pPr>
    </w:p>
    <w:p w14:paraId="566D9970" w14:textId="77777777" w:rsidR="000260B1" w:rsidRDefault="000260B1" w:rsidP="000260B1">
      <w:pPr>
        <w:pStyle w:val="Heading4"/>
      </w:pPr>
      <w:bookmarkStart w:id="3650" w:name="_Toc90587208"/>
      <w:bookmarkStart w:id="3651" w:name="_Toc106616756"/>
      <w:bookmarkStart w:id="3652" w:name="_Toc122101458"/>
      <w:bookmarkStart w:id="3653" w:name="_Toc161911044"/>
      <w:r>
        <w:t>5.4.2.37</w:t>
      </w:r>
      <w:r>
        <w:tab/>
        <w:t>Type: NiddAuthorizationInfo</w:t>
      </w:r>
      <w:bookmarkEnd w:id="3650"/>
      <w:bookmarkEnd w:id="3651"/>
      <w:bookmarkEnd w:id="3652"/>
      <w:bookmarkEnd w:id="3653"/>
    </w:p>
    <w:p w14:paraId="45A43A39" w14:textId="77777777" w:rsidR="000260B1" w:rsidRDefault="000260B1" w:rsidP="000260B1">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220829F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5A830F"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62B4E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C4108A"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BB3E32"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4DE99E"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4DD3659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E3FB5B7" w14:textId="77777777" w:rsidR="000260B1" w:rsidRPr="009C5B90" w:rsidRDefault="000260B1" w:rsidP="007C64A8">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5D2AE90C" w14:textId="77777777" w:rsidR="000260B1" w:rsidRPr="009C5B90" w:rsidRDefault="000260B1" w:rsidP="007C64A8">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23B5AB5"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A13BA6E"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1E3DE48" w14:textId="77777777" w:rsidR="000260B1" w:rsidRPr="009C5B90" w:rsidRDefault="000260B1" w:rsidP="007C64A8">
            <w:pPr>
              <w:pStyle w:val="TAL"/>
              <w:rPr>
                <w:rFonts w:cs="Arial"/>
                <w:szCs w:val="18"/>
                <w:lang w:val="en-US"/>
              </w:rPr>
            </w:pPr>
            <w:r w:rsidRPr="009C5B90">
              <w:rPr>
                <w:lang w:val="en-US"/>
              </w:rPr>
              <w:t>List of NiddAuthorizationInfo items</w:t>
            </w:r>
          </w:p>
        </w:tc>
      </w:tr>
    </w:tbl>
    <w:p w14:paraId="41EC5DCB" w14:textId="77777777" w:rsidR="000260B1" w:rsidRDefault="000260B1" w:rsidP="000260B1">
      <w:pPr>
        <w:rPr>
          <w:lang w:eastAsia="zh-CN"/>
        </w:rPr>
      </w:pPr>
    </w:p>
    <w:p w14:paraId="23D700BA" w14:textId="77777777" w:rsidR="000260B1" w:rsidRDefault="000260B1" w:rsidP="000260B1">
      <w:pPr>
        <w:pStyle w:val="Heading4"/>
      </w:pPr>
      <w:bookmarkStart w:id="3654" w:name="_Toc90587209"/>
      <w:bookmarkStart w:id="3655" w:name="_Toc106616757"/>
      <w:bookmarkStart w:id="3656" w:name="_Toc122101459"/>
      <w:bookmarkStart w:id="3657" w:name="_Toc161911045"/>
      <w:r w:rsidRPr="00442797">
        <w:t>5.4.2.38</w:t>
      </w:r>
      <w:r w:rsidRPr="00442797">
        <w:tab/>
        <w:t>Type: PpDataEntryList</w:t>
      </w:r>
      <w:bookmarkEnd w:id="3654"/>
      <w:bookmarkEnd w:id="3655"/>
      <w:bookmarkEnd w:id="3656"/>
      <w:bookmarkEnd w:id="3657"/>
    </w:p>
    <w:p w14:paraId="0A439A18" w14:textId="77777777" w:rsidR="000260B1" w:rsidRDefault="000260B1" w:rsidP="000260B1">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3AC0B2F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B38E0"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41BF0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49EDE5"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38442F"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9C7853"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0256193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D9D702A" w14:textId="77777777" w:rsidR="000260B1" w:rsidRPr="009C5B90" w:rsidRDefault="000260B1" w:rsidP="007C64A8">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BE4BFF7" w14:textId="77777777" w:rsidR="000260B1" w:rsidRPr="009C5B90" w:rsidRDefault="000260B1" w:rsidP="007C64A8">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1A55639"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EE9AD55" w14:textId="77777777" w:rsidR="000260B1" w:rsidRPr="009C5B90" w:rsidRDefault="000260B1" w:rsidP="007C64A8">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65AB93E8" w14:textId="77777777" w:rsidR="000260B1" w:rsidRPr="009C5B90" w:rsidRDefault="000260B1" w:rsidP="007C64A8">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0260B1" w:rsidRPr="009C5B90" w14:paraId="75BB0FE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C11A546" w14:textId="77777777" w:rsidR="000260B1" w:rsidRPr="009C5B90" w:rsidRDefault="000260B1" w:rsidP="007C64A8">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BFE4FEB" w14:textId="77777777" w:rsidR="000260B1" w:rsidRPr="009C5B90" w:rsidRDefault="000260B1" w:rsidP="007C64A8">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64C9A8D"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D1E532"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6527E11" w14:textId="77777777" w:rsidR="000260B1" w:rsidRPr="009C5B90" w:rsidRDefault="000260B1" w:rsidP="007C64A8">
            <w:pPr>
              <w:pStyle w:val="TAL"/>
              <w:rPr>
                <w:lang w:val="en-US" w:eastAsia="zh-CN"/>
              </w:rPr>
            </w:pPr>
            <w:r w:rsidRPr="009C5B90">
              <w:rPr>
                <w:lang w:val="en-US" w:eastAsia="zh-CN"/>
              </w:rPr>
              <w:t>Contains SupportedFeatures.</w:t>
            </w:r>
          </w:p>
        </w:tc>
      </w:tr>
    </w:tbl>
    <w:p w14:paraId="245E77A0" w14:textId="77777777" w:rsidR="000260B1" w:rsidRDefault="000260B1" w:rsidP="000260B1">
      <w:pPr>
        <w:rPr>
          <w:lang w:eastAsia="zh-CN"/>
        </w:rPr>
      </w:pPr>
    </w:p>
    <w:p w14:paraId="571FF317" w14:textId="77777777" w:rsidR="000260B1" w:rsidRPr="00533C32" w:rsidRDefault="000260B1" w:rsidP="000260B1">
      <w:pPr>
        <w:pStyle w:val="Heading4"/>
      </w:pPr>
      <w:bookmarkStart w:id="3658" w:name="_Toc90587210"/>
      <w:bookmarkStart w:id="3659" w:name="_Toc106616758"/>
      <w:bookmarkStart w:id="3660" w:name="_Toc122101460"/>
      <w:bookmarkStart w:id="3661" w:name="_Toc161911046"/>
      <w:r>
        <w:lastRenderedPageBreak/>
        <w:t>5.4.2.39</w:t>
      </w:r>
      <w:r w:rsidRPr="00533C32">
        <w:tab/>
        <w:t xml:space="preserve">Type: </w:t>
      </w:r>
      <w:r>
        <w:t>UeSubscribed</w:t>
      </w:r>
      <w:r w:rsidRPr="00533C32">
        <w:t>DataSets</w:t>
      </w:r>
      <w:bookmarkEnd w:id="3658"/>
      <w:bookmarkEnd w:id="3659"/>
      <w:bookmarkEnd w:id="3660"/>
      <w:bookmarkEnd w:id="3661"/>
    </w:p>
    <w:p w14:paraId="7FBD9B82" w14:textId="77777777" w:rsidR="000260B1" w:rsidRPr="00533C32" w:rsidRDefault="000260B1" w:rsidP="000260B1">
      <w:pPr>
        <w:pStyle w:val="TH"/>
        <w:outlineLvl w:val="0"/>
      </w:pPr>
      <w:r w:rsidRPr="00533C32">
        <w:rPr>
          <w:noProof/>
        </w:rPr>
        <w:t>Table </w:t>
      </w:r>
      <w:r>
        <w:t>5.4.2.39</w:t>
      </w:r>
      <w:r w:rsidRPr="00533C32">
        <w:t xml:space="preserve">-1: </w:t>
      </w:r>
      <w:r>
        <w:t>UeSubscribed</w:t>
      </w:r>
      <w:r w:rsidRPr="00533C32">
        <w: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0260B1" w:rsidRPr="009C5B90" w14:paraId="628930A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03C87C" w14:textId="77777777" w:rsidR="000260B1" w:rsidRPr="009C5B90" w:rsidRDefault="000260B1" w:rsidP="007C64A8">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342EF31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2FD1F5"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6645E" w14:textId="77777777" w:rsidR="000260B1" w:rsidRPr="009C5B90" w:rsidRDefault="000260B1" w:rsidP="007C64A8">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95451C"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5741A2F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41BEBF4" w14:textId="77777777" w:rsidR="000260B1" w:rsidRPr="009C5B90" w:rsidRDefault="000260B1" w:rsidP="007C64A8">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7E37CA73" w14:textId="77777777" w:rsidR="000260B1" w:rsidRPr="009C5B90" w:rsidRDefault="000260B1" w:rsidP="007C64A8">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3D5EA3AD"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2B9EE19"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03582" w14:textId="77777777" w:rsidR="000260B1" w:rsidRPr="009C5B90" w:rsidRDefault="000260B1" w:rsidP="007C64A8">
            <w:pPr>
              <w:pStyle w:val="TAL"/>
              <w:rPr>
                <w:rFonts w:cs="Arial"/>
                <w:szCs w:val="18"/>
                <w:lang w:val="en-US"/>
              </w:rPr>
            </w:pPr>
            <w:r w:rsidRPr="009C5B90">
              <w:rPr>
                <w:rFonts w:cs="Arial"/>
                <w:szCs w:val="18"/>
                <w:lang w:val="en-US"/>
              </w:rPr>
              <w:t>Access and Mobility Subscription Data for the serving PLMN</w:t>
            </w:r>
          </w:p>
        </w:tc>
      </w:tr>
      <w:tr w:rsidR="000260B1" w:rsidRPr="009C5B90" w14:paraId="2FF17A5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C15459B" w14:textId="77777777" w:rsidR="000260B1" w:rsidRPr="009C5B90" w:rsidRDefault="000260B1" w:rsidP="007C64A8">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271C126B" w14:textId="77777777" w:rsidR="000260B1" w:rsidRPr="009C5B90" w:rsidRDefault="000260B1" w:rsidP="007C64A8">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7AFB54CE"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6F15D0C"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48B52BA" w14:textId="77777777" w:rsidR="000260B1" w:rsidRPr="009C5B90" w:rsidRDefault="000260B1" w:rsidP="007C64A8">
            <w:pPr>
              <w:pStyle w:val="TAL"/>
              <w:rPr>
                <w:rFonts w:cs="Arial"/>
                <w:szCs w:val="18"/>
                <w:lang w:val="en-US"/>
              </w:rPr>
            </w:pPr>
            <w:r w:rsidRPr="009C5B90">
              <w:rPr>
                <w:rFonts w:cs="Arial"/>
                <w:szCs w:val="18"/>
                <w:lang w:val="en-US"/>
              </w:rPr>
              <w:t>SMF Selection Subscription Data for the serving PLMN</w:t>
            </w:r>
          </w:p>
        </w:tc>
      </w:tr>
      <w:tr w:rsidR="000260B1" w:rsidRPr="009C5B90" w14:paraId="59EC5AC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DEF5477" w14:textId="77777777" w:rsidR="000260B1" w:rsidRPr="009C5B90" w:rsidRDefault="000260B1" w:rsidP="007C64A8">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4188328C" w14:textId="77777777" w:rsidR="000260B1" w:rsidRPr="009C5B90" w:rsidRDefault="000260B1" w:rsidP="007C64A8">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2107EC1E"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7FA0AC6"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E7C1988" w14:textId="77777777" w:rsidR="000260B1" w:rsidRPr="009C5B90" w:rsidRDefault="000260B1" w:rsidP="007C64A8">
            <w:pPr>
              <w:pStyle w:val="TAL"/>
              <w:rPr>
                <w:rFonts w:cs="Arial"/>
                <w:szCs w:val="18"/>
                <w:lang w:val="en-US"/>
              </w:rPr>
            </w:pPr>
            <w:r w:rsidRPr="009C5B90">
              <w:rPr>
                <w:rFonts w:cs="Arial"/>
                <w:szCs w:val="18"/>
                <w:lang w:val="en-US"/>
              </w:rPr>
              <w:t>SMS Subscription Data for the serving PLMN</w:t>
            </w:r>
          </w:p>
        </w:tc>
      </w:tr>
      <w:tr w:rsidR="000260B1" w:rsidRPr="009C5B90" w14:paraId="2442E42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5B64A052" w14:textId="77777777" w:rsidR="000260B1" w:rsidRPr="009C5B90" w:rsidRDefault="000260B1" w:rsidP="007C64A8">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tcPr>
          <w:p w14:paraId="3E6763EC" w14:textId="77777777" w:rsidR="000260B1" w:rsidRPr="009C5B90" w:rsidRDefault="000260B1" w:rsidP="007C64A8">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tcPr>
          <w:p w14:paraId="1F71316C"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481CA29"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2355D24" w14:textId="77777777" w:rsidR="000260B1" w:rsidRPr="009C5B90" w:rsidRDefault="000260B1" w:rsidP="007C64A8">
            <w:pPr>
              <w:pStyle w:val="TAL"/>
              <w:rPr>
                <w:lang w:val="en-US"/>
              </w:rPr>
            </w:pPr>
            <w:r w:rsidRPr="009C5B90">
              <w:rPr>
                <w:lang w:val="en-US"/>
              </w:rPr>
              <w:t>Session Management Subscription Data</w:t>
            </w:r>
          </w:p>
        </w:tc>
      </w:tr>
      <w:tr w:rsidR="000260B1" w:rsidRPr="009C5B90" w14:paraId="383AB48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53871BB" w14:textId="77777777" w:rsidR="000260B1" w:rsidRPr="009C5B90" w:rsidRDefault="000260B1" w:rsidP="007C64A8">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6FF58A" w14:textId="77777777" w:rsidR="000260B1" w:rsidRPr="009C5B90" w:rsidRDefault="000260B1" w:rsidP="007C64A8">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4F2B8A78"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46C078B"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F6A3331" w14:textId="77777777" w:rsidR="000260B1" w:rsidRPr="009C5B90" w:rsidRDefault="000260B1" w:rsidP="007C64A8">
            <w:pPr>
              <w:pStyle w:val="TAL"/>
              <w:rPr>
                <w:rFonts w:cs="Arial"/>
                <w:szCs w:val="18"/>
                <w:lang w:val="en-US"/>
              </w:rPr>
            </w:pPr>
            <w:r w:rsidRPr="009C5B90">
              <w:rPr>
                <w:rFonts w:cs="Arial"/>
                <w:szCs w:val="18"/>
                <w:lang w:val="en-US"/>
              </w:rPr>
              <w:t>Trace Data for the serving PLMN. The Null value indicates that trace is not active.</w:t>
            </w:r>
          </w:p>
        </w:tc>
      </w:tr>
      <w:tr w:rsidR="000260B1" w:rsidRPr="009C5B90" w14:paraId="0B5307C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F2C245D" w14:textId="77777777" w:rsidR="000260B1" w:rsidRPr="009C5B90" w:rsidRDefault="000260B1" w:rsidP="007C64A8">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1B7BD9A8" w14:textId="77777777" w:rsidR="000260B1" w:rsidRPr="009C5B90" w:rsidRDefault="000260B1" w:rsidP="007C64A8">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7959BBA6"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280C34C"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0D0F4FB" w14:textId="77777777" w:rsidR="000260B1" w:rsidRPr="009C5B90" w:rsidRDefault="000260B1" w:rsidP="007C64A8">
            <w:pPr>
              <w:pStyle w:val="TAL"/>
              <w:rPr>
                <w:rFonts w:cs="Arial"/>
                <w:szCs w:val="18"/>
                <w:lang w:val="en-US"/>
              </w:rPr>
            </w:pPr>
            <w:r w:rsidRPr="009C5B90">
              <w:rPr>
                <w:rFonts w:cs="Arial"/>
                <w:szCs w:val="18"/>
                <w:lang w:val="en-US"/>
              </w:rPr>
              <w:t>SMS Management Subscription Data for the serving PLMN</w:t>
            </w:r>
          </w:p>
        </w:tc>
      </w:tr>
      <w:tr w:rsidR="000260B1" w:rsidRPr="009C5B90" w14:paraId="61D3C04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B5DDF18" w14:textId="77777777" w:rsidR="000260B1" w:rsidRPr="009C5B90" w:rsidRDefault="000260B1" w:rsidP="007C64A8">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2B445CFC" w14:textId="77777777" w:rsidR="000260B1" w:rsidRPr="009C5B90" w:rsidRDefault="000260B1" w:rsidP="007C64A8">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78AFEB09"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FD8C104"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9717CF7" w14:textId="77777777" w:rsidR="000260B1" w:rsidRPr="009C5B90" w:rsidRDefault="000260B1" w:rsidP="007C64A8">
            <w:pPr>
              <w:pStyle w:val="TAL"/>
              <w:rPr>
                <w:rFonts w:cs="Arial"/>
                <w:szCs w:val="18"/>
                <w:lang w:val="en-US"/>
              </w:rPr>
            </w:pPr>
            <w:r w:rsidRPr="009C5B90">
              <w:t>LCS Privacy Subscription Data</w:t>
            </w:r>
          </w:p>
        </w:tc>
      </w:tr>
      <w:tr w:rsidR="000260B1" w:rsidRPr="009C5B90" w14:paraId="2E7BE26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3847EF9" w14:textId="77777777" w:rsidR="000260B1" w:rsidRPr="009C5B90" w:rsidRDefault="000260B1" w:rsidP="007C64A8">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5D07D0C0" w14:textId="77777777" w:rsidR="000260B1" w:rsidRPr="009C5B90" w:rsidRDefault="000260B1" w:rsidP="007C64A8">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0FE03BB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8603094"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3467B9" w14:textId="77777777" w:rsidR="000260B1" w:rsidRPr="009C5B90" w:rsidRDefault="000260B1" w:rsidP="007C64A8">
            <w:pPr>
              <w:pStyle w:val="TAL"/>
            </w:pPr>
            <w:r w:rsidRPr="009C5B90">
              <w:t>LCS Mobile Originated Subscription Data</w:t>
            </w:r>
          </w:p>
        </w:tc>
      </w:tr>
      <w:tr w:rsidR="000260B1" w:rsidRPr="009C5B90" w14:paraId="17AB9E6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1A933C0" w14:textId="77777777" w:rsidR="000260B1" w:rsidRPr="009C5B90" w:rsidRDefault="000260B1" w:rsidP="007C64A8">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33333EA4" w14:textId="77777777" w:rsidR="000260B1" w:rsidRPr="009C5B90" w:rsidRDefault="000260B1" w:rsidP="007C64A8">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4FF6F703"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06F1B56"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17885A3" w14:textId="77777777" w:rsidR="000260B1" w:rsidRPr="009C5B90" w:rsidRDefault="000260B1" w:rsidP="007C64A8">
            <w:pPr>
              <w:pStyle w:val="TAL"/>
            </w:pPr>
            <w:r w:rsidRPr="009C5B90">
              <w:rPr>
                <w:lang w:eastAsia="zh-CN"/>
              </w:rPr>
              <w:t>LCS Broadcast Assistance Subscription Data</w:t>
            </w:r>
            <w:r w:rsidRPr="009C5B90">
              <w:rPr>
                <w:rFonts w:cs="Arial"/>
                <w:szCs w:val="18"/>
                <w:lang w:val="en-US"/>
              </w:rPr>
              <w:t xml:space="preserve"> for the serving PLMN</w:t>
            </w:r>
          </w:p>
        </w:tc>
      </w:tr>
      <w:tr w:rsidR="000260B1" w:rsidRPr="009C5B90" w14:paraId="5A93588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DE977C4" w14:textId="77777777" w:rsidR="000260B1" w:rsidRPr="009C5B90" w:rsidRDefault="000260B1" w:rsidP="007C64A8">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70A46E92" w14:textId="77777777" w:rsidR="000260B1" w:rsidRPr="009C5B90" w:rsidRDefault="000260B1" w:rsidP="007C64A8">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6F32C51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9C09692"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C5D18F6" w14:textId="77777777" w:rsidR="000260B1" w:rsidRPr="009C5B90" w:rsidRDefault="000260B1" w:rsidP="007C64A8">
            <w:pPr>
              <w:pStyle w:val="TAL"/>
            </w:pPr>
            <w:r w:rsidRPr="009C5B90">
              <w:t>V2X Subscription Data</w:t>
            </w:r>
          </w:p>
        </w:tc>
      </w:tr>
      <w:tr w:rsidR="000260B1" w:rsidRPr="009C5B90" w14:paraId="238D859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61B71D1C" w14:textId="77777777" w:rsidR="000260B1" w:rsidRPr="009C5B90" w:rsidRDefault="000260B1" w:rsidP="007C64A8">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8E4A99E" w14:textId="77777777" w:rsidR="000260B1" w:rsidRPr="009C5B90" w:rsidRDefault="000260B1" w:rsidP="007C64A8">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074BE233"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531832A"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5781A46B" w14:textId="77777777" w:rsidR="000260B1" w:rsidRPr="009C5B90" w:rsidRDefault="000260B1" w:rsidP="007C64A8">
            <w:pPr>
              <w:pStyle w:val="TAL"/>
            </w:pPr>
            <w:r w:rsidRPr="009C5B90">
              <w:t>ProSe service Subscription Data</w:t>
            </w:r>
          </w:p>
        </w:tc>
      </w:tr>
      <w:tr w:rsidR="000260B1" w:rsidRPr="009C5B90" w14:paraId="76CC9E9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74BFC0F" w14:textId="77777777" w:rsidR="000260B1" w:rsidRPr="009C5B90" w:rsidRDefault="000260B1" w:rsidP="007C64A8">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09117005" w14:textId="77777777" w:rsidR="000260B1" w:rsidRPr="009C5B90" w:rsidRDefault="000260B1" w:rsidP="007C64A8">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7D031580"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5CDDB6"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57B28607" w14:textId="77777777" w:rsidR="000260B1" w:rsidRPr="009C5B90" w:rsidRDefault="000260B1" w:rsidP="007C64A8">
            <w:pPr>
              <w:pStyle w:val="TAL"/>
            </w:pPr>
            <w:r w:rsidRPr="009C5B90">
              <w:t>Operator Determined Barring Subscription Data</w:t>
            </w:r>
          </w:p>
        </w:tc>
      </w:tr>
      <w:tr w:rsidR="000260B1" w:rsidRPr="009C5B90" w14:paraId="1D8EE99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22EC33B0" w14:textId="77777777" w:rsidR="000260B1" w:rsidRPr="009C5B90" w:rsidRDefault="000260B1" w:rsidP="007C64A8">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5A87A919" w14:textId="77777777" w:rsidR="000260B1" w:rsidRPr="009C5B90" w:rsidRDefault="000260B1" w:rsidP="007C64A8">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216F0CD5"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C4C1EAC"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F417769" w14:textId="77777777" w:rsidR="000260B1" w:rsidRPr="009C5B90" w:rsidRDefault="000260B1" w:rsidP="007C64A8">
            <w:pPr>
              <w:pStyle w:val="TAL"/>
            </w:pPr>
            <w:r w:rsidRPr="009C5B90">
              <w:rPr>
                <w:rFonts w:cs="Arial"/>
                <w:szCs w:val="18"/>
                <w:lang w:val="en-US"/>
              </w:rPr>
              <w:t>Event Exposure Profile Data</w:t>
            </w:r>
          </w:p>
        </w:tc>
      </w:tr>
      <w:tr w:rsidR="000260B1" w:rsidRPr="009C5B90" w14:paraId="2E1463A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EA2FACE" w14:textId="77777777" w:rsidR="000260B1" w:rsidRPr="009C5B90" w:rsidRDefault="000260B1" w:rsidP="007C64A8">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1D7C5AE0" w14:textId="77777777" w:rsidR="000260B1" w:rsidRPr="009C5B90" w:rsidRDefault="000260B1" w:rsidP="007C64A8">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46B6F308"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964176"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665A379D" w14:textId="77777777" w:rsidR="000260B1" w:rsidRPr="009C5B90" w:rsidRDefault="000260B1" w:rsidP="007C64A8">
            <w:pPr>
              <w:pStyle w:val="TAL"/>
              <w:rPr>
                <w:rFonts w:cs="Arial"/>
                <w:szCs w:val="18"/>
                <w:lang w:val="en-US"/>
              </w:rPr>
            </w:pPr>
            <w:r w:rsidRPr="009C5B90">
              <w:rPr>
                <w:rFonts w:cs="Arial"/>
                <w:szCs w:val="18"/>
                <w:lang w:val="en-US"/>
              </w:rPr>
              <w:t>Parameter Provisioning Profile Data</w:t>
            </w:r>
          </w:p>
        </w:tc>
      </w:tr>
      <w:tr w:rsidR="000260B1" w:rsidRPr="009C5B90" w14:paraId="7244112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5F406498" w14:textId="77777777" w:rsidR="000260B1" w:rsidRPr="009C5B90" w:rsidRDefault="000260B1" w:rsidP="007C64A8">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44601461" w14:textId="77777777" w:rsidR="000260B1" w:rsidRPr="009C5B90" w:rsidRDefault="000260B1" w:rsidP="007C64A8">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34FA9C10"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41EEF4"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578B1A7" w14:textId="77777777" w:rsidR="000260B1" w:rsidRPr="009C5B90" w:rsidRDefault="000260B1" w:rsidP="007C64A8">
            <w:pPr>
              <w:pStyle w:val="TAL"/>
              <w:rPr>
                <w:rFonts w:cs="Arial"/>
                <w:szCs w:val="18"/>
                <w:lang w:val="en-US"/>
              </w:rPr>
            </w:pPr>
            <w:r w:rsidRPr="009C5B90">
              <w:rPr>
                <w:rFonts w:cs="Arial"/>
                <w:szCs w:val="18"/>
                <w:lang w:val="en-US"/>
              </w:rPr>
              <w:t>NIDD Authorization Data</w:t>
            </w:r>
          </w:p>
        </w:tc>
      </w:tr>
      <w:tr w:rsidR="000260B1" w:rsidRPr="009C5B90" w14:paraId="395B5F8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85416C9" w14:textId="77777777" w:rsidR="000260B1" w:rsidRPr="009C5B90" w:rsidRDefault="000260B1" w:rsidP="007C64A8">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0CFAE747" w14:textId="77777777" w:rsidR="000260B1" w:rsidRPr="009C5B90" w:rsidRDefault="000260B1" w:rsidP="007C64A8">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1087427F" w14:textId="77777777" w:rsidR="000260B1" w:rsidRPr="009C5B90" w:rsidRDefault="000260B1" w:rsidP="007C64A8">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00EC25A" w14:textId="77777777" w:rsidR="000260B1" w:rsidRPr="009C5B90" w:rsidRDefault="000260B1" w:rsidP="007C64A8">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42C3B9" w14:textId="77777777" w:rsidR="000260B1" w:rsidRPr="009C5B90" w:rsidRDefault="000260B1" w:rsidP="007C64A8">
            <w:pPr>
              <w:pStyle w:val="TAL"/>
              <w:rPr>
                <w:rFonts w:cs="Arial"/>
                <w:szCs w:val="18"/>
                <w:lang w:val="en-US"/>
              </w:rPr>
            </w:pPr>
            <w:r>
              <w:rPr>
                <w:rFonts w:cs="Arial"/>
                <w:szCs w:val="18"/>
                <w:lang w:val="en-US"/>
              </w:rPr>
              <w:t>User Consent Data</w:t>
            </w:r>
          </w:p>
        </w:tc>
      </w:tr>
      <w:tr w:rsidR="000260B1" w:rsidRPr="009C5B90" w14:paraId="4CE25711"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16DB224" w14:textId="77777777" w:rsidR="000260B1" w:rsidRDefault="000260B1" w:rsidP="007C64A8">
            <w:pPr>
              <w:pStyle w:val="TAL"/>
              <w:rPr>
                <w:lang w:val="en-US" w:eastAsia="zh-CN"/>
              </w:rPr>
            </w:pPr>
            <w:r w:rsidRPr="00B43370">
              <w:rPr>
                <w:lang w:eastAsia="zh-CN"/>
              </w:rPr>
              <w:t>mbs</w:t>
            </w:r>
            <w:r w:rsidRPr="00B43370">
              <w:t>SubscriptionData</w:t>
            </w:r>
          </w:p>
        </w:tc>
        <w:tc>
          <w:tcPr>
            <w:tcW w:w="1984" w:type="dxa"/>
            <w:tcBorders>
              <w:top w:val="single" w:sz="4" w:space="0" w:color="auto"/>
              <w:left w:val="single" w:sz="4" w:space="0" w:color="auto"/>
              <w:bottom w:val="single" w:sz="4" w:space="0" w:color="auto"/>
              <w:right w:val="single" w:sz="4" w:space="0" w:color="auto"/>
            </w:tcBorders>
          </w:tcPr>
          <w:p w14:paraId="6857C39A" w14:textId="77777777" w:rsidR="000260B1" w:rsidRDefault="000260B1" w:rsidP="007C64A8">
            <w:pPr>
              <w:pStyle w:val="TAL"/>
              <w:rPr>
                <w:lang w:eastAsia="zh-CN"/>
              </w:rPr>
            </w:pPr>
            <w:r w:rsidRPr="00B43370">
              <w:rPr>
                <w:lang w:eastAsia="zh-CN"/>
              </w:rPr>
              <w:t>Mbs</w:t>
            </w:r>
            <w:r w:rsidRPr="00B43370">
              <w:t>SubscriptionData</w:t>
            </w:r>
          </w:p>
        </w:tc>
        <w:tc>
          <w:tcPr>
            <w:tcW w:w="425" w:type="dxa"/>
            <w:tcBorders>
              <w:top w:val="single" w:sz="4" w:space="0" w:color="auto"/>
              <w:left w:val="single" w:sz="4" w:space="0" w:color="auto"/>
              <w:bottom w:val="single" w:sz="4" w:space="0" w:color="auto"/>
              <w:right w:val="single" w:sz="4" w:space="0" w:color="auto"/>
            </w:tcBorders>
          </w:tcPr>
          <w:p w14:paraId="09F7D174" w14:textId="77777777" w:rsidR="000260B1" w:rsidRDefault="000260B1" w:rsidP="007C64A8">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32AFA4E" w14:textId="77777777" w:rsidR="000260B1" w:rsidRDefault="000260B1" w:rsidP="007C64A8">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2D1276D" w14:textId="77777777" w:rsidR="000260B1" w:rsidRDefault="000260B1" w:rsidP="007C64A8">
            <w:pPr>
              <w:pStyle w:val="TAL"/>
              <w:rPr>
                <w:rFonts w:cs="Arial"/>
                <w:szCs w:val="18"/>
                <w:lang w:val="en-US"/>
              </w:rPr>
            </w:pPr>
            <w:r>
              <w:rPr>
                <w:rFonts w:cs="Arial"/>
                <w:szCs w:val="18"/>
                <w:lang w:val="en-US"/>
              </w:rPr>
              <w:t>5MBS Subscription Data</w:t>
            </w:r>
          </w:p>
        </w:tc>
      </w:tr>
    </w:tbl>
    <w:p w14:paraId="2233092F" w14:textId="77777777" w:rsidR="000260B1" w:rsidRDefault="000260B1" w:rsidP="000260B1">
      <w:pPr>
        <w:rPr>
          <w:lang w:eastAsia="zh-CN"/>
        </w:rPr>
      </w:pPr>
    </w:p>
    <w:p w14:paraId="1AF41A08" w14:textId="77777777" w:rsidR="000260B1" w:rsidRDefault="000260B1" w:rsidP="000260B1">
      <w:pPr>
        <w:pStyle w:val="Heading4"/>
      </w:pPr>
      <w:bookmarkStart w:id="3662" w:name="_Toc90587211"/>
      <w:bookmarkStart w:id="3663" w:name="_Toc106616759"/>
      <w:bookmarkStart w:id="3664" w:name="_Toc122101461"/>
      <w:bookmarkStart w:id="3665" w:name="_Toc161911047"/>
      <w:r>
        <w:t>5.4.2.40</w:t>
      </w:r>
      <w:r>
        <w:tab/>
        <w:t>Type: ServiceSpecificAuthorizationInfo</w:t>
      </w:r>
      <w:bookmarkEnd w:id="3662"/>
      <w:bookmarkEnd w:id="3663"/>
      <w:bookmarkEnd w:id="3664"/>
      <w:bookmarkEnd w:id="3665"/>
    </w:p>
    <w:p w14:paraId="21976319" w14:textId="77777777" w:rsidR="000260B1" w:rsidRDefault="000260B1" w:rsidP="000260B1">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2EEB9FE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C186C8"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C722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955284"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8B327A"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1C1F5B"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1A7FE5B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0624374" w14:textId="77777777" w:rsidR="000260B1" w:rsidRPr="009C5B90" w:rsidRDefault="000260B1" w:rsidP="007C64A8">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74C272A5" w14:textId="77777777" w:rsidR="000260B1" w:rsidRPr="009C5B90" w:rsidRDefault="000260B1" w:rsidP="007C64A8">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2B520A8"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9B2C73D"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A9252D1" w14:textId="77777777" w:rsidR="000260B1" w:rsidRPr="009C5B90" w:rsidRDefault="000260B1" w:rsidP="007C64A8">
            <w:pPr>
              <w:pStyle w:val="TAL"/>
              <w:rPr>
                <w:rFonts w:cs="Arial"/>
                <w:szCs w:val="18"/>
                <w:lang w:val="en-US"/>
              </w:rPr>
            </w:pPr>
            <w:r w:rsidRPr="009C5B90">
              <w:rPr>
                <w:lang w:val="en-US"/>
              </w:rPr>
              <w:t>List of ServiceSpecificAuthorizationInfo items</w:t>
            </w:r>
          </w:p>
        </w:tc>
      </w:tr>
    </w:tbl>
    <w:p w14:paraId="379D0D8D" w14:textId="77777777" w:rsidR="000260B1" w:rsidRDefault="000260B1" w:rsidP="000260B1">
      <w:pPr>
        <w:rPr>
          <w:lang w:eastAsia="zh-CN"/>
        </w:rPr>
      </w:pPr>
    </w:p>
    <w:p w14:paraId="1F1DB32A" w14:textId="77777777" w:rsidR="000260B1" w:rsidRPr="00C91C15" w:rsidRDefault="000260B1" w:rsidP="000260B1">
      <w:pPr>
        <w:pStyle w:val="Heading4"/>
      </w:pPr>
      <w:bookmarkStart w:id="3666" w:name="_Toc90585329"/>
      <w:bookmarkStart w:id="3667" w:name="_Toc106616760"/>
      <w:bookmarkStart w:id="3668" w:name="_Toc122101462"/>
      <w:bookmarkStart w:id="3669" w:name="_Toc161911048"/>
      <w:r w:rsidRPr="00C91C15">
        <w:t>5.4.2.</w:t>
      </w:r>
      <w:r>
        <w:t>41</w:t>
      </w:r>
      <w:r w:rsidRPr="00C91C15">
        <w:tab/>
        <w:t xml:space="preserve">Type: </w:t>
      </w:r>
      <w:bookmarkEnd w:id="3666"/>
      <w:r>
        <w:t>NfIdentifier</w:t>
      </w:r>
      <w:bookmarkEnd w:id="3667"/>
      <w:bookmarkEnd w:id="3668"/>
      <w:bookmarkEnd w:id="3669"/>
    </w:p>
    <w:p w14:paraId="516F1D09" w14:textId="77777777" w:rsidR="000260B1" w:rsidRDefault="000260B1" w:rsidP="000260B1">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14:paraId="2534C7A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B9C6C0" w14:textId="77777777" w:rsidR="000260B1" w:rsidRDefault="000260B1" w:rsidP="007C64A8">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0A7D7B"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7CA755" w14:textId="77777777" w:rsidR="000260B1" w:rsidRDefault="000260B1" w:rsidP="007C64A8">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2C44F2" w14:textId="77777777" w:rsidR="000260B1" w:rsidRPr="00C91C15" w:rsidRDefault="000260B1" w:rsidP="007C64A8">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5D9BF4" w14:textId="77777777" w:rsidR="000260B1" w:rsidRDefault="000260B1" w:rsidP="007C64A8">
            <w:pPr>
              <w:pStyle w:val="TAH"/>
              <w:rPr>
                <w:rFonts w:cs="Arial"/>
                <w:szCs w:val="18"/>
                <w:lang w:val="en-US"/>
              </w:rPr>
            </w:pPr>
            <w:r>
              <w:rPr>
                <w:rFonts w:cs="Arial"/>
                <w:szCs w:val="18"/>
                <w:lang w:val="en-US"/>
              </w:rPr>
              <w:t>Description</w:t>
            </w:r>
          </w:p>
        </w:tc>
      </w:tr>
      <w:tr w:rsidR="000260B1" w14:paraId="6A7E92D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4DBBCE9" w14:textId="77777777" w:rsidR="000260B1" w:rsidRDefault="000260B1" w:rsidP="007C64A8">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2CEB2AC9" w14:textId="77777777" w:rsidR="000260B1" w:rsidRDefault="000260B1" w:rsidP="007C64A8">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54D52979" w14:textId="77777777" w:rsidR="000260B1" w:rsidRDefault="000260B1" w:rsidP="007C64A8">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10A4F99A" w14:textId="77777777" w:rsidR="000260B1" w:rsidRDefault="000260B1" w:rsidP="007C64A8">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240838FA" w14:textId="16F68875" w:rsidR="000260B1" w:rsidRDefault="000260B1" w:rsidP="007C64A8">
            <w:pPr>
              <w:pStyle w:val="TAL"/>
              <w:rPr>
                <w:rFonts w:cs="Arial"/>
                <w:szCs w:val="18"/>
                <w:lang w:val="en-US"/>
              </w:rPr>
            </w:pPr>
            <w:r>
              <w:rPr>
                <w:rFonts w:cs="Arial"/>
                <w:szCs w:val="18"/>
                <w:lang w:val="en-US"/>
              </w:rPr>
              <w:t xml:space="preserve">NF Type as defined in 3gpp </w:t>
            </w:r>
            <w:r w:rsidR="00152EF7">
              <w:rPr>
                <w:rFonts w:cs="Arial"/>
                <w:szCs w:val="18"/>
                <w:lang w:val="en-US"/>
              </w:rPr>
              <w:t>TS 2</w:t>
            </w:r>
            <w:r>
              <w:rPr>
                <w:rFonts w:cs="Arial"/>
                <w:szCs w:val="18"/>
                <w:lang w:val="en-US"/>
              </w:rPr>
              <w:t>9.510.</w:t>
            </w:r>
          </w:p>
        </w:tc>
      </w:tr>
      <w:tr w:rsidR="000260B1" w14:paraId="5E7163C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14D4B2B4" w14:textId="77777777" w:rsidR="000260B1" w:rsidRDefault="000260B1" w:rsidP="007C64A8">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3ED86062" w14:textId="77777777" w:rsidR="000260B1" w:rsidRDefault="000260B1" w:rsidP="007C64A8">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DF663E6" w14:textId="77777777" w:rsidR="000260B1" w:rsidRDefault="000260B1" w:rsidP="007C64A8">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632F4B" w14:textId="77777777" w:rsidR="000260B1" w:rsidRDefault="000260B1" w:rsidP="007C64A8">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81A27B0" w14:textId="74557C98" w:rsidR="000260B1" w:rsidRDefault="000260B1" w:rsidP="007C64A8">
            <w:pPr>
              <w:pStyle w:val="TAL"/>
              <w:rPr>
                <w:lang w:val="en-US"/>
              </w:rPr>
            </w:pPr>
            <w:r>
              <w:rPr>
                <w:lang w:eastAsia="zh-CN"/>
              </w:rPr>
              <w:t>Instance ID of the NF as defined in</w:t>
            </w:r>
            <w:r w:rsidRPr="0043383A">
              <w:t xml:space="preserve"> 3GPP </w:t>
            </w:r>
            <w:r w:rsidR="00152EF7" w:rsidRPr="0043383A">
              <w:t>TS</w:t>
            </w:r>
            <w:r w:rsidR="00152EF7">
              <w:t> </w:t>
            </w:r>
            <w:r w:rsidR="00152EF7" w:rsidRPr="0043383A">
              <w:t>2</w:t>
            </w:r>
            <w:r w:rsidRPr="0043383A">
              <w:t>9.</w:t>
            </w:r>
            <w:r>
              <w:t>571.</w:t>
            </w:r>
          </w:p>
        </w:tc>
      </w:tr>
    </w:tbl>
    <w:p w14:paraId="3F0E99A5" w14:textId="77777777" w:rsidR="000260B1" w:rsidRDefault="000260B1" w:rsidP="000260B1">
      <w:pPr>
        <w:rPr>
          <w:lang w:eastAsia="zh-CN"/>
        </w:rPr>
      </w:pPr>
    </w:p>
    <w:p w14:paraId="2E29378B" w14:textId="77777777" w:rsidR="000260B1" w:rsidRPr="00B06F7A" w:rsidRDefault="000260B1" w:rsidP="000260B1">
      <w:pPr>
        <w:pStyle w:val="Heading4"/>
      </w:pPr>
      <w:bookmarkStart w:id="3670" w:name="_Toc27585498"/>
      <w:bookmarkStart w:id="3671" w:name="_Toc36457504"/>
      <w:bookmarkStart w:id="3672" w:name="_Toc45028421"/>
      <w:bookmarkStart w:id="3673" w:name="_Toc67682020"/>
      <w:bookmarkStart w:id="3674" w:name="_Toc90562483"/>
      <w:bookmarkStart w:id="3675" w:name="_Toc106616761"/>
      <w:bookmarkStart w:id="3676" w:name="_Toc122101463"/>
      <w:bookmarkStart w:id="3677" w:name="_Toc161911049"/>
      <w:r>
        <w:t>5.4.2</w:t>
      </w:r>
      <w:r w:rsidRPr="00B06F7A">
        <w:t>.</w:t>
      </w:r>
      <w:r>
        <w:t>42</w:t>
      </w:r>
      <w:r w:rsidRPr="00B06F7A">
        <w:tab/>
      </w:r>
      <w:bookmarkStart w:id="3678" w:name="_Hlk98941743"/>
      <w:bookmarkEnd w:id="3670"/>
      <w:bookmarkEnd w:id="3671"/>
      <w:bookmarkEnd w:id="3672"/>
      <w:bookmarkEnd w:id="3673"/>
      <w:bookmarkEnd w:id="3674"/>
      <w:r w:rsidRPr="00B06F7A">
        <w:t>Type: EeSubscription</w:t>
      </w:r>
      <w:r>
        <w:t>Ext</w:t>
      </w:r>
      <w:bookmarkEnd w:id="3675"/>
      <w:bookmarkEnd w:id="3676"/>
      <w:bookmarkEnd w:id="3677"/>
    </w:p>
    <w:p w14:paraId="7E4498D9" w14:textId="77777777" w:rsidR="000260B1" w:rsidRDefault="000260B1" w:rsidP="000260B1">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0260B1" w:rsidRPr="00FD48E5" w14:paraId="6C78C259" w14:textId="77777777" w:rsidTr="007C64A8">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8A8B65E" w14:textId="77777777" w:rsidR="000260B1" w:rsidRDefault="000260B1" w:rsidP="007C64A8">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68FF99" w14:textId="77777777" w:rsidR="000260B1" w:rsidRDefault="000260B1" w:rsidP="007C64A8">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6228D6A" w14:textId="77777777" w:rsidR="000260B1" w:rsidRDefault="000260B1" w:rsidP="007C64A8">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697E6A9" w14:textId="77777777" w:rsidR="000260B1" w:rsidRDefault="000260B1" w:rsidP="007C64A8">
            <w:pPr>
              <w:pStyle w:val="TAH"/>
              <w:rPr>
                <w:rFonts w:cs="Arial"/>
                <w:szCs w:val="18"/>
              </w:rPr>
            </w:pPr>
            <w:r>
              <w:rPr>
                <w:rFonts w:cs="Arial"/>
                <w:szCs w:val="18"/>
              </w:rPr>
              <w:t>Applicability</w:t>
            </w:r>
          </w:p>
        </w:tc>
      </w:tr>
      <w:tr w:rsidR="000260B1" w:rsidRPr="00FD48E5" w14:paraId="40F1C9A1" w14:textId="77777777" w:rsidTr="007C64A8">
        <w:trPr>
          <w:jc w:val="center"/>
        </w:trPr>
        <w:tc>
          <w:tcPr>
            <w:tcW w:w="2127" w:type="dxa"/>
            <w:tcBorders>
              <w:top w:val="single" w:sz="4" w:space="0" w:color="auto"/>
              <w:left w:val="single" w:sz="4" w:space="0" w:color="auto"/>
              <w:bottom w:val="single" w:sz="4" w:space="0" w:color="auto"/>
              <w:right w:val="single" w:sz="4" w:space="0" w:color="auto"/>
            </w:tcBorders>
          </w:tcPr>
          <w:p w14:paraId="6FC4D22E" w14:textId="77777777" w:rsidR="000260B1" w:rsidRDefault="000260B1" w:rsidP="007C64A8">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6CC026AB" w14:textId="77777777" w:rsidR="000260B1" w:rsidRDefault="000260B1" w:rsidP="007C64A8">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229866FC" w14:textId="77777777" w:rsidR="000260B1" w:rsidRDefault="000260B1" w:rsidP="007C64A8">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4BB38493" w14:textId="77777777" w:rsidR="000260B1" w:rsidRPr="001769FF" w:rsidRDefault="000260B1" w:rsidP="007C64A8">
            <w:pPr>
              <w:pStyle w:val="TAL"/>
            </w:pPr>
          </w:p>
        </w:tc>
      </w:tr>
      <w:tr w:rsidR="000260B1" w:rsidRPr="00FD48E5" w14:paraId="6E1164E7" w14:textId="77777777" w:rsidTr="007C64A8">
        <w:trPr>
          <w:jc w:val="center"/>
        </w:trPr>
        <w:tc>
          <w:tcPr>
            <w:tcW w:w="2127" w:type="dxa"/>
            <w:tcBorders>
              <w:top w:val="single" w:sz="4" w:space="0" w:color="auto"/>
              <w:left w:val="single" w:sz="4" w:space="0" w:color="auto"/>
              <w:bottom w:val="single" w:sz="4" w:space="0" w:color="auto"/>
              <w:right w:val="single" w:sz="4" w:space="0" w:color="auto"/>
            </w:tcBorders>
          </w:tcPr>
          <w:p w14:paraId="16D0F13E" w14:textId="77777777" w:rsidR="000260B1" w:rsidRDefault="000260B1" w:rsidP="007C64A8">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68C3A380" w14:textId="77777777" w:rsidR="000260B1" w:rsidRDefault="000260B1" w:rsidP="007C64A8">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34644662" w14:textId="77777777" w:rsidR="000260B1" w:rsidRDefault="000260B1" w:rsidP="007C64A8">
            <w:pPr>
              <w:pStyle w:val="TAL"/>
            </w:pPr>
          </w:p>
        </w:tc>
        <w:tc>
          <w:tcPr>
            <w:tcW w:w="2480" w:type="dxa"/>
            <w:tcBorders>
              <w:top w:val="single" w:sz="4" w:space="0" w:color="auto"/>
              <w:left w:val="single" w:sz="4" w:space="0" w:color="auto"/>
              <w:bottom w:val="single" w:sz="4" w:space="0" w:color="auto"/>
              <w:right w:val="single" w:sz="4" w:space="0" w:color="auto"/>
            </w:tcBorders>
          </w:tcPr>
          <w:p w14:paraId="05ECF220" w14:textId="77777777" w:rsidR="000260B1" w:rsidRPr="001769FF" w:rsidRDefault="000260B1" w:rsidP="007C64A8">
            <w:pPr>
              <w:pStyle w:val="TAL"/>
            </w:pPr>
            <w:r>
              <w:t>EeSubscriptionExt</w:t>
            </w:r>
          </w:p>
        </w:tc>
      </w:tr>
    </w:tbl>
    <w:p w14:paraId="2C58E35C" w14:textId="77777777" w:rsidR="000260B1" w:rsidRDefault="000260B1" w:rsidP="000260B1"/>
    <w:p w14:paraId="69171A8F" w14:textId="77777777" w:rsidR="000260B1" w:rsidRPr="00C91C15" w:rsidRDefault="000260B1" w:rsidP="000260B1">
      <w:pPr>
        <w:pStyle w:val="Heading4"/>
      </w:pPr>
      <w:bookmarkStart w:id="3679" w:name="_Toc106616762"/>
      <w:bookmarkStart w:id="3680" w:name="_Toc122101464"/>
      <w:bookmarkStart w:id="3681" w:name="_Toc161911050"/>
      <w:r w:rsidRPr="00C91C15">
        <w:lastRenderedPageBreak/>
        <w:t>5.4.2.</w:t>
      </w:r>
      <w:r>
        <w:t>43</w:t>
      </w:r>
      <w:r w:rsidRPr="00C91C15">
        <w:tab/>
        <w:t xml:space="preserve">Type: </w:t>
      </w:r>
      <w:r>
        <w:t>AdditionalEeSubsInfo</w:t>
      </w:r>
      <w:bookmarkEnd w:id="3679"/>
      <w:bookmarkEnd w:id="3680"/>
      <w:bookmarkEnd w:id="3681"/>
    </w:p>
    <w:p w14:paraId="3662CD7F" w14:textId="77777777" w:rsidR="000260B1" w:rsidRDefault="000260B1" w:rsidP="000260B1">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0260B1" w:rsidRPr="00B06F7A" w14:paraId="237967C1" w14:textId="77777777" w:rsidTr="007C64A8">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7724A0C" w14:textId="77777777" w:rsidR="000260B1" w:rsidRPr="00B06F7A" w:rsidRDefault="000260B1" w:rsidP="007C64A8">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68F57B8" w14:textId="77777777" w:rsidR="000260B1" w:rsidRPr="00B06F7A" w:rsidRDefault="000260B1" w:rsidP="007C64A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2511E1" w14:textId="77777777" w:rsidR="000260B1" w:rsidRPr="00B06F7A" w:rsidRDefault="000260B1" w:rsidP="007C64A8">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2B84A9" w14:textId="77777777" w:rsidR="000260B1" w:rsidRPr="00B06F7A" w:rsidRDefault="000260B1" w:rsidP="007C64A8">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8D0968" w14:textId="77777777" w:rsidR="000260B1" w:rsidRPr="00B06F7A" w:rsidRDefault="000260B1" w:rsidP="007C64A8">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22AEB599" w14:textId="77777777" w:rsidR="000260B1" w:rsidRPr="00B06F7A" w:rsidRDefault="000260B1" w:rsidP="007C64A8">
            <w:pPr>
              <w:pStyle w:val="TAH"/>
              <w:rPr>
                <w:rFonts w:cs="Arial"/>
                <w:szCs w:val="18"/>
              </w:rPr>
            </w:pPr>
            <w:r w:rsidRPr="00B06F7A">
              <w:rPr>
                <w:rFonts w:cs="Arial"/>
                <w:szCs w:val="18"/>
              </w:rPr>
              <w:t>Applicability</w:t>
            </w:r>
          </w:p>
        </w:tc>
      </w:tr>
      <w:tr w:rsidR="000260B1" w:rsidRPr="00B06F7A" w14:paraId="6F4F2FCA" w14:textId="77777777" w:rsidTr="007C64A8">
        <w:trPr>
          <w:jc w:val="center"/>
        </w:trPr>
        <w:tc>
          <w:tcPr>
            <w:tcW w:w="2231" w:type="dxa"/>
            <w:tcBorders>
              <w:top w:val="single" w:sz="4" w:space="0" w:color="auto"/>
              <w:left w:val="single" w:sz="4" w:space="0" w:color="auto"/>
              <w:bottom w:val="single" w:sz="4" w:space="0" w:color="auto"/>
              <w:right w:val="single" w:sz="4" w:space="0" w:color="auto"/>
            </w:tcBorders>
          </w:tcPr>
          <w:p w14:paraId="038E214C" w14:textId="77777777" w:rsidR="000260B1" w:rsidRDefault="000260B1" w:rsidP="007C64A8">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7EA00D57" w14:textId="77777777" w:rsidR="000260B1" w:rsidRPr="00B06F7A" w:rsidRDefault="000260B1" w:rsidP="007C64A8">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5D2CAD4D" w14:textId="77777777" w:rsidR="000260B1" w:rsidRPr="00B06F7A" w:rsidRDefault="000260B1" w:rsidP="007C64A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0155FE" w14:textId="77777777" w:rsidR="000260B1" w:rsidRPr="00B06F7A" w:rsidRDefault="000260B1" w:rsidP="007C64A8">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4C4C9DC8" w14:textId="77777777" w:rsidR="000260B1" w:rsidRPr="00B06F7A" w:rsidRDefault="000260B1" w:rsidP="007C64A8">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24DD773" w14:textId="77777777" w:rsidR="000260B1" w:rsidRPr="00B06F7A" w:rsidRDefault="000260B1" w:rsidP="007C64A8">
            <w:pPr>
              <w:pStyle w:val="TAL"/>
              <w:rPr>
                <w:rFonts w:cs="Arial"/>
                <w:szCs w:val="18"/>
              </w:rPr>
            </w:pPr>
            <w:r>
              <w:rPr>
                <w:rFonts w:cs="Arial"/>
                <w:szCs w:val="18"/>
              </w:rPr>
              <w:t>EeSubscriptionExt</w:t>
            </w:r>
          </w:p>
        </w:tc>
      </w:tr>
      <w:tr w:rsidR="000260B1" w:rsidRPr="00B06F7A" w14:paraId="1729C11F" w14:textId="77777777" w:rsidTr="007C64A8">
        <w:trPr>
          <w:jc w:val="center"/>
        </w:trPr>
        <w:tc>
          <w:tcPr>
            <w:tcW w:w="2231" w:type="dxa"/>
            <w:tcBorders>
              <w:top w:val="single" w:sz="4" w:space="0" w:color="auto"/>
              <w:left w:val="single" w:sz="4" w:space="0" w:color="auto"/>
              <w:bottom w:val="single" w:sz="4" w:space="0" w:color="auto"/>
              <w:right w:val="single" w:sz="4" w:space="0" w:color="auto"/>
            </w:tcBorders>
          </w:tcPr>
          <w:p w14:paraId="4BE9507E" w14:textId="77777777" w:rsidR="000260B1" w:rsidRPr="008F31BB" w:rsidRDefault="000260B1" w:rsidP="007C64A8">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50C1D235" w14:textId="77777777" w:rsidR="000260B1" w:rsidRPr="008F31BB" w:rsidRDefault="000260B1" w:rsidP="007C64A8">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36AA0C54" w14:textId="77777777" w:rsidR="000260B1" w:rsidRDefault="000260B1" w:rsidP="007C64A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7BA86" w14:textId="77777777" w:rsidR="000260B1" w:rsidRDefault="000260B1" w:rsidP="007C64A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AB6F83" w14:textId="77777777" w:rsidR="000260B1" w:rsidRPr="008F31BB" w:rsidRDefault="000260B1" w:rsidP="007C64A8">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48E1BD58" w14:textId="77777777" w:rsidR="000260B1" w:rsidRPr="00B06F7A" w:rsidRDefault="000260B1" w:rsidP="007C64A8">
            <w:pPr>
              <w:pStyle w:val="TAL"/>
              <w:rPr>
                <w:rFonts w:cs="Arial"/>
                <w:szCs w:val="18"/>
              </w:rPr>
            </w:pPr>
            <w:r>
              <w:rPr>
                <w:rFonts w:cs="Arial"/>
                <w:szCs w:val="18"/>
              </w:rPr>
              <w:t>EeSubscriptionExt</w:t>
            </w:r>
          </w:p>
        </w:tc>
      </w:tr>
      <w:tr w:rsidR="000260B1" w:rsidRPr="00B06F7A" w14:paraId="2DBE9D92" w14:textId="77777777" w:rsidTr="007C64A8">
        <w:trPr>
          <w:jc w:val="center"/>
        </w:trPr>
        <w:tc>
          <w:tcPr>
            <w:tcW w:w="2231" w:type="dxa"/>
            <w:tcBorders>
              <w:top w:val="single" w:sz="4" w:space="0" w:color="auto"/>
              <w:left w:val="single" w:sz="4" w:space="0" w:color="auto"/>
              <w:bottom w:val="single" w:sz="4" w:space="0" w:color="auto"/>
              <w:right w:val="single" w:sz="4" w:space="0" w:color="auto"/>
            </w:tcBorders>
          </w:tcPr>
          <w:p w14:paraId="37E2882C" w14:textId="77777777" w:rsidR="000260B1" w:rsidRPr="008F31BB" w:rsidRDefault="000260B1" w:rsidP="007C64A8">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088EC586" w14:textId="77777777" w:rsidR="000260B1" w:rsidRPr="008F31BB" w:rsidRDefault="000260B1" w:rsidP="007C64A8">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683C485F" w14:textId="77777777" w:rsidR="000260B1" w:rsidRDefault="000260B1" w:rsidP="007C64A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B1422B" w14:textId="77777777" w:rsidR="000260B1" w:rsidRDefault="000260B1" w:rsidP="007C64A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446DC6" w14:textId="77777777" w:rsidR="000260B1" w:rsidRPr="008F31BB" w:rsidRDefault="000260B1" w:rsidP="007C64A8">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7E340C08" w14:textId="77777777" w:rsidR="000260B1" w:rsidRPr="00B06F7A" w:rsidRDefault="000260B1" w:rsidP="007C64A8">
            <w:pPr>
              <w:pStyle w:val="TAL"/>
              <w:rPr>
                <w:rFonts w:cs="Arial"/>
                <w:szCs w:val="18"/>
              </w:rPr>
            </w:pPr>
            <w:r>
              <w:rPr>
                <w:rFonts w:cs="Arial"/>
                <w:szCs w:val="18"/>
              </w:rPr>
              <w:t>EeSubscriptionExt</w:t>
            </w:r>
          </w:p>
        </w:tc>
      </w:tr>
      <w:bookmarkEnd w:id="3678"/>
    </w:tbl>
    <w:p w14:paraId="04AFBDE3" w14:textId="77777777" w:rsidR="000260B1" w:rsidRDefault="000260B1" w:rsidP="000260B1">
      <w:pPr>
        <w:rPr>
          <w:lang w:eastAsia="zh-CN"/>
        </w:rPr>
      </w:pPr>
    </w:p>
    <w:p w14:paraId="65146AC1" w14:textId="77777777" w:rsidR="000260B1" w:rsidRDefault="000260B1" w:rsidP="000260B1">
      <w:pPr>
        <w:pStyle w:val="Heading4"/>
        <w:rPr>
          <w:lang w:eastAsia="zh-CN"/>
        </w:rPr>
      </w:pPr>
      <w:bookmarkStart w:id="3682" w:name="_Toc161911051"/>
      <w:r w:rsidRPr="00C91C15">
        <w:t>5.4.2.</w:t>
      </w:r>
      <w:r>
        <w:t>44</w:t>
      </w:r>
      <w:r w:rsidRPr="00C91C15">
        <w:tab/>
      </w:r>
      <w:r>
        <w:t>void</w:t>
      </w:r>
      <w:bookmarkEnd w:id="3682"/>
    </w:p>
    <w:p w14:paraId="5B505E48" w14:textId="77777777" w:rsidR="000260B1" w:rsidRDefault="000260B1" w:rsidP="000260B1">
      <w:pPr>
        <w:pStyle w:val="Heading4"/>
      </w:pPr>
      <w:bookmarkStart w:id="3683" w:name="_Toc130817196"/>
      <w:bookmarkStart w:id="3684" w:name="_Toc122103745"/>
      <w:bookmarkStart w:id="3685" w:name="_Toc161911052"/>
      <w:r>
        <w:t>5.4.2.45</w:t>
      </w:r>
      <w:r>
        <w:tab/>
        <w:t>Type: Pp5gMbsGroupProfileData</w:t>
      </w:r>
      <w:bookmarkEnd w:id="3683"/>
      <w:bookmarkEnd w:id="3684"/>
      <w:bookmarkEnd w:id="3685"/>
    </w:p>
    <w:p w14:paraId="353DC6C6" w14:textId="77777777" w:rsidR="000260B1" w:rsidRDefault="000260B1" w:rsidP="000260B1">
      <w:pPr>
        <w:pStyle w:val="TH"/>
        <w:outlineLvl w:val="0"/>
      </w:pPr>
      <w:r>
        <w:t>Table 5.4.2.45-1: Definition of type Pp5gMbsGroupProfileData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14:paraId="7A40156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FF72DF" w14:textId="77777777" w:rsidR="000260B1" w:rsidRDefault="000260B1" w:rsidP="007C64A8">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E69FCA"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8CECDE" w14:textId="77777777" w:rsidR="000260B1" w:rsidRDefault="000260B1" w:rsidP="007C64A8">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67A416" w14:textId="77777777" w:rsidR="000260B1" w:rsidRDefault="000260B1" w:rsidP="007C64A8">
            <w:pPr>
              <w:pStyle w:val="TAH"/>
              <w:rPr>
                <w:lang w:val="en-US"/>
              </w:rPr>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EDCF8" w14:textId="77777777" w:rsidR="000260B1" w:rsidRDefault="000260B1" w:rsidP="007C64A8">
            <w:pPr>
              <w:pStyle w:val="TAH"/>
              <w:rPr>
                <w:rFonts w:cs="Arial"/>
                <w:szCs w:val="18"/>
                <w:lang w:val="en-US"/>
              </w:rPr>
            </w:pPr>
            <w:r>
              <w:rPr>
                <w:rFonts w:cs="Arial"/>
                <w:szCs w:val="18"/>
                <w:lang w:val="en-US"/>
              </w:rPr>
              <w:t>Description</w:t>
            </w:r>
          </w:p>
        </w:tc>
      </w:tr>
      <w:tr w:rsidR="000260B1" w14:paraId="4188338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781B4D6" w14:textId="77777777" w:rsidR="000260B1" w:rsidRDefault="000260B1" w:rsidP="007C64A8">
            <w:pPr>
              <w:pStyle w:val="TAL"/>
              <w:rPr>
                <w:lang w:val="en-US" w:eastAsia="zh-CN"/>
              </w:rPr>
            </w:pPr>
            <w:r>
              <w:rPr>
                <w:lang w:val="en-US" w:eastAsia="zh-CN"/>
              </w:rPr>
              <w:t>allowedMbsInfos</w:t>
            </w:r>
          </w:p>
        </w:tc>
        <w:tc>
          <w:tcPr>
            <w:tcW w:w="1559" w:type="dxa"/>
            <w:tcBorders>
              <w:top w:val="single" w:sz="4" w:space="0" w:color="auto"/>
              <w:left w:val="single" w:sz="4" w:space="0" w:color="auto"/>
              <w:bottom w:val="single" w:sz="4" w:space="0" w:color="auto"/>
              <w:right w:val="single" w:sz="4" w:space="0" w:color="auto"/>
            </w:tcBorders>
            <w:hideMark/>
          </w:tcPr>
          <w:p w14:paraId="16033403" w14:textId="77777777" w:rsidR="000260B1" w:rsidRDefault="000260B1" w:rsidP="007C64A8">
            <w:pPr>
              <w:pStyle w:val="TAL"/>
              <w:rPr>
                <w:lang w:val="en-US" w:eastAsia="zh-CN"/>
              </w:rPr>
            </w:pPr>
            <w:r>
              <w:rPr>
                <w:lang w:val="en-US" w:eastAsia="zh-CN"/>
              </w:rPr>
              <w:t>map(array(AllowedMbsInfo))</w:t>
            </w:r>
          </w:p>
        </w:tc>
        <w:tc>
          <w:tcPr>
            <w:tcW w:w="425" w:type="dxa"/>
            <w:tcBorders>
              <w:top w:val="single" w:sz="4" w:space="0" w:color="auto"/>
              <w:left w:val="single" w:sz="4" w:space="0" w:color="auto"/>
              <w:bottom w:val="single" w:sz="4" w:space="0" w:color="auto"/>
              <w:right w:val="single" w:sz="4" w:space="0" w:color="auto"/>
            </w:tcBorders>
            <w:hideMark/>
          </w:tcPr>
          <w:p w14:paraId="13EF0865" w14:textId="77777777" w:rsidR="000260B1" w:rsidRDefault="000260B1" w:rsidP="007C64A8">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421D219" w14:textId="77777777" w:rsidR="000260B1" w:rsidRDefault="000260B1" w:rsidP="007C64A8">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3085E6E5" w14:textId="77777777" w:rsidR="000260B1" w:rsidRDefault="000260B1" w:rsidP="007C64A8">
            <w:pPr>
              <w:pStyle w:val="TAL"/>
            </w:pPr>
            <w:r>
              <w:rPr>
                <w:lang w:val="en-US" w:eastAsia="zh-CN"/>
              </w:rPr>
              <w:t xml:space="preserve">A map (list of key-value pairs where </w:t>
            </w:r>
            <w:r>
              <w:t>ExtGroupId</w:t>
            </w:r>
            <w:r>
              <w:rPr>
                <w:lang w:val="en-US"/>
              </w:rPr>
              <w:t xml:space="preserve"> (see 3GPP TS 29.503 [6]) serves as key of a list of </w:t>
            </w:r>
            <w:r>
              <w:rPr>
                <w:lang w:val="en-US" w:eastAsia="zh-CN"/>
              </w:rPr>
              <w:t>AllowedMbsInfos</w:t>
            </w:r>
            <w:r>
              <w:rPr>
                <w:lang w:val="en-US"/>
              </w:rPr>
              <w:t xml:space="preserve"> which include </w:t>
            </w:r>
            <w:r>
              <w:t>AF IDs that are allowed to create, update and delete a 5G MBS Group for the user using UDM ParameterProvision service.</w:t>
            </w:r>
          </w:p>
          <w:p w14:paraId="1BF7A28E" w14:textId="77777777" w:rsidR="000260B1" w:rsidRDefault="000260B1" w:rsidP="007C64A8">
            <w:pPr>
              <w:pStyle w:val="TAL"/>
              <w:rPr>
                <w:lang w:val="en-US"/>
              </w:rPr>
            </w:pPr>
          </w:p>
          <w:p w14:paraId="0623E061" w14:textId="77777777" w:rsidR="000260B1" w:rsidRDefault="000260B1" w:rsidP="007C64A8">
            <w:pPr>
              <w:pStyle w:val="TAL"/>
              <w:rPr>
                <w:lang w:val="en-US"/>
              </w:rPr>
            </w:pPr>
            <w:r>
              <w:rPr>
                <w:lang w:val="en-US"/>
              </w:rPr>
              <w:t xml:space="preserve">In addition to defined external group identifier, the key value "ALL" may be used to identify a map entry which contains a list of </w:t>
            </w:r>
            <w:r>
              <w:rPr>
                <w:lang w:val="en-US" w:eastAsia="zh-CN"/>
              </w:rPr>
              <w:t>AllowedMbsInfos</w:t>
            </w:r>
            <w:r>
              <w:rPr>
                <w:lang w:val="en-US"/>
              </w:rPr>
              <w:t xml:space="preserve"> that are allowed operating all the external group identifiers.</w:t>
            </w:r>
          </w:p>
          <w:p w14:paraId="2963A4F5" w14:textId="77777777" w:rsidR="000260B1" w:rsidRDefault="000260B1" w:rsidP="007C64A8">
            <w:pPr>
              <w:pStyle w:val="TAL"/>
              <w:rPr>
                <w:lang w:val="en-US"/>
              </w:rPr>
            </w:pPr>
          </w:p>
          <w:p w14:paraId="6EBC1BED" w14:textId="77777777" w:rsidR="000260B1" w:rsidRDefault="000260B1" w:rsidP="007C64A8">
            <w:pPr>
              <w:pStyle w:val="TAL"/>
              <w:rPr>
                <w:lang w:val="en-US" w:eastAsia="zh-CN"/>
              </w:rPr>
            </w:pPr>
            <w:r>
              <w:rPr>
                <w:lang w:val="en-US"/>
              </w:rPr>
              <w:t xml:space="preserve">The absence of this IE indicates that all the </w:t>
            </w:r>
            <w:r>
              <w:rPr>
                <w:lang w:val="en-US" w:eastAsia="zh-CN"/>
              </w:rPr>
              <w:t xml:space="preserve">AFs </w:t>
            </w:r>
            <w:r>
              <w:rPr>
                <w:lang w:val="en-US"/>
              </w:rPr>
              <w:t xml:space="preserve">are authorized to </w:t>
            </w:r>
            <w:r>
              <w:t>create, update and delete any 5G MBS Group.</w:t>
            </w:r>
          </w:p>
        </w:tc>
      </w:tr>
      <w:tr w:rsidR="000260B1" w14:paraId="5521261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12DB98E" w14:textId="77777777" w:rsidR="000260B1" w:rsidRDefault="000260B1" w:rsidP="007C64A8">
            <w:pPr>
              <w:pStyle w:val="TAL"/>
              <w:rPr>
                <w:lang w:val="en-US"/>
              </w:rPr>
            </w:pPr>
            <w:r>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2344B8F" w14:textId="77777777" w:rsidR="000260B1" w:rsidRDefault="000260B1" w:rsidP="007C64A8">
            <w:pPr>
              <w:pStyle w:val="TAL"/>
              <w:rPr>
                <w:lang w:val="en-US" w:eastAsia="zh-CN"/>
              </w:rPr>
            </w:pPr>
            <w:r>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5B439805" w14:textId="77777777" w:rsidR="000260B1" w:rsidRDefault="000260B1" w:rsidP="007C64A8">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B2BE762" w14:textId="77777777" w:rsidR="000260B1" w:rsidRDefault="000260B1" w:rsidP="007C64A8">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E588632" w14:textId="77777777" w:rsidR="000260B1" w:rsidRDefault="000260B1" w:rsidP="007C64A8">
            <w:pPr>
              <w:pStyle w:val="TAL"/>
              <w:rPr>
                <w:lang w:val="en-US"/>
              </w:rPr>
            </w:pPr>
          </w:p>
        </w:tc>
      </w:tr>
    </w:tbl>
    <w:p w14:paraId="73BE6EC1" w14:textId="77777777" w:rsidR="000260B1" w:rsidRDefault="000260B1" w:rsidP="000260B1">
      <w:pPr>
        <w:rPr>
          <w:lang w:eastAsia="zh-CN"/>
        </w:rPr>
      </w:pPr>
    </w:p>
    <w:p w14:paraId="6BABE9BB" w14:textId="77777777" w:rsidR="000260B1" w:rsidRDefault="000260B1" w:rsidP="000260B1">
      <w:pPr>
        <w:pStyle w:val="Heading4"/>
      </w:pPr>
      <w:bookmarkStart w:id="3686" w:name="_Toc130817198"/>
      <w:bookmarkStart w:id="3687" w:name="_Toc122103747"/>
      <w:bookmarkStart w:id="3688" w:name="_Toc161911053"/>
      <w:r>
        <w:t>5.4.2.46</w:t>
      </w:r>
      <w:r>
        <w:tab/>
        <w:t xml:space="preserve">Type: </w:t>
      </w:r>
      <w:bookmarkEnd w:id="3686"/>
      <w:bookmarkEnd w:id="3687"/>
      <w:r>
        <w:rPr>
          <w:lang w:val="en-US" w:eastAsia="zh-CN"/>
        </w:rPr>
        <w:t>AllowedMbsInfo</w:t>
      </w:r>
      <w:bookmarkEnd w:id="3688"/>
    </w:p>
    <w:p w14:paraId="3D32A272" w14:textId="77777777" w:rsidR="000260B1" w:rsidRDefault="000260B1" w:rsidP="000260B1">
      <w:pPr>
        <w:pStyle w:val="TH"/>
        <w:outlineLvl w:val="0"/>
      </w:pPr>
      <w:r>
        <w:rPr>
          <w:noProof/>
        </w:rPr>
        <w:t>Table </w:t>
      </w:r>
      <w:r>
        <w:t xml:space="preserve">5.4.2.46-1: </w:t>
      </w:r>
      <w:r>
        <w:rPr>
          <w:noProof/>
        </w:rPr>
        <w:t xml:space="preserve">Definition of type </w:t>
      </w:r>
      <w:r>
        <w:rPr>
          <w:lang w:val="en-US" w:eastAsia="zh-CN"/>
        </w:rPr>
        <w:t>AllowedMbsInfo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14:paraId="21005FA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EBE76" w14:textId="77777777" w:rsidR="000260B1" w:rsidRDefault="000260B1" w:rsidP="007C64A8">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2DA6E9"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68FDA7" w14:textId="77777777" w:rsidR="000260B1" w:rsidRDefault="000260B1" w:rsidP="007C64A8">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9D7D4AC" w14:textId="77777777" w:rsidR="000260B1" w:rsidRDefault="000260B1" w:rsidP="007C64A8">
            <w:pPr>
              <w:pStyle w:val="TAH"/>
              <w:rPr>
                <w:lang w:val="en-US"/>
              </w:rPr>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69EA1" w14:textId="77777777" w:rsidR="000260B1" w:rsidRDefault="000260B1" w:rsidP="007C64A8">
            <w:pPr>
              <w:pStyle w:val="TAH"/>
              <w:rPr>
                <w:rFonts w:cs="Arial"/>
                <w:szCs w:val="18"/>
                <w:lang w:val="en-US"/>
              </w:rPr>
            </w:pPr>
            <w:r>
              <w:rPr>
                <w:rFonts w:cs="Arial"/>
                <w:szCs w:val="18"/>
                <w:lang w:val="en-US"/>
              </w:rPr>
              <w:t>Description</w:t>
            </w:r>
          </w:p>
        </w:tc>
      </w:tr>
      <w:tr w:rsidR="000260B1" w14:paraId="03B1BFE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662695A" w14:textId="77777777" w:rsidR="000260B1" w:rsidRDefault="000260B1" w:rsidP="007C64A8">
            <w:pPr>
              <w:pStyle w:val="TAL"/>
              <w:rPr>
                <w:lang w:val="en-US" w:eastAsia="zh-CN"/>
              </w:rPr>
            </w:pPr>
            <w:r>
              <w:t>afId</w:t>
            </w:r>
          </w:p>
        </w:tc>
        <w:tc>
          <w:tcPr>
            <w:tcW w:w="1559" w:type="dxa"/>
            <w:tcBorders>
              <w:top w:val="single" w:sz="4" w:space="0" w:color="auto"/>
              <w:left w:val="single" w:sz="4" w:space="0" w:color="auto"/>
              <w:bottom w:val="single" w:sz="4" w:space="0" w:color="auto"/>
              <w:right w:val="single" w:sz="4" w:space="0" w:color="auto"/>
            </w:tcBorders>
            <w:hideMark/>
          </w:tcPr>
          <w:p w14:paraId="287079D0" w14:textId="77777777" w:rsidR="000260B1" w:rsidRDefault="000260B1" w:rsidP="007C64A8">
            <w:pPr>
              <w:pStyle w:val="TAL"/>
              <w:rPr>
                <w:lang w:val="en-US" w:eastAsia="zh-CN"/>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7DFDEB6A" w14:textId="77777777" w:rsidR="000260B1" w:rsidRDefault="000260B1" w:rsidP="007C64A8">
            <w:pPr>
              <w:pStyle w:val="TAC"/>
              <w:rPr>
                <w:lang w:val="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113D2CF5" w14:textId="77777777" w:rsidR="000260B1" w:rsidRDefault="000260B1" w:rsidP="007C64A8">
            <w:pPr>
              <w:pStyle w:val="TAL"/>
              <w:rPr>
                <w:lang w:val="en-US"/>
              </w:rPr>
            </w:pPr>
            <w:r>
              <w:t>0..1</w:t>
            </w:r>
          </w:p>
        </w:tc>
        <w:tc>
          <w:tcPr>
            <w:tcW w:w="4359" w:type="dxa"/>
            <w:tcBorders>
              <w:top w:val="single" w:sz="4" w:space="0" w:color="auto"/>
              <w:left w:val="single" w:sz="4" w:space="0" w:color="auto"/>
              <w:bottom w:val="single" w:sz="4" w:space="0" w:color="auto"/>
              <w:right w:val="single" w:sz="4" w:space="0" w:color="auto"/>
            </w:tcBorders>
            <w:hideMark/>
          </w:tcPr>
          <w:p w14:paraId="72F278C2" w14:textId="77777777" w:rsidR="000260B1" w:rsidRDefault="000260B1" w:rsidP="007C64A8">
            <w:pPr>
              <w:pStyle w:val="TAL"/>
            </w:pPr>
            <w:r>
              <w:rPr>
                <w:lang w:eastAsia="zh-CN"/>
              </w:rPr>
              <w:t xml:space="preserve">Indicates </w:t>
            </w:r>
            <w:r>
              <w:t>ID of the AF for Parameters Provision authorization.</w:t>
            </w:r>
          </w:p>
          <w:p w14:paraId="5B0FAECC" w14:textId="4C215E83" w:rsidR="000260B1" w:rsidRDefault="000260B1" w:rsidP="007C64A8">
            <w:pPr>
              <w:pStyle w:val="TAL"/>
              <w:rPr>
                <w:lang w:val="en-US"/>
              </w:rPr>
            </w:pPr>
            <w:r>
              <w:t xml:space="preserve">The string identifying the originating AF, formatted as described in the definition of type MonitoringConfiguration in 3GPP </w:t>
            </w:r>
            <w:r w:rsidR="00152EF7">
              <w:t>TS 2</w:t>
            </w:r>
            <w:r>
              <w:t>9.503</w:t>
            </w:r>
            <w:r w:rsidR="00152EF7">
              <w:t> [</w:t>
            </w:r>
            <w:r>
              <w:t>6].</w:t>
            </w:r>
          </w:p>
        </w:tc>
      </w:tr>
    </w:tbl>
    <w:p w14:paraId="551C8538" w14:textId="77777777" w:rsidR="000260B1" w:rsidRPr="00125286" w:rsidRDefault="000260B1" w:rsidP="000260B1">
      <w:pPr>
        <w:rPr>
          <w:lang w:eastAsia="zh-CN"/>
        </w:rPr>
      </w:pPr>
    </w:p>
    <w:p w14:paraId="422F8FEF" w14:textId="77777777" w:rsidR="000260B1" w:rsidRPr="00533C32" w:rsidRDefault="000260B1" w:rsidP="000260B1">
      <w:pPr>
        <w:pStyle w:val="Heading3"/>
      </w:pPr>
      <w:bookmarkStart w:id="3689" w:name="_Toc20127182"/>
      <w:bookmarkStart w:id="3690" w:name="_Toc27589173"/>
      <w:bookmarkStart w:id="3691" w:name="_Toc36459979"/>
      <w:bookmarkStart w:id="3692" w:name="_Toc45029575"/>
      <w:bookmarkStart w:id="3693" w:name="_Toc56520862"/>
      <w:bookmarkStart w:id="3694" w:name="_Toc90587212"/>
      <w:bookmarkStart w:id="3695" w:name="_Toc106616763"/>
      <w:bookmarkStart w:id="3696" w:name="_Toc122101465"/>
      <w:bookmarkStart w:id="3697" w:name="_Toc161911054"/>
      <w:r w:rsidRPr="00533C32">
        <w:t>5.4.3</w:t>
      </w:r>
      <w:r w:rsidRPr="00533C32">
        <w:tab/>
        <w:t>Simple data types and enumerations</w:t>
      </w:r>
      <w:bookmarkEnd w:id="3689"/>
      <w:bookmarkEnd w:id="3690"/>
      <w:bookmarkEnd w:id="3691"/>
      <w:bookmarkEnd w:id="3692"/>
      <w:bookmarkEnd w:id="3693"/>
      <w:bookmarkEnd w:id="3694"/>
      <w:bookmarkEnd w:id="3695"/>
      <w:bookmarkEnd w:id="3696"/>
      <w:bookmarkEnd w:id="3697"/>
    </w:p>
    <w:p w14:paraId="35B18E74" w14:textId="77777777" w:rsidR="000260B1" w:rsidRPr="00533C32" w:rsidRDefault="000260B1" w:rsidP="000260B1">
      <w:pPr>
        <w:pStyle w:val="Heading4"/>
      </w:pPr>
      <w:bookmarkStart w:id="3698" w:name="_Toc20127183"/>
      <w:bookmarkStart w:id="3699" w:name="_Toc27589174"/>
      <w:bookmarkStart w:id="3700" w:name="_Toc36459980"/>
      <w:bookmarkStart w:id="3701" w:name="_Toc45029576"/>
      <w:bookmarkStart w:id="3702" w:name="_Toc56520863"/>
      <w:bookmarkStart w:id="3703" w:name="_Toc90587213"/>
      <w:bookmarkStart w:id="3704" w:name="_Toc106616764"/>
      <w:bookmarkStart w:id="3705" w:name="_Toc122101466"/>
      <w:bookmarkStart w:id="3706" w:name="_Toc161911055"/>
      <w:r w:rsidRPr="00533C32">
        <w:t>5.4.3.1</w:t>
      </w:r>
      <w:r w:rsidRPr="00533C32">
        <w:tab/>
        <w:t>Introduction</w:t>
      </w:r>
      <w:bookmarkEnd w:id="3698"/>
      <w:bookmarkEnd w:id="3699"/>
      <w:bookmarkEnd w:id="3700"/>
      <w:bookmarkEnd w:id="3701"/>
      <w:bookmarkEnd w:id="3702"/>
      <w:bookmarkEnd w:id="3703"/>
      <w:bookmarkEnd w:id="3704"/>
      <w:bookmarkEnd w:id="3705"/>
      <w:bookmarkEnd w:id="3706"/>
    </w:p>
    <w:p w14:paraId="77B2CEAE" w14:textId="77777777" w:rsidR="000260B1" w:rsidRPr="00533C32" w:rsidRDefault="000260B1" w:rsidP="000260B1">
      <w:r w:rsidRPr="00533C32">
        <w:t>This clause defines simple data types and enumerations that can be referenced from data structures defined in the previous clauses.</w:t>
      </w:r>
    </w:p>
    <w:p w14:paraId="21AFE18C" w14:textId="77777777" w:rsidR="000260B1" w:rsidRPr="00533C32" w:rsidRDefault="000260B1" w:rsidP="000260B1">
      <w:pPr>
        <w:pStyle w:val="Heading4"/>
      </w:pPr>
      <w:bookmarkStart w:id="3707" w:name="_Toc20127184"/>
      <w:bookmarkStart w:id="3708" w:name="_Toc27589175"/>
      <w:bookmarkStart w:id="3709" w:name="_Toc36459981"/>
      <w:bookmarkStart w:id="3710" w:name="_Toc45029577"/>
      <w:bookmarkStart w:id="3711" w:name="_Toc56520864"/>
      <w:bookmarkStart w:id="3712" w:name="_Toc90587214"/>
      <w:bookmarkStart w:id="3713" w:name="_Toc106616765"/>
      <w:bookmarkStart w:id="3714" w:name="_Toc122101467"/>
      <w:bookmarkStart w:id="3715" w:name="_Toc161911056"/>
      <w:r w:rsidRPr="00533C32">
        <w:t>5.4.3.2</w:t>
      </w:r>
      <w:r w:rsidRPr="00533C32">
        <w:tab/>
        <w:t>Simple data types</w:t>
      </w:r>
      <w:bookmarkEnd w:id="3707"/>
      <w:bookmarkEnd w:id="3708"/>
      <w:bookmarkEnd w:id="3709"/>
      <w:bookmarkEnd w:id="3710"/>
      <w:bookmarkEnd w:id="3711"/>
      <w:bookmarkEnd w:id="3712"/>
      <w:bookmarkEnd w:id="3713"/>
      <w:bookmarkEnd w:id="3714"/>
      <w:bookmarkEnd w:id="3715"/>
    </w:p>
    <w:p w14:paraId="736C86E8" w14:textId="77777777" w:rsidR="000260B1" w:rsidRPr="00533C32" w:rsidRDefault="000260B1" w:rsidP="000260B1">
      <w:r w:rsidRPr="00533C32">
        <w:t>The simple data types defined in table 5.4.3.2-1 shall be supported.</w:t>
      </w:r>
    </w:p>
    <w:p w14:paraId="25806453" w14:textId="77777777" w:rsidR="000260B1" w:rsidRPr="00533C32" w:rsidRDefault="000260B1" w:rsidP="000260B1">
      <w:pPr>
        <w:pStyle w:val="TH"/>
        <w:outlineLvl w:val="0"/>
      </w:pPr>
      <w:r w:rsidRPr="00533C32">
        <w:lastRenderedPageBreak/>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0260B1" w:rsidRPr="009C5B90" w14:paraId="3B9B4999" w14:textId="77777777" w:rsidTr="007C64A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9958950" w14:textId="77777777" w:rsidR="000260B1" w:rsidRPr="009C5B90" w:rsidRDefault="000260B1" w:rsidP="007C64A8">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8C18EA5" w14:textId="77777777" w:rsidR="000260B1" w:rsidRPr="009C5B90" w:rsidRDefault="000260B1" w:rsidP="007C64A8">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0489F57C" w14:textId="77777777" w:rsidR="000260B1" w:rsidRPr="009C5B90" w:rsidRDefault="000260B1" w:rsidP="007C64A8">
            <w:pPr>
              <w:pStyle w:val="TAH"/>
              <w:rPr>
                <w:lang w:val="en-US"/>
              </w:rPr>
            </w:pPr>
            <w:r w:rsidRPr="009C5B90">
              <w:rPr>
                <w:lang w:val="en-US"/>
              </w:rPr>
              <w:t>Description</w:t>
            </w:r>
          </w:p>
        </w:tc>
      </w:tr>
      <w:tr w:rsidR="000260B1" w:rsidRPr="009C5B90" w14:paraId="5D97B0F7" w14:textId="77777777" w:rsidTr="007C64A8">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634B39" w14:textId="77777777" w:rsidR="000260B1" w:rsidRPr="009C5B90" w:rsidRDefault="000260B1" w:rsidP="007C64A8">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499EFA" w14:textId="77777777" w:rsidR="000260B1" w:rsidRPr="009C5B90" w:rsidRDefault="000260B1" w:rsidP="007C64A8">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3664AB6C" w14:textId="77777777" w:rsidR="000260B1" w:rsidRPr="009C5B90" w:rsidRDefault="000260B1" w:rsidP="007C64A8">
            <w:pPr>
              <w:pStyle w:val="TAL"/>
              <w:rPr>
                <w:lang w:eastAsia="zh-CN"/>
              </w:rPr>
            </w:pPr>
            <w:r w:rsidRPr="009C5B90">
              <w:rPr>
                <w:lang w:val="en-US"/>
              </w:rPr>
              <w:t xml:space="preserve">String identifying </w:t>
            </w:r>
            <w:r w:rsidRPr="009C5B90">
              <w:rPr>
                <w:lang w:eastAsia="zh-CN"/>
              </w:rPr>
              <w:t>an external Group of UEs or any UE.</w:t>
            </w:r>
          </w:p>
          <w:p w14:paraId="4F111677" w14:textId="77777777" w:rsidR="000260B1" w:rsidRPr="009C5B90" w:rsidRDefault="000260B1" w:rsidP="007C64A8">
            <w:pPr>
              <w:pStyle w:val="TAL"/>
              <w:rPr>
                <w:lang w:eastAsia="zh-CN"/>
              </w:rPr>
            </w:pPr>
            <w:r w:rsidRPr="009C5B90">
              <w:rPr>
                <w:lang w:eastAsia="zh-CN"/>
              </w:rPr>
              <w:tab/>
            </w:r>
            <w:r w:rsidRPr="009C5B90">
              <w:t>P</w:t>
            </w:r>
            <w:r w:rsidRPr="009C5B90">
              <w:rPr>
                <w:lang w:eastAsia="zh-CN"/>
              </w:rPr>
              <w:t>attern: '^(extgroupid-[^@]+@[^@]+|anyUE)$'</w:t>
            </w:r>
          </w:p>
        </w:tc>
      </w:tr>
      <w:tr w:rsidR="000260B1" w:rsidRPr="009C5B90" w14:paraId="4EE1FDCE" w14:textId="77777777" w:rsidTr="007C64A8">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6CD67D" w14:textId="77777777" w:rsidR="000260B1" w:rsidRPr="009C5B90" w:rsidRDefault="000260B1" w:rsidP="007C64A8">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6D3C53" w14:textId="77777777" w:rsidR="000260B1" w:rsidRPr="009C5B90" w:rsidRDefault="000260B1" w:rsidP="007C64A8">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52AFF77F" w14:textId="77777777" w:rsidR="000260B1" w:rsidRPr="009C5B90" w:rsidRDefault="000260B1" w:rsidP="007C64A8">
            <w:pPr>
              <w:pStyle w:val="TAL"/>
              <w:rPr>
                <w:lang w:val="en-US"/>
              </w:rPr>
            </w:pPr>
            <w:r w:rsidRPr="009C5B90">
              <w:rPr>
                <w:lang w:val="en-US"/>
              </w:rPr>
              <w:t>String identifying a PLMN ID or an SNPN ID.</w:t>
            </w:r>
          </w:p>
          <w:p w14:paraId="43B69795" w14:textId="77777777" w:rsidR="000260B1" w:rsidRPr="009C5B90" w:rsidRDefault="000260B1" w:rsidP="007C64A8">
            <w:pPr>
              <w:pStyle w:val="TAL"/>
              <w:rPr>
                <w:lang w:val="en-US"/>
              </w:rPr>
            </w:pPr>
            <w:r w:rsidRPr="009C5B90">
              <w:rPr>
                <w:lang w:val="en-US"/>
              </w:rPr>
              <w:tab/>
              <w:t>Pattern: '^[0-9]{5,6}(-[A-Fa-f0-9]{11})?$'</w:t>
            </w:r>
          </w:p>
        </w:tc>
      </w:tr>
    </w:tbl>
    <w:p w14:paraId="4ED29709" w14:textId="77777777" w:rsidR="000260B1" w:rsidRPr="00533C32" w:rsidRDefault="000260B1" w:rsidP="000260B1"/>
    <w:p w14:paraId="7FF90DE1" w14:textId="77777777" w:rsidR="000260B1" w:rsidRPr="00533C32" w:rsidRDefault="000260B1" w:rsidP="000260B1">
      <w:pPr>
        <w:pStyle w:val="Heading4"/>
      </w:pPr>
      <w:bookmarkStart w:id="3716" w:name="_Toc20127185"/>
      <w:bookmarkStart w:id="3717" w:name="_Toc27589176"/>
      <w:bookmarkStart w:id="3718" w:name="_Toc36459982"/>
      <w:bookmarkStart w:id="3719" w:name="_Toc45029578"/>
      <w:bookmarkStart w:id="3720" w:name="_Toc56520865"/>
      <w:bookmarkStart w:id="3721" w:name="_Toc90587215"/>
      <w:bookmarkStart w:id="3722" w:name="_Toc106616766"/>
      <w:bookmarkStart w:id="3723" w:name="_Toc122101468"/>
      <w:bookmarkStart w:id="3724" w:name="_Toc161911057"/>
      <w:r w:rsidRPr="00533C32">
        <w:t>5.4.3.3</w:t>
      </w:r>
      <w:r w:rsidRPr="00533C32">
        <w:tab/>
        <w:t xml:space="preserve">Enumeration: </w:t>
      </w:r>
      <w:r w:rsidRPr="00533C32">
        <w:rPr>
          <w:lang w:eastAsia="zh-CN"/>
        </w:rPr>
        <w:t>AuthMethod</w:t>
      </w:r>
      <w:bookmarkEnd w:id="3716"/>
      <w:bookmarkEnd w:id="3717"/>
      <w:bookmarkEnd w:id="3718"/>
      <w:bookmarkEnd w:id="3719"/>
      <w:bookmarkEnd w:id="3720"/>
      <w:bookmarkEnd w:id="3721"/>
      <w:bookmarkEnd w:id="3722"/>
      <w:bookmarkEnd w:id="3723"/>
      <w:bookmarkEnd w:id="3724"/>
    </w:p>
    <w:p w14:paraId="10967A3C" w14:textId="77777777" w:rsidR="000260B1" w:rsidRPr="00533C32" w:rsidRDefault="000260B1" w:rsidP="000260B1">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0260B1" w:rsidRPr="009C5B90" w14:paraId="1B39FB7E" w14:textId="77777777" w:rsidTr="007C64A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DC0F42" w14:textId="77777777" w:rsidR="000260B1" w:rsidRPr="009C5B90" w:rsidRDefault="000260B1" w:rsidP="007C64A8">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425169" w14:textId="77777777" w:rsidR="000260B1" w:rsidRPr="009C5B90" w:rsidRDefault="000260B1" w:rsidP="007C64A8">
            <w:pPr>
              <w:pStyle w:val="TAH"/>
              <w:rPr>
                <w:lang w:val="en-US"/>
              </w:rPr>
            </w:pPr>
            <w:r w:rsidRPr="009C5B90">
              <w:rPr>
                <w:lang w:val="en-US"/>
              </w:rPr>
              <w:t>Description</w:t>
            </w:r>
          </w:p>
        </w:tc>
      </w:tr>
      <w:tr w:rsidR="000260B1" w:rsidRPr="009C5B90" w14:paraId="2C88D63F"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71DC27" w14:textId="77777777" w:rsidR="000260B1" w:rsidRPr="009C5B90" w:rsidRDefault="000260B1" w:rsidP="007C64A8">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1793AB" w14:textId="77777777" w:rsidR="000260B1" w:rsidRPr="009C5B90" w:rsidRDefault="000260B1" w:rsidP="007C64A8">
            <w:pPr>
              <w:pStyle w:val="TAL"/>
              <w:rPr>
                <w:lang w:val="en-US"/>
              </w:rPr>
            </w:pPr>
            <w:r w:rsidRPr="009C5B90">
              <w:rPr>
                <w:lang w:val="en-US"/>
              </w:rPr>
              <w:t>5G AKA</w:t>
            </w:r>
          </w:p>
        </w:tc>
      </w:tr>
      <w:tr w:rsidR="000260B1" w:rsidRPr="009C5B90" w14:paraId="3FBB0369"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900189" w14:textId="77777777" w:rsidR="000260B1" w:rsidRPr="009C5B90" w:rsidRDefault="000260B1" w:rsidP="007C64A8">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97A5A8" w14:textId="77777777" w:rsidR="000260B1" w:rsidRPr="009C5B90" w:rsidRDefault="000260B1" w:rsidP="007C64A8">
            <w:pPr>
              <w:pStyle w:val="TAL"/>
              <w:rPr>
                <w:lang w:val="en-US"/>
              </w:rPr>
            </w:pPr>
            <w:r w:rsidRPr="009C5B90">
              <w:rPr>
                <w:lang w:val="en-US"/>
              </w:rPr>
              <w:t>EAP AKA'</w:t>
            </w:r>
          </w:p>
        </w:tc>
      </w:tr>
      <w:tr w:rsidR="000260B1" w:rsidRPr="009C5B90" w14:paraId="632F8A2E"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7EA3C5" w14:textId="77777777" w:rsidR="000260B1" w:rsidRPr="009C5B90" w:rsidRDefault="000260B1" w:rsidP="007C64A8">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5D8121" w14:textId="77777777" w:rsidR="000260B1" w:rsidRPr="009C5B90" w:rsidRDefault="000260B1" w:rsidP="007C64A8">
            <w:pPr>
              <w:pStyle w:val="TAL"/>
              <w:rPr>
                <w:lang w:val="en-US"/>
              </w:rPr>
            </w:pPr>
            <w:r w:rsidRPr="009C5B90">
              <w:rPr>
                <w:lang w:val="en-US"/>
              </w:rPr>
              <w:t>EAP TLS</w:t>
            </w:r>
          </w:p>
        </w:tc>
      </w:tr>
      <w:tr w:rsidR="000260B1" w:rsidRPr="009C5B90" w14:paraId="53D104CF"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4F395" w14:textId="77777777" w:rsidR="000260B1" w:rsidRPr="009C5B90" w:rsidRDefault="000260B1" w:rsidP="007C64A8">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91720C" w14:textId="77777777" w:rsidR="000260B1" w:rsidRPr="009C5B90" w:rsidRDefault="000260B1" w:rsidP="007C64A8">
            <w:pPr>
              <w:pStyle w:val="TAL"/>
              <w:rPr>
                <w:lang w:val="en-US"/>
              </w:rPr>
            </w:pPr>
            <w:r>
              <w:rPr>
                <w:lang w:val="en-US"/>
              </w:rPr>
              <w:t>EAP TTLS</w:t>
            </w:r>
          </w:p>
        </w:tc>
      </w:tr>
      <w:tr w:rsidR="000260B1" w:rsidRPr="009C5B90" w14:paraId="16A3C5C7"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B259DC" w14:textId="77777777" w:rsidR="000260B1" w:rsidRPr="009C5B90" w:rsidRDefault="000260B1" w:rsidP="007C64A8">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2E0C8A" w14:textId="77777777" w:rsidR="000260B1" w:rsidRPr="009C5B90" w:rsidRDefault="000260B1" w:rsidP="007C64A8">
            <w:pPr>
              <w:pStyle w:val="TAL"/>
              <w:rPr>
                <w:lang w:val="en-US"/>
              </w:rPr>
            </w:pPr>
            <w:r>
              <w:rPr>
                <w:lang w:val="en-US"/>
              </w:rPr>
              <w:t>No specific EAP method type is signalled.</w:t>
            </w:r>
          </w:p>
        </w:tc>
      </w:tr>
    </w:tbl>
    <w:p w14:paraId="23E72D40" w14:textId="77777777" w:rsidR="000260B1" w:rsidRPr="00533C32" w:rsidRDefault="000260B1" w:rsidP="000260B1">
      <w:pPr>
        <w:rPr>
          <w:lang w:val="en-US" w:eastAsia="zh-CN"/>
        </w:rPr>
      </w:pPr>
    </w:p>
    <w:p w14:paraId="76BFAE70" w14:textId="77777777" w:rsidR="000260B1" w:rsidRPr="00533C32" w:rsidRDefault="000260B1" w:rsidP="000260B1">
      <w:pPr>
        <w:pStyle w:val="Heading4"/>
      </w:pPr>
      <w:bookmarkStart w:id="3725" w:name="_Toc20127186"/>
      <w:bookmarkStart w:id="3726" w:name="_Toc27589177"/>
      <w:bookmarkStart w:id="3727" w:name="_Toc36459983"/>
      <w:bookmarkStart w:id="3728" w:name="_Toc45029579"/>
      <w:bookmarkStart w:id="3729" w:name="_Toc56520866"/>
      <w:bookmarkStart w:id="3730" w:name="_Toc90587216"/>
      <w:bookmarkStart w:id="3731" w:name="_Toc106616767"/>
      <w:bookmarkStart w:id="3732" w:name="_Toc122101469"/>
      <w:bookmarkStart w:id="3733" w:name="_Toc161911058"/>
      <w:r w:rsidRPr="00533C32">
        <w:t>5.4.3.4</w:t>
      </w:r>
      <w:r w:rsidRPr="00533C32">
        <w:tab/>
        <w:t>Enumeration: DataSetName</w:t>
      </w:r>
      <w:bookmarkEnd w:id="3725"/>
      <w:bookmarkEnd w:id="3726"/>
      <w:bookmarkEnd w:id="3727"/>
      <w:bookmarkEnd w:id="3728"/>
      <w:bookmarkEnd w:id="3729"/>
      <w:bookmarkEnd w:id="3730"/>
      <w:bookmarkEnd w:id="3731"/>
      <w:bookmarkEnd w:id="3732"/>
      <w:bookmarkEnd w:id="3733"/>
    </w:p>
    <w:p w14:paraId="3293F5C0" w14:textId="77777777" w:rsidR="000260B1" w:rsidRPr="00533C32" w:rsidRDefault="000260B1" w:rsidP="000260B1">
      <w:pPr>
        <w:pStyle w:val="TH"/>
        <w:outlineLvl w:val="0"/>
      </w:pPr>
      <w:r w:rsidRPr="00533C32">
        <w:t>Table 5.4.3.4-1: Enumeration DataSetName</w:t>
      </w:r>
    </w:p>
    <w:tbl>
      <w:tblPr>
        <w:tblW w:w="4650" w:type="pct"/>
        <w:tblCellMar>
          <w:left w:w="0" w:type="dxa"/>
          <w:right w:w="0" w:type="dxa"/>
        </w:tblCellMar>
        <w:tblLook w:val="04A0" w:firstRow="1" w:lastRow="0" w:firstColumn="1" w:lastColumn="0" w:noHBand="0" w:noVBand="1"/>
      </w:tblPr>
      <w:tblGrid>
        <w:gridCol w:w="3422"/>
        <w:gridCol w:w="5526"/>
      </w:tblGrid>
      <w:tr w:rsidR="000260B1" w:rsidRPr="009C5B90" w14:paraId="14078736" w14:textId="77777777" w:rsidTr="007C64A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47925A" w14:textId="77777777" w:rsidR="000260B1" w:rsidRPr="009C5B90" w:rsidRDefault="000260B1" w:rsidP="007C64A8">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C66B19" w14:textId="77777777" w:rsidR="000260B1" w:rsidRPr="009C5B90" w:rsidRDefault="000260B1" w:rsidP="007C64A8">
            <w:pPr>
              <w:pStyle w:val="TAH"/>
              <w:rPr>
                <w:lang w:val="en-US"/>
              </w:rPr>
            </w:pPr>
            <w:r w:rsidRPr="009C5B90">
              <w:rPr>
                <w:lang w:val="en-US"/>
              </w:rPr>
              <w:t>Description</w:t>
            </w:r>
          </w:p>
        </w:tc>
      </w:tr>
      <w:tr w:rsidR="000260B1" w:rsidRPr="009C5B90" w14:paraId="1856DCA7"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DAD005" w14:textId="77777777" w:rsidR="000260B1" w:rsidRPr="009C5B90" w:rsidRDefault="000260B1" w:rsidP="007C64A8">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6B52DF" w14:textId="77777777" w:rsidR="000260B1" w:rsidRPr="009C5B90" w:rsidRDefault="000260B1" w:rsidP="007C64A8">
            <w:pPr>
              <w:pStyle w:val="TAL"/>
              <w:rPr>
                <w:lang w:val="en-US"/>
              </w:rPr>
            </w:pPr>
            <w:r w:rsidRPr="009C5B90">
              <w:rPr>
                <w:lang w:val="en-US"/>
              </w:rPr>
              <w:t>Access and Mobility Subscription Data</w:t>
            </w:r>
          </w:p>
        </w:tc>
      </w:tr>
      <w:tr w:rsidR="000260B1" w:rsidRPr="009C5B90" w14:paraId="276EEE02"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BA984" w14:textId="77777777" w:rsidR="000260B1" w:rsidRPr="009C5B90" w:rsidRDefault="000260B1" w:rsidP="007C64A8">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83054A" w14:textId="77777777" w:rsidR="000260B1" w:rsidRPr="009C5B90" w:rsidRDefault="000260B1" w:rsidP="007C64A8">
            <w:pPr>
              <w:pStyle w:val="TAL"/>
              <w:rPr>
                <w:lang w:val="en-US"/>
              </w:rPr>
            </w:pPr>
            <w:r w:rsidRPr="009C5B90">
              <w:rPr>
                <w:lang w:val="en-US"/>
              </w:rPr>
              <w:t>SMF Selection Subscription Data</w:t>
            </w:r>
          </w:p>
        </w:tc>
      </w:tr>
      <w:tr w:rsidR="000260B1" w:rsidRPr="009C5B90" w14:paraId="73E487D4"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AD7B98" w14:textId="77777777" w:rsidR="000260B1" w:rsidRPr="009C5B90" w:rsidRDefault="000260B1" w:rsidP="007C64A8">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6B7140" w14:textId="77777777" w:rsidR="000260B1" w:rsidRPr="009C5B90" w:rsidRDefault="000260B1" w:rsidP="007C64A8">
            <w:pPr>
              <w:pStyle w:val="TAL"/>
              <w:rPr>
                <w:lang w:val="en-US"/>
              </w:rPr>
            </w:pPr>
            <w:r w:rsidRPr="009C5B90">
              <w:rPr>
                <w:lang w:val="en-US"/>
              </w:rPr>
              <w:t>SMS Subscription Data</w:t>
            </w:r>
          </w:p>
        </w:tc>
      </w:tr>
      <w:tr w:rsidR="000260B1" w:rsidRPr="009C5B90" w14:paraId="49DB6469"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BB938" w14:textId="77777777" w:rsidR="000260B1" w:rsidRPr="009C5B90" w:rsidRDefault="000260B1" w:rsidP="007C64A8">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3D4DB9" w14:textId="77777777" w:rsidR="000260B1" w:rsidRPr="009C5B90" w:rsidRDefault="000260B1" w:rsidP="007C64A8">
            <w:pPr>
              <w:pStyle w:val="TAL"/>
              <w:rPr>
                <w:lang w:val="en-US"/>
              </w:rPr>
            </w:pPr>
            <w:r w:rsidRPr="009C5B90">
              <w:rPr>
                <w:lang w:val="en-US"/>
              </w:rPr>
              <w:t>Session Management Subscription Data</w:t>
            </w:r>
          </w:p>
        </w:tc>
      </w:tr>
      <w:tr w:rsidR="000260B1" w:rsidRPr="009C5B90" w14:paraId="7A129C92"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A7DE73" w14:textId="77777777" w:rsidR="000260B1" w:rsidRPr="009C5B90" w:rsidRDefault="000260B1" w:rsidP="007C64A8">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0D8E23" w14:textId="77777777" w:rsidR="000260B1" w:rsidRPr="009C5B90" w:rsidRDefault="000260B1" w:rsidP="007C64A8">
            <w:pPr>
              <w:pStyle w:val="TAL"/>
              <w:rPr>
                <w:lang w:val="en-US"/>
              </w:rPr>
            </w:pPr>
            <w:r w:rsidRPr="009C5B90">
              <w:rPr>
                <w:lang w:val="en-US"/>
              </w:rPr>
              <w:t>Trace Data</w:t>
            </w:r>
          </w:p>
        </w:tc>
      </w:tr>
      <w:tr w:rsidR="000260B1" w:rsidRPr="009C5B90" w14:paraId="28808CDB"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0D79C3" w14:textId="77777777" w:rsidR="000260B1" w:rsidRPr="009C5B90" w:rsidRDefault="000260B1" w:rsidP="007C64A8">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04F6E6" w14:textId="77777777" w:rsidR="000260B1" w:rsidRPr="009C5B90" w:rsidRDefault="000260B1" w:rsidP="007C64A8">
            <w:pPr>
              <w:pStyle w:val="TAL"/>
              <w:rPr>
                <w:lang w:val="en-US"/>
              </w:rPr>
            </w:pPr>
            <w:r w:rsidRPr="009C5B90">
              <w:rPr>
                <w:lang w:val="en-US"/>
              </w:rPr>
              <w:t>SMS Management Subscription Data</w:t>
            </w:r>
          </w:p>
        </w:tc>
      </w:tr>
      <w:tr w:rsidR="000260B1" w:rsidRPr="009C5B90" w14:paraId="058A231A"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A862FB" w14:textId="77777777" w:rsidR="000260B1" w:rsidRPr="009C5B90" w:rsidRDefault="000260B1" w:rsidP="007C64A8">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EA2494" w14:textId="77777777" w:rsidR="000260B1" w:rsidRPr="009C5B90" w:rsidRDefault="000260B1" w:rsidP="007C64A8">
            <w:pPr>
              <w:pStyle w:val="TAL"/>
              <w:rPr>
                <w:lang w:val="en-US"/>
              </w:rPr>
            </w:pPr>
            <w:r w:rsidRPr="009C5B90">
              <w:t>LCS Privacy Subscription Data</w:t>
            </w:r>
          </w:p>
        </w:tc>
      </w:tr>
      <w:tr w:rsidR="000260B1" w:rsidRPr="009C5B90" w14:paraId="260131E8"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714E0D" w14:textId="77777777" w:rsidR="000260B1" w:rsidRPr="009C5B90" w:rsidRDefault="000260B1" w:rsidP="007C64A8">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C05A3" w14:textId="77777777" w:rsidR="000260B1" w:rsidRPr="009C5B90" w:rsidRDefault="000260B1" w:rsidP="007C64A8">
            <w:pPr>
              <w:pStyle w:val="TAL"/>
            </w:pPr>
            <w:r w:rsidRPr="009C5B90">
              <w:t>LCS Mobile Originated Subscription Data</w:t>
            </w:r>
          </w:p>
        </w:tc>
      </w:tr>
      <w:tr w:rsidR="000260B1" w:rsidRPr="009C5B90" w14:paraId="5C5FB9D4"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E45625" w14:textId="77777777" w:rsidR="000260B1" w:rsidRPr="009C5B90" w:rsidRDefault="000260B1" w:rsidP="007C64A8">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C97A25" w14:textId="77777777" w:rsidR="000260B1" w:rsidRPr="009C5B90" w:rsidRDefault="000260B1" w:rsidP="007C64A8">
            <w:pPr>
              <w:pStyle w:val="TAL"/>
            </w:pPr>
            <w:r w:rsidRPr="009C5B90">
              <w:rPr>
                <w:lang w:eastAsia="zh-CN"/>
              </w:rPr>
              <w:t>LCS Broadcast Assistance Subscription Data</w:t>
            </w:r>
          </w:p>
        </w:tc>
      </w:tr>
      <w:tr w:rsidR="000260B1" w:rsidRPr="009C5B90" w14:paraId="4BB6B6E6"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8D26E" w14:textId="77777777" w:rsidR="000260B1" w:rsidRPr="009C5B90" w:rsidRDefault="000260B1" w:rsidP="007C64A8">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5DACB0" w14:textId="77777777" w:rsidR="000260B1" w:rsidRPr="009C5B90" w:rsidRDefault="000260B1" w:rsidP="007C64A8">
            <w:pPr>
              <w:pStyle w:val="TAL"/>
            </w:pPr>
            <w:r w:rsidRPr="009C5B90">
              <w:rPr>
                <w:rFonts w:hint="eastAsia"/>
                <w:lang w:eastAsia="zh-CN"/>
              </w:rPr>
              <w:t>V</w:t>
            </w:r>
            <w:r w:rsidRPr="009C5B90">
              <w:rPr>
                <w:lang w:eastAsia="zh-CN"/>
              </w:rPr>
              <w:t xml:space="preserve">2X </w:t>
            </w:r>
            <w:r w:rsidRPr="009C5B90">
              <w:t>Subscription Data</w:t>
            </w:r>
          </w:p>
        </w:tc>
      </w:tr>
      <w:tr w:rsidR="000260B1" w:rsidRPr="009C5B90" w14:paraId="673FF387"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938307" w14:textId="77777777" w:rsidR="000260B1" w:rsidRPr="009C5B90" w:rsidRDefault="000260B1" w:rsidP="007C64A8">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6657B" w14:textId="77777777" w:rsidR="000260B1" w:rsidRPr="009C5B90" w:rsidRDefault="000260B1" w:rsidP="007C64A8">
            <w:pPr>
              <w:pStyle w:val="TAL"/>
              <w:rPr>
                <w:lang w:eastAsia="zh-CN"/>
              </w:rPr>
            </w:pPr>
            <w:r w:rsidRPr="009C5B90">
              <w:t>ProSe service Subscription Data</w:t>
            </w:r>
          </w:p>
        </w:tc>
      </w:tr>
      <w:tr w:rsidR="000260B1" w:rsidRPr="009C5B90" w14:paraId="3EF6BAFF"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6E65B3" w14:textId="77777777" w:rsidR="000260B1" w:rsidRPr="009C5B90" w:rsidRDefault="000260B1" w:rsidP="007C64A8">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404DD4" w14:textId="77777777" w:rsidR="000260B1" w:rsidRPr="009C5B90" w:rsidRDefault="000260B1" w:rsidP="007C64A8">
            <w:pPr>
              <w:pStyle w:val="TAL"/>
            </w:pPr>
            <w:r w:rsidRPr="009C5B90">
              <w:t>Operator Determined Barring Subscription Data</w:t>
            </w:r>
          </w:p>
        </w:tc>
      </w:tr>
      <w:tr w:rsidR="000260B1" w:rsidRPr="009C5B90" w14:paraId="2FF139FA"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70A194" w14:textId="77777777" w:rsidR="000260B1" w:rsidRPr="009C5B90" w:rsidRDefault="000260B1" w:rsidP="007C64A8">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3758B" w14:textId="77777777" w:rsidR="000260B1" w:rsidRPr="009C5B90" w:rsidRDefault="000260B1" w:rsidP="007C64A8">
            <w:pPr>
              <w:pStyle w:val="TAL"/>
            </w:pPr>
            <w:r w:rsidRPr="009C5B90">
              <w:t>Event Exposure Profile Data</w:t>
            </w:r>
          </w:p>
        </w:tc>
      </w:tr>
      <w:tr w:rsidR="000260B1" w:rsidRPr="009C5B90" w14:paraId="015B3EF8"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9F5A0" w14:textId="77777777" w:rsidR="000260B1" w:rsidRPr="009C5B90" w:rsidRDefault="000260B1" w:rsidP="007C64A8">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0D1BE" w14:textId="77777777" w:rsidR="000260B1" w:rsidRPr="009C5B90" w:rsidRDefault="000260B1" w:rsidP="007C64A8">
            <w:pPr>
              <w:pStyle w:val="TAL"/>
            </w:pPr>
            <w:r w:rsidRPr="009C5B90">
              <w:t>Parameter Provisioning Profile Data</w:t>
            </w:r>
          </w:p>
        </w:tc>
      </w:tr>
      <w:tr w:rsidR="000260B1" w:rsidRPr="009C5B90" w14:paraId="7E6D6BFB"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8B5483" w14:textId="77777777" w:rsidR="000260B1" w:rsidRPr="009C5B90" w:rsidRDefault="000260B1" w:rsidP="007C64A8">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5E3B6" w14:textId="77777777" w:rsidR="000260B1" w:rsidRPr="009C5B90" w:rsidRDefault="000260B1" w:rsidP="007C64A8">
            <w:pPr>
              <w:pStyle w:val="TAL"/>
            </w:pPr>
            <w:r w:rsidRPr="009C5B90">
              <w:t>NIDD Authorization Data</w:t>
            </w:r>
          </w:p>
        </w:tc>
      </w:tr>
      <w:tr w:rsidR="000260B1" w:rsidRPr="009C5B90" w14:paraId="30BE39E8"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D480D8" w14:textId="77777777" w:rsidR="000260B1" w:rsidRPr="009C5B90" w:rsidRDefault="000260B1" w:rsidP="007C64A8">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FBC0D" w14:textId="77777777" w:rsidR="000260B1" w:rsidRPr="009C5B90" w:rsidRDefault="000260B1" w:rsidP="007C64A8">
            <w:pPr>
              <w:pStyle w:val="TAL"/>
            </w:pPr>
            <w:r>
              <w:t>User Consent</w:t>
            </w:r>
            <w:r w:rsidRPr="00B43370">
              <w:t xml:space="preserve"> Data</w:t>
            </w:r>
          </w:p>
        </w:tc>
      </w:tr>
      <w:tr w:rsidR="000260B1" w:rsidRPr="009C5B90" w14:paraId="076BA0A6"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C04470" w14:textId="77777777" w:rsidR="000260B1" w:rsidRDefault="000260B1" w:rsidP="007C64A8">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0E3748" w14:textId="77777777" w:rsidR="000260B1" w:rsidRDefault="000260B1" w:rsidP="007C64A8">
            <w:pPr>
              <w:pStyle w:val="TAL"/>
            </w:pPr>
            <w:r>
              <w:rPr>
                <w:lang w:eastAsia="zh-CN"/>
              </w:rPr>
              <w:t>5MBS</w:t>
            </w:r>
            <w:r w:rsidRPr="00B43370">
              <w:rPr>
                <w:lang w:eastAsia="zh-CN"/>
              </w:rPr>
              <w:t xml:space="preserve"> </w:t>
            </w:r>
            <w:r w:rsidRPr="00B43370">
              <w:t>Subscription Data</w:t>
            </w:r>
          </w:p>
        </w:tc>
      </w:tr>
    </w:tbl>
    <w:p w14:paraId="46FEAB77" w14:textId="77777777" w:rsidR="000260B1" w:rsidRPr="00533C32" w:rsidRDefault="000260B1" w:rsidP="000260B1"/>
    <w:p w14:paraId="3304BFAF" w14:textId="77777777" w:rsidR="000260B1" w:rsidRPr="00533C32" w:rsidRDefault="000260B1" w:rsidP="000260B1">
      <w:pPr>
        <w:pStyle w:val="Heading4"/>
        <w:rPr>
          <w:lang w:eastAsia="zh-CN"/>
        </w:rPr>
      </w:pPr>
      <w:bookmarkStart w:id="3734" w:name="_Toc20127187"/>
      <w:bookmarkStart w:id="3735" w:name="_Toc27589178"/>
      <w:bookmarkStart w:id="3736" w:name="_Toc36459984"/>
      <w:bookmarkStart w:id="3737" w:name="_Toc45029580"/>
      <w:bookmarkStart w:id="3738" w:name="_Toc56520867"/>
      <w:bookmarkStart w:id="3739" w:name="_Toc90587217"/>
      <w:bookmarkStart w:id="3740" w:name="_Toc106616768"/>
      <w:bookmarkStart w:id="3741" w:name="_Toc122101470"/>
      <w:bookmarkStart w:id="3742" w:name="_Toc161911059"/>
      <w:r w:rsidRPr="00533C32">
        <w:t>5.4.3.</w:t>
      </w:r>
      <w:r w:rsidRPr="00533C32">
        <w:rPr>
          <w:lang w:eastAsia="zh-CN"/>
        </w:rPr>
        <w:t>5</w:t>
      </w:r>
      <w:r w:rsidRPr="00533C32">
        <w:tab/>
      </w:r>
      <w:r w:rsidRPr="00533C32">
        <w:rPr>
          <w:lang w:eastAsia="zh-CN"/>
        </w:rPr>
        <w:t>Void</w:t>
      </w:r>
      <w:bookmarkEnd w:id="3734"/>
      <w:bookmarkEnd w:id="3735"/>
      <w:bookmarkEnd w:id="3736"/>
      <w:bookmarkEnd w:id="3737"/>
      <w:bookmarkEnd w:id="3738"/>
      <w:bookmarkEnd w:id="3739"/>
      <w:bookmarkEnd w:id="3740"/>
      <w:bookmarkEnd w:id="3741"/>
      <w:bookmarkEnd w:id="3742"/>
    </w:p>
    <w:p w14:paraId="583A730A" w14:textId="77777777" w:rsidR="000260B1" w:rsidRPr="00533C32" w:rsidRDefault="000260B1" w:rsidP="000260B1">
      <w:pPr>
        <w:rPr>
          <w:lang w:val="en-US" w:eastAsia="zh-CN"/>
        </w:rPr>
      </w:pPr>
    </w:p>
    <w:p w14:paraId="555C3800" w14:textId="77777777" w:rsidR="000260B1" w:rsidRPr="00533C32" w:rsidRDefault="000260B1" w:rsidP="000260B1">
      <w:pPr>
        <w:pStyle w:val="Heading4"/>
      </w:pPr>
      <w:bookmarkStart w:id="3743" w:name="_Toc20127188"/>
      <w:bookmarkStart w:id="3744" w:name="_Toc27589179"/>
      <w:bookmarkStart w:id="3745" w:name="_Toc36459985"/>
      <w:bookmarkStart w:id="3746" w:name="_Toc45029581"/>
      <w:bookmarkStart w:id="3747" w:name="_Toc56520868"/>
      <w:bookmarkStart w:id="3748" w:name="_Toc90587218"/>
      <w:bookmarkStart w:id="3749" w:name="_Toc106616769"/>
      <w:bookmarkStart w:id="3750" w:name="_Toc122101471"/>
      <w:bookmarkStart w:id="3751" w:name="_Toc161911060"/>
      <w:r w:rsidRPr="00533C32">
        <w:lastRenderedPageBreak/>
        <w:t>5.4.3.</w:t>
      </w:r>
      <w:r w:rsidRPr="00533C32">
        <w:rPr>
          <w:lang w:eastAsia="zh-CN"/>
        </w:rPr>
        <w:t>6</w:t>
      </w:r>
      <w:r w:rsidRPr="00533C32">
        <w:tab/>
        <w:t>Enumeration: ContextDataSetName</w:t>
      </w:r>
      <w:bookmarkEnd w:id="3743"/>
      <w:bookmarkEnd w:id="3744"/>
      <w:bookmarkEnd w:id="3745"/>
      <w:bookmarkEnd w:id="3746"/>
      <w:bookmarkEnd w:id="3747"/>
      <w:bookmarkEnd w:id="3748"/>
      <w:bookmarkEnd w:id="3749"/>
      <w:bookmarkEnd w:id="3750"/>
      <w:bookmarkEnd w:id="3751"/>
    </w:p>
    <w:p w14:paraId="4DDD2B05" w14:textId="77777777" w:rsidR="000260B1" w:rsidRPr="00533C32" w:rsidRDefault="000260B1" w:rsidP="000260B1">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0260B1" w:rsidRPr="009C5B90" w14:paraId="2683AA59" w14:textId="77777777" w:rsidTr="007C64A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C8428C" w14:textId="77777777" w:rsidR="000260B1" w:rsidRPr="009C5B90" w:rsidRDefault="000260B1" w:rsidP="007C64A8">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ADC5A1" w14:textId="77777777" w:rsidR="000260B1" w:rsidRPr="009C5B90" w:rsidRDefault="000260B1" w:rsidP="007C64A8">
            <w:pPr>
              <w:pStyle w:val="TAH"/>
              <w:rPr>
                <w:lang w:val="en-US"/>
              </w:rPr>
            </w:pPr>
            <w:r w:rsidRPr="009C5B90">
              <w:rPr>
                <w:lang w:val="en-US"/>
              </w:rPr>
              <w:t>Description</w:t>
            </w:r>
          </w:p>
        </w:tc>
      </w:tr>
      <w:tr w:rsidR="000260B1" w:rsidRPr="009C5B90" w14:paraId="6584B213"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2AF1B9" w14:textId="77777777" w:rsidR="000260B1" w:rsidRPr="009C5B90" w:rsidRDefault="000260B1" w:rsidP="007C64A8">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88146F" w14:textId="77777777" w:rsidR="000260B1" w:rsidRPr="009C5B90" w:rsidRDefault="000260B1" w:rsidP="007C64A8">
            <w:pPr>
              <w:pStyle w:val="TAL"/>
              <w:rPr>
                <w:lang w:val="en-US"/>
              </w:rPr>
            </w:pPr>
            <w:r w:rsidRPr="009C5B90">
              <w:rPr>
                <w:lang w:val="en-US"/>
              </w:rPr>
              <w:t>AMF 3GPP Access Registration</w:t>
            </w:r>
          </w:p>
        </w:tc>
      </w:tr>
      <w:tr w:rsidR="000260B1" w:rsidRPr="009C5B90" w14:paraId="7678E64C"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B0753F" w14:textId="77777777" w:rsidR="000260B1" w:rsidRPr="009C5B90" w:rsidRDefault="000260B1" w:rsidP="007C64A8">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8EAC68" w14:textId="77777777" w:rsidR="000260B1" w:rsidRPr="009C5B90" w:rsidRDefault="000260B1" w:rsidP="007C64A8">
            <w:pPr>
              <w:pStyle w:val="TAL"/>
              <w:rPr>
                <w:lang w:val="en-US"/>
              </w:rPr>
            </w:pPr>
            <w:r w:rsidRPr="009C5B90">
              <w:rPr>
                <w:lang w:val="en-US"/>
              </w:rPr>
              <w:t>SMF Non 3GPP Access Registration</w:t>
            </w:r>
          </w:p>
        </w:tc>
      </w:tr>
      <w:tr w:rsidR="000260B1" w:rsidRPr="009C5B90" w14:paraId="5C83AF2E"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27ED9E" w14:textId="77777777" w:rsidR="000260B1" w:rsidRPr="009C5B90" w:rsidRDefault="000260B1" w:rsidP="007C64A8">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D3918C" w14:textId="77777777" w:rsidR="000260B1" w:rsidRPr="009C5B90" w:rsidRDefault="000260B1" w:rsidP="007C64A8">
            <w:pPr>
              <w:pStyle w:val="TAL"/>
              <w:rPr>
                <w:lang w:val="en-US"/>
              </w:rPr>
            </w:pPr>
            <w:r w:rsidRPr="009C5B90">
              <w:rPr>
                <w:lang w:val="en-US"/>
              </w:rPr>
              <w:t>SDM Subscriptions</w:t>
            </w:r>
          </w:p>
        </w:tc>
      </w:tr>
      <w:tr w:rsidR="000260B1" w:rsidRPr="009C5B90" w14:paraId="5B1A9AF5"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E45359" w14:textId="77777777" w:rsidR="000260B1" w:rsidRPr="009C5B90" w:rsidRDefault="000260B1" w:rsidP="007C64A8">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5E5CCA" w14:textId="77777777" w:rsidR="000260B1" w:rsidRPr="009C5B90" w:rsidRDefault="000260B1" w:rsidP="007C64A8">
            <w:pPr>
              <w:pStyle w:val="TAL"/>
              <w:rPr>
                <w:lang w:val="en-US"/>
              </w:rPr>
            </w:pPr>
            <w:r w:rsidRPr="009C5B90">
              <w:rPr>
                <w:lang w:val="en-US"/>
              </w:rPr>
              <w:t>EE Subscriptions</w:t>
            </w:r>
          </w:p>
        </w:tc>
      </w:tr>
      <w:tr w:rsidR="000260B1" w:rsidRPr="009C5B90" w14:paraId="7B0B464B"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B78039" w14:textId="77777777" w:rsidR="000260B1" w:rsidRPr="009C5B90" w:rsidRDefault="000260B1" w:rsidP="007C64A8">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BECEAA" w14:textId="77777777" w:rsidR="000260B1" w:rsidRPr="009C5B90" w:rsidRDefault="000260B1" w:rsidP="007C64A8">
            <w:pPr>
              <w:pStyle w:val="TAL"/>
              <w:rPr>
                <w:lang w:val="en-US"/>
              </w:rPr>
            </w:pPr>
            <w:r w:rsidRPr="009C5B90">
              <w:rPr>
                <w:lang w:val="en-US"/>
              </w:rPr>
              <w:t>SMSF 3GPP Access Registration</w:t>
            </w:r>
          </w:p>
        </w:tc>
      </w:tr>
      <w:tr w:rsidR="000260B1" w:rsidRPr="009C5B90" w14:paraId="5A2E7131"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9492B8" w14:textId="77777777" w:rsidR="000260B1" w:rsidRPr="009C5B90" w:rsidRDefault="000260B1" w:rsidP="007C64A8">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CD9734" w14:textId="77777777" w:rsidR="000260B1" w:rsidRPr="009C5B90" w:rsidRDefault="000260B1" w:rsidP="007C64A8">
            <w:pPr>
              <w:pStyle w:val="TAL"/>
              <w:rPr>
                <w:lang w:val="en-US"/>
              </w:rPr>
            </w:pPr>
            <w:r w:rsidRPr="009C5B90">
              <w:rPr>
                <w:lang w:val="en-US"/>
              </w:rPr>
              <w:t>SMSF Non 3GPP Access Registration</w:t>
            </w:r>
          </w:p>
        </w:tc>
      </w:tr>
      <w:tr w:rsidR="000260B1" w:rsidRPr="009C5B90" w14:paraId="782C0AEA"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B953B2" w14:textId="77777777" w:rsidR="000260B1" w:rsidRPr="009C5B90" w:rsidRDefault="000260B1" w:rsidP="007C64A8">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CCA6E8" w14:textId="77777777" w:rsidR="000260B1" w:rsidRPr="009C5B90" w:rsidRDefault="000260B1" w:rsidP="007C64A8">
            <w:pPr>
              <w:pStyle w:val="TAL"/>
              <w:rPr>
                <w:lang w:val="en-US"/>
              </w:rPr>
            </w:pPr>
            <w:r w:rsidRPr="009C5B90">
              <w:rPr>
                <w:lang w:val="en-US"/>
              </w:rPr>
              <w:t>UDR Subscriptions</w:t>
            </w:r>
          </w:p>
        </w:tc>
      </w:tr>
      <w:tr w:rsidR="000260B1" w:rsidRPr="009C5B90" w14:paraId="5C95B369"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AB9DC8" w14:textId="77777777" w:rsidR="000260B1" w:rsidRPr="009C5B90" w:rsidRDefault="000260B1" w:rsidP="007C64A8">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D0D559" w14:textId="77777777" w:rsidR="000260B1" w:rsidRPr="009C5B90" w:rsidRDefault="000260B1" w:rsidP="007C64A8">
            <w:pPr>
              <w:pStyle w:val="TAL"/>
              <w:rPr>
                <w:lang w:val="en-US"/>
              </w:rPr>
            </w:pPr>
            <w:r w:rsidRPr="009C5B90">
              <w:rPr>
                <w:lang w:val="en-US"/>
              </w:rPr>
              <w:t>SMF Registrations</w:t>
            </w:r>
          </w:p>
        </w:tc>
      </w:tr>
      <w:tr w:rsidR="000260B1" w:rsidRPr="009C5B90" w14:paraId="19029E47"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10BB8D" w14:textId="77777777" w:rsidR="000260B1" w:rsidRPr="009C5B90" w:rsidRDefault="000260B1" w:rsidP="007C64A8">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F80C73" w14:textId="77777777" w:rsidR="000260B1" w:rsidRPr="009C5B90" w:rsidRDefault="000260B1" w:rsidP="007C64A8">
            <w:pPr>
              <w:pStyle w:val="TAL"/>
              <w:rPr>
                <w:lang w:val="en-US"/>
              </w:rPr>
            </w:pPr>
            <w:r w:rsidRPr="009C5B90">
              <w:rPr>
                <w:lang w:val="en-US"/>
              </w:rPr>
              <w:t>IP-SM-GW Registration</w:t>
            </w:r>
          </w:p>
        </w:tc>
      </w:tr>
      <w:tr w:rsidR="000260B1" w:rsidRPr="009C5B90" w14:paraId="6528066C"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BF12" w14:textId="77777777" w:rsidR="000260B1" w:rsidRPr="009C5B90" w:rsidRDefault="000260B1" w:rsidP="007C64A8">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74CEA2" w14:textId="77777777" w:rsidR="000260B1" w:rsidRPr="009C5B90" w:rsidRDefault="000260B1" w:rsidP="007C64A8">
            <w:pPr>
              <w:pStyle w:val="TAL"/>
              <w:rPr>
                <w:lang w:val="en-US"/>
              </w:rPr>
            </w:pPr>
            <w:r>
              <w:rPr>
                <w:lang w:val="en-US"/>
              </w:rPr>
              <w:t>Roaming Information</w:t>
            </w:r>
          </w:p>
        </w:tc>
      </w:tr>
      <w:tr w:rsidR="000260B1" w:rsidRPr="009C5B90" w14:paraId="5D2C1FA3"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8B5AD0" w14:textId="77777777" w:rsidR="000260B1" w:rsidRPr="009C5B90" w:rsidRDefault="000260B1" w:rsidP="007C64A8">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27C7E3" w14:textId="77777777" w:rsidR="000260B1" w:rsidRPr="009C5B90" w:rsidRDefault="000260B1" w:rsidP="007C64A8">
            <w:pPr>
              <w:pStyle w:val="TAL"/>
              <w:rPr>
                <w:lang w:val="en-US"/>
              </w:rPr>
            </w:pPr>
            <w:r>
              <w:rPr>
                <w:lang w:val="en-US"/>
              </w:rPr>
              <w:t>PEI information</w:t>
            </w:r>
          </w:p>
        </w:tc>
      </w:tr>
    </w:tbl>
    <w:p w14:paraId="00C697B2" w14:textId="77777777" w:rsidR="000260B1" w:rsidRPr="00533C32" w:rsidRDefault="000260B1" w:rsidP="000260B1">
      <w:pPr>
        <w:rPr>
          <w:lang w:eastAsia="zh-CN"/>
        </w:rPr>
      </w:pPr>
    </w:p>
    <w:p w14:paraId="5DB63538" w14:textId="77777777" w:rsidR="000260B1" w:rsidRPr="00533C32" w:rsidRDefault="000260B1" w:rsidP="000260B1">
      <w:pPr>
        <w:pStyle w:val="Heading4"/>
      </w:pPr>
      <w:bookmarkStart w:id="3752" w:name="_Toc20127189"/>
      <w:bookmarkStart w:id="3753" w:name="_Toc27589180"/>
      <w:bookmarkStart w:id="3754" w:name="_Toc36459986"/>
      <w:bookmarkStart w:id="3755" w:name="_Toc45029582"/>
      <w:bookmarkStart w:id="3756" w:name="_Toc56520869"/>
      <w:bookmarkStart w:id="3757" w:name="_Toc90587219"/>
      <w:bookmarkStart w:id="3758" w:name="_Toc106616770"/>
      <w:bookmarkStart w:id="3759" w:name="_Toc122101472"/>
      <w:bookmarkStart w:id="3760" w:name="_Toc161911061"/>
      <w:r w:rsidRPr="00533C32">
        <w:t>5.4.3.</w:t>
      </w:r>
      <w:r w:rsidRPr="00533C32">
        <w:rPr>
          <w:lang w:eastAsia="zh-CN"/>
        </w:rPr>
        <w:t>7</w:t>
      </w:r>
      <w:r w:rsidRPr="00533C32">
        <w:tab/>
        <w:t xml:space="preserve">Enumeration: </w:t>
      </w:r>
      <w:r w:rsidRPr="00533C32">
        <w:rPr>
          <w:lang w:eastAsia="zh-CN"/>
        </w:rPr>
        <w:t>SqnScheme</w:t>
      </w:r>
      <w:bookmarkEnd w:id="3752"/>
      <w:bookmarkEnd w:id="3753"/>
      <w:bookmarkEnd w:id="3754"/>
      <w:bookmarkEnd w:id="3755"/>
      <w:bookmarkEnd w:id="3756"/>
      <w:bookmarkEnd w:id="3757"/>
      <w:bookmarkEnd w:id="3758"/>
      <w:bookmarkEnd w:id="3759"/>
      <w:bookmarkEnd w:id="3760"/>
    </w:p>
    <w:p w14:paraId="32248FF8" w14:textId="77777777" w:rsidR="000260B1" w:rsidRPr="00533C32" w:rsidRDefault="000260B1" w:rsidP="000260B1">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0260B1" w:rsidRPr="009C5B90" w14:paraId="26D8E636" w14:textId="77777777" w:rsidTr="007C64A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B3EE3E" w14:textId="77777777" w:rsidR="000260B1" w:rsidRPr="009C5B90" w:rsidRDefault="000260B1" w:rsidP="007C64A8">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C78F7F" w14:textId="77777777" w:rsidR="000260B1" w:rsidRPr="009C5B90" w:rsidRDefault="000260B1" w:rsidP="007C64A8">
            <w:pPr>
              <w:pStyle w:val="TAH"/>
              <w:rPr>
                <w:lang w:val="en-US"/>
              </w:rPr>
            </w:pPr>
            <w:r w:rsidRPr="009C5B90">
              <w:rPr>
                <w:lang w:val="en-US"/>
              </w:rPr>
              <w:t>Description</w:t>
            </w:r>
          </w:p>
        </w:tc>
      </w:tr>
      <w:tr w:rsidR="000260B1" w:rsidRPr="009C5B90" w14:paraId="25B12D03"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046ED2" w14:textId="77777777" w:rsidR="000260B1" w:rsidRPr="009C5B90" w:rsidRDefault="000260B1" w:rsidP="007C64A8">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1C59E3" w14:textId="77777777" w:rsidR="000260B1" w:rsidRPr="009C5B90" w:rsidRDefault="000260B1" w:rsidP="007C64A8">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0260B1" w:rsidRPr="009C5B90" w14:paraId="5EF7DB17"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1893E0" w14:textId="77777777" w:rsidR="000260B1" w:rsidRPr="009C5B90" w:rsidRDefault="000260B1" w:rsidP="007C64A8">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DAC4C" w14:textId="77777777" w:rsidR="000260B1" w:rsidRPr="009C5B90" w:rsidRDefault="000260B1" w:rsidP="007C64A8">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0260B1" w:rsidRPr="009C5B90" w14:paraId="40875DE3"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CE861" w14:textId="77777777" w:rsidR="000260B1" w:rsidRPr="009C5B90" w:rsidRDefault="000260B1" w:rsidP="007C64A8">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8BC813" w14:textId="77777777" w:rsidR="000260B1" w:rsidRPr="009C5B90" w:rsidRDefault="000260B1" w:rsidP="007C64A8">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0260B1" w:rsidRPr="009C5B90" w14:paraId="6F687175" w14:textId="77777777" w:rsidTr="007C64A8">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29B744" w14:textId="77777777" w:rsidR="000260B1" w:rsidRPr="009C5B90" w:rsidRDefault="000260B1" w:rsidP="007C64A8">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14D599D5" w14:textId="77777777" w:rsidR="000260B1" w:rsidRPr="00533C32" w:rsidRDefault="000260B1" w:rsidP="000260B1">
      <w:pPr>
        <w:rPr>
          <w:lang w:val="en-US" w:eastAsia="zh-CN"/>
        </w:rPr>
      </w:pPr>
    </w:p>
    <w:p w14:paraId="617B2B76" w14:textId="77777777" w:rsidR="000260B1" w:rsidRPr="00533C32" w:rsidRDefault="000260B1" w:rsidP="000260B1">
      <w:pPr>
        <w:pStyle w:val="Heading4"/>
      </w:pPr>
      <w:bookmarkStart w:id="3761" w:name="_Toc20127190"/>
      <w:bookmarkStart w:id="3762" w:name="_Toc27589181"/>
      <w:bookmarkStart w:id="3763" w:name="_Toc36459987"/>
      <w:bookmarkStart w:id="3764" w:name="_Toc45029583"/>
      <w:bookmarkStart w:id="3765" w:name="_Toc56520870"/>
      <w:bookmarkStart w:id="3766" w:name="_Toc90587220"/>
      <w:bookmarkStart w:id="3767" w:name="_Toc106616771"/>
      <w:bookmarkStart w:id="3768" w:name="_Toc122101473"/>
      <w:bookmarkStart w:id="3769" w:name="_Toc161911062"/>
      <w:r w:rsidRPr="00533C32">
        <w:t>5.4.3.</w:t>
      </w:r>
      <w:r w:rsidRPr="00533C32">
        <w:rPr>
          <w:lang w:eastAsia="zh-CN"/>
        </w:rPr>
        <w:t>8</w:t>
      </w:r>
      <w:r w:rsidRPr="00533C32">
        <w:tab/>
        <w:t xml:space="preserve">Enumeration: </w:t>
      </w:r>
      <w:r w:rsidRPr="00533C32">
        <w:rPr>
          <w:lang w:eastAsia="zh-CN"/>
        </w:rPr>
        <w:t>Sign</w:t>
      </w:r>
      <w:bookmarkEnd w:id="3761"/>
      <w:bookmarkEnd w:id="3762"/>
      <w:bookmarkEnd w:id="3763"/>
      <w:bookmarkEnd w:id="3764"/>
      <w:bookmarkEnd w:id="3765"/>
      <w:bookmarkEnd w:id="3766"/>
      <w:bookmarkEnd w:id="3767"/>
      <w:bookmarkEnd w:id="3768"/>
      <w:bookmarkEnd w:id="3769"/>
    </w:p>
    <w:p w14:paraId="4D3F38B7" w14:textId="77777777" w:rsidR="000260B1" w:rsidRPr="00533C32" w:rsidRDefault="000260B1" w:rsidP="000260B1">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0260B1" w:rsidRPr="009C5B90" w14:paraId="5248882A" w14:textId="77777777" w:rsidTr="007C64A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6F9F12" w14:textId="77777777" w:rsidR="000260B1" w:rsidRPr="009C5B90" w:rsidRDefault="000260B1" w:rsidP="007C64A8">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E36402C" w14:textId="77777777" w:rsidR="000260B1" w:rsidRPr="009C5B90" w:rsidRDefault="000260B1" w:rsidP="007C64A8">
            <w:pPr>
              <w:pStyle w:val="TAH"/>
              <w:rPr>
                <w:lang w:val="en-US"/>
              </w:rPr>
            </w:pPr>
            <w:r w:rsidRPr="009C5B90">
              <w:rPr>
                <w:lang w:val="en-US"/>
              </w:rPr>
              <w:t>Description</w:t>
            </w:r>
          </w:p>
        </w:tc>
      </w:tr>
      <w:tr w:rsidR="000260B1" w:rsidRPr="009C5B90" w14:paraId="07B05BFD"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9C853B" w14:textId="77777777" w:rsidR="000260B1" w:rsidRPr="009C5B90" w:rsidRDefault="000260B1" w:rsidP="007C64A8">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FF755" w14:textId="77777777" w:rsidR="000260B1" w:rsidRPr="009C5B90" w:rsidRDefault="000260B1" w:rsidP="007C64A8">
            <w:pPr>
              <w:pStyle w:val="TAL"/>
              <w:rPr>
                <w:lang w:val="en-US"/>
              </w:rPr>
            </w:pPr>
          </w:p>
        </w:tc>
      </w:tr>
      <w:tr w:rsidR="000260B1" w:rsidRPr="009C5B90" w14:paraId="7AF57FF8"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C59FCD" w14:textId="77777777" w:rsidR="000260B1" w:rsidRPr="009C5B90" w:rsidRDefault="000260B1" w:rsidP="007C64A8">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0395E" w14:textId="77777777" w:rsidR="000260B1" w:rsidRPr="009C5B90" w:rsidRDefault="000260B1" w:rsidP="007C64A8">
            <w:pPr>
              <w:pStyle w:val="TAL"/>
              <w:rPr>
                <w:lang w:val="en-US"/>
              </w:rPr>
            </w:pPr>
          </w:p>
        </w:tc>
      </w:tr>
    </w:tbl>
    <w:p w14:paraId="373B4F78" w14:textId="77777777" w:rsidR="000260B1" w:rsidRPr="00533C32" w:rsidRDefault="000260B1" w:rsidP="000260B1">
      <w:pPr>
        <w:rPr>
          <w:lang w:eastAsia="zh-CN"/>
        </w:rPr>
      </w:pPr>
    </w:p>
    <w:p w14:paraId="79648A87" w14:textId="77777777" w:rsidR="000260B1" w:rsidRPr="00533C32" w:rsidRDefault="000260B1" w:rsidP="000260B1">
      <w:pPr>
        <w:pStyle w:val="Heading4"/>
      </w:pPr>
      <w:bookmarkStart w:id="3770" w:name="_Toc20127191"/>
      <w:bookmarkStart w:id="3771" w:name="_Toc27589182"/>
      <w:bookmarkStart w:id="3772" w:name="_Toc36459988"/>
      <w:bookmarkStart w:id="3773" w:name="_Toc45029584"/>
      <w:bookmarkStart w:id="3774" w:name="_Toc56520871"/>
      <w:bookmarkStart w:id="3775" w:name="_Toc90587221"/>
      <w:bookmarkStart w:id="3776" w:name="_Toc106616772"/>
      <w:bookmarkStart w:id="3777" w:name="_Toc122101474"/>
      <w:bookmarkStart w:id="3778" w:name="_Toc161911063"/>
      <w:r w:rsidRPr="00533C32">
        <w:lastRenderedPageBreak/>
        <w:t>5.4.3.</w:t>
      </w:r>
      <w:r w:rsidRPr="00533C32">
        <w:rPr>
          <w:lang w:eastAsia="zh-CN"/>
        </w:rPr>
        <w:t>9</w:t>
      </w:r>
      <w:r w:rsidRPr="00533C32">
        <w:tab/>
        <w:t>Enumeration: UeUpdateStatus</w:t>
      </w:r>
      <w:bookmarkEnd w:id="3770"/>
      <w:bookmarkEnd w:id="3771"/>
      <w:bookmarkEnd w:id="3772"/>
      <w:bookmarkEnd w:id="3773"/>
      <w:bookmarkEnd w:id="3774"/>
      <w:bookmarkEnd w:id="3775"/>
      <w:bookmarkEnd w:id="3776"/>
      <w:bookmarkEnd w:id="3777"/>
      <w:bookmarkEnd w:id="3778"/>
    </w:p>
    <w:p w14:paraId="21235861" w14:textId="77777777" w:rsidR="000260B1" w:rsidRPr="00533C32" w:rsidRDefault="000260B1" w:rsidP="000260B1">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0260B1" w:rsidRPr="009C5B90" w14:paraId="71D0BC6E" w14:textId="77777777" w:rsidTr="007C64A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02341D" w14:textId="77777777" w:rsidR="000260B1" w:rsidRPr="009C5B90" w:rsidRDefault="000260B1" w:rsidP="007C64A8">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962330" w14:textId="77777777" w:rsidR="000260B1" w:rsidRPr="009C5B90" w:rsidRDefault="000260B1" w:rsidP="007C64A8">
            <w:pPr>
              <w:pStyle w:val="TAH"/>
              <w:rPr>
                <w:lang w:val="en-US"/>
              </w:rPr>
            </w:pPr>
            <w:r w:rsidRPr="009C5B90">
              <w:rPr>
                <w:lang w:val="en-US"/>
              </w:rPr>
              <w:t>Description</w:t>
            </w:r>
          </w:p>
        </w:tc>
      </w:tr>
      <w:tr w:rsidR="000260B1" w:rsidRPr="009C5B90" w14:paraId="1A4D0F40"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D9B98D" w14:textId="77777777" w:rsidR="000260B1" w:rsidRPr="009C5B90" w:rsidRDefault="000260B1" w:rsidP="007C64A8">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B03E27" w14:textId="77777777" w:rsidR="000260B1" w:rsidRPr="009C5B90" w:rsidRDefault="000260B1" w:rsidP="007C64A8">
            <w:pPr>
              <w:pStyle w:val="TAL"/>
              <w:rPr>
                <w:lang w:val="en-US"/>
              </w:rPr>
            </w:pPr>
            <w:r w:rsidRPr="009C5B90">
              <w:rPr>
                <w:lang w:val="en-US"/>
              </w:rPr>
              <w:t>SOR data update / UPU data update / NSSAI update / CAG update has not been sent to the AMF e.g. because no AMF was registered at provisioning time</w:t>
            </w:r>
          </w:p>
        </w:tc>
      </w:tr>
      <w:tr w:rsidR="000260B1" w:rsidRPr="009C5B90" w14:paraId="465E2D99"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EBCC1" w14:textId="77777777" w:rsidR="000260B1" w:rsidRPr="009C5B90" w:rsidRDefault="000260B1" w:rsidP="007C64A8">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ABFBEC" w14:textId="77777777" w:rsidR="000260B1" w:rsidRPr="009C5B90" w:rsidRDefault="000260B1" w:rsidP="007C64A8">
            <w:pPr>
              <w:pStyle w:val="TAL"/>
              <w:rPr>
                <w:lang w:val="en-US" w:eastAsia="zh-CN"/>
              </w:rPr>
            </w:pPr>
            <w:r w:rsidRPr="009C5B90">
              <w:rPr>
                <w:lang w:val="en-US"/>
              </w:rPr>
              <w:t>SOR data update / UPU data update has been sent to the AMF; Acknowledgement was not requested</w:t>
            </w:r>
          </w:p>
          <w:p w14:paraId="6CEC7555" w14:textId="77777777" w:rsidR="000260B1" w:rsidRPr="009C5B90" w:rsidRDefault="000260B1" w:rsidP="007C64A8">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0260B1" w:rsidRPr="009C5B90" w14:paraId="1685574C"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0819D4" w14:textId="77777777" w:rsidR="000260B1" w:rsidRPr="009C5B90" w:rsidRDefault="000260B1" w:rsidP="007C64A8">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D3AC4A" w14:textId="614D7DC1" w:rsidR="000260B1" w:rsidRPr="009C5B90" w:rsidRDefault="000260B1" w:rsidP="007C64A8">
            <w:pPr>
              <w:pStyle w:val="TAL"/>
              <w:rPr>
                <w:lang w:val="en-US"/>
              </w:rPr>
            </w:pPr>
            <w:r w:rsidRPr="009C5B90">
              <w:rPr>
                <w:lang w:val="en-US"/>
              </w:rPr>
              <w:t>SOR data update has been sent to the AMF; Acknowledgement has been requested. In this state sorXmacIue shall be present;</w:t>
            </w:r>
            <w:r w:rsidRPr="009C5B90">
              <w:rPr>
                <w:lang w:val="en-US"/>
              </w:rPr>
              <w:br/>
              <w:t>or</w:t>
            </w:r>
            <w:r w:rsidRPr="009C5B90">
              <w:rPr>
                <w:lang w:val="en-US"/>
              </w:rPr>
              <w:br/>
              <w:t>UPU data update has been sent to the AMF; Acknowledgement has been requested. In this state upuXmacIue shall be present;</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0260B1" w:rsidRPr="009C5B90" w14:paraId="1CF2493A"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72ABDE" w14:textId="77777777" w:rsidR="000260B1" w:rsidRPr="009C5B90" w:rsidRDefault="000260B1" w:rsidP="007C64A8">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83267" w14:textId="77777777" w:rsidR="000260B1" w:rsidRPr="009C5B90" w:rsidRDefault="000260B1" w:rsidP="007C64A8">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0260B1" w:rsidRPr="009C5B90" w14:paraId="2E1F4A23"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EFE534" w14:textId="77777777" w:rsidR="000260B1" w:rsidRPr="009C5B90" w:rsidRDefault="000260B1" w:rsidP="007C64A8">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8B909" w14:textId="77777777" w:rsidR="000260B1" w:rsidRPr="009C5B90" w:rsidRDefault="000260B1" w:rsidP="007C64A8">
            <w:pPr>
              <w:pStyle w:val="TAL"/>
              <w:rPr>
                <w:lang w:val="en-US"/>
              </w:rPr>
            </w:pPr>
            <w:r w:rsidRPr="009C5B90">
              <w:rPr>
                <w:lang w:val="en-US"/>
              </w:rPr>
              <w:t>SOR data update / UPU data update has been sent to the AMF, but could not be forwarded to the UE due to the UE not being reachable.</w:t>
            </w:r>
          </w:p>
        </w:tc>
      </w:tr>
    </w:tbl>
    <w:p w14:paraId="016BFF94" w14:textId="77777777" w:rsidR="000260B1" w:rsidRDefault="000260B1" w:rsidP="000260B1">
      <w:pPr>
        <w:rPr>
          <w:lang w:eastAsia="zh-CN"/>
        </w:rPr>
      </w:pPr>
    </w:p>
    <w:p w14:paraId="27388298" w14:textId="77777777" w:rsidR="000260B1" w:rsidRDefault="000260B1" w:rsidP="000260B1">
      <w:pPr>
        <w:pStyle w:val="Heading4"/>
      </w:pPr>
      <w:bookmarkStart w:id="3779" w:name="_Toc67689320"/>
      <w:bookmarkStart w:id="3780" w:name="_Toc56520210"/>
      <w:bookmarkStart w:id="3781" w:name="_Toc90587222"/>
      <w:bookmarkStart w:id="3782" w:name="_Toc106616773"/>
      <w:bookmarkStart w:id="3783" w:name="_Toc122101475"/>
      <w:bookmarkStart w:id="3784" w:name="_Toc161911064"/>
      <w:r>
        <w:t>5.4.3.10</w:t>
      </w:r>
      <w:r>
        <w:tab/>
        <w:t xml:space="preserve">Enumeration: </w:t>
      </w:r>
      <w:bookmarkEnd w:id="3779"/>
      <w:bookmarkEnd w:id="3780"/>
      <w:r>
        <w:t>PpDataType</w:t>
      </w:r>
      <w:bookmarkEnd w:id="3781"/>
      <w:bookmarkEnd w:id="3782"/>
      <w:bookmarkEnd w:id="3783"/>
      <w:bookmarkEnd w:id="3784"/>
    </w:p>
    <w:p w14:paraId="3DF6D30B" w14:textId="77777777" w:rsidR="000260B1" w:rsidRDefault="000260B1" w:rsidP="000260B1">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0260B1" w:rsidRPr="009C5B90" w14:paraId="66D4A359" w14:textId="77777777" w:rsidTr="007C64A8">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0B1976" w14:textId="77777777" w:rsidR="000260B1" w:rsidRPr="009C5B90" w:rsidRDefault="000260B1" w:rsidP="007C64A8">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DC9889" w14:textId="77777777" w:rsidR="000260B1" w:rsidRPr="009C5B90" w:rsidRDefault="000260B1" w:rsidP="007C64A8">
            <w:pPr>
              <w:pStyle w:val="TAH"/>
              <w:rPr>
                <w:lang w:val="en-US"/>
              </w:rPr>
            </w:pPr>
            <w:r w:rsidRPr="009C5B90">
              <w:rPr>
                <w:lang w:val="en-US"/>
              </w:rPr>
              <w:t>Description</w:t>
            </w:r>
          </w:p>
        </w:tc>
      </w:tr>
      <w:tr w:rsidR="000260B1" w:rsidRPr="009C5B90" w14:paraId="08AAD603"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8B7689" w14:textId="77777777" w:rsidR="000260B1" w:rsidRPr="009C5B90" w:rsidRDefault="000260B1" w:rsidP="007C64A8">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4F1A25" w14:textId="77777777" w:rsidR="000260B1" w:rsidRPr="009C5B90" w:rsidRDefault="000260B1" w:rsidP="007C64A8">
            <w:pPr>
              <w:pStyle w:val="TAL"/>
              <w:rPr>
                <w:lang w:val="en-US"/>
              </w:rPr>
            </w:pPr>
            <w:r w:rsidRPr="009C5B90">
              <w:rPr>
                <w:rFonts w:cs="Arial"/>
                <w:szCs w:val="18"/>
              </w:rPr>
              <w:t>Communication Characteristics</w:t>
            </w:r>
            <w:r w:rsidRPr="009C5B90">
              <w:rPr>
                <w:lang w:val="en-US"/>
              </w:rPr>
              <w:t xml:space="preserve"> Parameters</w:t>
            </w:r>
          </w:p>
        </w:tc>
      </w:tr>
      <w:tr w:rsidR="000260B1" w:rsidRPr="009C5B90" w14:paraId="11FA5C90"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E0D907" w14:textId="77777777" w:rsidR="000260B1" w:rsidRPr="009C5B90" w:rsidRDefault="000260B1" w:rsidP="007C64A8">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F2B443" w14:textId="77777777" w:rsidR="000260B1" w:rsidRPr="009C5B90" w:rsidRDefault="000260B1" w:rsidP="007C64A8">
            <w:pPr>
              <w:pStyle w:val="TAL"/>
              <w:rPr>
                <w:lang w:val="en-US"/>
              </w:rPr>
            </w:pPr>
            <w:r w:rsidRPr="009C5B90">
              <w:rPr>
                <w:rFonts w:cs="Arial"/>
                <w:szCs w:val="18"/>
              </w:rPr>
              <w:t>Expected UE Behaviour Parameters</w:t>
            </w:r>
          </w:p>
        </w:tc>
      </w:tr>
      <w:tr w:rsidR="000260B1" w:rsidRPr="009C5B90" w14:paraId="4DBA358B"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DBB48" w14:textId="77777777" w:rsidR="000260B1" w:rsidRPr="009C5B90" w:rsidRDefault="000260B1" w:rsidP="007C64A8">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C69120" w14:textId="77777777" w:rsidR="000260B1" w:rsidRPr="009C5B90" w:rsidRDefault="000260B1" w:rsidP="007C64A8">
            <w:pPr>
              <w:pStyle w:val="TAL"/>
              <w:rPr>
                <w:lang w:val="en-US"/>
              </w:rPr>
            </w:pPr>
            <w:r w:rsidRPr="009C5B90">
              <w:rPr>
                <w:rFonts w:cs="Arial"/>
                <w:szCs w:val="18"/>
              </w:rPr>
              <w:t>Enhanced Coverage Restriction Parameters</w:t>
            </w:r>
          </w:p>
        </w:tc>
      </w:tr>
      <w:tr w:rsidR="000260B1" w:rsidRPr="009C5B90" w14:paraId="7E41E1BA"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A4E2D2" w14:textId="77777777" w:rsidR="000260B1" w:rsidRPr="009C5B90" w:rsidRDefault="000260B1" w:rsidP="007C64A8">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9E7D82" w14:textId="77777777" w:rsidR="000260B1" w:rsidRPr="009C5B90" w:rsidRDefault="000260B1" w:rsidP="007C64A8">
            <w:pPr>
              <w:pStyle w:val="TAL"/>
              <w:rPr>
                <w:lang w:val="en-US"/>
              </w:rPr>
            </w:pPr>
            <w:r w:rsidRPr="009C5B90">
              <w:rPr>
                <w:rFonts w:cs="Arial"/>
                <w:szCs w:val="18"/>
              </w:rPr>
              <w:t>ACS Information</w:t>
            </w:r>
          </w:p>
        </w:tc>
      </w:tr>
      <w:tr w:rsidR="000260B1" w:rsidRPr="009C5B90" w14:paraId="2E24A436"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7DA65D" w14:textId="77777777" w:rsidR="000260B1" w:rsidRPr="009C5B90" w:rsidRDefault="000260B1" w:rsidP="007C64A8">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641920" w14:textId="77777777" w:rsidR="000260B1" w:rsidRPr="009C5B90" w:rsidRDefault="000260B1" w:rsidP="007C64A8">
            <w:pPr>
              <w:pStyle w:val="TAL"/>
              <w:rPr>
                <w:lang w:val="en-US"/>
              </w:rPr>
            </w:pPr>
            <w:r w:rsidRPr="009C5B90">
              <w:rPr>
                <w:lang w:val="en-US"/>
              </w:rPr>
              <w:t>Trace Data</w:t>
            </w:r>
          </w:p>
        </w:tc>
      </w:tr>
      <w:tr w:rsidR="000260B1" w:rsidRPr="009C5B90" w14:paraId="5F1DCBB3"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BC7F50" w14:textId="77777777" w:rsidR="000260B1" w:rsidRPr="009C5B90" w:rsidRDefault="000260B1" w:rsidP="007C64A8">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6CF5C8" w14:textId="77777777" w:rsidR="000260B1" w:rsidRPr="009C5B90" w:rsidRDefault="000260B1" w:rsidP="007C64A8">
            <w:pPr>
              <w:pStyle w:val="TAL"/>
              <w:rPr>
                <w:lang w:val="en-US"/>
              </w:rPr>
            </w:pPr>
            <w:r w:rsidRPr="009C5B90">
              <w:rPr>
                <w:rFonts w:cs="Arial"/>
                <w:szCs w:val="18"/>
              </w:rPr>
              <w:t>Session Transfer Number for SRVCC</w:t>
            </w:r>
          </w:p>
        </w:tc>
      </w:tr>
      <w:tr w:rsidR="000260B1" w:rsidRPr="009C5B90" w14:paraId="6DA9FFFE"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C8E43" w14:textId="77777777" w:rsidR="000260B1" w:rsidRPr="009C5B90" w:rsidRDefault="000260B1" w:rsidP="007C64A8">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8A59F7" w14:textId="77777777" w:rsidR="000260B1" w:rsidRPr="009C5B90" w:rsidRDefault="000260B1" w:rsidP="007C64A8">
            <w:pPr>
              <w:pStyle w:val="TAL"/>
              <w:rPr>
                <w:lang w:val="en-US"/>
              </w:rPr>
            </w:pPr>
            <w:r w:rsidRPr="009C5B90">
              <w:rPr>
                <w:rFonts w:cs="Arial"/>
                <w:szCs w:val="18"/>
              </w:rPr>
              <w:t>LCS Privacy Parameters</w:t>
            </w:r>
          </w:p>
        </w:tc>
      </w:tr>
      <w:tr w:rsidR="000260B1" w:rsidRPr="009C5B90" w14:paraId="4623AF74"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CE9402" w14:textId="77777777" w:rsidR="000260B1" w:rsidRPr="009C5B90" w:rsidRDefault="000260B1" w:rsidP="007C64A8">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10D762" w14:textId="77777777" w:rsidR="000260B1" w:rsidRPr="009C5B90" w:rsidRDefault="000260B1" w:rsidP="007C64A8">
            <w:pPr>
              <w:pStyle w:val="TAL"/>
            </w:pPr>
            <w:r w:rsidRPr="009C5B90">
              <w:rPr>
                <w:rFonts w:cs="Arial"/>
                <w:szCs w:val="18"/>
              </w:rPr>
              <w:t>Steering of Roaming information to be conveyed to a UE</w:t>
            </w:r>
          </w:p>
        </w:tc>
      </w:tr>
    </w:tbl>
    <w:p w14:paraId="620EE1B6" w14:textId="77777777" w:rsidR="000260B1" w:rsidRPr="00533C32" w:rsidRDefault="000260B1" w:rsidP="000260B1">
      <w:pPr>
        <w:rPr>
          <w:lang w:eastAsia="zh-CN"/>
        </w:rPr>
      </w:pPr>
    </w:p>
    <w:p w14:paraId="6FF5E485" w14:textId="77777777" w:rsidR="000260B1" w:rsidRPr="00533C32" w:rsidRDefault="000260B1" w:rsidP="000260B1">
      <w:pPr>
        <w:pStyle w:val="Heading3"/>
      </w:pPr>
      <w:bookmarkStart w:id="3785" w:name="_Toc20127192"/>
      <w:bookmarkStart w:id="3786" w:name="_Toc27589183"/>
      <w:bookmarkStart w:id="3787" w:name="_Toc36459989"/>
      <w:bookmarkStart w:id="3788" w:name="_Toc45029585"/>
      <w:bookmarkStart w:id="3789" w:name="_Toc56520872"/>
      <w:bookmarkStart w:id="3790" w:name="_Toc90587223"/>
      <w:bookmarkStart w:id="3791" w:name="_Toc106616774"/>
      <w:bookmarkStart w:id="3792" w:name="_Toc122101476"/>
      <w:bookmarkStart w:id="3793" w:name="_Toc161911065"/>
      <w:r w:rsidRPr="00533C32">
        <w:t>5.4.4</w:t>
      </w:r>
      <w:r w:rsidRPr="00533C32">
        <w:tab/>
        <w:t>Binary data</w:t>
      </w:r>
      <w:bookmarkEnd w:id="3785"/>
      <w:bookmarkEnd w:id="3786"/>
      <w:bookmarkEnd w:id="3787"/>
      <w:bookmarkEnd w:id="3788"/>
      <w:bookmarkEnd w:id="3789"/>
      <w:bookmarkEnd w:id="3790"/>
      <w:bookmarkEnd w:id="3791"/>
      <w:bookmarkEnd w:id="3792"/>
      <w:bookmarkEnd w:id="3793"/>
    </w:p>
    <w:p w14:paraId="474CC79D" w14:textId="77777777" w:rsidR="000260B1" w:rsidRPr="00533C32" w:rsidRDefault="000260B1" w:rsidP="000260B1">
      <w:pPr>
        <w:rPr>
          <w:lang w:eastAsia="zh-CN"/>
        </w:rPr>
      </w:pPr>
      <w:r w:rsidRPr="00533C32">
        <w:rPr>
          <w:lang w:eastAsia="zh-CN"/>
        </w:rPr>
        <w:t>N/A</w:t>
      </w:r>
    </w:p>
    <w:p w14:paraId="6792B144" w14:textId="77777777" w:rsidR="000260B1" w:rsidRPr="00533C32" w:rsidRDefault="000260B1" w:rsidP="000260B1">
      <w:pPr>
        <w:pStyle w:val="Heading2"/>
        <w:rPr>
          <w:lang w:eastAsia="zh-CN"/>
        </w:rPr>
      </w:pPr>
      <w:bookmarkStart w:id="3794" w:name="_Toc20127193"/>
      <w:bookmarkStart w:id="3795" w:name="_Toc27589184"/>
      <w:bookmarkStart w:id="3796" w:name="_Toc36459990"/>
      <w:bookmarkStart w:id="3797" w:name="_Toc45029586"/>
      <w:bookmarkStart w:id="3798" w:name="_Toc56520873"/>
      <w:bookmarkStart w:id="3799" w:name="_Toc90587224"/>
      <w:bookmarkStart w:id="3800" w:name="_Toc106616775"/>
      <w:bookmarkStart w:id="3801" w:name="_Toc122101477"/>
      <w:bookmarkStart w:id="3802" w:name="_Toc161911066"/>
      <w:r w:rsidRPr="00533C32">
        <w:rPr>
          <w:lang w:eastAsia="zh-CN"/>
        </w:rPr>
        <w:t>5.5</w:t>
      </w:r>
      <w:r w:rsidRPr="00533C32">
        <w:rPr>
          <w:lang w:eastAsia="zh-CN"/>
        </w:rPr>
        <w:tab/>
        <w:t>Error handling</w:t>
      </w:r>
      <w:bookmarkEnd w:id="3794"/>
      <w:bookmarkEnd w:id="3795"/>
      <w:bookmarkEnd w:id="3796"/>
      <w:bookmarkEnd w:id="3797"/>
      <w:bookmarkEnd w:id="3798"/>
      <w:bookmarkEnd w:id="3799"/>
      <w:bookmarkEnd w:id="3800"/>
      <w:bookmarkEnd w:id="3801"/>
      <w:bookmarkEnd w:id="3802"/>
    </w:p>
    <w:p w14:paraId="01A778BD" w14:textId="77777777" w:rsidR="000260B1" w:rsidRPr="00533C32" w:rsidRDefault="000260B1" w:rsidP="000260B1">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10CFA7E1" w14:textId="77777777" w:rsidR="000260B1" w:rsidRPr="00533C32" w:rsidRDefault="000260B1" w:rsidP="000260B1">
      <w:pPr>
        <w:pStyle w:val="TH"/>
        <w:outlineLvl w:val="0"/>
      </w:pPr>
      <w:r w:rsidRPr="00533C32">
        <w:lastRenderedPageBreak/>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0260B1" w:rsidRPr="009C5B90" w14:paraId="4237C94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682594" w14:textId="77777777" w:rsidR="000260B1" w:rsidRPr="009C5B90" w:rsidRDefault="000260B1" w:rsidP="007C64A8">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7B765EA4" w14:textId="77777777" w:rsidR="000260B1" w:rsidRPr="009C5B90" w:rsidRDefault="000260B1" w:rsidP="007C64A8">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0719A0CC" w14:textId="77777777" w:rsidR="000260B1" w:rsidRPr="009C5B90" w:rsidRDefault="000260B1" w:rsidP="007C64A8">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7D3A5A7E" w14:textId="77777777" w:rsidR="000260B1" w:rsidRPr="009C5B90" w:rsidRDefault="000260B1" w:rsidP="007C64A8">
            <w:pPr>
              <w:pStyle w:val="TAL"/>
              <w:rPr>
                <w:b/>
                <w:lang w:val="en-US"/>
              </w:rPr>
            </w:pPr>
            <w:r w:rsidRPr="009C5B90">
              <w:rPr>
                <w:b/>
                <w:lang w:val="en-US"/>
              </w:rPr>
              <w:t>Response</w:t>
            </w:r>
          </w:p>
          <w:p w14:paraId="42AE904E" w14:textId="77777777" w:rsidR="000260B1" w:rsidRPr="009C5B90" w:rsidRDefault="000260B1" w:rsidP="007C64A8">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DE2D5FB" w14:textId="77777777" w:rsidR="000260B1" w:rsidRPr="009C5B90" w:rsidRDefault="000260B1" w:rsidP="007C64A8">
            <w:pPr>
              <w:pStyle w:val="TAL"/>
              <w:rPr>
                <w:b/>
                <w:lang w:val="en-US"/>
              </w:rPr>
            </w:pPr>
            <w:r w:rsidRPr="009C5B90">
              <w:rPr>
                <w:b/>
                <w:lang w:val="en-US"/>
              </w:rPr>
              <w:t>Description</w:t>
            </w:r>
          </w:p>
        </w:tc>
      </w:tr>
      <w:tr w:rsidR="000260B1" w:rsidRPr="009C5B90" w14:paraId="3D388C4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130E953"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C741B1F"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0D416BC7"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21D059FB" w14:textId="77777777" w:rsidR="000260B1" w:rsidRPr="009C5B90" w:rsidRDefault="000260B1" w:rsidP="007C64A8">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118BDDC" w14:textId="77777777" w:rsidR="000260B1" w:rsidRPr="009C5B90" w:rsidRDefault="000260B1" w:rsidP="007C64A8">
            <w:pPr>
              <w:pStyle w:val="TAL"/>
              <w:rPr>
                <w:lang w:val="en-US" w:eastAsia="zh-CN"/>
              </w:rPr>
            </w:pPr>
            <w:r w:rsidRPr="009C5B90">
              <w:rPr>
                <w:lang w:val="en-US" w:eastAsia="zh-CN"/>
              </w:rPr>
              <w:t>For unsuccessful status codes, the UDR may provide detailed information.</w:t>
            </w:r>
          </w:p>
        </w:tc>
      </w:tr>
      <w:tr w:rsidR="000260B1" w:rsidRPr="009C5B90" w14:paraId="4CA8B165"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D6AFE40"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7EAA48DA" w14:textId="77777777" w:rsidR="000260B1" w:rsidRDefault="000260B1" w:rsidP="000260B1">
      <w:pPr>
        <w:rPr>
          <w:lang w:eastAsia="zh-CN"/>
        </w:rPr>
      </w:pPr>
    </w:p>
    <w:p w14:paraId="65B9D93D" w14:textId="77777777" w:rsidR="000260B1" w:rsidRPr="00533C32" w:rsidRDefault="000260B1" w:rsidP="000260B1">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25CFF7B7" w14:textId="77777777" w:rsidR="000260B1" w:rsidRPr="00533C32" w:rsidRDefault="000260B1" w:rsidP="000260B1">
      <w:pPr>
        <w:pStyle w:val="Heading2"/>
      </w:pPr>
      <w:bookmarkStart w:id="3803" w:name="_Toc20127194"/>
      <w:bookmarkStart w:id="3804" w:name="_Toc27589185"/>
      <w:bookmarkStart w:id="3805" w:name="_Toc36459991"/>
      <w:bookmarkStart w:id="3806" w:name="_Toc45029587"/>
      <w:bookmarkStart w:id="3807" w:name="_Toc56520874"/>
      <w:bookmarkStart w:id="3808" w:name="_Toc90587225"/>
      <w:bookmarkStart w:id="3809" w:name="_Toc106616776"/>
      <w:bookmarkStart w:id="3810" w:name="_Toc122101478"/>
      <w:bookmarkStart w:id="3811" w:name="_Toc161911067"/>
      <w:r w:rsidRPr="00533C32">
        <w:rPr>
          <w:lang w:eastAsia="zh-CN"/>
        </w:rPr>
        <w:t>5.6</w:t>
      </w:r>
      <w:r w:rsidRPr="00533C32">
        <w:rPr>
          <w:lang w:eastAsia="zh-CN"/>
        </w:rPr>
        <w:tab/>
        <w:t>Feature negotiation</w:t>
      </w:r>
      <w:bookmarkEnd w:id="3803"/>
      <w:bookmarkEnd w:id="3804"/>
      <w:bookmarkEnd w:id="3805"/>
      <w:bookmarkEnd w:id="3806"/>
      <w:bookmarkEnd w:id="3807"/>
      <w:bookmarkEnd w:id="3808"/>
      <w:bookmarkEnd w:id="3809"/>
      <w:bookmarkEnd w:id="3810"/>
      <w:bookmarkEnd w:id="3811"/>
    </w:p>
    <w:p w14:paraId="365EF94E" w14:textId="77777777" w:rsidR="000260B1" w:rsidRPr="00533C32" w:rsidRDefault="000260B1" w:rsidP="000260B1">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748EE64C" w14:textId="77777777" w:rsidR="000260B1" w:rsidRPr="00533C32" w:rsidRDefault="000260B1" w:rsidP="000260B1">
      <w:pPr>
        <w:pStyle w:val="Heading8"/>
      </w:pPr>
      <w:bookmarkStart w:id="3812" w:name="_Toc20127195"/>
      <w:bookmarkStart w:id="3813" w:name="_Toc27589186"/>
      <w:bookmarkStart w:id="3814" w:name="_Toc36459992"/>
      <w:bookmarkStart w:id="3815" w:name="_Toc45029588"/>
      <w:bookmarkStart w:id="3816" w:name="_Toc56520875"/>
      <w:bookmarkStart w:id="3817" w:name="_Toc90587226"/>
      <w:bookmarkStart w:id="3818" w:name="_Toc106616777"/>
      <w:bookmarkStart w:id="3819" w:name="_Toc122101479"/>
      <w:bookmarkStart w:id="3820" w:name="_Toc161911068"/>
      <w:r w:rsidRPr="00533C32">
        <w:t>Annex A (normative):</w:t>
      </w:r>
      <w:r w:rsidRPr="00533C32">
        <w:br/>
        <w:t>OpenAPI specification</w:t>
      </w:r>
      <w:bookmarkEnd w:id="3812"/>
      <w:bookmarkEnd w:id="3813"/>
      <w:bookmarkEnd w:id="3814"/>
      <w:bookmarkEnd w:id="3815"/>
      <w:bookmarkEnd w:id="3816"/>
      <w:bookmarkEnd w:id="3817"/>
      <w:bookmarkEnd w:id="3818"/>
      <w:bookmarkEnd w:id="3819"/>
      <w:bookmarkEnd w:id="3820"/>
    </w:p>
    <w:p w14:paraId="2925DDF5" w14:textId="77777777" w:rsidR="000260B1" w:rsidRPr="00533C32" w:rsidRDefault="000260B1" w:rsidP="000260B1">
      <w:pPr>
        <w:pStyle w:val="Heading1"/>
      </w:pPr>
      <w:bookmarkStart w:id="3821" w:name="_Toc20127196"/>
      <w:bookmarkStart w:id="3822" w:name="_Toc27589187"/>
      <w:bookmarkStart w:id="3823" w:name="_Toc36459993"/>
      <w:bookmarkStart w:id="3824" w:name="_Toc45029589"/>
      <w:bookmarkStart w:id="3825" w:name="_Toc56520876"/>
      <w:bookmarkStart w:id="3826" w:name="_Toc90587227"/>
      <w:bookmarkStart w:id="3827" w:name="_Toc106616778"/>
      <w:bookmarkStart w:id="3828" w:name="_Toc122101480"/>
      <w:bookmarkStart w:id="3829" w:name="_Toc161911069"/>
      <w:r w:rsidRPr="00533C32">
        <w:t>A.1</w:t>
      </w:r>
      <w:r w:rsidRPr="00533C32">
        <w:tab/>
        <w:t>General</w:t>
      </w:r>
      <w:bookmarkEnd w:id="3821"/>
      <w:bookmarkEnd w:id="3822"/>
      <w:bookmarkEnd w:id="3823"/>
      <w:bookmarkEnd w:id="3824"/>
      <w:bookmarkEnd w:id="3825"/>
      <w:bookmarkEnd w:id="3826"/>
      <w:bookmarkEnd w:id="3827"/>
      <w:bookmarkEnd w:id="3828"/>
      <w:bookmarkEnd w:id="3829"/>
    </w:p>
    <w:p w14:paraId="2CC0CCA8" w14:textId="77777777" w:rsidR="000260B1" w:rsidRPr="00533C32" w:rsidRDefault="000260B1" w:rsidP="000260B1">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7B781BE6" w14:textId="77777777" w:rsidR="000260B1" w:rsidRPr="00533C32" w:rsidRDefault="000260B1" w:rsidP="000260B1">
      <w:r w:rsidRPr="00533C32">
        <w:t>This Annex takes precedence when being discrepant to other parts of the specification with respect to the encoding of information elements and methods within the API(s).</w:t>
      </w:r>
    </w:p>
    <w:p w14:paraId="49D342B6" w14:textId="77777777" w:rsidR="000260B1" w:rsidRPr="00533C32" w:rsidRDefault="000260B1" w:rsidP="000260B1">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8B31935" w14:textId="38F03791" w:rsidR="000260B1" w:rsidRDefault="000260B1" w:rsidP="000260B1">
      <w:pPr>
        <w:rPr>
          <w:lang w:val="en-US" w:eastAsia="zh-CN"/>
        </w:rPr>
      </w:pPr>
      <w:r w:rsidRPr="00533C32">
        <w:t xml:space="preserve">Informative copies of the OpenAPI specification files contained in this 3GPP Technical Specification are available on </w:t>
      </w:r>
      <w:r>
        <w:t xml:space="preserve">a Git-based repository, that uses the GitLab software version control system (see 3GPP TS 29.501 [7] </w:t>
      </w:r>
      <w:r w:rsidR="00152EF7">
        <w:t>clause 5</w:t>
      </w:r>
      <w:r>
        <w:t xml:space="preserve">.3.1 and 3GPP TR 21.900 [14] </w:t>
      </w:r>
      <w:r w:rsidR="00152EF7">
        <w:t>clause 5</w:t>
      </w:r>
      <w:r>
        <w:t>B).</w:t>
      </w:r>
    </w:p>
    <w:p w14:paraId="19DADEF9" w14:textId="77777777" w:rsidR="000260B1" w:rsidRPr="00533C32" w:rsidRDefault="000260B1" w:rsidP="000260B1">
      <w:pPr>
        <w:pStyle w:val="Heading1"/>
      </w:pPr>
      <w:bookmarkStart w:id="3830" w:name="_Toc20127197"/>
      <w:bookmarkStart w:id="3831" w:name="_Toc27589188"/>
      <w:bookmarkStart w:id="3832" w:name="_Toc36459994"/>
      <w:bookmarkStart w:id="3833" w:name="_Toc45029590"/>
      <w:bookmarkStart w:id="3834" w:name="_Toc56520877"/>
      <w:bookmarkStart w:id="3835" w:name="_Toc90587228"/>
      <w:bookmarkStart w:id="3836" w:name="_Toc106616779"/>
      <w:bookmarkStart w:id="3837" w:name="_Toc122101481"/>
      <w:bookmarkStart w:id="3838" w:name="_Toc161911070"/>
      <w:r w:rsidRPr="00533C32">
        <w:t>A.2</w:t>
      </w:r>
      <w:r w:rsidRPr="00533C32">
        <w:tab/>
        <w:t>Nudr_DataRepository API for Subscription Data</w:t>
      </w:r>
      <w:bookmarkEnd w:id="3830"/>
      <w:bookmarkEnd w:id="3831"/>
      <w:bookmarkEnd w:id="3832"/>
      <w:bookmarkEnd w:id="3833"/>
      <w:bookmarkEnd w:id="3834"/>
      <w:bookmarkEnd w:id="3835"/>
      <w:bookmarkEnd w:id="3836"/>
      <w:bookmarkEnd w:id="3837"/>
      <w:bookmarkEnd w:id="3838"/>
    </w:p>
    <w:p w14:paraId="7CA8AC54" w14:textId="77777777" w:rsidR="000260B1" w:rsidRPr="00533C32" w:rsidRDefault="000260B1" w:rsidP="000260B1">
      <w:pPr>
        <w:rPr>
          <w:lang w:eastAsia="zh-CN"/>
        </w:rPr>
      </w:pPr>
      <w:bookmarkStart w:id="3839" w:name="historyclause"/>
      <w:r w:rsidRPr="00533C32">
        <w:t>For the purpose of referencing entities in the Open API file defined in this Annex, it shall be assumed that this Open API file is contained in a physical file named "TS29505_Subscription_Data.yaml".</w:t>
      </w:r>
    </w:p>
    <w:p w14:paraId="6DE8035B" w14:textId="77777777" w:rsidR="000260B1" w:rsidRPr="00533C32" w:rsidRDefault="000260B1" w:rsidP="000260B1">
      <w:pPr>
        <w:pStyle w:val="PL"/>
        <w:rPr>
          <w:lang w:eastAsia="zh-CN"/>
        </w:rPr>
      </w:pPr>
    </w:p>
    <w:p w14:paraId="78D5A92D" w14:textId="77777777" w:rsidR="000260B1" w:rsidRPr="00533C32" w:rsidRDefault="000260B1" w:rsidP="000260B1">
      <w:pPr>
        <w:pStyle w:val="PL"/>
      </w:pPr>
      <w:r w:rsidRPr="00533C32">
        <w:t>openapi: 3.0.0</w:t>
      </w:r>
    </w:p>
    <w:p w14:paraId="37C80B93" w14:textId="77777777" w:rsidR="000260B1" w:rsidRPr="00533C32" w:rsidRDefault="000260B1" w:rsidP="000260B1">
      <w:pPr>
        <w:pStyle w:val="PL"/>
        <w:rPr>
          <w:lang w:eastAsia="zh-CN"/>
        </w:rPr>
      </w:pPr>
      <w:r w:rsidRPr="00533C32">
        <w:t>info:</w:t>
      </w:r>
    </w:p>
    <w:p w14:paraId="1070D35B" w14:textId="77777777" w:rsidR="000260B1" w:rsidRPr="00533C32" w:rsidRDefault="000260B1" w:rsidP="000260B1">
      <w:pPr>
        <w:pStyle w:val="PL"/>
        <w:rPr>
          <w:lang w:eastAsia="zh-CN"/>
        </w:rPr>
      </w:pPr>
      <w:r w:rsidRPr="00533C32">
        <w:t xml:space="preserve">  version: '-'</w:t>
      </w:r>
    </w:p>
    <w:p w14:paraId="53691270" w14:textId="77777777" w:rsidR="000260B1" w:rsidRPr="00533C32" w:rsidRDefault="000260B1" w:rsidP="000260B1">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00F53E5D" w14:textId="77777777" w:rsidR="000260B1" w:rsidRPr="00533C32" w:rsidRDefault="000260B1" w:rsidP="000260B1">
      <w:pPr>
        <w:pStyle w:val="PL"/>
        <w:rPr>
          <w:lang w:eastAsia="zh-CN"/>
        </w:rPr>
      </w:pPr>
      <w:r w:rsidRPr="00533C32">
        <w:t xml:space="preserve">  description: |</w:t>
      </w:r>
    </w:p>
    <w:p w14:paraId="5B6629EF" w14:textId="77777777" w:rsidR="000260B1" w:rsidRPr="00533C32" w:rsidRDefault="000260B1" w:rsidP="000260B1">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639FD9" w14:textId="77777777" w:rsidR="000260B1" w:rsidRPr="00533C32" w:rsidRDefault="000260B1" w:rsidP="000260B1">
      <w:pPr>
        <w:pStyle w:val="PL"/>
        <w:rPr>
          <w:lang w:eastAsia="zh-CN"/>
        </w:rPr>
      </w:pPr>
      <w:r w:rsidRPr="00533C32">
        <w:t xml:space="preserve">    The API version is defined in 3GPP TS 29.504</w:t>
      </w:r>
      <w:r w:rsidRPr="00533C32">
        <w:rPr>
          <w:lang w:eastAsia="zh-CN"/>
        </w:rPr>
        <w:t>.</w:t>
      </w:r>
      <w:r>
        <w:rPr>
          <w:lang w:eastAsia="zh-CN"/>
        </w:rPr>
        <w:t xml:space="preserve">  </w:t>
      </w:r>
    </w:p>
    <w:p w14:paraId="7DF82DF5" w14:textId="3BA99ADD" w:rsidR="000260B1" w:rsidRPr="00533C32" w:rsidRDefault="000260B1" w:rsidP="000260B1">
      <w:pPr>
        <w:pStyle w:val="PL"/>
        <w:rPr>
          <w:lang w:eastAsia="zh-CN"/>
        </w:rPr>
      </w:pPr>
      <w:r w:rsidRPr="00533C32">
        <w:t xml:space="preserve">    © 20</w:t>
      </w:r>
      <w:r>
        <w:rPr>
          <w:rFonts w:hint="eastAsia"/>
          <w:lang w:eastAsia="zh-CN"/>
        </w:rPr>
        <w:t>2</w:t>
      </w:r>
      <w:r w:rsidR="00B80081">
        <w:rPr>
          <w:lang w:eastAsia="zh-CN"/>
        </w:rPr>
        <w:t>4</w:t>
      </w:r>
      <w:r w:rsidRPr="00533C32">
        <w:t>, 3GPP Organizational Partners (ARIB, ATIS, CCSA, ETSI, TSDSI, TTA, TTC).</w:t>
      </w:r>
      <w:r>
        <w:t xml:space="preserve">  </w:t>
      </w:r>
    </w:p>
    <w:p w14:paraId="35080006" w14:textId="77777777" w:rsidR="000260B1" w:rsidRPr="00533C32" w:rsidRDefault="000260B1" w:rsidP="000260B1">
      <w:pPr>
        <w:pStyle w:val="PL"/>
        <w:rPr>
          <w:lang w:eastAsia="zh-CN"/>
        </w:rPr>
      </w:pPr>
      <w:r w:rsidRPr="00533C32">
        <w:t xml:space="preserve">    All rights reserved.</w:t>
      </w:r>
    </w:p>
    <w:p w14:paraId="0EF5AEF0" w14:textId="77777777" w:rsidR="000260B1" w:rsidRPr="00533C32" w:rsidRDefault="000260B1" w:rsidP="000260B1">
      <w:pPr>
        <w:pStyle w:val="PL"/>
        <w:rPr>
          <w:lang w:eastAsia="zh-CN"/>
        </w:rPr>
      </w:pPr>
    </w:p>
    <w:p w14:paraId="0244EEFB" w14:textId="77777777" w:rsidR="000260B1" w:rsidRPr="00533C32" w:rsidRDefault="000260B1" w:rsidP="000260B1">
      <w:pPr>
        <w:pStyle w:val="PL"/>
      </w:pPr>
      <w:r w:rsidRPr="00533C32">
        <w:t>externalDocs:</w:t>
      </w:r>
    </w:p>
    <w:p w14:paraId="2990B2BB" w14:textId="74A6E134" w:rsidR="000260B1" w:rsidRPr="00533C32" w:rsidRDefault="000260B1" w:rsidP="000260B1">
      <w:pPr>
        <w:pStyle w:val="PL"/>
      </w:pPr>
      <w:r w:rsidRPr="00533C32">
        <w:t xml:space="preserve">  description: 3GPP TS 29.505 V1</w:t>
      </w:r>
      <w:r>
        <w:rPr>
          <w:rFonts w:hint="eastAsia"/>
          <w:lang w:eastAsia="zh-CN"/>
        </w:rPr>
        <w:t>7</w:t>
      </w:r>
      <w:r w:rsidRPr="00533C32">
        <w:t>.</w:t>
      </w:r>
      <w:r>
        <w:rPr>
          <w:lang w:eastAsia="zh-CN"/>
        </w:rPr>
        <w:t>1</w:t>
      </w:r>
      <w:r w:rsidR="00B80081">
        <w:rPr>
          <w:lang w:eastAsia="zh-CN"/>
        </w:rPr>
        <w:t>1</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F257579" w14:textId="77777777" w:rsidR="000260B1" w:rsidRPr="00533C32" w:rsidRDefault="000260B1" w:rsidP="000260B1">
      <w:pPr>
        <w:pStyle w:val="PL"/>
        <w:rPr>
          <w:lang w:eastAsia="zh-CN"/>
        </w:rPr>
      </w:pPr>
      <w:r w:rsidRPr="00533C32">
        <w:t xml:space="preserve">  url: 'http</w:t>
      </w:r>
      <w:r>
        <w:t>s</w:t>
      </w:r>
      <w:r w:rsidRPr="00533C32">
        <w:t>://www.3gpp.org/ftp/Specs/archive/29_series/29.505/'</w:t>
      </w:r>
    </w:p>
    <w:p w14:paraId="4B185CA7" w14:textId="77777777" w:rsidR="000260B1" w:rsidRPr="00533C32" w:rsidRDefault="000260B1" w:rsidP="000260B1">
      <w:pPr>
        <w:pStyle w:val="PL"/>
        <w:rPr>
          <w:lang w:eastAsia="zh-CN"/>
        </w:rPr>
      </w:pPr>
    </w:p>
    <w:p w14:paraId="00A74744" w14:textId="77777777" w:rsidR="000260B1" w:rsidRPr="00533C32" w:rsidRDefault="000260B1" w:rsidP="000260B1">
      <w:pPr>
        <w:pStyle w:val="PL"/>
      </w:pPr>
      <w:r w:rsidRPr="00533C32">
        <w:t>paths:</w:t>
      </w:r>
    </w:p>
    <w:p w14:paraId="2C65B1F4" w14:textId="77777777" w:rsidR="000260B1" w:rsidRPr="00533C32" w:rsidRDefault="000260B1" w:rsidP="000260B1">
      <w:pPr>
        <w:pStyle w:val="PL"/>
      </w:pPr>
    </w:p>
    <w:p w14:paraId="5468A499" w14:textId="77777777" w:rsidR="000260B1" w:rsidRPr="00533C32" w:rsidRDefault="000260B1" w:rsidP="000260B1">
      <w:pPr>
        <w:pStyle w:val="PL"/>
      </w:pPr>
      <w:r w:rsidRPr="00533C32">
        <w:t xml:space="preserve">  /subscription-data/{ueId}/authentication-data</w:t>
      </w:r>
      <w:r w:rsidRPr="00533C32">
        <w:rPr>
          <w:lang w:eastAsia="zh-CN"/>
        </w:rPr>
        <w:t>/authentication-subscription</w:t>
      </w:r>
      <w:r w:rsidRPr="00533C32">
        <w:t>:</w:t>
      </w:r>
    </w:p>
    <w:p w14:paraId="4D7F6772" w14:textId="77777777" w:rsidR="000260B1" w:rsidRPr="00533C32" w:rsidRDefault="000260B1" w:rsidP="000260B1">
      <w:pPr>
        <w:pStyle w:val="PL"/>
      </w:pPr>
      <w:r w:rsidRPr="00533C32">
        <w:t xml:space="preserve">    get:</w:t>
      </w:r>
    </w:p>
    <w:p w14:paraId="2BB06B1D" w14:textId="77777777" w:rsidR="000260B1" w:rsidRPr="00533C32" w:rsidRDefault="000260B1" w:rsidP="000260B1">
      <w:pPr>
        <w:pStyle w:val="PL"/>
      </w:pPr>
      <w:r w:rsidRPr="00533C32">
        <w:lastRenderedPageBreak/>
        <w:t xml:space="preserve">      summary: Retrieves the authentication </w:t>
      </w:r>
      <w:r w:rsidRPr="00533C32">
        <w:rPr>
          <w:lang w:eastAsia="zh-CN"/>
        </w:rPr>
        <w:t xml:space="preserve">subscription </w:t>
      </w:r>
      <w:r w:rsidRPr="00533C32">
        <w:t>data of a UE</w:t>
      </w:r>
    </w:p>
    <w:p w14:paraId="2A0A0430" w14:textId="77777777" w:rsidR="000260B1" w:rsidRPr="00533C32" w:rsidRDefault="000260B1" w:rsidP="000260B1">
      <w:pPr>
        <w:pStyle w:val="PL"/>
      </w:pPr>
      <w:r w:rsidRPr="00533C32">
        <w:t xml:space="preserve">      operationId: QueryAuth</w:t>
      </w:r>
      <w:r w:rsidRPr="00533C32">
        <w:rPr>
          <w:lang w:eastAsia="zh-CN"/>
        </w:rPr>
        <w:t>Subs</w:t>
      </w:r>
      <w:r w:rsidRPr="00533C32">
        <w:t>Data</w:t>
      </w:r>
    </w:p>
    <w:p w14:paraId="5D4F784F" w14:textId="77777777" w:rsidR="000260B1" w:rsidRPr="00533C32" w:rsidRDefault="000260B1" w:rsidP="000260B1">
      <w:pPr>
        <w:pStyle w:val="PL"/>
      </w:pPr>
      <w:r w:rsidRPr="00533C32">
        <w:t xml:space="preserve">      tags:</w:t>
      </w:r>
    </w:p>
    <w:p w14:paraId="4CC7447E" w14:textId="77777777" w:rsidR="000260B1" w:rsidRPr="00533C32" w:rsidRDefault="000260B1" w:rsidP="000260B1">
      <w:pPr>
        <w:pStyle w:val="PL"/>
      </w:pPr>
      <w:r w:rsidRPr="00533C32">
        <w:t xml:space="preserve">        - Authentication Data (Document)</w:t>
      </w:r>
    </w:p>
    <w:p w14:paraId="139B6ECB" w14:textId="77777777" w:rsidR="000260B1" w:rsidRDefault="000260B1" w:rsidP="000260B1">
      <w:pPr>
        <w:pStyle w:val="PL"/>
      </w:pPr>
      <w:r>
        <w:t xml:space="preserve">      security:</w:t>
      </w:r>
    </w:p>
    <w:p w14:paraId="4CF60D21" w14:textId="77777777" w:rsidR="000260B1" w:rsidRDefault="000260B1" w:rsidP="000260B1">
      <w:pPr>
        <w:pStyle w:val="PL"/>
      </w:pPr>
      <w:r>
        <w:t xml:space="preserve">        - {}</w:t>
      </w:r>
    </w:p>
    <w:p w14:paraId="16628B59" w14:textId="77777777" w:rsidR="000260B1" w:rsidRDefault="000260B1" w:rsidP="000260B1">
      <w:pPr>
        <w:pStyle w:val="PL"/>
      </w:pPr>
      <w:r>
        <w:t xml:space="preserve">        - oAuth2ClientCredentials:</w:t>
      </w:r>
    </w:p>
    <w:p w14:paraId="5D889F6F" w14:textId="77777777" w:rsidR="000260B1" w:rsidRDefault="000260B1" w:rsidP="000260B1">
      <w:pPr>
        <w:pStyle w:val="PL"/>
      </w:pPr>
      <w:r>
        <w:t xml:space="preserve">          - nudr-dr</w:t>
      </w:r>
    </w:p>
    <w:p w14:paraId="5D5957D0" w14:textId="77777777" w:rsidR="000260B1" w:rsidRDefault="000260B1" w:rsidP="000260B1">
      <w:pPr>
        <w:pStyle w:val="PL"/>
      </w:pPr>
      <w:r>
        <w:t xml:space="preserve">        - oAuth2ClientCredentials:</w:t>
      </w:r>
    </w:p>
    <w:p w14:paraId="478AB562" w14:textId="77777777" w:rsidR="000260B1" w:rsidRDefault="000260B1" w:rsidP="000260B1">
      <w:pPr>
        <w:pStyle w:val="PL"/>
      </w:pPr>
      <w:r>
        <w:t xml:space="preserve">          - nudr-dr</w:t>
      </w:r>
    </w:p>
    <w:p w14:paraId="2F5D3CE1" w14:textId="77777777" w:rsidR="000260B1" w:rsidRPr="00533C32" w:rsidRDefault="000260B1" w:rsidP="000260B1">
      <w:pPr>
        <w:pStyle w:val="PL"/>
      </w:pPr>
      <w:r>
        <w:t xml:space="preserve">          - nudr-dr:subscription-data:authentication-subscription:read</w:t>
      </w:r>
    </w:p>
    <w:p w14:paraId="26F55A22" w14:textId="77777777" w:rsidR="000260B1" w:rsidRPr="00533C32" w:rsidRDefault="000260B1" w:rsidP="000260B1">
      <w:pPr>
        <w:pStyle w:val="PL"/>
      </w:pPr>
      <w:r w:rsidRPr="00533C32">
        <w:t xml:space="preserve">      parameters:</w:t>
      </w:r>
    </w:p>
    <w:p w14:paraId="2D8F8E63" w14:textId="77777777" w:rsidR="000260B1" w:rsidRPr="00533C32" w:rsidRDefault="000260B1" w:rsidP="000260B1">
      <w:pPr>
        <w:pStyle w:val="PL"/>
      </w:pPr>
      <w:r w:rsidRPr="00533C32">
        <w:t xml:space="preserve">        - name: ueId</w:t>
      </w:r>
    </w:p>
    <w:p w14:paraId="7756431A" w14:textId="77777777" w:rsidR="000260B1" w:rsidRPr="00533C32" w:rsidRDefault="000260B1" w:rsidP="000260B1">
      <w:pPr>
        <w:pStyle w:val="PL"/>
      </w:pPr>
      <w:r w:rsidRPr="00533C32">
        <w:t xml:space="preserve">          in: path</w:t>
      </w:r>
    </w:p>
    <w:p w14:paraId="4359462A" w14:textId="77777777" w:rsidR="000260B1" w:rsidRPr="00533C32" w:rsidRDefault="000260B1" w:rsidP="000260B1">
      <w:pPr>
        <w:pStyle w:val="PL"/>
      </w:pPr>
      <w:r w:rsidRPr="00533C32">
        <w:t xml:space="preserve">          description: UE id</w:t>
      </w:r>
    </w:p>
    <w:p w14:paraId="52E58DB3" w14:textId="77777777" w:rsidR="000260B1" w:rsidRPr="00533C32" w:rsidRDefault="000260B1" w:rsidP="000260B1">
      <w:pPr>
        <w:pStyle w:val="PL"/>
      </w:pPr>
      <w:r w:rsidRPr="00533C32">
        <w:t xml:space="preserve">          required: true</w:t>
      </w:r>
    </w:p>
    <w:p w14:paraId="4B7A0111" w14:textId="77777777" w:rsidR="000260B1" w:rsidRPr="00533C32" w:rsidRDefault="000260B1" w:rsidP="000260B1">
      <w:pPr>
        <w:pStyle w:val="PL"/>
      </w:pPr>
      <w:r w:rsidRPr="00533C32">
        <w:t xml:space="preserve">          schema:</w:t>
      </w:r>
    </w:p>
    <w:p w14:paraId="2287B861"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4BB9147D" w14:textId="77777777" w:rsidR="000260B1" w:rsidRPr="00533C32" w:rsidRDefault="000260B1" w:rsidP="000260B1">
      <w:pPr>
        <w:pStyle w:val="PL"/>
      </w:pPr>
      <w:r w:rsidRPr="00533C32">
        <w:t xml:space="preserve">        - name: supported-features</w:t>
      </w:r>
    </w:p>
    <w:p w14:paraId="1653E28B" w14:textId="77777777" w:rsidR="000260B1" w:rsidRPr="00533C32" w:rsidRDefault="000260B1" w:rsidP="000260B1">
      <w:pPr>
        <w:pStyle w:val="PL"/>
      </w:pPr>
      <w:r w:rsidRPr="00533C32">
        <w:t xml:space="preserve">          in: query</w:t>
      </w:r>
    </w:p>
    <w:p w14:paraId="2B26ADE3" w14:textId="77777777" w:rsidR="000260B1" w:rsidRPr="00533C32" w:rsidRDefault="000260B1" w:rsidP="000260B1">
      <w:pPr>
        <w:pStyle w:val="PL"/>
      </w:pPr>
      <w:r w:rsidRPr="00533C32">
        <w:t xml:space="preserve">          description: Supported Features</w:t>
      </w:r>
    </w:p>
    <w:p w14:paraId="05E9AA92" w14:textId="77777777" w:rsidR="000260B1" w:rsidRPr="00533C32" w:rsidRDefault="000260B1" w:rsidP="000260B1">
      <w:pPr>
        <w:pStyle w:val="PL"/>
      </w:pPr>
      <w:r w:rsidRPr="00533C32">
        <w:t xml:space="preserve">          schema:</w:t>
      </w:r>
    </w:p>
    <w:p w14:paraId="704152FE" w14:textId="77777777" w:rsidR="000260B1" w:rsidRPr="00533C32" w:rsidRDefault="000260B1" w:rsidP="000260B1">
      <w:pPr>
        <w:pStyle w:val="PL"/>
        <w:rPr>
          <w:lang w:eastAsia="zh-CN"/>
        </w:rPr>
      </w:pPr>
      <w:r w:rsidRPr="00533C32">
        <w:t xml:space="preserve">             $ref: 'TS29571_CommonData.yaml#/components/schemas/SupportedFeatures'</w:t>
      </w:r>
    </w:p>
    <w:p w14:paraId="1519BDB5" w14:textId="77777777" w:rsidR="000260B1" w:rsidRPr="00533C32" w:rsidRDefault="000260B1" w:rsidP="000260B1">
      <w:pPr>
        <w:pStyle w:val="PL"/>
      </w:pPr>
      <w:r w:rsidRPr="00533C32">
        <w:t xml:space="preserve">      responses:</w:t>
      </w:r>
    </w:p>
    <w:p w14:paraId="178F7DBB" w14:textId="77777777" w:rsidR="000260B1" w:rsidRPr="00533C32" w:rsidRDefault="000260B1" w:rsidP="000260B1">
      <w:pPr>
        <w:pStyle w:val="PL"/>
      </w:pPr>
      <w:r w:rsidRPr="00533C32">
        <w:t xml:space="preserve">        '200':</w:t>
      </w:r>
    </w:p>
    <w:p w14:paraId="76D73284" w14:textId="77777777" w:rsidR="000260B1" w:rsidRPr="00533C32" w:rsidRDefault="000260B1" w:rsidP="000260B1">
      <w:pPr>
        <w:pStyle w:val="PL"/>
      </w:pPr>
      <w:r w:rsidRPr="00533C32">
        <w:t xml:space="preserve">          description: Expected response to a valid request</w:t>
      </w:r>
    </w:p>
    <w:p w14:paraId="38B9EC03" w14:textId="77777777" w:rsidR="000260B1" w:rsidRPr="00533C32" w:rsidRDefault="000260B1" w:rsidP="000260B1">
      <w:pPr>
        <w:pStyle w:val="PL"/>
      </w:pPr>
      <w:r w:rsidRPr="00533C32">
        <w:t xml:space="preserve">          content:</w:t>
      </w:r>
    </w:p>
    <w:p w14:paraId="4FA004E2" w14:textId="77777777" w:rsidR="000260B1" w:rsidRPr="00533C32" w:rsidRDefault="000260B1" w:rsidP="000260B1">
      <w:pPr>
        <w:pStyle w:val="PL"/>
      </w:pPr>
      <w:r w:rsidRPr="00533C32">
        <w:t xml:space="preserve">            application/json:</w:t>
      </w:r>
    </w:p>
    <w:p w14:paraId="48E82B1E" w14:textId="77777777" w:rsidR="000260B1" w:rsidRPr="00533C32" w:rsidRDefault="000260B1" w:rsidP="000260B1">
      <w:pPr>
        <w:pStyle w:val="PL"/>
      </w:pPr>
      <w:r w:rsidRPr="00533C32">
        <w:t xml:space="preserve">              schema:</w:t>
      </w:r>
    </w:p>
    <w:p w14:paraId="0DCAEFA6" w14:textId="77777777" w:rsidR="000260B1" w:rsidRPr="00533C32" w:rsidRDefault="000260B1" w:rsidP="000260B1">
      <w:pPr>
        <w:pStyle w:val="PL"/>
      </w:pPr>
      <w:r w:rsidRPr="00533C32">
        <w:t xml:space="preserve">                $ref: '#/components/schemas/Authentication</w:t>
      </w:r>
      <w:r w:rsidRPr="00533C32">
        <w:rPr>
          <w:lang w:eastAsia="zh-CN"/>
        </w:rPr>
        <w:t>Subscription</w:t>
      </w:r>
      <w:r w:rsidRPr="00533C32">
        <w:t>'</w:t>
      </w:r>
    </w:p>
    <w:p w14:paraId="3D586D4D" w14:textId="77777777" w:rsidR="000260B1" w:rsidRDefault="000260B1" w:rsidP="000260B1">
      <w:pPr>
        <w:pStyle w:val="PL"/>
        <w:rPr>
          <w:lang w:eastAsia="zh-CN"/>
        </w:rPr>
      </w:pPr>
      <w:r w:rsidRPr="00533C32">
        <w:t xml:space="preserve">        default:</w:t>
      </w:r>
    </w:p>
    <w:p w14:paraId="0465ED15"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544E464" w14:textId="77777777" w:rsidR="000260B1" w:rsidRPr="00533C32" w:rsidRDefault="000260B1" w:rsidP="000260B1">
      <w:pPr>
        <w:pStyle w:val="PL"/>
        <w:rPr>
          <w:lang w:eastAsia="zh-CN"/>
        </w:rPr>
      </w:pPr>
    </w:p>
    <w:p w14:paraId="4EFABF25" w14:textId="77777777" w:rsidR="000260B1" w:rsidRPr="00533C32" w:rsidRDefault="000260B1" w:rsidP="000260B1">
      <w:pPr>
        <w:pStyle w:val="PL"/>
      </w:pPr>
      <w:r w:rsidRPr="00533C32">
        <w:t xml:space="preserve">    patch:</w:t>
      </w:r>
    </w:p>
    <w:p w14:paraId="0483E116" w14:textId="77777777" w:rsidR="000260B1" w:rsidRPr="00533C32" w:rsidRDefault="000260B1" w:rsidP="000260B1">
      <w:pPr>
        <w:pStyle w:val="PL"/>
      </w:pPr>
      <w:r w:rsidRPr="00533C32">
        <w:t xml:space="preserve">      summary: modify the authentication</w:t>
      </w:r>
      <w:r w:rsidRPr="00533C32">
        <w:rPr>
          <w:lang w:eastAsia="zh-CN"/>
        </w:rPr>
        <w:t xml:space="preserve"> subscription</w:t>
      </w:r>
      <w:r w:rsidRPr="00533C32">
        <w:t xml:space="preserve"> data of a UE</w:t>
      </w:r>
    </w:p>
    <w:p w14:paraId="525EB905" w14:textId="77777777" w:rsidR="000260B1" w:rsidRPr="00533C32" w:rsidRDefault="000260B1" w:rsidP="000260B1">
      <w:pPr>
        <w:pStyle w:val="PL"/>
        <w:rPr>
          <w:lang w:eastAsia="zh-CN"/>
        </w:rPr>
      </w:pPr>
      <w:r w:rsidRPr="00533C32">
        <w:t xml:space="preserve">      operationId: ModifyAuth</w:t>
      </w:r>
      <w:r w:rsidRPr="00533C32">
        <w:rPr>
          <w:lang w:eastAsia="zh-CN"/>
        </w:rPr>
        <w:t>enticationSubscription</w:t>
      </w:r>
    </w:p>
    <w:p w14:paraId="16ECDF38" w14:textId="77777777" w:rsidR="000260B1" w:rsidRPr="00533C32" w:rsidRDefault="000260B1" w:rsidP="000260B1">
      <w:pPr>
        <w:pStyle w:val="PL"/>
      </w:pPr>
      <w:r w:rsidRPr="00533C32">
        <w:t xml:space="preserve">      tags:</w:t>
      </w:r>
    </w:p>
    <w:p w14:paraId="183C1820" w14:textId="77777777" w:rsidR="000260B1" w:rsidRPr="00533C32" w:rsidRDefault="000260B1" w:rsidP="000260B1">
      <w:pPr>
        <w:pStyle w:val="PL"/>
      </w:pPr>
      <w:r w:rsidRPr="00533C32">
        <w:t xml:space="preserve">        - Authentication </w:t>
      </w:r>
      <w:r w:rsidRPr="00533C32">
        <w:rPr>
          <w:lang w:eastAsia="zh-CN"/>
        </w:rPr>
        <w:t>Subscription</w:t>
      </w:r>
      <w:r w:rsidRPr="00533C32">
        <w:t xml:space="preserve"> (Document)</w:t>
      </w:r>
    </w:p>
    <w:p w14:paraId="5476409E" w14:textId="77777777" w:rsidR="000260B1" w:rsidRDefault="000260B1" w:rsidP="000260B1">
      <w:pPr>
        <w:pStyle w:val="PL"/>
      </w:pPr>
      <w:r>
        <w:t xml:space="preserve">      security:</w:t>
      </w:r>
    </w:p>
    <w:p w14:paraId="5799C1B1" w14:textId="77777777" w:rsidR="000260B1" w:rsidRDefault="000260B1" w:rsidP="000260B1">
      <w:pPr>
        <w:pStyle w:val="PL"/>
      </w:pPr>
      <w:r>
        <w:t xml:space="preserve">        - {}</w:t>
      </w:r>
    </w:p>
    <w:p w14:paraId="40A88A67" w14:textId="77777777" w:rsidR="000260B1" w:rsidRDefault="000260B1" w:rsidP="000260B1">
      <w:pPr>
        <w:pStyle w:val="PL"/>
      </w:pPr>
      <w:r>
        <w:t xml:space="preserve">        - oAuth2ClientCredentials:</w:t>
      </w:r>
    </w:p>
    <w:p w14:paraId="1CD268DD" w14:textId="77777777" w:rsidR="000260B1" w:rsidRDefault="000260B1" w:rsidP="000260B1">
      <w:pPr>
        <w:pStyle w:val="PL"/>
      </w:pPr>
      <w:r>
        <w:t xml:space="preserve">          - nudr-dr</w:t>
      </w:r>
    </w:p>
    <w:p w14:paraId="4F0D98C9" w14:textId="77777777" w:rsidR="000260B1" w:rsidRDefault="000260B1" w:rsidP="000260B1">
      <w:pPr>
        <w:pStyle w:val="PL"/>
      </w:pPr>
      <w:r>
        <w:t xml:space="preserve">        - oAuth2ClientCredentials:</w:t>
      </w:r>
    </w:p>
    <w:p w14:paraId="57AB4131" w14:textId="77777777" w:rsidR="000260B1" w:rsidRDefault="000260B1" w:rsidP="000260B1">
      <w:pPr>
        <w:pStyle w:val="PL"/>
      </w:pPr>
      <w:r>
        <w:t xml:space="preserve">          - nudr-dr</w:t>
      </w:r>
    </w:p>
    <w:p w14:paraId="5FF0DD66" w14:textId="77777777" w:rsidR="000260B1" w:rsidRPr="00533C32" w:rsidRDefault="000260B1" w:rsidP="000260B1">
      <w:pPr>
        <w:pStyle w:val="PL"/>
      </w:pPr>
      <w:r>
        <w:t xml:space="preserve">          - nudr-dr:subscription-data:authentication-subscription:modify</w:t>
      </w:r>
    </w:p>
    <w:p w14:paraId="366A81C6" w14:textId="77777777" w:rsidR="000260B1" w:rsidRPr="00533C32" w:rsidRDefault="000260B1" w:rsidP="000260B1">
      <w:pPr>
        <w:pStyle w:val="PL"/>
      </w:pPr>
      <w:r w:rsidRPr="00533C32">
        <w:t xml:space="preserve">      parameters:</w:t>
      </w:r>
    </w:p>
    <w:p w14:paraId="2F015C1A" w14:textId="77777777" w:rsidR="000260B1" w:rsidRPr="00533C32" w:rsidRDefault="000260B1" w:rsidP="000260B1">
      <w:pPr>
        <w:pStyle w:val="PL"/>
      </w:pPr>
      <w:r w:rsidRPr="00533C32">
        <w:t xml:space="preserve">        - name: ueId</w:t>
      </w:r>
    </w:p>
    <w:p w14:paraId="62371CBF" w14:textId="77777777" w:rsidR="000260B1" w:rsidRPr="00533C32" w:rsidRDefault="000260B1" w:rsidP="000260B1">
      <w:pPr>
        <w:pStyle w:val="PL"/>
      </w:pPr>
      <w:r w:rsidRPr="00533C32">
        <w:t xml:space="preserve">          in: path</w:t>
      </w:r>
    </w:p>
    <w:p w14:paraId="7756BA47" w14:textId="77777777" w:rsidR="000260B1" w:rsidRPr="00533C32" w:rsidRDefault="000260B1" w:rsidP="000260B1">
      <w:pPr>
        <w:pStyle w:val="PL"/>
      </w:pPr>
      <w:r w:rsidRPr="00533C32">
        <w:t xml:space="preserve">          description: UE id</w:t>
      </w:r>
    </w:p>
    <w:p w14:paraId="55352F67" w14:textId="77777777" w:rsidR="000260B1" w:rsidRPr="00533C32" w:rsidRDefault="000260B1" w:rsidP="000260B1">
      <w:pPr>
        <w:pStyle w:val="PL"/>
      </w:pPr>
      <w:r w:rsidRPr="00533C32">
        <w:t xml:space="preserve">          required: true</w:t>
      </w:r>
    </w:p>
    <w:p w14:paraId="746854C3" w14:textId="77777777" w:rsidR="000260B1" w:rsidRPr="00533C32" w:rsidRDefault="000260B1" w:rsidP="000260B1">
      <w:pPr>
        <w:pStyle w:val="PL"/>
      </w:pPr>
      <w:r w:rsidRPr="00533C32">
        <w:t xml:space="preserve">          schema:</w:t>
      </w:r>
    </w:p>
    <w:p w14:paraId="6188AE94" w14:textId="77777777" w:rsidR="000260B1" w:rsidRDefault="000260B1" w:rsidP="000260B1">
      <w:pPr>
        <w:pStyle w:val="PL"/>
        <w:rPr>
          <w:lang w:eastAsia="zh-CN"/>
        </w:rPr>
      </w:pPr>
      <w:r w:rsidRPr="00533C32">
        <w:t xml:space="preserve">            $ref: 'TS29571_CommonData.yaml#/components/schemas/</w:t>
      </w:r>
      <w:r>
        <w:t>Supi</w:t>
      </w:r>
      <w:r w:rsidRPr="00533C32">
        <w:t>'</w:t>
      </w:r>
    </w:p>
    <w:p w14:paraId="539E59C7" w14:textId="77777777" w:rsidR="000260B1" w:rsidRPr="002857AD" w:rsidRDefault="000260B1" w:rsidP="000260B1">
      <w:pPr>
        <w:pStyle w:val="PL"/>
      </w:pPr>
      <w:r w:rsidRPr="002857AD">
        <w:t xml:space="preserve">        - name: supported-features</w:t>
      </w:r>
    </w:p>
    <w:p w14:paraId="7CE7045A" w14:textId="77777777" w:rsidR="000260B1" w:rsidRPr="002857AD" w:rsidRDefault="000260B1" w:rsidP="000260B1">
      <w:pPr>
        <w:pStyle w:val="PL"/>
      </w:pPr>
      <w:r w:rsidRPr="002857AD">
        <w:t xml:space="preserve">          in: query</w:t>
      </w:r>
    </w:p>
    <w:p w14:paraId="459EE176" w14:textId="77777777" w:rsidR="000260B1" w:rsidRPr="002857AD" w:rsidRDefault="000260B1" w:rsidP="000260B1">
      <w:pPr>
        <w:pStyle w:val="PL"/>
      </w:pPr>
      <w:r w:rsidRPr="002857AD">
        <w:t xml:space="preserve">          description: Features required to be supported by the target NF</w:t>
      </w:r>
    </w:p>
    <w:p w14:paraId="7B3C53F0" w14:textId="77777777" w:rsidR="000260B1" w:rsidRPr="002857AD" w:rsidRDefault="000260B1" w:rsidP="000260B1">
      <w:pPr>
        <w:pStyle w:val="PL"/>
      </w:pPr>
      <w:r w:rsidRPr="002857AD">
        <w:t xml:space="preserve">          schema:</w:t>
      </w:r>
    </w:p>
    <w:p w14:paraId="546D29DA" w14:textId="77777777" w:rsidR="000260B1" w:rsidRPr="00533C32" w:rsidRDefault="000260B1" w:rsidP="000260B1">
      <w:pPr>
        <w:pStyle w:val="PL"/>
        <w:rPr>
          <w:lang w:eastAsia="zh-CN"/>
        </w:rPr>
      </w:pPr>
      <w:r w:rsidRPr="002857AD">
        <w:t xml:space="preserve">            $ref: 'TS29571_CommonData.yaml#/components/schemas/SupportedFeatures'</w:t>
      </w:r>
    </w:p>
    <w:p w14:paraId="7AEB8036" w14:textId="77777777" w:rsidR="000260B1" w:rsidRPr="00533C32" w:rsidRDefault="000260B1" w:rsidP="000260B1">
      <w:pPr>
        <w:pStyle w:val="PL"/>
      </w:pPr>
      <w:r w:rsidRPr="00533C32">
        <w:t xml:space="preserve">      requestBody:</w:t>
      </w:r>
    </w:p>
    <w:p w14:paraId="37A286A9" w14:textId="77777777" w:rsidR="000260B1" w:rsidRPr="00533C32" w:rsidRDefault="000260B1" w:rsidP="000260B1">
      <w:pPr>
        <w:pStyle w:val="PL"/>
      </w:pPr>
      <w:r w:rsidRPr="00533C32">
        <w:t xml:space="preserve">        content:</w:t>
      </w:r>
    </w:p>
    <w:p w14:paraId="7114E2B9" w14:textId="77777777" w:rsidR="000260B1" w:rsidRPr="00533C32" w:rsidRDefault="000260B1" w:rsidP="000260B1">
      <w:pPr>
        <w:pStyle w:val="PL"/>
      </w:pPr>
      <w:r w:rsidRPr="00533C32">
        <w:t xml:space="preserve">          application/json-patch+json:</w:t>
      </w:r>
    </w:p>
    <w:p w14:paraId="494AD189" w14:textId="77777777" w:rsidR="000260B1" w:rsidRPr="00533C32" w:rsidRDefault="000260B1" w:rsidP="000260B1">
      <w:pPr>
        <w:pStyle w:val="PL"/>
      </w:pPr>
      <w:r w:rsidRPr="00533C32">
        <w:t xml:space="preserve">            schema:</w:t>
      </w:r>
    </w:p>
    <w:p w14:paraId="56555833" w14:textId="77777777" w:rsidR="000260B1" w:rsidRPr="00533C32" w:rsidRDefault="000260B1" w:rsidP="000260B1">
      <w:pPr>
        <w:pStyle w:val="PL"/>
      </w:pPr>
      <w:r w:rsidRPr="00533C32">
        <w:t xml:space="preserve">              type: array</w:t>
      </w:r>
    </w:p>
    <w:p w14:paraId="232577CB" w14:textId="77777777" w:rsidR="000260B1" w:rsidRPr="00533C32" w:rsidRDefault="000260B1" w:rsidP="000260B1">
      <w:pPr>
        <w:pStyle w:val="PL"/>
      </w:pPr>
      <w:r w:rsidRPr="00533C32">
        <w:t xml:space="preserve">              items:</w:t>
      </w:r>
    </w:p>
    <w:p w14:paraId="6F71635C" w14:textId="77777777" w:rsidR="000260B1" w:rsidRPr="00533C32" w:rsidRDefault="000260B1" w:rsidP="000260B1">
      <w:pPr>
        <w:pStyle w:val="PL"/>
      </w:pPr>
      <w:r w:rsidRPr="00533C32">
        <w:t xml:space="preserve">                $ref: 'TS29571_CommonData.yaml#/components/schemas/PatchItem'</w:t>
      </w:r>
    </w:p>
    <w:p w14:paraId="6BFDBE99" w14:textId="77777777" w:rsidR="000260B1" w:rsidRPr="00533C32" w:rsidRDefault="000260B1" w:rsidP="000260B1">
      <w:pPr>
        <w:pStyle w:val="PL"/>
      </w:pPr>
      <w:r w:rsidRPr="00533C32">
        <w:t xml:space="preserve">        required: true</w:t>
      </w:r>
    </w:p>
    <w:p w14:paraId="0085EF4B" w14:textId="77777777" w:rsidR="000260B1" w:rsidRPr="00533C32" w:rsidRDefault="000260B1" w:rsidP="000260B1">
      <w:pPr>
        <w:pStyle w:val="PL"/>
      </w:pPr>
      <w:r w:rsidRPr="00533C32">
        <w:t xml:space="preserve">      responses:</w:t>
      </w:r>
    </w:p>
    <w:p w14:paraId="2D39BF87" w14:textId="77777777" w:rsidR="000260B1" w:rsidRPr="00533C32" w:rsidRDefault="000260B1" w:rsidP="000260B1">
      <w:pPr>
        <w:pStyle w:val="PL"/>
      </w:pPr>
      <w:r w:rsidRPr="00533C32">
        <w:t xml:space="preserve">        '204':</w:t>
      </w:r>
    </w:p>
    <w:p w14:paraId="1B756920" w14:textId="77777777" w:rsidR="000260B1" w:rsidRPr="00533C32" w:rsidRDefault="000260B1" w:rsidP="000260B1">
      <w:pPr>
        <w:pStyle w:val="PL"/>
      </w:pPr>
      <w:r w:rsidRPr="00533C32">
        <w:t xml:space="preserve">          description: Expected response to a valid request</w:t>
      </w:r>
    </w:p>
    <w:p w14:paraId="024EAFC2" w14:textId="77777777" w:rsidR="000260B1" w:rsidRPr="00533C32" w:rsidRDefault="000260B1" w:rsidP="000260B1">
      <w:pPr>
        <w:pStyle w:val="PL"/>
      </w:pPr>
      <w:r w:rsidRPr="00533C32">
        <w:t xml:space="preserve">        '403':</w:t>
      </w:r>
    </w:p>
    <w:p w14:paraId="1FB94702" w14:textId="77777777" w:rsidR="000260B1" w:rsidRPr="00533C32" w:rsidRDefault="000260B1" w:rsidP="000260B1">
      <w:pPr>
        <w:pStyle w:val="PL"/>
      </w:pPr>
      <w:r w:rsidRPr="00533C32">
        <w:t xml:space="preserve">          description: modification is rejected</w:t>
      </w:r>
    </w:p>
    <w:p w14:paraId="21E5E94A" w14:textId="77777777" w:rsidR="000260B1" w:rsidRPr="00533C32" w:rsidRDefault="000260B1" w:rsidP="000260B1">
      <w:pPr>
        <w:pStyle w:val="PL"/>
      </w:pPr>
      <w:r w:rsidRPr="00533C32">
        <w:t xml:space="preserve">          content:</w:t>
      </w:r>
    </w:p>
    <w:p w14:paraId="0C338EA5" w14:textId="77777777" w:rsidR="000260B1" w:rsidRPr="00533C32" w:rsidRDefault="000260B1" w:rsidP="000260B1">
      <w:pPr>
        <w:pStyle w:val="PL"/>
      </w:pPr>
      <w:r w:rsidRPr="00533C32">
        <w:t xml:space="preserve">            application/problem+json:</w:t>
      </w:r>
    </w:p>
    <w:p w14:paraId="30F4081A" w14:textId="77777777" w:rsidR="000260B1" w:rsidRPr="00533C32" w:rsidRDefault="000260B1" w:rsidP="000260B1">
      <w:pPr>
        <w:pStyle w:val="PL"/>
      </w:pPr>
      <w:r w:rsidRPr="00533C32">
        <w:t xml:space="preserve">              schema:</w:t>
      </w:r>
    </w:p>
    <w:p w14:paraId="1CE79976" w14:textId="77777777" w:rsidR="000260B1" w:rsidRPr="00533C32" w:rsidRDefault="000260B1" w:rsidP="000260B1">
      <w:pPr>
        <w:pStyle w:val="PL"/>
      </w:pPr>
      <w:r w:rsidRPr="00533C32">
        <w:t xml:space="preserve">                $ref: 'TS29571_CommonData.yaml#/components/schemas/ProblemDetails'</w:t>
      </w:r>
    </w:p>
    <w:p w14:paraId="7BF7150C" w14:textId="77777777" w:rsidR="000260B1" w:rsidRDefault="000260B1" w:rsidP="000260B1">
      <w:pPr>
        <w:pStyle w:val="PL"/>
        <w:rPr>
          <w:lang w:eastAsia="zh-CN"/>
        </w:rPr>
      </w:pPr>
      <w:r>
        <w:rPr>
          <w:rFonts w:hint="eastAsia"/>
          <w:lang w:eastAsia="zh-CN"/>
        </w:rPr>
        <w:t xml:space="preserve">        '200':</w:t>
      </w:r>
    </w:p>
    <w:p w14:paraId="50EF795D" w14:textId="77777777" w:rsidR="000260B1" w:rsidRPr="000B71E3" w:rsidRDefault="000260B1" w:rsidP="000260B1">
      <w:pPr>
        <w:pStyle w:val="PL"/>
      </w:pPr>
      <w:r w:rsidRPr="000B71E3">
        <w:t xml:space="preserve">          description: Expected response to a valid request</w:t>
      </w:r>
    </w:p>
    <w:p w14:paraId="0E0FBABB" w14:textId="77777777" w:rsidR="000260B1" w:rsidRPr="000B71E3" w:rsidRDefault="000260B1" w:rsidP="000260B1">
      <w:pPr>
        <w:pStyle w:val="PL"/>
      </w:pPr>
      <w:r w:rsidRPr="000B71E3">
        <w:t xml:space="preserve">          content:</w:t>
      </w:r>
    </w:p>
    <w:p w14:paraId="0C7B5886" w14:textId="77777777" w:rsidR="000260B1" w:rsidRPr="000B71E3" w:rsidRDefault="000260B1" w:rsidP="000260B1">
      <w:pPr>
        <w:pStyle w:val="PL"/>
      </w:pPr>
      <w:r w:rsidRPr="000B71E3">
        <w:t xml:space="preserve">            application/json:</w:t>
      </w:r>
    </w:p>
    <w:p w14:paraId="72FFD62E" w14:textId="77777777" w:rsidR="000260B1" w:rsidRPr="000B71E3" w:rsidRDefault="000260B1" w:rsidP="000260B1">
      <w:pPr>
        <w:pStyle w:val="PL"/>
      </w:pPr>
      <w:r w:rsidRPr="000B71E3">
        <w:lastRenderedPageBreak/>
        <w:t xml:space="preserve">              schema:</w:t>
      </w:r>
    </w:p>
    <w:p w14:paraId="5BC8AA2E"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3C359023" w14:textId="77777777" w:rsidR="000260B1" w:rsidRDefault="000260B1" w:rsidP="000260B1">
      <w:pPr>
        <w:pStyle w:val="PL"/>
        <w:rPr>
          <w:lang w:eastAsia="zh-CN"/>
        </w:rPr>
      </w:pPr>
      <w:r w:rsidRPr="00533C32">
        <w:t xml:space="preserve">        default:</w:t>
      </w:r>
    </w:p>
    <w:p w14:paraId="6DE757FE"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F279DD6" w14:textId="77777777" w:rsidR="000260B1" w:rsidRPr="00533C32" w:rsidRDefault="000260B1" w:rsidP="000260B1">
      <w:pPr>
        <w:pStyle w:val="PL"/>
        <w:rPr>
          <w:lang w:eastAsia="zh-CN"/>
        </w:rPr>
      </w:pPr>
    </w:p>
    <w:p w14:paraId="0DDF109C" w14:textId="77777777" w:rsidR="000260B1" w:rsidRPr="00533C32" w:rsidRDefault="000260B1" w:rsidP="000260B1">
      <w:pPr>
        <w:pStyle w:val="PL"/>
        <w:rPr>
          <w:lang w:eastAsia="zh-CN"/>
        </w:rPr>
      </w:pPr>
      <w:r w:rsidRPr="00533C32">
        <w:rPr>
          <w:lang w:eastAsia="zh-CN"/>
        </w:rPr>
        <w:t xml:space="preserve">  /subscription-data/{ueId}/authentication-data/authentication-status:</w:t>
      </w:r>
    </w:p>
    <w:p w14:paraId="418CD96F" w14:textId="77777777" w:rsidR="000260B1" w:rsidRPr="00533C32" w:rsidRDefault="000260B1" w:rsidP="000260B1">
      <w:pPr>
        <w:pStyle w:val="PL"/>
      </w:pPr>
      <w:r w:rsidRPr="00533C32">
        <w:t xml:space="preserve">    put:</w:t>
      </w:r>
    </w:p>
    <w:p w14:paraId="537E49F8" w14:textId="77777777" w:rsidR="000260B1" w:rsidRPr="00533C32" w:rsidRDefault="000260B1" w:rsidP="000260B1">
      <w:pPr>
        <w:pStyle w:val="PL"/>
      </w:pPr>
      <w:r w:rsidRPr="00533C32">
        <w:t xml:space="preserve">      summary: To store the Authentication Status data of a UE</w:t>
      </w:r>
    </w:p>
    <w:p w14:paraId="2EE89659" w14:textId="77777777" w:rsidR="000260B1" w:rsidRPr="00533C32" w:rsidRDefault="000260B1" w:rsidP="000260B1">
      <w:pPr>
        <w:pStyle w:val="PL"/>
      </w:pPr>
      <w:r w:rsidRPr="00533C32">
        <w:t xml:space="preserve">      operationId: CreateAuthenticationStatus</w:t>
      </w:r>
    </w:p>
    <w:p w14:paraId="2BDC9359" w14:textId="77777777" w:rsidR="000260B1" w:rsidRPr="00533C32" w:rsidRDefault="000260B1" w:rsidP="000260B1">
      <w:pPr>
        <w:pStyle w:val="PL"/>
      </w:pPr>
      <w:r w:rsidRPr="00533C32">
        <w:t xml:space="preserve">      tags:</w:t>
      </w:r>
    </w:p>
    <w:p w14:paraId="480D8DF4" w14:textId="77777777" w:rsidR="000260B1" w:rsidRDefault="000260B1" w:rsidP="000260B1">
      <w:pPr>
        <w:pStyle w:val="PL"/>
        <w:rPr>
          <w:lang w:eastAsia="zh-CN"/>
        </w:rPr>
      </w:pPr>
      <w:r w:rsidRPr="00533C32">
        <w:t xml:space="preserve">        - Authentication Status (Document)</w:t>
      </w:r>
    </w:p>
    <w:p w14:paraId="4B0BB490" w14:textId="77777777" w:rsidR="000260B1" w:rsidRDefault="000260B1" w:rsidP="000260B1">
      <w:pPr>
        <w:pStyle w:val="PL"/>
      </w:pPr>
      <w:r>
        <w:t xml:space="preserve">      security:</w:t>
      </w:r>
    </w:p>
    <w:p w14:paraId="1B1AD9DF" w14:textId="77777777" w:rsidR="000260B1" w:rsidRDefault="000260B1" w:rsidP="000260B1">
      <w:pPr>
        <w:pStyle w:val="PL"/>
      </w:pPr>
      <w:r>
        <w:t xml:space="preserve">        - {}</w:t>
      </w:r>
    </w:p>
    <w:p w14:paraId="70250684" w14:textId="77777777" w:rsidR="000260B1" w:rsidRDefault="000260B1" w:rsidP="000260B1">
      <w:pPr>
        <w:pStyle w:val="PL"/>
      </w:pPr>
      <w:r>
        <w:t xml:space="preserve">        - oAuth2ClientCredentials:</w:t>
      </w:r>
    </w:p>
    <w:p w14:paraId="5777F33B" w14:textId="77777777" w:rsidR="000260B1" w:rsidRDefault="000260B1" w:rsidP="000260B1">
      <w:pPr>
        <w:pStyle w:val="PL"/>
      </w:pPr>
      <w:r>
        <w:t xml:space="preserve">          - nudr-dr</w:t>
      </w:r>
    </w:p>
    <w:p w14:paraId="2FBB1340" w14:textId="77777777" w:rsidR="000260B1" w:rsidRDefault="000260B1" w:rsidP="000260B1">
      <w:pPr>
        <w:pStyle w:val="PL"/>
      </w:pPr>
      <w:r>
        <w:t xml:space="preserve">        - oAuth2ClientCredentials:</w:t>
      </w:r>
    </w:p>
    <w:p w14:paraId="36DE388C" w14:textId="77777777" w:rsidR="000260B1" w:rsidRDefault="000260B1" w:rsidP="000260B1">
      <w:pPr>
        <w:pStyle w:val="PL"/>
      </w:pPr>
      <w:r>
        <w:t xml:space="preserve">          - nudr-dr</w:t>
      </w:r>
    </w:p>
    <w:p w14:paraId="062C127A" w14:textId="77777777" w:rsidR="000260B1" w:rsidRPr="00455CE6" w:rsidRDefault="000260B1" w:rsidP="000260B1">
      <w:pPr>
        <w:pStyle w:val="PL"/>
        <w:rPr>
          <w:lang w:eastAsia="zh-CN"/>
        </w:rPr>
      </w:pPr>
      <w:r>
        <w:t xml:space="preserve">          - nudr-dr:subscription-data</w:t>
      </w:r>
    </w:p>
    <w:p w14:paraId="63CD8DF6" w14:textId="77777777" w:rsidR="000260B1" w:rsidRPr="00533C32" w:rsidRDefault="000260B1" w:rsidP="000260B1">
      <w:pPr>
        <w:pStyle w:val="PL"/>
      </w:pPr>
      <w:r w:rsidRPr="00533C32">
        <w:t xml:space="preserve">      parameters:</w:t>
      </w:r>
    </w:p>
    <w:p w14:paraId="5FCC06AF" w14:textId="77777777" w:rsidR="000260B1" w:rsidRPr="00533C32" w:rsidRDefault="000260B1" w:rsidP="000260B1">
      <w:pPr>
        <w:pStyle w:val="PL"/>
      </w:pPr>
      <w:r w:rsidRPr="00533C32">
        <w:t xml:space="preserve">        - name: ueId</w:t>
      </w:r>
    </w:p>
    <w:p w14:paraId="31294C21" w14:textId="77777777" w:rsidR="000260B1" w:rsidRPr="00533C32" w:rsidRDefault="000260B1" w:rsidP="000260B1">
      <w:pPr>
        <w:pStyle w:val="PL"/>
      </w:pPr>
      <w:r w:rsidRPr="00533C32">
        <w:t xml:space="preserve">          in: path</w:t>
      </w:r>
    </w:p>
    <w:p w14:paraId="185A5EB0" w14:textId="77777777" w:rsidR="000260B1" w:rsidRPr="00533C32" w:rsidRDefault="000260B1" w:rsidP="000260B1">
      <w:pPr>
        <w:pStyle w:val="PL"/>
      </w:pPr>
      <w:r w:rsidRPr="00533C32">
        <w:t xml:space="preserve">          description: UE id</w:t>
      </w:r>
    </w:p>
    <w:p w14:paraId="5DEF5177" w14:textId="77777777" w:rsidR="000260B1" w:rsidRPr="00533C32" w:rsidRDefault="000260B1" w:rsidP="000260B1">
      <w:pPr>
        <w:pStyle w:val="PL"/>
      </w:pPr>
      <w:r w:rsidRPr="00533C32">
        <w:t xml:space="preserve">          required: true</w:t>
      </w:r>
    </w:p>
    <w:p w14:paraId="41151FAB" w14:textId="77777777" w:rsidR="000260B1" w:rsidRPr="00533C32" w:rsidRDefault="000260B1" w:rsidP="000260B1">
      <w:pPr>
        <w:pStyle w:val="PL"/>
      </w:pPr>
      <w:r w:rsidRPr="00533C32">
        <w:t xml:space="preserve">          schema:</w:t>
      </w:r>
    </w:p>
    <w:p w14:paraId="626CAA00" w14:textId="77777777" w:rsidR="000260B1" w:rsidRPr="00533C32" w:rsidRDefault="000260B1" w:rsidP="000260B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7DC2BBC1" w14:textId="77777777" w:rsidR="000260B1" w:rsidRPr="00533C32" w:rsidRDefault="000260B1" w:rsidP="000260B1">
      <w:pPr>
        <w:pStyle w:val="PL"/>
      </w:pPr>
      <w:r w:rsidRPr="00533C32">
        <w:t xml:space="preserve">      requestBody:</w:t>
      </w:r>
    </w:p>
    <w:p w14:paraId="32A9E1B0" w14:textId="77777777" w:rsidR="000260B1" w:rsidRPr="00533C32" w:rsidRDefault="000260B1" w:rsidP="000260B1">
      <w:pPr>
        <w:pStyle w:val="PL"/>
      </w:pPr>
      <w:r w:rsidRPr="00533C32">
        <w:t xml:space="preserve">        content:</w:t>
      </w:r>
    </w:p>
    <w:p w14:paraId="3A43D91B" w14:textId="77777777" w:rsidR="000260B1" w:rsidRPr="00533C32" w:rsidRDefault="000260B1" w:rsidP="000260B1">
      <w:pPr>
        <w:pStyle w:val="PL"/>
      </w:pPr>
      <w:r w:rsidRPr="00533C32">
        <w:t xml:space="preserve">          application/json:</w:t>
      </w:r>
    </w:p>
    <w:p w14:paraId="57ECB52D" w14:textId="77777777" w:rsidR="000260B1" w:rsidRPr="00533C32" w:rsidRDefault="000260B1" w:rsidP="000260B1">
      <w:pPr>
        <w:pStyle w:val="PL"/>
      </w:pPr>
      <w:r w:rsidRPr="00533C32">
        <w:t xml:space="preserve">            schema:</w:t>
      </w:r>
    </w:p>
    <w:p w14:paraId="2EEF6D6B" w14:textId="77777777" w:rsidR="000260B1" w:rsidRPr="00533C32" w:rsidRDefault="000260B1" w:rsidP="000260B1">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32457531" w14:textId="77777777" w:rsidR="000260B1" w:rsidRPr="00533C32" w:rsidRDefault="000260B1" w:rsidP="000260B1">
      <w:pPr>
        <w:pStyle w:val="PL"/>
      </w:pPr>
      <w:r>
        <w:t xml:space="preserve">        </w:t>
      </w:r>
      <w:r w:rsidRPr="003722F2">
        <w:t>required: true</w:t>
      </w:r>
    </w:p>
    <w:p w14:paraId="2DADB20B" w14:textId="77777777" w:rsidR="000260B1" w:rsidRPr="00533C32" w:rsidRDefault="000260B1" w:rsidP="000260B1">
      <w:pPr>
        <w:pStyle w:val="PL"/>
      </w:pPr>
      <w:r w:rsidRPr="00533C32">
        <w:t xml:space="preserve">      responses:</w:t>
      </w:r>
    </w:p>
    <w:p w14:paraId="7B941048" w14:textId="77777777" w:rsidR="000260B1" w:rsidRPr="00533C32" w:rsidRDefault="000260B1" w:rsidP="000260B1">
      <w:pPr>
        <w:pStyle w:val="PL"/>
      </w:pPr>
      <w:r w:rsidRPr="00533C32">
        <w:t xml:space="preserve">        '204':</w:t>
      </w:r>
    </w:p>
    <w:p w14:paraId="7A419483" w14:textId="77777777" w:rsidR="000260B1" w:rsidRPr="00533C32" w:rsidRDefault="000260B1" w:rsidP="000260B1">
      <w:pPr>
        <w:pStyle w:val="PL"/>
      </w:pPr>
      <w:r w:rsidRPr="00533C32">
        <w:t xml:space="preserve">          description: Upon success, an empty response body shall be returned</w:t>
      </w:r>
    </w:p>
    <w:p w14:paraId="40EB5742" w14:textId="77777777" w:rsidR="000260B1" w:rsidRDefault="000260B1" w:rsidP="000260B1">
      <w:pPr>
        <w:pStyle w:val="PL"/>
        <w:rPr>
          <w:lang w:eastAsia="zh-CN"/>
        </w:rPr>
      </w:pPr>
      <w:r w:rsidRPr="00533C32">
        <w:t xml:space="preserve">        default:</w:t>
      </w:r>
    </w:p>
    <w:p w14:paraId="1F7F479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0E9F957" w14:textId="77777777" w:rsidR="000260B1" w:rsidRPr="00533C32" w:rsidRDefault="000260B1" w:rsidP="000260B1">
      <w:pPr>
        <w:pStyle w:val="PL"/>
      </w:pPr>
    </w:p>
    <w:p w14:paraId="5B0F731E" w14:textId="77777777" w:rsidR="000260B1" w:rsidRPr="00533C32" w:rsidRDefault="000260B1" w:rsidP="000260B1">
      <w:pPr>
        <w:pStyle w:val="PL"/>
      </w:pPr>
      <w:r w:rsidRPr="00533C32">
        <w:t xml:space="preserve">    get:</w:t>
      </w:r>
    </w:p>
    <w:p w14:paraId="7AC0311E" w14:textId="77777777" w:rsidR="000260B1" w:rsidRPr="00533C32" w:rsidRDefault="000260B1" w:rsidP="000260B1">
      <w:pPr>
        <w:pStyle w:val="PL"/>
      </w:pPr>
      <w:r w:rsidRPr="00533C32">
        <w:t xml:space="preserve">      summary: Retrieves the Authentication Status of a UE</w:t>
      </w:r>
    </w:p>
    <w:p w14:paraId="3A294954" w14:textId="77777777" w:rsidR="000260B1" w:rsidRPr="00533C32" w:rsidRDefault="000260B1" w:rsidP="000260B1">
      <w:pPr>
        <w:pStyle w:val="PL"/>
      </w:pPr>
      <w:r w:rsidRPr="00533C32">
        <w:t xml:space="preserve">      operationId: QueryAuthenticationStatus</w:t>
      </w:r>
    </w:p>
    <w:p w14:paraId="5CEEF80D" w14:textId="77777777" w:rsidR="000260B1" w:rsidRPr="00533C32" w:rsidRDefault="000260B1" w:rsidP="000260B1">
      <w:pPr>
        <w:pStyle w:val="PL"/>
      </w:pPr>
      <w:r w:rsidRPr="00533C32">
        <w:t xml:space="preserve">      tags:</w:t>
      </w:r>
    </w:p>
    <w:p w14:paraId="56AEF113" w14:textId="77777777" w:rsidR="000260B1" w:rsidRDefault="000260B1" w:rsidP="000260B1">
      <w:pPr>
        <w:pStyle w:val="PL"/>
        <w:rPr>
          <w:lang w:eastAsia="zh-CN"/>
        </w:rPr>
      </w:pPr>
      <w:r w:rsidRPr="00533C32">
        <w:t xml:space="preserve">        - AuthEvent (Document)</w:t>
      </w:r>
    </w:p>
    <w:p w14:paraId="10634464" w14:textId="77777777" w:rsidR="000260B1" w:rsidRDefault="000260B1" w:rsidP="000260B1">
      <w:pPr>
        <w:pStyle w:val="PL"/>
      </w:pPr>
      <w:r>
        <w:t xml:space="preserve">      security:</w:t>
      </w:r>
    </w:p>
    <w:p w14:paraId="4B4365AD" w14:textId="77777777" w:rsidR="000260B1" w:rsidRDefault="000260B1" w:rsidP="000260B1">
      <w:pPr>
        <w:pStyle w:val="PL"/>
      </w:pPr>
      <w:r>
        <w:t xml:space="preserve">        - {}</w:t>
      </w:r>
    </w:p>
    <w:p w14:paraId="73A08446" w14:textId="77777777" w:rsidR="000260B1" w:rsidRDefault="000260B1" w:rsidP="000260B1">
      <w:pPr>
        <w:pStyle w:val="PL"/>
      </w:pPr>
      <w:r>
        <w:t xml:space="preserve">        - oAuth2ClientCredentials:</w:t>
      </w:r>
    </w:p>
    <w:p w14:paraId="6FFF56E1" w14:textId="77777777" w:rsidR="000260B1" w:rsidRDefault="000260B1" w:rsidP="000260B1">
      <w:pPr>
        <w:pStyle w:val="PL"/>
      </w:pPr>
      <w:r>
        <w:t xml:space="preserve">          - nudr-dr</w:t>
      </w:r>
    </w:p>
    <w:p w14:paraId="31B4F3D8" w14:textId="77777777" w:rsidR="000260B1" w:rsidRDefault="000260B1" w:rsidP="000260B1">
      <w:pPr>
        <w:pStyle w:val="PL"/>
      </w:pPr>
      <w:r>
        <w:t xml:space="preserve">        - oAuth2ClientCredentials:</w:t>
      </w:r>
    </w:p>
    <w:p w14:paraId="05FB73EC" w14:textId="77777777" w:rsidR="000260B1" w:rsidRDefault="000260B1" w:rsidP="000260B1">
      <w:pPr>
        <w:pStyle w:val="PL"/>
      </w:pPr>
      <w:r>
        <w:t xml:space="preserve">          - nudr-dr</w:t>
      </w:r>
    </w:p>
    <w:p w14:paraId="1A9ADF08" w14:textId="77777777" w:rsidR="000260B1" w:rsidRPr="00455CE6" w:rsidRDefault="000260B1" w:rsidP="000260B1">
      <w:pPr>
        <w:pStyle w:val="PL"/>
        <w:rPr>
          <w:lang w:eastAsia="zh-CN"/>
        </w:rPr>
      </w:pPr>
      <w:r>
        <w:t xml:space="preserve">          - nudr-dr:subscription-data</w:t>
      </w:r>
    </w:p>
    <w:p w14:paraId="426AF585" w14:textId="77777777" w:rsidR="000260B1" w:rsidRPr="00533C32" w:rsidRDefault="000260B1" w:rsidP="000260B1">
      <w:pPr>
        <w:pStyle w:val="PL"/>
      </w:pPr>
      <w:r w:rsidRPr="00533C32">
        <w:t xml:space="preserve">      parameters:</w:t>
      </w:r>
    </w:p>
    <w:p w14:paraId="1C59D153" w14:textId="77777777" w:rsidR="000260B1" w:rsidRPr="00533C32" w:rsidRDefault="000260B1" w:rsidP="000260B1">
      <w:pPr>
        <w:pStyle w:val="PL"/>
      </w:pPr>
      <w:r w:rsidRPr="00533C32">
        <w:t xml:space="preserve">        - name: ueId</w:t>
      </w:r>
    </w:p>
    <w:p w14:paraId="3CC0271B" w14:textId="77777777" w:rsidR="000260B1" w:rsidRPr="00533C32" w:rsidRDefault="000260B1" w:rsidP="000260B1">
      <w:pPr>
        <w:pStyle w:val="PL"/>
      </w:pPr>
      <w:r w:rsidRPr="00533C32">
        <w:t xml:space="preserve">          in: path</w:t>
      </w:r>
    </w:p>
    <w:p w14:paraId="32A91B5D" w14:textId="77777777" w:rsidR="000260B1" w:rsidRPr="00533C32" w:rsidRDefault="000260B1" w:rsidP="000260B1">
      <w:pPr>
        <w:pStyle w:val="PL"/>
      </w:pPr>
      <w:r w:rsidRPr="00533C32">
        <w:t xml:space="preserve">          description: UE id</w:t>
      </w:r>
    </w:p>
    <w:p w14:paraId="1C8B8F7C" w14:textId="77777777" w:rsidR="000260B1" w:rsidRPr="00533C32" w:rsidRDefault="000260B1" w:rsidP="000260B1">
      <w:pPr>
        <w:pStyle w:val="PL"/>
      </w:pPr>
      <w:r w:rsidRPr="00533C32">
        <w:t xml:space="preserve">          required: true</w:t>
      </w:r>
    </w:p>
    <w:p w14:paraId="310C5393" w14:textId="77777777" w:rsidR="000260B1" w:rsidRPr="00533C32" w:rsidRDefault="000260B1" w:rsidP="000260B1">
      <w:pPr>
        <w:pStyle w:val="PL"/>
      </w:pPr>
      <w:r w:rsidRPr="00533C32">
        <w:t xml:space="preserve">          schema:</w:t>
      </w:r>
    </w:p>
    <w:p w14:paraId="40EF0BD7"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2DA5FDFD" w14:textId="77777777" w:rsidR="000260B1" w:rsidRPr="00533C32" w:rsidRDefault="000260B1" w:rsidP="000260B1">
      <w:pPr>
        <w:pStyle w:val="PL"/>
        <w:rPr>
          <w:lang w:eastAsia="zh-CN"/>
        </w:rPr>
      </w:pPr>
      <w:r w:rsidRPr="00533C32">
        <w:rPr>
          <w:lang w:eastAsia="zh-CN"/>
        </w:rPr>
        <w:t xml:space="preserve">        - name: fields</w:t>
      </w:r>
    </w:p>
    <w:p w14:paraId="540DA64E" w14:textId="77777777" w:rsidR="000260B1" w:rsidRPr="00533C32" w:rsidRDefault="000260B1" w:rsidP="000260B1">
      <w:pPr>
        <w:pStyle w:val="PL"/>
        <w:rPr>
          <w:lang w:eastAsia="zh-CN"/>
        </w:rPr>
      </w:pPr>
      <w:r w:rsidRPr="00533C32">
        <w:rPr>
          <w:lang w:eastAsia="zh-CN"/>
        </w:rPr>
        <w:t xml:space="preserve">          in: query</w:t>
      </w:r>
    </w:p>
    <w:p w14:paraId="2AB1DE8C" w14:textId="77777777" w:rsidR="000260B1" w:rsidRPr="00533C32" w:rsidRDefault="000260B1" w:rsidP="000260B1">
      <w:pPr>
        <w:pStyle w:val="PL"/>
        <w:rPr>
          <w:lang w:eastAsia="zh-CN"/>
        </w:rPr>
      </w:pPr>
      <w:r w:rsidRPr="00533C32">
        <w:rPr>
          <w:lang w:eastAsia="zh-CN"/>
        </w:rPr>
        <w:t xml:space="preserve">          description: attributes to be retrieved</w:t>
      </w:r>
    </w:p>
    <w:p w14:paraId="04B35D08" w14:textId="77777777" w:rsidR="000260B1" w:rsidRPr="00533C32" w:rsidRDefault="000260B1" w:rsidP="000260B1">
      <w:pPr>
        <w:pStyle w:val="PL"/>
        <w:rPr>
          <w:lang w:eastAsia="zh-CN"/>
        </w:rPr>
      </w:pPr>
      <w:r w:rsidRPr="00533C32">
        <w:rPr>
          <w:lang w:eastAsia="zh-CN"/>
        </w:rPr>
        <w:t xml:space="preserve">          required: false</w:t>
      </w:r>
    </w:p>
    <w:p w14:paraId="7004A9E9" w14:textId="77777777" w:rsidR="000260B1" w:rsidRPr="00533C32" w:rsidRDefault="000260B1" w:rsidP="000260B1">
      <w:pPr>
        <w:pStyle w:val="PL"/>
        <w:rPr>
          <w:lang w:eastAsia="zh-CN"/>
        </w:rPr>
      </w:pPr>
      <w:r w:rsidRPr="00533C32">
        <w:rPr>
          <w:lang w:eastAsia="zh-CN"/>
        </w:rPr>
        <w:t xml:space="preserve">          schema:</w:t>
      </w:r>
    </w:p>
    <w:p w14:paraId="7DF73DB6" w14:textId="77777777" w:rsidR="000260B1" w:rsidRPr="00533C32" w:rsidRDefault="000260B1" w:rsidP="000260B1">
      <w:pPr>
        <w:pStyle w:val="PL"/>
        <w:rPr>
          <w:lang w:eastAsia="zh-CN"/>
        </w:rPr>
      </w:pPr>
      <w:r w:rsidRPr="00533C32">
        <w:rPr>
          <w:lang w:eastAsia="zh-CN"/>
        </w:rPr>
        <w:t xml:space="preserve">            type: array</w:t>
      </w:r>
    </w:p>
    <w:p w14:paraId="110768E1" w14:textId="77777777" w:rsidR="000260B1" w:rsidRPr="00533C32" w:rsidRDefault="000260B1" w:rsidP="000260B1">
      <w:pPr>
        <w:pStyle w:val="PL"/>
        <w:rPr>
          <w:lang w:eastAsia="zh-CN"/>
        </w:rPr>
      </w:pPr>
      <w:r w:rsidRPr="00533C32">
        <w:rPr>
          <w:lang w:eastAsia="zh-CN"/>
        </w:rPr>
        <w:t xml:space="preserve">            items:</w:t>
      </w:r>
    </w:p>
    <w:p w14:paraId="644F39A8" w14:textId="77777777" w:rsidR="000260B1" w:rsidRPr="00533C32" w:rsidRDefault="000260B1" w:rsidP="000260B1">
      <w:pPr>
        <w:pStyle w:val="PL"/>
        <w:rPr>
          <w:lang w:eastAsia="zh-CN"/>
        </w:rPr>
      </w:pPr>
      <w:r w:rsidRPr="00533C32">
        <w:rPr>
          <w:lang w:eastAsia="zh-CN"/>
        </w:rPr>
        <w:t xml:space="preserve">              type: string</w:t>
      </w:r>
    </w:p>
    <w:p w14:paraId="4E63CB88" w14:textId="77777777" w:rsidR="000260B1" w:rsidRPr="00533C32" w:rsidRDefault="000260B1" w:rsidP="000260B1">
      <w:pPr>
        <w:pStyle w:val="PL"/>
      </w:pPr>
      <w:r w:rsidRPr="00533C32">
        <w:t xml:space="preserve">            minItems: 1</w:t>
      </w:r>
    </w:p>
    <w:p w14:paraId="6583F0A7" w14:textId="77777777" w:rsidR="000260B1" w:rsidRPr="00533C32" w:rsidRDefault="000260B1" w:rsidP="000260B1">
      <w:pPr>
        <w:pStyle w:val="PL"/>
      </w:pPr>
      <w:r w:rsidRPr="00533C32">
        <w:t xml:space="preserve">          style: form</w:t>
      </w:r>
    </w:p>
    <w:p w14:paraId="11B4251E" w14:textId="77777777" w:rsidR="000260B1" w:rsidRPr="00533C32" w:rsidRDefault="000260B1" w:rsidP="000260B1">
      <w:pPr>
        <w:pStyle w:val="PL"/>
        <w:rPr>
          <w:lang w:eastAsia="zh-CN"/>
        </w:rPr>
      </w:pPr>
      <w:r w:rsidRPr="00533C32">
        <w:t xml:space="preserve">          explode: false</w:t>
      </w:r>
    </w:p>
    <w:p w14:paraId="47009955" w14:textId="77777777" w:rsidR="000260B1" w:rsidRPr="00533C32" w:rsidRDefault="000260B1" w:rsidP="000260B1">
      <w:pPr>
        <w:pStyle w:val="PL"/>
      </w:pPr>
      <w:r w:rsidRPr="00533C32">
        <w:t xml:space="preserve">        - name: supported</w:t>
      </w:r>
      <w:r w:rsidRPr="00533C32">
        <w:rPr>
          <w:lang w:eastAsia="zh-CN"/>
        </w:rPr>
        <w:t>-f</w:t>
      </w:r>
      <w:r w:rsidRPr="00533C32">
        <w:t>eatures</w:t>
      </w:r>
    </w:p>
    <w:p w14:paraId="7D073CE0" w14:textId="77777777" w:rsidR="000260B1" w:rsidRPr="00533C32" w:rsidRDefault="000260B1" w:rsidP="000260B1">
      <w:pPr>
        <w:pStyle w:val="PL"/>
      </w:pPr>
      <w:r w:rsidRPr="00533C32">
        <w:t xml:space="preserve">          description: Supported Features</w:t>
      </w:r>
    </w:p>
    <w:p w14:paraId="19B745E7" w14:textId="77777777" w:rsidR="000260B1" w:rsidRPr="00533C32" w:rsidRDefault="000260B1" w:rsidP="000260B1">
      <w:pPr>
        <w:pStyle w:val="PL"/>
      </w:pPr>
      <w:r w:rsidRPr="00533C32">
        <w:t xml:space="preserve">          in: query</w:t>
      </w:r>
    </w:p>
    <w:p w14:paraId="27017162" w14:textId="77777777" w:rsidR="000260B1" w:rsidRPr="00533C32" w:rsidRDefault="000260B1" w:rsidP="000260B1">
      <w:pPr>
        <w:pStyle w:val="PL"/>
      </w:pPr>
      <w:r w:rsidRPr="00533C32">
        <w:t xml:space="preserve">          schema:</w:t>
      </w:r>
    </w:p>
    <w:p w14:paraId="7D67747F" w14:textId="77777777" w:rsidR="000260B1" w:rsidRPr="00533C32" w:rsidRDefault="000260B1" w:rsidP="000260B1">
      <w:pPr>
        <w:pStyle w:val="PL"/>
        <w:rPr>
          <w:lang w:eastAsia="zh-CN"/>
        </w:rPr>
      </w:pPr>
      <w:r w:rsidRPr="00533C32">
        <w:t xml:space="preserve">             $ref: 'TS29571_CommonData.yaml#/components/schemas/SupportedFeatures'</w:t>
      </w:r>
    </w:p>
    <w:p w14:paraId="04ED1950" w14:textId="77777777" w:rsidR="000260B1" w:rsidRPr="00533C32" w:rsidRDefault="000260B1" w:rsidP="000260B1">
      <w:pPr>
        <w:pStyle w:val="PL"/>
      </w:pPr>
      <w:r w:rsidRPr="00533C32">
        <w:t xml:space="preserve">      responses:</w:t>
      </w:r>
    </w:p>
    <w:p w14:paraId="16F0B834" w14:textId="77777777" w:rsidR="000260B1" w:rsidRPr="00533C32" w:rsidRDefault="000260B1" w:rsidP="000260B1">
      <w:pPr>
        <w:pStyle w:val="PL"/>
      </w:pPr>
      <w:r w:rsidRPr="00533C32">
        <w:t xml:space="preserve">        '200':</w:t>
      </w:r>
    </w:p>
    <w:p w14:paraId="2BD767D4" w14:textId="77777777" w:rsidR="000260B1" w:rsidRPr="00533C32" w:rsidRDefault="000260B1" w:rsidP="000260B1">
      <w:pPr>
        <w:pStyle w:val="PL"/>
      </w:pPr>
      <w:r w:rsidRPr="00533C32">
        <w:t xml:space="preserve">          description: Expected response to a valid request</w:t>
      </w:r>
    </w:p>
    <w:p w14:paraId="01B6E7B1" w14:textId="77777777" w:rsidR="000260B1" w:rsidRPr="00533C32" w:rsidRDefault="000260B1" w:rsidP="000260B1">
      <w:pPr>
        <w:pStyle w:val="PL"/>
      </w:pPr>
      <w:r w:rsidRPr="00533C32">
        <w:t xml:space="preserve">          content:</w:t>
      </w:r>
    </w:p>
    <w:p w14:paraId="60E32334" w14:textId="77777777" w:rsidR="000260B1" w:rsidRPr="00533C32" w:rsidRDefault="000260B1" w:rsidP="000260B1">
      <w:pPr>
        <w:pStyle w:val="PL"/>
      </w:pPr>
      <w:r w:rsidRPr="00533C32">
        <w:t xml:space="preserve">            application/json:</w:t>
      </w:r>
    </w:p>
    <w:p w14:paraId="04CA5AB0" w14:textId="77777777" w:rsidR="000260B1" w:rsidRPr="00533C32" w:rsidRDefault="000260B1" w:rsidP="000260B1">
      <w:pPr>
        <w:pStyle w:val="PL"/>
      </w:pPr>
      <w:r w:rsidRPr="00533C32">
        <w:t xml:space="preserve">              schema:</w:t>
      </w:r>
    </w:p>
    <w:p w14:paraId="6205BF6B" w14:textId="77777777" w:rsidR="000260B1" w:rsidRPr="00533C32" w:rsidRDefault="000260B1" w:rsidP="000260B1">
      <w:pPr>
        <w:pStyle w:val="PL"/>
      </w:pPr>
      <w:r w:rsidRPr="00533C32">
        <w:lastRenderedPageBreak/>
        <w:t xml:space="preserve">                $ref: 'TS29503_Nudm_</w:t>
      </w:r>
      <w:r w:rsidRPr="00533C32">
        <w:rPr>
          <w:lang w:eastAsia="zh-CN"/>
        </w:rPr>
        <w:t>UEAU</w:t>
      </w:r>
      <w:r w:rsidRPr="00533C32">
        <w:t>.yaml#/components/schemas/AuthEvent'</w:t>
      </w:r>
    </w:p>
    <w:p w14:paraId="118D4F87" w14:textId="77777777" w:rsidR="000260B1" w:rsidRDefault="000260B1" w:rsidP="000260B1">
      <w:pPr>
        <w:pStyle w:val="PL"/>
        <w:rPr>
          <w:lang w:eastAsia="zh-CN"/>
        </w:rPr>
      </w:pPr>
      <w:r w:rsidRPr="00533C32">
        <w:t xml:space="preserve">        default:</w:t>
      </w:r>
    </w:p>
    <w:p w14:paraId="7530B7D8"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909D672" w14:textId="77777777" w:rsidR="000260B1" w:rsidRDefault="000260B1" w:rsidP="000260B1">
      <w:pPr>
        <w:pStyle w:val="PL"/>
        <w:rPr>
          <w:lang w:eastAsia="zh-CN"/>
        </w:rPr>
      </w:pPr>
    </w:p>
    <w:p w14:paraId="3974D2B8" w14:textId="77777777" w:rsidR="000260B1" w:rsidRPr="00533C32" w:rsidRDefault="000260B1" w:rsidP="000260B1">
      <w:pPr>
        <w:pStyle w:val="PL"/>
      </w:pPr>
      <w:r w:rsidRPr="00533C32">
        <w:t xml:space="preserve">    delete:</w:t>
      </w:r>
    </w:p>
    <w:p w14:paraId="51C4A79F" w14:textId="77777777" w:rsidR="000260B1" w:rsidRPr="00533C32" w:rsidRDefault="000260B1" w:rsidP="000260B1">
      <w:pPr>
        <w:pStyle w:val="PL"/>
      </w:pPr>
      <w:r w:rsidRPr="00533C32">
        <w:t xml:space="preserve">      summary: To remove </w:t>
      </w:r>
      <w:r>
        <w:t>the Authentication Status of a UE</w:t>
      </w:r>
    </w:p>
    <w:p w14:paraId="005F633F" w14:textId="77777777" w:rsidR="000260B1" w:rsidRPr="00533C32" w:rsidRDefault="000260B1" w:rsidP="000260B1">
      <w:pPr>
        <w:pStyle w:val="PL"/>
      </w:pPr>
      <w:r w:rsidRPr="00533C32">
        <w:t xml:space="preserve">      operationId: Delete</w:t>
      </w:r>
      <w:r>
        <w:t>AuthenticationStatus</w:t>
      </w:r>
    </w:p>
    <w:p w14:paraId="666F0B40" w14:textId="77777777" w:rsidR="000260B1" w:rsidRPr="00533C32" w:rsidRDefault="000260B1" w:rsidP="000260B1">
      <w:pPr>
        <w:pStyle w:val="PL"/>
      </w:pPr>
      <w:r w:rsidRPr="00533C32">
        <w:t xml:space="preserve">      tags:</w:t>
      </w:r>
    </w:p>
    <w:p w14:paraId="4D0F8C43" w14:textId="77777777" w:rsidR="000260B1" w:rsidRDefault="000260B1" w:rsidP="000260B1">
      <w:pPr>
        <w:pStyle w:val="PL"/>
        <w:rPr>
          <w:lang w:eastAsia="zh-CN"/>
        </w:rPr>
      </w:pPr>
      <w:r w:rsidRPr="00533C32">
        <w:t xml:space="preserve">        - </w:t>
      </w:r>
      <w:r>
        <w:t>AuthEvent</w:t>
      </w:r>
      <w:r w:rsidRPr="00533C32">
        <w:t xml:space="preserve"> (Document)</w:t>
      </w:r>
    </w:p>
    <w:p w14:paraId="6884D1C9" w14:textId="77777777" w:rsidR="000260B1" w:rsidRDefault="000260B1" w:rsidP="000260B1">
      <w:pPr>
        <w:pStyle w:val="PL"/>
      </w:pPr>
      <w:r>
        <w:t xml:space="preserve">      security:</w:t>
      </w:r>
    </w:p>
    <w:p w14:paraId="4A70F7FE" w14:textId="77777777" w:rsidR="000260B1" w:rsidRDefault="000260B1" w:rsidP="000260B1">
      <w:pPr>
        <w:pStyle w:val="PL"/>
      </w:pPr>
      <w:r>
        <w:t xml:space="preserve">        - {}</w:t>
      </w:r>
    </w:p>
    <w:p w14:paraId="6AE69B4B" w14:textId="77777777" w:rsidR="000260B1" w:rsidRDefault="000260B1" w:rsidP="000260B1">
      <w:pPr>
        <w:pStyle w:val="PL"/>
      </w:pPr>
      <w:r>
        <w:t xml:space="preserve">        - oAuth2ClientCredentials:</w:t>
      </w:r>
    </w:p>
    <w:p w14:paraId="2BE08C26" w14:textId="77777777" w:rsidR="000260B1" w:rsidRDefault="000260B1" w:rsidP="000260B1">
      <w:pPr>
        <w:pStyle w:val="PL"/>
      </w:pPr>
      <w:r>
        <w:t xml:space="preserve">          - nudr-dr</w:t>
      </w:r>
    </w:p>
    <w:p w14:paraId="606D6A0A" w14:textId="77777777" w:rsidR="000260B1" w:rsidRDefault="000260B1" w:rsidP="000260B1">
      <w:pPr>
        <w:pStyle w:val="PL"/>
      </w:pPr>
      <w:r>
        <w:t xml:space="preserve">        - oAuth2ClientCredentials:</w:t>
      </w:r>
    </w:p>
    <w:p w14:paraId="6089F279" w14:textId="77777777" w:rsidR="000260B1" w:rsidRDefault="000260B1" w:rsidP="000260B1">
      <w:pPr>
        <w:pStyle w:val="PL"/>
      </w:pPr>
      <w:r>
        <w:t xml:space="preserve">          - nudr-dr</w:t>
      </w:r>
    </w:p>
    <w:p w14:paraId="2727FAED" w14:textId="77777777" w:rsidR="000260B1" w:rsidRPr="00455CE6" w:rsidRDefault="000260B1" w:rsidP="000260B1">
      <w:pPr>
        <w:pStyle w:val="PL"/>
        <w:rPr>
          <w:lang w:eastAsia="zh-CN"/>
        </w:rPr>
      </w:pPr>
      <w:r>
        <w:t xml:space="preserve">          - nudr-dr:subscription-data</w:t>
      </w:r>
    </w:p>
    <w:p w14:paraId="43D23050" w14:textId="77777777" w:rsidR="000260B1" w:rsidRPr="00533C32" w:rsidRDefault="000260B1" w:rsidP="000260B1">
      <w:pPr>
        <w:pStyle w:val="PL"/>
      </w:pPr>
      <w:r w:rsidRPr="00533C32">
        <w:t xml:space="preserve">      parameters:</w:t>
      </w:r>
    </w:p>
    <w:p w14:paraId="71943B36" w14:textId="77777777" w:rsidR="000260B1" w:rsidRPr="00533C32" w:rsidRDefault="000260B1" w:rsidP="000260B1">
      <w:pPr>
        <w:pStyle w:val="PL"/>
      </w:pPr>
      <w:r w:rsidRPr="00533C32">
        <w:t xml:space="preserve">        - name: ueId</w:t>
      </w:r>
    </w:p>
    <w:p w14:paraId="5EB071C3" w14:textId="77777777" w:rsidR="000260B1" w:rsidRPr="00533C32" w:rsidRDefault="000260B1" w:rsidP="000260B1">
      <w:pPr>
        <w:pStyle w:val="PL"/>
      </w:pPr>
      <w:r w:rsidRPr="00533C32">
        <w:t xml:space="preserve">          in: path</w:t>
      </w:r>
    </w:p>
    <w:p w14:paraId="32093C74" w14:textId="77777777" w:rsidR="000260B1" w:rsidRPr="00533C32" w:rsidRDefault="000260B1" w:rsidP="000260B1">
      <w:pPr>
        <w:pStyle w:val="PL"/>
      </w:pPr>
      <w:r w:rsidRPr="00533C32">
        <w:t xml:space="preserve">          description: UE id</w:t>
      </w:r>
    </w:p>
    <w:p w14:paraId="2760F639" w14:textId="77777777" w:rsidR="000260B1" w:rsidRPr="00533C32" w:rsidRDefault="000260B1" w:rsidP="000260B1">
      <w:pPr>
        <w:pStyle w:val="PL"/>
      </w:pPr>
      <w:r w:rsidRPr="00533C32">
        <w:t xml:space="preserve">          required: true</w:t>
      </w:r>
    </w:p>
    <w:p w14:paraId="4DD2B881" w14:textId="77777777" w:rsidR="000260B1" w:rsidRPr="00533C32" w:rsidRDefault="000260B1" w:rsidP="000260B1">
      <w:pPr>
        <w:pStyle w:val="PL"/>
      </w:pPr>
      <w:r w:rsidRPr="00533C32">
        <w:t xml:space="preserve">          schema:</w:t>
      </w:r>
    </w:p>
    <w:p w14:paraId="27FD17DD" w14:textId="77777777" w:rsidR="000260B1" w:rsidRPr="00533C32" w:rsidRDefault="000260B1" w:rsidP="000260B1">
      <w:pPr>
        <w:pStyle w:val="PL"/>
      </w:pPr>
      <w:r w:rsidRPr="00533C32">
        <w:t xml:space="preserve">            $ref: 'TS29571_CommonData.yaml#/components/schemas/</w:t>
      </w:r>
      <w:r>
        <w:t>Supi</w:t>
      </w:r>
      <w:r w:rsidRPr="00533C32">
        <w:t>'</w:t>
      </w:r>
    </w:p>
    <w:p w14:paraId="33893B73" w14:textId="77777777" w:rsidR="000260B1" w:rsidRPr="00533C32" w:rsidRDefault="000260B1" w:rsidP="000260B1">
      <w:pPr>
        <w:pStyle w:val="PL"/>
      </w:pPr>
      <w:r w:rsidRPr="00533C32">
        <w:t xml:space="preserve">      responses:</w:t>
      </w:r>
    </w:p>
    <w:p w14:paraId="32BA6D2A" w14:textId="77777777" w:rsidR="000260B1" w:rsidRPr="00533C32" w:rsidRDefault="000260B1" w:rsidP="000260B1">
      <w:pPr>
        <w:pStyle w:val="PL"/>
      </w:pPr>
      <w:r w:rsidRPr="00533C32">
        <w:t xml:space="preserve">        '204':</w:t>
      </w:r>
    </w:p>
    <w:p w14:paraId="34FABB8D" w14:textId="77777777" w:rsidR="000260B1" w:rsidRPr="00533C32" w:rsidRDefault="000260B1" w:rsidP="000260B1">
      <w:pPr>
        <w:pStyle w:val="PL"/>
      </w:pPr>
      <w:r w:rsidRPr="00533C32">
        <w:t xml:space="preserve">          description: Upon success, an empty response body shall be returned.</w:t>
      </w:r>
    </w:p>
    <w:p w14:paraId="11F9DB27" w14:textId="77777777" w:rsidR="000260B1" w:rsidRDefault="000260B1" w:rsidP="000260B1">
      <w:pPr>
        <w:pStyle w:val="PL"/>
        <w:rPr>
          <w:lang w:eastAsia="zh-CN"/>
        </w:rPr>
      </w:pPr>
      <w:r w:rsidRPr="00533C32">
        <w:t xml:space="preserve">        default:</w:t>
      </w:r>
    </w:p>
    <w:p w14:paraId="39593339"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E0ED332" w14:textId="77777777" w:rsidR="000260B1" w:rsidRDefault="000260B1" w:rsidP="000260B1">
      <w:pPr>
        <w:pStyle w:val="PL"/>
        <w:rPr>
          <w:lang w:eastAsia="zh-CN"/>
        </w:rPr>
      </w:pPr>
    </w:p>
    <w:p w14:paraId="09C8F591" w14:textId="77777777" w:rsidR="000260B1" w:rsidRPr="00533C32" w:rsidRDefault="000260B1" w:rsidP="000260B1">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7D816B54" w14:textId="77777777" w:rsidR="000260B1" w:rsidRPr="00533C32" w:rsidRDefault="000260B1" w:rsidP="000260B1">
      <w:pPr>
        <w:pStyle w:val="PL"/>
      </w:pPr>
      <w:r w:rsidRPr="00533C32">
        <w:t xml:space="preserve">    put:</w:t>
      </w:r>
    </w:p>
    <w:p w14:paraId="68FF636F" w14:textId="77777777" w:rsidR="000260B1" w:rsidRPr="00533C32" w:rsidRDefault="000260B1" w:rsidP="000260B1">
      <w:pPr>
        <w:pStyle w:val="PL"/>
      </w:pPr>
      <w:r w:rsidRPr="00533C32">
        <w:t xml:space="preserve">      summary: To store the </w:t>
      </w:r>
      <w:r>
        <w:t xml:space="preserve">individual </w:t>
      </w:r>
      <w:r w:rsidRPr="00533C32">
        <w:t>Authentication Status data of a UE</w:t>
      </w:r>
    </w:p>
    <w:p w14:paraId="28968526" w14:textId="77777777" w:rsidR="000260B1" w:rsidRPr="00533C32" w:rsidRDefault="000260B1" w:rsidP="000260B1">
      <w:pPr>
        <w:pStyle w:val="PL"/>
      </w:pPr>
      <w:r w:rsidRPr="00533C32">
        <w:t xml:space="preserve">      operationId: Create</w:t>
      </w:r>
      <w:r>
        <w:t>Individual</w:t>
      </w:r>
      <w:r w:rsidRPr="00533C32">
        <w:t>AuthenticationStatus</w:t>
      </w:r>
    </w:p>
    <w:p w14:paraId="317EC4E5" w14:textId="77777777" w:rsidR="000260B1" w:rsidRPr="00533C32" w:rsidRDefault="000260B1" w:rsidP="000260B1">
      <w:pPr>
        <w:pStyle w:val="PL"/>
      </w:pPr>
      <w:r w:rsidRPr="00533C32">
        <w:t xml:space="preserve">      tags:</w:t>
      </w:r>
    </w:p>
    <w:p w14:paraId="6754409C" w14:textId="77777777" w:rsidR="000260B1" w:rsidRDefault="000260B1" w:rsidP="000260B1">
      <w:pPr>
        <w:pStyle w:val="PL"/>
        <w:rPr>
          <w:lang w:eastAsia="zh-CN"/>
        </w:rPr>
      </w:pPr>
      <w:r w:rsidRPr="00533C32">
        <w:t xml:space="preserve">        - </w:t>
      </w:r>
      <w:r>
        <w:t xml:space="preserve">Individual </w:t>
      </w:r>
      <w:r w:rsidRPr="00533C32">
        <w:t>Authentication Status (Document)</w:t>
      </w:r>
    </w:p>
    <w:p w14:paraId="263F7C16" w14:textId="77777777" w:rsidR="000260B1" w:rsidRDefault="000260B1" w:rsidP="000260B1">
      <w:pPr>
        <w:pStyle w:val="PL"/>
      </w:pPr>
      <w:r>
        <w:t xml:space="preserve">      security:</w:t>
      </w:r>
    </w:p>
    <w:p w14:paraId="6C88228B" w14:textId="77777777" w:rsidR="000260B1" w:rsidRDefault="000260B1" w:rsidP="000260B1">
      <w:pPr>
        <w:pStyle w:val="PL"/>
      </w:pPr>
      <w:r>
        <w:t xml:space="preserve">        - {}</w:t>
      </w:r>
    </w:p>
    <w:p w14:paraId="3DA2246F" w14:textId="77777777" w:rsidR="000260B1" w:rsidRDefault="000260B1" w:rsidP="000260B1">
      <w:pPr>
        <w:pStyle w:val="PL"/>
      </w:pPr>
      <w:r>
        <w:t xml:space="preserve">        - oAuth2ClientCredentials:</w:t>
      </w:r>
    </w:p>
    <w:p w14:paraId="105C8C92" w14:textId="77777777" w:rsidR="000260B1" w:rsidRDefault="000260B1" w:rsidP="000260B1">
      <w:pPr>
        <w:pStyle w:val="PL"/>
      </w:pPr>
      <w:r>
        <w:t xml:space="preserve">          - nudr-dr</w:t>
      </w:r>
    </w:p>
    <w:p w14:paraId="49897323" w14:textId="77777777" w:rsidR="000260B1" w:rsidRDefault="000260B1" w:rsidP="000260B1">
      <w:pPr>
        <w:pStyle w:val="PL"/>
      </w:pPr>
      <w:r>
        <w:t xml:space="preserve">        - oAuth2ClientCredentials:</w:t>
      </w:r>
    </w:p>
    <w:p w14:paraId="3912E519" w14:textId="77777777" w:rsidR="000260B1" w:rsidRDefault="000260B1" w:rsidP="000260B1">
      <w:pPr>
        <w:pStyle w:val="PL"/>
      </w:pPr>
      <w:r>
        <w:t xml:space="preserve">          - nudr-dr</w:t>
      </w:r>
    </w:p>
    <w:p w14:paraId="24EBD2B1" w14:textId="77777777" w:rsidR="000260B1" w:rsidRPr="00455CE6" w:rsidRDefault="000260B1" w:rsidP="000260B1">
      <w:pPr>
        <w:pStyle w:val="PL"/>
        <w:rPr>
          <w:lang w:eastAsia="zh-CN"/>
        </w:rPr>
      </w:pPr>
      <w:r>
        <w:t xml:space="preserve">          - nudr-dr:subscription-data</w:t>
      </w:r>
    </w:p>
    <w:p w14:paraId="05FE8547" w14:textId="77777777" w:rsidR="000260B1" w:rsidRPr="00533C32" w:rsidRDefault="000260B1" w:rsidP="000260B1">
      <w:pPr>
        <w:pStyle w:val="PL"/>
      </w:pPr>
      <w:r w:rsidRPr="00533C32">
        <w:t xml:space="preserve">      parameters:</w:t>
      </w:r>
    </w:p>
    <w:p w14:paraId="104BB862" w14:textId="77777777" w:rsidR="000260B1" w:rsidRPr="00533C32" w:rsidRDefault="000260B1" w:rsidP="000260B1">
      <w:pPr>
        <w:pStyle w:val="PL"/>
      </w:pPr>
      <w:r w:rsidRPr="00533C32">
        <w:t xml:space="preserve">        - name: ueId</w:t>
      </w:r>
    </w:p>
    <w:p w14:paraId="43ED34EF" w14:textId="77777777" w:rsidR="000260B1" w:rsidRPr="00533C32" w:rsidRDefault="000260B1" w:rsidP="000260B1">
      <w:pPr>
        <w:pStyle w:val="PL"/>
      </w:pPr>
      <w:r w:rsidRPr="00533C32">
        <w:t xml:space="preserve">          in: path</w:t>
      </w:r>
    </w:p>
    <w:p w14:paraId="7E148A8A" w14:textId="77777777" w:rsidR="000260B1" w:rsidRPr="00533C32" w:rsidRDefault="000260B1" w:rsidP="000260B1">
      <w:pPr>
        <w:pStyle w:val="PL"/>
      </w:pPr>
      <w:r w:rsidRPr="00533C32">
        <w:t xml:space="preserve">          description: UE id</w:t>
      </w:r>
    </w:p>
    <w:p w14:paraId="7513C88A" w14:textId="77777777" w:rsidR="000260B1" w:rsidRPr="00533C32" w:rsidRDefault="000260B1" w:rsidP="000260B1">
      <w:pPr>
        <w:pStyle w:val="PL"/>
      </w:pPr>
      <w:r w:rsidRPr="00533C32">
        <w:t xml:space="preserve">          required: true</w:t>
      </w:r>
    </w:p>
    <w:p w14:paraId="13015271" w14:textId="77777777" w:rsidR="000260B1" w:rsidRPr="00533C32" w:rsidRDefault="000260B1" w:rsidP="000260B1">
      <w:pPr>
        <w:pStyle w:val="PL"/>
      </w:pPr>
      <w:r w:rsidRPr="00533C32">
        <w:t xml:space="preserve">          schema:</w:t>
      </w:r>
    </w:p>
    <w:p w14:paraId="34C479B7" w14:textId="77777777" w:rsidR="000260B1" w:rsidRDefault="000260B1" w:rsidP="000260B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707E31F3" w14:textId="77777777" w:rsidR="000260B1" w:rsidRPr="006A7EE2" w:rsidRDefault="000260B1" w:rsidP="000260B1">
      <w:pPr>
        <w:pStyle w:val="PL"/>
      </w:pPr>
      <w:r w:rsidRPr="006A7EE2">
        <w:t xml:space="preserve">        - name: </w:t>
      </w:r>
      <w:r>
        <w:t>servingNetworkName</w:t>
      </w:r>
    </w:p>
    <w:p w14:paraId="344F3AA1" w14:textId="77777777" w:rsidR="000260B1" w:rsidRPr="006A7EE2" w:rsidRDefault="000260B1" w:rsidP="000260B1">
      <w:pPr>
        <w:pStyle w:val="PL"/>
      </w:pPr>
      <w:r w:rsidRPr="006A7EE2">
        <w:t xml:space="preserve">          in: path</w:t>
      </w:r>
    </w:p>
    <w:p w14:paraId="5E88F5FF" w14:textId="77777777" w:rsidR="000260B1" w:rsidRPr="006A7EE2" w:rsidRDefault="000260B1" w:rsidP="000260B1">
      <w:pPr>
        <w:pStyle w:val="PL"/>
      </w:pPr>
      <w:r w:rsidRPr="006A7EE2">
        <w:t xml:space="preserve">          description: </w:t>
      </w:r>
      <w:r>
        <w:t>Serving Network Name</w:t>
      </w:r>
    </w:p>
    <w:p w14:paraId="47522ABA" w14:textId="77777777" w:rsidR="000260B1" w:rsidRPr="006A7EE2" w:rsidRDefault="000260B1" w:rsidP="000260B1">
      <w:pPr>
        <w:pStyle w:val="PL"/>
      </w:pPr>
      <w:r w:rsidRPr="006A7EE2">
        <w:t xml:space="preserve">          required: true</w:t>
      </w:r>
    </w:p>
    <w:p w14:paraId="363DFB69" w14:textId="77777777" w:rsidR="000260B1" w:rsidRDefault="000260B1" w:rsidP="000260B1">
      <w:pPr>
        <w:pStyle w:val="PL"/>
      </w:pPr>
      <w:r w:rsidRPr="006A7EE2">
        <w:t xml:space="preserve">          schema:</w:t>
      </w:r>
    </w:p>
    <w:p w14:paraId="02E2BCD2" w14:textId="77777777" w:rsidR="000260B1" w:rsidRPr="00533C32" w:rsidRDefault="000260B1" w:rsidP="000260B1">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4F727751" w14:textId="77777777" w:rsidR="000260B1" w:rsidRPr="00533C32" w:rsidRDefault="000260B1" w:rsidP="000260B1">
      <w:pPr>
        <w:pStyle w:val="PL"/>
      </w:pPr>
      <w:r w:rsidRPr="00533C32">
        <w:t xml:space="preserve">      requestBody:</w:t>
      </w:r>
    </w:p>
    <w:p w14:paraId="75582CA6" w14:textId="77777777" w:rsidR="000260B1" w:rsidRPr="00533C32" w:rsidRDefault="000260B1" w:rsidP="000260B1">
      <w:pPr>
        <w:pStyle w:val="PL"/>
      </w:pPr>
      <w:r w:rsidRPr="00533C32">
        <w:t xml:space="preserve">        content:</w:t>
      </w:r>
    </w:p>
    <w:p w14:paraId="52B5E56C" w14:textId="77777777" w:rsidR="000260B1" w:rsidRPr="00533C32" w:rsidRDefault="000260B1" w:rsidP="000260B1">
      <w:pPr>
        <w:pStyle w:val="PL"/>
      </w:pPr>
      <w:r w:rsidRPr="00533C32">
        <w:t xml:space="preserve">          application/json:</w:t>
      </w:r>
    </w:p>
    <w:p w14:paraId="272F49A9" w14:textId="77777777" w:rsidR="000260B1" w:rsidRPr="00533C32" w:rsidRDefault="000260B1" w:rsidP="000260B1">
      <w:pPr>
        <w:pStyle w:val="PL"/>
      </w:pPr>
      <w:r w:rsidRPr="00533C32">
        <w:t xml:space="preserve">            schema:</w:t>
      </w:r>
    </w:p>
    <w:p w14:paraId="5C29A1AC" w14:textId="77777777" w:rsidR="000260B1" w:rsidRPr="00533C32" w:rsidRDefault="000260B1" w:rsidP="000260B1">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442C360D" w14:textId="77777777" w:rsidR="000260B1" w:rsidRPr="00533C32" w:rsidRDefault="000260B1" w:rsidP="000260B1">
      <w:pPr>
        <w:pStyle w:val="PL"/>
      </w:pPr>
      <w:r>
        <w:t xml:space="preserve">        </w:t>
      </w:r>
      <w:r w:rsidRPr="003722F2">
        <w:t>required: true</w:t>
      </w:r>
    </w:p>
    <w:p w14:paraId="6F226025" w14:textId="77777777" w:rsidR="000260B1" w:rsidRPr="00533C32" w:rsidRDefault="000260B1" w:rsidP="000260B1">
      <w:pPr>
        <w:pStyle w:val="PL"/>
      </w:pPr>
      <w:r w:rsidRPr="00533C32">
        <w:t xml:space="preserve">      responses:</w:t>
      </w:r>
    </w:p>
    <w:p w14:paraId="14CF59F7" w14:textId="77777777" w:rsidR="000260B1" w:rsidRPr="00533C32" w:rsidRDefault="000260B1" w:rsidP="000260B1">
      <w:pPr>
        <w:pStyle w:val="PL"/>
      </w:pPr>
      <w:r w:rsidRPr="00533C32">
        <w:t xml:space="preserve">        '204':</w:t>
      </w:r>
    </w:p>
    <w:p w14:paraId="71BB0935" w14:textId="77777777" w:rsidR="000260B1" w:rsidRPr="00533C32" w:rsidRDefault="000260B1" w:rsidP="000260B1">
      <w:pPr>
        <w:pStyle w:val="PL"/>
      </w:pPr>
      <w:r w:rsidRPr="00533C32">
        <w:t xml:space="preserve">          description: Upon success, an empty response body shall be returned</w:t>
      </w:r>
    </w:p>
    <w:p w14:paraId="2F5D241A" w14:textId="77777777" w:rsidR="000260B1" w:rsidRDefault="000260B1" w:rsidP="000260B1">
      <w:pPr>
        <w:pStyle w:val="PL"/>
        <w:rPr>
          <w:lang w:eastAsia="zh-CN"/>
        </w:rPr>
      </w:pPr>
      <w:r w:rsidRPr="00533C32">
        <w:t xml:space="preserve">        default:</w:t>
      </w:r>
    </w:p>
    <w:p w14:paraId="233EB80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8261844" w14:textId="77777777" w:rsidR="000260B1" w:rsidRPr="00533C32" w:rsidRDefault="000260B1" w:rsidP="000260B1">
      <w:pPr>
        <w:pStyle w:val="PL"/>
        <w:rPr>
          <w:lang w:eastAsia="zh-CN"/>
        </w:rPr>
      </w:pPr>
    </w:p>
    <w:p w14:paraId="287DC5FE" w14:textId="77777777" w:rsidR="000260B1" w:rsidRPr="00533C32" w:rsidRDefault="000260B1" w:rsidP="000260B1">
      <w:pPr>
        <w:pStyle w:val="PL"/>
      </w:pPr>
      <w:r w:rsidRPr="00533C32">
        <w:t xml:space="preserve">    get:</w:t>
      </w:r>
    </w:p>
    <w:p w14:paraId="7C215A37" w14:textId="77777777" w:rsidR="000260B1" w:rsidRPr="00533C32" w:rsidRDefault="000260B1" w:rsidP="000260B1">
      <w:pPr>
        <w:pStyle w:val="PL"/>
      </w:pPr>
      <w:r w:rsidRPr="00533C32">
        <w:t xml:space="preserve">      summary: Retrieves the </w:t>
      </w:r>
      <w:r>
        <w:t xml:space="preserve">Individual </w:t>
      </w:r>
      <w:r w:rsidRPr="00533C32">
        <w:t>Authentication Status of a UE</w:t>
      </w:r>
    </w:p>
    <w:p w14:paraId="268EF1FC" w14:textId="77777777" w:rsidR="000260B1" w:rsidRPr="00533C32" w:rsidRDefault="000260B1" w:rsidP="000260B1">
      <w:pPr>
        <w:pStyle w:val="PL"/>
      </w:pPr>
      <w:r w:rsidRPr="00533C32">
        <w:t xml:space="preserve">      operationId: Query</w:t>
      </w:r>
      <w:r>
        <w:t>Individual</w:t>
      </w:r>
      <w:r w:rsidRPr="00533C32">
        <w:t>AuthenticationStatus</w:t>
      </w:r>
    </w:p>
    <w:p w14:paraId="54E609B7" w14:textId="77777777" w:rsidR="000260B1" w:rsidRPr="00533C32" w:rsidRDefault="000260B1" w:rsidP="000260B1">
      <w:pPr>
        <w:pStyle w:val="PL"/>
      </w:pPr>
      <w:r w:rsidRPr="00533C32">
        <w:t xml:space="preserve">      tags:</w:t>
      </w:r>
    </w:p>
    <w:p w14:paraId="180FA207" w14:textId="77777777" w:rsidR="000260B1" w:rsidRDefault="000260B1" w:rsidP="000260B1">
      <w:pPr>
        <w:pStyle w:val="PL"/>
        <w:rPr>
          <w:lang w:eastAsia="zh-CN"/>
        </w:rPr>
      </w:pPr>
      <w:r w:rsidRPr="00533C32">
        <w:t xml:space="preserve">        - </w:t>
      </w:r>
      <w:r>
        <w:t xml:space="preserve">Individual </w:t>
      </w:r>
      <w:r w:rsidRPr="00533C32">
        <w:t>AuthEvent (Document)</w:t>
      </w:r>
    </w:p>
    <w:p w14:paraId="2AC79347" w14:textId="77777777" w:rsidR="000260B1" w:rsidRDefault="000260B1" w:rsidP="000260B1">
      <w:pPr>
        <w:pStyle w:val="PL"/>
      </w:pPr>
      <w:r>
        <w:t xml:space="preserve">      security:</w:t>
      </w:r>
    </w:p>
    <w:p w14:paraId="4569CF21" w14:textId="77777777" w:rsidR="000260B1" w:rsidRDefault="000260B1" w:rsidP="000260B1">
      <w:pPr>
        <w:pStyle w:val="PL"/>
      </w:pPr>
      <w:r>
        <w:t xml:space="preserve">        - {}</w:t>
      </w:r>
    </w:p>
    <w:p w14:paraId="073BF1A5" w14:textId="77777777" w:rsidR="000260B1" w:rsidRDefault="000260B1" w:rsidP="000260B1">
      <w:pPr>
        <w:pStyle w:val="PL"/>
      </w:pPr>
      <w:r>
        <w:t xml:space="preserve">        - oAuth2ClientCredentials:</w:t>
      </w:r>
    </w:p>
    <w:p w14:paraId="21B1F373" w14:textId="77777777" w:rsidR="000260B1" w:rsidRDefault="000260B1" w:rsidP="000260B1">
      <w:pPr>
        <w:pStyle w:val="PL"/>
      </w:pPr>
      <w:r>
        <w:t xml:space="preserve">          - nudr-dr</w:t>
      </w:r>
    </w:p>
    <w:p w14:paraId="42D55892" w14:textId="77777777" w:rsidR="000260B1" w:rsidRDefault="000260B1" w:rsidP="000260B1">
      <w:pPr>
        <w:pStyle w:val="PL"/>
      </w:pPr>
      <w:r>
        <w:t xml:space="preserve">        - oAuth2ClientCredentials:</w:t>
      </w:r>
    </w:p>
    <w:p w14:paraId="0DB3B20F" w14:textId="77777777" w:rsidR="000260B1" w:rsidRDefault="000260B1" w:rsidP="000260B1">
      <w:pPr>
        <w:pStyle w:val="PL"/>
      </w:pPr>
      <w:r>
        <w:t xml:space="preserve">          - nudr-dr</w:t>
      </w:r>
    </w:p>
    <w:p w14:paraId="41C294D5" w14:textId="77777777" w:rsidR="000260B1" w:rsidRPr="00455CE6" w:rsidRDefault="000260B1" w:rsidP="000260B1">
      <w:pPr>
        <w:pStyle w:val="PL"/>
        <w:rPr>
          <w:lang w:eastAsia="zh-CN"/>
        </w:rPr>
      </w:pPr>
      <w:r>
        <w:lastRenderedPageBreak/>
        <w:t xml:space="preserve">          - nudr-dr:subscription-data</w:t>
      </w:r>
    </w:p>
    <w:p w14:paraId="60D48FBC" w14:textId="77777777" w:rsidR="000260B1" w:rsidRPr="00533C32" w:rsidRDefault="000260B1" w:rsidP="000260B1">
      <w:pPr>
        <w:pStyle w:val="PL"/>
      </w:pPr>
      <w:r w:rsidRPr="00533C32">
        <w:t xml:space="preserve">      parameters:</w:t>
      </w:r>
    </w:p>
    <w:p w14:paraId="559B0FC3" w14:textId="77777777" w:rsidR="000260B1" w:rsidRPr="00533C32" w:rsidRDefault="000260B1" w:rsidP="000260B1">
      <w:pPr>
        <w:pStyle w:val="PL"/>
      </w:pPr>
      <w:r w:rsidRPr="00533C32">
        <w:t xml:space="preserve">        - name: ueId</w:t>
      </w:r>
    </w:p>
    <w:p w14:paraId="38B89E55" w14:textId="77777777" w:rsidR="000260B1" w:rsidRPr="00533C32" w:rsidRDefault="000260B1" w:rsidP="000260B1">
      <w:pPr>
        <w:pStyle w:val="PL"/>
      </w:pPr>
      <w:r w:rsidRPr="00533C32">
        <w:t xml:space="preserve">          in: path</w:t>
      </w:r>
    </w:p>
    <w:p w14:paraId="1D9EEB56" w14:textId="77777777" w:rsidR="000260B1" w:rsidRPr="00533C32" w:rsidRDefault="000260B1" w:rsidP="000260B1">
      <w:pPr>
        <w:pStyle w:val="PL"/>
      </w:pPr>
      <w:r w:rsidRPr="00533C32">
        <w:t xml:space="preserve">          description: UE id</w:t>
      </w:r>
    </w:p>
    <w:p w14:paraId="74B70E84" w14:textId="77777777" w:rsidR="000260B1" w:rsidRPr="00533C32" w:rsidRDefault="000260B1" w:rsidP="000260B1">
      <w:pPr>
        <w:pStyle w:val="PL"/>
      </w:pPr>
      <w:r w:rsidRPr="00533C32">
        <w:t xml:space="preserve">          required: true</w:t>
      </w:r>
    </w:p>
    <w:p w14:paraId="2DB4DAB6" w14:textId="77777777" w:rsidR="000260B1" w:rsidRPr="00533C32" w:rsidRDefault="000260B1" w:rsidP="000260B1">
      <w:pPr>
        <w:pStyle w:val="PL"/>
      </w:pPr>
      <w:r w:rsidRPr="00533C32">
        <w:t xml:space="preserve">          schema:</w:t>
      </w:r>
    </w:p>
    <w:p w14:paraId="0E373C3B" w14:textId="77777777" w:rsidR="000260B1" w:rsidRDefault="000260B1" w:rsidP="000260B1">
      <w:pPr>
        <w:pStyle w:val="PL"/>
      </w:pPr>
      <w:r w:rsidRPr="00533C32">
        <w:t xml:space="preserve">            $ref: 'TS29571_CommonData.yaml#/components/schemas/</w:t>
      </w:r>
      <w:r>
        <w:t>Supi</w:t>
      </w:r>
      <w:r w:rsidRPr="00533C32">
        <w:t>'</w:t>
      </w:r>
    </w:p>
    <w:p w14:paraId="780E5B2D" w14:textId="77777777" w:rsidR="000260B1" w:rsidRPr="006A7EE2" w:rsidRDefault="000260B1" w:rsidP="000260B1">
      <w:pPr>
        <w:pStyle w:val="PL"/>
      </w:pPr>
      <w:r w:rsidRPr="006A7EE2">
        <w:t xml:space="preserve">        - name: </w:t>
      </w:r>
      <w:r>
        <w:t>servingNetworkName</w:t>
      </w:r>
    </w:p>
    <w:p w14:paraId="59CCD2F2" w14:textId="77777777" w:rsidR="000260B1" w:rsidRPr="006A7EE2" w:rsidRDefault="000260B1" w:rsidP="000260B1">
      <w:pPr>
        <w:pStyle w:val="PL"/>
      </w:pPr>
      <w:r w:rsidRPr="006A7EE2">
        <w:t xml:space="preserve">          in: path</w:t>
      </w:r>
    </w:p>
    <w:p w14:paraId="21C562A9" w14:textId="77777777" w:rsidR="000260B1" w:rsidRPr="006A7EE2" w:rsidRDefault="000260B1" w:rsidP="000260B1">
      <w:pPr>
        <w:pStyle w:val="PL"/>
      </w:pPr>
      <w:r w:rsidRPr="006A7EE2">
        <w:t xml:space="preserve">          description: </w:t>
      </w:r>
      <w:r>
        <w:t>Serving Network Name</w:t>
      </w:r>
    </w:p>
    <w:p w14:paraId="2C66B195" w14:textId="77777777" w:rsidR="000260B1" w:rsidRPr="006A7EE2" w:rsidRDefault="000260B1" w:rsidP="000260B1">
      <w:pPr>
        <w:pStyle w:val="PL"/>
      </w:pPr>
      <w:r w:rsidRPr="006A7EE2">
        <w:t xml:space="preserve">          required: true</w:t>
      </w:r>
    </w:p>
    <w:p w14:paraId="7AB75FD7" w14:textId="77777777" w:rsidR="000260B1" w:rsidRDefault="000260B1" w:rsidP="000260B1">
      <w:pPr>
        <w:pStyle w:val="PL"/>
      </w:pPr>
      <w:r w:rsidRPr="006A7EE2">
        <w:t xml:space="preserve">          schema:</w:t>
      </w:r>
    </w:p>
    <w:p w14:paraId="67E4BC94" w14:textId="77777777" w:rsidR="000260B1" w:rsidRPr="00533C32" w:rsidRDefault="000260B1" w:rsidP="000260B1">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4D23752C" w14:textId="77777777" w:rsidR="000260B1" w:rsidRPr="00533C32" w:rsidRDefault="000260B1" w:rsidP="000260B1">
      <w:pPr>
        <w:pStyle w:val="PL"/>
        <w:rPr>
          <w:lang w:eastAsia="zh-CN"/>
        </w:rPr>
      </w:pPr>
      <w:r w:rsidRPr="00533C32">
        <w:rPr>
          <w:lang w:eastAsia="zh-CN"/>
        </w:rPr>
        <w:t xml:space="preserve">        - name: fields</w:t>
      </w:r>
    </w:p>
    <w:p w14:paraId="6452F90A" w14:textId="77777777" w:rsidR="000260B1" w:rsidRPr="00533C32" w:rsidRDefault="000260B1" w:rsidP="000260B1">
      <w:pPr>
        <w:pStyle w:val="PL"/>
        <w:rPr>
          <w:lang w:eastAsia="zh-CN"/>
        </w:rPr>
      </w:pPr>
      <w:r w:rsidRPr="00533C32">
        <w:rPr>
          <w:lang w:eastAsia="zh-CN"/>
        </w:rPr>
        <w:t xml:space="preserve">          in: query</w:t>
      </w:r>
    </w:p>
    <w:p w14:paraId="5E28EF97" w14:textId="77777777" w:rsidR="000260B1" w:rsidRPr="00533C32" w:rsidRDefault="000260B1" w:rsidP="000260B1">
      <w:pPr>
        <w:pStyle w:val="PL"/>
        <w:rPr>
          <w:lang w:eastAsia="zh-CN"/>
        </w:rPr>
      </w:pPr>
      <w:r w:rsidRPr="00533C32">
        <w:rPr>
          <w:lang w:eastAsia="zh-CN"/>
        </w:rPr>
        <w:t xml:space="preserve">          description: attributes to be retrieved</w:t>
      </w:r>
    </w:p>
    <w:p w14:paraId="637C5077" w14:textId="77777777" w:rsidR="000260B1" w:rsidRPr="00533C32" w:rsidRDefault="000260B1" w:rsidP="000260B1">
      <w:pPr>
        <w:pStyle w:val="PL"/>
        <w:rPr>
          <w:lang w:eastAsia="zh-CN"/>
        </w:rPr>
      </w:pPr>
      <w:r w:rsidRPr="00533C32">
        <w:rPr>
          <w:lang w:eastAsia="zh-CN"/>
        </w:rPr>
        <w:t xml:space="preserve">          required: false</w:t>
      </w:r>
    </w:p>
    <w:p w14:paraId="3327D28D" w14:textId="77777777" w:rsidR="000260B1" w:rsidRPr="00533C32" w:rsidRDefault="000260B1" w:rsidP="000260B1">
      <w:pPr>
        <w:pStyle w:val="PL"/>
        <w:rPr>
          <w:lang w:eastAsia="zh-CN"/>
        </w:rPr>
      </w:pPr>
      <w:r w:rsidRPr="00533C32">
        <w:rPr>
          <w:lang w:eastAsia="zh-CN"/>
        </w:rPr>
        <w:t xml:space="preserve">          schema:</w:t>
      </w:r>
    </w:p>
    <w:p w14:paraId="19C54597" w14:textId="77777777" w:rsidR="000260B1" w:rsidRPr="00533C32" w:rsidRDefault="000260B1" w:rsidP="000260B1">
      <w:pPr>
        <w:pStyle w:val="PL"/>
        <w:rPr>
          <w:lang w:eastAsia="zh-CN"/>
        </w:rPr>
      </w:pPr>
      <w:r w:rsidRPr="00533C32">
        <w:rPr>
          <w:lang w:eastAsia="zh-CN"/>
        </w:rPr>
        <w:t xml:space="preserve">            type: array</w:t>
      </w:r>
    </w:p>
    <w:p w14:paraId="400B6794" w14:textId="77777777" w:rsidR="000260B1" w:rsidRPr="00533C32" w:rsidRDefault="000260B1" w:rsidP="000260B1">
      <w:pPr>
        <w:pStyle w:val="PL"/>
        <w:rPr>
          <w:lang w:eastAsia="zh-CN"/>
        </w:rPr>
      </w:pPr>
      <w:r w:rsidRPr="00533C32">
        <w:rPr>
          <w:lang w:eastAsia="zh-CN"/>
        </w:rPr>
        <w:t xml:space="preserve">            items:</w:t>
      </w:r>
    </w:p>
    <w:p w14:paraId="10917BAD" w14:textId="77777777" w:rsidR="000260B1" w:rsidRPr="00533C32" w:rsidRDefault="000260B1" w:rsidP="000260B1">
      <w:pPr>
        <w:pStyle w:val="PL"/>
        <w:rPr>
          <w:lang w:eastAsia="zh-CN"/>
        </w:rPr>
      </w:pPr>
      <w:r w:rsidRPr="00533C32">
        <w:rPr>
          <w:lang w:eastAsia="zh-CN"/>
        </w:rPr>
        <w:t xml:space="preserve">              type: string</w:t>
      </w:r>
    </w:p>
    <w:p w14:paraId="38424655" w14:textId="77777777" w:rsidR="000260B1" w:rsidRPr="00533C32" w:rsidRDefault="000260B1" w:rsidP="000260B1">
      <w:pPr>
        <w:pStyle w:val="PL"/>
      </w:pPr>
      <w:r w:rsidRPr="00533C32">
        <w:t xml:space="preserve">            minItems: 1</w:t>
      </w:r>
    </w:p>
    <w:p w14:paraId="61910457" w14:textId="77777777" w:rsidR="000260B1" w:rsidRPr="00533C32" w:rsidRDefault="000260B1" w:rsidP="000260B1">
      <w:pPr>
        <w:pStyle w:val="PL"/>
      </w:pPr>
      <w:r w:rsidRPr="00533C32">
        <w:t xml:space="preserve">          style: form</w:t>
      </w:r>
    </w:p>
    <w:p w14:paraId="1360792A" w14:textId="77777777" w:rsidR="000260B1" w:rsidRPr="00533C32" w:rsidRDefault="000260B1" w:rsidP="000260B1">
      <w:pPr>
        <w:pStyle w:val="PL"/>
        <w:rPr>
          <w:lang w:eastAsia="zh-CN"/>
        </w:rPr>
      </w:pPr>
      <w:r w:rsidRPr="00533C32">
        <w:t xml:space="preserve">          explode: false</w:t>
      </w:r>
    </w:p>
    <w:p w14:paraId="771507E3" w14:textId="77777777" w:rsidR="000260B1" w:rsidRPr="00533C32" w:rsidRDefault="000260B1" w:rsidP="000260B1">
      <w:pPr>
        <w:pStyle w:val="PL"/>
      </w:pPr>
      <w:r w:rsidRPr="00533C32">
        <w:t xml:space="preserve">        - name: supported</w:t>
      </w:r>
      <w:r w:rsidRPr="00533C32">
        <w:rPr>
          <w:lang w:eastAsia="zh-CN"/>
        </w:rPr>
        <w:t>-f</w:t>
      </w:r>
      <w:r w:rsidRPr="00533C32">
        <w:t>eatures</w:t>
      </w:r>
    </w:p>
    <w:p w14:paraId="7CDC822D" w14:textId="77777777" w:rsidR="000260B1" w:rsidRPr="00533C32" w:rsidRDefault="000260B1" w:rsidP="000260B1">
      <w:pPr>
        <w:pStyle w:val="PL"/>
      </w:pPr>
      <w:r w:rsidRPr="00533C32">
        <w:t xml:space="preserve">          description: Supported Features</w:t>
      </w:r>
    </w:p>
    <w:p w14:paraId="327AFC26" w14:textId="77777777" w:rsidR="000260B1" w:rsidRPr="00533C32" w:rsidRDefault="000260B1" w:rsidP="000260B1">
      <w:pPr>
        <w:pStyle w:val="PL"/>
      </w:pPr>
      <w:r w:rsidRPr="00533C32">
        <w:t xml:space="preserve">          in: query</w:t>
      </w:r>
    </w:p>
    <w:p w14:paraId="332804C3" w14:textId="77777777" w:rsidR="000260B1" w:rsidRPr="00533C32" w:rsidRDefault="000260B1" w:rsidP="000260B1">
      <w:pPr>
        <w:pStyle w:val="PL"/>
      </w:pPr>
      <w:r w:rsidRPr="00533C32">
        <w:t xml:space="preserve">          schema:</w:t>
      </w:r>
    </w:p>
    <w:p w14:paraId="214B8735" w14:textId="77777777" w:rsidR="000260B1" w:rsidRDefault="000260B1" w:rsidP="000260B1">
      <w:pPr>
        <w:pStyle w:val="PL"/>
      </w:pPr>
      <w:r w:rsidRPr="00533C32">
        <w:t xml:space="preserve">             $ref: 'TS29571_CommonData.yaml#/components/schemas/SupportedFeatures'</w:t>
      </w:r>
    </w:p>
    <w:p w14:paraId="698EB1FA" w14:textId="77777777" w:rsidR="000260B1" w:rsidRPr="00533C32" w:rsidRDefault="000260B1" w:rsidP="000260B1">
      <w:pPr>
        <w:pStyle w:val="PL"/>
      </w:pPr>
      <w:r w:rsidRPr="00533C32">
        <w:t xml:space="preserve">      responses:</w:t>
      </w:r>
    </w:p>
    <w:p w14:paraId="224EA6BA" w14:textId="77777777" w:rsidR="000260B1" w:rsidRPr="00533C32" w:rsidRDefault="000260B1" w:rsidP="000260B1">
      <w:pPr>
        <w:pStyle w:val="PL"/>
      </w:pPr>
      <w:r w:rsidRPr="00533C32">
        <w:t xml:space="preserve">        '200':</w:t>
      </w:r>
    </w:p>
    <w:p w14:paraId="3E5EFE6B" w14:textId="77777777" w:rsidR="000260B1" w:rsidRPr="00533C32" w:rsidRDefault="000260B1" w:rsidP="000260B1">
      <w:pPr>
        <w:pStyle w:val="PL"/>
      </w:pPr>
      <w:r w:rsidRPr="00533C32">
        <w:t xml:space="preserve">          description: Expected response to a valid request</w:t>
      </w:r>
    </w:p>
    <w:p w14:paraId="5D532856" w14:textId="77777777" w:rsidR="000260B1" w:rsidRPr="00533C32" w:rsidRDefault="000260B1" w:rsidP="000260B1">
      <w:pPr>
        <w:pStyle w:val="PL"/>
      </w:pPr>
      <w:r w:rsidRPr="00533C32">
        <w:t xml:space="preserve">          content:</w:t>
      </w:r>
    </w:p>
    <w:p w14:paraId="5A3F406F" w14:textId="77777777" w:rsidR="000260B1" w:rsidRPr="00533C32" w:rsidRDefault="000260B1" w:rsidP="000260B1">
      <w:pPr>
        <w:pStyle w:val="PL"/>
      </w:pPr>
      <w:r w:rsidRPr="00533C32">
        <w:t xml:space="preserve">            application/json:</w:t>
      </w:r>
    </w:p>
    <w:p w14:paraId="4797D052" w14:textId="77777777" w:rsidR="000260B1" w:rsidRPr="00533C32" w:rsidRDefault="000260B1" w:rsidP="000260B1">
      <w:pPr>
        <w:pStyle w:val="PL"/>
      </w:pPr>
      <w:r w:rsidRPr="00533C32">
        <w:t xml:space="preserve">              schema:</w:t>
      </w:r>
    </w:p>
    <w:p w14:paraId="261FA625" w14:textId="77777777" w:rsidR="000260B1" w:rsidRPr="00533C32" w:rsidRDefault="000260B1" w:rsidP="000260B1">
      <w:pPr>
        <w:pStyle w:val="PL"/>
      </w:pPr>
      <w:r w:rsidRPr="00533C32">
        <w:t xml:space="preserve">                $ref: 'TS29503_Nudm_</w:t>
      </w:r>
      <w:r w:rsidRPr="00533C32">
        <w:rPr>
          <w:lang w:eastAsia="zh-CN"/>
        </w:rPr>
        <w:t>UEAU</w:t>
      </w:r>
      <w:r w:rsidRPr="00533C32">
        <w:t>.yaml#/components/schemas/AuthEvent'</w:t>
      </w:r>
    </w:p>
    <w:p w14:paraId="27359071" w14:textId="77777777" w:rsidR="000260B1" w:rsidRDefault="000260B1" w:rsidP="000260B1">
      <w:pPr>
        <w:pStyle w:val="PL"/>
        <w:rPr>
          <w:lang w:eastAsia="zh-CN"/>
        </w:rPr>
      </w:pPr>
      <w:r w:rsidRPr="00533C32">
        <w:t xml:space="preserve">        default:</w:t>
      </w:r>
    </w:p>
    <w:p w14:paraId="4CF2FEF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12C2140" w14:textId="77777777" w:rsidR="000260B1" w:rsidRPr="00533C32" w:rsidRDefault="000260B1" w:rsidP="000260B1">
      <w:pPr>
        <w:pStyle w:val="PL"/>
      </w:pPr>
    </w:p>
    <w:p w14:paraId="35044DB9" w14:textId="77777777" w:rsidR="000260B1" w:rsidRPr="00533C32" w:rsidRDefault="000260B1" w:rsidP="000260B1">
      <w:pPr>
        <w:pStyle w:val="PL"/>
      </w:pPr>
      <w:r w:rsidRPr="00533C32">
        <w:t xml:space="preserve">    delete:</w:t>
      </w:r>
    </w:p>
    <w:p w14:paraId="012671E6" w14:textId="77777777" w:rsidR="000260B1" w:rsidRPr="00533C32" w:rsidRDefault="000260B1" w:rsidP="000260B1">
      <w:pPr>
        <w:pStyle w:val="PL"/>
      </w:pPr>
      <w:r w:rsidRPr="00533C32">
        <w:t xml:space="preserve">      summary: To remove </w:t>
      </w:r>
      <w:r>
        <w:t>the Individual Authentication Status of a UE</w:t>
      </w:r>
    </w:p>
    <w:p w14:paraId="3AEC472B" w14:textId="77777777" w:rsidR="000260B1" w:rsidRPr="00533C32" w:rsidRDefault="000260B1" w:rsidP="000260B1">
      <w:pPr>
        <w:pStyle w:val="PL"/>
      </w:pPr>
      <w:r w:rsidRPr="00533C32">
        <w:t xml:space="preserve">      operationId: Delete</w:t>
      </w:r>
      <w:r>
        <w:t>IndividualAuthenticationStatus</w:t>
      </w:r>
    </w:p>
    <w:p w14:paraId="15730275" w14:textId="77777777" w:rsidR="000260B1" w:rsidRPr="00533C32" w:rsidRDefault="000260B1" w:rsidP="000260B1">
      <w:pPr>
        <w:pStyle w:val="PL"/>
      </w:pPr>
      <w:r w:rsidRPr="00533C32">
        <w:t xml:space="preserve">      tags:</w:t>
      </w:r>
    </w:p>
    <w:p w14:paraId="78320C88" w14:textId="77777777" w:rsidR="000260B1" w:rsidRDefault="000260B1" w:rsidP="000260B1">
      <w:pPr>
        <w:pStyle w:val="PL"/>
        <w:rPr>
          <w:lang w:eastAsia="zh-CN"/>
        </w:rPr>
      </w:pPr>
      <w:r w:rsidRPr="00533C32">
        <w:t xml:space="preserve">        - </w:t>
      </w:r>
      <w:r>
        <w:t>Individual AuthEvent</w:t>
      </w:r>
      <w:r w:rsidRPr="00533C32">
        <w:t xml:space="preserve"> (Document)</w:t>
      </w:r>
    </w:p>
    <w:p w14:paraId="3317A8EE" w14:textId="77777777" w:rsidR="000260B1" w:rsidRDefault="000260B1" w:rsidP="000260B1">
      <w:pPr>
        <w:pStyle w:val="PL"/>
      </w:pPr>
      <w:r>
        <w:t xml:space="preserve">      security:</w:t>
      </w:r>
    </w:p>
    <w:p w14:paraId="2DB87F1D" w14:textId="77777777" w:rsidR="000260B1" w:rsidRDefault="000260B1" w:rsidP="000260B1">
      <w:pPr>
        <w:pStyle w:val="PL"/>
      </w:pPr>
      <w:r>
        <w:t xml:space="preserve">        - {}</w:t>
      </w:r>
    </w:p>
    <w:p w14:paraId="19F14E69" w14:textId="77777777" w:rsidR="000260B1" w:rsidRDefault="000260B1" w:rsidP="000260B1">
      <w:pPr>
        <w:pStyle w:val="PL"/>
      </w:pPr>
      <w:r>
        <w:t xml:space="preserve">        - oAuth2ClientCredentials:</w:t>
      </w:r>
    </w:p>
    <w:p w14:paraId="5959C193" w14:textId="77777777" w:rsidR="000260B1" w:rsidRDefault="000260B1" w:rsidP="000260B1">
      <w:pPr>
        <w:pStyle w:val="PL"/>
      </w:pPr>
      <w:r>
        <w:t xml:space="preserve">          - nudr-dr</w:t>
      </w:r>
    </w:p>
    <w:p w14:paraId="6363FD6A" w14:textId="77777777" w:rsidR="000260B1" w:rsidRDefault="000260B1" w:rsidP="000260B1">
      <w:pPr>
        <w:pStyle w:val="PL"/>
      </w:pPr>
      <w:r>
        <w:t xml:space="preserve">        - oAuth2ClientCredentials:</w:t>
      </w:r>
    </w:p>
    <w:p w14:paraId="0DFDC39F" w14:textId="77777777" w:rsidR="000260B1" w:rsidRDefault="000260B1" w:rsidP="000260B1">
      <w:pPr>
        <w:pStyle w:val="PL"/>
      </w:pPr>
      <w:r>
        <w:t xml:space="preserve">          - nudr-dr</w:t>
      </w:r>
    </w:p>
    <w:p w14:paraId="5B4664C1" w14:textId="77777777" w:rsidR="000260B1" w:rsidRPr="00533C32" w:rsidRDefault="000260B1" w:rsidP="000260B1">
      <w:pPr>
        <w:pStyle w:val="PL"/>
        <w:rPr>
          <w:lang w:eastAsia="zh-CN"/>
        </w:rPr>
      </w:pPr>
      <w:r>
        <w:t xml:space="preserve">          - nudr-dr:subscription-data</w:t>
      </w:r>
    </w:p>
    <w:p w14:paraId="36943095" w14:textId="77777777" w:rsidR="000260B1" w:rsidRPr="00533C32" w:rsidRDefault="000260B1" w:rsidP="000260B1">
      <w:pPr>
        <w:pStyle w:val="PL"/>
      </w:pPr>
      <w:r w:rsidRPr="00533C32">
        <w:t xml:space="preserve">      parameters:</w:t>
      </w:r>
    </w:p>
    <w:p w14:paraId="6E189041" w14:textId="77777777" w:rsidR="000260B1" w:rsidRPr="00533C32" w:rsidRDefault="000260B1" w:rsidP="000260B1">
      <w:pPr>
        <w:pStyle w:val="PL"/>
      </w:pPr>
      <w:r w:rsidRPr="00533C32">
        <w:t xml:space="preserve">        - name: ueId</w:t>
      </w:r>
    </w:p>
    <w:p w14:paraId="3F62FC6F" w14:textId="77777777" w:rsidR="000260B1" w:rsidRPr="00533C32" w:rsidRDefault="000260B1" w:rsidP="000260B1">
      <w:pPr>
        <w:pStyle w:val="PL"/>
      </w:pPr>
      <w:r w:rsidRPr="00533C32">
        <w:t xml:space="preserve">          in: path</w:t>
      </w:r>
    </w:p>
    <w:p w14:paraId="537AFAAD" w14:textId="77777777" w:rsidR="000260B1" w:rsidRPr="00533C32" w:rsidRDefault="000260B1" w:rsidP="000260B1">
      <w:pPr>
        <w:pStyle w:val="PL"/>
      </w:pPr>
      <w:r w:rsidRPr="00533C32">
        <w:t xml:space="preserve">          description: UE id</w:t>
      </w:r>
    </w:p>
    <w:p w14:paraId="2FEF9C36" w14:textId="77777777" w:rsidR="000260B1" w:rsidRPr="00533C32" w:rsidRDefault="000260B1" w:rsidP="000260B1">
      <w:pPr>
        <w:pStyle w:val="PL"/>
      </w:pPr>
      <w:r w:rsidRPr="00533C32">
        <w:t xml:space="preserve">          required: true</w:t>
      </w:r>
    </w:p>
    <w:p w14:paraId="16488389" w14:textId="77777777" w:rsidR="000260B1" w:rsidRPr="00533C32" w:rsidRDefault="000260B1" w:rsidP="000260B1">
      <w:pPr>
        <w:pStyle w:val="PL"/>
      </w:pPr>
      <w:r w:rsidRPr="00533C32">
        <w:t xml:space="preserve">          schema:</w:t>
      </w:r>
    </w:p>
    <w:p w14:paraId="76EACFEB" w14:textId="77777777" w:rsidR="000260B1" w:rsidRDefault="000260B1" w:rsidP="000260B1">
      <w:pPr>
        <w:pStyle w:val="PL"/>
      </w:pPr>
      <w:r w:rsidRPr="00533C32">
        <w:t xml:space="preserve">            $ref: 'TS29571_CommonData.yaml#/components/schemas/</w:t>
      </w:r>
      <w:r>
        <w:t>Supi</w:t>
      </w:r>
      <w:r w:rsidRPr="00533C32">
        <w:t>'</w:t>
      </w:r>
    </w:p>
    <w:p w14:paraId="29377092" w14:textId="77777777" w:rsidR="000260B1" w:rsidRPr="006A7EE2" w:rsidRDefault="000260B1" w:rsidP="000260B1">
      <w:pPr>
        <w:pStyle w:val="PL"/>
      </w:pPr>
      <w:r w:rsidRPr="006A7EE2">
        <w:t xml:space="preserve">        - name: </w:t>
      </w:r>
      <w:r>
        <w:t>servingNetworkName</w:t>
      </w:r>
    </w:p>
    <w:p w14:paraId="4EE650CD" w14:textId="77777777" w:rsidR="000260B1" w:rsidRPr="006A7EE2" w:rsidRDefault="000260B1" w:rsidP="000260B1">
      <w:pPr>
        <w:pStyle w:val="PL"/>
      </w:pPr>
      <w:r w:rsidRPr="006A7EE2">
        <w:t xml:space="preserve">          in: path</w:t>
      </w:r>
    </w:p>
    <w:p w14:paraId="74B6B86A" w14:textId="77777777" w:rsidR="000260B1" w:rsidRPr="006A7EE2" w:rsidRDefault="000260B1" w:rsidP="000260B1">
      <w:pPr>
        <w:pStyle w:val="PL"/>
      </w:pPr>
      <w:r w:rsidRPr="006A7EE2">
        <w:t xml:space="preserve">          description: </w:t>
      </w:r>
      <w:r>
        <w:t>Serving Network Name</w:t>
      </w:r>
    </w:p>
    <w:p w14:paraId="20CDA296" w14:textId="77777777" w:rsidR="000260B1" w:rsidRPr="006A7EE2" w:rsidRDefault="000260B1" w:rsidP="000260B1">
      <w:pPr>
        <w:pStyle w:val="PL"/>
      </w:pPr>
      <w:r w:rsidRPr="006A7EE2">
        <w:t xml:space="preserve">          required: true</w:t>
      </w:r>
    </w:p>
    <w:p w14:paraId="0BE31383" w14:textId="77777777" w:rsidR="000260B1" w:rsidRDefault="000260B1" w:rsidP="000260B1">
      <w:pPr>
        <w:pStyle w:val="PL"/>
      </w:pPr>
      <w:r w:rsidRPr="006A7EE2">
        <w:t xml:space="preserve">          schema:</w:t>
      </w:r>
    </w:p>
    <w:p w14:paraId="217032DA" w14:textId="77777777" w:rsidR="000260B1" w:rsidRPr="00533C32" w:rsidRDefault="000260B1" w:rsidP="000260B1">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85B99C1" w14:textId="77777777" w:rsidR="000260B1" w:rsidRPr="00533C32" w:rsidRDefault="000260B1" w:rsidP="000260B1">
      <w:pPr>
        <w:pStyle w:val="PL"/>
      </w:pPr>
      <w:r w:rsidRPr="00533C32">
        <w:t xml:space="preserve">      responses:</w:t>
      </w:r>
    </w:p>
    <w:p w14:paraId="1D2662AC" w14:textId="77777777" w:rsidR="000260B1" w:rsidRPr="00533C32" w:rsidRDefault="000260B1" w:rsidP="000260B1">
      <w:pPr>
        <w:pStyle w:val="PL"/>
      </w:pPr>
      <w:r w:rsidRPr="00533C32">
        <w:t xml:space="preserve">        '204':</w:t>
      </w:r>
    </w:p>
    <w:p w14:paraId="64A426FD" w14:textId="77777777" w:rsidR="000260B1" w:rsidRPr="00533C32" w:rsidRDefault="000260B1" w:rsidP="000260B1">
      <w:pPr>
        <w:pStyle w:val="PL"/>
      </w:pPr>
      <w:r w:rsidRPr="00533C32">
        <w:t xml:space="preserve">          description: Upon success, an empty response body shall be returned.</w:t>
      </w:r>
    </w:p>
    <w:p w14:paraId="0878B532" w14:textId="77777777" w:rsidR="000260B1" w:rsidRDefault="000260B1" w:rsidP="000260B1">
      <w:pPr>
        <w:pStyle w:val="PL"/>
        <w:rPr>
          <w:lang w:eastAsia="zh-CN"/>
        </w:rPr>
      </w:pPr>
      <w:r w:rsidRPr="00533C32">
        <w:t xml:space="preserve">        default:</w:t>
      </w:r>
    </w:p>
    <w:p w14:paraId="19CBE741"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E7362E8" w14:textId="77777777" w:rsidR="000260B1" w:rsidRPr="00533C32" w:rsidRDefault="000260B1" w:rsidP="000260B1">
      <w:pPr>
        <w:pStyle w:val="PL"/>
        <w:rPr>
          <w:lang w:eastAsia="zh-CN"/>
        </w:rPr>
      </w:pPr>
    </w:p>
    <w:p w14:paraId="6BA64442" w14:textId="77777777" w:rsidR="000260B1" w:rsidRPr="00533C32" w:rsidRDefault="000260B1" w:rsidP="000260B1">
      <w:pPr>
        <w:pStyle w:val="PL"/>
      </w:pPr>
      <w:r w:rsidRPr="00533C32">
        <w:t xml:space="preserve">  /subscription-data/{ueId}/</w:t>
      </w:r>
      <w:r w:rsidRPr="00533C32">
        <w:rPr>
          <w:kern w:val="2"/>
        </w:rPr>
        <w:t>ue-update-confirmation-data/sor-data:</w:t>
      </w:r>
    </w:p>
    <w:p w14:paraId="649579FB" w14:textId="77777777" w:rsidR="000260B1" w:rsidRPr="00533C32" w:rsidRDefault="000260B1" w:rsidP="000260B1">
      <w:pPr>
        <w:pStyle w:val="PL"/>
      </w:pPr>
      <w:r w:rsidRPr="00533C32">
        <w:t xml:space="preserve">    put:</w:t>
      </w:r>
    </w:p>
    <w:p w14:paraId="55758280" w14:textId="77777777" w:rsidR="000260B1" w:rsidRPr="00533C32" w:rsidRDefault="000260B1" w:rsidP="000260B1">
      <w:pPr>
        <w:pStyle w:val="PL"/>
      </w:pPr>
      <w:r w:rsidRPr="00533C32">
        <w:t xml:space="preserve">      summary: To store the SoR acknowledgement information of a UE</w:t>
      </w:r>
      <w:r>
        <w:t xml:space="preserve"> and ME support of SOR CMCI</w:t>
      </w:r>
    </w:p>
    <w:p w14:paraId="181C4D0E" w14:textId="77777777" w:rsidR="000260B1" w:rsidRPr="00533C32" w:rsidRDefault="000260B1" w:rsidP="000260B1">
      <w:pPr>
        <w:pStyle w:val="PL"/>
      </w:pPr>
      <w:r w:rsidRPr="00533C32">
        <w:t xml:space="preserve">      operationId: CreateAuthenticationSoR</w:t>
      </w:r>
    </w:p>
    <w:p w14:paraId="10C4E2C9" w14:textId="77777777" w:rsidR="000260B1" w:rsidRPr="00533C32" w:rsidRDefault="000260B1" w:rsidP="000260B1">
      <w:pPr>
        <w:pStyle w:val="PL"/>
      </w:pPr>
      <w:r w:rsidRPr="00533C32">
        <w:t xml:space="preserve">      tags:</w:t>
      </w:r>
    </w:p>
    <w:p w14:paraId="6C3D048B" w14:textId="77777777" w:rsidR="000260B1" w:rsidRDefault="000260B1" w:rsidP="000260B1">
      <w:pPr>
        <w:pStyle w:val="PL"/>
        <w:rPr>
          <w:lang w:eastAsia="zh-CN"/>
        </w:rPr>
      </w:pPr>
      <w:r w:rsidRPr="00533C32">
        <w:t xml:space="preserve">        - Authentication SoR (Document)</w:t>
      </w:r>
    </w:p>
    <w:p w14:paraId="7BE44C4B" w14:textId="77777777" w:rsidR="000260B1" w:rsidRDefault="000260B1" w:rsidP="000260B1">
      <w:pPr>
        <w:pStyle w:val="PL"/>
      </w:pPr>
      <w:r>
        <w:t xml:space="preserve">      security:</w:t>
      </w:r>
    </w:p>
    <w:p w14:paraId="004FC692" w14:textId="77777777" w:rsidR="000260B1" w:rsidRDefault="000260B1" w:rsidP="000260B1">
      <w:pPr>
        <w:pStyle w:val="PL"/>
      </w:pPr>
      <w:r>
        <w:lastRenderedPageBreak/>
        <w:t xml:space="preserve">        - {}</w:t>
      </w:r>
    </w:p>
    <w:p w14:paraId="0F81831E" w14:textId="77777777" w:rsidR="000260B1" w:rsidRDefault="000260B1" w:rsidP="000260B1">
      <w:pPr>
        <w:pStyle w:val="PL"/>
      </w:pPr>
      <w:r>
        <w:t xml:space="preserve">        - oAuth2ClientCredentials:</w:t>
      </w:r>
    </w:p>
    <w:p w14:paraId="768FD297" w14:textId="77777777" w:rsidR="000260B1" w:rsidRDefault="000260B1" w:rsidP="000260B1">
      <w:pPr>
        <w:pStyle w:val="PL"/>
      </w:pPr>
      <w:r>
        <w:t xml:space="preserve">          - nudr-dr</w:t>
      </w:r>
    </w:p>
    <w:p w14:paraId="068ED803" w14:textId="77777777" w:rsidR="000260B1" w:rsidRDefault="000260B1" w:rsidP="000260B1">
      <w:pPr>
        <w:pStyle w:val="PL"/>
      </w:pPr>
      <w:r>
        <w:t xml:space="preserve">        - oAuth2ClientCredentials:</w:t>
      </w:r>
    </w:p>
    <w:p w14:paraId="31019906" w14:textId="77777777" w:rsidR="000260B1" w:rsidRDefault="000260B1" w:rsidP="000260B1">
      <w:pPr>
        <w:pStyle w:val="PL"/>
      </w:pPr>
      <w:r>
        <w:t xml:space="preserve">          - nudr-dr</w:t>
      </w:r>
    </w:p>
    <w:p w14:paraId="25583BEB" w14:textId="77777777" w:rsidR="000260B1" w:rsidRPr="00533C32" w:rsidRDefault="000260B1" w:rsidP="000260B1">
      <w:pPr>
        <w:pStyle w:val="PL"/>
        <w:rPr>
          <w:lang w:eastAsia="zh-CN"/>
        </w:rPr>
      </w:pPr>
      <w:r>
        <w:t xml:space="preserve">          - nudr-dr:subscription-data</w:t>
      </w:r>
    </w:p>
    <w:p w14:paraId="44FF7DD0" w14:textId="77777777" w:rsidR="000260B1" w:rsidRPr="00533C32" w:rsidRDefault="000260B1" w:rsidP="000260B1">
      <w:pPr>
        <w:pStyle w:val="PL"/>
      </w:pPr>
      <w:r w:rsidRPr="00533C32">
        <w:t xml:space="preserve">      parameters:</w:t>
      </w:r>
    </w:p>
    <w:p w14:paraId="188A6D6E" w14:textId="77777777" w:rsidR="000260B1" w:rsidRPr="00533C32" w:rsidRDefault="000260B1" w:rsidP="000260B1">
      <w:pPr>
        <w:pStyle w:val="PL"/>
      </w:pPr>
      <w:r w:rsidRPr="00533C32">
        <w:t xml:space="preserve">        - name: ueId</w:t>
      </w:r>
    </w:p>
    <w:p w14:paraId="1194D8C6" w14:textId="77777777" w:rsidR="000260B1" w:rsidRPr="00533C32" w:rsidRDefault="000260B1" w:rsidP="000260B1">
      <w:pPr>
        <w:pStyle w:val="PL"/>
      </w:pPr>
      <w:r w:rsidRPr="00533C32">
        <w:t xml:space="preserve">          in: path</w:t>
      </w:r>
    </w:p>
    <w:p w14:paraId="164CE62B" w14:textId="77777777" w:rsidR="000260B1" w:rsidRPr="00533C32" w:rsidRDefault="000260B1" w:rsidP="000260B1">
      <w:pPr>
        <w:pStyle w:val="PL"/>
      </w:pPr>
      <w:r w:rsidRPr="00533C32">
        <w:t xml:space="preserve">          description: UE id</w:t>
      </w:r>
    </w:p>
    <w:p w14:paraId="1F26C8FA" w14:textId="77777777" w:rsidR="000260B1" w:rsidRPr="00533C32" w:rsidRDefault="000260B1" w:rsidP="000260B1">
      <w:pPr>
        <w:pStyle w:val="PL"/>
      </w:pPr>
      <w:r w:rsidRPr="00533C32">
        <w:t xml:space="preserve">          required: true</w:t>
      </w:r>
    </w:p>
    <w:p w14:paraId="2DF8F1FE" w14:textId="77777777" w:rsidR="000260B1" w:rsidRPr="00533C32" w:rsidRDefault="000260B1" w:rsidP="000260B1">
      <w:pPr>
        <w:pStyle w:val="PL"/>
      </w:pPr>
      <w:r w:rsidRPr="00533C32">
        <w:t xml:space="preserve">          schema:</w:t>
      </w:r>
    </w:p>
    <w:p w14:paraId="42686894"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3A80BE4C" w14:textId="77777777" w:rsidR="000260B1" w:rsidRPr="00533C32" w:rsidRDefault="000260B1" w:rsidP="000260B1">
      <w:pPr>
        <w:pStyle w:val="PL"/>
        <w:rPr>
          <w:lang w:eastAsia="zh-CN"/>
        </w:rPr>
      </w:pPr>
      <w:r w:rsidRPr="00533C32">
        <w:t xml:space="preserve">        - name: </w:t>
      </w:r>
      <w:r w:rsidRPr="00533C32">
        <w:rPr>
          <w:lang w:eastAsia="zh-CN"/>
        </w:rPr>
        <w:t>supported-features</w:t>
      </w:r>
    </w:p>
    <w:p w14:paraId="78113CDA" w14:textId="77777777" w:rsidR="000260B1" w:rsidRPr="00533C32" w:rsidRDefault="000260B1" w:rsidP="000260B1">
      <w:pPr>
        <w:pStyle w:val="PL"/>
      </w:pPr>
      <w:r w:rsidRPr="00533C32">
        <w:t xml:space="preserve">          in: query</w:t>
      </w:r>
    </w:p>
    <w:p w14:paraId="48586FD4" w14:textId="77777777" w:rsidR="000260B1" w:rsidRPr="00533C32" w:rsidRDefault="000260B1" w:rsidP="000260B1">
      <w:pPr>
        <w:pStyle w:val="PL"/>
      </w:pPr>
      <w:r w:rsidRPr="00533C32">
        <w:t xml:space="preserve">          description: Supported Features</w:t>
      </w:r>
    </w:p>
    <w:p w14:paraId="03C702F1" w14:textId="77777777" w:rsidR="000260B1" w:rsidRPr="00533C32" w:rsidRDefault="000260B1" w:rsidP="000260B1">
      <w:pPr>
        <w:pStyle w:val="PL"/>
      </w:pPr>
      <w:r w:rsidRPr="00533C32">
        <w:t xml:space="preserve">          schema:</w:t>
      </w:r>
    </w:p>
    <w:p w14:paraId="04C892C0" w14:textId="77777777" w:rsidR="000260B1" w:rsidRPr="00533C32" w:rsidRDefault="000260B1" w:rsidP="000260B1">
      <w:pPr>
        <w:pStyle w:val="PL"/>
        <w:rPr>
          <w:lang w:eastAsia="zh-CN"/>
        </w:rPr>
      </w:pPr>
      <w:r w:rsidRPr="00533C32">
        <w:t xml:space="preserve">             $ref: 'TS29571_CommonData.yaml#/components/schemas/SupportedFeatures'</w:t>
      </w:r>
    </w:p>
    <w:p w14:paraId="1DB26FE6" w14:textId="77777777" w:rsidR="000260B1" w:rsidRPr="00533C32" w:rsidRDefault="000260B1" w:rsidP="000260B1">
      <w:pPr>
        <w:pStyle w:val="PL"/>
      </w:pPr>
      <w:r w:rsidRPr="00533C32">
        <w:t xml:space="preserve">      requestBody:</w:t>
      </w:r>
    </w:p>
    <w:p w14:paraId="617B7B1B" w14:textId="77777777" w:rsidR="000260B1" w:rsidRPr="00533C32" w:rsidRDefault="000260B1" w:rsidP="000260B1">
      <w:pPr>
        <w:pStyle w:val="PL"/>
      </w:pPr>
      <w:r w:rsidRPr="00533C32">
        <w:t xml:space="preserve">        content:</w:t>
      </w:r>
    </w:p>
    <w:p w14:paraId="592EAF9F" w14:textId="77777777" w:rsidR="000260B1" w:rsidRPr="00533C32" w:rsidRDefault="000260B1" w:rsidP="000260B1">
      <w:pPr>
        <w:pStyle w:val="PL"/>
      </w:pPr>
      <w:r w:rsidRPr="00533C32">
        <w:t xml:space="preserve">          application/json:</w:t>
      </w:r>
    </w:p>
    <w:p w14:paraId="6F14476B" w14:textId="77777777" w:rsidR="000260B1" w:rsidRPr="00533C32" w:rsidRDefault="000260B1" w:rsidP="000260B1">
      <w:pPr>
        <w:pStyle w:val="PL"/>
      </w:pPr>
      <w:r w:rsidRPr="00533C32">
        <w:t xml:space="preserve">            schema:</w:t>
      </w:r>
    </w:p>
    <w:p w14:paraId="7804B9D8" w14:textId="77777777" w:rsidR="000260B1" w:rsidRPr="00533C32" w:rsidRDefault="000260B1" w:rsidP="000260B1">
      <w:pPr>
        <w:pStyle w:val="PL"/>
        <w:outlineLvl w:val="0"/>
      </w:pPr>
      <w:r w:rsidRPr="00533C32">
        <w:t xml:space="preserve">              $ref: '#/components/schemas/</w:t>
      </w:r>
      <w:r w:rsidRPr="00533C32">
        <w:rPr>
          <w:rFonts w:eastAsia="SimSun"/>
          <w:lang w:eastAsia="zh-CN"/>
        </w:rPr>
        <w:t>SorData</w:t>
      </w:r>
      <w:r w:rsidRPr="00533C32">
        <w:t>'</w:t>
      </w:r>
    </w:p>
    <w:p w14:paraId="685A9BE9" w14:textId="77777777" w:rsidR="000260B1" w:rsidRPr="00533C32" w:rsidRDefault="000260B1" w:rsidP="000260B1">
      <w:pPr>
        <w:pStyle w:val="PL"/>
      </w:pPr>
      <w:r>
        <w:t xml:space="preserve">        </w:t>
      </w:r>
      <w:r w:rsidRPr="003722F2">
        <w:t>required: true</w:t>
      </w:r>
    </w:p>
    <w:p w14:paraId="771C3101" w14:textId="77777777" w:rsidR="000260B1" w:rsidRPr="00533C32" w:rsidRDefault="000260B1" w:rsidP="000260B1">
      <w:pPr>
        <w:pStyle w:val="PL"/>
      </w:pPr>
      <w:r w:rsidRPr="00533C32">
        <w:t xml:space="preserve">      responses:</w:t>
      </w:r>
    </w:p>
    <w:p w14:paraId="0F90DAC5" w14:textId="77777777" w:rsidR="000260B1" w:rsidRPr="00533C32" w:rsidRDefault="000260B1" w:rsidP="000260B1">
      <w:pPr>
        <w:pStyle w:val="PL"/>
      </w:pPr>
      <w:r w:rsidRPr="00533C32">
        <w:t xml:space="preserve">        '204':</w:t>
      </w:r>
    </w:p>
    <w:p w14:paraId="43255E28" w14:textId="77777777" w:rsidR="000260B1" w:rsidRPr="00533C32" w:rsidRDefault="000260B1" w:rsidP="000260B1">
      <w:pPr>
        <w:pStyle w:val="PL"/>
      </w:pPr>
      <w:r w:rsidRPr="00533C32">
        <w:t xml:space="preserve">          description: Expected response to a valid request</w:t>
      </w:r>
    </w:p>
    <w:p w14:paraId="0B99ECEA" w14:textId="77777777" w:rsidR="000260B1" w:rsidRDefault="000260B1" w:rsidP="000260B1">
      <w:pPr>
        <w:pStyle w:val="PL"/>
        <w:rPr>
          <w:lang w:eastAsia="zh-CN"/>
        </w:rPr>
      </w:pPr>
      <w:r w:rsidRPr="00533C32">
        <w:t xml:space="preserve">        default:</w:t>
      </w:r>
    </w:p>
    <w:p w14:paraId="2B229251"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685407F0" w14:textId="77777777" w:rsidR="000260B1" w:rsidRPr="00533C32" w:rsidRDefault="000260B1" w:rsidP="000260B1">
      <w:pPr>
        <w:pStyle w:val="PL"/>
        <w:rPr>
          <w:lang w:eastAsia="zh-CN"/>
        </w:rPr>
      </w:pPr>
    </w:p>
    <w:p w14:paraId="7AC16C35" w14:textId="77777777" w:rsidR="000260B1" w:rsidRPr="00533C32" w:rsidRDefault="000260B1" w:rsidP="000260B1">
      <w:pPr>
        <w:pStyle w:val="PL"/>
      </w:pPr>
      <w:r w:rsidRPr="00533C32">
        <w:t xml:space="preserve">    get:</w:t>
      </w:r>
    </w:p>
    <w:p w14:paraId="69612E47" w14:textId="77777777" w:rsidR="000260B1" w:rsidRPr="00533C32" w:rsidRDefault="000260B1" w:rsidP="000260B1">
      <w:pPr>
        <w:pStyle w:val="PL"/>
      </w:pPr>
      <w:r w:rsidRPr="00533C32">
        <w:t xml:space="preserve">      summary: Retrieves the SoR acknowledgement information of a UE</w:t>
      </w:r>
      <w:r>
        <w:t xml:space="preserve"> and ME support of SOR CMCI</w:t>
      </w:r>
    </w:p>
    <w:p w14:paraId="503951E7" w14:textId="77777777" w:rsidR="000260B1" w:rsidRPr="00533C32" w:rsidRDefault="000260B1" w:rsidP="000260B1">
      <w:pPr>
        <w:pStyle w:val="PL"/>
      </w:pPr>
      <w:r w:rsidRPr="00533C32">
        <w:t xml:space="preserve">      operationId: QueryAuthSoR</w:t>
      </w:r>
    </w:p>
    <w:p w14:paraId="4207EB47" w14:textId="77777777" w:rsidR="000260B1" w:rsidRPr="00533C32" w:rsidRDefault="000260B1" w:rsidP="000260B1">
      <w:pPr>
        <w:pStyle w:val="PL"/>
      </w:pPr>
      <w:r w:rsidRPr="00533C32">
        <w:t xml:space="preserve">      tags:</w:t>
      </w:r>
    </w:p>
    <w:p w14:paraId="44D9CCE6" w14:textId="77777777" w:rsidR="000260B1" w:rsidRDefault="000260B1" w:rsidP="000260B1">
      <w:pPr>
        <w:pStyle w:val="PL"/>
        <w:rPr>
          <w:lang w:eastAsia="zh-CN"/>
        </w:rPr>
      </w:pPr>
      <w:r w:rsidRPr="00533C32">
        <w:t xml:space="preserve">        - Authentication SoR (Document)</w:t>
      </w:r>
    </w:p>
    <w:p w14:paraId="72965FAE" w14:textId="77777777" w:rsidR="000260B1" w:rsidRDefault="000260B1" w:rsidP="000260B1">
      <w:pPr>
        <w:pStyle w:val="PL"/>
      </w:pPr>
      <w:r>
        <w:t xml:space="preserve">      security:</w:t>
      </w:r>
    </w:p>
    <w:p w14:paraId="0DE18509" w14:textId="77777777" w:rsidR="000260B1" w:rsidRDefault="000260B1" w:rsidP="000260B1">
      <w:pPr>
        <w:pStyle w:val="PL"/>
      </w:pPr>
      <w:r>
        <w:t xml:space="preserve">        - {}</w:t>
      </w:r>
    </w:p>
    <w:p w14:paraId="1FB95043" w14:textId="77777777" w:rsidR="000260B1" w:rsidRDefault="000260B1" w:rsidP="000260B1">
      <w:pPr>
        <w:pStyle w:val="PL"/>
      </w:pPr>
      <w:r>
        <w:t xml:space="preserve">        - oAuth2ClientCredentials:</w:t>
      </w:r>
    </w:p>
    <w:p w14:paraId="2348D157" w14:textId="77777777" w:rsidR="000260B1" w:rsidRDefault="000260B1" w:rsidP="000260B1">
      <w:pPr>
        <w:pStyle w:val="PL"/>
      </w:pPr>
      <w:r>
        <w:t xml:space="preserve">          - nudr-dr</w:t>
      </w:r>
    </w:p>
    <w:p w14:paraId="3B93B685" w14:textId="77777777" w:rsidR="000260B1" w:rsidRDefault="000260B1" w:rsidP="000260B1">
      <w:pPr>
        <w:pStyle w:val="PL"/>
      </w:pPr>
      <w:r>
        <w:t xml:space="preserve">        - oAuth2ClientCredentials:</w:t>
      </w:r>
    </w:p>
    <w:p w14:paraId="2CCDE3D6" w14:textId="77777777" w:rsidR="000260B1" w:rsidRDefault="000260B1" w:rsidP="000260B1">
      <w:pPr>
        <w:pStyle w:val="PL"/>
      </w:pPr>
      <w:r>
        <w:t xml:space="preserve">          - nudr-dr</w:t>
      </w:r>
    </w:p>
    <w:p w14:paraId="71AA4236" w14:textId="77777777" w:rsidR="000260B1" w:rsidRPr="00533C32" w:rsidRDefault="000260B1" w:rsidP="000260B1">
      <w:pPr>
        <w:pStyle w:val="PL"/>
        <w:rPr>
          <w:lang w:eastAsia="zh-CN"/>
        </w:rPr>
      </w:pPr>
      <w:r>
        <w:t xml:space="preserve">          - nudr-dr:subscription-data</w:t>
      </w:r>
    </w:p>
    <w:p w14:paraId="2BBAF7AC" w14:textId="77777777" w:rsidR="000260B1" w:rsidRPr="00533C32" w:rsidRDefault="000260B1" w:rsidP="000260B1">
      <w:pPr>
        <w:pStyle w:val="PL"/>
      </w:pPr>
      <w:r w:rsidRPr="00533C32">
        <w:t xml:space="preserve">      parameters:</w:t>
      </w:r>
    </w:p>
    <w:p w14:paraId="3EBC443F" w14:textId="77777777" w:rsidR="000260B1" w:rsidRPr="00533C32" w:rsidRDefault="000260B1" w:rsidP="000260B1">
      <w:pPr>
        <w:pStyle w:val="PL"/>
      </w:pPr>
      <w:r w:rsidRPr="00533C32">
        <w:t xml:space="preserve">        - name: ueId</w:t>
      </w:r>
    </w:p>
    <w:p w14:paraId="5792F8A8" w14:textId="77777777" w:rsidR="000260B1" w:rsidRPr="00533C32" w:rsidRDefault="000260B1" w:rsidP="000260B1">
      <w:pPr>
        <w:pStyle w:val="PL"/>
      </w:pPr>
      <w:r w:rsidRPr="00533C32">
        <w:t xml:space="preserve">          in: path</w:t>
      </w:r>
    </w:p>
    <w:p w14:paraId="3C5A21B8" w14:textId="77777777" w:rsidR="000260B1" w:rsidRPr="00533C32" w:rsidRDefault="000260B1" w:rsidP="000260B1">
      <w:pPr>
        <w:pStyle w:val="PL"/>
      </w:pPr>
      <w:r w:rsidRPr="00533C32">
        <w:t xml:space="preserve">          description: UE id</w:t>
      </w:r>
    </w:p>
    <w:p w14:paraId="68CC5DC4" w14:textId="77777777" w:rsidR="000260B1" w:rsidRPr="00533C32" w:rsidRDefault="000260B1" w:rsidP="000260B1">
      <w:pPr>
        <w:pStyle w:val="PL"/>
      </w:pPr>
      <w:r w:rsidRPr="00533C32">
        <w:t xml:space="preserve">          required: true</w:t>
      </w:r>
    </w:p>
    <w:p w14:paraId="033624D0" w14:textId="77777777" w:rsidR="000260B1" w:rsidRPr="00533C32" w:rsidRDefault="000260B1" w:rsidP="000260B1">
      <w:pPr>
        <w:pStyle w:val="PL"/>
      </w:pPr>
      <w:r w:rsidRPr="00533C32">
        <w:t xml:space="preserve">          schema:</w:t>
      </w:r>
    </w:p>
    <w:p w14:paraId="4F2EF5A9"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579333C8" w14:textId="77777777" w:rsidR="000260B1" w:rsidRPr="00533C32" w:rsidRDefault="000260B1" w:rsidP="000260B1">
      <w:pPr>
        <w:pStyle w:val="PL"/>
      </w:pPr>
      <w:r w:rsidRPr="00533C32">
        <w:t xml:space="preserve">        - name: supported</w:t>
      </w:r>
      <w:r>
        <w:t>-f</w:t>
      </w:r>
      <w:r w:rsidRPr="00533C32">
        <w:t>eatures</w:t>
      </w:r>
    </w:p>
    <w:p w14:paraId="453652E7" w14:textId="77777777" w:rsidR="000260B1" w:rsidRPr="00533C32" w:rsidRDefault="000260B1" w:rsidP="000260B1">
      <w:pPr>
        <w:pStyle w:val="PL"/>
      </w:pPr>
      <w:r w:rsidRPr="00533C32">
        <w:t xml:space="preserve">          in: query</w:t>
      </w:r>
    </w:p>
    <w:p w14:paraId="50173A30" w14:textId="77777777" w:rsidR="000260B1" w:rsidRPr="00533C32" w:rsidRDefault="000260B1" w:rsidP="000260B1">
      <w:pPr>
        <w:pStyle w:val="PL"/>
      </w:pPr>
      <w:r w:rsidRPr="00533C32">
        <w:t xml:space="preserve">          description: Supported Features</w:t>
      </w:r>
    </w:p>
    <w:p w14:paraId="26202E36" w14:textId="77777777" w:rsidR="000260B1" w:rsidRPr="00533C32" w:rsidRDefault="000260B1" w:rsidP="000260B1">
      <w:pPr>
        <w:pStyle w:val="PL"/>
      </w:pPr>
      <w:r w:rsidRPr="00533C32">
        <w:t xml:space="preserve">          schema:</w:t>
      </w:r>
    </w:p>
    <w:p w14:paraId="3B99A13D" w14:textId="77777777" w:rsidR="000260B1" w:rsidRPr="00533C32" w:rsidRDefault="000260B1" w:rsidP="000260B1">
      <w:pPr>
        <w:pStyle w:val="PL"/>
        <w:rPr>
          <w:lang w:eastAsia="zh-CN"/>
        </w:rPr>
      </w:pPr>
      <w:r w:rsidRPr="00533C32">
        <w:t xml:space="preserve">             $ref: 'TS29571_CommonData.yaml#/components/schemas/SupportedFeatures'</w:t>
      </w:r>
    </w:p>
    <w:p w14:paraId="0FCB6FEA" w14:textId="77777777" w:rsidR="000260B1" w:rsidRPr="00533C32" w:rsidRDefault="000260B1" w:rsidP="000260B1">
      <w:pPr>
        <w:pStyle w:val="PL"/>
      </w:pPr>
      <w:r w:rsidRPr="00533C32">
        <w:t xml:space="preserve">      responses:</w:t>
      </w:r>
    </w:p>
    <w:p w14:paraId="0A9113D1" w14:textId="77777777" w:rsidR="000260B1" w:rsidRPr="00533C32" w:rsidRDefault="000260B1" w:rsidP="000260B1">
      <w:pPr>
        <w:pStyle w:val="PL"/>
      </w:pPr>
      <w:r w:rsidRPr="00533C32">
        <w:t xml:space="preserve">        '200':</w:t>
      </w:r>
    </w:p>
    <w:p w14:paraId="7AB1E80D" w14:textId="77777777" w:rsidR="000260B1" w:rsidRPr="00533C32" w:rsidRDefault="000260B1" w:rsidP="000260B1">
      <w:pPr>
        <w:pStyle w:val="PL"/>
      </w:pPr>
      <w:r w:rsidRPr="00533C32">
        <w:t xml:space="preserve">          description: Expected response to a valid request</w:t>
      </w:r>
    </w:p>
    <w:p w14:paraId="16204498" w14:textId="77777777" w:rsidR="000260B1" w:rsidRPr="00533C32" w:rsidRDefault="000260B1" w:rsidP="000260B1">
      <w:pPr>
        <w:pStyle w:val="PL"/>
      </w:pPr>
      <w:r w:rsidRPr="00533C32">
        <w:t xml:space="preserve">          content:</w:t>
      </w:r>
    </w:p>
    <w:p w14:paraId="6EF43715" w14:textId="77777777" w:rsidR="000260B1" w:rsidRPr="00533C32" w:rsidRDefault="000260B1" w:rsidP="000260B1">
      <w:pPr>
        <w:pStyle w:val="PL"/>
      </w:pPr>
      <w:r w:rsidRPr="00533C32">
        <w:t xml:space="preserve">            application/json:</w:t>
      </w:r>
    </w:p>
    <w:p w14:paraId="29F225DA" w14:textId="77777777" w:rsidR="000260B1" w:rsidRPr="00533C32" w:rsidRDefault="000260B1" w:rsidP="000260B1">
      <w:pPr>
        <w:pStyle w:val="PL"/>
      </w:pPr>
      <w:r w:rsidRPr="00533C32">
        <w:t xml:space="preserve">              schema:</w:t>
      </w:r>
    </w:p>
    <w:p w14:paraId="49A2F489" w14:textId="77777777" w:rsidR="000260B1" w:rsidRPr="00533C32" w:rsidRDefault="000260B1" w:rsidP="000260B1">
      <w:pPr>
        <w:pStyle w:val="PL"/>
      </w:pPr>
      <w:r w:rsidRPr="00533C32">
        <w:t xml:space="preserve">                $ref: '#/components/schemas/</w:t>
      </w:r>
      <w:r w:rsidRPr="00533C32">
        <w:rPr>
          <w:rFonts w:eastAsia="SimSun"/>
          <w:lang w:eastAsia="zh-CN"/>
        </w:rPr>
        <w:t>SorData</w:t>
      </w:r>
      <w:r w:rsidRPr="00533C32">
        <w:t>'</w:t>
      </w:r>
    </w:p>
    <w:p w14:paraId="0B8C0B88" w14:textId="77777777" w:rsidR="000260B1" w:rsidRDefault="000260B1" w:rsidP="000260B1">
      <w:pPr>
        <w:pStyle w:val="PL"/>
        <w:rPr>
          <w:lang w:eastAsia="zh-CN"/>
        </w:rPr>
      </w:pPr>
      <w:r w:rsidRPr="00533C32">
        <w:t xml:space="preserve">        default:</w:t>
      </w:r>
    </w:p>
    <w:p w14:paraId="16A31921"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A07CDB9" w14:textId="77777777" w:rsidR="000260B1" w:rsidRDefault="000260B1" w:rsidP="000260B1">
      <w:pPr>
        <w:pStyle w:val="PL"/>
        <w:rPr>
          <w:lang w:eastAsia="zh-CN"/>
        </w:rPr>
      </w:pPr>
    </w:p>
    <w:p w14:paraId="686BF7AA" w14:textId="77777777" w:rsidR="000260B1" w:rsidRDefault="000260B1" w:rsidP="000260B1">
      <w:pPr>
        <w:pStyle w:val="PL"/>
      </w:pPr>
      <w:r>
        <w:t xml:space="preserve">    patch:</w:t>
      </w:r>
    </w:p>
    <w:p w14:paraId="11091D36" w14:textId="77777777" w:rsidR="000260B1" w:rsidRDefault="000260B1" w:rsidP="000260B1">
      <w:pPr>
        <w:pStyle w:val="PL"/>
        <w:rPr>
          <w:lang w:eastAsia="zh-CN"/>
        </w:rPr>
      </w:pPr>
      <w:r>
        <w:t xml:space="preserve">      summary: Updates the ME support of SOR CMCI information of a UE</w:t>
      </w:r>
    </w:p>
    <w:p w14:paraId="25B25C0A" w14:textId="77777777" w:rsidR="000260B1" w:rsidRDefault="000260B1" w:rsidP="000260B1">
      <w:pPr>
        <w:pStyle w:val="PL"/>
      </w:pPr>
      <w:r>
        <w:t xml:space="preserve">      operationId: UpdateAuthenticationSoR</w:t>
      </w:r>
    </w:p>
    <w:p w14:paraId="4681A0AF" w14:textId="77777777" w:rsidR="000260B1" w:rsidRDefault="000260B1" w:rsidP="000260B1">
      <w:pPr>
        <w:pStyle w:val="PL"/>
      </w:pPr>
      <w:r>
        <w:t xml:space="preserve">      tags:</w:t>
      </w:r>
    </w:p>
    <w:p w14:paraId="75FE2420" w14:textId="77777777" w:rsidR="000260B1" w:rsidRDefault="000260B1" w:rsidP="000260B1">
      <w:pPr>
        <w:pStyle w:val="PL"/>
        <w:rPr>
          <w:lang w:eastAsia="zh-CN"/>
        </w:rPr>
      </w:pPr>
      <w:r>
        <w:t xml:space="preserve">        - Authentication SoR (Document)</w:t>
      </w:r>
    </w:p>
    <w:p w14:paraId="31BCD590" w14:textId="77777777" w:rsidR="000260B1" w:rsidRDefault="000260B1" w:rsidP="000260B1">
      <w:pPr>
        <w:pStyle w:val="PL"/>
      </w:pPr>
      <w:r>
        <w:t xml:space="preserve">      security:</w:t>
      </w:r>
    </w:p>
    <w:p w14:paraId="3459CB8E" w14:textId="77777777" w:rsidR="000260B1" w:rsidRDefault="000260B1" w:rsidP="000260B1">
      <w:pPr>
        <w:pStyle w:val="PL"/>
      </w:pPr>
      <w:r>
        <w:t xml:space="preserve">        - {}</w:t>
      </w:r>
    </w:p>
    <w:p w14:paraId="73E2E30B" w14:textId="77777777" w:rsidR="000260B1" w:rsidRDefault="000260B1" w:rsidP="000260B1">
      <w:pPr>
        <w:pStyle w:val="PL"/>
      </w:pPr>
      <w:r>
        <w:t xml:space="preserve">        - oAuth2ClientCredentials:</w:t>
      </w:r>
    </w:p>
    <w:p w14:paraId="622D22BE" w14:textId="77777777" w:rsidR="000260B1" w:rsidRDefault="000260B1" w:rsidP="000260B1">
      <w:pPr>
        <w:pStyle w:val="PL"/>
      </w:pPr>
      <w:r>
        <w:t xml:space="preserve">          - nudr-dr</w:t>
      </w:r>
    </w:p>
    <w:p w14:paraId="789AB5B3" w14:textId="77777777" w:rsidR="000260B1" w:rsidRDefault="000260B1" w:rsidP="000260B1">
      <w:pPr>
        <w:pStyle w:val="PL"/>
      </w:pPr>
      <w:r>
        <w:t xml:space="preserve">        - oAuth2ClientCredentials:</w:t>
      </w:r>
    </w:p>
    <w:p w14:paraId="62399CB2" w14:textId="77777777" w:rsidR="000260B1" w:rsidRDefault="000260B1" w:rsidP="000260B1">
      <w:pPr>
        <w:pStyle w:val="PL"/>
      </w:pPr>
      <w:r>
        <w:t xml:space="preserve">          - nudr-dr</w:t>
      </w:r>
    </w:p>
    <w:p w14:paraId="573D3E7E" w14:textId="77777777" w:rsidR="000260B1" w:rsidRDefault="000260B1" w:rsidP="000260B1">
      <w:pPr>
        <w:pStyle w:val="PL"/>
        <w:rPr>
          <w:lang w:eastAsia="zh-CN"/>
        </w:rPr>
      </w:pPr>
      <w:r>
        <w:t xml:space="preserve">          - nudr-dr:subscription-data</w:t>
      </w:r>
    </w:p>
    <w:p w14:paraId="63933BD7" w14:textId="77777777" w:rsidR="000260B1" w:rsidRDefault="000260B1" w:rsidP="000260B1">
      <w:pPr>
        <w:pStyle w:val="PL"/>
      </w:pPr>
      <w:r>
        <w:t xml:space="preserve">      parameters:</w:t>
      </w:r>
    </w:p>
    <w:p w14:paraId="226B9FAB" w14:textId="77777777" w:rsidR="000260B1" w:rsidRDefault="000260B1" w:rsidP="000260B1">
      <w:pPr>
        <w:pStyle w:val="PL"/>
      </w:pPr>
      <w:r>
        <w:t xml:space="preserve">        - name: ueId</w:t>
      </w:r>
    </w:p>
    <w:p w14:paraId="15D92091" w14:textId="77777777" w:rsidR="000260B1" w:rsidRDefault="000260B1" w:rsidP="000260B1">
      <w:pPr>
        <w:pStyle w:val="PL"/>
      </w:pPr>
      <w:r>
        <w:lastRenderedPageBreak/>
        <w:t xml:space="preserve">          in: path</w:t>
      </w:r>
    </w:p>
    <w:p w14:paraId="45C30C0E" w14:textId="77777777" w:rsidR="000260B1" w:rsidRDefault="000260B1" w:rsidP="000260B1">
      <w:pPr>
        <w:pStyle w:val="PL"/>
      </w:pPr>
      <w:r>
        <w:t xml:space="preserve">          required: true</w:t>
      </w:r>
    </w:p>
    <w:p w14:paraId="66B24375" w14:textId="77777777" w:rsidR="000260B1" w:rsidRDefault="000260B1" w:rsidP="000260B1">
      <w:pPr>
        <w:pStyle w:val="PL"/>
      </w:pPr>
      <w:r>
        <w:t xml:space="preserve">          schema:</w:t>
      </w:r>
    </w:p>
    <w:p w14:paraId="5FD2DF8E" w14:textId="77777777" w:rsidR="000260B1" w:rsidRDefault="000260B1" w:rsidP="000260B1">
      <w:pPr>
        <w:pStyle w:val="PL"/>
      </w:pPr>
      <w:r>
        <w:t xml:space="preserve">            $ref: 'TS29571_CommonData.yaml#/components/schemas/VarUeId'</w:t>
      </w:r>
    </w:p>
    <w:p w14:paraId="37D734AF" w14:textId="77777777" w:rsidR="000260B1" w:rsidRDefault="000260B1" w:rsidP="000260B1">
      <w:pPr>
        <w:pStyle w:val="PL"/>
      </w:pPr>
      <w:r>
        <w:t xml:space="preserve">        - name: supported-features</w:t>
      </w:r>
    </w:p>
    <w:p w14:paraId="560CFF34" w14:textId="77777777" w:rsidR="000260B1" w:rsidRDefault="000260B1" w:rsidP="000260B1">
      <w:pPr>
        <w:pStyle w:val="PL"/>
      </w:pPr>
      <w:r>
        <w:t xml:space="preserve">          in: query</w:t>
      </w:r>
    </w:p>
    <w:p w14:paraId="4BA761BB" w14:textId="77777777" w:rsidR="000260B1" w:rsidRDefault="000260B1" w:rsidP="000260B1">
      <w:pPr>
        <w:pStyle w:val="PL"/>
      </w:pPr>
      <w:r>
        <w:t xml:space="preserve">          description: Features required to be supported by the target NF</w:t>
      </w:r>
    </w:p>
    <w:p w14:paraId="6F5D15BA" w14:textId="77777777" w:rsidR="000260B1" w:rsidRDefault="000260B1" w:rsidP="000260B1">
      <w:pPr>
        <w:pStyle w:val="PL"/>
      </w:pPr>
      <w:r>
        <w:t xml:space="preserve">          schema:</w:t>
      </w:r>
    </w:p>
    <w:p w14:paraId="611775C2" w14:textId="77777777" w:rsidR="000260B1" w:rsidRDefault="000260B1" w:rsidP="000260B1">
      <w:pPr>
        <w:pStyle w:val="PL"/>
        <w:rPr>
          <w:lang w:eastAsia="zh-CN"/>
        </w:rPr>
      </w:pPr>
      <w:r>
        <w:t xml:space="preserve">            $ref: 'TS29571_CommonData.yaml#/components/schemas/SupportedFeatures'</w:t>
      </w:r>
    </w:p>
    <w:p w14:paraId="5C0D709C" w14:textId="77777777" w:rsidR="000260B1" w:rsidRDefault="000260B1" w:rsidP="000260B1">
      <w:pPr>
        <w:pStyle w:val="PL"/>
        <w:rPr>
          <w:lang w:eastAsia="zh-CN"/>
        </w:rPr>
      </w:pPr>
      <w:r>
        <w:t xml:space="preserve">      requestBody:</w:t>
      </w:r>
    </w:p>
    <w:p w14:paraId="0AA60869" w14:textId="77777777" w:rsidR="000260B1" w:rsidRDefault="000260B1" w:rsidP="000260B1">
      <w:pPr>
        <w:pStyle w:val="PL"/>
      </w:pPr>
      <w:r>
        <w:t xml:space="preserve">        content:</w:t>
      </w:r>
    </w:p>
    <w:p w14:paraId="1E9D61AA" w14:textId="77777777" w:rsidR="000260B1" w:rsidRDefault="000260B1" w:rsidP="000260B1">
      <w:pPr>
        <w:pStyle w:val="PL"/>
      </w:pPr>
      <w:r>
        <w:t xml:space="preserve">          application/json-patch+json:</w:t>
      </w:r>
    </w:p>
    <w:p w14:paraId="16B86F1B" w14:textId="77777777" w:rsidR="000260B1" w:rsidRDefault="000260B1" w:rsidP="000260B1">
      <w:pPr>
        <w:pStyle w:val="PL"/>
      </w:pPr>
      <w:r>
        <w:t xml:space="preserve">            schema:</w:t>
      </w:r>
    </w:p>
    <w:p w14:paraId="3C8B2910" w14:textId="77777777" w:rsidR="000260B1" w:rsidRDefault="000260B1" w:rsidP="000260B1">
      <w:pPr>
        <w:pStyle w:val="PL"/>
      </w:pPr>
      <w:r>
        <w:t xml:space="preserve">              type: array</w:t>
      </w:r>
    </w:p>
    <w:p w14:paraId="41B324E0" w14:textId="77777777" w:rsidR="000260B1" w:rsidRDefault="000260B1" w:rsidP="000260B1">
      <w:pPr>
        <w:pStyle w:val="PL"/>
      </w:pPr>
      <w:r>
        <w:t xml:space="preserve">              items:</w:t>
      </w:r>
    </w:p>
    <w:p w14:paraId="109A8BF4" w14:textId="77777777" w:rsidR="000260B1" w:rsidRDefault="000260B1" w:rsidP="000260B1">
      <w:pPr>
        <w:pStyle w:val="PL"/>
      </w:pPr>
      <w:r>
        <w:t xml:space="preserve">                $ref: 'TS29571_CommonData.yaml#/components/schemas/PatchItem'</w:t>
      </w:r>
    </w:p>
    <w:p w14:paraId="13F7DCAC" w14:textId="77777777" w:rsidR="000260B1" w:rsidRDefault="000260B1" w:rsidP="000260B1">
      <w:pPr>
        <w:pStyle w:val="PL"/>
      </w:pPr>
      <w:r>
        <w:t xml:space="preserve">        required: true</w:t>
      </w:r>
    </w:p>
    <w:p w14:paraId="26D95B79" w14:textId="77777777" w:rsidR="000260B1" w:rsidRDefault="000260B1" w:rsidP="000260B1">
      <w:pPr>
        <w:pStyle w:val="PL"/>
      </w:pPr>
      <w:r>
        <w:t xml:space="preserve">      responses:</w:t>
      </w:r>
    </w:p>
    <w:p w14:paraId="7B96F224" w14:textId="77777777" w:rsidR="000260B1" w:rsidRDefault="000260B1" w:rsidP="000260B1">
      <w:pPr>
        <w:pStyle w:val="PL"/>
      </w:pPr>
      <w:r>
        <w:t xml:space="preserve">        '204':</w:t>
      </w:r>
    </w:p>
    <w:p w14:paraId="68D45054" w14:textId="77777777" w:rsidR="000260B1" w:rsidRDefault="000260B1" w:rsidP="000260B1">
      <w:pPr>
        <w:pStyle w:val="PL"/>
      </w:pPr>
      <w:r>
        <w:t xml:space="preserve">          description: Expected response to a valid request</w:t>
      </w:r>
    </w:p>
    <w:p w14:paraId="341A8D18" w14:textId="77777777" w:rsidR="000260B1" w:rsidRDefault="000260B1" w:rsidP="000260B1">
      <w:pPr>
        <w:pStyle w:val="PL"/>
        <w:rPr>
          <w:lang w:eastAsia="zh-CN"/>
        </w:rPr>
      </w:pPr>
      <w:r>
        <w:rPr>
          <w:lang w:eastAsia="zh-CN"/>
        </w:rPr>
        <w:t xml:space="preserve">        '200':</w:t>
      </w:r>
    </w:p>
    <w:p w14:paraId="79A39EBE" w14:textId="77777777" w:rsidR="000260B1" w:rsidRDefault="000260B1" w:rsidP="000260B1">
      <w:pPr>
        <w:pStyle w:val="PL"/>
      </w:pPr>
      <w:r>
        <w:t xml:space="preserve">          description: Expected response to a valid request</w:t>
      </w:r>
    </w:p>
    <w:p w14:paraId="150DD4BD" w14:textId="77777777" w:rsidR="000260B1" w:rsidRDefault="000260B1" w:rsidP="000260B1">
      <w:pPr>
        <w:pStyle w:val="PL"/>
      </w:pPr>
      <w:r>
        <w:t xml:space="preserve">          content:</w:t>
      </w:r>
    </w:p>
    <w:p w14:paraId="4EA717EC" w14:textId="77777777" w:rsidR="000260B1" w:rsidRDefault="000260B1" w:rsidP="000260B1">
      <w:pPr>
        <w:pStyle w:val="PL"/>
      </w:pPr>
      <w:r>
        <w:t xml:space="preserve">            application/json:</w:t>
      </w:r>
    </w:p>
    <w:p w14:paraId="7B4D9A96" w14:textId="77777777" w:rsidR="000260B1" w:rsidRDefault="000260B1" w:rsidP="000260B1">
      <w:pPr>
        <w:pStyle w:val="PL"/>
      </w:pPr>
      <w:r>
        <w:t xml:space="preserve">              schema:</w:t>
      </w:r>
    </w:p>
    <w:p w14:paraId="6B30753C" w14:textId="77777777" w:rsidR="000260B1" w:rsidRDefault="000260B1" w:rsidP="000260B1">
      <w:pPr>
        <w:pStyle w:val="PL"/>
        <w:rPr>
          <w:lang w:eastAsia="zh-CN"/>
        </w:rPr>
      </w:pPr>
      <w:r>
        <w:t xml:space="preserve">                $ref: 'TS29571_CommonData.yaml#/components/schemas/</w:t>
      </w:r>
      <w:r>
        <w:rPr>
          <w:lang w:eastAsia="zh-CN"/>
        </w:rPr>
        <w:t>PatchResult</w:t>
      </w:r>
      <w:r>
        <w:t>'</w:t>
      </w:r>
    </w:p>
    <w:p w14:paraId="3D0E6BAB" w14:textId="77777777" w:rsidR="000260B1" w:rsidRDefault="000260B1" w:rsidP="000260B1">
      <w:pPr>
        <w:pStyle w:val="PL"/>
      </w:pPr>
      <w:r>
        <w:t xml:space="preserve">        '403':</w:t>
      </w:r>
    </w:p>
    <w:p w14:paraId="6D45561C" w14:textId="77777777" w:rsidR="000260B1" w:rsidRDefault="000260B1" w:rsidP="000260B1">
      <w:pPr>
        <w:pStyle w:val="PL"/>
      </w:pPr>
      <w:r>
        <w:t xml:space="preserve">          description: modification is rejected</w:t>
      </w:r>
    </w:p>
    <w:p w14:paraId="18056BF5" w14:textId="77777777" w:rsidR="000260B1" w:rsidRDefault="000260B1" w:rsidP="000260B1">
      <w:pPr>
        <w:pStyle w:val="PL"/>
      </w:pPr>
      <w:r>
        <w:t xml:space="preserve">          content:</w:t>
      </w:r>
    </w:p>
    <w:p w14:paraId="230B4C2E" w14:textId="77777777" w:rsidR="000260B1" w:rsidRDefault="000260B1" w:rsidP="000260B1">
      <w:pPr>
        <w:pStyle w:val="PL"/>
      </w:pPr>
      <w:r>
        <w:t xml:space="preserve">            application/problem+json:</w:t>
      </w:r>
    </w:p>
    <w:p w14:paraId="037640B4" w14:textId="77777777" w:rsidR="000260B1" w:rsidRDefault="000260B1" w:rsidP="000260B1">
      <w:pPr>
        <w:pStyle w:val="PL"/>
      </w:pPr>
      <w:r>
        <w:t xml:space="preserve">              schema:</w:t>
      </w:r>
    </w:p>
    <w:p w14:paraId="6A9CF182" w14:textId="77777777" w:rsidR="000260B1" w:rsidRDefault="000260B1" w:rsidP="000260B1">
      <w:pPr>
        <w:pStyle w:val="PL"/>
      </w:pPr>
      <w:r>
        <w:t xml:space="preserve">                $ref: 'TS29571_CommonData.yaml#/components/schemas/ProblemDetails'</w:t>
      </w:r>
    </w:p>
    <w:p w14:paraId="21EA0A4E" w14:textId="77777777" w:rsidR="000260B1" w:rsidRDefault="000260B1" w:rsidP="000260B1">
      <w:pPr>
        <w:pStyle w:val="PL"/>
        <w:rPr>
          <w:lang w:eastAsia="zh-CN"/>
        </w:rPr>
      </w:pPr>
      <w:r>
        <w:t xml:space="preserve">        default:</w:t>
      </w:r>
    </w:p>
    <w:p w14:paraId="2A9A1267" w14:textId="77777777" w:rsidR="000260B1" w:rsidRDefault="000260B1" w:rsidP="000260B1">
      <w:pPr>
        <w:pStyle w:val="PL"/>
        <w:rPr>
          <w:lang w:eastAsia="zh-CN"/>
        </w:rPr>
      </w:pPr>
      <w:r>
        <w:t xml:space="preserve">          $ref: 'TS29571_CommonData.yaml#/components/responses/default'</w:t>
      </w:r>
    </w:p>
    <w:p w14:paraId="73C0B881" w14:textId="77777777" w:rsidR="000260B1" w:rsidRPr="00533C32" w:rsidRDefault="000260B1" w:rsidP="000260B1">
      <w:pPr>
        <w:pStyle w:val="PL"/>
        <w:rPr>
          <w:lang w:eastAsia="zh-CN"/>
        </w:rPr>
      </w:pPr>
    </w:p>
    <w:p w14:paraId="43732AD1" w14:textId="77777777" w:rsidR="000260B1" w:rsidRPr="00533C32" w:rsidRDefault="000260B1" w:rsidP="000260B1">
      <w:pPr>
        <w:pStyle w:val="PL"/>
      </w:pPr>
      <w:r w:rsidRPr="00533C32">
        <w:t xml:space="preserve">  /subscription-data/{ueId}/</w:t>
      </w:r>
      <w:r w:rsidRPr="00533C32">
        <w:rPr>
          <w:kern w:val="2"/>
        </w:rPr>
        <w:t>ue-update-confirmation-data/upu-data:</w:t>
      </w:r>
    </w:p>
    <w:p w14:paraId="343E7ACE" w14:textId="77777777" w:rsidR="000260B1" w:rsidRPr="00533C32" w:rsidRDefault="000260B1" w:rsidP="000260B1">
      <w:pPr>
        <w:pStyle w:val="PL"/>
      </w:pPr>
      <w:r w:rsidRPr="00533C32">
        <w:t xml:space="preserve">    put:</w:t>
      </w:r>
    </w:p>
    <w:p w14:paraId="5BF9F35F" w14:textId="77777777" w:rsidR="000260B1" w:rsidRPr="00533C32" w:rsidRDefault="000260B1" w:rsidP="000260B1">
      <w:pPr>
        <w:pStyle w:val="PL"/>
      </w:pPr>
      <w:r w:rsidRPr="00533C32">
        <w:t xml:space="preserve">      summary: To store the UPU acknowledgement information of a UE</w:t>
      </w:r>
    </w:p>
    <w:p w14:paraId="1EFA68BE" w14:textId="77777777" w:rsidR="000260B1" w:rsidRPr="00533C32" w:rsidRDefault="000260B1" w:rsidP="000260B1">
      <w:pPr>
        <w:pStyle w:val="PL"/>
      </w:pPr>
      <w:r w:rsidRPr="00533C32">
        <w:t xml:space="preserve">      operationId: CreateAuthenticationUPU</w:t>
      </w:r>
    </w:p>
    <w:p w14:paraId="079103B7" w14:textId="77777777" w:rsidR="000260B1" w:rsidRPr="00533C32" w:rsidRDefault="000260B1" w:rsidP="000260B1">
      <w:pPr>
        <w:pStyle w:val="PL"/>
      </w:pPr>
      <w:r w:rsidRPr="00533C32">
        <w:t xml:space="preserve">      tags:</w:t>
      </w:r>
    </w:p>
    <w:p w14:paraId="614829EB" w14:textId="77777777" w:rsidR="000260B1" w:rsidRDefault="000260B1" w:rsidP="000260B1">
      <w:pPr>
        <w:pStyle w:val="PL"/>
        <w:rPr>
          <w:lang w:eastAsia="zh-CN"/>
        </w:rPr>
      </w:pPr>
      <w:r w:rsidRPr="00533C32">
        <w:t xml:space="preserve">        - Authentication UPU (Document)</w:t>
      </w:r>
    </w:p>
    <w:p w14:paraId="287CFD2E" w14:textId="77777777" w:rsidR="000260B1" w:rsidRDefault="000260B1" w:rsidP="000260B1">
      <w:pPr>
        <w:pStyle w:val="PL"/>
      </w:pPr>
      <w:r>
        <w:t xml:space="preserve">      security:</w:t>
      </w:r>
    </w:p>
    <w:p w14:paraId="5E099B43" w14:textId="77777777" w:rsidR="000260B1" w:rsidRDefault="000260B1" w:rsidP="000260B1">
      <w:pPr>
        <w:pStyle w:val="PL"/>
      </w:pPr>
      <w:r>
        <w:t xml:space="preserve">        - {}</w:t>
      </w:r>
    </w:p>
    <w:p w14:paraId="3196331B" w14:textId="77777777" w:rsidR="000260B1" w:rsidRDefault="000260B1" w:rsidP="000260B1">
      <w:pPr>
        <w:pStyle w:val="PL"/>
      </w:pPr>
      <w:r>
        <w:t xml:space="preserve">        - oAuth2ClientCredentials:</w:t>
      </w:r>
    </w:p>
    <w:p w14:paraId="6A335D83" w14:textId="77777777" w:rsidR="000260B1" w:rsidRDefault="000260B1" w:rsidP="000260B1">
      <w:pPr>
        <w:pStyle w:val="PL"/>
      </w:pPr>
      <w:r>
        <w:t xml:space="preserve">          - nudr-dr</w:t>
      </w:r>
    </w:p>
    <w:p w14:paraId="4F97481A" w14:textId="77777777" w:rsidR="000260B1" w:rsidRDefault="000260B1" w:rsidP="000260B1">
      <w:pPr>
        <w:pStyle w:val="PL"/>
      </w:pPr>
      <w:r>
        <w:t xml:space="preserve">        - oAuth2ClientCredentials:</w:t>
      </w:r>
    </w:p>
    <w:p w14:paraId="79B5DB4B" w14:textId="77777777" w:rsidR="000260B1" w:rsidRDefault="000260B1" w:rsidP="000260B1">
      <w:pPr>
        <w:pStyle w:val="PL"/>
      </w:pPr>
      <w:r>
        <w:t xml:space="preserve">          - nudr-dr</w:t>
      </w:r>
    </w:p>
    <w:p w14:paraId="50AAC1E2" w14:textId="77777777" w:rsidR="000260B1" w:rsidRPr="00533C32" w:rsidRDefault="000260B1" w:rsidP="000260B1">
      <w:pPr>
        <w:pStyle w:val="PL"/>
        <w:rPr>
          <w:lang w:eastAsia="zh-CN"/>
        </w:rPr>
      </w:pPr>
      <w:r>
        <w:t xml:space="preserve">          - nudr-dr:subscription-data</w:t>
      </w:r>
    </w:p>
    <w:p w14:paraId="41DCDBD6" w14:textId="77777777" w:rsidR="000260B1" w:rsidRPr="00533C32" w:rsidRDefault="000260B1" w:rsidP="000260B1">
      <w:pPr>
        <w:pStyle w:val="PL"/>
      </w:pPr>
      <w:r w:rsidRPr="00533C32">
        <w:t xml:space="preserve">      parameters:</w:t>
      </w:r>
    </w:p>
    <w:p w14:paraId="50EA6753" w14:textId="77777777" w:rsidR="000260B1" w:rsidRPr="00533C32" w:rsidRDefault="000260B1" w:rsidP="000260B1">
      <w:pPr>
        <w:pStyle w:val="PL"/>
      </w:pPr>
      <w:r w:rsidRPr="00533C32">
        <w:t xml:space="preserve">        - name: ueId</w:t>
      </w:r>
    </w:p>
    <w:p w14:paraId="4B8AB90A" w14:textId="77777777" w:rsidR="000260B1" w:rsidRPr="00533C32" w:rsidRDefault="000260B1" w:rsidP="000260B1">
      <w:pPr>
        <w:pStyle w:val="PL"/>
      </w:pPr>
      <w:r w:rsidRPr="00533C32">
        <w:t xml:space="preserve">          in: path</w:t>
      </w:r>
    </w:p>
    <w:p w14:paraId="23E97EF7" w14:textId="77777777" w:rsidR="000260B1" w:rsidRPr="00533C32" w:rsidRDefault="000260B1" w:rsidP="000260B1">
      <w:pPr>
        <w:pStyle w:val="PL"/>
      </w:pPr>
      <w:r w:rsidRPr="00533C32">
        <w:t xml:space="preserve">          description: UE id</w:t>
      </w:r>
    </w:p>
    <w:p w14:paraId="4FB88466" w14:textId="77777777" w:rsidR="000260B1" w:rsidRPr="00533C32" w:rsidRDefault="000260B1" w:rsidP="000260B1">
      <w:pPr>
        <w:pStyle w:val="PL"/>
      </w:pPr>
      <w:r w:rsidRPr="00533C32">
        <w:t xml:space="preserve">          required: true</w:t>
      </w:r>
    </w:p>
    <w:p w14:paraId="74BC1F82" w14:textId="77777777" w:rsidR="000260B1" w:rsidRPr="00533C32" w:rsidRDefault="000260B1" w:rsidP="000260B1">
      <w:pPr>
        <w:pStyle w:val="PL"/>
      </w:pPr>
      <w:r w:rsidRPr="00533C32">
        <w:t xml:space="preserve">          schema:</w:t>
      </w:r>
    </w:p>
    <w:p w14:paraId="7011B1FD"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71E6292C" w14:textId="77777777" w:rsidR="000260B1" w:rsidRPr="00533C32" w:rsidRDefault="000260B1" w:rsidP="000260B1">
      <w:pPr>
        <w:pStyle w:val="PL"/>
        <w:rPr>
          <w:lang w:eastAsia="zh-CN"/>
        </w:rPr>
      </w:pPr>
      <w:r w:rsidRPr="00533C32">
        <w:t xml:space="preserve">        - name: </w:t>
      </w:r>
      <w:r w:rsidRPr="00533C32">
        <w:rPr>
          <w:lang w:eastAsia="zh-CN"/>
        </w:rPr>
        <w:t>supported-features</w:t>
      </w:r>
    </w:p>
    <w:p w14:paraId="25C67D57" w14:textId="77777777" w:rsidR="000260B1" w:rsidRPr="00533C32" w:rsidRDefault="000260B1" w:rsidP="000260B1">
      <w:pPr>
        <w:pStyle w:val="PL"/>
      </w:pPr>
      <w:r w:rsidRPr="00533C32">
        <w:t xml:space="preserve">          in: query</w:t>
      </w:r>
    </w:p>
    <w:p w14:paraId="4AC32BED" w14:textId="77777777" w:rsidR="000260B1" w:rsidRPr="00533C32" w:rsidRDefault="000260B1" w:rsidP="000260B1">
      <w:pPr>
        <w:pStyle w:val="PL"/>
      </w:pPr>
      <w:r w:rsidRPr="00533C32">
        <w:t xml:space="preserve">          description: Supported Features</w:t>
      </w:r>
    </w:p>
    <w:p w14:paraId="3C78FB37" w14:textId="77777777" w:rsidR="000260B1" w:rsidRPr="00533C32" w:rsidRDefault="000260B1" w:rsidP="000260B1">
      <w:pPr>
        <w:pStyle w:val="PL"/>
      </w:pPr>
      <w:r w:rsidRPr="00533C32">
        <w:t xml:space="preserve">          schema:</w:t>
      </w:r>
    </w:p>
    <w:p w14:paraId="084A37D6" w14:textId="77777777" w:rsidR="000260B1" w:rsidRPr="00533C32" w:rsidRDefault="000260B1" w:rsidP="000260B1">
      <w:pPr>
        <w:pStyle w:val="PL"/>
        <w:rPr>
          <w:lang w:eastAsia="zh-CN"/>
        </w:rPr>
      </w:pPr>
      <w:r w:rsidRPr="00533C32">
        <w:t xml:space="preserve">             $ref: 'TS29571_CommonData.yaml#/components/schemas/SupportedFeatures'</w:t>
      </w:r>
    </w:p>
    <w:p w14:paraId="224CD1D4" w14:textId="77777777" w:rsidR="000260B1" w:rsidRPr="00533C32" w:rsidRDefault="000260B1" w:rsidP="000260B1">
      <w:pPr>
        <w:pStyle w:val="PL"/>
      </w:pPr>
      <w:r w:rsidRPr="00533C32">
        <w:t xml:space="preserve">      requestBody:</w:t>
      </w:r>
    </w:p>
    <w:p w14:paraId="781A779F" w14:textId="77777777" w:rsidR="000260B1" w:rsidRPr="00533C32" w:rsidRDefault="000260B1" w:rsidP="000260B1">
      <w:pPr>
        <w:pStyle w:val="PL"/>
      </w:pPr>
      <w:r w:rsidRPr="00533C32">
        <w:t xml:space="preserve">        content:</w:t>
      </w:r>
    </w:p>
    <w:p w14:paraId="2A6C0526" w14:textId="77777777" w:rsidR="000260B1" w:rsidRPr="00533C32" w:rsidRDefault="000260B1" w:rsidP="000260B1">
      <w:pPr>
        <w:pStyle w:val="PL"/>
      </w:pPr>
      <w:r w:rsidRPr="00533C32">
        <w:t xml:space="preserve">          application/json:</w:t>
      </w:r>
    </w:p>
    <w:p w14:paraId="0D0E5C59" w14:textId="77777777" w:rsidR="000260B1" w:rsidRPr="00533C32" w:rsidRDefault="000260B1" w:rsidP="000260B1">
      <w:pPr>
        <w:pStyle w:val="PL"/>
      </w:pPr>
      <w:r w:rsidRPr="00533C32">
        <w:t xml:space="preserve">            schema:</w:t>
      </w:r>
    </w:p>
    <w:p w14:paraId="7AF97821" w14:textId="77777777" w:rsidR="000260B1" w:rsidRPr="00533C32" w:rsidRDefault="000260B1" w:rsidP="000260B1">
      <w:pPr>
        <w:pStyle w:val="PL"/>
        <w:outlineLvl w:val="0"/>
      </w:pPr>
      <w:r w:rsidRPr="00533C32">
        <w:t xml:space="preserve">              $ref: '#/components/schemas/Upu</w:t>
      </w:r>
      <w:r w:rsidRPr="00533C32">
        <w:rPr>
          <w:rFonts w:eastAsia="SimSun"/>
          <w:lang w:eastAsia="zh-CN"/>
        </w:rPr>
        <w:t>Data</w:t>
      </w:r>
      <w:r w:rsidRPr="00533C32">
        <w:t>'</w:t>
      </w:r>
    </w:p>
    <w:p w14:paraId="4F8273DD" w14:textId="77777777" w:rsidR="000260B1" w:rsidRPr="00533C32" w:rsidRDefault="000260B1" w:rsidP="000260B1">
      <w:pPr>
        <w:pStyle w:val="PL"/>
      </w:pPr>
      <w:r>
        <w:t xml:space="preserve">        </w:t>
      </w:r>
      <w:r w:rsidRPr="003722F2">
        <w:t>required: true</w:t>
      </w:r>
    </w:p>
    <w:p w14:paraId="5AA3B216" w14:textId="77777777" w:rsidR="000260B1" w:rsidRPr="00533C32" w:rsidRDefault="000260B1" w:rsidP="000260B1">
      <w:pPr>
        <w:pStyle w:val="PL"/>
      </w:pPr>
      <w:r w:rsidRPr="00533C32">
        <w:t xml:space="preserve">      responses:</w:t>
      </w:r>
    </w:p>
    <w:p w14:paraId="54F3D6CC" w14:textId="77777777" w:rsidR="000260B1" w:rsidRPr="00533C32" w:rsidRDefault="000260B1" w:rsidP="000260B1">
      <w:pPr>
        <w:pStyle w:val="PL"/>
      </w:pPr>
      <w:r w:rsidRPr="00533C32">
        <w:t xml:space="preserve">        '204':</w:t>
      </w:r>
    </w:p>
    <w:p w14:paraId="29844406" w14:textId="77777777" w:rsidR="000260B1" w:rsidRPr="00533C32" w:rsidRDefault="000260B1" w:rsidP="000260B1">
      <w:pPr>
        <w:pStyle w:val="PL"/>
      </w:pPr>
      <w:r w:rsidRPr="00533C32">
        <w:t xml:space="preserve">          description: Expected response to a valid request</w:t>
      </w:r>
    </w:p>
    <w:p w14:paraId="523273F1" w14:textId="77777777" w:rsidR="000260B1" w:rsidRDefault="000260B1" w:rsidP="000260B1">
      <w:pPr>
        <w:pStyle w:val="PL"/>
        <w:rPr>
          <w:lang w:eastAsia="zh-CN"/>
        </w:rPr>
      </w:pPr>
      <w:r w:rsidRPr="00533C32">
        <w:t xml:space="preserve">        default:</w:t>
      </w:r>
    </w:p>
    <w:p w14:paraId="7496D59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98DEBE8" w14:textId="77777777" w:rsidR="000260B1" w:rsidRPr="00533C32" w:rsidRDefault="000260B1" w:rsidP="000260B1">
      <w:pPr>
        <w:pStyle w:val="PL"/>
        <w:rPr>
          <w:lang w:eastAsia="zh-CN"/>
        </w:rPr>
      </w:pPr>
    </w:p>
    <w:p w14:paraId="34A0177F" w14:textId="77777777" w:rsidR="000260B1" w:rsidRPr="00533C32" w:rsidRDefault="000260B1" w:rsidP="000260B1">
      <w:pPr>
        <w:pStyle w:val="PL"/>
      </w:pPr>
      <w:r w:rsidRPr="00533C32">
        <w:t xml:space="preserve">    get:</w:t>
      </w:r>
    </w:p>
    <w:p w14:paraId="7CB23268" w14:textId="77777777" w:rsidR="000260B1" w:rsidRPr="00533C32" w:rsidRDefault="000260B1" w:rsidP="000260B1">
      <w:pPr>
        <w:pStyle w:val="PL"/>
      </w:pPr>
      <w:r w:rsidRPr="00533C32">
        <w:t xml:space="preserve">      summary: Retrieves the UPU acknowledgement information of a UE</w:t>
      </w:r>
    </w:p>
    <w:p w14:paraId="5B44C6BA" w14:textId="77777777" w:rsidR="000260B1" w:rsidRPr="00533C32" w:rsidRDefault="000260B1" w:rsidP="000260B1">
      <w:pPr>
        <w:pStyle w:val="PL"/>
      </w:pPr>
      <w:r w:rsidRPr="00533C32">
        <w:t xml:space="preserve">      operationId: QueryAuthUPU</w:t>
      </w:r>
    </w:p>
    <w:p w14:paraId="7888ACA7" w14:textId="77777777" w:rsidR="000260B1" w:rsidRPr="00533C32" w:rsidRDefault="000260B1" w:rsidP="000260B1">
      <w:pPr>
        <w:pStyle w:val="PL"/>
      </w:pPr>
      <w:r w:rsidRPr="00533C32">
        <w:t xml:space="preserve">      tags:</w:t>
      </w:r>
    </w:p>
    <w:p w14:paraId="2E546FC4" w14:textId="77777777" w:rsidR="000260B1" w:rsidRDefault="000260B1" w:rsidP="000260B1">
      <w:pPr>
        <w:pStyle w:val="PL"/>
        <w:rPr>
          <w:lang w:eastAsia="zh-CN"/>
        </w:rPr>
      </w:pPr>
      <w:r w:rsidRPr="00533C32">
        <w:t xml:space="preserve">        - Authentication UPU (Document)</w:t>
      </w:r>
    </w:p>
    <w:p w14:paraId="785077A9" w14:textId="77777777" w:rsidR="000260B1" w:rsidRDefault="000260B1" w:rsidP="000260B1">
      <w:pPr>
        <w:pStyle w:val="PL"/>
      </w:pPr>
      <w:r>
        <w:t xml:space="preserve">      security:</w:t>
      </w:r>
    </w:p>
    <w:p w14:paraId="420B76D8" w14:textId="77777777" w:rsidR="000260B1" w:rsidRDefault="000260B1" w:rsidP="000260B1">
      <w:pPr>
        <w:pStyle w:val="PL"/>
      </w:pPr>
      <w:r>
        <w:lastRenderedPageBreak/>
        <w:t xml:space="preserve">        - {}</w:t>
      </w:r>
    </w:p>
    <w:p w14:paraId="4CDB1E66" w14:textId="77777777" w:rsidR="000260B1" w:rsidRDefault="000260B1" w:rsidP="000260B1">
      <w:pPr>
        <w:pStyle w:val="PL"/>
      </w:pPr>
      <w:r>
        <w:t xml:space="preserve">        - oAuth2ClientCredentials:</w:t>
      </w:r>
    </w:p>
    <w:p w14:paraId="0D2A1868" w14:textId="77777777" w:rsidR="000260B1" w:rsidRDefault="000260B1" w:rsidP="000260B1">
      <w:pPr>
        <w:pStyle w:val="PL"/>
      </w:pPr>
      <w:r>
        <w:t xml:space="preserve">          - nudr-dr</w:t>
      </w:r>
    </w:p>
    <w:p w14:paraId="22F71018" w14:textId="77777777" w:rsidR="000260B1" w:rsidRDefault="000260B1" w:rsidP="000260B1">
      <w:pPr>
        <w:pStyle w:val="PL"/>
      </w:pPr>
      <w:r>
        <w:t xml:space="preserve">        - oAuth2ClientCredentials:</w:t>
      </w:r>
    </w:p>
    <w:p w14:paraId="7B31390A" w14:textId="77777777" w:rsidR="000260B1" w:rsidRDefault="000260B1" w:rsidP="000260B1">
      <w:pPr>
        <w:pStyle w:val="PL"/>
      </w:pPr>
      <w:r>
        <w:t xml:space="preserve">          - nudr-dr</w:t>
      </w:r>
    </w:p>
    <w:p w14:paraId="2A662A0C" w14:textId="77777777" w:rsidR="000260B1" w:rsidRPr="00533C32" w:rsidRDefault="000260B1" w:rsidP="000260B1">
      <w:pPr>
        <w:pStyle w:val="PL"/>
        <w:rPr>
          <w:lang w:eastAsia="zh-CN"/>
        </w:rPr>
      </w:pPr>
      <w:r>
        <w:t xml:space="preserve">          - nudr-dr:subscription-data</w:t>
      </w:r>
    </w:p>
    <w:p w14:paraId="2C67DA1D" w14:textId="77777777" w:rsidR="000260B1" w:rsidRPr="00533C32" w:rsidRDefault="000260B1" w:rsidP="000260B1">
      <w:pPr>
        <w:pStyle w:val="PL"/>
      </w:pPr>
      <w:r w:rsidRPr="00533C32">
        <w:t xml:space="preserve">      parameters:</w:t>
      </w:r>
    </w:p>
    <w:p w14:paraId="27275684" w14:textId="77777777" w:rsidR="000260B1" w:rsidRPr="00533C32" w:rsidRDefault="000260B1" w:rsidP="000260B1">
      <w:pPr>
        <w:pStyle w:val="PL"/>
      </w:pPr>
      <w:r w:rsidRPr="00533C32">
        <w:t xml:space="preserve">        - name: ueId</w:t>
      </w:r>
    </w:p>
    <w:p w14:paraId="2B2EC079" w14:textId="77777777" w:rsidR="000260B1" w:rsidRPr="00533C32" w:rsidRDefault="000260B1" w:rsidP="000260B1">
      <w:pPr>
        <w:pStyle w:val="PL"/>
      </w:pPr>
      <w:r w:rsidRPr="00533C32">
        <w:t xml:space="preserve">          in: path</w:t>
      </w:r>
    </w:p>
    <w:p w14:paraId="3B9AB67A" w14:textId="77777777" w:rsidR="000260B1" w:rsidRPr="00533C32" w:rsidRDefault="000260B1" w:rsidP="000260B1">
      <w:pPr>
        <w:pStyle w:val="PL"/>
      </w:pPr>
      <w:r w:rsidRPr="00533C32">
        <w:t xml:space="preserve">          description: UE id</w:t>
      </w:r>
    </w:p>
    <w:p w14:paraId="39573BF7" w14:textId="77777777" w:rsidR="000260B1" w:rsidRPr="00533C32" w:rsidRDefault="000260B1" w:rsidP="000260B1">
      <w:pPr>
        <w:pStyle w:val="PL"/>
      </w:pPr>
      <w:r w:rsidRPr="00533C32">
        <w:t xml:space="preserve">          required: true</w:t>
      </w:r>
    </w:p>
    <w:p w14:paraId="62A43DCF" w14:textId="77777777" w:rsidR="000260B1" w:rsidRPr="00533C32" w:rsidRDefault="000260B1" w:rsidP="000260B1">
      <w:pPr>
        <w:pStyle w:val="PL"/>
      </w:pPr>
      <w:r w:rsidRPr="00533C32">
        <w:t xml:space="preserve">          schema:</w:t>
      </w:r>
    </w:p>
    <w:p w14:paraId="51E40830"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341AF90C" w14:textId="77777777" w:rsidR="000260B1" w:rsidRPr="00533C32" w:rsidRDefault="000260B1" w:rsidP="000260B1">
      <w:pPr>
        <w:pStyle w:val="PL"/>
      </w:pPr>
      <w:r w:rsidRPr="00533C32">
        <w:t xml:space="preserve">        - name: supported</w:t>
      </w:r>
      <w:r>
        <w:t>-f</w:t>
      </w:r>
      <w:r w:rsidRPr="00533C32">
        <w:t>eatures</w:t>
      </w:r>
    </w:p>
    <w:p w14:paraId="09D11283" w14:textId="77777777" w:rsidR="000260B1" w:rsidRPr="00533C32" w:rsidRDefault="000260B1" w:rsidP="000260B1">
      <w:pPr>
        <w:pStyle w:val="PL"/>
      </w:pPr>
      <w:r w:rsidRPr="00533C32">
        <w:t xml:space="preserve">          in: query</w:t>
      </w:r>
    </w:p>
    <w:p w14:paraId="34BFD434" w14:textId="77777777" w:rsidR="000260B1" w:rsidRPr="00533C32" w:rsidRDefault="000260B1" w:rsidP="000260B1">
      <w:pPr>
        <w:pStyle w:val="PL"/>
      </w:pPr>
      <w:r w:rsidRPr="00533C32">
        <w:t xml:space="preserve">          description: Supported Features</w:t>
      </w:r>
    </w:p>
    <w:p w14:paraId="3E3C939A" w14:textId="77777777" w:rsidR="000260B1" w:rsidRPr="00533C32" w:rsidRDefault="000260B1" w:rsidP="000260B1">
      <w:pPr>
        <w:pStyle w:val="PL"/>
      </w:pPr>
      <w:r w:rsidRPr="00533C32">
        <w:t xml:space="preserve">          schema:</w:t>
      </w:r>
    </w:p>
    <w:p w14:paraId="34F74414" w14:textId="77777777" w:rsidR="000260B1" w:rsidRPr="00533C32" w:rsidRDefault="000260B1" w:rsidP="000260B1">
      <w:pPr>
        <w:pStyle w:val="PL"/>
        <w:rPr>
          <w:lang w:eastAsia="zh-CN"/>
        </w:rPr>
      </w:pPr>
      <w:r w:rsidRPr="00533C32">
        <w:t xml:space="preserve">             $ref: 'TS29571_CommonData.yaml#/components/schemas/SupportedFeatures'</w:t>
      </w:r>
    </w:p>
    <w:p w14:paraId="0CFB7189" w14:textId="77777777" w:rsidR="000260B1" w:rsidRPr="00533C32" w:rsidRDefault="000260B1" w:rsidP="000260B1">
      <w:pPr>
        <w:pStyle w:val="PL"/>
      </w:pPr>
      <w:r w:rsidRPr="00533C32">
        <w:t xml:space="preserve">      responses:</w:t>
      </w:r>
    </w:p>
    <w:p w14:paraId="253F4613" w14:textId="77777777" w:rsidR="000260B1" w:rsidRPr="00533C32" w:rsidRDefault="000260B1" w:rsidP="000260B1">
      <w:pPr>
        <w:pStyle w:val="PL"/>
      </w:pPr>
      <w:r w:rsidRPr="00533C32">
        <w:t xml:space="preserve">        '200':</w:t>
      </w:r>
    </w:p>
    <w:p w14:paraId="07700E50" w14:textId="77777777" w:rsidR="000260B1" w:rsidRPr="00533C32" w:rsidRDefault="000260B1" w:rsidP="000260B1">
      <w:pPr>
        <w:pStyle w:val="PL"/>
      </w:pPr>
      <w:r w:rsidRPr="00533C32">
        <w:t xml:space="preserve">          description: Expected response to a valid request</w:t>
      </w:r>
    </w:p>
    <w:p w14:paraId="70E1CA82" w14:textId="77777777" w:rsidR="000260B1" w:rsidRPr="00533C32" w:rsidRDefault="000260B1" w:rsidP="000260B1">
      <w:pPr>
        <w:pStyle w:val="PL"/>
      </w:pPr>
      <w:r w:rsidRPr="00533C32">
        <w:t xml:space="preserve">          content:</w:t>
      </w:r>
    </w:p>
    <w:p w14:paraId="2122C6F4" w14:textId="77777777" w:rsidR="000260B1" w:rsidRPr="00533C32" w:rsidRDefault="000260B1" w:rsidP="000260B1">
      <w:pPr>
        <w:pStyle w:val="PL"/>
      </w:pPr>
      <w:r w:rsidRPr="00533C32">
        <w:t xml:space="preserve">            application/json:</w:t>
      </w:r>
    </w:p>
    <w:p w14:paraId="4E373D81" w14:textId="77777777" w:rsidR="000260B1" w:rsidRPr="00533C32" w:rsidRDefault="000260B1" w:rsidP="000260B1">
      <w:pPr>
        <w:pStyle w:val="PL"/>
      </w:pPr>
      <w:r w:rsidRPr="00533C32">
        <w:t xml:space="preserve">              schema:</w:t>
      </w:r>
    </w:p>
    <w:p w14:paraId="383F66EA" w14:textId="77777777" w:rsidR="000260B1" w:rsidRPr="00533C32" w:rsidRDefault="000260B1" w:rsidP="000260B1">
      <w:pPr>
        <w:pStyle w:val="PL"/>
      </w:pPr>
      <w:r w:rsidRPr="00533C32">
        <w:t xml:space="preserve">                $ref: '#/components/schemas/Upu</w:t>
      </w:r>
      <w:r w:rsidRPr="00533C32">
        <w:rPr>
          <w:rFonts w:eastAsia="SimSun"/>
          <w:lang w:eastAsia="zh-CN"/>
        </w:rPr>
        <w:t>Data</w:t>
      </w:r>
      <w:r w:rsidRPr="00533C32">
        <w:t>'</w:t>
      </w:r>
    </w:p>
    <w:p w14:paraId="735BEBCE" w14:textId="77777777" w:rsidR="000260B1" w:rsidRDefault="000260B1" w:rsidP="000260B1">
      <w:pPr>
        <w:pStyle w:val="PL"/>
        <w:rPr>
          <w:lang w:eastAsia="zh-CN"/>
        </w:rPr>
      </w:pPr>
      <w:r w:rsidRPr="00533C32">
        <w:t xml:space="preserve">        default:</w:t>
      </w:r>
    </w:p>
    <w:p w14:paraId="28724502"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2CE2B47" w14:textId="77777777" w:rsidR="000260B1" w:rsidRPr="00533C32" w:rsidRDefault="000260B1" w:rsidP="000260B1">
      <w:pPr>
        <w:pStyle w:val="PL"/>
        <w:rPr>
          <w:lang w:eastAsia="zh-CN"/>
        </w:rPr>
      </w:pPr>
    </w:p>
    <w:p w14:paraId="7A5F1C8E" w14:textId="77777777" w:rsidR="000260B1" w:rsidRPr="00533C32" w:rsidRDefault="000260B1" w:rsidP="000260B1">
      <w:pPr>
        <w:pStyle w:val="PL"/>
      </w:pPr>
      <w:r w:rsidRPr="00533C32">
        <w:t xml:space="preserve">  /subscription-data/{ueId}/</w:t>
      </w:r>
      <w:r w:rsidRPr="00533C32">
        <w:rPr>
          <w:kern w:val="2"/>
        </w:rPr>
        <w:t>ue-update-confirmation-data/subscribed-snssais:</w:t>
      </w:r>
    </w:p>
    <w:p w14:paraId="2DD764A7" w14:textId="77777777" w:rsidR="000260B1" w:rsidRPr="00533C32" w:rsidRDefault="000260B1" w:rsidP="000260B1">
      <w:pPr>
        <w:pStyle w:val="PL"/>
      </w:pPr>
      <w:r w:rsidRPr="00533C32">
        <w:t xml:space="preserve">    put:</w:t>
      </w:r>
    </w:p>
    <w:p w14:paraId="3B3D3841" w14:textId="77777777" w:rsidR="000260B1" w:rsidRPr="00533C32" w:rsidRDefault="000260B1" w:rsidP="000260B1">
      <w:pPr>
        <w:pStyle w:val="PL"/>
      </w:pPr>
      <w:r w:rsidRPr="00533C32">
        <w:t xml:space="preserve">      summary: To store the NSSAI update acknowledgement information of a UE</w:t>
      </w:r>
    </w:p>
    <w:p w14:paraId="36A3EA6F" w14:textId="77777777" w:rsidR="000260B1" w:rsidRPr="00533C32" w:rsidRDefault="000260B1" w:rsidP="000260B1">
      <w:pPr>
        <w:pStyle w:val="PL"/>
      </w:pPr>
      <w:r w:rsidRPr="00533C32">
        <w:t xml:space="preserve">      operationId: </w:t>
      </w:r>
      <w:r w:rsidRPr="00375E43">
        <w:t>CreateOrUpdateNssaiAck</w:t>
      </w:r>
    </w:p>
    <w:p w14:paraId="49656F7A" w14:textId="77777777" w:rsidR="000260B1" w:rsidRPr="00533C32" w:rsidRDefault="000260B1" w:rsidP="000260B1">
      <w:pPr>
        <w:pStyle w:val="PL"/>
      </w:pPr>
      <w:r w:rsidRPr="00533C32">
        <w:t xml:space="preserve">      tags:</w:t>
      </w:r>
    </w:p>
    <w:p w14:paraId="53727C47" w14:textId="77777777" w:rsidR="000260B1" w:rsidRDefault="000260B1" w:rsidP="000260B1">
      <w:pPr>
        <w:pStyle w:val="PL"/>
        <w:rPr>
          <w:lang w:eastAsia="zh-CN"/>
        </w:rPr>
      </w:pPr>
      <w:r w:rsidRPr="00533C32">
        <w:t xml:space="preserve">        - NSSAI update ack (Document)</w:t>
      </w:r>
    </w:p>
    <w:p w14:paraId="6A168B47" w14:textId="77777777" w:rsidR="000260B1" w:rsidRDefault="000260B1" w:rsidP="000260B1">
      <w:pPr>
        <w:pStyle w:val="PL"/>
      </w:pPr>
      <w:r>
        <w:t xml:space="preserve">      security:</w:t>
      </w:r>
    </w:p>
    <w:p w14:paraId="7DEA1AAD" w14:textId="77777777" w:rsidR="000260B1" w:rsidRDefault="000260B1" w:rsidP="000260B1">
      <w:pPr>
        <w:pStyle w:val="PL"/>
      </w:pPr>
      <w:r>
        <w:t xml:space="preserve">        - {}</w:t>
      </w:r>
    </w:p>
    <w:p w14:paraId="190E50AB" w14:textId="77777777" w:rsidR="000260B1" w:rsidRDefault="000260B1" w:rsidP="000260B1">
      <w:pPr>
        <w:pStyle w:val="PL"/>
      </w:pPr>
      <w:r>
        <w:t xml:space="preserve">        - oAuth2ClientCredentials:</w:t>
      </w:r>
    </w:p>
    <w:p w14:paraId="5539604D" w14:textId="77777777" w:rsidR="000260B1" w:rsidRDefault="000260B1" w:rsidP="000260B1">
      <w:pPr>
        <w:pStyle w:val="PL"/>
      </w:pPr>
      <w:r>
        <w:t xml:space="preserve">          - nudr-dr</w:t>
      </w:r>
    </w:p>
    <w:p w14:paraId="15303BF2" w14:textId="77777777" w:rsidR="000260B1" w:rsidRDefault="000260B1" w:rsidP="000260B1">
      <w:pPr>
        <w:pStyle w:val="PL"/>
      </w:pPr>
      <w:r>
        <w:t xml:space="preserve">        - oAuth2ClientCredentials:</w:t>
      </w:r>
    </w:p>
    <w:p w14:paraId="767881D0" w14:textId="77777777" w:rsidR="000260B1" w:rsidRDefault="000260B1" w:rsidP="000260B1">
      <w:pPr>
        <w:pStyle w:val="PL"/>
      </w:pPr>
      <w:r>
        <w:t xml:space="preserve">          - nudr-dr</w:t>
      </w:r>
    </w:p>
    <w:p w14:paraId="0818ECAC" w14:textId="77777777" w:rsidR="000260B1" w:rsidRPr="00533C32" w:rsidRDefault="000260B1" w:rsidP="000260B1">
      <w:pPr>
        <w:pStyle w:val="PL"/>
        <w:rPr>
          <w:lang w:eastAsia="zh-CN"/>
        </w:rPr>
      </w:pPr>
      <w:r>
        <w:t xml:space="preserve">          - nudr-dr:subscription-data</w:t>
      </w:r>
    </w:p>
    <w:p w14:paraId="3F3C295F" w14:textId="77777777" w:rsidR="000260B1" w:rsidRPr="00533C32" w:rsidRDefault="000260B1" w:rsidP="000260B1">
      <w:pPr>
        <w:pStyle w:val="PL"/>
      </w:pPr>
      <w:r w:rsidRPr="00533C32">
        <w:t xml:space="preserve">      parameters:</w:t>
      </w:r>
    </w:p>
    <w:p w14:paraId="020C05C5" w14:textId="77777777" w:rsidR="000260B1" w:rsidRPr="00533C32" w:rsidRDefault="000260B1" w:rsidP="000260B1">
      <w:pPr>
        <w:pStyle w:val="PL"/>
      </w:pPr>
      <w:r w:rsidRPr="00533C32">
        <w:t xml:space="preserve">        - name: ueId</w:t>
      </w:r>
    </w:p>
    <w:p w14:paraId="22460B65" w14:textId="77777777" w:rsidR="000260B1" w:rsidRPr="00533C32" w:rsidRDefault="000260B1" w:rsidP="000260B1">
      <w:pPr>
        <w:pStyle w:val="PL"/>
      </w:pPr>
      <w:r w:rsidRPr="00533C32">
        <w:t xml:space="preserve">          in: path</w:t>
      </w:r>
    </w:p>
    <w:p w14:paraId="742FD757" w14:textId="77777777" w:rsidR="000260B1" w:rsidRPr="00533C32" w:rsidRDefault="000260B1" w:rsidP="000260B1">
      <w:pPr>
        <w:pStyle w:val="PL"/>
      </w:pPr>
      <w:r w:rsidRPr="00533C32">
        <w:t xml:space="preserve">          description: UE id</w:t>
      </w:r>
    </w:p>
    <w:p w14:paraId="6A65178B" w14:textId="77777777" w:rsidR="000260B1" w:rsidRPr="00533C32" w:rsidRDefault="000260B1" w:rsidP="000260B1">
      <w:pPr>
        <w:pStyle w:val="PL"/>
      </w:pPr>
      <w:r w:rsidRPr="00533C32">
        <w:t xml:space="preserve">          required: true</w:t>
      </w:r>
    </w:p>
    <w:p w14:paraId="434521E9" w14:textId="77777777" w:rsidR="000260B1" w:rsidRPr="00533C32" w:rsidRDefault="000260B1" w:rsidP="000260B1">
      <w:pPr>
        <w:pStyle w:val="PL"/>
      </w:pPr>
      <w:r w:rsidRPr="00533C32">
        <w:t xml:space="preserve">          schema:</w:t>
      </w:r>
    </w:p>
    <w:p w14:paraId="4E32CF7F"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0E4F0B8A" w14:textId="77777777" w:rsidR="000260B1" w:rsidRPr="00533C32" w:rsidRDefault="000260B1" w:rsidP="000260B1">
      <w:pPr>
        <w:pStyle w:val="PL"/>
        <w:rPr>
          <w:lang w:eastAsia="zh-CN"/>
        </w:rPr>
      </w:pPr>
      <w:r w:rsidRPr="00533C32">
        <w:t xml:space="preserve">        - name: </w:t>
      </w:r>
      <w:r w:rsidRPr="00533C32">
        <w:rPr>
          <w:lang w:eastAsia="zh-CN"/>
        </w:rPr>
        <w:t>supported-features</w:t>
      </w:r>
    </w:p>
    <w:p w14:paraId="097A5CCA" w14:textId="77777777" w:rsidR="000260B1" w:rsidRPr="00533C32" w:rsidRDefault="000260B1" w:rsidP="000260B1">
      <w:pPr>
        <w:pStyle w:val="PL"/>
      </w:pPr>
      <w:r w:rsidRPr="00533C32">
        <w:t xml:space="preserve">          in: query</w:t>
      </w:r>
    </w:p>
    <w:p w14:paraId="364678F1" w14:textId="77777777" w:rsidR="000260B1" w:rsidRPr="00533C32" w:rsidRDefault="000260B1" w:rsidP="000260B1">
      <w:pPr>
        <w:pStyle w:val="PL"/>
      </w:pPr>
      <w:r w:rsidRPr="00533C32">
        <w:t xml:space="preserve">          description: Supported Features</w:t>
      </w:r>
    </w:p>
    <w:p w14:paraId="489A7AEF" w14:textId="77777777" w:rsidR="000260B1" w:rsidRPr="00533C32" w:rsidRDefault="000260B1" w:rsidP="000260B1">
      <w:pPr>
        <w:pStyle w:val="PL"/>
      </w:pPr>
      <w:r w:rsidRPr="00533C32">
        <w:t xml:space="preserve">          schema:</w:t>
      </w:r>
    </w:p>
    <w:p w14:paraId="696B044E" w14:textId="77777777" w:rsidR="000260B1" w:rsidRPr="00533C32" w:rsidRDefault="000260B1" w:rsidP="000260B1">
      <w:pPr>
        <w:pStyle w:val="PL"/>
        <w:rPr>
          <w:lang w:eastAsia="zh-CN"/>
        </w:rPr>
      </w:pPr>
      <w:r w:rsidRPr="00533C32">
        <w:t xml:space="preserve">             $ref: 'TS29571_CommonData.yaml#/components/schemas/SupportedFeatures'</w:t>
      </w:r>
    </w:p>
    <w:p w14:paraId="49910A3D" w14:textId="77777777" w:rsidR="000260B1" w:rsidRPr="00533C32" w:rsidRDefault="000260B1" w:rsidP="000260B1">
      <w:pPr>
        <w:pStyle w:val="PL"/>
      </w:pPr>
      <w:r w:rsidRPr="00533C32">
        <w:t xml:space="preserve">      requestBody:</w:t>
      </w:r>
    </w:p>
    <w:p w14:paraId="5C42A132" w14:textId="77777777" w:rsidR="000260B1" w:rsidRPr="00533C32" w:rsidRDefault="000260B1" w:rsidP="000260B1">
      <w:pPr>
        <w:pStyle w:val="PL"/>
      </w:pPr>
      <w:r w:rsidRPr="00533C32">
        <w:t xml:space="preserve">        content:</w:t>
      </w:r>
    </w:p>
    <w:p w14:paraId="032EEF9B" w14:textId="77777777" w:rsidR="000260B1" w:rsidRPr="00533C32" w:rsidRDefault="000260B1" w:rsidP="000260B1">
      <w:pPr>
        <w:pStyle w:val="PL"/>
      </w:pPr>
      <w:r w:rsidRPr="00533C32">
        <w:t xml:space="preserve">          application/json:</w:t>
      </w:r>
    </w:p>
    <w:p w14:paraId="3AAACB20" w14:textId="77777777" w:rsidR="000260B1" w:rsidRPr="00533C32" w:rsidRDefault="000260B1" w:rsidP="000260B1">
      <w:pPr>
        <w:pStyle w:val="PL"/>
      </w:pPr>
      <w:r w:rsidRPr="00533C32">
        <w:t xml:space="preserve">            schema:</w:t>
      </w:r>
    </w:p>
    <w:p w14:paraId="453F5ED9" w14:textId="77777777" w:rsidR="000260B1" w:rsidRPr="00533C32" w:rsidRDefault="000260B1" w:rsidP="000260B1">
      <w:pPr>
        <w:pStyle w:val="PL"/>
        <w:outlineLvl w:val="0"/>
      </w:pPr>
      <w:r w:rsidRPr="00533C32">
        <w:t xml:space="preserve">              $ref: '#/components/schemas/NssaiAckData'</w:t>
      </w:r>
    </w:p>
    <w:p w14:paraId="2B267B9B" w14:textId="77777777" w:rsidR="000260B1" w:rsidRPr="00533C32" w:rsidRDefault="000260B1" w:rsidP="000260B1">
      <w:pPr>
        <w:pStyle w:val="PL"/>
      </w:pPr>
      <w:r>
        <w:t xml:space="preserve">        </w:t>
      </w:r>
      <w:r w:rsidRPr="003722F2">
        <w:t>required: true</w:t>
      </w:r>
    </w:p>
    <w:p w14:paraId="7E60BBCD" w14:textId="77777777" w:rsidR="000260B1" w:rsidRPr="00533C32" w:rsidRDefault="000260B1" w:rsidP="000260B1">
      <w:pPr>
        <w:pStyle w:val="PL"/>
      </w:pPr>
      <w:r w:rsidRPr="00533C32">
        <w:t xml:space="preserve">      responses:</w:t>
      </w:r>
    </w:p>
    <w:p w14:paraId="6011A726" w14:textId="77777777" w:rsidR="000260B1" w:rsidRPr="00533C32" w:rsidRDefault="000260B1" w:rsidP="000260B1">
      <w:pPr>
        <w:pStyle w:val="PL"/>
      </w:pPr>
      <w:r w:rsidRPr="00533C32">
        <w:t xml:space="preserve">        '204':</w:t>
      </w:r>
    </w:p>
    <w:p w14:paraId="20464A6D" w14:textId="77777777" w:rsidR="000260B1" w:rsidRPr="00533C32" w:rsidRDefault="000260B1" w:rsidP="000260B1">
      <w:pPr>
        <w:pStyle w:val="PL"/>
      </w:pPr>
      <w:r w:rsidRPr="00533C32">
        <w:t xml:space="preserve">          description: Expected response to a valid request</w:t>
      </w:r>
    </w:p>
    <w:p w14:paraId="43A20779" w14:textId="77777777" w:rsidR="000260B1" w:rsidRDefault="000260B1" w:rsidP="000260B1">
      <w:pPr>
        <w:pStyle w:val="PL"/>
        <w:rPr>
          <w:lang w:eastAsia="zh-CN"/>
        </w:rPr>
      </w:pPr>
      <w:r w:rsidRPr="00533C32">
        <w:t xml:space="preserve">        default:</w:t>
      </w:r>
    </w:p>
    <w:p w14:paraId="3A05788F"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EEEEA5A" w14:textId="77777777" w:rsidR="000260B1" w:rsidRPr="00533C32" w:rsidRDefault="000260B1" w:rsidP="000260B1">
      <w:pPr>
        <w:pStyle w:val="PL"/>
        <w:rPr>
          <w:lang w:eastAsia="zh-CN"/>
        </w:rPr>
      </w:pPr>
    </w:p>
    <w:p w14:paraId="2EA167D2" w14:textId="77777777" w:rsidR="000260B1" w:rsidRPr="00533C32" w:rsidRDefault="000260B1" w:rsidP="000260B1">
      <w:pPr>
        <w:pStyle w:val="PL"/>
      </w:pPr>
      <w:r w:rsidRPr="00533C32">
        <w:t xml:space="preserve">    get:</w:t>
      </w:r>
    </w:p>
    <w:p w14:paraId="0118B723" w14:textId="77777777" w:rsidR="000260B1" w:rsidRPr="00533C32" w:rsidRDefault="000260B1" w:rsidP="000260B1">
      <w:pPr>
        <w:pStyle w:val="PL"/>
      </w:pPr>
      <w:r w:rsidRPr="00533C32">
        <w:t xml:space="preserve">      summary: Retrieves the UPU acknowledgement information of a UE</w:t>
      </w:r>
    </w:p>
    <w:p w14:paraId="2C367702" w14:textId="77777777" w:rsidR="000260B1" w:rsidRPr="00533C32" w:rsidRDefault="000260B1" w:rsidP="000260B1">
      <w:pPr>
        <w:pStyle w:val="PL"/>
      </w:pPr>
      <w:r w:rsidRPr="00533C32">
        <w:t xml:space="preserve">      operationId: QueryNssaiAck</w:t>
      </w:r>
    </w:p>
    <w:p w14:paraId="40805188" w14:textId="77777777" w:rsidR="000260B1" w:rsidRPr="00533C32" w:rsidRDefault="000260B1" w:rsidP="000260B1">
      <w:pPr>
        <w:pStyle w:val="PL"/>
      </w:pPr>
      <w:r w:rsidRPr="00533C32">
        <w:t xml:space="preserve">      tags:</w:t>
      </w:r>
    </w:p>
    <w:p w14:paraId="15C4B087" w14:textId="77777777" w:rsidR="000260B1" w:rsidRDefault="000260B1" w:rsidP="000260B1">
      <w:pPr>
        <w:pStyle w:val="PL"/>
        <w:rPr>
          <w:lang w:eastAsia="zh-CN"/>
        </w:rPr>
      </w:pPr>
      <w:r w:rsidRPr="00533C32">
        <w:t xml:space="preserve">        - NSSAI ACK (Document)</w:t>
      </w:r>
    </w:p>
    <w:p w14:paraId="35B4EC3B" w14:textId="77777777" w:rsidR="000260B1" w:rsidRDefault="000260B1" w:rsidP="000260B1">
      <w:pPr>
        <w:pStyle w:val="PL"/>
      </w:pPr>
      <w:r>
        <w:t xml:space="preserve">      security:</w:t>
      </w:r>
    </w:p>
    <w:p w14:paraId="78D76E52" w14:textId="77777777" w:rsidR="000260B1" w:rsidRDefault="000260B1" w:rsidP="000260B1">
      <w:pPr>
        <w:pStyle w:val="PL"/>
      </w:pPr>
      <w:r>
        <w:t xml:space="preserve">        - {}</w:t>
      </w:r>
    </w:p>
    <w:p w14:paraId="7BB0264A" w14:textId="77777777" w:rsidR="000260B1" w:rsidRDefault="000260B1" w:rsidP="000260B1">
      <w:pPr>
        <w:pStyle w:val="PL"/>
      </w:pPr>
      <w:r>
        <w:t xml:space="preserve">        - oAuth2ClientCredentials:</w:t>
      </w:r>
    </w:p>
    <w:p w14:paraId="2FB9D14E" w14:textId="77777777" w:rsidR="000260B1" w:rsidRDefault="000260B1" w:rsidP="000260B1">
      <w:pPr>
        <w:pStyle w:val="PL"/>
      </w:pPr>
      <w:r>
        <w:t xml:space="preserve">          - nudr-dr</w:t>
      </w:r>
    </w:p>
    <w:p w14:paraId="069F70E3" w14:textId="77777777" w:rsidR="000260B1" w:rsidRDefault="000260B1" w:rsidP="000260B1">
      <w:pPr>
        <w:pStyle w:val="PL"/>
      </w:pPr>
      <w:r>
        <w:t xml:space="preserve">        - oAuth2ClientCredentials:</w:t>
      </w:r>
    </w:p>
    <w:p w14:paraId="2DBA55E2" w14:textId="77777777" w:rsidR="000260B1" w:rsidRDefault="000260B1" w:rsidP="000260B1">
      <w:pPr>
        <w:pStyle w:val="PL"/>
      </w:pPr>
      <w:r>
        <w:t xml:space="preserve">          - nudr-dr</w:t>
      </w:r>
    </w:p>
    <w:p w14:paraId="607D9963" w14:textId="77777777" w:rsidR="000260B1" w:rsidRPr="00533C32" w:rsidRDefault="000260B1" w:rsidP="000260B1">
      <w:pPr>
        <w:pStyle w:val="PL"/>
        <w:rPr>
          <w:lang w:eastAsia="zh-CN"/>
        </w:rPr>
      </w:pPr>
      <w:r>
        <w:t xml:space="preserve">          - nudr-dr:subscription-data</w:t>
      </w:r>
    </w:p>
    <w:p w14:paraId="4D726672" w14:textId="77777777" w:rsidR="000260B1" w:rsidRPr="00533C32" w:rsidRDefault="000260B1" w:rsidP="000260B1">
      <w:pPr>
        <w:pStyle w:val="PL"/>
      </w:pPr>
      <w:r w:rsidRPr="00533C32">
        <w:t xml:space="preserve">      parameters:</w:t>
      </w:r>
    </w:p>
    <w:p w14:paraId="38D10A71" w14:textId="77777777" w:rsidR="000260B1" w:rsidRPr="00533C32" w:rsidRDefault="000260B1" w:rsidP="000260B1">
      <w:pPr>
        <w:pStyle w:val="PL"/>
      </w:pPr>
      <w:r w:rsidRPr="00533C32">
        <w:lastRenderedPageBreak/>
        <w:t xml:space="preserve">        - name: ueId</w:t>
      </w:r>
    </w:p>
    <w:p w14:paraId="468A6186" w14:textId="77777777" w:rsidR="000260B1" w:rsidRPr="00533C32" w:rsidRDefault="000260B1" w:rsidP="000260B1">
      <w:pPr>
        <w:pStyle w:val="PL"/>
      </w:pPr>
      <w:r w:rsidRPr="00533C32">
        <w:t xml:space="preserve">          in: path</w:t>
      </w:r>
    </w:p>
    <w:p w14:paraId="45CC2EAA" w14:textId="77777777" w:rsidR="000260B1" w:rsidRPr="00533C32" w:rsidRDefault="000260B1" w:rsidP="000260B1">
      <w:pPr>
        <w:pStyle w:val="PL"/>
      </w:pPr>
      <w:r w:rsidRPr="00533C32">
        <w:t xml:space="preserve">          description: UE id</w:t>
      </w:r>
    </w:p>
    <w:p w14:paraId="4527198E" w14:textId="77777777" w:rsidR="000260B1" w:rsidRPr="00533C32" w:rsidRDefault="000260B1" w:rsidP="000260B1">
      <w:pPr>
        <w:pStyle w:val="PL"/>
      </w:pPr>
      <w:r w:rsidRPr="00533C32">
        <w:t xml:space="preserve">          required: true</w:t>
      </w:r>
    </w:p>
    <w:p w14:paraId="080C48B6" w14:textId="77777777" w:rsidR="000260B1" w:rsidRPr="00533C32" w:rsidRDefault="000260B1" w:rsidP="000260B1">
      <w:pPr>
        <w:pStyle w:val="PL"/>
      </w:pPr>
      <w:r w:rsidRPr="00533C32">
        <w:t xml:space="preserve">          schema:</w:t>
      </w:r>
    </w:p>
    <w:p w14:paraId="5A4E25B6"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0309AEC8" w14:textId="77777777" w:rsidR="000260B1" w:rsidRPr="00533C32" w:rsidRDefault="000260B1" w:rsidP="000260B1">
      <w:pPr>
        <w:pStyle w:val="PL"/>
      </w:pPr>
      <w:r w:rsidRPr="00533C32">
        <w:t xml:space="preserve">        - name: supported</w:t>
      </w:r>
      <w:r>
        <w:t>-f</w:t>
      </w:r>
      <w:r w:rsidRPr="00533C32">
        <w:t>eatures</w:t>
      </w:r>
    </w:p>
    <w:p w14:paraId="2582E535" w14:textId="77777777" w:rsidR="000260B1" w:rsidRPr="00533C32" w:rsidRDefault="000260B1" w:rsidP="000260B1">
      <w:pPr>
        <w:pStyle w:val="PL"/>
      </w:pPr>
      <w:r w:rsidRPr="00533C32">
        <w:t xml:space="preserve">          in: query</w:t>
      </w:r>
    </w:p>
    <w:p w14:paraId="299FDEBA" w14:textId="77777777" w:rsidR="000260B1" w:rsidRPr="00533C32" w:rsidRDefault="000260B1" w:rsidP="000260B1">
      <w:pPr>
        <w:pStyle w:val="PL"/>
      </w:pPr>
      <w:r w:rsidRPr="00533C32">
        <w:t xml:space="preserve">          description: Supported Features</w:t>
      </w:r>
    </w:p>
    <w:p w14:paraId="75304016" w14:textId="77777777" w:rsidR="000260B1" w:rsidRPr="00533C32" w:rsidRDefault="000260B1" w:rsidP="000260B1">
      <w:pPr>
        <w:pStyle w:val="PL"/>
      </w:pPr>
      <w:r w:rsidRPr="00533C32">
        <w:t xml:space="preserve">          schema:</w:t>
      </w:r>
    </w:p>
    <w:p w14:paraId="571786E0" w14:textId="77777777" w:rsidR="000260B1" w:rsidRPr="00533C32" w:rsidRDefault="000260B1" w:rsidP="000260B1">
      <w:pPr>
        <w:pStyle w:val="PL"/>
        <w:rPr>
          <w:lang w:eastAsia="zh-CN"/>
        </w:rPr>
      </w:pPr>
      <w:r w:rsidRPr="00533C32">
        <w:t xml:space="preserve">             $ref: 'TS29571_CommonData.yaml#/components/schemas/SupportedFeatures'</w:t>
      </w:r>
    </w:p>
    <w:p w14:paraId="3C9E1505" w14:textId="77777777" w:rsidR="000260B1" w:rsidRPr="00533C32" w:rsidRDefault="000260B1" w:rsidP="000260B1">
      <w:pPr>
        <w:pStyle w:val="PL"/>
      </w:pPr>
      <w:r w:rsidRPr="00533C32">
        <w:t xml:space="preserve">      responses:</w:t>
      </w:r>
    </w:p>
    <w:p w14:paraId="17992BE6" w14:textId="77777777" w:rsidR="000260B1" w:rsidRPr="00533C32" w:rsidRDefault="000260B1" w:rsidP="000260B1">
      <w:pPr>
        <w:pStyle w:val="PL"/>
      </w:pPr>
      <w:r w:rsidRPr="00533C32">
        <w:t xml:space="preserve">        '200':</w:t>
      </w:r>
    </w:p>
    <w:p w14:paraId="6A35CA2E" w14:textId="77777777" w:rsidR="000260B1" w:rsidRPr="00533C32" w:rsidRDefault="000260B1" w:rsidP="000260B1">
      <w:pPr>
        <w:pStyle w:val="PL"/>
      </w:pPr>
      <w:r w:rsidRPr="00533C32">
        <w:t xml:space="preserve">          description: Expected response to a valid request</w:t>
      </w:r>
    </w:p>
    <w:p w14:paraId="2C9A2652" w14:textId="77777777" w:rsidR="000260B1" w:rsidRPr="00533C32" w:rsidRDefault="000260B1" w:rsidP="000260B1">
      <w:pPr>
        <w:pStyle w:val="PL"/>
      </w:pPr>
      <w:r w:rsidRPr="00533C32">
        <w:t xml:space="preserve">          content:</w:t>
      </w:r>
    </w:p>
    <w:p w14:paraId="30BCE8F0" w14:textId="77777777" w:rsidR="000260B1" w:rsidRPr="00533C32" w:rsidRDefault="000260B1" w:rsidP="000260B1">
      <w:pPr>
        <w:pStyle w:val="PL"/>
      </w:pPr>
      <w:r w:rsidRPr="00533C32">
        <w:t xml:space="preserve">            application/json:</w:t>
      </w:r>
    </w:p>
    <w:p w14:paraId="5A410E29" w14:textId="77777777" w:rsidR="000260B1" w:rsidRPr="00533C32" w:rsidRDefault="000260B1" w:rsidP="000260B1">
      <w:pPr>
        <w:pStyle w:val="PL"/>
      </w:pPr>
      <w:r w:rsidRPr="00533C32">
        <w:t xml:space="preserve">              schema:</w:t>
      </w:r>
    </w:p>
    <w:p w14:paraId="0CC925F8" w14:textId="77777777" w:rsidR="000260B1" w:rsidRPr="00533C32" w:rsidRDefault="000260B1" w:rsidP="000260B1">
      <w:pPr>
        <w:pStyle w:val="PL"/>
      </w:pPr>
      <w:r w:rsidRPr="00533C32">
        <w:t xml:space="preserve">                $ref: '#/components/schemas/NssaiAckData'</w:t>
      </w:r>
    </w:p>
    <w:p w14:paraId="1BC2643A" w14:textId="77777777" w:rsidR="000260B1" w:rsidRDefault="000260B1" w:rsidP="000260B1">
      <w:pPr>
        <w:pStyle w:val="PL"/>
        <w:rPr>
          <w:lang w:eastAsia="zh-CN"/>
        </w:rPr>
      </w:pPr>
      <w:r w:rsidRPr="00533C32">
        <w:t xml:space="preserve">        default:</w:t>
      </w:r>
    </w:p>
    <w:p w14:paraId="0B8BC35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BD191E9" w14:textId="77777777" w:rsidR="000260B1" w:rsidRPr="00533C32" w:rsidRDefault="000260B1" w:rsidP="000260B1">
      <w:pPr>
        <w:pStyle w:val="PL"/>
        <w:rPr>
          <w:lang w:eastAsia="zh-CN"/>
        </w:rPr>
      </w:pPr>
    </w:p>
    <w:p w14:paraId="01D75F0E" w14:textId="77777777" w:rsidR="000260B1" w:rsidRPr="00533C32" w:rsidRDefault="000260B1" w:rsidP="000260B1">
      <w:pPr>
        <w:pStyle w:val="PL"/>
        <w:rPr>
          <w:kern w:val="2"/>
        </w:rPr>
      </w:pPr>
      <w:r w:rsidRPr="00533C32">
        <w:t xml:space="preserve">  /subscription-data/{ueId}/</w:t>
      </w:r>
      <w:r w:rsidRPr="00533C32">
        <w:rPr>
          <w:kern w:val="2"/>
        </w:rPr>
        <w:t>ue-update-confirmation-data/subscribed-cag:</w:t>
      </w:r>
    </w:p>
    <w:p w14:paraId="3E665389" w14:textId="77777777" w:rsidR="000260B1" w:rsidRPr="00533C32" w:rsidRDefault="000260B1" w:rsidP="000260B1">
      <w:pPr>
        <w:pStyle w:val="PL"/>
      </w:pPr>
      <w:r w:rsidRPr="00533C32">
        <w:t xml:space="preserve">    put:</w:t>
      </w:r>
    </w:p>
    <w:p w14:paraId="769F7221" w14:textId="77777777" w:rsidR="000260B1" w:rsidRPr="00533C32" w:rsidRDefault="000260B1" w:rsidP="000260B1">
      <w:pPr>
        <w:pStyle w:val="PL"/>
      </w:pPr>
      <w:r w:rsidRPr="00533C32">
        <w:t xml:space="preserve">      summary: To store the CAG update acknowledgement information of a UE</w:t>
      </w:r>
    </w:p>
    <w:p w14:paraId="5DEA5825" w14:textId="77777777" w:rsidR="000260B1" w:rsidRPr="00533C32" w:rsidRDefault="000260B1" w:rsidP="000260B1">
      <w:pPr>
        <w:pStyle w:val="PL"/>
      </w:pPr>
      <w:r w:rsidRPr="00533C32">
        <w:t xml:space="preserve">      operationId: CreateCagUpdateAck</w:t>
      </w:r>
    </w:p>
    <w:p w14:paraId="02445C89" w14:textId="77777777" w:rsidR="000260B1" w:rsidRPr="00533C32" w:rsidRDefault="000260B1" w:rsidP="000260B1">
      <w:pPr>
        <w:pStyle w:val="PL"/>
      </w:pPr>
      <w:r w:rsidRPr="00533C32">
        <w:t xml:space="preserve">      tags:</w:t>
      </w:r>
    </w:p>
    <w:p w14:paraId="139EA620" w14:textId="77777777" w:rsidR="000260B1" w:rsidRDefault="000260B1" w:rsidP="000260B1">
      <w:pPr>
        <w:pStyle w:val="PL"/>
        <w:rPr>
          <w:lang w:eastAsia="zh-CN"/>
        </w:rPr>
      </w:pPr>
      <w:r w:rsidRPr="00533C32">
        <w:t xml:space="preserve">        - CAG update ack (Document)</w:t>
      </w:r>
    </w:p>
    <w:p w14:paraId="4857CF80" w14:textId="77777777" w:rsidR="000260B1" w:rsidRDefault="000260B1" w:rsidP="000260B1">
      <w:pPr>
        <w:pStyle w:val="PL"/>
      </w:pPr>
      <w:r>
        <w:t xml:space="preserve">      security:</w:t>
      </w:r>
    </w:p>
    <w:p w14:paraId="6BC042FB" w14:textId="77777777" w:rsidR="000260B1" w:rsidRDefault="000260B1" w:rsidP="000260B1">
      <w:pPr>
        <w:pStyle w:val="PL"/>
      </w:pPr>
      <w:r>
        <w:t xml:space="preserve">        - {}</w:t>
      </w:r>
    </w:p>
    <w:p w14:paraId="49D67D16" w14:textId="77777777" w:rsidR="000260B1" w:rsidRDefault="000260B1" w:rsidP="000260B1">
      <w:pPr>
        <w:pStyle w:val="PL"/>
      </w:pPr>
      <w:r>
        <w:t xml:space="preserve">        - oAuth2ClientCredentials:</w:t>
      </w:r>
    </w:p>
    <w:p w14:paraId="44899008" w14:textId="77777777" w:rsidR="000260B1" w:rsidRDefault="000260B1" w:rsidP="000260B1">
      <w:pPr>
        <w:pStyle w:val="PL"/>
      </w:pPr>
      <w:r>
        <w:t xml:space="preserve">          - nudr-dr</w:t>
      </w:r>
    </w:p>
    <w:p w14:paraId="6C6750FB" w14:textId="77777777" w:rsidR="000260B1" w:rsidRDefault="000260B1" w:rsidP="000260B1">
      <w:pPr>
        <w:pStyle w:val="PL"/>
      </w:pPr>
      <w:r>
        <w:t xml:space="preserve">        - oAuth2ClientCredentials:</w:t>
      </w:r>
    </w:p>
    <w:p w14:paraId="529A915D" w14:textId="77777777" w:rsidR="000260B1" w:rsidRDefault="000260B1" w:rsidP="000260B1">
      <w:pPr>
        <w:pStyle w:val="PL"/>
      </w:pPr>
      <w:r>
        <w:t xml:space="preserve">          - nudr-dr</w:t>
      </w:r>
    </w:p>
    <w:p w14:paraId="0EC77115" w14:textId="77777777" w:rsidR="000260B1" w:rsidRPr="00533C32" w:rsidRDefault="000260B1" w:rsidP="000260B1">
      <w:pPr>
        <w:pStyle w:val="PL"/>
        <w:rPr>
          <w:lang w:eastAsia="zh-CN"/>
        </w:rPr>
      </w:pPr>
      <w:r>
        <w:t xml:space="preserve">          - nudr-dr:subscription-data</w:t>
      </w:r>
    </w:p>
    <w:p w14:paraId="1449F35F" w14:textId="77777777" w:rsidR="000260B1" w:rsidRPr="00533C32" w:rsidRDefault="000260B1" w:rsidP="000260B1">
      <w:pPr>
        <w:pStyle w:val="PL"/>
      </w:pPr>
      <w:r w:rsidRPr="00533C32">
        <w:t xml:space="preserve">      parameters:</w:t>
      </w:r>
    </w:p>
    <w:p w14:paraId="740A3496" w14:textId="77777777" w:rsidR="000260B1" w:rsidRPr="00533C32" w:rsidRDefault="000260B1" w:rsidP="000260B1">
      <w:pPr>
        <w:pStyle w:val="PL"/>
      </w:pPr>
      <w:r w:rsidRPr="00533C32">
        <w:t xml:space="preserve">        - name: ueId</w:t>
      </w:r>
    </w:p>
    <w:p w14:paraId="46905DB8" w14:textId="77777777" w:rsidR="000260B1" w:rsidRPr="00533C32" w:rsidRDefault="000260B1" w:rsidP="000260B1">
      <w:pPr>
        <w:pStyle w:val="PL"/>
      </w:pPr>
      <w:r w:rsidRPr="00533C32">
        <w:t xml:space="preserve">          in: path</w:t>
      </w:r>
    </w:p>
    <w:p w14:paraId="2B68462B" w14:textId="77777777" w:rsidR="000260B1" w:rsidRPr="00533C32" w:rsidRDefault="000260B1" w:rsidP="000260B1">
      <w:pPr>
        <w:pStyle w:val="PL"/>
      </w:pPr>
      <w:r w:rsidRPr="00533C32">
        <w:t xml:space="preserve">          description: UE id</w:t>
      </w:r>
    </w:p>
    <w:p w14:paraId="5A58AFCB" w14:textId="77777777" w:rsidR="000260B1" w:rsidRPr="00533C32" w:rsidRDefault="000260B1" w:rsidP="000260B1">
      <w:pPr>
        <w:pStyle w:val="PL"/>
      </w:pPr>
      <w:r w:rsidRPr="00533C32">
        <w:t xml:space="preserve">          required: true</w:t>
      </w:r>
    </w:p>
    <w:p w14:paraId="175CE63A" w14:textId="77777777" w:rsidR="000260B1" w:rsidRPr="00533C32" w:rsidRDefault="000260B1" w:rsidP="000260B1">
      <w:pPr>
        <w:pStyle w:val="PL"/>
      </w:pPr>
      <w:r w:rsidRPr="00533C32">
        <w:t xml:space="preserve">          schema:</w:t>
      </w:r>
    </w:p>
    <w:p w14:paraId="61F8ECA0"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259AA0C0" w14:textId="77777777" w:rsidR="000260B1" w:rsidRPr="00533C32" w:rsidRDefault="000260B1" w:rsidP="000260B1">
      <w:pPr>
        <w:pStyle w:val="PL"/>
        <w:rPr>
          <w:lang w:eastAsia="zh-CN"/>
        </w:rPr>
      </w:pPr>
      <w:r w:rsidRPr="00533C32">
        <w:t xml:space="preserve">        - name: </w:t>
      </w:r>
      <w:r w:rsidRPr="00533C32">
        <w:rPr>
          <w:lang w:eastAsia="zh-CN"/>
        </w:rPr>
        <w:t>supported-features</w:t>
      </w:r>
    </w:p>
    <w:p w14:paraId="3815AB6F" w14:textId="77777777" w:rsidR="000260B1" w:rsidRPr="00533C32" w:rsidRDefault="000260B1" w:rsidP="000260B1">
      <w:pPr>
        <w:pStyle w:val="PL"/>
      </w:pPr>
      <w:r w:rsidRPr="00533C32">
        <w:t xml:space="preserve">          in: query</w:t>
      </w:r>
    </w:p>
    <w:p w14:paraId="325E9851" w14:textId="77777777" w:rsidR="000260B1" w:rsidRPr="00533C32" w:rsidRDefault="000260B1" w:rsidP="000260B1">
      <w:pPr>
        <w:pStyle w:val="PL"/>
      </w:pPr>
      <w:r w:rsidRPr="00533C32">
        <w:t xml:space="preserve">          description: Supported Features</w:t>
      </w:r>
    </w:p>
    <w:p w14:paraId="720630D7" w14:textId="77777777" w:rsidR="000260B1" w:rsidRPr="00533C32" w:rsidRDefault="000260B1" w:rsidP="000260B1">
      <w:pPr>
        <w:pStyle w:val="PL"/>
      </w:pPr>
      <w:r w:rsidRPr="00533C32">
        <w:t xml:space="preserve">          schema:</w:t>
      </w:r>
    </w:p>
    <w:p w14:paraId="728CAB01" w14:textId="77777777" w:rsidR="000260B1" w:rsidRPr="00533C32" w:rsidRDefault="000260B1" w:rsidP="000260B1">
      <w:pPr>
        <w:pStyle w:val="PL"/>
        <w:rPr>
          <w:lang w:eastAsia="zh-CN"/>
        </w:rPr>
      </w:pPr>
      <w:r w:rsidRPr="00533C32">
        <w:t xml:space="preserve">             $ref: 'TS29571_CommonData.yaml#/components/schemas/SupportedFeatures'</w:t>
      </w:r>
    </w:p>
    <w:p w14:paraId="19892BCB" w14:textId="77777777" w:rsidR="000260B1" w:rsidRPr="00533C32" w:rsidRDefault="000260B1" w:rsidP="000260B1">
      <w:pPr>
        <w:pStyle w:val="PL"/>
      </w:pPr>
      <w:r w:rsidRPr="00533C32">
        <w:t xml:space="preserve">      requestBody:</w:t>
      </w:r>
    </w:p>
    <w:p w14:paraId="3E61C9E9" w14:textId="77777777" w:rsidR="000260B1" w:rsidRPr="00533C32" w:rsidRDefault="000260B1" w:rsidP="000260B1">
      <w:pPr>
        <w:pStyle w:val="PL"/>
      </w:pPr>
      <w:r w:rsidRPr="00533C32">
        <w:t xml:space="preserve">        content:</w:t>
      </w:r>
    </w:p>
    <w:p w14:paraId="488BCE34" w14:textId="77777777" w:rsidR="000260B1" w:rsidRPr="00533C32" w:rsidRDefault="000260B1" w:rsidP="000260B1">
      <w:pPr>
        <w:pStyle w:val="PL"/>
      </w:pPr>
      <w:r w:rsidRPr="00533C32">
        <w:t xml:space="preserve">          application/json:</w:t>
      </w:r>
    </w:p>
    <w:p w14:paraId="36728392" w14:textId="77777777" w:rsidR="000260B1" w:rsidRPr="00533C32" w:rsidRDefault="000260B1" w:rsidP="000260B1">
      <w:pPr>
        <w:pStyle w:val="PL"/>
      </w:pPr>
      <w:r w:rsidRPr="00533C32">
        <w:t xml:space="preserve">            schema:</w:t>
      </w:r>
    </w:p>
    <w:p w14:paraId="622E5A58" w14:textId="77777777" w:rsidR="000260B1" w:rsidRPr="00533C32" w:rsidRDefault="000260B1" w:rsidP="000260B1">
      <w:pPr>
        <w:pStyle w:val="PL"/>
        <w:outlineLvl w:val="0"/>
      </w:pPr>
      <w:r w:rsidRPr="00533C32">
        <w:t xml:space="preserve">              $ref: '#/components/schemas/CagAckData'</w:t>
      </w:r>
    </w:p>
    <w:p w14:paraId="274CC7CC" w14:textId="77777777" w:rsidR="000260B1" w:rsidRPr="00533C32" w:rsidRDefault="000260B1" w:rsidP="000260B1">
      <w:pPr>
        <w:pStyle w:val="PL"/>
      </w:pPr>
      <w:r>
        <w:t xml:space="preserve">        </w:t>
      </w:r>
      <w:r w:rsidRPr="003722F2">
        <w:t>required: true</w:t>
      </w:r>
    </w:p>
    <w:p w14:paraId="4799B12E" w14:textId="77777777" w:rsidR="000260B1" w:rsidRPr="00533C32" w:rsidRDefault="000260B1" w:rsidP="000260B1">
      <w:pPr>
        <w:pStyle w:val="PL"/>
      </w:pPr>
      <w:r w:rsidRPr="00533C32">
        <w:t xml:space="preserve">      responses:</w:t>
      </w:r>
    </w:p>
    <w:p w14:paraId="6E2F03E8" w14:textId="77777777" w:rsidR="000260B1" w:rsidRPr="00533C32" w:rsidRDefault="000260B1" w:rsidP="000260B1">
      <w:pPr>
        <w:pStyle w:val="PL"/>
      </w:pPr>
      <w:r w:rsidRPr="00533C32">
        <w:t xml:space="preserve">        '204':</w:t>
      </w:r>
    </w:p>
    <w:p w14:paraId="1CB5BF17" w14:textId="77777777" w:rsidR="000260B1" w:rsidRPr="00533C32" w:rsidRDefault="000260B1" w:rsidP="000260B1">
      <w:pPr>
        <w:pStyle w:val="PL"/>
      </w:pPr>
      <w:r w:rsidRPr="00533C32">
        <w:t xml:space="preserve">          description: Expected response to a valid request</w:t>
      </w:r>
    </w:p>
    <w:p w14:paraId="037086BD" w14:textId="77777777" w:rsidR="000260B1" w:rsidRDefault="000260B1" w:rsidP="000260B1">
      <w:pPr>
        <w:pStyle w:val="PL"/>
        <w:rPr>
          <w:lang w:eastAsia="zh-CN"/>
        </w:rPr>
      </w:pPr>
      <w:r w:rsidRPr="00533C32">
        <w:t xml:space="preserve">        default:</w:t>
      </w:r>
    </w:p>
    <w:p w14:paraId="0EEDA8A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E6CA82C" w14:textId="77777777" w:rsidR="000260B1" w:rsidRPr="00533C32" w:rsidRDefault="000260B1" w:rsidP="000260B1">
      <w:pPr>
        <w:pStyle w:val="PL"/>
        <w:rPr>
          <w:lang w:eastAsia="zh-CN"/>
        </w:rPr>
      </w:pPr>
    </w:p>
    <w:p w14:paraId="397C8A15" w14:textId="77777777" w:rsidR="000260B1" w:rsidRPr="00533C32" w:rsidRDefault="000260B1" w:rsidP="000260B1">
      <w:pPr>
        <w:pStyle w:val="PL"/>
      </w:pPr>
      <w:r w:rsidRPr="00533C32">
        <w:t xml:space="preserve">    get:</w:t>
      </w:r>
    </w:p>
    <w:p w14:paraId="79CA2942" w14:textId="77777777" w:rsidR="000260B1" w:rsidRPr="00533C32" w:rsidRDefault="000260B1" w:rsidP="000260B1">
      <w:pPr>
        <w:pStyle w:val="PL"/>
      </w:pPr>
      <w:r w:rsidRPr="00533C32">
        <w:t xml:space="preserve">      summary: Retrieves the CAG acknowledgement information of a UE</w:t>
      </w:r>
    </w:p>
    <w:p w14:paraId="5B9DBCD0" w14:textId="77777777" w:rsidR="000260B1" w:rsidRPr="00533C32" w:rsidRDefault="000260B1" w:rsidP="000260B1">
      <w:pPr>
        <w:pStyle w:val="PL"/>
      </w:pPr>
      <w:r w:rsidRPr="00533C32">
        <w:t xml:space="preserve">      operationId: QueryCagAck</w:t>
      </w:r>
    </w:p>
    <w:p w14:paraId="4D6170DF" w14:textId="77777777" w:rsidR="000260B1" w:rsidRPr="00533C32" w:rsidRDefault="000260B1" w:rsidP="000260B1">
      <w:pPr>
        <w:pStyle w:val="PL"/>
      </w:pPr>
      <w:r w:rsidRPr="00533C32">
        <w:t xml:space="preserve">      tags:</w:t>
      </w:r>
    </w:p>
    <w:p w14:paraId="2E33F7C6" w14:textId="77777777" w:rsidR="000260B1" w:rsidRDefault="000260B1" w:rsidP="000260B1">
      <w:pPr>
        <w:pStyle w:val="PL"/>
        <w:rPr>
          <w:lang w:eastAsia="zh-CN"/>
        </w:rPr>
      </w:pPr>
      <w:r w:rsidRPr="00533C32">
        <w:t xml:space="preserve">        - CAG ACK (Document)</w:t>
      </w:r>
    </w:p>
    <w:p w14:paraId="1AB53BD3" w14:textId="77777777" w:rsidR="000260B1" w:rsidRDefault="000260B1" w:rsidP="000260B1">
      <w:pPr>
        <w:pStyle w:val="PL"/>
      </w:pPr>
      <w:r>
        <w:t xml:space="preserve">      security:</w:t>
      </w:r>
    </w:p>
    <w:p w14:paraId="35C4DFC6" w14:textId="77777777" w:rsidR="000260B1" w:rsidRDefault="000260B1" w:rsidP="000260B1">
      <w:pPr>
        <w:pStyle w:val="PL"/>
      </w:pPr>
      <w:r>
        <w:t xml:space="preserve">        - {}</w:t>
      </w:r>
    </w:p>
    <w:p w14:paraId="5CC98BC4" w14:textId="77777777" w:rsidR="000260B1" w:rsidRDefault="000260B1" w:rsidP="000260B1">
      <w:pPr>
        <w:pStyle w:val="PL"/>
      </w:pPr>
      <w:r>
        <w:t xml:space="preserve">        - oAuth2ClientCredentials:</w:t>
      </w:r>
    </w:p>
    <w:p w14:paraId="3B03BA11" w14:textId="77777777" w:rsidR="000260B1" w:rsidRDefault="000260B1" w:rsidP="000260B1">
      <w:pPr>
        <w:pStyle w:val="PL"/>
      </w:pPr>
      <w:r>
        <w:t xml:space="preserve">          - nudr-dr</w:t>
      </w:r>
    </w:p>
    <w:p w14:paraId="1905EC2E" w14:textId="77777777" w:rsidR="000260B1" w:rsidRDefault="000260B1" w:rsidP="000260B1">
      <w:pPr>
        <w:pStyle w:val="PL"/>
      </w:pPr>
      <w:r>
        <w:t xml:space="preserve">        - oAuth2ClientCredentials:</w:t>
      </w:r>
    </w:p>
    <w:p w14:paraId="13425790" w14:textId="77777777" w:rsidR="000260B1" w:rsidRDefault="000260B1" w:rsidP="000260B1">
      <w:pPr>
        <w:pStyle w:val="PL"/>
      </w:pPr>
      <w:r>
        <w:t xml:space="preserve">          - nudr-dr</w:t>
      </w:r>
    </w:p>
    <w:p w14:paraId="7325E149" w14:textId="77777777" w:rsidR="000260B1" w:rsidRPr="00533C32" w:rsidRDefault="000260B1" w:rsidP="000260B1">
      <w:pPr>
        <w:pStyle w:val="PL"/>
        <w:rPr>
          <w:lang w:eastAsia="zh-CN"/>
        </w:rPr>
      </w:pPr>
      <w:r>
        <w:t xml:space="preserve">          - nudr-dr:subscription-data</w:t>
      </w:r>
    </w:p>
    <w:p w14:paraId="0F40B3A5" w14:textId="77777777" w:rsidR="000260B1" w:rsidRPr="00533C32" w:rsidRDefault="000260B1" w:rsidP="000260B1">
      <w:pPr>
        <w:pStyle w:val="PL"/>
      </w:pPr>
      <w:r w:rsidRPr="00533C32">
        <w:t xml:space="preserve">      parameters:</w:t>
      </w:r>
    </w:p>
    <w:p w14:paraId="403879D0" w14:textId="77777777" w:rsidR="000260B1" w:rsidRPr="00533C32" w:rsidRDefault="000260B1" w:rsidP="000260B1">
      <w:pPr>
        <w:pStyle w:val="PL"/>
      </w:pPr>
      <w:r w:rsidRPr="00533C32">
        <w:t xml:space="preserve">        - name: ueId</w:t>
      </w:r>
    </w:p>
    <w:p w14:paraId="51A5F53B" w14:textId="77777777" w:rsidR="000260B1" w:rsidRPr="00533C32" w:rsidRDefault="000260B1" w:rsidP="000260B1">
      <w:pPr>
        <w:pStyle w:val="PL"/>
      </w:pPr>
      <w:r w:rsidRPr="00533C32">
        <w:t xml:space="preserve">          in: path</w:t>
      </w:r>
    </w:p>
    <w:p w14:paraId="66BDBC03" w14:textId="77777777" w:rsidR="000260B1" w:rsidRPr="00533C32" w:rsidRDefault="000260B1" w:rsidP="000260B1">
      <w:pPr>
        <w:pStyle w:val="PL"/>
      </w:pPr>
      <w:r w:rsidRPr="00533C32">
        <w:t xml:space="preserve">          description: UE id</w:t>
      </w:r>
    </w:p>
    <w:p w14:paraId="17E2A84B" w14:textId="77777777" w:rsidR="000260B1" w:rsidRPr="00533C32" w:rsidRDefault="000260B1" w:rsidP="000260B1">
      <w:pPr>
        <w:pStyle w:val="PL"/>
      </w:pPr>
      <w:r w:rsidRPr="00533C32">
        <w:t xml:space="preserve">          required: true</w:t>
      </w:r>
    </w:p>
    <w:p w14:paraId="6D5EF99E" w14:textId="77777777" w:rsidR="000260B1" w:rsidRPr="00533C32" w:rsidRDefault="000260B1" w:rsidP="000260B1">
      <w:pPr>
        <w:pStyle w:val="PL"/>
      </w:pPr>
      <w:r w:rsidRPr="00533C32">
        <w:t xml:space="preserve">          schema:</w:t>
      </w:r>
    </w:p>
    <w:p w14:paraId="6F9B2153"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2D5A61F8" w14:textId="77777777" w:rsidR="000260B1" w:rsidRPr="00533C32" w:rsidRDefault="000260B1" w:rsidP="000260B1">
      <w:pPr>
        <w:pStyle w:val="PL"/>
      </w:pPr>
      <w:r w:rsidRPr="00533C32">
        <w:t xml:space="preserve">        - name: supported-features</w:t>
      </w:r>
    </w:p>
    <w:p w14:paraId="7F6D2176" w14:textId="77777777" w:rsidR="000260B1" w:rsidRPr="00533C32" w:rsidRDefault="000260B1" w:rsidP="000260B1">
      <w:pPr>
        <w:pStyle w:val="PL"/>
      </w:pPr>
      <w:r w:rsidRPr="00533C32">
        <w:lastRenderedPageBreak/>
        <w:t xml:space="preserve">          in: query</w:t>
      </w:r>
    </w:p>
    <w:p w14:paraId="18A998D1" w14:textId="77777777" w:rsidR="000260B1" w:rsidRPr="00533C32" w:rsidRDefault="000260B1" w:rsidP="000260B1">
      <w:pPr>
        <w:pStyle w:val="PL"/>
      </w:pPr>
      <w:r w:rsidRPr="00533C32">
        <w:t xml:space="preserve">          description: Supported Features</w:t>
      </w:r>
    </w:p>
    <w:p w14:paraId="3D584199" w14:textId="77777777" w:rsidR="000260B1" w:rsidRPr="00533C32" w:rsidRDefault="000260B1" w:rsidP="000260B1">
      <w:pPr>
        <w:pStyle w:val="PL"/>
      </w:pPr>
      <w:r w:rsidRPr="00533C32">
        <w:t xml:space="preserve">          schema:</w:t>
      </w:r>
    </w:p>
    <w:p w14:paraId="7DD962D8" w14:textId="77777777" w:rsidR="000260B1" w:rsidRPr="00533C32" w:rsidRDefault="000260B1" w:rsidP="000260B1">
      <w:pPr>
        <w:pStyle w:val="PL"/>
        <w:rPr>
          <w:lang w:eastAsia="zh-CN"/>
        </w:rPr>
      </w:pPr>
      <w:r w:rsidRPr="00533C32">
        <w:t xml:space="preserve">             $ref: 'TS29571_CommonData.yaml#/components/schemas/SupportedFeatures'</w:t>
      </w:r>
    </w:p>
    <w:p w14:paraId="17B1F7A0" w14:textId="77777777" w:rsidR="000260B1" w:rsidRPr="00533C32" w:rsidRDefault="000260B1" w:rsidP="000260B1">
      <w:pPr>
        <w:pStyle w:val="PL"/>
      </w:pPr>
      <w:r w:rsidRPr="00533C32">
        <w:t xml:space="preserve">      responses:</w:t>
      </w:r>
    </w:p>
    <w:p w14:paraId="2175720B" w14:textId="77777777" w:rsidR="000260B1" w:rsidRPr="00533C32" w:rsidRDefault="000260B1" w:rsidP="000260B1">
      <w:pPr>
        <w:pStyle w:val="PL"/>
      </w:pPr>
      <w:r w:rsidRPr="00533C32">
        <w:t xml:space="preserve">        '200':</w:t>
      </w:r>
    </w:p>
    <w:p w14:paraId="31A4DD53" w14:textId="77777777" w:rsidR="000260B1" w:rsidRPr="00533C32" w:rsidRDefault="000260B1" w:rsidP="000260B1">
      <w:pPr>
        <w:pStyle w:val="PL"/>
      </w:pPr>
      <w:r w:rsidRPr="00533C32">
        <w:t xml:space="preserve">          description: Expected response to a valid request</w:t>
      </w:r>
    </w:p>
    <w:p w14:paraId="1CCB7E04" w14:textId="77777777" w:rsidR="000260B1" w:rsidRPr="00533C32" w:rsidRDefault="000260B1" w:rsidP="000260B1">
      <w:pPr>
        <w:pStyle w:val="PL"/>
      </w:pPr>
      <w:r w:rsidRPr="00533C32">
        <w:t xml:space="preserve">          content:</w:t>
      </w:r>
    </w:p>
    <w:p w14:paraId="45AE1028" w14:textId="77777777" w:rsidR="000260B1" w:rsidRPr="00533C32" w:rsidRDefault="000260B1" w:rsidP="000260B1">
      <w:pPr>
        <w:pStyle w:val="PL"/>
      </w:pPr>
      <w:r w:rsidRPr="00533C32">
        <w:t xml:space="preserve">            application/json:</w:t>
      </w:r>
    </w:p>
    <w:p w14:paraId="41AEAAEB" w14:textId="77777777" w:rsidR="000260B1" w:rsidRPr="00533C32" w:rsidRDefault="000260B1" w:rsidP="000260B1">
      <w:pPr>
        <w:pStyle w:val="PL"/>
      </w:pPr>
      <w:r w:rsidRPr="00533C32">
        <w:t xml:space="preserve">              schema:</w:t>
      </w:r>
    </w:p>
    <w:p w14:paraId="64DFD1C9" w14:textId="77777777" w:rsidR="000260B1" w:rsidRPr="00533C32" w:rsidRDefault="000260B1" w:rsidP="000260B1">
      <w:pPr>
        <w:pStyle w:val="PL"/>
      </w:pPr>
      <w:r w:rsidRPr="00533C32">
        <w:t xml:space="preserve">                $ref: '#/components/schemas/CagAckData'</w:t>
      </w:r>
    </w:p>
    <w:p w14:paraId="797FF2BE" w14:textId="77777777" w:rsidR="000260B1" w:rsidRDefault="000260B1" w:rsidP="000260B1">
      <w:pPr>
        <w:pStyle w:val="PL"/>
        <w:rPr>
          <w:lang w:eastAsia="zh-CN"/>
        </w:rPr>
      </w:pPr>
      <w:r w:rsidRPr="00533C32">
        <w:t xml:space="preserve">        default:</w:t>
      </w:r>
    </w:p>
    <w:p w14:paraId="3C90645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A6697F5" w14:textId="77777777" w:rsidR="000260B1" w:rsidRPr="00533C32" w:rsidRDefault="000260B1" w:rsidP="000260B1">
      <w:pPr>
        <w:pStyle w:val="PL"/>
        <w:rPr>
          <w:lang w:eastAsia="zh-CN"/>
        </w:rPr>
      </w:pPr>
    </w:p>
    <w:p w14:paraId="1CE03B84" w14:textId="77777777" w:rsidR="000260B1" w:rsidRPr="00533C32" w:rsidRDefault="000260B1" w:rsidP="000260B1">
      <w:pPr>
        <w:pStyle w:val="PL"/>
      </w:pPr>
      <w:r w:rsidRPr="00533C32">
        <w:t xml:space="preserve">  /subscription-data/{ueId}/{servingPlmnId}/provisioned-data:</w:t>
      </w:r>
    </w:p>
    <w:p w14:paraId="6158028E" w14:textId="77777777" w:rsidR="000260B1" w:rsidRPr="00533C32" w:rsidRDefault="000260B1" w:rsidP="000260B1">
      <w:pPr>
        <w:pStyle w:val="PL"/>
      </w:pPr>
      <w:r w:rsidRPr="00533C32">
        <w:t xml:space="preserve">    get:</w:t>
      </w:r>
    </w:p>
    <w:p w14:paraId="0866E5FE" w14:textId="77777777" w:rsidR="000260B1" w:rsidRPr="00533C32" w:rsidRDefault="000260B1" w:rsidP="000260B1">
      <w:pPr>
        <w:pStyle w:val="PL"/>
      </w:pPr>
      <w:r w:rsidRPr="00533C32">
        <w:t xml:space="preserve">      summary: Retrieve multiple provisioned data sets of a UE</w:t>
      </w:r>
    </w:p>
    <w:p w14:paraId="6E920408" w14:textId="77777777" w:rsidR="000260B1" w:rsidRPr="00533C32" w:rsidRDefault="000260B1" w:rsidP="000260B1">
      <w:pPr>
        <w:pStyle w:val="PL"/>
      </w:pPr>
      <w:r w:rsidRPr="00533C32">
        <w:t xml:space="preserve">      operationId: QueryProvisionedData</w:t>
      </w:r>
    </w:p>
    <w:p w14:paraId="72B1A109" w14:textId="77777777" w:rsidR="000260B1" w:rsidRPr="00533C32" w:rsidRDefault="000260B1" w:rsidP="000260B1">
      <w:pPr>
        <w:pStyle w:val="PL"/>
      </w:pPr>
      <w:r w:rsidRPr="00533C32">
        <w:t xml:space="preserve">      tags:</w:t>
      </w:r>
    </w:p>
    <w:p w14:paraId="237BD979" w14:textId="77777777" w:rsidR="000260B1" w:rsidRDefault="000260B1" w:rsidP="000260B1">
      <w:pPr>
        <w:pStyle w:val="PL"/>
        <w:rPr>
          <w:lang w:eastAsia="zh-CN"/>
        </w:rPr>
      </w:pPr>
      <w:r w:rsidRPr="00533C32">
        <w:t xml:space="preserve">        - Provisioned Data (Document)</w:t>
      </w:r>
    </w:p>
    <w:p w14:paraId="6152AC87" w14:textId="77777777" w:rsidR="000260B1" w:rsidRDefault="000260B1" w:rsidP="000260B1">
      <w:pPr>
        <w:pStyle w:val="PL"/>
      </w:pPr>
      <w:r>
        <w:t xml:space="preserve">      security:</w:t>
      </w:r>
    </w:p>
    <w:p w14:paraId="3BB1B260" w14:textId="77777777" w:rsidR="000260B1" w:rsidRDefault="000260B1" w:rsidP="000260B1">
      <w:pPr>
        <w:pStyle w:val="PL"/>
      </w:pPr>
      <w:r>
        <w:t xml:space="preserve">        - {}</w:t>
      </w:r>
    </w:p>
    <w:p w14:paraId="2B14E5F7" w14:textId="77777777" w:rsidR="000260B1" w:rsidRDefault="000260B1" w:rsidP="000260B1">
      <w:pPr>
        <w:pStyle w:val="PL"/>
      </w:pPr>
      <w:r>
        <w:t xml:space="preserve">        - oAuth2ClientCredentials:</w:t>
      </w:r>
    </w:p>
    <w:p w14:paraId="5BC70D72" w14:textId="77777777" w:rsidR="000260B1" w:rsidRDefault="000260B1" w:rsidP="000260B1">
      <w:pPr>
        <w:pStyle w:val="PL"/>
      </w:pPr>
      <w:r>
        <w:t xml:space="preserve">          - nudr-dr</w:t>
      </w:r>
    </w:p>
    <w:p w14:paraId="7E5BAAA6" w14:textId="77777777" w:rsidR="000260B1" w:rsidRDefault="000260B1" w:rsidP="000260B1">
      <w:pPr>
        <w:pStyle w:val="PL"/>
      </w:pPr>
      <w:r>
        <w:t xml:space="preserve">        - oAuth2ClientCredentials:</w:t>
      </w:r>
    </w:p>
    <w:p w14:paraId="1DAE9326" w14:textId="77777777" w:rsidR="000260B1" w:rsidRDefault="000260B1" w:rsidP="000260B1">
      <w:pPr>
        <w:pStyle w:val="PL"/>
      </w:pPr>
      <w:r>
        <w:t xml:space="preserve">          - nudr-dr</w:t>
      </w:r>
    </w:p>
    <w:p w14:paraId="4D4FE18F" w14:textId="77777777" w:rsidR="000260B1" w:rsidRPr="00533C32" w:rsidRDefault="000260B1" w:rsidP="000260B1">
      <w:pPr>
        <w:pStyle w:val="PL"/>
        <w:rPr>
          <w:lang w:eastAsia="zh-CN"/>
        </w:rPr>
      </w:pPr>
      <w:r>
        <w:t xml:space="preserve">          - nudr-dr:subscription-data</w:t>
      </w:r>
    </w:p>
    <w:p w14:paraId="0C8D131A" w14:textId="77777777" w:rsidR="000260B1" w:rsidRPr="00533C32" w:rsidRDefault="000260B1" w:rsidP="000260B1">
      <w:pPr>
        <w:pStyle w:val="PL"/>
      </w:pPr>
      <w:r w:rsidRPr="00533C32">
        <w:t xml:space="preserve">      parameters:</w:t>
      </w:r>
    </w:p>
    <w:p w14:paraId="1B22925B" w14:textId="77777777" w:rsidR="000260B1" w:rsidRPr="00533C32" w:rsidRDefault="000260B1" w:rsidP="000260B1">
      <w:pPr>
        <w:pStyle w:val="PL"/>
      </w:pPr>
      <w:r w:rsidRPr="00533C32">
        <w:t xml:space="preserve">        - name: ueId</w:t>
      </w:r>
    </w:p>
    <w:p w14:paraId="18557298" w14:textId="77777777" w:rsidR="000260B1" w:rsidRPr="00533C32" w:rsidRDefault="000260B1" w:rsidP="000260B1">
      <w:pPr>
        <w:pStyle w:val="PL"/>
      </w:pPr>
      <w:r w:rsidRPr="00533C32">
        <w:t xml:space="preserve">          in: path</w:t>
      </w:r>
    </w:p>
    <w:p w14:paraId="2119FA47" w14:textId="77777777" w:rsidR="000260B1" w:rsidRPr="00533C32" w:rsidRDefault="000260B1" w:rsidP="000260B1">
      <w:pPr>
        <w:pStyle w:val="PL"/>
      </w:pPr>
      <w:r w:rsidRPr="00533C32">
        <w:t xml:space="preserve">          description: UE id</w:t>
      </w:r>
    </w:p>
    <w:p w14:paraId="7CA32D16" w14:textId="77777777" w:rsidR="000260B1" w:rsidRPr="00533C32" w:rsidRDefault="000260B1" w:rsidP="000260B1">
      <w:pPr>
        <w:pStyle w:val="PL"/>
      </w:pPr>
      <w:r w:rsidRPr="00533C32">
        <w:t xml:space="preserve">          required: true</w:t>
      </w:r>
    </w:p>
    <w:p w14:paraId="1B05A725" w14:textId="77777777" w:rsidR="000260B1" w:rsidRPr="00533C32" w:rsidRDefault="000260B1" w:rsidP="000260B1">
      <w:pPr>
        <w:pStyle w:val="PL"/>
      </w:pPr>
      <w:r w:rsidRPr="00533C32">
        <w:t xml:space="preserve">          schema:</w:t>
      </w:r>
    </w:p>
    <w:p w14:paraId="42E9FD8C" w14:textId="77777777" w:rsidR="000260B1" w:rsidRPr="00533C32" w:rsidRDefault="000260B1" w:rsidP="000260B1">
      <w:pPr>
        <w:pStyle w:val="PL"/>
      </w:pPr>
      <w:r w:rsidRPr="00533C32">
        <w:t xml:space="preserve">            $ref: 'TS29571_CommonData.yaml#/components/schemas/VarUeId'</w:t>
      </w:r>
    </w:p>
    <w:p w14:paraId="25B0CC29" w14:textId="77777777" w:rsidR="000260B1" w:rsidRPr="00533C32" w:rsidRDefault="000260B1" w:rsidP="000260B1">
      <w:pPr>
        <w:pStyle w:val="PL"/>
      </w:pPr>
      <w:r w:rsidRPr="00533C32">
        <w:t xml:space="preserve">        - name: servingPlmnId</w:t>
      </w:r>
    </w:p>
    <w:p w14:paraId="0A9514BE" w14:textId="77777777" w:rsidR="000260B1" w:rsidRPr="00533C32" w:rsidRDefault="000260B1" w:rsidP="000260B1">
      <w:pPr>
        <w:pStyle w:val="PL"/>
      </w:pPr>
      <w:r w:rsidRPr="00533C32">
        <w:t xml:space="preserve">          in: path</w:t>
      </w:r>
    </w:p>
    <w:p w14:paraId="14497A51" w14:textId="77777777" w:rsidR="000260B1" w:rsidRPr="00533C32" w:rsidRDefault="000260B1" w:rsidP="000260B1">
      <w:pPr>
        <w:pStyle w:val="PL"/>
      </w:pPr>
      <w:r w:rsidRPr="00533C32">
        <w:t xml:space="preserve">          description: PLMN ID</w:t>
      </w:r>
    </w:p>
    <w:p w14:paraId="61E63F3A" w14:textId="77777777" w:rsidR="000260B1" w:rsidRPr="00533C32" w:rsidRDefault="000260B1" w:rsidP="000260B1">
      <w:pPr>
        <w:pStyle w:val="PL"/>
      </w:pPr>
      <w:r w:rsidRPr="00533C32">
        <w:t xml:space="preserve">          required: true</w:t>
      </w:r>
    </w:p>
    <w:p w14:paraId="5914910D" w14:textId="77777777" w:rsidR="000260B1" w:rsidRPr="00533C32" w:rsidRDefault="000260B1" w:rsidP="000260B1">
      <w:pPr>
        <w:pStyle w:val="PL"/>
      </w:pPr>
      <w:r w:rsidRPr="00533C32">
        <w:t xml:space="preserve">          schema:</w:t>
      </w:r>
    </w:p>
    <w:p w14:paraId="050D78AB" w14:textId="77777777" w:rsidR="000260B1" w:rsidRPr="00533C32" w:rsidRDefault="000260B1" w:rsidP="000260B1">
      <w:pPr>
        <w:pStyle w:val="PL"/>
      </w:pPr>
      <w:r w:rsidRPr="00533C32">
        <w:t xml:space="preserve">            $ref: '#/components/schemas/VarPlmnId'</w:t>
      </w:r>
    </w:p>
    <w:p w14:paraId="70DADC89" w14:textId="77777777" w:rsidR="000260B1" w:rsidRPr="00533C32" w:rsidRDefault="000260B1" w:rsidP="000260B1">
      <w:pPr>
        <w:pStyle w:val="PL"/>
      </w:pPr>
      <w:r w:rsidRPr="00533C32">
        <w:t xml:space="preserve">        - name: dataset-names</w:t>
      </w:r>
    </w:p>
    <w:p w14:paraId="174B5840" w14:textId="77777777" w:rsidR="000260B1" w:rsidRPr="00533C32" w:rsidRDefault="000260B1" w:rsidP="000260B1">
      <w:pPr>
        <w:pStyle w:val="PL"/>
      </w:pPr>
      <w:r w:rsidRPr="00533C32">
        <w:t xml:space="preserve">          in: query</w:t>
      </w:r>
    </w:p>
    <w:p w14:paraId="4085590E" w14:textId="77777777" w:rsidR="000260B1" w:rsidRPr="00533C32" w:rsidRDefault="000260B1" w:rsidP="000260B1">
      <w:pPr>
        <w:pStyle w:val="PL"/>
        <w:rPr>
          <w:lang w:eastAsia="zh-CN"/>
        </w:rPr>
      </w:pPr>
      <w:r w:rsidRPr="00533C32">
        <w:t xml:space="preserve">          description: List of dataset names</w:t>
      </w:r>
    </w:p>
    <w:p w14:paraId="56B644B4" w14:textId="77777777" w:rsidR="000260B1" w:rsidRPr="00533C32" w:rsidRDefault="000260B1" w:rsidP="000260B1">
      <w:pPr>
        <w:pStyle w:val="PL"/>
      </w:pPr>
      <w:r w:rsidRPr="00533C32">
        <w:t xml:space="preserve">          style: form</w:t>
      </w:r>
    </w:p>
    <w:p w14:paraId="29768655" w14:textId="77777777" w:rsidR="000260B1" w:rsidRPr="00533C32" w:rsidRDefault="000260B1" w:rsidP="000260B1">
      <w:pPr>
        <w:pStyle w:val="PL"/>
        <w:rPr>
          <w:lang w:eastAsia="zh-CN"/>
        </w:rPr>
      </w:pPr>
      <w:r w:rsidRPr="00533C32">
        <w:t xml:space="preserve">          explode: false</w:t>
      </w:r>
    </w:p>
    <w:p w14:paraId="430C35A8" w14:textId="77777777" w:rsidR="000260B1" w:rsidRPr="00533C32" w:rsidRDefault="000260B1" w:rsidP="000260B1">
      <w:pPr>
        <w:pStyle w:val="PL"/>
      </w:pPr>
      <w:r w:rsidRPr="00533C32">
        <w:t xml:space="preserve">          schema:</w:t>
      </w:r>
    </w:p>
    <w:p w14:paraId="46735283" w14:textId="77777777" w:rsidR="000260B1" w:rsidRPr="00533C32" w:rsidRDefault="000260B1" w:rsidP="000260B1">
      <w:pPr>
        <w:pStyle w:val="PL"/>
      </w:pPr>
      <w:r w:rsidRPr="00533C32">
        <w:t xml:space="preserve">            $ref: '#/components/schemas/DatasetNames'</w:t>
      </w:r>
    </w:p>
    <w:p w14:paraId="51313552" w14:textId="77777777" w:rsidR="000260B1" w:rsidRPr="00533C32" w:rsidRDefault="000260B1" w:rsidP="000260B1">
      <w:pPr>
        <w:pStyle w:val="PL"/>
      </w:pPr>
      <w:r w:rsidRPr="00533C32">
        <w:t xml:space="preserve">      responses:</w:t>
      </w:r>
    </w:p>
    <w:p w14:paraId="67D75A70" w14:textId="77777777" w:rsidR="000260B1" w:rsidRPr="00533C32" w:rsidRDefault="000260B1" w:rsidP="000260B1">
      <w:pPr>
        <w:pStyle w:val="PL"/>
      </w:pPr>
      <w:r w:rsidRPr="00533C32">
        <w:t xml:space="preserve">        '200':</w:t>
      </w:r>
    </w:p>
    <w:p w14:paraId="4BB557C0" w14:textId="77777777" w:rsidR="000260B1" w:rsidRPr="00533C32" w:rsidRDefault="000260B1" w:rsidP="000260B1">
      <w:pPr>
        <w:pStyle w:val="PL"/>
      </w:pPr>
      <w:r w:rsidRPr="00533C32">
        <w:t xml:space="preserve">          description: Expected response to a valid request</w:t>
      </w:r>
    </w:p>
    <w:p w14:paraId="06F42B28" w14:textId="77777777" w:rsidR="000260B1" w:rsidRPr="00533C32" w:rsidRDefault="000260B1" w:rsidP="000260B1">
      <w:pPr>
        <w:pStyle w:val="PL"/>
      </w:pPr>
      <w:r w:rsidRPr="00533C32">
        <w:t xml:space="preserve">          content:</w:t>
      </w:r>
    </w:p>
    <w:p w14:paraId="60285F2B" w14:textId="77777777" w:rsidR="000260B1" w:rsidRPr="00533C32" w:rsidRDefault="000260B1" w:rsidP="000260B1">
      <w:pPr>
        <w:pStyle w:val="PL"/>
      </w:pPr>
      <w:r w:rsidRPr="00533C32">
        <w:t xml:space="preserve">            application/json:</w:t>
      </w:r>
    </w:p>
    <w:p w14:paraId="07D7D2F6" w14:textId="77777777" w:rsidR="000260B1" w:rsidRPr="00533C32" w:rsidRDefault="000260B1" w:rsidP="000260B1">
      <w:pPr>
        <w:pStyle w:val="PL"/>
      </w:pPr>
      <w:r w:rsidRPr="00533C32">
        <w:t xml:space="preserve">              schema:</w:t>
      </w:r>
    </w:p>
    <w:p w14:paraId="7DC4CEC7" w14:textId="77777777" w:rsidR="000260B1" w:rsidRPr="00533C32" w:rsidRDefault="000260B1" w:rsidP="000260B1">
      <w:pPr>
        <w:pStyle w:val="PL"/>
      </w:pPr>
      <w:r w:rsidRPr="00533C32">
        <w:t xml:space="preserve">                $ref: '#/components/schemas/ProvisionedDataSets'</w:t>
      </w:r>
    </w:p>
    <w:p w14:paraId="023D96F7" w14:textId="77777777" w:rsidR="000260B1" w:rsidRDefault="000260B1" w:rsidP="000260B1">
      <w:pPr>
        <w:pStyle w:val="PL"/>
        <w:rPr>
          <w:lang w:eastAsia="zh-CN"/>
        </w:rPr>
      </w:pPr>
      <w:r w:rsidRPr="00533C32">
        <w:t xml:space="preserve">        default:</w:t>
      </w:r>
    </w:p>
    <w:p w14:paraId="0FD5402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30AB10D" w14:textId="77777777" w:rsidR="000260B1" w:rsidRPr="00533C32" w:rsidRDefault="000260B1" w:rsidP="000260B1">
      <w:pPr>
        <w:pStyle w:val="PL"/>
      </w:pPr>
    </w:p>
    <w:p w14:paraId="4C36EF87" w14:textId="77777777" w:rsidR="000260B1" w:rsidRPr="00533C32" w:rsidRDefault="000260B1" w:rsidP="000260B1">
      <w:pPr>
        <w:pStyle w:val="PL"/>
      </w:pPr>
      <w:r w:rsidRPr="00533C32">
        <w:t xml:space="preserve">  /subscription-data/{ueId}/{servingPlmnId}/provisioned-data/am-data:</w:t>
      </w:r>
    </w:p>
    <w:p w14:paraId="728FE389" w14:textId="77777777" w:rsidR="000260B1" w:rsidRPr="00533C32" w:rsidRDefault="000260B1" w:rsidP="000260B1">
      <w:pPr>
        <w:pStyle w:val="PL"/>
      </w:pPr>
      <w:r w:rsidRPr="00533C32">
        <w:t xml:space="preserve">    get:</w:t>
      </w:r>
    </w:p>
    <w:p w14:paraId="1518F948" w14:textId="77777777" w:rsidR="000260B1" w:rsidRPr="00533C32" w:rsidRDefault="000260B1" w:rsidP="000260B1">
      <w:pPr>
        <w:pStyle w:val="PL"/>
      </w:pPr>
      <w:r w:rsidRPr="00533C32">
        <w:t xml:space="preserve">      summary: Retrieves the access and mobility subscription data of a UE</w:t>
      </w:r>
    </w:p>
    <w:p w14:paraId="7A1FF208" w14:textId="77777777" w:rsidR="000260B1" w:rsidRPr="00533C32" w:rsidRDefault="000260B1" w:rsidP="000260B1">
      <w:pPr>
        <w:pStyle w:val="PL"/>
      </w:pPr>
      <w:r w:rsidRPr="00533C32">
        <w:t xml:space="preserve">      operationId: QueryAmData</w:t>
      </w:r>
    </w:p>
    <w:p w14:paraId="3695038F" w14:textId="77777777" w:rsidR="000260B1" w:rsidRPr="00533C32" w:rsidRDefault="000260B1" w:rsidP="000260B1">
      <w:pPr>
        <w:pStyle w:val="PL"/>
      </w:pPr>
      <w:r w:rsidRPr="00533C32">
        <w:t xml:space="preserve">      tags:</w:t>
      </w:r>
    </w:p>
    <w:p w14:paraId="0DB65919" w14:textId="77777777" w:rsidR="000260B1" w:rsidRDefault="000260B1" w:rsidP="000260B1">
      <w:pPr>
        <w:pStyle w:val="PL"/>
        <w:rPr>
          <w:lang w:eastAsia="zh-CN"/>
        </w:rPr>
      </w:pPr>
      <w:r w:rsidRPr="00533C32">
        <w:t xml:space="preserve">        - Access And Mobility Subscription Data (Document)</w:t>
      </w:r>
    </w:p>
    <w:p w14:paraId="2784C6E3" w14:textId="77777777" w:rsidR="000260B1" w:rsidRDefault="000260B1" w:rsidP="000260B1">
      <w:pPr>
        <w:pStyle w:val="PL"/>
      </w:pPr>
      <w:r>
        <w:t xml:space="preserve">      security:</w:t>
      </w:r>
    </w:p>
    <w:p w14:paraId="2BCEABC9" w14:textId="77777777" w:rsidR="000260B1" w:rsidRDefault="000260B1" w:rsidP="000260B1">
      <w:pPr>
        <w:pStyle w:val="PL"/>
      </w:pPr>
      <w:r>
        <w:t xml:space="preserve">        - {}</w:t>
      </w:r>
    </w:p>
    <w:p w14:paraId="32A11623" w14:textId="77777777" w:rsidR="000260B1" w:rsidRDefault="000260B1" w:rsidP="000260B1">
      <w:pPr>
        <w:pStyle w:val="PL"/>
      </w:pPr>
      <w:r>
        <w:t xml:space="preserve">        - oAuth2ClientCredentials:</w:t>
      </w:r>
    </w:p>
    <w:p w14:paraId="68DB0791" w14:textId="77777777" w:rsidR="000260B1" w:rsidRDefault="000260B1" w:rsidP="000260B1">
      <w:pPr>
        <w:pStyle w:val="PL"/>
      </w:pPr>
      <w:r>
        <w:t xml:space="preserve">          - nudr-dr</w:t>
      </w:r>
    </w:p>
    <w:p w14:paraId="35BE3120" w14:textId="77777777" w:rsidR="000260B1" w:rsidRDefault="000260B1" w:rsidP="000260B1">
      <w:pPr>
        <w:pStyle w:val="PL"/>
      </w:pPr>
      <w:r>
        <w:t xml:space="preserve">        - oAuth2ClientCredentials:</w:t>
      </w:r>
    </w:p>
    <w:p w14:paraId="5C6F5E3B" w14:textId="77777777" w:rsidR="000260B1" w:rsidRDefault="000260B1" w:rsidP="000260B1">
      <w:pPr>
        <w:pStyle w:val="PL"/>
      </w:pPr>
      <w:r>
        <w:t xml:space="preserve">          - nudr-dr</w:t>
      </w:r>
    </w:p>
    <w:p w14:paraId="377EF3D2" w14:textId="77777777" w:rsidR="000260B1" w:rsidRPr="00533C32" w:rsidRDefault="000260B1" w:rsidP="000260B1">
      <w:pPr>
        <w:pStyle w:val="PL"/>
        <w:rPr>
          <w:lang w:eastAsia="zh-CN"/>
        </w:rPr>
      </w:pPr>
      <w:r>
        <w:t xml:space="preserve">          - nudr-dr:subscription-data</w:t>
      </w:r>
    </w:p>
    <w:p w14:paraId="1C5C98D5" w14:textId="77777777" w:rsidR="000260B1" w:rsidRPr="00533C32" w:rsidRDefault="000260B1" w:rsidP="000260B1">
      <w:pPr>
        <w:pStyle w:val="PL"/>
      </w:pPr>
      <w:r w:rsidRPr="00533C32">
        <w:t xml:space="preserve">      parameters:</w:t>
      </w:r>
    </w:p>
    <w:p w14:paraId="275FD92E" w14:textId="77777777" w:rsidR="000260B1" w:rsidRPr="00533C32" w:rsidRDefault="000260B1" w:rsidP="000260B1">
      <w:pPr>
        <w:pStyle w:val="PL"/>
      </w:pPr>
      <w:r w:rsidRPr="00533C32">
        <w:t xml:space="preserve">        - name: ueId</w:t>
      </w:r>
    </w:p>
    <w:p w14:paraId="231B7D39" w14:textId="77777777" w:rsidR="000260B1" w:rsidRPr="00533C32" w:rsidRDefault="000260B1" w:rsidP="000260B1">
      <w:pPr>
        <w:pStyle w:val="PL"/>
      </w:pPr>
      <w:r w:rsidRPr="00533C32">
        <w:t xml:space="preserve">          in: path</w:t>
      </w:r>
    </w:p>
    <w:p w14:paraId="709FC06E" w14:textId="77777777" w:rsidR="000260B1" w:rsidRPr="00533C32" w:rsidRDefault="000260B1" w:rsidP="000260B1">
      <w:pPr>
        <w:pStyle w:val="PL"/>
      </w:pPr>
      <w:r w:rsidRPr="00533C32">
        <w:t xml:space="preserve">          description: UE id</w:t>
      </w:r>
    </w:p>
    <w:p w14:paraId="3BA63C2A" w14:textId="77777777" w:rsidR="000260B1" w:rsidRPr="00533C32" w:rsidRDefault="000260B1" w:rsidP="000260B1">
      <w:pPr>
        <w:pStyle w:val="PL"/>
      </w:pPr>
      <w:r w:rsidRPr="00533C32">
        <w:t xml:space="preserve">          required: true</w:t>
      </w:r>
    </w:p>
    <w:p w14:paraId="735EE900" w14:textId="77777777" w:rsidR="000260B1" w:rsidRPr="00533C32" w:rsidRDefault="000260B1" w:rsidP="000260B1">
      <w:pPr>
        <w:pStyle w:val="PL"/>
      </w:pPr>
      <w:r w:rsidRPr="00533C32">
        <w:t xml:space="preserve">          schema:</w:t>
      </w:r>
    </w:p>
    <w:p w14:paraId="1B1DABB9" w14:textId="77777777" w:rsidR="000260B1" w:rsidRPr="00533C32" w:rsidRDefault="000260B1" w:rsidP="000260B1">
      <w:pPr>
        <w:pStyle w:val="PL"/>
      </w:pPr>
      <w:r w:rsidRPr="00533C32">
        <w:t xml:space="preserve">            $ref: 'TS29571_CommonData.yaml#/components/schemas/VarUeId'</w:t>
      </w:r>
    </w:p>
    <w:p w14:paraId="5C51A276" w14:textId="77777777" w:rsidR="000260B1" w:rsidRPr="00533C32" w:rsidRDefault="000260B1" w:rsidP="000260B1">
      <w:pPr>
        <w:pStyle w:val="PL"/>
      </w:pPr>
      <w:r w:rsidRPr="00533C32">
        <w:t xml:space="preserve">        - name: servingPlmnId</w:t>
      </w:r>
    </w:p>
    <w:p w14:paraId="42D262EE" w14:textId="77777777" w:rsidR="000260B1" w:rsidRPr="00533C32" w:rsidRDefault="000260B1" w:rsidP="000260B1">
      <w:pPr>
        <w:pStyle w:val="PL"/>
      </w:pPr>
      <w:r w:rsidRPr="00533C32">
        <w:lastRenderedPageBreak/>
        <w:t xml:space="preserve">          in: path</w:t>
      </w:r>
    </w:p>
    <w:p w14:paraId="1C2A2B0A" w14:textId="77777777" w:rsidR="000260B1" w:rsidRPr="00533C32" w:rsidRDefault="000260B1" w:rsidP="000260B1">
      <w:pPr>
        <w:pStyle w:val="PL"/>
      </w:pPr>
      <w:r w:rsidRPr="00533C32">
        <w:t xml:space="preserve">          description: PLMN ID</w:t>
      </w:r>
    </w:p>
    <w:p w14:paraId="18C1EBA9" w14:textId="77777777" w:rsidR="000260B1" w:rsidRPr="00533C32" w:rsidRDefault="000260B1" w:rsidP="000260B1">
      <w:pPr>
        <w:pStyle w:val="PL"/>
      </w:pPr>
      <w:r w:rsidRPr="00533C32">
        <w:t xml:space="preserve">          required: true</w:t>
      </w:r>
    </w:p>
    <w:p w14:paraId="627A81BE" w14:textId="77777777" w:rsidR="000260B1" w:rsidRPr="00533C32" w:rsidRDefault="000260B1" w:rsidP="000260B1">
      <w:pPr>
        <w:pStyle w:val="PL"/>
      </w:pPr>
      <w:r w:rsidRPr="00533C32">
        <w:t xml:space="preserve">          schema:</w:t>
      </w:r>
    </w:p>
    <w:p w14:paraId="10D03D94" w14:textId="77777777" w:rsidR="000260B1" w:rsidRPr="00533C32" w:rsidRDefault="000260B1" w:rsidP="000260B1">
      <w:pPr>
        <w:pStyle w:val="PL"/>
        <w:rPr>
          <w:lang w:eastAsia="zh-CN"/>
        </w:rPr>
      </w:pPr>
      <w:r w:rsidRPr="00533C32">
        <w:t xml:space="preserve">            $ref: '#/components/schemas/VarPlmnId'</w:t>
      </w:r>
    </w:p>
    <w:p w14:paraId="1FD70B4B" w14:textId="77777777" w:rsidR="000260B1" w:rsidRPr="00533C32" w:rsidRDefault="000260B1" w:rsidP="000260B1">
      <w:pPr>
        <w:pStyle w:val="PL"/>
        <w:rPr>
          <w:lang w:eastAsia="zh-CN"/>
        </w:rPr>
      </w:pPr>
      <w:r w:rsidRPr="00533C32">
        <w:rPr>
          <w:lang w:eastAsia="zh-CN"/>
        </w:rPr>
        <w:t xml:space="preserve">        - name: fields</w:t>
      </w:r>
    </w:p>
    <w:p w14:paraId="17D8FC63" w14:textId="77777777" w:rsidR="000260B1" w:rsidRPr="00533C32" w:rsidRDefault="000260B1" w:rsidP="000260B1">
      <w:pPr>
        <w:pStyle w:val="PL"/>
        <w:rPr>
          <w:lang w:eastAsia="zh-CN"/>
        </w:rPr>
      </w:pPr>
      <w:r w:rsidRPr="00533C32">
        <w:rPr>
          <w:lang w:eastAsia="zh-CN"/>
        </w:rPr>
        <w:t xml:space="preserve">          in: query</w:t>
      </w:r>
    </w:p>
    <w:p w14:paraId="7A572805" w14:textId="77777777" w:rsidR="000260B1" w:rsidRPr="00533C32" w:rsidRDefault="000260B1" w:rsidP="000260B1">
      <w:pPr>
        <w:pStyle w:val="PL"/>
        <w:rPr>
          <w:lang w:eastAsia="zh-CN"/>
        </w:rPr>
      </w:pPr>
      <w:r w:rsidRPr="00533C32">
        <w:rPr>
          <w:lang w:eastAsia="zh-CN"/>
        </w:rPr>
        <w:t xml:space="preserve">          description: attributes to be retrieved</w:t>
      </w:r>
    </w:p>
    <w:p w14:paraId="7CA741A5" w14:textId="77777777" w:rsidR="000260B1" w:rsidRPr="00533C32" w:rsidRDefault="000260B1" w:rsidP="000260B1">
      <w:pPr>
        <w:pStyle w:val="PL"/>
        <w:rPr>
          <w:lang w:eastAsia="zh-CN"/>
        </w:rPr>
      </w:pPr>
      <w:r w:rsidRPr="00533C32">
        <w:rPr>
          <w:lang w:eastAsia="zh-CN"/>
        </w:rPr>
        <w:t xml:space="preserve">          required: false</w:t>
      </w:r>
    </w:p>
    <w:p w14:paraId="378E64A2" w14:textId="77777777" w:rsidR="000260B1" w:rsidRPr="00533C32" w:rsidRDefault="000260B1" w:rsidP="000260B1">
      <w:pPr>
        <w:pStyle w:val="PL"/>
        <w:rPr>
          <w:lang w:eastAsia="zh-CN"/>
        </w:rPr>
      </w:pPr>
      <w:r w:rsidRPr="00533C32">
        <w:rPr>
          <w:lang w:eastAsia="zh-CN"/>
        </w:rPr>
        <w:t xml:space="preserve">          schema:</w:t>
      </w:r>
    </w:p>
    <w:p w14:paraId="6CB760E8" w14:textId="77777777" w:rsidR="000260B1" w:rsidRPr="00533C32" w:rsidRDefault="000260B1" w:rsidP="000260B1">
      <w:pPr>
        <w:pStyle w:val="PL"/>
        <w:rPr>
          <w:lang w:eastAsia="zh-CN"/>
        </w:rPr>
      </w:pPr>
      <w:r w:rsidRPr="00533C32">
        <w:rPr>
          <w:lang w:eastAsia="zh-CN"/>
        </w:rPr>
        <w:t xml:space="preserve">            type: array</w:t>
      </w:r>
    </w:p>
    <w:p w14:paraId="520D9E1D" w14:textId="77777777" w:rsidR="000260B1" w:rsidRPr="00533C32" w:rsidRDefault="000260B1" w:rsidP="000260B1">
      <w:pPr>
        <w:pStyle w:val="PL"/>
        <w:rPr>
          <w:lang w:eastAsia="zh-CN"/>
        </w:rPr>
      </w:pPr>
      <w:r w:rsidRPr="00533C32">
        <w:rPr>
          <w:lang w:eastAsia="zh-CN"/>
        </w:rPr>
        <w:t xml:space="preserve">            items:</w:t>
      </w:r>
    </w:p>
    <w:p w14:paraId="6F77A5DC" w14:textId="77777777" w:rsidR="000260B1" w:rsidRPr="00533C32" w:rsidRDefault="000260B1" w:rsidP="000260B1">
      <w:pPr>
        <w:pStyle w:val="PL"/>
        <w:rPr>
          <w:lang w:eastAsia="zh-CN"/>
        </w:rPr>
      </w:pPr>
      <w:r w:rsidRPr="00533C32">
        <w:rPr>
          <w:lang w:eastAsia="zh-CN"/>
        </w:rPr>
        <w:t xml:space="preserve">              type: string</w:t>
      </w:r>
    </w:p>
    <w:p w14:paraId="5C22D544" w14:textId="77777777" w:rsidR="000260B1" w:rsidRPr="00533C32" w:rsidRDefault="000260B1" w:rsidP="000260B1">
      <w:pPr>
        <w:pStyle w:val="PL"/>
        <w:rPr>
          <w:lang w:eastAsia="zh-CN"/>
        </w:rPr>
      </w:pPr>
      <w:r w:rsidRPr="00533C32">
        <w:rPr>
          <w:lang w:eastAsia="zh-CN"/>
        </w:rPr>
        <w:t xml:space="preserve">            minItems: 1</w:t>
      </w:r>
    </w:p>
    <w:p w14:paraId="3F5C84B8" w14:textId="77777777" w:rsidR="000260B1" w:rsidRPr="00533C32" w:rsidRDefault="000260B1" w:rsidP="000260B1">
      <w:pPr>
        <w:pStyle w:val="PL"/>
      </w:pPr>
      <w:r w:rsidRPr="00533C32">
        <w:t xml:space="preserve">          style: form</w:t>
      </w:r>
    </w:p>
    <w:p w14:paraId="5B5C59B7" w14:textId="77777777" w:rsidR="000260B1" w:rsidRPr="00533C32" w:rsidRDefault="000260B1" w:rsidP="000260B1">
      <w:pPr>
        <w:pStyle w:val="PL"/>
        <w:rPr>
          <w:lang w:eastAsia="zh-CN"/>
        </w:rPr>
      </w:pPr>
      <w:r w:rsidRPr="00533C32">
        <w:t xml:space="preserve">          explode: false</w:t>
      </w:r>
    </w:p>
    <w:p w14:paraId="00EA9747" w14:textId="77777777" w:rsidR="000260B1" w:rsidRPr="00533C32" w:rsidRDefault="000260B1" w:rsidP="000260B1">
      <w:pPr>
        <w:pStyle w:val="PL"/>
      </w:pPr>
      <w:r w:rsidRPr="00533C32">
        <w:t xml:space="preserve">        - name: supported-features</w:t>
      </w:r>
    </w:p>
    <w:p w14:paraId="42BA3172" w14:textId="77777777" w:rsidR="000260B1" w:rsidRPr="00533C32" w:rsidRDefault="000260B1" w:rsidP="000260B1">
      <w:pPr>
        <w:pStyle w:val="PL"/>
      </w:pPr>
      <w:r w:rsidRPr="00533C32">
        <w:t xml:space="preserve">          in: query</w:t>
      </w:r>
    </w:p>
    <w:p w14:paraId="7C07B429" w14:textId="77777777" w:rsidR="000260B1" w:rsidRPr="00533C32" w:rsidRDefault="000260B1" w:rsidP="000260B1">
      <w:pPr>
        <w:pStyle w:val="PL"/>
      </w:pPr>
      <w:r w:rsidRPr="00533C32">
        <w:t xml:space="preserve">          description: Supported Features</w:t>
      </w:r>
    </w:p>
    <w:p w14:paraId="4E9774B7" w14:textId="77777777" w:rsidR="000260B1" w:rsidRPr="00533C32" w:rsidRDefault="000260B1" w:rsidP="000260B1">
      <w:pPr>
        <w:pStyle w:val="PL"/>
      </w:pPr>
      <w:r w:rsidRPr="00533C32">
        <w:t xml:space="preserve">          schema:</w:t>
      </w:r>
    </w:p>
    <w:p w14:paraId="23657902" w14:textId="77777777" w:rsidR="000260B1" w:rsidRPr="00533C32" w:rsidRDefault="000260B1" w:rsidP="000260B1">
      <w:pPr>
        <w:pStyle w:val="PL"/>
        <w:rPr>
          <w:lang w:eastAsia="zh-CN"/>
        </w:rPr>
      </w:pPr>
      <w:r w:rsidRPr="00533C32">
        <w:t xml:space="preserve">             $ref: 'TS29571_CommonData.yaml#/components/schemas/SupportedFeatures'</w:t>
      </w:r>
    </w:p>
    <w:p w14:paraId="06E0041E" w14:textId="77777777" w:rsidR="000260B1" w:rsidRPr="00533C32" w:rsidRDefault="000260B1" w:rsidP="000260B1">
      <w:pPr>
        <w:pStyle w:val="PL"/>
      </w:pPr>
      <w:r w:rsidRPr="00533C32">
        <w:t xml:space="preserve">        - name: If-None-Match</w:t>
      </w:r>
    </w:p>
    <w:p w14:paraId="5B0AA3D3" w14:textId="77777777" w:rsidR="000260B1" w:rsidRPr="00533C32" w:rsidRDefault="000260B1" w:rsidP="000260B1">
      <w:pPr>
        <w:pStyle w:val="PL"/>
      </w:pPr>
      <w:r w:rsidRPr="00533C32">
        <w:t xml:space="preserve">          in: header</w:t>
      </w:r>
    </w:p>
    <w:p w14:paraId="423BC6F2" w14:textId="77777777" w:rsidR="000260B1" w:rsidRPr="00533C32" w:rsidRDefault="000260B1" w:rsidP="000260B1">
      <w:pPr>
        <w:pStyle w:val="PL"/>
      </w:pPr>
      <w:r w:rsidRPr="00533C32">
        <w:t xml:space="preserve">          description: Validator for conditional requests, as described in RFC 7232, 3.2</w:t>
      </w:r>
    </w:p>
    <w:p w14:paraId="0A4BFDF8" w14:textId="77777777" w:rsidR="000260B1" w:rsidRPr="00533C32" w:rsidRDefault="000260B1" w:rsidP="000260B1">
      <w:pPr>
        <w:pStyle w:val="PL"/>
      </w:pPr>
      <w:r w:rsidRPr="00533C32">
        <w:t xml:space="preserve">          schema:</w:t>
      </w:r>
    </w:p>
    <w:p w14:paraId="205AD495" w14:textId="77777777" w:rsidR="000260B1" w:rsidRPr="00533C32" w:rsidRDefault="000260B1" w:rsidP="000260B1">
      <w:pPr>
        <w:pStyle w:val="PL"/>
      </w:pPr>
      <w:r w:rsidRPr="00533C32">
        <w:t xml:space="preserve">            type: string</w:t>
      </w:r>
    </w:p>
    <w:p w14:paraId="579A2887" w14:textId="77777777" w:rsidR="000260B1" w:rsidRPr="00533C32" w:rsidRDefault="000260B1" w:rsidP="000260B1">
      <w:pPr>
        <w:pStyle w:val="PL"/>
      </w:pPr>
      <w:r w:rsidRPr="00533C32">
        <w:t xml:space="preserve">        - name: If-Modified-Since</w:t>
      </w:r>
    </w:p>
    <w:p w14:paraId="5011990F" w14:textId="77777777" w:rsidR="000260B1" w:rsidRPr="00533C32" w:rsidRDefault="000260B1" w:rsidP="000260B1">
      <w:pPr>
        <w:pStyle w:val="PL"/>
      </w:pPr>
      <w:r w:rsidRPr="00533C32">
        <w:t xml:space="preserve">          in: header</w:t>
      </w:r>
    </w:p>
    <w:p w14:paraId="4E29C25E" w14:textId="77777777" w:rsidR="000260B1" w:rsidRPr="00533C32" w:rsidRDefault="000260B1" w:rsidP="000260B1">
      <w:pPr>
        <w:pStyle w:val="PL"/>
      </w:pPr>
      <w:r w:rsidRPr="00533C32">
        <w:t xml:space="preserve">          description: Validator for conditional requests, as described in RFC 7232, 3.3</w:t>
      </w:r>
    </w:p>
    <w:p w14:paraId="33127BE5" w14:textId="77777777" w:rsidR="000260B1" w:rsidRPr="00533C32" w:rsidRDefault="000260B1" w:rsidP="000260B1">
      <w:pPr>
        <w:pStyle w:val="PL"/>
      </w:pPr>
      <w:r w:rsidRPr="00533C32">
        <w:t xml:space="preserve">          schema:</w:t>
      </w:r>
    </w:p>
    <w:p w14:paraId="6727E1AC" w14:textId="77777777" w:rsidR="000260B1" w:rsidRPr="00533C32" w:rsidRDefault="000260B1" w:rsidP="000260B1">
      <w:pPr>
        <w:pStyle w:val="PL"/>
        <w:rPr>
          <w:lang w:eastAsia="zh-CN"/>
        </w:rPr>
      </w:pPr>
      <w:r w:rsidRPr="00533C32">
        <w:t xml:space="preserve">            type: string</w:t>
      </w:r>
    </w:p>
    <w:p w14:paraId="00096964" w14:textId="77777777" w:rsidR="000260B1" w:rsidRPr="00533C32" w:rsidRDefault="000260B1" w:rsidP="000260B1">
      <w:pPr>
        <w:pStyle w:val="PL"/>
      </w:pPr>
      <w:r w:rsidRPr="00533C32">
        <w:t xml:space="preserve">      responses:</w:t>
      </w:r>
    </w:p>
    <w:p w14:paraId="041CD602" w14:textId="77777777" w:rsidR="000260B1" w:rsidRPr="00533C32" w:rsidRDefault="000260B1" w:rsidP="000260B1">
      <w:pPr>
        <w:pStyle w:val="PL"/>
      </w:pPr>
      <w:r w:rsidRPr="00533C32">
        <w:t xml:space="preserve">        '200':</w:t>
      </w:r>
    </w:p>
    <w:p w14:paraId="614AB270" w14:textId="77777777" w:rsidR="000260B1" w:rsidRPr="00533C32" w:rsidRDefault="000260B1" w:rsidP="000260B1">
      <w:pPr>
        <w:pStyle w:val="PL"/>
      </w:pPr>
      <w:r w:rsidRPr="00533C32">
        <w:t xml:space="preserve">          description: Expected response to a valid request</w:t>
      </w:r>
    </w:p>
    <w:p w14:paraId="09AC6487" w14:textId="77777777" w:rsidR="000260B1" w:rsidRPr="00533C32" w:rsidRDefault="000260B1" w:rsidP="000260B1">
      <w:pPr>
        <w:pStyle w:val="PL"/>
      </w:pPr>
      <w:r w:rsidRPr="00533C32">
        <w:t xml:space="preserve">          content:</w:t>
      </w:r>
    </w:p>
    <w:p w14:paraId="35993748" w14:textId="77777777" w:rsidR="000260B1" w:rsidRPr="00533C32" w:rsidRDefault="000260B1" w:rsidP="000260B1">
      <w:pPr>
        <w:pStyle w:val="PL"/>
      </w:pPr>
      <w:r w:rsidRPr="00533C32">
        <w:t xml:space="preserve">            application/json:</w:t>
      </w:r>
    </w:p>
    <w:p w14:paraId="51EA8D63" w14:textId="77777777" w:rsidR="000260B1" w:rsidRPr="00533C32" w:rsidRDefault="000260B1" w:rsidP="000260B1">
      <w:pPr>
        <w:pStyle w:val="PL"/>
      </w:pPr>
      <w:r w:rsidRPr="00533C32">
        <w:t xml:space="preserve">              schema:</w:t>
      </w:r>
    </w:p>
    <w:p w14:paraId="2E3EECB4" w14:textId="77777777" w:rsidR="000260B1" w:rsidRPr="00533C32" w:rsidRDefault="000260B1" w:rsidP="000260B1">
      <w:pPr>
        <w:pStyle w:val="PL"/>
        <w:rPr>
          <w:lang w:eastAsia="zh-CN"/>
        </w:rPr>
      </w:pPr>
      <w:r w:rsidRPr="00533C32">
        <w:t xml:space="preserve">                $ref: '#/components/schemas/AccessAndMobilitySubscriptionData'</w:t>
      </w:r>
    </w:p>
    <w:p w14:paraId="3F0B71C9" w14:textId="77777777" w:rsidR="000260B1" w:rsidRPr="00533C32" w:rsidRDefault="000260B1" w:rsidP="000260B1">
      <w:pPr>
        <w:pStyle w:val="PL"/>
      </w:pPr>
      <w:r w:rsidRPr="00533C32">
        <w:t xml:space="preserve">          headers:</w:t>
      </w:r>
    </w:p>
    <w:p w14:paraId="3518EEEE" w14:textId="77777777" w:rsidR="000260B1" w:rsidRPr="00533C32" w:rsidRDefault="000260B1" w:rsidP="000260B1">
      <w:pPr>
        <w:pStyle w:val="PL"/>
      </w:pPr>
      <w:r w:rsidRPr="00533C32">
        <w:t xml:space="preserve">            Cache-Control:</w:t>
      </w:r>
    </w:p>
    <w:p w14:paraId="1893022C" w14:textId="77777777" w:rsidR="000260B1" w:rsidRPr="00533C32" w:rsidRDefault="000260B1" w:rsidP="000260B1">
      <w:pPr>
        <w:pStyle w:val="PL"/>
      </w:pPr>
      <w:r w:rsidRPr="00533C32">
        <w:t xml:space="preserve">              description: Cache-Control containing max-age, as described in RFC 7234, 5.2</w:t>
      </w:r>
    </w:p>
    <w:p w14:paraId="5AC70010" w14:textId="77777777" w:rsidR="000260B1" w:rsidRPr="00533C32" w:rsidRDefault="000260B1" w:rsidP="000260B1">
      <w:pPr>
        <w:pStyle w:val="PL"/>
      </w:pPr>
      <w:r w:rsidRPr="00533C32">
        <w:t xml:space="preserve">              schema:</w:t>
      </w:r>
    </w:p>
    <w:p w14:paraId="1F5A5ADA" w14:textId="77777777" w:rsidR="000260B1" w:rsidRPr="00533C32" w:rsidRDefault="000260B1" w:rsidP="000260B1">
      <w:pPr>
        <w:pStyle w:val="PL"/>
      </w:pPr>
      <w:r w:rsidRPr="00533C32">
        <w:t xml:space="preserve">                type: string</w:t>
      </w:r>
    </w:p>
    <w:p w14:paraId="685C2C64" w14:textId="77777777" w:rsidR="000260B1" w:rsidRPr="00533C32" w:rsidRDefault="000260B1" w:rsidP="000260B1">
      <w:pPr>
        <w:pStyle w:val="PL"/>
      </w:pPr>
      <w:r w:rsidRPr="00533C32">
        <w:t xml:space="preserve">            ETag:</w:t>
      </w:r>
    </w:p>
    <w:p w14:paraId="331FF84F" w14:textId="77777777" w:rsidR="000260B1" w:rsidRPr="00533C32" w:rsidRDefault="000260B1" w:rsidP="000260B1">
      <w:pPr>
        <w:pStyle w:val="PL"/>
      </w:pPr>
      <w:r w:rsidRPr="00533C32">
        <w:t xml:space="preserve">              description: Entity Tag, containing a strong validator, as described in RFC 7232, 2.3</w:t>
      </w:r>
    </w:p>
    <w:p w14:paraId="6C85AB77" w14:textId="77777777" w:rsidR="000260B1" w:rsidRPr="00533C32" w:rsidRDefault="000260B1" w:rsidP="000260B1">
      <w:pPr>
        <w:pStyle w:val="PL"/>
      </w:pPr>
      <w:r w:rsidRPr="00533C32">
        <w:t xml:space="preserve">              schema:</w:t>
      </w:r>
    </w:p>
    <w:p w14:paraId="5F0FD9FB" w14:textId="77777777" w:rsidR="000260B1" w:rsidRPr="00533C32" w:rsidRDefault="000260B1" w:rsidP="000260B1">
      <w:pPr>
        <w:pStyle w:val="PL"/>
      </w:pPr>
      <w:r w:rsidRPr="00533C32">
        <w:t xml:space="preserve">                type: string</w:t>
      </w:r>
    </w:p>
    <w:p w14:paraId="7E2A65CB" w14:textId="77777777" w:rsidR="000260B1" w:rsidRPr="00533C32" w:rsidRDefault="000260B1" w:rsidP="000260B1">
      <w:pPr>
        <w:pStyle w:val="PL"/>
      </w:pPr>
      <w:r w:rsidRPr="00533C32">
        <w:t xml:space="preserve">            Last-Modified:</w:t>
      </w:r>
    </w:p>
    <w:p w14:paraId="3B90275D" w14:textId="77777777" w:rsidR="000260B1" w:rsidRPr="00533C32" w:rsidRDefault="000260B1" w:rsidP="000260B1">
      <w:pPr>
        <w:pStyle w:val="PL"/>
      </w:pPr>
      <w:r w:rsidRPr="00533C32">
        <w:t xml:space="preserve">              description: Timestamp for last modification of the resource, as described in RFC 7232, 2.2</w:t>
      </w:r>
    </w:p>
    <w:p w14:paraId="2442F620" w14:textId="77777777" w:rsidR="000260B1" w:rsidRPr="00533C32" w:rsidRDefault="000260B1" w:rsidP="000260B1">
      <w:pPr>
        <w:pStyle w:val="PL"/>
      </w:pPr>
      <w:r w:rsidRPr="00533C32">
        <w:t xml:space="preserve">              schema:</w:t>
      </w:r>
    </w:p>
    <w:p w14:paraId="37E8ED36" w14:textId="77777777" w:rsidR="000260B1" w:rsidRPr="00533C32" w:rsidRDefault="000260B1" w:rsidP="000260B1">
      <w:pPr>
        <w:pStyle w:val="PL"/>
        <w:rPr>
          <w:lang w:eastAsia="zh-CN"/>
        </w:rPr>
      </w:pPr>
      <w:r w:rsidRPr="00533C32">
        <w:t xml:space="preserve">                type: string</w:t>
      </w:r>
    </w:p>
    <w:p w14:paraId="7DE1044F" w14:textId="77777777" w:rsidR="000260B1" w:rsidRDefault="000260B1" w:rsidP="000260B1">
      <w:pPr>
        <w:pStyle w:val="PL"/>
        <w:rPr>
          <w:lang w:eastAsia="zh-CN"/>
        </w:rPr>
      </w:pPr>
      <w:r w:rsidRPr="00533C32">
        <w:t xml:space="preserve">        default:</w:t>
      </w:r>
    </w:p>
    <w:p w14:paraId="3C6F46C8"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13FB38B5" w14:textId="77777777" w:rsidR="000260B1" w:rsidRPr="00533C32" w:rsidRDefault="000260B1" w:rsidP="000260B1">
      <w:pPr>
        <w:pStyle w:val="PL"/>
      </w:pPr>
    </w:p>
    <w:p w14:paraId="27BB2743" w14:textId="77777777" w:rsidR="000260B1" w:rsidRPr="00533C32" w:rsidRDefault="000260B1" w:rsidP="000260B1">
      <w:pPr>
        <w:pStyle w:val="PL"/>
      </w:pPr>
      <w:r w:rsidRPr="00533C32">
        <w:t xml:space="preserve">  /subscription-data/{ueId}/{servingPlmnId}/provisioned-data/smf-selection-subscription-data:</w:t>
      </w:r>
    </w:p>
    <w:p w14:paraId="51DDEEF5" w14:textId="77777777" w:rsidR="000260B1" w:rsidRPr="00533C32" w:rsidRDefault="000260B1" w:rsidP="000260B1">
      <w:pPr>
        <w:pStyle w:val="PL"/>
      </w:pPr>
      <w:r w:rsidRPr="00533C32">
        <w:t xml:space="preserve">    get:</w:t>
      </w:r>
    </w:p>
    <w:p w14:paraId="4A2520FE" w14:textId="77777777" w:rsidR="000260B1" w:rsidRPr="00533C32" w:rsidRDefault="000260B1" w:rsidP="000260B1">
      <w:pPr>
        <w:pStyle w:val="PL"/>
      </w:pPr>
      <w:r w:rsidRPr="00533C32">
        <w:t xml:space="preserve">      summary: Retrieves the SMF selection subscription data of a UE</w:t>
      </w:r>
    </w:p>
    <w:p w14:paraId="0D6F9102" w14:textId="77777777" w:rsidR="000260B1" w:rsidRPr="00533C32" w:rsidRDefault="000260B1" w:rsidP="000260B1">
      <w:pPr>
        <w:pStyle w:val="PL"/>
      </w:pPr>
      <w:r w:rsidRPr="00533C32">
        <w:t xml:space="preserve">      operationId: QuerySmfSelectData</w:t>
      </w:r>
    </w:p>
    <w:p w14:paraId="0C1AC050" w14:textId="77777777" w:rsidR="000260B1" w:rsidRPr="00533C32" w:rsidRDefault="000260B1" w:rsidP="000260B1">
      <w:pPr>
        <w:pStyle w:val="PL"/>
      </w:pPr>
      <w:r w:rsidRPr="00533C32">
        <w:t xml:space="preserve">      tags:</w:t>
      </w:r>
    </w:p>
    <w:p w14:paraId="79507495" w14:textId="77777777" w:rsidR="000260B1" w:rsidRDefault="000260B1" w:rsidP="000260B1">
      <w:pPr>
        <w:pStyle w:val="PL"/>
        <w:rPr>
          <w:lang w:eastAsia="zh-CN"/>
        </w:rPr>
      </w:pPr>
      <w:r w:rsidRPr="00533C32">
        <w:t xml:space="preserve">        - SMF Selection Subscription Data (Document)</w:t>
      </w:r>
    </w:p>
    <w:p w14:paraId="1E9568D3" w14:textId="77777777" w:rsidR="000260B1" w:rsidRDefault="000260B1" w:rsidP="000260B1">
      <w:pPr>
        <w:pStyle w:val="PL"/>
      </w:pPr>
      <w:r>
        <w:t xml:space="preserve">      security:</w:t>
      </w:r>
    </w:p>
    <w:p w14:paraId="64E32152" w14:textId="77777777" w:rsidR="000260B1" w:rsidRDefault="000260B1" w:rsidP="000260B1">
      <w:pPr>
        <w:pStyle w:val="PL"/>
      </w:pPr>
      <w:r>
        <w:t xml:space="preserve">        - {}</w:t>
      </w:r>
    </w:p>
    <w:p w14:paraId="7882293E" w14:textId="77777777" w:rsidR="000260B1" w:rsidRDefault="000260B1" w:rsidP="000260B1">
      <w:pPr>
        <w:pStyle w:val="PL"/>
      </w:pPr>
      <w:r>
        <w:t xml:space="preserve">        - oAuth2ClientCredentials:</w:t>
      </w:r>
    </w:p>
    <w:p w14:paraId="3475234A" w14:textId="77777777" w:rsidR="000260B1" w:rsidRDefault="000260B1" w:rsidP="000260B1">
      <w:pPr>
        <w:pStyle w:val="PL"/>
      </w:pPr>
      <w:r>
        <w:t xml:space="preserve">          - nudr-dr</w:t>
      </w:r>
    </w:p>
    <w:p w14:paraId="0CD799CA" w14:textId="77777777" w:rsidR="000260B1" w:rsidRDefault="000260B1" w:rsidP="000260B1">
      <w:pPr>
        <w:pStyle w:val="PL"/>
      </w:pPr>
      <w:r>
        <w:t xml:space="preserve">        - oAuth2ClientCredentials:</w:t>
      </w:r>
    </w:p>
    <w:p w14:paraId="46338DEF" w14:textId="77777777" w:rsidR="000260B1" w:rsidRDefault="000260B1" w:rsidP="000260B1">
      <w:pPr>
        <w:pStyle w:val="PL"/>
      </w:pPr>
      <w:r>
        <w:t xml:space="preserve">          - nudr-dr</w:t>
      </w:r>
    </w:p>
    <w:p w14:paraId="42D8E277" w14:textId="77777777" w:rsidR="000260B1" w:rsidRPr="00533C32" w:rsidRDefault="000260B1" w:rsidP="000260B1">
      <w:pPr>
        <w:pStyle w:val="PL"/>
        <w:rPr>
          <w:lang w:eastAsia="zh-CN"/>
        </w:rPr>
      </w:pPr>
      <w:r>
        <w:t xml:space="preserve">          - nudr-dr:subscription-data</w:t>
      </w:r>
    </w:p>
    <w:p w14:paraId="1574C480" w14:textId="77777777" w:rsidR="000260B1" w:rsidRPr="00533C32" w:rsidRDefault="000260B1" w:rsidP="000260B1">
      <w:pPr>
        <w:pStyle w:val="PL"/>
      </w:pPr>
      <w:r w:rsidRPr="00533C32">
        <w:t xml:space="preserve">      parameters:</w:t>
      </w:r>
    </w:p>
    <w:p w14:paraId="3BA3311A" w14:textId="77777777" w:rsidR="000260B1" w:rsidRPr="00533C32" w:rsidRDefault="000260B1" w:rsidP="000260B1">
      <w:pPr>
        <w:pStyle w:val="PL"/>
      </w:pPr>
      <w:r w:rsidRPr="00533C32">
        <w:t xml:space="preserve">        - name: ueId</w:t>
      </w:r>
    </w:p>
    <w:p w14:paraId="7E9F7AAC" w14:textId="77777777" w:rsidR="000260B1" w:rsidRPr="00533C32" w:rsidRDefault="000260B1" w:rsidP="000260B1">
      <w:pPr>
        <w:pStyle w:val="PL"/>
      </w:pPr>
      <w:r w:rsidRPr="00533C32">
        <w:t xml:space="preserve">          in: path</w:t>
      </w:r>
    </w:p>
    <w:p w14:paraId="47321C95" w14:textId="77777777" w:rsidR="000260B1" w:rsidRPr="00533C32" w:rsidRDefault="000260B1" w:rsidP="000260B1">
      <w:pPr>
        <w:pStyle w:val="PL"/>
      </w:pPr>
      <w:r w:rsidRPr="00533C32">
        <w:t xml:space="preserve">          description: UE id</w:t>
      </w:r>
    </w:p>
    <w:p w14:paraId="687F62F5" w14:textId="77777777" w:rsidR="000260B1" w:rsidRPr="00533C32" w:rsidRDefault="000260B1" w:rsidP="000260B1">
      <w:pPr>
        <w:pStyle w:val="PL"/>
      </w:pPr>
      <w:r w:rsidRPr="00533C32">
        <w:t xml:space="preserve">          required: true</w:t>
      </w:r>
    </w:p>
    <w:p w14:paraId="7A04413E" w14:textId="77777777" w:rsidR="000260B1" w:rsidRPr="00533C32" w:rsidRDefault="000260B1" w:rsidP="000260B1">
      <w:pPr>
        <w:pStyle w:val="PL"/>
      </w:pPr>
      <w:r w:rsidRPr="00533C32">
        <w:t xml:space="preserve">          schema:</w:t>
      </w:r>
    </w:p>
    <w:p w14:paraId="1047EB7A" w14:textId="77777777" w:rsidR="000260B1" w:rsidRPr="00533C32" w:rsidRDefault="000260B1" w:rsidP="000260B1">
      <w:pPr>
        <w:pStyle w:val="PL"/>
      </w:pPr>
      <w:r w:rsidRPr="00533C32">
        <w:t xml:space="preserve">            $ref: 'TS29571_CommonData.yaml#/components/schemas/VarUeId'</w:t>
      </w:r>
    </w:p>
    <w:p w14:paraId="322155DA" w14:textId="77777777" w:rsidR="000260B1" w:rsidRPr="00533C32" w:rsidRDefault="000260B1" w:rsidP="000260B1">
      <w:pPr>
        <w:pStyle w:val="PL"/>
      </w:pPr>
      <w:r w:rsidRPr="00533C32">
        <w:t xml:space="preserve">        - name: servingPlmnId</w:t>
      </w:r>
    </w:p>
    <w:p w14:paraId="43E75E51" w14:textId="77777777" w:rsidR="000260B1" w:rsidRPr="00533C32" w:rsidRDefault="000260B1" w:rsidP="000260B1">
      <w:pPr>
        <w:pStyle w:val="PL"/>
      </w:pPr>
      <w:r w:rsidRPr="00533C32">
        <w:t xml:space="preserve">          in: path</w:t>
      </w:r>
    </w:p>
    <w:p w14:paraId="1E1A2644" w14:textId="77777777" w:rsidR="000260B1" w:rsidRPr="00533C32" w:rsidRDefault="000260B1" w:rsidP="000260B1">
      <w:pPr>
        <w:pStyle w:val="PL"/>
      </w:pPr>
      <w:r w:rsidRPr="00533C32">
        <w:t xml:space="preserve">          description: PLMN ID</w:t>
      </w:r>
    </w:p>
    <w:p w14:paraId="6C3AB433" w14:textId="77777777" w:rsidR="000260B1" w:rsidRPr="00533C32" w:rsidRDefault="000260B1" w:rsidP="000260B1">
      <w:pPr>
        <w:pStyle w:val="PL"/>
      </w:pPr>
      <w:r w:rsidRPr="00533C32">
        <w:lastRenderedPageBreak/>
        <w:t xml:space="preserve">          required: true</w:t>
      </w:r>
    </w:p>
    <w:p w14:paraId="231FFCE5" w14:textId="77777777" w:rsidR="000260B1" w:rsidRPr="00533C32" w:rsidRDefault="000260B1" w:rsidP="000260B1">
      <w:pPr>
        <w:pStyle w:val="PL"/>
      </w:pPr>
      <w:r w:rsidRPr="00533C32">
        <w:t xml:space="preserve">          schema:</w:t>
      </w:r>
    </w:p>
    <w:p w14:paraId="1D35941E" w14:textId="77777777" w:rsidR="000260B1" w:rsidRPr="00533C32" w:rsidRDefault="000260B1" w:rsidP="000260B1">
      <w:pPr>
        <w:pStyle w:val="PL"/>
        <w:rPr>
          <w:lang w:eastAsia="zh-CN"/>
        </w:rPr>
      </w:pPr>
      <w:r w:rsidRPr="00533C32">
        <w:t xml:space="preserve">            $ref: '#/components/schemas/VarPlmnId'</w:t>
      </w:r>
    </w:p>
    <w:p w14:paraId="2B7FFBD8" w14:textId="77777777" w:rsidR="000260B1" w:rsidRPr="00533C32" w:rsidRDefault="000260B1" w:rsidP="000260B1">
      <w:pPr>
        <w:pStyle w:val="PL"/>
        <w:rPr>
          <w:lang w:eastAsia="zh-CN"/>
        </w:rPr>
      </w:pPr>
      <w:r w:rsidRPr="00533C32">
        <w:rPr>
          <w:lang w:eastAsia="zh-CN"/>
        </w:rPr>
        <w:t xml:space="preserve">        - name: fields</w:t>
      </w:r>
    </w:p>
    <w:p w14:paraId="67ED691B" w14:textId="77777777" w:rsidR="000260B1" w:rsidRPr="00533C32" w:rsidRDefault="000260B1" w:rsidP="000260B1">
      <w:pPr>
        <w:pStyle w:val="PL"/>
        <w:rPr>
          <w:lang w:eastAsia="zh-CN"/>
        </w:rPr>
      </w:pPr>
      <w:r w:rsidRPr="00533C32">
        <w:rPr>
          <w:lang w:eastAsia="zh-CN"/>
        </w:rPr>
        <w:t xml:space="preserve">          in: query</w:t>
      </w:r>
    </w:p>
    <w:p w14:paraId="19E61045" w14:textId="77777777" w:rsidR="000260B1" w:rsidRPr="00533C32" w:rsidRDefault="000260B1" w:rsidP="000260B1">
      <w:pPr>
        <w:pStyle w:val="PL"/>
        <w:rPr>
          <w:lang w:eastAsia="zh-CN"/>
        </w:rPr>
      </w:pPr>
      <w:r w:rsidRPr="00533C32">
        <w:rPr>
          <w:lang w:eastAsia="zh-CN"/>
        </w:rPr>
        <w:t xml:space="preserve">          description: attributes to be retrieved</w:t>
      </w:r>
    </w:p>
    <w:p w14:paraId="2A0AEA47" w14:textId="77777777" w:rsidR="000260B1" w:rsidRPr="00533C32" w:rsidRDefault="000260B1" w:rsidP="000260B1">
      <w:pPr>
        <w:pStyle w:val="PL"/>
        <w:rPr>
          <w:lang w:eastAsia="zh-CN"/>
        </w:rPr>
      </w:pPr>
      <w:r w:rsidRPr="00533C32">
        <w:rPr>
          <w:lang w:eastAsia="zh-CN"/>
        </w:rPr>
        <w:t xml:space="preserve">          required: false</w:t>
      </w:r>
    </w:p>
    <w:p w14:paraId="7FCA7D02" w14:textId="77777777" w:rsidR="000260B1" w:rsidRPr="00533C32" w:rsidRDefault="000260B1" w:rsidP="000260B1">
      <w:pPr>
        <w:pStyle w:val="PL"/>
        <w:rPr>
          <w:lang w:eastAsia="zh-CN"/>
        </w:rPr>
      </w:pPr>
      <w:r w:rsidRPr="00533C32">
        <w:rPr>
          <w:lang w:eastAsia="zh-CN"/>
        </w:rPr>
        <w:t xml:space="preserve">          schema:</w:t>
      </w:r>
    </w:p>
    <w:p w14:paraId="162AA00D" w14:textId="77777777" w:rsidR="000260B1" w:rsidRPr="00533C32" w:rsidRDefault="000260B1" w:rsidP="000260B1">
      <w:pPr>
        <w:pStyle w:val="PL"/>
        <w:rPr>
          <w:lang w:eastAsia="zh-CN"/>
        </w:rPr>
      </w:pPr>
      <w:r w:rsidRPr="00533C32">
        <w:rPr>
          <w:lang w:eastAsia="zh-CN"/>
        </w:rPr>
        <w:t xml:space="preserve">            type: array</w:t>
      </w:r>
    </w:p>
    <w:p w14:paraId="7C4AE2F8" w14:textId="77777777" w:rsidR="000260B1" w:rsidRPr="00533C32" w:rsidRDefault="000260B1" w:rsidP="000260B1">
      <w:pPr>
        <w:pStyle w:val="PL"/>
        <w:rPr>
          <w:lang w:eastAsia="zh-CN"/>
        </w:rPr>
      </w:pPr>
      <w:r w:rsidRPr="00533C32">
        <w:rPr>
          <w:lang w:eastAsia="zh-CN"/>
        </w:rPr>
        <w:t xml:space="preserve">            items:</w:t>
      </w:r>
    </w:p>
    <w:p w14:paraId="5FF23289" w14:textId="77777777" w:rsidR="000260B1" w:rsidRPr="00533C32" w:rsidRDefault="000260B1" w:rsidP="000260B1">
      <w:pPr>
        <w:pStyle w:val="PL"/>
        <w:rPr>
          <w:lang w:eastAsia="zh-CN"/>
        </w:rPr>
      </w:pPr>
      <w:r w:rsidRPr="00533C32">
        <w:rPr>
          <w:lang w:eastAsia="zh-CN"/>
        </w:rPr>
        <w:t xml:space="preserve">              type: string</w:t>
      </w:r>
    </w:p>
    <w:p w14:paraId="6989A814" w14:textId="77777777" w:rsidR="000260B1" w:rsidRPr="00533C32" w:rsidRDefault="000260B1" w:rsidP="000260B1">
      <w:pPr>
        <w:pStyle w:val="PL"/>
        <w:rPr>
          <w:lang w:eastAsia="zh-CN"/>
        </w:rPr>
      </w:pPr>
      <w:r w:rsidRPr="00533C32">
        <w:rPr>
          <w:lang w:eastAsia="zh-CN"/>
        </w:rPr>
        <w:t xml:space="preserve">            minItems: 1</w:t>
      </w:r>
    </w:p>
    <w:p w14:paraId="61020033" w14:textId="77777777" w:rsidR="000260B1" w:rsidRPr="00533C32" w:rsidRDefault="000260B1" w:rsidP="000260B1">
      <w:pPr>
        <w:pStyle w:val="PL"/>
      </w:pPr>
      <w:r w:rsidRPr="00533C32">
        <w:t xml:space="preserve">          style: form</w:t>
      </w:r>
    </w:p>
    <w:p w14:paraId="24CE84D0" w14:textId="77777777" w:rsidR="000260B1" w:rsidRPr="00533C32" w:rsidRDefault="000260B1" w:rsidP="000260B1">
      <w:pPr>
        <w:pStyle w:val="PL"/>
        <w:rPr>
          <w:lang w:eastAsia="zh-CN"/>
        </w:rPr>
      </w:pPr>
      <w:r w:rsidRPr="00533C32">
        <w:t xml:space="preserve">          explode: false</w:t>
      </w:r>
    </w:p>
    <w:p w14:paraId="21C9E2B3" w14:textId="77777777" w:rsidR="000260B1" w:rsidRPr="00533C32" w:rsidRDefault="000260B1" w:rsidP="000260B1">
      <w:pPr>
        <w:pStyle w:val="PL"/>
      </w:pPr>
      <w:r w:rsidRPr="00533C32">
        <w:t xml:space="preserve">        - name: supported-features</w:t>
      </w:r>
    </w:p>
    <w:p w14:paraId="590ABD46" w14:textId="77777777" w:rsidR="000260B1" w:rsidRPr="00533C32" w:rsidRDefault="000260B1" w:rsidP="000260B1">
      <w:pPr>
        <w:pStyle w:val="PL"/>
      </w:pPr>
      <w:r w:rsidRPr="00533C32">
        <w:t xml:space="preserve">          in: query</w:t>
      </w:r>
    </w:p>
    <w:p w14:paraId="0C0C14E1" w14:textId="77777777" w:rsidR="000260B1" w:rsidRPr="00533C32" w:rsidRDefault="000260B1" w:rsidP="000260B1">
      <w:pPr>
        <w:pStyle w:val="PL"/>
      </w:pPr>
      <w:r w:rsidRPr="00533C32">
        <w:t xml:space="preserve">          description: Supported Features</w:t>
      </w:r>
    </w:p>
    <w:p w14:paraId="4689A52C" w14:textId="77777777" w:rsidR="000260B1" w:rsidRPr="00533C32" w:rsidRDefault="000260B1" w:rsidP="000260B1">
      <w:pPr>
        <w:pStyle w:val="PL"/>
      </w:pPr>
      <w:r w:rsidRPr="00533C32">
        <w:t xml:space="preserve">          schema:</w:t>
      </w:r>
    </w:p>
    <w:p w14:paraId="299273FC" w14:textId="77777777" w:rsidR="000260B1" w:rsidRPr="00533C32" w:rsidRDefault="000260B1" w:rsidP="000260B1">
      <w:pPr>
        <w:pStyle w:val="PL"/>
        <w:rPr>
          <w:lang w:eastAsia="zh-CN"/>
        </w:rPr>
      </w:pPr>
      <w:r w:rsidRPr="00533C32">
        <w:t xml:space="preserve">             $ref: 'TS29571_CommonData.yaml#/components/schemas/SupportedFeatures'</w:t>
      </w:r>
    </w:p>
    <w:p w14:paraId="72784CB5" w14:textId="77777777" w:rsidR="000260B1" w:rsidRPr="00533C32" w:rsidRDefault="000260B1" w:rsidP="000260B1">
      <w:pPr>
        <w:pStyle w:val="PL"/>
      </w:pPr>
      <w:r w:rsidRPr="00533C32">
        <w:t xml:space="preserve">        - name: If-None-Match</w:t>
      </w:r>
    </w:p>
    <w:p w14:paraId="0C23A482" w14:textId="77777777" w:rsidR="000260B1" w:rsidRPr="00533C32" w:rsidRDefault="000260B1" w:rsidP="000260B1">
      <w:pPr>
        <w:pStyle w:val="PL"/>
      </w:pPr>
      <w:r w:rsidRPr="00533C32">
        <w:t xml:space="preserve">          in: header</w:t>
      </w:r>
    </w:p>
    <w:p w14:paraId="4E6AC04E" w14:textId="77777777" w:rsidR="000260B1" w:rsidRPr="00533C32" w:rsidRDefault="000260B1" w:rsidP="000260B1">
      <w:pPr>
        <w:pStyle w:val="PL"/>
      </w:pPr>
      <w:r w:rsidRPr="00533C32">
        <w:t xml:space="preserve">          description: Validator for conditional requests, as described in RFC 7232, 3.2</w:t>
      </w:r>
    </w:p>
    <w:p w14:paraId="70604933" w14:textId="77777777" w:rsidR="000260B1" w:rsidRPr="00533C32" w:rsidRDefault="000260B1" w:rsidP="000260B1">
      <w:pPr>
        <w:pStyle w:val="PL"/>
      </w:pPr>
      <w:r w:rsidRPr="00533C32">
        <w:t xml:space="preserve">          schema:</w:t>
      </w:r>
    </w:p>
    <w:p w14:paraId="38E513B4" w14:textId="77777777" w:rsidR="000260B1" w:rsidRPr="00533C32" w:rsidRDefault="000260B1" w:rsidP="000260B1">
      <w:pPr>
        <w:pStyle w:val="PL"/>
      </w:pPr>
      <w:r w:rsidRPr="00533C32">
        <w:t xml:space="preserve">            type: string</w:t>
      </w:r>
    </w:p>
    <w:p w14:paraId="4731A2B4" w14:textId="77777777" w:rsidR="000260B1" w:rsidRPr="00533C32" w:rsidRDefault="000260B1" w:rsidP="000260B1">
      <w:pPr>
        <w:pStyle w:val="PL"/>
      </w:pPr>
      <w:r w:rsidRPr="00533C32">
        <w:t xml:space="preserve">        - name: If-Modified-Since</w:t>
      </w:r>
    </w:p>
    <w:p w14:paraId="563BA3B6" w14:textId="77777777" w:rsidR="000260B1" w:rsidRPr="00533C32" w:rsidRDefault="000260B1" w:rsidP="000260B1">
      <w:pPr>
        <w:pStyle w:val="PL"/>
      </w:pPr>
      <w:r w:rsidRPr="00533C32">
        <w:t xml:space="preserve">          in: header</w:t>
      </w:r>
    </w:p>
    <w:p w14:paraId="49047288" w14:textId="77777777" w:rsidR="000260B1" w:rsidRPr="00533C32" w:rsidRDefault="000260B1" w:rsidP="000260B1">
      <w:pPr>
        <w:pStyle w:val="PL"/>
      </w:pPr>
      <w:r w:rsidRPr="00533C32">
        <w:t xml:space="preserve">          description: Validator for conditional requests, as described in RFC 7232, 3.3</w:t>
      </w:r>
    </w:p>
    <w:p w14:paraId="4AAA9715" w14:textId="77777777" w:rsidR="000260B1" w:rsidRPr="00533C32" w:rsidRDefault="000260B1" w:rsidP="000260B1">
      <w:pPr>
        <w:pStyle w:val="PL"/>
      </w:pPr>
      <w:r w:rsidRPr="00533C32">
        <w:t xml:space="preserve">          schema:</w:t>
      </w:r>
    </w:p>
    <w:p w14:paraId="0D72EC01" w14:textId="77777777" w:rsidR="000260B1" w:rsidRPr="00533C32" w:rsidRDefault="000260B1" w:rsidP="000260B1">
      <w:pPr>
        <w:pStyle w:val="PL"/>
        <w:rPr>
          <w:lang w:eastAsia="zh-CN"/>
        </w:rPr>
      </w:pPr>
      <w:r w:rsidRPr="00533C32">
        <w:t xml:space="preserve">            type: string</w:t>
      </w:r>
    </w:p>
    <w:p w14:paraId="0CD4A102" w14:textId="77777777" w:rsidR="000260B1" w:rsidRPr="00533C32" w:rsidRDefault="000260B1" w:rsidP="000260B1">
      <w:pPr>
        <w:pStyle w:val="PL"/>
      </w:pPr>
      <w:r w:rsidRPr="00533C32">
        <w:t xml:space="preserve">      responses:</w:t>
      </w:r>
    </w:p>
    <w:p w14:paraId="54317782" w14:textId="77777777" w:rsidR="000260B1" w:rsidRPr="00533C32" w:rsidRDefault="000260B1" w:rsidP="000260B1">
      <w:pPr>
        <w:pStyle w:val="PL"/>
      </w:pPr>
      <w:r w:rsidRPr="00533C32">
        <w:t xml:space="preserve">        '200':</w:t>
      </w:r>
    </w:p>
    <w:p w14:paraId="08C28F65" w14:textId="77777777" w:rsidR="000260B1" w:rsidRPr="00533C32" w:rsidRDefault="000260B1" w:rsidP="000260B1">
      <w:pPr>
        <w:pStyle w:val="PL"/>
      </w:pPr>
      <w:r w:rsidRPr="00533C32">
        <w:t xml:space="preserve">          description: Expected response to a valid request</w:t>
      </w:r>
    </w:p>
    <w:p w14:paraId="2B03CF03" w14:textId="77777777" w:rsidR="000260B1" w:rsidRPr="00533C32" w:rsidRDefault="000260B1" w:rsidP="000260B1">
      <w:pPr>
        <w:pStyle w:val="PL"/>
      </w:pPr>
      <w:r w:rsidRPr="00533C32">
        <w:t xml:space="preserve">          content:</w:t>
      </w:r>
    </w:p>
    <w:p w14:paraId="4C297E35" w14:textId="77777777" w:rsidR="000260B1" w:rsidRPr="00533C32" w:rsidRDefault="000260B1" w:rsidP="000260B1">
      <w:pPr>
        <w:pStyle w:val="PL"/>
      </w:pPr>
      <w:r w:rsidRPr="00533C32">
        <w:t xml:space="preserve">            application/json:</w:t>
      </w:r>
    </w:p>
    <w:p w14:paraId="6EDB821B" w14:textId="77777777" w:rsidR="000260B1" w:rsidRPr="00533C32" w:rsidRDefault="000260B1" w:rsidP="000260B1">
      <w:pPr>
        <w:pStyle w:val="PL"/>
      </w:pPr>
      <w:r w:rsidRPr="00533C32">
        <w:t xml:space="preserve">              schema:</w:t>
      </w:r>
    </w:p>
    <w:p w14:paraId="761B3141" w14:textId="77777777" w:rsidR="000260B1" w:rsidRPr="00533C32" w:rsidRDefault="000260B1" w:rsidP="000260B1">
      <w:pPr>
        <w:pStyle w:val="PL"/>
        <w:rPr>
          <w:lang w:eastAsia="zh-CN"/>
        </w:rPr>
      </w:pPr>
      <w:r w:rsidRPr="00533C32">
        <w:t xml:space="preserve">                $ref: '#/components/schemas/SmfSelectionSubscriptionData'</w:t>
      </w:r>
    </w:p>
    <w:p w14:paraId="0C3D76BD" w14:textId="77777777" w:rsidR="000260B1" w:rsidRPr="00533C32" w:rsidRDefault="000260B1" w:rsidP="000260B1">
      <w:pPr>
        <w:pStyle w:val="PL"/>
      </w:pPr>
      <w:r w:rsidRPr="00533C32">
        <w:t xml:space="preserve">          headers:</w:t>
      </w:r>
    </w:p>
    <w:p w14:paraId="2D00E855" w14:textId="77777777" w:rsidR="000260B1" w:rsidRPr="00533C32" w:rsidRDefault="000260B1" w:rsidP="000260B1">
      <w:pPr>
        <w:pStyle w:val="PL"/>
      </w:pPr>
      <w:r w:rsidRPr="00533C32">
        <w:t xml:space="preserve">            Cache-Control:</w:t>
      </w:r>
    </w:p>
    <w:p w14:paraId="16DDDD26" w14:textId="77777777" w:rsidR="000260B1" w:rsidRPr="00533C32" w:rsidRDefault="000260B1" w:rsidP="000260B1">
      <w:pPr>
        <w:pStyle w:val="PL"/>
      </w:pPr>
      <w:r w:rsidRPr="00533C32">
        <w:t xml:space="preserve">              description: Cache-Control containing max-age, as described in RFC 7234, 5.2</w:t>
      </w:r>
    </w:p>
    <w:p w14:paraId="5879AD3B" w14:textId="77777777" w:rsidR="000260B1" w:rsidRPr="00533C32" w:rsidRDefault="000260B1" w:rsidP="000260B1">
      <w:pPr>
        <w:pStyle w:val="PL"/>
      </w:pPr>
      <w:r w:rsidRPr="00533C32">
        <w:t xml:space="preserve">              schema:</w:t>
      </w:r>
    </w:p>
    <w:p w14:paraId="4EF793A3" w14:textId="77777777" w:rsidR="000260B1" w:rsidRPr="00533C32" w:rsidRDefault="000260B1" w:rsidP="000260B1">
      <w:pPr>
        <w:pStyle w:val="PL"/>
      </w:pPr>
      <w:r w:rsidRPr="00533C32">
        <w:t xml:space="preserve">                type: string</w:t>
      </w:r>
    </w:p>
    <w:p w14:paraId="0AE7C0F0" w14:textId="77777777" w:rsidR="000260B1" w:rsidRPr="00533C32" w:rsidRDefault="000260B1" w:rsidP="000260B1">
      <w:pPr>
        <w:pStyle w:val="PL"/>
      </w:pPr>
      <w:r w:rsidRPr="00533C32">
        <w:t xml:space="preserve">            ETag:</w:t>
      </w:r>
    </w:p>
    <w:p w14:paraId="77E1802A" w14:textId="77777777" w:rsidR="000260B1" w:rsidRPr="00533C32" w:rsidRDefault="000260B1" w:rsidP="000260B1">
      <w:pPr>
        <w:pStyle w:val="PL"/>
      </w:pPr>
      <w:r w:rsidRPr="00533C32">
        <w:t xml:space="preserve">              description: Entity Tag, containing a strong validator, as described in RFC 7232, 2.3</w:t>
      </w:r>
    </w:p>
    <w:p w14:paraId="20FEC851" w14:textId="77777777" w:rsidR="000260B1" w:rsidRPr="00533C32" w:rsidRDefault="000260B1" w:rsidP="000260B1">
      <w:pPr>
        <w:pStyle w:val="PL"/>
      </w:pPr>
      <w:r w:rsidRPr="00533C32">
        <w:t xml:space="preserve">              schema:</w:t>
      </w:r>
    </w:p>
    <w:p w14:paraId="6957850B" w14:textId="77777777" w:rsidR="000260B1" w:rsidRPr="00533C32" w:rsidRDefault="000260B1" w:rsidP="000260B1">
      <w:pPr>
        <w:pStyle w:val="PL"/>
      </w:pPr>
      <w:r w:rsidRPr="00533C32">
        <w:t xml:space="preserve">                type: string</w:t>
      </w:r>
    </w:p>
    <w:p w14:paraId="5D97EAFC" w14:textId="77777777" w:rsidR="000260B1" w:rsidRPr="00533C32" w:rsidRDefault="000260B1" w:rsidP="000260B1">
      <w:pPr>
        <w:pStyle w:val="PL"/>
      </w:pPr>
      <w:r w:rsidRPr="00533C32">
        <w:t xml:space="preserve">            Last-Modified:</w:t>
      </w:r>
    </w:p>
    <w:p w14:paraId="281EA648" w14:textId="77777777" w:rsidR="000260B1" w:rsidRPr="00533C32" w:rsidRDefault="000260B1" w:rsidP="000260B1">
      <w:pPr>
        <w:pStyle w:val="PL"/>
      </w:pPr>
      <w:r w:rsidRPr="00533C32">
        <w:t xml:space="preserve">              description: Timestamp for last modification of the resource, as described in RFC 7232, 2.2</w:t>
      </w:r>
    </w:p>
    <w:p w14:paraId="3ADDDEBD" w14:textId="77777777" w:rsidR="000260B1" w:rsidRPr="00533C32" w:rsidRDefault="000260B1" w:rsidP="000260B1">
      <w:pPr>
        <w:pStyle w:val="PL"/>
      </w:pPr>
      <w:r w:rsidRPr="00533C32">
        <w:t xml:space="preserve">              schema:</w:t>
      </w:r>
    </w:p>
    <w:p w14:paraId="6CB6D68B" w14:textId="77777777" w:rsidR="000260B1" w:rsidRPr="00533C32" w:rsidRDefault="000260B1" w:rsidP="000260B1">
      <w:pPr>
        <w:pStyle w:val="PL"/>
        <w:rPr>
          <w:lang w:eastAsia="zh-CN"/>
        </w:rPr>
      </w:pPr>
      <w:r w:rsidRPr="00533C32">
        <w:t xml:space="preserve">                type: string</w:t>
      </w:r>
    </w:p>
    <w:p w14:paraId="3D518330" w14:textId="77777777" w:rsidR="000260B1" w:rsidRDefault="000260B1" w:rsidP="000260B1">
      <w:pPr>
        <w:pStyle w:val="PL"/>
        <w:rPr>
          <w:lang w:eastAsia="zh-CN"/>
        </w:rPr>
      </w:pPr>
      <w:r w:rsidRPr="00533C32">
        <w:t xml:space="preserve">        default:</w:t>
      </w:r>
    </w:p>
    <w:p w14:paraId="7B22A97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BCC430C" w14:textId="77777777" w:rsidR="000260B1" w:rsidRPr="00533C32" w:rsidRDefault="000260B1" w:rsidP="000260B1">
      <w:pPr>
        <w:pStyle w:val="PL"/>
      </w:pPr>
    </w:p>
    <w:p w14:paraId="66351745" w14:textId="77777777" w:rsidR="000260B1" w:rsidRPr="00533C32" w:rsidRDefault="000260B1" w:rsidP="000260B1">
      <w:pPr>
        <w:pStyle w:val="PL"/>
      </w:pPr>
      <w:r w:rsidRPr="00533C32">
        <w:t xml:space="preserve">  /subscription-data/{</w:t>
      </w:r>
      <w:r w:rsidRPr="00533C32">
        <w:rPr>
          <w:lang w:eastAsia="zh-CN"/>
        </w:rPr>
        <w:t>ueId</w:t>
      </w:r>
      <w:r w:rsidRPr="00533C32">
        <w:t>}/{servingPlmnId}/provisioned-data/sm-data:</w:t>
      </w:r>
    </w:p>
    <w:p w14:paraId="1DCAB245" w14:textId="77777777" w:rsidR="000260B1" w:rsidRPr="00533C32" w:rsidRDefault="000260B1" w:rsidP="000260B1">
      <w:pPr>
        <w:pStyle w:val="PL"/>
      </w:pPr>
      <w:r w:rsidRPr="00533C32">
        <w:t xml:space="preserve">    get:</w:t>
      </w:r>
    </w:p>
    <w:p w14:paraId="0425D2BE" w14:textId="77777777" w:rsidR="000260B1" w:rsidRPr="00533C32" w:rsidRDefault="000260B1" w:rsidP="000260B1">
      <w:pPr>
        <w:pStyle w:val="PL"/>
      </w:pPr>
      <w:r w:rsidRPr="00533C32">
        <w:t xml:space="preserve">      summary: Retrieves the Session Management subscription data of a UE</w:t>
      </w:r>
    </w:p>
    <w:p w14:paraId="3A12760D" w14:textId="77777777" w:rsidR="000260B1" w:rsidRPr="00533C32" w:rsidRDefault="000260B1" w:rsidP="000260B1">
      <w:pPr>
        <w:pStyle w:val="PL"/>
      </w:pPr>
      <w:r w:rsidRPr="00533C32">
        <w:t xml:space="preserve">      operationId: QuerySmData</w:t>
      </w:r>
    </w:p>
    <w:p w14:paraId="71479EF2" w14:textId="77777777" w:rsidR="000260B1" w:rsidRPr="00533C32" w:rsidRDefault="000260B1" w:rsidP="000260B1">
      <w:pPr>
        <w:pStyle w:val="PL"/>
      </w:pPr>
      <w:r w:rsidRPr="00533C32">
        <w:t xml:space="preserve">      tags:</w:t>
      </w:r>
    </w:p>
    <w:p w14:paraId="63A99C07" w14:textId="77777777" w:rsidR="000260B1" w:rsidRDefault="000260B1" w:rsidP="000260B1">
      <w:pPr>
        <w:pStyle w:val="PL"/>
        <w:rPr>
          <w:lang w:eastAsia="zh-CN"/>
        </w:rPr>
      </w:pPr>
      <w:r w:rsidRPr="00533C32">
        <w:t xml:space="preserve">        - Session Management Subscription Data</w:t>
      </w:r>
    </w:p>
    <w:p w14:paraId="7CD3AAF5" w14:textId="77777777" w:rsidR="000260B1" w:rsidRDefault="000260B1" w:rsidP="000260B1">
      <w:pPr>
        <w:pStyle w:val="PL"/>
      </w:pPr>
      <w:r>
        <w:t xml:space="preserve">      security:</w:t>
      </w:r>
    </w:p>
    <w:p w14:paraId="5F5260DA" w14:textId="77777777" w:rsidR="000260B1" w:rsidRDefault="000260B1" w:rsidP="000260B1">
      <w:pPr>
        <w:pStyle w:val="PL"/>
      </w:pPr>
      <w:r>
        <w:t xml:space="preserve">        - {}</w:t>
      </w:r>
    </w:p>
    <w:p w14:paraId="765A821B" w14:textId="77777777" w:rsidR="000260B1" w:rsidRDefault="000260B1" w:rsidP="000260B1">
      <w:pPr>
        <w:pStyle w:val="PL"/>
      </w:pPr>
      <w:r>
        <w:t xml:space="preserve">        - oAuth2ClientCredentials:</w:t>
      </w:r>
    </w:p>
    <w:p w14:paraId="093E29C4" w14:textId="77777777" w:rsidR="000260B1" w:rsidRDefault="000260B1" w:rsidP="000260B1">
      <w:pPr>
        <w:pStyle w:val="PL"/>
      </w:pPr>
      <w:r>
        <w:t xml:space="preserve">          - nudr-dr</w:t>
      </w:r>
    </w:p>
    <w:p w14:paraId="30D503AB" w14:textId="77777777" w:rsidR="000260B1" w:rsidRDefault="000260B1" w:rsidP="000260B1">
      <w:pPr>
        <w:pStyle w:val="PL"/>
      </w:pPr>
      <w:r>
        <w:t xml:space="preserve">        - oAuth2ClientCredentials:</w:t>
      </w:r>
    </w:p>
    <w:p w14:paraId="76FA8B30" w14:textId="77777777" w:rsidR="000260B1" w:rsidRDefault="000260B1" w:rsidP="000260B1">
      <w:pPr>
        <w:pStyle w:val="PL"/>
      </w:pPr>
      <w:r>
        <w:t xml:space="preserve">          - nudr-dr</w:t>
      </w:r>
    </w:p>
    <w:p w14:paraId="04BAA900" w14:textId="77777777" w:rsidR="000260B1" w:rsidRPr="00533C32" w:rsidRDefault="000260B1" w:rsidP="000260B1">
      <w:pPr>
        <w:pStyle w:val="PL"/>
        <w:rPr>
          <w:lang w:eastAsia="zh-CN"/>
        </w:rPr>
      </w:pPr>
      <w:r>
        <w:t xml:space="preserve">          - nudr-dr:subscription-data</w:t>
      </w:r>
    </w:p>
    <w:p w14:paraId="07F22285" w14:textId="77777777" w:rsidR="000260B1" w:rsidRPr="00533C32" w:rsidRDefault="000260B1" w:rsidP="000260B1">
      <w:pPr>
        <w:pStyle w:val="PL"/>
      </w:pPr>
      <w:r w:rsidRPr="00533C32">
        <w:t xml:space="preserve">      parameters:</w:t>
      </w:r>
    </w:p>
    <w:p w14:paraId="6F2300A9" w14:textId="77777777" w:rsidR="000260B1" w:rsidRPr="00533C32" w:rsidRDefault="000260B1" w:rsidP="000260B1">
      <w:pPr>
        <w:pStyle w:val="PL"/>
      </w:pPr>
      <w:r w:rsidRPr="00533C32">
        <w:t xml:space="preserve">        - name: ueId</w:t>
      </w:r>
    </w:p>
    <w:p w14:paraId="2CDD4403" w14:textId="77777777" w:rsidR="000260B1" w:rsidRPr="00533C32" w:rsidRDefault="000260B1" w:rsidP="000260B1">
      <w:pPr>
        <w:pStyle w:val="PL"/>
      </w:pPr>
      <w:r w:rsidRPr="00533C32">
        <w:t xml:space="preserve">          in: path</w:t>
      </w:r>
    </w:p>
    <w:p w14:paraId="3F87013B" w14:textId="77777777" w:rsidR="000260B1" w:rsidRPr="00533C32" w:rsidRDefault="000260B1" w:rsidP="000260B1">
      <w:pPr>
        <w:pStyle w:val="PL"/>
      </w:pPr>
      <w:r w:rsidRPr="00533C32">
        <w:t xml:space="preserve">          description: UE id</w:t>
      </w:r>
    </w:p>
    <w:p w14:paraId="3946FB9E" w14:textId="77777777" w:rsidR="000260B1" w:rsidRPr="00533C32" w:rsidRDefault="000260B1" w:rsidP="000260B1">
      <w:pPr>
        <w:pStyle w:val="PL"/>
      </w:pPr>
      <w:r w:rsidRPr="00533C32">
        <w:t xml:space="preserve">          required: true</w:t>
      </w:r>
    </w:p>
    <w:p w14:paraId="732FA54D" w14:textId="77777777" w:rsidR="000260B1" w:rsidRPr="00533C32" w:rsidRDefault="000260B1" w:rsidP="000260B1">
      <w:pPr>
        <w:pStyle w:val="PL"/>
      </w:pPr>
      <w:r w:rsidRPr="00533C32">
        <w:t xml:space="preserve">          schema:</w:t>
      </w:r>
    </w:p>
    <w:p w14:paraId="05E57110" w14:textId="77777777" w:rsidR="000260B1" w:rsidRPr="00533C32" w:rsidRDefault="000260B1" w:rsidP="000260B1">
      <w:pPr>
        <w:pStyle w:val="PL"/>
      </w:pPr>
      <w:r w:rsidRPr="00533C32">
        <w:t xml:space="preserve">            $ref: 'TS29571_CommonData.yaml#/components/schemas/VarUeId'</w:t>
      </w:r>
    </w:p>
    <w:p w14:paraId="4E2F307A" w14:textId="77777777" w:rsidR="000260B1" w:rsidRPr="00533C32" w:rsidRDefault="000260B1" w:rsidP="000260B1">
      <w:pPr>
        <w:pStyle w:val="PL"/>
      </w:pPr>
      <w:r w:rsidRPr="00533C32">
        <w:t xml:space="preserve">        - name: servingPlmnId</w:t>
      </w:r>
    </w:p>
    <w:p w14:paraId="0363A4F8" w14:textId="77777777" w:rsidR="000260B1" w:rsidRPr="00533C32" w:rsidRDefault="000260B1" w:rsidP="000260B1">
      <w:pPr>
        <w:pStyle w:val="PL"/>
      </w:pPr>
      <w:r w:rsidRPr="00533C32">
        <w:t xml:space="preserve">          in: path</w:t>
      </w:r>
    </w:p>
    <w:p w14:paraId="20BC801C" w14:textId="77777777" w:rsidR="000260B1" w:rsidRPr="00533C32" w:rsidRDefault="000260B1" w:rsidP="000260B1">
      <w:pPr>
        <w:pStyle w:val="PL"/>
      </w:pPr>
      <w:r w:rsidRPr="00533C32">
        <w:t xml:space="preserve">          description: PLMN ID</w:t>
      </w:r>
    </w:p>
    <w:p w14:paraId="7A8B669E" w14:textId="77777777" w:rsidR="000260B1" w:rsidRPr="00533C32" w:rsidRDefault="000260B1" w:rsidP="000260B1">
      <w:pPr>
        <w:pStyle w:val="PL"/>
      </w:pPr>
      <w:r w:rsidRPr="00533C32">
        <w:t xml:space="preserve">          required: true</w:t>
      </w:r>
    </w:p>
    <w:p w14:paraId="50ECC14B" w14:textId="77777777" w:rsidR="000260B1" w:rsidRPr="00533C32" w:rsidRDefault="000260B1" w:rsidP="000260B1">
      <w:pPr>
        <w:pStyle w:val="PL"/>
      </w:pPr>
      <w:r w:rsidRPr="00533C32">
        <w:t xml:space="preserve">          schema:</w:t>
      </w:r>
    </w:p>
    <w:p w14:paraId="25C04ADE" w14:textId="77777777" w:rsidR="000260B1" w:rsidRPr="00533C32" w:rsidRDefault="000260B1" w:rsidP="000260B1">
      <w:pPr>
        <w:pStyle w:val="PL"/>
      </w:pPr>
      <w:r w:rsidRPr="00533C32">
        <w:lastRenderedPageBreak/>
        <w:t xml:space="preserve">            $ref: '#/components/schemas/VarPlmnId'</w:t>
      </w:r>
    </w:p>
    <w:p w14:paraId="5D04DA59" w14:textId="77777777" w:rsidR="000260B1" w:rsidRPr="00533C32" w:rsidRDefault="000260B1" w:rsidP="000260B1">
      <w:pPr>
        <w:pStyle w:val="PL"/>
      </w:pPr>
      <w:r w:rsidRPr="00533C32">
        <w:t xml:space="preserve">        - name: single-nssai</w:t>
      </w:r>
    </w:p>
    <w:p w14:paraId="1E396EE9" w14:textId="77777777" w:rsidR="000260B1" w:rsidRPr="00533C32" w:rsidRDefault="000260B1" w:rsidP="000260B1">
      <w:pPr>
        <w:pStyle w:val="PL"/>
        <w:rPr>
          <w:lang w:eastAsia="zh-CN"/>
        </w:rPr>
      </w:pPr>
      <w:r w:rsidRPr="00533C32">
        <w:t xml:space="preserve">          in: query</w:t>
      </w:r>
    </w:p>
    <w:p w14:paraId="1C60ADAC" w14:textId="77777777" w:rsidR="000260B1" w:rsidRPr="00533C32" w:rsidRDefault="000260B1" w:rsidP="000260B1">
      <w:pPr>
        <w:pStyle w:val="PL"/>
      </w:pPr>
      <w:r w:rsidRPr="00533C32">
        <w:t xml:space="preserve">          content:</w:t>
      </w:r>
    </w:p>
    <w:p w14:paraId="43F36ED5" w14:textId="77777777" w:rsidR="000260B1" w:rsidRPr="00533C32" w:rsidRDefault="000260B1" w:rsidP="000260B1">
      <w:pPr>
        <w:pStyle w:val="PL"/>
      </w:pPr>
      <w:r w:rsidRPr="00533C32">
        <w:t xml:space="preserve">            application/json:</w:t>
      </w:r>
    </w:p>
    <w:p w14:paraId="6CEFC8ED" w14:textId="77777777" w:rsidR="000260B1" w:rsidRPr="00533C32" w:rsidRDefault="000260B1" w:rsidP="000260B1">
      <w:pPr>
        <w:pStyle w:val="PL"/>
        <w:rPr>
          <w:lang w:eastAsia="zh-CN"/>
        </w:rPr>
      </w:pPr>
      <w:r w:rsidRPr="00533C32">
        <w:t xml:space="preserve">              schema:</w:t>
      </w:r>
    </w:p>
    <w:p w14:paraId="45FC2D59" w14:textId="77777777" w:rsidR="000260B1" w:rsidRPr="00533C32" w:rsidRDefault="000260B1" w:rsidP="000260B1">
      <w:pPr>
        <w:pStyle w:val="PL"/>
        <w:rPr>
          <w:lang w:eastAsia="zh-CN"/>
        </w:rPr>
      </w:pPr>
      <w:r w:rsidRPr="00533C32">
        <w:t xml:space="preserve">            </w:t>
      </w:r>
      <w:r w:rsidRPr="00533C32">
        <w:rPr>
          <w:lang w:eastAsia="zh-CN"/>
        </w:rPr>
        <w:t xml:space="preserve">    </w:t>
      </w:r>
      <w:r w:rsidRPr="00533C32">
        <w:t>$ref: '#/components/schemas/VarSnssai'</w:t>
      </w:r>
    </w:p>
    <w:p w14:paraId="766495E8" w14:textId="77777777" w:rsidR="000260B1" w:rsidRPr="00533C32" w:rsidRDefault="000260B1" w:rsidP="000260B1">
      <w:pPr>
        <w:pStyle w:val="PL"/>
      </w:pPr>
      <w:r w:rsidRPr="00533C32">
        <w:t xml:space="preserve">          description: single NSSAI</w:t>
      </w:r>
    </w:p>
    <w:p w14:paraId="0BD7D8AD" w14:textId="77777777" w:rsidR="000260B1" w:rsidRPr="00533C32" w:rsidRDefault="000260B1" w:rsidP="000260B1">
      <w:pPr>
        <w:pStyle w:val="PL"/>
      </w:pPr>
      <w:r w:rsidRPr="00533C32">
        <w:t xml:space="preserve">          required: false</w:t>
      </w:r>
    </w:p>
    <w:p w14:paraId="72A00DD5" w14:textId="77777777" w:rsidR="000260B1" w:rsidRPr="00533C32" w:rsidRDefault="000260B1" w:rsidP="000260B1">
      <w:pPr>
        <w:pStyle w:val="PL"/>
      </w:pPr>
      <w:r w:rsidRPr="00533C32">
        <w:t xml:space="preserve">        - name: dnn</w:t>
      </w:r>
    </w:p>
    <w:p w14:paraId="013F8BEF" w14:textId="77777777" w:rsidR="000260B1" w:rsidRPr="00533C32" w:rsidRDefault="000260B1" w:rsidP="000260B1">
      <w:pPr>
        <w:pStyle w:val="PL"/>
      </w:pPr>
      <w:r w:rsidRPr="00533C32">
        <w:t xml:space="preserve">          in: query</w:t>
      </w:r>
    </w:p>
    <w:p w14:paraId="7DE8047F" w14:textId="77777777" w:rsidR="000260B1" w:rsidRPr="00533C32" w:rsidRDefault="000260B1" w:rsidP="000260B1">
      <w:pPr>
        <w:pStyle w:val="PL"/>
      </w:pPr>
      <w:r w:rsidRPr="00533C32">
        <w:t xml:space="preserve">          description: DNN</w:t>
      </w:r>
    </w:p>
    <w:p w14:paraId="49017094" w14:textId="77777777" w:rsidR="000260B1" w:rsidRPr="00533C32" w:rsidRDefault="000260B1" w:rsidP="000260B1">
      <w:pPr>
        <w:pStyle w:val="PL"/>
      </w:pPr>
      <w:r w:rsidRPr="00533C32">
        <w:t xml:space="preserve">          required: false</w:t>
      </w:r>
    </w:p>
    <w:p w14:paraId="5748A71F" w14:textId="77777777" w:rsidR="000260B1" w:rsidRPr="00533C32" w:rsidRDefault="000260B1" w:rsidP="000260B1">
      <w:pPr>
        <w:pStyle w:val="PL"/>
      </w:pPr>
      <w:r w:rsidRPr="00533C32">
        <w:t xml:space="preserve">          schema:</w:t>
      </w:r>
    </w:p>
    <w:p w14:paraId="1940236F" w14:textId="77777777" w:rsidR="000260B1" w:rsidRPr="00533C32" w:rsidRDefault="000260B1" w:rsidP="000260B1">
      <w:pPr>
        <w:pStyle w:val="PL"/>
        <w:rPr>
          <w:lang w:eastAsia="zh-CN"/>
        </w:rPr>
      </w:pPr>
      <w:r w:rsidRPr="00533C32">
        <w:t xml:space="preserve">            $ref: '#/components/schemas/Dnn'</w:t>
      </w:r>
    </w:p>
    <w:p w14:paraId="4C9C24A0" w14:textId="77777777" w:rsidR="000260B1" w:rsidRPr="00533C32" w:rsidRDefault="000260B1" w:rsidP="000260B1">
      <w:pPr>
        <w:pStyle w:val="PL"/>
        <w:rPr>
          <w:lang w:eastAsia="zh-CN"/>
        </w:rPr>
      </w:pPr>
      <w:r w:rsidRPr="00533C32">
        <w:rPr>
          <w:lang w:eastAsia="zh-CN"/>
        </w:rPr>
        <w:t xml:space="preserve">        - name: fields</w:t>
      </w:r>
    </w:p>
    <w:p w14:paraId="1D35FD05" w14:textId="77777777" w:rsidR="000260B1" w:rsidRPr="00533C32" w:rsidRDefault="000260B1" w:rsidP="000260B1">
      <w:pPr>
        <w:pStyle w:val="PL"/>
        <w:rPr>
          <w:lang w:eastAsia="zh-CN"/>
        </w:rPr>
      </w:pPr>
      <w:r w:rsidRPr="00533C32">
        <w:rPr>
          <w:lang w:eastAsia="zh-CN"/>
        </w:rPr>
        <w:t xml:space="preserve">          in: query</w:t>
      </w:r>
    </w:p>
    <w:p w14:paraId="3B387C10" w14:textId="77777777" w:rsidR="000260B1" w:rsidRPr="00533C32" w:rsidRDefault="000260B1" w:rsidP="000260B1">
      <w:pPr>
        <w:pStyle w:val="PL"/>
        <w:rPr>
          <w:lang w:eastAsia="zh-CN"/>
        </w:rPr>
      </w:pPr>
      <w:r w:rsidRPr="00533C32">
        <w:rPr>
          <w:lang w:eastAsia="zh-CN"/>
        </w:rPr>
        <w:t xml:space="preserve">          description: attributes to be retrieved</w:t>
      </w:r>
    </w:p>
    <w:p w14:paraId="00FC4417" w14:textId="77777777" w:rsidR="000260B1" w:rsidRPr="00533C32" w:rsidRDefault="000260B1" w:rsidP="000260B1">
      <w:pPr>
        <w:pStyle w:val="PL"/>
        <w:rPr>
          <w:lang w:eastAsia="zh-CN"/>
        </w:rPr>
      </w:pPr>
      <w:r w:rsidRPr="00533C32">
        <w:rPr>
          <w:lang w:eastAsia="zh-CN"/>
        </w:rPr>
        <w:t xml:space="preserve">          required: false</w:t>
      </w:r>
    </w:p>
    <w:p w14:paraId="68CCC466" w14:textId="77777777" w:rsidR="000260B1" w:rsidRPr="00533C32" w:rsidRDefault="000260B1" w:rsidP="000260B1">
      <w:pPr>
        <w:pStyle w:val="PL"/>
        <w:rPr>
          <w:lang w:eastAsia="zh-CN"/>
        </w:rPr>
      </w:pPr>
      <w:r w:rsidRPr="00533C32">
        <w:rPr>
          <w:lang w:eastAsia="zh-CN"/>
        </w:rPr>
        <w:t xml:space="preserve">          schema:</w:t>
      </w:r>
    </w:p>
    <w:p w14:paraId="1297770B" w14:textId="77777777" w:rsidR="000260B1" w:rsidRPr="00533C32" w:rsidRDefault="000260B1" w:rsidP="000260B1">
      <w:pPr>
        <w:pStyle w:val="PL"/>
        <w:rPr>
          <w:lang w:eastAsia="zh-CN"/>
        </w:rPr>
      </w:pPr>
      <w:r w:rsidRPr="00533C32">
        <w:rPr>
          <w:lang w:eastAsia="zh-CN"/>
        </w:rPr>
        <w:t xml:space="preserve">            type: array</w:t>
      </w:r>
    </w:p>
    <w:p w14:paraId="57BE94D8" w14:textId="77777777" w:rsidR="000260B1" w:rsidRPr="00533C32" w:rsidRDefault="000260B1" w:rsidP="000260B1">
      <w:pPr>
        <w:pStyle w:val="PL"/>
        <w:rPr>
          <w:lang w:eastAsia="zh-CN"/>
        </w:rPr>
      </w:pPr>
      <w:r w:rsidRPr="00533C32">
        <w:rPr>
          <w:lang w:eastAsia="zh-CN"/>
        </w:rPr>
        <w:t xml:space="preserve">            items:</w:t>
      </w:r>
    </w:p>
    <w:p w14:paraId="456116FB" w14:textId="77777777" w:rsidR="000260B1" w:rsidRPr="00533C32" w:rsidRDefault="000260B1" w:rsidP="000260B1">
      <w:pPr>
        <w:pStyle w:val="PL"/>
        <w:rPr>
          <w:lang w:eastAsia="zh-CN"/>
        </w:rPr>
      </w:pPr>
      <w:r w:rsidRPr="00533C32">
        <w:rPr>
          <w:lang w:eastAsia="zh-CN"/>
        </w:rPr>
        <w:t xml:space="preserve">              type: string</w:t>
      </w:r>
    </w:p>
    <w:p w14:paraId="38BB8655" w14:textId="77777777" w:rsidR="000260B1" w:rsidRPr="00533C32" w:rsidRDefault="000260B1" w:rsidP="000260B1">
      <w:pPr>
        <w:pStyle w:val="PL"/>
        <w:rPr>
          <w:lang w:eastAsia="zh-CN"/>
        </w:rPr>
      </w:pPr>
      <w:r w:rsidRPr="00533C32">
        <w:rPr>
          <w:lang w:eastAsia="zh-CN"/>
        </w:rPr>
        <w:t xml:space="preserve">            minItems: 1</w:t>
      </w:r>
    </w:p>
    <w:p w14:paraId="0D1D3AFB" w14:textId="77777777" w:rsidR="000260B1" w:rsidRPr="00533C32" w:rsidRDefault="000260B1" w:rsidP="000260B1">
      <w:pPr>
        <w:pStyle w:val="PL"/>
      </w:pPr>
      <w:r w:rsidRPr="00533C32">
        <w:t xml:space="preserve">          style: form</w:t>
      </w:r>
    </w:p>
    <w:p w14:paraId="356C6954" w14:textId="77777777" w:rsidR="000260B1" w:rsidRPr="00533C32" w:rsidRDefault="000260B1" w:rsidP="000260B1">
      <w:pPr>
        <w:pStyle w:val="PL"/>
        <w:rPr>
          <w:lang w:eastAsia="zh-CN"/>
        </w:rPr>
      </w:pPr>
      <w:r w:rsidRPr="00533C32">
        <w:t xml:space="preserve">          explode: false</w:t>
      </w:r>
    </w:p>
    <w:p w14:paraId="1B11938F" w14:textId="77777777" w:rsidR="000260B1" w:rsidRPr="00533C32" w:rsidRDefault="000260B1" w:rsidP="000260B1">
      <w:pPr>
        <w:pStyle w:val="PL"/>
      </w:pPr>
      <w:r w:rsidRPr="00533C32">
        <w:t xml:space="preserve">        - name: supported-features</w:t>
      </w:r>
    </w:p>
    <w:p w14:paraId="0C5698D6" w14:textId="77777777" w:rsidR="000260B1" w:rsidRPr="00533C32" w:rsidRDefault="000260B1" w:rsidP="000260B1">
      <w:pPr>
        <w:pStyle w:val="PL"/>
      </w:pPr>
      <w:r w:rsidRPr="00533C32">
        <w:t xml:space="preserve">          in: query</w:t>
      </w:r>
    </w:p>
    <w:p w14:paraId="713212F2" w14:textId="77777777" w:rsidR="000260B1" w:rsidRPr="00533C32" w:rsidRDefault="000260B1" w:rsidP="000260B1">
      <w:pPr>
        <w:pStyle w:val="PL"/>
      </w:pPr>
      <w:r w:rsidRPr="00533C32">
        <w:t xml:space="preserve">          description: Supported Features</w:t>
      </w:r>
    </w:p>
    <w:p w14:paraId="290DB983" w14:textId="77777777" w:rsidR="000260B1" w:rsidRPr="00533C32" w:rsidRDefault="000260B1" w:rsidP="000260B1">
      <w:pPr>
        <w:pStyle w:val="PL"/>
      </w:pPr>
      <w:r w:rsidRPr="00533C32">
        <w:t xml:space="preserve">          schema:</w:t>
      </w:r>
    </w:p>
    <w:p w14:paraId="0E92AA23" w14:textId="77777777" w:rsidR="000260B1" w:rsidRPr="00533C32" w:rsidRDefault="000260B1" w:rsidP="000260B1">
      <w:pPr>
        <w:pStyle w:val="PL"/>
        <w:rPr>
          <w:lang w:eastAsia="zh-CN"/>
        </w:rPr>
      </w:pPr>
      <w:r w:rsidRPr="00533C32">
        <w:t xml:space="preserve">             $ref: 'TS29571_CommonData.yaml#/components/schemas/SupportedFeatures'</w:t>
      </w:r>
    </w:p>
    <w:p w14:paraId="2B95C87F" w14:textId="77777777" w:rsidR="000260B1" w:rsidRPr="00533C32" w:rsidRDefault="000260B1" w:rsidP="000260B1">
      <w:pPr>
        <w:pStyle w:val="PL"/>
      </w:pPr>
      <w:r w:rsidRPr="00533C32">
        <w:t xml:space="preserve">        - name: If-None-Match</w:t>
      </w:r>
    </w:p>
    <w:p w14:paraId="2C398A6D" w14:textId="77777777" w:rsidR="000260B1" w:rsidRPr="00533C32" w:rsidRDefault="000260B1" w:rsidP="000260B1">
      <w:pPr>
        <w:pStyle w:val="PL"/>
      </w:pPr>
      <w:r w:rsidRPr="00533C32">
        <w:t xml:space="preserve">          in: header</w:t>
      </w:r>
    </w:p>
    <w:p w14:paraId="36804CB8" w14:textId="77777777" w:rsidR="000260B1" w:rsidRPr="00533C32" w:rsidRDefault="000260B1" w:rsidP="000260B1">
      <w:pPr>
        <w:pStyle w:val="PL"/>
      </w:pPr>
      <w:r w:rsidRPr="00533C32">
        <w:t xml:space="preserve">          description: Validator for conditional requests, as described in RFC 7232, 3.2</w:t>
      </w:r>
    </w:p>
    <w:p w14:paraId="730BEF81" w14:textId="77777777" w:rsidR="000260B1" w:rsidRPr="00533C32" w:rsidRDefault="000260B1" w:rsidP="000260B1">
      <w:pPr>
        <w:pStyle w:val="PL"/>
      </w:pPr>
      <w:r w:rsidRPr="00533C32">
        <w:t xml:space="preserve">          schema:</w:t>
      </w:r>
    </w:p>
    <w:p w14:paraId="2BF01EB3" w14:textId="77777777" w:rsidR="000260B1" w:rsidRPr="00533C32" w:rsidRDefault="000260B1" w:rsidP="000260B1">
      <w:pPr>
        <w:pStyle w:val="PL"/>
      </w:pPr>
      <w:r w:rsidRPr="00533C32">
        <w:t xml:space="preserve">            type: string</w:t>
      </w:r>
    </w:p>
    <w:p w14:paraId="35D6962A" w14:textId="77777777" w:rsidR="000260B1" w:rsidRPr="00533C32" w:rsidRDefault="000260B1" w:rsidP="000260B1">
      <w:pPr>
        <w:pStyle w:val="PL"/>
      </w:pPr>
      <w:r w:rsidRPr="00533C32">
        <w:t xml:space="preserve">        - name: If-Modified-Since</w:t>
      </w:r>
    </w:p>
    <w:p w14:paraId="044B9AA2" w14:textId="77777777" w:rsidR="000260B1" w:rsidRPr="00533C32" w:rsidRDefault="000260B1" w:rsidP="000260B1">
      <w:pPr>
        <w:pStyle w:val="PL"/>
      </w:pPr>
      <w:r w:rsidRPr="00533C32">
        <w:t xml:space="preserve">          in: header</w:t>
      </w:r>
    </w:p>
    <w:p w14:paraId="6377F65E" w14:textId="77777777" w:rsidR="000260B1" w:rsidRPr="00533C32" w:rsidRDefault="000260B1" w:rsidP="000260B1">
      <w:pPr>
        <w:pStyle w:val="PL"/>
      </w:pPr>
      <w:r w:rsidRPr="00533C32">
        <w:t xml:space="preserve">          description: Validator for conditional requests, as described in RFC 7232, 3.3</w:t>
      </w:r>
    </w:p>
    <w:p w14:paraId="0C3352DC" w14:textId="77777777" w:rsidR="000260B1" w:rsidRPr="00533C32" w:rsidRDefault="000260B1" w:rsidP="000260B1">
      <w:pPr>
        <w:pStyle w:val="PL"/>
      </w:pPr>
      <w:r w:rsidRPr="00533C32">
        <w:t xml:space="preserve">          schema:</w:t>
      </w:r>
    </w:p>
    <w:p w14:paraId="27FE8C2D" w14:textId="77777777" w:rsidR="000260B1" w:rsidRPr="00533C32" w:rsidRDefault="000260B1" w:rsidP="000260B1">
      <w:pPr>
        <w:pStyle w:val="PL"/>
        <w:rPr>
          <w:lang w:eastAsia="zh-CN"/>
        </w:rPr>
      </w:pPr>
      <w:r w:rsidRPr="00533C32">
        <w:t xml:space="preserve">            type: string</w:t>
      </w:r>
    </w:p>
    <w:p w14:paraId="6B547469" w14:textId="77777777" w:rsidR="000260B1" w:rsidRPr="00533C32" w:rsidRDefault="000260B1" w:rsidP="000260B1">
      <w:pPr>
        <w:pStyle w:val="PL"/>
      </w:pPr>
      <w:r w:rsidRPr="00533C32">
        <w:t xml:space="preserve">      responses:</w:t>
      </w:r>
    </w:p>
    <w:p w14:paraId="2202C6B9" w14:textId="77777777" w:rsidR="000260B1" w:rsidRPr="00533C32" w:rsidRDefault="000260B1" w:rsidP="000260B1">
      <w:pPr>
        <w:pStyle w:val="PL"/>
      </w:pPr>
      <w:r w:rsidRPr="00533C32">
        <w:t xml:space="preserve">        '200':</w:t>
      </w:r>
    </w:p>
    <w:p w14:paraId="5F8E744F" w14:textId="77777777" w:rsidR="000260B1" w:rsidRPr="00533C32" w:rsidRDefault="000260B1" w:rsidP="000260B1">
      <w:pPr>
        <w:pStyle w:val="PL"/>
      </w:pPr>
      <w:r w:rsidRPr="00533C32">
        <w:t xml:space="preserve">          description: Expected response to a valid request</w:t>
      </w:r>
    </w:p>
    <w:p w14:paraId="7710D103" w14:textId="77777777" w:rsidR="000260B1" w:rsidRPr="00533C32" w:rsidRDefault="000260B1" w:rsidP="000260B1">
      <w:pPr>
        <w:pStyle w:val="PL"/>
      </w:pPr>
      <w:r w:rsidRPr="00533C32">
        <w:t xml:space="preserve">          content:</w:t>
      </w:r>
    </w:p>
    <w:p w14:paraId="5B2F69E2" w14:textId="77777777" w:rsidR="000260B1" w:rsidRPr="00533C32" w:rsidRDefault="000260B1" w:rsidP="000260B1">
      <w:pPr>
        <w:pStyle w:val="PL"/>
      </w:pPr>
      <w:r w:rsidRPr="00533C32">
        <w:t xml:space="preserve">            application/json:</w:t>
      </w:r>
    </w:p>
    <w:p w14:paraId="44FDDE70" w14:textId="77777777" w:rsidR="000260B1" w:rsidRPr="00533C32" w:rsidRDefault="000260B1" w:rsidP="000260B1">
      <w:pPr>
        <w:pStyle w:val="PL"/>
        <w:rPr>
          <w:lang w:eastAsia="zh-CN"/>
        </w:rPr>
      </w:pPr>
      <w:r w:rsidRPr="00533C32">
        <w:t xml:space="preserve">              schema:</w:t>
      </w:r>
    </w:p>
    <w:p w14:paraId="5A4B58A3" w14:textId="77777777" w:rsidR="000260B1" w:rsidRPr="00533C32" w:rsidRDefault="000260B1" w:rsidP="000260B1">
      <w:pPr>
        <w:pStyle w:val="PL"/>
        <w:rPr>
          <w:lang w:eastAsia="zh-CN"/>
        </w:rPr>
      </w:pPr>
      <w:r w:rsidRPr="00533C32">
        <w:t xml:space="preserve">                $ref: '#/components/schemas/S</w:t>
      </w:r>
      <w:r>
        <w:t>m</w:t>
      </w:r>
      <w:r w:rsidRPr="00533C32">
        <w:t>SubsData'</w:t>
      </w:r>
    </w:p>
    <w:p w14:paraId="179438EA" w14:textId="77777777" w:rsidR="000260B1" w:rsidRPr="00533C32" w:rsidRDefault="000260B1" w:rsidP="000260B1">
      <w:pPr>
        <w:pStyle w:val="PL"/>
      </w:pPr>
      <w:r w:rsidRPr="00533C32">
        <w:t xml:space="preserve">          headers:</w:t>
      </w:r>
    </w:p>
    <w:p w14:paraId="2C58185D" w14:textId="77777777" w:rsidR="000260B1" w:rsidRPr="00533C32" w:rsidRDefault="000260B1" w:rsidP="000260B1">
      <w:pPr>
        <w:pStyle w:val="PL"/>
      </w:pPr>
      <w:r w:rsidRPr="00533C32">
        <w:t xml:space="preserve">            Cache-Control:</w:t>
      </w:r>
    </w:p>
    <w:p w14:paraId="4AAB79D5" w14:textId="77777777" w:rsidR="000260B1" w:rsidRPr="00533C32" w:rsidRDefault="000260B1" w:rsidP="000260B1">
      <w:pPr>
        <w:pStyle w:val="PL"/>
      </w:pPr>
      <w:r w:rsidRPr="00533C32">
        <w:t xml:space="preserve">              description: Cache-Control containing max-age, as described in RFC 7234, 5.2</w:t>
      </w:r>
    </w:p>
    <w:p w14:paraId="2F6DB640" w14:textId="77777777" w:rsidR="000260B1" w:rsidRPr="00533C32" w:rsidRDefault="000260B1" w:rsidP="000260B1">
      <w:pPr>
        <w:pStyle w:val="PL"/>
      </w:pPr>
      <w:r w:rsidRPr="00533C32">
        <w:t xml:space="preserve">              schema:</w:t>
      </w:r>
    </w:p>
    <w:p w14:paraId="1EF56EDF" w14:textId="77777777" w:rsidR="000260B1" w:rsidRPr="00533C32" w:rsidRDefault="000260B1" w:rsidP="000260B1">
      <w:pPr>
        <w:pStyle w:val="PL"/>
      </w:pPr>
      <w:r w:rsidRPr="00533C32">
        <w:t xml:space="preserve">                type: string</w:t>
      </w:r>
    </w:p>
    <w:p w14:paraId="48AB2EA3" w14:textId="77777777" w:rsidR="000260B1" w:rsidRPr="00533C32" w:rsidRDefault="000260B1" w:rsidP="000260B1">
      <w:pPr>
        <w:pStyle w:val="PL"/>
      </w:pPr>
      <w:r w:rsidRPr="00533C32">
        <w:t xml:space="preserve">            ETag:</w:t>
      </w:r>
    </w:p>
    <w:p w14:paraId="6A2903F2" w14:textId="77777777" w:rsidR="000260B1" w:rsidRPr="00533C32" w:rsidRDefault="000260B1" w:rsidP="000260B1">
      <w:pPr>
        <w:pStyle w:val="PL"/>
      </w:pPr>
      <w:r w:rsidRPr="00533C32">
        <w:t xml:space="preserve">              description: Entity Tag, containing a strong validator, as described in RFC 7232, 2.3</w:t>
      </w:r>
    </w:p>
    <w:p w14:paraId="428947DC" w14:textId="77777777" w:rsidR="000260B1" w:rsidRPr="00533C32" w:rsidRDefault="000260B1" w:rsidP="000260B1">
      <w:pPr>
        <w:pStyle w:val="PL"/>
      </w:pPr>
      <w:r w:rsidRPr="00533C32">
        <w:t xml:space="preserve">              schema:</w:t>
      </w:r>
    </w:p>
    <w:p w14:paraId="2796A0CF" w14:textId="77777777" w:rsidR="000260B1" w:rsidRPr="00533C32" w:rsidRDefault="000260B1" w:rsidP="000260B1">
      <w:pPr>
        <w:pStyle w:val="PL"/>
      </w:pPr>
      <w:r w:rsidRPr="00533C32">
        <w:t xml:space="preserve">                type: string</w:t>
      </w:r>
    </w:p>
    <w:p w14:paraId="58A3EF87" w14:textId="77777777" w:rsidR="000260B1" w:rsidRPr="00533C32" w:rsidRDefault="000260B1" w:rsidP="000260B1">
      <w:pPr>
        <w:pStyle w:val="PL"/>
      </w:pPr>
      <w:r w:rsidRPr="00533C32">
        <w:t xml:space="preserve">            Last-Modified:</w:t>
      </w:r>
    </w:p>
    <w:p w14:paraId="2428EF14" w14:textId="77777777" w:rsidR="000260B1" w:rsidRPr="00533C32" w:rsidRDefault="000260B1" w:rsidP="000260B1">
      <w:pPr>
        <w:pStyle w:val="PL"/>
      </w:pPr>
      <w:r w:rsidRPr="00533C32">
        <w:t xml:space="preserve">              description: Timestamp for last modification of the resource, as described in RFC 7232, 2.2</w:t>
      </w:r>
    </w:p>
    <w:p w14:paraId="51688E5B" w14:textId="77777777" w:rsidR="000260B1" w:rsidRPr="00533C32" w:rsidRDefault="000260B1" w:rsidP="000260B1">
      <w:pPr>
        <w:pStyle w:val="PL"/>
      </w:pPr>
      <w:r w:rsidRPr="00533C32">
        <w:t xml:space="preserve">              schema:</w:t>
      </w:r>
    </w:p>
    <w:p w14:paraId="332A2CD3" w14:textId="77777777" w:rsidR="000260B1" w:rsidRPr="00533C32" w:rsidRDefault="000260B1" w:rsidP="000260B1">
      <w:pPr>
        <w:pStyle w:val="PL"/>
        <w:rPr>
          <w:lang w:eastAsia="zh-CN"/>
        </w:rPr>
      </w:pPr>
      <w:r w:rsidRPr="00533C32">
        <w:t xml:space="preserve">                type: string</w:t>
      </w:r>
    </w:p>
    <w:p w14:paraId="7406667A" w14:textId="77777777" w:rsidR="000260B1" w:rsidRDefault="000260B1" w:rsidP="000260B1">
      <w:pPr>
        <w:pStyle w:val="PL"/>
        <w:rPr>
          <w:lang w:eastAsia="zh-CN"/>
        </w:rPr>
      </w:pPr>
      <w:r w:rsidRPr="00533C32">
        <w:t xml:space="preserve">        default:</w:t>
      </w:r>
    </w:p>
    <w:p w14:paraId="34964FA1"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579B054" w14:textId="77777777" w:rsidR="000260B1" w:rsidRPr="00533C32" w:rsidRDefault="000260B1" w:rsidP="000260B1">
      <w:pPr>
        <w:pStyle w:val="PL"/>
      </w:pPr>
    </w:p>
    <w:p w14:paraId="286E3C04" w14:textId="77777777" w:rsidR="000260B1" w:rsidRPr="00533C32" w:rsidRDefault="000260B1" w:rsidP="000260B1">
      <w:pPr>
        <w:pStyle w:val="PL"/>
      </w:pPr>
      <w:r w:rsidRPr="00533C32">
        <w:t xml:space="preserve">  /subscription-data/{ueId}/context-data/amf-3gpp-access:</w:t>
      </w:r>
    </w:p>
    <w:p w14:paraId="28013375" w14:textId="77777777" w:rsidR="000260B1" w:rsidRPr="00533C32" w:rsidRDefault="000260B1" w:rsidP="000260B1">
      <w:pPr>
        <w:pStyle w:val="PL"/>
      </w:pPr>
      <w:r w:rsidRPr="00533C32">
        <w:t xml:space="preserve">    get:</w:t>
      </w:r>
    </w:p>
    <w:p w14:paraId="511FC65A" w14:textId="77777777" w:rsidR="000260B1" w:rsidRPr="00533C32" w:rsidRDefault="000260B1" w:rsidP="000260B1">
      <w:pPr>
        <w:pStyle w:val="PL"/>
      </w:pPr>
      <w:r w:rsidRPr="00533C32">
        <w:t xml:space="preserve">      summary: Retrieves the AMF context data of a UE using 3gpp access</w:t>
      </w:r>
    </w:p>
    <w:p w14:paraId="4B094309" w14:textId="77777777" w:rsidR="000260B1" w:rsidRPr="00533C32" w:rsidRDefault="000260B1" w:rsidP="000260B1">
      <w:pPr>
        <w:pStyle w:val="PL"/>
      </w:pPr>
      <w:r w:rsidRPr="00533C32">
        <w:t xml:space="preserve">      operationId: QueryAmfContext3gpp</w:t>
      </w:r>
    </w:p>
    <w:p w14:paraId="3D5D9007" w14:textId="77777777" w:rsidR="000260B1" w:rsidRPr="00533C32" w:rsidRDefault="000260B1" w:rsidP="000260B1">
      <w:pPr>
        <w:pStyle w:val="PL"/>
      </w:pPr>
      <w:r w:rsidRPr="00533C32">
        <w:t xml:space="preserve">      tags:</w:t>
      </w:r>
    </w:p>
    <w:p w14:paraId="496B3BA0" w14:textId="77777777" w:rsidR="000260B1" w:rsidRDefault="000260B1" w:rsidP="000260B1">
      <w:pPr>
        <w:pStyle w:val="PL"/>
        <w:rPr>
          <w:lang w:eastAsia="zh-CN"/>
        </w:rPr>
      </w:pPr>
      <w:r w:rsidRPr="00533C32">
        <w:t xml:space="preserve">        - AMF 3GPP Access Registration (Document)</w:t>
      </w:r>
    </w:p>
    <w:p w14:paraId="31DB5639" w14:textId="77777777" w:rsidR="000260B1" w:rsidRDefault="000260B1" w:rsidP="000260B1">
      <w:pPr>
        <w:pStyle w:val="PL"/>
      </w:pPr>
      <w:r>
        <w:t xml:space="preserve">      security:</w:t>
      </w:r>
    </w:p>
    <w:p w14:paraId="46878E2A" w14:textId="77777777" w:rsidR="000260B1" w:rsidRDefault="000260B1" w:rsidP="000260B1">
      <w:pPr>
        <w:pStyle w:val="PL"/>
      </w:pPr>
      <w:r>
        <w:t xml:space="preserve">        - {}</w:t>
      </w:r>
    </w:p>
    <w:p w14:paraId="5965C9B5" w14:textId="77777777" w:rsidR="000260B1" w:rsidRDefault="000260B1" w:rsidP="000260B1">
      <w:pPr>
        <w:pStyle w:val="PL"/>
      </w:pPr>
      <w:r>
        <w:t xml:space="preserve">        - oAuth2ClientCredentials:</w:t>
      </w:r>
    </w:p>
    <w:p w14:paraId="30F80689" w14:textId="77777777" w:rsidR="000260B1" w:rsidRDefault="000260B1" w:rsidP="000260B1">
      <w:pPr>
        <w:pStyle w:val="PL"/>
      </w:pPr>
      <w:r>
        <w:t xml:space="preserve">          - nudr-dr</w:t>
      </w:r>
    </w:p>
    <w:p w14:paraId="361F912F" w14:textId="77777777" w:rsidR="000260B1" w:rsidRDefault="000260B1" w:rsidP="000260B1">
      <w:pPr>
        <w:pStyle w:val="PL"/>
      </w:pPr>
      <w:r>
        <w:t xml:space="preserve">        - oAuth2ClientCredentials:</w:t>
      </w:r>
    </w:p>
    <w:p w14:paraId="741182A0" w14:textId="77777777" w:rsidR="000260B1" w:rsidRDefault="000260B1" w:rsidP="000260B1">
      <w:pPr>
        <w:pStyle w:val="PL"/>
      </w:pPr>
      <w:r>
        <w:t xml:space="preserve">          - nudr-dr</w:t>
      </w:r>
    </w:p>
    <w:p w14:paraId="5ECD2A10" w14:textId="77777777" w:rsidR="000260B1" w:rsidRPr="00533C32" w:rsidRDefault="000260B1" w:rsidP="000260B1">
      <w:pPr>
        <w:pStyle w:val="PL"/>
        <w:rPr>
          <w:lang w:eastAsia="zh-CN"/>
        </w:rPr>
      </w:pPr>
      <w:r>
        <w:t xml:space="preserve">          - nudr-dr:subscription-data</w:t>
      </w:r>
    </w:p>
    <w:p w14:paraId="7FD37E0D" w14:textId="77777777" w:rsidR="000260B1" w:rsidRPr="00533C32" w:rsidRDefault="000260B1" w:rsidP="000260B1">
      <w:pPr>
        <w:pStyle w:val="PL"/>
      </w:pPr>
      <w:r w:rsidRPr="00533C32">
        <w:lastRenderedPageBreak/>
        <w:t xml:space="preserve">      parameters:</w:t>
      </w:r>
    </w:p>
    <w:p w14:paraId="6F97BB8B" w14:textId="77777777" w:rsidR="000260B1" w:rsidRPr="00533C32" w:rsidRDefault="000260B1" w:rsidP="000260B1">
      <w:pPr>
        <w:pStyle w:val="PL"/>
      </w:pPr>
      <w:r w:rsidRPr="00533C32">
        <w:t xml:space="preserve">        - name: ueId</w:t>
      </w:r>
    </w:p>
    <w:p w14:paraId="2B02C965" w14:textId="77777777" w:rsidR="000260B1" w:rsidRPr="00533C32" w:rsidRDefault="000260B1" w:rsidP="000260B1">
      <w:pPr>
        <w:pStyle w:val="PL"/>
      </w:pPr>
      <w:r w:rsidRPr="00533C32">
        <w:t xml:space="preserve">          in: path</w:t>
      </w:r>
    </w:p>
    <w:p w14:paraId="24F4F1F3" w14:textId="77777777" w:rsidR="000260B1" w:rsidRPr="00533C32" w:rsidRDefault="000260B1" w:rsidP="000260B1">
      <w:pPr>
        <w:pStyle w:val="PL"/>
      </w:pPr>
      <w:r w:rsidRPr="00533C32">
        <w:t xml:space="preserve">          description: UE id</w:t>
      </w:r>
    </w:p>
    <w:p w14:paraId="63F2AAFA" w14:textId="77777777" w:rsidR="000260B1" w:rsidRPr="00533C32" w:rsidRDefault="000260B1" w:rsidP="000260B1">
      <w:pPr>
        <w:pStyle w:val="PL"/>
      </w:pPr>
      <w:r w:rsidRPr="00533C32">
        <w:t xml:space="preserve">          required: true</w:t>
      </w:r>
    </w:p>
    <w:p w14:paraId="6F961F65" w14:textId="77777777" w:rsidR="000260B1" w:rsidRPr="00533C32" w:rsidRDefault="000260B1" w:rsidP="000260B1">
      <w:pPr>
        <w:pStyle w:val="PL"/>
      </w:pPr>
      <w:r w:rsidRPr="00533C32">
        <w:t xml:space="preserve">          schema:</w:t>
      </w:r>
    </w:p>
    <w:p w14:paraId="6D3F5914" w14:textId="77777777" w:rsidR="000260B1" w:rsidRPr="00533C32" w:rsidRDefault="000260B1" w:rsidP="000260B1">
      <w:pPr>
        <w:pStyle w:val="PL"/>
        <w:rPr>
          <w:lang w:eastAsia="zh-CN"/>
        </w:rPr>
      </w:pPr>
      <w:r w:rsidRPr="00533C32">
        <w:t xml:space="preserve">            $ref: 'TS29571_CommonData.yaml#/components/schemas/VarUeId'</w:t>
      </w:r>
    </w:p>
    <w:p w14:paraId="324949FB" w14:textId="77777777" w:rsidR="000260B1" w:rsidRPr="00533C32" w:rsidRDefault="000260B1" w:rsidP="000260B1">
      <w:pPr>
        <w:pStyle w:val="PL"/>
        <w:rPr>
          <w:lang w:eastAsia="zh-CN"/>
        </w:rPr>
      </w:pPr>
      <w:r w:rsidRPr="00533C32">
        <w:rPr>
          <w:lang w:eastAsia="zh-CN"/>
        </w:rPr>
        <w:t xml:space="preserve">        - name: fields</w:t>
      </w:r>
    </w:p>
    <w:p w14:paraId="40A7E372" w14:textId="77777777" w:rsidR="000260B1" w:rsidRPr="00533C32" w:rsidRDefault="000260B1" w:rsidP="000260B1">
      <w:pPr>
        <w:pStyle w:val="PL"/>
        <w:rPr>
          <w:lang w:eastAsia="zh-CN"/>
        </w:rPr>
      </w:pPr>
      <w:r w:rsidRPr="00533C32">
        <w:rPr>
          <w:lang w:eastAsia="zh-CN"/>
        </w:rPr>
        <w:t xml:space="preserve">          in: query</w:t>
      </w:r>
    </w:p>
    <w:p w14:paraId="03CD6E46" w14:textId="77777777" w:rsidR="000260B1" w:rsidRPr="00533C32" w:rsidRDefault="000260B1" w:rsidP="000260B1">
      <w:pPr>
        <w:pStyle w:val="PL"/>
        <w:rPr>
          <w:lang w:eastAsia="zh-CN"/>
        </w:rPr>
      </w:pPr>
      <w:r w:rsidRPr="00533C32">
        <w:rPr>
          <w:lang w:eastAsia="zh-CN"/>
        </w:rPr>
        <w:t xml:space="preserve">          description: attributes to be retrieved</w:t>
      </w:r>
    </w:p>
    <w:p w14:paraId="7B0C2F72" w14:textId="77777777" w:rsidR="000260B1" w:rsidRPr="00533C32" w:rsidRDefault="000260B1" w:rsidP="000260B1">
      <w:pPr>
        <w:pStyle w:val="PL"/>
        <w:rPr>
          <w:lang w:eastAsia="zh-CN"/>
        </w:rPr>
      </w:pPr>
      <w:r w:rsidRPr="00533C32">
        <w:rPr>
          <w:lang w:eastAsia="zh-CN"/>
        </w:rPr>
        <w:t xml:space="preserve">          required: false</w:t>
      </w:r>
    </w:p>
    <w:p w14:paraId="1D851536" w14:textId="77777777" w:rsidR="000260B1" w:rsidRPr="00533C32" w:rsidRDefault="000260B1" w:rsidP="000260B1">
      <w:pPr>
        <w:pStyle w:val="PL"/>
        <w:rPr>
          <w:lang w:eastAsia="zh-CN"/>
        </w:rPr>
      </w:pPr>
      <w:r w:rsidRPr="00533C32">
        <w:rPr>
          <w:lang w:eastAsia="zh-CN"/>
        </w:rPr>
        <w:t xml:space="preserve">          schema:</w:t>
      </w:r>
    </w:p>
    <w:p w14:paraId="158B8892" w14:textId="77777777" w:rsidR="000260B1" w:rsidRPr="00533C32" w:rsidRDefault="000260B1" w:rsidP="000260B1">
      <w:pPr>
        <w:pStyle w:val="PL"/>
        <w:rPr>
          <w:lang w:eastAsia="zh-CN"/>
        </w:rPr>
      </w:pPr>
      <w:r w:rsidRPr="00533C32">
        <w:rPr>
          <w:lang w:eastAsia="zh-CN"/>
        </w:rPr>
        <w:t xml:space="preserve">            type: array</w:t>
      </w:r>
    </w:p>
    <w:p w14:paraId="2502F540" w14:textId="77777777" w:rsidR="000260B1" w:rsidRPr="00533C32" w:rsidRDefault="000260B1" w:rsidP="000260B1">
      <w:pPr>
        <w:pStyle w:val="PL"/>
        <w:rPr>
          <w:lang w:eastAsia="zh-CN"/>
        </w:rPr>
      </w:pPr>
      <w:r w:rsidRPr="00533C32">
        <w:rPr>
          <w:lang w:eastAsia="zh-CN"/>
        </w:rPr>
        <w:t xml:space="preserve">            items:</w:t>
      </w:r>
    </w:p>
    <w:p w14:paraId="7D87522B" w14:textId="77777777" w:rsidR="000260B1" w:rsidRPr="00533C32" w:rsidRDefault="000260B1" w:rsidP="000260B1">
      <w:pPr>
        <w:pStyle w:val="PL"/>
        <w:rPr>
          <w:lang w:eastAsia="zh-CN"/>
        </w:rPr>
      </w:pPr>
      <w:r w:rsidRPr="00533C32">
        <w:rPr>
          <w:lang w:eastAsia="zh-CN"/>
        </w:rPr>
        <w:t xml:space="preserve">              type: string</w:t>
      </w:r>
    </w:p>
    <w:p w14:paraId="4B68251F" w14:textId="77777777" w:rsidR="000260B1" w:rsidRPr="00533C32" w:rsidRDefault="000260B1" w:rsidP="000260B1">
      <w:pPr>
        <w:pStyle w:val="PL"/>
        <w:rPr>
          <w:lang w:eastAsia="zh-CN"/>
        </w:rPr>
      </w:pPr>
      <w:r w:rsidRPr="00533C32">
        <w:rPr>
          <w:lang w:eastAsia="zh-CN"/>
        </w:rPr>
        <w:t xml:space="preserve">            minItems: 1</w:t>
      </w:r>
    </w:p>
    <w:p w14:paraId="7564E682" w14:textId="77777777" w:rsidR="000260B1" w:rsidRPr="00533C32" w:rsidRDefault="000260B1" w:rsidP="000260B1">
      <w:pPr>
        <w:pStyle w:val="PL"/>
      </w:pPr>
      <w:r w:rsidRPr="00533C32">
        <w:t xml:space="preserve">          style: form</w:t>
      </w:r>
    </w:p>
    <w:p w14:paraId="3AEBF7AC" w14:textId="77777777" w:rsidR="000260B1" w:rsidRPr="00533C32" w:rsidRDefault="000260B1" w:rsidP="000260B1">
      <w:pPr>
        <w:pStyle w:val="PL"/>
        <w:rPr>
          <w:lang w:eastAsia="zh-CN"/>
        </w:rPr>
      </w:pPr>
      <w:r w:rsidRPr="00533C32">
        <w:t xml:space="preserve">          explode: false</w:t>
      </w:r>
    </w:p>
    <w:p w14:paraId="09895170" w14:textId="77777777" w:rsidR="000260B1" w:rsidRPr="00533C32" w:rsidRDefault="000260B1" w:rsidP="000260B1">
      <w:pPr>
        <w:pStyle w:val="PL"/>
      </w:pPr>
      <w:r w:rsidRPr="00533C32">
        <w:t xml:space="preserve">        - name: supported-features</w:t>
      </w:r>
    </w:p>
    <w:p w14:paraId="7405E1E4" w14:textId="77777777" w:rsidR="000260B1" w:rsidRPr="00533C32" w:rsidRDefault="000260B1" w:rsidP="000260B1">
      <w:pPr>
        <w:pStyle w:val="PL"/>
      </w:pPr>
      <w:r w:rsidRPr="00533C32">
        <w:t xml:space="preserve">          in: query</w:t>
      </w:r>
    </w:p>
    <w:p w14:paraId="20B7EE7A" w14:textId="77777777" w:rsidR="000260B1" w:rsidRPr="00533C32" w:rsidRDefault="000260B1" w:rsidP="000260B1">
      <w:pPr>
        <w:pStyle w:val="PL"/>
      </w:pPr>
      <w:r w:rsidRPr="00533C32">
        <w:t xml:space="preserve">          description: Supported Features</w:t>
      </w:r>
    </w:p>
    <w:p w14:paraId="4B448188" w14:textId="77777777" w:rsidR="000260B1" w:rsidRPr="00533C32" w:rsidRDefault="000260B1" w:rsidP="000260B1">
      <w:pPr>
        <w:pStyle w:val="PL"/>
      </w:pPr>
      <w:r w:rsidRPr="00533C32">
        <w:t xml:space="preserve">          schema:</w:t>
      </w:r>
    </w:p>
    <w:p w14:paraId="1E2A15A0" w14:textId="77777777" w:rsidR="000260B1" w:rsidRPr="00533C32" w:rsidRDefault="000260B1" w:rsidP="000260B1">
      <w:pPr>
        <w:pStyle w:val="PL"/>
        <w:rPr>
          <w:lang w:eastAsia="zh-CN"/>
        </w:rPr>
      </w:pPr>
      <w:r w:rsidRPr="00533C32">
        <w:t xml:space="preserve">             $ref: 'TS29571_CommonData.yaml#/components/schemas/SupportedFeatures'</w:t>
      </w:r>
    </w:p>
    <w:p w14:paraId="4F8C5F16" w14:textId="77777777" w:rsidR="000260B1" w:rsidRPr="00533C32" w:rsidRDefault="000260B1" w:rsidP="000260B1">
      <w:pPr>
        <w:pStyle w:val="PL"/>
      </w:pPr>
      <w:r w:rsidRPr="00533C32">
        <w:t xml:space="preserve">      responses:</w:t>
      </w:r>
    </w:p>
    <w:p w14:paraId="57289F2A" w14:textId="77777777" w:rsidR="000260B1" w:rsidRPr="00533C32" w:rsidRDefault="000260B1" w:rsidP="000260B1">
      <w:pPr>
        <w:pStyle w:val="PL"/>
      </w:pPr>
      <w:r w:rsidRPr="00533C32">
        <w:t xml:space="preserve">        '200':</w:t>
      </w:r>
    </w:p>
    <w:p w14:paraId="4C6EF5BC" w14:textId="77777777" w:rsidR="000260B1" w:rsidRPr="00533C32" w:rsidRDefault="000260B1" w:rsidP="000260B1">
      <w:pPr>
        <w:pStyle w:val="PL"/>
      </w:pPr>
      <w:r w:rsidRPr="00533C32">
        <w:t xml:space="preserve">          description: Expected response to a valid request</w:t>
      </w:r>
    </w:p>
    <w:p w14:paraId="57D60137" w14:textId="77777777" w:rsidR="000260B1" w:rsidRPr="00533C32" w:rsidRDefault="000260B1" w:rsidP="000260B1">
      <w:pPr>
        <w:pStyle w:val="PL"/>
      </w:pPr>
      <w:r w:rsidRPr="00533C32">
        <w:t xml:space="preserve">          content:</w:t>
      </w:r>
    </w:p>
    <w:p w14:paraId="47F9859A" w14:textId="77777777" w:rsidR="000260B1" w:rsidRPr="00533C32" w:rsidRDefault="000260B1" w:rsidP="000260B1">
      <w:pPr>
        <w:pStyle w:val="PL"/>
      </w:pPr>
      <w:r w:rsidRPr="00533C32">
        <w:t xml:space="preserve">            application/json:</w:t>
      </w:r>
    </w:p>
    <w:p w14:paraId="4A8750FE" w14:textId="77777777" w:rsidR="000260B1" w:rsidRPr="00533C32" w:rsidRDefault="000260B1" w:rsidP="000260B1">
      <w:pPr>
        <w:pStyle w:val="PL"/>
      </w:pPr>
      <w:r w:rsidRPr="00533C32">
        <w:t xml:space="preserve">              schema:</w:t>
      </w:r>
    </w:p>
    <w:p w14:paraId="443AF744" w14:textId="77777777" w:rsidR="000260B1" w:rsidRPr="00533C32" w:rsidRDefault="000260B1" w:rsidP="000260B1">
      <w:pPr>
        <w:pStyle w:val="PL"/>
      </w:pPr>
      <w:r w:rsidRPr="00533C32">
        <w:t xml:space="preserve">                $ref: '#/components/schemas/Amf3GppAccessRegistration'</w:t>
      </w:r>
    </w:p>
    <w:p w14:paraId="252CC120" w14:textId="77777777" w:rsidR="000260B1" w:rsidRDefault="000260B1" w:rsidP="000260B1">
      <w:pPr>
        <w:pStyle w:val="PL"/>
        <w:rPr>
          <w:lang w:eastAsia="zh-CN"/>
        </w:rPr>
      </w:pPr>
      <w:r w:rsidRPr="00533C32">
        <w:t xml:space="preserve">        default:</w:t>
      </w:r>
    </w:p>
    <w:p w14:paraId="40F99ECC"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34DDE76" w14:textId="77777777" w:rsidR="000260B1" w:rsidRPr="00533C32" w:rsidRDefault="000260B1" w:rsidP="000260B1">
      <w:pPr>
        <w:pStyle w:val="PL"/>
        <w:rPr>
          <w:lang w:eastAsia="zh-CN"/>
        </w:rPr>
      </w:pPr>
    </w:p>
    <w:p w14:paraId="1D5C335B" w14:textId="77777777" w:rsidR="000260B1" w:rsidRPr="00533C32" w:rsidRDefault="000260B1" w:rsidP="000260B1">
      <w:pPr>
        <w:pStyle w:val="PL"/>
      </w:pPr>
      <w:r w:rsidRPr="00533C32">
        <w:t xml:space="preserve">    put:</w:t>
      </w:r>
    </w:p>
    <w:p w14:paraId="752ADF68" w14:textId="77777777" w:rsidR="000260B1" w:rsidRPr="00533C32" w:rsidRDefault="000260B1" w:rsidP="000260B1">
      <w:pPr>
        <w:pStyle w:val="PL"/>
      </w:pPr>
      <w:r w:rsidRPr="00533C32">
        <w:t xml:space="preserve">      summary: To store the AMF context data of a UE using 3gpp access in the UDR</w:t>
      </w:r>
    </w:p>
    <w:p w14:paraId="08C97F36" w14:textId="77777777" w:rsidR="000260B1" w:rsidRPr="00533C32" w:rsidRDefault="000260B1" w:rsidP="000260B1">
      <w:pPr>
        <w:pStyle w:val="PL"/>
      </w:pPr>
      <w:r w:rsidRPr="00533C32">
        <w:t xml:space="preserve">      operationId: CreateAmfContext3gpp</w:t>
      </w:r>
    </w:p>
    <w:p w14:paraId="3521F9C8" w14:textId="77777777" w:rsidR="000260B1" w:rsidRPr="00533C32" w:rsidRDefault="000260B1" w:rsidP="000260B1">
      <w:pPr>
        <w:pStyle w:val="PL"/>
      </w:pPr>
      <w:r w:rsidRPr="00533C32">
        <w:t xml:space="preserve">      tags:</w:t>
      </w:r>
    </w:p>
    <w:p w14:paraId="73784C37" w14:textId="77777777" w:rsidR="000260B1" w:rsidRDefault="000260B1" w:rsidP="000260B1">
      <w:pPr>
        <w:pStyle w:val="PL"/>
        <w:rPr>
          <w:lang w:eastAsia="zh-CN"/>
        </w:rPr>
      </w:pPr>
      <w:r w:rsidRPr="00533C32">
        <w:t xml:space="preserve">        - AMF 3GPP Access Registration (Document)</w:t>
      </w:r>
    </w:p>
    <w:p w14:paraId="6910BCA9" w14:textId="77777777" w:rsidR="000260B1" w:rsidRDefault="000260B1" w:rsidP="000260B1">
      <w:pPr>
        <w:pStyle w:val="PL"/>
      </w:pPr>
      <w:r>
        <w:t xml:space="preserve">      security:</w:t>
      </w:r>
    </w:p>
    <w:p w14:paraId="422281C7" w14:textId="77777777" w:rsidR="000260B1" w:rsidRDefault="000260B1" w:rsidP="000260B1">
      <w:pPr>
        <w:pStyle w:val="PL"/>
      </w:pPr>
      <w:r>
        <w:t xml:space="preserve">        - {}</w:t>
      </w:r>
    </w:p>
    <w:p w14:paraId="40D975BA" w14:textId="77777777" w:rsidR="000260B1" w:rsidRDefault="000260B1" w:rsidP="000260B1">
      <w:pPr>
        <w:pStyle w:val="PL"/>
      </w:pPr>
      <w:r>
        <w:t xml:space="preserve">        - oAuth2ClientCredentials:</w:t>
      </w:r>
    </w:p>
    <w:p w14:paraId="71863084" w14:textId="77777777" w:rsidR="000260B1" w:rsidRDefault="000260B1" w:rsidP="000260B1">
      <w:pPr>
        <w:pStyle w:val="PL"/>
        <w:rPr>
          <w:lang w:eastAsia="zh-CN"/>
        </w:rPr>
      </w:pPr>
      <w:r>
        <w:t xml:space="preserve">          - nudr-dr</w:t>
      </w:r>
    </w:p>
    <w:p w14:paraId="440030E3" w14:textId="77777777" w:rsidR="000260B1" w:rsidRDefault="000260B1" w:rsidP="000260B1">
      <w:pPr>
        <w:pStyle w:val="PL"/>
      </w:pPr>
      <w:r>
        <w:t xml:space="preserve">        - oAuth2ClientCredentials:</w:t>
      </w:r>
    </w:p>
    <w:p w14:paraId="566054E6" w14:textId="77777777" w:rsidR="000260B1" w:rsidRDefault="000260B1" w:rsidP="000260B1">
      <w:pPr>
        <w:pStyle w:val="PL"/>
      </w:pPr>
      <w:r>
        <w:t xml:space="preserve">          - nudr-dr</w:t>
      </w:r>
    </w:p>
    <w:p w14:paraId="48A5CCA0" w14:textId="77777777" w:rsidR="000260B1" w:rsidRDefault="000260B1" w:rsidP="000260B1">
      <w:pPr>
        <w:pStyle w:val="PL"/>
        <w:rPr>
          <w:lang w:eastAsia="zh-CN"/>
        </w:rPr>
      </w:pPr>
      <w:r>
        <w:t xml:space="preserve">          - nudr-dr:subscription-data</w:t>
      </w:r>
    </w:p>
    <w:p w14:paraId="1BA8047F" w14:textId="77777777" w:rsidR="000260B1" w:rsidRDefault="000260B1" w:rsidP="000260B1">
      <w:pPr>
        <w:pStyle w:val="PL"/>
      </w:pPr>
      <w:r>
        <w:t xml:space="preserve">        - oAuth2ClientCredentials:</w:t>
      </w:r>
    </w:p>
    <w:p w14:paraId="17C144F8" w14:textId="77777777" w:rsidR="000260B1" w:rsidRDefault="000260B1" w:rsidP="000260B1">
      <w:pPr>
        <w:pStyle w:val="PL"/>
      </w:pPr>
      <w:r>
        <w:t xml:space="preserve">          - nudr-dr</w:t>
      </w:r>
    </w:p>
    <w:p w14:paraId="6C7FA6D9" w14:textId="77777777" w:rsidR="000260B1" w:rsidRDefault="000260B1" w:rsidP="000260B1">
      <w:pPr>
        <w:pStyle w:val="PL"/>
        <w:rPr>
          <w:lang w:eastAsia="zh-CN"/>
        </w:rPr>
      </w:pPr>
      <w:r>
        <w:t xml:space="preserve">          - nudr-dr:subscription-data:registrations:write</w:t>
      </w:r>
    </w:p>
    <w:p w14:paraId="7830BAFB" w14:textId="77777777" w:rsidR="000260B1" w:rsidRPr="00533C32" w:rsidRDefault="000260B1" w:rsidP="000260B1">
      <w:pPr>
        <w:pStyle w:val="PL"/>
      </w:pPr>
      <w:r w:rsidRPr="00533C32">
        <w:t xml:space="preserve">      parameters:</w:t>
      </w:r>
    </w:p>
    <w:p w14:paraId="00821B9C" w14:textId="77777777" w:rsidR="000260B1" w:rsidRPr="00533C32" w:rsidRDefault="000260B1" w:rsidP="000260B1">
      <w:pPr>
        <w:pStyle w:val="PL"/>
      </w:pPr>
      <w:r w:rsidRPr="00533C32">
        <w:t xml:space="preserve">        - name: ueId</w:t>
      </w:r>
    </w:p>
    <w:p w14:paraId="1A69DCDB" w14:textId="77777777" w:rsidR="000260B1" w:rsidRPr="00533C32" w:rsidRDefault="000260B1" w:rsidP="000260B1">
      <w:pPr>
        <w:pStyle w:val="PL"/>
      </w:pPr>
      <w:r w:rsidRPr="00533C32">
        <w:t xml:space="preserve">          in: path</w:t>
      </w:r>
    </w:p>
    <w:p w14:paraId="6A4A8557" w14:textId="77777777" w:rsidR="000260B1" w:rsidRPr="00533C32" w:rsidRDefault="000260B1" w:rsidP="000260B1">
      <w:pPr>
        <w:pStyle w:val="PL"/>
      </w:pPr>
      <w:r w:rsidRPr="00533C32">
        <w:t xml:space="preserve">          description: UE id</w:t>
      </w:r>
    </w:p>
    <w:p w14:paraId="47EA4065" w14:textId="77777777" w:rsidR="000260B1" w:rsidRPr="00533C32" w:rsidRDefault="000260B1" w:rsidP="000260B1">
      <w:pPr>
        <w:pStyle w:val="PL"/>
      </w:pPr>
      <w:r w:rsidRPr="00533C32">
        <w:t xml:space="preserve">          required: true</w:t>
      </w:r>
    </w:p>
    <w:p w14:paraId="00B54680" w14:textId="77777777" w:rsidR="000260B1" w:rsidRPr="00533C32" w:rsidRDefault="000260B1" w:rsidP="000260B1">
      <w:pPr>
        <w:pStyle w:val="PL"/>
      </w:pPr>
      <w:r w:rsidRPr="00533C32">
        <w:t xml:space="preserve">          schema:</w:t>
      </w:r>
    </w:p>
    <w:p w14:paraId="455E4DE1" w14:textId="77777777" w:rsidR="000260B1" w:rsidRPr="00533C32" w:rsidRDefault="000260B1" w:rsidP="000260B1">
      <w:pPr>
        <w:pStyle w:val="PL"/>
      </w:pPr>
      <w:r w:rsidRPr="00533C32">
        <w:t xml:space="preserve">            $ref: 'TS29571_CommonData.yaml#/components/schemas/VarUeId'</w:t>
      </w:r>
    </w:p>
    <w:p w14:paraId="4DDE7F1D" w14:textId="77777777" w:rsidR="000260B1" w:rsidRPr="00533C32" w:rsidRDefault="000260B1" w:rsidP="000260B1">
      <w:pPr>
        <w:pStyle w:val="PL"/>
      </w:pPr>
      <w:r w:rsidRPr="00533C32">
        <w:t xml:space="preserve">      requestBody:</w:t>
      </w:r>
    </w:p>
    <w:p w14:paraId="6BBF60B0" w14:textId="77777777" w:rsidR="000260B1" w:rsidRPr="00533C32" w:rsidRDefault="000260B1" w:rsidP="000260B1">
      <w:pPr>
        <w:pStyle w:val="PL"/>
      </w:pPr>
      <w:r w:rsidRPr="00533C32">
        <w:t xml:space="preserve">        content:</w:t>
      </w:r>
    </w:p>
    <w:p w14:paraId="27ED2205" w14:textId="77777777" w:rsidR="000260B1" w:rsidRPr="00533C32" w:rsidRDefault="000260B1" w:rsidP="000260B1">
      <w:pPr>
        <w:pStyle w:val="PL"/>
      </w:pPr>
      <w:r w:rsidRPr="00533C32">
        <w:t xml:space="preserve">          application/json:</w:t>
      </w:r>
    </w:p>
    <w:p w14:paraId="4F3EEAD0" w14:textId="77777777" w:rsidR="000260B1" w:rsidRPr="00533C32" w:rsidRDefault="000260B1" w:rsidP="000260B1">
      <w:pPr>
        <w:pStyle w:val="PL"/>
      </w:pPr>
      <w:r w:rsidRPr="00533C32">
        <w:t xml:space="preserve">            schema:</w:t>
      </w:r>
    </w:p>
    <w:p w14:paraId="3BC314F7" w14:textId="77777777" w:rsidR="000260B1" w:rsidRPr="00533C32" w:rsidRDefault="000260B1" w:rsidP="000260B1">
      <w:pPr>
        <w:pStyle w:val="PL"/>
        <w:outlineLvl w:val="0"/>
      </w:pPr>
      <w:r w:rsidRPr="00533C32">
        <w:t xml:space="preserve">              $ref: '#/components/schemas/Amf3GppAccessRegistration'</w:t>
      </w:r>
    </w:p>
    <w:p w14:paraId="460814AF" w14:textId="77777777" w:rsidR="000260B1" w:rsidRPr="00533C32" w:rsidRDefault="000260B1" w:rsidP="000260B1">
      <w:pPr>
        <w:pStyle w:val="PL"/>
      </w:pPr>
      <w:r>
        <w:t xml:space="preserve">        </w:t>
      </w:r>
      <w:r w:rsidRPr="003722F2">
        <w:t>required: true</w:t>
      </w:r>
    </w:p>
    <w:p w14:paraId="3F0E45F5" w14:textId="77777777" w:rsidR="000260B1" w:rsidRPr="00533C32" w:rsidRDefault="000260B1" w:rsidP="000260B1">
      <w:pPr>
        <w:pStyle w:val="PL"/>
      </w:pPr>
      <w:r w:rsidRPr="00533C32">
        <w:t xml:space="preserve">      responses:</w:t>
      </w:r>
    </w:p>
    <w:p w14:paraId="219E8D51" w14:textId="77777777" w:rsidR="000260B1" w:rsidRPr="00533C32" w:rsidRDefault="000260B1" w:rsidP="000260B1">
      <w:pPr>
        <w:pStyle w:val="PL"/>
      </w:pPr>
      <w:r w:rsidRPr="00533C32">
        <w:t xml:space="preserve">        '204':</w:t>
      </w:r>
    </w:p>
    <w:p w14:paraId="5AA01093" w14:textId="77777777" w:rsidR="000260B1" w:rsidRPr="00533C32" w:rsidRDefault="000260B1" w:rsidP="000260B1">
      <w:pPr>
        <w:pStyle w:val="PL"/>
      </w:pPr>
      <w:r w:rsidRPr="00533C32">
        <w:t xml:space="preserve">          description: Upon success, an empty response body shall be returned</w:t>
      </w:r>
    </w:p>
    <w:p w14:paraId="49A8C16D" w14:textId="77777777" w:rsidR="000260B1" w:rsidRPr="000B71E3" w:rsidRDefault="000260B1" w:rsidP="000260B1">
      <w:pPr>
        <w:pStyle w:val="PL"/>
      </w:pPr>
      <w:r w:rsidRPr="000B71E3">
        <w:t xml:space="preserve">        '20</w:t>
      </w:r>
      <w:r>
        <w:t>1</w:t>
      </w:r>
      <w:r w:rsidRPr="000B71E3">
        <w:t>':</w:t>
      </w:r>
    </w:p>
    <w:p w14:paraId="6A114D42" w14:textId="77777777" w:rsidR="000260B1" w:rsidRPr="000B71E3" w:rsidRDefault="000260B1" w:rsidP="000260B1">
      <w:pPr>
        <w:pStyle w:val="PL"/>
      </w:pPr>
      <w:r w:rsidRPr="000B71E3">
        <w:t xml:space="preserve">          description: </w:t>
      </w:r>
      <w:r>
        <w:t>Created</w:t>
      </w:r>
    </w:p>
    <w:p w14:paraId="34CDD4F0" w14:textId="77777777" w:rsidR="000260B1" w:rsidRPr="000B71E3" w:rsidRDefault="000260B1" w:rsidP="000260B1">
      <w:pPr>
        <w:pStyle w:val="PL"/>
      </w:pPr>
      <w:r w:rsidRPr="000B71E3">
        <w:t xml:space="preserve">          content:</w:t>
      </w:r>
    </w:p>
    <w:p w14:paraId="576ECD9C" w14:textId="77777777" w:rsidR="000260B1" w:rsidRPr="000B71E3" w:rsidRDefault="000260B1" w:rsidP="000260B1">
      <w:pPr>
        <w:pStyle w:val="PL"/>
      </w:pPr>
      <w:r w:rsidRPr="000B71E3">
        <w:t xml:space="preserve">            application/json:</w:t>
      </w:r>
    </w:p>
    <w:p w14:paraId="50D2AC04" w14:textId="77777777" w:rsidR="000260B1" w:rsidRPr="000B71E3" w:rsidRDefault="000260B1" w:rsidP="000260B1">
      <w:pPr>
        <w:pStyle w:val="PL"/>
      </w:pPr>
      <w:r w:rsidRPr="000B71E3">
        <w:t xml:space="preserve">              schema:</w:t>
      </w:r>
    </w:p>
    <w:p w14:paraId="3D1E0732" w14:textId="77777777" w:rsidR="000260B1" w:rsidRPr="000B71E3" w:rsidRDefault="000260B1" w:rsidP="000260B1">
      <w:pPr>
        <w:pStyle w:val="PL"/>
      </w:pPr>
      <w:r w:rsidRPr="000B71E3">
        <w:t xml:space="preserve">                $ref: '#/components/schemas/</w:t>
      </w:r>
      <w:r w:rsidRPr="00025B11">
        <w:t>Amf3GppAccessRegistration</w:t>
      </w:r>
      <w:r w:rsidRPr="000B71E3">
        <w:t>'</w:t>
      </w:r>
    </w:p>
    <w:p w14:paraId="4406D8AA" w14:textId="77777777" w:rsidR="000260B1" w:rsidRDefault="000260B1" w:rsidP="000260B1">
      <w:pPr>
        <w:pStyle w:val="PL"/>
      </w:pPr>
      <w:r>
        <w:t xml:space="preserve">          headers:</w:t>
      </w:r>
    </w:p>
    <w:p w14:paraId="55B2C0E2" w14:textId="77777777" w:rsidR="000260B1" w:rsidRDefault="000260B1" w:rsidP="000260B1">
      <w:pPr>
        <w:pStyle w:val="PL"/>
      </w:pPr>
      <w:r>
        <w:t xml:space="preserve">            Location:</w:t>
      </w:r>
    </w:p>
    <w:p w14:paraId="459E70BF" w14:textId="77777777" w:rsidR="000260B1" w:rsidRDefault="000260B1" w:rsidP="000260B1">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6A5836A3" w14:textId="77777777" w:rsidR="000260B1" w:rsidRDefault="000260B1" w:rsidP="000260B1">
      <w:pPr>
        <w:pStyle w:val="PL"/>
      </w:pPr>
      <w:r>
        <w:t xml:space="preserve">              required: true</w:t>
      </w:r>
    </w:p>
    <w:p w14:paraId="5534F098" w14:textId="77777777" w:rsidR="000260B1" w:rsidRDefault="000260B1" w:rsidP="000260B1">
      <w:pPr>
        <w:pStyle w:val="PL"/>
      </w:pPr>
      <w:r>
        <w:t xml:space="preserve">              schema:</w:t>
      </w:r>
    </w:p>
    <w:p w14:paraId="6AFEC7D7" w14:textId="77777777" w:rsidR="000260B1" w:rsidRPr="002857AD" w:rsidRDefault="000260B1" w:rsidP="000260B1">
      <w:pPr>
        <w:pStyle w:val="PL"/>
      </w:pPr>
      <w:r>
        <w:t xml:space="preserve">                type: string</w:t>
      </w:r>
    </w:p>
    <w:p w14:paraId="4B456E07" w14:textId="77777777" w:rsidR="000260B1" w:rsidRDefault="000260B1" w:rsidP="000260B1">
      <w:pPr>
        <w:pStyle w:val="PL"/>
        <w:rPr>
          <w:lang w:eastAsia="zh-CN"/>
        </w:rPr>
      </w:pPr>
      <w:r w:rsidRPr="00533C32">
        <w:t xml:space="preserve">        default:</w:t>
      </w:r>
    </w:p>
    <w:p w14:paraId="419AE42D" w14:textId="77777777" w:rsidR="000260B1" w:rsidRPr="00533C32" w:rsidRDefault="000260B1" w:rsidP="000260B1">
      <w:pPr>
        <w:pStyle w:val="PL"/>
        <w:rPr>
          <w:lang w:eastAsia="zh-CN"/>
        </w:rPr>
      </w:pPr>
      <w:r w:rsidRPr="002E5CBA">
        <w:lastRenderedPageBreak/>
        <w:t xml:space="preserve">          </w:t>
      </w:r>
      <w:r w:rsidRPr="001F14B1">
        <w:t>$ref: 'TS29571_CommonDat</w:t>
      </w:r>
      <w:r>
        <w:t>a.yaml#/components/responses/default</w:t>
      </w:r>
      <w:r w:rsidRPr="001F14B1">
        <w:t>'</w:t>
      </w:r>
    </w:p>
    <w:p w14:paraId="6E305FD2" w14:textId="77777777" w:rsidR="000260B1" w:rsidRPr="00533C32" w:rsidRDefault="000260B1" w:rsidP="000260B1">
      <w:pPr>
        <w:pStyle w:val="PL"/>
        <w:rPr>
          <w:lang w:eastAsia="zh-CN"/>
        </w:rPr>
      </w:pPr>
    </w:p>
    <w:p w14:paraId="50D8F473" w14:textId="77777777" w:rsidR="000260B1" w:rsidRPr="00533C32" w:rsidRDefault="000260B1" w:rsidP="000260B1">
      <w:pPr>
        <w:pStyle w:val="PL"/>
      </w:pPr>
      <w:r w:rsidRPr="00533C32">
        <w:t xml:space="preserve">    patch:</w:t>
      </w:r>
    </w:p>
    <w:p w14:paraId="2E26AEAE" w14:textId="77777777" w:rsidR="000260B1" w:rsidRPr="00533C32" w:rsidRDefault="000260B1" w:rsidP="000260B1">
      <w:pPr>
        <w:pStyle w:val="PL"/>
      </w:pPr>
      <w:r w:rsidRPr="00533C32">
        <w:t xml:space="preserve">      summary: To modify the AMF context data of a UE using 3gpp access in the UDR</w:t>
      </w:r>
    </w:p>
    <w:p w14:paraId="1D0806F4" w14:textId="77777777" w:rsidR="000260B1" w:rsidRPr="00533C32" w:rsidRDefault="000260B1" w:rsidP="000260B1">
      <w:pPr>
        <w:pStyle w:val="PL"/>
      </w:pPr>
      <w:r w:rsidRPr="00533C32">
        <w:t xml:space="preserve">      operationId: AmfContext3gpp</w:t>
      </w:r>
    </w:p>
    <w:p w14:paraId="57FF8BE4" w14:textId="77777777" w:rsidR="000260B1" w:rsidRPr="00533C32" w:rsidRDefault="000260B1" w:rsidP="000260B1">
      <w:pPr>
        <w:pStyle w:val="PL"/>
      </w:pPr>
      <w:r w:rsidRPr="00533C32">
        <w:t xml:space="preserve">      tags:</w:t>
      </w:r>
    </w:p>
    <w:p w14:paraId="01A68E16" w14:textId="77777777" w:rsidR="000260B1" w:rsidRDefault="000260B1" w:rsidP="000260B1">
      <w:pPr>
        <w:pStyle w:val="PL"/>
        <w:rPr>
          <w:lang w:eastAsia="zh-CN"/>
        </w:rPr>
      </w:pPr>
      <w:r w:rsidRPr="00533C32">
        <w:t xml:space="preserve">        - AMF 3GPP Access Registration (Document)</w:t>
      </w:r>
    </w:p>
    <w:p w14:paraId="6DA596D0" w14:textId="77777777" w:rsidR="000260B1" w:rsidRDefault="000260B1" w:rsidP="000260B1">
      <w:pPr>
        <w:pStyle w:val="PL"/>
      </w:pPr>
      <w:r>
        <w:t xml:space="preserve">      security:</w:t>
      </w:r>
    </w:p>
    <w:p w14:paraId="0497ABF1" w14:textId="77777777" w:rsidR="000260B1" w:rsidRDefault="000260B1" w:rsidP="000260B1">
      <w:pPr>
        <w:pStyle w:val="PL"/>
      </w:pPr>
      <w:r>
        <w:t xml:space="preserve">        - {}</w:t>
      </w:r>
    </w:p>
    <w:p w14:paraId="49ABFDAA" w14:textId="77777777" w:rsidR="000260B1" w:rsidRDefault="000260B1" w:rsidP="000260B1">
      <w:pPr>
        <w:pStyle w:val="PL"/>
      </w:pPr>
      <w:r>
        <w:t xml:space="preserve">        - oAuth2ClientCredentials:</w:t>
      </w:r>
    </w:p>
    <w:p w14:paraId="662F36AD" w14:textId="77777777" w:rsidR="000260B1" w:rsidRDefault="000260B1" w:rsidP="000260B1">
      <w:pPr>
        <w:pStyle w:val="PL"/>
      </w:pPr>
      <w:r>
        <w:t xml:space="preserve">          - nudr-dr</w:t>
      </w:r>
    </w:p>
    <w:p w14:paraId="3C517579" w14:textId="77777777" w:rsidR="000260B1" w:rsidRDefault="000260B1" w:rsidP="000260B1">
      <w:pPr>
        <w:pStyle w:val="PL"/>
      </w:pPr>
      <w:r>
        <w:t xml:space="preserve">        - oAuth2ClientCredentials:</w:t>
      </w:r>
    </w:p>
    <w:p w14:paraId="1C1468A5" w14:textId="77777777" w:rsidR="000260B1" w:rsidRDefault="000260B1" w:rsidP="000260B1">
      <w:pPr>
        <w:pStyle w:val="PL"/>
      </w:pPr>
      <w:r>
        <w:t xml:space="preserve">          - nudr-dr</w:t>
      </w:r>
    </w:p>
    <w:p w14:paraId="55FF3292" w14:textId="77777777" w:rsidR="000260B1" w:rsidRDefault="000260B1" w:rsidP="000260B1">
      <w:pPr>
        <w:pStyle w:val="PL"/>
        <w:rPr>
          <w:lang w:eastAsia="zh-CN"/>
        </w:rPr>
      </w:pPr>
      <w:r>
        <w:t xml:space="preserve">          - nudr-dr:subscription-data</w:t>
      </w:r>
    </w:p>
    <w:p w14:paraId="3A43E075" w14:textId="77777777" w:rsidR="000260B1" w:rsidRDefault="000260B1" w:rsidP="000260B1">
      <w:pPr>
        <w:pStyle w:val="PL"/>
      </w:pPr>
      <w:r>
        <w:t xml:space="preserve">        - oAuth2ClientCredentials:</w:t>
      </w:r>
    </w:p>
    <w:p w14:paraId="5906C50A" w14:textId="77777777" w:rsidR="000260B1" w:rsidRDefault="000260B1" w:rsidP="000260B1">
      <w:pPr>
        <w:pStyle w:val="PL"/>
      </w:pPr>
      <w:r>
        <w:t xml:space="preserve">          - nudr-dr</w:t>
      </w:r>
    </w:p>
    <w:p w14:paraId="73C1F6FB" w14:textId="77777777" w:rsidR="000260B1" w:rsidRDefault="000260B1" w:rsidP="000260B1">
      <w:pPr>
        <w:pStyle w:val="PL"/>
        <w:rPr>
          <w:lang w:eastAsia="zh-CN"/>
        </w:rPr>
      </w:pPr>
      <w:r>
        <w:t xml:space="preserve">          - nudr-dr:subscription-data:registrations:write</w:t>
      </w:r>
    </w:p>
    <w:p w14:paraId="732D0007" w14:textId="77777777" w:rsidR="000260B1" w:rsidRPr="00533C32" w:rsidRDefault="000260B1" w:rsidP="000260B1">
      <w:pPr>
        <w:pStyle w:val="PL"/>
      </w:pPr>
      <w:r w:rsidRPr="00533C32">
        <w:t xml:space="preserve">      parameters:</w:t>
      </w:r>
    </w:p>
    <w:p w14:paraId="20670EB2" w14:textId="77777777" w:rsidR="000260B1" w:rsidRPr="00533C32" w:rsidRDefault="000260B1" w:rsidP="000260B1">
      <w:pPr>
        <w:pStyle w:val="PL"/>
      </w:pPr>
      <w:r w:rsidRPr="00533C32">
        <w:t xml:space="preserve">        - name: ueId</w:t>
      </w:r>
    </w:p>
    <w:p w14:paraId="2CAB89C6" w14:textId="77777777" w:rsidR="000260B1" w:rsidRPr="00533C32" w:rsidRDefault="000260B1" w:rsidP="000260B1">
      <w:pPr>
        <w:pStyle w:val="PL"/>
      </w:pPr>
      <w:r w:rsidRPr="00533C32">
        <w:t xml:space="preserve">          in: path</w:t>
      </w:r>
    </w:p>
    <w:p w14:paraId="4BD132DE" w14:textId="77777777" w:rsidR="000260B1" w:rsidRPr="00533C32" w:rsidRDefault="000260B1" w:rsidP="000260B1">
      <w:pPr>
        <w:pStyle w:val="PL"/>
      </w:pPr>
      <w:r w:rsidRPr="00533C32">
        <w:t xml:space="preserve">          description: UE id</w:t>
      </w:r>
    </w:p>
    <w:p w14:paraId="3399427F" w14:textId="77777777" w:rsidR="000260B1" w:rsidRPr="00533C32" w:rsidRDefault="000260B1" w:rsidP="000260B1">
      <w:pPr>
        <w:pStyle w:val="PL"/>
      </w:pPr>
      <w:r w:rsidRPr="00533C32">
        <w:t xml:space="preserve">          required: true</w:t>
      </w:r>
    </w:p>
    <w:p w14:paraId="1998BF6E" w14:textId="77777777" w:rsidR="000260B1" w:rsidRPr="00533C32" w:rsidRDefault="000260B1" w:rsidP="000260B1">
      <w:pPr>
        <w:pStyle w:val="PL"/>
      </w:pPr>
      <w:r w:rsidRPr="00533C32">
        <w:t xml:space="preserve">          schema:</w:t>
      </w:r>
    </w:p>
    <w:p w14:paraId="13F4A8C5" w14:textId="77777777" w:rsidR="000260B1" w:rsidRDefault="000260B1" w:rsidP="000260B1">
      <w:pPr>
        <w:pStyle w:val="PL"/>
        <w:rPr>
          <w:lang w:eastAsia="zh-CN"/>
        </w:rPr>
      </w:pPr>
      <w:r w:rsidRPr="00533C32">
        <w:t xml:space="preserve">            $ref: 'TS29571_CommonData.yaml#/components/schemas/VarUeId'</w:t>
      </w:r>
    </w:p>
    <w:p w14:paraId="2BFB3DD2" w14:textId="77777777" w:rsidR="000260B1" w:rsidRPr="002857AD" w:rsidRDefault="000260B1" w:rsidP="000260B1">
      <w:pPr>
        <w:pStyle w:val="PL"/>
      </w:pPr>
      <w:r w:rsidRPr="002857AD">
        <w:t xml:space="preserve">        - name: supported-features</w:t>
      </w:r>
    </w:p>
    <w:p w14:paraId="607F7A3A" w14:textId="77777777" w:rsidR="000260B1" w:rsidRPr="002857AD" w:rsidRDefault="000260B1" w:rsidP="000260B1">
      <w:pPr>
        <w:pStyle w:val="PL"/>
      </w:pPr>
      <w:r w:rsidRPr="002857AD">
        <w:t xml:space="preserve">          in: query</w:t>
      </w:r>
    </w:p>
    <w:p w14:paraId="1580F437" w14:textId="77777777" w:rsidR="000260B1" w:rsidRPr="002857AD" w:rsidRDefault="000260B1" w:rsidP="000260B1">
      <w:pPr>
        <w:pStyle w:val="PL"/>
      </w:pPr>
      <w:r w:rsidRPr="002857AD">
        <w:t xml:space="preserve">          description: Features required to be supported by the target NF</w:t>
      </w:r>
    </w:p>
    <w:p w14:paraId="0F25A019" w14:textId="77777777" w:rsidR="000260B1" w:rsidRPr="002857AD" w:rsidRDefault="000260B1" w:rsidP="000260B1">
      <w:pPr>
        <w:pStyle w:val="PL"/>
      </w:pPr>
      <w:r w:rsidRPr="002857AD">
        <w:t xml:space="preserve">          schema:</w:t>
      </w:r>
    </w:p>
    <w:p w14:paraId="317BA8D0" w14:textId="77777777" w:rsidR="000260B1" w:rsidRPr="00533C32" w:rsidRDefault="000260B1" w:rsidP="000260B1">
      <w:pPr>
        <w:pStyle w:val="PL"/>
        <w:rPr>
          <w:lang w:eastAsia="zh-CN"/>
        </w:rPr>
      </w:pPr>
      <w:r w:rsidRPr="002857AD">
        <w:t xml:space="preserve">            $ref: 'TS29571_CommonData.yaml#/components/schemas/SupportedFeatures'</w:t>
      </w:r>
    </w:p>
    <w:p w14:paraId="70080335" w14:textId="77777777" w:rsidR="000260B1" w:rsidRPr="00533C32" w:rsidRDefault="000260B1" w:rsidP="000260B1">
      <w:pPr>
        <w:pStyle w:val="PL"/>
      </w:pPr>
      <w:r w:rsidRPr="00533C32">
        <w:t xml:space="preserve">      requestBody:</w:t>
      </w:r>
    </w:p>
    <w:p w14:paraId="7E700BAD" w14:textId="77777777" w:rsidR="000260B1" w:rsidRPr="00533C32" w:rsidRDefault="000260B1" w:rsidP="000260B1">
      <w:pPr>
        <w:pStyle w:val="PL"/>
      </w:pPr>
      <w:r w:rsidRPr="00533C32">
        <w:t xml:space="preserve">        content:</w:t>
      </w:r>
    </w:p>
    <w:p w14:paraId="2B7CDCC4" w14:textId="77777777" w:rsidR="000260B1" w:rsidRPr="00533C32" w:rsidRDefault="000260B1" w:rsidP="000260B1">
      <w:pPr>
        <w:pStyle w:val="PL"/>
      </w:pPr>
      <w:r w:rsidRPr="00533C32">
        <w:t xml:space="preserve">          application/json-patch+json:</w:t>
      </w:r>
    </w:p>
    <w:p w14:paraId="702E1AD9" w14:textId="77777777" w:rsidR="000260B1" w:rsidRPr="00533C32" w:rsidRDefault="000260B1" w:rsidP="000260B1">
      <w:pPr>
        <w:pStyle w:val="PL"/>
      </w:pPr>
      <w:r w:rsidRPr="00533C32">
        <w:t xml:space="preserve">            schema:</w:t>
      </w:r>
    </w:p>
    <w:p w14:paraId="33C8FA42" w14:textId="77777777" w:rsidR="000260B1" w:rsidRPr="00533C32" w:rsidRDefault="000260B1" w:rsidP="000260B1">
      <w:pPr>
        <w:pStyle w:val="PL"/>
      </w:pPr>
      <w:r w:rsidRPr="00533C32">
        <w:t xml:space="preserve">              type: array</w:t>
      </w:r>
    </w:p>
    <w:p w14:paraId="40358088" w14:textId="77777777" w:rsidR="000260B1" w:rsidRPr="00533C32" w:rsidRDefault="000260B1" w:rsidP="000260B1">
      <w:pPr>
        <w:pStyle w:val="PL"/>
      </w:pPr>
      <w:r w:rsidRPr="00533C32">
        <w:t xml:space="preserve">              items:</w:t>
      </w:r>
    </w:p>
    <w:p w14:paraId="5F90B0FA" w14:textId="77777777" w:rsidR="000260B1" w:rsidRPr="00533C32" w:rsidRDefault="000260B1" w:rsidP="000260B1">
      <w:pPr>
        <w:pStyle w:val="PL"/>
      </w:pPr>
      <w:r w:rsidRPr="00533C32">
        <w:t xml:space="preserve">                $ref: 'TS29571_CommonData.yaml#/components/schemas/PatchItem'</w:t>
      </w:r>
    </w:p>
    <w:p w14:paraId="4CE26347" w14:textId="77777777" w:rsidR="000260B1" w:rsidRPr="00533C32" w:rsidRDefault="000260B1" w:rsidP="000260B1">
      <w:pPr>
        <w:pStyle w:val="PL"/>
      </w:pPr>
      <w:r w:rsidRPr="00533C32">
        <w:t xml:space="preserve">        required: true</w:t>
      </w:r>
    </w:p>
    <w:p w14:paraId="24076952" w14:textId="77777777" w:rsidR="000260B1" w:rsidRPr="00533C32" w:rsidRDefault="000260B1" w:rsidP="000260B1">
      <w:pPr>
        <w:pStyle w:val="PL"/>
      </w:pPr>
      <w:r w:rsidRPr="00533C32">
        <w:t xml:space="preserve">      responses:</w:t>
      </w:r>
    </w:p>
    <w:p w14:paraId="4B60300D" w14:textId="77777777" w:rsidR="000260B1" w:rsidRPr="00533C32" w:rsidRDefault="000260B1" w:rsidP="000260B1">
      <w:pPr>
        <w:pStyle w:val="PL"/>
      </w:pPr>
      <w:r w:rsidRPr="00533C32">
        <w:t xml:space="preserve">        '204':</w:t>
      </w:r>
    </w:p>
    <w:p w14:paraId="44204494" w14:textId="77777777" w:rsidR="000260B1" w:rsidRPr="00533C32" w:rsidRDefault="000260B1" w:rsidP="000260B1">
      <w:pPr>
        <w:pStyle w:val="PL"/>
      </w:pPr>
      <w:r w:rsidRPr="00533C32">
        <w:t xml:space="preserve">          description: Expected response to a valid request</w:t>
      </w:r>
    </w:p>
    <w:p w14:paraId="24F3C426" w14:textId="77777777" w:rsidR="000260B1" w:rsidRDefault="000260B1" w:rsidP="000260B1">
      <w:pPr>
        <w:pStyle w:val="PL"/>
        <w:rPr>
          <w:lang w:eastAsia="zh-CN"/>
        </w:rPr>
      </w:pPr>
      <w:r>
        <w:rPr>
          <w:rFonts w:hint="eastAsia"/>
          <w:lang w:eastAsia="zh-CN"/>
        </w:rPr>
        <w:t xml:space="preserve">        '200':</w:t>
      </w:r>
    </w:p>
    <w:p w14:paraId="36B8AC3D" w14:textId="77777777" w:rsidR="000260B1" w:rsidRPr="000B71E3" w:rsidRDefault="000260B1" w:rsidP="000260B1">
      <w:pPr>
        <w:pStyle w:val="PL"/>
      </w:pPr>
      <w:r w:rsidRPr="000B71E3">
        <w:t xml:space="preserve">          description: Expected response to a valid request</w:t>
      </w:r>
    </w:p>
    <w:p w14:paraId="65B4701B" w14:textId="77777777" w:rsidR="000260B1" w:rsidRPr="000B71E3" w:rsidRDefault="000260B1" w:rsidP="000260B1">
      <w:pPr>
        <w:pStyle w:val="PL"/>
      </w:pPr>
      <w:r w:rsidRPr="000B71E3">
        <w:t xml:space="preserve">          content:</w:t>
      </w:r>
    </w:p>
    <w:p w14:paraId="563DB4BE" w14:textId="77777777" w:rsidR="000260B1" w:rsidRPr="000B71E3" w:rsidRDefault="000260B1" w:rsidP="000260B1">
      <w:pPr>
        <w:pStyle w:val="PL"/>
      </w:pPr>
      <w:r w:rsidRPr="000B71E3">
        <w:t xml:space="preserve">            application/json:</w:t>
      </w:r>
    </w:p>
    <w:p w14:paraId="184BBD4F" w14:textId="77777777" w:rsidR="000260B1" w:rsidRPr="000B71E3" w:rsidRDefault="000260B1" w:rsidP="000260B1">
      <w:pPr>
        <w:pStyle w:val="PL"/>
      </w:pPr>
      <w:r w:rsidRPr="000B71E3">
        <w:t xml:space="preserve">              schema:</w:t>
      </w:r>
    </w:p>
    <w:p w14:paraId="2CAA42D6"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1AD2DBFE" w14:textId="77777777" w:rsidR="000260B1" w:rsidRPr="00533C32" w:rsidRDefault="000260B1" w:rsidP="000260B1">
      <w:pPr>
        <w:pStyle w:val="PL"/>
      </w:pPr>
      <w:r w:rsidRPr="00533C32">
        <w:t xml:space="preserve">        '403':</w:t>
      </w:r>
    </w:p>
    <w:p w14:paraId="264E675B" w14:textId="77777777" w:rsidR="000260B1" w:rsidRPr="00533C32" w:rsidRDefault="000260B1" w:rsidP="000260B1">
      <w:pPr>
        <w:pStyle w:val="PL"/>
      </w:pPr>
      <w:r w:rsidRPr="00533C32">
        <w:t xml:space="preserve">          description: modification is rejected</w:t>
      </w:r>
    </w:p>
    <w:p w14:paraId="28DFDDDC" w14:textId="77777777" w:rsidR="000260B1" w:rsidRPr="00533C32" w:rsidRDefault="000260B1" w:rsidP="000260B1">
      <w:pPr>
        <w:pStyle w:val="PL"/>
      </w:pPr>
      <w:r w:rsidRPr="00533C32">
        <w:t xml:space="preserve">          content:</w:t>
      </w:r>
    </w:p>
    <w:p w14:paraId="2F4F058F" w14:textId="77777777" w:rsidR="000260B1" w:rsidRPr="00533C32" w:rsidRDefault="000260B1" w:rsidP="000260B1">
      <w:pPr>
        <w:pStyle w:val="PL"/>
      </w:pPr>
      <w:r w:rsidRPr="00533C32">
        <w:t xml:space="preserve">            application/problem+json:</w:t>
      </w:r>
    </w:p>
    <w:p w14:paraId="0595011D" w14:textId="77777777" w:rsidR="000260B1" w:rsidRPr="00533C32" w:rsidRDefault="000260B1" w:rsidP="000260B1">
      <w:pPr>
        <w:pStyle w:val="PL"/>
      </w:pPr>
      <w:r w:rsidRPr="00533C32">
        <w:t xml:space="preserve">              schema:</w:t>
      </w:r>
    </w:p>
    <w:p w14:paraId="405877EC" w14:textId="77777777" w:rsidR="000260B1" w:rsidRPr="00533C32" w:rsidRDefault="000260B1" w:rsidP="000260B1">
      <w:pPr>
        <w:pStyle w:val="PL"/>
      </w:pPr>
      <w:r w:rsidRPr="00533C32">
        <w:t xml:space="preserve">                $ref: 'TS29571_CommonData.yaml#/components/schemas/ProblemDetails'</w:t>
      </w:r>
    </w:p>
    <w:p w14:paraId="1CFD7007" w14:textId="77777777" w:rsidR="000260B1" w:rsidRDefault="000260B1" w:rsidP="000260B1">
      <w:pPr>
        <w:pStyle w:val="PL"/>
        <w:rPr>
          <w:lang w:eastAsia="zh-CN"/>
        </w:rPr>
      </w:pPr>
      <w:r w:rsidRPr="00533C32">
        <w:t xml:space="preserve">        default:</w:t>
      </w:r>
    </w:p>
    <w:p w14:paraId="41BF8779"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BBCF902" w14:textId="77777777" w:rsidR="000260B1" w:rsidRPr="00533C32" w:rsidRDefault="000260B1" w:rsidP="000260B1">
      <w:pPr>
        <w:pStyle w:val="PL"/>
      </w:pPr>
    </w:p>
    <w:p w14:paraId="4BA9A994" w14:textId="77777777" w:rsidR="000260B1" w:rsidRPr="00533C32" w:rsidRDefault="000260B1" w:rsidP="000260B1">
      <w:pPr>
        <w:pStyle w:val="PL"/>
      </w:pPr>
      <w:r w:rsidRPr="00533C32">
        <w:t xml:space="preserve">  /subscription-data/{ueId}/context-data/amf-non-3gpp-access:</w:t>
      </w:r>
    </w:p>
    <w:p w14:paraId="46DB6350" w14:textId="77777777" w:rsidR="000260B1" w:rsidRPr="00533C32" w:rsidRDefault="000260B1" w:rsidP="000260B1">
      <w:pPr>
        <w:pStyle w:val="PL"/>
      </w:pPr>
      <w:r w:rsidRPr="00533C32">
        <w:t xml:space="preserve">    get:</w:t>
      </w:r>
    </w:p>
    <w:p w14:paraId="697DD804" w14:textId="77777777" w:rsidR="000260B1" w:rsidRPr="00533C32" w:rsidRDefault="000260B1" w:rsidP="000260B1">
      <w:pPr>
        <w:pStyle w:val="PL"/>
      </w:pPr>
      <w:r w:rsidRPr="00533C32">
        <w:t xml:space="preserve">      summary: Retrieves the AMF context data of a UE using non-3gpp access</w:t>
      </w:r>
    </w:p>
    <w:p w14:paraId="1BD4F722" w14:textId="77777777" w:rsidR="000260B1" w:rsidRPr="00533C32" w:rsidRDefault="000260B1" w:rsidP="000260B1">
      <w:pPr>
        <w:pStyle w:val="PL"/>
      </w:pPr>
      <w:r w:rsidRPr="00533C32">
        <w:t xml:space="preserve">      operationId: QueryAmfContextNon3gpp</w:t>
      </w:r>
    </w:p>
    <w:p w14:paraId="5419997C" w14:textId="77777777" w:rsidR="000260B1" w:rsidRPr="00533C32" w:rsidRDefault="000260B1" w:rsidP="000260B1">
      <w:pPr>
        <w:pStyle w:val="PL"/>
      </w:pPr>
      <w:r w:rsidRPr="00533C32">
        <w:t xml:space="preserve">      tags:</w:t>
      </w:r>
    </w:p>
    <w:p w14:paraId="7522047B" w14:textId="77777777" w:rsidR="000260B1" w:rsidRDefault="000260B1" w:rsidP="000260B1">
      <w:pPr>
        <w:pStyle w:val="PL"/>
        <w:rPr>
          <w:lang w:eastAsia="zh-CN"/>
        </w:rPr>
      </w:pPr>
      <w:r w:rsidRPr="00533C32">
        <w:t xml:space="preserve">        - AMF Non-3GPP Access Registration (Document)</w:t>
      </w:r>
    </w:p>
    <w:p w14:paraId="3512EC1A" w14:textId="77777777" w:rsidR="000260B1" w:rsidRDefault="000260B1" w:rsidP="000260B1">
      <w:pPr>
        <w:pStyle w:val="PL"/>
      </w:pPr>
      <w:r>
        <w:t xml:space="preserve">      security:</w:t>
      </w:r>
    </w:p>
    <w:p w14:paraId="31F88061" w14:textId="77777777" w:rsidR="000260B1" w:rsidRDefault="000260B1" w:rsidP="000260B1">
      <w:pPr>
        <w:pStyle w:val="PL"/>
      </w:pPr>
      <w:r>
        <w:t xml:space="preserve">        - {}</w:t>
      </w:r>
    </w:p>
    <w:p w14:paraId="2561E866" w14:textId="77777777" w:rsidR="000260B1" w:rsidRDefault="000260B1" w:rsidP="000260B1">
      <w:pPr>
        <w:pStyle w:val="PL"/>
      </w:pPr>
      <w:r>
        <w:t xml:space="preserve">        - oAuth2ClientCredentials:</w:t>
      </w:r>
    </w:p>
    <w:p w14:paraId="381D5EC2" w14:textId="77777777" w:rsidR="000260B1" w:rsidRDefault="000260B1" w:rsidP="000260B1">
      <w:pPr>
        <w:pStyle w:val="PL"/>
      </w:pPr>
      <w:r>
        <w:t xml:space="preserve">          - nudr-dr</w:t>
      </w:r>
    </w:p>
    <w:p w14:paraId="59C8F9D0" w14:textId="77777777" w:rsidR="000260B1" w:rsidRDefault="000260B1" w:rsidP="000260B1">
      <w:pPr>
        <w:pStyle w:val="PL"/>
      </w:pPr>
      <w:r>
        <w:t xml:space="preserve">        - oAuth2ClientCredentials:</w:t>
      </w:r>
    </w:p>
    <w:p w14:paraId="0E248964" w14:textId="77777777" w:rsidR="000260B1" w:rsidRDefault="000260B1" w:rsidP="000260B1">
      <w:pPr>
        <w:pStyle w:val="PL"/>
      </w:pPr>
      <w:r>
        <w:t xml:space="preserve">          - nudr-dr</w:t>
      </w:r>
    </w:p>
    <w:p w14:paraId="2AB7793A" w14:textId="77777777" w:rsidR="000260B1" w:rsidRPr="00533C32" w:rsidRDefault="000260B1" w:rsidP="000260B1">
      <w:pPr>
        <w:pStyle w:val="PL"/>
        <w:rPr>
          <w:lang w:eastAsia="zh-CN"/>
        </w:rPr>
      </w:pPr>
      <w:r>
        <w:t xml:space="preserve">          - nudr-dr:subscription-data</w:t>
      </w:r>
    </w:p>
    <w:p w14:paraId="5BB26CE0" w14:textId="77777777" w:rsidR="000260B1" w:rsidRPr="00533C32" w:rsidRDefault="000260B1" w:rsidP="000260B1">
      <w:pPr>
        <w:pStyle w:val="PL"/>
      </w:pPr>
      <w:r w:rsidRPr="00533C32">
        <w:t xml:space="preserve">      parameters:</w:t>
      </w:r>
    </w:p>
    <w:p w14:paraId="6707C02A" w14:textId="77777777" w:rsidR="000260B1" w:rsidRPr="00533C32" w:rsidRDefault="000260B1" w:rsidP="000260B1">
      <w:pPr>
        <w:pStyle w:val="PL"/>
      </w:pPr>
      <w:r w:rsidRPr="00533C32">
        <w:t xml:space="preserve">        - name: ueId</w:t>
      </w:r>
    </w:p>
    <w:p w14:paraId="2F63EF97" w14:textId="77777777" w:rsidR="000260B1" w:rsidRPr="00533C32" w:rsidRDefault="000260B1" w:rsidP="000260B1">
      <w:pPr>
        <w:pStyle w:val="PL"/>
      </w:pPr>
      <w:r w:rsidRPr="00533C32">
        <w:t xml:space="preserve">          in: path</w:t>
      </w:r>
    </w:p>
    <w:p w14:paraId="27EB2FA6" w14:textId="77777777" w:rsidR="000260B1" w:rsidRPr="00533C32" w:rsidRDefault="000260B1" w:rsidP="000260B1">
      <w:pPr>
        <w:pStyle w:val="PL"/>
      </w:pPr>
      <w:r w:rsidRPr="00533C32">
        <w:t xml:space="preserve">          description: UE id</w:t>
      </w:r>
    </w:p>
    <w:p w14:paraId="048FCB33" w14:textId="77777777" w:rsidR="000260B1" w:rsidRPr="00533C32" w:rsidRDefault="000260B1" w:rsidP="000260B1">
      <w:pPr>
        <w:pStyle w:val="PL"/>
      </w:pPr>
      <w:r w:rsidRPr="00533C32">
        <w:t xml:space="preserve">          required: true</w:t>
      </w:r>
    </w:p>
    <w:p w14:paraId="1B73197A" w14:textId="77777777" w:rsidR="000260B1" w:rsidRPr="00533C32" w:rsidRDefault="000260B1" w:rsidP="000260B1">
      <w:pPr>
        <w:pStyle w:val="PL"/>
      </w:pPr>
      <w:r w:rsidRPr="00533C32">
        <w:t xml:space="preserve">          schema:</w:t>
      </w:r>
    </w:p>
    <w:p w14:paraId="29A52EC5" w14:textId="77777777" w:rsidR="000260B1" w:rsidRPr="00533C32" w:rsidRDefault="000260B1" w:rsidP="000260B1">
      <w:pPr>
        <w:pStyle w:val="PL"/>
        <w:rPr>
          <w:lang w:eastAsia="zh-CN"/>
        </w:rPr>
      </w:pPr>
      <w:r w:rsidRPr="00533C32">
        <w:t xml:space="preserve">            $ref: 'TS29571_CommonData.yaml#/components/schemas/VarUeId'</w:t>
      </w:r>
    </w:p>
    <w:p w14:paraId="4100000D" w14:textId="77777777" w:rsidR="000260B1" w:rsidRPr="00533C32" w:rsidRDefault="000260B1" w:rsidP="000260B1">
      <w:pPr>
        <w:pStyle w:val="PL"/>
        <w:rPr>
          <w:lang w:eastAsia="zh-CN"/>
        </w:rPr>
      </w:pPr>
      <w:r w:rsidRPr="00533C32">
        <w:rPr>
          <w:lang w:eastAsia="zh-CN"/>
        </w:rPr>
        <w:t xml:space="preserve">        - name: fields</w:t>
      </w:r>
    </w:p>
    <w:p w14:paraId="380ECD50" w14:textId="77777777" w:rsidR="000260B1" w:rsidRPr="00533C32" w:rsidRDefault="000260B1" w:rsidP="000260B1">
      <w:pPr>
        <w:pStyle w:val="PL"/>
        <w:rPr>
          <w:lang w:eastAsia="zh-CN"/>
        </w:rPr>
      </w:pPr>
      <w:r w:rsidRPr="00533C32">
        <w:rPr>
          <w:lang w:eastAsia="zh-CN"/>
        </w:rPr>
        <w:t xml:space="preserve">          in: query</w:t>
      </w:r>
    </w:p>
    <w:p w14:paraId="2AE740B1" w14:textId="77777777" w:rsidR="000260B1" w:rsidRPr="00533C32" w:rsidRDefault="000260B1" w:rsidP="000260B1">
      <w:pPr>
        <w:pStyle w:val="PL"/>
        <w:rPr>
          <w:lang w:eastAsia="zh-CN"/>
        </w:rPr>
      </w:pPr>
      <w:r w:rsidRPr="00533C32">
        <w:rPr>
          <w:lang w:eastAsia="zh-CN"/>
        </w:rPr>
        <w:t xml:space="preserve">          description: attributes to be retrieved</w:t>
      </w:r>
    </w:p>
    <w:p w14:paraId="04A99CD9" w14:textId="77777777" w:rsidR="000260B1" w:rsidRPr="00533C32" w:rsidRDefault="000260B1" w:rsidP="000260B1">
      <w:pPr>
        <w:pStyle w:val="PL"/>
        <w:rPr>
          <w:lang w:eastAsia="zh-CN"/>
        </w:rPr>
      </w:pPr>
      <w:r w:rsidRPr="00533C32">
        <w:rPr>
          <w:lang w:eastAsia="zh-CN"/>
        </w:rPr>
        <w:lastRenderedPageBreak/>
        <w:t xml:space="preserve">          required: false</w:t>
      </w:r>
    </w:p>
    <w:p w14:paraId="79F2DC70" w14:textId="77777777" w:rsidR="000260B1" w:rsidRPr="00533C32" w:rsidRDefault="000260B1" w:rsidP="000260B1">
      <w:pPr>
        <w:pStyle w:val="PL"/>
        <w:rPr>
          <w:lang w:eastAsia="zh-CN"/>
        </w:rPr>
      </w:pPr>
      <w:r w:rsidRPr="00533C32">
        <w:rPr>
          <w:lang w:eastAsia="zh-CN"/>
        </w:rPr>
        <w:t xml:space="preserve">          schema:</w:t>
      </w:r>
    </w:p>
    <w:p w14:paraId="74FFA9F3" w14:textId="77777777" w:rsidR="000260B1" w:rsidRPr="00533C32" w:rsidRDefault="000260B1" w:rsidP="000260B1">
      <w:pPr>
        <w:pStyle w:val="PL"/>
        <w:rPr>
          <w:lang w:eastAsia="zh-CN"/>
        </w:rPr>
      </w:pPr>
      <w:r w:rsidRPr="00533C32">
        <w:rPr>
          <w:lang w:eastAsia="zh-CN"/>
        </w:rPr>
        <w:t xml:space="preserve">            type: array</w:t>
      </w:r>
    </w:p>
    <w:p w14:paraId="0F27B376" w14:textId="77777777" w:rsidR="000260B1" w:rsidRPr="00533C32" w:rsidRDefault="000260B1" w:rsidP="000260B1">
      <w:pPr>
        <w:pStyle w:val="PL"/>
        <w:rPr>
          <w:lang w:eastAsia="zh-CN"/>
        </w:rPr>
      </w:pPr>
      <w:r w:rsidRPr="00533C32">
        <w:rPr>
          <w:lang w:eastAsia="zh-CN"/>
        </w:rPr>
        <w:t xml:space="preserve">            items:</w:t>
      </w:r>
    </w:p>
    <w:p w14:paraId="011C63CD" w14:textId="77777777" w:rsidR="000260B1" w:rsidRPr="00533C32" w:rsidRDefault="000260B1" w:rsidP="000260B1">
      <w:pPr>
        <w:pStyle w:val="PL"/>
        <w:rPr>
          <w:lang w:eastAsia="zh-CN"/>
        </w:rPr>
      </w:pPr>
      <w:r w:rsidRPr="00533C32">
        <w:rPr>
          <w:lang w:eastAsia="zh-CN"/>
        </w:rPr>
        <w:t xml:space="preserve">              type: string</w:t>
      </w:r>
    </w:p>
    <w:p w14:paraId="392D7036" w14:textId="77777777" w:rsidR="000260B1" w:rsidRPr="00533C32" w:rsidRDefault="000260B1" w:rsidP="000260B1">
      <w:pPr>
        <w:pStyle w:val="PL"/>
        <w:rPr>
          <w:lang w:eastAsia="zh-CN"/>
        </w:rPr>
      </w:pPr>
      <w:r w:rsidRPr="00533C32">
        <w:rPr>
          <w:lang w:eastAsia="zh-CN"/>
        </w:rPr>
        <w:t xml:space="preserve">            minItems: 1</w:t>
      </w:r>
    </w:p>
    <w:p w14:paraId="1F369F10" w14:textId="77777777" w:rsidR="000260B1" w:rsidRPr="00533C32" w:rsidRDefault="000260B1" w:rsidP="000260B1">
      <w:pPr>
        <w:pStyle w:val="PL"/>
      </w:pPr>
      <w:r w:rsidRPr="00533C32">
        <w:t xml:space="preserve">          style: form</w:t>
      </w:r>
    </w:p>
    <w:p w14:paraId="0D80E6C8" w14:textId="77777777" w:rsidR="000260B1" w:rsidRPr="00533C32" w:rsidRDefault="000260B1" w:rsidP="000260B1">
      <w:pPr>
        <w:pStyle w:val="PL"/>
        <w:rPr>
          <w:lang w:eastAsia="zh-CN"/>
        </w:rPr>
      </w:pPr>
      <w:r w:rsidRPr="00533C32">
        <w:t xml:space="preserve">          explode: false</w:t>
      </w:r>
    </w:p>
    <w:p w14:paraId="25224273" w14:textId="77777777" w:rsidR="000260B1" w:rsidRPr="00533C32" w:rsidRDefault="000260B1" w:rsidP="000260B1">
      <w:pPr>
        <w:pStyle w:val="PL"/>
      </w:pPr>
      <w:r w:rsidRPr="00533C32">
        <w:t xml:space="preserve">        - name: supported-features</w:t>
      </w:r>
    </w:p>
    <w:p w14:paraId="2E5C0DAB" w14:textId="77777777" w:rsidR="000260B1" w:rsidRPr="00533C32" w:rsidRDefault="000260B1" w:rsidP="000260B1">
      <w:pPr>
        <w:pStyle w:val="PL"/>
      </w:pPr>
      <w:r w:rsidRPr="00533C32">
        <w:t xml:space="preserve">          in: query</w:t>
      </w:r>
    </w:p>
    <w:p w14:paraId="1C85356F" w14:textId="77777777" w:rsidR="000260B1" w:rsidRPr="00533C32" w:rsidRDefault="000260B1" w:rsidP="000260B1">
      <w:pPr>
        <w:pStyle w:val="PL"/>
      </w:pPr>
      <w:r w:rsidRPr="00533C32">
        <w:t xml:space="preserve">          description: Supported Features</w:t>
      </w:r>
    </w:p>
    <w:p w14:paraId="3D5FB4C6" w14:textId="77777777" w:rsidR="000260B1" w:rsidRPr="00533C32" w:rsidRDefault="000260B1" w:rsidP="000260B1">
      <w:pPr>
        <w:pStyle w:val="PL"/>
      </w:pPr>
      <w:r w:rsidRPr="00533C32">
        <w:t xml:space="preserve">          schema:</w:t>
      </w:r>
    </w:p>
    <w:p w14:paraId="1BA6D46B" w14:textId="77777777" w:rsidR="000260B1" w:rsidRPr="00533C32" w:rsidRDefault="000260B1" w:rsidP="000260B1">
      <w:pPr>
        <w:pStyle w:val="PL"/>
        <w:rPr>
          <w:lang w:eastAsia="zh-CN"/>
        </w:rPr>
      </w:pPr>
      <w:r w:rsidRPr="00533C32">
        <w:t xml:space="preserve">             $ref: 'TS29571_CommonData.yaml#/components/schemas/SupportedFeatures'</w:t>
      </w:r>
    </w:p>
    <w:p w14:paraId="6A2FC118" w14:textId="77777777" w:rsidR="000260B1" w:rsidRPr="00533C32" w:rsidRDefault="000260B1" w:rsidP="000260B1">
      <w:pPr>
        <w:pStyle w:val="PL"/>
      </w:pPr>
      <w:r w:rsidRPr="00533C32">
        <w:t xml:space="preserve">      responses:</w:t>
      </w:r>
    </w:p>
    <w:p w14:paraId="450FA6B6" w14:textId="77777777" w:rsidR="000260B1" w:rsidRPr="00533C32" w:rsidRDefault="000260B1" w:rsidP="000260B1">
      <w:pPr>
        <w:pStyle w:val="PL"/>
      </w:pPr>
      <w:r w:rsidRPr="00533C32">
        <w:t xml:space="preserve">        '200':</w:t>
      </w:r>
    </w:p>
    <w:p w14:paraId="047B6AAA" w14:textId="77777777" w:rsidR="000260B1" w:rsidRPr="00533C32" w:rsidRDefault="000260B1" w:rsidP="000260B1">
      <w:pPr>
        <w:pStyle w:val="PL"/>
      </w:pPr>
      <w:r w:rsidRPr="00533C32">
        <w:t xml:space="preserve">          description: Expected response to a valid request</w:t>
      </w:r>
    </w:p>
    <w:p w14:paraId="0DB7A75F" w14:textId="77777777" w:rsidR="000260B1" w:rsidRPr="00533C32" w:rsidRDefault="000260B1" w:rsidP="000260B1">
      <w:pPr>
        <w:pStyle w:val="PL"/>
      </w:pPr>
      <w:r w:rsidRPr="00533C32">
        <w:t xml:space="preserve">          content:</w:t>
      </w:r>
    </w:p>
    <w:p w14:paraId="599C900C" w14:textId="77777777" w:rsidR="000260B1" w:rsidRPr="00533C32" w:rsidRDefault="000260B1" w:rsidP="000260B1">
      <w:pPr>
        <w:pStyle w:val="PL"/>
      </w:pPr>
      <w:r w:rsidRPr="00533C32">
        <w:t xml:space="preserve">            application/json:</w:t>
      </w:r>
    </w:p>
    <w:p w14:paraId="664F0076" w14:textId="77777777" w:rsidR="000260B1" w:rsidRPr="00533C32" w:rsidRDefault="000260B1" w:rsidP="000260B1">
      <w:pPr>
        <w:pStyle w:val="PL"/>
      </w:pPr>
      <w:r w:rsidRPr="00533C32">
        <w:t xml:space="preserve">              schema:</w:t>
      </w:r>
    </w:p>
    <w:p w14:paraId="7FD1A27A" w14:textId="77777777" w:rsidR="000260B1" w:rsidRPr="00533C32" w:rsidRDefault="000260B1" w:rsidP="000260B1">
      <w:pPr>
        <w:pStyle w:val="PL"/>
      </w:pPr>
      <w:r w:rsidRPr="00533C32">
        <w:t xml:space="preserve">                $ref: '#/components/schemas/AmfNon3GppAccessRegistration'</w:t>
      </w:r>
    </w:p>
    <w:p w14:paraId="28532CF0" w14:textId="77777777" w:rsidR="000260B1" w:rsidRDefault="000260B1" w:rsidP="000260B1">
      <w:pPr>
        <w:pStyle w:val="PL"/>
        <w:rPr>
          <w:lang w:eastAsia="zh-CN"/>
        </w:rPr>
      </w:pPr>
      <w:r w:rsidRPr="00533C32">
        <w:t xml:space="preserve">        default:</w:t>
      </w:r>
    </w:p>
    <w:p w14:paraId="19EFCE8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1FD2D4A1" w14:textId="77777777" w:rsidR="000260B1" w:rsidRPr="00533C32" w:rsidRDefault="000260B1" w:rsidP="000260B1">
      <w:pPr>
        <w:pStyle w:val="PL"/>
        <w:rPr>
          <w:lang w:eastAsia="zh-CN"/>
        </w:rPr>
      </w:pPr>
    </w:p>
    <w:p w14:paraId="7633F82E" w14:textId="77777777" w:rsidR="000260B1" w:rsidRPr="00533C32" w:rsidRDefault="000260B1" w:rsidP="000260B1">
      <w:pPr>
        <w:pStyle w:val="PL"/>
      </w:pPr>
      <w:r w:rsidRPr="00533C32">
        <w:t xml:space="preserve">    put:</w:t>
      </w:r>
    </w:p>
    <w:p w14:paraId="42C4F8CB" w14:textId="77777777" w:rsidR="000260B1" w:rsidRPr="00533C32" w:rsidRDefault="000260B1" w:rsidP="000260B1">
      <w:pPr>
        <w:pStyle w:val="PL"/>
      </w:pPr>
      <w:r w:rsidRPr="00533C32">
        <w:t xml:space="preserve">      summary: To store the AMF context data of a UE using non-3gpp access in the UDR</w:t>
      </w:r>
    </w:p>
    <w:p w14:paraId="198955CC" w14:textId="77777777" w:rsidR="000260B1" w:rsidRPr="00533C32" w:rsidRDefault="000260B1" w:rsidP="000260B1">
      <w:pPr>
        <w:pStyle w:val="PL"/>
      </w:pPr>
      <w:r w:rsidRPr="00533C32">
        <w:t xml:space="preserve">      operationId: CreateAmfContextNon3gpp</w:t>
      </w:r>
    </w:p>
    <w:p w14:paraId="44AD229D" w14:textId="77777777" w:rsidR="000260B1" w:rsidRPr="00533C32" w:rsidRDefault="000260B1" w:rsidP="000260B1">
      <w:pPr>
        <w:pStyle w:val="PL"/>
      </w:pPr>
      <w:r w:rsidRPr="00533C32">
        <w:t xml:space="preserve">      tags:</w:t>
      </w:r>
    </w:p>
    <w:p w14:paraId="4115C105" w14:textId="77777777" w:rsidR="000260B1" w:rsidRDefault="000260B1" w:rsidP="000260B1">
      <w:pPr>
        <w:pStyle w:val="PL"/>
        <w:rPr>
          <w:lang w:eastAsia="zh-CN"/>
        </w:rPr>
      </w:pPr>
      <w:r w:rsidRPr="00533C32">
        <w:t xml:space="preserve">        - AMF Non-3GPP Access Registration (Document)</w:t>
      </w:r>
    </w:p>
    <w:p w14:paraId="7A9AAA70" w14:textId="77777777" w:rsidR="000260B1" w:rsidRDefault="000260B1" w:rsidP="000260B1">
      <w:pPr>
        <w:pStyle w:val="PL"/>
      </w:pPr>
      <w:r>
        <w:t xml:space="preserve">      security:</w:t>
      </w:r>
    </w:p>
    <w:p w14:paraId="1A8991C9" w14:textId="77777777" w:rsidR="000260B1" w:rsidRDefault="000260B1" w:rsidP="000260B1">
      <w:pPr>
        <w:pStyle w:val="PL"/>
      </w:pPr>
      <w:r>
        <w:t xml:space="preserve">        - {}</w:t>
      </w:r>
    </w:p>
    <w:p w14:paraId="2AAA92AE" w14:textId="77777777" w:rsidR="000260B1" w:rsidRDefault="000260B1" w:rsidP="000260B1">
      <w:pPr>
        <w:pStyle w:val="PL"/>
      </w:pPr>
      <w:r>
        <w:t xml:space="preserve">        - oAuth2ClientCredentials:</w:t>
      </w:r>
    </w:p>
    <w:p w14:paraId="6CC9DBB3" w14:textId="77777777" w:rsidR="000260B1" w:rsidRDefault="000260B1" w:rsidP="000260B1">
      <w:pPr>
        <w:pStyle w:val="PL"/>
      </w:pPr>
      <w:r>
        <w:t xml:space="preserve">          - nudr-dr</w:t>
      </w:r>
    </w:p>
    <w:p w14:paraId="16FE4E9A" w14:textId="77777777" w:rsidR="000260B1" w:rsidRDefault="000260B1" w:rsidP="000260B1">
      <w:pPr>
        <w:pStyle w:val="PL"/>
      </w:pPr>
      <w:r>
        <w:t xml:space="preserve">        - oAuth2ClientCredentials:</w:t>
      </w:r>
    </w:p>
    <w:p w14:paraId="351A2511" w14:textId="77777777" w:rsidR="000260B1" w:rsidRDefault="000260B1" w:rsidP="000260B1">
      <w:pPr>
        <w:pStyle w:val="PL"/>
      </w:pPr>
      <w:r>
        <w:t xml:space="preserve">          - nudr-dr</w:t>
      </w:r>
    </w:p>
    <w:p w14:paraId="470CBCB7" w14:textId="77777777" w:rsidR="000260B1" w:rsidRDefault="000260B1" w:rsidP="000260B1">
      <w:pPr>
        <w:pStyle w:val="PL"/>
        <w:rPr>
          <w:lang w:eastAsia="zh-CN"/>
        </w:rPr>
      </w:pPr>
      <w:r>
        <w:t xml:space="preserve">          - nudr-dr:subscription-data</w:t>
      </w:r>
    </w:p>
    <w:p w14:paraId="4EB09385" w14:textId="77777777" w:rsidR="000260B1" w:rsidRDefault="000260B1" w:rsidP="000260B1">
      <w:pPr>
        <w:pStyle w:val="PL"/>
      </w:pPr>
      <w:r>
        <w:t xml:space="preserve">        - oAuth2ClientCredentials:</w:t>
      </w:r>
    </w:p>
    <w:p w14:paraId="67182364" w14:textId="77777777" w:rsidR="000260B1" w:rsidRDefault="000260B1" w:rsidP="000260B1">
      <w:pPr>
        <w:pStyle w:val="PL"/>
      </w:pPr>
      <w:r>
        <w:t xml:space="preserve">          - nudr-dr</w:t>
      </w:r>
    </w:p>
    <w:p w14:paraId="24129782" w14:textId="77777777" w:rsidR="000260B1" w:rsidRDefault="000260B1" w:rsidP="000260B1">
      <w:pPr>
        <w:pStyle w:val="PL"/>
        <w:rPr>
          <w:lang w:eastAsia="zh-CN"/>
        </w:rPr>
      </w:pPr>
      <w:r>
        <w:t xml:space="preserve">          - nudr-dr:subscription-data:registrations:write</w:t>
      </w:r>
    </w:p>
    <w:p w14:paraId="784B2A71" w14:textId="77777777" w:rsidR="000260B1" w:rsidRPr="00533C32" w:rsidRDefault="000260B1" w:rsidP="000260B1">
      <w:pPr>
        <w:pStyle w:val="PL"/>
      </w:pPr>
      <w:r w:rsidRPr="00533C32">
        <w:t xml:space="preserve">      parameters:</w:t>
      </w:r>
    </w:p>
    <w:p w14:paraId="76A8378B" w14:textId="77777777" w:rsidR="000260B1" w:rsidRPr="00533C32" w:rsidRDefault="000260B1" w:rsidP="000260B1">
      <w:pPr>
        <w:pStyle w:val="PL"/>
      </w:pPr>
      <w:r w:rsidRPr="00533C32">
        <w:t xml:space="preserve">        - name: ueId</w:t>
      </w:r>
    </w:p>
    <w:p w14:paraId="2E67D180" w14:textId="77777777" w:rsidR="000260B1" w:rsidRPr="00533C32" w:rsidRDefault="000260B1" w:rsidP="000260B1">
      <w:pPr>
        <w:pStyle w:val="PL"/>
      </w:pPr>
      <w:r w:rsidRPr="00533C32">
        <w:t xml:space="preserve">          in: path</w:t>
      </w:r>
    </w:p>
    <w:p w14:paraId="5FDCD4AB" w14:textId="77777777" w:rsidR="000260B1" w:rsidRPr="00533C32" w:rsidRDefault="000260B1" w:rsidP="000260B1">
      <w:pPr>
        <w:pStyle w:val="PL"/>
      </w:pPr>
      <w:r w:rsidRPr="00533C32">
        <w:t xml:space="preserve">          description: UE id</w:t>
      </w:r>
    </w:p>
    <w:p w14:paraId="35D794AA" w14:textId="77777777" w:rsidR="000260B1" w:rsidRPr="00533C32" w:rsidRDefault="000260B1" w:rsidP="000260B1">
      <w:pPr>
        <w:pStyle w:val="PL"/>
      </w:pPr>
      <w:r w:rsidRPr="00533C32">
        <w:t xml:space="preserve">          required: true</w:t>
      </w:r>
    </w:p>
    <w:p w14:paraId="2A6F10DB" w14:textId="77777777" w:rsidR="000260B1" w:rsidRPr="00533C32" w:rsidRDefault="000260B1" w:rsidP="000260B1">
      <w:pPr>
        <w:pStyle w:val="PL"/>
      </w:pPr>
      <w:r w:rsidRPr="00533C32">
        <w:t xml:space="preserve">          schema:</w:t>
      </w:r>
    </w:p>
    <w:p w14:paraId="01E665E6" w14:textId="77777777" w:rsidR="000260B1" w:rsidRPr="00533C32" w:rsidRDefault="000260B1" w:rsidP="000260B1">
      <w:pPr>
        <w:pStyle w:val="PL"/>
      </w:pPr>
      <w:r w:rsidRPr="00533C32">
        <w:t xml:space="preserve">            $ref: 'TS29571_CommonData.yaml#/components/schemas/VarUeId'</w:t>
      </w:r>
    </w:p>
    <w:p w14:paraId="7EDFCED7" w14:textId="77777777" w:rsidR="000260B1" w:rsidRPr="00533C32" w:rsidRDefault="000260B1" w:rsidP="000260B1">
      <w:pPr>
        <w:pStyle w:val="PL"/>
      </w:pPr>
      <w:r w:rsidRPr="00533C32">
        <w:t xml:space="preserve">      requestBody:</w:t>
      </w:r>
    </w:p>
    <w:p w14:paraId="6B0F0757" w14:textId="77777777" w:rsidR="000260B1" w:rsidRPr="00533C32" w:rsidRDefault="000260B1" w:rsidP="000260B1">
      <w:pPr>
        <w:pStyle w:val="PL"/>
      </w:pPr>
      <w:r w:rsidRPr="00533C32">
        <w:t xml:space="preserve">        content:</w:t>
      </w:r>
    </w:p>
    <w:p w14:paraId="3A99817A" w14:textId="77777777" w:rsidR="000260B1" w:rsidRPr="00533C32" w:rsidRDefault="000260B1" w:rsidP="000260B1">
      <w:pPr>
        <w:pStyle w:val="PL"/>
      </w:pPr>
      <w:r w:rsidRPr="00533C32">
        <w:t xml:space="preserve">          application/json:</w:t>
      </w:r>
    </w:p>
    <w:p w14:paraId="2E08FC50" w14:textId="77777777" w:rsidR="000260B1" w:rsidRPr="00533C32" w:rsidRDefault="000260B1" w:rsidP="000260B1">
      <w:pPr>
        <w:pStyle w:val="PL"/>
      </w:pPr>
      <w:r w:rsidRPr="00533C32">
        <w:t xml:space="preserve">            schema:</w:t>
      </w:r>
    </w:p>
    <w:p w14:paraId="29C45E7C" w14:textId="77777777" w:rsidR="000260B1" w:rsidRPr="00533C32" w:rsidRDefault="000260B1" w:rsidP="000260B1">
      <w:pPr>
        <w:pStyle w:val="PL"/>
        <w:outlineLvl w:val="0"/>
      </w:pPr>
      <w:r w:rsidRPr="00533C32">
        <w:t xml:space="preserve">              $ref: '#/components/schemas/AmfNon3GppAccessRegistration'</w:t>
      </w:r>
    </w:p>
    <w:p w14:paraId="6D697138" w14:textId="77777777" w:rsidR="000260B1" w:rsidRPr="00533C32" w:rsidRDefault="000260B1" w:rsidP="000260B1">
      <w:pPr>
        <w:pStyle w:val="PL"/>
      </w:pPr>
      <w:r>
        <w:t xml:space="preserve">        </w:t>
      </w:r>
      <w:r w:rsidRPr="003722F2">
        <w:t>required: true</w:t>
      </w:r>
    </w:p>
    <w:p w14:paraId="012957B3" w14:textId="77777777" w:rsidR="000260B1" w:rsidRPr="00533C32" w:rsidRDefault="000260B1" w:rsidP="000260B1">
      <w:pPr>
        <w:pStyle w:val="PL"/>
      </w:pPr>
      <w:r w:rsidRPr="00533C32">
        <w:t xml:space="preserve">      responses:</w:t>
      </w:r>
    </w:p>
    <w:p w14:paraId="2A16264D" w14:textId="77777777" w:rsidR="000260B1" w:rsidRPr="00533C32" w:rsidRDefault="000260B1" w:rsidP="000260B1">
      <w:pPr>
        <w:pStyle w:val="PL"/>
      </w:pPr>
      <w:r w:rsidRPr="00533C32">
        <w:t xml:space="preserve">        '204':</w:t>
      </w:r>
    </w:p>
    <w:p w14:paraId="2EC81B43" w14:textId="77777777" w:rsidR="000260B1" w:rsidRPr="00533C32" w:rsidRDefault="000260B1" w:rsidP="000260B1">
      <w:pPr>
        <w:pStyle w:val="PL"/>
      </w:pPr>
      <w:r w:rsidRPr="00533C32">
        <w:t xml:space="preserve">          description: Upon success, an empty response body shall be returned</w:t>
      </w:r>
    </w:p>
    <w:p w14:paraId="4DCA9CAA" w14:textId="77777777" w:rsidR="000260B1" w:rsidRPr="000B71E3" w:rsidRDefault="000260B1" w:rsidP="000260B1">
      <w:pPr>
        <w:pStyle w:val="PL"/>
      </w:pPr>
      <w:r w:rsidRPr="000B71E3">
        <w:t xml:space="preserve">        '20</w:t>
      </w:r>
      <w:r>
        <w:t>1</w:t>
      </w:r>
      <w:r w:rsidRPr="000B71E3">
        <w:t>':</w:t>
      </w:r>
    </w:p>
    <w:p w14:paraId="70E8F43E" w14:textId="77777777" w:rsidR="000260B1" w:rsidRPr="000B71E3" w:rsidRDefault="000260B1" w:rsidP="000260B1">
      <w:pPr>
        <w:pStyle w:val="PL"/>
      </w:pPr>
      <w:r w:rsidRPr="000B71E3">
        <w:t xml:space="preserve">          description: </w:t>
      </w:r>
      <w:r>
        <w:t>Created</w:t>
      </w:r>
    </w:p>
    <w:p w14:paraId="33EEE5CF" w14:textId="77777777" w:rsidR="000260B1" w:rsidRPr="000B71E3" w:rsidRDefault="000260B1" w:rsidP="000260B1">
      <w:pPr>
        <w:pStyle w:val="PL"/>
      </w:pPr>
      <w:r w:rsidRPr="000B71E3">
        <w:t xml:space="preserve">          content:</w:t>
      </w:r>
    </w:p>
    <w:p w14:paraId="6EF316A1" w14:textId="77777777" w:rsidR="000260B1" w:rsidRPr="000B71E3" w:rsidRDefault="000260B1" w:rsidP="000260B1">
      <w:pPr>
        <w:pStyle w:val="PL"/>
      </w:pPr>
      <w:r w:rsidRPr="000B71E3">
        <w:t xml:space="preserve">            application/json:</w:t>
      </w:r>
    </w:p>
    <w:p w14:paraId="7EB815EC" w14:textId="77777777" w:rsidR="000260B1" w:rsidRPr="000B71E3" w:rsidRDefault="000260B1" w:rsidP="000260B1">
      <w:pPr>
        <w:pStyle w:val="PL"/>
      </w:pPr>
      <w:r w:rsidRPr="000B71E3">
        <w:t xml:space="preserve">              schema:</w:t>
      </w:r>
    </w:p>
    <w:p w14:paraId="772DED40" w14:textId="77777777" w:rsidR="000260B1" w:rsidRPr="000B71E3" w:rsidRDefault="000260B1" w:rsidP="000260B1">
      <w:pPr>
        <w:pStyle w:val="PL"/>
      </w:pPr>
      <w:r w:rsidRPr="000B71E3">
        <w:t xml:space="preserve">                $ref: '#/components/schemas/</w:t>
      </w:r>
      <w:r w:rsidRPr="00025B11">
        <w:t>Amf3GppAccessRegistration</w:t>
      </w:r>
      <w:r w:rsidRPr="000B71E3">
        <w:t>'</w:t>
      </w:r>
    </w:p>
    <w:p w14:paraId="37F3AD75" w14:textId="77777777" w:rsidR="000260B1" w:rsidRDefault="000260B1" w:rsidP="000260B1">
      <w:pPr>
        <w:pStyle w:val="PL"/>
      </w:pPr>
      <w:r>
        <w:t xml:space="preserve">          headers:</w:t>
      </w:r>
    </w:p>
    <w:p w14:paraId="1A522910" w14:textId="77777777" w:rsidR="000260B1" w:rsidRDefault="000260B1" w:rsidP="000260B1">
      <w:pPr>
        <w:pStyle w:val="PL"/>
      </w:pPr>
      <w:r>
        <w:t xml:space="preserve">            Location:</w:t>
      </w:r>
    </w:p>
    <w:p w14:paraId="5CFE1032" w14:textId="77777777" w:rsidR="000260B1" w:rsidRDefault="000260B1" w:rsidP="000260B1">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19C02FA6" w14:textId="77777777" w:rsidR="000260B1" w:rsidRDefault="000260B1" w:rsidP="000260B1">
      <w:pPr>
        <w:pStyle w:val="PL"/>
      </w:pPr>
      <w:r>
        <w:t xml:space="preserve">              required: true</w:t>
      </w:r>
    </w:p>
    <w:p w14:paraId="7CF0B2D7" w14:textId="77777777" w:rsidR="000260B1" w:rsidRDefault="000260B1" w:rsidP="000260B1">
      <w:pPr>
        <w:pStyle w:val="PL"/>
      </w:pPr>
      <w:r>
        <w:t xml:space="preserve">              schema:</w:t>
      </w:r>
    </w:p>
    <w:p w14:paraId="3909E382" w14:textId="77777777" w:rsidR="000260B1" w:rsidRPr="002857AD" w:rsidRDefault="000260B1" w:rsidP="000260B1">
      <w:pPr>
        <w:pStyle w:val="PL"/>
      </w:pPr>
      <w:r>
        <w:t xml:space="preserve">                type: string</w:t>
      </w:r>
    </w:p>
    <w:p w14:paraId="4B69C060" w14:textId="77777777" w:rsidR="000260B1" w:rsidRDefault="000260B1" w:rsidP="000260B1">
      <w:pPr>
        <w:pStyle w:val="PL"/>
        <w:rPr>
          <w:lang w:eastAsia="zh-CN"/>
        </w:rPr>
      </w:pPr>
      <w:r w:rsidRPr="00533C32">
        <w:t xml:space="preserve">        default:</w:t>
      </w:r>
    </w:p>
    <w:p w14:paraId="33060E0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A54CC48" w14:textId="77777777" w:rsidR="000260B1" w:rsidRPr="00533C32" w:rsidRDefault="000260B1" w:rsidP="000260B1">
      <w:pPr>
        <w:pStyle w:val="PL"/>
        <w:rPr>
          <w:lang w:eastAsia="zh-CN"/>
        </w:rPr>
      </w:pPr>
    </w:p>
    <w:p w14:paraId="722DA04C" w14:textId="77777777" w:rsidR="000260B1" w:rsidRPr="00533C32" w:rsidRDefault="000260B1" w:rsidP="000260B1">
      <w:pPr>
        <w:pStyle w:val="PL"/>
      </w:pPr>
      <w:r w:rsidRPr="00533C32">
        <w:t xml:space="preserve">    patch:</w:t>
      </w:r>
    </w:p>
    <w:p w14:paraId="5B6B8203" w14:textId="77777777" w:rsidR="000260B1" w:rsidRPr="00533C32" w:rsidRDefault="000260B1" w:rsidP="000260B1">
      <w:pPr>
        <w:pStyle w:val="PL"/>
      </w:pPr>
      <w:r w:rsidRPr="00533C32">
        <w:t xml:space="preserve">      summary: To modify the AMF context data of a UE using non 3gpp access in the UDR</w:t>
      </w:r>
    </w:p>
    <w:p w14:paraId="4667976A" w14:textId="77777777" w:rsidR="000260B1" w:rsidRPr="00533C32" w:rsidRDefault="000260B1" w:rsidP="000260B1">
      <w:pPr>
        <w:pStyle w:val="PL"/>
      </w:pPr>
      <w:r w:rsidRPr="00533C32">
        <w:t xml:space="preserve">      operationId: AmfContextNon3gpp</w:t>
      </w:r>
    </w:p>
    <w:p w14:paraId="0F288DAF" w14:textId="77777777" w:rsidR="000260B1" w:rsidRPr="00533C32" w:rsidRDefault="000260B1" w:rsidP="000260B1">
      <w:pPr>
        <w:pStyle w:val="PL"/>
      </w:pPr>
      <w:r w:rsidRPr="00533C32">
        <w:t xml:space="preserve">      tags:</w:t>
      </w:r>
    </w:p>
    <w:p w14:paraId="21D033B0" w14:textId="77777777" w:rsidR="000260B1" w:rsidRDefault="000260B1" w:rsidP="000260B1">
      <w:pPr>
        <w:pStyle w:val="PL"/>
        <w:rPr>
          <w:lang w:eastAsia="zh-CN"/>
        </w:rPr>
      </w:pPr>
      <w:r w:rsidRPr="00533C32">
        <w:t xml:space="preserve">        - AMF Non-3GPP Access Registration (Document)</w:t>
      </w:r>
    </w:p>
    <w:p w14:paraId="4B5BBADB" w14:textId="77777777" w:rsidR="000260B1" w:rsidRDefault="000260B1" w:rsidP="000260B1">
      <w:pPr>
        <w:pStyle w:val="PL"/>
      </w:pPr>
      <w:r>
        <w:t xml:space="preserve">      security:</w:t>
      </w:r>
    </w:p>
    <w:p w14:paraId="191C4E2F" w14:textId="77777777" w:rsidR="000260B1" w:rsidRDefault="000260B1" w:rsidP="000260B1">
      <w:pPr>
        <w:pStyle w:val="PL"/>
      </w:pPr>
      <w:r>
        <w:t xml:space="preserve">        - {}</w:t>
      </w:r>
    </w:p>
    <w:p w14:paraId="6DF026C1" w14:textId="77777777" w:rsidR="000260B1" w:rsidRDefault="000260B1" w:rsidP="000260B1">
      <w:pPr>
        <w:pStyle w:val="PL"/>
      </w:pPr>
      <w:r>
        <w:t xml:space="preserve">        - oAuth2ClientCredentials:</w:t>
      </w:r>
    </w:p>
    <w:p w14:paraId="310BB778" w14:textId="77777777" w:rsidR="000260B1" w:rsidRDefault="000260B1" w:rsidP="000260B1">
      <w:pPr>
        <w:pStyle w:val="PL"/>
      </w:pPr>
      <w:r>
        <w:lastRenderedPageBreak/>
        <w:t xml:space="preserve">          - nudr-dr</w:t>
      </w:r>
    </w:p>
    <w:p w14:paraId="298A4C17" w14:textId="77777777" w:rsidR="000260B1" w:rsidRDefault="000260B1" w:rsidP="000260B1">
      <w:pPr>
        <w:pStyle w:val="PL"/>
      </w:pPr>
      <w:r>
        <w:t xml:space="preserve">        - oAuth2ClientCredentials:</w:t>
      </w:r>
    </w:p>
    <w:p w14:paraId="3995CB7F" w14:textId="77777777" w:rsidR="000260B1" w:rsidRDefault="000260B1" w:rsidP="000260B1">
      <w:pPr>
        <w:pStyle w:val="PL"/>
      </w:pPr>
      <w:r>
        <w:t xml:space="preserve">          - nudr-dr</w:t>
      </w:r>
    </w:p>
    <w:p w14:paraId="42ACA95E" w14:textId="77777777" w:rsidR="000260B1" w:rsidRDefault="000260B1" w:rsidP="000260B1">
      <w:pPr>
        <w:pStyle w:val="PL"/>
        <w:rPr>
          <w:lang w:eastAsia="zh-CN"/>
        </w:rPr>
      </w:pPr>
      <w:r>
        <w:t xml:space="preserve">          - nudr-dr:subscription-data</w:t>
      </w:r>
    </w:p>
    <w:p w14:paraId="74EA5A01" w14:textId="77777777" w:rsidR="000260B1" w:rsidRDefault="000260B1" w:rsidP="000260B1">
      <w:pPr>
        <w:pStyle w:val="PL"/>
      </w:pPr>
      <w:r>
        <w:t xml:space="preserve">        - oAuth2ClientCredentials:</w:t>
      </w:r>
    </w:p>
    <w:p w14:paraId="5D8BD6EA" w14:textId="77777777" w:rsidR="000260B1" w:rsidRDefault="000260B1" w:rsidP="000260B1">
      <w:pPr>
        <w:pStyle w:val="PL"/>
      </w:pPr>
      <w:r>
        <w:t xml:space="preserve">          - nudr-dr</w:t>
      </w:r>
    </w:p>
    <w:p w14:paraId="58C0C744" w14:textId="77777777" w:rsidR="000260B1" w:rsidRDefault="000260B1" w:rsidP="000260B1">
      <w:pPr>
        <w:pStyle w:val="PL"/>
        <w:rPr>
          <w:lang w:eastAsia="zh-CN"/>
        </w:rPr>
      </w:pPr>
      <w:r>
        <w:t xml:space="preserve">          - nudr-dr:subscription-data:registrations:write</w:t>
      </w:r>
    </w:p>
    <w:p w14:paraId="76A969FF" w14:textId="77777777" w:rsidR="000260B1" w:rsidRPr="00533C32" w:rsidRDefault="000260B1" w:rsidP="000260B1">
      <w:pPr>
        <w:pStyle w:val="PL"/>
      </w:pPr>
      <w:r w:rsidRPr="00533C32">
        <w:t xml:space="preserve">      parameters:</w:t>
      </w:r>
    </w:p>
    <w:p w14:paraId="5C5443DC" w14:textId="77777777" w:rsidR="000260B1" w:rsidRPr="00533C32" w:rsidRDefault="000260B1" w:rsidP="000260B1">
      <w:pPr>
        <w:pStyle w:val="PL"/>
      </w:pPr>
      <w:r w:rsidRPr="00533C32">
        <w:t xml:space="preserve">        - name: ueId</w:t>
      </w:r>
    </w:p>
    <w:p w14:paraId="27BC423D" w14:textId="77777777" w:rsidR="000260B1" w:rsidRPr="00533C32" w:rsidRDefault="000260B1" w:rsidP="000260B1">
      <w:pPr>
        <w:pStyle w:val="PL"/>
      </w:pPr>
      <w:r w:rsidRPr="00533C32">
        <w:t xml:space="preserve">          in: path</w:t>
      </w:r>
    </w:p>
    <w:p w14:paraId="7C45E68A" w14:textId="77777777" w:rsidR="000260B1" w:rsidRPr="00533C32" w:rsidRDefault="000260B1" w:rsidP="000260B1">
      <w:pPr>
        <w:pStyle w:val="PL"/>
      </w:pPr>
      <w:r w:rsidRPr="00533C32">
        <w:t xml:space="preserve">          description: UE id</w:t>
      </w:r>
    </w:p>
    <w:p w14:paraId="20AA27CF" w14:textId="77777777" w:rsidR="000260B1" w:rsidRPr="00533C32" w:rsidRDefault="000260B1" w:rsidP="000260B1">
      <w:pPr>
        <w:pStyle w:val="PL"/>
      </w:pPr>
      <w:r w:rsidRPr="00533C32">
        <w:t xml:space="preserve">          required: true</w:t>
      </w:r>
    </w:p>
    <w:p w14:paraId="3AC5E46D" w14:textId="77777777" w:rsidR="000260B1" w:rsidRPr="00533C32" w:rsidRDefault="000260B1" w:rsidP="000260B1">
      <w:pPr>
        <w:pStyle w:val="PL"/>
      </w:pPr>
      <w:r w:rsidRPr="00533C32">
        <w:t xml:space="preserve">          schema:</w:t>
      </w:r>
    </w:p>
    <w:p w14:paraId="54D8F43A" w14:textId="77777777" w:rsidR="000260B1" w:rsidRDefault="000260B1" w:rsidP="000260B1">
      <w:pPr>
        <w:pStyle w:val="PL"/>
        <w:rPr>
          <w:lang w:eastAsia="zh-CN"/>
        </w:rPr>
      </w:pPr>
      <w:r w:rsidRPr="00533C32">
        <w:t xml:space="preserve">            $ref: 'TS29571_CommonData.yaml#/components/schemas/VarUeId'</w:t>
      </w:r>
    </w:p>
    <w:p w14:paraId="221E2B9D" w14:textId="77777777" w:rsidR="000260B1" w:rsidRPr="002857AD" w:rsidRDefault="000260B1" w:rsidP="000260B1">
      <w:pPr>
        <w:pStyle w:val="PL"/>
      </w:pPr>
      <w:r w:rsidRPr="002857AD">
        <w:t xml:space="preserve">        - name: supported-features</w:t>
      </w:r>
    </w:p>
    <w:p w14:paraId="7A7BF801" w14:textId="77777777" w:rsidR="000260B1" w:rsidRPr="002857AD" w:rsidRDefault="000260B1" w:rsidP="000260B1">
      <w:pPr>
        <w:pStyle w:val="PL"/>
      </w:pPr>
      <w:r w:rsidRPr="002857AD">
        <w:t xml:space="preserve">          in: query</w:t>
      </w:r>
    </w:p>
    <w:p w14:paraId="00E633A1" w14:textId="77777777" w:rsidR="000260B1" w:rsidRPr="002857AD" w:rsidRDefault="000260B1" w:rsidP="000260B1">
      <w:pPr>
        <w:pStyle w:val="PL"/>
      </w:pPr>
      <w:r w:rsidRPr="002857AD">
        <w:t xml:space="preserve">          description: Features required to be supported by the target NF</w:t>
      </w:r>
    </w:p>
    <w:p w14:paraId="1A57654F" w14:textId="77777777" w:rsidR="000260B1" w:rsidRPr="002857AD" w:rsidRDefault="000260B1" w:rsidP="000260B1">
      <w:pPr>
        <w:pStyle w:val="PL"/>
      </w:pPr>
      <w:r w:rsidRPr="002857AD">
        <w:t xml:space="preserve">          schema:</w:t>
      </w:r>
    </w:p>
    <w:p w14:paraId="25D6358F" w14:textId="77777777" w:rsidR="000260B1" w:rsidRPr="00533C32" w:rsidRDefault="000260B1" w:rsidP="000260B1">
      <w:pPr>
        <w:pStyle w:val="PL"/>
        <w:rPr>
          <w:lang w:eastAsia="zh-CN"/>
        </w:rPr>
      </w:pPr>
      <w:r w:rsidRPr="002857AD">
        <w:t xml:space="preserve">            $ref: 'TS29571_CommonData.yaml#/components/schemas/SupportedFeatures'</w:t>
      </w:r>
    </w:p>
    <w:p w14:paraId="25D17439" w14:textId="77777777" w:rsidR="000260B1" w:rsidRPr="00533C32" w:rsidRDefault="000260B1" w:rsidP="000260B1">
      <w:pPr>
        <w:pStyle w:val="PL"/>
      </w:pPr>
      <w:r w:rsidRPr="00533C32">
        <w:t xml:space="preserve">      requestBody:</w:t>
      </w:r>
    </w:p>
    <w:p w14:paraId="6F64728D" w14:textId="77777777" w:rsidR="000260B1" w:rsidRPr="00533C32" w:rsidRDefault="000260B1" w:rsidP="000260B1">
      <w:pPr>
        <w:pStyle w:val="PL"/>
      </w:pPr>
      <w:r w:rsidRPr="00533C32">
        <w:t xml:space="preserve">        content:</w:t>
      </w:r>
    </w:p>
    <w:p w14:paraId="7B8B8A7C" w14:textId="77777777" w:rsidR="000260B1" w:rsidRPr="00533C32" w:rsidRDefault="000260B1" w:rsidP="000260B1">
      <w:pPr>
        <w:pStyle w:val="PL"/>
      </w:pPr>
      <w:r w:rsidRPr="00533C32">
        <w:t xml:space="preserve">          application/json-patch+json:</w:t>
      </w:r>
    </w:p>
    <w:p w14:paraId="334CB800" w14:textId="77777777" w:rsidR="000260B1" w:rsidRPr="00533C32" w:rsidRDefault="000260B1" w:rsidP="000260B1">
      <w:pPr>
        <w:pStyle w:val="PL"/>
      </w:pPr>
      <w:r w:rsidRPr="00533C32">
        <w:t xml:space="preserve">            schema:</w:t>
      </w:r>
    </w:p>
    <w:p w14:paraId="213BA2B5" w14:textId="77777777" w:rsidR="000260B1" w:rsidRPr="00533C32" w:rsidRDefault="000260B1" w:rsidP="000260B1">
      <w:pPr>
        <w:pStyle w:val="PL"/>
      </w:pPr>
      <w:r w:rsidRPr="00533C32">
        <w:t xml:space="preserve">              type: array</w:t>
      </w:r>
    </w:p>
    <w:p w14:paraId="07DDB0E8" w14:textId="77777777" w:rsidR="000260B1" w:rsidRPr="00533C32" w:rsidRDefault="000260B1" w:rsidP="000260B1">
      <w:pPr>
        <w:pStyle w:val="PL"/>
      </w:pPr>
      <w:r w:rsidRPr="00533C32">
        <w:t xml:space="preserve">              items:</w:t>
      </w:r>
    </w:p>
    <w:p w14:paraId="5ED85BC4" w14:textId="77777777" w:rsidR="000260B1" w:rsidRPr="00533C32" w:rsidRDefault="000260B1" w:rsidP="000260B1">
      <w:pPr>
        <w:pStyle w:val="PL"/>
      </w:pPr>
      <w:r w:rsidRPr="00533C32">
        <w:t xml:space="preserve">                $ref: 'TS29571_CommonData.yaml#/components/schemas/PatchItem'</w:t>
      </w:r>
    </w:p>
    <w:p w14:paraId="2D4563D8" w14:textId="77777777" w:rsidR="000260B1" w:rsidRPr="00533C32" w:rsidRDefault="000260B1" w:rsidP="000260B1">
      <w:pPr>
        <w:pStyle w:val="PL"/>
      </w:pPr>
      <w:r w:rsidRPr="00533C32">
        <w:t xml:space="preserve">        required: true</w:t>
      </w:r>
    </w:p>
    <w:p w14:paraId="5A140FB0" w14:textId="77777777" w:rsidR="000260B1" w:rsidRPr="00533C32" w:rsidRDefault="000260B1" w:rsidP="000260B1">
      <w:pPr>
        <w:pStyle w:val="PL"/>
      </w:pPr>
      <w:r w:rsidRPr="00533C32">
        <w:t xml:space="preserve">      responses:</w:t>
      </w:r>
    </w:p>
    <w:p w14:paraId="4EAAB1F2" w14:textId="77777777" w:rsidR="000260B1" w:rsidRPr="00533C32" w:rsidRDefault="000260B1" w:rsidP="000260B1">
      <w:pPr>
        <w:pStyle w:val="PL"/>
      </w:pPr>
      <w:r w:rsidRPr="00533C32">
        <w:t xml:space="preserve">        '204':</w:t>
      </w:r>
    </w:p>
    <w:p w14:paraId="0579770C" w14:textId="77777777" w:rsidR="000260B1" w:rsidRPr="00533C32" w:rsidRDefault="000260B1" w:rsidP="000260B1">
      <w:pPr>
        <w:pStyle w:val="PL"/>
      </w:pPr>
      <w:r w:rsidRPr="00533C32">
        <w:t xml:space="preserve">          description: Expected response to a valid request</w:t>
      </w:r>
    </w:p>
    <w:p w14:paraId="1FD8AA94" w14:textId="77777777" w:rsidR="000260B1" w:rsidRDefault="000260B1" w:rsidP="000260B1">
      <w:pPr>
        <w:pStyle w:val="PL"/>
        <w:rPr>
          <w:lang w:eastAsia="zh-CN"/>
        </w:rPr>
      </w:pPr>
      <w:r>
        <w:rPr>
          <w:rFonts w:hint="eastAsia"/>
          <w:lang w:eastAsia="zh-CN"/>
        </w:rPr>
        <w:t xml:space="preserve">        '200':</w:t>
      </w:r>
    </w:p>
    <w:p w14:paraId="5614B17A" w14:textId="77777777" w:rsidR="000260B1" w:rsidRPr="000B71E3" w:rsidRDefault="000260B1" w:rsidP="000260B1">
      <w:pPr>
        <w:pStyle w:val="PL"/>
      </w:pPr>
      <w:r w:rsidRPr="000B71E3">
        <w:t xml:space="preserve">          description: Expected response to a valid request</w:t>
      </w:r>
    </w:p>
    <w:p w14:paraId="72E97A9F" w14:textId="77777777" w:rsidR="000260B1" w:rsidRPr="000B71E3" w:rsidRDefault="000260B1" w:rsidP="000260B1">
      <w:pPr>
        <w:pStyle w:val="PL"/>
      </w:pPr>
      <w:r w:rsidRPr="000B71E3">
        <w:t xml:space="preserve">          content:</w:t>
      </w:r>
    </w:p>
    <w:p w14:paraId="021215C9" w14:textId="77777777" w:rsidR="000260B1" w:rsidRPr="000B71E3" w:rsidRDefault="000260B1" w:rsidP="000260B1">
      <w:pPr>
        <w:pStyle w:val="PL"/>
      </w:pPr>
      <w:r w:rsidRPr="000B71E3">
        <w:t xml:space="preserve">            application/json:</w:t>
      </w:r>
    </w:p>
    <w:p w14:paraId="0ADA626A" w14:textId="77777777" w:rsidR="000260B1" w:rsidRPr="000B71E3" w:rsidRDefault="000260B1" w:rsidP="000260B1">
      <w:pPr>
        <w:pStyle w:val="PL"/>
      </w:pPr>
      <w:r w:rsidRPr="000B71E3">
        <w:t xml:space="preserve">              schema:</w:t>
      </w:r>
    </w:p>
    <w:p w14:paraId="76FE3E4B"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12A8C684" w14:textId="77777777" w:rsidR="000260B1" w:rsidRPr="00533C32" w:rsidRDefault="000260B1" w:rsidP="000260B1">
      <w:pPr>
        <w:pStyle w:val="PL"/>
      </w:pPr>
      <w:r w:rsidRPr="00533C32">
        <w:t xml:space="preserve">        '403':</w:t>
      </w:r>
    </w:p>
    <w:p w14:paraId="6FD46348" w14:textId="77777777" w:rsidR="000260B1" w:rsidRPr="00533C32" w:rsidRDefault="000260B1" w:rsidP="000260B1">
      <w:pPr>
        <w:pStyle w:val="PL"/>
      </w:pPr>
      <w:r w:rsidRPr="00533C32">
        <w:t xml:space="preserve">          description: modification is rejected</w:t>
      </w:r>
    </w:p>
    <w:p w14:paraId="41F1BD3D" w14:textId="77777777" w:rsidR="000260B1" w:rsidRPr="00533C32" w:rsidRDefault="000260B1" w:rsidP="000260B1">
      <w:pPr>
        <w:pStyle w:val="PL"/>
      </w:pPr>
      <w:r w:rsidRPr="00533C32">
        <w:t xml:space="preserve">          content:</w:t>
      </w:r>
    </w:p>
    <w:p w14:paraId="71F59F34" w14:textId="77777777" w:rsidR="000260B1" w:rsidRPr="00533C32" w:rsidRDefault="000260B1" w:rsidP="000260B1">
      <w:pPr>
        <w:pStyle w:val="PL"/>
      </w:pPr>
      <w:r w:rsidRPr="00533C32">
        <w:t xml:space="preserve">            application/problem+json:</w:t>
      </w:r>
    </w:p>
    <w:p w14:paraId="76E98A1E" w14:textId="77777777" w:rsidR="000260B1" w:rsidRPr="00533C32" w:rsidRDefault="000260B1" w:rsidP="000260B1">
      <w:pPr>
        <w:pStyle w:val="PL"/>
      </w:pPr>
      <w:r w:rsidRPr="00533C32">
        <w:t xml:space="preserve">              schema:</w:t>
      </w:r>
    </w:p>
    <w:p w14:paraId="7864A764" w14:textId="77777777" w:rsidR="000260B1" w:rsidRPr="00533C32" w:rsidRDefault="000260B1" w:rsidP="000260B1">
      <w:pPr>
        <w:pStyle w:val="PL"/>
      </w:pPr>
      <w:r w:rsidRPr="00533C32">
        <w:t xml:space="preserve">                $ref: 'TS29571_CommonData.yaml#/components/schemas/ProblemDetails'</w:t>
      </w:r>
    </w:p>
    <w:p w14:paraId="4876A954" w14:textId="77777777" w:rsidR="000260B1" w:rsidRDefault="000260B1" w:rsidP="000260B1">
      <w:pPr>
        <w:pStyle w:val="PL"/>
        <w:rPr>
          <w:lang w:eastAsia="zh-CN"/>
        </w:rPr>
      </w:pPr>
      <w:r w:rsidRPr="00533C32">
        <w:t xml:space="preserve">        default:</w:t>
      </w:r>
    </w:p>
    <w:p w14:paraId="0B4ADB0E"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1C24BE7" w14:textId="77777777" w:rsidR="000260B1" w:rsidRPr="00533C32" w:rsidRDefault="000260B1" w:rsidP="000260B1">
      <w:pPr>
        <w:pStyle w:val="PL"/>
      </w:pPr>
    </w:p>
    <w:p w14:paraId="25E6B004" w14:textId="77777777" w:rsidR="000260B1" w:rsidRPr="00533C32" w:rsidRDefault="000260B1" w:rsidP="000260B1">
      <w:pPr>
        <w:pStyle w:val="PL"/>
      </w:pPr>
      <w:r w:rsidRPr="00533C32">
        <w:t xml:space="preserve">  /subscription-data/{ueId}/context-data/smf-registrations:</w:t>
      </w:r>
    </w:p>
    <w:p w14:paraId="1DFB4DCA" w14:textId="77777777" w:rsidR="000260B1" w:rsidRPr="00533C32" w:rsidRDefault="000260B1" w:rsidP="000260B1">
      <w:pPr>
        <w:pStyle w:val="PL"/>
      </w:pPr>
      <w:r w:rsidRPr="00533C32">
        <w:t xml:space="preserve">    get:</w:t>
      </w:r>
    </w:p>
    <w:p w14:paraId="4CE40B09" w14:textId="77777777" w:rsidR="000260B1" w:rsidRPr="00533C32" w:rsidRDefault="000260B1" w:rsidP="000260B1">
      <w:pPr>
        <w:pStyle w:val="PL"/>
      </w:pPr>
      <w:r w:rsidRPr="00533C32">
        <w:t xml:space="preserve">      summary: Retrieves the SMF registration list of a UE</w:t>
      </w:r>
    </w:p>
    <w:p w14:paraId="63882B23" w14:textId="77777777" w:rsidR="000260B1" w:rsidRPr="00533C32" w:rsidRDefault="000260B1" w:rsidP="000260B1">
      <w:pPr>
        <w:pStyle w:val="PL"/>
      </w:pPr>
      <w:r w:rsidRPr="00533C32">
        <w:t xml:space="preserve">      operationId: QuerySmfRegList</w:t>
      </w:r>
    </w:p>
    <w:p w14:paraId="79EBD9DE" w14:textId="77777777" w:rsidR="000260B1" w:rsidRPr="00533C32" w:rsidRDefault="000260B1" w:rsidP="000260B1">
      <w:pPr>
        <w:pStyle w:val="PL"/>
      </w:pPr>
      <w:r w:rsidRPr="00533C32">
        <w:t xml:space="preserve">      tags:</w:t>
      </w:r>
    </w:p>
    <w:p w14:paraId="68121906" w14:textId="77777777" w:rsidR="000260B1" w:rsidRDefault="000260B1" w:rsidP="000260B1">
      <w:pPr>
        <w:pStyle w:val="PL"/>
        <w:rPr>
          <w:lang w:eastAsia="zh-CN"/>
        </w:rPr>
      </w:pPr>
      <w:r w:rsidRPr="00533C32">
        <w:t xml:space="preserve">        - SMF Registrations (Collection)</w:t>
      </w:r>
    </w:p>
    <w:p w14:paraId="1956F34B" w14:textId="77777777" w:rsidR="000260B1" w:rsidRDefault="000260B1" w:rsidP="000260B1">
      <w:pPr>
        <w:pStyle w:val="PL"/>
      </w:pPr>
      <w:r>
        <w:t xml:space="preserve">      security:</w:t>
      </w:r>
    </w:p>
    <w:p w14:paraId="37C03E3E" w14:textId="77777777" w:rsidR="000260B1" w:rsidRDefault="000260B1" w:rsidP="000260B1">
      <w:pPr>
        <w:pStyle w:val="PL"/>
      </w:pPr>
      <w:r>
        <w:t xml:space="preserve">        - {}</w:t>
      </w:r>
    </w:p>
    <w:p w14:paraId="65209AA0" w14:textId="77777777" w:rsidR="000260B1" w:rsidRDefault="000260B1" w:rsidP="000260B1">
      <w:pPr>
        <w:pStyle w:val="PL"/>
      </w:pPr>
      <w:r>
        <w:t xml:space="preserve">        - oAuth2ClientCredentials:</w:t>
      </w:r>
    </w:p>
    <w:p w14:paraId="2ED8DE9E" w14:textId="77777777" w:rsidR="000260B1" w:rsidRDefault="000260B1" w:rsidP="000260B1">
      <w:pPr>
        <w:pStyle w:val="PL"/>
      </w:pPr>
      <w:r>
        <w:t xml:space="preserve">          - nudr-dr</w:t>
      </w:r>
    </w:p>
    <w:p w14:paraId="50E11BDA" w14:textId="77777777" w:rsidR="000260B1" w:rsidRDefault="000260B1" w:rsidP="000260B1">
      <w:pPr>
        <w:pStyle w:val="PL"/>
      </w:pPr>
      <w:r>
        <w:t xml:space="preserve">        - oAuth2ClientCredentials:</w:t>
      </w:r>
    </w:p>
    <w:p w14:paraId="66F66CD5" w14:textId="77777777" w:rsidR="000260B1" w:rsidRDefault="000260B1" w:rsidP="000260B1">
      <w:pPr>
        <w:pStyle w:val="PL"/>
      </w:pPr>
      <w:r>
        <w:t xml:space="preserve">          - nudr-dr</w:t>
      </w:r>
    </w:p>
    <w:p w14:paraId="16BA2423" w14:textId="77777777" w:rsidR="000260B1" w:rsidRPr="00533C32" w:rsidRDefault="000260B1" w:rsidP="000260B1">
      <w:pPr>
        <w:pStyle w:val="PL"/>
        <w:rPr>
          <w:lang w:eastAsia="zh-CN"/>
        </w:rPr>
      </w:pPr>
      <w:r>
        <w:t xml:space="preserve">          - nudr-dr:subscription-data</w:t>
      </w:r>
    </w:p>
    <w:p w14:paraId="7E0916BF" w14:textId="77777777" w:rsidR="000260B1" w:rsidRPr="00533C32" w:rsidRDefault="000260B1" w:rsidP="000260B1">
      <w:pPr>
        <w:pStyle w:val="PL"/>
      </w:pPr>
      <w:r w:rsidRPr="00533C32">
        <w:t xml:space="preserve">      parameters:</w:t>
      </w:r>
    </w:p>
    <w:p w14:paraId="3DBA9AE4" w14:textId="77777777" w:rsidR="000260B1" w:rsidRPr="00533C32" w:rsidRDefault="000260B1" w:rsidP="000260B1">
      <w:pPr>
        <w:pStyle w:val="PL"/>
      </w:pPr>
      <w:r w:rsidRPr="00533C32">
        <w:t xml:space="preserve">        - name: ueId</w:t>
      </w:r>
    </w:p>
    <w:p w14:paraId="3AD50042" w14:textId="77777777" w:rsidR="000260B1" w:rsidRPr="00533C32" w:rsidRDefault="000260B1" w:rsidP="000260B1">
      <w:pPr>
        <w:pStyle w:val="PL"/>
      </w:pPr>
      <w:r w:rsidRPr="00533C32">
        <w:t xml:space="preserve">          in: path</w:t>
      </w:r>
    </w:p>
    <w:p w14:paraId="1877BF3E" w14:textId="77777777" w:rsidR="000260B1" w:rsidRPr="00533C32" w:rsidRDefault="000260B1" w:rsidP="000260B1">
      <w:pPr>
        <w:pStyle w:val="PL"/>
      </w:pPr>
      <w:r w:rsidRPr="00533C32">
        <w:t xml:space="preserve">          description: UE id</w:t>
      </w:r>
    </w:p>
    <w:p w14:paraId="44F06A24" w14:textId="77777777" w:rsidR="000260B1" w:rsidRPr="00533C32" w:rsidRDefault="000260B1" w:rsidP="000260B1">
      <w:pPr>
        <w:pStyle w:val="PL"/>
      </w:pPr>
      <w:r w:rsidRPr="00533C32">
        <w:t xml:space="preserve">          required: true</w:t>
      </w:r>
    </w:p>
    <w:p w14:paraId="5624BEE5" w14:textId="77777777" w:rsidR="000260B1" w:rsidRPr="00533C32" w:rsidRDefault="000260B1" w:rsidP="000260B1">
      <w:pPr>
        <w:pStyle w:val="PL"/>
      </w:pPr>
      <w:r w:rsidRPr="00533C32">
        <w:t xml:space="preserve">          schema:</w:t>
      </w:r>
    </w:p>
    <w:p w14:paraId="5ABC2C89" w14:textId="77777777" w:rsidR="000260B1" w:rsidRPr="00533C32" w:rsidRDefault="000260B1" w:rsidP="000260B1">
      <w:pPr>
        <w:pStyle w:val="PL"/>
        <w:rPr>
          <w:lang w:eastAsia="zh-CN"/>
        </w:rPr>
      </w:pPr>
      <w:r w:rsidRPr="00533C32">
        <w:t xml:space="preserve">            $ref: 'TS29571_CommonData.yaml#/components/schemas/VarUeId'</w:t>
      </w:r>
    </w:p>
    <w:p w14:paraId="00055958" w14:textId="77777777" w:rsidR="000260B1" w:rsidRPr="00533C32" w:rsidRDefault="000260B1" w:rsidP="000260B1">
      <w:pPr>
        <w:pStyle w:val="PL"/>
      </w:pPr>
      <w:r w:rsidRPr="00533C32">
        <w:t xml:space="preserve">        - name: supported-features</w:t>
      </w:r>
    </w:p>
    <w:p w14:paraId="684122B7" w14:textId="77777777" w:rsidR="000260B1" w:rsidRPr="00533C32" w:rsidRDefault="000260B1" w:rsidP="000260B1">
      <w:pPr>
        <w:pStyle w:val="PL"/>
      </w:pPr>
      <w:r w:rsidRPr="00533C32">
        <w:t xml:space="preserve">          in: query</w:t>
      </w:r>
    </w:p>
    <w:p w14:paraId="25DDA498" w14:textId="77777777" w:rsidR="000260B1" w:rsidRPr="00533C32" w:rsidRDefault="000260B1" w:rsidP="000260B1">
      <w:pPr>
        <w:pStyle w:val="PL"/>
      </w:pPr>
      <w:r w:rsidRPr="00533C32">
        <w:t xml:space="preserve">          description: Supported Features</w:t>
      </w:r>
    </w:p>
    <w:p w14:paraId="430021F4" w14:textId="77777777" w:rsidR="000260B1" w:rsidRPr="00533C32" w:rsidRDefault="000260B1" w:rsidP="000260B1">
      <w:pPr>
        <w:pStyle w:val="PL"/>
      </w:pPr>
      <w:r w:rsidRPr="00533C32">
        <w:t xml:space="preserve">          schema:</w:t>
      </w:r>
    </w:p>
    <w:p w14:paraId="77235319" w14:textId="77777777" w:rsidR="000260B1" w:rsidRPr="00533C32" w:rsidRDefault="000260B1" w:rsidP="000260B1">
      <w:pPr>
        <w:pStyle w:val="PL"/>
        <w:rPr>
          <w:lang w:eastAsia="zh-CN"/>
        </w:rPr>
      </w:pPr>
      <w:r w:rsidRPr="00533C32">
        <w:t xml:space="preserve">             $ref: 'TS29571_CommonData.yaml#/components/schemas/SupportedFeatures'</w:t>
      </w:r>
    </w:p>
    <w:p w14:paraId="2137CE89" w14:textId="77777777" w:rsidR="000260B1" w:rsidRPr="00533C32" w:rsidRDefault="000260B1" w:rsidP="000260B1">
      <w:pPr>
        <w:pStyle w:val="PL"/>
      </w:pPr>
      <w:r w:rsidRPr="00533C32">
        <w:t xml:space="preserve">      responses:</w:t>
      </w:r>
    </w:p>
    <w:p w14:paraId="74FB1956" w14:textId="77777777" w:rsidR="000260B1" w:rsidRPr="00533C32" w:rsidRDefault="000260B1" w:rsidP="000260B1">
      <w:pPr>
        <w:pStyle w:val="PL"/>
      </w:pPr>
      <w:r w:rsidRPr="00533C32">
        <w:t xml:space="preserve">        '200':</w:t>
      </w:r>
    </w:p>
    <w:p w14:paraId="6007E197" w14:textId="77777777" w:rsidR="000260B1" w:rsidRPr="00533C32" w:rsidRDefault="000260B1" w:rsidP="000260B1">
      <w:pPr>
        <w:pStyle w:val="PL"/>
      </w:pPr>
      <w:r w:rsidRPr="00533C32">
        <w:t xml:space="preserve">          description: Expected response to a valid request</w:t>
      </w:r>
    </w:p>
    <w:p w14:paraId="296646AF" w14:textId="77777777" w:rsidR="000260B1" w:rsidRPr="00533C32" w:rsidRDefault="000260B1" w:rsidP="000260B1">
      <w:pPr>
        <w:pStyle w:val="PL"/>
      </w:pPr>
      <w:r w:rsidRPr="00533C32">
        <w:t xml:space="preserve">          content:</w:t>
      </w:r>
    </w:p>
    <w:p w14:paraId="53B25F78" w14:textId="77777777" w:rsidR="000260B1" w:rsidRPr="00533C32" w:rsidRDefault="000260B1" w:rsidP="000260B1">
      <w:pPr>
        <w:pStyle w:val="PL"/>
      </w:pPr>
      <w:r w:rsidRPr="00533C32">
        <w:t xml:space="preserve">            application/json:</w:t>
      </w:r>
    </w:p>
    <w:p w14:paraId="7D056BC3" w14:textId="77777777" w:rsidR="000260B1" w:rsidRPr="00533C32" w:rsidRDefault="000260B1" w:rsidP="000260B1">
      <w:pPr>
        <w:pStyle w:val="PL"/>
      </w:pPr>
      <w:r w:rsidRPr="00533C32">
        <w:t xml:space="preserve">              schema:</w:t>
      </w:r>
    </w:p>
    <w:p w14:paraId="54040AA1" w14:textId="77777777" w:rsidR="000260B1" w:rsidRPr="00533C32" w:rsidRDefault="000260B1" w:rsidP="000260B1">
      <w:pPr>
        <w:pStyle w:val="PL"/>
      </w:pPr>
      <w:r w:rsidRPr="00533C32">
        <w:t xml:space="preserve">                $ref: '#/components/schemas/SmfRegList'</w:t>
      </w:r>
    </w:p>
    <w:p w14:paraId="3A18A6D1" w14:textId="77777777" w:rsidR="000260B1" w:rsidRDefault="000260B1" w:rsidP="000260B1">
      <w:pPr>
        <w:pStyle w:val="PL"/>
        <w:rPr>
          <w:lang w:eastAsia="zh-CN"/>
        </w:rPr>
      </w:pPr>
      <w:r w:rsidRPr="00533C32">
        <w:t xml:space="preserve">        default:</w:t>
      </w:r>
    </w:p>
    <w:p w14:paraId="5EC48215" w14:textId="77777777" w:rsidR="000260B1" w:rsidRPr="00533C32" w:rsidRDefault="000260B1" w:rsidP="000260B1">
      <w:pPr>
        <w:pStyle w:val="PL"/>
        <w:rPr>
          <w:lang w:eastAsia="zh-CN"/>
        </w:rPr>
      </w:pPr>
      <w:r w:rsidRPr="002E5CBA">
        <w:lastRenderedPageBreak/>
        <w:t xml:space="preserve">          </w:t>
      </w:r>
      <w:r w:rsidRPr="001F14B1">
        <w:t>$ref: 'TS29571_CommonDat</w:t>
      </w:r>
      <w:r>
        <w:t>a.yaml#/components/responses/default</w:t>
      </w:r>
      <w:r w:rsidRPr="001F14B1">
        <w:t>'</w:t>
      </w:r>
    </w:p>
    <w:p w14:paraId="33BF3785" w14:textId="77777777" w:rsidR="000260B1" w:rsidRPr="00533C32" w:rsidRDefault="000260B1" w:rsidP="000260B1">
      <w:pPr>
        <w:pStyle w:val="PL"/>
      </w:pPr>
    </w:p>
    <w:p w14:paraId="49C1C5A1" w14:textId="77777777" w:rsidR="000260B1" w:rsidRPr="00533C32" w:rsidRDefault="000260B1" w:rsidP="000260B1">
      <w:pPr>
        <w:pStyle w:val="PL"/>
      </w:pPr>
      <w:r w:rsidRPr="00533C32">
        <w:t xml:space="preserve">  /subscription-data/{ueId}/context-data/smf-registrations/{pduSessionId}:</w:t>
      </w:r>
    </w:p>
    <w:p w14:paraId="29C782F0" w14:textId="77777777" w:rsidR="000260B1" w:rsidRPr="00533C32" w:rsidRDefault="000260B1" w:rsidP="000260B1">
      <w:pPr>
        <w:pStyle w:val="PL"/>
      </w:pPr>
      <w:r w:rsidRPr="00533C32">
        <w:t xml:space="preserve">    get:</w:t>
      </w:r>
    </w:p>
    <w:p w14:paraId="65F6F5AC" w14:textId="77777777" w:rsidR="000260B1" w:rsidRPr="00533C32" w:rsidRDefault="000260B1" w:rsidP="000260B1">
      <w:pPr>
        <w:pStyle w:val="PL"/>
      </w:pPr>
      <w:r w:rsidRPr="00533C32">
        <w:t xml:space="preserve">      summary: Retrieves the individual SMF registration of a UE</w:t>
      </w:r>
    </w:p>
    <w:p w14:paraId="4E3BA212" w14:textId="77777777" w:rsidR="000260B1" w:rsidRPr="00533C32" w:rsidRDefault="000260B1" w:rsidP="000260B1">
      <w:pPr>
        <w:pStyle w:val="PL"/>
      </w:pPr>
      <w:r w:rsidRPr="00533C32">
        <w:t xml:space="preserve">      operationId: QuerySmfRegistration</w:t>
      </w:r>
    </w:p>
    <w:p w14:paraId="60C57D87" w14:textId="77777777" w:rsidR="000260B1" w:rsidRPr="00533C32" w:rsidRDefault="000260B1" w:rsidP="000260B1">
      <w:pPr>
        <w:pStyle w:val="PL"/>
      </w:pPr>
      <w:r w:rsidRPr="00533C32">
        <w:t xml:space="preserve">      tags:</w:t>
      </w:r>
    </w:p>
    <w:p w14:paraId="136DA0F4" w14:textId="77777777" w:rsidR="000260B1" w:rsidRDefault="000260B1" w:rsidP="000260B1">
      <w:pPr>
        <w:pStyle w:val="PL"/>
        <w:rPr>
          <w:lang w:eastAsia="zh-CN"/>
        </w:rPr>
      </w:pPr>
      <w:r w:rsidRPr="00533C32">
        <w:t xml:space="preserve">        - SMF Registration (Document)</w:t>
      </w:r>
    </w:p>
    <w:p w14:paraId="6FC45C3F" w14:textId="77777777" w:rsidR="000260B1" w:rsidRDefault="000260B1" w:rsidP="000260B1">
      <w:pPr>
        <w:pStyle w:val="PL"/>
      </w:pPr>
      <w:r>
        <w:t xml:space="preserve">      security:</w:t>
      </w:r>
    </w:p>
    <w:p w14:paraId="5B13D226" w14:textId="77777777" w:rsidR="000260B1" w:rsidRDefault="000260B1" w:rsidP="000260B1">
      <w:pPr>
        <w:pStyle w:val="PL"/>
      </w:pPr>
      <w:r>
        <w:t xml:space="preserve">        - {}</w:t>
      </w:r>
    </w:p>
    <w:p w14:paraId="2271DFFC" w14:textId="77777777" w:rsidR="000260B1" w:rsidRDefault="000260B1" w:rsidP="000260B1">
      <w:pPr>
        <w:pStyle w:val="PL"/>
      </w:pPr>
      <w:r>
        <w:t xml:space="preserve">        - oAuth2ClientCredentials:</w:t>
      </w:r>
    </w:p>
    <w:p w14:paraId="05AA9AC5" w14:textId="77777777" w:rsidR="000260B1" w:rsidRDefault="000260B1" w:rsidP="000260B1">
      <w:pPr>
        <w:pStyle w:val="PL"/>
      </w:pPr>
      <w:r>
        <w:t xml:space="preserve">          - nudr-dr</w:t>
      </w:r>
    </w:p>
    <w:p w14:paraId="7D003155" w14:textId="77777777" w:rsidR="000260B1" w:rsidRDefault="000260B1" w:rsidP="000260B1">
      <w:pPr>
        <w:pStyle w:val="PL"/>
      </w:pPr>
      <w:r>
        <w:t xml:space="preserve">        - oAuth2ClientCredentials:</w:t>
      </w:r>
    </w:p>
    <w:p w14:paraId="0B718BCF" w14:textId="77777777" w:rsidR="000260B1" w:rsidRDefault="000260B1" w:rsidP="000260B1">
      <w:pPr>
        <w:pStyle w:val="PL"/>
      </w:pPr>
      <w:r>
        <w:t xml:space="preserve">          - nudr-dr</w:t>
      </w:r>
    </w:p>
    <w:p w14:paraId="1E0D367A" w14:textId="77777777" w:rsidR="000260B1" w:rsidRPr="00533C32" w:rsidRDefault="000260B1" w:rsidP="000260B1">
      <w:pPr>
        <w:pStyle w:val="PL"/>
        <w:rPr>
          <w:lang w:eastAsia="zh-CN"/>
        </w:rPr>
      </w:pPr>
      <w:r>
        <w:t xml:space="preserve">          - nudr-dr:subscription-data</w:t>
      </w:r>
    </w:p>
    <w:p w14:paraId="7BEFBB96" w14:textId="77777777" w:rsidR="000260B1" w:rsidRPr="00533C32" w:rsidRDefault="000260B1" w:rsidP="000260B1">
      <w:pPr>
        <w:pStyle w:val="PL"/>
      </w:pPr>
      <w:r w:rsidRPr="00533C32">
        <w:t xml:space="preserve">      parameters:</w:t>
      </w:r>
    </w:p>
    <w:p w14:paraId="36FC5E75" w14:textId="77777777" w:rsidR="000260B1" w:rsidRPr="00533C32" w:rsidRDefault="000260B1" w:rsidP="000260B1">
      <w:pPr>
        <w:pStyle w:val="PL"/>
      </w:pPr>
      <w:r w:rsidRPr="00533C32">
        <w:t xml:space="preserve">        - name: ueId</w:t>
      </w:r>
    </w:p>
    <w:p w14:paraId="0AC076D0" w14:textId="77777777" w:rsidR="000260B1" w:rsidRPr="00533C32" w:rsidRDefault="000260B1" w:rsidP="000260B1">
      <w:pPr>
        <w:pStyle w:val="PL"/>
      </w:pPr>
      <w:r w:rsidRPr="00533C32">
        <w:t xml:space="preserve">          in: path</w:t>
      </w:r>
    </w:p>
    <w:p w14:paraId="149AC7E8" w14:textId="77777777" w:rsidR="000260B1" w:rsidRPr="00533C32" w:rsidRDefault="000260B1" w:rsidP="000260B1">
      <w:pPr>
        <w:pStyle w:val="PL"/>
      </w:pPr>
      <w:r w:rsidRPr="00533C32">
        <w:t xml:space="preserve">          description: UE id</w:t>
      </w:r>
    </w:p>
    <w:p w14:paraId="10F3C78E" w14:textId="77777777" w:rsidR="000260B1" w:rsidRPr="00533C32" w:rsidRDefault="000260B1" w:rsidP="000260B1">
      <w:pPr>
        <w:pStyle w:val="PL"/>
      </w:pPr>
      <w:r w:rsidRPr="00533C32">
        <w:t xml:space="preserve">          required: true</w:t>
      </w:r>
    </w:p>
    <w:p w14:paraId="733B55DE" w14:textId="77777777" w:rsidR="000260B1" w:rsidRPr="00533C32" w:rsidRDefault="000260B1" w:rsidP="000260B1">
      <w:pPr>
        <w:pStyle w:val="PL"/>
      </w:pPr>
      <w:r w:rsidRPr="00533C32">
        <w:t xml:space="preserve">          schema:</w:t>
      </w:r>
    </w:p>
    <w:p w14:paraId="465A2A32" w14:textId="77777777" w:rsidR="000260B1" w:rsidRPr="00533C32" w:rsidRDefault="000260B1" w:rsidP="000260B1">
      <w:pPr>
        <w:pStyle w:val="PL"/>
      </w:pPr>
      <w:r w:rsidRPr="00533C32">
        <w:t xml:space="preserve">            $ref: 'TS29571_CommonData.yaml#/components/schemas/VarUeId'</w:t>
      </w:r>
    </w:p>
    <w:p w14:paraId="0C11A672" w14:textId="77777777" w:rsidR="000260B1" w:rsidRPr="00533C32" w:rsidRDefault="000260B1" w:rsidP="000260B1">
      <w:pPr>
        <w:pStyle w:val="PL"/>
      </w:pPr>
      <w:r w:rsidRPr="00533C32">
        <w:t xml:space="preserve">        - name: pduSessionId</w:t>
      </w:r>
    </w:p>
    <w:p w14:paraId="1C2B1492" w14:textId="77777777" w:rsidR="000260B1" w:rsidRPr="00533C32" w:rsidRDefault="000260B1" w:rsidP="000260B1">
      <w:pPr>
        <w:pStyle w:val="PL"/>
      </w:pPr>
      <w:r w:rsidRPr="00533C32">
        <w:t xml:space="preserve">          in: path</w:t>
      </w:r>
    </w:p>
    <w:p w14:paraId="3BC0DE82" w14:textId="77777777" w:rsidR="000260B1" w:rsidRPr="00533C32" w:rsidRDefault="000260B1" w:rsidP="000260B1">
      <w:pPr>
        <w:pStyle w:val="PL"/>
      </w:pPr>
      <w:r w:rsidRPr="00533C32">
        <w:t xml:space="preserve">          description: PDU session id</w:t>
      </w:r>
    </w:p>
    <w:p w14:paraId="71250747" w14:textId="77777777" w:rsidR="000260B1" w:rsidRPr="00533C32" w:rsidRDefault="000260B1" w:rsidP="000260B1">
      <w:pPr>
        <w:pStyle w:val="PL"/>
      </w:pPr>
      <w:r w:rsidRPr="00533C32">
        <w:t xml:space="preserve">          required: true</w:t>
      </w:r>
    </w:p>
    <w:p w14:paraId="349517C5" w14:textId="77777777" w:rsidR="000260B1" w:rsidRPr="00533C32" w:rsidRDefault="000260B1" w:rsidP="000260B1">
      <w:pPr>
        <w:pStyle w:val="PL"/>
        <w:rPr>
          <w:lang w:eastAsia="zh-CN"/>
        </w:rPr>
      </w:pPr>
      <w:r w:rsidRPr="00533C32">
        <w:t xml:space="preserve">          schema:</w:t>
      </w:r>
    </w:p>
    <w:p w14:paraId="56BDA679" w14:textId="77777777" w:rsidR="000260B1" w:rsidRPr="00533C32" w:rsidRDefault="000260B1" w:rsidP="000260B1">
      <w:pPr>
        <w:pStyle w:val="PL"/>
        <w:rPr>
          <w:lang w:eastAsia="zh-CN"/>
        </w:rPr>
      </w:pPr>
      <w:r w:rsidRPr="00533C32">
        <w:t xml:space="preserve">            $ref: 'TS29571_CommonData.yaml#/components/schemas/PduSessionId'</w:t>
      </w:r>
    </w:p>
    <w:p w14:paraId="44A85BDB" w14:textId="77777777" w:rsidR="000260B1" w:rsidRPr="00533C32" w:rsidRDefault="000260B1" w:rsidP="000260B1">
      <w:pPr>
        <w:pStyle w:val="PL"/>
        <w:rPr>
          <w:lang w:eastAsia="zh-CN"/>
        </w:rPr>
      </w:pPr>
      <w:r w:rsidRPr="00533C32">
        <w:rPr>
          <w:lang w:eastAsia="zh-CN"/>
        </w:rPr>
        <w:t xml:space="preserve">        - name: fields</w:t>
      </w:r>
    </w:p>
    <w:p w14:paraId="09D8A99E" w14:textId="77777777" w:rsidR="000260B1" w:rsidRPr="00533C32" w:rsidRDefault="000260B1" w:rsidP="000260B1">
      <w:pPr>
        <w:pStyle w:val="PL"/>
        <w:rPr>
          <w:lang w:eastAsia="zh-CN"/>
        </w:rPr>
      </w:pPr>
      <w:r w:rsidRPr="00533C32">
        <w:rPr>
          <w:lang w:eastAsia="zh-CN"/>
        </w:rPr>
        <w:t xml:space="preserve">          in: query</w:t>
      </w:r>
    </w:p>
    <w:p w14:paraId="57EFC9B2" w14:textId="77777777" w:rsidR="000260B1" w:rsidRPr="00533C32" w:rsidRDefault="000260B1" w:rsidP="000260B1">
      <w:pPr>
        <w:pStyle w:val="PL"/>
        <w:rPr>
          <w:lang w:eastAsia="zh-CN"/>
        </w:rPr>
      </w:pPr>
      <w:r w:rsidRPr="00533C32">
        <w:rPr>
          <w:lang w:eastAsia="zh-CN"/>
        </w:rPr>
        <w:t xml:space="preserve">          description: attributes to be retrieved</w:t>
      </w:r>
    </w:p>
    <w:p w14:paraId="25198D74" w14:textId="77777777" w:rsidR="000260B1" w:rsidRPr="00533C32" w:rsidRDefault="000260B1" w:rsidP="000260B1">
      <w:pPr>
        <w:pStyle w:val="PL"/>
        <w:rPr>
          <w:lang w:eastAsia="zh-CN"/>
        </w:rPr>
      </w:pPr>
      <w:r w:rsidRPr="00533C32">
        <w:rPr>
          <w:lang w:eastAsia="zh-CN"/>
        </w:rPr>
        <w:t xml:space="preserve">          required: false</w:t>
      </w:r>
    </w:p>
    <w:p w14:paraId="6054622C" w14:textId="77777777" w:rsidR="000260B1" w:rsidRPr="00533C32" w:rsidRDefault="000260B1" w:rsidP="000260B1">
      <w:pPr>
        <w:pStyle w:val="PL"/>
        <w:rPr>
          <w:lang w:eastAsia="zh-CN"/>
        </w:rPr>
      </w:pPr>
      <w:r w:rsidRPr="00533C32">
        <w:rPr>
          <w:lang w:eastAsia="zh-CN"/>
        </w:rPr>
        <w:t xml:space="preserve">          schema:</w:t>
      </w:r>
    </w:p>
    <w:p w14:paraId="20471352" w14:textId="77777777" w:rsidR="000260B1" w:rsidRPr="00533C32" w:rsidRDefault="000260B1" w:rsidP="000260B1">
      <w:pPr>
        <w:pStyle w:val="PL"/>
        <w:rPr>
          <w:lang w:eastAsia="zh-CN"/>
        </w:rPr>
      </w:pPr>
      <w:r w:rsidRPr="00533C32">
        <w:rPr>
          <w:lang w:eastAsia="zh-CN"/>
        </w:rPr>
        <w:t xml:space="preserve">            type: array</w:t>
      </w:r>
    </w:p>
    <w:p w14:paraId="61BCE264" w14:textId="77777777" w:rsidR="000260B1" w:rsidRPr="00533C32" w:rsidRDefault="000260B1" w:rsidP="000260B1">
      <w:pPr>
        <w:pStyle w:val="PL"/>
        <w:rPr>
          <w:lang w:eastAsia="zh-CN"/>
        </w:rPr>
      </w:pPr>
      <w:r w:rsidRPr="00533C32">
        <w:rPr>
          <w:lang w:eastAsia="zh-CN"/>
        </w:rPr>
        <w:t xml:space="preserve">            items:</w:t>
      </w:r>
    </w:p>
    <w:p w14:paraId="2645F99C" w14:textId="77777777" w:rsidR="000260B1" w:rsidRPr="00533C32" w:rsidRDefault="000260B1" w:rsidP="000260B1">
      <w:pPr>
        <w:pStyle w:val="PL"/>
        <w:rPr>
          <w:lang w:eastAsia="zh-CN"/>
        </w:rPr>
      </w:pPr>
      <w:r w:rsidRPr="00533C32">
        <w:rPr>
          <w:lang w:eastAsia="zh-CN"/>
        </w:rPr>
        <w:t xml:space="preserve">              type: string</w:t>
      </w:r>
    </w:p>
    <w:p w14:paraId="6585A2FF" w14:textId="77777777" w:rsidR="000260B1" w:rsidRPr="00533C32" w:rsidRDefault="000260B1" w:rsidP="000260B1">
      <w:pPr>
        <w:pStyle w:val="PL"/>
        <w:rPr>
          <w:lang w:eastAsia="zh-CN"/>
        </w:rPr>
      </w:pPr>
      <w:r w:rsidRPr="00533C32">
        <w:rPr>
          <w:lang w:eastAsia="zh-CN"/>
        </w:rPr>
        <w:t xml:space="preserve">            minItems: 1</w:t>
      </w:r>
    </w:p>
    <w:p w14:paraId="52CAFBDC" w14:textId="77777777" w:rsidR="000260B1" w:rsidRPr="00533C32" w:rsidRDefault="000260B1" w:rsidP="000260B1">
      <w:pPr>
        <w:pStyle w:val="PL"/>
      </w:pPr>
      <w:r w:rsidRPr="00533C32">
        <w:t xml:space="preserve">          style: form</w:t>
      </w:r>
    </w:p>
    <w:p w14:paraId="502CFDFD" w14:textId="77777777" w:rsidR="000260B1" w:rsidRPr="00533C32" w:rsidRDefault="000260B1" w:rsidP="000260B1">
      <w:pPr>
        <w:pStyle w:val="PL"/>
        <w:rPr>
          <w:lang w:eastAsia="zh-CN"/>
        </w:rPr>
      </w:pPr>
      <w:r w:rsidRPr="00533C32">
        <w:t xml:space="preserve">          explode: false</w:t>
      </w:r>
    </w:p>
    <w:p w14:paraId="6918AF4B" w14:textId="77777777" w:rsidR="000260B1" w:rsidRPr="00533C32" w:rsidRDefault="000260B1" w:rsidP="000260B1">
      <w:pPr>
        <w:pStyle w:val="PL"/>
      </w:pPr>
      <w:r w:rsidRPr="00533C32">
        <w:t xml:space="preserve">        - name: supported-features</w:t>
      </w:r>
    </w:p>
    <w:p w14:paraId="7309CF06" w14:textId="77777777" w:rsidR="000260B1" w:rsidRPr="00533C32" w:rsidRDefault="000260B1" w:rsidP="000260B1">
      <w:pPr>
        <w:pStyle w:val="PL"/>
      </w:pPr>
      <w:r w:rsidRPr="00533C32">
        <w:t xml:space="preserve">          in: query</w:t>
      </w:r>
    </w:p>
    <w:p w14:paraId="5A57FFE8" w14:textId="77777777" w:rsidR="000260B1" w:rsidRPr="00533C32" w:rsidRDefault="000260B1" w:rsidP="000260B1">
      <w:pPr>
        <w:pStyle w:val="PL"/>
      </w:pPr>
      <w:r w:rsidRPr="00533C32">
        <w:t xml:space="preserve">          description: Supported Features</w:t>
      </w:r>
    </w:p>
    <w:p w14:paraId="7D014251" w14:textId="77777777" w:rsidR="000260B1" w:rsidRPr="00533C32" w:rsidRDefault="000260B1" w:rsidP="000260B1">
      <w:pPr>
        <w:pStyle w:val="PL"/>
      </w:pPr>
      <w:r w:rsidRPr="00533C32">
        <w:t xml:space="preserve">          schema:</w:t>
      </w:r>
    </w:p>
    <w:p w14:paraId="345A11DE" w14:textId="77777777" w:rsidR="000260B1" w:rsidRPr="00533C32" w:rsidRDefault="000260B1" w:rsidP="000260B1">
      <w:pPr>
        <w:pStyle w:val="PL"/>
        <w:rPr>
          <w:lang w:eastAsia="zh-CN"/>
        </w:rPr>
      </w:pPr>
      <w:r w:rsidRPr="00533C32">
        <w:t xml:space="preserve">             $ref: 'TS29571_CommonData.yaml#/components/schemas/SupportedFeatures'</w:t>
      </w:r>
    </w:p>
    <w:p w14:paraId="7E6C2F9C" w14:textId="77777777" w:rsidR="000260B1" w:rsidRPr="00533C32" w:rsidRDefault="000260B1" w:rsidP="000260B1">
      <w:pPr>
        <w:pStyle w:val="PL"/>
      </w:pPr>
      <w:r w:rsidRPr="00533C32">
        <w:t xml:space="preserve">      responses:</w:t>
      </w:r>
    </w:p>
    <w:p w14:paraId="176B7C32" w14:textId="77777777" w:rsidR="000260B1" w:rsidRPr="00533C32" w:rsidRDefault="000260B1" w:rsidP="000260B1">
      <w:pPr>
        <w:pStyle w:val="PL"/>
      </w:pPr>
      <w:r w:rsidRPr="00533C32">
        <w:t xml:space="preserve">        '200':</w:t>
      </w:r>
    </w:p>
    <w:p w14:paraId="11883BD8" w14:textId="77777777" w:rsidR="000260B1" w:rsidRPr="00533C32" w:rsidRDefault="000260B1" w:rsidP="000260B1">
      <w:pPr>
        <w:pStyle w:val="PL"/>
      </w:pPr>
      <w:r w:rsidRPr="00533C32">
        <w:t xml:space="preserve">          description: Expected response to a valid request</w:t>
      </w:r>
    </w:p>
    <w:p w14:paraId="326C915B" w14:textId="77777777" w:rsidR="000260B1" w:rsidRPr="00533C32" w:rsidRDefault="000260B1" w:rsidP="000260B1">
      <w:pPr>
        <w:pStyle w:val="PL"/>
      </w:pPr>
      <w:r w:rsidRPr="00533C32">
        <w:t xml:space="preserve">          content:</w:t>
      </w:r>
    </w:p>
    <w:p w14:paraId="0A111944" w14:textId="77777777" w:rsidR="000260B1" w:rsidRPr="00533C32" w:rsidRDefault="000260B1" w:rsidP="000260B1">
      <w:pPr>
        <w:pStyle w:val="PL"/>
      </w:pPr>
      <w:r w:rsidRPr="00533C32">
        <w:t xml:space="preserve">            application/json:</w:t>
      </w:r>
    </w:p>
    <w:p w14:paraId="4D030AF0" w14:textId="77777777" w:rsidR="000260B1" w:rsidRPr="00533C32" w:rsidRDefault="000260B1" w:rsidP="000260B1">
      <w:pPr>
        <w:pStyle w:val="PL"/>
      </w:pPr>
      <w:r w:rsidRPr="00533C32">
        <w:t xml:space="preserve">              schema:</w:t>
      </w:r>
    </w:p>
    <w:p w14:paraId="08C76CBC" w14:textId="77777777" w:rsidR="000260B1" w:rsidRPr="00533C32" w:rsidRDefault="000260B1" w:rsidP="000260B1">
      <w:pPr>
        <w:pStyle w:val="PL"/>
      </w:pPr>
      <w:r w:rsidRPr="00533C32">
        <w:t xml:space="preserve">                $ref: '#/components/schemas/SmfRegistration'</w:t>
      </w:r>
    </w:p>
    <w:p w14:paraId="65A33014" w14:textId="77777777" w:rsidR="000260B1" w:rsidRDefault="000260B1" w:rsidP="000260B1">
      <w:pPr>
        <w:pStyle w:val="PL"/>
        <w:rPr>
          <w:lang w:eastAsia="zh-CN"/>
        </w:rPr>
      </w:pPr>
      <w:r w:rsidRPr="00533C32">
        <w:t xml:space="preserve">        default:</w:t>
      </w:r>
    </w:p>
    <w:p w14:paraId="4078498E"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1AAA1B4" w14:textId="77777777" w:rsidR="000260B1" w:rsidRPr="00533C32" w:rsidRDefault="000260B1" w:rsidP="000260B1">
      <w:pPr>
        <w:pStyle w:val="PL"/>
        <w:rPr>
          <w:lang w:eastAsia="zh-CN"/>
        </w:rPr>
      </w:pPr>
    </w:p>
    <w:p w14:paraId="6A0A5D6A" w14:textId="77777777" w:rsidR="000260B1" w:rsidRPr="00533C32" w:rsidRDefault="000260B1" w:rsidP="000260B1">
      <w:pPr>
        <w:pStyle w:val="PL"/>
      </w:pPr>
      <w:r w:rsidRPr="00533C32">
        <w:t xml:space="preserve">    put:</w:t>
      </w:r>
    </w:p>
    <w:p w14:paraId="2AAEA259" w14:textId="77777777" w:rsidR="000260B1" w:rsidRPr="00533C32" w:rsidRDefault="000260B1" w:rsidP="000260B1">
      <w:pPr>
        <w:pStyle w:val="PL"/>
      </w:pPr>
      <w:r w:rsidRPr="00533C32">
        <w:t xml:space="preserve">      summary: To create an individual SMF context data of a UE in the UDR</w:t>
      </w:r>
    </w:p>
    <w:p w14:paraId="0896E6F5" w14:textId="77777777" w:rsidR="000260B1" w:rsidRPr="00533C32" w:rsidRDefault="000260B1" w:rsidP="000260B1">
      <w:pPr>
        <w:pStyle w:val="PL"/>
      </w:pPr>
      <w:r w:rsidRPr="00533C32">
        <w:t xml:space="preserve">      operationId: </w:t>
      </w:r>
      <w:r w:rsidRPr="00375E43">
        <w:t>CreateOrUpdateSmfRegistration</w:t>
      </w:r>
    </w:p>
    <w:p w14:paraId="20270871" w14:textId="77777777" w:rsidR="000260B1" w:rsidRPr="00533C32" w:rsidRDefault="000260B1" w:rsidP="000260B1">
      <w:pPr>
        <w:pStyle w:val="PL"/>
      </w:pPr>
      <w:r w:rsidRPr="00533C32">
        <w:t xml:space="preserve">      tags:</w:t>
      </w:r>
    </w:p>
    <w:p w14:paraId="147B9CD0" w14:textId="77777777" w:rsidR="000260B1" w:rsidRDefault="000260B1" w:rsidP="000260B1">
      <w:pPr>
        <w:pStyle w:val="PL"/>
        <w:rPr>
          <w:lang w:eastAsia="zh-CN"/>
        </w:rPr>
      </w:pPr>
      <w:r w:rsidRPr="00533C32">
        <w:t xml:space="preserve">        - SMF Registration (Document)</w:t>
      </w:r>
    </w:p>
    <w:p w14:paraId="653B8F28" w14:textId="77777777" w:rsidR="000260B1" w:rsidRDefault="000260B1" w:rsidP="000260B1">
      <w:pPr>
        <w:pStyle w:val="PL"/>
      </w:pPr>
      <w:r>
        <w:t xml:space="preserve">      security:</w:t>
      </w:r>
    </w:p>
    <w:p w14:paraId="38EFE931" w14:textId="77777777" w:rsidR="000260B1" w:rsidRDefault="000260B1" w:rsidP="000260B1">
      <w:pPr>
        <w:pStyle w:val="PL"/>
      </w:pPr>
      <w:r>
        <w:t xml:space="preserve">        - {}</w:t>
      </w:r>
    </w:p>
    <w:p w14:paraId="66D1D9B6" w14:textId="77777777" w:rsidR="000260B1" w:rsidRDefault="000260B1" w:rsidP="000260B1">
      <w:pPr>
        <w:pStyle w:val="PL"/>
      </w:pPr>
      <w:r>
        <w:t xml:space="preserve">        - oAuth2ClientCredentials:</w:t>
      </w:r>
    </w:p>
    <w:p w14:paraId="1B99FDF3" w14:textId="77777777" w:rsidR="000260B1" w:rsidRDefault="000260B1" w:rsidP="000260B1">
      <w:pPr>
        <w:pStyle w:val="PL"/>
      </w:pPr>
      <w:r>
        <w:t xml:space="preserve">          - nudr-dr</w:t>
      </w:r>
    </w:p>
    <w:p w14:paraId="7DB01D27" w14:textId="77777777" w:rsidR="000260B1" w:rsidRDefault="000260B1" w:rsidP="000260B1">
      <w:pPr>
        <w:pStyle w:val="PL"/>
      </w:pPr>
      <w:r>
        <w:t xml:space="preserve">        - oAuth2ClientCredentials:</w:t>
      </w:r>
    </w:p>
    <w:p w14:paraId="685B651D" w14:textId="77777777" w:rsidR="000260B1" w:rsidRDefault="000260B1" w:rsidP="000260B1">
      <w:pPr>
        <w:pStyle w:val="PL"/>
      </w:pPr>
      <w:r>
        <w:t xml:space="preserve">          - nudr-dr</w:t>
      </w:r>
    </w:p>
    <w:p w14:paraId="154304CC" w14:textId="77777777" w:rsidR="000260B1" w:rsidRDefault="000260B1" w:rsidP="000260B1">
      <w:pPr>
        <w:pStyle w:val="PL"/>
        <w:rPr>
          <w:lang w:eastAsia="zh-CN"/>
        </w:rPr>
      </w:pPr>
      <w:r>
        <w:t xml:space="preserve">          - nudr-dr:subscription-data</w:t>
      </w:r>
    </w:p>
    <w:p w14:paraId="471BB1DE" w14:textId="77777777" w:rsidR="000260B1" w:rsidRDefault="000260B1" w:rsidP="000260B1">
      <w:pPr>
        <w:pStyle w:val="PL"/>
      </w:pPr>
      <w:r>
        <w:t xml:space="preserve">        - oAuth2ClientCredentials:</w:t>
      </w:r>
    </w:p>
    <w:p w14:paraId="0C836E7D" w14:textId="77777777" w:rsidR="000260B1" w:rsidRDefault="000260B1" w:rsidP="000260B1">
      <w:pPr>
        <w:pStyle w:val="PL"/>
      </w:pPr>
      <w:r>
        <w:t xml:space="preserve">          - nudr-dr</w:t>
      </w:r>
    </w:p>
    <w:p w14:paraId="293266E9" w14:textId="77777777" w:rsidR="000260B1" w:rsidRDefault="000260B1" w:rsidP="000260B1">
      <w:pPr>
        <w:pStyle w:val="PL"/>
        <w:rPr>
          <w:lang w:eastAsia="zh-CN"/>
        </w:rPr>
      </w:pPr>
      <w:r>
        <w:t xml:space="preserve">          - nudr-dr:subscription-data:registrations:write</w:t>
      </w:r>
    </w:p>
    <w:p w14:paraId="0DA2C6A6" w14:textId="77777777" w:rsidR="000260B1" w:rsidRPr="00533C32" w:rsidRDefault="000260B1" w:rsidP="000260B1">
      <w:pPr>
        <w:pStyle w:val="PL"/>
      </w:pPr>
      <w:r w:rsidRPr="00533C32">
        <w:t xml:space="preserve">      parameters:</w:t>
      </w:r>
    </w:p>
    <w:p w14:paraId="38AB8527" w14:textId="77777777" w:rsidR="000260B1" w:rsidRPr="00533C32" w:rsidRDefault="000260B1" w:rsidP="000260B1">
      <w:pPr>
        <w:pStyle w:val="PL"/>
      </w:pPr>
      <w:r w:rsidRPr="00533C32">
        <w:t xml:space="preserve">        - name: ueId</w:t>
      </w:r>
    </w:p>
    <w:p w14:paraId="27200183" w14:textId="77777777" w:rsidR="000260B1" w:rsidRPr="00533C32" w:rsidRDefault="000260B1" w:rsidP="000260B1">
      <w:pPr>
        <w:pStyle w:val="PL"/>
      </w:pPr>
      <w:r w:rsidRPr="00533C32">
        <w:t xml:space="preserve">          in: path</w:t>
      </w:r>
    </w:p>
    <w:p w14:paraId="11E6B7FD" w14:textId="77777777" w:rsidR="000260B1" w:rsidRPr="00533C32" w:rsidRDefault="000260B1" w:rsidP="000260B1">
      <w:pPr>
        <w:pStyle w:val="PL"/>
      </w:pPr>
      <w:r w:rsidRPr="00533C32">
        <w:t xml:space="preserve">          description: UE id</w:t>
      </w:r>
    </w:p>
    <w:p w14:paraId="5B2D1DA1" w14:textId="77777777" w:rsidR="000260B1" w:rsidRPr="00533C32" w:rsidRDefault="000260B1" w:rsidP="000260B1">
      <w:pPr>
        <w:pStyle w:val="PL"/>
      </w:pPr>
      <w:r w:rsidRPr="00533C32">
        <w:t xml:space="preserve">          required: true</w:t>
      </w:r>
    </w:p>
    <w:p w14:paraId="6CD69695" w14:textId="77777777" w:rsidR="000260B1" w:rsidRPr="00533C32" w:rsidRDefault="000260B1" w:rsidP="000260B1">
      <w:pPr>
        <w:pStyle w:val="PL"/>
      </w:pPr>
      <w:r w:rsidRPr="00533C32">
        <w:t xml:space="preserve">          schema:</w:t>
      </w:r>
    </w:p>
    <w:p w14:paraId="7F5BBDF2" w14:textId="77777777" w:rsidR="000260B1" w:rsidRPr="00533C32" w:rsidRDefault="000260B1" w:rsidP="000260B1">
      <w:pPr>
        <w:pStyle w:val="PL"/>
      </w:pPr>
      <w:r w:rsidRPr="00533C32">
        <w:t xml:space="preserve">            $ref: 'TS29571_CommonData.yaml#/components/schemas/VarUeId'</w:t>
      </w:r>
    </w:p>
    <w:p w14:paraId="7D92FBCD" w14:textId="77777777" w:rsidR="000260B1" w:rsidRPr="00533C32" w:rsidRDefault="000260B1" w:rsidP="000260B1">
      <w:pPr>
        <w:pStyle w:val="PL"/>
      </w:pPr>
      <w:r w:rsidRPr="00533C32">
        <w:t xml:space="preserve">        - name: pduSessionId</w:t>
      </w:r>
    </w:p>
    <w:p w14:paraId="0AD2D04D" w14:textId="77777777" w:rsidR="000260B1" w:rsidRPr="00533C32" w:rsidRDefault="000260B1" w:rsidP="000260B1">
      <w:pPr>
        <w:pStyle w:val="PL"/>
      </w:pPr>
      <w:r w:rsidRPr="00533C32">
        <w:t xml:space="preserve">          in: path</w:t>
      </w:r>
    </w:p>
    <w:p w14:paraId="548DD1F1" w14:textId="77777777" w:rsidR="000260B1" w:rsidRPr="00533C32" w:rsidRDefault="000260B1" w:rsidP="000260B1">
      <w:pPr>
        <w:pStyle w:val="PL"/>
      </w:pPr>
      <w:r w:rsidRPr="00533C32">
        <w:lastRenderedPageBreak/>
        <w:t xml:space="preserve">          description: PDU session id</w:t>
      </w:r>
    </w:p>
    <w:p w14:paraId="5FBBFEB0" w14:textId="77777777" w:rsidR="000260B1" w:rsidRPr="00533C32" w:rsidRDefault="000260B1" w:rsidP="000260B1">
      <w:pPr>
        <w:pStyle w:val="PL"/>
      </w:pPr>
      <w:r w:rsidRPr="00533C32">
        <w:t xml:space="preserve">          required: true</w:t>
      </w:r>
    </w:p>
    <w:p w14:paraId="4A26949B" w14:textId="77777777" w:rsidR="000260B1" w:rsidRPr="00533C32" w:rsidRDefault="000260B1" w:rsidP="000260B1">
      <w:pPr>
        <w:pStyle w:val="PL"/>
        <w:rPr>
          <w:lang w:eastAsia="zh-CN"/>
        </w:rPr>
      </w:pPr>
      <w:r w:rsidRPr="00533C32">
        <w:t xml:space="preserve">          schema:</w:t>
      </w:r>
    </w:p>
    <w:p w14:paraId="451FE303" w14:textId="77777777" w:rsidR="000260B1" w:rsidRPr="00533C32" w:rsidRDefault="000260B1" w:rsidP="000260B1">
      <w:pPr>
        <w:pStyle w:val="PL"/>
        <w:rPr>
          <w:lang w:eastAsia="zh-CN"/>
        </w:rPr>
      </w:pPr>
      <w:r w:rsidRPr="00533C32">
        <w:t xml:space="preserve">            $ref: 'TS29571_CommonData.yaml#/components/schemas/PduSessionId'</w:t>
      </w:r>
    </w:p>
    <w:p w14:paraId="7354C8B9" w14:textId="77777777" w:rsidR="000260B1" w:rsidRPr="00533C32" w:rsidRDefault="000260B1" w:rsidP="000260B1">
      <w:pPr>
        <w:pStyle w:val="PL"/>
      </w:pPr>
      <w:r w:rsidRPr="00533C32">
        <w:t xml:space="preserve">      requestBody:</w:t>
      </w:r>
    </w:p>
    <w:p w14:paraId="16A54ADC" w14:textId="77777777" w:rsidR="000260B1" w:rsidRPr="00533C32" w:rsidRDefault="000260B1" w:rsidP="000260B1">
      <w:pPr>
        <w:pStyle w:val="PL"/>
      </w:pPr>
      <w:r w:rsidRPr="00533C32">
        <w:t xml:space="preserve">        content:</w:t>
      </w:r>
    </w:p>
    <w:p w14:paraId="5E3591E4" w14:textId="77777777" w:rsidR="000260B1" w:rsidRPr="00533C32" w:rsidRDefault="000260B1" w:rsidP="000260B1">
      <w:pPr>
        <w:pStyle w:val="PL"/>
      </w:pPr>
      <w:r w:rsidRPr="00533C32">
        <w:t xml:space="preserve">          application/json:</w:t>
      </w:r>
    </w:p>
    <w:p w14:paraId="482ACBF8" w14:textId="77777777" w:rsidR="000260B1" w:rsidRPr="00533C32" w:rsidRDefault="000260B1" w:rsidP="000260B1">
      <w:pPr>
        <w:pStyle w:val="PL"/>
      </w:pPr>
      <w:r w:rsidRPr="00533C32">
        <w:t xml:space="preserve">            schema:</w:t>
      </w:r>
    </w:p>
    <w:p w14:paraId="2CDFB167" w14:textId="77777777" w:rsidR="000260B1" w:rsidRPr="00533C32" w:rsidRDefault="000260B1" w:rsidP="000260B1">
      <w:pPr>
        <w:pStyle w:val="PL"/>
        <w:outlineLvl w:val="0"/>
      </w:pPr>
      <w:r w:rsidRPr="00533C32">
        <w:t xml:space="preserve">              $ref: '#/components/schemas/SmfRegistration'</w:t>
      </w:r>
    </w:p>
    <w:p w14:paraId="1CA57AC3" w14:textId="77777777" w:rsidR="000260B1" w:rsidRPr="00533C32" w:rsidRDefault="000260B1" w:rsidP="000260B1">
      <w:pPr>
        <w:pStyle w:val="PL"/>
      </w:pPr>
      <w:r>
        <w:t xml:space="preserve">        </w:t>
      </w:r>
      <w:r w:rsidRPr="003722F2">
        <w:t>required: true</w:t>
      </w:r>
    </w:p>
    <w:p w14:paraId="1363431D" w14:textId="77777777" w:rsidR="000260B1" w:rsidRPr="00533C32" w:rsidRDefault="000260B1" w:rsidP="000260B1">
      <w:pPr>
        <w:pStyle w:val="PL"/>
      </w:pPr>
      <w:r w:rsidRPr="00533C32">
        <w:t xml:space="preserve">      responses:</w:t>
      </w:r>
    </w:p>
    <w:p w14:paraId="621272D2" w14:textId="77777777" w:rsidR="000260B1" w:rsidRPr="00533C32" w:rsidRDefault="000260B1" w:rsidP="000260B1">
      <w:pPr>
        <w:pStyle w:val="PL"/>
      </w:pPr>
      <w:r w:rsidRPr="00533C32">
        <w:t xml:space="preserve">        '201':</w:t>
      </w:r>
    </w:p>
    <w:p w14:paraId="78CBC079" w14:textId="77777777" w:rsidR="000260B1" w:rsidRPr="00533C32" w:rsidRDefault="000260B1" w:rsidP="000260B1">
      <w:pPr>
        <w:pStyle w:val="PL"/>
      </w:pPr>
      <w:r w:rsidRPr="00533C32">
        <w:t xml:space="preserve">          description: Upon success, a response body containing a representation of the created Individual SmfRegistration resource shall be returned</w:t>
      </w:r>
    </w:p>
    <w:p w14:paraId="3BA3C829" w14:textId="77777777" w:rsidR="000260B1" w:rsidRPr="009F68CE" w:rsidRDefault="000260B1" w:rsidP="000260B1">
      <w:pPr>
        <w:pStyle w:val="PL"/>
      </w:pPr>
      <w:r w:rsidRPr="009F68CE">
        <w:t xml:space="preserve">        </w:t>
      </w:r>
      <w:r>
        <w:t xml:space="preserve">  </w:t>
      </w:r>
      <w:r w:rsidRPr="009F68CE">
        <w:t>content:</w:t>
      </w:r>
    </w:p>
    <w:p w14:paraId="15429D72" w14:textId="77777777" w:rsidR="000260B1" w:rsidRPr="009F68CE" w:rsidRDefault="000260B1" w:rsidP="000260B1">
      <w:pPr>
        <w:pStyle w:val="PL"/>
      </w:pPr>
      <w:r w:rsidRPr="009F68CE">
        <w:t xml:space="preserve">          </w:t>
      </w:r>
      <w:r>
        <w:t xml:space="preserve">  </w:t>
      </w:r>
      <w:r w:rsidRPr="009F68CE">
        <w:t>application/json:</w:t>
      </w:r>
    </w:p>
    <w:p w14:paraId="379EDC02" w14:textId="77777777" w:rsidR="000260B1" w:rsidRPr="009F68CE" w:rsidRDefault="000260B1" w:rsidP="000260B1">
      <w:pPr>
        <w:pStyle w:val="PL"/>
      </w:pPr>
      <w:r w:rsidRPr="009F68CE">
        <w:t xml:space="preserve">            </w:t>
      </w:r>
      <w:r>
        <w:t xml:space="preserve">  </w:t>
      </w:r>
      <w:r w:rsidRPr="009F68CE">
        <w:t>schema:</w:t>
      </w:r>
    </w:p>
    <w:p w14:paraId="646AF80A" w14:textId="77777777" w:rsidR="000260B1" w:rsidRPr="009F68CE" w:rsidRDefault="000260B1" w:rsidP="000260B1">
      <w:pPr>
        <w:pStyle w:val="PL"/>
        <w:outlineLvl w:val="0"/>
      </w:pPr>
      <w:r w:rsidRPr="009F68CE">
        <w:t xml:space="preserve">              </w:t>
      </w:r>
      <w:r>
        <w:t xml:space="preserve">  </w:t>
      </w:r>
      <w:r w:rsidRPr="009F68CE">
        <w:t>$ref: '#/components/schemas/SmfRegistration'</w:t>
      </w:r>
    </w:p>
    <w:p w14:paraId="76BA8420" w14:textId="77777777" w:rsidR="000260B1" w:rsidRPr="009F68CE" w:rsidRDefault="000260B1" w:rsidP="000260B1">
      <w:pPr>
        <w:pStyle w:val="PL"/>
      </w:pPr>
      <w:r>
        <w:t xml:space="preserve">          </w:t>
      </w:r>
      <w:r w:rsidRPr="009F68CE">
        <w:t>headers:</w:t>
      </w:r>
    </w:p>
    <w:p w14:paraId="6C6BC06D" w14:textId="77777777" w:rsidR="000260B1" w:rsidRPr="009F68CE" w:rsidRDefault="000260B1" w:rsidP="000260B1">
      <w:pPr>
        <w:pStyle w:val="PL"/>
      </w:pPr>
      <w:r w:rsidRPr="009F68CE">
        <w:t xml:space="preserve">          </w:t>
      </w:r>
      <w:r>
        <w:t xml:space="preserve">  </w:t>
      </w:r>
      <w:r w:rsidRPr="009F68CE">
        <w:t>Location:</w:t>
      </w:r>
    </w:p>
    <w:p w14:paraId="7CC1F8B9" w14:textId="77777777" w:rsidR="000260B1" w:rsidRPr="009F68CE" w:rsidRDefault="000260B1" w:rsidP="000260B1">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386FDD66" w14:textId="77777777" w:rsidR="000260B1" w:rsidRPr="009F68CE" w:rsidRDefault="000260B1" w:rsidP="000260B1">
      <w:pPr>
        <w:pStyle w:val="PL"/>
      </w:pPr>
      <w:r w:rsidRPr="009F68CE">
        <w:t xml:space="preserve">            </w:t>
      </w:r>
      <w:r>
        <w:t xml:space="preserve">  </w:t>
      </w:r>
      <w:r w:rsidRPr="009F68CE">
        <w:t>required: true</w:t>
      </w:r>
    </w:p>
    <w:p w14:paraId="368D6633" w14:textId="77777777" w:rsidR="000260B1" w:rsidRPr="009F68CE" w:rsidRDefault="000260B1" w:rsidP="000260B1">
      <w:pPr>
        <w:pStyle w:val="PL"/>
      </w:pPr>
      <w:r w:rsidRPr="009F68CE">
        <w:t xml:space="preserve">            </w:t>
      </w:r>
      <w:r>
        <w:t xml:space="preserve">  </w:t>
      </w:r>
      <w:r w:rsidRPr="009F68CE">
        <w:t>schema:</w:t>
      </w:r>
    </w:p>
    <w:p w14:paraId="69968BB1" w14:textId="77777777" w:rsidR="000260B1" w:rsidRPr="009F68CE" w:rsidRDefault="000260B1" w:rsidP="000260B1">
      <w:pPr>
        <w:pStyle w:val="PL"/>
        <w:rPr>
          <w:lang w:eastAsia="zh-CN"/>
        </w:rPr>
      </w:pPr>
      <w:r w:rsidRPr="009F68CE">
        <w:t xml:space="preserve">              </w:t>
      </w:r>
      <w:r>
        <w:t xml:space="preserve">  </w:t>
      </w:r>
      <w:r w:rsidRPr="009F68CE">
        <w:t>type: string</w:t>
      </w:r>
    </w:p>
    <w:p w14:paraId="4F79E4FC" w14:textId="77777777" w:rsidR="000260B1" w:rsidRPr="009F68CE" w:rsidRDefault="000260B1" w:rsidP="000260B1">
      <w:pPr>
        <w:pStyle w:val="PL"/>
      </w:pPr>
      <w:r>
        <w:t xml:space="preserve">        '204</w:t>
      </w:r>
      <w:r w:rsidRPr="009F68CE">
        <w:t>':</w:t>
      </w:r>
    </w:p>
    <w:p w14:paraId="12526FAA" w14:textId="77777777" w:rsidR="000260B1" w:rsidRPr="009F68CE" w:rsidRDefault="000260B1" w:rsidP="000260B1">
      <w:pPr>
        <w:pStyle w:val="PL"/>
      </w:pPr>
      <w:r w:rsidRPr="009F68CE">
        <w:t xml:space="preserve">          description: </w:t>
      </w:r>
      <w:r>
        <w:t>No content</w:t>
      </w:r>
    </w:p>
    <w:p w14:paraId="7F92979C" w14:textId="77777777" w:rsidR="000260B1" w:rsidRDefault="000260B1" w:rsidP="000260B1">
      <w:pPr>
        <w:pStyle w:val="PL"/>
        <w:rPr>
          <w:lang w:eastAsia="zh-CN"/>
        </w:rPr>
      </w:pPr>
      <w:r w:rsidRPr="00533C32">
        <w:t xml:space="preserve">        default:</w:t>
      </w:r>
    </w:p>
    <w:p w14:paraId="35CF271F"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71C9605" w14:textId="77777777" w:rsidR="000260B1" w:rsidRPr="00533C32" w:rsidRDefault="000260B1" w:rsidP="000260B1">
      <w:pPr>
        <w:pStyle w:val="PL"/>
        <w:rPr>
          <w:lang w:eastAsia="zh-CN"/>
        </w:rPr>
      </w:pPr>
    </w:p>
    <w:p w14:paraId="4EB41BC7" w14:textId="77777777" w:rsidR="000260B1" w:rsidRPr="00533C32" w:rsidRDefault="000260B1" w:rsidP="000260B1">
      <w:pPr>
        <w:pStyle w:val="PL"/>
      </w:pPr>
      <w:r w:rsidRPr="00533C32">
        <w:t xml:space="preserve">    delete:</w:t>
      </w:r>
    </w:p>
    <w:p w14:paraId="6E9A7296" w14:textId="77777777" w:rsidR="000260B1" w:rsidRPr="00533C32" w:rsidRDefault="000260B1" w:rsidP="000260B1">
      <w:pPr>
        <w:pStyle w:val="PL"/>
      </w:pPr>
      <w:r w:rsidRPr="00533C32">
        <w:t xml:space="preserve">      summary: To remove an individual SMF context data of a UE the UDR</w:t>
      </w:r>
    </w:p>
    <w:p w14:paraId="362AE7C4" w14:textId="77777777" w:rsidR="000260B1" w:rsidRPr="00533C32" w:rsidRDefault="000260B1" w:rsidP="000260B1">
      <w:pPr>
        <w:pStyle w:val="PL"/>
      </w:pPr>
      <w:r w:rsidRPr="00533C32">
        <w:t xml:space="preserve">      operationId: </w:t>
      </w:r>
      <w:r w:rsidRPr="00375E43">
        <w:t>DeleteSmfRegistration</w:t>
      </w:r>
    </w:p>
    <w:p w14:paraId="270A2D09" w14:textId="77777777" w:rsidR="000260B1" w:rsidRPr="00533C32" w:rsidRDefault="000260B1" w:rsidP="000260B1">
      <w:pPr>
        <w:pStyle w:val="PL"/>
      </w:pPr>
      <w:r w:rsidRPr="00533C32">
        <w:t xml:space="preserve">      tags:</w:t>
      </w:r>
    </w:p>
    <w:p w14:paraId="4C6E7C26" w14:textId="77777777" w:rsidR="000260B1" w:rsidRDefault="000260B1" w:rsidP="000260B1">
      <w:pPr>
        <w:pStyle w:val="PL"/>
        <w:rPr>
          <w:lang w:eastAsia="zh-CN"/>
        </w:rPr>
      </w:pPr>
      <w:r w:rsidRPr="00533C32">
        <w:t xml:space="preserve">        - SMF Registration (Document)</w:t>
      </w:r>
    </w:p>
    <w:p w14:paraId="459D9B64" w14:textId="77777777" w:rsidR="000260B1" w:rsidRDefault="000260B1" w:rsidP="000260B1">
      <w:pPr>
        <w:pStyle w:val="PL"/>
      </w:pPr>
      <w:r>
        <w:t xml:space="preserve">      security:</w:t>
      </w:r>
    </w:p>
    <w:p w14:paraId="4A5F2026" w14:textId="77777777" w:rsidR="000260B1" w:rsidRDefault="000260B1" w:rsidP="000260B1">
      <w:pPr>
        <w:pStyle w:val="PL"/>
      </w:pPr>
      <w:r>
        <w:t xml:space="preserve">        - {}</w:t>
      </w:r>
    </w:p>
    <w:p w14:paraId="3E611CF5" w14:textId="77777777" w:rsidR="000260B1" w:rsidRDefault="000260B1" w:rsidP="000260B1">
      <w:pPr>
        <w:pStyle w:val="PL"/>
      </w:pPr>
      <w:r>
        <w:t xml:space="preserve">        - oAuth2ClientCredentials:</w:t>
      </w:r>
    </w:p>
    <w:p w14:paraId="2EA0C3F6" w14:textId="77777777" w:rsidR="000260B1" w:rsidRDefault="000260B1" w:rsidP="000260B1">
      <w:pPr>
        <w:pStyle w:val="PL"/>
      </w:pPr>
      <w:r>
        <w:t xml:space="preserve">          - nudr-dr</w:t>
      </w:r>
    </w:p>
    <w:p w14:paraId="688A8FDA" w14:textId="77777777" w:rsidR="000260B1" w:rsidRDefault="000260B1" w:rsidP="000260B1">
      <w:pPr>
        <w:pStyle w:val="PL"/>
      </w:pPr>
      <w:r>
        <w:t xml:space="preserve">        - oAuth2ClientCredentials:</w:t>
      </w:r>
    </w:p>
    <w:p w14:paraId="26BD9615" w14:textId="77777777" w:rsidR="000260B1" w:rsidRDefault="000260B1" w:rsidP="000260B1">
      <w:pPr>
        <w:pStyle w:val="PL"/>
      </w:pPr>
      <w:r>
        <w:t xml:space="preserve">          - nudr-dr</w:t>
      </w:r>
    </w:p>
    <w:p w14:paraId="52336F15" w14:textId="77777777" w:rsidR="000260B1" w:rsidRDefault="000260B1" w:rsidP="000260B1">
      <w:pPr>
        <w:pStyle w:val="PL"/>
        <w:rPr>
          <w:lang w:eastAsia="zh-CN"/>
        </w:rPr>
      </w:pPr>
      <w:r>
        <w:t xml:space="preserve">          - nudr-dr:subscription-data</w:t>
      </w:r>
    </w:p>
    <w:p w14:paraId="1A394F19" w14:textId="77777777" w:rsidR="000260B1" w:rsidRDefault="000260B1" w:rsidP="000260B1">
      <w:pPr>
        <w:pStyle w:val="PL"/>
      </w:pPr>
      <w:r>
        <w:t xml:space="preserve">        - oAuth2ClientCredentials:</w:t>
      </w:r>
    </w:p>
    <w:p w14:paraId="239C3D16" w14:textId="77777777" w:rsidR="000260B1" w:rsidRDefault="000260B1" w:rsidP="000260B1">
      <w:pPr>
        <w:pStyle w:val="PL"/>
      </w:pPr>
      <w:r>
        <w:t xml:space="preserve">          - nudr-dr</w:t>
      </w:r>
    </w:p>
    <w:p w14:paraId="3BE04803" w14:textId="77777777" w:rsidR="000260B1" w:rsidRDefault="000260B1" w:rsidP="000260B1">
      <w:pPr>
        <w:pStyle w:val="PL"/>
        <w:rPr>
          <w:lang w:eastAsia="zh-CN"/>
        </w:rPr>
      </w:pPr>
      <w:r>
        <w:t xml:space="preserve">          - nudr-dr:subscription-data:registrations:write</w:t>
      </w:r>
    </w:p>
    <w:p w14:paraId="26377ED2" w14:textId="77777777" w:rsidR="000260B1" w:rsidRPr="00533C32" w:rsidRDefault="000260B1" w:rsidP="000260B1">
      <w:pPr>
        <w:pStyle w:val="PL"/>
      </w:pPr>
      <w:r w:rsidRPr="00533C32">
        <w:t xml:space="preserve">      parameters:</w:t>
      </w:r>
    </w:p>
    <w:p w14:paraId="3A090F10" w14:textId="77777777" w:rsidR="000260B1" w:rsidRPr="00533C32" w:rsidRDefault="000260B1" w:rsidP="000260B1">
      <w:pPr>
        <w:pStyle w:val="PL"/>
      </w:pPr>
      <w:r w:rsidRPr="00533C32">
        <w:t xml:space="preserve">        - name: ueId</w:t>
      </w:r>
    </w:p>
    <w:p w14:paraId="0893AB50" w14:textId="77777777" w:rsidR="000260B1" w:rsidRPr="00533C32" w:rsidRDefault="000260B1" w:rsidP="000260B1">
      <w:pPr>
        <w:pStyle w:val="PL"/>
      </w:pPr>
      <w:r w:rsidRPr="00533C32">
        <w:t xml:space="preserve">          in: path</w:t>
      </w:r>
    </w:p>
    <w:p w14:paraId="241FCF04" w14:textId="77777777" w:rsidR="000260B1" w:rsidRPr="00533C32" w:rsidRDefault="000260B1" w:rsidP="000260B1">
      <w:pPr>
        <w:pStyle w:val="PL"/>
      </w:pPr>
      <w:r w:rsidRPr="00533C32">
        <w:t xml:space="preserve">          description: UE id</w:t>
      </w:r>
    </w:p>
    <w:p w14:paraId="735593B5" w14:textId="77777777" w:rsidR="000260B1" w:rsidRPr="00533C32" w:rsidRDefault="000260B1" w:rsidP="000260B1">
      <w:pPr>
        <w:pStyle w:val="PL"/>
      </w:pPr>
      <w:r w:rsidRPr="00533C32">
        <w:t xml:space="preserve">          required: true</w:t>
      </w:r>
    </w:p>
    <w:p w14:paraId="35107CFE" w14:textId="77777777" w:rsidR="000260B1" w:rsidRPr="00533C32" w:rsidRDefault="000260B1" w:rsidP="000260B1">
      <w:pPr>
        <w:pStyle w:val="PL"/>
      </w:pPr>
      <w:r w:rsidRPr="00533C32">
        <w:t xml:space="preserve">          schema:</w:t>
      </w:r>
    </w:p>
    <w:p w14:paraId="5497E806" w14:textId="77777777" w:rsidR="000260B1" w:rsidRPr="00533C32" w:rsidRDefault="000260B1" w:rsidP="000260B1">
      <w:pPr>
        <w:pStyle w:val="PL"/>
      </w:pPr>
      <w:r w:rsidRPr="00533C32">
        <w:t xml:space="preserve">            $ref: 'TS29571_CommonData.yaml#/components/schemas/VarUeId'</w:t>
      </w:r>
    </w:p>
    <w:p w14:paraId="62AD2085" w14:textId="77777777" w:rsidR="000260B1" w:rsidRPr="00533C32" w:rsidRDefault="000260B1" w:rsidP="000260B1">
      <w:pPr>
        <w:pStyle w:val="PL"/>
      </w:pPr>
      <w:r w:rsidRPr="00533C32">
        <w:t xml:space="preserve">        - name: pduSessionId</w:t>
      </w:r>
    </w:p>
    <w:p w14:paraId="26C56F33" w14:textId="77777777" w:rsidR="000260B1" w:rsidRPr="00533C32" w:rsidRDefault="000260B1" w:rsidP="000260B1">
      <w:pPr>
        <w:pStyle w:val="PL"/>
      </w:pPr>
      <w:r w:rsidRPr="00533C32">
        <w:t xml:space="preserve">          in: path</w:t>
      </w:r>
    </w:p>
    <w:p w14:paraId="7F47CC0B" w14:textId="77777777" w:rsidR="000260B1" w:rsidRPr="00533C32" w:rsidRDefault="000260B1" w:rsidP="000260B1">
      <w:pPr>
        <w:pStyle w:val="PL"/>
      </w:pPr>
      <w:r w:rsidRPr="00533C32">
        <w:t xml:space="preserve">          description: PDU session id</w:t>
      </w:r>
    </w:p>
    <w:p w14:paraId="006BBE02" w14:textId="77777777" w:rsidR="000260B1" w:rsidRPr="00533C32" w:rsidRDefault="000260B1" w:rsidP="000260B1">
      <w:pPr>
        <w:pStyle w:val="PL"/>
      </w:pPr>
      <w:r w:rsidRPr="00533C32">
        <w:t xml:space="preserve">          required: true</w:t>
      </w:r>
    </w:p>
    <w:p w14:paraId="4064F784" w14:textId="77777777" w:rsidR="000260B1" w:rsidRPr="00533C32" w:rsidRDefault="000260B1" w:rsidP="000260B1">
      <w:pPr>
        <w:pStyle w:val="PL"/>
        <w:rPr>
          <w:lang w:eastAsia="zh-CN"/>
        </w:rPr>
      </w:pPr>
      <w:r w:rsidRPr="00533C32">
        <w:t xml:space="preserve">          schema:</w:t>
      </w:r>
    </w:p>
    <w:p w14:paraId="7C7863E8" w14:textId="77777777" w:rsidR="000260B1" w:rsidRPr="00533C32" w:rsidRDefault="000260B1" w:rsidP="000260B1">
      <w:pPr>
        <w:pStyle w:val="PL"/>
        <w:rPr>
          <w:lang w:eastAsia="zh-CN"/>
        </w:rPr>
      </w:pPr>
      <w:r w:rsidRPr="00533C32">
        <w:t xml:space="preserve">            $ref: 'TS29571_CommonData.yaml#/components/schemas/PduSessionId'</w:t>
      </w:r>
    </w:p>
    <w:p w14:paraId="319DC899" w14:textId="77777777" w:rsidR="000260B1" w:rsidRPr="00533C32" w:rsidRDefault="000260B1" w:rsidP="000260B1">
      <w:pPr>
        <w:pStyle w:val="PL"/>
      </w:pPr>
      <w:r w:rsidRPr="00533C32">
        <w:t xml:space="preserve">      responses:</w:t>
      </w:r>
    </w:p>
    <w:p w14:paraId="0D255F3D" w14:textId="77777777" w:rsidR="000260B1" w:rsidRPr="00533C32" w:rsidRDefault="000260B1" w:rsidP="000260B1">
      <w:pPr>
        <w:pStyle w:val="PL"/>
      </w:pPr>
      <w:r w:rsidRPr="00533C32">
        <w:t xml:space="preserve">        '204':</w:t>
      </w:r>
    </w:p>
    <w:p w14:paraId="6DC36FD7" w14:textId="77777777" w:rsidR="000260B1" w:rsidRPr="00533C32" w:rsidRDefault="000260B1" w:rsidP="000260B1">
      <w:pPr>
        <w:pStyle w:val="PL"/>
      </w:pPr>
      <w:r w:rsidRPr="00533C32">
        <w:t xml:space="preserve">          description: Upon success, an empty response body shall be returned.</w:t>
      </w:r>
    </w:p>
    <w:p w14:paraId="7DA66C49" w14:textId="77777777" w:rsidR="000260B1" w:rsidRDefault="000260B1" w:rsidP="000260B1">
      <w:pPr>
        <w:pStyle w:val="PL"/>
        <w:rPr>
          <w:lang w:eastAsia="zh-CN"/>
        </w:rPr>
      </w:pPr>
      <w:r w:rsidRPr="00533C32">
        <w:t xml:space="preserve">        default:</w:t>
      </w:r>
    </w:p>
    <w:p w14:paraId="74951CFC" w14:textId="77777777" w:rsidR="000260B1" w:rsidRPr="00533C32" w:rsidRDefault="000260B1" w:rsidP="000260B1">
      <w:pPr>
        <w:pStyle w:val="PL"/>
        <w:outlineLvl w:val="0"/>
        <w:rPr>
          <w:lang w:eastAsia="zh-CN"/>
        </w:rPr>
      </w:pPr>
      <w:r w:rsidRPr="002E5CBA">
        <w:t xml:space="preserve">          </w:t>
      </w:r>
      <w:r w:rsidRPr="001F14B1">
        <w:t>$ref: 'TS29571_CommonDat</w:t>
      </w:r>
      <w:r>
        <w:t>a.yaml#/components/responses/default</w:t>
      </w:r>
      <w:r w:rsidRPr="001F14B1">
        <w:t>'</w:t>
      </w:r>
    </w:p>
    <w:p w14:paraId="1785E21D" w14:textId="77777777" w:rsidR="000260B1" w:rsidRPr="00533C32" w:rsidRDefault="000260B1" w:rsidP="000260B1">
      <w:pPr>
        <w:pStyle w:val="PL"/>
      </w:pPr>
      <w:r w:rsidRPr="00533C32">
        <w:t xml:space="preserve">    patch:</w:t>
      </w:r>
    </w:p>
    <w:p w14:paraId="0640420A" w14:textId="77777777" w:rsidR="000260B1" w:rsidRPr="00533C32" w:rsidRDefault="000260B1" w:rsidP="000260B1">
      <w:pPr>
        <w:pStyle w:val="PL"/>
      </w:pPr>
      <w:r w:rsidRPr="00533C32">
        <w:t xml:space="preserve">      summary: To modify </w:t>
      </w:r>
      <w:r>
        <w:t>the S</w:t>
      </w:r>
      <w:r w:rsidRPr="00533C32">
        <w:t>MF context data of a UE in the UDR</w:t>
      </w:r>
    </w:p>
    <w:p w14:paraId="6A322264" w14:textId="77777777" w:rsidR="000260B1" w:rsidRPr="00533C32" w:rsidRDefault="000260B1" w:rsidP="000260B1">
      <w:pPr>
        <w:pStyle w:val="PL"/>
      </w:pPr>
      <w:r>
        <w:t xml:space="preserve">      operationId: UpdateS</w:t>
      </w:r>
      <w:r w:rsidRPr="00533C32">
        <w:t>mfContext</w:t>
      </w:r>
    </w:p>
    <w:p w14:paraId="205E4F57" w14:textId="77777777" w:rsidR="000260B1" w:rsidRPr="00533C32" w:rsidRDefault="000260B1" w:rsidP="000260B1">
      <w:pPr>
        <w:pStyle w:val="PL"/>
      </w:pPr>
      <w:r w:rsidRPr="00533C32">
        <w:t xml:space="preserve">      tags:</w:t>
      </w:r>
    </w:p>
    <w:p w14:paraId="5D167D7E" w14:textId="77777777" w:rsidR="000260B1" w:rsidRDefault="000260B1" w:rsidP="000260B1">
      <w:pPr>
        <w:pStyle w:val="PL"/>
        <w:rPr>
          <w:lang w:eastAsia="zh-CN"/>
        </w:rPr>
      </w:pPr>
      <w:r w:rsidRPr="00533C32">
        <w:t xml:space="preserve">        - SMF Registration (Document)</w:t>
      </w:r>
    </w:p>
    <w:p w14:paraId="42D93027" w14:textId="77777777" w:rsidR="000260B1" w:rsidRDefault="000260B1" w:rsidP="000260B1">
      <w:pPr>
        <w:pStyle w:val="PL"/>
      </w:pPr>
      <w:r>
        <w:t xml:space="preserve">      security:</w:t>
      </w:r>
    </w:p>
    <w:p w14:paraId="211918CB" w14:textId="77777777" w:rsidR="000260B1" w:rsidRDefault="000260B1" w:rsidP="000260B1">
      <w:pPr>
        <w:pStyle w:val="PL"/>
      </w:pPr>
      <w:r>
        <w:t xml:space="preserve">        - {}</w:t>
      </w:r>
    </w:p>
    <w:p w14:paraId="5AD8E84E" w14:textId="77777777" w:rsidR="000260B1" w:rsidRDefault="000260B1" w:rsidP="000260B1">
      <w:pPr>
        <w:pStyle w:val="PL"/>
      </w:pPr>
      <w:r>
        <w:t xml:space="preserve">        - oAuth2ClientCredentials:</w:t>
      </w:r>
    </w:p>
    <w:p w14:paraId="4E54D9E4" w14:textId="77777777" w:rsidR="000260B1" w:rsidRDefault="000260B1" w:rsidP="000260B1">
      <w:pPr>
        <w:pStyle w:val="PL"/>
      </w:pPr>
      <w:r>
        <w:t xml:space="preserve">          - nudr-dr</w:t>
      </w:r>
    </w:p>
    <w:p w14:paraId="2837ECB3" w14:textId="77777777" w:rsidR="000260B1" w:rsidRDefault="000260B1" w:rsidP="000260B1">
      <w:pPr>
        <w:pStyle w:val="PL"/>
      </w:pPr>
      <w:r>
        <w:t xml:space="preserve">        - oAuth2ClientCredentials:</w:t>
      </w:r>
    </w:p>
    <w:p w14:paraId="048065F3" w14:textId="77777777" w:rsidR="000260B1" w:rsidRDefault="000260B1" w:rsidP="000260B1">
      <w:pPr>
        <w:pStyle w:val="PL"/>
      </w:pPr>
      <w:r>
        <w:t xml:space="preserve">          - nudr-dr</w:t>
      </w:r>
    </w:p>
    <w:p w14:paraId="4CD3C35D" w14:textId="77777777" w:rsidR="000260B1" w:rsidRDefault="000260B1" w:rsidP="000260B1">
      <w:pPr>
        <w:pStyle w:val="PL"/>
        <w:rPr>
          <w:lang w:eastAsia="zh-CN"/>
        </w:rPr>
      </w:pPr>
      <w:r>
        <w:t xml:space="preserve">          - nudr-dr:subscription-data</w:t>
      </w:r>
    </w:p>
    <w:p w14:paraId="72FAA771" w14:textId="77777777" w:rsidR="000260B1" w:rsidRDefault="000260B1" w:rsidP="000260B1">
      <w:pPr>
        <w:pStyle w:val="PL"/>
      </w:pPr>
      <w:r>
        <w:t xml:space="preserve">        - oAuth2ClientCredentials:</w:t>
      </w:r>
    </w:p>
    <w:p w14:paraId="14F68008" w14:textId="77777777" w:rsidR="000260B1" w:rsidRDefault="000260B1" w:rsidP="000260B1">
      <w:pPr>
        <w:pStyle w:val="PL"/>
      </w:pPr>
      <w:r>
        <w:t xml:space="preserve">          - nudr-dr</w:t>
      </w:r>
    </w:p>
    <w:p w14:paraId="4F9A6EA0" w14:textId="77777777" w:rsidR="000260B1" w:rsidRDefault="000260B1" w:rsidP="000260B1">
      <w:pPr>
        <w:pStyle w:val="PL"/>
        <w:rPr>
          <w:lang w:eastAsia="zh-CN"/>
        </w:rPr>
      </w:pPr>
      <w:r>
        <w:lastRenderedPageBreak/>
        <w:t xml:space="preserve">          - nudr-dr:subscription-data:registrations:write</w:t>
      </w:r>
    </w:p>
    <w:p w14:paraId="7292C10B" w14:textId="77777777" w:rsidR="000260B1" w:rsidRPr="00533C32" w:rsidRDefault="000260B1" w:rsidP="000260B1">
      <w:pPr>
        <w:pStyle w:val="PL"/>
      </w:pPr>
      <w:r w:rsidRPr="00533C32">
        <w:t xml:space="preserve">      parameters:</w:t>
      </w:r>
    </w:p>
    <w:p w14:paraId="0304C9CC" w14:textId="77777777" w:rsidR="000260B1" w:rsidRPr="00533C32" w:rsidRDefault="000260B1" w:rsidP="000260B1">
      <w:pPr>
        <w:pStyle w:val="PL"/>
      </w:pPr>
      <w:r w:rsidRPr="00533C32">
        <w:t xml:space="preserve">        - name: ueId</w:t>
      </w:r>
    </w:p>
    <w:p w14:paraId="69BE41E4" w14:textId="77777777" w:rsidR="000260B1" w:rsidRPr="00533C32" w:rsidRDefault="000260B1" w:rsidP="000260B1">
      <w:pPr>
        <w:pStyle w:val="PL"/>
      </w:pPr>
      <w:r w:rsidRPr="00533C32">
        <w:t xml:space="preserve">          in: path</w:t>
      </w:r>
    </w:p>
    <w:p w14:paraId="42F2BD2B" w14:textId="77777777" w:rsidR="000260B1" w:rsidRPr="00533C32" w:rsidRDefault="000260B1" w:rsidP="000260B1">
      <w:pPr>
        <w:pStyle w:val="PL"/>
      </w:pPr>
      <w:r w:rsidRPr="00533C32">
        <w:t xml:space="preserve">          description: UE id</w:t>
      </w:r>
    </w:p>
    <w:p w14:paraId="754FF655" w14:textId="77777777" w:rsidR="000260B1" w:rsidRPr="00533C32" w:rsidRDefault="000260B1" w:rsidP="000260B1">
      <w:pPr>
        <w:pStyle w:val="PL"/>
      </w:pPr>
      <w:r w:rsidRPr="00533C32">
        <w:t xml:space="preserve">          required: true</w:t>
      </w:r>
    </w:p>
    <w:p w14:paraId="17AA014F" w14:textId="77777777" w:rsidR="000260B1" w:rsidRPr="00533C32" w:rsidRDefault="000260B1" w:rsidP="000260B1">
      <w:pPr>
        <w:pStyle w:val="PL"/>
      </w:pPr>
      <w:r w:rsidRPr="00533C32">
        <w:t xml:space="preserve">          schema:</w:t>
      </w:r>
    </w:p>
    <w:p w14:paraId="7000F2DC" w14:textId="77777777" w:rsidR="000260B1" w:rsidRDefault="000260B1" w:rsidP="000260B1">
      <w:pPr>
        <w:pStyle w:val="PL"/>
      </w:pPr>
      <w:r w:rsidRPr="00533C32">
        <w:t xml:space="preserve">            $ref: 'TS29571_CommonData.yaml#/components/schemas/VarUeId'</w:t>
      </w:r>
    </w:p>
    <w:p w14:paraId="6F71E6D8" w14:textId="77777777" w:rsidR="000260B1" w:rsidRPr="00533C32" w:rsidRDefault="000260B1" w:rsidP="000260B1">
      <w:pPr>
        <w:pStyle w:val="PL"/>
      </w:pPr>
      <w:r w:rsidRPr="00533C32">
        <w:t xml:space="preserve">        - name: pduSessionId</w:t>
      </w:r>
    </w:p>
    <w:p w14:paraId="7FB1CF4C" w14:textId="77777777" w:rsidR="000260B1" w:rsidRPr="00533C32" w:rsidRDefault="000260B1" w:rsidP="000260B1">
      <w:pPr>
        <w:pStyle w:val="PL"/>
      </w:pPr>
      <w:r w:rsidRPr="00533C32">
        <w:t xml:space="preserve">          in: path</w:t>
      </w:r>
    </w:p>
    <w:p w14:paraId="636A86ED" w14:textId="77777777" w:rsidR="000260B1" w:rsidRPr="00533C32" w:rsidRDefault="000260B1" w:rsidP="000260B1">
      <w:pPr>
        <w:pStyle w:val="PL"/>
      </w:pPr>
      <w:r w:rsidRPr="00533C32">
        <w:t xml:space="preserve">          description: PDU session id</w:t>
      </w:r>
    </w:p>
    <w:p w14:paraId="08C716BB" w14:textId="77777777" w:rsidR="000260B1" w:rsidRPr="00533C32" w:rsidRDefault="000260B1" w:rsidP="000260B1">
      <w:pPr>
        <w:pStyle w:val="PL"/>
      </w:pPr>
      <w:r w:rsidRPr="00533C32">
        <w:t xml:space="preserve">          required: true</w:t>
      </w:r>
    </w:p>
    <w:p w14:paraId="58BFB53C" w14:textId="77777777" w:rsidR="000260B1" w:rsidRPr="00533C32" w:rsidRDefault="000260B1" w:rsidP="000260B1">
      <w:pPr>
        <w:pStyle w:val="PL"/>
        <w:rPr>
          <w:lang w:eastAsia="zh-CN"/>
        </w:rPr>
      </w:pPr>
      <w:r w:rsidRPr="00533C32">
        <w:t xml:space="preserve">          schema:</w:t>
      </w:r>
    </w:p>
    <w:p w14:paraId="4D98AC91" w14:textId="77777777" w:rsidR="000260B1" w:rsidRPr="00F70D3C" w:rsidRDefault="000260B1" w:rsidP="000260B1">
      <w:pPr>
        <w:pStyle w:val="PL"/>
        <w:rPr>
          <w:lang w:eastAsia="zh-CN"/>
        </w:rPr>
      </w:pPr>
      <w:r w:rsidRPr="00533C32">
        <w:t xml:space="preserve">            $ref: 'TS29571_CommonData.yaml#/components/schemas/PduSessionId'</w:t>
      </w:r>
    </w:p>
    <w:p w14:paraId="7521147C" w14:textId="77777777" w:rsidR="000260B1" w:rsidRPr="002857AD" w:rsidRDefault="000260B1" w:rsidP="000260B1">
      <w:pPr>
        <w:pStyle w:val="PL"/>
      </w:pPr>
      <w:r w:rsidRPr="002857AD">
        <w:t xml:space="preserve">        - name: supported-features</w:t>
      </w:r>
    </w:p>
    <w:p w14:paraId="111BC2C6" w14:textId="77777777" w:rsidR="000260B1" w:rsidRPr="002857AD" w:rsidRDefault="000260B1" w:rsidP="000260B1">
      <w:pPr>
        <w:pStyle w:val="PL"/>
      </w:pPr>
      <w:r w:rsidRPr="002857AD">
        <w:t xml:space="preserve">          in: query</w:t>
      </w:r>
    </w:p>
    <w:p w14:paraId="710BE4CB" w14:textId="77777777" w:rsidR="000260B1" w:rsidRPr="002857AD" w:rsidRDefault="000260B1" w:rsidP="000260B1">
      <w:pPr>
        <w:pStyle w:val="PL"/>
      </w:pPr>
      <w:r w:rsidRPr="002857AD">
        <w:t xml:space="preserve">          description: Features required to be supported by the target NF</w:t>
      </w:r>
    </w:p>
    <w:p w14:paraId="705528CB" w14:textId="77777777" w:rsidR="000260B1" w:rsidRPr="002857AD" w:rsidRDefault="000260B1" w:rsidP="000260B1">
      <w:pPr>
        <w:pStyle w:val="PL"/>
      </w:pPr>
      <w:r w:rsidRPr="002857AD">
        <w:t xml:space="preserve">          schema:</w:t>
      </w:r>
    </w:p>
    <w:p w14:paraId="0E0AE710" w14:textId="77777777" w:rsidR="000260B1" w:rsidRPr="00533C32" w:rsidRDefault="000260B1" w:rsidP="000260B1">
      <w:pPr>
        <w:pStyle w:val="PL"/>
        <w:rPr>
          <w:lang w:eastAsia="zh-CN"/>
        </w:rPr>
      </w:pPr>
      <w:r w:rsidRPr="002857AD">
        <w:t xml:space="preserve">            $ref: 'TS29571_CommonData.yaml#/components/schemas/SupportedFeatures'</w:t>
      </w:r>
    </w:p>
    <w:p w14:paraId="534F1944" w14:textId="77777777" w:rsidR="000260B1" w:rsidRPr="00533C32" w:rsidRDefault="000260B1" w:rsidP="000260B1">
      <w:pPr>
        <w:pStyle w:val="PL"/>
      </w:pPr>
      <w:r w:rsidRPr="00533C32">
        <w:t xml:space="preserve">      requestBody:</w:t>
      </w:r>
    </w:p>
    <w:p w14:paraId="1C893859" w14:textId="77777777" w:rsidR="000260B1" w:rsidRPr="00533C32" w:rsidRDefault="000260B1" w:rsidP="000260B1">
      <w:pPr>
        <w:pStyle w:val="PL"/>
      </w:pPr>
      <w:r w:rsidRPr="00533C32">
        <w:t xml:space="preserve">        content:</w:t>
      </w:r>
    </w:p>
    <w:p w14:paraId="57435E5C" w14:textId="77777777" w:rsidR="000260B1" w:rsidRPr="00533C32" w:rsidRDefault="000260B1" w:rsidP="000260B1">
      <w:pPr>
        <w:pStyle w:val="PL"/>
      </w:pPr>
      <w:r w:rsidRPr="00533C32">
        <w:t xml:space="preserve">          application/json-patch+json:</w:t>
      </w:r>
    </w:p>
    <w:p w14:paraId="4E87D9D2" w14:textId="77777777" w:rsidR="000260B1" w:rsidRPr="00533C32" w:rsidRDefault="000260B1" w:rsidP="000260B1">
      <w:pPr>
        <w:pStyle w:val="PL"/>
      </w:pPr>
      <w:r w:rsidRPr="00533C32">
        <w:t xml:space="preserve">            schema:</w:t>
      </w:r>
    </w:p>
    <w:p w14:paraId="4CBC246E" w14:textId="77777777" w:rsidR="000260B1" w:rsidRPr="00533C32" w:rsidRDefault="000260B1" w:rsidP="000260B1">
      <w:pPr>
        <w:pStyle w:val="PL"/>
      </w:pPr>
      <w:r w:rsidRPr="00533C32">
        <w:t xml:space="preserve">              type: array</w:t>
      </w:r>
    </w:p>
    <w:p w14:paraId="68CE7350" w14:textId="77777777" w:rsidR="000260B1" w:rsidRPr="00533C32" w:rsidRDefault="000260B1" w:rsidP="000260B1">
      <w:pPr>
        <w:pStyle w:val="PL"/>
      </w:pPr>
      <w:r w:rsidRPr="00533C32">
        <w:t xml:space="preserve">              items:</w:t>
      </w:r>
    </w:p>
    <w:p w14:paraId="532ABEB8" w14:textId="77777777" w:rsidR="000260B1" w:rsidRPr="00533C32" w:rsidRDefault="000260B1" w:rsidP="000260B1">
      <w:pPr>
        <w:pStyle w:val="PL"/>
      </w:pPr>
      <w:r w:rsidRPr="00533C32">
        <w:t xml:space="preserve">                $ref: 'TS29571_CommonData.yaml#/components/schemas/PatchItem'</w:t>
      </w:r>
    </w:p>
    <w:p w14:paraId="29E37FF2" w14:textId="77777777" w:rsidR="000260B1" w:rsidRPr="00533C32" w:rsidRDefault="000260B1" w:rsidP="000260B1">
      <w:pPr>
        <w:pStyle w:val="PL"/>
      </w:pPr>
      <w:r w:rsidRPr="00533C32">
        <w:t xml:space="preserve">        required: true</w:t>
      </w:r>
    </w:p>
    <w:p w14:paraId="17B03E5C" w14:textId="77777777" w:rsidR="000260B1" w:rsidRPr="00533C32" w:rsidRDefault="000260B1" w:rsidP="000260B1">
      <w:pPr>
        <w:pStyle w:val="PL"/>
      </w:pPr>
      <w:r w:rsidRPr="00533C32">
        <w:t xml:space="preserve">      responses:</w:t>
      </w:r>
    </w:p>
    <w:p w14:paraId="5F5501EC" w14:textId="77777777" w:rsidR="000260B1" w:rsidRPr="00533C32" w:rsidRDefault="000260B1" w:rsidP="000260B1">
      <w:pPr>
        <w:pStyle w:val="PL"/>
      </w:pPr>
      <w:r w:rsidRPr="00533C32">
        <w:t xml:space="preserve">        '204':</w:t>
      </w:r>
    </w:p>
    <w:p w14:paraId="5B37A4E8" w14:textId="77777777" w:rsidR="000260B1" w:rsidRPr="00533C32" w:rsidRDefault="000260B1" w:rsidP="000260B1">
      <w:pPr>
        <w:pStyle w:val="PL"/>
      </w:pPr>
      <w:r w:rsidRPr="00533C32">
        <w:t xml:space="preserve">          description: Expected response to a valid request</w:t>
      </w:r>
    </w:p>
    <w:p w14:paraId="00BE40E3" w14:textId="77777777" w:rsidR="000260B1" w:rsidRDefault="000260B1" w:rsidP="000260B1">
      <w:pPr>
        <w:pStyle w:val="PL"/>
        <w:rPr>
          <w:lang w:eastAsia="zh-CN"/>
        </w:rPr>
      </w:pPr>
      <w:r>
        <w:rPr>
          <w:rFonts w:hint="eastAsia"/>
          <w:lang w:eastAsia="zh-CN"/>
        </w:rPr>
        <w:t xml:space="preserve">        '200':</w:t>
      </w:r>
    </w:p>
    <w:p w14:paraId="1DCBE775" w14:textId="77777777" w:rsidR="000260B1" w:rsidRPr="000B71E3" w:rsidRDefault="000260B1" w:rsidP="000260B1">
      <w:pPr>
        <w:pStyle w:val="PL"/>
      </w:pPr>
      <w:r w:rsidRPr="000B71E3">
        <w:t xml:space="preserve">          description: Expected response to a valid request</w:t>
      </w:r>
    </w:p>
    <w:p w14:paraId="327B46AD" w14:textId="77777777" w:rsidR="000260B1" w:rsidRPr="000B71E3" w:rsidRDefault="000260B1" w:rsidP="000260B1">
      <w:pPr>
        <w:pStyle w:val="PL"/>
      </w:pPr>
      <w:r w:rsidRPr="000B71E3">
        <w:t xml:space="preserve">          content:</w:t>
      </w:r>
    </w:p>
    <w:p w14:paraId="3E5331A7" w14:textId="77777777" w:rsidR="000260B1" w:rsidRPr="000B71E3" w:rsidRDefault="000260B1" w:rsidP="000260B1">
      <w:pPr>
        <w:pStyle w:val="PL"/>
      </w:pPr>
      <w:r w:rsidRPr="000B71E3">
        <w:t xml:space="preserve">            application/json:</w:t>
      </w:r>
    </w:p>
    <w:p w14:paraId="18A4AADA" w14:textId="77777777" w:rsidR="000260B1" w:rsidRPr="000B71E3" w:rsidRDefault="000260B1" w:rsidP="000260B1">
      <w:pPr>
        <w:pStyle w:val="PL"/>
      </w:pPr>
      <w:r w:rsidRPr="000B71E3">
        <w:t xml:space="preserve">              schema:</w:t>
      </w:r>
    </w:p>
    <w:p w14:paraId="003B1A75"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7672A2E3" w14:textId="77777777" w:rsidR="000260B1" w:rsidRPr="00533C32" w:rsidRDefault="000260B1" w:rsidP="000260B1">
      <w:pPr>
        <w:pStyle w:val="PL"/>
      </w:pPr>
      <w:r w:rsidRPr="00533C32">
        <w:t xml:space="preserve">        '403':</w:t>
      </w:r>
    </w:p>
    <w:p w14:paraId="26DFDB00" w14:textId="77777777" w:rsidR="000260B1" w:rsidRPr="00533C32" w:rsidRDefault="000260B1" w:rsidP="000260B1">
      <w:pPr>
        <w:pStyle w:val="PL"/>
      </w:pPr>
      <w:r w:rsidRPr="00533C32">
        <w:t xml:space="preserve">          description: modification is rejected</w:t>
      </w:r>
    </w:p>
    <w:p w14:paraId="74E14C83" w14:textId="77777777" w:rsidR="000260B1" w:rsidRPr="00533C32" w:rsidRDefault="000260B1" w:rsidP="000260B1">
      <w:pPr>
        <w:pStyle w:val="PL"/>
      </w:pPr>
      <w:r w:rsidRPr="00533C32">
        <w:t xml:space="preserve">          content:</w:t>
      </w:r>
    </w:p>
    <w:p w14:paraId="024142AB" w14:textId="77777777" w:rsidR="000260B1" w:rsidRPr="00533C32" w:rsidRDefault="000260B1" w:rsidP="000260B1">
      <w:pPr>
        <w:pStyle w:val="PL"/>
      </w:pPr>
      <w:r w:rsidRPr="00533C32">
        <w:t xml:space="preserve">            application/problem+json:</w:t>
      </w:r>
    </w:p>
    <w:p w14:paraId="1CA73E04" w14:textId="77777777" w:rsidR="000260B1" w:rsidRPr="00533C32" w:rsidRDefault="000260B1" w:rsidP="000260B1">
      <w:pPr>
        <w:pStyle w:val="PL"/>
      </w:pPr>
      <w:r w:rsidRPr="00533C32">
        <w:t xml:space="preserve">              schema:</w:t>
      </w:r>
    </w:p>
    <w:p w14:paraId="5702D328" w14:textId="77777777" w:rsidR="000260B1" w:rsidRPr="00533C32" w:rsidRDefault="000260B1" w:rsidP="000260B1">
      <w:pPr>
        <w:pStyle w:val="PL"/>
      </w:pPr>
      <w:r w:rsidRPr="00533C32">
        <w:t xml:space="preserve">                $ref: 'TS29571_CommonData.yaml#/components/schemas/ProblemDetails'</w:t>
      </w:r>
    </w:p>
    <w:p w14:paraId="226B7CC0" w14:textId="77777777" w:rsidR="000260B1" w:rsidRDefault="000260B1" w:rsidP="000260B1">
      <w:pPr>
        <w:pStyle w:val="PL"/>
        <w:rPr>
          <w:lang w:eastAsia="zh-CN"/>
        </w:rPr>
      </w:pPr>
      <w:r w:rsidRPr="00533C32">
        <w:t xml:space="preserve">        default:</w:t>
      </w:r>
    </w:p>
    <w:p w14:paraId="109D95B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885374B" w14:textId="77777777" w:rsidR="000260B1" w:rsidRPr="00533C32" w:rsidRDefault="000260B1" w:rsidP="000260B1">
      <w:pPr>
        <w:pStyle w:val="PL"/>
      </w:pPr>
    </w:p>
    <w:p w14:paraId="79A6F95B" w14:textId="77777777" w:rsidR="000260B1" w:rsidRPr="00533C32" w:rsidRDefault="000260B1" w:rsidP="000260B1">
      <w:pPr>
        <w:pStyle w:val="PL"/>
      </w:pPr>
      <w:r w:rsidRPr="00533C32">
        <w:t xml:space="preserve">  /subscri</w:t>
      </w:r>
      <w:r w:rsidRPr="00533C32">
        <w:rPr>
          <w:lang w:eastAsia="zh-CN"/>
        </w:rPr>
        <w:t>ption</w:t>
      </w:r>
      <w:r w:rsidRPr="00533C32">
        <w:t>-data/{ueId}/operator-specific-data:</w:t>
      </w:r>
    </w:p>
    <w:p w14:paraId="15B91258" w14:textId="77777777" w:rsidR="000260B1" w:rsidRPr="00533C32" w:rsidRDefault="000260B1" w:rsidP="000260B1">
      <w:pPr>
        <w:pStyle w:val="PL"/>
      </w:pPr>
      <w:r w:rsidRPr="00533C32">
        <w:t xml:space="preserve">    get:</w:t>
      </w:r>
    </w:p>
    <w:p w14:paraId="78017E3A" w14:textId="77777777" w:rsidR="000260B1" w:rsidRPr="00533C32" w:rsidRDefault="000260B1" w:rsidP="000260B1">
      <w:pPr>
        <w:pStyle w:val="PL"/>
      </w:pPr>
      <w:r w:rsidRPr="00533C32">
        <w:t xml:space="preserve">      summary: Retrieves the operator specific data of a UE</w:t>
      </w:r>
    </w:p>
    <w:p w14:paraId="6C54631D" w14:textId="77777777" w:rsidR="000260B1" w:rsidRPr="00533C32" w:rsidRDefault="000260B1" w:rsidP="000260B1">
      <w:pPr>
        <w:pStyle w:val="PL"/>
      </w:pPr>
      <w:r w:rsidRPr="00533C32">
        <w:t xml:space="preserve">      operationId: QueryOperSpecData</w:t>
      </w:r>
    </w:p>
    <w:p w14:paraId="7C6B4D09" w14:textId="77777777" w:rsidR="000260B1" w:rsidRPr="00533C32" w:rsidRDefault="000260B1" w:rsidP="000260B1">
      <w:pPr>
        <w:pStyle w:val="PL"/>
      </w:pPr>
      <w:r w:rsidRPr="00533C32">
        <w:t xml:space="preserve">      tags:</w:t>
      </w:r>
    </w:p>
    <w:p w14:paraId="3B775C10" w14:textId="77777777" w:rsidR="000260B1" w:rsidRDefault="000260B1" w:rsidP="000260B1">
      <w:pPr>
        <w:pStyle w:val="PL"/>
        <w:rPr>
          <w:lang w:eastAsia="zh-CN"/>
        </w:rPr>
      </w:pPr>
      <w:r w:rsidRPr="00533C32">
        <w:t xml:space="preserve">        - Operator-Specific Data Container (Document)</w:t>
      </w:r>
    </w:p>
    <w:p w14:paraId="6D13AD26" w14:textId="77777777" w:rsidR="000260B1" w:rsidRDefault="000260B1" w:rsidP="000260B1">
      <w:pPr>
        <w:pStyle w:val="PL"/>
      </w:pPr>
      <w:r>
        <w:t xml:space="preserve">      security:</w:t>
      </w:r>
    </w:p>
    <w:p w14:paraId="26E674C1" w14:textId="77777777" w:rsidR="000260B1" w:rsidRDefault="000260B1" w:rsidP="000260B1">
      <w:pPr>
        <w:pStyle w:val="PL"/>
      </w:pPr>
      <w:r>
        <w:t xml:space="preserve">        - {}</w:t>
      </w:r>
    </w:p>
    <w:p w14:paraId="7219E3F5" w14:textId="77777777" w:rsidR="000260B1" w:rsidRDefault="000260B1" w:rsidP="000260B1">
      <w:pPr>
        <w:pStyle w:val="PL"/>
      </w:pPr>
      <w:r>
        <w:t xml:space="preserve">        - oAuth2ClientCredentials:</w:t>
      </w:r>
    </w:p>
    <w:p w14:paraId="664B11A8" w14:textId="77777777" w:rsidR="000260B1" w:rsidRDefault="000260B1" w:rsidP="000260B1">
      <w:pPr>
        <w:pStyle w:val="PL"/>
      </w:pPr>
      <w:r>
        <w:t xml:space="preserve">          - nudr-dr</w:t>
      </w:r>
    </w:p>
    <w:p w14:paraId="68F14A59" w14:textId="77777777" w:rsidR="000260B1" w:rsidRDefault="000260B1" w:rsidP="000260B1">
      <w:pPr>
        <w:pStyle w:val="PL"/>
      </w:pPr>
      <w:r>
        <w:t xml:space="preserve">        - oAuth2ClientCredentials:</w:t>
      </w:r>
    </w:p>
    <w:p w14:paraId="0BBE1CE4" w14:textId="77777777" w:rsidR="000260B1" w:rsidRDefault="000260B1" w:rsidP="000260B1">
      <w:pPr>
        <w:pStyle w:val="PL"/>
      </w:pPr>
      <w:r>
        <w:t xml:space="preserve">          - nudr-dr</w:t>
      </w:r>
    </w:p>
    <w:p w14:paraId="1767012A" w14:textId="77777777" w:rsidR="000260B1" w:rsidRPr="00533C32" w:rsidRDefault="000260B1" w:rsidP="000260B1">
      <w:pPr>
        <w:pStyle w:val="PL"/>
        <w:rPr>
          <w:lang w:eastAsia="zh-CN"/>
        </w:rPr>
      </w:pPr>
      <w:r>
        <w:t xml:space="preserve">          - nudr-dr:subscription-data</w:t>
      </w:r>
    </w:p>
    <w:p w14:paraId="65A473C9" w14:textId="77777777" w:rsidR="000260B1" w:rsidRPr="00533C32" w:rsidRDefault="000260B1" w:rsidP="000260B1">
      <w:pPr>
        <w:pStyle w:val="PL"/>
      </w:pPr>
      <w:r w:rsidRPr="00533C32">
        <w:t xml:space="preserve">      parameters:</w:t>
      </w:r>
    </w:p>
    <w:p w14:paraId="70FAC374" w14:textId="77777777" w:rsidR="000260B1" w:rsidRPr="00533C32" w:rsidRDefault="000260B1" w:rsidP="000260B1">
      <w:pPr>
        <w:pStyle w:val="PL"/>
      </w:pPr>
      <w:r w:rsidRPr="00533C32">
        <w:t xml:space="preserve">        - name: ueId</w:t>
      </w:r>
    </w:p>
    <w:p w14:paraId="5F292662" w14:textId="77777777" w:rsidR="000260B1" w:rsidRPr="00533C32" w:rsidRDefault="000260B1" w:rsidP="000260B1">
      <w:pPr>
        <w:pStyle w:val="PL"/>
      </w:pPr>
      <w:r w:rsidRPr="00533C32">
        <w:t xml:space="preserve">          in: path</w:t>
      </w:r>
    </w:p>
    <w:p w14:paraId="48B27782" w14:textId="77777777" w:rsidR="000260B1" w:rsidRPr="00533C32" w:rsidRDefault="000260B1" w:rsidP="000260B1">
      <w:pPr>
        <w:pStyle w:val="PL"/>
      </w:pPr>
      <w:r w:rsidRPr="00533C32">
        <w:t xml:space="preserve">          description: UE id</w:t>
      </w:r>
    </w:p>
    <w:p w14:paraId="019FA460" w14:textId="77777777" w:rsidR="000260B1" w:rsidRPr="00533C32" w:rsidRDefault="000260B1" w:rsidP="000260B1">
      <w:pPr>
        <w:pStyle w:val="PL"/>
      </w:pPr>
      <w:r w:rsidRPr="00533C32">
        <w:t xml:space="preserve">          required: true</w:t>
      </w:r>
    </w:p>
    <w:p w14:paraId="6471AACC" w14:textId="77777777" w:rsidR="000260B1" w:rsidRPr="00533C32" w:rsidRDefault="000260B1" w:rsidP="000260B1">
      <w:pPr>
        <w:pStyle w:val="PL"/>
      </w:pPr>
      <w:r w:rsidRPr="00533C32">
        <w:t xml:space="preserve">          schema:</w:t>
      </w:r>
    </w:p>
    <w:p w14:paraId="77B24F97" w14:textId="77777777" w:rsidR="000260B1" w:rsidRPr="00533C32" w:rsidRDefault="000260B1" w:rsidP="000260B1">
      <w:pPr>
        <w:pStyle w:val="PL"/>
        <w:rPr>
          <w:lang w:eastAsia="zh-CN"/>
        </w:rPr>
      </w:pPr>
      <w:r w:rsidRPr="00533C32">
        <w:t xml:space="preserve">            $ref: 'TS29571_CommonData.yaml#/components/schemas/VarUeId'</w:t>
      </w:r>
    </w:p>
    <w:p w14:paraId="0EA44659" w14:textId="77777777" w:rsidR="000260B1" w:rsidRPr="00533C32" w:rsidRDefault="000260B1" w:rsidP="000260B1">
      <w:pPr>
        <w:pStyle w:val="PL"/>
        <w:rPr>
          <w:lang w:eastAsia="zh-CN"/>
        </w:rPr>
      </w:pPr>
      <w:r w:rsidRPr="00533C32">
        <w:rPr>
          <w:lang w:eastAsia="zh-CN"/>
        </w:rPr>
        <w:t xml:space="preserve">        - name: fields</w:t>
      </w:r>
    </w:p>
    <w:p w14:paraId="4F2B8CC9" w14:textId="77777777" w:rsidR="000260B1" w:rsidRPr="00533C32" w:rsidRDefault="000260B1" w:rsidP="000260B1">
      <w:pPr>
        <w:pStyle w:val="PL"/>
        <w:rPr>
          <w:lang w:eastAsia="zh-CN"/>
        </w:rPr>
      </w:pPr>
      <w:r w:rsidRPr="00533C32">
        <w:rPr>
          <w:lang w:eastAsia="zh-CN"/>
        </w:rPr>
        <w:t xml:space="preserve">          in: query</w:t>
      </w:r>
    </w:p>
    <w:p w14:paraId="54C4EDA9" w14:textId="77777777" w:rsidR="000260B1" w:rsidRPr="00533C32" w:rsidRDefault="000260B1" w:rsidP="000260B1">
      <w:pPr>
        <w:pStyle w:val="PL"/>
        <w:rPr>
          <w:lang w:eastAsia="zh-CN"/>
        </w:rPr>
      </w:pPr>
      <w:r w:rsidRPr="00533C32">
        <w:rPr>
          <w:lang w:eastAsia="zh-CN"/>
        </w:rPr>
        <w:t xml:space="preserve">          description: attributes to be retrieved</w:t>
      </w:r>
    </w:p>
    <w:p w14:paraId="21DE42CA" w14:textId="77777777" w:rsidR="000260B1" w:rsidRPr="00533C32" w:rsidRDefault="000260B1" w:rsidP="000260B1">
      <w:pPr>
        <w:pStyle w:val="PL"/>
        <w:rPr>
          <w:lang w:eastAsia="zh-CN"/>
        </w:rPr>
      </w:pPr>
      <w:r w:rsidRPr="00533C32">
        <w:rPr>
          <w:lang w:eastAsia="zh-CN"/>
        </w:rPr>
        <w:t xml:space="preserve">          required: false</w:t>
      </w:r>
    </w:p>
    <w:p w14:paraId="66B5036A" w14:textId="77777777" w:rsidR="000260B1" w:rsidRPr="00533C32" w:rsidRDefault="000260B1" w:rsidP="000260B1">
      <w:pPr>
        <w:pStyle w:val="PL"/>
        <w:rPr>
          <w:lang w:eastAsia="zh-CN"/>
        </w:rPr>
      </w:pPr>
      <w:r w:rsidRPr="00533C32">
        <w:rPr>
          <w:lang w:eastAsia="zh-CN"/>
        </w:rPr>
        <w:t xml:space="preserve">          schema:</w:t>
      </w:r>
    </w:p>
    <w:p w14:paraId="4950F703" w14:textId="77777777" w:rsidR="000260B1" w:rsidRPr="00533C32" w:rsidRDefault="000260B1" w:rsidP="000260B1">
      <w:pPr>
        <w:pStyle w:val="PL"/>
        <w:rPr>
          <w:lang w:eastAsia="zh-CN"/>
        </w:rPr>
      </w:pPr>
      <w:r w:rsidRPr="00533C32">
        <w:rPr>
          <w:lang w:eastAsia="zh-CN"/>
        </w:rPr>
        <w:t xml:space="preserve">            type: array</w:t>
      </w:r>
    </w:p>
    <w:p w14:paraId="42211172" w14:textId="77777777" w:rsidR="000260B1" w:rsidRPr="00533C32" w:rsidRDefault="000260B1" w:rsidP="000260B1">
      <w:pPr>
        <w:pStyle w:val="PL"/>
        <w:rPr>
          <w:lang w:eastAsia="zh-CN"/>
        </w:rPr>
      </w:pPr>
      <w:r w:rsidRPr="00533C32">
        <w:rPr>
          <w:lang w:eastAsia="zh-CN"/>
        </w:rPr>
        <w:t xml:space="preserve">            items:</w:t>
      </w:r>
    </w:p>
    <w:p w14:paraId="09A716B6" w14:textId="77777777" w:rsidR="000260B1" w:rsidRPr="00533C32" w:rsidRDefault="000260B1" w:rsidP="000260B1">
      <w:pPr>
        <w:pStyle w:val="PL"/>
        <w:rPr>
          <w:lang w:eastAsia="zh-CN"/>
        </w:rPr>
      </w:pPr>
      <w:r w:rsidRPr="00533C32">
        <w:rPr>
          <w:lang w:eastAsia="zh-CN"/>
        </w:rPr>
        <w:t xml:space="preserve">              type: string</w:t>
      </w:r>
    </w:p>
    <w:p w14:paraId="6A1F04DA" w14:textId="77777777" w:rsidR="000260B1" w:rsidRPr="00533C32" w:rsidRDefault="000260B1" w:rsidP="000260B1">
      <w:pPr>
        <w:pStyle w:val="PL"/>
        <w:rPr>
          <w:lang w:eastAsia="zh-CN"/>
        </w:rPr>
      </w:pPr>
      <w:r w:rsidRPr="00533C32">
        <w:rPr>
          <w:lang w:eastAsia="zh-CN"/>
        </w:rPr>
        <w:t xml:space="preserve">            minItems: 1</w:t>
      </w:r>
    </w:p>
    <w:p w14:paraId="430A1D00" w14:textId="77777777" w:rsidR="000260B1" w:rsidRPr="00533C32" w:rsidRDefault="000260B1" w:rsidP="000260B1">
      <w:pPr>
        <w:pStyle w:val="PL"/>
      </w:pPr>
      <w:r w:rsidRPr="00533C32">
        <w:t xml:space="preserve">          style: form</w:t>
      </w:r>
    </w:p>
    <w:p w14:paraId="760761DD" w14:textId="77777777" w:rsidR="000260B1" w:rsidRPr="00533C32" w:rsidRDefault="000260B1" w:rsidP="000260B1">
      <w:pPr>
        <w:pStyle w:val="PL"/>
        <w:rPr>
          <w:lang w:eastAsia="zh-CN"/>
        </w:rPr>
      </w:pPr>
      <w:r w:rsidRPr="00533C32">
        <w:t xml:space="preserve">          explode: false</w:t>
      </w:r>
    </w:p>
    <w:p w14:paraId="14424576" w14:textId="77777777" w:rsidR="000260B1" w:rsidRPr="00533C32" w:rsidRDefault="000260B1" w:rsidP="000260B1">
      <w:pPr>
        <w:pStyle w:val="PL"/>
      </w:pPr>
      <w:r w:rsidRPr="00533C32">
        <w:t xml:space="preserve">        - name: supported-features</w:t>
      </w:r>
    </w:p>
    <w:p w14:paraId="4D6F822E" w14:textId="77777777" w:rsidR="000260B1" w:rsidRPr="00533C32" w:rsidRDefault="000260B1" w:rsidP="000260B1">
      <w:pPr>
        <w:pStyle w:val="PL"/>
      </w:pPr>
      <w:r w:rsidRPr="00533C32">
        <w:t xml:space="preserve">          in: query</w:t>
      </w:r>
    </w:p>
    <w:p w14:paraId="49E1EF09" w14:textId="77777777" w:rsidR="000260B1" w:rsidRPr="00533C32" w:rsidRDefault="000260B1" w:rsidP="000260B1">
      <w:pPr>
        <w:pStyle w:val="PL"/>
      </w:pPr>
      <w:r w:rsidRPr="00533C32">
        <w:lastRenderedPageBreak/>
        <w:t xml:space="preserve">          description: Supported Features</w:t>
      </w:r>
    </w:p>
    <w:p w14:paraId="7B9BFB51" w14:textId="77777777" w:rsidR="000260B1" w:rsidRPr="00533C32" w:rsidRDefault="000260B1" w:rsidP="000260B1">
      <w:pPr>
        <w:pStyle w:val="PL"/>
      </w:pPr>
      <w:r w:rsidRPr="00533C32">
        <w:t xml:space="preserve">          schema:</w:t>
      </w:r>
    </w:p>
    <w:p w14:paraId="2A054478" w14:textId="77777777" w:rsidR="000260B1" w:rsidRPr="00533C32" w:rsidRDefault="000260B1" w:rsidP="000260B1">
      <w:pPr>
        <w:pStyle w:val="PL"/>
        <w:rPr>
          <w:lang w:eastAsia="zh-CN"/>
        </w:rPr>
      </w:pPr>
      <w:r w:rsidRPr="00533C32">
        <w:t xml:space="preserve">             $ref: 'TS29571_CommonData.yaml#/components/schemas/SupportedFeatures'</w:t>
      </w:r>
    </w:p>
    <w:p w14:paraId="272074C1" w14:textId="77777777" w:rsidR="000260B1" w:rsidRPr="00533C32" w:rsidRDefault="000260B1" w:rsidP="000260B1">
      <w:pPr>
        <w:pStyle w:val="PL"/>
      </w:pPr>
      <w:r w:rsidRPr="00533C32">
        <w:t xml:space="preserve">        - name: If-None-Match</w:t>
      </w:r>
    </w:p>
    <w:p w14:paraId="232BDCB1" w14:textId="77777777" w:rsidR="000260B1" w:rsidRPr="00533C32" w:rsidRDefault="000260B1" w:rsidP="000260B1">
      <w:pPr>
        <w:pStyle w:val="PL"/>
      </w:pPr>
      <w:r w:rsidRPr="00533C32">
        <w:t xml:space="preserve">          in: header</w:t>
      </w:r>
    </w:p>
    <w:p w14:paraId="64BE3E34" w14:textId="77777777" w:rsidR="000260B1" w:rsidRPr="00533C32" w:rsidRDefault="000260B1" w:rsidP="000260B1">
      <w:pPr>
        <w:pStyle w:val="PL"/>
      </w:pPr>
      <w:r w:rsidRPr="00533C32">
        <w:t xml:space="preserve">          description: Validator for conditional requests, as described in RFC 7232, 3.2</w:t>
      </w:r>
    </w:p>
    <w:p w14:paraId="71652ACD" w14:textId="77777777" w:rsidR="000260B1" w:rsidRPr="00533C32" w:rsidRDefault="000260B1" w:rsidP="000260B1">
      <w:pPr>
        <w:pStyle w:val="PL"/>
      </w:pPr>
      <w:r w:rsidRPr="00533C32">
        <w:t xml:space="preserve">          schema:</w:t>
      </w:r>
    </w:p>
    <w:p w14:paraId="5127F97A" w14:textId="77777777" w:rsidR="000260B1" w:rsidRPr="00533C32" w:rsidRDefault="000260B1" w:rsidP="000260B1">
      <w:pPr>
        <w:pStyle w:val="PL"/>
      </w:pPr>
      <w:r w:rsidRPr="00533C32">
        <w:t xml:space="preserve">            type: string</w:t>
      </w:r>
    </w:p>
    <w:p w14:paraId="059A92AB" w14:textId="77777777" w:rsidR="000260B1" w:rsidRPr="00533C32" w:rsidRDefault="000260B1" w:rsidP="000260B1">
      <w:pPr>
        <w:pStyle w:val="PL"/>
      </w:pPr>
      <w:r w:rsidRPr="00533C32">
        <w:t xml:space="preserve">        - name: If-Modified-Since</w:t>
      </w:r>
    </w:p>
    <w:p w14:paraId="15F95954" w14:textId="77777777" w:rsidR="000260B1" w:rsidRPr="00533C32" w:rsidRDefault="000260B1" w:rsidP="000260B1">
      <w:pPr>
        <w:pStyle w:val="PL"/>
      </w:pPr>
      <w:r w:rsidRPr="00533C32">
        <w:t xml:space="preserve">          in: header</w:t>
      </w:r>
    </w:p>
    <w:p w14:paraId="19E4AFA1" w14:textId="77777777" w:rsidR="000260B1" w:rsidRPr="00533C32" w:rsidRDefault="000260B1" w:rsidP="000260B1">
      <w:pPr>
        <w:pStyle w:val="PL"/>
      </w:pPr>
      <w:r w:rsidRPr="00533C32">
        <w:t xml:space="preserve">          description: Validator for conditional requests, as described in RFC 7232, 3.3</w:t>
      </w:r>
    </w:p>
    <w:p w14:paraId="75326B3B" w14:textId="77777777" w:rsidR="000260B1" w:rsidRPr="00533C32" w:rsidRDefault="000260B1" w:rsidP="000260B1">
      <w:pPr>
        <w:pStyle w:val="PL"/>
      </w:pPr>
      <w:r w:rsidRPr="00533C32">
        <w:t xml:space="preserve">          schema:</w:t>
      </w:r>
    </w:p>
    <w:p w14:paraId="2A48BC08" w14:textId="77777777" w:rsidR="000260B1" w:rsidRPr="00533C32" w:rsidRDefault="000260B1" w:rsidP="000260B1">
      <w:pPr>
        <w:pStyle w:val="PL"/>
        <w:rPr>
          <w:lang w:eastAsia="zh-CN"/>
        </w:rPr>
      </w:pPr>
      <w:r w:rsidRPr="00533C32">
        <w:t xml:space="preserve">            type: string</w:t>
      </w:r>
    </w:p>
    <w:p w14:paraId="436253A6" w14:textId="77777777" w:rsidR="000260B1" w:rsidRPr="00533C32" w:rsidRDefault="000260B1" w:rsidP="000260B1">
      <w:pPr>
        <w:pStyle w:val="PL"/>
      </w:pPr>
      <w:r w:rsidRPr="00533C32">
        <w:t xml:space="preserve">      responses:</w:t>
      </w:r>
    </w:p>
    <w:p w14:paraId="2E2FF1DB" w14:textId="77777777" w:rsidR="000260B1" w:rsidRPr="00533C32" w:rsidRDefault="000260B1" w:rsidP="000260B1">
      <w:pPr>
        <w:pStyle w:val="PL"/>
      </w:pPr>
      <w:r w:rsidRPr="00533C32">
        <w:t xml:space="preserve">        '200':</w:t>
      </w:r>
    </w:p>
    <w:p w14:paraId="005E1D47" w14:textId="77777777" w:rsidR="000260B1" w:rsidRPr="00533C32" w:rsidRDefault="000260B1" w:rsidP="000260B1">
      <w:pPr>
        <w:pStyle w:val="PL"/>
      </w:pPr>
      <w:r w:rsidRPr="00533C32">
        <w:t xml:space="preserve">          description: Expected response to a valid request</w:t>
      </w:r>
    </w:p>
    <w:p w14:paraId="3595E18B" w14:textId="77777777" w:rsidR="000260B1" w:rsidRPr="00533C32" w:rsidRDefault="000260B1" w:rsidP="000260B1">
      <w:pPr>
        <w:pStyle w:val="PL"/>
      </w:pPr>
      <w:r w:rsidRPr="00533C32">
        <w:t xml:space="preserve">          content:</w:t>
      </w:r>
    </w:p>
    <w:p w14:paraId="51FA668A" w14:textId="77777777" w:rsidR="000260B1" w:rsidRPr="00533C32" w:rsidRDefault="000260B1" w:rsidP="000260B1">
      <w:pPr>
        <w:pStyle w:val="PL"/>
      </w:pPr>
      <w:r w:rsidRPr="00533C32">
        <w:t xml:space="preserve">            application/json:</w:t>
      </w:r>
    </w:p>
    <w:p w14:paraId="0E3CAA95" w14:textId="77777777" w:rsidR="000260B1" w:rsidRPr="00533C32" w:rsidRDefault="000260B1" w:rsidP="000260B1">
      <w:pPr>
        <w:pStyle w:val="PL"/>
        <w:rPr>
          <w:lang w:eastAsia="zh-CN"/>
        </w:rPr>
      </w:pPr>
      <w:r w:rsidRPr="00533C32">
        <w:t xml:space="preserve">              schema:</w:t>
      </w:r>
    </w:p>
    <w:p w14:paraId="4868BF90" w14:textId="77777777" w:rsidR="000260B1" w:rsidRPr="00533C32" w:rsidRDefault="000260B1" w:rsidP="000260B1">
      <w:pPr>
        <w:pStyle w:val="PL"/>
      </w:pPr>
      <w:r w:rsidRPr="00533C32">
        <w:t xml:space="preserve">                type: object</w:t>
      </w:r>
    </w:p>
    <w:p w14:paraId="7589E24F" w14:textId="77777777" w:rsidR="000260B1" w:rsidRPr="00533C32" w:rsidRDefault="000260B1" w:rsidP="000260B1">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5BBD939" w14:textId="77777777" w:rsidR="000260B1" w:rsidRPr="00533C32" w:rsidRDefault="000260B1" w:rsidP="000260B1">
      <w:pPr>
        <w:pStyle w:val="PL"/>
        <w:rPr>
          <w:lang w:eastAsia="zh-CN"/>
        </w:rPr>
      </w:pPr>
      <w:r w:rsidRPr="00533C32">
        <w:t xml:space="preserve">                additionalProperties:</w:t>
      </w:r>
    </w:p>
    <w:p w14:paraId="52894888" w14:textId="77777777" w:rsidR="000260B1" w:rsidRPr="00533C32" w:rsidRDefault="000260B1" w:rsidP="000260B1">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7B067AA" w14:textId="77777777" w:rsidR="000260B1" w:rsidRPr="00533C32" w:rsidRDefault="000260B1" w:rsidP="000260B1">
      <w:pPr>
        <w:pStyle w:val="PL"/>
      </w:pPr>
      <w:r w:rsidRPr="00533C32">
        <w:t xml:space="preserve">          headers:</w:t>
      </w:r>
    </w:p>
    <w:p w14:paraId="4585D1EE" w14:textId="77777777" w:rsidR="000260B1" w:rsidRPr="00533C32" w:rsidRDefault="000260B1" w:rsidP="000260B1">
      <w:pPr>
        <w:pStyle w:val="PL"/>
      </w:pPr>
      <w:r w:rsidRPr="00533C32">
        <w:t xml:space="preserve">            Cache-Control:</w:t>
      </w:r>
    </w:p>
    <w:p w14:paraId="39D363F7" w14:textId="77777777" w:rsidR="000260B1" w:rsidRPr="00533C32" w:rsidRDefault="000260B1" w:rsidP="000260B1">
      <w:pPr>
        <w:pStyle w:val="PL"/>
      </w:pPr>
      <w:r w:rsidRPr="00533C32">
        <w:t xml:space="preserve">              description: Cache-Control containing max-age, as described in RFC 7234, 5.2</w:t>
      </w:r>
    </w:p>
    <w:p w14:paraId="7DAEBFA9" w14:textId="77777777" w:rsidR="000260B1" w:rsidRPr="00533C32" w:rsidRDefault="000260B1" w:rsidP="000260B1">
      <w:pPr>
        <w:pStyle w:val="PL"/>
      </w:pPr>
      <w:r w:rsidRPr="00533C32">
        <w:t xml:space="preserve">              schema:</w:t>
      </w:r>
    </w:p>
    <w:p w14:paraId="33FBBACB" w14:textId="77777777" w:rsidR="000260B1" w:rsidRPr="00533C32" w:rsidRDefault="000260B1" w:rsidP="000260B1">
      <w:pPr>
        <w:pStyle w:val="PL"/>
      </w:pPr>
      <w:r w:rsidRPr="00533C32">
        <w:t xml:space="preserve">                type: string</w:t>
      </w:r>
    </w:p>
    <w:p w14:paraId="5B39D616" w14:textId="77777777" w:rsidR="000260B1" w:rsidRPr="00533C32" w:rsidRDefault="000260B1" w:rsidP="000260B1">
      <w:pPr>
        <w:pStyle w:val="PL"/>
      </w:pPr>
      <w:r w:rsidRPr="00533C32">
        <w:t xml:space="preserve">            ETag:</w:t>
      </w:r>
    </w:p>
    <w:p w14:paraId="54D6E9C0" w14:textId="77777777" w:rsidR="000260B1" w:rsidRPr="00533C32" w:rsidRDefault="000260B1" w:rsidP="000260B1">
      <w:pPr>
        <w:pStyle w:val="PL"/>
      </w:pPr>
      <w:r w:rsidRPr="00533C32">
        <w:t xml:space="preserve">              description: Entity Tag, containing a strong validator, as described in RFC 7232, 2.3</w:t>
      </w:r>
    </w:p>
    <w:p w14:paraId="53D249D5" w14:textId="77777777" w:rsidR="000260B1" w:rsidRPr="00533C32" w:rsidRDefault="000260B1" w:rsidP="000260B1">
      <w:pPr>
        <w:pStyle w:val="PL"/>
      </w:pPr>
      <w:r w:rsidRPr="00533C32">
        <w:t xml:space="preserve">              schema:</w:t>
      </w:r>
    </w:p>
    <w:p w14:paraId="45675D79" w14:textId="77777777" w:rsidR="000260B1" w:rsidRPr="00533C32" w:rsidRDefault="000260B1" w:rsidP="000260B1">
      <w:pPr>
        <w:pStyle w:val="PL"/>
      </w:pPr>
      <w:r w:rsidRPr="00533C32">
        <w:t xml:space="preserve">                type: string</w:t>
      </w:r>
    </w:p>
    <w:p w14:paraId="2979D6C8" w14:textId="77777777" w:rsidR="000260B1" w:rsidRPr="00533C32" w:rsidRDefault="000260B1" w:rsidP="000260B1">
      <w:pPr>
        <w:pStyle w:val="PL"/>
      </w:pPr>
      <w:r w:rsidRPr="00533C32">
        <w:t xml:space="preserve">            Last-Modified:</w:t>
      </w:r>
    </w:p>
    <w:p w14:paraId="423178BE" w14:textId="77777777" w:rsidR="000260B1" w:rsidRPr="00533C32" w:rsidRDefault="000260B1" w:rsidP="000260B1">
      <w:pPr>
        <w:pStyle w:val="PL"/>
      </w:pPr>
      <w:r w:rsidRPr="00533C32">
        <w:t xml:space="preserve">              description: Timestamp for last modification of the resource, as described in RFC 7232, 2.2</w:t>
      </w:r>
    </w:p>
    <w:p w14:paraId="7EF1F2CD" w14:textId="77777777" w:rsidR="000260B1" w:rsidRPr="00533C32" w:rsidRDefault="000260B1" w:rsidP="000260B1">
      <w:pPr>
        <w:pStyle w:val="PL"/>
      </w:pPr>
      <w:r w:rsidRPr="00533C32">
        <w:t xml:space="preserve">              schema:</w:t>
      </w:r>
    </w:p>
    <w:p w14:paraId="22FCA440" w14:textId="77777777" w:rsidR="000260B1" w:rsidRPr="00533C32" w:rsidRDefault="000260B1" w:rsidP="000260B1">
      <w:pPr>
        <w:pStyle w:val="PL"/>
        <w:rPr>
          <w:lang w:eastAsia="zh-CN"/>
        </w:rPr>
      </w:pPr>
      <w:r w:rsidRPr="00533C32">
        <w:t xml:space="preserve">                type: string</w:t>
      </w:r>
    </w:p>
    <w:p w14:paraId="5135F5CE" w14:textId="77777777" w:rsidR="000260B1" w:rsidRDefault="000260B1" w:rsidP="000260B1">
      <w:pPr>
        <w:pStyle w:val="PL"/>
        <w:rPr>
          <w:lang w:eastAsia="zh-CN"/>
        </w:rPr>
      </w:pPr>
      <w:r w:rsidRPr="00533C32">
        <w:t xml:space="preserve">        default:</w:t>
      </w:r>
    </w:p>
    <w:p w14:paraId="1E23AF6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A0D253C" w14:textId="77777777" w:rsidR="000260B1" w:rsidRPr="00533C32" w:rsidRDefault="000260B1" w:rsidP="000260B1">
      <w:pPr>
        <w:pStyle w:val="PL"/>
        <w:rPr>
          <w:lang w:eastAsia="zh-CN"/>
        </w:rPr>
      </w:pPr>
    </w:p>
    <w:p w14:paraId="455A63AF" w14:textId="77777777" w:rsidR="000260B1" w:rsidRPr="00533C32" w:rsidRDefault="000260B1" w:rsidP="000260B1">
      <w:pPr>
        <w:pStyle w:val="PL"/>
      </w:pPr>
      <w:r w:rsidRPr="00533C32">
        <w:t xml:space="preserve">    patch:</w:t>
      </w:r>
    </w:p>
    <w:p w14:paraId="37AF1833" w14:textId="77777777" w:rsidR="000260B1" w:rsidRPr="00533C32" w:rsidRDefault="000260B1" w:rsidP="000260B1">
      <w:pPr>
        <w:pStyle w:val="PL"/>
      </w:pPr>
      <w:r w:rsidRPr="00533C32">
        <w:t xml:space="preserve">      summary: To modify operator specific data of a UE</w:t>
      </w:r>
    </w:p>
    <w:p w14:paraId="53403E62" w14:textId="77777777" w:rsidR="000260B1" w:rsidRPr="00533C32" w:rsidRDefault="000260B1" w:rsidP="000260B1">
      <w:pPr>
        <w:pStyle w:val="PL"/>
      </w:pPr>
      <w:r w:rsidRPr="00533C32">
        <w:t xml:space="preserve">      operationId: </w:t>
      </w:r>
      <w:r w:rsidRPr="00533C32">
        <w:rPr>
          <w:lang w:eastAsia="zh-CN"/>
        </w:rPr>
        <w:t>Modify</w:t>
      </w:r>
      <w:r w:rsidRPr="00533C32">
        <w:t>OperSpecData</w:t>
      </w:r>
    </w:p>
    <w:p w14:paraId="62A617FB" w14:textId="77777777" w:rsidR="000260B1" w:rsidRPr="00533C32" w:rsidRDefault="000260B1" w:rsidP="000260B1">
      <w:pPr>
        <w:pStyle w:val="PL"/>
      </w:pPr>
      <w:r w:rsidRPr="00533C32">
        <w:t xml:space="preserve">      tags:</w:t>
      </w:r>
    </w:p>
    <w:p w14:paraId="18F2E4FB" w14:textId="77777777" w:rsidR="000260B1" w:rsidRDefault="000260B1" w:rsidP="000260B1">
      <w:pPr>
        <w:pStyle w:val="PL"/>
        <w:rPr>
          <w:lang w:eastAsia="zh-CN"/>
        </w:rPr>
      </w:pPr>
      <w:r w:rsidRPr="00533C32">
        <w:t xml:space="preserve">        - Operator-Specific Data Container (Document)</w:t>
      </w:r>
    </w:p>
    <w:p w14:paraId="39474122" w14:textId="77777777" w:rsidR="000260B1" w:rsidRDefault="000260B1" w:rsidP="000260B1">
      <w:pPr>
        <w:pStyle w:val="PL"/>
      </w:pPr>
      <w:r>
        <w:t xml:space="preserve">      security:</w:t>
      </w:r>
    </w:p>
    <w:p w14:paraId="7D9A87EB" w14:textId="77777777" w:rsidR="000260B1" w:rsidRDefault="000260B1" w:rsidP="000260B1">
      <w:pPr>
        <w:pStyle w:val="PL"/>
      </w:pPr>
      <w:r>
        <w:t xml:space="preserve">        - {}</w:t>
      </w:r>
    </w:p>
    <w:p w14:paraId="2C5D4905" w14:textId="77777777" w:rsidR="000260B1" w:rsidRDefault="000260B1" w:rsidP="000260B1">
      <w:pPr>
        <w:pStyle w:val="PL"/>
      </w:pPr>
      <w:r>
        <w:t xml:space="preserve">        - oAuth2ClientCredentials:</w:t>
      </w:r>
    </w:p>
    <w:p w14:paraId="11C70808" w14:textId="77777777" w:rsidR="000260B1" w:rsidRDefault="000260B1" w:rsidP="000260B1">
      <w:pPr>
        <w:pStyle w:val="PL"/>
      </w:pPr>
      <w:r>
        <w:t xml:space="preserve">          - nudr-dr</w:t>
      </w:r>
    </w:p>
    <w:p w14:paraId="1B8BCBC3" w14:textId="77777777" w:rsidR="000260B1" w:rsidRDefault="000260B1" w:rsidP="000260B1">
      <w:pPr>
        <w:pStyle w:val="PL"/>
      </w:pPr>
      <w:r>
        <w:t xml:space="preserve">        - oAuth2ClientCredentials:</w:t>
      </w:r>
    </w:p>
    <w:p w14:paraId="5D14BBCC" w14:textId="77777777" w:rsidR="000260B1" w:rsidRDefault="000260B1" w:rsidP="000260B1">
      <w:pPr>
        <w:pStyle w:val="PL"/>
      </w:pPr>
      <w:r>
        <w:t xml:space="preserve">          - nudr-dr</w:t>
      </w:r>
    </w:p>
    <w:p w14:paraId="7F7577A4" w14:textId="77777777" w:rsidR="000260B1" w:rsidRPr="00533C32" w:rsidRDefault="000260B1" w:rsidP="000260B1">
      <w:pPr>
        <w:pStyle w:val="PL"/>
        <w:rPr>
          <w:lang w:eastAsia="zh-CN"/>
        </w:rPr>
      </w:pPr>
      <w:r>
        <w:t xml:space="preserve">          - nudr-dr:subscription-data</w:t>
      </w:r>
    </w:p>
    <w:p w14:paraId="587BDC6B" w14:textId="77777777" w:rsidR="000260B1" w:rsidRPr="00533C32" w:rsidRDefault="000260B1" w:rsidP="000260B1">
      <w:pPr>
        <w:pStyle w:val="PL"/>
      </w:pPr>
      <w:r w:rsidRPr="00533C32">
        <w:t xml:space="preserve">      parameters:</w:t>
      </w:r>
    </w:p>
    <w:p w14:paraId="22C3C8DE" w14:textId="77777777" w:rsidR="000260B1" w:rsidRPr="00533C32" w:rsidRDefault="000260B1" w:rsidP="000260B1">
      <w:pPr>
        <w:pStyle w:val="PL"/>
      </w:pPr>
      <w:r w:rsidRPr="00533C32">
        <w:t xml:space="preserve">        - name: ueId</w:t>
      </w:r>
    </w:p>
    <w:p w14:paraId="4BFDB7E0" w14:textId="77777777" w:rsidR="000260B1" w:rsidRPr="00533C32" w:rsidRDefault="000260B1" w:rsidP="000260B1">
      <w:pPr>
        <w:pStyle w:val="PL"/>
      </w:pPr>
      <w:r w:rsidRPr="00533C32">
        <w:t xml:space="preserve">          in: path</w:t>
      </w:r>
    </w:p>
    <w:p w14:paraId="5F83F44D" w14:textId="77777777" w:rsidR="000260B1" w:rsidRPr="00533C32" w:rsidRDefault="000260B1" w:rsidP="000260B1">
      <w:pPr>
        <w:pStyle w:val="PL"/>
      </w:pPr>
      <w:r w:rsidRPr="00533C32">
        <w:t xml:space="preserve">          description: UE id</w:t>
      </w:r>
    </w:p>
    <w:p w14:paraId="64400556" w14:textId="77777777" w:rsidR="000260B1" w:rsidRPr="00533C32" w:rsidRDefault="000260B1" w:rsidP="000260B1">
      <w:pPr>
        <w:pStyle w:val="PL"/>
      </w:pPr>
      <w:r w:rsidRPr="00533C32">
        <w:t xml:space="preserve">          required: true</w:t>
      </w:r>
    </w:p>
    <w:p w14:paraId="0719AC82" w14:textId="77777777" w:rsidR="000260B1" w:rsidRPr="00533C32" w:rsidRDefault="000260B1" w:rsidP="000260B1">
      <w:pPr>
        <w:pStyle w:val="PL"/>
      </w:pPr>
      <w:r w:rsidRPr="00533C32">
        <w:t xml:space="preserve">          schema:</w:t>
      </w:r>
    </w:p>
    <w:p w14:paraId="7EFB98CA" w14:textId="77777777" w:rsidR="000260B1" w:rsidRDefault="000260B1" w:rsidP="000260B1">
      <w:pPr>
        <w:pStyle w:val="PL"/>
        <w:rPr>
          <w:lang w:eastAsia="zh-CN"/>
        </w:rPr>
      </w:pPr>
      <w:r w:rsidRPr="00533C32">
        <w:t xml:space="preserve">            $ref: 'TS29571_CommonData.yaml#/components/schemas/VarUeId'</w:t>
      </w:r>
    </w:p>
    <w:p w14:paraId="15218BF9" w14:textId="77777777" w:rsidR="000260B1" w:rsidRPr="002857AD" w:rsidRDefault="000260B1" w:rsidP="000260B1">
      <w:pPr>
        <w:pStyle w:val="PL"/>
      </w:pPr>
      <w:r w:rsidRPr="002857AD">
        <w:t xml:space="preserve">        - name: supported-features</w:t>
      </w:r>
    </w:p>
    <w:p w14:paraId="43039C69" w14:textId="77777777" w:rsidR="000260B1" w:rsidRPr="002857AD" w:rsidRDefault="000260B1" w:rsidP="000260B1">
      <w:pPr>
        <w:pStyle w:val="PL"/>
      </w:pPr>
      <w:r w:rsidRPr="002857AD">
        <w:t xml:space="preserve">          in: query</w:t>
      </w:r>
    </w:p>
    <w:p w14:paraId="7C943086" w14:textId="77777777" w:rsidR="000260B1" w:rsidRPr="002857AD" w:rsidRDefault="000260B1" w:rsidP="000260B1">
      <w:pPr>
        <w:pStyle w:val="PL"/>
      </w:pPr>
      <w:r w:rsidRPr="002857AD">
        <w:t xml:space="preserve">          description: Features required to be supported by the target NF</w:t>
      </w:r>
    </w:p>
    <w:p w14:paraId="5C16705A" w14:textId="77777777" w:rsidR="000260B1" w:rsidRPr="002857AD" w:rsidRDefault="000260B1" w:rsidP="000260B1">
      <w:pPr>
        <w:pStyle w:val="PL"/>
      </w:pPr>
      <w:r w:rsidRPr="002857AD">
        <w:t xml:space="preserve">          schema:</w:t>
      </w:r>
    </w:p>
    <w:p w14:paraId="63E10748" w14:textId="77777777" w:rsidR="000260B1" w:rsidRPr="00533C32" w:rsidRDefault="000260B1" w:rsidP="000260B1">
      <w:pPr>
        <w:pStyle w:val="PL"/>
        <w:rPr>
          <w:lang w:eastAsia="zh-CN"/>
        </w:rPr>
      </w:pPr>
      <w:r w:rsidRPr="002857AD">
        <w:t xml:space="preserve">            $ref: 'TS29571_CommonData.yaml#/components/schemas/SupportedFeatures'</w:t>
      </w:r>
    </w:p>
    <w:p w14:paraId="4AE14626" w14:textId="77777777" w:rsidR="000260B1" w:rsidRPr="00533C32" w:rsidRDefault="000260B1" w:rsidP="000260B1">
      <w:pPr>
        <w:pStyle w:val="PL"/>
      </w:pPr>
      <w:r w:rsidRPr="00533C32">
        <w:t xml:space="preserve">      requestBody:</w:t>
      </w:r>
    </w:p>
    <w:p w14:paraId="3F4CF659" w14:textId="77777777" w:rsidR="000260B1" w:rsidRPr="00533C32" w:rsidRDefault="000260B1" w:rsidP="000260B1">
      <w:pPr>
        <w:pStyle w:val="PL"/>
      </w:pPr>
      <w:r w:rsidRPr="00533C32">
        <w:t xml:space="preserve">        content:</w:t>
      </w:r>
    </w:p>
    <w:p w14:paraId="0693864F" w14:textId="77777777" w:rsidR="000260B1" w:rsidRPr="00533C32" w:rsidRDefault="000260B1" w:rsidP="000260B1">
      <w:pPr>
        <w:pStyle w:val="PL"/>
      </w:pPr>
      <w:r w:rsidRPr="00533C32">
        <w:t xml:space="preserve">          application/json-patch+json:</w:t>
      </w:r>
    </w:p>
    <w:p w14:paraId="64942D3C" w14:textId="77777777" w:rsidR="000260B1" w:rsidRPr="00533C32" w:rsidRDefault="000260B1" w:rsidP="000260B1">
      <w:pPr>
        <w:pStyle w:val="PL"/>
      </w:pPr>
      <w:r w:rsidRPr="00533C32">
        <w:t xml:space="preserve">            schema:</w:t>
      </w:r>
    </w:p>
    <w:p w14:paraId="23983AE7" w14:textId="77777777" w:rsidR="000260B1" w:rsidRPr="00533C32" w:rsidRDefault="000260B1" w:rsidP="000260B1">
      <w:pPr>
        <w:pStyle w:val="PL"/>
      </w:pPr>
      <w:r w:rsidRPr="00533C32">
        <w:t xml:space="preserve">              type: array</w:t>
      </w:r>
    </w:p>
    <w:p w14:paraId="22187D2C" w14:textId="77777777" w:rsidR="000260B1" w:rsidRPr="00533C32" w:rsidRDefault="000260B1" w:rsidP="000260B1">
      <w:pPr>
        <w:pStyle w:val="PL"/>
      </w:pPr>
      <w:r w:rsidRPr="00533C32">
        <w:t xml:space="preserve">              items:</w:t>
      </w:r>
    </w:p>
    <w:p w14:paraId="2086BEE1" w14:textId="77777777" w:rsidR="000260B1" w:rsidRPr="00533C32" w:rsidRDefault="000260B1" w:rsidP="000260B1">
      <w:pPr>
        <w:pStyle w:val="PL"/>
      </w:pPr>
      <w:r w:rsidRPr="00533C32">
        <w:t xml:space="preserve">                $ref: 'TS29571_CommonData.yaml#/components/schemas/PatchItem'</w:t>
      </w:r>
    </w:p>
    <w:p w14:paraId="6C55728F" w14:textId="77777777" w:rsidR="000260B1" w:rsidRPr="00533C32" w:rsidRDefault="000260B1" w:rsidP="000260B1">
      <w:pPr>
        <w:pStyle w:val="PL"/>
      </w:pPr>
      <w:r w:rsidRPr="00533C32">
        <w:t xml:space="preserve">        required: true</w:t>
      </w:r>
    </w:p>
    <w:p w14:paraId="2518DA54" w14:textId="77777777" w:rsidR="000260B1" w:rsidRPr="00533C32" w:rsidRDefault="000260B1" w:rsidP="000260B1">
      <w:pPr>
        <w:pStyle w:val="PL"/>
      </w:pPr>
      <w:r w:rsidRPr="00533C32">
        <w:t xml:space="preserve">      responses:</w:t>
      </w:r>
    </w:p>
    <w:p w14:paraId="457C7E17" w14:textId="77777777" w:rsidR="000260B1" w:rsidRPr="00533C32" w:rsidRDefault="000260B1" w:rsidP="000260B1">
      <w:pPr>
        <w:pStyle w:val="PL"/>
      </w:pPr>
      <w:r w:rsidRPr="00533C32">
        <w:t xml:space="preserve">        '204':</w:t>
      </w:r>
    </w:p>
    <w:p w14:paraId="53FE0D53" w14:textId="77777777" w:rsidR="000260B1" w:rsidRPr="00533C32" w:rsidRDefault="000260B1" w:rsidP="000260B1">
      <w:pPr>
        <w:pStyle w:val="PL"/>
      </w:pPr>
      <w:r w:rsidRPr="00533C32">
        <w:t xml:space="preserve">          description: Expected response to a valid request</w:t>
      </w:r>
    </w:p>
    <w:p w14:paraId="5452023E" w14:textId="77777777" w:rsidR="000260B1" w:rsidRDefault="000260B1" w:rsidP="000260B1">
      <w:pPr>
        <w:pStyle w:val="PL"/>
        <w:rPr>
          <w:lang w:eastAsia="zh-CN"/>
        </w:rPr>
      </w:pPr>
      <w:r>
        <w:rPr>
          <w:rFonts w:hint="eastAsia"/>
          <w:lang w:eastAsia="zh-CN"/>
        </w:rPr>
        <w:t xml:space="preserve">        '200':</w:t>
      </w:r>
    </w:p>
    <w:p w14:paraId="692CDD3D" w14:textId="77777777" w:rsidR="000260B1" w:rsidRPr="000B71E3" w:rsidRDefault="000260B1" w:rsidP="000260B1">
      <w:pPr>
        <w:pStyle w:val="PL"/>
      </w:pPr>
      <w:r w:rsidRPr="000B71E3">
        <w:t xml:space="preserve">          description: Expected response to a valid request</w:t>
      </w:r>
    </w:p>
    <w:p w14:paraId="79304965" w14:textId="77777777" w:rsidR="000260B1" w:rsidRPr="000B71E3" w:rsidRDefault="000260B1" w:rsidP="000260B1">
      <w:pPr>
        <w:pStyle w:val="PL"/>
      </w:pPr>
      <w:r w:rsidRPr="000B71E3">
        <w:lastRenderedPageBreak/>
        <w:t xml:space="preserve">          content:</w:t>
      </w:r>
    </w:p>
    <w:p w14:paraId="4C7C9888" w14:textId="77777777" w:rsidR="000260B1" w:rsidRPr="000B71E3" w:rsidRDefault="000260B1" w:rsidP="000260B1">
      <w:pPr>
        <w:pStyle w:val="PL"/>
      </w:pPr>
      <w:r w:rsidRPr="000B71E3">
        <w:t xml:space="preserve">            application/json:</w:t>
      </w:r>
    </w:p>
    <w:p w14:paraId="62F48886" w14:textId="77777777" w:rsidR="000260B1" w:rsidRPr="000B71E3" w:rsidRDefault="000260B1" w:rsidP="000260B1">
      <w:pPr>
        <w:pStyle w:val="PL"/>
      </w:pPr>
      <w:r w:rsidRPr="000B71E3">
        <w:t xml:space="preserve">              schema:</w:t>
      </w:r>
    </w:p>
    <w:p w14:paraId="5A2664D4"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0DF7054A" w14:textId="77777777" w:rsidR="000260B1" w:rsidRPr="00533C32" w:rsidRDefault="000260B1" w:rsidP="000260B1">
      <w:pPr>
        <w:pStyle w:val="PL"/>
      </w:pPr>
      <w:r w:rsidRPr="00533C32">
        <w:t xml:space="preserve">        '403':</w:t>
      </w:r>
    </w:p>
    <w:p w14:paraId="5892AD6A" w14:textId="77777777" w:rsidR="000260B1" w:rsidRPr="00533C32" w:rsidRDefault="000260B1" w:rsidP="000260B1">
      <w:pPr>
        <w:pStyle w:val="PL"/>
      </w:pPr>
      <w:r w:rsidRPr="00533C32">
        <w:t xml:space="preserve">          description: modification is rejected</w:t>
      </w:r>
    </w:p>
    <w:p w14:paraId="0E13AAEE" w14:textId="77777777" w:rsidR="000260B1" w:rsidRPr="00533C32" w:rsidRDefault="000260B1" w:rsidP="000260B1">
      <w:pPr>
        <w:pStyle w:val="PL"/>
      </w:pPr>
      <w:r w:rsidRPr="00533C32">
        <w:t xml:space="preserve">          content:</w:t>
      </w:r>
    </w:p>
    <w:p w14:paraId="239123C3" w14:textId="77777777" w:rsidR="000260B1" w:rsidRPr="00533C32" w:rsidRDefault="000260B1" w:rsidP="000260B1">
      <w:pPr>
        <w:pStyle w:val="PL"/>
      </w:pPr>
      <w:r w:rsidRPr="00533C32">
        <w:t xml:space="preserve">            application/problem+json:</w:t>
      </w:r>
    </w:p>
    <w:p w14:paraId="1215A544" w14:textId="77777777" w:rsidR="000260B1" w:rsidRPr="00533C32" w:rsidRDefault="000260B1" w:rsidP="000260B1">
      <w:pPr>
        <w:pStyle w:val="PL"/>
      </w:pPr>
      <w:r w:rsidRPr="00533C32">
        <w:t xml:space="preserve">              schema:</w:t>
      </w:r>
    </w:p>
    <w:p w14:paraId="6371E8BC" w14:textId="77777777" w:rsidR="000260B1" w:rsidRPr="00533C32" w:rsidRDefault="000260B1" w:rsidP="000260B1">
      <w:pPr>
        <w:pStyle w:val="PL"/>
      </w:pPr>
      <w:r w:rsidRPr="00533C32">
        <w:t xml:space="preserve">                $ref: 'TS29571_CommonData.yaml#/components/schemas/ProblemDetails'</w:t>
      </w:r>
    </w:p>
    <w:p w14:paraId="23FA55A1" w14:textId="77777777" w:rsidR="000260B1" w:rsidRDefault="000260B1" w:rsidP="000260B1">
      <w:pPr>
        <w:pStyle w:val="PL"/>
        <w:rPr>
          <w:lang w:eastAsia="zh-CN"/>
        </w:rPr>
      </w:pPr>
      <w:r w:rsidRPr="00533C32">
        <w:t xml:space="preserve">        default:</w:t>
      </w:r>
    </w:p>
    <w:p w14:paraId="55B3D97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FAA1A6B" w14:textId="77777777" w:rsidR="000260B1" w:rsidRDefault="000260B1" w:rsidP="000260B1">
      <w:pPr>
        <w:pStyle w:val="PL"/>
      </w:pPr>
    </w:p>
    <w:p w14:paraId="6BC46E8F" w14:textId="77777777" w:rsidR="000260B1" w:rsidRPr="00533C32" w:rsidRDefault="000260B1" w:rsidP="000260B1">
      <w:pPr>
        <w:pStyle w:val="PL"/>
      </w:pPr>
      <w:r w:rsidRPr="00533C32">
        <w:t xml:space="preserve">    put:</w:t>
      </w:r>
    </w:p>
    <w:p w14:paraId="69D24F2B" w14:textId="77777777" w:rsidR="000260B1" w:rsidRPr="00533C32" w:rsidRDefault="000260B1" w:rsidP="000260B1">
      <w:pPr>
        <w:pStyle w:val="PL"/>
      </w:pPr>
      <w:r w:rsidRPr="00533C32">
        <w:t xml:space="preserve">      summary: To create </w:t>
      </w:r>
      <w:r>
        <w:t>an operator-specific data resource of a UE</w:t>
      </w:r>
    </w:p>
    <w:p w14:paraId="44342220" w14:textId="77777777" w:rsidR="000260B1" w:rsidRPr="00533C32" w:rsidRDefault="000260B1" w:rsidP="000260B1">
      <w:pPr>
        <w:pStyle w:val="PL"/>
      </w:pPr>
      <w:r w:rsidRPr="00533C32">
        <w:t xml:space="preserve">      operationId: Create</w:t>
      </w:r>
      <w:r>
        <w:t>OperSpecData</w:t>
      </w:r>
    </w:p>
    <w:p w14:paraId="1F0E08FB" w14:textId="77777777" w:rsidR="000260B1" w:rsidRPr="00533C32" w:rsidRDefault="000260B1" w:rsidP="000260B1">
      <w:pPr>
        <w:pStyle w:val="PL"/>
      </w:pPr>
      <w:r w:rsidRPr="00533C32">
        <w:t xml:space="preserve">      tags:</w:t>
      </w:r>
    </w:p>
    <w:p w14:paraId="787B597A" w14:textId="77777777" w:rsidR="000260B1" w:rsidRDefault="000260B1" w:rsidP="000260B1">
      <w:pPr>
        <w:pStyle w:val="PL"/>
        <w:rPr>
          <w:lang w:eastAsia="zh-CN"/>
        </w:rPr>
      </w:pPr>
      <w:r w:rsidRPr="00533C32">
        <w:t xml:space="preserve">        - Operator-Specific Data Container (Document)</w:t>
      </w:r>
    </w:p>
    <w:p w14:paraId="2F24846C" w14:textId="77777777" w:rsidR="000260B1" w:rsidRDefault="000260B1" w:rsidP="000260B1">
      <w:pPr>
        <w:pStyle w:val="PL"/>
      </w:pPr>
      <w:r>
        <w:t xml:space="preserve">      security:</w:t>
      </w:r>
    </w:p>
    <w:p w14:paraId="26F8FAAD" w14:textId="77777777" w:rsidR="000260B1" w:rsidRDefault="000260B1" w:rsidP="000260B1">
      <w:pPr>
        <w:pStyle w:val="PL"/>
      </w:pPr>
      <w:r>
        <w:t xml:space="preserve">        - {}</w:t>
      </w:r>
    </w:p>
    <w:p w14:paraId="38B597B7" w14:textId="77777777" w:rsidR="000260B1" w:rsidRDefault="000260B1" w:rsidP="000260B1">
      <w:pPr>
        <w:pStyle w:val="PL"/>
      </w:pPr>
      <w:r>
        <w:t xml:space="preserve">        - oAuth2ClientCredentials:</w:t>
      </w:r>
    </w:p>
    <w:p w14:paraId="298A0B4B" w14:textId="77777777" w:rsidR="000260B1" w:rsidRDefault="000260B1" w:rsidP="000260B1">
      <w:pPr>
        <w:pStyle w:val="PL"/>
      </w:pPr>
      <w:r>
        <w:t xml:space="preserve">          - nudr-dr</w:t>
      </w:r>
    </w:p>
    <w:p w14:paraId="2FDFFE7C" w14:textId="77777777" w:rsidR="000260B1" w:rsidRDefault="000260B1" w:rsidP="000260B1">
      <w:pPr>
        <w:pStyle w:val="PL"/>
      </w:pPr>
      <w:r>
        <w:t xml:space="preserve">        - oAuth2ClientCredentials:</w:t>
      </w:r>
    </w:p>
    <w:p w14:paraId="3F32A467" w14:textId="77777777" w:rsidR="000260B1" w:rsidRDefault="000260B1" w:rsidP="000260B1">
      <w:pPr>
        <w:pStyle w:val="PL"/>
      </w:pPr>
      <w:r>
        <w:t xml:space="preserve">          - nudr-dr</w:t>
      </w:r>
    </w:p>
    <w:p w14:paraId="14D9D697" w14:textId="77777777" w:rsidR="000260B1" w:rsidRDefault="000260B1" w:rsidP="000260B1">
      <w:pPr>
        <w:pStyle w:val="PL"/>
        <w:rPr>
          <w:lang w:eastAsia="zh-CN"/>
        </w:rPr>
      </w:pPr>
      <w:r>
        <w:t xml:space="preserve">          - nudr-dr:subscription-data</w:t>
      </w:r>
    </w:p>
    <w:p w14:paraId="040A2A2A" w14:textId="77777777" w:rsidR="000260B1" w:rsidRPr="00533C32" w:rsidRDefault="000260B1" w:rsidP="000260B1">
      <w:pPr>
        <w:pStyle w:val="PL"/>
      </w:pPr>
      <w:r w:rsidRPr="00533C32">
        <w:t xml:space="preserve">      parameters:</w:t>
      </w:r>
    </w:p>
    <w:p w14:paraId="15002F6E" w14:textId="77777777" w:rsidR="000260B1" w:rsidRPr="00533C32" w:rsidRDefault="000260B1" w:rsidP="000260B1">
      <w:pPr>
        <w:pStyle w:val="PL"/>
      </w:pPr>
      <w:r w:rsidRPr="00533C32">
        <w:t xml:space="preserve">        - name: ueId</w:t>
      </w:r>
    </w:p>
    <w:p w14:paraId="43283BD8" w14:textId="77777777" w:rsidR="000260B1" w:rsidRPr="00533C32" w:rsidRDefault="000260B1" w:rsidP="000260B1">
      <w:pPr>
        <w:pStyle w:val="PL"/>
      </w:pPr>
      <w:r w:rsidRPr="00533C32">
        <w:t xml:space="preserve">          in: path</w:t>
      </w:r>
    </w:p>
    <w:p w14:paraId="798C9FBD" w14:textId="77777777" w:rsidR="000260B1" w:rsidRPr="00533C32" w:rsidRDefault="000260B1" w:rsidP="000260B1">
      <w:pPr>
        <w:pStyle w:val="PL"/>
      </w:pPr>
      <w:r w:rsidRPr="00533C32">
        <w:t xml:space="preserve">          description: UE id</w:t>
      </w:r>
    </w:p>
    <w:p w14:paraId="22D9006F" w14:textId="77777777" w:rsidR="000260B1" w:rsidRPr="00533C32" w:rsidRDefault="000260B1" w:rsidP="000260B1">
      <w:pPr>
        <w:pStyle w:val="PL"/>
      </w:pPr>
      <w:r w:rsidRPr="00533C32">
        <w:t xml:space="preserve">          required: true</w:t>
      </w:r>
    </w:p>
    <w:p w14:paraId="79F27604" w14:textId="77777777" w:rsidR="000260B1" w:rsidRPr="00533C32" w:rsidRDefault="000260B1" w:rsidP="000260B1">
      <w:pPr>
        <w:pStyle w:val="PL"/>
      </w:pPr>
      <w:r w:rsidRPr="00533C32">
        <w:t xml:space="preserve">          schema:</w:t>
      </w:r>
    </w:p>
    <w:p w14:paraId="65A67388" w14:textId="77777777" w:rsidR="000260B1" w:rsidRPr="00533C32" w:rsidRDefault="000260B1" w:rsidP="000260B1">
      <w:pPr>
        <w:pStyle w:val="PL"/>
      </w:pPr>
      <w:r w:rsidRPr="00533C32">
        <w:t xml:space="preserve">            $ref: 'TS29571_CommonData.yaml#/components/schemas/VarUeId'</w:t>
      </w:r>
    </w:p>
    <w:p w14:paraId="3DAB20D1" w14:textId="77777777" w:rsidR="000260B1" w:rsidRPr="00533C32" w:rsidRDefault="000260B1" w:rsidP="000260B1">
      <w:pPr>
        <w:pStyle w:val="PL"/>
      </w:pPr>
      <w:r w:rsidRPr="00533C32">
        <w:t xml:space="preserve">        - name: supported-features</w:t>
      </w:r>
    </w:p>
    <w:p w14:paraId="6916C7CB" w14:textId="77777777" w:rsidR="000260B1" w:rsidRPr="00533C32" w:rsidRDefault="000260B1" w:rsidP="000260B1">
      <w:pPr>
        <w:pStyle w:val="PL"/>
      </w:pPr>
      <w:r w:rsidRPr="00533C32">
        <w:t xml:space="preserve">          in: query</w:t>
      </w:r>
    </w:p>
    <w:p w14:paraId="29FB96BB" w14:textId="77777777" w:rsidR="000260B1" w:rsidRPr="00533C32" w:rsidRDefault="000260B1" w:rsidP="000260B1">
      <w:pPr>
        <w:pStyle w:val="PL"/>
      </w:pPr>
      <w:r w:rsidRPr="00533C32">
        <w:t xml:space="preserve">          description: Supported Features</w:t>
      </w:r>
    </w:p>
    <w:p w14:paraId="33D2518F" w14:textId="77777777" w:rsidR="000260B1" w:rsidRPr="00533C32" w:rsidRDefault="000260B1" w:rsidP="000260B1">
      <w:pPr>
        <w:pStyle w:val="PL"/>
      </w:pPr>
      <w:r w:rsidRPr="00533C32">
        <w:t xml:space="preserve">          schema:</w:t>
      </w:r>
    </w:p>
    <w:p w14:paraId="268FBBAF" w14:textId="77777777" w:rsidR="000260B1" w:rsidRPr="00533C32" w:rsidRDefault="000260B1" w:rsidP="000260B1">
      <w:pPr>
        <w:pStyle w:val="PL"/>
        <w:rPr>
          <w:lang w:eastAsia="zh-CN"/>
        </w:rPr>
      </w:pPr>
      <w:r w:rsidRPr="00533C32">
        <w:t xml:space="preserve">             $ref: 'TS29571_CommonData.yaml#/components/schemas/SupportedFeatures'</w:t>
      </w:r>
    </w:p>
    <w:p w14:paraId="731FEF27" w14:textId="77777777" w:rsidR="000260B1" w:rsidRPr="00533C32" w:rsidRDefault="000260B1" w:rsidP="000260B1">
      <w:pPr>
        <w:pStyle w:val="PL"/>
      </w:pPr>
      <w:r w:rsidRPr="00533C32">
        <w:t xml:space="preserve">      requestBody:</w:t>
      </w:r>
    </w:p>
    <w:p w14:paraId="2B26AF6B" w14:textId="77777777" w:rsidR="000260B1" w:rsidRPr="00533C32" w:rsidRDefault="000260B1" w:rsidP="000260B1">
      <w:pPr>
        <w:pStyle w:val="PL"/>
      </w:pPr>
      <w:r w:rsidRPr="00533C32">
        <w:t xml:space="preserve">        content:</w:t>
      </w:r>
    </w:p>
    <w:p w14:paraId="06246647" w14:textId="77777777" w:rsidR="000260B1" w:rsidRPr="00533C32" w:rsidRDefault="000260B1" w:rsidP="000260B1">
      <w:pPr>
        <w:pStyle w:val="PL"/>
      </w:pPr>
      <w:r w:rsidRPr="00533C32">
        <w:t xml:space="preserve">          application/json:</w:t>
      </w:r>
    </w:p>
    <w:p w14:paraId="3D74736E" w14:textId="77777777" w:rsidR="000260B1" w:rsidRPr="00533C32" w:rsidRDefault="000260B1" w:rsidP="000260B1">
      <w:pPr>
        <w:pStyle w:val="PL"/>
      </w:pPr>
      <w:r w:rsidRPr="00533C32">
        <w:t xml:space="preserve">            schema:</w:t>
      </w:r>
    </w:p>
    <w:p w14:paraId="377D214C" w14:textId="77777777" w:rsidR="000260B1" w:rsidRPr="00533C32" w:rsidRDefault="000260B1" w:rsidP="000260B1">
      <w:pPr>
        <w:pStyle w:val="PL"/>
      </w:pPr>
      <w:r w:rsidRPr="00533C32">
        <w:t xml:space="preserve">              type: object</w:t>
      </w:r>
    </w:p>
    <w:p w14:paraId="56732E62" w14:textId="77777777" w:rsidR="000260B1" w:rsidRPr="00533C32" w:rsidRDefault="000260B1" w:rsidP="000260B1">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BC75446" w14:textId="77777777" w:rsidR="000260B1" w:rsidRPr="00533C32" w:rsidRDefault="000260B1" w:rsidP="000260B1">
      <w:pPr>
        <w:pStyle w:val="PL"/>
        <w:rPr>
          <w:lang w:eastAsia="zh-CN"/>
        </w:rPr>
      </w:pPr>
      <w:r w:rsidRPr="00533C32">
        <w:t xml:space="preserve">              additionalProperties:</w:t>
      </w:r>
    </w:p>
    <w:p w14:paraId="48F8BFC5" w14:textId="77777777" w:rsidR="000260B1" w:rsidRPr="00533C32" w:rsidRDefault="000260B1" w:rsidP="000260B1">
      <w:pPr>
        <w:pStyle w:val="PL"/>
        <w:outlineLvl w:val="0"/>
        <w:rPr>
          <w:lang w:eastAsia="zh-CN"/>
        </w:rPr>
      </w:pPr>
      <w:r w:rsidRPr="00533C32">
        <w:t xml:space="preserve">                $ref: '#/components/schemas/OperatorSpecificDataContainer'</w:t>
      </w:r>
    </w:p>
    <w:p w14:paraId="09E1C734" w14:textId="77777777" w:rsidR="000260B1" w:rsidRPr="00533C32" w:rsidRDefault="000260B1" w:rsidP="000260B1">
      <w:pPr>
        <w:pStyle w:val="PL"/>
      </w:pPr>
      <w:r>
        <w:t xml:space="preserve">        </w:t>
      </w:r>
      <w:r w:rsidRPr="003722F2">
        <w:t>required: true</w:t>
      </w:r>
    </w:p>
    <w:p w14:paraId="35A3D92D" w14:textId="77777777" w:rsidR="000260B1" w:rsidRPr="00533C32" w:rsidRDefault="000260B1" w:rsidP="000260B1">
      <w:pPr>
        <w:pStyle w:val="PL"/>
      </w:pPr>
      <w:r w:rsidRPr="00533C32">
        <w:t xml:space="preserve">      responses:</w:t>
      </w:r>
    </w:p>
    <w:p w14:paraId="69CF7188" w14:textId="77777777" w:rsidR="000260B1" w:rsidRPr="00533C32" w:rsidRDefault="000260B1" w:rsidP="000260B1">
      <w:pPr>
        <w:pStyle w:val="PL"/>
      </w:pPr>
      <w:r w:rsidRPr="00533C32">
        <w:t xml:space="preserve">        '201':</w:t>
      </w:r>
    </w:p>
    <w:p w14:paraId="5643549B" w14:textId="77777777" w:rsidR="000260B1" w:rsidRPr="00533C32" w:rsidRDefault="000260B1" w:rsidP="000260B1">
      <w:pPr>
        <w:pStyle w:val="PL"/>
      </w:pPr>
      <w:r w:rsidRPr="00533C32">
        <w:t xml:space="preserve">          description: Upon success, a response body containing a representation of the created </w:t>
      </w:r>
      <w:r>
        <w:t>Operator Specific Data</w:t>
      </w:r>
      <w:r w:rsidRPr="00533C32">
        <w:t xml:space="preserve"> resource shall be returned</w:t>
      </w:r>
    </w:p>
    <w:p w14:paraId="7011B538" w14:textId="77777777" w:rsidR="000260B1" w:rsidRPr="009F68CE" w:rsidRDefault="000260B1" w:rsidP="000260B1">
      <w:pPr>
        <w:pStyle w:val="PL"/>
      </w:pPr>
      <w:r w:rsidRPr="009F68CE">
        <w:t xml:space="preserve">        </w:t>
      </w:r>
      <w:r>
        <w:t xml:space="preserve">  </w:t>
      </w:r>
      <w:r w:rsidRPr="009F68CE">
        <w:t>content:</w:t>
      </w:r>
    </w:p>
    <w:p w14:paraId="7262094C" w14:textId="77777777" w:rsidR="000260B1" w:rsidRPr="009F68CE" w:rsidRDefault="000260B1" w:rsidP="000260B1">
      <w:pPr>
        <w:pStyle w:val="PL"/>
      </w:pPr>
      <w:r w:rsidRPr="009F68CE">
        <w:t xml:space="preserve">          </w:t>
      </w:r>
      <w:r>
        <w:t xml:space="preserve">  </w:t>
      </w:r>
      <w:r w:rsidRPr="009F68CE">
        <w:t>application/json:</w:t>
      </w:r>
    </w:p>
    <w:p w14:paraId="360B8E70" w14:textId="77777777" w:rsidR="000260B1" w:rsidRPr="009F68CE" w:rsidRDefault="000260B1" w:rsidP="000260B1">
      <w:pPr>
        <w:pStyle w:val="PL"/>
      </w:pPr>
      <w:r w:rsidRPr="009F68CE">
        <w:t xml:space="preserve">            </w:t>
      </w:r>
      <w:r>
        <w:t xml:space="preserve">  </w:t>
      </w:r>
      <w:r w:rsidRPr="009F68CE">
        <w:t>schema:</w:t>
      </w:r>
    </w:p>
    <w:p w14:paraId="746432D4" w14:textId="77777777" w:rsidR="000260B1" w:rsidRPr="00533C32" w:rsidRDefault="000260B1" w:rsidP="000260B1">
      <w:pPr>
        <w:pStyle w:val="PL"/>
      </w:pPr>
      <w:r w:rsidRPr="00533C32">
        <w:t xml:space="preserve">                type: object</w:t>
      </w:r>
    </w:p>
    <w:p w14:paraId="42FEEE8B" w14:textId="77777777" w:rsidR="000260B1" w:rsidRPr="00533C32" w:rsidRDefault="000260B1" w:rsidP="000260B1">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49122A54" w14:textId="77777777" w:rsidR="000260B1" w:rsidRPr="00533C32" w:rsidRDefault="000260B1" w:rsidP="000260B1">
      <w:pPr>
        <w:pStyle w:val="PL"/>
        <w:rPr>
          <w:lang w:eastAsia="zh-CN"/>
        </w:rPr>
      </w:pPr>
      <w:r w:rsidRPr="00533C32">
        <w:t xml:space="preserve">                additionalProperties:</w:t>
      </w:r>
    </w:p>
    <w:p w14:paraId="58EEBE91" w14:textId="77777777" w:rsidR="000260B1" w:rsidRPr="00533C32" w:rsidRDefault="000260B1" w:rsidP="000260B1">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5A11A9A6" w14:textId="77777777" w:rsidR="000260B1" w:rsidRPr="009F68CE" w:rsidRDefault="000260B1" w:rsidP="000260B1">
      <w:pPr>
        <w:pStyle w:val="PL"/>
      </w:pPr>
      <w:r>
        <w:t xml:space="preserve">          </w:t>
      </w:r>
      <w:r w:rsidRPr="009F68CE">
        <w:t>headers:</w:t>
      </w:r>
    </w:p>
    <w:p w14:paraId="72A63180" w14:textId="77777777" w:rsidR="000260B1" w:rsidRPr="009F68CE" w:rsidRDefault="000260B1" w:rsidP="000260B1">
      <w:pPr>
        <w:pStyle w:val="PL"/>
      </w:pPr>
      <w:r w:rsidRPr="009F68CE">
        <w:t xml:space="preserve">          </w:t>
      </w:r>
      <w:r>
        <w:t xml:space="preserve">  </w:t>
      </w:r>
      <w:r w:rsidRPr="009F68CE">
        <w:t>Location:</w:t>
      </w:r>
    </w:p>
    <w:p w14:paraId="6CC5E06D" w14:textId="77777777" w:rsidR="000260B1" w:rsidRPr="009F68CE" w:rsidRDefault="000260B1" w:rsidP="000260B1">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7E3FA935" w14:textId="77777777" w:rsidR="000260B1" w:rsidRPr="009F68CE" w:rsidRDefault="000260B1" w:rsidP="000260B1">
      <w:pPr>
        <w:pStyle w:val="PL"/>
      </w:pPr>
      <w:r w:rsidRPr="009F68CE">
        <w:t xml:space="preserve">            </w:t>
      </w:r>
      <w:r>
        <w:t xml:space="preserve">  </w:t>
      </w:r>
      <w:r w:rsidRPr="009F68CE">
        <w:t>required: true</w:t>
      </w:r>
    </w:p>
    <w:p w14:paraId="6B4B60F2" w14:textId="77777777" w:rsidR="000260B1" w:rsidRPr="009F68CE" w:rsidRDefault="000260B1" w:rsidP="000260B1">
      <w:pPr>
        <w:pStyle w:val="PL"/>
      </w:pPr>
      <w:r w:rsidRPr="009F68CE">
        <w:t xml:space="preserve">            </w:t>
      </w:r>
      <w:r>
        <w:t xml:space="preserve">  </w:t>
      </w:r>
      <w:r w:rsidRPr="009F68CE">
        <w:t>schema:</w:t>
      </w:r>
    </w:p>
    <w:p w14:paraId="45D30625" w14:textId="77777777" w:rsidR="000260B1" w:rsidRPr="009F68CE" w:rsidRDefault="000260B1" w:rsidP="000260B1">
      <w:pPr>
        <w:pStyle w:val="PL"/>
        <w:rPr>
          <w:lang w:eastAsia="zh-CN"/>
        </w:rPr>
      </w:pPr>
      <w:r w:rsidRPr="009F68CE">
        <w:t xml:space="preserve">              </w:t>
      </w:r>
      <w:r>
        <w:t xml:space="preserve">  </w:t>
      </w:r>
      <w:r w:rsidRPr="009F68CE">
        <w:t>type: string</w:t>
      </w:r>
    </w:p>
    <w:p w14:paraId="4B9F9860" w14:textId="77777777" w:rsidR="000260B1" w:rsidRPr="009F68CE" w:rsidRDefault="000260B1" w:rsidP="000260B1">
      <w:pPr>
        <w:pStyle w:val="PL"/>
      </w:pPr>
      <w:r>
        <w:t xml:space="preserve">        '204</w:t>
      </w:r>
      <w:r w:rsidRPr="009F68CE">
        <w:t>':</w:t>
      </w:r>
    </w:p>
    <w:p w14:paraId="44A57A09" w14:textId="77777777" w:rsidR="000260B1" w:rsidRPr="009F68CE" w:rsidRDefault="000260B1" w:rsidP="000260B1">
      <w:pPr>
        <w:pStyle w:val="PL"/>
      </w:pPr>
      <w:r w:rsidRPr="009F68CE">
        <w:t xml:space="preserve">          description: </w:t>
      </w:r>
      <w:r>
        <w:t>No content</w:t>
      </w:r>
    </w:p>
    <w:p w14:paraId="1B4778F9" w14:textId="77777777" w:rsidR="000260B1" w:rsidRDefault="000260B1" w:rsidP="000260B1">
      <w:pPr>
        <w:pStyle w:val="PL"/>
        <w:rPr>
          <w:lang w:eastAsia="zh-CN"/>
        </w:rPr>
      </w:pPr>
      <w:r w:rsidRPr="00533C32">
        <w:t xml:space="preserve">        </w:t>
      </w:r>
      <w:r>
        <w:t>'403'</w:t>
      </w:r>
      <w:r w:rsidRPr="00533C32">
        <w:t>:</w:t>
      </w:r>
    </w:p>
    <w:p w14:paraId="1FF8A9CC" w14:textId="77777777" w:rsidR="000260B1" w:rsidRPr="00533C32" w:rsidRDefault="000260B1" w:rsidP="000260B1">
      <w:pPr>
        <w:pStyle w:val="PL"/>
        <w:rPr>
          <w:lang w:eastAsia="zh-CN"/>
        </w:rPr>
      </w:pPr>
      <w:r w:rsidRPr="002E5CBA">
        <w:t xml:space="preserve">          </w:t>
      </w:r>
      <w:r w:rsidRPr="001F14B1">
        <w:t>$ref: 'TS29571_CommonDat</w:t>
      </w:r>
      <w:r>
        <w:t>a.yaml#/components/responses/403</w:t>
      </w:r>
      <w:r w:rsidRPr="001F14B1">
        <w:t>'</w:t>
      </w:r>
    </w:p>
    <w:p w14:paraId="2196B993" w14:textId="77777777" w:rsidR="000260B1" w:rsidRDefault="000260B1" w:rsidP="000260B1">
      <w:pPr>
        <w:pStyle w:val="PL"/>
        <w:rPr>
          <w:lang w:eastAsia="zh-CN"/>
        </w:rPr>
      </w:pPr>
      <w:r w:rsidRPr="00533C32">
        <w:t xml:space="preserve">        default:</w:t>
      </w:r>
    </w:p>
    <w:p w14:paraId="2E59F44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BFDF4C8" w14:textId="77777777" w:rsidR="000260B1" w:rsidRPr="00533C32" w:rsidRDefault="000260B1" w:rsidP="000260B1">
      <w:pPr>
        <w:pStyle w:val="PL"/>
        <w:rPr>
          <w:lang w:eastAsia="zh-CN"/>
        </w:rPr>
      </w:pPr>
    </w:p>
    <w:p w14:paraId="68A46915" w14:textId="77777777" w:rsidR="000260B1" w:rsidRPr="00533C32" w:rsidRDefault="000260B1" w:rsidP="000260B1">
      <w:pPr>
        <w:pStyle w:val="PL"/>
      </w:pPr>
      <w:r w:rsidRPr="00533C32">
        <w:t xml:space="preserve">    delete:</w:t>
      </w:r>
    </w:p>
    <w:p w14:paraId="06602EF6" w14:textId="77777777" w:rsidR="000260B1" w:rsidRPr="00533C32" w:rsidRDefault="000260B1" w:rsidP="000260B1">
      <w:pPr>
        <w:pStyle w:val="PL"/>
      </w:pPr>
      <w:r w:rsidRPr="00533C32">
        <w:t xml:space="preserve">      summary: To remove </w:t>
      </w:r>
      <w:r>
        <w:t>an operator-specific data resource of a UE</w:t>
      </w:r>
    </w:p>
    <w:p w14:paraId="32F64F29" w14:textId="77777777" w:rsidR="000260B1" w:rsidRPr="00533C32" w:rsidRDefault="000260B1" w:rsidP="000260B1">
      <w:pPr>
        <w:pStyle w:val="PL"/>
      </w:pPr>
      <w:r w:rsidRPr="00533C32">
        <w:t xml:space="preserve">      operationId: Delete</w:t>
      </w:r>
      <w:r>
        <w:t>OperSpecData</w:t>
      </w:r>
    </w:p>
    <w:p w14:paraId="2E47AFC9" w14:textId="77777777" w:rsidR="000260B1" w:rsidRPr="00533C32" w:rsidRDefault="000260B1" w:rsidP="000260B1">
      <w:pPr>
        <w:pStyle w:val="PL"/>
      </w:pPr>
      <w:r w:rsidRPr="00533C32">
        <w:t xml:space="preserve">      tags:</w:t>
      </w:r>
    </w:p>
    <w:p w14:paraId="0F2F8E56" w14:textId="77777777" w:rsidR="000260B1" w:rsidRDefault="000260B1" w:rsidP="000260B1">
      <w:pPr>
        <w:pStyle w:val="PL"/>
        <w:rPr>
          <w:lang w:eastAsia="zh-CN"/>
        </w:rPr>
      </w:pPr>
      <w:r w:rsidRPr="00533C32">
        <w:t xml:space="preserve">        - Operator-Specific Data Container (Document)</w:t>
      </w:r>
    </w:p>
    <w:p w14:paraId="2E742454" w14:textId="77777777" w:rsidR="000260B1" w:rsidRDefault="000260B1" w:rsidP="000260B1">
      <w:pPr>
        <w:pStyle w:val="PL"/>
      </w:pPr>
      <w:r>
        <w:lastRenderedPageBreak/>
        <w:t xml:space="preserve">      security:</w:t>
      </w:r>
    </w:p>
    <w:p w14:paraId="38A26F00" w14:textId="77777777" w:rsidR="000260B1" w:rsidRDefault="000260B1" w:rsidP="000260B1">
      <w:pPr>
        <w:pStyle w:val="PL"/>
      </w:pPr>
      <w:r>
        <w:t xml:space="preserve">        - {}</w:t>
      </w:r>
    </w:p>
    <w:p w14:paraId="4A892D97" w14:textId="77777777" w:rsidR="000260B1" w:rsidRDefault="000260B1" w:rsidP="000260B1">
      <w:pPr>
        <w:pStyle w:val="PL"/>
      </w:pPr>
      <w:r>
        <w:t xml:space="preserve">        - oAuth2ClientCredentials:</w:t>
      </w:r>
    </w:p>
    <w:p w14:paraId="0BA6C47D" w14:textId="77777777" w:rsidR="000260B1" w:rsidRDefault="000260B1" w:rsidP="000260B1">
      <w:pPr>
        <w:pStyle w:val="PL"/>
      </w:pPr>
      <w:r>
        <w:t xml:space="preserve">          - nudr-dr</w:t>
      </w:r>
    </w:p>
    <w:p w14:paraId="17CC9F98" w14:textId="77777777" w:rsidR="000260B1" w:rsidRDefault="000260B1" w:rsidP="000260B1">
      <w:pPr>
        <w:pStyle w:val="PL"/>
      </w:pPr>
      <w:r>
        <w:t xml:space="preserve">        - oAuth2ClientCredentials:</w:t>
      </w:r>
    </w:p>
    <w:p w14:paraId="201335D4" w14:textId="77777777" w:rsidR="000260B1" w:rsidRDefault="000260B1" w:rsidP="000260B1">
      <w:pPr>
        <w:pStyle w:val="PL"/>
      </w:pPr>
      <w:r>
        <w:t xml:space="preserve">          - nudr-dr</w:t>
      </w:r>
    </w:p>
    <w:p w14:paraId="1C04D4EB" w14:textId="77777777" w:rsidR="000260B1" w:rsidRDefault="000260B1" w:rsidP="000260B1">
      <w:pPr>
        <w:pStyle w:val="PL"/>
        <w:rPr>
          <w:lang w:eastAsia="zh-CN"/>
        </w:rPr>
      </w:pPr>
      <w:r>
        <w:t xml:space="preserve">          - nudr-dr:subscription-data</w:t>
      </w:r>
    </w:p>
    <w:p w14:paraId="0068F91E" w14:textId="77777777" w:rsidR="000260B1" w:rsidRPr="00533C32" w:rsidRDefault="000260B1" w:rsidP="000260B1">
      <w:pPr>
        <w:pStyle w:val="PL"/>
      </w:pPr>
      <w:r w:rsidRPr="00533C32">
        <w:t xml:space="preserve">      parameters:</w:t>
      </w:r>
    </w:p>
    <w:p w14:paraId="56299AC9" w14:textId="77777777" w:rsidR="000260B1" w:rsidRPr="00533C32" w:rsidRDefault="000260B1" w:rsidP="000260B1">
      <w:pPr>
        <w:pStyle w:val="PL"/>
      </w:pPr>
      <w:r w:rsidRPr="00533C32">
        <w:t xml:space="preserve">        - name: ueId</w:t>
      </w:r>
    </w:p>
    <w:p w14:paraId="1523F547" w14:textId="77777777" w:rsidR="000260B1" w:rsidRPr="00533C32" w:rsidRDefault="000260B1" w:rsidP="000260B1">
      <w:pPr>
        <w:pStyle w:val="PL"/>
      </w:pPr>
      <w:r w:rsidRPr="00533C32">
        <w:t xml:space="preserve">          in: path</w:t>
      </w:r>
    </w:p>
    <w:p w14:paraId="1F856802" w14:textId="77777777" w:rsidR="000260B1" w:rsidRPr="00533C32" w:rsidRDefault="000260B1" w:rsidP="000260B1">
      <w:pPr>
        <w:pStyle w:val="PL"/>
      </w:pPr>
      <w:r w:rsidRPr="00533C32">
        <w:t xml:space="preserve">          description: UE id</w:t>
      </w:r>
    </w:p>
    <w:p w14:paraId="5BF3C594" w14:textId="77777777" w:rsidR="000260B1" w:rsidRPr="00533C32" w:rsidRDefault="000260B1" w:rsidP="000260B1">
      <w:pPr>
        <w:pStyle w:val="PL"/>
      </w:pPr>
      <w:r w:rsidRPr="00533C32">
        <w:t xml:space="preserve">          required: true</w:t>
      </w:r>
    </w:p>
    <w:p w14:paraId="31EFA917" w14:textId="77777777" w:rsidR="000260B1" w:rsidRPr="00533C32" w:rsidRDefault="000260B1" w:rsidP="000260B1">
      <w:pPr>
        <w:pStyle w:val="PL"/>
      </w:pPr>
      <w:r w:rsidRPr="00533C32">
        <w:t xml:space="preserve">          schema:</w:t>
      </w:r>
    </w:p>
    <w:p w14:paraId="5236A787" w14:textId="77777777" w:rsidR="000260B1" w:rsidRPr="00533C32" w:rsidRDefault="000260B1" w:rsidP="000260B1">
      <w:pPr>
        <w:pStyle w:val="PL"/>
      </w:pPr>
      <w:r w:rsidRPr="00533C32">
        <w:t xml:space="preserve">            $ref: 'TS29571_CommonData.yaml#/components/schemas/VarUeId'</w:t>
      </w:r>
    </w:p>
    <w:p w14:paraId="15C5CD86" w14:textId="77777777" w:rsidR="000260B1" w:rsidRPr="00533C32" w:rsidRDefault="000260B1" w:rsidP="000260B1">
      <w:pPr>
        <w:pStyle w:val="PL"/>
      </w:pPr>
      <w:r w:rsidRPr="00533C32">
        <w:t xml:space="preserve">      responses:</w:t>
      </w:r>
    </w:p>
    <w:p w14:paraId="606A3B3C" w14:textId="77777777" w:rsidR="000260B1" w:rsidRPr="00533C32" w:rsidRDefault="000260B1" w:rsidP="000260B1">
      <w:pPr>
        <w:pStyle w:val="PL"/>
      </w:pPr>
      <w:r w:rsidRPr="00533C32">
        <w:t xml:space="preserve">        '204':</w:t>
      </w:r>
    </w:p>
    <w:p w14:paraId="666F576B" w14:textId="77777777" w:rsidR="000260B1" w:rsidRPr="00533C32" w:rsidRDefault="000260B1" w:rsidP="000260B1">
      <w:pPr>
        <w:pStyle w:val="PL"/>
      </w:pPr>
      <w:r w:rsidRPr="00533C32">
        <w:t xml:space="preserve">          description: Upon success, an empty response body shall be returned.</w:t>
      </w:r>
    </w:p>
    <w:p w14:paraId="58798FEB" w14:textId="77777777" w:rsidR="000260B1" w:rsidRDefault="000260B1" w:rsidP="000260B1">
      <w:pPr>
        <w:pStyle w:val="PL"/>
        <w:rPr>
          <w:lang w:eastAsia="zh-CN"/>
        </w:rPr>
      </w:pPr>
      <w:r w:rsidRPr="00533C32">
        <w:t xml:space="preserve">        </w:t>
      </w:r>
      <w:r>
        <w:t>'403'</w:t>
      </w:r>
      <w:r w:rsidRPr="00533C32">
        <w:t>:</w:t>
      </w:r>
    </w:p>
    <w:p w14:paraId="4A93015D" w14:textId="77777777" w:rsidR="000260B1" w:rsidRPr="00533C32" w:rsidRDefault="000260B1" w:rsidP="000260B1">
      <w:pPr>
        <w:pStyle w:val="PL"/>
        <w:rPr>
          <w:lang w:eastAsia="zh-CN"/>
        </w:rPr>
      </w:pPr>
      <w:r w:rsidRPr="002E5CBA">
        <w:t xml:space="preserve">          </w:t>
      </w:r>
      <w:r w:rsidRPr="001F14B1">
        <w:t>$ref: 'TS29571_CommonDat</w:t>
      </w:r>
      <w:r>
        <w:t>a.yaml#/components/responses/403</w:t>
      </w:r>
      <w:r w:rsidRPr="001F14B1">
        <w:t>'</w:t>
      </w:r>
    </w:p>
    <w:p w14:paraId="04A82235" w14:textId="77777777" w:rsidR="000260B1" w:rsidRDefault="000260B1" w:rsidP="000260B1">
      <w:pPr>
        <w:pStyle w:val="PL"/>
        <w:rPr>
          <w:lang w:eastAsia="zh-CN"/>
        </w:rPr>
      </w:pPr>
      <w:r w:rsidRPr="00533C32">
        <w:t xml:space="preserve">        default:</w:t>
      </w:r>
    </w:p>
    <w:p w14:paraId="4135016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98498F4" w14:textId="77777777" w:rsidR="000260B1" w:rsidRPr="00533C32" w:rsidRDefault="000260B1" w:rsidP="000260B1">
      <w:pPr>
        <w:pStyle w:val="PL"/>
      </w:pPr>
    </w:p>
    <w:p w14:paraId="5EEC80C3" w14:textId="77777777" w:rsidR="000260B1" w:rsidRPr="00533C32" w:rsidRDefault="000260B1" w:rsidP="000260B1">
      <w:pPr>
        <w:pStyle w:val="PL"/>
      </w:pPr>
      <w:r w:rsidRPr="00533C32">
        <w:t xml:space="preserve">  /subscri</w:t>
      </w:r>
      <w:r w:rsidRPr="00533C32">
        <w:rPr>
          <w:lang w:eastAsia="zh-CN"/>
        </w:rPr>
        <w:t>ption</w:t>
      </w:r>
      <w:r w:rsidRPr="00533C32">
        <w:t>-data/{ueId}/context-data/smsf-3gpp-access:</w:t>
      </w:r>
    </w:p>
    <w:p w14:paraId="3214948E" w14:textId="77777777" w:rsidR="000260B1" w:rsidRPr="00533C32" w:rsidRDefault="000260B1" w:rsidP="000260B1">
      <w:pPr>
        <w:pStyle w:val="PL"/>
      </w:pPr>
      <w:r w:rsidRPr="00533C32">
        <w:t xml:space="preserve">    put:</w:t>
      </w:r>
    </w:p>
    <w:p w14:paraId="5A93CBA6" w14:textId="77777777" w:rsidR="000260B1" w:rsidRPr="00533C32" w:rsidRDefault="000260B1" w:rsidP="000260B1">
      <w:pPr>
        <w:pStyle w:val="PL"/>
      </w:pPr>
      <w:r w:rsidRPr="00533C32">
        <w:t xml:space="preserve">      summary: Create the SMSF context data of a UE via 3GPP access</w:t>
      </w:r>
    </w:p>
    <w:p w14:paraId="72F884C1" w14:textId="77777777" w:rsidR="000260B1" w:rsidRPr="00533C32" w:rsidRDefault="000260B1" w:rsidP="000260B1">
      <w:pPr>
        <w:pStyle w:val="PL"/>
      </w:pPr>
      <w:r w:rsidRPr="00533C32">
        <w:t xml:space="preserve">      operationId: CreateSmsfContext3gpp</w:t>
      </w:r>
    </w:p>
    <w:p w14:paraId="4309DE11" w14:textId="77777777" w:rsidR="000260B1" w:rsidRPr="00533C32" w:rsidRDefault="000260B1" w:rsidP="000260B1">
      <w:pPr>
        <w:pStyle w:val="PL"/>
      </w:pPr>
      <w:r w:rsidRPr="00533C32">
        <w:t xml:space="preserve">      tags:</w:t>
      </w:r>
    </w:p>
    <w:p w14:paraId="6C99190D" w14:textId="77777777" w:rsidR="000260B1" w:rsidRDefault="000260B1" w:rsidP="000260B1">
      <w:pPr>
        <w:pStyle w:val="PL"/>
        <w:rPr>
          <w:lang w:eastAsia="zh-CN"/>
        </w:rPr>
      </w:pPr>
      <w:r w:rsidRPr="00533C32">
        <w:t xml:space="preserve">        - SMSF 3GPP Registration (Document)</w:t>
      </w:r>
    </w:p>
    <w:p w14:paraId="4862F09F" w14:textId="77777777" w:rsidR="000260B1" w:rsidRDefault="000260B1" w:rsidP="000260B1">
      <w:pPr>
        <w:pStyle w:val="PL"/>
      </w:pPr>
      <w:r>
        <w:t xml:space="preserve">      security:</w:t>
      </w:r>
    </w:p>
    <w:p w14:paraId="16B5E8FE" w14:textId="77777777" w:rsidR="000260B1" w:rsidRDefault="000260B1" w:rsidP="000260B1">
      <w:pPr>
        <w:pStyle w:val="PL"/>
      </w:pPr>
      <w:r>
        <w:t xml:space="preserve">        - {}</w:t>
      </w:r>
    </w:p>
    <w:p w14:paraId="5BB81AF5" w14:textId="77777777" w:rsidR="000260B1" w:rsidRDefault="000260B1" w:rsidP="000260B1">
      <w:pPr>
        <w:pStyle w:val="PL"/>
      </w:pPr>
      <w:r>
        <w:t xml:space="preserve">        - oAuth2ClientCredentials:</w:t>
      </w:r>
    </w:p>
    <w:p w14:paraId="40EF1C2B" w14:textId="77777777" w:rsidR="000260B1" w:rsidRDefault="000260B1" w:rsidP="000260B1">
      <w:pPr>
        <w:pStyle w:val="PL"/>
      </w:pPr>
      <w:r>
        <w:t xml:space="preserve">          - nudr-dr</w:t>
      </w:r>
    </w:p>
    <w:p w14:paraId="30187E6E" w14:textId="77777777" w:rsidR="000260B1" w:rsidRDefault="000260B1" w:rsidP="000260B1">
      <w:pPr>
        <w:pStyle w:val="PL"/>
      </w:pPr>
      <w:r>
        <w:t xml:space="preserve">        - oAuth2ClientCredentials:</w:t>
      </w:r>
    </w:p>
    <w:p w14:paraId="36B70F83" w14:textId="77777777" w:rsidR="000260B1" w:rsidRDefault="000260B1" w:rsidP="000260B1">
      <w:pPr>
        <w:pStyle w:val="PL"/>
      </w:pPr>
      <w:r>
        <w:t xml:space="preserve">          - nudr-dr</w:t>
      </w:r>
    </w:p>
    <w:p w14:paraId="27DAEE5B" w14:textId="77777777" w:rsidR="000260B1" w:rsidRDefault="000260B1" w:rsidP="000260B1">
      <w:pPr>
        <w:pStyle w:val="PL"/>
        <w:rPr>
          <w:lang w:eastAsia="zh-CN"/>
        </w:rPr>
      </w:pPr>
      <w:r>
        <w:t xml:space="preserve">          - nudr-dr:subscription-data</w:t>
      </w:r>
    </w:p>
    <w:p w14:paraId="14F6E3C4" w14:textId="77777777" w:rsidR="000260B1" w:rsidRDefault="000260B1" w:rsidP="000260B1">
      <w:pPr>
        <w:pStyle w:val="PL"/>
      </w:pPr>
      <w:r>
        <w:t xml:space="preserve">        - oAuth2ClientCredentials:</w:t>
      </w:r>
    </w:p>
    <w:p w14:paraId="5E8C8D59" w14:textId="77777777" w:rsidR="000260B1" w:rsidRDefault="000260B1" w:rsidP="000260B1">
      <w:pPr>
        <w:pStyle w:val="PL"/>
      </w:pPr>
      <w:r>
        <w:t xml:space="preserve">          - nudr-dr</w:t>
      </w:r>
    </w:p>
    <w:p w14:paraId="5117838C" w14:textId="77777777" w:rsidR="000260B1" w:rsidRDefault="000260B1" w:rsidP="000260B1">
      <w:pPr>
        <w:pStyle w:val="PL"/>
        <w:rPr>
          <w:lang w:eastAsia="zh-CN"/>
        </w:rPr>
      </w:pPr>
      <w:r>
        <w:t xml:space="preserve">          - nudr-dr:subscription-data:registrations:write</w:t>
      </w:r>
    </w:p>
    <w:p w14:paraId="0E1E6123" w14:textId="77777777" w:rsidR="000260B1" w:rsidRPr="00533C32" w:rsidRDefault="000260B1" w:rsidP="000260B1">
      <w:pPr>
        <w:pStyle w:val="PL"/>
      </w:pPr>
      <w:r w:rsidRPr="00533C32">
        <w:t xml:space="preserve">      parameters:</w:t>
      </w:r>
    </w:p>
    <w:p w14:paraId="3E8135EF" w14:textId="77777777" w:rsidR="000260B1" w:rsidRPr="00533C32" w:rsidRDefault="000260B1" w:rsidP="000260B1">
      <w:pPr>
        <w:pStyle w:val="PL"/>
      </w:pPr>
      <w:r w:rsidRPr="00533C32">
        <w:t xml:space="preserve">        - name: ueId</w:t>
      </w:r>
    </w:p>
    <w:p w14:paraId="7DFEF0D4" w14:textId="77777777" w:rsidR="000260B1" w:rsidRPr="00533C32" w:rsidRDefault="000260B1" w:rsidP="000260B1">
      <w:pPr>
        <w:pStyle w:val="PL"/>
      </w:pPr>
      <w:r w:rsidRPr="00533C32">
        <w:t xml:space="preserve">          in: path</w:t>
      </w:r>
    </w:p>
    <w:p w14:paraId="386A0182" w14:textId="77777777" w:rsidR="000260B1" w:rsidRPr="00533C32" w:rsidRDefault="000260B1" w:rsidP="000260B1">
      <w:pPr>
        <w:pStyle w:val="PL"/>
      </w:pPr>
      <w:r w:rsidRPr="00533C32">
        <w:t xml:space="preserve">          description: UE id</w:t>
      </w:r>
    </w:p>
    <w:p w14:paraId="55C8A1E1" w14:textId="77777777" w:rsidR="000260B1" w:rsidRPr="00533C32" w:rsidRDefault="000260B1" w:rsidP="000260B1">
      <w:pPr>
        <w:pStyle w:val="PL"/>
      </w:pPr>
      <w:r w:rsidRPr="00533C32">
        <w:t xml:space="preserve">          required: true</w:t>
      </w:r>
    </w:p>
    <w:p w14:paraId="0CF723C9" w14:textId="77777777" w:rsidR="000260B1" w:rsidRPr="00533C32" w:rsidRDefault="000260B1" w:rsidP="000260B1">
      <w:pPr>
        <w:pStyle w:val="PL"/>
      </w:pPr>
      <w:r w:rsidRPr="00533C32">
        <w:t xml:space="preserve">          schema:</w:t>
      </w:r>
    </w:p>
    <w:p w14:paraId="002490D8" w14:textId="77777777" w:rsidR="000260B1" w:rsidRPr="00533C32" w:rsidRDefault="000260B1" w:rsidP="000260B1">
      <w:pPr>
        <w:pStyle w:val="PL"/>
      </w:pPr>
      <w:r w:rsidRPr="00533C32">
        <w:t xml:space="preserve">            $ref: 'TS29571_CommonData.yaml#/components/schemas/VarUeId'</w:t>
      </w:r>
    </w:p>
    <w:p w14:paraId="15D55223" w14:textId="77777777" w:rsidR="000260B1" w:rsidRPr="00533C32" w:rsidRDefault="000260B1" w:rsidP="000260B1">
      <w:pPr>
        <w:pStyle w:val="PL"/>
      </w:pPr>
      <w:r w:rsidRPr="00533C32">
        <w:t xml:space="preserve">      requestBody:</w:t>
      </w:r>
    </w:p>
    <w:p w14:paraId="33BCCDE0" w14:textId="77777777" w:rsidR="000260B1" w:rsidRPr="00533C32" w:rsidRDefault="000260B1" w:rsidP="000260B1">
      <w:pPr>
        <w:pStyle w:val="PL"/>
      </w:pPr>
      <w:r w:rsidRPr="00533C32">
        <w:t xml:space="preserve">        content:</w:t>
      </w:r>
    </w:p>
    <w:p w14:paraId="6D32E551" w14:textId="77777777" w:rsidR="000260B1" w:rsidRPr="00533C32" w:rsidRDefault="000260B1" w:rsidP="000260B1">
      <w:pPr>
        <w:pStyle w:val="PL"/>
      </w:pPr>
      <w:r w:rsidRPr="00533C32">
        <w:t xml:space="preserve">          application/json:</w:t>
      </w:r>
    </w:p>
    <w:p w14:paraId="549449C3" w14:textId="77777777" w:rsidR="000260B1" w:rsidRPr="00533C32" w:rsidRDefault="000260B1" w:rsidP="000260B1">
      <w:pPr>
        <w:pStyle w:val="PL"/>
      </w:pPr>
      <w:r w:rsidRPr="00533C32">
        <w:t xml:space="preserve">            schema:</w:t>
      </w:r>
    </w:p>
    <w:p w14:paraId="57DEA910" w14:textId="77777777" w:rsidR="000260B1" w:rsidRPr="00533C32" w:rsidRDefault="000260B1" w:rsidP="000260B1">
      <w:pPr>
        <w:pStyle w:val="PL"/>
        <w:outlineLvl w:val="0"/>
      </w:pPr>
      <w:r w:rsidRPr="00533C32">
        <w:t xml:space="preserve">              $ref: '#/components/schemas/SmsfRegistration'</w:t>
      </w:r>
    </w:p>
    <w:p w14:paraId="1408A1E2" w14:textId="77777777" w:rsidR="000260B1" w:rsidRPr="00533C32" w:rsidRDefault="000260B1" w:rsidP="000260B1">
      <w:pPr>
        <w:pStyle w:val="PL"/>
      </w:pPr>
      <w:r>
        <w:t xml:space="preserve">        </w:t>
      </w:r>
      <w:r w:rsidRPr="003722F2">
        <w:t>required: true</w:t>
      </w:r>
    </w:p>
    <w:p w14:paraId="2A371120" w14:textId="77777777" w:rsidR="000260B1" w:rsidRPr="00533C32" w:rsidRDefault="000260B1" w:rsidP="000260B1">
      <w:pPr>
        <w:pStyle w:val="PL"/>
      </w:pPr>
      <w:r w:rsidRPr="00533C32">
        <w:t xml:space="preserve">      responses:</w:t>
      </w:r>
    </w:p>
    <w:p w14:paraId="1D98D10B" w14:textId="77777777" w:rsidR="000260B1" w:rsidRPr="00533C32" w:rsidRDefault="000260B1" w:rsidP="000260B1">
      <w:pPr>
        <w:pStyle w:val="PL"/>
      </w:pPr>
      <w:r w:rsidRPr="00533C32">
        <w:t xml:space="preserve">        '204':</w:t>
      </w:r>
    </w:p>
    <w:p w14:paraId="0A98535D" w14:textId="77777777" w:rsidR="000260B1" w:rsidRPr="00533C32" w:rsidRDefault="000260B1" w:rsidP="000260B1">
      <w:pPr>
        <w:pStyle w:val="PL"/>
      </w:pPr>
      <w:r w:rsidRPr="00533C32">
        <w:t xml:space="preserve">          description: Upon success, an empty response body shall be returned</w:t>
      </w:r>
    </w:p>
    <w:p w14:paraId="10C2CB63" w14:textId="77777777" w:rsidR="000260B1" w:rsidRDefault="000260B1" w:rsidP="000260B1">
      <w:pPr>
        <w:pStyle w:val="PL"/>
      </w:pPr>
      <w:r>
        <w:t xml:space="preserve">        '201':</w:t>
      </w:r>
    </w:p>
    <w:p w14:paraId="1C015C13" w14:textId="77777777" w:rsidR="000260B1" w:rsidRDefault="000260B1" w:rsidP="000260B1">
      <w:pPr>
        <w:pStyle w:val="PL"/>
      </w:pPr>
      <w:r>
        <w:t xml:space="preserve">          description: Created</w:t>
      </w:r>
    </w:p>
    <w:p w14:paraId="7B3606D6" w14:textId="77777777" w:rsidR="000260B1" w:rsidRDefault="000260B1" w:rsidP="000260B1">
      <w:pPr>
        <w:pStyle w:val="PL"/>
      </w:pPr>
      <w:r>
        <w:t xml:space="preserve">          content:</w:t>
      </w:r>
    </w:p>
    <w:p w14:paraId="62B139F3" w14:textId="77777777" w:rsidR="000260B1" w:rsidRDefault="000260B1" w:rsidP="000260B1">
      <w:pPr>
        <w:pStyle w:val="PL"/>
      </w:pPr>
      <w:r>
        <w:t xml:space="preserve">            application/json:</w:t>
      </w:r>
    </w:p>
    <w:p w14:paraId="44090302" w14:textId="77777777" w:rsidR="000260B1" w:rsidRDefault="000260B1" w:rsidP="000260B1">
      <w:pPr>
        <w:pStyle w:val="PL"/>
      </w:pPr>
      <w:r>
        <w:t xml:space="preserve">              schema:</w:t>
      </w:r>
    </w:p>
    <w:p w14:paraId="28C53480" w14:textId="77777777" w:rsidR="000260B1" w:rsidRDefault="000260B1" w:rsidP="000260B1">
      <w:pPr>
        <w:pStyle w:val="PL"/>
      </w:pPr>
      <w:r>
        <w:t xml:space="preserve">                $ref: '#/components/schemas/</w:t>
      </w:r>
      <w:r w:rsidRPr="000B71E3">
        <w:t>SmsfRegistration'</w:t>
      </w:r>
    </w:p>
    <w:p w14:paraId="307BE4FF" w14:textId="77777777" w:rsidR="000260B1" w:rsidRDefault="000260B1" w:rsidP="000260B1">
      <w:pPr>
        <w:pStyle w:val="PL"/>
      </w:pPr>
      <w:r>
        <w:t xml:space="preserve">          headers:</w:t>
      </w:r>
    </w:p>
    <w:p w14:paraId="1C0CE3F4" w14:textId="77777777" w:rsidR="000260B1" w:rsidRDefault="000260B1" w:rsidP="000260B1">
      <w:pPr>
        <w:pStyle w:val="PL"/>
      </w:pPr>
      <w:r>
        <w:t xml:space="preserve">            Location:</w:t>
      </w:r>
    </w:p>
    <w:p w14:paraId="3591CEE6" w14:textId="77777777" w:rsidR="000260B1" w:rsidRDefault="000260B1" w:rsidP="000260B1">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5BB1D6E" w14:textId="77777777" w:rsidR="000260B1" w:rsidRDefault="000260B1" w:rsidP="000260B1">
      <w:pPr>
        <w:pStyle w:val="PL"/>
      </w:pPr>
      <w:r>
        <w:t xml:space="preserve">              required: true</w:t>
      </w:r>
    </w:p>
    <w:p w14:paraId="6664D090" w14:textId="77777777" w:rsidR="000260B1" w:rsidRDefault="000260B1" w:rsidP="000260B1">
      <w:pPr>
        <w:pStyle w:val="PL"/>
      </w:pPr>
      <w:r>
        <w:t xml:space="preserve">              schema:</w:t>
      </w:r>
    </w:p>
    <w:p w14:paraId="44A208B7" w14:textId="77777777" w:rsidR="000260B1" w:rsidRPr="002857AD" w:rsidRDefault="000260B1" w:rsidP="000260B1">
      <w:pPr>
        <w:pStyle w:val="PL"/>
      </w:pPr>
      <w:r>
        <w:t xml:space="preserve">                type: string</w:t>
      </w:r>
    </w:p>
    <w:p w14:paraId="17353D9C" w14:textId="77777777" w:rsidR="000260B1" w:rsidRDefault="000260B1" w:rsidP="000260B1">
      <w:pPr>
        <w:pStyle w:val="PL"/>
      </w:pPr>
      <w:r>
        <w:t xml:space="preserve">        '200':</w:t>
      </w:r>
    </w:p>
    <w:p w14:paraId="70893713" w14:textId="77777777" w:rsidR="000260B1" w:rsidRDefault="000260B1" w:rsidP="000260B1">
      <w:pPr>
        <w:pStyle w:val="PL"/>
      </w:pPr>
      <w:r>
        <w:t xml:space="preserve">          description: Updated</w:t>
      </w:r>
    </w:p>
    <w:p w14:paraId="5B12D6F3" w14:textId="77777777" w:rsidR="000260B1" w:rsidRDefault="000260B1" w:rsidP="000260B1">
      <w:pPr>
        <w:pStyle w:val="PL"/>
      </w:pPr>
      <w:r>
        <w:t xml:space="preserve">          content:</w:t>
      </w:r>
    </w:p>
    <w:p w14:paraId="7CCD1CA3" w14:textId="77777777" w:rsidR="000260B1" w:rsidRDefault="000260B1" w:rsidP="000260B1">
      <w:pPr>
        <w:pStyle w:val="PL"/>
      </w:pPr>
      <w:r>
        <w:t xml:space="preserve">            application/json:</w:t>
      </w:r>
    </w:p>
    <w:p w14:paraId="63D09CC9" w14:textId="77777777" w:rsidR="000260B1" w:rsidRDefault="000260B1" w:rsidP="000260B1">
      <w:pPr>
        <w:pStyle w:val="PL"/>
      </w:pPr>
      <w:r>
        <w:t xml:space="preserve">              schema:</w:t>
      </w:r>
    </w:p>
    <w:p w14:paraId="551BC9B9" w14:textId="77777777" w:rsidR="000260B1" w:rsidRPr="002857AD" w:rsidRDefault="000260B1" w:rsidP="000260B1">
      <w:pPr>
        <w:pStyle w:val="PL"/>
      </w:pPr>
      <w:r>
        <w:t xml:space="preserve">                $ref: '#/components/schemas/SmsfRegistration'</w:t>
      </w:r>
    </w:p>
    <w:p w14:paraId="26169DF8" w14:textId="77777777" w:rsidR="000260B1" w:rsidRDefault="000260B1" w:rsidP="000260B1">
      <w:pPr>
        <w:pStyle w:val="PL"/>
        <w:rPr>
          <w:lang w:eastAsia="zh-CN"/>
        </w:rPr>
      </w:pPr>
      <w:r w:rsidRPr="00533C32">
        <w:t xml:space="preserve">        default:</w:t>
      </w:r>
    </w:p>
    <w:p w14:paraId="4CB6EBD0"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08177A9" w14:textId="77777777" w:rsidR="000260B1" w:rsidRPr="00533C32" w:rsidRDefault="000260B1" w:rsidP="000260B1">
      <w:pPr>
        <w:pStyle w:val="PL"/>
        <w:rPr>
          <w:lang w:eastAsia="zh-CN"/>
        </w:rPr>
      </w:pPr>
    </w:p>
    <w:p w14:paraId="21D853DB" w14:textId="77777777" w:rsidR="000260B1" w:rsidRPr="00533C32" w:rsidRDefault="000260B1" w:rsidP="000260B1">
      <w:pPr>
        <w:pStyle w:val="PL"/>
      </w:pPr>
      <w:r w:rsidRPr="00533C32">
        <w:t xml:space="preserve">    delete:</w:t>
      </w:r>
    </w:p>
    <w:p w14:paraId="0315BAA6" w14:textId="77777777" w:rsidR="000260B1" w:rsidRPr="00533C32" w:rsidRDefault="000260B1" w:rsidP="000260B1">
      <w:pPr>
        <w:pStyle w:val="PL"/>
      </w:pPr>
      <w:r w:rsidRPr="00533C32">
        <w:t xml:space="preserve">      summary: To remove the SMSF context data of a UE via 3GPP access</w:t>
      </w:r>
    </w:p>
    <w:p w14:paraId="73A62DB8" w14:textId="77777777" w:rsidR="000260B1" w:rsidRPr="00533C32" w:rsidRDefault="000260B1" w:rsidP="000260B1">
      <w:pPr>
        <w:pStyle w:val="PL"/>
      </w:pPr>
      <w:r w:rsidRPr="00533C32">
        <w:lastRenderedPageBreak/>
        <w:t xml:space="preserve">      operationId: DeleteSmsfContext3gpp</w:t>
      </w:r>
    </w:p>
    <w:p w14:paraId="4934ED9F" w14:textId="77777777" w:rsidR="000260B1" w:rsidRPr="00533C32" w:rsidRDefault="000260B1" w:rsidP="000260B1">
      <w:pPr>
        <w:pStyle w:val="PL"/>
      </w:pPr>
      <w:r w:rsidRPr="00533C32">
        <w:t xml:space="preserve">      tags:</w:t>
      </w:r>
    </w:p>
    <w:p w14:paraId="0E8CCE66" w14:textId="77777777" w:rsidR="000260B1" w:rsidRDefault="000260B1" w:rsidP="000260B1">
      <w:pPr>
        <w:pStyle w:val="PL"/>
        <w:rPr>
          <w:lang w:eastAsia="zh-CN"/>
        </w:rPr>
      </w:pPr>
      <w:r w:rsidRPr="00533C32">
        <w:t xml:space="preserve">        - SMSF 3GPP Registration (Document)</w:t>
      </w:r>
    </w:p>
    <w:p w14:paraId="4AD6C62B" w14:textId="77777777" w:rsidR="000260B1" w:rsidRDefault="000260B1" w:rsidP="000260B1">
      <w:pPr>
        <w:pStyle w:val="PL"/>
      </w:pPr>
      <w:r>
        <w:t xml:space="preserve">      security:</w:t>
      </w:r>
    </w:p>
    <w:p w14:paraId="2C7D326B" w14:textId="77777777" w:rsidR="000260B1" w:rsidRDefault="000260B1" w:rsidP="000260B1">
      <w:pPr>
        <w:pStyle w:val="PL"/>
      </w:pPr>
      <w:r>
        <w:t xml:space="preserve">        - {}</w:t>
      </w:r>
    </w:p>
    <w:p w14:paraId="5A0401B2" w14:textId="77777777" w:rsidR="000260B1" w:rsidRDefault="000260B1" w:rsidP="000260B1">
      <w:pPr>
        <w:pStyle w:val="PL"/>
      </w:pPr>
      <w:r>
        <w:t xml:space="preserve">        - oAuth2ClientCredentials:</w:t>
      </w:r>
    </w:p>
    <w:p w14:paraId="66C1E6CC" w14:textId="77777777" w:rsidR="000260B1" w:rsidRDefault="000260B1" w:rsidP="000260B1">
      <w:pPr>
        <w:pStyle w:val="PL"/>
      </w:pPr>
      <w:r>
        <w:t xml:space="preserve">          - nudr-dr</w:t>
      </w:r>
    </w:p>
    <w:p w14:paraId="37C017D8" w14:textId="77777777" w:rsidR="000260B1" w:rsidRDefault="000260B1" w:rsidP="000260B1">
      <w:pPr>
        <w:pStyle w:val="PL"/>
      </w:pPr>
      <w:r>
        <w:t xml:space="preserve">        - oAuth2ClientCredentials:</w:t>
      </w:r>
    </w:p>
    <w:p w14:paraId="5F5F9D59" w14:textId="77777777" w:rsidR="000260B1" w:rsidRDefault="000260B1" w:rsidP="000260B1">
      <w:pPr>
        <w:pStyle w:val="PL"/>
      </w:pPr>
      <w:r>
        <w:t xml:space="preserve">          - nudr-dr</w:t>
      </w:r>
    </w:p>
    <w:p w14:paraId="72243E0A" w14:textId="77777777" w:rsidR="000260B1" w:rsidRDefault="000260B1" w:rsidP="000260B1">
      <w:pPr>
        <w:pStyle w:val="PL"/>
        <w:rPr>
          <w:lang w:eastAsia="zh-CN"/>
        </w:rPr>
      </w:pPr>
      <w:r>
        <w:t xml:space="preserve">          - nudr-dr:subscription-data</w:t>
      </w:r>
    </w:p>
    <w:p w14:paraId="736CF63F" w14:textId="77777777" w:rsidR="000260B1" w:rsidRDefault="000260B1" w:rsidP="000260B1">
      <w:pPr>
        <w:pStyle w:val="PL"/>
      </w:pPr>
      <w:r>
        <w:t xml:space="preserve">        - oAuth2ClientCredentials:</w:t>
      </w:r>
    </w:p>
    <w:p w14:paraId="362FCF64" w14:textId="77777777" w:rsidR="000260B1" w:rsidRDefault="000260B1" w:rsidP="000260B1">
      <w:pPr>
        <w:pStyle w:val="PL"/>
      </w:pPr>
      <w:r>
        <w:t xml:space="preserve">          - nudr-dr</w:t>
      </w:r>
    </w:p>
    <w:p w14:paraId="6333F695" w14:textId="77777777" w:rsidR="000260B1" w:rsidRDefault="000260B1" w:rsidP="000260B1">
      <w:pPr>
        <w:pStyle w:val="PL"/>
        <w:rPr>
          <w:lang w:eastAsia="zh-CN"/>
        </w:rPr>
      </w:pPr>
      <w:r>
        <w:t xml:space="preserve">          - nudr-dr:subscription-data:registrations:write</w:t>
      </w:r>
    </w:p>
    <w:p w14:paraId="5B87A85D" w14:textId="77777777" w:rsidR="000260B1" w:rsidRPr="00533C32" w:rsidRDefault="000260B1" w:rsidP="000260B1">
      <w:pPr>
        <w:pStyle w:val="PL"/>
      </w:pPr>
      <w:r w:rsidRPr="00533C32">
        <w:t xml:space="preserve">      parameters:</w:t>
      </w:r>
    </w:p>
    <w:p w14:paraId="7E52E9BF" w14:textId="77777777" w:rsidR="000260B1" w:rsidRPr="00533C32" w:rsidRDefault="000260B1" w:rsidP="000260B1">
      <w:pPr>
        <w:pStyle w:val="PL"/>
      </w:pPr>
      <w:r w:rsidRPr="00533C32">
        <w:t xml:space="preserve">        - name: ueId</w:t>
      </w:r>
    </w:p>
    <w:p w14:paraId="4DDE4F27" w14:textId="77777777" w:rsidR="000260B1" w:rsidRPr="00533C32" w:rsidRDefault="000260B1" w:rsidP="000260B1">
      <w:pPr>
        <w:pStyle w:val="PL"/>
      </w:pPr>
      <w:r w:rsidRPr="00533C32">
        <w:t xml:space="preserve">          in: path</w:t>
      </w:r>
    </w:p>
    <w:p w14:paraId="648F744A" w14:textId="77777777" w:rsidR="000260B1" w:rsidRPr="00533C32" w:rsidRDefault="000260B1" w:rsidP="000260B1">
      <w:pPr>
        <w:pStyle w:val="PL"/>
      </w:pPr>
      <w:r w:rsidRPr="00533C32">
        <w:t xml:space="preserve">          description: UE id</w:t>
      </w:r>
    </w:p>
    <w:p w14:paraId="6E6D3503" w14:textId="77777777" w:rsidR="000260B1" w:rsidRPr="00533C32" w:rsidRDefault="000260B1" w:rsidP="000260B1">
      <w:pPr>
        <w:pStyle w:val="PL"/>
      </w:pPr>
      <w:r w:rsidRPr="00533C32">
        <w:t xml:space="preserve">          required: true</w:t>
      </w:r>
    </w:p>
    <w:p w14:paraId="6E97B723" w14:textId="77777777" w:rsidR="000260B1" w:rsidRPr="00533C32" w:rsidRDefault="000260B1" w:rsidP="000260B1">
      <w:pPr>
        <w:pStyle w:val="PL"/>
      </w:pPr>
      <w:r w:rsidRPr="00533C32">
        <w:t xml:space="preserve">          schema:</w:t>
      </w:r>
    </w:p>
    <w:p w14:paraId="4D59AE14" w14:textId="77777777" w:rsidR="000260B1" w:rsidRPr="00533C32" w:rsidRDefault="000260B1" w:rsidP="000260B1">
      <w:pPr>
        <w:pStyle w:val="PL"/>
      </w:pPr>
      <w:r w:rsidRPr="00533C32">
        <w:t xml:space="preserve">            $ref: 'TS29571_CommonData.yaml#/components/schemas/VarUeId'</w:t>
      </w:r>
    </w:p>
    <w:p w14:paraId="0478128E" w14:textId="77777777" w:rsidR="000260B1" w:rsidRPr="00533C32" w:rsidRDefault="000260B1" w:rsidP="000260B1">
      <w:pPr>
        <w:pStyle w:val="PL"/>
      </w:pPr>
      <w:r w:rsidRPr="00533C32">
        <w:t xml:space="preserve">      responses:</w:t>
      </w:r>
    </w:p>
    <w:p w14:paraId="0D6C8A89" w14:textId="77777777" w:rsidR="000260B1" w:rsidRPr="00533C32" w:rsidRDefault="000260B1" w:rsidP="000260B1">
      <w:pPr>
        <w:pStyle w:val="PL"/>
      </w:pPr>
      <w:r w:rsidRPr="00533C32">
        <w:t xml:space="preserve">        '204':</w:t>
      </w:r>
    </w:p>
    <w:p w14:paraId="180B5F0C" w14:textId="77777777" w:rsidR="000260B1" w:rsidRPr="00533C32" w:rsidRDefault="000260B1" w:rsidP="000260B1">
      <w:pPr>
        <w:pStyle w:val="PL"/>
      </w:pPr>
      <w:r w:rsidRPr="00533C32">
        <w:t xml:space="preserve">          description: Upon success, an empty response body shall be returned</w:t>
      </w:r>
    </w:p>
    <w:p w14:paraId="074A0875" w14:textId="77777777" w:rsidR="000260B1" w:rsidRDefault="000260B1" w:rsidP="000260B1">
      <w:pPr>
        <w:pStyle w:val="PL"/>
        <w:rPr>
          <w:lang w:eastAsia="zh-CN"/>
        </w:rPr>
      </w:pPr>
      <w:r w:rsidRPr="00533C32">
        <w:t xml:space="preserve">        default:</w:t>
      </w:r>
    </w:p>
    <w:p w14:paraId="3E3333B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D53CAB2" w14:textId="77777777" w:rsidR="000260B1" w:rsidRPr="00533C32" w:rsidRDefault="000260B1" w:rsidP="000260B1">
      <w:pPr>
        <w:pStyle w:val="PL"/>
        <w:rPr>
          <w:lang w:eastAsia="zh-CN"/>
        </w:rPr>
      </w:pPr>
    </w:p>
    <w:p w14:paraId="2293F8FD" w14:textId="77777777" w:rsidR="000260B1" w:rsidRPr="00533C32" w:rsidRDefault="000260B1" w:rsidP="000260B1">
      <w:pPr>
        <w:pStyle w:val="PL"/>
      </w:pPr>
      <w:r w:rsidRPr="00533C32">
        <w:t xml:space="preserve">    get:</w:t>
      </w:r>
    </w:p>
    <w:p w14:paraId="21C3D216" w14:textId="77777777" w:rsidR="000260B1" w:rsidRPr="00533C32" w:rsidRDefault="000260B1" w:rsidP="000260B1">
      <w:pPr>
        <w:pStyle w:val="PL"/>
      </w:pPr>
      <w:r w:rsidRPr="00533C32">
        <w:t xml:space="preserve">      summary: Retrieves the SMSF context data of a UE using 3gpp access</w:t>
      </w:r>
    </w:p>
    <w:p w14:paraId="705F571A" w14:textId="77777777" w:rsidR="000260B1" w:rsidRPr="00533C32" w:rsidRDefault="000260B1" w:rsidP="000260B1">
      <w:pPr>
        <w:pStyle w:val="PL"/>
      </w:pPr>
      <w:r w:rsidRPr="00533C32">
        <w:t xml:space="preserve">      operationId: QuerySmsfContext3gpp</w:t>
      </w:r>
    </w:p>
    <w:p w14:paraId="149D7ABB" w14:textId="77777777" w:rsidR="000260B1" w:rsidRPr="00533C32" w:rsidRDefault="000260B1" w:rsidP="000260B1">
      <w:pPr>
        <w:pStyle w:val="PL"/>
      </w:pPr>
      <w:r w:rsidRPr="00533C32">
        <w:t xml:space="preserve">      tags:</w:t>
      </w:r>
    </w:p>
    <w:p w14:paraId="787A1C31" w14:textId="77777777" w:rsidR="000260B1" w:rsidRDefault="000260B1" w:rsidP="000260B1">
      <w:pPr>
        <w:pStyle w:val="PL"/>
        <w:rPr>
          <w:lang w:eastAsia="zh-CN"/>
        </w:rPr>
      </w:pPr>
      <w:r w:rsidRPr="00533C32">
        <w:t xml:space="preserve">        - SMSF 3GPP Registration (Document)</w:t>
      </w:r>
    </w:p>
    <w:p w14:paraId="7F986FD8" w14:textId="77777777" w:rsidR="000260B1" w:rsidRDefault="000260B1" w:rsidP="000260B1">
      <w:pPr>
        <w:pStyle w:val="PL"/>
      </w:pPr>
      <w:r>
        <w:t xml:space="preserve">      security:</w:t>
      </w:r>
    </w:p>
    <w:p w14:paraId="1607AEFA" w14:textId="77777777" w:rsidR="000260B1" w:rsidRDefault="000260B1" w:rsidP="000260B1">
      <w:pPr>
        <w:pStyle w:val="PL"/>
      </w:pPr>
      <w:r>
        <w:t xml:space="preserve">        - {}</w:t>
      </w:r>
    </w:p>
    <w:p w14:paraId="3FD069E3" w14:textId="77777777" w:rsidR="000260B1" w:rsidRDefault="000260B1" w:rsidP="000260B1">
      <w:pPr>
        <w:pStyle w:val="PL"/>
      </w:pPr>
      <w:r>
        <w:t xml:space="preserve">        - oAuth2ClientCredentials:</w:t>
      </w:r>
    </w:p>
    <w:p w14:paraId="397B04BA" w14:textId="77777777" w:rsidR="000260B1" w:rsidRDefault="000260B1" w:rsidP="000260B1">
      <w:pPr>
        <w:pStyle w:val="PL"/>
      </w:pPr>
      <w:r>
        <w:t xml:space="preserve">          - nudr-dr</w:t>
      </w:r>
    </w:p>
    <w:p w14:paraId="3F71368D" w14:textId="77777777" w:rsidR="000260B1" w:rsidRDefault="000260B1" w:rsidP="000260B1">
      <w:pPr>
        <w:pStyle w:val="PL"/>
      </w:pPr>
      <w:r>
        <w:t xml:space="preserve">        - oAuth2ClientCredentials:</w:t>
      </w:r>
    </w:p>
    <w:p w14:paraId="75469709" w14:textId="77777777" w:rsidR="000260B1" w:rsidRDefault="000260B1" w:rsidP="000260B1">
      <w:pPr>
        <w:pStyle w:val="PL"/>
      </w:pPr>
      <w:r>
        <w:t xml:space="preserve">          - nudr-dr</w:t>
      </w:r>
    </w:p>
    <w:p w14:paraId="301D2FFA" w14:textId="77777777" w:rsidR="000260B1" w:rsidRPr="00533C32" w:rsidRDefault="000260B1" w:rsidP="000260B1">
      <w:pPr>
        <w:pStyle w:val="PL"/>
        <w:rPr>
          <w:lang w:eastAsia="zh-CN"/>
        </w:rPr>
      </w:pPr>
      <w:r>
        <w:t xml:space="preserve">          - nudr-dr:subscription-data</w:t>
      </w:r>
    </w:p>
    <w:p w14:paraId="6AC65F76" w14:textId="77777777" w:rsidR="000260B1" w:rsidRPr="00533C32" w:rsidRDefault="000260B1" w:rsidP="000260B1">
      <w:pPr>
        <w:pStyle w:val="PL"/>
      </w:pPr>
      <w:r w:rsidRPr="00533C32">
        <w:t xml:space="preserve">      parameters:</w:t>
      </w:r>
    </w:p>
    <w:p w14:paraId="5749234F" w14:textId="77777777" w:rsidR="000260B1" w:rsidRPr="00533C32" w:rsidRDefault="000260B1" w:rsidP="000260B1">
      <w:pPr>
        <w:pStyle w:val="PL"/>
      </w:pPr>
      <w:r w:rsidRPr="00533C32">
        <w:t xml:space="preserve">        - name: ueId</w:t>
      </w:r>
    </w:p>
    <w:p w14:paraId="2BDC67D7" w14:textId="77777777" w:rsidR="000260B1" w:rsidRPr="00533C32" w:rsidRDefault="000260B1" w:rsidP="000260B1">
      <w:pPr>
        <w:pStyle w:val="PL"/>
      </w:pPr>
      <w:r w:rsidRPr="00533C32">
        <w:t xml:space="preserve">          in: path</w:t>
      </w:r>
    </w:p>
    <w:p w14:paraId="41886A4A" w14:textId="77777777" w:rsidR="000260B1" w:rsidRPr="00533C32" w:rsidRDefault="000260B1" w:rsidP="000260B1">
      <w:pPr>
        <w:pStyle w:val="PL"/>
      </w:pPr>
      <w:r w:rsidRPr="00533C32">
        <w:t xml:space="preserve">          description: UE id</w:t>
      </w:r>
    </w:p>
    <w:p w14:paraId="296261CA" w14:textId="77777777" w:rsidR="000260B1" w:rsidRPr="00533C32" w:rsidRDefault="000260B1" w:rsidP="000260B1">
      <w:pPr>
        <w:pStyle w:val="PL"/>
      </w:pPr>
      <w:r w:rsidRPr="00533C32">
        <w:t xml:space="preserve">          required: true</w:t>
      </w:r>
    </w:p>
    <w:p w14:paraId="3E4E521B" w14:textId="77777777" w:rsidR="000260B1" w:rsidRPr="00533C32" w:rsidRDefault="000260B1" w:rsidP="000260B1">
      <w:pPr>
        <w:pStyle w:val="PL"/>
      </w:pPr>
      <w:r w:rsidRPr="00533C32">
        <w:t xml:space="preserve">          schema:</w:t>
      </w:r>
    </w:p>
    <w:p w14:paraId="5DB0B9D6" w14:textId="77777777" w:rsidR="000260B1" w:rsidRPr="00533C32" w:rsidRDefault="000260B1" w:rsidP="000260B1">
      <w:pPr>
        <w:pStyle w:val="PL"/>
        <w:rPr>
          <w:lang w:eastAsia="zh-CN"/>
        </w:rPr>
      </w:pPr>
      <w:r w:rsidRPr="00533C32">
        <w:t xml:space="preserve">            $ref: 'TS29571_CommonData.yaml#/components/schemas/VarUeId'</w:t>
      </w:r>
    </w:p>
    <w:p w14:paraId="5FD63363" w14:textId="77777777" w:rsidR="000260B1" w:rsidRPr="00533C32" w:rsidRDefault="000260B1" w:rsidP="000260B1">
      <w:pPr>
        <w:pStyle w:val="PL"/>
        <w:rPr>
          <w:lang w:eastAsia="zh-CN"/>
        </w:rPr>
      </w:pPr>
      <w:r w:rsidRPr="00533C32">
        <w:rPr>
          <w:lang w:eastAsia="zh-CN"/>
        </w:rPr>
        <w:t xml:space="preserve">        - name: fields</w:t>
      </w:r>
    </w:p>
    <w:p w14:paraId="377E4557" w14:textId="77777777" w:rsidR="000260B1" w:rsidRPr="00533C32" w:rsidRDefault="000260B1" w:rsidP="000260B1">
      <w:pPr>
        <w:pStyle w:val="PL"/>
        <w:rPr>
          <w:lang w:eastAsia="zh-CN"/>
        </w:rPr>
      </w:pPr>
      <w:r w:rsidRPr="00533C32">
        <w:rPr>
          <w:lang w:eastAsia="zh-CN"/>
        </w:rPr>
        <w:t xml:space="preserve">          in: query</w:t>
      </w:r>
    </w:p>
    <w:p w14:paraId="0236F56C" w14:textId="77777777" w:rsidR="000260B1" w:rsidRPr="00533C32" w:rsidRDefault="000260B1" w:rsidP="000260B1">
      <w:pPr>
        <w:pStyle w:val="PL"/>
        <w:rPr>
          <w:lang w:eastAsia="zh-CN"/>
        </w:rPr>
      </w:pPr>
      <w:r w:rsidRPr="00533C32">
        <w:rPr>
          <w:lang w:eastAsia="zh-CN"/>
        </w:rPr>
        <w:t xml:space="preserve">          description: attributes to be retrieved</w:t>
      </w:r>
    </w:p>
    <w:p w14:paraId="1171E968" w14:textId="77777777" w:rsidR="000260B1" w:rsidRPr="00533C32" w:rsidRDefault="000260B1" w:rsidP="000260B1">
      <w:pPr>
        <w:pStyle w:val="PL"/>
        <w:rPr>
          <w:lang w:eastAsia="zh-CN"/>
        </w:rPr>
      </w:pPr>
      <w:r w:rsidRPr="00533C32">
        <w:rPr>
          <w:lang w:eastAsia="zh-CN"/>
        </w:rPr>
        <w:t xml:space="preserve">          required: false</w:t>
      </w:r>
    </w:p>
    <w:p w14:paraId="5A1404F6" w14:textId="77777777" w:rsidR="000260B1" w:rsidRPr="00533C32" w:rsidRDefault="000260B1" w:rsidP="000260B1">
      <w:pPr>
        <w:pStyle w:val="PL"/>
        <w:rPr>
          <w:lang w:eastAsia="zh-CN"/>
        </w:rPr>
      </w:pPr>
      <w:r w:rsidRPr="00533C32">
        <w:rPr>
          <w:lang w:eastAsia="zh-CN"/>
        </w:rPr>
        <w:t xml:space="preserve">          schema:</w:t>
      </w:r>
    </w:p>
    <w:p w14:paraId="4D0F3B77" w14:textId="77777777" w:rsidR="000260B1" w:rsidRPr="00533C32" w:rsidRDefault="000260B1" w:rsidP="000260B1">
      <w:pPr>
        <w:pStyle w:val="PL"/>
        <w:rPr>
          <w:lang w:eastAsia="zh-CN"/>
        </w:rPr>
      </w:pPr>
      <w:r w:rsidRPr="00533C32">
        <w:rPr>
          <w:lang w:eastAsia="zh-CN"/>
        </w:rPr>
        <w:t xml:space="preserve">            type: array</w:t>
      </w:r>
    </w:p>
    <w:p w14:paraId="5C6925DC" w14:textId="77777777" w:rsidR="000260B1" w:rsidRPr="00533C32" w:rsidRDefault="000260B1" w:rsidP="000260B1">
      <w:pPr>
        <w:pStyle w:val="PL"/>
        <w:rPr>
          <w:lang w:eastAsia="zh-CN"/>
        </w:rPr>
      </w:pPr>
      <w:r w:rsidRPr="00533C32">
        <w:rPr>
          <w:lang w:eastAsia="zh-CN"/>
        </w:rPr>
        <w:t xml:space="preserve">            items:</w:t>
      </w:r>
    </w:p>
    <w:p w14:paraId="48DE5CC3" w14:textId="77777777" w:rsidR="000260B1" w:rsidRPr="00533C32" w:rsidRDefault="000260B1" w:rsidP="000260B1">
      <w:pPr>
        <w:pStyle w:val="PL"/>
        <w:rPr>
          <w:lang w:eastAsia="zh-CN"/>
        </w:rPr>
      </w:pPr>
      <w:r w:rsidRPr="00533C32">
        <w:rPr>
          <w:lang w:eastAsia="zh-CN"/>
        </w:rPr>
        <w:t xml:space="preserve">              type: string</w:t>
      </w:r>
    </w:p>
    <w:p w14:paraId="159977A3" w14:textId="77777777" w:rsidR="000260B1" w:rsidRPr="00533C32" w:rsidRDefault="000260B1" w:rsidP="000260B1">
      <w:pPr>
        <w:pStyle w:val="PL"/>
        <w:rPr>
          <w:lang w:eastAsia="zh-CN"/>
        </w:rPr>
      </w:pPr>
      <w:r w:rsidRPr="00533C32">
        <w:rPr>
          <w:lang w:eastAsia="zh-CN"/>
        </w:rPr>
        <w:t xml:space="preserve">            minItems: 1</w:t>
      </w:r>
    </w:p>
    <w:p w14:paraId="3B8F770A" w14:textId="77777777" w:rsidR="000260B1" w:rsidRPr="00533C32" w:rsidRDefault="000260B1" w:rsidP="000260B1">
      <w:pPr>
        <w:pStyle w:val="PL"/>
      </w:pPr>
      <w:r w:rsidRPr="00533C32">
        <w:t xml:space="preserve">          style: form</w:t>
      </w:r>
    </w:p>
    <w:p w14:paraId="09D697C6" w14:textId="77777777" w:rsidR="000260B1" w:rsidRPr="00533C32" w:rsidRDefault="000260B1" w:rsidP="000260B1">
      <w:pPr>
        <w:pStyle w:val="PL"/>
        <w:rPr>
          <w:lang w:eastAsia="zh-CN"/>
        </w:rPr>
      </w:pPr>
      <w:r w:rsidRPr="00533C32">
        <w:t xml:space="preserve">          explode: false</w:t>
      </w:r>
    </w:p>
    <w:p w14:paraId="088931F1" w14:textId="77777777" w:rsidR="000260B1" w:rsidRPr="00533C32" w:rsidRDefault="000260B1" w:rsidP="000260B1">
      <w:pPr>
        <w:pStyle w:val="PL"/>
      </w:pPr>
      <w:r w:rsidRPr="00533C32">
        <w:t xml:space="preserve">        - name: supported-features</w:t>
      </w:r>
    </w:p>
    <w:p w14:paraId="124DA812" w14:textId="77777777" w:rsidR="000260B1" w:rsidRPr="00533C32" w:rsidRDefault="000260B1" w:rsidP="000260B1">
      <w:pPr>
        <w:pStyle w:val="PL"/>
      </w:pPr>
      <w:r w:rsidRPr="00533C32">
        <w:t xml:space="preserve">          in: query</w:t>
      </w:r>
    </w:p>
    <w:p w14:paraId="483572E3" w14:textId="77777777" w:rsidR="000260B1" w:rsidRPr="00533C32" w:rsidRDefault="000260B1" w:rsidP="000260B1">
      <w:pPr>
        <w:pStyle w:val="PL"/>
      </w:pPr>
      <w:r w:rsidRPr="00533C32">
        <w:t xml:space="preserve">          description: Supported Features</w:t>
      </w:r>
    </w:p>
    <w:p w14:paraId="458538B8" w14:textId="77777777" w:rsidR="000260B1" w:rsidRPr="00533C32" w:rsidRDefault="000260B1" w:rsidP="000260B1">
      <w:pPr>
        <w:pStyle w:val="PL"/>
      </w:pPr>
      <w:r w:rsidRPr="00533C32">
        <w:t xml:space="preserve">          schema:</w:t>
      </w:r>
    </w:p>
    <w:p w14:paraId="22DDC4E9" w14:textId="77777777" w:rsidR="000260B1" w:rsidRPr="00533C32" w:rsidRDefault="000260B1" w:rsidP="000260B1">
      <w:pPr>
        <w:pStyle w:val="PL"/>
        <w:rPr>
          <w:lang w:eastAsia="zh-CN"/>
        </w:rPr>
      </w:pPr>
      <w:r w:rsidRPr="00533C32">
        <w:t xml:space="preserve">             $ref: 'TS29571_CommonData.yaml#/components/schemas/SupportedFeatures'</w:t>
      </w:r>
    </w:p>
    <w:p w14:paraId="30D7DEDC" w14:textId="77777777" w:rsidR="000260B1" w:rsidRPr="00533C32" w:rsidRDefault="000260B1" w:rsidP="000260B1">
      <w:pPr>
        <w:pStyle w:val="PL"/>
      </w:pPr>
      <w:r w:rsidRPr="00533C32">
        <w:t xml:space="preserve">      responses:</w:t>
      </w:r>
    </w:p>
    <w:p w14:paraId="648D6AF2" w14:textId="77777777" w:rsidR="000260B1" w:rsidRPr="00533C32" w:rsidRDefault="000260B1" w:rsidP="000260B1">
      <w:pPr>
        <w:pStyle w:val="PL"/>
      </w:pPr>
      <w:r w:rsidRPr="00533C32">
        <w:t xml:space="preserve">        '200':</w:t>
      </w:r>
    </w:p>
    <w:p w14:paraId="204CBBA1" w14:textId="77777777" w:rsidR="000260B1" w:rsidRPr="00533C32" w:rsidRDefault="000260B1" w:rsidP="000260B1">
      <w:pPr>
        <w:pStyle w:val="PL"/>
      </w:pPr>
      <w:r w:rsidRPr="00533C32">
        <w:t xml:space="preserve">          description: Expected response to a valid request</w:t>
      </w:r>
    </w:p>
    <w:p w14:paraId="3AC6D0AD" w14:textId="77777777" w:rsidR="000260B1" w:rsidRPr="00533C32" w:rsidRDefault="000260B1" w:rsidP="000260B1">
      <w:pPr>
        <w:pStyle w:val="PL"/>
      </w:pPr>
      <w:r w:rsidRPr="00533C32">
        <w:t xml:space="preserve">          content:</w:t>
      </w:r>
    </w:p>
    <w:p w14:paraId="784057BC" w14:textId="77777777" w:rsidR="000260B1" w:rsidRPr="00533C32" w:rsidRDefault="000260B1" w:rsidP="000260B1">
      <w:pPr>
        <w:pStyle w:val="PL"/>
      </w:pPr>
      <w:r w:rsidRPr="00533C32">
        <w:t xml:space="preserve">            application/json:</w:t>
      </w:r>
    </w:p>
    <w:p w14:paraId="5772ADCC" w14:textId="77777777" w:rsidR="000260B1" w:rsidRPr="00533C32" w:rsidRDefault="000260B1" w:rsidP="000260B1">
      <w:pPr>
        <w:pStyle w:val="PL"/>
      </w:pPr>
      <w:r w:rsidRPr="00533C32">
        <w:t xml:space="preserve">              schema:</w:t>
      </w:r>
    </w:p>
    <w:p w14:paraId="65825787" w14:textId="77777777" w:rsidR="000260B1" w:rsidRPr="00533C32" w:rsidRDefault="000260B1" w:rsidP="000260B1">
      <w:pPr>
        <w:pStyle w:val="PL"/>
      </w:pPr>
      <w:r w:rsidRPr="00533C32">
        <w:t xml:space="preserve">                $ref: '#/components/schemas/SmsfRegistration'</w:t>
      </w:r>
    </w:p>
    <w:p w14:paraId="5464CFE0" w14:textId="77777777" w:rsidR="000260B1" w:rsidRDefault="000260B1" w:rsidP="000260B1">
      <w:pPr>
        <w:pStyle w:val="PL"/>
        <w:rPr>
          <w:lang w:eastAsia="zh-CN"/>
        </w:rPr>
      </w:pPr>
      <w:r w:rsidRPr="00533C32">
        <w:t xml:space="preserve">        default:</w:t>
      </w:r>
    </w:p>
    <w:p w14:paraId="3A87AB8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1CD1EA3" w14:textId="77777777" w:rsidR="000260B1" w:rsidRPr="00533C32" w:rsidRDefault="000260B1" w:rsidP="000260B1">
      <w:pPr>
        <w:pStyle w:val="PL"/>
      </w:pPr>
    </w:p>
    <w:p w14:paraId="351D0199" w14:textId="77777777" w:rsidR="000260B1" w:rsidRPr="00533C32" w:rsidRDefault="000260B1" w:rsidP="000260B1">
      <w:pPr>
        <w:pStyle w:val="PL"/>
      </w:pPr>
      <w:r w:rsidRPr="00533C32">
        <w:t xml:space="preserve">  /subscri</w:t>
      </w:r>
      <w:r w:rsidRPr="00533C32">
        <w:rPr>
          <w:lang w:eastAsia="zh-CN"/>
        </w:rPr>
        <w:t>ption</w:t>
      </w:r>
      <w:r w:rsidRPr="00533C32">
        <w:t>-data/{ueId}/context-data/smsf-non-3gpp-access:</w:t>
      </w:r>
    </w:p>
    <w:p w14:paraId="34D30EC5" w14:textId="77777777" w:rsidR="000260B1" w:rsidRPr="00533C32" w:rsidRDefault="000260B1" w:rsidP="000260B1">
      <w:pPr>
        <w:pStyle w:val="PL"/>
      </w:pPr>
      <w:r w:rsidRPr="00533C32">
        <w:t xml:space="preserve">    put:</w:t>
      </w:r>
    </w:p>
    <w:p w14:paraId="1FEA7149" w14:textId="77777777" w:rsidR="000260B1" w:rsidRPr="00533C32" w:rsidRDefault="000260B1" w:rsidP="000260B1">
      <w:pPr>
        <w:pStyle w:val="PL"/>
      </w:pPr>
      <w:r w:rsidRPr="00533C32">
        <w:t xml:space="preserve">      summary: Create the SMSF context data of a UE via non-3GPP access</w:t>
      </w:r>
    </w:p>
    <w:p w14:paraId="0008CF92" w14:textId="77777777" w:rsidR="000260B1" w:rsidRPr="00533C32" w:rsidRDefault="000260B1" w:rsidP="000260B1">
      <w:pPr>
        <w:pStyle w:val="PL"/>
      </w:pPr>
      <w:r w:rsidRPr="00533C32">
        <w:t xml:space="preserve">      operationId: CreateSmsfContextNon3gpp</w:t>
      </w:r>
    </w:p>
    <w:p w14:paraId="6D0FC38B" w14:textId="77777777" w:rsidR="000260B1" w:rsidRPr="00533C32" w:rsidRDefault="000260B1" w:rsidP="000260B1">
      <w:pPr>
        <w:pStyle w:val="PL"/>
      </w:pPr>
      <w:r w:rsidRPr="00533C32">
        <w:t xml:space="preserve">      tags:</w:t>
      </w:r>
    </w:p>
    <w:p w14:paraId="10CD8B7C" w14:textId="77777777" w:rsidR="000260B1" w:rsidRDefault="000260B1" w:rsidP="000260B1">
      <w:pPr>
        <w:pStyle w:val="PL"/>
        <w:rPr>
          <w:lang w:eastAsia="zh-CN"/>
        </w:rPr>
      </w:pPr>
      <w:r w:rsidRPr="00533C32">
        <w:t xml:space="preserve">        - SMSF Non-3GPP Registration (Document)</w:t>
      </w:r>
    </w:p>
    <w:p w14:paraId="386CC906" w14:textId="77777777" w:rsidR="000260B1" w:rsidRDefault="000260B1" w:rsidP="000260B1">
      <w:pPr>
        <w:pStyle w:val="PL"/>
      </w:pPr>
      <w:r>
        <w:t xml:space="preserve">      security:</w:t>
      </w:r>
    </w:p>
    <w:p w14:paraId="4068AEC4" w14:textId="77777777" w:rsidR="000260B1" w:rsidRDefault="000260B1" w:rsidP="000260B1">
      <w:pPr>
        <w:pStyle w:val="PL"/>
      </w:pPr>
      <w:r>
        <w:lastRenderedPageBreak/>
        <w:t xml:space="preserve">        - {}</w:t>
      </w:r>
    </w:p>
    <w:p w14:paraId="0B0568E7" w14:textId="77777777" w:rsidR="000260B1" w:rsidRDefault="000260B1" w:rsidP="000260B1">
      <w:pPr>
        <w:pStyle w:val="PL"/>
      </w:pPr>
      <w:r>
        <w:t xml:space="preserve">        - oAuth2ClientCredentials:</w:t>
      </w:r>
    </w:p>
    <w:p w14:paraId="69961545" w14:textId="77777777" w:rsidR="000260B1" w:rsidRDefault="000260B1" w:rsidP="000260B1">
      <w:pPr>
        <w:pStyle w:val="PL"/>
      </w:pPr>
      <w:r>
        <w:t xml:space="preserve">          - nudr-dr</w:t>
      </w:r>
    </w:p>
    <w:p w14:paraId="3DBAF07A" w14:textId="77777777" w:rsidR="000260B1" w:rsidRDefault="000260B1" w:rsidP="000260B1">
      <w:pPr>
        <w:pStyle w:val="PL"/>
      </w:pPr>
      <w:r>
        <w:t xml:space="preserve">        - oAuth2ClientCredentials:</w:t>
      </w:r>
    </w:p>
    <w:p w14:paraId="47A84E30" w14:textId="77777777" w:rsidR="000260B1" w:rsidRDefault="000260B1" w:rsidP="000260B1">
      <w:pPr>
        <w:pStyle w:val="PL"/>
      </w:pPr>
      <w:r>
        <w:t xml:space="preserve">          - nudr-dr</w:t>
      </w:r>
    </w:p>
    <w:p w14:paraId="1ECC676C" w14:textId="77777777" w:rsidR="000260B1" w:rsidRDefault="000260B1" w:rsidP="000260B1">
      <w:pPr>
        <w:pStyle w:val="PL"/>
        <w:rPr>
          <w:lang w:eastAsia="zh-CN"/>
        </w:rPr>
      </w:pPr>
      <w:r>
        <w:t xml:space="preserve">          - nudr-dr:subscription-data</w:t>
      </w:r>
    </w:p>
    <w:p w14:paraId="22A867DD" w14:textId="77777777" w:rsidR="000260B1" w:rsidRDefault="000260B1" w:rsidP="000260B1">
      <w:pPr>
        <w:pStyle w:val="PL"/>
      </w:pPr>
      <w:r>
        <w:t xml:space="preserve">        - oAuth2ClientCredentials:</w:t>
      </w:r>
    </w:p>
    <w:p w14:paraId="31A543A8" w14:textId="77777777" w:rsidR="000260B1" w:rsidRDefault="000260B1" w:rsidP="000260B1">
      <w:pPr>
        <w:pStyle w:val="PL"/>
      </w:pPr>
      <w:r>
        <w:t xml:space="preserve">          - nudr-dr</w:t>
      </w:r>
    </w:p>
    <w:p w14:paraId="2C214A9E" w14:textId="77777777" w:rsidR="000260B1" w:rsidRDefault="000260B1" w:rsidP="000260B1">
      <w:pPr>
        <w:pStyle w:val="PL"/>
        <w:rPr>
          <w:lang w:eastAsia="zh-CN"/>
        </w:rPr>
      </w:pPr>
      <w:r>
        <w:t xml:space="preserve">          - nudr-dr:subscription-data:registrations:write</w:t>
      </w:r>
    </w:p>
    <w:p w14:paraId="143846EC" w14:textId="77777777" w:rsidR="000260B1" w:rsidRPr="00533C32" w:rsidRDefault="000260B1" w:rsidP="000260B1">
      <w:pPr>
        <w:pStyle w:val="PL"/>
      </w:pPr>
      <w:r w:rsidRPr="00533C32">
        <w:t xml:space="preserve">      parameters:</w:t>
      </w:r>
    </w:p>
    <w:p w14:paraId="4E059610" w14:textId="77777777" w:rsidR="000260B1" w:rsidRPr="00533C32" w:rsidRDefault="000260B1" w:rsidP="000260B1">
      <w:pPr>
        <w:pStyle w:val="PL"/>
      </w:pPr>
      <w:r w:rsidRPr="00533C32">
        <w:t xml:space="preserve">        - name: ueId</w:t>
      </w:r>
    </w:p>
    <w:p w14:paraId="475AC4D8" w14:textId="77777777" w:rsidR="000260B1" w:rsidRPr="00533C32" w:rsidRDefault="000260B1" w:rsidP="000260B1">
      <w:pPr>
        <w:pStyle w:val="PL"/>
      </w:pPr>
      <w:r w:rsidRPr="00533C32">
        <w:t xml:space="preserve">          in: path</w:t>
      </w:r>
    </w:p>
    <w:p w14:paraId="003E74EE" w14:textId="77777777" w:rsidR="000260B1" w:rsidRPr="00533C32" w:rsidRDefault="000260B1" w:rsidP="000260B1">
      <w:pPr>
        <w:pStyle w:val="PL"/>
      </w:pPr>
      <w:r w:rsidRPr="00533C32">
        <w:t xml:space="preserve">          description: UE id</w:t>
      </w:r>
    </w:p>
    <w:p w14:paraId="7718757F" w14:textId="77777777" w:rsidR="000260B1" w:rsidRPr="00533C32" w:rsidRDefault="000260B1" w:rsidP="000260B1">
      <w:pPr>
        <w:pStyle w:val="PL"/>
      </w:pPr>
      <w:r w:rsidRPr="00533C32">
        <w:t xml:space="preserve">          required: true</w:t>
      </w:r>
    </w:p>
    <w:p w14:paraId="00607B55" w14:textId="77777777" w:rsidR="000260B1" w:rsidRPr="00533C32" w:rsidRDefault="000260B1" w:rsidP="000260B1">
      <w:pPr>
        <w:pStyle w:val="PL"/>
      </w:pPr>
      <w:r w:rsidRPr="00533C32">
        <w:t xml:space="preserve">          schema:</w:t>
      </w:r>
    </w:p>
    <w:p w14:paraId="106826DA" w14:textId="77777777" w:rsidR="000260B1" w:rsidRPr="00533C32" w:rsidRDefault="000260B1" w:rsidP="000260B1">
      <w:pPr>
        <w:pStyle w:val="PL"/>
      </w:pPr>
      <w:r w:rsidRPr="00533C32">
        <w:t xml:space="preserve">            $ref: 'TS29571_CommonData.yaml#/components/schemas/VarUeId'</w:t>
      </w:r>
    </w:p>
    <w:p w14:paraId="06A72ACE" w14:textId="77777777" w:rsidR="000260B1" w:rsidRPr="00533C32" w:rsidRDefault="000260B1" w:rsidP="000260B1">
      <w:pPr>
        <w:pStyle w:val="PL"/>
      </w:pPr>
      <w:r w:rsidRPr="00533C32">
        <w:t xml:space="preserve">      requestBody:</w:t>
      </w:r>
    </w:p>
    <w:p w14:paraId="5621C5C1" w14:textId="77777777" w:rsidR="000260B1" w:rsidRPr="00533C32" w:rsidRDefault="000260B1" w:rsidP="000260B1">
      <w:pPr>
        <w:pStyle w:val="PL"/>
      </w:pPr>
      <w:r w:rsidRPr="00533C32">
        <w:t xml:space="preserve">        content:</w:t>
      </w:r>
    </w:p>
    <w:p w14:paraId="68AC73DB" w14:textId="77777777" w:rsidR="000260B1" w:rsidRPr="00533C32" w:rsidRDefault="000260B1" w:rsidP="000260B1">
      <w:pPr>
        <w:pStyle w:val="PL"/>
      </w:pPr>
      <w:r w:rsidRPr="00533C32">
        <w:t xml:space="preserve">          application/json:</w:t>
      </w:r>
    </w:p>
    <w:p w14:paraId="3AE57672" w14:textId="77777777" w:rsidR="000260B1" w:rsidRPr="00533C32" w:rsidRDefault="000260B1" w:rsidP="000260B1">
      <w:pPr>
        <w:pStyle w:val="PL"/>
      </w:pPr>
      <w:r w:rsidRPr="00533C32">
        <w:t xml:space="preserve">            schema:</w:t>
      </w:r>
    </w:p>
    <w:p w14:paraId="0FFDBDBF" w14:textId="77777777" w:rsidR="000260B1" w:rsidRPr="00533C32" w:rsidRDefault="000260B1" w:rsidP="000260B1">
      <w:pPr>
        <w:pStyle w:val="PL"/>
        <w:outlineLvl w:val="0"/>
      </w:pPr>
      <w:r w:rsidRPr="00533C32">
        <w:t xml:space="preserve">              $ref: '#/components/schemas/SmsfRegistration'</w:t>
      </w:r>
    </w:p>
    <w:p w14:paraId="1465030F" w14:textId="77777777" w:rsidR="000260B1" w:rsidRPr="00533C32" w:rsidRDefault="000260B1" w:rsidP="000260B1">
      <w:pPr>
        <w:pStyle w:val="PL"/>
      </w:pPr>
      <w:r>
        <w:t xml:space="preserve">        </w:t>
      </w:r>
      <w:r w:rsidRPr="003722F2">
        <w:t>required: true</w:t>
      </w:r>
    </w:p>
    <w:p w14:paraId="0233128C" w14:textId="77777777" w:rsidR="000260B1" w:rsidRPr="00533C32" w:rsidRDefault="000260B1" w:rsidP="000260B1">
      <w:pPr>
        <w:pStyle w:val="PL"/>
      </w:pPr>
      <w:r w:rsidRPr="00533C32">
        <w:t xml:space="preserve">      responses:</w:t>
      </w:r>
    </w:p>
    <w:p w14:paraId="7C5B2BE5" w14:textId="77777777" w:rsidR="000260B1" w:rsidRPr="00533C32" w:rsidRDefault="000260B1" w:rsidP="000260B1">
      <w:pPr>
        <w:pStyle w:val="PL"/>
      </w:pPr>
      <w:r w:rsidRPr="00533C32">
        <w:t xml:space="preserve">        '204':</w:t>
      </w:r>
    </w:p>
    <w:p w14:paraId="50AFE262" w14:textId="77777777" w:rsidR="000260B1" w:rsidRPr="00533C32" w:rsidRDefault="000260B1" w:rsidP="000260B1">
      <w:pPr>
        <w:pStyle w:val="PL"/>
      </w:pPr>
      <w:r w:rsidRPr="00533C32">
        <w:t xml:space="preserve">          description: Upon success, an empty response body shall be returned</w:t>
      </w:r>
    </w:p>
    <w:p w14:paraId="068CB3A1" w14:textId="77777777" w:rsidR="000260B1" w:rsidRDefault="000260B1" w:rsidP="000260B1">
      <w:pPr>
        <w:pStyle w:val="PL"/>
      </w:pPr>
      <w:r>
        <w:t xml:space="preserve">        '201':</w:t>
      </w:r>
    </w:p>
    <w:p w14:paraId="5ED3DBC9" w14:textId="77777777" w:rsidR="000260B1" w:rsidRDefault="000260B1" w:rsidP="000260B1">
      <w:pPr>
        <w:pStyle w:val="PL"/>
      </w:pPr>
      <w:r>
        <w:t xml:space="preserve">          description: Created</w:t>
      </w:r>
    </w:p>
    <w:p w14:paraId="00A3A5FC" w14:textId="77777777" w:rsidR="000260B1" w:rsidRDefault="000260B1" w:rsidP="000260B1">
      <w:pPr>
        <w:pStyle w:val="PL"/>
      </w:pPr>
      <w:r>
        <w:t xml:space="preserve">          content:</w:t>
      </w:r>
    </w:p>
    <w:p w14:paraId="2123609B" w14:textId="77777777" w:rsidR="000260B1" w:rsidRDefault="000260B1" w:rsidP="000260B1">
      <w:pPr>
        <w:pStyle w:val="PL"/>
      </w:pPr>
      <w:r>
        <w:t xml:space="preserve">            application/json:</w:t>
      </w:r>
    </w:p>
    <w:p w14:paraId="653DECA7" w14:textId="77777777" w:rsidR="000260B1" w:rsidRDefault="000260B1" w:rsidP="000260B1">
      <w:pPr>
        <w:pStyle w:val="PL"/>
      </w:pPr>
      <w:r>
        <w:t xml:space="preserve">              schema:</w:t>
      </w:r>
    </w:p>
    <w:p w14:paraId="13ACBFEA" w14:textId="77777777" w:rsidR="000260B1" w:rsidRDefault="000260B1" w:rsidP="000260B1">
      <w:pPr>
        <w:pStyle w:val="PL"/>
      </w:pPr>
      <w:r>
        <w:t xml:space="preserve">                $ref: '#/components/schemas/</w:t>
      </w:r>
      <w:r w:rsidRPr="000B71E3">
        <w:t>SmsfRegistration'</w:t>
      </w:r>
    </w:p>
    <w:p w14:paraId="654B2BC1" w14:textId="77777777" w:rsidR="000260B1" w:rsidRDefault="000260B1" w:rsidP="000260B1">
      <w:pPr>
        <w:pStyle w:val="PL"/>
      </w:pPr>
      <w:r>
        <w:t xml:space="preserve">          headers:</w:t>
      </w:r>
    </w:p>
    <w:p w14:paraId="0FDA6A5A" w14:textId="77777777" w:rsidR="000260B1" w:rsidRDefault="000260B1" w:rsidP="000260B1">
      <w:pPr>
        <w:pStyle w:val="PL"/>
      </w:pPr>
      <w:r>
        <w:t xml:space="preserve">            Location:</w:t>
      </w:r>
    </w:p>
    <w:p w14:paraId="492EAD00" w14:textId="77777777" w:rsidR="000260B1" w:rsidRDefault="000260B1" w:rsidP="000260B1">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EAFBC95" w14:textId="77777777" w:rsidR="000260B1" w:rsidRDefault="000260B1" w:rsidP="000260B1">
      <w:pPr>
        <w:pStyle w:val="PL"/>
      </w:pPr>
      <w:r>
        <w:t xml:space="preserve">              required: true</w:t>
      </w:r>
    </w:p>
    <w:p w14:paraId="56E262F7" w14:textId="77777777" w:rsidR="000260B1" w:rsidRDefault="000260B1" w:rsidP="000260B1">
      <w:pPr>
        <w:pStyle w:val="PL"/>
      </w:pPr>
      <w:r>
        <w:t xml:space="preserve">              schema:</w:t>
      </w:r>
    </w:p>
    <w:p w14:paraId="45FB7878" w14:textId="77777777" w:rsidR="000260B1" w:rsidRPr="002857AD" w:rsidRDefault="000260B1" w:rsidP="000260B1">
      <w:pPr>
        <w:pStyle w:val="PL"/>
      </w:pPr>
      <w:r>
        <w:t xml:space="preserve">                type: string</w:t>
      </w:r>
    </w:p>
    <w:p w14:paraId="5B496C28" w14:textId="77777777" w:rsidR="000260B1" w:rsidRDefault="000260B1" w:rsidP="000260B1">
      <w:pPr>
        <w:pStyle w:val="PL"/>
      </w:pPr>
      <w:r>
        <w:t xml:space="preserve">        '200':</w:t>
      </w:r>
    </w:p>
    <w:p w14:paraId="2AC72F32" w14:textId="77777777" w:rsidR="000260B1" w:rsidRDefault="000260B1" w:rsidP="000260B1">
      <w:pPr>
        <w:pStyle w:val="PL"/>
      </w:pPr>
      <w:r>
        <w:t xml:space="preserve">          description: Updated</w:t>
      </w:r>
    </w:p>
    <w:p w14:paraId="366A63E3" w14:textId="77777777" w:rsidR="000260B1" w:rsidRDefault="000260B1" w:rsidP="000260B1">
      <w:pPr>
        <w:pStyle w:val="PL"/>
      </w:pPr>
      <w:r>
        <w:t xml:space="preserve">          content:</w:t>
      </w:r>
    </w:p>
    <w:p w14:paraId="2A86C353" w14:textId="77777777" w:rsidR="000260B1" w:rsidRDefault="000260B1" w:rsidP="000260B1">
      <w:pPr>
        <w:pStyle w:val="PL"/>
      </w:pPr>
      <w:r>
        <w:t xml:space="preserve">            application/json:</w:t>
      </w:r>
    </w:p>
    <w:p w14:paraId="0F00020D" w14:textId="77777777" w:rsidR="000260B1" w:rsidRDefault="000260B1" w:rsidP="000260B1">
      <w:pPr>
        <w:pStyle w:val="PL"/>
      </w:pPr>
      <w:r>
        <w:t xml:space="preserve">              schema:</w:t>
      </w:r>
    </w:p>
    <w:p w14:paraId="0E5B575C" w14:textId="77777777" w:rsidR="000260B1" w:rsidRPr="002857AD" w:rsidRDefault="000260B1" w:rsidP="000260B1">
      <w:pPr>
        <w:pStyle w:val="PL"/>
      </w:pPr>
      <w:r>
        <w:t xml:space="preserve">                $ref: '#/components/schemas/SmsfRegistration'</w:t>
      </w:r>
    </w:p>
    <w:p w14:paraId="61332575" w14:textId="77777777" w:rsidR="000260B1" w:rsidRDefault="000260B1" w:rsidP="000260B1">
      <w:pPr>
        <w:pStyle w:val="PL"/>
        <w:rPr>
          <w:lang w:eastAsia="zh-CN"/>
        </w:rPr>
      </w:pPr>
      <w:r w:rsidRPr="00533C32">
        <w:t xml:space="preserve">        default:</w:t>
      </w:r>
    </w:p>
    <w:p w14:paraId="0230ECD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9F9FCAC" w14:textId="77777777" w:rsidR="000260B1" w:rsidRPr="00533C32" w:rsidRDefault="000260B1" w:rsidP="000260B1">
      <w:pPr>
        <w:pStyle w:val="PL"/>
        <w:rPr>
          <w:lang w:eastAsia="zh-CN"/>
        </w:rPr>
      </w:pPr>
    </w:p>
    <w:p w14:paraId="765F17CB" w14:textId="77777777" w:rsidR="000260B1" w:rsidRPr="00533C32" w:rsidRDefault="000260B1" w:rsidP="000260B1">
      <w:pPr>
        <w:pStyle w:val="PL"/>
      </w:pPr>
      <w:r w:rsidRPr="00533C32">
        <w:t xml:space="preserve">    delete:</w:t>
      </w:r>
    </w:p>
    <w:p w14:paraId="3920B843" w14:textId="77777777" w:rsidR="000260B1" w:rsidRPr="00533C32" w:rsidRDefault="000260B1" w:rsidP="000260B1">
      <w:pPr>
        <w:pStyle w:val="PL"/>
      </w:pPr>
      <w:r w:rsidRPr="00533C32">
        <w:t xml:space="preserve">      summary: To remove the SMSF context data of a UE via non-3GPP access</w:t>
      </w:r>
    </w:p>
    <w:p w14:paraId="3749C35F" w14:textId="77777777" w:rsidR="000260B1" w:rsidRPr="00533C32" w:rsidRDefault="000260B1" w:rsidP="000260B1">
      <w:pPr>
        <w:pStyle w:val="PL"/>
      </w:pPr>
      <w:r w:rsidRPr="00533C32">
        <w:t xml:space="preserve">      operationId: DeleteSmsfContextNon3gpp</w:t>
      </w:r>
    </w:p>
    <w:p w14:paraId="23D8F5F8" w14:textId="77777777" w:rsidR="000260B1" w:rsidRPr="00533C32" w:rsidRDefault="000260B1" w:rsidP="000260B1">
      <w:pPr>
        <w:pStyle w:val="PL"/>
      </w:pPr>
      <w:r w:rsidRPr="00533C32">
        <w:t xml:space="preserve">      tags:</w:t>
      </w:r>
    </w:p>
    <w:p w14:paraId="5560F87E" w14:textId="77777777" w:rsidR="000260B1" w:rsidRDefault="000260B1" w:rsidP="000260B1">
      <w:pPr>
        <w:pStyle w:val="PL"/>
        <w:rPr>
          <w:lang w:eastAsia="zh-CN"/>
        </w:rPr>
      </w:pPr>
      <w:r w:rsidRPr="00533C32">
        <w:t xml:space="preserve">        - SMSF Non-3GPP Registration (Document)</w:t>
      </w:r>
    </w:p>
    <w:p w14:paraId="0429EBF8" w14:textId="77777777" w:rsidR="000260B1" w:rsidRDefault="000260B1" w:rsidP="000260B1">
      <w:pPr>
        <w:pStyle w:val="PL"/>
      </w:pPr>
      <w:r>
        <w:t xml:space="preserve">      security:</w:t>
      </w:r>
    </w:p>
    <w:p w14:paraId="574E35AD" w14:textId="77777777" w:rsidR="000260B1" w:rsidRDefault="000260B1" w:rsidP="000260B1">
      <w:pPr>
        <w:pStyle w:val="PL"/>
      </w:pPr>
      <w:r>
        <w:t xml:space="preserve">        - {}</w:t>
      </w:r>
    </w:p>
    <w:p w14:paraId="6E6E0A9B" w14:textId="77777777" w:rsidR="000260B1" w:rsidRDefault="000260B1" w:rsidP="000260B1">
      <w:pPr>
        <w:pStyle w:val="PL"/>
      </w:pPr>
      <w:r>
        <w:t xml:space="preserve">        - oAuth2ClientCredentials:</w:t>
      </w:r>
    </w:p>
    <w:p w14:paraId="0E99D792" w14:textId="77777777" w:rsidR="000260B1" w:rsidRDefault="000260B1" w:rsidP="000260B1">
      <w:pPr>
        <w:pStyle w:val="PL"/>
      </w:pPr>
      <w:r>
        <w:t xml:space="preserve">          - nudr-dr</w:t>
      </w:r>
    </w:p>
    <w:p w14:paraId="3EEFA7DF" w14:textId="77777777" w:rsidR="000260B1" w:rsidRDefault="000260B1" w:rsidP="000260B1">
      <w:pPr>
        <w:pStyle w:val="PL"/>
      </w:pPr>
      <w:r>
        <w:t xml:space="preserve">        - oAuth2ClientCredentials:</w:t>
      </w:r>
    </w:p>
    <w:p w14:paraId="0B07F9D2" w14:textId="77777777" w:rsidR="000260B1" w:rsidRDefault="000260B1" w:rsidP="000260B1">
      <w:pPr>
        <w:pStyle w:val="PL"/>
      </w:pPr>
      <w:r>
        <w:t xml:space="preserve">          - nudr-dr</w:t>
      </w:r>
    </w:p>
    <w:p w14:paraId="4C079EAB" w14:textId="77777777" w:rsidR="000260B1" w:rsidRDefault="000260B1" w:rsidP="000260B1">
      <w:pPr>
        <w:pStyle w:val="PL"/>
        <w:rPr>
          <w:lang w:eastAsia="zh-CN"/>
        </w:rPr>
      </w:pPr>
      <w:r>
        <w:t xml:space="preserve">          - nudr-dr:subscription-data</w:t>
      </w:r>
    </w:p>
    <w:p w14:paraId="5B5ED47F" w14:textId="77777777" w:rsidR="000260B1" w:rsidRDefault="000260B1" w:rsidP="000260B1">
      <w:pPr>
        <w:pStyle w:val="PL"/>
      </w:pPr>
      <w:r>
        <w:t xml:space="preserve">        - oAuth2ClientCredentials:</w:t>
      </w:r>
    </w:p>
    <w:p w14:paraId="600AE5D3" w14:textId="77777777" w:rsidR="000260B1" w:rsidRDefault="000260B1" w:rsidP="000260B1">
      <w:pPr>
        <w:pStyle w:val="PL"/>
      </w:pPr>
      <w:r>
        <w:t xml:space="preserve">          - nudr-dr</w:t>
      </w:r>
    </w:p>
    <w:p w14:paraId="1D1FB9C1" w14:textId="77777777" w:rsidR="000260B1" w:rsidRDefault="000260B1" w:rsidP="000260B1">
      <w:pPr>
        <w:pStyle w:val="PL"/>
        <w:rPr>
          <w:lang w:eastAsia="zh-CN"/>
        </w:rPr>
      </w:pPr>
      <w:r>
        <w:t xml:space="preserve">          - nudr-dr:subscription-data:registrations:write</w:t>
      </w:r>
    </w:p>
    <w:p w14:paraId="6525DC61" w14:textId="77777777" w:rsidR="000260B1" w:rsidRPr="00533C32" w:rsidRDefault="000260B1" w:rsidP="000260B1">
      <w:pPr>
        <w:pStyle w:val="PL"/>
      </w:pPr>
      <w:r w:rsidRPr="00533C32">
        <w:t xml:space="preserve">      parameters:</w:t>
      </w:r>
    </w:p>
    <w:p w14:paraId="78846913" w14:textId="77777777" w:rsidR="000260B1" w:rsidRPr="00533C32" w:rsidRDefault="000260B1" w:rsidP="000260B1">
      <w:pPr>
        <w:pStyle w:val="PL"/>
      </w:pPr>
      <w:r w:rsidRPr="00533C32">
        <w:t xml:space="preserve">        - name: ueId</w:t>
      </w:r>
    </w:p>
    <w:p w14:paraId="0ABFF711" w14:textId="77777777" w:rsidR="000260B1" w:rsidRPr="00533C32" w:rsidRDefault="000260B1" w:rsidP="000260B1">
      <w:pPr>
        <w:pStyle w:val="PL"/>
      </w:pPr>
      <w:r w:rsidRPr="00533C32">
        <w:t xml:space="preserve">          in: path</w:t>
      </w:r>
    </w:p>
    <w:p w14:paraId="0175EFB7" w14:textId="77777777" w:rsidR="000260B1" w:rsidRPr="00533C32" w:rsidRDefault="000260B1" w:rsidP="000260B1">
      <w:pPr>
        <w:pStyle w:val="PL"/>
      </w:pPr>
      <w:r w:rsidRPr="00533C32">
        <w:t xml:space="preserve">          description: UE id</w:t>
      </w:r>
    </w:p>
    <w:p w14:paraId="2479FD39" w14:textId="77777777" w:rsidR="000260B1" w:rsidRPr="00533C32" w:rsidRDefault="000260B1" w:rsidP="000260B1">
      <w:pPr>
        <w:pStyle w:val="PL"/>
      </w:pPr>
      <w:r w:rsidRPr="00533C32">
        <w:t xml:space="preserve">          required: true</w:t>
      </w:r>
    </w:p>
    <w:p w14:paraId="76F440F5" w14:textId="77777777" w:rsidR="000260B1" w:rsidRPr="00533C32" w:rsidRDefault="000260B1" w:rsidP="000260B1">
      <w:pPr>
        <w:pStyle w:val="PL"/>
      </w:pPr>
      <w:r w:rsidRPr="00533C32">
        <w:t xml:space="preserve">          schema:</w:t>
      </w:r>
    </w:p>
    <w:p w14:paraId="136CE6C3" w14:textId="77777777" w:rsidR="000260B1" w:rsidRPr="00533C32" w:rsidRDefault="000260B1" w:rsidP="000260B1">
      <w:pPr>
        <w:pStyle w:val="PL"/>
      </w:pPr>
      <w:r w:rsidRPr="00533C32">
        <w:t xml:space="preserve">            $ref: 'TS29571_CommonData.yaml#/components/schemas/VarUeId'</w:t>
      </w:r>
    </w:p>
    <w:p w14:paraId="53DD8A59" w14:textId="77777777" w:rsidR="000260B1" w:rsidRPr="00533C32" w:rsidRDefault="000260B1" w:rsidP="000260B1">
      <w:pPr>
        <w:pStyle w:val="PL"/>
      </w:pPr>
      <w:r w:rsidRPr="00533C32">
        <w:t xml:space="preserve">      responses:</w:t>
      </w:r>
    </w:p>
    <w:p w14:paraId="75116B6B" w14:textId="77777777" w:rsidR="000260B1" w:rsidRPr="00533C32" w:rsidRDefault="000260B1" w:rsidP="000260B1">
      <w:pPr>
        <w:pStyle w:val="PL"/>
      </w:pPr>
      <w:r w:rsidRPr="00533C32">
        <w:t xml:space="preserve">        '204':</w:t>
      </w:r>
    </w:p>
    <w:p w14:paraId="3852E813" w14:textId="77777777" w:rsidR="000260B1" w:rsidRPr="00533C32" w:rsidRDefault="000260B1" w:rsidP="000260B1">
      <w:pPr>
        <w:pStyle w:val="PL"/>
      </w:pPr>
      <w:r w:rsidRPr="00533C32">
        <w:t xml:space="preserve">          description: Upon success, an empty response body shall be returned</w:t>
      </w:r>
    </w:p>
    <w:p w14:paraId="5F9DF2A6" w14:textId="77777777" w:rsidR="000260B1" w:rsidRDefault="000260B1" w:rsidP="000260B1">
      <w:pPr>
        <w:pStyle w:val="PL"/>
        <w:rPr>
          <w:lang w:eastAsia="zh-CN"/>
        </w:rPr>
      </w:pPr>
      <w:r w:rsidRPr="00533C32">
        <w:t xml:space="preserve">        default:</w:t>
      </w:r>
    </w:p>
    <w:p w14:paraId="4972AAA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F0A05DC" w14:textId="77777777" w:rsidR="000260B1" w:rsidRDefault="000260B1" w:rsidP="000260B1">
      <w:pPr>
        <w:pStyle w:val="PL"/>
        <w:rPr>
          <w:lang w:eastAsia="zh-CN"/>
        </w:rPr>
      </w:pPr>
    </w:p>
    <w:p w14:paraId="4E8FBB69" w14:textId="77777777" w:rsidR="000260B1" w:rsidRPr="00533C32" w:rsidRDefault="000260B1" w:rsidP="000260B1">
      <w:pPr>
        <w:pStyle w:val="PL"/>
      </w:pPr>
      <w:r w:rsidRPr="00533C32">
        <w:t xml:space="preserve">    get:</w:t>
      </w:r>
    </w:p>
    <w:p w14:paraId="7B1599F6" w14:textId="77777777" w:rsidR="000260B1" w:rsidRPr="00533C32" w:rsidRDefault="000260B1" w:rsidP="000260B1">
      <w:pPr>
        <w:pStyle w:val="PL"/>
      </w:pPr>
      <w:r w:rsidRPr="00533C32">
        <w:t xml:space="preserve">      summary: Retrieves the SMSF context data of a UE using non-3gpp access</w:t>
      </w:r>
    </w:p>
    <w:p w14:paraId="06C06503" w14:textId="77777777" w:rsidR="000260B1" w:rsidRPr="00533C32" w:rsidRDefault="000260B1" w:rsidP="000260B1">
      <w:pPr>
        <w:pStyle w:val="PL"/>
      </w:pPr>
      <w:r w:rsidRPr="00533C32">
        <w:lastRenderedPageBreak/>
        <w:t xml:space="preserve">      operationId: QuerySmsfContextNon3gpp</w:t>
      </w:r>
    </w:p>
    <w:p w14:paraId="1DEFD445" w14:textId="77777777" w:rsidR="000260B1" w:rsidRPr="00533C32" w:rsidRDefault="000260B1" w:rsidP="000260B1">
      <w:pPr>
        <w:pStyle w:val="PL"/>
      </w:pPr>
      <w:r w:rsidRPr="00533C32">
        <w:t xml:space="preserve">      tags:</w:t>
      </w:r>
    </w:p>
    <w:p w14:paraId="14AF2D0A" w14:textId="77777777" w:rsidR="000260B1" w:rsidRDefault="000260B1" w:rsidP="000260B1">
      <w:pPr>
        <w:pStyle w:val="PL"/>
        <w:rPr>
          <w:lang w:eastAsia="zh-CN"/>
        </w:rPr>
      </w:pPr>
      <w:r w:rsidRPr="00533C32">
        <w:t xml:space="preserve">        - SMSF Non-3GPP Registration (Document)</w:t>
      </w:r>
    </w:p>
    <w:p w14:paraId="1F5FA789" w14:textId="77777777" w:rsidR="000260B1" w:rsidRDefault="000260B1" w:rsidP="000260B1">
      <w:pPr>
        <w:pStyle w:val="PL"/>
      </w:pPr>
      <w:r>
        <w:t xml:space="preserve">      security:</w:t>
      </w:r>
    </w:p>
    <w:p w14:paraId="33AAF083" w14:textId="77777777" w:rsidR="000260B1" w:rsidRDefault="000260B1" w:rsidP="000260B1">
      <w:pPr>
        <w:pStyle w:val="PL"/>
      </w:pPr>
      <w:r>
        <w:t xml:space="preserve">        - {}</w:t>
      </w:r>
    </w:p>
    <w:p w14:paraId="3FD99ED7" w14:textId="77777777" w:rsidR="000260B1" w:rsidRDefault="000260B1" w:rsidP="000260B1">
      <w:pPr>
        <w:pStyle w:val="PL"/>
      </w:pPr>
      <w:r>
        <w:t xml:space="preserve">        - oAuth2ClientCredentials:</w:t>
      </w:r>
    </w:p>
    <w:p w14:paraId="1AAF825D" w14:textId="77777777" w:rsidR="000260B1" w:rsidRDefault="000260B1" w:rsidP="000260B1">
      <w:pPr>
        <w:pStyle w:val="PL"/>
      </w:pPr>
      <w:r>
        <w:t xml:space="preserve">          - nudr-dr</w:t>
      </w:r>
    </w:p>
    <w:p w14:paraId="5A28DE9C" w14:textId="77777777" w:rsidR="000260B1" w:rsidRDefault="000260B1" w:rsidP="000260B1">
      <w:pPr>
        <w:pStyle w:val="PL"/>
      </w:pPr>
      <w:r>
        <w:t xml:space="preserve">        - oAuth2ClientCredentials:</w:t>
      </w:r>
    </w:p>
    <w:p w14:paraId="6CF0E2AE" w14:textId="77777777" w:rsidR="000260B1" w:rsidRDefault="000260B1" w:rsidP="000260B1">
      <w:pPr>
        <w:pStyle w:val="PL"/>
      </w:pPr>
      <w:r>
        <w:t xml:space="preserve">          - nudr-dr</w:t>
      </w:r>
    </w:p>
    <w:p w14:paraId="70352F82" w14:textId="77777777" w:rsidR="000260B1" w:rsidRPr="00533C32" w:rsidRDefault="000260B1" w:rsidP="000260B1">
      <w:pPr>
        <w:pStyle w:val="PL"/>
        <w:rPr>
          <w:lang w:eastAsia="zh-CN"/>
        </w:rPr>
      </w:pPr>
      <w:r>
        <w:t xml:space="preserve">          - nudr-dr:subscription-data</w:t>
      </w:r>
    </w:p>
    <w:p w14:paraId="436C89A2" w14:textId="77777777" w:rsidR="000260B1" w:rsidRPr="00533C32" w:rsidRDefault="000260B1" w:rsidP="000260B1">
      <w:pPr>
        <w:pStyle w:val="PL"/>
      </w:pPr>
      <w:r w:rsidRPr="00533C32">
        <w:t xml:space="preserve">      parameters:</w:t>
      </w:r>
    </w:p>
    <w:p w14:paraId="35E8EBFC" w14:textId="77777777" w:rsidR="000260B1" w:rsidRPr="00533C32" w:rsidRDefault="000260B1" w:rsidP="000260B1">
      <w:pPr>
        <w:pStyle w:val="PL"/>
      </w:pPr>
      <w:r w:rsidRPr="00533C32">
        <w:t xml:space="preserve">        - name: ueId</w:t>
      </w:r>
    </w:p>
    <w:p w14:paraId="43B1FE1C" w14:textId="77777777" w:rsidR="000260B1" w:rsidRPr="00533C32" w:rsidRDefault="000260B1" w:rsidP="000260B1">
      <w:pPr>
        <w:pStyle w:val="PL"/>
      </w:pPr>
      <w:r w:rsidRPr="00533C32">
        <w:t xml:space="preserve">          in: path</w:t>
      </w:r>
    </w:p>
    <w:p w14:paraId="1E6E50AA" w14:textId="77777777" w:rsidR="000260B1" w:rsidRPr="00533C32" w:rsidRDefault="000260B1" w:rsidP="000260B1">
      <w:pPr>
        <w:pStyle w:val="PL"/>
      </w:pPr>
      <w:r w:rsidRPr="00533C32">
        <w:t xml:space="preserve">          description: UE id</w:t>
      </w:r>
    </w:p>
    <w:p w14:paraId="09195118" w14:textId="77777777" w:rsidR="000260B1" w:rsidRPr="00533C32" w:rsidRDefault="000260B1" w:rsidP="000260B1">
      <w:pPr>
        <w:pStyle w:val="PL"/>
      </w:pPr>
      <w:r w:rsidRPr="00533C32">
        <w:t xml:space="preserve">          required: true</w:t>
      </w:r>
    </w:p>
    <w:p w14:paraId="2B48B633" w14:textId="77777777" w:rsidR="000260B1" w:rsidRPr="00533C32" w:rsidRDefault="000260B1" w:rsidP="000260B1">
      <w:pPr>
        <w:pStyle w:val="PL"/>
      </w:pPr>
      <w:r w:rsidRPr="00533C32">
        <w:t xml:space="preserve">          schema:</w:t>
      </w:r>
    </w:p>
    <w:p w14:paraId="1F828A03" w14:textId="77777777" w:rsidR="000260B1" w:rsidRPr="00533C32" w:rsidRDefault="000260B1" w:rsidP="000260B1">
      <w:pPr>
        <w:pStyle w:val="PL"/>
        <w:rPr>
          <w:lang w:eastAsia="zh-CN"/>
        </w:rPr>
      </w:pPr>
      <w:r w:rsidRPr="00533C32">
        <w:t xml:space="preserve">            $ref: 'TS29571_CommonData.yaml#/components/schemas/VarUeId'</w:t>
      </w:r>
    </w:p>
    <w:p w14:paraId="6DF55381" w14:textId="77777777" w:rsidR="000260B1" w:rsidRPr="00533C32" w:rsidRDefault="000260B1" w:rsidP="000260B1">
      <w:pPr>
        <w:pStyle w:val="PL"/>
        <w:rPr>
          <w:lang w:eastAsia="zh-CN"/>
        </w:rPr>
      </w:pPr>
      <w:r w:rsidRPr="00533C32">
        <w:rPr>
          <w:lang w:eastAsia="zh-CN"/>
        </w:rPr>
        <w:t xml:space="preserve">        - name: fields</w:t>
      </w:r>
    </w:p>
    <w:p w14:paraId="77916177" w14:textId="77777777" w:rsidR="000260B1" w:rsidRPr="00533C32" w:rsidRDefault="000260B1" w:rsidP="000260B1">
      <w:pPr>
        <w:pStyle w:val="PL"/>
        <w:rPr>
          <w:lang w:eastAsia="zh-CN"/>
        </w:rPr>
      </w:pPr>
      <w:r w:rsidRPr="00533C32">
        <w:rPr>
          <w:lang w:eastAsia="zh-CN"/>
        </w:rPr>
        <w:t xml:space="preserve">          in: query</w:t>
      </w:r>
    </w:p>
    <w:p w14:paraId="1F54F7C3" w14:textId="77777777" w:rsidR="000260B1" w:rsidRPr="00533C32" w:rsidRDefault="000260B1" w:rsidP="000260B1">
      <w:pPr>
        <w:pStyle w:val="PL"/>
        <w:rPr>
          <w:lang w:eastAsia="zh-CN"/>
        </w:rPr>
      </w:pPr>
      <w:r w:rsidRPr="00533C32">
        <w:rPr>
          <w:lang w:eastAsia="zh-CN"/>
        </w:rPr>
        <w:t xml:space="preserve">          description: attributes to be retrieved</w:t>
      </w:r>
    </w:p>
    <w:p w14:paraId="19B1AC1D" w14:textId="77777777" w:rsidR="000260B1" w:rsidRPr="00533C32" w:rsidRDefault="000260B1" w:rsidP="000260B1">
      <w:pPr>
        <w:pStyle w:val="PL"/>
        <w:rPr>
          <w:lang w:eastAsia="zh-CN"/>
        </w:rPr>
      </w:pPr>
      <w:r w:rsidRPr="00533C32">
        <w:rPr>
          <w:lang w:eastAsia="zh-CN"/>
        </w:rPr>
        <w:t xml:space="preserve">          required: false</w:t>
      </w:r>
    </w:p>
    <w:p w14:paraId="502497D2" w14:textId="77777777" w:rsidR="000260B1" w:rsidRPr="00533C32" w:rsidRDefault="000260B1" w:rsidP="000260B1">
      <w:pPr>
        <w:pStyle w:val="PL"/>
        <w:rPr>
          <w:lang w:eastAsia="zh-CN"/>
        </w:rPr>
      </w:pPr>
      <w:r w:rsidRPr="00533C32">
        <w:rPr>
          <w:lang w:eastAsia="zh-CN"/>
        </w:rPr>
        <w:t xml:space="preserve">          schema:</w:t>
      </w:r>
    </w:p>
    <w:p w14:paraId="26E1317A" w14:textId="77777777" w:rsidR="000260B1" w:rsidRPr="00533C32" w:rsidRDefault="000260B1" w:rsidP="000260B1">
      <w:pPr>
        <w:pStyle w:val="PL"/>
        <w:rPr>
          <w:lang w:eastAsia="zh-CN"/>
        </w:rPr>
      </w:pPr>
      <w:r w:rsidRPr="00533C32">
        <w:rPr>
          <w:lang w:eastAsia="zh-CN"/>
        </w:rPr>
        <w:t xml:space="preserve">            type: array</w:t>
      </w:r>
    </w:p>
    <w:p w14:paraId="2833D529" w14:textId="77777777" w:rsidR="000260B1" w:rsidRPr="00533C32" w:rsidRDefault="000260B1" w:rsidP="000260B1">
      <w:pPr>
        <w:pStyle w:val="PL"/>
        <w:rPr>
          <w:lang w:eastAsia="zh-CN"/>
        </w:rPr>
      </w:pPr>
      <w:r w:rsidRPr="00533C32">
        <w:rPr>
          <w:lang w:eastAsia="zh-CN"/>
        </w:rPr>
        <w:t xml:space="preserve">            items:</w:t>
      </w:r>
    </w:p>
    <w:p w14:paraId="67855671" w14:textId="77777777" w:rsidR="000260B1" w:rsidRPr="00533C32" w:rsidRDefault="000260B1" w:rsidP="000260B1">
      <w:pPr>
        <w:pStyle w:val="PL"/>
        <w:rPr>
          <w:lang w:eastAsia="zh-CN"/>
        </w:rPr>
      </w:pPr>
      <w:r w:rsidRPr="00533C32">
        <w:rPr>
          <w:lang w:eastAsia="zh-CN"/>
        </w:rPr>
        <w:t xml:space="preserve">              type: string</w:t>
      </w:r>
    </w:p>
    <w:p w14:paraId="01521102" w14:textId="77777777" w:rsidR="000260B1" w:rsidRPr="00533C32" w:rsidRDefault="000260B1" w:rsidP="000260B1">
      <w:pPr>
        <w:pStyle w:val="PL"/>
        <w:rPr>
          <w:lang w:eastAsia="zh-CN"/>
        </w:rPr>
      </w:pPr>
      <w:r w:rsidRPr="00533C32">
        <w:rPr>
          <w:lang w:eastAsia="zh-CN"/>
        </w:rPr>
        <w:t xml:space="preserve">            minItems: 1</w:t>
      </w:r>
    </w:p>
    <w:p w14:paraId="4463390B" w14:textId="77777777" w:rsidR="000260B1" w:rsidRPr="00533C32" w:rsidRDefault="000260B1" w:rsidP="000260B1">
      <w:pPr>
        <w:pStyle w:val="PL"/>
      </w:pPr>
      <w:r w:rsidRPr="00533C32">
        <w:t xml:space="preserve">          style: form</w:t>
      </w:r>
    </w:p>
    <w:p w14:paraId="2D902122" w14:textId="77777777" w:rsidR="000260B1" w:rsidRPr="00533C32" w:rsidRDefault="000260B1" w:rsidP="000260B1">
      <w:pPr>
        <w:pStyle w:val="PL"/>
        <w:rPr>
          <w:lang w:eastAsia="zh-CN"/>
        </w:rPr>
      </w:pPr>
      <w:r w:rsidRPr="00533C32">
        <w:t xml:space="preserve">          explode: false</w:t>
      </w:r>
    </w:p>
    <w:p w14:paraId="0D53D4E5" w14:textId="77777777" w:rsidR="000260B1" w:rsidRPr="00533C32" w:rsidRDefault="000260B1" w:rsidP="000260B1">
      <w:pPr>
        <w:pStyle w:val="PL"/>
      </w:pPr>
      <w:r w:rsidRPr="00533C32">
        <w:t xml:space="preserve">        - name: supported-features</w:t>
      </w:r>
    </w:p>
    <w:p w14:paraId="641B09DD" w14:textId="77777777" w:rsidR="000260B1" w:rsidRPr="00533C32" w:rsidRDefault="000260B1" w:rsidP="000260B1">
      <w:pPr>
        <w:pStyle w:val="PL"/>
      </w:pPr>
      <w:r w:rsidRPr="00533C32">
        <w:t xml:space="preserve">          in: query</w:t>
      </w:r>
    </w:p>
    <w:p w14:paraId="7C5657B8" w14:textId="77777777" w:rsidR="000260B1" w:rsidRPr="00533C32" w:rsidRDefault="000260B1" w:rsidP="000260B1">
      <w:pPr>
        <w:pStyle w:val="PL"/>
      </w:pPr>
      <w:r w:rsidRPr="00533C32">
        <w:t xml:space="preserve">          description: Supported Features</w:t>
      </w:r>
    </w:p>
    <w:p w14:paraId="17703864" w14:textId="77777777" w:rsidR="000260B1" w:rsidRPr="00533C32" w:rsidRDefault="000260B1" w:rsidP="000260B1">
      <w:pPr>
        <w:pStyle w:val="PL"/>
      </w:pPr>
      <w:r w:rsidRPr="00533C32">
        <w:t xml:space="preserve">          schema:</w:t>
      </w:r>
    </w:p>
    <w:p w14:paraId="47300242" w14:textId="77777777" w:rsidR="000260B1" w:rsidRPr="00533C32" w:rsidRDefault="000260B1" w:rsidP="000260B1">
      <w:pPr>
        <w:pStyle w:val="PL"/>
        <w:rPr>
          <w:lang w:eastAsia="zh-CN"/>
        </w:rPr>
      </w:pPr>
      <w:r w:rsidRPr="00533C32">
        <w:t xml:space="preserve">             $ref: 'TS29571_CommonData.yaml#/components/schemas/SupportedFeatures'</w:t>
      </w:r>
    </w:p>
    <w:p w14:paraId="17D38515" w14:textId="77777777" w:rsidR="000260B1" w:rsidRPr="00533C32" w:rsidRDefault="000260B1" w:rsidP="000260B1">
      <w:pPr>
        <w:pStyle w:val="PL"/>
      </w:pPr>
      <w:r w:rsidRPr="00533C32">
        <w:t xml:space="preserve">      responses:</w:t>
      </w:r>
    </w:p>
    <w:p w14:paraId="28A527B5" w14:textId="77777777" w:rsidR="000260B1" w:rsidRPr="00533C32" w:rsidRDefault="000260B1" w:rsidP="000260B1">
      <w:pPr>
        <w:pStyle w:val="PL"/>
      </w:pPr>
      <w:r w:rsidRPr="00533C32">
        <w:t xml:space="preserve">        '200':</w:t>
      </w:r>
    </w:p>
    <w:p w14:paraId="62F1239E" w14:textId="77777777" w:rsidR="000260B1" w:rsidRPr="00533C32" w:rsidRDefault="000260B1" w:rsidP="000260B1">
      <w:pPr>
        <w:pStyle w:val="PL"/>
      </w:pPr>
      <w:r w:rsidRPr="00533C32">
        <w:t xml:space="preserve">          description: Expected response to a valid request</w:t>
      </w:r>
    </w:p>
    <w:p w14:paraId="57F04E92" w14:textId="77777777" w:rsidR="000260B1" w:rsidRPr="00533C32" w:rsidRDefault="000260B1" w:rsidP="000260B1">
      <w:pPr>
        <w:pStyle w:val="PL"/>
      </w:pPr>
      <w:r w:rsidRPr="00533C32">
        <w:t xml:space="preserve">          content:</w:t>
      </w:r>
    </w:p>
    <w:p w14:paraId="39031FA4" w14:textId="77777777" w:rsidR="000260B1" w:rsidRPr="00533C32" w:rsidRDefault="000260B1" w:rsidP="000260B1">
      <w:pPr>
        <w:pStyle w:val="PL"/>
      </w:pPr>
      <w:r w:rsidRPr="00533C32">
        <w:t xml:space="preserve">            application/json:</w:t>
      </w:r>
    </w:p>
    <w:p w14:paraId="47E19FEF" w14:textId="77777777" w:rsidR="000260B1" w:rsidRPr="00533C32" w:rsidRDefault="000260B1" w:rsidP="000260B1">
      <w:pPr>
        <w:pStyle w:val="PL"/>
      </w:pPr>
      <w:r w:rsidRPr="00533C32">
        <w:t xml:space="preserve">              schema:</w:t>
      </w:r>
    </w:p>
    <w:p w14:paraId="35C166FF" w14:textId="77777777" w:rsidR="000260B1" w:rsidRPr="00533C32" w:rsidRDefault="000260B1" w:rsidP="000260B1">
      <w:pPr>
        <w:pStyle w:val="PL"/>
      </w:pPr>
      <w:r w:rsidRPr="00533C32">
        <w:t xml:space="preserve">                $ref: '#/components/schemas/SmsfRegistration'</w:t>
      </w:r>
    </w:p>
    <w:p w14:paraId="57990FF0" w14:textId="77777777" w:rsidR="000260B1" w:rsidRDefault="000260B1" w:rsidP="000260B1">
      <w:pPr>
        <w:pStyle w:val="PL"/>
        <w:rPr>
          <w:lang w:eastAsia="zh-CN"/>
        </w:rPr>
      </w:pPr>
      <w:r w:rsidRPr="00533C32">
        <w:t xml:space="preserve">        default:</w:t>
      </w:r>
    </w:p>
    <w:p w14:paraId="26055915"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6374DE0" w14:textId="77777777" w:rsidR="000260B1" w:rsidRDefault="000260B1" w:rsidP="000260B1">
      <w:pPr>
        <w:pStyle w:val="PL"/>
        <w:rPr>
          <w:lang w:eastAsia="zh-CN"/>
        </w:rPr>
      </w:pPr>
    </w:p>
    <w:p w14:paraId="02B35CA6" w14:textId="77777777" w:rsidR="000260B1" w:rsidRPr="00533C32" w:rsidRDefault="000260B1" w:rsidP="000260B1">
      <w:pPr>
        <w:pStyle w:val="PL"/>
      </w:pPr>
      <w:r w:rsidRPr="00533C32">
        <w:t xml:space="preserve">  /subscri</w:t>
      </w:r>
      <w:r w:rsidRPr="00533C32">
        <w:rPr>
          <w:lang w:eastAsia="zh-CN"/>
        </w:rPr>
        <w:t>ption</w:t>
      </w:r>
      <w:r w:rsidRPr="00533C32">
        <w:t>-data/{ueId}/context-data/</w:t>
      </w:r>
      <w:r>
        <w:t>ip-sm-gw</w:t>
      </w:r>
      <w:r w:rsidRPr="00533C32">
        <w:t>:</w:t>
      </w:r>
    </w:p>
    <w:p w14:paraId="35F610B7" w14:textId="77777777" w:rsidR="000260B1" w:rsidRPr="00533C32" w:rsidRDefault="000260B1" w:rsidP="000260B1">
      <w:pPr>
        <w:pStyle w:val="PL"/>
      </w:pPr>
      <w:r w:rsidRPr="00533C32">
        <w:t xml:space="preserve">    put:</w:t>
      </w:r>
    </w:p>
    <w:p w14:paraId="3BEC101A" w14:textId="77777777" w:rsidR="000260B1" w:rsidRPr="00533C32" w:rsidRDefault="000260B1" w:rsidP="000260B1">
      <w:pPr>
        <w:pStyle w:val="PL"/>
      </w:pPr>
      <w:r w:rsidRPr="00533C32">
        <w:t xml:space="preserve">      summary: Create the </w:t>
      </w:r>
      <w:r>
        <w:t>IP-SM-GW</w:t>
      </w:r>
      <w:r w:rsidRPr="00533C32">
        <w:t xml:space="preserve"> context data of a UE</w:t>
      </w:r>
    </w:p>
    <w:p w14:paraId="6A329B32" w14:textId="77777777" w:rsidR="000260B1" w:rsidRPr="00533C32" w:rsidRDefault="000260B1" w:rsidP="000260B1">
      <w:pPr>
        <w:pStyle w:val="PL"/>
      </w:pPr>
      <w:r w:rsidRPr="00533C32">
        <w:t xml:space="preserve">      operationId: Create</w:t>
      </w:r>
      <w:r>
        <w:t>IpSmGw</w:t>
      </w:r>
      <w:r w:rsidRPr="00533C32">
        <w:t>Context</w:t>
      </w:r>
    </w:p>
    <w:p w14:paraId="3278C0A1" w14:textId="77777777" w:rsidR="000260B1" w:rsidRPr="00533C32" w:rsidRDefault="000260B1" w:rsidP="000260B1">
      <w:pPr>
        <w:pStyle w:val="PL"/>
      </w:pPr>
      <w:r w:rsidRPr="00533C32">
        <w:t xml:space="preserve">      tags:</w:t>
      </w:r>
    </w:p>
    <w:p w14:paraId="5D82B6CE" w14:textId="77777777" w:rsidR="000260B1" w:rsidRDefault="000260B1" w:rsidP="000260B1">
      <w:pPr>
        <w:pStyle w:val="PL"/>
        <w:rPr>
          <w:lang w:eastAsia="zh-CN"/>
        </w:rPr>
      </w:pPr>
      <w:r w:rsidRPr="00533C32">
        <w:t xml:space="preserve">        - </w:t>
      </w:r>
      <w:r>
        <w:t>IP-SM-GW</w:t>
      </w:r>
      <w:r w:rsidRPr="00533C32">
        <w:t xml:space="preserve"> Registration (Document)</w:t>
      </w:r>
    </w:p>
    <w:p w14:paraId="7AABE043" w14:textId="77777777" w:rsidR="000260B1" w:rsidRDefault="000260B1" w:rsidP="000260B1">
      <w:pPr>
        <w:pStyle w:val="PL"/>
      </w:pPr>
      <w:r>
        <w:t xml:space="preserve">      security:</w:t>
      </w:r>
    </w:p>
    <w:p w14:paraId="2EC76BF8" w14:textId="77777777" w:rsidR="000260B1" w:rsidRDefault="000260B1" w:rsidP="000260B1">
      <w:pPr>
        <w:pStyle w:val="PL"/>
      </w:pPr>
      <w:r>
        <w:t xml:space="preserve">        - {}</w:t>
      </w:r>
    </w:p>
    <w:p w14:paraId="3385C5DD" w14:textId="77777777" w:rsidR="000260B1" w:rsidRDefault="000260B1" w:rsidP="000260B1">
      <w:pPr>
        <w:pStyle w:val="PL"/>
      </w:pPr>
      <w:r>
        <w:t xml:space="preserve">        - oAuth2ClientCredentials:</w:t>
      </w:r>
    </w:p>
    <w:p w14:paraId="2E046EAD" w14:textId="77777777" w:rsidR="000260B1" w:rsidRDefault="000260B1" w:rsidP="000260B1">
      <w:pPr>
        <w:pStyle w:val="PL"/>
      </w:pPr>
      <w:r>
        <w:t xml:space="preserve">          - nudr-dr</w:t>
      </w:r>
    </w:p>
    <w:p w14:paraId="7B16AFF2" w14:textId="77777777" w:rsidR="000260B1" w:rsidRDefault="000260B1" w:rsidP="000260B1">
      <w:pPr>
        <w:pStyle w:val="PL"/>
      </w:pPr>
      <w:r>
        <w:t xml:space="preserve">        - oAuth2ClientCredentials:</w:t>
      </w:r>
    </w:p>
    <w:p w14:paraId="3068D399" w14:textId="77777777" w:rsidR="000260B1" w:rsidRDefault="000260B1" w:rsidP="000260B1">
      <w:pPr>
        <w:pStyle w:val="PL"/>
      </w:pPr>
      <w:r>
        <w:t xml:space="preserve">          - nudr-dr</w:t>
      </w:r>
    </w:p>
    <w:p w14:paraId="408A51A6" w14:textId="77777777" w:rsidR="000260B1" w:rsidRDefault="000260B1" w:rsidP="000260B1">
      <w:pPr>
        <w:pStyle w:val="PL"/>
        <w:rPr>
          <w:lang w:eastAsia="zh-CN"/>
        </w:rPr>
      </w:pPr>
      <w:r>
        <w:t xml:space="preserve">          - nudr-dr:subscription-data</w:t>
      </w:r>
    </w:p>
    <w:p w14:paraId="156B2892" w14:textId="77777777" w:rsidR="000260B1" w:rsidRDefault="000260B1" w:rsidP="000260B1">
      <w:pPr>
        <w:pStyle w:val="PL"/>
      </w:pPr>
      <w:r>
        <w:t xml:space="preserve">        - oAuth2ClientCredentials:</w:t>
      </w:r>
    </w:p>
    <w:p w14:paraId="4B0025A8" w14:textId="77777777" w:rsidR="000260B1" w:rsidRDefault="000260B1" w:rsidP="000260B1">
      <w:pPr>
        <w:pStyle w:val="PL"/>
      </w:pPr>
      <w:r>
        <w:t xml:space="preserve">          - nudr-dr</w:t>
      </w:r>
    </w:p>
    <w:p w14:paraId="5FB175D8" w14:textId="77777777" w:rsidR="000260B1" w:rsidRDefault="000260B1" w:rsidP="000260B1">
      <w:pPr>
        <w:pStyle w:val="PL"/>
        <w:rPr>
          <w:lang w:eastAsia="zh-CN"/>
        </w:rPr>
      </w:pPr>
      <w:r>
        <w:t xml:space="preserve">          - nudr-dr:subscription-data:registrations:write</w:t>
      </w:r>
    </w:p>
    <w:p w14:paraId="3602DB2D" w14:textId="77777777" w:rsidR="000260B1" w:rsidRPr="00533C32" w:rsidRDefault="000260B1" w:rsidP="000260B1">
      <w:pPr>
        <w:pStyle w:val="PL"/>
      </w:pPr>
      <w:r w:rsidRPr="00533C32">
        <w:t xml:space="preserve">      parameters:</w:t>
      </w:r>
    </w:p>
    <w:p w14:paraId="269F22EB" w14:textId="77777777" w:rsidR="000260B1" w:rsidRPr="00533C32" w:rsidRDefault="000260B1" w:rsidP="000260B1">
      <w:pPr>
        <w:pStyle w:val="PL"/>
      </w:pPr>
      <w:r w:rsidRPr="00533C32">
        <w:t xml:space="preserve">        - name: ueId</w:t>
      </w:r>
    </w:p>
    <w:p w14:paraId="420B557B" w14:textId="77777777" w:rsidR="000260B1" w:rsidRPr="00533C32" w:rsidRDefault="000260B1" w:rsidP="000260B1">
      <w:pPr>
        <w:pStyle w:val="PL"/>
      </w:pPr>
      <w:r w:rsidRPr="00533C32">
        <w:t xml:space="preserve">          in: path</w:t>
      </w:r>
    </w:p>
    <w:p w14:paraId="47DB2DCB" w14:textId="77777777" w:rsidR="000260B1" w:rsidRPr="00533C32" w:rsidRDefault="000260B1" w:rsidP="000260B1">
      <w:pPr>
        <w:pStyle w:val="PL"/>
      </w:pPr>
      <w:r w:rsidRPr="00533C32">
        <w:t xml:space="preserve">          description: UE id</w:t>
      </w:r>
    </w:p>
    <w:p w14:paraId="3E78A3FB" w14:textId="77777777" w:rsidR="000260B1" w:rsidRPr="00533C32" w:rsidRDefault="000260B1" w:rsidP="000260B1">
      <w:pPr>
        <w:pStyle w:val="PL"/>
      </w:pPr>
      <w:r w:rsidRPr="00533C32">
        <w:t xml:space="preserve">          required: true</w:t>
      </w:r>
    </w:p>
    <w:p w14:paraId="3537A8DB" w14:textId="77777777" w:rsidR="000260B1" w:rsidRPr="00533C32" w:rsidRDefault="000260B1" w:rsidP="000260B1">
      <w:pPr>
        <w:pStyle w:val="PL"/>
      </w:pPr>
      <w:r w:rsidRPr="00533C32">
        <w:t xml:space="preserve">          schema:</w:t>
      </w:r>
    </w:p>
    <w:p w14:paraId="335596C7" w14:textId="77777777" w:rsidR="000260B1" w:rsidRPr="00533C32" w:rsidRDefault="000260B1" w:rsidP="000260B1">
      <w:pPr>
        <w:pStyle w:val="PL"/>
      </w:pPr>
      <w:r w:rsidRPr="00533C32">
        <w:t xml:space="preserve">            $ref: 'TS29571_CommonData.yaml#/components/schemas/VarUeId'</w:t>
      </w:r>
    </w:p>
    <w:p w14:paraId="75861320" w14:textId="77777777" w:rsidR="000260B1" w:rsidRPr="00533C32" w:rsidRDefault="000260B1" w:rsidP="000260B1">
      <w:pPr>
        <w:pStyle w:val="PL"/>
      </w:pPr>
      <w:r w:rsidRPr="00533C32">
        <w:t xml:space="preserve">      requestBody:</w:t>
      </w:r>
    </w:p>
    <w:p w14:paraId="3398B3BA" w14:textId="77777777" w:rsidR="000260B1" w:rsidRPr="00533C32" w:rsidRDefault="000260B1" w:rsidP="000260B1">
      <w:pPr>
        <w:pStyle w:val="PL"/>
      </w:pPr>
      <w:r w:rsidRPr="00533C32">
        <w:t xml:space="preserve">        content:</w:t>
      </w:r>
    </w:p>
    <w:p w14:paraId="0433BF37" w14:textId="77777777" w:rsidR="000260B1" w:rsidRPr="00533C32" w:rsidRDefault="000260B1" w:rsidP="000260B1">
      <w:pPr>
        <w:pStyle w:val="PL"/>
      </w:pPr>
      <w:r w:rsidRPr="00533C32">
        <w:t xml:space="preserve">          application/json:</w:t>
      </w:r>
    </w:p>
    <w:p w14:paraId="503B4FE3" w14:textId="77777777" w:rsidR="000260B1" w:rsidRPr="00533C32" w:rsidRDefault="000260B1" w:rsidP="000260B1">
      <w:pPr>
        <w:pStyle w:val="PL"/>
      </w:pPr>
      <w:r w:rsidRPr="00533C32">
        <w:t xml:space="preserve">            schema:</w:t>
      </w:r>
    </w:p>
    <w:p w14:paraId="0E748611" w14:textId="77777777" w:rsidR="000260B1" w:rsidRPr="00533C32" w:rsidRDefault="000260B1" w:rsidP="000260B1">
      <w:pPr>
        <w:pStyle w:val="PL"/>
        <w:outlineLvl w:val="0"/>
      </w:pPr>
      <w:r w:rsidRPr="00533C32">
        <w:t xml:space="preserve">              $ref: '#/components/schemas/</w:t>
      </w:r>
      <w:r>
        <w:t>IpSmGw</w:t>
      </w:r>
      <w:r w:rsidRPr="00533C32">
        <w:t>Registration'</w:t>
      </w:r>
    </w:p>
    <w:p w14:paraId="27480269" w14:textId="77777777" w:rsidR="000260B1" w:rsidRPr="00533C32" w:rsidRDefault="000260B1" w:rsidP="000260B1">
      <w:pPr>
        <w:pStyle w:val="PL"/>
      </w:pPr>
      <w:r>
        <w:t xml:space="preserve">        </w:t>
      </w:r>
      <w:r w:rsidRPr="003722F2">
        <w:t>required: true</w:t>
      </w:r>
    </w:p>
    <w:p w14:paraId="10912D85" w14:textId="77777777" w:rsidR="000260B1" w:rsidRPr="00533C32" w:rsidRDefault="000260B1" w:rsidP="000260B1">
      <w:pPr>
        <w:pStyle w:val="PL"/>
      </w:pPr>
      <w:r w:rsidRPr="00533C32">
        <w:t xml:space="preserve">      responses:</w:t>
      </w:r>
    </w:p>
    <w:p w14:paraId="2C8C03B6" w14:textId="77777777" w:rsidR="000260B1" w:rsidRPr="00533C32" w:rsidRDefault="000260B1" w:rsidP="000260B1">
      <w:pPr>
        <w:pStyle w:val="PL"/>
      </w:pPr>
      <w:r w:rsidRPr="00533C32">
        <w:t xml:space="preserve">        '204':</w:t>
      </w:r>
    </w:p>
    <w:p w14:paraId="12772008" w14:textId="77777777" w:rsidR="000260B1" w:rsidRPr="00533C32" w:rsidRDefault="000260B1" w:rsidP="000260B1">
      <w:pPr>
        <w:pStyle w:val="PL"/>
      </w:pPr>
      <w:r w:rsidRPr="00533C32">
        <w:t xml:space="preserve">          description: Upon success, an empty response body shall be returned</w:t>
      </w:r>
    </w:p>
    <w:p w14:paraId="7F148E3F" w14:textId="77777777" w:rsidR="000260B1" w:rsidRDefault="000260B1" w:rsidP="000260B1">
      <w:pPr>
        <w:pStyle w:val="PL"/>
        <w:rPr>
          <w:lang w:eastAsia="zh-CN"/>
        </w:rPr>
      </w:pPr>
      <w:r w:rsidRPr="00533C32">
        <w:t xml:space="preserve">        default:</w:t>
      </w:r>
    </w:p>
    <w:p w14:paraId="52A201B2"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C27D86A" w14:textId="77777777" w:rsidR="000260B1" w:rsidRDefault="000260B1" w:rsidP="000260B1">
      <w:pPr>
        <w:pStyle w:val="PL"/>
        <w:rPr>
          <w:lang w:eastAsia="zh-CN"/>
        </w:rPr>
      </w:pPr>
    </w:p>
    <w:p w14:paraId="0FA630AE" w14:textId="77777777" w:rsidR="000260B1" w:rsidRPr="00533C32" w:rsidRDefault="000260B1" w:rsidP="000260B1">
      <w:pPr>
        <w:pStyle w:val="PL"/>
      </w:pPr>
      <w:r w:rsidRPr="00533C32">
        <w:lastRenderedPageBreak/>
        <w:t xml:space="preserve">    delete:</w:t>
      </w:r>
    </w:p>
    <w:p w14:paraId="75A63256" w14:textId="77777777" w:rsidR="000260B1" w:rsidRPr="00533C32" w:rsidRDefault="000260B1" w:rsidP="000260B1">
      <w:pPr>
        <w:pStyle w:val="PL"/>
      </w:pPr>
      <w:r w:rsidRPr="00533C32">
        <w:t xml:space="preserve">      summary: To remove the </w:t>
      </w:r>
      <w:r>
        <w:t>IP-SM-GW</w:t>
      </w:r>
      <w:r w:rsidRPr="00533C32">
        <w:t xml:space="preserve"> context data of a UE</w:t>
      </w:r>
    </w:p>
    <w:p w14:paraId="03E6171D" w14:textId="77777777" w:rsidR="000260B1" w:rsidRPr="00533C32" w:rsidRDefault="000260B1" w:rsidP="000260B1">
      <w:pPr>
        <w:pStyle w:val="PL"/>
      </w:pPr>
      <w:r w:rsidRPr="00533C32">
        <w:t xml:space="preserve">      operationId: Delete</w:t>
      </w:r>
      <w:r>
        <w:t>IpSmGw</w:t>
      </w:r>
      <w:r w:rsidRPr="00533C32">
        <w:t>Context</w:t>
      </w:r>
    </w:p>
    <w:p w14:paraId="2D116F68" w14:textId="77777777" w:rsidR="000260B1" w:rsidRPr="00533C32" w:rsidRDefault="000260B1" w:rsidP="000260B1">
      <w:pPr>
        <w:pStyle w:val="PL"/>
      </w:pPr>
      <w:r w:rsidRPr="00533C32">
        <w:t xml:space="preserve">      tags:</w:t>
      </w:r>
    </w:p>
    <w:p w14:paraId="10EBA148" w14:textId="77777777" w:rsidR="000260B1" w:rsidRDefault="000260B1" w:rsidP="000260B1">
      <w:pPr>
        <w:pStyle w:val="PL"/>
        <w:rPr>
          <w:lang w:eastAsia="zh-CN"/>
        </w:rPr>
      </w:pPr>
      <w:r w:rsidRPr="00533C32">
        <w:t xml:space="preserve">        - </w:t>
      </w:r>
      <w:r>
        <w:t>IP-SM-GW</w:t>
      </w:r>
      <w:r w:rsidRPr="00533C32">
        <w:t xml:space="preserve"> Registration (Document)</w:t>
      </w:r>
    </w:p>
    <w:p w14:paraId="3A96F8FC" w14:textId="77777777" w:rsidR="000260B1" w:rsidRDefault="000260B1" w:rsidP="000260B1">
      <w:pPr>
        <w:pStyle w:val="PL"/>
      </w:pPr>
      <w:r>
        <w:t xml:space="preserve">      security:</w:t>
      </w:r>
    </w:p>
    <w:p w14:paraId="4CDAAD5E" w14:textId="77777777" w:rsidR="000260B1" w:rsidRDefault="000260B1" w:rsidP="000260B1">
      <w:pPr>
        <w:pStyle w:val="PL"/>
      </w:pPr>
      <w:r>
        <w:t xml:space="preserve">        - {}</w:t>
      </w:r>
    </w:p>
    <w:p w14:paraId="7C39D679" w14:textId="77777777" w:rsidR="000260B1" w:rsidRDefault="000260B1" w:rsidP="000260B1">
      <w:pPr>
        <w:pStyle w:val="PL"/>
      </w:pPr>
      <w:r>
        <w:t xml:space="preserve">        - oAuth2ClientCredentials:</w:t>
      </w:r>
    </w:p>
    <w:p w14:paraId="51E5CC4D" w14:textId="77777777" w:rsidR="000260B1" w:rsidRDefault="000260B1" w:rsidP="000260B1">
      <w:pPr>
        <w:pStyle w:val="PL"/>
      </w:pPr>
      <w:r>
        <w:t xml:space="preserve">          - nudr-dr</w:t>
      </w:r>
    </w:p>
    <w:p w14:paraId="77DB98FC" w14:textId="77777777" w:rsidR="000260B1" w:rsidRDefault="000260B1" w:rsidP="000260B1">
      <w:pPr>
        <w:pStyle w:val="PL"/>
      </w:pPr>
      <w:r>
        <w:t xml:space="preserve">        - oAuth2ClientCredentials:</w:t>
      </w:r>
    </w:p>
    <w:p w14:paraId="3E88F4C8" w14:textId="77777777" w:rsidR="000260B1" w:rsidRDefault="000260B1" w:rsidP="000260B1">
      <w:pPr>
        <w:pStyle w:val="PL"/>
      </w:pPr>
      <w:r>
        <w:t xml:space="preserve">          - nudr-dr</w:t>
      </w:r>
    </w:p>
    <w:p w14:paraId="2723729A" w14:textId="77777777" w:rsidR="000260B1" w:rsidRDefault="000260B1" w:rsidP="000260B1">
      <w:pPr>
        <w:pStyle w:val="PL"/>
        <w:rPr>
          <w:lang w:eastAsia="zh-CN"/>
        </w:rPr>
      </w:pPr>
      <w:r>
        <w:t xml:space="preserve">          - nudr-dr:subscription-data</w:t>
      </w:r>
    </w:p>
    <w:p w14:paraId="15F03E89" w14:textId="77777777" w:rsidR="000260B1" w:rsidRDefault="000260B1" w:rsidP="000260B1">
      <w:pPr>
        <w:pStyle w:val="PL"/>
      </w:pPr>
      <w:r>
        <w:t xml:space="preserve">        - oAuth2ClientCredentials:</w:t>
      </w:r>
    </w:p>
    <w:p w14:paraId="3C9BD746" w14:textId="77777777" w:rsidR="000260B1" w:rsidRDefault="000260B1" w:rsidP="000260B1">
      <w:pPr>
        <w:pStyle w:val="PL"/>
      </w:pPr>
      <w:r>
        <w:t xml:space="preserve">          - nudr-dr</w:t>
      </w:r>
    </w:p>
    <w:p w14:paraId="419E7989" w14:textId="77777777" w:rsidR="000260B1" w:rsidRDefault="000260B1" w:rsidP="000260B1">
      <w:pPr>
        <w:pStyle w:val="PL"/>
        <w:rPr>
          <w:lang w:eastAsia="zh-CN"/>
        </w:rPr>
      </w:pPr>
      <w:r>
        <w:t xml:space="preserve">          - nudr-dr:subscription-data:registrations:write</w:t>
      </w:r>
    </w:p>
    <w:p w14:paraId="77A96631" w14:textId="77777777" w:rsidR="000260B1" w:rsidRPr="00533C32" w:rsidRDefault="000260B1" w:rsidP="000260B1">
      <w:pPr>
        <w:pStyle w:val="PL"/>
      </w:pPr>
      <w:r w:rsidRPr="00533C32">
        <w:t xml:space="preserve">      parameters:</w:t>
      </w:r>
    </w:p>
    <w:p w14:paraId="38C25572" w14:textId="77777777" w:rsidR="000260B1" w:rsidRPr="00533C32" w:rsidRDefault="000260B1" w:rsidP="000260B1">
      <w:pPr>
        <w:pStyle w:val="PL"/>
      </w:pPr>
      <w:r w:rsidRPr="00533C32">
        <w:t xml:space="preserve">        - name: ueId</w:t>
      </w:r>
    </w:p>
    <w:p w14:paraId="1254C2C5" w14:textId="77777777" w:rsidR="000260B1" w:rsidRPr="00533C32" w:rsidRDefault="000260B1" w:rsidP="000260B1">
      <w:pPr>
        <w:pStyle w:val="PL"/>
      </w:pPr>
      <w:r w:rsidRPr="00533C32">
        <w:t xml:space="preserve">          in: path</w:t>
      </w:r>
    </w:p>
    <w:p w14:paraId="58C0B690" w14:textId="77777777" w:rsidR="000260B1" w:rsidRPr="00533C32" w:rsidRDefault="000260B1" w:rsidP="000260B1">
      <w:pPr>
        <w:pStyle w:val="PL"/>
      </w:pPr>
      <w:r w:rsidRPr="00533C32">
        <w:t xml:space="preserve">          description: UE id</w:t>
      </w:r>
    </w:p>
    <w:p w14:paraId="74289896" w14:textId="77777777" w:rsidR="000260B1" w:rsidRPr="00533C32" w:rsidRDefault="000260B1" w:rsidP="000260B1">
      <w:pPr>
        <w:pStyle w:val="PL"/>
      </w:pPr>
      <w:r w:rsidRPr="00533C32">
        <w:t xml:space="preserve">          required: true</w:t>
      </w:r>
    </w:p>
    <w:p w14:paraId="5472B05F" w14:textId="77777777" w:rsidR="000260B1" w:rsidRPr="00533C32" w:rsidRDefault="000260B1" w:rsidP="000260B1">
      <w:pPr>
        <w:pStyle w:val="PL"/>
      </w:pPr>
      <w:r w:rsidRPr="00533C32">
        <w:t xml:space="preserve">          schema:</w:t>
      </w:r>
    </w:p>
    <w:p w14:paraId="4EE50C58" w14:textId="77777777" w:rsidR="000260B1" w:rsidRPr="00533C32" w:rsidRDefault="000260B1" w:rsidP="000260B1">
      <w:pPr>
        <w:pStyle w:val="PL"/>
      </w:pPr>
      <w:r w:rsidRPr="00533C32">
        <w:t xml:space="preserve">            $ref: 'TS29571_CommonData.yaml#/components/schemas/VarUeId'</w:t>
      </w:r>
    </w:p>
    <w:p w14:paraId="44177205" w14:textId="77777777" w:rsidR="000260B1" w:rsidRPr="00533C32" w:rsidRDefault="000260B1" w:rsidP="000260B1">
      <w:pPr>
        <w:pStyle w:val="PL"/>
      </w:pPr>
      <w:r w:rsidRPr="00533C32">
        <w:t xml:space="preserve">      responses:</w:t>
      </w:r>
    </w:p>
    <w:p w14:paraId="527E12CA" w14:textId="77777777" w:rsidR="000260B1" w:rsidRPr="00533C32" w:rsidRDefault="000260B1" w:rsidP="000260B1">
      <w:pPr>
        <w:pStyle w:val="PL"/>
      </w:pPr>
      <w:r w:rsidRPr="00533C32">
        <w:t xml:space="preserve">        '204':</w:t>
      </w:r>
    </w:p>
    <w:p w14:paraId="49A3BB94" w14:textId="77777777" w:rsidR="000260B1" w:rsidRPr="00533C32" w:rsidRDefault="000260B1" w:rsidP="000260B1">
      <w:pPr>
        <w:pStyle w:val="PL"/>
      </w:pPr>
      <w:r w:rsidRPr="00533C32">
        <w:t xml:space="preserve">          description: Upon success, an empty response body shall be returned</w:t>
      </w:r>
    </w:p>
    <w:p w14:paraId="296001B2" w14:textId="77777777" w:rsidR="000260B1" w:rsidRDefault="000260B1" w:rsidP="000260B1">
      <w:pPr>
        <w:pStyle w:val="PL"/>
        <w:rPr>
          <w:lang w:eastAsia="zh-CN"/>
        </w:rPr>
      </w:pPr>
      <w:r w:rsidRPr="00533C32">
        <w:t xml:space="preserve">        default:</w:t>
      </w:r>
    </w:p>
    <w:p w14:paraId="632DD6D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097D363" w14:textId="77777777" w:rsidR="000260B1" w:rsidRDefault="000260B1" w:rsidP="000260B1">
      <w:pPr>
        <w:pStyle w:val="PL"/>
        <w:rPr>
          <w:lang w:eastAsia="zh-CN"/>
        </w:rPr>
      </w:pPr>
    </w:p>
    <w:p w14:paraId="0B9582A4" w14:textId="77777777" w:rsidR="000260B1" w:rsidRPr="00533C32" w:rsidRDefault="000260B1" w:rsidP="000260B1">
      <w:pPr>
        <w:pStyle w:val="PL"/>
        <w:rPr>
          <w:lang w:eastAsia="zh-CN"/>
        </w:rPr>
      </w:pPr>
      <w:r w:rsidRPr="00533C32">
        <w:t xml:space="preserve">    patch:</w:t>
      </w:r>
    </w:p>
    <w:p w14:paraId="01C182DB" w14:textId="77777777" w:rsidR="000260B1" w:rsidRPr="00533C32" w:rsidRDefault="000260B1" w:rsidP="000260B1">
      <w:pPr>
        <w:pStyle w:val="PL"/>
      </w:pPr>
      <w:r w:rsidRPr="00533C32">
        <w:t xml:space="preserve">      summary: Modify </w:t>
      </w:r>
      <w:r>
        <w:t>the IP-SM-GW context data of a UE</w:t>
      </w:r>
    </w:p>
    <w:p w14:paraId="77C5C4A7" w14:textId="77777777" w:rsidR="000260B1" w:rsidRPr="00533C32" w:rsidRDefault="000260B1" w:rsidP="000260B1">
      <w:pPr>
        <w:pStyle w:val="PL"/>
      </w:pPr>
      <w:r w:rsidRPr="00533C32">
        <w:t xml:space="preserve">      operationId: Modify</w:t>
      </w:r>
      <w:r>
        <w:t>IpSmGw</w:t>
      </w:r>
      <w:r w:rsidRPr="00533C32">
        <w:t>Context</w:t>
      </w:r>
    </w:p>
    <w:p w14:paraId="7916243E" w14:textId="77777777" w:rsidR="000260B1" w:rsidRPr="00533C32" w:rsidRDefault="000260B1" w:rsidP="000260B1">
      <w:pPr>
        <w:pStyle w:val="PL"/>
      </w:pPr>
      <w:r w:rsidRPr="00533C32">
        <w:t xml:space="preserve">      tags:</w:t>
      </w:r>
    </w:p>
    <w:p w14:paraId="61794CBE" w14:textId="77777777" w:rsidR="000260B1" w:rsidRDefault="000260B1" w:rsidP="000260B1">
      <w:pPr>
        <w:pStyle w:val="PL"/>
        <w:rPr>
          <w:lang w:eastAsia="zh-CN"/>
        </w:rPr>
      </w:pPr>
      <w:r w:rsidRPr="00533C32">
        <w:t xml:space="preserve">        - </w:t>
      </w:r>
      <w:r>
        <w:t>IP-SM-GW</w:t>
      </w:r>
      <w:r w:rsidRPr="00533C32">
        <w:t xml:space="preserve"> Registration (Document)</w:t>
      </w:r>
    </w:p>
    <w:p w14:paraId="0581F65C" w14:textId="77777777" w:rsidR="000260B1" w:rsidRDefault="000260B1" w:rsidP="000260B1">
      <w:pPr>
        <w:pStyle w:val="PL"/>
      </w:pPr>
      <w:r>
        <w:t xml:space="preserve">      security:</w:t>
      </w:r>
    </w:p>
    <w:p w14:paraId="65D4D906" w14:textId="77777777" w:rsidR="000260B1" w:rsidRDefault="000260B1" w:rsidP="000260B1">
      <w:pPr>
        <w:pStyle w:val="PL"/>
      </w:pPr>
      <w:r>
        <w:t xml:space="preserve">        - {}</w:t>
      </w:r>
    </w:p>
    <w:p w14:paraId="31969E76" w14:textId="77777777" w:rsidR="000260B1" w:rsidRDefault="000260B1" w:rsidP="000260B1">
      <w:pPr>
        <w:pStyle w:val="PL"/>
      </w:pPr>
      <w:r>
        <w:t xml:space="preserve">        - oAuth2ClientCredentials:</w:t>
      </w:r>
    </w:p>
    <w:p w14:paraId="7A49E231" w14:textId="77777777" w:rsidR="000260B1" w:rsidRDefault="000260B1" w:rsidP="000260B1">
      <w:pPr>
        <w:pStyle w:val="PL"/>
      </w:pPr>
      <w:r>
        <w:t xml:space="preserve">          - nudr-dr</w:t>
      </w:r>
    </w:p>
    <w:p w14:paraId="7F775D05" w14:textId="77777777" w:rsidR="000260B1" w:rsidRDefault="000260B1" w:rsidP="000260B1">
      <w:pPr>
        <w:pStyle w:val="PL"/>
      </w:pPr>
      <w:r>
        <w:t xml:space="preserve">        - oAuth2ClientCredentials:</w:t>
      </w:r>
    </w:p>
    <w:p w14:paraId="21388653" w14:textId="77777777" w:rsidR="000260B1" w:rsidRDefault="000260B1" w:rsidP="000260B1">
      <w:pPr>
        <w:pStyle w:val="PL"/>
      </w:pPr>
      <w:r>
        <w:t xml:space="preserve">          - nudr-dr</w:t>
      </w:r>
    </w:p>
    <w:p w14:paraId="1085DB39" w14:textId="77777777" w:rsidR="000260B1" w:rsidRDefault="000260B1" w:rsidP="000260B1">
      <w:pPr>
        <w:pStyle w:val="PL"/>
        <w:rPr>
          <w:lang w:eastAsia="zh-CN"/>
        </w:rPr>
      </w:pPr>
      <w:r>
        <w:t xml:space="preserve">          - nudr-dr:subscription-data</w:t>
      </w:r>
    </w:p>
    <w:p w14:paraId="7A37CE9A" w14:textId="77777777" w:rsidR="000260B1" w:rsidRDefault="000260B1" w:rsidP="000260B1">
      <w:pPr>
        <w:pStyle w:val="PL"/>
      </w:pPr>
      <w:r>
        <w:t xml:space="preserve">        - oAuth2ClientCredentials:</w:t>
      </w:r>
    </w:p>
    <w:p w14:paraId="49FDF34A" w14:textId="77777777" w:rsidR="000260B1" w:rsidRDefault="000260B1" w:rsidP="000260B1">
      <w:pPr>
        <w:pStyle w:val="PL"/>
      </w:pPr>
      <w:r>
        <w:t xml:space="preserve">          - nudr-dr</w:t>
      </w:r>
    </w:p>
    <w:p w14:paraId="2E6B35C6" w14:textId="77777777" w:rsidR="000260B1" w:rsidRDefault="000260B1" w:rsidP="000260B1">
      <w:pPr>
        <w:pStyle w:val="PL"/>
        <w:rPr>
          <w:lang w:eastAsia="zh-CN"/>
        </w:rPr>
      </w:pPr>
      <w:r>
        <w:t xml:space="preserve">          - nudr-dr:subscription-data:registrations:write</w:t>
      </w:r>
    </w:p>
    <w:p w14:paraId="61FAC93D" w14:textId="77777777" w:rsidR="000260B1" w:rsidRPr="00533C32" w:rsidRDefault="000260B1" w:rsidP="000260B1">
      <w:pPr>
        <w:pStyle w:val="PL"/>
      </w:pPr>
      <w:r w:rsidRPr="00533C32">
        <w:t xml:space="preserve">      parameters:</w:t>
      </w:r>
    </w:p>
    <w:p w14:paraId="6D0720F8" w14:textId="77777777" w:rsidR="000260B1" w:rsidRPr="00533C32" w:rsidRDefault="000260B1" w:rsidP="000260B1">
      <w:pPr>
        <w:pStyle w:val="PL"/>
      </w:pPr>
      <w:r w:rsidRPr="00533C32">
        <w:t xml:space="preserve">        - name: ueId</w:t>
      </w:r>
    </w:p>
    <w:p w14:paraId="4588B4F1" w14:textId="77777777" w:rsidR="000260B1" w:rsidRPr="00533C32" w:rsidRDefault="000260B1" w:rsidP="000260B1">
      <w:pPr>
        <w:pStyle w:val="PL"/>
      </w:pPr>
      <w:r w:rsidRPr="00533C32">
        <w:t xml:space="preserve">          in: path</w:t>
      </w:r>
    </w:p>
    <w:p w14:paraId="28925C4A" w14:textId="77777777" w:rsidR="000260B1" w:rsidRPr="00533C32" w:rsidRDefault="000260B1" w:rsidP="000260B1">
      <w:pPr>
        <w:pStyle w:val="PL"/>
      </w:pPr>
      <w:r w:rsidRPr="00533C32">
        <w:t xml:space="preserve">          description: UE id</w:t>
      </w:r>
    </w:p>
    <w:p w14:paraId="11EB5B74" w14:textId="77777777" w:rsidR="000260B1" w:rsidRPr="00533C32" w:rsidRDefault="000260B1" w:rsidP="000260B1">
      <w:pPr>
        <w:pStyle w:val="PL"/>
      </w:pPr>
      <w:r w:rsidRPr="00533C32">
        <w:t xml:space="preserve">          required: true</w:t>
      </w:r>
    </w:p>
    <w:p w14:paraId="0D201915" w14:textId="77777777" w:rsidR="000260B1" w:rsidRPr="00533C32" w:rsidRDefault="000260B1" w:rsidP="000260B1">
      <w:pPr>
        <w:pStyle w:val="PL"/>
      </w:pPr>
      <w:r w:rsidRPr="00533C32">
        <w:t xml:space="preserve">          schema:</w:t>
      </w:r>
    </w:p>
    <w:p w14:paraId="236EE6FD" w14:textId="77777777" w:rsidR="000260B1" w:rsidRPr="00533C32" w:rsidRDefault="000260B1" w:rsidP="000260B1">
      <w:pPr>
        <w:pStyle w:val="PL"/>
      </w:pPr>
      <w:r w:rsidRPr="00533C32">
        <w:t xml:space="preserve">            $ref: 'TS29571_CommonData.yaml#/components/schemas/VarUeId'</w:t>
      </w:r>
    </w:p>
    <w:p w14:paraId="70A03FC4" w14:textId="77777777" w:rsidR="000260B1" w:rsidRPr="00533C32" w:rsidRDefault="000260B1" w:rsidP="000260B1">
      <w:pPr>
        <w:pStyle w:val="PL"/>
      </w:pPr>
      <w:r w:rsidRPr="00533C32">
        <w:t xml:space="preserve">      requestBody:</w:t>
      </w:r>
    </w:p>
    <w:p w14:paraId="4EBB2376" w14:textId="77777777" w:rsidR="000260B1" w:rsidRPr="00533C32" w:rsidRDefault="000260B1" w:rsidP="000260B1">
      <w:pPr>
        <w:pStyle w:val="PL"/>
      </w:pPr>
      <w:r w:rsidRPr="00533C32">
        <w:t xml:space="preserve">        content:</w:t>
      </w:r>
    </w:p>
    <w:p w14:paraId="7C4C3703" w14:textId="77777777" w:rsidR="000260B1" w:rsidRPr="00533C32" w:rsidRDefault="000260B1" w:rsidP="000260B1">
      <w:pPr>
        <w:pStyle w:val="PL"/>
      </w:pPr>
      <w:r w:rsidRPr="00533C32">
        <w:t xml:space="preserve">          application/json-patch+json:</w:t>
      </w:r>
    </w:p>
    <w:p w14:paraId="12E7636E" w14:textId="77777777" w:rsidR="000260B1" w:rsidRPr="00533C32" w:rsidRDefault="000260B1" w:rsidP="000260B1">
      <w:pPr>
        <w:pStyle w:val="PL"/>
      </w:pPr>
      <w:r w:rsidRPr="00533C32">
        <w:t xml:space="preserve">            schema:</w:t>
      </w:r>
    </w:p>
    <w:p w14:paraId="51DE37D2" w14:textId="77777777" w:rsidR="000260B1" w:rsidRPr="00533C32" w:rsidRDefault="000260B1" w:rsidP="000260B1">
      <w:pPr>
        <w:pStyle w:val="PL"/>
      </w:pPr>
      <w:r w:rsidRPr="00533C32">
        <w:t xml:space="preserve">              type: array</w:t>
      </w:r>
    </w:p>
    <w:p w14:paraId="55104A5B" w14:textId="77777777" w:rsidR="000260B1" w:rsidRPr="00533C32" w:rsidRDefault="000260B1" w:rsidP="000260B1">
      <w:pPr>
        <w:pStyle w:val="PL"/>
      </w:pPr>
      <w:r w:rsidRPr="00533C32">
        <w:t xml:space="preserve">              items:</w:t>
      </w:r>
    </w:p>
    <w:p w14:paraId="6D016171" w14:textId="77777777" w:rsidR="000260B1" w:rsidRPr="00533C32" w:rsidRDefault="000260B1" w:rsidP="000260B1">
      <w:pPr>
        <w:pStyle w:val="PL"/>
      </w:pPr>
      <w:r w:rsidRPr="00533C32">
        <w:t xml:space="preserve">                $ref: 'TS29571_CommonData.yaml#/components/schemas/PatchItem'</w:t>
      </w:r>
    </w:p>
    <w:p w14:paraId="69042AD4" w14:textId="77777777" w:rsidR="000260B1" w:rsidRPr="00533C32" w:rsidRDefault="000260B1" w:rsidP="000260B1">
      <w:pPr>
        <w:pStyle w:val="PL"/>
      </w:pPr>
      <w:r w:rsidRPr="00533C32">
        <w:t xml:space="preserve">              minItems: 1</w:t>
      </w:r>
    </w:p>
    <w:p w14:paraId="5FEBEDBE" w14:textId="77777777" w:rsidR="000260B1" w:rsidRPr="00533C32" w:rsidRDefault="000260B1" w:rsidP="000260B1">
      <w:pPr>
        <w:pStyle w:val="PL"/>
      </w:pPr>
      <w:r w:rsidRPr="00533C32">
        <w:t xml:space="preserve">        required: true</w:t>
      </w:r>
    </w:p>
    <w:p w14:paraId="790C6CFC" w14:textId="77777777" w:rsidR="000260B1" w:rsidRPr="00533C32" w:rsidRDefault="000260B1" w:rsidP="000260B1">
      <w:pPr>
        <w:pStyle w:val="PL"/>
      </w:pPr>
      <w:r w:rsidRPr="00533C32">
        <w:t xml:space="preserve">      responses:</w:t>
      </w:r>
    </w:p>
    <w:p w14:paraId="6CBDED04" w14:textId="77777777" w:rsidR="000260B1" w:rsidRPr="00533C32" w:rsidRDefault="000260B1" w:rsidP="000260B1">
      <w:pPr>
        <w:pStyle w:val="PL"/>
      </w:pPr>
      <w:r w:rsidRPr="00533C32">
        <w:t xml:space="preserve">        '204':</w:t>
      </w:r>
    </w:p>
    <w:p w14:paraId="4D3A9AD4" w14:textId="77777777" w:rsidR="000260B1" w:rsidRPr="00533C32" w:rsidRDefault="000260B1" w:rsidP="000260B1">
      <w:pPr>
        <w:pStyle w:val="PL"/>
      </w:pPr>
      <w:r w:rsidRPr="00533C32">
        <w:t xml:space="preserve">          description: Successful response</w:t>
      </w:r>
    </w:p>
    <w:p w14:paraId="5C5291E7" w14:textId="77777777" w:rsidR="000260B1" w:rsidRPr="00533C32" w:rsidRDefault="000260B1" w:rsidP="000260B1">
      <w:pPr>
        <w:pStyle w:val="PL"/>
      </w:pPr>
      <w:r w:rsidRPr="00533C32">
        <w:t xml:space="preserve">        '403':</w:t>
      </w:r>
    </w:p>
    <w:p w14:paraId="66B4316B" w14:textId="77777777" w:rsidR="000260B1" w:rsidRPr="00533C32" w:rsidRDefault="000260B1" w:rsidP="000260B1">
      <w:pPr>
        <w:pStyle w:val="PL"/>
      </w:pPr>
      <w:r w:rsidRPr="00533C32">
        <w:t xml:space="preserve">          $ref: 'TS29571_CommonData.yaml#/components/responses/403'</w:t>
      </w:r>
    </w:p>
    <w:p w14:paraId="29D8C24B" w14:textId="77777777" w:rsidR="000260B1" w:rsidRPr="00533C32" w:rsidRDefault="000260B1" w:rsidP="000260B1">
      <w:pPr>
        <w:pStyle w:val="PL"/>
      </w:pPr>
      <w:r w:rsidRPr="00533C32">
        <w:t xml:space="preserve">        '404':</w:t>
      </w:r>
    </w:p>
    <w:p w14:paraId="7BA28AB7" w14:textId="77777777" w:rsidR="000260B1" w:rsidRPr="00533C32" w:rsidRDefault="000260B1" w:rsidP="000260B1">
      <w:pPr>
        <w:pStyle w:val="PL"/>
      </w:pPr>
      <w:r w:rsidRPr="00533C32">
        <w:t xml:space="preserve">          $ref: 'TS29571_CommonData.yaml#/components/responses/404'</w:t>
      </w:r>
    </w:p>
    <w:p w14:paraId="25B075A9" w14:textId="77777777" w:rsidR="000260B1" w:rsidRDefault="000260B1" w:rsidP="000260B1">
      <w:pPr>
        <w:pStyle w:val="PL"/>
        <w:rPr>
          <w:lang w:eastAsia="zh-CN"/>
        </w:rPr>
      </w:pPr>
      <w:r w:rsidRPr="00533C32">
        <w:t xml:space="preserve">        default:</w:t>
      </w:r>
    </w:p>
    <w:p w14:paraId="7D9E8C8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6817FAA" w14:textId="77777777" w:rsidR="000260B1" w:rsidRDefault="000260B1" w:rsidP="000260B1">
      <w:pPr>
        <w:pStyle w:val="PL"/>
        <w:rPr>
          <w:lang w:eastAsia="zh-CN"/>
        </w:rPr>
      </w:pPr>
    </w:p>
    <w:p w14:paraId="710B832F" w14:textId="77777777" w:rsidR="000260B1" w:rsidRPr="00533C32" w:rsidRDefault="000260B1" w:rsidP="000260B1">
      <w:pPr>
        <w:pStyle w:val="PL"/>
      </w:pPr>
      <w:r w:rsidRPr="00533C32">
        <w:t xml:space="preserve">    get:</w:t>
      </w:r>
    </w:p>
    <w:p w14:paraId="61B48787" w14:textId="77777777" w:rsidR="000260B1" w:rsidRPr="00533C32" w:rsidRDefault="000260B1" w:rsidP="000260B1">
      <w:pPr>
        <w:pStyle w:val="PL"/>
      </w:pPr>
      <w:r w:rsidRPr="00533C32">
        <w:t xml:space="preserve">      summary: Retrieves the </w:t>
      </w:r>
      <w:r>
        <w:t>IP-SM-GW</w:t>
      </w:r>
      <w:r w:rsidRPr="00533C32">
        <w:t xml:space="preserve"> context data of a UE</w:t>
      </w:r>
    </w:p>
    <w:p w14:paraId="65C01DC8" w14:textId="77777777" w:rsidR="000260B1" w:rsidRPr="00533C32" w:rsidRDefault="000260B1" w:rsidP="000260B1">
      <w:pPr>
        <w:pStyle w:val="PL"/>
      </w:pPr>
      <w:r w:rsidRPr="00533C32">
        <w:t xml:space="preserve">      operationId: Query</w:t>
      </w:r>
      <w:r>
        <w:t>IpSmGw</w:t>
      </w:r>
      <w:r w:rsidRPr="00533C32">
        <w:t>Context</w:t>
      </w:r>
    </w:p>
    <w:p w14:paraId="16437666" w14:textId="77777777" w:rsidR="000260B1" w:rsidRPr="00533C32" w:rsidRDefault="000260B1" w:rsidP="000260B1">
      <w:pPr>
        <w:pStyle w:val="PL"/>
      </w:pPr>
      <w:r w:rsidRPr="00533C32">
        <w:t xml:space="preserve">      tags:</w:t>
      </w:r>
    </w:p>
    <w:p w14:paraId="3521DA62" w14:textId="77777777" w:rsidR="000260B1" w:rsidRDefault="000260B1" w:rsidP="000260B1">
      <w:pPr>
        <w:pStyle w:val="PL"/>
        <w:rPr>
          <w:lang w:eastAsia="zh-CN"/>
        </w:rPr>
      </w:pPr>
      <w:r w:rsidRPr="00533C32">
        <w:t xml:space="preserve">        - </w:t>
      </w:r>
      <w:r>
        <w:t>IP-SM-GW</w:t>
      </w:r>
      <w:r w:rsidRPr="00533C32">
        <w:t xml:space="preserve"> Registration (Document)</w:t>
      </w:r>
    </w:p>
    <w:p w14:paraId="6EC3A556" w14:textId="77777777" w:rsidR="000260B1" w:rsidRDefault="000260B1" w:rsidP="000260B1">
      <w:pPr>
        <w:pStyle w:val="PL"/>
      </w:pPr>
      <w:r>
        <w:t xml:space="preserve">      security:</w:t>
      </w:r>
    </w:p>
    <w:p w14:paraId="62AAB5DF" w14:textId="77777777" w:rsidR="000260B1" w:rsidRDefault="000260B1" w:rsidP="000260B1">
      <w:pPr>
        <w:pStyle w:val="PL"/>
      </w:pPr>
      <w:r>
        <w:t xml:space="preserve">        - {}</w:t>
      </w:r>
    </w:p>
    <w:p w14:paraId="4A101FED" w14:textId="77777777" w:rsidR="000260B1" w:rsidRDefault="000260B1" w:rsidP="000260B1">
      <w:pPr>
        <w:pStyle w:val="PL"/>
      </w:pPr>
      <w:r>
        <w:t xml:space="preserve">        - oAuth2ClientCredentials:</w:t>
      </w:r>
    </w:p>
    <w:p w14:paraId="67A5A0DC" w14:textId="77777777" w:rsidR="000260B1" w:rsidRDefault="000260B1" w:rsidP="000260B1">
      <w:pPr>
        <w:pStyle w:val="PL"/>
      </w:pPr>
      <w:r>
        <w:t xml:space="preserve">          - nudr-dr</w:t>
      </w:r>
    </w:p>
    <w:p w14:paraId="581908FD" w14:textId="77777777" w:rsidR="000260B1" w:rsidRDefault="000260B1" w:rsidP="000260B1">
      <w:pPr>
        <w:pStyle w:val="PL"/>
      </w:pPr>
      <w:r>
        <w:lastRenderedPageBreak/>
        <w:t xml:space="preserve">        - oAuth2ClientCredentials:</w:t>
      </w:r>
    </w:p>
    <w:p w14:paraId="537AAF6B" w14:textId="77777777" w:rsidR="000260B1" w:rsidRDefault="000260B1" w:rsidP="000260B1">
      <w:pPr>
        <w:pStyle w:val="PL"/>
      </w:pPr>
      <w:r>
        <w:t xml:space="preserve">          - nudr-dr</w:t>
      </w:r>
    </w:p>
    <w:p w14:paraId="24A89016" w14:textId="77777777" w:rsidR="000260B1" w:rsidRPr="00533C32" w:rsidRDefault="000260B1" w:rsidP="000260B1">
      <w:pPr>
        <w:pStyle w:val="PL"/>
        <w:rPr>
          <w:lang w:eastAsia="zh-CN"/>
        </w:rPr>
      </w:pPr>
      <w:r>
        <w:t xml:space="preserve">          - nudr-dr:subscription-data</w:t>
      </w:r>
    </w:p>
    <w:p w14:paraId="71AC6B43" w14:textId="77777777" w:rsidR="000260B1" w:rsidRPr="00533C32" w:rsidRDefault="000260B1" w:rsidP="000260B1">
      <w:pPr>
        <w:pStyle w:val="PL"/>
      </w:pPr>
      <w:r w:rsidRPr="00533C32">
        <w:t xml:space="preserve">      parameters:</w:t>
      </w:r>
    </w:p>
    <w:p w14:paraId="7E9BF048" w14:textId="77777777" w:rsidR="000260B1" w:rsidRPr="00533C32" w:rsidRDefault="000260B1" w:rsidP="000260B1">
      <w:pPr>
        <w:pStyle w:val="PL"/>
      </w:pPr>
      <w:r w:rsidRPr="00533C32">
        <w:t xml:space="preserve">        - name: ueId</w:t>
      </w:r>
    </w:p>
    <w:p w14:paraId="3F5DFF9B" w14:textId="77777777" w:rsidR="000260B1" w:rsidRPr="00533C32" w:rsidRDefault="000260B1" w:rsidP="000260B1">
      <w:pPr>
        <w:pStyle w:val="PL"/>
      </w:pPr>
      <w:r w:rsidRPr="00533C32">
        <w:t xml:space="preserve">          in: path</w:t>
      </w:r>
    </w:p>
    <w:p w14:paraId="1423A41E" w14:textId="77777777" w:rsidR="000260B1" w:rsidRPr="00533C32" w:rsidRDefault="000260B1" w:rsidP="000260B1">
      <w:pPr>
        <w:pStyle w:val="PL"/>
      </w:pPr>
      <w:r w:rsidRPr="00533C32">
        <w:t xml:space="preserve">          description: UE id</w:t>
      </w:r>
    </w:p>
    <w:p w14:paraId="365BDF54" w14:textId="77777777" w:rsidR="000260B1" w:rsidRPr="00533C32" w:rsidRDefault="000260B1" w:rsidP="000260B1">
      <w:pPr>
        <w:pStyle w:val="PL"/>
      </w:pPr>
      <w:r w:rsidRPr="00533C32">
        <w:t xml:space="preserve">          required: true</w:t>
      </w:r>
    </w:p>
    <w:p w14:paraId="7D93577A" w14:textId="77777777" w:rsidR="000260B1" w:rsidRPr="00533C32" w:rsidRDefault="000260B1" w:rsidP="000260B1">
      <w:pPr>
        <w:pStyle w:val="PL"/>
      </w:pPr>
      <w:r w:rsidRPr="00533C32">
        <w:t xml:space="preserve">          schema:</w:t>
      </w:r>
    </w:p>
    <w:p w14:paraId="188FEBD8" w14:textId="77777777" w:rsidR="000260B1" w:rsidRPr="00533C32" w:rsidRDefault="000260B1" w:rsidP="000260B1">
      <w:pPr>
        <w:pStyle w:val="PL"/>
        <w:rPr>
          <w:lang w:eastAsia="zh-CN"/>
        </w:rPr>
      </w:pPr>
      <w:r w:rsidRPr="00533C32">
        <w:t xml:space="preserve">            $ref: 'TS29571_CommonData.yaml#/components/schemas/VarUeId'</w:t>
      </w:r>
    </w:p>
    <w:p w14:paraId="64576F25" w14:textId="77777777" w:rsidR="000260B1" w:rsidRPr="00533C32" w:rsidRDefault="000260B1" w:rsidP="000260B1">
      <w:pPr>
        <w:pStyle w:val="PL"/>
        <w:rPr>
          <w:lang w:eastAsia="zh-CN"/>
        </w:rPr>
      </w:pPr>
      <w:r w:rsidRPr="00533C32">
        <w:rPr>
          <w:lang w:eastAsia="zh-CN"/>
        </w:rPr>
        <w:t xml:space="preserve">        - name: fields</w:t>
      </w:r>
    </w:p>
    <w:p w14:paraId="094FC8B2" w14:textId="77777777" w:rsidR="000260B1" w:rsidRPr="00533C32" w:rsidRDefault="000260B1" w:rsidP="000260B1">
      <w:pPr>
        <w:pStyle w:val="PL"/>
        <w:rPr>
          <w:lang w:eastAsia="zh-CN"/>
        </w:rPr>
      </w:pPr>
      <w:r w:rsidRPr="00533C32">
        <w:rPr>
          <w:lang w:eastAsia="zh-CN"/>
        </w:rPr>
        <w:t xml:space="preserve">          in: query</w:t>
      </w:r>
    </w:p>
    <w:p w14:paraId="54D2F781" w14:textId="77777777" w:rsidR="000260B1" w:rsidRPr="00533C32" w:rsidRDefault="000260B1" w:rsidP="000260B1">
      <w:pPr>
        <w:pStyle w:val="PL"/>
        <w:rPr>
          <w:lang w:eastAsia="zh-CN"/>
        </w:rPr>
      </w:pPr>
      <w:r w:rsidRPr="00533C32">
        <w:rPr>
          <w:lang w:eastAsia="zh-CN"/>
        </w:rPr>
        <w:t xml:space="preserve">          description: attributes to be retrieved</w:t>
      </w:r>
    </w:p>
    <w:p w14:paraId="3C6DFB76" w14:textId="77777777" w:rsidR="000260B1" w:rsidRPr="00533C32" w:rsidRDefault="000260B1" w:rsidP="000260B1">
      <w:pPr>
        <w:pStyle w:val="PL"/>
        <w:rPr>
          <w:lang w:eastAsia="zh-CN"/>
        </w:rPr>
      </w:pPr>
      <w:r w:rsidRPr="00533C32">
        <w:rPr>
          <w:lang w:eastAsia="zh-CN"/>
        </w:rPr>
        <w:t xml:space="preserve">          required: false</w:t>
      </w:r>
    </w:p>
    <w:p w14:paraId="6254B169" w14:textId="77777777" w:rsidR="000260B1" w:rsidRPr="00533C32" w:rsidRDefault="000260B1" w:rsidP="000260B1">
      <w:pPr>
        <w:pStyle w:val="PL"/>
        <w:rPr>
          <w:lang w:eastAsia="zh-CN"/>
        </w:rPr>
      </w:pPr>
      <w:r w:rsidRPr="00533C32">
        <w:rPr>
          <w:lang w:eastAsia="zh-CN"/>
        </w:rPr>
        <w:t xml:space="preserve">          schema:</w:t>
      </w:r>
    </w:p>
    <w:p w14:paraId="6626F74A" w14:textId="77777777" w:rsidR="000260B1" w:rsidRPr="00533C32" w:rsidRDefault="000260B1" w:rsidP="000260B1">
      <w:pPr>
        <w:pStyle w:val="PL"/>
        <w:rPr>
          <w:lang w:eastAsia="zh-CN"/>
        </w:rPr>
      </w:pPr>
      <w:r w:rsidRPr="00533C32">
        <w:rPr>
          <w:lang w:eastAsia="zh-CN"/>
        </w:rPr>
        <w:t xml:space="preserve">            type: array</w:t>
      </w:r>
    </w:p>
    <w:p w14:paraId="7FE9AC2B" w14:textId="77777777" w:rsidR="000260B1" w:rsidRPr="00533C32" w:rsidRDefault="000260B1" w:rsidP="000260B1">
      <w:pPr>
        <w:pStyle w:val="PL"/>
        <w:rPr>
          <w:lang w:eastAsia="zh-CN"/>
        </w:rPr>
      </w:pPr>
      <w:r w:rsidRPr="00533C32">
        <w:rPr>
          <w:lang w:eastAsia="zh-CN"/>
        </w:rPr>
        <w:t xml:space="preserve">            items:</w:t>
      </w:r>
    </w:p>
    <w:p w14:paraId="427EE91A" w14:textId="77777777" w:rsidR="000260B1" w:rsidRPr="00533C32" w:rsidRDefault="000260B1" w:rsidP="000260B1">
      <w:pPr>
        <w:pStyle w:val="PL"/>
        <w:rPr>
          <w:lang w:eastAsia="zh-CN"/>
        </w:rPr>
      </w:pPr>
      <w:r w:rsidRPr="00533C32">
        <w:rPr>
          <w:lang w:eastAsia="zh-CN"/>
        </w:rPr>
        <w:t xml:space="preserve">              type: string</w:t>
      </w:r>
    </w:p>
    <w:p w14:paraId="19C17179" w14:textId="77777777" w:rsidR="000260B1" w:rsidRPr="00533C32" w:rsidRDefault="000260B1" w:rsidP="000260B1">
      <w:pPr>
        <w:pStyle w:val="PL"/>
        <w:rPr>
          <w:lang w:eastAsia="zh-CN"/>
        </w:rPr>
      </w:pPr>
      <w:r w:rsidRPr="00533C32">
        <w:rPr>
          <w:lang w:eastAsia="zh-CN"/>
        </w:rPr>
        <w:t xml:space="preserve">            minItems: 1</w:t>
      </w:r>
    </w:p>
    <w:p w14:paraId="2D2AFF6E" w14:textId="77777777" w:rsidR="000260B1" w:rsidRPr="00533C32" w:rsidRDefault="000260B1" w:rsidP="000260B1">
      <w:pPr>
        <w:pStyle w:val="PL"/>
      </w:pPr>
      <w:r w:rsidRPr="00533C32">
        <w:t xml:space="preserve">          style: form</w:t>
      </w:r>
    </w:p>
    <w:p w14:paraId="6595FBF2" w14:textId="77777777" w:rsidR="000260B1" w:rsidRPr="00533C32" w:rsidRDefault="000260B1" w:rsidP="000260B1">
      <w:pPr>
        <w:pStyle w:val="PL"/>
        <w:rPr>
          <w:lang w:eastAsia="zh-CN"/>
        </w:rPr>
      </w:pPr>
      <w:r w:rsidRPr="00533C32">
        <w:t xml:space="preserve">          explode: false</w:t>
      </w:r>
    </w:p>
    <w:p w14:paraId="45EF5CB6" w14:textId="77777777" w:rsidR="000260B1" w:rsidRPr="00533C32" w:rsidRDefault="000260B1" w:rsidP="000260B1">
      <w:pPr>
        <w:pStyle w:val="PL"/>
      </w:pPr>
      <w:r w:rsidRPr="00533C32">
        <w:t xml:space="preserve">        - name: supported-features</w:t>
      </w:r>
    </w:p>
    <w:p w14:paraId="0AC49E3E" w14:textId="77777777" w:rsidR="000260B1" w:rsidRPr="00533C32" w:rsidRDefault="000260B1" w:rsidP="000260B1">
      <w:pPr>
        <w:pStyle w:val="PL"/>
      </w:pPr>
      <w:r w:rsidRPr="00533C32">
        <w:t xml:space="preserve">          in: query</w:t>
      </w:r>
    </w:p>
    <w:p w14:paraId="33F7681F" w14:textId="77777777" w:rsidR="000260B1" w:rsidRPr="00533C32" w:rsidRDefault="000260B1" w:rsidP="000260B1">
      <w:pPr>
        <w:pStyle w:val="PL"/>
      </w:pPr>
      <w:r w:rsidRPr="00533C32">
        <w:t xml:space="preserve">          description: Supported Features</w:t>
      </w:r>
    </w:p>
    <w:p w14:paraId="35623E8F" w14:textId="77777777" w:rsidR="000260B1" w:rsidRPr="00533C32" w:rsidRDefault="000260B1" w:rsidP="000260B1">
      <w:pPr>
        <w:pStyle w:val="PL"/>
      </w:pPr>
      <w:r w:rsidRPr="00533C32">
        <w:t xml:space="preserve">          schema:</w:t>
      </w:r>
    </w:p>
    <w:p w14:paraId="1506D0DD" w14:textId="77777777" w:rsidR="000260B1" w:rsidRPr="00533C32" w:rsidRDefault="000260B1" w:rsidP="000260B1">
      <w:pPr>
        <w:pStyle w:val="PL"/>
        <w:rPr>
          <w:lang w:eastAsia="zh-CN"/>
        </w:rPr>
      </w:pPr>
      <w:r w:rsidRPr="00533C32">
        <w:t xml:space="preserve">             $ref: 'TS29571_CommonData.yaml#/components/schemas/SupportedFeatures'</w:t>
      </w:r>
    </w:p>
    <w:p w14:paraId="41876AC1" w14:textId="77777777" w:rsidR="000260B1" w:rsidRPr="00533C32" w:rsidRDefault="000260B1" w:rsidP="000260B1">
      <w:pPr>
        <w:pStyle w:val="PL"/>
      </w:pPr>
      <w:r w:rsidRPr="00533C32">
        <w:t xml:space="preserve">      responses:</w:t>
      </w:r>
    </w:p>
    <w:p w14:paraId="031737FF" w14:textId="77777777" w:rsidR="000260B1" w:rsidRPr="00533C32" w:rsidRDefault="000260B1" w:rsidP="000260B1">
      <w:pPr>
        <w:pStyle w:val="PL"/>
      </w:pPr>
      <w:r w:rsidRPr="00533C32">
        <w:t xml:space="preserve">        '200':</w:t>
      </w:r>
    </w:p>
    <w:p w14:paraId="2CCBE8DC" w14:textId="77777777" w:rsidR="000260B1" w:rsidRPr="00533C32" w:rsidRDefault="000260B1" w:rsidP="000260B1">
      <w:pPr>
        <w:pStyle w:val="PL"/>
      </w:pPr>
      <w:r w:rsidRPr="00533C32">
        <w:t xml:space="preserve">          description: Expected response to a valid request</w:t>
      </w:r>
    </w:p>
    <w:p w14:paraId="25B114BF" w14:textId="77777777" w:rsidR="000260B1" w:rsidRPr="00533C32" w:rsidRDefault="000260B1" w:rsidP="000260B1">
      <w:pPr>
        <w:pStyle w:val="PL"/>
      </w:pPr>
      <w:r w:rsidRPr="00533C32">
        <w:t xml:space="preserve">          content:</w:t>
      </w:r>
    </w:p>
    <w:p w14:paraId="15759F2F" w14:textId="77777777" w:rsidR="000260B1" w:rsidRPr="00533C32" w:rsidRDefault="000260B1" w:rsidP="000260B1">
      <w:pPr>
        <w:pStyle w:val="PL"/>
      </w:pPr>
      <w:r w:rsidRPr="00533C32">
        <w:t xml:space="preserve">            application/json:</w:t>
      </w:r>
    </w:p>
    <w:p w14:paraId="5C687F9A" w14:textId="77777777" w:rsidR="000260B1" w:rsidRPr="00533C32" w:rsidRDefault="000260B1" w:rsidP="000260B1">
      <w:pPr>
        <w:pStyle w:val="PL"/>
      </w:pPr>
      <w:r w:rsidRPr="00533C32">
        <w:t xml:space="preserve">              schema:</w:t>
      </w:r>
    </w:p>
    <w:p w14:paraId="2FF41342" w14:textId="77777777" w:rsidR="000260B1" w:rsidRPr="00533C32" w:rsidRDefault="000260B1" w:rsidP="000260B1">
      <w:pPr>
        <w:pStyle w:val="PL"/>
      </w:pPr>
      <w:r w:rsidRPr="00533C32">
        <w:t xml:space="preserve">                $ref: '#/components/schemas/</w:t>
      </w:r>
      <w:r>
        <w:t>IpSmGw</w:t>
      </w:r>
      <w:r w:rsidRPr="00533C32">
        <w:t>Registration'</w:t>
      </w:r>
    </w:p>
    <w:p w14:paraId="41939C6D" w14:textId="77777777" w:rsidR="000260B1" w:rsidRDefault="000260B1" w:rsidP="000260B1">
      <w:pPr>
        <w:pStyle w:val="PL"/>
        <w:rPr>
          <w:lang w:eastAsia="zh-CN"/>
        </w:rPr>
      </w:pPr>
      <w:r w:rsidRPr="00533C32">
        <w:t xml:space="preserve">        default:</w:t>
      </w:r>
    </w:p>
    <w:p w14:paraId="56E4C615"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18FEE38" w14:textId="77777777" w:rsidR="000260B1" w:rsidRDefault="000260B1" w:rsidP="000260B1">
      <w:pPr>
        <w:pStyle w:val="PL"/>
      </w:pPr>
    </w:p>
    <w:p w14:paraId="29B2A4F9" w14:textId="77777777" w:rsidR="000260B1" w:rsidRPr="00533C32" w:rsidRDefault="000260B1" w:rsidP="000260B1">
      <w:pPr>
        <w:pStyle w:val="PL"/>
      </w:pPr>
      <w:r w:rsidRPr="00533C32">
        <w:t xml:space="preserve">  /subscri</w:t>
      </w:r>
      <w:r w:rsidRPr="00533C32">
        <w:rPr>
          <w:lang w:eastAsia="zh-CN"/>
        </w:rPr>
        <w:t>ption</w:t>
      </w:r>
      <w:r w:rsidRPr="00533C32">
        <w:t>-data/{ueId}/context-data/</w:t>
      </w:r>
      <w:r>
        <w:t>mwd</w:t>
      </w:r>
      <w:r w:rsidRPr="00533C32">
        <w:t>:</w:t>
      </w:r>
    </w:p>
    <w:p w14:paraId="456FBB00" w14:textId="77777777" w:rsidR="000260B1" w:rsidRPr="00533C32" w:rsidRDefault="000260B1" w:rsidP="000260B1">
      <w:pPr>
        <w:pStyle w:val="PL"/>
      </w:pPr>
      <w:r w:rsidRPr="00533C32">
        <w:t xml:space="preserve">    put:</w:t>
      </w:r>
    </w:p>
    <w:p w14:paraId="6A65C0F8" w14:textId="77777777" w:rsidR="000260B1" w:rsidRPr="00533C32" w:rsidRDefault="000260B1" w:rsidP="000260B1">
      <w:pPr>
        <w:pStyle w:val="PL"/>
      </w:pPr>
      <w:r w:rsidRPr="00533C32">
        <w:t xml:space="preserve">      summary: Create the </w:t>
      </w:r>
      <w:r>
        <w:t>Message Waiting D</w:t>
      </w:r>
      <w:r w:rsidRPr="00533C32">
        <w:t xml:space="preserve">ata of </w:t>
      </w:r>
      <w:r>
        <w:t>the</w:t>
      </w:r>
      <w:r w:rsidRPr="00533C32">
        <w:t xml:space="preserve"> UE</w:t>
      </w:r>
    </w:p>
    <w:p w14:paraId="5CA8DF5B" w14:textId="77777777" w:rsidR="000260B1" w:rsidRPr="00533C32" w:rsidRDefault="000260B1" w:rsidP="000260B1">
      <w:pPr>
        <w:pStyle w:val="PL"/>
      </w:pPr>
      <w:r w:rsidRPr="00533C32">
        <w:t xml:space="preserve">      operationId: Create</w:t>
      </w:r>
      <w:r>
        <w:t>MessageWaitingData</w:t>
      </w:r>
    </w:p>
    <w:p w14:paraId="558D8A29" w14:textId="77777777" w:rsidR="000260B1" w:rsidRPr="00533C32" w:rsidRDefault="000260B1" w:rsidP="000260B1">
      <w:pPr>
        <w:pStyle w:val="PL"/>
      </w:pPr>
      <w:r w:rsidRPr="00533C32">
        <w:t xml:space="preserve">      tags:</w:t>
      </w:r>
    </w:p>
    <w:p w14:paraId="31FA3A83" w14:textId="77777777" w:rsidR="000260B1" w:rsidRDefault="000260B1" w:rsidP="000260B1">
      <w:pPr>
        <w:pStyle w:val="PL"/>
        <w:rPr>
          <w:lang w:eastAsia="zh-CN"/>
        </w:rPr>
      </w:pPr>
      <w:r w:rsidRPr="00533C32">
        <w:t xml:space="preserve">        - </w:t>
      </w:r>
      <w:r>
        <w:t>Message Waiting Data</w:t>
      </w:r>
      <w:r w:rsidRPr="00533C32">
        <w:t xml:space="preserve"> (Document)</w:t>
      </w:r>
    </w:p>
    <w:p w14:paraId="67A3717B" w14:textId="77777777" w:rsidR="000260B1" w:rsidRDefault="000260B1" w:rsidP="000260B1">
      <w:pPr>
        <w:pStyle w:val="PL"/>
      </w:pPr>
      <w:r>
        <w:t xml:space="preserve">      security:</w:t>
      </w:r>
    </w:p>
    <w:p w14:paraId="044556E0" w14:textId="77777777" w:rsidR="000260B1" w:rsidRDefault="000260B1" w:rsidP="000260B1">
      <w:pPr>
        <w:pStyle w:val="PL"/>
      </w:pPr>
      <w:r>
        <w:t xml:space="preserve">        - {}</w:t>
      </w:r>
    </w:p>
    <w:p w14:paraId="73228505" w14:textId="77777777" w:rsidR="000260B1" w:rsidRDefault="000260B1" w:rsidP="000260B1">
      <w:pPr>
        <w:pStyle w:val="PL"/>
      </w:pPr>
      <w:r>
        <w:t xml:space="preserve">        - oAuth2ClientCredentials:</w:t>
      </w:r>
    </w:p>
    <w:p w14:paraId="0E56131F" w14:textId="77777777" w:rsidR="000260B1" w:rsidRDefault="000260B1" w:rsidP="000260B1">
      <w:pPr>
        <w:pStyle w:val="PL"/>
      </w:pPr>
      <w:r>
        <w:t xml:space="preserve">          - nudr-dr</w:t>
      </w:r>
    </w:p>
    <w:p w14:paraId="17283AF2" w14:textId="77777777" w:rsidR="000260B1" w:rsidRDefault="000260B1" w:rsidP="000260B1">
      <w:pPr>
        <w:pStyle w:val="PL"/>
      </w:pPr>
      <w:r>
        <w:t xml:space="preserve">        - oAuth2ClientCredentials:</w:t>
      </w:r>
    </w:p>
    <w:p w14:paraId="7D6A0F9B" w14:textId="77777777" w:rsidR="000260B1" w:rsidRDefault="000260B1" w:rsidP="000260B1">
      <w:pPr>
        <w:pStyle w:val="PL"/>
      </w:pPr>
      <w:r>
        <w:t xml:space="preserve">          - nudr-dr</w:t>
      </w:r>
    </w:p>
    <w:p w14:paraId="68E5A844" w14:textId="77777777" w:rsidR="000260B1" w:rsidRPr="00533C32" w:rsidRDefault="000260B1" w:rsidP="000260B1">
      <w:pPr>
        <w:pStyle w:val="PL"/>
        <w:rPr>
          <w:lang w:eastAsia="zh-CN"/>
        </w:rPr>
      </w:pPr>
      <w:r>
        <w:t xml:space="preserve">          - nudr-dr:subscription-data</w:t>
      </w:r>
    </w:p>
    <w:p w14:paraId="4D751564" w14:textId="77777777" w:rsidR="000260B1" w:rsidRPr="00533C32" w:rsidRDefault="000260B1" w:rsidP="000260B1">
      <w:pPr>
        <w:pStyle w:val="PL"/>
      </w:pPr>
      <w:r w:rsidRPr="00533C32">
        <w:t xml:space="preserve">      parameters:</w:t>
      </w:r>
    </w:p>
    <w:p w14:paraId="1FC26B41" w14:textId="77777777" w:rsidR="000260B1" w:rsidRPr="00533C32" w:rsidRDefault="000260B1" w:rsidP="000260B1">
      <w:pPr>
        <w:pStyle w:val="PL"/>
      </w:pPr>
      <w:r w:rsidRPr="00533C32">
        <w:t xml:space="preserve">        - name: ueId</w:t>
      </w:r>
    </w:p>
    <w:p w14:paraId="009972DC" w14:textId="77777777" w:rsidR="000260B1" w:rsidRPr="00533C32" w:rsidRDefault="000260B1" w:rsidP="000260B1">
      <w:pPr>
        <w:pStyle w:val="PL"/>
      </w:pPr>
      <w:r w:rsidRPr="00533C32">
        <w:t xml:space="preserve">          in: path</w:t>
      </w:r>
    </w:p>
    <w:p w14:paraId="19D81806" w14:textId="77777777" w:rsidR="000260B1" w:rsidRPr="00533C32" w:rsidRDefault="000260B1" w:rsidP="000260B1">
      <w:pPr>
        <w:pStyle w:val="PL"/>
      </w:pPr>
      <w:r w:rsidRPr="00533C32">
        <w:t xml:space="preserve">          description: UE id</w:t>
      </w:r>
    </w:p>
    <w:p w14:paraId="121E5734" w14:textId="77777777" w:rsidR="000260B1" w:rsidRPr="00533C32" w:rsidRDefault="000260B1" w:rsidP="000260B1">
      <w:pPr>
        <w:pStyle w:val="PL"/>
      </w:pPr>
      <w:r w:rsidRPr="00533C32">
        <w:t xml:space="preserve">          required: true</w:t>
      </w:r>
    </w:p>
    <w:p w14:paraId="31042DA3" w14:textId="77777777" w:rsidR="000260B1" w:rsidRPr="00533C32" w:rsidRDefault="000260B1" w:rsidP="000260B1">
      <w:pPr>
        <w:pStyle w:val="PL"/>
      </w:pPr>
      <w:r w:rsidRPr="00533C32">
        <w:t xml:space="preserve">          schema:</w:t>
      </w:r>
    </w:p>
    <w:p w14:paraId="085789D7" w14:textId="77777777" w:rsidR="000260B1" w:rsidRPr="00533C32" w:rsidRDefault="000260B1" w:rsidP="000260B1">
      <w:pPr>
        <w:pStyle w:val="PL"/>
      </w:pPr>
      <w:r w:rsidRPr="00533C32">
        <w:t xml:space="preserve">            $ref: 'TS29571_CommonData.yaml#/components/schemas/VarUeId'</w:t>
      </w:r>
    </w:p>
    <w:p w14:paraId="214FC11B" w14:textId="77777777" w:rsidR="000260B1" w:rsidRPr="00533C32" w:rsidRDefault="000260B1" w:rsidP="000260B1">
      <w:pPr>
        <w:pStyle w:val="PL"/>
      </w:pPr>
      <w:r w:rsidRPr="00533C32">
        <w:t xml:space="preserve">      requestBody:</w:t>
      </w:r>
    </w:p>
    <w:p w14:paraId="0BAFE94A" w14:textId="77777777" w:rsidR="000260B1" w:rsidRPr="00533C32" w:rsidRDefault="000260B1" w:rsidP="000260B1">
      <w:pPr>
        <w:pStyle w:val="PL"/>
      </w:pPr>
      <w:r w:rsidRPr="00533C32">
        <w:t xml:space="preserve">        content:</w:t>
      </w:r>
    </w:p>
    <w:p w14:paraId="769567C0" w14:textId="77777777" w:rsidR="000260B1" w:rsidRPr="00533C32" w:rsidRDefault="000260B1" w:rsidP="000260B1">
      <w:pPr>
        <w:pStyle w:val="PL"/>
      </w:pPr>
      <w:r w:rsidRPr="00533C32">
        <w:t xml:space="preserve">          application/json:</w:t>
      </w:r>
    </w:p>
    <w:p w14:paraId="5CBA2B38" w14:textId="77777777" w:rsidR="000260B1" w:rsidRPr="00533C32" w:rsidRDefault="000260B1" w:rsidP="000260B1">
      <w:pPr>
        <w:pStyle w:val="PL"/>
      </w:pPr>
      <w:r w:rsidRPr="00533C32">
        <w:t xml:space="preserve">            schema:</w:t>
      </w:r>
    </w:p>
    <w:p w14:paraId="6D18EC51" w14:textId="77777777" w:rsidR="000260B1" w:rsidRPr="00533C32" w:rsidRDefault="000260B1" w:rsidP="000260B1">
      <w:pPr>
        <w:pStyle w:val="PL"/>
        <w:outlineLvl w:val="0"/>
      </w:pPr>
      <w:r w:rsidRPr="00533C32">
        <w:t xml:space="preserve">              $ref: '#/components/schemas/</w:t>
      </w:r>
      <w:r>
        <w:t>MessageWaitingData</w:t>
      </w:r>
      <w:r w:rsidRPr="00533C32">
        <w:t>'</w:t>
      </w:r>
    </w:p>
    <w:p w14:paraId="702ECB9F" w14:textId="77777777" w:rsidR="000260B1" w:rsidRPr="00533C32" w:rsidRDefault="000260B1" w:rsidP="000260B1">
      <w:pPr>
        <w:pStyle w:val="PL"/>
      </w:pPr>
      <w:r>
        <w:t xml:space="preserve">        </w:t>
      </w:r>
      <w:r w:rsidRPr="003722F2">
        <w:t>required: true</w:t>
      </w:r>
    </w:p>
    <w:p w14:paraId="4E4677B1" w14:textId="77777777" w:rsidR="000260B1" w:rsidRDefault="000260B1" w:rsidP="000260B1">
      <w:pPr>
        <w:pStyle w:val="PL"/>
      </w:pPr>
      <w:r w:rsidRPr="00533C32">
        <w:t xml:space="preserve">      responses:</w:t>
      </w:r>
    </w:p>
    <w:p w14:paraId="006A8E8E" w14:textId="77777777" w:rsidR="000260B1" w:rsidRDefault="000260B1" w:rsidP="000260B1">
      <w:pPr>
        <w:pStyle w:val="PL"/>
      </w:pPr>
      <w:r>
        <w:t xml:space="preserve">        '201':</w:t>
      </w:r>
    </w:p>
    <w:p w14:paraId="12EB9B7B" w14:textId="77777777" w:rsidR="000260B1" w:rsidRDefault="000260B1" w:rsidP="000260B1">
      <w:pPr>
        <w:pStyle w:val="PL"/>
      </w:pPr>
      <w:r>
        <w:t xml:space="preserve">          description: Created</w:t>
      </w:r>
    </w:p>
    <w:p w14:paraId="73B87282" w14:textId="77777777" w:rsidR="000260B1" w:rsidRDefault="000260B1" w:rsidP="000260B1">
      <w:pPr>
        <w:pStyle w:val="PL"/>
      </w:pPr>
      <w:r>
        <w:t xml:space="preserve">          content:</w:t>
      </w:r>
    </w:p>
    <w:p w14:paraId="060DCCBE" w14:textId="77777777" w:rsidR="000260B1" w:rsidRDefault="000260B1" w:rsidP="000260B1">
      <w:pPr>
        <w:pStyle w:val="PL"/>
      </w:pPr>
      <w:r>
        <w:t xml:space="preserve">            application/json:</w:t>
      </w:r>
    </w:p>
    <w:p w14:paraId="5A745948" w14:textId="77777777" w:rsidR="000260B1" w:rsidRDefault="000260B1" w:rsidP="000260B1">
      <w:pPr>
        <w:pStyle w:val="PL"/>
      </w:pPr>
      <w:r>
        <w:t xml:space="preserve">              schema:</w:t>
      </w:r>
    </w:p>
    <w:p w14:paraId="3C920B34" w14:textId="77777777" w:rsidR="000260B1" w:rsidRDefault="000260B1" w:rsidP="000260B1">
      <w:pPr>
        <w:pStyle w:val="PL"/>
      </w:pPr>
      <w:r>
        <w:t xml:space="preserve">                $ref: '#/components/schemas/MessageWaitingData'</w:t>
      </w:r>
    </w:p>
    <w:p w14:paraId="49C4A0E2" w14:textId="77777777" w:rsidR="000260B1" w:rsidRDefault="000260B1" w:rsidP="000260B1">
      <w:pPr>
        <w:pStyle w:val="PL"/>
      </w:pPr>
      <w:r>
        <w:t xml:space="preserve">          headers:</w:t>
      </w:r>
    </w:p>
    <w:p w14:paraId="175CD386" w14:textId="77777777" w:rsidR="000260B1" w:rsidRDefault="000260B1" w:rsidP="000260B1">
      <w:pPr>
        <w:pStyle w:val="PL"/>
      </w:pPr>
      <w:r>
        <w:t xml:space="preserve">            Location:</w:t>
      </w:r>
    </w:p>
    <w:p w14:paraId="5F2B71DA" w14:textId="77777777" w:rsidR="000260B1" w:rsidRDefault="000260B1" w:rsidP="000260B1">
      <w:pPr>
        <w:pStyle w:val="PL"/>
      </w:pPr>
      <w:r>
        <w:t xml:space="preserve">              description: 'Contains the URI of the newly created resource, according to the structure: {apiRoot}/nudr-dr/&lt;apiVersion&gt;/subscription-data/{ueId}/context-data/mwd'</w:t>
      </w:r>
    </w:p>
    <w:p w14:paraId="20BB9E8D" w14:textId="77777777" w:rsidR="000260B1" w:rsidRDefault="000260B1" w:rsidP="000260B1">
      <w:pPr>
        <w:pStyle w:val="PL"/>
      </w:pPr>
      <w:r>
        <w:t xml:space="preserve">              required: true</w:t>
      </w:r>
    </w:p>
    <w:p w14:paraId="58BE3F58" w14:textId="77777777" w:rsidR="000260B1" w:rsidRDefault="000260B1" w:rsidP="000260B1">
      <w:pPr>
        <w:pStyle w:val="PL"/>
      </w:pPr>
      <w:r>
        <w:t xml:space="preserve">              schema:</w:t>
      </w:r>
    </w:p>
    <w:p w14:paraId="1590EEAF" w14:textId="77777777" w:rsidR="000260B1" w:rsidRPr="00533C32" w:rsidRDefault="000260B1" w:rsidP="000260B1">
      <w:pPr>
        <w:pStyle w:val="PL"/>
      </w:pPr>
      <w:r>
        <w:t xml:space="preserve">                type: string</w:t>
      </w:r>
    </w:p>
    <w:p w14:paraId="74216FA3" w14:textId="77777777" w:rsidR="000260B1" w:rsidRPr="00533C32" w:rsidRDefault="000260B1" w:rsidP="000260B1">
      <w:pPr>
        <w:pStyle w:val="PL"/>
      </w:pPr>
      <w:r w:rsidRPr="00533C32">
        <w:t xml:space="preserve">        '204':</w:t>
      </w:r>
    </w:p>
    <w:p w14:paraId="41C4A5AB" w14:textId="77777777" w:rsidR="000260B1" w:rsidRPr="00533C32" w:rsidRDefault="000260B1" w:rsidP="000260B1">
      <w:pPr>
        <w:pStyle w:val="PL"/>
      </w:pPr>
      <w:r w:rsidRPr="00533C32">
        <w:t xml:space="preserve">          description: Upon success, an empty response body shall be returned</w:t>
      </w:r>
    </w:p>
    <w:p w14:paraId="301468DD" w14:textId="77777777" w:rsidR="000260B1" w:rsidRPr="00533C32" w:rsidRDefault="000260B1" w:rsidP="000260B1">
      <w:pPr>
        <w:pStyle w:val="PL"/>
      </w:pPr>
      <w:r w:rsidRPr="00533C32">
        <w:lastRenderedPageBreak/>
        <w:t xml:space="preserve">        default:</w:t>
      </w:r>
    </w:p>
    <w:p w14:paraId="1A07B4AA" w14:textId="77777777" w:rsidR="000260B1" w:rsidRPr="00533C32" w:rsidRDefault="000260B1" w:rsidP="000260B1">
      <w:pPr>
        <w:pStyle w:val="PL"/>
      </w:pPr>
      <w:r w:rsidRPr="00533C32">
        <w:t xml:space="preserve">          description: Unexpected error</w:t>
      </w:r>
    </w:p>
    <w:p w14:paraId="34AA9116" w14:textId="77777777" w:rsidR="000260B1" w:rsidRPr="00533C32" w:rsidRDefault="000260B1" w:rsidP="000260B1">
      <w:pPr>
        <w:pStyle w:val="PL"/>
      </w:pPr>
      <w:r w:rsidRPr="00533C32">
        <w:t xml:space="preserve">    delete:</w:t>
      </w:r>
    </w:p>
    <w:p w14:paraId="0E8CBCBB" w14:textId="77777777" w:rsidR="000260B1" w:rsidRPr="00533C32" w:rsidRDefault="000260B1" w:rsidP="000260B1">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48310D34" w14:textId="77777777" w:rsidR="000260B1" w:rsidRPr="00533C32" w:rsidRDefault="000260B1" w:rsidP="000260B1">
      <w:pPr>
        <w:pStyle w:val="PL"/>
      </w:pPr>
      <w:r w:rsidRPr="00533C32">
        <w:t xml:space="preserve">      operationId: Delete</w:t>
      </w:r>
      <w:r>
        <w:t>MessageWaitingData</w:t>
      </w:r>
    </w:p>
    <w:p w14:paraId="1CD4515E" w14:textId="77777777" w:rsidR="000260B1" w:rsidRPr="00533C32" w:rsidRDefault="000260B1" w:rsidP="000260B1">
      <w:pPr>
        <w:pStyle w:val="PL"/>
      </w:pPr>
      <w:r w:rsidRPr="00533C32">
        <w:t xml:space="preserve">      tags:</w:t>
      </w:r>
    </w:p>
    <w:p w14:paraId="184255F2" w14:textId="77777777" w:rsidR="000260B1" w:rsidRDefault="000260B1" w:rsidP="000260B1">
      <w:pPr>
        <w:pStyle w:val="PL"/>
        <w:rPr>
          <w:lang w:eastAsia="zh-CN"/>
        </w:rPr>
      </w:pPr>
      <w:r w:rsidRPr="00533C32">
        <w:t xml:space="preserve">        - </w:t>
      </w:r>
      <w:r>
        <w:t>Message Waiting Data</w:t>
      </w:r>
      <w:r w:rsidRPr="00533C32">
        <w:t xml:space="preserve"> (Document)</w:t>
      </w:r>
    </w:p>
    <w:p w14:paraId="43E7F3BD" w14:textId="77777777" w:rsidR="000260B1" w:rsidRDefault="000260B1" w:rsidP="000260B1">
      <w:pPr>
        <w:pStyle w:val="PL"/>
      </w:pPr>
      <w:r>
        <w:t xml:space="preserve">      security:</w:t>
      </w:r>
    </w:p>
    <w:p w14:paraId="347E76CC" w14:textId="77777777" w:rsidR="000260B1" w:rsidRDefault="000260B1" w:rsidP="000260B1">
      <w:pPr>
        <w:pStyle w:val="PL"/>
      </w:pPr>
      <w:r>
        <w:t xml:space="preserve">        - {}</w:t>
      </w:r>
    </w:p>
    <w:p w14:paraId="72A0417B" w14:textId="77777777" w:rsidR="000260B1" w:rsidRDefault="000260B1" w:rsidP="000260B1">
      <w:pPr>
        <w:pStyle w:val="PL"/>
      </w:pPr>
      <w:r>
        <w:t xml:space="preserve">        - oAuth2ClientCredentials:</w:t>
      </w:r>
    </w:p>
    <w:p w14:paraId="08FCEF91" w14:textId="77777777" w:rsidR="000260B1" w:rsidRDefault="000260B1" w:rsidP="000260B1">
      <w:pPr>
        <w:pStyle w:val="PL"/>
      </w:pPr>
      <w:r>
        <w:t xml:space="preserve">          - nudr-dr</w:t>
      </w:r>
    </w:p>
    <w:p w14:paraId="6A7F4618" w14:textId="77777777" w:rsidR="000260B1" w:rsidRDefault="000260B1" w:rsidP="000260B1">
      <w:pPr>
        <w:pStyle w:val="PL"/>
      </w:pPr>
      <w:r>
        <w:t xml:space="preserve">        - oAuth2ClientCredentials:</w:t>
      </w:r>
    </w:p>
    <w:p w14:paraId="2FB0FE4E" w14:textId="77777777" w:rsidR="000260B1" w:rsidRDefault="000260B1" w:rsidP="000260B1">
      <w:pPr>
        <w:pStyle w:val="PL"/>
      </w:pPr>
      <w:r>
        <w:t xml:space="preserve">          - nudr-dr</w:t>
      </w:r>
    </w:p>
    <w:p w14:paraId="3418CC48" w14:textId="77777777" w:rsidR="000260B1" w:rsidRPr="00533C32" w:rsidRDefault="000260B1" w:rsidP="000260B1">
      <w:pPr>
        <w:pStyle w:val="PL"/>
        <w:rPr>
          <w:lang w:eastAsia="zh-CN"/>
        </w:rPr>
      </w:pPr>
      <w:r>
        <w:t xml:space="preserve">          - nudr-dr:subscription-data</w:t>
      </w:r>
    </w:p>
    <w:p w14:paraId="3661A6BF" w14:textId="77777777" w:rsidR="000260B1" w:rsidRPr="00533C32" w:rsidRDefault="000260B1" w:rsidP="000260B1">
      <w:pPr>
        <w:pStyle w:val="PL"/>
      </w:pPr>
      <w:r w:rsidRPr="00533C32">
        <w:t xml:space="preserve">      parameters:</w:t>
      </w:r>
    </w:p>
    <w:p w14:paraId="5B46B6E4" w14:textId="77777777" w:rsidR="000260B1" w:rsidRPr="00533C32" w:rsidRDefault="000260B1" w:rsidP="000260B1">
      <w:pPr>
        <w:pStyle w:val="PL"/>
      </w:pPr>
      <w:r w:rsidRPr="00533C32">
        <w:t xml:space="preserve">        - name: ueId</w:t>
      </w:r>
    </w:p>
    <w:p w14:paraId="42E329EF" w14:textId="77777777" w:rsidR="000260B1" w:rsidRPr="00533C32" w:rsidRDefault="000260B1" w:rsidP="000260B1">
      <w:pPr>
        <w:pStyle w:val="PL"/>
      </w:pPr>
      <w:r w:rsidRPr="00533C32">
        <w:t xml:space="preserve">          in: path</w:t>
      </w:r>
    </w:p>
    <w:p w14:paraId="1FCC9F40" w14:textId="77777777" w:rsidR="000260B1" w:rsidRPr="00533C32" w:rsidRDefault="000260B1" w:rsidP="000260B1">
      <w:pPr>
        <w:pStyle w:val="PL"/>
      </w:pPr>
      <w:r w:rsidRPr="00533C32">
        <w:t xml:space="preserve">          description: UE id</w:t>
      </w:r>
    </w:p>
    <w:p w14:paraId="08062389" w14:textId="77777777" w:rsidR="000260B1" w:rsidRPr="00533C32" w:rsidRDefault="000260B1" w:rsidP="000260B1">
      <w:pPr>
        <w:pStyle w:val="PL"/>
      </w:pPr>
      <w:r w:rsidRPr="00533C32">
        <w:t xml:space="preserve">          required: true</w:t>
      </w:r>
    </w:p>
    <w:p w14:paraId="6E8DE49B" w14:textId="77777777" w:rsidR="000260B1" w:rsidRPr="00533C32" w:rsidRDefault="000260B1" w:rsidP="000260B1">
      <w:pPr>
        <w:pStyle w:val="PL"/>
      </w:pPr>
      <w:r w:rsidRPr="00533C32">
        <w:t xml:space="preserve">          schema:</w:t>
      </w:r>
    </w:p>
    <w:p w14:paraId="54880418" w14:textId="77777777" w:rsidR="000260B1" w:rsidRPr="00533C32" w:rsidRDefault="000260B1" w:rsidP="000260B1">
      <w:pPr>
        <w:pStyle w:val="PL"/>
      </w:pPr>
      <w:r w:rsidRPr="00533C32">
        <w:t xml:space="preserve">            $ref: 'TS29571_CommonData.yaml#/components/schemas/VarUeId'</w:t>
      </w:r>
    </w:p>
    <w:p w14:paraId="0111FB3E" w14:textId="77777777" w:rsidR="000260B1" w:rsidRPr="00533C32" w:rsidRDefault="000260B1" w:rsidP="000260B1">
      <w:pPr>
        <w:pStyle w:val="PL"/>
      </w:pPr>
      <w:r w:rsidRPr="00533C32">
        <w:t xml:space="preserve">      responses:</w:t>
      </w:r>
    </w:p>
    <w:p w14:paraId="29E029EE" w14:textId="77777777" w:rsidR="000260B1" w:rsidRPr="00533C32" w:rsidRDefault="000260B1" w:rsidP="000260B1">
      <w:pPr>
        <w:pStyle w:val="PL"/>
      </w:pPr>
      <w:r w:rsidRPr="00533C32">
        <w:t xml:space="preserve">        '204':</w:t>
      </w:r>
    </w:p>
    <w:p w14:paraId="17B54FFA" w14:textId="77777777" w:rsidR="000260B1" w:rsidRPr="00533C32" w:rsidRDefault="000260B1" w:rsidP="000260B1">
      <w:pPr>
        <w:pStyle w:val="PL"/>
      </w:pPr>
      <w:r w:rsidRPr="00533C32">
        <w:t xml:space="preserve">          description: Upon success, an empty response body shall be returned</w:t>
      </w:r>
    </w:p>
    <w:p w14:paraId="21C9F7DC" w14:textId="77777777" w:rsidR="000260B1" w:rsidRDefault="000260B1" w:rsidP="000260B1">
      <w:pPr>
        <w:pStyle w:val="PL"/>
        <w:rPr>
          <w:lang w:eastAsia="zh-CN"/>
        </w:rPr>
      </w:pPr>
      <w:r w:rsidRPr="00533C32">
        <w:t xml:space="preserve">        default:</w:t>
      </w:r>
    </w:p>
    <w:p w14:paraId="5C36806F"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1EA0BC9" w14:textId="77777777" w:rsidR="000260B1" w:rsidRDefault="000260B1" w:rsidP="000260B1">
      <w:pPr>
        <w:pStyle w:val="PL"/>
        <w:rPr>
          <w:lang w:eastAsia="zh-CN"/>
        </w:rPr>
      </w:pPr>
    </w:p>
    <w:p w14:paraId="7AD2FDED" w14:textId="77777777" w:rsidR="000260B1" w:rsidRPr="00533C32" w:rsidRDefault="000260B1" w:rsidP="000260B1">
      <w:pPr>
        <w:pStyle w:val="PL"/>
        <w:rPr>
          <w:lang w:eastAsia="zh-CN"/>
        </w:rPr>
      </w:pPr>
      <w:r w:rsidRPr="00533C32">
        <w:t xml:space="preserve">    patch:</w:t>
      </w:r>
    </w:p>
    <w:p w14:paraId="0B645A1F" w14:textId="77777777" w:rsidR="000260B1" w:rsidRPr="00533C32" w:rsidRDefault="000260B1" w:rsidP="000260B1">
      <w:pPr>
        <w:pStyle w:val="PL"/>
      </w:pPr>
      <w:r w:rsidRPr="00533C32">
        <w:t xml:space="preserve">      summary: Modify </w:t>
      </w:r>
      <w:r>
        <w:t>the Message Waiting Data of the UE</w:t>
      </w:r>
    </w:p>
    <w:p w14:paraId="23E215D4" w14:textId="77777777" w:rsidR="000260B1" w:rsidRPr="00533C32" w:rsidRDefault="000260B1" w:rsidP="000260B1">
      <w:pPr>
        <w:pStyle w:val="PL"/>
      </w:pPr>
      <w:r w:rsidRPr="00533C32">
        <w:t xml:space="preserve">      operationId: Modify</w:t>
      </w:r>
      <w:r>
        <w:t>MessageWaitingData</w:t>
      </w:r>
    </w:p>
    <w:p w14:paraId="336C3331" w14:textId="77777777" w:rsidR="000260B1" w:rsidRPr="00533C32" w:rsidRDefault="000260B1" w:rsidP="000260B1">
      <w:pPr>
        <w:pStyle w:val="PL"/>
      </w:pPr>
      <w:r w:rsidRPr="00533C32">
        <w:t xml:space="preserve">      tags:</w:t>
      </w:r>
    </w:p>
    <w:p w14:paraId="58F4BC16" w14:textId="77777777" w:rsidR="000260B1" w:rsidRDefault="000260B1" w:rsidP="000260B1">
      <w:pPr>
        <w:pStyle w:val="PL"/>
        <w:rPr>
          <w:lang w:eastAsia="zh-CN"/>
        </w:rPr>
      </w:pPr>
      <w:r w:rsidRPr="00533C32">
        <w:t xml:space="preserve">        - </w:t>
      </w:r>
      <w:r>
        <w:t>Message Waiting Data</w:t>
      </w:r>
      <w:r w:rsidRPr="00533C32">
        <w:t xml:space="preserve"> (Document)</w:t>
      </w:r>
    </w:p>
    <w:p w14:paraId="3FE0774D" w14:textId="77777777" w:rsidR="000260B1" w:rsidRDefault="000260B1" w:rsidP="000260B1">
      <w:pPr>
        <w:pStyle w:val="PL"/>
      </w:pPr>
      <w:r>
        <w:t xml:space="preserve">      security:</w:t>
      </w:r>
    </w:p>
    <w:p w14:paraId="214DA09D" w14:textId="77777777" w:rsidR="000260B1" w:rsidRDefault="000260B1" w:rsidP="000260B1">
      <w:pPr>
        <w:pStyle w:val="PL"/>
      </w:pPr>
      <w:r>
        <w:t xml:space="preserve">        - {}</w:t>
      </w:r>
    </w:p>
    <w:p w14:paraId="3A176022" w14:textId="77777777" w:rsidR="000260B1" w:rsidRDefault="000260B1" w:rsidP="000260B1">
      <w:pPr>
        <w:pStyle w:val="PL"/>
      </w:pPr>
      <w:r>
        <w:t xml:space="preserve">        - oAuth2ClientCredentials:</w:t>
      </w:r>
    </w:p>
    <w:p w14:paraId="2DCFBB90" w14:textId="77777777" w:rsidR="000260B1" w:rsidRDefault="000260B1" w:rsidP="000260B1">
      <w:pPr>
        <w:pStyle w:val="PL"/>
      </w:pPr>
      <w:r>
        <w:t xml:space="preserve">          - nudr-dr</w:t>
      </w:r>
    </w:p>
    <w:p w14:paraId="155B5A88" w14:textId="77777777" w:rsidR="000260B1" w:rsidRDefault="000260B1" w:rsidP="000260B1">
      <w:pPr>
        <w:pStyle w:val="PL"/>
      </w:pPr>
      <w:r>
        <w:t xml:space="preserve">        - oAuth2ClientCredentials:</w:t>
      </w:r>
    </w:p>
    <w:p w14:paraId="6CACD75D" w14:textId="77777777" w:rsidR="000260B1" w:rsidRDefault="000260B1" w:rsidP="000260B1">
      <w:pPr>
        <w:pStyle w:val="PL"/>
      </w:pPr>
      <w:r>
        <w:t xml:space="preserve">          - nudr-dr</w:t>
      </w:r>
    </w:p>
    <w:p w14:paraId="3DCF0152" w14:textId="77777777" w:rsidR="000260B1" w:rsidRPr="00533C32" w:rsidRDefault="000260B1" w:rsidP="000260B1">
      <w:pPr>
        <w:pStyle w:val="PL"/>
        <w:rPr>
          <w:lang w:eastAsia="zh-CN"/>
        </w:rPr>
      </w:pPr>
      <w:r>
        <w:t xml:space="preserve">          - nudr-dr:subscription-data</w:t>
      </w:r>
    </w:p>
    <w:p w14:paraId="49728E6A" w14:textId="77777777" w:rsidR="000260B1" w:rsidRPr="00533C32" w:rsidRDefault="000260B1" w:rsidP="000260B1">
      <w:pPr>
        <w:pStyle w:val="PL"/>
      </w:pPr>
      <w:r w:rsidRPr="00533C32">
        <w:t xml:space="preserve">      parameters:</w:t>
      </w:r>
    </w:p>
    <w:p w14:paraId="4ACE5A5D" w14:textId="77777777" w:rsidR="000260B1" w:rsidRPr="00533C32" w:rsidRDefault="000260B1" w:rsidP="000260B1">
      <w:pPr>
        <w:pStyle w:val="PL"/>
      </w:pPr>
      <w:r w:rsidRPr="00533C32">
        <w:t xml:space="preserve">        - name: ueId</w:t>
      </w:r>
    </w:p>
    <w:p w14:paraId="696D842A" w14:textId="77777777" w:rsidR="000260B1" w:rsidRPr="00533C32" w:rsidRDefault="000260B1" w:rsidP="000260B1">
      <w:pPr>
        <w:pStyle w:val="PL"/>
      </w:pPr>
      <w:r w:rsidRPr="00533C32">
        <w:t xml:space="preserve">          in: path</w:t>
      </w:r>
    </w:p>
    <w:p w14:paraId="29742C0E" w14:textId="77777777" w:rsidR="000260B1" w:rsidRPr="00533C32" w:rsidRDefault="000260B1" w:rsidP="000260B1">
      <w:pPr>
        <w:pStyle w:val="PL"/>
      </w:pPr>
      <w:r w:rsidRPr="00533C32">
        <w:t xml:space="preserve">          description: UE id</w:t>
      </w:r>
    </w:p>
    <w:p w14:paraId="68CAE508" w14:textId="77777777" w:rsidR="000260B1" w:rsidRPr="00533C32" w:rsidRDefault="000260B1" w:rsidP="000260B1">
      <w:pPr>
        <w:pStyle w:val="PL"/>
      </w:pPr>
      <w:r w:rsidRPr="00533C32">
        <w:t xml:space="preserve">          required: true</w:t>
      </w:r>
    </w:p>
    <w:p w14:paraId="4AC15CD7" w14:textId="77777777" w:rsidR="000260B1" w:rsidRPr="00533C32" w:rsidRDefault="000260B1" w:rsidP="000260B1">
      <w:pPr>
        <w:pStyle w:val="PL"/>
      </w:pPr>
      <w:r w:rsidRPr="00533C32">
        <w:t xml:space="preserve">          schema:</w:t>
      </w:r>
    </w:p>
    <w:p w14:paraId="77138463" w14:textId="77777777" w:rsidR="000260B1" w:rsidRPr="00533C32" w:rsidRDefault="000260B1" w:rsidP="000260B1">
      <w:pPr>
        <w:pStyle w:val="PL"/>
      </w:pPr>
      <w:r w:rsidRPr="00533C32">
        <w:t xml:space="preserve">            $ref: 'TS29571_CommonData.yaml#/components/schemas/VarUeId'</w:t>
      </w:r>
    </w:p>
    <w:p w14:paraId="42CAB377" w14:textId="77777777" w:rsidR="000260B1" w:rsidRPr="00533C32" w:rsidRDefault="000260B1" w:rsidP="000260B1">
      <w:pPr>
        <w:pStyle w:val="PL"/>
      </w:pPr>
      <w:r w:rsidRPr="00533C32">
        <w:t xml:space="preserve">      requestBody:</w:t>
      </w:r>
    </w:p>
    <w:p w14:paraId="7553AC7A" w14:textId="77777777" w:rsidR="000260B1" w:rsidRPr="00533C32" w:rsidRDefault="000260B1" w:rsidP="000260B1">
      <w:pPr>
        <w:pStyle w:val="PL"/>
      </w:pPr>
      <w:r w:rsidRPr="00533C32">
        <w:t xml:space="preserve">        content:</w:t>
      </w:r>
    </w:p>
    <w:p w14:paraId="260CB2C4" w14:textId="77777777" w:rsidR="000260B1" w:rsidRPr="00533C32" w:rsidRDefault="000260B1" w:rsidP="000260B1">
      <w:pPr>
        <w:pStyle w:val="PL"/>
      </w:pPr>
      <w:r w:rsidRPr="00533C32">
        <w:t xml:space="preserve">          application/json-patch+json:</w:t>
      </w:r>
    </w:p>
    <w:p w14:paraId="5032D927" w14:textId="77777777" w:rsidR="000260B1" w:rsidRPr="00533C32" w:rsidRDefault="000260B1" w:rsidP="000260B1">
      <w:pPr>
        <w:pStyle w:val="PL"/>
      </w:pPr>
      <w:r w:rsidRPr="00533C32">
        <w:t xml:space="preserve">            schema:</w:t>
      </w:r>
    </w:p>
    <w:p w14:paraId="49C17FBD" w14:textId="77777777" w:rsidR="000260B1" w:rsidRPr="00533C32" w:rsidRDefault="000260B1" w:rsidP="000260B1">
      <w:pPr>
        <w:pStyle w:val="PL"/>
      </w:pPr>
      <w:r w:rsidRPr="00533C32">
        <w:t xml:space="preserve">              type: array</w:t>
      </w:r>
    </w:p>
    <w:p w14:paraId="1F4E55F2" w14:textId="77777777" w:rsidR="000260B1" w:rsidRPr="00533C32" w:rsidRDefault="000260B1" w:rsidP="000260B1">
      <w:pPr>
        <w:pStyle w:val="PL"/>
      </w:pPr>
      <w:r w:rsidRPr="00533C32">
        <w:t xml:space="preserve">              items:</w:t>
      </w:r>
    </w:p>
    <w:p w14:paraId="1B43E80D" w14:textId="77777777" w:rsidR="000260B1" w:rsidRPr="00533C32" w:rsidRDefault="000260B1" w:rsidP="000260B1">
      <w:pPr>
        <w:pStyle w:val="PL"/>
      </w:pPr>
      <w:r w:rsidRPr="00533C32">
        <w:t xml:space="preserve">                $ref: 'TS29571_CommonData.yaml#/components/schemas/PatchItem'</w:t>
      </w:r>
    </w:p>
    <w:p w14:paraId="172A0AF9" w14:textId="77777777" w:rsidR="000260B1" w:rsidRPr="00533C32" w:rsidRDefault="000260B1" w:rsidP="000260B1">
      <w:pPr>
        <w:pStyle w:val="PL"/>
      </w:pPr>
      <w:r w:rsidRPr="00533C32">
        <w:t xml:space="preserve">              minItems: 1</w:t>
      </w:r>
    </w:p>
    <w:p w14:paraId="42F3BA8A" w14:textId="77777777" w:rsidR="000260B1" w:rsidRPr="00533C32" w:rsidRDefault="000260B1" w:rsidP="000260B1">
      <w:pPr>
        <w:pStyle w:val="PL"/>
      </w:pPr>
      <w:r w:rsidRPr="00533C32">
        <w:t xml:space="preserve">        required: true</w:t>
      </w:r>
    </w:p>
    <w:p w14:paraId="1B480FEF" w14:textId="77777777" w:rsidR="000260B1" w:rsidRPr="00533C32" w:rsidRDefault="000260B1" w:rsidP="000260B1">
      <w:pPr>
        <w:pStyle w:val="PL"/>
      </w:pPr>
      <w:r w:rsidRPr="00533C32">
        <w:t xml:space="preserve">      responses:</w:t>
      </w:r>
    </w:p>
    <w:p w14:paraId="36980876" w14:textId="77777777" w:rsidR="000260B1" w:rsidRPr="00533C32" w:rsidRDefault="000260B1" w:rsidP="000260B1">
      <w:pPr>
        <w:pStyle w:val="PL"/>
      </w:pPr>
      <w:r w:rsidRPr="00533C32">
        <w:t xml:space="preserve">        '204':</w:t>
      </w:r>
    </w:p>
    <w:p w14:paraId="01895908" w14:textId="77777777" w:rsidR="000260B1" w:rsidRPr="00533C32" w:rsidRDefault="000260B1" w:rsidP="000260B1">
      <w:pPr>
        <w:pStyle w:val="PL"/>
      </w:pPr>
      <w:r w:rsidRPr="00533C32">
        <w:t xml:space="preserve">          description: Successful response</w:t>
      </w:r>
    </w:p>
    <w:p w14:paraId="0D294A4C" w14:textId="77777777" w:rsidR="000260B1" w:rsidRPr="00533C32" w:rsidRDefault="000260B1" w:rsidP="000260B1">
      <w:pPr>
        <w:pStyle w:val="PL"/>
      </w:pPr>
      <w:r w:rsidRPr="00533C32">
        <w:t xml:space="preserve">        '403':</w:t>
      </w:r>
    </w:p>
    <w:p w14:paraId="0413F68B" w14:textId="77777777" w:rsidR="000260B1" w:rsidRPr="00533C32" w:rsidRDefault="000260B1" w:rsidP="000260B1">
      <w:pPr>
        <w:pStyle w:val="PL"/>
      </w:pPr>
      <w:r w:rsidRPr="00533C32">
        <w:t xml:space="preserve">          $ref: 'TS29571_CommonData.yaml#/components/responses/403'</w:t>
      </w:r>
    </w:p>
    <w:p w14:paraId="0CE5E291" w14:textId="77777777" w:rsidR="000260B1" w:rsidRPr="00533C32" w:rsidRDefault="000260B1" w:rsidP="000260B1">
      <w:pPr>
        <w:pStyle w:val="PL"/>
      </w:pPr>
      <w:r w:rsidRPr="00533C32">
        <w:t xml:space="preserve">        '404':</w:t>
      </w:r>
    </w:p>
    <w:p w14:paraId="6A318903" w14:textId="77777777" w:rsidR="000260B1" w:rsidRPr="00533C32" w:rsidRDefault="000260B1" w:rsidP="000260B1">
      <w:pPr>
        <w:pStyle w:val="PL"/>
      </w:pPr>
      <w:r w:rsidRPr="00533C32">
        <w:t xml:space="preserve">          $ref: 'TS29571_CommonData.yaml#/components/responses/404'</w:t>
      </w:r>
    </w:p>
    <w:p w14:paraId="0962205B" w14:textId="77777777" w:rsidR="000260B1" w:rsidRDefault="000260B1" w:rsidP="000260B1">
      <w:pPr>
        <w:pStyle w:val="PL"/>
        <w:rPr>
          <w:lang w:eastAsia="zh-CN"/>
        </w:rPr>
      </w:pPr>
      <w:r w:rsidRPr="00533C32">
        <w:t xml:space="preserve">        default:</w:t>
      </w:r>
    </w:p>
    <w:p w14:paraId="1480003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D9486C3" w14:textId="77777777" w:rsidR="000260B1" w:rsidRDefault="000260B1" w:rsidP="000260B1">
      <w:pPr>
        <w:pStyle w:val="PL"/>
        <w:rPr>
          <w:lang w:eastAsia="zh-CN"/>
        </w:rPr>
      </w:pPr>
    </w:p>
    <w:p w14:paraId="16029F57" w14:textId="77777777" w:rsidR="000260B1" w:rsidRPr="00533C32" w:rsidRDefault="000260B1" w:rsidP="000260B1">
      <w:pPr>
        <w:pStyle w:val="PL"/>
      </w:pPr>
      <w:r w:rsidRPr="00533C32">
        <w:t xml:space="preserve">    get:</w:t>
      </w:r>
    </w:p>
    <w:p w14:paraId="7DA77E6E" w14:textId="77777777" w:rsidR="000260B1" w:rsidRPr="00533C32" w:rsidRDefault="000260B1" w:rsidP="000260B1">
      <w:pPr>
        <w:pStyle w:val="PL"/>
      </w:pPr>
      <w:r w:rsidRPr="00533C32">
        <w:t xml:space="preserve">      summary: Retrieves the </w:t>
      </w:r>
      <w:r>
        <w:t>Message Waiting D</w:t>
      </w:r>
      <w:r w:rsidRPr="00533C32">
        <w:t xml:space="preserve">ata of </w:t>
      </w:r>
      <w:r>
        <w:t>the</w:t>
      </w:r>
      <w:r w:rsidRPr="00533C32">
        <w:t xml:space="preserve"> UE</w:t>
      </w:r>
    </w:p>
    <w:p w14:paraId="1DAA3A26" w14:textId="77777777" w:rsidR="000260B1" w:rsidRPr="00533C32" w:rsidRDefault="000260B1" w:rsidP="000260B1">
      <w:pPr>
        <w:pStyle w:val="PL"/>
      </w:pPr>
      <w:r w:rsidRPr="00533C32">
        <w:t xml:space="preserve">      operationId: Query</w:t>
      </w:r>
      <w:r>
        <w:t>MessageWaitingData</w:t>
      </w:r>
    </w:p>
    <w:p w14:paraId="268584C5" w14:textId="77777777" w:rsidR="000260B1" w:rsidRPr="00533C32" w:rsidRDefault="000260B1" w:rsidP="000260B1">
      <w:pPr>
        <w:pStyle w:val="PL"/>
      </w:pPr>
      <w:r w:rsidRPr="00533C32">
        <w:t xml:space="preserve">      tags:</w:t>
      </w:r>
    </w:p>
    <w:p w14:paraId="6B433F8C" w14:textId="77777777" w:rsidR="000260B1" w:rsidRDefault="000260B1" w:rsidP="000260B1">
      <w:pPr>
        <w:pStyle w:val="PL"/>
        <w:rPr>
          <w:lang w:eastAsia="zh-CN"/>
        </w:rPr>
      </w:pPr>
      <w:r w:rsidRPr="00533C32">
        <w:t xml:space="preserve">        - </w:t>
      </w:r>
      <w:r>
        <w:t>Message Waiting Data</w:t>
      </w:r>
      <w:r w:rsidRPr="00533C32">
        <w:t xml:space="preserve"> (Document)</w:t>
      </w:r>
    </w:p>
    <w:p w14:paraId="0DE9D0BA" w14:textId="77777777" w:rsidR="000260B1" w:rsidRDefault="000260B1" w:rsidP="000260B1">
      <w:pPr>
        <w:pStyle w:val="PL"/>
      </w:pPr>
      <w:r>
        <w:t xml:space="preserve">      security:</w:t>
      </w:r>
    </w:p>
    <w:p w14:paraId="5DF93494" w14:textId="77777777" w:rsidR="000260B1" w:rsidRDefault="000260B1" w:rsidP="000260B1">
      <w:pPr>
        <w:pStyle w:val="PL"/>
      </w:pPr>
      <w:r>
        <w:t xml:space="preserve">        - {}</w:t>
      </w:r>
    </w:p>
    <w:p w14:paraId="3C62F6C5" w14:textId="77777777" w:rsidR="000260B1" w:rsidRDefault="000260B1" w:rsidP="000260B1">
      <w:pPr>
        <w:pStyle w:val="PL"/>
      </w:pPr>
      <w:r>
        <w:t xml:space="preserve">        - oAuth2ClientCredentials:</w:t>
      </w:r>
    </w:p>
    <w:p w14:paraId="3BA1B7B6" w14:textId="77777777" w:rsidR="000260B1" w:rsidRDefault="000260B1" w:rsidP="000260B1">
      <w:pPr>
        <w:pStyle w:val="PL"/>
      </w:pPr>
      <w:r>
        <w:t xml:space="preserve">          - nudr-dr</w:t>
      </w:r>
    </w:p>
    <w:p w14:paraId="46119A48" w14:textId="77777777" w:rsidR="000260B1" w:rsidRDefault="000260B1" w:rsidP="000260B1">
      <w:pPr>
        <w:pStyle w:val="PL"/>
      </w:pPr>
      <w:r>
        <w:t xml:space="preserve">        - oAuth2ClientCredentials:</w:t>
      </w:r>
    </w:p>
    <w:p w14:paraId="2C589BD7" w14:textId="77777777" w:rsidR="000260B1" w:rsidRDefault="000260B1" w:rsidP="000260B1">
      <w:pPr>
        <w:pStyle w:val="PL"/>
      </w:pPr>
      <w:r>
        <w:t xml:space="preserve">          - nudr-dr</w:t>
      </w:r>
    </w:p>
    <w:p w14:paraId="5E5F5F38" w14:textId="77777777" w:rsidR="000260B1" w:rsidRPr="00533C32" w:rsidRDefault="000260B1" w:rsidP="000260B1">
      <w:pPr>
        <w:pStyle w:val="PL"/>
        <w:rPr>
          <w:lang w:eastAsia="zh-CN"/>
        </w:rPr>
      </w:pPr>
      <w:r>
        <w:t xml:space="preserve">          - nudr-dr:subscription-data</w:t>
      </w:r>
    </w:p>
    <w:p w14:paraId="0BD4D890" w14:textId="77777777" w:rsidR="000260B1" w:rsidRPr="00533C32" w:rsidRDefault="000260B1" w:rsidP="000260B1">
      <w:pPr>
        <w:pStyle w:val="PL"/>
      </w:pPr>
      <w:r w:rsidRPr="00533C32">
        <w:t xml:space="preserve">      parameters:</w:t>
      </w:r>
    </w:p>
    <w:p w14:paraId="7F84D165" w14:textId="77777777" w:rsidR="000260B1" w:rsidRPr="00533C32" w:rsidRDefault="000260B1" w:rsidP="000260B1">
      <w:pPr>
        <w:pStyle w:val="PL"/>
      </w:pPr>
      <w:r w:rsidRPr="00533C32">
        <w:lastRenderedPageBreak/>
        <w:t xml:space="preserve">        - name: ueId</w:t>
      </w:r>
    </w:p>
    <w:p w14:paraId="2561FBAA" w14:textId="77777777" w:rsidR="000260B1" w:rsidRPr="00533C32" w:rsidRDefault="000260B1" w:rsidP="000260B1">
      <w:pPr>
        <w:pStyle w:val="PL"/>
      </w:pPr>
      <w:r w:rsidRPr="00533C32">
        <w:t xml:space="preserve">          in: path</w:t>
      </w:r>
    </w:p>
    <w:p w14:paraId="3B0078DB" w14:textId="77777777" w:rsidR="000260B1" w:rsidRPr="00533C32" w:rsidRDefault="000260B1" w:rsidP="000260B1">
      <w:pPr>
        <w:pStyle w:val="PL"/>
      </w:pPr>
      <w:r w:rsidRPr="00533C32">
        <w:t xml:space="preserve">          description: UE id</w:t>
      </w:r>
    </w:p>
    <w:p w14:paraId="1C294A12" w14:textId="77777777" w:rsidR="000260B1" w:rsidRPr="00533C32" w:rsidRDefault="000260B1" w:rsidP="000260B1">
      <w:pPr>
        <w:pStyle w:val="PL"/>
      </w:pPr>
      <w:r w:rsidRPr="00533C32">
        <w:t xml:space="preserve">          required: true</w:t>
      </w:r>
    </w:p>
    <w:p w14:paraId="770B4637" w14:textId="77777777" w:rsidR="000260B1" w:rsidRPr="00533C32" w:rsidRDefault="000260B1" w:rsidP="000260B1">
      <w:pPr>
        <w:pStyle w:val="PL"/>
      </w:pPr>
      <w:r w:rsidRPr="00533C32">
        <w:t xml:space="preserve">          schema:</w:t>
      </w:r>
    </w:p>
    <w:p w14:paraId="0691963C" w14:textId="77777777" w:rsidR="000260B1" w:rsidRPr="00533C32" w:rsidRDefault="000260B1" w:rsidP="000260B1">
      <w:pPr>
        <w:pStyle w:val="PL"/>
        <w:rPr>
          <w:lang w:eastAsia="zh-CN"/>
        </w:rPr>
      </w:pPr>
      <w:r w:rsidRPr="00533C32">
        <w:t xml:space="preserve">            $ref: 'TS29571_CommonData.yaml#/components/schemas/VarUeId'</w:t>
      </w:r>
    </w:p>
    <w:p w14:paraId="1A3D1ECB" w14:textId="77777777" w:rsidR="000260B1" w:rsidRPr="00533C32" w:rsidRDefault="000260B1" w:rsidP="000260B1">
      <w:pPr>
        <w:pStyle w:val="PL"/>
        <w:rPr>
          <w:lang w:eastAsia="zh-CN"/>
        </w:rPr>
      </w:pPr>
      <w:r w:rsidRPr="00533C32">
        <w:rPr>
          <w:lang w:eastAsia="zh-CN"/>
        </w:rPr>
        <w:t xml:space="preserve">        - name: fields</w:t>
      </w:r>
    </w:p>
    <w:p w14:paraId="35D2FE8E" w14:textId="77777777" w:rsidR="000260B1" w:rsidRPr="00533C32" w:rsidRDefault="000260B1" w:rsidP="000260B1">
      <w:pPr>
        <w:pStyle w:val="PL"/>
        <w:rPr>
          <w:lang w:eastAsia="zh-CN"/>
        </w:rPr>
      </w:pPr>
      <w:r w:rsidRPr="00533C32">
        <w:rPr>
          <w:lang w:eastAsia="zh-CN"/>
        </w:rPr>
        <w:t xml:space="preserve">          in: query</w:t>
      </w:r>
    </w:p>
    <w:p w14:paraId="7A7C58E3" w14:textId="77777777" w:rsidR="000260B1" w:rsidRPr="00533C32" w:rsidRDefault="000260B1" w:rsidP="000260B1">
      <w:pPr>
        <w:pStyle w:val="PL"/>
        <w:rPr>
          <w:lang w:eastAsia="zh-CN"/>
        </w:rPr>
      </w:pPr>
      <w:r w:rsidRPr="00533C32">
        <w:rPr>
          <w:lang w:eastAsia="zh-CN"/>
        </w:rPr>
        <w:t xml:space="preserve">          description: attributes to be retrieved</w:t>
      </w:r>
    </w:p>
    <w:p w14:paraId="0F6AEB5D" w14:textId="77777777" w:rsidR="000260B1" w:rsidRPr="00533C32" w:rsidRDefault="000260B1" w:rsidP="000260B1">
      <w:pPr>
        <w:pStyle w:val="PL"/>
        <w:rPr>
          <w:lang w:eastAsia="zh-CN"/>
        </w:rPr>
      </w:pPr>
      <w:r w:rsidRPr="00533C32">
        <w:rPr>
          <w:lang w:eastAsia="zh-CN"/>
        </w:rPr>
        <w:t xml:space="preserve">          required: false</w:t>
      </w:r>
    </w:p>
    <w:p w14:paraId="13D3FBAC" w14:textId="77777777" w:rsidR="000260B1" w:rsidRPr="00533C32" w:rsidRDefault="000260B1" w:rsidP="000260B1">
      <w:pPr>
        <w:pStyle w:val="PL"/>
        <w:rPr>
          <w:lang w:eastAsia="zh-CN"/>
        </w:rPr>
      </w:pPr>
      <w:r w:rsidRPr="00533C32">
        <w:rPr>
          <w:lang w:eastAsia="zh-CN"/>
        </w:rPr>
        <w:t xml:space="preserve">          schema:</w:t>
      </w:r>
    </w:p>
    <w:p w14:paraId="466AA164" w14:textId="77777777" w:rsidR="000260B1" w:rsidRPr="00533C32" w:rsidRDefault="000260B1" w:rsidP="000260B1">
      <w:pPr>
        <w:pStyle w:val="PL"/>
        <w:rPr>
          <w:lang w:eastAsia="zh-CN"/>
        </w:rPr>
      </w:pPr>
      <w:r w:rsidRPr="00533C32">
        <w:rPr>
          <w:lang w:eastAsia="zh-CN"/>
        </w:rPr>
        <w:t xml:space="preserve">            type: array</w:t>
      </w:r>
    </w:p>
    <w:p w14:paraId="03BE641B" w14:textId="77777777" w:rsidR="000260B1" w:rsidRPr="00533C32" w:rsidRDefault="000260B1" w:rsidP="000260B1">
      <w:pPr>
        <w:pStyle w:val="PL"/>
        <w:rPr>
          <w:lang w:eastAsia="zh-CN"/>
        </w:rPr>
      </w:pPr>
      <w:r w:rsidRPr="00533C32">
        <w:rPr>
          <w:lang w:eastAsia="zh-CN"/>
        </w:rPr>
        <w:t xml:space="preserve">            items:</w:t>
      </w:r>
    </w:p>
    <w:p w14:paraId="3A130D11" w14:textId="77777777" w:rsidR="000260B1" w:rsidRPr="00533C32" w:rsidRDefault="000260B1" w:rsidP="000260B1">
      <w:pPr>
        <w:pStyle w:val="PL"/>
        <w:rPr>
          <w:lang w:eastAsia="zh-CN"/>
        </w:rPr>
      </w:pPr>
      <w:r w:rsidRPr="00533C32">
        <w:rPr>
          <w:lang w:eastAsia="zh-CN"/>
        </w:rPr>
        <w:t xml:space="preserve">              type: string</w:t>
      </w:r>
    </w:p>
    <w:p w14:paraId="07E913EE" w14:textId="77777777" w:rsidR="000260B1" w:rsidRPr="00533C32" w:rsidRDefault="000260B1" w:rsidP="000260B1">
      <w:pPr>
        <w:pStyle w:val="PL"/>
        <w:rPr>
          <w:lang w:eastAsia="zh-CN"/>
        </w:rPr>
      </w:pPr>
      <w:r w:rsidRPr="00533C32">
        <w:rPr>
          <w:lang w:eastAsia="zh-CN"/>
        </w:rPr>
        <w:t xml:space="preserve">            minItems: 1</w:t>
      </w:r>
    </w:p>
    <w:p w14:paraId="13AE4145" w14:textId="77777777" w:rsidR="000260B1" w:rsidRPr="00533C32" w:rsidRDefault="000260B1" w:rsidP="000260B1">
      <w:pPr>
        <w:pStyle w:val="PL"/>
      </w:pPr>
      <w:r w:rsidRPr="00533C32">
        <w:t xml:space="preserve">          style: form</w:t>
      </w:r>
    </w:p>
    <w:p w14:paraId="1F0AA333" w14:textId="77777777" w:rsidR="000260B1" w:rsidRPr="00533C32" w:rsidRDefault="000260B1" w:rsidP="000260B1">
      <w:pPr>
        <w:pStyle w:val="PL"/>
        <w:rPr>
          <w:lang w:eastAsia="zh-CN"/>
        </w:rPr>
      </w:pPr>
      <w:r w:rsidRPr="00533C32">
        <w:t xml:space="preserve">          explode: false</w:t>
      </w:r>
    </w:p>
    <w:p w14:paraId="762398AA" w14:textId="77777777" w:rsidR="000260B1" w:rsidRPr="00533C32" w:rsidRDefault="000260B1" w:rsidP="000260B1">
      <w:pPr>
        <w:pStyle w:val="PL"/>
      </w:pPr>
      <w:r w:rsidRPr="00533C32">
        <w:t xml:space="preserve">        - name: supported-features</w:t>
      </w:r>
    </w:p>
    <w:p w14:paraId="4EA4BA5A" w14:textId="77777777" w:rsidR="000260B1" w:rsidRPr="00533C32" w:rsidRDefault="000260B1" w:rsidP="000260B1">
      <w:pPr>
        <w:pStyle w:val="PL"/>
      </w:pPr>
      <w:r w:rsidRPr="00533C32">
        <w:t xml:space="preserve">          in: query</w:t>
      </w:r>
    </w:p>
    <w:p w14:paraId="208DEDA2" w14:textId="77777777" w:rsidR="000260B1" w:rsidRPr="00533C32" w:rsidRDefault="000260B1" w:rsidP="000260B1">
      <w:pPr>
        <w:pStyle w:val="PL"/>
      </w:pPr>
      <w:r w:rsidRPr="00533C32">
        <w:t xml:space="preserve">          description: Supported Features</w:t>
      </w:r>
    </w:p>
    <w:p w14:paraId="7FE218A5" w14:textId="77777777" w:rsidR="000260B1" w:rsidRPr="00533C32" w:rsidRDefault="000260B1" w:rsidP="000260B1">
      <w:pPr>
        <w:pStyle w:val="PL"/>
      </w:pPr>
      <w:r w:rsidRPr="00533C32">
        <w:t xml:space="preserve">          schema:</w:t>
      </w:r>
    </w:p>
    <w:p w14:paraId="1FD86602" w14:textId="77777777" w:rsidR="000260B1" w:rsidRPr="00533C32" w:rsidRDefault="000260B1" w:rsidP="000260B1">
      <w:pPr>
        <w:pStyle w:val="PL"/>
        <w:rPr>
          <w:lang w:eastAsia="zh-CN"/>
        </w:rPr>
      </w:pPr>
      <w:r w:rsidRPr="00533C32">
        <w:t xml:space="preserve">             $ref: 'TS29571_CommonData.yaml#/components/schemas/SupportedFeatures'</w:t>
      </w:r>
    </w:p>
    <w:p w14:paraId="4BCE1C23" w14:textId="77777777" w:rsidR="000260B1" w:rsidRPr="00533C32" w:rsidRDefault="000260B1" w:rsidP="000260B1">
      <w:pPr>
        <w:pStyle w:val="PL"/>
      </w:pPr>
      <w:r w:rsidRPr="00533C32">
        <w:t xml:space="preserve">      responses:</w:t>
      </w:r>
    </w:p>
    <w:p w14:paraId="3D1A5A82" w14:textId="77777777" w:rsidR="000260B1" w:rsidRPr="00533C32" w:rsidRDefault="000260B1" w:rsidP="000260B1">
      <w:pPr>
        <w:pStyle w:val="PL"/>
      </w:pPr>
      <w:r w:rsidRPr="00533C32">
        <w:t xml:space="preserve">        '200':</w:t>
      </w:r>
    </w:p>
    <w:p w14:paraId="370F075E" w14:textId="77777777" w:rsidR="000260B1" w:rsidRPr="00533C32" w:rsidRDefault="000260B1" w:rsidP="000260B1">
      <w:pPr>
        <w:pStyle w:val="PL"/>
      </w:pPr>
      <w:r w:rsidRPr="00533C32">
        <w:t xml:space="preserve">          description: Expected response to a valid request</w:t>
      </w:r>
    </w:p>
    <w:p w14:paraId="569A6854" w14:textId="77777777" w:rsidR="000260B1" w:rsidRPr="00533C32" w:rsidRDefault="000260B1" w:rsidP="000260B1">
      <w:pPr>
        <w:pStyle w:val="PL"/>
      </w:pPr>
      <w:r w:rsidRPr="00533C32">
        <w:t xml:space="preserve">          content:</w:t>
      </w:r>
    </w:p>
    <w:p w14:paraId="7CA14DC8" w14:textId="77777777" w:rsidR="000260B1" w:rsidRPr="00533C32" w:rsidRDefault="000260B1" w:rsidP="000260B1">
      <w:pPr>
        <w:pStyle w:val="PL"/>
      </w:pPr>
      <w:r w:rsidRPr="00533C32">
        <w:t xml:space="preserve">            application/json:</w:t>
      </w:r>
    </w:p>
    <w:p w14:paraId="5331E7BE" w14:textId="77777777" w:rsidR="000260B1" w:rsidRPr="00533C32" w:rsidRDefault="000260B1" w:rsidP="000260B1">
      <w:pPr>
        <w:pStyle w:val="PL"/>
      </w:pPr>
      <w:r w:rsidRPr="00533C32">
        <w:t xml:space="preserve">              schema:</w:t>
      </w:r>
    </w:p>
    <w:p w14:paraId="3C94480E" w14:textId="77777777" w:rsidR="000260B1" w:rsidRPr="00533C32" w:rsidRDefault="000260B1" w:rsidP="000260B1">
      <w:pPr>
        <w:pStyle w:val="PL"/>
      </w:pPr>
      <w:r w:rsidRPr="00533C32">
        <w:t xml:space="preserve">                $ref: '#/components/schemas/</w:t>
      </w:r>
      <w:r>
        <w:t>MessageWaitingData</w:t>
      </w:r>
      <w:r w:rsidRPr="00533C32">
        <w:t>'</w:t>
      </w:r>
    </w:p>
    <w:p w14:paraId="1F9D075F" w14:textId="77777777" w:rsidR="000260B1" w:rsidRDefault="000260B1" w:rsidP="000260B1">
      <w:pPr>
        <w:pStyle w:val="PL"/>
        <w:rPr>
          <w:lang w:eastAsia="zh-CN"/>
        </w:rPr>
      </w:pPr>
      <w:r w:rsidRPr="00533C32">
        <w:t xml:space="preserve">        default:</w:t>
      </w:r>
    </w:p>
    <w:p w14:paraId="6630898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F18B47D" w14:textId="77777777" w:rsidR="000260B1" w:rsidRPr="00533C32" w:rsidRDefault="000260B1" w:rsidP="000260B1">
      <w:pPr>
        <w:pStyle w:val="PL"/>
      </w:pPr>
    </w:p>
    <w:p w14:paraId="21D1254F" w14:textId="77777777" w:rsidR="000260B1" w:rsidRPr="00533C32" w:rsidRDefault="000260B1" w:rsidP="000260B1">
      <w:pPr>
        <w:pStyle w:val="PL"/>
      </w:pPr>
      <w:r w:rsidRPr="00533C32">
        <w:t xml:space="preserve">  /subscription-data/{ueId}/{servingPlmnId}/provisioned-data/sms-mng-data:</w:t>
      </w:r>
    </w:p>
    <w:p w14:paraId="6F9111F3" w14:textId="77777777" w:rsidR="000260B1" w:rsidRPr="00533C32" w:rsidRDefault="000260B1" w:rsidP="000260B1">
      <w:pPr>
        <w:pStyle w:val="PL"/>
      </w:pPr>
      <w:r w:rsidRPr="00533C32">
        <w:t xml:space="preserve">    get:</w:t>
      </w:r>
    </w:p>
    <w:p w14:paraId="2B6A97B5" w14:textId="77777777" w:rsidR="000260B1" w:rsidRPr="00533C32" w:rsidRDefault="000260B1" w:rsidP="000260B1">
      <w:pPr>
        <w:pStyle w:val="PL"/>
      </w:pPr>
      <w:r w:rsidRPr="00533C32">
        <w:t xml:space="preserve">      summary: Retrieves the SMS management subscription data of a UE</w:t>
      </w:r>
    </w:p>
    <w:p w14:paraId="334ABB1E" w14:textId="77777777" w:rsidR="000260B1" w:rsidRPr="00533C32" w:rsidRDefault="000260B1" w:rsidP="000260B1">
      <w:pPr>
        <w:pStyle w:val="PL"/>
      </w:pPr>
      <w:r w:rsidRPr="00533C32">
        <w:t xml:space="preserve">      operationId: QuerySmsMngData</w:t>
      </w:r>
    </w:p>
    <w:p w14:paraId="54F948DC" w14:textId="77777777" w:rsidR="000260B1" w:rsidRPr="00533C32" w:rsidRDefault="000260B1" w:rsidP="000260B1">
      <w:pPr>
        <w:pStyle w:val="PL"/>
      </w:pPr>
      <w:r w:rsidRPr="00533C32">
        <w:t xml:space="preserve">      tags:</w:t>
      </w:r>
    </w:p>
    <w:p w14:paraId="7A6D0D64" w14:textId="77777777" w:rsidR="000260B1" w:rsidRDefault="000260B1" w:rsidP="000260B1">
      <w:pPr>
        <w:pStyle w:val="PL"/>
        <w:rPr>
          <w:lang w:eastAsia="zh-CN"/>
        </w:rPr>
      </w:pPr>
      <w:r w:rsidRPr="00533C32">
        <w:t xml:space="preserve">        - SMS Management Subscription Data (Document)</w:t>
      </w:r>
    </w:p>
    <w:p w14:paraId="44A79DA1" w14:textId="77777777" w:rsidR="000260B1" w:rsidRDefault="000260B1" w:rsidP="000260B1">
      <w:pPr>
        <w:pStyle w:val="PL"/>
      </w:pPr>
      <w:r>
        <w:t xml:space="preserve">      security:</w:t>
      </w:r>
    </w:p>
    <w:p w14:paraId="6D56FD55" w14:textId="77777777" w:rsidR="000260B1" w:rsidRDefault="000260B1" w:rsidP="000260B1">
      <w:pPr>
        <w:pStyle w:val="PL"/>
      </w:pPr>
      <w:r>
        <w:t xml:space="preserve">        - {}</w:t>
      </w:r>
    </w:p>
    <w:p w14:paraId="3D418989" w14:textId="77777777" w:rsidR="000260B1" w:rsidRDefault="000260B1" w:rsidP="000260B1">
      <w:pPr>
        <w:pStyle w:val="PL"/>
      </w:pPr>
      <w:r>
        <w:t xml:space="preserve">        - oAuth2ClientCredentials:</w:t>
      </w:r>
    </w:p>
    <w:p w14:paraId="164616BA" w14:textId="77777777" w:rsidR="000260B1" w:rsidRDefault="000260B1" w:rsidP="000260B1">
      <w:pPr>
        <w:pStyle w:val="PL"/>
      </w:pPr>
      <w:r>
        <w:t xml:space="preserve">          - nudr-dr</w:t>
      </w:r>
    </w:p>
    <w:p w14:paraId="19E29BC3" w14:textId="77777777" w:rsidR="000260B1" w:rsidRDefault="000260B1" w:rsidP="000260B1">
      <w:pPr>
        <w:pStyle w:val="PL"/>
      </w:pPr>
      <w:r>
        <w:t xml:space="preserve">        - oAuth2ClientCredentials:</w:t>
      </w:r>
    </w:p>
    <w:p w14:paraId="257E588A" w14:textId="77777777" w:rsidR="000260B1" w:rsidRDefault="000260B1" w:rsidP="000260B1">
      <w:pPr>
        <w:pStyle w:val="PL"/>
      </w:pPr>
      <w:r>
        <w:t xml:space="preserve">          - nudr-dr</w:t>
      </w:r>
    </w:p>
    <w:p w14:paraId="7B1771A8" w14:textId="77777777" w:rsidR="000260B1" w:rsidRPr="00533C32" w:rsidRDefault="000260B1" w:rsidP="000260B1">
      <w:pPr>
        <w:pStyle w:val="PL"/>
        <w:rPr>
          <w:lang w:eastAsia="zh-CN"/>
        </w:rPr>
      </w:pPr>
      <w:r>
        <w:t xml:space="preserve">          - nudr-dr:subscription-data</w:t>
      </w:r>
    </w:p>
    <w:p w14:paraId="4D703DD4" w14:textId="77777777" w:rsidR="000260B1" w:rsidRPr="00533C32" w:rsidRDefault="000260B1" w:rsidP="000260B1">
      <w:pPr>
        <w:pStyle w:val="PL"/>
      </w:pPr>
      <w:r w:rsidRPr="00533C32">
        <w:t xml:space="preserve">      parameters:</w:t>
      </w:r>
    </w:p>
    <w:p w14:paraId="6600DB56" w14:textId="77777777" w:rsidR="000260B1" w:rsidRPr="00533C32" w:rsidRDefault="000260B1" w:rsidP="000260B1">
      <w:pPr>
        <w:pStyle w:val="PL"/>
      </w:pPr>
      <w:r w:rsidRPr="00533C32">
        <w:t xml:space="preserve">        - name: ueId</w:t>
      </w:r>
    </w:p>
    <w:p w14:paraId="49EB4C9B" w14:textId="77777777" w:rsidR="000260B1" w:rsidRPr="00533C32" w:rsidRDefault="000260B1" w:rsidP="000260B1">
      <w:pPr>
        <w:pStyle w:val="PL"/>
      </w:pPr>
      <w:r w:rsidRPr="00533C32">
        <w:t xml:space="preserve">          in: path</w:t>
      </w:r>
    </w:p>
    <w:p w14:paraId="62E6B265" w14:textId="77777777" w:rsidR="000260B1" w:rsidRPr="00533C32" w:rsidRDefault="000260B1" w:rsidP="000260B1">
      <w:pPr>
        <w:pStyle w:val="PL"/>
      </w:pPr>
      <w:r w:rsidRPr="00533C32">
        <w:t xml:space="preserve">          description: UE id</w:t>
      </w:r>
    </w:p>
    <w:p w14:paraId="4756AF99" w14:textId="77777777" w:rsidR="000260B1" w:rsidRPr="00533C32" w:rsidRDefault="000260B1" w:rsidP="000260B1">
      <w:pPr>
        <w:pStyle w:val="PL"/>
      </w:pPr>
      <w:r w:rsidRPr="00533C32">
        <w:t xml:space="preserve">          required: true</w:t>
      </w:r>
    </w:p>
    <w:p w14:paraId="639B516E" w14:textId="77777777" w:rsidR="000260B1" w:rsidRPr="00533C32" w:rsidRDefault="000260B1" w:rsidP="000260B1">
      <w:pPr>
        <w:pStyle w:val="PL"/>
      </w:pPr>
      <w:r w:rsidRPr="00533C32">
        <w:t xml:space="preserve">          schema:</w:t>
      </w:r>
    </w:p>
    <w:p w14:paraId="588FC26D" w14:textId="77777777" w:rsidR="000260B1" w:rsidRPr="00533C32" w:rsidRDefault="000260B1" w:rsidP="000260B1">
      <w:pPr>
        <w:pStyle w:val="PL"/>
      </w:pPr>
      <w:r w:rsidRPr="00533C32">
        <w:t xml:space="preserve">            $ref: 'TS29571_CommonData.yaml#/components/schemas/VarUeId'</w:t>
      </w:r>
    </w:p>
    <w:p w14:paraId="1E22A4CB" w14:textId="77777777" w:rsidR="000260B1" w:rsidRPr="00533C32" w:rsidRDefault="000260B1" w:rsidP="000260B1">
      <w:pPr>
        <w:pStyle w:val="PL"/>
      </w:pPr>
      <w:r w:rsidRPr="00533C32">
        <w:t xml:space="preserve">        - name: servingPlmnId</w:t>
      </w:r>
    </w:p>
    <w:p w14:paraId="3218C761" w14:textId="77777777" w:rsidR="000260B1" w:rsidRPr="00533C32" w:rsidRDefault="000260B1" w:rsidP="000260B1">
      <w:pPr>
        <w:pStyle w:val="PL"/>
      </w:pPr>
      <w:r w:rsidRPr="00533C32">
        <w:t xml:space="preserve">          in: path</w:t>
      </w:r>
    </w:p>
    <w:p w14:paraId="7BA5A096" w14:textId="77777777" w:rsidR="000260B1" w:rsidRPr="00533C32" w:rsidRDefault="000260B1" w:rsidP="000260B1">
      <w:pPr>
        <w:pStyle w:val="PL"/>
      </w:pPr>
      <w:r w:rsidRPr="00533C32">
        <w:t xml:space="preserve">          description: PLMN ID</w:t>
      </w:r>
    </w:p>
    <w:p w14:paraId="1C0E9E38" w14:textId="77777777" w:rsidR="000260B1" w:rsidRPr="00533C32" w:rsidRDefault="000260B1" w:rsidP="000260B1">
      <w:pPr>
        <w:pStyle w:val="PL"/>
      </w:pPr>
      <w:r w:rsidRPr="00533C32">
        <w:t xml:space="preserve">          required: true</w:t>
      </w:r>
    </w:p>
    <w:p w14:paraId="77D88A68" w14:textId="77777777" w:rsidR="000260B1" w:rsidRPr="00533C32" w:rsidRDefault="000260B1" w:rsidP="000260B1">
      <w:pPr>
        <w:pStyle w:val="PL"/>
      </w:pPr>
      <w:r w:rsidRPr="00533C32">
        <w:t xml:space="preserve">          schema:</w:t>
      </w:r>
    </w:p>
    <w:p w14:paraId="49429D3C" w14:textId="77777777" w:rsidR="000260B1" w:rsidRPr="00533C32" w:rsidRDefault="000260B1" w:rsidP="000260B1">
      <w:pPr>
        <w:pStyle w:val="PL"/>
        <w:rPr>
          <w:lang w:eastAsia="zh-CN"/>
        </w:rPr>
      </w:pPr>
      <w:r w:rsidRPr="00533C32">
        <w:t xml:space="preserve">            $ref: '#/components/schemas/VarPlmnId'</w:t>
      </w:r>
    </w:p>
    <w:p w14:paraId="1B96DE8A" w14:textId="77777777" w:rsidR="000260B1" w:rsidRPr="00533C32" w:rsidRDefault="000260B1" w:rsidP="000260B1">
      <w:pPr>
        <w:pStyle w:val="PL"/>
      </w:pPr>
      <w:r w:rsidRPr="00533C32">
        <w:t xml:space="preserve">        - name: supported-features</w:t>
      </w:r>
    </w:p>
    <w:p w14:paraId="05E42283" w14:textId="77777777" w:rsidR="000260B1" w:rsidRPr="00533C32" w:rsidRDefault="000260B1" w:rsidP="000260B1">
      <w:pPr>
        <w:pStyle w:val="PL"/>
      </w:pPr>
      <w:r w:rsidRPr="00533C32">
        <w:t xml:space="preserve">          in: query</w:t>
      </w:r>
    </w:p>
    <w:p w14:paraId="1C0CAEEB" w14:textId="77777777" w:rsidR="000260B1" w:rsidRPr="00533C32" w:rsidRDefault="000260B1" w:rsidP="000260B1">
      <w:pPr>
        <w:pStyle w:val="PL"/>
      </w:pPr>
      <w:r w:rsidRPr="00533C32">
        <w:t xml:space="preserve">          description: Supported Features</w:t>
      </w:r>
    </w:p>
    <w:p w14:paraId="2D9F311C" w14:textId="77777777" w:rsidR="000260B1" w:rsidRPr="00533C32" w:rsidRDefault="000260B1" w:rsidP="000260B1">
      <w:pPr>
        <w:pStyle w:val="PL"/>
      </w:pPr>
      <w:r w:rsidRPr="00533C32">
        <w:t xml:space="preserve">          schema:</w:t>
      </w:r>
    </w:p>
    <w:p w14:paraId="4F2BBA71" w14:textId="77777777" w:rsidR="000260B1" w:rsidRPr="00533C32" w:rsidRDefault="000260B1" w:rsidP="000260B1">
      <w:pPr>
        <w:pStyle w:val="PL"/>
        <w:rPr>
          <w:lang w:eastAsia="zh-CN"/>
        </w:rPr>
      </w:pPr>
      <w:r w:rsidRPr="00533C32">
        <w:t xml:space="preserve">             $ref: 'TS29571_CommonData.yaml#/components/schemas/SupportedFeatures'</w:t>
      </w:r>
    </w:p>
    <w:p w14:paraId="5B9C4E86" w14:textId="77777777" w:rsidR="000260B1" w:rsidRPr="00533C32" w:rsidRDefault="000260B1" w:rsidP="000260B1">
      <w:pPr>
        <w:pStyle w:val="PL"/>
      </w:pPr>
      <w:r w:rsidRPr="00533C32">
        <w:t xml:space="preserve">        - name: If-None-Match</w:t>
      </w:r>
    </w:p>
    <w:p w14:paraId="167D63D7" w14:textId="77777777" w:rsidR="000260B1" w:rsidRPr="00533C32" w:rsidRDefault="000260B1" w:rsidP="000260B1">
      <w:pPr>
        <w:pStyle w:val="PL"/>
      </w:pPr>
      <w:r w:rsidRPr="00533C32">
        <w:t xml:space="preserve">          in: header</w:t>
      </w:r>
    </w:p>
    <w:p w14:paraId="636BFDEE" w14:textId="77777777" w:rsidR="000260B1" w:rsidRPr="00533C32" w:rsidRDefault="000260B1" w:rsidP="000260B1">
      <w:pPr>
        <w:pStyle w:val="PL"/>
      </w:pPr>
      <w:r w:rsidRPr="00533C32">
        <w:t xml:space="preserve">          description: Validator for conditional requests, as described in RFC 7232, 3.2</w:t>
      </w:r>
    </w:p>
    <w:p w14:paraId="40F97099" w14:textId="77777777" w:rsidR="000260B1" w:rsidRPr="00533C32" w:rsidRDefault="000260B1" w:rsidP="000260B1">
      <w:pPr>
        <w:pStyle w:val="PL"/>
      </w:pPr>
      <w:r w:rsidRPr="00533C32">
        <w:t xml:space="preserve">          schema:</w:t>
      </w:r>
    </w:p>
    <w:p w14:paraId="3C616EF4" w14:textId="77777777" w:rsidR="000260B1" w:rsidRPr="00533C32" w:rsidRDefault="000260B1" w:rsidP="000260B1">
      <w:pPr>
        <w:pStyle w:val="PL"/>
      </w:pPr>
      <w:r w:rsidRPr="00533C32">
        <w:t xml:space="preserve">            type: string</w:t>
      </w:r>
    </w:p>
    <w:p w14:paraId="00EA6A86" w14:textId="77777777" w:rsidR="000260B1" w:rsidRPr="00533C32" w:rsidRDefault="000260B1" w:rsidP="000260B1">
      <w:pPr>
        <w:pStyle w:val="PL"/>
      </w:pPr>
      <w:r w:rsidRPr="00533C32">
        <w:t xml:space="preserve">        - name: If-Modified-Since</w:t>
      </w:r>
    </w:p>
    <w:p w14:paraId="3C054F07" w14:textId="77777777" w:rsidR="000260B1" w:rsidRPr="00533C32" w:rsidRDefault="000260B1" w:rsidP="000260B1">
      <w:pPr>
        <w:pStyle w:val="PL"/>
      </w:pPr>
      <w:r w:rsidRPr="00533C32">
        <w:t xml:space="preserve">          in: header</w:t>
      </w:r>
    </w:p>
    <w:p w14:paraId="32B589CD" w14:textId="77777777" w:rsidR="000260B1" w:rsidRPr="00533C32" w:rsidRDefault="000260B1" w:rsidP="000260B1">
      <w:pPr>
        <w:pStyle w:val="PL"/>
      </w:pPr>
      <w:r w:rsidRPr="00533C32">
        <w:t xml:space="preserve">          description: Validator for conditional requests, as described in RFC 7232, 3.3</w:t>
      </w:r>
    </w:p>
    <w:p w14:paraId="79743CA2" w14:textId="77777777" w:rsidR="000260B1" w:rsidRPr="00533C32" w:rsidRDefault="000260B1" w:rsidP="000260B1">
      <w:pPr>
        <w:pStyle w:val="PL"/>
      </w:pPr>
      <w:r w:rsidRPr="00533C32">
        <w:t xml:space="preserve">          schema:</w:t>
      </w:r>
    </w:p>
    <w:p w14:paraId="7B4717C5" w14:textId="77777777" w:rsidR="000260B1" w:rsidRPr="00533C32" w:rsidRDefault="000260B1" w:rsidP="000260B1">
      <w:pPr>
        <w:pStyle w:val="PL"/>
        <w:rPr>
          <w:lang w:eastAsia="zh-CN"/>
        </w:rPr>
      </w:pPr>
      <w:r w:rsidRPr="00533C32">
        <w:t xml:space="preserve">            type: string</w:t>
      </w:r>
    </w:p>
    <w:p w14:paraId="7167E9C2" w14:textId="77777777" w:rsidR="000260B1" w:rsidRPr="00533C32" w:rsidRDefault="000260B1" w:rsidP="000260B1">
      <w:pPr>
        <w:pStyle w:val="PL"/>
      </w:pPr>
      <w:r w:rsidRPr="00533C32">
        <w:t xml:space="preserve">      responses:</w:t>
      </w:r>
    </w:p>
    <w:p w14:paraId="3A7FA7CB" w14:textId="77777777" w:rsidR="000260B1" w:rsidRPr="00533C32" w:rsidRDefault="000260B1" w:rsidP="000260B1">
      <w:pPr>
        <w:pStyle w:val="PL"/>
      </w:pPr>
      <w:r w:rsidRPr="00533C32">
        <w:t xml:space="preserve">        '200':</w:t>
      </w:r>
    </w:p>
    <w:p w14:paraId="4E54FB60" w14:textId="77777777" w:rsidR="000260B1" w:rsidRPr="00533C32" w:rsidRDefault="000260B1" w:rsidP="000260B1">
      <w:pPr>
        <w:pStyle w:val="PL"/>
      </w:pPr>
      <w:r w:rsidRPr="00533C32">
        <w:t xml:space="preserve">          description: Expected response to a valid request</w:t>
      </w:r>
    </w:p>
    <w:p w14:paraId="2D3C698B" w14:textId="77777777" w:rsidR="000260B1" w:rsidRPr="00533C32" w:rsidRDefault="000260B1" w:rsidP="000260B1">
      <w:pPr>
        <w:pStyle w:val="PL"/>
      </w:pPr>
      <w:r w:rsidRPr="00533C32">
        <w:t xml:space="preserve">          content:</w:t>
      </w:r>
    </w:p>
    <w:p w14:paraId="01A9C0E8" w14:textId="77777777" w:rsidR="000260B1" w:rsidRPr="00533C32" w:rsidRDefault="000260B1" w:rsidP="000260B1">
      <w:pPr>
        <w:pStyle w:val="PL"/>
      </w:pPr>
      <w:r w:rsidRPr="00533C32">
        <w:t xml:space="preserve">            application/json:</w:t>
      </w:r>
    </w:p>
    <w:p w14:paraId="685A3BBA" w14:textId="77777777" w:rsidR="000260B1" w:rsidRPr="00533C32" w:rsidRDefault="000260B1" w:rsidP="000260B1">
      <w:pPr>
        <w:pStyle w:val="PL"/>
      </w:pPr>
      <w:r w:rsidRPr="00533C32">
        <w:lastRenderedPageBreak/>
        <w:t xml:space="preserve">              schema:</w:t>
      </w:r>
    </w:p>
    <w:p w14:paraId="68B2384B" w14:textId="77777777" w:rsidR="000260B1" w:rsidRPr="00533C32" w:rsidRDefault="000260B1" w:rsidP="000260B1">
      <w:pPr>
        <w:pStyle w:val="PL"/>
        <w:rPr>
          <w:lang w:eastAsia="zh-CN"/>
        </w:rPr>
      </w:pPr>
      <w:r w:rsidRPr="00533C32">
        <w:t xml:space="preserve">                $ref: '#/components/schemas/SmsManagementSubscriptionData'</w:t>
      </w:r>
    </w:p>
    <w:p w14:paraId="182685DE" w14:textId="77777777" w:rsidR="000260B1" w:rsidRPr="00533C32" w:rsidRDefault="000260B1" w:rsidP="000260B1">
      <w:pPr>
        <w:pStyle w:val="PL"/>
      </w:pPr>
      <w:r w:rsidRPr="00533C32">
        <w:t xml:space="preserve">          headers:</w:t>
      </w:r>
    </w:p>
    <w:p w14:paraId="18EA495A" w14:textId="77777777" w:rsidR="000260B1" w:rsidRPr="00533C32" w:rsidRDefault="000260B1" w:rsidP="000260B1">
      <w:pPr>
        <w:pStyle w:val="PL"/>
      </w:pPr>
      <w:r w:rsidRPr="00533C32">
        <w:t xml:space="preserve">            Cache-Control:</w:t>
      </w:r>
    </w:p>
    <w:p w14:paraId="6F0CC1E8" w14:textId="77777777" w:rsidR="000260B1" w:rsidRPr="00533C32" w:rsidRDefault="000260B1" w:rsidP="000260B1">
      <w:pPr>
        <w:pStyle w:val="PL"/>
      </w:pPr>
      <w:r w:rsidRPr="00533C32">
        <w:t xml:space="preserve">              description: Cache-Control containing max-age, as described in RFC 7234, 5.2</w:t>
      </w:r>
    </w:p>
    <w:p w14:paraId="5777D4AB" w14:textId="77777777" w:rsidR="000260B1" w:rsidRPr="00533C32" w:rsidRDefault="000260B1" w:rsidP="000260B1">
      <w:pPr>
        <w:pStyle w:val="PL"/>
      </w:pPr>
      <w:r w:rsidRPr="00533C32">
        <w:t xml:space="preserve">              schema:</w:t>
      </w:r>
    </w:p>
    <w:p w14:paraId="2B2699D6" w14:textId="77777777" w:rsidR="000260B1" w:rsidRPr="00533C32" w:rsidRDefault="000260B1" w:rsidP="000260B1">
      <w:pPr>
        <w:pStyle w:val="PL"/>
      </w:pPr>
      <w:r w:rsidRPr="00533C32">
        <w:t xml:space="preserve">                type: string</w:t>
      </w:r>
    </w:p>
    <w:p w14:paraId="02E867EF" w14:textId="77777777" w:rsidR="000260B1" w:rsidRPr="00533C32" w:rsidRDefault="000260B1" w:rsidP="000260B1">
      <w:pPr>
        <w:pStyle w:val="PL"/>
      </w:pPr>
      <w:r w:rsidRPr="00533C32">
        <w:t xml:space="preserve">            ETag:</w:t>
      </w:r>
    </w:p>
    <w:p w14:paraId="28E7F05A" w14:textId="77777777" w:rsidR="000260B1" w:rsidRPr="00533C32" w:rsidRDefault="000260B1" w:rsidP="000260B1">
      <w:pPr>
        <w:pStyle w:val="PL"/>
      </w:pPr>
      <w:r w:rsidRPr="00533C32">
        <w:t xml:space="preserve">              description: Entity Tag, containing a strong validator, as described in RFC 7232, 2.3</w:t>
      </w:r>
    </w:p>
    <w:p w14:paraId="64FC6CD6" w14:textId="77777777" w:rsidR="000260B1" w:rsidRPr="00533C32" w:rsidRDefault="000260B1" w:rsidP="000260B1">
      <w:pPr>
        <w:pStyle w:val="PL"/>
      </w:pPr>
      <w:r w:rsidRPr="00533C32">
        <w:t xml:space="preserve">              schema:</w:t>
      </w:r>
    </w:p>
    <w:p w14:paraId="42E82ACE" w14:textId="77777777" w:rsidR="000260B1" w:rsidRPr="00533C32" w:rsidRDefault="000260B1" w:rsidP="000260B1">
      <w:pPr>
        <w:pStyle w:val="PL"/>
      </w:pPr>
      <w:r w:rsidRPr="00533C32">
        <w:t xml:space="preserve">                type: string</w:t>
      </w:r>
    </w:p>
    <w:p w14:paraId="5FBEEB3D" w14:textId="77777777" w:rsidR="000260B1" w:rsidRPr="00533C32" w:rsidRDefault="000260B1" w:rsidP="000260B1">
      <w:pPr>
        <w:pStyle w:val="PL"/>
      </w:pPr>
      <w:r w:rsidRPr="00533C32">
        <w:t xml:space="preserve">            Last-Modified:</w:t>
      </w:r>
    </w:p>
    <w:p w14:paraId="3A536B29" w14:textId="77777777" w:rsidR="000260B1" w:rsidRPr="00533C32" w:rsidRDefault="000260B1" w:rsidP="000260B1">
      <w:pPr>
        <w:pStyle w:val="PL"/>
      </w:pPr>
      <w:r w:rsidRPr="00533C32">
        <w:t xml:space="preserve">              description: Timestamp for last modification of the resource, as described in RFC 7232, 2.2</w:t>
      </w:r>
    </w:p>
    <w:p w14:paraId="2D42E23B" w14:textId="77777777" w:rsidR="000260B1" w:rsidRPr="00533C32" w:rsidRDefault="000260B1" w:rsidP="000260B1">
      <w:pPr>
        <w:pStyle w:val="PL"/>
      </w:pPr>
      <w:r w:rsidRPr="00533C32">
        <w:t xml:space="preserve">              schema:</w:t>
      </w:r>
    </w:p>
    <w:p w14:paraId="79EDBF35" w14:textId="77777777" w:rsidR="000260B1" w:rsidRPr="00533C32" w:rsidRDefault="000260B1" w:rsidP="000260B1">
      <w:pPr>
        <w:pStyle w:val="PL"/>
        <w:rPr>
          <w:lang w:eastAsia="zh-CN"/>
        </w:rPr>
      </w:pPr>
      <w:r w:rsidRPr="00533C32">
        <w:t xml:space="preserve">                type: strin</w:t>
      </w:r>
      <w:r w:rsidRPr="00533C32">
        <w:rPr>
          <w:lang w:eastAsia="zh-CN"/>
        </w:rPr>
        <w:t>g</w:t>
      </w:r>
    </w:p>
    <w:p w14:paraId="30CD42ED" w14:textId="77777777" w:rsidR="000260B1" w:rsidRDefault="000260B1" w:rsidP="000260B1">
      <w:pPr>
        <w:pStyle w:val="PL"/>
        <w:rPr>
          <w:lang w:eastAsia="zh-CN"/>
        </w:rPr>
      </w:pPr>
      <w:r w:rsidRPr="00533C32">
        <w:t xml:space="preserve">        default:</w:t>
      </w:r>
    </w:p>
    <w:p w14:paraId="4D8D3C8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E575331" w14:textId="77777777" w:rsidR="000260B1" w:rsidRPr="00533C32" w:rsidRDefault="000260B1" w:rsidP="000260B1">
      <w:pPr>
        <w:pStyle w:val="PL"/>
      </w:pPr>
    </w:p>
    <w:p w14:paraId="371F6454" w14:textId="77777777" w:rsidR="000260B1" w:rsidRPr="00533C32" w:rsidRDefault="000260B1" w:rsidP="000260B1">
      <w:pPr>
        <w:pStyle w:val="PL"/>
      </w:pPr>
      <w:r w:rsidRPr="00533C32">
        <w:t xml:space="preserve">  /subscription-data/{ueId}/{servingPlmnId}/provisioned-data/sms-data:</w:t>
      </w:r>
    </w:p>
    <w:p w14:paraId="4A58C913" w14:textId="77777777" w:rsidR="000260B1" w:rsidRPr="00533C32" w:rsidRDefault="000260B1" w:rsidP="000260B1">
      <w:pPr>
        <w:pStyle w:val="PL"/>
      </w:pPr>
      <w:r w:rsidRPr="00533C32">
        <w:t xml:space="preserve">    get:</w:t>
      </w:r>
    </w:p>
    <w:p w14:paraId="4B26C095" w14:textId="77777777" w:rsidR="000260B1" w:rsidRPr="00533C32" w:rsidRDefault="000260B1" w:rsidP="000260B1">
      <w:pPr>
        <w:pStyle w:val="PL"/>
      </w:pPr>
      <w:r w:rsidRPr="00533C32">
        <w:t xml:space="preserve">      summary: Retrieves the SMS subscription data of a UE</w:t>
      </w:r>
    </w:p>
    <w:p w14:paraId="28B6F670" w14:textId="77777777" w:rsidR="000260B1" w:rsidRPr="00533C32" w:rsidRDefault="000260B1" w:rsidP="000260B1">
      <w:pPr>
        <w:pStyle w:val="PL"/>
      </w:pPr>
      <w:r w:rsidRPr="00533C32">
        <w:t xml:space="preserve">      operationId: QuerySmsData</w:t>
      </w:r>
    </w:p>
    <w:p w14:paraId="0E18E628" w14:textId="77777777" w:rsidR="000260B1" w:rsidRPr="00533C32" w:rsidRDefault="000260B1" w:rsidP="000260B1">
      <w:pPr>
        <w:pStyle w:val="PL"/>
      </w:pPr>
      <w:r w:rsidRPr="00533C32">
        <w:t xml:space="preserve">      tags:</w:t>
      </w:r>
    </w:p>
    <w:p w14:paraId="6C423A3C" w14:textId="77777777" w:rsidR="000260B1" w:rsidRDefault="000260B1" w:rsidP="000260B1">
      <w:pPr>
        <w:pStyle w:val="PL"/>
        <w:rPr>
          <w:lang w:eastAsia="zh-CN"/>
        </w:rPr>
      </w:pPr>
      <w:r w:rsidRPr="00533C32">
        <w:t xml:space="preserve">        - SMS Subscription Data (Document)</w:t>
      </w:r>
    </w:p>
    <w:p w14:paraId="43C1085B" w14:textId="77777777" w:rsidR="000260B1" w:rsidRDefault="000260B1" w:rsidP="000260B1">
      <w:pPr>
        <w:pStyle w:val="PL"/>
      </w:pPr>
      <w:r>
        <w:t xml:space="preserve">      security:</w:t>
      </w:r>
    </w:p>
    <w:p w14:paraId="5F6A6EF0" w14:textId="77777777" w:rsidR="000260B1" w:rsidRDefault="000260B1" w:rsidP="000260B1">
      <w:pPr>
        <w:pStyle w:val="PL"/>
      </w:pPr>
      <w:r>
        <w:t xml:space="preserve">        - {}</w:t>
      </w:r>
    </w:p>
    <w:p w14:paraId="112ECBE6" w14:textId="77777777" w:rsidR="000260B1" w:rsidRDefault="000260B1" w:rsidP="000260B1">
      <w:pPr>
        <w:pStyle w:val="PL"/>
      </w:pPr>
      <w:r>
        <w:t xml:space="preserve">        - oAuth2ClientCredentials:</w:t>
      </w:r>
    </w:p>
    <w:p w14:paraId="4B5100CF" w14:textId="77777777" w:rsidR="000260B1" w:rsidRDefault="000260B1" w:rsidP="000260B1">
      <w:pPr>
        <w:pStyle w:val="PL"/>
      </w:pPr>
      <w:r>
        <w:t xml:space="preserve">          - nudr-dr</w:t>
      </w:r>
    </w:p>
    <w:p w14:paraId="7D98DF42" w14:textId="77777777" w:rsidR="000260B1" w:rsidRDefault="000260B1" w:rsidP="000260B1">
      <w:pPr>
        <w:pStyle w:val="PL"/>
      </w:pPr>
      <w:r>
        <w:t xml:space="preserve">        - oAuth2ClientCredentials:</w:t>
      </w:r>
    </w:p>
    <w:p w14:paraId="6CB9F3EA" w14:textId="77777777" w:rsidR="000260B1" w:rsidRDefault="000260B1" w:rsidP="000260B1">
      <w:pPr>
        <w:pStyle w:val="PL"/>
      </w:pPr>
      <w:r>
        <w:t xml:space="preserve">          - nudr-dr</w:t>
      </w:r>
    </w:p>
    <w:p w14:paraId="34CF4B79" w14:textId="77777777" w:rsidR="000260B1" w:rsidRPr="00533C32" w:rsidRDefault="000260B1" w:rsidP="000260B1">
      <w:pPr>
        <w:pStyle w:val="PL"/>
        <w:rPr>
          <w:lang w:eastAsia="zh-CN"/>
        </w:rPr>
      </w:pPr>
      <w:r>
        <w:t xml:space="preserve">          - nudr-dr:subscription-data</w:t>
      </w:r>
    </w:p>
    <w:p w14:paraId="0F8F375A" w14:textId="77777777" w:rsidR="000260B1" w:rsidRPr="00533C32" w:rsidRDefault="000260B1" w:rsidP="000260B1">
      <w:pPr>
        <w:pStyle w:val="PL"/>
      </w:pPr>
      <w:r w:rsidRPr="00533C32">
        <w:t xml:space="preserve">      parameters:</w:t>
      </w:r>
    </w:p>
    <w:p w14:paraId="044B3BBC" w14:textId="77777777" w:rsidR="000260B1" w:rsidRPr="00533C32" w:rsidRDefault="000260B1" w:rsidP="000260B1">
      <w:pPr>
        <w:pStyle w:val="PL"/>
      </w:pPr>
      <w:r w:rsidRPr="00533C32">
        <w:t xml:space="preserve">        - name: ueId</w:t>
      </w:r>
    </w:p>
    <w:p w14:paraId="553F4C13" w14:textId="77777777" w:rsidR="000260B1" w:rsidRPr="00533C32" w:rsidRDefault="000260B1" w:rsidP="000260B1">
      <w:pPr>
        <w:pStyle w:val="PL"/>
      </w:pPr>
      <w:r w:rsidRPr="00533C32">
        <w:t xml:space="preserve">          in: path</w:t>
      </w:r>
    </w:p>
    <w:p w14:paraId="78565841" w14:textId="77777777" w:rsidR="000260B1" w:rsidRPr="00533C32" w:rsidRDefault="000260B1" w:rsidP="000260B1">
      <w:pPr>
        <w:pStyle w:val="PL"/>
      </w:pPr>
      <w:r w:rsidRPr="00533C32">
        <w:t xml:space="preserve">          description: UE id</w:t>
      </w:r>
    </w:p>
    <w:p w14:paraId="2384B046" w14:textId="77777777" w:rsidR="000260B1" w:rsidRPr="00533C32" w:rsidRDefault="000260B1" w:rsidP="000260B1">
      <w:pPr>
        <w:pStyle w:val="PL"/>
      </w:pPr>
      <w:r w:rsidRPr="00533C32">
        <w:t xml:space="preserve">          required: true</w:t>
      </w:r>
    </w:p>
    <w:p w14:paraId="346B2E3E" w14:textId="77777777" w:rsidR="000260B1" w:rsidRPr="00533C32" w:rsidRDefault="000260B1" w:rsidP="000260B1">
      <w:pPr>
        <w:pStyle w:val="PL"/>
      </w:pPr>
      <w:r w:rsidRPr="00533C32">
        <w:t xml:space="preserve">          schema:</w:t>
      </w:r>
    </w:p>
    <w:p w14:paraId="0ED9DEF0" w14:textId="77777777" w:rsidR="000260B1" w:rsidRPr="00533C32" w:rsidRDefault="000260B1" w:rsidP="000260B1">
      <w:pPr>
        <w:pStyle w:val="PL"/>
      </w:pPr>
      <w:r w:rsidRPr="00533C32">
        <w:t xml:space="preserve">            $ref: 'TS29571_CommonData.yaml#/components/schemas/VarUeId'</w:t>
      </w:r>
    </w:p>
    <w:p w14:paraId="574A4B91" w14:textId="77777777" w:rsidR="000260B1" w:rsidRPr="00533C32" w:rsidRDefault="000260B1" w:rsidP="000260B1">
      <w:pPr>
        <w:pStyle w:val="PL"/>
      </w:pPr>
      <w:r w:rsidRPr="00533C32">
        <w:t xml:space="preserve">        - name: servingPlmnId</w:t>
      </w:r>
    </w:p>
    <w:p w14:paraId="5841E439" w14:textId="77777777" w:rsidR="000260B1" w:rsidRPr="00533C32" w:rsidRDefault="000260B1" w:rsidP="000260B1">
      <w:pPr>
        <w:pStyle w:val="PL"/>
      </w:pPr>
      <w:r w:rsidRPr="00533C32">
        <w:t xml:space="preserve">          in: path</w:t>
      </w:r>
    </w:p>
    <w:p w14:paraId="72DD43C8" w14:textId="77777777" w:rsidR="000260B1" w:rsidRPr="00533C32" w:rsidRDefault="000260B1" w:rsidP="000260B1">
      <w:pPr>
        <w:pStyle w:val="PL"/>
      </w:pPr>
      <w:r w:rsidRPr="00533C32">
        <w:t xml:space="preserve">          description: PLMN ID</w:t>
      </w:r>
    </w:p>
    <w:p w14:paraId="2D7E5122" w14:textId="77777777" w:rsidR="000260B1" w:rsidRPr="00533C32" w:rsidRDefault="000260B1" w:rsidP="000260B1">
      <w:pPr>
        <w:pStyle w:val="PL"/>
      </w:pPr>
      <w:r w:rsidRPr="00533C32">
        <w:t xml:space="preserve">          required: true</w:t>
      </w:r>
    </w:p>
    <w:p w14:paraId="61FB5A65" w14:textId="77777777" w:rsidR="000260B1" w:rsidRPr="00533C32" w:rsidRDefault="000260B1" w:rsidP="000260B1">
      <w:pPr>
        <w:pStyle w:val="PL"/>
      </w:pPr>
      <w:r w:rsidRPr="00533C32">
        <w:t xml:space="preserve">          schema:</w:t>
      </w:r>
    </w:p>
    <w:p w14:paraId="02C7B4C1" w14:textId="77777777" w:rsidR="000260B1" w:rsidRPr="00533C32" w:rsidRDefault="000260B1" w:rsidP="000260B1">
      <w:pPr>
        <w:pStyle w:val="PL"/>
        <w:rPr>
          <w:lang w:eastAsia="zh-CN"/>
        </w:rPr>
      </w:pPr>
      <w:r w:rsidRPr="00533C32">
        <w:t xml:space="preserve">            $ref: '#/components/schemas/VarPlmnId'</w:t>
      </w:r>
    </w:p>
    <w:p w14:paraId="426DFE58" w14:textId="77777777" w:rsidR="000260B1" w:rsidRPr="00533C32" w:rsidRDefault="000260B1" w:rsidP="000260B1">
      <w:pPr>
        <w:pStyle w:val="PL"/>
      </w:pPr>
      <w:r w:rsidRPr="00533C32">
        <w:t xml:space="preserve">        - name: supported-features</w:t>
      </w:r>
    </w:p>
    <w:p w14:paraId="10C35296" w14:textId="77777777" w:rsidR="000260B1" w:rsidRPr="00533C32" w:rsidRDefault="000260B1" w:rsidP="000260B1">
      <w:pPr>
        <w:pStyle w:val="PL"/>
      </w:pPr>
      <w:r w:rsidRPr="00533C32">
        <w:t xml:space="preserve">          in: query</w:t>
      </w:r>
    </w:p>
    <w:p w14:paraId="3043FC17" w14:textId="77777777" w:rsidR="000260B1" w:rsidRPr="00533C32" w:rsidRDefault="000260B1" w:rsidP="000260B1">
      <w:pPr>
        <w:pStyle w:val="PL"/>
      </w:pPr>
      <w:r w:rsidRPr="00533C32">
        <w:t xml:space="preserve">          description: Supported Features</w:t>
      </w:r>
    </w:p>
    <w:p w14:paraId="3B2ACFA7" w14:textId="77777777" w:rsidR="000260B1" w:rsidRPr="00533C32" w:rsidRDefault="000260B1" w:rsidP="000260B1">
      <w:pPr>
        <w:pStyle w:val="PL"/>
      </w:pPr>
      <w:r w:rsidRPr="00533C32">
        <w:t xml:space="preserve">          schema:</w:t>
      </w:r>
    </w:p>
    <w:p w14:paraId="746D1694" w14:textId="77777777" w:rsidR="000260B1" w:rsidRPr="00533C32" w:rsidRDefault="000260B1" w:rsidP="000260B1">
      <w:pPr>
        <w:pStyle w:val="PL"/>
        <w:rPr>
          <w:lang w:eastAsia="zh-CN"/>
        </w:rPr>
      </w:pPr>
      <w:r w:rsidRPr="00533C32">
        <w:t xml:space="preserve">             $ref: 'TS29571_CommonData.yaml#/components/schemas/SupportedFeatures'</w:t>
      </w:r>
    </w:p>
    <w:p w14:paraId="18080E99" w14:textId="77777777" w:rsidR="000260B1" w:rsidRPr="00533C32" w:rsidRDefault="000260B1" w:rsidP="000260B1">
      <w:pPr>
        <w:pStyle w:val="PL"/>
      </w:pPr>
      <w:r w:rsidRPr="00533C32">
        <w:t xml:space="preserve">        - name: If-None-Match</w:t>
      </w:r>
    </w:p>
    <w:p w14:paraId="0824CD8A" w14:textId="77777777" w:rsidR="000260B1" w:rsidRPr="00533C32" w:rsidRDefault="000260B1" w:rsidP="000260B1">
      <w:pPr>
        <w:pStyle w:val="PL"/>
      </w:pPr>
      <w:r w:rsidRPr="00533C32">
        <w:t xml:space="preserve">          in: header</w:t>
      </w:r>
    </w:p>
    <w:p w14:paraId="06EDE554" w14:textId="77777777" w:rsidR="000260B1" w:rsidRPr="00533C32" w:rsidRDefault="000260B1" w:rsidP="000260B1">
      <w:pPr>
        <w:pStyle w:val="PL"/>
      </w:pPr>
      <w:r w:rsidRPr="00533C32">
        <w:t xml:space="preserve">          description: Validator for conditional requests, as described in RFC 7232, 3.2</w:t>
      </w:r>
    </w:p>
    <w:p w14:paraId="6F8371D9" w14:textId="77777777" w:rsidR="000260B1" w:rsidRPr="00533C32" w:rsidRDefault="000260B1" w:rsidP="000260B1">
      <w:pPr>
        <w:pStyle w:val="PL"/>
      </w:pPr>
      <w:r w:rsidRPr="00533C32">
        <w:t xml:space="preserve">          schema:</w:t>
      </w:r>
    </w:p>
    <w:p w14:paraId="20B383BA" w14:textId="77777777" w:rsidR="000260B1" w:rsidRPr="00533C32" w:rsidRDefault="000260B1" w:rsidP="000260B1">
      <w:pPr>
        <w:pStyle w:val="PL"/>
      </w:pPr>
      <w:r w:rsidRPr="00533C32">
        <w:t xml:space="preserve">            type: string</w:t>
      </w:r>
    </w:p>
    <w:p w14:paraId="21D12DA5" w14:textId="77777777" w:rsidR="000260B1" w:rsidRPr="00533C32" w:rsidRDefault="000260B1" w:rsidP="000260B1">
      <w:pPr>
        <w:pStyle w:val="PL"/>
      </w:pPr>
      <w:r w:rsidRPr="00533C32">
        <w:t xml:space="preserve">        - name: If-Modified-Since</w:t>
      </w:r>
    </w:p>
    <w:p w14:paraId="70D0D9D2" w14:textId="77777777" w:rsidR="000260B1" w:rsidRPr="00533C32" w:rsidRDefault="000260B1" w:rsidP="000260B1">
      <w:pPr>
        <w:pStyle w:val="PL"/>
      </w:pPr>
      <w:r w:rsidRPr="00533C32">
        <w:t xml:space="preserve">          in: header</w:t>
      </w:r>
    </w:p>
    <w:p w14:paraId="1741470D" w14:textId="77777777" w:rsidR="000260B1" w:rsidRPr="00533C32" w:rsidRDefault="000260B1" w:rsidP="000260B1">
      <w:pPr>
        <w:pStyle w:val="PL"/>
      </w:pPr>
      <w:r w:rsidRPr="00533C32">
        <w:t xml:space="preserve">          description: Validator for conditional requests, as described in RFC 7232, 3.3</w:t>
      </w:r>
    </w:p>
    <w:p w14:paraId="3E4F77A5" w14:textId="77777777" w:rsidR="000260B1" w:rsidRPr="00533C32" w:rsidRDefault="000260B1" w:rsidP="000260B1">
      <w:pPr>
        <w:pStyle w:val="PL"/>
      </w:pPr>
      <w:r w:rsidRPr="00533C32">
        <w:t xml:space="preserve">          schema:</w:t>
      </w:r>
    </w:p>
    <w:p w14:paraId="09ADB815" w14:textId="77777777" w:rsidR="000260B1" w:rsidRPr="00533C32" w:rsidRDefault="000260B1" w:rsidP="000260B1">
      <w:pPr>
        <w:pStyle w:val="PL"/>
        <w:rPr>
          <w:lang w:eastAsia="zh-CN"/>
        </w:rPr>
      </w:pPr>
      <w:r w:rsidRPr="00533C32">
        <w:t xml:space="preserve">            type: string</w:t>
      </w:r>
    </w:p>
    <w:p w14:paraId="687BA783" w14:textId="77777777" w:rsidR="000260B1" w:rsidRPr="00533C32" w:rsidRDefault="000260B1" w:rsidP="000260B1">
      <w:pPr>
        <w:pStyle w:val="PL"/>
      </w:pPr>
      <w:r w:rsidRPr="00533C32">
        <w:t xml:space="preserve">      responses:</w:t>
      </w:r>
    </w:p>
    <w:p w14:paraId="6AD63B08" w14:textId="77777777" w:rsidR="000260B1" w:rsidRPr="00533C32" w:rsidRDefault="000260B1" w:rsidP="000260B1">
      <w:pPr>
        <w:pStyle w:val="PL"/>
      </w:pPr>
      <w:r w:rsidRPr="00533C32">
        <w:t xml:space="preserve">        '200':</w:t>
      </w:r>
    </w:p>
    <w:p w14:paraId="37A39812" w14:textId="77777777" w:rsidR="000260B1" w:rsidRPr="00533C32" w:rsidRDefault="000260B1" w:rsidP="000260B1">
      <w:pPr>
        <w:pStyle w:val="PL"/>
      </w:pPr>
      <w:r w:rsidRPr="00533C32">
        <w:t xml:space="preserve">          description: Expected response to a valid request</w:t>
      </w:r>
    </w:p>
    <w:p w14:paraId="1A0DAF40" w14:textId="77777777" w:rsidR="000260B1" w:rsidRPr="00533C32" w:rsidRDefault="000260B1" w:rsidP="000260B1">
      <w:pPr>
        <w:pStyle w:val="PL"/>
      </w:pPr>
      <w:r w:rsidRPr="00533C32">
        <w:t xml:space="preserve">          content:</w:t>
      </w:r>
    </w:p>
    <w:p w14:paraId="1A08F362" w14:textId="77777777" w:rsidR="000260B1" w:rsidRPr="00533C32" w:rsidRDefault="000260B1" w:rsidP="000260B1">
      <w:pPr>
        <w:pStyle w:val="PL"/>
      </w:pPr>
      <w:r w:rsidRPr="00533C32">
        <w:t xml:space="preserve">            application/json:</w:t>
      </w:r>
    </w:p>
    <w:p w14:paraId="646DB4DD" w14:textId="77777777" w:rsidR="000260B1" w:rsidRPr="00533C32" w:rsidRDefault="000260B1" w:rsidP="000260B1">
      <w:pPr>
        <w:pStyle w:val="PL"/>
      </w:pPr>
      <w:r w:rsidRPr="00533C32">
        <w:t xml:space="preserve">              schema:</w:t>
      </w:r>
    </w:p>
    <w:p w14:paraId="5FC08050" w14:textId="77777777" w:rsidR="000260B1" w:rsidRPr="00533C32" w:rsidRDefault="000260B1" w:rsidP="000260B1">
      <w:pPr>
        <w:pStyle w:val="PL"/>
        <w:rPr>
          <w:lang w:eastAsia="zh-CN"/>
        </w:rPr>
      </w:pPr>
      <w:r w:rsidRPr="00533C32">
        <w:t xml:space="preserve">                $ref: '#/components/schemas/SmsSubscriptionData'</w:t>
      </w:r>
    </w:p>
    <w:p w14:paraId="77076AD4" w14:textId="77777777" w:rsidR="000260B1" w:rsidRPr="00533C32" w:rsidRDefault="000260B1" w:rsidP="000260B1">
      <w:pPr>
        <w:pStyle w:val="PL"/>
      </w:pPr>
      <w:r w:rsidRPr="00533C32">
        <w:t xml:space="preserve">          headers:</w:t>
      </w:r>
    </w:p>
    <w:p w14:paraId="729A4B30" w14:textId="77777777" w:rsidR="000260B1" w:rsidRPr="00533C32" w:rsidRDefault="000260B1" w:rsidP="000260B1">
      <w:pPr>
        <w:pStyle w:val="PL"/>
      </w:pPr>
      <w:r w:rsidRPr="00533C32">
        <w:t xml:space="preserve">            Cache-Control:</w:t>
      </w:r>
    </w:p>
    <w:p w14:paraId="24435A2A" w14:textId="77777777" w:rsidR="000260B1" w:rsidRPr="00533C32" w:rsidRDefault="000260B1" w:rsidP="000260B1">
      <w:pPr>
        <w:pStyle w:val="PL"/>
      </w:pPr>
      <w:r w:rsidRPr="00533C32">
        <w:t xml:space="preserve">              description: Cache-Control containing max-age, as described in RFC 7234, 5.2</w:t>
      </w:r>
    </w:p>
    <w:p w14:paraId="46E6BC1F" w14:textId="77777777" w:rsidR="000260B1" w:rsidRPr="00533C32" w:rsidRDefault="000260B1" w:rsidP="000260B1">
      <w:pPr>
        <w:pStyle w:val="PL"/>
      </w:pPr>
      <w:r w:rsidRPr="00533C32">
        <w:t xml:space="preserve">              schema:</w:t>
      </w:r>
    </w:p>
    <w:p w14:paraId="1CCBDA50" w14:textId="77777777" w:rsidR="000260B1" w:rsidRPr="00533C32" w:rsidRDefault="000260B1" w:rsidP="000260B1">
      <w:pPr>
        <w:pStyle w:val="PL"/>
      </w:pPr>
      <w:r w:rsidRPr="00533C32">
        <w:t xml:space="preserve">                type: string</w:t>
      </w:r>
    </w:p>
    <w:p w14:paraId="5382FBDD" w14:textId="77777777" w:rsidR="000260B1" w:rsidRPr="00533C32" w:rsidRDefault="000260B1" w:rsidP="000260B1">
      <w:pPr>
        <w:pStyle w:val="PL"/>
      </w:pPr>
      <w:r w:rsidRPr="00533C32">
        <w:t xml:space="preserve">            ETag:</w:t>
      </w:r>
    </w:p>
    <w:p w14:paraId="63052E17" w14:textId="77777777" w:rsidR="000260B1" w:rsidRPr="00533C32" w:rsidRDefault="000260B1" w:rsidP="000260B1">
      <w:pPr>
        <w:pStyle w:val="PL"/>
      </w:pPr>
      <w:r w:rsidRPr="00533C32">
        <w:t xml:space="preserve">              description: Entity Tag, containing a strong validator, as described in RFC 7232, 2.3</w:t>
      </w:r>
    </w:p>
    <w:p w14:paraId="58C61C45" w14:textId="77777777" w:rsidR="000260B1" w:rsidRPr="00533C32" w:rsidRDefault="000260B1" w:rsidP="000260B1">
      <w:pPr>
        <w:pStyle w:val="PL"/>
      </w:pPr>
      <w:r w:rsidRPr="00533C32">
        <w:t xml:space="preserve">              schema:</w:t>
      </w:r>
    </w:p>
    <w:p w14:paraId="43375CD5" w14:textId="77777777" w:rsidR="000260B1" w:rsidRPr="00533C32" w:rsidRDefault="000260B1" w:rsidP="000260B1">
      <w:pPr>
        <w:pStyle w:val="PL"/>
      </w:pPr>
      <w:r w:rsidRPr="00533C32">
        <w:t xml:space="preserve">                type: string</w:t>
      </w:r>
    </w:p>
    <w:p w14:paraId="3DF12215" w14:textId="77777777" w:rsidR="000260B1" w:rsidRPr="00533C32" w:rsidRDefault="000260B1" w:rsidP="000260B1">
      <w:pPr>
        <w:pStyle w:val="PL"/>
      </w:pPr>
      <w:r w:rsidRPr="00533C32">
        <w:t xml:space="preserve">            Last-Modified:</w:t>
      </w:r>
    </w:p>
    <w:p w14:paraId="66B55D23" w14:textId="77777777" w:rsidR="000260B1" w:rsidRPr="00533C32" w:rsidRDefault="000260B1" w:rsidP="000260B1">
      <w:pPr>
        <w:pStyle w:val="PL"/>
      </w:pPr>
      <w:r w:rsidRPr="00533C32">
        <w:lastRenderedPageBreak/>
        <w:t xml:space="preserve">              description: Timestamp for last modification of the resource, as described in RFC 7232, 2.2</w:t>
      </w:r>
    </w:p>
    <w:p w14:paraId="56C2FBED" w14:textId="77777777" w:rsidR="000260B1" w:rsidRPr="00533C32" w:rsidRDefault="000260B1" w:rsidP="000260B1">
      <w:pPr>
        <w:pStyle w:val="PL"/>
      </w:pPr>
      <w:r w:rsidRPr="00533C32">
        <w:t xml:space="preserve">              schema:</w:t>
      </w:r>
    </w:p>
    <w:p w14:paraId="1147A8BD" w14:textId="77777777" w:rsidR="000260B1" w:rsidRPr="00533C32" w:rsidRDefault="000260B1" w:rsidP="000260B1">
      <w:pPr>
        <w:pStyle w:val="PL"/>
        <w:rPr>
          <w:lang w:eastAsia="zh-CN"/>
        </w:rPr>
      </w:pPr>
      <w:r w:rsidRPr="00533C32">
        <w:t xml:space="preserve">                type: string</w:t>
      </w:r>
    </w:p>
    <w:p w14:paraId="052114E2" w14:textId="77777777" w:rsidR="000260B1" w:rsidRDefault="000260B1" w:rsidP="000260B1">
      <w:pPr>
        <w:pStyle w:val="PL"/>
        <w:rPr>
          <w:lang w:eastAsia="zh-CN"/>
        </w:rPr>
      </w:pPr>
      <w:r w:rsidRPr="00533C32">
        <w:t xml:space="preserve">        default:</w:t>
      </w:r>
    </w:p>
    <w:p w14:paraId="612ADABF"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416B784" w14:textId="77777777" w:rsidR="000260B1" w:rsidRPr="00533C32" w:rsidRDefault="000260B1" w:rsidP="000260B1">
      <w:pPr>
        <w:pStyle w:val="PL"/>
      </w:pPr>
    </w:p>
    <w:p w14:paraId="368B0C89" w14:textId="77777777" w:rsidR="000260B1" w:rsidRPr="00533C32" w:rsidRDefault="000260B1" w:rsidP="000260B1">
      <w:pPr>
        <w:pStyle w:val="PL"/>
      </w:pPr>
      <w:r w:rsidRPr="00533C32">
        <w:t xml:space="preserve">  /subscription-data/{ueId}/pp-data:</w:t>
      </w:r>
    </w:p>
    <w:p w14:paraId="0F6CA57C" w14:textId="77777777" w:rsidR="000260B1" w:rsidRPr="00533C32" w:rsidRDefault="000260B1" w:rsidP="000260B1">
      <w:pPr>
        <w:pStyle w:val="PL"/>
      </w:pPr>
      <w:r w:rsidRPr="00533C32">
        <w:t xml:space="preserve">    get:</w:t>
      </w:r>
    </w:p>
    <w:p w14:paraId="561544FC" w14:textId="77777777" w:rsidR="000260B1" w:rsidRPr="00533C32" w:rsidRDefault="000260B1" w:rsidP="000260B1">
      <w:pPr>
        <w:pStyle w:val="PL"/>
      </w:pPr>
      <w:r w:rsidRPr="00533C32">
        <w:t xml:space="preserve">      summary: Read the profile of a given UE</w:t>
      </w:r>
    </w:p>
    <w:p w14:paraId="09046791" w14:textId="77777777" w:rsidR="000260B1" w:rsidRPr="00533C32" w:rsidRDefault="000260B1" w:rsidP="000260B1">
      <w:pPr>
        <w:pStyle w:val="PL"/>
      </w:pPr>
      <w:r w:rsidRPr="00533C32">
        <w:t xml:space="preserve">      operationId: GetppData</w:t>
      </w:r>
    </w:p>
    <w:p w14:paraId="0905EE5C" w14:textId="77777777" w:rsidR="000260B1" w:rsidRPr="00533C32" w:rsidRDefault="000260B1" w:rsidP="000260B1">
      <w:pPr>
        <w:pStyle w:val="PL"/>
      </w:pPr>
      <w:r w:rsidRPr="00533C32">
        <w:t xml:space="preserve">      tags:</w:t>
      </w:r>
    </w:p>
    <w:p w14:paraId="4395FA3E" w14:textId="77777777" w:rsidR="000260B1" w:rsidRDefault="000260B1" w:rsidP="000260B1">
      <w:pPr>
        <w:pStyle w:val="PL"/>
        <w:rPr>
          <w:lang w:eastAsia="zh-CN"/>
        </w:rPr>
      </w:pPr>
      <w:r w:rsidRPr="00533C32">
        <w:t xml:space="preserve">      - Parameter Provision (Document)</w:t>
      </w:r>
    </w:p>
    <w:p w14:paraId="6BADE68D" w14:textId="77777777" w:rsidR="000260B1" w:rsidRDefault="000260B1" w:rsidP="000260B1">
      <w:pPr>
        <w:pStyle w:val="PL"/>
      </w:pPr>
      <w:r>
        <w:t xml:space="preserve">      security:</w:t>
      </w:r>
    </w:p>
    <w:p w14:paraId="09729AC0" w14:textId="77777777" w:rsidR="000260B1" w:rsidRDefault="000260B1" w:rsidP="000260B1">
      <w:pPr>
        <w:pStyle w:val="PL"/>
      </w:pPr>
      <w:r>
        <w:t xml:space="preserve">        - {}</w:t>
      </w:r>
    </w:p>
    <w:p w14:paraId="0CA75E0B" w14:textId="77777777" w:rsidR="000260B1" w:rsidRDefault="000260B1" w:rsidP="000260B1">
      <w:pPr>
        <w:pStyle w:val="PL"/>
      </w:pPr>
      <w:r>
        <w:t xml:space="preserve">        - oAuth2ClientCredentials:</w:t>
      </w:r>
    </w:p>
    <w:p w14:paraId="0BCF7882" w14:textId="77777777" w:rsidR="000260B1" w:rsidRDefault="000260B1" w:rsidP="000260B1">
      <w:pPr>
        <w:pStyle w:val="PL"/>
      </w:pPr>
      <w:r>
        <w:t xml:space="preserve">          - nudr-dr</w:t>
      </w:r>
    </w:p>
    <w:p w14:paraId="314EC2A8" w14:textId="77777777" w:rsidR="000260B1" w:rsidRDefault="000260B1" w:rsidP="000260B1">
      <w:pPr>
        <w:pStyle w:val="PL"/>
      </w:pPr>
      <w:r>
        <w:t xml:space="preserve">        - oAuth2ClientCredentials:</w:t>
      </w:r>
    </w:p>
    <w:p w14:paraId="358E800C" w14:textId="77777777" w:rsidR="000260B1" w:rsidRDefault="000260B1" w:rsidP="000260B1">
      <w:pPr>
        <w:pStyle w:val="PL"/>
      </w:pPr>
      <w:r>
        <w:t xml:space="preserve">          - nudr-dr</w:t>
      </w:r>
    </w:p>
    <w:p w14:paraId="36D31E1B" w14:textId="77777777" w:rsidR="000260B1" w:rsidRPr="00533C32" w:rsidRDefault="000260B1" w:rsidP="000260B1">
      <w:pPr>
        <w:pStyle w:val="PL"/>
        <w:rPr>
          <w:lang w:eastAsia="zh-CN"/>
        </w:rPr>
      </w:pPr>
      <w:r>
        <w:t xml:space="preserve">          - nudr-dr:subscription-data</w:t>
      </w:r>
    </w:p>
    <w:p w14:paraId="5C36D22A" w14:textId="77777777" w:rsidR="000260B1" w:rsidRPr="00533C32" w:rsidRDefault="000260B1" w:rsidP="000260B1">
      <w:pPr>
        <w:pStyle w:val="PL"/>
      </w:pPr>
      <w:r w:rsidRPr="00533C32">
        <w:t xml:space="preserve">      parameters:</w:t>
      </w:r>
    </w:p>
    <w:p w14:paraId="3E2985BA" w14:textId="77777777" w:rsidR="000260B1" w:rsidRPr="00533C32" w:rsidRDefault="000260B1" w:rsidP="000260B1">
      <w:pPr>
        <w:pStyle w:val="PL"/>
      </w:pPr>
      <w:r w:rsidRPr="00533C32">
        <w:t xml:space="preserve">        - name: ueId</w:t>
      </w:r>
    </w:p>
    <w:p w14:paraId="59FBFCB2" w14:textId="77777777" w:rsidR="000260B1" w:rsidRPr="00533C32" w:rsidRDefault="000260B1" w:rsidP="000260B1">
      <w:pPr>
        <w:pStyle w:val="PL"/>
      </w:pPr>
      <w:r w:rsidRPr="00533C32">
        <w:t xml:space="preserve">          in: path</w:t>
      </w:r>
    </w:p>
    <w:p w14:paraId="331A277C" w14:textId="77777777" w:rsidR="000260B1" w:rsidRPr="00533C32" w:rsidRDefault="000260B1" w:rsidP="000260B1">
      <w:pPr>
        <w:pStyle w:val="PL"/>
      </w:pPr>
      <w:r w:rsidRPr="00533C32">
        <w:t xml:space="preserve">          description: pp data for a UE</w:t>
      </w:r>
    </w:p>
    <w:p w14:paraId="0D698C54" w14:textId="77777777" w:rsidR="000260B1" w:rsidRPr="00533C32" w:rsidRDefault="000260B1" w:rsidP="000260B1">
      <w:pPr>
        <w:pStyle w:val="PL"/>
      </w:pPr>
      <w:r w:rsidRPr="00533C32">
        <w:t xml:space="preserve">          required: true</w:t>
      </w:r>
    </w:p>
    <w:p w14:paraId="2539228C" w14:textId="77777777" w:rsidR="000260B1" w:rsidRPr="00533C32" w:rsidRDefault="000260B1" w:rsidP="000260B1">
      <w:pPr>
        <w:pStyle w:val="PL"/>
      </w:pPr>
      <w:r w:rsidRPr="00533C32">
        <w:t xml:space="preserve">          schema:</w:t>
      </w:r>
    </w:p>
    <w:p w14:paraId="1BEF18E6" w14:textId="77777777" w:rsidR="000260B1" w:rsidRPr="00533C32" w:rsidRDefault="000260B1" w:rsidP="000260B1">
      <w:pPr>
        <w:pStyle w:val="PL"/>
        <w:rPr>
          <w:lang w:eastAsia="zh-CN"/>
        </w:rPr>
      </w:pPr>
      <w:r w:rsidRPr="00533C32">
        <w:t xml:space="preserve">            $ref: 'TS29571_CommonData.yaml#/components/schemas/VarUeId'</w:t>
      </w:r>
    </w:p>
    <w:p w14:paraId="3E9AE055" w14:textId="77777777" w:rsidR="000260B1" w:rsidRPr="00533C32" w:rsidRDefault="000260B1" w:rsidP="000260B1">
      <w:pPr>
        <w:pStyle w:val="PL"/>
      </w:pPr>
      <w:r w:rsidRPr="00533C32">
        <w:t xml:space="preserve">        - name: supported-features</w:t>
      </w:r>
    </w:p>
    <w:p w14:paraId="569D003C" w14:textId="77777777" w:rsidR="000260B1" w:rsidRPr="00533C32" w:rsidRDefault="000260B1" w:rsidP="000260B1">
      <w:pPr>
        <w:pStyle w:val="PL"/>
      </w:pPr>
      <w:r w:rsidRPr="00533C32">
        <w:t xml:space="preserve">          in: query</w:t>
      </w:r>
    </w:p>
    <w:p w14:paraId="601ED217" w14:textId="77777777" w:rsidR="000260B1" w:rsidRPr="00533C32" w:rsidRDefault="000260B1" w:rsidP="000260B1">
      <w:pPr>
        <w:pStyle w:val="PL"/>
      </w:pPr>
      <w:r w:rsidRPr="00533C32">
        <w:t xml:space="preserve">          description: Supported Features</w:t>
      </w:r>
    </w:p>
    <w:p w14:paraId="196EA376" w14:textId="77777777" w:rsidR="000260B1" w:rsidRPr="00533C32" w:rsidRDefault="000260B1" w:rsidP="000260B1">
      <w:pPr>
        <w:pStyle w:val="PL"/>
      </w:pPr>
      <w:r w:rsidRPr="00533C32">
        <w:t xml:space="preserve">          schema:</w:t>
      </w:r>
    </w:p>
    <w:p w14:paraId="448196F2" w14:textId="77777777" w:rsidR="000260B1" w:rsidRPr="00533C32" w:rsidRDefault="000260B1" w:rsidP="000260B1">
      <w:pPr>
        <w:pStyle w:val="PL"/>
        <w:rPr>
          <w:lang w:eastAsia="zh-CN"/>
        </w:rPr>
      </w:pPr>
      <w:r w:rsidRPr="00533C32">
        <w:t xml:space="preserve">             $ref: 'TS29571_CommonData.yaml#/components/schemas/SupportedFeatures'</w:t>
      </w:r>
    </w:p>
    <w:p w14:paraId="3A889AC8" w14:textId="77777777" w:rsidR="000260B1" w:rsidRPr="00533C32" w:rsidRDefault="000260B1" w:rsidP="000260B1">
      <w:pPr>
        <w:pStyle w:val="PL"/>
      </w:pPr>
      <w:r w:rsidRPr="00533C32">
        <w:t xml:space="preserve">        - name: If-None-Match</w:t>
      </w:r>
    </w:p>
    <w:p w14:paraId="25A6AE78" w14:textId="77777777" w:rsidR="000260B1" w:rsidRPr="00533C32" w:rsidRDefault="000260B1" w:rsidP="000260B1">
      <w:pPr>
        <w:pStyle w:val="PL"/>
      </w:pPr>
      <w:r w:rsidRPr="00533C32">
        <w:t xml:space="preserve">          in: header</w:t>
      </w:r>
    </w:p>
    <w:p w14:paraId="067FF3D6" w14:textId="77777777" w:rsidR="000260B1" w:rsidRPr="00533C32" w:rsidRDefault="000260B1" w:rsidP="000260B1">
      <w:pPr>
        <w:pStyle w:val="PL"/>
      </w:pPr>
      <w:r w:rsidRPr="00533C32">
        <w:t xml:space="preserve">          description: Validator for conditional requests, as described in RFC 7232, 3.2</w:t>
      </w:r>
    </w:p>
    <w:p w14:paraId="75B9FBBB" w14:textId="77777777" w:rsidR="000260B1" w:rsidRPr="00533C32" w:rsidRDefault="000260B1" w:rsidP="000260B1">
      <w:pPr>
        <w:pStyle w:val="PL"/>
      </w:pPr>
      <w:r w:rsidRPr="00533C32">
        <w:t xml:space="preserve">          schema:</w:t>
      </w:r>
    </w:p>
    <w:p w14:paraId="7AFB2E77" w14:textId="77777777" w:rsidR="000260B1" w:rsidRPr="00533C32" w:rsidRDefault="000260B1" w:rsidP="000260B1">
      <w:pPr>
        <w:pStyle w:val="PL"/>
      </w:pPr>
      <w:r w:rsidRPr="00533C32">
        <w:t xml:space="preserve">            type: string</w:t>
      </w:r>
    </w:p>
    <w:p w14:paraId="11327D0D" w14:textId="77777777" w:rsidR="000260B1" w:rsidRPr="00533C32" w:rsidRDefault="000260B1" w:rsidP="000260B1">
      <w:pPr>
        <w:pStyle w:val="PL"/>
      </w:pPr>
      <w:r w:rsidRPr="00533C32">
        <w:t xml:space="preserve">        - name: If-Modified-Since</w:t>
      </w:r>
    </w:p>
    <w:p w14:paraId="58F40BE6" w14:textId="77777777" w:rsidR="000260B1" w:rsidRPr="00533C32" w:rsidRDefault="000260B1" w:rsidP="000260B1">
      <w:pPr>
        <w:pStyle w:val="PL"/>
      </w:pPr>
      <w:r w:rsidRPr="00533C32">
        <w:t xml:space="preserve">          in: header</w:t>
      </w:r>
    </w:p>
    <w:p w14:paraId="25796EE4" w14:textId="77777777" w:rsidR="000260B1" w:rsidRPr="00533C32" w:rsidRDefault="000260B1" w:rsidP="000260B1">
      <w:pPr>
        <w:pStyle w:val="PL"/>
      </w:pPr>
      <w:r w:rsidRPr="00533C32">
        <w:t xml:space="preserve">          description: Validator for conditional requests, as described in RFC 7232, 3.3</w:t>
      </w:r>
    </w:p>
    <w:p w14:paraId="3E9FEFBA" w14:textId="77777777" w:rsidR="000260B1" w:rsidRPr="00533C32" w:rsidRDefault="000260B1" w:rsidP="000260B1">
      <w:pPr>
        <w:pStyle w:val="PL"/>
      </w:pPr>
      <w:r w:rsidRPr="00533C32">
        <w:t xml:space="preserve">          schema:</w:t>
      </w:r>
    </w:p>
    <w:p w14:paraId="18BC96AD" w14:textId="77777777" w:rsidR="000260B1" w:rsidRPr="00533C32" w:rsidRDefault="000260B1" w:rsidP="000260B1">
      <w:pPr>
        <w:pStyle w:val="PL"/>
        <w:rPr>
          <w:lang w:eastAsia="zh-CN"/>
        </w:rPr>
      </w:pPr>
      <w:r w:rsidRPr="00533C32">
        <w:t xml:space="preserve">            type: string</w:t>
      </w:r>
    </w:p>
    <w:p w14:paraId="15ED381A" w14:textId="77777777" w:rsidR="000260B1" w:rsidRPr="00533C32" w:rsidRDefault="000260B1" w:rsidP="000260B1">
      <w:pPr>
        <w:pStyle w:val="PL"/>
      </w:pPr>
      <w:r w:rsidRPr="00533C32">
        <w:t xml:space="preserve">      responses:</w:t>
      </w:r>
    </w:p>
    <w:p w14:paraId="488DFB56" w14:textId="77777777" w:rsidR="000260B1" w:rsidRPr="00533C32" w:rsidRDefault="000260B1" w:rsidP="000260B1">
      <w:pPr>
        <w:pStyle w:val="PL"/>
      </w:pPr>
      <w:r w:rsidRPr="00533C32">
        <w:t xml:space="preserve">        '200':</w:t>
      </w:r>
    </w:p>
    <w:p w14:paraId="09EFED6F" w14:textId="77777777" w:rsidR="000260B1" w:rsidRPr="00533C32" w:rsidRDefault="000260B1" w:rsidP="000260B1">
      <w:pPr>
        <w:pStyle w:val="PL"/>
      </w:pPr>
      <w:r w:rsidRPr="00533C32">
        <w:t xml:space="preserve">          description: Expected response to a valid request</w:t>
      </w:r>
    </w:p>
    <w:p w14:paraId="547470F9" w14:textId="77777777" w:rsidR="000260B1" w:rsidRPr="00533C32" w:rsidRDefault="000260B1" w:rsidP="000260B1">
      <w:pPr>
        <w:pStyle w:val="PL"/>
      </w:pPr>
      <w:r w:rsidRPr="00533C32">
        <w:t xml:space="preserve">          content:</w:t>
      </w:r>
    </w:p>
    <w:p w14:paraId="121EDC66" w14:textId="77777777" w:rsidR="000260B1" w:rsidRPr="00533C32" w:rsidRDefault="000260B1" w:rsidP="000260B1">
      <w:pPr>
        <w:pStyle w:val="PL"/>
      </w:pPr>
      <w:r w:rsidRPr="00533C32">
        <w:t xml:space="preserve">            application/json:</w:t>
      </w:r>
    </w:p>
    <w:p w14:paraId="44F9E3A9" w14:textId="77777777" w:rsidR="000260B1" w:rsidRPr="00533C32" w:rsidRDefault="000260B1" w:rsidP="000260B1">
      <w:pPr>
        <w:pStyle w:val="PL"/>
      </w:pPr>
      <w:r w:rsidRPr="00533C32">
        <w:t xml:space="preserve">              schema:</w:t>
      </w:r>
    </w:p>
    <w:p w14:paraId="419FA37C" w14:textId="77777777" w:rsidR="000260B1" w:rsidRPr="00533C32" w:rsidRDefault="000260B1" w:rsidP="000260B1">
      <w:pPr>
        <w:pStyle w:val="PL"/>
        <w:rPr>
          <w:lang w:eastAsia="zh-CN"/>
        </w:rPr>
      </w:pPr>
      <w:r w:rsidRPr="00533C32">
        <w:t xml:space="preserve">                $ref: '#/components/schemas/PpData'</w:t>
      </w:r>
    </w:p>
    <w:p w14:paraId="244FA4C4" w14:textId="77777777" w:rsidR="000260B1" w:rsidRPr="00533C32" w:rsidRDefault="000260B1" w:rsidP="000260B1">
      <w:pPr>
        <w:pStyle w:val="PL"/>
      </w:pPr>
      <w:r w:rsidRPr="00533C32">
        <w:t xml:space="preserve">          headers:</w:t>
      </w:r>
    </w:p>
    <w:p w14:paraId="1E70A914" w14:textId="77777777" w:rsidR="000260B1" w:rsidRPr="00533C32" w:rsidRDefault="000260B1" w:rsidP="000260B1">
      <w:pPr>
        <w:pStyle w:val="PL"/>
      </w:pPr>
      <w:r w:rsidRPr="00533C32">
        <w:t xml:space="preserve">            Cache-Control:</w:t>
      </w:r>
    </w:p>
    <w:p w14:paraId="63132EBE" w14:textId="77777777" w:rsidR="000260B1" w:rsidRPr="00533C32" w:rsidRDefault="000260B1" w:rsidP="000260B1">
      <w:pPr>
        <w:pStyle w:val="PL"/>
      </w:pPr>
      <w:r w:rsidRPr="00533C32">
        <w:t xml:space="preserve">              description: Cache-Control containing max-age, as described in RFC 7234, 5.2</w:t>
      </w:r>
    </w:p>
    <w:p w14:paraId="71F51DFD" w14:textId="77777777" w:rsidR="000260B1" w:rsidRPr="00533C32" w:rsidRDefault="000260B1" w:rsidP="000260B1">
      <w:pPr>
        <w:pStyle w:val="PL"/>
      </w:pPr>
      <w:r w:rsidRPr="00533C32">
        <w:t xml:space="preserve">              schema:</w:t>
      </w:r>
    </w:p>
    <w:p w14:paraId="638C737C" w14:textId="77777777" w:rsidR="000260B1" w:rsidRPr="00533C32" w:rsidRDefault="000260B1" w:rsidP="000260B1">
      <w:pPr>
        <w:pStyle w:val="PL"/>
      </w:pPr>
      <w:r w:rsidRPr="00533C32">
        <w:t xml:space="preserve">                type: string</w:t>
      </w:r>
    </w:p>
    <w:p w14:paraId="1E375090" w14:textId="77777777" w:rsidR="000260B1" w:rsidRPr="00533C32" w:rsidRDefault="000260B1" w:rsidP="000260B1">
      <w:pPr>
        <w:pStyle w:val="PL"/>
      </w:pPr>
      <w:r w:rsidRPr="00533C32">
        <w:t xml:space="preserve">            ETag:</w:t>
      </w:r>
    </w:p>
    <w:p w14:paraId="4B1A6919" w14:textId="77777777" w:rsidR="000260B1" w:rsidRPr="00533C32" w:rsidRDefault="000260B1" w:rsidP="000260B1">
      <w:pPr>
        <w:pStyle w:val="PL"/>
      </w:pPr>
      <w:r w:rsidRPr="00533C32">
        <w:t xml:space="preserve">              description: Entity Tag, containing a strong validator, as described in RFC 7232, 2.3</w:t>
      </w:r>
    </w:p>
    <w:p w14:paraId="4F3EB42E" w14:textId="77777777" w:rsidR="000260B1" w:rsidRPr="00533C32" w:rsidRDefault="000260B1" w:rsidP="000260B1">
      <w:pPr>
        <w:pStyle w:val="PL"/>
      </w:pPr>
      <w:r w:rsidRPr="00533C32">
        <w:t xml:space="preserve">              schema:</w:t>
      </w:r>
    </w:p>
    <w:p w14:paraId="33932938" w14:textId="77777777" w:rsidR="000260B1" w:rsidRPr="00533C32" w:rsidRDefault="000260B1" w:rsidP="000260B1">
      <w:pPr>
        <w:pStyle w:val="PL"/>
      </w:pPr>
      <w:r w:rsidRPr="00533C32">
        <w:t xml:space="preserve">                type: string</w:t>
      </w:r>
    </w:p>
    <w:p w14:paraId="2FA12163" w14:textId="77777777" w:rsidR="000260B1" w:rsidRPr="00533C32" w:rsidRDefault="000260B1" w:rsidP="000260B1">
      <w:pPr>
        <w:pStyle w:val="PL"/>
      </w:pPr>
      <w:r w:rsidRPr="00533C32">
        <w:t xml:space="preserve">            Last-Modified:</w:t>
      </w:r>
    </w:p>
    <w:p w14:paraId="538A96D9" w14:textId="77777777" w:rsidR="000260B1" w:rsidRPr="00533C32" w:rsidRDefault="000260B1" w:rsidP="000260B1">
      <w:pPr>
        <w:pStyle w:val="PL"/>
      </w:pPr>
      <w:r w:rsidRPr="00533C32">
        <w:t xml:space="preserve">              description: Timestamp for last modification of the resource, as described in RFC 7232, 2.2</w:t>
      </w:r>
    </w:p>
    <w:p w14:paraId="06C9F267" w14:textId="77777777" w:rsidR="000260B1" w:rsidRPr="00533C32" w:rsidRDefault="000260B1" w:rsidP="000260B1">
      <w:pPr>
        <w:pStyle w:val="PL"/>
      </w:pPr>
      <w:r w:rsidRPr="00533C32">
        <w:t xml:space="preserve">              schema:</w:t>
      </w:r>
    </w:p>
    <w:p w14:paraId="0C651EA8" w14:textId="77777777" w:rsidR="000260B1" w:rsidRPr="00533C32" w:rsidRDefault="000260B1" w:rsidP="000260B1">
      <w:pPr>
        <w:pStyle w:val="PL"/>
        <w:rPr>
          <w:lang w:eastAsia="zh-CN"/>
        </w:rPr>
      </w:pPr>
      <w:r w:rsidRPr="00533C32">
        <w:t xml:space="preserve">                type: string</w:t>
      </w:r>
    </w:p>
    <w:p w14:paraId="1E55C037" w14:textId="77777777" w:rsidR="000260B1" w:rsidRPr="00533C32" w:rsidRDefault="000260B1" w:rsidP="000260B1">
      <w:pPr>
        <w:pStyle w:val="PL"/>
      </w:pPr>
      <w:r w:rsidRPr="00533C32">
        <w:t xml:space="preserve">        '403':</w:t>
      </w:r>
    </w:p>
    <w:p w14:paraId="5ABBC5C3" w14:textId="77777777" w:rsidR="000260B1" w:rsidRPr="00533C32" w:rsidRDefault="000260B1" w:rsidP="000260B1">
      <w:pPr>
        <w:pStyle w:val="PL"/>
      </w:pPr>
      <w:r w:rsidRPr="00533C32">
        <w:t xml:space="preserve">          description: Forbidden</w:t>
      </w:r>
    </w:p>
    <w:p w14:paraId="709EA420" w14:textId="77777777" w:rsidR="000260B1" w:rsidRPr="00533C32" w:rsidRDefault="000260B1" w:rsidP="000260B1">
      <w:pPr>
        <w:pStyle w:val="PL"/>
      </w:pPr>
      <w:r w:rsidRPr="00533C32">
        <w:t xml:space="preserve">          content:</w:t>
      </w:r>
    </w:p>
    <w:p w14:paraId="110B5B1C" w14:textId="77777777" w:rsidR="000260B1" w:rsidRPr="00533C32" w:rsidRDefault="000260B1" w:rsidP="000260B1">
      <w:pPr>
        <w:pStyle w:val="PL"/>
      </w:pPr>
      <w:r w:rsidRPr="00533C32">
        <w:t xml:space="preserve">            application/problem+json:</w:t>
      </w:r>
    </w:p>
    <w:p w14:paraId="7BB301D5" w14:textId="77777777" w:rsidR="000260B1" w:rsidRPr="00533C32" w:rsidRDefault="000260B1" w:rsidP="000260B1">
      <w:pPr>
        <w:pStyle w:val="PL"/>
      </w:pPr>
      <w:r w:rsidRPr="00533C32">
        <w:t xml:space="preserve">              schema:</w:t>
      </w:r>
    </w:p>
    <w:p w14:paraId="1D5A3F38" w14:textId="77777777" w:rsidR="000260B1" w:rsidRPr="00533C32" w:rsidRDefault="000260B1" w:rsidP="000260B1">
      <w:pPr>
        <w:pStyle w:val="PL"/>
        <w:rPr>
          <w:lang w:eastAsia="zh-CN"/>
        </w:rPr>
      </w:pPr>
      <w:r w:rsidRPr="00533C32">
        <w:t xml:space="preserve">                $ref: 'TS29571_CommonData.yaml#/components/schemas/ProblemDetails'</w:t>
      </w:r>
    </w:p>
    <w:p w14:paraId="2A37FE1E" w14:textId="77777777" w:rsidR="000260B1" w:rsidRDefault="000260B1" w:rsidP="000260B1">
      <w:pPr>
        <w:pStyle w:val="PL"/>
        <w:rPr>
          <w:lang w:eastAsia="zh-CN"/>
        </w:rPr>
      </w:pPr>
      <w:r w:rsidRPr="00533C32">
        <w:t xml:space="preserve">        default:</w:t>
      </w:r>
    </w:p>
    <w:p w14:paraId="411C9645"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0BDB8F3" w14:textId="77777777" w:rsidR="000260B1" w:rsidRDefault="000260B1" w:rsidP="000260B1">
      <w:pPr>
        <w:pStyle w:val="PL"/>
        <w:rPr>
          <w:lang w:eastAsia="zh-CN"/>
        </w:rPr>
      </w:pPr>
    </w:p>
    <w:p w14:paraId="096CFAA1" w14:textId="77777777" w:rsidR="000260B1" w:rsidRPr="00533C32" w:rsidRDefault="000260B1" w:rsidP="000260B1">
      <w:pPr>
        <w:pStyle w:val="PL"/>
      </w:pPr>
      <w:r w:rsidRPr="00533C32">
        <w:t xml:space="preserve">    patch:</w:t>
      </w:r>
    </w:p>
    <w:p w14:paraId="34D79662" w14:textId="77777777" w:rsidR="000260B1" w:rsidRPr="00533C32" w:rsidRDefault="000260B1" w:rsidP="000260B1">
      <w:pPr>
        <w:pStyle w:val="PL"/>
        <w:rPr>
          <w:lang w:eastAsia="zh-CN"/>
        </w:rPr>
      </w:pPr>
      <w:r w:rsidRPr="00533C32">
        <w:t xml:space="preserve">      summary: modify the </w:t>
      </w:r>
      <w:r w:rsidRPr="00533C32">
        <w:rPr>
          <w:lang w:eastAsia="zh-CN"/>
        </w:rPr>
        <w:t>provisioned parameter data</w:t>
      </w:r>
    </w:p>
    <w:p w14:paraId="4DB0ECCE" w14:textId="77777777" w:rsidR="000260B1" w:rsidRPr="00533C32" w:rsidRDefault="000260B1" w:rsidP="000260B1">
      <w:pPr>
        <w:pStyle w:val="PL"/>
      </w:pPr>
      <w:r w:rsidRPr="00533C32">
        <w:t xml:space="preserve">      operationId: Modify</w:t>
      </w:r>
      <w:r w:rsidRPr="00533C32">
        <w:rPr>
          <w:lang w:eastAsia="zh-CN"/>
        </w:rPr>
        <w:t>Pp</w:t>
      </w:r>
      <w:r w:rsidRPr="00533C32">
        <w:t>Data</w:t>
      </w:r>
    </w:p>
    <w:p w14:paraId="177969B3" w14:textId="77777777" w:rsidR="000260B1" w:rsidRPr="00533C32" w:rsidRDefault="000260B1" w:rsidP="000260B1">
      <w:pPr>
        <w:pStyle w:val="PL"/>
      </w:pPr>
      <w:r w:rsidRPr="00533C32">
        <w:t xml:space="preserve">      tags:</w:t>
      </w:r>
    </w:p>
    <w:p w14:paraId="27D8C581" w14:textId="77777777" w:rsidR="000260B1" w:rsidRDefault="000260B1" w:rsidP="000260B1">
      <w:pPr>
        <w:pStyle w:val="PL"/>
        <w:rPr>
          <w:lang w:eastAsia="zh-CN"/>
        </w:rPr>
      </w:pPr>
      <w:r w:rsidRPr="00533C32">
        <w:t xml:space="preserve">        - </w:t>
      </w:r>
      <w:r w:rsidRPr="00533C32">
        <w:rPr>
          <w:lang w:eastAsia="zh-CN"/>
        </w:rPr>
        <w:t>ProvisionedParameter</w:t>
      </w:r>
      <w:r w:rsidRPr="00533C32">
        <w:t>Data (Document)</w:t>
      </w:r>
    </w:p>
    <w:p w14:paraId="421DB8A9" w14:textId="77777777" w:rsidR="000260B1" w:rsidRDefault="000260B1" w:rsidP="000260B1">
      <w:pPr>
        <w:pStyle w:val="PL"/>
      </w:pPr>
      <w:r>
        <w:t xml:space="preserve">      security:</w:t>
      </w:r>
    </w:p>
    <w:p w14:paraId="0941FA39" w14:textId="77777777" w:rsidR="000260B1" w:rsidRDefault="000260B1" w:rsidP="000260B1">
      <w:pPr>
        <w:pStyle w:val="PL"/>
      </w:pPr>
      <w:r>
        <w:lastRenderedPageBreak/>
        <w:t xml:space="preserve">        - {}</w:t>
      </w:r>
    </w:p>
    <w:p w14:paraId="4329137B" w14:textId="77777777" w:rsidR="000260B1" w:rsidRDefault="000260B1" w:rsidP="000260B1">
      <w:pPr>
        <w:pStyle w:val="PL"/>
      </w:pPr>
      <w:r>
        <w:t xml:space="preserve">        - oAuth2ClientCredentials:</w:t>
      </w:r>
    </w:p>
    <w:p w14:paraId="19DD270F" w14:textId="77777777" w:rsidR="000260B1" w:rsidRDefault="000260B1" w:rsidP="000260B1">
      <w:pPr>
        <w:pStyle w:val="PL"/>
      </w:pPr>
      <w:r>
        <w:t xml:space="preserve">          - nudr-dr</w:t>
      </w:r>
    </w:p>
    <w:p w14:paraId="543027F7" w14:textId="77777777" w:rsidR="000260B1" w:rsidRDefault="000260B1" w:rsidP="000260B1">
      <w:pPr>
        <w:pStyle w:val="PL"/>
      </w:pPr>
      <w:r>
        <w:t xml:space="preserve">        - oAuth2ClientCredentials:</w:t>
      </w:r>
    </w:p>
    <w:p w14:paraId="567A0D70" w14:textId="77777777" w:rsidR="000260B1" w:rsidRDefault="000260B1" w:rsidP="000260B1">
      <w:pPr>
        <w:pStyle w:val="PL"/>
      </w:pPr>
      <w:r>
        <w:t xml:space="preserve">          - nudr-dr</w:t>
      </w:r>
    </w:p>
    <w:p w14:paraId="2362724F" w14:textId="77777777" w:rsidR="000260B1" w:rsidRPr="00533C32" w:rsidRDefault="000260B1" w:rsidP="000260B1">
      <w:pPr>
        <w:pStyle w:val="PL"/>
        <w:rPr>
          <w:lang w:eastAsia="zh-CN"/>
        </w:rPr>
      </w:pPr>
      <w:r>
        <w:t xml:space="preserve">          - nudr-dr:subscription-data</w:t>
      </w:r>
    </w:p>
    <w:p w14:paraId="12C7F467" w14:textId="77777777" w:rsidR="000260B1" w:rsidRPr="00533C32" w:rsidRDefault="000260B1" w:rsidP="000260B1">
      <w:pPr>
        <w:pStyle w:val="PL"/>
      </w:pPr>
      <w:r w:rsidRPr="00533C32">
        <w:t xml:space="preserve">      parameters:</w:t>
      </w:r>
    </w:p>
    <w:p w14:paraId="1BF7D3A2" w14:textId="77777777" w:rsidR="000260B1" w:rsidRPr="00533C32" w:rsidRDefault="000260B1" w:rsidP="000260B1">
      <w:pPr>
        <w:pStyle w:val="PL"/>
      </w:pPr>
      <w:r w:rsidRPr="00533C32">
        <w:t xml:space="preserve">        - name: ueId</w:t>
      </w:r>
    </w:p>
    <w:p w14:paraId="0D7EBAE2" w14:textId="77777777" w:rsidR="000260B1" w:rsidRPr="00533C32" w:rsidRDefault="000260B1" w:rsidP="000260B1">
      <w:pPr>
        <w:pStyle w:val="PL"/>
      </w:pPr>
      <w:r w:rsidRPr="00533C32">
        <w:t xml:space="preserve">          in: path</w:t>
      </w:r>
    </w:p>
    <w:p w14:paraId="51D41916" w14:textId="77777777" w:rsidR="000260B1" w:rsidRPr="00533C32" w:rsidRDefault="000260B1" w:rsidP="000260B1">
      <w:pPr>
        <w:pStyle w:val="PL"/>
      </w:pPr>
      <w:r w:rsidRPr="00533C32">
        <w:t xml:space="preserve">          description: pp data for a UE</w:t>
      </w:r>
    </w:p>
    <w:p w14:paraId="50D3488B" w14:textId="77777777" w:rsidR="000260B1" w:rsidRPr="00533C32" w:rsidRDefault="000260B1" w:rsidP="000260B1">
      <w:pPr>
        <w:pStyle w:val="PL"/>
      </w:pPr>
      <w:r w:rsidRPr="00533C32">
        <w:t xml:space="preserve">          required: true</w:t>
      </w:r>
    </w:p>
    <w:p w14:paraId="5492D762" w14:textId="77777777" w:rsidR="000260B1" w:rsidRPr="00533C32" w:rsidRDefault="000260B1" w:rsidP="000260B1">
      <w:pPr>
        <w:pStyle w:val="PL"/>
      </w:pPr>
      <w:r w:rsidRPr="00533C32">
        <w:t xml:space="preserve">          schema:</w:t>
      </w:r>
    </w:p>
    <w:p w14:paraId="205DB11B" w14:textId="77777777" w:rsidR="000260B1" w:rsidRDefault="000260B1" w:rsidP="000260B1">
      <w:pPr>
        <w:pStyle w:val="PL"/>
        <w:rPr>
          <w:lang w:eastAsia="zh-CN"/>
        </w:rPr>
      </w:pPr>
      <w:r w:rsidRPr="00533C32">
        <w:t xml:space="preserve">            $ref: 'TS29571_CommonData.yaml#/components/schemas/VarUeId'</w:t>
      </w:r>
    </w:p>
    <w:p w14:paraId="45601EDE" w14:textId="77777777" w:rsidR="000260B1" w:rsidRPr="002857AD" w:rsidRDefault="000260B1" w:rsidP="000260B1">
      <w:pPr>
        <w:pStyle w:val="PL"/>
      </w:pPr>
      <w:r w:rsidRPr="002857AD">
        <w:t xml:space="preserve">        - name: supported-features</w:t>
      </w:r>
    </w:p>
    <w:p w14:paraId="138CFE1F" w14:textId="77777777" w:rsidR="000260B1" w:rsidRPr="002857AD" w:rsidRDefault="000260B1" w:rsidP="000260B1">
      <w:pPr>
        <w:pStyle w:val="PL"/>
      </w:pPr>
      <w:r w:rsidRPr="002857AD">
        <w:t xml:space="preserve">          in: query</w:t>
      </w:r>
    </w:p>
    <w:p w14:paraId="22FDAC14" w14:textId="77777777" w:rsidR="000260B1" w:rsidRPr="002857AD" w:rsidRDefault="000260B1" w:rsidP="000260B1">
      <w:pPr>
        <w:pStyle w:val="PL"/>
      </w:pPr>
      <w:r w:rsidRPr="002857AD">
        <w:t xml:space="preserve">          description: Features required to be supported by the target NF</w:t>
      </w:r>
    </w:p>
    <w:p w14:paraId="78BF334F" w14:textId="77777777" w:rsidR="000260B1" w:rsidRPr="002857AD" w:rsidRDefault="000260B1" w:rsidP="000260B1">
      <w:pPr>
        <w:pStyle w:val="PL"/>
      </w:pPr>
      <w:r w:rsidRPr="002857AD">
        <w:t xml:space="preserve">          schema:</w:t>
      </w:r>
    </w:p>
    <w:p w14:paraId="5A2058CE" w14:textId="77777777" w:rsidR="000260B1" w:rsidRPr="00533C32" w:rsidRDefault="000260B1" w:rsidP="000260B1">
      <w:pPr>
        <w:pStyle w:val="PL"/>
        <w:rPr>
          <w:lang w:eastAsia="zh-CN"/>
        </w:rPr>
      </w:pPr>
      <w:r w:rsidRPr="002857AD">
        <w:t xml:space="preserve">            $ref: 'TS29571_CommonData.yaml#/components/schemas/SupportedFeatures'</w:t>
      </w:r>
    </w:p>
    <w:p w14:paraId="25FBC176" w14:textId="77777777" w:rsidR="000260B1" w:rsidRPr="00533C32" w:rsidRDefault="000260B1" w:rsidP="000260B1">
      <w:pPr>
        <w:pStyle w:val="PL"/>
        <w:rPr>
          <w:lang w:eastAsia="zh-CN"/>
        </w:rPr>
      </w:pPr>
      <w:r w:rsidRPr="00533C32">
        <w:t xml:space="preserve">      requestBody:</w:t>
      </w:r>
    </w:p>
    <w:p w14:paraId="4639918D" w14:textId="77777777" w:rsidR="000260B1" w:rsidRPr="00533C32" w:rsidRDefault="000260B1" w:rsidP="000260B1">
      <w:pPr>
        <w:pStyle w:val="PL"/>
      </w:pPr>
      <w:r w:rsidRPr="00533C32">
        <w:t xml:space="preserve">        content:</w:t>
      </w:r>
    </w:p>
    <w:p w14:paraId="2991A537" w14:textId="77777777" w:rsidR="000260B1" w:rsidRPr="00533C32" w:rsidRDefault="000260B1" w:rsidP="000260B1">
      <w:pPr>
        <w:pStyle w:val="PL"/>
      </w:pPr>
      <w:r w:rsidRPr="00533C32">
        <w:t xml:space="preserve">          application/json-patch+json:</w:t>
      </w:r>
    </w:p>
    <w:p w14:paraId="537C0466" w14:textId="77777777" w:rsidR="000260B1" w:rsidRPr="00533C32" w:rsidRDefault="000260B1" w:rsidP="000260B1">
      <w:pPr>
        <w:pStyle w:val="PL"/>
      </w:pPr>
      <w:r w:rsidRPr="00533C32">
        <w:t xml:space="preserve">            schema:</w:t>
      </w:r>
    </w:p>
    <w:p w14:paraId="57C19997" w14:textId="77777777" w:rsidR="000260B1" w:rsidRPr="00533C32" w:rsidRDefault="000260B1" w:rsidP="000260B1">
      <w:pPr>
        <w:pStyle w:val="PL"/>
      </w:pPr>
      <w:r w:rsidRPr="00533C32">
        <w:t xml:space="preserve">              type: array</w:t>
      </w:r>
    </w:p>
    <w:p w14:paraId="392E1C35" w14:textId="77777777" w:rsidR="000260B1" w:rsidRPr="00533C32" w:rsidRDefault="000260B1" w:rsidP="000260B1">
      <w:pPr>
        <w:pStyle w:val="PL"/>
      </w:pPr>
      <w:r w:rsidRPr="00533C32">
        <w:t xml:space="preserve">              items:</w:t>
      </w:r>
    </w:p>
    <w:p w14:paraId="38FCFBBD" w14:textId="77777777" w:rsidR="000260B1" w:rsidRPr="00533C32" w:rsidRDefault="000260B1" w:rsidP="000260B1">
      <w:pPr>
        <w:pStyle w:val="PL"/>
      </w:pPr>
      <w:r w:rsidRPr="00533C32">
        <w:t xml:space="preserve">                $ref: 'TS29571_CommonData.yaml#/components/schemas/PatchItem'</w:t>
      </w:r>
    </w:p>
    <w:p w14:paraId="5C525D5F" w14:textId="77777777" w:rsidR="000260B1" w:rsidRPr="00533C32" w:rsidRDefault="000260B1" w:rsidP="000260B1">
      <w:pPr>
        <w:pStyle w:val="PL"/>
      </w:pPr>
      <w:r w:rsidRPr="00533C32">
        <w:t xml:space="preserve">        required: true</w:t>
      </w:r>
    </w:p>
    <w:p w14:paraId="5ED4EBF0" w14:textId="77777777" w:rsidR="000260B1" w:rsidRPr="00533C32" w:rsidRDefault="000260B1" w:rsidP="000260B1">
      <w:pPr>
        <w:pStyle w:val="PL"/>
      </w:pPr>
      <w:r w:rsidRPr="00533C32">
        <w:t xml:space="preserve">      responses:</w:t>
      </w:r>
    </w:p>
    <w:p w14:paraId="296C3BA4" w14:textId="77777777" w:rsidR="000260B1" w:rsidRPr="00533C32" w:rsidRDefault="000260B1" w:rsidP="000260B1">
      <w:pPr>
        <w:pStyle w:val="PL"/>
      </w:pPr>
      <w:r w:rsidRPr="00533C32">
        <w:t xml:space="preserve">        '204':</w:t>
      </w:r>
    </w:p>
    <w:p w14:paraId="3838DA2C" w14:textId="77777777" w:rsidR="000260B1" w:rsidRPr="00533C32" w:rsidRDefault="000260B1" w:rsidP="000260B1">
      <w:pPr>
        <w:pStyle w:val="PL"/>
      </w:pPr>
      <w:r w:rsidRPr="00533C32">
        <w:t xml:space="preserve">          description: Expected response to a valid request</w:t>
      </w:r>
    </w:p>
    <w:p w14:paraId="78168A6B" w14:textId="77777777" w:rsidR="000260B1" w:rsidRDefault="000260B1" w:rsidP="000260B1">
      <w:pPr>
        <w:pStyle w:val="PL"/>
        <w:rPr>
          <w:lang w:eastAsia="zh-CN"/>
        </w:rPr>
      </w:pPr>
      <w:r>
        <w:rPr>
          <w:rFonts w:hint="eastAsia"/>
          <w:lang w:eastAsia="zh-CN"/>
        </w:rPr>
        <w:t xml:space="preserve">        '200':</w:t>
      </w:r>
    </w:p>
    <w:p w14:paraId="13C9332B" w14:textId="77777777" w:rsidR="000260B1" w:rsidRPr="000B71E3" w:rsidRDefault="000260B1" w:rsidP="000260B1">
      <w:pPr>
        <w:pStyle w:val="PL"/>
      </w:pPr>
      <w:r w:rsidRPr="000B71E3">
        <w:t xml:space="preserve">          description: Expected response to a valid request</w:t>
      </w:r>
    </w:p>
    <w:p w14:paraId="28BCBBAF" w14:textId="77777777" w:rsidR="000260B1" w:rsidRPr="000B71E3" w:rsidRDefault="000260B1" w:rsidP="000260B1">
      <w:pPr>
        <w:pStyle w:val="PL"/>
      </w:pPr>
      <w:r w:rsidRPr="000B71E3">
        <w:t xml:space="preserve">          content:</w:t>
      </w:r>
    </w:p>
    <w:p w14:paraId="6B78F1DA" w14:textId="77777777" w:rsidR="000260B1" w:rsidRPr="000B71E3" w:rsidRDefault="000260B1" w:rsidP="000260B1">
      <w:pPr>
        <w:pStyle w:val="PL"/>
      </w:pPr>
      <w:r w:rsidRPr="000B71E3">
        <w:t xml:space="preserve">            application/json:</w:t>
      </w:r>
    </w:p>
    <w:p w14:paraId="19E32AC3" w14:textId="77777777" w:rsidR="000260B1" w:rsidRPr="000B71E3" w:rsidRDefault="000260B1" w:rsidP="000260B1">
      <w:pPr>
        <w:pStyle w:val="PL"/>
      </w:pPr>
      <w:r w:rsidRPr="000B71E3">
        <w:t xml:space="preserve">              schema:</w:t>
      </w:r>
    </w:p>
    <w:p w14:paraId="3AEC4A57"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15ECBABC" w14:textId="77777777" w:rsidR="000260B1" w:rsidRPr="00533C32" w:rsidRDefault="000260B1" w:rsidP="000260B1">
      <w:pPr>
        <w:pStyle w:val="PL"/>
      </w:pPr>
      <w:r w:rsidRPr="00533C32">
        <w:t xml:space="preserve">       </w:t>
      </w:r>
      <w:r>
        <w:rPr>
          <w:rFonts w:hint="eastAsia"/>
          <w:lang w:eastAsia="zh-CN"/>
        </w:rPr>
        <w:t xml:space="preserve"> </w:t>
      </w:r>
      <w:r w:rsidRPr="00533C32">
        <w:t>'403':</w:t>
      </w:r>
    </w:p>
    <w:p w14:paraId="35C46A95" w14:textId="77777777" w:rsidR="000260B1" w:rsidRPr="00533C32" w:rsidRDefault="000260B1" w:rsidP="000260B1">
      <w:pPr>
        <w:pStyle w:val="PL"/>
      </w:pPr>
      <w:r w:rsidRPr="00533C32">
        <w:t xml:space="preserve">          description: modification is rejected</w:t>
      </w:r>
    </w:p>
    <w:p w14:paraId="4B399704" w14:textId="77777777" w:rsidR="000260B1" w:rsidRPr="00533C32" w:rsidRDefault="000260B1" w:rsidP="000260B1">
      <w:pPr>
        <w:pStyle w:val="PL"/>
      </w:pPr>
      <w:r w:rsidRPr="00533C32">
        <w:t xml:space="preserve">          content:</w:t>
      </w:r>
    </w:p>
    <w:p w14:paraId="7B6359D4" w14:textId="77777777" w:rsidR="000260B1" w:rsidRPr="00533C32" w:rsidRDefault="000260B1" w:rsidP="000260B1">
      <w:pPr>
        <w:pStyle w:val="PL"/>
      </w:pPr>
      <w:r w:rsidRPr="00533C32">
        <w:t xml:space="preserve">            application/problem+json:</w:t>
      </w:r>
    </w:p>
    <w:p w14:paraId="2D7A1101" w14:textId="77777777" w:rsidR="000260B1" w:rsidRPr="00533C32" w:rsidRDefault="000260B1" w:rsidP="000260B1">
      <w:pPr>
        <w:pStyle w:val="PL"/>
      </w:pPr>
      <w:r w:rsidRPr="00533C32">
        <w:t xml:space="preserve">              schema:</w:t>
      </w:r>
    </w:p>
    <w:p w14:paraId="3EEB17EC" w14:textId="77777777" w:rsidR="000260B1" w:rsidRPr="00533C32" w:rsidRDefault="000260B1" w:rsidP="000260B1">
      <w:pPr>
        <w:pStyle w:val="PL"/>
      </w:pPr>
      <w:r w:rsidRPr="00533C32">
        <w:t xml:space="preserve">                $ref: 'TS29571_CommonData.yaml#/components/schemas/ProblemDetails'</w:t>
      </w:r>
    </w:p>
    <w:p w14:paraId="5C019A4A" w14:textId="77777777" w:rsidR="000260B1" w:rsidRDefault="000260B1" w:rsidP="000260B1">
      <w:pPr>
        <w:pStyle w:val="PL"/>
        <w:rPr>
          <w:lang w:eastAsia="zh-CN"/>
        </w:rPr>
      </w:pPr>
      <w:r w:rsidRPr="00533C32">
        <w:t xml:space="preserve">        default:</w:t>
      </w:r>
    </w:p>
    <w:p w14:paraId="4488F5C1"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548C407" w14:textId="77777777" w:rsidR="000260B1" w:rsidRDefault="000260B1" w:rsidP="000260B1">
      <w:pPr>
        <w:pStyle w:val="PL"/>
      </w:pPr>
    </w:p>
    <w:p w14:paraId="6395355B" w14:textId="77777777" w:rsidR="000260B1" w:rsidRDefault="000260B1" w:rsidP="000260B1">
      <w:pPr>
        <w:pStyle w:val="PL"/>
      </w:pPr>
      <w:r>
        <w:t xml:space="preserve">  /subscription-data/{ueId}/pp-profile-data:</w:t>
      </w:r>
    </w:p>
    <w:p w14:paraId="6E2CC4B7" w14:textId="77777777" w:rsidR="000260B1" w:rsidRDefault="000260B1" w:rsidP="000260B1">
      <w:pPr>
        <w:pStyle w:val="PL"/>
      </w:pPr>
      <w:r>
        <w:t xml:space="preserve">    get:</w:t>
      </w:r>
    </w:p>
    <w:p w14:paraId="46838675" w14:textId="77777777" w:rsidR="000260B1" w:rsidRDefault="000260B1" w:rsidP="000260B1">
      <w:pPr>
        <w:pStyle w:val="PL"/>
      </w:pPr>
      <w:r>
        <w:t xml:space="preserve">      summary: Retrieves the parameter provision profile data of a UE</w:t>
      </w:r>
    </w:p>
    <w:p w14:paraId="3ECA1896" w14:textId="77777777" w:rsidR="000260B1" w:rsidRDefault="000260B1" w:rsidP="000260B1">
      <w:pPr>
        <w:pStyle w:val="PL"/>
      </w:pPr>
      <w:r>
        <w:t xml:space="preserve">      operationId: QueryPPData</w:t>
      </w:r>
    </w:p>
    <w:p w14:paraId="6A1E036A" w14:textId="77777777" w:rsidR="000260B1" w:rsidRDefault="000260B1" w:rsidP="000260B1">
      <w:pPr>
        <w:pStyle w:val="PL"/>
      </w:pPr>
      <w:r>
        <w:t xml:space="preserve">      tags:</w:t>
      </w:r>
    </w:p>
    <w:p w14:paraId="1C75D9F1" w14:textId="77777777" w:rsidR="000260B1" w:rsidRDefault="000260B1" w:rsidP="000260B1">
      <w:pPr>
        <w:pStyle w:val="PL"/>
        <w:rPr>
          <w:lang w:eastAsia="zh-CN"/>
        </w:rPr>
      </w:pPr>
      <w:r>
        <w:t xml:space="preserve">        - Parameter P</w:t>
      </w:r>
      <w:r w:rsidRPr="007615BD">
        <w:t>rovision</w:t>
      </w:r>
      <w:r>
        <w:t xml:space="preserve"> profile Data (Document)</w:t>
      </w:r>
    </w:p>
    <w:p w14:paraId="7036C39F" w14:textId="77777777" w:rsidR="000260B1" w:rsidRDefault="000260B1" w:rsidP="000260B1">
      <w:pPr>
        <w:pStyle w:val="PL"/>
      </w:pPr>
      <w:r>
        <w:t xml:space="preserve">      security:</w:t>
      </w:r>
    </w:p>
    <w:p w14:paraId="7FFB9921" w14:textId="77777777" w:rsidR="000260B1" w:rsidRDefault="000260B1" w:rsidP="000260B1">
      <w:pPr>
        <w:pStyle w:val="PL"/>
      </w:pPr>
      <w:r>
        <w:t xml:space="preserve">        - {}</w:t>
      </w:r>
    </w:p>
    <w:p w14:paraId="722E7641" w14:textId="77777777" w:rsidR="000260B1" w:rsidRDefault="000260B1" w:rsidP="000260B1">
      <w:pPr>
        <w:pStyle w:val="PL"/>
      </w:pPr>
      <w:r>
        <w:t xml:space="preserve">        - oAuth2ClientCredentials:</w:t>
      </w:r>
    </w:p>
    <w:p w14:paraId="7B7B91C6" w14:textId="77777777" w:rsidR="000260B1" w:rsidRDefault="000260B1" w:rsidP="000260B1">
      <w:pPr>
        <w:pStyle w:val="PL"/>
      </w:pPr>
      <w:r>
        <w:t xml:space="preserve">          - nudr-dr</w:t>
      </w:r>
    </w:p>
    <w:p w14:paraId="4E944400" w14:textId="77777777" w:rsidR="000260B1" w:rsidRDefault="000260B1" w:rsidP="000260B1">
      <w:pPr>
        <w:pStyle w:val="PL"/>
      </w:pPr>
      <w:r>
        <w:t xml:space="preserve">        - oAuth2ClientCredentials:</w:t>
      </w:r>
    </w:p>
    <w:p w14:paraId="2901A392" w14:textId="77777777" w:rsidR="000260B1" w:rsidRDefault="000260B1" w:rsidP="000260B1">
      <w:pPr>
        <w:pStyle w:val="PL"/>
      </w:pPr>
      <w:r>
        <w:t xml:space="preserve">          - nudr-dr</w:t>
      </w:r>
    </w:p>
    <w:p w14:paraId="3EECDD46" w14:textId="77777777" w:rsidR="000260B1" w:rsidRDefault="000260B1" w:rsidP="000260B1">
      <w:pPr>
        <w:pStyle w:val="PL"/>
        <w:rPr>
          <w:lang w:eastAsia="zh-CN"/>
        </w:rPr>
      </w:pPr>
      <w:r>
        <w:t xml:space="preserve">          - nudr-dr:subscription-data</w:t>
      </w:r>
    </w:p>
    <w:p w14:paraId="1FF199FA" w14:textId="77777777" w:rsidR="000260B1" w:rsidRDefault="000260B1" w:rsidP="000260B1">
      <w:pPr>
        <w:pStyle w:val="PL"/>
      </w:pPr>
      <w:r>
        <w:t xml:space="preserve">      parameters:</w:t>
      </w:r>
    </w:p>
    <w:p w14:paraId="12ACD39B" w14:textId="77777777" w:rsidR="000260B1" w:rsidRDefault="000260B1" w:rsidP="000260B1">
      <w:pPr>
        <w:pStyle w:val="PL"/>
      </w:pPr>
      <w:r>
        <w:t xml:space="preserve">        - name: ueId</w:t>
      </w:r>
    </w:p>
    <w:p w14:paraId="0B3E953D" w14:textId="77777777" w:rsidR="000260B1" w:rsidRDefault="000260B1" w:rsidP="000260B1">
      <w:pPr>
        <w:pStyle w:val="PL"/>
      </w:pPr>
      <w:r>
        <w:t xml:space="preserve">          in: path</w:t>
      </w:r>
    </w:p>
    <w:p w14:paraId="7AEFF3EA" w14:textId="77777777" w:rsidR="000260B1" w:rsidRDefault="000260B1" w:rsidP="000260B1">
      <w:pPr>
        <w:pStyle w:val="PL"/>
      </w:pPr>
      <w:r>
        <w:t xml:space="preserve">          description: UE id</w:t>
      </w:r>
    </w:p>
    <w:p w14:paraId="626D3F08" w14:textId="77777777" w:rsidR="000260B1" w:rsidRDefault="000260B1" w:rsidP="000260B1">
      <w:pPr>
        <w:pStyle w:val="PL"/>
      </w:pPr>
      <w:r>
        <w:t xml:space="preserve">          required: true</w:t>
      </w:r>
    </w:p>
    <w:p w14:paraId="14180CD2" w14:textId="77777777" w:rsidR="000260B1" w:rsidRDefault="000260B1" w:rsidP="000260B1">
      <w:pPr>
        <w:pStyle w:val="PL"/>
      </w:pPr>
      <w:r>
        <w:t xml:space="preserve">          schema:</w:t>
      </w:r>
    </w:p>
    <w:p w14:paraId="79B091E0" w14:textId="77777777" w:rsidR="000260B1" w:rsidRDefault="000260B1" w:rsidP="000260B1">
      <w:pPr>
        <w:pStyle w:val="PL"/>
      </w:pPr>
      <w:r>
        <w:t xml:space="preserve">            $ref: 'TS29571_CommonData.yaml#/components/schemas/VarUeId'</w:t>
      </w:r>
    </w:p>
    <w:p w14:paraId="05D94A6B" w14:textId="77777777" w:rsidR="000260B1" w:rsidRDefault="000260B1" w:rsidP="000260B1">
      <w:pPr>
        <w:pStyle w:val="PL"/>
      </w:pPr>
      <w:r>
        <w:t xml:space="preserve">        - name: supported-features</w:t>
      </w:r>
    </w:p>
    <w:p w14:paraId="7C08B113" w14:textId="77777777" w:rsidR="000260B1" w:rsidRDefault="000260B1" w:rsidP="000260B1">
      <w:pPr>
        <w:pStyle w:val="PL"/>
      </w:pPr>
      <w:r>
        <w:t xml:space="preserve">          in: query</w:t>
      </w:r>
    </w:p>
    <w:p w14:paraId="747E2DAB" w14:textId="77777777" w:rsidR="000260B1" w:rsidRDefault="000260B1" w:rsidP="000260B1">
      <w:pPr>
        <w:pStyle w:val="PL"/>
      </w:pPr>
      <w:r>
        <w:t xml:space="preserve">          description: Supported Features</w:t>
      </w:r>
    </w:p>
    <w:p w14:paraId="27AAFE6C" w14:textId="77777777" w:rsidR="000260B1" w:rsidRDefault="000260B1" w:rsidP="000260B1">
      <w:pPr>
        <w:pStyle w:val="PL"/>
      </w:pPr>
      <w:r>
        <w:t xml:space="preserve">          schema:</w:t>
      </w:r>
    </w:p>
    <w:p w14:paraId="65EF2E1A" w14:textId="77777777" w:rsidR="000260B1" w:rsidRDefault="000260B1" w:rsidP="000260B1">
      <w:pPr>
        <w:pStyle w:val="PL"/>
      </w:pPr>
      <w:r>
        <w:t xml:space="preserve">             $ref: 'TS29571_CommonData.yaml#/components/schemas/SupportedFeatures'</w:t>
      </w:r>
    </w:p>
    <w:p w14:paraId="23C8967B" w14:textId="77777777" w:rsidR="000260B1" w:rsidRDefault="000260B1" w:rsidP="000260B1">
      <w:pPr>
        <w:pStyle w:val="PL"/>
      </w:pPr>
      <w:r>
        <w:t xml:space="preserve">      responses:</w:t>
      </w:r>
    </w:p>
    <w:p w14:paraId="6141A9E6" w14:textId="77777777" w:rsidR="000260B1" w:rsidRDefault="000260B1" w:rsidP="000260B1">
      <w:pPr>
        <w:pStyle w:val="PL"/>
      </w:pPr>
      <w:r>
        <w:t xml:space="preserve">        '200':</w:t>
      </w:r>
    </w:p>
    <w:p w14:paraId="2F1FC5C1" w14:textId="77777777" w:rsidR="000260B1" w:rsidRDefault="000260B1" w:rsidP="000260B1">
      <w:pPr>
        <w:pStyle w:val="PL"/>
      </w:pPr>
      <w:r>
        <w:t xml:space="preserve">          description: Expected response to a valid request</w:t>
      </w:r>
    </w:p>
    <w:p w14:paraId="70F257D9" w14:textId="77777777" w:rsidR="000260B1" w:rsidRDefault="000260B1" w:rsidP="000260B1">
      <w:pPr>
        <w:pStyle w:val="PL"/>
      </w:pPr>
      <w:r>
        <w:t xml:space="preserve">          content:</w:t>
      </w:r>
    </w:p>
    <w:p w14:paraId="1C211EC3" w14:textId="77777777" w:rsidR="000260B1" w:rsidRDefault="000260B1" w:rsidP="000260B1">
      <w:pPr>
        <w:pStyle w:val="PL"/>
      </w:pPr>
      <w:r>
        <w:t xml:space="preserve">            application/json:</w:t>
      </w:r>
    </w:p>
    <w:p w14:paraId="3DA5ED4A" w14:textId="77777777" w:rsidR="000260B1" w:rsidRDefault="000260B1" w:rsidP="000260B1">
      <w:pPr>
        <w:pStyle w:val="PL"/>
      </w:pPr>
      <w:r>
        <w:t xml:space="preserve">              schema:</w:t>
      </w:r>
    </w:p>
    <w:p w14:paraId="218D108B" w14:textId="77777777" w:rsidR="000260B1" w:rsidRDefault="000260B1" w:rsidP="000260B1">
      <w:pPr>
        <w:pStyle w:val="PL"/>
      </w:pPr>
      <w:r>
        <w:t xml:space="preserve">                $ref: '#/components/schemas/PpProfileData'</w:t>
      </w:r>
    </w:p>
    <w:p w14:paraId="3BC0641C" w14:textId="77777777" w:rsidR="000260B1" w:rsidRDefault="000260B1" w:rsidP="000260B1">
      <w:pPr>
        <w:pStyle w:val="PL"/>
        <w:rPr>
          <w:lang w:eastAsia="zh-CN"/>
        </w:rPr>
      </w:pPr>
      <w:r>
        <w:t xml:space="preserve">        default:</w:t>
      </w:r>
    </w:p>
    <w:p w14:paraId="5ECD682D" w14:textId="77777777" w:rsidR="000260B1" w:rsidRDefault="000260B1" w:rsidP="000260B1">
      <w:pPr>
        <w:pStyle w:val="PL"/>
        <w:rPr>
          <w:lang w:eastAsia="zh-CN"/>
        </w:rPr>
      </w:pPr>
      <w:r>
        <w:t xml:space="preserve">          $ref: 'TS29571_CommonData.yaml#/components/responses/default'</w:t>
      </w:r>
    </w:p>
    <w:p w14:paraId="092276AB" w14:textId="77777777" w:rsidR="000260B1" w:rsidRDefault="000260B1" w:rsidP="000260B1">
      <w:pPr>
        <w:pStyle w:val="PL"/>
      </w:pPr>
    </w:p>
    <w:p w14:paraId="0A2F3C51" w14:textId="77777777" w:rsidR="000260B1" w:rsidRDefault="000260B1" w:rsidP="000260B1">
      <w:pPr>
        <w:pStyle w:val="PL"/>
      </w:pPr>
      <w:r>
        <w:t xml:space="preserve">  /subscription-data/{ueId}/pp-data-store/{afInstanceId}:</w:t>
      </w:r>
    </w:p>
    <w:p w14:paraId="512999C2" w14:textId="77777777" w:rsidR="000260B1" w:rsidRPr="00B3056F" w:rsidRDefault="000260B1" w:rsidP="000260B1">
      <w:pPr>
        <w:pStyle w:val="PL"/>
      </w:pPr>
      <w:r w:rsidRPr="00B3056F">
        <w:t xml:space="preserve">    put:</w:t>
      </w:r>
    </w:p>
    <w:p w14:paraId="43FC995E" w14:textId="77777777" w:rsidR="000260B1" w:rsidRPr="00B3056F" w:rsidRDefault="000260B1" w:rsidP="000260B1">
      <w:pPr>
        <w:pStyle w:val="PL"/>
      </w:pPr>
      <w:r w:rsidRPr="00B3056F">
        <w:t xml:space="preserve">      summary: create a </w:t>
      </w:r>
      <w:r>
        <w:t>Provisioning Parameter Data Entry</w:t>
      </w:r>
    </w:p>
    <w:p w14:paraId="4C948895" w14:textId="77777777" w:rsidR="000260B1" w:rsidRPr="00B3056F" w:rsidRDefault="000260B1" w:rsidP="000260B1">
      <w:pPr>
        <w:pStyle w:val="PL"/>
      </w:pPr>
      <w:r w:rsidRPr="00B3056F">
        <w:t xml:space="preserve">      operationId: Create </w:t>
      </w:r>
      <w:r>
        <w:t>PP Data Entry</w:t>
      </w:r>
    </w:p>
    <w:p w14:paraId="7948A95F" w14:textId="77777777" w:rsidR="000260B1" w:rsidRPr="00B3056F" w:rsidRDefault="000260B1" w:rsidP="000260B1">
      <w:pPr>
        <w:pStyle w:val="PL"/>
      </w:pPr>
      <w:r w:rsidRPr="00B3056F">
        <w:t xml:space="preserve">      tags:</w:t>
      </w:r>
    </w:p>
    <w:p w14:paraId="73969B44" w14:textId="77777777" w:rsidR="000260B1" w:rsidRDefault="000260B1" w:rsidP="000260B1">
      <w:pPr>
        <w:pStyle w:val="PL"/>
        <w:rPr>
          <w:lang w:eastAsia="zh-CN"/>
        </w:rPr>
      </w:pPr>
      <w:r>
        <w:t xml:space="preserve">        - </w:t>
      </w:r>
      <w:r>
        <w:rPr>
          <w:lang w:eastAsia="zh-CN"/>
        </w:rPr>
        <w:t>ProvisionedParameter</w:t>
      </w:r>
      <w:r>
        <w:t>DataEntry (Document)</w:t>
      </w:r>
    </w:p>
    <w:p w14:paraId="73CF8659" w14:textId="77777777" w:rsidR="000260B1" w:rsidRDefault="000260B1" w:rsidP="000260B1">
      <w:pPr>
        <w:pStyle w:val="PL"/>
      </w:pPr>
      <w:r>
        <w:t xml:space="preserve">      security:</w:t>
      </w:r>
    </w:p>
    <w:p w14:paraId="7B61EDE7" w14:textId="77777777" w:rsidR="000260B1" w:rsidRDefault="000260B1" w:rsidP="000260B1">
      <w:pPr>
        <w:pStyle w:val="PL"/>
      </w:pPr>
      <w:r>
        <w:t xml:space="preserve">        - {}</w:t>
      </w:r>
    </w:p>
    <w:p w14:paraId="76F0B492" w14:textId="77777777" w:rsidR="000260B1" w:rsidRDefault="000260B1" w:rsidP="000260B1">
      <w:pPr>
        <w:pStyle w:val="PL"/>
      </w:pPr>
      <w:r>
        <w:t xml:space="preserve">        - oAuth2ClientCredentials:</w:t>
      </w:r>
    </w:p>
    <w:p w14:paraId="0B4C3669" w14:textId="77777777" w:rsidR="000260B1" w:rsidRDefault="000260B1" w:rsidP="000260B1">
      <w:pPr>
        <w:pStyle w:val="PL"/>
      </w:pPr>
      <w:r>
        <w:t xml:space="preserve">          - nudr-dr</w:t>
      </w:r>
    </w:p>
    <w:p w14:paraId="05D006E1" w14:textId="77777777" w:rsidR="000260B1" w:rsidRDefault="000260B1" w:rsidP="000260B1">
      <w:pPr>
        <w:pStyle w:val="PL"/>
      </w:pPr>
      <w:r>
        <w:t xml:space="preserve">        - oAuth2ClientCredentials:</w:t>
      </w:r>
    </w:p>
    <w:p w14:paraId="18A4AA13" w14:textId="77777777" w:rsidR="000260B1" w:rsidRDefault="000260B1" w:rsidP="000260B1">
      <w:pPr>
        <w:pStyle w:val="PL"/>
      </w:pPr>
      <w:r>
        <w:t xml:space="preserve">          - nudr-dr</w:t>
      </w:r>
    </w:p>
    <w:p w14:paraId="001D678F" w14:textId="77777777" w:rsidR="000260B1" w:rsidRDefault="000260B1" w:rsidP="000260B1">
      <w:pPr>
        <w:pStyle w:val="PL"/>
        <w:rPr>
          <w:lang w:eastAsia="zh-CN"/>
        </w:rPr>
      </w:pPr>
      <w:r>
        <w:t xml:space="preserve">          - nudr-dr:subscription-data</w:t>
      </w:r>
    </w:p>
    <w:p w14:paraId="031A8576" w14:textId="77777777" w:rsidR="000260B1" w:rsidRPr="00B3056F" w:rsidRDefault="000260B1" w:rsidP="000260B1">
      <w:pPr>
        <w:pStyle w:val="PL"/>
      </w:pPr>
      <w:r w:rsidRPr="00B3056F">
        <w:t xml:space="preserve">      parameters:</w:t>
      </w:r>
    </w:p>
    <w:p w14:paraId="2B7EAF4D" w14:textId="77777777" w:rsidR="000260B1" w:rsidRPr="00B3056F" w:rsidRDefault="000260B1" w:rsidP="000260B1">
      <w:pPr>
        <w:pStyle w:val="PL"/>
      </w:pPr>
      <w:r w:rsidRPr="00B3056F">
        <w:t xml:space="preserve">        - name: ueId</w:t>
      </w:r>
    </w:p>
    <w:p w14:paraId="3617DE00" w14:textId="77777777" w:rsidR="000260B1" w:rsidRPr="00B3056F" w:rsidRDefault="000260B1" w:rsidP="000260B1">
      <w:pPr>
        <w:pStyle w:val="PL"/>
      </w:pPr>
      <w:r w:rsidRPr="00B3056F">
        <w:t xml:space="preserve">          in: path</w:t>
      </w:r>
    </w:p>
    <w:p w14:paraId="4CAC7310" w14:textId="77777777" w:rsidR="000260B1" w:rsidRPr="00B3056F" w:rsidRDefault="000260B1" w:rsidP="000260B1">
      <w:pPr>
        <w:pStyle w:val="PL"/>
      </w:pPr>
      <w:r w:rsidRPr="00B3056F">
        <w:t xml:space="preserve">          description: Identifier of the UE</w:t>
      </w:r>
    </w:p>
    <w:p w14:paraId="0EC712DE" w14:textId="77777777" w:rsidR="000260B1" w:rsidRPr="00B3056F" w:rsidRDefault="000260B1" w:rsidP="000260B1">
      <w:pPr>
        <w:pStyle w:val="PL"/>
      </w:pPr>
      <w:r w:rsidRPr="00B3056F">
        <w:t xml:space="preserve">          required: true</w:t>
      </w:r>
    </w:p>
    <w:p w14:paraId="062B9143" w14:textId="77777777" w:rsidR="000260B1" w:rsidRDefault="000260B1" w:rsidP="000260B1">
      <w:pPr>
        <w:pStyle w:val="PL"/>
      </w:pPr>
      <w:r w:rsidRPr="00B3056F">
        <w:t xml:space="preserve">          schema:</w:t>
      </w:r>
    </w:p>
    <w:p w14:paraId="50707D2C" w14:textId="77777777" w:rsidR="000260B1" w:rsidRDefault="000260B1" w:rsidP="000260B1">
      <w:pPr>
        <w:pStyle w:val="PL"/>
        <w:rPr>
          <w:lang w:eastAsia="zh-CN"/>
        </w:rPr>
      </w:pPr>
      <w:r>
        <w:rPr>
          <w:rFonts w:hint="eastAsia"/>
          <w:lang w:eastAsia="zh-CN"/>
        </w:rPr>
        <w:t xml:space="preserve"> </w:t>
      </w:r>
      <w:r>
        <w:rPr>
          <w:lang w:eastAsia="zh-CN"/>
        </w:rPr>
        <w:t xml:space="preserve">           anyOf:</w:t>
      </w:r>
    </w:p>
    <w:p w14:paraId="067EE5EB" w14:textId="77777777" w:rsidR="000260B1" w:rsidRDefault="000260B1" w:rsidP="000260B1">
      <w:pPr>
        <w:pStyle w:val="PL"/>
      </w:pPr>
      <w:r w:rsidRPr="00B3056F">
        <w:t xml:space="preserve">            </w:t>
      </w:r>
      <w:r>
        <w:t xml:space="preserve">  - </w:t>
      </w:r>
      <w:r w:rsidRPr="00B3056F">
        <w:t>$ref: 'TS29571_CommonData.yaml#/components/schemas/VarUeId'</w:t>
      </w:r>
    </w:p>
    <w:p w14:paraId="4D470F2F" w14:textId="77777777" w:rsidR="000260B1" w:rsidRDefault="000260B1" w:rsidP="000260B1">
      <w:pPr>
        <w:pStyle w:val="PL"/>
      </w:pPr>
      <w:r>
        <w:t xml:space="preserve">              - </w:t>
      </w:r>
      <w:r w:rsidRPr="00B3056F">
        <w:t>$ref: 'TS29503_Nudm_SDM.yaml#/components/schemas/ExtGroupId'</w:t>
      </w:r>
    </w:p>
    <w:p w14:paraId="3A1E5B5C" w14:textId="77777777" w:rsidR="000260B1" w:rsidRPr="00B3056F" w:rsidRDefault="000260B1" w:rsidP="000260B1">
      <w:pPr>
        <w:pStyle w:val="PL"/>
      </w:pPr>
      <w:r>
        <w:t xml:space="preserve">              - </w:t>
      </w:r>
      <w:r w:rsidRPr="00B3056F">
        <w:t>type: string</w:t>
      </w:r>
    </w:p>
    <w:p w14:paraId="39A3B7BB" w14:textId="77777777" w:rsidR="000260B1" w:rsidRDefault="000260B1" w:rsidP="000260B1">
      <w:pPr>
        <w:pStyle w:val="PL"/>
      </w:pPr>
      <w:r w:rsidRPr="00B3056F">
        <w:t xml:space="preserve">      </w:t>
      </w:r>
      <w:r>
        <w:t xml:space="preserve"> </w:t>
      </w:r>
      <w:r w:rsidRPr="00B3056F">
        <w:t xml:space="preserve">     </w:t>
      </w:r>
      <w:r>
        <w:t xml:space="preserve">    </w:t>
      </w:r>
      <w:r w:rsidRPr="00B3056F">
        <w:t>pattern: '^anyUE$'</w:t>
      </w:r>
    </w:p>
    <w:p w14:paraId="58CC5C92" w14:textId="77777777" w:rsidR="000260B1" w:rsidRPr="00B3056F" w:rsidRDefault="000260B1" w:rsidP="000260B1">
      <w:pPr>
        <w:pStyle w:val="PL"/>
      </w:pPr>
      <w:r w:rsidRPr="00B3056F">
        <w:t xml:space="preserve">        - name: </w:t>
      </w:r>
      <w:r>
        <w:t>afInstanceId</w:t>
      </w:r>
    </w:p>
    <w:p w14:paraId="33082C80" w14:textId="77777777" w:rsidR="000260B1" w:rsidRPr="00B3056F" w:rsidRDefault="000260B1" w:rsidP="000260B1">
      <w:pPr>
        <w:pStyle w:val="PL"/>
      </w:pPr>
      <w:r w:rsidRPr="00B3056F">
        <w:t xml:space="preserve">          in: path</w:t>
      </w:r>
    </w:p>
    <w:p w14:paraId="5B9FEDB6" w14:textId="77777777" w:rsidR="000260B1" w:rsidRPr="00B3056F" w:rsidRDefault="000260B1" w:rsidP="000260B1">
      <w:pPr>
        <w:pStyle w:val="PL"/>
      </w:pPr>
      <w:r w:rsidRPr="00B3056F">
        <w:t xml:space="preserve">          description: </w:t>
      </w:r>
      <w:r>
        <w:t>Application Function Instance Identifier</w:t>
      </w:r>
    </w:p>
    <w:p w14:paraId="216F3656" w14:textId="77777777" w:rsidR="000260B1" w:rsidRPr="00B3056F" w:rsidRDefault="000260B1" w:rsidP="000260B1">
      <w:pPr>
        <w:pStyle w:val="PL"/>
      </w:pPr>
      <w:r w:rsidRPr="00B3056F">
        <w:t xml:space="preserve">          required: true</w:t>
      </w:r>
    </w:p>
    <w:p w14:paraId="42844534" w14:textId="77777777" w:rsidR="000260B1" w:rsidRPr="00B3056F" w:rsidRDefault="000260B1" w:rsidP="000260B1">
      <w:pPr>
        <w:pStyle w:val="PL"/>
      </w:pPr>
      <w:r w:rsidRPr="00B3056F">
        <w:t xml:space="preserve">          schema:</w:t>
      </w:r>
    </w:p>
    <w:p w14:paraId="675FAC10" w14:textId="77777777" w:rsidR="000260B1" w:rsidRPr="00B3056F" w:rsidRDefault="000260B1" w:rsidP="000260B1">
      <w:pPr>
        <w:pStyle w:val="PL"/>
      </w:pPr>
      <w:r w:rsidRPr="00B3056F">
        <w:t xml:space="preserve">            </w:t>
      </w:r>
      <w:r>
        <w:t>type: string</w:t>
      </w:r>
    </w:p>
    <w:p w14:paraId="5C58C949" w14:textId="77777777" w:rsidR="000260B1" w:rsidRPr="00B3056F" w:rsidRDefault="000260B1" w:rsidP="000260B1">
      <w:pPr>
        <w:pStyle w:val="PL"/>
      </w:pPr>
      <w:r w:rsidRPr="00B3056F">
        <w:t xml:space="preserve">      requestBody:</w:t>
      </w:r>
    </w:p>
    <w:p w14:paraId="552EEFCD" w14:textId="77777777" w:rsidR="000260B1" w:rsidRPr="00B3056F" w:rsidRDefault="000260B1" w:rsidP="000260B1">
      <w:pPr>
        <w:pStyle w:val="PL"/>
      </w:pPr>
      <w:r w:rsidRPr="00B3056F">
        <w:t xml:space="preserve">        content:</w:t>
      </w:r>
    </w:p>
    <w:p w14:paraId="04B27619" w14:textId="77777777" w:rsidR="000260B1" w:rsidRPr="00B3056F" w:rsidRDefault="000260B1" w:rsidP="000260B1">
      <w:pPr>
        <w:pStyle w:val="PL"/>
      </w:pPr>
      <w:r w:rsidRPr="00B3056F">
        <w:t xml:space="preserve">          application/json:</w:t>
      </w:r>
    </w:p>
    <w:p w14:paraId="4D6962C4" w14:textId="77777777" w:rsidR="000260B1" w:rsidRPr="00B3056F" w:rsidRDefault="000260B1" w:rsidP="000260B1">
      <w:pPr>
        <w:pStyle w:val="PL"/>
      </w:pPr>
      <w:r w:rsidRPr="00B3056F">
        <w:t xml:space="preserve">            schema:</w:t>
      </w:r>
    </w:p>
    <w:p w14:paraId="5EFED031" w14:textId="77777777" w:rsidR="000260B1" w:rsidRPr="00B3056F" w:rsidRDefault="000260B1" w:rsidP="000260B1">
      <w:pPr>
        <w:pStyle w:val="PL"/>
        <w:outlineLvl w:val="0"/>
      </w:pPr>
      <w:r w:rsidRPr="00B3056F">
        <w:t xml:space="preserve">              $ref: 'TS295</w:t>
      </w:r>
      <w:r>
        <w:t>03</w:t>
      </w:r>
      <w:r w:rsidRPr="00B3056F">
        <w:t>_</w:t>
      </w:r>
      <w:r>
        <w:t>Nudm_PP</w:t>
      </w:r>
      <w:r w:rsidRPr="00B3056F">
        <w:t>.yaml#/components/schemas/</w:t>
      </w:r>
      <w:r>
        <w:t>PpDataEntry'</w:t>
      </w:r>
    </w:p>
    <w:p w14:paraId="7085E394" w14:textId="77777777" w:rsidR="000260B1" w:rsidRPr="00B3056F" w:rsidRDefault="000260B1" w:rsidP="000260B1">
      <w:pPr>
        <w:pStyle w:val="PL"/>
      </w:pPr>
      <w:r w:rsidRPr="00B3056F">
        <w:t xml:space="preserve">        required: true</w:t>
      </w:r>
    </w:p>
    <w:p w14:paraId="5B78A7AA" w14:textId="77777777" w:rsidR="000260B1" w:rsidRPr="00B3056F" w:rsidRDefault="000260B1" w:rsidP="000260B1">
      <w:pPr>
        <w:pStyle w:val="PL"/>
      </w:pPr>
      <w:r w:rsidRPr="00B3056F">
        <w:t xml:space="preserve">      responses:</w:t>
      </w:r>
    </w:p>
    <w:p w14:paraId="3EC50B2F" w14:textId="77777777" w:rsidR="000260B1" w:rsidRPr="00B3056F" w:rsidRDefault="000260B1" w:rsidP="000260B1">
      <w:pPr>
        <w:pStyle w:val="PL"/>
      </w:pPr>
      <w:r w:rsidRPr="00B3056F">
        <w:t xml:space="preserve">        '20</w:t>
      </w:r>
      <w:r>
        <w:t>1</w:t>
      </w:r>
      <w:r w:rsidRPr="00B3056F">
        <w:t>':</w:t>
      </w:r>
    </w:p>
    <w:p w14:paraId="284AEF87" w14:textId="77777777" w:rsidR="000260B1" w:rsidRPr="00B3056F" w:rsidRDefault="000260B1" w:rsidP="000260B1">
      <w:pPr>
        <w:pStyle w:val="PL"/>
      </w:pPr>
      <w:r w:rsidRPr="00B3056F">
        <w:t xml:space="preserve">          description: </w:t>
      </w:r>
      <w:r>
        <w:t>Indicating a successful creation of the resource.</w:t>
      </w:r>
    </w:p>
    <w:p w14:paraId="5DD3E5A2" w14:textId="77777777" w:rsidR="000260B1" w:rsidRPr="00B3056F" w:rsidRDefault="000260B1" w:rsidP="000260B1">
      <w:pPr>
        <w:pStyle w:val="PL"/>
      </w:pPr>
      <w:r w:rsidRPr="00B3056F">
        <w:t xml:space="preserve">          content:</w:t>
      </w:r>
    </w:p>
    <w:p w14:paraId="251D5EA8" w14:textId="77777777" w:rsidR="000260B1" w:rsidRPr="00B3056F" w:rsidRDefault="000260B1" w:rsidP="000260B1">
      <w:pPr>
        <w:pStyle w:val="PL"/>
      </w:pPr>
      <w:r w:rsidRPr="00B3056F">
        <w:t xml:space="preserve">            application/json:</w:t>
      </w:r>
    </w:p>
    <w:p w14:paraId="72C50E99" w14:textId="77777777" w:rsidR="000260B1" w:rsidRPr="00B3056F" w:rsidRDefault="000260B1" w:rsidP="000260B1">
      <w:pPr>
        <w:pStyle w:val="PL"/>
      </w:pPr>
      <w:r w:rsidRPr="00B3056F">
        <w:t xml:space="preserve">              schema:</w:t>
      </w:r>
    </w:p>
    <w:p w14:paraId="0CCDECEF" w14:textId="77777777" w:rsidR="000260B1" w:rsidRPr="00B3056F" w:rsidRDefault="000260B1" w:rsidP="000260B1">
      <w:pPr>
        <w:pStyle w:val="PL"/>
      </w:pPr>
      <w:r>
        <w:t xml:space="preserve">  </w:t>
      </w:r>
      <w:r w:rsidRPr="00B3056F">
        <w:t xml:space="preserve">              $ref: 'TS295</w:t>
      </w:r>
      <w:r>
        <w:t>03</w:t>
      </w:r>
      <w:r w:rsidRPr="00B3056F">
        <w:t>_</w:t>
      </w:r>
      <w:r>
        <w:t>Nudm_PP</w:t>
      </w:r>
      <w:r w:rsidRPr="00B3056F">
        <w:t>.yaml#/components/schemas/</w:t>
      </w:r>
      <w:r>
        <w:t>PpDataEntry'</w:t>
      </w:r>
    </w:p>
    <w:p w14:paraId="53074F49" w14:textId="77777777" w:rsidR="000260B1" w:rsidRPr="00B3056F" w:rsidRDefault="000260B1" w:rsidP="000260B1">
      <w:pPr>
        <w:pStyle w:val="PL"/>
      </w:pPr>
      <w:r w:rsidRPr="00B3056F">
        <w:t xml:space="preserve">        '20</w:t>
      </w:r>
      <w:r>
        <w:t>4</w:t>
      </w:r>
      <w:r w:rsidRPr="00B3056F">
        <w:t>':</w:t>
      </w:r>
    </w:p>
    <w:p w14:paraId="5A7981C7" w14:textId="77777777" w:rsidR="000260B1" w:rsidRPr="00B3056F" w:rsidRDefault="000260B1" w:rsidP="000260B1">
      <w:pPr>
        <w:pStyle w:val="PL"/>
      </w:pPr>
      <w:r w:rsidRPr="00B3056F">
        <w:t xml:space="preserve">          description: </w:t>
      </w:r>
      <w:r>
        <w:t>Indicating a successful creation of the resource.</w:t>
      </w:r>
    </w:p>
    <w:p w14:paraId="02749C78" w14:textId="77777777" w:rsidR="000260B1" w:rsidRPr="00B3056F" w:rsidRDefault="000260B1" w:rsidP="000260B1">
      <w:pPr>
        <w:pStyle w:val="PL"/>
      </w:pPr>
      <w:r w:rsidRPr="00B3056F">
        <w:t xml:space="preserve">        '400':</w:t>
      </w:r>
    </w:p>
    <w:p w14:paraId="4EA34DA8" w14:textId="77777777" w:rsidR="000260B1" w:rsidRPr="00B3056F" w:rsidRDefault="000260B1" w:rsidP="000260B1">
      <w:pPr>
        <w:pStyle w:val="PL"/>
      </w:pPr>
      <w:r w:rsidRPr="00B3056F">
        <w:t xml:space="preserve">          $ref: 'TS29571_CommonData.yaml#/components/responses/400'</w:t>
      </w:r>
    </w:p>
    <w:p w14:paraId="69E70A5C" w14:textId="77777777" w:rsidR="000260B1" w:rsidRPr="00B3056F" w:rsidRDefault="000260B1" w:rsidP="000260B1">
      <w:pPr>
        <w:pStyle w:val="PL"/>
      </w:pPr>
      <w:r w:rsidRPr="00B3056F">
        <w:t xml:space="preserve">        '403':</w:t>
      </w:r>
    </w:p>
    <w:p w14:paraId="5F856494" w14:textId="77777777" w:rsidR="000260B1" w:rsidRPr="00B3056F" w:rsidRDefault="000260B1" w:rsidP="000260B1">
      <w:pPr>
        <w:pStyle w:val="PL"/>
      </w:pPr>
      <w:r w:rsidRPr="00B3056F">
        <w:t xml:space="preserve">          $ref: 'TS29571_CommonData.yaml#/components/responses/403'</w:t>
      </w:r>
    </w:p>
    <w:p w14:paraId="1B7076F5" w14:textId="77777777" w:rsidR="000260B1" w:rsidRPr="00B3056F" w:rsidRDefault="000260B1" w:rsidP="000260B1">
      <w:pPr>
        <w:pStyle w:val="PL"/>
      </w:pPr>
      <w:r w:rsidRPr="00B3056F">
        <w:t xml:space="preserve">        '404':</w:t>
      </w:r>
    </w:p>
    <w:p w14:paraId="44904BC7" w14:textId="77777777" w:rsidR="000260B1" w:rsidRPr="00B3056F" w:rsidRDefault="000260B1" w:rsidP="000260B1">
      <w:pPr>
        <w:pStyle w:val="PL"/>
      </w:pPr>
      <w:r w:rsidRPr="00B3056F">
        <w:t xml:space="preserve">          $ref: 'TS29571_CommonData.yaml#/components/responses/404'</w:t>
      </w:r>
    </w:p>
    <w:p w14:paraId="6EB7E2AA" w14:textId="77777777" w:rsidR="000260B1" w:rsidRPr="00B3056F" w:rsidRDefault="000260B1" w:rsidP="000260B1">
      <w:pPr>
        <w:pStyle w:val="PL"/>
      </w:pPr>
      <w:r w:rsidRPr="00B3056F">
        <w:t xml:space="preserve">        '500':</w:t>
      </w:r>
    </w:p>
    <w:p w14:paraId="1F7F77A4" w14:textId="77777777" w:rsidR="000260B1" w:rsidRPr="00B3056F" w:rsidRDefault="000260B1" w:rsidP="000260B1">
      <w:pPr>
        <w:pStyle w:val="PL"/>
      </w:pPr>
      <w:r w:rsidRPr="00B3056F">
        <w:t xml:space="preserve">          $ref: 'TS29571_CommonData.yaml#/components/responses/500'</w:t>
      </w:r>
    </w:p>
    <w:p w14:paraId="781D86FF" w14:textId="77777777" w:rsidR="000260B1" w:rsidRPr="00B3056F" w:rsidRDefault="000260B1" w:rsidP="000260B1">
      <w:pPr>
        <w:pStyle w:val="PL"/>
      </w:pPr>
      <w:r w:rsidRPr="00B3056F">
        <w:t xml:space="preserve">        '503':</w:t>
      </w:r>
    </w:p>
    <w:p w14:paraId="1FD0DC39" w14:textId="77777777" w:rsidR="000260B1" w:rsidRPr="00B3056F" w:rsidRDefault="000260B1" w:rsidP="000260B1">
      <w:pPr>
        <w:pStyle w:val="PL"/>
      </w:pPr>
      <w:r w:rsidRPr="00B3056F">
        <w:t xml:space="preserve">          $ref: 'TS29571_CommonData.yaml#/components/responses/503'</w:t>
      </w:r>
    </w:p>
    <w:p w14:paraId="2A9D4CA7" w14:textId="77777777" w:rsidR="000260B1" w:rsidRPr="00B3056F" w:rsidRDefault="000260B1" w:rsidP="000260B1">
      <w:pPr>
        <w:pStyle w:val="PL"/>
      </w:pPr>
      <w:r w:rsidRPr="00B3056F">
        <w:t xml:space="preserve">        default:</w:t>
      </w:r>
    </w:p>
    <w:p w14:paraId="6F926341" w14:textId="77777777" w:rsidR="000260B1" w:rsidRPr="00B3056F" w:rsidRDefault="000260B1" w:rsidP="000260B1">
      <w:pPr>
        <w:pStyle w:val="PL"/>
      </w:pPr>
      <w:r w:rsidRPr="00B3056F">
        <w:t xml:space="preserve">          description: Unexpected error</w:t>
      </w:r>
    </w:p>
    <w:p w14:paraId="5DF6A47B" w14:textId="77777777" w:rsidR="000260B1" w:rsidRDefault="000260B1" w:rsidP="000260B1">
      <w:pPr>
        <w:pStyle w:val="PL"/>
      </w:pPr>
    </w:p>
    <w:p w14:paraId="5A10E3DD" w14:textId="77777777" w:rsidR="000260B1" w:rsidRPr="00B3056F" w:rsidRDefault="000260B1" w:rsidP="000260B1">
      <w:pPr>
        <w:pStyle w:val="PL"/>
      </w:pPr>
      <w:r w:rsidRPr="00B3056F">
        <w:t xml:space="preserve">    delete:</w:t>
      </w:r>
    </w:p>
    <w:p w14:paraId="550285AD" w14:textId="77777777" w:rsidR="000260B1" w:rsidRPr="00B3056F" w:rsidRDefault="000260B1" w:rsidP="000260B1">
      <w:pPr>
        <w:pStyle w:val="PL"/>
      </w:pPr>
      <w:r w:rsidRPr="00B3056F">
        <w:t xml:space="preserve">      summary: </w:t>
      </w:r>
      <w:r>
        <w:t>Delete</w:t>
      </w:r>
      <w:r w:rsidRPr="00B3056F">
        <w:t xml:space="preserve"> a </w:t>
      </w:r>
      <w:r>
        <w:t>Provisioning Parameter Data Entry</w:t>
      </w:r>
    </w:p>
    <w:p w14:paraId="5CCF295E" w14:textId="77777777" w:rsidR="000260B1" w:rsidRPr="00B3056F" w:rsidRDefault="000260B1" w:rsidP="000260B1">
      <w:pPr>
        <w:pStyle w:val="PL"/>
      </w:pPr>
      <w:r w:rsidRPr="00B3056F">
        <w:t xml:space="preserve">      operationId: Delete </w:t>
      </w:r>
      <w:r>
        <w:t>PP Data Entry</w:t>
      </w:r>
    </w:p>
    <w:p w14:paraId="1272EE17" w14:textId="77777777" w:rsidR="000260B1" w:rsidRPr="00B3056F" w:rsidRDefault="000260B1" w:rsidP="000260B1">
      <w:pPr>
        <w:pStyle w:val="PL"/>
      </w:pPr>
      <w:r w:rsidRPr="00B3056F">
        <w:t xml:space="preserve">      tags:</w:t>
      </w:r>
    </w:p>
    <w:p w14:paraId="5E24B442" w14:textId="77777777" w:rsidR="000260B1" w:rsidRDefault="000260B1" w:rsidP="000260B1">
      <w:pPr>
        <w:pStyle w:val="PL"/>
        <w:rPr>
          <w:lang w:eastAsia="zh-CN"/>
        </w:rPr>
      </w:pPr>
      <w:r>
        <w:t xml:space="preserve">        - </w:t>
      </w:r>
      <w:r>
        <w:rPr>
          <w:lang w:eastAsia="zh-CN"/>
        </w:rPr>
        <w:t>ProvisionedParameter</w:t>
      </w:r>
      <w:r>
        <w:t>DataEntry (Document)</w:t>
      </w:r>
    </w:p>
    <w:p w14:paraId="412421E4" w14:textId="77777777" w:rsidR="000260B1" w:rsidRDefault="000260B1" w:rsidP="000260B1">
      <w:pPr>
        <w:pStyle w:val="PL"/>
      </w:pPr>
      <w:r>
        <w:t xml:space="preserve">      security:</w:t>
      </w:r>
    </w:p>
    <w:p w14:paraId="22350078" w14:textId="77777777" w:rsidR="000260B1" w:rsidRDefault="000260B1" w:rsidP="000260B1">
      <w:pPr>
        <w:pStyle w:val="PL"/>
      </w:pPr>
      <w:r>
        <w:t xml:space="preserve">        - {}</w:t>
      </w:r>
    </w:p>
    <w:p w14:paraId="665FD0DC" w14:textId="77777777" w:rsidR="000260B1" w:rsidRDefault="000260B1" w:rsidP="000260B1">
      <w:pPr>
        <w:pStyle w:val="PL"/>
      </w:pPr>
      <w:r>
        <w:t xml:space="preserve">        - oAuth2ClientCredentials:</w:t>
      </w:r>
    </w:p>
    <w:p w14:paraId="04DC7CE4" w14:textId="77777777" w:rsidR="000260B1" w:rsidRDefault="000260B1" w:rsidP="000260B1">
      <w:pPr>
        <w:pStyle w:val="PL"/>
      </w:pPr>
      <w:r>
        <w:t xml:space="preserve">          - nudr-dr</w:t>
      </w:r>
    </w:p>
    <w:p w14:paraId="19AFD8B3" w14:textId="77777777" w:rsidR="000260B1" w:rsidRDefault="000260B1" w:rsidP="000260B1">
      <w:pPr>
        <w:pStyle w:val="PL"/>
      </w:pPr>
      <w:r>
        <w:t xml:space="preserve">        - oAuth2ClientCredentials:</w:t>
      </w:r>
    </w:p>
    <w:p w14:paraId="0A190267" w14:textId="77777777" w:rsidR="000260B1" w:rsidRDefault="000260B1" w:rsidP="000260B1">
      <w:pPr>
        <w:pStyle w:val="PL"/>
      </w:pPr>
      <w:r>
        <w:t xml:space="preserve">          - nudr-dr</w:t>
      </w:r>
    </w:p>
    <w:p w14:paraId="7C7DE5CF" w14:textId="77777777" w:rsidR="000260B1" w:rsidRDefault="000260B1" w:rsidP="000260B1">
      <w:pPr>
        <w:pStyle w:val="PL"/>
        <w:rPr>
          <w:lang w:eastAsia="zh-CN"/>
        </w:rPr>
      </w:pPr>
      <w:r>
        <w:t xml:space="preserve">          - nudr-dr:subscription-data</w:t>
      </w:r>
    </w:p>
    <w:p w14:paraId="04E61F7A" w14:textId="77777777" w:rsidR="000260B1" w:rsidRPr="00B3056F" w:rsidRDefault="000260B1" w:rsidP="000260B1">
      <w:pPr>
        <w:pStyle w:val="PL"/>
      </w:pPr>
      <w:r w:rsidRPr="00B3056F">
        <w:t xml:space="preserve">      parameters:</w:t>
      </w:r>
    </w:p>
    <w:p w14:paraId="0B5246BE" w14:textId="77777777" w:rsidR="000260B1" w:rsidRPr="00B3056F" w:rsidRDefault="000260B1" w:rsidP="000260B1">
      <w:pPr>
        <w:pStyle w:val="PL"/>
      </w:pPr>
      <w:r w:rsidRPr="00B3056F">
        <w:t xml:space="preserve">        - name: ueId</w:t>
      </w:r>
    </w:p>
    <w:p w14:paraId="6E709C12" w14:textId="77777777" w:rsidR="000260B1" w:rsidRPr="00B3056F" w:rsidRDefault="000260B1" w:rsidP="000260B1">
      <w:pPr>
        <w:pStyle w:val="PL"/>
      </w:pPr>
      <w:r w:rsidRPr="00B3056F">
        <w:t xml:space="preserve">          in: path</w:t>
      </w:r>
    </w:p>
    <w:p w14:paraId="71204F74" w14:textId="77777777" w:rsidR="000260B1" w:rsidRPr="00B3056F" w:rsidRDefault="000260B1" w:rsidP="000260B1">
      <w:pPr>
        <w:pStyle w:val="PL"/>
      </w:pPr>
      <w:r w:rsidRPr="00B3056F">
        <w:t xml:space="preserve">          description: Identifier of the UE</w:t>
      </w:r>
    </w:p>
    <w:p w14:paraId="7F950B26" w14:textId="77777777" w:rsidR="000260B1" w:rsidRPr="00B3056F" w:rsidRDefault="000260B1" w:rsidP="000260B1">
      <w:pPr>
        <w:pStyle w:val="PL"/>
      </w:pPr>
      <w:r w:rsidRPr="00B3056F">
        <w:t xml:space="preserve">          required: true</w:t>
      </w:r>
    </w:p>
    <w:p w14:paraId="13D9B44F" w14:textId="77777777" w:rsidR="000260B1" w:rsidRDefault="000260B1" w:rsidP="000260B1">
      <w:pPr>
        <w:pStyle w:val="PL"/>
      </w:pPr>
      <w:r w:rsidRPr="00B3056F">
        <w:t xml:space="preserve">          schema:</w:t>
      </w:r>
    </w:p>
    <w:p w14:paraId="21E6E5C9" w14:textId="77777777" w:rsidR="000260B1" w:rsidRDefault="000260B1" w:rsidP="000260B1">
      <w:pPr>
        <w:pStyle w:val="PL"/>
        <w:rPr>
          <w:lang w:eastAsia="zh-CN"/>
        </w:rPr>
      </w:pPr>
      <w:r>
        <w:rPr>
          <w:rFonts w:hint="eastAsia"/>
          <w:lang w:eastAsia="zh-CN"/>
        </w:rPr>
        <w:t xml:space="preserve"> </w:t>
      </w:r>
      <w:r>
        <w:rPr>
          <w:lang w:eastAsia="zh-CN"/>
        </w:rPr>
        <w:t xml:space="preserve">           anyOf:</w:t>
      </w:r>
    </w:p>
    <w:p w14:paraId="320A1481" w14:textId="77777777" w:rsidR="000260B1" w:rsidRDefault="000260B1" w:rsidP="000260B1">
      <w:pPr>
        <w:pStyle w:val="PL"/>
      </w:pPr>
      <w:r w:rsidRPr="00B3056F">
        <w:lastRenderedPageBreak/>
        <w:t xml:space="preserve">            </w:t>
      </w:r>
      <w:r>
        <w:t xml:space="preserve">  - </w:t>
      </w:r>
      <w:r w:rsidRPr="00B3056F">
        <w:t>$ref: 'TS29571_CommonData.yaml#/components/schemas/VarUeId'</w:t>
      </w:r>
    </w:p>
    <w:p w14:paraId="47C17374" w14:textId="77777777" w:rsidR="000260B1" w:rsidRDefault="000260B1" w:rsidP="000260B1">
      <w:pPr>
        <w:pStyle w:val="PL"/>
      </w:pPr>
      <w:r>
        <w:t xml:space="preserve">              - </w:t>
      </w:r>
      <w:r w:rsidRPr="00B3056F">
        <w:t>$ref: 'TS29503_Nudm_SDM.yaml#/components/schemas/ExtGroupId'</w:t>
      </w:r>
    </w:p>
    <w:p w14:paraId="6376F3C4" w14:textId="77777777" w:rsidR="000260B1" w:rsidRPr="00B3056F" w:rsidRDefault="000260B1" w:rsidP="000260B1">
      <w:pPr>
        <w:pStyle w:val="PL"/>
      </w:pPr>
      <w:r>
        <w:t xml:space="preserve">              - </w:t>
      </w:r>
      <w:r w:rsidRPr="00B3056F">
        <w:t>type: string</w:t>
      </w:r>
    </w:p>
    <w:p w14:paraId="6572A31B" w14:textId="77777777" w:rsidR="000260B1" w:rsidRDefault="000260B1" w:rsidP="000260B1">
      <w:pPr>
        <w:pStyle w:val="PL"/>
      </w:pPr>
      <w:r w:rsidRPr="00B3056F">
        <w:t xml:space="preserve">      </w:t>
      </w:r>
      <w:r>
        <w:t xml:space="preserve"> </w:t>
      </w:r>
      <w:r w:rsidRPr="00B3056F">
        <w:t xml:space="preserve">     </w:t>
      </w:r>
      <w:r>
        <w:t xml:space="preserve">    </w:t>
      </w:r>
      <w:r w:rsidRPr="00B3056F">
        <w:t>pattern: '^anyUE$'</w:t>
      </w:r>
    </w:p>
    <w:p w14:paraId="79E83B24" w14:textId="77777777" w:rsidR="000260B1" w:rsidRPr="00B3056F" w:rsidRDefault="000260B1" w:rsidP="000260B1">
      <w:pPr>
        <w:pStyle w:val="PL"/>
      </w:pPr>
      <w:r w:rsidRPr="00B3056F">
        <w:t xml:space="preserve">        - name: </w:t>
      </w:r>
      <w:r>
        <w:t>afInstanceId</w:t>
      </w:r>
    </w:p>
    <w:p w14:paraId="5D31C957" w14:textId="77777777" w:rsidR="000260B1" w:rsidRPr="00B3056F" w:rsidRDefault="000260B1" w:rsidP="000260B1">
      <w:pPr>
        <w:pStyle w:val="PL"/>
      </w:pPr>
      <w:r w:rsidRPr="00B3056F">
        <w:t xml:space="preserve">          in: path</w:t>
      </w:r>
    </w:p>
    <w:p w14:paraId="5A05F2C9" w14:textId="77777777" w:rsidR="000260B1" w:rsidRPr="00B3056F" w:rsidRDefault="000260B1" w:rsidP="000260B1">
      <w:pPr>
        <w:pStyle w:val="PL"/>
      </w:pPr>
      <w:r w:rsidRPr="00B3056F">
        <w:t xml:space="preserve">          description: </w:t>
      </w:r>
      <w:r>
        <w:t>Application Function Instance Identifier</w:t>
      </w:r>
    </w:p>
    <w:p w14:paraId="313FDD3D" w14:textId="77777777" w:rsidR="000260B1" w:rsidRPr="00B3056F" w:rsidRDefault="000260B1" w:rsidP="000260B1">
      <w:pPr>
        <w:pStyle w:val="PL"/>
      </w:pPr>
      <w:r w:rsidRPr="00B3056F">
        <w:t xml:space="preserve">          required: true</w:t>
      </w:r>
    </w:p>
    <w:p w14:paraId="7A174D4A" w14:textId="77777777" w:rsidR="000260B1" w:rsidRPr="00B3056F" w:rsidRDefault="000260B1" w:rsidP="000260B1">
      <w:pPr>
        <w:pStyle w:val="PL"/>
      </w:pPr>
      <w:r w:rsidRPr="00B3056F">
        <w:t xml:space="preserve">          schema:</w:t>
      </w:r>
    </w:p>
    <w:p w14:paraId="6AFD11CE" w14:textId="77777777" w:rsidR="000260B1" w:rsidRPr="00B3056F" w:rsidRDefault="000260B1" w:rsidP="000260B1">
      <w:pPr>
        <w:pStyle w:val="PL"/>
      </w:pPr>
      <w:r w:rsidRPr="00B3056F">
        <w:t xml:space="preserve">            </w:t>
      </w:r>
      <w:r>
        <w:t>type: string</w:t>
      </w:r>
    </w:p>
    <w:p w14:paraId="09A10AD8" w14:textId="77777777" w:rsidR="000260B1" w:rsidRPr="00B3056F" w:rsidRDefault="000260B1" w:rsidP="000260B1">
      <w:pPr>
        <w:pStyle w:val="PL"/>
      </w:pPr>
      <w:r w:rsidRPr="00B3056F">
        <w:t xml:space="preserve">      responses:</w:t>
      </w:r>
    </w:p>
    <w:p w14:paraId="0229AF74" w14:textId="77777777" w:rsidR="000260B1" w:rsidRPr="00B3056F" w:rsidRDefault="000260B1" w:rsidP="000260B1">
      <w:pPr>
        <w:pStyle w:val="PL"/>
      </w:pPr>
      <w:r w:rsidRPr="00B3056F">
        <w:t xml:space="preserve">        '204':</w:t>
      </w:r>
    </w:p>
    <w:p w14:paraId="143CA459" w14:textId="77777777" w:rsidR="000260B1" w:rsidRPr="00B3056F" w:rsidRDefault="000260B1" w:rsidP="000260B1">
      <w:pPr>
        <w:pStyle w:val="PL"/>
      </w:pPr>
      <w:r w:rsidRPr="00B3056F">
        <w:t xml:space="preserve">          description: Expected response to a valid request</w:t>
      </w:r>
    </w:p>
    <w:p w14:paraId="7579AE71" w14:textId="77777777" w:rsidR="000260B1" w:rsidRPr="00B3056F" w:rsidRDefault="000260B1" w:rsidP="000260B1">
      <w:pPr>
        <w:pStyle w:val="PL"/>
      </w:pPr>
      <w:r w:rsidRPr="00B3056F">
        <w:t xml:space="preserve">        '400':</w:t>
      </w:r>
    </w:p>
    <w:p w14:paraId="58261A2A" w14:textId="77777777" w:rsidR="000260B1" w:rsidRPr="00B3056F" w:rsidRDefault="000260B1" w:rsidP="000260B1">
      <w:pPr>
        <w:pStyle w:val="PL"/>
      </w:pPr>
      <w:r w:rsidRPr="00B3056F">
        <w:t xml:space="preserve">          $ref: 'TS29571_CommonData.yaml#/components/responses/400'</w:t>
      </w:r>
    </w:p>
    <w:p w14:paraId="48C69380" w14:textId="77777777" w:rsidR="000260B1" w:rsidRPr="00B3056F" w:rsidRDefault="000260B1" w:rsidP="000260B1">
      <w:pPr>
        <w:pStyle w:val="PL"/>
      </w:pPr>
      <w:r w:rsidRPr="00B3056F">
        <w:t xml:space="preserve">        '403':</w:t>
      </w:r>
    </w:p>
    <w:p w14:paraId="051571F7" w14:textId="77777777" w:rsidR="000260B1" w:rsidRPr="00B3056F" w:rsidRDefault="000260B1" w:rsidP="000260B1">
      <w:pPr>
        <w:pStyle w:val="PL"/>
      </w:pPr>
      <w:r w:rsidRPr="00B3056F">
        <w:t xml:space="preserve">          $ref: 'TS29571_CommonData.yaml#/components/responses/403'</w:t>
      </w:r>
    </w:p>
    <w:p w14:paraId="22C1C9C1" w14:textId="77777777" w:rsidR="000260B1" w:rsidRPr="00B3056F" w:rsidRDefault="000260B1" w:rsidP="000260B1">
      <w:pPr>
        <w:pStyle w:val="PL"/>
      </w:pPr>
      <w:r w:rsidRPr="00B3056F">
        <w:t xml:space="preserve">        '404':</w:t>
      </w:r>
    </w:p>
    <w:p w14:paraId="7F65AD5A" w14:textId="77777777" w:rsidR="000260B1" w:rsidRPr="00B3056F" w:rsidRDefault="000260B1" w:rsidP="000260B1">
      <w:pPr>
        <w:pStyle w:val="PL"/>
      </w:pPr>
      <w:r w:rsidRPr="00B3056F">
        <w:t xml:space="preserve">          $ref: 'TS29571_CommonData.yaml#/components/responses/404'</w:t>
      </w:r>
    </w:p>
    <w:p w14:paraId="7AB85765" w14:textId="77777777" w:rsidR="000260B1" w:rsidRPr="00B3056F" w:rsidRDefault="000260B1" w:rsidP="000260B1">
      <w:pPr>
        <w:pStyle w:val="PL"/>
      </w:pPr>
      <w:r w:rsidRPr="00B3056F">
        <w:t xml:space="preserve">        '500':</w:t>
      </w:r>
    </w:p>
    <w:p w14:paraId="0CFDA7B8" w14:textId="77777777" w:rsidR="000260B1" w:rsidRPr="00B3056F" w:rsidRDefault="000260B1" w:rsidP="000260B1">
      <w:pPr>
        <w:pStyle w:val="PL"/>
      </w:pPr>
      <w:r w:rsidRPr="00B3056F">
        <w:t xml:space="preserve">          $ref: 'TS29571_CommonData.yaml#/components/responses/500'</w:t>
      </w:r>
    </w:p>
    <w:p w14:paraId="7A17F237" w14:textId="77777777" w:rsidR="000260B1" w:rsidRPr="00B3056F" w:rsidRDefault="000260B1" w:rsidP="000260B1">
      <w:pPr>
        <w:pStyle w:val="PL"/>
      </w:pPr>
      <w:r w:rsidRPr="00B3056F">
        <w:t xml:space="preserve">        '503':</w:t>
      </w:r>
    </w:p>
    <w:p w14:paraId="03B426EA" w14:textId="77777777" w:rsidR="000260B1" w:rsidRPr="00B3056F" w:rsidRDefault="000260B1" w:rsidP="000260B1">
      <w:pPr>
        <w:pStyle w:val="PL"/>
      </w:pPr>
      <w:r w:rsidRPr="00B3056F">
        <w:t xml:space="preserve">          $ref: 'TS29571_CommonData.yaml#/components/responses/503'</w:t>
      </w:r>
    </w:p>
    <w:p w14:paraId="31458718" w14:textId="77777777" w:rsidR="000260B1" w:rsidRPr="00B3056F" w:rsidRDefault="000260B1" w:rsidP="000260B1">
      <w:pPr>
        <w:pStyle w:val="PL"/>
      </w:pPr>
      <w:r w:rsidRPr="00B3056F">
        <w:t xml:space="preserve">        default:</w:t>
      </w:r>
    </w:p>
    <w:p w14:paraId="535C8460" w14:textId="77777777" w:rsidR="000260B1" w:rsidRPr="00B3056F" w:rsidRDefault="000260B1" w:rsidP="000260B1">
      <w:pPr>
        <w:pStyle w:val="PL"/>
      </w:pPr>
      <w:r w:rsidRPr="00B3056F">
        <w:t xml:space="preserve">          description: Unexpected error</w:t>
      </w:r>
    </w:p>
    <w:p w14:paraId="1F4F3CDB" w14:textId="77777777" w:rsidR="000260B1" w:rsidRDefault="000260B1" w:rsidP="000260B1">
      <w:pPr>
        <w:pStyle w:val="PL"/>
      </w:pPr>
    </w:p>
    <w:p w14:paraId="3DDE5934" w14:textId="77777777" w:rsidR="000260B1" w:rsidRPr="00B3056F" w:rsidRDefault="000260B1" w:rsidP="000260B1">
      <w:pPr>
        <w:pStyle w:val="PL"/>
      </w:pPr>
      <w:r w:rsidRPr="00B3056F">
        <w:t xml:space="preserve">    </w:t>
      </w:r>
      <w:r>
        <w:t>get</w:t>
      </w:r>
      <w:r w:rsidRPr="00B3056F">
        <w:t>:</w:t>
      </w:r>
    </w:p>
    <w:p w14:paraId="1610E9D9" w14:textId="77777777" w:rsidR="000260B1" w:rsidRPr="00B3056F" w:rsidRDefault="000260B1" w:rsidP="000260B1">
      <w:pPr>
        <w:pStyle w:val="PL"/>
      </w:pPr>
      <w:r w:rsidRPr="00B3056F">
        <w:t xml:space="preserve">      summary: </w:t>
      </w:r>
      <w:r>
        <w:t>get</w:t>
      </w:r>
      <w:r w:rsidRPr="00B3056F">
        <w:t xml:space="preserve"> </w:t>
      </w:r>
      <w:r>
        <w:t>a Parameter Provisioning Data Entry</w:t>
      </w:r>
    </w:p>
    <w:p w14:paraId="21E7E806" w14:textId="77777777" w:rsidR="000260B1" w:rsidRPr="00B3056F" w:rsidRDefault="000260B1" w:rsidP="000260B1">
      <w:pPr>
        <w:pStyle w:val="PL"/>
      </w:pPr>
      <w:r w:rsidRPr="00B3056F">
        <w:t xml:space="preserve">      operationId: </w:t>
      </w:r>
      <w:r>
        <w:t>Get</w:t>
      </w:r>
      <w:r w:rsidRPr="00B3056F">
        <w:t xml:space="preserve"> </w:t>
      </w:r>
      <w:r>
        <w:t>PP Data Entry</w:t>
      </w:r>
    </w:p>
    <w:p w14:paraId="58BCFEE0" w14:textId="77777777" w:rsidR="000260B1" w:rsidRPr="00B3056F" w:rsidRDefault="000260B1" w:rsidP="000260B1">
      <w:pPr>
        <w:pStyle w:val="PL"/>
      </w:pPr>
      <w:r w:rsidRPr="00B3056F">
        <w:t xml:space="preserve">      tags:</w:t>
      </w:r>
    </w:p>
    <w:p w14:paraId="658AC944" w14:textId="77777777" w:rsidR="000260B1" w:rsidRDefault="000260B1" w:rsidP="000260B1">
      <w:pPr>
        <w:pStyle w:val="PL"/>
        <w:rPr>
          <w:lang w:eastAsia="zh-CN"/>
        </w:rPr>
      </w:pPr>
      <w:r>
        <w:t xml:space="preserve">        - </w:t>
      </w:r>
      <w:r>
        <w:rPr>
          <w:lang w:eastAsia="zh-CN"/>
        </w:rPr>
        <w:t>ProvisionedParameter</w:t>
      </w:r>
      <w:r>
        <w:t>DataEntry (Document)</w:t>
      </w:r>
    </w:p>
    <w:p w14:paraId="18581324" w14:textId="77777777" w:rsidR="000260B1" w:rsidRPr="00B3056F" w:rsidRDefault="000260B1" w:rsidP="000260B1">
      <w:pPr>
        <w:pStyle w:val="PL"/>
      </w:pPr>
      <w:r w:rsidRPr="00B3056F">
        <w:t xml:space="preserve">      parameters:</w:t>
      </w:r>
    </w:p>
    <w:p w14:paraId="05E312F7" w14:textId="77777777" w:rsidR="000260B1" w:rsidRPr="00B3056F" w:rsidRDefault="000260B1" w:rsidP="000260B1">
      <w:pPr>
        <w:pStyle w:val="PL"/>
      </w:pPr>
      <w:r w:rsidRPr="00B3056F">
        <w:t xml:space="preserve">        - name: ueId</w:t>
      </w:r>
    </w:p>
    <w:p w14:paraId="735B3AC2" w14:textId="77777777" w:rsidR="000260B1" w:rsidRPr="00B3056F" w:rsidRDefault="000260B1" w:rsidP="000260B1">
      <w:pPr>
        <w:pStyle w:val="PL"/>
      </w:pPr>
      <w:r w:rsidRPr="00B3056F">
        <w:t xml:space="preserve">          in: path</w:t>
      </w:r>
    </w:p>
    <w:p w14:paraId="0DEA2B0D" w14:textId="77777777" w:rsidR="000260B1" w:rsidRPr="00B3056F" w:rsidRDefault="000260B1" w:rsidP="000260B1">
      <w:pPr>
        <w:pStyle w:val="PL"/>
      </w:pPr>
      <w:r w:rsidRPr="00B3056F">
        <w:t xml:space="preserve">          description: Identifier of the UE</w:t>
      </w:r>
    </w:p>
    <w:p w14:paraId="6B824DE3" w14:textId="77777777" w:rsidR="000260B1" w:rsidRPr="00B3056F" w:rsidRDefault="000260B1" w:rsidP="000260B1">
      <w:pPr>
        <w:pStyle w:val="PL"/>
      </w:pPr>
      <w:r w:rsidRPr="00B3056F">
        <w:t xml:space="preserve">          required: true</w:t>
      </w:r>
    </w:p>
    <w:p w14:paraId="00F2F834" w14:textId="77777777" w:rsidR="000260B1" w:rsidRDefault="000260B1" w:rsidP="000260B1">
      <w:pPr>
        <w:pStyle w:val="PL"/>
      </w:pPr>
      <w:r w:rsidRPr="00B3056F">
        <w:t xml:space="preserve">          schema:</w:t>
      </w:r>
    </w:p>
    <w:p w14:paraId="04288463" w14:textId="77777777" w:rsidR="000260B1" w:rsidRDefault="000260B1" w:rsidP="000260B1">
      <w:pPr>
        <w:pStyle w:val="PL"/>
        <w:rPr>
          <w:lang w:eastAsia="zh-CN"/>
        </w:rPr>
      </w:pPr>
      <w:r>
        <w:rPr>
          <w:rFonts w:hint="eastAsia"/>
          <w:lang w:eastAsia="zh-CN"/>
        </w:rPr>
        <w:t xml:space="preserve"> </w:t>
      </w:r>
      <w:r>
        <w:rPr>
          <w:lang w:eastAsia="zh-CN"/>
        </w:rPr>
        <w:t xml:space="preserve">           anyOf:</w:t>
      </w:r>
    </w:p>
    <w:p w14:paraId="216B84DD" w14:textId="77777777" w:rsidR="000260B1" w:rsidRDefault="000260B1" w:rsidP="000260B1">
      <w:pPr>
        <w:pStyle w:val="PL"/>
      </w:pPr>
      <w:r w:rsidRPr="00B3056F">
        <w:t xml:space="preserve">            </w:t>
      </w:r>
      <w:r>
        <w:t xml:space="preserve">  - </w:t>
      </w:r>
      <w:r w:rsidRPr="00B3056F">
        <w:t>$ref: 'TS29571_CommonData.yaml#/components/schemas/VarUeId'</w:t>
      </w:r>
    </w:p>
    <w:p w14:paraId="34D4C86B" w14:textId="77777777" w:rsidR="000260B1" w:rsidRDefault="000260B1" w:rsidP="000260B1">
      <w:pPr>
        <w:pStyle w:val="PL"/>
      </w:pPr>
      <w:r>
        <w:t xml:space="preserve">              - </w:t>
      </w:r>
      <w:r w:rsidRPr="00B3056F">
        <w:t>$ref: 'TS29503_Nudm_SDM.yaml#/components/schemas/ExtGroupId'</w:t>
      </w:r>
    </w:p>
    <w:p w14:paraId="621978EA" w14:textId="77777777" w:rsidR="000260B1" w:rsidRPr="00B3056F" w:rsidRDefault="000260B1" w:rsidP="000260B1">
      <w:pPr>
        <w:pStyle w:val="PL"/>
      </w:pPr>
      <w:r>
        <w:t xml:space="preserve">              - </w:t>
      </w:r>
      <w:r w:rsidRPr="00B3056F">
        <w:t>type: string</w:t>
      </w:r>
    </w:p>
    <w:p w14:paraId="06408882" w14:textId="77777777" w:rsidR="000260B1" w:rsidRDefault="000260B1" w:rsidP="000260B1">
      <w:pPr>
        <w:pStyle w:val="PL"/>
      </w:pPr>
      <w:r w:rsidRPr="00B3056F">
        <w:t xml:space="preserve">      </w:t>
      </w:r>
      <w:r>
        <w:t xml:space="preserve"> </w:t>
      </w:r>
      <w:r w:rsidRPr="00B3056F">
        <w:t xml:space="preserve">     </w:t>
      </w:r>
      <w:r>
        <w:t xml:space="preserve">    </w:t>
      </w:r>
      <w:r w:rsidRPr="00B3056F">
        <w:t>pattern: '^anyUE$'</w:t>
      </w:r>
    </w:p>
    <w:p w14:paraId="74C196C6" w14:textId="77777777" w:rsidR="000260B1" w:rsidRPr="00B3056F" w:rsidRDefault="000260B1" w:rsidP="000260B1">
      <w:pPr>
        <w:pStyle w:val="PL"/>
      </w:pPr>
      <w:r w:rsidRPr="00B3056F">
        <w:t xml:space="preserve">        - name: </w:t>
      </w:r>
      <w:r>
        <w:t>afInstanceId</w:t>
      </w:r>
    </w:p>
    <w:p w14:paraId="41C228EF" w14:textId="77777777" w:rsidR="000260B1" w:rsidRPr="00B3056F" w:rsidRDefault="000260B1" w:rsidP="000260B1">
      <w:pPr>
        <w:pStyle w:val="PL"/>
      </w:pPr>
      <w:r w:rsidRPr="00B3056F">
        <w:t xml:space="preserve">          in: path</w:t>
      </w:r>
    </w:p>
    <w:p w14:paraId="50A92E2B" w14:textId="77777777" w:rsidR="000260B1" w:rsidRPr="00B3056F" w:rsidRDefault="000260B1" w:rsidP="000260B1">
      <w:pPr>
        <w:pStyle w:val="PL"/>
      </w:pPr>
      <w:r w:rsidRPr="00B3056F">
        <w:t xml:space="preserve">          description: </w:t>
      </w:r>
      <w:r>
        <w:t>Application Function Instance Identifier</w:t>
      </w:r>
    </w:p>
    <w:p w14:paraId="055CFD31" w14:textId="77777777" w:rsidR="000260B1" w:rsidRPr="00B3056F" w:rsidRDefault="000260B1" w:rsidP="000260B1">
      <w:pPr>
        <w:pStyle w:val="PL"/>
      </w:pPr>
      <w:r w:rsidRPr="00B3056F">
        <w:t xml:space="preserve">          required: true</w:t>
      </w:r>
    </w:p>
    <w:p w14:paraId="5B6A04E9" w14:textId="77777777" w:rsidR="000260B1" w:rsidRPr="00B3056F" w:rsidRDefault="000260B1" w:rsidP="000260B1">
      <w:pPr>
        <w:pStyle w:val="PL"/>
      </w:pPr>
      <w:r w:rsidRPr="00B3056F">
        <w:t xml:space="preserve">          schema:</w:t>
      </w:r>
    </w:p>
    <w:p w14:paraId="0D4B3CC2" w14:textId="77777777" w:rsidR="000260B1" w:rsidRPr="00B3056F" w:rsidRDefault="000260B1" w:rsidP="000260B1">
      <w:pPr>
        <w:pStyle w:val="PL"/>
      </w:pPr>
      <w:r w:rsidRPr="00B3056F">
        <w:t xml:space="preserve">            </w:t>
      </w:r>
      <w:r>
        <w:t>type: string</w:t>
      </w:r>
    </w:p>
    <w:p w14:paraId="1A66975A" w14:textId="77777777" w:rsidR="000260B1" w:rsidRPr="00B3056F" w:rsidRDefault="000260B1" w:rsidP="000260B1">
      <w:pPr>
        <w:pStyle w:val="PL"/>
      </w:pPr>
      <w:r w:rsidRPr="00B3056F">
        <w:t xml:space="preserve">        - name: supported-features</w:t>
      </w:r>
    </w:p>
    <w:p w14:paraId="6CC90600" w14:textId="77777777" w:rsidR="000260B1" w:rsidRPr="00B3056F" w:rsidRDefault="000260B1" w:rsidP="000260B1">
      <w:pPr>
        <w:pStyle w:val="PL"/>
      </w:pPr>
      <w:r w:rsidRPr="00B3056F">
        <w:t xml:space="preserve">          in: query</w:t>
      </w:r>
    </w:p>
    <w:p w14:paraId="76F81194" w14:textId="77777777" w:rsidR="000260B1" w:rsidRPr="00B3056F" w:rsidRDefault="000260B1" w:rsidP="000260B1">
      <w:pPr>
        <w:pStyle w:val="PL"/>
      </w:pPr>
      <w:r w:rsidRPr="00B3056F">
        <w:t xml:space="preserve">          description: Features required to be supported by the target NF</w:t>
      </w:r>
    </w:p>
    <w:p w14:paraId="25C7440B" w14:textId="77777777" w:rsidR="000260B1" w:rsidRPr="00B3056F" w:rsidRDefault="000260B1" w:rsidP="000260B1">
      <w:pPr>
        <w:pStyle w:val="PL"/>
      </w:pPr>
      <w:r w:rsidRPr="00B3056F">
        <w:t xml:space="preserve">          schema:</w:t>
      </w:r>
    </w:p>
    <w:p w14:paraId="688A1569" w14:textId="77777777" w:rsidR="000260B1" w:rsidRPr="00B3056F" w:rsidRDefault="000260B1" w:rsidP="000260B1">
      <w:pPr>
        <w:pStyle w:val="PL"/>
      </w:pPr>
      <w:r w:rsidRPr="00B3056F">
        <w:t xml:space="preserve">            $ref: 'TS29571_CommonData.yaml#/components/schemas/SupportedFeatures'</w:t>
      </w:r>
    </w:p>
    <w:p w14:paraId="14645EEC" w14:textId="77777777" w:rsidR="000260B1" w:rsidRPr="00B3056F" w:rsidRDefault="000260B1" w:rsidP="000260B1">
      <w:pPr>
        <w:pStyle w:val="PL"/>
      </w:pPr>
      <w:r w:rsidRPr="00B3056F">
        <w:t xml:space="preserve">      responses:</w:t>
      </w:r>
    </w:p>
    <w:p w14:paraId="699A4E49" w14:textId="77777777" w:rsidR="000260B1" w:rsidRPr="00B3056F" w:rsidRDefault="000260B1" w:rsidP="000260B1">
      <w:pPr>
        <w:pStyle w:val="PL"/>
        <w:rPr>
          <w:lang w:eastAsia="zh-CN"/>
        </w:rPr>
      </w:pPr>
      <w:r w:rsidRPr="00B3056F">
        <w:rPr>
          <w:rFonts w:hint="eastAsia"/>
          <w:lang w:eastAsia="zh-CN"/>
        </w:rPr>
        <w:t xml:space="preserve">        '200':</w:t>
      </w:r>
    </w:p>
    <w:p w14:paraId="5FBA3C74" w14:textId="77777777" w:rsidR="000260B1" w:rsidRPr="00B3056F" w:rsidRDefault="000260B1" w:rsidP="000260B1">
      <w:pPr>
        <w:pStyle w:val="PL"/>
      </w:pPr>
      <w:r w:rsidRPr="00B3056F">
        <w:t xml:space="preserve">          description: Expected response to a valid request</w:t>
      </w:r>
    </w:p>
    <w:p w14:paraId="06AE2A9A" w14:textId="77777777" w:rsidR="000260B1" w:rsidRPr="00B3056F" w:rsidRDefault="000260B1" w:rsidP="000260B1">
      <w:pPr>
        <w:pStyle w:val="PL"/>
      </w:pPr>
      <w:r w:rsidRPr="00B3056F">
        <w:t xml:space="preserve">          content:</w:t>
      </w:r>
    </w:p>
    <w:p w14:paraId="62A4FE1B" w14:textId="77777777" w:rsidR="000260B1" w:rsidRPr="00B3056F" w:rsidRDefault="000260B1" w:rsidP="000260B1">
      <w:pPr>
        <w:pStyle w:val="PL"/>
      </w:pPr>
      <w:r w:rsidRPr="00B3056F">
        <w:t xml:space="preserve">            application/json:</w:t>
      </w:r>
    </w:p>
    <w:p w14:paraId="6EB5396F" w14:textId="77777777" w:rsidR="000260B1" w:rsidRPr="00B3056F" w:rsidRDefault="000260B1" w:rsidP="000260B1">
      <w:pPr>
        <w:pStyle w:val="PL"/>
      </w:pPr>
      <w:r w:rsidRPr="00B3056F">
        <w:t xml:space="preserve">              schema:</w:t>
      </w:r>
    </w:p>
    <w:p w14:paraId="3969392E" w14:textId="77777777" w:rsidR="000260B1" w:rsidRPr="00B3056F" w:rsidRDefault="000260B1" w:rsidP="000260B1">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14C37C3F" w14:textId="77777777" w:rsidR="000260B1" w:rsidRPr="00B3056F" w:rsidRDefault="000260B1" w:rsidP="000260B1">
      <w:pPr>
        <w:pStyle w:val="PL"/>
      </w:pPr>
      <w:r w:rsidRPr="00B3056F">
        <w:t xml:space="preserve">        '400':</w:t>
      </w:r>
    </w:p>
    <w:p w14:paraId="2A822AE5" w14:textId="77777777" w:rsidR="000260B1" w:rsidRPr="00B3056F" w:rsidRDefault="000260B1" w:rsidP="000260B1">
      <w:pPr>
        <w:pStyle w:val="PL"/>
      </w:pPr>
      <w:r w:rsidRPr="00B3056F">
        <w:t xml:space="preserve">          $ref: 'TS29571_CommonData.yaml#/components/responses/400'</w:t>
      </w:r>
    </w:p>
    <w:p w14:paraId="5EB45AE5" w14:textId="77777777" w:rsidR="000260B1" w:rsidRPr="00B3056F" w:rsidRDefault="000260B1" w:rsidP="000260B1">
      <w:pPr>
        <w:pStyle w:val="PL"/>
      </w:pPr>
      <w:r w:rsidRPr="00B3056F">
        <w:t xml:space="preserve">        '403':</w:t>
      </w:r>
    </w:p>
    <w:p w14:paraId="480FFCE0" w14:textId="77777777" w:rsidR="000260B1" w:rsidRPr="00B3056F" w:rsidRDefault="000260B1" w:rsidP="000260B1">
      <w:pPr>
        <w:pStyle w:val="PL"/>
      </w:pPr>
      <w:r w:rsidRPr="00B3056F">
        <w:t xml:space="preserve">          $ref: 'TS29571_CommonData.yaml#/components/responses/403'</w:t>
      </w:r>
    </w:p>
    <w:p w14:paraId="2864F69E" w14:textId="77777777" w:rsidR="000260B1" w:rsidRPr="00B3056F" w:rsidRDefault="000260B1" w:rsidP="000260B1">
      <w:pPr>
        <w:pStyle w:val="PL"/>
      </w:pPr>
      <w:r w:rsidRPr="00B3056F">
        <w:t xml:space="preserve">        '404':</w:t>
      </w:r>
    </w:p>
    <w:p w14:paraId="4455CBB0" w14:textId="77777777" w:rsidR="000260B1" w:rsidRPr="00B3056F" w:rsidRDefault="000260B1" w:rsidP="000260B1">
      <w:pPr>
        <w:pStyle w:val="PL"/>
      </w:pPr>
      <w:r w:rsidRPr="00B3056F">
        <w:t xml:space="preserve">          $ref: 'TS29571_CommonData.yaml#/components/responses/404'</w:t>
      </w:r>
    </w:p>
    <w:p w14:paraId="2A73F2EF" w14:textId="77777777" w:rsidR="000260B1" w:rsidRPr="00B3056F" w:rsidRDefault="000260B1" w:rsidP="000260B1">
      <w:pPr>
        <w:pStyle w:val="PL"/>
      </w:pPr>
      <w:r w:rsidRPr="00B3056F">
        <w:t xml:space="preserve">        '500':</w:t>
      </w:r>
    </w:p>
    <w:p w14:paraId="3D3B860D" w14:textId="77777777" w:rsidR="000260B1" w:rsidRPr="00B3056F" w:rsidRDefault="000260B1" w:rsidP="000260B1">
      <w:pPr>
        <w:pStyle w:val="PL"/>
      </w:pPr>
      <w:r w:rsidRPr="00B3056F">
        <w:t xml:space="preserve">          $ref: 'TS29571_CommonData.yaml#/components/responses/500'</w:t>
      </w:r>
    </w:p>
    <w:p w14:paraId="2F9288A6" w14:textId="77777777" w:rsidR="000260B1" w:rsidRPr="00B3056F" w:rsidRDefault="000260B1" w:rsidP="000260B1">
      <w:pPr>
        <w:pStyle w:val="PL"/>
      </w:pPr>
      <w:r w:rsidRPr="00B3056F">
        <w:t xml:space="preserve">        '503':</w:t>
      </w:r>
    </w:p>
    <w:p w14:paraId="23911FAC" w14:textId="77777777" w:rsidR="000260B1" w:rsidRPr="00B3056F" w:rsidRDefault="000260B1" w:rsidP="000260B1">
      <w:pPr>
        <w:pStyle w:val="PL"/>
      </w:pPr>
      <w:r w:rsidRPr="00B3056F">
        <w:t xml:space="preserve">          $ref: 'TS29571_CommonData.yaml#/components/responses/503'</w:t>
      </w:r>
    </w:p>
    <w:p w14:paraId="1178DB62" w14:textId="77777777" w:rsidR="000260B1" w:rsidRPr="00B3056F" w:rsidRDefault="000260B1" w:rsidP="000260B1">
      <w:pPr>
        <w:pStyle w:val="PL"/>
      </w:pPr>
      <w:r w:rsidRPr="00B3056F">
        <w:t xml:space="preserve">        default:</w:t>
      </w:r>
    </w:p>
    <w:p w14:paraId="64850688" w14:textId="77777777" w:rsidR="000260B1" w:rsidRDefault="000260B1" w:rsidP="000260B1">
      <w:pPr>
        <w:pStyle w:val="PL"/>
      </w:pPr>
      <w:r w:rsidRPr="00B3056F">
        <w:t xml:space="preserve">          description: Unexpected error</w:t>
      </w:r>
    </w:p>
    <w:p w14:paraId="5E5877A1" w14:textId="77777777" w:rsidR="000260B1" w:rsidRDefault="000260B1" w:rsidP="000260B1">
      <w:pPr>
        <w:pStyle w:val="PL"/>
      </w:pPr>
    </w:p>
    <w:p w14:paraId="02F24EBB" w14:textId="77777777" w:rsidR="000260B1" w:rsidRDefault="000260B1" w:rsidP="000260B1">
      <w:pPr>
        <w:pStyle w:val="PL"/>
      </w:pPr>
      <w:r>
        <w:t xml:space="preserve">  /subscription-data/{ueId}/pp-data-store:</w:t>
      </w:r>
    </w:p>
    <w:p w14:paraId="24C31D59" w14:textId="77777777" w:rsidR="000260B1" w:rsidRPr="00B3056F" w:rsidRDefault="000260B1" w:rsidP="000260B1">
      <w:pPr>
        <w:pStyle w:val="PL"/>
      </w:pPr>
      <w:r w:rsidRPr="00B3056F">
        <w:t xml:space="preserve">    </w:t>
      </w:r>
      <w:r>
        <w:t>get</w:t>
      </w:r>
      <w:r w:rsidRPr="00B3056F">
        <w:t>:</w:t>
      </w:r>
    </w:p>
    <w:p w14:paraId="6C49A8C3" w14:textId="77777777" w:rsidR="000260B1" w:rsidRPr="00B3056F" w:rsidRDefault="000260B1" w:rsidP="000260B1">
      <w:pPr>
        <w:pStyle w:val="PL"/>
      </w:pPr>
      <w:r w:rsidRPr="00B3056F">
        <w:t xml:space="preserve">      summary: </w:t>
      </w:r>
      <w:r>
        <w:t>get</w:t>
      </w:r>
      <w:r w:rsidRPr="00B3056F">
        <w:t xml:space="preserve"> </w:t>
      </w:r>
      <w:r>
        <w:t>a list of Parameter Provisioning Data Entries</w:t>
      </w:r>
    </w:p>
    <w:p w14:paraId="60DC31FB" w14:textId="77777777" w:rsidR="000260B1" w:rsidRPr="00B3056F" w:rsidRDefault="000260B1" w:rsidP="000260B1">
      <w:pPr>
        <w:pStyle w:val="PL"/>
      </w:pPr>
      <w:r w:rsidRPr="00B3056F">
        <w:t xml:space="preserve">      operationId: </w:t>
      </w:r>
      <w:r>
        <w:t>Get Multiple</w:t>
      </w:r>
      <w:r w:rsidRPr="00B3056F">
        <w:t xml:space="preserve"> </w:t>
      </w:r>
      <w:r>
        <w:t>PP Data Entries</w:t>
      </w:r>
    </w:p>
    <w:p w14:paraId="7A764ECF" w14:textId="77777777" w:rsidR="000260B1" w:rsidRPr="00B3056F" w:rsidRDefault="000260B1" w:rsidP="000260B1">
      <w:pPr>
        <w:pStyle w:val="PL"/>
      </w:pPr>
      <w:r w:rsidRPr="00B3056F">
        <w:t xml:space="preserve">      tags:</w:t>
      </w:r>
    </w:p>
    <w:p w14:paraId="27BA593B" w14:textId="77777777" w:rsidR="000260B1" w:rsidRDefault="000260B1" w:rsidP="000260B1">
      <w:pPr>
        <w:pStyle w:val="PL"/>
        <w:rPr>
          <w:lang w:eastAsia="zh-CN"/>
        </w:rPr>
      </w:pPr>
      <w:r>
        <w:lastRenderedPageBreak/>
        <w:t xml:space="preserve">        - </w:t>
      </w:r>
      <w:r>
        <w:rPr>
          <w:lang w:eastAsia="zh-CN"/>
        </w:rPr>
        <w:t>ProvisionedParameter</w:t>
      </w:r>
      <w:r>
        <w:t>DataEntries (</w:t>
      </w:r>
      <w:r w:rsidRPr="005F0B06">
        <w:t>Collection</w:t>
      </w:r>
      <w:r>
        <w:t>)</w:t>
      </w:r>
    </w:p>
    <w:p w14:paraId="32FDF3FE" w14:textId="77777777" w:rsidR="000260B1" w:rsidRPr="00B3056F" w:rsidRDefault="000260B1" w:rsidP="000260B1">
      <w:pPr>
        <w:pStyle w:val="PL"/>
      </w:pPr>
      <w:r w:rsidRPr="00B3056F">
        <w:t xml:space="preserve">      parameters:</w:t>
      </w:r>
    </w:p>
    <w:p w14:paraId="53861CA8" w14:textId="77777777" w:rsidR="000260B1" w:rsidRPr="00B3056F" w:rsidRDefault="000260B1" w:rsidP="000260B1">
      <w:pPr>
        <w:pStyle w:val="PL"/>
      </w:pPr>
      <w:r w:rsidRPr="00B3056F">
        <w:t xml:space="preserve">        - name: ueId</w:t>
      </w:r>
    </w:p>
    <w:p w14:paraId="5B063A83" w14:textId="77777777" w:rsidR="000260B1" w:rsidRPr="00B3056F" w:rsidRDefault="000260B1" w:rsidP="000260B1">
      <w:pPr>
        <w:pStyle w:val="PL"/>
      </w:pPr>
      <w:r w:rsidRPr="00B3056F">
        <w:t xml:space="preserve">          in: path</w:t>
      </w:r>
    </w:p>
    <w:p w14:paraId="18FF997F" w14:textId="77777777" w:rsidR="000260B1" w:rsidRPr="00B3056F" w:rsidRDefault="000260B1" w:rsidP="000260B1">
      <w:pPr>
        <w:pStyle w:val="PL"/>
      </w:pPr>
      <w:r w:rsidRPr="00B3056F">
        <w:t xml:space="preserve">          description: Identifier of the UE</w:t>
      </w:r>
    </w:p>
    <w:p w14:paraId="20B051D0" w14:textId="77777777" w:rsidR="000260B1" w:rsidRPr="00B3056F" w:rsidRDefault="000260B1" w:rsidP="000260B1">
      <w:pPr>
        <w:pStyle w:val="PL"/>
      </w:pPr>
      <w:r w:rsidRPr="00B3056F">
        <w:t xml:space="preserve">          required: true</w:t>
      </w:r>
    </w:p>
    <w:p w14:paraId="273F66A4" w14:textId="77777777" w:rsidR="000260B1" w:rsidRDefault="000260B1" w:rsidP="000260B1">
      <w:pPr>
        <w:pStyle w:val="PL"/>
      </w:pPr>
      <w:r w:rsidRPr="00B3056F">
        <w:t xml:space="preserve">          schema:</w:t>
      </w:r>
    </w:p>
    <w:p w14:paraId="46515F65" w14:textId="77777777" w:rsidR="000260B1" w:rsidRDefault="000260B1" w:rsidP="000260B1">
      <w:pPr>
        <w:pStyle w:val="PL"/>
        <w:rPr>
          <w:lang w:eastAsia="zh-CN"/>
        </w:rPr>
      </w:pPr>
      <w:r>
        <w:rPr>
          <w:rFonts w:hint="eastAsia"/>
          <w:lang w:eastAsia="zh-CN"/>
        </w:rPr>
        <w:t xml:space="preserve"> </w:t>
      </w:r>
      <w:r>
        <w:rPr>
          <w:lang w:eastAsia="zh-CN"/>
        </w:rPr>
        <w:t xml:space="preserve">           anyOf:</w:t>
      </w:r>
    </w:p>
    <w:p w14:paraId="3AC579E9" w14:textId="77777777" w:rsidR="000260B1" w:rsidRDefault="000260B1" w:rsidP="000260B1">
      <w:pPr>
        <w:pStyle w:val="PL"/>
      </w:pPr>
      <w:r w:rsidRPr="00B3056F">
        <w:t xml:space="preserve">            </w:t>
      </w:r>
      <w:r>
        <w:t xml:space="preserve">  - </w:t>
      </w:r>
      <w:r w:rsidRPr="00B3056F">
        <w:t>$ref: 'TS29571_CommonData.yaml#/components/schemas/VarUeId'</w:t>
      </w:r>
    </w:p>
    <w:p w14:paraId="44E2BFC7" w14:textId="77777777" w:rsidR="000260B1" w:rsidRDefault="000260B1" w:rsidP="000260B1">
      <w:pPr>
        <w:pStyle w:val="PL"/>
      </w:pPr>
      <w:r>
        <w:t xml:space="preserve">              - </w:t>
      </w:r>
      <w:r w:rsidRPr="00B3056F">
        <w:t>$ref: 'TS29503_Nudm_SDM.yaml#/components/schemas/ExtGroupId'</w:t>
      </w:r>
    </w:p>
    <w:p w14:paraId="49E410DB" w14:textId="77777777" w:rsidR="000260B1" w:rsidRPr="00B3056F" w:rsidRDefault="000260B1" w:rsidP="000260B1">
      <w:pPr>
        <w:pStyle w:val="PL"/>
      </w:pPr>
      <w:r>
        <w:t xml:space="preserve">              - </w:t>
      </w:r>
      <w:r w:rsidRPr="00B3056F">
        <w:t>type: string</w:t>
      </w:r>
    </w:p>
    <w:p w14:paraId="4D677A0C" w14:textId="77777777" w:rsidR="000260B1" w:rsidRDefault="000260B1" w:rsidP="000260B1">
      <w:pPr>
        <w:pStyle w:val="PL"/>
      </w:pPr>
      <w:r>
        <w:t xml:space="preserve">                </w:t>
      </w:r>
      <w:r w:rsidRPr="00B3056F">
        <w:t>pattern: '^anyUE$'</w:t>
      </w:r>
    </w:p>
    <w:p w14:paraId="15C20C0F" w14:textId="77777777" w:rsidR="000260B1" w:rsidRPr="00B3056F" w:rsidRDefault="000260B1" w:rsidP="000260B1">
      <w:pPr>
        <w:pStyle w:val="PL"/>
      </w:pPr>
      <w:r w:rsidRPr="00B3056F">
        <w:t xml:space="preserve">        - name: supported-features</w:t>
      </w:r>
    </w:p>
    <w:p w14:paraId="50554BED" w14:textId="77777777" w:rsidR="000260B1" w:rsidRPr="00B3056F" w:rsidRDefault="000260B1" w:rsidP="000260B1">
      <w:pPr>
        <w:pStyle w:val="PL"/>
      </w:pPr>
      <w:r w:rsidRPr="00B3056F">
        <w:t xml:space="preserve">          in: query</w:t>
      </w:r>
    </w:p>
    <w:p w14:paraId="734EB0F1" w14:textId="77777777" w:rsidR="000260B1" w:rsidRPr="00B3056F" w:rsidRDefault="000260B1" w:rsidP="000260B1">
      <w:pPr>
        <w:pStyle w:val="PL"/>
      </w:pPr>
      <w:r w:rsidRPr="00B3056F">
        <w:t xml:space="preserve">          description: Features required to be supported by the target NF</w:t>
      </w:r>
    </w:p>
    <w:p w14:paraId="2CE6F255" w14:textId="77777777" w:rsidR="000260B1" w:rsidRPr="00B3056F" w:rsidRDefault="000260B1" w:rsidP="000260B1">
      <w:pPr>
        <w:pStyle w:val="PL"/>
      </w:pPr>
      <w:r w:rsidRPr="00B3056F">
        <w:t xml:space="preserve">          schema:</w:t>
      </w:r>
    </w:p>
    <w:p w14:paraId="32EB6632" w14:textId="77777777" w:rsidR="000260B1" w:rsidRPr="00B3056F" w:rsidRDefault="000260B1" w:rsidP="000260B1">
      <w:pPr>
        <w:pStyle w:val="PL"/>
      </w:pPr>
      <w:r w:rsidRPr="00B3056F">
        <w:t xml:space="preserve">            $ref: 'TS29571_CommonData.yaml#/components/schemas/SupportedFeatures'</w:t>
      </w:r>
    </w:p>
    <w:p w14:paraId="0BBC524D" w14:textId="77777777" w:rsidR="000260B1" w:rsidRPr="00B3056F" w:rsidRDefault="000260B1" w:rsidP="000260B1">
      <w:pPr>
        <w:pStyle w:val="PL"/>
      </w:pPr>
      <w:r w:rsidRPr="00B3056F">
        <w:t xml:space="preserve">      responses:</w:t>
      </w:r>
    </w:p>
    <w:p w14:paraId="52AE080C" w14:textId="77777777" w:rsidR="000260B1" w:rsidRPr="00B3056F" w:rsidRDefault="000260B1" w:rsidP="000260B1">
      <w:pPr>
        <w:pStyle w:val="PL"/>
        <w:rPr>
          <w:lang w:eastAsia="zh-CN"/>
        </w:rPr>
      </w:pPr>
      <w:r w:rsidRPr="00B3056F">
        <w:rPr>
          <w:rFonts w:hint="eastAsia"/>
          <w:lang w:eastAsia="zh-CN"/>
        </w:rPr>
        <w:t xml:space="preserve">        '200':</w:t>
      </w:r>
    </w:p>
    <w:p w14:paraId="79779769" w14:textId="77777777" w:rsidR="000260B1" w:rsidRPr="00B3056F" w:rsidRDefault="000260B1" w:rsidP="000260B1">
      <w:pPr>
        <w:pStyle w:val="PL"/>
      </w:pPr>
      <w:r w:rsidRPr="00B3056F">
        <w:t xml:space="preserve">          description: Expected response to a valid request</w:t>
      </w:r>
    </w:p>
    <w:p w14:paraId="7BF89C4A" w14:textId="77777777" w:rsidR="000260B1" w:rsidRPr="00B3056F" w:rsidRDefault="000260B1" w:rsidP="000260B1">
      <w:pPr>
        <w:pStyle w:val="PL"/>
      </w:pPr>
      <w:r w:rsidRPr="00B3056F">
        <w:t xml:space="preserve">          content:</w:t>
      </w:r>
    </w:p>
    <w:p w14:paraId="0B90BA8C" w14:textId="77777777" w:rsidR="000260B1" w:rsidRPr="00B3056F" w:rsidRDefault="000260B1" w:rsidP="000260B1">
      <w:pPr>
        <w:pStyle w:val="PL"/>
      </w:pPr>
      <w:r w:rsidRPr="00B3056F">
        <w:t xml:space="preserve">            application/json:</w:t>
      </w:r>
    </w:p>
    <w:p w14:paraId="4A51437B" w14:textId="77777777" w:rsidR="000260B1" w:rsidRPr="00B3056F" w:rsidRDefault="000260B1" w:rsidP="000260B1">
      <w:pPr>
        <w:pStyle w:val="PL"/>
      </w:pPr>
      <w:r w:rsidRPr="00B3056F">
        <w:t xml:space="preserve">              schema:</w:t>
      </w:r>
    </w:p>
    <w:p w14:paraId="2A96AF7C" w14:textId="77777777" w:rsidR="000260B1" w:rsidRPr="00B3056F" w:rsidRDefault="000260B1" w:rsidP="000260B1">
      <w:pPr>
        <w:pStyle w:val="PL"/>
      </w:pPr>
      <w:r>
        <w:t xml:space="preserve">  </w:t>
      </w:r>
      <w:r w:rsidRPr="00B3056F">
        <w:t xml:space="preserve">              $ref: '#/components/schemas/</w:t>
      </w:r>
      <w:r>
        <w:rPr>
          <w:lang w:eastAsia="zh-CN"/>
        </w:rPr>
        <w:t>P</w:t>
      </w:r>
      <w:r>
        <w:t>pDataEntryList</w:t>
      </w:r>
      <w:r w:rsidRPr="00B3056F">
        <w:t>'</w:t>
      </w:r>
    </w:p>
    <w:p w14:paraId="71D6EDCD" w14:textId="77777777" w:rsidR="000260B1" w:rsidRPr="00B3056F" w:rsidRDefault="000260B1" w:rsidP="000260B1">
      <w:pPr>
        <w:pStyle w:val="PL"/>
      </w:pPr>
      <w:r w:rsidRPr="00B3056F">
        <w:t xml:space="preserve">        '400':</w:t>
      </w:r>
    </w:p>
    <w:p w14:paraId="5D6DD5CB" w14:textId="77777777" w:rsidR="000260B1" w:rsidRPr="00B3056F" w:rsidRDefault="000260B1" w:rsidP="000260B1">
      <w:pPr>
        <w:pStyle w:val="PL"/>
      </w:pPr>
      <w:r w:rsidRPr="00B3056F">
        <w:t xml:space="preserve">          $ref: 'TS29571_CommonData.yaml#/components/responses/400'</w:t>
      </w:r>
    </w:p>
    <w:p w14:paraId="59AFC48E" w14:textId="77777777" w:rsidR="000260B1" w:rsidRPr="00B3056F" w:rsidRDefault="000260B1" w:rsidP="000260B1">
      <w:pPr>
        <w:pStyle w:val="PL"/>
      </w:pPr>
      <w:r w:rsidRPr="00B3056F">
        <w:t xml:space="preserve">        '403':</w:t>
      </w:r>
    </w:p>
    <w:p w14:paraId="4714666F" w14:textId="77777777" w:rsidR="000260B1" w:rsidRPr="00B3056F" w:rsidRDefault="000260B1" w:rsidP="000260B1">
      <w:pPr>
        <w:pStyle w:val="PL"/>
      </w:pPr>
      <w:r w:rsidRPr="00B3056F">
        <w:t xml:space="preserve">          $ref: 'TS29571_CommonData.yaml#/components/responses/403'</w:t>
      </w:r>
    </w:p>
    <w:p w14:paraId="74AA8AE9" w14:textId="77777777" w:rsidR="000260B1" w:rsidRPr="00B3056F" w:rsidRDefault="000260B1" w:rsidP="000260B1">
      <w:pPr>
        <w:pStyle w:val="PL"/>
      </w:pPr>
      <w:r w:rsidRPr="00B3056F">
        <w:t xml:space="preserve">        '404':</w:t>
      </w:r>
    </w:p>
    <w:p w14:paraId="4D9FFDA3" w14:textId="77777777" w:rsidR="000260B1" w:rsidRPr="00B3056F" w:rsidRDefault="000260B1" w:rsidP="000260B1">
      <w:pPr>
        <w:pStyle w:val="PL"/>
      </w:pPr>
      <w:r w:rsidRPr="00B3056F">
        <w:t xml:space="preserve">          $ref: 'TS29571_CommonData.yaml#/components/responses/404'</w:t>
      </w:r>
    </w:p>
    <w:p w14:paraId="0DD22CC3" w14:textId="77777777" w:rsidR="000260B1" w:rsidRPr="00B3056F" w:rsidRDefault="000260B1" w:rsidP="000260B1">
      <w:pPr>
        <w:pStyle w:val="PL"/>
      </w:pPr>
      <w:r w:rsidRPr="00B3056F">
        <w:t xml:space="preserve">        '500':</w:t>
      </w:r>
    </w:p>
    <w:p w14:paraId="530BE073" w14:textId="77777777" w:rsidR="000260B1" w:rsidRPr="00B3056F" w:rsidRDefault="000260B1" w:rsidP="000260B1">
      <w:pPr>
        <w:pStyle w:val="PL"/>
      </w:pPr>
      <w:r w:rsidRPr="00B3056F">
        <w:t xml:space="preserve">          $ref: 'TS29571_CommonData.yaml#/components/responses/500'</w:t>
      </w:r>
    </w:p>
    <w:p w14:paraId="09AE6AAE" w14:textId="77777777" w:rsidR="000260B1" w:rsidRPr="00B3056F" w:rsidRDefault="000260B1" w:rsidP="000260B1">
      <w:pPr>
        <w:pStyle w:val="PL"/>
      </w:pPr>
      <w:r w:rsidRPr="00B3056F">
        <w:t xml:space="preserve">        '503':</w:t>
      </w:r>
    </w:p>
    <w:p w14:paraId="033F52F5" w14:textId="77777777" w:rsidR="000260B1" w:rsidRPr="00B3056F" w:rsidRDefault="000260B1" w:rsidP="000260B1">
      <w:pPr>
        <w:pStyle w:val="PL"/>
      </w:pPr>
      <w:r w:rsidRPr="00B3056F">
        <w:t xml:space="preserve">          $ref: 'TS29571_CommonData.yaml#/components/responses/503'</w:t>
      </w:r>
    </w:p>
    <w:p w14:paraId="2F5E27E5" w14:textId="77777777" w:rsidR="000260B1" w:rsidRPr="00B3056F" w:rsidRDefault="000260B1" w:rsidP="000260B1">
      <w:pPr>
        <w:pStyle w:val="PL"/>
      </w:pPr>
      <w:r w:rsidRPr="00B3056F">
        <w:t xml:space="preserve">        default:</w:t>
      </w:r>
    </w:p>
    <w:p w14:paraId="4A2D3A16" w14:textId="77777777" w:rsidR="000260B1" w:rsidRDefault="000260B1" w:rsidP="000260B1">
      <w:pPr>
        <w:pStyle w:val="PL"/>
      </w:pPr>
      <w:r w:rsidRPr="00B3056F">
        <w:t xml:space="preserve">          description: Unexpected error</w:t>
      </w:r>
    </w:p>
    <w:p w14:paraId="441A29D2" w14:textId="77777777" w:rsidR="000260B1" w:rsidRPr="00533C32" w:rsidRDefault="000260B1" w:rsidP="000260B1">
      <w:pPr>
        <w:pStyle w:val="PL"/>
      </w:pPr>
    </w:p>
    <w:p w14:paraId="3AC3303C" w14:textId="77777777" w:rsidR="000260B1" w:rsidRPr="00533C32" w:rsidRDefault="000260B1" w:rsidP="000260B1">
      <w:pPr>
        <w:pStyle w:val="PL"/>
      </w:pPr>
      <w:r w:rsidRPr="00533C32">
        <w:t xml:space="preserve">  /subscription-data/{ueId}/context-data/ee-subscriptions:</w:t>
      </w:r>
    </w:p>
    <w:p w14:paraId="6D1E4A8E" w14:textId="77777777" w:rsidR="000260B1" w:rsidRPr="00533C32" w:rsidRDefault="000260B1" w:rsidP="000260B1">
      <w:pPr>
        <w:pStyle w:val="PL"/>
      </w:pPr>
      <w:r w:rsidRPr="00533C32">
        <w:t xml:space="preserve">    get:</w:t>
      </w:r>
    </w:p>
    <w:p w14:paraId="3E1F24D8" w14:textId="77777777" w:rsidR="000260B1" w:rsidRPr="00533C32" w:rsidRDefault="000260B1" w:rsidP="000260B1">
      <w:pPr>
        <w:pStyle w:val="PL"/>
      </w:pPr>
      <w:r w:rsidRPr="00533C32">
        <w:t xml:space="preserve">      summary: Retrieves the ee subscriptions of a UE</w:t>
      </w:r>
    </w:p>
    <w:p w14:paraId="4BD544AA" w14:textId="77777777" w:rsidR="000260B1" w:rsidRPr="00533C32" w:rsidRDefault="000260B1" w:rsidP="000260B1">
      <w:pPr>
        <w:pStyle w:val="PL"/>
      </w:pPr>
      <w:r w:rsidRPr="00533C32">
        <w:t xml:space="preserve">      operationId: Queryeesubscriptions</w:t>
      </w:r>
    </w:p>
    <w:p w14:paraId="4FB81190" w14:textId="77777777" w:rsidR="000260B1" w:rsidRPr="00533C32" w:rsidRDefault="000260B1" w:rsidP="000260B1">
      <w:pPr>
        <w:pStyle w:val="PL"/>
      </w:pPr>
      <w:r w:rsidRPr="00533C32">
        <w:t xml:space="preserve">      tags:</w:t>
      </w:r>
    </w:p>
    <w:p w14:paraId="6386990D" w14:textId="77777777" w:rsidR="000260B1" w:rsidRDefault="000260B1" w:rsidP="000260B1">
      <w:pPr>
        <w:pStyle w:val="PL"/>
        <w:rPr>
          <w:lang w:eastAsia="zh-CN"/>
        </w:rPr>
      </w:pPr>
      <w:r w:rsidRPr="00533C32">
        <w:t xml:space="preserve">        - Event Exposure Subscriptions (Collection)</w:t>
      </w:r>
    </w:p>
    <w:p w14:paraId="3DAA7C76" w14:textId="77777777" w:rsidR="000260B1" w:rsidRDefault="000260B1" w:rsidP="000260B1">
      <w:pPr>
        <w:pStyle w:val="PL"/>
      </w:pPr>
      <w:r>
        <w:t xml:space="preserve">      security:</w:t>
      </w:r>
    </w:p>
    <w:p w14:paraId="5075948E" w14:textId="77777777" w:rsidR="000260B1" w:rsidRDefault="000260B1" w:rsidP="000260B1">
      <w:pPr>
        <w:pStyle w:val="PL"/>
      </w:pPr>
      <w:r>
        <w:t xml:space="preserve">        - {}</w:t>
      </w:r>
    </w:p>
    <w:p w14:paraId="49D0F5AF" w14:textId="77777777" w:rsidR="000260B1" w:rsidRDefault="000260B1" w:rsidP="000260B1">
      <w:pPr>
        <w:pStyle w:val="PL"/>
      </w:pPr>
      <w:r>
        <w:t xml:space="preserve">        - oAuth2ClientCredentials:</w:t>
      </w:r>
    </w:p>
    <w:p w14:paraId="706E1C34" w14:textId="77777777" w:rsidR="000260B1" w:rsidRDefault="000260B1" w:rsidP="000260B1">
      <w:pPr>
        <w:pStyle w:val="PL"/>
      </w:pPr>
      <w:r>
        <w:t xml:space="preserve">          - nudr-dr</w:t>
      </w:r>
    </w:p>
    <w:p w14:paraId="4B3CEABB" w14:textId="77777777" w:rsidR="000260B1" w:rsidRDefault="000260B1" w:rsidP="000260B1">
      <w:pPr>
        <w:pStyle w:val="PL"/>
      </w:pPr>
      <w:r>
        <w:t xml:space="preserve">        - oAuth2ClientCredentials:</w:t>
      </w:r>
    </w:p>
    <w:p w14:paraId="7B05DAE0" w14:textId="77777777" w:rsidR="000260B1" w:rsidRDefault="000260B1" w:rsidP="000260B1">
      <w:pPr>
        <w:pStyle w:val="PL"/>
      </w:pPr>
      <w:r>
        <w:t xml:space="preserve">          - nudr-dr</w:t>
      </w:r>
    </w:p>
    <w:p w14:paraId="2AAAC680" w14:textId="77777777" w:rsidR="000260B1" w:rsidRPr="00533C32" w:rsidRDefault="000260B1" w:rsidP="000260B1">
      <w:pPr>
        <w:pStyle w:val="PL"/>
        <w:rPr>
          <w:lang w:eastAsia="zh-CN"/>
        </w:rPr>
      </w:pPr>
      <w:r>
        <w:t xml:space="preserve">          - nudr-dr:subscription-data</w:t>
      </w:r>
    </w:p>
    <w:p w14:paraId="748DF18A" w14:textId="77777777" w:rsidR="000260B1" w:rsidRPr="00533C32" w:rsidRDefault="000260B1" w:rsidP="000260B1">
      <w:pPr>
        <w:pStyle w:val="PL"/>
      </w:pPr>
      <w:r w:rsidRPr="00533C32">
        <w:t xml:space="preserve">      parameters:</w:t>
      </w:r>
    </w:p>
    <w:p w14:paraId="0478418F" w14:textId="77777777" w:rsidR="000260B1" w:rsidRPr="00533C32" w:rsidRDefault="000260B1" w:rsidP="000260B1">
      <w:pPr>
        <w:pStyle w:val="PL"/>
      </w:pPr>
      <w:r w:rsidRPr="00533C32">
        <w:t xml:space="preserve">        - name: ueId</w:t>
      </w:r>
    </w:p>
    <w:p w14:paraId="1477B955" w14:textId="77777777" w:rsidR="000260B1" w:rsidRPr="00533C32" w:rsidRDefault="000260B1" w:rsidP="000260B1">
      <w:pPr>
        <w:pStyle w:val="PL"/>
      </w:pPr>
      <w:r w:rsidRPr="00533C32">
        <w:t xml:space="preserve">          in: path</w:t>
      </w:r>
    </w:p>
    <w:p w14:paraId="500DB610" w14:textId="77777777" w:rsidR="000260B1" w:rsidRPr="00533C32" w:rsidRDefault="000260B1" w:rsidP="000260B1">
      <w:pPr>
        <w:pStyle w:val="PL"/>
      </w:pPr>
      <w:r w:rsidRPr="00533C32">
        <w:t xml:space="preserve">          description: UE id</w:t>
      </w:r>
    </w:p>
    <w:p w14:paraId="390E68E4" w14:textId="77777777" w:rsidR="000260B1" w:rsidRPr="00533C32" w:rsidRDefault="000260B1" w:rsidP="000260B1">
      <w:pPr>
        <w:pStyle w:val="PL"/>
      </w:pPr>
      <w:r w:rsidRPr="00533C32">
        <w:t xml:space="preserve">          required: true</w:t>
      </w:r>
    </w:p>
    <w:p w14:paraId="78DACDF0" w14:textId="77777777" w:rsidR="000260B1" w:rsidRPr="00533C32" w:rsidRDefault="000260B1" w:rsidP="000260B1">
      <w:pPr>
        <w:pStyle w:val="PL"/>
      </w:pPr>
      <w:r w:rsidRPr="00533C32">
        <w:t xml:space="preserve">          schema:</w:t>
      </w:r>
    </w:p>
    <w:p w14:paraId="7D1B6B97" w14:textId="77777777" w:rsidR="000260B1" w:rsidRPr="00533C32" w:rsidRDefault="000260B1" w:rsidP="000260B1">
      <w:pPr>
        <w:pStyle w:val="PL"/>
        <w:rPr>
          <w:lang w:eastAsia="zh-CN"/>
        </w:rPr>
      </w:pPr>
      <w:r w:rsidRPr="00533C32">
        <w:t xml:space="preserve">            $ref: 'TS29571_CommonData.yaml#/components/schemas/VarUeId'</w:t>
      </w:r>
    </w:p>
    <w:p w14:paraId="1FFB865B" w14:textId="77777777" w:rsidR="000260B1" w:rsidRPr="00533C32" w:rsidRDefault="000260B1" w:rsidP="000260B1">
      <w:pPr>
        <w:pStyle w:val="PL"/>
      </w:pPr>
      <w:r w:rsidRPr="00533C32">
        <w:t xml:space="preserve">        - name: supported-features</w:t>
      </w:r>
    </w:p>
    <w:p w14:paraId="0F5E0656" w14:textId="77777777" w:rsidR="000260B1" w:rsidRPr="00533C32" w:rsidRDefault="000260B1" w:rsidP="000260B1">
      <w:pPr>
        <w:pStyle w:val="PL"/>
      </w:pPr>
      <w:r w:rsidRPr="00533C32">
        <w:t xml:space="preserve">          in: query</w:t>
      </w:r>
    </w:p>
    <w:p w14:paraId="2525CA57" w14:textId="77777777" w:rsidR="000260B1" w:rsidRPr="00533C32" w:rsidRDefault="000260B1" w:rsidP="000260B1">
      <w:pPr>
        <w:pStyle w:val="PL"/>
      </w:pPr>
      <w:r w:rsidRPr="00533C32">
        <w:t xml:space="preserve">          description: Supported Features</w:t>
      </w:r>
    </w:p>
    <w:p w14:paraId="35D02ED1" w14:textId="77777777" w:rsidR="000260B1" w:rsidRPr="00533C32" w:rsidRDefault="000260B1" w:rsidP="000260B1">
      <w:pPr>
        <w:pStyle w:val="PL"/>
      </w:pPr>
      <w:r w:rsidRPr="00533C32">
        <w:t xml:space="preserve">          schema:</w:t>
      </w:r>
    </w:p>
    <w:p w14:paraId="0EA0DF25" w14:textId="77777777" w:rsidR="000260B1" w:rsidRPr="00533C32" w:rsidRDefault="000260B1" w:rsidP="000260B1">
      <w:pPr>
        <w:pStyle w:val="PL"/>
        <w:rPr>
          <w:lang w:eastAsia="zh-CN"/>
        </w:rPr>
      </w:pPr>
      <w:r w:rsidRPr="00533C32">
        <w:t xml:space="preserve">             $ref: 'TS29571_CommonData.yaml#/components/schemas/SupportedFeatures'</w:t>
      </w:r>
    </w:p>
    <w:p w14:paraId="4C9D5267" w14:textId="77777777" w:rsidR="000260B1" w:rsidRPr="00533C32" w:rsidRDefault="000260B1" w:rsidP="000260B1">
      <w:pPr>
        <w:pStyle w:val="PL"/>
      </w:pPr>
      <w:r w:rsidRPr="00533C32">
        <w:t xml:space="preserve">        - name: </w:t>
      </w:r>
      <w:r>
        <w:rPr>
          <w:rFonts w:hint="eastAsia"/>
          <w:lang w:eastAsia="zh-CN"/>
        </w:rPr>
        <w:t>e</w:t>
      </w:r>
      <w:r>
        <w:rPr>
          <w:lang w:eastAsia="zh-CN"/>
        </w:rPr>
        <w:t>vent-types</w:t>
      </w:r>
    </w:p>
    <w:p w14:paraId="4A6F0997" w14:textId="77777777" w:rsidR="000260B1" w:rsidRDefault="000260B1" w:rsidP="000260B1">
      <w:pPr>
        <w:pStyle w:val="PL"/>
      </w:pPr>
      <w:r w:rsidRPr="00533C32">
        <w:t xml:space="preserve">          in: query</w:t>
      </w:r>
    </w:p>
    <w:p w14:paraId="20CFCD55" w14:textId="77777777" w:rsidR="000260B1" w:rsidRPr="00533C32" w:rsidRDefault="000260B1" w:rsidP="000260B1">
      <w:pPr>
        <w:pStyle w:val="PL"/>
      </w:pPr>
      <w:r w:rsidRPr="00533C32">
        <w:t xml:space="preserve">          required: false</w:t>
      </w:r>
    </w:p>
    <w:p w14:paraId="5F0509CC" w14:textId="77777777" w:rsidR="000260B1" w:rsidRPr="00533C32" w:rsidRDefault="000260B1" w:rsidP="000260B1">
      <w:pPr>
        <w:pStyle w:val="PL"/>
      </w:pPr>
      <w:r w:rsidRPr="00533C32">
        <w:t xml:space="preserve">          description: </w:t>
      </w:r>
      <w:r>
        <w:t>Event Types</w:t>
      </w:r>
    </w:p>
    <w:p w14:paraId="5F55C1BB" w14:textId="77777777" w:rsidR="000260B1" w:rsidRDefault="000260B1" w:rsidP="000260B1">
      <w:pPr>
        <w:pStyle w:val="PL"/>
      </w:pPr>
      <w:r w:rsidRPr="00533C32">
        <w:t xml:space="preserve">          schema:</w:t>
      </w:r>
    </w:p>
    <w:p w14:paraId="77F60EFA" w14:textId="77777777" w:rsidR="000260B1" w:rsidRDefault="000260B1" w:rsidP="000260B1">
      <w:pPr>
        <w:pStyle w:val="PL"/>
      </w:pPr>
      <w:r>
        <w:t xml:space="preserve">            type: array</w:t>
      </w:r>
    </w:p>
    <w:p w14:paraId="35A98A2D" w14:textId="77777777" w:rsidR="000260B1" w:rsidRPr="00533C32" w:rsidRDefault="000260B1" w:rsidP="000260B1">
      <w:pPr>
        <w:pStyle w:val="PL"/>
      </w:pPr>
      <w:r>
        <w:t xml:space="preserve">            items:</w:t>
      </w:r>
    </w:p>
    <w:p w14:paraId="4426B5D7" w14:textId="77777777" w:rsidR="000260B1" w:rsidRDefault="000260B1" w:rsidP="000260B1">
      <w:pPr>
        <w:pStyle w:val="PL"/>
      </w:pPr>
      <w:r>
        <w:t xml:space="preserve">              </w:t>
      </w:r>
      <w:r w:rsidRPr="00533C32">
        <w:t>$ref: 'TS29503_N</w:t>
      </w:r>
      <w:r>
        <w:t>udm_EE.yaml#/components/schemas</w:t>
      </w:r>
      <w:r w:rsidRPr="00533C32">
        <w:t>/</w:t>
      </w:r>
      <w:r w:rsidRPr="00B3056F">
        <w:t>EventType</w:t>
      </w:r>
      <w:r w:rsidRPr="00533C32">
        <w:t>'</w:t>
      </w:r>
    </w:p>
    <w:p w14:paraId="1C1ADC9D" w14:textId="77777777" w:rsidR="000260B1" w:rsidRDefault="000260B1" w:rsidP="000260B1">
      <w:pPr>
        <w:pStyle w:val="PL"/>
      </w:pPr>
      <w:r>
        <w:t xml:space="preserve">            minItems: 1</w:t>
      </w:r>
    </w:p>
    <w:p w14:paraId="4D8E2EE7" w14:textId="77777777" w:rsidR="000260B1" w:rsidRPr="00533C32" w:rsidRDefault="000260B1" w:rsidP="000260B1">
      <w:pPr>
        <w:pStyle w:val="PL"/>
      </w:pPr>
      <w:r w:rsidRPr="00533C32">
        <w:t xml:space="preserve">          style: form</w:t>
      </w:r>
    </w:p>
    <w:p w14:paraId="62AA32C7" w14:textId="77777777" w:rsidR="000260B1" w:rsidRPr="008367B1" w:rsidRDefault="000260B1" w:rsidP="000260B1">
      <w:pPr>
        <w:pStyle w:val="PL"/>
        <w:rPr>
          <w:lang w:eastAsia="zh-CN"/>
        </w:rPr>
      </w:pPr>
      <w:r w:rsidRPr="00533C32">
        <w:t xml:space="preserve">          explode: false</w:t>
      </w:r>
    </w:p>
    <w:p w14:paraId="366AD47C" w14:textId="77777777" w:rsidR="000260B1" w:rsidRPr="00533C32" w:rsidRDefault="000260B1" w:rsidP="000260B1">
      <w:pPr>
        <w:pStyle w:val="PL"/>
      </w:pPr>
      <w:r>
        <w:rPr>
          <w:lang w:eastAsia="zh-CN"/>
        </w:rPr>
        <w:t xml:space="preserve">        </w:t>
      </w:r>
      <w:r w:rsidRPr="00533C32">
        <w:t xml:space="preserve">- name: </w:t>
      </w:r>
      <w:r>
        <w:t>nf-identifiers</w:t>
      </w:r>
    </w:p>
    <w:p w14:paraId="3B666ADF" w14:textId="77777777" w:rsidR="000260B1" w:rsidRPr="00533C32" w:rsidRDefault="000260B1" w:rsidP="000260B1">
      <w:pPr>
        <w:pStyle w:val="PL"/>
      </w:pPr>
      <w:r w:rsidRPr="00533C32">
        <w:t xml:space="preserve">          in: query</w:t>
      </w:r>
    </w:p>
    <w:p w14:paraId="631EADF9" w14:textId="77777777" w:rsidR="000260B1" w:rsidRDefault="000260B1" w:rsidP="000260B1">
      <w:pPr>
        <w:pStyle w:val="PL"/>
      </w:pPr>
      <w:r w:rsidRPr="00533C32">
        <w:t xml:space="preserve">          description: </w:t>
      </w:r>
      <w:r>
        <w:t>NF Identifiers</w:t>
      </w:r>
    </w:p>
    <w:p w14:paraId="2B0515CE" w14:textId="77777777" w:rsidR="000260B1" w:rsidRDefault="000260B1" w:rsidP="000260B1">
      <w:pPr>
        <w:pStyle w:val="PL"/>
      </w:pPr>
      <w:r>
        <w:t xml:space="preserve">          </w:t>
      </w:r>
      <w:r w:rsidRPr="00533C32">
        <w:t>schema:</w:t>
      </w:r>
    </w:p>
    <w:p w14:paraId="7D224C56" w14:textId="77777777" w:rsidR="000260B1" w:rsidRDefault="000260B1" w:rsidP="000260B1">
      <w:pPr>
        <w:pStyle w:val="PL"/>
      </w:pPr>
      <w:r>
        <w:t xml:space="preserve">            type: array</w:t>
      </w:r>
    </w:p>
    <w:p w14:paraId="27D76A8B" w14:textId="77777777" w:rsidR="000260B1" w:rsidRPr="00533C32" w:rsidRDefault="000260B1" w:rsidP="000260B1">
      <w:pPr>
        <w:pStyle w:val="PL"/>
      </w:pPr>
      <w:r>
        <w:lastRenderedPageBreak/>
        <w:t xml:space="preserve">            items:</w:t>
      </w:r>
    </w:p>
    <w:p w14:paraId="0E1F0E2C" w14:textId="77777777" w:rsidR="000260B1" w:rsidRDefault="000260B1" w:rsidP="000260B1">
      <w:pPr>
        <w:pStyle w:val="PL"/>
      </w:pPr>
      <w:r>
        <w:t xml:space="preserve">              </w:t>
      </w:r>
      <w:r w:rsidRPr="00533C32">
        <w:t xml:space="preserve">$ref: </w:t>
      </w:r>
      <w:r>
        <w:t>'#/components/schemas/NfIdentifier'</w:t>
      </w:r>
    </w:p>
    <w:p w14:paraId="586F5FE3" w14:textId="77777777" w:rsidR="000260B1" w:rsidRDefault="000260B1" w:rsidP="000260B1">
      <w:pPr>
        <w:pStyle w:val="PL"/>
      </w:pPr>
      <w:r>
        <w:t xml:space="preserve">            minItems: 1</w:t>
      </w:r>
    </w:p>
    <w:p w14:paraId="43BE6041" w14:textId="77777777" w:rsidR="000260B1" w:rsidRPr="00533C32" w:rsidRDefault="000260B1" w:rsidP="000260B1">
      <w:pPr>
        <w:pStyle w:val="PL"/>
      </w:pPr>
      <w:r w:rsidRPr="00533C32">
        <w:t xml:space="preserve">          style: form</w:t>
      </w:r>
    </w:p>
    <w:p w14:paraId="797F80D1" w14:textId="77777777" w:rsidR="000260B1" w:rsidRPr="008367B1" w:rsidRDefault="000260B1" w:rsidP="000260B1">
      <w:pPr>
        <w:pStyle w:val="PL"/>
        <w:rPr>
          <w:lang w:eastAsia="zh-CN"/>
        </w:rPr>
      </w:pPr>
      <w:r w:rsidRPr="00533C32">
        <w:t xml:space="preserve">          explode: false</w:t>
      </w:r>
    </w:p>
    <w:p w14:paraId="2B7DBEA6" w14:textId="77777777" w:rsidR="000260B1" w:rsidRPr="00533C32" w:rsidRDefault="000260B1" w:rsidP="000260B1">
      <w:pPr>
        <w:pStyle w:val="PL"/>
      </w:pPr>
      <w:r w:rsidRPr="00533C32">
        <w:t xml:space="preserve">      responses:</w:t>
      </w:r>
    </w:p>
    <w:p w14:paraId="1207AF5D" w14:textId="77777777" w:rsidR="000260B1" w:rsidRPr="00533C32" w:rsidRDefault="000260B1" w:rsidP="000260B1">
      <w:pPr>
        <w:pStyle w:val="PL"/>
      </w:pPr>
      <w:r w:rsidRPr="00533C32">
        <w:t xml:space="preserve">        '200':</w:t>
      </w:r>
    </w:p>
    <w:p w14:paraId="4BDF3A15" w14:textId="77777777" w:rsidR="000260B1" w:rsidRPr="00533C32" w:rsidRDefault="000260B1" w:rsidP="000260B1">
      <w:pPr>
        <w:pStyle w:val="PL"/>
      </w:pPr>
      <w:r w:rsidRPr="00533C32">
        <w:t xml:space="preserve">          description: Expected response to a valid request</w:t>
      </w:r>
    </w:p>
    <w:p w14:paraId="4DC4136A" w14:textId="77777777" w:rsidR="000260B1" w:rsidRPr="00533C32" w:rsidRDefault="000260B1" w:rsidP="000260B1">
      <w:pPr>
        <w:pStyle w:val="PL"/>
      </w:pPr>
      <w:r w:rsidRPr="00533C32">
        <w:t xml:space="preserve">          content:</w:t>
      </w:r>
    </w:p>
    <w:p w14:paraId="7629B6E6" w14:textId="77777777" w:rsidR="000260B1" w:rsidRPr="00533C32" w:rsidRDefault="000260B1" w:rsidP="000260B1">
      <w:pPr>
        <w:pStyle w:val="PL"/>
      </w:pPr>
      <w:r w:rsidRPr="00533C32">
        <w:t xml:space="preserve">            application/json:</w:t>
      </w:r>
    </w:p>
    <w:p w14:paraId="395A9D40" w14:textId="77777777" w:rsidR="000260B1" w:rsidRPr="00533C32" w:rsidRDefault="000260B1" w:rsidP="000260B1">
      <w:pPr>
        <w:pStyle w:val="PL"/>
      </w:pPr>
      <w:r w:rsidRPr="00533C32">
        <w:t xml:space="preserve">              schema:</w:t>
      </w:r>
    </w:p>
    <w:p w14:paraId="644F784A" w14:textId="77777777" w:rsidR="000260B1" w:rsidRPr="00533C32" w:rsidRDefault="000260B1" w:rsidP="000260B1">
      <w:pPr>
        <w:pStyle w:val="PL"/>
      </w:pPr>
      <w:r w:rsidRPr="00533C32">
        <w:t xml:space="preserve">               type: array</w:t>
      </w:r>
    </w:p>
    <w:p w14:paraId="57C69921" w14:textId="77777777" w:rsidR="000260B1" w:rsidRPr="00533C32" w:rsidRDefault="000260B1" w:rsidP="000260B1">
      <w:pPr>
        <w:pStyle w:val="PL"/>
      </w:pPr>
      <w:r w:rsidRPr="00533C32">
        <w:t xml:space="preserve">               items:</w:t>
      </w:r>
    </w:p>
    <w:p w14:paraId="78ED768E" w14:textId="77777777" w:rsidR="000260B1" w:rsidRPr="00533C32" w:rsidRDefault="000260B1" w:rsidP="000260B1">
      <w:pPr>
        <w:pStyle w:val="PL"/>
      </w:pPr>
      <w:r w:rsidRPr="00533C32">
        <w:t xml:space="preserve">                $ref: '#/components/schemas/EeSubscription</w:t>
      </w:r>
      <w:r>
        <w:t>Ext</w:t>
      </w:r>
      <w:r w:rsidRPr="00533C32">
        <w:t>'</w:t>
      </w:r>
    </w:p>
    <w:p w14:paraId="48EA112F" w14:textId="77777777" w:rsidR="000260B1" w:rsidRDefault="000260B1" w:rsidP="000260B1">
      <w:pPr>
        <w:pStyle w:val="PL"/>
        <w:rPr>
          <w:lang w:eastAsia="zh-CN"/>
        </w:rPr>
      </w:pPr>
      <w:r w:rsidRPr="00533C32">
        <w:t xml:space="preserve">        default:</w:t>
      </w:r>
    </w:p>
    <w:p w14:paraId="56A20B9E"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1A49A8C" w14:textId="77777777" w:rsidR="000260B1" w:rsidRDefault="000260B1" w:rsidP="000260B1">
      <w:pPr>
        <w:pStyle w:val="PL"/>
        <w:rPr>
          <w:lang w:eastAsia="zh-CN"/>
        </w:rPr>
      </w:pPr>
    </w:p>
    <w:p w14:paraId="42C9A0C9" w14:textId="77777777" w:rsidR="000260B1" w:rsidRPr="00533C32" w:rsidRDefault="000260B1" w:rsidP="000260B1">
      <w:pPr>
        <w:pStyle w:val="PL"/>
      </w:pPr>
      <w:r w:rsidRPr="00533C32">
        <w:t xml:space="preserve">    post:</w:t>
      </w:r>
    </w:p>
    <w:p w14:paraId="4C2A1423" w14:textId="77777777" w:rsidR="000260B1" w:rsidRPr="00533C32" w:rsidRDefault="000260B1" w:rsidP="000260B1">
      <w:pPr>
        <w:pStyle w:val="PL"/>
      </w:pPr>
      <w:r w:rsidRPr="00533C32">
        <w:t xml:space="preserve">      summary: Create individual EE subscription</w:t>
      </w:r>
    </w:p>
    <w:p w14:paraId="055369BF" w14:textId="77777777" w:rsidR="000260B1" w:rsidRPr="00533C32" w:rsidRDefault="000260B1" w:rsidP="000260B1">
      <w:pPr>
        <w:pStyle w:val="PL"/>
      </w:pPr>
      <w:r w:rsidRPr="00533C32">
        <w:t xml:space="preserve">      operationId: CreateEeSubscriptions</w:t>
      </w:r>
    </w:p>
    <w:p w14:paraId="6C0C6E7E" w14:textId="77777777" w:rsidR="000260B1" w:rsidRPr="00533C32" w:rsidRDefault="000260B1" w:rsidP="000260B1">
      <w:pPr>
        <w:pStyle w:val="PL"/>
      </w:pPr>
      <w:r w:rsidRPr="00533C32">
        <w:t xml:space="preserve">      tags:</w:t>
      </w:r>
    </w:p>
    <w:p w14:paraId="33F7DB20" w14:textId="77777777" w:rsidR="000260B1" w:rsidRDefault="000260B1" w:rsidP="000260B1">
      <w:pPr>
        <w:pStyle w:val="PL"/>
        <w:rPr>
          <w:lang w:eastAsia="zh-CN"/>
        </w:rPr>
      </w:pPr>
      <w:r w:rsidRPr="00533C32">
        <w:t xml:space="preserve">        - Event Exposure Subscriptions (Collection)</w:t>
      </w:r>
    </w:p>
    <w:p w14:paraId="469E1E23" w14:textId="77777777" w:rsidR="000260B1" w:rsidRDefault="000260B1" w:rsidP="000260B1">
      <w:pPr>
        <w:pStyle w:val="PL"/>
      </w:pPr>
      <w:r>
        <w:t xml:space="preserve">      security:</w:t>
      </w:r>
    </w:p>
    <w:p w14:paraId="3AF6F171" w14:textId="77777777" w:rsidR="000260B1" w:rsidRDefault="000260B1" w:rsidP="000260B1">
      <w:pPr>
        <w:pStyle w:val="PL"/>
      </w:pPr>
      <w:r>
        <w:t xml:space="preserve">        - {}</w:t>
      </w:r>
    </w:p>
    <w:p w14:paraId="2E9955E4" w14:textId="77777777" w:rsidR="000260B1" w:rsidRDefault="000260B1" w:rsidP="000260B1">
      <w:pPr>
        <w:pStyle w:val="PL"/>
      </w:pPr>
      <w:r>
        <w:t xml:space="preserve">        - oAuth2ClientCredentials:</w:t>
      </w:r>
    </w:p>
    <w:p w14:paraId="4B80DD80" w14:textId="77777777" w:rsidR="000260B1" w:rsidRDefault="000260B1" w:rsidP="000260B1">
      <w:pPr>
        <w:pStyle w:val="PL"/>
      </w:pPr>
      <w:r>
        <w:t xml:space="preserve">          - nudr-dr</w:t>
      </w:r>
    </w:p>
    <w:p w14:paraId="29BE50E4" w14:textId="77777777" w:rsidR="000260B1" w:rsidRDefault="000260B1" w:rsidP="000260B1">
      <w:pPr>
        <w:pStyle w:val="PL"/>
      </w:pPr>
      <w:r>
        <w:t xml:space="preserve">        - oAuth2ClientCredentials:</w:t>
      </w:r>
    </w:p>
    <w:p w14:paraId="0532090F" w14:textId="77777777" w:rsidR="000260B1" w:rsidRDefault="000260B1" w:rsidP="000260B1">
      <w:pPr>
        <w:pStyle w:val="PL"/>
      </w:pPr>
      <w:r>
        <w:t xml:space="preserve">          - nudr-dr</w:t>
      </w:r>
    </w:p>
    <w:p w14:paraId="6B9229D6" w14:textId="77777777" w:rsidR="000260B1" w:rsidRPr="00533C32" w:rsidRDefault="000260B1" w:rsidP="000260B1">
      <w:pPr>
        <w:pStyle w:val="PL"/>
        <w:rPr>
          <w:lang w:eastAsia="zh-CN"/>
        </w:rPr>
      </w:pPr>
      <w:r>
        <w:t xml:space="preserve">          - nudr-dr:subscription-data</w:t>
      </w:r>
    </w:p>
    <w:p w14:paraId="615BE915" w14:textId="77777777" w:rsidR="000260B1" w:rsidRPr="00533C32" w:rsidRDefault="000260B1" w:rsidP="000260B1">
      <w:pPr>
        <w:pStyle w:val="PL"/>
      </w:pPr>
      <w:r w:rsidRPr="00533C32">
        <w:t xml:space="preserve">      parameters:</w:t>
      </w:r>
    </w:p>
    <w:p w14:paraId="1E09ABAA" w14:textId="77777777" w:rsidR="000260B1" w:rsidRPr="00533C32" w:rsidRDefault="000260B1" w:rsidP="000260B1">
      <w:pPr>
        <w:pStyle w:val="PL"/>
      </w:pPr>
      <w:r w:rsidRPr="00533C32">
        <w:t xml:space="preserve">        - name: ueId</w:t>
      </w:r>
    </w:p>
    <w:p w14:paraId="740B54D9" w14:textId="77777777" w:rsidR="000260B1" w:rsidRPr="00533C32" w:rsidRDefault="000260B1" w:rsidP="000260B1">
      <w:pPr>
        <w:pStyle w:val="PL"/>
      </w:pPr>
      <w:r w:rsidRPr="00533C32">
        <w:t xml:space="preserve">          in: path</w:t>
      </w:r>
    </w:p>
    <w:p w14:paraId="71C2FC98" w14:textId="77777777" w:rsidR="000260B1" w:rsidRPr="00533C32" w:rsidRDefault="000260B1" w:rsidP="000260B1">
      <w:pPr>
        <w:pStyle w:val="PL"/>
      </w:pPr>
      <w:r w:rsidRPr="00533C32">
        <w:t xml:space="preserve">          description: UE ID</w:t>
      </w:r>
    </w:p>
    <w:p w14:paraId="6061457C" w14:textId="77777777" w:rsidR="000260B1" w:rsidRPr="00533C32" w:rsidRDefault="000260B1" w:rsidP="000260B1">
      <w:pPr>
        <w:pStyle w:val="PL"/>
      </w:pPr>
      <w:r w:rsidRPr="00533C32">
        <w:t xml:space="preserve">          required: true</w:t>
      </w:r>
    </w:p>
    <w:p w14:paraId="0EB3800A" w14:textId="77777777" w:rsidR="000260B1" w:rsidRPr="00533C32" w:rsidRDefault="000260B1" w:rsidP="000260B1">
      <w:pPr>
        <w:pStyle w:val="PL"/>
      </w:pPr>
      <w:r w:rsidRPr="00533C32">
        <w:t xml:space="preserve">          schema:</w:t>
      </w:r>
    </w:p>
    <w:p w14:paraId="1743B8E1" w14:textId="77777777" w:rsidR="000260B1" w:rsidRPr="00533C32" w:rsidRDefault="000260B1" w:rsidP="000260B1">
      <w:pPr>
        <w:pStyle w:val="PL"/>
      </w:pPr>
      <w:r w:rsidRPr="00533C32">
        <w:t xml:space="preserve">            $ref: 'TS29571_CommonData.yaml#/components/schemas/VarUeId'</w:t>
      </w:r>
    </w:p>
    <w:p w14:paraId="1C1860E3" w14:textId="77777777" w:rsidR="000260B1" w:rsidRPr="00533C32" w:rsidRDefault="000260B1" w:rsidP="000260B1">
      <w:pPr>
        <w:pStyle w:val="PL"/>
      </w:pPr>
      <w:r w:rsidRPr="00533C32">
        <w:t xml:space="preserve">      requestBody:</w:t>
      </w:r>
    </w:p>
    <w:p w14:paraId="6E49B370" w14:textId="77777777" w:rsidR="000260B1" w:rsidRPr="00533C32" w:rsidRDefault="000260B1" w:rsidP="000260B1">
      <w:pPr>
        <w:pStyle w:val="PL"/>
      </w:pPr>
      <w:r w:rsidRPr="00533C32">
        <w:t xml:space="preserve">        content:</w:t>
      </w:r>
    </w:p>
    <w:p w14:paraId="1C75BAC3" w14:textId="77777777" w:rsidR="000260B1" w:rsidRPr="00533C32" w:rsidRDefault="000260B1" w:rsidP="000260B1">
      <w:pPr>
        <w:pStyle w:val="PL"/>
      </w:pPr>
      <w:r w:rsidRPr="00533C32">
        <w:t xml:space="preserve">          application/json:</w:t>
      </w:r>
    </w:p>
    <w:p w14:paraId="6B8A940B" w14:textId="77777777" w:rsidR="000260B1" w:rsidRPr="00533C32" w:rsidRDefault="000260B1" w:rsidP="000260B1">
      <w:pPr>
        <w:pStyle w:val="PL"/>
      </w:pPr>
      <w:r w:rsidRPr="00533C32">
        <w:t xml:space="preserve">            schema:</w:t>
      </w:r>
    </w:p>
    <w:p w14:paraId="3E5E5598" w14:textId="77777777" w:rsidR="000260B1" w:rsidRPr="00533C32" w:rsidRDefault="000260B1" w:rsidP="000260B1">
      <w:pPr>
        <w:pStyle w:val="PL"/>
        <w:outlineLvl w:val="0"/>
      </w:pPr>
      <w:r w:rsidRPr="00533C32">
        <w:t xml:space="preserve">              $ref: '#/components/schemas/EeSubscription'</w:t>
      </w:r>
    </w:p>
    <w:p w14:paraId="44067BC4" w14:textId="77777777" w:rsidR="000260B1" w:rsidRPr="00533C32" w:rsidRDefault="000260B1" w:rsidP="000260B1">
      <w:pPr>
        <w:pStyle w:val="PL"/>
      </w:pPr>
      <w:r w:rsidRPr="00533C32">
        <w:t xml:space="preserve">        required: true</w:t>
      </w:r>
    </w:p>
    <w:p w14:paraId="47C6D5FC" w14:textId="77777777" w:rsidR="000260B1" w:rsidRPr="00533C32" w:rsidRDefault="000260B1" w:rsidP="000260B1">
      <w:pPr>
        <w:pStyle w:val="PL"/>
      </w:pPr>
      <w:r w:rsidRPr="00533C32">
        <w:t xml:space="preserve">      responses:</w:t>
      </w:r>
    </w:p>
    <w:p w14:paraId="320BFED6" w14:textId="77777777" w:rsidR="000260B1" w:rsidRPr="00533C32" w:rsidRDefault="000260B1" w:rsidP="000260B1">
      <w:pPr>
        <w:pStyle w:val="PL"/>
      </w:pPr>
      <w:r w:rsidRPr="00533C32">
        <w:t xml:space="preserve">        '201':</w:t>
      </w:r>
    </w:p>
    <w:p w14:paraId="113C2CDD" w14:textId="77777777" w:rsidR="000260B1" w:rsidRPr="00533C32" w:rsidRDefault="000260B1" w:rsidP="000260B1">
      <w:pPr>
        <w:pStyle w:val="PL"/>
      </w:pPr>
      <w:r w:rsidRPr="00533C32">
        <w:t xml:space="preserve">          description: Expected response to a valid request</w:t>
      </w:r>
    </w:p>
    <w:p w14:paraId="4C91DAF3" w14:textId="77777777" w:rsidR="000260B1" w:rsidRPr="00533C32" w:rsidRDefault="000260B1" w:rsidP="000260B1">
      <w:pPr>
        <w:pStyle w:val="PL"/>
      </w:pPr>
      <w:r w:rsidRPr="00533C32">
        <w:t xml:space="preserve">          content:</w:t>
      </w:r>
    </w:p>
    <w:p w14:paraId="12896CC1" w14:textId="77777777" w:rsidR="000260B1" w:rsidRPr="00533C32" w:rsidRDefault="000260B1" w:rsidP="000260B1">
      <w:pPr>
        <w:pStyle w:val="PL"/>
      </w:pPr>
      <w:r w:rsidRPr="00533C32">
        <w:t xml:space="preserve">            application/json:</w:t>
      </w:r>
    </w:p>
    <w:p w14:paraId="3D1DDEBD" w14:textId="77777777" w:rsidR="000260B1" w:rsidRPr="00533C32" w:rsidRDefault="000260B1" w:rsidP="000260B1">
      <w:pPr>
        <w:pStyle w:val="PL"/>
      </w:pPr>
      <w:r w:rsidRPr="00533C32">
        <w:t xml:space="preserve">              schema:</w:t>
      </w:r>
    </w:p>
    <w:p w14:paraId="3DF6BC19" w14:textId="77777777" w:rsidR="000260B1" w:rsidRPr="00533C32" w:rsidRDefault="000260B1" w:rsidP="000260B1">
      <w:pPr>
        <w:pStyle w:val="PL"/>
        <w:rPr>
          <w:lang w:eastAsia="zh-CN"/>
        </w:rPr>
      </w:pPr>
      <w:r w:rsidRPr="00533C32">
        <w:t xml:space="preserve">                $ref: '#/components/schemas/EeSubscription'</w:t>
      </w:r>
    </w:p>
    <w:p w14:paraId="3D9AD0D7" w14:textId="77777777" w:rsidR="000260B1" w:rsidRPr="00533C32" w:rsidRDefault="000260B1" w:rsidP="000260B1">
      <w:pPr>
        <w:pStyle w:val="PL"/>
      </w:pPr>
      <w:r w:rsidRPr="00533C32">
        <w:t xml:space="preserve">          headers:</w:t>
      </w:r>
    </w:p>
    <w:p w14:paraId="774AA610" w14:textId="77777777" w:rsidR="000260B1" w:rsidRPr="00533C32" w:rsidRDefault="000260B1" w:rsidP="000260B1">
      <w:pPr>
        <w:pStyle w:val="PL"/>
      </w:pPr>
      <w:r w:rsidRPr="00533C32">
        <w:t xml:space="preserve">            Location:</w:t>
      </w:r>
    </w:p>
    <w:p w14:paraId="05D1AB7A" w14:textId="77777777" w:rsidR="000260B1" w:rsidRPr="00533C32" w:rsidRDefault="000260B1" w:rsidP="000260B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57AC1DF1" w14:textId="77777777" w:rsidR="000260B1" w:rsidRPr="00533C32" w:rsidRDefault="000260B1" w:rsidP="000260B1">
      <w:pPr>
        <w:pStyle w:val="PL"/>
      </w:pPr>
      <w:r w:rsidRPr="00533C32">
        <w:t xml:space="preserve">              required: true</w:t>
      </w:r>
    </w:p>
    <w:p w14:paraId="0105905B" w14:textId="77777777" w:rsidR="000260B1" w:rsidRPr="00533C32" w:rsidRDefault="000260B1" w:rsidP="000260B1">
      <w:pPr>
        <w:pStyle w:val="PL"/>
      </w:pPr>
      <w:r w:rsidRPr="00533C32">
        <w:t xml:space="preserve">              schema:</w:t>
      </w:r>
    </w:p>
    <w:p w14:paraId="4D7F9274" w14:textId="77777777" w:rsidR="000260B1" w:rsidRPr="00533C32" w:rsidRDefault="000260B1" w:rsidP="000260B1">
      <w:pPr>
        <w:pStyle w:val="PL"/>
        <w:rPr>
          <w:lang w:eastAsia="zh-CN"/>
        </w:rPr>
      </w:pPr>
      <w:r w:rsidRPr="00533C32">
        <w:t xml:space="preserve">                type: string</w:t>
      </w:r>
    </w:p>
    <w:p w14:paraId="32224A1A" w14:textId="77777777" w:rsidR="000260B1" w:rsidRDefault="000260B1" w:rsidP="000260B1">
      <w:pPr>
        <w:pStyle w:val="PL"/>
        <w:rPr>
          <w:lang w:eastAsia="zh-CN"/>
        </w:rPr>
      </w:pPr>
      <w:r w:rsidRPr="00533C32">
        <w:t xml:space="preserve">        default:</w:t>
      </w:r>
    </w:p>
    <w:p w14:paraId="6881A43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0855A26" w14:textId="77777777" w:rsidR="000260B1" w:rsidRPr="00533C32" w:rsidRDefault="000260B1" w:rsidP="000260B1">
      <w:pPr>
        <w:pStyle w:val="PL"/>
      </w:pPr>
    </w:p>
    <w:p w14:paraId="26E035EE" w14:textId="77777777" w:rsidR="000260B1" w:rsidRPr="00533C32" w:rsidRDefault="000260B1" w:rsidP="000260B1">
      <w:pPr>
        <w:pStyle w:val="PL"/>
      </w:pPr>
      <w:r w:rsidRPr="00533C32">
        <w:t xml:space="preserve">  /subscription-data/{ueId}/context-data/ee-subscriptions/{subsId}:</w:t>
      </w:r>
    </w:p>
    <w:p w14:paraId="0281A1F0" w14:textId="77777777" w:rsidR="000260B1" w:rsidRPr="00533C32" w:rsidRDefault="000260B1" w:rsidP="000260B1">
      <w:pPr>
        <w:pStyle w:val="PL"/>
      </w:pPr>
      <w:r w:rsidRPr="00533C32">
        <w:t xml:space="preserve">    put:</w:t>
      </w:r>
    </w:p>
    <w:p w14:paraId="422E29B0" w14:textId="77777777" w:rsidR="000260B1" w:rsidRPr="00533C32" w:rsidRDefault="000260B1" w:rsidP="000260B1">
      <w:pPr>
        <w:pStyle w:val="PL"/>
      </w:pPr>
      <w:r w:rsidRPr="00533C32">
        <w:t xml:space="preserve">      summary: </w:t>
      </w:r>
      <w:r w:rsidRPr="00533C32">
        <w:rPr>
          <w:lang w:eastAsia="zh-CN"/>
        </w:rPr>
        <w:t>Update</w:t>
      </w:r>
      <w:r w:rsidRPr="00533C32">
        <w:t xml:space="preserve"> an individual ee subscriptions of a UE</w:t>
      </w:r>
    </w:p>
    <w:p w14:paraId="000212F2" w14:textId="77777777" w:rsidR="000260B1" w:rsidRPr="00533C32" w:rsidRDefault="000260B1" w:rsidP="000260B1">
      <w:pPr>
        <w:pStyle w:val="PL"/>
      </w:pPr>
      <w:r w:rsidRPr="00533C32">
        <w:t xml:space="preserve">      operationId: UpdateEesubscriptions</w:t>
      </w:r>
    </w:p>
    <w:p w14:paraId="6A9D7566" w14:textId="77777777" w:rsidR="000260B1" w:rsidRPr="00533C32" w:rsidRDefault="000260B1" w:rsidP="000260B1">
      <w:pPr>
        <w:pStyle w:val="PL"/>
      </w:pPr>
      <w:r w:rsidRPr="00533C32">
        <w:t xml:space="preserve">      tags:</w:t>
      </w:r>
    </w:p>
    <w:p w14:paraId="35ADBFB2" w14:textId="77777777" w:rsidR="000260B1" w:rsidRDefault="000260B1" w:rsidP="000260B1">
      <w:pPr>
        <w:pStyle w:val="PL"/>
        <w:rPr>
          <w:lang w:eastAsia="zh-CN"/>
        </w:rPr>
      </w:pPr>
      <w:r w:rsidRPr="00533C32">
        <w:t xml:space="preserve">        - Event Exposure Subscription (Document)</w:t>
      </w:r>
    </w:p>
    <w:p w14:paraId="659FD7BE" w14:textId="77777777" w:rsidR="000260B1" w:rsidRDefault="000260B1" w:rsidP="000260B1">
      <w:pPr>
        <w:pStyle w:val="PL"/>
      </w:pPr>
      <w:r>
        <w:t xml:space="preserve">      security:</w:t>
      </w:r>
    </w:p>
    <w:p w14:paraId="40248A30" w14:textId="77777777" w:rsidR="000260B1" w:rsidRDefault="000260B1" w:rsidP="000260B1">
      <w:pPr>
        <w:pStyle w:val="PL"/>
      </w:pPr>
      <w:r>
        <w:t xml:space="preserve">        - {}</w:t>
      </w:r>
    </w:p>
    <w:p w14:paraId="54D61812" w14:textId="77777777" w:rsidR="000260B1" w:rsidRDefault="000260B1" w:rsidP="000260B1">
      <w:pPr>
        <w:pStyle w:val="PL"/>
      </w:pPr>
      <w:r>
        <w:t xml:space="preserve">        - oAuth2ClientCredentials:</w:t>
      </w:r>
    </w:p>
    <w:p w14:paraId="34665311" w14:textId="77777777" w:rsidR="000260B1" w:rsidRDefault="000260B1" w:rsidP="000260B1">
      <w:pPr>
        <w:pStyle w:val="PL"/>
      </w:pPr>
      <w:r>
        <w:t xml:space="preserve">          - nudr-dr</w:t>
      </w:r>
    </w:p>
    <w:p w14:paraId="548D7590" w14:textId="77777777" w:rsidR="000260B1" w:rsidRDefault="000260B1" w:rsidP="000260B1">
      <w:pPr>
        <w:pStyle w:val="PL"/>
      </w:pPr>
      <w:r>
        <w:t xml:space="preserve">        - oAuth2ClientCredentials:</w:t>
      </w:r>
    </w:p>
    <w:p w14:paraId="51E3EC9A" w14:textId="77777777" w:rsidR="000260B1" w:rsidRDefault="000260B1" w:rsidP="000260B1">
      <w:pPr>
        <w:pStyle w:val="PL"/>
      </w:pPr>
      <w:r>
        <w:t xml:space="preserve">          - nudr-dr</w:t>
      </w:r>
    </w:p>
    <w:p w14:paraId="2FF8C13D" w14:textId="77777777" w:rsidR="000260B1" w:rsidRPr="00533C32" w:rsidRDefault="000260B1" w:rsidP="000260B1">
      <w:pPr>
        <w:pStyle w:val="PL"/>
        <w:rPr>
          <w:lang w:eastAsia="zh-CN"/>
        </w:rPr>
      </w:pPr>
      <w:r>
        <w:t xml:space="preserve">          - nudr-dr:subscription-data</w:t>
      </w:r>
    </w:p>
    <w:p w14:paraId="751A0D36" w14:textId="77777777" w:rsidR="000260B1" w:rsidRPr="00533C32" w:rsidRDefault="000260B1" w:rsidP="000260B1">
      <w:pPr>
        <w:pStyle w:val="PL"/>
      </w:pPr>
      <w:r w:rsidRPr="00533C32">
        <w:t xml:space="preserve">      parameters:</w:t>
      </w:r>
    </w:p>
    <w:p w14:paraId="0379B879" w14:textId="77777777" w:rsidR="000260B1" w:rsidRPr="00533C32" w:rsidRDefault="000260B1" w:rsidP="000260B1">
      <w:pPr>
        <w:pStyle w:val="PL"/>
      </w:pPr>
      <w:r w:rsidRPr="00533C32">
        <w:t xml:space="preserve">        - name: ueId</w:t>
      </w:r>
    </w:p>
    <w:p w14:paraId="6FA6A424" w14:textId="77777777" w:rsidR="000260B1" w:rsidRPr="00533C32" w:rsidRDefault="000260B1" w:rsidP="000260B1">
      <w:pPr>
        <w:pStyle w:val="PL"/>
      </w:pPr>
      <w:r w:rsidRPr="00533C32">
        <w:t xml:space="preserve">          in: path</w:t>
      </w:r>
    </w:p>
    <w:p w14:paraId="66F3DD08" w14:textId="77777777" w:rsidR="000260B1" w:rsidRPr="00533C32" w:rsidRDefault="000260B1" w:rsidP="000260B1">
      <w:pPr>
        <w:pStyle w:val="PL"/>
      </w:pPr>
      <w:r w:rsidRPr="00533C32">
        <w:t xml:space="preserve">          required: true</w:t>
      </w:r>
    </w:p>
    <w:p w14:paraId="347361BC" w14:textId="77777777" w:rsidR="000260B1" w:rsidRPr="00533C32" w:rsidRDefault="000260B1" w:rsidP="000260B1">
      <w:pPr>
        <w:pStyle w:val="PL"/>
      </w:pPr>
      <w:r w:rsidRPr="00533C32">
        <w:t xml:space="preserve">          schema:</w:t>
      </w:r>
    </w:p>
    <w:p w14:paraId="49793D5E" w14:textId="77777777" w:rsidR="000260B1" w:rsidRPr="00533C32" w:rsidRDefault="000260B1" w:rsidP="000260B1">
      <w:pPr>
        <w:pStyle w:val="PL"/>
      </w:pPr>
      <w:r w:rsidRPr="00533C32">
        <w:lastRenderedPageBreak/>
        <w:t xml:space="preserve">            $ref: 'TS29571_CommonData.yaml#/components/schemas/VarUeId'</w:t>
      </w:r>
    </w:p>
    <w:p w14:paraId="4B341158" w14:textId="77777777" w:rsidR="000260B1" w:rsidRPr="00533C32" w:rsidRDefault="000260B1" w:rsidP="000260B1">
      <w:pPr>
        <w:pStyle w:val="PL"/>
      </w:pPr>
      <w:r w:rsidRPr="00533C32">
        <w:t xml:space="preserve">        - name: subsId</w:t>
      </w:r>
    </w:p>
    <w:p w14:paraId="278A40C6" w14:textId="77777777" w:rsidR="000260B1" w:rsidRPr="00533C32" w:rsidRDefault="000260B1" w:rsidP="000260B1">
      <w:pPr>
        <w:pStyle w:val="PL"/>
      </w:pPr>
      <w:r w:rsidRPr="00533C32">
        <w:t xml:space="preserve">          in: path</w:t>
      </w:r>
    </w:p>
    <w:p w14:paraId="7DE3C3AB" w14:textId="77777777" w:rsidR="000260B1" w:rsidRPr="00533C32" w:rsidRDefault="000260B1" w:rsidP="000260B1">
      <w:pPr>
        <w:pStyle w:val="PL"/>
      </w:pPr>
      <w:r w:rsidRPr="00533C32">
        <w:t xml:space="preserve">          required: true</w:t>
      </w:r>
    </w:p>
    <w:p w14:paraId="25D66BDC" w14:textId="77777777" w:rsidR="000260B1" w:rsidRPr="00533C32" w:rsidRDefault="000260B1" w:rsidP="000260B1">
      <w:pPr>
        <w:pStyle w:val="PL"/>
      </w:pPr>
      <w:r w:rsidRPr="00533C32">
        <w:t xml:space="preserve">          schema:</w:t>
      </w:r>
    </w:p>
    <w:p w14:paraId="2DF4B0C3" w14:textId="77777777" w:rsidR="000260B1" w:rsidRPr="00533C32" w:rsidRDefault="000260B1" w:rsidP="000260B1">
      <w:pPr>
        <w:pStyle w:val="PL"/>
      </w:pPr>
      <w:r w:rsidRPr="00533C32">
        <w:t xml:space="preserve">            type: string</w:t>
      </w:r>
    </w:p>
    <w:p w14:paraId="1F2DFA84" w14:textId="77777777" w:rsidR="000260B1" w:rsidRPr="00533C32" w:rsidRDefault="000260B1" w:rsidP="000260B1">
      <w:pPr>
        <w:pStyle w:val="PL"/>
      </w:pPr>
      <w:r w:rsidRPr="00533C32">
        <w:t xml:space="preserve">      requestBody:</w:t>
      </w:r>
    </w:p>
    <w:p w14:paraId="41F04CFB" w14:textId="77777777" w:rsidR="000260B1" w:rsidRPr="00533C32" w:rsidRDefault="000260B1" w:rsidP="000260B1">
      <w:pPr>
        <w:pStyle w:val="PL"/>
      </w:pPr>
      <w:r w:rsidRPr="00533C32">
        <w:t xml:space="preserve">        content:</w:t>
      </w:r>
    </w:p>
    <w:p w14:paraId="3AC60769" w14:textId="77777777" w:rsidR="000260B1" w:rsidRPr="00533C32" w:rsidRDefault="000260B1" w:rsidP="000260B1">
      <w:pPr>
        <w:pStyle w:val="PL"/>
      </w:pPr>
      <w:r w:rsidRPr="00533C32">
        <w:t xml:space="preserve">          application/json:</w:t>
      </w:r>
    </w:p>
    <w:p w14:paraId="5A1712E5" w14:textId="77777777" w:rsidR="000260B1" w:rsidRPr="00533C32" w:rsidRDefault="000260B1" w:rsidP="000260B1">
      <w:pPr>
        <w:pStyle w:val="PL"/>
      </w:pPr>
      <w:r w:rsidRPr="00533C32">
        <w:t xml:space="preserve">            schema:</w:t>
      </w:r>
    </w:p>
    <w:p w14:paraId="423CCD88" w14:textId="77777777" w:rsidR="000260B1" w:rsidRPr="00533C32" w:rsidRDefault="000260B1" w:rsidP="000260B1">
      <w:pPr>
        <w:pStyle w:val="PL"/>
        <w:outlineLvl w:val="0"/>
      </w:pPr>
      <w:r w:rsidRPr="00533C32">
        <w:t xml:space="preserve">              $ref: '#/components/schemas/EeSubscription'</w:t>
      </w:r>
    </w:p>
    <w:p w14:paraId="31A5BB4A" w14:textId="77777777" w:rsidR="000260B1" w:rsidRPr="00533C32" w:rsidRDefault="000260B1" w:rsidP="000260B1">
      <w:pPr>
        <w:pStyle w:val="PL"/>
      </w:pPr>
      <w:r>
        <w:t xml:space="preserve">        </w:t>
      </w:r>
      <w:r w:rsidRPr="003722F2">
        <w:t>required: true</w:t>
      </w:r>
    </w:p>
    <w:p w14:paraId="3E0EDA67" w14:textId="77777777" w:rsidR="000260B1" w:rsidRPr="00533C32" w:rsidRDefault="000260B1" w:rsidP="000260B1">
      <w:pPr>
        <w:pStyle w:val="PL"/>
      </w:pPr>
      <w:r w:rsidRPr="00533C32">
        <w:t xml:space="preserve">      responses:</w:t>
      </w:r>
    </w:p>
    <w:p w14:paraId="5ADD770F" w14:textId="77777777" w:rsidR="000260B1" w:rsidRPr="00533C32" w:rsidRDefault="000260B1" w:rsidP="000260B1">
      <w:pPr>
        <w:pStyle w:val="PL"/>
      </w:pPr>
      <w:r w:rsidRPr="00533C32">
        <w:t xml:space="preserve">        '204':</w:t>
      </w:r>
    </w:p>
    <w:p w14:paraId="7D2D6BE3" w14:textId="77777777" w:rsidR="000260B1" w:rsidRPr="00533C32" w:rsidRDefault="000260B1" w:rsidP="000260B1">
      <w:pPr>
        <w:pStyle w:val="PL"/>
        <w:rPr>
          <w:lang w:eastAsia="zh-CN"/>
        </w:rPr>
      </w:pPr>
      <w:r w:rsidRPr="00533C32">
        <w:t xml:space="preserve">          description: Upon success, an empty response body shall be returned</w:t>
      </w:r>
    </w:p>
    <w:p w14:paraId="5290E3D1" w14:textId="77777777" w:rsidR="000260B1" w:rsidRPr="00533C32" w:rsidRDefault="000260B1" w:rsidP="000260B1">
      <w:pPr>
        <w:pStyle w:val="PL"/>
      </w:pPr>
      <w:r w:rsidRPr="00533C32">
        <w:t xml:space="preserve">        '404':</w:t>
      </w:r>
    </w:p>
    <w:p w14:paraId="1B80A89D" w14:textId="77777777" w:rsidR="000260B1" w:rsidRPr="00533C32" w:rsidRDefault="000260B1" w:rsidP="000260B1">
      <w:pPr>
        <w:pStyle w:val="PL"/>
      </w:pPr>
      <w:r w:rsidRPr="00533C32">
        <w:t xml:space="preserve">          description: update of non-existing resource is rejected</w:t>
      </w:r>
    </w:p>
    <w:p w14:paraId="31D140CA" w14:textId="77777777" w:rsidR="000260B1" w:rsidRPr="00533C32" w:rsidRDefault="000260B1" w:rsidP="000260B1">
      <w:pPr>
        <w:pStyle w:val="PL"/>
      </w:pPr>
      <w:r w:rsidRPr="00533C32">
        <w:t xml:space="preserve">          content:</w:t>
      </w:r>
    </w:p>
    <w:p w14:paraId="43AF503C" w14:textId="77777777" w:rsidR="000260B1" w:rsidRPr="00533C32" w:rsidRDefault="000260B1" w:rsidP="000260B1">
      <w:pPr>
        <w:pStyle w:val="PL"/>
      </w:pPr>
      <w:r w:rsidRPr="00533C32">
        <w:t xml:space="preserve">            application/problem+json:</w:t>
      </w:r>
    </w:p>
    <w:p w14:paraId="37A5F93F" w14:textId="77777777" w:rsidR="000260B1" w:rsidRPr="00533C32" w:rsidRDefault="000260B1" w:rsidP="000260B1">
      <w:pPr>
        <w:pStyle w:val="PL"/>
      </w:pPr>
      <w:r w:rsidRPr="00533C32">
        <w:t xml:space="preserve">              schema:</w:t>
      </w:r>
    </w:p>
    <w:p w14:paraId="7557AB7E" w14:textId="77777777" w:rsidR="000260B1" w:rsidRPr="00533C32" w:rsidRDefault="000260B1" w:rsidP="000260B1">
      <w:pPr>
        <w:pStyle w:val="PL"/>
        <w:rPr>
          <w:lang w:eastAsia="zh-CN"/>
        </w:rPr>
      </w:pPr>
      <w:r w:rsidRPr="00533C32">
        <w:t xml:space="preserve">                $ref: 'TS29571_CommonData.yaml#/components/schemas/ProblemDetails'</w:t>
      </w:r>
    </w:p>
    <w:p w14:paraId="3F5AF729" w14:textId="77777777" w:rsidR="000260B1" w:rsidRDefault="000260B1" w:rsidP="000260B1">
      <w:pPr>
        <w:pStyle w:val="PL"/>
        <w:rPr>
          <w:lang w:eastAsia="zh-CN"/>
        </w:rPr>
      </w:pPr>
      <w:r w:rsidRPr="00533C32">
        <w:t xml:space="preserve">        default:</w:t>
      </w:r>
    </w:p>
    <w:p w14:paraId="1FC8B970"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27EB37C" w14:textId="77777777" w:rsidR="000260B1" w:rsidRDefault="000260B1" w:rsidP="000260B1">
      <w:pPr>
        <w:pStyle w:val="PL"/>
        <w:rPr>
          <w:lang w:eastAsia="zh-CN"/>
        </w:rPr>
      </w:pPr>
    </w:p>
    <w:p w14:paraId="01B885ED" w14:textId="77777777" w:rsidR="000260B1" w:rsidRPr="00533C32" w:rsidRDefault="000260B1" w:rsidP="000260B1">
      <w:pPr>
        <w:pStyle w:val="PL"/>
      </w:pPr>
      <w:r w:rsidRPr="00533C32">
        <w:t xml:space="preserve">    delete:</w:t>
      </w:r>
    </w:p>
    <w:p w14:paraId="1EF67B8A" w14:textId="77777777" w:rsidR="000260B1" w:rsidRPr="00533C32" w:rsidRDefault="000260B1" w:rsidP="000260B1">
      <w:pPr>
        <w:pStyle w:val="PL"/>
      </w:pPr>
      <w:r w:rsidRPr="00533C32">
        <w:t xml:space="preserve">      summary: Deletes a eeSubscription</w:t>
      </w:r>
    </w:p>
    <w:p w14:paraId="70EE1794" w14:textId="77777777" w:rsidR="000260B1" w:rsidRPr="00533C32" w:rsidRDefault="000260B1" w:rsidP="000260B1">
      <w:pPr>
        <w:pStyle w:val="PL"/>
      </w:pPr>
      <w:r w:rsidRPr="00533C32">
        <w:t xml:space="preserve">      operationId: RemoveeeSubscriptions</w:t>
      </w:r>
    </w:p>
    <w:p w14:paraId="790B6D51" w14:textId="77777777" w:rsidR="000260B1" w:rsidRPr="00533C32" w:rsidRDefault="000260B1" w:rsidP="000260B1">
      <w:pPr>
        <w:pStyle w:val="PL"/>
      </w:pPr>
      <w:r w:rsidRPr="00533C32">
        <w:t xml:space="preserve">      tags:</w:t>
      </w:r>
    </w:p>
    <w:p w14:paraId="466DB3A3" w14:textId="77777777" w:rsidR="000260B1" w:rsidRDefault="000260B1" w:rsidP="000260B1">
      <w:pPr>
        <w:pStyle w:val="PL"/>
        <w:rPr>
          <w:lang w:eastAsia="zh-CN"/>
        </w:rPr>
      </w:pPr>
      <w:r w:rsidRPr="00533C32">
        <w:t xml:space="preserve">        - Event Exposure Subscription (Document)</w:t>
      </w:r>
    </w:p>
    <w:p w14:paraId="79914DC0" w14:textId="77777777" w:rsidR="000260B1" w:rsidRDefault="000260B1" w:rsidP="000260B1">
      <w:pPr>
        <w:pStyle w:val="PL"/>
      </w:pPr>
      <w:r>
        <w:t xml:space="preserve">      security:</w:t>
      </w:r>
    </w:p>
    <w:p w14:paraId="5660C146" w14:textId="77777777" w:rsidR="000260B1" w:rsidRDefault="000260B1" w:rsidP="000260B1">
      <w:pPr>
        <w:pStyle w:val="PL"/>
      </w:pPr>
      <w:r>
        <w:t xml:space="preserve">        - {}</w:t>
      </w:r>
    </w:p>
    <w:p w14:paraId="58E38474" w14:textId="77777777" w:rsidR="000260B1" w:rsidRDefault="000260B1" w:rsidP="000260B1">
      <w:pPr>
        <w:pStyle w:val="PL"/>
      </w:pPr>
      <w:r>
        <w:t xml:space="preserve">        - oAuth2ClientCredentials:</w:t>
      </w:r>
    </w:p>
    <w:p w14:paraId="2B5D30CE" w14:textId="77777777" w:rsidR="000260B1" w:rsidRDefault="000260B1" w:rsidP="000260B1">
      <w:pPr>
        <w:pStyle w:val="PL"/>
      </w:pPr>
      <w:r>
        <w:t xml:space="preserve">          - nudr-dr</w:t>
      </w:r>
    </w:p>
    <w:p w14:paraId="3126206F" w14:textId="77777777" w:rsidR="000260B1" w:rsidRDefault="000260B1" w:rsidP="000260B1">
      <w:pPr>
        <w:pStyle w:val="PL"/>
      </w:pPr>
      <w:r>
        <w:t xml:space="preserve">        - oAuth2ClientCredentials:</w:t>
      </w:r>
    </w:p>
    <w:p w14:paraId="1EB714BF" w14:textId="77777777" w:rsidR="000260B1" w:rsidRDefault="000260B1" w:rsidP="000260B1">
      <w:pPr>
        <w:pStyle w:val="PL"/>
      </w:pPr>
      <w:r>
        <w:t xml:space="preserve">          - nudr-dr</w:t>
      </w:r>
    </w:p>
    <w:p w14:paraId="70A3B5BB" w14:textId="77777777" w:rsidR="000260B1" w:rsidRPr="00533C32" w:rsidRDefault="000260B1" w:rsidP="000260B1">
      <w:pPr>
        <w:pStyle w:val="PL"/>
        <w:rPr>
          <w:lang w:eastAsia="zh-CN"/>
        </w:rPr>
      </w:pPr>
      <w:r>
        <w:t xml:space="preserve">          - nudr-dr:subscription-data</w:t>
      </w:r>
    </w:p>
    <w:p w14:paraId="537FB8AD" w14:textId="77777777" w:rsidR="000260B1" w:rsidRPr="00533C32" w:rsidRDefault="000260B1" w:rsidP="000260B1">
      <w:pPr>
        <w:pStyle w:val="PL"/>
      </w:pPr>
      <w:r w:rsidRPr="00533C32">
        <w:t xml:space="preserve">      parameters:</w:t>
      </w:r>
    </w:p>
    <w:p w14:paraId="65DC947F" w14:textId="77777777" w:rsidR="000260B1" w:rsidRPr="00533C32" w:rsidRDefault="000260B1" w:rsidP="000260B1">
      <w:pPr>
        <w:pStyle w:val="PL"/>
      </w:pPr>
      <w:r w:rsidRPr="00533C32">
        <w:t xml:space="preserve">        - name: ueId</w:t>
      </w:r>
    </w:p>
    <w:p w14:paraId="5A39A932" w14:textId="77777777" w:rsidR="000260B1" w:rsidRPr="00533C32" w:rsidRDefault="000260B1" w:rsidP="000260B1">
      <w:pPr>
        <w:pStyle w:val="PL"/>
      </w:pPr>
      <w:r w:rsidRPr="00533C32">
        <w:t xml:space="preserve">          in: path</w:t>
      </w:r>
    </w:p>
    <w:p w14:paraId="711CD3EE" w14:textId="77777777" w:rsidR="000260B1" w:rsidRPr="00533C32" w:rsidRDefault="000260B1" w:rsidP="000260B1">
      <w:pPr>
        <w:pStyle w:val="PL"/>
      </w:pPr>
      <w:r w:rsidRPr="00533C32">
        <w:t xml:space="preserve">          required: true</w:t>
      </w:r>
    </w:p>
    <w:p w14:paraId="79FB3975" w14:textId="77777777" w:rsidR="000260B1" w:rsidRPr="00533C32" w:rsidRDefault="000260B1" w:rsidP="000260B1">
      <w:pPr>
        <w:pStyle w:val="PL"/>
      </w:pPr>
      <w:r w:rsidRPr="00533C32">
        <w:t xml:space="preserve">          schema:</w:t>
      </w:r>
    </w:p>
    <w:p w14:paraId="35D84234" w14:textId="77777777" w:rsidR="000260B1" w:rsidRPr="00533C32" w:rsidRDefault="000260B1" w:rsidP="000260B1">
      <w:pPr>
        <w:pStyle w:val="PL"/>
      </w:pPr>
      <w:r w:rsidRPr="00533C32">
        <w:t xml:space="preserve">            $ref: 'TS29571_CommonData.yaml#/components/schemas/VarUeId'</w:t>
      </w:r>
    </w:p>
    <w:p w14:paraId="447092BE" w14:textId="77777777" w:rsidR="000260B1" w:rsidRPr="00533C32" w:rsidRDefault="000260B1" w:rsidP="000260B1">
      <w:pPr>
        <w:pStyle w:val="PL"/>
      </w:pPr>
      <w:r w:rsidRPr="00533C32">
        <w:t xml:space="preserve">        - name: subsId</w:t>
      </w:r>
    </w:p>
    <w:p w14:paraId="2DBA524D" w14:textId="77777777" w:rsidR="000260B1" w:rsidRPr="00533C32" w:rsidRDefault="000260B1" w:rsidP="000260B1">
      <w:pPr>
        <w:pStyle w:val="PL"/>
      </w:pPr>
      <w:r w:rsidRPr="00533C32">
        <w:t xml:space="preserve">          in: path</w:t>
      </w:r>
    </w:p>
    <w:p w14:paraId="5FF40E31" w14:textId="77777777" w:rsidR="000260B1" w:rsidRPr="00533C32" w:rsidRDefault="000260B1" w:rsidP="000260B1">
      <w:pPr>
        <w:pStyle w:val="PL"/>
      </w:pPr>
      <w:r w:rsidRPr="00533C32">
        <w:t xml:space="preserve">          required: true</w:t>
      </w:r>
    </w:p>
    <w:p w14:paraId="30D14CD0" w14:textId="77777777" w:rsidR="000260B1" w:rsidRPr="00533C32" w:rsidRDefault="000260B1" w:rsidP="000260B1">
      <w:pPr>
        <w:pStyle w:val="PL"/>
      </w:pPr>
      <w:r w:rsidRPr="00533C32">
        <w:t xml:space="preserve">          description: Unique ID of the subscription to remove</w:t>
      </w:r>
    </w:p>
    <w:p w14:paraId="687C8753" w14:textId="77777777" w:rsidR="000260B1" w:rsidRPr="00533C32" w:rsidRDefault="000260B1" w:rsidP="000260B1">
      <w:pPr>
        <w:pStyle w:val="PL"/>
      </w:pPr>
      <w:r w:rsidRPr="00533C32">
        <w:t xml:space="preserve">          schema:</w:t>
      </w:r>
    </w:p>
    <w:p w14:paraId="0C606B19" w14:textId="77777777" w:rsidR="000260B1" w:rsidRPr="00533C32" w:rsidRDefault="000260B1" w:rsidP="000260B1">
      <w:pPr>
        <w:pStyle w:val="PL"/>
      </w:pPr>
      <w:r w:rsidRPr="00533C32">
        <w:t xml:space="preserve">            type: string</w:t>
      </w:r>
    </w:p>
    <w:p w14:paraId="69F95FCB" w14:textId="77777777" w:rsidR="000260B1" w:rsidRPr="00533C32" w:rsidRDefault="000260B1" w:rsidP="000260B1">
      <w:pPr>
        <w:pStyle w:val="PL"/>
      </w:pPr>
      <w:r w:rsidRPr="00533C32">
        <w:t xml:space="preserve">      responses:</w:t>
      </w:r>
    </w:p>
    <w:p w14:paraId="1EDCD40D" w14:textId="77777777" w:rsidR="000260B1" w:rsidRPr="00533C32" w:rsidRDefault="000260B1" w:rsidP="000260B1">
      <w:pPr>
        <w:pStyle w:val="PL"/>
      </w:pPr>
      <w:r w:rsidRPr="00533C32">
        <w:t xml:space="preserve">        '204':</w:t>
      </w:r>
    </w:p>
    <w:p w14:paraId="18BFC061" w14:textId="77777777" w:rsidR="000260B1" w:rsidRDefault="000260B1" w:rsidP="000260B1">
      <w:pPr>
        <w:pStyle w:val="PL"/>
        <w:rPr>
          <w:lang w:eastAsia="zh-CN"/>
        </w:rPr>
      </w:pPr>
      <w:r w:rsidRPr="00533C32">
        <w:t xml:space="preserve">          description: Expected response to a successful subscription removal</w:t>
      </w:r>
    </w:p>
    <w:p w14:paraId="0F4411EC" w14:textId="77777777" w:rsidR="000260B1" w:rsidRPr="00533C32" w:rsidRDefault="000260B1" w:rsidP="000260B1">
      <w:pPr>
        <w:pStyle w:val="PL"/>
      </w:pPr>
      <w:r w:rsidRPr="00533C32">
        <w:t xml:space="preserve">        default:</w:t>
      </w:r>
    </w:p>
    <w:p w14:paraId="4170458E"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B29229E" w14:textId="77777777" w:rsidR="000260B1" w:rsidRPr="00533C32" w:rsidRDefault="000260B1" w:rsidP="000260B1">
      <w:pPr>
        <w:pStyle w:val="PL"/>
        <w:rPr>
          <w:lang w:eastAsia="zh-CN"/>
        </w:rPr>
      </w:pPr>
    </w:p>
    <w:p w14:paraId="4421CC8F" w14:textId="77777777" w:rsidR="000260B1" w:rsidRPr="00533C32" w:rsidRDefault="000260B1" w:rsidP="000260B1">
      <w:pPr>
        <w:pStyle w:val="PL"/>
      </w:pPr>
      <w:r w:rsidRPr="00533C32">
        <w:t xml:space="preserve">    patch:</w:t>
      </w:r>
    </w:p>
    <w:p w14:paraId="5FB15686" w14:textId="77777777" w:rsidR="000260B1" w:rsidRPr="00533C32" w:rsidRDefault="000260B1" w:rsidP="000260B1">
      <w:pPr>
        <w:pStyle w:val="PL"/>
      </w:pPr>
      <w:r w:rsidRPr="00533C32">
        <w:t xml:space="preserve">      summary: Modify an individual ee subscription of a UE</w:t>
      </w:r>
    </w:p>
    <w:p w14:paraId="315144F2" w14:textId="77777777" w:rsidR="000260B1" w:rsidRPr="00533C32" w:rsidRDefault="000260B1" w:rsidP="000260B1">
      <w:pPr>
        <w:pStyle w:val="PL"/>
      </w:pPr>
      <w:r w:rsidRPr="00533C32">
        <w:t xml:space="preserve">      operationId: ModifyEesubscription</w:t>
      </w:r>
    </w:p>
    <w:p w14:paraId="15CED1D5" w14:textId="77777777" w:rsidR="000260B1" w:rsidRPr="00533C32" w:rsidRDefault="000260B1" w:rsidP="000260B1">
      <w:pPr>
        <w:pStyle w:val="PL"/>
      </w:pPr>
      <w:r w:rsidRPr="00533C32">
        <w:t xml:space="preserve">      tags:</w:t>
      </w:r>
    </w:p>
    <w:p w14:paraId="3A548AA8" w14:textId="77777777" w:rsidR="000260B1" w:rsidRDefault="000260B1" w:rsidP="000260B1">
      <w:pPr>
        <w:pStyle w:val="PL"/>
        <w:rPr>
          <w:lang w:eastAsia="zh-CN"/>
        </w:rPr>
      </w:pPr>
      <w:r w:rsidRPr="00533C32">
        <w:t xml:space="preserve">        - Event Exposure Subscription (Document)</w:t>
      </w:r>
    </w:p>
    <w:p w14:paraId="5858244C" w14:textId="77777777" w:rsidR="000260B1" w:rsidRDefault="000260B1" w:rsidP="000260B1">
      <w:pPr>
        <w:pStyle w:val="PL"/>
      </w:pPr>
      <w:r>
        <w:t xml:space="preserve">      security:</w:t>
      </w:r>
    </w:p>
    <w:p w14:paraId="48756C92" w14:textId="77777777" w:rsidR="000260B1" w:rsidRDefault="000260B1" w:rsidP="000260B1">
      <w:pPr>
        <w:pStyle w:val="PL"/>
      </w:pPr>
      <w:r>
        <w:t xml:space="preserve">        - {}</w:t>
      </w:r>
    </w:p>
    <w:p w14:paraId="5BD30BA2" w14:textId="77777777" w:rsidR="000260B1" w:rsidRDefault="000260B1" w:rsidP="000260B1">
      <w:pPr>
        <w:pStyle w:val="PL"/>
      </w:pPr>
      <w:r>
        <w:t xml:space="preserve">        - oAuth2ClientCredentials:</w:t>
      </w:r>
    </w:p>
    <w:p w14:paraId="4A722396" w14:textId="77777777" w:rsidR="000260B1" w:rsidRDefault="000260B1" w:rsidP="000260B1">
      <w:pPr>
        <w:pStyle w:val="PL"/>
      </w:pPr>
      <w:r>
        <w:t xml:space="preserve">          - nudr-dr</w:t>
      </w:r>
    </w:p>
    <w:p w14:paraId="17CC1440" w14:textId="77777777" w:rsidR="000260B1" w:rsidRDefault="000260B1" w:rsidP="000260B1">
      <w:pPr>
        <w:pStyle w:val="PL"/>
      </w:pPr>
      <w:r>
        <w:t xml:space="preserve">        - oAuth2ClientCredentials:</w:t>
      </w:r>
    </w:p>
    <w:p w14:paraId="0B319E2A" w14:textId="77777777" w:rsidR="000260B1" w:rsidRDefault="000260B1" w:rsidP="000260B1">
      <w:pPr>
        <w:pStyle w:val="PL"/>
      </w:pPr>
      <w:r>
        <w:t xml:space="preserve">          - nudr-dr</w:t>
      </w:r>
    </w:p>
    <w:p w14:paraId="098D6C9B" w14:textId="77777777" w:rsidR="000260B1" w:rsidRPr="00533C32" w:rsidRDefault="000260B1" w:rsidP="000260B1">
      <w:pPr>
        <w:pStyle w:val="PL"/>
        <w:rPr>
          <w:lang w:eastAsia="zh-CN"/>
        </w:rPr>
      </w:pPr>
      <w:r>
        <w:t xml:space="preserve">          - nudr-dr:subscription-data</w:t>
      </w:r>
    </w:p>
    <w:p w14:paraId="118C2465" w14:textId="77777777" w:rsidR="000260B1" w:rsidRPr="00533C32" w:rsidRDefault="000260B1" w:rsidP="000260B1">
      <w:pPr>
        <w:pStyle w:val="PL"/>
      </w:pPr>
      <w:r w:rsidRPr="00533C32">
        <w:t xml:space="preserve">      parameters:</w:t>
      </w:r>
    </w:p>
    <w:p w14:paraId="485CDF01" w14:textId="77777777" w:rsidR="000260B1" w:rsidRPr="00533C32" w:rsidRDefault="000260B1" w:rsidP="000260B1">
      <w:pPr>
        <w:pStyle w:val="PL"/>
      </w:pPr>
      <w:r w:rsidRPr="00533C32">
        <w:t xml:space="preserve">        - name: ueId</w:t>
      </w:r>
    </w:p>
    <w:p w14:paraId="2DE3F890" w14:textId="77777777" w:rsidR="000260B1" w:rsidRPr="00533C32" w:rsidRDefault="000260B1" w:rsidP="000260B1">
      <w:pPr>
        <w:pStyle w:val="PL"/>
      </w:pPr>
      <w:r w:rsidRPr="00533C32">
        <w:t xml:space="preserve">          in: path</w:t>
      </w:r>
    </w:p>
    <w:p w14:paraId="1DC385EE" w14:textId="77777777" w:rsidR="000260B1" w:rsidRPr="00533C32" w:rsidRDefault="000260B1" w:rsidP="000260B1">
      <w:pPr>
        <w:pStyle w:val="PL"/>
      </w:pPr>
      <w:r w:rsidRPr="00533C32">
        <w:t xml:space="preserve">          description: UE id</w:t>
      </w:r>
    </w:p>
    <w:p w14:paraId="70F5B83A" w14:textId="77777777" w:rsidR="000260B1" w:rsidRPr="00533C32" w:rsidRDefault="000260B1" w:rsidP="000260B1">
      <w:pPr>
        <w:pStyle w:val="PL"/>
      </w:pPr>
      <w:r w:rsidRPr="00533C32">
        <w:t xml:space="preserve">          required: true</w:t>
      </w:r>
    </w:p>
    <w:p w14:paraId="1DA96ED3" w14:textId="77777777" w:rsidR="000260B1" w:rsidRPr="00533C32" w:rsidRDefault="000260B1" w:rsidP="000260B1">
      <w:pPr>
        <w:pStyle w:val="PL"/>
      </w:pPr>
      <w:r w:rsidRPr="00533C32">
        <w:t xml:space="preserve">          schema:</w:t>
      </w:r>
    </w:p>
    <w:p w14:paraId="080D61E8" w14:textId="77777777" w:rsidR="000260B1" w:rsidRPr="00533C32" w:rsidRDefault="000260B1" w:rsidP="000260B1">
      <w:pPr>
        <w:pStyle w:val="PL"/>
      </w:pPr>
      <w:r w:rsidRPr="00533C32">
        <w:t xml:space="preserve">            $ref: 'TS29571_CommonData.yaml#/components/schemas/VarUeId'</w:t>
      </w:r>
    </w:p>
    <w:p w14:paraId="0471BF2D" w14:textId="77777777" w:rsidR="000260B1" w:rsidRPr="00533C32" w:rsidRDefault="000260B1" w:rsidP="000260B1">
      <w:pPr>
        <w:pStyle w:val="PL"/>
      </w:pPr>
      <w:r w:rsidRPr="00533C32">
        <w:t xml:space="preserve">        - name: subsId</w:t>
      </w:r>
    </w:p>
    <w:p w14:paraId="1ABFD62D" w14:textId="77777777" w:rsidR="000260B1" w:rsidRPr="00533C32" w:rsidRDefault="000260B1" w:rsidP="000260B1">
      <w:pPr>
        <w:pStyle w:val="PL"/>
      </w:pPr>
      <w:r w:rsidRPr="00533C32">
        <w:t xml:space="preserve">          in: path</w:t>
      </w:r>
    </w:p>
    <w:p w14:paraId="4C8831FF" w14:textId="77777777" w:rsidR="000260B1" w:rsidRPr="00533C32" w:rsidRDefault="000260B1" w:rsidP="000260B1">
      <w:pPr>
        <w:pStyle w:val="PL"/>
      </w:pPr>
      <w:r w:rsidRPr="00533C32">
        <w:t xml:space="preserve">          required: true</w:t>
      </w:r>
    </w:p>
    <w:p w14:paraId="1FF2DF93" w14:textId="77777777" w:rsidR="000260B1" w:rsidRPr="00533C32" w:rsidRDefault="000260B1" w:rsidP="000260B1">
      <w:pPr>
        <w:pStyle w:val="PL"/>
      </w:pPr>
      <w:r w:rsidRPr="00533C32">
        <w:t xml:space="preserve">          schema:</w:t>
      </w:r>
    </w:p>
    <w:p w14:paraId="4377DF5F" w14:textId="77777777" w:rsidR="000260B1" w:rsidRDefault="000260B1" w:rsidP="000260B1">
      <w:pPr>
        <w:pStyle w:val="PL"/>
        <w:rPr>
          <w:lang w:eastAsia="zh-CN"/>
        </w:rPr>
      </w:pPr>
      <w:r w:rsidRPr="00533C32">
        <w:t xml:space="preserve">            type: string</w:t>
      </w:r>
    </w:p>
    <w:p w14:paraId="68C11899" w14:textId="77777777" w:rsidR="000260B1" w:rsidRPr="002857AD" w:rsidRDefault="000260B1" w:rsidP="000260B1">
      <w:pPr>
        <w:pStyle w:val="PL"/>
      </w:pPr>
      <w:r w:rsidRPr="002857AD">
        <w:lastRenderedPageBreak/>
        <w:t xml:space="preserve">        - name: supported-features</w:t>
      </w:r>
    </w:p>
    <w:p w14:paraId="52D9A4A9" w14:textId="77777777" w:rsidR="000260B1" w:rsidRPr="002857AD" w:rsidRDefault="000260B1" w:rsidP="000260B1">
      <w:pPr>
        <w:pStyle w:val="PL"/>
      </w:pPr>
      <w:r w:rsidRPr="002857AD">
        <w:t xml:space="preserve">          in: query</w:t>
      </w:r>
    </w:p>
    <w:p w14:paraId="028EC3A3" w14:textId="77777777" w:rsidR="000260B1" w:rsidRPr="002857AD" w:rsidRDefault="000260B1" w:rsidP="000260B1">
      <w:pPr>
        <w:pStyle w:val="PL"/>
      </w:pPr>
      <w:r w:rsidRPr="002857AD">
        <w:t xml:space="preserve">          description: Features required to be supported by the target NF</w:t>
      </w:r>
    </w:p>
    <w:p w14:paraId="39F3E855" w14:textId="77777777" w:rsidR="000260B1" w:rsidRPr="002857AD" w:rsidRDefault="000260B1" w:rsidP="000260B1">
      <w:pPr>
        <w:pStyle w:val="PL"/>
      </w:pPr>
      <w:r w:rsidRPr="002857AD">
        <w:t xml:space="preserve">          schema:</w:t>
      </w:r>
    </w:p>
    <w:p w14:paraId="5D24CD7C" w14:textId="77777777" w:rsidR="000260B1" w:rsidRPr="00533C32" w:rsidRDefault="000260B1" w:rsidP="000260B1">
      <w:pPr>
        <w:pStyle w:val="PL"/>
        <w:rPr>
          <w:lang w:eastAsia="zh-CN"/>
        </w:rPr>
      </w:pPr>
      <w:r w:rsidRPr="002857AD">
        <w:t xml:space="preserve">            $ref: 'TS29571_CommonData.yaml#/components/schemas/SupportedFeatures'</w:t>
      </w:r>
    </w:p>
    <w:p w14:paraId="67EBFF43" w14:textId="77777777" w:rsidR="000260B1" w:rsidRPr="00533C32" w:rsidRDefault="000260B1" w:rsidP="000260B1">
      <w:pPr>
        <w:pStyle w:val="PL"/>
      </w:pPr>
      <w:r w:rsidRPr="00533C32">
        <w:t xml:space="preserve">      requestBody:</w:t>
      </w:r>
    </w:p>
    <w:p w14:paraId="63AC98C9" w14:textId="77777777" w:rsidR="000260B1" w:rsidRPr="00533C32" w:rsidRDefault="000260B1" w:rsidP="000260B1">
      <w:pPr>
        <w:pStyle w:val="PL"/>
      </w:pPr>
      <w:r w:rsidRPr="00533C32">
        <w:t xml:space="preserve">        content:</w:t>
      </w:r>
    </w:p>
    <w:p w14:paraId="6F6E42FD" w14:textId="77777777" w:rsidR="000260B1" w:rsidRPr="00533C32" w:rsidRDefault="000260B1" w:rsidP="000260B1">
      <w:pPr>
        <w:pStyle w:val="PL"/>
      </w:pPr>
      <w:r w:rsidRPr="00533C32">
        <w:t xml:space="preserve">          application/json-patch+json:</w:t>
      </w:r>
    </w:p>
    <w:p w14:paraId="740CDA4B" w14:textId="77777777" w:rsidR="000260B1" w:rsidRPr="00533C32" w:rsidRDefault="000260B1" w:rsidP="000260B1">
      <w:pPr>
        <w:pStyle w:val="PL"/>
      </w:pPr>
      <w:r w:rsidRPr="00533C32">
        <w:t xml:space="preserve">            schema:</w:t>
      </w:r>
    </w:p>
    <w:p w14:paraId="2C1F6F26" w14:textId="77777777" w:rsidR="000260B1" w:rsidRPr="00533C32" w:rsidRDefault="000260B1" w:rsidP="000260B1">
      <w:pPr>
        <w:pStyle w:val="PL"/>
      </w:pPr>
      <w:r w:rsidRPr="00533C32">
        <w:t xml:space="preserve">              type: array</w:t>
      </w:r>
    </w:p>
    <w:p w14:paraId="4CF7E10A" w14:textId="77777777" w:rsidR="000260B1" w:rsidRPr="00533C32" w:rsidRDefault="000260B1" w:rsidP="000260B1">
      <w:pPr>
        <w:pStyle w:val="PL"/>
      </w:pPr>
      <w:r w:rsidRPr="00533C32">
        <w:t xml:space="preserve">              items:</w:t>
      </w:r>
    </w:p>
    <w:p w14:paraId="5C812D79" w14:textId="77777777" w:rsidR="000260B1" w:rsidRPr="00533C32" w:rsidRDefault="000260B1" w:rsidP="000260B1">
      <w:pPr>
        <w:pStyle w:val="PL"/>
      </w:pPr>
      <w:r w:rsidRPr="00533C32">
        <w:t xml:space="preserve">                $ref: 'TS29571_CommonData.yaml#/components/schemas/PatchItem'</w:t>
      </w:r>
    </w:p>
    <w:p w14:paraId="62BA69ED" w14:textId="77777777" w:rsidR="000260B1" w:rsidRPr="00533C32" w:rsidRDefault="000260B1" w:rsidP="000260B1">
      <w:pPr>
        <w:pStyle w:val="PL"/>
      </w:pPr>
      <w:r w:rsidRPr="00533C32">
        <w:t xml:space="preserve">              minItems: 1</w:t>
      </w:r>
    </w:p>
    <w:p w14:paraId="247E8350" w14:textId="77777777" w:rsidR="000260B1" w:rsidRPr="00533C32" w:rsidRDefault="000260B1" w:rsidP="000260B1">
      <w:pPr>
        <w:pStyle w:val="PL"/>
      </w:pPr>
      <w:r w:rsidRPr="00533C32">
        <w:t xml:space="preserve">        required: true</w:t>
      </w:r>
    </w:p>
    <w:p w14:paraId="24806237" w14:textId="77777777" w:rsidR="000260B1" w:rsidRPr="00533C32" w:rsidRDefault="000260B1" w:rsidP="000260B1">
      <w:pPr>
        <w:pStyle w:val="PL"/>
      </w:pPr>
      <w:r w:rsidRPr="00533C32">
        <w:t xml:space="preserve">      responses:</w:t>
      </w:r>
    </w:p>
    <w:p w14:paraId="6C449CC3" w14:textId="77777777" w:rsidR="000260B1" w:rsidRPr="00533C32" w:rsidRDefault="000260B1" w:rsidP="000260B1">
      <w:pPr>
        <w:pStyle w:val="PL"/>
      </w:pPr>
      <w:r w:rsidRPr="00533C32">
        <w:t xml:space="preserve">        '204':</w:t>
      </w:r>
    </w:p>
    <w:p w14:paraId="1F3EDB4E" w14:textId="77777777" w:rsidR="000260B1" w:rsidRPr="00533C32" w:rsidRDefault="000260B1" w:rsidP="000260B1">
      <w:pPr>
        <w:pStyle w:val="PL"/>
      </w:pPr>
      <w:r w:rsidRPr="00533C32">
        <w:t xml:space="preserve">          description: Successful response</w:t>
      </w:r>
    </w:p>
    <w:p w14:paraId="496FF98E" w14:textId="77777777" w:rsidR="000260B1" w:rsidRDefault="000260B1" w:rsidP="000260B1">
      <w:pPr>
        <w:pStyle w:val="PL"/>
        <w:rPr>
          <w:lang w:eastAsia="zh-CN"/>
        </w:rPr>
      </w:pPr>
      <w:r>
        <w:rPr>
          <w:rFonts w:hint="eastAsia"/>
          <w:lang w:eastAsia="zh-CN"/>
        </w:rPr>
        <w:t xml:space="preserve">        '200':</w:t>
      </w:r>
    </w:p>
    <w:p w14:paraId="67C59B98" w14:textId="77777777" w:rsidR="000260B1" w:rsidRPr="000B71E3" w:rsidRDefault="000260B1" w:rsidP="000260B1">
      <w:pPr>
        <w:pStyle w:val="PL"/>
      </w:pPr>
      <w:r w:rsidRPr="000B71E3">
        <w:t xml:space="preserve">          description: Expected response to a valid request</w:t>
      </w:r>
    </w:p>
    <w:p w14:paraId="22EEFC59" w14:textId="77777777" w:rsidR="000260B1" w:rsidRPr="000B71E3" w:rsidRDefault="000260B1" w:rsidP="000260B1">
      <w:pPr>
        <w:pStyle w:val="PL"/>
      </w:pPr>
      <w:r w:rsidRPr="000B71E3">
        <w:t xml:space="preserve">          content:</w:t>
      </w:r>
    </w:p>
    <w:p w14:paraId="4553ABE9" w14:textId="77777777" w:rsidR="000260B1" w:rsidRPr="000B71E3" w:rsidRDefault="000260B1" w:rsidP="000260B1">
      <w:pPr>
        <w:pStyle w:val="PL"/>
      </w:pPr>
      <w:r w:rsidRPr="000B71E3">
        <w:t xml:space="preserve">            application/json:</w:t>
      </w:r>
    </w:p>
    <w:p w14:paraId="35F6F1B9" w14:textId="77777777" w:rsidR="000260B1" w:rsidRPr="000B71E3" w:rsidRDefault="000260B1" w:rsidP="000260B1">
      <w:pPr>
        <w:pStyle w:val="PL"/>
      </w:pPr>
      <w:r w:rsidRPr="000B71E3">
        <w:t xml:space="preserve">              schema:</w:t>
      </w:r>
    </w:p>
    <w:p w14:paraId="5DA40525"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78664C75" w14:textId="77777777" w:rsidR="000260B1" w:rsidRPr="00533C32" w:rsidRDefault="000260B1" w:rsidP="000260B1">
      <w:pPr>
        <w:pStyle w:val="PL"/>
      </w:pPr>
      <w:r w:rsidRPr="00533C32">
        <w:t xml:space="preserve">        '403':</w:t>
      </w:r>
    </w:p>
    <w:p w14:paraId="0790138D" w14:textId="77777777" w:rsidR="000260B1" w:rsidRPr="00533C32" w:rsidRDefault="000260B1" w:rsidP="000260B1">
      <w:pPr>
        <w:pStyle w:val="PL"/>
      </w:pPr>
      <w:r w:rsidRPr="00533C32">
        <w:t xml:space="preserve">          $ref: 'TS29571_CommonData.yaml#/components/responses/403'</w:t>
      </w:r>
    </w:p>
    <w:p w14:paraId="3D4AC331" w14:textId="77777777" w:rsidR="000260B1" w:rsidRPr="00533C32" w:rsidRDefault="000260B1" w:rsidP="000260B1">
      <w:pPr>
        <w:pStyle w:val="PL"/>
      </w:pPr>
      <w:r w:rsidRPr="00533C32">
        <w:t xml:space="preserve">        '404':</w:t>
      </w:r>
    </w:p>
    <w:p w14:paraId="782F06C3" w14:textId="77777777" w:rsidR="000260B1" w:rsidRPr="00533C32" w:rsidRDefault="000260B1" w:rsidP="000260B1">
      <w:pPr>
        <w:pStyle w:val="PL"/>
      </w:pPr>
      <w:r w:rsidRPr="00533C32">
        <w:t xml:space="preserve">          $ref: 'TS29571_CommonData.yaml#/components/responses/404'</w:t>
      </w:r>
    </w:p>
    <w:p w14:paraId="3F23707C" w14:textId="77777777" w:rsidR="000260B1" w:rsidRDefault="000260B1" w:rsidP="000260B1">
      <w:pPr>
        <w:pStyle w:val="PL"/>
        <w:rPr>
          <w:lang w:eastAsia="zh-CN"/>
        </w:rPr>
      </w:pPr>
      <w:r w:rsidRPr="00533C32">
        <w:t xml:space="preserve">        default:</w:t>
      </w:r>
    </w:p>
    <w:p w14:paraId="4D9F127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A93919A" w14:textId="77777777" w:rsidR="000260B1" w:rsidRDefault="000260B1" w:rsidP="000260B1">
      <w:pPr>
        <w:pStyle w:val="PL"/>
        <w:rPr>
          <w:lang w:eastAsia="zh-CN"/>
        </w:rPr>
      </w:pPr>
    </w:p>
    <w:p w14:paraId="3A45BA41" w14:textId="77777777" w:rsidR="000260B1" w:rsidRPr="00533C32" w:rsidRDefault="000260B1" w:rsidP="000260B1">
      <w:pPr>
        <w:pStyle w:val="PL"/>
      </w:pPr>
      <w:r w:rsidRPr="00533C32">
        <w:t xml:space="preserve">    </w:t>
      </w:r>
      <w:r>
        <w:t>get</w:t>
      </w:r>
      <w:r w:rsidRPr="00533C32">
        <w:t>:</w:t>
      </w:r>
    </w:p>
    <w:p w14:paraId="20072C60" w14:textId="77777777" w:rsidR="000260B1" w:rsidRPr="00533C32" w:rsidRDefault="000260B1" w:rsidP="000260B1">
      <w:pPr>
        <w:pStyle w:val="PL"/>
      </w:pPr>
      <w:r w:rsidRPr="00533C32">
        <w:t xml:space="preserve">      summary: </w:t>
      </w:r>
      <w:r>
        <w:t>Retrieve</w:t>
      </w:r>
      <w:r w:rsidRPr="00533C32">
        <w:t xml:space="preserve"> a eeSubscription</w:t>
      </w:r>
    </w:p>
    <w:p w14:paraId="4E3E33C5" w14:textId="77777777" w:rsidR="000260B1" w:rsidRPr="00533C32" w:rsidRDefault="000260B1" w:rsidP="000260B1">
      <w:pPr>
        <w:pStyle w:val="PL"/>
      </w:pPr>
      <w:r w:rsidRPr="00533C32">
        <w:t xml:space="preserve">      operationId: </w:t>
      </w:r>
      <w:r>
        <w:t>Query</w:t>
      </w:r>
      <w:r w:rsidRPr="00533C32">
        <w:t>eeSubscription</w:t>
      </w:r>
    </w:p>
    <w:p w14:paraId="4354DEB0" w14:textId="77777777" w:rsidR="000260B1" w:rsidRPr="00533C32" w:rsidRDefault="000260B1" w:rsidP="000260B1">
      <w:pPr>
        <w:pStyle w:val="PL"/>
      </w:pPr>
      <w:r w:rsidRPr="00533C32">
        <w:t xml:space="preserve">      tags:</w:t>
      </w:r>
    </w:p>
    <w:p w14:paraId="29EFE2C6" w14:textId="77777777" w:rsidR="000260B1" w:rsidRDefault="000260B1" w:rsidP="000260B1">
      <w:pPr>
        <w:pStyle w:val="PL"/>
        <w:rPr>
          <w:lang w:eastAsia="zh-CN"/>
        </w:rPr>
      </w:pPr>
      <w:r w:rsidRPr="00533C32">
        <w:t xml:space="preserve">        - Event Exposure Subscription (Document)</w:t>
      </w:r>
    </w:p>
    <w:p w14:paraId="72DBA1CA" w14:textId="77777777" w:rsidR="000260B1" w:rsidRDefault="000260B1" w:rsidP="000260B1">
      <w:pPr>
        <w:pStyle w:val="PL"/>
      </w:pPr>
      <w:r>
        <w:t xml:space="preserve">      security:</w:t>
      </w:r>
    </w:p>
    <w:p w14:paraId="6EDAB6BE" w14:textId="77777777" w:rsidR="000260B1" w:rsidRDefault="000260B1" w:rsidP="000260B1">
      <w:pPr>
        <w:pStyle w:val="PL"/>
      </w:pPr>
      <w:r>
        <w:t xml:space="preserve">        - {}</w:t>
      </w:r>
    </w:p>
    <w:p w14:paraId="57A19AAC" w14:textId="77777777" w:rsidR="000260B1" w:rsidRDefault="000260B1" w:rsidP="000260B1">
      <w:pPr>
        <w:pStyle w:val="PL"/>
      </w:pPr>
      <w:r>
        <w:t xml:space="preserve">        - oAuth2ClientCredentials:</w:t>
      </w:r>
    </w:p>
    <w:p w14:paraId="6DB797DE" w14:textId="77777777" w:rsidR="000260B1" w:rsidRDefault="000260B1" w:rsidP="000260B1">
      <w:pPr>
        <w:pStyle w:val="PL"/>
      </w:pPr>
      <w:r>
        <w:t xml:space="preserve">          - nudr-dr</w:t>
      </w:r>
    </w:p>
    <w:p w14:paraId="374A0241" w14:textId="77777777" w:rsidR="000260B1" w:rsidRDefault="000260B1" w:rsidP="000260B1">
      <w:pPr>
        <w:pStyle w:val="PL"/>
      </w:pPr>
      <w:r>
        <w:t xml:space="preserve">        - oAuth2ClientCredentials:</w:t>
      </w:r>
    </w:p>
    <w:p w14:paraId="2D4552F4" w14:textId="77777777" w:rsidR="000260B1" w:rsidRDefault="000260B1" w:rsidP="000260B1">
      <w:pPr>
        <w:pStyle w:val="PL"/>
      </w:pPr>
      <w:r>
        <w:t xml:space="preserve">          - nudr-dr</w:t>
      </w:r>
    </w:p>
    <w:p w14:paraId="578C1E3A" w14:textId="77777777" w:rsidR="000260B1" w:rsidRPr="00533C32" w:rsidRDefault="000260B1" w:rsidP="000260B1">
      <w:pPr>
        <w:pStyle w:val="PL"/>
        <w:rPr>
          <w:lang w:eastAsia="zh-CN"/>
        </w:rPr>
      </w:pPr>
      <w:r>
        <w:t xml:space="preserve">          - nudr-dr:subscription-data</w:t>
      </w:r>
    </w:p>
    <w:p w14:paraId="35706AC4" w14:textId="77777777" w:rsidR="000260B1" w:rsidRPr="00533C32" w:rsidRDefault="000260B1" w:rsidP="000260B1">
      <w:pPr>
        <w:pStyle w:val="PL"/>
      </w:pPr>
      <w:r w:rsidRPr="00533C32">
        <w:t xml:space="preserve">      parameters:</w:t>
      </w:r>
    </w:p>
    <w:p w14:paraId="34BCB6EC" w14:textId="77777777" w:rsidR="000260B1" w:rsidRPr="00533C32" w:rsidRDefault="000260B1" w:rsidP="000260B1">
      <w:pPr>
        <w:pStyle w:val="PL"/>
      </w:pPr>
      <w:r w:rsidRPr="00533C32">
        <w:t xml:space="preserve">        - name: ueId</w:t>
      </w:r>
    </w:p>
    <w:p w14:paraId="46C24DC8" w14:textId="77777777" w:rsidR="000260B1" w:rsidRPr="00533C32" w:rsidRDefault="000260B1" w:rsidP="000260B1">
      <w:pPr>
        <w:pStyle w:val="PL"/>
      </w:pPr>
      <w:r w:rsidRPr="00533C32">
        <w:t xml:space="preserve">          in: path</w:t>
      </w:r>
    </w:p>
    <w:p w14:paraId="272EC787" w14:textId="77777777" w:rsidR="000260B1" w:rsidRPr="00533C32" w:rsidRDefault="000260B1" w:rsidP="000260B1">
      <w:pPr>
        <w:pStyle w:val="PL"/>
      </w:pPr>
      <w:r w:rsidRPr="00533C32">
        <w:t xml:space="preserve">          required: true</w:t>
      </w:r>
    </w:p>
    <w:p w14:paraId="48A93FAA" w14:textId="77777777" w:rsidR="000260B1" w:rsidRPr="00533C32" w:rsidRDefault="000260B1" w:rsidP="000260B1">
      <w:pPr>
        <w:pStyle w:val="PL"/>
      </w:pPr>
      <w:r w:rsidRPr="00533C32">
        <w:t xml:space="preserve">          schema:</w:t>
      </w:r>
    </w:p>
    <w:p w14:paraId="1FFC2A63" w14:textId="77777777" w:rsidR="000260B1" w:rsidRPr="00533C32" w:rsidRDefault="000260B1" w:rsidP="000260B1">
      <w:pPr>
        <w:pStyle w:val="PL"/>
      </w:pPr>
      <w:r w:rsidRPr="00533C32">
        <w:t xml:space="preserve">            $ref: 'TS29571_CommonData.yaml#/components/schemas/VarUeId'</w:t>
      </w:r>
    </w:p>
    <w:p w14:paraId="27F2D256" w14:textId="77777777" w:rsidR="000260B1" w:rsidRPr="00533C32" w:rsidRDefault="000260B1" w:rsidP="000260B1">
      <w:pPr>
        <w:pStyle w:val="PL"/>
      </w:pPr>
      <w:r w:rsidRPr="00533C32">
        <w:t xml:space="preserve">        - name: subsId</w:t>
      </w:r>
    </w:p>
    <w:p w14:paraId="297BF3D4" w14:textId="77777777" w:rsidR="000260B1" w:rsidRPr="00533C32" w:rsidRDefault="000260B1" w:rsidP="000260B1">
      <w:pPr>
        <w:pStyle w:val="PL"/>
      </w:pPr>
      <w:r w:rsidRPr="00533C32">
        <w:t xml:space="preserve">          in: path</w:t>
      </w:r>
    </w:p>
    <w:p w14:paraId="1345C38A" w14:textId="77777777" w:rsidR="000260B1" w:rsidRPr="00533C32" w:rsidRDefault="000260B1" w:rsidP="000260B1">
      <w:pPr>
        <w:pStyle w:val="PL"/>
      </w:pPr>
      <w:r w:rsidRPr="00533C32">
        <w:t xml:space="preserve">          required: true</w:t>
      </w:r>
    </w:p>
    <w:p w14:paraId="766B4F75" w14:textId="77777777" w:rsidR="000260B1" w:rsidRPr="00533C32" w:rsidRDefault="000260B1" w:rsidP="000260B1">
      <w:pPr>
        <w:pStyle w:val="PL"/>
      </w:pPr>
      <w:r w:rsidRPr="00533C32">
        <w:t xml:space="preserve">          description: Unique ID of the subscription to remove</w:t>
      </w:r>
    </w:p>
    <w:p w14:paraId="0DD442E7" w14:textId="77777777" w:rsidR="000260B1" w:rsidRPr="00533C32" w:rsidRDefault="000260B1" w:rsidP="000260B1">
      <w:pPr>
        <w:pStyle w:val="PL"/>
      </w:pPr>
      <w:r w:rsidRPr="00533C32">
        <w:t xml:space="preserve">          schema:</w:t>
      </w:r>
    </w:p>
    <w:p w14:paraId="23175416" w14:textId="77777777" w:rsidR="000260B1" w:rsidRPr="00533C32" w:rsidRDefault="000260B1" w:rsidP="000260B1">
      <w:pPr>
        <w:pStyle w:val="PL"/>
      </w:pPr>
      <w:r w:rsidRPr="00533C32">
        <w:t xml:space="preserve">            type: string</w:t>
      </w:r>
    </w:p>
    <w:p w14:paraId="5101A45C" w14:textId="77777777" w:rsidR="000260B1" w:rsidRPr="00533C32" w:rsidRDefault="000260B1" w:rsidP="000260B1">
      <w:pPr>
        <w:pStyle w:val="PL"/>
      </w:pPr>
      <w:r w:rsidRPr="00533C32">
        <w:t xml:space="preserve">      responses:</w:t>
      </w:r>
    </w:p>
    <w:p w14:paraId="470B4B7E" w14:textId="77777777" w:rsidR="000260B1" w:rsidRPr="00533C32" w:rsidRDefault="000260B1" w:rsidP="000260B1">
      <w:pPr>
        <w:pStyle w:val="PL"/>
      </w:pPr>
      <w:r w:rsidRPr="00533C32">
        <w:t xml:space="preserve">        '20</w:t>
      </w:r>
      <w:r>
        <w:t>0</w:t>
      </w:r>
      <w:r w:rsidRPr="00533C32">
        <w:t>':</w:t>
      </w:r>
    </w:p>
    <w:p w14:paraId="175BF419" w14:textId="77777777" w:rsidR="000260B1" w:rsidRPr="00533C32" w:rsidRDefault="000260B1" w:rsidP="000260B1">
      <w:pPr>
        <w:pStyle w:val="PL"/>
      </w:pPr>
      <w:r w:rsidRPr="00533C32">
        <w:t xml:space="preserve">          description: Expected response to a valid request</w:t>
      </w:r>
    </w:p>
    <w:p w14:paraId="3DB015F5" w14:textId="77777777" w:rsidR="000260B1" w:rsidRPr="00533C32" w:rsidRDefault="000260B1" w:rsidP="000260B1">
      <w:pPr>
        <w:pStyle w:val="PL"/>
      </w:pPr>
      <w:r w:rsidRPr="00533C32">
        <w:t xml:space="preserve">          content:</w:t>
      </w:r>
    </w:p>
    <w:p w14:paraId="27473EA8" w14:textId="77777777" w:rsidR="000260B1" w:rsidRPr="00533C32" w:rsidRDefault="000260B1" w:rsidP="000260B1">
      <w:pPr>
        <w:pStyle w:val="PL"/>
      </w:pPr>
      <w:r w:rsidRPr="00533C32">
        <w:t xml:space="preserve">            application/json:</w:t>
      </w:r>
    </w:p>
    <w:p w14:paraId="733B8706" w14:textId="77777777" w:rsidR="000260B1" w:rsidRPr="00533C32" w:rsidRDefault="000260B1" w:rsidP="000260B1">
      <w:pPr>
        <w:pStyle w:val="PL"/>
      </w:pPr>
      <w:r w:rsidRPr="00533C32">
        <w:t xml:space="preserve">              schema:</w:t>
      </w:r>
    </w:p>
    <w:p w14:paraId="4DB7E2C5" w14:textId="77777777" w:rsidR="000260B1" w:rsidRPr="00533C32" w:rsidRDefault="000260B1" w:rsidP="000260B1">
      <w:pPr>
        <w:pStyle w:val="PL"/>
      </w:pPr>
      <w:r w:rsidRPr="00533C32">
        <w:t xml:space="preserve">               items:</w:t>
      </w:r>
    </w:p>
    <w:p w14:paraId="2283877E" w14:textId="77777777" w:rsidR="000260B1" w:rsidRPr="00533C32" w:rsidRDefault="000260B1" w:rsidP="000260B1">
      <w:pPr>
        <w:pStyle w:val="PL"/>
      </w:pPr>
      <w:r w:rsidRPr="00533C32">
        <w:t xml:space="preserve">                $ref: '#/components/schemas/EeSubscription'</w:t>
      </w:r>
    </w:p>
    <w:p w14:paraId="2AF1C424" w14:textId="77777777" w:rsidR="000260B1" w:rsidRDefault="000260B1" w:rsidP="000260B1">
      <w:pPr>
        <w:pStyle w:val="PL"/>
        <w:rPr>
          <w:lang w:eastAsia="zh-CN"/>
        </w:rPr>
      </w:pPr>
      <w:r w:rsidRPr="00533C32">
        <w:t xml:space="preserve">        default:</w:t>
      </w:r>
    </w:p>
    <w:p w14:paraId="17FE6AF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165AC0C1" w14:textId="77777777" w:rsidR="000260B1" w:rsidRPr="008E0286" w:rsidRDefault="000260B1" w:rsidP="000260B1">
      <w:pPr>
        <w:pStyle w:val="PL"/>
        <w:rPr>
          <w:lang w:eastAsia="zh-CN"/>
        </w:rPr>
      </w:pPr>
    </w:p>
    <w:p w14:paraId="32A16DFA" w14:textId="77777777" w:rsidR="000260B1" w:rsidRPr="00533C32" w:rsidRDefault="000260B1" w:rsidP="000260B1">
      <w:pPr>
        <w:pStyle w:val="PL"/>
      </w:pPr>
      <w:r w:rsidRPr="00533C32">
        <w:t xml:space="preserve">  /subscription-data/{ueId}/context-data/ee-subscriptions/{subsId}/amf-subscriptions:</w:t>
      </w:r>
    </w:p>
    <w:p w14:paraId="7604DCB2" w14:textId="77777777" w:rsidR="000260B1" w:rsidRPr="00533C32" w:rsidRDefault="000260B1" w:rsidP="000260B1">
      <w:pPr>
        <w:pStyle w:val="PL"/>
      </w:pPr>
      <w:r w:rsidRPr="00533C32">
        <w:t xml:space="preserve">    put:</w:t>
      </w:r>
    </w:p>
    <w:p w14:paraId="33938071" w14:textId="77777777" w:rsidR="000260B1" w:rsidRPr="00533C32" w:rsidRDefault="000260B1" w:rsidP="000260B1">
      <w:pPr>
        <w:pStyle w:val="PL"/>
      </w:pPr>
      <w:r w:rsidRPr="00533C32">
        <w:t xml:space="preserve">      summary: Create AmfSubscriptions for an individual ee subscriptions of a UE</w:t>
      </w:r>
    </w:p>
    <w:p w14:paraId="3CB3388E" w14:textId="77777777" w:rsidR="000260B1" w:rsidRPr="00533C32" w:rsidRDefault="000260B1" w:rsidP="000260B1">
      <w:pPr>
        <w:pStyle w:val="PL"/>
      </w:pPr>
      <w:r w:rsidRPr="00533C32">
        <w:t xml:space="preserve">      operationId: Create AMF Subscriptions</w:t>
      </w:r>
    </w:p>
    <w:p w14:paraId="428D80B1" w14:textId="77777777" w:rsidR="000260B1" w:rsidRPr="00533C32" w:rsidRDefault="000260B1" w:rsidP="000260B1">
      <w:pPr>
        <w:pStyle w:val="PL"/>
      </w:pPr>
      <w:r w:rsidRPr="00533C32">
        <w:t xml:space="preserve">      tags:</w:t>
      </w:r>
    </w:p>
    <w:p w14:paraId="498EEFBA" w14:textId="77777777" w:rsidR="000260B1" w:rsidRDefault="000260B1" w:rsidP="000260B1">
      <w:pPr>
        <w:pStyle w:val="PL"/>
        <w:rPr>
          <w:lang w:eastAsia="zh-CN"/>
        </w:rPr>
      </w:pPr>
      <w:r w:rsidRPr="00533C32">
        <w:t xml:space="preserve">        - AMF Subscription Info (Document)</w:t>
      </w:r>
    </w:p>
    <w:p w14:paraId="0B8F7BDB" w14:textId="77777777" w:rsidR="000260B1" w:rsidRDefault="000260B1" w:rsidP="000260B1">
      <w:pPr>
        <w:pStyle w:val="PL"/>
      </w:pPr>
      <w:r>
        <w:t xml:space="preserve">      security:</w:t>
      </w:r>
    </w:p>
    <w:p w14:paraId="1A8F2666" w14:textId="77777777" w:rsidR="000260B1" w:rsidRDefault="000260B1" w:rsidP="000260B1">
      <w:pPr>
        <w:pStyle w:val="PL"/>
      </w:pPr>
      <w:r>
        <w:t xml:space="preserve">        - {}</w:t>
      </w:r>
    </w:p>
    <w:p w14:paraId="00C0E67C" w14:textId="77777777" w:rsidR="000260B1" w:rsidRDefault="000260B1" w:rsidP="000260B1">
      <w:pPr>
        <w:pStyle w:val="PL"/>
      </w:pPr>
      <w:r>
        <w:t xml:space="preserve">        - oAuth2ClientCredentials:</w:t>
      </w:r>
    </w:p>
    <w:p w14:paraId="0356C4D8" w14:textId="77777777" w:rsidR="000260B1" w:rsidRDefault="000260B1" w:rsidP="000260B1">
      <w:pPr>
        <w:pStyle w:val="PL"/>
      </w:pPr>
      <w:r>
        <w:t xml:space="preserve">          - nudr-dr</w:t>
      </w:r>
    </w:p>
    <w:p w14:paraId="32CA42E0" w14:textId="77777777" w:rsidR="000260B1" w:rsidRDefault="000260B1" w:rsidP="000260B1">
      <w:pPr>
        <w:pStyle w:val="PL"/>
      </w:pPr>
      <w:r>
        <w:t xml:space="preserve">        - oAuth2ClientCredentials:</w:t>
      </w:r>
    </w:p>
    <w:p w14:paraId="14745763" w14:textId="77777777" w:rsidR="000260B1" w:rsidRDefault="000260B1" w:rsidP="000260B1">
      <w:pPr>
        <w:pStyle w:val="PL"/>
      </w:pPr>
      <w:r>
        <w:t xml:space="preserve">          - nudr-dr</w:t>
      </w:r>
    </w:p>
    <w:p w14:paraId="4E493A82" w14:textId="77777777" w:rsidR="000260B1" w:rsidRPr="00533C32" w:rsidRDefault="000260B1" w:rsidP="000260B1">
      <w:pPr>
        <w:pStyle w:val="PL"/>
        <w:rPr>
          <w:lang w:eastAsia="zh-CN"/>
        </w:rPr>
      </w:pPr>
      <w:r>
        <w:t xml:space="preserve">          - nudr-dr:subscription-data</w:t>
      </w:r>
    </w:p>
    <w:p w14:paraId="6A565EA2" w14:textId="77777777" w:rsidR="000260B1" w:rsidRPr="00533C32" w:rsidRDefault="000260B1" w:rsidP="000260B1">
      <w:pPr>
        <w:pStyle w:val="PL"/>
      </w:pPr>
      <w:r w:rsidRPr="00533C32">
        <w:lastRenderedPageBreak/>
        <w:t xml:space="preserve">      parameters:</w:t>
      </w:r>
    </w:p>
    <w:p w14:paraId="0E796770" w14:textId="77777777" w:rsidR="000260B1" w:rsidRPr="00533C32" w:rsidRDefault="000260B1" w:rsidP="000260B1">
      <w:pPr>
        <w:pStyle w:val="PL"/>
      </w:pPr>
      <w:r w:rsidRPr="00533C32">
        <w:t xml:space="preserve">        - name: ueId</w:t>
      </w:r>
    </w:p>
    <w:p w14:paraId="6281ED75" w14:textId="77777777" w:rsidR="000260B1" w:rsidRPr="00533C32" w:rsidRDefault="000260B1" w:rsidP="000260B1">
      <w:pPr>
        <w:pStyle w:val="PL"/>
      </w:pPr>
      <w:r w:rsidRPr="00533C32">
        <w:t xml:space="preserve">          in: path</w:t>
      </w:r>
    </w:p>
    <w:p w14:paraId="2D7F7D11" w14:textId="77777777" w:rsidR="000260B1" w:rsidRPr="00533C32" w:rsidRDefault="000260B1" w:rsidP="000260B1">
      <w:pPr>
        <w:pStyle w:val="PL"/>
      </w:pPr>
      <w:r w:rsidRPr="00533C32">
        <w:t xml:space="preserve">          required: true</w:t>
      </w:r>
    </w:p>
    <w:p w14:paraId="0EEDCDAB" w14:textId="77777777" w:rsidR="000260B1" w:rsidRPr="00533C32" w:rsidRDefault="000260B1" w:rsidP="000260B1">
      <w:pPr>
        <w:pStyle w:val="PL"/>
      </w:pPr>
      <w:r w:rsidRPr="00533C32">
        <w:t xml:space="preserve">          schema:</w:t>
      </w:r>
    </w:p>
    <w:p w14:paraId="53F7E074" w14:textId="77777777" w:rsidR="000260B1" w:rsidRPr="00533C32" w:rsidRDefault="000260B1" w:rsidP="000260B1">
      <w:pPr>
        <w:pStyle w:val="PL"/>
      </w:pPr>
      <w:r w:rsidRPr="00533C32">
        <w:t xml:space="preserve">            $ref: 'TS29571_CommonData.yaml#/components/schemas/VarUeId'</w:t>
      </w:r>
    </w:p>
    <w:p w14:paraId="676A98FB" w14:textId="77777777" w:rsidR="000260B1" w:rsidRPr="00533C32" w:rsidRDefault="000260B1" w:rsidP="000260B1">
      <w:pPr>
        <w:pStyle w:val="PL"/>
      </w:pPr>
      <w:r w:rsidRPr="00533C32">
        <w:t xml:space="preserve">        - name: subsId</w:t>
      </w:r>
    </w:p>
    <w:p w14:paraId="7F7BC306" w14:textId="77777777" w:rsidR="000260B1" w:rsidRPr="00533C32" w:rsidRDefault="000260B1" w:rsidP="000260B1">
      <w:pPr>
        <w:pStyle w:val="PL"/>
      </w:pPr>
      <w:r w:rsidRPr="00533C32">
        <w:t xml:space="preserve">          in: path</w:t>
      </w:r>
    </w:p>
    <w:p w14:paraId="49F5C852" w14:textId="77777777" w:rsidR="000260B1" w:rsidRPr="00533C32" w:rsidRDefault="000260B1" w:rsidP="000260B1">
      <w:pPr>
        <w:pStyle w:val="PL"/>
      </w:pPr>
      <w:r w:rsidRPr="00533C32">
        <w:t xml:space="preserve">          required: true</w:t>
      </w:r>
    </w:p>
    <w:p w14:paraId="7512D777" w14:textId="77777777" w:rsidR="000260B1" w:rsidRPr="00533C32" w:rsidRDefault="000260B1" w:rsidP="000260B1">
      <w:pPr>
        <w:pStyle w:val="PL"/>
      </w:pPr>
      <w:r w:rsidRPr="00533C32">
        <w:t xml:space="preserve">          schema:</w:t>
      </w:r>
    </w:p>
    <w:p w14:paraId="6EE0DCB9" w14:textId="77777777" w:rsidR="000260B1" w:rsidRPr="00533C32" w:rsidRDefault="000260B1" w:rsidP="000260B1">
      <w:pPr>
        <w:pStyle w:val="PL"/>
      </w:pPr>
      <w:r w:rsidRPr="00533C32">
        <w:t xml:space="preserve">            type: string</w:t>
      </w:r>
    </w:p>
    <w:p w14:paraId="4380A602" w14:textId="77777777" w:rsidR="000260B1" w:rsidRPr="00533C32" w:rsidRDefault="000260B1" w:rsidP="000260B1">
      <w:pPr>
        <w:pStyle w:val="PL"/>
      </w:pPr>
      <w:r w:rsidRPr="00533C32">
        <w:t xml:space="preserve">      requestBody:</w:t>
      </w:r>
    </w:p>
    <w:p w14:paraId="396D7DDB" w14:textId="77777777" w:rsidR="000260B1" w:rsidRPr="00533C32" w:rsidRDefault="000260B1" w:rsidP="000260B1">
      <w:pPr>
        <w:pStyle w:val="PL"/>
      </w:pPr>
      <w:r w:rsidRPr="00533C32">
        <w:t xml:space="preserve">        content:</w:t>
      </w:r>
    </w:p>
    <w:p w14:paraId="38822050" w14:textId="77777777" w:rsidR="000260B1" w:rsidRPr="00533C32" w:rsidRDefault="000260B1" w:rsidP="000260B1">
      <w:pPr>
        <w:pStyle w:val="PL"/>
      </w:pPr>
      <w:r w:rsidRPr="00533C32">
        <w:t xml:space="preserve">          application/json:</w:t>
      </w:r>
    </w:p>
    <w:p w14:paraId="731E6A29" w14:textId="77777777" w:rsidR="000260B1" w:rsidRPr="00533C32" w:rsidRDefault="000260B1" w:rsidP="000260B1">
      <w:pPr>
        <w:pStyle w:val="PL"/>
      </w:pPr>
      <w:r w:rsidRPr="00533C32">
        <w:t xml:space="preserve">            schema:</w:t>
      </w:r>
    </w:p>
    <w:p w14:paraId="70DBA393" w14:textId="77777777" w:rsidR="000260B1" w:rsidRPr="00533C32" w:rsidRDefault="000260B1" w:rsidP="000260B1">
      <w:pPr>
        <w:pStyle w:val="PL"/>
      </w:pPr>
      <w:r w:rsidRPr="00533C32">
        <w:t xml:space="preserve">              type: array</w:t>
      </w:r>
    </w:p>
    <w:p w14:paraId="351F21D5" w14:textId="77777777" w:rsidR="000260B1" w:rsidRPr="00533C32" w:rsidRDefault="000260B1" w:rsidP="000260B1">
      <w:pPr>
        <w:pStyle w:val="PL"/>
      </w:pPr>
      <w:r w:rsidRPr="00533C32">
        <w:t xml:space="preserve">              items:</w:t>
      </w:r>
    </w:p>
    <w:p w14:paraId="0661C3B8" w14:textId="77777777" w:rsidR="000260B1" w:rsidRPr="00533C32" w:rsidRDefault="000260B1" w:rsidP="000260B1">
      <w:pPr>
        <w:pStyle w:val="PL"/>
      </w:pPr>
      <w:r w:rsidRPr="00533C32">
        <w:t xml:space="preserve">                $ref: '#/components/schemas/AmfSubscriptionInfo'</w:t>
      </w:r>
    </w:p>
    <w:p w14:paraId="6F9E2D6D" w14:textId="77777777" w:rsidR="000260B1" w:rsidRPr="00533C32" w:rsidRDefault="000260B1" w:rsidP="000260B1">
      <w:pPr>
        <w:pStyle w:val="PL"/>
      </w:pPr>
      <w:r w:rsidRPr="00533C32">
        <w:t xml:space="preserve">              minItems: 1</w:t>
      </w:r>
    </w:p>
    <w:p w14:paraId="2241A8A8" w14:textId="77777777" w:rsidR="000260B1" w:rsidRPr="00533C32" w:rsidRDefault="000260B1" w:rsidP="000260B1">
      <w:pPr>
        <w:pStyle w:val="PL"/>
      </w:pPr>
      <w:r w:rsidRPr="00533C32">
        <w:t xml:space="preserve">        required: true</w:t>
      </w:r>
    </w:p>
    <w:p w14:paraId="4BF00AD3" w14:textId="77777777" w:rsidR="000260B1" w:rsidRPr="00533C32" w:rsidRDefault="000260B1" w:rsidP="000260B1">
      <w:pPr>
        <w:pStyle w:val="PL"/>
      </w:pPr>
      <w:r w:rsidRPr="00533C32">
        <w:t xml:space="preserve">      responses:</w:t>
      </w:r>
    </w:p>
    <w:p w14:paraId="52DC19AB" w14:textId="77777777" w:rsidR="000260B1" w:rsidRPr="00533C32" w:rsidRDefault="000260B1" w:rsidP="000260B1">
      <w:pPr>
        <w:pStyle w:val="PL"/>
      </w:pPr>
      <w:r w:rsidRPr="00533C32">
        <w:t xml:space="preserve">        '204':</w:t>
      </w:r>
    </w:p>
    <w:p w14:paraId="60D186DE" w14:textId="77777777" w:rsidR="000260B1" w:rsidRPr="00533C32" w:rsidRDefault="000260B1" w:rsidP="000260B1">
      <w:pPr>
        <w:pStyle w:val="PL"/>
      </w:pPr>
      <w:r w:rsidRPr="00533C32">
        <w:t xml:space="preserve">          description: Upon success, an empty response body shall be returned</w:t>
      </w:r>
    </w:p>
    <w:p w14:paraId="612FD301" w14:textId="77777777" w:rsidR="000260B1" w:rsidRDefault="000260B1" w:rsidP="000260B1">
      <w:pPr>
        <w:pStyle w:val="PL"/>
      </w:pPr>
      <w:r>
        <w:t xml:space="preserve">        '201':</w:t>
      </w:r>
    </w:p>
    <w:p w14:paraId="02BEBDD6" w14:textId="77777777" w:rsidR="000260B1" w:rsidRDefault="000260B1" w:rsidP="000260B1">
      <w:pPr>
        <w:pStyle w:val="PL"/>
      </w:pPr>
      <w:r>
        <w:t xml:space="preserve">          description: Upon successful creation, the created resource shall be returned</w:t>
      </w:r>
    </w:p>
    <w:p w14:paraId="6A856081" w14:textId="77777777" w:rsidR="000260B1" w:rsidRDefault="000260B1" w:rsidP="000260B1">
      <w:pPr>
        <w:pStyle w:val="PL"/>
      </w:pPr>
      <w:r>
        <w:t xml:space="preserve">          content:</w:t>
      </w:r>
    </w:p>
    <w:p w14:paraId="19D423B0" w14:textId="77777777" w:rsidR="000260B1" w:rsidRDefault="000260B1" w:rsidP="000260B1">
      <w:pPr>
        <w:pStyle w:val="PL"/>
      </w:pPr>
      <w:r>
        <w:t xml:space="preserve">            application/json:</w:t>
      </w:r>
    </w:p>
    <w:p w14:paraId="7A69D3DA" w14:textId="77777777" w:rsidR="000260B1" w:rsidRDefault="000260B1" w:rsidP="000260B1">
      <w:pPr>
        <w:pStyle w:val="PL"/>
      </w:pPr>
      <w:r>
        <w:t xml:space="preserve">              schema:</w:t>
      </w:r>
    </w:p>
    <w:p w14:paraId="48F145E2" w14:textId="77777777" w:rsidR="000260B1" w:rsidRDefault="000260B1" w:rsidP="000260B1">
      <w:pPr>
        <w:pStyle w:val="PL"/>
      </w:pPr>
      <w:r>
        <w:t xml:space="preserve">                type: array</w:t>
      </w:r>
    </w:p>
    <w:p w14:paraId="6B12DA52" w14:textId="77777777" w:rsidR="000260B1" w:rsidRDefault="000260B1" w:rsidP="000260B1">
      <w:pPr>
        <w:pStyle w:val="PL"/>
      </w:pPr>
      <w:r>
        <w:t xml:space="preserve">                items:</w:t>
      </w:r>
    </w:p>
    <w:p w14:paraId="4D4E7938" w14:textId="77777777" w:rsidR="000260B1" w:rsidRDefault="000260B1" w:rsidP="000260B1">
      <w:pPr>
        <w:pStyle w:val="PL"/>
      </w:pPr>
      <w:r>
        <w:t xml:space="preserve">                  $ref: '#/components/schemas/AmfSubscriptionInfo'</w:t>
      </w:r>
    </w:p>
    <w:p w14:paraId="568D35E1" w14:textId="77777777" w:rsidR="000260B1" w:rsidRDefault="000260B1" w:rsidP="000260B1">
      <w:pPr>
        <w:pStyle w:val="PL"/>
      </w:pPr>
      <w:r>
        <w:t xml:space="preserve">                minItems: 1</w:t>
      </w:r>
    </w:p>
    <w:p w14:paraId="0258DF18" w14:textId="77777777" w:rsidR="000260B1" w:rsidRDefault="000260B1" w:rsidP="000260B1">
      <w:pPr>
        <w:pStyle w:val="PL"/>
        <w:rPr>
          <w:lang w:eastAsia="zh-CN"/>
        </w:rPr>
      </w:pPr>
      <w:r w:rsidRPr="00533C32">
        <w:t xml:space="preserve">        default:</w:t>
      </w:r>
    </w:p>
    <w:p w14:paraId="267353D8"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1643AD2" w14:textId="77777777" w:rsidR="000260B1" w:rsidRDefault="000260B1" w:rsidP="000260B1">
      <w:pPr>
        <w:pStyle w:val="PL"/>
        <w:rPr>
          <w:lang w:eastAsia="zh-CN"/>
        </w:rPr>
      </w:pPr>
    </w:p>
    <w:p w14:paraId="6D31615A" w14:textId="77777777" w:rsidR="000260B1" w:rsidRPr="00533C32" w:rsidRDefault="000260B1" w:rsidP="000260B1">
      <w:pPr>
        <w:pStyle w:val="PL"/>
      </w:pPr>
      <w:r w:rsidRPr="00533C32">
        <w:t xml:space="preserve">    delete:</w:t>
      </w:r>
    </w:p>
    <w:p w14:paraId="1A70BC73" w14:textId="77777777" w:rsidR="000260B1" w:rsidRPr="00533C32" w:rsidRDefault="000260B1" w:rsidP="000260B1">
      <w:pPr>
        <w:pStyle w:val="PL"/>
      </w:pPr>
      <w:r w:rsidRPr="00533C32">
        <w:t xml:space="preserve">      summary: Deletes AMF Subscription Info for an eeSubscription</w:t>
      </w:r>
    </w:p>
    <w:p w14:paraId="71FA39E7" w14:textId="77777777" w:rsidR="000260B1" w:rsidRPr="00533C32" w:rsidRDefault="000260B1" w:rsidP="000260B1">
      <w:pPr>
        <w:pStyle w:val="PL"/>
      </w:pPr>
      <w:r w:rsidRPr="00533C32">
        <w:t xml:space="preserve">      operationId: RemoveAmfSubscriptionsInfo</w:t>
      </w:r>
    </w:p>
    <w:p w14:paraId="278C409D" w14:textId="77777777" w:rsidR="000260B1" w:rsidRPr="00533C32" w:rsidRDefault="000260B1" w:rsidP="000260B1">
      <w:pPr>
        <w:pStyle w:val="PL"/>
      </w:pPr>
      <w:r w:rsidRPr="00533C32">
        <w:t xml:space="preserve">      tags:</w:t>
      </w:r>
    </w:p>
    <w:p w14:paraId="4A979DE0" w14:textId="77777777" w:rsidR="000260B1" w:rsidRDefault="000260B1" w:rsidP="000260B1">
      <w:pPr>
        <w:pStyle w:val="PL"/>
        <w:rPr>
          <w:lang w:eastAsia="zh-CN"/>
        </w:rPr>
      </w:pPr>
      <w:r w:rsidRPr="00533C32">
        <w:t xml:space="preserve">        - Event AMF Subscription Info (Document)</w:t>
      </w:r>
    </w:p>
    <w:p w14:paraId="35908839" w14:textId="77777777" w:rsidR="000260B1" w:rsidRDefault="000260B1" w:rsidP="000260B1">
      <w:pPr>
        <w:pStyle w:val="PL"/>
      </w:pPr>
      <w:r>
        <w:t xml:space="preserve">      security:</w:t>
      </w:r>
    </w:p>
    <w:p w14:paraId="04C6B120" w14:textId="77777777" w:rsidR="000260B1" w:rsidRDefault="000260B1" w:rsidP="000260B1">
      <w:pPr>
        <w:pStyle w:val="PL"/>
      </w:pPr>
      <w:r>
        <w:t xml:space="preserve">        - {}</w:t>
      </w:r>
    </w:p>
    <w:p w14:paraId="5585D7DD" w14:textId="77777777" w:rsidR="000260B1" w:rsidRDefault="000260B1" w:rsidP="000260B1">
      <w:pPr>
        <w:pStyle w:val="PL"/>
      </w:pPr>
      <w:r>
        <w:t xml:space="preserve">        - oAuth2ClientCredentials:</w:t>
      </w:r>
    </w:p>
    <w:p w14:paraId="0AB71ED1" w14:textId="77777777" w:rsidR="000260B1" w:rsidRDefault="000260B1" w:rsidP="000260B1">
      <w:pPr>
        <w:pStyle w:val="PL"/>
      </w:pPr>
      <w:r>
        <w:t xml:space="preserve">          - nudr-dr</w:t>
      </w:r>
    </w:p>
    <w:p w14:paraId="2E25F020" w14:textId="77777777" w:rsidR="000260B1" w:rsidRDefault="000260B1" w:rsidP="000260B1">
      <w:pPr>
        <w:pStyle w:val="PL"/>
      </w:pPr>
      <w:r>
        <w:t xml:space="preserve">        - oAuth2ClientCredentials:</w:t>
      </w:r>
    </w:p>
    <w:p w14:paraId="0079B7F2" w14:textId="77777777" w:rsidR="000260B1" w:rsidRDefault="000260B1" w:rsidP="000260B1">
      <w:pPr>
        <w:pStyle w:val="PL"/>
      </w:pPr>
      <w:r>
        <w:t xml:space="preserve">          - nudr-dr</w:t>
      </w:r>
    </w:p>
    <w:p w14:paraId="58927ADB" w14:textId="77777777" w:rsidR="000260B1" w:rsidRPr="00533C32" w:rsidRDefault="000260B1" w:rsidP="000260B1">
      <w:pPr>
        <w:pStyle w:val="PL"/>
        <w:rPr>
          <w:lang w:eastAsia="zh-CN"/>
        </w:rPr>
      </w:pPr>
      <w:r>
        <w:t xml:space="preserve">          - nudr-dr:subscription-data</w:t>
      </w:r>
    </w:p>
    <w:p w14:paraId="06800964" w14:textId="77777777" w:rsidR="000260B1" w:rsidRPr="00533C32" w:rsidRDefault="000260B1" w:rsidP="000260B1">
      <w:pPr>
        <w:pStyle w:val="PL"/>
      </w:pPr>
      <w:r w:rsidRPr="00533C32">
        <w:t xml:space="preserve">      parameters:</w:t>
      </w:r>
    </w:p>
    <w:p w14:paraId="78F4FA7F" w14:textId="77777777" w:rsidR="000260B1" w:rsidRPr="00533C32" w:rsidRDefault="000260B1" w:rsidP="000260B1">
      <w:pPr>
        <w:pStyle w:val="PL"/>
      </w:pPr>
      <w:r w:rsidRPr="00533C32">
        <w:t xml:space="preserve">        - name: ueId</w:t>
      </w:r>
    </w:p>
    <w:p w14:paraId="693ACAAD" w14:textId="77777777" w:rsidR="000260B1" w:rsidRPr="00533C32" w:rsidRDefault="000260B1" w:rsidP="000260B1">
      <w:pPr>
        <w:pStyle w:val="PL"/>
      </w:pPr>
      <w:r w:rsidRPr="00533C32">
        <w:t xml:space="preserve">          in: path</w:t>
      </w:r>
    </w:p>
    <w:p w14:paraId="0F7E4876" w14:textId="77777777" w:rsidR="000260B1" w:rsidRPr="00533C32" w:rsidRDefault="000260B1" w:rsidP="000260B1">
      <w:pPr>
        <w:pStyle w:val="PL"/>
      </w:pPr>
      <w:r w:rsidRPr="00533C32">
        <w:t xml:space="preserve">          required: true</w:t>
      </w:r>
    </w:p>
    <w:p w14:paraId="7AAE82C6" w14:textId="77777777" w:rsidR="000260B1" w:rsidRPr="00533C32" w:rsidRDefault="000260B1" w:rsidP="000260B1">
      <w:pPr>
        <w:pStyle w:val="PL"/>
      </w:pPr>
      <w:r w:rsidRPr="00533C32">
        <w:t xml:space="preserve">          schema:</w:t>
      </w:r>
    </w:p>
    <w:p w14:paraId="13DBD0B5" w14:textId="77777777" w:rsidR="000260B1" w:rsidRPr="00533C32" w:rsidRDefault="000260B1" w:rsidP="000260B1">
      <w:pPr>
        <w:pStyle w:val="PL"/>
      </w:pPr>
      <w:r w:rsidRPr="00533C32">
        <w:t xml:space="preserve">            $ref: 'TS29571_CommonData.yaml#/components/schemas/VarUeId'</w:t>
      </w:r>
    </w:p>
    <w:p w14:paraId="72E25D15" w14:textId="77777777" w:rsidR="000260B1" w:rsidRPr="00533C32" w:rsidRDefault="000260B1" w:rsidP="000260B1">
      <w:pPr>
        <w:pStyle w:val="PL"/>
      </w:pPr>
      <w:r w:rsidRPr="00533C32">
        <w:t xml:space="preserve">        - name: subsId</w:t>
      </w:r>
    </w:p>
    <w:p w14:paraId="7119EAB5" w14:textId="77777777" w:rsidR="000260B1" w:rsidRPr="00533C32" w:rsidRDefault="000260B1" w:rsidP="000260B1">
      <w:pPr>
        <w:pStyle w:val="PL"/>
      </w:pPr>
      <w:r w:rsidRPr="00533C32">
        <w:t xml:space="preserve">          in: path</w:t>
      </w:r>
    </w:p>
    <w:p w14:paraId="0A4E1A2B" w14:textId="77777777" w:rsidR="000260B1" w:rsidRPr="00533C32" w:rsidRDefault="000260B1" w:rsidP="000260B1">
      <w:pPr>
        <w:pStyle w:val="PL"/>
      </w:pPr>
      <w:r w:rsidRPr="00533C32">
        <w:t xml:space="preserve">          required: true</w:t>
      </w:r>
    </w:p>
    <w:p w14:paraId="714E9333" w14:textId="77777777" w:rsidR="000260B1" w:rsidRPr="00533C32" w:rsidRDefault="000260B1" w:rsidP="000260B1">
      <w:pPr>
        <w:pStyle w:val="PL"/>
      </w:pPr>
      <w:r w:rsidRPr="00533C32">
        <w:t xml:space="preserve">          schema:</w:t>
      </w:r>
    </w:p>
    <w:p w14:paraId="6E71F27A" w14:textId="77777777" w:rsidR="000260B1" w:rsidRPr="00533C32" w:rsidRDefault="000260B1" w:rsidP="000260B1">
      <w:pPr>
        <w:pStyle w:val="PL"/>
      </w:pPr>
      <w:r w:rsidRPr="00533C32">
        <w:t xml:space="preserve">            type: string</w:t>
      </w:r>
    </w:p>
    <w:p w14:paraId="24702257" w14:textId="77777777" w:rsidR="000260B1" w:rsidRPr="00533C32" w:rsidRDefault="000260B1" w:rsidP="000260B1">
      <w:pPr>
        <w:pStyle w:val="PL"/>
      </w:pPr>
      <w:r w:rsidRPr="00533C32">
        <w:t xml:space="preserve">      responses:</w:t>
      </w:r>
    </w:p>
    <w:p w14:paraId="7CE22C5C" w14:textId="77777777" w:rsidR="000260B1" w:rsidRPr="00533C32" w:rsidRDefault="000260B1" w:rsidP="000260B1">
      <w:pPr>
        <w:pStyle w:val="PL"/>
      </w:pPr>
      <w:r w:rsidRPr="00533C32">
        <w:t xml:space="preserve">        '204':</w:t>
      </w:r>
    </w:p>
    <w:p w14:paraId="0BCCAD93" w14:textId="77777777" w:rsidR="000260B1" w:rsidRDefault="000260B1" w:rsidP="000260B1">
      <w:pPr>
        <w:pStyle w:val="PL"/>
        <w:rPr>
          <w:lang w:eastAsia="zh-CN"/>
        </w:rPr>
      </w:pPr>
      <w:r w:rsidRPr="00533C32">
        <w:t xml:space="preserve">          description: Expected response to a successful subscription removal</w:t>
      </w:r>
    </w:p>
    <w:p w14:paraId="462BA676" w14:textId="77777777" w:rsidR="000260B1" w:rsidRPr="00533C32" w:rsidRDefault="000260B1" w:rsidP="000260B1">
      <w:pPr>
        <w:pStyle w:val="PL"/>
      </w:pPr>
      <w:r w:rsidRPr="00533C32">
        <w:t xml:space="preserve">        default:</w:t>
      </w:r>
    </w:p>
    <w:p w14:paraId="139DD057"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284E5A6C" w14:textId="77777777" w:rsidR="000260B1" w:rsidRPr="00533C32" w:rsidRDefault="000260B1" w:rsidP="000260B1">
      <w:pPr>
        <w:pStyle w:val="PL"/>
        <w:rPr>
          <w:lang w:eastAsia="zh-CN"/>
        </w:rPr>
      </w:pPr>
    </w:p>
    <w:p w14:paraId="60EF9947" w14:textId="77777777" w:rsidR="000260B1" w:rsidRPr="00533C32" w:rsidRDefault="000260B1" w:rsidP="000260B1">
      <w:pPr>
        <w:pStyle w:val="PL"/>
      </w:pPr>
      <w:r w:rsidRPr="00533C32">
        <w:t xml:space="preserve">    patch:</w:t>
      </w:r>
    </w:p>
    <w:p w14:paraId="62D833E6" w14:textId="77777777" w:rsidR="000260B1" w:rsidRPr="00533C32" w:rsidRDefault="000260B1" w:rsidP="000260B1">
      <w:pPr>
        <w:pStyle w:val="PL"/>
        <w:rPr>
          <w:lang w:eastAsia="zh-CN"/>
        </w:rPr>
      </w:pPr>
      <w:r w:rsidRPr="00533C32">
        <w:t xml:space="preserve">      summary: modify the AMF Subscription Info</w:t>
      </w:r>
    </w:p>
    <w:p w14:paraId="1B4BE91B" w14:textId="77777777" w:rsidR="000260B1" w:rsidRPr="00533C32" w:rsidRDefault="000260B1" w:rsidP="000260B1">
      <w:pPr>
        <w:pStyle w:val="PL"/>
      </w:pPr>
      <w:r w:rsidRPr="00533C32">
        <w:t xml:space="preserve">      operationId: ModifyAmfSubscriptionInfo</w:t>
      </w:r>
    </w:p>
    <w:p w14:paraId="4A3A6F86" w14:textId="77777777" w:rsidR="000260B1" w:rsidRPr="00533C32" w:rsidRDefault="000260B1" w:rsidP="000260B1">
      <w:pPr>
        <w:pStyle w:val="PL"/>
      </w:pPr>
      <w:r w:rsidRPr="00533C32">
        <w:t xml:space="preserve">      tags:</w:t>
      </w:r>
    </w:p>
    <w:p w14:paraId="3ED542CB" w14:textId="77777777" w:rsidR="000260B1" w:rsidRDefault="000260B1" w:rsidP="000260B1">
      <w:pPr>
        <w:pStyle w:val="PL"/>
        <w:rPr>
          <w:lang w:eastAsia="zh-CN"/>
        </w:rPr>
      </w:pPr>
      <w:r w:rsidRPr="00533C32">
        <w:t xml:space="preserve">        - AmfSubscriptionInfo (Document)</w:t>
      </w:r>
    </w:p>
    <w:p w14:paraId="16703ACB" w14:textId="77777777" w:rsidR="000260B1" w:rsidRDefault="000260B1" w:rsidP="000260B1">
      <w:pPr>
        <w:pStyle w:val="PL"/>
      </w:pPr>
      <w:r>
        <w:t xml:space="preserve">      security:</w:t>
      </w:r>
    </w:p>
    <w:p w14:paraId="6A8C3770" w14:textId="77777777" w:rsidR="000260B1" w:rsidRDefault="000260B1" w:rsidP="000260B1">
      <w:pPr>
        <w:pStyle w:val="PL"/>
      </w:pPr>
      <w:r>
        <w:t xml:space="preserve">        - {}</w:t>
      </w:r>
    </w:p>
    <w:p w14:paraId="2037BEA6" w14:textId="77777777" w:rsidR="000260B1" w:rsidRDefault="000260B1" w:rsidP="000260B1">
      <w:pPr>
        <w:pStyle w:val="PL"/>
      </w:pPr>
      <w:r>
        <w:t xml:space="preserve">        - oAuth2ClientCredentials:</w:t>
      </w:r>
    </w:p>
    <w:p w14:paraId="15999C8E" w14:textId="77777777" w:rsidR="000260B1" w:rsidRDefault="000260B1" w:rsidP="000260B1">
      <w:pPr>
        <w:pStyle w:val="PL"/>
      </w:pPr>
      <w:r>
        <w:t xml:space="preserve">          - nudr-dr</w:t>
      </w:r>
    </w:p>
    <w:p w14:paraId="4117BA8B" w14:textId="77777777" w:rsidR="000260B1" w:rsidRDefault="000260B1" w:rsidP="000260B1">
      <w:pPr>
        <w:pStyle w:val="PL"/>
      </w:pPr>
      <w:r>
        <w:t xml:space="preserve">        - oAuth2ClientCredentials:</w:t>
      </w:r>
    </w:p>
    <w:p w14:paraId="465C40DC" w14:textId="77777777" w:rsidR="000260B1" w:rsidRDefault="000260B1" w:rsidP="000260B1">
      <w:pPr>
        <w:pStyle w:val="PL"/>
      </w:pPr>
      <w:r>
        <w:t xml:space="preserve">          - nudr-dr</w:t>
      </w:r>
    </w:p>
    <w:p w14:paraId="5C311402" w14:textId="77777777" w:rsidR="000260B1" w:rsidRPr="00533C32" w:rsidRDefault="000260B1" w:rsidP="000260B1">
      <w:pPr>
        <w:pStyle w:val="PL"/>
        <w:rPr>
          <w:lang w:eastAsia="zh-CN"/>
        </w:rPr>
      </w:pPr>
      <w:r>
        <w:t xml:space="preserve">          - nudr-dr:subscription-data</w:t>
      </w:r>
    </w:p>
    <w:p w14:paraId="61D973A1" w14:textId="77777777" w:rsidR="000260B1" w:rsidRPr="00533C32" w:rsidRDefault="000260B1" w:rsidP="000260B1">
      <w:pPr>
        <w:pStyle w:val="PL"/>
      </w:pPr>
      <w:r w:rsidRPr="00533C32">
        <w:t xml:space="preserve">      parameters:</w:t>
      </w:r>
    </w:p>
    <w:p w14:paraId="6E35DEB2" w14:textId="77777777" w:rsidR="000260B1" w:rsidRPr="00533C32" w:rsidRDefault="000260B1" w:rsidP="000260B1">
      <w:pPr>
        <w:pStyle w:val="PL"/>
      </w:pPr>
      <w:r w:rsidRPr="00533C32">
        <w:t xml:space="preserve">        - name: ueId</w:t>
      </w:r>
    </w:p>
    <w:p w14:paraId="23AD527E" w14:textId="77777777" w:rsidR="000260B1" w:rsidRPr="00533C32" w:rsidRDefault="000260B1" w:rsidP="000260B1">
      <w:pPr>
        <w:pStyle w:val="PL"/>
      </w:pPr>
      <w:r w:rsidRPr="00533C32">
        <w:lastRenderedPageBreak/>
        <w:t xml:space="preserve">          in: path</w:t>
      </w:r>
    </w:p>
    <w:p w14:paraId="4B42811E" w14:textId="77777777" w:rsidR="000260B1" w:rsidRPr="00533C32" w:rsidRDefault="000260B1" w:rsidP="000260B1">
      <w:pPr>
        <w:pStyle w:val="PL"/>
      </w:pPr>
      <w:r w:rsidRPr="00533C32">
        <w:t xml:space="preserve">          required: true</w:t>
      </w:r>
    </w:p>
    <w:p w14:paraId="51603177" w14:textId="77777777" w:rsidR="000260B1" w:rsidRPr="00533C32" w:rsidRDefault="000260B1" w:rsidP="000260B1">
      <w:pPr>
        <w:pStyle w:val="PL"/>
      </w:pPr>
      <w:r w:rsidRPr="00533C32">
        <w:t xml:space="preserve">          schema:</w:t>
      </w:r>
    </w:p>
    <w:p w14:paraId="72568CB3" w14:textId="77777777" w:rsidR="000260B1" w:rsidRPr="00533C32" w:rsidRDefault="000260B1" w:rsidP="000260B1">
      <w:pPr>
        <w:pStyle w:val="PL"/>
      </w:pPr>
      <w:r w:rsidRPr="00533C32">
        <w:t xml:space="preserve">            $ref: 'TS29571_CommonData.yaml#/components/schemas/VarUeId'</w:t>
      </w:r>
    </w:p>
    <w:p w14:paraId="7D60B37F" w14:textId="77777777" w:rsidR="000260B1" w:rsidRPr="00533C32" w:rsidRDefault="000260B1" w:rsidP="000260B1">
      <w:pPr>
        <w:pStyle w:val="PL"/>
      </w:pPr>
      <w:r w:rsidRPr="00533C32">
        <w:t xml:space="preserve">        - name: subsId</w:t>
      </w:r>
    </w:p>
    <w:p w14:paraId="01D314BD" w14:textId="77777777" w:rsidR="000260B1" w:rsidRPr="00533C32" w:rsidRDefault="000260B1" w:rsidP="000260B1">
      <w:pPr>
        <w:pStyle w:val="PL"/>
      </w:pPr>
      <w:r w:rsidRPr="00533C32">
        <w:t xml:space="preserve">          in: path</w:t>
      </w:r>
    </w:p>
    <w:p w14:paraId="19CF450B" w14:textId="77777777" w:rsidR="000260B1" w:rsidRPr="00533C32" w:rsidRDefault="000260B1" w:rsidP="000260B1">
      <w:pPr>
        <w:pStyle w:val="PL"/>
      </w:pPr>
      <w:r w:rsidRPr="00533C32">
        <w:t xml:space="preserve">          required: true</w:t>
      </w:r>
    </w:p>
    <w:p w14:paraId="3F987B2F" w14:textId="77777777" w:rsidR="000260B1" w:rsidRPr="00533C32" w:rsidRDefault="000260B1" w:rsidP="000260B1">
      <w:pPr>
        <w:pStyle w:val="PL"/>
      </w:pPr>
      <w:r w:rsidRPr="00533C32">
        <w:t xml:space="preserve">          schema:</w:t>
      </w:r>
    </w:p>
    <w:p w14:paraId="57BA8FCB" w14:textId="77777777" w:rsidR="000260B1" w:rsidRDefault="000260B1" w:rsidP="000260B1">
      <w:pPr>
        <w:pStyle w:val="PL"/>
        <w:rPr>
          <w:lang w:eastAsia="zh-CN"/>
        </w:rPr>
      </w:pPr>
      <w:r w:rsidRPr="00533C32">
        <w:t xml:space="preserve">            type: string</w:t>
      </w:r>
    </w:p>
    <w:p w14:paraId="2B2B30CB" w14:textId="77777777" w:rsidR="000260B1" w:rsidRPr="002857AD" w:rsidRDefault="000260B1" w:rsidP="000260B1">
      <w:pPr>
        <w:pStyle w:val="PL"/>
      </w:pPr>
      <w:r w:rsidRPr="002857AD">
        <w:t xml:space="preserve">        - name: supported-features</w:t>
      </w:r>
    </w:p>
    <w:p w14:paraId="32FBB19D" w14:textId="77777777" w:rsidR="000260B1" w:rsidRPr="002857AD" w:rsidRDefault="000260B1" w:rsidP="000260B1">
      <w:pPr>
        <w:pStyle w:val="PL"/>
      </w:pPr>
      <w:r w:rsidRPr="002857AD">
        <w:t xml:space="preserve">          in: query</w:t>
      </w:r>
    </w:p>
    <w:p w14:paraId="7CD9B404" w14:textId="77777777" w:rsidR="000260B1" w:rsidRPr="002857AD" w:rsidRDefault="000260B1" w:rsidP="000260B1">
      <w:pPr>
        <w:pStyle w:val="PL"/>
      </w:pPr>
      <w:r w:rsidRPr="002857AD">
        <w:t xml:space="preserve">          description: Features required to be supported by the target NF</w:t>
      </w:r>
    </w:p>
    <w:p w14:paraId="46DBF171" w14:textId="77777777" w:rsidR="000260B1" w:rsidRPr="002857AD" w:rsidRDefault="000260B1" w:rsidP="000260B1">
      <w:pPr>
        <w:pStyle w:val="PL"/>
      </w:pPr>
      <w:r w:rsidRPr="002857AD">
        <w:t xml:space="preserve">          schema:</w:t>
      </w:r>
    </w:p>
    <w:p w14:paraId="7ECA5CC8" w14:textId="77777777" w:rsidR="000260B1" w:rsidRPr="00533C32" w:rsidRDefault="000260B1" w:rsidP="000260B1">
      <w:pPr>
        <w:pStyle w:val="PL"/>
        <w:rPr>
          <w:lang w:eastAsia="zh-CN"/>
        </w:rPr>
      </w:pPr>
      <w:r w:rsidRPr="002857AD">
        <w:t xml:space="preserve">            $ref: 'TS29571_CommonData.yaml#/components/schemas/SupportedFeatures'</w:t>
      </w:r>
    </w:p>
    <w:p w14:paraId="3456519A" w14:textId="77777777" w:rsidR="000260B1" w:rsidRPr="00533C32" w:rsidRDefault="000260B1" w:rsidP="000260B1">
      <w:pPr>
        <w:pStyle w:val="PL"/>
        <w:rPr>
          <w:lang w:eastAsia="zh-CN"/>
        </w:rPr>
      </w:pPr>
      <w:r w:rsidRPr="00533C32">
        <w:t xml:space="preserve">      requestBody:</w:t>
      </w:r>
    </w:p>
    <w:p w14:paraId="6E855EFA" w14:textId="77777777" w:rsidR="000260B1" w:rsidRPr="00533C32" w:rsidRDefault="000260B1" w:rsidP="000260B1">
      <w:pPr>
        <w:pStyle w:val="PL"/>
      </w:pPr>
      <w:r w:rsidRPr="00533C32">
        <w:t xml:space="preserve">        content:</w:t>
      </w:r>
    </w:p>
    <w:p w14:paraId="0D999B74" w14:textId="77777777" w:rsidR="000260B1" w:rsidRPr="00533C32" w:rsidRDefault="000260B1" w:rsidP="000260B1">
      <w:pPr>
        <w:pStyle w:val="PL"/>
      </w:pPr>
      <w:r w:rsidRPr="00533C32">
        <w:t xml:space="preserve">          application/json-patch+json:</w:t>
      </w:r>
    </w:p>
    <w:p w14:paraId="58ED63B7" w14:textId="77777777" w:rsidR="000260B1" w:rsidRPr="00533C32" w:rsidRDefault="000260B1" w:rsidP="000260B1">
      <w:pPr>
        <w:pStyle w:val="PL"/>
      </w:pPr>
      <w:r w:rsidRPr="00533C32">
        <w:t xml:space="preserve">            schema:</w:t>
      </w:r>
    </w:p>
    <w:p w14:paraId="261754A0" w14:textId="77777777" w:rsidR="000260B1" w:rsidRPr="00533C32" w:rsidRDefault="000260B1" w:rsidP="000260B1">
      <w:pPr>
        <w:pStyle w:val="PL"/>
      </w:pPr>
      <w:r w:rsidRPr="00533C32">
        <w:t xml:space="preserve">              type: array</w:t>
      </w:r>
    </w:p>
    <w:p w14:paraId="68163C3D" w14:textId="77777777" w:rsidR="000260B1" w:rsidRPr="00533C32" w:rsidRDefault="000260B1" w:rsidP="000260B1">
      <w:pPr>
        <w:pStyle w:val="PL"/>
      </w:pPr>
      <w:r w:rsidRPr="00533C32">
        <w:t xml:space="preserve">              items:</w:t>
      </w:r>
    </w:p>
    <w:p w14:paraId="3811E041" w14:textId="77777777" w:rsidR="000260B1" w:rsidRPr="00533C32" w:rsidRDefault="000260B1" w:rsidP="000260B1">
      <w:pPr>
        <w:pStyle w:val="PL"/>
      </w:pPr>
      <w:r w:rsidRPr="00533C32">
        <w:t xml:space="preserve">                $ref: 'TS29571_CommonData.yaml#/components/schemas/PatchItem'</w:t>
      </w:r>
    </w:p>
    <w:p w14:paraId="20D4ED44" w14:textId="77777777" w:rsidR="000260B1" w:rsidRPr="00533C32" w:rsidRDefault="000260B1" w:rsidP="000260B1">
      <w:pPr>
        <w:pStyle w:val="PL"/>
      </w:pPr>
      <w:r w:rsidRPr="00533C32">
        <w:t xml:space="preserve">        required: true</w:t>
      </w:r>
    </w:p>
    <w:p w14:paraId="239F0067" w14:textId="77777777" w:rsidR="000260B1" w:rsidRPr="00533C32" w:rsidRDefault="000260B1" w:rsidP="000260B1">
      <w:pPr>
        <w:pStyle w:val="PL"/>
      </w:pPr>
      <w:r w:rsidRPr="00533C32">
        <w:t xml:space="preserve">      responses:</w:t>
      </w:r>
    </w:p>
    <w:p w14:paraId="25DF39D3" w14:textId="77777777" w:rsidR="000260B1" w:rsidRPr="00533C32" w:rsidRDefault="000260B1" w:rsidP="000260B1">
      <w:pPr>
        <w:pStyle w:val="PL"/>
      </w:pPr>
      <w:r w:rsidRPr="00533C32">
        <w:t xml:space="preserve">        '204':</w:t>
      </w:r>
    </w:p>
    <w:p w14:paraId="7FBA1549" w14:textId="77777777" w:rsidR="000260B1" w:rsidRPr="00533C32" w:rsidRDefault="000260B1" w:rsidP="000260B1">
      <w:pPr>
        <w:pStyle w:val="PL"/>
      </w:pPr>
      <w:r w:rsidRPr="00533C32">
        <w:t xml:space="preserve">          description: Expected response to a valid request</w:t>
      </w:r>
    </w:p>
    <w:p w14:paraId="20CF9638" w14:textId="77777777" w:rsidR="000260B1" w:rsidRDefault="000260B1" w:rsidP="000260B1">
      <w:pPr>
        <w:pStyle w:val="PL"/>
        <w:rPr>
          <w:lang w:eastAsia="zh-CN"/>
        </w:rPr>
      </w:pPr>
      <w:r>
        <w:rPr>
          <w:rFonts w:hint="eastAsia"/>
          <w:lang w:eastAsia="zh-CN"/>
        </w:rPr>
        <w:t xml:space="preserve">        '200':</w:t>
      </w:r>
    </w:p>
    <w:p w14:paraId="56C2B031" w14:textId="77777777" w:rsidR="000260B1" w:rsidRPr="000B71E3" w:rsidRDefault="000260B1" w:rsidP="000260B1">
      <w:pPr>
        <w:pStyle w:val="PL"/>
      </w:pPr>
      <w:r w:rsidRPr="000B71E3">
        <w:t xml:space="preserve">          description: Expected response to a valid request</w:t>
      </w:r>
    </w:p>
    <w:p w14:paraId="05EE3D71" w14:textId="77777777" w:rsidR="000260B1" w:rsidRPr="000B71E3" w:rsidRDefault="000260B1" w:rsidP="000260B1">
      <w:pPr>
        <w:pStyle w:val="PL"/>
      </w:pPr>
      <w:r w:rsidRPr="000B71E3">
        <w:t xml:space="preserve">          content:</w:t>
      </w:r>
    </w:p>
    <w:p w14:paraId="1FB7D246" w14:textId="77777777" w:rsidR="000260B1" w:rsidRPr="000B71E3" w:rsidRDefault="000260B1" w:rsidP="000260B1">
      <w:pPr>
        <w:pStyle w:val="PL"/>
      </w:pPr>
      <w:r w:rsidRPr="000B71E3">
        <w:t xml:space="preserve">            application/json:</w:t>
      </w:r>
    </w:p>
    <w:p w14:paraId="6A0A8013" w14:textId="77777777" w:rsidR="000260B1" w:rsidRPr="000B71E3" w:rsidRDefault="000260B1" w:rsidP="000260B1">
      <w:pPr>
        <w:pStyle w:val="PL"/>
      </w:pPr>
      <w:r w:rsidRPr="000B71E3">
        <w:t xml:space="preserve">              schema:</w:t>
      </w:r>
    </w:p>
    <w:p w14:paraId="2FE03F08"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48DEDF7C" w14:textId="77777777" w:rsidR="000260B1" w:rsidRPr="00533C32" w:rsidRDefault="000260B1" w:rsidP="000260B1">
      <w:pPr>
        <w:pStyle w:val="PL"/>
      </w:pPr>
      <w:r w:rsidRPr="00533C32">
        <w:t xml:space="preserve">        '403':</w:t>
      </w:r>
    </w:p>
    <w:p w14:paraId="29308020" w14:textId="77777777" w:rsidR="000260B1" w:rsidRPr="00533C32" w:rsidRDefault="000260B1" w:rsidP="000260B1">
      <w:pPr>
        <w:pStyle w:val="PL"/>
      </w:pPr>
      <w:r w:rsidRPr="00533C32">
        <w:t xml:space="preserve">          description: modification is rejected</w:t>
      </w:r>
    </w:p>
    <w:p w14:paraId="44B00A91" w14:textId="77777777" w:rsidR="000260B1" w:rsidRPr="00533C32" w:rsidRDefault="000260B1" w:rsidP="000260B1">
      <w:pPr>
        <w:pStyle w:val="PL"/>
      </w:pPr>
      <w:r w:rsidRPr="00533C32">
        <w:t xml:space="preserve">          content:</w:t>
      </w:r>
    </w:p>
    <w:p w14:paraId="30922655" w14:textId="77777777" w:rsidR="000260B1" w:rsidRPr="00533C32" w:rsidRDefault="000260B1" w:rsidP="000260B1">
      <w:pPr>
        <w:pStyle w:val="PL"/>
      </w:pPr>
      <w:r w:rsidRPr="00533C32">
        <w:t xml:space="preserve">            application/problem+json:</w:t>
      </w:r>
    </w:p>
    <w:p w14:paraId="71D5538E" w14:textId="77777777" w:rsidR="000260B1" w:rsidRPr="00533C32" w:rsidRDefault="000260B1" w:rsidP="000260B1">
      <w:pPr>
        <w:pStyle w:val="PL"/>
      </w:pPr>
      <w:r w:rsidRPr="00533C32">
        <w:t xml:space="preserve">              schema:</w:t>
      </w:r>
    </w:p>
    <w:p w14:paraId="1FF37622" w14:textId="77777777" w:rsidR="000260B1" w:rsidRPr="00533C32" w:rsidRDefault="000260B1" w:rsidP="000260B1">
      <w:pPr>
        <w:pStyle w:val="PL"/>
      </w:pPr>
      <w:r w:rsidRPr="00533C32">
        <w:t xml:space="preserve">                $ref: 'TS29571_CommonData.yaml#/components/schemas/ProblemDetails'</w:t>
      </w:r>
    </w:p>
    <w:p w14:paraId="5A07C074" w14:textId="77777777" w:rsidR="000260B1" w:rsidRDefault="000260B1" w:rsidP="000260B1">
      <w:pPr>
        <w:pStyle w:val="PL"/>
        <w:rPr>
          <w:lang w:eastAsia="zh-CN"/>
        </w:rPr>
      </w:pPr>
      <w:r w:rsidRPr="00533C32">
        <w:t xml:space="preserve">        default:</w:t>
      </w:r>
    </w:p>
    <w:p w14:paraId="766F14A1"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1E77534F" w14:textId="77777777" w:rsidR="000260B1" w:rsidRDefault="000260B1" w:rsidP="000260B1">
      <w:pPr>
        <w:pStyle w:val="PL"/>
        <w:rPr>
          <w:lang w:eastAsia="zh-CN"/>
        </w:rPr>
      </w:pPr>
    </w:p>
    <w:p w14:paraId="62C3CA0D" w14:textId="77777777" w:rsidR="000260B1" w:rsidRPr="00533C32" w:rsidRDefault="000260B1" w:rsidP="000260B1">
      <w:pPr>
        <w:pStyle w:val="PL"/>
      </w:pPr>
      <w:r w:rsidRPr="00533C32">
        <w:t xml:space="preserve">    get:</w:t>
      </w:r>
    </w:p>
    <w:p w14:paraId="0C2B3216" w14:textId="77777777" w:rsidR="000260B1" w:rsidRPr="00533C32" w:rsidRDefault="000260B1" w:rsidP="000260B1">
      <w:pPr>
        <w:pStyle w:val="PL"/>
      </w:pPr>
      <w:r w:rsidRPr="00533C32">
        <w:t xml:space="preserve">      summary: Retrieve AMF subscription Info</w:t>
      </w:r>
    </w:p>
    <w:p w14:paraId="702D35E7" w14:textId="77777777" w:rsidR="000260B1" w:rsidRPr="00533C32" w:rsidRDefault="000260B1" w:rsidP="000260B1">
      <w:pPr>
        <w:pStyle w:val="PL"/>
      </w:pPr>
      <w:r w:rsidRPr="00533C32">
        <w:t xml:space="preserve">      operationId: GetAmfSubscriptionInfo</w:t>
      </w:r>
    </w:p>
    <w:p w14:paraId="1179DCCD" w14:textId="77777777" w:rsidR="000260B1" w:rsidRPr="00533C32" w:rsidRDefault="000260B1" w:rsidP="000260B1">
      <w:pPr>
        <w:pStyle w:val="PL"/>
      </w:pPr>
      <w:r w:rsidRPr="00533C32">
        <w:t xml:space="preserve">      tags:</w:t>
      </w:r>
    </w:p>
    <w:p w14:paraId="0B185DF2" w14:textId="77777777" w:rsidR="000260B1" w:rsidRDefault="000260B1" w:rsidP="000260B1">
      <w:pPr>
        <w:pStyle w:val="PL"/>
        <w:rPr>
          <w:lang w:eastAsia="zh-CN"/>
        </w:rPr>
      </w:pPr>
      <w:r w:rsidRPr="00533C32">
        <w:t xml:space="preserve">        - Query AMF Subscription Info (Document)</w:t>
      </w:r>
    </w:p>
    <w:p w14:paraId="40D8CC9A" w14:textId="77777777" w:rsidR="000260B1" w:rsidRDefault="000260B1" w:rsidP="000260B1">
      <w:pPr>
        <w:pStyle w:val="PL"/>
      </w:pPr>
      <w:r>
        <w:t xml:space="preserve">      security:</w:t>
      </w:r>
    </w:p>
    <w:p w14:paraId="582E18EB" w14:textId="77777777" w:rsidR="000260B1" w:rsidRDefault="000260B1" w:rsidP="000260B1">
      <w:pPr>
        <w:pStyle w:val="PL"/>
      </w:pPr>
      <w:r>
        <w:t xml:space="preserve">        - {}</w:t>
      </w:r>
    </w:p>
    <w:p w14:paraId="7B7EDB90" w14:textId="77777777" w:rsidR="000260B1" w:rsidRDefault="000260B1" w:rsidP="000260B1">
      <w:pPr>
        <w:pStyle w:val="PL"/>
      </w:pPr>
      <w:r>
        <w:t xml:space="preserve">        - oAuth2ClientCredentials:</w:t>
      </w:r>
    </w:p>
    <w:p w14:paraId="4CBA2E9B" w14:textId="77777777" w:rsidR="000260B1" w:rsidRDefault="000260B1" w:rsidP="000260B1">
      <w:pPr>
        <w:pStyle w:val="PL"/>
      </w:pPr>
      <w:r>
        <w:t xml:space="preserve">          - nudr-dr</w:t>
      </w:r>
    </w:p>
    <w:p w14:paraId="1D9ABD90" w14:textId="77777777" w:rsidR="000260B1" w:rsidRDefault="000260B1" w:rsidP="000260B1">
      <w:pPr>
        <w:pStyle w:val="PL"/>
      </w:pPr>
      <w:r>
        <w:t xml:space="preserve">        - oAuth2ClientCredentials:</w:t>
      </w:r>
    </w:p>
    <w:p w14:paraId="5466FB34" w14:textId="77777777" w:rsidR="000260B1" w:rsidRDefault="000260B1" w:rsidP="000260B1">
      <w:pPr>
        <w:pStyle w:val="PL"/>
      </w:pPr>
      <w:r>
        <w:t xml:space="preserve">          - nudr-dr</w:t>
      </w:r>
    </w:p>
    <w:p w14:paraId="0DBFD515" w14:textId="77777777" w:rsidR="000260B1" w:rsidRPr="00533C32" w:rsidRDefault="000260B1" w:rsidP="000260B1">
      <w:pPr>
        <w:pStyle w:val="PL"/>
        <w:rPr>
          <w:lang w:eastAsia="zh-CN"/>
        </w:rPr>
      </w:pPr>
      <w:r>
        <w:t xml:space="preserve">          - nudr-dr:subscription-data</w:t>
      </w:r>
    </w:p>
    <w:p w14:paraId="135E3C48" w14:textId="77777777" w:rsidR="000260B1" w:rsidRPr="00533C32" w:rsidRDefault="000260B1" w:rsidP="000260B1">
      <w:pPr>
        <w:pStyle w:val="PL"/>
      </w:pPr>
      <w:r w:rsidRPr="00533C32">
        <w:t xml:space="preserve">      parameters:</w:t>
      </w:r>
    </w:p>
    <w:p w14:paraId="213B4BBB" w14:textId="77777777" w:rsidR="000260B1" w:rsidRPr="00533C32" w:rsidRDefault="000260B1" w:rsidP="000260B1">
      <w:pPr>
        <w:pStyle w:val="PL"/>
      </w:pPr>
      <w:r w:rsidRPr="00533C32">
        <w:t xml:space="preserve">        - name: ueId</w:t>
      </w:r>
    </w:p>
    <w:p w14:paraId="7AD519E6" w14:textId="77777777" w:rsidR="000260B1" w:rsidRPr="00533C32" w:rsidRDefault="000260B1" w:rsidP="000260B1">
      <w:pPr>
        <w:pStyle w:val="PL"/>
      </w:pPr>
      <w:r w:rsidRPr="00533C32">
        <w:t xml:space="preserve">          in: path</w:t>
      </w:r>
    </w:p>
    <w:p w14:paraId="5C4F8C02" w14:textId="77777777" w:rsidR="000260B1" w:rsidRPr="00533C32" w:rsidRDefault="000260B1" w:rsidP="000260B1">
      <w:pPr>
        <w:pStyle w:val="PL"/>
      </w:pPr>
      <w:r w:rsidRPr="00533C32">
        <w:t xml:space="preserve">          required: true</w:t>
      </w:r>
    </w:p>
    <w:p w14:paraId="72BB0184" w14:textId="77777777" w:rsidR="000260B1" w:rsidRPr="00533C32" w:rsidRDefault="000260B1" w:rsidP="000260B1">
      <w:pPr>
        <w:pStyle w:val="PL"/>
      </w:pPr>
      <w:r w:rsidRPr="00533C32">
        <w:t xml:space="preserve">          schema:</w:t>
      </w:r>
    </w:p>
    <w:p w14:paraId="0B360829" w14:textId="77777777" w:rsidR="000260B1" w:rsidRPr="00533C32" w:rsidRDefault="000260B1" w:rsidP="000260B1">
      <w:pPr>
        <w:pStyle w:val="PL"/>
      </w:pPr>
      <w:r w:rsidRPr="00533C32">
        <w:t xml:space="preserve">            $ref: 'TS29571_CommonData.yaml#/components/schemas/VarUeId'</w:t>
      </w:r>
    </w:p>
    <w:p w14:paraId="32E3D341" w14:textId="77777777" w:rsidR="000260B1" w:rsidRPr="00533C32" w:rsidRDefault="000260B1" w:rsidP="000260B1">
      <w:pPr>
        <w:pStyle w:val="PL"/>
      </w:pPr>
      <w:r w:rsidRPr="00533C32">
        <w:t xml:space="preserve">        - name: subsId</w:t>
      </w:r>
    </w:p>
    <w:p w14:paraId="692C2D97" w14:textId="77777777" w:rsidR="000260B1" w:rsidRPr="00533C32" w:rsidRDefault="000260B1" w:rsidP="000260B1">
      <w:pPr>
        <w:pStyle w:val="PL"/>
      </w:pPr>
      <w:r w:rsidRPr="00533C32">
        <w:t xml:space="preserve">          in: path</w:t>
      </w:r>
    </w:p>
    <w:p w14:paraId="5EDDF6E9" w14:textId="77777777" w:rsidR="000260B1" w:rsidRPr="00533C32" w:rsidRDefault="000260B1" w:rsidP="000260B1">
      <w:pPr>
        <w:pStyle w:val="PL"/>
      </w:pPr>
      <w:r w:rsidRPr="00533C32">
        <w:t xml:space="preserve">          required: true</w:t>
      </w:r>
    </w:p>
    <w:p w14:paraId="0456288F" w14:textId="77777777" w:rsidR="000260B1" w:rsidRPr="00533C32" w:rsidRDefault="000260B1" w:rsidP="000260B1">
      <w:pPr>
        <w:pStyle w:val="PL"/>
      </w:pPr>
      <w:r w:rsidRPr="00533C32">
        <w:t xml:space="preserve">          schema:</w:t>
      </w:r>
    </w:p>
    <w:p w14:paraId="785E963D" w14:textId="77777777" w:rsidR="000260B1" w:rsidRPr="00533C32" w:rsidRDefault="000260B1" w:rsidP="000260B1">
      <w:pPr>
        <w:pStyle w:val="PL"/>
      </w:pPr>
      <w:r w:rsidRPr="00533C32">
        <w:t xml:space="preserve">            type: string</w:t>
      </w:r>
    </w:p>
    <w:p w14:paraId="5FB6AD60" w14:textId="77777777" w:rsidR="000260B1" w:rsidRPr="00533C32" w:rsidRDefault="000260B1" w:rsidP="000260B1">
      <w:pPr>
        <w:pStyle w:val="PL"/>
      </w:pPr>
      <w:r w:rsidRPr="00533C32">
        <w:t xml:space="preserve">      responses:</w:t>
      </w:r>
    </w:p>
    <w:p w14:paraId="7E262898" w14:textId="77777777" w:rsidR="000260B1" w:rsidRPr="00533C32" w:rsidRDefault="000260B1" w:rsidP="000260B1">
      <w:pPr>
        <w:pStyle w:val="PL"/>
      </w:pPr>
      <w:r w:rsidRPr="00533C32">
        <w:t xml:space="preserve">        '200':</w:t>
      </w:r>
    </w:p>
    <w:p w14:paraId="18F03E91" w14:textId="77777777" w:rsidR="000260B1" w:rsidRPr="00533C32" w:rsidRDefault="000260B1" w:rsidP="000260B1">
      <w:pPr>
        <w:pStyle w:val="PL"/>
      </w:pPr>
      <w:r w:rsidRPr="00533C32">
        <w:t xml:space="preserve">          description: OK</w:t>
      </w:r>
    </w:p>
    <w:p w14:paraId="539CF127" w14:textId="77777777" w:rsidR="000260B1" w:rsidRPr="00533C32" w:rsidRDefault="000260B1" w:rsidP="000260B1">
      <w:pPr>
        <w:pStyle w:val="PL"/>
      </w:pPr>
      <w:r w:rsidRPr="00533C32">
        <w:t xml:space="preserve">          content:</w:t>
      </w:r>
    </w:p>
    <w:p w14:paraId="46DC5303" w14:textId="77777777" w:rsidR="000260B1" w:rsidRPr="00533C32" w:rsidRDefault="000260B1" w:rsidP="000260B1">
      <w:pPr>
        <w:pStyle w:val="PL"/>
      </w:pPr>
      <w:r w:rsidRPr="00533C32">
        <w:t xml:space="preserve">            application/json:</w:t>
      </w:r>
    </w:p>
    <w:p w14:paraId="0D697EDF" w14:textId="77777777" w:rsidR="000260B1" w:rsidRPr="00533C32" w:rsidRDefault="000260B1" w:rsidP="000260B1">
      <w:pPr>
        <w:pStyle w:val="PL"/>
      </w:pPr>
      <w:r w:rsidRPr="00533C32">
        <w:t xml:space="preserve">              schema:</w:t>
      </w:r>
    </w:p>
    <w:p w14:paraId="2334F041" w14:textId="77777777" w:rsidR="000260B1" w:rsidRPr="00533C32" w:rsidRDefault="000260B1" w:rsidP="000260B1">
      <w:pPr>
        <w:pStyle w:val="PL"/>
      </w:pPr>
      <w:r w:rsidRPr="00533C32">
        <w:t xml:space="preserve">                type: array</w:t>
      </w:r>
    </w:p>
    <w:p w14:paraId="40F1ACC7" w14:textId="77777777" w:rsidR="000260B1" w:rsidRPr="00533C32" w:rsidRDefault="000260B1" w:rsidP="000260B1">
      <w:pPr>
        <w:pStyle w:val="PL"/>
      </w:pPr>
      <w:r w:rsidRPr="00533C32">
        <w:t xml:space="preserve">                items:</w:t>
      </w:r>
    </w:p>
    <w:p w14:paraId="127E2CDB" w14:textId="77777777" w:rsidR="000260B1" w:rsidRPr="00533C32" w:rsidRDefault="000260B1" w:rsidP="000260B1">
      <w:pPr>
        <w:pStyle w:val="PL"/>
      </w:pPr>
      <w:r w:rsidRPr="00533C32">
        <w:t xml:space="preserve">                  $ref: '#/components/schemas/AmfSubscriptionInfo'</w:t>
      </w:r>
    </w:p>
    <w:p w14:paraId="0D8B89E1" w14:textId="77777777" w:rsidR="000260B1" w:rsidRPr="00533C32" w:rsidRDefault="000260B1" w:rsidP="000260B1">
      <w:pPr>
        <w:pStyle w:val="PL"/>
      </w:pPr>
      <w:r w:rsidRPr="00533C32">
        <w:t xml:space="preserve">                minItems: 1</w:t>
      </w:r>
    </w:p>
    <w:p w14:paraId="3D3538AE" w14:textId="77777777" w:rsidR="000260B1" w:rsidRDefault="000260B1" w:rsidP="000260B1">
      <w:pPr>
        <w:pStyle w:val="PL"/>
        <w:rPr>
          <w:lang w:eastAsia="zh-CN"/>
        </w:rPr>
      </w:pPr>
      <w:r w:rsidRPr="00533C32">
        <w:t xml:space="preserve">        default:</w:t>
      </w:r>
    </w:p>
    <w:p w14:paraId="3DCC510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24DC0B3" w14:textId="77777777" w:rsidR="000260B1" w:rsidRPr="00533C32" w:rsidRDefault="000260B1" w:rsidP="000260B1">
      <w:pPr>
        <w:pStyle w:val="PL"/>
        <w:rPr>
          <w:lang w:eastAsia="zh-CN"/>
        </w:rPr>
      </w:pPr>
    </w:p>
    <w:p w14:paraId="5BE68B96" w14:textId="77777777" w:rsidR="000260B1" w:rsidRDefault="000260B1" w:rsidP="000260B1">
      <w:pPr>
        <w:pStyle w:val="PL"/>
      </w:pPr>
      <w:r>
        <w:t xml:space="preserve">  /subscription-data/{ueId}/context-data/ee-subscriptions/{subsId}/smf-subscriptions:</w:t>
      </w:r>
    </w:p>
    <w:p w14:paraId="3685DD4C" w14:textId="77777777" w:rsidR="000260B1" w:rsidRDefault="000260B1" w:rsidP="000260B1">
      <w:pPr>
        <w:pStyle w:val="PL"/>
      </w:pPr>
      <w:r>
        <w:t xml:space="preserve">    put:</w:t>
      </w:r>
    </w:p>
    <w:p w14:paraId="4887845A" w14:textId="77777777" w:rsidR="000260B1" w:rsidRDefault="000260B1" w:rsidP="000260B1">
      <w:pPr>
        <w:pStyle w:val="PL"/>
      </w:pPr>
      <w:r>
        <w:lastRenderedPageBreak/>
        <w:t xml:space="preserve">      summary: Create SMF Subscription Info</w:t>
      </w:r>
    </w:p>
    <w:p w14:paraId="11ED3F13" w14:textId="77777777" w:rsidR="000260B1" w:rsidRDefault="000260B1" w:rsidP="000260B1">
      <w:pPr>
        <w:pStyle w:val="PL"/>
      </w:pPr>
      <w:r>
        <w:t xml:space="preserve">      operationId: Create SMF Subscriptions</w:t>
      </w:r>
    </w:p>
    <w:p w14:paraId="55996F3A" w14:textId="77777777" w:rsidR="000260B1" w:rsidRDefault="000260B1" w:rsidP="000260B1">
      <w:pPr>
        <w:pStyle w:val="PL"/>
      </w:pPr>
      <w:r>
        <w:t xml:space="preserve">      tags:</w:t>
      </w:r>
    </w:p>
    <w:p w14:paraId="7A4CEE2A" w14:textId="77777777" w:rsidR="000260B1" w:rsidRDefault="000260B1" w:rsidP="000260B1">
      <w:pPr>
        <w:pStyle w:val="PL"/>
        <w:rPr>
          <w:lang w:eastAsia="zh-CN"/>
        </w:rPr>
      </w:pPr>
      <w:r>
        <w:t xml:space="preserve">        - SMF Event Subscription Info (Document)</w:t>
      </w:r>
    </w:p>
    <w:p w14:paraId="7459C940" w14:textId="77777777" w:rsidR="000260B1" w:rsidRDefault="000260B1" w:rsidP="000260B1">
      <w:pPr>
        <w:pStyle w:val="PL"/>
      </w:pPr>
      <w:r>
        <w:t xml:space="preserve">      security:</w:t>
      </w:r>
    </w:p>
    <w:p w14:paraId="338A902A" w14:textId="77777777" w:rsidR="000260B1" w:rsidRDefault="000260B1" w:rsidP="000260B1">
      <w:pPr>
        <w:pStyle w:val="PL"/>
      </w:pPr>
      <w:r>
        <w:t xml:space="preserve">        - {}</w:t>
      </w:r>
    </w:p>
    <w:p w14:paraId="65C97518" w14:textId="77777777" w:rsidR="000260B1" w:rsidRDefault="000260B1" w:rsidP="000260B1">
      <w:pPr>
        <w:pStyle w:val="PL"/>
      </w:pPr>
      <w:r>
        <w:t xml:space="preserve">        - oAuth2ClientCredentials:</w:t>
      </w:r>
    </w:p>
    <w:p w14:paraId="7C9E11C0" w14:textId="77777777" w:rsidR="000260B1" w:rsidRDefault="000260B1" w:rsidP="000260B1">
      <w:pPr>
        <w:pStyle w:val="PL"/>
      </w:pPr>
      <w:r>
        <w:t xml:space="preserve">          - nudr-dr</w:t>
      </w:r>
    </w:p>
    <w:p w14:paraId="571BF280" w14:textId="77777777" w:rsidR="000260B1" w:rsidRDefault="000260B1" w:rsidP="000260B1">
      <w:pPr>
        <w:pStyle w:val="PL"/>
      </w:pPr>
      <w:r>
        <w:t xml:space="preserve">        - oAuth2ClientCredentials:</w:t>
      </w:r>
    </w:p>
    <w:p w14:paraId="66330D29" w14:textId="77777777" w:rsidR="000260B1" w:rsidRDefault="000260B1" w:rsidP="000260B1">
      <w:pPr>
        <w:pStyle w:val="PL"/>
      </w:pPr>
      <w:r>
        <w:t xml:space="preserve">          - nudr-dr</w:t>
      </w:r>
    </w:p>
    <w:p w14:paraId="4F8CD6FA" w14:textId="77777777" w:rsidR="000260B1" w:rsidRDefault="000260B1" w:rsidP="000260B1">
      <w:pPr>
        <w:pStyle w:val="PL"/>
        <w:rPr>
          <w:lang w:eastAsia="zh-CN"/>
        </w:rPr>
      </w:pPr>
      <w:r>
        <w:t xml:space="preserve">          - nudr-dr:subscription-data</w:t>
      </w:r>
    </w:p>
    <w:p w14:paraId="6920230A" w14:textId="77777777" w:rsidR="000260B1" w:rsidRDefault="000260B1" w:rsidP="000260B1">
      <w:pPr>
        <w:pStyle w:val="PL"/>
      </w:pPr>
      <w:r>
        <w:t xml:space="preserve">      parameters:</w:t>
      </w:r>
    </w:p>
    <w:p w14:paraId="10ED17E5" w14:textId="77777777" w:rsidR="000260B1" w:rsidRDefault="000260B1" w:rsidP="000260B1">
      <w:pPr>
        <w:pStyle w:val="PL"/>
      </w:pPr>
      <w:r>
        <w:t xml:space="preserve">        - name: ueId</w:t>
      </w:r>
    </w:p>
    <w:p w14:paraId="72BA56D3" w14:textId="77777777" w:rsidR="000260B1" w:rsidRDefault="000260B1" w:rsidP="000260B1">
      <w:pPr>
        <w:pStyle w:val="PL"/>
      </w:pPr>
      <w:r>
        <w:t xml:space="preserve">          in: path</w:t>
      </w:r>
    </w:p>
    <w:p w14:paraId="71A1C40D" w14:textId="77777777" w:rsidR="000260B1" w:rsidRDefault="000260B1" w:rsidP="000260B1">
      <w:pPr>
        <w:pStyle w:val="PL"/>
      </w:pPr>
      <w:r>
        <w:t xml:space="preserve">          required: true</w:t>
      </w:r>
    </w:p>
    <w:p w14:paraId="65EB1A09" w14:textId="77777777" w:rsidR="000260B1" w:rsidRDefault="000260B1" w:rsidP="000260B1">
      <w:pPr>
        <w:pStyle w:val="PL"/>
      </w:pPr>
      <w:r>
        <w:t xml:space="preserve">          schema:</w:t>
      </w:r>
    </w:p>
    <w:p w14:paraId="0752BA18" w14:textId="77777777" w:rsidR="000260B1" w:rsidRDefault="000260B1" w:rsidP="000260B1">
      <w:pPr>
        <w:pStyle w:val="PL"/>
      </w:pPr>
      <w:r>
        <w:t xml:space="preserve">            $ref: 'TS29571_CommonData.yaml#/components/schemas/VarUeId'</w:t>
      </w:r>
    </w:p>
    <w:p w14:paraId="0BB9D0A3" w14:textId="77777777" w:rsidR="000260B1" w:rsidRDefault="000260B1" w:rsidP="000260B1">
      <w:pPr>
        <w:pStyle w:val="PL"/>
      </w:pPr>
      <w:r>
        <w:t xml:space="preserve">        - name: subsId</w:t>
      </w:r>
    </w:p>
    <w:p w14:paraId="7285AD3E" w14:textId="77777777" w:rsidR="000260B1" w:rsidRDefault="000260B1" w:rsidP="000260B1">
      <w:pPr>
        <w:pStyle w:val="PL"/>
      </w:pPr>
      <w:r>
        <w:t xml:space="preserve">          in: path</w:t>
      </w:r>
    </w:p>
    <w:p w14:paraId="0D540DED" w14:textId="77777777" w:rsidR="000260B1" w:rsidRDefault="000260B1" w:rsidP="000260B1">
      <w:pPr>
        <w:pStyle w:val="PL"/>
      </w:pPr>
      <w:r>
        <w:t xml:space="preserve">          required: true</w:t>
      </w:r>
    </w:p>
    <w:p w14:paraId="6CA6EDE0" w14:textId="77777777" w:rsidR="000260B1" w:rsidRDefault="000260B1" w:rsidP="000260B1">
      <w:pPr>
        <w:pStyle w:val="PL"/>
      </w:pPr>
      <w:r>
        <w:t xml:space="preserve">          schema:</w:t>
      </w:r>
    </w:p>
    <w:p w14:paraId="5B008DBB" w14:textId="77777777" w:rsidR="000260B1" w:rsidRDefault="000260B1" w:rsidP="000260B1">
      <w:pPr>
        <w:pStyle w:val="PL"/>
      </w:pPr>
      <w:r>
        <w:t xml:space="preserve">            type: string</w:t>
      </w:r>
    </w:p>
    <w:p w14:paraId="3F4A1361" w14:textId="77777777" w:rsidR="000260B1" w:rsidRDefault="000260B1" w:rsidP="000260B1">
      <w:pPr>
        <w:pStyle w:val="PL"/>
      </w:pPr>
      <w:r>
        <w:t xml:space="preserve">      requestBody:</w:t>
      </w:r>
    </w:p>
    <w:p w14:paraId="17D63EEA" w14:textId="77777777" w:rsidR="000260B1" w:rsidRDefault="000260B1" w:rsidP="000260B1">
      <w:pPr>
        <w:pStyle w:val="PL"/>
      </w:pPr>
      <w:r>
        <w:t xml:space="preserve">        content:</w:t>
      </w:r>
    </w:p>
    <w:p w14:paraId="11386636" w14:textId="77777777" w:rsidR="000260B1" w:rsidRDefault="000260B1" w:rsidP="000260B1">
      <w:pPr>
        <w:pStyle w:val="PL"/>
      </w:pPr>
      <w:r>
        <w:t xml:space="preserve">          application/json:</w:t>
      </w:r>
    </w:p>
    <w:p w14:paraId="3BB5D8DE" w14:textId="77777777" w:rsidR="000260B1" w:rsidRDefault="000260B1" w:rsidP="000260B1">
      <w:pPr>
        <w:pStyle w:val="PL"/>
      </w:pPr>
      <w:r>
        <w:t xml:space="preserve">            schema:</w:t>
      </w:r>
    </w:p>
    <w:p w14:paraId="4A4D9FC7" w14:textId="77777777" w:rsidR="000260B1" w:rsidRDefault="000260B1" w:rsidP="000260B1">
      <w:pPr>
        <w:pStyle w:val="PL"/>
        <w:outlineLvl w:val="0"/>
      </w:pPr>
      <w:r>
        <w:t xml:space="preserve">              $ref: '#/components/schemas/SmfSubscriptionInfo'</w:t>
      </w:r>
    </w:p>
    <w:p w14:paraId="1EF77B0C" w14:textId="77777777" w:rsidR="000260B1" w:rsidRDefault="000260B1" w:rsidP="000260B1">
      <w:pPr>
        <w:pStyle w:val="PL"/>
      </w:pPr>
      <w:r>
        <w:t xml:space="preserve">        required: true</w:t>
      </w:r>
    </w:p>
    <w:p w14:paraId="17384877" w14:textId="77777777" w:rsidR="000260B1" w:rsidRDefault="000260B1" w:rsidP="000260B1">
      <w:pPr>
        <w:pStyle w:val="PL"/>
      </w:pPr>
      <w:r>
        <w:t xml:space="preserve">      responses:</w:t>
      </w:r>
    </w:p>
    <w:p w14:paraId="6540AD2F" w14:textId="77777777" w:rsidR="000260B1" w:rsidRDefault="000260B1" w:rsidP="000260B1">
      <w:pPr>
        <w:pStyle w:val="PL"/>
      </w:pPr>
      <w:r>
        <w:t xml:space="preserve">        '204':</w:t>
      </w:r>
    </w:p>
    <w:p w14:paraId="7D40C780" w14:textId="77777777" w:rsidR="000260B1" w:rsidRDefault="000260B1" w:rsidP="000260B1">
      <w:pPr>
        <w:pStyle w:val="PL"/>
      </w:pPr>
      <w:r>
        <w:t xml:space="preserve">          description: Upon success, an empty response body shall be returned</w:t>
      </w:r>
    </w:p>
    <w:p w14:paraId="39327B20" w14:textId="77777777" w:rsidR="000260B1" w:rsidRDefault="000260B1" w:rsidP="000260B1">
      <w:pPr>
        <w:pStyle w:val="PL"/>
      </w:pPr>
      <w:r>
        <w:t xml:space="preserve">        '201':</w:t>
      </w:r>
    </w:p>
    <w:p w14:paraId="60AA5DC1" w14:textId="77777777" w:rsidR="000260B1" w:rsidRDefault="000260B1" w:rsidP="000260B1">
      <w:pPr>
        <w:pStyle w:val="PL"/>
      </w:pPr>
      <w:r>
        <w:t xml:space="preserve">          description: Upon successful creation, the created resource shall be returned</w:t>
      </w:r>
    </w:p>
    <w:p w14:paraId="02DB9ADF" w14:textId="77777777" w:rsidR="000260B1" w:rsidRDefault="000260B1" w:rsidP="000260B1">
      <w:pPr>
        <w:pStyle w:val="PL"/>
      </w:pPr>
      <w:r>
        <w:t xml:space="preserve">          content:</w:t>
      </w:r>
    </w:p>
    <w:p w14:paraId="3DD103C0" w14:textId="77777777" w:rsidR="000260B1" w:rsidRDefault="000260B1" w:rsidP="000260B1">
      <w:pPr>
        <w:pStyle w:val="PL"/>
      </w:pPr>
      <w:r>
        <w:t xml:space="preserve">            application/json:</w:t>
      </w:r>
    </w:p>
    <w:p w14:paraId="1689B313" w14:textId="77777777" w:rsidR="000260B1" w:rsidRDefault="000260B1" w:rsidP="000260B1">
      <w:pPr>
        <w:pStyle w:val="PL"/>
      </w:pPr>
      <w:r>
        <w:t xml:space="preserve">              schema:</w:t>
      </w:r>
    </w:p>
    <w:p w14:paraId="3BA78D9C" w14:textId="77777777" w:rsidR="000260B1" w:rsidRDefault="000260B1" w:rsidP="000260B1">
      <w:pPr>
        <w:pStyle w:val="PL"/>
        <w:outlineLvl w:val="0"/>
        <w:rPr>
          <w:lang w:eastAsia="zh-CN"/>
        </w:rPr>
      </w:pPr>
      <w:r>
        <w:t xml:space="preserve">                $ref: '#/components/schemas/SmfSubscriptionInfo'</w:t>
      </w:r>
    </w:p>
    <w:p w14:paraId="25F06BDF" w14:textId="77777777" w:rsidR="000260B1" w:rsidRDefault="000260B1" w:rsidP="000260B1">
      <w:pPr>
        <w:pStyle w:val="PL"/>
        <w:rPr>
          <w:lang w:eastAsia="zh-CN"/>
        </w:rPr>
      </w:pPr>
      <w:r>
        <w:t xml:space="preserve">        default:</w:t>
      </w:r>
    </w:p>
    <w:p w14:paraId="13670775" w14:textId="77777777" w:rsidR="000260B1" w:rsidRDefault="000260B1" w:rsidP="000260B1">
      <w:pPr>
        <w:pStyle w:val="PL"/>
        <w:rPr>
          <w:lang w:eastAsia="zh-CN"/>
        </w:rPr>
      </w:pPr>
      <w:r>
        <w:t xml:space="preserve">          $ref: 'TS29571_CommonData.yaml#/components/responses/default'</w:t>
      </w:r>
    </w:p>
    <w:p w14:paraId="7295C4E1" w14:textId="77777777" w:rsidR="000260B1" w:rsidRDefault="000260B1" w:rsidP="000260B1">
      <w:pPr>
        <w:pStyle w:val="PL"/>
        <w:rPr>
          <w:lang w:eastAsia="zh-CN"/>
        </w:rPr>
      </w:pPr>
    </w:p>
    <w:p w14:paraId="76AEE079" w14:textId="77777777" w:rsidR="000260B1" w:rsidRDefault="000260B1" w:rsidP="000260B1">
      <w:pPr>
        <w:pStyle w:val="PL"/>
      </w:pPr>
      <w:r>
        <w:t xml:space="preserve">    delete:</w:t>
      </w:r>
    </w:p>
    <w:p w14:paraId="2DE68229" w14:textId="77777777" w:rsidR="000260B1" w:rsidRDefault="000260B1" w:rsidP="000260B1">
      <w:pPr>
        <w:pStyle w:val="PL"/>
      </w:pPr>
      <w:r>
        <w:t xml:space="preserve">      summary: Delete SMF Subscription Info</w:t>
      </w:r>
    </w:p>
    <w:p w14:paraId="7F1C30A3" w14:textId="77777777" w:rsidR="000260B1" w:rsidRDefault="000260B1" w:rsidP="000260B1">
      <w:pPr>
        <w:pStyle w:val="PL"/>
      </w:pPr>
      <w:r>
        <w:t xml:space="preserve">      operationId: RemoveSmfSubscriptionsInfo</w:t>
      </w:r>
    </w:p>
    <w:p w14:paraId="7782E3EF" w14:textId="77777777" w:rsidR="000260B1" w:rsidRDefault="000260B1" w:rsidP="000260B1">
      <w:pPr>
        <w:pStyle w:val="PL"/>
      </w:pPr>
      <w:r>
        <w:t xml:space="preserve">      tags:</w:t>
      </w:r>
    </w:p>
    <w:p w14:paraId="736F3870" w14:textId="77777777" w:rsidR="000260B1" w:rsidRDefault="000260B1" w:rsidP="000260B1">
      <w:pPr>
        <w:pStyle w:val="PL"/>
        <w:rPr>
          <w:lang w:eastAsia="zh-CN"/>
        </w:rPr>
      </w:pPr>
      <w:r>
        <w:t xml:space="preserve">        - SMF Event Subscription Info (Document)</w:t>
      </w:r>
    </w:p>
    <w:p w14:paraId="0CD52131" w14:textId="77777777" w:rsidR="000260B1" w:rsidRDefault="000260B1" w:rsidP="000260B1">
      <w:pPr>
        <w:pStyle w:val="PL"/>
      </w:pPr>
      <w:r>
        <w:t xml:space="preserve">      security:</w:t>
      </w:r>
    </w:p>
    <w:p w14:paraId="67671C0E" w14:textId="77777777" w:rsidR="000260B1" w:rsidRDefault="000260B1" w:rsidP="000260B1">
      <w:pPr>
        <w:pStyle w:val="PL"/>
      </w:pPr>
      <w:r>
        <w:t xml:space="preserve">        - {}</w:t>
      </w:r>
    </w:p>
    <w:p w14:paraId="79AC3B52" w14:textId="77777777" w:rsidR="000260B1" w:rsidRDefault="000260B1" w:rsidP="000260B1">
      <w:pPr>
        <w:pStyle w:val="PL"/>
      </w:pPr>
      <w:r>
        <w:t xml:space="preserve">        - oAuth2ClientCredentials:</w:t>
      </w:r>
    </w:p>
    <w:p w14:paraId="5F6CAAC1" w14:textId="77777777" w:rsidR="000260B1" w:rsidRDefault="000260B1" w:rsidP="000260B1">
      <w:pPr>
        <w:pStyle w:val="PL"/>
      </w:pPr>
      <w:r>
        <w:t xml:space="preserve">          - nudr-dr</w:t>
      </w:r>
    </w:p>
    <w:p w14:paraId="66DF9297" w14:textId="77777777" w:rsidR="000260B1" w:rsidRDefault="000260B1" w:rsidP="000260B1">
      <w:pPr>
        <w:pStyle w:val="PL"/>
      </w:pPr>
      <w:r>
        <w:t xml:space="preserve">        - oAuth2ClientCredentials:</w:t>
      </w:r>
    </w:p>
    <w:p w14:paraId="2A079AF3" w14:textId="77777777" w:rsidR="000260B1" w:rsidRDefault="000260B1" w:rsidP="000260B1">
      <w:pPr>
        <w:pStyle w:val="PL"/>
      </w:pPr>
      <w:r>
        <w:t xml:space="preserve">          - nudr-dr</w:t>
      </w:r>
    </w:p>
    <w:p w14:paraId="00D02BEE" w14:textId="77777777" w:rsidR="000260B1" w:rsidRDefault="000260B1" w:rsidP="000260B1">
      <w:pPr>
        <w:pStyle w:val="PL"/>
        <w:rPr>
          <w:lang w:eastAsia="zh-CN"/>
        </w:rPr>
      </w:pPr>
      <w:r>
        <w:t xml:space="preserve">          - nudr-dr:subscription-data</w:t>
      </w:r>
    </w:p>
    <w:p w14:paraId="4D320028" w14:textId="77777777" w:rsidR="000260B1" w:rsidRDefault="000260B1" w:rsidP="000260B1">
      <w:pPr>
        <w:pStyle w:val="PL"/>
      </w:pPr>
      <w:r>
        <w:t xml:space="preserve">      parameters:</w:t>
      </w:r>
    </w:p>
    <w:p w14:paraId="123CEF4D" w14:textId="77777777" w:rsidR="000260B1" w:rsidRDefault="000260B1" w:rsidP="000260B1">
      <w:pPr>
        <w:pStyle w:val="PL"/>
      </w:pPr>
      <w:r>
        <w:t xml:space="preserve">        - name: ueId</w:t>
      </w:r>
    </w:p>
    <w:p w14:paraId="46B52A13" w14:textId="77777777" w:rsidR="000260B1" w:rsidRDefault="000260B1" w:rsidP="000260B1">
      <w:pPr>
        <w:pStyle w:val="PL"/>
      </w:pPr>
      <w:r>
        <w:t xml:space="preserve">          in: path</w:t>
      </w:r>
    </w:p>
    <w:p w14:paraId="2F1BF139" w14:textId="77777777" w:rsidR="000260B1" w:rsidRDefault="000260B1" w:rsidP="000260B1">
      <w:pPr>
        <w:pStyle w:val="PL"/>
      </w:pPr>
      <w:r>
        <w:t xml:space="preserve">          required: true</w:t>
      </w:r>
    </w:p>
    <w:p w14:paraId="5E01D4C6" w14:textId="77777777" w:rsidR="000260B1" w:rsidRDefault="000260B1" w:rsidP="000260B1">
      <w:pPr>
        <w:pStyle w:val="PL"/>
      </w:pPr>
      <w:r>
        <w:t xml:space="preserve">          schema:</w:t>
      </w:r>
    </w:p>
    <w:p w14:paraId="074C8B32" w14:textId="77777777" w:rsidR="000260B1" w:rsidRDefault="000260B1" w:rsidP="000260B1">
      <w:pPr>
        <w:pStyle w:val="PL"/>
      </w:pPr>
      <w:r>
        <w:t xml:space="preserve">            $ref: 'TS29571_CommonData.yaml#/components/schemas/VarUeId'</w:t>
      </w:r>
    </w:p>
    <w:p w14:paraId="1E84B9C9" w14:textId="77777777" w:rsidR="000260B1" w:rsidRDefault="000260B1" w:rsidP="000260B1">
      <w:pPr>
        <w:pStyle w:val="PL"/>
      </w:pPr>
      <w:r>
        <w:t xml:space="preserve">        - name: subsId</w:t>
      </w:r>
    </w:p>
    <w:p w14:paraId="64D80578" w14:textId="77777777" w:rsidR="000260B1" w:rsidRDefault="000260B1" w:rsidP="000260B1">
      <w:pPr>
        <w:pStyle w:val="PL"/>
      </w:pPr>
      <w:r>
        <w:t xml:space="preserve">          in: path</w:t>
      </w:r>
    </w:p>
    <w:p w14:paraId="4E56C84D" w14:textId="77777777" w:rsidR="000260B1" w:rsidRDefault="000260B1" w:rsidP="000260B1">
      <w:pPr>
        <w:pStyle w:val="PL"/>
      </w:pPr>
      <w:r>
        <w:t xml:space="preserve">          required: true</w:t>
      </w:r>
    </w:p>
    <w:p w14:paraId="724F078A" w14:textId="77777777" w:rsidR="000260B1" w:rsidRDefault="000260B1" w:rsidP="000260B1">
      <w:pPr>
        <w:pStyle w:val="PL"/>
      </w:pPr>
      <w:r>
        <w:t xml:space="preserve">          schema:</w:t>
      </w:r>
    </w:p>
    <w:p w14:paraId="5CE1239B" w14:textId="77777777" w:rsidR="000260B1" w:rsidRDefault="000260B1" w:rsidP="000260B1">
      <w:pPr>
        <w:pStyle w:val="PL"/>
      </w:pPr>
      <w:r>
        <w:t xml:space="preserve">            type: string</w:t>
      </w:r>
    </w:p>
    <w:p w14:paraId="441FCF7E" w14:textId="77777777" w:rsidR="000260B1" w:rsidRDefault="000260B1" w:rsidP="000260B1">
      <w:pPr>
        <w:pStyle w:val="PL"/>
      </w:pPr>
      <w:r>
        <w:t xml:space="preserve">      responses:</w:t>
      </w:r>
    </w:p>
    <w:p w14:paraId="1367FAFB" w14:textId="77777777" w:rsidR="000260B1" w:rsidRDefault="000260B1" w:rsidP="000260B1">
      <w:pPr>
        <w:pStyle w:val="PL"/>
      </w:pPr>
      <w:r>
        <w:t xml:space="preserve">        '204':</w:t>
      </w:r>
    </w:p>
    <w:p w14:paraId="1714195F" w14:textId="77777777" w:rsidR="000260B1" w:rsidRDefault="000260B1" w:rsidP="000260B1">
      <w:pPr>
        <w:pStyle w:val="PL"/>
        <w:rPr>
          <w:lang w:eastAsia="zh-CN"/>
        </w:rPr>
      </w:pPr>
      <w:r>
        <w:t xml:space="preserve">          description: Expected response to a successful subscription removal</w:t>
      </w:r>
    </w:p>
    <w:p w14:paraId="791E0F1A" w14:textId="77777777" w:rsidR="000260B1" w:rsidRDefault="000260B1" w:rsidP="000260B1">
      <w:pPr>
        <w:pStyle w:val="PL"/>
      </w:pPr>
      <w:r>
        <w:t xml:space="preserve">        default:</w:t>
      </w:r>
    </w:p>
    <w:p w14:paraId="11363E20" w14:textId="77777777" w:rsidR="000260B1" w:rsidRDefault="000260B1" w:rsidP="000260B1">
      <w:pPr>
        <w:pStyle w:val="PL"/>
        <w:rPr>
          <w:lang w:eastAsia="zh-CN"/>
        </w:rPr>
      </w:pPr>
      <w:r>
        <w:t xml:space="preserve">          $ref: 'TS29571_CommonData.yaml#/components/responses/default'</w:t>
      </w:r>
    </w:p>
    <w:p w14:paraId="68FA17D5" w14:textId="77777777" w:rsidR="000260B1" w:rsidRDefault="000260B1" w:rsidP="000260B1">
      <w:pPr>
        <w:pStyle w:val="PL"/>
        <w:rPr>
          <w:lang w:eastAsia="zh-CN"/>
        </w:rPr>
      </w:pPr>
    </w:p>
    <w:p w14:paraId="5D7127C9" w14:textId="77777777" w:rsidR="000260B1" w:rsidRDefault="000260B1" w:rsidP="000260B1">
      <w:pPr>
        <w:pStyle w:val="PL"/>
      </w:pPr>
      <w:r>
        <w:t xml:space="preserve">    patch:</w:t>
      </w:r>
    </w:p>
    <w:p w14:paraId="591028F4" w14:textId="77777777" w:rsidR="000260B1" w:rsidRDefault="000260B1" w:rsidP="000260B1">
      <w:pPr>
        <w:pStyle w:val="PL"/>
        <w:rPr>
          <w:lang w:eastAsia="zh-CN"/>
        </w:rPr>
      </w:pPr>
      <w:r>
        <w:t xml:space="preserve">      summary: Modify SMF Subscription Info</w:t>
      </w:r>
    </w:p>
    <w:p w14:paraId="5BFFF7CC" w14:textId="77777777" w:rsidR="000260B1" w:rsidRDefault="000260B1" w:rsidP="000260B1">
      <w:pPr>
        <w:pStyle w:val="PL"/>
      </w:pPr>
      <w:r>
        <w:t xml:space="preserve">      operationId: ModifySmfSubscriptionInfo</w:t>
      </w:r>
    </w:p>
    <w:p w14:paraId="05D2412D" w14:textId="77777777" w:rsidR="000260B1" w:rsidRDefault="000260B1" w:rsidP="000260B1">
      <w:pPr>
        <w:pStyle w:val="PL"/>
      </w:pPr>
      <w:r>
        <w:t xml:space="preserve">      tags:</w:t>
      </w:r>
    </w:p>
    <w:p w14:paraId="6E1B1CAF" w14:textId="77777777" w:rsidR="000260B1" w:rsidRDefault="000260B1" w:rsidP="000260B1">
      <w:pPr>
        <w:pStyle w:val="PL"/>
        <w:rPr>
          <w:lang w:eastAsia="zh-CN"/>
        </w:rPr>
      </w:pPr>
      <w:r>
        <w:t xml:space="preserve">        - SMF Event Subscription Info (Document)</w:t>
      </w:r>
    </w:p>
    <w:p w14:paraId="21284E67" w14:textId="77777777" w:rsidR="000260B1" w:rsidRDefault="000260B1" w:rsidP="000260B1">
      <w:pPr>
        <w:pStyle w:val="PL"/>
      </w:pPr>
      <w:r>
        <w:t xml:space="preserve">      security:</w:t>
      </w:r>
    </w:p>
    <w:p w14:paraId="22547D64" w14:textId="77777777" w:rsidR="000260B1" w:rsidRDefault="000260B1" w:rsidP="000260B1">
      <w:pPr>
        <w:pStyle w:val="PL"/>
      </w:pPr>
      <w:r>
        <w:t xml:space="preserve">        - {}</w:t>
      </w:r>
    </w:p>
    <w:p w14:paraId="1E5B331B" w14:textId="77777777" w:rsidR="000260B1" w:rsidRDefault="000260B1" w:rsidP="000260B1">
      <w:pPr>
        <w:pStyle w:val="PL"/>
      </w:pPr>
      <w:r>
        <w:t xml:space="preserve">        - oAuth2ClientCredentials:</w:t>
      </w:r>
    </w:p>
    <w:p w14:paraId="2BC45B1E" w14:textId="77777777" w:rsidR="000260B1" w:rsidRDefault="000260B1" w:rsidP="000260B1">
      <w:pPr>
        <w:pStyle w:val="PL"/>
      </w:pPr>
      <w:r>
        <w:t xml:space="preserve">          - nudr-dr</w:t>
      </w:r>
    </w:p>
    <w:p w14:paraId="26E84C3E" w14:textId="77777777" w:rsidR="000260B1" w:rsidRDefault="000260B1" w:rsidP="000260B1">
      <w:pPr>
        <w:pStyle w:val="PL"/>
      </w:pPr>
      <w:r>
        <w:lastRenderedPageBreak/>
        <w:t xml:space="preserve">        - oAuth2ClientCredentials:</w:t>
      </w:r>
    </w:p>
    <w:p w14:paraId="38C19ECC" w14:textId="77777777" w:rsidR="000260B1" w:rsidRDefault="000260B1" w:rsidP="000260B1">
      <w:pPr>
        <w:pStyle w:val="PL"/>
      </w:pPr>
      <w:r>
        <w:t xml:space="preserve">          - nudr-dr</w:t>
      </w:r>
    </w:p>
    <w:p w14:paraId="76F5BB64" w14:textId="77777777" w:rsidR="000260B1" w:rsidRDefault="000260B1" w:rsidP="000260B1">
      <w:pPr>
        <w:pStyle w:val="PL"/>
        <w:rPr>
          <w:lang w:eastAsia="zh-CN"/>
        </w:rPr>
      </w:pPr>
      <w:r>
        <w:t xml:space="preserve">          - nudr-dr:subscription-data</w:t>
      </w:r>
    </w:p>
    <w:p w14:paraId="4C22EFE0" w14:textId="77777777" w:rsidR="000260B1" w:rsidRDefault="000260B1" w:rsidP="000260B1">
      <w:pPr>
        <w:pStyle w:val="PL"/>
      </w:pPr>
      <w:r>
        <w:t xml:space="preserve">      parameters:</w:t>
      </w:r>
    </w:p>
    <w:p w14:paraId="73594AA6" w14:textId="77777777" w:rsidR="000260B1" w:rsidRDefault="000260B1" w:rsidP="000260B1">
      <w:pPr>
        <w:pStyle w:val="PL"/>
      </w:pPr>
      <w:r>
        <w:t xml:space="preserve">        - name: ueId</w:t>
      </w:r>
    </w:p>
    <w:p w14:paraId="4391C02F" w14:textId="77777777" w:rsidR="000260B1" w:rsidRDefault="000260B1" w:rsidP="000260B1">
      <w:pPr>
        <w:pStyle w:val="PL"/>
      </w:pPr>
      <w:r>
        <w:t xml:space="preserve">          in: path</w:t>
      </w:r>
    </w:p>
    <w:p w14:paraId="4986AAE8" w14:textId="77777777" w:rsidR="000260B1" w:rsidRDefault="000260B1" w:rsidP="000260B1">
      <w:pPr>
        <w:pStyle w:val="PL"/>
      </w:pPr>
      <w:r>
        <w:t xml:space="preserve">          required: true</w:t>
      </w:r>
    </w:p>
    <w:p w14:paraId="4E576C55" w14:textId="77777777" w:rsidR="000260B1" w:rsidRDefault="000260B1" w:rsidP="000260B1">
      <w:pPr>
        <w:pStyle w:val="PL"/>
      </w:pPr>
      <w:r>
        <w:t xml:space="preserve">          schema:</w:t>
      </w:r>
    </w:p>
    <w:p w14:paraId="0AE3E1DB" w14:textId="77777777" w:rsidR="000260B1" w:rsidRDefault="000260B1" w:rsidP="000260B1">
      <w:pPr>
        <w:pStyle w:val="PL"/>
      </w:pPr>
      <w:r>
        <w:t xml:space="preserve">            $ref: 'TS29571_CommonData.yaml#/components/schemas/VarUeId'</w:t>
      </w:r>
    </w:p>
    <w:p w14:paraId="635C5464" w14:textId="77777777" w:rsidR="000260B1" w:rsidRDefault="000260B1" w:rsidP="000260B1">
      <w:pPr>
        <w:pStyle w:val="PL"/>
      </w:pPr>
      <w:r>
        <w:t xml:space="preserve">        - name: subsId</w:t>
      </w:r>
    </w:p>
    <w:p w14:paraId="681E6541" w14:textId="77777777" w:rsidR="000260B1" w:rsidRDefault="000260B1" w:rsidP="000260B1">
      <w:pPr>
        <w:pStyle w:val="PL"/>
      </w:pPr>
      <w:r>
        <w:t xml:space="preserve">          in: path</w:t>
      </w:r>
    </w:p>
    <w:p w14:paraId="711F6226" w14:textId="77777777" w:rsidR="000260B1" w:rsidRDefault="000260B1" w:rsidP="000260B1">
      <w:pPr>
        <w:pStyle w:val="PL"/>
      </w:pPr>
      <w:r>
        <w:t xml:space="preserve">          required: true</w:t>
      </w:r>
    </w:p>
    <w:p w14:paraId="5C054F74" w14:textId="77777777" w:rsidR="000260B1" w:rsidRDefault="000260B1" w:rsidP="000260B1">
      <w:pPr>
        <w:pStyle w:val="PL"/>
      </w:pPr>
      <w:r>
        <w:t xml:space="preserve">          schema:</w:t>
      </w:r>
    </w:p>
    <w:p w14:paraId="52C5F486" w14:textId="77777777" w:rsidR="000260B1" w:rsidRDefault="000260B1" w:rsidP="000260B1">
      <w:pPr>
        <w:pStyle w:val="PL"/>
        <w:rPr>
          <w:lang w:eastAsia="zh-CN"/>
        </w:rPr>
      </w:pPr>
      <w:r>
        <w:t xml:space="preserve">            type: string</w:t>
      </w:r>
    </w:p>
    <w:p w14:paraId="0F429B4A" w14:textId="77777777" w:rsidR="000260B1" w:rsidRDefault="000260B1" w:rsidP="000260B1">
      <w:pPr>
        <w:pStyle w:val="PL"/>
      </w:pPr>
      <w:r>
        <w:t xml:space="preserve">        - name: supported-features</w:t>
      </w:r>
    </w:p>
    <w:p w14:paraId="094C1ADC" w14:textId="77777777" w:rsidR="000260B1" w:rsidRDefault="000260B1" w:rsidP="000260B1">
      <w:pPr>
        <w:pStyle w:val="PL"/>
      </w:pPr>
      <w:r>
        <w:t xml:space="preserve">          in: query</w:t>
      </w:r>
    </w:p>
    <w:p w14:paraId="47AF2D82" w14:textId="77777777" w:rsidR="000260B1" w:rsidRDefault="000260B1" w:rsidP="000260B1">
      <w:pPr>
        <w:pStyle w:val="PL"/>
      </w:pPr>
      <w:r>
        <w:t xml:space="preserve">          description: Features required to be supported by the target NF</w:t>
      </w:r>
    </w:p>
    <w:p w14:paraId="2671A7EC" w14:textId="77777777" w:rsidR="000260B1" w:rsidRDefault="000260B1" w:rsidP="000260B1">
      <w:pPr>
        <w:pStyle w:val="PL"/>
      </w:pPr>
      <w:r>
        <w:t xml:space="preserve">          schema:</w:t>
      </w:r>
    </w:p>
    <w:p w14:paraId="7143DE73" w14:textId="77777777" w:rsidR="000260B1" w:rsidRDefault="000260B1" w:rsidP="000260B1">
      <w:pPr>
        <w:pStyle w:val="PL"/>
        <w:rPr>
          <w:lang w:eastAsia="zh-CN"/>
        </w:rPr>
      </w:pPr>
      <w:r>
        <w:t xml:space="preserve">            $ref: 'TS29571_CommonData.yaml#/components/schemas/SupportedFeatures'</w:t>
      </w:r>
    </w:p>
    <w:p w14:paraId="53B9DA30" w14:textId="77777777" w:rsidR="000260B1" w:rsidRDefault="000260B1" w:rsidP="000260B1">
      <w:pPr>
        <w:pStyle w:val="PL"/>
        <w:rPr>
          <w:lang w:eastAsia="zh-CN"/>
        </w:rPr>
      </w:pPr>
      <w:r>
        <w:t xml:space="preserve">      requestBody:</w:t>
      </w:r>
    </w:p>
    <w:p w14:paraId="1BF43962" w14:textId="77777777" w:rsidR="000260B1" w:rsidRDefault="000260B1" w:rsidP="000260B1">
      <w:pPr>
        <w:pStyle w:val="PL"/>
      </w:pPr>
      <w:r>
        <w:t xml:space="preserve">        content:</w:t>
      </w:r>
    </w:p>
    <w:p w14:paraId="034A2532" w14:textId="77777777" w:rsidR="000260B1" w:rsidRDefault="000260B1" w:rsidP="000260B1">
      <w:pPr>
        <w:pStyle w:val="PL"/>
      </w:pPr>
      <w:r>
        <w:t xml:space="preserve">          application/json-patch+json:</w:t>
      </w:r>
    </w:p>
    <w:p w14:paraId="4E81924E" w14:textId="77777777" w:rsidR="000260B1" w:rsidRDefault="000260B1" w:rsidP="000260B1">
      <w:pPr>
        <w:pStyle w:val="PL"/>
      </w:pPr>
      <w:r>
        <w:t xml:space="preserve">            schema:</w:t>
      </w:r>
    </w:p>
    <w:p w14:paraId="5BD69B72" w14:textId="77777777" w:rsidR="000260B1" w:rsidRDefault="000260B1" w:rsidP="000260B1">
      <w:pPr>
        <w:pStyle w:val="PL"/>
      </w:pPr>
      <w:r>
        <w:t xml:space="preserve">              type: array</w:t>
      </w:r>
    </w:p>
    <w:p w14:paraId="53163E7A" w14:textId="77777777" w:rsidR="000260B1" w:rsidRDefault="000260B1" w:rsidP="000260B1">
      <w:pPr>
        <w:pStyle w:val="PL"/>
      </w:pPr>
      <w:r>
        <w:t xml:space="preserve">              items:</w:t>
      </w:r>
    </w:p>
    <w:p w14:paraId="1767B4E6" w14:textId="77777777" w:rsidR="000260B1" w:rsidRDefault="000260B1" w:rsidP="000260B1">
      <w:pPr>
        <w:pStyle w:val="PL"/>
      </w:pPr>
      <w:r>
        <w:t xml:space="preserve">                $ref: 'TS29571_CommonData.yaml#/components/schemas/PatchItem'</w:t>
      </w:r>
    </w:p>
    <w:p w14:paraId="0093A896" w14:textId="77777777" w:rsidR="000260B1" w:rsidRDefault="000260B1" w:rsidP="000260B1">
      <w:pPr>
        <w:pStyle w:val="PL"/>
      </w:pPr>
      <w:r>
        <w:t xml:space="preserve">        required: true</w:t>
      </w:r>
    </w:p>
    <w:p w14:paraId="3BB72B7B" w14:textId="77777777" w:rsidR="000260B1" w:rsidRDefault="000260B1" w:rsidP="000260B1">
      <w:pPr>
        <w:pStyle w:val="PL"/>
      </w:pPr>
      <w:r>
        <w:t xml:space="preserve">      responses:</w:t>
      </w:r>
    </w:p>
    <w:p w14:paraId="7D0BCEDE" w14:textId="77777777" w:rsidR="000260B1" w:rsidRDefault="000260B1" w:rsidP="000260B1">
      <w:pPr>
        <w:pStyle w:val="PL"/>
      </w:pPr>
      <w:r>
        <w:t xml:space="preserve">        '204':</w:t>
      </w:r>
    </w:p>
    <w:p w14:paraId="490C275D" w14:textId="77777777" w:rsidR="000260B1" w:rsidRDefault="000260B1" w:rsidP="000260B1">
      <w:pPr>
        <w:pStyle w:val="PL"/>
      </w:pPr>
      <w:r>
        <w:t xml:space="preserve">          description: Expected response to a valid request</w:t>
      </w:r>
    </w:p>
    <w:p w14:paraId="724EF96B" w14:textId="77777777" w:rsidR="000260B1" w:rsidRDefault="000260B1" w:rsidP="000260B1">
      <w:pPr>
        <w:pStyle w:val="PL"/>
        <w:rPr>
          <w:lang w:eastAsia="zh-CN"/>
        </w:rPr>
      </w:pPr>
      <w:r>
        <w:rPr>
          <w:lang w:eastAsia="zh-CN"/>
        </w:rPr>
        <w:t xml:space="preserve">        '200':</w:t>
      </w:r>
    </w:p>
    <w:p w14:paraId="5AC36785" w14:textId="77777777" w:rsidR="000260B1" w:rsidRDefault="000260B1" w:rsidP="000260B1">
      <w:pPr>
        <w:pStyle w:val="PL"/>
      </w:pPr>
      <w:r>
        <w:t xml:space="preserve">          description: Expected response to a valid request</w:t>
      </w:r>
    </w:p>
    <w:p w14:paraId="156737A7" w14:textId="77777777" w:rsidR="000260B1" w:rsidRDefault="000260B1" w:rsidP="000260B1">
      <w:pPr>
        <w:pStyle w:val="PL"/>
      </w:pPr>
      <w:r>
        <w:t xml:space="preserve">          content:</w:t>
      </w:r>
    </w:p>
    <w:p w14:paraId="33CECF72" w14:textId="77777777" w:rsidR="000260B1" w:rsidRDefault="000260B1" w:rsidP="000260B1">
      <w:pPr>
        <w:pStyle w:val="PL"/>
      </w:pPr>
      <w:r>
        <w:t xml:space="preserve">            application/json:</w:t>
      </w:r>
    </w:p>
    <w:p w14:paraId="1FF910B9" w14:textId="77777777" w:rsidR="000260B1" w:rsidRDefault="000260B1" w:rsidP="000260B1">
      <w:pPr>
        <w:pStyle w:val="PL"/>
      </w:pPr>
      <w:r>
        <w:t xml:space="preserve">              schema:</w:t>
      </w:r>
    </w:p>
    <w:p w14:paraId="3103478C" w14:textId="77777777" w:rsidR="000260B1" w:rsidRDefault="000260B1" w:rsidP="000260B1">
      <w:pPr>
        <w:pStyle w:val="PL"/>
        <w:rPr>
          <w:lang w:eastAsia="zh-CN"/>
        </w:rPr>
      </w:pPr>
      <w:r>
        <w:t xml:space="preserve">                $ref: 'TS29571_CommonData.yaml#/components/schemas/</w:t>
      </w:r>
      <w:r>
        <w:rPr>
          <w:lang w:eastAsia="zh-CN"/>
        </w:rPr>
        <w:t>PatchResult</w:t>
      </w:r>
      <w:r>
        <w:t>'</w:t>
      </w:r>
    </w:p>
    <w:p w14:paraId="65DCA47E" w14:textId="77777777" w:rsidR="000260B1" w:rsidRDefault="000260B1" w:rsidP="000260B1">
      <w:pPr>
        <w:pStyle w:val="PL"/>
      </w:pPr>
      <w:r>
        <w:t xml:space="preserve">        '403':</w:t>
      </w:r>
    </w:p>
    <w:p w14:paraId="5C9F5F6C" w14:textId="77777777" w:rsidR="000260B1" w:rsidRDefault="000260B1" w:rsidP="000260B1">
      <w:pPr>
        <w:pStyle w:val="PL"/>
      </w:pPr>
      <w:r>
        <w:t xml:space="preserve">          description: modification is rejected</w:t>
      </w:r>
    </w:p>
    <w:p w14:paraId="691C906B" w14:textId="77777777" w:rsidR="000260B1" w:rsidRDefault="000260B1" w:rsidP="000260B1">
      <w:pPr>
        <w:pStyle w:val="PL"/>
      </w:pPr>
      <w:r>
        <w:t xml:space="preserve">          content:</w:t>
      </w:r>
    </w:p>
    <w:p w14:paraId="07DD3F14" w14:textId="77777777" w:rsidR="000260B1" w:rsidRDefault="000260B1" w:rsidP="000260B1">
      <w:pPr>
        <w:pStyle w:val="PL"/>
      </w:pPr>
      <w:r>
        <w:t xml:space="preserve">            application/problem+json:</w:t>
      </w:r>
    </w:p>
    <w:p w14:paraId="4DC98C73" w14:textId="77777777" w:rsidR="000260B1" w:rsidRDefault="000260B1" w:rsidP="000260B1">
      <w:pPr>
        <w:pStyle w:val="PL"/>
      </w:pPr>
      <w:r>
        <w:t xml:space="preserve">              schema:</w:t>
      </w:r>
    </w:p>
    <w:p w14:paraId="481DFBBB" w14:textId="77777777" w:rsidR="000260B1" w:rsidRDefault="000260B1" w:rsidP="000260B1">
      <w:pPr>
        <w:pStyle w:val="PL"/>
      </w:pPr>
      <w:r>
        <w:t xml:space="preserve">                $ref: 'TS29571_CommonData.yaml#/components/schemas/ProblemDetails'</w:t>
      </w:r>
    </w:p>
    <w:p w14:paraId="414F1A9D" w14:textId="77777777" w:rsidR="000260B1" w:rsidRDefault="000260B1" w:rsidP="000260B1">
      <w:pPr>
        <w:pStyle w:val="PL"/>
        <w:rPr>
          <w:lang w:eastAsia="zh-CN"/>
        </w:rPr>
      </w:pPr>
      <w:r>
        <w:t xml:space="preserve">        default:</w:t>
      </w:r>
    </w:p>
    <w:p w14:paraId="12BCBF2C" w14:textId="77777777" w:rsidR="000260B1" w:rsidRDefault="000260B1" w:rsidP="000260B1">
      <w:pPr>
        <w:pStyle w:val="PL"/>
        <w:rPr>
          <w:lang w:eastAsia="zh-CN"/>
        </w:rPr>
      </w:pPr>
      <w:r>
        <w:t xml:space="preserve">          $ref: 'TS29571_CommonData.yaml#/components/responses/default'</w:t>
      </w:r>
    </w:p>
    <w:p w14:paraId="6DFEAF0F" w14:textId="77777777" w:rsidR="000260B1" w:rsidRDefault="000260B1" w:rsidP="000260B1">
      <w:pPr>
        <w:pStyle w:val="PL"/>
        <w:rPr>
          <w:lang w:eastAsia="zh-CN"/>
        </w:rPr>
      </w:pPr>
    </w:p>
    <w:p w14:paraId="5E8EB581" w14:textId="77777777" w:rsidR="000260B1" w:rsidRDefault="000260B1" w:rsidP="000260B1">
      <w:pPr>
        <w:pStyle w:val="PL"/>
      </w:pPr>
      <w:r>
        <w:t xml:space="preserve">    get:</w:t>
      </w:r>
    </w:p>
    <w:p w14:paraId="23D5F4CD" w14:textId="77777777" w:rsidR="000260B1" w:rsidRDefault="000260B1" w:rsidP="000260B1">
      <w:pPr>
        <w:pStyle w:val="PL"/>
      </w:pPr>
      <w:r>
        <w:t xml:space="preserve">      summary: Retrieve SMF Subscription Info</w:t>
      </w:r>
    </w:p>
    <w:p w14:paraId="621D1544" w14:textId="77777777" w:rsidR="000260B1" w:rsidRDefault="000260B1" w:rsidP="000260B1">
      <w:pPr>
        <w:pStyle w:val="PL"/>
      </w:pPr>
      <w:r>
        <w:t xml:space="preserve">      operationId: GetSmfSubscriptionInfo</w:t>
      </w:r>
    </w:p>
    <w:p w14:paraId="10C5C5C5" w14:textId="77777777" w:rsidR="000260B1" w:rsidRDefault="000260B1" w:rsidP="000260B1">
      <w:pPr>
        <w:pStyle w:val="PL"/>
      </w:pPr>
      <w:r>
        <w:t xml:space="preserve">      tags:</w:t>
      </w:r>
    </w:p>
    <w:p w14:paraId="0E40D7E8" w14:textId="77777777" w:rsidR="000260B1" w:rsidRDefault="000260B1" w:rsidP="000260B1">
      <w:pPr>
        <w:pStyle w:val="PL"/>
        <w:rPr>
          <w:lang w:eastAsia="zh-CN"/>
        </w:rPr>
      </w:pPr>
      <w:r>
        <w:t xml:space="preserve">        - SMF Event Subscription Info (Document)</w:t>
      </w:r>
    </w:p>
    <w:p w14:paraId="68A7A1BE" w14:textId="77777777" w:rsidR="000260B1" w:rsidRDefault="000260B1" w:rsidP="000260B1">
      <w:pPr>
        <w:pStyle w:val="PL"/>
      </w:pPr>
      <w:r>
        <w:t xml:space="preserve">      security:</w:t>
      </w:r>
    </w:p>
    <w:p w14:paraId="01F4D44A" w14:textId="77777777" w:rsidR="000260B1" w:rsidRDefault="000260B1" w:rsidP="000260B1">
      <w:pPr>
        <w:pStyle w:val="PL"/>
      </w:pPr>
      <w:r>
        <w:t xml:space="preserve">        - {}</w:t>
      </w:r>
    </w:p>
    <w:p w14:paraId="2880BB54" w14:textId="77777777" w:rsidR="000260B1" w:rsidRDefault="000260B1" w:rsidP="000260B1">
      <w:pPr>
        <w:pStyle w:val="PL"/>
      </w:pPr>
      <w:r>
        <w:t xml:space="preserve">        - oAuth2ClientCredentials:</w:t>
      </w:r>
    </w:p>
    <w:p w14:paraId="6D9F51F1" w14:textId="77777777" w:rsidR="000260B1" w:rsidRDefault="000260B1" w:rsidP="000260B1">
      <w:pPr>
        <w:pStyle w:val="PL"/>
      </w:pPr>
      <w:r>
        <w:t xml:space="preserve">          - nudr-dr</w:t>
      </w:r>
    </w:p>
    <w:p w14:paraId="141785E3" w14:textId="77777777" w:rsidR="000260B1" w:rsidRDefault="000260B1" w:rsidP="000260B1">
      <w:pPr>
        <w:pStyle w:val="PL"/>
      </w:pPr>
      <w:r>
        <w:t xml:space="preserve">        - oAuth2ClientCredentials:</w:t>
      </w:r>
    </w:p>
    <w:p w14:paraId="65780857" w14:textId="77777777" w:rsidR="000260B1" w:rsidRDefault="000260B1" w:rsidP="000260B1">
      <w:pPr>
        <w:pStyle w:val="PL"/>
      </w:pPr>
      <w:r>
        <w:t xml:space="preserve">          - nudr-dr</w:t>
      </w:r>
    </w:p>
    <w:p w14:paraId="48E4D842" w14:textId="77777777" w:rsidR="000260B1" w:rsidRDefault="000260B1" w:rsidP="000260B1">
      <w:pPr>
        <w:pStyle w:val="PL"/>
        <w:rPr>
          <w:lang w:eastAsia="zh-CN"/>
        </w:rPr>
      </w:pPr>
      <w:r>
        <w:t xml:space="preserve">          - nudr-dr:subscription-data</w:t>
      </w:r>
    </w:p>
    <w:p w14:paraId="0E492FF9" w14:textId="77777777" w:rsidR="000260B1" w:rsidRDefault="000260B1" w:rsidP="000260B1">
      <w:pPr>
        <w:pStyle w:val="PL"/>
      </w:pPr>
      <w:r>
        <w:t xml:space="preserve">      parameters:</w:t>
      </w:r>
    </w:p>
    <w:p w14:paraId="28C22EB0" w14:textId="77777777" w:rsidR="000260B1" w:rsidRDefault="000260B1" w:rsidP="000260B1">
      <w:pPr>
        <w:pStyle w:val="PL"/>
      </w:pPr>
      <w:r>
        <w:t xml:space="preserve">        - name: ueId</w:t>
      </w:r>
    </w:p>
    <w:p w14:paraId="3C85D780" w14:textId="77777777" w:rsidR="000260B1" w:rsidRDefault="000260B1" w:rsidP="000260B1">
      <w:pPr>
        <w:pStyle w:val="PL"/>
      </w:pPr>
      <w:r>
        <w:t xml:space="preserve">          in: path</w:t>
      </w:r>
    </w:p>
    <w:p w14:paraId="75A920DD" w14:textId="77777777" w:rsidR="000260B1" w:rsidRDefault="000260B1" w:rsidP="000260B1">
      <w:pPr>
        <w:pStyle w:val="PL"/>
      </w:pPr>
      <w:r>
        <w:t xml:space="preserve">          required: true</w:t>
      </w:r>
    </w:p>
    <w:p w14:paraId="745EB68B" w14:textId="77777777" w:rsidR="000260B1" w:rsidRDefault="000260B1" w:rsidP="000260B1">
      <w:pPr>
        <w:pStyle w:val="PL"/>
      </w:pPr>
      <w:r>
        <w:t xml:space="preserve">          schema:</w:t>
      </w:r>
    </w:p>
    <w:p w14:paraId="708DE0DD" w14:textId="77777777" w:rsidR="000260B1" w:rsidRDefault="000260B1" w:rsidP="000260B1">
      <w:pPr>
        <w:pStyle w:val="PL"/>
      </w:pPr>
      <w:r>
        <w:t xml:space="preserve">            $ref: 'TS29571_CommonData.yaml#/components/schemas/VarUeId'</w:t>
      </w:r>
    </w:p>
    <w:p w14:paraId="0DF86D8F" w14:textId="77777777" w:rsidR="000260B1" w:rsidRDefault="000260B1" w:rsidP="000260B1">
      <w:pPr>
        <w:pStyle w:val="PL"/>
      </w:pPr>
      <w:r>
        <w:t xml:space="preserve">        - name: subsId</w:t>
      </w:r>
    </w:p>
    <w:p w14:paraId="0E8FB063" w14:textId="77777777" w:rsidR="000260B1" w:rsidRDefault="000260B1" w:rsidP="000260B1">
      <w:pPr>
        <w:pStyle w:val="PL"/>
      </w:pPr>
      <w:r>
        <w:t xml:space="preserve">          in: path</w:t>
      </w:r>
    </w:p>
    <w:p w14:paraId="396E8A9A" w14:textId="77777777" w:rsidR="000260B1" w:rsidRDefault="000260B1" w:rsidP="000260B1">
      <w:pPr>
        <w:pStyle w:val="PL"/>
      </w:pPr>
      <w:r>
        <w:t xml:space="preserve">          required: true</w:t>
      </w:r>
    </w:p>
    <w:p w14:paraId="60C7F81B" w14:textId="77777777" w:rsidR="000260B1" w:rsidRDefault="000260B1" w:rsidP="000260B1">
      <w:pPr>
        <w:pStyle w:val="PL"/>
      </w:pPr>
      <w:r>
        <w:t xml:space="preserve">          schema:</w:t>
      </w:r>
    </w:p>
    <w:p w14:paraId="72860C8E" w14:textId="77777777" w:rsidR="000260B1" w:rsidRDefault="000260B1" w:rsidP="000260B1">
      <w:pPr>
        <w:pStyle w:val="PL"/>
      </w:pPr>
      <w:r>
        <w:t xml:space="preserve">            type: string</w:t>
      </w:r>
    </w:p>
    <w:p w14:paraId="1B9CA13E" w14:textId="77777777" w:rsidR="000260B1" w:rsidRDefault="000260B1" w:rsidP="000260B1">
      <w:pPr>
        <w:pStyle w:val="PL"/>
      </w:pPr>
      <w:r>
        <w:t xml:space="preserve">      responses:</w:t>
      </w:r>
    </w:p>
    <w:p w14:paraId="62E29286" w14:textId="77777777" w:rsidR="000260B1" w:rsidRDefault="000260B1" w:rsidP="000260B1">
      <w:pPr>
        <w:pStyle w:val="PL"/>
      </w:pPr>
      <w:r>
        <w:t xml:space="preserve">        '200':</w:t>
      </w:r>
    </w:p>
    <w:p w14:paraId="291C1811" w14:textId="77777777" w:rsidR="000260B1" w:rsidRDefault="000260B1" w:rsidP="000260B1">
      <w:pPr>
        <w:pStyle w:val="PL"/>
      </w:pPr>
      <w:r>
        <w:t xml:space="preserve">          description: OK</w:t>
      </w:r>
    </w:p>
    <w:p w14:paraId="35D4018B" w14:textId="77777777" w:rsidR="000260B1" w:rsidRDefault="000260B1" w:rsidP="000260B1">
      <w:pPr>
        <w:pStyle w:val="PL"/>
      </w:pPr>
      <w:r>
        <w:t xml:space="preserve">          content:</w:t>
      </w:r>
    </w:p>
    <w:p w14:paraId="214C0245" w14:textId="77777777" w:rsidR="000260B1" w:rsidRDefault="000260B1" w:rsidP="000260B1">
      <w:pPr>
        <w:pStyle w:val="PL"/>
      </w:pPr>
      <w:r>
        <w:t xml:space="preserve">            application/json:</w:t>
      </w:r>
    </w:p>
    <w:p w14:paraId="7BFFE38F" w14:textId="77777777" w:rsidR="000260B1" w:rsidRDefault="000260B1" w:rsidP="000260B1">
      <w:pPr>
        <w:pStyle w:val="PL"/>
      </w:pPr>
      <w:r>
        <w:t xml:space="preserve">              schema:</w:t>
      </w:r>
    </w:p>
    <w:p w14:paraId="22C9E4A1" w14:textId="77777777" w:rsidR="000260B1" w:rsidRDefault="000260B1" w:rsidP="000260B1">
      <w:pPr>
        <w:pStyle w:val="PL"/>
      </w:pPr>
      <w:r>
        <w:t xml:space="preserve">                $ref: '#/components/schemas/SmfSubscriptionInfo'</w:t>
      </w:r>
    </w:p>
    <w:p w14:paraId="3654BBBF" w14:textId="77777777" w:rsidR="000260B1" w:rsidRDefault="000260B1" w:rsidP="000260B1">
      <w:pPr>
        <w:pStyle w:val="PL"/>
        <w:rPr>
          <w:lang w:eastAsia="zh-CN"/>
        </w:rPr>
      </w:pPr>
      <w:r>
        <w:t xml:space="preserve">        default:</w:t>
      </w:r>
    </w:p>
    <w:p w14:paraId="6BB35E42" w14:textId="77777777" w:rsidR="000260B1" w:rsidRDefault="000260B1" w:rsidP="000260B1">
      <w:pPr>
        <w:pStyle w:val="PL"/>
      </w:pPr>
      <w:r>
        <w:t xml:space="preserve">          $ref: 'TS29571_CommonData.yaml#/components/responses/default'</w:t>
      </w:r>
    </w:p>
    <w:p w14:paraId="5B33FBF1" w14:textId="77777777" w:rsidR="000260B1" w:rsidRDefault="000260B1" w:rsidP="000260B1">
      <w:pPr>
        <w:pStyle w:val="PL"/>
        <w:rPr>
          <w:lang w:eastAsia="zh-CN"/>
        </w:rPr>
      </w:pPr>
    </w:p>
    <w:p w14:paraId="74553107" w14:textId="77777777" w:rsidR="000260B1" w:rsidRDefault="000260B1" w:rsidP="000260B1">
      <w:pPr>
        <w:pStyle w:val="PL"/>
      </w:pPr>
      <w:r>
        <w:lastRenderedPageBreak/>
        <w:t xml:space="preserve">  /subscription-data/{ueId}/context-data/ee-subscriptions/{subsId}/hss-subscriptions:</w:t>
      </w:r>
    </w:p>
    <w:p w14:paraId="0346C9A4" w14:textId="77777777" w:rsidR="000260B1" w:rsidRDefault="000260B1" w:rsidP="000260B1">
      <w:pPr>
        <w:pStyle w:val="PL"/>
      </w:pPr>
      <w:r>
        <w:t xml:space="preserve">    put:</w:t>
      </w:r>
    </w:p>
    <w:p w14:paraId="4DB241DD" w14:textId="77777777" w:rsidR="000260B1" w:rsidRDefault="000260B1" w:rsidP="000260B1">
      <w:pPr>
        <w:pStyle w:val="PL"/>
      </w:pPr>
      <w:r>
        <w:t xml:space="preserve">      summary: Create HSS Subscription Info</w:t>
      </w:r>
    </w:p>
    <w:p w14:paraId="4A959859" w14:textId="77777777" w:rsidR="000260B1" w:rsidRDefault="000260B1" w:rsidP="000260B1">
      <w:pPr>
        <w:pStyle w:val="PL"/>
      </w:pPr>
      <w:r>
        <w:t xml:space="preserve">      operationId: Create HSS Subscriptions</w:t>
      </w:r>
    </w:p>
    <w:p w14:paraId="68026FBD" w14:textId="77777777" w:rsidR="000260B1" w:rsidRDefault="000260B1" w:rsidP="000260B1">
      <w:pPr>
        <w:pStyle w:val="PL"/>
      </w:pPr>
      <w:r>
        <w:t xml:space="preserve">      tags:</w:t>
      </w:r>
    </w:p>
    <w:p w14:paraId="40858498" w14:textId="77777777" w:rsidR="000260B1" w:rsidRDefault="000260B1" w:rsidP="000260B1">
      <w:pPr>
        <w:pStyle w:val="PL"/>
        <w:rPr>
          <w:lang w:eastAsia="zh-CN"/>
        </w:rPr>
      </w:pPr>
      <w:r>
        <w:t xml:space="preserve">        - HSS Event Subscription Info (Document)</w:t>
      </w:r>
    </w:p>
    <w:p w14:paraId="5D3C9A60" w14:textId="77777777" w:rsidR="000260B1" w:rsidRDefault="000260B1" w:rsidP="000260B1">
      <w:pPr>
        <w:pStyle w:val="PL"/>
      </w:pPr>
      <w:r>
        <w:t xml:space="preserve">      parameters:</w:t>
      </w:r>
    </w:p>
    <w:p w14:paraId="78FB48F0" w14:textId="77777777" w:rsidR="000260B1" w:rsidRDefault="000260B1" w:rsidP="000260B1">
      <w:pPr>
        <w:pStyle w:val="PL"/>
      </w:pPr>
      <w:r>
        <w:t xml:space="preserve">        - name: ueId</w:t>
      </w:r>
    </w:p>
    <w:p w14:paraId="5B2A06E3" w14:textId="77777777" w:rsidR="000260B1" w:rsidRDefault="000260B1" w:rsidP="000260B1">
      <w:pPr>
        <w:pStyle w:val="PL"/>
      </w:pPr>
      <w:r>
        <w:t xml:space="preserve">          in: path</w:t>
      </w:r>
    </w:p>
    <w:p w14:paraId="76571B49" w14:textId="77777777" w:rsidR="000260B1" w:rsidRDefault="000260B1" w:rsidP="000260B1">
      <w:pPr>
        <w:pStyle w:val="PL"/>
      </w:pPr>
      <w:r>
        <w:t xml:space="preserve">          required: true</w:t>
      </w:r>
    </w:p>
    <w:p w14:paraId="06BEC425" w14:textId="77777777" w:rsidR="000260B1" w:rsidRDefault="000260B1" w:rsidP="000260B1">
      <w:pPr>
        <w:pStyle w:val="PL"/>
      </w:pPr>
      <w:r>
        <w:t xml:space="preserve">          schema:</w:t>
      </w:r>
    </w:p>
    <w:p w14:paraId="5F778666" w14:textId="77777777" w:rsidR="000260B1" w:rsidRDefault="000260B1" w:rsidP="000260B1">
      <w:pPr>
        <w:pStyle w:val="PL"/>
      </w:pPr>
      <w:r>
        <w:t xml:space="preserve">            $ref: 'TS29571_CommonData.yaml#/components/schemas/VarUeId'</w:t>
      </w:r>
    </w:p>
    <w:p w14:paraId="076BD16C" w14:textId="77777777" w:rsidR="000260B1" w:rsidRDefault="000260B1" w:rsidP="000260B1">
      <w:pPr>
        <w:pStyle w:val="PL"/>
      </w:pPr>
      <w:r>
        <w:t xml:space="preserve">        - name: subsId</w:t>
      </w:r>
    </w:p>
    <w:p w14:paraId="4E4DD1F5" w14:textId="77777777" w:rsidR="000260B1" w:rsidRDefault="000260B1" w:rsidP="000260B1">
      <w:pPr>
        <w:pStyle w:val="PL"/>
      </w:pPr>
      <w:r>
        <w:t xml:space="preserve">          in: path</w:t>
      </w:r>
    </w:p>
    <w:p w14:paraId="1A7C86E9" w14:textId="77777777" w:rsidR="000260B1" w:rsidRDefault="000260B1" w:rsidP="000260B1">
      <w:pPr>
        <w:pStyle w:val="PL"/>
      </w:pPr>
      <w:r>
        <w:t xml:space="preserve">          required: true</w:t>
      </w:r>
    </w:p>
    <w:p w14:paraId="3650697E" w14:textId="77777777" w:rsidR="000260B1" w:rsidRDefault="000260B1" w:rsidP="000260B1">
      <w:pPr>
        <w:pStyle w:val="PL"/>
      </w:pPr>
      <w:r>
        <w:t xml:space="preserve">          schema:</w:t>
      </w:r>
    </w:p>
    <w:p w14:paraId="45EBE03D" w14:textId="77777777" w:rsidR="000260B1" w:rsidRDefault="000260B1" w:rsidP="000260B1">
      <w:pPr>
        <w:pStyle w:val="PL"/>
      </w:pPr>
      <w:r>
        <w:t xml:space="preserve">            type: string</w:t>
      </w:r>
    </w:p>
    <w:p w14:paraId="0506595C" w14:textId="77777777" w:rsidR="000260B1" w:rsidRDefault="000260B1" w:rsidP="000260B1">
      <w:pPr>
        <w:pStyle w:val="PL"/>
      </w:pPr>
      <w:r>
        <w:t xml:space="preserve">      requestBody:</w:t>
      </w:r>
    </w:p>
    <w:p w14:paraId="5F9EBFB0" w14:textId="77777777" w:rsidR="000260B1" w:rsidRDefault="000260B1" w:rsidP="000260B1">
      <w:pPr>
        <w:pStyle w:val="PL"/>
      </w:pPr>
      <w:r>
        <w:t xml:space="preserve">        content:</w:t>
      </w:r>
    </w:p>
    <w:p w14:paraId="682CB5A7" w14:textId="77777777" w:rsidR="000260B1" w:rsidRDefault="000260B1" w:rsidP="000260B1">
      <w:pPr>
        <w:pStyle w:val="PL"/>
      </w:pPr>
      <w:r>
        <w:t xml:space="preserve">          application/json:</w:t>
      </w:r>
    </w:p>
    <w:p w14:paraId="1641A508" w14:textId="77777777" w:rsidR="000260B1" w:rsidRDefault="000260B1" w:rsidP="000260B1">
      <w:pPr>
        <w:pStyle w:val="PL"/>
      </w:pPr>
      <w:r>
        <w:t xml:space="preserve">            schema:</w:t>
      </w:r>
    </w:p>
    <w:p w14:paraId="6F64E3D1" w14:textId="77777777" w:rsidR="000260B1" w:rsidRDefault="000260B1" w:rsidP="000260B1">
      <w:pPr>
        <w:pStyle w:val="PL"/>
        <w:outlineLvl w:val="0"/>
      </w:pPr>
      <w:r>
        <w:t xml:space="preserve">              $ref: '#/components/schemas/HssSubscriptionInfo'</w:t>
      </w:r>
    </w:p>
    <w:p w14:paraId="0C84C6CF" w14:textId="77777777" w:rsidR="000260B1" w:rsidRDefault="000260B1" w:rsidP="000260B1">
      <w:pPr>
        <w:pStyle w:val="PL"/>
      </w:pPr>
      <w:r>
        <w:t xml:space="preserve">        required: true</w:t>
      </w:r>
    </w:p>
    <w:p w14:paraId="5CCBACAB" w14:textId="77777777" w:rsidR="000260B1" w:rsidRDefault="000260B1" w:rsidP="000260B1">
      <w:pPr>
        <w:pStyle w:val="PL"/>
      </w:pPr>
      <w:r>
        <w:t xml:space="preserve">      responses:</w:t>
      </w:r>
    </w:p>
    <w:p w14:paraId="0CAC022D" w14:textId="77777777" w:rsidR="000260B1" w:rsidRDefault="000260B1" w:rsidP="000260B1">
      <w:pPr>
        <w:pStyle w:val="PL"/>
      </w:pPr>
      <w:r>
        <w:t xml:space="preserve">        '204':</w:t>
      </w:r>
    </w:p>
    <w:p w14:paraId="3DDC3AF6" w14:textId="77777777" w:rsidR="000260B1" w:rsidRDefault="000260B1" w:rsidP="000260B1">
      <w:pPr>
        <w:pStyle w:val="PL"/>
      </w:pPr>
      <w:r>
        <w:t xml:space="preserve">          description: Upon success, an empty response body shall be returned</w:t>
      </w:r>
    </w:p>
    <w:p w14:paraId="44CEB533" w14:textId="77777777" w:rsidR="000260B1" w:rsidRDefault="000260B1" w:rsidP="000260B1">
      <w:pPr>
        <w:pStyle w:val="PL"/>
      </w:pPr>
      <w:r>
        <w:t xml:space="preserve">        '201':</w:t>
      </w:r>
    </w:p>
    <w:p w14:paraId="490A4A75" w14:textId="77777777" w:rsidR="000260B1" w:rsidRDefault="000260B1" w:rsidP="000260B1">
      <w:pPr>
        <w:pStyle w:val="PL"/>
      </w:pPr>
      <w:r>
        <w:t xml:space="preserve">          description: Upon successful creation, the created resource shall be returned</w:t>
      </w:r>
    </w:p>
    <w:p w14:paraId="2AD737AF" w14:textId="77777777" w:rsidR="000260B1" w:rsidRDefault="000260B1" w:rsidP="000260B1">
      <w:pPr>
        <w:pStyle w:val="PL"/>
      </w:pPr>
      <w:r>
        <w:t xml:space="preserve">          content:</w:t>
      </w:r>
    </w:p>
    <w:p w14:paraId="1D7FEB80" w14:textId="77777777" w:rsidR="000260B1" w:rsidRDefault="000260B1" w:rsidP="000260B1">
      <w:pPr>
        <w:pStyle w:val="PL"/>
      </w:pPr>
      <w:r>
        <w:t xml:space="preserve">            application/json:</w:t>
      </w:r>
    </w:p>
    <w:p w14:paraId="4F7A4672" w14:textId="77777777" w:rsidR="000260B1" w:rsidRDefault="000260B1" w:rsidP="000260B1">
      <w:pPr>
        <w:pStyle w:val="PL"/>
      </w:pPr>
      <w:r>
        <w:t xml:space="preserve">              schema:</w:t>
      </w:r>
    </w:p>
    <w:p w14:paraId="20ED5F0E" w14:textId="77777777" w:rsidR="000260B1" w:rsidRPr="00431BCD" w:rsidRDefault="000260B1" w:rsidP="000260B1">
      <w:pPr>
        <w:pStyle w:val="PL"/>
        <w:outlineLvl w:val="0"/>
      </w:pPr>
      <w:r>
        <w:t xml:space="preserve">                $ref: '#/components/schemas/HssSubscriptionInfo'</w:t>
      </w:r>
    </w:p>
    <w:p w14:paraId="4D64552E" w14:textId="77777777" w:rsidR="000260B1" w:rsidRDefault="000260B1" w:rsidP="000260B1">
      <w:pPr>
        <w:pStyle w:val="PL"/>
        <w:rPr>
          <w:lang w:eastAsia="zh-CN"/>
        </w:rPr>
      </w:pPr>
      <w:r>
        <w:t xml:space="preserve">        default:</w:t>
      </w:r>
    </w:p>
    <w:p w14:paraId="1D24AF4A" w14:textId="77777777" w:rsidR="000260B1" w:rsidRDefault="000260B1" w:rsidP="000260B1">
      <w:pPr>
        <w:pStyle w:val="PL"/>
        <w:rPr>
          <w:lang w:eastAsia="zh-CN"/>
        </w:rPr>
      </w:pPr>
      <w:r>
        <w:t xml:space="preserve">          $ref: 'TS29571_CommonData.yaml#/components/responses/default'</w:t>
      </w:r>
    </w:p>
    <w:p w14:paraId="23655ABD" w14:textId="77777777" w:rsidR="000260B1" w:rsidRDefault="000260B1" w:rsidP="000260B1">
      <w:pPr>
        <w:pStyle w:val="PL"/>
        <w:rPr>
          <w:lang w:eastAsia="zh-CN"/>
        </w:rPr>
      </w:pPr>
    </w:p>
    <w:p w14:paraId="0256C8A0" w14:textId="77777777" w:rsidR="000260B1" w:rsidRDefault="000260B1" w:rsidP="000260B1">
      <w:pPr>
        <w:pStyle w:val="PL"/>
      </w:pPr>
      <w:r>
        <w:t xml:space="preserve">    delete:</w:t>
      </w:r>
    </w:p>
    <w:p w14:paraId="565B4BEF" w14:textId="77777777" w:rsidR="000260B1" w:rsidRDefault="000260B1" w:rsidP="000260B1">
      <w:pPr>
        <w:pStyle w:val="PL"/>
      </w:pPr>
      <w:r>
        <w:t xml:space="preserve">      summary: Delete HSS Subscription Info</w:t>
      </w:r>
    </w:p>
    <w:p w14:paraId="077CF74E" w14:textId="77777777" w:rsidR="000260B1" w:rsidRDefault="000260B1" w:rsidP="000260B1">
      <w:pPr>
        <w:pStyle w:val="PL"/>
      </w:pPr>
      <w:r>
        <w:t xml:space="preserve">      operationId: RemoveHssSubscriptionsInfo</w:t>
      </w:r>
    </w:p>
    <w:p w14:paraId="60282FE5" w14:textId="77777777" w:rsidR="000260B1" w:rsidRDefault="000260B1" w:rsidP="000260B1">
      <w:pPr>
        <w:pStyle w:val="PL"/>
      </w:pPr>
      <w:r>
        <w:t xml:space="preserve">      tags:</w:t>
      </w:r>
    </w:p>
    <w:p w14:paraId="00C245C1" w14:textId="77777777" w:rsidR="000260B1" w:rsidRDefault="000260B1" w:rsidP="000260B1">
      <w:pPr>
        <w:pStyle w:val="PL"/>
        <w:rPr>
          <w:lang w:eastAsia="zh-CN"/>
        </w:rPr>
      </w:pPr>
      <w:r>
        <w:t xml:space="preserve">        - HSS Event Subscription Info (Document)</w:t>
      </w:r>
    </w:p>
    <w:p w14:paraId="37FA9D42" w14:textId="77777777" w:rsidR="000260B1" w:rsidRDefault="000260B1" w:rsidP="000260B1">
      <w:pPr>
        <w:pStyle w:val="PL"/>
      </w:pPr>
      <w:r>
        <w:t xml:space="preserve">      parameters:</w:t>
      </w:r>
    </w:p>
    <w:p w14:paraId="246FC3E6" w14:textId="77777777" w:rsidR="000260B1" w:rsidRDefault="000260B1" w:rsidP="000260B1">
      <w:pPr>
        <w:pStyle w:val="PL"/>
      </w:pPr>
      <w:r>
        <w:t xml:space="preserve">        - name: ueId</w:t>
      </w:r>
    </w:p>
    <w:p w14:paraId="6EBB021A" w14:textId="77777777" w:rsidR="000260B1" w:rsidRDefault="000260B1" w:rsidP="000260B1">
      <w:pPr>
        <w:pStyle w:val="PL"/>
      </w:pPr>
      <w:r>
        <w:t xml:space="preserve">          in: path</w:t>
      </w:r>
    </w:p>
    <w:p w14:paraId="174C9E74" w14:textId="77777777" w:rsidR="000260B1" w:rsidRDefault="000260B1" w:rsidP="000260B1">
      <w:pPr>
        <w:pStyle w:val="PL"/>
      </w:pPr>
      <w:r>
        <w:t xml:space="preserve">          required: true</w:t>
      </w:r>
    </w:p>
    <w:p w14:paraId="7167771E" w14:textId="77777777" w:rsidR="000260B1" w:rsidRDefault="000260B1" w:rsidP="000260B1">
      <w:pPr>
        <w:pStyle w:val="PL"/>
      </w:pPr>
      <w:r>
        <w:t xml:space="preserve">          schema:</w:t>
      </w:r>
    </w:p>
    <w:p w14:paraId="2951B5D5" w14:textId="77777777" w:rsidR="000260B1" w:rsidRDefault="000260B1" w:rsidP="000260B1">
      <w:pPr>
        <w:pStyle w:val="PL"/>
      </w:pPr>
      <w:r>
        <w:t xml:space="preserve">            $ref: 'TS29571_CommonData.yaml#/components/schemas/VarUeId'</w:t>
      </w:r>
    </w:p>
    <w:p w14:paraId="3EB970A4" w14:textId="77777777" w:rsidR="000260B1" w:rsidRDefault="000260B1" w:rsidP="000260B1">
      <w:pPr>
        <w:pStyle w:val="PL"/>
      </w:pPr>
      <w:r>
        <w:t xml:space="preserve">        - name: subsId</w:t>
      </w:r>
    </w:p>
    <w:p w14:paraId="6B230942" w14:textId="77777777" w:rsidR="000260B1" w:rsidRDefault="000260B1" w:rsidP="000260B1">
      <w:pPr>
        <w:pStyle w:val="PL"/>
      </w:pPr>
      <w:r>
        <w:t xml:space="preserve">          in: path</w:t>
      </w:r>
    </w:p>
    <w:p w14:paraId="3A272655" w14:textId="77777777" w:rsidR="000260B1" w:rsidRDefault="000260B1" w:rsidP="000260B1">
      <w:pPr>
        <w:pStyle w:val="PL"/>
      </w:pPr>
      <w:r>
        <w:t xml:space="preserve">          required: true</w:t>
      </w:r>
    </w:p>
    <w:p w14:paraId="0AF66060" w14:textId="77777777" w:rsidR="000260B1" w:rsidRDefault="000260B1" w:rsidP="000260B1">
      <w:pPr>
        <w:pStyle w:val="PL"/>
      </w:pPr>
      <w:r>
        <w:t xml:space="preserve">          schema:</w:t>
      </w:r>
    </w:p>
    <w:p w14:paraId="28DC0005" w14:textId="77777777" w:rsidR="000260B1" w:rsidRDefault="000260B1" w:rsidP="000260B1">
      <w:pPr>
        <w:pStyle w:val="PL"/>
      </w:pPr>
      <w:r>
        <w:t xml:space="preserve">            type: string</w:t>
      </w:r>
    </w:p>
    <w:p w14:paraId="1AF97BB0" w14:textId="77777777" w:rsidR="000260B1" w:rsidRDefault="000260B1" w:rsidP="000260B1">
      <w:pPr>
        <w:pStyle w:val="PL"/>
      </w:pPr>
      <w:r>
        <w:t xml:space="preserve">      responses:</w:t>
      </w:r>
    </w:p>
    <w:p w14:paraId="700AC76E" w14:textId="77777777" w:rsidR="000260B1" w:rsidRDefault="000260B1" w:rsidP="000260B1">
      <w:pPr>
        <w:pStyle w:val="PL"/>
      </w:pPr>
      <w:r>
        <w:t xml:space="preserve">        '204':</w:t>
      </w:r>
    </w:p>
    <w:p w14:paraId="6891C583" w14:textId="77777777" w:rsidR="000260B1" w:rsidRDefault="000260B1" w:rsidP="000260B1">
      <w:pPr>
        <w:pStyle w:val="PL"/>
        <w:rPr>
          <w:lang w:eastAsia="zh-CN"/>
        </w:rPr>
      </w:pPr>
      <w:r>
        <w:t xml:space="preserve">          description: Expected response to a successful subscription removal</w:t>
      </w:r>
    </w:p>
    <w:p w14:paraId="3B532ADA" w14:textId="77777777" w:rsidR="000260B1" w:rsidRDefault="000260B1" w:rsidP="000260B1">
      <w:pPr>
        <w:pStyle w:val="PL"/>
      </w:pPr>
      <w:r>
        <w:t xml:space="preserve">        default:</w:t>
      </w:r>
    </w:p>
    <w:p w14:paraId="009FB521" w14:textId="77777777" w:rsidR="000260B1" w:rsidRDefault="000260B1" w:rsidP="000260B1">
      <w:pPr>
        <w:pStyle w:val="PL"/>
        <w:rPr>
          <w:lang w:eastAsia="zh-CN"/>
        </w:rPr>
      </w:pPr>
      <w:r>
        <w:t xml:space="preserve">          $ref: 'TS29571_CommonData.yaml#/components/responses/default'</w:t>
      </w:r>
    </w:p>
    <w:p w14:paraId="09F474DB" w14:textId="77777777" w:rsidR="000260B1" w:rsidRDefault="000260B1" w:rsidP="000260B1">
      <w:pPr>
        <w:pStyle w:val="PL"/>
        <w:rPr>
          <w:lang w:eastAsia="zh-CN"/>
        </w:rPr>
      </w:pPr>
    </w:p>
    <w:p w14:paraId="02339C14" w14:textId="77777777" w:rsidR="000260B1" w:rsidRDefault="000260B1" w:rsidP="000260B1">
      <w:pPr>
        <w:pStyle w:val="PL"/>
      </w:pPr>
      <w:r>
        <w:t xml:space="preserve">    patch:</w:t>
      </w:r>
    </w:p>
    <w:p w14:paraId="10F751D2" w14:textId="77777777" w:rsidR="000260B1" w:rsidRDefault="000260B1" w:rsidP="000260B1">
      <w:pPr>
        <w:pStyle w:val="PL"/>
        <w:rPr>
          <w:lang w:eastAsia="zh-CN"/>
        </w:rPr>
      </w:pPr>
      <w:r>
        <w:t xml:space="preserve">      summary: Modify HSS Subscription Info</w:t>
      </w:r>
    </w:p>
    <w:p w14:paraId="7B0A9701" w14:textId="77777777" w:rsidR="000260B1" w:rsidRDefault="000260B1" w:rsidP="000260B1">
      <w:pPr>
        <w:pStyle w:val="PL"/>
      </w:pPr>
      <w:r>
        <w:t xml:space="preserve">      operationId: ModifyHssSubscriptionInfo</w:t>
      </w:r>
    </w:p>
    <w:p w14:paraId="604FF2EA" w14:textId="77777777" w:rsidR="000260B1" w:rsidRDefault="000260B1" w:rsidP="000260B1">
      <w:pPr>
        <w:pStyle w:val="PL"/>
      </w:pPr>
      <w:r>
        <w:t xml:space="preserve">      tags:</w:t>
      </w:r>
    </w:p>
    <w:p w14:paraId="7626F2AA" w14:textId="77777777" w:rsidR="000260B1" w:rsidRDefault="000260B1" w:rsidP="000260B1">
      <w:pPr>
        <w:pStyle w:val="PL"/>
        <w:rPr>
          <w:lang w:eastAsia="zh-CN"/>
        </w:rPr>
      </w:pPr>
      <w:r>
        <w:t xml:space="preserve">        - HSS Event Subscription Info (Document)</w:t>
      </w:r>
    </w:p>
    <w:p w14:paraId="4F386708" w14:textId="77777777" w:rsidR="000260B1" w:rsidRDefault="000260B1" w:rsidP="000260B1">
      <w:pPr>
        <w:pStyle w:val="PL"/>
      </w:pPr>
      <w:r>
        <w:t xml:space="preserve">      parameters:</w:t>
      </w:r>
    </w:p>
    <w:p w14:paraId="41D580BD" w14:textId="77777777" w:rsidR="000260B1" w:rsidRDefault="000260B1" w:rsidP="000260B1">
      <w:pPr>
        <w:pStyle w:val="PL"/>
      </w:pPr>
      <w:r>
        <w:t xml:space="preserve">        - name: ueId</w:t>
      </w:r>
    </w:p>
    <w:p w14:paraId="36B89C8A" w14:textId="77777777" w:rsidR="000260B1" w:rsidRDefault="000260B1" w:rsidP="000260B1">
      <w:pPr>
        <w:pStyle w:val="PL"/>
      </w:pPr>
      <w:r>
        <w:t xml:space="preserve">          in: path</w:t>
      </w:r>
    </w:p>
    <w:p w14:paraId="635A37B7" w14:textId="77777777" w:rsidR="000260B1" w:rsidRDefault="000260B1" w:rsidP="000260B1">
      <w:pPr>
        <w:pStyle w:val="PL"/>
      </w:pPr>
      <w:r>
        <w:t xml:space="preserve">          required: true</w:t>
      </w:r>
    </w:p>
    <w:p w14:paraId="171862AA" w14:textId="77777777" w:rsidR="000260B1" w:rsidRDefault="000260B1" w:rsidP="000260B1">
      <w:pPr>
        <w:pStyle w:val="PL"/>
      </w:pPr>
      <w:r>
        <w:t xml:space="preserve">          schema:</w:t>
      </w:r>
    </w:p>
    <w:p w14:paraId="1D8DDEEA" w14:textId="77777777" w:rsidR="000260B1" w:rsidRDefault="000260B1" w:rsidP="000260B1">
      <w:pPr>
        <w:pStyle w:val="PL"/>
      </w:pPr>
      <w:r>
        <w:t xml:space="preserve">            $ref: 'TS29571_CommonData.yaml#/components/schemas/VarUeId'</w:t>
      </w:r>
    </w:p>
    <w:p w14:paraId="66AD719A" w14:textId="77777777" w:rsidR="000260B1" w:rsidRDefault="000260B1" w:rsidP="000260B1">
      <w:pPr>
        <w:pStyle w:val="PL"/>
      </w:pPr>
      <w:r>
        <w:t xml:space="preserve">        - name: subsId</w:t>
      </w:r>
    </w:p>
    <w:p w14:paraId="26EBFC6F" w14:textId="77777777" w:rsidR="000260B1" w:rsidRDefault="000260B1" w:rsidP="000260B1">
      <w:pPr>
        <w:pStyle w:val="PL"/>
      </w:pPr>
      <w:r>
        <w:t xml:space="preserve">          in: path</w:t>
      </w:r>
    </w:p>
    <w:p w14:paraId="463FFFD9" w14:textId="77777777" w:rsidR="000260B1" w:rsidRDefault="000260B1" w:rsidP="000260B1">
      <w:pPr>
        <w:pStyle w:val="PL"/>
      </w:pPr>
      <w:r>
        <w:t xml:space="preserve">          required: true</w:t>
      </w:r>
    </w:p>
    <w:p w14:paraId="2046F349" w14:textId="77777777" w:rsidR="000260B1" w:rsidRDefault="000260B1" w:rsidP="000260B1">
      <w:pPr>
        <w:pStyle w:val="PL"/>
      </w:pPr>
      <w:r>
        <w:t xml:space="preserve">          schema:</w:t>
      </w:r>
    </w:p>
    <w:p w14:paraId="5CF00DFC" w14:textId="77777777" w:rsidR="000260B1" w:rsidRDefault="000260B1" w:rsidP="000260B1">
      <w:pPr>
        <w:pStyle w:val="PL"/>
        <w:rPr>
          <w:lang w:eastAsia="zh-CN"/>
        </w:rPr>
      </w:pPr>
      <w:r>
        <w:t xml:space="preserve">            type: string</w:t>
      </w:r>
    </w:p>
    <w:p w14:paraId="00556DEB" w14:textId="77777777" w:rsidR="000260B1" w:rsidRDefault="000260B1" w:rsidP="000260B1">
      <w:pPr>
        <w:pStyle w:val="PL"/>
      </w:pPr>
      <w:r>
        <w:t xml:space="preserve">        - name: supported-features</w:t>
      </w:r>
    </w:p>
    <w:p w14:paraId="68667D07" w14:textId="77777777" w:rsidR="000260B1" w:rsidRDefault="000260B1" w:rsidP="000260B1">
      <w:pPr>
        <w:pStyle w:val="PL"/>
      </w:pPr>
      <w:r>
        <w:t xml:space="preserve">          in: query</w:t>
      </w:r>
    </w:p>
    <w:p w14:paraId="3ED75946" w14:textId="77777777" w:rsidR="000260B1" w:rsidRDefault="000260B1" w:rsidP="000260B1">
      <w:pPr>
        <w:pStyle w:val="PL"/>
      </w:pPr>
      <w:r>
        <w:t xml:space="preserve">          description: Features required to be supported by the target NF</w:t>
      </w:r>
    </w:p>
    <w:p w14:paraId="6688B196" w14:textId="77777777" w:rsidR="000260B1" w:rsidRDefault="000260B1" w:rsidP="000260B1">
      <w:pPr>
        <w:pStyle w:val="PL"/>
      </w:pPr>
      <w:r>
        <w:t xml:space="preserve">          schema:</w:t>
      </w:r>
    </w:p>
    <w:p w14:paraId="2511BB8F" w14:textId="77777777" w:rsidR="000260B1" w:rsidRDefault="000260B1" w:rsidP="000260B1">
      <w:pPr>
        <w:pStyle w:val="PL"/>
        <w:rPr>
          <w:lang w:eastAsia="zh-CN"/>
        </w:rPr>
      </w:pPr>
      <w:r>
        <w:t xml:space="preserve">            $ref: 'TS29571_CommonData.yaml#/components/schemas/SupportedFeatures'</w:t>
      </w:r>
    </w:p>
    <w:p w14:paraId="34551E4A" w14:textId="77777777" w:rsidR="000260B1" w:rsidRDefault="000260B1" w:rsidP="000260B1">
      <w:pPr>
        <w:pStyle w:val="PL"/>
        <w:rPr>
          <w:lang w:eastAsia="zh-CN"/>
        </w:rPr>
      </w:pPr>
      <w:r>
        <w:lastRenderedPageBreak/>
        <w:t xml:space="preserve">      requestBody:</w:t>
      </w:r>
    </w:p>
    <w:p w14:paraId="4077BF58" w14:textId="77777777" w:rsidR="000260B1" w:rsidRDefault="000260B1" w:rsidP="000260B1">
      <w:pPr>
        <w:pStyle w:val="PL"/>
      </w:pPr>
      <w:r>
        <w:t xml:space="preserve">        content:</w:t>
      </w:r>
    </w:p>
    <w:p w14:paraId="4CF4713A" w14:textId="77777777" w:rsidR="000260B1" w:rsidRDefault="000260B1" w:rsidP="000260B1">
      <w:pPr>
        <w:pStyle w:val="PL"/>
      </w:pPr>
      <w:r>
        <w:t xml:space="preserve">          application/json-patch+json:</w:t>
      </w:r>
    </w:p>
    <w:p w14:paraId="58A8AB3D" w14:textId="77777777" w:rsidR="000260B1" w:rsidRDefault="000260B1" w:rsidP="000260B1">
      <w:pPr>
        <w:pStyle w:val="PL"/>
      </w:pPr>
      <w:r>
        <w:t xml:space="preserve">            schema:</w:t>
      </w:r>
    </w:p>
    <w:p w14:paraId="59BE35F3" w14:textId="77777777" w:rsidR="000260B1" w:rsidRDefault="000260B1" w:rsidP="000260B1">
      <w:pPr>
        <w:pStyle w:val="PL"/>
      </w:pPr>
      <w:r>
        <w:t xml:space="preserve">              type: array</w:t>
      </w:r>
    </w:p>
    <w:p w14:paraId="71288F9B" w14:textId="77777777" w:rsidR="000260B1" w:rsidRDefault="000260B1" w:rsidP="000260B1">
      <w:pPr>
        <w:pStyle w:val="PL"/>
      </w:pPr>
      <w:r>
        <w:t xml:space="preserve">              items:</w:t>
      </w:r>
    </w:p>
    <w:p w14:paraId="3C1A0F77" w14:textId="77777777" w:rsidR="000260B1" w:rsidRDefault="000260B1" w:rsidP="000260B1">
      <w:pPr>
        <w:pStyle w:val="PL"/>
      </w:pPr>
      <w:r>
        <w:t xml:space="preserve">                $ref: 'TS29571_CommonData.yaml#/components/schemas/PatchItem'</w:t>
      </w:r>
    </w:p>
    <w:p w14:paraId="4ED02045" w14:textId="77777777" w:rsidR="000260B1" w:rsidRDefault="000260B1" w:rsidP="000260B1">
      <w:pPr>
        <w:pStyle w:val="PL"/>
      </w:pPr>
      <w:r>
        <w:t xml:space="preserve">        required: true</w:t>
      </w:r>
    </w:p>
    <w:p w14:paraId="2172E151" w14:textId="77777777" w:rsidR="000260B1" w:rsidRDefault="000260B1" w:rsidP="000260B1">
      <w:pPr>
        <w:pStyle w:val="PL"/>
      </w:pPr>
      <w:r>
        <w:t xml:space="preserve">      responses:</w:t>
      </w:r>
    </w:p>
    <w:p w14:paraId="4F3AA9A1" w14:textId="77777777" w:rsidR="000260B1" w:rsidRDefault="000260B1" w:rsidP="000260B1">
      <w:pPr>
        <w:pStyle w:val="PL"/>
      </w:pPr>
      <w:r>
        <w:t xml:space="preserve">        '204':</w:t>
      </w:r>
    </w:p>
    <w:p w14:paraId="188A7117" w14:textId="77777777" w:rsidR="000260B1" w:rsidRDefault="000260B1" w:rsidP="000260B1">
      <w:pPr>
        <w:pStyle w:val="PL"/>
      </w:pPr>
      <w:r>
        <w:t xml:space="preserve">          description: Expected response to a valid request</w:t>
      </w:r>
    </w:p>
    <w:p w14:paraId="12212C8A" w14:textId="77777777" w:rsidR="000260B1" w:rsidRDefault="000260B1" w:rsidP="000260B1">
      <w:pPr>
        <w:pStyle w:val="PL"/>
        <w:rPr>
          <w:lang w:eastAsia="zh-CN"/>
        </w:rPr>
      </w:pPr>
      <w:r>
        <w:rPr>
          <w:lang w:eastAsia="zh-CN"/>
        </w:rPr>
        <w:t xml:space="preserve">        '200':</w:t>
      </w:r>
    </w:p>
    <w:p w14:paraId="1DB671EB" w14:textId="77777777" w:rsidR="000260B1" w:rsidRDefault="000260B1" w:rsidP="000260B1">
      <w:pPr>
        <w:pStyle w:val="PL"/>
      </w:pPr>
      <w:r>
        <w:t xml:space="preserve">          description: Expected response to a valid request</w:t>
      </w:r>
    </w:p>
    <w:p w14:paraId="7B3CF84B" w14:textId="77777777" w:rsidR="000260B1" w:rsidRDefault="000260B1" w:rsidP="000260B1">
      <w:pPr>
        <w:pStyle w:val="PL"/>
      </w:pPr>
      <w:r>
        <w:t xml:space="preserve">          content:</w:t>
      </w:r>
    </w:p>
    <w:p w14:paraId="6D0E50BA" w14:textId="77777777" w:rsidR="000260B1" w:rsidRDefault="000260B1" w:rsidP="000260B1">
      <w:pPr>
        <w:pStyle w:val="PL"/>
      </w:pPr>
      <w:r>
        <w:t xml:space="preserve">            application/json:</w:t>
      </w:r>
    </w:p>
    <w:p w14:paraId="593BD698" w14:textId="77777777" w:rsidR="000260B1" w:rsidRDefault="000260B1" w:rsidP="000260B1">
      <w:pPr>
        <w:pStyle w:val="PL"/>
      </w:pPr>
      <w:r>
        <w:t xml:space="preserve">              schema:</w:t>
      </w:r>
    </w:p>
    <w:p w14:paraId="67A47C21" w14:textId="77777777" w:rsidR="000260B1" w:rsidRDefault="000260B1" w:rsidP="000260B1">
      <w:pPr>
        <w:pStyle w:val="PL"/>
        <w:rPr>
          <w:lang w:eastAsia="zh-CN"/>
        </w:rPr>
      </w:pPr>
      <w:r>
        <w:t xml:space="preserve">                $ref: 'TS29571_CommonData.yaml#/components/schemas/</w:t>
      </w:r>
      <w:r>
        <w:rPr>
          <w:lang w:eastAsia="zh-CN"/>
        </w:rPr>
        <w:t>PatchResult</w:t>
      </w:r>
      <w:r>
        <w:t>'</w:t>
      </w:r>
    </w:p>
    <w:p w14:paraId="2C3AE1F2" w14:textId="77777777" w:rsidR="000260B1" w:rsidRDefault="000260B1" w:rsidP="000260B1">
      <w:pPr>
        <w:pStyle w:val="PL"/>
      </w:pPr>
      <w:r>
        <w:t xml:space="preserve">        '403':</w:t>
      </w:r>
    </w:p>
    <w:p w14:paraId="69FAC03A" w14:textId="77777777" w:rsidR="000260B1" w:rsidRDefault="000260B1" w:rsidP="000260B1">
      <w:pPr>
        <w:pStyle w:val="PL"/>
      </w:pPr>
      <w:r>
        <w:t xml:space="preserve">          description: modification is rejected</w:t>
      </w:r>
    </w:p>
    <w:p w14:paraId="53AD5D91" w14:textId="77777777" w:rsidR="000260B1" w:rsidRDefault="000260B1" w:rsidP="000260B1">
      <w:pPr>
        <w:pStyle w:val="PL"/>
      </w:pPr>
      <w:r>
        <w:t xml:space="preserve">          content:</w:t>
      </w:r>
    </w:p>
    <w:p w14:paraId="3CEB5E1D" w14:textId="77777777" w:rsidR="000260B1" w:rsidRDefault="000260B1" w:rsidP="000260B1">
      <w:pPr>
        <w:pStyle w:val="PL"/>
      </w:pPr>
      <w:r>
        <w:t xml:space="preserve">            application/problem+json:</w:t>
      </w:r>
    </w:p>
    <w:p w14:paraId="2C866198" w14:textId="77777777" w:rsidR="000260B1" w:rsidRDefault="000260B1" w:rsidP="000260B1">
      <w:pPr>
        <w:pStyle w:val="PL"/>
      </w:pPr>
      <w:r>
        <w:t xml:space="preserve">              schema:</w:t>
      </w:r>
    </w:p>
    <w:p w14:paraId="3A5ABCA4" w14:textId="77777777" w:rsidR="000260B1" w:rsidRDefault="000260B1" w:rsidP="000260B1">
      <w:pPr>
        <w:pStyle w:val="PL"/>
      </w:pPr>
      <w:r>
        <w:t xml:space="preserve">                $ref: 'TS29571_CommonData.yaml#/components/schemas/ProblemDetails'</w:t>
      </w:r>
    </w:p>
    <w:p w14:paraId="4603B0CD" w14:textId="77777777" w:rsidR="000260B1" w:rsidRDefault="000260B1" w:rsidP="000260B1">
      <w:pPr>
        <w:pStyle w:val="PL"/>
        <w:rPr>
          <w:lang w:eastAsia="zh-CN"/>
        </w:rPr>
      </w:pPr>
      <w:r>
        <w:t xml:space="preserve">        default:</w:t>
      </w:r>
    </w:p>
    <w:p w14:paraId="16A27E6B" w14:textId="77777777" w:rsidR="000260B1" w:rsidRDefault="000260B1" w:rsidP="000260B1">
      <w:pPr>
        <w:pStyle w:val="PL"/>
        <w:rPr>
          <w:lang w:eastAsia="zh-CN"/>
        </w:rPr>
      </w:pPr>
      <w:r>
        <w:t xml:space="preserve">          $ref: 'TS29571_CommonData.yaml#/components/responses/default'</w:t>
      </w:r>
    </w:p>
    <w:p w14:paraId="72D88F75" w14:textId="77777777" w:rsidR="000260B1" w:rsidRDefault="000260B1" w:rsidP="000260B1">
      <w:pPr>
        <w:pStyle w:val="PL"/>
        <w:rPr>
          <w:lang w:eastAsia="zh-CN"/>
        </w:rPr>
      </w:pPr>
    </w:p>
    <w:p w14:paraId="79046B5E" w14:textId="77777777" w:rsidR="000260B1" w:rsidRDefault="000260B1" w:rsidP="000260B1">
      <w:pPr>
        <w:pStyle w:val="PL"/>
      </w:pPr>
      <w:r>
        <w:t xml:space="preserve">    get:</w:t>
      </w:r>
    </w:p>
    <w:p w14:paraId="3997FCB2" w14:textId="77777777" w:rsidR="000260B1" w:rsidRDefault="000260B1" w:rsidP="000260B1">
      <w:pPr>
        <w:pStyle w:val="PL"/>
      </w:pPr>
      <w:r>
        <w:t xml:space="preserve">      summary: Retrieve HSS Subscription Info</w:t>
      </w:r>
    </w:p>
    <w:p w14:paraId="16C602C5" w14:textId="77777777" w:rsidR="000260B1" w:rsidRDefault="000260B1" w:rsidP="000260B1">
      <w:pPr>
        <w:pStyle w:val="PL"/>
      </w:pPr>
      <w:r>
        <w:t xml:space="preserve">      operationId: GetHssSubscriptionInfo</w:t>
      </w:r>
    </w:p>
    <w:p w14:paraId="45650BB2" w14:textId="77777777" w:rsidR="000260B1" w:rsidRDefault="000260B1" w:rsidP="000260B1">
      <w:pPr>
        <w:pStyle w:val="PL"/>
      </w:pPr>
      <w:r>
        <w:t xml:space="preserve">      tags:</w:t>
      </w:r>
    </w:p>
    <w:p w14:paraId="507E741E" w14:textId="77777777" w:rsidR="000260B1" w:rsidRDefault="000260B1" w:rsidP="000260B1">
      <w:pPr>
        <w:pStyle w:val="PL"/>
        <w:rPr>
          <w:lang w:eastAsia="zh-CN"/>
        </w:rPr>
      </w:pPr>
      <w:r>
        <w:t xml:space="preserve">        - HSS Event Subscription Info (Document)</w:t>
      </w:r>
    </w:p>
    <w:p w14:paraId="1E39958B" w14:textId="77777777" w:rsidR="000260B1" w:rsidRDefault="000260B1" w:rsidP="000260B1">
      <w:pPr>
        <w:pStyle w:val="PL"/>
      </w:pPr>
      <w:r>
        <w:t xml:space="preserve">      parameters:</w:t>
      </w:r>
    </w:p>
    <w:p w14:paraId="222AA587" w14:textId="77777777" w:rsidR="000260B1" w:rsidRDefault="000260B1" w:rsidP="000260B1">
      <w:pPr>
        <w:pStyle w:val="PL"/>
      </w:pPr>
      <w:r>
        <w:t xml:space="preserve">        - name: ueId</w:t>
      </w:r>
    </w:p>
    <w:p w14:paraId="591CF014" w14:textId="77777777" w:rsidR="000260B1" w:rsidRDefault="000260B1" w:rsidP="000260B1">
      <w:pPr>
        <w:pStyle w:val="PL"/>
      </w:pPr>
      <w:r>
        <w:t xml:space="preserve">          in: path</w:t>
      </w:r>
    </w:p>
    <w:p w14:paraId="46330668" w14:textId="77777777" w:rsidR="000260B1" w:rsidRDefault="000260B1" w:rsidP="000260B1">
      <w:pPr>
        <w:pStyle w:val="PL"/>
      </w:pPr>
      <w:r>
        <w:t xml:space="preserve">          required: true</w:t>
      </w:r>
    </w:p>
    <w:p w14:paraId="2E89A723" w14:textId="77777777" w:rsidR="000260B1" w:rsidRDefault="000260B1" w:rsidP="000260B1">
      <w:pPr>
        <w:pStyle w:val="PL"/>
      </w:pPr>
      <w:r>
        <w:t xml:space="preserve">          schema:</w:t>
      </w:r>
    </w:p>
    <w:p w14:paraId="71DDBE02" w14:textId="77777777" w:rsidR="000260B1" w:rsidRDefault="000260B1" w:rsidP="000260B1">
      <w:pPr>
        <w:pStyle w:val="PL"/>
      </w:pPr>
      <w:r>
        <w:t xml:space="preserve">            $ref: 'TS29571_CommonData.yaml#/components/schemas/VarUeId'</w:t>
      </w:r>
    </w:p>
    <w:p w14:paraId="62CF39D3" w14:textId="77777777" w:rsidR="000260B1" w:rsidRDefault="000260B1" w:rsidP="000260B1">
      <w:pPr>
        <w:pStyle w:val="PL"/>
      </w:pPr>
      <w:r>
        <w:t xml:space="preserve">        - name: subsId</w:t>
      </w:r>
    </w:p>
    <w:p w14:paraId="42EA5175" w14:textId="77777777" w:rsidR="000260B1" w:rsidRDefault="000260B1" w:rsidP="000260B1">
      <w:pPr>
        <w:pStyle w:val="PL"/>
      </w:pPr>
      <w:r>
        <w:t xml:space="preserve">          in: path</w:t>
      </w:r>
    </w:p>
    <w:p w14:paraId="3243CE5F" w14:textId="77777777" w:rsidR="000260B1" w:rsidRDefault="000260B1" w:rsidP="000260B1">
      <w:pPr>
        <w:pStyle w:val="PL"/>
      </w:pPr>
      <w:r>
        <w:t xml:space="preserve">          required: true</w:t>
      </w:r>
    </w:p>
    <w:p w14:paraId="6E50D652" w14:textId="77777777" w:rsidR="000260B1" w:rsidRDefault="000260B1" w:rsidP="000260B1">
      <w:pPr>
        <w:pStyle w:val="PL"/>
      </w:pPr>
      <w:r>
        <w:t xml:space="preserve">          schema:</w:t>
      </w:r>
    </w:p>
    <w:p w14:paraId="2E3AF064" w14:textId="77777777" w:rsidR="000260B1" w:rsidRDefault="000260B1" w:rsidP="000260B1">
      <w:pPr>
        <w:pStyle w:val="PL"/>
      </w:pPr>
      <w:r>
        <w:t xml:space="preserve">            type: string</w:t>
      </w:r>
    </w:p>
    <w:p w14:paraId="2624F5AF" w14:textId="77777777" w:rsidR="000260B1" w:rsidRDefault="000260B1" w:rsidP="000260B1">
      <w:pPr>
        <w:pStyle w:val="PL"/>
      </w:pPr>
      <w:r>
        <w:t xml:space="preserve">      responses:</w:t>
      </w:r>
    </w:p>
    <w:p w14:paraId="72F20DBE" w14:textId="77777777" w:rsidR="000260B1" w:rsidRDefault="000260B1" w:rsidP="000260B1">
      <w:pPr>
        <w:pStyle w:val="PL"/>
      </w:pPr>
      <w:r>
        <w:t xml:space="preserve">        '200':</w:t>
      </w:r>
    </w:p>
    <w:p w14:paraId="4B0623B0" w14:textId="77777777" w:rsidR="000260B1" w:rsidRDefault="000260B1" w:rsidP="000260B1">
      <w:pPr>
        <w:pStyle w:val="PL"/>
      </w:pPr>
      <w:r>
        <w:t xml:space="preserve">          description: OK</w:t>
      </w:r>
    </w:p>
    <w:p w14:paraId="459405E8" w14:textId="77777777" w:rsidR="000260B1" w:rsidRDefault="000260B1" w:rsidP="000260B1">
      <w:pPr>
        <w:pStyle w:val="PL"/>
      </w:pPr>
      <w:r>
        <w:t xml:space="preserve">          content:</w:t>
      </w:r>
    </w:p>
    <w:p w14:paraId="5AB36F7E" w14:textId="77777777" w:rsidR="000260B1" w:rsidRDefault="000260B1" w:rsidP="000260B1">
      <w:pPr>
        <w:pStyle w:val="PL"/>
      </w:pPr>
      <w:r>
        <w:t xml:space="preserve">            application/json:</w:t>
      </w:r>
    </w:p>
    <w:p w14:paraId="30C9294A" w14:textId="77777777" w:rsidR="000260B1" w:rsidRDefault="000260B1" w:rsidP="000260B1">
      <w:pPr>
        <w:pStyle w:val="PL"/>
      </w:pPr>
      <w:r>
        <w:t xml:space="preserve">              schema:</w:t>
      </w:r>
    </w:p>
    <w:p w14:paraId="3041C0AB" w14:textId="77777777" w:rsidR="000260B1" w:rsidRDefault="000260B1" w:rsidP="000260B1">
      <w:pPr>
        <w:pStyle w:val="PL"/>
      </w:pPr>
      <w:r>
        <w:t xml:space="preserve">                $ref: '#/components/schemas/SmfSubscriptionInfo'</w:t>
      </w:r>
    </w:p>
    <w:p w14:paraId="65893038" w14:textId="77777777" w:rsidR="000260B1" w:rsidRDefault="000260B1" w:rsidP="000260B1">
      <w:pPr>
        <w:pStyle w:val="PL"/>
        <w:rPr>
          <w:lang w:eastAsia="zh-CN"/>
        </w:rPr>
      </w:pPr>
      <w:r>
        <w:t xml:space="preserve">        default:</w:t>
      </w:r>
    </w:p>
    <w:p w14:paraId="5B0BB4DA" w14:textId="77777777" w:rsidR="000260B1" w:rsidRDefault="000260B1" w:rsidP="000260B1">
      <w:pPr>
        <w:pStyle w:val="PL"/>
        <w:rPr>
          <w:lang w:eastAsia="zh-CN"/>
        </w:rPr>
      </w:pPr>
      <w:r>
        <w:t xml:space="preserve">          $ref: 'TS29571_CommonData.yaml#/components/responses/default'</w:t>
      </w:r>
    </w:p>
    <w:p w14:paraId="6B25E73C" w14:textId="77777777" w:rsidR="000260B1" w:rsidRPr="00A27F04" w:rsidRDefault="000260B1" w:rsidP="000260B1">
      <w:pPr>
        <w:pStyle w:val="PL"/>
        <w:rPr>
          <w:lang w:eastAsia="zh-CN"/>
        </w:rPr>
      </w:pPr>
    </w:p>
    <w:p w14:paraId="2824D30C" w14:textId="77777777" w:rsidR="000260B1" w:rsidRPr="00533C32" w:rsidRDefault="000260B1" w:rsidP="000260B1">
      <w:pPr>
        <w:pStyle w:val="PL"/>
      </w:pPr>
      <w:r w:rsidRPr="00533C32">
        <w:rPr>
          <w:lang w:eastAsia="zh-CN"/>
        </w:rPr>
        <w:t xml:space="preserve">  </w:t>
      </w:r>
      <w:r w:rsidRPr="00533C32">
        <w:t>/subscription-data/group-data/{ueGroupId}/ee-subscriptions:</w:t>
      </w:r>
    </w:p>
    <w:p w14:paraId="27C13CB7" w14:textId="77777777" w:rsidR="000260B1" w:rsidRPr="00533C32" w:rsidRDefault="000260B1" w:rsidP="000260B1">
      <w:pPr>
        <w:pStyle w:val="PL"/>
      </w:pPr>
      <w:r w:rsidRPr="00533C32">
        <w:t xml:space="preserve">    get:</w:t>
      </w:r>
    </w:p>
    <w:p w14:paraId="3B430BA7" w14:textId="77777777" w:rsidR="000260B1" w:rsidRPr="00533C32" w:rsidRDefault="000260B1" w:rsidP="000260B1">
      <w:pPr>
        <w:pStyle w:val="PL"/>
      </w:pPr>
      <w:r w:rsidRPr="00533C32">
        <w:t xml:space="preserve">      summary: Retrieves the ee subscriptions of a group of UEs or any UE</w:t>
      </w:r>
    </w:p>
    <w:p w14:paraId="1622D0F9" w14:textId="77777777" w:rsidR="000260B1" w:rsidRPr="00533C32" w:rsidRDefault="000260B1" w:rsidP="000260B1">
      <w:pPr>
        <w:pStyle w:val="PL"/>
      </w:pPr>
      <w:r w:rsidRPr="00533C32">
        <w:t xml:space="preserve">      operationId: QueryEeGroupSubscriptions</w:t>
      </w:r>
    </w:p>
    <w:p w14:paraId="50B7A8FD" w14:textId="77777777" w:rsidR="000260B1" w:rsidRPr="00533C32" w:rsidRDefault="000260B1" w:rsidP="000260B1">
      <w:pPr>
        <w:pStyle w:val="PL"/>
      </w:pPr>
      <w:r w:rsidRPr="00533C32">
        <w:t xml:space="preserve">      tags:</w:t>
      </w:r>
    </w:p>
    <w:p w14:paraId="30DAC528" w14:textId="77777777" w:rsidR="000260B1" w:rsidRDefault="000260B1" w:rsidP="000260B1">
      <w:pPr>
        <w:pStyle w:val="PL"/>
        <w:rPr>
          <w:lang w:eastAsia="zh-CN"/>
        </w:rPr>
      </w:pPr>
      <w:r w:rsidRPr="00533C32">
        <w:t xml:space="preserve">        - Event Exposure Group Subscriptions (Collection)</w:t>
      </w:r>
    </w:p>
    <w:p w14:paraId="53CA61CD" w14:textId="77777777" w:rsidR="000260B1" w:rsidRDefault="000260B1" w:rsidP="000260B1">
      <w:pPr>
        <w:pStyle w:val="PL"/>
      </w:pPr>
      <w:r>
        <w:t xml:space="preserve">      security:</w:t>
      </w:r>
    </w:p>
    <w:p w14:paraId="1616E040" w14:textId="77777777" w:rsidR="000260B1" w:rsidRDefault="000260B1" w:rsidP="000260B1">
      <w:pPr>
        <w:pStyle w:val="PL"/>
      </w:pPr>
      <w:r>
        <w:t xml:space="preserve">        - {}</w:t>
      </w:r>
    </w:p>
    <w:p w14:paraId="06A5A483" w14:textId="77777777" w:rsidR="000260B1" w:rsidRDefault="000260B1" w:rsidP="000260B1">
      <w:pPr>
        <w:pStyle w:val="PL"/>
      </w:pPr>
      <w:r>
        <w:t xml:space="preserve">        - oAuth2ClientCredentials:</w:t>
      </w:r>
    </w:p>
    <w:p w14:paraId="1BA4DDFB" w14:textId="77777777" w:rsidR="000260B1" w:rsidRDefault="000260B1" w:rsidP="000260B1">
      <w:pPr>
        <w:pStyle w:val="PL"/>
      </w:pPr>
      <w:r>
        <w:t xml:space="preserve">          - nudr-dr</w:t>
      </w:r>
    </w:p>
    <w:p w14:paraId="1EE495FD" w14:textId="77777777" w:rsidR="000260B1" w:rsidRDefault="000260B1" w:rsidP="000260B1">
      <w:pPr>
        <w:pStyle w:val="PL"/>
      </w:pPr>
      <w:r>
        <w:t xml:space="preserve">        - oAuth2ClientCredentials:</w:t>
      </w:r>
    </w:p>
    <w:p w14:paraId="425AE067" w14:textId="77777777" w:rsidR="000260B1" w:rsidRDefault="000260B1" w:rsidP="000260B1">
      <w:pPr>
        <w:pStyle w:val="PL"/>
      </w:pPr>
      <w:r>
        <w:t xml:space="preserve">          - nudr-dr</w:t>
      </w:r>
    </w:p>
    <w:p w14:paraId="335FB2ED" w14:textId="77777777" w:rsidR="000260B1" w:rsidRPr="00533C32" w:rsidRDefault="000260B1" w:rsidP="000260B1">
      <w:pPr>
        <w:pStyle w:val="PL"/>
        <w:rPr>
          <w:lang w:eastAsia="zh-CN"/>
        </w:rPr>
      </w:pPr>
      <w:r>
        <w:t xml:space="preserve">          - nudr-dr:subscription-data</w:t>
      </w:r>
    </w:p>
    <w:p w14:paraId="795FE9F6" w14:textId="77777777" w:rsidR="000260B1" w:rsidRPr="00533C32" w:rsidRDefault="000260B1" w:rsidP="000260B1">
      <w:pPr>
        <w:pStyle w:val="PL"/>
      </w:pPr>
      <w:r w:rsidRPr="00533C32">
        <w:t xml:space="preserve">      parameters:</w:t>
      </w:r>
    </w:p>
    <w:p w14:paraId="6F9F8796" w14:textId="77777777" w:rsidR="000260B1" w:rsidRPr="00533C32" w:rsidRDefault="000260B1" w:rsidP="000260B1">
      <w:pPr>
        <w:pStyle w:val="PL"/>
      </w:pPr>
      <w:r w:rsidRPr="00533C32">
        <w:t xml:space="preserve">        - name: ueGroupId</w:t>
      </w:r>
    </w:p>
    <w:p w14:paraId="56218432" w14:textId="77777777" w:rsidR="000260B1" w:rsidRPr="00533C32" w:rsidRDefault="000260B1" w:rsidP="000260B1">
      <w:pPr>
        <w:pStyle w:val="PL"/>
      </w:pPr>
      <w:r w:rsidRPr="00533C32">
        <w:t xml:space="preserve">          in: path</w:t>
      </w:r>
    </w:p>
    <w:p w14:paraId="5ED951FF" w14:textId="77777777" w:rsidR="000260B1" w:rsidRPr="00533C32" w:rsidRDefault="000260B1" w:rsidP="000260B1">
      <w:pPr>
        <w:pStyle w:val="PL"/>
      </w:pPr>
      <w:r w:rsidRPr="00533C32">
        <w:t xml:space="preserve">          description: Group of UEs or any UE</w:t>
      </w:r>
    </w:p>
    <w:p w14:paraId="522B89B0" w14:textId="77777777" w:rsidR="000260B1" w:rsidRPr="00533C32" w:rsidRDefault="000260B1" w:rsidP="000260B1">
      <w:pPr>
        <w:pStyle w:val="PL"/>
      </w:pPr>
      <w:r w:rsidRPr="00533C32">
        <w:t xml:space="preserve">          required: true</w:t>
      </w:r>
    </w:p>
    <w:p w14:paraId="6B4E0DE9" w14:textId="77777777" w:rsidR="000260B1" w:rsidRPr="00533C32" w:rsidRDefault="000260B1" w:rsidP="000260B1">
      <w:pPr>
        <w:pStyle w:val="PL"/>
      </w:pPr>
      <w:r w:rsidRPr="00533C32">
        <w:t xml:space="preserve">          schema:</w:t>
      </w:r>
    </w:p>
    <w:p w14:paraId="2C788FD8" w14:textId="77777777" w:rsidR="000260B1" w:rsidRPr="00533C32" w:rsidRDefault="000260B1" w:rsidP="000260B1">
      <w:pPr>
        <w:pStyle w:val="PL"/>
      </w:pPr>
      <w:r w:rsidRPr="00533C32">
        <w:t xml:space="preserve">              $ref: '#/components/schemas/VarUeGroupId'</w:t>
      </w:r>
    </w:p>
    <w:p w14:paraId="28331009" w14:textId="77777777" w:rsidR="000260B1" w:rsidRPr="00533C32" w:rsidRDefault="000260B1" w:rsidP="000260B1">
      <w:pPr>
        <w:pStyle w:val="PL"/>
      </w:pPr>
      <w:r w:rsidRPr="00533C32">
        <w:t xml:space="preserve">        - name: supported-features</w:t>
      </w:r>
    </w:p>
    <w:p w14:paraId="49FAF672" w14:textId="77777777" w:rsidR="000260B1" w:rsidRPr="00533C32" w:rsidRDefault="000260B1" w:rsidP="000260B1">
      <w:pPr>
        <w:pStyle w:val="PL"/>
      </w:pPr>
      <w:r w:rsidRPr="00533C32">
        <w:t xml:space="preserve">          in: query</w:t>
      </w:r>
    </w:p>
    <w:p w14:paraId="3BCD50B3" w14:textId="77777777" w:rsidR="000260B1" w:rsidRPr="00533C32" w:rsidRDefault="000260B1" w:rsidP="000260B1">
      <w:pPr>
        <w:pStyle w:val="PL"/>
      </w:pPr>
      <w:r w:rsidRPr="00533C32">
        <w:t xml:space="preserve">          description: Supported Features</w:t>
      </w:r>
    </w:p>
    <w:p w14:paraId="4E9DC256" w14:textId="77777777" w:rsidR="000260B1" w:rsidRPr="00533C32" w:rsidRDefault="000260B1" w:rsidP="000260B1">
      <w:pPr>
        <w:pStyle w:val="PL"/>
      </w:pPr>
      <w:r w:rsidRPr="00533C32">
        <w:t xml:space="preserve">          schema:</w:t>
      </w:r>
    </w:p>
    <w:p w14:paraId="153538E2" w14:textId="77777777" w:rsidR="000260B1" w:rsidRPr="00533C32" w:rsidRDefault="000260B1" w:rsidP="000260B1">
      <w:pPr>
        <w:pStyle w:val="PL"/>
        <w:rPr>
          <w:lang w:eastAsia="zh-CN"/>
        </w:rPr>
      </w:pPr>
      <w:r w:rsidRPr="00533C32">
        <w:t xml:space="preserve">             $ref: 'TS29571_CommonData.yaml#/components/schemas/SupportedFeatures'</w:t>
      </w:r>
    </w:p>
    <w:p w14:paraId="35D3EF33" w14:textId="77777777" w:rsidR="000260B1" w:rsidRPr="00533C32" w:rsidRDefault="000260B1" w:rsidP="000260B1">
      <w:pPr>
        <w:pStyle w:val="PL"/>
      </w:pPr>
      <w:r w:rsidRPr="00533C32">
        <w:t xml:space="preserve">      responses:</w:t>
      </w:r>
    </w:p>
    <w:p w14:paraId="1E8C3ABE" w14:textId="77777777" w:rsidR="000260B1" w:rsidRPr="00533C32" w:rsidRDefault="000260B1" w:rsidP="000260B1">
      <w:pPr>
        <w:pStyle w:val="PL"/>
      </w:pPr>
      <w:r w:rsidRPr="00533C32">
        <w:lastRenderedPageBreak/>
        <w:t xml:space="preserve">        '200':</w:t>
      </w:r>
    </w:p>
    <w:p w14:paraId="04B63BE1" w14:textId="77777777" w:rsidR="000260B1" w:rsidRPr="00533C32" w:rsidRDefault="000260B1" w:rsidP="000260B1">
      <w:pPr>
        <w:pStyle w:val="PL"/>
      </w:pPr>
      <w:r w:rsidRPr="00533C32">
        <w:t xml:space="preserve">          description: Expected response to a valid request</w:t>
      </w:r>
    </w:p>
    <w:p w14:paraId="5E23EAB2" w14:textId="77777777" w:rsidR="000260B1" w:rsidRPr="00533C32" w:rsidRDefault="000260B1" w:rsidP="000260B1">
      <w:pPr>
        <w:pStyle w:val="PL"/>
      </w:pPr>
      <w:r w:rsidRPr="00533C32">
        <w:t xml:space="preserve">          content:</w:t>
      </w:r>
    </w:p>
    <w:p w14:paraId="22EFA534" w14:textId="77777777" w:rsidR="000260B1" w:rsidRPr="00533C32" w:rsidRDefault="000260B1" w:rsidP="000260B1">
      <w:pPr>
        <w:pStyle w:val="PL"/>
      </w:pPr>
      <w:r w:rsidRPr="00533C32">
        <w:t xml:space="preserve">            application/json:</w:t>
      </w:r>
    </w:p>
    <w:p w14:paraId="5EA17D00" w14:textId="77777777" w:rsidR="000260B1" w:rsidRPr="00533C32" w:rsidRDefault="000260B1" w:rsidP="000260B1">
      <w:pPr>
        <w:pStyle w:val="PL"/>
      </w:pPr>
      <w:r w:rsidRPr="00533C32">
        <w:t xml:space="preserve">              schema:</w:t>
      </w:r>
    </w:p>
    <w:p w14:paraId="74456348" w14:textId="77777777" w:rsidR="000260B1" w:rsidRPr="00533C32" w:rsidRDefault="000260B1" w:rsidP="000260B1">
      <w:pPr>
        <w:pStyle w:val="PL"/>
      </w:pPr>
      <w:r w:rsidRPr="00533C32">
        <w:t xml:space="preserve">               type: array</w:t>
      </w:r>
    </w:p>
    <w:p w14:paraId="24FEABC8" w14:textId="77777777" w:rsidR="000260B1" w:rsidRPr="00533C32" w:rsidRDefault="000260B1" w:rsidP="000260B1">
      <w:pPr>
        <w:pStyle w:val="PL"/>
      </w:pPr>
      <w:r w:rsidRPr="00533C32">
        <w:t xml:space="preserve">               items:</w:t>
      </w:r>
    </w:p>
    <w:p w14:paraId="5910DD6A" w14:textId="77777777" w:rsidR="000260B1" w:rsidRPr="00533C32" w:rsidRDefault="000260B1" w:rsidP="000260B1">
      <w:pPr>
        <w:pStyle w:val="PL"/>
      </w:pPr>
      <w:r w:rsidRPr="00533C32">
        <w:t xml:space="preserve">                $ref: '#/components/schemas/EeSubscription'</w:t>
      </w:r>
    </w:p>
    <w:p w14:paraId="770B0977" w14:textId="77777777" w:rsidR="000260B1" w:rsidRDefault="000260B1" w:rsidP="000260B1">
      <w:pPr>
        <w:pStyle w:val="PL"/>
        <w:rPr>
          <w:lang w:eastAsia="zh-CN"/>
        </w:rPr>
      </w:pPr>
      <w:r w:rsidRPr="00533C32">
        <w:t xml:space="preserve">        default:</w:t>
      </w:r>
    </w:p>
    <w:p w14:paraId="7D7711E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BF634D0" w14:textId="77777777" w:rsidR="000260B1" w:rsidRDefault="000260B1" w:rsidP="000260B1">
      <w:pPr>
        <w:pStyle w:val="PL"/>
        <w:rPr>
          <w:lang w:eastAsia="zh-CN"/>
        </w:rPr>
      </w:pPr>
    </w:p>
    <w:p w14:paraId="0F54F971" w14:textId="77777777" w:rsidR="000260B1" w:rsidRPr="00533C32" w:rsidRDefault="000260B1" w:rsidP="000260B1">
      <w:pPr>
        <w:pStyle w:val="PL"/>
      </w:pPr>
      <w:r w:rsidRPr="00533C32">
        <w:t xml:space="preserve">    post:</w:t>
      </w:r>
    </w:p>
    <w:p w14:paraId="49F20A6A" w14:textId="77777777" w:rsidR="000260B1" w:rsidRPr="00533C32" w:rsidRDefault="000260B1" w:rsidP="000260B1">
      <w:pPr>
        <w:pStyle w:val="PL"/>
      </w:pPr>
      <w:r w:rsidRPr="00533C32">
        <w:t xml:space="preserve">      summary: Create individual EE subscription for a group of UEs or any UE</w:t>
      </w:r>
    </w:p>
    <w:p w14:paraId="65865E58" w14:textId="77777777" w:rsidR="000260B1" w:rsidRPr="00533C32" w:rsidRDefault="000260B1" w:rsidP="000260B1">
      <w:pPr>
        <w:pStyle w:val="PL"/>
      </w:pPr>
      <w:r w:rsidRPr="00533C32">
        <w:t xml:space="preserve">      operationId: CreateEeGroupSubscriptions</w:t>
      </w:r>
    </w:p>
    <w:p w14:paraId="6EDE4E00" w14:textId="77777777" w:rsidR="000260B1" w:rsidRPr="00533C32" w:rsidRDefault="000260B1" w:rsidP="000260B1">
      <w:pPr>
        <w:pStyle w:val="PL"/>
      </w:pPr>
      <w:r w:rsidRPr="00533C32">
        <w:t xml:space="preserve">      tags:</w:t>
      </w:r>
    </w:p>
    <w:p w14:paraId="616355C0" w14:textId="77777777" w:rsidR="000260B1" w:rsidRDefault="000260B1" w:rsidP="000260B1">
      <w:pPr>
        <w:pStyle w:val="PL"/>
        <w:rPr>
          <w:lang w:eastAsia="zh-CN"/>
        </w:rPr>
      </w:pPr>
      <w:r w:rsidRPr="00533C32">
        <w:t xml:space="preserve">        - Event Exposure Group Subscriptions (Collection)</w:t>
      </w:r>
    </w:p>
    <w:p w14:paraId="3ADD9B6A" w14:textId="77777777" w:rsidR="000260B1" w:rsidRDefault="000260B1" w:rsidP="000260B1">
      <w:pPr>
        <w:pStyle w:val="PL"/>
      </w:pPr>
      <w:r>
        <w:t xml:space="preserve">      security:</w:t>
      </w:r>
    </w:p>
    <w:p w14:paraId="62A0043A" w14:textId="77777777" w:rsidR="000260B1" w:rsidRDefault="000260B1" w:rsidP="000260B1">
      <w:pPr>
        <w:pStyle w:val="PL"/>
      </w:pPr>
      <w:r>
        <w:t xml:space="preserve">        - {}</w:t>
      </w:r>
    </w:p>
    <w:p w14:paraId="2FCF134B" w14:textId="77777777" w:rsidR="000260B1" w:rsidRDefault="000260B1" w:rsidP="000260B1">
      <w:pPr>
        <w:pStyle w:val="PL"/>
      </w:pPr>
      <w:r>
        <w:t xml:space="preserve">        - oAuth2ClientCredentials:</w:t>
      </w:r>
    </w:p>
    <w:p w14:paraId="3623DF24" w14:textId="77777777" w:rsidR="000260B1" w:rsidRDefault="000260B1" w:rsidP="000260B1">
      <w:pPr>
        <w:pStyle w:val="PL"/>
      </w:pPr>
      <w:r>
        <w:t xml:space="preserve">          - nudr-dr</w:t>
      </w:r>
    </w:p>
    <w:p w14:paraId="19343914" w14:textId="77777777" w:rsidR="000260B1" w:rsidRDefault="000260B1" w:rsidP="000260B1">
      <w:pPr>
        <w:pStyle w:val="PL"/>
      </w:pPr>
      <w:r>
        <w:t xml:space="preserve">        - oAuth2ClientCredentials:</w:t>
      </w:r>
    </w:p>
    <w:p w14:paraId="037E754F" w14:textId="77777777" w:rsidR="000260B1" w:rsidRDefault="000260B1" w:rsidP="000260B1">
      <w:pPr>
        <w:pStyle w:val="PL"/>
      </w:pPr>
      <w:r>
        <w:t xml:space="preserve">          - nudr-dr</w:t>
      </w:r>
    </w:p>
    <w:p w14:paraId="2566FE4A" w14:textId="77777777" w:rsidR="000260B1" w:rsidRPr="00533C32" w:rsidRDefault="000260B1" w:rsidP="000260B1">
      <w:pPr>
        <w:pStyle w:val="PL"/>
        <w:rPr>
          <w:lang w:eastAsia="zh-CN"/>
        </w:rPr>
      </w:pPr>
      <w:r>
        <w:t xml:space="preserve">          - nudr-dr:subscription-data</w:t>
      </w:r>
    </w:p>
    <w:p w14:paraId="7B362543" w14:textId="77777777" w:rsidR="000260B1" w:rsidRPr="00533C32" w:rsidRDefault="000260B1" w:rsidP="000260B1">
      <w:pPr>
        <w:pStyle w:val="PL"/>
      </w:pPr>
      <w:r w:rsidRPr="00533C32">
        <w:t xml:space="preserve">      parameters:</w:t>
      </w:r>
    </w:p>
    <w:p w14:paraId="67406702" w14:textId="77777777" w:rsidR="000260B1" w:rsidRPr="00533C32" w:rsidRDefault="000260B1" w:rsidP="000260B1">
      <w:pPr>
        <w:pStyle w:val="PL"/>
      </w:pPr>
      <w:r w:rsidRPr="00533C32">
        <w:t xml:space="preserve">        - name: ueGroupId</w:t>
      </w:r>
    </w:p>
    <w:p w14:paraId="2CBCB8AE" w14:textId="77777777" w:rsidR="000260B1" w:rsidRPr="00533C32" w:rsidRDefault="000260B1" w:rsidP="000260B1">
      <w:pPr>
        <w:pStyle w:val="PL"/>
      </w:pPr>
      <w:r w:rsidRPr="00533C32">
        <w:t xml:space="preserve">          in: path</w:t>
      </w:r>
    </w:p>
    <w:p w14:paraId="5F05B5D7" w14:textId="77777777" w:rsidR="000260B1" w:rsidRPr="00533C32" w:rsidRDefault="000260B1" w:rsidP="000260B1">
      <w:pPr>
        <w:pStyle w:val="PL"/>
      </w:pPr>
      <w:r w:rsidRPr="00533C32">
        <w:t xml:space="preserve">          description: Group of UEs or any UE</w:t>
      </w:r>
    </w:p>
    <w:p w14:paraId="791DCFA5" w14:textId="77777777" w:rsidR="000260B1" w:rsidRPr="00533C32" w:rsidRDefault="000260B1" w:rsidP="000260B1">
      <w:pPr>
        <w:pStyle w:val="PL"/>
      </w:pPr>
      <w:r w:rsidRPr="00533C32">
        <w:t xml:space="preserve">          required: true</w:t>
      </w:r>
    </w:p>
    <w:p w14:paraId="07B3E548" w14:textId="77777777" w:rsidR="000260B1" w:rsidRPr="00533C32" w:rsidRDefault="000260B1" w:rsidP="000260B1">
      <w:pPr>
        <w:pStyle w:val="PL"/>
      </w:pPr>
      <w:r w:rsidRPr="00533C32">
        <w:t xml:space="preserve">          schema:</w:t>
      </w:r>
    </w:p>
    <w:p w14:paraId="1B6FA3D8" w14:textId="77777777" w:rsidR="000260B1" w:rsidRPr="00533C32" w:rsidRDefault="000260B1" w:rsidP="000260B1">
      <w:pPr>
        <w:pStyle w:val="PL"/>
      </w:pPr>
      <w:r w:rsidRPr="00533C32">
        <w:t xml:space="preserve">              $ref: '#/components/schemas/VarUeGroupId'</w:t>
      </w:r>
    </w:p>
    <w:p w14:paraId="24ED6126" w14:textId="77777777" w:rsidR="000260B1" w:rsidRPr="00533C32" w:rsidRDefault="000260B1" w:rsidP="000260B1">
      <w:pPr>
        <w:pStyle w:val="PL"/>
      </w:pPr>
      <w:r w:rsidRPr="00533C32">
        <w:t xml:space="preserve">      requestBody:</w:t>
      </w:r>
    </w:p>
    <w:p w14:paraId="41B4B3D0" w14:textId="77777777" w:rsidR="000260B1" w:rsidRPr="00533C32" w:rsidRDefault="000260B1" w:rsidP="000260B1">
      <w:pPr>
        <w:pStyle w:val="PL"/>
      </w:pPr>
      <w:r w:rsidRPr="00533C32">
        <w:t xml:space="preserve">        content:</w:t>
      </w:r>
    </w:p>
    <w:p w14:paraId="4C631791" w14:textId="77777777" w:rsidR="000260B1" w:rsidRPr="00533C32" w:rsidRDefault="000260B1" w:rsidP="000260B1">
      <w:pPr>
        <w:pStyle w:val="PL"/>
      </w:pPr>
      <w:r w:rsidRPr="00533C32">
        <w:t xml:space="preserve">          application/json:</w:t>
      </w:r>
    </w:p>
    <w:p w14:paraId="108BE9D3" w14:textId="77777777" w:rsidR="000260B1" w:rsidRPr="00533C32" w:rsidRDefault="000260B1" w:rsidP="000260B1">
      <w:pPr>
        <w:pStyle w:val="PL"/>
      </w:pPr>
      <w:r w:rsidRPr="00533C32">
        <w:t xml:space="preserve">            schema:</w:t>
      </w:r>
    </w:p>
    <w:p w14:paraId="6295F674" w14:textId="77777777" w:rsidR="000260B1" w:rsidRPr="00533C32" w:rsidRDefault="000260B1" w:rsidP="000260B1">
      <w:pPr>
        <w:pStyle w:val="PL"/>
        <w:outlineLvl w:val="0"/>
      </w:pPr>
      <w:r w:rsidRPr="00533C32">
        <w:t xml:space="preserve">              $ref: '#/components/schemas/EeSubscription'</w:t>
      </w:r>
    </w:p>
    <w:p w14:paraId="2E1C9FD3" w14:textId="77777777" w:rsidR="000260B1" w:rsidRPr="00533C32" w:rsidRDefault="000260B1" w:rsidP="000260B1">
      <w:pPr>
        <w:pStyle w:val="PL"/>
      </w:pPr>
      <w:r w:rsidRPr="00533C32">
        <w:t xml:space="preserve">        required: true</w:t>
      </w:r>
    </w:p>
    <w:p w14:paraId="1B2C39C5" w14:textId="77777777" w:rsidR="000260B1" w:rsidRPr="00533C32" w:rsidRDefault="000260B1" w:rsidP="000260B1">
      <w:pPr>
        <w:pStyle w:val="PL"/>
      </w:pPr>
      <w:r w:rsidRPr="00533C32">
        <w:t xml:space="preserve">      responses:</w:t>
      </w:r>
    </w:p>
    <w:p w14:paraId="0AB1056C" w14:textId="77777777" w:rsidR="000260B1" w:rsidRPr="00533C32" w:rsidRDefault="000260B1" w:rsidP="000260B1">
      <w:pPr>
        <w:pStyle w:val="PL"/>
      </w:pPr>
      <w:r w:rsidRPr="00533C32">
        <w:t xml:space="preserve">        '201':</w:t>
      </w:r>
    </w:p>
    <w:p w14:paraId="4429C551" w14:textId="77777777" w:rsidR="000260B1" w:rsidRPr="00533C32" w:rsidRDefault="000260B1" w:rsidP="000260B1">
      <w:pPr>
        <w:pStyle w:val="PL"/>
      </w:pPr>
      <w:r w:rsidRPr="00533C32">
        <w:t xml:space="preserve">          description: Expected response to a valid request</w:t>
      </w:r>
    </w:p>
    <w:p w14:paraId="1183A067" w14:textId="77777777" w:rsidR="000260B1" w:rsidRPr="00533C32" w:rsidRDefault="000260B1" w:rsidP="000260B1">
      <w:pPr>
        <w:pStyle w:val="PL"/>
      </w:pPr>
      <w:r w:rsidRPr="00533C32">
        <w:t xml:space="preserve">          content:</w:t>
      </w:r>
    </w:p>
    <w:p w14:paraId="01AD3915" w14:textId="77777777" w:rsidR="000260B1" w:rsidRPr="00533C32" w:rsidRDefault="000260B1" w:rsidP="000260B1">
      <w:pPr>
        <w:pStyle w:val="PL"/>
      </w:pPr>
      <w:r w:rsidRPr="00533C32">
        <w:t xml:space="preserve">            application/json:</w:t>
      </w:r>
    </w:p>
    <w:p w14:paraId="6D738DCD" w14:textId="77777777" w:rsidR="000260B1" w:rsidRPr="00533C32" w:rsidRDefault="000260B1" w:rsidP="000260B1">
      <w:pPr>
        <w:pStyle w:val="PL"/>
      </w:pPr>
      <w:r w:rsidRPr="00533C32">
        <w:t xml:space="preserve">              schema:</w:t>
      </w:r>
    </w:p>
    <w:p w14:paraId="0513F401" w14:textId="77777777" w:rsidR="000260B1" w:rsidRPr="00533C32" w:rsidRDefault="000260B1" w:rsidP="000260B1">
      <w:pPr>
        <w:pStyle w:val="PL"/>
      </w:pPr>
      <w:r w:rsidRPr="00533C32">
        <w:t xml:space="preserve">                $ref: '#/components/schemas/EeSubscription'</w:t>
      </w:r>
    </w:p>
    <w:p w14:paraId="69847E96" w14:textId="77777777" w:rsidR="000260B1" w:rsidRPr="00533C32" w:rsidRDefault="000260B1" w:rsidP="000260B1">
      <w:pPr>
        <w:pStyle w:val="PL"/>
      </w:pPr>
      <w:r w:rsidRPr="00533C32">
        <w:t xml:space="preserve">          headers:</w:t>
      </w:r>
    </w:p>
    <w:p w14:paraId="1AF9317D" w14:textId="77777777" w:rsidR="000260B1" w:rsidRPr="00533C32" w:rsidRDefault="000260B1" w:rsidP="000260B1">
      <w:pPr>
        <w:pStyle w:val="PL"/>
      </w:pPr>
      <w:r w:rsidRPr="00533C32">
        <w:t xml:space="preserve">            Location:</w:t>
      </w:r>
    </w:p>
    <w:p w14:paraId="64EC3896" w14:textId="77777777" w:rsidR="000260B1" w:rsidRPr="00533C32" w:rsidRDefault="000260B1" w:rsidP="000260B1">
      <w:pPr>
        <w:pStyle w:val="PL"/>
      </w:pPr>
      <w:r w:rsidRPr="00533C32">
        <w:t xml:space="preserve">              description: 'Contains the URI of the newly created resource, according to the structure: {apiRoot}/nudr-dr/&lt;apiVersion&gt;/subscription-data/group-data/{ueGroupId}/ee-subscriptions'</w:t>
      </w:r>
    </w:p>
    <w:p w14:paraId="5543CAD3" w14:textId="77777777" w:rsidR="000260B1" w:rsidRPr="00533C32" w:rsidRDefault="000260B1" w:rsidP="000260B1">
      <w:pPr>
        <w:pStyle w:val="PL"/>
      </w:pPr>
      <w:r w:rsidRPr="00533C32">
        <w:t xml:space="preserve">              required: true</w:t>
      </w:r>
    </w:p>
    <w:p w14:paraId="24C8F5EB" w14:textId="77777777" w:rsidR="000260B1" w:rsidRPr="00533C32" w:rsidRDefault="000260B1" w:rsidP="000260B1">
      <w:pPr>
        <w:pStyle w:val="PL"/>
      </w:pPr>
      <w:r w:rsidRPr="00533C32">
        <w:t xml:space="preserve">              schema:</w:t>
      </w:r>
    </w:p>
    <w:p w14:paraId="4C8EF61D" w14:textId="77777777" w:rsidR="000260B1" w:rsidRPr="00533C32" w:rsidRDefault="000260B1" w:rsidP="000260B1">
      <w:pPr>
        <w:pStyle w:val="PL"/>
      </w:pPr>
      <w:r w:rsidRPr="00533C32">
        <w:t xml:space="preserve">                type: string</w:t>
      </w:r>
    </w:p>
    <w:p w14:paraId="238483CA" w14:textId="77777777" w:rsidR="000260B1" w:rsidRDefault="000260B1" w:rsidP="000260B1">
      <w:pPr>
        <w:pStyle w:val="PL"/>
        <w:rPr>
          <w:lang w:eastAsia="zh-CN"/>
        </w:rPr>
      </w:pPr>
      <w:r w:rsidRPr="00533C32">
        <w:t xml:space="preserve">        default:</w:t>
      </w:r>
    </w:p>
    <w:p w14:paraId="2DC09A4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0EB4A9E" w14:textId="77777777" w:rsidR="000260B1" w:rsidRPr="00533C32" w:rsidRDefault="000260B1" w:rsidP="000260B1">
      <w:pPr>
        <w:pStyle w:val="PL"/>
      </w:pPr>
    </w:p>
    <w:p w14:paraId="6D9A6B68" w14:textId="77777777" w:rsidR="000260B1" w:rsidRPr="00533C32" w:rsidRDefault="000260B1" w:rsidP="000260B1">
      <w:pPr>
        <w:pStyle w:val="PL"/>
      </w:pPr>
      <w:r w:rsidRPr="00533C32">
        <w:rPr>
          <w:lang w:eastAsia="zh-CN"/>
        </w:rPr>
        <w:t xml:space="preserve">  </w:t>
      </w:r>
      <w:r w:rsidRPr="00533C32">
        <w:t>/subscription-data/group-data/{ueGroupId}/ee-subscriptions/{subsId}:</w:t>
      </w:r>
    </w:p>
    <w:p w14:paraId="58177715" w14:textId="77777777" w:rsidR="000260B1" w:rsidRPr="00533C32" w:rsidRDefault="000260B1" w:rsidP="000260B1">
      <w:pPr>
        <w:pStyle w:val="PL"/>
      </w:pPr>
      <w:r w:rsidRPr="00533C32">
        <w:t xml:space="preserve">    put:</w:t>
      </w:r>
    </w:p>
    <w:p w14:paraId="174035AD" w14:textId="77777777" w:rsidR="000260B1" w:rsidRPr="00533C32" w:rsidRDefault="000260B1" w:rsidP="000260B1">
      <w:pPr>
        <w:pStyle w:val="PL"/>
      </w:pPr>
      <w:r w:rsidRPr="00533C32">
        <w:t xml:space="preserve">      summary: </w:t>
      </w:r>
      <w:r w:rsidRPr="00533C32">
        <w:rPr>
          <w:lang w:eastAsia="zh-CN"/>
        </w:rPr>
        <w:t>Update</w:t>
      </w:r>
      <w:r w:rsidRPr="00533C32">
        <w:t xml:space="preserve"> an individual ee subscription of a group of UEs or any UE</w:t>
      </w:r>
    </w:p>
    <w:p w14:paraId="1557E78C" w14:textId="77777777" w:rsidR="000260B1" w:rsidRPr="00533C32" w:rsidRDefault="000260B1" w:rsidP="000260B1">
      <w:pPr>
        <w:pStyle w:val="PL"/>
      </w:pPr>
      <w:r w:rsidRPr="00533C32">
        <w:t xml:space="preserve">      operationId: UpdateEeGroupSubscriptions</w:t>
      </w:r>
    </w:p>
    <w:p w14:paraId="685A9417" w14:textId="77777777" w:rsidR="000260B1" w:rsidRPr="00533C32" w:rsidRDefault="000260B1" w:rsidP="000260B1">
      <w:pPr>
        <w:pStyle w:val="PL"/>
      </w:pPr>
      <w:r w:rsidRPr="00533C32">
        <w:t xml:space="preserve">      tags:</w:t>
      </w:r>
    </w:p>
    <w:p w14:paraId="75F012F7" w14:textId="77777777" w:rsidR="000260B1" w:rsidRDefault="000260B1" w:rsidP="000260B1">
      <w:pPr>
        <w:pStyle w:val="PL"/>
        <w:rPr>
          <w:lang w:eastAsia="zh-CN"/>
        </w:rPr>
      </w:pPr>
      <w:r w:rsidRPr="00533C32">
        <w:t xml:space="preserve">        - Event Exposure </w:t>
      </w:r>
      <w:r>
        <w:t xml:space="preserve">Group </w:t>
      </w:r>
      <w:r w:rsidRPr="00533C32">
        <w:t>Subscription (Document)</w:t>
      </w:r>
    </w:p>
    <w:p w14:paraId="16147B0E" w14:textId="77777777" w:rsidR="000260B1" w:rsidRDefault="000260B1" w:rsidP="000260B1">
      <w:pPr>
        <w:pStyle w:val="PL"/>
      </w:pPr>
      <w:r>
        <w:t xml:space="preserve">      security:</w:t>
      </w:r>
    </w:p>
    <w:p w14:paraId="2AC17C2A" w14:textId="77777777" w:rsidR="000260B1" w:rsidRDefault="000260B1" w:rsidP="000260B1">
      <w:pPr>
        <w:pStyle w:val="PL"/>
      </w:pPr>
      <w:r>
        <w:t xml:space="preserve">        - {}</w:t>
      </w:r>
    </w:p>
    <w:p w14:paraId="5BC513F3" w14:textId="77777777" w:rsidR="000260B1" w:rsidRDefault="000260B1" w:rsidP="000260B1">
      <w:pPr>
        <w:pStyle w:val="PL"/>
      </w:pPr>
      <w:r>
        <w:t xml:space="preserve">        - oAuth2ClientCredentials:</w:t>
      </w:r>
    </w:p>
    <w:p w14:paraId="329B3010" w14:textId="77777777" w:rsidR="000260B1" w:rsidRDefault="000260B1" w:rsidP="000260B1">
      <w:pPr>
        <w:pStyle w:val="PL"/>
      </w:pPr>
      <w:r>
        <w:t xml:space="preserve">          - nudr-dr</w:t>
      </w:r>
    </w:p>
    <w:p w14:paraId="068FA70A" w14:textId="77777777" w:rsidR="000260B1" w:rsidRDefault="000260B1" w:rsidP="000260B1">
      <w:pPr>
        <w:pStyle w:val="PL"/>
      </w:pPr>
      <w:r>
        <w:t xml:space="preserve">        - oAuth2ClientCredentials:</w:t>
      </w:r>
    </w:p>
    <w:p w14:paraId="5007DA36" w14:textId="77777777" w:rsidR="000260B1" w:rsidRDefault="000260B1" w:rsidP="000260B1">
      <w:pPr>
        <w:pStyle w:val="PL"/>
      </w:pPr>
      <w:r>
        <w:t xml:space="preserve">          - nudr-dr</w:t>
      </w:r>
    </w:p>
    <w:p w14:paraId="584B3091" w14:textId="77777777" w:rsidR="000260B1" w:rsidRPr="00533C32" w:rsidRDefault="000260B1" w:rsidP="000260B1">
      <w:pPr>
        <w:pStyle w:val="PL"/>
        <w:rPr>
          <w:lang w:eastAsia="zh-CN"/>
        </w:rPr>
      </w:pPr>
      <w:r>
        <w:t xml:space="preserve">          - nudr-dr:subscription-data</w:t>
      </w:r>
    </w:p>
    <w:p w14:paraId="57931A8B" w14:textId="77777777" w:rsidR="000260B1" w:rsidRPr="00533C32" w:rsidRDefault="000260B1" w:rsidP="000260B1">
      <w:pPr>
        <w:pStyle w:val="PL"/>
      </w:pPr>
      <w:r w:rsidRPr="00533C32">
        <w:t xml:space="preserve">      parameters:</w:t>
      </w:r>
    </w:p>
    <w:p w14:paraId="416E279A" w14:textId="77777777" w:rsidR="000260B1" w:rsidRPr="00533C32" w:rsidRDefault="000260B1" w:rsidP="000260B1">
      <w:pPr>
        <w:pStyle w:val="PL"/>
      </w:pPr>
      <w:r w:rsidRPr="00533C32">
        <w:t xml:space="preserve">        - name: ueGroupId</w:t>
      </w:r>
    </w:p>
    <w:p w14:paraId="39F2285F" w14:textId="77777777" w:rsidR="000260B1" w:rsidRPr="00533C32" w:rsidRDefault="000260B1" w:rsidP="000260B1">
      <w:pPr>
        <w:pStyle w:val="PL"/>
      </w:pPr>
      <w:r w:rsidRPr="00533C32">
        <w:t xml:space="preserve">          in: path</w:t>
      </w:r>
    </w:p>
    <w:p w14:paraId="1A038DCB" w14:textId="77777777" w:rsidR="000260B1" w:rsidRPr="00533C32" w:rsidRDefault="000260B1" w:rsidP="000260B1">
      <w:pPr>
        <w:pStyle w:val="PL"/>
      </w:pPr>
      <w:r w:rsidRPr="00533C32">
        <w:t xml:space="preserve">          required: true</w:t>
      </w:r>
    </w:p>
    <w:p w14:paraId="156370F3" w14:textId="77777777" w:rsidR="000260B1" w:rsidRPr="00533C32" w:rsidRDefault="000260B1" w:rsidP="000260B1">
      <w:pPr>
        <w:pStyle w:val="PL"/>
      </w:pPr>
      <w:r w:rsidRPr="00533C32">
        <w:t xml:space="preserve">          schema:</w:t>
      </w:r>
    </w:p>
    <w:p w14:paraId="22F0E9B4" w14:textId="77777777" w:rsidR="000260B1" w:rsidRPr="00533C32" w:rsidRDefault="000260B1" w:rsidP="000260B1">
      <w:pPr>
        <w:pStyle w:val="PL"/>
      </w:pPr>
      <w:r w:rsidRPr="00533C32">
        <w:t xml:space="preserve">              $ref: '#/components/schemas/VarUeGroupId'</w:t>
      </w:r>
    </w:p>
    <w:p w14:paraId="0F42668D" w14:textId="77777777" w:rsidR="000260B1" w:rsidRPr="00533C32" w:rsidRDefault="000260B1" w:rsidP="000260B1">
      <w:pPr>
        <w:pStyle w:val="PL"/>
      </w:pPr>
      <w:r w:rsidRPr="00533C32">
        <w:t xml:space="preserve">        - name: subsId</w:t>
      </w:r>
    </w:p>
    <w:p w14:paraId="0164DFA1" w14:textId="77777777" w:rsidR="000260B1" w:rsidRPr="00533C32" w:rsidRDefault="000260B1" w:rsidP="000260B1">
      <w:pPr>
        <w:pStyle w:val="PL"/>
      </w:pPr>
      <w:r w:rsidRPr="00533C32">
        <w:t xml:space="preserve">          in: path</w:t>
      </w:r>
    </w:p>
    <w:p w14:paraId="15E3E401" w14:textId="77777777" w:rsidR="000260B1" w:rsidRPr="00533C32" w:rsidRDefault="000260B1" w:rsidP="000260B1">
      <w:pPr>
        <w:pStyle w:val="PL"/>
      </w:pPr>
      <w:r w:rsidRPr="00533C32">
        <w:t xml:space="preserve">          required: true</w:t>
      </w:r>
    </w:p>
    <w:p w14:paraId="62AEBCE6" w14:textId="77777777" w:rsidR="000260B1" w:rsidRPr="00533C32" w:rsidRDefault="000260B1" w:rsidP="000260B1">
      <w:pPr>
        <w:pStyle w:val="PL"/>
      </w:pPr>
      <w:r w:rsidRPr="00533C32">
        <w:t xml:space="preserve">          schema:</w:t>
      </w:r>
    </w:p>
    <w:p w14:paraId="6491B448" w14:textId="77777777" w:rsidR="000260B1" w:rsidRPr="00533C32" w:rsidRDefault="000260B1" w:rsidP="000260B1">
      <w:pPr>
        <w:pStyle w:val="PL"/>
      </w:pPr>
      <w:r w:rsidRPr="00533C32">
        <w:t xml:space="preserve">            type: string</w:t>
      </w:r>
    </w:p>
    <w:p w14:paraId="44BE25E4" w14:textId="77777777" w:rsidR="000260B1" w:rsidRPr="00533C32" w:rsidRDefault="000260B1" w:rsidP="000260B1">
      <w:pPr>
        <w:pStyle w:val="PL"/>
      </w:pPr>
      <w:r w:rsidRPr="00533C32">
        <w:t xml:space="preserve">      requestBody:</w:t>
      </w:r>
    </w:p>
    <w:p w14:paraId="4DC07FB5" w14:textId="77777777" w:rsidR="000260B1" w:rsidRPr="00533C32" w:rsidRDefault="000260B1" w:rsidP="000260B1">
      <w:pPr>
        <w:pStyle w:val="PL"/>
      </w:pPr>
      <w:r w:rsidRPr="00533C32">
        <w:lastRenderedPageBreak/>
        <w:t xml:space="preserve">        content:</w:t>
      </w:r>
    </w:p>
    <w:p w14:paraId="6CF02176" w14:textId="77777777" w:rsidR="000260B1" w:rsidRPr="00533C32" w:rsidRDefault="000260B1" w:rsidP="000260B1">
      <w:pPr>
        <w:pStyle w:val="PL"/>
      </w:pPr>
      <w:r w:rsidRPr="00533C32">
        <w:t xml:space="preserve">          application/json:</w:t>
      </w:r>
    </w:p>
    <w:p w14:paraId="53409C7C" w14:textId="77777777" w:rsidR="000260B1" w:rsidRPr="00533C32" w:rsidRDefault="000260B1" w:rsidP="000260B1">
      <w:pPr>
        <w:pStyle w:val="PL"/>
      </w:pPr>
      <w:r w:rsidRPr="00533C32">
        <w:t xml:space="preserve">            schema:</w:t>
      </w:r>
    </w:p>
    <w:p w14:paraId="70C01B2F" w14:textId="77777777" w:rsidR="000260B1" w:rsidRPr="00533C32" w:rsidRDefault="000260B1" w:rsidP="000260B1">
      <w:pPr>
        <w:pStyle w:val="PL"/>
        <w:outlineLvl w:val="0"/>
      </w:pPr>
      <w:r w:rsidRPr="00533C32">
        <w:t xml:space="preserve">              $ref: '#/components/schemas/EeSubscription'</w:t>
      </w:r>
    </w:p>
    <w:p w14:paraId="14DFC79F" w14:textId="77777777" w:rsidR="000260B1" w:rsidRPr="00533C32" w:rsidRDefault="000260B1" w:rsidP="000260B1">
      <w:pPr>
        <w:pStyle w:val="PL"/>
      </w:pPr>
      <w:r>
        <w:t xml:space="preserve">        </w:t>
      </w:r>
      <w:r w:rsidRPr="003722F2">
        <w:t>required: true</w:t>
      </w:r>
    </w:p>
    <w:p w14:paraId="67F9E7D1" w14:textId="77777777" w:rsidR="000260B1" w:rsidRPr="00533C32" w:rsidRDefault="000260B1" w:rsidP="000260B1">
      <w:pPr>
        <w:pStyle w:val="PL"/>
      </w:pPr>
      <w:r w:rsidRPr="00533C32">
        <w:t xml:space="preserve">      responses:</w:t>
      </w:r>
    </w:p>
    <w:p w14:paraId="793F1A95" w14:textId="77777777" w:rsidR="000260B1" w:rsidRPr="00533C32" w:rsidRDefault="000260B1" w:rsidP="000260B1">
      <w:pPr>
        <w:pStyle w:val="PL"/>
      </w:pPr>
      <w:r w:rsidRPr="00533C32">
        <w:t xml:space="preserve">        '204':</w:t>
      </w:r>
    </w:p>
    <w:p w14:paraId="04EBC849" w14:textId="77777777" w:rsidR="000260B1" w:rsidRPr="00533C32" w:rsidRDefault="000260B1" w:rsidP="000260B1">
      <w:pPr>
        <w:pStyle w:val="PL"/>
        <w:rPr>
          <w:lang w:eastAsia="zh-CN"/>
        </w:rPr>
      </w:pPr>
      <w:r w:rsidRPr="00533C32">
        <w:t xml:space="preserve">          description: Upon success, an empty response body shall be returned</w:t>
      </w:r>
    </w:p>
    <w:p w14:paraId="646F3943" w14:textId="77777777" w:rsidR="000260B1" w:rsidRPr="00533C32" w:rsidRDefault="000260B1" w:rsidP="000260B1">
      <w:pPr>
        <w:pStyle w:val="PL"/>
      </w:pPr>
      <w:r w:rsidRPr="00533C32">
        <w:t xml:space="preserve">        '404':</w:t>
      </w:r>
    </w:p>
    <w:p w14:paraId="19F4A7A5" w14:textId="77777777" w:rsidR="000260B1" w:rsidRPr="00533C32" w:rsidRDefault="000260B1" w:rsidP="000260B1">
      <w:pPr>
        <w:pStyle w:val="PL"/>
      </w:pPr>
      <w:r w:rsidRPr="00533C32">
        <w:t xml:space="preserve">          description: update of non-existing resource is rejected</w:t>
      </w:r>
    </w:p>
    <w:p w14:paraId="59D0126C" w14:textId="77777777" w:rsidR="000260B1" w:rsidRPr="00533C32" w:rsidRDefault="000260B1" w:rsidP="000260B1">
      <w:pPr>
        <w:pStyle w:val="PL"/>
      </w:pPr>
      <w:r w:rsidRPr="00533C32">
        <w:t xml:space="preserve">          content:</w:t>
      </w:r>
    </w:p>
    <w:p w14:paraId="1E5F9CE4" w14:textId="77777777" w:rsidR="000260B1" w:rsidRPr="00533C32" w:rsidRDefault="000260B1" w:rsidP="000260B1">
      <w:pPr>
        <w:pStyle w:val="PL"/>
      </w:pPr>
      <w:r w:rsidRPr="00533C32">
        <w:t xml:space="preserve">            application/problem+json:</w:t>
      </w:r>
    </w:p>
    <w:p w14:paraId="5512A0A2" w14:textId="77777777" w:rsidR="000260B1" w:rsidRPr="00533C32" w:rsidRDefault="000260B1" w:rsidP="000260B1">
      <w:pPr>
        <w:pStyle w:val="PL"/>
      </w:pPr>
      <w:r w:rsidRPr="00533C32">
        <w:t xml:space="preserve">              schema:</w:t>
      </w:r>
    </w:p>
    <w:p w14:paraId="46A93D78" w14:textId="77777777" w:rsidR="000260B1" w:rsidRPr="00533C32" w:rsidRDefault="000260B1" w:rsidP="000260B1">
      <w:pPr>
        <w:pStyle w:val="PL"/>
        <w:rPr>
          <w:lang w:eastAsia="zh-CN"/>
        </w:rPr>
      </w:pPr>
      <w:r w:rsidRPr="00533C32">
        <w:t xml:space="preserve">                $ref: 'TS29571_CommonData.yaml#/components/schemas/ProblemDetails'</w:t>
      </w:r>
    </w:p>
    <w:p w14:paraId="65A7FD88" w14:textId="77777777" w:rsidR="000260B1" w:rsidRDefault="000260B1" w:rsidP="000260B1">
      <w:pPr>
        <w:pStyle w:val="PL"/>
        <w:rPr>
          <w:lang w:eastAsia="zh-CN"/>
        </w:rPr>
      </w:pPr>
      <w:r w:rsidRPr="00533C32">
        <w:t xml:space="preserve">        default:</w:t>
      </w:r>
    </w:p>
    <w:p w14:paraId="78B63B8B"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2174E58" w14:textId="77777777" w:rsidR="000260B1" w:rsidRDefault="000260B1" w:rsidP="000260B1">
      <w:pPr>
        <w:pStyle w:val="PL"/>
        <w:rPr>
          <w:lang w:eastAsia="zh-CN"/>
        </w:rPr>
      </w:pPr>
    </w:p>
    <w:p w14:paraId="53252969" w14:textId="77777777" w:rsidR="000260B1" w:rsidRPr="00533C32" w:rsidRDefault="000260B1" w:rsidP="000260B1">
      <w:pPr>
        <w:pStyle w:val="PL"/>
      </w:pPr>
      <w:r w:rsidRPr="00533C32">
        <w:t xml:space="preserve">    delete:</w:t>
      </w:r>
    </w:p>
    <w:p w14:paraId="53B277C3" w14:textId="77777777" w:rsidR="000260B1" w:rsidRPr="00533C32" w:rsidRDefault="000260B1" w:rsidP="000260B1">
      <w:pPr>
        <w:pStyle w:val="PL"/>
      </w:pPr>
      <w:r w:rsidRPr="00533C32">
        <w:t xml:space="preserve">      summary: Deletes a eeSubscription for a group of UEs or any UE</w:t>
      </w:r>
    </w:p>
    <w:p w14:paraId="00A963C9" w14:textId="77777777" w:rsidR="000260B1" w:rsidRPr="00533C32" w:rsidRDefault="000260B1" w:rsidP="000260B1">
      <w:pPr>
        <w:pStyle w:val="PL"/>
      </w:pPr>
      <w:r w:rsidRPr="00533C32">
        <w:t xml:space="preserve">      operationId: RemoveEeGroupSubscriptions</w:t>
      </w:r>
    </w:p>
    <w:p w14:paraId="7D65D7BA" w14:textId="77777777" w:rsidR="000260B1" w:rsidRPr="00533C32" w:rsidRDefault="000260B1" w:rsidP="000260B1">
      <w:pPr>
        <w:pStyle w:val="PL"/>
      </w:pPr>
      <w:r w:rsidRPr="00533C32">
        <w:t xml:space="preserve">      tags:</w:t>
      </w:r>
    </w:p>
    <w:p w14:paraId="4712063D" w14:textId="77777777" w:rsidR="000260B1" w:rsidRDefault="000260B1" w:rsidP="000260B1">
      <w:pPr>
        <w:pStyle w:val="PL"/>
        <w:rPr>
          <w:lang w:eastAsia="zh-CN"/>
        </w:rPr>
      </w:pPr>
      <w:r w:rsidRPr="00533C32">
        <w:t xml:space="preserve">        - Event Exposure </w:t>
      </w:r>
      <w:r>
        <w:rPr>
          <w:rFonts w:hint="eastAsia"/>
          <w:lang w:eastAsia="zh-CN"/>
        </w:rPr>
        <w:t xml:space="preserve">Group </w:t>
      </w:r>
      <w:r w:rsidRPr="00533C32">
        <w:t>Subscription (Document)</w:t>
      </w:r>
    </w:p>
    <w:p w14:paraId="1986275B" w14:textId="77777777" w:rsidR="000260B1" w:rsidRDefault="000260B1" w:rsidP="000260B1">
      <w:pPr>
        <w:pStyle w:val="PL"/>
      </w:pPr>
      <w:r>
        <w:t xml:space="preserve">      security:</w:t>
      </w:r>
    </w:p>
    <w:p w14:paraId="4AA095B1" w14:textId="77777777" w:rsidR="000260B1" w:rsidRDefault="000260B1" w:rsidP="000260B1">
      <w:pPr>
        <w:pStyle w:val="PL"/>
      </w:pPr>
      <w:r>
        <w:t xml:space="preserve">        - {}</w:t>
      </w:r>
    </w:p>
    <w:p w14:paraId="0D9B73A8" w14:textId="77777777" w:rsidR="000260B1" w:rsidRDefault="000260B1" w:rsidP="000260B1">
      <w:pPr>
        <w:pStyle w:val="PL"/>
      </w:pPr>
      <w:r>
        <w:t xml:space="preserve">        - oAuth2ClientCredentials:</w:t>
      </w:r>
    </w:p>
    <w:p w14:paraId="1FB0AB08" w14:textId="77777777" w:rsidR="000260B1" w:rsidRDefault="000260B1" w:rsidP="000260B1">
      <w:pPr>
        <w:pStyle w:val="PL"/>
      </w:pPr>
      <w:r>
        <w:t xml:space="preserve">          - nudr-dr</w:t>
      </w:r>
    </w:p>
    <w:p w14:paraId="579E11D2" w14:textId="77777777" w:rsidR="000260B1" w:rsidRDefault="000260B1" w:rsidP="000260B1">
      <w:pPr>
        <w:pStyle w:val="PL"/>
      </w:pPr>
      <w:r>
        <w:t xml:space="preserve">        - oAuth2ClientCredentials:</w:t>
      </w:r>
    </w:p>
    <w:p w14:paraId="661E7CCE" w14:textId="77777777" w:rsidR="000260B1" w:rsidRDefault="000260B1" w:rsidP="000260B1">
      <w:pPr>
        <w:pStyle w:val="PL"/>
      </w:pPr>
      <w:r>
        <w:t xml:space="preserve">          - nudr-dr</w:t>
      </w:r>
    </w:p>
    <w:p w14:paraId="3AA6CAAB" w14:textId="77777777" w:rsidR="000260B1" w:rsidRPr="00533C32" w:rsidRDefault="000260B1" w:rsidP="000260B1">
      <w:pPr>
        <w:pStyle w:val="PL"/>
        <w:rPr>
          <w:lang w:eastAsia="zh-CN"/>
        </w:rPr>
      </w:pPr>
      <w:r>
        <w:t xml:space="preserve">          - nudr-dr:subscription-data</w:t>
      </w:r>
    </w:p>
    <w:p w14:paraId="2BB9E82D" w14:textId="77777777" w:rsidR="000260B1" w:rsidRPr="00533C32" w:rsidRDefault="000260B1" w:rsidP="000260B1">
      <w:pPr>
        <w:pStyle w:val="PL"/>
      </w:pPr>
      <w:r w:rsidRPr="00533C32">
        <w:t xml:space="preserve">      parameters:</w:t>
      </w:r>
    </w:p>
    <w:p w14:paraId="160CC8F6" w14:textId="77777777" w:rsidR="000260B1" w:rsidRPr="00533C32" w:rsidRDefault="000260B1" w:rsidP="000260B1">
      <w:pPr>
        <w:pStyle w:val="PL"/>
      </w:pPr>
      <w:r w:rsidRPr="00533C32">
        <w:t xml:space="preserve">        - name: </w:t>
      </w:r>
      <w:r w:rsidRPr="00533C32">
        <w:rPr>
          <w:lang w:eastAsia="zh-CN"/>
        </w:rPr>
        <w:t>u</w:t>
      </w:r>
      <w:r w:rsidRPr="00533C32">
        <w:t>eGroupId</w:t>
      </w:r>
    </w:p>
    <w:p w14:paraId="03864B34" w14:textId="77777777" w:rsidR="000260B1" w:rsidRPr="00533C32" w:rsidRDefault="000260B1" w:rsidP="000260B1">
      <w:pPr>
        <w:pStyle w:val="PL"/>
      </w:pPr>
      <w:r w:rsidRPr="00533C32">
        <w:t xml:space="preserve">          in: path</w:t>
      </w:r>
    </w:p>
    <w:p w14:paraId="51FFC874" w14:textId="77777777" w:rsidR="000260B1" w:rsidRPr="00533C32" w:rsidRDefault="000260B1" w:rsidP="000260B1">
      <w:pPr>
        <w:pStyle w:val="PL"/>
      </w:pPr>
      <w:r w:rsidRPr="00533C32">
        <w:t xml:space="preserve">          required: true</w:t>
      </w:r>
    </w:p>
    <w:p w14:paraId="5CB9FDAE" w14:textId="77777777" w:rsidR="000260B1" w:rsidRPr="00533C32" w:rsidRDefault="000260B1" w:rsidP="000260B1">
      <w:pPr>
        <w:pStyle w:val="PL"/>
      </w:pPr>
      <w:r w:rsidRPr="00533C32">
        <w:t xml:space="preserve">          schema:</w:t>
      </w:r>
    </w:p>
    <w:p w14:paraId="6645D97F" w14:textId="77777777" w:rsidR="000260B1" w:rsidRPr="00533C32" w:rsidRDefault="000260B1" w:rsidP="000260B1">
      <w:pPr>
        <w:pStyle w:val="PL"/>
      </w:pPr>
      <w:r w:rsidRPr="00533C32">
        <w:t xml:space="preserve">              $ref: '#/components/schemas/VarUeGroupId'</w:t>
      </w:r>
    </w:p>
    <w:p w14:paraId="20B5BC73" w14:textId="77777777" w:rsidR="000260B1" w:rsidRPr="00533C32" w:rsidRDefault="000260B1" w:rsidP="000260B1">
      <w:pPr>
        <w:pStyle w:val="PL"/>
      </w:pPr>
      <w:r w:rsidRPr="00533C32">
        <w:t xml:space="preserve">        - name: subsId</w:t>
      </w:r>
    </w:p>
    <w:p w14:paraId="770B3D0C" w14:textId="77777777" w:rsidR="000260B1" w:rsidRPr="00533C32" w:rsidRDefault="000260B1" w:rsidP="000260B1">
      <w:pPr>
        <w:pStyle w:val="PL"/>
      </w:pPr>
      <w:r w:rsidRPr="00533C32">
        <w:t xml:space="preserve">          in: path</w:t>
      </w:r>
    </w:p>
    <w:p w14:paraId="0531FB2F" w14:textId="77777777" w:rsidR="000260B1" w:rsidRPr="00533C32" w:rsidRDefault="000260B1" w:rsidP="000260B1">
      <w:pPr>
        <w:pStyle w:val="PL"/>
      </w:pPr>
      <w:r w:rsidRPr="00533C32">
        <w:t xml:space="preserve">          required: true</w:t>
      </w:r>
    </w:p>
    <w:p w14:paraId="697DFD6F" w14:textId="77777777" w:rsidR="000260B1" w:rsidRPr="00533C32" w:rsidRDefault="000260B1" w:rsidP="000260B1">
      <w:pPr>
        <w:pStyle w:val="PL"/>
      </w:pPr>
      <w:r w:rsidRPr="00533C32">
        <w:t xml:space="preserve">          description: Unique ID of the subscription to remove</w:t>
      </w:r>
    </w:p>
    <w:p w14:paraId="2170707B" w14:textId="77777777" w:rsidR="000260B1" w:rsidRPr="00533C32" w:rsidRDefault="000260B1" w:rsidP="000260B1">
      <w:pPr>
        <w:pStyle w:val="PL"/>
      </w:pPr>
      <w:r w:rsidRPr="00533C32">
        <w:t xml:space="preserve">          schema:</w:t>
      </w:r>
    </w:p>
    <w:p w14:paraId="7197DA66" w14:textId="77777777" w:rsidR="000260B1" w:rsidRPr="00533C32" w:rsidRDefault="000260B1" w:rsidP="000260B1">
      <w:pPr>
        <w:pStyle w:val="PL"/>
      </w:pPr>
      <w:r w:rsidRPr="00533C32">
        <w:t xml:space="preserve">            type: string</w:t>
      </w:r>
    </w:p>
    <w:p w14:paraId="69A27257" w14:textId="77777777" w:rsidR="000260B1" w:rsidRPr="00533C32" w:rsidRDefault="000260B1" w:rsidP="000260B1">
      <w:pPr>
        <w:pStyle w:val="PL"/>
      </w:pPr>
      <w:r w:rsidRPr="00533C32">
        <w:t xml:space="preserve">      responses:</w:t>
      </w:r>
    </w:p>
    <w:p w14:paraId="1809540A" w14:textId="77777777" w:rsidR="000260B1" w:rsidRPr="00533C32" w:rsidRDefault="000260B1" w:rsidP="000260B1">
      <w:pPr>
        <w:pStyle w:val="PL"/>
      </w:pPr>
      <w:r w:rsidRPr="00533C32">
        <w:t xml:space="preserve">        '204':</w:t>
      </w:r>
    </w:p>
    <w:p w14:paraId="38E9D4B5" w14:textId="77777777" w:rsidR="000260B1" w:rsidRDefault="000260B1" w:rsidP="000260B1">
      <w:pPr>
        <w:pStyle w:val="PL"/>
        <w:rPr>
          <w:lang w:eastAsia="zh-CN"/>
        </w:rPr>
      </w:pPr>
      <w:r w:rsidRPr="00533C32">
        <w:t xml:space="preserve">          description: Expected response to a successful subscription removal</w:t>
      </w:r>
    </w:p>
    <w:p w14:paraId="7D91EBC2" w14:textId="77777777" w:rsidR="000260B1" w:rsidRPr="00533C32" w:rsidRDefault="000260B1" w:rsidP="000260B1">
      <w:pPr>
        <w:pStyle w:val="PL"/>
      </w:pPr>
      <w:r w:rsidRPr="00533C32">
        <w:t xml:space="preserve">        default:</w:t>
      </w:r>
    </w:p>
    <w:p w14:paraId="620E60AB"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C9F6F3D" w14:textId="77777777" w:rsidR="000260B1" w:rsidRPr="00533C32" w:rsidRDefault="000260B1" w:rsidP="000260B1">
      <w:pPr>
        <w:pStyle w:val="PL"/>
        <w:rPr>
          <w:lang w:eastAsia="zh-CN"/>
        </w:rPr>
      </w:pPr>
    </w:p>
    <w:p w14:paraId="6B7B5F4F" w14:textId="77777777" w:rsidR="000260B1" w:rsidRPr="00533C32" w:rsidRDefault="000260B1" w:rsidP="000260B1">
      <w:pPr>
        <w:pStyle w:val="PL"/>
        <w:rPr>
          <w:lang w:eastAsia="zh-CN"/>
        </w:rPr>
      </w:pPr>
      <w:r w:rsidRPr="00533C32">
        <w:t xml:space="preserve">    patch:</w:t>
      </w:r>
    </w:p>
    <w:p w14:paraId="770445F8" w14:textId="77777777" w:rsidR="000260B1" w:rsidRPr="00533C32" w:rsidRDefault="000260B1" w:rsidP="000260B1">
      <w:pPr>
        <w:pStyle w:val="PL"/>
      </w:pPr>
      <w:r w:rsidRPr="00533C32">
        <w:t xml:space="preserve">      summary: Modify an individual ee subscription for a group of a UEs</w:t>
      </w:r>
    </w:p>
    <w:p w14:paraId="79FD2710" w14:textId="77777777" w:rsidR="000260B1" w:rsidRPr="00533C32" w:rsidRDefault="000260B1" w:rsidP="000260B1">
      <w:pPr>
        <w:pStyle w:val="PL"/>
      </w:pPr>
      <w:r w:rsidRPr="00533C32">
        <w:t xml:space="preserve">      operationId: ModifyEeGroupSubscription</w:t>
      </w:r>
    </w:p>
    <w:p w14:paraId="7FD08745" w14:textId="77777777" w:rsidR="000260B1" w:rsidRPr="00533C32" w:rsidRDefault="000260B1" w:rsidP="000260B1">
      <w:pPr>
        <w:pStyle w:val="PL"/>
      </w:pPr>
      <w:r w:rsidRPr="00533C32">
        <w:t xml:space="preserve">      tags:</w:t>
      </w:r>
    </w:p>
    <w:p w14:paraId="7DE26902" w14:textId="77777777" w:rsidR="000260B1" w:rsidRDefault="000260B1" w:rsidP="000260B1">
      <w:pPr>
        <w:pStyle w:val="PL"/>
        <w:rPr>
          <w:lang w:eastAsia="zh-CN"/>
        </w:rPr>
      </w:pPr>
      <w:r w:rsidRPr="00533C32">
        <w:t xml:space="preserve">        - Event Exposure </w:t>
      </w:r>
      <w:r>
        <w:rPr>
          <w:rFonts w:hint="eastAsia"/>
          <w:lang w:eastAsia="zh-CN"/>
        </w:rPr>
        <w:t xml:space="preserve">Group </w:t>
      </w:r>
      <w:r w:rsidRPr="00533C32">
        <w:t>Subscription (Document)</w:t>
      </w:r>
    </w:p>
    <w:p w14:paraId="71E3772C" w14:textId="77777777" w:rsidR="000260B1" w:rsidRDefault="000260B1" w:rsidP="000260B1">
      <w:pPr>
        <w:pStyle w:val="PL"/>
      </w:pPr>
      <w:r>
        <w:t xml:space="preserve">      security:</w:t>
      </w:r>
    </w:p>
    <w:p w14:paraId="3E5FC028" w14:textId="77777777" w:rsidR="000260B1" w:rsidRDefault="000260B1" w:rsidP="000260B1">
      <w:pPr>
        <w:pStyle w:val="PL"/>
      </w:pPr>
      <w:r>
        <w:t xml:space="preserve">        - {}</w:t>
      </w:r>
    </w:p>
    <w:p w14:paraId="7A5B8B08" w14:textId="77777777" w:rsidR="000260B1" w:rsidRDefault="000260B1" w:rsidP="000260B1">
      <w:pPr>
        <w:pStyle w:val="PL"/>
      </w:pPr>
      <w:r>
        <w:t xml:space="preserve">        - oAuth2ClientCredentials:</w:t>
      </w:r>
    </w:p>
    <w:p w14:paraId="24F19D35" w14:textId="77777777" w:rsidR="000260B1" w:rsidRDefault="000260B1" w:rsidP="000260B1">
      <w:pPr>
        <w:pStyle w:val="PL"/>
      </w:pPr>
      <w:r>
        <w:t xml:space="preserve">          - nudr-dr</w:t>
      </w:r>
    </w:p>
    <w:p w14:paraId="6428B1EC" w14:textId="77777777" w:rsidR="000260B1" w:rsidRDefault="000260B1" w:rsidP="000260B1">
      <w:pPr>
        <w:pStyle w:val="PL"/>
      </w:pPr>
      <w:r>
        <w:t xml:space="preserve">        - oAuth2ClientCredentials:</w:t>
      </w:r>
    </w:p>
    <w:p w14:paraId="083EA95E" w14:textId="77777777" w:rsidR="000260B1" w:rsidRDefault="000260B1" w:rsidP="000260B1">
      <w:pPr>
        <w:pStyle w:val="PL"/>
      </w:pPr>
      <w:r>
        <w:t xml:space="preserve">          - nudr-dr</w:t>
      </w:r>
    </w:p>
    <w:p w14:paraId="66F42D93" w14:textId="77777777" w:rsidR="000260B1" w:rsidRPr="00533C32" w:rsidRDefault="000260B1" w:rsidP="000260B1">
      <w:pPr>
        <w:pStyle w:val="PL"/>
        <w:rPr>
          <w:lang w:eastAsia="zh-CN"/>
        </w:rPr>
      </w:pPr>
      <w:r>
        <w:t xml:space="preserve">          - nudr-dr:subscription-data</w:t>
      </w:r>
    </w:p>
    <w:p w14:paraId="4085439C" w14:textId="77777777" w:rsidR="000260B1" w:rsidRPr="00533C32" w:rsidRDefault="000260B1" w:rsidP="000260B1">
      <w:pPr>
        <w:pStyle w:val="PL"/>
      </w:pPr>
      <w:r w:rsidRPr="00533C32">
        <w:t xml:space="preserve">      parameters:</w:t>
      </w:r>
    </w:p>
    <w:p w14:paraId="537F7E07" w14:textId="77777777" w:rsidR="000260B1" w:rsidRPr="00533C32" w:rsidRDefault="000260B1" w:rsidP="000260B1">
      <w:pPr>
        <w:pStyle w:val="PL"/>
      </w:pPr>
      <w:r w:rsidRPr="00533C32">
        <w:t xml:space="preserve">        - name: </w:t>
      </w:r>
      <w:r w:rsidRPr="00533C32">
        <w:rPr>
          <w:lang w:eastAsia="zh-CN"/>
        </w:rPr>
        <w:t>u</w:t>
      </w:r>
      <w:r w:rsidRPr="00533C32">
        <w:t>eGroupId</w:t>
      </w:r>
    </w:p>
    <w:p w14:paraId="5D12C1E3" w14:textId="77777777" w:rsidR="000260B1" w:rsidRPr="00533C32" w:rsidRDefault="000260B1" w:rsidP="000260B1">
      <w:pPr>
        <w:pStyle w:val="PL"/>
      </w:pPr>
      <w:r w:rsidRPr="00533C32">
        <w:t xml:space="preserve">          in: path</w:t>
      </w:r>
    </w:p>
    <w:p w14:paraId="33A4F828" w14:textId="77777777" w:rsidR="000260B1" w:rsidRPr="00533C32" w:rsidRDefault="000260B1" w:rsidP="000260B1">
      <w:pPr>
        <w:pStyle w:val="PL"/>
      </w:pPr>
      <w:r w:rsidRPr="00533C32">
        <w:t xml:space="preserve">          required: true</w:t>
      </w:r>
    </w:p>
    <w:p w14:paraId="5AD0F670" w14:textId="77777777" w:rsidR="000260B1" w:rsidRPr="00533C32" w:rsidRDefault="000260B1" w:rsidP="000260B1">
      <w:pPr>
        <w:pStyle w:val="PL"/>
      </w:pPr>
      <w:r w:rsidRPr="00533C32">
        <w:t xml:space="preserve">          schema:</w:t>
      </w:r>
    </w:p>
    <w:p w14:paraId="1D8B13B6" w14:textId="77777777" w:rsidR="000260B1" w:rsidRPr="00533C32" w:rsidRDefault="000260B1" w:rsidP="000260B1">
      <w:pPr>
        <w:pStyle w:val="PL"/>
      </w:pPr>
      <w:r w:rsidRPr="00533C32">
        <w:t xml:space="preserve">              $ref: '#/components/schemas/VarUeGroupId'</w:t>
      </w:r>
    </w:p>
    <w:p w14:paraId="7B7FEB9B" w14:textId="77777777" w:rsidR="000260B1" w:rsidRPr="00533C32" w:rsidRDefault="000260B1" w:rsidP="000260B1">
      <w:pPr>
        <w:pStyle w:val="PL"/>
      </w:pPr>
      <w:r w:rsidRPr="00533C32">
        <w:t xml:space="preserve">        - name: subsId</w:t>
      </w:r>
    </w:p>
    <w:p w14:paraId="757E85E0" w14:textId="77777777" w:rsidR="000260B1" w:rsidRPr="00533C32" w:rsidRDefault="000260B1" w:rsidP="000260B1">
      <w:pPr>
        <w:pStyle w:val="PL"/>
      </w:pPr>
      <w:r w:rsidRPr="00533C32">
        <w:t xml:space="preserve">          in: path</w:t>
      </w:r>
    </w:p>
    <w:p w14:paraId="11E2EA39" w14:textId="77777777" w:rsidR="000260B1" w:rsidRPr="00533C32" w:rsidRDefault="000260B1" w:rsidP="000260B1">
      <w:pPr>
        <w:pStyle w:val="PL"/>
      </w:pPr>
      <w:r w:rsidRPr="00533C32">
        <w:t xml:space="preserve">          required: true</w:t>
      </w:r>
    </w:p>
    <w:p w14:paraId="49404C52" w14:textId="77777777" w:rsidR="000260B1" w:rsidRPr="00533C32" w:rsidRDefault="000260B1" w:rsidP="000260B1">
      <w:pPr>
        <w:pStyle w:val="PL"/>
      </w:pPr>
      <w:r w:rsidRPr="00533C32">
        <w:t xml:space="preserve">          schema:</w:t>
      </w:r>
    </w:p>
    <w:p w14:paraId="42BCC7CC" w14:textId="77777777" w:rsidR="000260B1" w:rsidRDefault="000260B1" w:rsidP="000260B1">
      <w:pPr>
        <w:pStyle w:val="PL"/>
        <w:rPr>
          <w:lang w:eastAsia="zh-CN"/>
        </w:rPr>
      </w:pPr>
      <w:r w:rsidRPr="00533C32">
        <w:t xml:space="preserve">            type: string</w:t>
      </w:r>
    </w:p>
    <w:p w14:paraId="5F49A710" w14:textId="77777777" w:rsidR="000260B1" w:rsidRPr="002857AD" w:rsidRDefault="000260B1" w:rsidP="000260B1">
      <w:pPr>
        <w:pStyle w:val="PL"/>
      </w:pPr>
      <w:r w:rsidRPr="002857AD">
        <w:t xml:space="preserve">        - name: supported-features</w:t>
      </w:r>
    </w:p>
    <w:p w14:paraId="279AF55E" w14:textId="77777777" w:rsidR="000260B1" w:rsidRPr="002857AD" w:rsidRDefault="000260B1" w:rsidP="000260B1">
      <w:pPr>
        <w:pStyle w:val="PL"/>
      </w:pPr>
      <w:r w:rsidRPr="002857AD">
        <w:t xml:space="preserve">          in: query</w:t>
      </w:r>
    </w:p>
    <w:p w14:paraId="7EC3E7D8" w14:textId="77777777" w:rsidR="000260B1" w:rsidRPr="002857AD" w:rsidRDefault="000260B1" w:rsidP="000260B1">
      <w:pPr>
        <w:pStyle w:val="PL"/>
      </w:pPr>
      <w:r w:rsidRPr="002857AD">
        <w:t xml:space="preserve">          description: Features required to be supported by the target NF</w:t>
      </w:r>
    </w:p>
    <w:p w14:paraId="3CA23B5C" w14:textId="77777777" w:rsidR="000260B1" w:rsidRPr="002857AD" w:rsidRDefault="000260B1" w:rsidP="000260B1">
      <w:pPr>
        <w:pStyle w:val="PL"/>
      </w:pPr>
      <w:r w:rsidRPr="002857AD">
        <w:t xml:space="preserve">          schema:</w:t>
      </w:r>
    </w:p>
    <w:p w14:paraId="36CC15DC" w14:textId="77777777" w:rsidR="000260B1" w:rsidRPr="00533C32" w:rsidRDefault="000260B1" w:rsidP="000260B1">
      <w:pPr>
        <w:pStyle w:val="PL"/>
        <w:rPr>
          <w:lang w:eastAsia="zh-CN"/>
        </w:rPr>
      </w:pPr>
      <w:r w:rsidRPr="002857AD">
        <w:t xml:space="preserve">            $ref: 'TS29571_CommonData.yaml#/components/schemas/SupportedFeatures'</w:t>
      </w:r>
    </w:p>
    <w:p w14:paraId="4E6F5FCE" w14:textId="77777777" w:rsidR="000260B1" w:rsidRPr="00533C32" w:rsidRDefault="000260B1" w:rsidP="000260B1">
      <w:pPr>
        <w:pStyle w:val="PL"/>
      </w:pPr>
      <w:r w:rsidRPr="00533C32">
        <w:t xml:space="preserve">      requestBody:</w:t>
      </w:r>
    </w:p>
    <w:p w14:paraId="21BB353C" w14:textId="77777777" w:rsidR="000260B1" w:rsidRPr="00533C32" w:rsidRDefault="000260B1" w:rsidP="000260B1">
      <w:pPr>
        <w:pStyle w:val="PL"/>
      </w:pPr>
      <w:r w:rsidRPr="00533C32">
        <w:t xml:space="preserve">        content:</w:t>
      </w:r>
    </w:p>
    <w:p w14:paraId="25F5F8A5" w14:textId="77777777" w:rsidR="000260B1" w:rsidRPr="00533C32" w:rsidRDefault="000260B1" w:rsidP="000260B1">
      <w:pPr>
        <w:pStyle w:val="PL"/>
      </w:pPr>
      <w:r w:rsidRPr="00533C32">
        <w:t xml:space="preserve">          application/json-patch+json:</w:t>
      </w:r>
    </w:p>
    <w:p w14:paraId="68508E1B" w14:textId="77777777" w:rsidR="000260B1" w:rsidRPr="00533C32" w:rsidRDefault="000260B1" w:rsidP="000260B1">
      <w:pPr>
        <w:pStyle w:val="PL"/>
      </w:pPr>
      <w:r w:rsidRPr="00533C32">
        <w:lastRenderedPageBreak/>
        <w:t xml:space="preserve">            schema:</w:t>
      </w:r>
    </w:p>
    <w:p w14:paraId="75689C8A" w14:textId="77777777" w:rsidR="000260B1" w:rsidRPr="00533C32" w:rsidRDefault="000260B1" w:rsidP="000260B1">
      <w:pPr>
        <w:pStyle w:val="PL"/>
      </w:pPr>
      <w:r w:rsidRPr="00533C32">
        <w:t xml:space="preserve">              type: array</w:t>
      </w:r>
    </w:p>
    <w:p w14:paraId="494A4834" w14:textId="77777777" w:rsidR="000260B1" w:rsidRPr="00533C32" w:rsidRDefault="000260B1" w:rsidP="000260B1">
      <w:pPr>
        <w:pStyle w:val="PL"/>
      </w:pPr>
      <w:r w:rsidRPr="00533C32">
        <w:t xml:space="preserve">              items:</w:t>
      </w:r>
    </w:p>
    <w:p w14:paraId="41C0C649" w14:textId="77777777" w:rsidR="000260B1" w:rsidRPr="00533C32" w:rsidRDefault="000260B1" w:rsidP="000260B1">
      <w:pPr>
        <w:pStyle w:val="PL"/>
      </w:pPr>
      <w:r w:rsidRPr="00533C32">
        <w:t xml:space="preserve">                $ref: 'TS29571_CommonData.yaml#/components/schemas/PatchItem'</w:t>
      </w:r>
    </w:p>
    <w:p w14:paraId="1B83BEBB" w14:textId="77777777" w:rsidR="000260B1" w:rsidRPr="00533C32" w:rsidRDefault="000260B1" w:rsidP="000260B1">
      <w:pPr>
        <w:pStyle w:val="PL"/>
      </w:pPr>
      <w:r w:rsidRPr="00533C32">
        <w:t xml:space="preserve">              minItems: 1</w:t>
      </w:r>
    </w:p>
    <w:p w14:paraId="2838C81A" w14:textId="77777777" w:rsidR="000260B1" w:rsidRPr="00533C32" w:rsidRDefault="000260B1" w:rsidP="000260B1">
      <w:pPr>
        <w:pStyle w:val="PL"/>
      </w:pPr>
      <w:r w:rsidRPr="00533C32">
        <w:t xml:space="preserve">        required: true</w:t>
      </w:r>
    </w:p>
    <w:p w14:paraId="256161D1" w14:textId="77777777" w:rsidR="000260B1" w:rsidRPr="00533C32" w:rsidRDefault="000260B1" w:rsidP="000260B1">
      <w:pPr>
        <w:pStyle w:val="PL"/>
      </w:pPr>
      <w:r w:rsidRPr="00533C32">
        <w:t xml:space="preserve">      responses:</w:t>
      </w:r>
    </w:p>
    <w:p w14:paraId="23F256A2" w14:textId="77777777" w:rsidR="000260B1" w:rsidRPr="00533C32" w:rsidRDefault="000260B1" w:rsidP="000260B1">
      <w:pPr>
        <w:pStyle w:val="PL"/>
      </w:pPr>
      <w:r w:rsidRPr="00533C32">
        <w:t xml:space="preserve">        '204':</w:t>
      </w:r>
    </w:p>
    <w:p w14:paraId="22F2582D" w14:textId="77777777" w:rsidR="000260B1" w:rsidRPr="00533C32" w:rsidRDefault="000260B1" w:rsidP="000260B1">
      <w:pPr>
        <w:pStyle w:val="PL"/>
      </w:pPr>
      <w:r w:rsidRPr="00533C32">
        <w:t xml:space="preserve">          description: Successful response</w:t>
      </w:r>
    </w:p>
    <w:p w14:paraId="462D6939" w14:textId="77777777" w:rsidR="000260B1" w:rsidRDefault="000260B1" w:rsidP="000260B1">
      <w:pPr>
        <w:pStyle w:val="PL"/>
        <w:rPr>
          <w:lang w:eastAsia="zh-CN"/>
        </w:rPr>
      </w:pPr>
      <w:r>
        <w:rPr>
          <w:rFonts w:hint="eastAsia"/>
          <w:lang w:eastAsia="zh-CN"/>
        </w:rPr>
        <w:t xml:space="preserve">        '200':</w:t>
      </w:r>
    </w:p>
    <w:p w14:paraId="572A965C" w14:textId="77777777" w:rsidR="000260B1" w:rsidRPr="000B71E3" w:rsidRDefault="000260B1" w:rsidP="000260B1">
      <w:pPr>
        <w:pStyle w:val="PL"/>
      </w:pPr>
      <w:r w:rsidRPr="000B71E3">
        <w:t xml:space="preserve">          description: Expected response to a valid request</w:t>
      </w:r>
    </w:p>
    <w:p w14:paraId="17D71B6B" w14:textId="77777777" w:rsidR="000260B1" w:rsidRPr="000B71E3" w:rsidRDefault="000260B1" w:rsidP="000260B1">
      <w:pPr>
        <w:pStyle w:val="PL"/>
      </w:pPr>
      <w:r w:rsidRPr="000B71E3">
        <w:t xml:space="preserve">          content:</w:t>
      </w:r>
    </w:p>
    <w:p w14:paraId="3243A31A" w14:textId="77777777" w:rsidR="000260B1" w:rsidRPr="000B71E3" w:rsidRDefault="000260B1" w:rsidP="000260B1">
      <w:pPr>
        <w:pStyle w:val="PL"/>
      </w:pPr>
      <w:r w:rsidRPr="000B71E3">
        <w:t xml:space="preserve">            application/json:</w:t>
      </w:r>
    </w:p>
    <w:p w14:paraId="67D4DE01" w14:textId="77777777" w:rsidR="000260B1" w:rsidRPr="000B71E3" w:rsidRDefault="000260B1" w:rsidP="000260B1">
      <w:pPr>
        <w:pStyle w:val="PL"/>
      </w:pPr>
      <w:r w:rsidRPr="000B71E3">
        <w:t xml:space="preserve">              schema:</w:t>
      </w:r>
    </w:p>
    <w:p w14:paraId="6C55CA17"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3236CC9E" w14:textId="77777777" w:rsidR="000260B1" w:rsidRPr="00533C32" w:rsidRDefault="000260B1" w:rsidP="000260B1">
      <w:pPr>
        <w:pStyle w:val="PL"/>
      </w:pPr>
      <w:r w:rsidRPr="00533C32">
        <w:t xml:space="preserve">        '403':</w:t>
      </w:r>
    </w:p>
    <w:p w14:paraId="7B549167" w14:textId="77777777" w:rsidR="000260B1" w:rsidRPr="00533C32" w:rsidRDefault="000260B1" w:rsidP="000260B1">
      <w:pPr>
        <w:pStyle w:val="PL"/>
      </w:pPr>
      <w:r w:rsidRPr="00533C32">
        <w:t xml:space="preserve">          $ref: 'TS29571_CommonData.yaml#/components/responses/403'</w:t>
      </w:r>
    </w:p>
    <w:p w14:paraId="765B0B9C" w14:textId="77777777" w:rsidR="000260B1" w:rsidRPr="00533C32" w:rsidRDefault="000260B1" w:rsidP="000260B1">
      <w:pPr>
        <w:pStyle w:val="PL"/>
      </w:pPr>
      <w:r w:rsidRPr="00533C32">
        <w:t xml:space="preserve">        '404':</w:t>
      </w:r>
    </w:p>
    <w:p w14:paraId="1DD94ECB" w14:textId="77777777" w:rsidR="000260B1" w:rsidRPr="00533C32" w:rsidRDefault="000260B1" w:rsidP="000260B1">
      <w:pPr>
        <w:pStyle w:val="PL"/>
      </w:pPr>
      <w:r w:rsidRPr="00533C32">
        <w:t xml:space="preserve">          $ref: 'TS29571_CommonData.yaml#/components/responses/404'</w:t>
      </w:r>
    </w:p>
    <w:p w14:paraId="34B0839C" w14:textId="77777777" w:rsidR="000260B1" w:rsidRDefault="000260B1" w:rsidP="000260B1">
      <w:pPr>
        <w:pStyle w:val="PL"/>
        <w:rPr>
          <w:lang w:eastAsia="zh-CN"/>
        </w:rPr>
      </w:pPr>
      <w:r w:rsidRPr="00533C32">
        <w:t xml:space="preserve">        default:</w:t>
      </w:r>
    </w:p>
    <w:p w14:paraId="72B5C48C"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24216A3" w14:textId="77777777" w:rsidR="000260B1" w:rsidRDefault="000260B1" w:rsidP="000260B1">
      <w:pPr>
        <w:pStyle w:val="PL"/>
        <w:rPr>
          <w:lang w:eastAsia="zh-CN"/>
        </w:rPr>
      </w:pPr>
    </w:p>
    <w:p w14:paraId="7C6B34B7" w14:textId="77777777" w:rsidR="000260B1" w:rsidRPr="00533C32" w:rsidRDefault="000260B1" w:rsidP="000260B1">
      <w:pPr>
        <w:pStyle w:val="PL"/>
      </w:pPr>
      <w:r w:rsidRPr="00533C32">
        <w:t xml:space="preserve">    </w:t>
      </w:r>
      <w:r>
        <w:t>get</w:t>
      </w:r>
      <w:r w:rsidRPr="00533C32">
        <w:t>:</w:t>
      </w:r>
    </w:p>
    <w:p w14:paraId="37D257F4" w14:textId="77777777" w:rsidR="000260B1" w:rsidRPr="00533C32" w:rsidRDefault="000260B1" w:rsidP="000260B1">
      <w:pPr>
        <w:pStyle w:val="PL"/>
      </w:pPr>
      <w:r w:rsidRPr="00533C32">
        <w:t xml:space="preserve">      summary: </w:t>
      </w:r>
      <w:r>
        <w:t>Retrieve</w:t>
      </w:r>
      <w:r w:rsidRPr="00533C32">
        <w:t xml:space="preserve"> a </w:t>
      </w:r>
      <w:r>
        <w:t xml:space="preserve">individual </w:t>
      </w:r>
      <w:r w:rsidRPr="00533C32">
        <w:t>eeSubscription for a group of UEs or any UE</w:t>
      </w:r>
    </w:p>
    <w:p w14:paraId="1B84EEB4" w14:textId="77777777" w:rsidR="000260B1" w:rsidRPr="00533C32" w:rsidRDefault="000260B1" w:rsidP="000260B1">
      <w:pPr>
        <w:pStyle w:val="PL"/>
      </w:pPr>
      <w:r w:rsidRPr="00533C32">
        <w:t xml:space="preserve">      operationId: </w:t>
      </w:r>
      <w:r>
        <w:t>QueryEeGroupSubscription</w:t>
      </w:r>
    </w:p>
    <w:p w14:paraId="55C638AB" w14:textId="77777777" w:rsidR="000260B1" w:rsidRPr="00533C32" w:rsidRDefault="000260B1" w:rsidP="000260B1">
      <w:pPr>
        <w:pStyle w:val="PL"/>
      </w:pPr>
      <w:r w:rsidRPr="00533C32">
        <w:t xml:space="preserve">      tags:</w:t>
      </w:r>
    </w:p>
    <w:p w14:paraId="3078EAB0" w14:textId="77777777" w:rsidR="000260B1" w:rsidRDefault="000260B1" w:rsidP="000260B1">
      <w:pPr>
        <w:pStyle w:val="PL"/>
        <w:rPr>
          <w:lang w:eastAsia="zh-CN"/>
        </w:rPr>
      </w:pPr>
      <w:r w:rsidRPr="00533C32">
        <w:t xml:space="preserve">        - Event Exposure </w:t>
      </w:r>
      <w:r>
        <w:rPr>
          <w:rFonts w:hint="eastAsia"/>
          <w:lang w:eastAsia="zh-CN"/>
        </w:rPr>
        <w:t xml:space="preserve">Group </w:t>
      </w:r>
      <w:r w:rsidRPr="00533C32">
        <w:t>Subscription (Document)</w:t>
      </w:r>
    </w:p>
    <w:p w14:paraId="29D0315D" w14:textId="77777777" w:rsidR="000260B1" w:rsidRDefault="000260B1" w:rsidP="000260B1">
      <w:pPr>
        <w:pStyle w:val="PL"/>
      </w:pPr>
      <w:r>
        <w:t xml:space="preserve">      security:</w:t>
      </w:r>
    </w:p>
    <w:p w14:paraId="330284F1" w14:textId="77777777" w:rsidR="000260B1" w:rsidRDefault="000260B1" w:rsidP="000260B1">
      <w:pPr>
        <w:pStyle w:val="PL"/>
      </w:pPr>
      <w:r>
        <w:t xml:space="preserve">        - {}</w:t>
      </w:r>
    </w:p>
    <w:p w14:paraId="02B2E852" w14:textId="77777777" w:rsidR="000260B1" w:rsidRDefault="000260B1" w:rsidP="000260B1">
      <w:pPr>
        <w:pStyle w:val="PL"/>
      </w:pPr>
      <w:r>
        <w:t xml:space="preserve">        - oAuth2ClientCredentials:</w:t>
      </w:r>
    </w:p>
    <w:p w14:paraId="2487524E" w14:textId="77777777" w:rsidR="000260B1" w:rsidRDefault="000260B1" w:rsidP="000260B1">
      <w:pPr>
        <w:pStyle w:val="PL"/>
      </w:pPr>
      <w:r>
        <w:t xml:space="preserve">          - nudr-dr</w:t>
      </w:r>
    </w:p>
    <w:p w14:paraId="766D3CDF" w14:textId="77777777" w:rsidR="000260B1" w:rsidRDefault="000260B1" w:rsidP="000260B1">
      <w:pPr>
        <w:pStyle w:val="PL"/>
      </w:pPr>
      <w:r>
        <w:t xml:space="preserve">        - oAuth2ClientCredentials:</w:t>
      </w:r>
    </w:p>
    <w:p w14:paraId="57C5333E" w14:textId="77777777" w:rsidR="000260B1" w:rsidRDefault="000260B1" w:rsidP="000260B1">
      <w:pPr>
        <w:pStyle w:val="PL"/>
      </w:pPr>
      <w:r>
        <w:t xml:space="preserve">          - nudr-dr</w:t>
      </w:r>
    </w:p>
    <w:p w14:paraId="434BB1A8" w14:textId="77777777" w:rsidR="000260B1" w:rsidRPr="00533C32" w:rsidRDefault="000260B1" w:rsidP="000260B1">
      <w:pPr>
        <w:pStyle w:val="PL"/>
        <w:rPr>
          <w:lang w:eastAsia="zh-CN"/>
        </w:rPr>
      </w:pPr>
      <w:r>
        <w:t xml:space="preserve">          - nudr-dr:subscription-data</w:t>
      </w:r>
    </w:p>
    <w:p w14:paraId="49EB5598" w14:textId="77777777" w:rsidR="000260B1" w:rsidRPr="00533C32" w:rsidRDefault="000260B1" w:rsidP="000260B1">
      <w:pPr>
        <w:pStyle w:val="PL"/>
      </w:pPr>
      <w:r w:rsidRPr="00533C32">
        <w:t xml:space="preserve">      parameters:</w:t>
      </w:r>
    </w:p>
    <w:p w14:paraId="643F80B5" w14:textId="77777777" w:rsidR="000260B1" w:rsidRPr="00533C32" w:rsidRDefault="000260B1" w:rsidP="000260B1">
      <w:pPr>
        <w:pStyle w:val="PL"/>
      </w:pPr>
      <w:r w:rsidRPr="00533C32">
        <w:t xml:space="preserve">        - name: </w:t>
      </w:r>
      <w:r w:rsidRPr="00533C32">
        <w:rPr>
          <w:lang w:eastAsia="zh-CN"/>
        </w:rPr>
        <w:t>u</w:t>
      </w:r>
      <w:r w:rsidRPr="00533C32">
        <w:t>eGroupId</w:t>
      </w:r>
    </w:p>
    <w:p w14:paraId="73398D72" w14:textId="77777777" w:rsidR="000260B1" w:rsidRPr="00533C32" w:rsidRDefault="000260B1" w:rsidP="000260B1">
      <w:pPr>
        <w:pStyle w:val="PL"/>
      </w:pPr>
      <w:r w:rsidRPr="00533C32">
        <w:t xml:space="preserve">          in: path</w:t>
      </w:r>
    </w:p>
    <w:p w14:paraId="01F44BA0" w14:textId="77777777" w:rsidR="000260B1" w:rsidRPr="00533C32" w:rsidRDefault="000260B1" w:rsidP="000260B1">
      <w:pPr>
        <w:pStyle w:val="PL"/>
      </w:pPr>
      <w:r w:rsidRPr="00533C32">
        <w:t xml:space="preserve">          required: true</w:t>
      </w:r>
    </w:p>
    <w:p w14:paraId="1405DA52" w14:textId="77777777" w:rsidR="000260B1" w:rsidRPr="00533C32" w:rsidRDefault="000260B1" w:rsidP="000260B1">
      <w:pPr>
        <w:pStyle w:val="PL"/>
      </w:pPr>
      <w:r w:rsidRPr="00533C32">
        <w:t xml:space="preserve">          schema:</w:t>
      </w:r>
    </w:p>
    <w:p w14:paraId="3F95412D" w14:textId="77777777" w:rsidR="000260B1" w:rsidRPr="00533C32" w:rsidRDefault="000260B1" w:rsidP="000260B1">
      <w:pPr>
        <w:pStyle w:val="PL"/>
      </w:pPr>
      <w:r w:rsidRPr="00533C32">
        <w:t xml:space="preserve">              $ref: '#/components/schemas/VarUeGroupId'</w:t>
      </w:r>
    </w:p>
    <w:p w14:paraId="5BF22D78" w14:textId="77777777" w:rsidR="000260B1" w:rsidRPr="00533C32" w:rsidRDefault="000260B1" w:rsidP="000260B1">
      <w:pPr>
        <w:pStyle w:val="PL"/>
      </w:pPr>
      <w:r w:rsidRPr="00533C32">
        <w:t xml:space="preserve">        - name: subsId</w:t>
      </w:r>
    </w:p>
    <w:p w14:paraId="74C7316D" w14:textId="77777777" w:rsidR="000260B1" w:rsidRPr="00533C32" w:rsidRDefault="000260B1" w:rsidP="000260B1">
      <w:pPr>
        <w:pStyle w:val="PL"/>
      </w:pPr>
      <w:r w:rsidRPr="00533C32">
        <w:t xml:space="preserve">          in: path</w:t>
      </w:r>
    </w:p>
    <w:p w14:paraId="18C024D3" w14:textId="77777777" w:rsidR="000260B1" w:rsidRPr="00533C32" w:rsidRDefault="000260B1" w:rsidP="000260B1">
      <w:pPr>
        <w:pStyle w:val="PL"/>
      </w:pPr>
      <w:r w:rsidRPr="00533C32">
        <w:t xml:space="preserve">          required: true</w:t>
      </w:r>
    </w:p>
    <w:p w14:paraId="1E5180CE" w14:textId="77777777" w:rsidR="000260B1" w:rsidRPr="00533C32" w:rsidRDefault="000260B1" w:rsidP="000260B1">
      <w:pPr>
        <w:pStyle w:val="PL"/>
      </w:pPr>
      <w:r w:rsidRPr="00533C32">
        <w:t xml:space="preserve">          description: Unique ID of the subscription to remove</w:t>
      </w:r>
    </w:p>
    <w:p w14:paraId="37C7239F" w14:textId="77777777" w:rsidR="000260B1" w:rsidRPr="00533C32" w:rsidRDefault="000260B1" w:rsidP="000260B1">
      <w:pPr>
        <w:pStyle w:val="PL"/>
      </w:pPr>
      <w:r w:rsidRPr="00533C32">
        <w:t xml:space="preserve">          schema:</w:t>
      </w:r>
    </w:p>
    <w:p w14:paraId="6DAE5ADC" w14:textId="77777777" w:rsidR="000260B1" w:rsidRPr="00533C32" w:rsidRDefault="000260B1" w:rsidP="000260B1">
      <w:pPr>
        <w:pStyle w:val="PL"/>
      </w:pPr>
      <w:r w:rsidRPr="00533C32">
        <w:t xml:space="preserve">            type: string</w:t>
      </w:r>
    </w:p>
    <w:p w14:paraId="54E08A6E" w14:textId="77777777" w:rsidR="000260B1" w:rsidRPr="00533C32" w:rsidRDefault="000260B1" w:rsidP="000260B1">
      <w:pPr>
        <w:pStyle w:val="PL"/>
      </w:pPr>
      <w:r w:rsidRPr="00533C32">
        <w:t xml:space="preserve">      responses:</w:t>
      </w:r>
    </w:p>
    <w:p w14:paraId="452B7600" w14:textId="77777777" w:rsidR="000260B1" w:rsidRPr="00533C32" w:rsidRDefault="000260B1" w:rsidP="000260B1">
      <w:pPr>
        <w:pStyle w:val="PL"/>
      </w:pPr>
      <w:r w:rsidRPr="00533C32">
        <w:t xml:space="preserve">        '200':</w:t>
      </w:r>
    </w:p>
    <w:p w14:paraId="2F5AC840" w14:textId="77777777" w:rsidR="000260B1" w:rsidRPr="00533C32" w:rsidRDefault="000260B1" w:rsidP="000260B1">
      <w:pPr>
        <w:pStyle w:val="PL"/>
      </w:pPr>
      <w:r w:rsidRPr="00533C32">
        <w:t xml:space="preserve">          description: Expected response to a valid request</w:t>
      </w:r>
    </w:p>
    <w:p w14:paraId="48C10874" w14:textId="77777777" w:rsidR="000260B1" w:rsidRPr="00533C32" w:rsidRDefault="000260B1" w:rsidP="000260B1">
      <w:pPr>
        <w:pStyle w:val="PL"/>
      </w:pPr>
      <w:r w:rsidRPr="00533C32">
        <w:t xml:space="preserve">          content:</w:t>
      </w:r>
    </w:p>
    <w:p w14:paraId="306E35BD" w14:textId="77777777" w:rsidR="000260B1" w:rsidRPr="00533C32" w:rsidRDefault="000260B1" w:rsidP="000260B1">
      <w:pPr>
        <w:pStyle w:val="PL"/>
      </w:pPr>
      <w:r w:rsidRPr="00533C32">
        <w:t xml:space="preserve">            application/json:</w:t>
      </w:r>
    </w:p>
    <w:p w14:paraId="0F106735" w14:textId="77777777" w:rsidR="000260B1" w:rsidRPr="00533C32" w:rsidRDefault="000260B1" w:rsidP="000260B1">
      <w:pPr>
        <w:pStyle w:val="PL"/>
      </w:pPr>
      <w:r w:rsidRPr="00533C32">
        <w:t xml:space="preserve">              schema:</w:t>
      </w:r>
    </w:p>
    <w:p w14:paraId="0354240A" w14:textId="77777777" w:rsidR="000260B1" w:rsidRPr="00533C32" w:rsidRDefault="000260B1" w:rsidP="000260B1">
      <w:pPr>
        <w:pStyle w:val="PL"/>
      </w:pPr>
      <w:r w:rsidRPr="00533C32">
        <w:t xml:space="preserve">               items:</w:t>
      </w:r>
    </w:p>
    <w:p w14:paraId="4DF7478F" w14:textId="77777777" w:rsidR="000260B1" w:rsidRPr="00533C32" w:rsidRDefault="000260B1" w:rsidP="000260B1">
      <w:pPr>
        <w:pStyle w:val="PL"/>
      </w:pPr>
      <w:r w:rsidRPr="00533C32">
        <w:t xml:space="preserve">                $ref: '#/components/schemas/EeSubscription'</w:t>
      </w:r>
    </w:p>
    <w:p w14:paraId="22810E12" w14:textId="77777777" w:rsidR="000260B1" w:rsidRDefault="000260B1" w:rsidP="000260B1">
      <w:pPr>
        <w:pStyle w:val="PL"/>
        <w:rPr>
          <w:lang w:eastAsia="zh-CN"/>
        </w:rPr>
      </w:pPr>
      <w:r w:rsidRPr="00533C32">
        <w:t xml:space="preserve">        default:</w:t>
      </w:r>
    </w:p>
    <w:p w14:paraId="4C05A03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EDFD8AA" w14:textId="77777777" w:rsidR="000260B1" w:rsidRDefault="000260B1" w:rsidP="000260B1">
      <w:pPr>
        <w:pStyle w:val="PL"/>
        <w:rPr>
          <w:lang w:eastAsia="zh-CN"/>
        </w:rPr>
      </w:pPr>
    </w:p>
    <w:p w14:paraId="3C87A935" w14:textId="77777777" w:rsidR="000260B1" w:rsidRDefault="000260B1" w:rsidP="000260B1">
      <w:pPr>
        <w:pStyle w:val="PL"/>
      </w:pPr>
      <w:r w:rsidRPr="00442797">
        <w:t xml:space="preserve">  /subscription-data/group-data/{ueGroupId}/ee-profile-data:</w:t>
      </w:r>
    </w:p>
    <w:p w14:paraId="3B73199D" w14:textId="77777777" w:rsidR="000260B1" w:rsidRDefault="000260B1" w:rsidP="000260B1">
      <w:pPr>
        <w:pStyle w:val="PL"/>
      </w:pPr>
      <w:r>
        <w:t xml:space="preserve">    get:</w:t>
      </w:r>
    </w:p>
    <w:p w14:paraId="49AA8130" w14:textId="77777777" w:rsidR="000260B1" w:rsidRDefault="000260B1" w:rsidP="000260B1">
      <w:pPr>
        <w:pStyle w:val="PL"/>
      </w:pPr>
      <w:r>
        <w:t xml:space="preserve">      summary: Retrieves the </w:t>
      </w:r>
      <w:r w:rsidRPr="00533C32">
        <w:t>ee profile data</w:t>
      </w:r>
      <w:r>
        <w:t xml:space="preserve"> profile data of a group or anyUE</w:t>
      </w:r>
    </w:p>
    <w:p w14:paraId="2D2AF085" w14:textId="77777777" w:rsidR="000260B1" w:rsidRDefault="000260B1" w:rsidP="000260B1">
      <w:pPr>
        <w:pStyle w:val="PL"/>
      </w:pPr>
      <w:r>
        <w:t xml:space="preserve">      operationId: QueryGroupEEData</w:t>
      </w:r>
    </w:p>
    <w:p w14:paraId="6359EF3D" w14:textId="77777777" w:rsidR="000260B1" w:rsidRDefault="000260B1" w:rsidP="000260B1">
      <w:pPr>
        <w:pStyle w:val="PL"/>
      </w:pPr>
      <w:r>
        <w:t xml:space="preserve">      tags:</w:t>
      </w:r>
    </w:p>
    <w:p w14:paraId="0C3BD799" w14:textId="77777777" w:rsidR="000260B1" w:rsidRDefault="000260B1" w:rsidP="000260B1">
      <w:pPr>
        <w:pStyle w:val="PL"/>
        <w:rPr>
          <w:lang w:eastAsia="zh-CN"/>
        </w:rPr>
      </w:pPr>
      <w:r>
        <w:t xml:space="preserve">        - </w:t>
      </w:r>
      <w:r w:rsidRPr="0089602E">
        <w:t>Event Exposure Data</w:t>
      </w:r>
      <w:r>
        <w:t xml:space="preserve"> for a group (Document)</w:t>
      </w:r>
    </w:p>
    <w:p w14:paraId="6ECAB34A" w14:textId="77777777" w:rsidR="000260B1" w:rsidRDefault="000260B1" w:rsidP="000260B1">
      <w:pPr>
        <w:pStyle w:val="PL"/>
      </w:pPr>
      <w:r>
        <w:t xml:space="preserve">      security:</w:t>
      </w:r>
    </w:p>
    <w:p w14:paraId="714D0C40" w14:textId="77777777" w:rsidR="000260B1" w:rsidRDefault="000260B1" w:rsidP="000260B1">
      <w:pPr>
        <w:pStyle w:val="PL"/>
      </w:pPr>
      <w:r>
        <w:t xml:space="preserve">        - {}</w:t>
      </w:r>
    </w:p>
    <w:p w14:paraId="33DBE285" w14:textId="77777777" w:rsidR="000260B1" w:rsidRDefault="000260B1" w:rsidP="000260B1">
      <w:pPr>
        <w:pStyle w:val="PL"/>
      </w:pPr>
      <w:r>
        <w:t xml:space="preserve">        - oAuth2ClientCredentials:</w:t>
      </w:r>
    </w:p>
    <w:p w14:paraId="158DD81E" w14:textId="77777777" w:rsidR="000260B1" w:rsidRDefault="000260B1" w:rsidP="000260B1">
      <w:pPr>
        <w:pStyle w:val="PL"/>
      </w:pPr>
      <w:r>
        <w:t xml:space="preserve">          - nudr-dr</w:t>
      </w:r>
    </w:p>
    <w:p w14:paraId="7DA8BB88" w14:textId="77777777" w:rsidR="000260B1" w:rsidRDefault="000260B1" w:rsidP="000260B1">
      <w:pPr>
        <w:pStyle w:val="PL"/>
      </w:pPr>
      <w:r>
        <w:t xml:space="preserve">        - oAuth2ClientCredentials:</w:t>
      </w:r>
    </w:p>
    <w:p w14:paraId="4D2F38EE" w14:textId="77777777" w:rsidR="000260B1" w:rsidRDefault="000260B1" w:rsidP="000260B1">
      <w:pPr>
        <w:pStyle w:val="PL"/>
      </w:pPr>
      <w:r>
        <w:t xml:space="preserve">          - nudr-dr</w:t>
      </w:r>
    </w:p>
    <w:p w14:paraId="27A7EB4A" w14:textId="77777777" w:rsidR="000260B1" w:rsidRDefault="000260B1" w:rsidP="000260B1">
      <w:pPr>
        <w:pStyle w:val="PL"/>
        <w:rPr>
          <w:lang w:eastAsia="zh-CN"/>
        </w:rPr>
      </w:pPr>
      <w:r>
        <w:t xml:space="preserve">          - nudr-dr:subscription-data</w:t>
      </w:r>
    </w:p>
    <w:p w14:paraId="6FFA2DC7" w14:textId="77777777" w:rsidR="000260B1" w:rsidRDefault="000260B1" w:rsidP="000260B1">
      <w:pPr>
        <w:pStyle w:val="PL"/>
      </w:pPr>
      <w:r>
        <w:t xml:space="preserve">      parameters:</w:t>
      </w:r>
    </w:p>
    <w:p w14:paraId="6BBB1876" w14:textId="77777777" w:rsidR="000260B1" w:rsidRDefault="000260B1" w:rsidP="000260B1">
      <w:pPr>
        <w:pStyle w:val="PL"/>
      </w:pPr>
      <w:r>
        <w:t xml:space="preserve">        - name: </w:t>
      </w:r>
      <w:r w:rsidRPr="00A953F4">
        <w:t>ueGroupId</w:t>
      </w:r>
    </w:p>
    <w:p w14:paraId="03A659BC" w14:textId="77777777" w:rsidR="000260B1" w:rsidRDefault="000260B1" w:rsidP="000260B1">
      <w:pPr>
        <w:pStyle w:val="PL"/>
      </w:pPr>
      <w:r>
        <w:t xml:space="preserve">          in: path</w:t>
      </w:r>
    </w:p>
    <w:p w14:paraId="1FCD464F" w14:textId="77777777" w:rsidR="000260B1" w:rsidRPr="00243605" w:rsidRDefault="000260B1" w:rsidP="000260B1">
      <w:pPr>
        <w:pStyle w:val="PL"/>
      </w:pPr>
      <w:r>
        <w:t xml:space="preserve">          description: </w:t>
      </w:r>
      <w:r w:rsidRPr="00533C32">
        <w:t>Group of UEs or any UE</w:t>
      </w:r>
    </w:p>
    <w:p w14:paraId="210F0357" w14:textId="77777777" w:rsidR="000260B1" w:rsidRDefault="000260B1" w:rsidP="000260B1">
      <w:pPr>
        <w:pStyle w:val="PL"/>
      </w:pPr>
      <w:r>
        <w:t xml:space="preserve">          required: true</w:t>
      </w:r>
    </w:p>
    <w:p w14:paraId="57FFF4C0" w14:textId="77777777" w:rsidR="000260B1" w:rsidRDefault="000260B1" w:rsidP="000260B1">
      <w:pPr>
        <w:pStyle w:val="PL"/>
      </w:pPr>
      <w:r>
        <w:t xml:space="preserve">          schema:</w:t>
      </w:r>
    </w:p>
    <w:p w14:paraId="115D42EB" w14:textId="77777777" w:rsidR="000260B1" w:rsidRDefault="000260B1" w:rsidP="000260B1">
      <w:pPr>
        <w:pStyle w:val="PL"/>
      </w:pPr>
      <w:r>
        <w:t xml:space="preserve">            $ref: '</w:t>
      </w:r>
      <w:r w:rsidRPr="00533C32">
        <w:t>#/components/schemas/VarUeGroupId</w:t>
      </w:r>
      <w:r>
        <w:t>'</w:t>
      </w:r>
    </w:p>
    <w:p w14:paraId="41DCEAB1" w14:textId="77777777" w:rsidR="000260B1" w:rsidRDefault="000260B1" w:rsidP="000260B1">
      <w:pPr>
        <w:pStyle w:val="PL"/>
      </w:pPr>
      <w:r>
        <w:t xml:space="preserve">        - name: supported-features</w:t>
      </w:r>
    </w:p>
    <w:p w14:paraId="5324606A" w14:textId="77777777" w:rsidR="000260B1" w:rsidRDefault="000260B1" w:rsidP="000260B1">
      <w:pPr>
        <w:pStyle w:val="PL"/>
      </w:pPr>
      <w:r>
        <w:lastRenderedPageBreak/>
        <w:t xml:space="preserve">          in: query</w:t>
      </w:r>
    </w:p>
    <w:p w14:paraId="3593B3BA" w14:textId="77777777" w:rsidR="000260B1" w:rsidRDefault="000260B1" w:rsidP="000260B1">
      <w:pPr>
        <w:pStyle w:val="PL"/>
      </w:pPr>
      <w:r>
        <w:t xml:space="preserve">          description: Supported Features</w:t>
      </w:r>
    </w:p>
    <w:p w14:paraId="7E62ABA7" w14:textId="77777777" w:rsidR="000260B1" w:rsidRDefault="000260B1" w:rsidP="000260B1">
      <w:pPr>
        <w:pStyle w:val="PL"/>
      </w:pPr>
      <w:r>
        <w:t xml:space="preserve">          schema:</w:t>
      </w:r>
    </w:p>
    <w:p w14:paraId="2A6011A4" w14:textId="77777777" w:rsidR="000260B1" w:rsidRDefault="000260B1" w:rsidP="000260B1">
      <w:pPr>
        <w:pStyle w:val="PL"/>
      </w:pPr>
      <w:r>
        <w:t xml:space="preserve">             $ref: 'TS29571_CommonData.yaml#/components/schemas/SupportedFeatures'</w:t>
      </w:r>
    </w:p>
    <w:p w14:paraId="429190AD" w14:textId="77777777" w:rsidR="000260B1" w:rsidRDefault="000260B1" w:rsidP="000260B1">
      <w:pPr>
        <w:pStyle w:val="PL"/>
      </w:pPr>
      <w:r>
        <w:t xml:space="preserve">      responses:</w:t>
      </w:r>
    </w:p>
    <w:p w14:paraId="65681D5A" w14:textId="77777777" w:rsidR="000260B1" w:rsidRDefault="000260B1" w:rsidP="000260B1">
      <w:pPr>
        <w:pStyle w:val="PL"/>
      </w:pPr>
      <w:r>
        <w:t xml:space="preserve">        '200':</w:t>
      </w:r>
    </w:p>
    <w:p w14:paraId="663B0419" w14:textId="77777777" w:rsidR="000260B1" w:rsidRDefault="000260B1" w:rsidP="000260B1">
      <w:pPr>
        <w:pStyle w:val="PL"/>
      </w:pPr>
      <w:r>
        <w:t xml:space="preserve">          description: Expected response to a valid request</w:t>
      </w:r>
    </w:p>
    <w:p w14:paraId="01191D56" w14:textId="77777777" w:rsidR="000260B1" w:rsidRDefault="000260B1" w:rsidP="000260B1">
      <w:pPr>
        <w:pStyle w:val="PL"/>
      </w:pPr>
      <w:r>
        <w:t xml:space="preserve">          content:</w:t>
      </w:r>
    </w:p>
    <w:p w14:paraId="3B870F16" w14:textId="77777777" w:rsidR="000260B1" w:rsidRDefault="000260B1" w:rsidP="000260B1">
      <w:pPr>
        <w:pStyle w:val="PL"/>
      </w:pPr>
      <w:r>
        <w:t xml:space="preserve">            application/json:</w:t>
      </w:r>
    </w:p>
    <w:p w14:paraId="475A843A" w14:textId="77777777" w:rsidR="000260B1" w:rsidRDefault="000260B1" w:rsidP="000260B1">
      <w:pPr>
        <w:pStyle w:val="PL"/>
      </w:pPr>
      <w:r>
        <w:t xml:space="preserve">              schema:</w:t>
      </w:r>
    </w:p>
    <w:p w14:paraId="768F8414" w14:textId="77777777" w:rsidR="000260B1" w:rsidRDefault="000260B1" w:rsidP="000260B1">
      <w:pPr>
        <w:pStyle w:val="PL"/>
      </w:pPr>
      <w:r>
        <w:t xml:space="preserve">                $ref: '#/components/schemas/EeGroupProfileData'</w:t>
      </w:r>
    </w:p>
    <w:p w14:paraId="7ACAD964" w14:textId="77777777" w:rsidR="000260B1" w:rsidRDefault="000260B1" w:rsidP="000260B1">
      <w:pPr>
        <w:pStyle w:val="PL"/>
        <w:rPr>
          <w:lang w:eastAsia="zh-CN"/>
        </w:rPr>
      </w:pPr>
      <w:r>
        <w:t xml:space="preserve">        default:</w:t>
      </w:r>
    </w:p>
    <w:p w14:paraId="5302C158" w14:textId="77777777" w:rsidR="000260B1" w:rsidRDefault="000260B1" w:rsidP="000260B1">
      <w:pPr>
        <w:pStyle w:val="PL"/>
        <w:rPr>
          <w:lang w:eastAsia="zh-CN"/>
        </w:rPr>
      </w:pPr>
      <w:r>
        <w:t xml:space="preserve">          $ref: 'TS29571_CommonData.yaml#/components/responses/default'</w:t>
      </w:r>
    </w:p>
    <w:p w14:paraId="2BC03C17" w14:textId="77777777" w:rsidR="000260B1" w:rsidRPr="00A34E0C" w:rsidRDefault="000260B1" w:rsidP="000260B1">
      <w:pPr>
        <w:pStyle w:val="PL"/>
        <w:rPr>
          <w:lang w:eastAsia="zh-CN"/>
        </w:rPr>
      </w:pPr>
    </w:p>
    <w:p w14:paraId="08CE0025" w14:textId="77777777" w:rsidR="000260B1" w:rsidRPr="00533C32" w:rsidRDefault="000260B1" w:rsidP="000260B1">
      <w:pPr>
        <w:pStyle w:val="PL"/>
      </w:pPr>
      <w:r w:rsidRPr="00533C32">
        <w:t xml:space="preserve">  /subscription-data/{ueId}/ee-profile-data:</w:t>
      </w:r>
    </w:p>
    <w:p w14:paraId="61E85159" w14:textId="77777777" w:rsidR="000260B1" w:rsidRPr="00533C32" w:rsidRDefault="000260B1" w:rsidP="000260B1">
      <w:pPr>
        <w:pStyle w:val="PL"/>
      </w:pPr>
      <w:r w:rsidRPr="00533C32">
        <w:t xml:space="preserve">    get:</w:t>
      </w:r>
    </w:p>
    <w:p w14:paraId="2885AF3B" w14:textId="77777777" w:rsidR="000260B1" w:rsidRPr="00533C32" w:rsidRDefault="000260B1" w:rsidP="000260B1">
      <w:pPr>
        <w:pStyle w:val="PL"/>
      </w:pPr>
      <w:r w:rsidRPr="00533C32">
        <w:t xml:space="preserve">      summary: Retrieves the ee profile data of a UE</w:t>
      </w:r>
    </w:p>
    <w:p w14:paraId="2BA0337E" w14:textId="77777777" w:rsidR="000260B1" w:rsidRPr="00533C32" w:rsidRDefault="000260B1" w:rsidP="000260B1">
      <w:pPr>
        <w:pStyle w:val="PL"/>
      </w:pPr>
      <w:r w:rsidRPr="00533C32">
        <w:t xml:space="preserve">      operationId: QueryEEData</w:t>
      </w:r>
    </w:p>
    <w:p w14:paraId="3BE42012" w14:textId="77777777" w:rsidR="000260B1" w:rsidRPr="00533C32" w:rsidRDefault="000260B1" w:rsidP="000260B1">
      <w:pPr>
        <w:pStyle w:val="PL"/>
      </w:pPr>
      <w:r w:rsidRPr="00533C32">
        <w:t xml:space="preserve">      tags:</w:t>
      </w:r>
    </w:p>
    <w:p w14:paraId="39AF2E54" w14:textId="77777777" w:rsidR="000260B1" w:rsidRDefault="000260B1" w:rsidP="000260B1">
      <w:pPr>
        <w:pStyle w:val="PL"/>
        <w:rPr>
          <w:lang w:eastAsia="zh-CN"/>
        </w:rPr>
      </w:pPr>
      <w:r w:rsidRPr="00533C32">
        <w:t xml:space="preserve">        - Event Exposure Data (Document)</w:t>
      </w:r>
    </w:p>
    <w:p w14:paraId="1091138D" w14:textId="77777777" w:rsidR="000260B1" w:rsidRDefault="000260B1" w:rsidP="000260B1">
      <w:pPr>
        <w:pStyle w:val="PL"/>
      </w:pPr>
      <w:r>
        <w:t xml:space="preserve">      security:</w:t>
      </w:r>
    </w:p>
    <w:p w14:paraId="28A7C331" w14:textId="77777777" w:rsidR="000260B1" w:rsidRDefault="000260B1" w:rsidP="000260B1">
      <w:pPr>
        <w:pStyle w:val="PL"/>
      </w:pPr>
      <w:r>
        <w:t xml:space="preserve">        - {}</w:t>
      </w:r>
    </w:p>
    <w:p w14:paraId="46F806C4" w14:textId="77777777" w:rsidR="000260B1" w:rsidRDefault="000260B1" w:rsidP="000260B1">
      <w:pPr>
        <w:pStyle w:val="PL"/>
      </w:pPr>
      <w:r>
        <w:t xml:space="preserve">        - oAuth2ClientCredentials:</w:t>
      </w:r>
    </w:p>
    <w:p w14:paraId="3428707C" w14:textId="77777777" w:rsidR="000260B1" w:rsidRDefault="000260B1" w:rsidP="000260B1">
      <w:pPr>
        <w:pStyle w:val="PL"/>
      </w:pPr>
      <w:r>
        <w:t xml:space="preserve">          - nudr-dr</w:t>
      </w:r>
    </w:p>
    <w:p w14:paraId="0E701260" w14:textId="77777777" w:rsidR="000260B1" w:rsidRDefault="000260B1" w:rsidP="000260B1">
      <w:pPr>
        <w:pStyle w:val="PL"/>
      </w:pPr>
      <w:r>
        <w:t xml:space="preserve">        - oAuth2ClientCredentials:</w:t>
      </w:r>
    </w:p>
    <w:p w14:paraId="7C7DB1BB" w14:textId="77777777" w:rsidR="000260B1" w:rsidRDefault="000260B1" w:rsidP="000260B1">
      <w:pPr>
        <w:pStyle w:val="PL"/>
      </w:pPr>
      <w:r>
        <w:t xml:space="preserve">          - nudr-dr</w:t>
      </w:r>
    </w:p>
    <w:p w14:paraId="7D18505C" w14:textId="77777777" w:rsidR="000260B1" w:rsidRPr="00533C32" w:rsidRDefault="000260B1" w:rsidP="000260B1">
      <w:pPr>
        <w:pStyle w:val="PL"/>
        <w:rPr>
          <w:lang w:eastAsia="zh-CN"/>
        </w:rPr>
      </w:pPr>
      <w:r>
        <w:t xml:space="preserve">          - nudr-dr:subscription-data</w:t>
      </w:r>
    </w:p>
    <w:p w14:paraId="28CFDC53" w14:textId="77777777" w:rsidR="000260B1" w:rsidRPr="00533C32" w:rsidRDefault="000260B1" w:rsidP="000260B1">
      <w:pPr>
        <w:pStyle w:val="PL"/>
      </w:pPr>
      <w:r w:rsidRPr="00533C32">
        <w:t xml:space="preserve">      parameters:</w:t>
      </w:r>
    </w:p>
    <w:p w14:paraId="49441C37" w14:textId="77777777" w:rsidR="000260B1" w:rsidRPr="00533C32" w:rsidRDefault="000260B1" w:rsidP="000260B1">
      <w:pPr>
        <w:pStyle w:val="PL"/>
      </w:pPr>
      <w:r w:rsidRPr="00533C32">
        <w:t xml:space="preserve">        - name: ueId</w:t>
      </w:r>
    </w:p>
    <w:p w14:paraId="54FB4F6F" w14:textId="77777777" w:rsidR="000260B1" w:rsidRPr="00533C32" w:rsidRDefault="000260B1" w:rsidP="000260B1">
      <w:pPr>
        <w:pStyle w:val="PL"/>
      </w:pPr>
      <w:r w:rsidRPr="00533C32">
        <w:t xml:space="preserve">          in: path</w:t>
      </w:r>
    </w:p>
    <w:p w14:paraId="48232CEA" w14:textId="77777777" w:rsidR="000260B1" w:rsidRPr="00533C32" w:rsidRDefault="000260B1" w:rsidP="000260B1">
      <w:pPr>
        <w:pStyle w:val="PL"/>
      </w:pPr>
      <w:r w:rsidRPr="00533C32">
        <w:t xml:space="preserve">          description: UE id</w:t>
      </w:r>
    </w:p>
    <w:p w14:paraId="087EF3D0" w14:textId="77777777" w:rsidR="000260B1" w:rsidRPr="00533C32" w:rsidRDefault="000260B1" w:rsidP="000260B1">
      <w:pPr>
        <w:pStyle w:val="PL"/>
      </w:pPr>
      <w:r w:rsidRPr="00533C32">
        <w:t xml:space="preserve">          required: true</w:t>
      </w:r>
    </w:p>
    <w:p w14:paraId="095C2E22" w14:textId="77777777" w:rsidR="000260B1" w:rsidRPr="00533C32" w:rsidRDefault="000260B1" w:rsidP="000260B1">
      <w:pPr>
        <w:pStyle w:val="PL"/>
      </w:pPr>
      <w:r w:rsidRPr="00533C32">
        <w:t xml:space="preserve">          schema:</w:t>
      </w:r>
    </w:p>
    <w:p w14:paraId="30629157" w14:textId="77777777" w:rsidR="000260B1" w:rsidRPr="00533C32" w:rsidRDefault="000260B1" w:rsidP="000260B1">
      <w:pPr>
        <w:pStyle w:val="PL"/>
      </w:pPr>
      <w:r w:rsidRPr="00533C32">
        <w:t xml:space="preserve">            $ref: 'TS29571_CommonData.yaml#/components/schemas/VarUeId'</w:t>
      </w:r>
    </w:p>
    <w:p w14:paraId="506E78EB" w14:textId="77777777" w:rsidR="000260B1" w:rsidRPr="00533C32" w:rsidRDefault="000260B1" w:rsidP="000260B1">
      <w:pPr>
        <w:pStyle w:val="PL"/>
        <w:rPr>
          <w:lang w:eastAsia="zh-CN"/>
        </w:rPr>
      </w:pPr>
      <w:r w:rsidRPr="00533C32">
        <w:rPr>
          <w:lang w:eastAsia="zh-CN"/>
        </w:rPr>
        <w:t xml:space="preserve">        - name: fields</w:t>
      </w:r>
    </w:p>
    <w:p w14:paraId="39219FB2" w14:textId="77777777" w:rsidR="000260B1" w:rsidRPr="00533C32" w:rsidRDefault="000260B1" w:rsidP="000260B1">
      <w:pPr>
        <w:pStyle w:val="PL"/>
        <w:rPr>
          <w:lang w:eastAsia="zh-CN"/>
        </w:rPr>
      </w:pPr>
      <w:r w:rsidRPr="00533C32">
        <w:rPr>
          <w:lang w:eastAsia="zh-CN"/>
        </w:rPr>
        <w:t xml:space="preserve">          in: query</w:t>
      </w:r>
    </w:p>
    <w:p w14:paraId="59F83EB6" w14:textId="77777777" w:rsidR="000260B1" w:rsidRPr="00533C32" w:rsidRDefault="000260B1" w:rsidP="000260B1">
      <w:pPr>
        <w:pStyle w:val="PL"/>
        <w:rPr>
          <w:lang w:eastAsia="zh-CN"/>
        </w:rPr>
      </w:pPr>
      <w:r w:rsidRPr="00533C32">
        <w:rPr>
          <w:lang w:eastAsia="zh-CN"/>
        </w:rPr>
        <w:t xml:space="preserve">          description: attributes to be retrieved</w:t>
      </w:r>
    </w:p>
    <w:p w14:paraId="238ABE29" w14:textId="77777777" w:rsidR="000260B1" w:rsidRPr="00533C32" w:rsidRDefault="000260B1" w:rsidP="000260B1">
      <w:pPr>
        <w:pStyle w:val="PL"/>
        <w:rPr>
          <w:lang w:eastAsia="zh-CN"/>
        </w:rPr>
      </w:pPr>
      <w:r w:rsidRPr="00533C32">
        <w:rPr>
          <w:lang w:eastAsia="zh-CN"/>
        </w:rPr>
        <w:t xml:space="preserve">          required: false</w:t>
      </w:r>
    </w:p>
    <w:p w14:paraId="1CADEFE8" w14:textId="77777777" w:rsidR="000260B1" w:rsidRPr="00533C32" w:rsidRDefault="000260B1" w:rsidP="000260B1">
      <w:pPr>
        <w:pStyle w:val="PL"/>
        <w:rPr>
          <w:lang w:eastAsia="zh-CN"/>
        </w:rPr>
      </w:pPr>
      <w:r w:rsidRPr="00533C32">
        <w:rPr>
          <w:lang w:eastAsia="zh-CN"/>
        </w:rPr>
        <w:t xml:space="preserve">          schema:</w:t>
      </w:r>
    </w:p>
    <w:p w14:paraId="57D955EC" w14:textId="77777777" w:rsidR="000260B1" w:rsidRPr="00533C32" w:rsidRDefault="000260B1" w:rsidP="000260B1">
      <w:pPr>
        <w:pStyle w:val="PL"/>
        <w:rPr>
          <w:lang w:eastAsia="zh-CN"/>
        </w:rPr>
      </w:pPr>
      <w:r w:rsidRPr="00533C32">
        <w:rPr>
          <w:lang w:eastAsia="zh-CN"/>
        </w:rPr>
        <w:t xml:space="preserve">            type: array</w:t>
      </w:r>
    </w:p>
    <w:p w14:paraId="47C212E1" w14:textId="77777777" w:rsidR="000260B1" w:rsidRPr="00533C32" w:rsidRDefault="000260B1" w:rsidP="000260B1">
      <w:pPr>
        <w:pStyle w:val="PL"/>
        <w:rPr>
          <w:lang w:eastAsia="zh-CN"/>
        </w:rPr>
      </w:pPr>
      <w:r w:rsidRPr="00533C32">
        <w:rPr>
          <w:lang w:eastAsia="zh-CN"/>
        </w:rPr>
        <w:t xml:space="preserve">            items:</w:t>
      </w:r>
    </w:p>
    <w:p w14:paraId="7B5B1AE6" w14:textId="77777777" w:rsidR="000260B1" w:rsidRPr="00533C32" w:rsidRDefault="000260B1" w:rsidP="000260B1">
      <w:pPr>
        <w:pStyle w:val="PL"/>
        <w:rPr>
          <w:lang w:eastAsia="zh-CN"/>
        </w:rPr>
      </w:pPr>
      <w:r w:rsidRPr="00533C32">
        <w:rPr>
          <w:lang w:eastAsia="zh-CN"/>
        </w:rPr>
        <w:t xml:space="preserve">              type: string</w:t>
      </w:r>
    </w:p>
    <w:p w14:paraId="7123EF99" w14:textId="77777777" w:rsidR="000260B1" w:rsidRPr="00533C32" w:rsidRDefault="000260B1" w:rsidP="000260B1">
      <w:pPr>
        <w:pStyle w:val="PL"/>
      </w:pPr>
      <w:r w:rsidRPr="00533C32">
        <w:t xml:space="preserve">          style: form</w:t>
      </w:r>
    </w:p>
    <w:p w14:paraId="0AABBF24" w14:textId="77777777" w:rsidR="000260B1" w:rsidRPr="00533C32" w:rsidRDefault="000260B1" w:rsidP="000260B1">
      <w:pPr>
        <w:pStyle w:val="PL"/>
        <w:rPr>
          <w:lang w:eastAsia="zh-CN"/>
        </w:rPr>
      </w:pPr>
      <w:r w:rsidRPr="00533C32">
        <w:t xml:space="preserve">          explode: false</w:t>
      </w:r>
    </w:p>
    <w:p w14:paraId="79D0739C" w14:textId="77777777" w:rsidR="000260B1" w:rsidRPr="00533C32" w:rsidRDefault="000260B1" w:rsidP="000260B1">
      <w:pPr>
        <w:pStyle w:val="PL"/>
      </w:pPr>
      <w:r w:rsidRPr="00533C32">
        <w:t xml:space="preserve">        - name: supported</w:t>
      </w:r>
      <w:r>
        <w:t>-f</w:t>
      </w:r>
      <w:r w:rsidRPr="00533C32">
        <w:t>eatures</w:t>
      </w:r>
    </w:p>
    <w:p w14:paraId="4CF015F7" w14:textId="77777777" w:rsidR="000260B1" w:rsidRPr="00533C32" w:rsidRDefault="000260B1" w:rsidP="000260B1">
      <w:pPr>
        <w:pStyle w:val="PL"/>
      </w:pPr>
      <w:r w:rsidRPr="00533C32">
        <w:t xml:space="preserve">          in: query</w:t>
      </w:r>
    </w:p>
    <w:p w14:paraId="31878CF5" w14:textId="77777777" w:rsidR="000260B1" w:rsidRPr="00533C32" w:rsidRDefault="000260B1" w:rsidP="000260B1">
      <w:pPr>
        <w:pStyle w:val="PL"/>
      </w:pPr>
      <w:r w:rsidRPr="00533C32">
        <w:t xml:space="preserve">          description: Supported Features</w:t>
      </w:r>
    </w:p>
    <w:p w14:paraId="38375FE2" w14:textId="77777777" w:rsidR="000260B1" w:rsidRPr="00533C32" w:rsidRDefault="000260B1" w:rsidP="000260B1">
      <w:pPr>
        <w:pStyle w:val="PL"/>
      </w:pPr>
      <w:r w:rsidRPr="00533C32">
        <w:t xml:space="preserve">          schema:</w:t>
      </w:r>
    </w:p>
    <w:p w14:paraId="3F662284" w14:textId="77777777" w:rsidR="000260B1" w:rsidRPr="00533C32" w:rsidRDefault="000260B1" w:rsidP="000260B1">
      <w:pPr>
        <w:pStyle w:val="PL"/>
      </w:pPr>
      <w:r w:rsidRPr="00533C32">
        <w:t xml:space="preserve">             $ref: 'TS29571_CommonData.yaml#/components/schemas/SupportedFeatures'</w:t>
      </w:r>
    </w:p>
    <w:p w14:paraId="4C46EB62" w14:textId="77777777" w:rsidR="000260B1" w:rsidRPr="00533C32" w:rsidRDefault="000260B1" w:rsidP="000260B1">
      <w:pPr>
        <w:pStyle w:val="PL"/>
      </w:pPr>
      <w:r w:rsidRPr="00533C32">
        <w:t xml:space="preserve">      responses:</w:t>
      </w:r>
    </w:p>
    <w:p w14:paraId="57C0E8BD" w14:textId="77777777" w:rsidR="000260B1" w:rsidRPr="00533C32" w:rsidRDefault="000260B1" w:rsidP="000260B1">
      <w:pPr>
        <w:pStyle w:val="PL"/>
      </w:pPr>
      <w:r w:rsidRPr="00533C32">
        <w:t xml:space="preserve">        '200':</w:t>
      </w:r>
    </w:p>
    <w:p w14:paraId="1EAD8835" w14:textId="77777777" w:rsidR="000260B1" w:rsidRPr="00533C32" w:rsidRDefault="000260B1" w:rsidP="000260B1">
      <w:pPr>
        <w:pStyle w:val="PL"/>
      </w:pPr>
      <w:r w:rsidRPr="00533C32">
        <w:t xml:space="preserve">          description: Expected response to a valid request</w:t>
      </w:r>
    </w:p>
    <w:p w14:paraId="024F222A" w14:textId="77777777" w:rsidR="000260B1" w:rsidRPr="00533C32" w:rsidRDefault="000260B1" w:rsidP="000260B1">
      <w:pPr>
        <w:pStyle w:val="PL"/>
      </w:pPr>
      <w:r w:rsidRPr="00533C32">
        <w:t xml:space="preserve">          content:</w:t>
      </w:r>
    </w:p>
    <w:p w14:paraId="30DE4E9F" w14:textId="77777777" w:rsidR="000260B1" w:rsidRPr="00533C32" w:rsidRDefault="000260B1" w:rsidP="000260B1">
      <w:pPr>
        <w:pStyle w:val="PL"/>
      </w:pPr>
      <w:r w:rsidRPr="00533C32">
        <w:t xml:space="preserve">            application/json:</w:t>
      </w:r>
    </w:p>
    <w:p w14:paraId="5B7AE76E" w14:textId="77777777" w:rsidR="000260B1" w:rsidRPr="00533C32" w:rsidRDefault="000260B1" w:rsidP="000260B1">
      <w:pPr>
        <w:pStyle w:val="PL"/>
      </w:pPr>
      <w:r w:rsidRPr="00533C32">
        <w:t xml:space="preserve">              schema:</w:t>
      </w:r>
    </w:p>
    <w:p w14:paraId="150D4440" w14:textId="77777777" w:rsidR="000260B1" w:rsidRPr="00533C32" w:rsidRDefault="000260B1" w:rsidP="000260B1">
      <w:pPr>
        <w:pStyle w:val="PL"/>
      </w:pPr>
      <w:r w:rsidRPr="00533C32">
        <w:t xml:space="preserve">                $ref: '#/components/schemas/EeProfileData'</w:t>
      </w:r>
    </w:p>
    <w:p w14:paraId="39000432" w14:textId="77777777" w:rsidR="000260B1" w:rsidRDefault="000260B1" w:rsidP="000260B1">
      <w:pPr>
        <w:pStyle w:val="PL"/>
        <w:rPr>
          <w:lang w:eastAsia="zh-CN"/>
        </w:rPr>
      </w:pPr>
      <w:r w:rsidRPr="00533C32">
        <w:t xml:space="preserve">        default:</w:t>
      </w:r>
    </w:p>
    <w:p w14:paraId="50ADCDC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6BD10EF" w14:textId="77777777" w:rsidR="000260B1" w:rsidRPr="00533C32" w:rsidRDefault="000260B1" w:rsidP="000260B1">
      <w:pPr>
        <w:pStyle w:val="PL"/>
      </w:pPr>
    </w:p>
    <w:p w14:paraId="0E3F640A" w14:textId="77777777" w:rsidR="000260B1" w:rsidRPr="00533C32" w:rsidRDefault="000260B1" w:rsidP="000260B1">
      <w:pPr>
        <w:pStyle w:val="PL"/>
      </w:pPr>
      <w:r w:rsidRPr="00533C32">
        <w:t xml:space="preserve">  /subscription-data/{ueId}/context-data/sdm-subscriptions:</w:t>
      </w:r>
    </w:p>
    <w:p w14:paraId="30ED847D" w14:textId="77777777" w:rsidR="000260B1" w:rsidRPr="00533C32" w:rsidRDefault="000260B1" w:rsidP="000260B1">
      <w:pPr>
        <w:pStyle w:val="PL"/>
      </w:pPr>
      <w:r w:rsidRPr="00533C32">
        <w:t xml:space="preserve">    get:</w:t>
      </w:r>
    </w:p>
    <w:p w14:paraId="2300735F" w14:textId="77777777" w:rsidR="000260B1" w:rsidRPr="00533C32" w:rsidRDefault="000260B1" w:rsidP="000260B1">
      <w:pPr>
        <w:pStyle w:val="PL"/>
      </w:pPr>
      <w:r w:rsidRPr="00533C32">
        <w:t xml:space="preserve">      summary: Retrieves the sdm subscriptions of a UE</w:t>
      </w:r>
    </w:p>
    <w:p w14:paraId="6356D3AF" w14:textId="77777777" w:rsidR="000260B1" w:rsidRPr="00533C32" w:rsidRDefault="000260B1" w:rsidP="000260B1">
      <w:pPr>
        <w:pStyle w:val="PL"/>
      </w:pPr>
      <w:r w:rsidRPr="00533C32">
        <w:t xml:space="preserve">      operationId: Querysdmsubscriptions</w:t>
      </w:r>
    </w:p>
    <w:p w14:paraId="1503C80E" w14:textId="77777777" w:rsidR="000260B1" w:rsidRPr="00533C32" w:rsidRDefault="000260B1" w:rsidP="000260B1">
      <w:pPr>
        <w:pStyle w:val="PL"/>
      </w:pPr>
      <w:r w:rsidRPr="00533C32">
        <w:t xml:space="preserve">      tags:</w:t>
      </w:r>
    </w:p>
    <w:p w14:paraId="4D1E6EA4" w14:textId="77777777" w:rsidR="000260B1" w:rsidRDefault="000260B1" w:rsidP="000260B1">
      <w:pPr>
        <w:pStyle w:val="PL"/>
        <w:rPr>
          <w:lang w:eastAsia="zh-CN"/>
        </w:rPr>
      </w:pPr>
      <w:r w:rsidRPr="00533C32">
        <w:t xml:space="preserve">        - SDM Subscriptions (Collection)</w:t>
      </w:r>
    </w:p>
    <w:p w14:paraId="23877434" w14:textId="77777777" w:rsidR="000260B1" w:rsidRDefault="000260B1" w:rsidP="000260B1">
      <w:pPr>
        <w:pStyle w:val="PL"/>
      </w:pPr>
      <w:r>
        <w:t xml:space="preserve">      security:</w:t>
      </w:r>
    </w:p>
    <w:p w14:paraId="1E81B494" w14:textId="77777777" w:rsidR="000260B1" w:rsidRDefault="000260B1" w:rsidP="000260B1">
      <w:pPr>
        <w:pStyle w:val="PL"/>
      </w:pPr>
      <w:r>
        <w:t xml:space="preserve">        - {}</w:t>
      </w:r>
    </w:p>
    <w:p w14:paraId="70F94264" w14:textId="77777777" w:rsidR="000260B1" w:rsidRDefault="000260B1" w:rsidP="000260B1">
      <w:pPr>
        <w:pStyle w:val="PL"/>
      </w:pPr>
      <w:r>
        <w:t xml:space="preserve">        - oAuth2ClientCredentials:</w:t>
      </w:r>
    </w:p>
    <w:p w14:paraId="2574F21D" w14:textId="77777777" w:rsidR="000260B1" w:rsidRDefault="000260B1" w:rsidP="000260B1">
      <w:pPr>
        <w:pStyle w:val="PL"/>
      </w:pPr>
      <w:r>
        <w:t xml:space="preserve">          - nudr-dr</w:t>
      </w:r>
    </w:p>
    <w:p w14:paraId="1278F8B6" w14:textId="77777777" w:rsidR="000260B1" w:rsidRDefault="000260B1" w:rsidP="000260B1">
      <w:pPr>
        <w:pStyle w:val="PL"/>
      </w:pPr>
      <w:r>
        <w:t xml:space="preserve">        - oAuth2ClientCredentials:</w:t>
      </w:r>
    </w:p>
    <w:p w14:paraId="45EA1E1B" w14:textId="77777777" w:rsidR="000260B1" w:rsidRDefault="000260B1" w:rsidP="000260B1">
      <w:pPr>
        <w:pStyle w:val="PL"/>
      </w:pPr>
      <w:r>
        <w:t xml:space="preserve">          - nudr-dr</w:t>
      </w:r>
    </w:p>
    <w:p w14:paraId="4191D04B" w14:textId="77777777" w:rsidR="000260B1" w:rsidRPr="00533C32" w:rsidRDefault="000260B1" w:rsidP="000260B1">
      <w:pPr>
        <w:pStyle w:val="PL"/>
        <w:rPr>
          <w:lang w:eastAsia="zh-CN"/>
        </w:rPr>
      </w:pPr>
      <w:r>
        <w:t xml:space="preserve">          - nudr-dr:subscription-data</w:t>
      </w:r>
    </w:p>
    <w:p w14:paraId="11F0A8F6" w14:textId="77777777" w:rsidR="000260B1" w:rsidRPr="00533C32" w:rsidRDefault="000260B1" w:rsidP="000260B1">
      <w:pPr>
        <w:pStyle w:val="PL"/>
      </w:pPr>
      <w:r w:rsidRPr="00533C32">
        <w:t xml:space="preserve">      parameters:</w:t>
      </w:r>
    </w:p>
    <w:p w14:paraId="588EA56E" w14:textId="77777777" w:rsidR="000260B1" w:rsidRPr="00533C32" w:rsidRDefault="000260B1" w:rsidP="000260B1">
      <w:pPr>
        <w:pStyle w:val="PL"/>
      </w:pPr>
      <w:r w:rsidRPr="00533C32">
        <w:t xml:space="preserve">        - name: ueId</w:t>
      </w:r>
    </w:p>
    <w:p w14:paraId="736D5269" w14:textId="77777777" w:rsidR="000260B1" w:rsidRPr="00533C32" w:rsidRDefault="000260B1" w:rsidP="000260B1">
      <w:pPr>
        <w:pStyle w:val="PL"/>
      </w:pPr>
      <w:r w:rsidRPr="00533C32">
        <w:t xml:space="preserve">          in: path</w:t>
      </w:r>
    </w:p>
    <w:p w14:paraId="43FF8419" w14:textId="77777777" w:rsidR="000260B1" w:rsidRPr="00533C32" w:rsidRDefault="000260B1" w:rsidP="000260B1">
      <w:pPr>
        <w:pStyle w:val="PL"/>
      </w:pPr>
      <w:r w:rsidRPr="00533C32">
        <w:t xml:space="preserve">          description: UE id</w:t>
      </w:r>
    </w:p>
    <w:p w14:paraId="3C7B99F6" w14:textId="77777777" w:rsidR="000260B1" w:rsidRPr="00533C32" w:rsidRDefault="000260B1" w:rsidP="000260B1">
      <w:pPr>
        <w:pStyle w:val="PL"/>
      </w:pPr>
      <w:r w:rsidRPr="00533C32">
        <w:t xml:space="preserve">          required: true</w:t>
      </w:r>
    </w:p>
    <w:p w14:paraId="6CCE34E7" w14:textId="77777777" w:rsidR="000260B1" w:rsidRPr="00533C32" w:rsidRDefault="000260B1" w:rsidP="000260B1">
      <w:pPr>
        <w:pStyle w:val="PL"/>
      </w:pPr>
      <w:r w:rsidRPr="00533C32">
        <w:t xml:space="preserve">          schema:</w:t>
      </w:r>
    </w:p>
    <w:p w14:paraId="3DD06726" w14:textId="77777777" w:rsidR="000260B1" w:rsidRPr="00533C32" w:rsidRDefault="000260B1" w:rsidP="000260B1">
      <w:pPr>
        <w:pStyle w:val="PL"/>
        <w:rPr>
          <w:lang w:eastAsia="zh-CN"/>
        </w:rPr>
      </w:pPr>
      <w:r w:rsidRPr="00533C32">
        <w:lastRenderedPageBreak/>
        <w:t xml:space="preserve">            $ref: 'TS29571_CommonData.yaml#/components/schemas/VarUeId'</w:t>
      </w:r>
    </w:p>
    <w:p w14:paraId="7F11DF90" w14:textId="77777777" w:rsidR="000260B1" w:rsidRPr="00533C32" w:rsidRDefault="000260B1" w:rsidP="000260B1">
      <w:pPr>
        <w:pStyle w:val="PL"/>
      </w:pPr>
      <w:r w:rsidRPr="00533C32">
        <w:t xml:space="preserve">        - name: supported-features</w:t>
      </w:r>
    </w:p>
    <w:p w14:paraId="6BBA9171" w14:textId="77777777" w:rsidR="000260B1" w:rsidRPr="00533C32" w:rsidRDefault="000260B1" w:rsidP="000260B1">
      <w:pPr>
        <w:pStyle w:val="PL"/>
      </w:pPr>
      <w:r w:rsidRPr="00533C32">
        <w:t xml:space="preserve">          in: query</w:t>
      </w:r>
    </w:p>
    <w:p w14:paraId="6F6A9F3F" w14:textId="77777777" w:rsidR="000260B1" w:rsidRPr="00533C32" w:rsidRDefault="000260B1" w:rsidP="000260B1">
      <w:pPr>
        <w:pStyle w:val="PL"/>
      </w:pPr>
      <w:r w:rsidRPr="00533C32">
        <w:t xml:space="preserve">          description: Supported Features</w:t>
      </w:r>
    </w:p>
    <w:p w14:paraId="686C362F" w14:textId="77777777" w:rsidR="000260B1" w:rsidRPr="00533C32" w:rsidRDefault="000260B1" w:rsidP="000260B1">
      <w:pPr>
        <w:pStyle w:val="PL"/>
      </w:pPr>
      <w:r w:rsidRPr="00533C32">
        <w:t xml:space="preserve">          schema:</w:t>
      </w:r>
    </w:p>
    <w:p w14:paraId="1A67A47C" w14:textId="77777777" w:rsidR="000260B1" w:rsidRPr="00533C32" w:rsidRDefault="000260B1" w:rsidP="000260B1">
      <w:pPr>
        <w:pStyle w:val="PL"/>
        <w:rPr>
          <w:lang w:eastAsia="zh-CN"/>
        </w:rPr>
      </w:pPr>
      <w:r w:rsidRPr="00533C32">
        <w:t xml:space="preserve">             $ref: 'TS29571_CommonData.yaml#/components/schemas/SupportedFeatures'</w:t>
      </w:r>
    </w:p>
    <w:p w14:paraId="151DE2BF" w14:textId="77777777" w:rsidR="000260B1" w:rsidRPr="00533C32" w:rsidRDefault="000260B1" w:rsidP="000260B1">
      <w:pPr>
        <w:pStyle w:val="PL"/>
      </w:pPr>
      <w:r w:rsidRPr="00533C32">
        <w:t xml:space="preserve">      responses:</w:t>
      </w:r>
    </w:p>
    <w:p w14:paraId="3690679E" w14:textId="77777777" w:rsidR="000260B1" w:rsidRPr="00533C32" w:rsidRDefault="000260B1" w:rsidP="000260B1">
      <w:pPr>
        <w:pStyle w:val="PL"/>
      </w:pPr>
      <w:r w:rsidRPr="00533C32">
        <w:t xml:space="preserve">        '200':</w:t>
      </w:r>
    </w:p>
    <w:p w14:paraId="5CE3F502" w14:textId="77777777" w:rsidR="000260B1" w:rsidRPr="00533C32" w:rsidRDefault="000260B1" w:rsidP="000260B1">
      <w:pPr>
        <w:pStyle w:val="PL"/>
      </w:pPr>
      <w:r w:rsidRPr="00533C32">
        <w:t xml:space="preserve">          description: Expected response to a valid request</w:t>
      </w:r>
    </w:p>
    <w:p w14:paraId="303B3B0C" w14:textId="77777777" w:rsidR="000260B1" w:rsidRPr="00533C32" w:rsidRDefault="000260B1" w:rsidP="000260B1">
      <w:pPr>
        <w:pStyle w:val="PL"/>
      </w:pPr>
      <w:r w:rsidRPr="00533C32">
        <w:t xml:space="preserve">          content:</w:t>
      </w:r>
    </w:p>
    <w:p w14:paraId="6B5515B8" w14:textId="77777777" w:rsidR="000260B1" w:rsidRPr="00533C32" w:rsidRDefault="000260B1" w:rsidP="000260B1">
      <w:pPr>
        <w:pStyle w:val="PL"/>
      </w:pPr>
      <w:r w:rsidRPr="00533C32">
        <w:t xml:space="preserve">            application/json:</w:t>
      </w:r>
    </w:p>
    <w:p w14:paraId="3A2F364B" w14:textId="77777777" w:rsidR="000260B1" w:rsidRPr="00533C32" w:rsidRDefault="000260B1" w:rsidP="000260B1">
      <w:pPr>
        <w:pStyle w:val="PL"/>
      </w:pPr>
      <w:r w:rsidRPr="00533C32">
        <w:t xml:space="preserve">              schema:</w:t>
      </w:r>
    </w:p>
    <w:p w14:paraId="4042BE3A" w14:textId="77777777" w:rsidR="000260B1" w:rsidRPr="00533C32" w:rsidRDefault="000260B1" w:rsidP="000260B1">
      <w:pPr>
        <w:pStyle w:val="PL"/>
      </w:pPr>
      <w:r w:rsidRPr="00533C32">
        <w:t xml:space="preserve">               type: array</w:t>
      </w:r>
    </w:p>
    <w:p w14:paraId="5B888EE3" w14:textId="77777777" w:rsidR="000260B1" w:rsidRPr="00533C32" w:rsidRDefault="000260B1" w:rsidP="000260B1">
      <w:pPr>
        <w:pStyle w:val="PL"/>
      </w:pPr>
      <w:r w:rsidRPr="00533C32">
        <w:t xml:space="preserve">               items:</w:t>
      </w:r>
    </w:p>
    <w:p w14:paraId="20DE6FCF" w14:textId="77777777" w:rsidR="000260B1" w:rsidRPr="00533C32" w:rsidRDefault="000260B1" w:rsidP="000260B1">
      <w:pPr>
        <w:pStyle w:val="PL"/>
      </w:pPr>
      <w:r w:rsidRPr="00533C32">
        <w:t xml:space="preserve">                $ref: '#/components/schemas/SdmSubscription'</w:t>
      </w:r>
    </w:p>
    <w:p w14:paraId="10742DC5" w14:textId="77777777" w:rsidR="000260B1" w:rsidRDefault="000260B1" w:rsidP="000260B1">
      <w:pPr>
        <w:pStyle w:val="PL"/>
        <w:rPr>
          <w:lang w:eastAsia="zh-CN"/>
        </w:rPr>
      </w:pPr>
      <w:r w:rsidRPr="00533C32">
        <w:t xml:space="preserve">        default:</w:t>
      </w:r>
    </w:p>
    <w:p w14:paraId="540CA2A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3C9A4F6" w14:textId="77777777" w:rsidR="000260B1" w:rsidRDefault="000260B1" w:rsidP="000260B1">
      <w:pPr>
        <w:pStyle w:val="PL"/>
        <w:rPr>
          <w:lang w:eastAsia="zh-CN"/>
        </w:rPr>
      </w:pPr>
    </w:p>
    <w:p w14:paraId="69CA2A3C" w14:textId="77777777" w:rsidR="000260B1" w:rsidRPr="00533C32" w:rsidRDefault="000260B1" w:rsidP="000260B1">
      <w:pPr>
        <w:pStyle w:val="PL"/>
      </w:pPr>
      <w:r w:rsidRPr="00533C32">
        <w:t xml:space="preserve">    post:</w:t>
      </w:r>
    </w:p>
    <w:p w14:paraId="0BC33AD5" w14:textId="77777777" w:rsidR="000260B1" w:rsidRPr="00533C32" w:rsidRDefault="000260B1" w:rsidP="000260B1">
      <w:pPr>
        <w:pStyle w:val="PL"/>
      </w:pPr>
      <w:r w:rsidRPr="00533C32">
        <w:t xml:space="preserve">      summary: Create individual sdm subscription</w:t>
      </w:r>
    </w:p>
    <w:p w14:paraId="5BB4BA98" w14:textId="77777777" w:rsidR="000260B1" w:rsidRPr="00533C32" w:rsidRDefault="000260B1" w:rsidP="000260B1">
      <w:pPr>
        <w:pStyle w:val="PL"/>
      </w:pPr>
      <w:r w:rsidRPr="00533C32">
        <w:t xml:space="preserve">      operationId: CreateSdmSubscriptions</w:t>
      </w:r>
    </w:p>
    <w:p w14:paraId="3F67426B" w14:textId="77777777" w:rsidR="000260B1" w:rsidRPr="00533C32" w:rsidRDefault="000260B1" w:rsidP="000260B1">
      <w:pPr>
        <w:pStyle w:val="PL"/>
      </w:pPr>
      <w:r w:rsidRPr="00533C32">
        <w:t xml:space="preserve">      tags:</w:t>
      </w:r>
    </w:p>
    <w:p w14:paraId="776BDD9B" w14:textId="77777777" w:rsidR="000260B1" w:rsidRDefault="000260B1" w:rsidP="000260B1">
      <w:pPr>
        <w:pStyle w:val="PL"/>
        <w:rPr>
          <w:lang w:eastAsia="zh-CN"/>
        </w:rPr>
      </w:pPr>
      <w:r w:rsidRPr="00533C32">
        <w:t xml:space="preserve">        - SDM Subscriptions (Collection)</w:t>
      </w:r>
    </w:p>
    <w:p w14:paraId="0021823E" w14:textId="77777777" w:rsidR="000260B1" w:rsidRDefault="000260B1" w:rsidP="000260B1">
      <w:pPr>
        <w:pStyle w:val="PL"/>
      </w:pPr>
      <w:r>
        <w:t xml:space="preserve">      security:</w:t>
      </w:r>
    </w:p>
    <w:p w14:paraId="208E2C9D" w14:textId="77777777" w:rsidR="000260B1" w:rsidRDefault="000260B1" w:rsidP="000260B1">
      <w:pPr>
        <w:pStyle w:val="PL"/>
      </w:pPr>
      <w:r>
        <w:t xml:space="preserve">        - {}</w:t>
      </w:r>
    </w:p>
    <w:p w14:paraId="09523D56" w14:textId="77777777" w:rsidR="000260B1" w:rsidRDefault="000260B1" w:rsidP="000260B1">
      <w:pPr>
        <w:pStyle w:val="PL"/>
      </w:pPr>
      <w:r>
        <w:t xml:space="preserve">        - oAuth2ClientCredentials:</w:t>
      </w:r>
    </w:p>
    <w:p w14:paraId="3307B3E1" w14:textId="77777777" w:rsidR="000260B1" w:rsidRDefault="000260B1" w:rsidP="000260B1">
      <w:pPr>
        <w:pStyle w:val="PL"/>
      </w:pPr>
      <w:r>
        <w:t xml:space="preserve">          - nudr-dr</w:t>
      </w:r>
    </w:p>
    <w:p w14:paraId="498C9BF3" w14:textId="77777777" w:rsidR="000260B1" w:rsidRDefault="000260B1" w:rsidP="000260B1">
      <w:pPr>
        <w:pStyle w:val="PL"/>
      </w:pPr>
      <w:r>
        <w:t xml:space="preserve">        - oAuth2ClientCredentials:</w:t>
      </w:r>
    </w:p>
    <w:p w14:paraId="3247919E" w14:textId="77777777" w:rsidR="000260B1" w:rsidRDefault="000260B1" w:rsidP="000260B1">
      <w:pPr>
        <w:pStyle w:val="PL"/>
      </w:pPr>
      <w:r>
        <w:t xml:space="preserve">          - nudr-dr</w:t>
      </w:r>
    </w:p>
    <w:p w14:paraId="7EAA3A27" w14:textId="77777777" w:rsidR="000260B1" w:rsidRPr="00533C32" w:rsidRDefault="000260B1" w:rsidP="000260B1">
      <w:pPr>
        <w:pStyle w:val="PL"/>
        <w:rPr>
          <w:lang w:eastAsia="zh-CN"/>
        </w:rPr>
      </w:pPr>
      <w:r>
        <w:t xml:space="preserve">          - nudr-dr:subscription-data</w:t>
      </w:r>
    </w:p>
    <w:p w14:paraId="6385EF9D" w14:textId="77777777" w:rsidR="000260B1" w:rsidRPr="00533C32" w:rsidRDefault="000260B1" w:rsidP="000260B1">
      <w:pPr>
        <w:pStyle w:val="PL"/>
      </w:pPr>
      <w:r w:rsidRPr="00533C32">
        <w:t xml:space="preserve">      parameters:</w:t>
      </w:r>
    </w:p>
    <w:p w14:paraId="24464735" w14:textId="77777777" w:rsidR="000260B1" w:rsidRPr="00533C32" w:rsidRDefault="000260B1" w:rsidP="000260B1">
      <w:pPr>
        <w:pStyle w:val="PL"/>
      </w:pPr>
      <w:r w:rsidRPr="00533C32">
        <w:t xml:space="preserve">        - name: ueId</w:t>
      </w:r>
    </w:p>
    <w:p w14:paraId="372688AE" w14:textId="77777777" w:rsidR="000260B1" w:rsidRPr="00533C32" w:rsidRDefault="000260B1" w:rsidP="000260B1">
      <w:pPr>
        <w:pStyle w:val="PL"/>
      </w:pPr>
      <w:r w:rsidRPr="00533C32">
        <w:t xml:space="preserve">          in: path</w:t>
      </w:r>
    </w:p>
    <w:p w14:paraId="5C565F8A" w14:textId="77777777" w:rsidR="000260B1" w:rsidRPr="00533C32" w:rsidRDefault="000260B1" w:rsidP="000260B1">
      <w:pPr>
        <w:pStyle w:val="PL"/>
      </w:pPr>
      <w:r w:rsidRPr="00533C32">
        <w:t xml:space="preserve">          description: UE ID</w:t>
      </w:r>
    </w:p>
    <w:p w14:paraId="789C1349" w14:textId="77777777" w:rsidR="000260B1" w:rsidRPr="00533C32" w:rsidRDefault="000260B1" w:rsidP="000260B1">
      <w:pPr>
        <w:pStyle w:val="PL"/>
      </w:pPr>
      <w:r w:rsidRPr="00533C32">
        <w:t xml:space="preserve">          required: true</w:t>
      </w:r>
    </w:p>
    <w:p w14:paraId="169CD5C7" w14:textId="77777777" w:rsidR="000260B1" w:rsidRPr="00533C32" w:rsidRDefault="000260B1" w:rsidP="000260B1">
      <w:pPr>
        <w:pStyle w:val="PL"/>
      </w:pPr>
      <w:r w:rsidRPr="00533C32">
        <w:t xml:space="preserve">          schema:</w:t>
      </w:r>
    </w:p>
    <w:p w14:paraId="19C1E952" w14:textId="77777777" w:rsidR="000260B1" w:rsidRPr="00533C32" w:rsidRDefault="000260B1" w:rsidP="000260B1">
      <w:pPr>
        <w:pStyle w:val="PL"/>
      </w:pPr>
      <w:r w:rsidRPr="00533C32">
        <w:t xml:space="preserve">            $ref: 'TS29571_CommonData.yaml#/components/schemas/VarUeId'</w:t>
      </w:r>
    </w:p>
    <w:p w14:paraId="3F20A0D7" w14:textId="77777777" w:rsidR="000260B1" w:rsidRPr="00533C32" w:rsidRDefault="000260B1" w:rsidP="000260B1">
      <w:pPr>
        <w:pStyle w:val="PL"/>
      </w:pPr>
      <w:r w:rsidRPr="00533C32">
        <w:t xml:space="preserve">      requestBody:</w:t>
      </w:r>
    </w:p>
    <w:p w14:paraId="61C73ED5" w14:textId="77777777" w:rsidR="000260B1" w:rsidRPr="00533C32" w:rsidRDefault="000260B1" w:rsidP="000260B1">
      <w:pPr>
        <w:pStyle w:val="PL"/>
      </w:pPr>
      <w:r w:rsidRPr="00533C32">
        <w:t xml:space="preserve">        content:</w:t>
      </w:r>
    </w:p>
    <w:p w14:paraId="33C24C58" w14:textId="77777777" w:rsidR="000260B1" w:rsidRPr="00533C32" w:rsidRDefault="000260B1" w:rsidP="000260B1">
      <w:pPr>
        <w:pStyle w:val="PL"/>
      </w:pPr>
      <w:r w:rsidRPr="00533C32">
        <w:t xml:space="preserve">          application/json:</w:t>
      </w:r>
    </w:p>
    <w:p w14:paraId="3FF79313" w14:textId="77777777" w:rsidR="000260B1" w:rsidRPr="00533C32" w:rsidRDefault="000260B1" w:rsidP="000260B1">
      <w:pPr>
        <w:pStyle w:val="PL"/>
      </w:pPr>
      <w:r w:rsidRPr="00533C32">
        <w:t xml:space="preserve">            schema:</w:t>
      </w:r>
    </w:p>
    <w:p w14:paraId="17D22835" w14:textId="77777777" w:rsidR="000260B1" w:rsidRPr="00533C32" w:rsidRDefault="000260B1" w:rsidP="000260B1">
      <w:pPr>
        <w:pStyle w:val="PL"/>
        <w:outlineLvl w:val="0"/>
      </w:pPr>
      <w:r w:rsidRPr="00533C32">
        <w:t xml:space="preserve">              $ref: '#/components/schemas/SdmSubscription'</w:t>
      </w:r>
    </w:p>
    <w:p w14:paraId="745D26BC" w14:textId="77777777" w:rsidR="000260B1" w:rsidRPr="00533C32" w:rsidRDefault="000260B1" w:rsidP="000260B1">
      <w:pPr>
        <w:pStyle w:val="PL"/>
      </w:pPr>
      <w:r w:rsidRPr="00533C32">
        <w:t xml:space="preserve">        required: true</w:t>
      </w:r>
    </w:p>
    <w:p w14:paraId="34A3DDF4" w14:textId="77777777" w:rsidR="000260B1" w:rsidRPr="00533C32" w:rsidRDefault="000260B1" w:rsidP="000260B1">
      <w:pPr>
        <w:pStyle w:val="PL"/>
      </w:pPr>
      <w:r w:rsidRPr="00533C32">
        <w:t xml:space="preserve">      responses:</w:t>
      </w:r>
    </w:p>
    <w:p w14:paraId="0D86A399" w14:textId="77777777" w:rsidR="000260B1" w:rsidRPr="00533C32" w:rsidRDefault="000260B1" w:rsidP="000260B1">
      <w:pPr>
        <w:pStyle w:val="PL"/>
      </w:pPr>
      <w:r w:rsidRPr="00533C32">
        <w:t xml:space="preserve">        '201':</w:t>
      </w:r>
    </w:p>
    <w:p w14:paraId="013EE2C7" w14:textId="77777777" w:rsidR="000260B1" w:rsidRPr="00533C32" w:rsidRDefault="000260B1" w:rsidP="000260B1">
      <w:pPr>
        <w:pStyle w:val="PL"/>
      </w:pPr>
      <w:r w:rsidRPr="00533C32">
        <w:t xml:space="preserve">          description: Expected response to a valid request</w:t>
      </w:r>
    </w:p>
    <w:p w14:paraId="648E96A0" w14:textId="77777777" w:rsidR="000260B1" w:rsidRPr="00533C32" w:rsidRDefault="000260B1" w:rsidP="000260B1">
      <w:pPr>
        <w:pStyle w:val="PL"/>
      </w:pPr>
      <w:r w:rsidRPr="00533C32">
        <w:t xml:space="preserve">          content:</w:t>
      </w:r>
    </w:p>
    <w:p w14:paraId="4D356A04" w14:textId="77777777" w:rsidR="000260B1" w:rsidRPr="00533C32" w:rsidRDefault="000260B1" w:rsidP="000260B1">
      <w:pPr>
        <w:pStyle w:val="PL"/>
      </w:pPr>
      <w:r w:rsidRPr="00533C32">
        <w:t xml:space="preserve">            application/json:</w:t>
      </w:r>
    </w:p>
    <w:p w14:paraId="1531045B" w14:textId="77777777" w:rsidR="000260B1" w:rsidRPr="00533C32" w:rsidRDefault="000260B1" w:rsidP="000260B1">
      <w:pPr>
        <w:pStyle w:val="PL"/>
      </w:pPr>
      <w:r w:rsidRPr="00533C32">
        <w:t xml:space="preserve">              schema:</w:t>
      </w:r>
    </w:p>
    <w:p w14:paraId="1480D5ED" w14:textId="77777777" w:rsidR="000260B1" w:rsidRPr="00533C32" w:rsidRDefault="000260B1" w:rsidP="000260B1">
      <w:pPr>
        <w:pStyle w:val="PL"/>
        <w:rPr>
          <w:lang w:eastAsia="zh-CN"/>
        </w:rPr>
      </w:pPr>
      <w:r w:rsidRPr="00533C32">
        <w:t xml:space="preserve">                $ref: '#/components/schemas/SdmSubscription'</w:t>
      </w:r>
    </w:p>
    <w:p w14:paraId="2D9BA7C9" w14:textId="77777777" w:rsidR="000260B1" w:rsidRPr="00533C32" w:rsidRDefault="000260B1" w:rsidP="000260B1">
      <w:pPr>
        <w:pStyle w:val="PL"/>
      </w:pPr>
      <w:r w:rsidRPr="00533C32">
        <w:t xml:space="preserve">          headers:</w:t>
      </w:r>
    </w:p>
    <w:p w14:paraId="478096D2" w14:textId="77777777" w:rsidR="000260B1" w:rsidRPr="00533C32" w:rsidRDefault="000260B1" w:rsidP="000260B1">
      <w:pPr>
        <w:pStyle w:val="PL"/>
      </w:pPr>
      <w:r w:rsidRPr="00533C32">
        <w:t xml:space="preserve">            Location:</w:t>
      </w:r>
    </w:p>
    <w:p w14:paraId="2B26D719" w14:textId="77777777" w:rsidR="000260B1" w:rsidRPr="00533C32" w:rsidRDefault="000260B1" w:rsidP="000260B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0C16A7A3" w14:textId="77777777" w:rsidR="000260B1" w:rsidRPr="00533C32" w:rsidRDefault="000260B1" w:rsidP="000260B1">
      <w:pPr>
        <w:pStyle w:val="PL"/>
      </w:pPr>
      <w:r w:rsidRPr="00533C32">
        <w:t xml:space="preserve">              required: true</w:t>
      </w:r>
    </w:p>
    <w:p w14:paraId="5C29CB9D" w14:textId="77777777" w:rsidR="000260B1" w:rsidRPr="00533C32" w:rsidRDefault="000260B1" w:rsidP="000260B1">
      <w:pPr>
        <w:pStyle w:val="PL"/>
      </w:pPr>
      <w:r w:rsidRPr="00533C32">
        <w:t xml:space="preserve">              schema:</w:t>
      </w:r>
    </w:p>
    <w:p w14:paraId="4A75371A" w14:textId="77777777" w:rsidR="000260B1" w:rsidRPr="00533C32" w:rsidRDefault="000260B1" w:rsidP="000260B1">
      <w:pPr>
        <w:pStyle w:val="PL"/>
        <w:rPr>
          <w:lang w:eastAsia="zh-CN"/>
        </w:rPr>
      </w:pPr>
      <w:r w:rsidRPr="00533C32">
        <w:t xml:space="preserve">                type: string</w:t>
      </w:r>
    </w:p>
    <w:p w14:paraId="0DCFBDF6" w14:textId="77777777" w:rsidR="000260B1" w:rsidRDefault="000260B1" w:rsidP="000260B1">
      <w:pPr>
        <w:pStyle w:val="PL"/>
        <w:rPr>
          <w:lang w:eastAsia="zh-CN"/>
        </w:rPr>
      </w:pPr>
      <w:r w:rsidRPr="00533C32">
        <w:t xml:space="preserve">        default:</w:t>
      </w:r>
    </w:p>
    <w:p w14:paraId="75B72DD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F66F9D6" w14:textId="77777777" w:rsidR="000260B1" w:rsidRPr="00533C32" w:rsidRDefault="000260B1" w:rsidP="000260B1">
      <w:pPr>
        <w:pStyle w:val="PL"/>
      </w:pPr>
    </w:p>
    <w:p w14:paraId="7C8B411C" w14:textId="77777777" w:rsidR="000260B1" w:rsidRPr="00533C32" w:rsidRDefault="000260B1" w:rsidP="000260B1">
      <w:pPr>
        <w:pStyle w:val="PL"/>
      </w:pPr>
      <w:r w:rsidRPr="00533C32">
        <w:t xml:space="preserve">  /subscription-data/{ueId}/context-data/sdm-subscriptions/{subsId}:</w:t>
      </w:r>
    </w:p>
    <w:p w14:paraId="054DBC1F" w14:textId="77777777" w:rsidR="000260B1" w:rsidRPr="00533C32" w:rsidRDefault="000260B1" w:rsidP="000260B1">
      <w:pPr>
        <w:pStyle w:val="PL"/>
      </w:pPr>
      <w:r w:rsidRPr="00533C32">
        <w:t xml:space="preserve">    put:</w:t>
      </w:r>
    </w:p>
    <w:p w14:paraId="1236A8F0" w14:textId="77777777" w:rsidR="000260B1" w:rsidRPr="00533C32" w:rsidRDefault="000260B1" w:rsidP="000260B1">
      <w:pPr>
        <w:pStyle w:val="PL"/>
      </w:pPr>
      <w:r w:rsidRPr="00533C32">
        <w:t xml:space="preserve">      summary: </w:t>
      </w:r>
      <w:r w:rsidRPr="00533C32">
        <w:rPr>
          <w:lang w:eastAsia="zh-CN"/>
        </w:rPr>
        <w:t>Update</w:t>
      </w:r>
      <w:r w:rsidRPr="00533C32">
        <w:t xml:space="preserve"> an individual sdm subscriptions of a UE</w:t>
      </w:r>
    </w:p>
    <w:p w14:paraId="55FBB117" w14:textId="77777777" w:rsidR="000260B1" w:rsidRPr="00533C32" w:rsidRDefault="000260B1" w:rsidP="000260B1">
      <w:pPr>
        <w:pStyle w:val="PL"/>
      </w:pPr>
      <w:r w:rsidRPr="00533C32">
        <w:t xml:space="preserve">      operationId: Updatesdmsubscriptions</w:t>
      </w:r>
    </w:p>
    <w:p w14:paraId="33C59826" w14:textId="77777777" w:rsidR="000260B1" w:rsidRPr="00533C32" w:rsidRDefault="000260B1" w:rsidP="000260B1">
      <w:pPr>
        <w:pStyle w:val="PL"/>
      </w:pPr>
      <w:r w:rsidRPr="00533C32">
        <w:t xml:space="preserve">      tags:</w:t>
      </w:r>
    </w:p>
    <w:p w14:paraId="3E6AA6A6" w14:textId="77777777" w:rsidR="000260B1" w:rsidRDefault="000260B1" w:rsidP="000260B1">
      <w:pPr>
        <w:pStyle w:val="PL"/>
        <w:rPr>
          <w:lang w:eastAsia="zh-CN"/>
        </w:rPr>
      </w:pPr>
      <w:r w:rsidRPr="00533C32">
        <w:t xml:space="preserve">        - SDM Subscription (Document)</w:t>
      </w:r>
    </w:p>
    <w:p w14:paraId="1C87F4AA" w14:textId="77777777" w:rsidR="000260B1" w:rsidRDefault="000260B1" w:rsidP="000260B1">
      <w:pPr>
        <w:pStyle w:val="PL"/>
      </w:pPr>
      <w:r>
        <w:t xml:space="preserve">      security:</w:t>
      </w:r>
    </w:p>
    <w:p w14:paraId="26C1E6BD" w14:textId="77777777" w:rsidR="000260B1" w:rsidRDefault="000260B1" w:rsidP="000260B1">
      <w:pPr>
        <w:pStyle w:val="PL"/>
      </w:pPr>
      <w:r>
        <w:t xml:space="preserve">        - {}</w:t>
      </w:r>
    </w:p>
    <w:p w14:paraId="77BDB759" w14:textId="77777777" w:rsidR="000260B1" w:rsidRDefault="000260B1" w:rsidP="000260B1">
      <w:pPr>
        <w:pStyle w:val="PL"/>
      </w:pPr>
      <w:r>
        <w:t xml:space="preserve">        - oAuth2ClientCredentials:</w:t>
      </w:r>
    </w:p>
    <w:p w14:paraId="442FD79B" w14:textId="77777777" w:rsidR="000260B1" w:rsidRDefault="000260B1" w:rsidP="000260B1">
      <w:pPr>
        <w:pStyle w:val="PL"/>
      </w:pPr>
      <w:r>
        <w:t xml:space="preserve">          - nudr-dr</w:t>
      </w:r>
    </w:p>
    <w:p w14:paraId="7A6F1BF6" w14:textId="77777777" w:rsidR="000260B1" w:rsidRDefault="000260B1" w:rsidP="000260B1">
      <w:pPr>
        <w:pStyle w:val="PL"/>
      </w:pPr>
      <w:r>
        <w:t xml:space="preserve">        - oAuth2ClientCredentials:</w:t>
      </w:r>
    </w:p>
    <w:p w14:paraId="1390B796" w14:textId="77777777" w:rsidR="000260B1" w:rsidRDefault="000260B1" w:rsidP="000260B1">
      <w:pPr>
        <w:pStyle w:val="PL"/>
      </w:pPr>
      <w:r>
        <w:t xml:space="preserve">          - nudr-dr</w:t>
      </w:r>
    </w:p>
    <w:p w14:paraId="31DFBBDA" w14:textId="77777777" w:rsidR="000260B1" w:rsidRPr="00533C32" w:rsidRDefault="000260B1" w:rsidP="000260B1">
      <w:pPr>
        <w:pStyle w:val="PL"/>
        <w:rPr>
          <w:lang w:eastAsia="zh-CN"/>
        </w:rPr>
      </w:pPr>
      <w:r>
        <w:t xml:space="preserve">          - nudr-dr:subscription-data</w:t>
      </w:r>
    </w:p>
    <w:p w14:paraId="6F36632C" w14:textId="77777777" w:rsidR="000260B1" w:rsidRPr="00533C32" w:rsidRDefault="000260B1" w:rsidP="000260B1">
      <w:pPr>
        <w:pStyle w:val="PL"/>
      </w:pPr>
      <w:r w:rsidRPr="00533C32">
        <w:t xml:space="preserve">      parameters:</w:t>
      </w:r>
    </w:p>
    <w:p w14:paraId="14878C0B" w14:textId="77777777" w:rsidR="000260B1" w:rsidRPr="00533C32" w:rsidRDefault="000260B1" w:rsidP="000260B1">
      <w:pPr>
        <w:pStyle w:val="PL"/>
      </w:pPr>
      <w:r w:rsidRPr="00533C32">
        <w:t xml:space="preserve">        - name: ueId</w:t>
      </w:r>
    </w:p>
    <w:p w14:paraId="2F143B9E" w14:textId="77777777" w:rsidR="000260B1" w:rsidRPr="00533C32" w:rsidRDefault="000260B1" w:rsidP="000260B1">
      <w:pPr>
        <w:pStyle w:val="PL"/>
      </w:pPr>
      <w:r w:rsidRPr="00533C32">
        <w:t xml:space="preserve">          in: path</w:t>
      </w:r>
    </w:p>
    <w:p w14:paraId="363FEA06" w14:textId="77777777" w:rsidR="000260B1" w:rsidRPr="00533C32" w:rsidRDefault="000260B1" w:rsidP="000260B1">
      <w:pPr>
        <w:pStyle w:val="PL"/>
      </w:pPr>
      <w:r w:rsidRPr="00533C32">
        <w:t xml:space="preserve">          required: true</w:t>
      </w:r>
    </w:p>
    <w:p w14:paraId="4D01C8E9" w14:textId="77777777" w:rsidR="000260B1" w:rsidRPr="00533C32" w:rsidRDefault="000260B1" w:rsidP="000260B1">
      <w:pPr>
        <w:pStyle w:val="PL"/>
      </w:pPr>
      <w:r w:rsidRPr="00533C32">
        <w:lastRenderedPageBreak/>
        <w:t xml:space="preserve">          schema:</w:t>
      </w:r>
    </w:p>
    <w:p w14:paraId="58857F97" w14:textId="77777777" w:rsidR="000260B1" w:rsidRPr="00533C32" w:rsidRDefault="000260B1" w:rsidP="000260B1">
      <w:pPr>
        <w:pStyle w:val="PL"/>
      </w:pPr>
      <w:r w:rsidRPr="00533C32">
        <w:t xml:space="preserve">            $ref: 'TS29571_CommonData.yaml#/components/schemas/VarUeId'</w:t>
      </w:r>
    </w:p>
    <w:p w14:paraId="147CA1BE" w14:textId="77777777" w:rsidR="000260B1" w:rsidRPr="00533C32" w:rsidRDefault="000260B1" w:rsidP="000260B1">
      <w:pPr>
        <w:pStyle w:val="PL"/>
      </w:pPr>
      <w:r w:rsidRPr="00533C32">
        <w:t xml:space="preserve">        - name: subsId</w:t>
      </w:r>
    </w:p>
    <w:p w14:paraId="0C55C05B" w14:textId="77777777" w:rsidR="000260B1" w:rsidRPr="00533C32" w:rsidRDefault="000260B1" w:rsidP="000260B1">
      <w:pPr>
        <w:pStyle w:val="PL"/>
      </w:pPr>
      <w:r w:rsidRPr="00533C32">
        <w:t xml:space="preserve">          in: path</w:t>
      </w:r>
    </w:p>
    <w:p w14:paraId="50C11DBA" w14:textId="77777777" w:rsidR="000260B1" w:rsidRPr="00533C32" w:rsidRDefault="000260B1" w:rsidP="000260B1">
      <w:pPr>
        <w:pStyle w:val="PL"/>
      </w:pPr>
      <w:r w:rsidRPr="00533C32">
        <w:t xml:space="preserve">          required: true</w:t>
      </w:r>
    </w:p>
    <w:p w14:paraId="1B9E4B07" w14:textId="77777777" w:rsidR="000260B1" w:rsidRPr="00533C32" w:rsidRDefault="000260B1" w:rsidP="000260B1">
      <w:pPr>
        <w:pStyle w:val="PL"/>
      </w:pPr>
      <w:r w:rsidRPr="00533C32">
        <w:t xml:space="preserve">          schema:</w:t>
      </w:r>
    </w:p>
    <w:p w14:paraId="22B118F2" w14:textId="77777777" w:rsidR="000260B1" w:rsidRPr="00533C32" w:rsidRDefault="000260B1" w:rsidP="000260B1">
      <w:pPr>
        <w:pStyle w:val="PL"/>
      </w:pPr>
      <w:r w:rsidRPr="00533C32">
        <w:t xml:space="preserve">            type: string</w:t>
      </w:r>
    </w:p>
    <w:p w14:paraId="7F16C7BD" w14:textId="77777777" w:rsidR="000260B1" w:rsidRPr="00533C32" w:rsidRDefault="000260B1" w:rsidP="000260B1">
      <w:pPr>
        <w:pStyle w:val="PL"/>
      </w:pPr>
      <w:r w:rsidRPr="00533C32">
        <w:t xml:space="preserve">      requestBody:</w:t>
      </w:r>
    </w:p>
    <w:p w14:paraId="27F996F9" w14:textId="77777777" w:rsidR="000260B1" w:rsidRPr="00533C32" w:rsidRDefault="000260B1" w:rsidP="000260B1">
      <w:pPr>
        <w:pStyle w:val="PL"/>
      </w:pPr>
      <w:r w:rsidRPr="00533C32">
        <w:t xml:space="preserve">        content:</w:t>
      </w:r>
    </w:p>
    <w:p w14:paraId="2D2184EE" w14:textId="77777777" w:rsidR="000260B1" w:rsidRPr="00533C32" w:rsidRDefault="000260B1" w:rsidP="000260B1">
      <w:pPr>
        <w:pStyle w:val="PL"/>
      </w:pPr>
      <w:r w:rsidRPr="00533C32">
        <w:t xml:space="preserve">          application/json:</w:t>
      </w:r>
    </w:p>
    <w:p w14:paraId="79F57A52" w14:textId="77777777" w:rsidR="000260B1" w:rsidRPr="00533C32" w:rsidRDefault="000260B1" w:rsidP="000260B1">
      <w:pPr>
        <w:pStyle w:val="PL"/>
      </w:pPr>
      <w:r w:rsidRPr="00533C32">
        <w:t xml:space="preserve">            schema:</w:t>
      </w:r>
    </w:p>
    <w:p w14:paraId="59629027" w14:textId="77777777" w:rsidR="000260B1" w:rsidRPr="00533C32" w:rsidRDefault="000260B1" w:rsidP="000260B1">
      <w:pPr>
        <w:pStyle w:val="PL"/>
        <w:outlineLvl w:val="0"/>
      </w:pPr>
      <w:r w:rsidRPr="00533C32">
        <w:t xml:space="preserve">              $ref: '#/components/schemas/SdmSubscription'</w:t>
      </w:r>
    </w:p>
    <w:p w14:paraId="35410574" w14:textId="77777777" w:rsidR="000260B1" w:rsidRPr="00533C32" w:rsidRDefault="000260B1" w:rsidP="000260B1">
      <w:pPr>
        <w:pStyle w:val="PL"/>
      </w:pPr>
      <w:r>
        <w:t xml:space="preserve">        </w:t>
      </w:r>
      <w:r w:rsidRPr="003722F2">
        <w:t>required: true</w:t>
      </w:r>
    </w:p>
    <w:p w14:paraId="1A7B1274" w14:textId="77777777" w:rsidR="000260B1" w:rsidRPr="00533C32" w:rsidRDefault="000260B1" w:rsidP="000260B1">
      <w:pPr>
        <w:pStyle w:val="PL"/>
      </w:pPr>
      <w:r w:rsidRPr="00533C32">
        <w:t xml:space="preserve">      responses:</w:t>
      </w:r>
    </w:p>
    <w:p w14:paraId="7E7FA169" w14:textId="77777777" w:rsidR="000260B1" w:rsidRPr="00533C32" w:rsidRDefault="000260B1" w:rsidP="000260B1">
      <w:pPr>
        <w:pStyle w:val="PL"/>
      </w:pPr>
      <w:r w:rsidRPr="00533C32">
        <w:t xml:space="preserve">        '204':</w:t>
      </w:r>
    </w:p>
    <w:p w14:paraId="01603EF8" w14:textId="77777777" w:rsidR="000260B1" w:rsidRPr="00533C32" w:rsidRDefault="000260B1" w:rsidP="000260B1">
      <w:pPr>
        <w:pStyle w:val="PL"/>
        <w:rPr>
          <w:lang w:eastAsia="zh-CN"/>
        </w:rPr>
      </w:pPr>
      <w:r w:rsidRPr="00533C32">
        <w:t xml:space="preserve">          description: Upon success, an empty response body shall be returned</w:t>
      </w:r>
    </w:p>
    <w:p w14:paraId="645C7374" w14:textId="77777777" w:rsidR="000260B1" w:rsidRPr="00533C32" w:rsidRDefault="000260B1" w:rsidP="000260B1">
      <w:pPr>
        <w:pStyle w:val="PL"/>
      </w:pPr>
      <w:r w:rsidRPr="00533C32">
        <w:t xml:space="preserve">        '404':</w:t>
      </w:r>
    </w:p>
    <w:p w14:paraId="49C60E4B" w14:textId="77777777" w:rsidR="000260B1" w:rsidRPr="00533C32" w:rsidRDefault="000260B1" w:rsidP="000260B1">
      <w:pPr>
        <w:pStyle w:val="PL"/>
      </w:pPr>
      <w:r w:rsidRPr="00533C32">
        <w:t xml:space="preserve">          description: update of non-existing resource is rejected</w:t>
      </w:r>
    </w:p>
    <w:p w14:paraId="4E1F40CA" w14:textId="77777777" w:rsidR="000260B1" w:rsidRPr="00533C32" w:rsidRDefault="000260B1" w:rsidP="000260B1">
      <w:pPr>
        <w:pStyle w:val="PL"/>
      </w:pPr>
      <w:r w:rsidRPr="00533C32">
        <w:t xml:space="preserve">          content:</w:t>
      </w:r>
    </w:p>
    <w:p w14:paraId="200574A7" w14:textId="77777777" w:rsidR="000260B1" w:rsidRPr="00533C32" w:rsidRDefault="000260B1" w:rsidP="000260B1">
      <w:pPr>
        <w:pStyle w:val="PL"/>
      </w:pPr>
      <w:r w:rsidRPr="00533C32">
        <w:t xml:space="preserve">            application/problem+json:</w:t>
      </w:r>
    </w:p>
    <w:p w14:paraId="0C58FA65" w14:textId="77777777" w:rsidR="000260B1" w:rsidRPr="00533C32" w:rsidRDefault="000260B1" w:rsidP="000260B1">
      <w:pPr>
        <w:pStyle w:val="PL"/>
      </w:pPr>
      <w:r w:rsidRPr="00533C32">
        <w:t xml:space="preserve">              schema:</w:t>
      </w:r>
    </w:p>
    <w:p w14:paraId="4C8AB25B" w14:textId="77777777" w:rsidR="000260B1" w:rsidRPr="00533C32" w:rsidRDefault="000260B1" w:rsidP="000260B1">
      <w:pPr>
        <w:pStyle w:val="PL"/>
        <w:rPr>
          <w:lang w:eastAsia="zh-CN"/>
        </w:rPr>
      </w:pPr>
      <w:r w:rsidRPr="00533C32">
        <w:t xml:space="preserve">                $ref: 'TS29571_CommonData.yaml#/components/schemas/ProblemDetails'</w:t>
      </w:r>
    </w:p>
    <w:p w14:paraId="7FE939B3" w14:textId="77777777" w:rsidR="000260B1" w:rsidRDefault="000260B1" w:rsidP="000260B1">
      <w:pPr>
        <w:pStyle w:val="PL"/>
        <w:rPr>
          <w:lang w:eastAsia="zh-CN"/>
        </w:rPr>
      </w:pPr>
      <w:r w:rsidRPr="00533C32">
        <w:t xml:space="preserve">        default:</w:t>
      </w:r>
    </w:p>
    <w:p w14:paraId="315796C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83FB818" w14:textId="77777777" w:rsidR="000260B1" w:rsidRDefault="000260B1" w:rsidP="000260B1">
      <w:pPr>
        <w:pStyle w:val="PL"/>
        <w:rPr>
          <w:lang w:eastAsia="zh-CN"/>
        </w:rPr>
      </w:pPr>
    </w:p>
    <w:p w14:paraId="0F8630DC" w14:textId="77777777" w:rsidR="000260B1" w:rsidRPr="00533C32" w:rsidRDefault="000260B1" w:rsidP="000260B1">
      <w:pPr>
        <w:pStyle w:val="PL"/>
      </w:pPr>
      <w:r w:rsidRPr="00533C32">
        <w:t xml:space="preserve">    delete:</w:t>
      </w:r>
    </w:p>
    <w:p w14:paraId="2A0D2DFB" w14:textId="77777777" w:rsidR="000260B1" w:rsidRPr="00533C32" w:rsidRDefault="000260B1" w:rsidP="000260B1">
      <w:pPr>
        <w:pStyle w:val="PL"/>
      </w:pPr>
      <w:r w:rsidRPr="00533C32">
        <w:t xml:space="preserve">      summary: Deletes a sdmsubscriptions</w:t>
      </w:r>
    </w:p>
    <w:p w14:paraId="56A9C9A7" w14:textId="77777777" w:rsidR="000260B1" w:rsidRPr="00533C32" w:rsidRDefault="000260B1" w:rsidP="000260B1">
      <w:pPr>
        <w:pStyle w:val="PL"/>
      </w:pPr>
      <w:r w:rsidRPr="00533C32">
        <w:t xml:space="preserve">      operationId: RemovesdmSubscriptions</w:t>
      </w:r>
    </w:p>
    <w:p w14:paraId="4AA9F2D8" w14:textId="77777777" w:rsidR="000260B1" w:rsidRPr="00533C32" w:rsidRDefault="000260B1" w:rsidP="000260B1">
      <w:pPr>
        <w:pStyle w:val="PL"/>
      </w:pPr>
      <w:r w:rsidRPr="00533C32">
        <w:t xml:space="preserve">      tags:</w:t>
      </w:r>
    </w:p>
    <w:p w14:paraId="74D626E0" w14:textId="77777777" w:rsidR="000260B1" w:rsidRDefault="000260B1" w:rsidP="000260B1">
      <w:pPr>
        <w:pStyle w:val="PL"/>
        <w:rPr>
          <w:lang w:eastAsia="zh-CN"/>
        </w:rPr>
      </w:pPr>
      <w:r w:rsidRPr="00533C32">
        <w:t xml:space="preserve">        - SDM Subscription (Document)</w:t>
      </w:r>
    </w:p>
    <w:p w14:paraId="569E5A7B" w14:textId="77777777" w:rsidR="000260B1" w:rsidRDefault="000260B1" w:rsidP="000260B1">
      <w:pPr>
        <w:pStyle w:val="PL"/>
      </w:pPr>
      <w:r>
        <w:t xml:space="preserve">      security:</w:t>
      </w:r>
    </w:p>
    <w:p w14:paraId="14020B4F" w14:textId="77777777" w:rsidR="000260B1" w:rsidRDefault="000260B1" w:rsidP="000260B1">
      <w:pPr>
        <w:pStyle w:val="PL"/>
      </w:pPr>
      <w:r>
        <w:t xml:space="preserve">        - {}</w:t>
      </w:r>
    </w:p>
    <w:p w14:paraId="2D789B62" w14:textId="77777777" w:rsidR="000260B1" w:rsidRDefault="000260B1" w:rsidP="000260B1">
      <w:pPr>
        <w:pStyle w:val="PL"/>
      </w:pPr>
      <w:r>
        <w:t xml:space="preserve">        - oAuth2ClientCredentials:</w:t>
      </w:r>
    </w:p>
    <w:p w14:paraId="06EDD599" w14:textId="77777777" w:rsidR="000260B1" w:rsidRDefault="000260B1" w:rsidP="000260B1">
      <w:pPr>
        <w:pStyle w:val="PL"/>
      </w:pPr>
      <w:r>
        <w:t xml:space="preserve">          - nudr-dr</w:t>
      </w:r>
    </w:p>
    <w:p w14:paraId="6D27FDA2" w14:textId="77777777" w:rsidR="000260B1" w:rsidRDefault="000260B1" w:rsidP="000260B1">
      <w:pPr>
        <w:pStyle w:val="PL"/>
      </w:pPr>
      <w:r>
        <w:t xml:space="preserve">        - oAuth2ClientCredentials:</w:t>
      </w:r>
    </w:p>
    <w:p w14:paraId="323A32C1" w14:textId="77777777" w:rsidR="000260B1" w:rsidRDefault="000260B1" w:rsidP="000260B1">
      <w:pPr>
        <w:pStyle w:val="PL"/>
      </w:pPr>
      <w:r>
        <w:t xml:space="preserve">          - nudr-dr</w:t>
      </w:r>
    </w:p>
    <w:p w14:paraId="7DB9D62C" w14:textId="77777777" w:rsidR="000260B1" w:rsidRPr="00533C32" w:rsidRDefault="000260B1" w:rsidP="000260B1">
      <w:pPr>
        <w:pStyle w:val="PL"/>
        <w:rPr>
          <w:lang w:eastAsia="zh-CN"/>
        </w:rPr>
      </w:pPr>
      <w:r>
        <w:t xml:space="preserve">          - nudr-dr:subscription-data</w:t>
      </w:r>
    </w:p>
    <w:p w14:paraId="5D5A61CD" w14:textId="77777777" w:rsidR="000260B1" w:rsidRPr="00533C32" w:rsidRDefault="000260B1" w:rsidP="000260B1">
      <w:pPr>
        <w:pStyle w:val="PL"/>
      </w:pPr>
      <w:r w:rsidRPr="00533C32">
        <w:t xml:space="preserve">      parameters:</w:t>
      </w:r>
    </w:p>
    <w:p w14:paraId="6F66CD36" w14:textId="77777777" w:rsidR="000260B1" w:rsidRPr="00533C32" w:rsidRDefault="000260B1" w:rsidP="000260B1">
      <w:pPr>
        <w:pStyle w:val="PL"/>
      </w:pPr>
      <w:r w:rsidRPr="00533C32">
        <w:t xml:space="preserve">        - name: ueId</w:t>
      </w:r>
    </w:p>
    <w:p w14:paraId="55DB855B" w14:textId="77777777" w:rsidR="000260B1" w:rsidRPr="00533C32" w:rsidRDefault="000260B1" w:rsidP="000260B1">
      <w:pPr>
        <w:pStyle w:val="PL"/>
      </w:pPr>
      <w:r w:rsidRPr="00533C32">
        <w:t xml:space="preserve">          in: path</w:t>
      </w:r>
    </w:p>
    <w:p w14:paraId="6197CDE5" w14:textId="77777777" w:rsidR="000260B1" w:rsidRPr="00533C32" w:rsidRDefault="000260B1" w:rsidP="000260B1">
      <w:pPr>
        <w:pStyle w:val="PL"/>
      </w:pPr>
      <w:r w:rsidRPr="00533C32">
        <w:t xml:space="preserve">          required: true</w:t>
      </w:r>
    </w:p>
    <w:p w14:paraId="17C2C23B" w14:textId="77777777" w:rsidR="000260B1" w:rsidRPr="00533C32" w:rsidRDefault="000260B1" w:rsidP="000260B1">
      <w:pPr>
        <w:pStyle w:val="PL"/>
      </w:pPr>
      <w:r w:rsidRPr="00533C32">
        <w:t xml:space="preserve">          schema:</w:t>
      </w:r>
    </w:p>
    <w:p w14:paraId="25A20476" w14:textId="77777777" w:rsidR="000260B1" w:rsidRPr="00533C32" w:rsidRDefault="000260B1" w:rsidP="000260B1">
      <w:pPr>
        <w:pStyle w:val="PL"/>
      </w:pPr>
      <w:r w:rsidRPr="00533C32">
        <w:t xml:space="preserve">            $ref: 'TS29571_CommonData.yaml#/components/schemas/VarUeId'</w:t>
      </w:r>
    </w:p>
    <w:p w14:paraId="5391F117" w14:textId="77777777" w:rsidR="000260B1" w:rsidRPr="00533C32" w:rsidRDefault="000260B1" w:rsidP="000260B1">
      <w:pPr>
        <w:pStyle w:val="PL"/>
      </w:pPr>
      <w:r w:rsidRPr="00533C32">
        <w:t xml:space="preserve">        - name: subsId</w:t>
      </w:r>
    </w:p>
    <w:p w14:paraId="20DAF179" w14:textId="77777777" w:rsidR="000260B1" w:rsidRPr="00533C32" w:rsidRDefault="000260B1" w:rsidP="000260B1">
      <w:pPr>
        <w:pStyle w:val="PL"/>
      </w:pPr>
      <w:r w:rsidRPr="00533C32">
        <w:t xml:space="preserve">          in: path</w:t>
      </w:r>
    </w:p>
    <w:p w14:paraId="0A6E7AF0" w14:textId="77777777" w:rsidR="000260B1" w:rsidRPr="00533C32" w:rsidRDefault="000260B1" w:rsidP="000260B1">
      <w:pPr>
        <w:pStyle w:val="PL"/>
      </w:pPr>
      <w:r w:rsidRPr="00533C32">
        <w:t xml:space="preserve">          required: true</w:t>
      </w:r>
    </w:p>
    <w:p w14:paraId="4B6F03B5" w14:textId="77777777" w:rsidR="000260B1" w:rsidRPr="00533C32" w:rsidRDefault="000260B1" w:rsidP="000260B1">
      <w:pPr>
        <w:pStyle w:val="PL"/>
      </w:pPr>
      <w:r w:rsidRPr="00533C32">
        <w:t xml:space="preserve">          description: Unique ID of the subscription to remove</w:t>
      </w:r>
    </w:p>
    <w:p w14:paraId="7CEE0B45" w14:textId="77777777" w:rsidR="000260B1" w:rsidRPr="00533C32" w:rsidRDefault="000260B1" w:rsidP="000260B1">
      <w:pPr>
        <w:pStyle w:val="PL"/>
      </w:pPr>
      <w:r w:rsidRPr="00533C32">
        <w:t xml:space="preserve">          schema:</w:t>
      </w:r>
    </w:p>
    <w:p w14:paraId="53335212" w14:textId="77777777" w:rsidR="000260B1" w:rsidRPr="00533C32" w:rsidRDefault="000260B1" w:rsidP="000260B1">
      <w:pPr>
        <w:pStyle w:val="PL"/>
      </w:pPr>
      <w:r w:rsidRPr="00533C32">
        <w:t xml:space="preserve">            type: string</w:t>
      </w:r>
    </w:p>
    <w:p w14:paraId="72E06E0D" w14:textId="77777777" w:rsidR="000260B1" w:rsidRPr="00533C32" w:rsidRDefault="000260B1" w:rsidP="000260B1">
      <w:pPr>
        <w:pStyle w:val="PL"/>
      </w:pPr>
      <w:r w:rsidRPr="00533C32">
        <w:t xml:space="preserve">      responses:</w:t>
      </w:r>
    </w:p>
    <w:p w14:paraId="26EAF00C" w14:textId="77777777" w:rsidR="000260B1" w:rsidRPr="00533C32" w:rsidRDefault="000260B1" w:rsidP="000260B1">
      <w:pPr>
        <w:pStyle w:val="PL"/>
      </w:pPr>
      <w:r w:rsidRPr="00533C32">
        <w:t xml:space="preserve">        '204':</w:t>
      </w:r>
    </w:p>
    <w:p w14:paraId="1E07B1A3" w14:textId="77777777" w:rsidR="000260B1" w:rsidRPr="00533C32" w:rsidRDefault="000260B1" w:rsidP="000260B1">
      <w:pPr>
        <w:pStyle w:val="PL"/>
        <w:rPr>
          <w:lang w:eastAsia="zh-CN"/>
        </w:rPr>
      </w:pPr>
      <w:r w:rsidRPr="00533C32">
        <w:t xml:space="preserve">          description: Expected response to a successful subscription removal</w:t>
      </w:r>
    </w:p>
    <w:p w14:paraId="28367350" w14:textId="77777777" w:rsidR="000260B1" w:rsidRPr="00533C32" w:rsidRDefault="000260B1" w:rsidP="000260B1">
      <w:pPr>
        <w:pStyle w:val="PL"/>
      </w:pPr>
      <w:r w:rsidRPr="00533C32">
        <w:t xml:space="preserve">        '</w:t>
      </w:r>
      <w:r w:rsidRPr="00533C32">
        <w:rPr>
          <w:rFonts w:hint="eastAsia"/>
          <w:lang w:eastAsia="zh-CN"/>
        </w:rPr>
        <w:t>4</w:t>
      </w:r>
      <w:r w:rsidRPr="00533C32">
        <w:t>04':</w:t>
      </w:r>
    </w:p>
    <w:p w14:paraId="4BF28746" w14:textId="77777777" w:rsidR="000260B1" w:rsidRDefault="000260B1" w:rsidP="000260B1">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323C5FA6" w14:textId="77777777" w:rsidR="000260B1" w:rsidRPr="00533C32" w:rsidRDefault="000260B1" w:rsidP="000260B1">
      <w:pPr>
        <w:pStyle w:val="PL"/>
      </w:pPr>
      <w:r w:rsidRPr="00533C32">
        <w:t xml:space="preserve">        default:</w:t>
      </w:r>
    </w:p>
    <w:p w14:paraId="512E274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2A52BE0" w14:textId="77777777" w:rsidR="000260B1" w:rsidRPr="00533C32" w:rsidRDefault="000260B1" w:rsidP="000260B1">
      <w:pPr>
        <w:pStyle w:val="PL"/>
        <w:rPr>
          <w:lang w:eastAsia="zh-CN"/>
        </w:rPr>
      </w:pPr>
    </w:p>
    <w:p w14:paraId="459117DA" w14:textId="77777777" w:rsidR="000260B1" w:rsidRPr="00533C32" w:rsidRDefault="000260B1" w:rsidP="000260B1">
      <w:pPr>
        <w:pStyle w:val="PL"/>
      </w:pPr>
      <w:r w:rsidRPr="00533C32">
        <w:t xml:space="preserve">    patch:</w:t>
      </w:r>
    </w:p>
    <w:p w14:paraId="6A4CDA30" w14:textId="77777777" w:rsidR="000260B1" w:rsidRPr="00533C32" w:rsidRDefault="000260B1" w:rsidP="000260B1">
      <w:pPr>
        <w:pStyle w:val="PL"/>
      </w:pPr>
      <w:r w:rsidRPr="00533C32">
        <w:t xml:space="preserve">      summary: Modify an individual sdm subscription</w:t>
      </w:r>
    </w:p>
    <w:p w14:paraId="215B5508" w14:textId="77777777" w:rsidR="000260B1" w:rsidRPr="00533C32" w:rsidRDefault="000260B1" w:rsidP="000260B1">
      <w:pPr>
        <w:pStyle w:val="PL"/>
      </w:pPr>
      <w:r w:rsidRPr="00533C32">
        <w:t xml:space="preserve">      operationId: ModifysdmSubscription</w:t>
      </w:r>
    </w:p>
    <w:p w14:paraId="47D9D578" w14:textId="77777777" w:rsidR="000260B1" w:rsidRPr="00533C32" w:rsidRDefault="000260B1" w:rsidP="000260B1">
      <w:pPr>
        <w:pStyle w:val="PL"/>
      </w:pPr>
      <w:r w:rsidRPr="00533C32">
        <w:t xml:space="preserve">      tags:</w:t>
      </w:r>
    </w:p>
    <w:p w14:paraId="0ADF33F7" w14:textId="77777777" w:rsidR="000260B1" w:rsidRDefault="000260B1" w:rsidP="000260B1">
      <w:pPr>
        <w:pStyle w:val="PL"/>
        <w:rPr>
          <w:lang w:eastAsia="zh-CN"/>
        </w:rPr>
      </w:pPr>
      <w:r w:rsidRPr="00533C32">
        <w:t xml:space="preserve">        - SDM Subscription (Document)</w:t>
      </w:r>
    </w:p>
    <w:p w14:paraId="2FD93644" w14:textId="77777777" w:rsidR="000260B1" w:rsidRDefault="000260B1" w:rsidP="000260B1">
      <w:pPr>
        <w:pStyle w:val="PL"/>
      </w:pPr>
      <w:r>
        <w:t xml:space="preserve">      security:</w:t>
      </w:r>
    </w:p>
    <w:p w14:paraId="3B0396A3" w14:textId="77777777" w:rsidR="000260B1" w:rsidRDefault="000260B1" w:rsidP="000260B1">
      <w:pPr>
        <w:pStyle w:val="PL"/>
      </w:pPr>
      <w:r>
        <w:t xml:space="preserve">        - {}</w:t>
      </w:r>
    </w:p>
    <w:p w14:paraId="13B6AD14" w14:textId="77777777" w:rsidR="000260B1" w:rsidRDefault="000260B1" w:rsidP="000260B1">
      <w:pPr>
        <w:pStyle w:val="PL"/>
      </w:pPr>
      <w:r>
        <w:t xml:space="preserve">        - oAuth2ClientCredentials:</w:t>
      </w:r>
    </w:p>
    <w:p w14:paraId="621AA524" w14:textId="77777777" w:rsidR="000260B1" w:rsidRDefault="000260B1" w:rsidP="000260B1">
      <w:pPr>
        <w:pStyle w:val="PL"/>
      </w:pPr>
      <w:r>
        <w:t xml:space="preserve">          - nudr-dr</w:t>
      </w:r>
    </w:p>
    <w:p w14:paraId="333E3DDB" w14:textId="77777777" w:rsidR="000260B1" w:rsidRDefault="000260B1" w:rsidP="000260B1">
      <w:pPr>
        <w:pStyle w:val="PL"/>
      </w:pPr>
      <w:r>
        <w:t xml:space="preserve">        - oAuth2ClientCredentials:</w:t>
      </w:r>
    </w:p>
    <w:p w14:paraId="75D7C3FC" w14:textId="77777777" w:rsidR="000260B1" w:rsidRDefault="000260B1" w:rsidP="000260B1">
      <w:pPr>
        <w:pStyle w:val="PL"/>
      </w:pPr>
      <w:r>
        <w:t xml:space="preserve">          - nudr-dr</w:t>
      </w:r>
    </w:p>
    <w:p w14:paraId="71869B0C" w14:textId="77777777" w:rsidR="000260B1" w:rsidRPr="00533C32" w:rsidRDefault="000260B1" w:rsidP="000260B1">
      <w:pPr>
        <w:pStyle w:val="PL"/>
        <w:rPr>
          <w:lang w:eastAsia="zh-CN"/>
        </w:rPr>
      </w:pPr>
      <w:r>
        <w:t xml:space="preserve">          - nudr-dr:subscription-data</w:t>
      </w:r>
    </w:p>
    <w:p w14:paraId="53F708FB" w14:textId="77777777" w:rsidR="000260B1" w:rsidRPr="00533C32" w:rsidRDefault="000260B1" w:rsidP="000260B1">
      <w:pPr>
        <w:pStyle w:val="PL"/>
      </w:pPr>
      <w:r w:rsidRPr="00533C32">
        <w:t xml:space="preserve">      parameters:</w:t>
      </w:r>
    </w:p>
    <w:p w14:paraId="47205522" w14:textId="77777777" w:rsidR="000260B1" w:rsidRPr="00533C32" w:rsidRDefault="000260B1" w:rsidP="000260B1">
      <w:pPr>
        <w:pStyle w:val="PL"/>
      </w:pPr>
      <w:r w:rsidRPr="00533C32">
        <w:t xml:space="preserve">        - name: ueId</w:t>
      </w:r>
    </w:p>
    <w:p w14:paraId="3E6ECBEC" w14:textId="77777777" w:rsidR="000260B1" w:rsidRPr="00533C32" w:rsidRDefault="000260B1" w:rsidP="000260B1">
      <w:pPr>
        <w:pStyle w:val="PL"/>
      </w:pPr>
      <w:r w:rsidRPr="00533C32">
        <w:t xml:space="preserve">          in: path</w:t>
      </w:r>
    </w:p>
    <w:p w14:paraId="3B91FD05" w14:textId="77777777" w:rsidR="000260B1" w:rsidRPr="00533C32" w:rsidRDefault="000260B1" w:rsidP="000260B1">
      <w:pPr>
        <w:pStyle w:val="PL"/>
      </w:pPr>
      <w:r w:rsidRPr="00533C32">
        <w:t xml:space="preserve">          description: UE id</w:t>
      </w:r>
    </w:p>
    <w:p w14:paraId="6AA46BF3" w14:textId="77777777" w:rsidR="000260B1" w:rsidRPr="00533C32" w:rsidRDefault="000260B1" w:rsidP="000260B1">
      <w:pPr>
        <w:pStyle w:val="PL"/>
      </w:pPr>
      <w:r w:rsidRPr="00533C32">
        <w:t xml:space="preserve">          required: true</w:t>
      </w:r>
    </w:p>
    <w:p w14:paraId="40CE3FE4" w14:textId="77777777" w:rsidR="000260B1" w:rsidRPr="00533C32" w:rsidRDefault="000260B1" w:rsidP="000260B1">
      <w:pPr>
        <w:pStyle w:val="PL"/>
      </w:pPr>
      <w:r w:rsidRPr="00533C32">
        <w:t xml:space="preserve">          schema:</w:t>
      </w:r>
    </w:p>
    <w:p w14:paraId="4375D5E9" w14:textId="77777777" w:rsidR="000260B1" w:rsidRPr="00533C32" w:rsidRDefault="000260B1" w:rsidP="000260B1">
      <w:pPr>
        <w:pStyle w:val="PL"/>
      </w:pPr>
      <w:r w:rsidRPr="00533C32">
        <w:t xml:space="preserve">            $ref: 'TS29571_CommonData.yaml#/components/schemas/VarUeId'</w:t>
      </w:r>
    </w:p>
    <w:p w14:paraId="1A9C1B72" w14:textId="77777777" w:rsidR="000260B1" w:rsidRPr="00533C32" w:rsidRDefault="000260B1" w:rsidP="000260B1">
      <w:pPr>
        <w:pStyle w:val="PL"/>
      </w:pPr>
      <w:r w:rsidRPr="00533C32">
        <w:t xml:space="preserve">        - name: subsId</w:t>
      </w:r>
    </w:p>
    <w:p w14:paraId="71D5A90C" w14:textId="77777777" w:rsidR="000260B1" w:rsidRPr="00533C32" w:rsidRDefault="000260B1" w:rsidP="000260B1">
      <w:pPr>
        <w:pStyle w:val="PL"/>
      </w:pPr>
      <w:r w:rsidRPr="00533C32">
        <w:t xml:space="preserve">          in: path</w:t>
      </w:r>
    </w:p>
    <w:p w14:paraId="2CC319E3" w14:textId="77777777" w:rsidR="000260B1" w:rsidRPr="00533C32" w:rsidRDefault="000260B1" w:rsidP="000260B1">
      <w:pPr>
        <w:pStyle w:val="PL"/>
      </w:pPr>
      <w:r w:rsidRPr="00533C32">
        <w:lastRenderedPageBreak/>
        <w:t xml:space="preserve">          required: true</w:t>
      </w:r>
    </w:p>
    <w:p w14:paraId="53C4DBED" w14:textId="77777777" w:rsidR="000260B1" w:rsidRPr="00533C32" w:rsidRDefault="000260B1" w:rsidP="000260B1">
      <w:pPr>
        <w:pStyle w:val="PL"/>
      </w:pPr>
      <w:r w:rsidRPr="00533C32">
        <w:t xml:space="preserve">          schema:</w:t>
      </w:r>
    </w:p>
    <w:p w14:paraId="4235F15C" w14:textId="77777777" w:rsidR="000260B1" w:rsidRDefault="000260B1" w:rsidP="000260B1">
      <w:pPr>
        <w:pStyle w:val="PL"/>
        <w:rPr>
          <w:lang w:eastAsia="zh-CN"/>
        </w:rPr>
      </w:pPr>
      <w:r w:rsidRPr="00533C32">
        <w:t xml:space="preserve">            type: string</w:t>
      </w:r>
    </w:p>
    <w:p w14:paraId="2A791D3B" w14:textId="77777777" w:rsidR="000260B1" w:rsidRPr="002857AD" w:rsidRDefault="000260B1" w:rsidP="000260B1">
      <w:pPr>
        <w:pStyle w:val="PL"/>
      </w:pPr>
      <w:r w:rsidRPr="002857AD">
        <w:t xml:space="preserve">        - name: supported-features</w:t>
      </w:r>
    </w:p>
    <w:p w14:paraId="03632CDD" w14:textId="77777777" w:rsidR="000260B1" w:rsidRPr="002857AD" w:rsidRDefault="000260B1" w:rsidP="000260B1">
      <w:pPr>
        <w:pStyle w:val="PL"/>
      </w:pPr>
      <w:r w:rsidRPr="002857AD">
        <w:t xml:space="preserve">          in: query</w:t>
      </w:r>
    </w:p>
    <w:p w14:paraId="0EBCD841" w14:textId="77777777" w:rsidR="000260B1" w:rsidRPr="002857AD" w:rsidRDefault="000260B1" w:rsidP="000260B1">
      <w:pPr>
        <w:pStyle w:val="PL"/>
      </w:pPr>
      <w:r w:rsidRPr="002857AD">
        <w:t xml:space="preserve">          description: Features required to be supported by the target NF</w:t>
      </w:r>
    </w:p>
    <w:p w14:paraId="7DC0F167" w14:textId="77777777" w:rsidR="000260B1" w:rsidRPr="002857AD" w:rsidRDefault="000260B1" w:rsidP="000260B1">
      <w:pPr>
        <w:pStyle w:val="PL"/>
      </w:pPr>
      <w:r w:rsidRPr="002857AD">
        <w:t xml:space="preserve">          schema:</w:t>
      </w:r>
    </w:p>
    <w:p w14:paraId="6DF9FAAB" w14:textId="77777777" w:rsidR="000260B1" w:rsidRPr="00533C32" w:rsidRDefault="000260B1" w:rsidP="000260B1">
      <w:pPr>
        <w:pStyle w:val="PL"/>
        <w:rPr>
          <w:lang w:eastAsia="zh-CN"/>
        </w:rPr>
      </w:pPr>
      <w:r w:rsidRPr="002857AD">
        <w:t xml:space="preserve">            $ref: 'TS29571_CommonData.yaml#/components/schemas/SupportedFeatures'</w:t>
      </w:r>
    </w:p>
    <w:p w14:paraId="2A1274DF" w14:textId="77777777" w:rsidR="000260B1" w:rsidRPr="00533C32" w:rsidRDefault="000260B1" w:rsidP="000260B1">
      <w:pPr>
        <w:pStyle w:val="PL"/>
      </w:pPr>
      <w:r w:rsidRPr="00533C32">
        <w:t xml:space="preserve">      requestBody:</w:t>
      </w:r>
    </w:p>
    <w:p w14:paraId="211A6781" w14:textId="77777777" w:rsidR="000260B1" w:rsidRPr="00533C32" w:rsidRDefault="000260B1" w:rsidP="000260B1">
      <w:pPr>
        <w:pStyle w:val="PL"/>
      </w:pPr>
      <w:r w:rsidRPr="00533C32">
        <w:t xml:space="preserve">        content:</w:t>
      </w:r>
    </w:p>
    <w:p w14:paraId="0D018733" w14:textId="77777777" w:rsidR="000260B1" w:rsidRPr="00533C32" w:rsidRDefault="000260B1" w:rsidP="000260B1">
      <w:pPr>
        <w:pStyle w:val="PL"/>
      </w:pPr>
      <w:r w:rsidRPr="00533C32">
        <w:t xml:space="preserve">          application/json-patch+json:</w:t>
      </w:r>
    </w:p>
    <w:p w14:paraId="0EAC6002" w14:textId="77777777" w:rsidR="000260B1" w:rsidRPr="00533C32" w:rsidRDefault="000260B1" w:rsidP="000260B1">
      <w:pPr>
        <w:pStyle w:val="PL"/>
      </w:pPr>
      <w:r w:rsidRPr="00533C32">
        <w:t xml:space="preserve">            schema:</w:t>
      </w:r>
    </w:p>
    <w:p w14:paraId="05EBF436" w14:textId="77777777" w:rsidR="000260B1" w:rsidRPr="00533C32" w:rsidRDefault="000260B1" w:rsidP="000260B1">
      <w:pPr>
        <w:pStyle w:val="PL"/>
      </w:pPr>
      <w:r w:rsidRPr="00533C32">
        <w:t xml:space="preserve">              type: array</w:t>
      </w:r>
    </w:p>
    <w:p w14:paraId="48047A08" w14:textId="77777777" w:rsidR="000260B1" w:rsidRPr="00533C32" w:rsidRDefault="000260B1" w:rsidP="000260B1">
      <w:pPr>
        <w:pStyle w:val="PL"/>
      </w:pPr>
      <w:r w:rsidRPr="00533C32">
        <w:t xml:space="preserve">              items:</w:t>
      </w:r>
    </w:p>
    <w:p w14:paraId="6ECA6A82" w14:textId="77777777" w:rsidR="000260B1" w:rsidRPr="00533C32" w:rsidRDefault="000260B1" w:rsidP="000260B1">
      <w:pPr>
        <w:pStyle w:val="PL"/>
      </w:pPr>
      <w:r w:rsidRPr="00533C32">
        <w:t xml:space="preserve">                $ref: 'TS29571_CommonData.yaml#/components/schemas/PatchItem'</w:t>
      </w:r>
    </w:p>
    <w:p w14:paraId="6664E2C1" w14:textId="77777777" w:rsidR="000260B1" w:rsidRPr="00533C32" w:rsidRDefault="000260B1" w:rsidP="000260B1">
      <w:pPr>
        <w:pStyle w:val="PL"/>
      </w:pPr>
      <w:r w:rsidRPr="00533C32">
        <w:t xml:space="preserve">              minItems: 1</w:t>
      </w:r>
    </w:p>
    <w:p w14:paraId="475BE4BF" w14:textId="77777777" w:rsidR="000260B1" w:rsidRPr="00533C32" w:rsidRDefault="000260B1" w:rsidP="000260B1">
      <w:pPr>
        <w:pStyle w:val="PL"/>
      </w:pPr>
      <w:r w:rsidRPr="00533C32">
        <w:t xml:space="preserve">        required: true</w:t>
      </w:r>
    </w:p>
    <w:p w14:paraId="2B635D0A" w14:textId="77777777" w:rsidR="000260B1" w:rsidRPr="00533C32" w:rsidRDefault="000260B1" w:rsidP="000260B1">
      <w:pPr>
        <w:pStyle w:val="PL"/>
      </w:pPr>
      <w:r w:rsidRPr="00533C32">
        <w:t xml:space="preserve">      responses:</w:t>
      </w:r>
    </w:p>
    <w:p w14:paraId="1DF50075" w14:textId="77777777" w:rsidR="000260B1" w:rsidRPr="00533C32" w:rsidRDefault="000260B1" w:rsidP="000260B1">
      <w:pPr>
        <w:pStyle w:val="PL"/>
      </w:pPr>
      <w:r w:rsidRPr="00533C32">
        <w:t xml:space="preserve">        '204':</w:t>
      </w:r>
    </w:p>
    <w:p w14:paraId="5B1F4857" w14:textId="77777777" w:rsidR="000260B1" w:rsidRPr="00533C32" w:rsidRDefault="000260B1" w:rsidP="000260B1">
      <w:pPr>
        <w:pStyle w:val="PL"/>
      </w:pPr>
      <w:r w:rsidRPr="00533C32">
        <w:t xml:space="preserve">          description: Successful response</w:t>
      </w:r>
    </w:p>
    <w:p w14:paraId="5A272884" w14:textId="77777777" w:rsidR="000260B1" w:rsidRDefault="000260B1" w:rsidP="000260B1">
      <w:pPr>
        <w:pStyle w:val="PL"/>
        <w:rPr>
          <w:lang w:eastAsia="zh-CN"/>
        </w:rPr>
      </w:pPr>
      <w:r>
        <w:rPr>
          <w:rFonts w:hint="eastAsia"/>
          <w:lang w:eastAsia="zh-CN"/>
        </w:rPr>
        <w:t xml:space="preserve">        '200':</w:t>
      </w:r>
    </w:p>
    <w:p w14:paraId="2B4A33E9" w14:textId="77777777" w:rsidR="000260B1" w:rsidRPr="000B71E3" w:rsidRDefault="000260B1" w:rsidP="000260B1">
      <w:pPr>
        <w:pStyle w:val="PL"/>
      </w:pPr>
      <w:r w:rsidRPr="000B71E3">
        <w:t xml:space="preserve">          description: Expected response to a valid request</w:t>
      </w:r>
    </w:p>
    <w:p w14:paraId="58B630F5" w14:textId="77777777" w:rsidR="000260B1" w:rsidRPr="000B71E3" w:rsidRDefault="000260B1" w:rsidP="000260B1">
      <w:pPr>
        <w:pStyle w:val="PL"/>
      </w:pPr>
      <w:r w:rsidRPr="000B71E3">
        <w:t xml:space="preserve">          content:</w:t>
      </w:r>
    </w:p>
    <w:p w14:paraId="60811380" w14:textId="77777777" w:rsidR="000260B1" w:rsidRPr="000B71E3" w:rsidRDefault="000260B1" w:rsidP="000260B1">
      <w:pPr>
        <w:pStyle w:val="PL"/>
      </w:pPr>
      <w:r w:rsidRPr="000B71E3">
        <w:t xml:space="preserve">            application/json:</w:t>
      </w:r>
    </w:p>
    <w:p w14:paraId="52D5EFF0" w14:textId="77777777" w:rsidR="000260B1" w:rsidRPr="000B71E3" w:rsidRDefault="000260B1" w:rsidP="000260B1">
      <w:pPr>
        <w:pStyle w:val="PL"/>
      </w:pPr>
      <w:r w:rsidRPr="000B71E3">
        <w:t xml:space="preserve">              schema:</w:t>
      </w:r>
    </w:p>
    <w:p w14:paraId="7462AD3D"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089D0250" w14:textId="77777777" w:rsidR="000260B1" w:rsidRPr="00533C32" w:rsidRDefault="000260B1" w:rsidP="000260B1">
      <w:pPr>
        <w:pStyle w:val="PL"/>
      </w:pPr>
      <w:r w:rsidRPr="00533C32">
        <w:t xml:space="preserve">        '403':</w:t>
      </w:r>
    </w:p>
    <w:p w14:paraId="0A6E6200" w14:textId="77777777" w:rsidR="000260B1" w:rsidRPr="00533C32" w:rsidRDefault="000260B1" w:rsidP="000260B1">
      <w:pPr>
        <w:pStyle w:val="PL"/>
      </w:pPr>
      <w:r w:rsidRPr="00533C32">
        <w:t xml:space="preserve">          $ref: 'TS29571_CommonData.yaml#/components/responses/403'</w:t>
      </w:r>
    </w:p>
    <w:p w14:paraId="47B2508C" w14:textId="77777777" w:rsidR="000260B1" w:rsidRPr="00533C32" w:rsidRDefault="000260B1" w:rsidP="000260B1">
      <w:pPr>
        <w:pStyle w:val="PL"/>
      </w:pPr>
      <w:r w:rsidRPr="00533C32">
        <w:t xml:space="preserve">        '404':</w:t>
      </w:r>
    </w:p>
    <w:p w14:paraId="1EC8EDB1" w14:textId="77777777" w:rsidR="000260B1" w:rsidRPr="00533C32" w:rsidRDefault="000260B1" w:rsidP="000260B1">
      <w:pPr>
        <w:pStyle w:val="PL"/>
      </w:pPr>
      <w:r w:rsidRPr="00533C32">
        <w:t xml:space="preserve">          $ref: 'TS29571_CommonData.yaml#/components/responses/404'</w:t>
      </w:r>
    </w:p>
    <w:p w14:paraId="1D53692F" w14:textId="77777777" w:rsidR="000260B1" w:rsidRDefault="000260B1" w:rsidP="000260B1">
      <w:pPr>
        <w:pStyle w:val="PL"/>
        <w:rPr>
          <w:lang w:eastAsia="zh-CN"/>
        </w:rPr>
      </w:pPr>
      <w:r w:rsidRPr="00533C32">
        <w:t xml:space="preserve">        default:</w:t>
      </w:r>
    </w:p>
    <w:p w14:paraId="23F6E74C"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214236D" w14:textId="77777777" w:rsidR="000260B1" w:rsidRDefault="000260B1" w:rsidP="000260B1">
      <w:pPr>
        <w:pStyle w:val="PL"/>
        <w:rPr>
          <w:lang w:eastAsia="zh-CN"/>
        </w:rPr>
      </w:pPr>
    </w:p>
    <w:p w14:paraId="699FFE1D" w14:textId="77777777" w:rsidR="000260B1" w:rsidRPr="00533C32" w:rsidRDefault="000260B1" w:rsidP="000260B1">
      <w:pPr>
        <w:pStyle w:val="PL"/>
      </w:pPr>
      <w:r w:rsidRPr="00533C32">
        <w:t xml:space="preserve">    </w:t>
      </w:r>
      <w:r>
        <w:t>get</w:t>
      </w:r>
      <w:r w:rsidRPr="00533C32">
        <w:t>:</w:t>
      </w:r>
    </w:p>
    <w:p w14:paraId="39E47F7E" w14:textId="77777777" w:rsidR="000260B1" w:rsidRPr="00533C32" w:rsidRDefault="000260B1" w:rsidP="000260B1">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0DFBE044" w14:textId="77777777" w:rsidR="000260B1" w:rsidRPr="00533C32" w:rsidRDefault="000260B1" w:rsidP="000260B1">
      <w:pPr>
        <w:pStyle w:val="PL"/>
      </w:pPr>
      <w:r w:rsidRPr="00533C32">
        <w:t xml:space="preserve">      operationId: </w:t>
      </w:r>
      <w:r>
        <w:t>Query</w:t>
      </w:r>
      <w:r w:rsidRPr="00533C32">
        <w:t>sdmSubscription</w:t>
      </w:r>
    </w:p>
    <w:p w14:paraId="12D73BDD" w14:textId="77777777" w:rsidR="000260B1" w:rsidRPr="00533C32" w:rsidRDefault="000260B1" w:rsidP="000260B1">
      <w:pPr>
        <w:pStyle w:val="PL"/>
      </w:pPr>
      <w:r w:rsidRPr="00533C32">
        <w:t xml:space="preserve">      tags:</w:t>
      </w:r>
    </w:p>
    <w:p w14:paraId="662058BC" w14:textId="77777777" w:rsidR="000260B1" w:rsidRDefault="000260B1" w:rsidP="000260B1">
      <w:pPr>
        <w:pStyle w:val="PL"/>
        <w:rPr>
          <w:lang w:eastAsia="zh-CN"/>
        </w:rPr>
      </w:pPr>
      <w:r w:rsidRPr="00533C32">
        <w:t xml:space="preserve">        - SDM Subscription (Document)</w:t>
      </w:r>
    </w:p>
    <w:p w14:paraId="01F92122" w14:textId="77777777" w:rsidR="000260B1" w:rsidRDefault="000260B1" w:rsidP="000260B1">
      <w:pPr>
        <w:pStyle w:val="PL"/>
      </w:pPr>
      <w:r>
        <w:t xml:space="preserve">      security:</w:t>
      </w:r>
    </w:p>
    <w:p w14:paraId="4D78B9FE" w14:textId="77777777" w:rsidR="000260B1" w:rsidRDefault="000260B1" w:rsidP="000260B1">
      <w:pPr>
        <w:pStyle w:val="PL"/>
      </w:pPr>
      <w:r>
        <w:t xml:space="preserve">        - {}</w:t>
      </w:r>
    </w:p>
    <w:p w14:paraId="2B84184C" w14:textId="77777777" w:rsidR="000260B1" w:rsidRDefault="000260B1" w:rsidP="000260B1">
      <w:pPr>
        <w:pStyle w:val="PL"/>
      </w:pPr>
      <w:r>
        <w:t xml:space="preserve">        - oAuth2ClientCredentials:</w:t>
      </w:r>
    </w:p>
    <w:p w14:paraId="05A4EFFC" w14:textId="77777777" w:rsidR="000260B1" w:rsidRDefault="000260B1" w:rsidP="000260B1">
      <w:pPr>
        <w:pStyle w:val="PL"/>
      </w:pPr>
      <w:r>
        <w:t xml:space="preserve">          - nudr-dr</w:t>
      </w:r>
    </w:p>
    <w:p w14:paraId="239737E4" w14:textId="77777777" w:rsidR="000260B1" w:rsidRDefault="000260B1" w:rsidP="000260B1">
      <w:pPr>
        <w:pStyle w:val="PL"/>
      </w:pPr>
      <w:r>
        <w:t xml:space="preserve">        - oAuth2ClientCredentials:</w:t>
      </w:r>
    </w:p>
    <w:p w14:paraId="7B47F925" w14:textId="77777777" w:rsidR="000260B1" w:rsidRDefault="000260B1" w:rsidP="000260B1">
      <w:pPr>
        <w:pStyle w:val="PL"/>
      </w:pPr>
      <w:r>
        <w:t xml:space="preserve">          - nudr-dr</w:t>
      </w:r>
    </w:p>
    <w:p w14:paraId="132E000C" w14:textId="77777777" w:rsidR="000260B1" w:rsidRPr="00533C32" w:rsidRDefault="000260B1" w:rsidP="000260B1">
      <w:pPr>
        <w:pStyle w:val="PL"/>
        <w:rPr>
          <w:lang w:eastAsia="zh-CN"/>
        </w:rPr>
      </w:pPr>
      <w:r>
        <w:t xml:space="preserve">          - nudr-dr:subscription-data</w:t>
      </w:r>
    </w:p>
    <w:p w14:paraId="66C48CB9" w14:textId="77777777" w:rsidR="000260B1" w:rsidRDefault="000260B1" w:rsidP="000260B1">
      <w:pPr>
        <w:pStyle w:val="PL"/>
      </w:pPr>
      <w:r w:rsidRPr="00533C32">
        <w:t xml:space="preserve">      parameters:</w:t>
      </w:r>
    </w:p>
    <w:p w14:paraId="1D57702C" w14:textId="77777777" w:rsidR="000260B1" w:rsidRPr="00533C32" w:rsidRDefault="000260B1" w:rsidP="000260B1">
      <w:pPr>
        <w:pStyle w:val="PL"/>
      </w:pPr>
      <w:r w:rsidRPr="00533C32">
        <w:t xml:space="preserve">        - name: ueId</w:t>
      </w:r>
    </w:p>
    <w:p w14:paraId="3E770F17" w14:textId="77777777" w:rsidR="000260B1" w:rsidRPr="00533C32" w:rsidRDefault="000260B1" w:rsidP="000260B1">
      <w:pPr>
        <w:pStyle w:val="PL"/>
      </w:pPr>
      <w:r w:rsidRPr="00533C32">
        <w:t xml:space="preserve">          in: path</w:t>
      </w:r>
    </w:p>
    <w:p w14:paraId="788ACDA7" w14:textId="77777777" w:rsidR="000260B1" w:rsidRPr="00533C32" w:rsidRDefault="000260B1" w:rsidP="000260B1">
      <w:pPr>
        <w:pStyle w:val="PL"/>
      </w:pPr>
      <w:r w:rsidRPr="00533C32">
        <w:t xml:space="preserve">          required: true</w:t>
      </w:r>
    </w:p>
    <w:p w14:paraId="000079E1" w14:textId="77777777" w:rsidR="000260B1" w:rsidRPr="00533C32" w:rsidRDefault="000260B1" w:rsidP="000260B1">
      <w:pPr>
        <w:pStyle w:val="PL"/>
      </w:pPr>
      <w:r w:rsidRPr="00533C32">
        <w:t xml:space="preserve">          schema:</w:t>
      </w:r>
    </w:p>
    <w:p w14:paraId="2D506A1B" w14:textId="77777777" w:rsidR="000260B1" w:rsidRPr="00533C32" w:rsidRDefault="000260B1" w:rsidP="000260B1">
      <w:pPr>
        <w:pStyle w:val="PL"/>
      </w:pPr>
      <w:r w:rsidRPr="00533C32">
        <w:t xml:space="preserve">            $ref: 'TS29571_CommonData.yaml#/components/schemas/VarUeId'</w:t>
      </w:r>
    </w:p>
    <w:p w14:paraId="01035E96" w14:textId="77777777" w:rsidR="000260B1" w:rsidRPr="00533C32" w:rsidRDefault="000260B1" w:rsidP="000260B1">
      <w:pPr>
        <w:pStyle w:val="PL"/>
      </w:pPr>
      <w:r w:rsidRPr="00533C32">
        <w:t xml:space="preserve">        - name: subsId</w:t>
      </w:r>
    </w:p>
    <w:p w14:paraId="79505A69" w14:textId="77777777" w:rsidR="000260B1" w:rsidRPr="00533C32" w:rsidRDefault="000260B1" w:rsidP="000260B1">
      <w:pPr>
        <w:pStyle w:val="PL"/>
      </w:pPr>
      <w:r w:rsidRPr="00533C32">
        <w:t xml:space="preserve">          in: path</w:t>
      </w:r>
    </w:p>
    <w:p w14:paraId="1AA957A6" w14:textId="77777777" w:rsidR="000260B1" w:rsidRPr="00533C32" w:rsidRDefault="000260B1" w:rsidP="000260B1">
      <w:pPr>
        <w:pStyle w:val="PL"/>
      </w:pPr>
      <w:r w:rsidRPr="00533C32">
        <w:t xml:space="preserve">          required: true</w:t>
      </w:r>
    </w:p>
    <w:p w14:paraId="6D9430BA" w14:textId="77777777" w:rsidR="000260B1" w:rsidRPr="00533C32" w:rsidRDefault="000260B1" w:rsidP="000260B1">
      <w:pPr>
        <w:pStyle w:val="PL"/>
      </w:pPr>
      <w:r w:rsidRPr="00533C32">
        <w:t xml:space="preserve">          description: Uniq</w:t>
      </w:r>
      <w:r>
        <w:t>ue ID of the subscription to retrieve</w:t>
      </w:r>
    </w:p>
    <w:p w14:paraId="691E3CF7" w14:textId="77777777" w:rsidR="000260B1" w:rsidRPr="00533C32" w:rsidRDefault="000260B1" w:rsidP="000260B1">
      <w:pPr>
        <w:pStyle w:val="PL"/>
      </w:pPr>
      <w:r w:rsidRPr="00533C32">
        <w:t xml:space="preserve">          schema:</w:t>
      </w:r>
    </w:p>
    <w:p w14:paraId="4815B110" w14:textId="77777777" w:rsidR="000260B1" w:rsidRPr="00533C32" w:rsidRDefault="000260B1" w:rsidP="000260B1">
      <w:pPr>
        <w:pStyle w:val="PL"/>
      </w:pPr>
      <w:r w:rsidRPr="00533C32">
        <w:t xml:space="preserve">            type: string</w:t>
      </w:r>
    </w:p>
    <w:p w14:paraId="03368AC8" w14:textId="77777777" w:rsidR="000260B1" w:rsidRPr="00533C32" w:rsidRDefault="000260B1" w:rsidP="000260B1">
      <w:pPr>
        <w:pStyle w:val="PL"/>
      </w:pPr>
      <w:r w:rsidRPr="00533C32">
        <w:t xml:space="preserve">      responses:</w:t>
      </w:r>
    </w:p>
    <w:p w14:paraId="5E76D792" w14:textId="77777777" w:rsidR="000260B1" w:rsidRPr="00533C32" w:rsidRDefault="000260B1" w:rsidP="000260B1">
      <w:pPr>
        <w:pStyle w:val="PL"/>
      </w:pPr>
      <w:r w:rsidRPr="00533C32">
        <w:t xml:space="preserve">        '200':</w:t>
      </w:r>
    </w:p>
    <w:p w14:paraId="1038EFBC" w14:textId="77777777" w:rsidR="000260B1" w:rsidRPr="00533C32" w:rsidRDefault="000260B1" w:rsidP="000260B1">
      <w:pPr>
        <w:pStyle w:val="PL"/>
      </w:pPr>
      <w:r w:rsidRPr="00533C32">
        <w:t xml:space="preserve">          description: Expected response to a valid request</w:t>
      </w:r>
    </w:p>
    <w:p w14:paraId="7351B4CB" w14:textId="77777777" w:rsidR="000260B1" w:rsidRPr="00533C32" w:rsidRDefault="000260B1" w:rsidP="000260B1">
      <w:pPr>
        <w:pStyle w:val="PL"/>
      </w:pPr>
      <w:r w:rsidRPr="00533C32">
        <w:t xml:space="preserve">          content:</w:t>
      </w:r>
    </w:p>
    <w:p w14:paraId="2091C41D" w14:textId="77777777" w:rsidR="000260B1" w:rsidRPr="00533C32" w:rsidRDefault="000260B1" w:rsidP="000260B1">
      <w:pPr>
        <w:pStyle w:val="PL"/>
      </w:pPr>
      <w:r w:rsidRPr="00533C32">
        <w:t xml:space="preserve">            application/json:</w:t>
      </w:r>
    </w:p>
    <w:p w14:paraId="131D4376" w14:textId="77777777" w:rsidR="000260B1" w:rsidRPr="00533C32" w:rsidRDefault="000260B1" w:rsidP="000260B1">
      <w:pPr>
        <w:pStyle w:val="PL"/>
      </w:pPr>
      <w:r w:rsidRPr="00533C32">
        <w:t xml:space="preserve">              schema:</w:t>
      </w:r>
    </w:p>
    <w:p w14:paraId="64B1BED0" w14:textId="77777777" w:rsidR="000260B1" w:rsidRPr="00533C32" w:rsidRDefault="000260B1" w:rsidP="000260B1">
      <w:pPr>
        <w:pStyle w:val="PL"/>
      </w:pPr>
      <w:r w:rsidRPr="00533C32">
        <w:t xml:space="preserve">                items:</w:t>
      </w:r>
    </w:p>
    <w:p w14:paraId="11F20D34" w14:textId="77777777" w:rsidR="000260B1" w:rsidRDefault="000260B1" w:rsidP="000260B1">
      <w:pPr>
        <w:pStyle w:val="PL"/>
        <w:rPr>
          <w:lang w:eastAsia="zh-CN"/>
        </w:rPr>
      </w:pPr>
      <w:r w:rsidRPr="00533C32">
        <w:t xml:space="preserve">                  </w:t>
      </w:r>
      <w:r w:rsidRPr="009B7D5E">
        <w:t>$ref: '#/components/schemas/</w:t>
      </w:r>
      <w:r w:rsidRPr="00533C32">
        <w:t>SdmSubscription</w:t>
      </w:r>
      <w:r w:rsidRPr="009B7D5E">
        <w:t>'</w:t>
      </w:r>
    </w:p>
    <w:p w14:paraId="0DF13CFD" w14:textId="77777777" w:rsidR="000260B1" w:rsidRPr="00533C32" w:rsidRDefault="000260B1" w:rsidP="000260B1">
      <w:pPr>
        <w:pStyle w:val="PL"/>
      </w:pPr>
      <w:r w:rsidRPr="00533C32">
        <w:t xml:space="preserve">        default:</w:t>
      </w:r>
    </w:p>
    <w:p w14:paraId="7ABD791E"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51DC717A" w14:textId="77777777" w:rsidR="000260B1" w:rsidRDefault="000260B1" w:rsidP="000260B1">
      <w:pPr>
        <w:pStyle w:val="PL"/>
        <w:rPr>
          <w:lang w:eastAsia="zh-CN"/>
        </w:rPr>
      </w:pPr>
    </w:p>
    <w:p w14:paraId="10FA3FA6" w14:textId="77777777" w:rsidR="000260B1" w:rsidRDefault="000260B1" w:rsidP="000260B1">
      <w:pPr>
        <w:pStyle w:val="PL"/>
      </w:pPr>
      <w:r>
        <w:t xml:space="preserve">  /subscription-data/{ueId}/context-data/sdm-subscriptions/{subsId}/hss-sdm-subscriptions:</w:t>
      </w:r>
    </w:p>
    <w:p w14:paraId="6B686D1D" w14:textId="77777777" w:rsidR="000260B1" w:rsidRDefault="000260B1" w:rsidP="000260B1">
      <w:pPr>
        <w:pStyle w:val="PL"/>
      </w:pPr>
      <w:r>
        <w:t xml:space="preserve">    put:</w:t>
      </w:r>
    </w:p>
    <w:p w14:paraId="202ED903" w14:textId="77777777" w:rsidR="000260B1" w:rsidRDefault="000260B1" w:rsidP="000260B1">
      <w:pPr>
        <w:pStyle w:val="PL"/>
      </w:pPr>
      <w:r>
        <w:t xml:space="preserve">      summary: Create HSS SDM Subscription Info</w:t>
      </w:r>
    </w:p>
    <w:p w14:paraId="40481C16" w14:textId="77777777" w:rsidR="000260B1" w:rsidRDefault="000260B1" w:rsidP="000260B1">
      <w:pPr>
        <w:pStyle w:val="PL"/>
      </w:pPr>
      <w:r>
        <w:t xml:space="preserve">      operationId: Create HSS SDM Subscriptions</w:t>
      </w:r>
    </w:p>
    <w:p w14:paraId="296A4339" w14:textId="77777777" w:rsidR="000260B1" w:rsidRDefault="000260B1" w:rsidP="000260B1">
      <w:pPr>
        <w:pStyle w:val="PL"/>
      </w:pPr>
      <w:r>
        <w:t xml:space="preserve">      tags:</w:t>
      </w:r>
    </w:p>
    <w:p w14:paraId="6CA1A344" w14:textId="77777777" w:rsidR="000260B1" w:rsidRDefault="000260B1" w:rsidP="000260B1">
      <w:pPr>
        <w:pStyle w:val="PL"/>
        <w:rPr>
          <w:lang w:eastAsia="zh-CN"/>
        </w:rPr>
      </w:pPr>
      <w:r>
        <w:t xml:space="preserve">        - HSS SDM Subscription Info (Document)</w:t>
      </w:r>
    </w:p>
    <w:p w14:paraId="10016570" w14:textId="77777777" w:rsidR="000260B1" w:rsidRDefault="000260B1" w:rsidP="000260B1">
      <w:pPr>
        <w:pStyle w:val="PL"/>
      </w:pPr>
      <w:r>
        <w:t xml:space="preserve">      parameters:</w:t>
      </w:r>
    </w:p>
    <w:p w14:paraId="209D255F" w14:textId="77777777" w:rsidR="000260B1" w:rsidRDefault="000260B1" w:rsidP="000260B1">
      <w:pPr>
        <w:pStyle w:val="PL"/>
      </w:pPr>
      <w:r>
        <w:t xml:space="preserve">        - name: ueId</w:t>
      </w:r>
    </w:p>
    <w:p w14:paraId="47AF8361" w14:textId="77777777" w:rsidR="000260B1" w:rsidRDefault="000260B1" w:rsidP="000260B1">
      <w:pPr>
        <w:pStyle w:val="PL"/>
      </w:pPr>
      <w:r>
        <w:t xml:space="preserve">          in: path</w:t>
      </w:r>
    </w:p>
    <w:p w14:paraId="33500039" w14:textId="77777777" w:rsidR="000260B1" w:rsidRDefault="000260B1" w:rsidP="000260B1">
      <w:pPr>
        <w:pStyle w:val="PL"/>
      </w:pPr>
      <w:r>
        <w:t xml:space="preserve">          required: true</w:t>
      </w:r>
    </w:p>
    <w:p w14:paraId="1F255856" w14:textId="77777777" w:rsidR="000260B1" w:rsidRDefault="000260B1" w:rsidP="000260B1">
      <w:pPr>
        <w:pStyle w:val="PL"/>
      </w:pPr>
      <w:r>
        <w:lastRenderedPageBreak/>
        <w:t xml:space="preserve">          schema:</w:t>
      </w:r>
    </w:p>
    <w:p w14:paraId="76BA959C" w14:textId="77777777" w:rsidR="000260B1" w:rsidRDefault="000260B1" w:rsidP="000260B1">
      <w:pPr>
        <w:pStyle w:val="PL"/>
      </w:pPr>
      <w:r>
        <w:t xml:space="preserve">            $ref: 'TS29571_CommonData.yaml#/components/schemas/VarUeId'</w:t>
      </w:r>
    </w:p>
    <w:p w14:paraId="6F0A6E9D" w14:textId="77777777" w:rsidR="000260B1" w:rsidRDefault="000260B1" w:rsidP="000260B1">
      <w:pPr>
        <w:pStyle w:val="PL"/>
      </w:pPr>
      <w:r>
        <w:t xml:space="preserve">        - name: subsId</w:t>
      </w:r>
    </w:p>
    <w:p w14:paraId="7E42816E" w14:textId="77777777" w:rsidR="000260B1" w:rsidRDefault="000260B1" w:rsidP="000260B1">
      <w:pPr>
        <w:pStyle w:val="PL"/>
      </w:pPr>
      <w:r>
        <w:t xml:space="preserve">          in: path</w:t>
      </w:r>
    </w:p>
    <w:p w14:paraId="586C57AA" w14:textId="77777777" w:rsidR="000260B1" w:rsidRDefault="000260B1" w:rsidP="000260B1">
      <w:pPr>
        <w:pStyle w:val="PL"/>
      </w:pPr>
      <w:r>
        <w:t xml:space="preserve">          required: true</w:t>
      </w:r>
    </w:p>
    <w:p w14:paraId="4F6BF497" w14:textId="77777777" w:rsidR="000260B1" w:rsidRDefault="000260B1" w:rsidP="000260B1">
      <w:pPr>
        <w:pStyle w:val="PL"/>
      </w:pPr>
      <w:r>
        <w:t xml:space="preserve">          schema:</w:t>
      </w:r>
    </w:p>
    <w:p w14:paraId="7B932AE8" w14:textId="77777777" w:rsidR="000260B1" w:rsidRDefault="000260B1" w:rsidP="000260B1">
      <w:pPr>
        <w:pStyle w:val="PL"/>
      </w:pPr>
      <w:r>
        <w:t xml:space="preserve">            type: string</w:t>
      </w:r>
    </w:p>
    <w:p w14:paraId="57E1EF41" w14:textId="77777777" w:rsidR="000260B1" w:rsidRDefault="000260B1" w:rsidP="000260B1">
      <w:pPr>
        <w:pStyle w:val="PL"/>
      </w:pPr>
      <w:r>
        <w:t xml:space="preserve">      requestBody:</w:t>
      </w:r>
    </w:p>
    <w:p w14:paraId="11A47CE3" w14:textId="77777777" w:rsidR="000260B1" w:rsidRDefault="000260B1" w:rsidP="000260B1">
      <w:pPr>
        <w:pStyle w:val="PL"/>
      </w:pPr>
      <w:r>
        <w:t xml:space="preserve">        content:</w:t>
      </w:r>
    </w:p>
    <w:p w14:paraId="6E57D5FF" w14:textId="77777777" w:rsidR="000260B1" w:rsidRDefault="000260B1" w:rsidP="000260B1">
      <w:pPr>
        <w:pStyle w:val="PL"/>
      </w:pPr>
      <w:r>
        <w:t xml:space="preserve">          application/json:</w:t>
      </w:r>
    </w:p>
    <w:p w14:paraId="3AB9870E" w14:textId="77777777" w:rsidR="000260B1" w:rsidRDefault="000260B1" w:rsidP="000260B1">
      <w:pPr>
        <w:pStyle w:val="PL"/>
      </w:pPr>
      <w:r>
        <w:t xml:space="preserve">            schema:</w:t>
      </w:r>
    </w:p>
    <w:p w14:paraId="7A7F01D1" w14:textId="77777777" w:rsidR="000260B1" w:rsidRDefault="000260B1" w:rsidP="000260B1">
      <w:pPr>
        <w:pStyle w:val="PL"/>
        <w:outlineLvl w:val="0"/>
      </w:pPr>
      <w:r>
        <w:t xml:space="preserve">              $ref: '#/components/schemas/HssSubscriptionInfo'</w:t>
      </w:r>
    </w:p>
    <w:p w14:paraId="7575B80B" w14:textId="77777777" w:rsidR="000260B1" w:rsidRDefault="000260B1" w:rsidP="000260B1">
      <w:pPr>
        <w:pStyle w:val="PL"/>
      </w:pPr>
      <w:r>
        <w:t xml:space="preserve">        required: true</w:t>
      </w:r>
    </w:p>
    <w:p w14:paraId="4022676C" w14:textId="77777777" w:rsidR="000260B1" w:rsidRDefault="000260B1" w:rsidP="000260B1">
      <w:pPr>
        <w:pStyle w:val="PL"/>
      </w:pPr>
      <w:r>
        <w:t xml:space="preserve">      responses:</w:t>
      </w:r>
    </w:p>
    <w:p w14:paraId="02E66398" w14:textId="77777777" w:rsidR="000260B1" w:rsidRDefault="000260B1" w:rsidP="000260B1">
      <w:pPr>
        <w:pStyle w:val="PL"/>
      </w:pPr>
      <w:r>
        <w:t xml:space="preserve">        '204':</w:t>
      </w:r>
    </w:p>
    <w:p w14:paraId="5B876B06" w14:textId="77777777" w:rsidR="000260B1" w:rsidRDefault="000260B1" w:rsidP="000260B1">
      <w:pPr>
        <w:pStyle w:val="PL"/>
      </w:pPr>
      <w:r>
        <w:t xml:space="preserve">          description: Upon success, an empty response body shall be returned</w:t>
      </w:r>
    </w:p>
    <w:p w14:paraId="7521B6D8" w14:textId="77777777" w:rsidR="000260B1" w:rsidRDefault="000260B1" w:rsidP="000260B1">
      <w:pPr>
        <w:pStyle w:val="PL"/>
        <w:rPr>
          <w:lang w:eastAsia="zh-CN"/>
        </w:rPr>
      </w:pPr>
      <w:r>
        <w:t xml:space="preserve">        default:</w:t>
      </w:r>
    </w:p>
    <w:p w14:paraId="2970825E" w14:textId="77777777" w:rsidR="000260B1" w:rsidRDefault="000260B1" w:rsidP="000260B1">
      <w:pPr>
        <w:pStyle w:val="PL"/>
        <w:outlineLvl w:val="0"/>
        <w:rPr>
          <w:lang w:eastAsia="zh-CN"/>
        </w:rPr>
      </w:pPr>
      <w:r>
        <w:t xml:space="preserve">          $ref: 'TS29571_CommonData.yaml#/components/responses/default'</w:t>
      </w:r>
    </w:p>
    <w:p w14:paraId="5C461A67" w14:textId="77777777" w:rsidR="000260B1" w:rsidRDefault="000260B1" w:rsidP="000260B1">
      <w:pPr>
        <w:pStyle w:val="PL"/>
      </w:pPr>
      <w:r>
        <w:t xml:space="preserve">    delete:</w:t>
      </w:r>
    </w:p>
    <w:p w14:paraId="086FBB7C" w14:textId="77777777" w:rsidR="000260B1" w:rsidRDefault="000260B1" w:rsidP="000260B1">
      <w:pPr>
        <w:pStyle w:val="PL"/>
      </w:pPr>
      <w:r>
        <w:t xml:space="preserve">      summary: Delete HSS SDM Subscription Info</w:t>
      </w:r>
    </w:p>
    <w:p w14:paraId="41784443" w14:textId="77777777" w:rsidR="000260B1" w:rsidRDefault="000260B1" w:rsidP="000260B1">
      <w:pPr>
        <w:pStyle w:val="PL"/>
      </w:pPr>
      <w:r>
        <w:t xml:space="preserve">      operationId: RemoveHssSDMSubscriptionsInfo</w:t>
      </w:r>
    </w:p>
    <w:p w14:paraId="3DDF8B5E" w14:textId="77777777" w:rsidR="000260B1" w:rsidRDefault="000260B1" w:rsidP="000260B1">
      <w:pPr>
        <w:pStyle w:val="PL"/>
      </w:pPr>
      <w:r>
        <w:t xml:space="preserve">      tags:</w:t>
      </w:r>
    </w:p>
    <w:p w14:paraId="43F2647F" w14:textId="77777777" w:rsidR="000260B1" w:rsidRDefault="000260B1" w:rsidP="000260B1">
      <w:pPr>
        <w:pStyle w:val="PL"/>
        <w:rPr>
          <w:lang w:eastAsia="zh-CN"/>
        </w:rPr>
      </w:pPr>
      <w:r>
        <w:t xml:space="preserve">        - HSS SDM Subscription Info (Document)</w:t>
      </w:r>
    </w:p>
    <w:p w14:paraId="450643B0" w14:textId="77777777" w:rsidR="000260B1" w:rsidRDefault="000260B1" w:rsidP="000260B1">
      <w:pPr>
        <w:pStyle w:val="PL"/>
      </w:pPr>
      <w:r>
        <w:t xml:space="preserve">      parameters:</w:t>
      </w:r>
    </w:p>
    <w:p w14:paraId="1C5F91D4" w14:textId="77777777" w:rsidR="000260B1" w:rsidRDefault="000260B1" w:rsidP="000260B1">
      <w:pPr>
        <w:pStyle w:val="PL"/>
      </w:pPr>
      <w:r>
        <w:t xml:space="preserve">        - name: ueId</w:t>
      </w:r>
    </w:p>
    <w:p w14:paraId="196A3228" w14:textId="77777777" w:rsidR="000260B1" w:rsidRDefault="000260B1" w:rsidP="000260B1">
      <w:pPr>
        <w:pStyle w:val="PL"/>
      </w:pPr>
      <w:r>
        <w:t xml:space="preserve">          in: path</w:t>
      </w:r>
    </w:p>
    <w:p w14:paraId="1A12EE98" w14:textId="77777777" w:rsidR="000260B1" w:rsidRDefault="000260B1" w:rsidP="000260B1">
      <w:pPr>
        <w:pStyle w:val="PL"/>
      </w:pPr>
      <w:r>
        <w:t xml:space="preserve">          required: true</w:t>
      </w:r>
    </w:p>
    <w:p w14:paraId="6357EA53" w14:textId="77777777" w:rsidR="000260B1" w:rsidRDefault="000260B1" w:rsidP="000260B1">
      <w:pPr>
        <w:pStyle w:val="PL"/>
      </w:pPr>
      <w:r>
        <w:t xml:space="preserve">          schema:</w:t>
      </w:r>
    </w:p>
    <w:p w14:paraId="3EC55954" w14:textId="77777777" w:rsidR="000260B1" w:rsidRDefault="000260B1" w:rsidP="000260B1">
      <w:pPr>
        <w:pStyle w:val="PL"/>
      </w:pPr>
      <w:r>
        <w:t xml:space="preserve">            $ref: 'TS29571_CommonData.yaml#/components/schemas/VarUeId'</w:t>
      </w:r>
    </w:p>
    <w:p w14:paraId="3400C9ED" w14:textId="77777777" w:rsidR="000260B1" w:rsidRDefault="000260B1" w:rsidP="000260B1">
      <w:pPr>
        <w:pStyle w:val="PL"/>
      </w:pPr>
      <w:r>
        <w:t xml:space="preserve">        - name: subsId</w:t>
      </w:r>
    </w:p>
    <w:p w14:paraId="1D4F5DD8" w14:textId="77777777" w:rsidR="000260B1" w:rsidRDefault="000260B1" w:rsidP="000260B1">
      <w:pPr>
        <w:pStyle w:val="PL"/>
      </w:pPr>
      <w:r>
        <w:t xml:space="preserve">          in: path</w:t>
      </w:r>
    </w:p>
    <w:p w14:paraId="08CFEBA8" w14:textId="77777777" w:rsidR="000260B1" w:rsidRDefault="000260B1" w:rsidP="000260B1">
      <w:pPr>
        <w:pStyle w:val="PL"/>
      </w:pPr>
      <w:r>
        <w:t xml:space="preserve">          required: true</w:t>
      </w:r>
    </w:p>
    <w:p w14:paraId="2B904ABF" w14:textId="77777777" w:rsidR="000260B1" w:rsidRDefault="000260B1" w:rsidP="000260B1">
      <w:pPr>
        <w:pStyle w:val="PL"/>
      </w:pPr>
      <w:r>
        <w:t xml:space="preserve">          schema:</w:t>
      </w:r>
    </w:p>
    <w:p w14:paraId="59905C80" w14:textId="77777777" w:rsidR="000260B1" w:rsidRDefault="000260B1" w:rsidP="000260B1">
      <w:pPr>
        <w:pStyle w:val="PL"/>
      </w:pPr>
      <w:r>
        <w:t xml:space="preserve">            type: string</w:t>
      </w:r>
    </w:p>
    <w:p w14:paraId="12396F8C" w14:textId="77777777" w:rsidR="000260B1" w:rsidRDefault="000260B1" w:rsidP="000260B1">
      <w:pPr>
        <w:pStyle w:val="PL"/>
      </w:pPr>
      <w:r>
        <w:t xml:space="preserve">      responses:</w:t>
      </w:r>
    </w:p>
    <w:p w14:paraId="4079078E" w14:textId="77777777" w:rsidR="000260B1" w:rsidRDefault="000260B1" w:rsidP="000260B1">
      <w:pPr>
        <w:pStyle w:val="PL"/>
      </w:pPr>
      <w:r>
        <w:t xml:space="preserve">        '204':</w:t>
      </w:r>
    </w:p>
    <w:p w14:paraId="7E23A72D" w14:textId="77777777" w:rsidR="000260B1" w:rsidRDefault="000260B1" w:rsidP="000260B1">
      <w:pPr>
        <w:pStyle w:val="PL"/>
        <w:rPr>
          <w:lang w:eastAsia="zh-CN"/>
        </w:rPr>
      </w:pPr>
      <w:r>
        <w:t xml:space="preserve">          description: Expected response to a successful subscription removal</w:t>
      </w:r>
    </w:p>
    <w:p w14:paraId="38D16C53" w14:textId="77777777" w:rsidR="000260B1" w:rsidRDefault="000260B1" w:rsidP="000260B1">
      <w:pPr>
        <w:pStyle w:val="PL"/>
      </w:pPr>
      <w:r>
        <w:t xml:space="preserve">        default:</w:t>
      </w:r>
    </w:p>
    <w:p w14:paraId="5535731C" w14:textId="77777777" w:rsidR="000260B1" w:rsidRDefault="000260B1" w:rsidP="000260B1">
      <w:pPr>
        <w:pStyle w:val="PL"/>
        <w:outlineLvl w:val="0"/>
        <w:rPr>
          <w:lang w:eastAsia="zh-CN"/>
        </w:rPr>
      </w:pPr>
      <w:r>
        <w:t xml:space="preserve">          $ref: 'TS29571_CommonData.yaml#/components/responses/default'</w:t>
      </w:r>
    </w:p>
    <w:p w14:paraId="7E8DD388" w14:textId="77777777" w:rsidR="000260B1" w:rsidRDefault="000260B1" w:rsidP="000260B1">
      <w:pPr>
        <w:pStyle w:val="PL"/>
      </w:pPr>
      <w:r>
        <w:t xml:space="preserve">    patch:</w:t>
      </w:r>
    </w:p>
    <w:p w14:paraId="21F90ADC" w14:textId="77777777" w:rsidR="000260B1" w:rsidRDefault="000260B1" w:rsidP="000260B1">
      <w:pPr>
        <w:pStyle w:val="PL"/>
        <w:rPr>
          <w:lang w:eastAsia="zh-CN"/>
        </w:rPr>
      </w:pPr>
      <w:r>
        <w:t xml:space="preserve">      summary: Modify HSS SDM Subscription Info</w:t>
      </w:r>
    </w:p>
    <w:p w14:paraId="6A225689" w14:textId="77777777" w:rsidR="000260B1" w:rsidRDefault="000260B1" w:rsidP="000260B1">
      <w:pPr>
        <w:pStyle w:val="PL"/>
      </w:pPr>
      <w:r>
        <w:t xml:space="preserve">      operationId: ModifyHssSDMSubscriptionInfo</w:t>
      </w:r>
    </w:p>
    <w:p w14:paraId="425EC3F3" w14:textId="77777777" w:rsidR="000260B1" w:rsidRDefault="000260B1" w:rsidP="000260B1">
      <w:pPr>
        <w:pStyle w:val="PL"/>
      </w:pPr>
      <w:r>
        <w:t xml:space="preserve">      tags:</w:t>
      </w:r>
    </w:p>
    <w:p w14:paraId="4890169F" w14:textId="77777777" w:rsidR="000260B1" w:rsidRDefault="000260B1" w:rsidP="000260B1">
      <w:pPr>
        <w:pStyle w:val="PL"/>
        <w:rPr>
          <w:lang w:eastAsia="zh-CN"/>
        </w:rPr>
      </w:pPr>
      <w:r>
        <w:t xml:space="preserve">        - HSS SDM Subscription Info (Document)</w:t>
      </w:r>
    </w:p>
    <w:p w14:paraId="5AC0A754" w14:textId="77777777" w:rsidR="000260B1" w:rsidRDefault="000260B1" w:rsidP="000260B1">
      <w:pPr>
        <w:pStyle w:val="PL"/>
      </w:pPr>
      <w:r>
        <w:t xml:space="preserve">      parameters:</w:t>
      </w:r>
    </w:p>
    <w:p w14:paraId="2BE02BFE" w14:textId="77777777" w:rsidR="000260B1" w:rsidRDefault="000260B1" w:rsidP="000260B1">
      <w:pPr>
        <w:pStyle w:val="PL"/>
      </w:pPr>
      <w:r>
        <w:t xml:space="preserve">        - name: ueId</w:t>
      </w:r>
    </w:p>
    <w:p w14:paraId="52046705" w14:textId="77777777" w:rsidR="000260B1" w:rsidRDefault="000260B1" w:rsidP="000260B1">
      <w:pPr>
        <w:pStyle w:val="PL"/>
      </w:pPr>
      <w:r>
        <w:t xml:space="preserve">          in: path</w:t>
      </w:r>
    </w:p>
    <w:p w14:paraId="0DF10A0E" w14:textId="77777777" w:rsidR="000260B1" w:rsidRDefault="000260B1" w:rsidP="000260B1">
      <w:pPr>
        <w:pStyle w:val="PL"/>
      </w:pPr>
      <w:r>
        <w:t xml:space="preserve">          required: true</w:t>
      </w:r>
    </w:p>
    <w:p w14:paraId="731B6964" w14:textId="77777777" w:rsidR="000260B1" w:rsidRDefault="000260B1" w:rsidP="000260B1">
      <w:pPr>
        <w:pStyle w:val="PL"/>
      </w:pPr>
      <w:r>
        <w:t xml:space="preserve">          schema:</w:t>
      </w:r>
    </w:p>
    <w:p w14:paraId="7DA704E8" w14:textId="77777777" w:rsidR="000260B1" w:rsidRDefault="000260B1" w:rsidP="000260B1">
      <w:pPr>
        <w:pStyle w:val="PL"/>
      </w:pPr>
      <w:r>
        <w:t xml:space="preserve">            $ref: 'TS29571_CommonData.yaml#/components/schemas/VarUeId'</w:t>
      </w:r>
    </w:p>
    <w:p w14:paraId="0B74218F" w14:textId="77777777" w:rsidR="000260B1" w:rsidRDefault="000260B1" w:rsidP="000260B1">
      <w:pPr>
        <w:pStyle w:val="PL"/>
      </w:pPr>
      <w:r>
        <w:t xml:space="preserve">        - name: subsId</w:t>
      </w:r>
    </w:p>
    <w:p w14:paraId="0138265F" w14:textId="77777777" w:rsidR="000260B1" w:rsidRDefault="000260B1" w:rsidP="000260B1">
      <w:pPr>
        <w:pStyle w:val="PL"/>
      </w:pPr>
      <w:r>
        <w:t xml:space="preserve">          in: path</w:t>
      </w:r>
    </w:p>
    <w:p w14:paraId="6224BF8F" w14:textId="77777777" w:rsidR="000260B1" w:rsidRDefault="000260B1" w:rsidP="000260B1">
      <w:pPr>
        <w:pStyle w:val="PL"/>
      </w:pPr>
      <w:r>
        <w:t xml:space="preserve">          required: true</w:t>
      </w:r>
    </w:p>
    <w:p w14:paraId="36D5C1DE" w14:textId="77777777" w:rsidR="000260B1" w:rsidRDefault="000260B1" w:rsidP="000260B1">
      <w:pPr>
        <w:pStyle w:val="PL"/>
      </w:pPr>
      <w:r>
        <w:t xml:space="preserve">          schema:</w:t>
      </w:r>
    </w:p>
    <w:p w14:paraId="417B3CB0" w14:textId="77777777" w:rsidR="000260B1" w:rsidRDefault="000260B1" w:rsidP="000260B1">
      <w:pPr>
        <w:pStyle w:val="PL"/>
        <w:rPr>
          <w:lang w:eastAsia="zh-CN"/>
        </w:rPr>
      </w:pPr>
      <w:r>
        <w:t xml:space="preserve">            type: string</w:t>
      </w:r>
    </w:p>
    <w:p w14:paraId="2FD3FA04" w14:textId="77777777" w:rsidR="000260B1" w:rsidRDefault="000260B1" w:rsidP="000260B1">
      <w:pPr>
        <w:pStyle w:val="PL"/>
      </w:pPr>
      <w:r>
        <w:t xml:space="preserve">        - name: supported-features</w:t>
      </w:r>
    </w:p>
    <w:p w14:paraId="722B2944" w14:textId="77777777" w:rsidR="000260B1" w:rsidRDefault="000260B1" w:rsidP="000260B1">
      <w:pPr>
        <w:pStyle w:val="PL"/>
      </w:pPr>
      <w:r>
        <w:t xml:space="preserve">          in: query</w:t>
      </w:r>
    </w:p>
    <w:p w14:paraId="7CDB1048" w14:textId="77777777" w:rsidR="000260B1" w:rsidRDefault="000260B1" w:rsidP="000260B1">
      <w:pPr>
        <w:pStyle w:val="PL"/>
      </w:pPr>
      <w:r>
        <w:t xml:space="preserve">          description: Features required to be supported by the target NF</w:t>
      </w:r>
    </w:p>
    <w:p w14:paraId="7B0CA0A6" w14:textId="77777777" w:rsidR="000260B1" w:rsidRDefault="000260B1" w:rsidP="000260B1">
      <w:pPr>
        <w:pStyle w:val="PL"/>
      </w:pPr>
      <w:r>
        <w:t xml:space="preserve">          schema:</w:t>
      </w:r>
    </w:p>
    <w:p w14:paraId="2E7C024F" w14:textId="77777777" w:rsidR="000260B1" w:rsidRDefault="000260B1" w:rsidP="000260B1">
      <w:pPr>
        <w:pStyle w:val="PL"/>
        <w:rPr>
          <w:lang w:eastAsia="zh-CN"/>
        </w:rPr>
      </w:pPr>
      <w:r>
        <w:t xml:space="preserve">            $ref: 'TS29571_CommonData.yaml#/components/schemas/SupportedFeatures'</w:t>
      </w:r>
    </w:p>
    <w:p w14:paraId="667149DE" w14:textId="77777777" w:rsidR="000260B1" w:rsidRDefault="000260B1" w:rsidP="000260B1">
      <w:pPr>
        <w:pStyle w:val="PL"/>
        <w:rPr>
          <w:lang w:eastAsia="zh-CN"/>
        </w:rPr>
      </w:pPr>
      <w:r>
        <w:t xml:space="preserve">      requestBody:</w:t>
      </w:r>
    </w:p>
    <w:p w14:paraId="232BBA31" w14:textId="77777777" w:rsidR="000260B1" w:rsidRDefault="000260B1" w:rsidP="000260B1">
      <w:pPr>
        <w:pStyle w:val="PL"/>
      </w:pPr>
      <w:r>
        <w:t xml:space="preserve">        content:</w:t>
      </w:r>
    </w:p>
    <w:p w14:paraId="5F92BCE5" w14:textId="77777777" w:rsidR="000260B1" w:rsidRDefault="000260B1" w:rsidP="000260B1">
      <w:pPr>
        <w:pStyle w:val="PL"/>
      </w:pPr>
      <w:r>
        <w:t xml:space="preserve">          application/json-patch+json:</w:t>
      </w:r>
    </w:p>
    <w:p w14:paraId="1B6587E4" w14:textId="77777777" w:rsidR="000260B1" w:rsidRDefault="000260B1" w:rsidP="000260B1">
      <w:pPr>
        <w:pStyle w:val="PL"/>
      </w:pPr>
      <w:r>
        <w:t xml:space="preserve">            schema:</w:t>
      </w:r>
    </w:p>
    <w:p w14:paraId="211B027B" w14:textId="77777777" w:rsidR="000260B1" w:rsidRDefault="000260B1" w:rsidP="000260B1">
      <w:pPr>
        <w:pStyle w:val="PL"/>
      </w:pPr>
      <w:r>
        <w:t xml:space="preserve">              type: array</w:t>
      </w:r>
    </w:p>
    <w:p w14:paraId="243AFB8E" w14:textId="77777777" w:rsidR="000260B1" w:rsidRDefault="000260B1" w:rsidP="000260B1">
      <w:pPr>
        <w:pStyle w:val="PL"/>
      </w:pPr>
      <w:r>
        <w:t xml:space="preserve">              items:</w:t>
      </w:r>
    </w:p>
    <w:p w14:paraId="05D14C62" w14:textId="77777777" w:rsidR="000260B1" w:rsidRDefault="000260B1" w:rsidP="000260B1">
      <w:pPr>
        <w:pStyle w:val="PL"/>
      </w:pPr>
      <w:r>
        <w:t xml:space="preserve">                $ref: 'TS29571_CommonData.yaml#/components/schemas/PatchItem'</w:t>
      </w:r>
    </w:p>
    <w:p w14:paraId="496BFE41" w14:textId="77777777" w:rsidR="000260B1" w:rsidRDefault="000260B1" w:rsidP="000260B1">
      <w:pPr>
        <w:pStyle w:val="PL"/>
      </w:pPr>
      <w:r>
        <w:t xml:space="preserve">        required: true</w:t>
      </w:r>
    </w:p>
    <w:p w14:paraId="4F05D55C" w14:textId="77777777" w:rsidR="000260B1" w:rsidRDefault="000260B1" w:rsidP="000260B1">
      <w:pPr>
        <w:pStyle w:val="PL"/>
      </w:pPr>
      <w:r>
        <w:t xml:space="preserve">      responses:</w:t>
      </w:r>
    </w:p>
    <w:p w14:paraId="2DD70AC8" w14:textId="77777777" w:rsidR="000260B1" w:rsidRDefault="000260B1" w:rsidP="000260B1">
      <w:pPr>
        <w:pStyle w:val="PL"/>
      </w:pPr>
      <w:r>
        <w:t xml:space="preserve">        '204':</w:t>
      </w:r>
    </w:p>
    <w:p w14:paraId="2DC564C3" w14:textId="77777777" w:rsidR="000260B1" w:rsidRDefault="000260B1" w:rsidP="000260B1">
      <w:pPr>
        <w:pStyle w:val="PL"/>
      </w:pPr>
      <w:r>
        <w:t xml:space="preserve">          description: Expected response to a valid request</w:t>
      </w:r>
    </w:p>
    <w:p w14:paraId="08B758F8" w14:textId="77777777" w:rsidR="000260B1" w:rsidRDefault="000260B1" w:rsidP="000260B1">
      <w:pPr>
        <w:pStyle w:val="PL"/>
        <w:rPr>
          <w:lang w:eastAsia="zh-CN"/>
        </w:rPr>
      </w:pPr>
      <w:r>
        <w:rPr>
          <w:lang w:eastAsia="zh-CN"/>
        </w:rPr>
        <w:t xml:space="preserve">        '200':</w:t>
      </w:r>
    </w:p>
    <w:p w14:paraId="7CDCEA8C" w14:textId="77777777" w:rsidR="000260B1" w:rsidRDefault="000260B1" w:rsidP="000260B1">
      <w:pPr>
        <w:pStyle w:val="PL"/>
      </w:pPr>
      <w:r>
        <w:t xml:space="preserve">          description: Expected response to a valid request</w:t>
      </w:r>
    </w:p>
    <w:p w14:paraId="421EEF80" w14:textId="77777777" w:rsidR="000260B1" w:rsidRDefault="000260B1" w:rsidP="000260B1">
      <w:pPr>
        <w:pStyle w:val="PL"/>
      </w:pPr>
      <w:r>
        <w:t xml:space="preserve">          content:</w:t>
      </w:r>
    </w:p>
    <w:p w14:paraId="37D6D80B" w14:textId="77777777" w:rsidR="000260B1" w:rsidRDefault="000260B1" w:rsidP="000260B1">
      <w:pPr>
        <w:pStyle w:val="PL"/>
      </w:pPr>
      <w:r>
        <w:t xml:space="preserve">            application/json:</w:t>
      </w:r>
    </w:p>
    <w:p w14:paraId="482AEFF8" w14:textId="77777777" w:rsidR="000260B1" w:rsidRDefault="000260B1" w:rsidP="000260B1">
      <w:pPr>
        <w:pStyle w:val="PL"/>
      </w:pPr>
      <w:r>
        <w:t xml:space="preserve">              schema:</w:t>
      </w:r>
    </w:p>
    <w:p w14:paraId="3244CBFF" w14:textId="77777777" w:rsidR="000260B1" w:rsidRDefault="000260B1" w:rsidP="000260B1">
      <w:pPr>
        <w:pStyle w:val="PL"/>
        <w:rPr>
          <w:lang w:eastAsia="zh-CN"/>
        </w:rPr>
      </w:pPr>
      <w:r>
        <w:t xml:space="preserve">                $ref: 'TS29571_CommonData.yaml#/components/schemas/</w:t>
      </w:r>
      <w:r>
        <w:rPr>
          <w:lang w:eastAsia="zh-CN"/>
        </w:rPr>
        <w:t>PatchResult</w:t>
      </w:r>
      <w:r>
        <w:t>'</w:t>
      </w:r>
    </w:p>
    <w:p w14:paraId="1452B361" w14:textId="77777777" w:rsidR="000260B1" w:rsidRDefault="000260B1" w:rsidP="000260B1">
      <w:pPr>
        <w:pStyle w:val="PL"/>
      </w:pPr>
      <w:r>
        <w:t xml:space="preserve">        '403':</w:t>
      </w:r>
    </w:p>
    <w:p w14:paraId="43B85D7D" w14:textId="77777777" w:rsidR="000260B1" w:rsidRDefault="000260B1" w:rsidP="000260B1">
      <w:pPr>
        <w:pStyle w:val="PL"/>
      </w:pPr>
      <w:r>
        <w:lastRenderedPageBreak/>
        <w:t xml:space="preserve">          description: modification is rejected</w:t>
      </w:r>
    </w:p>
    <w:p w14:paraId="12E768AB" w14:textId="77777777" w:rsidR="000260B1" w:rsidRDefault="000260B1" w:rsidP="000260B1">
      <w:pPr>
        <w:pStyle w:val="PL"/>
      </w:pPr>
      <w:r>
        <w:t xml:space="preserve">          content:</w:t>
      </w:r>
    </w:p>
    <w:p w14:paraId="52A71CF2" w14:textId="77777777" w:rsidR="000260B1" w:rsidRDefault="000260B1" w:rsidP="000260B1">
      <w:pPr>
        <w:pStyle w:val="PL"/>
      </w:pPr>
      <w:r>
        <w:t xml:space="preserve">            application/problem+json:</w:t>
      </w:r>
    </w:p>
    <w:p w14:paraId="700E4BEC" w14:textId="77777777" w:rsidR="000260B1" w:rsidRDefault="000260B1" w:rsidP="000260B1">
      <w:pPr>
        <w:pStyle w:val="PL"/>
      </w:pPr>
      <w:r>
        <w:t xml:space="preserve">              schema:</w:t>
      </w:r>
    </w:p>
    <w:p w14:paraId="6F839F08" w14:textId="77777777" w:rsidR="000260B1" w:rsidRDefault="000260B1" w:rsidP="000260B1">
      <w:pPr>
        <w:pStyle w:val="PL"/>
      </w:pPr>
      <w:r>
        <w:t xml:space="preserve">                $ref: 'TS29571_CommonData.yaml#/components/schemas/ProblemDetails'</w:t>
      </w:r>
    </w:p>
    <w:p w14:paraId="2778F151" w14:textId="77777777" w:rsidR="000260B1" w:rsidRDefault="000260B1" w:rsidP="000260B1">
      <w:pPr>
        <w:pStyle w:val="PL"/>
        <w:rPr>
          <w:lang w:eastAsia="zh-CN"/>
        </w:rPr>
      </w:pPr>
      <w:r>
        <w:t xml:space="preserve">        default:</w:t>
      </w:r>
    </w:p>
    <w:p w14:paraId="65CE6A32" w14:textId="77777777" w:rsidR="000260B1" w:rsidRDefault="000260B1" w:rsidP="000260B1">
      <w:pPr>
        <w:pStyle w:val="PL"/>
        <w:outlineLvl w:val="0"/>
        <w:rPr>
          <w:lang w:eastAsia="zh-CN"/>
        </w:rPr>
      </w:pPr>
      <w:r>
        <w:t xml:space="preserve">          $ref: 'TS29571_CommonData.yaml#/components/responses/default'</w:t>
      </w:r>
    </w:p>
    <w:p w14:paraId="3ACCDBBA" w14:textId="77777777" w:rsidR="000260B1" w:rsidRDefault="000260B1" w:rsidP="000260B1">
      <w:pPr>
        <w:pStyle w:val="PL"/>
      </w:pPr>
      <w:r>
        <w:t xml:space="preserve">    get:</w:t>
      </w:r>
    </w:p>
    <w:p w14:paraId="6016470F" w14:textId="77777777" w:rsidR="000260B1" w:rsidRDefault="000260B1" w:rsidP="000260B1">
      <w:pPr>
        <w:pStyle w:val="PL"/>
      </w:pPr>
      <w:r>
        <w:t xml:space="preserve">      summary: Retrieve HSS SDM Subscription Info</w:t>
      </w:r>
    </w:p>
    <w:p w14:paraId="51B0F825" w14:textId="77777777" w:rsidR="000260B1" w:rsidRDefault="000260B1" w:rsidP="000260B1">
      <w:pPr>
        <w:pStyle w:val="PL"/>
      </w:pPr>
      <w:r>
        <w:t xml:space="preserve">      operationId: GetHssSDMSubscriptionInfo</w:t>
      </w:r>
    </w:p>
    <w:p w14:paraId="0D2C7A49" w14:textId="77777777" w:rsidR="000260B1" w:rsidRDefault="000260B1" w:rsidP="000260B1">
      <w:pPr>
        <w:pStyle w:val="PL"/>
      </w:pPr>
      <w:r>
        <w:t xml:space="preserve">      tags:</w:t>
      </w:r>
    </w:p>
    <w:p w14:paraId="7E5C09FF" w14:textId="77777777" w:rsidR="000260B1" w:rsidRDefault="000260B1" w:rsidP="000260B1">
      <w:pPr>
        <w:pStyle w:val="PL"/>
        <w:rPr>
          <w:lang w:eastAsia="zh-CN"/>
        </w:rPr>
      </w:pPr>
      <w:r>
        <w:t xml:space="preserve">        - HSS SDM Subscription Info (Document)</w:t>
      </w:r>
    </w:p>
    <w:p w14:paraId="2BF886C8" w14:textId="77777777" w:rsidR="000260B1" w:rsidRDefault="000260B1" w:rsidP="000260B1">
      <w:pPr>
        <w:pStyle w:val="PL"/>
      </w:pPr>
      <w:r>
        <w:t xml:space="preserve">      parameters:</w:t>
      </w:r>
    </w:p>
    <w:p w14:paraId="785765F8" w14:textId="77777777" w:rsidR="000260B1" w:rsidRDefault="000260B1" w:rsidP="000260B1">
      <w:pPr>
        <w:pStyle w:val="PL"/>
      </w:pPr>
      <w:r>
        <w:t xml:space="preserve">        - name: ueId</w:t>
      </w:r>
    </w:p>
    <w:p w14:paraId="4BEFC797" w14:textId="77777777" w:rsidR="000260B1" w:rsidRDefault="000260B1" w:rsidP="000260B1">
      <w:pPr>
        <w:pStyle w:val="PL"/>
      </w:pPr>
      <w:r>
        <w:t xml:space="preserve">          in: path</w:t>
      </w:r>
    </w:p>
    <w:p w14:paraId="48C8C64B" w14:textId="77777777" w:rsidR="000260B1" w:rsidRDefault="000260B1" w:rsidP="000260B1">
      <w:pPr>
        <w:pStyle w:val="PL"/>
      </w:pPr>
      <w:r>
        <w:t xml:space="preserve">          required: true</w:t>
      </w:r>
    </w:p>
    <w:p w14:paraId="596C0E4D" w14:textId="77777777" w:rsidR="000260B1" w:rsidRDefault="000260B1" w:rsidP="000260B1">
      <w:pPr>
        <w:pStyle w:val="PL"/>
      </w:pPr>
      <w:r>
        <w:t xml:space="preserve">          schema:</w:t>
      </w:r>
    </w:p>
    <w:p w14:paraId="216D7EC2" w14:textId="77777777" w:rsidR="000260B1" w:rsidRDefault="000260B1" w:rsidP="000260B1">
      <w:pPr>
        <w:pStyle w:val="PL"/>
      </w:pPr>
      <w:r>
        <w:t xml:space="preserve">            $ref: 'TS29571_CommonData.yaml#/components/schemas/VarUeId'</w:t>
      </w:r>
    </w:p>
    <w:p w14:paraId="00A4A9B4" w14:textId="77777777" w:rsidR="000260B1" w:rsidRDefault="000260B1" w:rsidP="000260B1">
      <w:pPr>
        <w:pStyle w:val="PL"/>
      </w:pPr>
      <w:r>
        <w:t xml:space="preserve">        - name: subsId</w:t>
      </w:r>
    </w:p>
    <w:p w14:paraId="480F0DF8" w14:textId="77777777" w:rsidR="000260B1" w:rsidRDefault="000260B1" w:rsidP="000260B1">
      <w:pPr>
        <w:pStyle w:val="PL"/>
      </w:pPr>
      <w:r>
        <w:t xml:space="preserve">          in: path</w:t>
      </w:r>
    </w:p>
    <w:p w14:paraId="0497CA0D" w14:textId="77777777" w:rsidR="000260B1" w:rsidRDefault="000260B1" w:rsidP="000260B1">
      <w:pPr>
        <w:pStyle w:val="PL"/>
      </w:pPr>
      <w:r>
        <w:t xml:space="preserve">          required: true</w:t>
      </w:r>
    </w:p>
    <w:p w14:paraId="4E2F0354" w14:textId="77777777" w:rsidR="000260B1" w:rsidRDefault="000260B1" w:rsidP="000260B1">
      <w:pPr>
        <w:pStyle w:val="PL"/>
      </w:pPr>
      <w:r>
        <w:t xml:space="preserve">          schema:</w:t>
      </w:r>
    </w:p>
    <w:p w14:paraId="7C9F869A" w14:textId="77777777" w:rsidR="000260B1" w:rsidRDefault="000260B1" w:rsidP="000260B1">
      <w:pPr>
        <w:pStyle w:val="PL"/>
      </w:pPr>
      <w:r>
        <w:t xml:space="preserve">            type: string</w:t>
      </w:r>
    </w:p>
    <w:p w14:paraId="0EFBC107" w14:textId="77777777" w:rsidR="000260B1" w:rsidRDefault="000260B1" w:rsidP="000260B1">
      <w:pPr>
        <w:pStyle w:val="PL"/>
      </w:pPr>
      <w:r>
        <w:t xml:space="preserve">      responses:</w:t>
      </w:r>
    </w:p>
    <w:p w14:paraId="6B28DF6A" w14:textId="77777777" w:rsidR="000260B1" w:rsidRDefault="000260B1" w:rsidP="000260B1">
      <w:pPr>
        <w:pStyle w:val="PL"/>
      </w:pPr>
      <w:r>
        <w:t xml:space="preserve">        '200':</w:t>
      </w:r>
    </w:p>
    <w:p w14:paraId="1A0FD65A" w14:textId="77777777" w:rsidR="000260B1" w:rsidRDefault="000260B1" w:rsidP="000260B1">
      <w:pPr>
        <w:pStyle w:val="PL"/>
      </w:pPr>
      <w:r>
        <w:t xml:space="preserve">          description: OK</w:t>
      </w:r>
    </w:p>
    <w:p w14:paraId="6C9F0373" w14:textId="77777777" w:rsidR="000260B1" w:rsidRDefault="000260B1" w:rsidP="000260B1">
      <w:pPr>
        <w:pStyle w:val="PL"/>
      </w:pPr>
      <w:r>
        <w:t xml:space="preserve">          content:</w:t>
      </w:r>
    </w:p>
    <w:p w14:paraId="2B543AEE" w14:textId="77777777" w:rsidR="000260B1" w:rsidRDefault="000260B1" w:rsidP="000260B1">
      <w:pPr>
        <w:pStyle w:val="PL"/>
      </w:pPr>
      <w:r>
        <w:t xml:space="preserve">            application/json:</w:t>
      </w:r>
    </w:p>
    <w:p w14:paraId="59658285" w14:textId="77777777" w:rsidR="000260B1" w:rsidRDefault="000260B1" w:rsidP="000260B1">
      <w:pPr>
        <w:pStyle w:val="PL"/>
      </w:pPr>
      <w:r>
        <w:t xml:space="preserve">              schema:</w:t>
      </w:r>
    </w:p>
    <w:p w14:paraId="264CFBCA" w14:textId="77777777" w:rsidR="000260B1" w:rsidRDefault="000260B1" w:rsidP="000260B1">
      <w:pPr>
        <w:pStyle w:val="PL"/>
      </w:pPr>
      <w:r>
        <w:t xml:space="preserve">                $ref: '#/components/schemas/SmfSubscriptionInfo'</w:t>
      </w:r>
    </w:p>
    <w:p w14:paraId="72643531" w14:textId="77777777" w:rsidR="000260B1" w:rsidRDefault="000260B1" w:rsidP="000260B1">
      <w:pPr>
        <w:pStyle w:val="PL"/>
        <w:rPr>
          <w:lang w:eastAsia="zh-CN"/>
        </w:rPr>
      </w:pPr>
      <w:r>
        <w:t xml:space="preserve">        default:</w:t>
      </w:r>
    </w:p>
    <w:p w14:paraId="09599D94" w14:textId="77777777" w:rsidR="000260B1" w:rsidRDefault="000260B1" w:rsidP="000260B1">
      <w:pPr>
        <w:pStyle w:val="PL"/>
      </w:pPr>
      <w:r>
        <w:t xml:space="preserve">          $ref: 'TS29571_CommonData.yaml#/components/responses/default'</w:t>
      </w:r>
    </w:p>
    <w:p w14:paraId="4DFEE525" w14:textId="77777777" w:rsidR="000260B1" w:rsidRPr="00533C32" w:rsidRDefault="000260B1" w:rsidP="000260B1">
      <w:pPr>
        <w:pStyle w:val="PL"/>
        <w:rPr>
          <w:lang w:eastAsia="zh-CN"/>
        </w:rPr>
      </w:pPr>
    </w:p>
    <w:p w14:paraId="46A9A6FD" w14:textId="77777777" w:rsidR="000260B1" w:rsidRPr="00533C32" w:rsidRDefault="000260B1" w:rsidP="000260B1">
      <w:pPr>
        <w:pStyle w:val="PL"/>
      </w:pPr>
      <w:r w:rsidRPr="00533C32">
        <w:t xml:space="preserve">  /subscription-data/shared-data:</w:t>
      </w:r>
    </w:p>
    <w:p w14:paraId="75781CFC" w14:textId="77777777" w:rsidR="000260B1" w:rsidRPr="00533C32" w:rsidRDefault="000260B1" w:rsidP="000260B1">
      <w:pPr>
        <w:pStyle w:val="PL"/>
      </w:pPr>
      <w:r w:rsidRPr="00533C32">
        <w:t xml:space="preserve">    get:</w:t>
      </w:r>
    </w:p>
    <w:p w14:paraId="1BFCF107" w14:textId="77777777" w:rsidR="000260B1" w:rsidRPr="00533C32" w:rsidRDefault="000260B1" w:rsidP="000260B1">
      <w:pPr>
        <w:pStyle w:val="PL"/>
      </w:pPr>
      <w:r w:rsidRPr="00533C32">
        <w:t xml:space="preserve">      summary: retrieve shared data</w:t>
      </w:r>
    </w:p>
    <w:p w14:paraId="51B74839" w14:textId="77777777" w:rsidR="000260B1" w:rsidRPr="00533C32" w:rsidRDefault="000260B1" w:rsidP="000260B1">
      <w:pPr>
        <w:pStyle w:val="PL"/>
      </w:pPr>
      <w:r w:rsidRPr="00533C32">
        <w:t xml:space="preserve">      operationId: GetSharedData</w:t>
      </w:r>
    </w:p>
    <w:p w14:paraId="7F5A92C3" w14:textId="77777777" w:rsidR="000260B1" w:rsidRPr="00533C32" w:rsidRDefault="000260B1" w:rsidP="000260B1">
      <w:pPr>
        <w:pStyle w:val="PL"/>
      </w:pPr>
      <w:r w:rsidRPr="00533C32">
        <w:t xml:space="preserve">      tags:</w:t>
      </w:r>
    </w:p>
    <w:p w14:paraId="50BD3DCC" w14:textId="77777777" w:rsidR="000260B1" w:rsidRDefault="000260B1" w:rsidP="000260B1">
      <w:pPr>
        <w:pStyle w:val="PL"/>
        <w:rPr>
          <w:lang w:eastAsia="zh-CN"/>
        </w:rPr>
      </w:pPr>
      <w:r w:rsidRPr="00533C32">
        <w:t xml:space="preserve">        - Retrieval of shared data</w:t>
      </w:r>
    </w:p>
    <w:p w14:paraId="06F897CD" w14:textId="77777777" w:rsidR="000260B1" w:rsidRDefault="000260B1" w:rsidP="000260B1">
      <w:pPr>
        <w:pStyle w:val="PL"/>
      </w:pPr>
      <w:r>
        <w:t xml:space="preserve">      security:</w:t>
      </w:r>
    </w:p>
    <w:p w14:paraId="09E43B0A" w14:textId="77777777" w:rsidR="000260B1" w:rsidRDefault="000260B1" w:rsidP="000260B1">
      <w:pPr>
        <w:pStyle w:val="PL"/>
      </w:pPr>
      <w:r>
        <w:t xml:space="preserve">        - {}</w:t>
      </w:r>
    </w:p>
    <w:p w14:paraId="13B99E84" w14:textId="77777777" w:rsidR="000260B1" w:rsidRDefault="000260B1" w:rsidP="000260B1">
      <w:pPr>
        <w:pStyle w:val="PL"/>
      </w:pPr>
      <w:r>
        <w:t xml:space="preserve">        - oAuth2ClientCredentials:</w:t>
      </w:r>
    </w:p>
    <w:p w14:paraId="5302E40D" w14:textId="77777777" w:rsidR="000260B1" w:rsidRDefault="000260B1" w:rsidP="000260B1">
      <w:pPr>
        <w:pStyle w:val="PL"/>
      </w:pPr>
      <w:r>
        <w:t xml:space="preserve">          - nudr-dr</w:t>
      </w:r>
    </w:p>
    <w:p w14:paraId="30F3A61C" w14:textId="77777777" w:rsidR="000260B1" w:rsidRDefault="000260B1" w:rsidP="000260B1">
      <w:pPr>
        <w:pStyle w:val="PL"/>
      </w:pPr>
      <w:r>
        <w:t xml:space="preserve">        - oAuth2ClientCredentials:</w:t>
      </w:r>
    </w:p>
    <w:p w14:paraId="0E383C6B" w14:textId="77777777" w:rsidR="000260B1" w:rsidRDefault="000260B1" w:rsidP="000260B1">
      <w:pPr>
        <w:pStyle w:val="PL"/>
      </w:pPr>
      <w:r>
        <w:t xml:space="preserve">          - nudr-dr</w:t>
      </w:r>
    </w:p>
    <w:p w14:paraId="1E7289D9" w14:textId="77777777" w:rsidR="000260B1" w:rsidRPr="00533C32" w:rsidRDefault="000260B1" w:rsidP="000260B1">
      <w:pPr>
        <w:pStyle w:val="PL"/>
        <w:rPr>
          <w:lang w:eastAsia="zh-CN"/>
        </w:rPr>
      </w:pPr>
      <w:r>
        <w:t xml:space="preserve">          - nudr-dr:subscription-data</w:t>
      </w:r>
    </w:p>
    <w:p w14:paraId="2B1F0D6B" w14:textId="77777777" w:rsidR="000260B1" w:rsidRPr="00533C32" w:rsidRDefault="000260B1" w:rsidP="000260B1">
      <w:pPr>
        <w:pStyle w:val="PL"/>
      </w:pPr>
      <w:r w:rsidRPr="00533C32">
        <w:t xml:space="preserve">      parameters:</w:t>
      </w:r>
    </w:p>
    <w:p w14:paraId="61529590" w14:textId="77777777" w:rsidR="000260B1" w:rsidRPr="00533C32" w:rsidRDefault="000260B1" w:rsidP="000260B1">
      <w:pPr>
        <w:pStyle w:val="PL"/>
      </w:pPr>
      <w:r w:rsidRPr="00533C32">
        <w:t xml:space="preserve">        - name: shared-data-ids</w:t>
      </w:r>
    </w:p>
    <w:p w14:paraId="3840B165" w14:textId="77777777" w:rsidR="000260B1" w:rsidRPr="00533C32" w:rsidRDefault="000260B1" w:rsidP="000260B1">
      <w:pPr>
        <w:pStyle w:val="PL"/>
      </w:pPr>
      <w:r w:rsidRPr="00533C32">
        <w:t xml:space="preserve">          in: query</w:t>
      </w:r>
    </w:p>
    <w:p w14:paraId="24E241BD" w14:textId="77777777" w:rsidR="000260B1" w:rsidRPr="00533C32" w:rsidRDefault="000260B1" w:rsidP="000260B1">
      <w:pPr>
        <w:pStyle w:val="PL"/>
      </w:pPr>
      <w:r w:rsidRPr="00533C32">
        <w:t xml:space="preserve">          description: List of shared data ids</w:t>
      </w:r>
    </w:p>
    <w:p w14:paraId="1700C588" w14:textId="77777777" w:rsidR="000260B1" w:rsidRPr="00533C32" w:rsidRDefault="000260B1" w:rsidP="000260B1">
      <w:pPr>
        <w:pStyle w:val="PL"/>
      </w:pPr>
      <w:r w:rsidRPr="00533C32">
        <w:t xml:space="preserve">          required: true</w:t>
      </w:r>
    </w:p>
    <w:p w14:paraId="13A6AC07" w14:textId="77777777" w:rsidR="000260B1" w:rsidRPr="00533C32" w:rsidRDefault="000260B1" w:rsidP="000260B1">
      <w:pPr>
        <w:pStyle w:val="PL"/>
      </w:pPr>
      <w:r w:rsidRPr="00533C32">
        <w:t xml:space="preserve">          style: form</w:t>
      </w:r>
    </w:p>
    <w:p w14:paraId="7C22562A" w14:textId="77777777" w:rsidR="000260B1" w:rsidRPr="00533C32" w:rsidRDefault="000260B1" w:rsidP="000260B1">
      <w:pPr>
        <w:pStyle w:val="PL"/>
      </w:pPr>
      <w:r w:rsidRPr="00533C32">
        <w:t xml:space="preserve">          explode: false</w:t>
      </w:r>
    </w:p>
    <w:p w14:paraId="4C50905A" w14:textId="77777777" w:rsidR="000260B1" w:rsidRPr="00533C32" w:rsidRDefault="000260B1" w:rsidP="000260B1">
      <w:pPr>
        <w:pStyle w:val="PL"/>
      </w:pPr>
      <w:r w:rsidRPr="00533C32">
        <w:t xml:space="preserve">          schema:</w:t>
      </w:r>
    </w:p>
    <w:p w14:paraId="49BEB9B7" w14:textId="77777777" w:rsidR="000260B1" w:rsidRPr="00533C32" w:rsidRDefault="000260B1" w:rsidP="000260B1">
      <w:pPr>
        <w:pStyle w:val="PL"/>
      </w:pPr>
      <w:r w:rsidRPr="00533C32">
        <w:t xml:space="preserve">             $ref: 'TS29503_Nudm_SDM.yaml#/components/schemas/SharedDataIds'</w:t>
      </w:r>
    </w:p>
    <w:p w14:paraId="34E78656" w14:textId="77777777" w:rsidR="000260B1" w:rsidRPr="00533C32" w:rsidRDefault="000260B1" w:rsidP="000260B1">
      <w:pPr>
        <w:pStyle w:val="PL"/>
      </w:pPr>
      <w:r w:rsidRPr="00533C32">
        <w:t xml:space="preserve">        - name: supported</w:t>
      </w:r>
      <w:r>
        <w:t>-f</w:t>
      </w:r>
      <w:r w:rsidRPr="00533C32">
        <w:t>eatures</w:t>
      </w:r>
    </w:p>
    <w:p w14:paraId="31195774" w14:textId="77777777" w:rsidR="000260B1" w:rsidRPr="00533C32" w:rsidRDefault="000260B1" w:rsidP="000260B1">
      <w:pPr>
        <w:pStyle w:val="PL"/>
      </w:pPr>
      <w:r w:rsidRPr="00533C32">
        <w:t xml:space="preserve">          in: query</w:t>
      </w:r>
    </w:p>
    <w:p w14:paraId="343CB82F" w14:textId="77777777" w:rsidR="000260B1" w:rsidRPr="00533C32" w:rsidRDefault="000260B1" w:rsidP="000260B1">
      <w:pPr>
        <w:pStyle w:val="PL"/>
      </w:pPr>
      <w:r w:rsidRPr="00533C32">
        <w:t xml:space="preserve">          description: Supported Features</w:t>
      </w:r>
    </w:p>
    <w:p w14:paraId="1872C203" w14:textId="77777777" w:rsidR="000260B1" w:rsidRPr="00533C32" w:rsidRDefault="000260B1" w:rsidP="000260B1">
      <w:pPr>
        <w:pStyle w:val="PL"/>
      </w:pPr>
      <w:r w:rsidRPr="00533C32">
        <w:t xml:space="preserve">          schema:</w:t>
      </w:r>
    </w:p>
    <w:p w14:paraId="0589A5E4" w14:textId="77777777" w:rsidR="000260B1" w:rsidRPr="00533C32" w:rsidRDefault="000260B1" w:rsidP="000260B1">
      <w:pPr>
        <w:pStyle w:val="PL"/>
      </w:pPr>
      <w:r w:rsidRPr="00533C32">
        <w:t xml:space="preserve">             $ref: 'TS29571_CommonData.yaml#/components/schemas/SupportedFeatures'</w:t>
      </w:r>
    </w:p>
    <w:p w14:paraId="0CADC32B" w14:textId="77777777" w:rsidR="000260B1" w:rsidRPr="00533C32" w:rsidRDefault="000260B1" w:rsidP="000260B1">
      <w:pPr>
        <w:pStyle w:val="PL"/>
      </w:pPr>
      <w:r w:rsidRPr="00533C32">
        <w:t xml:space="preserve">      responses:</w:t>
      </w:r>
    </w:p>
    <w:p w14:paraId="012509F6" w14:textId="77777777" w:rsidR="000260B1" w:rsidRPr="00533C32" w:rsidRDefault="000260B1" w:rsidP="000260B1">
      <w:pPr>
        <w:pStyle w:val="PL"/>
      </w:pPr>
      <w:r w:rsidRPr="00533C32">
        <w:t xml:space="preserve">        '200':</w:t>
      </w:r>
    </w:p>
    <w:p w14:paraId="04FBE4D5" w14:textId="77777777" w:rsidR="000260B1" w:rsidRPr="00533C32" w:rsidRDefault="000260B1" w:rsidP="000260B1">
      <w:pPr>
        <w:pStyle w:val="PL"/>
      </w:pPr>
      <w:r w:rsidRPr="00533C32">
        <w:t xml:space="preserve">          description: Expected response to a valid request</w:t>
      </w:r>
    </w:p>
    <w:p w14:paraId="4E867747" w14:textId="77777777" w:rsidR="000260B1" w:rsidRPr="00533C32" w:rsidRDefault="000260B1" w:rsidP="000260B1">
      <w:pPr>
        <w:pStyle w:val="PL"/>
      </w:pPr>
      <w:r w:rsidRPr="00533C32">
        <w:t xml:space="preserve">          content:</w:t>
      </w:r>
    </w:p>
    <w:p w14:paraId="179AB11A" w14:textId="77777777" w:rsidR="000260B1" w:rsidRPr="00533C32" w:rsidRDefault="000260B1" w:rsidP="000260B1">
      <w:pPr>
        <w:pStyle w:val="PL"/>
      </w:pPr>
      <w:r w:rsidRPr="00533C32">
        <w:t xml:space="preserve">            application/json:</w:t>
      </w:r>
    </w:p>
    <w:p w14:paraId="2488DF8E" w14:textId="77777777" w:rsidR="000260B1" w:rsidRPr="00533C32" w:rsidRDefault="000260B1" w:rsidP="000260B1">
      <w:pPr>
        <w:pStyle w:val="PL"/>
      </w:pPr>
      <w:r w:rsidRPr="00533C32">
        <w:t xml:space="preserve">              schema:</w:t>
      </w:r>
    </w:p>
    <w:p w14:paraId="31F50B66" w14:textId="77777777" w:rsidR="000260B1" w:rsidRPr="00533C32" w:rsidRDefault="000260B1" w:rsidP="000260B1">
      <w:pPr>
        <w:pStyle w:val="PL"/>
      </w:pPr>
      <w:r w:rsidRPr="00533C32">
        <w:t xml:space="preserve">                type: array</w:t>
      </w:r>
    </w:p>
    <w:p w14:paraId="20C32677" w14:textId="77777777" w:rsidR="000260B1" w:rsidRPr="00533C32" w:rsidRDefault="000260B1" w:rsidP="000260B1">
      <w:pPr>
        <w:pStyle w:val="PL"/>
      </w:pPr>
      <w:r w:rsidRPr="00533C32">
        <w:t xml:space="preserve">                items:</w:t>
      </w:r>
    </w:p>
    <w:p w14:paraId="79A777F9" w14:textId="77777777" w:rsidR="000260B1" w:rsidRPr="00533C32" w:rsidRDefault="000260B1" w:rsidP="000260B1">
      <w:pPr>
        <w:pStyle w:val="PL"/>
      </w:pPr>
      <w:r w:rsidRPr="00533C32">
        <w:t xml:space="preserve">                  $ref: 'TS29503_Nudm_SDM.yaml#/components/schemas/SharedData'</w:t>
      </w:r>
    </w:p>
    <w:p w14:paraId="28B27602" w14:textId="77777777" w:rsidR="000260B1" w:rsidRPr="00533C32" w:rsidRDefault="000260B1" w:rsidP="000260B1">
      <w:pPr>
        <w:pStyle w:val="PL"/>
      </w:pPr>
      <w:r w:rsidRPr="00533C32">
        <w:t xml:space="preserve">        '400':</w:t>
      </w:r>
    </w:p>
    <w:p w14:paraId="6165E997" w14:textId="77777777" w:rsidR="000260B1" w:rsidRPr="00533C32" w:rsidRDefault="000260B1" w:rsidP="000260B1">
      <w:pPr>
        <w:pStyle w:val="PL"/>
      </w:pPr>
      <w:r w:rsidRPr="00533C32">
        <w:t xml:space="preserve">          $ref: 'TS29571_CommonData.yaml#/components/responses/400'</w:t>
      </w:r>
    </w:p>
    <w:p w14:paraId="1DBF2EE8" w14:textId="77777777" w:rsidR="000260B1" w:rsidRPr="00533C32" w:rsidRDefault="000260B1" w:rsidP="000260B1">
      <w:pPr>
        <w:pStyle w:val="PL"/>
      </w:pPr>
      <w:r w:rsidRPr="00533C32">
        <w:t xml:space="preserve">        '404':</w:t>
      </w:r>
    </w:p>
    <w:p w14:paraId="4A774715" w14:textId="77777777" w:rsidR="000260B1" w:rsidRPr="00533C32" w:rsidRDefault="000260B1" w:rsidP="000260B1">
      <w:pPr>
        <w:pStyle w:val="PL"/>
      </w:pPr>
      <w:r w:rsidRPr="00533C32">
        <w:t xml:space="preserve">          $ref: 'TS29571_CommonData.yaml#/components/responses/404'</w:t>
      </w:r>
    </w:p>
    <w:p w14:paraId="5CEED16F" w14:textId="77777777" w:rsidR="000260B1" w:rsidRPr="00533C32" w:rsidRDefault="000260B1" w:rsidP="000260B1">
      <w:pPr>
        <w:pStyle w:val="PL"/>
      </w:pPr>
      <w:r w:rsidRPr="00533C32">
        <w:t xml:space="preserve">        '500':</w:t>
      </w:r>
    </w:p>
    <w:p w14:paraId="50E5833D" w14:textId="77777777" w:rsidR="000260B1" w:rsidRPr="00533C32" w:rsidRDefault="000260B1" w:rsidP="000260B1">
      <w:pPr>
        <w:pStyle w:val="PL"/>
      </w:pPr>
      <w:r w:rsidRPr="00533C32">
        <w:t xml:space="preserve">          $ref: 'TS29571_CommonData.yaml#/components/responses/500'</w:t>
      </w:r>
    </w:p>
    <w:p w14:paraId="0FE894ED" w14:textId="77777777" w:rsidR="000260B1" w:rsidRPr="00533C32" w:rsidRDefault="000260B1" w:rsidP="000260B1">
      <w:pPr>
        <w:pStyle w:val="PL"/>
      </w:pPr>
      <w:r w:rsidRPr="00533C32">
        <w:t xml:space="preserve">        '503':</w:t>
      </w:r>
    </w:p>
    <w:p w14:paraId="68A612CD" w14:textId="77777777" w:rsidR="000260B1" w:rsidRPr="00533C32" w:rsidRDefault="000260B1" w:rsidP="000260B1">
      <w:pPr>
        <w:pStyle w:val="PL"/>
      </w:pPr>
      <w:r w:rsidRPr="00533C32">
        <w:t xml:space="preserve">          $ref: 'TS29571_CommonData.yaml#/components/responses/503'</w:t>
      </w:r>
    </w:p>
    <w:p w14:paraId="462C1FFC" w14:textId="77777777" w:rsidR="000260B1" w:rsidRDefault="000260B1" w:rsidP="000260B1">
      <w:pPr>
        <w:pStyle w:val="PL"/>
        <w:rPr>
          <w:lang w:eastAsia="zh-CN"/>
        </w:rPr>
      </w:pPr>
      <w:r w:rsidRPr="00533C32">
        <w:t xml:space="preserve">        default:</w:t>
      </w:r>
    </w:p>
    <w:p w14:paraId="25D3D466" w14:textId="77777777" w:rsidR="000260B1" w:rsidRPr="00533C32" w:rsidRDefault="000260B1" w:rsidP="000260B1">
      <w:pPr>
        <w:pStyle w:val="PL"/>
        <w:rPr>
          <w:lang w:eastAsia="zh-CN"/>
        </w:rPr>
      </w:pPr>
      <w:r w:rsidRPr="002E5CBA">
        <w:lastRenderedPageBreak/>
        <w:t xml:space="preserve">          </w:t>
      </w:r>
      <w:r w:rsidRPr="001F14B1">
        <w:t>$ref: 'TS29571_CommonDat</w:t>
      </w:r>
      <w:r>
        <w:t>a.yaml#/components/responses/default</w:t>
      </w:r>
      <w:r w:rsidRPr="001F14B1">
        <w:t>'</w:t>
      </w:r>
    </w:p>
    <w:p w14:paraId="4A881C54" w14:textId="77777777" w:rsidR="000260B1" w:rsidRDefault="000260B1" w:rsidP="000260B1">
      <w:pPr>
        <w:pStyle w:val="PL"/>
        <w:rPr>
          <w:lang w:eastAsia="zh-CN"/>
        </w:rPr>
      </w:pPr>
    </w:p>
    <w:p w14:paraId="62B3A319" w14:textId="77777777" w:rsidR="000260B1" w:rsidRPr="00533C32" w:rsidRDefault="000260B1" w:rsidP="000260B1">
      <w:pPr>
        <w:pStyle w:val="PL"/>
      </w:pPr>
      <w:r w:rsidRPr="00533C32">
        <w:t xml:space="preserve">  /subscription-data/shared-data</w:t>
      </w:r>
      <w:r>
        <w:t>/{sharedDataId}</w:t>
      </w:r>
      <w:r w:rsidRPr="00533C32">
        <w:t>:</w:t>
      </w:r>
    </w:p>
    <w:p w14:paraId="2084D518" w14:textId="77777777" w:rsidR="000260B1" w:rsidRPr="00533C32" w:rsidRDefault="000260B1" w:rsidP="000260B1">
      <w:pPr>
        <w:pStyle w:val="PL"/>
      </w:pPr>
      <w:r w:rsidRPr="00533C32">
        <w:t xml:space="preserve">    get:</w:t>
      </w:r>
    </w:p>
    <w:p w14:paraId="22EFB97C" w14:textId="77777777" w:rsidR="000260B1" w:rsidRPr="00533C32" w:rsidRDefault="000260B1" w:rsidP="000260B1">
      <w:pPr>
        <w:pStyle w:val="PL"/>
      </w:pPr>
      <w:r w:rsidRPr="00533C32">
        <w:t xml:space="preserve">      summary: retrieve </w:t>
      </w:r>
      <w:r>
        <w:t xml:space="preserve">individual </w:t>
      </w:r>
      <w:r w:rsidRPr="00533C32">
        <w:t>shared data</w:t>
      </w:r>
    </w:p>
    <w:p w14:paraId="61AB93A0" w14:textId="77777777" w:rsidR="000260B1" w:rsidRPr="00533C32" w:rsidRDefault="000260B1" w:rsidP="000260B1">
      <w:pPr>
        <w:pStyle w:val="PL"/>
      </w:pPr>
      <w:r w:rsidRPr="00533C32">
        <w:t xml:space="preserve">      operationId: Get</w:t>
      </w:r>
      <w:r>
        <w:t>Individual</w:t>
      </w:r>
      <w:r w:rsidRPr="00533C32">
        <w:t>SharedData</w:t>
      </w:r>
    </w:p>
    <w:p w14:paraId="0E4B4934" w14:textId="77777777" w:rsidR="000260B1" w:rsidRPr="00533C32" w:rsidRDefault="000260B1" w:rsidP="000260B1">
      <w:pPr>
        <w:pStyle w:val="PL"/>
      </w:pPr>
      <w:r w:rsidRPr="00533C32">
        <w:t xml:space="preserve">      tags:</w:t>
      </w:r>
    </w:p>
    <w:p w14:paraId="79440ED4" w14:textId="77777777" w:rsidR="000260B1" w:rsidRPr="00533C32" w:rsidRDefault="000260B1" w:rsidP="000260B1">
      <w:pPr>
        <w:pStyle w:val="PL"/>
      </w:pPr>
      <w:r w:rsidRPr="00533C32">
        <w:t xml:space="preserve">        - Retrieval of </w:t>
      </w:r>
      <w:r>
        <w:t xml:space="preserve">individual </w:t>
      </w:r>
      <w:r w:rsidRPr="00533C32">
        <w:t>shared data</w:t>
      </w:r>
    </w:p>
    <w:p w14:paraId="42F9CB09" w14:textId="77777777" w:rsidR="000260B1" w:rsidRPr="00533C32" w:rsidRDefault="000260B1" w:rsidP="000260B1">
      <w:pPr>
        <w:pStyle w:val="PL"/>
      </w:pPr>
      <w:r w:rsidRPr="00533C32">
        <w:t xml:space="preserve">      parameters:</w:t>
      </w:r>
    </w:p>
    <w:p w14:paraId="03EEE107" w14:textId="77777777" w:rsidR="000260B1" w:rsidRPr="00533C32" w:rsidRDefault="000260B1" w:rsidP="000260B1">
      <w:pPr>
        <w:pStyle w:val="PL"/>
      </w:pPr>
      <w:r w:rsidRPr="00533C32">
        <w:t xml:space="preserve">        - name: If-None-Match</w:t>
      </w:r>
    </w:p>
    <w:p w14:paraId="7E3B8B54" w14:textId="77777777" w:rsidR="000260B1" w:rsidRPr="00533C32" w:rsidRDefault="000260B1" w:rsidP="000260B1">
      <w:pPr>
        <w:pStyle w:val="PL"/>
      </w:pPr>
      <w:r w:rsidRPr="00533C32">
        <w:t xml:space="preserve">          in: header</w:t>
      </w:r>
    </w:p>
    <w:p w14:paraId="4D5D01C9" w14:textId="77777777" w:rsidR="000260B1" w:rsidRPr="00533C32" w:rsidRDefault="000260B1" w:rsidP="000260B1">
      <w:pPr>
        <w:pStyle w:val="PL"/>
      </w:pPr>
      <w:r w:rsidRPr="00533C32">
        <w:t xml:space="preserve">          description: Validator for conditional requests, as described in RFC 7232, 3.2</w:t>
      </w:r>
    </w:p>
    <w:p w14:paraId="041A67FF" w14:textId="77777777" w:rsidR="000260B1" w:rsidRPr="00533C32" w:rsidRDefault="000260B1" w:rsidP="000260B1">
      <w:pPr>
        <w:pStyle w:val="PL"/>
      </w:pPr>
      <w:r w:rsidRPr="00533C32">
        <w:t xml:space="preserve">          schema:</w:t>
      </w:r>
    </w:p>
    <w:p w14:paraId="04144B4D" w14:textId="77777777" w:rsidR="000260B1" w:rsidRPr="00533C32" w:rsidRDefault="000260B1" w:rsidP="000260B1">
      <w:pPr>
        <w:pStyle w:val="PL"/>
      </w:pPr>
      <w:r w:rsidRPr="00533C32">
        <w:t xml:space="preserve">            type: string</w:t>
      </w:r>
    </w:p>
    <w:p w14:paraId="19997C27" w14:textId="77777777" w:rsidR="000260B1" w:rsidRPr="00533C32" w:rsidRDefault="000260B1" w:rsidP="000260B1">
      <w:pPr>
        <w:pStyle w:val="PL"/>
      </w:pPr>
      <w:r w:rsidRPr="00533C32">
        <w:t xml:space="preserve">        - name: If-Modified-Since</w:t>
      </w:r>
    </w:p>
    <w:p w14:paraId="303C99F8" w14:textId="77777777" w:rsidR="000260B1" w:rsidRPr="00533C32" w:rsidRDefault="000260B1" w:rsidP="000260B1">
      <w:pPr>
        <w:pStyle w:val="PL"/>
      </w:pPr>
      <w:r w:rsidRPr="00533C32">
        <w:t xml:space="preserve">          in: header</w:t>
      </w:r>
    </w:p>
    <w:p w14:paraId="1FEB829B" w14:textId="77777777" w:rsidR="000260B1" w:rsidRPr="00533C32" w:rsidRDefault="000260B1" w:rsidP="000260B1">
      <w:pPr>
        <w:pStyle w:val="PL"/>
      </w:pPr>
      <w:r w:rsidRPr="00533C32">
        <w:t xml:space="preserve">          description: Validator for conditional requests, as described in RFC 7232, 3.3</w:t>
      </w:r>
    </w:p>
    <w:p w14:paraId="28FE4109" w14:textId="77777777" w:rsidR="000260B1" w:rsidRPr="00533C32" w:rsidRDefault="000260B1" w:rsidP="000260B1">
      <w:pPr>
        <w:pStyle w:val="PL"/>
      </w:pPr>
      <w:r w:rsidRPr="00533C32">
        <w:t xml:space="preserve">          schema:</w:t>
      </w:r>
    </w:p>
    <w:p w14:paraId="3D11D01C" w14:textId="77777777" w:rsidR="000260B1" w:rsidRPr="00533C32" w:rsidRDefault="000260B1" w:rsidP="000260B1">
      <w:pPr>
        <w:pStyle w:val="PL"/>
        <w:rPr>
          <w:lang w:eastAsia="zh-CN"/>
        </w:rPr>
      </w:pPr>
      <w:r w:rsidRPr="00533C32">
        <w:t xml:space="preserve">            type: string</w:t>
      </w:r>
    </w:p>
    <w:p w14:paraId="6F6993D7" w14:textId="77777777" w:rsidR="000260B1" w:rsidRDefault="000260B1" w:rsidP="000260B1">
      <w:pPr>
        <w:pStyle w:val="PL"/>
      </w:pPr>
      <w:r>
        <w:t xml:space="preserve">        - name: sharedDataId</w:t>
      </w:r>
    </w:p>
    <w:p w14:paraId="40599EDC" w14:textId="77777777" w:rsidR="000260B1" w:rsidRDefault="000260B1" w:rsidP="000260B1">
      <w:pPr>
        <w:pStyle w:val="PL"/>
      </w:pPr>
      <w:r>
        <w:t xml:space="preserve">          in: path</w:t>
      </w:r>
    </w:p>
    <w:p w14:paraId="49302C39" w14:textId="77777777" w:rsidR="000260B1" w:rsidRDefault="000260B1" w:rsidP="000260B1">
      <w:pPr>
        <w:pStyle w:val="PL"/>
      </w:pPr>
      <w:r>
        <w:t xml:space="preserve">          description: Id of the Shared Data</w:t>
      </w:r>
    </w:p>
    <w:p w14:paraId="581D596D" w14:textId="77777777" w:rsidR="000260B1" w:rsidRDefault="000260B1" w:rsidP="000260B1">
      <w:pPr>
        <w:pStyle w:val="PL"/>
      </w:pPr>
      <w:r>
        <w:t xml:space="preserve">          required: true</w:t>
      </w:r>
    </w:p>
    <w:p w14:paraId="78FC98D0" w14:textId="77777777" w:rsidR="000260B1" w:rsidRDefault="000260B1" w:rsidP="000260B1">
      <w:pPr>
        <w:pStyle w:val="PL"/>
      </w:pPr>
      <w:r>
        <w:t xml:space="preserve">          schema:</w:t>
      </w:r>
    </w:p>
    <w:p w14:paraId="0D7F6B30" w14:textId="77777777" w:rsidR="000260B1" w:rsidRPr="00533C32" w:rsidRDefault="000260B1" w:rsidP="000260B1">
      <w:pPr>
        <w:pStyle w:val="PL"/>
      </w:pPr>
      <w:r>
        <w:t xml:space="preserve">            $ref: 'TS29503_Nudm_SDM.yaml#/components/schemas/SharedDataId'</w:t>
      </w:r>
    </w:p>
    <w:p w14:paraId="6C3FBB38" w14:textId="77777777" w:rsidR="000260B1" w:rsidRPr="00533C32" w:rsidRDefault="000260B1" w:rsidP="000260B1">
      <w:pPr>
        <w:pStyle w:val="PL"/>
      </w:pPr>
      <w:r w:rsidRPr="00533C32">
        <w:t xml:space="preserve">      responses:</w:t>
      </w:r>
    </w:p>
    <w:p w14:paraId="63FE48AE" w14:textId="77777777" w:rsidR="000260B1" w:rsidRPr="00533C32" w:rsidRDefault="000260B1" w:rsidP="000260B1">
      <w:pPr>
        <w:pStyle w:val="PL"/>
      </w:pPr>
      <w:r w:rsidRPr="00533C32">
        <w:t xml:space="preserve">        '200':</w:t>
      </w:r>
    </w:p>
    <w:p w14:paraId="2D37266F" w14:textId="77777777" w:rsidR="000260B1" w:rsidRPr="00533C32" w:rsidRDefault="000260B1" w:rsidP="000260B1">
      <w:pPr>
        <w:pStyle w:val="PL"/>
      </w:pPr>
      <w:r w:rsidRPr="00533C32">
        <w:t xml:space="preserve">          description: Expected response to a valid request</w:t>
      </w:r>
    </w:p>
    <w:p w14:paraId="37CA4764" w14:textId="77777777" w:rsidR="000260B1" w:rsidRPr="00533C32" w:rsidRDefault="000260B1" w:rsidP="000260B1">
      <w:pPr>
        <w:pStyle w:val="PL"/>
      </w:pPr>
      <w:r w:rsidRPr="00533C32">
        <w:t xml:space="preserve">          content:</w:t>
      </w:r>
    </w:p>
    <w:p w14:paraId="6621A3B6" w14:textId="77777777" w:rsidR="000260B1" w:rsidRPr="00533C32" w:rsidRDefault="000260B1" w:rsidP="000260B1">
      <w:pPr>
        <w:pStyle w:val="PL"/>
      </w:pPr>
      <w:r w:rsidRPr="00533C32">
        <w:t xml:space="preserve">            application/json:</w:t>
      </w:r>
    </w:p>
    <w:p w14:paraId="33927BE6" w14:textId="77777777" w:rsidR="000260B1" w:rsidRPr="00533C32" w:rsidRDefault="000260B1" w:rsidP="000260B1">
      <w:pPr>
        <w:pStyle w:val="PL"/>
      </w:pPr>
      <w:r w:rsidRPr="00533C32">
        <w:t xml:space="preserve">              schema:</w:t>
      </w:r>
    </w:p>
    <w:p w14:paraId="15A7E6EC" w14:textId="77777777" w:rsidR="000260B1" w:rsidRPr="00533C32" w:rsidRDefault="000260B1" w:rsidP="000260B1">
      <w:pPr>
        <w:pStyle w:val="PL"/>
      </w:pPr>
      <w:r w:rsidRPr="00533C32">
        <w:t xml:space="preserve">                $ref: 'TS29503_Nudm_SDM.yaml#/components/schemas/SharedData'</w:t>
      </w:r>
    </w:p>
    <w:p w14:paraId="6552A055" w14:textId="77777777" w:rsidR="000260B1" w:rsidRPr="00533C32" w:rsidRDefault="000260B1" w:rsidP="000260B1">
      <w:pPr>
        <w:pStyle w:val="PL"/>
      </w:pPr>
      <w:r w:rsidRPr="00533C32">
        <w:t xml:space="preserve">          headers:</w:t>
      </w:r>
    </w:p>
    <w:p w14:paraId="2DDDCA5A" w14:textId="77777777" w:rsidR="000260B1" w:rsidRPr="00533C32" w:rsidRDefault="000260B1" w:rsidP="000260B1">
      <w:pPr>
        <w:pStyle w:val="PL"/>
      </w:pPr>
      <w:r w:rsidRPr="00533C32">
        <w:t xml:space="preserve">            Cache-Control:</w:t>
      </w:r>
    </w:p>
    <w:p w14:paraId="30A8A0A2" w14:textId="77777777" w:rsidR="000260B1" w:rsidRPr="00533C32" w:rsidRDefault="000260B1" w:rsidP="000260B1">
      <w:pPr>
        <w:pStyle w:val="PL"/>
      </w:pPr>
      <w:r w:rsidRPr="00533C32">
        <w:t xml:space="preserve">              description: Cache-Control containing max-age, as described in RFC 7234, 5.2</w:t>
      </w:r>
    </w:p>
    <w:p w14:paraId="50273AB2" w14:textId="77777777" w:rsidR="000260B1" w:rsidRPr="00533C32" w:rsidRDefault="000260B1" w:rsidP="000260B1">
      <w:pPr>
        <w:pStyle w:val="PL"/>
      </w:pPr>
      <w:r w:rsidRPr="00533C32">
        <w:t xml:space="preserve">              schema:</w:t>
      </w:r>
    </w:p>
    <w:p w14:paraId="0C03A252" w14:textId="77777777" w:rsidR="000260B1" w:rsidRPr="00533C32" w:rsidRDefault="000260B1" w:rsidP="000260B1">
      <w:pPr>
        <w:pStyle w:val="PL"/>
      </w:pPr>
      <w:r w:rsidRPr="00533C32">
        <w:t xml:space="preserve">                type: string</w:t>
      </w:r>
    </w:p>
    <w:p w14:paraId="0276ED99" w14:textId="77777777" w:rsidR="000260B1" w:rsidRPr="00533C32" w:rsidRDefault="000260B1" w:rsidP="000260B1">
      <w:pPr>
        <w:pStyle w:val="PL"/>
      </w:pPr>
      <w:r w:rsidRPr="00533C32">
        <w:t xml:space="preserve">            ETag:</w:t>
      </w:r>
    </w:p>
    <w:p w14:paraId="2785B6D6" w14:textId="77777777" w:rsidR="000260B1" w:rsidRPr="00533C32" w:rsidRDefault="000260B1" w:rsidP="000260B1">
      <w:pPr>
        <w:pStyle w:val="PL"/>
      </w:pPr>
      <w:r w:rsidRPr="00533C32">
        <w:t xml:space="preserve">              description: Entity Tag, containing a strong validator, as described in RFC 7232, 2.3</w:t>
      </w:r>
    </w:p>
    <w:p w14:paraId="4FC408AF" w14:textId="77777777" w:rsidR="000260B1" w:rsidRPr="00533C32" w:rsidRDefault="000260B1" w:rsidP="000260B1">
      <w:pPr>
        <w:pStyle w:val="PL"/>
      </w:pPr>
      <w:r w:rsidRPr="00533C32">
        <w:t xml:space="preserve">              schema:</w:t>
      </w:r>
    </w:p>
    <w:p w14:paraId="2E8E035B" w14:textId="77777777" w:rsidR="000260B1" w:rsidRPr="00533C32" w:rsidRDefault="000260B1" w:rsidP="000260B1">
      <w:pPr>
        <w:pStyle w:val="PL"/>
      </w:pPr>
      <w:r w:rsidRPr="00533C32">
        <w:t xml:space="preserve">                type: string</w:t>
      </w:r>
    </w:p>
    <w:p w14:paraId="19239579" w14:textId="77777777" w:rsidR="000260B1" w:rsidRPr="00533C32" w:rsidRDefault="000260B1" w:rsidP="000260B1">
      <w:pPr>
        <w:pStyle w:val="PL"/>
      </w:pPr>
      <w:r w:rsidRPr="00533C32">
        <w:t xml:space="preserve">            Last-Modified:</w:t>
      </w:r>
    </w:p>
    <w:p w14:paraId="052A0D84" w14:textId="77777777" w:rsidR="000260B1" w:rsidRPr="00533C32" w:rsidRDefault="000260B1" w:rsidP="000260B1">
      <w:pPr>
        <w:pStyle w:val="PL"/>
      </w:pPr>
      <w:r w:rsidRPr="00533C32">
        <w:t xml:space="preserve">              description: Timestamp for last modification of the resource, as described in RFC 7232, 2.2</w:t>
      </w:r>
    </w:p>
    <w:p w14:paraId="39552A2A" w14:textId="77777777" w:rsidR="000260B1" w:rsidRPr="00533C32" w:rsidRDefault="000260B1" w:rsidP="000260B1">
      <w:pPr>
        <w:pStyle w:val="PL"/>
      </w:pPr>
      <w:r w:rsidRPr="00533C32">
        <w:t xml:space="preserve">              schema:</w:t>
      </w:r>
    </w:p>
    <w:p w14:paraId="133F635A" w14:textId="77777777" w:rsidR="000260B1" w:rsidRPr="00533C32" w:rsidRDefault="000260B1" w:rsidP="000260B1">
      <w:pPr>
        <w:pStyle w:val="PL"/>
        <w:rPr>
          <w:lang w:eastAsia="zh-CN"/>
        </w:rPr>
      </w:pPr>
      <w:r w:rsidRPr="00533C32">
        <w:t xml:space="preserve">                type: string</w:t>
      </w:r>
    </w:p>
    <w:p w14:paraId="01D34239" w14:textId="77777777" w:rsidR="000260B1" w:rsidRPr="00533C32" w:rsidRDefault="000260B1" w:rsidP="000260B1">
      <w:pPr>
        <w:pStyle w:val="PL"/>
      </w:pPr>
      <w:r w:rsidRPr="00533C32">
        <w:t xml:space="preserve">        '400':</w:t>
      </w:r>
    </w:p>
    <w:p w14:paraId="20A045F9" w14:textId="77777777" w:rsidR="000260B1" w:rsidRPr="00533C32" w:rsidRDefault="000260B1" w:rsidP="000260B1">
      <w:pPr>
        <w:pStyle w:val="PL"/>
      </w:pPr>
      <w:r w:rsidRPr="00533C32">
        <w:t xml:space="preserve">          $ref: 'TS29571_CommonData.yaml#/components/responses/400'</w:t>
      </w:r>
    </w:p>
    <w:p w14:paraId="3FA91CF4" w14:textId="77777777" w:rsidR="000260B1" w:rsidRPr="00533C32" w:rsidRDefault="000260B1" w:rsidP="000260B1">
      <w:pPr>
        <w:pStyle w:val="PL"/>
      </w:pPr>
      <w:r w:rsidRPr="00533C32">
        <w:t xml:space="preserve">        '404':</w:t>
      </w:r>
    </w:p>
    <w:p w14:paraId="55C88FA9" w14:textId="77777777" w:rsidR="000260B1" w:rsidRPr="00533C32" w:rsidRDefault="000260B1" w:rsidP="000260B1">
      <w:pPr>
        <w:pStyle w:val="PL"/>
      </w:pPr>
      <w:r w:rsidRPr="00533C32">
        <w:t xml:space="preserve">          $ref: 'TS29571_CommonData.yaml#/components/responses/404'</w:t>
      </w:r>
    </w:p>
    <w:p w14:paraId="0A3C2A21" w14:textId="77777777" w:rsidR="000260B1" w:rsidRPr="00533C32" w:rsidRDefault="000260B1" w:rsidP="000260B1">
      <w:pPr>
        <w:pStyle w:val="PL"/>
      </w:pPr>
      <w:r w:rsidRPr="00533C32">
        <w:t xml:space="preserve">        '500':</w:t>
      </w:r>
    </w:p>
    <w:p w14:paraId="4128DE66" w14:textId="77777777" w:rsidR="000260B1" w:rsidRPr="00533C32" w:rsidRDefault="000260B1" w:rsidP="000260B1">
      <w:pPr>
        <w:pStyle w:val="PL"/>
      </w:pPr>
      <w:r w:rsidRPr="00533C32">
        <w:t xml:space="preserve">          $ref: 'TS29571_CommonData.yaml#/components/responses/500'</w:t>
      </w:r>
    </w:p>
    <w:p w14:paraId="57E8C18D" w14:textId="77777777" w:rsidR="000260B1" w:rsidRPr="00533C32" w:rsidRDefault="000260B1" w:rsidP="000260B1">
      <w:pPr>
        <w:pStyle w:val="PL"/>
      </w:pPr>
      <w:r w:rsidRPr="00533C32">
        <w:t xml:space="preserve">        '503':</w:t>
      </w:r>
    </w:p>
    <w:p w14:paraId="1756178A" w14:textId="77777777" w:rsidR="000260B1" w:rsidRPr="00533C32" w:rsidRDefault="000260B1" w:rsidP="000260B1">
      <w:pPr>
        <w:pStyle w:val="PL"/>
      </w:pPr>
      <w:r w:rsidRPr="00533C32">
        <w:t xml:space="preserve">          $ref: 'TS29571_CommonData.yaml#/components/responses/503'</w:t>
      </w:r>
    </w:p>
    <w:p w14:paraId="5CD1D063" w14:textId="77777777" w:rsidR="000260B1" w:rsidRDefault="000260B1" w:rsidP="000260B1">
      <w:pPr>
        <w:pStyle w:val="PL"/>
        <w:rPr>
          <w:lang w:eastAsia="zh-CN"/>
        </w:rPr>
      </w:pPr>
      <w:r w:rsidRPr="00533C32">
        <w:t xml:space="preserve">        default:</w:t>
      </w:r>
    </w:p>
    <w:p w14:paraId="78345C3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BC2027F" w14:textId="77777777" w:rsidR="000260B1" w:rsidRPr="0090519D" w:rsidRDefault="000260B1" w:rsidP="000260B1">
      <w:pPr>
        <w:pStyle w:val="PL"/>
        <w:rPr>
          <w:lang w:eastAsia="zh-CN"/>
        </w:rPr>
      </w:pPr>
    </w:p>
    <w:p w14:paraId="2CE68041" w14:textId="77777777" w:rsidR="000260B1" w:rsidRPr="00533C32" w:rsidRDefault="000260B1" w:rsidP="000260B1">
      <w:pPr>
        <w:pStyle w:val="PL"/>
      </w:pPr>
      <w:r w:rsidRPr="00533C32">
        <w:t xml:space="preserve">  /subscription-data/subs-to-notify:</w:t>
      </w:r>
    </w:p>
    <w:p w14:paraId="21D30758" w14:textId="77777777" w:rsidR="000260B1" w:rsidRPr="00533C32" w:rsidRDefault="000260B1" w:rsidP="000260B1">
      <w:pPr>
        <w:pStyle w:val="PL"/>
      </w:pPr>
      <w:r w:rsidRPr="00533C32">
        <w:t xml:space="preserve">    post:</w:t>
      </w:r>
    </w:p>
    <w:p w14:paraId="37CD8A9E" w14:textId="77777777" w:rsidR="000260B1" w:rsidRPr="00533C32" w:rsidRDefault="000260B1" w:rsidP="000260B1">
      <w:pPr>
        <w:pStyle w:val="PL"/>
      </w:pPr>
      <w:r w:rsidRPr="00533C32">
        <w:t xml:space="preserve">      summary: Subscription data subscriptions</w:t>
      </w:r>
    </w:p>
    <w:p w14:paraId="634BAC75" w14:textId="77777777" w:rsidR="000260B1" w:rsidRPr="00533C32" w:rsidRDefault="000260B1" w:rsidP="000260B1">
      <w:pPr>
        <w:pStyle w:val="PL"/>
      </w:pPr>
      <w:r w:rsidRPr="00533C32">
        <w:t xml:space="preserve">      operationId: SubscriptionDataSubscriptions</w:t>
      </w:r>
    </w:p>
    <w:p w14:paraId="6923F545" w14:textId="77777777" w:rsidR="000260B1" w:rsidRPr="00533C32" w:rsidRDefault="000260B1" w:rsidP="000260B1">
      <w:pPr>
        <w:pStyle w:val="PL"/>
      </w:pPr>
      <w:r w:rsidRPr="00533C32">
        <w:t xml:space="preserve">      tags:</w:t>
      </w:r>
    </w:p>
    <w:p w14:paraId="23854012" w14:textId="77777777" w:rsidR="000260B1" w:rsidRDefault="000260B1" w:rsidP="000260B1">
      <w:pPr>
        <w:pStyle w:val="PL"/>
        <w:rPr>
          <w:lang w:eastAsia="zh-CN"/>
        </w:rPr>
      </w:pPr>
      <w:r w:rsidRPr="00533C32">
        <w:t xml:space="preserve">        - Subs To No</w:t>
      </w:r>
      <w:r>
        <w:rPr>
          <w:rFonts w:hint="eastAsia"/>
          <w:lang w:eastAsia="zh-CN"/>
        </w:rPr>
        <w:t>t</w:t>
      </w:r>
      <w:r w:rsidRPr="00533C32">
        <w:t>ify (Collection)</w:t>
      </w:r>
    </w:p>
    <w:p w14:paraId="49F7AA83" w14:textId="77777777" w:rsidR="000260B1" w:rsidRDefault="000260B1" w:rsidP="000260B1">
      <w:pPr>
        <w:pStyle w:val="PL"/>
      </w:pPr>
      <w:r>
        <w:t xml:space="preserve">      security:</w:t>
      </w:r>
    </w:p>
    <w:p w14:paraId="3D55315E" w14:textId="77777777" w:rsidR="000260B1" w:rsidRDefault="000260B1" w:rsidP="000260B1">
      <w:pPr>
        <w:pStyle w:val="PL"/>
      </w:pPr>
      <w:r>
        <w:t xml:space="preserve">        - {}</w:t>
      </w:r>
    </w:p>
    <w:p w14:paraId="0853AB75" w14:textId="77777777" w:rsidR="000260B1" w:rsidRDefault="000260B1" w:rsidP="000260B1">
      <w:pPr>
        <w:pStyle w:val="PL"/>
      </w:pPr>
      <w:r>
        <w:t xml:space="preserve">        - oAuth2ClientCredentials:</w:t>
      </w:r>
    </w:p>
    <w:p w14:paraId="0CE565D9" w14:textId="77777777" w:rsidR="000260B1" w:rsidRDefault="000260B1" w:rsidP="000260B1">
      <w:pPr>
        <w:pStyle w:val="PL"/>
      </w:pPr>
      <w:r>
        <w:t xml:space="preserve">          - nudr-dr</w:t>
      </w:r>
    </w:p>
    <w:p w14:paraId="5780EE1A" w14:textId="77777777" w:rsidR="000260B1" w:rsidRDefault="000260B1" w:rsidP="000260B1">
      <w:pPr>
        <w:pStyle w:val="PL"/>
      </w:pPr>
      <w:r>
        <w:t xml:space="preserve">        - oAuth2ClientCredentials:</w:t>
      </w:r>
    </w:p>
    <w:p w14:paraId="083B4519" w14:textId="77777777" w:rsidR="000260B1" w:rsidRDefault="000260B1" w:rsidP="000260B1">
      <w:pPr>
        <w:pStyle w:val="PL"/>
      </w:pPr>
      <w:r>
        <w:t xml:space="preserve">          - nudr-dr</w:t>
      </w:r>
    </w:p>
    <w:p w14:paraId="64D687E7" w14:textId="77777777" w:rsidR="000260B1" w:rsidRPr="00533C32" w:rsidRDefault="000260B1" w:rsidP="000260B1">
      <w:pPr>
        <w:pStyle w:val="PL"/>
        <w:rPr>
          <w:lang w:eastAsia="zh-CN"/>
        </w:rPr>
      </w:pPr>
      <w:r>
        <w:t xml:space="preserve">          - nudr-dr:subscription-data</w:t>
      </w:r>
    </w:p>
    <w:p w14:paraId="15288F20" w14:textId="77777777" w:rsidR="000260B1" w:rsidRPr="00533C32" w:rsidRDefault="000260B1" w:rsidP="000260B1">
      <w:pPr>
        <w:pStyle w:val="PL"/>
      </w:pPr>
      <w:r w:rsidRPr="00533C32">
        <w:t xml:space="preserve">      requestBody:</w:t>
      </w:r>
    </w:p>
    <w:p w14:paraId="500768CF" w14:textId="77777777" w:rsidR="000260B1" w:rsidRPr="00533C32" w:rsidRDefault="000260B1" w:rsidP="000260B1">
      <w:pPr>
        <w:pStyle w:val="PL"/>
      </w:pPr>
      <w:r w:rsidRPr="00533C32">
        <w:t xml:space="preserve">        content:</w:t>
      </w:r>
    </w:p>
    <w:p w14:paraId="474CB127" w14:textId="77777777" w:rsidR="000260B1" w:rsidRPr="00533C32" w:rsidRDefault="000260B1" w:rsidP="000260B1">
      <w:pPr>
        <w:pStyle w:val="PL"/>
      </w:pPr>
      <w:r w:rsidRPr="00533C32">
        <w:t xml:space="preserve">          application/json:</w:t>
      </w:r>
    </w:p>
    <w:p w14:paraId="64350AD8" w14:textId="77777777" w:rsidR="000260B1" w:rsidRPr="00533C32" w:rsidRDefault="000260B1" w:rsidP="000260B1">
      <w:pPr>
        <w:pStyle w:val="PL"/>
      </w:pPr>
      <w:r w:rsidRPr="00533C32">
        <w:t xml:space="preserve">            schema:</w:t>
      </w:r>
    </w:p>
    <w:p w14:paraId="61EDECF7" w14:textId="77777777" w:rsidR="000260B1" w:rsidRPr="00533C32" w:rsidRDefault="000260B1" w:rsidP="000260B1">
      <w:pPr>
        <w:pStyle w:val="PL"/>
        <w:outlineLvl w:val="0"/>
      </w:pPr>
      <w:r w:rsidRPr="00533C32">
        <w:t xml:space="preserve">              $ref: '#/components/schemas/SubscriptionDataSubscriptions'</w:t>
      </w:r>
    </w:p>
    <w:p w14:paraId="7FA89A2A" w14:textId="77777777" w:rsidR="000260B1" w:rsidRPr="00533C32" w:rsidRDefault="000260B1" w:rsidP="000260B1">
      <w:pPr>
        <w:pStyle w:val="PL"/>
      </w:pPr>
      <w:r w:rsidRPr="00533C32">
        <w:t xml:space="preserve">        required: true</w:t>
      </w:r>
    </w:p>
    <w:p w14:paraId="022F46AE" w14:textId="77777777" w:rsidR="000260B1" w:rsidRPr="00533C32" w:rsidRDefault="000260B1" w:rsidP="000260B1">
      <w:pPr>
        <w:pStyle w:val="PL"/>
      </w:pPr>
      <w:r w:rsidRPr="00533C32">
        <w:t xml:space="preserve">      responses:</w:t>
      </w:r>
    </w:p>
    <w:p w14:paraId="6AB739C8" w14:textId="77777777" w:rsidR="000260B1" w:rsidRPr="00533C32" w:rsidRDefault="000260B1" w:rsidP="000260B1">
      <w:pPr>
        <w:pStyle w:val="PL"/>
      </w:pPr>
      <w:r w:rsidRPr="00533C32">
        <w:t xml:space="preserve">        '201':</w:t>
      </w:r>
    </w:p>
    <w:p w14:paraId="12308CD2" w14:textId="77777777" w:rsidR="000260B1" w:rsidRPr="00533C32" w:rsidRDefault="000260B1" w:rsidP="000260B1">
      <w:pPr>
        <w:pStyle w:val="PL"/>
      </w:pPr>
      <w:r w:rsidRPr="00533C32">
        <w:lastRenderedPageBreak/>
        <w:t xml:space="preserve">          description: Expected response to a valid request</w:t>
      </w:r>
    </w:p>
    <w:p w14:paraId="6B9712A1" w14:textId="77777777" w:rsidR="000260B1" w:rsidRPr="00533C32" w:rsidRDefault="000260B1" w:rsidP="000260B1">
      <w:pPr>
        <w:pStyle w:val="PL"/>
      </w:pPr>
      <w:r w:rsidRPr="00533C32">
        <w:t xml:space="preserve">          content:</w:t>
      </w:r>
    </w:p>
    <w:p w14:paraId="1DB28920" w14:textId="77777777" w:rsidR="000260B1" w:rsidRPr="00533C32" w:rsidRDefault="000260B1" w:rsidP="000260B1">
      <w:pPr>
        <w:pStyle w:val="PL"/>
      </w:pPr>
      <w:r w:rsidRPr="00533C32">
        <w:t xml:space="preserve">            application/json:</w:t>
      </w:r>
    </w:p>
    <w:p w14:paraId="654353FC" w14:textId="77777777" w:rsidR="000260B1" w:rsidRPr="00533C32" w:rsidRDefault="000260B1" w:rsidP="000260B1">
      <w:pPr>
        <w:pStyle w:val="PL"/>
      </w:pPr>
      <w:r w:rsidRPr="00533C32">
        <w:t xml:space="preserve">              schema:</w:t>
      </w:r>
    </w:p>
    <w:p w14:paraId="62F9CFB3" w14:textId="77777777" w:rsidR="000260B1" w:rsidRPr="00533C32" w:rsidRDefault="000260B1" w:rsidP="000260B1">
      <w:pPr>
        <w:pStyle w:val="PL"/>
        <w:rPr>
          <w:lang w:eastAsia="zh-CN"/>
        </w:rPr>
      </w:pPr>
      <w:r w:rsidRPr="00533C32">
        <w:t xml:space="preserve">                $ref: '#/components/schemas/SubscriptionDataSubscriptions'</w:t>
      </w:r>
    </w:p>
    <w:p w14:paraId="24A1E81C" w14:textId="77777777" w:rsidR="000260B1" w:rsidRPr="00533C32" w:rsidRDefault="000260B1" w:rsidP="000260B1">
      <w:pPr>
        <w:pStyle w:val="PL"/>
      </w:pPr>
      <w:r w:rsidRPr="00533C32">
        <w:t xml:space="preserve">          headers:</w:t>
      </w:r>
    </w:p>
    <w:p w14:paraId="72524B17" w14:textId="77777777" w:rsidR="000260B1" w:rsidRPr="00533C32" w:rsidRDefault="000260B1" w:rsidP="000260B1">
      <w:pPr>
        <w:pStyle w:val="PL"/>
      </w:pPr>
      <w:r w:rsidRPr="00533C32">
        <w:t xml:space="preserve">            Location:</w:t>
      </w:r>
    </w:p>
    <w:p w14:paraId="5A17B826" w14:textId="77777777" w:rsidR="000260B1" w:rsidRPr="00533C32" w:rsidRDefault="000260B1" w:rsidP="000260B1">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5B008150" w14:textId="77777777" w:rsidR="000260B1" w:rsidRPr="00533C32" w:rsidRDefault="000260B1" w:rsidP="000260B1">
      <w:pPr>
        <w:pStyle w:val="PL"/>
      </w:pPr>
      <w:r w:rsidRPr="00533C32">
        <w:t xml:space="preserve">              required: true</w:t>
      </w:r>
    </w:p>
    <w:p w14:paraId="3D6DCF67" w14:textId="77777777" w:rsidR="000260B1" w:rsidRPr="00533C32" w:rsidRDefault="000260B1" w:rsidP="000260B1">
      <w:pPr>
        <w:pStyle w:val="PL"/>
      </w:pPr>
      <w:r w:rsidRPr="00533C32">
        <w:t xml:space="preserve">              schema:</w:t>
      </w:r>
    </w:p>
    <w:p w14:paraId="38BA6721" w14:textId="77777777" w:rsidR="000260B1" w:rsidRPr="00533C32" w:rsidRDefault="000260B1" w:rsidP="000260B1">
      <w:pPr>
        <w:pStyle w:val="PL"/>
        <w:rPr>
          <w:lang w:eastAsia="zh-CN"/>
        </w:rPr>
      </w:pPr>
      <w:r w:rsidRPr="00533C32">
        <w:t xml:space="preserve">                type: string</w:t>
      </w:r>
    </w:p>
    <w:p w14:paraId="6213261E" w14:textId="77777777" w:rsidR="000260B1" w:rsidRDefault="000260B1" w:rsidP="000260B1">
      <w:pPr>
        <w:pStyle w:val="PL"/>
        <w:rPr>
          <w:lang w:eastAsia="zh-CN"/>
        </w:rPr>
      </w:pPr>
      <w:r w:rsidRPr="00533C32">
        <w:t xml:space="preserve">        default:</w:t>
      </w:r>
    </w:p>
    <w:p w14:paraId="13AA3188" w14:textId="77777777" w:rsidR="000260B1" w:rsidRPr="00533C32" w:rsidRDefault="000260B1" w:rsidP="000260B1">
      <w:pPr>
        <w:pStyle w:val="PL"/>
        <w:outlineLvl w:val="0"/>
        <w:rPr>
          <w:lang w:eastAsia="zh-CN"/>
        </w:rPr>
      </w:pPr>
      <w:r w:rsidRPr="002E5CBA">
        <w:t xml:space="preserve">          </w:t>
      </w:r>
      <w:r w:rsidRPr="001F14B1">
        <w:t>$ref: 'TS29571_CommonDat</w:t>
      </w:r>
      <w:r>
        <w:t>a.yaml#/components/responses/default</w:t>
      </w:r>
      <w:r w:rsidRPr="001F14B1">
        <w:t>'</w:t>
      </w:r>
    </w:p>
    <w:p w14:paraId="033ADFB7" w14:textId="77777777" w:rsidR="000260B1" w:rsidRPr="00533C32" w:rsidRDefault="000260B1" w:rsidP="000260B1">
      <w:pPr>
        <w:pStyle w:val="PL"/>
      </w:pPr>
      <w:r w:rsidRPr="00533C32">
        <w:t xml:space="preserve">      callbacks:</w:t>
      </w:r>
    </w:p>
    <w:p w14:paraId="04A51087" w14:textId="77777777" w:rsidR="000260B1" w:rsidRPr="00533C32" w:rsidRDefault="000260B1" w:rsidP="000260B1">
      <w:pPr>
        <w:pStyle w:val="PL"/>
      </w:pPr>
      <w:r w:rsidRPr="00533C32">
        <w:t xml:space="preserve">        onDataChange:</w:t>
      </w:r>
    </w:p>
    <w:p w14:paraId="4B77C27E" w14:textId="77777777" w:rsidR="000260B1" w:rsidRPr="00533C32" w:rsidRDefault="000260B1" w:rsidP="000260B1">
      <w:pPr>
        <w:pStyle w:val="PL"/>
      </w:pPr>
      <w:r w:rsidRPr="00533C32">
        <w:t xml:space="preserve">          '{request.body#/callbackReference}':</w:t>
      </w:r>
    </w:p>
    <w:p w14:paraId="4C6D3621" w14:textId="77777777" w:rsidR="000260B1" w:rsidRPr="00533C32" w:rsidRDefault="000260B1" w:rsidP="000260B1">
      <w:pPr>
        <w:pStyle w:val="PL"/>
      </w:pPr>
      <w:r w:rsidRPr="00533C32">
        <w:t xml:space="preserve">            post:</w:t>
      </w:r>
    </w:p>
    <w:p w14:paraId="14C25CCB" w14:textId="77777777" w:rsidR="000260B1" w:rsidRPr="00533C32" w:rsidRDefault="000260B1" w:rsidP="000260B1">
      <w:pPr>
        <w:pStyle w:val="PL"/>
      </w:pPr>
      <w:r w:rsidRPr="00533C32">
        <w:t xml:space="preserve">              requestBody:</w:t>
      </w:r>
    </w:p>
    <w:p w14:paraId="7F6E9230" w14:textId="77777777" w:rsidR="000260B1" w:rsidRPr="00533C32" w:rsidRDefault="000260B1" w:rsidP="000260B1">
      <w:pPr>
        <w:pStyle w:val="PL"/>
      </w:pPr>
      <w:r w:rsidRPr="00533C32">
        <w:t xml:space="preserve">                required: true</w:t>
      </w:r>
    </w:p>
    <w:p w14:paraId="4FEB2F5A" w14:textId="77777777" w:rsidR="000260B1" w:rsidRPr="00533C32" w:rsidRDefault="000260B1" w:rsidP="000260B1">
      <w:pPr>
        <w:pStyle w:val="PL"/>
      </w:pPr>
      <w:r w:rsidRPr="00533C32">
        <w:t xml:space="preserve">                content:</w:t>
      </w:r>
    </w:p>
    <w:p w14:paraId="0C84698A" w14:textId="77777777" w:rsidR="000260B1" w:rsidRPr="00533C32" w:rsidRDefault="000260B1" w:rsidP="000260B1">
      <w:pPr>
        <w:pStyle w:val="PL"/>
      </w:pPr>
      <w:r w:rsidRPr="00533C32">
        <w:t xml:space="preserve">                  application/json:</w:t>
      </w:r>
    </w:p>
    <w:p w14:paraId="4ED17E71" w14:textId="77777777" w:rsidR="000260B1" w:rsidRPr="00533C32" w:rsidRDefault="000260B1" w:rsidP="000260B1">
      <w:pPr>
        <w:pStyle w:val="PL"/>
      </w:pPr>
      <w:r w:rsidRPr="00533C32">
        <w:t xml:space="preserve">                    schema:</w:t>
      </w:r>
    </w:p>
    <w:p w14:paraId="55EC8E70" w14:textId="77777777" w:rsidR="000260B1" w:rsidRPr="00533C32" w:rsidRDefault="000260B1" w:rsidP="000260B1">
      <w:pPr>
        <w:pStyle w:val="PL"/>
      </w:pPr>
      <w:r w:rsidRPr="00533C32">
        <w:t xml:space="preserve">                      $ref: '#/components/schemas/DataChangeNotify'</w:t>
      </w:r>
    </w:p>
    <w:p w14:paraId="6F215346" w14:textId="77777777" w:rsidR="000260B1" w:rsidRPr="00533C32" w:rsidRDefault="000260B1" w:rsidP="000260B1">
      <w:pPr>
        <w:pStyle w:val="PL"/>
      </w:pPr>
      <w:r w:rsidRPr="00533C32">
        <w:t xml:space="preserve">              responses:</w:t>
      </w:r>
    </w:p>
    <w:p w14:paraId="6C84968B" w14:textId="77777777" w:rsidR="000260B1" w:rsidRPr="00533C32" w:rsidRDefault="000260B1" w:rsidP="000260B1">
      <w:pPr>
        <w:pStyle w:val="PL"/>
      </w:pPr>
      <w:r w:rsidRPr="00533C32">
        <w:t xml:space="preserve">                '204':</w:t>
      </w:r>
    </w:p>
    <w:p w14:paraId="359044EA" w14:textId="77777777" w:rsidR="000260B1" w:rsidRPr="00533C32" w:rsidRDefault="000260B1" w:rsidP="000260B1">
      <w:pPr>
        <w:pStyle w:val="PL"/>
      </w:pPr>
      <w:r w:rsidRPr="00533C32">
        <w:t xml:space="preserve">                  description: Expected response to a valid request</w:t>
      </w:r>
    </w:p>
    <w:p w14:paraId="7AB08691" w14:textId="77777777" w:rsidR="000260B1" w:rsidRPr="00533C32" w:rsidRDefault="000260B1" w:rsidP="000260B1">
      <w:pPr>
        <w:pStyle w:val="PL"/>
        <w:rPr>
          <w:lang w:eastAsia="zh-CN"/>
        </w:rPr>
      </w:pPr>
    </w:p>
    <w:p w14:paraId="61276667" w14:textId="77777777" w:rsidR="000260B1" w:rsidRPr="00533C32" w:rsidRDefault="000260B1" w:rsidP="000260B1">
      <w:pPr>
        <w:pStyle w:val="PL"/>
      </w:pPr>
      <w:r w:rsidRPr="00533C32">
        <w:t xml:space="preserve">    get:</w:t>
      </w:r>
    </w:p>
    <w:p w14:paraId="3F9075D4" w14:textId="77777777" w:rsidR="000260B1" w:rsidRPr="00533C32" w:rsidRDefault="000260B1" w:rsidP="000260B1">
      <w:pPr>
        <w:pStyle w:val="PL"/>
      </w:pPr>
      <w:r w:rsidRPr="00533C32">
        <w:t xml:space="preserve">      summary: Retrieves the list of subscriptions</w:t>
      </w:r>
    </w:p>
    <w:p w14:paraId="24051BE3" w14:textId="77777777" w:rsidR="000260B1" w:rsidRPr="00533C32" w:rsidRDefault="000260B1" w:rsidP="000260B1">
      <w:pPr>
        <w:pStyle w:val="PL"/>
      </w:pPr>
      <w:r w:rsidRPr="00533C32">
        <w:t xml:space="preserve">      operationId: QuerySubsToNotify</w:t>
      </w:r>
    </w:p>
    <w:p w14:paraId="730B8D15" w14:textId="77777777" w:rsidR="000260B1" w:rsidRPr="00533C32" w:rsidRDefault="000260B1" w:rsidP="000260B1">
      <w:pPr>
        <w:pStyle w:val="PL"/>
      </w:pPr>
      <w:r w:rsidRPr="00533C32">
        <w:t xml:space="preserve">      tags:</w:t>
      </w:r>
    </w:p>
    <w:p w14:paraId="1D30529F" w14:textId="77777777" w:rsidR="000260B1" w:rsidRDefault="000260B1" w:rsidP="000260B1">
      <w:pPr>
        <w:pStyle w:val="PL"/>
        <w:rPr>
          <w:lang w:eastAsia="zh-CN"/>
        </w:rPr>
      </w:pPr>
      <w:r w:rsidRPr="00533C32">
        <w:t xml:space="preserve">        - Subs To No</w:t>
      </w:r>
      <w:r>
        <w:rPr>
          <w:rFonts w:hint="eastAsia"/>
          <w:lang w:eastAsia="zh-CN"/>
        </w:rPr>
        <w:t>t</w:t>
      </w:r>
      <w:r w:rsidRPr="00533C32">
        <w:t>ify (Collection)</w:t>
      </w:r>
    </w:p>
    <w:p w14:paraId="61DE5821" w14:textId="77777777" w:rsidR="000260B1" w:rsidRDefault="000260B1" w:rsidP="000260B1">
      <w:pPr>
        <w:pStyle w:val="PL"/>
      </w:pPr>
      <w:r>
        <w:t xml:space="preserve">      security:</w:t>
      </w:r>
    </w:p>
    <w:p w14:paraId="29E7D6F0" w14:textId="77777777" w:rsidR="000260B1" w:rsidRDefault="000260B1" w:rsidP="000260B1">
      <w:pPr>
        <w:pStyle w:val="PL"/>
      </w:pPr>
      <w:r>
        <w:t xml:space="preserve">        - {}</w:t>
      </w:r>
    </w:p>
    <w:p w14:paraId="3E2D6CB6" w14:textId="77777777" w:rsidR="000260B1" w:rsidRDefault="000260B1" w:rsidP="000260B1">
      <w:pPr>
        <w:pStyle w:val="PL"/>
      </w:pPr>
      <w:r>
        <w:t xml:space="preserve">        - oAuth2ClientCredentials:</w:t>
      </w:r>
    </w:p>
    <w:p w14:paraId="6FB04C72" w14:textId="77777777" w:rsidR="000260B1" w:rsidRDefault="000260B1" w:rsidP="000260B1">
      <w:pPr>
        <w:pStyle w:val="PL"/>
      </w:pPr>
      <w:r>
        <w:t xml:space="preserve">          - nudr-dr</w:t>
      </w:r>
    </w:p>
    <w:p w14:paraId="59719272" w14:textId="77777777" w:rsidR="000260B1" w:rsidRDefault="000260B1" w:rsidP="000260B1">
      <w:pPr>
        <w:pStyle w:val="PL"/>
      </w:pPr>
      <w:r>
        <w:t xml:space="preserve">        - oAuth2ClientCredentials:</w:t>
      </w:r>
    </w:p>
    <w:p w14:paraId="750C01F1" w14:textId="77777777" w:rsidR="000260B1" w:rsidRDefault="000260B1" w:rsidP="000260B1">
      <w:pPr>
        <w:pStyle w:val="PL"/>
      </w:pPr>
      <w:r>
        <w:t xml:space="preserve">          - nudr-dr</w:t>
      </w:r>
    </w:p>
    <w:p w14:paraId="68B37548" w14:textId="77777777" w:rsidR="000260B1" w:rsidRPr="00533C32" w:rsidRDefault="000260B1" w:rsidP="000260B1">
      <w:pPr>
        <w:pStyle w:val="PL"/>
        <w:rPr>
          <w:lang w:eastAsia="zh-CN"/>
        </w:rPr>
      </w:pPr>
      <w:r>
        <w:t xml:space="preserve">          - nudr-dr:subscription-data</w:t>
      </w:r>
    </w:p>
    <w:p w14:paraId="47A73960" w14:textId="77777777" w:rsidR="000260B1" w:rsidRPr="00533C32" w:rsidRDefault="000260B1" w:rsidP="000260B1">
      <w:pPr>
        <w:pStyle w:val="PL"/>
      </w:pPr>
      <w:r w:rsidRPr="00533C32">
        <w:t xml:space="preserve">      parameters:</w:t>
      </w:r>
    </w:p>
    <w:p w14:paraId="7550F921" w14:textId="77777777" w:rsidR="000260B1" w:rsidRPr="00533C32" w:rsidRDefault="000260B1" w:rsidP="000260B1">
      <w:pPr>
        <w:pStyle w:val="PL"/>
      </w:pPr>
      <w:r w:rsidRPr="00533C32">
        <w:t xml:space="preserve">        - name: ue-id</w:t>
      </w:r>
    </w:p>
    <w:p w14:paraId="3E725E59" w14:textId="77777777" w:rsidR="000260B1" w:rsidRPr="00533C32" w:rsidRDefault="000260B1" w:rsidP="000260B1">
      <w:pPr>
        <w:pStyle w:val="PL"/>
      </w:pPr>
      <w:r w:rsidRPr="00533C32">
        <w:t xml:space="preserve">          in: query</w:t>
      </w:r>
    </w:p>
    <w:p w14:paraId="449A63CF" w14:textId="77777777" w:rsidR="000260B1" w:rsidRPr="00533C32" w:rsidRDefault="000260B1" w:rsidP="000260B1">
      <w:pPr>
        <w:pStyle w:val="PL"/>
      </w:pPr>
      <w:r w:rsidRPr="00533C32">
        <w:t xml:space="preserve">          description: UE id</w:t>
      </w:r>
    </w:p>
    <w:p w14:paraId="71F3D01E" w14:textId="77777777" w:rsidR="000260B1" w:rsidRPr="00533C32" w:rsidRDefault="000260B1" w:rsidP="000260B1">
      <w:pPr>
        <w:pStyle w:val="PL"/>
      </w:pPr>
      <w:r w:rsidRPr="00533C32">
        <w:t xml:space="preserve">          required: true</w:t>
      </w:r>
    </w:p>
    <w:p w14:paraId="3183F986" w14:textId="77777777" w:rsidR="000260B1" w:rsidRPr="00533C32" w:rsidRDefault="000260B1" w:rsidP="000260B1">
      <w:pPr>
        <w:pStyle w:val="PL"/>
      </w:pPr>
      <w:r w:rsidRPr="00533C32">
        <w:t xml:space="preserve">          schema:</w:t>
      </w:r>
    </w:p>
    <w:p w14:paraId="2F084F70" w14:textId="77777777" w:rsidR="000260B1" w:rsidRPr="00533C32" w:rsidRDefault="000260B1" w:rsidP="000260B1">
      <w:pPr>
        <w:pStyle w:val="PL"/>
        <w:rPr>
          <w:lang w:eastAsia="zh-CN"/>
        </w:rPr>
      </w:pPr>
      <w:r w:rsidRPr="00533C32">
        <w:t xml:space="preserve">            $ref: 'TS29571_CommonData.yaml#/components/schemas/VarUeId'</w:t>
      </w:r>
    </w:p>
    <w:p w14:paraId="6CDC59A5" w14:textId="77777777" w:rsidR="000260B1" w:rsidRPr="00533C32" w:rsidRDefault="000260B1" w:rsidP="000260B1">
      <w:pPr>
        <w:pStyle w:val="PL"/>
      </w:pPr>
      <w:r w:rsidRPr="00533C32">
        <w:t xml:space="preserve">        - name: supported-features</w:t>
      </w:r>
    </w:p>
    <w:p w14:paraId="5C68069A" w14:textId="77777777" w:rsidR="000260B1" w:rsidRPr="00533C32" w:rsidRDefault="000260B1" w:rsidP="000260B1">
      <w:pPr>
        <w:pStyle w:val="PL"/>
      </w:pPr>
      <w:r w:rsidRPr="00533C32">
        <w:t xml:space="preserve">          in: query</w:t>
      </w:r>
    </w:p>
    <w:p w14:paraId="1DD21EEF" w14:textId="77777777" w:rsidR="000260B1" w:rsidRPr="00533C32" w:rsidRDefault="000260B1" w:rsidP="000260B1">
      <w:pPr>
        <w:pStyle w:val="PL"/>
      </w:pPr>
      <w:r w:rsidRPr="00533C32">
        <w:t xml:space="preserve">          description: Supported Features</w:t>
      </w:r>
    </w:p>
    <w:p w14:paraId="20F97A43" w14:textId="77777777" w:rsidR="000260B1" w:rsidRPr="00533C32" w:rsidRDefault="000260B1" w:rsidP="000260B1">
      <w:pPr>
        <w:pStyle w:val="PL"/>
      </w:pPr>
      <w:r w:rsidRPr="00533C32">
        <w:t xml:space="preserve">          schema:</w:t>
      </w:r>
    </w:p>
    <w:p w14:paraId="1DD4221A" w14:textId="77777777" w:rsidR="000260B1" w:rsidRPr="00533C32" w:rsidRDefault="000260B1" w:rsidP="000260B1">
      <w:pPr>
        <w:pStyle w:val="PL"/>
        <w:rPr>
          <w:lang w:eastAsia="zh-CN"/>
        </w:rPr>
      </w:pPr>
      <w:r w:rsidRPr="00533C32">
        <w:t xml:space="preserve">            $ref: 'TS29571_CommonData.yaml#/components/schemas/SupportedFeatures'</w:t>
      </w:r>
    </w:p>
    <w:p w14:paraId="6E2CF70A" w14:textId="77777777" w:rsidR="000260B1" w:rsidRPr="00533C32" w:rsidRDefault="000260B1" w:rsidP="000260B1">
      <w:pPr>
        <w:pStyle w:val="PL"/>
      </w:pPr>
      <w:r w:rsidRPr="00533C32">
        <w:t xml:space="preserve">      responses:</w:t>
      </w:r>
    </w:p>
    <w:p w14:paraId="4E0E324B" w14:textId="77777777" w:rsidR="000260B1" w:rsidRPr="00533C32" w:rsidRDefault="000260B1" w:rsidP="000260B1">
      <w:pPr>
        <w:pStyle w:val="PL"/>
      </w:pPr>
      <w:r w:rsidRPr="00533C32">
        <w:t xml:space="preserve">        '200':</w:t>
      </w:r>
    </w:p>
    <w:p w14:paraId="11AC443C" w14:textId="77777777" w:rsidR="000260B1" w:rsidRPr="00533C32" w:rsidRDefault="000260B1" w:rsidP="000260B1">
      <w:pPr>
        <w:pStyle w:val="PL"/>
      </w:pPr>
      <w:r w:rsidRPr="00533C32">
        <w:t xml:space="preserve">          description: Expected response to a valid request</w:t>
      </w:r>
    </w:p>
    <w:p w14:paraId="18C2753C" w14:textId="77777777" w:rsidR="000260B1" w:rsidRPr="00533C32" w:rsidRDefault="000260B1" w:rsidP="000260B1">
      <w:pPr>
        <w:pStyle w:val="PL"/>
      </w:pPr>
      <w:r w:rsidRPr="00533C32">
        <w:t xml:space="preserve">          content:</w:t>
      </w:r>
    </w:p>
    <w:p w14:paraId="7718448D" w14:textId="77777777" w:rsidR="000260B1" w:rsidRPr="00533C32" w:rsidRDefault="000260B1" w:rsidP="000260B1">
      <w:pPr>
        <w:pStyle w:val="PL"/>
      </w:pPr>
      <w:r w:rsidRPr="00533C32">
        <w:t xml:space="preserve">            application/json:</w:t>
      </w:r>
    </w:p>
    <w:p w14:paraId="790AD98B" w14:textId="77777777" w:rsidR="000260B1" w:rsidRPr="00533C32" w:rsidRDefault="000260B1" w:rsidP="000260B1">
      <w:pPr>
        <w:pStyle w:val="PL"/>
      </w:pPr>
      <w:r w:rsidRPr="00533C32">
        <w:t xml:space="preserve">              schema:</w:t>
      </w:r>
    </w:p>
    <w:p w14:paraId="3048A14F" w14:textId="77777777" w:rsidR="000260B1" w:rsidRPr="00533C32" w:rsidRDefault="000260B1" w:rsidP="000260B1">
      <w:pPr>
        <w:pStyle w:val="PL"/>
      </w:pPr>
      <w:r w:rsidRPr="00533C32">
        <w:t xml:space="preserve">                type: array</w:t>
      </w:r>
    </w:p>
    <w:p w14:paraId="6D611842" w14:textId="77777777" w:rsidR="000260B1" w:rsidRPr="00533C32" w:rsidRDefault="000260B1" w:rsidP="000260B1">
      <w:pPr>
        <w:pStyle w:val="PL"/>
      </w:pPr>
      <w:r w:rsidRPr="00533C32">
        <w:t xml:space="preserve">                items:</w:t>
      </w:r>
    </w:p>
    <w:p w14:paraId="40EC7D89" w14:textId="77777777" w:rsidR="000260B1" w:rsidRPr="00533C32" w:rsidRDefault="000260B1" w:rsidP="000260B1">
      <w:pPr>
        <w:pStyle w:val="PL"/>
      </w:pPr>
      <w:r w:rsidRPr="00533C32">
        <w:t xml:space="preserve">                  $ref: '#/components/schemas/SubscriptionDataSubscriptions'</w:t>
      </w:r>
    </w:p>
    <w:p w14:paraId="4B98B76D" w14:textId="77777777" w:rsidR="000260B1" w:rsidRDefault="000260B1" w:rsidP="000260B1">
      <w:pPr>
        <w:pStyle w:val="PL"/>
        <w:rPr>
          <w:lang w:eastAsia="zh-CN"/>
        </w:rPr>
      </w:pPr>
      <w:r w:rsidRPr="00533C32">
        <w:t xml:space="preserve">        default:</w:t>
      </w:r>
    </w:p>
    <w:p w14:paraId="3CC1B57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E5AE959" w14:textId="77777777" w:rsidR="000260B1" w:rsidRDefault="000260B1" w:rsidP="000260B1">
      <w:pPr>
        <w:pStyle w:val="PL"/>
        <w:rPr>
          <w:lang w:eastAsia="zh-CN"/>
        </w:rPr>
      </w:pPr>
    </w:p>
    <w:p w14:paraId="30B6DCBD" w14:textId="77777777" w:rsidR="000260B1" w:rsidRPr="00533C32" w:rsidRDefault="000260B1" w:rsidP="000260B1">
      <w:pPr>
        <w:pStyle w:val="PL"/>
      </w:pPr>
      <w:r w:rsidRPr="00533C32">
        <w:t xml:space="preserve">    delete:</w:t>
      </w:r>
    </w:p>
    <w:p w14:paraId="723F1D97" w14:textId="77777777" w:rsidR="000260B1" w:rsidRPr="00533C32" w:rsidRDefault="000260B1" w:rsidP="000260B1">
      <w:pPr>
        <w:pStyle w:val="PL"/>
      </w:pPr>
      <w:r w:rsidRPr="00533C32">
        <w:t xml:space="preserve">      summary: Deletes subscriptions identified by a given ue-id parameter</w:t>
      </w:r>
    </w:p>
    <w:p w14:paraId="7A5F2F60" w14:textId="77777777" w:rsidR="000260B1" w:rsidRPr="00533C32" w:rsidRDefault="000260B1" w:rsidP="000260B1">
      <w:pPr>
        <w:pStyle w:val="PL"/>
      </w:pPr>
      <w:r w:rsidRPr="00533C32">
        <w:t xml:space="preserve">      operationId: RemoveMultipleSubscriptionDataSubscriptions</w:t>
      </w:r>
    </w:p>
    <w:p w14:paraId="30A96A17" w14:textId="77777777" w:rsidR="000260B1" w:rsidRPr="00533C32" w:rsidRDefault="000260B1" w:rsidP="000260B1">
      <w:pPr>
        <w:pStyle w:val="PL"/>
      </w:pPr>
      <w:r w:rsidRPr="00533C32">
        <w:t xml:space="preserve">      tags:</w:t>
      </w:r>
    </w:p>
    <w:p w14:paraId="6E57C3B4" w14:textId="77777777" w:rsidR="000260B1" w:rsidRDefault="000260B1" w:rsidP="000260B1">
      <w:pPr>
        <w:pStyle w:val="PL"/>
        <w:rPr>
          <w:lang w:eastAsia="zh-CN"/>
        </w:rPr>
      </w:pPr>
      <w:r w:rsidRPr="00533C32">
        <w:t xml:space="preserve">        - Subs To Notify (Collection)</w:t>
      </w:r>
    </w:p>
    <w:p w14:paraId="37FBB7F1" w14:textId="77777777" w:rsidR="000260B1" w:rsidRDefault="000260B1" w:rsidP="000260B1">
      <w:pPr>
        <w:pStyle w:val="PL"/>
      </w:pPr>
      <w:r>
        <w:t xml:space="preserve">      security:</w:t>
      </w:r>
    </w:p>
    <w:p w14:paraId="4ECC7397" w14:textId="77777777" w:rsidR="000260B1" w:rsidRDefault="000260B1" w:rsidP="000260B1">
      <w:pPr>
        <w:pStyle w:val="PL"/>
      </w:pPr>
      <w:r>
        <w:t xml:space="preserve">        - {}</w:t>
      </w:r>
    </w:p>
    <w:p w14:paraId="147B35EF" w14:textId="77777777" w:rsidR="000260B1" w:rsidRDefault="000260B1" w:rsidP="000260B1">
      <w:pPr>
        <w:pStyle w:val="PL"/>
      </w:pPr>
      <w:r>
        <w:t xml:space="preserve">        - oAuth2ClientCredentials:</w:t>
      </w:r>
    </w:p>
    <w:p w14:paraId="55D0CFA4" w14:textId="77777777" w:rsidR="000260B1" w:rsidRDefault="000260B1" w:rsidP="000260B1">
      <w:pPr>
        <w:pStyle w:val="PL"/>
      </w:pPr>
      <w:r>
        <w:t xml:space="preserve">          - nudr-dr</w:t>
      </w:r>
    </w:p>
    <w:p w14:paraId="46BA9ACC" w14:textId="77777777" w:rsidR="000260B1" w:rsidRDefault="000260B1" w:rsidP="000260B1">
      <w:pPr>
        <w:pStyle w:val="PL"/>
      </w:pPr>
      <w:r>
        <w:t xml:space="preserve">        - oAuth2ClientCredentials:</w:t>
      </w:r>
    </w:p>
    <w:p w14:paraId="7FD1643D" w14:textId="77777777" w:rsidR="000260B1" w:rsidRDefault="000260B1" w:rsidP="000260B1">
      <w:pPr>
        <w:pStyle w:val="PL"/>
      </w:pPr>
      <w:r>
        <w:t xml:space="preserve">          - nudr-dr</w:t>
      </w:r>
    </w:p>
    <w:p w14:paraId="1EFF7A17" w14:textId="77777777" w:rsidR="000260B1" w:rsidRPr="00533C32" w:rsidRDefault="000260B1" w:rsidP="000260B1">
      <w:pPr>
        <w:pStyle w:val="PL"/>
        <w:rPr>
          <w:lang w:eastAsia="zh-CN"/>
        </w:rPr>
      </w:pPr>
      <w:r>
        <w:t xml:space="preserve">          - nudr-dr:subscription-data</w:t>
      </w:r>
    </w:p>
    <w:p w14:paraId="49FB76A2" w14:textId="77777777" w:rsidR="000260B1" w:rsidRPr="00533C32" w:rsidRDefault="000260B1" w:rsidP="000260B1">
      <w:pPr>
        <w:pStyle w:val="PL"/>
      </w:pPr>
      <w:r w:rsidRPr="00533C32">
        <w:t xml:space="preserve">      parameters:</w:t>
      </w:r>
    </w:p>
    <w:p w14:paraId="4F02FA1F" w14:textId="77777777" w:rsidR="000260B1" w:rsidRPr="00533C32" w:rsidRDefault="000260B1" w:rsidP="000260B1">
      <w:pPr>
        <w:pStyle w:val="PL"/>
      </w:pPr>
      <w:r w:rsidRPr="00533C32">
        <w:t xml:space="preserve">        - name: ue-id</w:t>
      </w:r>
    </w:p>
    <w:p w14:paraId="404245DD" w14:textId="77777777" w:rsidR="000260B1" w:rsidRPr="00533C32" w:rsidRDefault="000260B1" w:rsidP="000260B1">
      <w:pPr>
        <w:pStyle w:val="PL"/>
      </w:pPr>
      <w:r w:rsidRPr="00533C32">
        <w:lastRenderedPageBreak/>
        <w:t xml:space="preserve">          in: query</w:t>
      </w:r>
    </w:p>
    <w:p w14:paraId="497EF784" w14:textId="77777777" w:rsidR="000260B1" w:rsidRPr="00533C32" w:rsidRDefault="000260B1" w:rsidP="000260B1">
      <w:pPr>
        <w:pStyle w:val="PL"/>
      </w:pPr>
      <w:r w:rsidRPr="00533C32">
        <w:t xml:space="preserve">          required: true</w:t>
      </w:r>
    </w:p>
    <w:p w14:paraId="26EA60B1" w14:textId="77777777" w:rsidR="000260B1" w:rsidRPr="00533C32" w:rsidRDefault="000260B1" w:rsidP="000260B1">
      <w:pPr>
        <w:pStyle w:val="PL"/>
      </w:pPr>
      <w:r w:rsidRPr="00533C32">
        <w:t xml:space="preserve">          description: UE ID</w:t>
      </w:r>
    </w:p>
    <w:p w14:paraId="088C22B2" w14:textId="77777777" w:rsidR="000260B1" w:rsidRPr="00533C32" w:rsidRDefault="000260B1" w:rsidP="000260B1">
      <w:pPr>
        <w:pStyle w:val="PL"/>
      </w:pPr>
      <w:r w:rsidRPr="00533C32">
        <w:t xml:space="preserve">          schema:</w:t>
      </w:r>
    </w:p>
    <w:p w14:paraId="031BC994" w14:textId="77777777" w:rsidR="000260B1" w:rsidRPr="00533C32" w:rsidRDefault="000260B1" w:rsidP="000260B1">
      <w:pPr>
        <w:pStyle w:val="PL"/>
      </w:pPr>
      <w:r w:rsidRPr="00533C32">
        <w:t xml:space="preserve">            $ref: 'TS29571_CommonData.yaml#/components/schemas/VarUeId'</w:t>
      </w:r>
    </w:p>
    <w:p w14:paraId="5C10EE1C" w14:textId="77777777" w:rsidR="000260B1" w:rsidRPr="00533C32" w:rsidRDefault="000260B1" w:rsidP="000260B1">
      <w:pPr>
        <w:pStyle w:val="PL"/>
      </w:pPr>
      <w:r w:rsidRPr="00533C32">
        <w:t xml:space="preserve">        - name: nf-instance-id</w:t>
      </w:r>
    </w:p>
    <w:p w14:paraId="108B7C9F" w14:textId="77777777" w:rsidR="000260B1" w:rsidRPr="00533C32" w:rsidRDefault="000260B1" w:rsidP="000260B1">
      <w:pPr>
        <w:pStyle w:val="PL"/>
      </w:pPr>
      <w:r w:rsidRPr="00533C32">
        <w:t xml:space="preserve">          in: query</w:t>
      </w:r>
    </w:p>
    <w:p w14:paraId="52389F13" w14:textId="77777777" w:rsidR="000260B1" w:rsidRPr="00533C32" w:rsidRDefault="000260B1" w:rsidP="000260B1">
      <w:pPr>
        <w:pStyle w:val="PL"/>
      </w:pPr>
      <w:r w:rsidRPr="00533C32">
        <w:t xml:space="preserve">          required: false</w:t>
      </w:r>
    </w:p>
    <w:p w14:paraId="613B8866" w14:textId="77777777" w:rsidR="000260B1" w:rsidRPr="00533C32" w:rsidRDefault="000260B1" w:rsidP="000260B1">
      <w:pPr>
        <w:pStyle w:val="PL"/>
      </w:pPr>
      <w:r w:rsidRPr="00533C32">
        <w:t xml:space="preserve">          description: NF Instance ID</w:t>
      </w:r>
    </w:p>
    <w:p w14:paraId="43EC8B7E" w14:textId="77777777" w:rsidR="000260B1" w:rsidRPr="00533C32" w:rsidRDefault="000260B1" w:rsidP="000260B1">
      <w:pPr>
        <w:pStyle w:val="PL"/>
      </w:pPr>
      <w:r w:rsidRPr="00533C32">
        <w:t xml:space="preserve">          schema:</w:t>
      </w:r>
    </w:p>
    <w:p w14:paraId="64B043D4" w14:textId="77777777" w:rsidR="000260B1" w:rsidRPr="00533C32" w:rsidRDefault="000260B1" w:rsidP="000260B1">
      <w:pPr>
        <w:pStyle w:val="PL"/>
      </w:pPr>
      <w:r w:rsidRPr="00533C32">
        <w:t xml:space="preserve">            $ref: 'TS29571_CommonData.yaml#/components/schemas/NfInstanceId'</w:t>
      </w:r>
    </w:p>
    <w:p w14:paraId="5926FACC" w14:textId="77777777" w:rsidR="000260B1" w:rsidRPr="00533C32" w:rsidRDefault="000260B1" w:rsidP="000260B1">
      <w:pPr>
        <w:pStyle w:val="PL"/>
      </w:pPr>
      <w:r w:rsidRPr="00533C32">
        <w:t xml:space="preserve">        - name: delete-all-nfs</w:t>
      </w:r>
    </w:p>
    <w:p w14:paraId="47705BB2" w14:textId="77777777" w:rsidR="000260B1" w:rsidRPr="00533C32" w:rsidRDefault="000260B1" w:rsidP="000260B1">
      <w:pPr>
        <w:pStyle w:val="PL"/>
      </w:pPr>
      <w:r w:rsidRPr="00533C32">
        <w:t xml:space="preserve">          in: query</w:t>
      </w:r>
    </w:p>
    <w:p w14:paraId="3C7A919B" w14:textId="77777777" w:rsidR="000260B1" w:rsidRPr="00533C32" w:rsidRDefault="000260B1" w:rsidP="000260B1">
      <w:pPr>
        <w:pStyle w:val="PL"/>
      </w:pPr>
      <w:r w:rsidRPr="00533C32">
        <w:t xml:space="preserve">          required: false</w:t>
      </w:r>
    </w:p>
    <w:p w14:paraId="4530CE43" w14:textId="77777777" w:rsidR="000260B1" w:rsidRPr="00533C32" w:rsidRDefault="000260B1" w:rsidP="000260B1">
      <w:pPr>
        <w:pStyle w:val="PL"/>
      </w:pPr>
      <w:r w:rsidRPr="00533C32">
        <w:t xml:space="preserve">          description: Flag to delete subscriptions from all NFs</w:t>
      </w:r>
    </w:p>
    <w:p w14:paraId="7C65A9D7" w14:textId="77777777" w:rsidR="000260B1" w:rsidRPr="00533C32" w:rsidRDefault="000260B1" w:rsidP="000260B1">
      <w:pPr>
        <w:pStyle w:val="PL"/>
      </w:pPr>
      <w:r w:rsidRPr="00533C32">
        <w:t xml:space="preserve">          schema:</w:t>
      </w:r>
    </w:p>
    <w:p w14:paraId="6331A493" w14:textId="77777777" w:rsidR="000260B1" w:rsidRPr="00533C32" w:rsidRDefault="000260B1" w:rsidP="000260B1">
      <w:pPr>
        <w:pStyle w:val="PL"/>
      </w:pPr>
      <w:r w:rsidRPr="00533C32">
        <w:t xml:space="preserve">            type: boolean</w:t>
      </w:r>
    </w:p>
    <w:p w14:paraId="028384D5" w14:textId="77777777" w:rsidR="000260B1" w:rsidRPr="00533C32" w:rsidRDefault="000260B1" w:rsidP="000260B1">
      <w:pPr>
        <w:pStyle w:val="PL"/>
      </w:pPr>
      <w:r w:rsidRPr="00533C32">
        <w:t xml:space="preserve">        - name: implicit-unsubscribe-indication</w:t>
      </w:r>
    </w:p>
    <w:p w14:paraId="0A8B824D" w14:textId="77777777" w:rsidR="000260B1" w:rsidRPr="00533C32" w:rsidRDefault="000260B1" w:rsidP="000260B1">
      <w:pPr>
        <w:pStyle w:val="PL"/>
      </w:pPr>
      <w:r w:rsidRPr="00533C32">
        <w:t xml:space="preserve">          in: query</w:t>
      </w:r>
    </w:p>
    <w:p w14:paraId="251269D1" w14:textId="77777777" w:rsidR="000260B1" w:rsidRPr="00533C32" w:rsidRDefault="000260B1" w:rsidP="000260B1">
      <w:pPr>
        <w:pStyle w:val="PL"/>
      </w:pPr>
      <w:r w:rsidRPr="00533C32">
        <w:t xml:space="preserve">          required: false</w:t>
      </w:r>
    </w:p>
    <w:p w14:paraId="4E7236FB" w14:textId="77777777" w:rsidR="000260B1" w:rsidRPr="00533C32" w:rsidRDefault="000260B1" w:rsidP="000260B1">
      <w:pPr>
        <w:pStyle w:val="PL"/>
      </w:pPr>
      <w:r w:rsidRPr="00533C32">
        <w:t xml:space="preserve">          description: Implicit Unsubscribe Indication</w:t>
      </w:r>
    </w:p>
    <w:p w14:paraId="0EB41164" w14:textId="77777777" w:rsidR="000260B1" w:rsidRPr="00533C32" w:rsidRDefault="000260B1" w:rsidP="000260B1">
      <w:pPr>
        <w:pStyle w:val="PL"/>
      </w:pPr>
      <w:r w:rsidRPr="00533C32">
        <w:t xml:space="preserve">          schema:</w:t>
      </w:r>
    </w:p>
    <w:p w14:paraId="2D0BEF2A" w14:textId="77777777" w:rsidR="000260B1" w:rsidRPr="00533C32" w:rsidRDefault="000260B1" w:rsidP="000260B1">
      <w:pPr>
        <w:pStyle w:val="PL"/>
      </w:pPr>
      <w:r w:rsidRPr="00533C32">
        <w:t xml:space="preserve">            type: boolean</w:t>
      </w:r>
    </w:p>
    <w:p w14:paraId="3DE2DCD3" w14:textId="77777777" w:rsidR="000260B1" w:rsidRPr="00533C32" w:rsidRDefault="000260B1" w:rsidP="000260B1">
      <w:pPr>
        <w:pStyle w:val="PL"/>
      </w:pPr>
      <w:r w:rsidRPr="00533C32">
        <w:t xml:space="preserve">      responses:</w:t>
      </w:r>
    </w:p>
    <w:p w14:paraId="433E57D4" w14:textId="77777777" w:rsidR="000260B1" w:rsidRPr="00533C32" w:rsidRDefault="000260B1" w:rsidP="000260B1">
      <w:pPr>
        <w:pStyle w:val="PL"/>
      </w:pPr>
      <w:r w:rsidRPr="00533C32">
        <w:t xml:space="preserve">        '204':</w:t>
      </w:r>
    </w:p>
    <w:p w14:paraId="49BC3D4D" w14:textId="77777777" w:rsidR="000260B1" w:rsidRDefault="000260B1" w:rsidP="000260B1">
      <w:pPr>
        <w:pStyle w:val="PL"/>
        <w:rPr>
          <w:lang w:eastAsia="zh-CN"/>
        </w:rPr>
      </w:pPr>
      <w:r w:rsidRPr="00533C32">
        <w:t xml:space="preserve">          description: Expected response to a successful subscription removal</w:t>
      </w:r>
    </w:p>
    <w:p w14:paraId="55889248" w14:textId="77777777" w:rsidR="000260B1" w:rsidRPr="00533C32" w:rsidRDefault="000260B1" w:rsidP="000260B1">
      <w:pPr>
        <w:pStyle w:val="PL"/>
      </w:pPr>
      <w:r w:rsidRPr="00533C32">
        <w:t xml:space="preserve">        default:</w:t>
      </w:r>
    </w:p>
    <w:p w14:paraId="7360AFC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F44DE34" w14:textId="77777777" w:rsidR="000260B1" w:rsidRPr="00533C32" w:rsidRDefault="000260B1" w:rsidP="000260B1">
      <w:pPr>
        <w:pStyle w:val="PL"/>
        <w:rPr>
          <w:lang w:eastAsia="zh-CN"/>
        </w:rPr>
      </w:pPr>
    </w:p>
    <w:p w14:paraId="700D5A9D" w14:textId="77777777" w:rsidR="000260B1" w:rsidRPr="00533C32" w:rsidRDefault="000260B1" w:rsidP="000260B1">
      <w:pPr>
        <w:pStyle w:val="PL"/>
      </w:pPr>
      <w:r w:rsidRPr="00533C32">
        <w:t xml:space="preserve">  /subscription-data/subs-to-notify/{subsId}:</w:t>
      </w:r>
    </w:p>
    <w:p w14:paraId="4B5A1E30" w14:textId="77777777" w:rsidR="000260B1" w:rsidRPr="00533C32" w:rsidRDefault="000260B1" w:rsidP="000260B1">
      <w:pPr>
        <w:pStyle w:val="PL"/>
      </w:pPr>
      <w:r w:rsidRPr="00533C32">
        <w:t xml:space="preserve">    delete:</w:t>
      </w:r>
    </w:p>
    <w:p w14:paraId="5B44F9AB" w14:textId="77777777" w:rsidR="000260B1" w:rsidRPr="00533C32" w:rsidRDefault="000260B1" w:rsidP="000260B1">
      <w:pPr>
        <w:pStyle w:val="PL"/>
      </w:pPr>
      <w:r w:rsidRPr="00533C32">
        <w:t xml:space="preserve">      summary: Deletes a subscriptionDataSubscriptions</w:t>
      </w:r>
    </w:p>
    <w:p w14:paraId="002AF3FC" w14:textId="77777777" w:rsidR="000260B1" w:rsidRPr="00533C32" w:rsidRDefault="000260B1" w:rsidP="000260B1">
      <w:pPr>
        <w:pStyle w:val="PL"/>
      </w:pPr>
      <w:r w:rsidRPr="00533C32">
        <w:t xml:space="preserve">      operationId: RemovesubscriptionDataSubscriptions</w:t>
      </w:r>
    </w:p>
    <w:p w14:paraId="0ADEBC61" w14:textId="77777777" w:rsidR="000260B1" w:rsidRPr="00533C32" w:rsidRDefault="000260B1" w:rsidP="000260B1">
      <w:pPr>
        <w:pStyle w:val="PL"/>
      </w:pPr>
      <w:r w:rsidRPr="00533C32">
        <w:t xml:space="preserve">      tags:</w:t>
      </w:r>
    </w:p>
    <w:p w14:paraId="1DED80B3" w14:textId="77777777" w:rsidR="000260B1" w:rsidRDefault="000260B1" w:rsidP="000260B1">
      <w:pPr>
        <w:pStyle w:val="PL"/>
        <w:rPr>
          <w:lang w:eastAsia="zh-CN"/>
        </w:rPr>
      </w:pPr>
      <w:r w:rsidRPr="00533C32">
        <w:t xml:space="preserve">        - Subs To Notify (Document)</w:t>
      </w:r>
    </w:p>
    <w:p w14:paraId="3B6F225E" w14:textId="77777777" w:rsidR="000260B1" w:rsidRDefault="000260B1" w:rsidP="000260B1">
      <w:pPr>
        <w:pStyle w:val="PL"/>
      </w:pPr>
      <w:r>
        <w:t xml:space="preserve">      security:</w:t>
      </w:r>
    </w:p>
    <w:p w14:paraId="31864874" w14:textId="77777777" w:rsidR="000260B1" w:rsidRDefault="000260B1" w:rsidP="000260B1">
      <w:pPr>
        <w:pStyle w:val="PL"/>
      </w:pPr>
      <w:r>
        <w:t xml:space="preserve">        - {}</w:t>
      </w:r>
    </w:p>
    <w:p w14:paraId="07965346" w14:textId="77777777" w:rsidR="000260B1" w:rsidRDefault="000260B1" w:rsidP="000260B1">
      <w:pPr>
        <w:pStyle w:val="PL"/>
      </w:pPr>
      <w:r>
        <w:t xml:space="preserve">        - oAuth2ClientCredentials:</w:t>
      </w:r>
    </w:p>
    <w:p w14:paraId="2D0562B2" w14:textId="77777777" w:rsidR="000260B1" w:rsidRDefault="000260B1" w:rsidP="000260B1">
      <w:pPr>
        <w:pStyle w:val="PL"/>
      </w:pPr>
      <w:r>
        <w:t xml:space="preserve">          - nudr-dr</w:t>
      </w:r>
    </w:p>
    <w:p w14:paraId="42A81E55" w14:textId="77777777" w:rsidR="000260B1" w:rsidRDefault="000260B1" w:rsidP="000260B1">
      <w:pPr>
        <w:pStyle w:val="PL"/>
      </w:pPr>
      <w:r>
        <w:t xml:space="preserve">        - oAuth2ClientCredentials:</w:t>
      </w:r>
    </w:p>
    <w:p w14:paraId="46A06A49" w14:textId="77777777" w:rsidR="000260B1" w:rsidRDefault="000260B1" w:rsidP="000260B1">
      <w:pPr>
        <w:pStyle w:val="PL"/>
      </w:pPr>
      <w:r>
        <w:t xml:space="preserve">          - nudr-dr</w:t>
      </w:r>
    </w:p>
    <w:p w14:paraId="131A5055" w14:textId="77777777" w:rsidR="000260B1" w:rsidRPr="00533C32" w:rsidRDefault="000260B1" w:rsidP="000260B1">
      <w:pPr>
        <w:pStyle w:val="PL"/>
        <w:rPr>
          <w:lang w:eastAsia="zh-CN"/>
        </w:rPr>
      </w:pPr>
      <w:r>
        <w:t xml:space="preserve">          - nudr-dr:subscription-data</w:t>
      </w:r>
    </w:p>
    <w:p w14:paraId="7388903D" w14:textId="77777777" w:rsidR="000260B1" w:rsidRPr="00533C32" w:rsidRDefault="000260B1" w:rsidP="000260B1">
      <w:pPr>
        <w:pStyle w:val="PL"/>
      </w:pPr>
      <w:r w:rsidRPr="00533C32">
        <w:t xml:space="preserve">      parameters:</w:t>
      </w:r>
    </w:p>
    <w:p w14:paraId="59125950" w14:textId="77777777" w:rsidR="000260B1" w:rsidRPr="00533C32" w:rsidRDefault="000260B1" w:rsidP="000260B1">
      <w:pPr>
        <w:pStyle w:val="PL"/>
      </w:pPr>
      <w:r w:rsidRPr="00533C32">
        <w:t xml:space="preserve">        - name: subsId</w:t>
      </w:r>
    </w:p>
    <w:p w14:paraId="2FF9344B" w14:textId="77777777" w:rsidR="000260B1" w:rsidRPr="00533C32" w:rsidRDefault="000260B1" w:rsidP="000260B1">
      <w:pPr>
        <w:pStyle w:val="PL"/>
      </w:pPr>
      <w:r w:rsidRPr="00533C32">
        <w:t xml:space="preserve">          in: path</w:t>
      </w:r>
    </w:p>
    <w:p w14:paraId="0658001C" w14:textId="77777777" w:rsidR="000260B1" w:rsidRPr="00533C32" w:rsidRDefault="000260B1" w:rsidP="000260B1">
      <w:pPr>
        <w:pStyle w:val="PL"/>
      </w:pPr>
      <w:r w:rsidRPr="00533C32">
        <w:t xml:space="preserve">          required: true</w:t>
      </w:r>
    </w:p>
    <w:p w14:paraId="7908E3FF" w14:textId="77777777" w:rsidR="000260B1" w:rsidRPr="00533C32" w:rsidRDefault="000260B1" w:rsidP="000260B1">
      <w:pPr>
        <w:pStyle w:val="PL"/>
      </w:pPr>
      <w:r w:rsidRPr="00533C32">
        <w:t xml:space="preserve">          description: Unique ID of the subscription to remove</w:t>
      </w:r>
    </w:p>
    <w:p w14:paraId="651FA5D2" w14:textId="77777777" w:rsidR="000260B1" w:rsidRPr="00533C32" w:rsidRDefault="000260B1" w:rsidP="000260B1">
      <w:pPr>
        <w:pStyle w:val="PL"/>
      </w:pPr>
      <w:r w:rsidRPr="00533C32">
        <w:t xml:space="preserve">          schema:</w:t>
      </w:r>
    </w:p>
    <w:p w14:paraId="0A29509E" w14:textId="77777777" w:rsidR="000260B1" w:rsidRPr="00533C32" w:rsidRDefault="000260B1" w:rsidP="000260B1">
      <w:pPr>
        <w:pStyle w:val="PL"/>
      </w:pPr>
      <w:r w:rsidRPr="00533C32">
        <w:t xml:space="preserve">            type: string</w:t>
      </w:r>
    </w:p>
    <w:p w14:paraId="6E068361" w14:textId="77777777" w:rsidR="000260B1" w:rsidRPr="00533C32" w:rsidRDefault="000260B1" w:rsidP="000260B1">
      <w:pPr>
        <w:pStyle w:val="PL"/>
      </w:pPr>
      <w:r w:rsidRPr="00533C32">
        <w:t xml:space="preserve">      responses:</w:t>
      </w:r>
    </w:p>
    <w:p w14:paraId="0AEB131B" w14:textId="77777777" w:rsidR="000260B1" w:rsidRPr="00533C32" w:rsidRDefault="000260B1" w:rsidP="000260B1">
      <w:pPr>
        <w:pStyle w:val="PL"/>
      </w:pPr>
      <w:r w:rsidRPr="00533C32">
        <w:t xml:space="preserve">        '204':</w:t>
      </w:r>
    </w:p>
    <w:p w14:paraId="7748B7D1" w14:textId="77777777" w:rsidR="000260B1" w:rsidRDefault="000260B1" w:rsidP="000260B1">
      <w:pPr>
        <w:pStyle w:val="PL"/>
        <w:rPr>
          <w:lang w:eastAsia="zh-CN"/>
        </w:rPr>
      </w:pPr>
      <w:r w:rsidRPr="00533C32">
        <w:t xml:space="preserve">          description: Expected response to a successful subscription removal</w:t>
      </w:r>
    </w:p>
    <w:p w14:paraId="3BC0B1EE" w14:textId="77777777" w:rsidR="000260B1" w:rsidRPr="00533C32" w:rsidRDefault="000260B1" w:rsidP="000260B1">
      <w:pPr>
        <w:pStyle w:val="PL"/>
      </w:pPr>
      <w:r w:rsidRPr="00533C32">
        <w:t xml:space="preserve">        default:</w:t>
      </w:r>
    </w:p>
    <w:p w14:paraId="6A76CB9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A6DD279" w14:textId="77777777" w:rsidR="000260B1" w:rsidRPr="00533C32" w:rsidRDefault="000260B1" w:rsidP="000260B1">
      <w:pPr>
        <w:pStyle w:val="PL"/>
        <w:rPr>
          <w:lang w:eastAsia="zh-CN"/>
        </w:rPr>
      </w:pPr>
    </w:p>
    <w:p w14:paraId="12304BA5" w14:textId="77777777" w:rsidR="000260B1" w:rsidRPr="00533C32" w:rsidRDefault="000260B1" w:rsidP="000260B1">
      <w:pPr>
        <w:pStyle w:val="PL"/>
      </w:pPr>
      <w:r w:rsidRPr="00533C32">
        <w:t xml:space="preserve">    patch:</w:t>
      </w:r>
    </w:p>
    <w:p w14:paraId="61D2AAB1" w14:textId="77777777" w:rsidR="000260B1" w:rsidRPr="00533C32" w:rsidRDefault="000260B1" w:rsidP="000260B1">
      <w:pPr>
        <w:pStyle w:val="PL"/>
      </w:pPr>
      <w:r w:rsidRPr="00533C32">
        <w:t xml:space="preserve">      summary: Modify an individual subscriptionDataSubscription</w:t>
      </w:r>
    </w:p>
    <w:p w14:paraId="69EB3984" w14:textId="77777777" w:rsidR="000260B1" w:rsidRPr="00533C32" w:rsidRDefault="000260B1" w:rsidP="000260B1">
      <w:pPr>
        <w:pStyle w:val="PL"/>
      </w:pPr>
      <w:r w:rsidRPr="00533C32">
        <w:t xml:space="preserve">      operationId: ModifysubscriptionDataSubscription</w:t>
      </w:r>
    </w:p>
    <w:p w14:paraId="000A6868" w14:textId="77777777" w:rsidR="000260B1" w:rsidRPr="00533C32" w:rsidRDefault="000260B1" w:rsidP="000260B1">
      <w:pPr>
        <w:pStyle w:val="PL"/>
      </w:pPr>
      <w:r w:rsidRPr="00533C32">
        <w:t xml:space="preserve">      tags:</w:t>
      </w:r>
    </w:p>
    <w:p w14:paraId="2A53FD07" w14:textId="77777777" w:rsidR="000260B1" w:rsidRDefault="000260B1" w:rsidP="000260B1">
      <w:pPr>
        <w:pStyle w:val="PL"/>
        <w:rPr>
          <w:lang w:eastAsia="zh-CN"/>
        </w:rPr>
      </w:pPr>
      <w:r w:rsidRPr="00533C32">
        <w:t xml:space="preserve">        - Subs To Notify (Document)</w:t>
      </w:r>
    </w:p>
    <w:p w14:paraId="731EC591" w14:textId="77777777" w:rsidR="000260B1" w:rsidRDefault="000260B1" w:rsidP="000260B1">
      <w:pPr>
        <w:pStyle w:val="PL"/>
      </w:pPr>
      <w:r>
        <w:t xml:space="preserve">      security:</w:t>
      </w:r>
    </w:p>
    <w:p w14:paraId="7E8E32D9" w14:textId="77777777" w:rsidR="000260B1" w:rsidRDefault="000260B1" w:rsidP="000260B1">
      <w:pPr>
        <w:pStyle w:val="PL"/>
      </w:pPr>
      <w:r>
        <w:t xml:space="preserve">        - {}</w:t>
      </w:r>
    </w:p>
    <w:p w14:paraId="3041B3AE" w14:textId="77777777" w:rsidR="000260B1" w:rsidRDefault="000260B1" w:rsidP="000260B1">
      <w:pPr>
        <w:pStyle w:val="PL"/>
      </w:pPr>
      <w:r>
        <w:t xml:space="preserve">        - oAuth2ClientCredentials:</w:t>
      </w:r>
    </w:p>
    <w:p w14:paraId="6396F5FF" w14:textId="77777777" w:rsidR="000260B1" w:rsidRDefault="000260B1" w:rsidP="000260B1">
      <w:pPr>
        <w:pStyle w:val="PL"/>
      </w:pPr>
      <w:r>
        <w:t xml:space="preserve">          - nudr-dr</w:t>
      </w:r>
    </w:p>
    <w:p w14:paraId="31682509" w14:textId="77777777" w:rsidR="000260B1" w:rsidRDefault="000260B1" w:rsidP="000260B1">
      <w:pPr>
        <w:pStyle w:val="PL"/>
      </w:pPr>
      <w:r>
        <w:t xml:space="preserve">        - oAuth2ClientCredentials:</w:t>
      </w:r>
    </w:p>
    <w:p w14:paraId="0361853E" w14:textId="77777777" w:rsidR="000260B1" w:rsidRDefault="000260B1" w:rsidP="000260B1">
      <w:pPr>
        <w:pStyle w:val="PL"/>
      </w:pPr>
      <w:r>
        <w:t xml:space="preserve">          - nudr-dr</w:t>
      </w:r>
    </w:p>
    <w:p w14:paraId="4F414D20" w14:textId="77777777" w:rsidR="000260B1" w:rsidRPr="00533C32" w:rsidRDefault="000260B1" w:rsidP="000260B1">
      <w:pPr>
        <w:pStyle w:val="PL"/>
        <w:rPr>
          <w:lang w:eastAsia="zh-CN"/>
        </w:rPr>
      </w:pPr>
      <w:r>
        <w:t xml:space="preserve">          - nudr-dr:subscription-data</w:t>
      </w:r>
    </w:p>
    <w:p w14:paraId="1738A7E8" w14:textId="77777777" w:rsidR="000260B1" w:rsidRPr="00533C32" w:rsidRDefault="000260B1" w:rsidP="000260B1">
      <w:pPr>
        <w:pStyle w:val="PL"/>
      </w:pPr>
      <w:r w:rsidRPr="00533C32">
        <w:t xml:space="preserve">      parameters:</w:t>
      </w:r>
    </w:p>
    <w:p w14:paraId="738E3C9B" w14:textId="77777777" w:rsidR="000260B1" w:rsidRPr="00533C32" w:rsidRDefault="000260B1" w:rsidP="000260B1">
      <w:pPr>
        <w:pStyle w:val="PL"/>
      </w:pPr>
      <w:r w:rsidRPr="00533C32">
        <w:t xml:space="preserve">        - name: subsId</w:t>
      </w:r>
    </w:p>
    <w:p w14:paraId="32B7F188" w14:textId="77777777" w:rsidR="000260B1" w:rsidRPr="00533C32" w:rsidRDefault="000260B1" w:rsidP="000260B1">
      <w:pPr>
        <w:pStyle w:val="PL"/>
      </w:pPr>
      <w:r w:rsidRPr="00533C32">
        <w:t xml:space="preserve">          in: path</w:t>
      </w:r>
    </w:p>
    <w:p w14:paraId="55B9C58C" w14:textId="77777777" w:rsidR="000260B1" w:rsidRPr="00533C32" w:rsidRDefault="000260B1" w:rsidP="000260B1">
      <w:pPr>
        <w:pStyle w:val="PL"/>
      </w:pPr>
      <w:r w:rsidRPr="00533C32">
        <w:t xml:space="preserve">          required: true</w:t>
      </w:r>
    </w:p>
    <w:p w14:paraId="52DC6F37" w14:textId="77777777" w:rsidR="000260B1" w:rsidRPr="00533C32" w:rsidRDefault="000260B1" w:rsidP="000260B1">
      <w:pPr>
        <w:pStyle w:val="PL"/>
      </w:pPr>
      <w:r w:rsidRPr="00533C32">
        <w:t xml:space="preserve">          schema:</w:t>
      </w:r>
    </w:p>
    <w:p w14:paraId="6DA36546" w14:textId="77777777" w:rsidR="000260B1" w:rsidRDefault="000260B1" w:rsidP="000260B1">
      <w:pPr>
        <w:pStyle w:val="PL"/>
        <w:rPr>
          <w:lang w:eastAsia="zh-CN"/>
        </w:rPr>
      </w:pPr>
      <w:r w:rsidRPr="00533C32">
        <w:t xml:space="preserve">            type: string</w:t>
      </w:r>
    </w:p>
    <w:p w14:paraId="30711588" w14:textId="77777777" w:rsidR="000260B1" w:rsidRPr="002857AD" w:rsidRDefault="000260B1" w:rsidP="000260B1">
      <w:pPr>
        <w:pStyle w:val="PL"/>
      </w:pPr>
      <w:r w:rsidRPr="002857AD">
        <w:t xml:space="preserve">        - name: supported-features</w:t>
      </w:r>
    </w:p>
    <w:p w14:paraId="7D53D9D8" w14:textId="77777777" w:rsidR="000260B1" w:rsidRPr="002857AD" w:rsidRDefault="000260B1" w:rsidP="000260B1">
      <w:pPr>
        <w:pStyle w:val="PL"/>
      </w:pPr>
      <w:r w:rsidRPr="002857AD">
        <w:t xml:space="preserve">          in: query</w:t>
      </w:r>
    </w:p>
    <w:p w14:paraId="14D932B3" w14:textId="77777777" w:rsidR="000260B1" w:rsidRPr="002857AD" w:rsidRDefault="000260B1" w:rsidP="000260B1">
      <w:pPr>
        <w:pStyle w:val="PL"/>
      </w:pPr>
      <w:r w:rsidRPr="002857AD">
        <w:t xml:space="preserve">          description: Features required to be supported by the target NF</w:t>
      </w:r>
    </w:p>
    <w:p w14:paraId="6B7AC0FC" w14:textId="77777777" w:rsidR="000260B1" w:rsidRPr="002857AD" w:rsidRDefault="000260B1" w:rsidP="000260B1">
      <w:pPr>
        <w:pStyle w:val="PL"/>
      </w:pPr>
      <w:r w:rsidRPr="002857AD">
        <w:t xml:space="preserve">          schema:</w:t>
      </w:r>
    </w:p>
    <w:p w14:paraId="5F4A7A15" w14:textId="77777777" w:rsidR="000260B1" w:rsidRPr="00533C32" w:rsidRDefault="000260B1" w:rsidP="000260B1">
      <w:pPr>
        <w:pStyle w:val="PL"/>
        <w:rPr>
          <w:lang w:eastAsia="zh-CN"/>
        </w:rPr>
      </w:pPr>
      <w:r w:rsidRPr="002857AD">
        <w:t xml:space="preserve">            $ref: 'TS29571_CommonData.yaml#/components/schemas/SupportedFeatures'</w:t>
      </w:r>
    </w:p>
    <w:p w14:paraId="473A5F41" w14:textId="77777777" w:rsidR="000260B1" w:rsidRPr="00533C32" w:rsidRDefault="000260B1" w:rsidP="000260B1">
      <w:pPr>
        <w:pStyle w:val="PL"/>
      </w:pPr>
      <w:r w:rsidRPr="00533C32">
        <w:lastRenderedPageBreak/>
        <w:t xml:space="preserve">      requestBody:</w:t>
      </w:r>
    </w:p>
    <w:p w14:paraId="25652279" w14:textId="77777777" w:rsidR="000260B1" w:rsidRPr="00533C32" w:rsidRDefault="000260B1" w:rsidP="000260B1">
      <w:pPr>
        <w:pStyle w:val="PL"/>
      </w:pPr>
      <w:r w:rsidRPr="00533C32">
        <w:t xml:space="preserve">        content:</w:t>
      </w:r>
    </w:p>
    <w:p w14:paraId="33E837FA" w14:textId="77777777" w:rsidR="000260B1" w:rsidRPr="00533C32" w:rsidRDefault="000260B1" w:rsidP="000260B1">
      <w:pPr>
        <w:pStyle w:val="PL"/>
      </w:pPr>
      <w:r w:rsidRPr="00533C32">
        <w:t xml:space="preserve">          application/json-patch+json:</w:t>
      </w:r>
    </w:p>
    <w:p w14:paraId="6EB83840" w14:textId="77777777" w:rsidR="000260B1" w:rsidRPr="00533C32" w:rsidRDefault="000260B1" w:rsidP="000260B1">
      <w:pPr>
        <w:pStyle w:val="PL"/>
      </w:pPr>
      <w:r w:rsidRPr="00533C32">
        <w:t xml:space="preserve">            schema:</w:t>
      </w:r>
    </w:p>
    <w:p w14:paraId="2C52E590" w14:textId="77777777" w:rsidR="000260B1" w:rsidRPr="00533C32" w:rsidRDefault="000260B1" w:rsidP="000260B1">
      <w:pPr>
        <w:pStyle w:val="PL"/>
      </w:pPr>
      <w:r w:rsidRPr="00533C32">
        <w:t xml:space="preserve">              type: array</w:t>
      </w:r>
    </w:p>
    <w:p w14:paraId="033D97F6" w14:textId="77777777" w:rsidR="000260B1" w:rsidRPr="00533C32" w:rsidRDefault="000260B1" w:rsidP="000260B1">
      <w:pPr>
        <w:pStyle w:val="PL"/>
      </w:pPr>
      <w:r w:rsidRPr="00533C32">
        <w:t xml:space="preserve">              items:</w:t>
      </w:r>
    </w:p>
    <w:p w14:paraId="6CFB7941" w14:textId="77777777" w:rsidR="000260B1" w:rsidRPr="00533C32" w:rsidRDefault="000260B1" w:rsidP="000260B1">
      <w:pPr>
        <w:pStyle w:val="PL"/>
      </w:pPr>
      <w:r w:rsidRPr="00533C32">
        <w:t xml:space="preserve">                $ref: 'TS29571_CommonData.yaml#/components/schemas/PatchItem'</w:t>
      </w:r>
    </w:p>
    <w:p w14:paraId="066797FF" w14:textId="77777777" w:rsidR="000260B1" w:rsidRPr="00533C32" w:rsidRDefault="000260B1" w:rsidP="000260B1">
      <w:pPr>
        <w:pStyle w:val="PL"/>
      </w:pPr>
      <w:r w:rsidRPr="00533C32">
        <w:t xml:space="preserve">              minItems: 1</w:t>
      </w:r>
    </w:p>
    <w:p w14:paraId="4F3ED2E6" w14:textId="77777777" w:rsidR="000260B1" w:rsidRPr="00533C32" w:rsidRDefault="000260B1" w:rsidP="000260B1">
      <w:pPr>
        <w:pStyle w:val="PL"/>
      </w:pPr>
      <w:r w:rsidRPr="00533C32">
        <w:t xml:space="preserve">        required: true</w:t>
      </w:r>
    </w:p>
    <w:p w14:paraId="382DA369" w14:textId="77777777" w:rsidR="000260B1" w:rsidRPr="00533C32" w:rsidRDefault="000260B1" w:rsidP="000260B1">
      <w:pPr>
        <w:pStyle w:val="PL"/>
      </w:pPr>
      <w:r w:rsidRPr="00533C32">
        <w:t xml:space="preserve">      responses:</w:t>
      </w:r>
    </w:p>
    <w:p w14:paraId="49E2D586" w14:textId="77777777" w:rsidR="000260B1" w:rsidRPr="00533C32" w:rsidRDefault="000260B1" w:rsidP="000260B1">
      <w:pPr>
        <w:pStyle w:val="PL"/>
      </w:pPr>
      <w:r w:rsidRPr="00533C32">
        <w:t xml:space="preserve">        '204':</w:t>
      </w:r>
    </w:p>
    <w:p w14:paraId="1E26627A" w14:textId="77777777" w:rsidR="000260B1" w:rsidRPr="00533C32" w:rsidRDefault="000260B1" w:rsidP="000260B1">
      <w:pPr>
        <w:pStyle w:val="PL"/>
      </w:pPr>
      <w:r w:rsidRPr="00533C32">
        <w:t xml:space="preserve">          description: Successful response</w:t>
      </w:r>
    </w:p>
    <w:p w14:paraId="419CB245" w14:textId="77777777" w:rsidR="000260B1" w:rsidRDefault="000260B1" w:rsidP="000260B1">
      <w:pPr>
        <w:pStyle w:val="PL"/>
        <w:rPr>
          <w:lang w:eastAsia="zh-CN"/>
        </w:rPr>
      </w:pPr>
      <w:r>
        <w:rPr>
          <w:rFonts w:hint="eastAsia"/>
          <w:lang w:eastAsia="zh-CN"/>
        </w:rPr>
        <w:t xml:space="preserve">        '200':</w:t>
      </w:r>
    </w:p>
    <w:p w14:paraId="336FD3A3" w14:textId="77777777" w:rsidR="000260B1" w:rsidRPr="000B71E3" w:rsidRDefault="000260B1" w:rsidP="000260B1">
      <w:pPr>
        <w:pStyle w:val="PL"/>
      </w:pPr>
      <w:r w:rsidRPr="000B71E3">
        <w:t xml:space="preserve">          description: Expected response to a valid request</w:t>
      </w:r>
    </w:p>
    <w:p w14:paraId="6416F47F" w14:textId="77777777" w:rsidR="000260B1" w:rsidRPr="000B71E3" w:rsidRDefault="000260B1" w:rsidP="000260B1">
      <w:pPr>
        <w:pStyle w:val="PL"/>
      </w:pPr>
      <w:r w:rsidRPr="000B71E3">
        <w:t xml:space="preserve">          content:</w:t>
      </w:r>
    </w:p>
    <w:p w14:paraId="5FAE95A2" w14:textId="77777777" w:rsidR="000260B1" w:rsidRPr="000B71E3" w:rsidRDefault="000260B1" w:rsidP="000260B1">
      <w:pPr>
        <w:pStyle w:val="PL"/>
      </w:pPr>
      <w:r w:rsidRPr="000B71E3">
        <w:t xml:space="preserve">            application/json:</w:t>
      </w:r>
    </w:p>
    <w:p w14:paraId="47AF5E77" w14:textId="77777777" w:rsidR="000260B1" w:rsidRDefault="000260B1" w:rsidP="000260B1">
      <w:pPr>
        <w:pStyle w:val="PL"/>
      </w:pPr>
      <w:r w:rsidRPr="000B71E3">
        <w:t xml:space="preserve">              schema:</w:t>
      </w:r>
    </w:p>
    <w:p w14:paraId="2DC7C350" w14:textId="77777777" w:rsidR="000260B1" w:rsidRPr="000B71E3" w:rsidRDefault="000260B1" w:rsidP="000260B1">
      <w:pPr>
        <w:pStyle w:val="PL"/>
        <w:rPr>
          <w:lang w:eastAsia="zh-CN"/>
        </w:rPr>
      </w:pPr>
      <w:r>
        <w:rPr>
          <w:rFonts w:hint="eastAsia"/>
          <w:lang w:eastAsia="zh-CN"/>
        </w:rPr>
        <w:t xml:space="preserve"> </w:t>
      </w:r>
      <w:r>
        <w:rPr>
          <w:lang w:eastAsia="zh-CN"/>
        </w:rPr>
        <w:t xml:space="preserve">               oneOf:</w:t>
      </w:r>
    </w:p>
    <w:p w14:paraId="639CA3DC" w14:textId="77777777" w:rsidR="000260B1" w:rsidRDefault="000260B1" w:rsidP="000260B1">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0B4719EC" w14:textId="77777777" w:rsidR="000260B1" w:rsidRDefault="000260B1" w:rsidP="000260B1">
      <w:pPr>
        <w:pStyle w:val="PL"/>
        <w:rPr>
          <w:lang w:eastAsia="zh-CN"/>
        </w:rPr>
      </w:pPr>
      <w:r w:rsidRPr="00B06F7A">
        <w:t xml:space="preserve">                  - $ref: '#/components/schemas/S</w:t>
      </w:r>
      <w:r>
        <w:t>ubscriptionData</w:t>
      </w:r>
      <w:r w:rsidRPr="00B06F7A">
        <w:t>Subscription</w:t>
      </w:r>
      <w:r>
        <w:t>s</w:t>
      </w:r>
      <w:r w:rsidRPr="00B06F7A">
        <w:t>'</w:t>
      </w:r>
    </w:p>
    <w:p w14:paraId="41BA34E5" w14:textId="77777777" w:rsidR="000260B1" w:rsidRPr="00533C32" w:rsidRDefault="000260B1" w:rsidP="000260B1">
      <w:pPr>
        <w:pStyle w:val="PL"/>
      </w:pPr>
      <w:r w:rsidRPr="00533C32">
        <w:t xml:space="preserve">        '403':</w:t>
      </w:r>
    </w:p>
    <w:p w14:paraId="1F8C1DF2" w14:textId="77777777" w:rsidR="000260B1" w:rsidRPr="00533C32" w:rsidRDefault="000260B1" w:rsidP="000260B1">
      <w:pPr>
        <w:pStyle w:val="PL"/>
      </w:pPr>
      <w:r w:rsidRPr="00533C32">
        <w:t xml:space="preserve">          $ref: 'TS29571_CommonData.yaml#/components/responses/403'</w:t>
      </w:r>
    </w:p>
    <w:p w14:paraId="5D657DD7" w14:textId="77777777" w:rsidR="000260B1" w:rsidRPr="00533C32" w:rsidRDefault="000260B1" w:rsidP="000260B1">
      <w:pPr>
        <w:pStyle w:val="PL"/>
      </w:pPr>
      <w:r w:rsidRPr="00533C32">
        <w:t xml:space="preserve">        '404':</w:t>
      </w:r>
    </w:p>
    <w:p w14:paraId="19999266" w14:textId="77777777" w:rsidR="000260B1" w:rsidRPr="00533C32" w:rsidRDefault="000260B1" w:rsidP="000260B1">
      <w:pPr>
        <w:pStyle w:val="PL"/>
      </w:pPr>
      <w:r w:rsidRPr="00533C32">
        <w:t xml:space="preserve">          $ref: 'TS29571_CommonData.yaml#/components/responses/404'</w:t>
      </w:r>
    </w:p>
    <w:p w14:paraId="33921F1C" w14:textId="77777777" w:rsidR="000260B1" w:rsidRDefault="000260B1" w:rsidP="000260B1">
      <w:pPr>
        <w:pStyle w:val="PL"/>
        <w:rPr>
          <w:lang w:eastAsia="zh-CN"/>
        </w:rPr>
      </w:pPr>
      <w:r w:rsidRPr="00533C32">
        <w:t xml:space="preserve">        default:</w:t>
      </w:r>
    </w:p>
    <w:p w14:paraId="07C036A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3FDC1CA" w14:textId="77777777" w:rsidR="000260B1" w:rsidRDefault="000260B1" w:rsidP="000260B1">
      <w:pPr>
        <w:pStyle w:val="PL"/>
        <w:rPr>
          <w:lang w:eastAsia="zh-CN"/>
        </w:rPr>
      </w:pPr>
    </w:p>
    <w:p w14:paraId="69005EC3" w14:textId="77777777" w:rsidR="000260B1" w:rsidRPr="00533C32" w:rsidRDefault="000260B1" w:rsidP="000260B1">
      <w:pPr>
        <w:pStyle w:val="PL"/>
      </w:pPr>
      <w:r w:rsidRPr="00533C32">
        <w:t xml:space="preserve">    </w:t>
      </w:r>
      <w:r>
        <w:t>get</w:t>
      </w:r>
      <w:r w:rsidRPr="00533C32">
        <w:t>:</w:t>
      </w:r>
    </w:p>
    <w:p w14:paraId="4E404CC2" w14:textId="77777777" w:rsidR="000260B1" w:rsidRPr="00533C32" w:rsidRDefault="000260B1" w:rsidP="000260B1">
      <w:pPr>
        <w:pStyle w:val="PL"/>
      </w:pPr>
      <w:r w:rsidRPr="00533C32">
        <w:t xml:space="preserve">      summary: </w:t>
      </w:r>
      <w:r>
        <w:t>Retrieves</w:t>
      </w:r>
      <w:r w:rsidRPr="00533C32">
        <w:t xml:space="preserve"> a </w:t>
      </w:r>
      <w:r>
        <w:t>individual subscriptionDataSubscription identified by subsId</w:t>
      </w:r>
    </w:p>
    <w:p w14:paraId="13CD9A3A" w14:textId="77777777" w:rsidR="000260B1" w:rsidRPr="00533C32" w:rsidRDefault="000260B1" w:rsidP="000260B1">
      <w:pPr>
        <w:pStyle w:val="PL"/>
      </w:pPr>
      <w:r w:rsidRPr="00533C32">
        <w:t xml:space="preserve">      operationId: </w:t>
      </w:r>
      <w:r>
        <w:t>QueryS</w:t>
      </w:r>
      <w:r w:rsidRPr="00533C32">
        <w:t>ubscriptionDataSubscriptions</w:t>
      </w:r>
    </w:p>
    <w:p w14:paraId="51A25E30" w14:textId="77777777" w:rsidR="000260B1" w:rsidRPr="00533C32" w:rsidRDefault="000260B1" w:rsidP="000260B1">
      <w:pPr>
        <w:pStyle w:val="PL"/>
      </w:pPr>
      <w:r w:rsidRPr="00533C32">
        <w:t xml:space="preserve">      tags:</w:t>
      </w:r>
    </w:p>
    <w:p w14:paraId="5D043D57" w14:textId="77777777" w:rsidR="000260B1" w:rsidRDefault="000260B1" w:rsidP="000260B1">
      <w:pPr>
        <w:pStyle w:val="PL"/>
        <w:rPr>
          <w:lang w:eastAsia="zh-CN"/>
        </w:rPr>
      </w:pPr>
      <w:r w:rsidRPr="00533C32">
        <w:t xml:space="preserve">        - Subs To Notify (Document)</w:t>
      </w:r>
    </w:p>
    <w:p w14:paraId="06B20DA6" w14:textId="77777777" w:rsidR="000260B1" w:rsidRDefault="000260B1" w:rsidP="000260B1">
      <w:pPr>
        <w:pStyle w:val="PL"/>
      </w:pPr>
      <w:r>
        <w:t xml:space="preserve">      security:</w:t>
      </w:r>
    </w:p>
    <w:p w14:paraId="77C24103" w14:textId="77777777" w:rsidR="000260B1" w:rsidRDefault="000260B1" w:rsidP="000260B1">
      <w:pPr>
        <w:pStyle w:val="PL"/>
      </w:pPr>
      <w:r>
        <w:t xml:space="preserve">        - {}</w:t>
      </w:r>
    </w:p>
    <w:p w14:paraId="72451AA1" w14:textId="77777777" w:rsidR="000260B1" w:rsidRDefault="000260B1" w:rsidP="000260B1">
      <w:pPr>
        <w:pStyle w:val="PL"/>
      </w:pPr>
      <w:r>
        <w:t xml:space="preserve">        - oAuth2ClientCredentials:</w:t>
      </w:r>
    </w:p>
    <w:p w14:paraId="601B8D25" w14:textId="77777777" w:rsidR="000260B1" w:rsidRDefault="000260B1" w:rsidP="000260B1">
      <w:pPr>
        <w:pStyle w:val="PL"/>
      </w:pPr>
      <w:r>
        <w:t xml:space="preserve">          - nudr-dr</w:t>
      </w:r>
    </w:p>
    <w:p w14:paraId="1C02AB9F" w14:textId="77777777" w:rsidR="000260B1" w:rsidRDefault="000260B1" w:rsidP="000260B1">
      <w:pPr>
        <w:pStyle w:val="PL"/>
      </w:pPr>
      <w:r>
        <w:t xml:space="preserve">        - oAuth2ClientCredentials:</w:t>
      </w:r>
    </w:p>
    <w:p w14:paraId="2D7EAACF" w14:textId="77777777" w:rsidR="000260B1" w:rsidRDefault="000260B1" w:rsidP="000260B1">
      <w:pPr>
        <w:pStyle w:val="PL"/>
      </w:pPr>
      <w:r>
        <w:t xml:space="preserve">          - nudr-dr</w:t>
      </w:r>
    </w:p>
    <w:p w14:paraId="6F6B9BF1" w14:textId="77777777" w:rsidR="000260B1" w:rsidRPr="00533C32" w:rsidRDefault="000260B1" w:rsidP="000260B1">
      <w:pPr>
        <w:pStyle w:val="PL"/>
        <w:rPr>
          <w:lang w:eastAsia="zh-CN"/>
        </w:rPr>
      </w:pPr>
      <w:r>
        <w:t xml:space="preserve">          - nudr-dr:subscription-data</w:t>
      </w:r>
    </w:p>
    <w:p w14:paraId="0E4A571A" w14:textId="77777777" w:rsidR="000260B1" w:rsidRPr="00533C32" w:rsidRDefault="000260B1" w:rsidP="000260B1">
      <w:pPr>
        <w:pStyle w:val="PL"/>
      </w:pPr>
      <w:r w:rsidRPr="00533C32">
        <w:t xml:space="preserve">      parameters:</w:t>
      </w:r>
    </w:p>
    <w:p w14:paraId="54FC3F4F" w14:textId="77777777" w:rsidR="000260B1" w:rsidRPr="00533C32" w:rsidRDefault="000260B1" w:rsidP="000260B1">
      <w:pPr>
        <w:pStyle w:val="PL"/>
      </w:pPr>
      <w:r w:rsidRPr="00533C32">
        <w:t xml:space="preserve">        - name: subsId</w:t>
      </w:r>
    </w:p>
    <w:p w14:paraId="6C15A2BF" w14:textId="77777777" w:rsidR="000260B1" w:rsidRPr="00533C32" w:rsidRDefault="000260B1" w:rsidP="000260B1">
      <w:pPr>
        <w:pStyle w:val="PL"/>
      </w:pPr>
      <w:r w:rsidRPr="00533C32">
        <w:t xml:space="preserve">          in: path</w:t>
      </w:r>
    </w:p>
    <w:p w14:paraId="15116C8E" w14:textId="77777777" w:rsidR="000260B1" w:rsidRPr="00533C32" w:rsidRDefault="000260B1" w:rsidP="000260B1">
      <w:pPr>
        <w:pStyle w:val="PL"/>
      </w:pPr>
      <w:r w:rsidRPr="00533C32">
        <w:t xml:space="preserve">          required: true</w:t>
      </w:r>
    </w:p>
    <w:p w14:paraId="587E3E1B" w14:textId="77777777" w:rsidR="000260B1" w:rsidRPr="00533C32" w:rsidRDefault="000260B1" w:rsidP="000260B1">
      <w:pPr>
        <w:pStyle w:val="PL"/>
      </w:pPr>
      <w:r w:rsidRPr="00533C32">
        <w:t xml:space="preserve">          description: Unique ID of the subscription to </w:t>
      </w:r>
      <w:r>
        <w:t>retrieve</w:t>
      </w:r>
    </w:p>
    <w:p w14:paraId="7E216653" w14:textId="77777777" w:rsidR="000260B1" w:rsidRPr="00533C32" w:rsidRDefault="000260B1" w:rsidP="000260B1">
      <w:pPr>
        <w:pStyle w:val="PL"/>
      </w:pPr>
      <w:r w:rsidRPr="00533C32">
        <w:t xml:space="preserve">          schema:</w:t>
      </w:r>
    </w:p>
    <w:p w14:paraId="625F7A28" w14:textId="77777777" w:rsidR="000260B1" w:rsidRPr="00533C32" w:rsidRDefault="000260B1" w:rsidP="000260B1">
      <w:pPr>
        <w:pStyle w:val="PL"/>
      </w:pPr>
      <w:r w:rsidRPr="00533C32">
        <w:t xml:space="preserve">            type: string</w:t>
      </w:r>
    </w:p>
    <w:p w14:paraId="03DE420D" w14:textId="77777777" w:rsidR="000260B1" w:rsidRPr="00533C32" w:rsidRDefault="000260B1" w:rsidP="000260B1">
      <w:pPr>
        <w:pStyle w:val="PL"/>
      </w:pPr>
      <w:r w:rsidRPr="00533C32">
        <w:t xml:space="preserve">      responses:</w:t>
      </w:r>
    </w:p>
    <w:p w14:paraId="0098A752" w14:textId="77777777" w:rsidR="000260B1" w:rsidRPr="00533C32" w:rsidRDefault="000260B1" w:rsidP="000260B1">
      <w:pPr>
        <w:pStyle w:val="PL"/>
      </w:pPr>
      <w:r w:rsidRPr="00533C32">
        <w:t xml:space="preserve">        '200':</w:t>
      </w:r>
    </w:p>
    <w:p w14:paraId="7B57A9E9" w14:textId="77777777" w:rsidR="000260B1" w:rsidRPr="00533C32" w:rsidRDefault="000260B1" w:rsidP="000260B1">
      <w:pPr>
        <w:pStyle w:val="PL"/>
      </w:pPr>
      <w:r w:rsidRPr="00533C32">
        <w:t xml:space="preserve">          description: Expected response to a valid request</w:t>
      </w:r>
    </w:p>
    <w:p w14:paraId="6D1E4787" w14:textId="77777777" w:rsidR="000260B1" w:rsidRPr="00533C32" w:rsidRDefault="000260B1" w:rsidP="000260B1">
      <w:pPr>
        <w:pStyle w:val="PL"/>
      </w:pPr>
      <w:r w:rsidRPr="00533C32">
        <w:t xml:space="preserve">          content:</w:t>
      </w:r>
    </w:p>
    <w:p w14:paraId="3DAB0366" w14:textId="77777777" w:rsidR="000260B1" w:rsidRPr="00533C32" w:rsidRDefault="000260B1" w:rsidP="000260B1">
      <w:pPr>
        <w:pStyle w:val="PL"/>
      </w:pPr>
      <w:r w:rsidRPr="00533C32">
        <w:t xml:space="preserve">            application/json:</w:t>
      </w:r>
    </w:p>
    <w:p w14:paraId="64AE358C" w14:textId="77777777" w:rsidR="000260B1" w:rsidRPr="00533C32" w:rsidRDefault="000260B1" w:rsidP="000260B1">
      <w:pPr>
        <w:pStyle w:val="PL"/>
      </w:pPr>
      <w:r w:rsidRPr="00533C32">
        <w:t xml:space="preserve">              schema:</w:t>
      </w:r>
    </w:p>
    <w:p w14:paraId="32451504" w14:textId="32E0C716" w:rsidR="000260B1" w:rsidRDefault="000260B1" w:rsidP="000260B1">
      <w:pPr>
        <w:pStyle w:val="PL"/>
        <w:rPr>
          <w:lang w:eastAsia="zh-CN"/>
        </w:rPr>
      </w:pPr>
      <w:r w:rsidRPr="00533C32">
        <w:t xml:space="preserve">                </w:t>
      </w:r>
      <w:r w:rsidRPr="009B7D5E">
        <w:t>$ref: '#/components/schemas/SubscriptionDataSubscriptions'</w:t>
      </w:r>
    </w:p>
    <w:p w14:paraId="1F441951" w14:textId="77777777" w:rsidR="000260B1" w:rsidRPr="00533C32" w:rsidRDefault="000260B1" w:rsidP="000260B1">
      <w:pPr>
        <w:pStyle w:val="PL"/>
      </w:pPr>
      <w:r w:rsidRPr="00533C32">
        <w:t xml:space="preserve">        default:</w:t>
      </w:r>
    </w:p>
    <w:p w14:paraId="128BEA42"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1CA69170" w14:textId="77777777" w:rsidR="000260B1" w:rsidRPr="00533C32" w:rsidRDefault="000260B1" w:rsidP="000260B1">
      <w:pPr>
        <w:pStyle w:val="PL"/>
        <w:rPr>
          <w:lang w:eastAsia="zh-CN"/>
        </w:rPr>
      </w:pPr>
    </w:p>
    <w:p w14:paraId="3D2636A7" w14:textId="77777777" w:rsidR="000260B1" w:rsidRPr="00533C32" w:rsidRDefault="000260B1" w:rsidP="000260B1">
      <w:pPr>
        <w:pStyle w:val="PL"/>
      </w:pPr>
      <w:r w:rsidRPr="00533C32">
        <w:t xml:space="preserve">  /subscription-data/{ueId}/{servingPlmnId}/provisioned-data/trace-data:</w:t>
      </w:r>
    </w:p>
    <w:p w14:paraId="7E0B6AA6" w14:textId="77777777" w:rsidR="000260B1" w:rsidRPr="00533C32" w:rsidRDefault="000260B1" w:rsidP="000260B1">
      <w:pPr>
        <w:pStyle w:val="PL"/>
      </w:pPr>
      <w:r w:rsidRPr="00533C32">
        <w:t xml:space="preserve">    get:</w:t>
      </w:r>
    </w:p>
    <w:p w14:paraId="1707552C" w14:textId="77777777" w:rsidR="000260B1" w:rsidRPr="00533C32" w:rsidRDefault="000260B1" w:rsidP="000260B1">
      <w:pPr>
        <w:pStyle w:val="PL"/>
      </w:pPr>
      <w:r w:rsidRPr="00533C32">
        <w:t xml:space="preserve">      summary: Retrieves the trace configuration data of a UE</w:t>
      </w:r>
    </w:p>
    <w:p w14:paraId="0F5B3DFF" w14:textId="77777777" w:rsidR="000260B1" w:rsidRPr="00533C32" w:rsidRDefault="000260B1" w:rsidP="000260B1">
      <w:pPr>
        <w:pStyle w:val="PL"/>
      </w:pPr>
      <w:r w:rsidRPr="00533C32">
        <w:t xml:space="preserve">      operationId: QueryTraceData</w:t>
      </w:r>
    </w:p>
    <w:p w14:paraId="3A661E47" w14:textId="77777777" w:rsidR="000260B1" w:rsidRPr="00533C32" w:rsidRDefault="000260B1" w:rsidP="000260B1">
      <w:pPr>
        <w:pStyle w:val="PL"/>
      </w:pPr>
      <w:r w:rsidRPr="00533C32">
        <w:t xml:space="preserve">      tags:</w:t>
      </w:r>
    </w:p>
    <w:p w14:paraId="7AA45DEF" w14:textId="77777777" w:rsidR="000260B1" w:rsidRDefault="000260B1" w:rsidP="000260B1">
      <w:pPr>
        <w:pStyle w:val="PL"/>
        <w:rPr>
          <w:lang w:eastAsia="zh-CN"/>
        </w:rPr>
      </w:pPr>
      <w:r w:rsidRPr="00533C32">
        <w:t xml:space="preserve">        - Trace Data (Document)</w:t>
      </w:r>
    </w:p>
    <w:p w14:paraId="0EB4995B" w14:textId="77777777" w:rsidR="000260B1" w:rsidRDefault="000260B1" w:rsidP="000260B1">
      <w:pPr>
        <w:pStyle w:val="PL"/>
      </w:pPr>
      <w:r>
        <w:t xml:space="preserve">      security:</w:t>
      </w:r>
    </w:p>
    <w:p w14:paraId="416BF187" w14:textId="77777777" w:rsidR="000260B1" w:rsidRDefault="000260B1" w:rsidP="000260B1">
      <w:pPr>
        <w:pStyle w:val="PL"/>
      </w:pPr>
      <w:r>
        <w:t xml:space="preserve">        - {}</w:t>
      </w:r>
    </w:p>
    <w:p w14:paraId="651DAE18" w14:textId="77777777" w:rsidR="000260B1" w:rsidRDefault="000260B1" w:rsidP="000260B1">
      <w:pPr>
        <w:pStyle w:val="PL"/>
      </w:pPr>
      <w:r>
        <w:t xml:space="preserve">        - oAuth2ClientCredentials:</w:t>
      </w:r>
    </w:p>
    <w:p w14:paraId="3EACB7B2" w14:textId="77777777" w:rsidR="000260B1" w:rsidRDefault="000260B1" w:rsidP="000260B1">
      <w:pPr>
        <w:pStyle w:val="PL"/>
      </w:pPr>
      <w:r>
        <w:t xml:space="preserve">          - nudr-dr</w:t>
      </w:r>
    </w:p>
    <w:p w14:paraId="030FED80" w14:textId="77777777" w:rsidR="000260B1" w:rsidRDefault="000260B1" w:rsidP="000260B1">
      <w:pPr>
        <w:pStyle w:val="PL"/>
      </w:pPr>
      <w:r>
        <w:t xml:space="preserve">        - oAuth2ClientCredentials:</w:t>
      </w:r>
    </w:p>
    <w:p w14:paraId="15170611" w14:textId="77777777" w:rsidR="000260B1" w:rsidRDefault="000260B1" w:rsidP="000260B1">
      <w:pPr>
        <w:pStyle w:val="PL"/>
      </w:pPr>
      <w:r>
        <w:t xml:space="preserve">          - nudr-dr</w:t>
      </w:r>
    </w:p>
    <w:p w14:paraId="2F50875B" w14:textId="77777777" w:rsidR="000260B1" w:rsidRPr="00533C32" w:rsidRDefault="000260B1" w:rsidP="000260B1">
      <w:pPr>
        <w:pStyle w:val="PL"/>
        <w:rPr>
          <w:lang w:eastAsia="zh-CN"/>
        </w:rPr>
      </w:pPr>
      <w:r>
        <w:t xml:space="preserve">          - nudr-dr:subscription-data</w:t>
      </w:r>
    </w:p>
    <w:p w14:paraId="3F657BFC" w14:textId="77777777" w:rsidR="000260B1" w:rsidRPr="00533C32" w:rsidRDefault="000260B1" w:rsidP="000260B1">
      <w:pPr>
        <w:pStyle w:val="PL"/>
      </w:pPr>
      <w:r w:rsidRPr="00533C32">
        <w:t xml:space="preserve">      parameters:</w:t>
      </w:r>
    </w:p>
    <w:p w14:paraId="335248CA" w14:textId="77777777" w:rsidR="000260B1" w:rsidRPr="00533C32" w:rsidRDefault="000260B1" w:rsidP="000260B1">
      <w:pPr>
        <w:pStyle w:val="PL"/>
      </w:pPr>
      <w:r w:rsidRPr="00533C32">
        <w:t xml:space="preserve">        - name: ueId</w:t>
      </w:r>
    </w:p>
    <w:p w14:paraId="76BF49D7" w14:textId="77777777" w:rsidR="000260B1" w:rsidRPr="00533C32" w:rsidRDefault="000260B1" w:rsidP="000260B1">
      <w:pPr>
        <w:pStyle w:val="PL"/>
      </w:pPr>
      <w:r w:rsidRPr="00533C32">
        <w:t xml:space="preserve">          in: path</w:t>
      </w:r>
    </w:p>
    <w:p w14:paraId="2380C2DB" w14:textId="77777777" w:rsidR="000260B1" w:rsidRPr="00533C32" w:rsidRDefault="000260B1" w:rsidP="000260B1">
      <w:pPr>
        <w:pStyle w:val="PL"/>
      </w:pPr>
      <w:r w:rsidRPr="00533C32">
        <w:t xml:space="preserve">          description: UE id</w:t>
      </w:r>
    </w:p>
    <w:p w14:paraId="1DC007E1" w14:textId="77777777" w:rsidR="000260B1" w:rsidRPr="00533C32" w:rsidRDefault="000260B1" w:rsidP="000260B1">
      <w:pPr>
        <w:pStyle w:val="PL"/>
      </w:pPr>
      <w:r w:rsidRPr="00533C32">
        <w:t xml:space="preserve">          required: true</w:t>
      </w:r>
    </w:p>
    <w:p w14:paraId="6AFAFEAE" w14:textId="77777777" w:rsidR="000260B1" w:rsidRPr="00533C32" w:rsidRDefault="000260B1" w:rsidP="000260B1">
      <w:pPr>
        <w:pStyle w:val="PL"/>
      </w:pPr>
      <w:r w:rsidRPr="00533C32">
        <w:t xml:space="preserve">          schema:</w:t>
      </w:r>
    </w:p>
    <w:p w14:paraId="3A093F0A" w14:textId="77777777" w:rsidR="000260B1" w:rsidRPr="00533C32" w:rsidRDefault="000260B1" w:rsidP="000260B1">
      <w:pPr>
        <w:pStyle w:val="PL"/>
      </w:pPr>
      <w:r w:rsidRPr="00533C32">
        <w:t xml:space="preserve">            $ref: 'TS29571_CommonData.yaml#/components/schemas/VarUeId'</w:t>
      </w:r>
    </w:p>
    <w:p w14:paraId="0FC436C8" w14:textId="77777777" w:rsidR="000260B1" w:rsidRPr="00533C32" w:rsidRDefault="000260B1" w:rsidP="000260B1">
      <w:pPr>
        <w:pStyle w:val="PL"/>
      </w:pPr>
      <w:r w:rsidRPr="00533C32">
        <w:t xml:space="preserve">        - name: servingPlmnId</w:t>
      </w:r>
    </w:p>
    <w:p w14:paraId="75764974" w14:textId="77777777" w:rsidR="000260B1" w:rsidRPr="00533C32" w:rsidRDefault="000260B1" w:rsidP="000260B1">
      <w:pPr>
        <w:pStyle w:val="PL"/>
      </w:pPr>
      <w:r w:rsidRPr="00533C32">
        <w:t xml:space="preserve">          in: path</w:t>
      </w:r>
    </w:p>
    <w:p w14:paraId="55ECED30" w14:textId="77777777" w:rsidR="000260B1" w:rsidRPr="00533C32" w:rsidRDefault="000260B1" w:rsidP="000260B1">
      <w:pPr>
        <w:pStyle w:val="PL"/>
      </w:pPr>
      <w:r w:rsidRPr="00533C32">
        <w:lastRenderedPageBreak/>
        <w:t xml:space="preserve">          description: PLMN ID</w:t>
      </w:r>
    </w:p>
    <w:p w14:paraId="7D5422A0" w14:textId="77777777" w:rsidR="000260B1" w:rsidRPr="00533C32" w:rsidRDefault="000260B1" w:rsidP="000260B1">
      <w:pPr>
        <w:pStyle w:val="PL"/>
      </w:pPr>
      <w:r w:rsidRPr="00533C32">
        <w:t xml:space="preserve">          required: true</w:t>
      </w:r>
    </w:p>
    <w:p w14:paraId="1FC14C50" w14:textId="77777777" w:rsidR="000260B1" w:rsidRPr="00533C32" w:rsidRDefault="000260B1" w:rsidP="000260B1">
      <w:pPr>
        <w:pStyle w:val="PL"/>
      </w:pPr>
      <w:r w:rsidRPr="00533C32">
        <w:t xml:space="preserve">          schema:</w:t>
      </w:r>
    </w:p>
    <w:p w14:paraId="55995A06" w14:textId="77777777" w:rsidR="000260B1" w:rsidRPr="00533C32" w:rsidRDefault="000260B1" w:rsidP="000260B1">
      <w:pPr>
        <w:pStyle w:val="PL"/>
        <w:rPr>
          <w:lang w:eastAsia="zh-CN"/>
        </w:rPr>
      </w:pPr>
      <w:r w:rsidRPr="00533C32">
        <w:t xml:space="preserve">            $ref: '#/components/schemas/VarPlmnId'</w:t>
      </w:r>
    </w:p>
    <w:p w14:paraId="771F8486" w14:textId="77777777" w:rsidR="000260B1" w:rsidRPr="00533C32" w:rsidRDefault="000260B1" w:rsidP="000260B1">
      <w:pPr>
        <w:pStyle w:val="PL"/>
      </w:pPr>
      <w:r w:rsidRPr="00533C32">
        <w:t xml:space="preserve">        - name: If-None-Match</w:t>
      </w:r>
    </w:p>
    <w:p w14:paraId="0F2BFB8C" w14:textId="77777777" w:rsidR="000260B1" w:rsidRPr="00533C32" w:rsidRDefault="000260B1" w:rsidP="000260B1">
      <w:pPr>
        <w:pStyle w:val="PL"/>
      </w:pPr>
      <w:r w:rsidRPr="00533C32">
        <w:t xml:space="preserve">          in: header</w:t>
      </w:r>
    </w:p>
    <w:p w14:paraId="255DEEDF" w14:textId="77777777" w:rsidR="000260B1" w:rsidRPr="00533C32" w:rsidRDefault="000260B1" w:rsidP="000260B1">
      <w:pPr>
        <w:pStyle w:val="PL"/>
      </w:pPr>
      <w:r w:rsidRPr="00533C32">
        <w:t xml:space="preserve">          description: Validator for conditional requests, as described in RFC 7232, 3.2</w:t>
      </w:r>
    </w:p>
    <w:p w14:paraId="1FA19FA7" w14:textId="77777777" w:rsidR="000260B1" w:rsidRPr="00533C32" w:rsidRDefault="000260B1" w:rsidP="000260B1">
      <w:pPr>
        <w:pStyle w:val="PL"/>
      </w:pPr>
      <w:r w:rsidRPr="00533C32">
        <w:t xml:space="preserve">          schema:</w:t>
      </w:r>
    </w:p>
    <w:p w14:paraId="16769DD1" w14:textId="77777777" w:rsidR="000260B1" w:rsidRPr="00533C32" w:rsidRDefault="000260B1" w:rsidP="000260B1">
      <w:pPr>
        <w:pStyle w:val="PL"/>
      </w:pPr>
      <w:r w:rsidRPr="00533C32">
        <w:t xml:space="preserve">            type: string</w:t>
      </w:r>
    </w:p>
    <w:p w14:paraId="5F910DBA" w14:textId="77777777" w:rsidR="000260B1" w:rsidRPr="00533C32" w:rsidRDefault="000260B1" w:rsidP="000260B1">
      <w:pPr>
        <w:pStyle w:val="PL"/>
      </w:pPr>
      <w:r w:rsidRPr="00533C32">
        <w:t xml:space="preserve">        - name: If-Modified-Since</w:t>
      </w:r>
    </w:p>
    <w:p w14:paraId="5AC87841" w14:textId="77777777" w:rsidR="000260B1" w:rsidRPr="00533C32" w:rsidRDefault="000260B1" w:rsidP="000260B1">
      <w:pPr>
        <w:pStyle w:val="PL"/>
      </w:pPr>
      <w:r w:rsidRPr="00533C32">
        <w:t xml:space="preserve">          in: header</w:t>
      </w:r>
    </w:p>
    <w:p w14:paraId="57BA2DBA" w14:textId="77777777" w:rsidR="000260B1" w:rsidRPr="00533C32" w:rsidRDefault="000260B1" w:rsidP="000260B1">
      <w:pPr>
        <w:pStyle w:val="PL"/>
      </w:pPr>
      <w:r w:rsidRPr="00533C32">
        <w:t xml:space="preserve">          description: Validator for conditional requests, as described in RFC 7232, 3.3</w:t>
      </w:r>
    </w:p>
    <w:p w14:paraId="1C7929CA" w14:textId="77777777" w:rsidR="000260B1" w:rsidRPr="00533C32" w:rsidRDefault="000260B1" w:rsidP="000260B1">
      <w:pPr>
        <w:pStyle w:val="PL"/>
      </w:pPr>
      <w:r w:rsidRPr="00533C32">
        <w:t xml:space="preserve">          schema:</w:t>
      </w:r>
    </w:p>
    <w:p w14:paraId="6F44EF77" w14:textId="77777777" w:rsidR="000260B1" w:rsidRPr="00533C32" w:rsidRDefault="000260B1" w:rsidP="000260B1">
      <w:pPr>
        <w:pStyle w:val="PL"/>
        <w:rPr>
          <w:lang w:eastAsia="zh-CN"/>
        </w:rPr>
      </w:pPr>
      <w:r w:rsidRPr="00533C32">
        <w:t xml:space="preserve">            type: string</w:t>
      </w:r>
    </w:p>
    <w:p w14:paraId="42A39434" w14:textId="77777777" w:rsidR="000260B1" w:rsidRPr="00533C32" w:rsidRDefault="000260B1" w:rsidP="000260B1">
      <w:pPr>
        <w:pStyle w:val="PL"/>
      </w:pPr>
      <w:r w:rsidRPr="00533C32">
        <w:t xml:space="preserve">      responses:</w:t>
      </w:r>
    </w:p>
    <w:p w14:paraId="18795EFE" w14:textId="77777777" w:rsidR="000260B1" w:rsidRPr="00533C32" w:rsidRDefault="000260B1" w:rsidP="000260B1">
      <w:pPr>
        <w:pStyle w:val="PL"/>
      </w:pPr>
      <w:r w:rsidRPr="00533C32">
        <w:t xml:space="preserve">        '200':</w:t>
      </w:r>
    </w:p>
    <w:p w14:paraId="033DF06C" w14:textId="77777777" w:rsidR="000260B1" w:rsidRPr="00533C32" w:rsidRDefault="000260B1" w:rsidP="000260B1">
      <w:pPr>
        <w:pStyle w:val="PL"/>
      </w:pPr>
      <w:r w:rsidRPr="00533C32">
        <w:t xml:space="preserve">          description: Expected response to a valid request</w:t>
      </w:r>
    </w:p>
    <w:p w14:paraId="7A3D10E9" w14:textId="77777777" w:rsidR="000260B1" w:rsidRPr="00533C32" w:rsidRDefault="000260B1" w:rsidP="000260B1">
      <w:pPr>
        <w:pStyle w:val="PL"/>
      </w:pPr>
      <w:r w:rsidRPr="00533C32">
        <w:t xml:space="preserve">          content:</w:t>
      </w:r>
    </w:p>
    <w:p w14:paraId="13BEA4E6" w14:textId="77777777" w:rsidR="000260B1" w:rsidRPr="00533C32" w:rsidRDefault="000260B1" w:rsidP="000260B1">
      <w:pPr>
        <w:pStyle w:val="PL"/>
      </w:pPr>
      <w:r w:rsidRPr="00533C32">
        <w:t xml:space="preserve">            application/json:</w:t>
      </w:r>
    </w:p>
    <w:p w14:paraId="13C8C57A" w14:textId="77777777" w:rsidR="000260B1" w:rsidRPr="00533C32" w:rsidRDefault="000260B1" w:rsidP="000260B1">
      <w:pPr>
        <w:pStyle w:val="PL"/>
      </w:pPr>
      <w:r w:rsidRPr="00533C32">
        <w:t xml:space="preserve">              schema:</w:t>
      </w:r>
    </w:p>
    <w:p w14:paraId="184C9C75" w14:textId="77777777" w:rsidR="000260B1" w:rsidRPr="00533C32" w:rsidRDefault="000260B1" w:rsidP="000260B1">
      <w:pPr>
        <w:pStyle w:val="PL"/>
        <w:rPr>
          <w:lang w:eastAsia="zh-CN"/>
        </w:rPr>
      </w:pPr>
      <w:r w:rsidRPr="00533C32">
        <w:t xml:space="preserve">                $ref: 'TS29571_CommonData.yaml#/components/schemas/TraceData'</w:t>
      </w:r>
    </w:p>
    <w:p w14:paraId="4E1B04C0" w14:textId="77777777" w:rsidR="000260B1" w:rsidRPr="00533C32" w:rsidRDefault="000260B1" w:rsidP="000260B1">
      <w:pPr>
        <w:pStyle w:val="PL"/>
      </w:pPr>
      <w:r w:rsidRPr="00533C32">
        <w:t xml:space="preserve">          headers:</w:t>
      </w:r>
    </w:p>
    <w:p w14:paraId="7D922831" w14:textId="77777777" w:rsidR="000260B1" w:rsidRPr="00533C32" w:rsidRDefault="000260B1" w:rsidP="000260B1">
      <w:pPr>
        <w:pStyle w:val="PL"/>
      </w:pPr>
      <w:r w:rsidRPr="00533C32">
        <w:t xml:space="preserve">            Cache-Control:</w:t>
      </w:r>
    </w:p>
    <w:p w14:paraId="6B1CD5F6" w14:textId="77777777" w:rsidR="000260B1" w:rsidRPr="00533C32" w:rsidRDefault="000260B1" w:rsidP="000260B1">
      <w:pPr>
        <w:pStyle w:val="PL"/>
      </w:pPr>
      <w:r w:rsidRPr="00533C32">
        <w:t xml:space="preserve">              description: Cache-Control containing max-age, as described in RFC 7234, 5.2</w:t>
      </w:r>
    </w:p>
    <w:p w14:paraId="4C492970" w14:textId="77777777" w:rsidR="000260B1" w:rsidRPr="00533C32" w:rsidRDefault="000260B1" w:rsidP="000260B1">
      <w:pPr>
        <w:pStyle w:val="PL"/>
      </w:pPr>
      <w:r w:rsidRPr="00533C32">
        <w:t xml:space="preserve">              schema:</w:t>
      </w:r>
    </w:p>
    <w:p w14:paraId="2DC79D42" w14:textId="77777777" w:rsidR="000260B1" w:rsidRPr="00533C32" w:rsidRDefault="000260B1" w:rsidP="000260B1">
      <w:pPr>
        <w:pStyle w:val="PL"/>
      </w:pPr>
      <w:r w:rsidRPr="00533C32">
        <w:t xml:space="preserve">                type: string</w:t>
      </w:r>
    </w:p>
    <w:p w14:paraId="5DE8B235" w14:textId="77777777" w:rsidR="000260B1" w:rsidRPr="00533C32" w:rsidRDefault="000260B1" w:rsidP="000260B1">
      <w:pPr>
        <w:pStyle w:val="PL"/>
      </w:pPr>
      <w:r w:rsidRPr="00533C32">
        <w:t xml:space="preserve">            ETag:</w:t>
      </w:r>
    </w:p>
    <w:p w14:paraId="4309952A" w14:textId="77777777" w:rsidR="000260B1" w:rsidRPr="00533C32" w:rsidRDefault="000260B1" w:rsidP="000260B1">
      <w:pPr>
        <w:pStyle w:val="PL"/>
      </w:pPr>
      <w:r w:rsidRPr="00533C32">
        <w:t xml:space="preserve">              description: Entity Tag, containing a strong validator, as described in RFC 7232, 2.3</w:t>
      </w:r>
    </w:p>
    <w:p w14:paraId="61AC340A" w14:textId="77777777" w:rsidR="000260B1" w:rsidRPr="00533C32" w:rsidRDefault="000260B1" w:rsidP="000260B1">
      <w:pPr>
        <w:pStyle w:val="PL"/>
      </w:pPr>
      <w:r w:rsidRPr="00533C32">
        <w:t xml:space="preserve">              schema:</w:t>
      </w:r>
    </w:p>
    <w:p w14:paraId="26553DEC" w14:textId="77777777" w:rsidR="000260B1" w:rsidRPr="00533C32" w:rsidRDefault="000260B1" w:rsidP="000260B1">
      <w:pPr>
        <w:pStyle w:val="PL"/>
      </w:pPr>
      <w:r w:rsidRPr="00533C32">
        <w:t xml:space="preserve">                type: string</w:t>
      </w:r>
    </w:p>
    <w:p w14:paraId="2F355BDB" w14:textId="77777777" w:rsidR="000260B1" w:rsidRPr="00533C32" w:rsidRDefault="000260B1" w:rsidP="000260B1">
      <w:pPr>
        <w:pStyle w:val="PL"/>
      </w:pPr>
      <w:r w:rsidRPr="00533C32">
        <w:t xml:space="preserve">            Last-Modified:</w:t>
      </w:r>
    </w:p>
    <w:p w14:paraId="2D11A139" w14:textId="77777777" w:rsidR="000260B1" w:rsidRPr="00533C32" w:rsidRDefault="000260B1" w:rsidP="000260B1">
      <w:pPr>
        <w:pStyle w:val="PL"/>
      </w:pPr>
      <w:r w:rsidRPr="00533C32">
        <w:t xml:space="preserve">              description: Timestamp for last modification of the resource, as described in RFC 7232, 2.2</w:t>
      </w:r>
    </w:p>
    <w:p w14:paraId="1862D82F" w14:textId="77777777" w:rsidR="000260B1" w:rsidRPr="00533C32" w:rsidRDefault="000260B1" w:rsidP="000260B1">
      <w:pPr>
        <w:pStyle w:val="PL"/>
      </w:pPr>
      <w:r w:rsidRPr="00533C32">
        <w:t xml:space="preserve">              schema:</w:t>
      </w:r>
    </w:p>
    <w:p w14:paraId="230C39B3" w14:textId="77777777" w:rsidR="000260B1" w:rsidRPr="00533C32" w:rsidRDefault="000260B1" w:rsidP="000260B1">
      <w:pPr>
        <w:pStyle w:val="PL"/>
        <w:rPr>
          <w:lang w:eastAsia="zh-CN"/>
        </w:rPr>
      </w:pPr>
      <w:r w:rsidRPr="00533C32">
        <w:t xml:space="preserve">                type: string</w:t>
      </w:r>
    </w:p>
    <w:p w14:paraId="270E4B77" w14:textId="77777777" w:rsidR="000260B1" w:rsidRPr="00533C32" w:rsidRDefault="000260B1" w:rsidP="000260B1">
      <w:pPr>
        <w:pStyle w:val="PL"/>
      </w:pPr>
      <w:r w:rsidRPr="00533C32">
        <w:t xml:space="preserve">        default:</w:t>
      </w:r>
    </w:p>
    <w:p w14:paraId="6A71D9FD" w14:textId="77777777" w:rsidR="000260B1" w:rsidRDefault="000260B1" w:rsidP="000260B1">
      <w:pPr>
        <w:pStyle w:val="PL"/>
        <w:rPr>
          <w:lang w:eastAsia="zh-CN"/>
        </w:rPr>
      </w:pPr>
      <w:r w:rsidRPr="00533C32">
        <w:t xml:space="preserve">          $ref: 'TS29571_CommonData.yaml#/components/responses/default'</w:t>
      </w:r>
    </w:p>
    <w:p w14:paraId="2CC49CDF" w14:textId="77777777" w:rsidR="000260B1" w:rsidRPr="00533C32" w:rsidRDefault="000260B1" w:rsidP="000260B1">
      <w:pPr>
        <w:pStyle w:val="PL"/>
        <w:rPr>
          <w:lang w:eastAsia="zh-CN"/>
        </w:rPr>
      </w:pPr>
    </w:p>
    <w:p w14:paraId="0DC2E850" w14:textId="77777777" w:rsidR="000260B1" w:rsidRPr="00533C32" w:rsidRDefault="000260B1" w:rsidP="000260B1">
      <w:pPr>
        <w:pStyle w:val="PL"/>
      </w:pPr>
      <w:r w:rsidRPr="00533C32">
        <w:t xml:space="preserve">  /subscription-data/{ueId}/identity-data:</w:t>
      </w:r>
    </w:p>
    <w:p w14:paraId="0956FB9D" w14:textId="77777777" w:rsidR="000260B1" w:rsidRPr="00533C32" w:rsidRDefault="000260B1" w:rsidP="000260B1">
      <w:pPr>
        <w:pStyle w:val="PL"/>
      </w:pPr>
      <w:r w:rsidRPr="00533C32">
        <w:t xml:space="preserve">    get:</w:t>
      </w:r>
    </w:p>
    <w:p w14:paraId="68FF7280" w14:textId="77777777" w:rsidR="000260B1" w:rsidRPr="00533C32" w:rsidRDefault="000260B1" w:rsidP="000260B1">
      <w:pPr>
        <w:pStyle w:val="PL"/>
      </w:pPr>
      <w:r w:rsidRPr="00533C32">
        <w:t xml:space="preserve">      summary: Retrieve identity data by SUPI or GPSI</w:t>
      </w:r>
    </w:p>
    <w:p w14:paraId="2AD888BF" w14:textId="77777777" w:rsidR="000260B1" w:rsidRPr="00533C32" w:rsidRDefault="000260B1" w:rsidP="000260B1">
      <w:pPr>
        <w:pStyle w:val="PL"/>
      </w:pPr>
      <w:r w:rsidRPr="00533C32">
        <w:t xml:space="preserve">      operationId: GetIdentityData</w:t>
      </w:r>
    </w:p>
    <w:p w14:paraId="5002BE9C" w14:textId="77777777" w:rsidR="000260B1" w:rsidRPr="00533C32" w:rsidRDefault="000260B1" w:rsidP="000260B1">
      <w:pPr>
        <w:pStyle w:val="PL"/>
      </w:pPr>
      <w:r w:rsidRPr="00533C32">
        <w:t xml:space="preserve">      tags:</w:t>
      </w:r>
    </w:p>
    <w:p w14:paraId="14573B7E" w14:textId="77777777" w:rsidR="000260B1" w:rsidRDefault="000260B1" w:rsidP="000260B1">
      <w:pPr>
        <w:pStyle w:val="PL"/>
        <w:rPr>
          <w:lang w:eastAsia="zh-CN"/>
        </w:rPr>
      </w:pPr>
      <w:r w:rsidRPr="00533C32">
        <w:t xml:space="preserve">        - Query Identity Data by SUPI or GPSI (Document)</w:t>
      </w:r>
    </w:p>
    <w:p w14:paraId="71921BEC" w14:textId="77777777" w:rsidR="000260B1" w:rsidRDefault="000260B1" w:rsidP="000260B1">
      <w:pPr>
        <w:pStyle w:val="PL"/>
      </w:pPr>
      <w:r>
        <w:t xml:space="preserve">      security:</w:t>
      </w:r>
    </w:p>
    <w:p w14:paraId="0D46340F" w14:textId="77777777" w:rsidR="000260B1" w:rsidRDefault="000260B1" w:rsidP="000260B1">
      <w:pPr>
        <w:pStyle w:val="PL"/>
      </w:pPr>
      <w:r>
        <w:t xml:space="preserve">        - {}</w:t>
      </w:r>
    </w:p>
    <w:p w14:paraId="5947D8B9" w14:textId="77777777" w:rsidR="000260B1" w:rsidRDefault="000260B1" w:rsidP="000260B1">
      <w:pPr>
        <w:pStyle w:val="PL"/>
      </w:pPr>
      <w:r>
        <w:t xml:space="preserve">        - oAuth2ClientCredentials:</w:t>
      </w:r>
    </w:p>
    <w:p w14:paraId="345210AB" w14:textId="77777777" w:rsidR="000260B1" w:rsidRDefault="000260B1" w:rsidP="000260B1">
      <w:pPr>
        <w:pStyle w:val="PL"/>
      </w:pPr>
      <w:r>
        <w:t xml:space="preserve">          - nudr-dr</w:t>
      </w:r>
    </w:p>
    <w:p w14:paraId="4B563355" w14:textId="77777777" w:rsidR="000260B1" w:rsidRDefault="000260B1" w:rsidP="000260B1">
      <w:pPr>
        <w:pStyle w:val="PL"/>
      </w:pPr>
      <w:r>
        <w:t xml:space="preserve">        - oAuth2ClientCredentials:</w:t>
      </w:r>
    </w:p>
    <w:p w14:paraId="44FC1B18" w14:textId="77777777" w:rsidR="000260B1" w:rsidRDefault="000260B1" w:rsidP="000260B1">
      <w:pPr>
        <w:pStyle w:val="PL"/>
      </w:pPr>
      <w:r>
        <w:t xml:space="preserve">          - nudr-dr</w:t>
      </w:r>
    </w:p>
    <w:p w14:paraId="16A8520B" w14:textId="77777777" w:rsidR="000260B1" w:rsidRPr="00533C32" w:rsidRDefault="000260B1" w:rsidP="000260B1">
      <w:pPr>
        <w:pStyle w:val="PL"/>
        <w:rPr>
          <w:lang w:eastAsia="zh-CN"/>
        </w:rPr>
      </w:pPr>
      <w:r>
        <w:t xml:space="preserve">          - nudr-dr:subscription-data</w:t>
      </w:r>
    </w:p>
    <w:p w14:paraId="5260402B" w14:textId="77777777" w:rsidR="000260B1" w:rsidRPr="00533C32" w:rsidRDefault="000260B1" w:rsidP="000260B1">
      <w:pPr>
        <w:pStyle w:val="PL"/>
      </w:pPr>
      <w:r w:rsidRPr="00533C32">
        <w:t xml:space="preserve">      parameters:</w:t>
      </w:r>
    </w:p>
    <w:p w14:paraId="518A9919" w14:textId="77777777" w:rsidR="000260B1" w:rsidRPr="00533C32" w:rsidRDefault="000260B1" w:rsidP="000260B1">
      <w:pPr>
        <w:pStyle w:val="PL"/>
      </w:pPr>
      <w:r w:rsidRPr="00533C32">
        <w:t xml:space="preserve">        - name: ueId</w:t>
      </w:r>
    </w:p>
    <w:p w14:paraId="4D202800" w14:textId="77777777" w:rsidR="000260B1" w:rsidRPr="00533C32" w:rsidRDefault="000260B1" w:rsidP="000260B1">
      <w:pPr>
        <w:pStyle w:val="PL"/>
      </w:pPr>
      <w:r w:rsidRPr="00533C32">
        <w:t xml:space="preserve">          in: path</w:t>
      </w:r>
    </w:p>
    <w:p w14:paraId="65AB729F" w14:textId="77777777" w:rsidR="000260B1" w:rsidRPr="00533C32" w:rsidRDefault="000260B1" w:rsidP="000260B1">
      <w:pPr>
        <w:pStyle w:val="PL"/>
      </w:pPr>
      <w:r w:rsidRPr="00533C32">
        <w:t xml:space="preserve">          description: UE ID</w:t>
      </w:r>
    </w:p>
    <w:p w14:paraId="7D5929CE" w14:textId="77777777" w:rsidR="000260B1" w:rsidRPr="00533C32" w:rsidRDefault="000260B1" w:rsidP="000260B1">
      <w:pPr>
        <w:pStyle w:val="PL"/>
      </w:pPr>
      <w:r w:rsidRPr="00533C32">
        <w:t xml:space="preserve">          required: true</w:t>
      </w:r>
    </w:p>
    <w:p w14:paraId="60A5C130" w14:textId="77777777" w:rsidR="000260B1" w:rsidRPr="00533C32" w:rsidRDefault="000260B1" w:rsidP="000260B1">
      <w:pPr>
        <w:pStyle w:val="PL"/>
      </w:pPr>
      <w:r w:rsidRPr="00533C32">
        <w:t xml:space="preserve">          schema:</w:t>
      </w:r>
    </w:p>
    <w:p w14:paraId="51F14A4B" w14:textId="77777777" w:rsidR="000260B1" w:rsidRPr="00533C32" w:rsidRDefault="000260B1" w:rsidP="000260B1">
      <w:pPr>
        <w:pStyle w:val="PL"/>
        <w:rPr>
          <w:lang w:eastAsia="zh-CN"/>
        </w:rPr>
      </w:pPr>
      <w:r w:rsidRPr="00533C32">
        <w:t xml:space="preserve">            $ref: 'TS29571_CommonData.yaml#/components/schemas/VarUeId'</w:t>
      </w:r>
    </w:p>
    <w:p w14:paraId="30BC02C1" w14:textId="77777777" w:rsidR="000260B1" w:rsidRPr="00DC7E88" w:rsidRDefault="000260B1" w:rsidP="000260B1">
      <w:pPr>
        <w:pStyle w:val="PL"/>
      </w:pPr>
      <w:r w:rsidRPr="00533C32">
        <w:t xml:space="preserve">        </w:t>
      </w:r>
      <w:r w:rsidRPr="00DC7E88">
        <w:t>- name: app-port-id</w:t>
      </w:r>
    </w:p>
    <w:p w14:paraId="37C261FB" w14:textId="77777777" w:rsidR="000260B1" w:rsidRPr="00DC7E88" w:rsidRDefault="000260B1" w:rsidP="000260B1">
      <w:pPr>
        <w:pStyle w:val="PL"/>
      </w:pPr>
      <w:r w:rsidRPr="00DC7E88">
        <w:t xml:space="preserve">          in: query</w:t>
      </w:r>
    </w:p>
    <w:p w14:paraId="3735B90B" w14:textId="77777777" w:rsidR="000260B1" w:rsidRPr="00DC7E88" w:rsidRDefault="000260B1" w:rsidP="000260B1">
      <w:pPr>
        <w:pStyle w:val="PL"/>
      </w:pPr>
      <w:r w:rsidRPr="00DC7E88">
        <w:t xml:space="preserve">          description: Application port identifier</w:t>
      </w:r>
    </w:p>
    <w:p w14:paraId="2308B330" w14:textId="77777777" w:rsidR="000260B1" w:rsidRPr="00DC7E88" w:rsidRDefault="000260B1" w:rsidP="000260B1">
      <w:pPr>
        <w:pStyle w:val="PL"/>
      </w:pPr>
      <w:r w:rsidRPr="00DC7E88">
        <w:t xml:space="preserve">          content:</w:t>
      </w:r>
    </w:p>
    <w:p w14:paraId="1FCF0A43" w14:textId="77777777" w:rsidR="000260B1" w:rsidRPr="00DC7E88" w:rsidRDefault="000260B1" w:rsidP="000260B1">
      <w:pPr>
        <w:pStyle w:val="PL"/>
      </w:pPr>
      <w:r w:rsidRPr="00DC7E88">
        <w:t xml:space="preserve">            application/json:</w:t>
      </w:r>
    </w:p>
    <w:p w14:paraId="64C96D4D" w14:textId="77777777" w:rsidR="000260B1" w:rsidRPr="00DC7E88" w:rsidRDefault="000260B1" w:rsidP="000260B1">
      <w:pPr>
        <w:pStyle w:val="PL"/>
      </w:pPr>
      <w:r w:rsidRPr="00DC7E88">
        <w:t xml:space="preserve">              schema:</w:t>
      </w:r>
    </w:p>
    <w:p w14:paraId="1E730F52" w14:textId="77777777" w:rsidR="000260B1" w:rsidRDefault="000260B1" w:rsidP="000260B1">
      <w:pPr>
        <w:pStyle w:val="PL"/>
        <w:rPr>
          <w:lang w:eastAsia="zh-CN"/>
        </w:rPr>
      </w:pPr>
      <w:r w:rsidRPr="00DC7E88">
        <w:t xml:space="preserve">                $ref: 'TS29503_Nudm_SDM.yaml#/components/schemas/AppPortId'</w:t>
      </w:r>
    </w:p>
    <w:p w14:paraId="3F1F894B" w14:textId="77777777" w:rsidR="000260B1" w:rsidRPr="00533C32" w:rsidRDefault="000260B1" w:rsidP="000260B1">
      <w:pPr>
        <w:pStyle w:val="PL"/>
      </w:pPr>
      <w:r w:rsidRPr="00533C32">
        <w:t xml:space="preserve">        - name: If-None-Match</w:t>
      </w:r>
    </w:p>
    <w:p w14:paraId="37E2C72E" w14:textId="77777777" w:rsidR="000260B1" w:rsidRPr="00533C32" w:rsidRDefault="000260B1" w:rsidP="000260B1">
      <w:pPr>
        <w:pStyle w:val="PL"/>
      </w:pPr>
      <w:r w:rsidRPr="00533C32">
        <w:t xml:space="preserve">          in: header</w:t>
      </w:r>
    </w:p>
    <w:p w14:paraId="12000DC0" w14:textId="77777777" w:rsidR="000260B1" w:rsidRPr="00533C32" w:rsidRDefault="000260B1" w:rsidP="000260B1">
      <w:pPr>
        <w:pStyle w:val="PL"/>
      </w:pPr>
      <w:r w:rsidRPr="00533C32">
        <w:t xml:space="preserve">          description: Validator for conditional requests, as described in RFC 7232, 3.2</w:t>
      </w:r>
    </w:p>
    <w:p w14:paraId="271C30A7" w14:textId="77777777" w:rsidR="000260B1" w:rsidRPr="00533C32" w:rsidRDefault="000260B1" w:rsidP="000260B1">
      <w:pPr>
        <w:pStyle w:val="PL"/>
      </w:pPr>
      <w:r w:rsidRPr="00533C32">
        <w:t xml:space="preserve">          schema:</w:t>
      </w:r>
    </w:p>
    <w:p w14:paraId="7F834F74" w14:textId="77777777" w:rsidR="000260B1" w:rsidRPr="00533C32" w:rsidRDefault="000260B1" w:rsidP="000260B1">
      <w:pPr>
        <w:pStyle w:val="PL"/>
      </w:pPr>
      <w:r w:rsidRPr="00533C32">
        <w:t xml:space="preserve">            type: string</w:t>
      </w:r>
    </w:p>
    <w:p w14:paraId="6B8C1EB5" w14:textId="77777777" w:rsidR="000260B1" w:rsidRPr="00533C32" w:rsidRDefault="000260B1" w:rsidP="000260B1">
      <w:pPr>
        <w:pStyle w:val="PL"/>
      </w:pPr>
      <w:r w:rsidRPr="00533C32">
        <w:t xml:space="preserve">        - name: If-Modified-Since</w:t>
      </w:r>
    </w:p>
    <w:p w14:paraId="7982F279" w14:textId="77777777" w:rsidR="000260B1" w:rsidRPr="00533C32" w:rsidRDefault="000260B1" w:rsidP="000260B1">
      <w:pPr>
        <w:pStyle w:val="PL"/>
      </w:pPr>
      <w:r w:rsidRPr="00533C32">
        <w:t xml:space="preserve">          in: header</w:t>
      </w:r>
    </w:p>
    <w:p w14:paraId="2F9CFB60" w14:textId="77777777" w:rsidR="000260B1" w:rsidRPr="00533C32" w:rsidRDefault="000260B1" w:rsidP="000260B1">
      <w:pPr>
        <w:pStyle w:val="PL"/>
      </w:pPr>
      <w:r w:rsidRPr="00533C32">
        <w:t xml:space="preserve">          description: Validator for conditional requests, as described in RFC 7232, 3.3</w:t>
      </w:r>
    </w:p>
    <w:p w14:paraId="34646F9C" w14:textId="77777777" w:rsidR="000260B1" w:rsidRPr="00533C32" w:rsidRDefault="000260B1" w:rsidP="000260B1">
      <w:pPr>
        <w:pStyle w:val="PL"/>
      </w:pPr>
      <w:r w:rsidRPr="00533C32">
        <w:t xml:space="preserve">          schema:</w:t>
      </w:r>
    </w:p>
    <w:p w14:paraId="0C1A966E" w14:textId="77777777" w:rsidR="000260B1" w:rsidRPr="00533C32" w:rsidRDefault="000260B1" w:rsidP="000260B1">
      <w:pPr>
        <w:pStyle w:val="PL"/>
        <w:rPr>
          <w:lang w:eastAsia="zh-CN"/>
        </w:rPr>
      </w:pPr>
      <w:r w:rsidRPr="00533C32">
        <w:t xml:space="preserve">            type: string</w:t>
      </w:r>
    </w:p>
    <w:p w14:paraId="7309BCDE" w14:textId="77777777" w:rsidR="000260B1" w:rsidRPr="00533C32" w:rsidRDefault="000260B1" w:rsidP="000260B1">
      <w:pPr>
        <w:pStyle w:val="PL"/>
      </w:pPr>
      <w:r w:rsidRPr="00533C32">
        <w:t xml:space="preserve">      responses:</w:t>
      </w:r>
    </w:p>
    <w:p w14:paraId="579F98B8" w14:textId="77777777" w:rsidR="000260B1" w:rsidRPr="00533C32" w:rsidRDefault="000260B1" w:rsidP="000260B1">
      <w:pPr>
        <w:pStyle w:val="PL"/>
      </w:pPr>
      <w:r w:rsidRPr="00533C32">
        <w:t xml:space="preserve">        '200':</w:t>
      </w:r>
    </w:p>
    <w:p w14:paraId="20B29F4A" w14:textId="77777777" w:rsidR="000260B1" w:rsidRPr="00533C32" w:rsidRDefault="000260B1" w:rsidP="000260B1">
      <w:pPr>
        <w:pStyle w:val="PL"/>
      </w:pPr>
      <w:r w:rsidRPr="00533C32">
        <w:t xml:space="preserve">          description: OK</w:t>
      </w:r>
    </w:p>
    <w:p w14:paraId="7F95A88E" w14:textId="77777777" w:rsidR="000260B1" w:rsidRPr="00533C32" w:rsidRDefault="000260B1" w:rsidP="000260B1">
      <w:pPr>
        <w:pStyle w:val="PL"/>
      </w:pPr>
      <w:r w:rsidRPr="00533C32">
        <w:lastRenderedPageBreak/>
        <w:t xml:space="preserve">          content:</w:t>
      </w:r>
    </w:p>
    <w:p w14:paraId="2B704526" w14:textId="77777777" w:rsidR="000260B1" w:rsidRPr="00533C32" w:rsidRDefault="000260B1" w:rsidP="000260B1">
      <w:pPr>
        <w:pStyle w:val="PL"/>
      </w:pPr>
      <w:r w:rsidRPr="00533C32">
        <w:t xml:space="preserve">            application/json:</w:t>
      </w:r>
    </w:p>
    <w:p w14:paraId="0D199C7F" w14:textId="77777777" w:rsidR="000260B1" w:rsidRPr="00533C32" w:rsidRDefault="000260B1" w:rsidP="000260B1">
      <w:pPr>
        <w:pStyle w:val="PL"/>
      </w:pPr>
      <w:r w:rsidRPr="00533C32">
        <w:t xml:space="preserve">              schema:</w:t>
      </w:r>
    </w:p>
    <w:p w14:paraId="2A9577E0" w14:textId="77777777" w:rsidR="000260B1" w:rsidRPr="00533C32" w:rsidRDefault="000260B1" w:rsidP="000260B1">
      <w:pPr>
        <w:pStyle w:val="PL"/>
        <w:rPr>
          <w:lang w:eastAsia="zh-CN"/>
        </w:rPr>
      </w:pPr>
      <w:r w:rsidRPr="00533C32">
        <w:t xml:space="preserve">                $ref: '#/components/schemas/IdentityData'</w:t>
      </w:r>
    </w:p>
    <w:p w14:paraId="432487A5" w14:textId="77777777" w:rsidR="000260B1" w:rsidRPr="00533C32" w:rsidRDefault="000260B1" w:rsidP="000260B1">
      <w:pPr>
        <w:pStyle w:val="PL"/>
      </w:pPr>
      <w:r w:rsidRPr="00533C32">
        <w:t xml:space="preserve">          headers:</w:t>
      </w:r>
    </w:p>
    <w:p w14:paraId="6B74926A" w14:textId="77777777" w:rsidR="000260B1" w:rsidRPr="00533C32" w:rsidRDefault="000260B1" w:rsidP="000260B1">
      <w:pPr>
        <w:pStyle w:val="PL"/>
      </w:pPr>
      <w:r w:rsidRPr="00533C32">
        <w:t xml:space="preserve">            Cache-Control:</w:t>
      </w:r>
    </w:p>
    <w:p w14:paraId="7221E5AA" w14:textId="77777777" w:rsidR="000260B1" w:rsidRPr="00533C32" w:rsidRDefault="000260B1" w:rsidP="000260B1">
      <w:pPr>
        <w:pStyle w:val="PL"/>
      </w:pPr>
      <w:r w:rsidRPr="00533C32">
        <w:t xml:space="preserve">              description: Cache-Control containing max-age, as described in RFC 7234, 5.2</w:t>
      </w:r>
    </w:p>
    <w:p w14:paraId="1974A006" w14:textId="77777777" w:rsidR="000260B1" w:rsidRPr="00533C32" w:rsidRDefault="000260B1" w:rsidP="000260B1">
      <w:pPr>
        <w:pStyle w:val="PL"/>
      </w:pPr>
      <w:r w:rsidRPr="00533C32">
        <w:t xml:space="preserve">              schema:</w:t>
      </w:r>
    </w:p>
    <w:p w14:paraId="2A2BC3FF" w14:textId="77777777" w:rsidR="000260B1" w:rsidRPr="00533C32" w:rsidRDefault="000260B1" w:rsidP="000260B1">
      <w:pPr>
        <w:pStyle w:val="PL"/>
      </w:pPr>
      <w:r w:rsidRPr="00533C32">
        <w:t xml:space="preserve">                type: string</w:t>
      </w:r>
    </w:p>
    <w:p w14:paraId="6C0AE1DB" w14:textId="77777777" w:rsidR="000260B1" w:rsidRPr="00533C32" w:rsidRDefault="000260B1" w:rsidP="000260B1">
      <w:pPr>
        <w:pStyle w:val="PL"/>
      </w:pPr>
      <w:r w:rsidRPr="00533C32">
        <w:t xml:space="preserve">            ETag:</w:t>
      </w:r>
    </w:p>
    <w:p w14:paraId="78876EB0" w14:textId="77777777" w:rsidR="000260B1" w:rsidRPr="00533C32" w:rsidRDefault="000260B1" w:rsidP="000260B1">
      <w:pPr>
        <w:pStyle w:val="PL"/>
      </w:pPr>
      <w:r w:rsidRPr="00533C32">
        <w:t xml:space="preserve">              description: Entity Tag, containing a strong validator, as described in RFC 7232, 2.3</w:t>
      </w:r>
    </w:p>
    <w:p w14:paraId="7EAE57EF" w14:textId="77777777" w:rsidR="000260B1" w:rsidRPr="00533C32" w:rsidRDefault="000260B1" w:rsidP="000260B1">
      <w:pPr>
        <w:pStyle w:val="PL"/>
      </w:pPr>
      <w:r w:rsidRPr="00533C32">
        <w:t xml:space="preserve">              schema:</w:t>
      </w:r>
    </w:p>
    <w:p w14:paraId="017071BA" w14:textId="77777777" w:rsidR="000260B1" w:rsidRPr="00533C32" w:rsidRDefault="000260B1" w:rsidP="000260B1">
      <w:pPr>
        <w:pStyle w:val="PL"/>
      </w:pPr>
      <w:r w:rsidRPr="00533C32">
        <w:t xml:space="preserve">                type: string</w:t>
      </w:r>
    </w:p>
    <w:p w14:paraId="51C79076" w14:textId="77777777" w:rsidR="000260B1" w:rsidRPr="00533C32" w:rsidRDefault="000260B1" w:rsidP="000260B1">
      <w:pPr>
        <w:pStyle w:val="PL"/>
      </w:pPr>
      <w:r w:rsidRPr="00533C32">
        <w:t xml:space="preserve">            Last-Modified:</w:t>
      </w:r>
    </w:p>
    <w:p w14:paraId="6FFDD8EE" w14:textId="77777777" w:rsidR="000260B1" w:rsidRPr="00533C32" w:rsidRDefault="000260B1" w:rsidP="000260B1">
      <w:pPr>
        <w:pStyle w:val="PL"/>
      </w:pPr>
      <w:r w:rsidRPr="00533C32">
        <w:t xml:space="preserve">              description: Timestamp for last modification of the resource, as described in RFC 7232, 2.2</w:t>
      </w:r>
    </w:p>
    <w:p w14:paraId="78781480" w14:textId="77777777" w:rsidR="000260B1" w:rsidRPr="00533C32" w:rsidRDefault="000260B1" w:rsidP="000260B1">
      <w:pPr>
        <w:pStyle w:val="PL"/>
      </w:pPr>
      <w:r w:rsidRPr="00533C32">
        <w:t xml:space="preserve">              schema:</w:t>
      </w:r>
    </w:p>
    <w:p w14:paraId="31B75E06" w14:textId="77777777" w:rsidR="000260B1" w:rsidRPr="00533C32" w:rsidRDefault="000260B1" w:rsidP="000260B1">
      <w:pPr>
        <w:pStyle w:val="PL"/>
        <w:rPr>
          <w:lang w:eastAsia="zh-CN"/>
        </w:rPr>
      </w:pPr>
      <w:r w:rsidRPr="00533C32">
        <w:t xml:space="preserve">                type: string</w:t>
      </w:r>
    </w:p>
    <w:p w14:paraId="629ED8D4" w14:textId="77777777" w:rsidR="000260B1" w:rsidRDefault="000260B1" w:rsidP="000260B1">
      <w:pPr>
        <w:pStyle w:val="PL"/>
      </w:pPr>
      <w:r>
        <w:t xml:space="preserve">        '403':</w:t>
      </w:r>
    </w:p>
    <w:p w14:paraId="02F13641" w14:textId="77777777" w:rsidR="000260B1" w:rsidRPr="006B355D" w:rsidRDefault="000260B1" w:rsidP="000260B1">
      <w:pPr>
        <w:pStyle w:val="PL"/>
      </w:pPr>
      <w:r>
        <w:t xml:space="preserve">          $ref: 'TS29571_CommonData.yaml#/components/responses/403'</w:t>
      </w:r>
    </w:p>
    <w:p w14:paraId="7ABB0B0A" w14:textId="77777777" w:rsidR="000260B1" w:rsidRDefault="000260B1" w:rsidP="000260B1">
      <w:pPr>
        <w:pStyle w:val="PL"/>
        <w:rPr>
          <w:lang w:eastAsia="zh-CN"/>
        </w:rPr>
      </w:pPr>
      <w:r w:rsidRPr="00533C32">
        <w:t xml:space="preserve">        default:</w:t>
      </w:r>
    </w:p>
    <w:p w14:paraId="74A37E0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F2621EA" w14:textId="77777777" w:rsidR="000260B1" w:rsidRPr="00533C32" w:rsidRDefault="000260B1" w:rsidP="000260B1">
      <w:pPr>
        <w:pStyle w:val="PL"/>
        <w:rPr>
          <w:lang w:eastAsia="zh-CN"/>
        </w:rPr>
      </w:pPr>
    </w:p>
    <w:p w14:paraId="34EFEC58" w14:textId="77777777" w:rsidR="000260B1" w:rsidRPr="00533C32" w:rsidRDefault="000260B1" w:rsidP="000260B1">
      <w:pPr>
        <w:pStyle w:val="PL"/>
      </w:pPr>
      <w:r w:rsidRPr="00533C32">
        <w:t xml:space="preserve">  /subscription-data/{ueId}/operator-determined-barring-data:</w:t>
      </w:r>
    </w:p>
    <w:p w14:paraId="734AB9BE" w14:textId="77777777" w:rsidR="000260B1" w:rsidRPr="00533C32" w:rsidRDefault="000260B1" w:rsidP="000260B1">
      <w:pPr>
        <w:pStyle w:val="PL"/>
      </w:pPr>
      <w:r w:rsidRPr="00533C32">
        <w:t xml:space="preserve">    get:</w:t>
      </w:r>
    </w:p>
    <w:p w14:paraId="14C49CB2" w14:textId="77777777" w:rsidR="000260B1" w:rsidRPr="00533C32" w:rsidRDefault="000260B1" w:rsidP="000260B1">
      <w:pPr>
        <w:pStyle w:val="PL"/>
      </w:pPr>
      <w:r w:rsidRPr="00533C32">
        <w:t xml:space="preserve">      summary: Retrieve ODB Data data by SUPI or GPSI</w:t>
      </w:r>
    </w:p>
    <w:p w14:paraId="55BC1714" w14:textId="77777777" w:rsidR="000260B1" w:rsidRPr="00533C32" w:rsidRDefault="000260B1" w:rsidP="000260B1">
      <w:pPr>
        <w:pStyle w:val="PL"/>
      </w:pPr>
      <w:r w:rsidRPr="00533C32">
        <w:t xml:space="preserve">      operationId: GetOdbData</w:t>
      </w:r>
    </w:p>
    <w:p w14:paraId="2BCE3FDF" w14:textId="77777777" w:rsidR="000260B1" w:rsidRPr="00533C32" w:rsidRDefault="000260B1" w:rsidP="000260B1">
      <w:pPr>
        <w:pStyle w:val="PL"/>
      </w:pPr>
      <w:r w:rsidRPr="00533C32">
        <w:t xml:space="preserve">      tags:</w:t>
      </w:r>
    </w:p>
    <w:p w14:paraId="22750D2E" w14:textId="77777777" w:rsidR="000260B1" w:rsidRDefault="000260B1" w:rsidP="000260B1">
      <w:pPr>
        <w:pStyle w:val="PL"/>
        <w:rPr>
          <w:lang w:eastAsia="zh-CN"/>
        </w:rPr>
      </w:pPr>
      <w:r w:rsidRPr="00533C32">
        <w:t xml:space="preserve">        - Query ODB Data by SUPI or GPSI (Document)</w:t>
      </w:r>
    </w:p>
    <w:p w14:paraId="7F8755E7" w14:textId="77777777" w:rsidR="000260B1" w:rsidRDefault="000260B1" w:rsidP="000260B1">
      <w:pPr>
        <w:pStyle w:val="PL"/>
      </w:pPr>
      <w:r>
        <w:t xml:space="preserve">      security:</w:t>
      </w:r>
    </w:p>
    <w:p w14:paraId="05F787F7" w14:textId="77777777" w:rsidR="000260B1" w:rsidRDefault="000260B1" w:rsidP="000260B1">
      <w:pPr>
        <w:pStyle w:val="PL"/>
      </w:pPr>
      <w:r>
        <w:t xml:space="preserve">        - {}</w:t>
      </w:r>
    </w:p>
    <w:p w14:paraId="0427CAC1" w14:textId="77777777" w:rsidR="000260B1" w:rsidRDefault="000260B1" w:rsidP="000260B1">
      <w:pPr>
        <w:pStyle w:val="PL"/>
      </w:pPr>
      <w:r>
        <w:t xml:space="preserve">        - oAuth2ClientCredentials:</w:t>
      </w:r>
    </w:p>
    <w:p w14:paraId="0599EE30" w14:textId="77777777" w:rsidR="000260B1" w:rsidRDefault="000260B1" w:rsidP="000260B1">
      <w:pPr>
        <w:pStyle w:val="PL"/>
      </w:pPr>
      <w:r>
        <w:t xml:space="preserve">          - nudr-dr</w:t>
      </w:r>
    </w:p>
    <w:p w14:paraId="7D535105" w14:textId="77777777" w:rsidR="000260B1" w:rsidRDefault="000260B1" w:rsidP="000260B1">
      <w:pPr>
        <w:pStyle w:val="PL"/>
      </w:pPr>
      <w:r>
        <w:t xml:space="preserve">        - oAuth2ClientCredentials:</w:t>
      </w:r>
    </w:p>
    <w:p w14:paraId="005825C1" w14:textId="77777777" w:rsidR="000260B1" w:rsidRDefault="000260B1" w:rsidP="000260B1">
      <w:pPr>
        <w:pStyle w:val="PL"/>
      </w:pPr>
      <w:r>
        <w:t xml:space="preserve">          - nudr-dr</w:t>
      </w:r>
    </w:p>
    <w:p w14:paraId="50AD172F" w14:textId="77777777" w:rsidR="000260B1" w:rsidRPr="00533C32" w:rsidRDefault="000260B1" w:rsidP="000260B1">
      <w:pPr>
        <w:pStyle w:val="PL"/>
        <w:rPr>
          <w:lang w:eastAsia="zh-CN"/>
        </w:rPr>
      </w:pPr>
      <w:r>
        <w:t xml:space="preserve">          - nudr-dr:subscription-data</w:t>
      </w:r>
    </w:p>
    <w:p w14:paraId="1B5F3727" w14:textId="77777777" w:rsidR="000260B1" w:rsidRPr="00533C32" w:rsidRDefault="000260B1" w:rsidP="000260B1">
      <w:pPr>
        <w:pStyle w:val="PL"/>
      </w:pPr>
      <w:r w:rsidRPr="00533C32">
        <w:t xml:space="preserve">      parameters:</w:t>
      </w:r>
    </w:p>
    <w:p w14:paraId="2ED38333" w14:textId="77777777" w:rsidR="000260B1" w:rsidRPr="00533C32" w:rsidRDefault="000260B1" w:rsidP="000260B1">
      <w:pPr>
        <w:pStyle w:val="PL"/>
      </w:pPr>
      <w:r w:rsidRPr="00533C32">
        <w:t xml:space="preserve">        - name: ueId</w:t>
      </w:r>
    </w:p>
    <w:p w14:paraId="035CFF91" w14:textId="77777777" w:rsidR="000260B1" w:rsidRPr="00533C32" w:rsidRDefault="000260B1" w:rsidP="000260B1">
      <w:pPr>
        <w:pStyle w:val="PL"/>
      </w:pPr>
      <w:r w:rsidRPr="00533C32">
        <w:t xml:space="preserve">          in: path</w:t>
      </w:r>
    </w:p>
    <w:p w14:paraId="21C50E75" w14:textId="77777777" w:rsidR="000260B1" w:rsidRPr="00533C32" w:rsidRDefault="000260B1" w:rsidP="000260B1">
      <w:pPr>
        <w:pStyle w:val="PL"/>
      </w:pPr>
      <w:r w:rsidRPr="00533C32">
        <w:t xml:space="preserve">          description: UE ID</w:t>
      </w:r>
    </w:p>
    <w:p w14:paraId="1FC85B7F" w14:textId="77777777" w:rsidR="000260B1" w:rsidRPr="00533C32" w:rsidRDefault="000260B1" w:rsidP="000260B1">
      <w:pPr>
        <w:pStyle w:val="PL"/>
      </w:pPr>
      <w:r w:rsidRPr="00533C32">
        <w:t xml:space="preserve">          required: true</w:t>
      </w:r>
    </w:p>
    <w:p w14:paraId="646AEB6E" w14:textId="77777777" w:rsidR="000260B1" w:rsidRPr="00533C32" w:rsidRDefault="000260B1" w:rsidP="000260B1">
      <w:pPr>
        <w:pStyle w:val="PL"/>
      </w:pPr>
      <w:r w:rsidRPr="00533C32">
        <w:t xml:space="preserve">          schema:</w:t>
      </w:r>
    </w:p>
    <w:p w14:paraId="74D6C20F" w14:textId="77777777" w:rsidR="000260B1" w:rsidRPr="00533C32" w:rsidRDefault="000260B1" w:rsidP="000260B1">
      <w:pPr>
        <w:pStyle w:val="PL"/>
      </w:pPr>
      <w:r w:rsidRPr="00533C32">
        <w:t xml:space="preserve">            $ref: 'TS29571_CommonData.yaml#/components/schemas/VarUeId'</w:t>
      </w:r>
    </w:p>
    <w:p w14:paraId="6DDFB740" w14:textId="77777777" w:rsidR="000260B1" w:rsidRPr="00533C32" w:rsidRDefault="000260B1" w:rsidP="000260B1">
      <w:pPr>
        <w:pStyle w:val="PL"/>
      </w:pPr>
      <w:r w:rsidRPr="00533C32">
        <w:t xml:space="preserve">      responses:</w:t>
      </w:r>
    </w:p>
    <w:p w14:paraId="3A86118E" w14:textId="77777777" w:rsidR="000260B1" w:rsidRPr="00533C32" w:rsidRDefault="000260B1" w:rsidP="000260B1">
      <w:pPr>
        <w:pStyle w:val="PL"/>
      </w:pPr>
      <w:r w:rsidRPr="00533C32">
        <w:t xml:space="preserve">        '200':</w:t>
      </w:r>
    </w:p>
    <w:p w14:paraId="445C3F70" w14:textId="77777777" w:rsidR="000260B1" w:rsidRPr="00533C32" w:rsidRDefault="000260B1" w:rsidP="000260B1">
      <w:pPr>
        <w:pStyle w:val="PL"/>
      </w:pPr>
      <w:r w:rsidRPr="00533C32">
        <w:t xml:space="preserve">          description: OK</w:t>
      </w:r>
    </w:p>
    <w:p w14:paraId="21FA9723" w14:textId="77777777" w:rsidR="000260B1" w:rsidRPr="00533C32" w:rsidRDefault="000260B1" w:rsidP="000260B1">
      <w:pPr>
        <w:pStyle w:val="PL"/>
      </w:pPr>
      <w:r w:rsidRPr="00533C32">
        <w:t xml:space="preserve">          content:</w:t>
      </w:r>
    </w:p>
    <w:p w14:paraId="2584DF53" w14:textId="77777777" w:rsidR="000260B1" w:rsidRPr="00533C32" w:rsidRDefault="000260B1" w:rsidP="000260B1">
      <w:pPr>
        <w:pStyle w:val="PL"/>
      </w:pPr>
      <w:r w:rsidRPr="00533C32">
        <w:t xml:space="preserve">            application/json:</w:t>
      </w:r>
    </w:p>
    <w:p w14:paraId="7578432C" w14:textId="77777777" w:rsidR="000260B1" w:rsidRPr="00533C32" w:rsidRDefault="000260B1" w:rsidP="000260B1">
      <w:pPr>
        <w:pStyle w:val="PL"/>
      </w:pPr>
      <w:r w:rsidRPr="00533C32">
        <w:t xml:space="preserve">              schema:</w:t>
      </w:r>
    </w:p>
    <w:p w14:paraId="21B5EEE4" w14:textId="77777777" w:rsidR="000260B1" w:rsidRPr="00533C32" w:rsidRDefault="000260B1" w:rsidP="000260B1">
      <w:pPr>
        <w:pStyle w:val="PL"/>
      </w:pPr>
      <w:r w:rsidRPr="00533C32">
        <w:t xml:space="preserve">                $ref: 'TS29571_CommonData.yaml#/components/schemas/OdbData'</w:t>
      </w:r>
    </w:p>
    <w:p w14:paraId="5B9A56B3" w14:textId="77777777" w:rsidR="000260B1" w:rsidRDefault="000260B1" w:rsidP="000260B1">
      <w:pPr>
        <w:pStyle w:val="PL"/>
        <w:rPr>
          <w:lang w:eastAsia="zh-CN"/>
        </w:rPr>
      </w:pPr>
      <w:r w:rsidRPr="00533C32">
        <w:t xml:space="preserve">        default:</w:t>
      </w:r>
    </w:p>
    <w:p w14:paraId="4AFD01DE"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73D909D" w14:textId="77777777" w:rsidR="000260B1" w:rsidRPr="00533C32" w:rsidRDefault="000260B1" w:rsidP="000260B1">
      <w:pPr>
        <w:pStyle w:val="PL"/>
        <w:rPr>
          <w:lang w:eastAsia="zh-CN"/>
        </w:rPr>
      </w:pPr>
    </w:p>
    <w:p w14:paraId="3FE1D79D" w14:textId="77777777" w:rsidR="000260B1" w:rsidRPr="00533C32" w:rsidRDefault="000260B1" w:rsidP="000260B1">
      <w:pPr>
        <w:pStyle w:val="PL"/>
      </w:pPr>
      <w:r w:rsidRPr="00533C32">
        <w:t xml:space="preserve">  /subscription-data/{ueId}/context-data:</w:t>
      </w:r>
    </w:p>
    <w:p w14:paraId="5619702F" w14:textId="77777777" w:rsidR="000260B1" w:rsidRPr="00533C32" w:rsidRDefault="000260B1" w:rsidP="000260B1">
      <w:pPr>
        <w:pStyle w:val="PL"/>
      </w:pPr>
      <w:r w:rsidRPr="00533C32">
        <w:t xml:space="preserve">    get:</w:t>
      </w:r>
    </w:p>
    <w:p w14:paraId="28F1A639" w14:textId="77777777" w:rsidR="000260B1" w:rsidRPr="00533C32" w:rsidRDefault="000260B1" w:rsidP="000260B1">
      <w:pPr>
        <w:pStyle w:val="PL"/>
      </w:pPr>
      <w:r w:rsidRPr="00533C32">
        <w:t xml:space="preserve">      summary: Retrieve multiple context data sets of a UE</w:t>
      </w:r>
    </w:p>
    <w:p w14:paraId="5982A8CE" w14:textId="77777777" w:rsidR="000260B1" w:rsidRPr="00533C32" w:rsidRDefault="000260B1" w:rsidP="000260B1">
      <w:pPr>
        <w:pStyle w:val="PL"/>
      </w:pPr>
      <w:r w:rsidRPr="00533C32">
        <w:t xml:space="preserve">      operationId: QueryContextData</w:t>
      </w:r>
    </w:p>
    <w:p w14:paraId="0492C759" w14:textId="77777777" w:rsidR="000260B1" w:rsidRPr="00533C32" w:rsidRDefault="000260B1" w:rsidP="000260B1">
      <w:pPr>
        <w:pStyle w:val="PL"/>
      </w:pPr>
      <w:r w:rsidRPr="00533C32">
        <w:t xml:space="preserve">      tags:</w:t>
      </w:r>
    </w:p>
    <w:p w14:paraId="0DF65303" w14:textId="77777777" w:rsidR="000260B1" w:rsidRDefault="000260B1" w:rsidP="000260B1">
      <w:pPr>
        <w:pStyle w:val="PL"/>
        <w:rPr>
          <w:lang w:eastAsia="zh-CN"/>
        </w:rPr>
      </w:pPr>
      <w:r w:rsidRPr="00533C32">
        <w:t xml:space="preserve">        - Context Data (Document)</w:t>
      </w:r>
    </w:p>
    <w:p w14:paraId="3DDB5DFA" w14:textId="77777777" w:rsidR="000260B1" w:rsidRDefault="000260B1" w:rsidP="000260B1">
      <w:pPr>
        <w:pStyle w:val="PL"/>
      </w:pPr>
      <w:r>
        <w:t xml:space="preserve">      security:</w:t>
      </w:r>
    </w:p>
    <w:p w14:paraId="23B10907" w14:textId="77777777" w:rsidR="000260B1" w:rsidRDefault="000260B1" w:rsidP="000260B1">
      <w:pPr>
        <w:pStyle w:val="PL"/>
      </w:pPr>
      <w:r>
        <w:t xml:space="preserve">        - {}</w:t>
      </w:r>
    </w:p>
    <w:p w14:paraId="59B416C7" w14:textId="77777777" w:rsidR="000260B1" w:rsidRDefault="000260B1" w:rsidP="000260B1">
      <w:pPr>
        <w:pStyle w:val="PL"/>
      </w:pPr>
      <w:r>
        <w:t xml:space="preserve">        - oAuth2ClientCredentials:</w:t>
      </w:r>
    </w:p>
    <w:p w14:paraId="6CDAA3D6" w14:textId="77777777" w:rsidR="000260B1" w:rsidRDefault="000260B1" w:rsidP="000260B1">
      <w:pPr>
        <w:pStyle w:val="PL"/>
      </w:pPr>
      <w:r>
        <w:t xml:space="preserve">          - nudr-dr</w:t>
      </w:r>
    </w:p>
    <w:p w14:paraId="1ACC36E4" w14:textId="77777777" w:rsidR="000260B1" w:rsidRDefault="000260B1" w:rsidP="000260B1">
      <w:pPr>
        <w:pStyle w:val="PL"/>
      </w:pPr>
      <w:r>
        <w:t xml:space="preserve">        - oAuth2ClientCredentials:</w:t>
      </w:r>
    </w:p>
    <w:p w14:paraId="27627CE8" w14:textId="77777777" w:rsidR="000260B1" w:rsidRDefault="000260B1" w:rsidP="000260B1">
      <w:pPr>
        <w:pStyle w:val="PL"/>
      </w:pPr>
      <w:r>
        <w:t xml:space="preserve">          - nudr-dr</w:t>
      </w:r>
    </w:p>
    <w:p w14:paraId="085E8CFA" w14:textId="77777777" w:rsidR="000260B1" w:rsidRPr="00533C32" w:rsidRDefault="000260B1" w:rsidP="000260B1">
      <w:pPr>
        <w:pStyle w:val="PL"/>
        <w:rPr>
          <w:lang w:eastAsia="zh-CN"/>
        </w:rPr>
      </w:pPr>
      <w:r>
        <w:t xml:space="preserve">          - nudr-dr:subscription-data</w:t>
      </w:r>
    </w:p>
    <w:p w14:paraId="2E530B3E" w14:textId="77777777" w:rsidR="000260B1" w:rsidRPr="00533C32" w:rsidRDefault="000260B1" w:rsidP="000260B1">
      <w:pPr>
        <w:pStyle w:val="PL"/>
      </w:pPr>
      <w:r w:rsidRPr="00533C32">
        <w:t xml:space="preserve">      parameters:</w:t>
      </w:r>
    </w:p>
    <w:p w14:paraId="42E31ABF" w14:textId="77777777" w:rsidR="000260B1" w:rsidRPr="00533C32" w:rsidRDefault="000260B1" w:rsidP="000260B1">
      <w:pPr>
        <w:pStyle w:val="PL"/>
      </w:pPr>
      <w:r w:rsidRPr="00533C32">
        <w:t xml:space="preserve">        - name: ueId</w:t>
      </w:r>
    </w:p>
    <w:p w14:paraId="1D85E755" w14:textId="77777777" w:rsidR="000260B1" w:rsidRPr="00533C32" w:rsidRDefault="000260B1" w:rsidP="000260B1">
      <w:pPr>
        <w:pStyle w:val="PL"/>
      </w:pPr>
      <w:r w:rsidRPr="00533C32">
        <w:t xml:space="preserve">          in: path</w:t>
      </w:r>
    </w:p>
    <w:p w14:paraId="35086878" w14:textId="77777777" w:rsidR="000260B1" w:rsidRPr="00533C32" w:rsidRDefault="000260B1" w:rsidP="000260B1">
      <w:pPr>
        <w:pStyle w:val="PL"/>
      </w:pPr>
      <w:r w:rsidRPr="00533C32">
        <w:t xml:space="preserve">          description: UE id</w:t>
      </w:r>
    </w:p>
    <w:p w14:paraId="1E9C8D1A" w14:textId="77777777" w:rsidR="000260B1" w:rsidRPr="00533C32" w:rsidRDefault="000260B1" w:rsidP="000260B1">
      <w:pPr>
        <w:pStyle w:val="PL"/>
      </w:pPr>
      <w:r w:rsidRPr="00533C32">
        <w:t xml:space="preserve">          required: true</w:t>
      </w:r>
    </w:p>
    <w:p w14:paraId="76DDD930" w14:textId="77777777" w:rsidR="000260B1" w:rsidRPr="00533C32" w:rsidRDefault="000260B1" w:rsidP="000260B1">
      <w:pPr>
        <w:pStyle w:val="PL"/>
      </w:pPr>
      <w:r w:rsidRPr="00533C32">
        <w:t xml:space="preserve">          schema:</w:t>
      </w:r>
    </w:p>
    <w:p w14:paraId="37E1EFDD" w14:textId="77777777" w:rsidR="000260B1" w:rsidRPr="00533C32" w:rsidRDefault="000260B1" w:rsidP="000260B1">
      <w:pPr>
        <w:pStyle w:val="PL"/>
      </w:pPr>
      <w:r w:rsidRPr="00533C32">
        <w:t xml:space="preserve">            $ref: 'TS29571_CommonData.yaml#/components/schemas/VarUeId'</w:t>
      </w:r>
    </w:p>
    <w:p w14:paraId="71BBBAA3" w14:textId="77777777" w:rsidR="000260B1" w:rsidRPr="00533C32" w:rsidRDefault="000260B1" w:rsidP="000260B1">
      <w:pPr>
        <w:pStyle w:val="PL"/>
      </w:pPr>
      <w:r w:rsidRPr="00533C32">
        <w:t xml:space="preserve">        - name: context-dataset-names</w:t>
      </w:r>
    </w:p>
    <w:p w14:paraId="49F3F8C0" w14:textId="77777777" w:rsidR="000260B1" w:rsidRPr="00533C32" w:rsidRDefault="000260B1" w:rsidP="000260B1">
      <w:pPr>
        <w:pStyle w:val="PL"/>
      </w:pPr>
      <w:r w:rsidRPr="00533C32">
        <w:t xml:space="preserve">          in: query</w:t>
      </w:r>
    </w:p>
    <w:p w14:paraId="2F9AA934" w14:textId="77777777" w:rsidR="000260B1" w:rsidRPr="00533C32" w:rsidRDefault="000260B1" w:rsidP="000260B1">
      <w:pPr>
        <w:pStyle w:val="PL"/>
      </w:pPr>
      <w:r w:rsidRPr="00533C32">
        <w:t xml:space="preserve">          description: List of context dataset names</w:t>
      </w:r>
    </w:p>
    <w:p w14:paraId="5B5A065B" w14:textId="77777777" w:rsidR="000260B1" w:rsidRPr="00533C32" w:rsidRDefault="000260B1" w:rsidP="000260B1">
      <w:pPr>
        <w:pStyle w:val="PL"/>
      </w:pPr>
      <w:r w:rsidRPr="00533C32">
        <w:t xml:space="preserve">          style: form</w:t>
      </w:r>
    </w:p>
    <w:p w14:paraId="27B2C26D" w14:textId="77777777" w:rsidR="000260B1" w:rsidRPr="00533C32" w:rsidRDefault="000260B1" w:rsidP="000260B1">
      <w:pPr>
        <w:pStyle w:val="PL"/>
      </w:pPr>
      <w:r w:rsidRPr="00533C32">
        <w:t xml:space="preserve">          explode: false</w:t>
      </w:r>
    </w:p>
    <w:p w14:paraId="0FD9A29F" w14:textId="77777777" w:rsidR="000260B1" w:rsidRPr="00533C32" w:rsidRDefault="000260B1" w:rsidP="000260B1">
      <w:pPr>
        <w:pStyle w:val="PL"/>
      </w:pPr>
      <w:r w:rsidRPr="00533C32">
        <w:lastRenderedPageBreak/>
        <w:t xml:space="preserve">          required: true</w:t>
      </w:r>
    </w:p>
    <w:p w14:paraId="2B406B21" w14:textId="77777777" w:rsidR="000260B1" w:rsidRPr="00533C32" w:rsidRDefault="000260B1" w:rsidP="000260B1">
      <w:pPr>
        <w:pStyle w:val="PL"/>
      </w:pPr>
      <w:r w:rsidRPr="00533C32">
        <w:t xml:space="preserve">          schema:</w:t>
      </w:r>
    </w:p>
    <w:p w14:paraId="615AA1C2" w14:textId="77777777" w:rsidR="000260B1" w:rsidRPr="00533C32" w:rsidRDefault="000260B1" w:rsidP="000260B1">
      <w:pPr>
        <w:pStyle w:val="PL"/>
      </w:pPr>
      <w:r w:rsidRPr="00533C32">
        <w:t xml:space="preserve">            $ref: '#/components/schemas/ContextDatasetNames'</w:t>
      </w:r>
    </w:p>
    <w:p w14:paraId="6CFC8855" w14:textId="77777777" w:rsidR="000260B1" w:rsidRPr="00533C32" w:rsidRDefault="000260B1" w:rsidP="000260B1">
      <w:pPr>
        <w:pStyle w:val="PL"/>
      </w:pPr>
      <w:r w:rsidRPr="00533C32">
        <w:t xml:space="preserve">      responses:</w:t>
      </w:r>
    </w:p>
    <w:p w14:paraId="2F07248F" w14:textId="77777777" w:rsidR="000260B1" w:rsidRPr="00533C32" w:rsidRDefault="000260B1" w:rsidP="000260B1">
      <w:pPr>
        <w:pStyle w:val="PL"/>
      </w:pPr>
      <w:r w:rsidRPr="00533C32">
        <w:t xml:space="preserve">        '200':</w:t>
      </w:r>
    </w:p>
    <w:p w14:paraId="40124935" w14:textId="77777777" w:rsidR="000260B1" w:rsidRPr="00533C32" w:rsidRDefault="000260B1" w:rsidP="000260B1">
      <w:pPr>
        <w:pStyle w:val="PL"/>
      </w:pPr>
      <w:r w:rsidRPr="00533C32">
        <w:t xml:space="preserve">          description: Expected response to a valid request</w:t>
      </w:r>
    </w:p>
    <w:p w14:paraId="188F4621" w14:textId="77777777" w:rsidR="000260B1" w:rsidRPr="00533C32" w:rsidRDefault="000260B1" w:rsidP="000260B1">
      <w:pPr>
        <w:pStyle w:val="PL"/>
      </w:pPr>
      <w:r w:rsidRPr="00533C32">
        <w:t xml:space="preserve">          content:</w:t>
      </w:r>
    </w:p>
    <w:p w14:paraId="4B822B97" w14:textId="77777777" w:rsidR="000260B1" w:rsidRPr="00533C32" w:rsidRDefault="000260B1" w:rsidP="000260B1">
      <w:pPr>
        <w:pStyle w:val="PL"/>
      </w:pPr>
      <w:r w:rsidRPr="00533C32">
        <w:t xml:space="preserve">            application/json:</w:t>
      </w:r>
    </w:p>
    <w:p w14:paraId="5BCF2442" w14:textId="77777777" w:rsidR="000260B1" w:rsidRPr="00533C32" w:rsidRDefault="000260B1" w:rsidP="000260B1">
      <w:pPr>
        <w:pStyle w:val="PL"/>
      </w:pPr>
      <w:r w:rsidRPr="00533C32">
        <w:t xml:space="preserve">              schema:</w:t>
      </w:r>
    </w:p>
    <w:p w14:paraId="34AEE11A" w14:textId="77777777" w:rsidR="000260B1" w:rsidRPr="00533C32" w:rsidRDefault="000260B1" w:rsidP="000260B1">
      <w:pPr>
        <w:pStyle w:val="PL"/>
      </w:pPr>
      <w:r w:rsidRPr="00533C32">
        <w:t xml:space="preserve">                $ref: '#/components/schemas/ContextDataSets'</w:t>
      </w:r>
    </w:p>
    <w:p w14:paraId="33FE7637" w14:textId="77777777" w:rsidR="000260B1" w:rsidRDefault="000260B1" w:rsidP="000260B1">
      <w:pPr>
        <w:pStyle w:val="PL"/>
        <w:rPr>
          <w:lang w:eastAsia="zh-CN"/>
        </w:rPr>
      </w:pPr>
      <w:r w:rsidRPr="00533C32">
        <w:t xml:space="preserve">        default:</w:t>
      </w:r>
    </w:p>
    <w:p w14:paraId="4409F8AB"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D95860C" w14:textId="77777777" w:rsidR="000260B1" w:rsidRPr="00533C32" w:rsidRDefault="000260B1" w:rsidP="000260B1">
      <w:pPr>
        <w:pStyle w:val="PL"/>
        <w:rPr>
          <w:lang w:eastAsia="zh-CN"/>
        </w:rPr>
      </w:pPr>
    </w:p>
    <w:p w14:paraId="7C445099" w14:textId="77777777" w:rsidR="000260B1" w:rsidRPr="00533C32" w:rsidRDefault="000260B1" w:rsidP="000260B1">
      <w:pPr>
        <w:pStyle w:val="PL"/>
      </w:pPr>
      <w:r w:rsidRPr="00533C32">
        <w:t xml:space="preserve">  /subscription-data/group-data/group-identifiers:</w:t>
      </w:r>
    </w:p>
    <w:p w14:paraId="63D50068" w14:textId="77777777" w:rsidR="000260B1" w:rsidRPr="00533C32" w:rsidRDefault="000260B1" w:rsidP="000260B1">
      <w:pPr>
        <w:pStyle w:val="PL"/>
      </w:pPr>
      <w:r w:rsidRPr="00533C32">
        <w:t xml:space="preserve">    get:</w:t>
      </w:r>
    </w:p>
    <w:p w14:paraId="7D7D7550" w14:textId="77777777" w:rsidR="000260B1" w:rsidRPr="00533C32" w:rsidRDefault="000260B1" w:rsidP="000260B1">
      <w:pPr>
        <w:pStyle w:val="PL"/>
      </w:pPr>
      <w:r w:rsidRPr="00533C32">
        <w:t xml:space="preserve">      summary: Mapping of Group Identifiers</w:t>
      </w:r>
    </w:p>
    <w:p w14:paraId="510A6E9B" w14:textId="77777777" w:rsidR="000260B1" w:rsidRPr="00533C32" w:rsidRDefault="000260B1" w:rsidP="000260B1">
      <w:pPr>
        <w:pStyle w:val="PL"/>
      </w:pPr>
      <w:r w:rsidRPr="00533C32">
        <w:t xml:space="preserve">      operationId: GetGroupIdentifiers</w:t>
      </w:r>
    </w:p>
    <w:p w14:paraId="1842038F" w14:textId="77777777" w:rsidR="000260B1" w:rsidRPr="00533C32" w:rsidRDefault="000260B1" w:rsidP="000260B1">
      <w:pPr>
        <w:pStyle w:val="PL"/>
      </w:pPr>
      <w:r w:rsidRPr="00533C32">
        <w:t xml:space="preserve">      tags:</w:t>
      </w:r>
    </w:p>
    <w:p w14:paraId="378F30DC" w14:textId="77777777" w:rsidR="000260B1" w:rsidRDefault="000260B1" w:rsidP="000260B1">
      <w:pPr>
        <w:pStyle w:val="PL"/>
        <w:rPr>
          <w:lang w:eastAsia="zh-CN"/>
        </w:rPr>
      </w:pPr>
      <w:r w:rsidRPr="00533C32">
        <w:t xml:space="preserve">        - Group Identifiers</w:t>
      </w:r>
    </w:p>
    <w:p w14:paraId="0B522C56" w14:textId="77777777" w:rsidR="000260B1" w:rsidRDefault="000260B1" w:rsidP="000260B1">
      <w:pPr>
        <w:pStyle w:val="PL"/>
      </w:pPr>
      <w:r>
        <w:t xml:space="preserve">      security:</w:t>
      </w:r>
    </w:p>
    <w:p w14:paraId="6A7B8C7F" w14:textId="77777777" w:rsidR="000260B1" w:rsidRDefault="000260B1" w:rsidP="000260B1">
      <w:pPr>
        <w:pStyle w:val="PL"/>
      </w:pPr>
      <w:r>
        <w:t xml:space="preserve">        - {}</w:t>
      </w:r>
    </w:p>
    <w:p w14:paraId="20C9D940" w14:textId="77777777" w:rsidR="000260B1" w:rsidRDefault="000260B1" w:rsidP="000260B1">
      <w:pPr>
        <w:pStyle w:val="PL"/>
      </w:pPr>
      <w:r>
        <w:t xml:space="preserve">        - oAuth2ClientCredentials:</w:t>
      </w:r>
    </w:p>
    <w:p w14:paraId="7AA0426A" w14:textId="77777777" w:rsidR="000260B1" w:rsidRDefault="000260B1" w:rsidP="000260B1">
      <w:pPr>
        <w:pStyle w:val="PL"/>
      </w:pPr>
      <w:r>
        <w:t xml:space="preserve">          - nudr-dr</w:t>
      </w:r>
    </w:p>
    <w:p w14:paraId="7120D85D" w14:textId="77777777" w:rsidR="000260B1" w:rsidRDefault="000260B1" w:rsidP="000260B1">
      <w:pPr>
        <w:pStyle w:val="PL"/>
      </w:pPr>
      <w:r>
        <w:t xml:space="preserve">        - oAuth2ClientCredentials:</w:t>
      </w:r>
    </w:p>
    <w:p w14:paraId="14194B5E" w14:textId="77777777" w:rsidR="000260B1" w:rsidRDefault="000260B1" w:rsidP="000260B1">
      <w:pPr>
        <w:pStyle w:val="PL"/>
      </w:pPr>
      <w:r>
        <w:t xml:space="preserve">          - nudr-dr</w:t>
      </w:r>
    </w:p>
    <w:p w14:paraId="296D1810" w14:textId="77777777" w:rsidR="000260B1" w:rsidRPr="00533C32" w:rsidRDefault="000260B1" w:rsidP="000260B1">
      <w:pPr>
        <w:pStyle w:val="PL"/>
        <w:rPr>
          <w:lang w:eastAsia="zh-CN"/>
        </w:rPr>
      </w:pPr>
      <w:r>
        <w:t xml:space="preserve">          - nudr-dr:subscription-data</w:t>
      </w:r>
    </w:p>
    <w:p w14:paraId="5940D928" w14:textId="77777777" w:rsidR="000260B1" w:rsidRPr="00533C32" w:rsidRDefault="000260B1" w:rsidP="000260B1">
      <w:pPr>
        <w:pStyle w:val="PL"/>
      </w:pPr>
      <w:r w:rsidRPr="00533C32">
        <w:t xml:space="preserve">      parameters:</w:t>
      </w:r>
    </w:p>
    <w:p w14:paraId="27D7A7FA" w14:textId="77777777" w:rsidR="000260B1" w:rsidRPr="00533C32" w:rsidRDefault="000260B1" w:rsidP="000260B1">
      <w:pPr>
        <w:pStyle w:val="PL"/>
      </w:pPr>
      <w:r w:rsidRPr="00533C32">
        <w:t xml:space="preserve">        - name: ext-group-id</w:t>
      </w:r>
    </w:p>
    <w:p w14:paraId="1753F07F" w14:textId="77777777" w:rsidR="000260B1" w:rsidRPr="00533C32" w:rsidRDefault="000260B1" w:rsidP="000260B1">
      <w:pPr>
        <w:pStyle w:val="PL"/>
      </w:pPr>
      <w:r w:rsidRPr="00533C32">
        <w:t xml:space="preserve">          in: query</w:t>
      </w:r>
    </w:p>
    <w:p w14:paraId="0A3E0757" w14:textId="77777777" w:rsidR="000260B1" w:rsidRPr="00533C32" w:rsidRDefault="000260B1" w:rsidP="000260B1">
      <w:pPr>
        <w:pStyle w:val="PL"/>
      </w:pPr>
      <w:r w:rsidRPr="00533C32">
        <w:t xml:space="preserve">          description: External Group Identifier</w:t>
      </w:r>
    </w:p>
    <w:p w14:paraId="08AC47DC" w14:textId="77777777" w:rsidR="000260B1" w:rsidRPr="00533C32" w:rsidRDefault="000260B1" w:rsidP="000260B1">
      <w:pPr>
        <w:pStyle w:val="PL"/>
      </w:pPr>
      <w:r w:rsidRPr="00533C32">
        <w:t xml:space="preserve">          required: false</w:t>
      </w:r>
    </w:p>
    <w:p w14:paraId="544D7FB0" w14:textId="77777777" w:rsidR="000260B1" w:rsidRPr="00533C32" w:rsidRDefault="000260B1" w:rsidP="000260B1">
      <w:pPr>
        <w:pStyle w:val="PL"/>
      </w:pPr>
      <w:r w:rsidRPr="00533C32">
        <w:t xml:space="preserve">          schema:</w:t>
      </w:r>
    </w:p>
    <w:p w14:paraId="3C2868B1" w14:textId="77777777" w:rsidR="000260B1" w:rsidRPr="00533C32" w:rsidRDefault="000260B1" w:rsidP="000260B1">
      <w:pPr>
        <w:pStyle w:val="PL"/>
      </w:pPr>
      <w:r w:rsidRPr="00533C32">
        <w:t xml:space="preserve">            $ref: 'TS29503_Nudm_SDM.yaml#/components/schemas/ExtGroupId'</w:t>
      </w:r>
    </w:p>
    <w:p w14:paraId="75451B66" w14:textId="77777777" w:rsidR="000260B1" w:rsidRPr="00533C32" w:rsidRDefault="000260B1" w:rsidP="000260B1">
      <w:pPr>
        <w:pStyle w:val="PL"/>
      </w:pPr>
      <w:r w:rsidRPr="00533C32">
        <w:t xml:space="preserve">        - name: int-group-id</w:t>
      </w:r>
    </w:p>
    <w:p w14:paraId="773914BB" w14:textId="77777777" w:rsidR="000260B1" w:rsidRPr="00533C32" w:rsidRDefault="000260B1" w:rsidP="000260B1">
      <w:pPr>
        <w:pStyle w:val="PL"/>
      </w:pPr>
      <w:r w:rsidRPr="00533C32">
        <w:t xml:space="preserve">          in: query</w:t>
      </w:r>
    </w:p>
    <w:p w14:paraId="63DD53BA" w14:textId="77777777" w:rsidR="000260B1" w:rsidRPr="00533C32" w:rsidRDefault="000260B1" w:rsidP="000260B1">
      <w:pPr>
        <w:pStyle w:val="PL"/>
      </w:pPr>
      <w:r w:rsidRPr="00533C32">
        <w:t xml:space="preserve">          description: Internal Group Identifier</w:t>
      </w:r>
    </w:p>
    <w:p w14:paraId="3CE1E1E9" w14:textId="77777777" w:rsidR="000260B1" w:rsidRPr="00533C32" w:rsidRDefault="000260B1" w:rsidP="000260B1">
      <w:pPr>
        <w:pStyle w:val="PL"/>
      </w:pPr>
      <w:r w:rsidRPr="00533C32">
        <w:t xml:space="preserve">          required: false</w:t>
      </w:r>
    </w:p>
    <w:p w14:paraId="40A46B3B" w14:textId="77777777" w:rsidR="000260B1" w:rsidRPr="00533C32" w:rsidRDefault="000260B1" w:rsidP="000260B1">
      <w:pPr>
        <w:pStyle w:val="PL"/>
      </w:pPr>
      <w:r w:rsidRPr="00533C32">
        <w:t xml:space="preserve">          schema:</w:t>
      </w:r>
    </w:p>
    <w:p w14:paraId="7EB28A20" w14:textId="77777777" w:rsidR="000260B1" w:rsidRDefault="000260B1" w:rsidP="000260B1">
      <w:pPr>
        <w:pStyle w:val="PL"/>
        <w:rPr>
          <w:lang w:eastAsia="zh-CN"/>
        </w:rPr>
      </w:pPr>
      <w:r w:rsidRPr="00533C32">
        <w:t xml:space="preserve">            $ref: 'TS29571_CommonData.yaml#/components/schemas/GroupId'</w:t>
      </w:r>
    </w:p>
    <w:p w14:paraId="2269E9B5" w14:textId="77777777" w:rsidR="000260B1" w:rsidRPr="006A7EE2" w:rsidRDefault="000260B1" w:rsidP="000260B1">
      <w:pPr>
        <w:pStyle w:val="PL"/>
      </w:pPr>
      <w:r w:rsidRPr="006A7EE2">
        <w:t xml:space="preserve">        - name: </w:t>
      </w:r>
      <w:r>
        <w:rPr>
          <w:lang w:eastAsia="zh-CN"/>
        </w:rPr>
        <w:t>ue-id-ind</w:t>
      </w:r>
    </w:p>
    <w:p w14:paraId="543796CD" w14:textId="77777777" w:rsidR="000260B1" w:rsidRPr="006A7EE2" w:rsidRDefault="000260B1" w:rsidP="000260B1">
      <w:pPr>
        <w:pStyle w:val="PL"/>
      </w:pPr>
      <w:r w:rsidRPr="006A7EE2">
        <w:t xml:space="preserve">          in: query</w:t>
      </w:r>
    </w:p>
    <w:p w14:paraId="73A10C56" w14:textId="77777777" w:rsidR="000260B1" w:rsidRPr="006A7EE2" w:rsidRDefault="000260B1" w:rsidP="000260B1">
      <w:pPr>
        <w:pStyle w:val="PL"/>
      </w:pPr>
      <w:r w:rsidRPr="006A7EE2">
        <w:t xml:space="preserve">          description: </w:t>
      </w:r>
      <w:r>
        <w:t xml:space="preserve">Indication whether </w:t>
      </w:r>
      <w:r>
        <w:rPr>
          <w:rFonts w:cs="Arial"/>
          <w:szCs w:val="18"/>
          <w:lang w:eastAsia="zh-CN"/>
        </w:rPr>
        <w:t>UE identifiers are required or not</w:t>
      </w:r>
    </w:p>
    <w:p w14:paraId="04634598" w14:textId="77777777" w:rsidR="000260B1" w:rsidRPr="006A7EE2" w:rsidRDefault="000260B1" w:rsidP="000260B1">
      <w:pPr>
        <w:pStyle w:val="PL"/>
      </w:pPr>
      <w:r w:rsidRPr="006A7EE2">
        <w:t xml:space="preserve">          required: false</w:t>
      </w:r>
    </w:p>
    <w:p w14:paraId="6F717F8E" w14:textId="77777777" w:rsidR="000260B1" w:rsidRPr="006A7EE2" w:rsidRDefault="000260B1" w:rsidP="000260B1">
      <w:pPr>
        <w:pStyle w:val="PL"/>
      </w:pPr>
      <w:r w:rsidRPr="006A7EE2">
        <w:t xml:space="preserve">          schema:</w:t>
      </w:r>
    </w:p>
    <w:p w14:paraId="70375249" w14:textId="77777777" w:rsidR="000260B1" w:rsidRDefault="000260B1" w:rsidP="000260B1">
      <w:pPr>
        <w:pStyle w:val="PL"/>
      </w:pPr>
      <w:r w:rsidRPr="006A7EE2">
        <w:t xml:space="preserve">            </w:t>
      </w:r>
      <w:r>
        <w:t>type: boolean</w:t>
      </w:r>
    </w:p>
    <w:p w14:paraId="155CA359" w14:textId="77777777" w:rsidR="000260B1" w:rsidRPr="00533C32" w:rsidRDefault="000260B1" w:rsidP="000260B1">
      <w:pPr>
        <w:pStyle w:val="PL"/>
        <w:rPr>
          <w:lang w:eastAsia="zh-CN"/>
        </w:rPr>
      </w:pPr>
      <w:r>
        <w:rPr>
          <w:rFonts w:hint="eastAsia"/>
          <w:lang w:eastAsia="zh-CN"/>
        </w:rPr>
        <w:t xml:space="preserve"> </w:t>
      </w:r>
      <w:r>
        <w:rPr>
          <w:lang w:eastAsia="zh-CN"/>
        </w:rPr>
        <w:t xml:space="preserve">           </w:t>
      </w:r>
      <w:r w:rsidRPr="006A7EE2">
        <w:t>default: false</w:t>
      </w:r>
    </w:p>
    <w:p w14:paraId="1DF3454E" w14:textId="77777777" w:rsidR="000260B1" w:rsidRPr="00533C32" w:rsidRDefault="000260B1" w:rsidP="000260B1">
      <w:pPr>
        <w:pStyle w:val="PL"/>
      </w:pPr>
      <w:r w:rsidRPr="00533C32">
        <w:t xml:space="preserve">        - name: supported-features</w:t>
      </w:r>
    </w:p>
    <w:p w14:paraId="18B68F1D" w14:textId="77777777" w:rsidR="000260B1" w:rsidRPr="00533C32" w:rsidRDefault="000260B1" w:rsidP="000260B1">
      <w:pPr>
        <w:pStyle w:val="PL"/>
      </w:pPr>
      <w:r w:rsidRPr="00533C32">
        <w:t xml:space="preserve">          in: query</w:t>
      </w:r>
    </w:p>
    <w:p w14:paraId="2E9D13D8" w14:textId="77777777" w:rsidR="000260B1" w:rsidRPr="00533C32" w:rsidRDefault="000260B1" w:rsidP="000260B1">
      <w:pPr>
        <w:pStyle w:val="PL"/>
      </w:pPr>
      <w:r w:rsidRPr="00533C32">
        <w:t xml:space="preserve">          description: Supported Features</w:t>
      </w:r>
    </w:p>
    <w:p w14:paraId="5B0F03CF" w14:textId="77777777" w:rsidR="000260B1" w:rsidRPr="00533C32" w:rsidRDefault="000260B1" w:rsidP="000260B1">
      <w:pPr>
        <w:pStyle w:val="PL"/>
      </w:pPr>
      <w:r w:rsidRPr="00533C32">
        <w:t xml:space="preserve">          schema:</w:t>
      </w:r>
    </w:p>
    <w:p w14:paraId="6A11FAD5" w14:textId="77777777" w:rsidR="000260B1" w:rsidRPr="00533C32" w:rsidRDefault="000260B1" w:rsidP="000260B1">
      <w:pPr>
        <w:pStyle w:val="PL"/>
      </w:pPr>
      <w:r w:rsidRPr="00533C32">
        <w:t xml:space="preserve">            $ref: 'TS29571_CommonData.yaml#/components/schemas/SupportedFeatures'</w:t>
      </w:r>
    </w:p>
    <w:p w14:paraId="4ED0A707" w14:textId="77777777" w:rsidR="000260B1" w:rsidRPr="00533C32" w:rsidRDefault="000260B1" w:rsidP="000260B1">
      <w:pPr>
        <w:pStyle w:val="PL"/>
      </w:pPr>
      <w:r w:rsidRPr="00533C32">
        <w:t xml:space="preserve">      responses:</w:t>
      </w:r>
    </w:p>
    <w:p w14:paraId="35A495BB" w14:textId="77777777" w:rsidR="000260B1" w:rsidRPr="00533C32" w:rsidRDefault="000260B1" w:rsidP="000260B1">
      <w:pPr>
        <w:pStyle w:val="PL"/>
      </w:pPr>
      <w:r w:rsidRPr="00533C32">
        <w:t xml:space="preserve">        '200':</w:t>
      </w:r>
    </w:p>
    <w:p w14:paraId="0610E6C7" w14:textId="77777777" w:rsidR="000260B1" w:rsidRPr="00533C32" w:rsidRDefault="000260B1" w:rsidP="000260B1">
      <w:pPr>
        <w:pStyle w:val="PL"/>
      </w:pPr>
      <w:r w:rsidRPr="00533C32">
        <w:t xml:space="preserve">          description: Expected response to a valid request</w:t>
      </w:r>
    </w:p>
    <w:p w14:paraId="51720A7A" w14:textId="77777777" w:rsidR="000260B1" w:rsidRPr="00533C32" w:rsidRDefault="000260B1" w:rsidP="000260B1">
      <w:pPr>
        <w:pStyle w:val="PL"/>
      </w:pPr>
      <w:r w:rsidRPr="00533C32">
        <w:t xml:space="preserve">          content:</w:t>
      </w:r>
    </w:p>
    <w:p w14:paraId="1F08CE47" w14:textId="77777777" w:rsidR="000260B1" w:rsidRPr="00533C32" w:rsidRDefault="000260B1" w:rsidP="000260B1">
      <w:pPr>
        <w:pStyle w:val="PL"/>
      </w:pPr>
      <w:r w:rsidRPr="00533C32">
        <w:t xml:space="preserve">            application/json:</w:t>
      </w:r>
    </w:p>
    <w:p w14:paraId="2FDE391C" w14:textId="77777777" w:rsidR="000260B1" w:rsidRPr="00533C32" w:rsidRDefault="000260B1" w:rsidP="000260B1">
      <w:pPr>
        <w:pStyle w:val="PL"/>
      </w:pPr>
      <w:r w:rsidRPr="00533C32">
        <w:t xml:space="preserve">              schema:</w:t>
      </w:r>
    </w:p>
    <w:p w14:paraId="7B41AD4D" w14:textId="77777777" w:rsidR="000260B1" w:rsidRDefault="000260B1" w:rsidP="000260B1">
      <w:pPr>
        <w:pStyle w:val="PL"/>
        <w:rPr>
          <w:lang w:eastAsia="zh-CN"/>
        </w:rPr>
      </w:pPr>
      <w:r w:rsidRPr="00533C32">
        <w:t xml:space="preserve">                $ref: '#/components/schemas/GroupIdentifiers'</w:t>
      </w:r>
    </w:p>
    <w:p w14:paraId="21A263C7" w14:textId="77777777" w:rsidR="000260B1" w:rsidRDefault="000260B1" w:rsidP="000260B1">
      <w:pPr>
        <w:pStyle w:val="PL"/>
      </w:pPr>
      <w:r>
        <w:t xml:space="preserve">        '403':</w:t>
      </w:r>
    </w:p>
    <w:p w14:paraId="6DDA860F" w14:textId="77777777" w:rsidR="000260B1" w:rsidRPr="006B355D" w:rsidRDefault="000260B1" w:rsidP="000260B1">
      <w:pPr>
        <w:pStyle w:val="PL"/>
      </w:pPr>
      <w:r>
        <w:t xml:space="preserve">          $ref: 'TS29571_CommonData.yaml#/components/responses/403'</w:t>
      </w:r>
    </w:p>
    <w:p w14:paraId="7355D333" w14:textId="77777777" w:rsidR="000260B1" w:rsidRPr="00533C32" w:rsidRDefault="000260B1" w:rsidP="000260B1">
      <w:pPr>
        <w:pStyle w:val="PL"/>
      </w:pPr>
      <w:r w:rsidRPr="00533C32">
        <w:t xml:space="preserve">        default:</w:t>
      </w:r>
    </w:p>
    <w:p w14:paraId="3E943F24" w14:textId="77777777" w:rsidR="000260B1" w:rsidRPr="00810BBA" w:rsidRDefault="000260B1" w:rsidP="000260B1">
      <w:pPr>
        <w:pStyle w:val="PL"/>
        <w:rPr>
          <w:lang w:eastAsia="zh-CN"/>
        </w:rPr>
      </w:pPr>
      <w:r w:rsidRPr="002E5CBA">
        <w:t xml:space="preserve">          </w:t>
      </w:r>
      <w:r w:rsidRPr="001F14B1">
        <w:t>$ref: 'TS29571_CommonDat</w:t>
      </w:r>
      <w:r>
        <w:t>a.yaml#/components/responses/default</w:t>
      </w:r>
      <w:r w:rsidRPr="001F14B1">
        <w:t>'</w:t>
      </w:r>
    </w:p>
    <w:p w14:paraId="58472C68" w14:textId="77777777" w:rsidR="000260B1" w:rsidRPr="00533C32" w:rsidRDefault="000260B1" w:rsidP="000260B1">
      <w:pPr>
        <w:pStyle w:val="PL"/>
        <w:rPr>
          <w:lang w:eastAsia="zh-CN"/>
        </w:rPr>
      </w:pPr>
    </w:p>
    <w:p w14:paraId="3D7F73F0" w14:textId="77777777" w:rsidR="000260B1" w:rsidRPr="00533C32" w:rsidRDefault="000260B1" w:rsidP="000260B1">
      <w:pPr>
        <w:pStyle w:val="PL"/>
        <w:rPr>
          <w:lang w:eastAsia="zh-CN"/>
        </w:rPr>
      </w:pPr>
      <w:r w:rsidRPr="00533C32">
        <w:t xml:space="preserve">  /subscription-data/group-data/5g-vn-groups</w:t>
      </w:r>
      <w:r w:rsidRPr="00533C32">
        <w:rPr>
          <w:rFonts w:hint="eastAsia"/>
          <w:lang w:eastAsia="zh-CN"/>
        </w:rPr>
        <w:t>:</w:t>
      </w:r>
    </w:p>
    <w:p w14:paraId="5D8F9614" w14:textId="77777777" w:rsidR="000260B1" w:rsidRPr="00533C32" w:rsidRDefault="000260B1" w:rsidP="000260B1">
      <w:pPr>
        <w:pStyle w:val="PL"/>
      </w:pPr>
      <w:r w:rsidRPr="00533C32">
        <w:t xml:space="preserve">    get:</w:t>
      </w:r>
    </w:p>
    <w:p w14:paraId="687D5993" w14:textId="77777777" w:rsidR="000260B1" w:rsidRPr="00533C32" w:rsidRDefault="000260B1" w:rsidP="000260B1">
      <w:pPr>
        <w:pStyle w:val="PL"/>
      </w:pPr>
      <w:r w:rsidRPr="00533C32">
        <w:t xml:space="preserve">      summary: Retrieves the data of a 5G VN Group</w:t>
      </w:r>
    </w:p>
    <w:p w14:paraId="2BE25437" w14:textId="77777777" w:rsidR="000260B1" w:rsidRPr="00533C32" w:rsidRDefault="000260B1" w:rsidP="000260B1">
      <w:pPr>
        <w:pStyle w:val="PL"/>
      </w:pPr>
      <w:r w:rsidRPr="00533C32">
        <w:t xml:space="preserve">      operationId: Query5GVnGroup</w:t>
      </w:r>
    </w:p>
    <w:p w14:paraId="24C58678" w14:textId="77777777" w:rsidR="000260B1" w:rsidRPr="00533C32" w:rsidRDefault="000260B1" w:rsidP="000260B1">
      <w:pPr>
        <w:pStyle w:val="PL"/>
      </w:pPr>
      <w:r w:rsidRPr="00533C32">
        <w:t xml:space="preserve">      tags:</w:t>
      </w:r>
    </w:p>
    <w:p w14:paraId="48C45DD2" w14:textId="77777777" w:rsidR="000260B1" w:rsidRDefault="000260B1" w:rsidP="000260B1">
      <w:pPr>
        <w:pStyle w:val="PL"/>
        <w:rPr>
          <w:lang w:eastAsia="zh-CN"/>
        </w:rPr>
      </w:pPr>
      <w:r w:rsidRPr="00533C32">
        <w:t xml:space="preserve">        - 5G-VN-Groups (Store)</w:t>
      </w:r>
    </w:p>
    <w:p w14:paraId="30500BEB" w14:textId="77777777" w:rsidR="000260B1" w:rsidRDefault="000260B1" w:rsidP="000260B1">
      <w:pPr>
        <w:pStyle w:val="PL"/>
      </w:pPr>
      <w:r>
        <w:t xml:space="preserve">      security:</w:t>
      </w:r>
    </w:p>
    <w:p w14:paraId="09E60CEB" w14:textId="77777777" w:rsidR="000260B1" w:rsidRDefault="000260B1" w:rsidP="000260B1">
      <w:pPr>
        <w:pStyle w:val="PL"/>
      </w:pPr>
      <w:r>
        <w:t xml:space="preserve">        - {}</w:t>
      </w:r>
    </w:p>
    <w:p w14:paraId="598A3EFA" w14:textId="77777777" w:rsidR="000260B1" w:rsidRDefault="000260B1" w:rsidP="000260B1">
      <w:pPr>
        <w:pStyle w:val="PL"/>
      </w:pPr>
      <w:r>
        <w:t xml:space="preserve">        - oAuth2ClientCredentials:</w:t>
      </w:r>
    </w:p>
    <w:p w14:paraId="279EF216" w14:textId="77777777" w:rsidR="000260B1" w:rsidRDefault="000260B1" w:rsidP="000260B1">
      <w:pPr>
        <w:pStyle w:val="PL"/>
      </w:pPr>
      <w:r>
        <w:t xml:space="preserve">          - nudr-dr</w:t>
      </w:r>
    </w:p>
    <w:p w14:paraId="17B9F3BC" w14:textId="77777777" w:rsidR="000260B1" w:rsidRDefault="000260B1" w:rsidP="000260B1">
      <w:pPr>
        <w:pStyle w:val="PL"/>
      </w:pPr>
      <w:r>
        <w:t xml:space="preserve">        - oAuth2ClientCredentials:</w:t>
      </w:r>
    </w:p>
    <w:p w14:paraId="53C8408C" w14:textId="77777777" w:rsidR="000260B1" w:rsidRDefault="000260B1" w:rsidP="000260B1">
      <w:pPr>
        <w:pStyle w:val="PL"/>
      </w:pPr>
      <w:r>
        <w:t xml:space="preserve">          - nudr-dr</w:t>
      </w:r>
    </w:p>
    <w:p w14:paraId="44611F1D" w14:textId="77777777" w:rsidR="000260B1" w:rsidRPr="00533C32" w:rsidRDefault="000260B1" w:rsidP="000260B1">
      <w:pPr>
        <w:pStyle w:val="PL"/>
        <w:rPr>
          <w:lang w:eastAsia="zh-CN"/>
        </w:rPr>
      </w:pPr>
      <w:r>
        <w:t xml:space="preserve">          - nudr-dr:subscription-data</w:t>
      </w:r>
    </w:p>
    <w:p w14:paraId="5CF376B9" w14:textId="77777777" w:rsidR="000260B1" w:rsidRPr="00533C32" w:rsidRDefault="000260B1" w:rsidP="000260B1">
      <w:pPr>
        <w:pStyle w:val="PL"/>
      </w:pPr>
      <w:r w:rsidRPr="00533C32">
        <w:t xml:space="preserve">      parameters:</w:t>
      </w:r>
    </w:p>
    <w:p w14:paraId="031E7339" w14:textId="77777777" w:rsidR="000260B1" w:rsidRPr="00533C32" w:rsidRDefault="000260B1" w:rsidP="000260B1">
      <w:pPr>
        <w:pStyle w:val="PL"/>
      </w:pPr>
      <w:r w:rsidRPr="00533C32">
        <w:t xml:space="preserve">        - name: gpsis</w:t>
      </w:r>
    </w:p>
    <w:p w14:paraId="42370748" w14:textId="77777777" w:rsidR="000260B1" w:rsidRPr="00533C32" w:rsidRDefault="000260B1" w:rsidP="000260B1">
      <w:pPr>
        <w:pStyle w:val="PL"/>
      </w:pPr>
      <w:r w:rsidRPr="00533C32">
        <w:lastRenderedPageBreak/>
        <w:t xml:space="preserve">          in: query</w:t>
      </w:r>
    </w:p>
    <w:p w14:paraId="541F2A20" w14:textId="77777777" w:rsidR="000260B1" w:rsidRPr="00533C32" w:rsidRDefault="000260B1" w:rsidP="000260B1">
      <w:pPr>
        <w:pStyle w:val="PL"/>
      </w:pPr>
      <w:r w:rsidRPr="00533C32">
        <w:t xml:space="preserve">          description: List of GPSIs</w:t>
      </w:r>
    </w:p>
    <w:p w14:paraId="4A9FFDB8" w14:textId="77777777" w:rsidR="000260B1" w:rsidRPr="00533C32" w:rsidRDefault="000260B1" w:rsidP="000260B1">
      <w:pPr>
        <w:pStyle w:val="PL"/>
      </w:pPr>
      <w:r w:rsidRPr="00533C32">
        <w:t xml:space="preserve">          schema:</w:t>
      </w:r>
    </w:p>
    <w:p w14:paraId="76D54B7D" w14:textId="77777777" w:rsidR="000260B1" w:rsidRPr="00533C32" w:rsidRDefault="000260B1" w:rsidP="000260B1">
      <w:pPr>
        <w:pStyle w:val="PL"/>
      </w:pPr>
      <w:r w:rsidRPr="00533C32">
        <w:t xml:space="preserve">            type: array</w:t>
      </w:r>
    </w:p>
    <w:p w14:paraId="6FBDFDD5" w14:textId="77777777" w:rsidR="000260B1" w:rsidRPr="00533C32" w:rsidRDefault="000260B1" w:rsidP="000260B1">
      <w:pPr>
        <w:pStyle w:val="PL"/>
      </w:pPr>
      <w:r w:rsidRPr="00533C32">
        <w:t xml:space="preserve">            items:</w:t>
      </w:r>
    </w:p>
    <w:p w14:paraId="66BFC54B" w14:textId="77777777" w:rsidR="000260B1" w:rsidRPr="00533C32" w:rsidRDefault="000260B1" w:rsidP="000260B1">
      <w:pPr>
        <w:pStyle w:val="PL"/>
      </w:pPr>
      <w:r w:rsidRPr="00533C32">
        <w:t xml:space="preserve">              $ref: 'TS29571_CommonData.yaml#/components/schemas/Gpsi'</w:t>
      </w:r>
    </w:p>
    <w:p w14:paraId="6600C442" w14:textId="77777777" w:rsidR="000260B1" w:rsidRPr="00533C32" w:rsidRDefault="000260B1" w:rsidP="000260B1">
      <w:pPr>
        <w:pStyle w:val="PL"/>
        <w:rPr>
          <w:lang w:eastAsia="zh-CN"/>
        </w:rPr>
      </w:pPr>
      <w:r w:rsidRPr="00533C32">
        <w:rPr>
          <w:lang w:eastAsia="zh-CN"/>
        </w:rPr>
        <w:t xml:space="preserve">          style: form</w:t>
      </w:r>
    </w:p>
    <w:p w14:paraId="4675F50A" w14:textId="77777777" w:rsidR="000260B1" w:rsidRPr="00533C32" w:rsidRDefault="000260B1" w:rsidP="000260B1">
      <w:pPr>
        <w:pStyle w:val="PL"/>
        <w:rPr>
          <w:lang w:eastAsia="zh-CN"/>
        </w:rPr>
      </w:pPr>
      <w:r w:rsidRPr="00533C32">
        <w:rPr>
          <w:lang w:eastAsia="zh-CN"/>
        </w:rPr>
        <w:t xml:space="preserve">          explode: false</w:t>
      </w:r>
    </w:p>
    <w:p w14:paraId="36464B0A" w14:textId="77777777" w:rsidR="000260B1" w:rsidRPr="00533C32" w:rsidRDefault="000260B1" w:rsidP="000260B1">
      <w:pPr>
        <w:pStyle w:val="PL"/>
      </w:pPr>
      <w:r w:rsidRPr="00533C32">
        <w:t xml:space="preserve">      responses:</w:t>
      </w:r>
    </w:p>
    <w:p w14:paraId="41B98045" w14:textId="77777777" w:rsidR="000260B1" w:rsidRPr="00533C32" w:rsidRDefault="000260B1" w:rsidP="000260B1">
      <w:pPr>
        <w:pStyle w:val="PL"/>
      </w:pPr>
      <w:r w:rsidRPr="00533C32">
        <w:t xml:space="preserve">        '200':</w:t>
      </w:r>
    </w:p>
    <w:p w14:paraId="047AB568" w14:textId="77777777" w:rsidR="000260B1" w:rsidRPr="00533C32" w:rsidRDefault="000260B1" w:rsidP="000260B1">
      <w:pPr>
        <w:pStyle w:val="PL"/>
      </w:pPr>
      <w:r w:rsidRPr="00533C32">
        <w:t xml:space="preserve">          description: Expected response to a valid request</w:t>
      </w:r>
    </w:p>
    <w:p w14:paraId="728DFE31" w14:textId="77777777" w:rsidR="000260B1" w:rsidRPr="00533C32" w:rsidRDefault="000260B1" w:rsidP="000260B1">
      <w:pPr>
        <w:pStyle w:val="PL"/>
      </w:pPr>
      <w:r w:rsidRPr="00533C32">
        <w:t xml:space="preserve">          content:</w:t>
      </w:r>
    </w:p>
    <w:p w14:paraId="4C5D8C78" w14:textId="77777777" w:rsidR="000260B1" w:rsidRPr="00533C32" w:rsidRDefault="000260B1" w:rsidP="000260B1">
      <w:pPr>
        <w:pStyle w:val="PL"/>
      </w:pPr>
      <w:r w:rsidRPr="00533C32">
        <w:t xml:space="preserve">            application/json:</w:t>
      </w:r>
    </w:p>
    <w:p w14:paraId="3BE2BC5F" w14:textId="77777777" w:rsidR="000260B1" w:rsidRPr="00533C32" w:rsidRDefault="000260B1" w:rsidP="000260B1">
      <w:pPr>
        <w:pStyle w:val="PL"/>
      </w:pPr>
      <w:r w:rsidRPr="00533C32">
        <w:t xml:space="preserve">              schema:</w:t>
      </w:r>
    </w:p>
    <w:p w14:paraId="04616E1E" w14:textId="77777777" w:rsidR="000260B1" w:rsidRPr="00533C32" w:rsidRDefault="000260B1" w:rsidP="000260B1">
      <w:pPr>
        <w:pStyle w:val="PL"/>
      </w:pPr>
      <w:r w:rsidRPr="00533C32">
        <w:t xml:space="preserve">               type: object</w:t>
      </w:r>
    </w:p>
    <w:p w14:paraId="28CA3411" w14:textId="77777777" w:rsidR="000260B1" w:rsidRPr="00533C32" w:rsidRDefault="000260B1" w:rsidP="000260B1">
      <w:pPr>
        <w:pStyle w:val="PL"/>
      </w:pPr>
      <w:r w:rsidRPr="00533C32">
        <w:t xml:space="preserve">               description: A map(list of key-value pairs) where ExtGroupId serves as key</w:t>
      </w:r>
    </w:p>
    <w:p w14:paraId="703C285F" w14:textId="77777777" w:rsidR="000260B1" w:rsidRPr="00533C32" w:rsidRDefault="000260B1" w:rsidP="000260B1">
      <w:pPr>
        <w:pStyle w:val="PL"/>
      </w:pPr>
      <w:r w:rsidRPr="00533C32">
        <w:t xml:space="preserve">               additionalProperties:</w:t>
      </w:r>
    </w:p>
    <w:p w14:paraId="4EE5A731" w14:textId="77777777" w:rsidR="000260B1" w:rsidRPr="00533C32" w:rsidRDefault="000260B1" w:rsidP="000260B1">
      <w:pPr>
        <w:pStyle w:val="PL"/>
      </w:pPr>
      <w:r w:rsidRPr="00533C32">
        <w:t xml:space="preserve">                 $ref: 'TS29503_Nudm_PP.yaml#/components/schemas/5GVnGroupConfiguration'</w:t>
      </w:r>
    </w:p>
    <w:p w14:paraId="5B4BE52E" w14:textId="77777777" w:rsidR="000260B1" w:rsidRDefault="000260B1" w:rsidP="000260B1">
      <w:pPr>
        <w:pStyle w:val="PL"/>
        <w:rPr>
          <w:lang w:eastAsia="zh-CN"/>
        </w:rPr>
      </w:pPr>
      <w:r w:rsidRPr="00533C32">
        <w:t xml:space="preserve">        default:</w:t>
      </w:r>
    </w:p>
    <w:p w14:paraId="09A4028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401052C" w14:textId="77777777" w:rsidR="000260B1" w:rsidRPr="00533C32" w:rsidRDefault="000260B1" w:rsidP="000260B1">
      <w:pPr>
        <w:pStyle w:val="PL"/>
      </w:pPr>
    </w:p>
    <w:p w14:paraId="663061EB" w14:textId="77777777" w:rsidR="000260B1" w:rsidRPr="00533C32" w:rsidRDefault="000260B1" w:rsidP="000260B1">
      <w:pPr>
        <w:pStyle w:val="PL"/>
      </w:pPr>
      <w:r w:rsidRPr="00533C32">
        <w:t xml:space="preserve">  /subscription-data/group-data/5g-vn-groups/{externalGroupId}:</w:t>
      </w:r>
    </w:p>
    <w:p w14:paraId="692954CD" w14:textId="77777777" w:rsidR="000260B1" w:rsidRPr="00533C32" w:rsidRDefault="000260B1" w:rsidP="000260B1">
      <w:pPr>
        <w:pStyle w:val="PL"/>
      </w:pPr>
      <w:r w:rsidRPr="00533C32">
        <w:t xml:space="preserve">    put:</w:t>
      </w:r>
    </w:p>
    <w:p w14:paraId="71A733E8" w14:textId="77777777" w:rsidR="000260B1" w:rsidRPr="00533C32" w:rsidRDefault="000260B1" w:rsidP="000260B1">
      <w:pPr>
        <w:pStyle w:val="PL"/>
      </w:pPr>
      <w:r w:rsidRPr="00533C32">
        <w:t xml:space="preserve">      summary: Create an individual 5G VN Grouop</w:t>
      </w:r>
    </w:p>
    <w:p w14:paraId="367F39A7" w14:textId="77777777" w:rsidR="000260B1" w:rsidRPr="00533C32" w:rsidRDefault="000260B1" w:rsidP="000260B1">
      <w:pPr>
        <w:pStyle w:val="PL"/>
      </w:pPr>
      <w:r w:rsidRPr="00533C32">
        <w:t xml:space="preserve">      operationId: Create5GVnGroup</w:t>
      </w:r>
    </w:p>
    <w:p w14:paraId="49D38493" w14:textId="77777777" w:rsidR="000260B1" w:rsidRPr="00533C32" w:rsidRDefault="000260B1" w:rsidP="000260B1">
      <w:pPr>
        <w:pStyle w:val="PL"/>
      </w:pPr>
      <w:r w:rsidRPr="00533C32">
        <w:t xml:space="preserve">      tags:</w:t>
      </w:r>
    </w:p>
    <w:p w14:paraId="5291CB20" w14:textId="77777777" w:rsidR="000260B1" w:rsidRDefault="000260B1" w:rsidP="000260B1">
      <w:pPr>
        <w:pStyle w:val="PL"/>
        <w:rPr>
          <w:lang w:eastAsia="zh-CN"/>
        </w:rPr>
      </w:pPr>
      <w:r w:rsidRPr="00533C32">
        <w:t xml:space="preserve">        - 5GVnGroupConfiguration (Document)</w:t>
      </w:r>
    </w:p>
    <w:p w14:paraId="3E2A6EA8" w14:textId="77777777" w:rsidR="000260B1" w:rsidRDefault="000260B1" w:rsidP="000260B1">
      <w:pPr>
        <w:pStyle w:val="PL"/>
      </w:pPr>
      <w:r>
        <w:t xml:space="preserve">      security:</w:t>
      </w:r>
    </w:p>
    <w:p w14:paraId="7CE3E950" w14:textId="77777777" w:rsidR="000260B1" w:rsidRDefault="000260B1" w:rsidP="000260B1">
      <w:pPr>
        <w:pStyle w:val="PL"/>
      </w:pPr>
      <w:r>
        <w:t xml:space="preserve">        - {}</w:t>
      </w:r>
    </w:p>
    <w:p w14:paraId="4E7A8A70" w14:textId="77777777" w:rsidR="000260B1" w:rsidRDefault="000260B1" w:rsidP="000260B1">
      <w:pPr>
        <w:pStyle w:val="PL"/>
      </w:pPr>
      <w:r>
        <w:t xml:space="preserve">        - oAuth2ClientCredentials:</w:t>
      </w:r>
    </w:p>
    <w:p w14:paraId="4E1DC593" w14:textId="77777777" w:rsidR="000260B1" w:rsidRDefault="000260B1" w:rsidP="000260B1">
      <w:pPr>
        <w:pStyle w:val="PL"/>
      </w:pPr>
      <w:r>
        <w:t xml:space="preserve">          - nudr-dr</w:t>
      </w:r>
    </w:p>
    <w:p w14:paraId="67317EE7" w14:textId="77777777" w:rsidR="000260B1" w:rsidRDefault="000260B1" w:rsidP="000260B1">
      <w:pPr>
        <w:pStyle w:val="PL"/>
      </w:pPr>
      <w:r>
        <w:t xml:space="preserve">        - oAuth2ClientCredentials:</w:t>
      </w:r>
    </w:p>
    <w:p w14:paraId="70DE5056" w14:textId="77777777" w:rsidR="000260B1" w:rsidRDefault="000260B1" w:rsidP="000260B1">
      <w:pPr>
        <w:pStyle w:val="PL"/>
      </w:pPr>
      <w:r>
        <w:t xml:space="preserve">          - nudr-dr</w:t>
      </w:r>
    </w:p>
    <w:p w14:paraId="1BBCED14" w14:textId="77777777" w:rsidR="000260B1" w:rsidRPr="00533C32" w:rsidRDefault="000260B1" w:rsidP="000260B1">
      <w:pPr>
        <w:pStyle w:val="PL"/>
        <w:rPr>
          <w:lang w:eastAsia="zh-CN"/>
        </w:rPr>
      </w:pPr>
      <w:r>
        <w:t xml:space="preserve">          - nudr-dr:subscription-data</w:t>
      </w:r>
    </w:p>
    <w:p w14:paraId="39DFD93B" w14:textId="77777777" w:rsidR="000260B1" w:rsidRPr="00533C32" w:rsidRDefault="000260B1" w:rsidP="000260B1">
      <w:pPr>
        <w:pStyle w:val="PL"/>
      </w:pPr>
      <w:r w:rsidRPr="00533C32">
        <w:t xml:space="preserve">      parameters:</w:t>
      </w:r>
    </w:p>
    <w:p w14:paraId="5B9D726A" w14:textId="77777777" w:rsidR="000260B1" w:rsidRPr="00533C32" w:rsidRDefault="000260B1" w:rsidP="000260B1">
      <w:pPr>
        <w:pStyle w:val="PL"/>
      </w:pPr>
      <w:r w:rsidRPr="00533C32">
        <w:t xml:space="preserve">        - name: externalGroupId</w:t>
      </w:r>
    </w:p>
    <w:p w14:paraId="423B3F60" w14:textId="77777777" w:rsidR="000260B1" w:rsidRPr="00533C32" w:rsidRDefault="000260B1" w:rsidP="000260B1">
      <w:pPr>
        <w:pStyle w:val="PL"/>
      </w:pPr>
      <w:r w:rsidRPr="00533C32">
        <w:t xml:space="preserve">          in: path</w:t>
      </w:r>
    </w:p>
    <w:p w14:paraId="75FB0ACE" w14:textId="77777777" w:rsidR="000260B1" w:rsidRPr="00533C32" w:rsidRDefault="000260B1" w:rsidP="000260B1">
      <w:pPr>
        <w:pStyle w:val="PL"/>
      </w:pPr>
      <w:r w:rsidRPr="00533C32">
        <w:t xml:space="preserve">          required: true</w:t>
      </w:r>
    </w:p>
    <w:p w14:paraId="3ADA853C" w14:textId="77777777" w:rsidR="000260B1" w:rsidRPr="00533C32" w:rsidRDefault="000260B1" w:rsidP="000260B1">
      <w:pPr>
        <w:pStyle w:val="PL"/>
      </w:pPr>
      <w:r w:rsidRPr="00533C32">
        <w:t xml:space="preserve">          schema:</w:t>
      </w:r>
    </w:p>
    <w:p w14:paraId="6C362723" w14:textId="77777777" w:rsidR="000260B1" w:rsidRPr="00533C32" w:rsidRDefault="000260B1" w:rsidP="000260B1">
      <w:pPr>
        <w:pStyle w:val="PL"/>
      </w:pPr>
      <w:r w:rsidRPr="00533C32">
        <w:t xml:space="preserve">            $ref: 'TS29503_Nudm_SDM.yaml#/components/schemas/ExtGroupId'</w:t>
      </w:r>
    </w:p>
    <w:p w14:paraId="74884978" w14:textId="77777777" w:rsidR="000260B1" w:rsidRPr="00533C32" w:rsidRDefault="000260B1" w:rsidP="000260B1">
      <w:pPr>
        <w:pStyle w:val="PL"/>
      </w:pPr>
      <w:r w:rsidRPr="00533C32">
        <w:t xml:space="preserve">      requestBody:</w:t>
      </w:r>
    </w:p>
    <w:p w14:paraId="2B778631" w14:textId="77777777" w:rsidR="000260B1" w:rsidRPr="00533C32" w:rsidRDefault="000260B1" w:rsidP="000260B1">
      <w:pPr>
        <w:pStyle w:val="PL"/>
      </w:pPr>
      <w:r w:rsidRPr="00533C32">
        <w:t xml:space="preserve">        content:</w:t>
      </w:r>
    </w:p>
    <w:p w14:paraId="2363DA8C" w14:textId="77777777" w:rsidR="000260B1" w:rsidRPr="00533C32" w:rsidRDefault="000260B1" w:rsidP="000260B1">
      <w:pPr>
        <w:pStyle w:val="PL"/>
      </w:pPr>
      <w:r w:rsidRPr="00533C32">
        <w:t xml:space="preserve">          application/json:</w:t>
      </w:r>
    </w:p>
    <w:p w14:paraId="48C3F10B" w14:textId="77777777" w:rsidR="000260B1" w:rsidRPr="00533C32" w:rsidRDefault="000260B1" w:rsidP="000260B1">
      <w:pPr>
        <w:pStyle w:val="PL"/>
      </w:pPr>
      <w:r w:rsidRPr="00533C32">
        <w:t xml:space="preserve">            schema:</w:t>
      </w:r>
    </w:p>
    <w:p w14:paraId="20031814" w14:textId="77777777" w:rsidR="000260B1" w:rsidRPr="00533C32" w:rsidRDefault="000260B1" w:rsidP="000260B1">
      <w:pPr>
        <w:pStyle w:val="PL"/>
        <w:outlineLvl w:val="0"/>
      </w:pPr>
      <w:r w:rsidRPr="00533C32">
        <w:t xml:space="preserve">              $ref: 'TS29503_Nudm_PP.yaml#/components/schemas/5GVnGroupConfiguration'</w:t>
      </w:r>
    </w:p>
    <w:p w14:paraId="31BF6C04" w14:textId="77777777" w:rsidR="000260B1" w:rsidRPr="00533C32" w:rsidRDefault="000260B1" w:rsidP="000260B1">
      <w:pPr>
        <w:pStyle w:val="PL"/>
      </w:pPr>
      <w:r w:rsidRPr="00533C32">
        <w:t xml:space="preserve">        required: true</w:t>
      </w:r>
    </w:p>
    <w:p w14:paraId="179FAA80" w14:textId="77777777" w:rsidR="000260B1" w:rsidRPr="00533C32" w:rsidRDefault="000260B1" w:rsidP="000260B1">
      <w:pPr>
        <w:pStyle w:val="PL"/>
      </w:pPr>
      <w:r w:rsidRPr="00533C32">
        <w:t xml:space="preserve">      responses:</w:t>
      </w:r>
    </w:p>
    <w:p w14:paraId="635CAA31" w14:textId="77777777" w:rsidR="000260B1" w:rsidRPr="00533C32" w:rsidRDefault="000260B1" w:rsidP="000260B1">
      <w:pPr>
        <w:pStyle w:val="PL"/>
      </w:pPr>
      <w:r w:rsidRPr="00533C32">
        <w:t xml:space="preserve">        '201':</w:t>
      </w:r>
    </w:p>
    <w:p w14:paraId="74FA14C1" w14:textId="77777777" w:rsidR="000260B1" w:rsidRPr="00533C32" w:rsidRDefault="000260B1" w:rsidP="000260B1">
      <w:pPr>
        <w:pStyle w:val="PL"/>
      </w:pPr>
      <w:r w:rsidRPr="00533C32">
        <w:t xml:space="preserve">          description: Expected response to a valid request</w:t>
      </w:r>
    </w:p>
    <w:p w14:paraId="38FB3317" w14:textId="77777777" w:rsidR="000260B1" w:rsidRPr="00533C32" w:rsidRDefault="000260B1" w:rsidP="000260B1">
      <w:pPr>
        <w:pStyle w:val="PL"/>
      </w:pPr>
      <w:r w:rsidRPr="00533C32">
        <w:t xml:space="preserve">          content:</w:t>
      </w:r>
    </w:p>
    <w:p w14:paraId="17E3C051" w14:textId="77777777" w:rsidR="000260B1" w:rsidRPr="00533C32" w:rsidRDefault="000260B1" w:rsidP="000260B1">
      <w:pPr>
        <w:pStyle w:val="PL"/>
      </w:pPr>
      <w:r w:rsidRPr="00533C32">
        <w:t xml:space="preserve">            application/json:</w:t>
      </w:r>
    </w:p>
    <w:p w14:paraId="1755976E" w14:textId="77777777" w:rsidR="000260B1" w:rsidRPr="00533C32" w:rsidRDefault="000260B1" w:rsidP="000260B1">
      <w:pPr>
        <w:pStyle w:val="PL"/>
      </w:pPr>
      <w:r w:rsidRPr="00533C32">
        <w:t xml:space="preserve">              schema:</w:t>
      </w:r>
    </w:p>
    <w:p w14:paraId="499F0CAF" w14:textId="77777777" w:rsidR="000260B1" w:rsidRPr="00533C32" w:rsidRDefault="000260B1" w:rsidP="000260B1">
      <w:pPr>
        <w:pStyle w:val="PL"/>
      </w:pPr>
      <w:r w:rsidRPr="00533C32">
        <w:t xml:space="preserve">                $ref: 'TS29503_Nudm_PP.yaml#/components/schemas/5GVnGroupConfiguration'</w:t>
      </w:r>
    </w:p>
    <w:p w14:paraId="75B6787A" w14:textId="77777777" w:rsidR="000260B1" w:rsidRPr="00533C32" w:rsidRDefault="000260B1" w:rsidP="000260B1">
      <w:pPr>
        <w:pStyle w:val="PL"/>
      </w:pPr>
      <w:r w:rsidRPr="00533C32">
        <w:t xml:space="preserve">        '403':</w:t>
      </w:r>
    </w:p>
    <w:p w14:paraId="7438D787" w14:textId="77777777" w:rsidR="000260B1" w:rsidRPr="00533C32" w:rsidRDefault="000260B1" w:rsidP="000260B1">
      <w:pPr>
        <w:pStyle w:val="PL"/>
      </w:pPr>
      <w:r w:rsidRPr="00533C32">
        <w:t xml:space="preserve">          $ref: 'TS29571_CommonData.yaml#/components/responses/403'</w:t>
      </w:r>
    </w:p>
    <w:p w14:paraId="43B155F2" w14:textId="77777777" w:rsidR="000260B1" w:rsidRDefault="000260B1" w:rsidP="000260B1">
      <w:pPr>
        <w:pStyle w:val="PL"/>
        <w:rPr>
          <w:lang w:eastAsia="zh-CN"/>
        </w:rPr>
      </w:pPr>
      <w:r w:rsidRPr="00533C32">
        <w:t xml:space="preserve">        default:</w:t>
      </w:r>
    </w:p>
    <w:p w14:paraId="053B0128"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3A7FFA6" w14:textId="77777777" w:rsidR="000260B1" w:rsidRDefault="000260B1" w:rsidP="000260B1">
      <w:pPr>
        <w:pStyle w:val="PL"/>
        <w:rPr>
          <w:lang w:eastAsia="zh-CN"/>
        </w:rPr>
      </w:pPr>
    </w:p>
    <w:p w14:paraId="1F074BEA" w14:textId="77777777" w:rsidR="000260B1" w:rsidRPr="00533C32" w:rsidRDefault="000260B1" w:rsidP="000260B1">
      <w:pPr>
        <w:pStyle w:val="PL"/>
      </w:pPr>
      <w:r w:rsidRPr="00533C32">
        <w:t xml:space="preserve">    delete:</w:t>
      </w:r>
    </w:p>
    <w:p w14:paraId="75F803DB" w14:textId="77777777" w:rsidR="000260B1" w:rsidRPr="00533C32" w:rsidRDefault="000260B1" w:rsidP="000260B1">
      <w:pPr>
        <w:pStyle w:val="PL"/>
      </w:pPr>
      <w:r w:rsidRPr="00533C32">
        <w:t xml:space="preserve">      summary: Deletes the 5GVnGroup</w:t>
      </w:r>
    </w:p>
    <w:p w14:paraId="46B8DD12" w14:textId="77777777" w:rsidR="000260B1" w:rsidRPr="00533C32" w:rsidRDefault="000260B1" w:rsidP="000260B1">
      <w:pPr>
        <w:pStyle w:val="PL"/>
      </w:pPr>
      <w:r w:rsidRPr="00533C32">
        <w:t xml:space="preserve">      operationId: Delete5GVnGroup</w:t>
      </w:r>
    </w:p>
    <w:p w14:paraId="3D05E6C3" w14:textId="77777777" w:rsidR="000260B1" w:rsidRPr="00533C32" w:rsidRDefault="000260B1" w:rsidP="000260B1">
      <w:pPr>
        <w:pStyle w:val="PL"/>
      </w:pPr>
      <w:r w:rsidRPr="00533C32">
        <w:t xml:space="preserve">      tags:</w:t>
      </w:r>
    </w:p>
    <w:p w14:paraId="26729DE9" w14:textId="77777777" w:rsidR="000260B1" w:rsidRDefault="000260B1" w:rsidP="000260B1">
      <w:pPr>
        <w:pStyle w:val="PL"/>
        <w:rPr>
          <w:lang w:eastAsia="zh-CN"/>
        </w:rPr>
      </w:pPr>
      <w:r w:rsidRPr="00533C32">
        <w:t xml:space="preserve">        - Delete 5GVnGroup</w:t>
      </w:r>
    </w:p>
    <w:p w14:paraId="1620A9AC" w14:textId="77777777" w:rsidR="000260B1" w:rsidRDefault="000260B1" w:rsidP="000260B1">
      <w:pPr>
        <w:pStyle w:val="PL"/>
      </w:pPr>
      <w:r>
        <w:t xml:space="preserve">      security:</w:t>
      </w:r>
    </w:p>
    <w:p w14:paraId="7E19DD88" w14:textId="77777777" w:rsidR="000260B1" w:rsidRDefault="000260B1" w:rsidP="000260B1">
      <w:pPr>
        <w:pStyle w:val="PL"/>
      </w:pPr>
      <w:r>
        <w:t xml:space="preserve">        - {}</w:t>
      </w:r>
    </w:p>
    <w:p w14:paraId="4154B77F" w14:textId="77777777" w:rsidR="000260B1" w:rsidRDefault="000260B1" w:rsidP="000260B1">
      <w:pPr>
        <w:pStyle w:val="PL"/>
      </w:pPr>
      <w:r>
        <w:t xml:space="preserve">        - oAuth2ClientCredentials:</w:t>
      </w:r>
    </w:p>
    <w:p w14:paraId="6A105E2C" w14:textId="77777777" w:rsidR="000260B1" w:rsidRDefault="000260B1" w:rsidP="000260B1">
      <w:pPr>
        <w:pStyle w:val="PL"/>
      </w:pPr>
      <w:r>
        <w:t xml:space="preserve">          - nudr-dr</w:t>
      </w:r>
    </w:p>
    <w:p w14:paraId="10F9B26D" w14:textId="77777777" w:rsidR="000260B1" w:rsidRDefault="000260B1" w:rsidP="000260B1">
      <w:pPr>
        <w:pStyle w:val="PL"/>
      </w:pPr>
      <w:r>
        <w:t xml:space="preserve">        - oAuth2ClientCredentials:</w:t>
      </w:r>
    </w:p>
    <w:p w14:paraId="563EBD6A" w14:textId="77777777" w:rsidR="000260B1" w:rsidRDefault="000260B1" w:rsidP="000260B1">
      <w:pPr>
        <w:pStyle w:val="PL"/>
      </w:pPr>
      <w:r>
        <w:t xml:space="preserve">          - nudr-dr</w:t>
      </w:r>
    </w:p>
    <w:p w14:paraId="3FF55FBA" w14:textId="77777777" w:rsidR="000260B1" w:rsidRPr="00533C32" w:rsidRDefault="000260B1" w:rsidP="000260B1">
      <w:pPr>
        <w:pStyle w:val="PL"/>
        <w:rPr>
          <w:lang w:eastAsia="zh-CN"/>
        </w:rPr>
      </w:pPr>
      <w:r>
        <w:t xml:space="preserve">          - nudr-dr:subscription-data</w:t>
      </w:r>
    </w:p>
    <w:p w14:paraId="436642B4" w14:textId="77777777" w:rsidR="000260B1" w:rsidRPr="00533C32" w:rsidRDefault="000260B1" w:rsidP="000260B1">
      <w:pPr>
        <w:pStyle w:val="PL"/>
      </w:pPr>
      <w:r w:rsidRPr="00533C32">
        <w:t xml:space="preserve">      parameters:</w:t>
      </w:r>
    </w:p>
    <w:p w14:paraId="4519CEF4" w14:textId="77777777" w:rsidR="000260B1" w:rsidRPr="00533C32" w:rsidRDefault="000260B1" w:rsidP="000260B1">
      <w:pPr>
        <w:pStyle w:val="PL"/>
      </w:pPr>
      <w:r w:rsidRPr="00533C32">
        <w:t xml:space="preserve">        - name: externalGroupId</w:t>
      </w:r>
    </w:p>
    <w:p w14:paraId="0A253F22" w14:textId="77777777" w:rsidR="000260B1" w:rsidRPr="00533C32" w:rsidRDefault="000260B1" w:rsidP="000260B1">
      <w:pPr>
        <w:pStyle w:val="PL"/>
      </w:pPr>
      <w:r w:rsidRPr="00533C32">
        <w:t xml:space="preserve">          in: path</w:t>
      </w:r>
    </w:p>
    <w:p w14:paraId="51F3C2AF" w14:textId="77777777" w:rsidR="000260B1" w:rsidRPr="00533C32" w:rsidRDefault="000260B1" w:rsidP="000260B1">
      <w:pPr>
        <w:pStyle w:val="PL"/>
      </w:pPr>
      <w:r w:rsidRPr="00533C32">
        <w:t xml:space="preserve">          required: true</w:t>
      </w:r>
    </w:p>
    <w:p w14:paraId="0F808A6B" w14:textId="77777777" w:rsidR="000260B1" w:rsidRPr="00533C32" w:rsidRDefault="000260B1" w:rsidP="000260B1">
      <w:pPr>
        <w:pStyle w:val="PL"/>
      </w:pPr>
      <w:r w:rsidRPr="00533C32">
        <w:t xml:space="preserve">          schema:</w:t>
      </w:r>
    </w:p>
    <w:p w14:paraId="514AF25A" w14:textId="77777777" w:rsidR="000260B1" w:rsidRPr="00533C32" w:rsidRDefault="000260B1" w:rsidP="000260B1">
      <w:pPr>
        <w:pStyle w:val="PL"/>
      </w:pPr>
      <w:r w:rsidRPr="00533C32">
        <w:t xml:space="preserve">            $ref: 'TS29503_Nudm_SDM.yaml#/components/schemas/ExtGroupId'</w:t>
      </w:r>
    </w:p>
    <w:p w14:paraId="43404B79" w14:textId="77777777" w:rsidR="000260B1" w:rsidRPr="00533C32" w:rsidRDefault="000260B1" w:rsidP="000260B1">
      <w:pPr>
        <w:pStyle w:val="PL"/>
      </w:pPr>
      <w:r w:rsidRPr="00533C32">
        <w:t xml:space="preserve">      responses:</w:t>
      </w:r>
    </w:p>
    <w:p w14:paraId="149C4690" w14:textId="77777777" w:rsidR="000260B1" w:rsidRPr="00533C32" w:rsidRDefault="000260B1" w:rsidP="000260B1">
      <w:pPr>
        <w:pStyle w:val="PL"/>
      </w:pPr>
      <w:r w:rsidRPr="00533C32">
        <w:t xml:space="preserve">        '204':</w:t>
      </w:r>
    </w:p>
    <w:p w14:paraId="4A4BC17A" w14:textId="77777777" w:rsidR="000260B1" w:rsidRDefault="000260B1" w:rsidP="000260B1">
      <w:pPr>
        <w:pStyle w:val="PL"/>
        <w:rPr>
          <w:lang w:eastAsia="zh-CN"/>
        </w:rPr>
      </w:pPr>
      <w:r w:rsidRPr="00533C32">
        <w:lastRenderedPageBreak/>
        <w:t xml:space="preserve">          description: Expected response to a successful group removal</w:t>
      </w:r>
    </w:p>
    <w:p w14:paraId="574A43E1" w14:textId="77777777" w:rsidR="000260B1" w:rsidRPr="00533C32" w:rsidRDefault="000260B1" w:rsidP="000260B1">
      <w:pPr>
        <w:pStyle w:val="PL"/>
      </w:pPr>
      <w:r w:rsidRPr="00533C32">
        <w:t xml:space="preserve">        default:</w:t>
      </w:r>
    </w:p>
    <w:p w14:paraId="571AF16B" w14:textId="77777777" w:rsidR="000260B1" w:rsidRPr="002E5CBA" w:rsidRDefault="000260B1" w:rsidP="000260B1">
      <w:pPr>
        <w:pStyle w:val="PL"/>
      </w:pPr>
      <w:r w:rsidRPr="002E5CBA">
        <w:t xml:space="preserve">          </w:t>
      </w:r>
      <w:r w:rsidRPr="001F14B1">
        <w:t>$ref: 'TS29571_CommonDat</w:t>
      </w:r>
      <w:r>
        <w:t>a.yaml#/components/responses/default</w:t>
      </w:r>
      <w:r w:rsidRPr="001F14B1">
        <w:t>'</w:t>
      </w:r>
    </w:p>
    <w:p w14:paraId="3FAC782D" w14:textId="77777777" w:rsidR="000260B1" w:rsidRPr="00810BBA" w:rsidRDefault="000260B1" w:rsidP="000260B1">
      <w:pPr>
        <w:pStyle w:val="PL"/>
        <w:rPr>
          <w:lang w:eastAsia="zh-CN"/>
        </w:rPr>
      </w:pPr>
    </w:p>
    <w:p w14:paraId="568B3C2D" w14:textId="77777777" w:rsidR="000260B1" w:rsidRPr="00533C32" w:rsidRDefault="000260B1" w:rsidP="000260B1">
      <w:pPr>
        <w:pStyle w:val="PL"/>
      </w:pPr>
      <w:r w:rsidRPr="00533C32">
        <w:t xml:space="preserve">    patch:</w:t>
      </w:r>
    </w:p>
    <w:p w14:paraId="36905E6B" w14:textId="77777777" w:rsidR="000260B1" w:rsidRPr="00533C32" w:rsidRDefault="000260B1" w:rsidP="000260B1">
      <w:pPr>
        <w:pStyle w:val="PL"/>
        <w:rPr>
          <w:lang w:eastAsia="zh-CN"/>
        </w:rPr>
      </w:pPr>
      <w:r w:rsidRPr="00533C32">
        <w:t xml:space="preserve">      summary: modify the 5GVnGroup</w:t>
      </w:r>
    </w:p>
    <w:p w14:paraId="5B830111" w14:textId="77777777" w:rsidR="000260B1" w:rsidRPr="00533C32" w:rsidRDefault="000260B1" w:rsidP="000260B1">
      <w:pPr>
        <w:pStyle w:val="PL"/>
      </w:pPr>
      <w:r w:rsidRPr="00533C32">
        <w:t xml:space="preserve">      operationId: Modify5GVnGroup</w:t>
      </w:r>
    </w:p>
    <w:p w14:paraId="4BCCCCFB" w14:textId="77777777" w:rsidR="000260B1" w:rsidRPr="00533C32" w:rsidRDefault="000260B1" w:rsidP="000260B1">
      <w:pPr>
        <w:pStyle w:val="PL"/>
      </w:pPr>
      <w:r w:rsidRPr="00533C32">
        <w:t xml:space="preserve">      tags:</w:t>
      </w:r>
    </w:p>
    <w:p w14:paraId="0AE090EE" w14:textId="77777777" w:rsidR="000260B1" w:rsidRDefault="000260B1" w:rsidP="000260B1">
      <w:pPr>
        <w:pStyle w:val="PL"/>
        <w:rPr>
          <w:lang w:eastAsia="zh-CN"/>
        </w:rPr>
      </w:pPr>
      <w:r w:rsidRPr="00533C32">
        <w:t xml:space="preserve">        - Modify 5GVnGroup</w:t>
      </w:r>
    </w:p>
    <w:p w14:paraId="6424A279" w14:textId="77777777" w:rsidR="000260B1" w:rsidRDefault="000260B1" w:rsidP="000260B1">
      <w:pPr>
        <w:pStyle w:val="PL"/>
      </w:pPr>
      <w:r>
        <w:t xml:space="preserve">      security:</w:t>
      </w:r>
    </w:p>
    <w:p w14:paraId="6C79D5A5" w14:textId="77777777" w:rsidR="000260B1" w:rsidRDefault="000260B1" w:rsidP="000260B1">
      <w:pPr>
        <w:pStyle w:val="PL"/>
      </w:pPr>
      <w:r>
        <w:t xml:space="preserve">        - {}</w:t>
      </w:r>
    </w:p>
    <w:p w14:paraId="1906050B" w14:textId="77777777" w:rsidR="000260B1" w:rsidRDefault="000260B1" w:rsidP="000260B1">
      <w:pPr>
        <w:pStyle w:val="PL"/>
      </w:pPr>
      <w:r>
        <w:t xml:space="preserve">        - oAuth2ClientCredentials:</w:t>
      </w:r>
    </w:p>
    <w:p w14:paraId="16FC3244" w14:textId="77777777" w:rsidR="000260B1" w:rsidRDefault="000260B1" w:rsidP="000260B1">
      <w:pPr>
        <w:pStyle w:val="PL"/>
      </w:pPr>
      <w:r>
        <w:t xml:space="preserve">          - nudr-dr</w:t>
      </w:r>
    </w:p>
    <w:p w14:paraId="6421282D" w14:textId="77777777" w:rsidR="000260B1" w:rsidRDefault="000260B1" w:rsidP="000260B1">
      <w:pPr>
        <w:pStyle w:val="PL"/>
      </w:pPr>
      <w:r>
        <w:t xml:space="preserve">        - oAuth2ClientCredentials:</w:t>
      </w:r>
    </w:p>
    <w:p w14:paraId="670F3F81" w14:textId="77777777" w:rsidR="000260B1" w:rsidRDefault="000260B1" w:rsidP="000260B1">
      <w:pPr>
        <w:pStyle w:val="PL"/>
      </w:pPr>
      <w:r>
        <w:t xml:space="preserve">          - nudr-dr</w:t>
      </w:r>
    </w:p>
    <w:p w14:paraId="4F042D0D" w14:textId="77777777" w:rsidR="000260B1" w:rsidRPr="00533C32" w:rsidRDefault="000260B1" w:rsidP="000260B1">
      <w:pPr>
        <w:pStyle w:val="PL"/>
        <w:rPr>
          <w:lang w:eastAsia="zh-CN"/>
        </w:rPr>
      </w:pPr>
      <w:r>
        <w:t xml:space="preserve">          - nudr-dr:subscription-data</w:t>
      </w:r>
    </w:p>
    <w:p w14:paraId="6E4128DB" w14:textId="77777777" w:rsidR="000260B1" w:rsidRPr="00533C32" w:rsidRDefault="000260B1" w:rsidP="000260B1">
      <w:pPr>
        <w:pStyle w:val="PL"/>
      </w:pPr>
      <w:r w:rsidRPr="00533C32">
        <w:t xml:space="preserve">      parameters:</w:t>
      </w:r>
    </w:p>
    <w:p w14:paraId="54C9514B" w14:textId="77777777" w:rsidR="000260B1" w:rsidRPr="00533C32" w:rsidRDefault="000260B1" w:rsidP="000260B1">
      <w:pPr>
        <w:pStyle w:val="PL"/>
      </w:pPr>
      <w:r w:rsidRPr="00533C32">
        <w:t xml:space="preserve">        - name: externalGroupId</w:t>
      </w:r>
    </w:p>
    <w:p w14:paraId="4A408E46" w14:textId="77777777" w:rsidR="000260B1" w:rsidRPr="00533C32" w:rsidRDefault="000260B1" w:rsidP="000260B1">
      <w:pPr>
        <w:pStyle w:val="PL"/>
      </w:pPr>
      <w:r w:rsidRPr="00533C32">
        <w:t xml:space="preserve">          in: path</w:t>
      </w:r>
    </w:p>
    <w:p w14:paraId="299F0014" w14:textId="77777777" w:rsidR="000260B1" w:rsidRPr="00533C32" w:rsidRDefault="000260B1" w:rsidP="000260B1">
      <w:pPr>
        <w:pStyle w:val="PL"/>
      </w:pPr>
      <w:r w:rsidRPr="00533C32">
        <w:t xml:space="preserve">          required: true</w:t>
      </w:r>
    </w:p>
    <w:p w14:paraId="53D2C147" w14:textId="77777777" w:rsidR="000260B1" w:rsidRPr="00533C32" w:rsidRDefault="000260B1" w:rsidP="000260B1">
      <w:pPr>
        <w:pStyle w:val="PL"/>
      </w:pPr>
      <w:r w:rsidRPr="00533C32">
        <w:t xml:space="preserve">          schema:</w:t>
      </w:r>
    </w:p>
    <w:p w14:paraId="574D9B9B" w14:textId="77777777" w:rsidR="000260B1" w:rsidRDefault="000260B1" w:rsidP="000260B1">
      <w:pPr>
        <w:pStyle w:val="PL"/>
        <w:rPr>
          <w:lang w:eastAsia="zh-CN"/>
        </w:rPr>
      </w:pPr>
      <w:r w:rsidRPr="00533C32">
        <w:t xml:space="preserve">            $ref: 'TS29503_Nudm_SDM.yaml#/components/schemas/ExtGroupId'</w:t>
      </w:r>
    </w:p>
    <w:p w14:paraId="575768D7" w14:textId="77777777" w:rsidR="000260B1" w:rsidRPr="002857AD" w:rsidRDefault="000260B1" w:rsidP="000260B1">
      <w:pPr>
        <w:pStyle w:val="PL"/>
      </w:pPr>
      <w:r w:rsidRPr="002857AD">
        <w:t xml:space="preserve">        - name: supported-features</w:t>
      </w:r>
    </w:p>
    <w:p w14:paraId="4F5DF0A6" w14:textId="77777777" w:rsidR="000260B1" w:rsidRPr="002857AD" w:rsidRDefault="000260B1" w:rsidP="000260B1">
      <w:pPr>
        <w:pStyle w:val="PL"/>
      </w:pPr>
      <w:r w:rsidRPr="002857AD">
        <w:t xml:space="preserve">          in: query</w:t>
      </w:r>
    </w:p>
    <w:p w14:paraId="61E5E366" w14:textId="77777777" w:rsidR="000260B1" w:rsidRPr="002857AD" w:rsidRDefault="000260B1" w:rsidP="000260B1">
      <w:pPr>
        <w:pStyle w:val="PL"/>
      </w:pPr>
      <w:r w:rsidRPr="002857AD">
        <w:t xml:space="preserve">          description: Features required to be supported by the target NF</w:t>
      </w:r>
    </w:p>
    <w:p w14:paraId="4B51AAC1" w14:textId="77777777" w:rsidR="000260B1" w:rsidRPr="002857AD" w:rsidRDefault="000260B1" w:rsidP="000260B1">
      <w:pPr>
        <w:pStyle w:val="PL"/>
      </w:pPr>
      <w:r w:rsidRPr="002857AD">
        <w:t xml:space="preserve">          schema:</w:t>
      </w:r>
    </w:p>
    <w:p w14:paraId="17107AC5" w14:textId="77777777" w:rsidR="000260B1" w:rsidRPr="00533C32" w:rsidRDefault="000260B1" w:rsidP="000260B1">
      <w:pPr>
        <w:pStyle w:val="PL"/>
        <w:rPr>
          <w:lang w:eastAsia="zh-CN"/>
        </w:rPr>
      </w:pPr>
      <w:r w:rsidRPr="002857AD">
        <w:t xml:space="preserve">            $ref: 'TS29571_CommonData.yaml#/components/schemas/SupportedFeatures'</w:t>
      </w:r>
    </w:p>
    <w:p w14:paraId="6E428412" w14:textId="77777777" w:rsidR="000260B1" w:rsidRPr="00533C32" w:rsidRDefault="000260B1" w:rsidP="000260B1">
      <w:pPr>
        <w:pStyle w:val="PL"/>
        <w:rPr>
          <w:lang w:eastAsia="zh-CN"/>
        </w:rPr>
      </w:pPr>
      <w:r w:rsidRPr="00533C32">
        <w:t xml:space="preserve">      requestBody:</w:t>
      </w:r>
    </w:p>
    <w:p w14:paraId="08D1A2B3" w14:textId="77777777" w:rsidR="000260B1" w:rsidRPr="00533C32" w:rsidRDefault="000260B1" w:rsidP="000260B1">
      <w:pPr>
        <w:pStyle w:val="PL"/>
      </w:pPr>
      <w:r w:rsidRPr="00533C32">
        <w:t xml:space="preserve">        content:</w:t>
      </w:r>
    </w:p>
    <w:p w14:paraId="6D5B5FC0" w14:textId="77777777" w:rsidR="000260B1" w:rsidRPr="00533C32" w:rsidRDefault="000260B1" w:rsidP="000260B1">
      <w:pPr>
        <w:pStyle w:val="PL"/>
      </w:pPr>
      <w:r w:rsidRPr="00533C32">
        <w:t xml:space="preserve">          application/json-patch+json:</w:t>
      </w:r>
    </w:p>
    <w:p w14:paraId="657547D4" w14:textId="77777777" w:rsidR="000260B1" w:rsidRPr="00533C32" w:rsidRDefault="000260B1" w:rsidP="000260B1">
      <w:pPr>
        <w:pStyle w:val="PL"/>
      </w:pPr>
      <w:r w:rsidRPr="00533C32">
        <w:t xml:space="preserve">            schema:</w:t>
      </w:r>
    </w:p>
    <w:p w14:paraId="5F516C40" w14:textId="77777777" w:rsidR="000260B1" w:rsidRPr="00533C32" w:rsidRDefault="000260B1" w:rsidP="000260B1">
      <w:pPr>
        <w:pStyle w:val="PL"/>
      </w:pPr>
      <w:r w:rsidRPr="00533C32">
        <w:t xml:space="preserve">              type: array</w:t>
      </w:r>
    </w:p>
    <w:p w14:paraId="51B2C417" w14:textId="77777777" w:rsidR="000260B1" w:rsidRPr="00533C32" w:rsidRDefault="000260B1" w:rsidP="000260B1">
      <w:pPr>
        <w:pStyle w:val="PL"/>
      </w:pPr>
      <w:r w:rsidRPr="00533C32">
        <w:t xml:space="preserve">              items:</w:t>
      </w:r>
    </w:p>
    <w:p w14:paraId="52199553" w14:textId="77777777" w:rsidR="000260B1" w:rsidRPr="00533C32" w:rsidRDefault="000260B1" w:rsidP="000260B1">
      <w:pPr>
        <w:pStyle w:val="PL"/>
      </w:pPr>
      <w:r w:rsidRPr="00533C32">
        <w:t xml:space="preserve">                $ref: 'TS29571_CommonData.yaml#/components/schemas/PatchItem'</w:t>
      </w:r>
    </w:p>
    <w:p w14:paraId="3A826B5E" w14:textId="77777777" w:rsidR="000260B1" w:rsidRPr="00533C32" w:rsidRDefault="000260B1" w:rsidP="000260B1">
      <w:pPr>
        <w:pStyle w:val="PL"/>
      </w:pPr>
      <w:r w:rsidRPr="00533C32">
        <w:t xml:space="preserve">        required: true</w:t>
      </w:r>
    </w:p>
    <w:p w14:paraId="385DC34D" w14:textId="77777777" w:rsidR="000260B1" w:rsidRPr="00533C32" w:rsidRDefault="000260B1" w:rsidP="000260B1">
      <w:pPr>
        <w:pStyle w:val="PL"/>
      </w:pPr>
      <w:r w:rsidRPr="00533C32">
        <w:t xml:space="preserve">      responses:</w:t>
      </w:r>
    </w:p>
    <w:p w14:paraId="001A25C3" w14:textId="77777777" w:rsidR="000260B1" w:rsidRPr="00533C32" w:rsidRDefault="000260B1" w:rsidP="000260B1">
      <w:pPr>
        <w:pStyle w:val="PL"/>
      </w:pPr>
      <w:r w:rsidRPr="00533C32">
        <w:t xml:space="preserve">        '204':</w:t>
      </w:r>
    </w:p>
    <w:p w14:paraId="06275394" w14:textId="77777777" w:rsidR="000260B1" w:rsidRPr="00533C32" w:rsidRDefault="000260B1" w:rsidP="000260B1">
      <w:pPr>
        <w:pStyle w:val="PL"/>
      </w:pPr>
      <w:r w:rsidRPr="00533C32">
        <w:t xml:space="preserve">          description: Expected response to a valid request</w:t>
      </w:r>
    </w:p>
    <w:p w14:paraId="2DBE0EEA" w14:textId="77777777" w:rsidR="000260B1" w:rsidRDefault="000260B1" w:rsidP="000260B1">
      <w:pPr>
        <w:pStyle w:val="PL"/>
        <w:rPr>
          <w:lang w:eastAsia="zh-CN"/>
        </w:rPr>
      </w:pPr>
      <w:r>
        <w:rPr>
          <w:rFonts w:hint="eastAsia"/>
          <w:lang w:eastAsia="zh-CN"/>
        </w:rPr>
        <w:t xml:space="preserve">        '200':</w:t>
      </w:r>
    </w:p>
    <w:p w14:paraId="6F4EE70E" w14:textId="77777777" w:rsidR="000260B1" w:rsidRPr="000B71E3" w:rsidRDefault="000260B1" w:rsidP="000260B1">
      <w:pPr>
        <w:pStyle w:val="PL"/>
      </w:pPr>
      <w:r w:rsidRPr="000B71E3">
        <w:t xml:space="preserve">          description: Expected response to a valid request</w:t>
      </w:r>
    </w:p>
    <w:p w14:paraId="4102F903" w14:textId="77777777" w:rsidR="000260B1" w:rsidRPr="000B71E3" w:rsidRDefault="000260B1" w:rsidP="000260B1">
      <w:pPr>
        <w:pStyle w:val="PL"/>
      </w:pPr>
      <w:r w:rsidRPr="000B71E3">
        <w:t xml:space="preserve">          content:</w:t>
      </w:r>
    </w:p>
    <w:p w14:paraId="2A17C022" w14:textId="77777777" w:rsidR="000260B1" w:rsidRPr="000B71E3" w:rsidRDefault="000260B1" w:rsidP="000260B1">
      <w:pPr>
        <w:pStyle w:val="PL"/>
      </w:pPr>
      <w:r w:rsidRPr="000B71E3">
        <w:t xml:space="preserve">            application/json:</w:t>
      </w:r>
    </w:p>
    <w:p w14:paraId="6C329C3C" w14:textId="77777777" w:rsidR="000260B1" w:rsidRPr="000B71E3" w:rsidRDefault="000260B1" w:rsidP="000260B1">
      <w:pPr>
        <w:pStyle w:val="PL"/>
      </w:pPr>
      <w:r w:rsidRPr="000B71E3">
        <w:t xml:space="preserve">              schema:</w:t>
      </w:r>
    </w:p>
    <w:p w14:paraId="6CA0995D"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68287074" w14:textId="77777777" w:rsidR="000260B1" w:rsidRPr="00533C32" w:rsidRDefault="000260B1" w:rsidP="000260B1">
      <w:pPr>
        <w:pStyle w:val="PL"/>
      </w:pPr>
      <w:r w:rsidRPr="00533C32">
        <w:t xml:space="preserve">        '403':</w:t>
      </w:r>
    </w:p>
    <w:p w14:paraId="726F1317" w14:textId="77777777" w:rsidR="000260B1" w:rsidRPr="00533C32" w:rsidRDefault="000260B1" w:rsidP="000260B1">
      <w:pPr>
        <w:pStyle w:val="PL"/>
      </w:pPr>
      <w:r w:rsidRPr="00533C32">
        <w:t xml:space="preserve">          description: modification is rejected</w:t>
      </w:r>
    </w:p>
    <w:p w14:paraId="2A3C4A59" w14:textId="77777777" w:rsidR="000260B1" w:rsidRPr="00533C32" w:rsidRDefault="000260B1" w:rsidP="000260B1">
      <w:pPr>
        <w:pStyle w:val="PL"/>
      </w:pPr>
      <w:r w:rsidRPr="00533C32">
        <w:t xml:space="preserve">          content:</w:t>
      </w:r>
    </w:p>
    <w:p w14:paraId="65FD0EDF" w14:textId="77777777" w:rsidR="000260B1" w:rsidRPr="00533C32" w:rsidRDefault="000260B1" w:rsidP="000260B1">
      <w:pPr>
        <w:pStyle w:val="PL"/>
      </w:pPr>
      <w:r w:rsidRPr="00533C32">
        <w:t xml:space="preserve">            application/problem+json:</w:t>
      </w:r>
    </w:p>
    <w:p w14:paraId="38307959" w14:textId="77777777" w:rsidR="000260B1" w:rsidRPr="00533C32" w:rsidRDefault="000260B1" w:rsidP="000260B1">
      <w:pPr>
        <w:pStyle w:val="PL"/>
      </w:pPr>
      <w:r w:rsidRPr="00533C32">
        <w:t xml:space="preserve">              schema:</w:t>
      </w:r>
    </w:p>
    <w:p w14:paraId="36AC1A3B" w14:textId="77777777" w:rsidR="000260B1" w:rsidRPr="00533C32" w:rsidRDefault="000260B1" w:rsidP="000260B1">
      <w:pPr>
        <w:pStyle w:val="PL"/>
      </w:pPr>
      <w:r w:rsidRPr="00533C32">
        <w:t xml:space="preserve">                $ref: 'TS29571_CommonData.yaml#/components/schemas/ProblemDetails'</w:t>
      </w:r>
    </w:p>
    <w:p w14:paraId="03772D8B" w14:textId="77777777" w:rsidR="000260B1" w:rsidRDefault="000260B1" w:rsidP="000260B1">
      <w:pPr>
        <w:pStyle w:val="PL"/>
        <w:rPr>
          <w:lang w:eastAsia="zh-CN"/>
        </w:rPr>
      </w:pPr>
      <w:r w:rsidRPr="00533C32">
        <w:t xml:space="preserve">        default:</w:t>
      </w:r>
    </w:p>
    <w:p w14:paraId="0E1AD46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65297DB" w14:textId="77777777" w:rsidR="000260B1" w:rsidRDefault="000260B1" w:rsidP="000260B1">
      <w:pPr>
        <w:pStyle w:val="PL"/>
        <w:rPr>
          <w:lang w:eastAsia="zh-CN"/>
        </w:rPr>
      </w:pPr>
    </w:p>
    <w:p w14:paraId="199887C0" w14:textId="77777777" w:rsidR="000260B1" w:rsidRPr="00533C32" w:rsidRDefault="000260B1" w:rsidP="000260B1">
      <w:pPr>
        <w:pStyle w:val="PL"/>
      </w:pPr>
      <w:r w:rsidRPr="00533C32">
        <w:t xml:space="preserve">    get:</w:t>
      </w:r>
    </w:p>
    <w:p w14:paraId="0B9C8667" w14:textId="77777777" w:rsidR="000260B1" w:rsidRPr="00533C32" w:rsidRDefault="000260B1" w:rsidP="000260B1">
      <w:pPr>
        <w:pStyle w:val="PL"/>
      </w:pPr>
      <w:r w:rsidRPr="00533C32">
        <w:t xml:space="preserve">      summary: Retrieve a 5GVnGroup configuration</w:t>
      </w:r>
    </w:p>
    <w:p w14:paraId="0EDCD2FF" w14:textId="77777777" w:rsidR="000260B1" w:rsidRPr="00533C32" w:rsidRDefault="000260B1" w:rsidP="000260B1">
      <w:pPr>
        <w:pStyle w:val="PL"/>
      </w:pPr>
      <w:r w:rsidRPr="00533C32">
        <w:t xml:space="preserve">      operationId: Get5GVnGroupConfiguration</w:t>
      </w:r>
    </w:p>
    <w:p w14:paraId="48972F3E" w14:textId="77777777" w:rsidR="000260B1" w:rsidRPr="00533C32" w:rsidRDefault="000260B1" w:rsidP="000260B1">
      <w:pPr>
        <w:pStyle w:val="PL"/>
      </w:pPr>
      <w:r w:rsidRPr="00533C32">
        <w:t xml:space="preserve">      tags:</w:t>
      </w:r>
    </w:p>
    <w:p w14:paraId="6AFC369C" w14:textId="77777777" w:rsidR="000260B1" w:rsidRDefault="000260B1" w:rsidP="000260B1">
      <w:pPr>
        <w:pStyle w:val="PL"/>
        <w:rPr>
          <w:lang w:eastAsia="zh-CN"/>
        </w:rPr>
      </w:pPr>
      <w:r w:rsidRPr="00533C32">
        <w:t xml:space="preserve">        - Query 5GVnGroupConfiguration (Document)</w:t>
      </w:r>
    </w:p>
    <w:p w14:paraId="68C7FDC0" w14:textId="77777777" w:rsidR="000260B1" w:rsidRDefault="000260B1" w:rsidP="000260B1">
      <w:pPr>
        <w:pStyle w:val="PL"/>
      </w:pPr>
      <w:r>
        <w:t xml:space="preserve">      security:</w:t>
      </w:r>
    </w:p>
    <w:p w14:paraId="5B5E8AFC" w14:textId="77777777" w:rsidR="000260B1" w:rsidRDefault="000260B1" w:rsidP="000260B1">
      <w:pPr>
        <w:pStyle w:val="PL"/>
      </w:pPr>
      <w:r>
        <w:t xml:space="preserve">        - {}</w:t>
      </w:r>
    </w:p>
    <w:p w14:paraId="5506D663" w14:textId="77777777" w:rsidR="000260B1" w:rsidRDefault="000260B1" w:rsidP="000260B1">
      <w:pPr>
        <w:pStyle w:val="PL"/>
      </w:pPr>
      <w:r>
        <w:t xml:space="preserve">        - oAuth2ClientCredentials:</w:t>
      </w:r>
    </w:p>
    <w:p w14:paraId="025B82F0" w14:textId="77777777" w:rsidR="000260B1" w:rsidRDefault="000260B1" w:rsidP="000260B1">
      <w:pPr>
        <w:pStyle w:val="PL"/>
      </w:pPr>
      <w:r>
        <w:t xml:space="preserve">          - nudr-dr</w:t>
      </w:r>
    </w:p>
    <w:p w14:paraId="0BBAE50B" w14:textId="77777777" w:rsidR="000260B1" w:rsidRDefault="000260B1" w:rsidP="000260B1">
      <w:pPr>
        <w:pStyle w:val="PL"/>
      </w:pPr>
      <w:r>
        <w:t xml:space="preserve">        - oAuth2ClientCredentials:</w:t>
      </w:r>
    </w:p>
    <w:p w14:paraId="1BF17ECA" w14:textId="77777777" w:rsidR="000260B1" w:rsidRDefault="000260B1" w:rsidP="000260B1">
      <w:pPr>
        <w:pStyle w:val="PL"/>
      </w:pPr>
      <w:r>
        <w:t xml:space="preserve">          - nudr-dr</w:t>
      </w:r>
    </w:p>
    <w:p w14:paraId="1A99C0CD" w14:textId="77777777" w:rsidR="000260B1" w:rsidRPr="00533C32" w:rsidRDefault="000260B1" w:rsidP="000260B1">
      <w:pPr>
        <w:pStyle w:val="PL"/>
        <w:rPr>
          <w:lang w:eastAsia="zh-CN"/>
        </w:rPr>
      </w:pPr>
      <w:r>
        <w:t xml:space="preserve">          - nudr-dr:subscription-data</w:t>
      </w:r>
    </w:p>
    <w:p w14:paraId="17863042" w14:textId="77777777" w:rsidR="000260B1" w:rsidRPr="00533C32" w:rsidRDefault="000260B1" w:rsidP="000260B1">
      <w:pPr>
        <w:pStyle w:val="PL"/>
      </w:pPr>
      <w:r w:rsidRPr="00533C32">
        <w:t xml:space="preserve">      parameters:</w:t>
      </w:r>
    </w:p>
    <w:p w14:paraId="11F62384" w14:textId="77777777" w:rsidR="000260B1" w:rsidRPr="00533C32" w:rsidRDefault="000260B1" w:rsidP="000260B1">
      <w:pPr>
        <w:pStyle w:val="PL"/>
      </w:pPr>
      <w:r w:rsidRPr="00533C32">
        <w:t xml:space="preserve">        - name: externalGroupId</w:t>
      </w:r>
    </w:p>
    <w:p w14:paraId="2ABD3E62" w14:textId="77777777" w:rsidR="000260B1" w:rsidRPr="00533C32" w:rsidRDefault="000260B1" w:rsidP="000260B1">
      <w:pPr>
        <w:pStyle w:val="PL"/>
      </w:pPr>
      <w:r w:rsidRPr="00533C32">
        <w:t xml:space="preserve">          in: path</w:t>
      </w:r>
    </w:p>
    <w:p w14:paraId="390EF302" w14:textId="77777777" w:rsidR="000260B1" w:rsidRPr="00533C32" w:rsidRDefault="000260B1" w:rsidP="000260B1">
      <w:pPr>
        <w:pStyle w:val="PL"/>
      </w:pPr>
      <w:r w:rsidRPr="00533C32">
        <w:t xml:space="preserve">          required: true</w:t>
      </w:r>
    </w:p>
    <w:p w14:paraId="0D8D54CE" w14:textId="77777777" w:rsidR="000260B1" w:rsidRPr="00533C32" w:rsidRDefault="000260B1" w:rsidP="000260B1">
      <w:pPr>
        <w:pStyle w:val="PL"/>
      </w:pPr>
      <w:r w:rsidRPr="00533C32">
        <w:t xml:space="preserve">          schema:</w:t>
      </w:r>
    </w:p>
    <w:p w14:paraId="01FB2022" w14:textId="77777777" w:rsidR="000260B1" w:rsidRPr="00533C32" w:rsidRDefault="000260B1" w:rsidP="000260B1">
      <w:pPr>
        <w:pStyle w:val="PL"/>
      </w:pPr>
      <w:r w:rsidRPr="00533C32">
        <w:t xml:space="preserve">            $ref: 'TS29503_Nudm_SDM.yaml#/components/schemas/ExtGroupId'</w:t>
      </w:r>
    </w:p>
    <w:p w14:paraId="1A0C5BCC" w14:textId="77777777" w:rsidR="000260B1" w:rsidRPr="00533C32" w:rsidRDefault="000260B1" w:rsidP="000260B1">
      <w:pPr>
        <w:pStyle w:val="PL"/>
      </w:pPr>
      <w:r w:rsidRPr="00533C32">
        <w:t xml:space="preserve">      responses:</w:t>
      </w:r>
    </w:p>
    <w:p w14:paraId="672A515D" w14:textId="77777777" w:rsidR="000260B1" w:rsidRPr="00533C32" w:rsidRDefault="000260B1" w:rsidP="000260B1">
      <w:pPr>
        <w:pStyle w:val="PL"/>
      </w:pPr>
      <w:r w:rsidRPr="00533C32">
        <w:t xml:space="preserve">        '200':</w:t>
      </w:r>
    </w:p>
    <w:p w14:paraId="5D804CBA" w14:textId="77777777" w:rsidR="000260B1" w:rsidRPr="00533C32" w:rsidRDefault="000260B1" w:rsidP="000260B1">
      <w:pPr>
        <w:pStyle w:val="PL"/>
      </w:pPr>
      <w:r w:rsidRPr="00533C32">
        <w:t xml:space="preserve">          description: OK</w:t>
      </w:r>
    </w:p>
    <w:p w14:paraId="1E0C63A6" w14:textId="77777777" w:rsidR="000260B1" w:rsidRPr="00533C32" w:rsidRDefault="000260B1" w:rsidP="000260B1">
      <w:pPr>
        <w:pStyle w:val="PL"/>
      </w:pPr>
      <w:r w:rsidRPr="00533C32">
        <w:t xml:space="preserve">          content:</w:t>
      </w:r>
    </w:p>
    <w:p w14:paraId="5C57963E" w14:textId="77777777" w:rsidR="000260B1" w:rsidRPr="00533C32" w:rsidRDefault="000260B1" w:rsidP="000260B1">
      <w:pPr>
        <w:pStyle w:val="PL"/>
      </w:pPr>
      <w:r w:rsidRPr="00533C32">
        <w:t xml:space="preserve">            application/json:</w:t>
      </w:r>
    </w:p>
    <w:p w14:paraId="272BB88B" w14:textId="77777777" w:rsidR="000260B1" w:rsidRPr="00533C32" w:rsidRDefault="000260B1" w:rsidP="000260B1">
      <w:pPr>
        <w:pStyle w:val="PL"/>
      </w:pPr>
      <w:r w:rsidRPr="00533C32">
        <w:t xml:space="preserve">              schema:</w:t>
      </w:r>
    </w:p>
    <w:p w14:paraId="5353752D" w14:textId="77777777" w:rsidR="000260B1" w:rsidRPr="00533C32" w:rsidRDefault="000260B1" w:rsidP="000260B1">
      <w:pPr>
        <w:pStyle w:val="PL"/>
      </w:pPr>
      <w:r w:rsidRPr="00533C32">
        <w:t xml:space="preserve">                $ref: 'TS29503_Nudm_PP.yaml#/components/schemas/5GVnGroupConfiguration'</w:t>
      </w:r>
    </w:p>
    <w:p w14:paraId="43C32088" w14:textId="77777777" w:rsidR="000260B1" w:rsidRDefault="000260B1" w:rsidP="000260B1">
      <w:pPr>
        <w:pStyle w:val="PL"/>
        <w:rPr>
          <w:lang w:eastAsia="zh-CN"/>
        </w:rPr>
      </w:pPr>
      <w:r w:rsidRPr="00533C32">
        <w:lastRenderedPageBreak/>
        <w:t xml:space="preserve">        default:</w:t>
      </w:r>
    </w:p>
    <w:p w14:paraId="2FC3CB70"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5604CDA" w14:textId="77777777" w:rsidR="000260B1" w:rsidRDefault="000260B1" w:rsidP="000260B1">
      <w:pPr>
        <w:pStyle w:val="PL"/>
        <w:rPr>
          <w:lang w:eastAsia="zh-CN"/>
        </w:rPr>
      </w:pPr>
    </w:p>
    <w:p w14:paraId="5A70ED68" w14:textId="77777777" w:rsidR="000260B1" w:rsidRPr="00533C32" w:rsidRDefault="000260B1" w:rsidP="000260B1">
      <w:pPr>
        <w:pStyle w:val="PL"/>
      </w:pPr>
      <w:r w:rsidRPr="00533C32">
        <w:t xml:space="preserve">  /subscription-data/{</w:t>
      </w:r>
      <w:r w:rsidRPr="00533C32">
        <w:rPr>
          <w:lang w:eastAsia="zh-CN"/>
        </w:rPr>
        <w:t>ueId</w:t>
      </w:r>
      <w:r w:rsidRPr="00533C32">
        <w:t>}/</w:t>
      </w:r>
      <w:r>
        <w:t>lcs-privacy</w:t>
      </w:r>
      <w:r w:rsidRPr="00533C32">
        <w:t>-data:</w:t>
      </w:r>
    </w:p>
    <w:p w14:paraId="3950A10C" w14:textId="77777777" w:rsidR="000260B1" w:rsidRPr="00533C32" w:rsidRDefault="000260B1" w:rsidP="000260B1">
      <w:pPr>
        <w:pStyle w:val="PL"/>
      </w:pPr>
      <w:r w:rsidRPr="00533C32">
        <w:t xml:space="preserve">    get:</w:t>
      </w:r>
    </w:p>
    <w:p w14:paraId="653F2345" w14:textId="77777777" w:rsidR="000260B1" w:rsidRPr="00533C32" w:rsidRDefault="000260B1" w:rsidP="000260B1">
      <w:pPr>
        <w:pStyle w:val="PL"/>
      </w:pPr>
      <w:r w:rsidRPr="00533C32">
        <w:t xml:space="preserve">      summary: </w:t>
      </w:r>
      <w:r>
        <w:t>Retrieves the LCS Privacy</w:t>
      </w:r>
      <w:r w:rsidRPr="00533C32">
        <w:t xml:space="preserve"> subscription data of a UE</w:t>
      </w:r>
    </w:p>
    <w:p w14:paraId="42390D12" w14:textId="77777777" w:rsidR="000260B1" w:rsidRPr="00533C32" w:rsidRDefault="000260B1" w:rsidP="000260B1">
      <w:pPr>
        <w:pStyle w:val="PL"/>
      </w:pPr>
      <w:r>
        <w:t xml:space="preserve">      operationId: QueryLcsPrivacy</w:t>
      </w:r>
      <w:r w:rsidRPr="00533C32">
        <w:t>Data</w:t>
      </w:r>
    </w:p>
    <w:p w14:paraId="21B740CF" w14:textId="77777777" w:rsidR="000260B1" w:rsidRPr="00533C32" w:rsidRDefault="000260B1" w:rsidP="000260B1">
      <w:pPr>
        <w:pStyle w:val="PL"/>
      </w:pPr>
      <w:r w:rsidRPr="00533C32">
        <w:t xml:space="preserve">      tags:</w:t>
      </w:r>
    </w:p>
    <w:p w14:paraId="0E3E13CD" w14:textId="77777777" w:rsidR="000260B1" w:rsidRDefault="000260B1" w:rsidP="000260B1">
      <w:pPr>
        <w:pStyle w:val="PL"/>
        <w:rPr>
          <w:lang w:eastAsia="zh-CN"/>
        </w:rPr>
      </w:pPr>
      <w:r>
        <w:t xml:space="preserve">        - LCS Privacy</w:t>
      </w:r>
      <w:r w:rsidRPr="00533C32">
        <w:t xml:space="preserve"> Subscription Data</w:t>
      </w:r>
    </w:p>
    <w:p w14:paraId="7E8A67B3" w14:textId="77777777" w:rsidR="000260B1" w:rsidRDefault="000260B1" w:rsidP="000260B1">
      <w:pPr>
        <w:pStyle w:val="PL"/>
      </w:pPr>
      <w:r>
        <w:t xml:space="preserve">      security:</w:t>
      </w:r>
    </w:p>
    <w:p w14:paraId="1EB94221" w14:textId="77777777" w:rsidR="000260B1" w:rsidRDefault="000260B1" w:rsidP="000260B1">
      <w:pPr>
        <w:pStyle w:val="PL"/>
      </w:pPr>
      <w:r>
        <w:t xml:space="preserve">        - {}</w:t>
      </w:r>
    </w:p>
    <w:p w14:paraId="442AA875" w14:textId="77777777" w:rsidR="000260B1" w:rsidRDefault="000260B1" w:rsidP="000260B1">
      <w:pPr>
        <w:pStyle w:val="PL"/>
      </w:pPr>
      <w:r>
        <w:t xml:space="preserve">        - oAuth2ClientCredentials:</w:t>
      </w:r>
    </w:p>
    <w:p w14:paraId="338D5A62" w14:textId="77777777" w:rsidR="000260B1" w:rsidRDefault="000260B1" w:rsidP="000260B1">
      <w:pPr>
        <w:pStyle w:val="PL"/>
      </w:pPr>
      <w:r>
        <w:t xml:space="preserve">          - nudr-dr</w:t>
      </w:r>
    </w:p>
    <w:p w14:paraId="50D13F30" w14:textId="77777777" w:rsidR="000260B1" w:rsidRDefault="000260B1" w:rsidP="000260B1">
      <w:pPr>
        <w:pStyle w:val="PL"/>
      </w:pPr>
      <w:r>
        <w:t xml:space="preserve">        - oAuth2ClientCredentials:</w:t>
      </w:r>
    </w:p>
    <w:p w14:paraId="0671E943" w14:textId="77777777" w:rsidR="000260B1" w:rsidRDefault="000260B1" w:rsidP="000260B1">
      <w:pPr>
        <w:pStyle w:val="PL"/>
      </w:pPr>
      <w:r>
        <w:t xml:space="preserve">          - nudr-dr</w:t>
      </w:r>
    </w:p>
    <w:p w14:paraId="5B0E5421" w14:textId="77777777" w:rsidR="000260B1" w:rsidRPr="00533C32" w:rsidRDefault="000260B1" w:rsidP="000260B1">
      <w:pPr>
        <w:pStyle w:val="PL"/>
        <w:rPr>
          <w:lang w:eastAsia="zh-CN"/>
        </w:rPr>
      </w:pPr>
      <w:r>
        <w:t xml:space="preserve">          - nudr-dr:subscription-data</w:t>
      </w:r>
    </w:p>
    <w:p w14:paraId="4FBE56F2" w14:textId="77777777" w:rsidR="000260B1" w:rsidRPr="00533C32" w:rsidRDefault="000260B1" w:rsidP="000260B1">
      <w:pPr>
        <w:pStyle w:val="PL"/>
      </w:pPr>
      <w:r w:rsidRPr="00533C32">
        <w:t xml:space="preserve">      parameters:</w:t>
      </w:r>
    </w:p>
    <w:p w14:paraId="541A5D67" w14:textId="77777777" w:rsidR="000260B1" w:rsidRPr="00533C32" w:rsidRDefault="000260B1" w:rsidP="000260B1">
      <w:pPr>
        <w:pStyle w:val="PL"/>
      </w:pPr>
      <w:r w:rsidRPr="00533C32">
        <w:t xml:space="preserve">        - name: ueId</w:t>
      </w:r>
    </w:p>
    <w:p w14:paraId="127E09F1" w14:textId="77777777" w:rsidR="000260B1" w:rsidRPr="00533C32" w:rsidRDefault="000260B1" w:rsidP="000260B1">
      <w:pPr>
        <w:pStyle w:val="PL"/>
      </w:pPr>
      <w:r w:rsidRPr="00533C32">
        <w:t xml:space="preserve">          in: path</w:t>
      </w:r>
    </w:p>
    <w:p w14:paraId="08502E02" w14:textId="77777777" w:rsidR="000260B1" w:rsidRPr="00533C32" w:rsidRDefault="000260B1" w:rsidP="000260B1">
      <w:pPr>
        <w:pStyle w:val="PL"/>
      </w:pPr>
      <w:r w:rsidRPr="00533C32">
        <w:t xml:space="preserve">          description: UE id</w:t>
      </w:r>
    </w:p>
    <w:p w14:paraId="0701B2D6" w14:textId="77777777" w:rsidR="000260B1" w:rsidRPr="00533C32" w:rsidRDefault="000260B1" w:rsidP="000260B1">
      <w:pPr>
        <w:pStyle w:val="PL"/>
      </w:pPr>
      <w:r w:rsidRPr="00533C32">
        <w:t xml:space="preserve">          required: true</w:t>
      </w:r>
    </w:p>
    <w:p w14:paraId="67366061" w14:textId="77777777" w:rsidR="000260B1" w:rsidRPr="00533C32" w:rsidRDefault="000260B1" w:rsidP="000260B1">
      <w:pPr>
        <w:pStyle w:val="PL"/>
      </w:pPr>
      <w:r w:rsidRPr="00533C32">
        <w:t xml:space="preserve">          schema:</w:t>
      </w:r>
    </w:p>
    <w:p w14:paraId="2C1C62A0" w14:textId="77777777" w:rsidR="000260B1" w:rsidRPr="00533C32" w:rsidRDefault="000260B1" w:rsidP="000260B1">
      <w:pPr>
        <w:pStyle w:val="PL"/>
      </w:pPr>
      <w:r w:rsidRPr="00533C32">
        <w:t xml:space="preserve">            $ref: 'TS29571_CommonData.yaml#/components/schemas/VarUeId'</w:t>
      </w:r>
    </w:p>
    <w:p w14:paraId="5800517D" w14:textId="77777777" w:rsidR="000260B1" w:rsidRPr="00533C32" w:rsidRDefault="000260B1" w:rsidP="000260B1">
      <w:pPr>
        <w:pStyle w:val="PL"/>
        <w:rPr>
          <w:lang w:eastAsia="zh-CN"/>
        </w:rPr>
      </w:pPr>
      <w:r w:rsidRPr="00533C32">
        <w:rPr>
          <w:lang w:eastAsia="zh-CN"/>
        </w:rPr>
        <w:t xml:space="preserve">        - name: fields</w:t>
      </w:r>
    </w:p>
    <w:p w14:paraId="1F431F8C" w14:textId="77777777" w:rsidR="000260B1" w:rsidRPr="00533C32" w:rsidRDefault="000260B1" w:rsidP="000260B1">
      <w:pPr>
        <w:pStyle w:val="PL"/>
        <w:rPr>
          <w:lang w:eastAsia="zh-CN"/>
        </w:rPr>
      </w:pPr>
      <w:r w:rsidRPr="00533C32">
        <w:rPr>
          <w:lang w:eastAsia="zh-CN"/>
        </w:rPr>
        <w:t xml:space="preserve">          in: query</w:t>
      </w:r>
    </w:p>
    <w:p w14:paraId="6D1E105A" w14:textId="77777777" w:rsidR="000260B1" w:rsidRPr="00533C32" w:rsidRDefault="000260B1" w:rsidP="000260B1">
      <w:pPr>
        <w:pStyle w:val="PL"/>
        <w:rPr>
          <w:lang w:eastAsia="zh-CN"/>
        </w:rPr>
      </w:pPr>
      <w:r w:rsidRPr="00533C32">
        <w:rPr>
          <w:lang w:eastAsia="zh-CN"/>
        </w:rPr>
        <w:t xml:space="preserve">          description: attributes to be retrieved</w:t>
      </w:r>
    </w:p>
    <w:p w14:paraId="35664C60" w14:textId="77777777" w:rsidR="000260B1" w:rsidRPr="00533C32" w:rsidRDefault="000260B1" w:rsidP="000260B1">
      <w:pPr>
        <w:pStyle w:val="PL"/>
        <w:rPr>
          <w:lang w:eastAsia="zh-CN"/>
        </w:rPr>
      </w:pPr>
      <w:r w:rsidRPr="00533C32">
        <w:rPr>
          <w:lang w:eastAsia="zh-CN"/>
        </w:rPr>
        <w:t xml:space="preserve">          required: false</w:t>
      </w:r>
    </w:p>
    <w:p w14:paraId="308CC622" w14:textId="77777777" w:rsidR="000260B1" w:rsidRPr="00533C32" w:rsidRDefault="000260B1" w:rsidP="000260B1">
      <w:pPr>
        <w:pStyle w:val="PL"/>
        <w:rPr>
          <w:lang w:eastAsia="zh-CN"/>
        </w:rPr>
      </w:pPr>
      <w:r w:rsidRPr="00533C32">
        <w:rPr>
          <w:lang w:eastAsia="zh-CN"/>
        </w:rPr>
        <w:t xml:space="preserve">          schema:</w:t>
      </w:r>
    </w:p>
    <w:p w14:paraId="2399D63A" w14:textId="77777777" w:rsidR="000260B1" w:rsidRPr="00533C32" w:rsidRDefault="000260B1" w:rsidP="000260B1">
      <w:pPr>
        <w:pStyle w:val="PL"/>
        <w:rPr>
          <w:lang w:eastAsia="zh-CN"/>
        </w:rPr>
      </w:pPr>
      <w:r w:rsidRPr="00533C32">
        <w:rPr>
          <w:lang w:eastAsia="zh-CN"/>
        </w:rPr>
        <w:t xml:space="preserve">            type: array</w:t>
      </w:r>
    </w:p>
    <w:p w14:paraId="5FBC3AAC" w14:textId="77777777" w:rsidR="000260B1" w:rsidRPr="00533C32" w:rsidRDefault="000260B1" w:rsidP="000260B1">
      <w:pPr>
        <w:pStyle w:val="PL"/>
        <w:rPr>
          <w:lang w:eastAsia="zh-CN"/>
        </w:rPr>
      </w:pPr>
      <w:r w:rsidRPr="00533C32">
        <w:rPr>
          <w:lang w:eastAsia="zh-CN"/>
        </w:rPr>
        <w:t xml:space="preserve">            items:</w:t>
      </w:r>
    </w:p>
    <w:p w14:paraId="5323BCE3" w14:textId="77777777" w:rsidR="000260B1" w:rsidRPr="00533C32" w:rsidRDefault="000260B1" w:rsidP="000260B1">
      <w:pPr>
        <w:pStyle w:val="PL"/>
        <w:rPr>
          <w:lang w:eastAsia="zh-CN"/>
        </w:rPr>
      </w:pPr>
      <w:r w:rsidRPr="00533C32">
        <w:rPr>
          <w:lang w:eastAsia="zh-CN"/>
        </w:rPr>
        <w:t xml:space="preserve">              type: string</w:t>
      </w:r>
    </w:p>
    <w:p w14:paraId="1D123997" w14:textId="77777777" w:rsidR="000260B1" w:rsidRPr="00533C32" w:rsidRDefault="000260B1" w:rsidP="000260B1">
      <w:pPr>
        <w:pStyle w:val="PL"/>
        <w:rPr>
          <w:lang w:eastAsia="zh-CN"/>
        </w:rPr>
      </w:pPr>
      <w:r w:rsidRPr="00533C32">
        <w:rPr>
          <w:lang w:eastAsia="zh-CN"/>
        </w:rPr>
        <w:t xml:space="preserve">            minItems: 1</w:t>
      </w:r>
    </w:p>
    <w:p w14:paraId="5F3829A0" w14:textId="77777777" w:rsidR="000260B1" w:rsidRPr="00533C32" w:rsidRDefault="000260B1" w:rsidP="000260B1">
      <w:pPr>
        <w:pStyle w:val="PL"/>
      </w:pPr>
      <w:r w:rsidRPr="00533C32">
        <w:t xml:space="preserve">          style: form</w:t>
      </w:r>
    </w:p>
    <w:p w14:paraId="08A1BBD1" w14:textId="77777777" w:rsidR="000260B1" w:rsidRPr="00533C32" w:rsidRDefault="000260B1" w:rsidP="000260B1">
      <w:pPr>
        <w:pStyle w:val="PL"/>
        <w:rPr>
          <w:lang w:eastAsia="zh-CN"/>
        </w:rPr>
      </w:pPr>
      <w:r w:rsidRPr="00533C32">
        <w:t xml:space="preserve">          explode: false</w:t>
      </w:r>
    </w:p>
    <w:p w14:paraId="3FAEE87D" w14:textId="77777777" w:rsidR="000260B1" w:rsidRPr="00533C32" w:rsidRDefault="000260B1" w:rsidP="000260B1">
      <w:pPr>
        <w:pStyle w:val="PL"/>
      </w:pPr>
      <w:r w:rsidRPr="00533C32">
        <w:t xml:space="preserve">        - name: supported-features</w:t>
      </w:r>
    </w:p>
    <w:p w14:paraId="3419D9A7" w14:textId="77777777" w:rsidR="000260B1" w:rsidRPr="00533C32" w:rsidRDefault="000260B1" w:rsidP="000260B1">
      <w:pPr>
        <w:pStyle w:val="PL"/>
      </w:pPr>
      <w:r w:rsidRPr="00533C32">
        <w:t xml:space="preserve">          in: query</w:t>
      </w:r>
    </w:p>
    <w:p w14:paraId="5EBFB821" w14:textId="77777777" w:rsidR="000260B1" w:rsidRPr="00533C32" w:rsidRDefault="000260B1" w:rsidP="000260B1">
      <w:pPr>
        <w:pStyle w:val="PL"/>
      </w:pPr>
      <w:r w:rsidRPr="00533C32">
        <w:t xml:space="preserve">          description: Supported Features</w:t>
      </w:r>
    </w:p>
    <w:p w14:paraId="7C07A95E" w14:textId="77777777" w:rsidR="000260B1" w:rsidRPr="00533C32" w:rsidRDefault="000260B1" w:rsidP="000260B1">
      <w:pPr>
        <w:pStyle w:val="PL"/>
      </w:pPr>
      <w:r w:rsidRPr="00533C32">
        <w:t xml:space="preserve">          schema:</w:t>
      </w:r>
    </w:p>
    <w:p w14:paraId="4CF9841E" w14:textId="77777777" w:rsidR="000260B1" w:rsidRPr="00533C32" w:rsidRDefault="000260B1" w:rsidP="000260B1">
      <w:pPr>
        <w:pStyle w:val="PL"/>
        <w:rPr>
          <w:lang w:eastAsia="zh-CN"/>
        </w:rPr>
      </w:pPr>
      <w:r w:rsidRPr="00533C32">
        <w:t xml:space="preserve">             $ref: 'TS29571_CommonData.yaml#/components/schemas/SupportedFeatures'</w:t>
      </w:r>
    </w:p>
    <w:p w14:paraId="1B4E4E3D" w14:textId="77777777" w:rsidR="000260B1" w:rsidRPr="00533C32" w:rsidRDefault="000260B1" w:rsidP="000260B1">
      <w:pPr>
        <w:pStyle w:val="PL"/>
      </w:pPr>
      <w:r w:rsidRPr="00533C32">
        <w:t xml:space="preserve">        - name: If-None-Match</w:t>
      </w:r>
    </w:p>
    <w:p w14:paraId="261C3DBF" w14:textId="77777777" w:rsidR="000260B1" w:rsidRPr="00533C32" w:rsidRDefault="000260B1" w:rsidP="000260B1">
      <w:pPr>
        <w:pStyle w:val="PL"/>
      </w:pPr>
      <w:r w:rsidRPr="00533C32">
        <w:t xml:space="preserve">          in: header</w:t>
      </w:r>
    </w:p>
    <w:p w14:paraId="24799C15" w14:textId="77777777" w:rsidR="000260B1" w:rsidRPr="00533C32" w:rsidRDefault="000260B1" w:rsidP="000260B1">
      <w:pPr>
        <w:pStyle w:val="PL"/>
      </w:pPr>
      <w:r w:rsidRPr="00533C32">
        <w:t xml:space="preserve">          description: Validator for conditional requests, as described in RFC 7232, 3.2</w:t>
      </w:r>
    </w:p>
    <w:p w14:paraId="6865A758" w14:textId="77777777" w:rsidR="000260B1" w:rsidRPr="00533C32" w:rsidRDefault="000260B1" w:rsidP="000260B1">
      <w:pPr>
        <w:pStyle w:val="PL"/>
      </w:pPr>
      <w:r w:rsidRPr="00533C32">
        <w:t xml:space="preserve">          schema:</w:t>
      </w:r>
    </w:p>
    <w:p w14:paraId="1ED1D362" w14:textId="77777777" w:rsidR="000260B1" w:rsidRPr="00533C32" w:rsidRDefault="000260B1" w:rsidP="000260B1">
      <w:pPr>
        <w:pStyle w:val="PL"/>
      </w:pPr>
      <w:r w:rsidRPr="00533C32">
        <w:t xml:space="preserve">            type: string</w:t>
      </w:r>
    </w:p>
    <w:p w14:paraId="72A7061A" w14:textId="77777777" w:rsidR="000260B1" w:rsidRPr="00533C32" w:rsidRDefault="000260B1" w:rsidP="000260B1">
      <w:pPr>
        <w:pStyle w:val="PL"/>
      </w:pPr>
      <w:r w:rsidRPr="00533C32">
        <w:t xml:space="preserve">        - name: If-Modified-Since</w:t>
      </w:r>
    </w:p>
    <w:p w14:paraId="0CA219CC" w14:textId="77777777" w:rsidR="000260B1" w:rsidRPr="00533C32" w:rsidRDefault="000260B1" w:rsidP="000260B1">
      <w:pPr>
        <w:pStyle w:val="PL"/>
      </w:pPr>
      <w:r w:rsidRPr="00533C32">
        <w:t xml:space="preserve">          in: header</w:t>
      </w:r>
    </w:p>
    <w:p w14:paraId="41C44E72" w14:textId="77777777" w:rsidR="000260B1" w:rsidRPr="00533C32" w:rsidRDefault="000260B1" w:rsidP="000260B1">
      <w:pPr>
        <w:pStyle w:val="PL"/>
      </w:pPr>
      <w:r w:rsidRPr="00533C32">
        <w:t xml:space="preserve">          description: Validator for conditional requests, as described in RFC 7232, 3.3</w:t>
      </w:r>
    </w:p>
    <w:p w14:paraId="2302531E" w14:textId="77777777" w:rsidR="000260B1" w:rsidRPr="00533C32" w:rsidRDefault="000260B1" w:rsidP="000260B1">
      <w:pPr>
        <w:pStyle w:val="PL"/>
      </w:pPr>
      <w:r w:rsidRPr="00533C32">
        <w:t xml:space="preserve">          schema:</w:t>
      </w:r>
    </w:p>
    <w:p w14:paraId="2B3B685D" w14:textId="77777777" w:rsidR="000260B1" w:rsidRPr="00533C32" w:rsidRDefault="000260B1" w:rsidP="000260B1">
      <w:pPr>
        <w:pStyle w:val="PL"/>
        <w:rPr>
          <w:lang w:eastAsia="zh-CN"/>
        </w:rPr>
      </w:pPr>
      <w:r w:rsidRPr="00533C32">
        <w:t xml:space="preserve">            type: string</w:t>
      </w:r>
    </w:p>
    <w:p w14:paraId="211F6FAF" w14:textId="77777777" w:rsidR="000260B1" w:rsidRPr="00533C32" w:rsidRDefault="000260B1" w:rsidP="000260B1">
      <w:pPr>
        <w:pStyle w:val="PL"/>
      </w:pPr>
      <w:r w:rsidRPr="00533C32">
        <w:t xml:space="preserve">      responses:</w:t>
      </w:r>
    </w:p>
    <w:p w14:paraId="4E0C5362" w14:textId="77777777" w:rsidR="000260B1" w:rsidRPr="00533C32" w:rsidRDefault="000260B1" w:rsidP="000260B1">
      <w:pPr>
        <w:pStyle w:val="PL"/>
      </w:pPr>
      <w:r w:rsidRPr="00533C32">
        <w:t xml:space="preserve">        '200':</w:t>
      </w:r>
    </w:p>
    <w:p w14:paraId="49E7A307" w14:textId="77777777" w:rsidR="000260B1" w:rsidRPr="00533C32" w:rsidRDefault="000260B1" w:rsidP="000260B1">
      <w:pPr>
        <w:pStyle w:val="PL"/>
      </w:pPr>
      <w:r w:rsidRPr="00533C32">
        <w:t xml:space="preserve">          description: Expected response to a valid request</w:t>
      </w:r>
    </w:p>
    <w:p w14:paraId="566627DF" w14:textId="77777777" w:rsidR="000260B1" w:rsidRPr="00533C32" w:rsidRDefault="000260B1" w:rsidP="000260B1">
      <w:pPr>
        <w:pStyle w:val="PL"/>
      </w:pPr>
      <w:r w:rsidRPr="00533C32">
        <w:t xml:space="preserve">          content:</w:t>
      </w:r>
    </w:p>
    <w:p w14:paraId="2814782B" w14:textId="77777777" w:rsidR="000260B1" w:rsidRPr="00533C32" w:rsidRDefault="000260B1" w:rsidP="000260B1">
      <w:pPr>
        <w:pStyle w:val="PL"/>
      </w:pPr>
      <w:r w:rsidRPr="00533C32">
        <w:t xml:space="preserve">            application/json:</w:t>
      </w:r>
    </w:p>
    <w:p w14:paraId="3452E183" w14:textId="77777777" w:rsidR="000260B1" w:rsidRPr="00533C32" w:rsidRDefault="000260B1" w:rsidP="000260B1">
      <w:pPr>
        <w:pStyle w:val="PL"/>
        <w:rPr>
          <w:lang w:eastAsia="zh-CN"/>
        </w:rPr>
      </w:pPr>
      <w:r w:rsidRPr="00533C32">
        <w:t xml:space="preserve">              schema:</w:t>
      </w:r>
    </w:p>
    <w:p w14:paraId="6AA23AE6" w14:textId="77777777" w:rsidR="000260B1" w:rsidRPr="00533C32" w:rsidRDefault="000260B1" w:rsidP="000260B1">
      <w:pPr>
        <w:pStyle w:val="PL"/>
        <w:rPr>
          <w:lang w:eastAsia="zh-CN"/>
        </w:rPr>
      </w:pPr>
      <w:r w:rsidRPr="00533C32">
        <w:t xml:space="preserve">                $ref: '#/components/schemas/</w:t>
      </w:r>
      <w:r>
        <w:t>LcsPrivacyData</w:t>
      </w:r>
      <w:r w:rsidRPr="00533C32">
        <w:t>'</w:t>
      </w:r>
    </w:p>
    <w:p w14:paraId="6CBA815D" w14:textId="77777777" w:rsidR="000260B1" w:rsidRPr="00533C32" w:rsidRDefault="000260B1" w:rsidP="000260B1">
      <w:pPr>
        <w:pStyle w:val="PL"/>
      </w:pPr>
      <w:r w:rsidRPr="00533C32">
        <w:t xml:space="preserve">          headers:</w:t>
      </w:r>
    </w:p>
    <w:p w14:paraId="4A01B7A2" w14:textId="77777777" w:rsidR="000260B1" w:rsidRPr="00533C32" w:rsidRDefault="000260B1" w:rsidP="000260B1">
      <w:pPr>
        <w:pStyle w:val="PL"/>
      </w:pPr>
      <w:r w:rsidRPr="00533C32">
        <w:t xml:space="preserve">            Cache-Control:</w:t>
      </w:r>
    </w:p>
    <w:p w14:paraId="3EEE9C97" w14:textId="77777777" w:rsidR="000260B1" w:rsidRPr="00533C32" w:rsidRDefault="000260B1" w:rsidP="000260B1">
      <w:pPr>
        <w:pStyle w:val="PL"/>
      </w:pPr>
      <w:r w:rsidRPr="00533C32">
        <w:t xml:space="preserve">              description: Cache-Control containing max-age, as described in RFC 7234, 5.2</w:t>
      </w:r>
    </w:p>
    <w:p w14:paraId="62FA256B" w14:textId="77777777" w:rsidR="000260B1" w:rsidRPr="00533C32" w:rsidRDefault="000260B1" w:rsidP="000260B1">
      <w:pPr>
        <w:pStyle w:val="PL"/>
      </w:pPr>
      <w:r w:rsidRPr="00533C32">
        <w:t xml:space="preserve">              schema:</w:t>
      </w:r>
    </w:p>
    <w:p w14:paraId="317A6E89" w14:textId="77777777" w:rsidR="000260B1" w:rsidRPr="00533C32" w:rsidRDefault="000260B1" w:rsidP="000260B1">
      <w:pPr>
        <w:pStyle w:val="PL"/>
      </w:pPr>
      <w:r w:rsidRPr="00533C32">
        <w:t xml:space="preserve">                type: string</w:t>
      </w:r>
    </w:p>
    <w:p w14:paraId="40EF507E" w14:textId="77777777" w:rsidR="000260B1" w:rsidRPr="00533C32" w:rsidRDefault="000260B1" w:rsidP="000260B1">
      <w:pPr>
        <w:pStyle w:val="PL"/>
      </w:pPr>
      <w:r w:rsidRPr="00533C32">
        <w:t xml:space="preserve">            ETag:</w:t>
      </w:r>
    </w:p>
    <w:p w14:paraId="37EFB9A1" w14:textId="77777777" w:rsidR="000260B1" w:rsidRPr="00533C32" w:rsidRDefault="000260B1" w:rsidP="000260B1">
      <w:pPr>
        <w:pStyle w:val="PL"/>
      </w:pPr>
      <w:r w:rsidRPr="00533C32">
        <w:t xml:space="preserve">              description: Entity Tag, containing a strong validator, as described in RFC 7232, 2.3</w:t>
      </w:r>
    </w:p>
    <w:p w14:paraId="02B136C0" w14:textId="77777777" w:rsidR="000260B1" w:rsidRPr="00533C32" w:rsidRDefault="000260B1" w:rsidP="000260B1">
      <w:pPr>
        <w:pStyle w:val="PL"/>
      </w:pPr>
      <w:r w:rsidRPr="00533C32">
        <w:t xml:space="preserve">              schema:</w:t>
      </w:r>
    </w:p>
    <w:p w14:paraId="638E0E62" w14:textId="77777777" w:rsidR="000260B1" w:rsidRPr="00533C32" w:rsidRDefault="000260B1" w:rsidP="000260B1">
      <w:pPr>
        <w:pStyle w:val="PL"/>
      </w:pPr>
      <w:r w:rsidRPr="00533C32">
        <w:t xml:space="preserve">                type: string</w:t>
      </w:r>
    </w:p>
    <w:p w14:paraId="5BCAAD01" w14:textId="77777777" w:rsidR="000260B1" w:rsidRPr="00533C32" w:rsidRDefault="000260B1" w:rsidP="000260B1">
      <w:pPr>
        <w:pStyle w:val="PL"/>
      </w:pPr>
      <w:r w:rsidRPr="00533C32">
        <w:t xml:space="preserve">            Last-Modified:</w:t>
      </w:r>
    </w:p>
    <w:p w14:paraId="095BE352" w14:textId="77777777" w:rsidR="000260B1" w:rsidRPr="00533C32" w:rsidRDefault="000260B1" w:rsidP="000260B1">
      <w:pPr>
        <w:pStyle w:val="PL"/>
      </w:pPr>
      <w:r w:rsidRPr="00533C32">
        <w:t xml:space="preserve">              description: Timestamp for last modification of the resource, as described in RFC 7232, 2.2</w:t>
      </w:r>
    </w:p>
    <w:p w14:paraId="252C801B" w14:textId="77777777" w:rsidR="000260B1" w:rsidRPr="00533C32" w:rsidRDefault="000260B1" w:rsidP="000260B1">
      <w:pPr>
        <w:pStyle w:val="PL"/>
      </w:pPr>
      <w:r w:rsidRPr="00533C32">
        <w:t xml:space="preserve">              schema:</w:t>
      </w:r>
    </w:p>
    <w:p w14:paraId="373B51F1" w14:textId="77777777" w:rsidR="000260B1" w:rsidRPr="00533C32" w:rsidRDefault="000260B1" w:rsidP="000260B1">
      <w:pPr>
        <w:pStyle w:val="PL"/>
        <w:rPr>
          <w:lang w:eastAsia="zh-CN"/>
        </w:rPr>
      </w:pPr>
      <w:r w:rsidRPr="00533C32">
        <w:t xml:space="preserve">                type: string</w:t>
      </w:r>
    </w:p>
    <w:p w14:paraId="79C364FC" w14:textId="77777777" w:rsidR="000260B1" w:rsidRDefault="000260B1" w:rsidP="000260B1">
      <w:pPr>
        <w:pStyle w:val="PL"/>
        <w:rPr>
          <w:lang w:eastAsia="zh-CN"/>
        </w:rPr>
      </w:pPr>
      <w:r w:rsidRPr="00533C32">
        <w:t xml:space="preserve">        default:</w:t>
      </w:r>
    </w:p>
    <w:p w14:paraId="580620F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E2B82A9" w14:textId="77777777" w:rsidR="000260B1" w:rsidRDefault="000260B1" w:rsidP="000260B1">
      <w:pPr>
        <w:pStyle w:val="PL"/>
        <w:rPr>
          <w:lang w:eastAsia="zh-CN"/>
        </w:rPr>
      </w:pPr>
    </w:p>
    <w:p w14:paraId="664092EA" w14:textId="77777777" w:rsidR="000260B1" w:rsidRPr="00533C32" w:rsidRDefault="000260B1" w:rsidP="000260B1">
      <w:pPr>
        <w:pStyle w:val="PL"/>
      </w:pPr>
      <w:r w:rsidRPr="00533C32">
        <w:t xml:space="preserve">  /subscription-data/{</w:t>
      </w:r>
      <w:r w:rsidRPr="00533C32">
        <w:rPr>
          <w:lang w:eastAsia="zh-CN"/>
        </w:rPr>
        <w:t>ueId</w:t>
      </w:r>
      <w:r w:rsidRPr="00533C32">
        <w:t>}/</w:t>
      </w:r>
      <w:r>
        <w:t>lcs-mo</w:t>
      </w:r>
      <w:r w:rsidRPr="00533C32">
        <w:t>-data:</w:t>
      </w:r>
    </w:p>
    <w:p w14:paraId="56510F38" w14:textId="77777777" w:rsidR="000260B1" w:rsidRPr="00533C32" w:rsidRDefault="000260B1" w:rsidP="000260B1">
      <w:pPr>
        <w:pStyle w:val="PL"/>
      </w:pPr>
      <w:r w:rsidRPr="00533C32">
        <w:t xml:space="preserve">    get:</w:t>
      </w:r>
    </w:p>
    <w:p w14:paraId="7EC1CCFA" w14:textId="77777777" w:rsidR="000260B1" w:rsidRPr="00533C32" w:rsidRDefault="000260B1" w:rsidP="000260B1">
      <w:pPr>
        <w:pStyle w:val="PL"/>
      </w:pPr>
      <w:r w:rsidRPr="00533C32">
        <w:t xml:space="preserve">      summary: </w:t>
      </w:r>
      <w:r>
        <w:t>Retrieves the LCS Mobile Originated</w:t>
      </w:r>
      <w:r w:rsidRPr="00533C32">
        <w:t xml:space="preserve"> subscription data of a UE</w:t>
      </w:r>
    </w:p>
    <w:p w14:paraId="6BE199C4" w14:textId="77777777" w:rsidR="000260B1" w:rsidRPr="00533C32" w:rsidRDefault="000260B1" w:rsidP="000260B1">
      <w:pPr>
        <w:pStyle w:val="PL"/>
        <w:rPr>
          <w:lang w:eastAsia="zh-CN"/>
        </w:rPr>
      </w:pPr>
      <w:r>
        <w:t xml:space="preserve">      operationId: QueryLcsMo</w:t>
      </w:r>
      <w:r w:rsidRPr="00533C32">
        <w:t>Data</w:t>
      </w:r>
    </w:p>
    <w:p w14:paraId="48D4D349" w14:textId="77777777" w:rsidR="000260B1" w:rsidRPr="00533C32" w:rsidRDefault="000260B1" w:rsidP="000260B1">
      <w:pPr>
        <w:pStyle w:val="PL"/>
      </w:pPr>
      <w:r w:rsidRPr="00533C32">
        <w:t xml:space="preserve">      tags:</w:t>
      </w:r>
    </w:p>
    <w:p w14:paraId="27BA84B1" w14:textId="77777777" w:rsidR="000260B1" w:rsidRDefault="000260B1" w:rsidP="000260B1">
      <w:pPr>
        <w:pStyle w:val="PL"/>
        <w:rPr>
          <w:lang w:eastAsia="zh-CN"/>
        </w:rPr>
      </w:pPr>
      <w:r>
        <w:lastRenderedPageBreak/>
        <w:t xml:space="preserve">        - LCS Mobile Originated</w:t>
      </w:r>
      <w:r w:rsidRPr="00533C32">
        <w:t xml:space="preserve"> Subscription Data</w:t>
      </w:r>
    </w:p>
    <w:p w14:paraId="398146BA" w14:textId="77777777" w:rsidR="000260B1" w:rsidRDefault="000260B1" w:rsidP="000260B1">
      <w:pPr>
        <w:pStyle w:val="PL"/>
      </w:pPr>
      <w:r>
        <w:t xml:space="preserve">      security:</w:t>
      </w:r>
    </w:p>
    <w:p w14:paraId="2F8331E7" w14:textId="77777777" w:rsidR="000260B1" w:rsidRDefault="000260B1" w:rsidP="000260B1">
      <w:pPr>
        <w:pStyle w:val="PL"/>
      </w:pPr>
      <w:r>
        <w:t xml:space="preserve">        - {}</w:t>
      </w:r>
    </w:p>
    <w:p w14:paraId="571E26B6" w14:textId="77777777" w:rsidR="000260B1" w:rsidRDefault="000260B1" w:rsidP="000260B1">
      <w:pPr>
        <w:pStyle w:val="PL"/>
      </w:pPr>
      <w:r>
        <w:t xml:space="preserve">        - oAuth2ClientCredentials:</w:t>
      </w:r>
    </w:p>
    <w:p w14:paraId="3ABFEC02" w14:textId="77777777" w:rsidR="000260B1" w:rsidRDefault="000260B1" w:rsidP="000260B1">
      <w:pPr>
        <w:pStyle w:val="PL"/>
      </w:pPr>
      <w:r>
        <w:t xml:space="preserve">          - nudr-dr</w:t>
      </w:r>
    </w:p>
    <w:p w14:paraId="6FCDE509" w14:textId="77777777" w:rsidR="000260B1" w:rsidRDefault="000260B1" w:rsidP="000260B1">
      <w:pPr>
        <w:pStyle w:val="PL"/>
      </w:pPr>
      <w:r>
        <w:t xml:space="preserve">        - oAuth2ClientCredentials:</w:t>
      </w:r>
    </w:p>
    <w:p w14:paraId="48D88214" w14:textId="77777777" w:rsidR="000260B1" w:rsidRDefault="000260B1" w:rsidP="000260B1">
      <w:pPr>
        <w:pStyle w:val="PL"/>
      </w:pPr>
      <w:r>
        <w:t xml:space="preserve">          - nudr-dr</w:t>
      </w:r>
    </w:p>
    <w:p w14:paraId="35032430" w14:textId="77777777" w:rsidR="000260B1" w:rsidRPr="00533C32" w:rsidRDefault="000260B1" w:rsidP="000260B1">
      <w:pPr>
        <w:pStyle w:val="PL"/>
        <w:rPr>
          <w:lang w:eastAsia="zh-CN"/>
        </w:rPr>
      </w:pPr>
      <w:r>
        <w:t xml:space="preserve">          - nudr-dr:subscription-data</w:t>
      </w:r>
    </w:p>
    <w:p w14:paraId="549026FE" w14:textId="77777777" w:rsidR="000260B1" w:rsidRPr="00533C32" w:rsidRDefault="000260B1" w:rsidP="000260B1">
      <w:pPr>
        <w:pStyle w:val="PL"/>
      </w:pPr>
      <w:r w:rsidRPr="00533C32">
        <w:t xml:space="preserve">      parameters:</w:t>
      </w:r>
    </w:p>
    <w:p w14:paraId="3934CB25" w14:textId="77777777" w:rsidR="000260B1" w:rsidRPr="00533C32" w:rsidRDefault="000260B1" w:rsidP="000260B1">
      <w:pPr>
        <w:pStyle w:val="PL"/>
      </w:pPr>
      <w:r w:rsidRPr="00533C32">
        <w:t xml:space="preserve">        - name: ueId</w:t>
      </w:r>
    </w:p>
    <w:p w14:paraId="3962215C" w14:textId="77777777" w:rsidR="000260B1" w:rsidRPr="00533C32" w:rsidRDefault="000260B1" w:rsidP="000260B1">
      <w:pPr>
        <w:pStyle w:val="PL"/>
      </w:pPr>
      <w:r w:rsidRPr="00533C32">
        <w:t xml:space="preserve">          in: path</w:t>
      </w:r>
    </w:p>
    <w:p w14:paraId="04A694E0" w14:textId="77777777" w:rsidR="000260B1" w:rsidRPr="00533C32" w:rsidRDefault="000260B1" w:rsidP="000260B1">
      <w:pPr>
        <w:pStyle w:val="PL"/>
      </w:pPr>
      <w:r w:rsidRPr="00533C32">
        <w:t xml:space="preserve">          description: UE id</w:t>
      </w:r>
    </w:p>
    <w:p w14:paraId="05AA0FAC" w14:textId="77777777" w:rsidR="000260B1" w:rsidRPr="00533C32" w:rsidRDefault="000260B1" w:rsidP="000260B1">
      <w:pPr>
        <w:pStyle w:val="PL"/>
      </w:pPr>
      <w:r w:rsidRPr="00533C32">
        <w:t xml:space="preserve">          required: true</w:t>
      </w:r>
    </w:p>
    <w:p w14:paraId="6827F919" w14:textId="77777777" w:rsidR="000260B1" w:rsidRPr="00533C32" w:rsidRDefault="000260B1" w:rsidP="000260B1">
      <w:pPr>
        <w:pStyle w:val="PL"/>
      </w:pPr>
      <w:r w:rsidRPr="00533C32">
        <w:t xml:space="preserve">          schema:</w:t>
      </w:r>
    </w:p>
    <w:p w14:paraId="608C1616" w14:textId="77777777" w:rsidR="000260B1" w:rsidRPr="00533C32" w:rsidRDefault="000260B1" w:rsidP="000260B1">
      <w:pPr>
        <w:pStyle w:val="PL"/>
      </w:pPr>
      <w:r w:rsidRPr="00533C32">
        <w:t xml:space="preserve">            $ref: 'TS29571_CommonData.yaml#/components/schemas/VarUeId'</w:t>
      </w:r>
    </w:p>
    <w:p w14:paraId="79383A4E" w14:textId="77777777" w:rsidR="000260B1" w:rsidRPr="00533C32" w:rsidRDefault="000260B1" w:rsidP="000260B1">
      <w:pPr>
        <w:pStyle w:val="PL"/>
        <w:rPr>
          <w:lang w:eastAsia="zh-CN"/>
        </w:rPr>
      </w:pPr>
      <w:r w:rsidRPr="00533C32">
        <w:rPr>
          <w:lang w:eastAsia="zh-CN"/>
        </w:rPr>
        <w:t xml:space="preserve">        - name: fields</w:t>
      </w:r>
    </w:p>
    <w:p w14:paraId="7D21CD40" w14:textId="77777777" w:rsidR="000260B1" w:rsidRPr="00533C32" w:rsidRDefault="000260B1" w:rsidP="000260B1">
      <w:pPr>
        <w:pStyle w:val="PL"/>
        <w:rPr>
          <w:lang w:eastAsia="zh-CN"/>
        </w:rPr>
      </w:pPr>
      <w:r w:rsidRPr="00533C32">
        <w:rPr>
          <w:lang w:eastAsia="zh-CN"/>
        </w:rPr>
        <w:t xml:space="preserve">          in: query</w:t>
      </w:r>
    </w:p>
    <w:p w14:paraId="14CC0777" w14:textId="77777777" w:rsidR="000260B1" w:rsidRPr="00533C32" w:rsidRDefault="000260B1" w:rsidP="000260B1">
      <w:pPr>
        <w:pStyle w:val="PL"/>
        <w:rPr>
          <w:lang w:eastAsia="zh-CN"/>
        </w:rPr>
      </w:pPr>
      <w:r w:rsidRPr="00533C32">
        <w:rPr>
          <w:lang w:eastAsia="zh-CN"/>
        </w:rPr>
        <w:t xml:space="preserve">          description: attributes to be retrieved</w:t>
      </w:r>
    </w:p>
    <w:p w14:paraId="72471367" w14:textId="77777777" w:rsidR="000260B1" w:rsidRPr="00533C32" w:rsidRDefault="000260B1" w:rsidP="000260B1">
      <w:pPr>
        <w:pStyle w:val="PL"/>
        <w:rPr>
          <w:lang w:eastAsia="zh-CN"/>
        </w:rPr>
      </w:pPr>
      <w:r w:rsidRPr="00533C32">
        <w:rPr>
          <w:lang w:eastAsia="zh-CN"/>
        </w:rPr>
        <w:t xml:space="preserve">          required: false</w:t>
      </w:r>
    </w:p>
    <w:p w14:paraId="2BC058F2" w14:textId="77777777" w:rsidR="000260B1" w:rsidRPr="00533C32" w:rsidRDefault="000260B1" w:rsidP="000260B1">
      <w:pPr>
        <w:pStyle w:val="PL"/>
        <w:rPr>
          <w:lang w:eastAsia="zh-CN"/>
        </w:rPr>
      </w:pPr>
      <w:r w:rsidRPr="00533C32">
        <w:rPr>
          <w:lang w:eastAsia="zh-CN"/>
        </w:rPr>
        <w:t xml:space="preserve">          schema:</w:t>
      </w:r>
    </w:p>
    <w:p w14:paraId="0D20FF94" w14:textId="77777777" w:rsidR="000260B1" w:rsidRPr="00533C32" w:rsidRDefault="000260B1" w:rsidP="000260B1">
      <w:pPr>
        <w:pStyle w:val="PL"/>
        <w:rPr>
          <w:lang w:eastAsia="zh-CN"/>
        </w:rPr>
      </w:pPr>
      <w:r w:rsidRPr="00533C32">
        <w:rPr>
          <w:lang w:eastAsia="zh-CN"/>
        </w:rPr>
        <w:t xml:space="preserve">            type: array</w:t>
      </w:r>
    </w:p>
    <w:p w14:paraId="45F98511" w14:textId="77777777" w:rsidR="000260B1" w:rsidRPr="00533C32" w:rsidRDefault="000260B1" w:rsidP="000260B1">
      <w:pPr>
        <w:pStyle w:val="PL"/>
        <w:rPr>
          <w:lang w:eastAsia="zh-CN"/>
        </w:rPr>
      </w:pPr>
      <w:r w:rsidRPr="00533C32">
        <w:rPr>
          <w:lang w:eastAsia="zh-CN"/>
        </w:rPr>
        <w:t xml:space="preserve">            items:</w:t>
      </w:r>
    </w:p>
    <w:p w14:paraId="1072AEC7" w14:textId="77777777" w:rsidR="000260B1" w:rsidRPr="00533C32" w:rsidRDefault="000260B1" w:rsidP="000260B1">
      <w:pPr>
        <w:pStyle w:val="PL"/>
        <w:rPr>
          <w:lang w:eastAsia="zh-CN"/>
        </w:rPr>
      </w:pPr>
      <w:r w:rsidRPr="00533C32">
        <w:rPr>
          <w:lang w:eastAsia="zh-CN"/>
        </w:rPr>
        <w:t xml:space="preserve">              type: string</w:t>
      </w:r>
    </w:p>
    <w:p w14:paraId="1AA7B45A" w14:textId="77777777" w:rsidR="000260B1" w:rsidRPr="00533C32" w:rsidRDefault="000260B1" w:rsidP="000260B1">
      <w:pPr>
        <w:pStyle w:val="PL"/>
        <w:rPr>
          <w:lang w:eastAsia="zh-CN"/>
        </w:rPr>
      </w:pPr>
      <w:r w:rsidRPr="00533C32">
        <w:rPr>
          <w:lang w:eastAsia="zh-CN"/>
        </w:rPr>
        <w:t xml:space="preserve">            minItems: 1</w:t>
      </w:r>
    </w:p>
    <w:p w14:paraId="2EBEB30B" w14:textId="77777777" w:rsidR="000260B1" w:rsidRPr="00533C32" w:rsidRDefault="000260B1" w:rsidP="000260B1">
      <w:pPr>
        <w:pStyle w:val="PL"/>
      </w:pPr>
      <w:r w:rsidRPr="00533C32">
        <w:t xml:space="preserve">          style: form</w:t>
      </w:r>
    </w:p>
    <w:p w14:paraId="64E7785F" w14:textId="77777777" w:rsidR="000260B1" w:rsidRPr="00533C32" w:rsidRDefault="000260B1" w:rsidP="000260B1">
      <w:pPr>
        <w:pStyle w:val="PL"/>
        <w:rPr>
          <w:lang w:eastAsia="zh-CN"/>
        </w:rPr>
      </w:pPr>
      <w:r w:rsidRPr="00533C32">
        <w:t xml:space="preserve">          explode: false</w:t>
      </w:r>
    </w:p>
    <w:p w14:paraId="1F01CA60" w14:textId="77777777" w:rsidR="000260B1" w:rsidRPr="00533C32" w:rsidRDefault="000260B1" w:rsidP="000260B1">
      <w:pPr>
        <w:pStyle w:val="PL"/>
      </w:pPr>
      <w:r w:rsidRPr="00533C32">
        <w:t xml:space="preserve">        - name: supported-features</w:t>
      </w:r>
    </w:p>
    <w:p w14:paraId="22BD9400" w14:textId="77777777" w:rsidR="000260B1" w:rsidRPr="00533C32" w:rsidRDefault="000260B1" w:rsidP="000260B1">
      <w:pPr>
        <w:pStyle w:val="PL"/>
      </w:pPr>
      <w:r w:rsidRPr="00533C32">
        <w:t xml:space="preserve">          in: query</w:t>
      </w:r>
    </w:p>
    <w:p w14:paraId="5DE396A5" w14:textId="77777777" w:rsidR="000260B1" w:rsidRPr="00533C32" w:rsidRDefault="000260B1" w:rsidP="000260B1">
      <w:pPr>
        <w:pStyle w:val="PL"/>
      </w:pPr>
      <w:r w:rsidRPr="00533C32">
        <w:t xml:space="preserve">          description: Supported Features</w:t>
      </w:r>
    </w:p>
    <w:p w14:paraId="7F171F30" w14:textId="77777777" w:rsidR="000260B1" w:rsidRPr="00533C32" w:rsidRDefault="000260B1" w:rsidP="000260B1">
      <w:pPr>
        <w:pStyle w:val="PL"/>
      </w:pPr>
      <w:r w:rsidRPr="00533C32">
        <w:t xml:space="preserve">          schema:</w:t>
      </w:r>
    </w:p>
    <w:p w14:paraId="3514802E" w14:textId="77777777" w:rsidR="000260B1" w:rsidRPr="00533C32" w:rsidRDefault="000260B1" w:rsidP="000260B1">
      <w:pPr>
        <w:pStyle w:val="PL"/>
        <w:rPr>
          <w:lang w:eastAsia="zh-CN"/>
        </w:rPr>
      </w:pPr>
      <w:r w:rsidRPr="00533C32">
        <w:t xml:space="preserve">             $ref: 'TS29571_CommonData.yaml#/components/schemas/SupportedFeatures'</w:t>
      </w:r>
    </w:p>
    <w:p w14:paraId="6E863568" w14:textId="77777777" w:rsidR="000260B1" w:rsidRPr="00533C32" w:rsidRDefault="000260B1" w:rsidP="000260B1">
      <w:pPr>
        <w:pStyle w:val="PL"/>
      </w:pPr>
      <w:r w:rsidRPr="00533C32">
        <w:t xml:space="preserve">        - name: If-None-Match</w:t>
      </w:r>
    </w:p>
    <w:p w14:paraId="2DBBC8AC" w14:textId="77777777" w:rsidR="000260B1" w:rsidRPr="00533C32" w:rsidRDefault="000260B1" w:rsidP="000260B1">
      <w:pPr>
        <w:pStyle w:val="PL"/>
      </w:pPr>
      <w:r w:rsidRPr="00533C32">
        <w:t xml:space="preserve">          in: header</w:t>
      </w:r>
    </w:p>
    <w:p w14:paraId="180E4BEC" w14:textId="77777777" w:rsidR="000260B1" w:rsidRPr="00533C32" w:rsidRDefault="000260B1" w:rsidP="000260B1">
      <w:pPr>
        <w:pStyle w:val="PL"/>
      </w:pPr>
      <w:r w:rsidRPr="00533C32">
        <w:t xml:space="preserve">          description: Validator for conditional requests, as described in RFC 7232, 3.2</w:t>
      </w:r>
    </w:p>
    <w:p w14:paraId="7783639D" w14:textId="77777777" w:rsidR="000260B1" w:rsidRPr="00533C32" w:rsidRDefault="000260B1" w:rsidP="000260B1">
      <w:pPr>
        <w:pStyle w:val="PL"/>
      </w:pPr>
      <w:r w:rsidRPr="00533C32">
        <w:t xml:space="preserve">          schema:</w:t>
      </w:r>
    </w:p>
    <w:p w14:paraId="069177CC" w14:textId="77777777" w:rsidR="000260B1" w:rsidRPr="00533C32" w:rsidRDefault="000260B1" w:rsidP="000260B1">
      <w:pPr>
        <w:pStyle w:val="PL"/>
      </w:pPr>
      <w:r w:rsidRPr="00533C32">
        <w:t xml:space="preserve">            type: string</w:t>
      </w:r>
    </w:p>
    <w:p w14:paraId="15AD8708" w14:textId="77777777" w:rsidR="000260B1" w:rsidRPr="00533C32" w:rsidRDefault="000260B1" w:rsidP="000260B1">
      <w:pPr>
        <w:pStyle w:val="PL"/>
      </w:pPr>
      <w:r w:rsidRPr="00533C32">
        <w:t xml:space="preserve">        - name: If-Modified-Since</w:t>
      </w:r>
    </w:p>
    <w:p w14:paraId="3D22010B" w14:textId="77777777" w:rsidR="000260B1" w:rsidRPr="00533C32" w:rsidRDefault="000260B1" w:rsidP="000260B1">
      <w:pPr>
        <w:pStyle w:val="PL"/>
      </w:pPr>
      <w:r w:rsidRPr="00533C32">
        <w:t xml:space="preserve">          in: header</w:t>
      </w:r>
    </w:p>
    <w:p w14:paraId="5C8ED33E" w14:textId="77777777" w:rsidR="000260B1" w:rsidRPr="00533C32" w:rsidRDefault="000260B1" w:rsidP="000260B1">
      <w:pPr>
        <w:pStyle w:val="PL"/>
      </w:pPr>
      <w:r w:rsidRPr="00533C32">
        <w:t xml:space="preserve">          description: Validator for conditional requests, as described in RFC 7232, 3.3</w:t>
      </w:r>
    </w:p>
    <w:p w14:paraId="6E4ADFF7" w14:textId="77777777" w:rsidR="000260B1" w:rsidRPr="00533C32" w:rsidRDefault="000260B1" w:rsidP="000260B1">
      <w:pPr>
        <w:pStyle w:val="PL"/>
      </w:pPr>
      <w:r w:rsidRPr="00533C32">
        <w:t xml:space="preserve">          schema:</w:t>
      </w:r>
    </w:p>
    <w:p w14:paraId="497EFCE4" w14:textId="77777777" w:rsidR="000260B1" w:rsidRPr="00533C32" w:rsidRDefault="000260B1" w:rsidP="000260B1">
      <w:pPr>
        <w:pStyle w:val="PL"/>
        <w:rPr>
          <w:lang w:eastAsia="zh-CN"/>
        </w:rPr>
      </w:pPr>
      <w:r w:rsidRPr="00533C32">
        <w:t xml:space="preserve">            type: string</w:t>
      </w:r>
    </w:p>
    <w:p w14:paraId="27B8A1E7" w14:textId="77777777" w:rsidR="000260B1" w:rsidRPr="00533C32" w:rsidRDefault="000260B1" w:rsidP="000260B1">
      <w:pPr>
        <w:pStyle w:val="PL"/>
      </w:pPr>
      <w:r w:rsidRPr="00533C32">
        <w:t xml:space="preserve">      responses:</w:t>
      </w:r>
    </w:p>
    <w:p w14:paraId="7127E40C" w14:textId="77777777" w:rsidR="000260B1" w:rsidRPr="00533C32" w:rsidRDefault="000260B1" w:rsidP="000260B1">
      <w:pPr>
        <w:pStyle w:val="PL"/>
      </w:pPr>
      <w:r w:rsidRPr="00533C32">
        <w:t xml:space="preserve">        '200':</w:t>
      </w:r>
    </w:p>
    <w:p w14:paraId="226484FD" w14:textId="77777777" w:rsidR="000260B1" w:rsidRPr="00533C32" w:rsidRDefault="000260B1" w:rsidP="000260B1">
      <w:pPr>
        <w:pStyle w:val="PL"/>
      </w:pPr>
      <w:r w:rsidRPr="00533C32">
        <w:t xml:space="preserve">          description: Expected response to a valid request</w:t>
      </w:r>
    </w:p>
    <w:p w14:paraId="054EB5A8" w14:textId="77777777" w:rsidR="000260B1" w:rsidRPr="00533C32" w:rsidRDefault="000260B1" w:rsidP="000260B1">
      <w:pPr>
        <w:pStyle w:val="PL"/>
      </w:pPr>
      <w:r w:rsidRPr="00533C32">
        <w:t xml:space="preserve">          content:</w:t>
      </w:r>
    </w:p>
    <w:p w14:paraId="379B960B" w14:textId="77777777" w:rsidR="000260B1" w:rsidRPr="00533C32" w:rsidRDefault="000260B1" w:rsidP="000260B1">
      <w:pPr>
        <w:pStyle w:val="PL"/>
      </w:pPr>
      <w:r w:rsidRPr="00533C32">
        <w:t xml:space="preserve">            application/json:</w:t>
      </w:r>
    </w:p>
    <w:p w14:paraId="66D7FDAF" w14:textId="77777777" w:rsidR="000260B1" w:rsidRPr="00533C32" w:rsidRDefault="000260B1" w:rsidP="000260B1">
      <w:pPr>
        <w:pStyle w:val="PL"/>
        <w:rPr>
          <w:lang w:eastAsia="zh-CN"/>
        </w:rPr>
      </w:pPr>
      <w:r w:rsidRPr="00533C32">
        <w:t xml:space="preserve">              schema:</w:t>
      </w:r>
    </w:p>
    <w:p w14:paraId="072C0CAD" w14:textId="77777777" w:rsidR="000260B1" w:rsidRPr="00533C32" w:rsidRDefault="000260B1" w:rsidP="000260B1">
      <w:pPr>
        <w:pStyle w:val="PL"/>
        <w:rPr>
          <w:lang w:eastAsia="zh-CN"/>
        </w:rPr>
      </w:pPr>
      <w:r w:rsidRPr="00533C32">
        <w:t xml:space="preserve">                $ref: '#/components/schemas/</w:t>
      </w:r>
      <w:r>
        <w:t>LcsMoData</w:t>
      </w:r>
      <w:r w:rsidRPr="00533C32">
        <w:t>'</w:t>
      </w:r>
    </w:p>
    <w:p w14:paraId="3FEF041E" w14:textId="77777777" w:rsidR="000260B1" w:rsidRPr="00533C32" w:rsidRDefault="000260B1" w:rsidP="000260B1">
      <w:pPr>
        <w:pStyle w:val="PL"/>
      </w:pPr>
      <w:r w:rsidRPr="00533C32">
        <w:t xml:space="preserve">          headers:</w:t>
      </w:r>
    </w:p>
    <w:p w14:paraId="4F7DC060" w14:textId="77777777" w:rsidR="000260B1" w:rsidRPr="00533C32" w:rsidRDefault="000260B1" w:rsidP="000260B1">
      <w:pPr>
        <w:pStyle w:val="PL"/>
      </w:pPr>
      <w:r w:rsidRPr="00533C32">
        <w:t xml:space="preserve">            Cache-Control:</w:t>
      </w:r>
    </w:p>
    <w:p w14:paraId="2649F5AC" w14:textId="77777777" w:rsidR="000260B1" w:rsidRPr="00533C32" w:rsidRDefault="000260B1" w:rsidP="000260B1">
      <w:pPr>
        <w:pStyle w:val="PL"/>
      </w:pPr>
      <w:r w:rsidRPr="00533C32">
        <w:t xml:space="preserve">              description: Cache-Control containing max-age, as described in RFC 7234, 5.2</w:t>
      </w:r>
    </w:p>
    <w:p w14:paraId="7E62964E" w14:textId="77777777" w:rsidR="000260B1" w:rsidRPr="00533C32" w:rsidRDefault="000260B1" w:rsidP="000260B1">
      <w:pPr>
        <w:pStyle w:val="PL"/>
      </w:pPr>
      <w:r w:rsidRPr="00533C32">
        <w:t xml:space="preserve">              schema:</w:t>
      </w:r>
    </w:p>
    <w:p w14:paraId="272D31D6" w14:textId="77777777" w:rsidR="000260B1" w:rsidRPr="00533C32" w:rsidRDefault="000260B1" w:rsidP="000260B1">
      <w:pPr>
        <w:pStyle w:val="PL"/>
      </w:pPr>
      <w:r w:rsidRPr="00533C32">
        <w:t xml:space="preserve">                type: string</w:t>
      </w:r>
    </w:p>
    <w:p w14:paraId="0BDDB031" w14:textId="77777777" w:rsidR="000260B1" w:rsidRPr="00533C32" w:rsidRDefault="000260B1" w:rsidP="000260B1">
      <w:pPr>
        <w:pStyle w:val="PL"/>
      </w:pPr>
      <w:r w:rsidRPr="00533C32">
        <w:t xml:space="preserve">            ETag:</w:t>
      </w:r>
    </w:p>
    <w:p w14:paraId="52BD0C49" w14:textId="77777777" w:rsidR="000260B1" w:rsidRPr="00533C32" w:rsidRDefault="000260B1" w:rsidP="000260B1">
      <w:pPr>
        <w:pStyle w:val="PL"/>
      </w:pPr>
      <w:r w:rsidRPr="00533C32">
        <w:t xml:space="preserve">              description: Entity Tag, containing a strong validator, as described in RFC 7232, 2.3</w:t>
      </w:r>
    </w:p>
    <w:p w14:paraId="398D271C" w14:textId="77777777" w:rsidR="000260B1" w:rsidRPr="00533C32" w:rsidRDefault="000260B1" w:rsidP="000260B1">
      <w:pPr>
        <w:pStyle w:val="PL"/>
      </w:pPr>
      <w:r w:rsidRPr="00533C32">
        <w:t xml:space="preserve">              schema:</w:t>
      </w:r>
    </w:p>
    <w:p w14:paraId="772227CC" w14:textId="77777777" w:rsidR="000260B1" w:rsidRPr="00533C32" w:rsidRDefault="000260B1" w:rsidP="000260B1">
      <w:pPr>
        <w:pStyle w:val="PL"/>
      </w:pPr>
      <w:r w:rsidRPr="00533C32">
        <w:t xml:space="preserve">                type: string</w:t>
      </w:r>
    </w:p>
    <w:p w14:paraId="745DBA03" w14:textId="77777777" w:rsidR="000260B1" w:rsidRPr="00533C32" w:rsidRDefault="000260B1" w:rsidP="000260B1">
      <w:pPr>
        <w:pStyle w:val="PL"/>
      </w:pPr>
      <w:r w:rsidRPr="00533C32">
        <w:t xml:space="preserve">            Last-Modified:</w:t>
      </w:r>
    </w:p>
    <w:p w14:paraId="4AB5FD80" w14:textId="77777777" w:rsidR="000260B1" w:rsidRPr="00533C32" w:rsidRDefault="000260B1" w:rsidP="000260B1">
      <w:pPr>
        <w:pStyle w:val="PL"/>
      </w:pPr>
      <w:r w:rsidRPr="00533C32">
        <w:t xml:space="preserve">              description: Timestamp for last modification of the resource, as described in RFC 7232, 2.2</w:t>
      </w:r>
    </w:p>
    <w:p w14:paraId="42CAED71" w14:textId="77777777" w:rsidR="000260B1" w:rsidRPr="00533C32" w:rsidRDefault="000260B1" w:rsidP="000260B1">
      <w:pPr>
        <w:pStyle w:val="PL"/>
      </w:pPr>
      <w:r w:rsidRPr="00533C32">
        <w:t xml:space="preserve">              schema:</w:t>
      </w:r>
    </w:p>
    <w:p w14:paraId="7E03EF00" w14:textId="77777777" w:rsidR="000260B1" w:rsidRPr="00533C32" w:rsidRDefault="000260B1" w:rsidP="000260B1">
      <w:pPr>
        <w:pStyle w:val="PL"/>
        <w:rPr>
          <w:lang w:eastAsia="zh-CN"/>
        </w:rPr>
      </w:pPr>
      <w:r w:rsidRPr="00533C32">
        <w:t xml:space="preserve">                type: string</w:t>
      </w:r>
    </w:p>
    <w:p w14:paraId="77F4C2DD" w14:textId="77777777" w:rsidR="000260B1" w:rsidRDefault="000260B1" w:rsidP="000260B1">
      <w:pPr>
        <w:pStyle w:val="PL"/>
        <w:rPr>
          <w:lang w:eastAsia="zh-CN"/>
        </w:rPr>
      </w:pPr>
      <w:r w:rsidRPr="00533C32">
        <w:t xml:space="preserve">        default:</w:t>
      </w:r>
    </w:p>
    <w:p w14:paraId="03E49FD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4D4787B" w14:textId="77777777" w:rsidR="000260B1" w:rsidRDefault="000260B1" w:rsidP="000260B1">
      <w:pPr>
        <w:pStyle w:val="PL"/>
        <w:rPr>
          <w:lang w:eastAsia="zh-CN"/>
        </w:rPr>
      </w:pPr>
    </w:p>
    <w:p w14:paraId="161EF92D" w14:textId="77777777" w:rsidR="000260B1" w:rsidRPr="00533C32" w:rsidRDefault="000260B1" w:rsidP="000260B1">
      <w:pPr>
        <w:pStyle w:val="PL"/>
      </w:pPr>
      <w:r w:rsidRPr="00533C32">
        <w:t xml:space="preserve">  /s</w:t>
      </w:r>
      <w:r>
        <w:t>ubscription-data/{ueId}/nidd</w:t>
      </w:r>
      <w:r w:rsidRPr="00533C32">
        <w:t>-</w:t>
      </w:r>
      <w:r>
        <w:t>authorization</w:t>
      </w:r>
      <w:r w:rsidRPr="00533C32">
        <w:t>-data:</w:t>
      </w:r>
    </w:p>
    <w:p w14:paraId="3D49FBCE" w14:textId="77777777" w:rsidR="000260B1" w:rsidRPr="00533C32" w:rsidRDefault="000260B1" w:rsidP="000260B1">
      <w:pPr>
        <w:pStyle w:val="PL"/>
      </w:pPr>
      <w:r w:rsidRPr="00533C32">
        <w:t xml:space="preserve">    get:</w:t>
      </w:r>
    </w:p>
    <w:p w14:paraId="5A4DDA1D" w14:textId="77777777" w:rsidR="000260B1" w:rsidRPr="00533C32" w:rsidRDefault="000260B1" w:rsidP="000260B1">
      <w:pPr>
        <w:pStyle w:val="PL"/>
      </w:pPr>
      <w:r w:rsidRPr="00533C32">
        <w:t xml:space="preserve">      summary: Retrieve </w:t>
      </w:r>
      <w:r>
        <w:t xml:space="preserve">NIDD Authorization Data </w:t>
      </w:r>
      <w:r w:rsidRPr="00533C32">
        <w:t>GPSI</w:t>
      </w:r>
      <w:r>
        <w:t xml:space="preserve"> or External Group identifier</w:t>
      </w:r>
    </w:p>
    <w:p w14:paraId="77B560ED" w14:textId="77777777" w:rsidR="000260B1" w:rsidRPr="00533C32" w:rsidRDefault="000260B1" w:rsidP="000260B1">
      <w:pPr>
        <w:pStyle w:val="PL"/>
      </w:pPr>
      <w:r>
        <w:t xml:space="preserve">      operationId: GetNiddAu</w:t>
      </w:r>
      <w:r w:rsidRPr="00533C32">
        <w:t>Data</w:t>
      </w:r>
    </w:p>
    <w:p w14:paraId="04544E80" w14:textId="77777777" w:rsidR="000260B1" w:rsidRPr="00533C32" w:rsidRDefault="000260B1" w:rsidP="000260B1">
      <w:pPr>
        <w:pStyle w:val="PL"/>
      </w:pPr>
      <w:r w:rsidRPr="00533C32">
        <w:t xml:space="preserve">      tags:</w:t>
      </w:r>
    </w:p>
    <w:p w14:paraId="31543548" w14:textId="77777777" w:rsidR="000260B1" w:rsidRDefault="000260B1" w:rsidP="000260B1">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068CC827" w14:textId="77777777" w:rsidR="000260B1" w:rsidRDefault="000260B1" w:rsidP="000260B1">
      <w:pPr>
        <w:pStyle w:val="PL"/>
      </w:pPr>
      <w:r>
        <w:t xml:space="preserve">      security:</w:t>
      </w:r>
    </w:p>
    <w:p w14:paraId="61E72E19" w14:textId="77777777" w:rsidR="000260B1" w:rsidRDefault="000260B1" w:rsidP="000260B1">
      <w:pPr>
        <w:pStyle w:val="PL"/>
      </w:pPr>
      <w:r>
        <w:t xml:space="preserve">        - {}</w:t>
      </w:r>
    </w:p>
    <w:p w14:paraId="7CE05C2E" w14:textId="77777777" w:rsidR="000260B1" w:rsidRDefault="000260B1" w:rsidP="000260B1">
      <w:pPr>
        <w:pStyle w:val="PL"/>
      </w:pPr>
      <w:r>
        <w:t xml:space="preserve">        - oAuth2ClientCredentials:</w:t>
      </w:r>
    </w:p>
    <w:p w14:paraId="463D4E84" w14:textId="77777777" w:rsidR="000260B1" w:rsidRDefault="000260B1" w:rsidP="000260B1">
      <w:pPr>
        <w:pStyle w:val="PL"/>
      </w:pPr>
      <w:r>
        <w:t xml:space="preserve">          - nudr-dr</w:t>
      </w:r>
    </w:p>
    <w:p w14:paraId="38F9F6E5" w14:textId="77777777" w:rsidR="000260B1" w:rsidRDefault="000260B1" w:rsidP="000260B1">
      <w:pPr>
        <w:pStyle w:val="PL"/>
      </w:pPr>
      <w:r>
        <w:t xml:space="preserve">        - oAuth2ClientCredentials:</w:t>
      </w:r>
    </w:p>
    <w:p w14:paraId="688179F8" w14:textId="77777777" w:rsidR="000260B1" w:rsidRDefault="000260B1" w:rsidP="000260B1">
      <w:pPr>
        <w:pStyle w:val="PL"/>
      </w:pPr>
      <w:r>
        <w:t xml:space="preserve">          - nudr-dr</w:t>
      </w:r>
    </w:p>
    <w:p w14:paraId="4A310393" w14:textId="77777777" w:rsidR="000260B1" w:rsidRPr="00533C32" w:rsidRDefault="000260B1" w:rsidP="000260B1">
      <w:pPr>
        <w:pStyle w:val="PL"/>
        <w:rPr>
          <w:lang w:eastAsia="zh-CN"/>
        </w:rPr>
      </w:pPr>
      <w:r>
        <w:t xml:space="preserve">          - nudr-dr:subscription-data</w:t>
      </w:r>
    </w:p>
    <w:p w14:paraId="5562E821" w14:textId="77777777" w:rsidR="000260B1" w:rsidRPr="00533C32" w:rsidRDefault="000260B1" w:rsidP="000260B1">
      <w:pPr>
        <w:pStyle w:val="PL"/>
      </w:pPr>
      <w:r w:rsidRPr="00533C32">
        <w:lastRenderedPageBreak/>
        <w:t xml:space="preserve">      parameters:</w:t>
      </w:r>
    </w:p>
    <w:p w14:paraId="4E703000" w14:textId="77777777" w:rsidR="000260B1" w:rsidRPr="00533C32" w:rsidRDefault="000260B1" w:rsidP="000260B1">
      <w:pPr>
        <w:pStyle w:val="PL"/>
      </w:pPr>
      <w:r w:rsidRPr="00533C32">
        <w:t xml:space="preserve">        - name: ueId</w:t>
      </w:r>
    </w:p>
    <w:p w14:paraId="40EE4D10" w14:textId="77777777" w:rsidR="000260B1" w:rsidRPr="00533C32" w:rsidRDefault="000260B1" w:rsidP="000260B1">
      <w:pPr>
        <w:pStyle w:val="PL"/>
      </w:pPr>
      <w:r w:rsidRPr="00533C32">
        <w:t xml:space="preserve">          in: path</w:t>
      </w:r>
    </w:p>
    <w:p w14:paraId="110F2938" w14:textId="77777777" w:rsidR="000260B1" w:rsidRPr="00533C32" w:rsidRDefault="000260B1" w:rsidP="000260B1">
      <w:pPr>
        <w:pStyle w:val="PL"/>
      </w:pPr>
      <w:r w:rsidRPr="00533C32">
        <w:t xml:space="preserve">          description: UE ID</w:t>
      </w:r>
    </w:p>
    <w:p w14:paraId="0DAD0AFC" w14:textId="77777777" w:rsidR="000260B1" w:rsidRPr="00533C32" w:rsidRDefault="000260B1" w:rsidP="000260B1">
      <w:pPr>
        <w:pStyle w:val="PL"/>
      </w:pPr>
      <w:r w:rsidRPr="00533C32">
        <w:t xml:space="preserve">          required: true</w:t>
      </w:r>
    </w:p>
    <w:p w14:paraId="428B1D85" w14:textId="77777777" w:rsidR="000260B1" w:rsidRDefault="000260B1" w:rsidP="000260B1">
      <w:pPr>
        <w:pStyle w:val="PL"/>
      </w:pPr>
      <w:r w:rsidRPr="00533C32">
        <w:t xml:space="preserve">          schema:</w:t>
      </w:r>
    </w:p>
    <w:p w14:paraId="6DF84517" w14:textId="77777777" w:rsidR="000260B1" w:rsidRDefault="000260B1" w:rsidP="000260B1">
      <w:pPr>
        <w:pStyle w:val="PL"/>
      </w:pPr>
      <w:r>
        <w:t xml:space="preserve">            type: string</w:t>
      </w:r>
    </w:p>
    <w:p w14:paraId="687F7206" w14:textId="77777777" w:rsidR="000260B1" w:rsidRPr="00533C32" w:rsidRDefault="000260B1" w:rsidP="000260B1">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7C4634F4" w14:textId="77777777" w:rsidR="000260B1" w:rsidRPr="00533C32" w:rsidRDefault="000260B1" w:rsidP="000260B1">
      <w:pPr>
        <w:pStyle w:val="PL"/>
      </w:pPr>
      <w:r w:rsidRPr="00533C32">
        <w:t xml:space="preserve">        - name: </w:t>
      </w:r>
      <w:r>
        <w:t>single-</w:t>
      </w:r>
      <w:r w:rsidRPr="006D456D">
        <w:t>nssai</w:t>
      </w:r>
    </w:p>
    <w:p w14:paraId="2C6A809C" w14:textId="77777777" w:rsidR="000260B1" w:rsidRDefault="000260B1" w:rsidP="000260B1">
      <w:pPr>
        <w:pStyle w:val="PL"/>
      </w:pPr>
      <w:r w:rsidRPr="00533C32">
        <w:t xml:space="preserve">          in: query</w:t>
      </w:r>
    </w:p>
    <w:p w14:paraId="0CD49FD7" w14:textId="77777777" w:rsidR="000260B1" w:rsidRDefault="000260B1" w:rsidP="000260B1">
      <w:pPr>
        <w:pStyle w:val="PL"/>
      </w:pPr>
      <w:r>
        <w:t xml:space="preserve">          content:</w:t>
      </w:r>
    </w:p>
    <w:p w14:paraId="5404B34D" w14:textId="77777777" w:rsidR="000260B1" w:rsidRDefault="000260B1" w:rsidP="000260B1">
      <w:pPr>
        <w:pStyle w:val="PL"/>
      </w:pPr>
      <w:r>
        <w:t xml:space="preserve">            application/json:</w:t>
      </w:r>
    </w:p>
    <w:p w14:paraId="535F73A7" w14:textId="77777777" w:rsidR="000260B1" w:rsidRDefault="000260B1" w:rsidP="000260B1">
      <w:pPr>
        <w:pStyle w:val="PL"/>
      </w:pPr>
      <w:r>
        <w:t xml:space="preserve">              schema:</w:t>
      </w:r>
    </w:p>
    <w:p w14:paraId="0FE4AFFA" w14:textId="77777777" w:rsidR="000260B1" w:rsidRPr="00533C32" w:rsidRDefault="000260B1" w:rsidP="000260B1">
      <w:pPr>
        <w:pStyle w:val="PL"/>
      </w:pPr>
      <w:r>
        <w:t xml:space="preserve">                $ref: </w:t>
      </w:r>
      <w:r w:rsidRPr="00533C32">
        <w:t>'#/components/schemas/VarSnssai'</w:t>
      </w:r>
    </w:p>
    <w:p w14:paraId="533FC949" w14:textId="77777777" w:rsidR="000260B1" w:rsidRPr="00533C32" w:rsidRDefault="000260B1" w:rsidP="000260B1">
      <w:pPr>
        <w:pStyle w:val="PL"/>
      </w:pPr>
      <w:r w:rsidRPr="00533C32">
        <w:t xml:space="preserve">          description: single NSSAI</w:t>
      </w:r>
    </w:p>
    <w:p w14:paraId="5119C997" w14:textId="77777777" w:rsidR="000260B1" w:rsidRPr="00533C32" w:rsidRDefault="000260B1" w:rsidP="000260B1">
      <w:pPr>
        <w:pStyle w:val="PL"/>
      </w:pPr>
      <w:r>
        <w:t xml:space="preserve">          required: true</w:t>
      </w:r>
    </w:p>
    <w:p w14:paraId="6557780D" w14:textId="77777777" w:rsidR="000260B1" w:rsidRPr="00533C32" w:rsidRDefault="000260B1" w:rsidP="000260B1">
      <w:pPr>
        <w:pStyle w:val="PL"/>
      </w:pPr>
      <w:r w:rsidRPr="00533C32">
        <w:t xml:space="preserve">        - name: </w:t>
      </w:r>
      <w:r w:rsidRPr="006D456D">
        <w:t>dnn</w:t>
      </w:r>
    </w:p>
    <w:p w14:paraId="67A56E86" w14:textId="77777777" w:rsidR="000260B1" w:rsidRPr="00533C32" w:rsidRDefault="000260B1" w:rsidP="000260B1">
      <w:pPr>
        <w:pStyle w:val="PL"/>
      </w:pPr>
      <w:r w:rsidRPr="00533C32">
        <w:t xml:space="preserve">          in: query</w:t>
      </w:r>
    </w:p>
    <w:p w14:paraId="508E08C9" w14:textId="77777777" w:rsidR="000260B1" w:rsidRPr="00533C32" w:rsidRDefault="000260B1" w:rsidP="000260B1">
      <w:pPr>
        <w:pStyle w:val="PL"/>
      </w:pPr>
      <w:r w:rsidRPr="00533C32">
        <w:t xml:space="preserve">          description: </w:t>
      </w:r>
      <w:r>
        <w:t>DNN</w:t>
      </w:r>
    </w:p>
    <w:p w14:paraId="73F3D564" w14:textId="77777777" w:rsidR="000260B1" w:rsidRPr="00533C32" w:rsidRDefault="000260B1" w:rsidP="000260B1">
      <w:pPr>
        <w:pStyle w:val="PL"/>
      </w:pPr>
      <w:r>
        <w:t xml:space="preserve">          required: true</w:t>
      </w:r>
    </w:p>
    <w:p w14:paraId="6C4E5D61" w14:textId="77777777" w:rsidR="000260B1" w:rsidRPr="00533C32" w:rsidRDefault="000260B1" w:rsidP="000260B1">
      <w:pPr>
        <w:pStyle w:val="PL"/>
      </w:pPr>
      <w:r w:rsidRPr="00533C32">
        <w:t xml:space="preserve">          schema:</w:t>
      </w:r>
    </w:p>
    <w:p w14:paraId="15613C6A" w14:textId="77777777" w:rsidR="000260B1" w:rsidRPr="00533C32" w:rsidRDefault="000260B1" w:rsidP="000260B1">
      <w:pPr>
        <w:pStyle w:val="PL"/>
      </w:pPr>
      <w:r w:rsidRPr="00533C32">
        <w:t xml:space="preserve">            $ref: '#/components/schemas/Dnn'</w:t>
      </w:r>
    </w:p>
    <w:p w14:paraId="4E5770D2" w14:textId="77777777" w:rsidR="000260B1" w:rsidRPr="00533C32" w:rsidRDefault="000260B1" w:rsidP="000260B1">
      <w:pPr>
        <w:pStyle w:val="PL"/>
      </w:pPr>
      <w:r w:rsidRPr="00533C32">
        <w:t xml:space="preserve">        - name: </w:t>
      </w:r>
      <w:r w:rsidRPr="006D456D">
        <w:t>mtc-provider-information</w:t>
      </w:r>
    </w:p>
    <w:p w14:paraId="0B8FF89E" w14:textId="77777777" w:rsidR="000260B1" w:rsidRPr="00533C32" w:rsidRDefault="000260B1" w:rsidP="000260B1">
      <w:pPr>
        <w:pStyle w:val="PL"/>
      </w:pPr>
      <w:r w:rsidRPr="00533C32">
        <w:t xml:space="preserve">          in: query</w:t>
      </w:r>
    </w:p>
    <w:p w14:paraId="2D416E16" w14:textId="77777777" w:rsidR="000260B1" w:rsidRPr="00533C32" w:rsidRDefault="000260B1" w:rsidP="000260B1">
      <w:pPr>
        <w:pStyle w:val="PL"/>
      </w:pPr>
      <w:r w:rsidRPr="00533C32">
        <w:t xml:space="preserve">          description: </w:t>
      </w:r>
      <w:r>
        <w:t>MTC Provider Information</w:t>
      </w:r>
    </w:p>
    <w:p w14:paraId="42290DAC" w14:textId="77777777" w:rsidR="000260B1" w:rsidRPr="00533C32" w:rsidRDefault="000260B1" w:rsidP="000260B1">
      <w:pPr>
        <w:pStyle w:val="PL"/>
      </w:pPr>
      <w:r>
        <w:t xml:space="preserve">          required: true</w:t>
      </w:r>
    </w:p>
    <w:p w14:paraId="3BFE447E" w14:textId="77777777" w:rsidR="000260B1" w:rsidRPr="00533C32" w:rsidRDefault="000260B1" w:rsidP="000260B1">
      <w:pPr>
        <w:pStyle w:val="PL"/>
      </w:pPr>
      <w:r w:rsidRPr="00533C32">
        <w:t xml:space="preserve">          schema:</w:t>
      </w:r>
    </w:p>
    <w:p w14:paraId="24967AC7" w14:textId="77777777" w:rsidR="000260B1" w:rsidRDefault="000260B1" w:rsidP="000260B1">
      <w:pPr>
        <w:pStyle w:val="PL"/>
      </w:pPr>
      <w:r w:rsidRPr="00533C32">
        <w:t xml:space="preserve">            $ref: 'TS29571_CommonData.yaml#/components/schemas/</w:t>
      </w:r>
      <w:r w:rsidRPr="005D14F1">
        <w:t>MtcProviderInformation</w:t>
      </w:r>
      <w:r w:rsidRPr="00533C32">
        <w:t>'</w:t>
      </w:r>
    </w:p>
    <w:p w14:paraId="3BF0F870" w14:textId="77777777" w:rsidR="000260B1" w:rsidRDefault="000260B1" w:rsidP="000260B1">
      <w:pPr>
        <w:pStyle w:val="PL"/>
      </w:pPr>
      <w:r>
        <w:rPr>
          <w:lang w:eastAsia="zh-CN"/>
        </w:rPr>
        <w:t xml:space="preserve">        - name: </w:t>
      </w:r>
      <w:r>
        <w:t>af-id</w:t>
      </w:r>
    </w:p>
    <w:p w14:paraId="2677B9DB" w14:textId="77777777" w:rsidR="000260B1" w:rsidRDefault="000260B1" w:rsidP="000260B1">
      <w:pPr>
        <w:pStyle w:val="PL"/>
      </w:pPr>
      <w:r>
        <w:t xml:space="preserve">          in: query</w:t>
      </w:r>
    </w:p>
    <w:p w14:paraId="5A21BFE1" w14:textId="77777777" w:rsidR="000260B1" w:rsidRDefault="000260B1" w:rsidP="000260B1">
      <w:pPr>
        <w:pStyle w:val="PL"/>
      </w:pPr>
      <w:r>
        <w:t xml:space="preserve">          description: Application Function Identifier</w:t>
      </w:r>
    </w:p>
    <w:p w14:paraId="5BCAF2DA" w14:textId="77777777" w:rsidR="000260B1" w:rsidRDefault="000260B1" w:rsidP="000260B1">
      <w:pPr>
        <w:pStyle w:val="PL"/>
      </w:pPr>
      <w:r>
        <w:t xml:space="preserve">          schema:</w:t>
      </w:r>
    </w:p>
    <w:p w14:paraId="13D3866A" w14:textId="77777777" w:rsidR="000260B1" w:rsidRDefault="000260B1" w:rsidP="000260B1">
      <w:pPr>
        <w:pStyle w:val="PL"/>
      </w:pPr>
      <w:r>
        <w:t xml:space="preserve">            type: string</w:t>
      </w:r>
    </w:p>
    <w:p w14:paraId="34D85598" w14:textId="77777777" w:rsidR="000260B1" w:rsidRPr="00533C32" w:rsidRDefault="000260B1" w:rsidP="000260B1">
      <w:pPr>
        <w:pStyle w:val="PL"/>
      </w:pPr>
      <w:r w:rsidRPr="00533C32">
        <w:t xml:space="preserve">        - name: If-None-Match</w:t>
      </w:r>
    </w:p>
    <w:p w14:paraId="6A586DD3" w14:textId="77777777" w:rsidR="000260B1" w:rsidRPr="00533C32" w:rsidRDefault="000260B1" w:rsidP="000260B1">
      <w:pPr>
        <w:pStyle w:val="PL"/>
      </w:pPr>
      <w:r w:rsidRPr="00533C32">
        <w:t xml:space="preserve">          in: header</w:t>
      </w:r>
    </w:p>
    <w:p w14:paraId="5D7A2E0A" w14:textId="77777777" w:rsidR="000260B1" w:rsidRPr="00533C32" w:rsidRDefault="000260B1" w:rsidP="000260B1">
      <w:pPr>
        <w:pStyle w:val="PL"/>
      </w:pPr>
      <w:r w:rsidRPr="00533C32">
        <w:t xml:space="preserve">          description: Validator for conditional requests, as described in RFC 7232, 3.2</w:t>
      </w:r>
    </w:p>
    <w:p w14:paraId="33450F2C" w14:textId="77777777" w:rsidR="000260B1" w:rsidRPr="00533C32" w:rsidRDefault="000260B1" w:rsidP="000260B1">
      <w:pPr>
        <w:pStyle w:val="PL"/>
      </w:pPr>
      <w:r w:rsidRPr="00533C32">
        <w:t xml:space="preserve">          schema:</w:t>
      </w:r>
    </w:p>
    <w:p w14:paraId="7B63E725" w14:textId="77777777" w:rsidR="000260B1" w:rsidRPr="00533C32" w:rsidRDefault="000260B1" w:rsidP="000260B1">
      <w:pPr>
        <w:pStyle w:val="PL"/>
      </w:pPr>
      <w:r w:rsidRPr="00533C32">
        <w:t xml:space="preserve">            type: string</w:t>
      </w:r>
    </w:p>
    <w:p w14:paraId="42A76051" w14:textId="77777777" w:rsidR="000260B1" w:rsidRPr="00533C32" w:rsidRDefault="000260B1" w:rsidP="000260B1">
      <w:pPr>
        <w:pStyle w:val="PL"/>
      </w:pPr>
      <w:r w:rsidRPr="00533C32">
        <w:t xml:space="preserve">        - name: If-Modified-Since</w:t>
      </w:r>
    </w:p>
    <w:p w14:paraId="2A26D03B" w14:textId="77777777" w:rsidR="000260B1" w:rsidRPr="00533C32" w:rsidRDefault="000260B1" w:rsidP="000260B1">
      <w:pPr>
        <w:pStyle w:val="PL"/>
      </w:pPr>
      <w:r w:rsidRPr="00533C32">
        <w:t xml:space="preserve">          in: header</w:t>
      </w:r>
    </w:p>
    <w:p w14:paraId="2E0F21E1" w14:textId="77777777" w:rsidR="000260B1" w:rsidRPr="00533C32" w:rsidRDefault="000260B1" w:rsidP="000260B1">
      <w:pPr>
        <w:pStyle w:val="PL"/>
      </w:pPr>
      <w:r w:rsidRPr="00533C32">
        <w:t xml:space="preserve">          description: Validator for conditional requests, as described in RFC 7232, 3.3</w:t>
      </w:r>
    </w:p>
    <w:p w14:paraId="1593824B" w14:textId="77777777" w:rsidR="000260B1" w:rsidRPr="00533C32" w:rsidRDefault="000260B1" w:rsidP="000260B1">
      <w:pPr>
        <w:pStyle w:val="PL"/>
      </w:pPr>
      <w:r w:rsidRPr="00533C32">
        <w:t xml:space="preserve">          schema:</w:t>
      </w:r>
    </w:p>
    <w:p w14:paraId="56FA2AA5" w14:textId="77777777" w:rsidR="000260B1" w:rsidRPr="00136AA8" w:rsidRDefault="000260B1" w:rsidP="000260B1">
      <w:pPr>
        <w:pStyle w:val="PL"/>
      </w:pPr>
      <w:r w:rsidRPr="00533C32">
        <w:t xml:space="preserve">            type: string</w:t>
      </w:r>
    </w:p>
    <w:p w14:paraId="5642ED02" w14:textId="77777777" w:rsidR="000260B1" w:rsidRPr="00533C32" w:rsidRDefault="000260B1" w:rsidP="000260B1">
      <w:pPr>
        <w:pStyle w:val="PL"/>
      </w:pPr>
      <w:r w:rsidRPr="00533C32">
        <w:t xml:space="preserve">      responses:</w:t>
      </w:r>
    </w:p>
    <w:p w14:paraId="608B433C" w14:textId="77777777" w:rsidR="000260B1" w:rsidRPr="00533C32" w:rsidRDefault="000260B1" w:rsidP="000260B1">
      <w:pPr>
        <w:pStyle w:val="PL"/>
      </w:pPr>
      <w:r w:rsidRPr="00533C32">
        <w:t xml:space="preserve">        '200':</w:t>
      </w:r>
    </w:p>
    <w:p w14:paraId="599F4902" w14:textId="77777777" w:rsidR="000260B1" w:rsidRPr="00533C32" w:rsidRDefault="000260B1" w:rsidP="000260B1">
      <w:pPr>
        <w:pStyle w:val="PL"/>
      </w:pPr>
      <w:r w:rsidRPr="00533C32">
        <w:t xml:space="preserve">          description: OK</w:t>
      </w:r>
    </w:p>
    <w:p w14:paraId="4EC0C75D" w14:textId="77777777" w:rsidR="000260B1" w:rsidRPr="00533C32" w:rsidRDefault="000260B1" w:rsidP="000260B1">
      <w:pPr>
        <w:pStyle w:val="PL"/>
      </w:pPr>
      <w:r w:rsidRPr="00533C32">
        <w:t xml:space="preserve">          content:</w:t>
      </w:r>
    </w:p>
    <w:p w14:paraId="54AD1B5E" w14:textId="77777777" w:rsidR="000260B1" w:rsidRPr="00533C32" w:rsidRDefault="000260B1" w:rsidP="000260B1">
      <w:pPr>
        <w:pStyle w:val="PL"/>
      </w:pPr>
      <w:r w:rsidRPr="00533C32">
        <w:t xml:space="preserve">            application/json:</w:t>
      </w:r>
    </w:p>
    <w:p w14:paraId="0FFFC429" w14:textId="77777777" w:rsidR="000260B1" w:rsidRPr="00533C32" w:rsidRDefault="000260B1" w:rsidP="000260B1">
      <w:pPr>
        <w:pStyle w:val="PL"/>
      </w:pPr>
      <w:r w:rsidRPr="00533C32">
        <w:t xml:space="preserve">              schema:</w:t>
      </w:r>
    </w:p>
    <w:p w14:paraId="621518A8" w14:textId="77777777" w:rsidR="000260B1" w:rsidRDefault="000260B1" w:rsidP="000260B1">
      <w:pPr>
        <w:pStyle w:val="PL"/>
      </w:pPr>
      <w:r w:rsidRPr="00533C32">
        <w:t xml:space="preserve">                $ref: '#/components/schemas/</w:t>
      </w:r>
      <w:r w:rsidRPr="0068632F">
        <w:t>AuthorizationData</w:t>
      </w:r>
      <w:r w:rsidRPr="00533C32">
        <w:t>'</w:t>
      </w:r>
    </w:p>
    <w:p w14:paraId="5E5FD4F9" w14:textId="77777777" w:rsidR="000260B1" w:rsidRPr="00533C32" w:rsidRDefault="000260B1" w:rsidP="000260B1">
      <w:pPr>
        <w:pStyle w:val="PL"/>
      </w:pPr>
      <w:r w:rsidRPr="00533C32">
        <w:t xml:space="preserve">          headers:</w:t>
      </w:r>
    </w:p>
    <w:p w14:paraId="1D7A3C89" w14:textId="77777777" w:rsidR="000260B1" w:rsidRPr="00533C32" w:rsidRDefault="000260B1" w:rsidP="000260B1">
      <w:pPr>
        <w:pStyle w:val="PL"/>
      </w:pPr>
      <w:r w:rsidRPr="00533C32">
        <w:t xml:space="preserve">            Cache-Control:</w:t>
      </w:r>
    </w:p>
    <w:p w14:paraId="757112B5" w14:textId="77777777" w:rsidR="000260B1" w:rsidRPr="00533C32" w:rsidRDefault="000260B1" w:rsidP="000260B1">
      <w:pPr>
        <w:pStyle w:val="PL"/>
      </w:pPr>
      <w:r w:rsidRPr="00533C32">
        <w:t xml:space="preserve">              description: Cache-Control containing max-age, as described in RFC 7234, 5.2</w:t>
      </w:r>
    </w:p>
    <w:p w14:paraId="0DE799C6" w14:textId="77777777" w:rsidR="000260B1" w:rsidRPr="00533C32" w:rsidRDefault="000260B1" w:rsidP="000260B1">
      <w:pPr>
        <w:pStyle w:val="PL"/>
      </w:pPr>
      <w:r w:rsidRPr="00533C32">
        <w:t xml:space="preserve">              schema:</w:t>
      </w:r>
    </w:p>
    <w:p w14:paraId="090309B0" w14:textId="77777777" w:rsidR="000260B1" w:rsidRPr="00533C32" w:rsidRDefault="000260B1" w:rsidP="000260B1">
      <w:pPr>
        <w:pStyle w:val="PL"/>
      </w:pPr>
      <w:r w:rsidRPr="00533C32">
        <w:t xml:space="preserve">                type: string</w:t>
      </w:r>
    </w:p>
    <w:p w14:paraId="549766B9" w14:textId="77777777" w:rsidR="000260B1" w:rsidRPr="00533C32" w:rsidRDefault="000260B1" w:rsidP="000260B1">
      <w:pPr>
        <w:pStyle w:val="PL"/>
      </w:pPr>
      <w:r w:rsidRPr="00533C32">
        <w:t xml:space="preserve">            ETag:</w:t>
      </w:r>
    </w:p>
    <w:p w14:paraId="4F4CB37A" w14:textId="77777777" w:rsidR="000260B1" w:rsidRPr="00533C32" w:rsidRDefault="000260B1" w:rsidP="000260B1">
      <w:pPr>
        <w:pStyle w:val="PL"/>
      </w:pPr>
      <w:r w:rsidRPr="00533C32">
        <w:t xml:space="preserve">              description: Entity Tag, containing a strong validator, as described in RFC 7232, 2.3</w:t>
      </w:r>
    </w:p>
    <w:p w14:paraId="4C8E3B37" w14:textId="77777777" w:rsidR="000260B1" w:rsidRPr="00533C32" w:rsidRDefault="000260B1" w:rsidP="000260B1">
      <w:pPr>
        <w:pStyle w:val="PL"/>
      </w:pPr>
      <w:r w:rsidRPr="00533C32">
        <w:t xml:space="preserve">              schema:</w:t>
      </w:r>
    </w:p>
    <w:p w14:paraId="07829C67" w14:textId="77777777" w:rsidR="000260B1" w:rsidRPr="00533C32" w:rsidRDefault="000260B1" w:rsidP="000260B1">
      <w:pPr>
        <w:pStyle w:val="PL"/>
      </w:pPr>
      <w:r w:rsidRPr="00533C32">
        <w:t xml:space="preserve">                type: string</w:t>
      </w:r>
    </w:p>
    <w:p w14:paraId="38B6D2B7" w14:textId="77777777" w:rsidR="000260B1" w:rsidRPr="00533C32" w:rsidRDefault="000260B1" w:rsidP="000260B1">
      <w:pPr>
        <w:pStyle w:val="PL"/>
      </w:pPr>
      <w:r w:rsidRPr="00533C32">
        <w:t xml:space="preserve">            Last-Modified:</w:t>
      </w:r>
    </w:p>
    <w:p w14:paraId="58BE9244" w14:textId="77777777" w:rsidR="000260B1" w:rsidRDefault="000260B1" w:rsidP="000260B1">
      <w:pPr>
        <w:pStyle w:val="PL"/>
      </w:pPr>
      <w:r w:rsidRPr="00533C32">
        <w:t xml:space="preserve">              description: Timestamp for last modification of the resource, as described in RFC 7232, 2.2</w:t>
      </w:r>
    </w:p>
    <w:p w14:paraId="21FE281A" w14:textId="77777777" w:rsidR="000260B1" w:rsidRPr="00533C32" w:rsidRDefault="000260B1" w:rsidP="000260B1">
      <w:pPr>
        <w:pStyle w:val="PL"/>
      </w:pPr>
      <w:r w:rsidRPr="00533C32">
        <w:t xml:space="preserve">              schema:</w:t>
      </w:r>
    </w:p>
    <w:p w14:paraId="2E55286A" w14:textId="77777777" w:rsidR="000260B1" w:rsidRPr="00533C32" w:rsidRDefault="000260B1" w:rsidP="000260B1">
      <w:pPr>
        <w:pStyle w:val="PL"/>
      </w:pPr>
      <w:r w:rsidRPr="00533C32">
        <w:t xml:space="preserve">                type: string</w:t>
      </w:r>
    </w:p>
    <w:p w14:paraId="13FC427A" w14:textId="77777777" w:rsidR="000260B1" w:rsidRDefault="000260B1" w:rsidP="000260B1">
      <w:pPr>
        <w:pStyle w:val="PL"/>
      </w:pPr>
      <w:r>
        <w:t xml:space="preserve">        '403':</w:t>
      </w:r>
    </w:p>
    <w:p w14:paraId="4F8EFF3D" w14:textId="77777777" w:rsidR="000260B1" w:rsidRPr="006B355D" w:rsidRDefault="000260B1" w:rsidP="000260B1">
      <w:pPr>
        <w:pStyle w:val="PL"/>
      </w:pPr>
      <w:r>
        <w:t xml:space="preserve">          $ref: 'TS29571_CommonData.yaml#/components/responses/403'</w:t>
      </w:r>
    </w:p>
    <w:p w14:paraId="3BE2947D" w14:textId="77777777" w:rsidR="000260B1" w:rsidRDefault="000260B1" w:rsidP="000260B1">
      <w:pPr>
        <w:pStyle w:val="PL"/>
      </w:pPr>
      <w:r>
        <w:t xml:space="preserve">        '404':</w:t>
      </w:r>
    </w:p>
    <w:p w14:paraId="7E674444" w14:textId="77777777" w:rsidR="000260B1" w:rsidRPr="00DB01C2" w:rsidRDefault="000260B1" w:rsidP="000260B1">
      <w:pPr>
        <w:pStyle w:val="PL"/>
      </w:pPr>
      <w:r>
        <w:t xml:space="preserve">          $ref: 'TS29571_CommonData.yaml#/components/responses/404'</w:t>
      </w:r>
    </w:p>
    <w:p w14:paraId="5AB2E222" w14:textId="77777777" w:rsidR="000260B1" w:rsidRDefault="000260B1" w:rsidP="000260B1">
      <w:pPr>
        <w:pStyle w:val="PL"/>
        <w:rPr>
          <w:lang w:eastAsia="zh-CN"/>
        </w:rPr>
      </w:pPr>
      <w:r w:rsidRPr="00533C32">
        <w:t xml:space="preserve">        default:</w:t>
      </w:r>
    </w:p>
    <w:p w14:paraId="1B9A0EE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03A00D2" w14:textId="77777777" w:rsidR="000260B1" w:rsidRDefault="000260B1" w:rsidP="000260B1">
      <w:pPr>
        <w:pStyle w:val="PL"/>
        <w:rPr>
          <w:lang w:eastAsia="zh-CN"/>
        </w:rPr>
      </w:pPr>
    </w:p>
    <w:p w14:paraId="4C3E3069" w14:textId="77777777" w:rsidR="000260B1" w:rsidRDefault="000260B1" w:rsidP="000260B1">
      <w:pPr>
        <w:pStyle w:val="PL"/>
      </w:pPr>
      <w:r>
        <w:t xml:space="preserve">  /subscription-data/{ueId}/</w:t>
      </w:r>
      <w:r w:rsidRPr="006E7C29">
        <w:t>coverage-restriction-data</w:t>
      </w:r>
      <w:r>
        <w:t>:</w:t>
      </w:r>
    </w:p>
    <w:p w14:paraId="08D407DD" w14:textId="77777777" w:rsidR="000260B1" w:rsidRDefault="000260B1" w:rsidP="000260B1">
      <w:pPr>
        <w:pStyle w:val="PL"/>
      </w:pPr>
      <w:r>
        <w:t xml:space="preserve">    get:</w:t>
      </w:r>
    </w:p>
    <w:p w14:paraId="493E515F" w14:textId="77777777" w:rsidR="000260B1" w:rsidRDefault="000260B1" w:rsidP="000260B1">
      <w:pPr>
        <w:pStyle w:val="PL"/>
      </w:pPr>
      <w:r>
        <w:t xml:space="preserve">      summary: Retrieves the </w:t>
      </w:r>
      <w:r w:rsidRPr="00334145">
        <w:t>subscribed enhanced Coverage Restriction Data</w:t>
      </w:r>
      <w:r>
        <w:t xml:space="preserve"> of a UE</w:t>
      </w:r>
    </w:p>
    <w:p w14:paraId="76C48A2B" w14:textId="77777777" w:rsidR="000260B1" w:rsidRDefault="000260B1" w:rsidP="000260B1">
      <w:pPr>
        <w:pStyle w:val="PL"/>
      </w:pPr>
      <w:r>
        <w:t xml:space="preserve">      operationId: QueryCoverageRestrictionData</w:t>
      </w:r>
    </w:p>
    <w:p w14:paraId="6CF57999" w14:textId="77777777" w:rsidR="000260B1" w:rsidRDefault="000260B1" w:rsidP="000260B1">
      <w:pPr>
        <w:pStyle w:val="PL"/>
      </w:pPr>
      <w:r>
        <w:t xml:space="preserve">      tags:</w:t>
      </w:r>
    </w:p>
    <w:p w14:paraId="2046C4AA" w14:textId="77777777" w:rsidR="000260B1" w:rsidRDefault="000260B1" w:rsidP="000260B1">
      <w:pPr>
        <w:pStyle w:val="PL"/>
        <w:rPr>
          <w:lang w:eastAsia="zh-CN"/>
        </w:rPr>
      </w:pPr>
      <w:r>
        <w:t xml:space="preserve">        - E</w:t>
      </w:r>
      <w:r w:rsidRPr="00334145">
        <w:t>nhanced Coverage Restriction</w:t>
      </w:r>
      <w:r>
        <w:t xml:space="preserve"> Data</w:t>
      </w:r>
    </w:p>
    <w:p w14:paraId="55F37EC1" w14:textId="77777777" w:rsidR="000260B1" w:rsidRDefault="000260B1" w:rsidP="000260B1">
      <w:pPr>
        <w:pStyle w:val="PL"/>
      </w:pPr>
      <w:r>
        <w:t xml:space="preserve">      security:</w:t>
      </w:r>
    </w:p>
    <w:p w14:paraId="79529983" w14:textId="77777777" w:rsidR="000260B1" w:rsidRDefault="000260B1" w:rsidP="000260B1">
      <w:pPr>
        <w:pStyle w:val="PL"/>
      </w:pPr>
      <w:r>
        <w:lastRenderedPageBreak/>
        <w:t xml:space="preserve">        - {}</w:t>
      </w:r>
    </w:p>
    <w:p w14:paraId="70D829E7" w14:textId="77777777" w:rsidR="000260B1" w:rsidRDefault="000260B1" w:rsidP="000260B1">
      <w:pPr>
        <w:pStyle w:val="PL"/>
      </w:pPr>
      <w:r>
        <w:t xml:space="preserve">        - oAuth2ClientCredentials:</w:t>
      </w:r>
    </w:p>
    <w:p w14:paraId="2FCC71BD" w14:textId="77777777" w:rsidR="000260B1" w:rsidRDefault="000260B1" w:rsidP="000260B1">
      <w:pPr>
        <w:pStyle w:val="PL"/>
      </w:pPr>
      <w:r>
        <w:t xml:space="preserve">          - nudr-dr</w:t>
      </w:r>
    </w:p>
    <w:p w14:paraId="51342C03" w14:textId="77777777" w:rsidR="000260B1" w:rsidRDefault="000260B1" w:rsidP="000260B1">
      <w:pPr>
        <w:pStyle w:val="PL"/>
      </w:pPr>
      <w:r>
        <w:t xml:space="preserve">        - oAuth2ClientCredentials:</w:t>
      </w:r>
    </w:p>
    <w:p w14:paraId="59894C73" w14:textId="77777777" w:rsidR="000260B1" w:rsidRDefault="000260B1" w:rsidP="000260B1">
      <w:pPr>
        <w:pStyle w:val="PL"/>
      </w:pPr>
      <w:r>
        <w:t xml:space="preserve">          - nudr-dr</w:t>
      </w:r>
    </w:p>
    <w:p w14:paraId="0346BE0F" w14:textId="77777777" w:rsidR="000260B1" w:rsidRDefault="000260B1" w:rsidP="000260B1">
      <w:pPr>
        <w:pStyle w:val="PL"/>
        <w:rPr>
          <w:lang w:eastAsia="zh-CN"/>
        </w:rPr>
      </w:pPr>
      <w:r>
        <w:t xml:space="preserve">          - nudr-dr:subscription-data</w:t>
      </w:r>
    </w:p>
    <w:p w14:paraId="4BF5F69A" w14:textId="77777777" w:rsidR="000260B1" w:rsidRDefault="000260B1" w:rsidP="000260B1">
      <w:pPr>
        <w:pStyle w:val="PL"/>
      </w:pPr>
      <w:r>
        <w:t xml:space="preserve">      parameters:</w:t>
      </w:r>
    </w:p>
    <w:p w14:paraId="360251C8" w14:textId="77777777" w:rsidR="000260B1" w:rsidRDefault="000260B1" w:rsidP="000260B1">
      <w:pPr>
        <w:pStyle w:val="PL"/>
      </w:pPr>
      <w:r>
        <w:t xml:space="preserve">        - name: ueId</w:t>
      </w:r>
    </w:p>
    <w:p w14:paraId="12083C5A" w14:textId="77777777" w:rsidR="000260B1" w:rsidRDefault="000260B1" w:rsidP="000260B1">
      <w:pPr>
        <w:pStyle w:val="PL"/>
      </w:pPr>
      <w:r>
        <w:t xml:space="preserve">          in: path</w:t>
      </w:r>
    </w:p>
    <w:p w14:paraId="6100023D" w14:textId="77777777" w:rsidR="000260B1" w:rsidRDefault="000260B1" w:rsidP="000260B1">
      <w:pPr>
        <w:pStyle w:val="PL"/>
      </w:pPr>
      <w:r>
        <w:t xml:space="preserve">          description: UE id</w:t>
      </w:r>
    </w:p>
    <w:p w14:paraId="5862CB2E" w14:textId="77777777" w:rsidR="000260B1" w:rsidRDefault="000260B1" w:rsidP="000260B1">
      <w:pPr>
        <w:pStyle w:val="PL"/>
      </w:pPr>
      <w:r>
        <w:t xml:space="preserve">          required: true</w:t>
      </w:r>
    </w:p>
    <w:p w14:paraId="61198890" w14:textId="77777777" w:rsidR="000260B1" w:rsidRDefault="000260B1" w:rsidP="000260B1">
      <w:pPr>
        <w:pStyle w:val="PL"/>
      </w:pPr>
      <w:r>
        <w:t xml:space="preserve">          schema:</w:t>
      </w:r>
    </w:p>
    <w:p w14:paraId="2B98E8E3" w14:textId="77777777" w:rsidR="000260B1" w:rsidRDefault="000260B1" w:rsidP="000260B1">
      <w:pPr>
        <w:pStyle w:val="PL"/>
      </w:pPr>
      <w:r>
        <w:t xml:space="preserve">            $ref: 'TS29571_CommonData.yaml#/components/schemas/VarUeId'</w:t>
      </w:r>
    </w:p>
    <w:p w14:paraId="242B0783" w14:textId="77777777" w:rsidR="000260B1" w:rsidRDefault="000260B1" w:rsidP="000260B1">
      <w:pPr>
        <w:pStyle w:val="PL"/>
      </w:pPr>
      <w:r>
        <w:t xml:space="preserve">        - name: supported-features</w:t>
      </w:r>
    </w:p>
    <w:p w14:paraId="21CBE52A" w14:textId="77777777" w:rsidR="000260B1" w:rsidRDefault="000260B1" w:rsidP="000260B1">
      <w:pPr>
        <w:pStyle w:val="PL"/>
      </w:pPr>
      <w:r>
        <w:t xml:space="preserve">          in: query</w:t>
      </w:r>
    </w:p>
    <w:p w14:paraId="2623350E" w14:textId="77777777" w:rsidR="000260B1" w:rsidRDefault="000260B1" w:rsidP="000260B1">
      <w:pPr>
        <w:pStyle w:val="PL"/>
      </w:pPr>
      <w:r>
        <w:t xml:space="preserve">          description: Supported Features</w:t>
      </w:r>
    </w:p>
    <w:p w14:paraId="2FB727CA" w14:textId="77777777" w:rsidR="000260B1" w:rsidRDefault="000260B1" w:rsidP="000260B1">
      <w:pPr>
        <w:pStyle w:val="PL"/>
      </w:pPr>
      <w:r>
        <w:t xml:space="preserve">          schema:</w:t>
      </w:r>
    </w:p>
    <w:p w14:paraId="207E31B9" w14:textId="77777777" w:rsidR="000260B1" w:rsidRDefault="000260B1" w:rsidP="000260B1">
      <w:pPr>
        <w:pStyle w:val="PL"/>
        <w:rPr>
          <w:lang w:eastAsia="zh-CN"/>
        </w:rPr>
      </w:pPr>
      <w:r>
        <w:t xml:space="preserve">             $ref: 'TS29571_CommonData.yaml#/components/schemas/SupportedFeatures'</w:t>
      </w:r>
    </w:p>
    <w:p w14:paraId="244648AC" w14:textId="77777777" w:rsidR="000260B1" w:rsidRDefault="000260B1" w:rsidP="000260B1">
      <w:pPr>
        <w:pStyle w:val="PL"/>
      </w:pPr>
      <w:r>
        <w:t xml:space="preserve">        - name: If-None-Match</w:t>
      </w:r>
    </w:p>
    <w:p w14:paraId="375EA662" w14:textId="77777777" w:rsidR="000260B1" w:rsidRDefault="000260B1" w:rsidP="000260B1">
      <w:pPr>
        <w:pStyle w:val="PL"/>
      </w:pPr>
      <w:r>
        <w:t xml:space="preserve">          in: header</w:t>
      </w:r>
    </w:p>
    <w:p w14:paraId="4521C469" w14:textId="77777777" w:rsidR="000260B1" w:rsidRDefault="000260B1" w:rsidP="000260B1">
      <w:pPr>
        <w:pStyle w:val="PL"/>
      </w:pPr>
      <w:r>
        <w:t xml:space="preserve">          description: Validator for conditional requests, as described in RFC 7232, 3.2</w:t>
      </w:r>
    </w:p>
    <w:p w14:paraId="3B78BC92" w14:textId="77777777" w:rsidR="000260B1" w:rsidRDefault="000260B1" w:rsidP="000260B1">
      <w:pPr>
        <w:pStyle w:val="PL"/>
      </w:pPr>
      <w:r>
        <w:t xml:space="preserve">          schema:</w:t>
      </w:r>
    </w:p>
    <w:p w14:paraId="21E7115F" w14:textId="77777777" w:rsidR="000260B1" w:rsidRDefault="000260B1" w:rsidP="000260B1">
      <w:pPr>
        <w:pStyle w:val="PL"/>
      </w:pPr>
      <w:r>
        <w:t xml:space="preserve">            type: string</w:t>
      </w:r>
    </w:p>
    <w:p w14:paraId="3892254E" w14:textId="77777777" w:rsidR="000260B1" w:rsidRDefault="000260B1" w:rsidP="000260B1">
      <w:pPr>
        <w:pStyle w:val="PL"/>
      </w:pPr>
      <w:r>
        <w:t xml:space="preserve">        - name: If-Modified-Since</w:t>
      </w:r>
    </w:p>
    <w:p w14:paraId="59ADF93A" w14:textId="77777777" w:rsidR="000260B1" w:rsidRDefault="000260B1" w:rsidP="000260B1">
      <w:pPr>
        <w:pStyle w:val="PL"/>
      </w:pPr>
      <w:r>
        <w:t xml:space="preserve">          in: header</w:t>
      </w:r>
    </w:p>
    <w:p w14:paraId="023F0263" w14:textId="77777777" w:rsidR="000260B1" w:rsidRDefault="000260B1" w:rsidP="000260B1">
      <w:pPr>
        <w:pStyle w:val="PL"/>
      </w:pPr>
      <w:r>
        <w:t xml:space="preserve">          description: Validator for conditional requests, as described in RFC 7232, 3.3</w:t>
      </w:r>
    </w:p>
    <w:p w14:paraId="464B3B0C" w14:textId="77777777" w:rsidR="000260B1" w:rsidRDefault="000260B1" w:rsidP="000260B1">
      <w:pPr>
        <w:pStyle w:val="PL"/>
      </w:pPr>
      <w:r>
        <w:t xml:space="preserve">          schema:</w:t>
      </w:r>
    </w:p>
    <w:p w14:paraId="4F252635" w14:textId="77777777" w:rsidR="000260B1" w:rsidRDefault="000260B1" w:rsidP="000260B1">
      <w:pPr>
        <w:pStyle w:val="PL"/>
        <w:rPr>
          <w:lang w:eastAsia="zh-CN"/>
        </w:rPr>
      </w:pPr>
      <w:r>
        <w:t xml:space="preserve">            type: string</w:t>
      </w:r>
    </w:p>
    <w:p w14:paraId="5F37B0D8" w14:textId="77777777" w:rsidR="000260B1" w:rsidRDefault="000260B1" w:rsidP="000260B1">
      <w:pPr>
        <w:pStyle w:val="PL"/>
      </w:pPr>
      <w:r>
        <w:t xml:space="preserve">      responses:</w:t>
      </w:r>
    </w:p>
    <w:p w14:paraId="76883664" w14:textId="77777777" w:rsidR="000260B1" w:rsidRDefault="000260B1" w:rsidP="000260B1">
      <w:pPr>
        <w:pStyle w:val="PL"/>
      </w:pPr>
      <w:r>
        <w:t xml:space="preserve">        '200':</w:t>
      </w:r>
    </w:p>
    <w:p w14:paraId="629B980E" w14:textId="77777777" w:rsidR="000260B1" w:rsidRDefault="000260B1" w:rsidP="000260B1">
      <w:pPr>
        <w:pStyle w:val="PL"/>
      </w:pPr>
      <w:r>
        <w:t xml:space="preserve">          description: OK</w:t>
      </w:r>
    </w:p>
    <w:p w14:paraId="06254980" w14:textId="77777777" w:rsidR="000260B1" w:rsidRDefault="000260B1" w:rsidP="000260B1">
      <w:pPr>
        <w:pStyle w:val="PL"/>
      </w:pPr>
      <w:r>
        <w:t xml:space="preserve">          content:</w:t>
      </w:r>
    </w:p>
    <w:p w14:paraId="5F816301" w14:textId="77777777" w:rsidR="000260B1" w:rsidRDefault="000260B1" w:rsidP="000260B1">
      <w:pPr>
        <w:pStyle w:val="PL"/>
      </w:pPr>
      <w:r>
        <w:t xml:space="preserve">            application/json:</w:t>
      </w:r>
    </w:p>
    <w:p w14:paraId="01BFFD5A" w14:textId="77777777" w:rsidR="000260B1" w:rsidRDefault="000260B1" w:rsidP="000260B1">
      <w:pPr>
        <w:pStyle w:val="PL"/>
      </w:pPr>
      <w:r>
        <w:t xml:space="preserve">              schema:</w:t>
      </w:r>
    </w:p>
    <w:p w14:paraId="3D670CF5" w14:textId="77777777" w:rsidR="000260B1" w:rsidRDefault="000260B1" w:rsidP="000260B1">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3568F3BD" w14:textId="77777777" w:rsidR="000260B1" w:rsidRDefault="000260B1" w:rsidP="000260B1">
      <w:pPr>
        <w:pStyle w:val="PL"/>
      </w:pPr>
      <w:r>
        <w:t xml:space="preserve">          headers:</w:t>
      </w:r>
    </w:p>
    <w:p w14:paraId="165B7740" w14:textId="77777777" w:rsidR="000260B1" w:rsidRDefault="000260B1" w:rsidP="000260B1">
      <w:pPr>
        <w:pStyle w:val="PL"/>
      </w:pPr>
      <w:r>
        <w:t xml:space="preserve">            Cache-Control:</w:t>
      </w:r>
    </w:p>
    <w:p w14:paraId="4DFA80B4" w14:textId="77777777" w:rsidR="000260B1" w:rsidRDefault="000260B1" w:rsidP="000260B1">
      <w:pPr>
        <w:pStyle w:val="PL"/>
      </w:pPr>
      <w:r>
        <w:t xml:space="preserve">              description: Cache-Control containing max-age, as described in RFC 7234, 5.2</w:t>
      </w:r>
    </w:p>
    <w:p w14:paraId="1E286AE9" w14:textId="77777777" w:rsidR="000260B1" w:rsidRDefault="000260B1" w:rsidP="000260B1">
      <w:pPr>
        <w:pStyle w:val="PL"/>
      </w:pPr>
      <w:r>
        <w:t xml:space="preserve">              schema:</w:t>
      </w:r>
    </w:p>
    <w:p w14:paraId="0F9A273E" w14:textId="77777777" w:rsidR="000260B1" w:rsidRDefault="000260B1" w:rsidP="000260B1">
      <w:pPr>
        <w:pStyle w:val="PL"/>
      </w:pPr>
      <w:r>
        <w:t xml:space="preserve">                type: string</w:t>
      </w:r>
    </w:p>
    <w:p w14:paraId="27E02AA6" w14:textId="77777777" w:rsidR="000260B1" w:rsidRDefault="000260B1" w:rsidP="000260B1">
      <w:pPr>
        <w:pStyle w:val="PL"/>
      </w:pPr>
      <w:r>
        <w:t xml:space="preserve">            ETag:</w:t>
      </w:r>
    </w:p>
    <w:p w14:paraId="5DD0F3D3" w14:textId="77777777" w:rsidR="000260B1" w:rsidRDefault="000260B1" w:rsidP="000260B1">
      <w:pPr>
        <w:pStyle w:val="PL"/>
      </w:pPr>
      <w:r>
        <w:t xml:space="preserve">              description: Entity Tag, containing a strong validator, as described in RFC 7232, 2.3</w:t>
      </w:r>
    </w:p>
    <w:p w14:paraId="3426D778" w14:textId="77777777" w:rsidR="000260B1" w:rsidRDefault="000260B1" w:rsidP="000260B1">
      <w:pPr>
        <w:pStyle w:val="PL"/>
      </w:pPr>
      <w:r>
        <w:t xml:space="preserve">              schema:</w:t>
      </w:r>
    </w:p>
    <w:p w14:paraId="5124ED0F" w14:textId="77777777" w:rsidR="000260B1" w:rsidRDefault="000260B1" w:rsidP="000260B1">
      <w:pPr>
        <w:pStyle w:val="PL"/>
      </w:pPr>
      <w:r>
        <w:t xml:space="preserve">                type: string</w:t>
      </w:r>
    </w:p>
    <w:p w14:paraId="10A749D2" w14:textId="77777777" w:rsidR="000260B1" w:rsidRDefault="000260B1" w:rsidP="000260B1">
      <w:pPr>
        <w:pStyle w:val="PL"/>
      </w:pPr>
      <w:r>
        <w:t xml:space="preserve">            Last-Modified:</w:t>
      </w:r>
    </w:p>
    <w:p w14:paraId="7CC7A9F1" w14:textId="77777777" w:rsidR="000260B1" w:rsidRDefault="000260B1" w:rsidP="000260B1">
      <w:pPr>
        <w:pStyle w:val="PL"/>
      </w:pPr>
      <w:r>
        <w:t xml:space="preserve">              description: Timestamp for last modification of the resource, as described in RFC 7232, 2.2</w:t>
      </w:r>
    </w:p>
    <w:p w14:paraId="12CF8CA6" w14:textId="77777777" w:rsidR="000260B1" w:rsidRDefault="000260B1" w:rsidP="000260B1">
      <w:pPr>
        <w:pStyle w:val="PL"/>
      </w:pPr>
      <w:r>
        <w:t xml:space="preserve">              schema:</w:t>
      </w:r>
    </w:p>
    <w:p w14:paraId="3F5366CA" w14:textId="77777777" w:rsidR="000260B1" w:rsidRDefault="000260B1" w:rsidP="000260B1">
      <w:pPr>
        <w:pStyle w:val="PL"/>
      </w:pPr>
      <w:r>
        <w:t xml:space="preserve">                type: string</w:t>
      </w:r>
    </w:p>
    <w:p w14:paraId="7D9B2CD8" w14:textId="77777777" w:rsidR="000260B1" w:rsidRDefault="000260B1" w:rsidP="000260B1">
      <w:pPr>
        <w:pStyle w:val="PL"/>
        <w:rPr>
          <w:lang w:eastAsia="zh-CN"/>
        </w:rPr>
      </w:pPr>
      <w:r>
        <w:t xml:space="preserve">        default:</w:t>
      </w:r>
    </w:p>
    <w:p w14:paraId="45145607"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38351240" w14:textId="77777777" w:rsidR="000260B1" w:rsidRDefault="000260B1" w:rsidP="000260B1">
      <w:pPr>
        <w:pStyle w:val="PL"/>
        <w:rPr>
          <w:lang w:eastAsia="zh-CN"/>
        </w:rPr>
      </w:pPr>
    </w:p>
    <w:p w14:paraId="6709F491" w14:textId="77777777" w:rsidR="000260B1" w:rsidRPr="00533C32" w:rsidRDefault="000260B1" w:rsidP="000260B1">
      <w:pPr>
        <w:pStyle w:val="PL"/>
      </w:pPr>
      <w:r w:rsidRPr="00533C32">
        <w:t xml:space="preserve">  /subscri</w:t>
      </w:r>
      <w:r w:rsidRPr="00533C32">
        <w:rPr>
          <w:lang w:eastAsia="zh-CN"/>
        </w:rPr>
        <w:t>ption</w:t>
      </w:r>
      <w:r w:rsidRPr="00533C32">
        <w:t>-data/{ueId}/c</w:t>
      </w:r>
      <w:r>
        <w:t>ontext-data/location</w:t>
      </w:r>
      <w:r w:rsidRPr="00533C32">
        <w:t>:</w:t>
      </w:r>
    </w:p>
    <w:p w14:paraId="03F85E48" w14:textId="77777777" w:rsidR="000260B1" w:rsidRPr="00533C32" w:rsidRDefault="000260B1" w:rsidP="000260B1">
      <w:pPr>
        <w:pStyle w:val="PL"/>
      </w:pPr>
      <w:r w:rsidRPr="00533C32">
        <w:t xml:space="preserve">    get:</w:t>
      </w:r>
    </w:p>
    <w:p w14:paraId="6A45B071" w14:textId="77777777" w:rsidR="000260B1" w:rsidRPr="00533C32" w:rsidRDefault="000260B1" w:rsidP="000260B1">
      <w:pPr>
        <w:pStyle w:val="PL"/>
      </w:pPr>
      <w:r w:rsidRPr="00533C32">
        <w:t xml:space="preserve">      summary: Retrieves the </w:t>
      </w:r>
      <w:r>
        <w:t>UE's Location Information</w:t>
      </w:r>
    </w:p>
    <w:p w14:paraId="0E8ED969" w14:textId="77777777" w:rsidR="000260B1" w:rsidRPr="00533C32" w:rsidRDefault="000260B1" w:rsidP="000260B1">
      <w:pPr>
        <w:pStyle w:val="PL"/>
      </w:pPr>
      <w:r w:rsidRPr="00533C32">
        <w:t xml:space="preserve">      operationId: Query</w:t>
      </w:r>
      <w:r>
        <w:t>UeLocation</w:t>
      </w:r>
    </w:p>
    <w:p w14:paraId="19375C60" w14:textId="77777777" w:rsidR="000260B1" w:rsidRPr="00533C32" w:rsidRDefault="000260B1" w:rsidP="000260B1">
      <w:pPr>
        <w:pStyle w:val="PL"/>
      </w:pPr>
      <w:r w:rsidRPr="00533C32">
        <w:t xml:space="preserve">      tags:</w:t>
      </w:r>
    </w:p>
    <w:p w14:paraId="7BDF906F" w14:textId="77777777" w:rsidR="000260B1" w:rsidRDefault="000260B1" w:rsidP="000260B1">
      <w:pPr>
        <w:pStyle w:val="PL"/>
        <w:rPr>
          <w:lang w:eastAsia="zh-CN"/>
        </w:rPr>
      </w:pPr>
      <w:r>
        <w:t xml:space="preserve">        - UE's Location Information</w:t>
      </w:r>
      <w:r w:rsidRPr="00533C32">
        <w:t xml:space="preserve"> (Document)</w:t>
      </w:r>
    </w:p>
    <w:p w14:paraId="4AB4F00E" w14:textId="77777777" w:rsidR="000260B1" w:rsidRDefault="000260B1" w:rsidP="000260B1">
      <w:pPr>
        <w:pStyle w:val="PL"/>
      </w:pPr>
      <w:r>
        <w:t xml:space="preserve">      security:</w:t>
      </w:r>
    </w:p>
    <w:p w14:paraId="1A6A1B23" w14:textId="77777777" w:rsidR="000260B1" w:rsidRDefault="000260B1" w:rsidP="000260B1">
      <w:pPr>
        <w:pStyle w:val="PL"/>
      </w:pPr>
      <w:r>
        <w:t xml:space="preserve">        - {}</w:t>
      </w:r>
    </w:p>
    <w:p w14:paraId="739FBD37" w14:textId="77777777" w:rsidR="000260B1" w:rsidRDefault="000260B1" w:rsidP="000260B1">
      <w:pPr>
        <w:pStyle w:val="PL"/>
      </w:pPr>
      <w:r>
        <w:t xml:space="preserve">        - oAuth2ClientCredentials:</w:t>
      </w:r>
    </w:p>
    <w:p w14:paraId="522AED53" w14:textId="77777777" w:rsidR="000260B1" w:rsidRDefault="000260B1" w:rsidP="000260B1">
      <w:pPr>
        <w:pStyle w:val="PL"/>
      </w:pPr>
      <w:r>
        <w:t xml:space="preserve">          - nudr-dr</w:t>
      </w:r>
    </w:p>
    <w:p w14:paraId="53DF7D37" w14:textId="77777777" w:rsidR="000260B1" w:rsidRDefault="000260B1" w:rsidP="000260B1">
      <w:pPr>
        <w:pStyle w:val="PL"/>
      </w:pPr>
      <w:r>
        <w:t xml:space="preserve">        - oAuth2ClientCredentials:</w:t>
      </w:r>
    </w:p>
    <w:p w14:paraId="3FD38EAE" w14:textId="77777777" w:rsidR="000260B1" w:rsidRDefault="000260B1" w:rsidP="000260B1">
      <w:pPr>
        <w:pStyle w:val="PL"/>
      </w:pPr>
      <w:r>
        <w:t xml:space="preserve">          - nudr-dr</w:t>
      </w:r>
    </w:p>
    <w:p w14:paraId="32159209" w14:textId="77777777" w:rsidR="000260B1" w:rsidRPr="00533C32" w:rsidRDefault="000260B1" w:rsidP="000260B1">
      <w:pPr>
        <w:pStyle w:val="PL"/>
        <w:rPr>
          <w:lang w:eastAsia="zh-CN"/>
        </w:rPr>
      </w:pPr>
      <w:r>
        <w:t xml:space="preserve">          - nudr-dr:subscription-data</w:t>
      </w:r>
    </w:p>
    <w:p w14:paraId="00904189" w14:textId="77777777" w:rsidR="000260B1" w:rsidRPr="00533C32" w:rsidRDefault="000260B1" w:rsidP="000260B1">
      <w:pPr>
        <w:pStyle w:val="PL"/>
      </w:pPr>
      <w:r w:rsidRPr="00533C32">
        <w:t xml:space="preserve">      parameters:</w:t>
      </w:r>
    </w:p>
    <w:p w14:paraId="392EC537" w14:textId="77777777" w:rsidR="000260B1" w:rsidRPr="00533C32" w:rsidRDefault="000260B1" w:rsidP="000260B1">
      <w:pPr>
        <w:pStyle w:val="PL"/>
      </w:pPr>
      <w:r w:rsidRPr="00533C32">
        <w:t xml:space="preserve">        - name: ueId</w:t>
      </w:r>
    </w:p>
    <w:p w14:paraId="52509B68" w14:textId="77777777" w:rsidR="000260B1" w:rsidRPr="00533C32" w:rsidRDefault="000260B1" w:rsidP="000260B1">
      <w:pPr>
        <w:pStyle w:val="PL"/>
      </w:pPr>
      <w:r w:rsidRPr="00533C32">
        <w:t xml:space="preserve">          in: path</w:t>
      </w:r>
    </w:p>
    <w:p w14:paraId="7966D492" w14:textId="77777777" w:rsidR="000260B1" w:rsidRPr="00533C32" w:rsidRDefault="000260B1" w:rsidP="000260B1">
      <w:pPr>
        <w:pStyle w:val="PL"/>
      </w:pPr>
      <w:r w:rsidRPr="00533C32">
        <w:t xml:space="preserve">          description: UE id</w:t>
      </w:r>
    </w:p>
    <w:p w14:paraId="78F5E58A" w14:textId="77777777" w:rsidR="000260B1" w:rsidRPr="00533C32" w:rsidRDefault="000260B1" w:rsidP="000260B1">
      <w:pPr>
        <w:pStyle w:val="PL"/>
      </w:pPr>
      <w:r w:rsidRPr="00533C32">
        <w:t xml:space="preserve">          required: true</w:t>
      </w:r>
    </w:p>
    <w:p w14:paraId="0C73CCC2" w14:textId="77777777" w:rsidR="000260B1" w:rsidRPr="00533C32" w:rsidRDefault="000260B1" w:rsidP="000260B1">
      <w:pPr>
        <w:pStyle w:val="PL"/>
      </w:pPr>
      <w:r w:rsidRPr="00533C32">
        <w:t xml:space="preserve">          schema:</w:t>
      </w:r>
    </w:p>
    <w:p w14:paraId="5182D810" w14:textId="77777777" w:rsidR="000260B1" w:rsidRPr="00533C32" w:rsidRDefault="000260B1" w:rsidP="000260B1">
      <w:pPr>
        <w:pStyle w:val="PL"/>
        <w:rPr>
          <w:lang w:eastAsia="zh-CN"/>
        </w:rPr>
      </w:pPr>
      <w:r w:rsidRPr="00533C32">
        <w:t xml:space="preserve">            $ref: 'TS29571_CommonData.yaml#/components/schemas/VarUeId'</w:t>
      </w:r>
    </w:p>
    <w:p w14:paraId="23A7B063" w14:textId="77777777" w:rsidR="000260B1" w:rsidRPr="00533C32" w:rsidRDefault="000260B1" w:rsidP="000260B1">
      <w:pPr>
        <w:pStyle w:val="PL"/>
      </w:pPr>
      <w:r w:rsidRPr="00533C32">
        <w:t xml:space="preserve">        - name: supported-features</w:t>
      </w:r>
    </w:p>
    <w:p w14:paraId="73267FE2" w14:textId="77777777" w:rsidR="000260B1" w:rsidRPr="00533C32" w:rsidRDefault="000260B1" w:rsidP="000260B1">
      <w:pPr>
        <w:pStyle w:val="PL"/>
      </w:pPr>
      <w:r w:rsidRPr="00533C32">
        <w:t xml:space="preserve">          in: query</w:t>
      </w:r>
    </w:p>
    <w:p w14:paraId="2704EA9A" w14:textId="77777777" w:rsidR="000260B1" w:rsidRPr="00533C32" w:rsidRDefault="000260B1" w:rsidP="000260B1">
      <w:pPr>
        <w:pStyle w:val="PL"/>
      </w:pPr>
      <w:r w:rsidRPr="00533C32">
        <w:t xml:space="preserve">          description: Supported Features</w:t>
      </w:r>
    </w:p>
    <w:p w14:paraId="02A8E633" w14:textId="77777777" w:rsidR="000260B1" w:rsidRPr="00533C32" w:rsidRDefault="000260B1" w:rsidP="000260B1">
      <w:pPr>
        <w:pStyle w:val="PL"/>
      </w:pPr>
      <w:r w:rsidRPr="00533C32">
        <w:t xml:space="preserve">          schema:</w:t>
      </w:r>
    </w:p>
    <w:p w14:paraId="2493D43F" w14:textId="77777777" w:rsidR="000260B1" w:rsidRPr="00533C32" w:rsidRDefault="000260B1" w:rsidP="000260B1">
      <w:pPr>
        <w:pStyle w:val="PL"/>
        <w:rPr>
          <w:lang w:eastAsia="zh-CN"/>
        </w:rPr>
      </w:pPr>
      <w:r w:rsidRPr="00533C32">
        <w:t xml:space="preserve">             $ref: 'TS29571_CommonData.yaml#/components/schemas/SupportedFeatures'</w:t>
      </w:r>
    </w:p>
    <w:p w14:paraId="564244B0" w14:textId="77777777" w:rsidR="000260B1" w:rsidRPr="00533C32" w:rsidRDefault="000260B1" w:rsidP="000260B1">
      <w:pPr>
        <w:pStyle w:val="PL"/>
      </w:pPr>
      <w:r w:rsidRPr="00533C32">
        <w:t xml:space="preserve">      responses:</w:t>
      </w:r>
    </w:p>
    <w:p w14:paraId="4751EF93" w14:textId="77777777" w:rsidR="000260B1" w:rsidRPr="00533C32" w:rsidRDefault="000260B1" w:rsidP="000260B1">
      <w:pPr>
        <w:pStyle w:val="PL"/>
      </w:pPr>
      <w:r w:rsidRPr="00533C32">
        <w:lastRenderedPageBreak/>
        <w:t xml:space="preserve">        '200':</w:t>
      </w:r>
    </w:p>
    <w:p w14:paraId="2D60B9DD" w14:textId="77777777" w:rsidR="000260B1" w:rsidRPr="00533C32" w:rsidRDefault="000260B1" w:rsidP="000260B1">
      <w:pPr>
        <w:pStyle w:val="PL"/>
      </w:pPr>
      <w:r w:rsidRPr="00533C32">
        <w:t xml:space="preserve">          description: Expected response to a valid request</w:t>
      </w:r>
    </w:p>
    <w:p w14:paraId="72C7167E" w14:textId="77777777" w:rsidR="000260B1" w:rsidRPr="00533C32" w:rsidRDefault="000260B1" w:rsidP="000260B1">
      <w:pPr>
        <w:pStyle w:val="PL"/>
      </w:pPr>
      <w:r w:rsidRPr="00533C32">
        <w:t xml:space="preserve">          content:</w:t>
      </w:r>
    </w:p>
    <w:p w14:paraId="5AB6DD5A" w14:textId="77777777" w:rsidR="000260B1" w:rsidRPr="00533C32" w:rsidRDefault="000260B1" w:rsidP="000260B1">
      <w:pPr>
        <w:pStyle w:val="PL"/>
      </w:pPr>
      <w:r w:rsidRPr="00533C32">
        <w:t xml:space="preserve">            application/json:</w:t>
      </w:r>
    </w:p>
    <w:p w14:paraId="3456B005" w14:textId="77777777" w:rsidR="000260B1" w:rsidRPr="00533C32" w:rsidRDefault="000260B1" w:rsidP="000260B1">
      <w:pPr>
        <w:pStyle w:val="PL"/>
      </w:pPr>
      <w:r w:rsidRPr="00533C32">
        <w:t xml:space="preserve">              schema:</w:t>
      </w:r>
    </w:p>
    <w:p w14:paraId="7CAB7FFC" w14:textId="77777777" w:rsidR="000260B1" w:rsidRPr="00533C32" w:rsidRDefault="000260B1" w:rsidP="000260B1">
      <w:pPr>
        <w:pStyle w:val="PL"/>
      </w:pPr>
      <w:r w:rsidRPr="00533C32">
        <w:t xml:space="preserve">                $ref: '#/components/schemas/</w:t>
      </w:r>
      <w:r w:rsidRPr="00D329A5">
        <w:t>LocationInfo</w:t>
      </w:r>
      <w:r w:rsidRPr="00533C32">
        <w:t>'</w:t>
      </w:r>
    </w:p>
    <w:p w14:paraId="5A59F463" w14:textId="77777777" w:rsidR="000260B1" w:rsidRDefault="000260B1" w:rsidP="000260B1">
      <w:pPr>
        <w:pStyle w:val="PL"/>
        <w:rPr>
          <w:lang w:eastAsia="zh-CN"/>
        </w:rPr>
      </w:pPr>
      <w:r w:rsidRPr="00533C32">
        <w:t xml:space="preserve">        default:</w:t>
      </w:r>
    </w:p>
    <w:p w14:paraId="48014DF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518A198" w14:textId="77777777" w:rsidR="000260B1" w:rsidRPr="00227381" w:rsidRDefault="000260B1" w:rsidP="000260B1">
      <w:pPr>
        <w:pStyle w:val="PL"/>
        <w:rPr>
          <w:lang w:eastAsia="zh-CN"/>
        </w:rPr>
      </w:pPr>
    </w:p>
    <w:p w14:paraId="4CFC2C25" w14:textId="77777777" w:rsidR="000260B1" w:rsidRDefault="000260B1" w:rsidP="000260B1">
      <w:pPr>
        <w:pStyle w:val="PL"/>
      </w:pPr>
      <w:r>
        <w:t xml:space="preserve">  /subscription-data/{ueId}/v2x-data:</w:t>
      </w:r>
    </w:p>
    <w:p w14:paraId="01365EE3" w14:textId="77777777" w:rsidR="000260B1" w:rsidRDefault="000260B1" w:rsidP="000260B1">
      <w:pPr>
        <w:pStyle w:val="PL"/>
      </w:pPr>
      <w:r>
        <w:t xml:space="preserve">    get:</w:t>
      </w:r>
    </w:p>
    <w:p w14:paraId="1DE2DCF8" w14:textId="77777777" w:rsidR="000260B1" w:rsidRDefault="000260B1" w:rsidP="000260B1">
      <w:pPr>
        <w:pStyle w:val="PL"/>
      </w:pPr>
      <w:r>
        <w:t xml:space="preserve">      summary: Retrieves the subscribed V2X Data of a UE</w:t>
      </w:r>
    </w:p>
    <w:p w14:paraId="2343D9E8" w14:textId="77777777" w:rsidR="000260B1" w:rsidRDefault="000260B1" w:rsidP="000260B1">
      <w:pPr>
        <w:pStyle w:val="PL"/>
      </w:pPr>
      <w:r>
        <w:t xml:space="preserve">      operationId: QueryV2xData</w:t>
      </w:r>
    </w:p>
    <w:p w14:paraId="7D0B6704" w14:textId="77777777" w:rsidR="000260B1" w:rsidRDefault="000260B1" w:rsidP="000260B1">
      <w:pPr>
        <w:pStyle w:val="PL"/>
      </w:pPr>
      <w:r>
        <w:t xml:space="preserve">      tags:</w:t>
      </w:r>
    </w:p>
    <w:p w14:paraId="397C02D2" w14:textId="77777777" w:rsidR="000260B1" w:rsidRDefault="000260B1" w:rsidP="000260B1">
      <w:pPr>
        <w:pStyle w:val="PL"/>
        <w:rPr>
          <w:lang w:eastAsia="zh-CN"/>
        </w:rPr>
      </w:pPr>
      <w:r>
        <w:t xml:space="preserve">        - V2X Subscription Data</w:t>
      </w:r>
    </w:p>
    <w:p w14:paraId="658505FB" w14:textId="77777777" w:rsidR="000260B1" w:rsidRDefault="000260B1" w:rsidP="000260B1">
      <w:pPr>
        <w:pStyle w:val="PL"/>
      </w:pPr>
      <w:r>
        <w:t xml:space="preserve">      security:</w:t>
      </w:r>
    </w:p>
    <w:p w14:paraId="3B436A44" w14:textId="77777777" w:rsidR="000260B1" w:rsidRDefault="000260B1" w:rsidP="000260B1">
      <w:pPr>
        <w:pStyle w:val="PL"/>
      </w:pPr>
      <w:r>
        <w:t xml:space="preserve">        - {}</w:t>
      </w:r>
    </w:p>
    <w:p w14:paraId="245084C0" w14:textId="77777777" w:rsidR="000260B1" w:rsidRDefault="000260B1" w:rsidP="000260B1">
      <w:pPr>
        <w:pStyle w:val="PL"/>
      </w:pPr>
      <w:r>
        <w:t xml:space="preserve">        - oAuth2ClientCredentials:</w:t>
      </w:r>
    </w:p>
    <w:p w14:paraId="40018F9E" w14:textId="77777777" w:rsidR="000260B1" w:rsidRDefault="000260B1" w:rsidP="000260B1">
      <w:pPr>
        <w:pStyle w:val="PL"/>
      </w:pPr>
      <w:r>
        <w:t xml:space="preserve">          - nudr-dr</w:t>
      </w:r>
    </w:p>
    <w:p w14:paraId="16EF8062" w14:textId="77777777" w:rsidR="000260B1" w:rsidRDefault="000260B1" w:rsidP="000260B1">
      <w:pPr>
        <w:pStyle w:val="PL"/>
      </w:pPr>
      <w:r>
        <w:t xml:space="preserve">        - oAuth2ClientCredentials:</w:t>
      </w:r>
    </w:p>
    <w:p w14:paraId="7D1CFD39" w14:textId="77777777" w:rsidR="000260B1" w:rsidRDefault="000260B1" w:rsidP="000260B1">
      <w:pPr>
        <w:pStyle w:val="PL"/>
      </w:pPr>
      <w:r>
        <w:t xml:space="preserve">          - nudr-dr</w:t>
      </w:r>
    </w:p>
    <w:p w14:paraId="5C2B7ACD" w14:textId="77777777" w:rsidR="000260B1" w:rsidRDefault="000260B1" w:rsidP="000260B1">
      <w:pPr>
        <w:pStyle w:val="PL"/>
        <w:rPr>
          <w:lang w:eastAsia="zh-CN"/>
        </w:rPr>
      </w:pPr>
      <w:r>
        <w:t xml:space="preserve">          - nudr-dr:subscription-data</w:t>
      </w:r>
    </w:p>
    <w:p w14:paraId="0B12F77F" w14:textId="77777777" w:rsidR="000260B1" w:rsidRDefault="000260B1" w:rsidP="000260B1">
      <w:pPr>
        <w:pStyle w:val="PL"/>
      </w:pPr>
      <w:r>
        <w:t xml:space="preserve">      parameters:</w:t>
      </w:r>
    </w:p>
    <w:p w14:paraId="71AD81A0" w14:textId="77777777" w:rsidR="000260B1" w:rsidRDefault="000260B1" w:rsidP="000260B1">
      <w:pPr>
        <w:pStyle w:val="PL"/>
      </w:pPr>
      <w:r>
        <w:t xml:space="preserve">        - name: ueId</w:t>
      </w:r>
    </w:p>
    <w:p w14:paraId="2852C3B3" w14:textId="77777777" w:rsidR="000260B1" w:rsidRDefault="000260B1" w:rsidP="000260B1">
      <w:pPr>
        <w:pStyle w:val="PL"/>
      </w:pPr>
      <w:r>
        <w:t xml:space="preserve">          in: path</w:t>
      </w:r>
    </w:p>
    <w:p w14:paraId="0A2A6526" w14:textId="77777777" w:rsidR="000260B1" w:rsidRDefault="000260B1" w:rsidP="000260B1">
      <w:pPr>
        <w:pStyle w:val="PL"/>
      </w:pPr>
      <w:r>
        <w:t xml:space="preserve">          description: UE id</w:t>
      </w:r>
    </w:p>
    <w:p w14:paraId="17772259" w14:textId="77777777" w:rsidR="000260B1" w:rsidRDefault="000260B1" w:rsidP="000260B1">
      <w:pPr>
        <w:pStyle w:val="PL"/>
      </w:pPr>
      <w:r>
        <w:t xml:space="preserve">          required: true</w:t>
      </w:r>
    </w:p>
    <w:p w14:paraId="506D6502" w14:textId="77777777" w:rsidR="000260B1" w:rsidRDefault="000260B1" w:rsidP="000260B1">
      <w:pPr>
        <w:pStyle w:val="PL"/>
      </w:pPr>
      <w:r>
        <w:t xml:space="preserve">          schema:</w:t>
      </w:r>
    </w:p>
    <w:p w14:paraId="0FC8CBCE" w14:textId="77777777" w:rsidR="000260B1" w:rsidRDefault="000260B1" w:rsidP="000260B1">
      <w:pPr>
        <w:pStyle w:val="PL"/>
      </w:pPr>
      <w:r>
        <w:t xml:space="preserve">            $ref: 'TS29571_CommonData.yaml#/components/schemas/VarUeId'</w:t>
      </w:r>
    </w:p>
    <w:p w14:paraId="253F5BA7" w14:textId="77777777" w:rsidR="000260B1" w:rsidRDefault="000260B1" w:rsidP="000260B1">
      <w:pPr>
        <w:pStyle w:val="PL"/>
      </w:pPr>
      <w:r>
        <w:t xml:space="preserve">        - name: supported-features</w:t>
      </w:r>
    </w:p>
    <w:p w14:paraId="0AABE9E4" w14:textId="77777777" w:rsidR="000260B1" w:rsidRDefault="000260B1" w:rsidP="000260B1">
      <w:pPr>
        <w:pStyle w:val="PL"/>
      </w:pPr>
      <w:r>
        <w:t xml:space="preserve">          in: query</w:t>
      </w:r>
    </w:p>
    <w:p w14:paraId="0038899A" w14:textId="77777777" w:rsidR="000260B1" w:rsidRDefault="000260B1" w:rsidP="000260B1">
      <w:pPr>
        <w:pStyle w:val="PL"/>
      </w:pPr>
      <w:r>
        <w:t xml:space="preserve">          description: Supported Features</w:t>
      </w:r>
    </w:p>
    <w:p w14:paraId="14038E26" w14:textId="77777777" w:rsidR="000260B1" w:rsidRDefault="000260B1" w:rsidP="000260B1">
      <w:pPr>
        <w:pStyle w:val="PL"/>
      </w:pPr>
      <w:r>
        <w:t xml:space="preserve">          schema:</w:t>
      </w:r>
    </w:p>
    <w:p w14:paraId="6770F9EE" w14:textId="77777777" w:rsidR="000260B1" w:rsidRDefault="000260B1" w:rsidP="000260B1">
      <w:pPr>
        <w:pStyle w:val="PL"/>
        <w:rPr>
          <w:lang w:eastAsia="zh-CN"/>
        </w:rPr>
      </w:pPr>
      <w:r>
        <w:t xml:space="preserve">             $ref: 'TS29571_CommonData.yaml#/components/schemas/SupportedFeatures'</w:t>
      </w:r>
    </w:p>
    <w:p w14:paraId="74311B85" w14:textId="77777777" w:rsidR="000260B1" w:rsidRDefault="000260B1" w:rsidP="000260B1">
      <w:pPr>
        <w:pStyle w:val="PL"/>
      </w:pPr>
      <w:r>
        <w:t xml:space="preserve">        - name: If-None-Match</w:t>
      </w:r>
    </w:p>
    <w:p w14:paraId="1AF9BD99" w14:textId="77777777" w:rsidR="000260B1" w:rsidRDefault="000260B1" w:rsidP="000260B1">
      <w:pPr>
        <w:pStyle w:val="PL"/>
      </w:pPr>
      <w:r>
        <w:t xml:space="preserve">          in: header</w:t>
      </w:r>
    </w:p>
    <w:p w14:paraId="79EB48DB" w14:textId="77777777" w:rsidR="000260B1" w:rsidRDefault="000260B1" w:rsidP="000260B1">
      <w:pPr>
        <w:pStyle w:val="PL"/>
      </w:pPr>
      <w:r>
        <w:t xml:space="preserve">          description: Validator for conditional requests, as described in RFC 7232, 3.2</w:t>
      </w:r>
    </w:p>
    <w:p w14:paraId="5256F531" w14:textId="77777777" w:rsidR="000260B1" w:rsidRDefault="000260B1" w:rsidP="000260B1">
      <w:pPr>
        <w:pStyle w:val="PL"/>
      </w:pPr>
      <w:r>
        <w:t xml:space="preserve">          schema:</w:t>
      </w:r>
    </w:p>
    <w:p w14:paraId="6D09278C" w14:textId="77777777" w:rsidR="000260B1" w:rsidRDefault="000260B1" w:rsidP="000260B1">
      <w:pPr>
        <w:pStyle w:val="PL"/>
      </w:pPr>
      <w:r>
        <w:t xml:space="preserve">            type: string</w:t>
      </w:r>
    </w:p>
    <w:p w14:paraId="133F2265" w14:textId="77777777" w:rsidR="000260B1" w:rsidRDefault="000260B1" w:rsidP="000260B1">
      <w:pPr>
        <w:pStyle w:val="PL"/>
      </w:pPr>
      <w:r>
        <w:t xml:space="preserve">        - name: If-Modified-Since</w:t>
      </w:r>
    </w:p>
    <w:p w14:paraId="78172BF8" w14:textId="77777777" w:rsidR="000260B1" w:rsidRDefault="000260B1" w:rsidP="000260B1">
      <w:pPr>
        <w:pStyle w:val="PL"/>
      </w:pPr>
      <w:r>
        <w:t xml:space="preserve">          in: header</w:t>
      </w:r>
    </w:p>
    <w:p w14:paraId="2BFEBA89" w14:textId="77777777" w:rsidR="000260B1" w:rsidRDefault="000260B1" w:rsidP="000260B1">
      <w:pPr>
        <w:pStyle w:val="PL"/>
      </w:pPr>
      <w:r>
        <w:t xml:space="preserve">          description: Validator for conditional requests, as described in RFC 7232, 3.3</w:t>
      </w:r>
    </w:p>
    <w:p w14:paraId="6646F3E8" w14:textId="77777777" w:rsidR="000260B1" w:rsidRDefault="000260B1" w:rsidP="000260B1">
      <w:pPr>
        <w:pStyle w:val="PL"/>
      </w:pPr>
      <w:r>
        <w:t xml:space="preserve">          schema:</w:t>
      </w:r>
    </w:p>
    <w:p w14:paraId="4B07F8D3" w14:textId="77777777" w:rsidR="000260B1" w:rsidRDefault="000260B1" w:rsidP="000260B1">
      <w:pPr>
        <w:pStyle w:val="PL"/>
        <w:rPr>
          <w:lang w:eastAsia="zh-CN"/>
        </w:rPr>
      </w:pPr>
      <w:r>
        <w:t xml:space="preserve">            type: string</w:t>
      </w:r>
    </w:p>
    <w:p w14:paraId="0BE1A5ED" w14:textId="77777777" w:rsidR="000260B1" w:rsidRDefault="000260B1" w:rsidP="000260B1">
      <w:pPr>
        <w:pStyle w:val="PL"/>
      </w:pPr>
      <w:r>
        <w:t xml:space="preserve">      responses:</w:t>
      </w:r>
    </w:p>
    <w:p w14:paraId="6AA71E75" w14:textId="77777777" w:rsidR="000260B1" w:rsidRDefault="000260B1" w:rsidP="000260B1">
      <w:pPr>
        <w:pStyle w:val="PL"/>
      </w:pPr>
      <w:r>
        <w:t xml:space="preserve">        '200':</w:t>
      </w:r>
    </w:p>
    <w:p w14:paraId="28485289" w14:textId="77777777" w:rsidR="000260B1" w:rsidRDefault="000260B1" w:rsidP="000260B1">
      <w:pPr>
        <w:pStyle w:val="PL"/>
      </w:pPr>
      <w:r>
        <w:t xml:space="preserve">          description: OK</w:t>
      </w:r>
    </w:p>
    <w:p w14:paraId="7993180D" w14:textId="77777777" w:rsidR="000260B1" w:rsidRDefault="000260B1" w:rsidP="000260B1">
      <w:pPr>
        <w:pStyle w:val="PL"/>
      </w:pPr>
      <w:r>
        <w:t xml:space="preserve">          content:</w:t>
      </w:r>
    </w:p>
    <w:p w14:paraId="1B0E931A" w14:textId="77777777" w:rsidR="000260B1" w:rsidRDefault="000260B1" w:rsidP="000260B1">
      <w:pPr>
        <w:pStyle w:val="PL"/>
      </w:pPr>
      <w:r>
        <w:t xml:space="preserve">            application/json:</w:t>
      </w:r>
    </w:p>
    <w:p w14:paraId="192E00F9" w14:textId="77777777" w:rsidR="000260B1" w:rsidRDefault="000260B1" w:rsidP="000260B1">
      <w:pPr>
        <w:pStyle w:val="PL"/>
      </w:pPr>
      <w:r>
        <w:t xml:space="preserve">              schema:</w:t>
      </w:r>
    </w:p>
    <w:p w14:paraId="14E81099" w14:textId="77777777" w:rsidR="000260B1" w:rsidRDefault="000260B1" w:rsidP="000260B1">
      <w:pPr>
        <w:pStyle w:val="PL"/>
      </w:pPr>
      <w:r>
        <w:t xml:space="preserve">                $ref: '#/components/schemas/</w:t>
      </w:r>
      <w:r>
        <w:rPr>
          <w:lang w:eastAsia="zh-CN"/>
        </w:rPr>
        <w:t>V2xSubscriptionData</w:t>
      </w:r>
      <w:r>
        <w:t>'</w:t>
      </w:r>
    </w:p>
    <w:p w14:paraId="25D183A4" w14:textId="77777777" w:rsidR="000260B1" w:rsidRDefault="000260B1" w:rsidP="000260B1">
      <w:pPr>
        <w:pStyle w:val="PL"/>
      </w:pPr>
      <w:r>
        <w:t xml:space="preserve">          headers:</w:t>
      </w:r>
    </w:p>
    <w:p w14:paraId="71B3FE0C" w14:textId="77777777" w:rsidR="000260B1" w:rsidRDefault="000260B1" w:rsidP="000260B1">
      <w:pPr>
        <w:pStyle w:val="PL"/>
      </w:pPr>
      <w:r>
        <w:t xml:space="preserve">            Cache-Control:</w:t>
      </w:r>
    </w:p>
    <w:p w14:paraId="2125F98A" w14:textId="77777777" w:rsidR="000260B1" w:rsidRDefault="000260B1" w:rsidP="000260B1">
      <w:pPr>
        <w:pStyle w:val="PL"/>
      </w:pPr>
      <w:r>
        <w:t xml:space="preserve">              description: Cache-Control containing max-age, as described in RFC 7234, 5.2</w:t>
      </w:r>
    </w:p>
    <w:p w14:paraId="48E2DB41" w14:textId="77777777" w:rsidR="000260B1" w:rsidRDefault="000260B1" w:rsidP="000260B1">
      <w:pPr>
        <w:pStyle w:val="PL"/>
      </w:pPr>
      <w:r>
        <w:t xml:space="preserve">              schema:</w:t>
      </w:r>
    </w:p>
    <w:p w14:paraId="42022853" w14:textId="77777777" w:rsidR="000260B1" w:rsidRDefault="000260B1" w:rsidP="000260B1">
      <w:pPr>
        <w:pStyle w:val="PL"/>
      </w:pPr>
      <w:r>
        <w:t xml:space="preserve">                type: string</w:t>
      </w:r>
    </w:p>
    <w:p w14:paraId="67D1DE94" w14:textId="77777777" w:rsidR="000260B1" w:rsidRDefault="000260B1" w:rsidP="000260B1">
      <w:pPr>
        <w:pStyle w:val="PL"/>
      </w:pPr>
      <w:r>
        <w:t xml:space="preserve">            ETag:</w:t>
      </w:r>
    </w:p>
    <w:p w14:paraId="7954B937" w14:textId="77777777" w:rsidR="000260B1" w:rsidRDefault="000260B1" w:rsidP="000260B1">
      <w:pPr>
        <w:pStyle w:val="PL"/>
      </w:pPr>
      <w:r>
        <w:t xml:space="preserve">              description: Entity Tag, containing a strong validator, as described in RFC 7232, 2.3</w:t>
      </w:r>
    </w:p>
    <w:p w14:paraId="425270EF" w14:textId="77777777" w:rsidR="000260B1" w:rsidRDefault="000260B1" w:rsidP="000260B1">
      <w:pPr>
        <w:pStyle w:val="PL"/>
      </w:pPr>
      <w:r>
        <w:t xml:space="preserve">              schema:</w:t>
      </w:r>
    </w:p>
    <w:p w14:paraId="6FC367B3" w14:textId="77777777" w:rsidR="000260B1" w:rsidRDefault="000260B1" w:rsidP="000260B1">
      <w:pPr>
        <w:pStyle w:val="PL"/>
      </w:pPr>
      <w:r>
        <w:t xml:space="preserve">                type: string</w:t>
      </w:r>
    </w:p>
    <w:p w14:paraId="366E26EE" w14:textId="77777777" w:rsidR="000260B1" w:rsidRDefault="000260B1" w:rsidP="000260B1">
      <w:pPr>
        <w:pStyle w:val="PL"/>
      </w:pPr>
      <w:r>
        <w:t xml:space="preserve">            Last-Modified:</w:t>
      </w:r>
    </w:p>
    <w:p w14:paraId="3AD83754" w14:textId="77777777" w:rsidR="000260B1" w:rsidRDefault="000260B1" w:rsidP="000260B1">
      <w:pPr>
        <w:pStyle w:val="PL"/>
      </w:pPr>
      <w:r>
        <w:t xml:space="preserve">              description: Timestamp for last modification of the resource, as described in RFC 7232, 2.2</w:t>
      </w:r>
    </w:p>
    <w:p w14:paraId="13CF5434" w14:textId="77777777" w:rsidR="000260B1" w:rsidRDefault="000260B1" w:rsidP="000260B1">
      <w:pPr>
        <w:pStyle w:val="PL"/>
      </w:pPr>
      <w:r>
        <w:t xml:space="preserve">              schema:</w:t>
      </w:r>
    </w:p>
    <w:p w14:paraId="13DE1BB2" w14:textId="77777777" w:rsidR="000260B1" w:rsidRDefault="000260B1" w:rsidP="000260B1">
      <w:pPr>
        <w:pStyle w:val="PL"/>
      </w:pPr>
      <w:r>
        <w:t xml:space="preserve">                type: string</w:t>
      </w:r>
    </w:p>
    <w:p w14:paraId="4AD9361C" w14:textId="77777777" w:rsidR="000260B1" w:rsidRDefault="000260B1" w:rsidP="000260B1">
      <w:pPr>
        <w:pStyle w:val="PL"/>
        <w:rPr>
          <w:lang w:eastAsia="zh-CN"/>
        </w:rPr>
      </w:pPr>
      <w:r>
        <w:t xml:space="preserve">        default:</w:t>
      </w:r>
    </w:p>
    <w:p w14:paraId="09FD9DBA"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61989BF8" w14:textId="77777777" w:rsidR="000260B1" w:rsidRDefault="000260B1" w:rsidP="000260B1">
      <w:pPr>
        <w:pStyle w:val="PL"/>
        <w:rPr>
          <w:lang w:eastAsia="zh-CN"/>
        </w:rPr>
      </w:pPr>
    </w:p>
    <w:p w14:paraId="36A46A29" w14:textId="77777777" w:rsidR="000260B1" w:rsidRDefault="000260B1" w:rsidP="000260B1">
      <w:pPr>
        <w:pStyle w:val="PL"/>
      </w:pPr>
      <w:r>
        <w:t xml:space="preserve">  /subscription-data/{ueId}/prose-data:</w:t>
      </w:r>
    </w:p>
    <w:p w14:paraId="5C898467" w14:textId="77777777" w:rsidR="000260B1" w:rsidRDefault="000260B1" w:rsidP="000260B1">
      <w:pPr>
        <w:pStyle w:val="PL"/>
      </w:pPr>
      <w:r>
        <w:t xml:space="preserve">    get:</w:t>
      </w:r>
    </w:p>
    <w:p w14:paraId="22A957A2" w14:textId="77777777" w:rsidR="000260B1" w:rsidRDefault="000260B1" w:rsidP="000260B1">
      <w:pPr>
        <w:pStyle w:val="PL"/>
      </w:pPr>
      <w:r>
        <w:t xml:space="preserve">      summary: Retrieves the subscribed ProSe service Data of a UE</w:t>
      </w:r>
    </w:p>
    <w:p w14:paraId="5593B120" w14:textId="77777777" w:rsidR="000260B1" w:rsidRDefault="000260B1" w:rsidP="000260B1">
      <w:pPr>
        <w:pStyle w:val="PL"/>
      </w:pPr>
      <w:r>
        <w:t xml:space="preserve">      operationId: QueryPorseData</w:t>
      </w:r>
    </w:p>
    <w:p w14:paraId="1DFEF936" w14:textId="77777777" w:rsidR="000260B1" w:rsidRDefault="000260B1" w:rsidP="000260B1">
      <w:pPr>
        <w:pStyle w:val="PL"/>
      </w:pPr>
      <w:r>
        <w:t xml:space="preserve">      tags:</w:t>
      </w:r>
    </w:p>
    <w:p w14:paraId="59AB4543" w14:textId="77777777" w:rsidR="000260B1" w:rsidRDefault="000260B1" w:rsidP="000260B1">
      <w:pPr>
        <w:pStyle w:val="PL"/>
        <w:rPr>
          <w:lang w:eastAsia="zh-CN"/>
        </w:rPr>
      </w:pPr>
      <w:r>
        <w:t xml:space="preserve">        - ProSe Service Subscription Data</w:t>
      </w:r>
    </w:p>
    <w:p w14:paraId="1A8D0178" w14:textId="77777777" w:rsidR="000260B1" w:rsidRDefault="000260B1" w:rsidP="000260B1">
      <w:pPr>
        <w:pStyle w:val="PL"/>
      </w:pPr>
      <w:r>
        <w:t xml:space="preserve">      security:</w:t>
      </w:r>
    </w:p>
    <w:p w14:paraId="2E7E222D" w14:textId="77777777" w:rsidR="000260B1" w:rsidRDefault="000260B1" w:rsidP="000260B1">
      <w:pPr>
        <w:pStyle w:val="PL"/>
      </w:pPr>
      <w:r>
        <w:t xml:space="preserve">        - {}</w:t>
      </w:r>
    </w:p>
    <w:p w14:paraId="37F1DA10" w14:textId="77777777" w:rsidR="000260B1" w:rsidRDefault="000260B1" w:rsidP="000260B1">
      <w:pPr>
        <w:pStyle w:val="PL"/>
      </w:pPr>
      <w:r>
        <w:t xml:space="preserve">        - oAuth2ClientCredentials:</w:t>
      </w:r>
    </w:p>
    <w:p w14:paraId="544756C0" w14:textId="77777777" w:rsidR="000260B1" w:rsidRDefault="000260B1" w:rsidP="000260B1">
      <w:pPr>
        <w:pStyle w:val="PL"/>
      </w:pPr>
      <w:r>
        <w:t xml:space="preserve">          - nudr-dr</w:t>
      </w:r>
    </w:p>
    <w:p w14:paraId="4FD7F3C4" w14:textId="77777777" w:rsidR="000260B1" w:rsidRDefault="000260B1" w:rsidP="000260B1">
      <w:pPr>
        <w:pStyle w:val="PL"/>
      </w:pPr>
      <w:r>
        <w:lastRenderedPageBreak/>
        <w:t xml:space="preserve">        - oAuth2ClientCredentials:</w:t>
      </w:r>
    </w:p>
    <w:p w14:paraId="2AAF9540" w14:textId="77777777" w:rsidR="000260B1" w:rsidRDefault="000260B1" w:rsidP="000260B1">
      <w:pPr>
        <w:pStyle w:val="PL"/>
      </w:pPr>
      <w:r>
        <w:t xml:space="preserve">          - nudr-dr</w:t>
      </w:r>
    </w:p>
    <w:p w14:paraId="2CFD7312" w14:textId="77777777" w:rsidR="000260B1" w:rsidRDefault="000260B1" w:rsidP="000260B1">
      <w:pPr>
        <w:pStyle w:val="PL"/>
        <w:rPr>
          <w:lang w:eastAsia="zh-CN"/>
        </w:rPr>
      </w:pPr>
      <w:r>
        <w:t xml:space="preserve">          - nudr-dr:subscription-data</w:t>
      </w:r>
    </w:p>
    <w:p w14:paraId="12344392" w14:textId="77777777" w:rsidR="000260B1" w:rsidRDefault="000260B1" w:rsidP="000260B1">
      <w:pPr>
        <w:pStyle w:val="PL"/>
      </w:pPr>
      <w:r>
        <w:t xml:space="preserve">      parameters:</w:t>
      </w:r>
    </w:p>
    <w:p w14:paraId="7A10FD32" w14:textId="77777777" w:rsidR="000260B1" w:rsidRDefault="000260B1" w:rsidP="000260B1">
      <w:pPr>
        <w:pStyle w:val="PL"/>
      </w:pPr>
      <w:r>
        <w:t xml:space="preserve">        - name: ueId</w:t>
      </w:r>
    </w:p>
    <w:p w14:paraId="78CE5A1A" w14:textId="77777777" w:rsidR="000260B1" w:rsidRDefault="000260B1" w:rsidP="000260B1">
      <w:pPr>
        <w:pStyle w:val="PL"/>
      </w:pPr>
      <w:r>
        <w:t xml:space="preserve">          in: path</w:t>
      </w:r>
    </w:p>
    <w:p w14:paraId="1F6389DD" w14:textId="77777777" w:rsidR="000260B1" w:rsidRDefault="000260B1" w:rsidP="000260B1">
      <w:pPr>
        <w:pStyle w:val="PL"/>
      </w:pPr>
      <w:r>
        <w:t xml:space="preserve">          description: UE id</w:t>
      </w:r>
    </w:p>
    <w:p w14:paraId="48ACA4D9" w14:textId="77777777" w:rsidR="000260B1" w:rsidRDefault="000260B1" w:rsidP="000260B1">
      <w:pPr>
        <w:pStyle w:val="PL"/>
      </w:pPr>
      <w:r>
        <w:t xml:space="preserve">          required: true</w:t>
      </w:r>
    </w:p>
    <w:p w14:paraId="223CF033" w14:textId="77777777" w:rsidR="000260B1" w:rsidRDefault="000260B1" w:rsidP="000260B1">
      <w:pPr>
        <w:pStyle w:val="PL"/>
      </w:pPr>
      <w:r>
        <w:t xml:space="preserve">          schema:</w:t>
      </w:r>
    </w:p>
    <w:p w14:paraId="16D7A66D" w14:textId="77777777" w:rsidR="000260B1" w:rsidRDefault="000260B1" w:rsidP="000260B1">
      <w:pPr>
        <w:pStyle w:val="PL"/>
      </w:pPr>
      <w:r>
        <w:t xml:space="preserve">            $ref: 'TS29571_CommonData.yaml#/components/schemas/VarUeId'</w:t>
      </w:r>
    </w:p>
    <w:p w14:paraId="6A186B87" w14:textId="77777777" w:rsidR="000260B1" w:rsidRDefault="000260B1" w:rsidP="000260B1">
      <w:pPr>
        <w:pStyle w:val="PL"/>
      </w:pPr>
      <w:r>
        <w:t xml:space="preserve">        - name: supported-features</w:t>
      </w:r>
    </w:p>
    <w:p w14:paraId="45E20245" w14:textId="77777777" w:rsidR="000260B1" w:rsidRDefault="000260B1" w:rsidP="000260B1">
      <w:pPr>
        <w:pStyle w:val="PL"/>
      </w:pPr>
      <w:r>
        <w:t xml:space="preserve">          in: query</w:t>
      </w:r>
    </w:p>
    <w:p w14:paraId="0A7DDDF2" w14:textId="77777777" w:rsidR="000260B1" w:rsidRDefault="000260B1" w:rsidP="000260B1">
      <w:pPr>
        <w:pStyle w:val="PL"/>
      </w:pPr>
      <w:r>
        <w:t xml:space="preserve">          description: Supported Features</w:t>
      </w:r>
    </w:p>
    <w:p w14:paraId="19B84E54" w14:textId="77777777" w:rsidR="000260B1" w:rsidRDefault="000260B1" w:rsidP="000260B1">
      <w:pPr>
        <w:pStyle w:val="PL"/>
      </w:pPr>
      <w:r>
        <w:t xml:space="preserve">          schema:</w:t>
      </w:r>
    </w:p>
    <w:p w14:paraId="4EA1B5F2" w14:textId="77777777" w:rsidR="000260B1" w:rsidRDefault="000260B1" w:rsidP="000260B1">
      <w:pPr>
        <w:pStyle w:val="PL"/>
        <w:rPr>
          <w:lang w:eastAsia="zh-CN"/>
        </w:rPr>
      </w:pPr>
      <w:r>
        <w:t xml:space="preserve">             $ref: 'TS29571_CommonData.yaml#/components/schemas/SupportedFeatures'</w:t>
      </w:r>
    </w:p>
    <w:p w14:paraId="2CCDDF0E" w14:textId="77777777" w:rsidR="000260B1" w:rsidRDefault="000260B1" w:rsidP="000260B1">
      <w:pPr>
        <w:pStyle w:val="PL"/>
      </w:pPr>
      <w:r>
        <w:t xml:space="preserve">        - name: If-None-Match</w:t>
      </w:r>
    </w:p>
    <w:p w14:paraId="70F2E344" w14:textId="77777777" w:rsidR="000260B1" w:rsidRDefault="000260B1" w:rsidP="000260B1">
      <w:pPr>
        <w:pStyle w:val="PL"/>
      </w:pPr>
      <w:r>
        <w:t xml:space="preserve">          in: header</w:t>
      </w:r>
    </w:p>
    <w:p w14:paraId="310596F9" w14:textId="77777777" w:rsidR="000260B1" w:rsidRDefault="000260B1" w:rsidP="000260B1">
      <w:pPr>
        <w:pStyle w:val="PL"/>
      </w:pPr>
      <w:r>
        <w:t xml:space="preserve">          description: Validator for conditional requests, as described in RFC 7232, 3.2</w:t>
      </w:r>
    </w:p>
    <w:p w14:paraId="3E7D9E42" w14:textId="77777777" w:rsidR="000260B1" w:rsidRDefault="000260B1" w:rsidP="000260B1">
      <w:pPr>
        <w:pStyle w:val="PL"/>
      </w:pPr>
      <w:r>
        <w:t xml:space="preserve">          schema:</w:t>
      </w:r>
    </w:p>
    <w:p w14:paraId="742D0E9C" w14:textId="77777777" w:rsidR="000260B1" w:rsidRDefault="000260B1" w:rsidP="000260B1">
      <w:pPr>
        <w:pStyle w:val="PL"/>
      </w:pPr>
      <w:r>
        <w:t xml:space="preserve">            type: string</w:t>
      </w:r>
    </w:p>
    <w:p w14:paraId="7F965F31" w14:textId="77777777" w:rsidR="000260B1" w:rsidRDefault="000260B1" w:rsidP="000260B1">
      <w:pPr>
        <w:pStyle w:val="PL"/>
      </w:pPr>
      <w:r>
        <w:t xml:space="preserve">        - name: If-Modified-Since</w:t>
      </w:r>
    </w:p>
    <w:p w14:paraId="46CEE9FD" w14:textId="77777777" w:rsidR="000260B1" w:rsidRDefault="000260B1" w:rsidP="000260B1">
      <w:pPr>
        <w:pStyle w:val="PL"/>
      </w:pPr>
      <w:r>
        <w:t xml:space="preserve">          in: header</w:t>
      </w:r>
    </w:p>
    <w:p w14:paraId="0AF36D40" w14:textId="77777777" w:rsidR="000260B1" w:rsidRDefault="000260B1" w:rsidP="000260B1">
      <w:pPr>
        <w:pStyle w:val="PL"/>
      </w:pPr>
      <w:r>
        <w:t xml:space="preserve">          description: Validator for conditional requests, as described in RFC 7232, 3.3</w:t>
      </w:r>
    </w:p>
    <w:p w14:paraId="37B2D7AA" w14:textId="77777777" w:rsidR="000260B1" w:rsidRDefault="000260B1" w:rsidP="000260B1">
      <w:pPr>
        <w:pStyle w:val="PL"/>
      </w:pPr>
      <w:r>
        <w:t xml:space="preserve">          schema:</w:t>
      </w:r>
    </w:p>
    <w:p w14:paraId="63085D10" w14:textId="77777777" w:rsidR="000260B1" w:rsidRDefault="000260B1" w:rsidP="000260B1">
      <w:pPr>
        <w:pStyle w:val="PL"/>
        <w:rPr>
          <w:lang w:eastAsia="zh-CN"/>
        </w:rPr>
      </w:pPr>
      <w:r>
        <w:t xml:space="preserve">            type: string</w:t>
      </w:r>
    </w:p>
    <w:p w14:paraId="52E71384" w14:textId="77777777" w:rsidR="000260B1" w:rsidRDefault="000260B1" w:rsidP="000260B1">
      <w:pPr>
        <w:pStyle w:val="PL"/>
      </w:pPr>
      <w:r>
        <w:t xml:space="preserve">      responses:</w:t>
      </w:r>
    </w:p>
    <w:p w14:paraId="05E48D97" w14:textId="77777777" w:rsidR="000260B1" w:rsidRDefault="000260B1" w:rsidP="000260B1">
      <w:pPr>
        <w:pStyle w:val="PL"/>
      </w:pPr>
      <w:r>
        <w:t xml:space="preserve">        '200':</w:t>
      </w:r>
    </w:p>
    <w:p w14:paraId="2C189D25" w14:textId="77777777" w:rsidR="000260B1" w:rsidRDefault="000260B1" w:rsidP="000260B1">
      <w:pPr>
        <w:pStyle w:val="PL"/>
      </w:pPr>
      <w:r>
        <w:t xml:space="preserve">          description: OK</w:t>
      </w:r>
    </w:p>
    <w:p w14:paraId="47514C43" w14:textId="77777777" w:rsidR="000260B1" w:rsidRDefault="000260B1" w:rsidP="000260B1">
      <w:pPr>
        <w:pStyle w:val="PL"/>
      </w:pPr>
      <w:r>
        <w:t xml:space="preserve">          content:</w:t>
      </w:r>
    </w:p>
    <w:p w14:paraId="14E78C8C" w14:textId="77777777" w:rsidR="000260B1" w:rsidRDefault="000260B1" w:rsidP="000260B1">
      <w:pPr>
        <w:pStyle w:val="PL"/>
      </w:pPr>
      <w:r>
        <w:t xml:space="preserve">            application/json:</w:t>
      </w:r>
    </w:p>
    <w:p w14:paraId="1207810C" w14:textId="77777777" w:rsidR="000260B1" w:rsidRDefault="000260B1" w:rsidP="000260B1">
      <w:pPr>
        <w:pStyle w:val="PL"/>
      </w:pPr>
      <w:r>
        <w:t xml:space="preserve">              schema:</w:t>
      </w:r>
    </w:p>
    <w:p w14:paraId="44EE66F3" w14:textId="77777777" w:rsidR="000260B1" w:rsidRDefault="000260B1" w:rsidP="000260B1">
      <w:pPr>
        <w:pStyle w:val="PL"/>
      </w:pPr>
      <w:r>
        <w:t xml:space="preserve">                $ref: '#/components/schemas/</w:t>
      </w:r>
      <w:r>
        <w:rPr>
          <w:lang w:eastAsia="zh-CN"/>
        </w:rPr>
        <w:t>ProseSubscriptionData</w:t>
      </w:r>
      <w:r>
        <w:t>'</w:t>
      </w:r>
    </w:p>
    <w:p w14:paraId="08F05DF5" w14:textId="77777777" w:rsidR="000260B1" w:rsidRDefault="000260B1" w:rsidP="000260B1">
      <w:pPr>
        <w:pStyle w:val="PL"/>
      </w:pPr>
      <w:r>
        <w:t xml:space="preserve">          headers:</w:t>
      </w:r>
    </w:p>
    <w:p w14:paraId="08514624" w14:textId="77777777" w:rsidR="000260B1" w:rsidRDefault="000260B1" w:rsidP="000260B1">
      <w:pPr>
        <w:pStyle w:val="PL"/>
      </w:pPr>
      <w:r>
        <w:t xml:space="preserve">            Cache-Control:</w:t>
      </w:r>
    </w:p>
    <w:p w14:paraId="30FC8728" w14:textId="77777777" w:rsidR="000260B1" w:rsidRDefault="000260B1" w:rsidP="000260B1">
      <w:pPr>
        <w:pStyle w:val="PL"/>
      </w:pPr>
      <w:r>
        <w:t xml:space="preserve">              description: Cache-Control containing max-age, as described in RFC 7234, 5.2</w:t>
      </w:r>
    </w:p>
    <w:p w14:paraId="62D9C639" w14:textId="77777777" w:rsidR="000260B1" w:rsidRDefault="000260B1" w:rsidP="000260B1">
      <w:pPr>
        <w:pStyle w:val="PL"/>
      </w:pPr>
      <w:r>
        <w:t xml:space="preserve">              schema:</w:t>
      </w:r>
    </w:p>
    <w:p w14:paraId="5796577D" w14:textId="77777777" w:rsidR="000260B1" w:rsidRDefault="000260B1" w:rsidP="000260B1">
      <w:pPr>
        <w:pStyle w:val="PL"/>
      </w:pPr>
      <w:r>
        <w:t xml:space="preserve">                type: string</w:t>
      </w:r>
    </w:p>
    <w:p w14:paraId="3DA74DFF" w14:textId="77777777" w:rsidR="000260B1" w:rsidRDefault="000260B1" w:rsidP="000260B1">
      <w:pPr>
        <w:pStyle w:val="PL"/>
      </w:pPr>
      <w:r>
        <w:t xml:space="preserve">            ETag:</w:t>
      </w:r>
    </w:p>
    <w:p w14:paraId="56680594" w14:textId="77777777" w:rsidR="000260B1" w:rsidRDefault="000260B1" w:rsidP="000260B1">
      <w:pPr>
        <w:pStyle w:val="PL"/>
      </w:pPr>
      <w:r>
        <w:t xml:space="preserve">              description: Entity Tag, containing a strong validator, as described in RFC 7232, 2.3</w:t>
      </w:r>
    </w:p>
    <w:p w14:paraId="6FAAE5B7" w14:textId="77777777" w:rsidR="000260B1" w:rsidRDefault="000260B1" w:rsidP="000260B1">
      <w:pPr>
        <w:pStyle w:val="PL"/>
      </w:pPr>
      <w:r>
        <w:t xml:space="preserve">              schema:</w:t>
      </w:r>
    </w:p>
    <w:p w14:paraId="0A3B8D5A" w14:textId="77777777" w:rsidR="000260B1" w:rsidRDefault="000260B1" w:rsidP="000260B1">
      <w:pPr>
        <w:pStyle w:val="PL"/>
      </w:pPr>
      <w:r>
        <w:t xml:space="preserve">                type: string</w:t>
      </w:r>
    </w:p>
    <w:p w14:paraId="29AA7084" w14:textId="77777777" w:rsidR="000260B1" w:rsidRDefault="000260B1" w:rsidP="000260B1">
      <w:pPr>
        <w:pStyle w:val="PL"/>
      </w:pPr>
      <w:r>
        <w:t xml:space="preserve">            Last-Modified:</w:t>
      </w:r>
    </w:p>
    <w:p w14:paraId="0AAB41FC" w14:textId="77777777" w:rsidR="000260B1" w:rsidRDefault="000260B1" w:rsidP="000260B1">
      <w:pPr>
        <w:pStyle w:val="PL"/>
      </w:pPr>
      <w:r>
        <w:t xml:space="preserve">              description: Timestamp for last modification of the resource, as described in RFC 7232, 2.2</w:t>
      </w:r>
    </w:p>
    <w:p w14:paraId="670F25B4" w14:textId="77777777" w:rsidR="000260B1" w:rsidRDefault="000260B1" w:rsidP="000260B1">
      <w:pPr>
        <w:pStyle w:val="PL"/>
      </w:pPr>
      <w:r>
        <w:t xml:space="preserve">              schema:</w:t>
      </w:r>
    </w:p>
    <w:p w14:paraId="4B265D55" w14:textId="77777777" w:rsidR="000260B1" w:rsidRDefault="000260B1" w:rsidP="000260B1">
      <w:pPr>
        <w:pStyle w:val="PL"/>
      </w:pPr>
      <w:r>
        <w:t xml:space="preserve">                type: string</w:t>
      </w:r>
    </w:p>
    <w:p w14:paraId="19D751C9" w14:textId="77777777" w:rsidR="000260B1" w:rsidRDefault="000260B1" w:rsidP="000260B1">
      <w:pPr>
        <w:pStyle w:val="PL"/>
        <w:rPr>
          <w:lang w:eastAsia="zh-CN"/>
        </w:rPr>
      </w:pPr>
      <w:r>
        <w:t xml:space="preserve">        default:</w:t>
      </w:r>
    </w:p>
    <w:p w14:paraId="74693F91" w14:textId="77777777" w:rsidR="000260B1" w:rsidRDefault="000260B1" w:rsidP="000260B1">
      <w:pPr>
        <w:pStyle w:val="PL"/>
      </w:pPr>
      <w:r>
        <w:t xml:space="preserve">          $ref: 'TS29571_CommonData.yaml#/components/responses/default'</w:t>
      </w:r>
    </w:p>
    <w:p w14:paraId="04B89CAF" w14:textId="77777777" w:rsidR="000260B1" w:rsidRPr="00C5114F" w:rsidRDefault="000260B1" w:rsidP="000260B1">
      <w:pPr>
        <w:pStyle w:val="PL"/>
        <w:rPr>
          <w:lang w:eastAsia="zh-CN"/>
        </w:rPr>
      </w:pPr>
    </w:p>
    <w:p w14:paraId="395F948E" w14:textId="77777777" w:rsidR="000260B1" w:rsidRDefault="000260B1" w:rsidP="000260B1">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22D2E128" w14:textId="77777777" w:rsidR="000260B1" w:rsidRDefault="000260B1" w:rsidP="000260B1">
      <w:pPr>
        <w:pStyle w:val="PL"/>
      </w:pPr>
      <w:r>
        <w:t xml:space="preserve">    get:</w:t>
      </w:r>
    </w:p>
    <w:p w14:paraId="0F147FA5" w14:textId="77777777" w:rsidR="000260B1" w:rsidRDefault="000260B1" w:rsidP="000260B1">
      <w:pPr>
        <w:pStyle w:val="PL"/>
      </w:pPr>
      <w:r>
        <w:t xml:space="preserve">      summary: Retrieves the </w:t>
      </w:r>
      <w:r w:rsidRPr="00B3056F">
        <w:t xml:space="preserve">LCS </w:t>
      </w:r>
      <w:r>
        <w:t>Broadcast Assistance</w:t>
      </w:r>
      <w:r w:rsidRPr="00B3056F">
        <w:t xml:space="preserve"> subscription data</w:t>
      </w:r>
      <w:r>
        <w:t xml:space="preserve"> of a UE</w:t>
      </w:r>
    </w:p>
    <w:p w14:paraId="207194B1" w14:textId="77777777" w:rsidR="000260B1" w:rsidRDefault="000260B1" w:rsidP="000260B1">
      <w:pPr>
        <w:pStyle w:val="PL"/>
      </w:pPr>
      <w:r>
        <w:t xml:space="preserve">      operationId: QueryLcsBcaData</w:t>
      </w:r>
    </w:p>
    <w:p w14:paraId="4062032C" w14:textId="77777777" w:rsidR="000260B1" w:rsidRDefault="000260B1" w:rsidP="000260B1">
      <w:pPr>
        <w:pStyle w:val="PL"/>
      </w:pPr>
      <w:r>
        <w:t xml:space="preserve">      tags:</w:t>
      </w:r>
    </w:p>
    <w:p w14:paraId="0B2083A8" w14:textId="77777777" w:rsidR="000260B1" w:rsidRDefault="000260B1" w:rsidP="000260B1">
      <w:pPr>
        <w:pStyle w:val="PL"/>
        <w:rPr>
          <w:lang w:eastAsia="zh-CN"/>
        </w:rPr>
      </w:pPr>
      <w:r>
        <w:t xml:space="preserve">        - LCS Broadcast Assistance Subscription Data</w:t>
      </w:r>
    </w:p>
    <w:p w14:paraId="7967813F" w14:textId="77777777" w:rsidR="000260B1" w:rsidRDefault="000260B1" w:rsidP="000260B1">
      <w:pPr>
        <w:pStyle w:val="PL"/>
      </w:pPr>
      <w:r>
        <w:t xml:space="preserve">      parameters:</w:t>
      </w:r>
    </w:p>
    <w:p w14:paraId="12D63717" w14:textId="77777777" w:rsidR="000260B1" w:rsidRDefault="000260B1" w:rsidP="000260B1">
      <w:pPr>
        <w:pStyle w:val="PL"/>
      </w:pPr>
      <w:r>
        <w:t xml:space="preserve">        - name: ueId</w:t>
      </w:r>
    </w:p>
    <w:p w14:paraId="3F0C21BB" w14:textId="77777777" w:rsidR="000260B1" w:rsidRDefault="000260B1" w:rsidP="000260B1">
      <w:pPr>
        <w:pStyle w:val="PL"/>
      </w:pPr>
      <w:r>
        <w:t xml:space="preserve">          in: path</w:t>
      </w:r>
    </w:p>
    <w:p w14:paraId="4F76DB80" w14:textId="77777777" w:rsidR="000260B1" w:rsidRDefault="000260B1" w:rsidP="000260B1">
      <w:pPr>
        <w:pStyle w:val="PL"/>
      </w:pPr>
      <w:r>
        <w:t xml:space="preserve">          description: UE id</w:t>
      </w:r>
    </w:p>
    <w:p w14:paraId="1DCF8BCD" w14:textId="77777777" w:rsidR="000260B1" w:rsidRDefault="000260B1" w:rsidP="000260B1">
      <w:pPr>
        <w:pStyle w:val="PL"/>
      </w:pPr>
      <w:r>
        <w:t xml:space="preserve">          required: true</w:t>
      </w:r>
    </w:p>
    <w:p w14:paraId="3E330A32" w14:textId="77777777" w:rsidR="000260B1" w:rsidRDefault="000260B1" w:rsidP="000260B1">
      <w:pPr>
        <w:pStyle w:val="PL"/>
      </w:pPr>
      <w:r>
        <w:t xml:space="preserve">          schema:</w:t>
      </w:r>
    </w:p>
    <w:p w14:paraId="471AE805" w14:textId="77777777" w:rsidR="000260B1" w:rsidRDefault="000260B1" w:rsidP="000260B1">
      <w:pPr>
        <w:pStyle w:val="PL"/>
      </w:pPr>
      <w:r>
        <w:t xml:space="preserve">            $ref: 'TS29571_CommonData.yaml#/components/schemas/VarUeId'</w:t>
      </w:r>
    </w:p>
    <w:p w14:paraId="6E43E912" w14:textId="77777777" w:rsidR="000260B1" w:rsidRDefault="000260B1" w:rsidP="000260B1">
      <w:pPr>
        <w:pStyle w:val="PL"/>
      </w:pPr>
      <w:r>
        <w:t xml:space="preserve">        - name: servingPlmnId</w:t>
      </w:r>
    </w:p>
    <w:p w14:paraId="3E514EE6" w14:textId="77777777" w:rsidR="000260B1" w:rsidRDefault="000260B1" w:rsidP="000260B1">
      <w:pPr>
        <w:pStyle w:val="PL"/>
      </w:pPr>
      <w:r>
        <w:t xml:space="preserve">          in: path</w:t>
      </w:r>
    </w:p>
    <w:p w14:paraId="504CB508" w14:textId="77777777" w:rsidR="000260B1" w:rsidRDefault="000260B1" w:rsidP="000260B1">
      <w:pPr>
        <w:pStyle w:val="PL"/>
      </w:pPr>
      <w:r>
        <w:t xml:space="preserve">          description: PLMN ID</w:t>
      </w:r>
    </w:p>
    <w:p w14:paraId="29C9C7D4" w14:textId="77777777" w:rsidR="000260B1" w:rsidRDefault="000260B1" w:rsidP="000260B1">
      <w:pPr>
        <w:pStyle w:val="PL"/>
      </w:pPr>
      <w:r>
        <w:t xml:space="preserve">          required: true</w:t>
      </w:r>
    </w:p>
    <w:p w14:paraId="3D03D447" w14:textId="77777777" w:rsidR="000260B1" w:rsidRDefault="000260B1" w:rsidP="000260B1">
      <w:pPr>
        <w:pStyle w:val="PL"/>
      </w:pPr>
      <w:r>
        <w:t xml:space="preserve">          schema:</w:t>
      </w:r>
    </w:p>
    <w:p w14:paraId="56F36D7A" w14:textId="77777777" w:rsidR="000260B1" w:rsidRDefault="000260B1" w:rsidP="000260B1">
      <w:pPr>
        <w:pStyle w:val="PL"/>
      </w:pPr>
      <w:r>
        <w:t xml:space="preserve">            $ref: '#/components/schemas/VarPlmnId'</w:t>
      </w:r>
    </w:p>
    <w:p w14:paraId="53BBB850" w14:textId="77777777" w:rsidR="000260B1" w:rsidRDefault="000260B1" w:rsidP="000260B1">
      <w:pPr>
        <w:pStyle w:val="PL"/>
      </w:pPr>
      <w:r>
        <w:t xml:space="preserve">        - name: supported-features</w:t>
      </w:r>
    </w:p>
    <w:p w14:paraId="639AAA7B" w14:textId="77777777" w:rsidR="000260B1" w:rsidRDefault="000260B1" w:rsidP="000260B1">
      <w:pPr>
        <w:pStyle w:val="PL"/>
      </w:pPr>
      <w:r>
        <w:t xml:space="preserve">          in: query</w:t>
      </w:r>
    </w:p>
    <w:p w14:paraId="3F8B0D38" w14:textId="77777777" w:rsidR="000260B1" w:rsidRDefault="000260B1" w:rsidP="000260B1">
      <w:pPr>
        <w:pStyle w:val="PL"/>
      </w:pPr>
      <w:r>
        <w:t xml:space="preserve">          description: Supported Features</w:t>
      </w:r>
    </w:p>
    <w:p w14:paraId="548703B2" w14:textId="77777777" w:rsidR="000260B1" w:rsidRDefault="000260B1" w:rsidP="000260B1">
      <w:pPr>
        <w:pStyle w:val="PL"/>
      </w:pPr>
      <w:r>
        <w:t xml:space="preserve">          schema:</w:t>
      </w:r>
    </w:p>
    <w:p w14:paraId="5AA5A226" w14:textId="77777777" w:rsidR="000260B1" w:rsidRDefault="000260B1" w:rsidP="000260B1">
      <w:pPr>
        <w:pStyle w:val="PL"/>
        <w:rPr>
          <w:lang w:eastAsia="zh-CN"/>
        </w:rPr>
      </w:pPr>
      <w:r>
        <w:t xml:space="preserve">             $ref: 'TS29571_CommonData.yaml#/components/schemas/SupportedFeatures'</w:t>
      </w:r>
    </w:p>
    <w:p w14:paraId="1F4A6785" w14:textId="77777777" w:rsidR="000260B1" w:rsidRDefault="000260B1" w:rsidP="000260B1">
      <w:pPr>
        <w:pStyle w:val="PL"/>
      </w:pPr>
      <w:r>
        <w:t xml:space="preserve">        - name: If-None-Match</w:t>
      </w:r>
    </w:p>
    <w:p w14:paraId="04721962" w14:textId="77777777" w:rsidR="000260B1" w:rsidRDefault="000260B1" w:rsidP="000260B1">
      <w:pPr>
        <w:pStyle w:val="PL"/>
      </w:pPr>
      <w:r>
        <w:t xml:space="preserve">          in: header</w:t>
      </w:r>
    </w:p>
    <w:p w14:paraId="284483B1" w14:textId="77777777" w:rsidR="000260B1" w:rsidRDefault="000260B1" w:rsidP="000260B1">
      <w:pPr>
        <w:pStyle w:val="PL"/>
      </w:pPr>
      <w:r>
        <w:t xml:space="preserve">          description: Validator for conditional requests, as described in RFC 7232, 3.2</w:t>
      </w:r>
    </w:p>
    <w:p w14:paraId="677CF4E4" w14:textId="77777777" w:rsidR="000260B1" w:rsidRDefault="000260B1" w:rsidP="000260B1">
      <w:pPr>
        <w:pStyle w:val="PL"/>
      </w:pPr>
      <w:r>
        <w:t xml:space="preserve">          schema:</w:t>
      </w:r>
    </w:p>
    <w:p w14:paraId="3FCBB5A1" w14:textId="77777777" w:rsidR="000260B1" w:rsidRDefault="000260B1" w:rsidP="000260B1">
      <w:pPr>
        <w:pStyle w:val="PL"/>
      </w:pPr>
      <w:r>
        <w:t xml:space="preserve">            type: string</w:t>
      </w:r>
    </w:p>
    <w:p w14:paraId="0503C36C" w14:textId="77777777" w:rsidR="000260B1" w:rsidRDefault="000260B1" w:rsidP="000260B1">
      <w:pPr>
        <w:pStyle w:val="PL"/>
      </w:pPr>
      <w:r>
        <w:lastRenderedPageBreak/>
        <w:t xml:space="preserve">        - name: If-Modified-Since</w:t>
      </w:r>
    </w:p>
    <w:p w14:paraId="7C6CC938" w14:textId="77777777" w:rsidR="000260B1" w:rsidRDefault="000260B1" w:rsidP="000260B1">
      <w:pPr>
        <w:pStyle w:val="PL"/>
      </w:pPr>
      <w:r>
        <w:t xml:space="preserve">          in: header</w:t>
      </w:r>
    </w:p>
    <w:p w14:paraId="74705204" w14:textId="77777777" w:rsidR="000260B1" w:rsidRDefault="000260B1" w:rsidP="000260B1">
      <w:pPr>
        <w:pStyle w:val="PL"/>
      </w:pPr>
      <w:r>
        <w:t xml:space="preserve">          description: Validator for conditional requests, as described in RFC 7232, 3.3</w:t>
      </w:r>
    </w:p>
    <w:p w14:paraId="14075A38" w14:textId="77777777" w:rsidR="000260B1" w:rsidRDefault="000260B1" w:rsidP="000260B1">
      <w:pPr>
        <w:pStyle w:val="PL"/>
      </w:pPr>
      <w:r>
        <w:t xml:space="preserve">          schema:</w:t>
      </w:r>
    </w:p>
    <w:p w14:paraId="791CC612" w14:textId="77777777" w:rsidR="000260B1" w:rsidRDefault="000260B1" w:rsidP="000260B1">
      <w:pPr>
        <w:pStyle w:val="PL"/>
        <w:rPr>
          <w:lang w:eastAsia="zh-CN"/>
        </w:rPr>
      </w:pPr>
      <w:r>
        <w:t xml:space="preserve">            type: string</w:t>
      </w:r>
    </w:p>
    <w:p w14:paraId="5FE7956D" w14:textId="77777777" w:rsidR="000260B1" w:rsidRDefault="000260B1" w:rsidP="000260B1">
      <w:pPr>
        <w:pStyle w:val="PL"/>
      </w:pPr>
      <w:r>
        <w:t xml:space="preserve">      responses:</w:t>
      </w:r>
    </w:p>
    <w:p w14:paraId="525C5E39" w14:textId="77777777" w:rsidR="000260B1" w:rsidRDefault="000260B1" w:rsidP="000260B1">
      <w:pPr>
        <w:pStyle w:val="PL"/>
      </w:pPr>
      <w:r>
        <w:t xml:space="preserve">        '200':</w:t>
      </w:r>
    </w:p>
    <w:p w14:paraId="3C979290" w14:textId="77777777" w:rsidR="000260B1" w:rsidRDefault="000260B1" w:rsidP="000260B1">
      <w:pPr>
        <w:pStyle w:val="PL"/>
      </w:pPr>
      <w:r>
        <w:t xml:space="preserve">          description: Expected response to a valid request</w:t>
      </w:r>
    </w:p>
    <w:p w14:paraId="1DDE80B2" w14:textId="77777777" w:rsidR="000260B1" w:rsidRDefault="000260B1" w:rsidP="000260B1">
      <w:pPr>
        <w:pStyle w:val="PL"/>
      </w:pPr>
      <w:r>
        <w:t xml:space="preserve">          content:</w:t>
      </w:r>
    </w:p>
    <w:p w14:paraId="7BFBF318" w14:textId="77777777" w:rsidR="000260B1" w:rsidRDefault="000260B1" w:rsidP="000260B1">
      <w:pPr>
        <w:pStyle w:val="PL"/>
      </w:pPr>
      <w:r>
        <w:t xml:space="preserve">            application/json:</w:t>
      </w:r>
    </w:p>
    <w:p w14:paraId="0BA9D609" w14:textId="77777777" w:rsidR="000260B1" w:rsidRDefault="000260B1" w:rsidP="000260B1">
      <w:pPr>
        <w:pStyle w:val="PL"/>
        <w:rPr>
          <w:lang w:eastAsia="zh-CN"/>
        </w:rPr>
      </w:pPr>
      <w:r>
        <w:t xml:space="preserve">              schema:</w:t>
      </w:r>
    </w:p>
    <w:p w14:paraId="0D84C38E" w14:textId="77777777" w:rsidR="000260B1" w:rsidRDefault="000260B1" w:rsidP="000260B1">
      <w:pPr>
        <w:pStyle w:val="PL"/>
        <w:rPr>
          <w:lang w:eastAsia="zh-CN"/>
        </w:rPr>
      </w:pPr>
      <w:r>
        <w:t xml:space="preserve">                $ref: '#/components/schemas/</w:t>
      </w:r>
      <w:r w:rsidRPr="00D36AEC">
        <w:rPr>
          <w:lang w:eastAsia="zh-CN"/>
        </w:rPr>
        <w:t>LcsBroadcastAssistanceTypesData</w:t>
      </w:r>
      <w:r>
        <w:t>'</w:t>
      </w:r>
    </w:p>
    <w:p w14:paraId="394EDF79" w14:textId="77777777" w:rsidR="000260B1" w:rsidRDefault="000260B1" w:rsidP="000260B1">
      <w:pPr>
        <w:pStyle w:val="PL"/>
      </w:pPr>
      <w:r>
        <w:t xml:space="preserve">          headers:</w:t>
      </w:r>
    </w:p>
    <w:p w14:paraId="21E00A56" w14:textId="77777777" w:rsidR="000260B1" w:rsidRDefault="000260B1" w:rsidP="000260B1">
      <w:pPr>
        <w:pStyle w:val="PL"/>
      </w:pPr>
      <w:r>
        <w:t xml:space="preserve">            Cache-Control:</w:t>
      </w:r>
    </w:p>
    <w:p w14:paraId="2AF955DE" w14:textId="77777777" w:rsidR="000260B1" w:rsidRDefault="000260B1" w:rsidP="000260B1">
      <w:pPr>
        <w:pStyle w:val="PL"/>
      </w:pPr>
      <w:r>
        <w:t xml:space="preserve">              description: Cache-Control containing max-age, as described in RFC 7234, 5.2</w:t>
      </w:r>
    </w:p>
    <w:p w14:paraId="3A5FEA35" w14:textId="77777777" w:rsidR="000260B1" w:rsidRDefault="000260B1" w:rsidP="000260B1">
      <w:pPr>
        <w:pStyle w:val="PL"/>
      </w:pPr>
      <w:r>
        <w:t xml:space="preserve">              schema:</w:t>
      </w:r>
    </w:p>
    <w:p w14:paraId="0CA8D4D0" w14:textId="77777777" w:rsidR="000260B1" w:rsidRDefault="000260B1" w:rsidP="000260B1">
      <w:pPr>
        <w:pStyle w:val="PL"/>
      </w:pPr>
      <w:r>
        <w:t xml:space="preserve">                type: string</w:t>
      </w:r>
    </w:p>
    <w:p w14:paraId="43F8F612" w14:textId="77777777" w:rsidR="000260B1" w:rsidRDefault="000260B1" w:rsidP="000260B1">
      <w:pPr>
        <w:pStyle w:val="PL"/>
      </w:pPr>
      <w:r>
        <w:t xml:space="preserve">            ETag:</w:t>
      </w:r>
    </w:p>
    <w:p w14:paraId="4104E775" w14:textId="77777777" w:rsidR="000260B1" w:rsidRDefault="000260B1" w:rsidP="000260B1">
      <w:pPr>
        <w:pStyle w:val="PL"/>
      </w:pPr>
      <w:r>
        <w:t xml:space="preserve">              description: Entity Tag, containing a strong validator, as described in RFC 7232, 2.3</w:t>
      </w:r>
    </w:p>
    <w:p w14:paraId="743041F3" w14:textId="77777777" w:rsidR="000260B1" w:rsidRDefault="000260B1" w:rsidP="000260B1">
      <w:pPr>
        <w:pStyle w:val="PL"/>
      </w:pPr>
      <w:r>
        <w:t xml:space="preserve">              schema:</w:t>
      </w:r>
    </w:p>
    <w:p w14:paraId="7A5F0E4B" w14:textId="77777777" w:rsidR="000260B1" w:rsidRDefault="000260B1" w:rsidP="000260B1">
      <w:pPr>
        <w:pStyle w:val="PL"/>
      </w:pPr>
      <w:r>
        <w:t xml:space="preserve">                type: string</w:t>
      </w:r>
    </w:p>
    <w:p w14:paraId="2BB45FBD" w14:textId="77777777" w:rsidR="000260B1" w:rsidRDefault="000260B1" w:rsidP="000260B1">
      <w:pPr>
        <w:pStyle w:val="PL"/>
      </w:pPr>
      <w:r>
        <w:t xml:space="preserve">            Last-Modified:</w:t>
      </w:r>
    </w:p>
    <w:p w14:paraId="41C99F51" w14:textId="77777777" w:rsidR="000260B1" w:rsidRDefault="000260B1" w:rsidP="000260B1">
      <w:pPr>
        <w:pStyle w:val="PL"/>
      </w:pPr>
      <w:r>
        <w:t xml:space="preserve">              description: Timestamp for last modification of the resource, as described in RFC 7232, 2.2</w:t>
      </w:r>
    </w:p>
    <w:p w14:paraId="6EF1AF1B" w14:textId="77777777" w:rsidR="000260B1" w:rsidRDefault="000260B1" w:rsidP="000260B1">
      <w:pPr>
        <w:pStyle w:val="PL"/>
      </w:pPr>
      <w:r>
        <w:t xml:space="preserve">              schema:</w:t>
      </w:r>
    </w:p>
    <w:p w14:paraId="48D77FFE" w14:textId="77777777" w:rsidR="000260B1" w:rsidRDefault="000260B1" w:rsidP="000260B1">
      <w:pPr>
        <w:pStyle w:val="PL"/>
        <w:rPr>
          <w:lang w:eastAsia="zh-CN"/>
        </w:rPr>
      </w:pPr>
      <w:r>
        <w:t xml:space="preserve">                type: string</w:t>
      </w:r>
    </w:p>
    <w:p w14:paraId="0E55FD62" w14:textId="77777777" w:rsidR="000260B1" w:rsidRDefault="000260B1" w:rsidP="000260B1">
      <w:pPr>
        <w:pStyle w:val="PL"/>
      </w:pPr>
      <w:r>
        <w:t xml:space="preserve">        default:</w:t>
      </w:r>
    </w:p>
    <w:p w14:paraId="13E63E5E" w14:textId="77777777" w:rsidR="000260B1" w:rsidRDefault="000260B1" w:rsidP="000260B1">
      <w:pPr>
        <w:pStyle w:val="PL"/>
      </w:pPr>
      <w:r>
        <w:t xml:space="preserve">          description: Unexpected error</w:t>
      </w:r>
    </w:p>
    <w:p w14:paraId="02F3649C" w14:textId="77777777" w:rsidR="000260B1" w:rsidRDefault="000260B1" w:rsidP="000260B1">
      <w:pPr>
        <w:pStyle w:val="PL"/>
      </w:pPr>
      <w:r>
        <w:t xml:space="preserve">          content:</w:t>
      </w:r>
    </w:p>
    <w:p w14:paraId="4E675A96" w14:textId="77777777" w:rsidR="000260B1" w:rsidRDefault="000260B1" w:rsidP="000260B1">
      <w:pPr>
        <w:pStyle w:val="PL"/>
      </w:pPr>
      <w:r>
        <w:t xml:space="preserve">            application/problem+json:</w:t>
      </w:r>
    </w:p>
    <w:p w14:paraId="6E0B02E2" w14:textId="77777777" w:rsidR="000260B1" w:rsidRDefault="000260B1" w:rsidP="000260B1">
      <w:pPr>
        <w:pStyle w:val="PL"/>
      </w:pPr>
      <w:r>
        <w:t xml:space="preserve">              schema:</w:t>
      </w:r>
    </w:p>
    <w:p w14:paraId="377A9981" w14:textId="77777777" w:rsidR="000260B1" w:rsidRDefault="000260B1" w:rsidP="000260B1">
      <w:pPr>
        <w:pStyle w:val="PL"/>
      </w:pPr>
      <w:r>
        <w:t xml:space="preserve">                $ref: 'TS29571_CommonData.yaml#/components/schemas/ProblemDetails'</w:t>
      </w:r>
    </w:p>
    <w:p w14:paraId="755FB803" w14:textId="77777777" w:rsidR="000260B1" w:rsidRDefault="000260B1" w:rsidP="000260B1">
      <w:pPr>
        <w:pStyle w:val="PL"/>
      </w:pPr>
    </w:p>
    <w:p w14:paraId="7423363C" w14:textId="77777777" w:rsidR="000260B1" w:rsidRDefault="000260B1" w:rsidP="000260B1">
      <w:pPr>
        <w:pStyle w:val="PL"/>
        <w:rPr>
          <w:lang w:eastAsia="zh-CN"/>
        </w:rPr>
      </w:pPr>
      <w:r>
        <w:t xml:space="preserve">  /subscription-data/group-data/5g-vn-groups/internal</w:t>
      </w:r>
      <w:r>
        <w:rPr>
          <w:lang w:eastAsia="zh-CN"/>
        </w:rPr>
        <w:t>:</w:t>
      </w:r>
    </w:p>
    <w:p w14:paraId="05E4926A" w14:textId="77777777" w:rsidR="000260B1" w:rsidRDefault="000260B1" w:rsidP="000260B1">
      <w:pPr>
        <w:pStyle w:val="PL"/>
      </w:pPr>
      <w:r>
        <w:t xml:space="preserve">    get:</w:t>
      </w:r>
    </w:p>
    <w:p w14:paraId="2CD18E4D" w14:textId="77777777" w:rsidR="000260B1" w:rsidRDefault="000260B1" w:rsidP="000260B1">
      <w:pPr>
        <w:pStyle w:val="PL"/>
      </w:pPr>
      <w:r>
        <w:t xml:space="preserve">      summary: Retrieves the data of 5G VN Group</w:t>
      </w:r>
    </w:p>
    <w:p w14:paraId="7E4CF6BC" w14:textId="77777777" w:rsidR="000260B1" w:rsidRDefault="000260B1" w:rsidP="000260B1">
      <w:pPr>
        <w:pStyle w:val="PL"/>
      </w:pPr>
      <w:r>
        <w:t xml:space="preserve">      operationId: Query5GVnGroupInternal</w:t>
      </w:r>
    </w:p>
    <w:p w14:paraId="69A29789" w14:textId="77777777" w:rsidR="000260B1" w:rsidRDefault="000260B1" w:rsidP="000260B1">
      <w:pPr>
        <w:pStyle w:val="PL"/>
      </w:pPr>
      <w:r>
        <w:t xml:space="preserve">      tags:</w:t>
      </w:r>
    </w:p>
    <w:p w14:paraId="1D9C4BBF" w14:textId="77777777" w:rsidR="000260B1" w:rsidRDefault="000260B1" w:rsidP="000260B1">
      <w:pPr>
        <w:pStyle w:val="PL"/>
      </w:pPr>
      <w:r>
        <w:t xml:space="preserve">        - 5G-VN-Groups-Internal (Document)</w:t>
      </w:r>
    </w:p>
    <w:p w14:paraId="1012A439" w14:textId="77777777" w:rsidR="000260B1" w:rsidRDefault="000260B1" w:rsidP="000260B1">
      <w:pPr>
        <w:pStyle w:val="PL"/>
      </w:pPr>
      <w:r>
        <w:t xml:space="preserve">      parameters:</w:t>
      </w:r>
    </w:p>
    <w:p w14:paraId="3632DD46" w14:textId="77777777" w:rsidR="000260B1" w:rsidRDefault="000260B1" w:rsidP="000260B1">
      <w:pPr>
        <w:pStyle w:val="PL"/>
        <w:rPr>
          <w:lang w:eastAsia="zh-CN"/>
        </w:rPr>
      </w:pPr>
      <w:r>
        <w:rPr>
          <w:lang w:eastAsia="zh-CN"/>
        </w:rPr>
        <w:t xml:space="preserve">        - name: internal-group-ids</w:t>
      </w:r>
    </w:p>
    <w:p w14:paraId="585F939B" w14:textId="77777777" w:rsidR="000260B1" w:rsidRDefault="000260B1" w:rsidP="000260B1">
      <w:pPr>
        <w:pStyle w:val="PL"/>
      </w:pPr>
      <w:r>
        <w:t xml:space="preserve">          in: query</w:t>
      </w:r>
    </w:p>
    <w:p w14:paraId="65AE7E98" w14:textId="77777777" w:rsidR="000260B1" w:rsidRDefault="000260B1" w:rsidP="000260B1">
      <w:pPr>
        <w:pStyle w:val="PL"/>
      </w:pPr>
      <w:r>
        <w:t xml:space="preserve">          description: List of Internal Group IDs</w:t>
      </w:r>
    </w:p>
    <w:p w14:paraId="723B6C86" w14:textId="77777777" w:rsidR="000260B1" w:rsidRDefault="000260B1" w:rsidP="000260B1">
      <w:pPr>
        <w:pStyle w:val="PL"/>
      </w:pPr>
      <w:r>
        <w:t xml:space="preserve">          required: true</w:t>
      </w:r>
    </w:p>
    <w:p w14:paraId="6CBF52AE" w14:textId="77777777" w:rsidR="000260B1" w:rsidRDefault="000260B1" w:rsidP="000260B1">
      <w:pPr>
        <w:pStyle w:val="PL"/>
      </w:pPr>
      <w:r>
        <w:t xml:space="preserve">          schema:</w:t>
      </w:r>
    </w:p>
    <w:p w14:paraId="02D3BCC0" w14:textId="77777777" w:rsidR="000260B1" w:rsidRDefault="000260B1" w:rsidP="000260B1">
      <w:pPr>
        <w:pStyle w:val="PL"/>
      </w:pPr>
      <w:r>
        <w:t xml:space="preserve">            type: array</w:t>
      </w:r>
    </w:p>
    <w:p w14:paraId="0FFCB5A5" w14:textId="77777777" w:rsidR="000260B1" w:rsidRDefault="000260B1" w:rsidP="000260B1">
      <w:pPr>
        <w:pStyle w:val="PL"/>
      </w:pPr>
      <w:r>
        <w:t xml:space="preserve">            items:</w:t>
      </w:r>
    </w:p>
    <w:p w14:paraId="6CD12EA4" w14:textId="77777777" w:rsidR="000260B1" w:rsidRDefault="000260B1" w:rsidP="000260B1">
      <w:pPr>
        <w:pStyle w:val="PL"/>
      </w:pPr>
      <w:r>
        <w:t xml:space="preserve">              $ref: 'TS29571_CommonData.yaml#/components/schemas/GroupId'</w:t>
      </w:r>
    </w:p>
    <w:p w14:paraId="2FF74729" w14:textId="77777777" w:rsidR="000260B1" w:rsidRDefault="000260B1" w:rsidP="000260B1">
      <w:pPr>
        <w:pStyle w:val="PL"/>
        <w:rPr>
          <w:lang w:eastAsia="zh-CN"/>
        </w:rPr>
      </w:pPr>
      <w:r>
        <w:rPr>
          <w:lang w:eastAsia="zh-CN"/>
        </w:rPr>
        <w:t xml:space="preserve">          style: form</w:t>
      </w:r>
    </w:p>
    <w:p w14:paraId="3C71B3DB" w14:textId="77777777" w:rsidR="000260B1" w:rsidRDefault="000260B1" w:rsidP="000260B1">
      <w:pPr>
        <w:pStyle w:val="PL"/>
        <w:rPr>
          <w:lang w:eastAsia="zh-CN"/>
        </w:rPr>
      </w:pPr>
      <w:r>
        <w:rPr>
          <w:lang w:eastAsia="zh-CN"/>
        </w:rPr>
        <w:t xml:space="preserve">          explode: false</w:t>
      </w:r>
    </w:p>
    <w:p w14:paraId="710DA8BB" w14:textId="77777777" w:rsidR="000260B1" w:rsidRDefault="000260B1" w:rsidP="000260B1">
      <w:pPr>
        <w:pStyle w:val="PL"/>
      </w:pPr>
      <w:r>
        <w:t xml:space="preserve">      responses:</w:t>
      </w:r>
    </w:p>
    <w:p w14:paraId="340EF569" w14:textId="77777777" w:rsidR="000260B1" w:rsidRDefault="000260B1" w:rsidP="000260B1">
      <w:pPr>
        <w:pStyle w:val="PL"/>
      </w:pPr>
      <w:r>
        <w:t xml:space="preserve">        '200':</w:t>
      </w:r>
    </w:p>
    <w:p w14:paraId="3CE99124" w14:textId="77777777" w:rsidR="000260B1" w:rsidRDefault="000260B1" w:rsidP="000260B1">
      <w:pPr>
        <w:pStyle w:val="PL"/>
      </w:pPr>
      <w:r>
        <w:t xml:space="preserve">          description: Expected response to a valid request</w:t>
      </w:r>
    </w:p>
    <w:p w14:paraId="6771DD4E" w14:textId="77777777" w:rsidR="000260B1" w:rsidRDefault="000260B1" w:rsidP="000260B1">
      <w:pPr>
        <w:pStyle w:val="PL"/>
      </w:pPr>
      <w:r>
        <w:t xml:space="preserve">          content:</w:t>
      </w:r>
    </w:p>
    <w:p w14:paraId="1643E144" w14:textId="77777777" w:rsidR="000260B1" w:rsidRDefault="000260B1" w:rsidP="000260B1">
      <w:pPr>
        <w:pStyle w:val="PL"/>
      </w:pPr>
      <w:r>
        <w:t xml:space="preserve">            application/json:</w:t>
      </w:r>
    </w:p>
    <w:p w14:paraId="45259EB5" w14:textId="77777777" w:rsidR="000260B1" w:rsidRDefault="000260B1" w:rsidP="000260B1">
      <w:pPr>
        <w:pStyle w:val="PL"/>
      </w:pPr>
      <w:r>
        <w:t xml:space="preserve">              schema:</w:t>
      </w:r>
    </w:p>
    <w:p w14:paraId="4F4657A6" w14:textId="77777777" w:rsidR="000260B1" w:rsidRDefault="000260B1" w:rsidP="000260B1">
      <w:pPr>
        <w:pStyle w:val="PL"/>
      </w:pPr>
      <w:r>
        <w:t xml:space="preserve">               type: object</w:t>
      </w:r>
    </w:p>
    <w:p w14:paraId="589D6999" w14:textId="77777777" w:rsidR="000260B1" w:rsidRDefault="000260B1" w:rsidP="000260B1">
      <w:pPr>
        <w:pStyle w:val="PL"/>
      </w:pPr>
      <w:r>
        <w:t xml:space="preserve">               description: A map (list of key-value pairs) where ExtGroupId serves as key</w:t>
      </w:r>
    </w:p>
    <w:p w14:paraId="29E8FACF" w14:textId="77777777" w:rsidR="000260B1" w:rsidRDefault="000260B1" w:rsidP="000260B1">
      <w:pPr>
        <w:pStyle w:val="PL"/>
      </w:pPr>
      <w:r>
        <w:t xml:space="preserve">               additionalProperties:</w:t>
      </w:r>
    </w:p>
    <w:p w14:paraId="69EAA413" w14:textId="77777777" w:rsidR="000260B1" w:rsidRDefault="000260B1" w:rsidP="000260B1">
      <w:pPr>
        <w:pStyle w:val="PL"/>
      </w:pPr>
      <w:r>
        <w:t xml:space="preserve">                 $ref: 'TS29503_Nudm_PP.yaml#/components/schemas/5GVnGroupConfiguration'</w:t>
      </w:r>
    </w:p>
    <w:p w14:paraId="69A554AD" w14:textId="77777777" w:rsidR="000260B1" w:rsidRDefault="000260B1" w:rsidP="000260B1">
      <w:pPr>
        <w:pStyle w:val="PL"/>
        <w:rPr>
          <w:lang w:eastAsia="zh-CN"/>
        </w:rPr>
      </w:pPr>
      <w:r>
        <w:t xml:space="preserve">        default:</w:t>
      </w:r>
    </w:p>
    <w:p w14:paraId="06AE60A5" w14:textId="77777777" w:rsidR="000260B1" w:rsidRDefault="000260B1" w:rsidP="000260B1">
      <w:pPr>
        <w:pStyle w:val="PL"/>
      </w:pPr>
      <w:r>
        <w:t xml:space="preserve">          $ref: 'TS29571_CommonData.yaml#/components/responses/default'</w:t>
      </w:r>
    </w:p>
    <w:p w14:paraId="6ABE4DB7" w14:textId="77777777" w:rsidR="000260B1" w:rsidRDefault="000260B1" w:rsidP="000260B1">
      <w:pPr>
        <w:pStyle w:val="PL"/>
        <w:rPr>
          <w:lang w:eastAsia="zh-CN"/>
        </w:rPr>
      </w:pPr>
    </w:p>
    <w:p w14:paraId="21B85307" w14:textId="77777777" w:rsidR="000260B1" w:rsidRDefault="000260B1" w:rsidP="000260B1">
      <w:pPr>
        <w:pStyle w:val="PL"/>
      </w:pPr>
      <w:r w:rsidRPr="00442797">
        <w:t xml:space="preserve">  /subscription-data/group-data/5g-vn-groups/pp-profile-data:</w:t>
      </w:r>
    </w:p>
    <w:p w14:paraId="3755FC73" w14:textId="77777777" w:rsidR="000260B1" w:rsidRDefault="000260B1" w:rsidP="000260B1">
      <w:pPr>
        <w:pStyle w:val="PL"/>
      </w:pPr>
      <w:r>
        <w:t xml:space="preserve">    get:</w:t>
      </w:r>
    </w:p>
    <w:p w14:paraId="78C2977F" w14:textId="77777777" w:rsidR="000260B1" w:rsidRDefault="000260B1" w:rsidP="000260B1">
      <w:pPr>
        <w:pStyle w:val="PL"/>
      </w:pPr>
      <w:r>
        <w:t xml:space="preserve">      summary: Retrieves the parameter provision profile data for 5G VN Group</w:t>
      </w:r>
    </w:p>
    <w:p w14:paraId="5C3AED87" w14:textId="77777777" w:rsidR="000260B1" w:rsidRDefault="000260B1" w:rsidP="000260B1">
      <w:pPr>
        <w:pStyle w:val="PL"/>
      </w:pPr>
      <w:r>
        <w:t xml:space="preserve">      operationId: Query5GVNGroupPPData</w:t>
      </w:r>
    </w:p>
    <w:p w14:paraId="5BB740C3" w14:textId="77777777" w:rsidR="000260B1" w:rsidRDefault="000260B1" w:rsidP="000260B1">
      <w:pPr>
        <w:pStyle w:val="PL"/>
      </w:pPr>
      <w:r>
        <w:t xml:space="preserve">      tags:</w:t>
      </w:r>
    </w:p>
    <w:p w14:paraId="203C6830" w14:textId="77777777" w:rsidR="000260B1" w:rsidRDefault="000260B1" w:rsidP="000260B1">
      <w:pPr>
        <w:pStyle w:val="PL"/>
        <w:rPr>
          <w:lang w:eastAsia="zh-CN"/>
        </w:rPr>
      </w:pPr>
      <w:r>
        <w:t xml:space="preserve">        - Parameter P</w:t>
      </w:r>
      <w:r w:rsidRPr="007615BD">
        <w:t>rovision</w:t>
      </w:r>
      <w:r>
        <w:t xml:space="preserve"> profile Data for 5G VN Group(Document)</w:t>
      </w:r>
    </w:p>
    <w:p w14:paraId="4875A9C4" w14:textId="77777777" w:rsidR="000260B1" w:rsidRDefault="000260B1" w:rsidP="000260B1">
      <w:pPr>
        <w:pStyle w:val="PL"/>
      </w:pPr>
      <w:r>
        <w:t xml:space="preserve">      security:</w:t>
      </w:r>
    </w:p>
    <w:p w14:paraId="64FEA41C" w14:textId="77777777" w:rsidR="000260B1" w:rsidRDefault="000260B1" w:rsidP="000260B1">
      <w:pPr>
        <w:pStyle w:val="PL"/>
      </w:pPr>
      <w:r>
        <w:t xml:space="preserve">        - {}</w:t>
      </w:r>
    </w:p>
    <w:p w14:paraId="17EAB332" w14:textId="77777777" w:rsidR="000260B1" w:rsidRDefault="000260B1" w:rsidP="000260B1">
      <w:pPr>
        <w:pStyle w:val="PL"/>
      </w:pPr>
      <w:r>
        <w:t xml:space="preserve">        - oAuth2ClientCredentials:</w:t>
      </w:r>
    </w:p>
    <w:p w14:paraId="21E943A8" w14:textId="77777777" w:rsidR="000260B1" w:rsidRDefault="000260B1" w:rsidP="000260B1">
      <w:pPr>
        <w:pStyle w:val="PL"/>
      </w:pPr>
      <w:r>
        <w:t xml:space="preserve">          - nudr-dr</w:t>
      </w:r>
    </w:p>
    <w:p w14:paraId="0CD54A3E" w14:textId="77777777" w:rsidR="000260B1" w:rsidRDefault="000260B1" w:rsidP="000260B1">
      <w:pPr>
        <w:pStyle w:val="PL"/>
      </w:pPr>
      <w:r>
        <w:t xml:space="preserve">        - oAuth2ClientCredentials:</w:t>
      </w:r>
    </w:p>
    <w:p w14:paraId="6D8DE791" w14:textId="77777777" w:rsidR="000260B1" w:rsidRDefault="000260B1" w:rsidP="000260B1">
      <w:pPr>
        <w:pStyle w:val="PL"/>
      </w:pPr>
      <w:r>
        <w:t xml:space="preserve">          - nudr-dr</w:t>
      </w:r>
    </w:p>
    <w:p w14:paraId="77F9849B" w14:textId="77777777" w:rsidR="000260B1" w:rsidRDefault="000260B1" w:rsidP="000260B1">
      <w:pPr>
        <w:pStyle w:val="PL"/>
        <w:rPr>
          <w:lang w:eastAsia="zh-CN"/>
        </w:rPr>
      </w:pPr>
      <w:r>
        <w:t xml:space="preserve">          - nudr-dr:subscription-data</w:t>
      </w:r>
    </w:p>
    <w:p w14:paraId="3A6133E8" w14:textId="77777777" w:rsidR="000260B1" w:rsidRDefault="000260B1" w:rsidP="000260B1">
      <w:pPr>
        <w:pStyle w:val="PL"/>
      </w:pPr>
      <w:r>
        <w:t xml:space="preserve">      parameters:</w:t>
      </w:r>
    </w:p>
    <w:p w14:paraId="3E112007" w14:textId="77777777" w:rsidR="000260B1" w:rsidRDefault="000260B1" w:rsidP="000260B1">
      <w:pPr>
        <w:pStyle w:val="PL"/>
      </w:pPr>
      <w:r>
        <w:t xml:space="preserve">        - name: </w:t>
      </w:r>
      <w:r>
        <w:rPr>
          <w:lang w:eastAsia="zh-CN"/>
        </w:rPr>
        <w:t>ext-group-ids</w:t>
      </w:r>
    </w:p>
    <w:p w14:paraId="320670BB" w14:textId="77777777" w:rsidR="000260B1" w:rsidRDefault="000260B1" w:rsidP="000260B1">
      <w:pPr>
        <w:pStyle w:val="PL"/>
      </w:pPr>
      <w:r>
        <w:lastRenderedPageBreak/>
        <w:t xml:space="preserve">          in: query</w:t>
      </w:r>
    </w:p>
    <w:p w14:paraId="3C1F74A6" w14:textId="77777777" w:rsidR="000260B1" w:rsidRDefault="000260B1" w:rsidP="000260B1">
      <w:pPr>
        <w:pStyle w:val="PL"/>
        <w:rPr>
          <w:lang w:eastAsia="zh-CN"/>
        </w:rPr>
      </w:pPr>
      <w:r>
        <w:t xml:space="preserve">          description: List of external VN group identifiers</w:t>
      </w:r>
    </w:p>
    <w:p w14:paraId="1DCADF6B" w14:textId="77777777" w:rsidR="000260B1" w:rsidRDefault="000260B1" w:rsidP="000260B1">
      <w:pPr>
        <w:pStyle w:val="PL"/>
      </w:pPr>
      <w:r>
        <w:t xml:space="preserve">          schema:</w:t>
      </w:r>
    </w:p>
    <w:p w14:paraId="0AE9E0EB" w14:textId="77777777" w:rsidR="000260B1" w:rsidRDefault="000260B1" w:rsidP="000260B1">
      <w:pPr>
        <w:pStyle w:val="PL"/>
      </w:pPr>
      <w:r>
        <w:t xml:space="preserve">            type: array</w:t>
      </w:r>
    </w:p>
    <w:p w14:paraId="49665111" w14:textId="77777777" w:rsidR="000260B1" w:rsidRDefault="000260B1" w:rsidP="000260B1">
      <w:pPr>
        <w:pStyle w:val="PL"/>
      </w:pPr>
      <w:r>
        <w:t xml:space="preserve">            items:</w:t>
      </w:r>
    </w:p>
    <w:p w14:paraId="7540CDC4" w14:textId="77777777" w:rsidR="000260B1" w:rsidRDefault="000260B1" w:rsidP="000260B1">
      <w:pPr>
        <w:pStyle w:val="PL"/>
      </w:pPr>
      <w:r>
        <w:t xml:space="preserve">              $ref: 'TS29503_Nudm_SDM.yaml#/components/schemas/ExtGroupId'</w:t>
      </w:r>
    </w:p>
    <w:p w14:paraId="5222DB2D" w14:textId="77777777" w:rsidR="000260B1" w:rsidRDefault="000260B1" w:rsidP="000260B1">
      <w:pPr>
        <w:pStyle w:val="PL"/>
        <w:rPr>
          <w:lang w:eastAsia="zh-CN"/>
        </w:rPr>
      </w:pPr>
      <w:r>
        <w:t xml:space="preserve">            </w:t>
      </w:r>
      <w:r>
        <w:rPr>
          <w:lang w:eastAsia="zh-CN"/>
        </w:rPr>
        <w:t>minItems: 1</w:t>
      </w:r>
    </w:p>
    <w:p w14:paraId="1E3F3AAC" w14:textId="77777777" w:rsidR="000260B1" w:rsidRDefault="000260B1" w:rsidP="000260B1">
      <w:pPr>
        <w:pStyle w:val="PL"/>
      </w:pPr>
      <w:r>
        <w:t xml:space="preserve">          style: form</w:t>
      </w:r>
    </w:p>
    <w:p w14:paraId="7ABA8C7B" w14:textId="77777777" w:rsidR="000260B1" w:rsidRPr="004729F0" w:rsidRDefault="000260B1" w:rsidP="000260B1">
      <w:pPr>
        <w:pStyle w:val="PL"/>
      </w:pPr>
      <w:r>
        <w:t xml:space="preserve">          explode: false</w:t>
      </w:r>
    </w:p>
    <w:p w14:paraId="61AC4D22" w14:textId="77777777" w:rsidR="000260B1" w:rsidRDefault="000260B1" w:rsidP="000260B1">
      <w:pPr>
        <w:pStyle w:val="PL"/>
      </w:pPr>
      <w:r>
        <w:t xml:space="preserve">        - name: supported-features</w:t>
      </w:r>
    </w:p>
    <w:p w14:paraId="2A17F455" w14:textId="77777777" w:rsidR="000260B1" w:rsidRDefault="000260B1" w:rsidP="000260B1">
      <w:pPr>
        <w:pStyle w:val="PL"/>
      </w:pPr>
      <w:r>
        <w:t xml:space="preserve">          in: query</w:t>
      </w:r>
    </w:p>
    <w:p w14:paraId="740538B1" w14:textId="77777777" w:rsidR="000260B1" w:rsidRDefault="000260B1" w:rsidP="000260B1">
      <w:pPr>
        <w:pStyle w:val="PL"/>
      </w:pPr>
      <w:r>
        <w:t xml:space="preserve">          description: Supported Features</w:t>
      </w:r>
    </w:p>
    <w:p w14:paraId="075CDA03" w14:textId="77777777" w:rsidR="000260B1" w:rsidRDefault="000260B1" w:rsidP="000260B1">
      <w:pPr>
        <w:pStyle w:val="PL"/>
      </w:pPr>
      <w:r>
        <w:t xml:space="preserve">          schema:</w:t>
      </w:r>
    </w:p>
    <w:p w14:paraId="1024545F" w14:textId="77777777" w:rsidR="000260B1" w:rsidRDefault="000260B1" w:rsidP="000260B1">
      <w:pPr>
        <w:pStyle w:val="PL"/>
      </w:pPr>
      <w:r>
        <w:t xml:space="preserve">             $ref: 'TS29571_CommonData.yaml#/components/schemas/SupportedFeatures'</w:t>
      </w:r>
    </w:p>
    <w:p w14:paraId="5CC58B97" w14:textId="77777777" w:rsidR="000260B1" w:rsidRDefault="000260B1" w:rsidP="000260B1">
      <w:pPr>
        <w:pStyle w:val="PL"/>
      </w:pPr>
      <w:r>
        <w:t xml:space="preserve">      responses:</w:t>
      </w:r>
    </w:p>
    <w:p w14:paraId="2188F9D9" w14:textId="77777777" w:rsidR="000260B1" w:rsidRDefault="000260B1" w:rsidP="000260B1">
      <w:pPr>
        <w:pStyle w:val="PL"/>
      </w:pPr>
      <w:r>
        <w:t xml:space="preserve">        '200':</w:t>
      </w:r>
    </w:p>
    <w:p w14:paraId="1EE5B314" w14:textId="77777777" w:rsidR="000260B1" w:rsidRDefault="000260B1" w:rsidP="000260B1">
      <w:pPr>
        <w:pStyle w:val="PL"/>
      </w:pPr>
      <w:r>
        <w:t xml:space="preserve">          description: Expected response to a valid request</w:t>
      </w:r>
    </w:p>
    <w:p w14:paraId="6D13D769" w14:textId="77777777" w:rsidR="000260B1" w:rsidRDefault="000260B1" w:rsidP="000260B1">
      <w:pPr>
        <w:pStyle w:val="PL"/>
      </w:pPr>
      <w:r>
        <w:t xml:space="preserve">          content:</w:t>
      </w:r>
    </w:p>
    <w:p w14:paraId="2D3BCC7C" w14:textId="77777777" w:rsidR="000260B1" w:rsidRDefault="000260B1" w:rsidP="000260B1">
      <w:pPr>
        <w:pStyle w:val="PL"/>
      </w:pPr>
      <w:r>
        <w:t xml:space="preserve">            application/json:</w:t>
      </w:r>
    </w:p>
    <w:p w14:paraId="6A2075E7" w14:textId="77777777" w:rsidR="000260B1" w:rsidRDefault="000260B1" w:rsidP="000260B1">
      <w:pPr>
        <w:pStyle w:val="PL"/>
      </w:pPr>
      <w:r>
        <w:t xml:space="preserve">              schema:</w:t>
      </w:r>
    </w:p>
    <w:p w14:paraId="7A581C58" w14:textId="77777777" w:rsidR="000260B1" w:rsidRDefault="000260B1" w:rsidP="000260B1">
      <w:pPr>
        <w:pStyle w:val="PL"/>
      </w:pPr>
      <w:r>
        <w:t xml:space="preserve">                $ref: '#/components/schemas/Pp5gVnGroupProfileData'</w:t>
      </w:r>
    </w:p>
    <w:p w14:paraId="21445EB9" w14:textId="77777777" w:rsidR="000260B1" w:rsidRDefault="000260B1" w:rsidP="000260B1">
      <w:pPr>
        <w:pStyle w:val="PL"/>
        <w:rPr>
          <w:lang w:eastAsia="zh-CN"/>
        </w:rPr>
      </w:pPr>
      <w:r>
        <w:t xml:space="preserve">        default:</w:t>
      </w:r>
    </w:p>
    <w:p w14:paraId="56F29155" w14:textId="77777777" w:rsidR="000260B1" w:rsidRDefault="000260B1" w:rsidP="000260B1">
      <w:pPr>
        <w:pStyle w:val="PL"/>
        <w:rPr>
          <w:lang w:eastAsia="zh-CN"/>
        </w:rPr>
      </w:pPr>
      <w:r>
        <w:t xml:space="preserve">          $ref: 'TS29571_CommonData.yaml#/components/responses/default'</w:t>
      </w:r>
    </w:p>
    <w:p w14:paraId="32BE5793" w14:textId="77777777" w:rsidR="000260B1" w:rsidRDefault="000260B1" w:rsidP="000260B1">
      <w:pPr>
        <w:pStyle w:val="PL"/>
        <w:rPr>
          <w:lang w:eastAsia="zh-CN"/>
        </w:rPr>
      </w:pPr>
    </w:p>
    <w:p w14:paraId="4B32793E" w14:textId="77777777" w:rsidR="000260B1" w:rsidRDefault="000260B1" w:rsidP="000260B1">
      <w:pPr>
        <w:pStyle w:val="PL"/>
      </w:pPr>
      <w:r>
        <w:t xml:space="preserve">  /subscription-data/{ueId}/context-data/nidd-authorizations:</w:t>
      </w:r>
    </w:p>
    <w:p w14:paraId="6A622D5E" w14:textId="77777777" w:rsidR="000260B1" w:rsidRDefault="000260B1" w:rsidP="000260B1">
      <w:pPr>
        <w:pStyle w:val="PL"/>
      </w:pPr>
      <w:r>
        <w:t xml:space="preserve">    put:</w:t>
      </w:r>
    </w:p>
    <w:p w14:paraId="537353ED" w14:textId="77777777" w:rsidR="000260B1" w:rsidRDefault="000260B1" w:rsidP="000260B1">
      <w:pPr>
        <w:pStyle w:val="PL"/>
      </w:pPr>
      <w:r>
        <w:t xml:space="preserve">      summary: Create NIDD Authorization Info</w:t>
      </w:r>
    </w:p>
    <w:p w14:paraId="0A6790B4" w14:textId="77777777" w:rsidR="000260B1" w:rsidRDefault="000260B1" w:rsidP="000260B1">
      <w:pPr>
        <w:pStyle w:val="PL"/>
      </w:pPr>
      <w:r>
        <w:t xml:space="preserve">      operationId: CreateNIDDAuthorizationInfo</w:t>
      </w:r>
    </w:p>
    <w:p w14:paraId="4227088E" w14:textId="77777777" w:rsidR="000260B1" w:rsidRDefault="000260B1" w:rsidP="000260B1">
      <w:pPr>
        <w:pStyle w:val="PL"/>
      </w:pPr>
      <w:r>
        <w:t xml:space="preserve">      tags:</w:t>
      </w:r>
    </w:p>
    <w:p w14:paraId="6E800E25" w14:textId="77777777" w:rsidR="000260B1" w:rsidRDefault="000260B1" w:rsidP="000260B1">
      <w:pPr>
        <w:pStyle w:val="PL"/>
        <w:rPr>
          <w:lang w:eastAsia="zh-CN"/>
        </w:rPr>
      </w:pPr>
      <w:r>
        <w:t xml:space="preserve">        - NIDD Authorization Info (Document)</w:t>
      </w:r>
    </w:p>
    <w:p w14:paraId="41AB841F" w14:textId="77777777" w:rsidR="000260B1" w:rsidRDefault="000260B1" w:rsidP="000260B1">
      <w:pPr>
        <w:pStyle w:val="PL"/>
      </w:pPr>
      <w:r>
        <w:t xml:space="preserve">      security:</w:t>
      </w:r>
    </w:p>
    <w:p w14:paraId="6BF87BA4" w14:textId="77777777" w:rsidR="000260B1" w:rsidRDefault="000260B1" w:rsidP="000260B1">
      <w:pPr>
        <w:pStyle w:val="PL"/>
      </w:pPr>
      <w:r>
        <w:t xml:space="preserve">        - {}</w:t>
      </w:r>
    </w:p>
    <w:p w14:paraId="36AC2F60" w14:textId="77777777" w:rsidR="000260B1" w:rsidRDefault="000260B1" w:rsidP="000260B1">
      <w:pPr>
        <w:pStyle w:val="PL"/>
      </w:pPr>
      <w:r>
        <w:t xml:space="preserve">        - oAuth2ClientCredentials:</w:t>
      </w:r>
    </w:p>
    <w:p w14:paraId="06A245D4" w14:textId="77777777" w:rsidR="000260B1" w:rsidRDefault="000260B1" w:rsidP="000260B1">
      <w:pPr>
        <w:pStyle w:val="PL"/>
      </w:pPr>
      <w:r>
        <w:t xml:space="preserve">          - nudr-dr</w:t>
      </w:r>
    </w:p>
    <w:p w14:paraId="1A5D823A" w14:textId="77777777" w:rsidR="000260B1" w:rsidRDefault="000260B1" w:rsidP="000260B1">
      <w:pPr>
        <w:pStyle w:val="PL"/>
      </w:pPr>
      <w:r>
        <w:t xml:space="preserve">        - oAuth2ClientCredentials:</w:t>
      </w:r>
    </w:p>
    <w:p w14:paraId="1059A4FE" w14:textId="77777777" w:rsidR="000260B1" w:rsidRDefault="000260B1" w:rsidP="000260B1">
      <w:pPr>
        <w:pStyle w:val="PL"/>
      </w:pPr>
      <w:r>
        <w:t xml:space="preserve">          - nudr-dr</w:t>
      </w:r>
    </w:p>
    <w:p w14:paraId="5A1B6768" w14:textId="77777777" w:rsidR="000260B1" w:rsidRDefault="000260B1" w:rsidP="000260B1">
      <w:pPr>
        <w:pStyle w:val="PL"/>
        <w:rPr>
          <w:lang w:eastAsia="zh-CN"/>
        </w:rPr>
      </w:pPr>
      <w:r>
        <w:t xml:space="preserve">          - nudr-dr:subscription-data</w:t>
      </w:r>
    </w:p>
    <w:p w14:paraId="685AF764" w14:textId="77777777" w:rsidR="000260B1" w:rsidRDefault="000260B1" w:rsidP="000260B1">
      <w:pPr>
        <w:pStyle w:val="PL"/>
      </w:pPr>
      <w:r>
        <w:t xml:space="preserve">      parameters:</w:t>
      </w:r>
    </w:p>
    <w:p w14:paraId="04D1A5C7" w14:textId="77777777" w:rsidR="000260B1" w:rsidRDefault="000260B1" w:rsidP="000260B1">
      <w:pPr>
        <w:pStyle w:val="PL"/>
      </w:pPr>
      <w:r>
        <w:t xml:space="preserve">        - name: ueId</w:t>
      </w:r>
    </w:p>
    <w:p w14:paraId="79D16CBA" w14:textId="77777777" w:rsidR="000260B1" w:rsidRDefault="000260B1" w:rsidP="000260B1">
      <w:pPr>
        <w:pStyle w:val="PL"/>
      </w:pPr>
      <w:r>
        <w:t xml:space="preserve">          in: path</w:t>
      </w:r>
    </w:p>
    <w:p w14:paraId="72450691" w14:textId="77777777" w:rsidR="000260B1" w:rsidRDefault="000260B1" w:rsidP="000260B1">
      <w:pPr>
        <w:pStyle w:val="PL"/>
      </w:pPr>
      <w:r>
        <w:t xml:space="preserve">          required: true</w:t>
      </w:r>
    </w:p>
    <w:p w14:paraId="5D19D133" w14:textId="77777777" w:rsidR="000260B1" w:rsidRDefault="000260B1" w:rsidP="000260B1">
      <w:pPr>
        <w:pStyle w:val="PL"/>
      </w:pPr>
      <w:r>
        <w:t xml:space="preserve">          schema:</w:t>
      </w:r>
    </w:p>
    <w:p w14:paraId="427B7A5A" w14:textId="77777777" w:rsidR="000260B1" w:rsidRDefault="000260B1" w:rsidP="000260B1">
      <w:pPr>
        <w:pStyle w:val="PL"/>
      </w:pPr>
      <w:r>
        <w:t xml:space="preserve">            $ref: 'TS29571_CommonData.yaml#/components/schemas/VarUeId'</w:t>
      </w:r>
    </w:p>
    <w:p w14:paraId="1611ACF5" w14:textId="77777777" w:rsidR="000260B1" w:rsidRDefault="000260B1" w:rsidP="000260B1">
      <w:pPr>
        <w:pStyle w:val="PL"/>
      </w:pPr>
      <w:r>
        <w:t xml:space="preserve">      requestBody:</w:t>
      </w:r>
    </w:p>
    <w:p w14:paraId="3F24F9D0" w14:textId="77777777" w:rsidR="000260B1" w:rsidRDefault="000260B1" w:rsidP="000260B1">
      <w:pPr>
        <w:pStyle w:val="PL"/>
      </w:pPr>
      <w:r>
        <w:t xml:space="preserve">        content:</w:t>
      </w:r>
    </w:p>
    <w:p w14:paraId="08906CFE" w14:textId="77777777" w:rsidR="000260B1" w:rsidRDefault="000260B1" w:rsidP="000260B1">
      <w:pPr>
        <w:pStyle w:val="PL"/>
      </w:pPr>
      <w:r>
        <w:t xml:space="preserve">          application/json:</w:t>
      </w:r>
    </w:p>
    <w:p w14:paraId="27B20A3E" w14:textId="77777777" w:rsidR="000260B1" w:rsidRDefault="000260B1" w:rsidP="000260B1">
      <w:pPr>
        <w:pStyle w:val="PL"/>
      </w:pPr>
      <w:r>
        <w:t xml:space="preserve">            schema:</w:t>
      </w:r>
    </w:p>
    <w:p w14:paraId="743FA850" w14:textId="77777777" w:rsidR="000260B1" w:rsidRDefault="000260B1" w:rsidP="000260B1">
      <w:pPr>
        <w:pStyle w:val="PL"/>
        <w:outlineLvl w:val="0"/>
      </w:pPr>
      <w:r>
        <w:t xml:space="preserve">              $ref: '#/components/schemas/NiddAuthorizationInfo'</w:t>
      </w:r>
    </w:p>
    <w:p w14:paraId="49290351" w14:textId="77777777" w:rsidR="000260B1" w:rsidRDefault="000260B1" w:rsidP="000260B1">
      <w:pPr>
        <w:pStyle w:val="PL"/>
      </w:pPr>
      <w:r>
        <w:t xml:space="preserve">        required: true</w:t>
      </w:r>
    </w:p>
    <w:p w14:paraId="457116D0" w14:textId="77777777" w:rsidR="000260B1" w:rsidRDefault="000260B1" w:rsidP="000260B1">
      <w:pPr>
        <w:pStyle w:val="PL"/>
      </w:pPr>
      <w:r>
        <w:t xml:space="preserve">      responses:</w:t>
      </w:r>
    </w:p>
    <w:p w14:paraId="1E8501FB" w14:textId="77777777" w:rsidR="000260B1" w:rsidRDefault="000260B1" w:rsidP="000260B1">
      <w:pPr>
        <w:pStyle w:val="PL"/>
      </w:pPr>
      <w:r>
        <w:t xml:space="preserve">        '204':</w:t>
      </w:r>
    </w:p>
    <w:p w14:paraId="6FA9BA8B" w14:textId="77777777" w:rsidR="000260B1" w:rsidRDefault="000260B1" w:rsidP="000260B1">
      <w:pPr>
        <w:pStyle w:val="PL"/>
      </w:pPr>
      <w:r>
        <w:t xml:space="preserve">          description: Upon success, an empty response body shall be returned</w:t>
      </w:r>
    </w:p>
    <w:p w14:paraId="5D6667D2" w14:textId="77777777" w:rsidR="000260B1" w:rsidRDefault="000260B1" w:rsidP="000260B1">
      <w:pPr>
        <w:pStyle w:val="PL"/>
      </w:pPr>
      <w:r>
        <w:t xml:space="preserve">        '201':</w:t>
      </w:r>
    </w:p>
    <w:p w14:paraId="3CA9D0E9" w14:textId="77777777" w:rsidR="000260B1" w:rsidRDefault="000260B1" w:rsidP="000260B1">
      <w:pPr>
        <w:pStyle w:val="PL"/>
      </w:pPr>
      <w:r>
        <w:t xml:space="preserve">          description: Upon successful creation, the created resource shall be returned</w:t>
      </w:r>
    </w:p>
    <w:p w14:paraId="59C04A84" w14:textId="77777777" w:rsidR="000260B1" w:rsidRDefault="000260B1" w:rsidP="000260B1">
      <w:pPr>
        <w:pStyle w:val="PL"/>
      </w:pPr>
      <w:r>
        <w:t xml:space="preserve">          content:</w:t>
      </w:r>
    </w:p>
    <w:p w14:paraId="40F79BEB" w14:textId="77777777" w:rsidR="000260B1" w:rsidRDefault="000260B1" w:rsidP="000260B1">
      <w:pPr>
        <w:pStyle w:val="PL"/>
      </w:pPr>
      <w:r>
        <w:t xml:space="preserve">            application/json:</w:t>
      </w:r>
    </w:p>
    <w:p w14:paraId="76256AC6" w14:textId="77777777" w:rsidR="000260B1" w:rsidRDefault="000260B1" w:rsidP="000260B1">
      <w:pPr>
        <w:pStyle w:val="PL"/>
      </w:pPr>
      <w:r>
        <w:t xml:space="preserve">              schema:</w:t>
      </w:r>
    </w:p>
    <w:p w14:paraId="147E170F" w14:textId="77777777" w:rsidR="000260B1" w:rsidRDefault="000260B1" w:rsidP="000260B1">
      <w:pPr>
        <w:pStyle w:val="PL"/>
        <w:outlineLvl w:val="0"/>
        <w:rPr>
          <w:lang w:eastAsia="zh-CN"/>
        </w:rPr>
      </w:pPr>
      <w:r>
        <w:t xml:space="preserve">                $ref: '#/components/schemas/NiddAuthorizationInfo'</w:t>
      </w:r>
    </w:p>
    <w:p w14:paraId="444747EE" w14:textId="77777777" w:rsidR="000260B1" w:rsidRDefault="000260B1" w:rsidP="000260B1">
      <w:pPr>
        <w:pStyle w:val="PL"/>
        <w:rPr>
          <w:lang w:eastAsia="zh-CN"/>
        </w:rPr>
      </w:pPr>
      <w:r>
        <w:t xml:space="preserve">        default:</w:t>
      </w:r>
    </w:p>
    <w:p w14:paraId="7D9F591D" w14:textId="77777777" w:rsidR="000260B1" w:rsidRDefault="000260B1" w:rsidP="000260B1">
      <w:pPr>
        <w:pStyle w:val="PL"/>
        <w:rPr>
          <w:lang w:eastAsia="zh-CN"/>
        </w:rPr>
      </w:pPr>
      <w:r>
        <w:t xml:space="preserve">          $ref: 'TS29571_CommonData.yaml#/components/responses/default'</w:t>
      </w:r>
    </w:p>
    <w:p w14:paraId="652A9DB3" w14:textId="77777777" w:rsidR="000260B1" w:rsidRDefault="000260B1" w:rsidP="000260B1">
      <w:pPr>
        <w:pStyle w:val="PL"/>
        <w:rPr>
          <w:lang w:eastAsia="zh-CN"/>
        </w:rPr>
      </w:pPr>
    </w:p>
    <w:p w14:paraId="2EF0D916" w14:textId="77777777" w:rsidR="000260B1" w:rsidRDefault="000260B1" w:rsidP="000260B1">
      <w:pPr>
        <w:pStyle w:val="PL"/>
      </w:pPr>
      <w:r>
        <w:t xml:space="preserve">    delete:</w:t>
      </w:r>
    </w:p>
    <w:p w14:paraId="68C4DA89" w14:textId="77777777" w:rsidR="000260B1" w:rsidRDefault="000260B1" w:rsidP="000260B1">
      <w:pPr>
        <w:pStyle w:val="PL"/>
      </w:pPr>
      <w:r>
        <w:t xml:space="preserve">      summary: Delete NIDD Authorization Info</w:t>
      </w:r>
    </w:p>
    <w:p w14:paraId="6300A6CA" w14:textId="77777777" w:rsidR="000260B1" w:rsidRDefault="000260B1" w:rsidP="000260B1">
      <w:pPr>
        <w:pStyle w:val="PL"/>
      </w:pPr>
      <w:r>
        <w:t xml:space="preserve">      operationId: RemoveNiddAuthorizationInfo</w:t>
      </w:r>
    </w:p>
    <w:p w14:paraId="2B0B783D" w14:textId="77777777" w:rsidR="000260B1" w:rsidRDefault="000260B1" w:rsidP="000260B1">
      <w:pPr>
        <w:pStyle w:val="PL"/>
      </w:pPr>
      <w:r>
        <w:t xml:space="preserve">      tags:</w:t>
      </w:r>
    </w:p>
    <w:p w14:paraId="7210825E" w14:textId="77777777" w:rsidR="000260B1" w:rsidRDefault="000260B1" w:rsidP="000260B1">
      <w:pPr>
        <w:pStyle w:val="PL"/>
        <w:rPr>
          <w:lang w:eastAsia="zh-CN"/>
        </w:rPr>
      </w:pPr>
      <w:r>
        <w:t xml:space="preserve">        - NIDD Authorization Info (Document)</w:t>
      </w:r>
    </w:p>
    <w:p w14:paraId="7E66318D" w14:textId="77777777" w:rsidR="000260B1" w:rsidRDefault="000260B1" w:rsidP="000260B1">
      <w:pPr>
        <w:pStyle w:val="PL"/>
      </w:pPr>
      <w:r>
        <w:t xml:space="preserve">      security:</w:t>
      </w:r>
    </w:p>
    <w:p w14:paraId="3187F385" w14:textId="77777777" w:rsidR="000260B1" w:rsidRDefault="000260B1" w:rsidP="000260B1">
      <w:pPr>
        <w:pStyle w:val="PL"/>
      </w:pPr>
      <w:r>
        <w:t xml:space="preserve">        - {}</w:t>
      </w:r>
    </w:p>
    <w:p w14:paraId="4796148D" w14:textId="77777777" w:rsidR="000260B1" w:rsidRDefault="000260B1" w:rsidP="000260B1">
      <w:pPr>
        <w:pStyle w:val="PL"/>
      </w:pPr>
      <w:r>
        <w:t xml:space="preserve">        - oAuth2ClientCredentials:</w:t>
      </w:r>
    </w:p>
    <w:p w14:paraId="639F39E4" w14:textId="77777777" w:rsidR="000260B1" w:rsidRDefault="000260B1" w:rsidP="000260B1">
      <w:pPr>
        <w:pStyle w:val="PL"/>
      </w:pPr>
      <w:r>
        <w:t xml:space="preserve">          - nudr-dr</w:t>
      </w:r>
    </w:p>
    <w:p w14:paraId="6E7CC368" w14:textId="77777777" w:rsidR="000260B1" w:rsidRDefault="000260B1" w:rsidP="000260B1">
      <w:pPr>
        <w:pStyle w:val="PL"/>
      </w:pPr>
      <w:r>
        <w:t xml:space="preserve">        - oAuth2ClientCredentials:</w:t>
      </w:r>
    </w:p>
    <w:p w14:paraId="436155FB" w14:textId="77777777" w:rsidR="000260B1" w:rsidRDefault="000260B1" w:rsidP="000260B1">
      <w:pPr>
        <w:pStyle w:val="PL"/>
      </w:pPr>
      <w:r>
        <w:t xml:space="preserve">          - nudr-dr</w:t>
      </w:r>
    </w:p>
    <w:p w14:paraId="082C58ED" w14:textId="77777777" w:rsidR="000260B1" w:rsidRDefault="000260B1" w:rsidP="000260B1">
      <w:pPr>
        <w:pStyle w:val="PL"/>
        <w:rPr>
          <w:lang w:eastAsia="zh-CN"/>
        </w:rPr>
      </w:pPr>
      <w:r>
        <w:t xml:space="preserve">          - nudr-dr:subscription-data</w:t>
      </w:r>
    </w:p>
    <w:p w14:paraId="285C2E4D" w14:textId="77777777" w:rsidR="000260B1" w:rsidRDefault="000260B1" w:rsidP="000260B1">
      <w:pPr>
        <w:pStyle w:val="PL"/>
      </w:pPr>
      <w:r>
        <w:t xml:space="preserve">      parameters:</w:t>
      </w:r>
    </w:p>
    <w:p w14:paraId="73690E45" w14:textId="77777777" w:rsidR="000260B1" w:rsidRDefault="000260B1" w:rsidP="000260B1">
      <w:pPr>
        <w:pStyle w:val="PL"/>
      </w:pPr>
      <w:r>
        <w:t xml:space="preserve">        - name: ueId</w:t>
      </w:r>
    </w:p>
    <w:p w14:paraId="20556627" w14:textId="77777777" w:rsidR="000260B1" w:rsidRDefault="000260B1" w:rsidP="000260B1">
      <w:pPr>
        <w:pStyle w:val="PL"/>
      </w:pPr>
      <w:r>
        <w:t xml:space="preserve">          in: path</w:t>
      </w:r>
    </w:p>
    <w:p w14:paraId="073CAE07" w14:textId="77777777" w:rsidR="000260B1" w:rsidRDefault="000260B1" w:rsidP="000260B1">
      <w:pPr>
        <w:pStyle w:val="PL"/>
      </w:pPr>
      <w:r>
        <w:t xml:space="preserve">          required: true</w:t>
      </w:r>
    </w:p>
    <w:p w14:paraId="3DECFD70" w14:textId="77777777" w:rsidR="000260B1" w:rsidRDefault="000260B1" w:rsidP="000260B1">
      <w:pPr>
        <w:pStyle w:val="PL"/>
      </w:pPr>
      <w:r>
        <w:t xml:space="preserve">          schema:</w:t>
      </w:r>
    </w:p>
    <w:p w14:paraId="47C382AF" w14:textId="77777777" w:rsidR="000260B1" w:rsidRDefault="000260B1" w:rsidP="000260B1">
      <w:pPr>
        <w:pStyle w:val="PL"/>
      </w:pPr>
      <w:r>
        <w:lastRenderedPageBreak/>
        <w:t xml:space="preserve">            $ref: 'TS29571_CommonData.yaml#/components/schemas/VarUeId'</w:t>
      </w:r>
    </w:p>
    <w:p w14:paraId="32795AFA" w14:textId="77777777" w:rsidR="000260B1" w:rsidRDefault="000260B1" w:rsidP="000260B1">
      <w:pPr>
        <w:pStyle w:val="PL"/>
      </w:pPr>
      <w:r>
        <w:t xml:space="preserve">      responses:</w:t>
      </w:r>
    </w:p>
    <w:p w14:paraId="74A3F5C5" w14:textId="77777777" w:rsidR="000260B1" w:rsidRDefault="000260B1" w:rsidP="000260B1">
      <w:pPr>
        <w:pStyle w:val="PL"/>
      </w:pPr>
      <w:r>
        <w:t xml:space="preserve">        '204':</w:t>
      </w:r>
    </w:p>
    <w:p w14:paraId="5118754F" w14:textId="77777777" w:rsidR="000260B1" w:rsidRDefault="000260B1" w:rsidP="000260B1">
      <w:pPr>
        <w:pStyle w:val="PL"/>
        <w:rPr>
          <w:lang w:eastAsia="zh-CN"/>
        </w:rPr>
      </w:pPr>
      <w:r>
        <w:t xml:space="preserve">          description: Expected response to a successful subscription removal</w:t>
      </w:r>
    </w:p>
    <w:p w14:paraId="32594386" w14:textId="77777777" w:rsidR="000260B1" w:rsidRDefault="000260B1" w:rsidP="000260B1">
      <w:pPr>
        <w:pStyle w:val="PL"/>
      </w:pPr>
      <w:r>
        <w:t xml:space="preserve">        default:</w:t>
      </w:r>
    </w:p>
    <w:p w14:paraId="25802DC5" w14:textId="77777777" w:rsidR="000260B1" w:rsidRDefault="000260B1" w:rsidP="000260B1">
      <w:pPr>
        <w:pStyle w:val="PL"/>
        <w:rPr>
          <w:lang w:eastAsia="zh-CN"/>
        </w:rPr>
      </w:pPr>
      <w:r>
        <w:t xml:space="preserve">          $ref: 'TS29571_CommonData.yaml#/components/responses/default'</w:t>
      </w:r>
    </w:p>
    <w:p w14:paraId="416899FC" w14:textId="77777777" w:rsidR="000260B1" w:rsidRDefault="000260B1" w:rsidP="000260B1">
      <w:pPr>
        <w:pStyle w:val="PL"/>
        <w:rPr>
          <w:lang w:eastAsia="zh-CN"/>
        </w:rPr>
      </w:pPr>
    </w:p>
    <w:p w14:paraId="64E833F5" w14:textId="77777777" w:rsidR="000260B1" w:rsidRDefault="000260B1" w:rsidP="000260B1">
      <w:pPr>
        <w:pStyle w:val="PL"/>
      </w:pPr>
      <w:r>
        <w:t xml:space="preserve">    patch:</w:t>
      </w:r>
    </w:p>
    <w:p w14:paraId="3B1E2EEC" w14:textId="77777777" w:rsidR="000260B1" w:rsidRDefault="000260B1" w:rsidP="000260B1">
      <w:pPr>
        <w:pStyle w:val="PL"/>
        <w:rPr>
          <w:lang w:eastAsia="zh-CN"/>
        </w:rPr>
      </w:pPr>
      <w:r>
        <w:t xml:space="preserve">      summary: Modify NIDD Authorization Info</w:t>
      </w:r>
    </w:p>
    <w:p w14:paraId="0FFAE350" w14:textId="77777777" w:rsidR="000260B1" w:rsidRDefault="000260B1" w:rsidP="000260B1">
      <w:pPr>
        <w:pStyle w:val="PL"/>
      </w:pPr>
      <w:r>
        <w:t xml:space="preserve">      operationId: ModifyNiddAuthorizationInfo</w:t>
      </w:r>
    </w:p>
    <w:p w14:paraId="26EF23CB" w14:textId="77777777" w:rsidR="000260B1" w:rsidRDefault="000260B1" w:rsidP="000260B1">
      <w:pPr>
        <w:pStyle w:val="PL"/>
      </w:pPr>
      <w:r>
        <w:t xml:space="preserve">      tags:</w:t>
      </w:r>
    </w:p>
    <w:p w14:paraId="3F3CF145" w14:textId="77777777" w:rsidR="000260B1" w:rsidRDefault="000260B1" w:rsidP="000260B1">
      <w:pPr>
        <w:pStyle w:val="PL"/>
        <w:rPr>
          <w:lang w:eastAsia="zh-CN"/>
        </w:rPr>
      </w:pPr>
      <w:r>
        <w:t xml:space="preserve">        - NIDD Authorization Info (Document)</w:t>
      </w:r>
    </w:p>
    <w:p w14:paraId="2000CBB2" w14:textId="77777777" w:rsidR="000260B1" w:rsidRDefault="000260B1" w:rsidP="000260B1">
      <w:pPr>
        <w:pStyle w:val="PL"/>
      </w:pPr>
      <w:r>
        <w:t xml:space="preserve">      security:</w:t>
      </w:r>
    </w:p>
    <w:p w14:paraId="59932728" w14:textId="77777777" w:rsidR="000260B1" w:rsidRDefault="000260B1" w:rsidP="000260B1">
      <w:pPr>
        <w:pStyle w:val="PL"/>
      </w:pPr>
      <w:r>
        <w:t xml:space="preserve">        - {}</w:t>
      </w:r>
    </w:p>
    <w:p w14:paraId="7D520BE9" w14:textId="77777777" w:rsidR="000260B1" w:rsidRDefault="000260B1" w:rsidP="000260B1">
      <w:pPr>
        <w:pStyle w:val="PL"/>
      </w:pPr>
      <w:r>
        <w:t xml:space="preserve">        - oAuth2ClientCredentials:</w:t>
      </w:r>
    </w:p>
    <w:p w14:paraId="4F9FD671" w14:textId="77777777" w:rsidR="000260B1" w:rsidRDefault="000260B1" w:rsidP="000260B1">
      <w:pPr>
        <w:pStyle w:val="PL"/>
      </w:pPr>
      <w:r>
        <w:t xml:space="preserve">          - nudr-dr</w:t>
      </w:r>
    </w:p>
    <w:p w14:paraId="41F27D00" w14:textId="77777777" w:rsidR="000260B1" w:rsidRDefault="000260B1" w:rsidP="000260B1">
      <w:pPr>
        <w:pStyle w:val="PL"/>
      </w:pPr>
      <w:r>
        <w:t xml:space="preserve">        - oAuth2ClientCredentials:</w:t>
      </w:r>
    </w:p>
    <w:p w14:paraId="0EB23B93" w14:textId="77777777" w:rsidR="000260B1" w:rsidRDefault="000260B1" w:rsidP="000260B1">
      <w:pPr>
        <w:pStyle w:val="PL"/>
      </w:pPr>
      <w:r>
        <w:t xml:space="preserve">          - nudr-dr</w:t>
      </w:r>
    </w:p>
    <w:p w14:paraId="66A43052" w14:textId="77777777" w:rsidR="000260B1" w:rsidRDefault="000260B1" w:rsidP="000260B1">
      <w:pPr>
        <w:pStyle w:val="PL"/>
        <w:rPr>
          <w:lang w:eastAsia="zh-CN"/>
        </w:rPr>
      </w:pPr>
      <w:r>
        <w:t xml:space="preserve">          - nudr-dr:subscription-data</w:t>
      </w:r>
    </w:p>
    <w:p w14:paraId="43DEA34A" w14:textId="77777777" w:rsidR="000260B1" w:rsidRDefault="000260B1" w:rsidP="000260B1">
      <w:pPr>
        <w:pStyle w:val="PL"/>
      </w:pPr>
      <w:r>
        <w:t xml:space="preserve">      parameters:</w:t>
      </w:r>
    </w:p>
    <w:p w14:paraId="4F2B1E21" w14:textId="77777777" w:rsidR="000260B1" w:rsidRDefault="000260B1" w:rsidP="000260B1">
      <w:pPr>
        <w:pStyle w:val="PL"/>
      </w:pPr>
      <w:r>
        <w:t xml:space="preserve">        - name: ueId</w:t>
      </w:r>
    </w:p>
    <w:p w14:paraId="442FC66F" w14:textId="77777777" w:rsidR="000260B1" w:rsidRDefault="000260B1" w:rsidP="000260B1">
      <w:pPr>
        <w:pStyle w:val="PL"/>
      </w:pPr>
      <w:r>
        <w:t xml:space="preserve">          in: path</w:t>
      </w:r>
    </w:p>
    <w:p w14:paraId="77DC601F" w14:textId="77777777" w:rsidR="000260B1" w:rsidRDefault="000260B1" w:rsidP="000260B1">
      <w:pPr>
        <w:pStyle w:val="PL"/>
      </w:pPr>
      <w:r>
        <w:t xml:space="preserve">          required: true</w:t>
      </w:r>
    </w:p>
    <w:p w14:paraId="5C607042" w14:textId="77777777" w:rsidR="000260B1" w:rsidRDefault="000260B1" w:rsidP="000260B1">
      <w:pPr>
        <w:pStyle w:val="PL"/>
      </w:pPr>
      <w:r>
        <w:t xml:space="preserve">          schema:</w:t>
      </w:r>
    </w:p>
    <w:p w14:paraId="7ABF7C80" w14:textId="77777777" w:rsidR="000260B1" w:rsidRDefault="000260B1" w:rsidP="000260B1">
      <w:pPr>
        <w:pStyle w:val="PL"/>
      </w:pPr>
      <w:r>
        <w:t xml:space="preserve">            $ref: 'TS29571_CommonData.yaml#/components/schemas/VarUeId'</w:t>
      </w:r>
    </w:p>
    <w:p w14:paraId="1F182341" w14:textId="77777777" w:rsidR="000260B1" w:rsidRDefault="000260B1" w:rsidP="000260B1">
      <w:pPr>
        <w:pStyle w:val="PL"/>
      </w:pPr>
      <w:r>
        <w:t xml:space="preserve">        - name: supported-features</w:t>
      </w:r>
    </w:p>
    <w:p w14:paraId="7C0D25B0" w14:textId="77777777" w:rsidR="000260B1" w:rsidRDefault="000260B1" w:rsidP="000260B1">
      <w:pPr>
        <w:pStyle w:val="PL"/>
      </w:pPr>
      <w:r>
        <w:t xml:space="preserve">          in: query</w:t>
      </w:r>
    </w:p>
    <w:p w14:paraId="1F6BD02B" w14:textId="77777777" w:rsidR="000260B1" w:rsidRDefault="000260B1" w:rsidP="000260B1">
      <w:pPr>
        <w:pStyle w:val="PL"/>
      </w:pPr>
      <w:r>
        <w:t xml:space="preserve">          description: Features required to be supported by the target NF</w:t>
      </w:r>
    </w:p>
    <w:p w14:paraId="061DC596" w14:textId="77777777" w:rsidR="000260B1" w:rsidRDefault="000260B1" w:rsidP="000260B1">
      <w:pPr>
        <w:pStyle w:val="PL"/>
      </w:pPr>
      <w:r>
        <w:t xml:space="preserve">          schema:</w:t>
      </w:r>
    </w:p>
    <w:p w14:paraId="3F31B54D" w14:textId="77777777" w:rsidR="000260B1" w:rsidRDefault="000260B1" w:rsidP="000260B1">
      <w:pPr>
        <w:pStyle w:val="PL"/>
        <w:rPr>
          <w:lang w:eastAsia="zh-CN"/>
        </w:rPr>
      </w:pPr>
      <w:r>
        <w:t xml:space="preserve">            $ref: 'TS29571_CommonData.yaml#/components/schemas/SupportedFeatures'</w:t>
      </w:r>
    </w:p>
    <w:p w14:paraId="71053272" w14:textId="77777777" w:rsidR="000260B1" w:rsidRDefault="000260B1" w:rsidP="000260B1">
      <w:pPr>
        <w:pStyle w:val="PL"/>
        <w:rPr>
          <w:lang w:eastAsia="zh-CN"/>
        </w:rPr>
      </w:pPr>
      <w:r>
        <w:t xml:space="preserve">      requestBody:</w:t>
      </w:r>
    </w:p>
    <w:p w14:paraId="6F6D39B2" w14:textId="77777777" w:rsidR="000260B1" w:rsidRDefault="000260B1" w:rsidP="000260B1">
      <w:pPr>
        <w:pStyle w:val="PL"/>
      </w:pPr>
      <w:r>
        <w:t xml:space="preserve">        content:</w:t>
      </w:r>
    </w:p>
    <w:p w14:paraId="4C4B4C49" w14:textId="77777777" w:rsidR="000260B1" w:rsidRDefault="000260B1" w:rsidP="000260B1">
      <w:pPr>
        <w:pStyle w:val="PL"/>
      </w:pPr>
      <w:r>
        <w:t xml:space="preserve">          application/json-patch+json:</w:t>
      </w:r>
    </w:p>
    <w:p w14:paraId="7FBA78A3" w14:textId="77777777" w:rsidR="000260B1" w:rsidRDefault="000260B1" w:rsidP="000260B1">
      <w:pPr>
        <w:pStyle w:val="PL"/>
      </w:pPr>
      <w:r>
        <w:t xml:space="preserve">            schema:</w:t>
      </w:r>
    </w:p>
    <w:p w14:paraId="2FB3098A" w14:textId="77777777" w:rsidR="000260B1" w:rsidRDefault="000260B1" w:rsidP="000260B1">
      <w:pPr>
        <w:pStyle w:val="PL"/>
      </w:pPr>
      <w:r>
        <w:t xml:space="preserve">              type: array</w:t>
      </w:r>
    </w:p>
    <w:p w14:paraId="0281C495" w14:textId="77777777" w:rsidR="000260B1" w:rsidRDefault="000260B1" w:rsidP="000260B1">
      <w:pPr>
        <w:pStyle w:val="PL"/>
      </w:pPr>
      <w:r>
        <w:t xml:space="preserve">              items:</w:t>
      </w:r>
    </w:p>
    <w:p w14:paraId="475F4C9D" w14:textId="77777777" w:rsidR="000260B1" w:rsidRDefault="000260B1" w:rsidP="000260B1">
      <w:pPr>
        <w:pStyle w:val="PL"/>
      </w:pPr>
      <w:r>
        <w:t xml:space="preserve">                $ref: 'TS29571_CommonData.yaml#/components/schemas/PatchItem'</w:t>
      </w:r>
    </w:p>
    <w:p w14:paraId="2E0AFDA1" w14:textId="77777777" w:rsidR="000260B1" w:rsidRDefault="000260B1" w:rsidP="000260B1">
      <w:pPr>
        <w:pStyle w:val="PL"/>
      </w:pPr>
      <w:r>
        <w:t xml:space="preserve">        required: true</w:t>
      </w:r>
    </w:p>
    <w:p w14:paraId="76B0C4C1" w14:textId="77777777" w:rsidR="000260B1" w:rsidRDefault="000260B1" w:rsidP="000260B1">
      <w:pPr>
        <w:pStyle w:val="PL"/>
      </w:pPr>
      <w:r>
        <w:t xml:space="preserve">      responses:</w:t>
      </w:r>
    </w:p>
    <w:p w14:paraId="767913F3" w14:textId="77777777" w:rsidR="000260B1" w:rsidRDefault="000260B1" w:rsidP="000260B1">
      <w:pPr>
        <w:pStyle w:val="PL"/>
      </w:pPr>
      <w:r>
        <w:t xml:space="preserve">        '204':</w:t>
      </w:r>
    </w:p>
    <w:p w14:paraId="1DFF4A97" w14:textId="77777777" w:rsidR="000260B1" w:rsidRDefault="000260B1" w:rsidP="000260B1">
      <w:pPr>
        <w:pStyle w:val="PL"/>
      </w:pPr>
      <w:r>
        <w:t xml:space="preserve">          description: Expected response to a valid request</w:t>
      </w:r>
    </w:p>
    <w:p w14:paraId="65DD3954" w14:textId="77777777" w:rsidR="000260B1" w:rsidRDefault="000260B1" w:rsidP="000260B1">
      <w:pPr>
        <w:pStyle w:val="PL"/>
        <w:rPr>
          <w:lang w:eastAsia="zh-CN"/>
        </w:rPr>
      </w:pPr>
      <w:r>
        <w:rPr>
          <w:lang w:eastAsia="zh-CN"/>
        </w:rPr>
        <w:t xml:space="preserve">        '200':</w:t>
      </w:r>
    </w:p>
    <w:p w14:paraId="72ED2760" w14:textId="77777777" w:rsidR="000260B1" w:rsidRDefault="000260B1" w:rsidP="000260B1">
      <w:pPr>
        <w:pStyle w:val="PL"/>
      </w:pPr>
      <w:r>
        <w:t xml:space="preserve">          description: Expected response to a valid request</w:t>
      </w:r>
    </w:p>
    <w:p w14:paraId="0F0C823E" w14:textId="77777777" w:rsidR="000260B1" w:rsidRDefault="000260B1" w:rsidP="000260B1">
      <w:pPr>
        <w:pStyle w:val="PL"/>
      </w:pPr>
      <w:r>
        <w:t xml:space="preserve">          content:</w:t>
      </w:r>
    </w:p>
    <w:p w14:paraId="6DED3B72" w14:textId="77777777" w:rsidR="000260B1" w:rsidRDefault="000260B1" w:rsidP="000260B1">
      <w:pPr>
        <w:pStyle w:val="PL"/>
      </w:pPr>
      <w:r>
        <w:t xml:space="preserve">            application/json:</w:t>
      </w:r>
    </w:p>
    <w:p w14:paraId="410E63B9" w14:textId="77777777" w:rsidR="000260B1" w:rsidRDefault="000260B1" w:rsidP="000260B1">
      <w:pPr>
        <w:pStyle w:val="PL"/>
      </w:pPr>
      <w:r>
        <w:t xml:space="preserve">              schema:</w:t>
      </w:r>
    </w:p>
    <w:p w14:paraId="60148BD8" w14:textId="77777777" w:rsidR="000260B1" w:rsidRDefault="000260B1" w:rsidP="000260B1">
      <w:pPr>
        <w:pStyle w:val="PL"/>
        <w:rPr>
          <w:lang w:eastAsia="zh-CN"/>
        </w:rPr>
      </w:pPr>
      <w:r>
        <w:t xml:space="preserve">                $ref: 'TS29571_CommonData.yaml#/components/schemas/</w:t>
      </w:r>
      <w:r>
        <w:rPr>
          <w:lang w:eastAsia="zh-CN"/>
        </w:rPr>
        <w:t>PatchResult</w:t>
      </w:r>
      <w:r>
        <w:t>'</w:t>
      </w:r>
    </w:p>
    <w:p w14:paraId="0F45BCEE" w14:textId="77777777" w:rsidR="000260B1" w:rsidRDefault="000260B1" w:rsidP="000260B1">
      <w:pPr>
        <w:pStyle w:val="PL"/>
      </w:pPr>
      <w:r>
        <w:t xml:space="preserve">        '403':</w:t>
      </w:r>
    </w:p>
    <w:p w14:paraId="016DB9AD" w14:textId="77777777" w:rsidR="000260B1" w:rsidRDefault="000260B1" w:rsidP="000260B1">
      <w:pPr>
        <w:pStyle w:val="PL"/>
      </w:pPr>
      <w:r>
        <w:t xml:space="preserve">          description: modification is rejected</w:t>
      </w:r>
    </w:p>
    <w:p w14:paraId="6978D2B3" w14:textId="77777777" w:rsidR="000260B1" w:rsidRDefault="000260B1" w:rsidP="000260B1">
      <w:pPr>
        <w:pStyle w:val="PL"/>
      </w:pPr>
      <w:r>
        <w:t xml:space="preserve">          content:</w:t>
      </w:r>
    </w:p>
    <w:p w14:paraId="5B38075A" w14:textId="77777777" w:rsidR="000260B1" w:rsidRDefault="000260B1" w:rsidP="000260B1">
      <w:pPr>
        <w:pStyle w:val="PL"/>
      </w:pPr>
      <w:r>
        <w:t xml:space="preserve">            application/problem+json:</w:t>
      </w:r>
    </w:p>
    <w:p w14:paraId="0F7EE356" w14:textId="77777777" w:rsidR="000260B1" w:rsidRDefault="000260B1" w:rsidP="000260B1">
      <w:pPr>
        <w:pStyle w:val="PL"/>
      </w:pPr>
      <w:r>
        <w:t xml:space="preserve">              schema:</w:t>
      </w:r>
    </w:p>
    <w:p w14:paraId="11E41357" w14:textId="77777777" w:rsidR="000260B1" w:rsidRDefault="000260B1" w:rsidP="000260B1">
      <w:pPr>
        <w:pStyle w:val="PL"/>
      </w:pPr>
      <w:r>
        <w:t xml:space="preserve">                $ref: 'TS29571_CommonData.yaml#/components/schemas/ProblemDetails'</w:t>
      </w:r>
    </w:p>
    <w:p w14:paraId="75C6B3D0" w14:textId="77777777" w:rsidR="000260B1" w:rsidRDefault="000260B1" w:rsidP="000260B1">
      <w:pPr>
        <w:pStyle w:val="PL"/>
        <w:rPr>
          <w:lang w:eastAsia="zh-CN"/>
        </w:rPr>
      </w:pPr>
      <w:r>
        <w:t xml:space="preserve">        default:</w:t>
      </w:r>
    </w:p>
    <w:p w14:paraId="62ED3024" w14:textId="77777777" w:rsidR="000260B1" w:rsidRDefault="000260B1" w:rsidP="000260B1">
      <w:pPr>
        <w:pStyle w:val="PL"/>
        <w:rPr>
          <w:lang w:eastAsia="zh-CN"/>
        </w:rPr>
      </w:pPr>
      <w:r>
        <w:t xml:space="preserve">          $ref: 'TS29571_CommonData.yaml#/components/responses/default'</w:t>
      </w:r>
    </w:p>
    <w:p w14:paraId="405CBF67" w14:textId="77777777" w:rsidR="000260B1" w:rsidRDefault="000260B1" w:rsidP="000260B1">
      <w:pPr>
        <w:pStyle w:val="PL"/>
        <w:rPr>
          <w:lang w:eastAsia="zh-CN"/>
        </w:rPr>
      </w:pPr>
    </w:p>
    <w:p w14:paraId="4127A297" w14:textId="77777777" w:rsidR="000260B1" w:rsidRDefault="000260B1" w:rsidP="000260B1">
      <w:pPr>
        <w:pStyle w:val="PL"/>
      </w:pPr>
      <w:r>
        <w:t xml:space="preserve">    get:</w:t>
      </w:r>
    </w:p>
    <w:p w14:paraId="28956255" w14:textId="77777777" w:rsidR="000260B1" w:rsidRDefault="000260B1" w:rsidP="000260B1">
      <w:pPr>
        <w:pStyle w:val="PL"/>
      </w:pPr>
      <w:r>
        <w:t xml:space="preserve">      summary: Retrieve NIDD Authorization Info</w:t>
      </w:r>
    </w:p>
    <w:p w14:paraId="05EA2ACD" w14:textId="77777777" w:rsidR="000260B1" w:rsidRDefault="000260B1" w:rsidP="000260B1">
      <w:pPr>
        <w:pStyle w:val="PL"/>
      </w:pPr>
      <w:r>
        <w:t xml:space="preserve">      operationId: GetNiddAuthorizationInfo</w:t>
      </w:r>
    </w:p>
    <w:p w14:paraId="0378BEBD" w14:textId="77777777" w:rsidR="000260B1" w:rsidRDefault="000260B1" w:rsidP="000260B1">
      <w:pPr>
        <w:pStyle w:val="PL"/>
      </w:pPr>
      <w:r>
        <w:t xml:space="preserve">      tags:</w:t>
      </w:r>
    </w:p>
    <w:p w14:paraId="4A39F7FB" w14:textId="77777777" w:rsidR="000260B1" w:rsidRDefault="000260B1" w:rsidP="000260B1">
      <w:pPr>
        <w:pStyle w:val="PL"/>
        <w:rPr>
          <w:lang w:eastAsia="zh-CN"/>
        </w:rPr>
      </w:pPr>
      <w:r>
        <w:t xml:space="preserve">        - NIDD Authorization Info (Document)</w:t>
      </w:r>
    </w:p>
    <w:p w14:paraId="2CEB2F2D" w14:textId="77777777" w:rsidR="000260B1" w:rsidRDefault="000260B1" w:rsidP="000260B1">
      <w:pPr>
        <w:pStyle w:val="PL"/>
      </w:pPr>
      <w:r>
        <w:t xml:space="preserve">      security:</w:t>
      </w:r>
    </w:p>
    <w:p w14:paraId="557DA6C4" w14:textId="77777777" w:rsidR="000260B1" w:rsidRDefault="000260B1" w:rsidP="000260B1">
      <w:pPr>
        <w:pStyle w:val="PL"/>
      </w:pPr>
      <w:r>
        <w:t xml:space="preserve">        - {}</w:t>
      </w:r>
    </w:p>
    <w:p w14:paraId="507389BD" w14:textId="77777777" w:rsidR="000260B1" w:rsidRDefault="000260B1" w:rsidP="000260B1">
      <w:pPr>
        <w:pStyle w:val="PL"/>
      </w:pPr>
      <w:r>
        <w:t xml:space="preserve">        - oAuth2ClientCredentials:</w:t>
      </w:r>
    </w:p>
    <w:p w14:paraId="7B77FE02" w14:textId="77777777" w:rsidR="000260B1" w:rsidRDefault="000260B1" w:rsidP="000260B1">
      <w:pPr>
        <w:pStyle w:val="PL"/>
      </w:pPr>
      <w:r>
        <w:t xml:space="preserve">          - nudr-dr</w:t>
      </w:r>
    </w:p>
    <w:p w14:paraId="45589793" w14:textId="77777777" w:rsidR="000260B1" w:rsidRDefault="000260B1" w:rsidP="000260B1">
      <w:pPr>
        <w:pStyle w:val="PL"/>
      </w:pPr>
      <w:r>
        <w:t xml:space="preserve">        - oAuth2ClientCredentials:</w:t>
      </w:r>
    </w:p>
    <w:p w14:paraId="72BBBE30" w14:textId="77777777" w:rsidR="000260B1" w:rsidRDefault="000260B1" w:rsidP="000260B1">
      <w:pPr>
        <w:pStyle w:val="PL"/>
      </w:pPr>
      <w:r>
        <w:t xml:space="preserve">          - nudr-dr</w:t>
      </w:r>
    </w:p>
    <w:p w14:paraId="277C24D6" w14:textId="77777777" w:rsidR="000260B1" w:rsidRDefault="000260B1" w:rsidP="000260B1">
      <w:pPr>
        <w:pStyle w:val="PL"/>
        <w:rPr>
          <w:lang w:eastAsia="zh-CN"/>
        </w:rPr>
      </w:pPr>
      <w:r>
        <w:t xml:space="preserve">          - nudr-dr:subscription-data</w:t>
      </w:r>
    </w:p>
    <w:p w14:paraId="609DE0B6" w14:textId="77777777" w:rsidR="000260B1" w:rsidRDefault="000260B1" w:rsidP="000260B1">
      <w:pPr>
        <w:pStyle w:val="PL"/>
      </w:pPr>
      <w:r>
        <w:t xml:space="preserve">      parameters:</w:t>
      </w:r>
    </w:p>
    <w:p w14:paraId="23C27E16" w14:textId="77777777" w:rsidR="000260B1" w:rsidRDefault="000260B1" w:rsidP="000260B1">
      <w:pPr>
        <w:pStyle w:val="PL"/>
      </w:pPr>
      <w:r>
        <w:t xml:space="preserve">        - name: ueId</w:t>
      </w:r>
    </w:p>
    <w:p w14:paraId="776BCEE8" w14:textId="77777777" w:rsidR="000260B1" w:rsidRDefault="000260B1" w:rsidP="000260B1">
      <w:pPr>
        <w:pStyle w:val="PL"/>
      </w:pPr>
      <w:r>
        <w:t xml:space="preserve">          in: path</w:t>
      </w:r>
    </w:p>
    <w:p w14:paraId="7DED8DF8" w14:textId="77777777" w:rsidR="000260B1" w:rsidRDefault="000260B1" w:rsidP="000260B1">
      <w:pPr>
        <w:pStyle w:val="PL"/>
      </w:pPr>
      <w:r>
        <w:t xml:space="preserve">          required: true</w:t>
      </w:r>
    </w:p>
    <w:p w14:paraId="1D6C4E52" w14:textId="77777777" w:rsidR="000260B1" w:rsidRDefault="000260B1" w:rsidP="000260B1">
      <w:pPr>
        <w:pStyle w:val="PL"/>
      </w:pPr>
      <w:r>
        <w:t xml:space="preserve">          schema:</w:t>
      </w:r>
    </w:p>
    <w:p w14:paraId="5F055091" w14:textId="77777777" w:rsidR="000260B1" w:rsidRDefault="000260B1" w:rsidP="000260B1">
      <w:pPr>
        <w:pStyle w:val="PL"/>
      </w:pPr>
      <w:r>
        <w:t xml:space="preserve">            $ref: 'TS29571_CommonData.yaml#/components/schemas/VarUeId'</w:t>
      </w:r>
    </w:p>
    <w:p w14:paraId="69F0AE07" w14:textId="77777777" w:rsidR="000260B1" w:rsidRDefault="000260B1" w:rsidP="000260B1">
      <w:pPr>
        <w:pStyle w:val="PL"/>
      </w:pPr>
      <w:r>
        <w:t xml:space="preserve">      responses:</w:t>
      </w:r>
    </w:p>
    <w:p w14:paraId="51513D33" w14:textId="77777777" w:rsidR="000260B1" w:rsidRDefault="000260B1" w:rsidP="000260B1">
      <w:pPr>
        <w:pStyle w:val="PL"/>
      </w:pPr>
      <w:r>
        <w:t xml:space="preserve">        '200':</w:t>
      </w:r>
    </w:p>
    <w:p w14:paraId="34A5B4A1" w14:textId="77777777" w:rsidR="000260B1" w:rsidRDefault="000260B1" w:rsidP="000260B1">
      <w:pPr>
        <w:pStyle w:val="PL"/>
      </w:pPr>
      <w:r>
        <w:t xml:space="preserve">          description: OK</w:t>
      </w:r>
    </w:p>
    <w:p w14:paraId="540F5BEE" w14:textId="77777777" w:rsidR="000260B1" w:rsidRDefault="000260B1" w:rsidP="000260B1">
      <w:pPr>
        <w:pStyle w:val="PL"/>
      </w:pPr>
      <w:r>
        <w:t xml:space="preserve">          content:</w:t>
      </w:r>
    </w:p>
    <w:p w14:paraId="6C469253" w14:textId="77777777" w:rsidR="000260B1" w:rsidRDefault="000260B1" w:rsidP="000260B1">
      <w:pPr>
        <w:pStyle w:val="PL"/>
      </w:pPr>
      <w:r>
        <w:lastRenderedPageBreak/>
        <w:t xml:space="preserve">            application/json:</w:t>
      </w:r>
    </w:p>
    <w:p w14:paraId="6A686453" w14:textId="77777777" w:rsidR="000260B1" w:rsidRDefault="000260B1" w:rsidP="000260B1">
      <w:pPr>
        <w:pStyle w:val="PL"/>
      </w:pPr>
      <w:r>
        <w:t xml:space="preserve">              schema:</w:t>
      </w:r>
    </w:p>
    <w:p w14:paraId="41DDACD4" w14:textId="77777777" w:rsidR="000260B1" w:rsidRDefault="000260B1" w:rsidP="000260B1">
      <w:pPr>
        <w:pStyle w:val="PL"/>
      </w:pPr>
      <w:r>
        <w:t xml:space="preserve">                $ref: '#/components/schemas/NiddAuthorizationInfo'</w:t>
      </w:r>
    </w:p>
    <w:p w14:paraId="703C1156" w14:textId="77777777" w:rsidR="000260B1" w:rsidRDefault="000260B1" w:rsidP="000260B1">
      <w:pPr>
        <w:pStyle w:val="PL"/>
        <w:rPr>
          <w:lang w:eastAsia="zh-CN"/>
        </w:rPr>
      </w:pPr>
      <w:r>
        <w:t xml:space="preserve">        default:</w:t>
      </w:r>
    </w:p>
    <w:p w14:paraId="4B7205A8" w14:textId="77777777" w:rsidR="000260B1" w:rsidRDefault="000260B1" w:rsidP="000260B1">
      <w:pPr>
        <w:pStyle w:val="PL"/>
      </w:pPr>
      <w:r>
        <w:t xml:space="preserve">          $ref: 'TS29571_CommonData.yaml#/components/responses/default'</w:t>
      </w:r>
    </w:p>
    <w:p w14:paraId="704FC9C8" w14:textId="77777777" w:rsidR="000260B1" w:rsidRDefault="000260B1" w:rsidP="000260B1">
      <w:pPr>
        <w:pStyle w:val="PL"/>
        <w:rPr>
          <w:lang w:eastAsia="zh-CN"/>
        </w:rPr>
      </w:pPr>
    </w:p>
    <w:p w14:paraId="3FFCEFFF" w14:textId="77777777" w:rsidR="000260B1" w:rsidRPr="00533C32" w:rsidRDefault="000260B1" w:rsidP="000260B1">
      <w:pPr>
        <w:pStyle w:val="PL"/>
      </w:pPr>
      <w:r w:rsidRPr="00533C32">
        <w:t xml:space="preserve">  /subscription-data/{ueId}/</w:t>
      </w:r>
      <w:r>
        <w:t>5mbs</w:t>
      </w:r>
      <w:r w:rsidRPr="00533C32">
        <w:t>-data:</w:t>
      </w:r>
    </w:p>
    <w:p w14:paraId="658FEAAB" w14:textId="77777777" w:rsidR="000260B1" w:rsidRPr="00533C32" w:rsidRDefault="000260B1" w:rsidP="000260B1">
      <w:pPr>
        <w:pStyle w:val="PL"/>
      </w:pPr>
      <w:r w:rsidRPr="00533C32">
        <w:t xml:space="preserve">    get:</w:t>
      </w:r>
    </w:p>
    <w:p w14:paraId="5D2A8493" w14:textId="77777777" w:rsidR="000260B1" w:rsidRPr="00533C32" w:rsidRDefault="000260B1" w:rsidP="000260B1">
      <w:pPr>
        <w:pStyle w:val="PL"/>
      </w:pPr>
      <w:r w:rsidRPr="00533C32">
        <w:t xml:space="preserve">      summary: Retrieves the </w:t>
      </w:r>
      <w:r>
        <w:t>5mbs</w:t>
      </w:r>
      <w:r w:rsidRPr="00533C32">
        <w:t xml:space="preserve"> subscription data of a UE</w:t>
      </w:r>
    </w:p>
    <w:p w14:paraId="432CEF2B" w14:textId="77777777" w:rsidR="000260B1" w:rsidRPr="00533C32" w:rsidRDefault="000260B1" w:rsidP="000260B1">
      <w:pPr>
        <w:pStyle w:val="PL"/>
      </w:pPr>
      <w:r>
        <w:t xml:space="preserve">      operationId: Query5mbsData</w:t>
      </w:r>
    </w:p>
    <w:p w14:paraId="2DE01073" w14:textId="77777777" w:rsidR="000260B1" w:rsidRPr="00533C32" w:rsidRDefault="000260B1" w:rsidP="000260B1">
      <w:pPr>
        <w:pStyle w:val="PL"/>
      </w:pPr>
      <w:r w:rsidRPr="00533C32">
        <w:t xml:space="preserve">      tags:</w:t>
      </w:r>
    </w:p>
    <w:p w14:paraId="07E3DEBA" w14:textId="77777777" w:rsidR="000260B1" w:rsidRDefault="000260B1" w:rsidP="000260B1">
      <w:pPr>
        <w:pStyle w:val="PL"/>
        <w:rPr>
          <w:lang w:eastAsia="zh-CN"/>
        </w:rPr>
      </w:pPr>
      <w:r w:rsidRPr="00533C32">
        <w:t xml:space="preserve">        - </w:t>
      </w:r>
      <w:r>
        <w:t>5MBSSubscription</w:t>
      </w:r>
      <w:r w:rsidRPr="00533C32">
        <w:t>Data (Document)</w:t>
      </w:r>
    </w:p>
    <w:p w14:paraId="4BE43BF8" w14:textId="77777777" w:rsidR="000260B1" w:rsidRDefault="000260B1" w:rsidP="000260B1">
      <w:pPr>
        <w:pStyle w:val="PL"/>
      </w:pPr>
      <w:r>
        <w:t xml:space="preserve">      security:</w:t>
      </w:r>
    </w:p>
    <w:p w14:paraId="0DDD6DFE" w14:textId="77777777" w:rsidR="000260B1" w:rsidRDefault="000260B1" w:rsidP="000260B1">
      <w:pPr>
        <w:pStyle w:val="PL"/>
      </w:pPr>
      <w:r>
        <w:t xml:space="preserve">        - {}</w:t>
      </w:r>
    </w:p>
    <w:p w14:paraId="02D15509" w14:textId="77777777" w:rsidR="000260B1" w:rsidRDefault="000260B1" w:rsidP="000260B1">
      <w:pPr>
        <w:pStyle w:val="PL"/>
      </w:pPr>
      <w:r>
        <w:t xml:space="preserve">        - oAuth2ClientCredentials:</w:t>
      </w:r>
    </w:p>
    <w:p w14:paraId="33B7F0BE" w14:textId="77777777" w:rsidR="000260B1" w:rsidRDefault="000260B1" w:rsidP="000260B1">
      <w:pPr>
        <w:pStyle w:val="PL"/>
      </w:pPr>
      <w:r>
        <w:t xml:space="preserve">          - nudr-dr</w:t>
      </w:r>
    </w:p>
    <w:p w14:paraId="329B84E4" w14:textId="77777777" w:rsidR="000260B1" w:rsidRDefault="000260B1" w:rsidP="000260B1">
      <w:pPr>
        <w:pStyle w:val="PL"/>
      </w:pPr>
      <w:r>
        <w:t xml:space="preserve">        - oAuth2ClientCredentials:</w:t>
      </w:r>
    </w:p>
    <w:p w14:paraId="1345DD79" w14:textId="77777777" w:rsidR="000260B1" w:rsidRDefault="000260B1" w:rsidP="000260B1">
      <w:pPr>
        <w:pStyle w:val="PL"/>
      </w:pPr>
      <w:r>
        <w:t xml:space="preserve">          - nudr-dr</w:t>
      </w:r>
    </w:p>
    <w:p w14:paraId="7A4E18BC" w14:textId="77777777" w:rsidR="000260B1" w:rsidRPr="00533C32" w:rsidRDefault="000260B1" w:rsidP="000260B1">
      <w:pPr>
        <w:pStyle w:val="PL"/>
        <w:rPr>
          <w:lang w:eastAsia="zh-CN"/>
        </w:rPr>
      </w:pPr>
      <w:r>
        <w:t xml:space="preserve">          - nudr-dr:subscription-data</w:t>
      </w:r>
    </w:p>
    <w:p w14:paraId="2117E3D4" w14:textId="77777777" w:rsidR="000260B1" w:rsidRPr="00533C32" w:rsidRDefault="000260B1" w:rsidP="000260B1">
      <w:pPr>
        <w:pStyle w:val="PL"/>
      </w:pPr>
      <w:r w:rsidRPr="00533C32">
        <w:t xml:space="preserve">      parameters:</w:t>
      </w:r>
    </w:p>
    <w:p w14:paraId="2C8BF57D" w14:textId="77777777" w:rsidR="000260B1" w:rsidRPr="00533C32" w:rsidRDefault="000260B1" w:rsidP="000260B1">
      <w:pPr>
        <w:pStyle w:val="PL"/>
      </w:pPr>
      <w:r w:rsidRPr="00533C32">
        <w:t xml:space="preserve">        - name: ueId</w:t>
      </w:r>
    </w:p>
    <w:p w14:paraId="10557C1A" w14:textId="77777777" w:rsidR="000260B1" w:rsidRPr="00533C32" w:rsidRDefault="000260B1" w:rsidP="000260B1">
      <w:pPr>
        <w:pStyle w:val="PL"/>
      </w:pPr>
      <w:r w:rsidRPr="00533C32">
        <w:t xml:space="preserve">          in: path</w:t>
      </w:r>
    </w:p>
    <w:p w14:paraId="3A86B40F" w14:textId="77777777" w:rsidR="000260B1" w:rsidRPr="00533C32" w:rsidRDefault="000260B1" w:rsidP="000260B1">
      <w:pPr>
        <w:pStyle w:val="PL"/>
      </w:pPr>
      <w:r w:rsidRPr="00533C32">
        <w:t xml:space="preserve">          description: UE id</w:t>
      </w:r>
    </w:p>
    <w:p w14:paraId="5CB66948" w14:textId="77777777" w:rsidR="000260B1" w:rsidRPr="00533C32" w:rsidRDefault="000260B1" w:rsidP="000260B1">
      <w:pPr>
        <w:pStyle w:val="PL"/>
      </w:pPr>
      <w:r w:rsidRPr="00533C32">
        <w:t xml:space="preserve">          required: true</w:t>
      </w:r>
    </w:p>
    <w:p w14:paraId="5CF1D415" w14:textId="77777777" w:rsidR="000260B1" w:rsidRPr="00533C32" w:rsidRDefault="000260B1" w:rsidP="000260B1">
      <w:pPr>
        <w:pStyle w:val="PL"/>
      </w:pPr>
      <w:r w:rsidRPr="00533C32">
        <w:t xml:space="preserve">          schema:</w:t>
      </w:r>
    </w:p>
    <w:p w14:paraId="44621D2B" w14:textId="77777777" w:rsidR="000260B1" w:rsidRPr="00533C32" w:rsidRDefault="000260B1" w:rsidP="000260B1">
      <w:pPr>
        <w:pStyle w:val="PL"/>
      </w:pPr>
      <w:r w:rsidRPr="00533C32">
        <w:t xml:space="preserve">            $ref: 'TS29571_CommonData.yaml#/components/schemas/VarUeId'</w:t>
      </w:r>
    </w:p>
    <w:p w14:paraId="0305D7E9" w14:textId="77777777" w:rsidR="000260B1" w:rsidRPr="00533C32" w:rsidRDefault="000260B1" w:rsidP="000260B1">
      <w:pPr>
        <w:pStyle w:val="PL"/>
      </w:pPr>
      <w:r w:rsidRPr="00533C32">
        <w:t xml:space="preserve">        - name: supported-features</w:t>
      </w:r>
    </w:p>
    <w:p w14:paraId="1238BE98" w14:textId="77777777" w:rsidR="000260B1" w:rsidRPr="00533C32" w:rsidRDefault="000260B1" w:rsidP="000260B1">
      <w:pPr>
        <w:pStyle w:val="PL"/>
      </w:pPr>
      <w:r w:rsidRPr="00533C32">
        <w:t xml:space="preserve">          in: query</w:t>
      </w:r>
    </w:p>
    <w:p w14:paraId="25F4827F" w14:textId="77777777" w:rsidR="000260B1" w:rsidRPr="00533C32" w:rsidRDefault="000260B1" w:rsidP="000260B1">
      <w:pPr>
        <w:pStyle w:val="PL"/>
      </w:pPr>
      <w:r w:rsidRPr="00533C32">
        <w:t xml:space="preserve">          description: Supported Features</w:t>
      </w:r>
    </w:p>
    <w:p w14:paraId="303F123D" w14:textId="77777777" w:rsidR="000260B1" w:rsidRPr="00533C32" w:rsidRDefault="000260B1" w:rsidP="000260B1">
      <w:pPr>
        <w:pStyle w:val="PL"/>
      </w:pPr>
      <w:r w:rsidRPr="00533C32">
        <w:t xml:space="preserve">          schema:</w:t>
      </w:r>
    </w:p>
    <w:p w14:paraId="7EAB684D" w14:textId="77777777" w:rsidR="000260B1" w:rsidRPr="00533C32" w:rsidRDefault="000260B1" w:rsidP="000260B1">
      <w:pPr>
        <w:pStyle w:val="PL"/>
        <w:rPr>
          <w:lang w:eastAsia="zh-CN"/>
        </w:rPr>
      </w:pPr>
      <w:r w:rsidRPr="00533C32">
        <w:t xml:space="preserve">             $ref: 'TS29571_CommonData.yaml#/components/schemas/SupportedFeatures'</w:t>
      </w:r>
    </w:p>
    <w:p w14:paraId="10CD5061" w14:textId="77777777" w:rsidR="000260B1" w:rsidRPr="00533C32" w:rsidRDefault="000260B1" w:rsidP="000260B1">
      <w:pPr>
        <w:pStyle w:val="PL"/>
      </w:pPr>
      <w:r w:rsidRPr="00533C32">
        <w:t xml:space="preserve">        - name: If-None-Match</w:t>
      </w:r>
    </w:p>
    <w:p w14:paraId="2F915D33" w14:textId="77777777" w:rsidR="000260B1" w:rsidRPr="00533C32" w:rsidRDefault="000260B1" w:rsidP="000260B1">
      <w:pPr>
        <w:pStyle w:val="PL"/>
      </w:pPr>
      <w:r w:rsidRPr="00533C32">
        <w:t xml:space="preserve">          in: header</w:t>
      </w:r>
    </w:p>
    <w:p w14:paraId="76B13DB3" w14:textId="77777777" w:rsidR="000260B1" w:rsidRPr="00533C32" w:rsidRDefault="000260B1" w:rsidP="000260B1">
      <w:pPr>
        <w:pStyle w:val="PL"/>
      </w:pPr>
      <w:r w:rsidRPr="00533C32">
        <w:t xml:space="preserve">          description: Validator for conditional requests, as described in RFC 7232, 3.2</w:t>
      </w:r>
    </w:p>
    <w:p w14:paraId="0898E382" w14:textId="77777777" w:rsidR="000260B1" w:rsidRPr="00533C32" w:rsidRDefault="000260B1" w:rsidP="000260B1">
      <w:pPr>
        <w:pStyle w:val="PL"/>
      </w:pPr>
      <w:r w:rsidRPr="00533C32">
        <w:t xml:space="preserve">          schema:</w:t>
      </w:r>
    </w:p>
    <w:p w14:paraId="6C5C9FDB" w14:textId="77777777" w:rsidR="000260B1" w:rsidRPr="00533C32" w:rsidRDefault="000260B1" w:rsidP="000260B1">
      <w:pPr>
        <w:pStyle w:val="PL"/>
      </w:pPr>
      <w:r w:rsidRPr="00533C32">
        <w:t xml:space="preserve">            type: string</w:t>
      </w:r>
    </w:p>
    <w:p w14:paraId="386D8627" w14:textId="77777777" w:rsidR="000260B1" w:rsidRPr="00533C32" w:rsidRDefault="000260B1" w:rsidP="000260B1">
      <w:pPr>
        <w:pStyle w:val="PL"/>
      </w:pPr>
      <w:r w:rsidRPr="00533C32">
        <w:t xml:space="preserve">        - name: If-Modified-Since</w:t>
      </w:r>
    </w:p>
    <w:p w14:paraId="5CC047BB" w14:textId="77777777" w:rsidR="000260B1" w:rsidRPr="00533C32" w:rsidRDefault="000260B1" w:rsidP="000260B1">
      <w:pPr>
        <w:pStyle w:val="PL"/>
      </w:pPr>
      <w:r w:rsidRPr="00533C32">
        <w:t xml:space="preserve">          in: header</w:t>
      </w:r>
    </w:p>
    <w:p w14:paraId="578CA84D" w14:textId="77777777" w:rsidR="000260B1" w:rsidRPr="00533C32" w:rsidRDefault="000260B1" w:rsidP="000260B1">
      <w:pPr>
        <w:pStyle w:val="PL"/>
      </w:pPr>
      <w:r w:rsidRPr="00533C32">
        <w:t xml:space="preserve">          description: Validator for conditional requests, as described in RFC 7232, 3.3</w:t>
      </w:r>
    </w:p>
    <w:p w14:paraId="4A2163DE" w14:textId="77777777" w:rsidR="000260B1" w:rsidRPr="00533C32" w:rsidRDefault="000260B1" w:rsidP="000260B1">
      <w:pPr>
        <w:pStyle w:val="PL"/>
      </w:pPr>
      <w:r w:rsidRPr="00533C32">
        <w:t xml:space="preserve">          schema:</w:t>
      </w:r>
    </w:p>
    <w:p w14:paraId="7E0129F0" w14:textId="77777777" w:rsidR="000260B1" w:rsidRPr="00533C32" w:rsidRDefault="000260B1" w:rsidP="000260B1">
      <w:pPr>
        <w:pStyle w:val="PL"/>
        <w:rPr>
          <w:lang w:eastAsia="zh-CN"/>
        </w:rPr>
      </w:pPr>
      <w:r w:rsidRPr="00533C32">
        <w:t xml:space="preserve">            type: string</w:t>
      </w:r>
    </w:p>
    <w:p w14:paraId="0DB2EAC8" w14:textId="77777777" w:rsidR="000260B1" w:rsidRPr="00533C32" w:rsidRDefault="000260B1" w:rsidP="000260B1">
      <w:pPr>
        <w:pStyle w:val="PL"/>
      </w:pPr>
      <w:r w:rsidRPr="00533C32">
        <w:t xml:space="preserve">      responses:</w:t>
      </w:r>
    </w:p>
    <w:p w14:paraId="23E5A13F" w14:textId="77777777" w:rsidR="000260B1" w:rsidRPr="00533C32" w:rsidRDefault="000260B1" w:rsidP="000260B1">
      <w:pPr>
        <w:pStyle w:val="PL"/>
      </w:pPr>
      <w:r w:rsidRPr="00533C32">
        <w:t xml:space="preserve">        '200':</w:t>
      </w:r>
    </w:p>
    <w:p w14:paraId="3B67B645" w14:textId="77777777" w:rsidR="000260B1" w:rsidRPr="00533C32" w:rsidRDefault="000260B1" w:rsidP="000260B1">
      <w:pPr>
        <w:pStyle w:val="PL"/>
      </w:pPr>
      <w:r w:rsidRPr="00533C32">
        <w:t xml:space="preserve">          description: Expected response to a valid request</w:t>
      </w:r>
    </w:p>
    <w:p w14:paraId="14C83A61" w14:textId="77777777" w:rsidR="000260B1" w:rsidRPr="00533C32" w:rsidRDefault="000260B1" w:rsidP="000260B1">
      <w:pPr>
        <w:pStyle w:val="PL"/>
      </w:pPr>
      <w:r w:rsidRPr="00533C32">
        <w:t xml:space="preserve">          content:</w:t>
      </w:r>
    </w:p>
    <w:p w14:paraId="60744F63" w14:textId="77777777" w:rsidR="000260B1" w:rsidRPr="00533C32" w:rsidRDefault="000260B1" w:rsidP="000260B1">
      <w:pPr>
        <w:pStyle w:val="PL"/>
      </w:pPr>
      <w:r w:rsidRPr="00533C32">
        <w:t xml:space="preserve">            application/json:</w:t>
      </w:r>
    </w:p>
    <w:p w14:paraId="691672FC" w14:textId="77777777" w:rsidR="000260B1" w:rsidRPr="00533C32" w:rsidRDefault="000260B1" w:rsidP="000260B1">
      <w:pPr>
        <w:pStyle w:val="PL"/>
      </w:pPr>
      <w:r w:rsidRPr="00533C32">
        <w:t xml:space="preserve">              schema:</w:t>
      </w:r>
    </w:p>
    <w:p w14:paraId="1D462E93" w14:textId="77777777" w:rsidR="000260B1" w:rsidRPr="00533C32" w:rsidRDefault="000260B1" w:rsidP="000260B1">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8758F00" w14:textId="77777777" w:rsidR="000260B1" w:rsidRPr="00533C32" w:rsidRDefault="000260B1" w:rsidP="000260B1">
      <w:pPr>
        <w:pStyle w:val="PL"/>
      </w:pPr>
      <w:r w:rsidRPr="00533C32">
        <w:t xml:space="preserve">          headers:</w:t>
      </w:r>
    </w:p>
    <w:p w14:paraId="40FBC56C" w14:textId="77777777" w:rsidR="000260B1" w:rsidRPr="00533C32" w:rsidRDefault="000260B1" w:rsidP="000260B1">
      <w:pPr>
        <w:pStyle w:val="PL"/>
      </w:pPr>
      <w:r w:rsidRPr="00533C32">
        <w:t xml:space="preserve">            Cache-Control:</w:t>
      </w:r>
    </w:p>
    <w:p w14:paraId="15D19295" w14:textId="77777777" w:rsidR="000260B1" w:rsidRPr="00533C32" w:rsidRDefault="000260B1" w:rsidP="000260B1">
      <w:pPr>
        <w:pStyle w:val="PL"/>
      </w:pPr>
      <w:r w:rsidRPr="00533C32">
        <w:t xml:space="preserve">              description: Cache-Control containing max-age, as described in RFC 7234, 5.2</w:t>
      </w:r>
    </w:p>
    <w:p w14:paraId="23F12982" w14:textId="77777777" w:rsidR="000260B1" w:rsidRPr="00533C32" w:rsidRDefault="000260B1" w:rsidP="000260B1">
      <w:pPr>
        <w:pStyle w:val="PL"/>
      </w:pPr>
      <w:r w:rsidRPr="00533C32">
        <w:t xml:space="preserve">              schema:</w:t>
      </w:r>
    </w:p>
    <w:p w14:paraId="75D22FB9" w14:textId="77777777" w:rsidR="000260B1" w:rsidRPr="00533C32" w:rsidRDefault="000260B1" w:rsidP="000260B1">
      <w:pPr>
        <w:pStyle w:val="PL"/>
      </w:pPr>
      <w:r w:rsidRPr="00533C32">
        <w:t xml:space="preserve">                type: string</w:t>
      </w:r>
    </w:p>
    <w:p w14:paraId="1B7DC1B2" w14:textId="77777777" w:rsidR="000260B1" w:rsidRPr="00533C32" w:rsidRDefault="000260B1" w:rsidP="000260B1">
      <w:pPr>
        <w:pStyle w:val="PL"/>
      </w:pPr>
      <w:r w:rsidRPr="00533C32">
        <w:t xml:space="preserve">            ETag:</w:t>
      </w:r>
    </w:p>
    <w:p w14:paraId="427C9C4F" w14:textId="77777777" w:rsidR="000260B1" w:rsidRPr="00533C32" w:rsidRDefault="000260B1" w:rsidP="000260B1">
      <w:pPr>
        <w:pStyle w:val="PL"/>
      </w:pPr>
      <w:r w:rsidRPr="00533C32">
        <w:t xml:space="preserve">              description: Entity Tag, containing a strong validator, as described in RFC 7232, 2.3</w:t>
      </w:r>
    </w:p>
    <w:p w14:paraId="418569F3" w14:textId="77777777" w:rsidR="000260B1" w:rsidRPr="00533C32" w:rsidRDefault="000260B1" w:rsidP="000260B1">
      <w:pPr>
        <w:pStyle w:val="PL"/>
      </w:pPr>
      <w:r w:rsidRPr="00533C32">
        <w:t xml:space="preserve">              schema:</w:t>
      </w:r>
    </w:p>
    <w:p w14:paraId="363E74A8" w14:textId="77777777" w:rsidR="000260B1" w:rsidRPr="00533C32" w:rsidRDefault="000260B1" w:rsidP="000260B1">
      <w:pPr>
        <w:pStyle w:val="PL"/>
      </w:pPr>
      <w:r w:rsidRPr="00533C32">
        <w:t xml:space="preserve">                type: string</w:t>
      </w:r>
    </w:p>
    <w:p w14:paraId="150E21A8" w14:textId="77777777" w:rsidR="000260B1" w:rsidRPr="00533C32" w:rsidRDefault="000260B1" w:rsidP="000260B1">
      <w:pPr>
        <w:pStyle w:val="PL"/>
      </w:pPr>
      <w:r w:rsidRPr="00533C32">
        <w:t xml:space="preserve">            Last-Modified:</w:t>
      </w:r>
    </w:p>
    <w:p w14:paraId="5A2DEE97" w14:textId="77777777" w:rsidR="000260B1" w:rsidRPr="00533C32" w:rsidRDefault="000260B1" w:rsidP="000260B1">
      <w:pPr>
        <w:pStyle w:val="PL"/>
      </w:pPr>
      <w:r w:rsidRPr="00533C32">
        <w:t xml:space="preserve">              description: Timestamp for last modification of the resource, as described in RFC 7232, 2.2</w:t>
      </w:r>
    </w:p>
    <w:p w14:paraId="2F26F86A" w14:textId="77777777" w:rsidR="000260B1" w:rsidRPr="00533C32" w:rsidRDefault="000260B1" w:rsidP="000260B1">
      <w:pPr>
        <w:pStyle w:val="PL"/>
      </w:pPr>
      <w:r w:rsidRPr="00533C32">
        <w:t xml:space="preserve">              schema:</w:t>
      </w:r>
    </w:p>
    <w:p w14:paraId="0514C105" w14:textId="77777777" w:rsidR="000260B1" w:rsidRPr="00533C32" w:rsidRDefault="000260B1" w:rsidP="000260B1">
      <w:pPr>
        <w:pStyle w:val="PL"/>
        <w:rPr>
          <w:lang w:eastAsia="zh-CN"/>
        </w:rPr>
      </w:pPr>
      <w:r w:rsidRPr="00533C32">
        <w:t xml:space="preserve">                type: string</w:t>
      </w:r>
    </w:p>
    <w:p w14:paraId="083D8D60" w14:textId="77777777" w:rsidR="000260B1" w:rsidRDefault="000260B1" w:rsidP="000260B1">
      <w:pPr>
        <w:pStyle w:val="PL"/>
        <w:rPr>
          <w:lang w:eastAsia="zh-CN"/>
        </w:rPr>
      </w:pPr>
      <w:r w:rsidRPr="00533C32">
        <w:t xml:space="preserve">        default:</w:t>
      </w:r>
    </w:p>
    <w:p w14:paraId="3C6543F6" w14:textId="77777777" w:rsidR="000260B1" w:rsidRPr="00C31FEF" w:rsidRDefault="000260B1" w:rsidP="000260B1">
      <w:pPr>
        <w:pStyle w:val="PL"/>
        <w:rPr>
          <w:lang w:eastAsia="zh-CN"/>
        </w:rPr>
      </w:pPr>
      <w:r w:rsidRPr="002E5CBA">
        <w:t xml:space="preserve">          </w:t>
      </w:r>
      <w:r w:rsidRPr="001F14B1">
        <w:t>$ref: 'TS29571_CommonDat</w:t>
      </w:r>
      <w:r>
        <w:t>a.yaml#/components/responses/default</w:t>
      </w:r>
      <w:r w:rsidRPr="001F14B1">
        <w:t>'</w:t>
      </w:r>
    </w:p>
    <w:p w14:paraId="13ED1507" w14:textId="77777777" w:rsidR="000260B1" w:rsidRPr="001320D8" w:rsidRDefault="000260B1" w:rsidP="000260B1">
      <w:pPr>
        <w:rPr>
          <w:noProof/>
        </w:rPr>
      </w:pPr>
      <w:bookmarkStart w:id="3840" w:name="_MCCTEMPBM_CRPT22160276___7"/>
    </w:p>
    <w:bookmarkEnd w:id="3840"/>
    <w:p w14:paraId="094C6D29" w14:textId="77777777" w:rsidR="000260B1" w:rsidRPr="00533C32" w:rsidRDefault="000260B1" w:rsidP="000260B1">
      <w:pPr>
        <w:pStyle w:val="PL"/>
      </w:pPr>
      <w:r w:rsidRPr="00533C32">
        <w:t xml:space="preserve">  /subscription-data/{ueId}:</w:t>
      </w:r>
    </w:p>
    <w:p w14:paraId="54047989" w14:textId="77777777" w:rsidR="000260B1" w:rsidRPr="00533C32" w:rsidRDefault="000260B1" w:rsidP="000260B1">
      <w:pPr>
        <w:pStyle w:val="PL"/>
      </w:pPr>
      <w:r w:rsidRPr="00533C32">
        <w:t xml:space="preserve">    get:</w:t>
      </w:r>
    </w:p>
    <w:p w14:paraId="4AB76D16" w14:textId="77777777" w:rsidR="000260B1" w:rsidRPr="00533C32" w:rsidRDefault="000260B1" w:rsidP="000260B1">
      <w:pPr>
        <w:pStyle w:val="PL"/>
      </w:pPr>
      <w:r w:rsidRPr="00533C32">
        <w:t xml:space="preserve">      summary: Retrieve multiple </w:t>
      </w:r>
      <w:r>
        <w:t xml:space="preserve">subscribed </w:t>
      </w:r>
      <w:r w:rsidRPr="00533C32">
        <w:t>data sets of a UE</w:t>
      </w:r>
    </w:p>
    <w:p w14:paraId="79E0C98B" w14:textId="77777777" w:rsidR="000260B1" w:rsidRPr="00533C32" w:rsidRDefault="000260B1" w:rsidP="000260B1">
      <w:pPr>
        <w:pStyle w:val="PL"/>
      </w:pPr>
      <w:r w:rsidRPr="00533C32">
        <w:t xml:space="preserve">      operationId: Query</w:t>
      </w:r>
      <w:r>
        <w:t>UeSubscribed</w:t>
      </w:r>
      <w:r w:rsidRPr="00533C32">
        <w:t>Data</w:t>
      </w:r>
    </w:p>
    <w:p w14:paraId="3FA0D08F" w14:textId="77777777" w:rsidR="000260B1" w:rsidRPr="00533C32" w:rsidRDefault="000260B1" w:rsidP="000260B1">
      <w:pPr>
        <w:pStyle w:val="PL"/>
      </w:pPr>
      <w:r w:rsidRPr="00533C32">
        <w:t xml:space="preserve">      tags:</w:t>
      </w:r>
    </w:p>
    <w:p w14:paraId="176DC98E" w14:textId="77777777" w:rsidR="000260B1" w:rsidRDefault="000260B1" w:rsidP="000260B1">
      <w:pPr>
        <w:pStyle w:val="PL"/>
        <w:rPr>
          <w:lang w:eastAsia="zh-CN"/>
        </w:rPr>
      </w:pPr>
      <w:r w:rsidRPr="00533C32">
        <w:t xml:space="preserve">        - </w:t>
      </w:r>
      <w:r>
        <w:t>UE Subscribed</w:t>
      </w:r>
      <w:r w:rsidRPr="00533C32">
        <w:t xml:space="preserve"> Data (Document)</w:t>
      </w:r>
    </w:p>
    <w:p w14:paraId="69DA0AA0" w14:textId="77777777" w:rsidR="000260B1" w:rsidRDefault="000260B1" w:rsidP="000260B1">
      <w:pPr>
        <w:pStyle w:val="PL"/>
      </w:pPr>
      <w:r>
        <w:t xml:space="preserve">      security:</w:t>
      </w:r>
    </w:p>
    <w:p w14:paraId="6CD6853F" w14:textId="77777777" w:rsidR="000260B1" w:rsidRDefault="000260B1" w:rsidP="000260B1">
      <w:pPr>
        <w:pStyle w:val="PL"/>
      </w:pPr>
      <w:r>
        <w:t xml:space="preserve">        - {}</w:t>
      </w:r>
    </w:p>
    <w:p w14:paraId="7CC2BC04" w14:textId="77777777" w:rsidR="000260B1" w:rsidRDefault="000260B1" w:rsidP="000260B1">
      <w:pPr>
        <w:pStyle w:val="PL"/>
      </w:pPr>
      <w:r>
        <w:t xml:space="preserve">        - oAuth2ClientCredentials:</w:t>
      </w:r>
    </w:p>
    <w:p w14:paraId="55B3E8A7" w14:textId="77777777" w:rsidR="000260B1" w:rsidRDefault="000260B1" w:rsidP="000260B1">
      <w:pPr>
        <w:pStyle w:val="PL"/>
      </w:pPr>
      <w:r>
        <w:t xml:space="preserve">          - nudr-dr</w:t>
      </w:r>
    </w:p>
    <w:p w14:paraId="71F12A9A" w14:textId="77777777" w:rsidR="000260B1" w:rsidRDefault="000260B1" w:rsidP="000260B1">
      <w:pPr>
        <w:pStyle w:val="PL"/>
      </w:pPr>
      <w:r>
        <w:t xml:space="preserve">        - oAuth2ClientCredentials:</w:t>
      </w:r>
    </w:p>
    <w:p w14:paraId="4BFC5147" w14:textId="77777777" w:rsidR="000260B1" w:rsidRDefault="000260B1" w:rsidP="000260B1">
      <w:pPr>
        <w:pStyle w:val="PL"/>
      </w:pPr>
      <w:r>
        <w:t xml:space="preserve">          - nudr-dr</w:t>
      </w:r>
    </w:p>
    <w:p w14:paraId="29C6EA09" w14:textId="77777777" w:rsidR="000260B1" w:rsidRPr="00533C32" w:rsidRDefault="000260B1" w:rsidP="000260B1">
      <w:pPr>
        <w:pStyle w:val="PL"/>
        <w:rPr>
          <w:lang w:eastAsia="zh-CN"/>
        </w:rPr>
      </w:pPr>
      <w:r>
        <w:lastRenderedPageBreak/>
        <w:t xml:space="preserve">          - nudr-dr:subscription-data</w:t>
      </w:r>
    </w:p>
    <w:p w14:paraId="4F0D1B8F" w14:textId="77777777" w:rsidR="000260B1" w:rsidRPr="00533C32" w:rsidRDefault="000260B1" w:rsidP="000260B1">
      <w:pPr>
        <w:pStyle w:val="PL"/>
      </w:pPr>
      <w:r w:rsidRPr="00533C32">
        <w:t xml:space="preserve">      parameters:</w:t>
      </w:r>
    </w:p>
    <w:p w14:paraId="44E710F2" w14:textId="77777777" w:rsidR="000260B1" w:rsidRPr="00533C32" w:rsidRDefault="000260B1" w:rsidP="000260B1">
      <w:pPr>
        <w:pStyle w:val="PL"/>
      </w:pPr>
      <w:r w:rsidRPr="00533C32">
        <w:t xml:space="preserve">        - name: ueId</w:t>
      </w:r>
    </w:p>
    <w:p w14:paraId="6F81DF24" w14:textId="77777777" w:rsidR="000260B1" w:rsidRPr="00533C32" w:rsidRDefault="000260B1" w:rsidP="000260B1">
      <w:pPr>
        <w:pStyle w:val="PL"/>
      </w:pPr>
      <w:r w:rsidRPr="00533C32">
        <w:t xml:space="preserve">          in: path</w:t>
      </w:r>
    </w:p>
    <w:p w14:paraId="645A5000" w14:textId="77777777" w:rsidR="000260B1" w:rsidRPr="00533C32" w:rsidRDefault="000260B1" w:rsidP="000260B1">
      <w:pPr>
        <w:pStyle w:val="PL"/>
      </w:pPr>
      <w:r w:rsidRPr="00533C32">
        <w:t xml:space="preserve">          description: UE </w:t>
      </w:r>
      <w:r>
        <w:t>Id</w:t>
      </w:r>
    </w:p>
    <w:p w14:paraId="77BC0DCD" w14:textId="77777777" w:rsidR="000260B1" w:rsidRPr="00533C32" w:rsidRDefault="000260B1" w:rsidP="000260B1">
      <w:pPr>
        <w:pStyle w:val="PL"/>
      </w:pPr>
      <w:r w:rsidRPr="00533C32">
        <w:t xml:space="preserve">          required: true</w:t>
      </w:r>
    </w:p>
    <w:p w14:paraId="046A70B4" w14:textId="77777777" w:rsidR="000260B1" w:rsidRPr="00533C32" w:rsidRDefault="000260B1" w:rsidP="000260B1">
      <w:pPr>
        <w:pStyle w:val="PL"/>
      </w:pPr>
      <w:r w:rsidRPr="00533C32">
        <w:t xml:space="preserve">          schema:</w:t>
      </w:r>
    </w:p>
    <w:p w14:paraId="02726D5B" w14:textId="77777777" w:rsidR="000260B1" w:rsidRPr="00533C32" w:rsidRDefault="000260B1" w:rsidP="000260B1">
      <w:pPr>
        <w:pStyle w:val="PL"/>
      </w:pPr>
      <w:r w:rsidRPr="00533C32">
        <w:t xml:space="preserve">            $ref: 'TS29571_CommonData.yaml#/components/schemas/VarUeId'</w:t>
      </w:r>
    </w:p>
    <w:p w14:paraId="7AD9E5DE" w14:textId="77777777" w:rsidR="000260B1" w:rsidRPr="00533C32" w:rsidRDefault="000260B1" w:rsidP="000260B1">
      <w:pPr>
        <w:pStyle w:val="PL"/>
      </w:pPr>
      <w:r w:rsidRPr="00533C32">
        <w:t xml:space="preserve">        - name: dataset-names</w:t>
      </w:r>
    </w:p>
    <w:p w14:paraId="14545D21" w14:textId="77777777" w:rsidR="000260B1" w:rsidRPr="00533C32" w:rsidRDefault="000260B1" w:rsidP="000260B1">
      <w:pPr>
        <w:pStyle w:val="PL"/>
      </w:pPr>
      <w:r w:rsidRPr="00533C32">
        <w:t xml:space="preserve">          in: query</w:t>
      </w:r>
    </w:p>
    <w:p w14:paraId="03857F8D" w14:textId="77777777" w:rsidR="000260B1" w:rsidRPr="00533C32" w:rsidRDefault="000260B1" w:rsidP="000260B1">
      <w:pPr>
        <w:pStyle w:val="PL"/>
        <w:rPr>
          <w:lang w:eastAsia="zh-CN"/>
        </w:rPr>
      </w:pPr>
      <w:r w:rsidRPr="00533C32">
        <w:t xml:space="preserve">          description: List of dataset names</w:t>
      </w:r>
    </w:p>
    <w:p w14:paraId="337AFF6B" w14:textId="77777777" w:rsidR="000260B1" w:rsidRPr="00533C32" w:rsidRDefault="000260B1" w:rsidP="000260B1">
      <w:pPr>
        <w:pStyle w:val="PL"/>
      </w:pPr>
      <w:r w:rsidRPr="00533C32">
        <w:t xml:space="preserve">          style: form</w:t>
      </w:r>
    </w:p>
    <w:p w14:paraId="10A57262" w14:textId="77777777" w:rsidR="000260B1" w:rsidRPr="00533C32" w:rsidRDefault="000260B1" w:rsidP="000260B1">
      <w:pPr>
        <w:pStyle w:val="PL"/>
        <w:rPr>
          <w:lang w:eastAsia="zh-CN"/>
        </w:rPr>
      </w:pPr>
      <w:r w:rsidRPr="00533C32">
        <w:t xml:space="preserve">          explode: false</w:t>
      </w:r>
    </w:p>
    <w:p w14:paraId="3621CA28" w14:textId="77777777" w:rsidR="000260B1" w:rsidRPr="00533C32" w:rsidRDefault="000260B1" w:rsidP="000260B1">
      <w:pPr>
        <w:pStyle w:val="PL"/>
      </w:pPr>
      <w:r w:rsidRPr="00533C32">
        <w:t xml:space="preserve">          schema:</w:t>
      </w:r>
    </w:p>
    <w:p w14:paraId="49552EFB" w14:textId="77777777" w:rsidR="000260B1" w:rsidRPr="00533C32" w:rsidRDefault="000260B1" w:rsidP="000260B1">
      <w:pPr>
        <w:pStyle w:val="PL"/>
      </w:pPr>
      <w:r w:rsidRPr="00533C32">
        <w:t xml:space="preserve">            $ref: '#/components/schemas/DatasetNames'</w:t>
      </w:r>
    </w:p>
    <w:p w14:paraId="63F833D7" w14:textId="77777777" w:rsidR="000260B1" w:rsidRPr="00533C32" w:rsidRDefault="000260B1" w:rsidP="000260B1">
      <w:pPr>
        <w:pStyle w:val="PL"/>
      </w:pPr>
      <w:r w:rsidRPr="00533C32">
        <w:t xml:space="preserve">        - name: serving</w:t>
      </w:r>
      <w:r>
        <w:t>-p</w:t>
      </w:r>
      <w:r w:rsidRPr="00533C32">
        <w:t>l</w:t>
      </w:r>
      <w:r>
        <w:t>mn</w:t>
      </w:r>
    </w:p>
    <w:p w14:paraId="43E9A515" w14:textId="77777777" w:rsidR="000260B1" w:rsidRPr="00533C32" w:rsidRDefault="000260B1" w:rsidP="000260B1">
      <w:pPr>
        <w:pStyle w:val="PL"/>
      </w:pPr>
      <w:r w:rsidRPr="00533C32">
        <w:t xml:space="preserve">          in: </w:t>
      </w:r>
      <w:r>
        <w:t>query</w:t>
      </w:r>
    </w:p>
    <w:p w14:paraId="756EF8A2" w14:textId="77777777" w:rsidR="000260B1" w:rsidRPr="00533C32" w:rsidRDefault="000260B1" w:rsidP="000260B1">
      <w:pPr>
        <w:pStyle w:val="PL"/>
      </w:pPr>
      <w:r w:rsidRPr="00533C32">
        <w:t xml:space="preserve">          description: </w:t>
      </w:r>
      <w:r>
        <w:t xml:space="preserve">Serving </w:t>
      </w:r>
      <w:r w:rsidRPr="00533C32">
        <w:t>PLMN I</w:t>
      </w:r>
      <w:r>
        <w:t>d</w:t>
      </w:r>
    </w:p>
    <w:p w14:paraId="3D454F2B" w14:textId="77777777" w:rsidR="000260B1" w:rsidRPr="00533C32" w:rsidRDefault="000260B1" w:rsidP="000260B1">
      <w:pPr>
        <w:pStyle w:val="PL"/>
      </w:pPr>
      <w:r w:rsidRPr="00533C32">
        <w:t xml:space="preserve">          schema:</w:t>
      </w:r>
    </w:p>
    <w:p w14:paraId="26FB0940" w14:textId="77777777" w:rsidR="000260B1" w:rsidRPr="00533C32" w:rsidRDefault="000260B1" w:rsidP="000260B1">
      <w:pPr>
        <w:pStyle w:val="PL"/>
      </w:pPr>
      <w:r w:rsidRPr="00533C32">
        <w:t xml:space="preserve">            $ref: '#/components/schemas/VarPlmnId'</w:t>
      </w:r>
    </w:p>
    <w:p w14:paraId="079EB3EB" w14:textId="77777777" w:rsidR="000260B1" w:rsidRPr="00533C32" w:rsidRDefault="000260B1" w:rsidP="000260B1">
      <w:pPr>
        <w:pStyle w:val="PL"/>
      </w:pPr>
      <w:r w:rsidRPr="00533C32">
        <w:t xml:space="preserve">      responses:</w:t>
      </w:r>
    </w:p>
    <w:p w14:paraId="6E6905C6" w14:textId="77777777" w:rsidR="000260B1" w:rsidRPr="00533C32" w:rsidRDefault="000260B1" w:rsidP="000260B1">
      <w:pPr>
        <w:pStyle w:val="PL"/>
      </w:pPr>
      <w:r w:rsidRPr="00533C32">
        <w:t xml:space="preserve">        '200':</w:t>
      </w:r>
    </w:p>
    <w:p w14:paraId="4E0F811A" w14:textId="77777777" w:rsidR="000260B1" w:rsidRPr="00533C32" w:rsidRDefault="000260B1" w:rsidP="000260B1">
      <w:pPr>
        <w:pStyle w:val="PL"/>
      </w:pPr>
      <w:r w:rsidRPr="00533C32">
        <w:t xml:space="preserve">          description: Expected response to a valid request</w:t>
      </w:r>
    </w:p>
    <w:p w14:paraId="43D8AC2B" w14:textId="77777777" w:rsidR="000260B1" w:rsidRPr="00533C32" w:rsidRDefault="000260B1" w:rsidP="000260B1">
      <w:pPr>
        <w:pStyle w:val="PL"/>
      </w:pPr>
      <w:r w:rsidRPr="00533C32">
        <w:t xml:space="preserve">          content:</w:t>
      </w:r>
    </w:p>
    <w:p w14:paraId="6A51D2C6" w14:textId="77777777" w:rsidR="000260B1" w:rsidRPr="00533C32" w:rsidRDefault="000260B1" w:rsidP="000260B1">
      <w:pPr>
        <w:pStyle w:val="PL"/>
      </w:pPr>
      <w:r w:rsidRPr="00533C32">
        <w:t xml:space="preserve">            application/json:</w:t>
      </w:r>
    </w:p>
    <w:p w14:paraId="600FD802" w14:textId="77777777" w:rsidR="000260B1" w:rsidRPr="00533C32" w:rsidRDefault="000260B1" w:rsidP="000260B1">
      <w:pPr>
        <w:pStyle w:val="PL"/>
      </w:pPr>
      <w:r w:rsidRPr="00533C32">
        <w:t xml:space="preserve">              schema:</w:t>
      </w:r>
    </w:p>
    <w:p w14:paraId="5ADEBC03" w14:textId="77777777" w:rsidR="000260B1" w:rsidRPr="00533C32" w:rsidRDefault="000260B1" w:rsidP="000260B1">
      <w:pPr>
        <w:pStyle w:val="PL"/>
      </w:pPr>
      <w:r w:rsidRPr="00533C32">
        <w:t xml:space="preserve">                $ref: '#/components/schemas/</w:t>
      </w:r>
      <w:r>
        <w:t>UeSubscribed</w:t>
      </w:r>
      <w:r w:rsidRPr="00533C32">
        <w:t>DataSets'</w:t>
      </w:r>
    </w:p>
    <w:p w14:paraId="2DDF9F86" w14:textId="77777777" w:rsidR="000260B1" w:rsidRDefault="000260B1" w:rsidP="000260B1">
      <w:pPr>
        <w:pStyle w:val="PL"/>
        <w:rPr>
          <w:lang w:eastAsia="zh-CN"/>
        </w:rPr>
      </w:pPr>
      <w:r w:rsidRPr="00533C32">
        <w:t xml:space="preserve">        default:</w:t>
      </w:r>
    </w:p>
    <w:p w14:paraId="76F7A8C0"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1611BC1F" w14:textId="77777777" w:rsidR="000260B1" w:rsidRDefault="000260B1" w:rsidP="000260B1">
      <w:pPr>
        <w:pStyle w:val="PL"/>
        <w:rPr>
          <w:lang w:eastAsia="zh-CN"/>
        </w:rPr>
      </w:pPr>
    </w:p>
    <w:p w14:paraId="416ABA2B" w14:textId="77777777" w:rsidR="000260B1" w:rsidRDefault="000260B1" w:rsidP="000260B1">
      <w:pPr>
        <w:pStyle w:val="PL"/>
      </w:pPr>
      <w:r w:rsidRPr="00533C32">
        <w:t xml:space="preserve">  /s</w:t>
      </w:r>
      <w:r>
        <w:t>ubscription-data/{ueId}/service-specific-authorization</w:t>
      </w:r>
      <w:r w:rsidRPr="00533C32">
        <w:t>-data</w:t>
      </w:r>
      <w:r>
        <w:t>/{serviceType}</w:t>
      </w:r>
      <w:r w:rsidRPr="00533C32">
        <w:t>:</w:t>
      </w:r>
    </w:p>
    <w:p w14:paraId="3674D359" w14:textId="77777777" w:rsidR="000260B1" w:rsidRPr="00533C32" w:rsidRDefault="000260B1" w:rsidP="000260B1">
      <w:pPr>
        <w:pStyle w:val="PL"/>
      </w:pPr>
      <w:r w:rsidRPr="00533C32">
        <w:t xml:space="preserve">    get:</w:t>
      </w:r>
    </w:p>
    <w:p w14:paraId="3ADCBB00" w14:textId="77777777" w:rsidR="000260B1" w:rsidRPr="00533C32" w:rsidRDefault="000260B1" w:rsidP="000260B1">
      <w:pPr>
        <w:pStyle w:val="PL"/>
      </w:pPr>
      <w:r w:rsidRPr="00533C32">
        <w:t xml:space="preserve">      summary: Retrieve </w:t>
      </w:r>
      <w:r>
        <w:t>ServiceSpecific Authorization Data</w:t>
      </w:r>
    </w:p>
    <w:p w14:paraId="40FEB548" w14:textId="77777777" w:rsidR="000260B1" w:rsidRPr="00533C32" w:rsidRDefault="000260B1" w:rsidP="000260B1">
      <w:pPr>
        <w:pStyle w:val="PL"/>
      </w:pPr>
      <w:r>
        <w:t xml:space="preserve">      operationId: GetSSAu</w:t>
      </w:r>
      <w:r w:rsidRPr="00533C32">
        <w:t>Data</w:t>
      </w:r>
    </w:p>
    <w:p w14:paraId="067D7389" w14:textId="77777777" w:rsidR="000260B1" w:rsidRPr="00533C32" w:rsidRDefault="000260B1" w:rsidP="000260B1">
      <w:pPr>
        <w:pStyle w:val="PL"/>
      </w:pPr>
      <w:r w:rsidRPr="00533C32">
        <w:t xml:space="preserve">      tags:</w:t>
      </w:r>
    </w:p>
    <w:p w14:paraId="15C60339" w14:textId="77777777" w:rsidR="000260B1" w:rsidRDefault="000260B1" w:rsidP="000260B1">
      <w:pPr>
        <w:pStyle w:val="PL"/>
        <w:rPr>
          <w:lang w:eastAsia="zh-CN"/>
        </w:rPr>
      </w:pPr>
      <w:r w:rsidRPr="00533C32">
        <w:t xml:space="preserve">        - Query </w:t>
      </w:r>
      <w:r>
        <w:t>Service Specific Authorization Data</w:t>
      </w:r>
      <w:r w:rsidRPr="00533C32">
        <w:t xml:space="preserve"> (Document)</w:t>
      </w:r>
    </w:p>
    <w:p w14:paraId="68765AE0" w14:textId="77777777" w:rsidR="000260B1" w:rsidRDefault="000260B1" w:rsidP="000260B1">
      <w:pPr>
        <w:pStyle w:val="PL"/>
      </w:pPr>
      <w:r>
        <w:t xml:space="preserve">      security:</w:t>
      </w:r>
    </w:p>
    <w:p w14:paraId="1F8933EB" w14:textId="77777777" w:rsidR="000260B1" w:rsidRDefault="000260B1" w:rsidP="000260B1">
      <w:pPr>
        <w:pStyle w:val="PL"/>
      </w:pPr>
      <w:r>
        <w:t xml:space="preserve">        - {}</w:t>
      </w:r>
    </w:p>
    <w:p w14:paraId="6D999177" w14:textId="77777777" w:rsidR="000260B1" w:rsidRDefault="000260B1" w:rsidP="000260B1">
      <w:pPr>
        <w:pStyle w:val="PL"/>
      </w:pPr>
      <w:r>
        <w:t xml:space="preserve">        - oAuth2ClientCredentials:</w:t>
      </w:r>
    </w:p>
    <w:p w14:paraId="376E6CEE" w14:textId="77777777" w:rsidR="000260B1" w:rsidRDefault="000260B1" w:rsidP="000260B1">
      <w:pPr>
        <w:pStyle w:val="PL"/>
      </w:pPr>
      <w:r>
        <w:t xml:space="preserve">          - nudr-dr</w:t>
      </w:r>
    </w:p>
    <w:p w14:paraId="2255B31D" w14:textId="77777777" w:rsidR="000260B1" w:rsidRDefault="000260B1" w:rsidP="000260B1">
      <w:pPr>
        <w:pStyle w:val="PL"/>
      </w:pPr>
      <w:r>
        <w:t xml:space="preserve">        - oAuth2ClientCredentials:</w:t>
      </w:r>
    </w:p>
    <w:p w14:paraId="4CC53268" w14:textId="77777777" w:rsidR="000260B1" w:rsidRDefault="000260B1" w:rsidP="000260B1">
      <w:pPr>
        <w:pStyle w:val="PL"/>
      </w:pPr>
      <w:r>
        <w:t xml:space="preserve">          - nudr-dr</w:t>
      </w:r>
    </w:p>
    <w:p w14:paraId="442B9593" w14:textId="77777777" w:rsidR="000260B1" w:rsidRPr="00533C32" w:rsidRDefault="000260B1" w:rsidP="000260B1">
      <w:pPr>
        <w:pStyle w:val="PL"/>
        <w:rPr>
          <w:lang w:eastAsia="zh-CN"/>
        </w:rPr>
      </w:pPr>
      <w:r>
        <w:t xml:space="preserve">          - nudr-dr:subscription-data</w:t>
      </w:r>
    </w:p>
    <w:p w14:paraId="5716016B" w14:textId="77777777" w:rsidR="000260B1" w:rsidRPr="00533C32" w:rsidRDefault="000260B1" w:rsidP="000260B1">
      <w:pPr>
        <w:pStyle w:val="PL"/>
      </w:pPr>
      <w:r w:rsidRPr="00533C32">
        <w:t xml:space="preserve">      parameters:</w:t>
      </w:r>
    </w:p>
    <w:p w14:paraId="0241379F" w14:textId="77777777" w:rsidR="000260B1" w:rsidRPr="00533C32" w:rsidRDefault="000260B1" w:rsidP="000260B1">
      <w:pPr>
        <w:pStyle w:val="PL"/>
      </w:pPr>
      <w:r w:rsidRPr="00533C32">
        <w:t xml:space="preserve">        - name: ueId</w:t>
      </w:r>
    </w:p>
    <w:p w14:paraId="1AFF88C2" w14:textId="77777777" w:rsidR="000260B1" w:rsidRPr="00533C32" w:rsidRDefault="000260B1" w:rsidP="000260B1">
      <w:pPr>
        <w:pStyle w:val="PL"/>
      </w:pPr>
      <w:r w:rsidRPr="00533C32">
        <w:t xml:space="preserve">          in: path</w:t>
      </w:r>
    </w:p>
    <w:p w14:paraId="582E4495" w14:textId="77777777" w:rsidR="000260B1" w:rsidRPr="00533C32" w:rsidRDefault="000260B1" w:rsidP="000260B1">
      <w:pPr>
        <w:pStyle w:val="PL"/>
      </w:pPr>
      <w:r w:rsidRPr="00533C32">
        <w:t xml:space="preserve">          description: UE ID</w:t>
      </w:r>
    </w:p>
    <w:p w14:paraId="0209EB43" w14:textId="77777777" w:rsidR="000260B1" w:rsidRPr="00533C32" w:rsidRDefault="000260B1" w:rsidP="000260B1">
      <w:pPr>
        <w:pStyle w:val="PL"/>
      </w:pPr>
      <w:r w:rsidRPr="00533C32">
        <w:t xml:space="preserve">          required: true</w:t>
      </w:r>
    </w:p>
    <w:p w14:paraId="519328BA" w14:textId="77777777" w:rsidR="000260B1" w:rsidRDefault="000260B1" w:rsidP="000260B1">
      <w:pPr>
        <w:pStyle w:val="PL"/>
      </w:pPr>
      <w:r w:rsidRPr="00533C32">
        <w:t xml:space="preserve">          schema:</w:t>
      </w:r>
    </w:p>
    <w:p w14:paraId="158E5B0A" w14:textId="77777777" w:rsidR="000260B1" w:rsidRDefault="000260B1" w:rsidP="000260B1">
      <w:pPr>
        <w:pStyle w:val="PL"/>
      </w:pPr>
      <w:r>
        <w:t xml:space="preserve">            type: string</w:t>
      </w:r>
    </w:p>
    <w:p w14:paraId="11475598" w14:textId="77777777" w:rsidR="000260B1" w:rsidRPr="00533C32" w:rsidRDefault="000260B1" w:rsidP="000260B1">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78AB5C37" w14:textId="77777777" w:rsidR="000260B1" w:rsidRPr="00533C32" w:rsidRDefault="000260B1" w:rsidP="000260B1">
      <w:pPr>
        <w:pStyle w:val="PL"/>
      </w:pPr>
      <w:r w:rsidRPr="00533C32">
        <w:t xml:space="preserve">        - name: </w:t>
      </w:r>
      <w:r>
        <w:t>serviceType</w:t>
      </w:r>
    </w:p>
    <w:p w14:paraId="60FDAC6E" w14:textId="77777777" w:rsidR="000260B1" w:rsidRPr="00533C32" w:rsidRDefault="000260B1" w:rsidP="000260B1">
      <w:pPr>
        <w:pStyle w:val="PL"/>
      </w:pPr>
      <w:r w:rsidRPr="00533C32">
        <w:t xml:space="preserve">          in: path</w:t>
      </w:r>
    </w:p>
    <w:p w14:paraId="7ECCDAF0" w14:textId="77777777" w:rsidR="000260B1" w:rsidRPr="00533C32" w:rsidRDefault="000260B1" w:rsidP="000260B1">
      <w:pPr>
        <w:pStyle w:val="PL"/>
      </w:pPr>
      <w:r w:rsidRPr="00533C32">
        <w:t xml:space="preserve">          description: </w:t>
      </w:r>
      <w:r>
        <w:t>Service Type</w:t>
      </w:r>
    </w:p>
    <w:p w14:paraId="13F8275F" w14:textId="77777777" w:rsidR="000260B1" w:rsidRPr="00533C32" w:rsidRDefault="000260B1" w:rsidP="000260B1">
      <w:pPr>
        <w:pStyle w:val="PL"/>
      </w:pPr>
      <w:r w:rsidRPr="00533C32">
        <w:t xml:space="preserve">          required: true</w:t>
      </w:r>
    </w:p>
    <w:p w14:paraId="320B167E" w14:textId="77777777" w:rsidR="000260B1" w:rsidRDefault="000260B1" w:rsidP="000260B1">
      <w:pPr>
        <w:pStyle w:val="PL"/>
      </w:pPr>
      <w:r w:rsidRPr="00533C32">
        <w:t xml:space="preserve">          schema:</w:t>
      </w:r>
    </w:p>
    <w:p w14:paraId="6E6AB557" w14:textId="77777777" w:rsidR="000260B1" w:rsidRDefault="000260B1" w:rsidP="000260B1">
      <w:pPr>
        <w:pStyle w:val="PL"/>
      </w:pPr>
      <w:r>
        <w:t xml:space="preserve">            $ref: 'TS29503_Nudm_SSAU.yaml#/components/schemas/ServiceType'</w:t>
      </w:r>
    </w:p>
    <w:p w14:paraId="0EBBB515" w14:textId="77777777" w:rsidR="000260B1" w:rsidRPr="00533C32" w:rsidRDefault="000260B1" w:rsidP="000260B1">
      <w:pPr>
        <w:pStyle w:val="PL"/>
      </w:pPr>
      <w:r w:rsidRPr="00533C32">
        <w:t xml:space="preserve">        - name: </w:t>
      </w:r>
      <w:r>
        <w:t>single-</w:t>
      </w:r>
      <w:r w:rsidRPr="006D456D">
        <w:t>nssai</w:t>
      </w:r>
    </w:p>
    <w:p w14:paraId="521E9E73" w14:textId="77777777" w:rsidR="000260B1" w:rsidRDefault="000260B1" w:rsidP="000260B1">
      <w:pPr>
        <w:pStyle w:val="PL"/>
      </w:pPr>
      <w:r w:rsidRPr="00533C32">
        <w:t xml:space="preserve">          in: query</w:t>
      </w:r>
    </w:p>
    <w:p w14:paraId="7BB187FA" w14:textId="77777777" w:rsidR="000260B1" w:rsidRDefault="000260B1" w:rsidP="000260B1">
      <w:pPr>
        <w:pStyle w:val="PL"/>
      </w:pPr>
      <w:r>
        <w:t xml:space="preserve">          content:</w:t>
      </w:r>
    </w:p>
    <w:p w14:paraId="64BA78BB" w14:textId="77777777" w:rsidR="000260B1" w:rsidRDefault="000260B1" w:rsidP="000260B1">
      <w:pPr>
        <w:pStyle w:val="PL"/>
      </w:pPr>
      <w:r>
        <w:t xml:space="preserve">            application/json:</w:t>
      </w:r>
    </w:p>
    <w:p w14:paraId="60B681F6" w14:textId="77777777" w:rsidR="000260B1" w:rsidRDefault="000260B1" w:rsidP="000260B1">
      <w:pPr>
        <w:pStyle w:val="PL"/>
      </w:pPr>
      <w:r>
        <w:t xml:space="preserve">              schema:</w:t>
      </w:r>
    </w:p>
    <w:p w14:paraId="54A4A703" w14:textId="77777777" w:rsidR="000260B1" w:rsidRPr="00533C32" w:rsidRDefault="000260B1" w:rsidP="000260B1">
      <w:pPr>
        <w:pStyle w:val="PL"/>
      </w:pPr>
      <w:r>
        <w:t xml:space="preserve">                $ref: </w:t>
      </w:r>
      <w:r w:rsidRPr="00533C32">
        <w:t>'#/components/schemas/VarSnssai'</w:t>
      </w:r>
    </w:p>
    <w:p w14:paraId="4BA80677" w14:textId="77777777" w:rsidR="000260B1" w:rsidRPr="00533C32" w:rsidRDefault="000260B1" w:rsidP="000260B1">
      <w:pPr>
        <w:pStyle w:val="PL"/>
      </w:pPr>
      <w:r w:rsidRPr="00533C32">
        <w:t xml:space="preserve">          description: single NSSAI</w:t>
      </w:r>
    </w:p>
    <w:p w14:paraId="080CDE0C" w14:textId="77777777" w:rsidR="000260B1" w:rsidRPr="00533C32" w:rsidRDefault="000260B1" w:rsidP="000260B1">
      <w:pPr>
        <w:pStyle w:val="PL"/>
      </w:pPr>
      <w:r>
        <w:t xml:space="preserve">          required: true</w:t>
      </w:r>
    </w:p>
    <w:p w14:paraId="70AF2B87" w14:textId="77777777" w:rsidR="000260B1" w:rsidRPr="00533C32" w:rsidRDefault="000260B1" w:rsidP="000260B1">
      <w:pPr>
        <w:pStyle w:val="PL"/>
      </w:pPr>
      <w:r w:rsidRPr="00533C32">
        <w:t xml:space="preserve">        - name: </w:t>
      </w:r>
      <w:r w:rsidRPr="006D456D">
        <w:t>dnn</w:t>
      </w:r>
    </w:p>
    <w:p w14:paraId="0B25CA97" w14:textId="77777777" w:rsidR="000260B1" w:rsidRPr="00533C32" w:rsidRDefault="000260B1" w:rsidP="000260B1">
      <w:pPr>
        <w:pStyle w:val="PL"/>
      </w:pPr>
      <w:r w:rsidRPr="00533C32">
        <w:t xml:space="preserve">          in: query</w:t>
      </w:r>
    </w:p>
    <w:p w14:paraId="43D9AFBD" w14:textId="77777777" w:rsidR="000260B1" w:rsidRPr="00533C32" w:rsidRDefault="000260B1" w:rsidP="000260B1">
      <w:pPr>
        <w:pStyle w:val="PL"/>
      </w:pPr>
      <w:r w:rsidRPr="00533C32">
        <w:t xml:space="preserve">          description: </w:t>
      </w:r>
      <w:r>
        <w:t>DNN</w:t>
      </w:r>
    </w:p>
    <w:p w14:paraId="1137B7EF" w14:textId="77777777" w:rsidR="000260B1" w:rsidRPr="00533C32" w:rsidRDefault="000260B1" w:rsidP="000260B1">
      <w:pPr>
        <w:pStyle w:val="PL"/>
      </w:pPr>
      <w:r>
        <w:t xml:space="preserve">          required: true</w:t>
      </w:r>
    </w:p>
    <w:p w14:paraId="2198103C" w14:textId="77777777" w:rsidR="000260B1" w:rsidRPr="00533C32" w:rsidRDefault="000260B1" w:rsidP="000260B1">
      <w:pPr>
        <w:pStyle w:val="PL"/>
      </w:pPr>
      <w:r w:rsidRPr="00533C32">
        <w:t xml:space="preserve">          schema:</w:t>
      </w:r>
    </w:p>
    <w:p w14:paraId="61B3A16A" w14:textId="77777777" w:rsidR="000260B1" w:rsidRPr="00533C32" w:rsidRDefault="000260B1" w:rsidP="000260B1">
      <w:pPr>
        <w:pStyle w:val="PL"/>
      </w:pPr>
      <w:r w:rsidRPr="00533C32">
        <w:t xml:space="preserve">            $ref: '#/components/schemas/Dnn'</w:t>
      </w:r>
    </w:p>
    <w:p w14:paraId="4344549F" w14:textId="77777777" w:rsidR="000260B1" w:rsidRPr="00533C32" w:rsidRDefault="000260B1" w:rsidP="000260B1">
      <w:pPr>
        <w:pStyle w:val="PL"/>
      </w:pPr>
      <w:r w:rsidRPr="00533C32">
        <w:t xml:space="preserve">        - name: </w:t>
      </w:r>
      <w:r w:rsidRPr="006D456D">
        <w:t>mtc-provider-information</w:t>
      </w:r>
    </w:p>
    <w:p w14:paraId="2F6F2DEE" w14:textId="77777777" w:rsidR="000260B1" w:rsidRPr="00533C32" w:rsidRDefault="000260B1" w:rsidP="000260B1">
      <w:pPr>
        <w:pStyle w:val="PL"/>
      </w:pPr>
      <w:r w:rsidRPr="00533C32">
        <w:t xml:space="preserve">          in: query</w:t>
      </w:r>
    </w:p>
    <w:p w14:paraId="5741D8F4" w14:textId="77777777" w:rsidR="000260B1" w:rsidRPr="00533C32" w:rsidRDefault="000260B1" w:rsidP="000260B1">
      <w:pPr>
        <w:pStyle w:val="PL"/>
      </w:pPr>
      <w:r w:rsidRPr="00533C32">
        <w:t xml:space="preserve">          description: </w:t>
      </w:r>
      <w:r>
        <w:t>MTC Provider Information</w:t>
      </w:r>
    </w:p>
    <w:p w14:paraId="142CEC26" w14:textId="77777777" w:rsidR="000260B1" w:rsidRPr="00533C32" w:rsidRDefault="000260B1" w:rsidP="000260B1">
      <w:pPr>
        <w:pStyle w:val="PL"/>
      </w:pPr>
      <w:r w:rsidRPr="00533C32">
        <w:t xml:space="preserve">          schema:</w:t>
      </w:r>
    </w:p>
    <w:p w14:paraId="1A6C29AD" w14:textId="77777777" w:rsidR="000260B1" w:rsidRDefault="000260B1" w:rsidP="000260B1">
      <w:pPr>
        <w:pStyle w:val="PL"/>
      </w:pPr>
      <w:r w:rsidRPr="00533C32">
        <w:t xml:space="preserve">            $ref: 'TS29571_CommonData.yaml#/components/schemas/</w:t>
      </w:r>
      <w:r w:rsidRPr="005D14F1">
        <w:t>MtcProviderInformation</w:t>
      </w:r>
      <w:r w:rsidRPr="00533C32">
        <w:t>'</w:t>
      </w:r>
    </w:p>
    <w:p w14:paraId="42878A58" w14:textId="77777777" w:rsidR="000260B1" w:rsidRDefault="000260B1" w:rsidP="000260B1">
      <w:pPr>
        <w:pStyle w:val="PL"/>
      </w:pPr>
      <w:r>
        <w:rPr>
          <w:lang w:eastAsia="zh-CN"/>
        </w:rPr>
        <w:t xml:space="preserve">        - name: </w:t>
      </w:r>
      <w:r>
        <w:t>af-id</w:t>
      </w:r>
    </w:p>
    <w:p w14:paraId="64D32A28" w14:textId="77777777" w:rsidR="000260B1" w:rsidRDefault="000260B1" w:rsidP="000260B1">
      <w:pPr>
        <w:pStyle w:val="PL"/>
      </w:pPr>
      <w:r>
        <w:t xml:space="preserve">          in: query</w:t>
      </w:r>
    </w:p>
    <w:p w14:paraId="140538B8" w14:textId="77777777" w:rsidR="000260B1" w:rsidRDefault="000260B1" w:rsidP="000260B1">
      <w:pPr>
        <w:pStyle w:val="PL"/>
      </w:pPr>
      <w:r>
        <w:lastRenderedPageBreak/>
        <w:t xml:space="preserve">          description: Application Function Identifier</w:t>
      </w:r>
    </w:p>
    <w:p w14:paraId="275DABCF" w14:textId="77777777" w:rsidR="000260B1" w:rsidRDefault="000260B1" w:rsidP="000260B1">
      <w:pPr>
        <w:pStyle w:val="PL"/>
      </w:pPr>
      <w:r>
        <w:t xml:space="preserve">          schema:</w:t>
      </w:r>
    </w:p>
    <w:p w14:paraId="4F94EA2E" w14:textId="77777777" w:rsidR="000260B1" w:rsidRDefault="000260B1" w:rsidP="000260B1">
      <w:pPr>
        <w:pStyle w:val="PL"/>
      </w:pPr>
      <w:r>
        <w:t xml:space="preserve">            type: string</w:t>
      </w:r>
    </w:p>
    <w:p w14:paraId="1EE8D994" w14:textId="77777777" w:rsidR="000260B1" w:rsidRPr="00533C32" w:rsidRDefault="000260B1" w:rsidP="000260B1">
      <w:pPr>
        <w:pStyle w:val="PL"/>
      </w:pPr>
      <w:r w:rsidRPr="00533C32">
        <w:t xml:space="preserve">        - name: If-None-Match</w:t>
      </w:r>
    </w:p>
    <w:p w14:paraId="65EFC7B3" w14:textId="77777777" w:rsidR="000260B1" w:rsidRPr="00533C32" w:rsidRDefault="000260B1" w:rsidP="000260B1">
      <w:pPr>
        <w:pStyle w:val="PL"/>
      </w:pPr>
      <w:r w:rsidRPr="00533C32">
        <w:t xml:space="preserve">          in: header</w:t>
      </w:r>
    </w:p>
    <w:p w14:paraId="3ACCFC10" w14:textId="77777777" w:rsidR="000260B1" w:rsidRPr="00533C32" w:rsidRDefault="000260B1" w:rsidP="000260B1">
      <w:pPr>
        <w:pStyle w:val="PL"/>
      </w:pPr>
      <w:r w:rsidRPr="00533C32">
        <w:t xml:space="preserve">          description: Validator for conditional requests, as described in RFC 7232, 3.2</w:t>
      </w:r>
    </w:p>
    <w:p w14:paraId="64EECA13" w14:textId="77777777" w:rsidR="000260B1" w:rsidRPr="00533C32" w:rsidRDefault="000260B1" w:rsidP="000260B1">
      <w:pPr>
        <w:pStyle w:val="PL"/>
      </w:pPr>
      <w:r w:rsidRPr="00533C32">
        <w:t xml:space="preserve">          schema:</w:t>
      </w:r>
    </w:p>
    <w:p w14:paraId="37CB3A0E" w14:textId="77777777" w:rsidR="000260B1" w:rsidRPr="00533C32" w:rsidRDefault="000260B1" w:rsidP="000260B1">
      <w:pPr>
        <w:pStyle w:val="PL"/>
      </w:pPr>
      <w:r w:rsidRPr="00533C32">
        <w:t xml:space="preserve">            type: string</w:t>
      </w:r>
    </w:p>
    <w:p w14:paraId="0A7F0E4B" w14:textId="77777777" w:rsidR="000260B1" w:rsidRPr="00533C32" w:rsidRDefault="000260B1" w:rsidP="000260B1">
      <w:pPr>
        <w:pStyle w:val="PL"/>
      </w:pPr>
      <w:r w:rsidRPr="00533C32">
        <w:t xml:space="preserve">        - name: If-Modified-Since</w:t>
      </w:r>
    </w:p>
    <w:p w14:paraId="4754199B" w14:textId="77777777" w:rsidR="000260B1" w:rsidRPr="00533C32" w:rsidRDefault="000260B1" w:rsidP="000260B1">
      <w:pPr>
        <w:pStyle w:val="PL"/>
      </w:pPr>
      <w:r w:rsidRPr="00533C32">
        <w:t xml:space="preserve">          in: header</w:t>
      </w:r>
    </w:p>
    <w:p w14:paraId="0067184B" w14:textId="77777777" w:rsidR="000260B1" w:rsidRPr="00533C32" w:rsidRDefault="000260B1" w:rsidP="000260B1">
      <w:pPr>
        <w:pStyle w:val="PL"/>
      </w:pPr>
      <w:r w:rsidRPr="00533C32">
        <w:t xml:space="preserve">          description: Validator for conditional requests, as described in RFC 7232, 3.3</w:t>
      </w:r>
    </w:p>
    <w:p w14:paraId="0E1BA594" w14:textId="77777777" w:rsidR="000260B1" w:rsidRPr="00533C32" w:rsidRDefault="000260B1" w:rsidP="000260B1">
      <w:pPr>
        <w:pStyle w:val="PL"/>
      </w:pPr>
      <w:r w:rsidRPr="00533C32">
        <w:t xml:space="preserve">          schema:</w:t>
      </w:r>
    </w:p>
    <w:p w14:paraId="55ABD850" w14:textId="77777777" w:rsidR="000260B1" w:rsidRPr="00136AA8" w:rsidRDefault="000260B1" w:rsidP="000260B1">
      <w:pPr>
        <w:pStyle w:val="PL"/>
      </w:pPr>
      <w:r w:rsidRPr="00533C32">
        <w:t xml:space="preserve">            type: string</w:t>
      </w:r>
    </w:p>
    <w:p w14:paraId="3C964A17" w14:textId="77777777" w:rsidR="000260B1" w:rsidRPr="00533C32" w:rsidRDefault="000260B1" w:rsidP="000260B1">
      <w:pPr>
        <w:pStyle w:val="PL"/>
      </w:pPr>
      <w:r w:rsidRPr="00533C32">
        <w:t xml:space="preserve">      responses:</w:t>
      </w:r>
    </w:p>
    <w:p w14:paraId="6CA515EA" w14:textId="77777777" w:rsidR="000260B1" w:rsidRPr="00533C32" w:rsidRDefault="000260B1" w:rsidP="000260B1">
      <w:pPr>
        <w:pStyle w:val="PL"/>
      </w:pPr>
      <w:r w:rsidRPr="00533C32">
        <w:t xml:space="preserve">        '200':</w:t>
      </w:r>
    </w:p>
    <w:p w14:paraId="1446AFBE" w14:textId="77777777" w:rsidR="000260B1" w:rsidRPr="00533C32" w:rsidRDefault="000260B1" w:rsidP="000260B1">
      <w:pPr>
        <w:pStyle w:val="PL"/>
      </w:pPr>
      <w:r w:rsidRPr="00533C32">
        <w:t xml:space="preserve">          description: OK</w:t>
      </w:r>
    </w:p>
    <w:p w14:paraId="76D0B7B4" w14:textId="77777777" w:rsidR="000260B1" w:rsidRPr="00533C32" w:rsidRDefault="000260B1" w:rsidP="000260B1">
      <w:pPr>
        <w:pStyle w:val="PL"/>
      </w:pPr>
      <w:r w:rsidRPr="00533C32">
        <w:t xml:space="preserve">          content:</w:t>
      </w:r>
    </w:p>
    <w:p w14:paraId="4024709F" w14:textId="77777777" w:rsidR="000260B1" w:rsidRPr="00533C32" w:rsidRDefault="000260B1" w:rsidP="000260B1">
      <w:pPr>
        <w:pStyle w:val="PL"/>
      </w:pPr>
      <w:r w:rsidRPr="00533C32">
        <w:t xml:space="preserve">            application/json:</w:t>
      </w:r>
    </w:p>
    <w:p w14:paraId="510163E5" w14:textId="77777777" w:rsidR="000260B1" w:rsidRPr="00533C32" w:rsidRDefault="000260B1" w:rsidP="000260B1">
      <w:pPr>
        <w:pStyle w:val="PL"/>
      </w:pPr>
      <w:r w:rsidRPr="00533C32">
        <w:t xml:space="preserve">              schema:</w:t>
      </w:r>
    </w:p>
    <w:p w14:paraId="3D6223C1" w14:textId="77777777" w:rsidR="000260B1" w:rsidRDefault="000260B1" w:rsidP="000260B1">
      <w:pPr>
        <w:pStyle w:val="PL"/>
      </w:pPr>
      <w:r w:rsidRPr="00533C32">
        <w:t xml:space="preserve">                $ref: '#/components/schemas/</w:t>
      </w:r>
      <w:r w:rsidRPr="0068632F">
        <w:t>AuthorizationData</w:t>
      </w:r>
      <w:r w:rsidRPr="00533C32">
        <w:t>'</w:t>
      </w:r>
    </w:p>
    <w:p w14:paraId="79027B9A" w14:textId="77777777" w:rsidR="000260B1" w:rsidRPr="00533C32" w:rsidRDefault="000260B1" w:rsidP="000260B1">
      <w:pPr>
        <w:pStyle w:val="PL"/>
      </w:pPr>
      <w:r w:rsidRPr="00533C32">
        <w:t xml:space="preserve">          headers:</w:t>
      </w:r>
    </w:p>
    <w:p w14:paraId="6F4CB0A3" w14:textId="77777777" w:rsidR="000260B1" w:rsidRPr="00533C32" w:rsidRDefault="000260B1" w:rsidP="000260B1">
      <w:pPr>
        <w:pStyle w:val="PL"/>
      </w:pPr>
      <w:r w:rsidRPr="00533C32">
        <w:t xml:space="preserve">            Cache-Control:</w:t>
      </w:r>
    </w:p>
    <w:p w14:paraId="6C215A6B" w14:textId="77777777" w:rsidR="000260B1" w:rsidRPr="00533C32" w:rsidRDefault="000260B1" w:rsidP="000260B1">
      <w:pPr>
        <w:pStyle w:val="PL"/>
      </w:pPr>
      <w:r w:rsidRPr="00533C32">
        <w:t xml:space="preserve">              description: Cache-Control containing max-age, as described in RFC 7234, 5.2</w:t>
      </w:r>
    </w:p>
    <w:p w14:paraId="5696A8CA" w14:textId="77777777" w:rsidR="000260B1" w:rsidRPr="00533C32" w:rsidRDefault="000260B1" w:rsidP="000260B1">
      <w:pPr>
        <w:pStyle w:val="PL"/>
      </w:pPr>
      <w:r w:rsidRPr="00533C32">
        <w:t xml:space="preserve">              schema:</w:t>
      </w:r>
    </w:p>
    <w:p w14:paraId="6CD63934" w14:textId="77777777" w:rsidR="000260B1" w:rsidRPr="00533C32" w:rsidRDefault="000260B1" w:rsidP="000260B1">
      <w:pPr>
        <w:pStyle w:val="PL"/>
      </w:pPr>
      <w:r w:rsidRPr="00533C32">
        <w:t xml:space="preserve">                type: string</w:t>
      </w:r>
    </w:p>
    <w:p w14:paraId="715D6857" w14:textId="77777777" w:rsidR="000260B1" w:rsidRPr="00533C32" w:rsidRDefault="000260B1" w:rsidP="000260B1">
      <w:pPr>
        <w:pStyle w:val="PL"/>
      </w:pPr>
      <w:r w:rsidRPr="00533C32">
        <w:t xml:space="preserve">            ETag:</w:t>
      </w:r>
    </w:p>
    <w:p w14:paraId="2778B38A" w14:textId="77777777" w:rsidR="000260B1" w:rsidRPr="00533C32" w:rsidRDefault="000260B1" w:rsidP="000260B1">
      <w:pPr>
        <w:pStyle w:val="PL"/>
      </w:pPr>
      <w:r w:rsidRPr="00533C32">
        <w:t xml:space="preserve">              description: Entity Tag, containing a strong validator, as described in RFC 7232, 2.3</w:t>
      </w:r>
    </w:p>
    <w:p w14:paraId="5C8C7831" w14:textId="77777777" w:rsidR="000260B1" w:rsidRPr="00533C32" w:rsidRDefault="000260B1" w:rsidP="000260B1">
      <w:pPr>
        <w:pStyle w:val="PL"/>
      </w:pPr>
      <w:r w:rsidRPr="00533C32">
        <w:t xml:space="preserve">              schema:</w:t>
      </w:r>
    </w:p>
    <w:p w14:paraId="13EBDF72" w14:textId="77777777" w:rsidR="000260B1" w:rsidRPr="00533C32" w:rsidRDefault="000260B1" w:rsidP="000260B1">
      <w:pPr>
        <w:pStyle w:val="PL"/>
      </w:pPr>
      <w:r w:rsidRPr="00533C32">
        <w:t xml:space="preserve">                type: string</w:t>
      </w:r>
    </w:p>
    <w:p w14:paraId="5AE7E49D" w14:textId="77777777" w:rsidR="000260B1" w:rsidRPr="00533C32" w:rsidRDefault="000260B1" w:rsidP="000260B1">
      <w:pPr>
        <w:pStyle w:val="PL"/>
      </w:pPr>
      <w:r w:rsidRPr="00533C32">
        <w:t xml:space="preserve">            Last-Modified:</w:t>
      </w:r>
    </w:p>
    <w:p w14:paraId="0D3A50D3" w14:textId="77777777" w:rsidR="000260B1" w:rsidRDefault="000260B1" w:rsidP="000260B1">
      <w:pPr>
        <w:pStyle w:val="PL"/>
      </w:pPr>
      <w:r w:rsidRPr="00533C32">
        <w:t xml:space="preserve">              description: Timestamp for last modification of the resource, as described in RFC 7232, 2.2</w:t>
      </w:r>
    </w:p>
    <w:p w14:paraId="113B76D0" w14:textId="77777777" w:rsidR="000260B1" w:rsidRPr="00533C32" w:rsidRDefault="000260B1" w:rsidP="000260B1">
      <w:pPr>
        <w:pStyle w:val="PL"/>
      </w:pPr>
      <w:r w:rsidRPr="00533C32">
        <w:t xml:space="preserve">              schema:</w:t>
      </w:r>
    </w:p>
    <w:p w14:paraId="3149B9F8" w14:textId="77777777" w:rsidR="000260B1" w:rsidRPr="00533C32" w:rsidRDefault="000260B1" w:rsidP="000260B1">
      <w:pPr>
        <w:pStyle w:val="PL"/>
      </w:pPr>
      <w:r w:rsidRPr="00533C32">
        <w:t xml:space="preserve">                type: string</w:t>
      </w:r>
    </w:p>
    <w:p w14:paraId="74701F9B" w14:textId="77777777" w:rsidR="000260B1" w:rsidRDefault="000260B1" w:rsidP="000260B1">
      <w:pPr>
        <w:pStyle w:val="PL"/>
      </w:pPr>
      <w:r>
        <w:t xml:space="preserve">        '403':</w:t>
      </w:r>
    </w:p>
    <w:p w14:paraId="0C796636" w14:textId="77777777" w:rsidR="000260B1" w:rsidRPr="006B355D" w:rsidRDefault="000260B1" w:rsidP="000260B1">
      <w:pPr>
        <w:pStyle w:val="PL"/>
      </w:pPr>
      <w:r>
        <w:t xml:space="preserve">          $ref: 'TS29571_CommonData.yaml#/components/responses/403'</w:t>
      </w:r>
    </w:p>
    <w:p w14:paraId="2852E47C" w14:textId="77777777" w:rsidR="000260B1" w:rsidRDefault="000260B1" w:rsidP="000260B1">
      <w:pPr>
        <w:pStyle w:val="PL"/>
      </w:pPr>
      <w:r>
        <w:t xml:space="preserve">        '404':</w:t>
      </w:r>
    </w:p>
    <w:p w14:paraId="0F142BBD" w14:textId="77777777" w:rsidR="000260B1" w:rsidRPr="00DB01C2" w:rsidRDefault="000260B1" w:rsidP="000260B1">
      <w:pPr>
        <w:pStyle w:val="PL"/>
      </w:pPr>
      <w:r>
        <w:t xml:space="preserve">          $ref: 'TS29571_CommonData.yaml#/components/responses/404'</w:t>
      </w:r>
    </w:p>
    <w:p w14:paraId="13DE981A" w14:textId="77777777" w:rsidR="000260B1" w:rsidRDefault="000260B1" w:rsidP="000260B1">
      <w:pPr>
        <w:pStyle w:val="PL"/>
        <w:rPr>
          <w:lang w:eastAsia="zh-CN"/>
        </w:rPr>
      </w:pPr>
      <w:r w:rsidRPr="00533C32">
        <w:t xml:space="preserve">        default:</w:t>
      </w:r>
    </w:p>
    <w:p w14:paraId="5D7DD7E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FD01361" w14:textId="77777777" w:rsidR="000260B1" w:rsidRDefault="000260B1" w:rsidP="000260B1">
      <w:pPr>
        <w:pStyle w:val="PL"/>
        <w:rPr>
          <w:lang w:eastAsia="zh-CN"/>
        </w:rPr>
      </w:pPr>
    </w:p>
    <w:p w14:paraId="2C844A01" w14:textId="77777777" w:rsidR="000260B1" w:rsidRDefault="000260B1" w:rsidP="000260B1">
      <w:pPr>
        <w:pStyle w:val="PL"/>
      </w:pPr>
      <w:r>
        <w:t xml:space="preserve">  /subscription-data/{ueId}/context-data/service-specific</w:t>
      </w:r>
      <w:r w:rsidRPr="007754B1">
        <w:t>-authorizations</w:t>
      </w:r>
      <w:r>
        <w:t>/{serviceType}:</w:t>
      </w:r>
    </w:p>
    <w:p w14:paraId="6A17D311" w14:textId="77777777" w:rsidR="000260B1" w:rsidRDefault="000260B1" w:rsidP="000260B1">
      <w:pPr>
        <w:pStyle w:val="PL"/>
      </w:pPr>
      <w:r>
        <w:t xml:space="preserve">    put:</w:t>
      </w:r>
    </w:p>
    <w:p w14:paraId="2F0910B0" w14:textId="77777777" w:rsidR="000260B1" w:rsidRDefault="000260B1" w:rsidP="000260B1">
      <w:pPr>
        <w:pStyle w:val="PL"/>
      </w:pPr>
      <w:r>
        <w:t xml:space="preserve">      summary: Create Service Specific Authorization Info</w:t>
      </w:r>
    </w:p>
    <w:p w14:paraId="09D1FDCB" w14:textId="77777777" w:rsidR="000260B1" w:rsidRDefault="000260B1" w:rsidP="000260B1">
      <w:pPr>
        <w:pStyle w:val="PL"/>
      </w:pPr>
      <w:r>
        <w:t xml:space="preserve">      operationId: CreateServiceSpecificAuthorizationInfo</w:t>
      </w:r>
    </w:p>
    <w:p w14:paraId="5801FDA8" w14:textId="77777777" w:rsidR="000260B1" w:rsidRDefault="000260B1" w:rsidP="000260B1">
      <w:pPr>
        <w:pStyle w:val="PL"/>
      </w:pPr>
      <w:r>
        <w:t xml:space="preserve">      tags:</w:t>
      </w:r>
    </w:p>
    <w:p w14:paraId="5F6CF69D" w14:textId="77777777" w:rsidR="000260B1" w:rsidRDefault="000260B1" w:rsidP="000260B1">
      <w:pPr>
        <w:pStyle w:val="PL"/>
        <w:rPr>
          <w:lang w:eastAsia="zh-CN"/>
        </w:rPr>
      </w:pPr>
      <w:r>
        <w:t xml:space="preserve">        - Service Specific Authorization Info (Document)</w:t>
      </w:r>
    </w:p>
    <w:p w14:paraId="723DC40B" w14:textId="77777777" w:rsidR="000260B1" w:rsidRDefault="000260B1" w:rsidP="000260B1">
      <w:pPr>
        <w:pStyle w:val="PL"/>
      </w:pPr>
      <w:r>
        <w:t xml:space="preserve">      security:</w:t>
      </w:r>
    </w:p>
    <w:p w14:paraId="4696C020" w14:textId="77777777" w:rsidR="000260B1" w:rsidRDefault="000260B1" w:rsidP="000260B1">
      <w:pPr>
        <w:pStyle w:val="PL"/>
      </w:pPr>
      <w:r>
        <w:t xml:space="preserve">        - {}</w:t>
      </w:r>
    </w:p>
    <w:p w14:paraId="20555548" w14:textId="77777777" w:rsidR="000260B1" w:rsidRDefault="000260B1" w:rsidP="000260B1">
      <w:pPr>
        <w:pStyle w:val="PL"/>
      </w:pPr>
      <w:r>
        <w:t xml:space="preserve">        - oAuth2ClientCredentials:</w:t>
      </w:r>
    </w:p>
    <w:p w14:paraId="04B573D7" w14:textId="77777777" w:rsidR="000260B1" w:rsidRDefault="000260B1" w:rsidP="000260B1">
      <w:pPr>
        <w:pStyle w:val="PL"/>
      </w:pPr>
      <w:r>
        <w:t xml:space="preserve">          - nudr-dr</w:t>
      </w:r>
    </w:p>
    <w:p w14:paraId="4029B9ED" w14:textId="77777777" w:rsidR="000260B1" w:rsidRDefault="000260B1" w:rsidP="000260B1">
      <w:pPr>
        <w:pStyle w:val="PL"/>
      </w:pPr>
      <w:r>
        <w:t xml:space="preserve">        - oAuth2ClientCredentials:</w:t>
      </w:r>
    </w:p>
    <w:p w14:paraId="1BCE8321" w14:textId="77777777" w:rsidR="000260B1" w:rsidRDefault="000260B1" w:rsidP="000260B1">
      <w:pPr>
        <w:pStyle w:val="PL"/>
      </w:pPr>
      <w:r>
        <w:t xml:space="preserve">          - nudr-dr</w:t>
      </w:r>
    </w:p>
    <w:p w14:paraId="5C894E25" w14:textId="77777777" w:rsidR="000260B1" w:rsidRDefault="000260B1" w:rsidP="000260B1">
      <w:pPr>
        <w:pStyle w:val="PL"/>
        <w:rPr>
          <w:lang w:eastAsia="zh-CN"/>
        </w:rPr>
      </w:pPr>
      <w:r>
        <w:t xml:space="preserve">          - nudr-dr:subscription-data</w:t>
      </w:r>
    </w:p>
    <w:p w14:paraId="1A87D462" w14:textId="77777777" w:rsidR="000260B1" w:rsidRDefault="000260B1" w:rsidP="000260B1">
      <w:pPr>
        <w:pStyle w:val="PL"/>
      </w:pPr>
      <w:r>
        <w:t xml:space="preserve">      parameters:</w:t>
      </w:r>
    </w:p>
    <w:p w14:paraId="67EB7F80" w14:textId="77777777" w:rsidR="000260B1" w:rsidRDefault="000260B1" w:rsidP="000260B1">
      <w:pPr>
        <w:pStyle w:val="PL"/>
      </w:pPr>
      <w:r>
        <w:t xml:space="preserve">        - name: ueId</w:t>
      </w:r>
    </w:p>
    <w:p w14:paraId="508751C7" w14:textId="77777777" w:rsidR="000260B1" w:rsidRDefault="000260B1" w:rsidP="000260B1">
      <w:pPr>
        <w:pStyle w:val="PL"/>
      </w:pPr>
      <w:r>
        <w:t xml:space="preserve">          in: path</w:t>
      </w:r>
    </w:p>
    <w:p w14:paraId="725917EE" w14:textId="77777777" w:rsidR="000260B1" w:rsidRDefault="000260B1" w:rsidP="000260B1">
      <w:pPr>
        <w:pStyle w:val="PL"/>
      </w:pPr>
      <w:r>
        <w:t xml:space="preserve">          required: true</w:t>
      </w:r>
    </w:p>
    <w:p w14:paraId="5EF80117" w14:textId="77777777" w:rsidR="000260B1" w:rsidRDefault="000260B1" w:rsidP="000260B1">
      <w:pPr>
        <w:pStyle w:val="PL"/>
      </w:pPr>
      <w:r>
        <w:t xml:space="preserve">          schema:</w:t>
      </w:r>
    </w:p>
    <w:p w14:paraId="6B4EC477" w14:textId="77777777" w:rsidR="000260B1" w:rsidRDefault="000260B1" w:rsidP="000260B1">
      <w:pPr>
        <w:pStyle w:val="PL"/>
      </w:pPr>
      <w:r>
        <w:t xml:space="preserve">            $ref: 'TS29571_CommonData.yaml#/components/schemas/VarUeId'</w:t>
      </w:r>
    </w:p>
    <w:p w14:paraId="47D405C3" w14:textId="77777777" w:rsidR="000260B1" w:rsidRPr="00533C32" w:rsidRDefault="000260B1" w:rsidP="000260B1">
      <w:pPr>
        <w:pStyle w:val="PL"/>
      </w:pPr>
      <w:r w:rsidRPr="00533C32">
        <w:t xml:space="preserve">        - name: </w:t>
      </w:r>
      <w:r>
        <w:t>serviceType</w:t>
      </w:r>
    </w:p>
    <w:p w14:paraId="2BEDDF7C" w14:textId="77777777" w:rsidR="000260B1" w:rsidRPr="00533C32" w:rsidRDefault="000260B1" w:rsidP="000260B1">
      <w:pPr>
        <w:pStyle w:val="PL"/>
      </w:pPr>
      <w:r w:rsidRPr="00533C32">
        <w:t xml:space="preserve">          in: path</w:t>
      </w:r>
    </w:p>
    <w:p w14:paraId="5FA36320" w14:textId="77777777" w:rsidR="000260B1" w:rsidRPr="00533C32" w:rsidRDefault="000260B1" w:rsidP="000260B1">
      <w:pPr>
        <w:pStyle w:val="PL"/>
      </w:pPr>
      <w:r w:rsidRPr="00533C32">
        <w:t xml:space="preserve">          description: </w:t>
      </w:r>
      <w:r>
        <w:t>Service Type</w:t>
      </w:r>
    </w:p>
    <w:p w14:paraId="1A1E9C9E" w14:textId="77777777" w:rsidR="000260B1" w:rsidRPr="00533C32" w:rsidRDefault="000260B1" w:rsidP="000260B1">
      <w:pPr>
        <w:pStyle w:val="PL"/>
      </w:pPr>
      <w:r w:rsidRPr="00533C32">
        <w:t xml:space="preserve">          required: true</w:t>
      </w:r>
    </w:p>
    <w:p w14:paraId="236B12A5" w14:textId="77777777" w:rsidR="000260B1" w:rsidRDefault="000260B1" w:rsidP="000260B1">
      <w:pPr>
        <w:pStyle w:val="PL"/>
      </w:pPr>
      <w:r w:rsidRPr="00533C32">
        <w:t xml:space="preserve">          schema:</w:t>
      </w:r>
    </w:p>
    <w:p w14:paraId="5DB71516" w14:textId="77777777" w:rsidR="000260B1" w:rsidRDefault="000260B1" w:rsidP="000260B1">
      <w:pPr>
        <w:pStyle w:val="PL"/>
      </w:pPr>
      <w:r>
        <w:t xml:space="preserve">            $ref: 'TS29503_Nudm_SSAU.yaml#/components/schemas/ServiceType'</w:t>
      </w:r>
    </w:p>
    <w:p w14:paraId="53B0E254" w14:textId="77777777" w:rsidR="000260B1" w:rsidRDefault="000260B1" w:rsidP="000260B1">
      <w:pPr>
        <w:pStyle w:val="PL"/>
      </w:pPr>
      <w:r>
        <w:t xml:space="preserve">      requestBody:</w:t>
      </w:r>
    </w:p>
    <w:p w14:paraId="43E79B97" w14:textId="77777777" w:rsidR="000260B1" w:rsidRDefault="000260B1" w:rsidP="000260B1">
      <w:pPr>
        <w:pStyle w:val="PL"/>
      </w:pPr>
      <w:r>
        <w:t xml:space="preserve">        content:</w:t>
      </w:r>
    </w:p>
    <w:p w14:paraId="2748B8FD" w14:textId="77777777" w:rsidR="000260B1" w:rsidRDefault="000260B1" w:rsidP="000260B1">
      <w:pPr>
        <w:pStyle w:val="PL"/>
      </w:pPr>
      <w:r>
        <w:t xml:space="preserve">          application/json:</w:t>
      </w:r>
    </w:p>
    <w:p w14:paraId="2BED802D" w14:textId="77777777" w:rsidR="000260B1" w:rsidRDefault="000260B1" w:rsidP="000260B1">
      <w:pPr>
        <w:pStyle w:val="PL"/>
      </w:pPr>
      <w:r>
        <w:t xml:space="preserve">            schema:</w:t>
      </w:r>
    </w:p>
    <w:p w14:paraId="515B1603" w14:textId="77777777" w:rsidR="000260B1" w:rsidRDefault="000260B1" w:rsidP="000260B1">
      <w:pPr>
        <w:pStyle w:val="PL"/>
        <w:outlineLvl w:val="0"/>
      </w:pPr>
      <w:r>
        <w:t xml:space="preserve">              $ref: '#/components/schemas/ServiceSpecificAuthorizationInfo'</w:t>
      </w:r>
    </w:p>
    <w:p w14:paraId="2E685EDC" w14:textId="77777777" w:rsidR="000260B1" w:rsidRDefault="000260B1" w:rsidP="000260B1">
      <w:pPr>
        <w:pStyle w:val="PL"/>
      </w:pPr>
      <w:r>
        <w:t xml:space="preserve">        required: true</w:t>
      </w:r>
    </w:p>
    <w:p w14:paraId="750BFBBB" w14:textId="77777777" w:rsidR="000260B1" w:rsidRDefault="000260B1" w:rsidP="000260B1">
      <w:pPr>
        <w:pStyle w:val="PL"/>
      </w:pPr>
      <w:r>
        <w:t xml:space="preserve">      responses:</w:t>
      </w:r>
    </w:p>
    <w:p w14:paraId="67C51EA8" w14:textId="77777777" w:rsidR="000260B1" w:rsidRDefault="000260B1" w:rsidP="000260B1">
      <w:pPr>
        <w:pStyle w:val="PL"/>
      </w:pPr>
      <w:r>
        <w:t xml:space="preserve">        '204':</w:t>
      </w:r>
    </w:p>
    <w:p w14:paraId="1035F843" w14:textId="77777777" w:rsidR="000260B1" w:rsidRDefault="000260B1" w:rsidP="000260B1">
      <w:pPr>
        <w:pStyle w:val="PL"/>
      </w:pPr>
      <w:r>
        <w:t xml:space="preserve">          description: Upon success, an empty response body shall be returned</w:t>
      </w:r>
    </w:p>
    <w:p w14:paraId="0181E508" w14:textId="77777777" w:rsidR="000260B1" w:rsidRDefault="000260B1" w:rsidP="000260B1">
      <w:pPr>
        <w:pStyle w:val="PL"/>
      </w:pPr>
      <w:r>
        <w:t xml:space="preserve">        '201':</w:t>
      </w:r>
    </w:p>
    <w:p w14:paraId="6F3C0A58" w14:textId="77777777" w:rsidR="000260B1" w:rsidRDefault="000260B1" w:rsidP="000260B1">
      <w:pPr>
        <w:pStyle w:val="PL"/>
      </w:pPr>
      <w:r>
        <w:t xml:space="preserve">          description: Upon successful creation, the created resource shall be returned</w:t>
      </w:r>
    </w:p>
    <w:p w14:paraId="6D65B2C6" w14:textId="77777777" w:rsidR="000260B1" w:rsidRDefault="000260B1" w:rsidP="000260B1">
      <w:pPr>
        <w:pStyle w:val="PL"/>
      </w:pPr>
      <w:r>
        <w:t xml:space="preserve">          content:</w:t>
      </w:r>
    </w:p>
    <w:p w14:paraId="71885561" w14:textId="77777777" w:rsidR="000260B1" w:rsidRDefault="000260B1" w:rsidP="000260B1">
      <w:pPr>
        <w:pStyle w:val="PL"/>
      </w:pPr>
      <w:r>
        <w:lastRenderedPageBreak/>
        <w:t xml:space="preserve">            application/json:</w:t>
      </w:r>
    </w:p>
    <w:p w14:paraId="16406965" w14:textId="77777777" w:rsidR="000260B1" w:rsidRDefault="000260B1" w:rsidP="000260B1">
      <w:pPr>
        <w:pStyle w:val="PL"/>
      </w:pPr>
      <w:r>
        <w:t xml:space="preserve">              schema:</w:t>
      </w:r>
    </w:p>
    <w:p w14:paraId="4018049C" w14:textId="77777777" w:rsidR="000260B1" w:rsidRDefault="000260B1" w:rsidP="000260B1">
      <w:pPr>
        <w:pStyle w:val="PL"/>
        <w:outlineLvl w:val="0"/>
        <w:rPr>
          <w:lang w:eastAsia="zh-CN"/>
        </w:rPr>
      </w:pPr>
      <w:r>
        <w:t xml:space="preserve">                $ref: '#/components/schemas/ServiceSpecificAuthorizationInfo'</w:t>
      </w:r>
    </w:p>
    <w:p w14:paraId="7475A1FF" w14:textId="77777777" w:rsidR="000260B1" w:rsidRDefault="000260B1" w:rsidP="000260B1">
      <w:pPr>
        <w:pStyle w:val="PL"/>
        <w:rPr>
          <w:lang w:eastAsia="zh-CN"/>
        </w:rPr>
      </w:pPr>
      <w:r>
        <w:t xml:space="preserve">        default:</w:t>
      </w:r>
    </w:p>
    <w:p w14:paraId="5FD49EDC" w14:textId="77777777" w:rsidR="000260B1" w:rsidRDefault="000260B1" w:rsidP="000260B1">
      <w:pPr>
        <w:pStyle w:val="PL"/>
        <w:outlineLvl w:val="0"/>
        <w:rPr>
          <w:lang w:eastAsia="zh-CN"/>
        </w:rPr>
      </w:pPr>
      <w:r>
        <w:t xml:space="preserve">          $ref: 'TS29571_CommonData.yaml#/components/responses/default'</w:t>
      </w:r>
    </w:p>
    <w:p w14:paraId="7ADF350F" w14:textId="77777777" w:rsidR="000260B1" w:rsidRDefault="000260B1" w:rsidP="000260B1">
      <w:pPr>
        <w:pStyle w:val="PL"/>
      </w:pPr>
      <w:r>
        <w:t xml:space="preserve">    delete:</w:t>
      </w:r>
    </w:p>
    <w:p w14:paraId="60038A2A" w14:textId="77777777" w:rsidR="000260B1" w:rsidRDefault="000260B1" w:rsidP="000260B1">
      <w:pPr>
        <w:pStyle w:val="PL"/>
      </w:pPr>
      <w:r>
        <w:t xml:space="preserve">      summary: Delete Service Specific Authorization Info</w:t>
      </w:r>
    </w:p>
    <w:p w14:paraId="02D86812" w14:textId="77777777" w:rsidR="000260B1" w:rsidRDefault="000260B1" w:rsidP="000260B1">
      <w:pPr>
        <w:pStyle w:val="PL"/>
      </w:pPr>
      <w:r>
        <w:t xml:space="preserve">      operationId: RemoveServiceSpecificAuthorizationInfo</w:t>
      </w:r>
    </w:p>
    <w:p w14:paraId="431D22DA" w14:textId="77777777" w:rsidR="000260B1" w:rsidRDefault="000260B1" w:rsidP="000260B1">
      <w:pPr>
        <w:pStyle w:val="PL"/>
      </w:pPr>
      <w:r>
        <w:t xml:space="preserve">      tags:</w:t>
      </w:r>
    </w:p>
    <w:p w14:paraId="4FCED465" w14:textId="77777777" w:rsidR="000260B1" w:rsidRDefault="000260B1" w:rsidP="000260B1">
      <w:pPr>
        <w:pStyle w:val="PL"/>
        <w:rPr>
          <w:lang w:eastAsia="zh-CN"/>
        </w:rPr>
      </w:pPr>
      <w:r>
        <w:t xml:space="preserve">        - Service Specific Authorization Info (Document)</w:t>
      </w:r>
    </w:p>
    <w:p w14:paraId="4CB7174F" w14:textId="77777777" w:rsidR="000260B1" w:rsidRDefault="000260B1" w:rsidP="000260B1">
      <w:pPr>
        <w:pStyle w:val="PL"/>
      </w:pPr>
      <w:r>
        <w:t xml:space="preserve">      security:</w:t>
      </w:r>
    </w:p>
    <w:p w14:paraId="27060BC4" w14:textId="77777777" w:rsidR="000260B1" w:rsidRDefault="000260B1" w:rsidP="000260B1">
      <w:pPr>
        <w:pStyle w:val="PL"/>
      </w:pPr>
      <w:r>
        <w:t xml:space="preserve">        - {}</w:t>
      </w:r>
    </w:p>
    <w:p w14:paraId="2DFE1E6B" w14:textId="77777777" w:rsidR="000260B1" w:rsidRDefault="000260B1" w:rsidP="000260B1">
      <w:pPr>
        <w:pStyle w:val="PL"/>
      </w:pPr>
      <w:r>
        <w:t xml:space="preserve">        - oAuth2ClientCredentials:</w:t>
      </w:r>
    </w:p>
    <w:p w14:paraId="08E1BBE7" w14:textId="77777777" w:rsidR="000260B1" w:rsidRDefault="000260B1" w:rsidP="000260B1">
      <w:pPr>
        <w:pStyle w:val="PL"/>
      </w:pPr>
      <w:r>
        <w:t xml:space="preserve">          - nudr-dr</w:t>
      </w:r>
    </w:p>
    <w:p w14:paraId="56F235E7" w14:textId="77777777" w:rsidR="000260B1" w:rsidRDefault="000260B1" w:rsidP="000260B1">
      <w:pPr>
        <w:pStyle w:val="PL"/>
      </w:pPr>
      <w:r>
        <w:t xml:space="preserve">        - oAuth2ClientCredentials:</w:t>
      </w:r>
    </w:p>
    <w:p w14:paraId="250AC679" w14:textId="77777777" w:rsidR="000260B1" w:rsidRDefault="000260B1" w:rsidP="000260B1">
      <w:pPr>
        <w:pStyle w:val="PL"/>
      </w:pPr>
      <w:r>
        <w:t xml:space="preserve">          - nudr-dr</w:t>
      </w:r>
    </w:p>
    <w:p w14:paraId="296CC47C" w14:textId="77777777" w:rsidR="000260B1" w:rsidRDefault="000260B1" w:rsidP="000260B1">
      <w:pPr>
        <w:pStyle w:val="PL"/>
        <w:rPr>
          <w:lang w:eastAsia="zh-CN"/>
        </w:rPr>
      </w:pPr>
      <w:r>
        <w:t xml:space="preserve">          - nudr-dr:subscription-data</w:t>
      </w:r>
    </w:p>
    <w:p w14:paraId="4CBA892F" w14:textId="77777777" w:rsidR="000260B1" w:rsidRDefault="000260B1" w:rsidP="000260B1">
      <w:pPr>
        <w:pStyle w:val="PL"/>
      </w:pPr>
      <w:r>
        <w:t xml:space="preserve">      parameters:</w:t>
      </w:r>
    </w:p>
    <w:p w14:paraId="2B2DBC7F" w14:textId="77777777" w:rsidR="000260B1" w:rsidRDefault="000260B1" w:rsidP="000260B1">
      <w:pPr>
        <w:pStyle w:val="PL"/>
      </w:pPr>
      <w:r>
        <w:t xml:space="preserve">        - name: ueId</w:t>
      </w:r>
    </w:p>
    <w:p w14:paraId="14A5279C" w14:textId="77777777" w:rsidR="000260B1" w:rsidRDefault="000260B1" w:rsidP="000260B1">
      <w:pPr>
        <w:pStyle w:val="PL"/>
      </w:pPr>
      <w:r>
        <w:t xml:space="preserve">          in: path</w:t>
      </w:r>
    </w:p>
    <w:p w14:paraId="1EED4C7D" w14:textId="77777777" w:rsidR="000260B1" w:rsidRDefault="000260B1" w:rsidP="000260B1">
      <w:pPr>
        <w:pStyle w:val="PL"/>
      </w:pPr>
      <w:r>
        <w:t xml:space="preserve">          required: true</w:t>
      </w:r>
    </w:p>
    <w:p w14:paraId="109C0F76" w14:textId="77777777" w:rsidR="000260B1" w:rsidRDefault="000260B1" w:rsidP="000260B1">
      <w:pPr>
        <w:pStyle w:val="PL"/>
      </w:pPr>
      <w:r>
        <w:t xml:space="preserve">          schema:</w:t>
      </w:r>
    </w:p>
    <w:p w14:paraId="4E09D03F" w14:textId="77777777" w:rsidR="000260B1" w:rsidRDefault="000260B1" w:rsidP="000260B1">
      <w:pPr>
        <w:pStyle w:val="PL"/>
      </w:pPr>
      <w:r>
        <w:t xml:space="preserve">            $ref: 'TS29571_CommonData.yaml#/components/schemas/VarUeId'</w:t>
      </w:r>
    </w:p>
    <w:p w14:paraId="6986EB6F" w14:textId="77777777" w:rsidR="000260B1" w:rsidRPr="00533C32" w:rsidRDefault="000260B1" w:rsidP="000260B1">
      <w:pPr>
        <w:pStyle w:val="PL"/>
      </w:pPr>
      <w:r w:rsidRPr="00533C32">
        <w:t xml:space="preserve">        - name: </w:t>
      </w:r>
      <w:r>
        <w:t>serviceType</w:t>
      </w:r>
    </w:p>
    <w:p w14:paraId="7802E666" w14:textId="77777777" w:rsidR="000260B1" w:rsidRPr="00533C32" w:rsidRDefault="000260B1" w:rsidP="000260B1">
      <w:pPr>
        <w:pStyle w:val="PL"/>
      </w:pPr>
      <w:r w:rsidRPr="00533C32">
        <w:t xml:space="preserve">          in: path</w:t>
      </w:r>
    </w:p>
    <w:p w14:paraId="224DD888" w14:textId="77777777" w:rsidR="000260B1" w:rsidRPr="00533C32" w:rsidRDefault="000260B1" w:rsidP="000260B1">
      <w:pPr>
        <w:pStyle w:val="PL"/>
      </w:pPr>
      <w:r w:rsidRPr="00533C32">
        <w:t xml:space="preserve">          description: </w:t>
      </w:r>
      <w:r>
        <w:t>Service Type</w:t>
      </w:r>
    </w:p>
    <w:p w14:paraId="1F78AE74" w14:textId="77777777" w:rsidR="000260B1" w:rsidRPr="00533C32" w:rsidRDefault="000260B1" w:rsidP="000260B1">
      <w:pPr>
        <w:pStyle w:val="PL"/>
      </w:pPr>
      <w:r w:rsidRPr="00533C32">
        <w:t xml:space="preserve">          required: true</w:t>
      </w:r>
    </w:p>
    <w:p w14:paraId="73C951D5" w14:textId="77777777" w:rsidR="000260B1" w:rsidRDefault="000260B1" w:rsidP="000260B1">
      <w:pPr>
        <w:pStyle w:val="PL"/>
      </w:pPr>
      <w:r w:rsidRPr="00533C32">
        <w:t xml:space="preserve">          schema:</w:t>
      </w:r>
    </w:p>
    <w:p w14:paraId="0D555357" w14:textId="77777777" w:rsidR="000260B1" w:rsidRDefault="000260B1" w:rsidP="000260B1">
      <w:pPr>
        <w:pStyle w:val="PL"/>
      </w:pPr>
      <w:r>
        <w:t xml:space="preserve">            $ref: 'TS29503_Nudm_SSAU.yaml#/components/schemas/ServiceType'</w:t>
      </w:r>
    </w:p>
    <w:p w14:paraId="1D6AE6EE" w14:textId="77777777" w:rsidR="000260B1" w:rsidRDefault="000260B1" w:rsidP="000260B1">
      <w:pPr>
        <w:pStyle w:val="PL"/>
      </w:pPr>
      <w:r>
        <w:t xml:space="preserve">      responses:</w:t>
      </w:r>
    </w:p>
    <w:p w14:paraId="292A0663" w14:textId="77777777" w:rsidR="000260B1" w:rsidRDefault="000260B1" w:rsidP="000260B1">
      <w:pPr>
        <w:pStyle w:val="PL"/>
      </w:pPr>
      <w:r>
        <w:t xml:space="preserve">        '204':</w:t>
      </w:r>
    </w:p>
    <w:p w14:paraId="4C43DA35" w14:textId="77777777" w:rsidR="000260B1" w:rsidRDefault="000260B1" w:rsidP="000260B1">
      <w:pPr>
        <w:pStyle w:val="PL"/>
        <w:rPr>
          <w:lang w:eastAsia="zh-CN"/>
        </w:rPr>
      </w:pPr>
      <w:r>
        <w:t xml:space="preserve">          description: Expected response to a successful subscription removal</w:t>
      </w:r>
    </w:p>
    <w:p w14:paraId="6216FFB7" w14:textId="77777777" w:rsidR="000260B1" w:rsidRDefault="000260B1" w:rsidP="000260B1">
      <w:pPr>
        <w:pStyle w:val="PL"/>
      </w:pPr>
      <w:r>
        <w:t xml:space="preserve">        default:</w:t>
      </w:r>
    </w:p>
    <w:p w14:paraId="275CEEDE" w14:textId="77777777" w:rsidR="000260B1" w:rsidRDefault="000260B1" w:rsidP="000260B1">
      <w:pPr>
        <w:pStyle w:val="PL"/>
        <w:outlineLvl w:val="0"/>
        <w:rPr>
          <w:lang w:eastAsia="zh-CN"/>
        </w:rPr>
      </w:pPr>
      <w:r>
        <w:t xml:space="preserve">          $ref: 'TS29571_CommonData.yaml#/components/responses/default'</w:t>
      </w:r>
    </w:p>
    <w:p w14:paraId="334476E4" w14:textId="77777777" w:rsidR="000260B1" w:rsidRDefault="000260B1" w:rsidP="000260B1">
      <w:pPr>
        <w:pStyle w:val="PL"/>
      </w:pPr>
      <w:r>
        <w:t xml:space="preserve">    patch:</w:t>
      </w:r>
    </w:p>
    <w:p w14:paraId="6491E42A" w14:textId="77777777" w:rsidR="000260B1" w:rsidRDefault="000260B1" w:rsidP="000260B1">
      <w:pPr>
        <w:pStyle w:val="PL"/>
        <w:rPr>
          <w:lang w:eastAsia="zh-CN"/>
        </w:rPr>
      </w:pPr>
      <w:r>
        <w:t xml:space="preserve">      summary: Modify Service Specific Authorization Info</w:t>
      </w:r>
    </w:p>
    <w:p w14:paraId="4BEB0935" w14:textId="77777777" w:rsidR="000260B1" w:rsidRDefault="000260B1" w:rsidP="000260B1">
      <w:pPr>
        <w:pStyle w:val="PL"/>
      </w:pPr>
      <w:r>
        <w:t xml:space="preserve">      operationId: ModifyServiceSpecificAuthorizationInfo</w:t>
      </w:r>
    </w:p>
    <w:p w14:paraId="12CD09F4" w14:textId="77777777" w:rsidR="000260B1" w:rsidRDefault="000260B1" w:rsidP="000260B1">
      <w:pPr>
        <w:pStyle w:val="PL"/>
      </w:pPr>
      <w:r>
        <w:t xml:space="preserve">      tags:</w:t>
      </w:r>
    </w:p>
    <w:p w14:paraId="5F0384FE" w14:textId="77777777" w:rsidR="000260B1" w:rsidRDefault="000260B1" w:rsidP="000260B1">
      <w:pPr>
        <w:pStyle w:val="PL"/>
        <w:rPr>
          <w:lang w:eastAsia="zh-CN"/>
        </w:rPr>
      </w:pPr>
      <w:r>
        <w:t xml:space="preserve">        - Service Specific Authorization Info (Document)</w:t>
      </w:r>
    </w:p>
    <w:p w14:paraId="2511FCAF" w14:textId="77777777" w:rsidR="000260B1" w:rsidRDefault="000260B1" w:rsidP="000260B1">
      <w:pPr>
        <w:pStyle w:val="PL"/>
      </w:pPr>
      <w:r>
        <w:t xml:space="preserve">      security:</w:t>
      </w:r>
    </w:p>
    <w:p w14:paraId="3E179B71" w14:textId="77777777" w:rsidR="000260B1" w:rsidRDefault="000260B1" w:rsidP="000260B1">
      <w:pPr>
        <w:pStyle w:val="PL"/>
      </w:pPr>
      <w:r>
        <w:t xml:space="preserve">        - {}</w:t>
      </w:r>
    </w:p>
    <w:p w14:paraId="2AB31E09" w14:textId="77777777" w:rsidR="000260B1" w:rsidRDefault="000260B1" w:rsidP="000260B1">
      <w:pPr>
        <w:pStyle w:val="PL"/>
      </w:pPr>
      <w:r>
        <w:t xml:space="preserve">        - oAuth2ClientCredentials:</w:t>
      </w:r>
    </w:p>
    <w:p w14:paraId="34940CE5" w14:textId="77777777" w:rsidR="000260B1" w:rsidRDefault="000260B1" w:rsidP="000260B1">
      <w:pPr>
        <w:pStyle w:val="PL"/>
      </w:pPr>
      <w:r>
        <w:t xml:space="preserve">          - nudr-dr</w:t>
      </w:r>
    </w:p>
    <w:p w14:paraId="2EBF8DED" w14:textId="77777777" w:rsidR="000260B1" w:rsidRDefault="000260B1" w:rsidP="000260B1">
      <w:pPr>
        <w:pStyle w:val="PL"/>
      </w:pPr>
      <w:r>
        <w:t xml:space="preserve">        - oAuth2ClientCredentials:</w:t>
      </w:r>
    </w:p>
    <w:p w14:paraId="05B483AF" w14:textId="77777777" w:rsidR="000260B1" w:rsidRDefault="000260B1" w:rsidP="000260B1">
      <w:pPr>
        <w:pStyle w:val="PL"/>
      </w:pPr>
      <w:r>
        <w:t xml:space="preserve">          - nudr-dr</w:t>
      </w:r>
    </w:p>
    <w:p w14:paraId="792C8818" w14:textId="77777777" w:rsidR="000260B1" w:rsidRDefault="000260B1" w:rsidP="000260B1">
      <w:pPr>
        <w:pStyle w:val="PL"/>
        <w:rPr>
          <w:lang w:eastAsia="zh-CN"/>
        </w:rPr>
      </w:pPr>
      <w:r>
        <w:t xml:space="preserve">          - nudr-dr:subscription-data</w:t>
      </w:r>
    </w:p>
    <w:p w14:paraId="3C6DF169" w14:textId="77777777" w:rsidR="000260B1" w:rsidRDefault="000260B1" w:rsidP="000260B1">
      <w:pPr>
        <w:pStyle w:val="PL"/>
      </w:pPr>
      <w:r>
        <w:t xml:space="preserve">      parameters:</w:t>
      </w:r>
    </w:p>
    <w:p w14:paraId="60D32A2D" w14:textId="77777777" w:rsidR="000260B1" w:rsidRDefault="000260B1" w:rsidP="000260B1">
      <w:pPr>
        <w:pStyle w:val="PL"/>
      </w:pPr>
      <w:r>
        <w:t xml:space="preserve">        - name: ueId</w:t>
      </w:r>
    </w:p>
    <w:p w14:paraId="2005E2CE" w14:textId="77777777" w:rsidR="000260B1" w:rsidRDefault="000260B1" w:rsidP="000260B1">
      <w:pPr>
        <w:pStyle w:val="PL"/>
      </w:pPr>
      <w:r>
        <w:t xml:space="preserve">          in: path</w:t>
      </w:r>
    </w:p>
    <w:p w14:paraId="1CDAC63D" w14:textId="77777777" w:rsidR="000260B1" w:rsidRDefault="000260B1" w:rsidP="000260B1">
      <w:pPr>
        <w:pStyle w:val="PL"/>
      </w:pPr>
      <w:r>
        <w:t xml:space="preserve">          required: true</w:t>
      </w:r>
    </w:p>
    <w:p w14:paraId="0FF3DDFE" w14:textId="77777777" w:rsidR="000260B1" w:rsidRDefault="000260B1" w:rsidP="000260B1">
      <w:pPr>
        <w:pStyle w:val="PL"/>
      </w:pPr>
      <w:r>
        <w:t xml:space="preserve">          schema:</w:t>
      </w:r>
    </w:p>
    <w:p w14:paraId="199805DC" w14:textId="77777777" w:rsidR="000260B1" w:rsidRDefault="000260B1" w:rsidP="000260B1">
      <w:pPr>
        <w:pStyle w:val="PL"/>
      </w:pPr>
      <w:r>
        <w:t xml:space="preserve">            $ref: 'TS29571_CommonData.yaml#/components/schemas/VarUeId'</w:t>
      </w:r>
    </w:p>
    <w:p w14:paraId="78257F51" w14:textId="77777777" w:rsidR="000260B1" w:rsidRPr="00533C32" w:rsidRDefault="000260B1" w:rsidP="000260B1">
      <w:pPr>
        <w:pStyle w:val="PL"/>
      </w:pPr>
      <w:r w:rsidRPr="00533C32">
        <w:t xml:space="preserve">        - name: </w:t>
      </w:r>
      <w:r>
        <w:t>serviceType</w:t>
      </w:r>
    </w:p>
    <w:p w14:paraId="519241AF" w14:textId="77777777" w:rsidR="000260B1" w:rsidRPr="00533C32" w:rsidRDefault="000260B1" w:rsidP="000260B1">
      <w:pPr>
        <w:pStyle w:val="PL"/>
      </w:pPr>
      <w:r w:rsidRPr="00533C32">
        <w:t xml:space="preserve">          in: path</w:t>
      </w:r>
    </w:p>
    <w:p w14:paraId="72EEA8C5" w14:textId="77777777" w:rsidR="000260B1" w:rsidRPr="00533C32" w:rsidRDefault="000260B1" w:rsidP="000260B1">
      <w:pPr>
        <w:pStyle w:val="PL"/>
      </w:pPr>
      <w:r w:rsidRPr="00533C32">
        <w:t xml:space="preserve">          description: </w:t>
      </w:r>
      <w:r>
        <w:t>Service Type</w:t>
      </w:r>
    </w:p>
    <w:p w14:paraId="48CD715F" w14:textId="77777777" w:rsidR="000260B1" w:rsidRPr="00533C32" w:rsidRDefault="000260B1" w:rsidP="000260B1">
      <w:pPr>
        <w:pStyle w:val="PL"/>
      </w:pPr>
      <w:r w:rsidRPr="00533C32">
        <w:t xml:space="preserve">          required: true</w:t>
      </w:r>
    </w:p>
    <w:p w14:paraId="0C832142" w14:textId="77777777" w:rsidR="000260B1" w:rsidRDefault="000260B1" w:rsidP="000260B1">
      <w:pPr>
        <w:pStyle w:val="PL"/>
      </w:pPr>
      <w:r w:rsidRPr="00533C32">
        <w:t xml:space="preserve">          schema:</w:t>
      </w:r>
    </w:p>
    <w:p w14:paraId="1D9F88FE" w14:textId="77777777" w:rsidR="000260B1" w:rsidRDefault="000260B1" w:rsidP="000260B1">
      <w:pPr>
        <w:pStyle w:val="PL"/>
      </w:pPr>
      <w:r>
        <w:t xml:space="preserve">            $ref: 'TS29503_Nudm_SSAU.yaml#/components/schemas/ServiceType'</w:t>
      </w:r>
    </w:p>
    <w:p w14:paraId="0C572B9A" w14:textId="77777777" w:rsidR="000260B1" w:rsidRDefault="000260B1" w:rsidP="000260B1">
      <w:pPr>
        <w:pStyle w:val="PL"/>
      </w:pPr>
      <w:r>
        <w:t xml:space="preserve">        - name: supported-features</w:t>
      </w:r>
    </w:p>
    <w:p w14:paraId="073076AF" w14:textId="77777777" w:rsidR="000260B1" w:rsidRDefault="000260B1" w:rsidP="000260B1">
      <w:pPr>
        <w:pStyle w:val="PL"/>
      </w:pPr>
      <w:r>
        <w:t xml:space="preserve">          in: query</w:t>
      </w:r>
    </w:p>
    <w:p w14:paraId="6945D2D7" w14:textId="77777777" w:rsidR="000260B1" w:rsidRDefault="000260B1" w:rsidP="000260B1">
      <w:pPr>
        <w:pStyle w:val="PL"/>
      </w:pPr>
      <w:r>
        <w:t xml:space="preserve">          description: Features required to be supported by the target NF</w:t>
      </w:r>
    </w:p>
    <w:p w14:paraId="36B675F2" w14:textId="77777777" w:rsidR="000260B1" w:rsidRDefault="000260B1" w:rsidP="000260B1">
      <w:pPr>
        <w:pStyle w:val="PL"/>
      </w:pPr>
      <w:r>
        <w:t xml:space="preserve">          schema:</w:t>
      </w:r>
    </w:p>
    <w:p w14:paraId="10D797B7" w14:textId="77777777" w:rsidR="000260B1" w:rsidRDefault="000260B1" w:rsidP="000260B1">
      <w:pPr>
        <w:pStyle w:val="PL"/>
        <w:rPr>
          <w:lang w:eastAsia="zh-CN"/>
        </w:rPr>
      </w:pPr>
      <w:r>
        <w:t xml:space="preserve">            $ref: 'TS29571_CommonData.yaml#/components/schemas/SupportedFeatures'</w:t>
      </w:r>
    </w:p>
    <w:p w14:paraId="39E3EFF1" w14:textId="77777777" w:rsidR="000260B1" w:rsidRDefault="000260B1" w:rsidP="000260B1">
      <w:pPr>
        <w:pStyle w:val="PL"/>
        <w:rPr>
          <w:lang w:eastAsia="zh-CN"/>
        </w:rPr>
      </w:pPr>
      <w:r>
        <w:t xml:space="preserve">      requestBody:</w:t>
      </w:r>
    </w:p>
    <w:p w14:paraId="7878CDAF" w14:textId="77777777" w:rsidR="000260B1" w:rsidRDefault="000260B1" w:rsidP="000260B1">
      <w:pPr>
        <w:pStyle w:val="PL"/>
      </w:pPr>
      <w:r>
        <w:t xml:space="preserve">        content:</w:t>
      </w:r>
    </w:p>
    <w:p w14:paraId="4D77AA4F" w14:textId="77777777" w:rsidR="000260B1" w:rsidRDefault="000260B1" w:rsidP="000260B1">
      <w:pPr>
        <w:pStyle w:val="PL"/>
      </w:pPr>
      <w:r>
        <w:t xml:space="preserve">          application/json-patch+json:</w:t>
      </w:r>
    </w:p>
    <w:p w14:paraId="02CD7CBC" w14:textId="77777777" w:rsidR="000260B1" w:rsidRDefault="000260B1" w:rsidP="000260B1">
      <w:pPr>
        <w:pStyle w:val="PL"/>
      </w:pPr>
      <w:r>
        <w:t xml:space="preserve">            schema:</w:t>
      </w:r>
    </w:p>
    <w:p w14:paraId="2036D838" w14:textId="77777777" w:rsidR="000260B1" w:rsidRDefault="000260B1" w:rsidP="000260B1">
      <w:pPr>
        <w:pStyle w:val="PL"/>
      </w:pPr>
      <w:r>
        <w:t xml:space="preserve">              type: array</w:t>
      </w:r>
    </w:p>
    <w:p w14:paraId="73119E5B" w14:textId="77777777" w:rsidR="000260B1" w:rsidRDefault="000260B1" w:rsidP="000260B1">
      <w:pPr>
        <w:pStyle w:val="PL"/>
      </w:pPr>
      <w:r>
        <w:t xml:space="preserve">              items:</w:t>
      </w:r>
    </w:p>
    <w:p w14:paraId="05F4FAE1" w14:textId="77777777" w:rsidR="000260B1" w:rsidRDefault="000260B1" w:rsidP="000260B1">
      <w:pPr>
        <w:pStyle w:val="PL"/>
      </w:pPr>
      <w:r>
        <w:t xml:space="preserve">                $ref: 'TS29571_CommonData.yaml#/components/schemas/PatchItem'</w:t>
      </w:r>
    </w:p>
    <w:p w14:paraId="224939EB" w14:textId="77777777" w:rsidR="000260B1" w:rsidRDefault="000260B1" w:rsidP="000260B1">
      <w:pPr>
        <w:pStyle w:val="PL"/>
      </w:pPr>
      <w:r>
        <w:t xml:space="preserve">        required: true</w:t>
      </w:r>
    </w:p>
    <w:p w14:paraId="6E3FBE57" w14:textId="77777777" w:rsidR="000260B1" w:rsidRDefault="000260B1" w:rsidP="000260B1">
      <w:pPr>
        <w:pStyle w:val="PL"/>
      </w:pPr>
      <w:r>
        <w:t xml:space="preserve">      responses:</w:t>
      </w:r>
    </w:p>
    <w:p w14:paraId="1E7604DF" w14:textId="77777777" w:rsidR="000260B1" w:rsidRDefault="000260B1" w:rsidP="000260B1">
      <w:pPr>
        <w:pStyle w:val="PL"/>
      </w:pPr>
      <w:r>
        <w:t xml:space="preserve">        '204':</w:t>
      </w:r>
    </w:p>
    <w:p w14:paraId="30A59CD4" w14:textId="77777777" w:rsidR="000260B1" w:rsidRDefault="000260B1" w:rsidP="000260B1">
      <w:pPr>
        <w:pStyle w:val="PL"/>
      </w:pPr>
      <w:r>
        <w:t xml:space="preserve">          description: Expected response to a valid request</w:t>
      </w:r>
    </w:p>
    <w:p w14:paraId="5C7E453C" w14:textId="77777777" w:rsidR="000260B1" w:rsidRDefault="000260B1" w:rsidP="000260B1">
      <w:pPr>
        <w:pStyle w:val="PL"/>
        <w:rPr>
          <w:lang w:eastAsia="zh-CN"/>
        </w:rPr>
      </w:pPr>
      <w:r>
        <w:rPr>
          <w:lang w:eastAsia="zh-CN"/>
        </w:rPr>
        <w:t xml:space="preserve">        '200':</w:t>
      </w:r>
    </w:p>
    <w:p w14:paraId="7332EEED" w14:textId="77777777" w:rsidR="000260B1" w:rsidRDefault="000260B1" w:rsidP="000260B1">
      <w:pPr>
        <w:pStyle w:val="PL"/>
      </w:pPr>
      <w:r>
        <w:t xml:space="preserve">          description: Expected response to a valid request</w:t>
      </w:r>
    </w:p>
    <w:p w14:paraId="0404FC07" w14:textId="77777777" w:rsidR="000260B1" w:rsidRDefault="000260B1" w:rsidP="000260B1">
      <w:pPr>
        <w:pStyle w:val="PL"/>
      </w:pPr>
      <w:r>
        <w:t xml:space="preserve">          content:</w:t>
      </w:r>
    </w:p>
    <w:p w14:paraId="4E454AD2" w14:textId="77777777" w:rsidR="000260B1" w:rsidRDefault="000260B1" w:rsidP="000260B1">
      <w:pPr>
        <w:pStyle w:val="PL"/>
      </w:pPr>
      <w:r>
        <w:t xml:space="preserve">            application/json:</w:t>
      </w:r>
    </w:p>
    <w:p w14:paraId="53542F8E" w14:textId="77777777" w:rsidR="000260B1" w:rsidRDefault="000260B1" w:rsidP="000260B1">
      <w:pPr>
        <w:pStyle w:val="PL"/>
      </w:pPr>
      <w:r>
        <w:lastRenderedPageBreak/>
        <w:t xml:space="preserve">              schema:</w:t>
      </w:r>
    </w:p>
    <w:p w14:paraId="5FB14F8C" w14:textId="77777777" w:rsidR="000260B1" w:rsidRDefault="000260B1" w:rsidP="000260B1">
      <w:pPr>
        <w:pStyle w:val="PL"/>
        <w:rPr>
          <w:lang w:eastAsia="zh-CN"/>
        </w:rPr>
      </w:pPr>
      <w:r>
        <w:t xml:space="preserve">                $ref: 'TS29571_CommonData.yaml#/components/schemas/</w:t>
      </w:r>
      <w:r>
        <w:rPr>
          <w:lang w:eastAsia="zh-CN"/>
        </w:rPr>
        <w:t>PatchResult</w:t>
      </w:r>
      <w:r>
        <w:t>'</w:t>
      </w:r>
    </w:p>
    <w:p w14:paraId="30459C74" w14:textId="77777777" w:rsidR="000260B1" w:rsidRDefault="000260B1" w:rsidP="000260B1">
      <w:pPr>
        <w:pStyle w:val="PL"/>
      </w:pPr>
      <w:r>
        <w:t xml:space="preserve">        '403':</w:t>
      </w:r>
    </w:p>
    <w:p w14:paraId="798FEBDF" w14:textId="77777777" w:rsidR="000260B1" w:rsidRDefault="000260B1" w:rsidP="000260B1">
      <w:pPr>
        <w:pStyle w:val="PL"/>
      </w:pPr>
      <w:r>
        <w:t xml:space="preserve">          description: modification is rejected</w:t>
      </w:r>
    </w:p>
    <w:p w14:paraId="2158D322" w14:textId="77777777" w:rsidR="000260B1" w:rsidRDefault="000260B1" w:rsidP="000260B1">
      <w:pPr>
        <w:pStyle w:val="PL"/>
      </w:pPr>
      <w:r>
        <w:t xml:space="preserve">          content:</w:t>
      </w:r>
    </w:p>
    <w:p w14:paraId="67A88269" w14:textId="77777777" w:rsidR="000260B1" w:rsidRDefault="000260B1" w:rsidP="000260B1">
      <w:pPr>
        <w:pStyle w:val="PL"/>
      </w:pPr>
      <w:r>
        <w:t xml:space="preserve">            application/problem+json:</w:t>
      </w:r>
    </w:p>
    <w:p w14:paraId="469FE5CA" w14:textId="77777777" w:rsidR="000260B1" w:rsidRDefault="000260B1" w:rsidP="000260B1">
      <w:pPr>
        <w:pStyle w:val="PL"/>
      </w:pPr>
      <w:r>
        <w:t xml:space="preserve">              schema:</w:t>
      </w:r>
    </w:p>
    <w:p w14:paraId="7F3F4295" w14:textId="77777777" w:rsidR="000260B1" w:rsidRDefault="000260B1" w:rsidP="000260B1">
      <w:pPr>
        <w:pStyle w:val="PL"/>
      </w:pPr>
      <w:r>
        <w:t xml:space="preserve">                $ref: 'TS29571_CommonData.yaml#/components/schemas/ProblemDetails'</w:t>
      </w:r>
    </w:p>
    <w:p w14:paraId="38EA43EB" w14:textId="77777777" w:rsidR="000260B1" w:rsidRDefault="000260B1" w:rsidP="000260B1">
      <w:pPr>
        <w:pStyle w:val="PL"/>
        <w:rPr>
          <w:lang w:eastAsia="zh-CN"/>
        </w:rPr>
      </w:pPr>
      <w:r>
        <w:t xml:space="preserve">        default:</w:t>
      </w:r>
    </w:p>
    <w:p w14:paraId="0E3C5688" w14:textId="77777777" w:rsidR="000260B1" w:rsidRDefault="000260B1" w:rsidP="000260B1">
      <w:pPr>
        <w:pStyle w:val="PL"/>
        <w:outlineLvl w:val="0"/>
        <w:rPr>
          <w:lang w:eastAsia="zh-CN"/>
        </w:rPr>
      </w:pPr>
      <w:r>
        <w:t xml:space="preserve">          $ref: 'TS29571_CommonData.yaml#/components/responses/default'</w:t>
      </w:r>
    </w:p>
    <w:p w14:paraId="3BD04FCF" w14:textId="77777777" w:rsidR="000260B1" w:rsidRDefault="000260B1" w:rsidP="000260B1">
      <w:pPr>
        <w:pStyle w:val="PL"/>
      </w:pPr>
      <w:r>
        <w:t xml:space="preserve">    get:</w:t>
      </w:r>
    </w:p>
    <w:p w14:paraId="41929F13" w14:textId="77777777" w:rsidR="000260B1" w:rsidRDefault="000260B1" w:rsidP="000260B1">
      <w:pPr>
        <w:pStyle w:val="PL"/>
      </w:pPr>
      <w:r>
        <w:t xml:space="preserve">      summary: Retrieve Service Specific Authorization Info</w:t>
      </w:r>
    </w:p>
    <w:p w14:paraId="30ED84CE" w14:textId="77777777" w:rsidR="000260B1" w:rsidRDefault="000260B1" w:rsidP="000260B1">
      <w:pPr>
        <w:pStyle w:val="PL"/>
      </w:pPr>
      <w:r>
        <w:t xml:space="preserve">      operationId: GetServiceSpecificAuthorizationInfo</w:t>
      </w:r>
    </w:p>
    <w:p w14:paraId="230C91B4" w14:textId="77777777" w:rsidR="000260B1" w:rsidRDefault="000260B1" w:rsidP="000260B1">
      <w:pPr>
        <w:pStyle w:val="PL"/>
      </w:pPr>
      <w:r>
        <w:t xml:space="preserve">      tags:</w:t>
      </w:r>
    </w:p>
    <w:p w14:paraId="343E6914" w14:textId="77777777" w:rsidR="000260B1" w:rsidRDefault="000260B1" w:rsidP="000260B1">
      <w:pPr>
        <w:pStyle w:val="PL"/>
        <w:rPr>
          <w:lang w:eastAsia="zh-CN"/>
        </w:rPr>
      </w:pPr>
      <w:r>
        <w:t xml:space="preserve">        - Service Specific Authorization Info (Document)</w:t>
      </w:r>
    </w:p>
    <w:p w14:paraId="5951F111" w14:textId="77777777" w:rsidR="000260B1" w:rsidRDefault="000260B1" w:rsidP="000260B1">
      <w:pPr>
        <w:pStyle w:val="PL"/>
      </w:pPr>
      <w:r>
        <w:t xml:space="preserve">      security:</w:t>
      </w:r>
    </w:p>
    <w:p w14:paraId="3799F9FC" w14:textId="77777777" w:rsidR="000260B1" w:rsidRDefault="000260B1" w:rsidP="000260B1">
      <w:pPr>
        <w:pStyle w:val="PL"/>
      </w:pPr>
      <w:r>
        <w:t xml:space="preserve">        - {}</w:t>
      </w:r>
    </w:p>
    <w:p w14:paraId="29180619" w14:textId="77777777" w:rsidR="000260B1" w:rsidRDefault="000260B1" w:rsidP="000260B1">
      <w:pPr>
        <w:pStyle w:val="PL"/>
      </w:pPr>
      <w:r>
        <w:t xml:space="preserve">        - oAuth2ClientCredentials:</w:t>
      </w:r>
    </w:p>
    <w:p w14:paraId="19AEC6D9" w14:textId="77777777" w:rsidR="000260B1" w:rsidRDefault="000260B1" w:rsidP="000260B1">
      <w:pPr>
        <w:pStyle w:val="PL"/>
      </w:pPr>
      <w:r>
        <w:t xml:space="preserve">          - nudr-dr</w:t>
      </w:r>
    </w:p>
    <w:p w14:paraId="610F3D89" w14:textId="77777777" w:rsidR="000260B1" w:rsidRDefault="000260B1" w:rsidP="000260B1">
      <w:pPr>
        <w:pStyle w:val="PL"/>
      </w:pPr>
      <w:r>
        <w:t xml:space="preserve">        - oAuth2ClientCredentials:</w:t>
      </w:r>
    </w:p>
    <w:p w14:paraId="20B88E48" w14:textId="77777777" w:rsidR="000260B1" w:rsidRDefault="000260B1" w:rsidP="000260B1">
      <w:pPr>
        <w:pStyle w:val="PL"/>
      </w:pPr>
      <w:r>
        <w:t xml:space="preserve">          - nudr-dr</w:t>
      </w:r>
    </w:p>
    <w:p w14:paraId="63372E01" w14:textId="77777777" w:rsidR="000260B1" w:rsidRDefault="000260B1" w:rsidP="000260B1">
      <w:pPr>
        <w:pStyle w:val="PL"/>
        <w:rPr>
          <w:lang w:eastAsia="zh-CN"/>
        </w:rPr>
      </w:pPr>
      <w:r>
        <w:t xml:space="preserve">          - nudr-dr:subscription-data</w:t>
      </w:r>
    </w:p>
    <w:p w14:paraId="56ECD200" w14:textId="77777777" w:rsidR="000260B1" w:rsidRDefault="000260B1" w:rsidP="000260B1">
      <w:pPr>
        <w:pStyle w:val="PL"/>
      </w:pPr>
      <w:r>
        <w:t xml:space="preserve">      parameters:</w:t>
      </w:r>
    </w:p>
    <w:p w14:paraId="56412A95" w14:textId="77777777" w:rsidR="000260B1" w:rsidRDefault="000260B1" w:rsidP="000260B1">
      <w:pPr>
        <w:pStyle w:val="PL"/>
      </w:pPr>
      <w:r>
        <w:t xml:space="preserve">        - name: ueId</w:t>
      </w:r>
    </w:p>
    <w:p w14:paraId="1D0B7524" w14:textId="77777777" w:rsidR="000260B1" w:rsidRDefault="000260B1" w:rsidP="000260B1">
      <w:pPr>
        <w:pStyle w:val="PL"/>
      </w:pPr>
      <w:r>
        <w:t xml:space="preserve">          in: path</w:t>
      </w:r>
    </w:p>
    <w:p w14:paraId="5B99A5D7" w14:textId="77777777" w:rsidR="000260B1" w:rsidRDefault="000260B1" w:rsidP="000260B1">
      <w:pPr>
        <w:pStyle w:val="PL"/>
      </w:pPr>
      <w:r>
        <w:t xml:space="preserve">          required: true</w:t>
      </w:r>
    </w:p>
    <w:p w14:paraId="307C190D" w14:textId="77777777" w:rsidR="000260B1" w:rsidRDefault="000260B1" w:rsidP="000260B1">
      <w:pPr>
        <w:pStyle w:val="PL"/>
      </w:pPr>
      <w:r>
        <w:t xml:space="preserve">          schema:</w:t>
      </w:r>
    </w:p>
    <w:p w14:paraId="23D9C970" w14:textId="77777777" w:rsidR="000260B1" w:rsidRDefault="000260B1" w:rsidP="000260B1">
      <w:pPr>
        <w:pStyle w:val="PL"/>
      </w:pPr>
      <w:r>
        <w:t xml:space="preserve">            $ref: 'TS29571_CommonData.yaml#/components/schemas/VarUeId'</w:t>
      </w:r>
    </w:p>
    <w:p w14:paraId="75118CA0" w14:textId="77777777" w:rsidR="000260B1" w:rsidRPr="00533C32" w:rsidRDefault="000260B1" w:rsidP="000260B1">
      <w:pPr>
        <w:pStyle w:val="PL"/>
      </w:pPr>
      <w:r w:rsidRPr="00533C32">
        <w:t xml:space="preserve">        - name: </w:t>
      </w:r>
      <w:r>
        <w:t>serviceType</w:t>
      </w:r>
    </w:p>
    <w:p w14:paraId="3D4CC625" w14:textId="77777777" w:rsidR="000260B1" w:rsidRPr="00533C32" w:rsidRDefault="000260B1" w:rsidP="000260B1">
      <w:pPr>
        <w:pStyle w:val="PL"/>
      </w:pPr>
      <w:r w:rsidRPr="00533C32">
        <w:t xml:space="preserve">          in: path</w:t>
      </w:r>
    </w:p>
    <w:p w14:paraId="455A4232" w14:textId="77777777" w:rsidR="000260B1" w:rsidRPr="00533C32" w:rsidRDefault="000260B1" w:rsidP="000260B1">
      <w:pPr>
        <w:pStyle w:val="PL"/>
      </w:pPr>
      <w:r w:rsidRPr="00533C32">
        <w:t xml:space="preserve">          description: </w:t>
      </w:r>
      <w:r>
        <w:t>Service Type</w:t>
      </w:r>
    </w:p>
    <w:p w14:paraId="32AA6051" w14:textId="77777777" w:rsidR="000260B1" w:rsidRPr="00533C32" w:rsidRDefault="000260B1" w:rsidP="000260B1">
      <w:pPr>
        <w:pStyle w:val="PL"/>
      </w:pPr>
      <w:r w:rsidRPr="00533C32">
        <w:t xml:space="preserve">          required: true</w:t>
      </w:r>
    </w:p>
    <w:p w14:paraId="4D3DC955" w14:textId="77777777" w:rsidR="000260B1" w:rsidRDefault="000260B1" w:rsidP="000260B1">
      <w:pPr>
        <w:pStyle w:val="PL"/>
      </w:pPr>
      <w:r w:rsidRPr="00533C32">
        <w:t xml:space="preserve">          schema:</w:t>
      </w:r>
    </w:p>
    <w:p w14:paraId="5661ADC6" w14:textId="77777777" w:rsidR="000260B1" w:rsidRDefault="000260B1" w:rsidP="000260B1">
      <w:pPr>
        <w:pStyle w:val="PL"/>
      </w:pPr>
      <w:r>
        <w:t xml:space="preserve">            $ref: 'TS29503_Nudm_SSAU.yaml#/components/schemas/ServiceType'</w:t>
      </w:r>
    </w:p>
    <w:p w14:paraId="7C547458" w14:textId="77777777" w:rsidR="000260B1" w:rsidRDefault="000260B1" w:rsidP="000260B1">
      <w:pPr>
        <w:pStyle w:val="PL"/>
      </w:pPr>
      <w:r>
        <w:t xml:space="preserve">      responses:</w:t>
      </w:r>
    </w:p>
    <w:p w14:paraId="4F0057FE" w14:textId="77777777" w:rsidR="000260B1" w:rsidRDefault="000260B1" w:rsidP="000260B1">
      <w:pPr>
        <w:pStyle w:val="PL"/>
      </w:pPr>
      <w:r>
        <w:t xml:space="preserve">        '200':</w:t>
      </w:r>
    </w:p>
    <w:p w14:paraId="5B3C8736" w14:textId="77777777" w:rsidR="000260B1" w:rsidRDefault="000260B1" w:rsidP="000260B1">
      <w:pPr>
        <w:pStyle w:val="PL"/>
      </w:pPr>
      <w:r>
        <w:t xml:space="preserve">          description: OK</w:t>
      </w:r>
    </w:p>
    <w:p w14:paraId="3C1BF796" w14:textId="77777777" w:rsidR="000260B1" w:rsidRDefault="000260B1" w:rsidP="000260B1">
      <w:pPr>
        <w:pStyle w:val="PL"/>
      </w:pPr>
      <w:r>
        <w:t xml:space="preserve">          content:</w:t>
      </w:r>
    </w:p>
    <w:p w14:paraId="17F60E96" w14:textId="77777777" w:rsidR="000260B1" w:rsidRDefault="000260B1" w:rsidP="000260B1">
      <w:pPr>
        <w:pStyle w:val="PL"/>
      </w:pPr>
      <w:r>
        <w:t xml:space="preserve">            application/json:</w:t>
      </w:r>
    </w:p>
    <w:p w14:paraId="559A42D8" w14:textId="77777777" w:rsidR="000260B1" w:rsidRDefault="000260B1" w:rsidP="000260B1">
      <w:pPr>
        <w:pStyle w:val="PL"/>
      </w:pPr>
      <w:r>
        <w:t xml:space="preserve">              schema:</w:t>
      </w:r>
    </w:p>
    <w:p w14:paraId="1A0334B5" w14:textId="77777777" w:rsidR="000260B1" w:rsidRDefault="000260B1" w:rsidP="000260B1">
      <w:pPr>
        <w:pStyle w:val="PL"/>
      </w:pPr>
      <w:r>
        <w:t xml:space="preserve">                $ref: '#/components/schemas/ServiceSpecificAuthorizationInfo'</w:t>
      </w:r>
    </w:p>
    <w:p w14:paraId="0809CE3D" w14:textId="77777777" w:rsidR="000260B1" w:rsidRDefault="000260B1" w:rsidP="000260B1">
      <w:pPr>
        <w:pStyle w:val="PL"/>
        <w:rPr>
          <w:lang w:eastAsia="zh-CN"/>
        </w:rPr>
      </w:pPr>
      <w:r>
        <w:t xml:space="preserve">        default:</w:t>
      </w:r>
    </w:p>
    <w:p w14:paraId="7B399C66" w14:textId="77777777" w:rsidR="000260B1" w:rsidRDefault="000260B1" w:rsidP="000260B1">
      <w:pPr>
        <w:pStyle w:val="PL"/>
      </w:pPr>
      <w:r>
        <w:t xml:space="preserve">          $ref: 'TS29571_CommonData.yaml#/components/responses/default'</w:t>
      </w:r>
    </w:p>
    <w:p w14:paraId="6C31F5A1" w14:textId="77777777" w:rsidR="000260B1" w:rsidRDefault="000260B1" w:rsidP="000260B1">
      <w:pPr>
        <w:pStyle w:val="PL"/>
      </w:pPr>
    </w:p>
    <w:p w14:paraId="53A91600" w14:textId="77777777" w:rsidR="000260B1" w:rsidRPr="00533C32" w:rsidRDefault="000260B1" w:rsidP="000260B1">
      <w:pPr>
        <w:pStyle w:val="PL"/>
      </w:pPr>
      <w:r w:rsidRPr="00533C32">
        <w:t xml:space="preserve">  /subscri</w:t>
      </w:r>
      <w:r w:rsidRPr="00533C32">
        <w:rPr>
          <w:lang w:eastAsia="zh-CN"/>
        </w:rPr>
        <w:t>ption</w:t>
      </w:r>
      <w:r w:rsidRPr="00533C32">
        <w:t>-data/{ueId}/context-data/</w:t>
      </w:r>
      <w:r>
        <w:t>roaming-information</w:t>
      </w:r>
      <w:r w:rsidRPr="00533C32">
        <w:t>:</w:t>
      </w:r>
    </w:p>
    <w:p w14:paraId="18BDE93A" w14:textId="77777777" w:rsidR="000260B1" w:rsidRPr="00533C32" w:rsidRDefault="000260B1" w:rsidP="000260B1">
      <w:pPr>
        <w:pStyle w:val="PL"/>
      </w:pPr>
      <w:r w:rsidRPr="00533C32">
        <w:t xml:space="preserve">    put:</w:t>
      </w:r>
    </w:p>
    <w:p w14:paraId="48A906C6" w14:textId="77777777" w:rsidR="000260B1" w:rsidRPr="00533C32" w:rsidRDefault="000260B1" w:rsidP="000260B1">
      <w:pPr>
        <w:pStyle w:val="PL"/>
      </w:pPr>
      <w:r w:rsidRPr="00533C32">
        <w:t xml:space="preserve">      summary: </w:t>
      </w:r>
      <w:r>
        <w:t>Update the Roaming Information of the EPC domain</w:t>
      </w:r>
    </w:p>
    <w:p w14:paraId="1775B652" w14:textId="77777777" w:rsidR="000260B1" w:rsidRPr="00533C32" w:rsidRDefault="000260B1" w:rsidP="000260B1">
      <w:pPr>
        <w:pStyle w:val="PL"/>
      </w:pPr>
      <w:r w:rsidRPr="00533C32">
        <w:t xml:space="preserve">      operationId: </w:t>
      </w:r>
      <w:r>
        <w:t>UpdateRoamingInformation</w:t>
      </w:r>
    </w:p>
    <w:p w14:paraId="19E019D8" w14:textId="77777777" w:rsidR="000260B1" w:rsidRPr="00533C32" w:rsidRDefault="000260B1" w:rsidP="000260B1">
      <w:pPr>
        <w:pStyle w:val="PL"/>
      </w:pPr>
      <w:r w:rsidRPr="00533C32">
        <w:t xml:space="preserve">      tags:</w:t>
      </w:r>
    </w:p>
    <w:p w14:paraId="454C33D5" w14:textId="77777777" w:rsidR="000260B1" w:rsidRDefault="000260B1" w:rsidP="000260B1">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176D4D58" w14:textId="77777777" w:rsidR="000260B1" w:rsidRDefault="000260B1" w:rsidP="000260B1">
      <w:pPr>
        <w:pStyle w:val="PL"/>
      </w:pPr>
      <w:r>
        <w:t xml:space="preserve">      security:</w:t>
      </w:r>
    </w:p>
    <w:p w14:paraId="573CF013" w14:textId="77777777" w:rsidR="000260B1" w:rsidRDefault="000260B1" w:rsidP="000260B1">
      <w:pPr>
        <w:pStyle w:val="PL"/>
      </w:pPr>
      <w:r>
        <w:t xml:space="preserve">        - {}</w:t>
      </w:r>
    </w:p>
    <w:p w14:paraId="57D2F134" w14:textId="77777777" w:rsidR="000260B1" w:rsidRDefault="000260B1" w:rsidP="000260B1">
      <w:pPr>
        <w:pStyle w:val="PL"/>
      </w:pPr>
      <w:r>
        <w:t xml:space="preserve">        - oAuth2ClientCredentials:</w:t>
      </w:r>
    </w:p>
    <w:p w14:paraId="527C2BBC" w14:textId="77777777" w:rsidR="000260B1" w:rsidRDefault="000260B1" w:rsidP="000260B1">
      <w:pPr>
        <w:pStyle w:val="PL"/>
      </w:pPr>
      <w:r>
        <w:t xml:space="preserve">          - nudr-dr</w:t>
      </w:r>
    </w:p>
    <w:p w14:paraId="00A6AEF5" w14:textId="77777777" w:rsidR="000260B1" w:rsidRDefault="000260B1" w:rsidP="000260B1">
      <w:pPr>
        <w:pStyle w:val="PL"/>
      </w:pPr>
      <w:r>
        <w:t xml:space="preserve">        - oAuth2ClientCredentials:</w:t>
      </w:r>
    </w:p>
    <w:p w14:paraId="15929073" w14:textId="77777777" w:rsidR="000260B1" w:rsidRDefault="000260B1" w:rsidP="000260B1">
      <w:pPr>
        <w:pStyle w:val="PL"/>
      </w:pPr>
      <w:r>
        <w:t xml:space="preserve">          - nudr-dr</w:t>
      </w:r>
    </w:p>
    <w:p w14:paraId="32BC3C09" w14:textId="77777777" w:rsidR="000260B1" w:rsidRPr="00533C32" w:rsidRDefault="000260B1" w:rsidP="000260B1">
      <w:pPr>
        <w:pStyle w:val="PL"/>
        <w:rPr>
          <w:lang w:eastAsia="zh-CN"/>
        </w:rPr>
      </w:pPr>
      <w:r>
        <w:t xml:space="preserve">          - nudr-dr:subscription-data</w:t>
      </w:r>
    </w:p>
    <w:p w14:paraId="7A57E358" w14:textId="77777777" w:rsidR="000260B1" w:rsidRPr="00533C32" w:rsidRDefault="000260B1" w:rsidP="000260B1">
      <w:pPr>
        <w:pStyle w:val="PL"/>
      </w:pPr>
      <w:r w:rsidRPr="00533C32">
        <w:t xml:space="preserve">      parameters:</w:t>
      </w:r>
    </w:p>
    <w:p w14:paraId="18B9A6C3" w14:textId="77777777" w:rsidR="000260B1" w:rsidRPr="00533C32" w:rsidRDefault="000260B1" w:rsidP="000260B1">
      <w:pPr>
        <w:pStyle w:val="PL"/>
      </w:pPr>
      <w:r w:rsidRPr="00533C32">
        <w:t xml:space="preserve">        - name: ueId</w:t>
      </w:r>
    </w:p>
    <w:p w14:paraId="253F4568" w14:textId="77777777" w:rsidR="000260B1" w:rsidRPr="00533C32" w:rsidRDefault="000260B1" w:rsidP="000260B1">
      <w:pPr>
        <w:pStyle w:val="PL"/>
      </w:pPr>
      <w:r w:rsidRPr="00533C32">
        <w:t xml:space="preserve">          in: path</w:t>
      </w:r>
    </w:p>
    <w:p w14:paraId="075673F6" w14:textId="77777777" w:rsidR="000260B1" w:rsidRPr="00533C32" w:rsidRDefault="000260B1" w:rsidP="000260B1">
      <w:pPr>
        <w:pStyle w:val="PL"/>
      </w:pPr>
      <w:r w:rsidRPr="00533C32">
        <w:t xml:space="preserve">          description: UE id</w:t>
      </w:r>
    </w:p>
    <w:p w14:paraId="1AAB5B4B" w14:textId="77777777" w:rsidR="000260B1" w:rsidRPr="00533C32" w:rsidRDefault="000260B1" w:rsidP="000260B1">
      <w:pPr>
        <w:pStyle w:val="PL"/>
      </w:pPr>
      <w:r w:rsidRPr="00533C32">
        <w:t xml:space="preserve">          required: true</w:t>
      </w:r>
    </w:p>
    <w:p w14:paraId="3ADA0531" w14:textId="77777777" w:rsidR="000260B1" w:rsidRPr="00533C32" w:rsidRDefault="000260B1" w:rsidP="000260B1">
      <w:pPr>
        <w:pStyle w:val="PL"/>
      </w:pPr>
      <w:r w:rsidRPr="00533C32">
        <w:t xml:space="preserve">          schema:</w:t>
      </w:r>
    </w:p>
    <w:p w14:paraId="59060470" w14:textId="77777777" w:rsidR="000260B1" w:rsidRPr="00533C32" w:rsidRDefault="000260B1" w:rsidP="000260B1">
      <w:pPr>
        <w:pStyle w:val="PL"/>
      </w:pPr>
      <w:r w:rsidRPr="00533C32">
        <w:t xml:space="preserve">            $ref: 'TS29571_CommonData.yaml#/components/schemas/VarUeId'</w:t>
      </w:r>
    </w:p>
    <w:p w14:paraId="56E51C25" w14:textId="77777777" w:rsidR="000260B1" w:rsidRPr="00533C32" w:rsidRDefault="000260B1" w:rsidP="000260B1">
      <w:pPr>
        <w:pStyle w:val="PL"/>
      </w:pPr>
      <w:r w:rsidRPr="00533C32">
        <w:t xml:space="preserve">      requestBody:</w:t>
      </w:r>
    </w:p>
    <w:p w14:paraId="2E75A104" w14:textId="77777777" w:rsidR="000260B1" w:rsidRPr="00533C32" w:rsidRDefault="000260B1" w:rsidP="000260B1">
      <w:pPr>
        <w:pStyle w:val="PL"/>
      </w:pPr>
      <w:r w:rsidRPr="00533C32">
        <w:t xml:space="preserve">        content:</w:t>
      </w:r>
    </w:p>
    <w:p w14:paraId="71AEEDAB" w14:textId="77777777" w:rsidR="000260B1" w:rsidRPr="00533C32" w:rsidRDefault="000260B1" w:rsidP="000260B1">
      <w:pPr>
        <w:pStyle w:val="PL"/>
      </w:pPr>
      <w:r w:rsidRPr="00533C32">
        <w:t xml:space="preserve">          application/json:</w:t>
      </w:r>
    </w:p>
    <w:p w14:paraId="5EE0A371" w14:textId="77777777" w:rsidR="000260B1" w:rsidRPr="00533C32" w:rsidRDefault="000260B1" w:rsidP="000260B1">
      <w:pPr>
        <w:pStyle w:val="PL"/>
      </w:pPr>
      <w:r w:rsidRPr="00533C32">
        <w:t xml:space="preserve">            schema:</w:t>
      </w:r>
    </w:p>
    <w:p w14:paraId="6AEB1CA9" w14:textId="77777777" w:rsidR="000260B1" w:rsidRPr="00533C32" w:rsidRDefault="000260B1" w:rsidP="000260B1">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58B76DD6" w14:textId="77777777" w:rsidR="000260B1" w:rsidRPr="00533C32" w:rsidRDefault="000260B1" w:rsidP="000260B1">
      <w:pPr>
        <w:pStyle w:val="PL"/>
      </w:pPr>
      <w:r>
        <w:t xml:space="preserve">        </w:t>
      </w:r>
      <w:r w:rsidRPr="003722F2">
        <w:t>required: true</w:t>
      </w:r>
    </w:p>
    <w:p w14:paraId="0FFDA10F" w14:textId="77777777" w:rsidR="000260B1" w:rsidRDefault="000260B1" w:rsidP="000260B1">
      <w:pPr>
        <w:pStyle w:val="PL"/>
      </w:pPr>
      <w:r w:rsidRPr="00533C32">
        <w:t xml:space="preserve">      responses:</w:t>
      </w:r>
    </w:p>
    <w:p w14:paraId="101868A9" w14:textId="77777777" w:rsidR="000260B1" w:rsidRDefault="000260B1" w:rsidP="000260B1">
      <w:pPr>
        <w:pStyle w:val="PL"/>
      </w:pPr>
      <w:r>
        <w:t xml:space="preserve">        '201':</w:t>
      </w:r>
    </w:p>
    <w:p w14:paraId="1373D551" w14:textId="77777777" w:rsidR="000260B1" w:rsidRDefault="000260B1" w:rsidP="000260B1">
      <w:pPr>
        <w:pStyle w:val="PL"/>
      </w:pPr>
      <w:r>
        <w:t xml:space="preserve">          description: Created</w:t>
      </w:r>
    </w:p>
    <w:p w14:paraId="5DCB478F" w14:textId="77777777" w:rsidR="000260B1" w:rsidRDefault="000260B1" w:rsidP="000260B1">
      <w:pPr>
        <w:pStyle w:val="PL"/>
      </w:pPr>
      <w:r>
        <w:t xml:space="preserve">          content:</w:t>
      </w:r>
    </w:p>
    <w:p w14:paraId="5A852F8F" w14:textId="77777777" w:rsidR="000260B1" w:rsidRDefault="000260B1" w:rsidP="000260B1">
      <w:pPr>
        <w:pStyle w:val="PL"/>
      </w:pPr>
      <w:r>
        <w:t xml:space="preserve">            application/json:</w:t>
      </w:r>
    </w:p>
    <w:p w14:paraId="427E6F65" w14:textId="77777777" w:rsidR="000260B1" w:rsidRDefault="000260B1" w:rsidP="000260B1">
      <w:pPr>
        <w:pStyle w:val="PL"/>
      </w:pPr>
      <w:r>
        <w:t xml:space="preserve">              schema:</w:t>
      </w:r>
    </w:p>
    <w:p w14:paraId="0784457E" w14:textId="77777777" w:rsidR="000260B1" w:rsidRDefault="000260B1" w:rsidP="000260B1">
      <w:pPr>
        <w:pStyle w:val="PL"/>
      </w:pPr>
      <w:r>
        <w:t xml:space="preserve">                $ref: '</w:t>
      </w:r>
      <w:r w:rsidRPr="00533C32">
        <w:t>TS29503_Nudm_UECM.yaml</w:t>
      </w:r>
      <w:r>
        <w:t>#/components/schemas/RoamingInfo</w:t>
      </w:r>
      <w:r>
        <w:rPr>
          <w:rFonts w:hint="eastAsia"/>
          <w:lang w:eastAsia="zh-CN"/>
        </w:rPr>
        <w:t>Update</w:t>
      </w:r>
      <w:r>
        <w:t>'</w:t>
      </w:r>
    </w:p>
    <w:p w14:paraId="786AB768" w14:textId="77777777" w:rsidR="000260B1" w:rsidRDefault="000260B1" w:rsidP="000260B1">
      <w:pPr>
        <w:pStyle w:val="PL"/>
      </w:pPr>
      <w:r>
        <w:t xml:space="preserve">          headers:</w:t>
      </w:r>
    </w:p>
    <w:p w14:paraId="310AF94F" w14:textId="77777777" w:rsidR="000260B1" w:rsidRDefault="000260B1" w:rsidP="000260B1">
      <w:pPr>
        <w:pStyle w:val="PL"/>
      </w:pPr>
      <w:r>
        <w:lastRenderedPageBreak/>
        <w:t xml:space="preserve">            Location:</w:t>
      </w:r>
    </w:p>
    <w:p w14:paraId="0D0B0E2A" w14:textId="77777777" w:rsidR="000260B1" w:rsidRDefault="000260B1" w:rsidP="000260B1">
      <w:pPr>
        <w:pStyle w:val="PL"/>
      </w:pPr>
      <w:r>
        <w:t xml:space="preserve">              description: 'Contains the URI of the newly created resource, according to the structure: {apiRoot}/nudr-dr/&lt;apiVersion&gt;/subscription-data/{ueId}/context-data/roaming-information'</w:t>
      </w:r>
    </w:p>
    <w:p w14:paraId="7C2B1927" w14:textId="77777777" w:rsidR="000260B1" w:rsidRDefault="000260B1" w:rsidP="000260B1">
      <w:pPr>
        <w:pStyle w:val="PL"/>
      </w:pPr>
      <w:r>
        <w:t xml:space="preserve">              required: true</w:t>
      </w:r>
    </w:p>
    <w:p w14:paraId="1C70DA57" w14:textId="77777777" w:rsidR="000260B1" w:rsidRDefault="000260B1" w:rsidP="000260B1">
      <w:pPr>
        <w:pStyle w:val="PL"/>
      </w:pPr>
      <w:r>
        <w:t xml:space="preserve">              schema:</w:t>
      </w:r>
    </w:p>
    <w:p w14:paraId="3075081C" w14:textId="77777777" w:rsidR="000260B1" w:rsidRPr="00533C32" w:rsidRDefault="000260B1" w:rsidP="000260B1">
      <w:pPr>
        <w:pStyle w:val="PL"/>
      </w:pPr>
      <w:r>
        <w:t xml:space="preserve">                type: string</w:t>
      </w:r>
    </w:p>
    <w:p w14:paraId="14C4DF1C" w14:textId="77777777" w:rsidR="000260B1" w:rsidRPr="00533C32" w:rsidRDefault="000260B1" w:rsidP="000260B1">
      <w:pPr>
        <w:pStyle w:val="PL"/>
      </w:pPr>
      <w:r w:rsidRPr="00533C32">
        <w:t xml:space="preserve">        '204':</w:t>
      </w:r>
    </w:p>
    <w:p w14:paraId="5FAFECD8" w14:textId="77777777" w:rsidR="000260B1" w:rsidRPr="00533C32" w:rsidRDefault="000260B1" w:rsidP="000260B1">
      <w:pPr>
        <w:pStyle w:val="PL"/>
      </w:pPr>
      <w:r w:rsidRPr="00533C32">
        <w:t xml:space="preserve">          description: Upon success, an empty response body shall be returned</w:t>
      </w:r>
    </w:p>
    <w:p w14:paraId="7B1DF2BB" w14:textId="77777777" w:rsidR="000260B1" w:rsidRPr="00533C32" w:rsidRDefault="000260B1" w:rsidP="000260B1">
      <w:pPr>
        <w:pStyle w:val="PL"/>
      </w:pPr>
      <w:r w:rsidRPr="00533C32">
        <w:t xml:space="preserve">        default:</w:t>
      </w:r>
    </w:p>
    <w:p w14:paraId="46F5EF16" w14:textId="77777777" w:rsidR="000260B1" w:rsidRPr="00533C32" w:rsidRDefault="000260B1" w:rsidP="000260B1">
      <w:pPr>
        <w:pStyle w:val="PL"/>
      </w:pPr>
      <w:r w:rsidRPr="00533C32">
        <w:t xml:space="preserve">          description: Unexpected error</w:t>
      </w:r>
    </w:p>
    <w:p w14:paraId="63E20245" w14:textId="77777777" w:rsidR="000260B1" w:rsidRDefault="000260B1" w:rsidP="000260B1">
      <w:pPr>
        <w:pStyle w:val="PL"/>
        <w:rPr>
          <w:lang w:eastAsia="zh-CN"/>
        </w:rPr>
      </w:pPr>
    </w:p>
    <w:p w14:paraId="707E04C1" w14:textId="77777777" w:rsidR="000260B1" w:rsidRPr="00533C32" w:rsidRDefault="000260B1" w:rsidP="000260B1">
      <w:pPr>
        <w:pStyle w:val="PL"/>
      </w:pPr>
      <w:r w:rsidRPr="00533C32">
        <w:t xml:space="preserve">    get:</w:t>
      </w:r>
    </w:p>
    <w:p w14:paraId="2D894B56" w14:textId="77777777" w:rsidR="000260B1" w:rsidRPr="00533C32" w:rsidRDefault="000260B1" w:rsidP="000260B1">
      <w:pPr>
        <w:pStyle w:val="PL"/>
      </w:pPr>
      <w:r w:rsidRPr="00533C32">
        <w:t xml:space="preserve">      summary: Retrieves </w:t>
      </w:r>
      <w:r>
        <w:t>the Roaming Information of the EPC domain</w:t>
      </w:r>
    </w:p>
    <w:p w14:paraId="071BF963" w14:textId="77777777" w:rsidR="000260B1" w:rsidRPr="00533C32" w:rsidRDefault="000260B1" w:rsidP="000260B1">
      <w:pPr>
        <w:pStyle w:val="PL"/>
      </w:pPr>
      <w:r w:rsidRPr="00533C32">
        <w:t xml:space="preserve">      operationId: Query</w:t>
      </w:r>
      <w:r>
        <w:t>RoamingI</w:t>
      </w:r>
      <w:r>
        <w:rPr>
          <w:rFonts w:hint="eastAsia"/>
          <w:lang w:eastAsia="zh-CN"/>
        </w:rPr>
        <w:t>nformation</w:t>
      </w:r>
    </w:p>
    <w:p w14:paraId="573B07F5" w14:textId="77777777" w:rsidR="000260B1" w:rsidRPr="00533C32" w:rsidRDefault="000260B1" w:rsidP="000260B1">
      <w:pPr>
        <w:pStyle w:val="PL"/>
      </w:pPr>
      <w:r w:rsidRPr="00533C32">
        <w:t xml:space="preserve">      tags:</w:t>
      </w:r>
    </w:p>
    <w:p w14:paraId="0EAD164D" w14:textId="77777777" w:rsidR="000260B1" w:rsidRDefault="000260B1" w:rsidP="000260B1">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213D48B7" w14:textId="77777777" w:rsidR="000260B1" w:rsidRDefault="000260B1" w:rsidP="000260B1">
      <w:pPr>
        <w:pStyle w:val="PL"/>
      </w:pPr>
      <w:r>
        <w:t xml:space="preserve">      security:</w:t>
      </w:r>
    </w:p>
    <w:p w14:paraId="471B458F" w14:textId="77777777" w:rsidR="000260B1" w:rsidRDefault="000260B1" w:rsidP="000260B1">
      <w:pPr>
        <w:pStyle w:val="PL"/>
      </w:pPr>
      <w:r>
        <w:t xml:space="preserve">        - {}</w:t>
      </w:r>
    </w:p>
    <w:p w14:paraId="7C4857D0" w14:textId="77777777" w:rsidR="000260B1" w:rsidRDefault="000260B1" w:rsidP="000260B1">
      <w:pPr>
        <w:pStyle w:val="PL"/>
      </w:pPr>
      <w:r>
        <w:t xml:space="preserve">        - oAuth2ClientCredentials:</w:t>
      </w:r>
    </w:p>
    <w:p w14:paraId="7E5DB0BB" w14:textId="77777777" w:rsidR="000260B1" w:rsidRDefault="000260B1" w:rsidP="000260B1">
      <w:pPr>
        <w:pStyle w:val="PL"/>
      </w:pPr>
      <w:r>
        <w:t xml:space="preserve">          - nudr-dr</w:t>
      </w:r>
    </w:p>
    <w:p w14:paraId="6B5204F8" w14:textId="77777777" w:rsidR="000260B1" w:rsidRDefault="000260B1" w:rsidP="000260B1">
      <w:pPr>
        <w:pStyle w:val="PL"/>
      </w:pPr>
      <w:r>
        <w:t xml:space="preserve">        - oAuth2ClientCredentials:</w:t>
      </w:r>
    </w:p>
    <w:p w14:paraId="449594DB" w14:textId="77777777" w:rsidR="000260B1" w:rsidRDefault="000260B1" w:rsidP="000260B1">
      <w:pPr>
        <w:pStyle w:val="PL"/>
      </w:pPr>
      <w:r>
        <w:t xml:space="preserve">          - nudr-dr</w:t>
      </w:r>
    </w:p>
    <w:p w14:paraId="397C6BA7" w14:textId="77777777" w:rsidR="000260B1" w:rsidRPr="00533C32" w:rsidRDefault="000260B1" w:rsidP="000260B1">
      <w:pPr>
        <w:pStyle w:val="PL"/>
        <w:rPr>
          <w:lang w:eastAsia="zh-CN"/>
        </w:rPr>
      </w:pPr>
      <w:r>
        <w:t xml:space="preserve">          - nudr-dr:subscription-data</w:t>
      </w:r>
    </w:p>
    <w:p w14:paraId="753AB431" w14:textId="77777777" w:rsidR="000260B1" w:rsidRPr="00533C32" w:rsidRDefault="000260B1" w:rsidP="000260B1">
      <w:pPr>
        <w:pStyle w:val="PL"/>
      </w:pPr>
      <w:r w:rsidRPr="00533C32">
        <w:t xml:space="preserve">      parameters:</w:t>
      </w:r>
    </w:p>
    <w:p w14:paraId="681FA36D" w14:textId="77777777" w:rsidR="000260B1" w:rsidRPr="00533C32" w:rsidRDefault="000260B1" w:rsidP="000260B1">
      <w:pPr>
        <w:pStyle w:val="PL"/>
      </w:pPr>
      <w:r w:rsidRPr="00533C32">
        <w:t xml:space="preserve">        - name: ueId</w:t>
      </w:r>
    </w:p>
    <w:p w14:paraId="20CD6E88" w14:textId="77777777" w:rsidR="000260B1" w:rsidRPr="00533C32" w:rsidRDefault="000260B1" w:rsidP="000260B1">
      <w:pPr>
        <w:pStyle w:val="PL"/>
      </w:pPr>
      <w:r w:rsidRPr="00533C32">
        <w:t xml:space="preserve">          in: path</w:t>
      </w:r>
    </w:p>
    <w:p w14:paraId="04161A65" w14:textId="77777777" w:rsidR="000260B1" w:rsidRPr="00533C32" w:rsidRDefault="000260B1" w:rsidP="000260B1">
      <w:pPr>
        <w:pStyle w:val="PL"/>
      </w:pPr>
      <w:r w:rsidRPr="00533C32">
        <w:t xml:space="preserve">          description: UE id</w:t>
      </w:r>
    </w:p>
    <w:p w14:paraId="5EFF5700" w14:textId="77777777" w:rsidR="000260B1" w:rsidRPr="00533C32" w:rsidRDefault="000260B1" w:rsidP="000260B1">
      <w:pPr>
        <w:pStyle w:val="PL"/>
      </w:pPr>
      <w:r w:rsidRPr="00533C32">
        <w:t xml:space="preserve">          required: true</w:t>
      </w:r>
    </w:p>
    <w:p w14:paraId="04B991B1" w14:textId="77777777" w:rsidR="000260B1" w:rsidRPr="00533C32" w:rsidRDefault="000260B1" w:rsidP="000260B1">
      <w:pPr>
        <w:pStyle w:val="PL"/>
      </w:pPr>
      <w:r w:rsidRPr="00533C32">
        <w:t xml:space="preserve">          schema:</w:t>
      </w:r>
    </w:p>
    <w:p w14:paraId="5E16DBFC" w14:textId="77777777" w:rsidR="000260B1" w:rsidRPr="00533C32" w:rsidRDefault="000260B1" w:rsidP="000260B1">
      <w:pPr>
        <w:pStyle w:val="PL"/>
        <w:rPr>
          <w:lang w:eastAsia="zh-CN"/>
        </w:rPr>
      </w:pPr>
      <w:r w:rsidRPr="00533C32">
        <w:t xml:space="preserve">            $ref: 'TS29571_CommonData.yaml#/components/schemas/VarUeId'</w:t>
      </w:r>
    </w:p>
    <w:p w14:paraId="2E024497" w14:textId="77777777" w:rsidR="000260B1" w:rsidRPr="00533C32" w:rsidRDefault="000260B1" w:rsidP="000260B1">
      <w:pPr>
        <w:pStyle w:val="PL"/>
      </w:pPr>
      <w:r w:rsidRPr="00533C32">
        <w:t xml:space="preserve">      responses:</w:t>
      </w:r>
    </w:p>
    <w:p w14:paraId="280E19DE" w14:textId="77777777" w:rsidR="000260B1" w:rsidRPr="00533C32" w:rsidRDefault="000260B1" w:rsidP="000260B1">
      <w:pPr>
        <w:pStyle w:val="PL"/>
      </w:pPr>
      <w:r w:rsidRPr="00533C32">
        <w:t xml:space="preserve">        '200':</w:t>
      </w:r>
    </w:p>
    <w:p w14:paraId="4003184A" w14:textId="77777777" w:rsidR="000260B1" w:rsidRPr="00533C32" w:rsidRDefault="000260B1" w:rsidP="000260B1">
      <w:pPr>
        <w:pStyle w:val="PL"/>
      </w:pPr>
      <w:r w:rsidRPr="00533C32">
        <w:t xml:space="preserve">          description: Expected response to a valid request</w:t>
      </w:r>
    </w:p>
    <w:p w14:paraId="51C7A307" w14:textId="77777777" w:rsidR="000260B1" w:rsidRPr="00533C32" w:rsidRDefault="000260B1" w:rsidP="000260B1">
      <w:pPr>
        <w:pStyle w:val="PL"/>
      </w:pPr>
      <w:r w:rsidRPr="00533C32">
        <w:t xml:space="preserve">          content:</w:t>
      </w:r>
    </w:p>
    <w:p w14:paraId="72C61CB4" w14:textId="77777777" w:rsidR="000260B1" w:rsidRPr="00533C32" w:rsidRDefault="000260B1" w:rsidP="000260B1">
      <w:pPr>
        <w:pStyle w:val="PL"/>
      </w:pPr>
      <w:r w:rsidRPr="00533C32">
        <w:t xml:space="preserve">            application/json:</w:t>
      </w:r>
    </w:p>
    <w:p w14:paraId="35482B70" w14:textId="77777777" w:rsidR="000260B1" w:rsidRPr="00533C32" w:rsidRDefault="000260B1" w:rsidP="000260B1">
      <w:pPr>
        <w:pStyle w:val="PL"/>
      </w:pPr>
      <w:r w:rsidRPr="00533C32">
        <w:t xml:space="preserve">              schema:</w:t>
      </w:r>
    </w:p>
    <w:p w14:paraId="2CB73FE1" w14:textId="77777777" w:rsidR="000260B1" w:rsidRPr="00533C32" w:rsidRDefault="000260B1" w:rsidP="000260B1">
      <w:pPr>
        <w:pStyle w:val="PL"/>
      </w:pPr>
      <w:r w:rsidRPr="00533C32">
        <w:t xml:space="preserve">                </w:t>
      </w:r>
      <w:r>
        <w:t>$ref: '</w:t>
      </w:r>
      <w:r w:rsidRPr="00533C32">
        <w:t>TS29503_Nudm_UECM.yaml</w:t>
      </w:r>
      <w:r>
        <w:t>#/components/schemas/RoamingInfo</w:t>
      </w:r>
      <w:r>
        <w:rPr>
          <w:rFonts w:hint="eastAsia"/>
          <w:lang w:eastAsia="zh-CN"/>
        </w:rPr>
        <w:t>Update</w:t>
      </w:r>
      <w:r>
        <w:t>'</w:t>
      </w:r>
    </w:p>
    <w:p w14:paraId="0D1A6C90" w14:textId="77777777" w:rsidR="000260B1" w:rsidRDefault="000260B1" w:rsidP="000260B1">
      <w:pPr>
        <w:pStyle w:val="PL"/>
        <w:rPr>
          <w:lang w:eastAsia="zh-CN"/>
        </w:rPr>
      </w:pPr>
      <w:r w:rsidRPr="00533C32">
        <w:t xml:space="preserve">        default:</w:t>
      </w:r>
    </w:p>
    <w:p w14:paraId="49C3914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EA916C6" w14:textId="77777777" w:rsidR="000260B1" w:rsidRDefault="000260B1" w:rsidP="000260B1">
      <w:pPr>
        <w:pStyle w:val="PL"/>
        <w:rPr>
          <w:lang w:eastAsia="zh-CN"/>
        </w:rPr>
      </w:pPr>
    </w:p>
    <w:p w14:paraId="67DB9CCB" w14:textId="77777777" w:rsidR="000260B1" w:rsidRPr="00533C32" w:rsidRDefault="000260B1" w:rsidP="000260B1">
      <w:pPr>
        <w:pStyle w:val="PL"/>
      </w:pPr>
      <w:r w:rsidRPr="00533C32">
        <w:t xml:space="preserve">  /subscri</w:t>
      </w:r>
      <w:r w:rsidRPr="00533C32">
        <w:rPr>
          <w:lang w:eastAsia="zh-CN"/>
        </w:rPr>
        <w:t>ption</w:t>
      </w:r>
      <w:r w:rsidRPr="00533C32">
        <w:t>-data/{ueId}/context-data/</w:t>
      </w:r>
      <w:r w:rsidRPr="00B06F7A">
        <w:t>pei-</w:t>
      </w:r>
      <w:r>
        <w:t>info</w:t>
      </w:r>
      <w:r w:rsidRPr="00533C32">
        <w:t>:</w:t>
      </w:r>
    </w:p>
    <w:p w14:paraId="6F1B031E" w14:textId="77777777" w:rsidR="000260B1" w:rsidRPr="00533C32" w:rsidRDefault="000260B1" w:rsidP="000260B1">
      <w:pPr>
        <w:pStyle w:val="PL"/>
      </w:pPr>
      <w:r w:rsidRPr="00533C32">
        <w:t xml:space="preserve">    put:</w:t>
      </w:r>
    </w:p>
    <w:p w14:paraId="7A537AE6" w14:textId="77777777" w:rsidR="000260B1" w:rsidRPr="00533C32" w:rsidRDefault="000260B1" w:rsidP="000260B1">
      <w:pPr>
        <w:pStyle w:val="PL"/>
      </w:pPr>
      <w:r w:rsidRPr="00533C32">
        <w:t xml:space="preserve">      summary: </w:t>
      </w:r>
      <w:r>
        <w:t>Update the PEI Information of the 5GC/EPC domains</w:t>
      </w:r>
    </w:p>
    <w:p w14:paraId="6F9EC40F" w14:textId="77777777" w:rsidR="000260B1" w:rsidRPr="00533C32" w:rsidRDefault="000260B1" w:rsidP="000260B1">
      <w:pPr>
        <w:pStyle w:val="PL"/>
      </w:pPr>
      <w:r w:rsidRPr="00533C32">
        <w:t xml:space="preserve">      operationId: </w:t>
      </w:r>
      <w:r>
        <w:t>CreateOrUpdatePeiInformation</w:t>
      </w:r>
    </w:p>
    <w:p w14:paraId="38D4730E" w14:textId="77777777" w:rsidR="000260B1" w:rsidRPr="00533C32" w:rsidRDefault="000260B1" w:rsidP="000260B1">
      <w:pPr>
        <w:pStyle w:val="PL"/>
      </w:pPr>
      <w:r w:rsidRPr="00533C32">
        <w:t xml:space="preserve">      tags:</w:t>
      </w:r>
    </w:p>
    <w:p w14:paraId="494EA073" w14:textId="77777777" w:rsidR="000260B1" w:rsidRDefault="000260B1" w:rsidP="000260B1">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686E36BD" w14:textId="77777777" w:rsidR="000260B1" w:rsidRDefault="000260B1" w:rsidP="000260B1">
      <w:pPr>
        <w:pStyle w:val="PL"/>
      </w:pPr>
      <w:r>
        <w:t xml:space="preserve">      security:</w:t>
      </w:r>
    </w:p>
    <w:p w14:paraId="6736DE21" w14:textId="77777777" w:rsidR="000260B1" w:rsidRDefault="000260B1" w:rsidP="000260B1">
      <w:pPr>
        <w:pStyle w:val="PL"/>
      </w:pPr>
      <w:r>
        <w:t xml:space="preserve">        - {}</w:t>
      </w:r>
    </w:p>
    <w:p w14:paraId="3EF4804A" w14:textId="77777777" w:rsidR="000260B1" w:rsidRDefault="000260B1" w:rsidP="000260B1">
      <w:pPr>
        <w:pStyle w:val="PL"/>
      </w:pPr>
      <w:r>
        <w:t xml:space="preserve">        - oAuth2ClientCredentials:</w:t>
      </w:r>
    </w:p>
    <w:p w14:paraId="44EA6ABA" w14:textId="77777777" w:rsidR="000260B1" w:rsidRDefault="000260B1" w:rsidP="000260B1">
      <w:pPr>
        <w:pStyle w:val="PL"/>
      </w:pPr>
      <w:r>
        <w:t xml:space="preserve">          - nudr-dr</w:t>
      </w:r>
    </w:p>
    <w:p w14:paraId="700D4539" w14:textId="77777777" w:rsidR="000260B1" w:rsidRDefault="000260B1" w:rsidP="000260B1">
      <w:pPr>
        <w:pStyle w:val="PL"/>
      </w:pPr>
      <w:r>
        <w:t xml:space="preserve">        - oAuth2ClientCredentials:</w:t>
      </w:r>
    </w:p>
    <w:p w14:paraId="48258BE0" w14:textId="77777777" w:rsidR="000260B1" w:rsidRDefault="000260B1" w:rsidP="000260B1">
      <w:pPr>
        <w:pStyle w:val="PL"/>
      </w:pPr>
      <w:r>
        <w:t xml:space="preserve">          - nudr-dr</w:t>
      </w:r>
    </w:p>
    <w:p w14:paraId="6373E711" w14:textId="77777777" w:rsidR="000260B1" w:rsidRPr="00533C32" w:rsidRDefault="000260B1" w:rsidP="000260B1">
      <w:pPr>
        <w:pStyle w:val="PL"/>
        <w:rPr>
          <w:lang w:eastAsia="zh-CN"/>
        </w:rPr>
      </w:pPr>
      <w:r>
        <w:t xml:space="preserve">          - nudr-dr:subscription-data</w:t>
      </w:r>
    </w:p>
    <w:p w14:paraId="70745715" w14:textId="77777777" w:rsidR="000260B1" w:rsidRPr="00533C32" w:rsidRDefault="000260B1" w:rsidP="000260B1">
      <w:pPr>
        <w:pStyle w:val="PL"/>
      </w:pPr>
      <w:r w:rsidRPr="00533C32">
        <w:t xml:space="preserve">      parameters:</w:t>
      </w:r>
    </w:p>
    <w:p w14:paraId="3A3DADA6" w14:textId="77777777" w:rsidR="000260B1" w:rsidRPr="00533C32" w:rsidRDefault="000260B1" w:rsidP="000260B1">
      <w:pPr>
        <w:pStyle w:val="PL"/>
      </w:pPr>
      <w:r w:rsidRPr="00533C32">
        <w:t xml:space="preserve">        - name: ueId</w:t>
      </w:r>
    </w:p>
    <w:p w14:paraId="6B3B9E3B" w14:textId="77777777" w:rsidR="000260B1" w:rsidRPr="00533C32" w:rsidRDefault="000260B1" w:rsidP="000260B1">
      <w:pPr>
        <w:pStyle w:val="PL"/>
      </w:pPr>
      <w:r w:rsidRPr="00533C32">
        <w:t xml:space="preserve">          in: path</w:t>
      </w:r>
    </w:p>
    <w:p w14:paraId="693230F9" w14:textId="77777777" w:rsidR="000260B1" w:rsidRPr="00533C32" w:rsidRDefault="000260B1" w:rsidP="000260B1">
      <w:pPr>
        <w:pStyle w:val="PL"/>
      </w:pPr>
      <w:r w:rsidRPr="00533C32">
        <w:t xml:space="preserve">          description: UE id</w:t>
      </w:r>
    </w:p>
    <w:p w14:paraId="458D9DE5" w14:textId="77777777" w:rsidR="000260B1" w:rsidRPr="00533C32" w:rsidRDefault="000260B1" w:rsidP="000260B1">
      <w:pPr>
        <w:pStyle w:val="PL"/>
      </w:pPr>
      <w:r w:rsidRPr="00533C32">
        <w:t xml:space="preserve">          required: true</w:t>
      </w:r>
    </w:p>
    <w:p w14:paraId="64EF2112" w14:textId="77777777" w:rsidR="000260B1" w:rsidRPr="00533C32" w:rsidRDefault="000260B1" w:rsidP="000260B1">
      <w:pPr>
        <w:pStyle w:val="PL"/>
      </w:pPr>
      <w:r w:rsidRPr="00533C32">
        <w:t xml:space="preserve">          schema:</w:t>
      </w:r>
    </w:p>
    <w:p w14:paraId="44D4A94C" w14:textId="77777777" w:rsidR="000260B1" w:rsidRPr="00533C32" w:rsidRDefault="000260B1" w:rsidP="000260B1">
      <w:pPr>
        <w:pStyle w:val="PL"/>
      </w:pPr>
      <w:r w:rsidRPr="00533C32">
        <w:t xml:space="preserve">            $ref: 'TS29571_CommonData.yaml#/components/schemas/VarUeId'</w:t>
      </w:r>
    </w:p>
    <w:p w14:paraId="2D6FA8D2" w14:textId="77777777" w:rsidR="000260B1" w:rsidRPr="00533C32" w:rsidRDefault="000260B1" w:rsidP="000260B1">
      <w:pPr>
        <w:pStyle w:val="PL"/>
      </w:pPr>
      <w:r w:rsidRPr="00533C32">
        <w:t xml:space="preserve">      requestBody:</w:t>
      </w:r>
    </w:p>
    <w:p w14:paraId="2FAC3C75" w14:textId="77777777" w:rsidR="000260B1" w:rsidRPr="00533C32" w:rsidRDefault="000260B1" w:rsidP="000260B1">
      <w:pPr>
        <w:pStyle w:val="PL"/>
      </w:pPr>
      <w:r w:rsidRPr="00533C32">
        <w:t xml:space="preserve">        content:</w:t>
      </w:r>
    </w:p>
    <w:p w14:paraId="7D9828DF" w14:textId="77777777" w:rsidR="000260B1" w:rsidRPr="00533C32" w:rsidRDefault="000260B1" w:rsidP="000260B1">
      <w:pPr>
        <w:pStyle w:val="PL"/>
      </w:pPr>
      <w:r w:rsidRPr="00533C32">
        <w:t xml:space="preserve">          application/json:</w:t>
      </w:r>
    </w:p>
    <w:p w14:paraId="5164E115" w14:textId="77777777" w:rsidR="000260B1" w:rsidRDefault="000260B1" w:rsidP="000260B1">
      <w:pPr>
        <w:pStyle w:val="PL"/>
      </w:pPr>
      <w:r w:rsidRPr="00533C32">
        <w:t xml:space="preserve">            schema:</w:t>
      </w:r>
    </w:p>
    <w:p w14:paraId="261BB607" w14:textId="77777777" w:rsidR="000260B1" w:rsidRPr="00533C32" w:rsidRDefault="000260B1" w:rsidP="000260B1">
      <w:pPr>
        <w:pStyle w:val="PL"/>
        <w:outlineLvl w:val="0"/>
      </w:pPr>
      <w:r w:rsidRPr="00533C32">
        <w:t xml:space="preserve">              </w:t>
      </w:r>
      <w:r>
        <w:t>$ref: '</w:t>
      </w:r>
      <w:r w:rsidRPr="00533C32">
        <w:t>TS29503_Nudm_UECM.yaml</w:t>
      </w:r>
      <w:r>
        <w:t>#/components/schemas/</w:t>
      </w:r>
      <w:r w:rsidRPr="004D1F20">
        <w:rPr>
          <w:lang w:eastAsia="zh-CN"/>
        </w:rPr>
        <w:t>PeiUpdateInfo</w:t>
      </w:r>
      <w:r>
        <w:t>'</w:t>
      </w:r>
    </w:p>
    <w:p w14:paraId="1022E464" w14:textId="77777777" w:rsidR="000260B1" w:rsidRPr="00533C32" w:rsidRDefault="000260B1" w:rsidP="000260B1">
      <w:pPr>
        <w:pStyle w:val="PL"/>
      </w:pPr>
      <w:r>
        <w:t xml:space="preserve">        </w:t>
      </w:r>
      <w:r w:rsidRPr="003722F2">
        <w:t>required: true</w:t>
      </w:r>
    </w:p>
    <w:p w14:paraId="25A08C7F" w14:textId="77777777" w:rsidR="000260B1" w:rsidRDefault="000260B1" w:rsidP="000260B1">
      <w:pPr>
        <w:pStyle w:val="PL"/>
      </w:pPr>
      <w:r w:rsidRPr="00533C32">
        <w:t xml:space="preserve">      responses:</w:t>
      </w:r>
    </w:p>
    <w:p w14:paraId="1B3AB882" w14:textId="77777777" w:rsidR="000260B1" w:rsidRDefault="000260B1" w:rsidP="000260B1">
      <w:pPr>
        <w:pStyle w:val="PL"/>
      </w:pPr>
      <w:r>
        <w:t xml:space="preserve">        '201':</w:t>
      </w:r>
    </w:p>
    <w:p w14:paraId="36C51AEF" w14:textId="77777777" w:rsidR="000260B1" w:rsidRDefault="000260B1" w:rsidP="000260B1">
      <w:pPr>
        <w:pStyle w:val="PL"/>
      </w:pPr>
      <w:r>
        <w:t xml:space="preserve">          description: Created</w:t>
      </w:r>
    </w:p>
    <w:p w14:paraId="42A71625" w14:textId="77777777" w:rsidR="000260B1" w:rsidRDefault="000260B1" w:rsidP="000260B1">
      <w:pPr>
        <w:pStyle w:val="PL"/>
      </w:pPr>
      <w:r>
        <w:t xml:space="preserve">          content:</w:t>
      </w:r>
    </w:p>
    <w:p w14:paraId="1F0962AF" w14:textId="77777777" w:rsidR="000260B1" w:rsidRDefault="000260B1" w:rsidP="000260B1">
      <w:pPr>
        <w:pStyle w:val="PL"/>
      </w:pPr>
      <w:r>
        <w:t xml:space="preserve">            application/json:</w:t>
      </w:r>
    </w:p>
    <w:p w14:paraId="461B93DD" w14:textId="77777777" w:rsidR="000260B1" w:rsidRDefault="000260B1" w:rsidP="000260B1">
      <w:pPr>
        <w:pStyle w:val="PL"/>
      </w:pPr>
      <w:r>
        <w:t xml:space="preserve">              schema:</w:t>
      </w:r>
    </w:p>
    <w:p w14:paraId="2B045948" w14:textId="77777777" w:rsidR="000260B1" w:rsidRDefault="000260B1" w:rsidP="000260B1">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60E1EA62" w14:textId="77777777" w:rsidR="000260B1" w:rsidRDefault="000260B1" w:rsidP="000260B1">
      <w:pPr>
        <w:pStyle w:val="PL"/>
      </w:pPr>
      <w:r>
        <w:t xml:space="preserve">          headers:</w:t>
      </w:r>
    </w:p>
    <w:p w14:paraId="55E99987" w14:textId="77777777" w:rsidR="000260B1" w:rsidRDefault="000260B1" w:rsidP="000260B1">
      <w:pPr>
        <w:pStyle w:val="PL"/>
      </w:pPr>
      <w:r>
        <w:t xml:space="preserve">            Location:</w:t>
      </w:r>
    </w:p>
    <w:p w14:paraId="7DB3A768" w14:textId="77777777" w:rsidR="000260B1" w:rsidRDefault="000260B1" w:rsidP="000260B1">
      <w:pPr>
        <w:pStyle w:val="PL"/>
      </w:pPr>
      <w:r>
        <w:t xml:space="preserve">              description: 'Contains the URI of the newly created resource, according to the structure: {apiRoot}/nudr-dr/&lt;apiVersion&gt;/subscription-data/{ueId}/context-data/</w:t>
      </w:r>
      <w:r w:rsidRPr="00B06F7A">
        <w:t>pei-</w:t>
      </w:r>
      <w:r>
        <w:t>info'</w:t>
      </w:r>
    </w:p>
    <w:p w14:paraId="702A390A" w14:textId="77777777" w:rsidR="000260B1" w:rsidRDefault="000260B1" w:rsidP="000260B1">
      <w:pPr>
        <w:pStyle w:val="PL"/>
      </w:pPr>
      <w:r>
        <w:t xml:space="preserve">              required: true</w:t>
      </w:r>
    </w:p>
    <w:p w14:paraId="1EDB2301" w14:textId="77777777" w:rsidR="000260B1" w:rsidRDefault="000260B1" w:rsidP="000260B1">
      <w:pPr>
        <w:pStyle w:val="PL"/>
      </w:pPr>
      <w:r>
        <w:lastRenderedPageBreak/>
        <w:t xml:space="preserve">              schema:</w:t>
      </w:r>
    </w:p>
    <w:p w14:paraId="57DAA644" w14:textId="77777777" w:rsidR="000260B1" w:rsidRPr="00533C32" w:rsidRDefault="000260B1" w:rsidP="000260B1">
      <w:pPr>
        <w:pStyle w:val="PL"/>
      </w:pPr>
      <w:r>
        <w:t xml:space="preserve">                type: string</w:t>
      </w:r>
    </w:p>
    <w:p w14:paraId="7A2974C9" w14:textId="77777777" w:rsidR="000260B1" w:rsidRPr="00533C32" w:rsidRDefault="000260B1" w:rsidP="000260B1">
      <w:pPr>
        <w:pStyle w:val="PL"/>
      </w:pPr>
      <w:r w:rsidRPr="00533C32">
        <w:t xml:space="preserve">        '204':</w:t>
      </w:r>
    </w:p>
    <w:p w14:paraId="23724D6A" w14:textId="77777777" w:rsidR="000260B1" w:rsidRPr="00533C32" w:rsidRDefault="000260B1" w:rsidP="000260B1">
      <w:pPr>
        <w:pStyle w:val="PL"/>
      </w:pPr>
      <w:r w:rsidRPr="00533C32">
        <w:t xml:space="preserve">          description: Upon success, an empty response body shall be returned</w:t>
      </w:r>
    </w:p>
    <w:p w14:paraId="7310A1DD" w14:textId="77777777" w:rsidR="000260B1" w:rsidRPr="00533C32" w:rsidRDefault="000260B1" w:rsidP="000260B1">
      <w:pPr>
        <w:pStyle w:val="PL"/>
      </w:pPr>
      <w:r w:rsidRPr="00533C32">
        <w:t xml:space="preserve">        default:</w:t>
      </w:r>
    </w:p>
    <w:p w14:paraId="601E8AA1" w14:textId="77777777" w:rsidR="000260B1" w:rsidRPr="00533C32" w:rsidRDefault="000260B1" w:rsidP="000260B1">
      <w:pPr>
        <w:pStyle w:val="PL"/>
      </w:pPr>
      <w:r w:rsidRPr="00533C32">
        <w:t xml:space="preserve">          description: Unexpected error</w:t>
      </w:r>
    </w:p>
    <w:p w14:paraId="0EB91955" w14:textId="77777777" w:rsidR="000260B1" w:rsidRDefault="000260B1" w:rsidP="000260B1">
      <w:pPr>
        <w:pStyle w:val="PL"/>
        <w:rPr>
          <w:lang w:eastAsia="zh-CN"/>
        </w:rPr>
      </w:pPr>
    </w:p>
    <w:p w14:paraId="6E0D995C" w14:textId="77777777" w:rsidR="000260B1" w:rsidRPr="00533C32" w:rsidRDefault="000260B1" w:rsidP="000260B1">
      <w:pPr>
        <w:pStyle w:val="PL"/>
      </w:pPr>
      <w:r w:rsidRPr="00533C32">
        <w:t xml:space="preserve">    get:</w:t>
      </w:r>
    </w:p>
    <w:p w14:paraId="1AC14334" w14:textId="77777777" w:rsidR="000260B1" w:rsidRPr="00533C32" w:rsidRDefault="000260B1" w:rsidP="000260B1">
      <w:pPr>
        <w:pStyle w:val="PL"/>
      </w:pPr>
      <w:r w:rsidRPr="00533C32">
        <w:t xml:space="preserve">      summary: Retrieves </w:t>
      </w:r>
      <w:r>
        <w:t>the PEI Information of the 5GC/EPC domains</w:t>
      </w:r>
    </w:p>
    <w:p w14:paraId="033BE136" w14:textId="77777777" w:rsidR="000260B1" w:rsidRPr="00533C32" w:rsidRDefault="000260B1" w:rsidP="000260B1">
      <w:pPr>
        <w:pStyle w:val="PL"/>
      </w:pPr>
      <w:r w:rsidRPr="00533C32">
        <w:t xml:space="preserve">      operationId: Query</w:t>
      </w:r>
      <w:r>
        <w:t>PeiI</w:t>
      </w:r>
      <w:r>
        <w:rPr>
          <w:rFonts w:hint="eastAsia"/>
          <w:lang w:eastAsia="zh-CN"/>
        </w:rPr>
        <w:t>nformation</w:t>
      </w:r>
    </w:p>
    <w:p w14:paraId="2B3B7463" w14:textId="77777777" w:rsidR="000260B1" w:rsidRPr="00533C32" w:rsidRDefault="000260B1" w:rsidP="000260B1">
      <w:pPr>
        <w:pStyle w:val="PL"/>
      </w:pPr>
      <w:r w:rsidRPr="00533C32">
        <w:t xml:space="preserve">      tags:</w:t>
      </w:r>
    </w:p>
    <w:p w14:paraId="22ECD468" w14:textId="77777777" w:rsidR="000260B1" w:rsidRDefault="000260B1" w:rsidP="000260B1">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29D6D79" w14:textId="77777777" w:rsidR="000260B1" w:rsidRDefault="000260B1" w:rsidP="000260B1">
      <w:pPr>
        <w:pStyle w:val="PL"/>
      </w:pPr>
      <w:r>
        <w:t xml:space="preserve">      security:</w:t>
      </w:r>
    </w:p>
    <w:p w14:paraId="1C7DB70A" w14:textId="77777777" w:rsidR="000260B1" w:rsidRDefault="000260B1" w:rsidP="000260B1">
      <w:pPr>
        <w:pStyle w:val="PL"/>
      </w:pPr>
      <w:r>
        <w:t xml:space="preserve">        - {}</w:t>
      </w:r>
    </w:p>
    <w:p w14:paraId="1DE3CCAF" w14:textId="77777777" w:rsidR="000260B1" w:rsidRDefault="000260B1" w:rsidP="000260B1">
      <w:pPr>
        <w:pStyle w:val="PL"/>
      </w:pPr>
      <w:r>
        <w:t xml:space="preserve">        - oAuth2ClientCredentials:</w:t>
      </w:r>
    </w:p>
    <w:p w14:paraId="47300514" w14:textId="77777777" w:rsidR="000260B1" w:rsidRDefault="000260B1" w:rsidP="000260B1">
      <w:pPr>
        <w:pStyle w:val="PL"/>
      </w:pPr>
      <w:r>
        <w:t xml:space="preserve">          - nudr-dr</w:t>
      </w:r>
    </w:p>
    <w:p w14:paraId="183FB040" w14:textId="77777777" w:rsidR="000260B1" w:rsidRDefault="000260B1" w:rsidP="000260B1">
      <w:pPr>
        <w:pStyle w:val="PL"/>
      </w:pPr>
      <w:r>
        <w:t xml:space="preserve">        - oAuth2ClientCredentials:</w:t>
      </w:r>
    </w:p>
    <w:p w14:paraId="5E5954E0" w14:textId="77777777" w:rsidR="000260B1" w:rsidRDefault="000260B1" w:rsidP="000260B1">
      <w:pPr>
        <w:pStyle w:val="PL"/>
      </w:pPr>
      <w:r>
        <w:t xml:space="preserve">          - nudr-dr</w:t>
      </w:r>
    </w:p>
    <w:p w14:paraId="2419F61C" w14:textId="77777777" w:rsidR="000260B1" w:rsidRPr="00533C32" w:rsidRDefault="000260B1" w:rsidP="000260B1">
      <w:pPr>
        <w:pStyle w:val="PL"/>
        <w:rPr>
          <w:lang w:eastAsia="zh-CN"/>
        </w:rPr>
      </w:pPr>
      <w:r>
        <w:t xml:space="preserve">          - nudr-dr:subscription-data</w:t>
      </w:r>
    </w:p>
    <w:p w14:paraId="130356C2" w14:textId="77777777" w:rsidR="000260B1" w:rsidRPr="00533C32" w:rsidRDefault="000260B1" w:rsidP="000260B1">
      <w:pPr>
        <w:pStyle w:val="PL"/>
      </w:pPr>
      <w:r w:rsidRPr="00533C32">
        <w:t xml:space="preserve">      parameters:</w:t>
      </w:r>
    </w:p>
    <w:p w14:paraId="02240801" w14:textId="77777777" w:rsidR="000260B1" w:rsidRPr="00533C32" w:rsidRDefault="000260B1" w:rsidP="000260B1">
      <w:pPr>
        <w:pStyle w:val="PL"/>
      </w:pPr>
      <w:r w:rsidRPr="00533C32">
        <w:t xml:space="preserve">        - name: ueId</w:t>
      </w:r>
    </w:p>
    <w:p w14:paraId="3B53B254" w14:textId="77777777" w:rsidR="000260B1" w:rsidRPr="00533C32" w:rsidRDefault="000260B1" w:rsidP="000260B1">
      <w:pPr>
        <w:pStyle w:val="PL"/>
      </w:pPr>
      <w:r w:rsidRPr="00533C32">
        <w:t xml:space="preserve">          in: path</w:t>
      </w:r>
    </w:p>
    <w:p w14:paraId="14ED218E" w14:textId="77777777" w:rsidR="000260B1" w:rsidRPr="00533C32" w:rsidRDefault="000260B1" w:rsidP="000260B1">
      <w:pPr>
        <w:pStyle w:val="PL"/>
      </w:pPr>
      <w:r w:rsidRPr="00533C32">
        <w:t xml:space="preserve">          description: UE id</w:t>
      </w:r>
    </w:p>
    <w:p w14:paraId="682CF151" w14:textId="77777777" w:rsidR="000260B1" w:rsidRPr="00533C32" w:rsidRDefault="000260B1" w:rsidP="000260B1">
      <w:pPr>
        <w:pStyle w:val="PL"/>
      </w:pPr>
      <w:r w:rsidRPr="00533C32">
        <w:t xml:space="preserve">          required: true</w:t>
      </w:r>
    </w:p>
    <w:p w14:paraId="1F329B20" w14:textId="77777777" w:rsidR="000260B1" w:rsidRPr="00533C32" w:rsidRDefault="000260B1" w:rsidP="000260B1">
      <w:pPr>
        <w:pStyle w:val="PL"/>
      </w:pPr>
      <w:r w:rsidRPr="00533C32">
        <w:t xml:space="preserve">          schema:</w:t>
      </w:r>
    </w:p>
    <w:p w14:paraId="7375E746" w14:textId="77777777" w:rsidR="000260B1" w:rsidRPr="00533C32" w:rsidRDefault="000260B1" w:rsidP="000260B1">
      <w:pPr>
        <w:pStyle w:val="PL"/>
        <w:rPr>
          <w:lang w:eastAsia="zh-CN"/>
        </w:rPr>
      </w:pPr>
      <w:r w:rsidRPr="00533C32">
        <w:t xml:space="preserve">            $ref: 'TS29571_CommonData.yaml#/components/schemas/VarUeId'</w:t>
      </w:r>
    </w:p>
    <w:p w14:paraId="0D3661AB" w14:textId="77777777" w:rsidR="000260B1" w:rsidRPr="00533C32" w:rsidRDefault="000260B1" w:rsidP="000260B1">
      <w:pPr>
        <w:pStyle w:val="PL"/>
      </w:pPr>
      <w:r w:rsidRPr="00533C32">
        <w:t xml:space="preserve">      responses:</w:t>
      </w:r>
    </w:p>
    <w:p w14:paraId="7A4D8CB3" w14:textId="77777777" w:rsidR="000260B1" w:rsidRPr="00533C32" w:rsidRDefault="000260B1" w:rsidP="000260B1">
      <w:pPr>
        <w:pStyle w:val="PL"/>
      </w:pPr>
      <w:r w:rsidRPr="00533C32">
        <w:t xml:space="preserve">        '200':</w:t>
      </w:r>
    </w:p>
    <w:p w14:paraId="0C1B95FB" w14:textId="77777777" w:rsidR="000260B1" w:rsidRPr="00533C32" w:rsidRDefault="000260B1" w:rsidP="000260B1">
      <w:pPr>
        <w:pStyle w:val="PL"/>
      </w:pPr>
      <w:r w:rsidRPr="00533C32">
        <w:t xml:space="preserve">          description: Expected response to a valid request</w:t>
      </w:r>
    </w:p>
    <w:p w14:paraId="195587D7" w14:textId="77777777" w:rsidR="000260B1" w:rsidRPr="00533C32" w:rsidRDefault="000260B1" w:rsidP="000260B1">
      <w:pPr>
        <w:pStyle w:val="PL"/>
      </w:pPr>
      <w:r w:rsidRPr="00533C32">
        <w:t xml:space="preserve">          content:</w:t>
      </w:r>
    </w:p>
    <w:p w14:paraId="01490BCA" w14:textId="77777777" w:rsidR="000260B1" w:rsidRPr="00533C32" w:rsidRDefault="000260B1" w:rsidP="000260B1">
      <w:pPr>
        <w:pStyle w:val="PL"/>
      </w:pPr>
      <w:r w:rsidRPr="00533C32">
        <w:t xml:space="preserve">            application/json:</w:t>
      </w:r>
    </w:p>
    <w:p w14:paraId="6A55FF33" w14:textId="77777777" w:rsidR="000260B1" w:rsidRDefault="000260B1" w:rsidP="000260B1">
      <w:pPr>
        <w:pStyle w:val="PL"/>
      </w:pPr>
      <w:r w:rsidRPr="00533C32">
        <w:t xml:space="preserve">              schema:</w:t>
      </w:r>
    </w:p>
    <w:p w14:paraId="002C37ED" w14:textId="77777777" w:rsidR="000260B1" w:rsidRPr="00533C32" w:rsidRDefault="000260B1" w:rsidP="000260B1">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3B6A295C" w14:textId="77777777" w:rsidR="000260B1" w:rsidRDefault="000260B1" w:rsidP="000260B1">
      <w:pPr>
        <w:pStyle w:val="PL"/>
        <w:rPr>
          <w:lang w:eastAsia="zh-CN"/>
        </w:rPr>
      </w:pPr>
      <w:r w:rsidRPr="00533C32">
        <w:t xml:space="preserve">        default:</w:t>
      </w:r>
    </w:p>
    <w:p w14:paraId="72C172FB"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0264F721" w14:textId="77777777" w:rsidR="000260B1" w:rsidRDefault="000260B1" w:rsidP="000260B1">
      <w:pPr>
        <w:pStyle w:val="PL"/>
        <w:rPr>
          <w:lang w:eastAsia="zh-CN"/>
        </w:rPr>
      </w:pPr>
    </w:p>
    <w:p w14:paraId="76696ED9" w14:textId="77777777" w:rsidR="000260B1" w:rsidRPr="00533C32" w:rsidRDefault="000260B1" w:rsidP="000260B1">
      <w:pPr>
        <w:pStyle w:val="PL"/>
      </w:pPr>
      <w:r w:rsidRPr="00533C32">
        <w:t xml:space="preserve">  /subscription-data/group-data/{ueGroupId}/ee-subscriptions/{subsId}</w:t>
      </w:r>
      <w:r>
        <w:t>/</w:t>
      </w:r>
      <w:r w:rsidRPr="00533C32">
        <w:t>amf-subscriptions:</w:t>
      </w:r>
    </w:p>
    <w:p w14:paraId="45CE6E13" w14:textId="77777777" w:rsidR="000260B1" w:rsidRPr="00533C32" w:rsidRDefault="000260B1" w:rsidP="000260B1">
      <w:pPr>
        <w:pStyle w:val="PL"/>
      </w:pPr>
      <w:r w:rsidRPr="00533C32">
        <w:t xml:space="preserve">    put:</w:t>
      </w:r>
    </w:p>
    <w:p w14:paraId="1B61A765" w14:textId="77777777" w:rsidR="000260B1" w:rsidRPr="00533C32" w:rsidRDefault="000260B1" w:rsidP="000260B1">
      <w:pPr>
        <w:pStyle w:val="PL"/>
      </w:pPr>
      <w:r w:rsidRPr="00533C32">
        <w:t xml:space="preserve">      summary: Create AmfSubscriptions for a </w:t>
      </w:r>
      <w:r>
        <w:t xml:space="preserve">group of </w:t>
      </w:r>
      <w:r w:rsidRPr="00533C32">
        <w:t>UE</w:t>
      </w:r>
      <w:r>
        <w:t>s or any UE</w:t>
      </w:r>
    </w:p>
    <w:p w14:paraId="0C5F9507" w14:textId="77777777" w:rsidR="000260B1" w:rsidRPr="00533C32" w:rsidRDefault="000260B1" w:rsidP="000260B1">
      <w:pPr>
        <w:pStyle w:val="PL"/>
      </w:pPr>
      <w:r w:rsidRPr="00533C32">
        <w:t xml:space="preserve">      operationId: CreateA</w:t>
      </w:r>
      <w:r>
        <w:t>mfGroup</w:t>
      </w:r>
      <w:r w:rsidRPr="00533C32">
        <w:t>Subscriptions</w:t>
      </w:r>
    </w:p>
    <w:p w14:paraId="49E4DE05" w14:textId="77777777" w:rsidR="000260B1" w:rsidRPr="00533C32" w:rsidRDefault="000260B1" w:rsidP="000260B1">
      <w:pPr>
        <w:pStyle w:val="PL"/>
      </w:pPr>
      <w:r w:rsidRPr="00533C32">
        <w:t xml:space="preserve">      tags:</w:t>
      </w:r>
    </w:p>
    <w:p w14:paraId="6C2653A9" w14:textId="77777777" w:rsidR="000260B1" w:rsidRDefault="000260B1" w:rsidP="000260B1">
      <w:pPr>
        <w:pStyle w:val="PL"/>
        <w:rPr>
          <w:lang w:eastAsia="zh-CN"/>
        </w:rPr>
      </w:pPr>
      <w:r w:rsidRPr="00533C32">
        <w:t xml:space="preserve">        - AMF </w:t>
      </w:r>
      <w:r>
        <w:t xml:space="preserve">Group </w:t>
      </w:r>
      <w:r w:rsidRPr="00533C32">
        <w:t>Subscription Info (Document)</w:t>
      </w:r>
    </w:p>
    <w:p w14:paraId="15645F2D" w14:textId="77777777" w:rsidR="000260B1" w:rsidRDefault="000260B1" w:rsidP="000260B1">
      <w:pPr>
        <w:pStyle w:val="PL"/>
      </w:pPr>
      <w:r>
        <w:t xml:space="preserve">      security:</w:t>
      </w:r>
    </w:p>
    <w:p w14:paraId="46A400A9" w14:textId="77777777" w:rsidR="000260B1" w:rsidRDefault="000260B1" w:rsidP="000260B1">
      <w:pPr>
        <w:pStyle w:val="PL"/>
      </w:pPr>
      <w:r>
        <w:t xml:space="preserve">        - {}</w:t>
      </w:r>
    </w:p>
    <w:p w14:paraId="1CBA3FE5" w14:textId="77777777" w:rsidR="000260B1" w:rsidRDefault="000260B1" w:rsidP="000260B1">
      <w:pPr>
        <w:pStyle w:val="PL"/>
      </w:pPr>
      <w:r>
        <w:t xml:space="preserve">        - oAuth2ClientCredentials:</w:t>
      </w:r>
    </w:p>
    <w:p w14:paraId="3031E845" w14:textId="77777777" w:rsidR="000260B1" w:rsidRDefault="000260B1" w:rsidP="000260B1">
      <w:pPr>
        <w:pStyle w:val="PL"/>
      </w:pPr>
      <w:r>
        <w:t xml:space="preserve">          - nudr-dr</w:t>
      </w:r>
    </w:p>
    <w:p w14:paraId="05A85BC3" w14:textId="77777777" w:rsidR="000260B1" w:rsidRDefault="000260B1" w:rsidP="000260B1">
      <w:pPr>
        <w:pStyle w:val="PL"/>
      </w:pPr>
      <w:r>
        <w:t xml:space="preserve">        - oAuth2ClientCredentials:</w:t>
      </w:r>
    </w:p>
    <w:p w14:paraId="26D50043" w14:textId="77777777" w:rsidR="000260B1" w:rsidRDefault="000260B1" w:rsidP="000260B1">
      <w:pPr>
        <w:pStyle w:val="PL"/>
      </w:pPr>
      <w:r>
        <w:t xml:space="preserve">          - nudr-dr</w:t>
      </w:r>
    </w:p>
    <w:p w14:paraId="5477DB90" w14:textId="77777777" w:rsidR="000260B1" w:rsidRPr="00533C32" w:rsidRDefault="000260B1" w:rsidP="000260B1">
      <w:pPr>
        <w:pStyle w:val="PL"/>
        <w:rPr>
          <w:lang w:eastAsia="zh-CN"/>
        </w:rPr>
      </w:pPr>
      <w:r>
        <w:t xml:space="preserve">          - nudr-dr:subscription-data</w:t>
      </w:r>
    </w:p>
    <w:p w14:paraId="152EF942" w14:textId="77777777" w:rsidR="000260B1" w:rsidRPr="00533C32" w:rsidRDefault="000260B1" w:rsidP="000260B1">
      <w:pPr>
        <w:pStyle w:val="PL"/>
      </w:pPr>
      <w:r w:rsidRPr="00533C32">
        <w:t xml:space="preserve">      parameters:</w:t>
      </w:r>
    </w:p>
    <w:p w14:paraId="461D1991" w14:textId="77777777" w:rsidR="000260B1" w:rsidRPr="00533C32" w:rsidRDefault="000260B1" w:rsidP="000260B1">
      <w:pPr>
        <w:pStyle w:val="PL"/>
      </w:pPr>
      <w:r w:rsidRPr="00533C32">
        <w:t xml:space="preserve">        - name: ueGroupId</w:t>
      </w:r>
    </w:p>
    <w:p w14:paraId="656A992E" w14:textId="77777777" w:rsidR="000260B1" w:rsidRPr="00533C32" w:rsidRDefault="000260B1" w:rsidP="000260B1">
      <w:pPr>
        <w:pStyle w:val="PL"/>
      </w:pPr>
      <w:r w:rsidRPr="00533C32">
        <w:t xml:space="preserve">          in: path</w:t>
      </w:r>
    </w:p>
    <w:p w14:paraId="45835AD1" w14:textId="77777777" w:rsidR="000260B1" w:rsidRPr="00533C32" w:rsidRDefault="000260B1" w:rsidP="000260B1">
      <w:pPr>
        <w:pStyle w:val="PL"/>
      </w:pPr>
      <w:r w:rsidRPr="00533C32">
        <w:t xml:space="preserve">          required: true</w:t>
      </w:r>
    </w:p>
    <w:p w14:paraId="5B3FED59" w14:textId="77777777" w:rsidR="000260B1" w:rsidRPr="00533C32" w:rsidRDefault="000260B1" w:rsidP="000260B1">
      <w:pPr>
        <w:pStyle w:val="PL"/>
      </w:pPr>
      <w:r w:rsidRPr="00533C32">
        <w:t xml:space="preserve">          schema:</w:t>
      </w:r>
    </w:p>
    <w:p w14:paraId="3E815EFA" w14:textId="77777777" w:rsidR="000260B1" w:rsidRPr="00533C32" w:rsidRDefault="000260B1" w:rsidP="000260B1">
      <w:pPr>
        <w:pStyle w:val="PL"/>
      </w:pPr>
      <w:r w:rsidRPr="00533C32">
        <w:t xml:space="preserve">              $ref: '#/components/schemas/VarUeGroupId'</w:t>
      </w:r>
    </w:p>
    <w:p w14:paraId="04256907" w14:textId="77777777" w:rsidR="000260B1" w:rsidRPr="00533C32" w:rsidRDefault="000260B1" w:rsidP="000260B1">
      <w:pPr>
        <w:pStyle w:val="PL"/>
      </w:pPr>
      <w:r w:rsidRPr="00533C32">
        <w:t xml:space="preserve">        - name: subsId</w:t>
      </w:r>
    </w:p>
    <w:p w14:paraId="2A3ADA9B" w14:textId="77777777" w:rsidR="000260B1" w:rsidRPr="00533C32" w:rsidRDefault="000260B1" w:rsidP="000260B1">
      <w:pPr>
        <w:pStyle w:val="PL"/>
      </w:pPr>
      <w:r w:rsidRPr="00533C32">
        <w:t xml:space="preserve">          in: path</w:t>
      </w:r>
    </w:p>
    <w:p w14:paraId="2EE13477" w14:textId="77777777" w:rsidR="000260B1" w:rsidRPr="00533C32" w:rsidRDefault="000260B1" w:rsidP="000260B1">
      <w:pPr>
        <w:pStyle w:val="PL"/>
      </w:pPr>
      <w:r w:rsidRPr="00533C32">
        <w:t xml:space="preserve">          required: true</w:t>
      </w:r>
    </w:p>
    <w:p w14:paraId="10A69000" w14:textId="77777777" w:rsidR="000260B1" w:rsidRPr="00533C32" w:rsidRDefault="000260B1" w:rsidP="000260B1">
      <w:pPr>
        <w:pStyle w:val="PL"/>
      </w:pPr>
      <w:r w:rsidRPr="00533C32">
        <w:t xml:space="preserve">          schema:</w:t>
      </w:r>
    </w:p>
    <w:p w14:paraId="60EF1083" w14:textId="77777777" w:rsidR="000260B1" w:rsidRPr="00533C32" w:rsidRDefault="000260B1" w:rsidP="000260B1">
      <w:pPr>
        <w:pStyle w:val="PL"/>
      </w:pPr>
      <w:r w:rsidRPr="00533C32">
        <w:t xml:space="preserve">            type: string</w:t>
      </w:r>
    </w:p>
    <w:p w14:paraId="4E595A7D" w14:textId="77777777" w:rsidR="000260B1" w:rsidRPr="00533C32" w:rsidRDefault="000260B1" w:rsidP="000260B1">
      <w:pPr>
        <w:pStyle w:val="PL"/>
      </w:pPr>
      <w:r w:rsidRPr="00533C32">
        <w:t xml:space="preserve">      requestBody:</w:t>
      </w:r>
    </w:p>
    <w:p w14:paraId="54F152A3" w14:textId="77777777" w:rsidR="000260B1" w:rsidRPr="00533C32" w:rsidRDefault="000260B1" w:rsidP="000260B1">
      <w:pPr>
        <w:pStyle w:val="PL"/>
      </w:pPr>
      <w:r w:rsidRPr="00533C32">
        <w:t xml:space="preserve">        content:</w:t>
      </w:r>
    </w:p>
    <w:p w14:paraId="48FC2044" w14:textId="77777777" w:rsidR="000260B1" w:rsidRPr="00533C32" w:rsidRDefault="000260B1" w:rsidP="000260B1">
      <w:pPr>
        <w:pStyle w:val="PL"/>
      </w:pPr>
      <w:r w:rsidRPr="00533C32">
        <w:t xml:space="preserve">          application/json:</w:t>
      </w:r>
    </w:p>
    <w:p w14:paraId="0B6E9D82" w14:textId="77777777" w:rsidR="000260B1" w:rsidRPr="00533C32" w:rsidRDefault="000260B1" w:rsidP="000260B1">
      <w:pPr>
        <w:pStyle w:val="PL"/>
      </w:pPr>
      <w:r w:rsidRPr="00533C32">
        <w:t xml:space="preserve">            schema:</w:t>
      </w:r>
    </w:p>
    <w:p w14:paraId="2D9D3EAC" w14:textId="77777777" w:rsidR="000260B1" w:rsidRPr="00533C32" w:rsidRDefault="000260B1" w:rsidP="000260B1">
      <w:pPr>
        <w:pStyle w:val="PL"/>
      </w:pPr>
      <w:r w:rsidRPr="00533C32">
        <w:t xml:space="preserve">              type: array</w:t>
      </w:r>
    </w:p>
    <w:p w14:paraId="047A1A0A" w14:textId="77777777" w:rsidR="000260B1" w:rsidRPr="00533C32" w:rsidRDefault="000260B1" w:rsidP="000260B1">
      <w:pPr>
        <w:pStyle w:val="PL"/>
      </w:pPr>
      <w:r w:rsidRPr="00533C32">
        <w:t xml:space="preserve">              items:</w:t>
      </w:r>
    </w:p>
    <w:p w14:paraId="5B45A508" w14:textId="77777777" w:rsidR="000260B1" w:rsidRPr="00533C32" w:rsidRDefault="000260B1" w:rsidP="000260B1">
      <w:pPr>
        <w:pStyle w:val="PL"/>
      </w:pPr>
      <w:r w:rsidRPr="00533C32">
        <w:t xml:space="preserve">                $ref: '#/components/schemas/AmfSubscriptionInfo'</w:t>
      </w:r>
    </w:p>
    <w:p w14:paraId="19D914FA" w14:textId="77777777" w:rsidR="000260B1" w:rsidRPr="00533C32" w:rsidRDefault="000260B1" w:rsidP="000260B1">
      <w:pPr>
        <w:pStyle w:val="PL"/>
      </w:pPr>
      <w:r w:rsidRPr="00533C32">
        <w:t xml:space="preserve">              minItems: 1</w:t>
      </w:r>
    </w:p>
    <w:p w14:paraId="380671F8" w14:textId="77777777" w:rsidR="000260B1" w:rsidRPr="00533C32" w:rsidRDefault="000260B1" w:rsidP="000260B1">
      <w:pPr>
        <w:pStyle w:val="PL"/>
      </w:pPr>
      <w:r w:rsidRPr="00533C32">
        <w:t xml:space="preserve">        required: true</w:t>
      </w:r>
    </w:p>
    <w:p w14:paraId="6A4F04F1" w14:textId="77777777" w:rsidR="000260B1" w:rsidRPr="00533C32" w:rsidRDefault="000260B1" w:rsidP="000260B1">
      <w:pPr>
        <w:pStyle w:val="PL"/>
      </w:pPr>
      <w:r w:rsidRPr="00533C32">
        <w:t xml:space="preserve">      responses:</w:t>
      </w:r>
    </w:p>
    <w:p w14:paraId="747D872F" w14:textId="77777777" w:rsidR="000260B1" w:rsidRPr="00533C32" w:rsidRDefault="000260B1" w:rsidP="000260B1">
      <w:pPr>
        <w:pStyle w:val="PL"/>
      </w:pPr>
      <w:r w:rsidRPr="00533C32">
        <w:t xml:space="preserve">        '204':</w:t>
      </w:r>
    </w:p>
    <w:p w14:paraId="0EB81D06" w14:textId="77777777" w:rsidR="000260B1" w:rsidRPr="00533C32" w:rsidRDefault="000260B1" w:rsidP="000260B1">
      <w:pPr>
        <w:pStyle w:val="PL"/>
      </w:pPr>
      <w:r w:rsidRPr="00533C32">
        <w:t xml:space="preserve">          description: Upon success, an empty response body shall be returned</w:t>
      </w:r>
    </w:p>
    <w:p w14:paraId="483E27E6" w14:textId="77777777" w:rsidR="000260B1" w:rsidRDefault="000260B1" w:rsidP="000260B1">
      <w:pPr>
        <w:pStyle w:val="PL"/>
      </w:pPr>
      <w:r>
        <w:t xml:space="preserve">        '201':</w:t>
      </w:r>
    </w:p>
    <w:p w14:paraId="138D8FA7" w14:textId="77777777" w:rsidR="000260B1" w:rsidRDefault="000260B1" w:rsidP="000260B1">
      <w:pPr>
        <w:pStyle w:val="PL"/>
      </w:pPr>
      <w:r>
        <w:t xml:space="preserve">          description: Upon successful creation, the created resource shall be returned</w:t>
      </w:r>
    </w:p>
    <w:p w14:paraId="38CCBF21" w14:textId="77777777" w:rsidR="000260B1" w:rsidRDefault="000260B1" w:rsidP="000260B1">
      <w:pPr>
        <w:pStyle w:val="PL"/>
      </w:pPr>
      <w:r>
        <w:t xml:space="preserve">          content:</w:t>
      </w:r>
    </w:p>
    <w:p w14:paraId="21CD1714" w14:textId="77777777" w:rsidR="000260B1" w:rsidRDefault="000260B1" w:rsidP="000260B1">
      <w:pPr>
        <w:pStyle w:val="PL"/>
      </w:pPr>
      <w:r>
        <w:t xml:space="preserve">            application/json:</w:t>
      </w:r>
    </w:p>
    <w:p w14:paraId="53FB15AF" w14:textId="77777777" w:rsidR="000260B1" w:rsidRDefault="000260B1" w:rsidP="000260B1">
      <w:pPr>
        <w:pStyle w:val="PL"/>
      </w:pPr>
      <w:r>
        <w:t xml:space="preserve">              schema:</w:t>
      </w:r>
    </w:p>
    <w:p w14:paraId="627BB5FC" w14:textId="77777777" w:rsidR="000260B1" w:rsidRDefault="000260B1" w:rsidP="000260B1">
      <w:pPr>
        <w:pStyle w:val="PL"/>
      </w:pPr>
      <w:r>
        <w:t xml:space="preserve">                type: array</w:t>
      </w:r>
    </w:p>
    <w:p w14:paraId="3F017577" w14:textId="77777777" w:rsidR="000260B1" w:rsidRDefault="000260B1" w:rsidP="000260B1">
      <w:pPr>
        <w:pStyle w:val="PL"/>
      </w:pPr>
      <w:r>
        <w:lastRenderedPageBreak/>
        <w:t xml:space="preserve">                items:</w:t>
      </w:r>
    </w:p>
    <w:p w14:paraId="360425CE" w14:textId="77777777" w:rsidR="000260B1" w:rsidRDefault="000260B1" w:rsidP="000260B1">
      <w:pPr>
        <w:pStyle w:val="PL"/>
      </w:pPr>
      <w:r>
        <w:t xml:space="preserve">                  $ref: '#/components/schemas/AmfSubscriptionInfo'</w:t>
      </w:r>
    </w:p>
    <w:p w14:paraId="582B25ED" w14:textId="77777777" w:rsidR="000260B1" w:rsidRDefault="000260B1" w:rsidP="000260B1">
      <w:pPr>
        <w:pStyle w:val="PL"/>
      </w:pPr>
      <w:r>
        <w:t xml:space="preserve">                minItems: 1</w:t>
      </w:r>
    </w:p>
    <w:p w14:paraId="0A5AE9FD" w14:textId="77777777" w:rsidR="000260B1" w:rsidRDefault="000260B1" w:rsidP="000260B1">
      <w:pPr>
        <w:pStyle w:val="PL"/>
        <w:rPr>
          <w:lang w:eastAsia="zh-CN"/>
        </w:rPr>
      </w:pPr>
      <w:r w:rsidRPr="00533C32">
        <w:t xml:space="preserve">        default:</w:t>
      </w:r>
    </w:p>
    <w:p w14:paraId="5CCF502C"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184389D8" w14:textId="77777777" w:rsidR="000260B1" w:rsidRDefault="000260B1" w:rsidP="000260B1">
      <w:pPr>
        <w:pStyle w:val="PL"/>
        <w:rPr>
          <w:lang w:eastAsia="zh-CN"/>
        </w:rPr>
      </w:pPr>
    </w:p>
    <w:p w14:paraId="720BDF7C" w14:textId="77777777" w:rsidR="000260B1" w:rsidRPr="00533C32" w:rsidRDefault="000260B1" w:rsidP="000260B1">
      <w:pPr>
        <w:pStyle w:val="PL"/>
      </w:pPr>
      <w:r w:rsidRPr="00533C32">
        <w:t xml:space="preserve">    delete:</w:t>
      </w:r>
    </w:p>
    <w:p w14:paraId="4C8984D8" w14:textId="77777777" w:rsidR="000260B1" w:rsidRPr="00533C32" w:rsidRDefault="000260B1" w:rsidP="000260B1">
      <w:pPr>
        <w:pStyle w:val="PL"/>
      </w:pPr>
      <w:r w:rsidRPr="00533C32">
        <w:t xml:space="preserve">      summary: Deletes AMF Subscription Info for an eeSubscription</w:t>
      </w:r>
      <w:r>
        <w:t xml:space="preserve"> for a group of UEs or any UE</w:t>
      </w:r>
    </w:p>
    <w:p w14:paraId="52BA226B" w14:textId="77777777" w:rsidR="000260B1" w:rsidRPr="00533C32" w:rsidRDefault="000260B1" w:rsidP="000260B1">
      <w:pPr>
        <w:pStyle w:val="PL"/>
      </w:pPr>
      <w:r w:rsidRPr="00533C32">
        <w:t xml:space="preserve">      operationId: RemoveAmf</w:t>
      </w:r>
      <w:r>
        <w:t>Group</w:t>
      </w:r>
      <w:r w:rsidRPr="00533C32">
        <w:t>Subscriptions</w:t>
      </w:r>
    </w:p>
    <w:p w14:paraId="49C73571" w14:textId="77777777" w:rsidR="000260B1" w:rsidRPr="00533C32" w:rsidRDefault="000260B1" w:rsidP="000260B1">
      <w:pPr>
        <w:pStyle w:val="PL"/>
      </w:pPr>
      <w:r w:rsidRPr="00533C32">
        <w:t xml:space="preserve">      tags:</w:t>
      </w:r>
    </w:p>
    <w:p w14:paraId="7A5A1055" w14:textId="77777777" w:rsidR="000260B1" w:rsidRDefault="000260B1" w:rsidP="000260B1">
      <w:pPr>
        <w:pStyle w:val="PL"/>
        <w:rPr>
          <w:lang w:eastAsia="zh-CN"/>
        </w:rPr>
      </w:pPr>
      <w:r w:rsidRPr="00533C32">
        <w:t xml:space="preserve">        - Event AMF Subscription Info (Document)</w:t>
      </w:r>
    </w:p>
    <w:p w14:paraId="6C317660" w14:textId="77777777" w:rsidR="000260B1" w:rsidRDefault="000260B1" w:rsidP="000260B1">
      <w:pPr>
        <w:pStyle w:val="PL"/>
      </w:pPr>
      <w:r>
        <w:t xml:space="preserve">      security:</w:t>
      </w:r>
    </w:p>
    <w:p w14:paraId="4097377D" w14:textId="77777777" w:rsidR="000260B1" w:rsidRDefault="000260B1" w:rsidP="000260B1">
      <w:pPr>
        <w:pStyle w:val="PL"/>
      </w:pPr>
      <w:r>
        <w:t xml:space="preserve">        - {}</w:t>
      </w:r>
    </w:p>
    <w:p w14:paraId="04387E92" w14:textId="77777777" w:rsidR="000260B1" w:rsidRDefault="000260B1" w:rsidP="000260B1">
      <w:pPr>
        <w:pStyle w:val="PL"/>
      </w:pPr>
      <w:r>
        <w:t xml:space="preserve">        - oAuth2ClientCredentials:</w:t>
      </w:r>
    </w:p>
    <w:p w14:paraId="065C5772" w14:textId="77777777" w:rsidR="000260B1" w:rsidRDefault="000260B1" w:rsidP="000260B1">
      <w:pPr>
        <w:pStyle w:val="PL"/>
      </w:pPr>
      <w:r>
        <w:t xml:space="preserve">          - nudr-dr</w:t>
      </w:r>
    </w:p>
    <w:p w14:paraId="1F9370EE" w14:textId="77777777" w:rsidR="000260B1" w:rsidRDefault="000260B1" w:rsidP="000260B1">
      <w:pPr>
        <w:pStyle w:val="PL"/>
      </w:pPr>
      <w:r>
        <w:t xml:space="preserve">        - oAuth2ClientCredentials:</w:t>
      </w:r>
    </w:p>
    <w:p w14:paraId="76601CFF" w14:textId="77777777" w:rsidR="000260B1" w:rsidRDefault="000260B1" w:rsidP="000260B1">
      <w:pPr>
        <w:pStyle w:val="PL"/>
      </w:pPr>
      <w:r>
        <w:t xml:space="preserve">          - nudr-dr</w:t>
      </w:r>
    </w:p>
    <w:p w14:paraId="604547DD" w14:textId="77777777" w:rsidR="000260B1" w:rsidRPr="00533C32" w:rsidRDefault="000260B1" w:rsidP="000260B1">
      <w:pPr>
        <w:pStyle w:val="PL"/>
        <w:rPr>
          <w:lang w:eastAsia="zh-CN"/>
        </w:rPr>
      </w:pPr>
      <w:r>
        <w:t xml:space="preserve">          - nudr-dr:subscription-data</w:t>
      </w:r>
    </w:p>
    <w:p w14:paraId="5CE2D268" w14:textId="77777777" w:rsidR="000260B1" w:rsidRPr="00533C32" w:rsidRDefault="000260B1" w:rsidP="000260B1">
      <w:pPr>
        <w:pStyle w:val="PL"/>
      </w:pPr>
      <w:r w:rsidRPr="00533C32">
        <w:t xml:space="preserve">      parameters:</w:t>
      </w:r>
    </w:p>
    <w:p w14:paraId="04AED9EB" w14:textId="77777777" w:rsidR="000260B1" w:rsidRPr="00533C32" w:rsidRDefault="000260B1" w:rsidP="000260B1">
      <w:pPr>
        <w:pStyle w:val="PL"/>
      </w:pPr>
      <w:r w:rsidRPr="00533C32">
        <w:t xml:space="preserve">        - name: ueGroupId</w:t>
      </w:r>
    </w:p>
    <w:p w14:paraId="42EAC2B2" w14:textId="77777777" w:rsidR="000260B1" w:rsidRPr="00533C32" w:rsidRDefault="000260B1" w:rsidP="000260B1">
      <w:pPr>
        <w:pStyle w:val="PL"/>
      </w:pPr>
      <w:r w:rsidRPr="00533C32">
        <w:t xml:space="preserve">          in: path</w:t>
      </w:r>
    </w:p>
    <w:p w14:paraId="433BF497" w14:textId="77777777" w:rsidR="000260B1" w:rsidRPr="00533C32" w:rsidRDefault="000260B1" w:rsidP="000260B1">
      <w:pPr>
        <w:pStyle w:val="PL"/>
      </w:pPr>
      <w:r w:rsidRPr="00533C32">
        <w:t xml:space="preserve">          required: true</w:t>
      </w:r>
    </w:p>
    <w:p w14:paraId="6E231B18" w14:textId="77777777" w:rsidR="000260B1" w:rsidRPr="00533C32" w:rsidRDefault="000260B1" w:rsidP="000260B1">
      <w:pPr>
        <w:pStyle w:val="PL"/>
      </w:pPr>
      <w:r w:rsidRPr="00533C32">
        <w:t xml:space="preserve">          schema:</w:t>
      </w:r>
    </w:p>
    <w:p w14:paraId="53D36A8B" w14:textId="77777777" w:rsidR="000260B1" w:rsidRPr="00533C32" w:rsidRDefault="000260B1" w:rsidP="000260B1">
      <w:pPr>
        <w:pStyle w:val="PL"/>
      </w:pPr>
      <w:r w:rsidRPr="00533C32">
        <w:t xml:space="preserve">              $ref: '#/components/schemas/VarUeGroupId'</w:t>
      </w:r>
    </w:p>
    <w:p w14:paraId="70AB3607" w14:textId="77777777" w:rsidR="000260B1" w:rsidRPr="00533C32" w:rsidRDefault="000260B1" w:rsidP="000260B1">
      <w:pPr>
        <w:pStyle w:val="PL"/>
      </w:pPr>
      <w:r w:rsidRPr="00533C32">
        <w:t xml:space="preserve">        - name: subsId</w:t>
      </w:r>
    </w:p>
    <w:p w14:paraId="73449B15" w14:textId="77777777" w:rsidR="000260B1" w:rsidRPr="00533C32" w:rsidRDefault="000260B1" w:rsidP="000260B1">
      <w:pPr>
        <w:pStyle w:val="PL"/>
      </w:pPr>
      <w:r w:rsidRPr="00533C32">
        <w:t xml:space="preserve">          in: path</w:t>
      </w:r>
    </w:p>
    <w:p w14:paraId="29FE6E3D" w14:textId="77777777" w:rsidR="000260B1" w:rsidRPr="00533C32" w:rsidRDefault="000260B1" w:rsidP="000260B1">
      <w:pPr>
        <w:pStyle w:val="PL"/>
      </w:pPr>
      <w:r w:rsidRPr="00533C32">
        <w:t xml:space="preserve">          required: true</w:t>
      </w:r>
    </w:p>
    <w:p w14:paraId="20D7EC82" w14:textId="77777777" w:rsidR="000260B1" w:rsidRPr="00533C32" w:rsidRDefault="000260B1" w:rsidP="000260B1">
      <w:pPr>
        <w:pStyle w:val="PL"/>
      </w:pPr>
      <w:r w:rsidRPr="00533C32">
        <w:t xml:space="preserve">          schema:</w:t>
      </w:r>
    </w:p>
    <w:p w14:paraId="1699029B" w14:textId="77777777" w:rsidR="000260B1" w:rsidRPr="00533C32" w:rsidRDefault="000260B1" w:rsidP="000260B1">
      <w:pPr>
        <w:pStyle w:val="PL"/>
      </w:pPr>
      <w:r w:rsidRPr="00533C32">
        <w:t xml:space="preserve">            type: string</w:t>
      </w:r>
    </w:p>
    <w:p w14:paraId="0705C3D0" w14:textId="77777777" w:rsidR="000260B1" w:rsidRPr="00533C32" w:rsidRDefault="000260B1" w:rsidP="000260B1">
      <w:pPr>
        <w:pStyle w:val="PL"/>
      </w:pPr>
      <w:r w:rsidRPr="00533C32">
        <w:t xml:space="preserve">      responses:</w:t>
      </w:r>
    </w:p>
    <w:p w14:paraId="0335AB54" w14:textId="77777777" w:rsidR="000260B1" w:rsidRPr="00533C32" w:rsidRDefault="000260B1" w:rsidP="000260B1">
      <w:pPr>
        <w:pStyle w:val="PL"/>
      </w:pPr>
      <w:r w:rsidRPr="00533C32">
        <w:t xml:space="preserve">        '204':</w:t>
      </w:r>
    </w:p>
    <w:p w14:paraId="3CFA61CC" w14:textId="77777777" w:rsidR="000260B1" w:rsidRDefault="000260B1" w:rsidP="000260B1">
      <w:pPr>
        <w:pStyle w:val="PL"/>
        <w:rPr>
          <w:lang w:eastAsia="zh-CN"/>
        </w:rPr>
      </w:pPr>
      <w:r w:rsidRPr="00533C32">
        <w:t xml:space="preserve">          description: Expected response to a successful subscription removal</w:t>
      </w:r>
    </w:p>
    <w:p w14:paraId="6C86B65C" w14:textId="77777777" w:rsidR="000260B1" w:rsidRPr="00533C32" w:rsidRDefault="000260B1" w:rsidP="000260B1">
      <w:pPr>
        <w:pStyle w:val="PL"/>
      </w:pPr>
      <w:r w:rsidRPr="00533C32">
        <w:t xml:space="preserve">        default:</w:t>
      </w:r>
    </w:p>
    <w:p w14:paraId="070EE3CE"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61461D64" w14:textId="77777777" w:rsidR="000260B1" w:rsidRPr="00533C32" w:rsidRDefault="000260B1" w:rsidP="000260B1">
      <w:pPr>
        <w:pStyle w:val="PL"/>
        <w:rPr>
          <w:lang w:eastAsia="zh-CN"/>
        </w:rPr>
      </w:pPr>
    </w:p>
    <w:p w14:paraId="59E27113" w14:textId="77777777" w:rsidR="000260B1" w:rsidRPr="00533C32" w:rsidRDefault="000260B1" w:rsidP="000260B1">
      <w:pPr>
        <w:pStyle w:val="PL"/>
      </w:pPr>
      <w:r w:rsidRPr="00533C32">
        <w:t xml:space="preserve">    patch:</w:t>
      </w:r>
    </w:p>
    <w:p w14:paraId="5F18C762" w14:textId="77777777" w:rsidR="000260B1" w:rsidRPr="00533C32" w:rsidRDefault="000260B1" w:rsidP="000260B1">
      <w:pPr>
        <w:pStyle w:val="PL"/>
        <w:rPr>
          <w:lang w:eastAsia="zh-CN"/>
        </w:rPr>
      </w:pPr>
      <w:r w:rsidRPr="00533C32">
        <w:t xml:space="preserve">      summary: modify the AMF Subscription Info</w:t>
      </w:r>
    </w:p>
    <w:p w14:paraId="54A5E081" w14:textId="77777777" w:rsidR="000260B1" w:rsidRPr="00533C32" w:rsidRDefault="000260B1" w:rsidP="000260B1">
      <w:pPr>
        <w:pStyle w:val="PL"/>
      </w:pPr>
      <w:r w:rsidRPr="00533C32">
        <w:t xml:space="preserve">      operationId: ModifyAmf</w:t>
      </w:r>
      <w:r>
        <w:t>Group</w:t>
      </w:r>
      <w:r w:rsidRPr="00533C32">
        <w:t>Subscription</w:t>
      </w:r>
      <w:r>
        <w:t>s</w:t>
      </w:r>
    </w:p>
    <w:p w14:paraId="7AA28FE6" w14:textId="77777777" w:rsidR="000260B1" w:rsidRPr="00533C32" w:rsidRDefault="000260B1" w:rsidP="000260B1">
      <w:pPr>
        <w:pStyle w:val="PL"/>
      </w:pPr>
      <w:r w:rsidRPr="00533C32">
        <w:t xml:space="preserve">      tags:</w:t>
      </w:r>
    </w:p>
    <w:p w14:paraId="49775EFE" w14:textId="77777777" w:rsidR="000260B1" w:rsidRDefault="000260B1" w:rsidP="000260B1">
      <w:pPr>
        <w:pStyle w:val="PL"/>
        <w:rPr>
          <w:lang w:eastAsia="zh-CN"/>
        </w:rPr>
      </w:pPr>
      <w:r w:rsidRPr="00533C32">
        <w:t xml:space="preserve">        - AmfSubscriptionInfo (Document)</w:t>
      </w:r>
    </w:p>
    <w:p w14:paraId="03841A9B" w14:textId="77777777" w:rsidR="000260B1" w:rsidRDefault="000260B1" w:rsidP="000260B1">
      <w:pPr>
        <w:pStyle w:val="PL"/>
      </w:pPr>
      <w:r>
        <w:t xml:space="preserve">      security:</w:t>
      </w:r>
    </w:p>
    <w:p w14:paraId="7DFD6819" w14:textId="77777777" w:rsidR="000260B1" w:rsidRDefault="000260B1" w:rsidP="000260B1">
      <w:pPr>
        <w:pStyle w:val="PL"/>
      </w:pPr>
      <w:r>
        <w:t xml:space="preserve">        - {}</w:t>
      </w:r>
    </w:p>
    <w:p w14:paraId="7D8F8555" w14:textId="77777777" w:rsidR="000260B1" w:rsidRDefault="000260B1" w:rsidP="000260B1">
      <w:pPr>
        <w:pStyle w:val="PL"/>
      </w:pPr>
      <w:r>
        <w:t xml:space="preserve">        - oAuth2ClientCredentials:</w:t>
      </w:r>
    </w:p>
    <w:p w14:paraId="05FB10A2" w14:textId="77777777" w:rsidR="000260B1" w:rsidRDefault="000260B1" w:rsidP="000260B1">
      <w:pPr>
        <w:pStyle w:val="PL"/>
      </w:pPr>
      <w:r>
        <w:t xml:space="preserve">          - nudr-dr</w:t>
      </w:r>
    </w:p>
    <w:p w14:paraId="0BB9C8FB" w14:textId="77777777" w:rsidR="000260B1" w:rsidRDefault="000260B1" w:rsidP="000260B1">
      <w:pPr>
        <w:pStyle w:val="PL"/>
      </w:pPr>
      <w:r>
        <w:t xml:space="preserve">        - oAuth2ClientCredentials:</w:t>
      </w:r>
    </w:p>
    <w:p w14:paraId="71600C83" w14:textId="77777777" w:rsidR="000260B1" w:rsidRDefault="000260B1" w:rsidP="000260B1">
      <w:pPr>
        <w:pStyle w:val="PL"/>
      </w:pPr>
      <w:r>
        <w:t xml:space="preserve">          - nudr-dr</w:t>
      </w:r>
    </w:p>
    <w:p w14:paraId="0CCCFACC" w14:textId="77777777" w:rsidR="000260B1" w:rsidRPr="00533C32" w:rsidRDefault="000260B1" w:rsidP="000260B1">
      <w:pPr>
        <w:pStyle w:val="PL"/>
        <w:rPr>
          <w:lang w:eastAsia="zh-CN"/>
        </w:rPr>
      </w:pPr>
      <w:r>
        <w:t xml:space="preserve">          - nudr-dr:subscription-data</w:t>
      </w:r>
    </w:p>
    <w:p w14:paraId="2EBE2BAB" w14:textId="77777777" w:rsidR="000260B1" w:rsidRPr="00533C32" w:rsidRDefault="000260B1" w:rsidP="000260B1">
      <w:pPr>
        <w:pStyle w:val="PL"/>
      </w:pPr>
      <w:r w:rsidRPr="00533C32">
        <w:t xml:space="preserve">      parameters:</w:t>
      </w:r>
    </w:p>
    <w:p w14:paraId="509E0481" w14:textId="77777777" w:rsidR="000260B1" w:rsidRPr="00533C32" w:rsidRDefault="000260B1" w:rsidP="000260B1">
      <w:pPr>
        <w:pStyle w:val="PL"/>
      </w:pPr>
      <w:r w:rsidRPr="00533C32">
        <w:t xml:space="preserve">        - name: ueGroupId</w:t>
      </w:r>
    </w:p>
    <w:p w14:paraId="591FAA58" w14:textId="77777777" w:rsidR="000260B1" w:rsidRPr="00533C32" w:rsidRDefault="000260B1" w:rsidP="000260B1">
      <w:pPr>
        <w:pStyle w:val="PL"/>
      </w:pPr>
      <w:r w:rsidRPr="00533C32">
        <w:t xml:space="preserve">          in: path</w:t>
      </w:r>
    </w:p>
    <w:p w14:paraId="2ED6D7DF" w14:textId="77777777" w:rsidR="000260B1" w:rsidRPr="00533C32" w:rsidRDefault="000260B1" w:rsidP="000260B1">
      <w:pPr>
        <w:pStyle w:val="PL"/>
      </w:pPr>
      <w:r w:rsidRPr="00533C32">
        <w:t xml:space="preserve">          required: true</w:t>
      </w:r>
    </w:p>
    <w:p w14:paraId="0324610E" w14:textId="77777777" w:rsidR="000260B1" w:rsidRPr="00533C32" w:rsidRDefault="000260B1" w:rsidP="000260B1">
      <w:pPr>
        <w:pStyle w:val="PL"/>
      </w:pPr>
      <w:r w:rsidRPr="00533C32">
        <w:t xml:space="preserve">          schema:</w:t>
      </w:r>
    </w:p>
    <w:p w14:paraId="25ABFDCD" w14:textId="77777777" w:rsidR="000260B1" w:rsidRPr="00533C32" w:rsidRDefault="000260B1" w:rsidP="000260B1">
      <w:pPr>
        <w:pStyle w:val="PL"/>
      </w:pPr>
      <w:r w:rsidRPr="00533C32">
        <w:t xml:space="preserve">              $ref: '#/components/schemas/VarUeGroupId'</w:t>
      </w:r>
    </w:p>
    <w:p w14:paraId="52345F4A" w14:textId="77777777" w:rsidR="000260B1" w:rsidRPr="00533C32" w:rsidRDefault="000260B1" w:rsidP="000260B1">
      <w:pPr>
        <w:pStyle w:val="PL"/>
      </w:pPr>
      <w:r w:rsidRPr="00533C32">
        <w:t xml:space="preserve">        - name: subsId</w:t>
      </w:r>
    </w:p>
    <w:p w14:paraId="3E38851B" w14:textId="77777777" w:rsidR="000260B1" w:rsidRPr="00533C32" w:rsidRDefault="000260B1" w:rsidP="000260B1">
      <w:pPr>
        <w:pStyle w:val="PL"/>
      </w:pPr>
      <w:r w:rsidRPr="00533C32">
        <w:t xml:space="preserve">          in: path</w:t>
      </w:r>
    </w:p>
    <w:p w14:paraId="195733E1" w14:textId="77777777" w:rsidR="000260B1" w:rsidRPr="00533C32" w:rsidRDefault="000260B1" w:rsidP="000260B1">
      <w:pPr>
        <w:pStyle w:val="PL"/>
      </w:pPr>
      <w:r w:rsidRPr="00533C32">
        <w:t xml:space="preserve">          required: true</w:t>
      </w:r>
    </w:p>
    <w:p w14:paraId="416DF4C3" w14:textId="77777777" w:rsidR="000260B1" w:rsidRPr="00533C32" w:rsidRDefault="000260B1" w:rsidP="000260B1">
      <w:pPr>
        <w:pStyle w:val="PL"/>
      </w:pPr>
      <w:r w:rsidRPr="00533C32">
        <w:t xml:space="preserve">          schema:</w:t>
      </w:r>
    </w:p>
    <w:p w14:paraId="3253B542" w14:textId="77777777" w:rsidR="000260B1" w:rsidRDefault="000260B1" w:rsidP="000260B1">
      <w:pPr>
        <w:pStyle w:val="PL"/>
        <w:rPr>
          <w:lang w:eastAsia="zh-CN"/>
        </w:rPr>
      </w:pPr>
      <w:r w:rsidRPr="00533C32">
        <w:t xml:space="preserve">            type: string</w:t>
      </w:r>
    </w:p>
    <w:p w14:paraId="505D6557" w14:textId="77777777" w:rsidR="000260B1" w:rsidRPr="002857AD" w:rsidRDefault="000260B1" w:rsidP="000260B1">
      <w:pPr>
        <w:pStyle w:val="PL"/>
      </w:pPr>
      <w:r w:rsidRPr="002857AD">
        <w:t xml:space="preserve">        - name: supported-features</w:t>
      </w:r>
    </w:p>
    <w:p w14:paraId="2A059592" w14:textId="77777777" w:rsidR="000260B1" w:rsidRPr="002857AD" w:rsidRDefault="000260B1" w:rsidP="000260B1">
      <w:pPr>
        <w:pStyle w:val="PL"/>
      </w:pPr>
      <w:r w:rsidRPr="002857AD">
        <w:t xml:space="preserve">          in: query</w:t>
      </w:r>
    </w:p>
    <w:p w14:paraId="3347C926" w14:textId="77777777" w:rsidR="000260B1" w:rsidRPr="002857AD" w:rsidRDefault="000260B1" w:rsidP="000260B1">
      <w:pPr>
        <w:pStyle w:val="PL"/>
      </w:pPr>
      <w:r w:rsidRPr="002857AD">
        <w:t xml:space="preserve">          description: Features required to be supported by the target NF</w:t>
      </w:r>
    </w:p>
    <w:p w14:paraId="63FC78BD" w14:textId="77777777" w:rsidR="000260B1" w:rsidRPr="002857AD" w:rsidRDefault="000260B1" w:rsidP="000260B1">
      <w:pPr>
        <w:pStyle w:val="PL"/>
      </w:pPr>
      <w:r w:rsidRPr="002857AD">
        <w:t xml:space="preserve">          schema:</w:t>
      </w:r>
    </w:p>
    <w:p w14:paraId="67B0E4DE" w14:textId="77777777" w:rsidR="000260B1" w:rsidRPr="00533C32" w:rsidRDefault="000260B1" w:rsidP="000260B1">
      <w:pPr>
        <w:pStyle w:val="PL"/>
        <w:rPr>
          <w:lang w:eastAsia="zh-CN"/>
        </w:rPr>
      </w:pPr>
      <w:r w:rsidRPr="002857AD">
        <w:t xml:space="preserve">            $ref: 'TS29571_CommonData.yaml#/components/schemas/SupportedFeatures'</w:t>
      </w:r>
    </w:p>
    <w:p w14:paraId="0848FC4F" w14:textId="77777777" w:rsidR="000260B1" w:rsidRPr="00533C32" w:rsidRDefault="000260B1" w:rsidP="000260B1">
      <w:pPr>
        <w:pStyle w:val="PL"/>
        <w:rPr>
          <w:lang w:eastAsia="zh-CN"/>
        </w:rPr>
      </w:pPr>
      <w:r w:rsidRPr="00533C32">
        <w:t xml:space="preserve">      requestBody:</w:t>
      </w:r>
    </w:p>
    <w:p w14:paraId="73040623" w14:textId="77777777" w:rsidR="000260B1" w:rsidRPr="00533C32" w:rsidRDefault="000260B1" w:rsidP="000260B1">
      <w:pPr>
        <w:pStyle w:val="PL"/>
      </w:pPr>
      <w:r w:rsidRPr="00533C32">
        <w:t xml:space="preserve">        content:</w:t>
      </w:r>
    </w:p>
    <w:p w14:paraId="7C6C69B1" w14:textId="77777777" w:rsidR="000260B1" w:rsidRPr="00533C32" w:rsidRDefault="000260B1" w:rsidP="000260B1">
      <w:pPr>
        <w:pStyle w:val="PL"/>
      </w:pPr>
      <w:r w:rsidRPr="00533C32">
        <w:t xml:space="preserve">          application/json-patch+json:</w:t>
      </w:r>
    </w:p>
    <w:p w14:paraId="661FAA9A" w14:textId="77777777" w:rsidR="000260B1" w:rsidRPr="00533C32" w:rsidRDefault="000260B1" w:rsidP="000260B1">
      <w:pPr>
        <w:pStyle w:val="PL"/>
      </w:pPr>
      <w:r w:rsidRPr="00533C32">
        <w:t xml:space="preserve">            schema:</w:t>
      </w:r>
    </w:p>
    <w:p w14:paraId="67E0C729" w14:textId="77777777" w:rsidR="000260B1" w:rsidRPr="00533C32" w:rsidRDefault="000260B1" w:rsidP="000260B1">
      <w:pPr>
        <w:pStyle w:val="PL"/>
      </w:pPr>
      <w:r w:rsidRPr="00533C32">
        <w:t xml:space="preserve">              type: array</w:t>
      </w:r>
    </w:p>
    <w:p w14:paraId="35455B58" w14:textId="77777777" w:rsidR="000260B1" w:rsidRPr="00533C32" w:rsidRDefault="000260B1" w:rsidP="000260B1">
      <w:pPr>
        <w:pStyle w:val="PL"/>
      </w:pPr>
      <w:r w:rsidRPr="00533C32">
        <w:t xml:space="preserve">              items:</w:t>
      </w:r>
    </w:p>
    <w:p w14:paraId="40CE0494" w14:textId="77777777" w:rsidR="000260B1" w:rsidRPr="00533C32" w:rsidRDefault="000260B1" w:rsidP="000260B1">
      <w:pPr>
        <w:pStyle w:val="PL"/>
      </w:pPr>
      <w:r w:rsidRPr="00533C32">
        <w:t xml:space="preserve">                $ref: 'TS29571_CommonData.yaml#/components/schemas/PatchItem'</w:t>
      </w:r>
    </w:p>
    <w:p w14:paraId="3A9271CA" w14:textId="77777777" w:rsidR="000260B1" w:rsidRPr="00533C32" w:rsidRDefault="000260B1" w:rsidP="000260B1">
      <w:pPr>
        <w:pStyle w:val="PL"/>
      </w:pPr>
      <w:r w:rsidRPr="00533C32">
        <w:t xml:space="preserve">        required: true</w:t>
      </w:r>
    </w:p>
    <w:p w14:paraId="1F242BED" w14:textId="77777777" w:rsidR="000260B1" w:rsidRPr="00533C32" w:rsidRDefault="000260B1" w:rsidP="000260B1">
      <w:pPr>
        <w:pStyle w:val="PL"/>
      </w:pPr>
      <w:r w:rsidRPr="00533C32">
        <w:t xml:space="preserve">      responses:</w:t>
      </w:r>
    </w:p>
    <w:p w14:paraId="49B5D8E5" w14:textId="77777777" w:rsidR="000260B1" w:rsidRPr="00533C32" w:rsidRDefault="000260B1" w:rsidP="000260B1">
      <w:pPr>
        <w:pStyle w:val="PL"/>
      </w:pPr>
      <w:r w:rsidRPr="00533C32">
        <w:t xml:space="preserve">        '204':</w:t>
      </w:r>
    </w:p>
    <w:p w14:paraId="604EB310" w14:textId="77777777" w:rsidR="000260B1" w:rsidRPr="00533C32" w:rsidRDefault="000260B1" w:rsidP="000260B1">
      <w:pPr>
        <w:pStyle w:val="PL"/>
      </w:pPr>
      <w:r w:rsidRPr="00533C32">
        <w:t xml:space="preserve">          description: Expected response to a valid request</w:t>
      </w:r>
    </w:p>
    <w:p w14:paraId="46385FE7" w14:textId="77777777" w:rsidR="000260B1" w:rsidRDefault="000260B1" w:rsidP="000260B1">
      <w:pPr>
        <w:pStyle w:val="PL"/>
        <w:rPr>
          <w:lang w:eastAsia="zh-CN"/>
        </w:rPr>
      </w:pPr>
      <w:r>
        <w:rPr>
          <w:rFonts w:hint="eastAsia"/>
          <w:lang w:eastAsia="zh-CN"/>
        </w:rPr>
        <w:t xml:space="preserve">        '200':</w:t>
      </w:r>
    </w:p>
    <w:p w14:paraId="7BC3FAC1" w14:textId="77777777" w:rsidR="000260B1" w:rsidRPr="000B71E3" w:rsidRDefault="000260B1" w:rsidP="000260B1">
      <w:pPr>
        <w:pStyle w:val="PL"/>
      </w:pPr>
      <w:r w:rsidRPr="000B71E3">
        <w:t xml:space="preserve">          description: Expected response to a valid request</w:t>
      </w:r>
    </w:p>
    <w:p w14:paraId="2877B626" w14:textId="77777777" w:rsidR="000260B1" w:rsidRPr="000B71E3" w:rsidRDefault="000260B1" w:rsidP="000260B1">
      <w:pPr>
        <w:pStyle w:val="PL"/>
      </w:pPr>
      <w:r w:rsidRPr="000B71E3">
        <w:t xml:space="preserve">          content:</w:t>
      </w:r>
    </w:p>
    <w:p w14:paraId="1393A959" w14:textId="77777777" w:rsidR="000260B1" w:rsidRPr="000B71E3" w:rsidRDefault="000260B1" w:rsidP="000260B1">
      <w:pPr>
        <w:pStyle w:val="PL"/>
      </w:pPr>
      <w:r w:rsidRPr="000B71E3">
        <w:t xml:space="preserve">            application/json:</w:t>
      </w:r>
    </w:p>
    <w:p w14:paraId="22D47122" w14:textId="77777777" w:rsidR="000260B1" w:rsidRPr="000B71E3" w:rsidRDefault="000260B1" w:rsidP="000260B1">
      <w:pPr>
        <w:pStyle w:val="PL"/>
      </w:pPr>
      <w:r w:rsidRPr="000B71E3">
        <w:lastRenderedPageBreak/>
        <w:t xml:space="preserve">              schema:</w:t>
      </w:r>
    </w:p>
    <w:p w14:paraId="4B04E8DD"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16663304" w14:textId="77777777" w:rsidR="000260B1" w:rsidRPr="00533C32" w:rsidRDefault="000260B1" w:rsidP="000260B1">
      <w:pPr>
        <w:pStyle w:val="PL"/>
      </w:pPr>
      <w:r w:rsidRPr="00533C32">
        <w:t xml:space="preserve">        '403':</w:t>
      </w:r>
    </w:p>
    <w:p w14:paraId="69BFD3ED" w14:textId="77777777" w:rsidR="000260B1" w:rsidRPr="00533C32" w:rsidRDefault="000260B1" w:rsidP="000260B1">
      <w:pPr>
        <w:pStyle w:val="PL"/>
      </w:pPr>
      <w:r w:rsidRPr="00533C32">
        <w:t xml:space="preserve">          description: modification is rejected</w:t>
      </w:r>
    </w:p>
    <w:p w14:paraId="7F322321" w14:textId="77777777" w:rsidR="000260B1" w:rsidRPr="00533C32" w:rsidRDefault="000260B1" w:rsidP="000260B1">
      <w:pPr>
        <w:pStyle w:val="PL"/>
      </w:pPr>
      <w:r w:rsidRPr="00533C32">
        <w:t xml:space="preserve">          content:</w:t>
      </w:r>
    </w:p>
    <w:p w14:paraId="417AA8BE" w14:textId="77777777" w:rsidR="000260B1" w:rsidRPr="00533C32" w:rsidRDefault="000260B1" w:rsidP="000260B1">
      <w:pPr>
        <w:pStyle w:val="PL"/>
      </w:pPr>
      <w:r w:rsidRPr="00533C32">
        <w:t xml:space="preserve">            application/problem+json:</w:t>
      </w:r>
    </w:p>
    <w:p w14:paraId="19A84F53" w14:textId="77777777" w:rsidR="000260B1" w:rsidRPr="00533C32" w:rsidRDefault="000260B1" w:rsidP="000260B1">
      <w:pPr>
        <w:pStyle w:val="PL"/>
      </w:pPr>
      <w:r w:rsidRPr="00533C32">
        <w:t xml:space="preserve">              schema:</w:t>
      </w:r>
    </w:p>
    <w:p w14:paraId="68F7F5DF" w14:textId="77777777" w:rsidR="000260B1" w:rsidRPr="00533C32" w:rsidRDefault="000260B1" w:rsidP="000260B1">
      <w:pPr>
        <w:pStyle w:val="PL"/>
      </w:pPr>
      <w:r w:rsidRPr="00533C32">
        <w:t xml:space="preserve">                $ref: 'TS29571_CommonData.yaml#/components/schemas/ProblemDetails'</w:t>
      </w:r>
    </w:p>
    <w:p w14:paraId="0BA05A3C" w14:textId="77777777" w:rsidR="000260B1" w:rsidRDefault="000260B1" w:rsidP="000260B1">
      <w:pPr>
        <w:pStyle w:val="PL"/>
        <w:rPr>
          <w:lang w:eastAsia="zh-CN"/>
        </w:rPr>
      </w:pPr>
      <w:r w:rsidRPr="00533C32">
        <w:t xml:space="preserve">        default:</w:t>
      </w:r>
    </w:p>
    <w:p w14:paraId="21B26AB1"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4B3D94C" w14:textId="77777777" w:rsidR="000260B1" w:rsidRDefault="000260B1" w:rsidP="000260B1">
      <w:pPr>
        <w:pStyle w:val="PL"/>
        <w:rPr>
          <w:lang w:eastAsia="zh-CN"/>
        </w:rPr>
      </w:pPr>
    </w:p>
    <w:p w14:paraId="12A42003" w14:textId="77777777" w:rsidR="000260B1" w:rsidRPr="00533C32" w:rsidRDefault="000260B1" w:rsidP="000260B1">
      <w:pPr>
        <w:pStyle w:val="PL"/>
      </w:pPr>
      <w:r w:rsidRPr="00533C32">
        <w:t xml:space="preserve">    get:</w:t>
      </w:r>
    </w:p>
    <w:p w14:paraId="3D6CE00B" w14:textId="77777777" w:rsidR="000260B1" w:rsidRPr="00533C32" w:rsidRDefault="000260B1" w:rsidP="000260B1">
      <w:pPr>
        <w:pStyle w:val="PL"/>
      </w:pPr>
      <w:r w:rsidRPr="00533C32">
        <w:t xml:space="preserve">      summary: Retrieve AMF subscription Info</w:t>
      </w:r>
      <w:r>
        <w:t xml:space="preserve"> for a group of UEs or any UE</w:t>
      </w:r>
    </w:p>
    <w:p w14:paraId="14DBCE61" w14:textId="77777777" w:rsidR="000260B1" w:rsidRPr="00533C32" w:rsidRDefault="000260B1" w:rsidP="000260B1">
      <w:pPr>
        <w:pStyle w:val="PL"/>
      </w:pPr>
      <w:r w:rsidRPr="00533C32">
        <w:t xml:space="preserve">      operationId: GetAmf</w:t>
      </w:r>
      <w:r>
        <w:t>Group</w:t>
      </w:r>
      <w:r w:rsidRPr="00533C32">
        <w:t>Subscription</w:t>
      </w:r>
      <w:r>
        <w:t>s</w:t>
      </w:r>
    </w:p>
    <w:p w14:paraId="4F89248C" w14:textId="77777777" w:rsidR="000260B1" w:rsidRPr="00533C32" w:rsidRDefault="000260B1" w:rsidP="000260B1">
      <w:pPr>
        <w:pStyle w:val="PL"/>
      </w:pPr>
      <w:r w:rsidRPr="00533C32">
        <w:t xml:space="preserve">      tags:</w:t>
      </w:r>
    </w:p>
    <w:p w14:paraId="5B4BE95F" w14:textId="77777777" w:rsidR="000260B1" w:rsidRDefault="000260B1" w:rsidP="000260B1">
      <w:pPr>
        <w:pStyle w:val="PL"/>
        <w:rPr>
          <w:lang w:eastAsia="zh-CN"/>
        </w:rPr>
      </w:pPr>
      <w:r w:rsidRPr="00533C32">
        <w:t xml:space="preserve">        - Query AMF Subscription Info (Document)</w:t>
      </w:r>
    </w:p>
    <w:p w14:paraId="0A44CB8A" w14:textId="77777777" w:rsidR="000260B1" w:rsidRDefault="000260B1" w:rsidP="000260B1">
      <w:pPr>
        <w:pStyle w:val="PL"/>
      </w:pPr>
      <w:r>
        <w:t xml:space="preserve">      security:</w:t>
      </w:r>
    </w:p>
    <w:p w14:paraId="0C412170" w14:textId="77777777" w:rsidR="000260B1" w:rsidRDefault="000260B1" w:rsidP="000260B1">
      <w:pPr>
        <w:pStyle w:val="PL"/>
      </w:pPr>
      <w:r>
        <w:t xml:space="preserve">        - {}</w:t>
      </w:r>
    </w:p>
    <w:p w14:paraId="39AC70EC" w14:textId="77777777" w:rsidR="000260B1" w:rsidRDefault="000260B1" w:rsidP="000260B1">
      <w:pPr>
        <w:pStyle w:val="PL"/>
      </w:pPr>
      <w:r>
        <w:t xml:space="preserve">        - oAuth2ClientCredentials:</w:t>
      </w:r>
    </w:p>
    <w:p w14:paraId="2774E028" w14:textId="77777777" w:rsidR="000260B1" w:rsidRDefault="000260B1" w:rsidP="000260B1">
      <w:pPr>
        <w:pStyle w:val="PL"/>
      </w:pPr>
      <w:r>
        <w:t xml:space="preserve">          - nudr-dr</w:t>
      </w:r>
    </w:p>
    <w:p w14:paraId="49C830E1" w14:textId="77777777" w:rsidR="000260B1" w:rsidRDefault="000260B1" w:rsidP="000260B1">
      <w:pPr>
        <w:pStyle w:val="PL"/>
      </w:pPr>
      <w:r>
        <w:t xml:space="preserve">        - oAuth2ClientCredentials:</w:t>
      </w:r>
    </w:p>
    <w:p w14:paraId="2007F31E" w14:textId="77777777" w:rsidR="000260B1" w:rsidRDefault="000260B1" w:rsidP="000260B1">
      <w:pPr>
        <w:pStyle w:val="PL"/>
      </w:pPr>
      <w:r>
        <w:t xml:space="preserve">          - nudr-dr</w:t>
      </w:r>
    </w:p>
    <w:p w14:paraId="6C069565" w14:textId="77777777" w:rsidR="000260B1" w:rsidRPr="00533C32" w:rsidRDefault="000260B1" w:rsidP="000260B1">
      <w:pPr>
        <w:pStyle w:val="PL"/>
        <w:rPr>
          <w:lang w:eastAsia="zh-CN"/>
        </w:rPr>
      </w:pPr>
      <w:r>
        <w:t xml:space="preserve">          - nudr-dr:subscription-data</w:t>
      </w:r>
    </w:p>
    <w:p w14:paraId="539E392E" w14:textId="77777777" w:rsidR="000260B1" w:rsidRPr="00533C32" w:rsidRDefault="000260B1" w:rsidP="000260B1">
      <w:pPr>
        <w:pStyle w:val="PL"/>
      </w:pPr>
      <w:r w:rsidRPr="00533C32">
        <w:t xml:space="preserve">      parameters:</w:t>
      </w:r>
    </w:p>
    <w:p w14:paraId="78046C5B" w14:textId="77777777" w:rsidR="000260B1" w:rsidRPr="00533C32" w:rsidRDefault="000260B1" w:rsidP="000260B1">
      <w:pPr>
        <w:pStyle w:val="PL"/>
      </w:pPr>
      <w:r w:rsidRPr="00533C32">
        <w:t xml:space="preserve">        - name: ueGroupId</w:t>
      </w:r>
    </w:p>
    <w:p w14:paraId="5CBDC64F" w14:textId="77777777" w:rsidR="000260B1" w:rsidRPr="00533C32" w:rsidRDefault="000260B1" w:rsidP="000260B1">
      <w:pPr>
        <w:pStyle w:val="PL"/>
      </w:pPr>
      <w:r w:rsidRPr="00533C32">
        <w:t xml:space="preserve">          in: path</w:t>
      </w:r>
    </w:p>
    <w:p w14:paraId="776DAA39" w14:textId="77777777" w:rsidR="000260B1" w:rsidRPr="00533C32" w:rsidRDefault="000260B1" w:rsidP="000260B1">
      <w:pPr>
        <w:pStyle w:val="PL"/>
      </w:pPr>
      <w:r w:rsidRPr="00533C32">
        <w:t xml:space="preserve">          required: true</w:t>
      </w:r>
    </w:p>
    <w:p w14:paraId="452851A1" w14:textId="77777777" w:rsidR="000260B1" w:rsidRPr="00533C32" w:rsidRDefault="000260B1" w:rsidP="000260B1">
      <w:pPr>
        <w:pStyle w:val="PL"/>
      </w:pPr>
      <w:r w:rsidRPr="00533C32">
        <w:t xml:space="preserve">          schema:</w:t>
      </w:r>
    </w:p>
    <w:p w14:paraId="36D07052" w14:textId="77777777" w:rsidR="000260B1" w:rsidRPr="00533C32" w:rsidRDefault="000260B1" w:rsidP="000260B1">
      <w:pPr>
        <w:pStyle w:val="PL"/>
      </w:pPr>
      <w:r w:rsidRPr="00533C32">
        <w:t xml:space="preserve">              $ref: '#/components/schemas/VarUeGroupId'</w:t>
      </w:r>
    </w:p>
    <w:p w14:paraId="7571C3AA" w14:textId="77777777" w:rsidR="000260B1" w:rsidRPr="00533C32" w:rsidRDefault="000260B1" w:rsidP="000260B1">
      <w:pPr>
        <w:pStyle w:val="PL"/>
      </w:pPr>
      <w:r w:rsidRPr="00533C32">
        <w:t xml:space="preserve">        - name: subsId</w:t>
      </w:r>
    </w:p>
    <w:p w14:paraId="286C54B5" w14:textId="77777777" w:rsidR="000260B1" w:rsidRPr="00533C32" w:rsidRDefault="000260B1" w:rsidP="000260B1">
      <w:pPr>
        <w:pStyle w:val="PL"/>
      </w:pPr>
      <w:r w:rsidRPr="00533C32">
        <w:t xml:space="preserve">          in: path</w:t>
      </w:r>
    </w:p>
    <w:p w14:paraId="5EFA78A5" w14:textId="77777777" w:rsidR="000260B1" w:rsidRPr="00533C32" w:rsidRDefault="000260B1" w:rsidP="000260B1">
      <w:pPr>
        <w:pStyle w:val="PL"/>
      </w:pPr>
      <w:r w:rsidRPr="00533C32">
        <w:t xml:space="preserve">          required: true</w:t>
      </w:r>
    </w:p>
    <w:p w14:paraId="49F34A6D" w14:textId="77777777" w:rsidR="000260B1" w:rsidRPr="00533C32" w:rsidRDefault="000260B1" w:rsidP="000260B1">
      <w:pPr>
        <w:pStyle w:val="PL"/>
      </w:pPr>
      <w:r w:rsidRPr="00533C32">
        <w:t xml:space="preserve">          schema:</w:t>
      </w:r>
    </w:p>
    <w:p w14:paraId="157B1470" w14:textId="77777777" w:rsidR="000260B1" w:rsidRPr="00533C32" w:rsidRDefault="000260B1" w:rsidP="000260B1">
      <w:pPr>
        <w:pStyle w:val="PL"/>
      </w:pPr>
      <w:r w:rsidRPr="00533C32">
        <w:t xml:space="preserve">            type: string</w:t>
      </w:r>
    </w:p>
    <w:p w14:paraId="2DCBC230" w14:textId="77777777" w:rsidR="000260B1" w:rsidRPr="00533C32" w:rsidRDefault="000260B1" w:rsidP="000260B1">
      <w:pPr>
        <w:pStyle w:val="PL"/>
      </w:pPr>
      <w:r w:rsidRPr="00533C32">
        <w:t xml:space="preserve">      responses:</w:t>
      </w:r>
    </w:p>
    <w:p w14:paraId="7CE5796F" w14:textId="77777777" w:rsidR="000260B1" w:rsidRPr="00533C32" w:rsidRDefault="000260B1" w:rsidP="000260B1">
      <w:pPr>
        <w:pStyle w:val="PL"/>
      </w:pPr>
      <w:r w:rsidRPr="00533C32">
        <w:t xml:space="preserve">        '200':</w:t>
      </w:r>
    </w:p>
    <w:p w14:paraId="0A709AE7" w14:textId="77777777" w:rsidR="000260B1" w:rsidRPr="00533C32" w:rsidRDefault="000260B1" w:rsidP="000260B1">
      <w:pPr>
        <w:pStyle w:val="PL"/>
      </w:pPr>
      <w:r w:rsidRPr="00533C32">
        <w:t xml:space="preserve">          description: OK</w:t>
      </w:r>
    </w:p>
    <w:p w14:paraId="1CF341E6" w14:textId="77777777" w:rsidR="000260B1" w:rsidRPr="00533C32" w:rsidRDefault="000260B1" w:rsidP="000260B1">
      <w:pPr>
        <w:pStyle w:val="PL"/>
      </w:pPr>
      <w:r w:rsidRPr="00533C32">
        <w:t xml:space="preserve">          content:</w:t>
      </w:r>
    </w:p>
    <w:p w14:paraId="3B33CDF3" w14:textId="77777777" w:rsidR="000260B1" w:rsidRPr="00533C32" w:rsidRDefault="000260B1" w:rsidP="000260B1">
      <w:pPr>
        <w:pStyle w:val="PL"/>
      </w:pPr>
      <w:r w:rsidRPr="00533C32">
        <w:t xml:space="preserve">            application/json:</w:t>
      </w:r>
    </w:p>
    <w:p w14:paraId="4D70C25C" w14:textId="77777777" w:rsidR="000260B1" w:rsidRPr="00533C32" w:rsidRDefault="000260B1" w:rsidP="000260B1">
      <w:pPr>
        <w:pStyle w:val="PL"/>
      </w:pPr>
      <w:r w:rsidRPr="00533C32">
        <w:t xml:space="preserve">              schema:</w:t>
      </w:r>
    </w:p>
    <w:p w14:paraId="79DD3084" w14:textId="77777777" w:rsidR="000260B1" w:rsidRPr="00533C32" w:rsidRDefault="000260B1" w:rsidP="000260B1">
      <w:pPr>
        <w:pStyle w:val="PL"/>
      </w:pPr>
      <w:r w:rsidRPr="00533C32">
        <w:t xml:space="preserve">                type: array</w:t>
      </w:r>
    </w:p>
    <w:p w14:paraId="359B23C7" w14:textId="77777777" w:rsidR="000260B1" w:rsidRPr="00533C32" w:rsidRDefault="000260B1" w:rsidP="000260B1">
      <w:pPr>
        <w:pStyle w:val="PL"/>
      </w:pPr>
      <w:r w:rsidRPr="00533C32">
        <w:t xml:space="preserve">                items:</w:t>
      </w:r>
    </w:p>
    <w:p w14:paraId="1BB84B75" w14:textId="77777777" w:rsidR="000260B1" w:rsidRPr="00533C32" w:rsidRDefault="000260B1" w:rsidP="000260B1">
      <w:pPr>
        <w:pStyle w:val="PL"/>
      </w:pPr>
      <w:r w:rsidRPr="00533C32">
        <w:t xml:space="preserve">                  $ref: '#/components/schemas/AmfSubscriptionInfo'</w:t>
      </w:r>
    </w:p>
    <w:p w14:paraId="083389E5" w14:textId="77777777" w:rsidR="000260B1" w:rsidRPr="00533C32" w:rsidRDefault="000260B1" w:rsidP="000260B1">
      <w:pPr>
        <w:pStyle w:val="PL"/>
      </w:pPr>
      <w:r w:rsidRPr="00533C32">
        <w:t xml:space="preserve">                minItems: 1</w:t>
      </w:r>
    </w:p>
    <w:p w14:paraId="3C3DC71F" w14:textId="77777777" w:rsidR="000260B1" w:rsidRDefault="000260B1" w:rsidP="000260B1">
      <w:pPr>
        <w:pStyle w:val="PL"/>
        <w:rPr>
          <w:lang w:eastAsia="zh-CN"/>
        </w:rPr>
      </w:pPr>
      <w:r w:rsidRPr="00533C32">
        <w:t xml:space="preserve">        default:</w:t>
      </w:r>
    </w:p>
    <w:p w14:paraId="290CBB31"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87612DA" w14:textId="77777777" w:rsidR="000260B1" w:rsidRPr="00533C32" w:rsidRDefault="000260B1" w:rsidP="000260B1">
      <w:pPr>
        <w:pStyle w:val="PL"/>
        <w:rPr>
          <w:lang w:eastAsia="zh-CN"/>
        </w:rPr>
      </w:pPr>
    </w:p>
    <w:p w14:paraId="14BE1D0D" w14:textId="77777777" w:rsidR="000260B1" w:rsidRDefault="000260B1" w:rsidP="000260B1">
      <w:pPr>
        <w:pStyle w:val="PL"/>
      </w:pPr>
      <w:r>
        <w:t xml:space="preserve">  </w:t>
      </w:r>
      <w:r w:rsidRPr="00533C32">
        <w:t>/subscription-data/group-data/{ueGroupId}/ee-subscriptions/{subsId}</w:t>
      </w:r>
      <w:r>
        <w:t>/smf-subscriptions:</w:t>
      </w:r>
    </w:p>
    <w:p w14:paraId="5C6D25C2" w14:textId="77777777" w:rsidR="000260B1" w:rsidRDefault="000260B1" w:rsidP="000260B1">
      <w:pPr>
        <w:pStyle w:val="PL"/>
      </w:pPr>
      <w:r>
        <w:t xml:space="preserve">    put:</w:t>
      </w:r>
    </w:p>
    <w:p w14:paraId="624E597E" w14:textId="77777777" w:rsidR="000260B1" w:rsidRDefault="000260B1" w:rsidP="000260B1">
      <w:pPr>
        <w:pStyle w:val="PL"/>
      </w:pPr>
      <w:r>
        <w:t xml:space="preserve">      summary: Create SMF Subscription Info for a group of UEs or any YE</w:t>
      </w:r>
    </w:p>
    <w:p w14:paraId="72CC24B1" w14:textId="77777777" w:rsidR="000260B1" w:rsidRDefault="000260B1" w:rsidP="000260B1">
      <w:pPr>
        <w:pStyle w:val="PL"/>
      </w:pPr>
      <w:r>
        <w:t xml:space="preserve">      operationId: CreateSmfGroupSubscriptions</w:t>
      </w:r>
    </w:p>
    <w:p w14:paraId="1CA8860D" w14:textId="77777777" w:rsidR="000260B1" w:rsidRDefault="000260B1" w:rsidP="000260B1">
      <w:pPr>
        <w:pStyle w:val="PL"/>
      </w:pPr>
      <w:r>
        <w:t xml:space="preserve">      tags:</w:t>
      </w:r>
    </w:p>
    <w:p w14:paraId="082B5BFF" w14:textId="77777777" w:rsidR="000260B1" w:rsidRDefault="000260B1" w:rsidP="000260B1">
      <w:pPr>
        <w:pStyle w:val="PL"/>
        <w:rPr>
          <w:lang w:eastAsia="zh-CN"/>
        </w:rPr>
      </w:pPr>
      <w:r>
        <w:t xml:space="preserve">        - SMF Event Group Subscription Info (Document)</w:t>
      </w:r>
    </w:p>
    <w:p w14:paraId="0274ECC1" w14:textId="77777777" w:rsidR="000260B1" w:rsidRDefault="000260B1" w:rsidP="000260B1">
      <w:pPr>
        <w:pStyle w:val="PL"/>
      </w:pPr>
      <w:r>
        <w:t xml:space="preserve">      security:</w:t>
      </w:r>
    </w:p>
    <w:p w14:paraId="5AAB548B" w14:textId="77777777" w:rsidR="000260B1" w:rsidRDefault="000260B1" w:rsidP="000260B1">
      <w:pPr>
        <w:pStyle w:val="PL"/>
      </w:pPr>
      <w:r>
        <w:t xml:space="preserve">        - {}</w:t>
      </w:r>
    </w:p>
    <w:p w14:paraId="79D74DAF" w14:textId="77777777" w:rsidR="000260B1" w:rsidRDefault="000260B1" w:rsidP="000260B1">
      <w:pPr>
        <w:pStyle w:val="PL"/>
      </w:pPr>
      <w:r>
        <w:t xml:space="preserve">        - oAuth2ClientCredentials:</w:t>
      </w:r>
    </w:p>
    <w:p w14:paraId="53CC26B6" w14:textId="77777777" w:rsidR="000260B1" w:rsidRDefault="000260B1" w:rsidP="000260B1">
      <w:pPr>
        <w:pStyle w:val="PL"/>
      </w:pPr>
      <w:r>
        <w:t xml:space="preserve">          - nudr-dr</w:t>
      </w:r>
    </w:p>
    <w:p w14:paraId="59F602EF" w14:textId="77777777" w:rsidR="000260B1" w:rsidRDefault="000260B1" w:rsidP="000260B1">
      <w:pPr>
        <w:pStyle w:val="PL"/>
      </w:pPr>
      <w:r>
        <w:t xml:space="preserve">        - oAuth2ClientCredentials:</w:t>
      </w:r>
    </w:p>
    <w:p w14:paraId="4DDB7D77" w14:textId="77777777" w:rsidR="000260B1" w:rsidRDefault="000260B1" w:rsidP="000260B1">
      <w:pPr>
        <w:pStyle w:val="PL"/>
      </w:pPr>
      <w:r>
        <w:t xml:space="preserve">          - nudr-dr</w:t>
      </w:r>
    </w:p>
    <w:p w14:paraId="7869149F" w14:textId="77777777" w:rsidR="000260B1" w:rsidRDefault="000260B1" w:rsidP="000260B1">
      <w:pPr>
        <w:pStyle w:val="PL"/>
        <w:rPr>
          <w:lang w:eastAsia="zh-CN"/>
        </w:rPr>
      </w:pPr>
      <w:r>
        <w:t xml:space="preserve">          - nudr-dr:subscription-data</w:t>
      </w:r>
    </w:p>
    <w:p w14:paraId="72490228" w14:textId="77777777" w:rsidR="000260B1" w:rsidRDefault="000260B1" w:rsidP="000260B1">
      <w:pPr>
        <w:pStyle w:val="PL"/>
      </w:pPr>
      <w:r>
        <w:t xml:space="preserve">      parameters:</w:t>
      </w:r>
    </w:p>
    <w:p w14:paraId="75E4B608" w14:textId="77777777" w:rsidR="000260B1" w:rsidRPr="00533C32" w:rsidRDefault="000260B1" w:rsidP="000260B1">
      <w:pPr>
        <w:pStyle w:val="PL"/>
      </w:pPr>
      <w:r w:rsidRPr="00533C32">
        <w:t xml:space="preserve">        - name: ueGroupId</w:t>
      </w:r>
    </w:p>
    <w:p w14:paraId="62285AB3" w14:textId="77777777" w:rsidR="000260B1" w:rsidRPr="00533C32" w:rsidRDefault="000260B1" w:rsidP="000260B1">
      <w:pPr>
        <w:pStyle w:val="PL"/>
      </w:pPr>
      <w:r w:rsidRPr="00533C32">
        <w:t xml:space="preserve">          in: path</w:t>
      </w:r>
    </w:p>
    <w:p w14:paraId="412C605D" w14:textId="77777777" w:rsidR="000260B1" w:rsidRPr="00533C32" w:rsidRDefault="000260B1" w:rsidP="000260B1">
      <w:pPr>
        <w:pStyle w:val="PL"/>
      </w:pPr>
      <w:r w:rsidRPr="00533C32">
        <w:t xml:space="preserve">          required: true</w:t>
      </w:r>
    </w:p>
    <w:p w14:paraId="5E79B9BB" w14:textId="77777777" w:rsidR="000260B1" w:rsidRPr="00533C32" w:rsidRDefault="000260B1" w:rsidP="000260B1">
      <w:pPr>
        <w:pStyle w:val="PL"/>
      </w:pPr>
      <w:r w:rsidRPr="00533C32">
        <w:t xml:space="preserve">          schema:</w:t>
      </w:r>
    </w:p>
    <w:p w14:paraId="7ED734FD" w14:textId="77777777" w:rsidR="000260B1" w:rsidRPr="00533C32" w:rsidRDefault="000260B1" w:rsidP="000260B1">
      <w:pPr>
        <w:pStyle w:val="PL"/>
      </w:pPr>
      <w:r w:rsidRPr="00533C32">
        <w:t xml:space="preserve">              $ref: '#/components/schemas/VarUeGroupId'</w:t>
      </w:r>
    </w:p>
    <w:p w14:paraId="2118C9FE" w14:textId="77777777" w:rsidR="000260B1" w:rsidRDefault="000260B1" w:rsidP="000260B1">
      <w:pPr>
        <w:pStyle w:val="PL"/>
      </w:pPr>
      <w:r>
        <w:t xml:space="preserve">        - name: subsId</w:t>
      </w:r>
    </w:p>
    <w:p w14:paraId="4F09E752" w14:textId="77777777" w:rsidR="000260B1" w:rsidRDefault="000260B1" w:rsidP="000260B1">
      <w:pPr>
        <w:pStyle w:val="PL"/>
      </w:pPr>
      <w:r>
        <w:t xml:space="preserve">          in: path</w:t>
      </w:r>
    </w:p>
    <w:p w14:paraId="49FC0AA8" w14:textId="77777777" w:rsidR="000260B1" w:rsidRDefault="000260B1" w:rsidP="000260B1">
      <w:pPr>
        <w:pStyle w:val="PL"/>
      </w:pPr>
      <w:r>
        <w:t xml:space="preserve">          required: true</w:t>
      </w:r>
    </w:p>
    <w:p w14:paraId="6531AF03" w14:textId="77777777" w:rsidR="000260B1" w:rsidRDefault="000260B1" w:rsidP="000260B1">
      <w:pPr>
        <w:pStyle w:val="PL"/>
      </w:pPr>
      <w:r>
        <w:t xml:space="preserve">          schema:</w:t>
      </w:r>
    </w:p>
    <w:p w14:paraId="3E13FA14" w14:textId="77777777" w:rsidR="000260B1" w:rsidRDefault="000260B1" w:rsidP="000260B1">
      <w:pPr>
        <w:pStyle w:val="PL"/>
      </w:pPr>
      <w:r>
        <w:t xml:space="preserve">            type: string</w:t>
      </w:r>
    </w:p>
    <w:p w14:paraId="1F6DB200" w14:textId="77777777" w:rsidR="000260B1" w:rsidRDefault="000260B1" w:rsidP="000260B1">
      <w:pPr>
        <w:pStyle w:val="PL"/>
      </w:pPr>
      <w:r>
        <w:t xml:space="preserve">      requestBody:</w:t>
      </w:r>
    </w:p>
    <w:p w14:paraId="4E527095" w14:textId="77777777" w:rsidR="000260B1" w:rsidRDefault="000260B1" w:rsidP="000260B1">
      <w:pPr>
        <w:pStyle w:val="PL"/>
      </w:pPr>
      <w:r>
        <w:t xml:space="preserve">        content:</w:t>
      </w:r>
    </w:p>
    <w:p w14:paraId="4BB5E203" w14:textId="77777777" w:rsidR="000260B1" w:rsidRDefault="000260B1" w:rsidP="000260B1">
      <w:pPr>
        <w:pStyle w:val="PL"/>
      </w:pPr>
      <w:r>
        <w:t xml:space="preserve">          application/json:</w:t>
      </w:r>
    </w:p>
    <w:p w14:paraId="1BAC7DC9" w14:textId="77777777" w:rsidR="000260B1" w:rsidRDefault="000260B1" w:rsidP="000260B1">
      <w:pPr>
        <w:pStyle w:val="PL"/>
      </w:pPr>
      <w:r>
        <w:t xml:space="preserve">            schema:</w:t>
      </w:r>
    </w:p>
    <w:p w14:paraId="436242B0" w14:textId="77777777" w:rsidR="000260B1" w:rsidRDefault="000260B1" w:rsidP="000260B1">
      <w:pPr>
        <w:pStyle w:val="PL"/>
        <w:outlineLvl w:val="0"/>
      </w:pPr>
      <w:r>
        <w:t xml:space="preserve">              $ref: '#/components/schemas/SmfSubscriptionInfo'</w:t>
      </w:r>
    </w:p>
    <w:p w14:paraId="2BA53C65" w14:textId="77777777" w:rsidR="000260B1" w:rsidRDefault="000260B1" w:rsidP="000260B1">
      <w:pPr>
        <w:pStyle w:val="PL"/>
      </w:pPr>
      <w:r>
        <w:t xml:space="preserve">        required: true</w:t>
      </w:r>
    </w:p>
    <w:p w14:paraId="7D0ABC17" w14:textId="77777777" w:rsidR="000260B1" w:rsidRDefault="000260B1" w:rsidP="000260B1">
      <w:pPr>
        <w:pStyle w:val="PL"/>
      </w:pPr>
      <w:r>
        <w:t xml:space="preserve">      responses:</w:t>
      </w:r>
    </w:p>
    <w:p w14:paraId="1FDEB08C" w14:textId="77777777" w:rsidR="000260B1" w:rsidRDefault="000260B1" w:rsidP="000260B1">
      <w:pPr>
        <w:pStyle w:val="PL"/>
      </w:pPr>
      <w:r>
        <w:lastRenderedPageBreak/>
        <w:t xml:space="preserve">        '204':</w:t>
      </w:r>
    </w:p>
    <w:p w14:paraId="3D27BDCE" w14:textId="77777777" w:rsidR="000260B1" w:rsidRDefault="000260B1" w:rsidP="000260B1">
      <w:pPr>
        <w:pStyle w:val="PL"/>
      </w:pPr>
      <w:r>
        <w:t xml:space="preserve">          description: Upon success, an empty response body shall be returned</w:t>
      </w:r>
    </w:p>
    <w:p w14:paraId="38A96499" w14:textId="77777777" w:rsidR="000260B1" w:rsidRDefault="000260B1" w:rsidP="000260B1">
      <w:pPr>
        <w:pStyle w:val="PL"/>
      </w:pPr>
      <w:r>
        <w:t xml:space="preserve">        '201':</w:t>
      </w:r>
    </w:p>
    <w:p w14:paraId="5585167A" w14:textId="77777777" w:rsidR="000260B1" w:rsidRDefault="000260B1" w:rsidP="000260B1">
      <w:pPr>
        <w:pStyle w:val="PL"/>
      </w:pPr>
      <w:r>
        <w:t xml:space="preserve">          description: Upon successful creation, the created resource shall be returned</w:t>
      </w:r>
    </w:p>
    <w:p w14:paraId="6DBC1870" w14:textId="77777777" w:rsidR="000260B1" w:rsidRDefault="000260B1" w:rsidP="000260B1">
      <w:pPr>
        <w:pStyle w:val="PL"/>
      </w:pPr>
      <w:r>
        <w:t xml:space="preserve">          content:</w:t>
      </w:r>
    </w:p>
    <w:p w14:paraId="640283E3" w14:textId="77777777" w:rsidR="000260B1" w:rsidRDefault="000260B1" w:rsidP="000260B1">
      <w:pPr>
        <w:pStyle w:val="PL"/>
      </w:pPr>
      <w:r>
        <w:t xml:space="preserve">            application/json:</w:t>
      </w:r>
    </w:p>
    <w:p w14:paraId="4F8A7767" w14:textId="77777777" w:rsidR="000260B1" w:rsidRDefault="000260B1" w:rsidP="000260B1">
      <w:pPr>
        <w:pStyle w:val="PL"/>
      </w:pPr>
      <w:r>
        <w:t xml:space="preserve">              schema:</w:t>
      </w:r>
    </w:p>
    <w:p w14:paraId="0E137F64" w14:textId="77777777" w:rsidR="000260B1" w:rsidRDefault="000260B1" w:rsidP="000260B1">
      <w:pPr>
        <w:pStyle w:val="PL"/>
        <w:outlineLvl w:val="0"/>
        <w:rPr>
          <w:lang w:eastAsia="zh-CN"/>
        </w:rPr>
      </w:pPr>
      <w:r>
        <w:t xml:space="preserve">                $ref: '#/components/schemas/SmfSubscriptionInfo'</w:t>
      </w:r>
    </w:p>
    <w:p w14:paraId="1D0AD20F" w14:textId="77777777" w:rsidR="000260B1" w:rsidRDefault="000260B1" w:rsidP="000260B1">
      <w:pPr>
        <w:pStyle w:val="PL"/>
        <w:rPr>
          <w:lang w:eastAsia="zh-CN"/>
        </w:rPr>
      </w:pPr>
      <w:r>
        <w:t xml:space="preserve">        default:</w:t>
      </w:r>
    </w:p>
    <w:p w14:paraId="43293BCD" w14:textId="77777777" w:rsidR="000260B1" w:rsidRDefault="000260B1" w:rsidP="000260B1">
      <w:pPr>
        <w:pStyle w:val="PL"/>
        <w:rPr>
          <w:lang w:eastAsia="zh-CN"/>
        </w:rPr>
      </w:pPr>
      <w:r>
        <w:t xml:space="preserve">          $ref: 'TS29571_CommonData.yaml#/components/responses/default'</w:t>
      </w:r>
    </w:p>
    <w:p w14:paraId="1FE803B6" w14:textId="77777777" w:rsidR="000260B1" w:rsidRDefault="000260B1" w:rsidP="000260B1">
      <w:pPr>
        <w:pStyle w:val="PL"/>
        <w:rPr>
          <w:lang w:eastAsia="zh-CN"/>
        </w:rPr>
      </w:pPr>
    </w:p>
    <w:p w14:paraId="22E32799" w14:textId="77777777" w:rsidR="000260B1" w:rsidRDefault="000260B1" w:rsidP="000260B1">
      <w:pPr>
        <w:pStyle w:val="PL"/>
      </w:pPr>
      <w:r>
        <w:t xml:space="preserve">    delete:</w:t>
      </w:r>
    </w:p>
    <w:p w14:paraId="7F72E12F" w14:textId="77777777" w:rsidR="000260B1" w:rsidRDefault="000260B1" w:rsidP="000260B1">
      <w:pPr>
        <w:pStyle w:val="PL"/>
      </w:pPr>
      <w:r>
        <w:t xml:space="preserve">      summary: Delete SMF Subscription Info for a group of UEs or any UE</w:t>
      </w:r>
    </w:p>
    <w:p w14:paraId="7535C8A6" w14:textId="77777777" w:rsidR="000260B1" w:rsidRDefault="000260B1" w:rsidP="000260B1">
      <w:pPr>
        <w:pStyle w:val="PL"/>
      </w:pPr>
      <w:r>
        <w:t xml:space="preserve">      operationId: RemoveSmfGroupSubscriptions</w:t>
      </w:r>
    </w:p>
    <w:p w14:paraId="2B5F7CD2" w14:textId="77777777" w:rsidR="000260B1" w:rsidRDefault="000260B1" w:rsidP="000260B1">
      <w:pPr>
        <w:pStyle w:val="PL"/>
      </w:pPr>
      <w:r>
        <w:t xml:space="preserve">      tags:</w:t>
      </w:r>
    </w:p>
    <w:p w14:paraId="09444927" w14:textId="77777777" w:rsidR="000260B1" w:rsidRDefault="000260B1" w:rsidP="000260B1">
      <w:pPr>
        <w:pStyle w:val="PL"/>
        <w:rPr>
          <w:lang w:eastAsia="zh-CN"/>
        </w:rPr>
      </w:pPr>
      <w:r>
        <w:t xml:space="preserve">        - SMF Event Subscription Info (Document)</w:t>
      </w:r>
    </w:p>
    <w:p w14:paraId="1BB70DE0" w14:textId="77777777" w:rsidR="000260B1" w:rsidRDefault="000260B1" w:rsidP="000260B1">
      <w:pPr>
        <w:pStyle w:val="PL"/>
      </w:pPr>
      <w:r>
        <w:t xml:space="preserve">      security:</w:t>
      </w:r>
    </w:p>
    <w:p w14:paraId="589C0066" w14:textId="77777777" w:rsidR="000260B1" w:rsidRDefault="000260B1" w:rsidP="000260B1">
      <w:pPr>
        <w:pStyle w:val="PL"/>
      </w:pPr>
      <w:r>
        <w:t xml:space="preserve">        - {}</w:t>
      </w:r>
    </w:p>
    <w:p w14:paraId="73C82178" w14:textId="77777777" w:rsidR="000260B1" w:rsidRDefault="000260B1" w:rsidP="000260B1">
      <w:pPr>
        <w:pStyle w:val="PL"/>
      </w:pPr>
      <w:r>
        <w:t xml:space="preserve">        - oAuth2ClientCredentials:</w:t>
      </w:r>
    </w:p>
    <w:p w14:paraId="5FB8DF52" w14:textId="77777777" w:rsidR="000260B1" w:rsidRDefault="000260B1" w:rsidP="000260B1">
      <w:pPr>
        <w:pStyle w:val="PL"/>
      </w:pPr>
      <w:r>
        <w:t xml:space="preserve">          - nudr-dr</w:t>
      </w:r>
    </w:p>
    <w:p w14:paraId="525C27D3" w14:textId="77777777" w:rsidR="000260B1" w:rsidRDefault="000260B1" w:rsidP="000260B1">
      <w:pPr>
        <w:pStyle w:val="PL"/>
      </w:pPr>
      <w:r>
        <w:t xml:space="preserve">        - oAuth2ClientCredentials:</w:t>
      </w:r>
    </w:p>
    <w:p w14:paraId="3470BE18" w14:textId="77777777" w:rsidR="000260B1" w:rsidRDefault="000260B1" w:rsidP="000260B1">
      <w:pPr>
        <w:pStyle w:val="PL"/>
      </w:pPr>
      <w:r>
        <w:t xml:space="preserve">          - nudr-dr</w:t>
      </w:r>
    </w:p>
    <w:p w14:paraId="64395C88" w14:textId="77777777" w:rsidR="000260B1" w:rsidRDefault="000260B1" w:rsidP="000260B1">
      <w:pPr>
        <w:pStyle w:val="PL"/>
        <w:rPr>
          <w:lang w:eastAsia="zh-CN"/>
        </w:rPr>
      </w:pPr>
      <w:r>
        <w:t xml:space="preserve">          - nudr-dr:subscription-data</w:t>
      </w:r>
    </w:p>
    <w:p w14:paraId="079FC7FE" w14:textId="77777777" w:rsidR="000260B1" w:rsidRDefault="000260B1" w:rsidP="000260B1">
      <w:pPr>
        <w:pStyle w:val="PL"/>
      </w:pPr>
      <w:r>
        <w:t xml:space="preserve">      parameters:</w:t>
      </w:r>
    </w:p>
    <w:p w14:paraId="17C8150C" w14:textId="77777777" w:rsidR="000260B1" w:rsidRPr="00533C32" w:rsidRDefault="000260B1" w:rsidP="000260B1">
      <w:pPr>
        <w:pStyle w:val="PL"/>
      </w:pPr>
      <w:r w:rsidRPr="00533C32">
        <w:t xml:space="preserve">        - name: ueGroupId</w:t>
      </w:r>
    </w:p>
    <w:p w14:paraId="71DC228E" w14:textId="77777777" w:rsidR="000260B1" w:rsidRPr="00533C32" w:rsidRDefault="000260B1" w:rsidP="000260B1">
      <w:pPr>
        <w:pStyle w:val="PL"/>
      </w:pPr>
      <w:r w:rsidRPr="00533C32">
        <w:t xml:space="preserve">          in: path</w:t>
      </w:r>
    </w:p>
    <w:p w14:paraId="2526A071" w14:textId="77777777" w:rsidR="000260B1" w:rsidRPr="00533C32" w:rsidRDefault="000260B1" w:rsidP="000260B1">
      <w:pPr>
        <w:pStyle w:val="PL"/>
      </w:pPr>
      <w:r w:rsidRPr="00533C32">
        <w:t xml:space="preserve">          required: true</w:t>
      </w:r>
    </w:p>
    <w:p w14:paraId="55E5D675" w14:textId="77777777" w:rsidR="000260B1" w:rsidRPr="00533C32" w:rsidRDefault="000260B1" w:rsidP="000260B1">
      <w:pPr>
        <w:pStyle w:val="PL"/>
      </w:pPr>
      <w:r w:rsidRPr="00533C32">
        <w:t xml:space="preserve">          schema:</w:t>
      </w:r>
    </w:p>
    <w:p w14:paraId="6D612450" w14:textId="77777777" w:rsidR="000260B1" w:rsidRPr="00533C32" w:rsidRDefault="000260B1" w:rsidP="000260B1">
      <w:pPr>
        <w:pStyle w:val="PL"/>
      </w:pPr>
      <w:r w:rsidRPr="00533C32">
        <w:t xml:space="preserve">              $ref: '#/components/schemas/VarUeGroupId'</w:t>
      </w:r>
    </w:p>
    <w:p w14:paraId="42BAFAC9" w14:textId="77777777" w:rsidR="000260B1" w:rsidRDefault="000260B1" w:rsidP="000260B1">
      <w:pPr>
        <w:pStyle w:val="PL"/>
      </w:pPr>
      <w:r>
        <w:t xml:space="preserve">        - name: subsId</w:t>
      </w:r>
    </w:p>
    <w:p w14:paraId="1A33D640" w14:textId="77777777" w:rsidR="000260B1" w:rsidRDefault="000260B1" w:rsidP="000260B1">
      <w:pPr>
        <w:pStyle w:val="PL"/>
      </w:pPr>
      <w:r>
        <w:t xml:space="preserve">          in: path</w:t>
      </w:r>
    </w:p>
    <w:p w14:paraId="51AF17EF" w14:textId="77777777" w:rsidR="000260B1" w:rsidRDefault="000260B1" w:rsidP="000260B1">
      <w:pPr>
        <w:pStyle w:val="PL"/>
      </w:pPr>
      <w:r>
        <w:t xml:space="preserve">          required: true</w:t>
      </w:r>
    </w:p>
    <w:p w14:paraId="45361EFD" w14:textId="77777777" w:rsidR="000260B1" w:rsidRDefault="000260B1" w:rsidP="000260B1">
      <w:pPr>
        <w:pStyle w:val="PL"/>
      </w:pPr>
      <w:r>
        <w:t xml:space="preserve">          schema:</w:t>
      </w:r>
    </w:p>
    <w:p w14:paraId="484FB0B8" w14:textId="77777777" w:rsidR="000260B1" w:rsidRDefault="000260B1" w:rsidP="000260B1">
      <w:pPr>
        <w:pStyle w:val="PL"/>
      </w:pPr>
      <w:r>
        <w:t xml:space="preserve">            type: string</w:t>
      </w:r>
    </w:p>
    <w:p w14:paraId="343B5065" w14:textId="77777777" w:rsidR="000260B1" w:rsidRDefault="000260B1" w:rsidP="000260B1">
      <w:pPr>
        <w:pStyle w:val="PL"/>
      </w:pPr>
      <w:r>
        <w:t xml:space="preserve">      responses:</w:t>
      </w:r>
    </w:p>
    <w:p w14:paraId="62880C74" w14:textId="77777777" w:rsidR="000260B1" w:rsidRDefault="000260B1" w:rsidP="000260B1">
      <w:pPr>
        <w:pStyle w:val="PL"/>
      </w:pPr>
      <w:r>
        <w:t xml:space="preserve">        '204':</w:t>
      </w:r>
    </w:p>
    <w:p w14:paraId="1852AF36" w14:textId="77777777" w:rsidR="000260B1" w:rsidRDefault="000260B1" w:rsidP="000260B1">
      <w:pPr>
        <w:pStyle w:val="PL"/>
        <w:rPr>
          <w:lang w:eastAsia="zh-CN"/>
        </w:rPr>
      </w:pPr>
      <w:r>
        <w:t xml:space="preserve">          description: Expected response to a successful subscription removal</w:t>
      </w:r>
    </w:p>
    <w:p w14:paraId="371861C4" w14:textId="77777777" w:rsidR="000260B1" w:rsidRDefault="000260B1" w:rsidP="000260B1">
      <w:pPr>
        <w:pStyle w:val="PL"/>
      </w:pPr>
      <w:r>
        <w:t xml:space="preserve">        default:</w:t>
      </w:r>
    </w:p>
    <w:p w14:paraId="3D6B6A0E" w14:textId="77777777" w:rsidR="000260B1" w:rsidRDefault="000260B1" w:rsidP="000260B1">
      <w:pPr>
        <w:pStyle w:val="PL"/>
        <w:rPr>
          <w:lang w:eastAsia="zh-CN"/>
        </w:rPr>
      </w:pPr>
      <w:r>
        <w:t xml:space="preserve">          $ref: 'TS29571_CommonData.yaml#/components/responses/default'</w:t>
      </w:r>
    </w:p>
    <w:p w14:paraId="5CD06A5C" w14:textId="77777777" w:rsidR="000260B1" w:rsidRDefault="000260B1" w:rsidP="000260B1">
      <w:pPr>
        <w:pStyle w:val="PL"/>
        <w:rPr>
          <w:lang w:eastAsia="zh-CN"/>
        </w:rPr>
      </w:pPr>
    </w:p>
    <w:p w14:paraId="428D2C01" w14:textId="77777777" w:rsidR="000260B1" w:rsidRDefault="000260B1" w:rsidP="000260B1">
      <w:pPr>
        <w:pStyle w:val="PL"/>
      </w:pPr>
      <w:r>
        <w:t xml:space="preserve">    patch:</w:t>
      </w:r>
    </w:p>
    <w:p w14:paraId="3CDE015F" w14:textId="77777777" w:rsidR="000260B1" w:rsidRDefault="000260B1" w:rsidP="000260B1">
      <w:pPr>
        <w:pStyle w:val="PL"/>
        <w:rPr>
          <w:lang w:eastAsia="zh-CN"/>
        </w:rPr>
      </w:pPr>
      <w:r>
        <w:t xml:space="preserve">      summary: Modify SMF Subscription Info for a group of UEs or any UE</w:t>
      </w:r>
    </w:p>
    <w:p w14:paraId="2BE77FA4" w14:textId="77777777" w:rsidR="000260B1" w:rsidRDefault="000260B1" w:rsidP="000260B1">
      <w:pPr>
        <w:pStyle w:val="PL"/>
      </w:pPr>
      <w:r>
        <w:t xml:space="preserve">      operationId: ModifySmfGroupSubscriptions</w:t>
      </w:r>
    </w:p>
    <w:p w14:paraId="6B188028" w14:textId="77777777" w:rsidR="000260B1" w:rsidRDefault="000260B1" w:rsidP="000260B1">
      <w:pPr>
        <w:pStyle w:val="PL"/>
      </w:pPr>
      <w:r>
        <w:t xml:space="preserve">      tags:</w:t>
      </w:r>
    </w:p>
    <w:p w14:paraId="25F9669C" w14:textId="77777777" w:rsidR="000260B1" w:rsidRDefault="000260B1" w:rsidP="000260B1">
      <w:pPr>
        <w:pStyle w:val="PL"/>
        <w:rPr>
          <w:lang w:eastAsia="zh-CN"/>
        </w:rPr>
      </w:pPr>
      <w:r>
        <w:t xml:space="preserve">        - SMF Event Subscription Info (Document)</w:t>
      </w:r>
    </w:p>
    <w:p w14:paraId="6BE22DAF" w14:textId="77777777" w:rsidR="000260B1" w:rsidRDefault="000260B1" w:rsidP="000260B1">
      <w:pPr>
        <w:pStyle w:val="PL"/>
      </w:pPr>
      <w:r>
        <w:t xml:space="preserve">      security:</w:t>
      </w:r>
    </w:p>
    <w:p w14:paraId="5EFF898F" w14:textId="77777777" w:rsidR="000260B1" w:rsidRDefault="000260B1" w:rsidP="000260B1">
      <w:pPr>
        <w:pStyle w:val="PL"/>
      </w:pPr>
      <w:r>
        <w:t xml:space="preserve">        - {}</w:t>
      </w:r>
    </w:p>
    <w:p w14:paraId="0C4D1DE0" w14:textId="77777777" w:rsidR="000260B1" w:rsidRDefault="000260B1" w:rsidP="000260B1">
      <w:pPr>
        <w:pStyle w:val="PL"/>
      </w:pPr>
      <w:r>
        <w:t xml:space="preserve">        - oAuth2ClientCredentials:</w:t>
      </w:r>
    </w:p>
    <w:p w14:paraId="057FD592" w14:textId="77777777" w:rsidR="000260B1" w:rsidRDefault="000260B1" w:rsidP="000260B1">
      <w:pPr>
        <w:pStyle w:val="PL"/>
      </w:pPr>
      <w:r>
        <w:t xml:space="preserve">          - nudr-dr</w:t>
      </w:r>
    </w:p>
    <w:p w14:paraId="1431088D" w14:textId="77777777" w:rsidR="000260B1" w:rsidRDefault="000260B1" w:rsidP="000260B1">
      <w:pPr>
        <w:pStyle w:val="PL"/>
      </w:pPr>
      <w:r>
        <w:t xml:space="preserve">        - oAuth2ClientCredentials:</w:t>
      </w:r>
    </w:p>
    <w:p w14:paraId="3821B9C7" w14:textId="77777777" w:rsidR="000260B1" w:rsidRDefault="000260B1" w:rsidP="000260B1">
      <w:pPr>
        <w:pStyle w:val="PL"/>
      </w:pPr>
      <w:r>
        <w:t xml:space="preserve">          - nudr-dr</w:t>
      </w:r>
    </w:p>
    <w:p w14:paraId="00E0D5BF" w14:textId="77777777" w:rsidR="000260B1" w:rsidRDefault="000260B1" w:rsidP="000260B1">
      <w:pPr>
        <w:pStyle w:val="PL"/>
        <w:rPr>
          <w:lang w:eastAsia="zh-CN"/>
        </w:rPr>
      </w:pPr>
      <w:r>
        <w:t xml:space="preserve">          - nudr-dr:subscription-data</w:t>
      </w:r>
    </w:p>
    <w:p w14:paraId="4C74BAAE" w14:textId="77777777" w:rsidR="000260B1" w:rsidRDefault="000260B1" w:rsidP="000260B1">
      <w:pPr>
        <w:pStyle w:val="PL"/>
      </w:pPr>
      <w:r>
        <w:t xml:space="preserve">      parameters:</w:t>
      </w:r>
    </w:p>
    <w:p w14:paraId="352A8B31" w14:textId="77777777" w:rsidR="000260B1" w:rsidRPr="00533C32" w:rsidRDefault="000260B1" w:rsidP="000260B1">
      <w:pPr>
        <w:pStyle w:val="PL"/>
      </w:pPr>
      <w:r w:rsidRPr="00533C32">
        <w:t xml:space="preserve">        - name: ueGroupId</w:t>
      </w:r>
    </w:p>
    <w:p w14:paraId="3C2A9DE9" w14:textId="77777777" w:rsidR="000260B1" w:rsidRPr="00533C32" w:rsidRDefault="000260B1" w:rsidP="000260B1">
      <w:pPr>
        <w:pStyle w:val="PL"/>
      </w:pPr>
      <w:r w:rsidRPr="00533C32">
        <w:t xml:space="preserve">          in: path</w:t>
      </w:r>
    </w:p>
    <w:p w14:paraId="49F8B595" w14:textId="77777777" w:rsidR="000260B1" w:rsidRPr="00533C32" w:rsidRDefault="000260B1" w:rsidP="000260B1">
      <w:pPr>
        <w:pStyle w:val="PL"/>
      </w:pPr>
      <w:r w:rsidRPr="00533C32">
        <w:t xml:space="preserve">          required: true</w:t>
      </w:r>
    </w:p>
    <w:p w14:paraId="655AE8F9" w14:textId="77777777" w:rsidR="000260B1" w:rsidRPr="00533C32" w:rsidRDefault="000260B1" w:rsidP="000260B1">
      <w:pPr>
        <w:pStyle w:val="PL"/>
      </w:pPr>
      <w:r w:rsidRPr="00533C32">
        <w:t xml:space="preserve">          schema:</w:t>
      </w:r>
    </w:p>
    <w:p w14:paraId="6BA87C1C" w14:textId="77777777" w:rsidR="000260B1" w:rsidRPr="00533C32" w:rsidRDefault="000260B1" w:rsidP="000260B1">
      <w:pPr>
        <w:pStyle w:val="PL"/>
      </w:pPr>
      <w:r w:rsidRPr="00533C32">
        <w:t xml:space="preserve">              $ref: '#/components/schemas/VarUeGroupId'</w:t>
      </w:r>
    </w:p>
    <w:p w14:paraId="39AE2E57" w14:textId="77777777" w:rsidR="000260B1" w:rsidRDefault="000260B1" w:rsidP="000260B1">
      <w:pPr>
        <w:pStyle w:val="PL"/>
      </w:pPr>
      <w:r>
        <w:t xml:space="preserve">        - name: subsId</w:t>
      </w:r>
    </w:p>
    <w:p w14:paraId="6A34964C" w14:textId="77777777" w:rsidR="000260B1" w:rsidRDefault="000260B1" w:rsidP="000260B1">
      <w:pPr>
        <w:pStyle w:val="PL"/>
      </w:pPr>
      <w:r>
        <w:t xml:space="preserve">          in: path</w:t>
      </w:r>
    </w:p>
    <w:p w14:paraId="7E76C184" w14:textId="77777777" w:rsidR="000260B1" w:rsidRDefault="000260B1" w:rsidP="000260B1">
      <w:pPr>
        <w:pStyle w:val="PL"/>
      </w:pPr>
      <w:r>
        <w:t xml:space="preserve">          required: true</w:t>
      </w:r>
    </w:p>
    <w:p w14:paraId="2CEAD1FA" w14:textId="77777777" w:rsidR="000260B1" w:rsidRDefault="000260B1" w:rsidP="000260B1">
      <w:pPr>
        <w:pStyle w:val="PL"/>
      </w:pPr>
      <w:r>
        <w:t xml:space="preserve">          schema:</w:t>
      </w:r>
    </w:p>
    <w:p w14:paraId="47862263" w14:textId="77777777" w:rsidR="000260B1" w:rsidRDefault="000260B1" w:rsidP="000260B1">
      <w:pPr>
        <w:pStyle w:val="PL"/>
        <w:rPr>
          <w:lang w:eastAsia="zh-CN"/>
        </w:rPr>
      </w:pPr>
      <w:r>
        <w:t xml:space="preserve">            type: string</w:t>
      </w:r>
    </w:p>
    <w:p w14:paraId="7FE1FD23" w14:textId="77777777" w:rsidR="000260B1" w:rsidRDefault="000260B1" w:rsidP="000260B1">
      <w:pPr>
        <w:pStyle w:val="PL"/>
      </w:pPr>
      <w:r>
        <w:t xml:space="preserve">        - name: supported-features</w:t>
      </w:r>
    </w:p>
    <w:p w14:paraId="1BB92B5E" w14:textId="77777777" w:rsidR="000260B1" w:rsidRDefault="000260B1" w:rsidP="000260B1">
      <w:pPr>
        <w:pStyle w:val="PL"/>
      </w:pPr>
      <w:r>
        <w:t xml:space="preserve">          in: query</w:t>
      </w:r>
    </w:p>
    <w:p w14:paraId="29C16E2C" w14:textId="77777777" w:rsidR="000260B1" w:rsidRDefault="000260B1" w:rsidP="000260B1">
      <w:pPr>
        <w:pStyle w:val="PL"/>
      </w:pPr>
      <w:r>
        <w:t xml:space="preserve">          description: Features required to be supported by the target NF</w:t>
      </w:r>
    </w:p>
    <w:p w14:paraId="7CAC4A39" w14:textId="77777777" w:rsidR="000260B1" w:rsidRDefault="000260B1" w:rsidP="000260B1">
      <w:pPr>
        <w:pStyle w:val="PL"/>
      </w:pPr>
      <w:r>
        <w:t xml:space="preserve">          schema:</w:t>
      </w:r>
    </w:p>
    <w:p w14:paraId="78A86E68" w14:textId="77777777" w:rsidR="000260B1" w:rsidRDefault="000260B1" w:rsidP="000260B1">
      <w:pPr>
        <w:pStyle w:val="PL"/>
        <w:rPr>
          <w:lang w:eastAsia="zh-CN"/>
        </w:rPr>
      </w:pPr>
      <w:r>
        <w:t xml:space="preserve">            $ref: 'TS29571_CommonData.yaml#/components/schemas/SupportedFeatures'</w:t>
      </w:r>
    </w:p>
    <w:p w14:paraId="70A075CD" w14:textId="77777777" w:rsidR="000260B1" w:rsidRDefault="000260B1" w:rsidP="000260B1">
      <w:pPr>
        <w:pStyle w:val="PL"/>
        <w:rPr>
          <w:lang w:eastAsia="zh-CN"/>
        </w:rPr>
      </w:pPr>
      <w:r>
        <w:t xml:space="preserve">      requestBody:</w:t>
      </w:r>
    </w:p>
    <w:p w14:paraId="56D43A93" w14:textId="77777777" w:rsidR="000260B1" w:rsidRDefault="000260B1" w:rsidP="000260B1">
      <w:pPr>
        <w:pStyle w:val="PL"/>
      </w:pPr>
      <w:r>
        <w:t xml:space="preserve">        content:</w:t>
      </w:r>
    </w:p>
    <w:p w14:paraId="26D7F20B" w14:textId="77777777" w:rsidR="000260B1" w:rsidRDefault="000260B1" w:rsidP="000260B1">
      <w:pPr>
        <w:pStyle w:val="PL"/>
      </w:pPr>
      <w:r>
        <w:t xml:space="preserve">          application/json-patch+json:</w:t>
      </w:r>
    </w:p>
    <w:p w14:paraId="456D6544" w14:textId="77777777" w:rsidR="000260B1" w:rsidRDefault="000260B1" w:rsidP="000260B1">
      <w:pPr>
        <w:pStyle w:val="PL"/>
      </w:pPr>
      <w:r>
        <w:t xml:space="preserve">            schema:</w:t>
      </w:r>
    </w:p>
    <w:p w14:paraId="10D2B04E" w14:textId="77777777" w:rsidR="000260B1" w:rsidRDefault="000260B1" w:rsidP="000260B1">
      <w:pPr>
        <w:pStyle w:val="PL"/>
      </w:pPr>
      <w:r>
        <w:t xml:space="preserve">              type: array</w:t>
      </w:r>
    </w:p>
    <w:p w14:paraId="7DC26890" w14:textId="77777777" w:rsidR="000260B1" w:rsidRDefault="000260B1" w:rsidP="000260B1">
      <w:pPr>
        <w:pStyle w:val="PL"/>
      </w:pPr>
      <w:r>
        <w:t xml:space="preserve">              items:</w:t>
      </w:r>
    </w:p>
    <w:p w14:paraId="2632606A" w14:textId="77777777" w:rsidR="000260B1" w:rsidRDefault="000260B1" w:rsidP="000260B1">
      <w:pPr>
        <w:pStyle w:val="PL"/>
      </w:pPr>
      <w:r>
        <w:t xml:space="preserve">                $ref: 'TS29571_CommonData.yaml#/components/schemas/PatchItem'</w:t>
      </w:r>
    </w:p>
    <w:p w14:paraId="75A97EF9" w14:textId="77777777" w:rsidR="000260B1" w:rsidRDefault="000260B1" w:rsidP="000260B1">
      <w:pPr>
        <w:pStyle w:val="PL"/>
      </w:pPr>
      <w:r>
        <w:t xml:space="preserve">        required: true</w:t>
      </w:r>
    </w:p>
    <w:p w14:paraId="027906B4" w14:textId="77777777" w:rsidR="000260B1" w:rsidRDefault="000260B1" w:rsidP="000260B1">
      <w:pPr>
        <w:pStyle w:val="PL"/>
      </w:pPr>
      <w:r>
        <w:t xml:space="preserve">      responses:</w:t>
      </w:r>
    </w:p>
    <w:p w14:paraId="7802DEC2" w14:textId="77777777" w:rsidR="000260B1" w:rsidRDefault="000260B1" w:rsidP="000260B1">
      <w:pPr>
        <w:pStyle w:val="PL"/>
      </w:pPr>
      <w:r>
        <w:t xml:space="preserve">        '204':</w:t>
      </w:r>
    </w:p>
    <w:p w14:paraId="2128C19A" w14:textId="77777777" w:rsidR="000260B1" w:rsidRDefault="000260B1" w:rsidP="000260B1">
      <w:pPr>
        <w:pStyle w:val="PL"/>
      </w:pPr>
      <w:r>
        <w:lastRenderedPageBreak/>
        <w:t xml:space="preserve">          description: Expected response to a valid request</w:t>
      </w:r>
    </w:p>
    <w:p w14:paraId="3397E492" w14:textId="77777777" w:rsidR="000260B1" w:rsidRDefault="000260B1" w:rsidP="000260B1">
      <w:pPr>
        <w:pStyle w:val="PL"/>
        <w:rPr>
          <w:lang w:eastAsia="zh-CN"/>
        </w:rPr>
      </w:pPr>
      <w:r>
        <w:rPr>
          <w:lang w:eastAsia="zh-CN"/>
        </w:rPr>
        <w:t xml:space="preserve">        '200':</w:t>
      </w:r>
    </w:p>
    <w:p w14:paraId="652894A5" w14:textId="77777777" w:rsidR="000260B1" w:rsidRDefault="000260B1" w:rsidP="000260B1">
      <w:pPr>
        <w:pStyle w:val="PL"/>
      </w:pPr>
      <w:r>
        <w:t xml:space="preserve">          description: Expected response to a valid request</w:t>
      </w:r>
    </w:p>
    <w:p w14:paraId="60DB7573" w14:textId="77777777" w:rsidR="000260B1" w:rsidRDefault="000260B1" w:rsidP="000260B1">
      <w:pPr>
        <w:pStyle w:val="PL"/>
      </w:pPr>
      <w:r>
        <w:t xml:space="preserve">          content:</w:t>
      </w:r>
    </w:p>
    <w:p w14:paraId="5E35B21D" w14:textId="77777777" w:rsidR="000260B1" w:rsidRDefault="000260B1" w:rsidP="000260B1">
      <w:pPr>
        <w:pStyle w:val="PL"/>
      </w:pPr>
      <w:r>
        <w:t xml:space="preserve">            application/json:</w:t>
      </w:r>
    </w:p>
    <w:p w14:paraId="4CFEED9B" w14:textId="77777777" w:rsidR="000260B1" w:rsidRDefault="000260B1" w:rsidP="000260B1">
      <w:pPr>
        <w:pStyle w:val="PL"/>
      </w:pPr>
      <w:r>
        <w:t xml:space="preserve">              schema:</w:t>
      </w:r>
    </w:p>
    <w:p w14:paraId="6AEE42CD" w14:textId="77777777" w:rsidR="000260B1" w:rsidRDefault="000260B1" w:rsidP="000260B1">
      <w:pPr>
        <w:pStyle w:val="PL"/>
        <w:rPr>
          <w:lang w:eastAsia="zh-CN"/>
        </w:rPr>
      </w:pPr>
      <w:r>
        <w:t xml:space="preserve">                $ref: 'TS29571_CommonData.yaml#/components/schemas/</w:t>
      </w:r>
      <w:r>
        <w:rPr>
          <w:lang w:eastAsia="zh-CN"/>
        </w:rPr>
        <w:t>PatchResult</w:t>
      </w:r>
      <w:r>
        <w:t>'</w:t>
      </w:r>
    </w:p>
    <w:p w14:paraId="5185971A" w14:textId="77777777" w:rsidR="000260B1" w:rsidRDefault="000260B1" w:rsidP="000260B1">
      <w:pPr>
        <w:pStyle w:val="PL"/>
      </w:pPr>
      <w:r>
        <w:t xml:space="preserve">        '403':</w:t>
      </w:r>
    </w:p>
    <w:p w14:paraId="0D029831" w14:textId="77777777" w:rsidR="000260B1" w:rsidRDefault="000260B1" w:rsidP="000260B1">
      <w:pPr>
        <w:pStyle w:val="PL"/>
      </w:pPr>
      <w:r>
        <w:t xml:space="preserve">          description: modification is rejected</w:t>
      </w:r>
    </w:p>
    <w:p w14:paraId="379537D0" w14:textId="77777777" w:rsidR="000260B1" w:rsidRDefault="000260B1" w:rsidP="000260B1">
      <w:pPr>
        <w:pStyle w:val="PL"/>
      </w:pPr>
      <w:r>
        <w:t xml:space="preserve">          content:</w:t>
      </w:r>
    </w:p>
    <w:p w14:paraId="728B0040" w14:textId="77777777" w:rsidR="000260B1" w:rsidRDefault="000260B1" w:rsidP="000260B1">
      <w:pPr>
        <w:pStyle w:val="PL"/>
      </w:pPr>
      <w:r>
        <w:t xml:space="preserve">            application/problem+json:</w:t>
      </w:r>
    </w:p>
    <w:p w14:paraId="59958159" w14:textId="77777777" w:rsidR="000260B1" w:rsidRDefault="000260B1" w:rsidP="000260B1">
      <w:pPr>
        <w:pStyle w:val="PL"/>
      </w:pPr>
      <w:r>
        <w:t xml:space="preserve">              schema:</w:t>
      </w:r>
    </w:p>
    <w:p w14:paraId="579014F6" w14:textId="77777777" w:rsidR="000260B1" w:rsidRDefault="000260B1" w:rsidP="000260B1">
      <w:pPr>
        <w:pStyle w:val="PL"/>
      </w:pPr>
      <w:r>
        <w:t xml:space="preserve">                $ref: 'TS29571_CommonData.yaml#/components/schemas/ProblemDetails'</w:t>
      </w:r>
    </w:p>
    <w:p w14:paraId="4D811535" w14:textId="77777777" w:rsidR="000260B1" w:rsidRDefault="000260B1" w:rsidP="000260B1">
      <w:pPr>
        <w:pStyle w:val="PL"/>
        <w:rPr>
          <w:lang w:eastAsia="zh-CN"/>
        </w:rPr>
      </w:pPr>
      <w:r>
        <w:t xml:space="preserve">        default:</w:t>
      </w:r>
    </w:p>
    <w:p w14:paraId="6C17650C" w14:textId="77777777" w:rsidR="000260B1" w:rsidRDefault="000260B1" w:rsidP="000260B1">
      <w:pPr>
        <w:pStyle w:val="PL"/>
        <w:rPr>
          <w:lang w:eastAsia="zh-CN"/>
        </w:rPr>
      </w:pPr>
      <w:r>
        <w:t xml:space="preserve">          $ref: 'TS29571_CommonData.yaml#/components/responses/default'</w:t>
      </w:r>
    </w:p>
    <w:p w14:paraId="588C728C" w14:textId="77777777" w:rsidR="000260B1" w:rsidRDefault="000260B1" w:rsidP="000260B1">
      <w:pPr>
        <w:pStyle w:val="PL"/>
        <w:rPr>
          <w:lang w:eastAsia="zh-CN"/>
        </w:rPr>
      </w:pPr>
    </w:p>
    <w:p w14:paraId="1F1341FF" w14:textId="77777777" w:rsidR="000260B1" w:rsidRDefault="000260B1" w:rsidP="000260B1">
      <w:pPr>
        <w:pStyle w:val="PL"/>
      </w:pPr>
      <w:r>
        <w:t xml:space="preserve">    get:</w:t>
      </w:r>
    </w:p>
    <w:p w14:paraId="40D7A502" w14:textId="77777777" w:rsidR="000260B1" w:rsidRDefault="000260B1" w:rsidP="000260B1">
      <w:pPr>
        <w:pStyle w:val="PL"/>
      </w:pPr>
      <w:r>
        <w:t xml:space="preserve">      summary: Retrieve SMF Subscription Info for a group of UEs or any UE</w:t>
      </w:r>
    </w:p>
    <w:p w14:paraId="2BE2219C" w14:textId="77777777" w:rsidR="000260B1" w:rsidRDefault="000260B1" w:rsidP="000260B1">
      <w:pPr>
        <w:pStyle w:val="PL"/>
      </w:pPr>
      <w:r>
        <w:t xml:space="preserve">      operationId: GetSmfGroupSubscriptions</w:t>
      </w:r>
    </w:p>
    <w:p w14:paraId="1D301605" w14:textId="77777777" w:rsidR="000260B1" w:rsidRDefault="000260B1" w:rsidP="000260B1">
      <w:pPr>
        <w:pStyle w:val="PL"/>
      </w:pPr>
      <w:r>
        <w:t xml:space="preserve">      tags:</w:t>
      </w:r>
    </w:p>
    <w:p w14:paraId="58C98812" w14:textId="77777777" w:rsidR="000260B1" w:rsidRDefault="000260B1" w:rsidP="000260B1">
      <w:pPr>
        <w:pStyle w:val="PL"/>
        <w:rPr>
          <w:lang w:eastAsia="zh-CN"/>
        </w:rPr>
      </w:pPr>
      <w:r>
        <w:t xml:space="preserve">        - SMF Event Subscription Info (Document)</w:t>
      </w:r>
    </w:p>
    <w:p w14:paraId="4675F49A" w14:textId="77777777" w:rsidR="000260B1" w:rsidRDefault="000260B1" w:rsidP="000260B1">
      <w:pPr>
        <w:pStyle w:val="PL"/>
      </w:pPr>
      <w:r>
        <w:t xml:space="preserve">      security:</w:t>
      </w:r>
    </w:p>
    <w:p w14:paraId="36359E86" w14:textId="77777777" w:rsidR="000260B1" w:rsidRDefault="000260B1" w:rsidP="000260B1">
      <w:pPr>
        <w:pStyle w:val="PL"/>
      </w:pPr>
      <w:r>
        <w:t xml:space="preserve">        - {}</w:t>
      </w:r>
    </w:p>
    <w:p w14:paraId="420F47B5" w14:textId="77777777" w:rsidR="000260B1" w:rsidRDefault="000260B1" w:rsidP="000260B1">
      <w:pPr>
        <w:pStyle w:val="PL"/>
      </w:pPr>
      <w:r>
        <w:t xml:space="preserve">        - oAuth2ClientCredentials:</w:t>
      </w:r>
    </w:p>
    <w:p w14:paraId="5F3EBA1A" w14:textId="77777777" w:rsidR="000260B1" w:rsidRDefault="000260B1" w:rsidP="000260B1">
      <w:pPr>
        <w:pStyle w:val="PL"/>
      </w:pPr>
      <w:r>
        <w:t xml:space="preserve">          - nudr-dr</w:t>
      </w:r>
    </w:p>
    <w:p w14:paraId="04765F00" w14:textId="77777777" w:rsidR="000260B1" w:rsidRDefault="000260B1" w:rsidP="000260B1">
      <w:pPr>
        <w:pStyle w:val="PL"/>
      </w:pPr>
      <w:r>
        <w:t xml:space="preserve">        - oAuth2ClientCredentials:</w:t>
      </w:r>
    </w:p>
    <w:p w14:paraId="4C273786" w14:textId="77777777" w:rsidR="000260B1" w:rsidRDefault="000260B1" w:rsidP="000260B1">
      <w:pPr>
        <w:pStyle w:val="PL"/>
      </w:pPr>
      <w:r>
        <w:t xml:space="preserve">          - nudr-dr</w:t>
      </w:r>
    </w:p>
    <w:p w14:paraId="1789F62F" w14:textId="77777777" w:rsidR="000260B1" w:rsidRDefault="000260B1" w:rsidP="000260B1">
      <w:pPr>
        <w:pStyle w:val="PL"/>
        <w:rPr>
          <w:lang w:eastAsia="zh-CN"/>
        </w:rPr>
      </w:pPr>
      <w:r>
        <w:t xml:space="preserve">          - nudr-dr:subscription-data</w:t>
      </w:r>
    </w:p>
    <w:p w14:paraId="22B62F22" w14:textId="77777777" w:rsidR="000260B1" w:rsidRDefault="000260B1" w:rsidP="000260B1">
      <w:pPr>
        <w:pStyle w:val="PL"/>
      </w:pPr>
      <w:r>
        <w:t xml:space="preserve">      parameters:</w:t>
      </w:r>
    </w:p>
    <w:p w14:paraId="423AFED2" w14:textId="77777777" w:rsidR="000260B1" w:rsidRPr="00533C32" w:rsidRDefault="000260B1" w:rsidP="000260B1">
      <w:pPr>
        <w:pStyle w:val="PL"/>
      </w:pPr>
      <w:r w:rsidRPr="00533C32">
        <w:t xml:space="preserve">        - name: ueGroupId</w:t>
      </w:r>
    </w:p>
    <w:p w14:paraId="6C4EA577" w14:textId="77777777" w:rsidR="000260B1" w:rsidRPr="00533C32" w:rsidRDefault="000260B1" w:rsidP="000260B1">
      <w:pPr>
        <w:pStyle w:val="PL"/>
      </w:pPr>
      <w:r w:rsidRPr="00533C32">
        <w:t xml:space="preserve">          in: path</w:t>
      </w:r>
    </w:p>
    <w:p w14:paraId="202EA4A4" w14:textId="77777777" w:rsidR="000260B1" w:rsidRPr="00533C32" w:rsidRDefault="000260B1" w:rsidP="000260B1">
      <w:pPr>
        <w:pStyle w:val="PL"/>
      </w:pPr>
      <w:r w:rsidRPr="00533C32">
        <w:t xml:space="preserve">          required: true</w:t>
      </w:r>
    </w:p>
    <w:p w14:paraId="386EFC53" w14:textId="77777777" w:rsidR="000260B1" w:rsidRPr="00533C32" w:rsidRDefault="000260B1" w:rsidP="000260B1">
      <w:pPr>
        <w:pStyle w:val="PL"/>
      </w:pPr>
      <w:r w:rsidRPr="00533C32">
        <w:t xml:space="preserve">          schema:</w:t>
      </w:r>
    </w:p>
    <w:p w14:paraId="14D2C057" w14:textId="77777777" w:rsidR="000260B1" w:rsidRPr="00533C32" w:rsidRDefault="000260B1" w:rsidP="000260B1">
      <w:pPr>
        <w:pStyle w:val="PL"/>
      </w:pPr>
      <w:r w:rsidRPr="00533C32">
        <w:t xml:space="preserve">              $ref: '#/components/schemas/VarUeGroupId'</w:t>
      </w:r>
    </w:p>
    <w:p w14:paraId="74298851" w14:textId="77777777" w:rsidR="000260B1" w:rsidRDefault="000260B1" w:rsidP="000260B1">
      <w:pPr>
        <w:pStyle w:val="PL"/>
      </w:pPr>
      <w:r>
        <w:t xml:space="preserve">        - name: subsId</w:t>
      </w:r>
    </w:p>
    <w:p w14:paraId="785F8CE6" w14:textId="77777777" w:rsidR="000260B1" w:rsidRDefault="000260B1" w:rsidP="000260B1">
      <w:pPr>
        <w:pStyle w:val="PL"/>
      </w:pPr>
      <w:r>
        <w:t xml:space="preserve">          in: path</w:t>
      </w:r>
    </w:p>
    <w:p w14:paraId="04AD4EF7" w14:textId="77777777" w:rsidR="000260B1" w:rsidRDefault="000260B1" w:rsidP="000260B1">
      <w:pPr>
        <w:pStyle w:val="PL"/>
      </w:pPr>
      <w:r>
        <w:t xml:space="preserve">          required: true</w:t>
      </w:r>
    </w:p>
    <w:p w14:paraId="07BB1381" w14:textId="77777777" w:rsidR="000260B1" w:rsidRDefault="000260B1" w:rsidP="000260B1">
      <w:pPr>
        <w:pStyle w:val="PL"/>
      </w:pPr>
      <w:r>
        <w:t xml:space="preserve">          schema:</w:t>
      </w:r>
    </w:p>
    <w:p w14:paraId="2EE7F110" w14:textId="77777777" w:rsidR="000260B1" w:rsidRDefault="000260B1" w:rsidP="000260B1">
      <w:pPr>
        <w:pStyle w:val="PL"/>
      </w:pPr>
      <w:r>
        <w:t xml:space="preserve">            type: string</w:t>
      </w:r>
    </w:p>
    <w:p w14:paraId="1317CB4E" w14:textId="77777777" w:rsidR="000260B1" w:rsidRDefault="000260B1" w:rsidP="000260B1">
      <w:pPr>
        <w:pStyle w:val="PL"/>
      </w:pPr>
      <w:r>
        <w:t xml:space="preserve">      responses:</w:t>
      </w:r>
    </w:p>
    <w:p w14:paraId="12DF36AC" w14:textId="77777777" w:rsidR="000260B1" w:rsidRDefault="000260B1" w:rsidP="000260B1">
      <w:pPr>
        <w:pStyle w:val="PL"/>
      </w:pPr>
      <w:r>
        <w:t xml:space="preserve">        '200':</w:t>
      </w:r>
    </w:p>
    <w:p w14:paraId="184114F7" w14:textId="77777777" w:rsidR="000260B1" w:rsidRDefault="000260B1" w:rsidP="000260B1">
      <w:pPr>
        <w:pStyle w:val="PL"/>
      </w:pPr>
      <w:r>
        <w:t xml:space="preserve">          description: OK</w:t>
      </w:r>
    </w:p>
    <w:p w14:paraId="13CE0F37" w14:textId="77777777" w:rsidR="000260B1" w:rsidRDefault="000260B1" w:rsidP="000260B1">
      <w:pPr>
        <w:pStyle w:val="PL"/>
      </w:pPr>
      <w:r>
        <w:t xml:space="preserve">          content:</w:t>
      </w:r>
    </w:p>
    <w:p w14:paraId="632A6F65" w14:textId="77777777" w:rsidR="000260B1" w:rsidRDefault="000260B1" w:rsidP="000260B1">
      <w:pPr>
        <w:pStyle w:val="PL"/>
      </w:pPr>
      <w:r>
        <w:t xml:space="preserve">            application/json:</w:t>
      </w:r>
    </w:p>
    <w:p w14:paraId="6E005B4B" w14:textId="77777777" w:rsidR="000260B1" w:rsidRDefault="000260B1" w:rsidP="000260B1">
      <w:pPr>
        <w:pStyle w:val="PL"/>
      </w:pPr>
      <w:r>
        <w:t xml:space="preserve">              schema:</w:t>
      </w:r>
    </w:p>
    <w:p w14:paraId="1EBB31C7" w14:textId="77777777" w:rsidR="000260B1" w:rsidRDefault="000260B1" w:rsidP="000260B1">
      <w:pPr>
        <w:pStyle w:val="PL"/>
      </w:pPr>
      <w:r>
        <w:t xml:space="preserve">                $ref: '#/components/schemas/SmfSubscriptionInfo'</w:t>
      </w:r>
    </w:p>
    <w:p w14:paraId="0E715791" w14:textId="77777777" w:rsidR="000260B1" w:rsidRDefault="000260B1" w:rsidP="000260B1">
      <w:pPr>
        <w:pStyle w:val="PL"/>
        <w:rPr>
          <w:lang w:eastAsia="zh-CN"/>
        </w:rPr>
      </w:pPr>
      <w:r>
        <w:t xml:space="preserve">        default:</w:t>
      </w:r>
    </w:p>
    <w:p w14:paraId="2D3918F6" w14:textId="77777777" w:rsidR="000260B1" w:rsidRDefault="000260B1" w:rsidP="000260B1">
      <w:pPr>
        <w:pStyle w:val="PL"/>
      </w:pPr>
      <w:r>
        <w:t xml:space="preserve">          $ref: 'TS29571_CommonData.yaml#/components/responses/default'</w:t>
      </w:r>
    </w:p>
    <w:p w14:paraId="027F738E" w14:textId="77777777" w:rsidR="000260B1" w:rsidRDefault="000260B1" w:rsidP="000260B1">
      <w:pPr>
        <w:pStyle w:val="PL"/>
        <w:rPr>
          <w:lang w:eastAsia="zh-CN"/>
        </w:rPr>
      </w:pPr>
    </w:p>
    <w:p w14:paraId="6E80CE6C" w14:textId="77777777" w:rsidR="000260B1" w:rsidRDefault="000260B1" w:rsidP="000260B1">
      <w:pPr>
        <w:pStyle w:val="PL"/>
      </w:pPr>
      <w:r>
        <w:t xml:space="preserve">  </w:t>
      </w:r>
      <w:r w:rsidRPr="00533C32">
        <w:t>/subscription-data/group-data/{ueGroupId}/ee-subscriptions/{subsId}</w:t>
      </w:r>
      <w:r>
        <w:t>/hss-subscriptions:</w:t>
      </w:r>
    </w:p>
    <w:p w14:paraId="5E7BFC25" w14:textId="77777777" w:rsidR="000260B1" w:rsidRDefault="000260B1" w:rsidP="000260B1">
      <w:pPr>
        <w:pStyle w:val="PL"/>
      </w:pPr>
      <w:r>
        <w:t xml:space="preserve">    put:</w:t>
      </w:r>
    </w:p>
    <w:p w14:paraId="55851266" w14:textId="77777777" w:rsidR="000260B1" w:rsidRDefault="000260B1" w:rsidP="000260B1">
      <w:pPr>
        <w:pStyle w:val="PL"/>
      </w:pPr>
      <w:r>
        <w:t xml:space="preserve">      summary: Create HSS Subscription Info for a group of UEs</w:t>
      </w:r>
    </w:p>
    <w:p w14:paraId="6D1FAFAA" w14:textId="77777777" w:rsidR="000260B1" w:rsidRDefault="000260B1" w:rsidP="000260B1">
      <w:pPr>
        <w:pStyle w:val="PL"/>
      </w:pPr>
      <w:r>
        <w:t xml:space="preserve">      operationId: CreateHssGroupSubscriptions</w:t>
      </w:r>
    </w:p>
    <w:p w14:paraId="73A2FA13" w14:textId="77777777" w:rsidR="000260B1" w:rsidRDefault="000260B1" w:rsidP="000260B1">
      <w:pPr>
        <w:pStyle w:val="PL"/>
      </w:pPr>
      <w:r>
        <w:t xml:space="preserve">      tags:</w:t>
      </w:r>
    </w:p>
    <w:p w14:paraId="4E60ABB4" w14:textId="77777777" w:rsidR="000260B1" w:rsidRDefault="000260B1" w:rsidP="000260B1">
      <w:pPr>
        <w:pStyle w:val="PL"/>
        <w:rPr>
          <w:lang w:eastAsia="zh-CN"/>
        </w:rPr>
      </w:pPr>
      <w:r>
        <w:t xml:space="preserve">        - HSS Event Group Subscription Info (Document)</w:t>
      </w:r>
    </w:p>
    <w:p w14:paraId="6DA7FB85" w14:textId="77777777" w:rsidR="000260B1" w:rsidRDefault="000260B1" w:rsidP="000260B1">
      <w:pPr>
        <w:pStyle w:val="PL"/>
      </w:pPr>
      <w:r>
        <w:t xml:space="preserve">      parameters:</w:t>
      </w:r>
    </w:p>
    <w:p w14:paraId="60690311" w14:textId="77777777" w:rsidR="000260B1" w:rsidRDefault="000260B1" w:rsidP="000260B1">
      <w:pPr>
        <w:pStyle w:val="PL"/>
      </w:pPr>
      <w:r>
        <w:t xml:space="preserve">        - name: externalGroupId</w:t>
      </w:r>
    </w:p>
    <w:p w14:paraId="37A796CA" w14:textId="77777777" w:rsidR="000260B1" w:rsidRDefault="000260B1" w:rsidP="000260B1">
      <w:pPr>
        <w:pStyle w:val="PL"/>
      </w:pPr>
      <w:r>
        <w:t xml:space="preserve">          in: path</w:t>
      </w:r>
    </w:p>
    <w:p w14:paraId="3350A7A3" w14:textId="77777777" w:rsidR="000260B1" w:rsidRDefault="000260B1" w:rsidP="000260B1">
      <w:pPr>
        <w:pStyle w:val="PL"/>
      </w:pPr>
      <w:r>
        <w:t xml:space="preserve">          required: true</w:t>
      </w:r>
    </w:p>
    <w:p w14:paraId="383BF367" w14:textId="77777777" w:rsidR="000260B1" w:rsidRDefault="000260B1" w:rsidP="000260B1">
      <w:pPr>
        <w:pStyle w:val="PL"/>
      </w:pPr>
      <w:r>
        <w:t xml:space="preserve">          schema:</w:t>
      </w:r>
    </w:p>
    <w:p w14:paraId="6EF5926D" w14:textId="77777777" w:rsidR="000260B1" w:rsidRDefault="000260B1" w:rsidP="000260B1">
      <w:pPr>
        <w:pStyle w:val="PL"/>
      </w:pPr>
      <w:r>
        <w:t xml:space="preserve">            $ref: 'TS29503_Nudm_SDM.yaml#/components/schemas/ExtGroupId'</w:t>
      </w:r>
    </w:p>
    <w:p w14:paraId="5DFF61E5" w14:textId="77777777" w:rsidR="000260B1" w:rsidRDefault="000260B1" w:rsidP="000260B1">
      <w:pPr>
        <w:pStyle w:val="PL"/>
      </w:pPr>
      <w:r>
        <w:t xml:space="preserve">        - name: subsId</w:t>
      </w:r>
    </w:p>
    <w:p w14:paraId="295B899A" w14:textId="77777777" w:rsidR="000260B1" w:rsidRDefault="000260B1" w:rsidP="000260B1">
      <w:pPr>
        <w:pStyle w:val="PL"/>
      </w:pPr>
      <w:r>
        <w:t xml:space="preserve">          in: path</w:t>
      </w:r>
    </w:p>
    <w:p w14:paraId="37BA92A4" w14:textId="77777777" w:rsidR="000260B1" w:rsidRDefault="000260B1" w:rsidP="000260B1">
      <w:pPr>
        <w:pStyle w:val="PL"/>
      </w:pPr>
      <w:r>
        <w:t xml:space="preserve">          required: true</w:t>
      </w:r>
    </w:p>
    <w:p w14:paraId="0B98722D" w14:textId="77777777" w:rsidR="000260B1" w:rsidRDefault="000260B1" w:rsidP="000260B1">
      <w:pPr>
        <w:pStyle w:val="PL"/>
      </w:pPr>
      <w:r>
        <w:t xml:space="preserve">          schema:</w:t>
      </w:r>
    </w:p>
    <w:p w14:paraId="7260DE98" w14:textId="77777777" w:rsidR="000260B1" w:rsidRDefault="000260B1" w:rsidP="000260B1">
      <w:pPr>
        <w:pStyle w:val="PL"/>
      </w:pPr>
      <w:r>
        <w:t xml:space="preserve">            type: string</w:t>
      </w:r>
    </w:p>
    <w:p w14:paraId="09485A8B" w14:textId="77777777" w:rsidR="000260B1" w:rsidRDefault="000260B1" w:rsidP="000260B1">
      <w:pPr>
        <w:pStyle w:val="PL"/>
      </w:pPr>
      <w:r>
        <w:t xml:space="preserve">      requestBody:</w:t>
      </w:r>
    </w:p>
    <w:p w14:paraId="37C63A92" w14:textId="77777777" w:rsidR="000260B1" w:rsidRDefault="000260B1" w:rsidP="000260B1">
      <w:pPr>
        <w:pStyle w:val="PL"/>
      </w:pPr>
      <w:r>
        <w:t xml:space="preserve">        content:</w:t>
      </w:r>
    </w:p>
    <w:p w14:paraId="4AC1D618" w14:textId="77777777" w:rsidR="000260B1" w:rsidRDefault="000260B1" w:rsidP="000260B1">
      <w:pPr>
        <w:pStyle w:val="PL"/>
      </w:pPr>
      <w:r>
        <w:t xml:space="preserve">          application/json:</w:t>
      </w:r>
    </w:p>
    <w:p w14:paraId="093F3582" w14:textId="77777777" w:rsidR="000260B1" w:rsidRDefault="000260B1" w:rsidP="000260B1">
      <w:pPr>
        <w:pStyle w:val="PL"/>
      </w:pPr>
      <w:r>
        <w:t xml:space="preserve">            schema:</w:t>
      </w:r>
    </w:p>
    <w:p w14:paraId="58F46716" w14:textId="77777777" w:rsidR="000260B1" w:rsidRDefault="000260B1" w:rsidP="000260B1">
      <w:pPr>
        <w:pStyle w:val="PL"/>
        <w:outlineLvl w:val="0"/>
      </w:pPr>
      <w:r>
        <w:t xml:space="preserve">              $ref: '#/components/schemas/HssSubscriptionInfo'</w:t>
      </w:r>
    </w:p>
    <w:p w14:paraId="33238CF0" w14:textId="77777777" w:rsidR="000260B1" w:rsidRDefault="000260B1" w:rsidP="000260B1">
      <w:pPr>
        <w:pStyle w:val="PL"/>
      </w:pPr>
      <w:r>
        <w:t xml:space="preserve">        required: true</w:t>
      </w:r>
    </w:p>
    <w:p w14:paraId="75E293C6" w14:textId="77777777" w:rsidR="000260B1" w:rsidRDefault="000260B1" w:rsidP="000260B1">
      <w:pPr>
        <w:pStyle w:val="PL"/>
      </w:pPr>
      <w:r>
        <w:t xml:space="preserve">      responses:</w:t>
      </w:r>
    </w:p>
    <w:p w14:paraId="104C02CD" w14:textId="77777777" w:rsidR="000260B1" w:rsidRDefault="000260B1" w:rsidP="000260B1">
      <w:pPr>
        <w:pStyle w:val="PL"/>
      </w:pPr>
      <w:r>
        <w:t xml:space="preserve">        '204':</w:t>
      </w:r>
    </w:p>
    <w:p w14:paraId="4F142D4A" w14:textId="77777777" w:rsidR="000260B1" w:rsidRDefault="000260B1" w:rsidP="000260B1">
      <w:pPr>
        <w:pStyle w:val="PL"/>
      </w:pPr>
      <w:r>
        <w:t xml:space="preserve">          description: Upon success, an empty response body shall be returned</w:t>
      </w:r>
    </w:p>
    <w:p w14:paraId="541A6046" w14:textId="77777777" w:rsidR="000260B1" w:rsidRDefault="000260B1" w:rsidP="000260B1">
      <w:pPr>
        <w:pStyle w:val="PL"/>
      </w:pPr>
      <w:r>
        <w:t xml:space="preserve">        '201':</w:t>
      </w:r>
    </w:p>
    <w:p w14:paraId="12EC48F4" w14:textId="77777777" w:rsidR="000260B1" w:rsidRDefault="000260B1" w:rsidP="000260B1">
      <w:pPr>
        <w:pStyle w:val="PL"/>
      </w:pPr>
      <w:r>
        <w:t xml:space="preserve">          description: Upon successful creation, the created resource shall be returned</w:t>
      </w:r>
    </w:p>
    <w:p w14:paraId="0DB78539" w14:textId="77777777" w:rsidR="000260B1" w:rsidRDefault="000260B1" w:rsidP="000260B1">
      <w:pPr>
        <w:pStyle w:val="PL"/>
      </w:pPr>
      <w:r>
        <w:t xml:space="preserve">          content:</w:t>
      </w:r>
    </w:p>
    <w:p w14:paraId="547E813F" w14:textId="77777777" w:rsidR="000260B1" w:rsidRDefault="000260B1" w:rsidP="000260B1">
      <w:pPr>
        <w:pStyle w:val="PL"/>
      </w:pPr>
      <w:r>
        <w:lastRenderedPageBreak/>
        <w:t xml:space="preserve">            application/json:</w:t>
      </w:r>
    </w:p>
    <w:p w14:paraId="143127CE" w14:textId="77777777" w:rsidR="000260B1" w:rsidRDefault="000260B1" w:rsidP="000260B1">
      <w:pPr>
        <w:pStyle w:val="PL"/>
      </w:pPr>
      <w:r>
        <w:t xml:space="preserve">              schema:</w:t>
      </w:r>
    </w:p>
    <w:p w14:paraId="3CD0BC1D" w14:textId="77777777" w:rsidR="000260B1" w:rsidRPr="00431BCD" w:rsidRDefault="000260B1" w:rsidP="000260B1">
      <w:pPr>
        <w:pStyle w:val="PL"/>
        <w:outlineLvl w:val="0"/>
      </w:pPr>
      <w:r>
        <w:t xml:space="preserve">                $ref: '#/components/schemas/HssSubscriptionInfo'</w:t>
      </w:r>
    </w:p>
    <w:p w14:paraId="2ECD79CE" w14:textId="77777777" w:rsidR="000260B1" w:rsidRDefault="000260B1" w:rsidP="000260B1">
      <w:pPr>
        <w:pStyle w:val="PL"/>
        <w:rPr>
          <w:lang w:eastAsia="zh-CN"/>
        </w:rPr>
      </w:pPr>
      <w:r>
        <w:t xml:space="preserve">        default:</w:t>
      </w:r>
    </w:p>
    <w:p w14:paraId="1BC6A270" w14:textId="77777777" w:rsidR="000260B1" w:rsidRDefault="000260B1" w:rsidP="000260B1">
      <w:pPr>
        <w:pStyle w:val="PL"/>
        <w:rPr>
          <w:lang w:eastAsia="zh-CN"/>
        </w:rPr>
      </w:pPr>
      <w:r>
        <w:t xml:space="preserve">          $ref: 'TS29571_CommonData.yaml#/components/responses/default'</w:t>
      </w:r>
    </w:p>
    <w:p w14:paraId="2E526AEB" w14:textId="77777777" w:rsidR="000260B1" w:rsidRDefault="000260B1" w:rsidP="000260B1">
      <w:pPr>
        <w:pStyle w:val="PL"/>
        <w:rPr>
          <w:lang w:eastAsia="zh-CN"/>
        </w:rPr>
      </w:pPr>
    </w:p>
    <w:p w14:paraId="2ADC971C" w14:textId="77777777" w:rsidR="000260B1" w:rsidRDefault="000260B1" w:rsidP="000260B1">
      <w:pPr>
        <w:pStyle w:val="PL"/>
      </w:pPr>
      <w:r>
        <w:t xml:space="preserve">    delete:</w:t>
      </w:r>
    </w:p>
    <w:p w14:paraId="6B9DC990" w14:textId="77777777" w:rsidR="000260B1" w:rsidRDefault="000260B1" w:rsidP="000260B1">
      <w:pPr>
        <w:pStyle w:val="PL"/>
      </w:pPr>
      <w:r>
        <w:t xml:space="preserve">      summary: Delete HSS Subscription Info</w:t>
      </w:r>
    </w:p>
    <w:p w14:paraId="1F4A8297" w14:textId="77777777" w:rsidR="000260B1" w:rsidRDefault="000260B1" w:rsidP="000260B1">
      <w:pPr>
        <w:pStyle w:val="PL"/>
      </w:pPr>
      <w:r>
        <w:t xml:space="preserve">      operationId: RemoveHssGroupSubscriptions</w:t>
      </w:r>
    </w:p>
    <w:p w14:paraId="08809647" w14:textId="77777777" w:rsidR="000260B1" w:rsidRDefault="000260B1" w:rsidP="000260B1">
      <w:pPr>
        <w:pStyle w:val="PL"/>
      </w:pPr>
      <w:r>
        <w:t xml:space="preserve">      tags:</w:t>
      </w:r>
    </w:p>
    <w:p w14:paraId="4811D6D8" w14:textId="77777777" w:rsidR="000260B1" w:rsidRDefault="000260B1" w:rsidP="000260B1">
      <w:pPr>
        <w:pStyle w:val="PL"/>
        <w:rPr>
          <w:lang w:eastAsia="zh-CN"/>
        </w:rPr>
      </w:pPr>
      <w:r>
        <w:t xml:space="preserve">        - HSS Event Subscription Info (Document)</w:t>
      </w:r>
    </w:p>
    <w:p w14:paraId="6F6BE705" w14:textId="77777777" w:rsidR="000260B1" w:rsidRDefault="000260B1" w:rsidP="000260B1">
      <w:pPr>
        <w:pStyle w:val="PL"/>
      </w:pPr>
      <w:r>
        <w:t xml:space="preserve">      parameters:</w:t>
      </w:r>
    </w:p>
    <w:p w14:paraId="198AA0C2" w14:textId="77777777" w:rsidR="000260B1" w:rsidRDefault="000260B1" w:rsidP="000260B1">
      <w:pPr>
        <w:pStyle w:val="PL"/>
      </w:pPr>
      <w:r>
        <w:t xml:space="preserve">        - name: externalGroupId</w:t>
      </w:r>
    </w:p>
    <w:p w14:paraId="7645E25A" w14:textId="77777777" w:rsidR="000260B1" w:rsidRDefault="000260B1" w:rsidP="000260B1">
      <w:pPr>
        <w:pStyle w:val="PL"/>
      </w:pPr>
      <w:r>
        <w:t xml:space="preserve">          in: path</w:t>
      </w:r>
    </w:p>
    <w:p w14:paraId="72099984" w14:textId="77777777" w:rsidR="000260B1" w:rsidRDefault="000260B1" w:rsidP="000260B1">
      <w:pPr>
        <w:pStyle w:val="PL"/>
      </w:pPr>
      <w:r>
        <w:t xml:space="preserve">          required: true</w:t>
      </w:r>
    </w:p>
    <w:p w14:paraId="755362D9" w14:textId="77777777" w:rsidR="000260B1" w:rsidRDefault="000260B1" w:rsidP="000260B1">
      <w:pPr>
        <w:pStyle w:val="PL"/>
      </w:pPr>
      <w:r>
        <w:t xml:space="preserve">          schema:</w:t>
      </w:r>
    </w:p>
    <w:p w14:paraId="1B040F74" w14:textId="77777777" w:rsidR="000260B1" w:rsidRDefault="000260B1" w:rsidP="000260B1">
      <w:pPr>
        <w:pStyle w:val="PL"/>
      </w:pPr>
      <w:r>
        <w:t xml:space="preserve">            $ref: 'TS29503_Nudm_SDM.yaml#/components/schemas/ExtGroupId'</w:t>
      </w:r>
    </w:p>
    <w:p w14:paraId="05D188EC" w14:textId="77777777" w:rsidR="000260B1" w:rsidRDefault="000260B1" w:rsidP="000260B1">
      <w:pPr>
        <w:pStyle w:val="PL"/>
      </w:pPr>
      <w:r>
        <w:t xml:space="preserve">        - name: subsId</w:t>
      </w:r>
    </w:p>
    <w:p w14:paraId="527E668D" w14:textId="77777777" w:rsidR="000260B1" w:rsidRDefault="000260B1" w:rsidP="000260B1">
      <w:pPr>
        <w:pStyle w:val="PL"/>
      </w:pPr>
      <w:r>
        <w:t xml:space="preserve">          in: path</w:t>
      </w:r>
    </w:p>
    <w:p w14:paraId="56311E7D" w14:textId="77777777" w:rsidR="000260B1" w:rsidRDefault="000260B1" w:rsidP="000260B1">
      <w:pPr>
        <w:pStyle w:val="PL"/>
      </w:pPr>
      <w:r>
        <w:t xml:space="preserve">          required: true</w:t>
      </w:r>
    </w:p>
    <w:p w14:paraId="356B9780" w14:textId="77777777" w:rsidR="000260B1" w:rsidRDefault="000260B1" w:rsidP="000260B1">
      <w:pPr>
        <w:pStyle w:val="PL"/>
      </w:pPr>
      <w:r>
        <w:t xml:space="preserve">          schema:</w:t>
      </w:r>
    </w:p>
    <w:p w14:paraId="7B9FC72A" w14:textId="77777777" w:rsidR="000260B1" w:rsidRDefault="000260B1" w:rsidP="000260B1">
      <w:pPr>
        <w:pStyle w:val="PL"/>
      </w:pPr>
      <w:r>
        <w:t xml:space="preserve">            type: string</w:t>
      </w:r>
    </w:p>
    <w:p w14:paraId="3BA882E8" w14:textId="77777777" w:rsidR="000260B1" w:rsidRDefault="000260B1" w:rsidP="000260B1">
      <w:pPr>
        <w:pStyle w:val="PL"/>
      </w:pPr>
      <w:r>
        <w:t xml:space="preserve">      responses:</w:t>
      </w:r>
    </w:p>
    <w:p w14:paraId="4AB2C071" w14:textId="77777777" w:rsidR="000260B1" w:rsidRDefault="000260B1" w:rsidP="000260B1">
      <w:pPr>
        <w:pStyle w:val="PL"/>
      </w:pPr>
      <w:r>
        <w:t xml:space="preserve">        '204':</w:t>
      </w:r>
    </w:p>
    <w:p w14:paraId="468D97CD" w14:textId="77777777" w:rsidR="000260B1" w:rsidRDefault="000260B1" w:rsidP="000260B1">
      <w:pPr>
        <w:pStyle w:val="PL"/>
        <w:rPr>
          <w:lang w:eastAsia="zh-CN"/>
        </w:rPr>
      </w:pPr>
      <w:r>
        <w:t xml:space="preserve">          description: Expected response to a successful subscription removal</w:t>
      </w:r>
    </w:p>
    <w:p w14:paraId="41056AC4" w14:textId="77777777" w:rsidR="000260B1" w:rsidRDefault="000260B1" w:rsidP="000260B1">
      <w:pPr>
        <w:pStyle w:val="PL"/>
      </w:pPr>
      <w:r>
        <w:t xml:space="preserve">        default:</w:t>
      </w:r>
    </w:p>
    <w:p w14:paraId="07DDAC23" w14:textId="77777777" w:rsidR="000260B1" w:rsidRDefault="000260B1" w:rsidP="000260B1">
      <w:pPr>
        <w:pStyle w:val="PL"/>
        <w:rPr>
          <w:lang w:eastAsia="zh-CN"/>
        </w:rPr>
      </w:pPr>
      <w:r>
        <w:t xml:space="preserve">          $ref: 'TS29571_CommonData.yaml#/components/responses/default'</w:t>
      </w:r>
    </w:p>
    <w:p w14:paraId="5E216067" w14:textId="77777777" w:rsidR="000260B1" w:rsidRDefault="000260B1" w:rsidP="000260B1">
      <w:pPr>
        <w:pStyle w:val="PL"/>
        <w:rPr>
          <w:lang w:eastAsia="zh-CN"/>
        </w:rPr>
      </w:pPr>
    </w:p>
    <w:p w14:paraId="417C3745" w14:textId="77777777" w:rsidR="000260B1" w:rsidRDefault="000260B1" w:rsidP="000260B1">
      <w:pPr>
        <w:pStyle w:val="PL"/>
      </w:pPr>
      <w:r>
        <w:t xml:space="preserve">    patch:</w:t>
      </w:r>
    </w:p>
    <w:p w14:paraId="55612277" w14:textId="77777777" w:rsidR="000260B1" w:rsidRDefault="000260B1" w:rsidP="000260B1">
      <w:pPr>
        <w:pStyle w:val="PL"/>
        <w:rPr>
          <w:lang w:eastAsia="zh-CN"/>
        </w:rPr>
      </w:pPr>
      <w:r>
        <w:t xml:space="preserve">      summary: Modify HSS Subscription Info</w:t>
      </w:r>
    </w:p>
    <w:p w14:paraId="0A740540" w14:textId="77777777" w:rsidR="000260B1" w:rsidRDefault="000260B1" w:rsidP="000260B1">
      <w:pPr>
        <w:pStyle w:val="PL"/>
      </w:pPr>
      <w:r>
        <w:t xml:space="preserve">      operationId: ModifyHssGroupSubscriptions</w:t>
      </w:r>
    </w:p>
    <w:p w14:paraId="1FFA2FCF" w14:textId="77777777" w:rsidR="000260B1" w:rsidRDefault="000260B1" w:rsidP="000260B1">
      <w:pPr>
        <w:pStyle w:val="PL"/>
      </w:pPr>
      <w:r>
        <w:t xml:space="preserve">      tags:</w:t>
      </w:r>
    </w:p>
    <w:p w14:paraId="5C08DD95" w14:textId="77777777" w:rsidR="000260B1" w:rsidRDefault="000260B1" w:rsidP="000260B1">
      <w:pPr>
        <w:pStyle w:val="PL"/>
        <w:rPr>
          <w:lang w:eastAsia="zh-CN"/>
        </w:rPr>
      </w:pPr>
      <w:r>
        <w:t xml:space="preserve">        - HSS Event Subscription Info (Document)</w:t>
      </w:r>
    </w:p>
    <w:p w14:paraId="5B297E9C" w14:textId="77777777" w:rsidR="000260B1" w:rsidRDefault="000260B1" w:rsidP="000260B1">
      <w:pPr>
        <w:pStyle w:val="PL"/>
      </w:pPr>
      <w:r>
        <w:t xml:space="preserve">      parameters:</w:t>
      </w:r>
    </w:p>
    <w:p w14:paraId="61EB0C93" w14:textId="77777777" w:rsidR="000260B1" w:rsidRDefault="000260B1" w:rsidP="000260B1">
      <w:pPr>
        <w:pStyle w:val="PL"/>
      </w:pPr>
      <w:r>
        <w:t xml:space="preserve">        - name: externalGroupId</w:t>
      </w:r>
    </w:p>
    <w:p w14:paraId="114E3E72" w14:textId="77777777" w:rsidR="000260B1" w:rsidRDefault="000260B1" w:rsidP="000260B1">
      <w:pPr>
        <w:pStyle w:val="PL"/>
      </w:pPr>
      <w:r>
        <w:t xml:space="preserve">          in: path</w:t>
      </w:r>
    </w:p>
    <w:p w14:paraId="01BE4321" w14:textId="77777777" w:rsidR="000260B1" w:rsidRDefault="000260B1" w:rsidP="000260B1">
      <w:pPr>
        <w:pStyle w:val="PL"/>
      </w:pPr>
      <w:r>
        <w:t xml:space="preserve">          required: true</w:t>
      </w:r>
    </w:p>
    <w:p w14:paraId="7B2206CD" w14:textId="77777777" w:rsidR="000260B1" w:rsidRDefault="000260B1" w:rsidP="000260B1">
      <w:pPr>
        <w:pStyle w:val="PL"/>
      </w:pPr>
      <w:r>
        <w:t xml:space="preserve">          schema:</w:t>
      </w:r>
    </w:p>
    <w:p w14:paraId="636BE10E" w14:textId="77777777" w:rsidR="000260B1" w:rsidRDefault="000260B1" w:rsidP="000260B1">
      <w:pPr>
        <w:pStyle w:val="PL"/>
      </w:pPr>
      <w:r>
        <w:t xml:space="preserve">            $ref: 'TS29503_Nudm_SDM.yaml#/components/schemas/ExtGroupId'</w:t>
      </w:r>
    </w:p>
    <w:p w14:paraId="3CA5CD4C" w14:textId="77777777" w:rsidR="000260B1" w:rsidRDefault="000260B1" w:rsidP="000260B1">
      <w:pPr>
        <w:pStyle w:val="PL"/>
      </w:pPr>
      <w:r>
        <w:t xml:space="preserve">        - name: subsId</w:t>
      </w:r>
    </w:p>
    <w:p w14:paraId="3FC1B613" w14:textId="77777777" w:rsidR="000260B1" w:rsidRDefault="000260B1" w:rsidP="000260B1">
      <w:pPr>
        <w:pStyle w:val="PL"/>
      </w:pPr>
      <w:r>
        <w:t xml:space="preserve">          in: path</w:t>
      </w:r>
    </w:p>
    <w:p w14:paraId="0572CC1A" w14:textId="77777777" w:rsidR="000260B1" w:rsidRDefault="000260B1" w:rsidP="000260B1">
      <w:pPr>
        <w:pStyle w:val="PL"/>
      </w:pPr>
      <w:r>
        <w:t xml:space="preserve">          required: true</w:t>
      </w:r>
    </w:p>
    <w:p w14:paraId="200CA2B7" w14:textId="77777777" w:rsidR="000260B1" w:rsidRDefault="000260B1" w:rsidP="000260B1">
      <w:pPr>
        <w:pStyle w:val="PL"/>
      </w:pPr>
      <w:r>
        <w:t xml:space="preserve">          schema:</w:t>
      </w:r>
    </w:p>
    <w:p w14:paraId="1FCB12D6" w14:textId="77777777" w:rsidR="000260B1" w:rsidRDefault="000260B1" w:rsidP="000260B1">
      <w:pPr>
        <w:pStyle w:val="PL"/>
        <w:rPr>
          <w:lang w:eastAsia="zh-CN"/>
        </w:rPr>
      </w:pPr>
      <w:r>
        <w:t xml:space="preserve">            type: string</w:t>
      </w:r>
    </w:p>
    <w:p w14:paraId="4C9E52BD" w14:textId="77777777" w:rsidR="000260B1" w:rsidRDefault="000260B1" w:rsidP="000260B1">
      <w:pPr>
        <w:pStyle w:val="PL"/>
      </w:pPr>
      <w:r>
        <w:t xml:space="preserve">        - name: supported-features</w:t>
      </w:r>
    </w:p>
    <w:p w14:paraId="70D902EF" w14:textId="77777777" w:rsidR="000260B1" w:rsidRDefault="000260B1" w:rsidP="000260B1">
      <w:pPr>
        <w:pStyle w:val="PL"/>
      </w:pPr>
      <w:r>
        <w:t xml:space="preserve">          in: query</w:t>
      </w:r>
    </w:p>
    <w:p w14:paraId="505288B4" w14:textId="77777777" w:rsidR="000260B1" w:rsidRDefault="000260B1" w:rsidP="000260B1">
      <w:pPr>
        <w:pStyle w:val="PL"/>
      </w:pPr>
      <w:r>
        <w:t xml:space="preserve">          description: Features required to be supported by the target NF</w:t>
      </w:r>
    </w:p>
    <w:p w14:paraId="0953413A" w14:textId="77777777" w:rsidR="000260B1" w:rsidRDefault="000260B1" w:rsidP="000260B1">
      <w:pPr>
        <w:pStyle w:val="PL"/>
      </w:pPr>
      <w:r>
        <w:t xml:space="preserve">          schema:</w:t>
      </w:r>
    </w:p>
    <w:p w14:paraId="59FA0DC2" w14:textId="77777777" w:rsidR="000260B1" w:rsidRDefault="000260B1" w:rsidP="000260B1">
      <w:pPr>
        <w:pStyle w:val="PL"/>
        <w:rPr>
          <w:lang w:eastAsia="zh-CN"/>
        </w:rPr>
      </w:pPr>
      <w:r>
        <w:t xml:space="preserve">            $ref: 'TS29571_CommonData.yaml#/components/schemas/SupportedFeatures'</w:t>
      </w:r>
    </w:p>
    <w:p w14:paraId="68EEB473" w14:textId="77777777" w:rsidR="000260B1" w:rsidRDefault="000260B1" w:rsidP="000260B1">
      <w:pPr>
        <w:pStyle w:val="PL"/>
        <w:rPr>
          <w:lang w:eastAsia="zh-CN"/>
        </w:rPr>
      </w:pPr>
      <w:r>
        <w:t xml:space="preserve">      requestBody:</w:t>
      </w:r>
    </w:p>
    <w:p w14:paraId="288D8BFA" w14:textId="77777777" w:rsidR="000260B1" w:rsidRDefault="000260B1" w:rsidP="000260B1">
      <w:pPr>
        <w:pStyle w:val="PL"/>
      </w:pPr>
      <w:r>
        <w:t xml:space="preserve">        content:</w:t>
      </w:r>
    </w:p>
    <w:p w14:paraId="593FB462" w14:textId="77777777" w:rsidR="000260B1" w:rsidRDefault="000260B1" w:rsidP="000260B1">
      <w:pPr>
        <w:pStyle w:val="PL"/>
      </w:pPr>
      <w:r>
        <w:t xml:space="preserve">          application/json-patch+json:</w:t>
      </w:r>
    </w:p>
    <w:p w14:paraId="7BF80723" w14:textId="77777777" w:rsidR="000260B1" w:rsidRDefault="000260B1" w:rsidP="000260B1">
      <w:pPr>
        <w:pStyle w:val="PL"/>
      </w:pPr>
      <w:r>
        <w:t xml:space="preserve">            schema:</w:t>
      </w:r>
    </w:p>
    <w:p w14:paraId="7536CD5C" w14:textId="77777777" w:rsidR="000260B1" w:rsidRDefault="000260B1" w:rsidP="000260B1">
      <w:pPr>
        <w:pStyle w:val="PL"/>
      </w:pPr>
      <w:r>
        <w:t xml:space="preserve">              type: array</w:t>
      </w:r>
    </w:p>
    <w:p w14:paraId="5271482B" w14:textId="77777777" w:rsidR="000260B1" w:rsidRDefault="000260B1" w:rsidP="000260B1">
      <w:pPr>
        <w:pStyle w:val="PL"/>
      </w:pPr>
      <w:r>
        <w:t xml:space="preserve">              items:</w:t>
      </w:r>
    </w:p>
    <w:p w14:paraId="5EEA7C4D" w14:textId="77777777" w:rsidR="000260B1" w:rsidRDefault="000260B1" w:rsidP="000260B1">
      <w:pPr>
        <w:pStyle w:val="PL"/>
      </w:pPr>
      <w:r>
        <w:t xml:space="preserve">                $ref: 'TS29571_CommonData.yaml#/components/schemas/PatchItem'</w:t>
      </w:r>
    </w:p>
    <w:p w14:paraId="64AF7847" w14:textId="77777777" w:rsidR="000260B1" w:rsidRDefault="000260B1" w:rsidP="000260B1">
      <w:pPr>
        <w:pStyle w:val="PL"/>
      </w:pPr>
      <w:r>
        <w:t xml:space="preserve">        required: true</w:t>
      </w:r>
    </w:p>
    <w:p w14:paraId="3AA6219F" w14:textId="77777777" w:rsidR="000260B1" w:rsidRDefault="000260B1" w:rsidP="000260B1">
      <w:pPr>
        <w:pStyle w:val="PL"/>
      </w:pPr>
      <w:r>
        <w:t xml:space="preserve">      responses:</w:t>
      </w:r>
    </w:p>
    <w:p w14:paraId="1264A4D6" w14:textId="77777777" w:rsidR="000260B1" w:rsidRDefault="000260B1" w:rsidP="000260B1">
      <w:pPr>
        <w:pStyle w:val="PL"/>
      </w:pPr>
      <w:r>
        <w:t xml:space="preserve">        '204':</w:t>
      </w:r>
    </w:p>
    <w:p w14:paraId="3A145193" w14:textId="77777777" w:rsidR="000260B1" w:rsidRDefault="000260B1" w:rsidP="000260B1">
      <w:pPr>
        <w:pStyle w:val="PL"/>
      </w:pPr>
      <w:r>
        <w:t xml:space="preserve">          description: Expected response to a valid request</w:t>
      </w:r>
    </w:p>
    <w:p w14:paraId="388A5835" w14:textId="77777777" w:rsidR="000260B1" w:rsidRDefault="000260B1" w:rsidP="000260B1">
      <w:pPr>
        <w:pStyle w:val="PL"/>
        <w:rPr>
          <w:lang w:eastAsia="zh-CN"/>
        </w:rPr>
      </w:pPr>
      <w:r>
        <w:rPr>
          <w:lang w:eastAsia="zh-CN"/>
        </w:rPr>
        <w:t xml:space="preserve">        '200':</w:t>
      </w:r>
    </w:p>
    <w:p w14:paraId="2E66C0FF" w14:textId="77777777" w:rsidR="000260B1" w:rsidRDefault="000260B1" w:rsidP="000260B1">
      <w:pPr>
        <w:pStyle w:val="PL"/>
      </w:pPr>
      <w:r>
        <w:t xml:space="preserve">          description: Expected response to a valid request</w:t>
      </w:r>
    </w:p>
    <w:p w14:paraId="3706C503" w14:textId="77777777" w:rsidR="000260B1" w:rsidRDefault="000260B1" w:rsidP="000260B1">
      <w:pPr>
        <w:pStyle w:val="PL"/>
      </w:pPr>
      <w:r>
        <w:t xml:space="preserve">          content:</w:t>
      </w:r>
    </w:p>
    <w:p w14:paraId="19C0DDC8" w14:textId="77777777" w:rsidR="000260B1" w:rsidRDefault="000260B1" w:rsidP="000260B1">
      <w:pPr>
        <w:pStyle w:val="PL"/>
      </w:pPr>
      <w:r>
        <w:t xml:space="preserve">            application/json:</w:t>
      </w:r>
    </w:p>
    <w:p w14:paraId="17090565" w14:textId="77777777" w:rsidR="000260B1" w:rsidRDefault="000260B1" w:rsidP="000260B1">
      <w:pPr>
        <w:pStyle w:val="PL"/>
      </w:pPr>
      <w:r>
        <w:t xml:space="preserve">              schema:</w:t>
      </w:r>
    </w:p>
    <w:p w14:paraId="5020AEF6" w14:textId="77777777" w:rsidR="000260B1" w:rsidRDefault="000260B1" w:rsidP="000260B1">
      <w:pPr>
        <w:pStyle w:val="PL"/>
        <w:rPr>
          <w:lang w:eastAsia="zh-CN"/>
        </w:rPr>
      </w:pPr>
      <w:r>
        <w:t xml:space="preserve">                $ref: 'TS29571_CommonData.yaml#/components/schemas/</w:t>
      </w:r>
      <w:r>
        <w:rPr>
          <w:lang w:eastAsia="zh-CN"/>
        </w:rPr>
        <w:t>PatchResult</w:t>
      </w:r>
      <w:r>
        <w:t>'</w:t>
      </w:r>
    </w:p>
    <w:p w14:paraId="10E4E0D9" w14:textId="77777777" w:rsidR="000260B1" w:rsidRDefault="000260B1" w:rsidP="000260B1">
      <w:pPr>
        <w:pStyle w:val="PL"/>
      </w:pPr>
      <w:r>
        <w:t xml:space="preserve">        '403':</w:t>
      </w:r>
    </w:p>
    <w:p w14:paraId="37929144" w14:textId="77777777" w:rsidR="000260B1" w:rsidRDefault="000260B1" w:rsidP="000260B1">
      <w:pPr>
        <w:pStyle w:val="PL"/>
      </w:pPr>
      <w:r>
        <w:t xml:space="preserve">          description: modification is rejected</w:t>
      </w:r>
    </w:p>
    <w:p w14:paraId="0CDBAC88" w14:textId="77777777" w:rsidR="000260B1" w:rsidRDefault="000260B1" w:rsidP="000260B1">
      <w:pPr>
        <w:pStyle w:val="PL"/>
      </w:pPr>
      <w:r>
        <w:t xml:space="preserve">          content:</w:t>
      </w:r>
    </w:p>
    <w:p w14:paraId="6276942D" w14:textId="77777777" w:rsidR="000260B1" w:rsidRDefault="000260B1" w:rsidP="000260B1">
      <w:pPr>
        <w:pStyle w:val="PL"/>
      </w:pPr>
      <w:r>
        <w:t xml:space="preserve">            application/problem+json:</w:t>
      </w:r>
    </w:p>
    <w:p w14:paraId="7A1F7A14" w14:textId="77777777" w:rsidR="000260B1" w:rsidRDefault="000260B1" w:rsidP="000260B1">
      <w:pPr>
        <w:pStyle w:val="PL"/>
      </w:pPr>
      <w:r>
        <w:t xml:space="preserve">              schema:</w:t>
      </w:r>
    </w:p>
    <w:p w14:paraId="249B5B83" w14:textId="77777777" w:rsidR="000260B1" w:rsidRDefault="000260B1" w:rsidP="000260B1">
      <w:pPr>
        <w:pStyle w:val="PL"/>
      </w:pPr>
      <w:r>
        <w:t xml:space="preserve">                $ref: 'TS29571_CommonData.yaml#/components/schemas/ProblemDetails'</w:t>
      </w:r>
    </w:p>
    <w:p w14:paraId="77126902" w14:textId="77777777" w:rsidR="000260B1" w:rsidRDefault="000260B1" w:rsidP="000260B1">
      <w:pPr>
        <w:pStyle w:val="PL"/>
        <w:rPr>
          <w:lang w:eastAsia="zh-CN"/>
        </w:rPr>
      </w:pPr>
      <w:r>
        <w:t xml:space="preserve">        default:</w:t>
      </w:r>
    </w:p>
    <w:p w14:paraId="18536951" w14:textId="77777777" w:rsidR="000260B1" w:rsidRDefault="000260B1" w:rsidP="000260B1">
      <w:pPr>
        <w:pStyle w:val="PL"/>
        <w:rPr>
          <w:lang w:eastAsia="zh-CN"/>
        </w:rPr>
      </w:pPr>
      <w:r>
        <w:t xml:space="preserve">          $ref: 'TS29571_CommonData.yaml#/components/responses/default'</w:t>
      </w:r>
    </w:p>
    <w:p w14:paraId="52FBF801" w14:textId="77777777" w:rsidR="000260B1" w:rsidRDefault="000260B1" w:rsidP="000260B1">
      <w:pPr>
        <w:pStyle w:val="PL"/>
        <w:rPr>
          <w:lang w:eastAsia="zh-CN"/>
        </w:rPr>
      </w:pPr>
    </w:p>
    <w:p w14:paraId="27662551" w14:textId="77777777" w:rsidR="000260B1" w:rsidRDefault="000260B1" w:rsidP="000260B1">
      <w:pPr>
        <w:pStyle w:val="PL"/>
      </w:pPr>
      <w:r>
        <w:t xml:space="preserve">    get:</w:t>
      </w:r>
    </w:p>
    <w:p w14:paraId="14B25DEF" w14:textId="77777777" w:rsidR="000260B1" w:rsidRDefault="000260B1" w:rsidP="000260B1">
      <w:pPr>
        <w:pStyle w:val="PL"/>
      </w:pPr>
      <w:r>
        <w:t xml:space="preserve">      summary: Retrieve HSS Subscription Info</w:t>
      </w:r>
    </w:p>
    <w:p w14:paraId="19CA5492" w14:textId="77777777" w:rsidR="000260B1" w:rsidRDefault="000260B1" w:rsidP="000260B1">
      <w:pPr>
        <w:pStyle w:val="PL"/>
      </w:pPr>
      <w:r>
        <w:t xml:space="preserve">      operationId: GetHssGroupSubscriptions</w:t>
      </w:r>
    </w:p>
    <w:p w14:paraId="021B281B" w14:textId="77777777" w:rsidR="000260B1" w:rsidRDefault="000260B1" w:rsidP="000260B1">
      <w:pPr>
        <w:pStyle w:val="PL"/>
      </w:pPr>
      <w:r>
        <w:lastRenderedPageBreak/>
        <w:t xml:space="preserve">      tags:</w:t>
      </w:r>
    </w:p>
    <w:p w14:paraId="66DE36B9" w14:textId="77777777" w:rsidR="000260B1" w:rsidRDefault="000260B1" w:rsidP="000260B1">
      <w:pPr>
        <w:pStyle w:val="PL"/>
        <w:rPr>
          <w:lang w:eastAsia="zh-CN"/>
        </w:rPr>
      </w:pPr>
      <w:r>
        <w:t xml:space="preserve">        - HSS Event Subscription Info (Document)</w:t>
      </w:r>
    </w:p>
    <w:p w14:paraId="75E649C6" w14:textId="77777777" w:rsidR="000260B1" w:rsidRDefault="000260B1" w:rsidP="000260B1">
      <w:pPr>
        <w:pStyle w:val="PL"/>
      </w:pPr>
      <w:r>
        <w:t xml:space="preserve">      parameters:</w:t>
      </w:r>
    </w:p>
    <w:p w14:paraId="1EA9175C" w14:textId="77777777" w:rsidR="000260B1" w:rsidRDefault="000260B1" w:rsidP="000260B1">
      <w:pPr>
        <w:pStyle w:val="PL"/>
      </w:pPr>
      <w:r>
        <w:t xml:space="preserve">        - name: externalGroupId</w:t>
      </w:r>
    </w:p>
    <w:p w14:paraId="57F1E396" w14:textId="77777777" w:rsidR="000260B1" w:rsidRDefault="000260B1" w:rsidP="000260B1">
      <w:pPr>
        <w:pStyle w:val="PL"/>
      </w:pPr>
      <w:r>
        <w:t xml:space="preserve">          in: path</w:t>
      </w:r>
    </w:p>
    <w:p w14:paraId="75B4D00C" w14:textId="77777777" w:rsidR="000260B1" w:rsidRDefault="000260B1" w:rsidP="000260B1">
      <w:pPr>
        <w:pStyle w:val="PL"/>
      </w:pPr>
      <w:r>
        <w:t xml:space="preserve">          required: true</w:t>
      </w:r>
    </w:p>
    <w:p w14:paraId="349E6567" w14:textId="77777777" w:rsidR="000260B1" w:rsidRDefault="000260B1" w:rsidP="000260B1">
      <w:pPr>
        <w:pStyle w:val="PL"/>
      </w:pPr>
      <w:r>
        <w:t xml:space="preserve">          schema:</w:t>
      </w:r>
    </w:p>
    <w:p w14:paraId="3BA502CD" w14:textId="77777777" w:rsidR="000260B1" w:rsidRDefault="000260B1" w:rsidP="000260B1">
      <w:pPr>
        <w:pStyle w:val="PL"/>
      </w:pPr>
      <w:r>
        <w:t xml:space="preserve">            $ref: 'TS29503_Nudm_SDM.yaml#/components/schemas/ExtGroupId'</w:t>
      </w:r>
    </w:p>
    <w:p w14:paraId="446938E8" w14:textId="77777777" w:rsidR="000260B1" w:rsidRDefault="000260B1" w:rsidP="000260B1">
      <w:pPr>
        <w:pStyle w:val="PL"/>
      </w:pPr>
      <w:r>
        <w:t xml:space="preserve">        - name: subsId</w:t>
      </w:r>
    </w:p>
    <w:p w14:paraId="13B8EC3C" w14:textId="77777777" w:rsidR="000260B1" w:rsidRDefault="000260B1" w:rsidP="000260B1">
      <w:pPr>
        <w:pStyle w:val="PL"/>
      </w:pPr>
      <w:r>
        <w:t xml:space="preserve">          in: path</w:t>
      </w:r>
    </w:p>
    <w:p w14:paraId="384B6601" w14:textId="77777777" w:rsidR="000260B1" w:rsidRDefault="000260B1" w:rsidP="000260B1">
      <w:pPr>
        <w:pStyle w:val="PL"/>
      </w:pPr>
      <w:r>
        <w:t xml:space="preserve">          required: true</w:t>
      </w:r>
    </w:p>
    <w:p w14:paraId="3F9514A6" w14:textId="77777777" w:rsidR="000260B1" w:rsidRDefault="000260B1" w:rsidP="000260B1">
      <w:pPr>
        <w:pStyle w:val="PL"/>
      </w:pPr>
      <w:r>
        <w:t xml:space="preserve">          schema:</w:t>
      </w:r>
    </w:p>
    <w:p w14:paraId="5545E771" w14:textId="77777777" w:rsidR="000260B1" w:rsidRDefault="000260B1" w:rsidP="000260B1">
      <w:pPr>
        <w:pStyle w:val="PL"/>
      </w:pPr>
      <w:r>
        <w:t xml:space="preserve">            type: string</w:t>
      </w:r>
    </w:p>
    <w:p w14:paraId="75CCAA4C" w14:textId="77777777" w:rsidR="000260B1" w:rsidRDefault="000260B1" w:rsidP="000260B1">
      <w:pPr>
        <w:pStyle w:val="PL"/>
      </w:pPr>
      <w:r>
        <w:t xml:space="preserve">      responses:</w:t>
      </w:r>
    </w:p>
    <w:p w14:paraId="47AE140E" w14:textId="77777777" w:rsidR="000260B1" w:rsidRDefault="000260B1" w:rsidP="000260B1">
      <w:pPr>
        <w:pStyle w:val="PL"/>
      </w:pPr>
      <w:r>
        <w:t xml:space="preserve">        '200':</w:t>
      </w:r>
    </w:p>
    <w:p w14:paraId="7C442D08" w14:textId="77777777" w:rsidR="000260B1" w:rsidRDefault="000260B1" w:rsidP="000260B1">
      <w:pPr>
        <w:pStyle w:val="PL"/>
      </w:pPr>
      <w:r>
        <w:t xml:space="preserve">          description: OK</w:t>
      </w:r>
    </w:p>
    <w:p w14:paraId="5E8084D7" w14:textId="77777777" w:rsidR="000260B1" w:rsidRDefault="000260B1" w:rsidP="000260B1">
      <w:pPr>
        <w:pStyle w:val="PL"/>
      </w:pPr>
      <w:r>
        <w:t xml:space="preserve">          content:</w:t>
      </w:r>
    </w:p>
    <w:p w14:paraId="03750C8B" w14:textId="77777777" w:rsidR="000260B1" w:rsidRDefault="000260B1" w:rsidP="000260B1">
      <w:pPr>
        <w:pStyle w:val="PL"/>
      </w:pPr>
      <w:r>
        <w:t xml:space="preserve">            application/json:</w:t>
      </w:r>
    </w:p>
    <w:p w14:paraId="3C6EDB35" w14:textId="77777777" w:rsidR="000260B1" w:rsidRDefault="000260B1" w:rsidP="000260B1">
      <w:pPr>
        <w:pStyle w:val="PL"/>
      </w:pPr>
      <w:r>
        <w:t xml:space="preserve">              schema:</w:t>
      </w:r>
    </w:p>
    <w:p w14:paraId="03DC4844" w14:textId="77777777" w:rsidR="000260B1" w:rsidRDefault="000260B1" w:rsidP="000260B1">
      <w:pPr>
        <w:pStyle w:val="PL"/>
      </w:pPr>
      <w:r>
        <w:t xml:space="preserve">                $ref: '#/components/schemas/HssSubscriptionInfo'</w:t>
      </w:r>
    </w:p>
    <w:p w14:paraId="34CCFB2C" w14:textId="77777777" w:rsidR="000260B1" w:rsidRDefault="000260B1" w:rsidP="000260B1">
      <w:pPr>
        <w:pStyle w:val="PL"/>
        <w:rPr>
          <w:lang w:eastAsia="zh-CN"/>
        </w:rPr>
      </w:pPr>
      <w:r>
        <w:t xml:space="preserve">        default:</w:t>
      </w:r>
    </w:p>
    <w:p w14:paraId="36CC8FBE" w14:textId="77777777" w:rsidR="000260B1" w:rsidRDefault="000260B1" w:rsidP="000260B1">
      <w:pPr>
        <w:pStyle w:val="PL"/>
        <w:rPr>
          <w:lang w:eastAsia="zh-CN"/>
        </w:rPr>
      </w:pPr>
      <w:r>
        <w:t xml:space="preserve">          $ref: 'TS29571_CommonData.yaml#/components/responses/default'</w:t>
      </w:r>
    </w:p>
    <w:p w14:paraId="60B32DCF" w14:textId="77777777" w:rsidR="000260B1" w:rsidRDefault="000260B1" w:rsidP="000260B1">
      <w:pPr>
        <w:pStyle w:val="PL"/>
        <w:rPr>
          <w:lang w:eastAsia="zh-CN"/>
        </w:rPr>
      </w:pPr>
    </w:p>
    <w:p w14:paraId="54F14A78" w14:textId="77777777" w:rsidR="000260B1" w:rsidRDefault="000260B1" w:rsidP="000260B1">
      <w:pPr>
        <w:pStyle w:val="PL"/>
      </w:pPr>
      <w:r>
        <w:t xml:space="preserve">  /subscription-data/{ueId}/uc-data:</w:t>
      </w:r>
    </w:p>
    <w:p w14:paraId="47C2C97E" w14:textId="77777777" w:rsidR="000260B1" w:rsidRDefault="000260B1" w:rsidP="000260B1">
      <w:pPr>
        <w:pStyle w:val="PL"/>
      </w:pPr>
      <w:r>
        <w:t xml:space="preserve">    get:</w:t>
      </w:r>
    </w:p>
    <w:p w14:paraId="16B8AFD5" w14:textId="77777777" w:rsidR="000260B1" w:rsidRDefault="000260B1" w:rsidP="000260B1">
      <w:pPr>
        <w:pStyle w:val="PL"/>
      </w:pPr>
      <w:r>
        <w:t xml:space="preserve">      summary: Retrieves the subscribed User Consent Data of a UE</w:t>
      </w:r>
    </w:p>
    <w:p w14:paraId="463E35AD" w14:textId="77777777" w:rsidR="000260B1" w:rsidRDefault="000260B1" w:rsidP="000260B1">
      <w:pPr>
        <w:pStyle w:val="PL"/>
      </w:pPr>
      <w:r>
        <w:t xml:space="preserve">      operationId: QueryUserConsentData</w:t>
      </w:r>
    </w:p>
    <w:p w14:paraId="5B9E09A2" w14:textId="77777777" w:rsidR="000260B1" w:rsidRDefault="000260B1" w:rsidP="000260B1">
      <w:pPr>
        <w:pStyle w:val="PL"/>
      </w:pPr>
      <w:r>
        <w:t xml:space="preserve">      tags:</w:t>
      </w:r>
    </w:p>
    <w:p w14:paraId="58E4793F" w14:textId="77777777" w:rsidR="000260B1" w:rsidRDefault="000260B1" w:rsidP="000260B1">
      <w:pPr>
        <w:pStyle w:val="PL"/>
        <w:rPr>
          <w:lang w:eastAsia="zh-CN"/>
        </w:rPr>
      </w:pPr>
      <w:r>
        <w:t xml:space="preserve">        - User Consent Data</w:t>
      </w:r>
    </w:p>
    <w:p w14:paraId="500C4738" w14:textId="77777777" w:rsidR="000260B1" w:rsidRDefault="000260B1" w:rsidP="000260B1">
      <w:pPr>
        <w:pStyle w:val="PL"/>
      </w:pPr>
      <w:r>
        <w:t xml:space="preserve">      security:</w:t>
      </w:r>
    </w:p>
    <w:p w14:paraId="02150750" w14:textId="77777777" w:rsidR="000260B1" w:rsidRDefault="000260B1" w:rsidP="000260B1">
      <w:pPr>
        <w:pStyle w:val="PL"/>
      </w:pPr>
      <w:r>
        <w:t xml:space="preserve">        - {}</w:t>
      </w:r>
    </w:p>
    <w:p w14:paraId="7BC644FA" w14:textId="77777777" w:rsidR="000260B1" w:rsidRDefault="000260B1" w:rsidP="000260B1">
      <w:pPr>
        <w:pStyle w:val="PL"/>
      </w:pPr>
      <w:r>
        <w:t xml:space="preserve">        - oAuth2ClientCredentials:</w:t>
      </w:r>
    </w:p>
    <w:p w14:paraId="00511E84" w14:textId="77777777" w:rsidR="000260B1" w:rsidRDefault="000260B1" w:rsidP="000260B1">
      <w:pPr>
        <w:pStyle w:val="PL"/>
      </w:pPr>
      <w:r>
        <w:t xml:space="preserve">          - nudr-dr</w:t>
      </w:r>
    </w:p>
    <w:p w14:paraId="430C6387" w14:textId="77777777" w:rsidR="000260B1" w:rsidRDefault="000260B1" w:rsidP="000260B1">
      <w:pPr>
        <w:pStyle w:val="PL"/>
      </w:pPr>
      <w:r>
        <w:t xml:space="preserve">        - oAuth2ClientCredentials:</w:t>
      </w:r>
    </w:p>
    <w:p w14:paraId="4D530703" w14:textId="77777777" w:rsidR="000260B1" w:rsidRDefault="000260B1" w:rsidP="000260B1">
      <w:pPr>
        <w:pStyle w:val="PL"/>
      </w:pPr>
      <w:r>
        <w:t xml:space="preserve">          - nudr-dr</w:t>
      </w:r>
    </w:p>
    <w:p w14:paraId="0540E592" w14:textId="77777777" w:rsidR="000260B1" w:rsidRDefault="000260B1" w:rsidP="000260B1">
      <w:pPr>
        <w:pStyle w:val="PL"/>
        <w:rPr>
          <w:lang w:eastAsia="zh-CN"/>
        </w:rPr>
      </w:pPr>
      <w:r>
        <w:t xml:space="preserve">          - nudr-dr:subscription-data</w:t>
      </w:r>
    </w:p>
    <w:p w14:paraId="25B3BF99" w14:textId="77777777" w:rsidR="000260B1" w:rsidRDefault="000260B1" w:rsidP="000260B1">
      <w:pPr>
        <w:pStyle w:val="PL"/>
      </w:pPr>
      <w:r>
        <w:t xml:space="preserve">      parameters:</w:t>
      </w:r>
    </w:p>
    <w:p w14:paraId="7BCA14D7" w14:textId="77777777" w:rsidR="000260B1" w:rsidRDefault="000260B1" w:rsidP="000260B1">
      <w:pPr>
        <w:pStyle w:val="PL"/>
      </w:pPr>
      <w:r>
        <w:t xml:space="preserve">        - name: ueId</w:t>
      </w:r>
    </w:p>
    <w:p w14:paraId="128E6828" w14:textId="77777777" w:rsidR="000260B1" w:rsidRDefault="000260B1" w:rsidP="000260B1">
      <w:pPr>
        <w:pStyle w:val="PL"/>
      </w:pPr>
      <w:r>
        <w:t xml:space="preserve">          in: path</w:t>
      </w:r>
    </w:p>
    <w:p w14:paraId="7C3E774E" w14:textId="77777777" w:rsidR="000260B1" w:rsidRDefault="000260B1" w:rsidP="000260B1">
      <w:pPr>
        <w:pStyle w:val="PL"/>
      </w:pPr>
      <w:r>
        <w:t xml:space="preserve">          description: UE id</w:t>
      </w:r>
    </w:p>
    <w:p w14:paraId="0373F50F" w14:textId="77777777" w:rsidR="000260B1" w:rsidRDefault="000260B1" w:rsidP="000260B1">
      <w:pPr>
        <w:pStyle w:val="PL"/>
      </w:pPr>
      <w:r>
        <w:t xml:space="preserve">          required: true</w:t>
      </w:r>
    </w:p>
    <w:p w14:paraId="128CEE89" w14:textId="77777777" w:rsidR="000260B1" w:rsidRDefault="000260B1" w:rsidP="000260B1">
      <w:pPr>
        <w:pStyle w:val="PL"/>
      </w:pPr>
      <w:r>
        <w:t xml:space="preserve">          schema:</w:t>
      </w:r>
    </w:p>
    <w:p w14:paraId="43A7A615" w14:textId="77777777" w:rsidR="000260B1" w:rsidRDefault="000260B1" w:rsidP="000260B1">
      <w:pPr>
        <w:pStyle w:val="PL"/>
      </w:pPr>
      <w:r>
        <w:t xml:space="preserve">            $ref: 'TS29571_CommonData.yaml#/components/schemas/VarUeId'</w:t>
      </w:r>
    </w:p>
    <w:p w14:paraId="119B42D5" w14:textId="77777777" w:rsidR="000260B1" w:rsidRDefault="000260B1" w:rsidP="000260B1">
      <w:pPr>
        <w:pStyle w:val="PL"/>
      </w:pPr>
      <w:r>
        <w:t xml:space="preserve">        - name: supported-features</w:t>
      </w:r>
    </w:p>
    <w:p w14:paraId="0C5F98A2" w14:textId="77777777" w:rsidR="000260B1" w:rsidRDefault="000260B1" w:rsidP="000260B1">
      <w:pPr>
        <w:pStyle w:val="PL"/>
      </w:pPr>
      <w:r>
        <w:t xml:space="preserve">          in: query</w:t>
      </w:r>
    </w:p>
    <w:p w14:paraId="4A6F3B9E" w14:textId="77777777" w:rsidR="000260B1" w:rsidRDefault="000260B1" w:rsidP="000260B1">
      <w:pPr>
        <w:pStyle w:val="PL"/>
      </w:pPr>
      <w:r>
        <w:t xml:space="preserve">          description: Supported Features</w:t>
      </w:r>
    </w:p>
    <w:p w14:paraId="284F0227" w14:textId="77777777" w:rsidR="000260B1" w:rsidRDefault="000260B1" w:rsidP="000260B1">
      <w:pPr>
        <w:pStyle w:val="PL"/>
      </w:pPr>
      <w:r>
        <w:t xml:space="preserve">          schema:</w:t>
      </w:r>
    </w:p>
    <w:p w14:paraId="7A125F44" w14:textId="77777777" w:rsidR="000260B1" w:rsidRDefault="000260B1" w:rsidP="000260B1">
      <w:pPr>
        <w:pStyle w:val="PL"/>
      </w:pPr>
      <w:r>
        <w:t xml:space="preserve">             $ref: 'TS29571_CommonData.yaml#/components/schemas/SupportedFeatures'</w:t>
      </w:r>
    </w:p>
    <w:p w14:paraId="2DDDB063" w14:textId="77777777" w:rsidR="000260B1" w:rsidRDefault="000260B1" w:rsidP="000260B1">
      <w:pPr>
        <w:pStyle w:val="PL"/>
      </w:pPr>
      <w:r>
        <w:t xml:space="preserve">        - name: ucPurpose</w:t>
      </w:r>
    </w:p>
    <w:p w14:paraId="2CC48308" w14:textId="77777777" w:rsidR="000260B1" w:rsidRDefault="000260B1" w:rsidP="000260B1">
      <w:pPr>
        <w:pStyle w:val="PL"/>
      </w:pPr>
      <w:r>
        <w:t xml:space="preserve">          in: query</w:t>
      </w:r>
    </w:p>
    <w:p w14:paraId="09E3A52C" w14:textId="77777777" w:rsidR="000260B1" w:rsidRDefault="000260B1" w:rsidP="000260B1">
      <w:pPr>
        <w:pStyle w:val="PL"/>
      </w:pPr>
      <w:r>
        <w:t xml:space="preserve">          description: User consent purpose</w:t>
      </w:r>
    </w:p>
    <w:p w14:paraId="7D444599" w14:textId="77777777" w:rsidR="000260B1" w:rsidRDefault="000260B1" w:rsidP="000260B1">
      <w:pPr>
        <w:pStyle w:val="PL"/>
      </w:pPr>
      <w:r>
        <w:t xml:space="preserve">          schema:</w:t>
      </w:r>
    </w:p>
    <w:p w14:paraId="3F2EFCC3" w14:textId="77777777" w:rsidR="000260B1" w:rsidRPr="00280D7B" w:rsidRDefault="000260B1" w:rsidP="000260B1">
      <w:pPr>
        <w:pStyle w:val="PL"/>
        <w:rPr>
          <w:lang w:eastAsia="zh-CN"/>
        </w:rPr>
      </w:pPr>
      <w:r>
        <w:t xml:space="preserve">             $ref: 'TS29503_Nudm_SDM.yaml#/components/schemas/</w:t>
      </w:r>
      <w:r>
        <w:rPr>
          <w:lang w:eastAsia="zh-CN"/>
        </w:rPr>
        <w:t>UcPurpose</w:t>
      </w:r>
      <w:r>
        <w:t>'</w:t>
      </w:r>
    </w:p>
    <w:p w14:paraId="08A39A30" w14:textId="77777777" w:rsidR="000260B1" w:rsidRDefault="000260B1" w:rsidP="000260B1">
      <w:pPr>
        <w:pStyle w:val="PL"/>
      </w:pPr>
      <w:r>
        <w:t xml:space="preserve">        - name: If-None-Match</w:t>
      </w:r>
    </w:p>
    <w:p w14:paraId="075ED2A5" w14:textId="77777777" w:rsidR="000260B1" w:rsidRDefault="000260B1" w:rsidP="000260B1">
      <w:pPr>
        <w:pStyle w:val="PL"/>
      </w:pPr>
      <w:r>
        <w:t xml:space="preserve">          in: header</w:t>
      </w:r>
    </w:p>
    <w:p w14:paraId="5BC3C80D" w14:textId="77777777" w:rsidR="000260B1" w:rsidRDefault="000260B1" w:rsidP="000260B1">
      <w:pPr>
        <w:pStyle w:val="PL"/>
      </w:pPr>
      <w:r>
        <w:t xml:space="preserve">          description: Validator for conditional requests, as described in RFC 7232, 3.2</w:t>
      </w:r>
    </w:p>
    <w:p w14:paraId="00DE78D6" w14:textId="77777777" w:rsidR="000260B1" w:rsidRDefault="000260B1" w:rsidP="000260B1">
      <w:pPr>
        <w:pStyle w:val="PL"/>
      </w:pPr>
      <w:r>
        <w:t xml:space="preserve">          schema:</w:t>
      </w:r>
    </w:p>
    <w:p w14:paraId="71CE629C" w14:textId="77777777" w:rsidR="000260B1" w:rsidRDefault="000260B1" w:rsidP="000260B1">
      <w:pPr>
        <w:pStyle w:val="PL"/>
      </w:pPr>
      <w:r>
        <w:t xml:space="preserve">            type: string</w:t>
      </w:r>
    </w:p>
    <w:p w14:paraId="15A9F5B5" w14:textId="77777777" w:rsidR="000260B1" w:rsidRDefault="000260B1" w:rsidP="000260B1">
      <w:pPr>
        <w:pStyle w:val="PL"/>
      </w:pPr>
      <w:r>
        <w:t xml:space="preserve">        - name: If-Modified-Since</w:t>
      </w:r>
    </w:p>
    <w:p w14:paraId="3443E983" w14:textId="77777777" w:rsidR="000260B1" w:rsidRDefault="000260B1" w:rsidP="000260B1">
      <w:pPr>
        <w:pStyle w:val="PL"/>
      </w:pPr>
      <w:r>
        <w:t xml:space="preserve">          in: header</w:t>
      </w:r>
    </w:p>
    <w:p w14:paraId="2C620861" w14:textId="77777777" w:rsidR="000260B1" w:rsidRDefault="000260B1" w:rsidP="000260B1">
      <w:pPr>
        <w:pStyle w:val="PL"/>
      </w:pPr>
      <w:r>
        <w:t xml:space="preserve">          description: Validator for conditional requests, as described in RFC 7232, 3.3</w:t>
      </w:r>
    </w:p>
    <w:p w14:paraId="47E83725" w14:textId="77777777" w:rsidR="000260B1" w:rsidRDefault="000260B1" w:rsidP="000260B1">
      <w:pPr>
        <w:pStyle w:val="PL"/>
      </w:pPr>
      <w:r>
        <w:t xml:space="preserve">          schema:</w:t>
      </w:r>
    </w:p>
    <w:p w14:paraId="32987257" w14:textId="77777777" w:rsidR="000260B1" w:rsidRDefault="000260B1" w:rsidP="000260B1">
      <w:pPr>
        <w:pStyle w:val="PL"/>
        <w:rPr>
          <w:lang w:eastAsia="zh-CN"/>
        </w:rPr>
      </w:pPr>
      <w:r>
        <w:t xml:space="preserve">            type: string</w:t>
      </w:r>
    </w:p>
    <w:p w14:paraId="1D673CAA" w14:textId="77777777" w:rsidR="000260B1" w:rsidRDefault="000260B1" w:rsidP="000260B1">
      <w:pPr>
        <w:pStyle w:val="PL"/>
      </w:pPr>
      <w:r>
        <w:t xml:space="preserve">      responses:</w:t>
      </w:r>
    </w:p>
    <w:p w14:paraId="1C8EFD0F" w14:textId="77777777" w:rsidR="000260B1" w:rsidRDefault="000260B1" w:rsidP="000260B1">
      <w:pPr>
        <w:pStyle w:val="PL"/>
      </w:pPr>
      <w:r>
        <w:t xml:space="preserve">        '200':</w:t>
      </w:r>
    </w:p>
    <w:p w14:paraId="348EDDE0" w14:textId="77777777" w:rsidR="000260B1" w:rsidRDefault="000260B1" w:rsidP="000260B1">
      <w:pPr>
        <w:pStyle w:val="PL"/>
      </w:pPr>
      <w:r>
        <w:t xml:space="preserve">          description: OK</w:t>
      </w:r>
    </w:p>
    <w:p w14:paraId="67E2A168" w14:textId="77777777" w:rsidR="000260B1" w:rsidRDefault="000260B1" w:rsidP="000260B1">
      <w:pPr>
        <w:pStyle w:val="PL"/>
      </w:pPr>
      <w:r>
        <w:t xml:space="preserve">          content:</w:t>
      </w:r>
    </w:p>
    <w:p w14:paraId="7C56F41C" w14:textId="77777777" w:rsidR="000260B1" w:rsidRDefault="000260B1" w:rsidP="000260B1">
      <w:pPr>
        <w:pStyle w:val="PL"/>
      </w:pPr>
      <w:r>
        <w:t xml:space="preserve">            application/json:</w:t>
      </w:r>
    </w:p>
    <w:p w14:paraId="2EDFD481" w14:textId="77777777" w:rsidR="000260B1" w:rsidRDefault="000260B1" w:rsidP="000260B1">
      <w:pPr>
        <w:pStyle w:val="PL"/>
      </w:pPr>
      <w:r>
        <w:t xml:space="preserve">              schema:</w:t>
      </w:r>
    </w:p>
    <w:p w14:paraId="5BE815EE" w14:textId="77777777" w:rsidR="000260B1" w:rsidRDefault="000260B1" w:rsidP="000260B1">
      <w:pPr>
        <w:pStyle w:val="PL"/>
      </w:pPr>
      <w:r>
        <w:t xml:space="preserve">                $ref: '#/components/schemas/</w:t>
      </w:r>
      <w:r>
        <w:rPr>
          <w:lang w:eastAsia="zh-CN"/>
        </w:rPr>
        <w:t>Uc</w:t>
      </w:r>
      <w:r w:rsidRPr="003D1A88">
        <w:t>SubscriptionData</w:t>
      </w:r>
      <w:r>
        <w:t>'</w:t>
      </w:r>
    </w:p>
    <w:p w14:paraId="719E26B9" w14:textId="77777777" w:rsidR="000260B1" w:rsidRDefault="000260B1" w:rsidP="000260B1">
      <w:pPr>
        <w:pStyle w:val="PL"/>
      </w:pPr>
      <w:r>
        <w:t xml:space="preserve">          headers:</w:t>
      </w:r>
    </w:p>
    <w:p w14:paraId="5B406A30" w14:textId="77777777" w:rsidR="000260B1" w:rsidRDefault="000260B1" w:rsidP="000260B1">
      <w:pPr>
        <w:pStyle w:val="PL"/>
      </w:pPr>
      <w:r>
        <w:t xml:space="preserve">            Cache-Control:</w:t>
      </w:r>
    </w:p>
    <w:p w14:paraId="51368B54" w14:textId="77777777" w:rsidR="000260B1" w:rsidRDefault="000260B1" w:rsidP="000260B1">
      <w:pPr>
        <w:pStyle w:val="PL"/>
      </w:pPr>
      <w:r>
        <w:t xml:space="preserve">              description: Cache-Control containing max-age, as described in RFC 7234, 5.2</w:t>
      </w:r>
    </w:p>
    <w:p w14:paraId="348BF1D4" w14:textId="77777777" w:rsidR="000260B1" w:rsidRDefault="000260B1" w:rsidP="000260B1">
      <w:pPr>
        <w:pStyle w:val="PL"/>
      </w:pPr>
      <w:r>
        <w:t xml:space="preserve">              schema:</w:t>
      </w:r>
    </w:p>
    <w:p w14:paraId="77C92376" w14:textId="77777777" w:rsidR="000260B1" w:rsidRDefault="000260B1" w:rsidP="000260B1">
      <w:pPr>
        <w:pStyle w:val="PL"/>
      </w:pPr>
      <w:r>
        <w:t xml:space="preserve">                type: string</w:t>
      </w:r>
    </w:p>
    <w:p w14:paraId="7A6250B6" w14:textId="77777777" w:rsidR="000260B1" w:rsidRDefault="000260B1" w:rsidP="000260B1">
      <w:pPr>
        <w:pStyle w:val="PL"/>
      </w:pPr>
      <w:r>
        <w:t xml:space="preserve">            ETag:</w:t>
      </w:r>
    </w:p>
    <w:p w14:paraId="28BF5738" w14:textId="77777777" w:rsidR="000260B1" w:rsidRDefault="000260B1" w:rsidP="000260B1">
      <w:pPr>
        <w:pStyle w:val="PL"/>
      </w:pPr>
      <w:r>
        <w:t xml:space="preserve">              description: Entity Tag, containing a strong validator, as described in RFC 7232, 2.3</w:t>
      </w:r>
    </w:p>
    <w:p w14:paraId="4F81D7FC" w14:textId="77777777" w:rsidR="000260B1" w:rsidRDefault="000260B1" w:rsidP="000260B1">
      <w:pPr>
        <w:pStyle w:val="PL"/>
      </w:pPr>
      <w:r>
        <w:t xml:space="preserve">              schema:</w:t>
      </w:r>
    </w:p>
    <w:p w14:paraId="4347B3D1" w14:textId="77777777" w:rsidR="000260B1" w:rsidRDefault="000260B1" w:rsidP="000260B1">
      <w:pPr>
        <w:pStyle w:val="PL"/>
      </w:pPr>
      <w:r>
        <w:lastRenderedPageBreak/>
        <w:t xml:space="preserve">                type: string</w:t>
      </w:r>
    </w:p>
    <w:p w14:paraId="30CA2787" w14:textId="77777777" w:rsidR="000260B1" w:rsidRDefault="000260B1" w:rsidP="000260B1">
      <w:pPr>
        <w:pStyle w:val="PL"/>
      </w:pPr>
      <w:r>
        <w:t xml:space="preserve">            Last-Modified:</w:t>
      </w:r>
    </w:p>
    <w:p w14:paraId="565B2E46" w14:textId="77777777" w:rsidR="000260B1" w:rsidRDefault="000260B1" w:rsidP="000260B1">
      <w:pPr>
        <w:pStyle w:val="PL"/>
      </w:pPr>
      <w:r>
        <w:t xml:space="preserve">              description: Timestamp for last modification of the resource, as described in RFC 7232, 2.2</w:t>
      </w:r>
    </w:p>
    <w:p w14:paraId="030B112B" w14:textId="77777777" w:rsidR="000260B1" w:rsidRDefault="000260B1" w:rsidP="000260B1">
      <w:pPr>
        <w:pStyle w:val="PL"/>
      </w:pPr>
      <w:r>
        <w:t xml:space="preserve">              schema:</w:t>
      </w:r>
    </w:p>
    <w:p w14:paraId="5A9E5B03" w14:textId="77777777" w:rsidR="000260B1" w:rsidRDefault="000260B1" w:rsidP="000260B1">
      <w:pPr>
        <w:pStyle w:val="PL"/>
      </w:pPr>
      <w:r>
        <w:t xml:space="preserve">                type: string</w:t>
      </w:r>
    </w:p>
    <w:p w14:paraId="08166B5F" w14:textId="77777777" w:rsidR="000260B1" w:rsidRDefault="000260B1" w:rsidP="000260B1">
      <w:pPr>
        <w:pStyle w:val="PL"/>
        <w:rPr>
          <w:lang w:eastAsia="zh-CN"/>
        </w:rPr>
      </w:pPr>
      <w:r>
        <w:t xml:space="preserve">        default:</w:t>
      </w:r>
    </w:p>
    <w:p w14:paraId="5F21C77E" w14:textId="77777777" w:rsidR="000260B1" w:rsidRDefault="000260B1" w:rsidP="000260B1">
      <w:pPr>
        <w:pStyle w:val="PL"/>
      </w:pPr>
      <w:r>
        <w:t xml:space="preserve">          $ref: 'TS29571_CommonData.yaml#/components/responses/default'</w:t>
      </w:r>
    </w:p>
    <w:p w14:paraId="2DEF1E84" w14:textId="77777777" w:rsidR="000260B1" w:rsidRDefault="000260B1" w:rsidP="000260B1">
      <w:pPr>
        <w:pStyle w:val="PL"/>
        <w:rPr>
          <w:lang w:eastAsia="zh-CN"/>
        </w:rPr>
      </w:pPr>
      <w:r>
        <w:t xml:space="preserve">  /subscription-data/group-data/mbs-group-membership</w:t>
      </w:r>
      <w:r>
        <w:rPr>
          <w:lang w:eastAsia="zh-CN"/>
        </w:rPr>
        <w:t>:</w:t>
      </w:r>
    </w:p>
    <w:p w14:paraId="49727D74" w14:textId="77777777" w:rsidR="000260B1" w:rsidRDefault="000260B1" w:rsidP="000260B1">
      <w:pPr>
        <w:pStyle w:val="PL"/>
      </w:pPr>
      <w:r>
        <w:t xml:space="preserve">    get:</w:t>
      </w:r>
    </w:p>
    <w:p w14:paraId="48439A44" w14:textId="77777777" w:rsidR="000260B1" w:rsidRDefault="000260B1" w:rsidP="000260B1">
      <w:pPr>
        <w:pStyle w:val="PL"/>
      </w:pPr>
      <w:r>
        <w:t xml:space="preserve">      summary: Retrieves the data of a 5G MBS Group</w:t>
      </w:r>
    </w:p>
    <w:p w14:paraId="6481F559" w14:textId="77777777" w:rsidR="000260B1" w:rsidRDefault="000260B1" w:rsidP="000260B1">
      <w:pPr>
        <w:pStyle w:val="PL"/>
      </w:pPr>
      <w:r>
        <w:t xml:space="preserve">      operationId: Query5GmbsGroup</w:t>
      </w:r>
    </w:p>
    <w:p w14:paraId="68AE3E95" w14:textId="77777777" w:rsidR="000260B1" w:rsidRDefault="000260B1" w:rsidP="000260B1">
      <w:pPr>
        <w:pStyle w:val="PL"/>
      </w:pPr>
      <w:r>
        <w:t xml:space="preserve">      tags:</w:t>
      </w:r>
    </w:p>
    <w:p w14:paraId="7FA3BF81" w14:textId="77777777" w:rsidR="000260B1" w:rsidRDefault="000260B1" w:rsidP="000260B1">
      <w:pPr>
        <w:pStyle w:val="PL"/>
        <w:rPr>
          <w:lang w:eastAsia="zh-CN"/>
        </w:rPr>
      </w:pPr>
      <w:r>
        <w:t xml:space="preserve">        - 5G-MBS-Group (Store)</w:t>
      </w:r>
    </w:p>
    <w:p w14:paraId="47F6AED9" w14:textId="77777777" w:rsidR="000260B1" w:rsidRDefault="000260B1" w:rsidP="000260B1">
      <w:pPr>
        <w:pStyle w:val="PL"/>
      </w:pPr>
      <w:r>
        <w:t xml:space="preserve">      security:</w:t>
      </w:r>
    </w:p>
    <w:p w14:paraId="5D9EA5C1" w14:textId="77777777" w:rsidR="000260B1" w:rsidRDefault="000260B1" w:rsidP="000260B1">
      <w:pPr>
        <w:pStyle w:val="PL"/>
      </w:pPr>
      <w:r>
        <w:t xml:space="preserve">        - {}</w:t>
      </w:r>
    </w:p>
    <w:p w14:paraId="2A49BEAC" w14:textId="77777777" w:rsidR="000260B1" w:rsidRDefault="000260B1" w:rsidP="000260B1">
      <w:pPr>
        <w:pStyle w:val="PL"/>
      </w:pPr>
      <w:r>
        <w:t xml:space="preserve">        - oAuth2ClientCredentials:</w:t>
      </w:r>
    </w:p>
    <w:p w14:paraId="6A2492FD" w14:textId="77777777" w:rsidR="000260B1" w:rsidRDefault="000260B1" w:rsidP="000260B1">
      <w:pPr>
        <w:pStyle w:val="PL"/>
      </w:pPr>
      <w:r>
        <w:t xml:space="preserve">          - nudr-dr</w:t>
      </w:r>
    </w:p>
    <w:p w14:paraId="1827F131" w14:textId="77777777" w:rsidR="000260B1" w:rsidRDefault="000260B1" w:rsidP="000260B1">
      <w:pPr>
        <w:pStyle w:val="PL"/>
      </w:pPr>
      <w:r>
        <w:t xml:space="preserve">        - oAuth2ClientCredentials:</w:t>
      </w:r>
    </w:p>
    <w:p w14:paraId="4F5CB340" w14:textId="77777777" w:rsidR="000260B1" w:rsidRDefault="000260B1" w:rsidP="000260B1">
      <w:pPr>
        <w:pStyle w:val="PL"/>
      </w:pPr>
      <w:r>
        <w:t xml:space="preserve">          - nudr-dr</w:t>
      </w:r>
    </w:p>
    <w:p w14:paraId="32557EE9" w14:textId="77777777" w:rsidR="000260B1" w:rsidRDefault="000260B1" w:rsidP="000260B1">
      <w:pPr>
        <w:pStyle w:val="PL"/>
        <w:rPr>
          <w:lang w:eastAsia="zh-CN"/>
        </w:rPr>
      </w:pPr>
      <w:r>
        <w:t xml:space="preserve">          - nudr-dr:subscription-data</w:t>
      </w:r>
    </w:p>
    <w:p w14:paraId="14F27043" w14:textId="77777777" w:rsidR="000260B1" w:rsidRDefault="000260B1" w:rsidP="000260B1">
      <w:pPr>
        <w:pStyle w:val="PL"/>
      </w:pPr>
      <w:r>
        <w:t xml:space="preserve">      parameters:</w:t>
      </w:r>
    </w:p>
    <w:p w14:paraId="33C975FC" w14:textId="77777777" w:rsidR="000260B1" w:rsidRDefault="000260B1" w:rsidP="000260B1">
      <w:pPr>
        <w:pStyle w:val="PL"/>
      </w:pPr>
      <w:r>
        <w:t xml:space="preserve">        - name: gpsis</w:t>
      </w:r>
    </w:p>
    <w:p w14:paraId="52C00E80" w14:textId="77777777" w:rsidR="000260B1" w:rsidRDefault="000260B1" w:rsidP="000260B1">
      <w:pPr>
        <w:pStyle w:val="PL"/>
      </w:pPr>
      <w:r>
        <w:t xml:space="preserve">          in: query</w:t>
      </w:r>
    </w:p>
    <w:p w14:paraId="2CF9290E" w14:textId="77777777" w:rsidR="000260B1" w:rsidRDefault="000260B1" w:rsidP="000260B1">
      <w:pPr>
        <w:pStyle w:val="PL"/>
      </w:pPr>
      <w:r>
        <w:t xml:space="preserve">          description: List of GPSIs</w:t>
      </w:r>
    </w:p>
    <w:p w14:paraId="6DA8CEC8" w14:textId="77777777" w:rsidR="000260B1" w:rsidRDefault="000260B1" w:rsidP="000260B1">
      <w:pPr>
        <w:pStyle w:val="PL"/>
      </w:pPr>
      <w:r>
        <w:t xml:space="preserve">          schema:</w:t>
      </w:r>
    </w:p>
    <w:p w14:paraId="0011C08D" w14:textId="77777777" w:rsidR="000260B1" w:rsidRDefault="000260B1" w:rsidP="000260B1">
      <w:pPr>
        <w:pStyle w:val="PL"/>
      </w:pPr>
      <w:r>
        <w:t xml:space="preserve">            type: array</w:t>
      </w:r>
    </w:p>
    <w:p w14:paraId="4414984C" w14:textId="77777777" w:rsidR="000260B1" w:rsidRDefault="000260B1" w:rsidP="000260B1">
      <w:pPr>
        <w:pStyle w:val="PL"/>
      </w:pPr>
      <w:r>
        <w:t xml:space="preserve">            items:</w:t>
      </w:r>
    </w:p>
    <w:p w14:paraId="6523627E" w14:textId="77777777" w:rsidR="000260B1" w:rsidRDefault="000260B1" w:rsidP="000260B1">
      <w:pPr>
        <w:pStyle w:val="PL"/>
      </w:pPr>
      <w:r>
        <w:t xml:space="preserve">              $ref: 'TS29571_CommonData.yaml#/components/schemas/Gpsi'</w:t>
      </w:r>
    </w:p>
    <w:p w14:paraId="19865CCF" w14:textId="77777777" w:rsidR="000260B1" w:rsidRDefault="000260B1" w:rsidP="000260B1">
      <w:pPr>
        <w:pStyle w:val="PL"/>
        <w:rPr>
          <w:lang w:eastAsia="zh-CN"/>
        </w:rPr>
      </w:pPr>
      <w:r>
        <w:rPr>
          <w:lang w:eastAsia="zh-CN"/>
        </w:rPr>
        <w:t xml:space="preserve">          style: form</w:t>
      </w:r>
    </w:p>
    <w:p w14:paraId="52A32D4A" w14:textId="77777777" w:rsidR="000260B1" w:rsidRDefault="000260B1" w:rsidP="000260B1">
      <w:pPr>
        <w:pStyle w:val="PL"/>
        <w:rPr>
          <w:lang w:eastAsia="zh-CN"/>
        </w:rPr>
      </w:pPr>
      <w:r>
        <w:rPr>
          <w:lang w:eastAsia="zh-CN"/>
        </w:rPr>
        <w:t xml:space="preserve">          explode: false</w:t>
      </w:r>
    </w:p>
    <w:p w14:paraId="590D63A5" w14:textId="77777777" w:rsidR="000260B1" w:rsidRDefault="000260B1" w:rsidP="000260B1">
      <w:pPr>
        <w:pStyle w:val="PL"/>
      </w:pPr>
      <w:r>
        <w:t xml:space="preserve">      responses:</w:t>
      </w:r>
    </w:p>
    <w:p w14:paraId="71B4A321" w14:textId="77777777" w:rsidR="000260B1" w:rsidRDefault="000260B1" w:rsidP="000260B1">
      <w:pPr>
        <w:pStyle w:val="PL"/>
      </w:pPr>
      <w:r>
        <w:t xml:space="preserve">        '200':</w:t>
      </w:r>
    </w:p>
    <w:p w14:paraId="39E3224C" w14:textId="77777777" w:rsidR="000260B1" w:rsidRDefault="000260B1" w:rsidP="000260B1">
      <w:pPr>
        <w:pStyle w:val="PL"/>
      </w:pPr>
      <w:r>
        <w:t xml:space="preserve">          description: Expected response to a valid request</w:t>
      </w:r>
    </w:p>
    <w:p w14:paraId="59A79A72" w14:textId="77777777" w:rsidR="000260B1" w:rsidRDefault="000260B1" w:rsidP="000260B1">
      <w:pPr>
        <w:pStyle w:val="PL"/>
      </w:pPr>
      <w:r>
        <w:t xml:space="preserve">          content:</w:t>
      </w:r>
    </w:p>
    <w:p w14:paraId="0DDCE348" w14:textId="77777777" w:rsidR="000260B1" w:rsidRDefault="000260B1" w:rsidP="000260B1">
      <w:pPr>
        <w:pStyle w:val="PL"/>
      </w:pPr>
      <w:r>
        <w:t xml:space="preserve">            application/json:</w:t>
      </w:r>
    </w:p>
    <w:p w14:paraId="6E07E8CA" w14:textId="77777777" w:rsidR="000260B1" w:rsidRDefault="000260B1" w:rsidP="000260B1">
      <w:pPr>
        <w:pStyle w:val="PL"/>
      </w:pPr>
      <w:r>
        <w:t xml:space="preserve">              schema:</w:t>
      </w:r>
    </w:p>
    <w:p w14:paraId="407A90F5" w14:textId="77777777" w:rsidR="000260B1" w:rsidRDefault="000260B1" w:rsidP="000260B1">
      <w:pPr>
        <w:pStyle w:val="PL"/>
      </w:pPr>
      <w:r>
        <w:t xml:space="preserve">               type: object</w:t>
      </w:r>
    </w:p>
    <w:p w14:paraId="3917DF58" w14:textId="77777777" w:rsidR="000260B1" w:rsidRDefault="000260B1" w:rsidP="000260B1">
      <w:pPr>
        <w:pStyle w:val="PL"/>
      </w:pPr>
      <w:r>
        <w:t xml:space="preserve">               description: A map(list of key-value pairs) where ExtGroupId serves as key</w:t>
      </w:r>
    </w:p>
    <w:p w14:paraId="63E012BA" w14:textId="77777777" w:rsidR="000260B1" w:rsidRDefault="000260B1" w:rsidP="000260B1">
      <w:pPr>
        <w:pStyle w:val="PL"/>
      </w:pPr>
      <w:r>
        <w:t xml:space="preserve">               additionalProperties:</w:t>
      </w:r>
    </w:p>
    <w:p w14:paraId="263B48A8" w14:textId="77777777" w:rsidR="000260B1" w:rsidRDefault="000260B1" w:rsidP="000260B1">
      <w:pPr>
        <w:pStyle w:val="PL"/>
      </w:pPr>
      <w:r>
        <w:t xml:space="preserve">                 $ref: 'TS29503_Nudm_PP.yaml#/components/schemas/MulticastMbsGroupMemb'</w:t>
      </w:r>
    </w:p>
    <w:p w14:paraId="4B5F1BC3" w14:textId="77777777" w:rsidR="000260B1" w:rsidRDefault="000260B1" w:rsidP="000260B1">
      <w:pPr>
        <w:pStyle w:val="PL"/>
        <w:rPr>
          <w:lang w:val="en-US"/>
        </w:rPr>
      </w:pPr>
      <w:r>
        <w:rPr>
          <w:lang w:val="en-US"/>
        </w:rPr>
        <w:t xml:space="preserve">        '400':</w:t>
      </w:r>
    </w:p>
    <w:p w14:paraId="1AB8F3AA" w14:textId="77777777" w:rsidR="000260B1" w:rsidRDefault="000260B1" w:rsidP="000260B1">
      <w:pPr>
        <w:pStyle w:val="PL"/>
      </w:pPr>
      <w:r>
        <w:rPr>
          <w:lang w:val="en-US"/>
        </w:rPr>
        <w:t xml:space="preserve">          </w:t>
      </w:r>
      <w:r>
        <w:t>$ref: 'TS29571_CommonData.yaml#/components/responses/400'</w:t>
      </w:r>
    </w:p>
    <w:p w14:paraId="446882D8" w14:textId="77777777" w:rsidR="000260B1" w:rsidRDefault="000260B1" w:rsidP="000260B1">
      <w:pPr>
        <w:pStyle w:val="PL"/>
        <w:rPr>
          <w:lang w:val="en-US"/>
        </w:rPr>
      </w:pPr>
      <w:r>
        <w:rPr>
          <w:lang w:val="en-US"/>
        </w:rPr>
        <w:t xml:space="preserve">        '401':</w:t>
      </w:r>
    </w:p>
    <w:p w14:paraId="78707A3F" w14:textId="77777777" w:rsidR="000260B1" w:rsidRDefault="000260B1" w:rsidP="000260B1">
      <w:pPr>
        <w:pStyle w:val="PL"/>
      </w:pPr>
      <w:r>
        <w:rPr>
          <w:lang w:val="en-US"/>
        </w:rPr>
        <w:t xml:space="preserve">          $ref: 'TS29571_CommonData.yaml#/components/responses/401'</w:t>
      </w:r>
    </w:p>
    <w:p w14:paraId="0E0EC4AA" w14:textId="77777777" w:rsidR="000260B1" w:rsidRDefault="000260B1" w:rsidP="000260B1">
      <w:pPr>
        <w:pStyle w:val="PL"/>
      </w:pPr>
      <w:r>
        <w:t xml:space="preserve">        '403':</w:t>
      </w:r>
    </w:p>
    <w:p w14:paraId="679B784F" w14:textId="77777777" w:rsidR="000260B1" w:rsidRDefault="000260B1" w:rsidP="000260B1">
      <w:pPr>
        <w:pStyle w:val="PL"/>
      </w:pPr>
      <w:r>
        <w:rPr>
          <w:lang w:val="en-US"/>
        </w:rPr>
        <w:t xml:space="preserve">          $ref: 'TS29571_CommonData.yaml#/components/responses/403'</w:t>
      </w:r>
    </w:p>
    <w:p w14:paraId="526364A3" w14:textId="77777777" w:rsidR="000260B1" w:rsidRDefault="000260B1" w:rsidP="000260B1">
      <w:pPr>
        <w:pStyle w:val="PL"/>
      </w:pPr>
      <w:r>
        <w:t xml:space="preserve">        '404':</w:t>
      </w:r>
    </w:p>
    <w:p w14:paraId="4A18974F" w14:textId="77777777" w:rsidR="000260B1" w:rsidRDefault="000260B1" w:rsidP="000260B1">
      <w:pPr>
        <w:pStyle w:val="PL"/>
        <w:rPr>
          <w:lang w:val="en-US"/>
        </w:rPr>
      </w:pPr>
      <w:r>
        <w:rPr>
          <w:lang w:val="en-US"/>
        </w:rPr>
        <w:t xml:space="preserve">          $ref: 'TS29571_CommonData.yaml#/components/responses/404'</w:t>
      </w:r>
    </w:p>
    <w:p w14:paraId="2C71803A" w14:textId="77777777" w:rsidR="000260B1" w:rsidRDefault="000260B1" w:rsidP="000260B1">
      <w:pPr>
        <w:pStyle w:val="PL"/>
        <w:rPr>
          <w:lang w:val="en-US"/>
        </w:rPr>
      </w:pPr>
      <w:r>
        <w:rPr>
          <w:lang w:val="en-US"/>
        </w:rPr>
        <w:t xml:space="preserve">        '406':</w:t>
      </w:r>
    </w:p>
    <w:p w14:paraId="1950F256" w14:textId="77777777" w:rsidR="000260B1" w:rsidRDefault="000260B1" w:rsidP="000260B1">
      <w:pPr>
        <w:pStyle w:val="PL"/>
      </w:pPr>
      <w:r>
        <w:rPr>
          <w:lang w:val="en-US"/>
        </w:rPr>
        <w:t xml:space="preserve">          $ref: 'TS29571_CommonData.yaml#/components/responses/406'</w:t>
      </w:r>
    </w:p>
    <w:p w14:paraId="516D88BC" w14:textId="77777777" w:rsidR="000260B1" w:rsidRDefault="000260B1" w:rsidP="000260B1">
      <w:pPr>
        <w:pStyle w:val="PL"/>
        <w:rPr>
          <w:lang w:val="en-US"/>
        </w:rPr>
      </w:pPr>
      <w:r>
        <w:rPr>
          <w:lang w:val="en-US"/>
        </w:rPr>
        <w:t xml:space="preserve">        '429':</w:t>
      </w:r>
    </w:p>
    <w:p w14:paraId="722376AD" w14:textId="77777777" w:rsidR="000260B1" w:rsidRDefault="000260B1" w:rsidP="000260B1">
      <w:pPr>
        <w:pStyle w:val="PL"/>
      </w:pPr>
      <w:r>
        <w:rPr>
          <w:lang w:val="en-US"/>
        </w:rPr>
        <w:t xml:space="preserve">          $ref: 'TS29571_CommonData.yaml#/components/responses/429'</w:t>
      </w:r>
    </w:p>
    <w:p w14:paraId="558CB7A4" w14:textId="77777777" w:rsidR="000260B1" w:rsidRDefault="000260B1" w:rsidP="000260B1">
      <w:pPr>
        <w:pStyle w:val="PL"/>
        <w:rPr>
          <w:lang w:val="en-US"/>
        </w:rPr>
      </w:pPr>
      <w:r>
        <w:rPr>
          <w:lang w:val="en-US"/>
        </w:rPr>
        <w:t xml:space="preserve">        '500':</w:t>
      </w:r>
    </w:p>
    <w:p w14:paraId="126E04E5" w14:textId="77777777" w:rsidR="000260B1" w:rsidRDefault="000260B1" w:rsidP="000260B1">
      <w:pPr>
        <w:pStyle w:val="PL"/>
      </w:pPr>
      <w:r>
        <w:rPr>
          <w:lang w:val="en-US"/>
        </w:rPr>
        <w:t xml:space="preserve">          </w:t>
      </w:r>
      <w:r>
        <w:t>$ref: 'TS29571_CommonData.yaml#/components/responses/500'</w:t>
      </w:r>
    </w:p>
    <w:p w14:paraId="21BE7167" w14:textId="77777777" w:rsidR="000260B1" w:rsidRDefault="000260B1" w:rsidP="000260B1">
      <w:pPr>
        <w:pStyle w:val="PL"/>
        <w:rPr>
          <w:lang w:val="en-US"/>
        </w:rPr>
      </w:pPr>
      <w:r>
        <w:rPr>
          <w:lang w:val="en-US"/>
        </w:rPr>
        <w:t xml:space="preserve">        '502':</w:t>
      </w:r>
    </w:p>
    <w:p w14:paraId="22113657" w14:textId="77777777" w:rsidR="000260B1" w:rsidRDefault="000260B1" w:rsidP="000260B1">
      <w:pPr>
        <w:pStyle w:val="PL"/>
      </w:pPr>
      <w:r>
        <w:rPr>
          <w:lang w:val="en-US"/>
        </w:rPr>
        <w:t xml:space="preserve">          $ref: 'TS29571_CommonData.yaml#/components/responses/502'</w:t>
      </w:r>
    </w:p>
    <w:p w14:paraId="095E6ABF" w14:textId="77777777" w:rsidR="000260B1" w:rsidRDefault="000260B1" w:rsidP="000260B1">
      <w:pPr>
        <w:pStyle w:val="PL"/>
        <w:rPr>
          <w:lang w:val="en-US"/>
        </w:rPr>
      </w:pPr>
      <w:r>
        <w:rPr>
          <w:lang w:val="en-US"/>
        </w:rPr>
        <w:t xml:space="preserve">        '503':</w:t>
      </w:r>
    </w:p>
    <w:p w14:paraId="0631CB47" w14:textId="77777777" w:rsidR="000260B1" w:rsidRDefault="000260B1" w:rsidP="000260B1">
      <w:pPr>
        <w:pStyle w:val="PL"/>
        <w:rPr>
          <w:lang w:val="en-US"/>
        </w:rPr>
      </w:pPr>
      <w:r>
        <w:t xml:space="preserve">          $ref: 'TS29571_CommonData.yaml#/components/responses/503'</w:t>
      </w:r>
    </w:p>
    <w:p w14:paraId="3F500483" w14:textId="77777777" w:rsidR="000260B1" w:rsidRDefault="000260B1" w:rsidP="000260B1">
      <w:pPr>
        <w:pStyle w:val="PL"/>
        <w:rPr>
          <w:lang w:eastAsia="zh-CN"/>
        </w:rPr>
      </w:pPr>
      <w:r>
        <w:t xml:space="preserve">        default:</w:t>
      </w:r>
    </w:p>
    <w:p w14:paraId="7BC9E563" w14:textId="77777777" w:rsidR="000260B1" w:rsidRDefault="000260B1" w:rsidP="000260B1">
      <w:pPr>
        <w:pStyle w:val="PL"/>
        <w:rPr>
          <w:lang w:eastAsia="zh-CN"/>
        </w:rPr>
      </w:pPr>
      <w:r>
        <w:t xml:space="preserve">          $ref: 'TS29571_CommonData.yaml#/components/responses/default'</w:t>
      </w:r>
    </w:p>
    <w:p w14:paraId="0B71F1F7" w14:textId="77777777" w:rsidR="000260B1" w:rsidRDefault="000260B1" w:rsidP="000260B1">
      <w:pPr>
        <w:pStyle w:val="PL"/>
      </w:pPr>
    </w:p>
    <w:p w14:paraId="2D5C52E5" w14:textId="77777777" w:rsidR="000260B1" w:rsidRDefault="000260B1" w:rsidP="000260B1">
      <w:pPr>
        <w:pStyle w:val="PL"/>
      </w:pPr>
      <w:r>
        <w:t xml:space="preserve">  /subscription-data/group-data/mbs-group-membership/{externalGroupId}:</w:t>
      </w:r>
    </w:p>
    <w:p w14:paraId="49E4DD94" w14:textId="77777777" w:rsidR="000260B1" w:rsidRDefault="000260B1" w:rsidP="000260B1">
      <w:pPr>
        <w:pStyle w:val="PL"/>
      </w:pPr>
      <w:r>
        <w:t xml:space="preserve">    put:</w:t>
      </w:r>
    </w:p>
    <w:p w14:paraId="6C154E0E" w14:textId="77777777" w:rsidR="000260B1" w:rsidRDefault="000260B1" w:rsidP="000260B1">
      <w:pPr>
        <w:pStyle w:val="PL"/>
      </w:pPr>
      <w:r>
        <w:t xml:space="preserve">      summary: Create an individual 5G MBS Grouop</w:t>
      </w:r>
    </w:p>
    <w:p w14:paraId="08606062" w14:textId="77777777" w:rsidR="000260B1" w:rsidRDefault="000260B1" w:rsidP="000260B1">
      <w:pPr>
        <w:pStyle w:val="PL"/>
      </w:pPr>
      <w:r>
        <w:t xml:space="preserve">      operationId: Create5GmbsGroup</w:t>
      </w:r>
    </w:p>
    <w:p w14:paraId="745E354A" w14:textId="77777777" w:rsidR="000260B1" w:rsidRDefault="000260B1" w:rsidP="000260B1">
      <w:pPr>
        <w:pStyle w:val="PL"/>
      </w:pPr>
      <w:r>
        <w:t xml:space="preserve">      tags:</w:t>
      </w:r>
    </w:p>
    <w:p w14:paraId="5D2F3FBB" w14:textId="77777777" w:rsidR="000260B1" w:rsidRDefault="000260B1" w:rsidP="000260B1">
      <w:pPr>
        <w:pStyle w:val="PL"/>
        <w:rPr>
          <w:lang w:eastAsia="zh-CN"/>
        </w:rPr>
      </w:pPr>
      <w:r>
        <w:t xml:space="preserve">        - MulticastMbsGroupMemb (Document)</w:t>
      </w:r>
    </w:p>
    <w:p w14:paraId="78ACDFD7" w14:textId="77777777" w:rsidR="000260B1" w:rsidRDefault="000260B1" w:rsidP="000260B1">
      <w:pPr>
        <w:pStyle w:val="PL"/>
      </w:pPr>
      <w:r>
        <w:t xml:space="preserve">      security:</w:t>
      </w:r>
    </w:p>
    <w:p w14:paraId="1B14456D" w14:textId="77777777" w:rsidR="000260B1" w:rsidRDefault="000260B1" w:rsidP="000260B1">
      <w:pPr>
        <w:pStyle w:val="PL"/>
      </w:pPr>
      <w:r>
        <w:t xml:space="preserve">        - {}</w:t>
      </w:r>
    </w:p>
    <w:p w14:paraId="73B8260F" w14:textId="77777777" w:rsidR="000260B1" w:rsidRDefault="000260B1" w:rsidP="000260B1">
      <w:pPr>
        <w:pStyle w:val="PL"/>
      </w:pPr>
      <w:r>
        <w:t xml:space="preserve">        - oAuth2ClientCredentials:</w:t>
      </w:r>
    </w:p>
    <w:p w14:paraId="7A9907E1" w14:textId="77777777" w:rsidR="000260B1" w:rsidRDefault="000260B1" w:rsidP="000260B1">
      <w:pPr>
        <w:pStyle w:val="PL"/>
      </w:pPr>
      <w:r>
        <w:t xml:space="preserve">          - nudr-dr</w:t>
      </w:r>
    </w:p>
    <w:p w14:paraId="5BD03B72" w14:textId="77777777" w:rsidR="000260B1" w:rsidRDefault="000260B1" w:rsidP="000260B1">
      <w:pPr>
        <w:pStyle w:val="PL"/>
      </w:pPr>
      <w:r>
        <w:t xml:space="preserve">        - oAuth2ClientCredentials:</w:t>
      </w:r>
    </w:p>
    <w:p w14:paraId="5E85763B" w14:textId="77777777" w:rsidR="000260B1" w:rsidRDefault="000260B1" w:rsidP="000260B1">
      <w:pPr>
        <w:pStyle w:val="PL"/>
      </w:pPr>
      <w:r>
        <w:t xml:space="preserve">          - nudr-dr</w:t>
      </w:r>
    </w:p>
    <w:p w14:paraId="41158BE7" w14:textId="77777777" w:rsidR="000260B1" w:rsidRDefault="000260B1" w:rsidP="000260B1">
      <w:pPr>
        <w:pStyle w:val="PL"/>
        <w:rPr>
          <w:lang w:eastAsia="zh-CN"/>
        </w:rPr>
      </w:pPr>
      <w:r>
        <w:t xml:space="preserve">          - nudr-dr:subscription-data</w:t>
      </w:r>
    </w:p>
    <w:p w14:paraId="72A4E7EB" w14:textId="77777777" w:rsidR="000260B1" w:rsidRDefault="000260B1" w:rsidP="000260B1">
      <w:pPr>
        <w:pStyle w:val="PL"/>
      </w:pPr>
      <w:r>
        <w:t xml:space="preserve">      parameters:</w:t>
      </w:r>
    </w:p>
    <w:p w14:paraId="3B621BC1" w14:textId="77777777" w:rsidR="000260B1" w:rsidRDefault="000260B1" w:rsidP="000260B1">
      <w:pPr>
        <w:pStyle w:val="PL"/>
      </w:pPr>
      <w:r>
        <w:t xml:space="preserve">        - name: externalGroupId</w:t>
      </w:r>
    </w:p>
    <w:p w14:paraId="3DCF9ED8" w14:textId="77777777" w:rsidR="000260B1" w:rsidRDefault="000260B1" w:rsidP="000260B1">
      <w:pPr>
        <w:pStyle w:val="PL"/>
      </w:pPr>
      <w:r>
        <w:t xml:space="preserve">          in: path</w:t>
      </w:r>
    </w:p>
    <w:p w14:paraId="610D953D" w14:textId="77777777" w:rsidR="000260B1" w:rsidRDefault="000260B1" w:rsidP="000260B1">
      <w:pPr>
        <w:pStyle w:val="PL"/>
      </w:pPr>
      <w:r>
        <w:lastRenderedPageBreak/>
        <w:t xml:space="preserve">          required: true</w:t>
      </w:r>
    </w:p>
    <w:p w14:paraId="61233E05" w14:textId="77777777" w:rsidR="000260B1" w:rsidRDefault="000260B1" w:rsidP="000260B1">
      <w:pPr>
        <w:pStyle w:val="PL"/>
      </w:pPr>
      <w:r>
        <w:t xml:space="preserve">          schema:</w:t>
      </w:r>
    </w:p>
    <w:p w14:paraId="200F1F22" w14:textId="77777777" w:rsidR="000260B1" w:rsidRDefault="000260B1" w:rsidP="000260B1">
      <w:pPr>
        <w:pStyle w:val="PL"/>
      </w:pPr>
      <w:r>
        <w:t xml:space="preserve">            $ref: 'TS29503_Nudm_SDM.yaml#/components/schemas/ExtGroupId'</w:t>
      </w:r>
    </w:p>
    <w:p w14:paraId="7F2A229B" w14:textId="77777777" w:rsidR="000260B1" w:rsidRDefault="000260B1" w:rsidP="000260B1">
      <w:pPr>
        <w:pStyle w:val="PL"/>
      </w:pPr>
      <w:r>
        <w:t xml:space="preserve">      requestBody:</w:t>
      </w:r>
    </w:p>
    <w:p w14:paraId="0E7E8A8C" w14:textId="77777777" w:rsidR="000260B1" w:rsidRDefault="000260B1" w:rsidP="000260B1">
      <w:pPr>
        <w:pStyle w:val="PL"/>
      </w:pPr>
      <w:r>
        <w:t xml:space="preserve">        content:</w:t>
      </w:r>
    </w:p>
    <w:p w14:paraId="2795E89D" w14:textId="77777777" w:rsidR="000260B1" w:rsidRDefault="000260B1" w:rsidP="000260B1">
      <w:pPr>
        <w:pStyle w:val="PL"/>
      </w:pPr>
      <w:r>
        <w:t xml:space="preserve">          application/json:</w:t>
      </w:r>
    </w:p>
    <w:p w14:paraId="3D099B03" w14:textId="77777777" w:rsidR="000260B1" w:rsidRDefault="000260B1" w:rsidP="000260B1">
      <w:pPr>
        <w:pStyle w:val="PL"/>
      </w:pPr>
      <w:r>
        <w:t xml:space="preserve">            schema:</w:t>
      </w:r>
    </w:p>
    <w:p w14:paraId="348CA2F9" w14:textId="77777777" w:rsidR="000260B1" w:rsidRDefault="000260B1" w:rsidP="000260B1">
      <w:pPr>
        <w:pStyle w:val="PL"/>
        <w:outlineLvl w:val="0"/>
      </w:pPr>
      <w:r>
        <w:t xml:space="preserve">              $ref: 'TS29503_Nudm_PP.yaml#/components/schemas/MulticastMbsGroupMemb'</w:t>
      </w:r>
    </w:p>
    <w:p w14:paraId="1254FEFB" w14:textId="77777777" w:rsidR="000260B1" w:rsidRDefault="000260B1" w:rsidP="000260B1">
      <w:pPr>
        <w:pStyle w:val="PL"/>
      </w:pPr>
      <w:r>
        <w:t xml:space="preserve">        required: true</w:t>
      </w:r>
    </w:p>
    <w:p w14:paraId="61C69276" w14:textId="77777777" w:rsidR="000260B1" w:rsidRDefault="000260B1" w:rsidP="000260B1">
      <w:pPr>
        <w:pStyle w:val="PL"/>
      </w:pPr>
      <w:r>
        <w:t xml:space="preserve">      responses:</w:t>
      </w:r>
    </w:p>
    <w:p w14:paraId="19EDAA50" w14:textId="77777777" w:rsidR="000260B1" w:rsidRDefault="000260B1" w:rsidP="000260B1">
      <w:pPr>
        <w:pStyle w:val="PL"/>
      </w:pPr>
      <w:r>
        <w:t xml:space="preserve">        '201':</w:t>
      </w:r>
    </w:p>
    <w:p w14:paraId="4DAB72B0" w14:textId="77777777" w:rsidR="000260B1" w:rsidRDefault="000260B1" w:rsidP="000260B1">
      <w:pPr>
        <w:pStyle w:val="PL"/>
      </w:pPr>
      <w:r>
        <w:t xml:space="preserve">          description: Expected response to a valid request</w:t>
      </w:r>
    </w:p>
    <w:p w14:paraId="455BA98C" w14:textId="77777777" w:rsidR="000260B1" w:rsidRDefault="000260B1" w:rsidP="000260B1">
      <w:pPr>
        <w:pStyle w:val="PL"/>
      </w:pPr>
      <w:r>
        <w:t xml:space="preserve">          content:</w:t>
      </w:r>
    </w:p>
    <w:p w14:paraId="68843101" w14:textId="77777777" w:rsidR="000260B1" w:rsidRDefault="000260B1" w:rsidP="000260B1">
      <w:pPr>
        <w:pStyle w:val="PL"/>
      </w:pPr>
      <w:r>
        <w:t xml:space="preserve">            application/json:</w:t>
      </w:r>
    </w:p>
    <w:p w14:paraId="3258E8B4" w14:textId="77777777" w:rsidR="000260B1" w:rsidRDefault="000260B1" w:rsidP="000260B1">
      <w:pPr>
        <w:pStyle w:val="PL"/>
      </w:pPr>
      <w:r>
        <w:t xml:space="preserve">              schema:</w:t>
      </w:r>
    </w:p>
    <w:p w14:paraId="17E4061A" w14:textId="77777777" w:rsidR="000260B1" w:rsidRDefault="000260B1" w:rsidP="000260B1">
      <w:pPr>
        <w:pStyle w:val="PL"/>
      </w:pPr>
      <w:r>
        <w:t xml:space="preserve">                $ref: 'TS29503_Nudm_PP.yaml#/components/schemas/MulticastMbsGroupMemb'</w:t>
      </w:r>
    </w:p>
    <w:p w14:paraId="21CADC94" w14:textId="77777777" w:rsidR="000260B1" w:rsidRDefault="000260B1" w:rsidP="000260B1">
      <w:pPr>
        <w:pStyle w:val="PL"/>
        <w:rPr>
          <w:lang w:val="en-US"/>
        </w:rPr>
      </w:pPr>
      <w:r>
        <w:rPr>
          <w:lang w:val="en-US"/>
        </w:rPr>
        <w:t xml:space="preserve">        '400':</w:t>
      </w:r>
    </w:p>
    <w:p w14:paraId="7E7CD807" w14:textId="77777777" w:rsidR="000260B1" w:rsidRDefault="000260B1" w:rsidP="000260B1">
      <w:pPr>
        <w:pStyle w:val="PL"/>
      </w:pPr>
      <w:r>
        <w:rPr>
          <w:lang w:val="en-US"/>
        </w:rPr>
        <w:t xml:space="preserve">          </w:t>
      </w:r>
      <w:r>
        <w:t>$ref: 'TS29571_CommonData.yaml#/components/responses/400'</w:t>
      </w:r>
    </w:p>
    <w:p w14:paraId="16788293" w14:textId="77777777" w:rsidR="000260B1" w:rsidRDefault="000260B1" w:rsidP="000260B1">
      <w:pPr>
        <w:pStyle w:val="PL"/>
        <w:rPr>
          <w:lang w:val="en-US"/>
        </w:rPr>
      </w:pPr>
      <w:r>
        <w:rPr>
          <w:lang w:val="en-US"/>
        </w:rPr>
        <w:t xml:space="preserve">        '401':</w:t>
      </w:r>
    </w:p>
    <w:p w14:paraId="283608F6" w14:textId="77777777" w:rsidR="000260B1" w:rsidRDefault="000260B1" w:rsidP="000260B1">
      <w:pPr>
        <w:pStyle w:val="PL"/>
      </w:pPr>
      <w:r>
        <w:rPr>
          <w:lang w:val="en-US"/>
        </w:rPr>
        <w:t xml:space="preserve">          $ref: 'TS29571_CommonData.yaml#/components/responses/401'</w:t>
      </w:r>
    </w:p>
    <w:p w14:paraId="3C028AC0" w14:textId="77777777" w:rsidR="000260B1" w:rsidRDefault="000260B1" w:rsidP="000260B1">
      <w:pPr>
        <w:pStyle w:val="PL"/>
      </w:pPr>
      <w:r>
        <w:t xml:space="preserve">        '403':</w:t>
      </w:r>
    </w:p>
    <w:p w14:paraId="4891C93B" w14:textId="77777777" w:rsidR="000260B1" w:rsidRDefault="000260B1" w:rsidP="000260B1">
      <w:pPr>
        <w:pStyle w:val="PL"/>
      </w:pPr>
      <w:r>
        <w:t xml:space="preserve">          $ref: 'TS29571_CommonData.yaml#/components/responses/403'</w:t>
      </w:r>
    </w:p>
    <w:p w14:paraId="1BE1C257" w14:textId="77777777" w:rsidR="000260B1" w:rsidRDefault="000260B1" w:rsidP="000260B1">
      <w:pPr>
        <w:pStyle w:val="PL"/>
        <w:rPr>
          <w:lang w:val="en-US"/>
        </w:rPr>
      </w:pPr>
      <w:r>
        <w:rPr>
          <w:lang w:val="en-US"/>
        </w:rPr>
        <w:t xml:space="preserve">        '404':</w:t>
      </w:r>
    </w:p>
    <w:p w14:paraId="3EE93848" w14:textId="77777777" w:rsidR="000260B1" w:rsidRDefault="000260B1" w:rsidP="000260B1">
      <w:pPr>
        <w:pStyle w:val="PL"/>
        <w:rPr>
          <w:lang w:val="en-US"/>
        </w:rPr>
      </w:pPr>
      <w:r>
        <w:rPr>
          <w:lang w:val="en-US"/>
        </w:rPr>
        <w:t xml:space="preserve">          $ref: 'TS29571_CommonData.yaml#/components/responses/404'</w:t>
      </w:r>
    </w:p>
    <w:p w14:paraId="1420F03C" w14:textId="77777777" w:rsidR="000260B1" w:rsidRDefault="000260B1" w:rsidP="000260B1">
      <w:pPr>
        <w:pStyle w:val="PL"/>
        <w:rPr>
          <w:lang w:val="en-US"/>
        </w:rPr>
      </w:pPr>
      <w:r>
        <w:rPr>
          <w:lang w:val="en-US"/>
        </w:rPr>
        <w:t xml:space="preserve">        '411':</w:t>
      </w:r>
    </w:p>
    <w:p w14:paraId="4EACEB9D" w14:textId="77777777" w:rsidR="000260B1" w:rsidRDefault="000260B1" w:rsidP="000260B1">
      <w:pPr>
        <w:pStyle w:val="PL"/>
      </w:pPr>
      <w:r>
        <w:rPr>
          <w:lang w:val="en-US"/>
        </w:rPr>
        <w:t xml:space="preserve">          $ref: 'TS29571_CommonData.yaml#/components/responses/411'</w:t>
      </w:r>
    </w:p>
    <w:p w14:paraId="5AD7BA41" w14:textId="77777777" w:rsidR="000260B1" w:rsidRDefault="000260B1" w:rsidP="000260B1">
      <w:pPr>
        <w:pStyle w:val="PL"/>
        <w:rPr>
          <w:lang w:val="en-US"/>
        </w:rPr>
      </w:pPr>
      <w:r>
        <w:rPr>
          <w:lang w:val="en-US"/>
        </w:rPr>
        <w:t xml:space="preserve">        '413':</w:t>
      </w:r>
    </w:p>
    <w:p w14:paraId="21112FC0" w14:textId="77777777" w:rsidR="000260B1" w:rsidRDefault="000260B1" w:rsidP="000260B1">
      <w:pPr>
        <w:pStyle w:val="PL"/>
      </w:pPr>
      <w:r>
        <w:rPr>
          <w:lang w:val="en-US"/>
        </w:rPr>
        <w:t xml:space="preserve">          $ref: 'TS29571_CommonData.yaml#/components/responses/413'</w:t>
      </w:r>
    </w:p>
    <w:p w14:paraId="2B618DF3" w14:textId="77777777" w:rsidR="000260B1" w:rsidRDefault="000260B1" w:rsidP="000260B1">
      <w:pPr>
        <w:pStyle w:val="PL"/>
        <w:rPr>
          <w:lang w:val="en-US"/>
        </w:rPr>
      </w:pPr>
      <w:r>
        <w:rPr>
          <w:lang w:val="en-US"/>
        </w:rPr>
        <w:t xml:space="preserve">        '415':</w:t>
      </w:r>
    </w:p>
    <w:p w14:paraId="588F7BC4" w14:textId="77777777" w:rsidR="000260B1" w:rsidRDefault="000260B1" w:rsidP="000260B1">
      <w:pPr>
        <w:pStyle w:val="PL"/>
      </w:pPr>
      <w:r>
        <w:rPr>
          <w:lang w:val="en-US"/>
        </w:rPr>
        <w:t xml:space="preserve">          $ref: 'TS29571_CommonData.yaml#/components/responses/415'</w:t>
      </w:r>
    </w:p>
    <w:p w14:paraId="138BFBE7" w14:textId="77777777" w:rsidR="000260B1" w:rsidRDefault="000260B1" w:rsidP="000260B1">
      <w:pPr>
        <w:pStyle w:val="PL"/>
        <w:rPr>
          <w:lang w:val="en-US"/>
        </w:rPr>
      </w:pPr>
      <w:r>
        <w:rPr>
          <w:lang w:val="en-US"/>
        </w:rPr>
        <w:t xml:space="preserve">        '429':</w:t>
      </w:r>
    </w:p>
    <w:p w14:paraId="7C4B7D65" w14:textId="77777777" w:rsidR="000260B1" w:rsidRDefault="000260B1" w:rsidP="000260B1">
      <w:pPr>
        <w:pStyle w:val="PL"/>
      </w:pPr>
      <w:r>
        <w:rPr>
          <w:lang w:val="en-US"/>
        </w:rPr>
        <w:t xml:space="preserve">          $ref: 'TS29571_CommonData.yaml#/components/responses/429'</w:t>
      </w:r>
    </w:p>
    <w:p w14:paraId="77167989" w14:textId="77777777" w:rsidR="000260B1" w:rsidRDefault="000260B1" w:rsidP="000260B1">
      <w:pPr>
        <w:pStyle w:val="PL"/>
        <w:rPr>
          <w:lang w:val="en-US"/>
        </w:rPr>
      </w:pPr>
      <w:r>
        <w:rPr>
          <w:lang w:val="en-US"/>
        </w:rPr>
        <w:t xml:space="preserve">        '500':</w:t>
      </w:r>
    </w:p>
    <w:p w14:paraId="344161B3" w14:textId="77777777" w:rsidR="000260B1" w:rsidRDefault="000260B1" w:rsidP="000260B1">
      <w:pPr>
        <w:pStyle w:val="PL"/>
      </w:pPr>
      <w:r>
        <w:rPr>
          <w:lang w:val="en-US"/>
        </w:rPr>
        <w:t xml:space="preserve">          </w:t>
      </w:r>
      <w:r>
        <w:t>$ref: 'TS29571_CommonData.yaml#/components/responses/500'</w:t>
      </w:r>
    </w:p>
    <w:p w14:paraId="4B4DDD47" w14:textId="77777777" w:rsidR="000260B1" w:rsidRDefault="000260B1" w:rsidP="000260B1">
      <w:pPr>
        <w:pStyle w:val="PL"/>
        <w:rPr>
          <w:lang w:val="en-US"/>
        </w:rPr>
      </w:pPr>
      <w:r>
        <w:rPr>
          <w:lang w:val="en-US"/>
        </w:rPr>
        <w:t xml:space="preserve">        '502':</w:t>
      </w:r>
    </w:p>
    <w:p w14:paraId="052ED10D" w14:textId="77777777" w:rsidR="000260B1" w:rsidRDefault="000260B1" w:rsidP="000260B1">
      <w:pPr>
        <w:pStyle w:val="PL"/>
      </w:pPr>
      <w:r>
        <w:rPr>
          <w:lang w:val="en-US"/>
        </w:rPr>
        <w:t xml:space="preserve">          $ref: 'TS29571_CommonData.yaml#/components/responses/502'</w:t>
      </w:r>
    </w:p>
    <w:p w14:paraId="7016948B" w14:textId="77777777" w:rsidR="000260B1" w:rsidRDefault="000260B1" w:rsidP="000260B1">
      <w:pPr>
        <w:pStyle w:val="PL"/>
        <w:rPr>
          <w:lang w:val="en-US"/>
        </w:rPr>
      </w:pPr>
      <w:r>
        <w:rPr>
          <w:lang w:val="en-US"/>
        </w:rPr>
        <w:t xml:space="preserve">        '503':</w:t>
      </w:r>
    </w:p>
    <w:p w14:paraId="2D4D9ADF" w14:textId="77777777" w:rsidR="000260B1" w:rsidRDefault="000260B1" w:rsidP="000260B1">
      <w:pPr>
        <w:pStyle w:val="PL"/>
        <w:rPr>
          <w:lang w:val="en-US"/>
        </w:rPr>
      </w:pPr>
      <w:r>
        <w:t xml:space="preserve">          $ref: 'TS29571_CommonData.yaml#/components/responses/503'</w:t>
      </w:r>
    </w:p>
    <w:p w14:paraId="153B38F4" w14:textId="77777777" w:rsidR="000260B1" w:rsidRDefault="000260B1" w:rsidP="000260B1">
      <w:pPr>
        <w:pStyle w:val="PL"/>
        <w:rPr>
          <w:lang w:eastAsia="zh-CN"/>
        </w:rPr>
      </w:pPr>
      <w:r>
        <w:t xml:space="preserve">        default:</w:t>
      </w:r>
    </w:p>
    <w:p w14:paraId="1C049740" w14:textId="77777777" w:rsidR="000260B1" w:rsidRDefault="000260B1" w:rsidP="000260B1">
      <w:pPr>
        <w:pStyle w:val="PL"/>
        <w:rPr>
          <w:lang w:eastAsia="zh-CN"/>
        </w:rPr>
      </w:pPr>
      <w:r>
        <w:t xml:space="preserve">          $ref: 'TS29571_CommonData.yaml#/components/responses/default'</w:t>
      </w:r>
    </w:p>
    <w:p w14:paraId="772B24F9" w14:textId="77777777" w:rsidR="000260B1" w:rsidRDefault="000260B1" w:rsidP="000260B1">
      <w:pPr>
        <w:pStyle w:val="PL"/>
        <w:rPr>
          <w:lang w:eastAsia="zh-CN"/>
        </w:rPr>
      </w:pPr>
    </w:p>
    <w:p w14:paraId="4D366389" w14:textId="77777777" w:rsidR="000260B1" w:rsidRDefault="000260B1" w:rsidP="000260B1">
      <w:pPr>
        <w:pStyle w:val="PL"/>
      </w:pPr>
      <w:r>
        <w:t xml:space="preserve">    delete:</w:t>
      </w:r>
    </w:p>
    <w:p w14:paraId="3A955B02" w14:textId="77777777" w:rsidR="000260B1" w:rsidRDefault="000260B1" w:rsidP="000260B1">
      <w:pPr>
        <w:pStyle w:val="PL"/>
      </w:pPr>
      <w:r>
        <w:t xml:space="preserve">      summary: Deletes the 5GmbsGroup</w:t>
      </w:r>
    </w:p>
    <w:p w14:paraId="0ED12635" w14:textId="77777777" w:rsidR="000260B1" w:rsidRDefault="000260B1" w:rsidP="000260B1">
      <w:pPr>
        <w:pStyle w:val="PL"/>
      </w:pPr>
      <w:r>
        <w:t xml:space="preserve">      operationId: Delete5GmbsGroup</w:t>
      </w:r>
    </w:p>
    <w:p w14:paraId="08B387DD" w14:textId="77777777" w:rsidR="000260B1" w:rsidRDefault="000260B1" w:rsidP="000260B1">
      <w:pPr>
        <w:pStyle w:val="PL"/>
      </w:pPr>
      <w:r>
        <w:t xml:space="preserve">      tags:</w:t>
      </w:r>
    </w:p>
    <w:p w14:paraId="6A6FDD22" w14:textId="77777777" w:rsidR="000260B1" w:rsidRDefault="000260B1" w:rsidP="000260B1">
      <w:pPr>
        <w:pStyle w:val="PL"/>
        <w:rPr>
          <w:lang w:eastAsia="zh-CN"/>
        </w:rPr>
      </w:pPr>
      <w:r>
        <w:t xml:space="preserve">        - Delete 5GmbsGroup</w:t>
      </w:r>
    </w:p>
    <w:p w14:paraId="608355DD" w14:textId="77777777" w:rsidR="000260B1" w:rsidRDefault="000260B1" w:rsidP="000260B1">
      <w:pPr>
        <w:pStyle w:val="PL"/>
      </w:pPr>
      <w:r>
        <w:t xml:space="preserve">      security:</w:t>
      </w:r>
    </w:p>
    <w:p w14:paraId="2981EA6F" w14:textId="77777777" w:rsidR="000260B1" w:rsidRDefault="000260B1" w:rsidP="000260B1">
      <w:pPr>
        <w:pStyle w:val="PL"/>
      </w:pPr>
      <w:r>
        <w:t xml:space="preserve">        - {}</w:t>
      </w:r>
    </w:p>
    <w:p w14:paraId="780B746B" w14:textId="77777777" w:rsidR="000260B1" w:rsidRDefault="000260B1" w:rsidP="000260B1">
      <w:pPr>
        <w:pStyle w:val="PL"/>
      </w:pPr>
      <w:r>
        <w:t xml:space="preserve">        - oAuth2ClientCredentials:</w:t>
      </w:r>
    </w:p>
    <w:p w14:paraId="6A7E33BD" w14:textId="77777777" w:rsidR="000260B1" w:rsidRDefault="000260B1" w:rsidP="000260B1">
      <w:pPr>
        <w:pStyle w:val="PL"/>
      </w:pPr>
      <w:r>
        <w:t xml:space="preserve">          - nudr-dr</w:t>
      </w:r>
    </w:p>
    <w:p w14:paraId="0693D811" w14:textId="77777777" w:rsidR="000260B1" w:rsidRDefault="000260B1" w:rsidP="000260B1">
      <w:pPr>
        <w:pStyle w:val="PL"/>
      </w:pPr>
      <w:r>
        <w:t xml:space="preserve">        - oAuth2ClientCredentials:</w:t>
      </w:r>
    </w:p>
    <w:p w14:paraId="70D4C80F" w14:textId="77777777" w:rsidR="000260B1" w:rsidRDefault="000260B1" w:rsidP="000260B1">
      <w:pPr>
        <w:pStyle w:val="PL"/>
      </w:pPr>
      <w:r>
        <w:t xml:space="preserve">          - nudr-dr</w:t>
      </w:r>
    </w:p>
    <w:p w14:paraId="2E0BD705" w14:textId="77777777" w:rsidR="000260B1" w:rsidRDefault="000260B1" w:rsidP="000260B1">
      <w:pPr>
        <w:pStyle w:val="PL"/>
        <w:rPr>
          <w:lang w:eastAsia="zh-CN"/>
        </w:rPr>
      </w:pPr>
      <w:r>
        <w:t xml:space="preserve">          - nudr-dr:subscription-data</w:t>
      </w:r>
    </w:p>
    <w:p w14:paraId="1744A021" w14:textId="77777777" w:rsidR="000260B1" w:rsidRDefault="000260B1" w:rsidP="000260B1">
      <w:pPr>
        <w:pStyle w:val="PL"/>
      </w:pPr>
      <w:r>
        <w:t xml:space="preserve">      parameters:</w:t>
      </w:r>
    </w:p>
    <w:p w14:paraId="3EBFC624" w14:textId="77777777" w:rsidR="000260B1" w:rsidRDefault="000260B1" w:rsidP="000260B1">
      <w:pPr>
        <w:pStyle w:val="PL"/>
      </w:pPr>
      <w:r>
        <w:t xml:space="preserve">        - name: externalGroupId</w:t>
      </w:r>
    </w:p>
    <w:p w14:paraId="5E2116BD" w14:textId="77777777" w:rsidR="000260B1" w:rsidRDefault="000260B1" w:rsidP="000260B1">
      <w:pPr>
        <w:pStyle w:val="PL"/>
      </w:pPr>
      <w:r>
        <w:t xml:space="preserve">          in: path</w:t>
      </w:r>
    </w:p>
    <w:p w14:paraId="36722B53" w14:textId="77777777" w:rsidR="000260B1" w:rsidRDefault="000260B1" w:rsidP="000260B1">
      <w:pPr>
        <w:pStyle w:val="PL"/>
      </w:pPr>
      <w:r>
        <w:t xml:space="preserve">          required: true</w:t>
      </w:r>
    </w:p>
    <w:p w14:paraId="54F4E0C0" w14:textId="77777777" w:rsidR="000260B1" w:rsidRDefault="000260B1" w:rsidP="000260B1">
      <w:pPr>
        <w:pStyle w:val="PL"/>
      </w:pPr>
      <w:r>
        <w:t xml:space="preserve">          schema:</w:t>
      </w:r>
    </w:p>
    <w:p w14:paraId="515EF82C" w14:textId="77777777" w:rsidR="000260B1" w:rsidRDefault="000260B1" w:rsidP="000260B1">
      <w:pPr>
        <w:pStyle w:val="PL"/>
      </w:pPr>
      <w:r>
        <w:t xml:space="preserve">            $ref: 'TS29503_Nudm_SDM.yaml#/components/schemas/ExtGroupId'</w:t>
      </w:r>
    </w:p>
    <w:p w14:paraId="43638255" w14:textId="77777777" w:rsidR="000260B1" w:rsidRDefault="000260B1" w:rsidP="000260B1">
      <w:pPr>
        <w:pStyle w:val="PL"/>
      </w:pPr>
      <w:r>
        <w:t xml:space="preserve">      responses:</w:t>
      </w:r>
    </w:p>
    <w:p w14:paraId="5B8BC241" w14:textId="77777777" w:rsidR="000260B1" w:rsidRDefault="000260B1" w:rsidP="000260B1">
      <w:pPr>
        <w:pStyle w:val="PL"/>
      </w:pPr>
      <w:r>
        <w:t xml:space="preserve">        '204':</w:t>
      </w:r>
    </w:p>
    <w:p w14:paraId="1BA82D7A" w14:textId="77777777" w:rsidR="000260B1" w:rsidRDefault="000260B1" w:rsidP="000260B1">
      <w:pPr>
        <w:pStyle w:val="PL"/>
        <w:rPr>
          <w:lang w:eastAsia="zh-CN"/>
        </w:rPr>
      </w:pPr>
      <w:r>
        <w:t xml:space="preserve">          description: Expected response to a successful group removal</w:t>
      </w:r>
    </w:p>
    <w:p w14:paraId="1DE57072" w14:textId="77777777" w:rsidR="000260B1" w:rsidRDefault="000260B1" w:rsidP="000260B1">
      <w:pPr>
        <w:pStyle w:val="PL"/>
        <w:rPr>
          <w:lang w:val="en-US"/>
        </w:rPr>
      </w:pPr>
      <w:r>
        <w:rPr>
          <w:lang w:val="en-US"/>
        </w:rPr>
        <w:t xml:space="preserve">        '400':</w:t>
      </w:r>
    </w:p>
    <w:p w14:paraId="06179810" w14:textId="77777777" w:rsidR="000260B1" w:rsidRDefault="000260B1" w:rsidP="000260B1">
      <w:pPr>
        <w:pStyle w:val="PL"/>
      </w:pPr>
      <w:r>
        <w:rPr>
          <w:lang w:val="en-US"/>
        </w:rPr>
        <w:t xml:space="preserve">          </w:t>
      </w:r>
      <w:r>
        <w:t>$ref: 'TS29571_CommonData.yaml#/components/responses/400'</w:t>
      </w:r>
    </w:p>
    <w:p w14:paraId="52315EB3" w14:textId="77777777" w:rsidR="000260B1" w:rsidRDefault="000260B1" w:rsidP="000260B1">
      <w:pPr>
        <w:pStyle w:val="PL"/>
        <w:rPr>
          <w:lang w:val="en-US"/>
        </w:rPr>
      </w:pPr>
      <w:r>
        <w:rPr>
          <w:lang w:val="en-US"/>
        </w:rPr>
        <w:t xml:space="preserve">        '401':</w:t>
      </w:r>
    </w:p>
    <w:p w14:paraId="4B0ADE68" w14:textId="77777777" w:rsidR="000260B1" w:rsidRDefault="000260B1" w:rsidP="000260B1">
      <w:pPr>
        <w:pStyle w:val="PL"/>
      </w:pPr>
      <w:r>
        <w:rPr>
          <w:lang w:val="en-US"/>
        </w:rPr>
        <w:t xml:space="preserve">          $ref: 'TS29571_CommonData.yaml#/components/responses/401'</w:t>
      </w:r>
    </w:p>
    <w:p w14:paraId="7B030C67" w14:textId="77777777" w:rsidR="000260B1" w:rsidRDefault="000260B1" w:rsidP="000260B1">
      <w:pPr>
        <w:pStyle w:val="PL"/>
        <w:rPr>
          <w:lang w:val="en-US"/>
        </w:rPr>
      </w:pPr>
      <w:r>
        <w:rPr>
          <w:lang w:val="en-US"/>
        </w:rPr>
        <w:t xml:space="preserve">        '403':</w:t>
      </w:r>
    </w:p>
    <w:p w14:paraId="3EFFB657" w14:textId="77777777" w:rsidR="000260B1" w:rsidRDefault="000260B1" w:rsidP="000260B1">
      <w:pPr>
        <w:pStyle w:val="PL"/>
      </w:pPr>
      <w:r>
        <w:rPr>
          <w:lang w:val="en-US"/>
        </w:rPr>
        <w:t xml:space="preserve">          $ref: 'TS29571_CommonData.yaml#/components/responses/403'</w:t>
      </w:r>
    </w:p>
    <w:p w14:paraId="7303093C" w14:textId="77777777" w:rsidR="000260B1" w:rsidRDefault="000260B1" w:rsidP="000260B1">
      <w:pPr>
        <w:pStyle w:val="PL"/>
        <w:rPr>
          <w:lang w:val="en-US"/>
        </w:rPr>
      </w:pPr>
      <w:r>
        <w:rPr>
          <w:lang w:val="en-US"/>
        </w:rPr>
        <w:t xml:space="preserve">        '404':</w:t>
      </w:r>
    </w:p>
    <w:p w14:paraId="568636A3" w14:textId="77777777" w:rsidR="000260B1" w:rsidRDefault="000260B1" w:rsidP="000260B1">
      <w:pPr>
        <w:pStyle w:val="PL"/>
      </w:pPr>
      <w:r>
        <w:rPr>
          <w:lang w:val="en-US"/>
        </w:rPr>
        <w:t xml:space="preserve">          $ref: 'TS29571_CommonData.yaml#/components/responses/404'</w:t>
      </w:r>
    </w:p>
    <w:p w14:paraId="75EADE28" w14:textId="77777777" w:rsidR="000260B1" w:rsidRDefault="000260B1" w:rsidP="000260B1">
      <w:pPr>
        <w:pStyle w:val="PL"/>
        <w:rPr>
          <w:lang w:val="en-US"/>
        </w:rPr>
      </w:pPr>
      <w:r>
        <w:rPr>
          <w:lang w:val="en-US"/>
        </w:rPr>
        <w:t xml:space="preserve">        '429':</w:t>
      </w:r>
    </w:p>
    <w:p w14:paraId="4E59A7A8" w14:textId="77777777" w:rsidR="000260B1" w:rsidRDefault="000260B1" w:rsidP="000260B1">
      <w:pPr>
        <w:pStyle w:val="PL"/>
      </w:pPr>
      <w:r>
        <w:rPr>
          <w:lang w:val="en-US"/>
        </w:rPr>
        <w:t xml:space="preserve">          $ref: 'TS29571_CommonData.yaml#/components/responses/429'</w:t>
      </w:r>
    </w:p>
    <w:p w14:paraId="6081AD13" w14:textId="77777777" w:rsidR="000260B1" w:rsidRDefault="000260B1" w:rsidP="000260B1">
      <w:pPr>
        <w:pStyle w:val="PL"/>
        <w:rPr>
          <w:lang w:val="en-US"/>
        </w:rPr>
      </w:pPr>
      <w:r>
        <w:rPr>
          <w:lang w:val="en-US"/>
        </w:rPr>
        <w:t xml:space="preserve">        '500':</w:t>
      </w:r>
    </w:p>
    <w:p w14:paraId="69D991F5" w14:textId="77777777" w:rsidR="000260B1" w:rsidRDefault="000260B1" w:rsidP="000260B1">
      <w:pPr>
        <w:pStyle w:val="PL"/>
      </w:pPr>
      <w:r>
        <w:rPr>
          <w:lang w:val="en-US"/>
        </w:rPr>
        <w:t xml:space="preserve">          </w:t>
      </w:r>
      <w:r>
        <w:t>$ref: 'TS29571_CommonData.yaml#/components/responses/500'</w:t>
      </w:r>
    </w:p>
    <w:p w14:paraId="5AC15EF6" w14:textId="77777777" w:rsidR="000260B1" w:rsidRDefault="000260B1" w:rsidP="000260B1">
      <w:pPr>
        <w:pStyle w:val="PL"/>
        <w:rPr>
          <w:lang w:val="en-US"/>
        </w:rPr>
      </w:pPr>
      <w:r>
        <w:rPr>
          <w:lang w:val="en-US"/>
        </w:rPr>
        <w:t xml:space="preserve">        '502':</w:t>
      </w:r>
    </w:p>
    <w:p w14:paraId="4764DFFA" w14:textId="77777777" w:rsidR="000260B1" w:rsidRDefault="000260B1" w:rsidP="000260B1">
      <w:pPr>
        <w:pStyle w:val="PL"/>
      </w:pPr>
      <w:r>
        <w:rPr>
          <w:lang w:val="en-US"/>
        </w:rPr>
        <w:t xml:space="preserve">          $ref: 'TS29571_CommonData.yaml#/components/responses/502'</w:t>
      </w:r>
    </w:p>
    <w:p w14:paraId="03F16725" w14:textId="77777777" w:rsidR="000260B1" w:rsidRDefault="000260B1" w:rsidP="000260B1">
      <w:pPr>
        <w:pStyle w:val="PL"/>
        <w:rPr>
          <w:lang w:val="en-US"/>
        </w:rPr>
      </w:pPr>
      <w:r>
        <w:rPr>
          <w:lang w:val="en-US"/>
        </w:rPr>
        <w:t xml:space="preserve">        '503':</w:t>
      </w:r>
    </w:p>
    <w:p w14:paraId="5F0EAA71" w14:textId="77777777" w:rsidR="000260B1" w:rsidRDefault="000260B1" w:rsidP="000260B1">
      <w:pPr>
        <w:pStyle w:val="PL"/>
        <w:rPr>
          <w:lang w:val="en-US"/>
        </w:rPr>
      </w:pPr>
      <w:r>
        <w:t xml:space="preserve">          $ref: 'TS29571_CommonData.yaml#/components/responses/503'</w:t>
      </w:r>
    </w:p>
    <w:p w14:paraId="50AD8D23" w14:textId="77777777" w:rsidR="000260B1" w:rsidRDefault="000260B1" w:rsidP="000260B1">
      <w:pPr>
        <w:pStyle w:val="PL"/>
      </w:pPr>
      <w:r>
        <w:lastRenderedPageBreak/>
        <w:t xml:space="preserve">        default:</w:t>
      </w:r>
    </w:p>
    <w:p w14:paraId="2D0C5A9F" w14:textId="77777777" w:rsidR="000260B1" w:rsidRDefault="000260B1" w:rsidP="000260B1">
      <w:pPr>
        <w:pStyle w:val="PL"/>
      </w:pPr>
      <w:r>
        <w:t xml:space="preserve">          $ref: 'TS29571_CommonData.yaml#/components/responses/default'</w:t>
      </w:r>
    </w:p>
    <w:p w14:paraId="4DFD569C" w14:textId="77777777" w:rsidR="000260B1" w:rsidRDefault="000260B1" w:rsidP="000260B1">
      <w:pPr>
        <w:pStyle w:val="PL"/>
        <w:rPr>
          <w:lang w:eastAsia="zh-CN"/>
        </w:rPr>
      </w:pPr>
    </w:p>
    <w:p w14:paraId="0AF07824" w14:textId="77777777" w:rsidR="000260B1" w:rsidRDefault="000260B1" w:rsidP="000260B1">
      <w:pPr>
        <w:pStyle w:val="PL"/>
      </w:pPr>
      <w:r>
        <w:t xml:space="preserve">    patch:</w:t>
      </w:r>
    </w:p>
    <w:p w14:paraId="463DABE9" w14:textId="77777777" w:rsidR="000260B1" w:rsidRDefault="000260B1" w:rsidP="000260B1">
      <w:pPr>
        <w:pStyle w:val="PL"/>
        <w:rPr>
          <w:lang w:eastAsia="zh-CN"/>
        </w:rPr>
      </w:pPr>
      <w:r>
        <w:t xml:space="preserve">      summary: modify the 5GmbsGroup</w:t>
      </w:r>
    </w:p>
    <w:p w14:paraId="46F8D147" w14:textId="77777777" w:rsidR="000260B1" w:rsidRDefault="000260B1" w:rsidP="000260B1">
      <w:pPr>
        <w:pStyle w:val="PL"/>
      </w:pPr>
      <w:r>
        <w:t xml:space="preserve">      operationId: Modify5GmbsGroup</w:t>
      </w:r>
    </w:p>
    <w:p w14:paraId="52815D25" w14:textId="77777777" w:rsidR="000260B1" w:rsidRDefault="000260B1" w:rsidP="000260B1">
      <w:pPr>
        <w:pStyle w:val="PL"/>
      </w:pPr>
      <w:r>
        <w:t xml:space="preserve">      tags:</w:t>
      </w:r>
    </w:p>
    <w:p w14:paraId="47DF31CD" w14:textId="77777777" w:rsidR="000260B1" w:rsidRDefault="000260B1" w:rsidP="000260B1">
      <w:pPr>
        <w:pStyle w:val="PL"/>
        <w:rPr>
          <w:lang w:eastAsia="zh-CN"/>
        </w:rPr>
      </w:pPr>
      <w:r>
        <w:t xml:space="preserve">        - Modify 5GmbsGroup</w:t>
      </w:r>
    </w:p>
    <w:p w14:paraId="58866BC0" w14:textId="77777777" w:rsidR="000260B1" w:rsidRDefault="000260B1" w:rsidP="000260B1">
      <w:pPr>
        <w:pStyle w:val="PL"/>
      </w:pPr>
      <w:r>
        <w:t xml:space="preserve">      security:</w:t>
      </w:r>
    </w:p>
    <w:p w14:paraId="37E07C44" w14:textId="77777777" w:rsidR="000260B1" w:rsidRDefault="000260B1" w:rsidP="000260B1">
      <w:pPr>
        <w:pStyle w:val="PL"/>
      </w:pPr>
      <w:r>
        <w:t xml:space="preserve">        - {}</w:t>
      </w:r>
    </w:p>
    <w:p w14:paraId="3A0C1C89" w14:textId="77777777" w:rsidR="000260B1" w:rsidRDefault="000260B1" w:rsidP="000260B1">
      <w:pPr>
        <w:pStyle w:val="PL"/>
      </w:pPr>
      <w:r>
        <w:t xml:space="preserve">        - oAuth2ClientCredentials:</w:t>
      </w:r>
    </w:p>
    <w:p w14:paraId="7DAF99D2" w14:textId="77777777" w:rsidR="000260B1" w:rsidRDefault="000260B1" w:rsidP="000260B1">
      <w:pPr>
        <w:pStyle w:val="PL"/>
      </w:pPr>
      <w:r>
        <w:t xml:space="preserve">          - nudr-dr</w:t>
      </w:r>
    </w:p>
    <w:p w14:paraId="54ACF643" w14:textId="77777777" w:rsidR="000260B1" w:rsidRDefault="000260B1" w:rsidP="000260B1">
      <w:pPr>
        <w:pStyle w:val="PL"/>
      </w:pPr>
      <w:r>
        <w:t xml:space="preserve">        - oAuth2ClientCredentials:</w:t>
      </w:r>
    </w:p>
    <w:p w14:paraId="0A70549D" w14:textId="77777777" w:rsidR="000260B1" w:rsidRDefault="000260B1" w:rsidP="000260B1">
      <w:pPr>
        <w:pStyle w:val="PL"/>
      </w:pPr>
      <w:r>
        <w:t xml:space="preserve">          - nudr-dr</w:t>
      </w:r>
    </w:p>
    <w:p w14:paraId="126AD092" w14:textId="77777777" w:rsidR="000260B1" w:rsidRDefault="000260B1" w:rsidP="000260B1">
      <w:pPr>
        <w:pStyle w:val="PL"/>
        <w:rPr>
          <w:lang w:eastAsia="zh-CN"/>
        </w:rPr>
      </w:pPr>
      <w:r>
        <w:t xml:space="preserve">          - nudr-dr:subscription-data</w:t>
      </w:r>
    </w:p>
    <w:p w14:paraId="26D03A19" w14:textId="77777777" w:rsidR="000260B1" w:rsidRDefault="000260B1" w:rsidP="000260B1">
      <w:pPr>
        <w:pStyle w:val="PL"/>
      </w:pPr>
      <w:r>
        <w:t xml:space="preserve">      parameters:</w:t>
      </w:r>
    </w:p>
    <w:p w14:paraId="1D518862" w14:textId="77777777" w:rsidR="000260B1" w:rsidRDefault="000260B1" w:rsidP="000260B1">
      <w:pPr>
        <w:pStyle w:val="PL"/>
      </w:pPr>
      <w:r>
        <w:t xml:space="preserve">        - name: externalGroupId</w:t>
      </w:r>
    </w:p>
    <w:p w14:paraId="5BE9CD06" w14:textId="77777777" w:rsidR="000260B1" w:rsidRDefault="000260B1" w:rsidP="000260B1">
      <w:pPr>
        <w:pStyle w:val="PL"/>
      </w:pPr>
      <w:r>
        <w:t xml:space="preserve">          in: path</w:t>
      </w:r>
    </w:p>
    <w:p w14:paraId="336B4C93" w14:textId="77777777" w:rsidR="000260B1" w:rsidRDefault="000260B1" w:rsidP="000260B1">
      <w:pPr>
        <w:pStyle w:val="PL"/>
      </w:pPr>
      <w:r>
        <w:t xml:space="preserve">          required: true</w:t>
      </w:r>
    </w:p>
    <w:p w14:paraId="366584BC" w14:textId="77777777" w:rsidR="000260B1" w:rsidRDefault="000260B1" w:rsidP="000260B1">
      <w:pPr>
        <w:pStyle w:val="PL"/>
      </w:pPr>
      <w:r>
        <w:t xml:space="preserve">          schema:</w:t>
      </w:r>
    </w:p>
    <w:p w14:paraId="6FA1F843" w14:textId="77777777" w:rsidR="000260B1" w:rsidRDefault="000260B1" w:rsidP="000260B1">
      <w:pPr>
        <w:pStyle w:val="PL"/>
        <w:rPr>
          <w:lang w:eastAsia="zh-CN"/>
        </w:rPr>
      </w:pPr>
      <w:r>
        <w:t xml:space="preserve">            $ref: 'TS29503_Nudm_SDM.yaml#/components/schemas/ExtGroupId'</w:t>
      </w:r>
    </w:p>
    <w:p w14:paraId="33BE059F" w14:textId="77777777" w:rsidR="000260B1" w:rsidRDefault="000260B1" w:rsidP="000260B1">
      <w:pPr>
        <w:pStyle w:val="PL"/>
      </w:pPr>
      <w:r>
        <w:t xml:space="preserve">        - name: supported-features</w:t>
      </w:r>
    </w:p>
    <w:p w14:paraId="1BEA722A" w14:textId="77777777" w:rsidR="000260B1" w:rsidRDefault="000260B1" w:rsidP="000260B1">
      <w:pPr>
        <w:pStyle w:val="PL"/>
      </w:pPr>
      <w:r>
        <w:t xml:space="preserve">          in: query</w:t>
      </w:r>
    </w:p>
    <w:p w14:paraId="0C2A8117" w14:textId="77777777" w:rsidR="000260B1" w:rsidRDefault="000260B1" w:rsidP="000260B1">
      <w:pPr>
        <w:pStyle w:val="PL"/>
      </w:pPr>
      <w:r>
        <w:t xml:space="preserve">          description: Features required to be supported by the target NF</w:t>
      </w:r>
    </w:p>
    <w:p w14:paraId="55A6FBF0" w14:textId="77777777" w:rsidR="000260B1" w:rsidRDefault="000260B1" w:rsidP="000260B1">
      <w:pPr>
        <w:pStyle w:val="PL"/>
      </w:pPr>
      <w:r>
        <w:t xml:space="preserve">          schema:</w:t>
      </w:r>
    </w:p>
    <w:p w14:paraId="021C02F4" w14:textId="77777777" w:rsidR="000260B1" w:rsidRDefault="000260B1" w:rsidP="000260B1">
      <w:pPr>
        <w:pStyle w:val="PL"/>
        <w:rPr>
          <w:lang w:eastAsia="zh-CN"/>
        </w:rPr>
      </w:pPr>
      <w:r>
        <w:t xml:space="preserve">            $ref: 'TS29571_CommonData.yaml#/components/schemas/SupportedFeatures'</w:t>
      </w:r>
    </w:p>
    <w:p w14:paraId="07A9F92D" w14:textId="77777777" w:rsidR="000260B1" w:rsidRDefault="000260B1" w:rsidP="000260B1">
      <w:pPr>
        <w:pStyle w:val="PL"/>
        <w:rPr>
          <w:lang w:eastAsia="zh-CN"/>
        </w:rPr>
      </w:pPr>
      <w:r>
        <w:t xml:space="preserve">      requestBody:</w:t>
      </w:r>
    </w:p>
    <w:p w14:paraId="1EC8DF1C" w14:textId="77777777" w:rsidR="000260B1" w:rsidRDefault="000260B1" w:rsidP="000260B1">
      <w:pPr>
        <w:pStyle w:val="PL"/>
      </w:pPr>
      <w:r>
        <w:t xml:space="preserve">        content:</w:t>
      </w:r>
    </w:p>
    <w:p w14:paraId="1B2402A4" w14:textId="77777777" w:rsidR="000260B1" w:rsidRDefault="000260B1" w:rsidP="000260B1">
      <w:pPr>
        <w:pStyle w:val="PL"/>
      </w:pPr>
      <w:r>
        <w:t xml:space="preserve">          application/json-patch+json:</w:t>
      </w:r>
    </w:p>
    <w:p w14:paraId="4F861120" w14:textId="77777777" w:rsidR="000260B1" w:rsidRDefault="000260B1" w:rsidP="000260B1">
      <w:pPr>
        <w:pStyle w:val="PL"/>
      </w:pPr>
      <w:r>
        <w:t xml:space="preserve">            schema:</w:t>
      </w:r>
    </w:p>
    <w:p w14:paraId="654BDC04" w14:textId="77777777" w:rsidR="000260B1" w:rsidRDefault="000260B1" w:rsidP="000260B1">
      <w:pPr>
        <w:pStyle w:val="PL"/>
      </w:pPr>
      <w:r>
        <w:t xml:space="preserve">              type: array</w:t>
      </w:r>
    </w:p>
    <w:p w14:paraId="2A447074" w14:textId="77777777" w:rsidR="000260B1" w:rsidRDefault="000260B1" w:rsidP="000260B1">
      <w:pPr>
        <w:pStyle w:val="PL"/>
      </w:pPr>
      <w:r>
        <w:t xml:space="preserve">              items:</w:t>
      </w:r>
    </w:p>
    <w:p w14:paraId="1E9AD44E" w14:textId="77777777" w:rsidR="000260B1" w:rsidRDefault="000260B1" w:rsidP="000260B1">
      <w:pPr>
        <w:pStyle w:val="PL"/>
      </w:pPr>
      <w:r>
        <w:t xml:space="preserve">                $ref: 'TS29571_CommonData.yaml#/components/schemas/PatchItem'</w:t>
      </w:r>
    </w:p>
    <w:p w14:paraId="34CF76B9" w14:textId="77777777" w:rsidR="000260B1" w:rsidRDefault="000260B1" w:rsidP="000260B1">
      <w:pPr>
        <w:pStyle w:val="PL"/>
      </w:pPr>
      <w:r>
        <w:t xml:space="preserve">        required: true</w:t>
      </w:r>
    </w:p>
    <w:p w14:paraId="160A6E80" w14:textId="77777777" w:rsidR="000260B1" w:rsidRDefault="000260B1" w:rsidP="000260B1">
      <w:pPr>
        <w:pStyle w:val="PL"/>
      </w:pPr>
      <w:r>
        <w:t xml:space="preserve">      responses:</w:t>
      </w:r>
    </w:p>
    <w:p w14:paraId="293DEF6E" w14:textId="77777777" w:rsidR="000260B1" w:rsidRDefault="000260B1" w:rsidP="000260B1">
      <w:pPr>
        <w:pStyle w:val="PL"/>
      </w:pPr>
      <w:r>
        <w:t xml:space="preserve">        '204':</w:t>
      </w:r>
    </w:p>
    <w:p w14:paraId="48171B03" w14:textId="77777777" w:rsidR="000260B1" w:rsidRDefault="000260B1" w:rsidP="000260B1">
      <w:pPr>
        <w:pStyle w:val="PL"/>
      </w:pPr>
      <w:r>
        <w:t xml:space="preserve">          description: Expected response to a valid request</w:t>
      </w:r>
    </w:p>
    <w:p w14:paraId="397429F1" w14:textId="77777777" w:rsidR="000260B1" w:rsidRDefault="000260B1" w:rsidP="000260B1">
      <w:pPr>
        <w:pStyle w:val="PL"/>
        <w:rPr>
          <w:lang w:eastAsia="zh-CN"/>
        </w:rPr>
      </w:pPr>
      <w:r>
        <w:rPr>
          <w:lang w:eastAsia="zh-CN"/>
        </w:rPr>
        <w:t xml:space="preserve">        '200':</w:t>
      </w:r>
    </w:p>
    <w:p w14:paraId="3879D2F3" w14:textId="77777777" w:rsidR="000260B1" w:rsidRDefault="000260B1" w:rsidP="000260B1">
      <w:pPr>
        <w:pStyle w:val="PL"/>
      </w:pPr>
      <w:r>
        <w:t xml:space="preserve">          description: Expected response to a valid request</w:t>
      </w:r>
    </w:p>
    <w:p w14:paraId="349E8A4C" w14:textId="77777777" w:rsidR="000260B1" w:rsidRDefault="000260B1" w:rsidP="000260B1">
      <w:pPr>
        <w:pStyle w:val="PL"/>
      </w:pPr>
      <w:r>
        <w:t xml:space="preserve">          content:</w:t>
      </w:r>
    </w:p>
    <w:p w14:paraId="412C4D2B" w14:textId="77777777" w:rsidR="000260B1" w:rsidRDefault="000260B1" w:rsidP="000260B1">
      <w:pPr>
        <w:pStyle w:val="PL"/>
      </w:pPr>
      <w:r>
        <w:t xml:space="preserve">            application/json:</w:t>
      </w:r>
    </w:p>
    <w:p w14:paraId="5B993001" w14:textId="77777777" w:rsidR="000260B1" w:rsidRDefault="000260B1" w:rsidP="000260B1">
      <w:pPr>
        <w:pStyle w:val="PL"/>
      </w:pPr>
      <w:r>
        <w:t xml:space="preserve">              schema:</w:t>
      </w:r>
    </w:p>
    <w:p w14:paraId="1ED377D9" w14:textId="77777777" w:rsidR="000260B1" w:rsidRDefault="000260B1" w:rsidP="000260B1">
      <w:pPr>
        <w:pStyle w:val="PL"/>
        <w:rPr>
          <w:lang w:eastAsia="zh-CN"/>
        </w:rPr>
      </w:pPr>
      <w:r>
        <w:t xml:space="preserve">                $ref: 'TS29571_CommonData.yaml#/components/schemas/</w:t>
      </w:r>
      <w:r>
        <w:rPr>
          <w:lang w:eastAsia="zh-CN"/>
        </w:rPr>
        <w:t>PatchResult</w:t>
      </w:r>
      <w:r>
        <w:t>'</w:t>
      </w:r>
    </w:p>
    <w:p w14:paraId="31A97F5F" w14:textId="77777777" w:rsidR="000260B1" w:rsidRDefault="000260B1" w:rsidP="000260B1">
      <w:pPr>
        <w:pStyle w:val="PL"/>
        <w:rPr>
          <w:lang w:val="en-US"/>
        </w:rPr>
      </w:pPr>
      <w:r>
        <w:rPr>
          <w:lang w:val="en-US"/>
        </w:rPr>
        <w:t xml:space="preserve">        '400':</w:t>
      </w:r>
    </w:p>
    <w:p w14:paraId="4E883A8D" w14:textId="77777777" w:rsidR="000260B1" w:rsidRDefault="000260B1" w:rsidP="000260B1">
      <w:pPr>
        <w:pStyle w:val="PL"/>
      </w:pPr>
      <w:r>
        <w:rPr>
          <w:lang w:val="en-US"/>
        </w:rPr>
        <w:t xml:space="preserve">          </w:t>
      </w:r>
      <w:r>
        <w:t>$ref: 'TS29571_CommonData.yaml#/components/responses/400'</w:t>
      </w:r>
    </w:p>
    <w:p w14:paraId="5B3B014C" w14:textId="77777777" w:rsidR="000260B1" w:rsidRDefault="000260B1" w:rsidP="000260B1">
      <w:pPr>
        <w:pStyle w:val="PL"/>
        <w:rPr>
          <w:lang w:val="en-US"/>
        </w:rPr>
      </w:pPr>
      <w:r>
        <w:rPr>
          <w:lang w:val="en-US"/>
        </w:rPr>
        <w:t xml:space="preserve">        '401':</w:t>
      </w:r>
    </w:p>
    <w:p w14:paraId="01ADA4CB" w14:textId="77777777" w:rsidR="000260B1" w:rsidRDefault="000260B1" w:rsidP="000260B1">
      <w:pPr>
        <w:pStyle w:val="PL"/>
      </w:pPr>
      <w:r>
        <w:rPr>
          <w:lang w:val="en-US"/>
        </w:rPr>
        <w:t xml:space="preserve">          $ref: 'TS29571_CommonData.yaml#/components/responses/401'</w:t>
      </w:r>
    </w:p>
    <w:p w14:paraId="7D97AD99" w14:textId="77777777" w:rsidR="000260B1" w:rsidRDefault="000260B1" w:rsidP="000260B1">
      <w:pPr>
        <w:pStyle w:val="PL"/>
      </w:pPr>
      <w:r>
        <w:t xml:space="preserve">        '403':</w:t>
      </w:r>
    </w:p>
    <w:p w14:paraId="3EEBCD15" w14:textId="77777777" w:rsidR="000260B1" w:rsidRDefault="000260B1" w:rsidP="000260B1">
      <w:pPr>
        <w:pStyle w:val="PL"/>
      </w:pPr>
      <w:r>
        <w:t xml:space="preserve">          description: modification is rejected</w:t>
      </w:r>
    </w:p>
    <w:p w14:paraId="77276AD4" w14:textId="77777777" w:rsidR="000260B1" w:rsidRDefault="000260B1" w:rsidP="000260B1">
      <w:pPr>
        <w:pStyle w:val="PL"/>
      </w:pPr>
      <w:r>
        <w:t xml:space="preserve">          content:</w:t>
      </w:r>
    </w:p>
    <w:p w14:paraId="3E3A3CCE" w14:textId="77777777" w:rsidR="000260B1" w:rsidRDefault="000260B1" w:rsidP="000260B1">
      <w:pPr>
        <w:pStyle w:val="PL"/>
      </w:pPr>
      <w:r>
        <w:t xml:space="preserve">            application/problem+json:</w:t>
      </w:r>
    </w:p>
    <w:p w14:paraId="5B3B72FE" w14:textId="77777777" w:rsidR="000260B1" w:rsidRDefault="000260B1" w:rsidP="000260B1">
      <w:pPr>
        <w:pStyle w:val="PL"/>
      </w:pPr>
      <w:r>
        <w:t xml:space="preserve">              schema:</w:t>
      </w:r>
    </w:p>
    <w:p w14:paraId="12B7510B" w14:textId="77777777" w:rsidR="000260B1" w:rsidRDefault="000260B1" w:rsidP="000260B1">
      <w:pPr>
        <w:pStyle w:val="PL"/>
      </w:pPr>
      <w:r>
        <w:t xml:space="preserve">                $ref: 'TS29571_CommonData.yaml#/components/schemas/ProblemDetails'</w:t>
      </w:r>
    </w:p>
    <w:p w14:paraId="1DACD383" w14:textId="77777777" w:rsidR="000260B1" w:rsidRDefault="000260B1" w:rsidP="000260B1">
      <w:pPr>
        <w:pStyle w:val="PL"/>
        <w:rPr>
          <w:lang w:val="en-US"/>
        </w:rPr>
      </w:pPr>
      <w:r>
        <w:rPr>
          <w:lang w:val="en-US"/>
        </w:rPr>
        <w:t xml:space="preserve">        '404':</w:t>
      </w:r>
    </w:p>
    <w:p w14:paraId="0A3B0B21" w14:textId="77777777" w:rsidR="000260B1" w:rsidRDefault="000260B1" w:rsidP="000260B1">
      <w:pPr>
        <w:pStyle w:val="PL"/>
        <w:rPr>
          <w:lang w:val="en-US"/>
        </w:rPr>
      </w:pPr>
      <w:r>
        <w:rPr>
          <w:lang w:val="en-US"/>
        </w:rPr>
        <w:t xml:space="preserve">          $ref: 'TS29571_CommonData.yaml#/components/responses/404'</w:t>
      </w:r>
    </w:p>
    <w:p w14:paraId="1626AFDB" w14:textId="77777777" w:rsidR="000260B1" w:rsidRDefault="000260B1" w:rsidP="000260B1">
      <w:pPr>
        <w:pStyle w:val="PL"/>
        <w:rPr>
          <w:lang w:val="en-US"/>
        </w:rPr>
      </w:pPr>
      <w:r>
        <w:rPr>
          <w:lang w:val="en-US"/>
        </w:rPr>
        <w:t xml:space="preserve">        '411':</w:t>
      </w:r>
    </w:p>
    <w:p w14:paraId="6535273E" w14:textId="77777777" w:rsidR="000260B1" w:rsidRDefault="000260B1" w:rsidP="000260B1">
      <w:pPr>
        <w:pStyle w:val="PL"/>
      </w:pPr>
      <w:r>
        <w:rPr>
          <w:lang w:val="en-US"/>
        </w:rPr>
        <w:t xml:space="preserve">          $ref: 'TS29571_CommonData.yaml#/components/responses/411'</w:t>
      </w:r>
    </w:p>
    <w:p w14:paraId="432F68B0" w14:textId="77777777" w:rsidR="000260B1" w:rsidRDefault="000260B1" w:rsidP="000260B1">
      <w:pPr>
        <w:pStyle w:val="PL"/>
        <w:rPr>
          <w:lang w:val="en-US"/>
        </w:rPr>
      </w:pPr>
      <w:r>
        <w:rPr>
          <w:lang w:val="en-US"/>
        </w:rPr>
        <w:t xml:space="preserve">        '413':</w:t>
      </w:r>
    </w:p>
    <w:p w14:paraId="0CD008C0" w14:textId="77777777" w:rsidR="000260B1" w:rsidRDefault="000260B1" w:rsidP="000260B1">
      <w:pPr>
        <w:pStyle w:val="PL"/>
      </w:pPr>
      <w:r>
        <w:rPr>
          <w:lang w:val="en-US"/>
        </w:rPr>
        <w:t xml:space="preserve">          $ref: 'TS29571_CommonData.yaml#/components/responses/413'</w:t>
      </w:r>
    </w:p>
    <w:p w14:paraId="23EC54F1" w14:textId="77777777" w:rsidR="000260B1" w:rsidRDefault="000260B1" w:rsidP="000260B1">
      <w:pPr>
        <w:pStyle w:val="PL"/>
        <w:rPr>
          <w:lang w:val="en-US"/>
        </w:rPr>
      </w:pPr>
      <w:r>
        <w:rPr>
          <w:lang w:val="en-US"/>
        </w:rPr>
        <w:t xml:space="preserve">        '415':</w:t>
      </w:r>
    </w:p>
    <w:p w14:paraId="3C8354F4" w14:textId="77777777" w:rsidR="000260B1" w:rsidRDefault="000260B1" w:rsidP="000260B1">
      <w:pPr>
        <w:pStyle w:val="PL"/>
      </w:pPr>
      <w:r>
        <w:rPr>
          <w:lang w:val="en-US"/>
        </w:rPr>
        <w:t xml:space="preserve">          $ref: 'TS29571_CommonData.yaml#/components/responses/415'</w:t>
      </w:r>
    </w:p>
    <w:p w14:paraId="155EDF59" w14:textId="77777777" w:rsidR="000260B1" w:rsidRDefault="000260B1" w:rsidP="000260B1">
      <w:pPr>
        <w:pStyle w:val="PL"/>
        <w:rPr>
          <w:lang w:val="en-US"/>
        </w:rPr>
      </w:pPr>
      <w:r>
        <w:rPr>
          <w:lang w:val="en-US"/>
        </w:rPr>
        <w:t xml:space="preserve">        '429':</w:t>
      </w:r>
    </w:p>
    <w:p w14:paraId="73AB107A" w14:textId="77777777" w:rsidR="000260B1" w:rsidRDefault="000260B1" w:rsidP="000260B1">
      <w:pPr>
        <w:pStyle w:val="PL"/>
      </w:pPr>
      <w:r>
        <w:rPr>
          <w:lang w:val="en-US"/>
        </w:rPr>
        <w:t xml:space="preserve">          $ref: 'TS29571_CommonData.yaml#/components/responses/429'</w:t>
      </w:r>
    </w:p>
    <w:p w14:paraId="04A40C8A" w14:textId="77777777" w:rsidR="000260B1" w:rsidRDefault="000260B1" w:rsidP="000260B1">
      <w:pPr>
        <w:pStyle w:val="PL"/>
        <w:rPr>
          <w:lang w:val="en-US"/>
        </w:rPr>
      </w:pPr>
      <w:r>
        <w:rPr>
          <w:lang w:val="en-US"/>
        </w:rPr>
        <w:t xml:space="preserve">        '500':</w:t>
      </w:r>
    </w:p>
    <w:p w14:paraId="2481B31F" w14:textId="77777777" w:rsidR="000260B1" w:rsidRDefault="000260B1" w:rsidP="000260B1">
      <w:pPr>
        <w:pStyle w:val="PL"/>
      </w:pPr>
      <w:r>
        <w:rPr>
          <w:lang w:val="en-US"/>
        </w:rPr>
        <w:t xml:space="preserve">          </w:t>
      </w:r>
      <w:r>
        <w:t>$ref: 'TS29571_CommonData.yaml#/components/responses/500'</w:t>
      </w:r>
    </w:p>
    <w:p w14:paraId="1EC16D74" w14:textId="77777777" w:rsidR="000260B1" w:rsidRDefault="000260B1" w:rsidP="000260B1">
      <w:pPr>
        <w:pStyle w:val="PL"/>
        <w:rPr>
          <w:lang w:val="en-US"/>
        </w:rPr>
      </w:pPr>
      <w:r>
        <w:rPr>
          <w:lang w:val="en-US"/>
        </w:rPr>
        <w:t xml:space="preserve">        '502':</w:t>
      </w:r>
    </w:p>
    <w:p w14:paraId="7D90AFA9" w14:textId="77777777" w:rsidR="000260B1" w:rsidRDefault="000260B1" w:rsidP="000260B1">
      <w:pPr>
        <w:pStyle w:val="PL"/>
      </w:pPr>
      <w:r>
        <w:rPr>
          <w:lang w:val="en-US"/>
        </w:rPr>
        <w:t xml:space="preserve">          $ref: 'TS29571_CommonData.yaml#/components/responses/502'</w:t>
      </w:r>
    </w:p>
    <w:p w14:paraId="32AFF343" w14:textId="77777777" w:rsidR="000260B1" w:rsidRDefault="000260B1" w:rsidP="000260B1">
      <w:pPr>
        <w:pStyle w:val="PL"/>
        <w:rPr>
          <w:lang w:val="en-US"/>
        </w:rPr>
      </w:pPr>
      <w:r>
        <w:rPr>
          <w:lang w:val="en-US"/>
        </w:rPr>
        <w:t xml:space="preserve">        '503':</w:t>
      </w:r>
    </w:p>
    <w:p w14:paraId="23141766" w14:textId="77777777" w:rsidR="000260B1" w:rsidRDefault="000260B1" w:rsidP="000260B1">
      <w:pPr>
        <w:pStyle w:val="PL"/>
        <w:rPr>
          <w:lang w:val="en-US"/>
        </w:rPr>
      </w:pPr>
      <w:r>
        <w:t xml:space="preserve">          $ref: 'TS29571_CommonData.yaml#/components/responses/503'</w:t>
      </w:r>
    </w:p>
    <w:p w14:paraId="54D27786" w14:textId="77777777" w:rsidR="000260B1" w:rsidRDefault="000260B1" w:rsidP="000260B1">
      <w:pPr>
        <w:pStyle w:val="PL"/>
        <w:rPr>
          <w:lang w:eastAsia="zh-CN"/>
        </w:rPr>
      </w:pPr>
      <w:r>
        <w:t xml:space="preserve">        default:</w:t>
      </w:r>
    </w:p>
    <w:p w14:paraId="294036DC" w14:textId="77777777" w:rsidR="000260B1" w:rsidRDefault="000260B1" w:rsidP="000260B1">
      <w:pPr>
        <w:pStyle w:val="PL"/>
        <w:rPr>
          <w:lang w:eastAsia="zh-CN"/>
        </w:rPr>
      </w:pPr>
      <w:r>
        <w:t xml:space="preserve">          $ref: 'TS29571_CommonData.yaml#/components/responses/default'</w:t>
      </w:r>
    </w:p>
    <w:p w14:paraId="1F854DF8" w14:textId="77777777" w:rsidR="000260B1" w:rsidRDefault="000260B1" w:rsidP="000260B1">
      <w:pPr>
        <w:pStyle w:val="PL"/>
        <w:rPr>
          <w:lang w:eastAsia="zh-CN"/>
        </w:rPr>
      </w:pPr>
    </w:p>
    <w:p w14:paraId="580CF7D6" w14:textId="77777777" w:rsidR="000260B1" w:rsidRDefault="000260B1" w:rsidP="000260B1">
      <w:pPr>
        <w:pStyle w:val="PL"/>
      </w:pPr>
      <w:r>
        <w:t xml:space="preserve">    get:</w:t>
      </w:r>
    </w:p>
    <w:p w14:paraId="048CB74B" w14:textId="77777777" w:rsidR="000260B1" w:rsidRDefault="000260B1" w:rsidP="000260B1">
      <w:pPr>
        <w:pStyle w:val="PL"/>
      </w:pPr>
      <w:r>
        <w:t xml:space="preserve">      summary: Retrieve a 5GmbsGroup</w:t>
      </w:r>
    </w:p>
    <w:p w14:paraId="256076F7" w14:textId="77777777" w:rsidR="000260B1" w:rsidRDefault="000260B1" w:rsidP="000260B1">
      <w:pPr>
        <w:pStyle w:val="PL"/>
      </w:pPr>
      <w:r>
        <w:t xml:space="preserve">      operationId: GetMulticastMbsGroupMemb</w:t>
      </w:r>
    </w:p>
    <w:p w14:paraId="00C0967C" w14:textId="77777777" w:rsidR="000260B1" w:rsidRDefault="000260B1" w:rsidP="000260B1">
      <w:pPr>
        <w:pStyle w:val="PL"/>
      </w:pPr>
      <w:r>
        <w:t xml:space="preserve">      tags:</w:t>
      </w:r>
    </w:p>
    <w:p w14:paraId="7759C1B9" w14:textId="77777777" w:rsidR="000260B1" w:rsidRDefault="000260B1" w:rsidP="000260B1">
      <w:pPr>
        <w:pStyle w:val="PL"/>
        <w:rPr>
          <w:lang w:eastAsia="zh-CN"/>
        </w:rPr>
      </w:pPr>
      <w:r>
        <w:t xml:space="preserve">        - Query MulticastMbsGroupMemb (Document)</w:t>
      </w:r>
    </w:p>
    <w:p w14:paraId="4969DCA1" w14:textId="77777777" w:rsidR="000260B1" w:rsidRDefault="000260B1" w:rsidP="000260B1">
      <w:pPr>
        <w:pStyle w:val="PL"/>
      </w:pPr>
      <w:r>
        <w:t xml:space="preserve">      security:</w:t>
      </w:r>
    </w:p>
    <w:p w14:paraId="7D41EC9E" w14:textId="77777777" w:rsidR="000260B1" w:rsidRDefault="000260B1" w:rsidP="000260B1">
      <w:pPr>
        <w:pStyle w:val="PL"/>
      </w:pPr>
      <w:r>
        <w:lastRenderedPageBreak/>
        <w:t xml:space="preserve">        - {}</w:t>
      </w:r>
    </w:p>
    <w:p w14:paraId="651F6B52" w14:textId="77777777" w:rsidR="000260B1" w:rsidRDefault="000260B1" w:rsidP="000260B1">
      <w:pPr>
        <w:pStyle w:val="PL"/>
      </w:pPr>
      <w:r>
        <w:t xml:space="preserve">        - oAuth2ClientCredentials:</w:t>
      </w:r>
    </w:p>
    <w:p w14:paraId="016527CC" w14:textId="77777777" w:rsidR="000260B1" w:rsidRDefault="000260B1" w:rsidP="000260B1">
      <w:pPr>
        <w:pStyle w:val="PL"/>
      </w:pPr>
      <w:r>
        <w:t xml:space="preserve">          - nudr-dr</w:t>
      </w:r>
    </w:p>
    <w:p w14:paraId="20B46C04" w14:textId="77777777" w:rsidR="000260B1" w:rsidRDefault="000260B1" w:rsidP="000260B1">
      <w:pPr>
        <w:pStyle w:val="PL"/>
      </w:pPr>
      <w:r>
        <w:t xml:space="preserve">        - oAuth2ClientCredentials:</w:t>
      </w:r>
    </w:p>
    <w:p w14:paraId="44A0A40E" w14:textId="77777777" w:rsidR="000260B1" w:rsidRDefault="000260B1" w:rsidP="000260B1">
      <w:pPr>
        <w:pStyle w:val="PL"/>
      </w:pPr>
      <w:r>
        <w:t xml:space="preserve">          - nudr-dr</w:t>
      </w:r>
    </w:p>
    <w:p w14:paraId="61C280D1" w14:textId="77777777" w:rsidR="000260B1" w:rsidRDefault="000260B1" w:rsidP="000260B1">
      <w:pPr>
        <w:pStyle w:val="PL"/>
        <w:rPr>
          <w:lang w:eastAsia="zh-CN"/>
        </w:rPr>
      </w:pPr>
      <w:r>
        <w:t xml:space="preserve">          - nudr-dr:subscription-data</w:t>
      </w:r>
    </w:p>
    <w:p w14:paraId="7DD4BE45" w14:textId="77777777" w:rsidR="000260B1" w:rsidRDefault="000260B1" w:rsidP="000260B1">
      <w:pPr>
        <w:pStyle w:val="PL"/>
      </w:pPr>
      <w:r>
        <w:t xml:space="preserve">      parameters:</w:t>
      </w:r>
    </w:p>
    <w:p w14:paraId="65944FEE" w14:textId="77777777" w:rsidR="000260B1" w:rsidRDefault="000260B1" w:rsidP="000260B1">
      <w:pPr>
        <w:pStyle w:val="PL"/>
      </w:pPr>
      <w:r>
        <w:t xml:space="preserve">        - name: externalGroupId</w:t>
      </w:r>
    </w:p>
    <w:p w14:paraId="05CB48D6" w14:textId="77777777" w:rsidR="000260B1" w:rsidRDefault="000260B1" w:rsidP="000260B1">
      <w:pPr>
        <w:pStyle w:val="PL"/>
      </w:pPr>
      <w:r>
        <w:t xml:space="preserve">          in: path</w:t>
      </w:r>
    </w:p>
    <w:p w14:paraId="62B5F861" w14:textId="77777777" w:rsidR="000260B1" w:rsidRDefault="000260B1" w:rsidP="000260B1">
      <w:pPr>
        <w:pStyle w:val="PL"/>
      </w:pPr>
      <w:r>
        <w:t xml:space="preserve">          required: true</w:t>
      </w:r>
    </w:p>
    <w:p w14:paraId="7A069BBE" w14:textId="77777777" w:rsidR="000260B1" w:rsidRDefault="000260B1" w:rsidP="000260B1">
      <w:pPr>
        <w:pStyle w:val="PL"/>
      </w:pPr>
      <w:r>
        <w:t xml:space="preserve">          schema:</w:t>
      </w:r>
    </w:p>
    <w:p w14:paraId="6A91C78D" w14:textId="77777777" w:rsidR="000260B1" w:rsidRDefault="000260B1" w:rsidP="000260B1">
      <w:pPr>
        <w:pStyle w:val="PL"/>
      </w:pPr>
      <w:r>
        <w:t xml:space="preserve">            $ref: 'TS29503_Nudm_SDM.yaml#/components/schemas/ExtGroupId'</w:t>
      </w:r>
    </w:p>
    <w:p w14:paraId="75A14C0E" w14:textId="77777777" w:rsidR="000260B1" w:rsidRDefault="000260B1" w:rsidP="000260B1">
      <w:pPr>
        <w:pStyle w:val="PL"/>
      </w:pPr>
      <w:r>
        <w:t xml:space="preserve">      responses:</w:t>
      </w:r>
    </w:p>
    <w:p w14:paraId="47EF9B23" w14:textId="77777777" w:rsidR="000260B1" w:rsidRDefault="000260B1" w:rsidP="000260B1">
      <w:pPr>
        <w:pStyle w:val="PL"/>
      </w:pPr>
      <w:r>
        <w:t xml:space="preserve">        '200':</w:t>
      </w:r>
    </w:p>
    <w:p w14:paraId="4E1F76D7" w14:textId="77777777" w:rsidR="000260B1" w:rsidRDefault="000260B1" w:rsidP="000260B1">
      <w:pPr>
        <w:pStyle w:val="PL"/>
      </w:pPr>
      <w:r>
        <w:t xml:space="preserve">          description: OK</w:t>
      </w:r>
    </w:p>
    <w:p w14:paraId="281EE9E1" w14:textId="77777777" w:rsidR="000260B1" w:rsidRDefault="000260B1" w:rsidP="000260B1">
      <w:pPr>
        <w:pStyle w:val="PL"/>
      </w:pPr>
      <w:r>
        <w:t xml:space="preserve">          content:</w:t>
      </w:r>
    </w:p>
    <w:p w14:paraId="44FF1310" w14:textId="77777777" w:rsidR="000260B1" w:rsidRDefault="000260B1" w:rsidP="000260B1">
      <w:pPr>
        <w:pStyle w:val="PL"/>
      </w:pPr>
      <w:r>
        <w:t xml:space="preserve">            application/json:</w:t>
      </w:r>
    </w:p>
    <w:p w14:paraId="088B1ABE" w14:textId="77777777" w:rsidR="000260B1" w:rsidRDefault="000260B1" w:rsidP="000260B1">
      <w:pPr>
        <w:pStyle w:val="PL"/>
      </w:pPr>
      <w:r>
        <w:t xml:space="preserve">              schema:</w:t>
      </w:r>
    </w:p>
    <w:p w14:paraId="5B8D9AE7" w14:textId="77777777" w:rsidR="000260B1" w:rsidRDefault="000260B1" w:rsidP="000260B1">
      <w:pPr>
        <w:pStyle w:val="PL"/>
      </w:pPr>
      <w:r>
        <w:t xml:space="preserve">                $ref: 'TS29503_Nudm_PP.yaml#/components/schemas/MulticastMbsGroupMemb'</w:t>
      </w:r>
    </w:p>
    <w:p w14:paraId="627C6C61" w14:textId="77777777" w:rsidR="000260B1" w:rsidRDefault="000260B1" w:rsidP="000260B1">
      <w:pPr>
        <w:pStyle w:val="PL"/>
        <w:rPr>
          <w:lang w:val="en-US"/>
        </w:rPr>
      </w:pPr>
      <w:r>
        <w:rPr>
          <w:lang w:val="en-US"/>
        </w:rPr>
        <w:t xml:space="preserve">        '400':</w:t>
      </w:r>
    </w:p>
    <w:p w14:paraId="5A56A49F" w14:textId="77777777" w:rsidR="000260B1" w:rsidRDefault="000260B1" w:rsidP="000260B1">
      <w:pPr>
        <w:pStyle w:val="PL"/>
      </w:pPr>
      <w:r>
        <w:rPr>
          <w:lang w:val="en-US"/>
        </w:rPr>
        <w:t xml:space="preserve">          </w:t>
      </w:r>
      <w:r>
        <w:t>$ref: 'TS29571_CommonData.yaml#/components/responses/400'</w:t>
      </w:r>
    </w:p>
    <w:p w14:paraId="48F64A5E" w14:textId="77777777" w:rsidR="000260B1" w:rsidRDefault="000260B1" w:rsidP="000260B1">
      <w:pPr>
        <w:pStyle w:val="PL"/>
        <w:rPr>
          <w:lang w:val="en-US"/>
        </w:rPr>
      </w:pPr>
      <w:r>
        <w:rPr>
          <w:lang w:val="en-US"/>
        </w:rPr>
        <w:t xml:space="preserve">        '401':</w:t>
      </w:r>
    </w:p>
    <w:p w14:paraId="2B8FD37D" w14:textId="77777777" w:rsidR="000260B1" w:rsidRDefault="000260B1" w:rsidP="000260B1">
      <w:pPr>
        <w:pStyle w:val="PL"/>
      </w:pPr>
      <w:r>
        <w:rPr>
          <w:lang w:val="en-US"/>
        </w:rPr>
        <w:t xml:space="preserve">          $ref: 'TS29571_CommonData.yaml#/components/responses/401'</w:t>
      </w:r>
    </w:p>
    <w:p w14:paraId="47B125FF" w14:textId="77777777" w:rsidR="000260B1" w:rsidRDefault="000260B1" w:rsidP="000260B1">
      <w:pPr>
        <w:pStyle w:val="PL"/>
      </w:pPr>
      <w:r>
        <w:t xml:space="preserve">        '403':</w:t>
      </w:r>
    </w:p>
    <w:p w14:paraId="720B7B54" w14:textId="77777777" w:rsidR="000260B1" w:rsidRDefault="000260B1" w:rsidP="000260B1">
      <w:pPr>
        <w:pStyle w:val="PL"/>
      </w:pPr>
      <w:r>
        <w:rPr>
          <w:lang w:val="en-US"/>
        </w:rPr>
        <w:t xml:space="preserve">          $ref: 'TS29571_CommonData.yaml#/components/responses/403'</w:t>
      </w:r>
    </w:p>
    <w:p w14:paraId="3D874199" w14:textId="77777777" w:rsidR="000260B1" w:rsidRDefault="000260B1" w:rsidP="000260B1">
      <w:pPr>
        <w:pStyle w:val="PL"/>
      </w:pPr>
      <w:r>
        <w:t xml:space="preserve">        '404':</w:t>
      </w:r>
    </w:p>
    <w:p w14:paraId="08EC5CA2" w14:textId="77777777" w:rsidR="000260B1" w:rsidRDefault="000260B1" w:rsidP="000260B1">
      <w:pPr>
        <w:pStyle w:val="PL"/>
        <w:rPr>
          <w:lang w:val="en-US"/>
        </w:rPr>
      </w:pPr>
      <w:r>
        <w:rPr>
          <w:lang w:val="en-US"/>
        </w:rPr>
        <w:t xml:space="preserve">          $ref: 'TS29571_CommonData.yaml#/components/responses/404'</w:t>
      </w:r>
    </w:p>
    <w:p w14:paraId="6EAA625B" w14:textId="77777777" w:rsidR="000260B1" w:rsidRDefault="000260B1" w:rsidP="000260B1">
      <w:pPr>
        <w:pStyle w:val="PL"/>
        <w:rPr>
          <w:lang w:val="en-US"/>
        </w:rPr>
      </w:pPr>
      <w:r>
        <w:rPr>
          <w:lang w:val="en-US"/>
        </w:rPr>
        <w:t xml:space="preserve">        '406':</w:t>
      </w:r>
    </w:p>
    <w:p w14:paraId="198C1D0B" w14:textId="77777777" w:rsidR="000260B1" w:rsidRDefault="000260B1" w:rsidP="000260B1">
      <w:pPr>
        <w:pStyle w:val="PL"/>
      </w:pPr>
      <w:r>
        <w:rPr>
          <w:lang w:val="en-US"/>
        </w:rPr>
        <w:t xml:space="preserve">          $ref: 'TS29571_CommonData.yaml#/components/responses/406'</w:t>
      </w:r>
    </w:p>
    <w:p w14:paraId="2F42FCB3" w14:textId="77777777" w:rsidR="000260B1" w:rsidRDefault="000260B1" w:rsidP="000260B1">
      <w:pPr>
        <w:pStyle w:val="PL"/>
        <w:rPr>
          <w:lang w:val="en-US"/>
        </w:rPr>
      </w:pPr>
      <w:r>
        <w:rPr>
          <w:lang w:val="en-US"/>
        </w:rPr>
        <w:t xml:space="preserve">        '429':</w:t>
      </w:r>
    </w:p>
    <w:p w14:paraId="37E5205E" w14:textId="77777777" w:rsidR="000260B1" w:rsidRDefault="000260B1" w:rsidP="000260B1">
      <w:pPr>
        <w:pStyle w:val="PL"/>
      </w:pPr>
      <w:r>
        <w:rPr>
          <w:lang w:val="en-US"/>
        </w:rPr>
        <w:t xml:space="preserve">          $ref: 'TS29571_CommonData.yaml#/components/responses/429'</w:t>
      </w:r>
    </w:p>
    <w:p w14:paraId="6C17789C" w14:textId="77777777" w:rsidR="000260B1" w:rsidRDefault="000260B1" w:rsidP="000260B1">
      <w:pPr>
        <w:pStyle w:val="PL"/>
        <w:rPr>
          <w:lang w:val="en-US"/>
        </w:rPr>
      </w:pPr>
      <w:r>
        <w:rPr>
          <w:lang w:val="en-US"/>
        </w:rPr>
        <w:t xml:space="preserve">        '500':</w:t>
      </w:r>
    </w:p>
    <w:p w14:paraId="5B7AD6EE" w14:textId="77777777" w:rsidR="000260B1" w:rsidRDefault="000260B1" w:rsidP="000260B1">
      <w:pPr>
        <w:pStyle w:val="PL"/>
      </w:pPr>
      <w:r>
        <w:rPr>
          <w:lang w:val="en-US"/>
        </w:rPr>
        <w:t xml:space="preserve">          </w:t>
      </w:r>
      <w:r>
        <w:t>$ref: 'TS29571_CommonData.yaml#/components/responses/500'</w:t>
      </w:r>
    </w:p>
    <w:p w14:paraId="129455C9" w14:textId="77777777" w:rsidR="000260B1" w:rsidRDefault="000260B1" w:rsidP="000260B1">
      <w:pPr>
        <w:pStyle w:val="PL"/>
        <w:rPr>
          <w:lang w:val="en-US"/>
        </w:rPr>
      </w:pPr>
      <w:r>
        <w:rPr>
          <w:lang w:val="en-US"/>
        </w:rPr>
        <w:t xml:space="preserve">        '502':</w:t>
      </w:r>
    </w:p>
    <w:p w14:paraId="5FABB405" w14:textId="77777777" w:rsidR="000260B1" w:rsidRDefault="000260B1" w:rsidP="000260B1">
      <w:pPr>
        <w:pStyle w:val="PL"/>
      </w:pPr>
      <w:r>
        <w:rPr>
          <w:lang w:val="en-US"/>
        </w:rPr>
        <w:t xml:space="preserve">          $ref: 'TS29571_CommonData.yaml#/components/responses/502'</w:t>
      </w:r>
    </w:p>
    <w:p w14:paraId="5925FFE7" w14:textId="77777777" w:rsidR="000260B1" w:rsidRDefault="000260B1" w:rsidP="000260B1">
      <w:pPr>
        <w:pStyle w:val="PL"/>
        <w:rPr>
          <w:lang w:val="en-US"/>
        </w:rPr>
      </w:pPr>
      <w:r>
        <w:rPr>
          <w:lang w:val="en-US"/>
        </w:rPr>
        <w:t xml:space="preserve">        '503':</w:t>
      </w:r>
    </w:p>
    <w:p w14:paraId="21D723D3" w14:textId="77777777" w:rsidR="000260B1" w:rsidRDefault="000260B1" w:rsidP="000260B1">
      <w:pPr>
        <w:pStyle w:val="PL"/>
        <w:rPr>
          <w:lang w:val="en-US"/>
        </w:rPr>
      </w:pPr>
      <w:r>
        <w:t xml:space="preserve">          $ref: 'TS29571_CommonData.yaml#/components/responses/503'</w:t>
      </w:r>
    </w:p>
    <w:p w14:paraId="55862680" w14:textId="77777777" w:rsidR="000260B1" w:rsidRDefault="000260B1" w:rsidP="000260B1">
      <w:pPr>
        <w:pStyle w:val="PL"/>
        <w:rPr>
          <w:lang w:eastAsia="zh-CN"/>
        </w:rPr>
      </w:pPr>
      <w:r>
        <w:t xml:space="preserve">        default:</w:t>
      </w:r>
    </w:p>
    <w:p w14:paraId="167FD5F8" w14:textId="77777777" w:rsidR="000260B1" w:rsidRDefault="000260B1" w:rsidP="000260B1">
      <w:pPr>
        <w:pStyle w:val="PL"/>
        <w:rPr>
          <w:lang w:eastAsia="zh-CN"/>
        </w:rPr>
      </w:pPr>
      <w:r>
        <w:t xml:space="preserve">          $ref: 'TS29571_CommonData.yaml#/components/responses/default'</w:t>
      </w:r>
    </w:p>
    <w:p w14:paraId="414039ED" w14:textId="77777777" w:rsidR="000260B1" w:rsidRDefault="000260B1" w:rsidP="000260B1">
      <w:pPr>
        <w:pStyle w:val="PL"/>
      </w:pPr>
    </w:p>
    <w:p w14:paraId="57FB00BA" w14:textId="77777777" w:rsidR="000260B1" w:rsidRDefault="000260B1" w:rsidP="000260B1">
      <w:pPr>
        <w:pStyle w:val="PL"/>
        <w:rPr>
          <w:lang w:eastAsia="zh-CN"/>
        </w:rPr>
      </w:pPr>
      <w:r>
        <w:t xml:space="preserve">  /subscription-data/group-data/</w:t>
      </w:r>
      <w:r w:rsidRPr="00831018">
        <w:t>mbs-group-membership</w:t>
      </w:r>
      <w:r>
        <w:t>/internal</w:t>
      </w:r>
      <w:r>
        <w:rPr>
          <w:lang w:eastAsia="zh-CN"/>
        </w:rPr>
        <w:t>:</w:t>
      </w:r>
    </w:p>
    <w:p w14:paraId="5357D249" w14:textId="77777777" w:rsidR="000260B1" w:rsidRDefault="000260B1" w:rsidP="000260B1">
      <w:pPr>
        <w:pStyle w:val="PL"/>
      </w:pPr>
      <w:r>
        <w:t xml:space="preserve">    get:</w:t>
      </w:r>
    </w:p>
    <w:p w14:paraId="6B2B17E1" w14:textId="77777777" w:rsidR="000260B1" w:rsidRDefault="000260B1" w:rsidP="000260B1">
      <w:pPr>
        <w:pStyle w:val="PL"/>
      </w:pPr>
      <w:r>
        <w:t xml:space="preserve">      summary: Retrieves the data of 5G MBS Group</w:t>
      </w:r>
    </w:p>
    <w:p w14:paraId="6F3FF903" w14:textId="77777777" w:rsidR="000260B1" w:rsidRDefault="000260B1" w:rsidP="000260B1">
      <w:pPr>
        <w:pStyle w:val="PL"/>
      </w:pPr>
      <w:r>
        <w:t xml:space="preserve">      operationId: Query5GMbsGroupInternal</w:t>
      </w:r>
    </w:p>
    <w:p w14:paraId="0440E60C" w14:textId="77777777" w:rsidR="000260B1" w:rsidRDefault="000260B1" w:rsidP="000260B1">
      <w:pPr>
        <w:pStyle w:val="PL"/>
      </w:pPr>
      <w:r>
        <w:t xml:space="preserve">      tags:</w:t>
      </w:r>
    </w:p>
    <w:p w14:paraId="48C61ADF" w14:textId="77777777" w:rsidR="000260B1" w:rsidRDefault="000260B1" w:rsidP="000260B1">
      <w:pPr>
        <w:pStyle w:val="PL"/>
      </w:pPr>
      <w:r>
        <w:t xml:space="preserve">        - 5G-MBS-Groups-Internal (Document)</w:t>
      </w:r>
    </w:p>
    <w:p w14:paraId="7301C5E9" w14:textId="77777777" w:rsidR="000260B1" w:rsidRDefault="000260B1" w:rsidP="000260B1">
      <w:pPr>
        <w:pStyle w:val="PL"/>
      </w:pPr>
      <w:r>
        <w:t xml:space="preserve">      parameters:</w:t>
      </w:r>
    </w:p>
    <w:p w14:paraId="261260E0" w14:textId="77777777" w:rsidR="000260B1" w:rsidRDefault="000260B1" w:rsidP="000260B1">
      <w:pPr>
        <w:pStyle w:val="PL"/>
        <w:rPr>
          <w:lang w:eastAsia="zh-CN"/>
        </w:rPr>
      </w:pPr>
      <w:r>
        <w:rPr>
          <w:lang w:eastAsia="zh-CN"/>
        </w:rPr>
        <w:t xml:space="preserve">        - name: internal-group-ids</w:t>
      </w:r>
    </w:p>
    <w:p w14:paraId="2A1B3423" w14:textId="77777777" w:rsidR="000260B1" w:rsidRDefault="000260B1" w:rsidP="000260B1">
      <w:pPr>
        <w:pStyle w:val="PL"/>
      </w:pPr>
      <w:r>
        <w:t xml:space="preserve">          in: query</w:t>
      </w:r>
    </w:p>
    <w:p w14:paraId="70ABF67B" w14:textId="77777777" w:rsidR="000260B1" w:rsidRDefault="000260B1" w:rsidP="000260B1">
      <w:pPr>
        <w:pStyle w:val="PL"/>
      </w:pPr>
      <w:r>
        <w:t xml:space="preserve">          description: List of Internal Group IDs</w:t>
      </w:r>
    </w:p>
    <w:p w14:paraId="101BCFBD" w14:textId="77777777" w:rsidR="000260B1" w:rsidRDefault="000260B1" w:rsidP="000260B1">
      <w:pPr>
        <w:pStyle w:val="PL"/>
      </w:pPr>
      <w:r>
        <w:t xml:space="preserve">          required: true</w:t>
      </w:r>
    </w:p>
    <w:p w14:paraId="15FD2D4D" w14:textId="77777777" w:rsidR="000260B1" w:rsidRDefault="000260B1" w:rsidP="000260B1">
      <w:pPr>
        <w:pStyle w:val="PL"/>
      </w:pPr>
      <w:r>
        <w:t xml:space="preserve">          schema:</w:t>
      </w:r>
    </w:p>
    <w:p w14:paraId="2CBF99D2" w14:textId="77777777" w:rsidR="000260B1" w:rsidRDefault="000260B1" w:rsidP="000260B1">
      <w:pPr>
        <w:pStyle w:val="PL"/>
      </w:pPr>
      <w:r>
        <w:t xml:space="preserve">            type: array</w:t>
      </w:r>
    </w:p>
    <w:p w14:paraId="4D7CE5A1" w14:textId="77777777" w:rsidR="000260B1" w:rsidRDefault="000260B1" w:rsidP="000260B1">
      <w:pPr>
        <w:pStyle w:val="PL"/>
      </w:pPr>
      <w:r>
        <w:t xml:space="preserve">            items:</w:t>
      </w:r>
    </w:p>
    <w:p w14:paraId="4B82313F" w14:textId="77777777" w:rsidR="000260B1" w:rsidRDefault="000260B1" w:rsidP="000260B1">
      <w:pPr>
        <w:pStyle w:val="PL"/>
      </w:pPr>
      <w:r>
        <w:t xml:space="preserve">              $ref: 'TS29571_CommonData.yaml#/components/schemas/GroupId'</w:t>
      </w:r>
    </w:p>
    <w:p w14:paraId="5CA81CF8" w14:textId="77777777" w:rsidR="000260B1" w:rsidRDefault="000260B1" w:rsidP="000260B1">
      <w:pPr>
        <w:pStyle w:val="PL"/>
        <w:rPr>
          <w:lang w:eastAsia="zh-CN"/>
        </w:rPr>
      </w:pPr>
      <w:r>
        <w:rPr>
          <w:lang w:eastAsia="zh-CN"/>
        </w:rPr>
        <w:t xml:space="preserve">          style: form</w:t>
      </w:r>
    </w:p>
    <w:p w14:paraId="386C4331" w14:textId="77777777" w:rsidR="000260B1" w:rsidRDefault="000260B1" w:rsidP="000260B1">
      <w:pPr>
        <w:pStyle w:val="PL"/>
        <w:rPr>
          <w:lang w:eastAsia="zh-CN"/>
        </w:rPr>
      </w:pPr>
      <w:r>
        <w:rPr>
          <w:lang w:eastAsia="zh-CN"/>
        </w:rPr>
        <w:t xml:space="preserve">          explode: false</w:t>
      </w:r>
    </w:p>
    <w:p w14:paraId="2C5A7443" w14:textId="77777777" w:rsidR="000260B1" w:rsidRDefault="000260B1" w:rsidP="000260B1">
      <w:pPr>
        <w:pStyle w:val="PL"/>
      </w:pPr>
      <w:r>
        <w:t xml:space="preserve">      responses:</w:t>
      </w:r>
    </w:p>
    <w:p w14:paraId="252AF06E" w14:textId="77777777" w:rsidR="000260B1" w:rsidRDefault="000260B1" w:rsidP="000260B1">
      <w:pPr>
        <w:pStyle w:val="PL"/>
      </w:pPr>
      <w:r>
        <w:t xml:space="preserve">        '200':</w:t>
      </w:r>
    </w:p>
    <w:p w14:paraId="7B566760" w14:textId="77777777" w:rsidR="000260B1" w:rsidRDefault="000260B1" w:rsidP="000260B1">
      <w:pPr>
        <w:pStyle w:val="PL"/>
      </w:pPr>
      <w:r>
        <w:t xml:space="preserve">          description: Expected response to a valid request</w:t>
      </w:r>
    </w:p>
    <w:p w14:paraId="3CC8CFA7" w14:textId="77777777" w:rsidR="000260B1" w:rsidRDefault="000260B1" w:rsidP="000260B1">
      <w:pPr>
        <w:pStyle w:val="PL"/>
      </w:pPr>
      <w:r>
        <w:t xml:space="preserve">          content:</w:t>
      </w:r>
    </w:p>
    <w:p w14:paraId="7ED30438" w14:textId="77777777" w:rsidR="000260B1" w:rsidRDefault="000260B1" w:rsidP="000260B1">
      <w:pPr>
        <w:pStyle w:val="PL"/>
      </w:pPr>
      <w:r>
        <w:t xml:space="preserve">            application/json:</w:t>
      </w:r>
    </w:p>
    <w:p w14:paraId="0055CE49" w14:textId="77777777" w:rsidR="000260B1" w:rsidRDefault="000260B1" w:rsidP="000260B1">
      <w:pPr>
        <w:pStyle w:val="PL"/>
      </w:pPr>
      <w:r>
        <w:t xml:space="preserve">              schema:</w:t>
      </w:r>
    </w:p>
    <w:p w14:paraId="76D77665" w14:textId="77777777" w:rsidR="000260B1" w:rsidRDefault="000260B1" w:rsidP="000260B1">
      <w:pPr>
        <w:pStyle w:val="PL"/>
      </w:pPr>
      <w:r>
        <w:t xml:space="preserve">               type: object</w:t>
      </w:r>
    </w:p>
    <w:p w14:paraId="42E60385" w14:textId="77777777" w:rsidR="000260B1" w:rsidRDefault="000260B1" w:rsidP="000260B1">
      <w:pPr>
        <w:pStyle w:val="PL"/>
      </w:pPr>
      <w:r>
        <w:t xml:space="preserve">               description: A map (list of key-value pairs) where ExtGroupId serves as key</w:t>
      </w:r>
    </w:p>
    <w:p w14:paraId="0D21CCBA" w14:textId="77777777" w:rsidR="000260B1" w:rsidRDefault="000260B1" w:rsidP="000260B1">
      <w:pPr>
        <w:pStyle w:val="PL"/>
      </w:pPr>
      <w:r>
        <w:t xml:space="preserve">               additionalProperties:</w:t>
      </w:r>
    </w:p>
    <w:p w14:paraId="64B7B304" w14:textId="77777777" w:rsidR="000260B1" w:rsidRDefault="000260B1" w:rsidP="000260B1">
      <w:pPr>
        <w:pStyle w:val="PL"/>
      </w:pPr>
      <w:r>
        <w:t xml:space="preserve">                 $ref: 'TS29503_Nudm_PP.yaml#/components/schemas/</w:t>
      </w:r>
      <w:r w:rsidRPr="00543FFB">
        <w:t>MulticastMbsGroupMemb</w:t>
      </w:r>
      <w:r>
        <w:t>'</w:t>
      </w:r>
    </w:p>
    <w:p w14:paraId="765B8A2D" w14:textId="77777777" w:rsidR="000260B1" w:rsidRDefault="000260B1" w:rsidP="000260B1">
      <w:pPr>
        <w:pStyle w:val="PL"/>
        <w:rPr>
          <w:lang w:val="en-US"/>
        </w:rPr>
      </w:pPr>
      <w:r>
        <w:rPr>
          <w:lang w:val="en-US"/>
        </w:rPr>
        <w:t xml:space="preserve">        '400':</w:t>
      </w:r>
    </w:p>
    <w:p w14:paraId="30D0C581" w14:textId="77777777" w:rsidR="000260B1" w:rsidRDefault="000260B1" w:rsidP="000260B1">
      <w:pPr>
        <w:pStyle w:val="PL"/>
      </w:pPr>
      <w:r>
        <w:rPr>
          <w:lang w:val="en-US"/>
        </w:rPr>
        <w:t xml:space="preserve">          </w:t>
      </w:r>
      <w:r>
        <w:t>$ref: 'TS29571_CommonData.yaml#/components/responses/400'</w:t>
      </w:r>
    </w:p>
    <w:p w14:paraId="5435A1BB" w14:textId="77777777" w:rsidR="000260B1" w:rsidRDefault="000260B1" w:rsidP="000260B1">
      <w:pPr>
        <w:pStyle w:val="PL"/>
        <w:rPr>
          <w:lang w:val="en-US"/>
        </w:rPr>
      </w:pPr>
      <w:r>
        <w:rPr>
          <w:lang w:val="en-US"/>
        </w:rPr>
        <w:t xml:space="preserve">        '401':</w:t>
      </w:r>
    </w:p>
    <w:p w14:paraId="288A61CB" w14:textId="77777777" w:rsidR="000260B1" w:rsidRDefault="000260B1" w:rsidP="000260B1">
      <w:pPr>
        <w:pStyle w:val="PL"/>
      </w:pPr>
      <w:r>
        <w:rPr>
          <w:lang w:val="en-US"/>
        </w:rPr>
        <w:t xml:space="preserve">          $ref: 'TS29571_CommonData.yaml#/components/responses/401'</w:t>
      </w:r>
    </w:p>
    <w:p w14:paraId="5FD680EF" w14:textId="77777777" w:rsidR="000260B1" w:rsidRDefault="000260B1" w:rsidP="000260B1">
      <w:pPr>
        <w:pStyle w:val="PL"/>
      </w:pPr>
      <w:r>
        <w:t xml:space="preserve">        '403':</w:t>
      </w:r>
    </w:p>
    <w:p w14:paraId="431D4902" w14:textId="77777777" w:rsidR="000260B1" w:rsidRDefault="000260B1" w:rsidP="000260B1">
      <w:pPr>
        <w:pStyle w:val="PL"/>
      </w:pPr>
      <w:r>
        <w:rPr>
          <w:lang w:val="en-US"/>
        </w:rPr>
        <w:t xml:space="preserve">          $ref: 'TS29571_CommonData.yaml#/components/responses/403'</w:t>
      </w:r>
    </w:p>
    <w:p w14:paraId="5586B90D" w14:textId="77777777" w:rsidR="000260B1" w:rsidRDefault="000260B1" w:rsidP="000260B1">
      <w:pPr>
        <w:pStyle w:val="PL"/>
      </w:pPr>
      <w:r>
        <w:t xml:space="preserve">        '404':</w:t>
      </w:r>
    </w:p>
    <w:p w14:paraId="2C761412" w14:textId="77777777" w:rsidR="000260B1" w:rsidRDefault="000260B1" w:rsidP="000260B1">
      <w:pPr>
        <w:pStyle w:val="PL"/>
        <w:rPr>
          <w:lang w:val="en-US"/>
        </w:rPr>
      </w:pPr>
      <w:r>
        <w:rPr>
          <w:lang w:val="en-US"/>
        </w:rPr>
        <w:t xml:space="preserve">          $ref: 'TS29571_CommonData.yaml#/components/responses/404'</w:t>
      </w:r>
    </w:p>
    <w:p w14:paraId="48ECC30A" w14:textId="77777777" w:rsidR="000260B1" w:rsidRDefault="000260B1" w:rsidP="000260B1">
      <w:pPr>
        <w:pStyle w:val="PL"/>
        <w:rPr>
          <w:lang w:val="en-US"/>
        </w:rPr>
      </w:pPr>
      <w:r>
        <w:rPr>
          <w:lang w:val="en-US"/>
        </w:rPr>
        <w:t xml:space="preserve">        '406':</w:t>
      </w:r>
    </w:p>
    <w:p w14:paraId="3E0341EE" w14:textId="77777777" w:rsidR="000260B1" w:rsidRDefault="000260B1" w:rsidP="000260B1">
      <w:pPr>
        <w:pStyle w:val="PL"/>
      </w:pPr>
      <w:r>
        <w:rPr>
          <w:lang w:val="en-US"/>
        </w:rPr>
        <w:t xml:space="preserve">          $ref: 'TS29571_CommonData.yaml#/components/responses/406'</w:t>
      </w:r>
    </w:p>
    <w:p w14:paraId="1E052580" w14:textId="77777777" w:rsidR="000260B1" w:rsidRDefault="000260B1" w:rsidP="000260B1">
      <w:pPr>
        <w:pStyle w:val="PL"/>
        <w:rPr>
          <w:lang w:val="en-US"/>
        </w:rPr>
      </w:pPr>
      <w:r>
        <w:rPr>
          <w:lang w:val="en-US"/>
        </w:rPr>
        <w:t xml:space="preserve">        '429':</w:t>
      </w:r>
    </w:p>
    <w:p w14:paraId="467C5167" w14:textId="77777777" w:rsidR="000260B1" w:rsidRDefault="000260B1" w:rsidP="000260B1">
      <w:pPr>
        <w:pStyle w:val="PL"/>
      </w:pPr>
      <w:r>
        <w:rPr>
          <w:lang w:val="en-US"/>
        </w:rPr>
        <w:lastRenderedPageBreak/>
        <w:t xml:space="preserve">          $ref: 'TS29571_CommonData.yaml#/components/responses/429'</w:t>
      </w:r>
    </w:p>
    <w:p w14:paraId="2A4BB536" w14:textId="77777777" w:rsidR="000260B1" w:rsidRDefault="000260B1" w:rsidP="000260B1">
      <w:pPr>
        <w:pStyle w:val="PL"/>
        <w:rPr>
          <w:lang w:val="en-US"/>
        </w:rPr>
      </w:pPr>
      <w:r>
        <w:rPr>
          <w:lang w:val="en-US"/>
        </w:rPr>
        <w:t xml:space="preserve">        '500':</w:t>
      </w:r>
    </w:p>
    <w:p w14:paraId="35739576" w14:textId="77777777" w:rsidR="000260B1" w:rsidRDefault="000260B1" w:rsidP="000260B1">
      <w:pPr>
        <w:pStyle w:val="PL"/>
      </w:pPr>
      <w:r>
        <w:rPr>
          <w:lang w:val="en-US"/>
        </w:rPr>
        <w:t xml:space="preserve">          </w:t>
      </w:r>
      <w:r>
        <w:t>$ref: 'TS29571_CommonData.yaml#/components/responses/500'</w:t>
      </w:r>
    </w:p>
    <w:p w14:paraId="2E39963A" w14:textId="77777777" w:rsidR="000260B1" w:rsidRDefault="000260B1" w:rsidP="000260B1">
      <w:pPr>
        <w:pStyle w:val="PL"/>
        <w:rPr>
          <w:lang w:val="en-US"/>
        </w:rPr>
      </w:pPr>
      <w:r>
        <w:rPr>
          <w:lang w:val="en-US"/>
        </w:rPr>
        <w:t xml:space="preserve">        '502':</w:t>
      </w:r>
    </w:p>
    <w:p w14:paraId="7244F80C" w14:textId="77777777" w:rsidR="000260B1" w:rsidRDefault="000260B1" w:rsidP="000260B1">
      <w:pPr>
        <w:pStyle w:val="PL"/>
      </w:pPr>
      <w:r>
        <w:rPr>
          <w:lang w:val="en-US"/>
        </w:rPr>
        <w:t xml:space="preserve">          $ref: 'TS29571_CommonData.yaml#/components/responses/502'</w:t>
      </w:r>
    </w:p>
    <w:p w14:paraId="5AECE16A" w14:textId="77777777" w:rsidR="000260B1" w:rsidRDefault="000260B1" w:rsidP="000260B1">
      <w:pPr>
        <w:pStyle w:val="PL"/>
        <w:rPr>
          <w:lang w:val="en-US"/>
        </w:rPr>
      </w:pPr>
      <w:r>
        <w:rPr>
          <w:lang w:val="en-US"/>
        </w:rPr>
        <w:t xml:space="preserve">        '503':</w:t>
      </w:r>
    </w:p>
    <w:p w14:paraId="4C907F7E" w14:textId="77777777" w:rsidR="000260B1" w:rsidRDefault="000260B1" w:rsidP="000260B1">
      <w:pPr>
        <w:pStyle w:val="PL"/>
        <w:rPr>
          <w:lang w:val="en-US"/>
        </w:rPr>
      </w:pPr>
      <w:r>
        <w:t xml:space="preserve">          $ref: 'TS29571_CommonData.yaml#/components/responses/503'</w:t>
      </w:r>
    </w:p>
    <w:p w14:paraId="5E77D266" w14:textId="77777777" w:rsidR="000260B1" w:rsidRDefault="000260B1" w:rsidP="000260B1">
      <w:pPr>
        <w:pStyle w:val="PL"/>
        <w:rPr>
          <w:lang w:eastAsia="zh-CN"/>
        </w:rPr>
      </w:pPr>
      <w:r>
        <w:t xml:space="preserve">        default:</w:t>
      </w:r>
    </w:p>
    <w:p w14:paraId="35CF73CA" w14:textId="77777777" w:rsidR="000260B1" w:rsidRDefault="000260B1" w:rsidP="000260B1">
      <w:pPr>
        <w:pStyle w:val="PL"/>
      </w:pPr>
      <w:r>
        <w:t xml:space="preserve">          $ref: 'TS29571_CommonData.yaml#/components/responses/default'</w:t>
      </w:r>
    </w:p>
    <w:p w14:paraId="7299D2F6" w14:textId="77777777" w:rsidR="000260B1" w:rsidRDefault="000260B1" w:rsidP="000260B1">
      <w:pPr>
        <w:pStyle w:val="PL"/>
        <w:rPr>
          <w:lang w:eastAsia="zh-CN"/>
        </w:rPr>
      </w:pPr>
    </w:p>
    <w:p w14:paraId="123F2B9E" w14:textId="77777777" w:rsidR="000260B1" w:rsidRDefault="000260B1" w:rsidP="000260B1">
      <w:pPr>
        <w:pStyle w:val="PL"/>
      </w:pPr>
      <w:r>
        <w:t xml:space="preserve">  /subscription-data/group-data/</w:t>
      </w:r>
      <w:r w:rsidRPr="00831018">
        <w:t>mbs-group-membership</w:t>
      </w:r>
      <w:r>
        <w:t>/pp-profile-data:</w:t>
      </w:r>
    </w:p>
    <w:p w14:paraId="1C7916CE" w14:textId="77777777" w:rsidR="000260B1" w:rsidRDefault="000260B1" w:rsidP="000260B1">
      <w:pPr>
        <w:pStyle w:val="PL"/>
      </w:pPr>
      <w:r>
        <w:t xml:space="preserve">    get:</w:t>
      </w:r>
    </w:p>
    <w:p w14:paraId="6C6C9E79" w14:textId="77777777" w:rsidR="000260B1" w:rsidRDefault="000260B1" w:rsidP="000260B1">
      <w:pPr>
        <w:pStyle w:val="PL"/>
      </w:pPr>
      <w:r>
        <w:t xml:space="preserve">      summary: Retrieves the parameter provision profile data for 5G MBS Group</w:t>
      </w:r>
    </w:p>
    <w:p w14:paraId="1E08664B" w14:textId="77777777" w:rsidR="000260B1" w:rsidRDefault="000260B1" w:rsidP="000260B1">
      <w:pPr>
        <w:pStyle w:val="PL"/>
      </w:pPr>
      <w:r>
        <w:t xml:space="preserve">      operationId: Query5GMbsGroupPPData</w:t>
      </w:r>
    </w:p>
    <w:p w14:paraId="43491919" w14:textId="77777777" w:rsidR="000260B1" w:rsidRDefault="000260B1" w:rsidP="000260B1">
      <w:pPr>
        <w:pStyle w:val="PL"/>
      </w:pPr>
      <w:r>
        <w:t xml:space="preserve">      tags:</w:t>
      </w:r>
    </w:p>
    <w:p w14:paraId="6654A35B" w14:textId="77777777" w:rsidR="000260B1" w:rsidRDefault="000260B1" w:rsidP="000260B1">
      <w:pPr>
        <w:pStyle w:val="PL"/>
        <w:rPr>
          <w:lang w:eastAsia="zh-CN"/>
        </w:rPr>
      </w:pPr>
      <w:r>
        <w:t xml:space="preserve">        - Parameter Provision profile Data for 5G MBS Group(Document)</w:t>
      </w:r>
    </w:p>
    <w:p w14:paraId="580BBAA4" w14:textId="77777777" w:rsidR="000260B1" w:rsidRDefault="000260B1" w:rsidP="000260B1">
      <w:pPr>
        <w:pStyle w:val="PL"/>
      </w:pPr>
      <w:r>
        <w:t xml:space="preserve">      security:</w:t>
      </w:r>
    </w:p>
    <w:p w14:paraId="55040496" w14:textId="77777777" w:rsidR="000260B1" w:rsidRDefault="000260B1" w:rsidP="000260B1">
      <w:pPr>
        <w:pStyle w:val="PL"/>
      </w:pPr>
      <w:r>
        <w:t xml:space="preserve">        - {}</w:t>
      </w:r>
    </w:p>
    <w:p w14:paraId="1630D49F" w14:textId="77777777" w:rsidR="000260B1" w:rsidRDefault="000260B1" w:rsidP="000260B1">
      <w:pPr>
        <w:pStyle w:val="PL"/>
      </w:pPr>
      <w:r>
        <w:t xml:space="preserve">        - oAuth2ClientCredentials:</w:t>
      </w:r>
    </w:p>
    <w:p w14:paraId="6A59A157" w14:textId="77777777" w:rsidR="000260B1" w:rsidRDefault="000260B1" w:rsidP="000260B1">
      <w:pPr>
        <w:pStyle w:val="PL"/>
      </w:pPr>
      <w:r>
        <w:t xml:space="preserve">          - nudr-dr</w:t>
      </w:r>
    </w:p>
    <w:p w14:paraId="0B8F6EAF" w14:textId="77777777" w:rsidR="000260B1" w:rsidRDefault="000260B1" w:rsidP="000260B1">
      <w:pPr>
        <w:pStyle w:val="PL"/>
      </w:pPr>
      <w:r>
        <w:t xml:space="preserve">        - oAuth2ClientCredentials:</w:t>
      </w:r>
    </w:p>
    <w:p w14:paraId="1895EE84" w14:textId="77777777" w:rsidR="000260B1" w:rsidRDefault="000260B1" w:rsidP="000260B1">
      <w:pPr>
        <w:pStyle w:val="PL"/>
      </w:pPr>
      <w:r>
        <w:t xml:space="preserve">          - nudr-dr</w:t>
      </w:r>
    </w:p>
    <w:p w14:paraId="4AEC079B" w14:textId="77777777" w:rsidR="000260B1" w:rsidRDefault="000260B1" w:rsidP="000260B1">
      <w:pPr>
        <w:pStyle w:val="PL"/>
        <w:rPr>
          <w:lang w:eastAsia="zh-CN"/>
        </w:rPr>
      </w:pPr>
      <w:r>
        <w:t xml:space="preserve">          - nudr-dr:subscription-data</w:t>
      </w:r>
    </w:p>
    <w:p w14:paraId="5BECB45A" w14:textId="77777777" w:rsidR="000260B1" w:rsidRDefault="000260B1" w:rsidP="000260B1">
      <w:pPr>
        <w:pStyle w:val="PL"/>
      </w:pPr>
      <w:r>
        <w:t xml:space="preserve">      parameters:</w:t>
      </w:r>
    </w:p>
    <w:p w14:paraId="22CFC1E1" w14:textId="77777777" w:rsidR="000260B1" w:rsidRDefault="000260B1" w:rsidP="000260B1">
      <w:pPr>
        <w:pStyle w:val="PL"/>
      </w:pPr>
      <w:r>
        <w:t xml:space="preserve">        - name: </w:t>
      </w:r>
      <w:r>
        <w:rPr>
          <w:lang w:eastAsia="zh-CN"/>
        </w:rPr>
        <w:t>ext-group-ids</w:t>
      </w:r>
    </w:p>
    <w:p w14:paraId="174D9EC5" w14:textId="77777777" w:rsidR="000260B1" w:rsidRDefault="000260B1" w:rsidP="000260B1">
      <w:pPr>
        <w:pStyle w:val="PL"/>
      </w:pPr>
      <w:r>
        <w:t xml:space="preserve">          in: query</w:t>
      </w:r>
    </w:p>
    <w:p w14:paraId="17D0B0BA" w14:textId="77777777" w:rsidR="000260B1" w:rsidRDefault="000260B1" w:rsidP="000260B1">
      <w:pPr>
        <w:pStyle w:val="PL"/>
        <w:rPr>
          <w:lang w:eastAsia="zh-CN"/>
        </w:rPr>
      </w:pPr>
      <w:r>
        <w:t xml:space="preserve">          description: List of external MBS group identifiers</w:t>
      </w:r>
    </w:p>
    <w:p w14:paraId="3C189C26" w14:textId="77777777" w:rsidR="000260B1" w:rsidRDefault="000260B1" w:rsidP="000260B1">
      <w:pPr>
        <w:pStyle w:val="PL"/>
      </w:pPr>
      <w:r>
        <w:t xml:space="preserve">          schema:</w:t>
      </w:r>
    </w:p>
    <w:p w14:paraId="172B29B6" w14:textId="77777777" w:rsidR="000260B1" w:rsidRDefault="000260B1" w:rsidP="000260B1">
      <w:pPr>
        <w:pStyle w:val="PL"/>
      </w:pPr>
      <w:r>
        <w:t xml:space="preserve">            type: array</w:t>
      </w:r>
    </w:p>
    <w:p w14:paraId="6DEBDEAA" w14:textId="77777777" w:rsidR="000260B1" w:rsidRDefault="000260B1" w:rsidP="000260B1">
      <w:pPr>
        <w:pStyle w:val="PL"/>
      </w:pPr>
      <w:r>
        <w:t xml:space="preserve">            items:</w:t>
      </w:r>
    </w:p>
    <w:p w14:paraId="0CCA1EC4" w14:textId="77777777" w:rsidR="000260B1" w:rsidRDefault="000260B1" w:rsidP="000260B1">
      <w:pPr>
        <w:pStyle w:val="PL"/>
      </w:pPr>
      <w:r>
        <w:t xml:space="preserve">              $ref: 'TS29503_Nudm_SDM.yaml#/components/schemas/ExtGroupId'</w:t>
      </w:r>
    </w:p>
    <w:p w14:paraId="410AF42F" w14:textId="77777777" w:rsidR="000260B1" w:rsidRDefault="000260B1" w:rsidP="000260B1">
      <w:pPr>
        <w:pStyle w:val="PL"/>
        <w:rPr>
          <w:lang w:eastAsia="zh-CN"/>
        </w:rPr>
      </w:pPr>
      <w:r>
        <w:t xml:space="preserve">            </w:t>
      </w:r>
      <w:r>
        <w:rPr>
          <w:lang w:eastAsia="zh-CN"/>
        </w:rPr>
        <w:t>minItems: 1</w:t>
      </w:r>
    </w:p>
    <w:p w14:paraId="5C4684A4" w14:textId="77777777" w:rsidR="000260B1" w:rsidRDefault="000260B1" w:rsidP="000260B1">
      <w:pPr>
        <w:pStyle w:val="PL"/>
      </w:pPr>
      <w:r>
        <w:t xml:space="preserve">          style: form</w:t>
      </w:r>
    </w:p>
    <w:p w14:paraId="185B720E" w14:textId="77777777" w:rsidR="000260B1" w:rsidRDefault="000260B1" w:rsidP="000260B1">
      <w:pPr>
        <w:pStyle w:val="PL"/>
      </w:pPr>
      <w:r>
        <w:t xml:space="preserve">          explode: false</w:t>
      </w:r>
    </w:p>
    <w:p w14:paraId="07333AD6" w14:textId="77777777" w:rsidR="000260B1" w:rsidRDefault="000260B1" w:rsidP="000260B1">
      <w:pPr>
        <w:pStyle w:val="PL"/>
      </w:pPr>
      <w:r>
        <w:t xml:space="preserve">        - name: supported-features</w:t>
      </w:r>
    </w:p>
    <w:p w14:paraId="5364DC9D" w14:textId="77777777" w:rsidR="000260B1" w:rsidRDefault="000260B1" w:rsidP="000260B1">
      <w:pPr>
        <w:pStyle w:val="PL"/>
      </w:pPr>
      <w:r>
        <w:t xml:space="preserve">          in: query</w:t>
      </w:r>
    </w:p>
    <w:p w14:paraId="5F7047B4" w14:textId="77777777" w:rsidR="000260B1" w:rsidRDefault="000260B1" w:rsidP="000260B1">
      <w:pPr>
        <w:pStyle w:val="PL"/>
      </w:pPr>
      <w:r>
        <w:t xml:space="preserve">          description: Supported Features</w:t>
      </w:r>
    </w:p>
    <w:p w14:paraId="717BA7F8" w14:textId="77777777" w:rsidR="000260B1" w:rsidRDefault="000260B1" w:rsidP="000260B1">
      <w:pPr>
        <w:pStyle w:val="PL"/>
      </w:pPr>
      <w:r>
        <w:t xml:space="preserve">          schema:</w:t>
      </w:r>
    </w:p>
    <w:p w14:paraId="2FE7BE4B" w14:textId="77777777" w:rsidR="000260B1" w:rsidRDefault="000260B1" w:rsidP="000260B1">
      <w:pPr>
        <w:pStyle w:val="PL"/>
      </w:pPr>
      <w:r>
        <w:t xml:space="preserve">             $ref: 'TS29571_CommonData.yaml#/components/schemas/SupportedFeatures'</w:t>
      </w:r>
    </w:p>
    <w:p w14:paraId="687C1DFB" w14:textId="77777777" w:rsidR="000260B1" w:rsidRDefault="000260B1" w:rsidP="000260B1">
      <w:pPr>
        <w:pStyle w:val="PL"/>
      </w:pPr>
      <w:r>
        <w:t xml:space="preserve">      responses:</w:t>
      </w:r>
    </w:p>
    <w:p w14:paraId="7C97251C" w14:textId="77777777" w:rsidR="000260B1" w:rsidRDefault="000260B1" w:rsidP="000260B1">
      <w:pPr>
        <w:pStyle w:val="PL"/>
      </w:pPr>
      <w:r>
        <w:t xml:space="preserve">        '200':</w:t>
      </w:r>
    </w:p>
    <w:p w14:paraId="4D7797D6" w14:textId="77777777" w:rsidR="000260B1" w:rsidRDefault="000260B1" w:rsidP="000260B1">
      <w:pPr>
        <w:pStyle w:val="PL"/>
      </w:pPr>
      <w:r>
        <w:t xml:space="preserve">          description: Expected response to a valid request</w:t>
      </w:r>
    </w:p>
    <w:p w14:paraId="0008BF8B" w14:textId="77777777" w:rsidR="000260B1" w:rsidRDefault="000260B1" w:rsidP="000260B1">
      <w:pPr>
        <w:pStyle w:val="PL"/>
      </w:pPr>
      <w:r>
        <w:t xml:space="preserve">          content:</w:t>
      </w:r>
    </w:p>
    <w:p w14:paraId="6AA8DFF5" w14:textId="77777777" w:rsidR="000260B1" w:rsidRDefault="000260B1" w:rsidP="000260B1">
      <w:pPr>
        <w:pStyle w:val="PL"/>
      </w:pPr>
      <w:r>
        <w:t xml:space="preserve">            application/json:</w:t>
      </w:r>
    </w:p>
    <w:p w14:paraId="6BA49724" w14:textId="77777777" w:rsidR="000260B1" w:rsidRDefault="000260B1" w:rsidP="000260B1">
      <w:pPr>
        <w:pStyle w:val="PL"/>
      </w:pPr>
      <w:r>
        <w:t xml:space="preserve">              schema:</w:t>
      </w:r>
    </w:p>
    <w:p w14:paraId="24471F17" w14:textId="77777777" w:rsidR="000260B1" w:rsidRDefault="000260B1" w:rsidP="000260B1">
      <w:pPr>
        <w:pStyle w:val="PL"/>
      </w:pPr>
      <w:r>
        <w:t xml:space="preserve">                $ref: '#/components/schemas/Pp5gMbsGroupProfileData'</w:t>
      </w:r>
    </w:p>
    <w:p w14:paraId="5780751E" w14:textId="77777777" w:rsidR="000260B1" w:rsidRDefault="000260B1" w:rsidP="000260B1">
      <w:pPr>
        <w:pStyle w:val="PL"/>
        <w:rPr>
          <w:lang w:val="en-US"/>
        </w:rPr>
      </w:pPr>
      <w:r>
        <w:rPr>
          <w:lang w:val="en-US"/>
        </w:rPr>
        <w:t xml:space="preserve">        '400':</w:t>
      </w:r>
    </w:p>
    <w:p w14:paraId="7619EFD7" w14:textId="77777777" w:rsidR="000260B1" w:rsidRDefault="000260B1" w:rsidP="000260B1">
      <w:pPr>
        <w:pStyle w:val="PL"/>
      </w:pPr>
      <w:r>
        <w:rPr>
          <w:lang w:val="en-US"/>
        </w:rPr>
        <w:t xml:space="preserve">          </w:t>
      </w:r>
      <w:r>
        <w:t>$ref: 'TS29571_CommonData.yaml#/components/responses/400'</w:t>
      </w:r>
    </w:p>
    <w:p w14:paraId="5C12F32E" w14:textId="77777777" w:rsidR="000260B1" w:rsidRDefault="000260B1" w:rsidP="000260B1">
      <w:pPr>
        <w:pStyle w:val="PL"/>
        <w:rPr>
          <w:lang w:val="en-US"/>
        </w:rPr>
      </w:pPr>
      <w:r>
        <w:rPr>
          <w:lang w:val="en-US"/>
        </w:rPr>
        <w:t xml:space="preserve">        '401':</w:t>
      </w:r>
    </w:p>
    <w:p w14:paraId="5E081116" w14:textId="77777777" w:rsidR="000260B1" w:rsidRDefault="000260B1" w:rsidP="000260B1">
      <w:pPr>
        <w:pStyle w:val="PL"/>
      </w:pPr>
      <w:r>
        <w:rPr>
          <w:lang w:val="en-US"/>
        </w:rPr>
        <w:t xml:space="preserve">          $ref: 'TS29571_CommonData.yaml#/components/responses/401'</w:t>
      </w:r>
    </w:p>
    <w:p w14:paraId="76846FFA" w14:textId="77777777" w:rsidR="000260B1" w:rsidRDefault="000260B1" w:rsidP="000260B1">
      <w:pPr>
        <w:pStyle w:val="PL"/>
      </w:pPr>
      <w:r>
        <w:t xml:space="preserve">        '403':</w:t>
      </w:r>
    </w:p>
    <w:p w14:paraId="51C8B4BE" w14:textId="77777777" w:rsidR="000260B1" w:rsidRDefault="000260B1" w:rsidP="000260B1">
      <w:pPr>
        <w:pStyle w:val="PL"/>
      </w:pPr>
      <w:r>
        <w:rPr>
          <w:lang w:val="en-US"/>
        </w:rPr>
        <w:t xml:space="preserve">          $ref: 'TS29571_CommonData.yaml#/components/responses/403'</w:t>
      </w:r>
    </w:p>
    <w:p w14:paraId="1BCABEA8" w14:textId="77777777" w:rsidR="000260B1" w:rsidRDefault="000260B1" w:rsidP="000260B1">
      <w:pPr>
        <w:pStyle w:val="PL"/>
      </w:pPr>
      <w:r>
        <w:t xml:space="preserve">        '404':</w:t>
      </w:r>
    </w:p>
    <w:p w14:paraId="4C010082" w14:textId="77777777" w:rsidR="000260B1" w:rsidRDefault="000260B1" w:rsidP="000260B1">
      <w:pPr>
        <w:pStyle w:val="PL"/>
        <w:rPr>
          <w:lang w:val="en-US"/>
        </w:rPr>
      </w:pPr>
      <w:r>
        <w:rPr>
          <w:lang w:val="en-US"/>
        </w:rPr>
        <w:t xml:space="preserve">          $ref: 'TS29571_CommonData.yaml#/components/responses/404'</w:t>
      </w:r>
    </w:p>
    <w:p w14:paraId="5D7D4E05" w14:textId="77777777" w:rsidR="000260B1" w:rsidRDefault="000260B1" w:rsidP="000260B1">
      <w:pPr>
        <w:pStyle w:val="PL"/>
        <w:rPr>
          <w:lang w:val="en-US"/>
        </w:rPr>
      </w:pPr>
      <w:r>
        <w:rPr>
          <w:lang w:val="en-US"/>
        </w:rPr>
        <w:t xml:space="preserve">        '406':</w:t>
      </w:r>
    </w:p>
    <w:p w14:paraId="2B270B01" w14:textId="77777777" w:rsidR="000260B1" w:rsidRDefault="000260B1" w:rsidP="000260B1">
      <w:pPr>
        <w:pStyle w:val="PL"/>
      </w:pPr>
      <w:r>
        <w:rPr>
          <w:lang w:val="en-US"/>
        </w:rPr>
        <w:t xml:space="preserve">          $ref: 'TS29571_CommonData.yaml#/components/responses/406'</w:t>
      </w:r>
    </w:p>
    <w:p w14:paraId="13DE0281" w14:textId="77777777" w:rsidR="000260B1" w:rsidRDefault="000260B1" w:rsidP="000260B1">
      <w:pPr>
        <w:pStyle w:val="PL"/>
        <w:rPr>
          <w:lang w:val="en-US"/>
        </w:rPr>
      </w:pPr>
      <w:r>
        <w:rPr>
          <w:lang w:val="en-US"/>
        </w:rPr>
        <w:t xml:space="preserve">        '429':</w:t>
      </w:r>
    </w:p>
    <w:p w14:paraId="4712B9DF" w14:textId="77777777" w:rsidR="000260B1" w:rsidRDefault="000260B1" w:rsidP="000260B1">
      <w:pPr>
        <w:pStyle w:val="PL"/>
      </w:pPr>
      <w:r>
        <w:rPr>
          <w:lang w:val="en-US"/>
        </w:rPr>
        <w:t xml:space="preserve">          $ref: 'TS29571_CommonData.yaml#/components/responses/429'</w:t>
      </w:r>
    </w:p>
    <w:p w14:paraId="347183E4" w14:textId="77777777" w:rsidR="000260B1" w:rsidRDefault="000260B1" w:rsidP="000260B1">
      <w:pPr>
        <w:pStyle w:val="PL"/>
        <w:rPr>
          <w:lang w:val="en-US"/>
        </w:rPr>
      </w:pPr>
      <w:r>
        <w:rPr>
          <w:lang w:val="en-US"/>
        </w:rPr>
        <w:t xml:space="preserve">        '500':</w:t>
      </w:r>
    </w:p>
    <w:p w14:paraId="01DDA08B" w14:textId="77777777" w:rsidR="000260B1" w:rsidRDefault="000260B1" w:rsidP="000260B1">
      <w:pPr>
        <w:pStyle w:val="PL"/>
      </w:pPr>
      <w:r>
        <w:rPr>
          <w:lang w:val="en-US"/>
        </w:rPr>
        <w:t xml:space="preserve">          </w:t>
      </w:r>
      <w:r>
        <w:t>$ref: 'TS29571_CommonData.yaml#/components/responses/500'</w:t>
      </w:r>
    </w:p>
    <w:p w14:paraId="2E649863" w14:textId="77777777" w:rsidR="000260B1" w:rsidRDefault="000260B1" w:rsidP="000260B1">
      <w:pPr>
        <w:pStyle w:val="PL"/>
        <w:rPr>
          <w:lang w:val="en-US"/>
        </w:rPr>
      </w:pPr>
      <w:r>
        <w:rPr>
          <w:lang w:val="en-US"/>
        </w:rPr>
        <w:t xml:space="preserve">        '502':</w:t>
      </w:r>
    </w:p>
    <w:p w14:paraId="6436E807" w14:textId="77777777" w:rsidR="000260B1" w:rsidRDefault="000260B1" w:rsidP="000260B1">
      <w:pPr>
        <w:pStyle w:val="PL"/>
      </w:pPr>
      <w:r>
        <w:rPr>
          <w:lang w:val="en-US"/>
        </w:rPr>
        <w:t xml:space="preserve">          $ref: 'TS29571_CommonData.yaml#/components/responses/502'</w:t>
      </w:r>
    </w:p>
    <w:p w14:paraId="29705220" w14:textId="77777777" w:rsidR="000260B1" w:rsidRDefault="000260B1" w:rsidP="000260B1">
      <w:pPr>
        <w:pStyle w:val="PL"/>
        <w:rPr>
          <w:lang w:val="en-US"/>
        </w:rPr>
      </w:pPr>
      <w:r>
        <w:rPr>
          <w:lang w:val="en-US"/>
        </w:rPr>
        <w:t xml:space="preserve">        '503':</w:t>
      </w:r>
    </w:p>
    <w:p w14:paraId="550B5996" w14:textId="77777777" w:rsidR="000260B1" w:rsidRDefault="000260B1" w:rsidP="000260B1">
      <w:pPr>
        <w:pStyle w:val="PL"/>
        <w:rPr>
          <w:lang w:val="en-US"/>
        </w:rPr>
      </w:pPr>
      <w:r>
        <w:t xml:space="preserve">          $ref: 'TS29571_CommonData.yaml#/components/responses/503'</w:t>
      </w:r>
    </w:p>
    <w:p w14:paraId="2F789FAB" w14:textId="77777777" w:rsidR="000260B1" w:rsidRDefault="000260B1" w:rsidP="000260B1">
      <w:pPr>
        <w:pStyle w:val="PL"/>
        <w:rPr>
          <w:lang w:eastAsia="zh-CN"/>
        </w:rPr>
      </w:pPr>
      <w:r>
        <w:t xml:space="preserve">        default:</w:t>
      </w:r>
    </w:p>
    <w:p w14:paraId="4192243C" w14:textId="77777777" w:rsidR="000260B1" w:rsidRDefault="000260B1" w:rsidP="000260B1">
      <w:pPr>
        <w:pStyle w:val="PL"/>
        <w:rPr>
          <w:lang w:eastAsia="zh-CN"/>
        </w:rPr>
      </w:pPr>
      <w:r>
        <w:t xml:space="preserve">          $ref: 'TS29571_CommonData.yaml#/components/responses/default'</w:t>
      </w:r>
    </w:p>
    <w:p w14:paraId="1E84E5B8" w14:textId="77777777" w:rsidR="000260B1" w:rsidRPr="00FA4F63" w:rsidRDefault="000260B1" w:rsidP="000260B1">
      <w:pPr>
        <w:pStyle w:val="PL"/>
        <w:rPr>
          <w:lang w:eastAsia="zh-CN"/>
        </w:rPr>
      </w:pPr>
    </w:p>
    <w:p w14:paraId="6B6D881A" w14:textId="77777777" w:rsidR="000260B1" w:rsidRPr="00533C32" w:rsidRDefault="000260B1" w:rsidP="000260B1">
      <w:pPr>
        <w:pStyle w:val="PL"/>
      </w:pPr>
      <w:r w:rsidRPr="00533C32">
        <w:t>components:</w:t>
      </w:r>
    </w:p>
    <w:p w14:paraId="640B397D" w14:textId="77777777" w:rsidR="000260B1" w:rsidRPr="00533C32" w:rsidRDefault="000260B1" w:rsidP="000260B1">
      <w:pPr>
        <w:pStyle w:val="PL"/>
      </w:pPr>
      <w:r w:rsidRPr="00533C32">
        <w:t xml:space="preserve">  schemas:</w:t>
      </w:r>
    </w:p>
    <w:p w14:paraId="1DA96DEB" w14:textId="77777777" w:rsidR="000260B1" w:rsidRPr="00533C32" w:rsidRDefault="000260B1" w:rsidP="000260B1">
      <w:pPr>
        <w:pStyle w:val="PL"/>
        <w:rPr>
          <w:lang w:eastAsia="zh-CN"/>
        </w:rPr>
      </w:pPr>
      <w:r w:rsidRPr="00533C32">
        <w:t xml:space="preserve">    AuthenticationSubscription:</w:t>
      </w:r>
    </w:p>
    <w:p w14:paraId="07EA8D5E" w14:textId="77777777" w:rsidR="000260B1" w:rsidRPr="00533C32" w:rsidRDefault="000260B1" w:rsidP="000260B1">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4C3DFD14" w14:textId="77777777" w:rsidR="000260B1" w:rsidRPr="00533C32" w:rsidRDefault="000260B1" w:rsidP="000260B1">
      <w:pPr>
        <w:pStyle w:val="PL"/>
        <w:rPr>
          <w:lang w:eastAsia="zh-CN"/>
        </w:rPr>
      </w:pPr>
      <w:r w:rsidRPr="00533C32">
        <w:rPr>
          <w:lang w:eastAsia="zh-CN"/>
        </w:rPr>
        <w:t xml:space="preserve">      type: object</w:t>
      </w:r>
    </w:p>
    <w:p w14:paraId="0122CF5F" w14:textId="77777777" w:rsidR="000260B1" w:rsidRPr="00533C32" w:rsidRDefault="000260B1" w:rsidP="000260B1">
      <w:pPr>
        <w:pStyle w:val="PL"/>
      </w:pPr>
      <w:r w:rsidRPr="00533C32">
        <w:t xml:space="preserve">      required:</w:t>
      </w:r>
    </w:p>
    <w:p w14:paraId="2F7A2097" w14:textId="77777777" w:rsidR="000260B1" w:rsidRPr="00533C32" w:rsidRDefault="000260B1" w:rsidP="000260B1">
      <w:pPr>
        <w:pStyle w:val="PL"/>
        <w:rPr>
          <w:lang w:eastAsia="zh-CN"/>
        </w:rPr>
      </w:pPr>
      <w:r w:rsidRPr="00533C32">
        <w:t xml:space="preserve">        - authenticationMethod</w:t>
      </w:r>
    </w:p>
    <w:p w14:paraId="7B4119B8" w14:textId="77777777" w:rsidR="000260B1" w:rsidRPr="00533C32" w:rsidRDefault="000260B1" w:rsidP="000260B1">
      <w:pPr>
        <w:pStyle w:val="PL"/>
      </w:pPr>
      <w:r w:rsidRPr="00533C32">
        <w:t xml:space="preserve">      properties:</w:t>
      </w:r>
    </w:p>
    <w:p w14:paraId="0B849D86" w14:textId="77777777" w:rsidR="000260B1" w:rsidRPr="00533C32" w:rsidRDefault="000260B1" w:rsidP="000260B1">
      <w:pPr>
        <w:pStyle w:val="PL"/>
      </w:pPr>
      <w:r w:rsidRPr="00533C32">
        <w:t xml:space="preserve">        authenticationMethod:</w:t>
      </w:r>
    </w:p>
    <w:p w14:paraId="799BC850" w14:textId="77777777" w:rsidR="000260B1" w:rsidRPr="00533C32" w:rsidRDefault="000260B1" w:rsidP="000260B1">
      <w:pPr>
        <w:pStyle w:val="PL"/>
      </w:pPr>
      <w:r w:rsidRPr="00533C32">
        <w:t xml:space="preserve">          $ref: '#/components/schemas/AuthMethod'</w:t>
      </w:r>
    </w:p>
    <w:p w14:paraId="68608C76" w14:textId="77777777" w:rsidR="000260B1" w:rsidRPr="00533C32" w:rsidRDefault="000260B1" w:rsidP="000260B1">
      <w:pPr>
        <w:pStyle w:val="PL"/>
        <w:rPr>
          <w:lang w:eastAsia="zh-CN"/>
        </w:rPr>
      </w:pPr>
      <w:r w:rsidRPr="00533C32">
        <w:t xml:space="preserve">        </w:t>
      </w:r>
      <w:r w:rsidRPr="00533C32">
        <w:rPr>
          <w:lang w:eastAsia="zh-CN"/>
        </w:rPr>
        <w:t>encP</w:t>
      </w:r>
      <w:r w:rsidRPr="00533C32">
        <w:t>ermanentKey:</w:t>
      </w:r>
    </w:p>
    <w:p w14:paraId="5AF97E2E" w14:textId="77777777" w:rsidR="000260B1" w:rsidRPr="00533C32" w:rsidRDefault="000260B1" w:rsidP="000260B1">
      <w:pPr>
        <w:pStyle w:val="PL"/>
        <w:rPr>
          <w:lang w:eastAsia="zh-CN"/>
        </w:rPr>
      </w:pPr>
      <w:r w:rsidRPr="00533C32">
        <w:rPr>
          <w:lang w:val="sv-SE" w:eastAsia="zh-CN"/>
        </w:rPr>
        <w:lastRenderedPageBreak/>
        <w:t xml:space="preserve">          type: string</w:t>
      </w:r>
    </w:p>
    <w:p w14:paraId="306A9975" w14:textId="77777777" w:rsidR="000260B1" w:rsidRPr="00533C32" w:rsidRDefault="000260B1" w:rsidP="000260B1">
      <w:pPr>
        <w:pStyle w:val="PL"/>
      </w:pPr>
      <w:r w:rsidRPr="00533C32">
        <w:t xml:space="preserve">        protectionParameterId:</w:t>
      </w:r>
    </w:p>
    <w:p w14:paraId="048DE2D1" w14:textId="77777777" w:rsidR="000260B1" w:rsidRPr="00533C32" w:rsidRDefault="000260B1" w:rsidP="000260B1">
      <w:pPr>
        <w:pStyle w:val="PL"/>
        <w:rPr>
          <w:lang w:eastAsia="zh-CN"/>
        </w:rPr>
      </w:pPr>
      <w:r w:rsidRPr="00533C32">
        <w:t xml:space="preserve">          type: string</w:t>
      </w:r>
    </w:p>
    <w:p w14:paraId="52432013" w14:textId="77777777" w:rsidR="000260B1" w:rsidRPr="00533C32" w:rsidRDefault="000260B1" w:rsidP="000260B1">
      <w:pPr>
        <w:pStyle w:val="PL"/>
        <w:rPr>
          <w:lang w:eastAsia="zh-CN"/>
        </w:rPr>
      </w:pPr>
      <w:r w:rsidRPr="00533C32">
        <w:t xml:space="preserve">        sequenceNumber:</w:t>
      </w:r>
    </w:p>
    <w:p w14:paraId="743262EC" w14:textId="77777777" w:rsidR="000260B1" w:rsidRPr="00533C32" w:rsidRDefault="000260B1" w:rsidP="000260B1">
      <w:pPr>
        <w:pStyle w:val="PL"/>
        <w:rPr>
          <w:lang w:eastAsia="zh-CN"/>
        </w:rPr>
      </w:pPr>
      <w:r w:rsidRPr="00533C32">
        <w:rPr>
          <w:lang w:eastAsia="zh-CN"/>
        </w:rPr>
        <w:t xml:space="preserve">          </w:t>
      </w:r>
      <w:r w:rsidRPr="00533C32">
        <w:t>$ref: '#/components/schemas/SequenceNumber'</w:t>
      </w:r>
    </w:p>
    <w:p w14:paraId="4C09F8C3" w14:textId="77777777" w:rsidR="000260B1" w:rsidRPr="00533C32" w:rsidRDefault="000260B1" w:rsidP="000260B1">
      <w:pPr>
        <w:pStyle w:val="PL"/>
        <w:rPr>
          <w:lang w:val="sv-SE" w:eastAsia="zh-CN"/>
        </w:rPr>
      </w:pPr>
      <w:r w:rsidRPr="00533C32">
        <w:rPr>
          <w:lang w:val="sv-SE" w:eastAsia="zh-CN"/>
        </w:rPr>
        <w:t xml:space="preserve">        authenticationManagementField:</w:t>
      </w:r>
    </w:p>
    <w:p w14:paraId="35992296" w14:textId="77777777" w:rsidR="000260B1" w:rsidRPr="00533C32" w:rsidRDefault="000260B1" w:rsidP="000260B1">
      <w:pPr>
        <w:pStyle w:val="PL"/>
        <w:rPr>
          <w:lang w:val="sv-SE" w:eastAsia="zh-CN"/>
        </w:rPr>
      </w:pPr>
      <w:r w:rsidRPr="00533C32">
        <w:rPr>
          <w:lang w:val="sv-SE" w:eastAsia="zh-CN"/>
        </w:rPr>
        <w:t xml:space="preserve">          type: string</w:t>
      </w:r>
    </w:p>
    <w:p w14:paraId="4ED0B4D9" w14:textId="77777777" w:rsidR="000260B1" w:rsidRPr="00533C32" w:rsidRDefault="000260B1" w:rsidP="000260B1">
      <w:pPr>
        <w:pStyle w:val="PL"/>
        <w:rPr>
          <w:lang w:val="sv-SE" w:eastAsia="zh-CN"/>
        </w:rPr>
      </w:pPr>
      <w:r w:rsidRPr="00533C32">
        <w:rPr>
          <w:lang w:val="sv-SE" w:eastAsia="zh-CN"/>
        </w:rPr>
        <w:t xml:space="preserve">          pattern: '^[A-Fa-f0-9]{4}$'</w:t>
      </w:r>
    </w:p>
    <w:p w14:paraId="37B6D94D" w14:textId="77777777" w:rsidR="000260B1" w:rsidRPr="00533C32" w:rsidRDefault="000260B1" w:rsidP="000260B1">
      <w:pPr>
        <w:pStyle w:val="PL"/>
        <w:rPr>
          <w:lang w:val="sv-SE" w:eastAsia="zh-CN"/>
        </w:rPr>
      </w:pPr>
      <w:r w:rsidRPr="00533C32">
        <w:rPr>
          <w:lang w:val="sv-SE" w:eastAsia="zh-CN"/>
        </w:rPr>
        <w:t xml:space="preserve">        algorithmId:</w:t>
      </w:r>
    </w:p>
    <w:p w14:paraId="7CBB2B19" w14:textId="77777777" w:rsidR="000260B1" w:rsidRPr="00533C32" w:rsidRDefault="000260B1" w:rsidP="000260B1">
      <w:pPr>
        <w:pStyle w:val="PL"/>
        <w:rPr>
          <w:lang w:val="sv-SE" w:eastAsia="zh-CN"/>
        </w:rPr>
      </w:pPr>
      <w:r w:rsidRPr="00533C32">
        <w:rPr>
          <w:lang w:val="sv-SE" w:eastAsia="zh-CN"/>
        </w:rPr>
        <w:t xml:space="preserve">          type: string</w:t>
      </w:r>
    </w:p>
    <w:p w14:paraId="33714CE7" w14:textId="77777777" w:rsidR="000260B1" w:rsidRPr="00533C32" w:rsidRDefault="000260B1" w:rsidP="000260B1">
      <w:pPr>
        <w:pStyle w:val="PL"/>
        <w:rPr>
          <w:lang w:val="sv-SE" w:eastAsia="zh-CN"/>
        </w:rPr>
      </w:pPr>
      <w:r w:rsidRPr="00533C32">
        <w:rPr>
          <w:lang w:val="sv-SE" w:eastAsia="zh-CN"/>
        </w:rPr>
        <w:t xml:space="preserve">        encOpcKey:</w:t>
      </w:r>
    </w:p>
    <w:p w14:paraId="1CA00646" w14:textId="77777777" w:rsidR="000260B1" w:rsidRPr="00533C32" w:rsidRDefault="000260B1" w:rsidP="000260B1">
      <w:pPr>
        <w:pStyle w:val="PL"/>
        <w:rPr>
          <w:lang w:val="sv-SE" w:eastAsia="zh-CN"/>
        </w:rPr>
      </w:pPr>
      <w:r w:rsidRPr="00533C32">
        <w:rPr>
          <w:lang w:val="sv-SE" w:eastAsia="zh-CN"/>
        </w:rPr>
        <w:t xml:space="preserve">          type: string</w:t>
      </w:r>
    </w:p>
    <w:p w14:paraId="421D626D" w14:textId="77777777" w:rsidR="000260B1" w:rsidRPr="00533C32" w:rsidRDefault="000260B1" w:rsidP="000260B1">
      <w:pPr>
        <w:pStyle w:val="PL"/>
        <w:rPr>
          <w:lang w:val="sv-SE" w:eastAsia="zh-CN"/>
        </w:rPr>
      </w:pPr>
      <w:r w:rsidRPr="00533C32">
        <w:rPr>
          <w:lang w:val="sv-SE" w:eastAsia="zh-CN"/>
        </w:rPr>
        <w:t xml:space="preserve">        encTopcKey:</w:t>
      </w:r>
    </w:p>
    <w:p w14:paraId="7C55D5DF" w14:textId="77777777" w:rsidR="000260B1" w:rsidRDefault="000260B1" w:rsidP="000260B1">
      <w:pPr>
        <w:pStyle w:val="PL"/>
        <w:rPr>
          <w:lang w:val="sv-SE" w:eastAsia="zh-CN"/>
        </w:rPr>
      </w:pPr>
      <w:r w:rsidRPr="00533C32">
        <w:rPr>
          <w:lang w:val="sv-SE" w:eastAsia="zh-CN"/>
        </w:rPr>
        <w:t xml:space="preserve">          type: string</w:t>
      </w:r>
    </w:p>
    <w:p w14:paraId="03FAC9E5" w14:textId="77777777" w:rsidR="000260B1" w:rsidRDefault="000260B1" w:rsidP="000260B1">
      <w:pPr>
        <w:pStyle w:val="PL"/>
        <w:rPr>
          <w:lang w:val="sv-SE" w:eastAsia="zh-CN"/>
        </w:rPr>
      </w:pPr>
      <w:r>
        <w:rPr>
          <w:lang w:val="sv-SE" w:eastAsia="zh-CN"/>
        </w:rPr>
        <w:t xml:space="preserve">        vectorGenerationInHss:</w:t>
      </w:r>
    </w:p>
    <w:p w14:paraId="47200FA9" w14:textId="77777777" w:rsidR="000260B1" w:rsidRDefault="000260B1" w:rsidP="000260B1">
      <w:pPr>
        <w:pStyle w:val="PL"/>
        <w:rPr>
          <w:lang w:val="sv-SE" w:eastAsia="zh-CN"/>
        </w:rPr>
      </w:pPr>
      <w:r>
        <w:rPr>
          <w:lang w:val="sv-SE" w:eastAsia="zh-CN"/>
        </w:rPr>
        <w:t xml:space="preserve">          type: boolean</w:t>
      </w:r>
    </w:p>
    <w:p w14:paraId="3405AC73" w14:textId="77777777" w:rsidR="000260B1" w:rsidRDefault="000260B1" w:rsidP="000260B1">
      <w:pPr>
        <w:pStyle w:val="PL"/>
        <w:rPr>
          <w:lang w:val="sv-SE" w:eastAsia="zh-CN"/>
        </w:rPr>
      </w:pPr>
      <w:r>
        <w:rPr>
          <w:rFonts w:hint="eastAsia"/>
          <w:lang w:val="sv-SE" w:eastAsia="zh-CN"/>
        </w:rPr>
        <w:t xml:space="preserve">          default: false</w:t>
      </w:r>
    </w:p>
    <w:p w14:paraId="58B57A63" w14:textId="77777777" w:rsidR="000260B1" w:rsidRPr="00690A26" w:rsidRDefault="000260B1" w:rsidP="000260B1">
      <w:pPr>
        <w:pStyle w:val="PL"/>
      </w:pPr>
      <w:r w:rsidRPr="00690A26">
        <w:t xml:space="preserve">        </w:t>
      </w:r>
      <w:r>
        <w:t>hssG</w:t>
      </w:r>
      <w:r w:rsidRPr="00690A26">
        <w:t>roupId:</w:t>
      </w:r>
    </w:p>
    <w:p w14:paraId="45251429" w14:textId="77777777" w:rsidR="000260B1" w:rsidRPr="00690A26" w:rsidRDefault="000260B1" w:rsidP="000260B1">
      <w:pPr>
        <w:pStyle w:val="PL"/>
      </w:pPr>
      <w:r w:rsidRPr="00690A26">
        <w:t xml:space="preserve">          $ref: 'TS29571_CommonData.yaml#/components/schemas/NfGroupId'</w:t>
      </w:r>
    </w:p>
    <w:p w14:paraId="3A834DD3" w14:textId="77777777" w:rsidR="000260B1" w:rsidRPr="00533C32" w:rsidRDefault="000260B1" w:rsidP="000260B1">
      <w:pPr>
        <w:pStyle w:val="PL"/>
      </w:pPr>
      <w:r w:rsidRPr="00533C32">
        <w:t xml:space="preserve">        </w:t>
      </w:r>
      <w:r>
        <w:t>n5gcA</w:t>
      </w:r>
      <w:r w:rsidRPr="00533C32">
        <w:t>uthMethod:</w:t>
      </w:r>
    </w:p>
    <w:p w14:paraId="5A4D64D4" w14:textId="77777777" w:rsidR="000260B1" w:rsidRDefault="000260B1" w:rsidP="000260B1">
      <w:pPr>
        <w:pStyle w:val="PL"/>
      </w:pPr>
      <w:r w:rsidRPr="00533C32">
        <w:t xml:space="preserve">          $ref: '#/components/schemas/AuthMethod'</w:t>
      </w:r>
    </w:p>
    <w:p w14:paraId="6621F64D" w14:textId="77777777" w:rsidR="000260B1" w:rsidRDefault="000260B1" w:rsidP="000260B1">
      <w:pPr>
        <w:pStyle w:val="PL"/>
      </w:pPr>
      <w:r>
        <w:t xml:space="preserve">        rgAuthenticationInd:</w:t>
      </w:r>
    </w:p>
    <w:p w14:paraId="3FF2C748" w14:textId="77777777" w:rsidR="000260B1" w:rsidRDefault="000260B1" w:rsidP="000260B1">
      <w:pPr>
        <w:pStyle w:val="PL"/>
      </w:pPr>
      <w:r>
        <w:t xml:space="preserve">          type: boolean</w:t>
      </w:r>
    </w:p>
    <w:p w14:paraId="5FD3F0CB" w14:textId="77777777" w:rsidR="000260B1" w:rsidRDefault="000260B1" w:rsidP="000260B1">
      <w:pPr>
        <w:pStyle w:val="PL"/>
      </w:pPr>
      <w:r>
        <w:t xml:space="preserve">          default: false</w:t>
      </w:r>
    </w:p>
    <w:p w14:paraId="60C97B34" w14:textId="77777777" w:rsidR="000260B1" w:rsidRDefault="000260B1" w:rsidP="000260B1">
      <w:pPr>
        <w:pStyle w:val="PL"/>
      </w:pPr>
      <w:r>
        <w:t xml:space="preserve">        supi:</w:t>
      </w:r>
    </w:p>
    <w:p w14:paraId="2C886377" w14:textId="77777777" w:rsidR="000260B1" w:rsidRDefault="000260B1" w:rsidP="000260B1">
      <w:pPr>
        <w:pStyle w:val="PL"/>
      </w:pPr>
      <w:r>
        <w:t xml:space="preserve">          $ref: 'TS29571_CommonData.yaml#/components/schemas/Supi'</w:t>
      </w:r>
    </w:p>
    <w:p w14:paraId="075CA373" w14:textId="77777777" w:rsidR="000260B1" w:rsidRDefault="000260B1" w:rsidP="000260B1">
      <w:pPr>
        <w:pStyle w:val="PL"/>
      </w:pPr>
      <w:r>
        <w:t xml:space="preserve">        akmaAllowed:</w:t>
      </w:r>
    </w:p>
    <w:p w14:paraId="07F736BE" w14:textId="77777777" w:rsidR="000260B1" w:rsidRDefault="000260B1" w:rsidP="000260B1">
      <w:pPr>
        <w:pStyle w:val="PL"/>
      </w:pPr>
      <w:r>
        <w:t xml:space="preserve">          type: boolean</w:t>
      </w:r>
    </w:p>
    <w:p w14:paraId="31FBC0D6" w14:textId="77777777" w:rsidR="000260B1" w:rsidRPr="00380171" w:rsidRDefault="000260B1" w:rsidP="000260B1">
      <w:pPr>
        <w:pStyle w:val="PL"/>
      </w:pPr>
      <w:r>
        <w:t xml:space="preserve">          default: false</w:t>
      </w:r>
    </w:p>
    <w:p w14:paraId="222192DB" w14:textId="77777777" w:rsidR="000260B1" w:rsidRDefault="000260B1" w:rsidP="000260B1">
      <w:pPr>
        <w:pStyle w:val="PL"/>
      </w:pPr>
      <w:r>
        <w:t xml:space="preserve">        routingId:</w:t>
      </w:r>
    </w:p>
    <w:p w14:paraId="7D0BAF7A" w14:textId="77777777" w:rsidR="000260B1" w:rsidRPr="002857AD" w:rsidRDefault="000260B1" w:rsidP="000260B1">
      <w:pPr>
        <w:pStyle w:val="PL"/>
      </w:pPr>
      <w:r w:rsidRPr="002857AD">
        <w:t xml:space="preserve">          type: string</w:t>
      </w:r>
    </w:p>
    <w:p w14:paraId="4457C5F1" w14:textId="77777777" w:rsidR="000260B1" w:rsidRPr="00380171" w:rsidRDefault="000260B1" w:rsidP="000260B1">
      <w:pPr>
        <w:pStyle w:val="PL"/>
      </w:pPr>
      <w:r>
        <w:t xml:space="preserve">          p</w:t>
      </w:r>
      <w:r w:rsidRPr="00C22B4A">
        <w:t>attern: '^[0-9]{1,4}</w:t>
      </w:r>
      <w:r>
        <w:t>$</w:t>
      </w:r>
      <w:r w:rsidRPr="00C22B4A">
        <w:t>'</w:t>
      </w:r>
    </w:p>
    <w:p w14:paraId="76519AAB" w14:textId="77777777" w:rsidR="000260B1" w:rsidRPr="003F4B35" w:rsidRDefault="000260B1" w:rsidP="000260B1">
      <w:pPr>
        <w:pStyle w:val="PL"/>
        <w:rPr>
          <w:lang w:eastAsia="zh-CN"/>
        </w:rPr>
      </w:pPr>
    </w:p>
    <w:p w14:paraId="33A79672" w14:textId="77777777" w:rsidR="000260B1" w:rsidRPr="00533C32" w:rsidRDefault="000260B1" w:rsidP="000260B1">
      <w:pPr>
        <w:pStyle w:val="PL"/>
        <w:rPr>
          <w:lang w:val="sv-SE" w:eastAsia="zh-CN"/>
        </w:rPr>
      </w:pPr>
      <w:r w:rsidRPr="00533C32">
        <w:rPr>
          <w:lang w:val="sv-SE" w:eastAsia="zh-CN"/>
        </w:rPr>
        <w:t xml:space="preserve">    SequenceNumber:</w:t>
      </w:r>
    </w:p>
    <w:p w14:paraId="3F4364DD" w14:textId="77777777" w:rsidR="000260B1" w:rsidRPr="00533C32" w:rsidRDefault="000260B1" w:rsidP="000260B1">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178136C6" w14:textId="77777777" w:rsidR="000260B1" w:rsidRPr="00533C32" w:rsidRDefault="000260B1" w:rsidP="000260B1">
      <w:pPr>
        <w:pStyle w:val="PL"/>
        <w:rPr>
          <w:lang w:val="sv-SE" w:eastAsia="zh-CN"/>
        </w:rPr>
      </w:pPr>
      <w:r w:rsidRPr="00533C32">
        <w:rPr>
          <w:lang w:val="sv-SE" w:eastAsia="zh-CN"/>
        </w:rPr>
        <w:t xml:space="preserve">      type: object</w:t>
      </w:r>
    </w:p>
    <w:p w14:paraId="531EFE27" w14:textId="77777777" w:rsidR="000260B1" w:rsidRPr="00533C32" w:rsidRDefault="000260B1" w:rsidP="000260B1">
      <w:pPr>
        <w:pStyle w:val="PL"/>
        <w:rPr>
          <w:lang w:val="sv-SE" w:eastAsia="zh-CN"/>
        </w:rPr>
      </w:pPr>
      <w:r w:rsidRPr="00533C32">
        <w:rPr>
          <w:lang w:val="sv-SE" w:eastAsia="zh-CN"/>
        </w:rPr>
        <w:t xml:space="preserve">      properties:</w:t>
      </w:r>
    </w:p>
    <w:p w14:paraId="67090F28" w14:textId="77777777" w:rsidR="000260B1" w:rsidRPr="00533C32" w:rsidRDefault="000260B1" w:rsidP="000260B1">
      <w:pPr>
        <w:pStyle w:val="PL"/>
        <w:rPr>
          <w:lang w:val="sv-SE" w:eastAsia="zh-CN"/>
        </w:rPr>
      </w:pPr>
      <w:r w:rsidRPr="00533C32">
        <w:rPr>
          <w:lang w:val="sv-SE" w:eastAsia="zh-CN"/>
        </w:rPr>
        <w:t xml:space="preserve">        sqnScheme:</w:t>
      </w:r>
    </w:p>
    <w:p w14:paraId="61976E6F" w14:textId="77777777" w:rsidR="000260B1" w:rsidRPr="00533C32" w:rsidRDefault="000260B1" w:rsidP="000260B1">
      <w:pPr>
        <w:pStyle w:val="PL"/>
        <w:rPr>
          <w:lang w:val="sv-SE" w:eastAsia="zh-CN"/>
        </w:rPr>
      </w:pPr>
      <w:r w:rsidRPr="00533C32">
        <w:rPr>
          <w:lang w:val="sv-SE" w:eastAsia="zh-CN"/>
        </w:rPr>
        <w:t xml:space="preserve">          $ref: '#/components/schemas/SqnScheme'</w:t>
      </w:r>
    </w:p>
    <w:p w14:paraId="097490AA" w14:textId="77777777" w:rsidR="000260B1" w:rsidRPr="00533C32" w:rsidRDefault="000260B1" w:rsidP="000260B1">
      <w:pPr>
        <w:pStyle w:val="PL"/>
        <w:rPr>
          <w:lang w:val="sv-SE" w:eastAsia="zh-CN"/>
        </w:rPr>
      </w:pPr>
      <w:r w:rsidRPr="00533C32">
        <w:rPr>
          <w:lang w:val="sv-SE" w:eastAsia="zh-CN"/>
        </w:rPr>
        <w:t xml:space="preserve">        sqn:</w:t>
      </w:r>
    </w:p>
    <w:p w14:paraId="57DE724B" w14:textId="77777777" w:rsidR="000260B1" w:rsidRPr="00533C32" w:rsidRDefault="000260B1" w:rsidP="000260B1">
      <w:pPr>
        <w:pStyle w:val="PL"/>
        <w:rPr>
          <w:lang w:val="sv-SE" w:eastAsia="zh-CN"/>
        </w:rPr>
      </w:pPr>
      <w:r w:rsidRPr="00533C32">
        <w:rPr>
          <w:lang w:val="sv-SE" w:eastAsia="zh-CN"/>
        </w:rPr>
        <w:t xml:space="preserve">          type: string</w:t>
      </w:r>
    </w:p>
    <w:p w14:paraId="0BD38B5B" w14:textId="77777777" w:rsidR="000260B1" w:rsidRPr="00533C32" w:rsidRDefault="000260B1" w:rsidP="000260B1">
      <w:pPr>
        <w:pStyle w:val="PL"/>
        <w:rPr>
          <w:lang w:val="sv-SE" w:eastAsia="zh-CN"/>
        </w:rPr>
      </w:pPr>
      <w:r w:rsidRPr="00533C32">
        <w:rPr>
          <w:lang w:val="sv-SE" w:eastAsia="zh-CN"/>
        </w:rPr>
        <w:t xml:space="preserve">          pattern: '^[A-Fa-f0-9]{12}$'</w:t>
      </w:r>
    </w:p>
    <w:p w14:paraId="4D95C8F2" w14:textId="77777777" w:rsidR="000260B1" w:rsidRPr="00533C32" w:rsidRDefault="000260B1" w:rsidP="000260B1">
      <w:pPr>
        <w:pStyle w:val="PL"/>
        <w:rPr>
          <w:lang w:val="sv-SE" w:eastAsia="zh-CN"/>
        </w:rPr>
      </w:pPr>
      <w:r w:rsidRPr="00533C32">
        <w:rPr>
          <w:lang w:val="sv-SE" w:eastAsia="zh-CN"/>
        </w:rPr>
        <w:t xml:space="preserve">        lastIndexes:</w:t>
      </w:r>
    </w:p>
    <w:p w14:paraId="064AD02C" w14:textId="77777777" w:rsidR="000260B1" w:rsidRPr="00533C32" w:rsidRDefault="000260B1" w:rsidP="000260B1">
      <w:pPr>
        <w:pStyle w:val="PL"/>
        <w:rPr>
          <w:lang w:val="sv-SE" w:eastAsia="zh-CN"/>
        </w:rPr>
      </w:pPr>
      <w:r w:rsidRPr="00533C32">
        <w:rPr>
          <w:lang w:val="sv-SE" w:eastAsia="zh-CN"/>
        </w:rPr>
        <w:t xml:space="preserve">          type: object</w:t>
      </w:r>
    </w:p>
    <w:p w14:paraId="7F20DCCE" w14:textId="77777777" w:rsidR="000260B1" w:rsidRPr="00533C32" w:rsidRDefault="000260B1" w:rsidP="000260B1">
      <w:pPr>
        <w:pStyle w:val="PL"/>
        <w:rPr>
          <w:lang w:val="sv-SE" w:eastAsia="zh-CN"/>
        </w:rPr>
      </w:pPr>
      <w:r w:rsidRPr="00533C32">
        <w:rPr>
          <w:lang w:val="sv-SE" w:eastAsia="zh-CN"/>
        </w:rPr>
        <w:t xml:space="preserve">          additionalProperties:</w:t>
      </w:r>
    </w:p>
    <w:p w14:paraId="2AC3CD36" w14:textId="77777777" w:rsidR="000260B1" w:rsidRPr="00533C32" w:rsidRDefault="000260B1" w:rsidP="000260B1">
      <w:pPr>
        <w:pStyle w:val="PL"/>
        <w:rPr>
          <w:lang w:val="sv-SE" w:eastAsia="zh-CN"/>
        </w:rPr>
      </w:pPr>
      <w:r w:rsidRPr="00533C32">
        <w:rPr>
          <w:lang w:val="sv-SE" w:eastAsia="zh-CN"/>
        </w:rPr>
        <w:t xml:space="preserve">            type: integer</w:t>
      </w:r>
    </w:p>
    <w:p w14:paraId="34A46C8E" w14:textId="77777777" w:rsidR="000260B1" w:rsidRPr="00533C32" w:rsidRDefault="000260B1" w:rsidP="000260B1">
      <w:pPr>
        <w:pStyle w:val="PL"/>
        <w:rPr>
          <w:lang w:val="sv-SE" w:eastAsia="zh-CN"/>
        </w:rPr>
      </w:pPr>
      <w:r w:rsidRPr="00533C32">
        <w:rPr>
          <w:lang w:val="sv-SE" w:eastAsia="zh-CN"/>
        </w:rPr>
        <w:t xml:space="preserve">            minimum: 0</w:t>
      </w:r>
    </w:p>
    <w:p w14:paraId="22E5588F" w14:textId="77777777" w:rsidR="000260B1" w:rsidRPr="00533C32" w:rsidRDefault="000260B1" w:rsidP="000260B1">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538318AD" w14:textId="77777777" w:rsidR="000260B1" w:rsidRPr="00533C32" w:rsidRDefault="000260B1" w:rsidP="000260B1">
      <w:pPr>
        <w:pStyle w:val="PL"/>
        <w:rPr>
          <w:lang w:val="sv-SE" w:eastAsia="zh-CN"/>
        </w:rPr>
      </w:pPr>
      <w:r w:rsidRPr="00533C32">
        <w:rPr>
          <w:lang w:val="sv-SE" w:eastAsia="zh-CN"/>
        </w:rPr>
        <w:t xml:space="preserve">        indLength:</w:t>
      </w:r>
    </w:p>
    <w:p w14:paraId="67567D90" w14:textId="77777777" w:rsidR="000260B1" w:rsidRPr="00533C32" w:rsidRDefault="000260B1" w:rsidP="000260B1">
      <w:pPr>
        <w:pStyle w:val="PL"/>
        <w:rPr>
          <w:lang w:val="sv-SE" w:eastAsia="zh-CN"/>
        </w:rPr>
      </w:pPr>
      <w:r w:rsidRPr="00533C32">
        <w:rPr>
          <w:lang w:val="sv-SE" w:eastAsia="zh-CN"/>
        </w:rPr>
        <w:t xml:space="preserve">          type: integer</w:t>
      </w:r>
    </w:p>
    <w:p w14:paraId="7C1BD98C" w14:textId="77777777" w:rsidR="000260B1" w:rsidRPr="00533C32" w:rsidRDefault="000260B1" w:rsidP="000260B1">
      <w:pPr>
        <w:pStyle w:val="PL"/>
        <w:rPr>
          <w:lang w:val="sv-SE" w:eastAsia="zh-CN"/>
        </w:rPr>
      </w:pPr>
      <w:r w:rsidRPr="00533C32">
        <w:rPr>
          <w:lang w:val="sv-SE" w:eastAsia="zh-CN"/>
        </w:rPr>
        <w:t xml:space="preserve">          minimum: 0</w:t>
      </w:r>
    </w:p>
    <w:p w14:paraId="5375C0B3" w14:textId="77777777" w:rsidR="000260B1" w:rsidRPr="00533C32" w:rsidRDefault="000260B1" w:rsidP="000260B1">
      <w:pPr>
        <w:pStyle w:val="PL"/>
        <w:rPr>
          <w:lang w:val="sv-SE" w:eastAsia="zh-CN"/>
        </w:rPr>
      </w:pPr>
      <w:r w:rsidRPr="00533C32">
        <w:rPr>
          <w:lang w:val="sv-SE" w:eastAsia="zh-CN"/>
        </w:rPr>
        <w:t xml:space="preserve">        difSign:</w:t>
      </w:r>
    </w:p>
    <w:p w14:paraId="676E8225" w14:textId="77777777" w:rsidR="000260B1" w:rsidRPr="00533C32" w:rsidRDefault="000260B1" w:rsidP="000260B1">
      <w:pPr>
        <w:pStyle w:val="PL"/>
        <w:rPr>
          <w:lang w:val="sv-SE" w:eastAsia="zh-CN"/>
        </w:rPr>
      </w:pPr>
      <w:r w:rsidRPr="00533C32">
        <w:rPr>
          <w:lang w:val="sv-SE" w:eastAsia="zh-CN"/>
        </w:rPr>
        <w:t xml:space="preserve">          $ref: '#/components/schemas/Sign'</w:t>
      </w:r>
    </w:p>
    <w:p w14:paraId="1583AD98" w14:textId="77777777" w:rsidR="000260B1" w:rsidRPr="00533C32" w:rsidRDefault="000260B1" w:rsidP="000260B1">
      <w:pPr>
        <w:pStyle w:val="PL"/>
        <w:rPr>
          <w:lang w:eastAsia="zh-CN"/>
        </w:rPr>
      </w:pPr>
    </w:p>
    <w:p w14:paraId="77A76620" w14:textId="77777777" w:rsidR="000260B1" w:rsidRPr="00533C32" w:rsidRDefault="000260B1" w:rsidP="000260B1">
      <w:pPr>
        <w:pStyle w:val="PL"/>
        <w:rPr>
          <w:lang w:val="sv-SE" w:eastAsia="zh-CN"/>
        </w:rPr>
      </w:pPr>
      <w:r w:rsidRPr="00533C32">
        <w:rPr>
          <w:lang w:val="sv-SE" w:eastAsia="zh-CN"/>
        </w:rPr>
        <w:t xml:space="preserve">    SqnScheme:</w:t>
      </w:r>
    </w:p>
    <w:p w14:paraId="6C05C585" w14:textId="77777777" w:rsidR="000260B1" w:rsidRPr="00533C32" w:rsidRDefault="000260B1" w:rsidP="000260B1">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34776EBC" w14:textId="77777777" w:rsidR="000260B1" w:rsidRPr="00533C32" w:rsidRDefault="000260B1" w:rsidP="000260B1">
      <w:pPr>
        <w:pStyle w:val="PL"/>
        <w:rPr>
          <w:lang w:val="sv-SE" w:eastAsia="zh-CN"/>
        </w:rPr>
      </w:pPr>
      <w:r w:rsidRPr="00533C32">
        <w:rPr>
          <w:lang w:val="sv-SE" w:eastAsia="zh-CN"/>
        </w:rPr>
        <w:t xml:space="preserve">      anyOf:</w:t>
      </w:r>
    </w:p>
    <w:p w14:paraId="64E00008" w14:textId="77777777" w:rsidR="000260B1" w:rsidRPr="00533C32" w:rsidRDefault="000260B1" w:rsidP="000260B1">
      <w:pPr>
        <w:pStyle w:val="PL"/>
        <w:rPr>
          <w:lang w:val="sv-SE" w:eastAsia="zh-CN"/>
        </w:rPr>
      </w:pPr>
      <w:r w:rsidRPr="00533C32">
        <w:rPr>
          <w:lang w:val="sv-SE" w:eastAsia="zh-CN"/>
        </w:rPr>
        <w:t xml:space="preserve">        - type: string</w:t>
      </w:r>
    </w:p>
    <w:p w14:paraId="006E15AA" w14:textId="77777777" w:rsidR="000260B1" w:rsidRPr="00533C32" w:rsidRDefault="000260B1" w:rsidP="000260B1">
      <w:pPr>
        <w:pStyle w:val="PL"/>
        <w:rPr>
          <w:lang w:val="sv-SE" w:eastAsia="zh-CN"/>
        </w:rPr>
      </w:pPr>
      <w:r w:rsidRPr="00533C32">
        <w:rPr>
          <w:lang w:val="sv-SE" w:eastAsia="zh-CN"/>
        </w:rPr>
        <w:t xml:space="preserve">          enum:</w:t>
      </w:r>
    </w:p>
    <w:p w14:paraId="1A41DDAC" w14:textId="77777777" w:rsidR="000260B1" w:rsidRPr="00533C32" w:rsidRDefault="000260B1" w:rsidP="000260B1">
      <w:pPr>
        <w:pStyle w:val="PL"/>
        <w:rPr>
          <w:lang w:val="sv-SE" w:eastAsia="zh-CN"/>
        </w:rPr>
      </w:pPr>
      <w:r w:rsidRPr="00533C32">
        <w:rPr>
          <w:lang w:val="sv-SE" w:eastAsia="zh-CN"/>
        </w:rPr>
        <w:t xml:space="preserve">            - GENERAL</w:t>
      </w:r>
    </w:p>
    <w:p w14:paraId="6BE1CAD4" w14:textId="77777777" w:rsidR="000260B1" w:rsidRPr="00533C32" w:rsidRDefault="000260B1" w:rsidP="000260B1">
      <w:pPr>
        <w:pStyle w:val="PL"/>
        <w:rPr>
          <w:lang w:val="sv-SE" w:eastAsia="zh-CN"/>
        </w:rPr>
      </w:pPr>
      <w:r w:rsidRPr="00533C32">
        <w:rPr>
          <w:lang w:val="sv-SE" w:eastAsia="zh-CN"/>
        </w:rPr>
        <w:t xml:space="preserve">            - NON_TIME_BASED</w:t>
      </w:r>
    </w:p>
    <w:p w14:paraId="502F06F6" w14:textId="77777777" w:rsidR="000260B1" w:rsidRPr="00533C32" w:rsidRDefault="000260B1" w:rsidP="000260B1">
      <w:pPr>
        <w:pStyle w:val="PL"/>
        <w:rPr>
          <w:lang w:val="sv-SE" w:eastAsia="zh-CN"/>
        </w:rPr>
      </w:pPr>
      <w:r w:rsidRPr="00533C32">
        <w:rPr>
          <w:lang w:val="sv-SE" w:eastAsia="zh-CN"/>
        </w:rPr>
        <w:t xml:space="preserve">            - TIME_BASED</w:t>
      </w:r>
    </w:p>
    <w:p w14:paraId="372AE8CE" w14:textId="77777777" w:rsidR="000260B1" w:rsidRPr="00533C32" w:rsidRDefault="000260B1" w:rsidP="000260B1">
      <w:pPr>
        <w:pStyle w:val="PL"/>
        <w:rPr>
          <w:lang w:val="sv-SE" w:eastAsia="zh-CN"/>
        </w:rPr>
      </w:pPr>
      <w:r w:rsidRPr="00533C32">
        <w:rPr>
          <w:lang w:val="sv-SE" w:eastAsia="zh-CN"/>
        </w:rPr>
        <w:t xml:space="preserve">        - type: string</w:t>
      </w:r>
    </w:p>
    <w:p w14:paraId="0431EDB9" w14:textId="77777777" w:rsidR="000260B1" w:rsidRPr="00533C32" w:rsidRDefault="000260B1" w:rsidP="000260B1">
      <w:pPr>
        <w:pStyle w:val="PL"/>
        <w:rPr>
          <w:lang w:val="sv-SE" w:eastAsia="zh-CN"/>
        </w:rPr>
      </w:pPr>
      <w:r w:rsidRPr="00533C32">
        <w:rPr>
          <w:lang w:val="sv-SE" w:eastAsia="zh-CN"/>
        </w:rPr>
        <w:t xml:space="preserve">    Sign:</w:t>
      </w:r>
    </w:p>
    <w:p w14:paraId="0A797F3E" w14:textId="77777777" w:rsidR="000260B1" w:rsidRPr="00533C32" w:rsidRDefault="000260B1" w:rsidP="000260B1">
      <w:pPr>
        <w:pStyle w:val="PL"/>
        <w:rPr>
          <w:lang w:val="sv-SE" w:eastAsia="zh-CN"/>
        </w:rPr>
      </w:pPr>
      <w:r>
        <w:t xml:space="preserve">      </w:t>
      </w:r>
      <w:r w:rsidRPr="00932D4A">
        <w:t xml:space="preserve">description: </w:t>
      </w:r>
      <w:r w:rsidRPr="00D5200C">
        <w:t>Sign of the DIF value</w:t>
      </w:r>
      <w:r>
        <w:rPr>
          <w:rFonts w:cs="Arial"/>
          <w:szCs w:val="18"/>
        </w:rPr>
        <w:t>.</w:t>
      </w:r>
    </w:p>
    <w:p w14:paraId="7213275E" w14:textId="77777777" w:rsidR="000260B1" w:rsidRPr="00533C32" w:rsidRDefault="000260B1" w:rsidP="000260B1">
      <w:pPr>
        <w:pStyle w:val="PL"/>
        <w:rPr>
          <w:lang w:val="sv-SE" w:eastAsia="zh-CN"/>
        </w:rPr>
      </w:pPr>
      <w:r w:rsidRPr="00533C32">
        <w:rPr>
          <w:lang w:val="sv-SE" w:eastAsia="zh-CN"/>
        </w:rPr>
        <w:t xml:space="preserve">      type: string</w:t>
      </w:r>
    </w:p>
    <w:p w14:paraId="63DA23AD" w14:textId="77777777" w:rsidR="000260B1" w:rsidRPr="00533C32" w:rsidRDefault="000260B1" w:rsidP="000260B1">
      <w:pPr>
        <w:pStyle w:val="PL"/>
        <w:rPr>
          <w:lang w:val="sv-SE" w:eastAsia="zh-CN"/>
        </w:rPr>
      </w:pPr>
      <w:r w:rsidRPr="00533C32">
        <w:rPr>
          <w:lang w:val="sv-SE" w:eastAsia="zh-CN"/>
        </w:rPr>
        <w:t xml:space="preserve">      enum:</w:t>
      </w:r>
    </w:p>
    <w:p w14:paraId="42979EA8" w14:textId="77777777" w:rsidR="000260B1" w:rsidRPr="00533C32" w:rsidRDefault="000260B1" w:rsidP="000260B1">
      <w:pPr>
        <w:pStyle w:val="PL"/>
        <w:rPr>
          <w:lang w:val="sv-SE" w:eastAsia="zh-CN"/>
        </w:rPr>
      </w:pPr>
      <w:r w:rsidRPr="00533C32">
        <w:rPr>
          <w:lang w:val="sv-SE" w:eastAsia="zh-CN"/>
        </w:rPr>
        <w:t xml:space="preserve">        - POSITIVE</w:t>
      </w:r>
    </w:p>
    <w:p w14:paraId="4DAE61B5" w14:textId="77777777" w:rsidR="000260B1" w:rsidRPr="00533C32" w:rsidRDefault="000260B1" w:rsidP="000260B1">
      <w:pPr>
        <w:pStyle w:val="PL"/>
        <w:rPr>
          <w:lang w:val="sv-SE" w:eastAsia="zh-CN"/>
        </w:rPr>
      </w:pPr>
      <w:r w:rsidRPr="00533C32">
        <w:rPr>
          <w:lang w:val="sv-SE" w:eastAsia="zh-CN"/>
        </w:rPr>
        <w:t xml:space="preserve">        - NEGATIVE</w:t>
      </w:r>
    </w:p>
    <w:p w14:paraId="35E72BF4" w14:textId="77777777" w:rsidR="000260B1" w:rsidRPr="00533C32" w:rsidRDefault="000260B1" w:rsidP="000260B1">
      <w:pPr>
        <w:pStyle w:val="PL"/>
      </w:pPr>
      <w:r w:rsidRPr="00533C32">
        <w:t xml:space="preserve">    VarPlmnId:</w:t>
      </w:r>
    </w:p>
    <w:p w14:paraId="008E0942" w14:textId="77777777" w:rsidR="000260B1" w:rsidRPr="00533C32" w:rsidRDefault="000260B1" w:rsidP="000260B1">
      <w:pPr>
        <w:pStyle w:val="PL"/>
      </w:pPr>
      <w:r>
        <w:t xml:space="preserve">      </w:t>
      </w:r>
      <w:r w:rsidRPr="00932D4A">
        <w:t xml:space="preserve">description: </w:t>
      </w:r>
      <w:r>
        <w:rPr>
          <w:rFonts w:cs="Arial"/>
          <w:szCs w:val="18"/>
        </w:rPr>
        <w:t>PLMN Id (MCC, MNC) or SNPN Id (MCC, MNC, NID).</w:t>
      </w:r>
    </w:p>
    <w:p w14:paraId="6405E5BE" w14:textId="77777777" w:rsidR="000260B1" w:rsidRPr="00533C32" w:rsidRDefault="000260B1" w:rsidP="000260B1">
      <w:pPr>
        <w:pStyle w:val="PL"/>
      </w:pPr>
      <w:r w:rsidRPr="00533C32">
        <w:t xml:space="preserve">      type: string</w:t>
      </w:r>
    </w:p>
    <w:p w14:paraId="514B8FC7" w14:textId="77777777" w:rsidR="000260B1" w:rsidRPr="00533C32" w:rsidRDefault="000260B1" w:rsidP="000260B1">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5AD79DDB" w14:textId="77777777" w:rsidR="000260B1" w:rsidRPr="00533C32" w:rsidRDefault="000260B1" w:rsidP="000260B1">
      <w:pPr>
        <w:pStyle w:val="PL"/>
      </w:pPr>
      <w:r w:rsidRPr="00533C32">
        <w:t xml:space="preserve">    DatasetNames:</w:t>
      </w:r>
    </w:p>
    <w:p w14:paraId="1CCFCF39" w14:textId="77777777" w:rsidR="000260B1" w:rsidRPr="00533C32" w:rsidRDefault="000260B1" w:rsidP="000260B1">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6B4D906D" w14:textId="77777777" w:rsidR="000260B1" w:rsidRPr="00533C32" w:rsidRDefault="000260B1" w:rsidP="000260B1">
      <w:pPr>
        <w:pStyle w:val="PL"/>
      </w:pPr>
      <w:r w:rsidRPr="00533C32">
        <w:t xml:space="preserve">      type: array</w:t>
      </w:r>
    </w:p>
    <w:p w14:paraId="19AA93D2" w14:textId="77777777" w:rsidR="000260B1" w:rsidRPr="00533C32" w:rsidRDefault="000260B1" w:rsidP="000260B1">
      <w:pPr>
        <w:pStyle w:val="PL"/>
      </w:pPr>
      <w:r w:rsidRPr="00533C32">
        <w:t xml:space="preserve">      items:</w:t>
      </w:r>
    </w:p>
    <w:p w14:paraId="3FF59A42" w14:textId="77777777" w:rsidR="000260B1" w:rsidRPr="00533C32" w:rsidRDefault="000260B1" w:rsidP="000260B1">
      <w:pPr>
        <w:pStyle w:val="PL"/>
      </w:pPr>
      <w:r w:rsidRPr="00533C32">
        <w:t xml:space="preserve">        $ref: '#/components/schemas/DataSetName'</w:t>
      </w:r>
    </w:p>
    <w:p w14:paraId="4C2BADF1" w14:textId="77777777" w:rsidR="000260B1" w:rsidRPr="00533C32" w:rsidRDefault="000260B1" w:rsidP="000260B1">
      <w:pPr>
        <w:pStyle w:val="PL"/>
      </w:pPr>
      <w:r w:rsidRPr="00533C32">
        <w:lastRenderedPageBreak/>
        <w:t xml:space="preserve">      minItems: 1</w:t>
      </w:r>
    </w:p>
    <w:p w14:paraId="42BCD9D5" w14:textId="77777777" w:rsidR="000260B1" w:rsidRPr="00533C32" w:rsidRDefault="000260B1" w:rsidP="000260B1">
      <w:pPr>
        <w:pStyle w:val="PL"/>
      </w:pPr>
      <w:r w:rsidRPr="00533C32">
        <w:t xml:space="preserve">      uniqueItems: true</w:t>
      </w:r>
    </w:p>
    <w:p w14:paraId="61FD8DB4" w14:textId="77777777" w:rsidR="000260B1" w:rsidRPr="00533C32" w:rsidRDefault="000260B1" w:rsidP="000260B1">
      <w:pPr>
        <w:pStyle w:val="PL"/>
      </w:pPr>
      <w:r w:rsidRPr="00533C32">
        <w:t xml:space="preserve">    DataSetName:</w:t>
      </w:r>
    </w:p>
    <w:p w14:paraId="57321D9D" w14:textId="77777777" w:rsidR="000260B1" w:rsidRPr="00533C32" w:rsidRDefault="000260B1" w:rsidP="000260B1">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38A6E71A" w14:textId="77777777" w:rsidR="000260B1" w:rsidRPr="00533C32" w:rsidRDefault="000260B1" w:rsidP="000260B1">
      <w:pPr>
        <w:pStyle w:val="PL"/>
      </w:pPr>
      <w:r w:rsidRPr="00533C32">
        <w:t xml:space="preserve">      anyOf:</w:t>
      </w:r>
    </w:p>
    <w:p w14:paraId="75FCACD4" w14:textId="77777777" w:rsidR="000260B1" w:rsidRPr="00533C32" w:rsidRDefault="000260B1" w:rsidP="000260B1">
      <w:pPr>
        <w:pStyle w:val="PL"/>
      </w:pPr>
      <w:r w:rsidRPr="00533C32">
        <w:t xml:space="preserve">      - type: string</w:t>
      </w:r>
    </w:p>
    <w:p w14:paraId="797F3FCB" w14:textId="77777777" w:rsidR="000260B1" w:rsidRPr="00533C32" w:rsidRDefault="000260B1" w:rsidP="000260B1">
      <w:pPr>
        <w:pStyle w:val="PL"/>
      </w:pPr>
      <w:r w:rsidRPr="00533C32">
        <w:t xml:space="preserve">        enum:</w:t>
      </w:r>
    </w:p>
    <w:p w14:paraId="21BF357A" w14:textId="77777777" w:rsidR="000260B1" w:rsidRPr="00533C32" w:rsidRDefault="000260B1" w:rsidP="000260B1">
      <w:pPr>
        <w:pStyle w:val="PL"/>
      </w:pPr>
      <w:r w:rsidRPr="00533C32">
        <w:t xml:space="preserve">        - AM</w:t>
      </w:r>
    </w:p>
    <w:p w14:paraId="3F733DFF" w14:textId="77777777" w:rsidR="000260B1" w:rsidRPr="00533C32" w:rsidRDefault="000260B1" w:rsidP="000260B1">
      <w:pPr>
        <w:pStyle w:val="PL"/>
      </w:pPr>
      <w:r w:rsidRPr="00533C32">
        <w:t xml:space="preserve">        - SMF_SEL</w:t>
      </w:r>
    </w:p>
    <w:p w14:paraId="431E2DB6" w14:textId="77777777" w:rsidR="000260B1" w:rsidRPr="00533C32" w:rsidRDefault="000260B1" w:rsidP="000260B1">
      <w:pPr>
        <w:pStyle w:val="PL"/>
      </w:pPr>
      <w:r w:rsidRPr="00533C32">
        <w:t xml:space="preserve">        - SMS_SUB</w:t>
      </w:r>
    </w:p>
    <w:p w14:paraId="77CC834B" w14:textId="77777777" w:rsidR="000260B1" w:rsidRPr="00533C32" w:rsidRDefault="000260B1" w:rsidP="000260B1">
      <w:pPr>
        <w:pStyle w:val="PL"/>
      </w:pPr>
      <w:r w:rsidRPr="00533C32">
        <w:t xml:space="preserve">        - SM</w:t>
      </w:r>
    </w:p>
    <w:p w14:paraId="7BD5CED3" w14:textId="77777777" w:rsidR="000260B1" w:rsidRPr="00533C32" w:rsidRDefault="000260B1" w:rsidP="000260B1">
      <w:pPr>
        <w:pStyle w:val="PL"/>
      </w:pPr>
      <w:r w:rsidRPr="00533C32">
        <w:t xml:space="preserve">        - TRACE</w:t>
      </w:r>
    </w:p>
    <w:p w14:paraId="546C7B26" w14:textId="77777777" w:rsidR="000260B1" w:rsidRDefault="000260B1" w:rsidP="000260B1">
      <w:pPr>
        <w:pStyle w:val="PL"/>
        <w:rPr>
          <w:lang w:eastAsia="zh-CN"/>
        </w:rPr>
      </w:pPr>
      <w:r w:rsidRPr="00533C32">
        <w:t xml:space="preserve">        - SMS_MNG</w:t>
      </w:r>
    </w:p>
    <w:p w14:paraId="60BD3C71" w14:textId="77777777" w:rsidR="000260B1" w:rsidRDefault="000260B1" w:rsidP="000260B1">
      <w:pPr>
        <w:pStyle w:val="PL"/>
        <w:rPr>
          <w:lang w:eastAsia="zh-CN"/>
        </w:rPr>
      </w:pPr>
      <w:r w:rsidRPr="00533C32">
        <w:t xml:space="preserve">        - </w:t>
      </w:r>
      <w:r>
        <w:t>LCS_PRIVACY</w:t>
      </w:r>
    </w:p>
    <w:p w14:paraId="56C49A82" w14:textId="77777777" w:rsidR="000260B1" w:rsidRDefault="000260B1" w:rsidP="000260B1">
      <w:pPr>
        <w:pStyle w:val="PL"/>
        <w:rPr>
          <w:lang w:eastAsia="zh-CN"/>
        </w:rPr>
      </w:pPr>
      <w:r w:rsidRPr="00533C32">
        <w:t xml:space="preserve">        - </w:t>
      </w:r>
      <w:r>
        <w:t>LCS_MO</w:t>
      </w:r>
    </w:p>
    <w:p w14:paraId="4F6856CD" w14:textId="77777777" w:rsidR="000260B1" w:rsidRDefault="000260B1" w:rsidP="000260B1">
      <w:pPr>
        <w:pStyle w:val="PL"/>
        <w:rPr>
          <w:lang w:eastAsia="zh-CN"/>
        </w:rPr>
      </w:pPr>
      <w:r>
        <w:t xml:space="preserve">        - LCS_BCA</w:t>
      </w:r>
    </w:p>
    <w:p w14:paraId="70D6CDB0" w14:textId="77777777" w:rsidR="000260B1" w:rsidRDefault="000260B1" w:rsidP="000260B1">
      <w:pPr>
        <w:pStyle w:val="PL"/>
      </w:pPr>
      <w:r>
        <w:t xml:space="preserve">        - V2X</w:t>
      </w:r>
    </w:p>
    <w:p w14:paraId="7B9DC342" w14:textId="77777777" w:rsidR="000260B1" w:rsidRDefault="000260B1" w:rsidP="000260B1">
      <w:pPr>
        <w:pStyle w:val="PL"/>
      </w:pPr>
      <w:r>
        <w:t xml:space="preserve">        - PROSE</w:t>
      </w:r>
    </w:p>
    <w:p w14:paraId="6E58B196" w14:textId="77777777" w:rsidR="000260B1" w:rsidRPr="00533C32" w:rsidRDefault="000260B1" w:rsidP="000260B1">
      <w:pPr>
        <w:pStyle w:val="PL"/>
        <w:rPr>
          <w:lang w:eastAsia="zh-CN"/>
        </w:rPr>
      </w:pPr>
      <w:r>
        <w:t xml:space="preserve">        - ODB</w:t>
      </w:r>
    </w:p>
    <w:p w14:paraId="5BA1B603" w14:textId="77777777" w:rsidR="000260B1" w:rsidRDefault="000260B1" w:rsidP="000260B1">
      <w:pPr>
        <w:pStyle w:val="PL"/>
      </w:pPr>
      <w:r>
        <w:t xml:space="preserve">        - EE_PROF</w:t>
      </w:r>
    </w:p>
    <w:p w14:paraId="65D067EE" w14:textId="77777777" w:rsidR="000260B1" w:rsidRDefault="000260B1" w:rsidP="000260B1">
      <w:pPr>
        <w:pStyle w:val="PL"/>
      </w:pPr>
      <w:r>
        <w:t xml:space="preserve">        - PP_PROF</w:t>
      </w:r>
    </w:p>
    <w:p w14:paraId="0730034F" w14:textId="77777777" w:rsidR="000260B1" w:rsidRDefault="000260B1" w:rsidP="000260B1">
      <w:pPr>
        <w:pStyle w:val="PL"/>
        <w:rPr>
          <w:lang w:eastAsia="zh-CN"/>
        </w:rPr>
      </w:pPr>
      <w:r>
        <w:t xml:space="preserve">        - NIDD_AUTH</w:t>
      </w:r>
    </w:p>
    <w:p w14:paraId="57FBAC1D" w14:textId="77777777" w:rsidR="000260B1" w:rsidRDefault="000260B1" w:rsidP="000260B1">
      <w:pPr>
        <w:pStyle w:val="PL"/>
      </w:pPr>
      <w:r>
        <w:t xml:space="preserve">        - USER_CONSENT</w:t>
      </w:r>
    </w:p>
    <w:p w14:paraId="6D06BA23" w14:textId="77777777" w:rsidR="000260B1" w:rsidRDefault="000260B1" w:rsidP="000260B1">
      <w:pPr>
        <w:pStyle w:val="PL"/>
        <w:rPr>
          <w:lang w:eastAsia="zh-CN"/>
        </w:rPr>
      </w:pPr>
      <w:r>
        <w:t xml:space="preserve">        - MBS</w:t>
      </w:r>
    </w:p>
    <w:p w14:paraId="361FB63E" w14:textId="77777777" w:rsidR="000260B1" w:rsidRPr="00533C32" w:rsidRDefault="000260B1" w:rsidP="000260B1">
      <w:pPr>
        <w:pStyle w:val="PL"/>
      </w:pPr>
      <w:r w:rsidRPr="00533C32">
        <w:t xml:space="preserve">      - type: string</w:t>
      </w:r>
    </w:p>
    <w:p w14:paraId="799F4728" w14:textId="77777777" w:rsidR="000260B1" w:rsidRPr="00533C32" w:rsidRDefault="000260B1" w:rsidP="000260B1">
      <w:pPr>
        <w:pStyle w:val="PL"/>
      </w:pPr>
      <w:r w:rsidRPr="00533C32">
        <w:t xml:space="preserve">    ProvisionedDataSets:</w:t>
      </w:r>
    </w:p>
    <w:p w14:paraId="6E79B32D" w14:textId="77777777" w:rsidR="000260B1" w:rsidRPr="00533C32" w:rsidRDefault="000260B1" w:rsidP="000260B1">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4DDBCA0C" w14:textId="77777777" w:rsidR="000260B1" w:rsidRPr="00533C32" w:rsidRDefault="000260B1" w:rsidP="000260B1">
      <w:pPr>
        <w:pStyle w:val="PL"/>
      </w:pPr>
      <w:r w:rsidRPr="00533C32">
        <w:t xml:space="preserve">      type: object</w:t>
      </w:r>
    </w:p>
    <w:p w14:paraId="03E2FC37" w14:textId="77777777" w:rsidR="000260B1" w:rsidRPr="00533C32" w:rsidRDefault="000260B1" w:rsidP="000260B1">
      <w:pPr>
        <w:pStyle w:val="PL"/>
      </w:pPr>
      <w:r w:rsidRPr="00533C32">
        <w:t xml:space="preserve">      properties:</w:t>
      </w:r>
    </w:p>
    <w:p w14:paraId="35F272E4" w14:textId="77777777" w:rsidR="000260B1" w:rsidRPr="00533C32" w:rsidRDefault="000260B1" w:rsidP="000260B1">
      <w:pPr>
        <w:pStyle w:val="PL"/>
      </w:pPr>
      <w:r w:rsidRPr="00533C32">
        <w:t xml:space="preserve">        amData:</w:t>
      </w:r>
    </w:p>
    <w:p w14:paraId="312E7569" w14:textId="77777777" w:rsidR="000260B1" w:rsidRPr="00533C32" w:rsidRDefault="000260B1" w:rsidP="000260B1">
      <w:pPr>
        <w:pStyle w:val="PL"/>
      </w:pPr>
      <w:r w:rsidRPr="00533C32">
        <w:t xml:space="preserve">          $ref: '#/components/schemas/AccessAndMobilitySubscriptionData'</w:t>
      </w:r>
    </w:p>
    <w:p w14:paraId="5E5B1C27" w14:textId="77777777" w:rsidR="000260B1" w:rsidRPr="00533C32" w:rsidRDefault="000260B1" w:rsidP="000260B1">
      <w:pPr>
        <w:pStyle w:val="PL"/>
      </w:pPr>
      <w:r w:rsidRPr="00533C32">
        <w:t xml:space="preserve">        smfSelData:</w:t>
      </w:r>
    </w:p>
    <w:p w14:paraId="6853EA4B" w14:textId="77777777" w:rsidR="000260B1" w:rsidRPr="00533C32" w:rsidRDefault="000260B1" w:rsidP="000260B1">
      <w:pPr>
        <w:pStyle w:val="PL"/>
      </w:pPr>
      <w:r w:rsidRPr="00533C32">
        <w:t xml:space="preserve">          $ref: '#/components/schemas/SmfSelectionSubscriptionData'</w:t>
      </w:r>
    </w:p>
    <w:p w14:paraId="76502F30" w14:textId="77777777" w:rsidR="000260B1" w:rsidRPr="00533C32" w:rsidRDefault="000260B1" w:rsidP="000260B1">
      <w:pPr>
        <w:pStyle w:val="PL"/>
      </w:pPr>
      <w:r w:rsidRPr="00533C32">
        <w:t xml:space="preserve">        smsSubsData:</w:t>
      </w:r>
    </w:p>
    <w:p w14:paraId="7D2F2C82" w14:textId="77777777" w:rsidR="000260B1" w:rsidRPr="00533C32" w:rsidRDefault="000260B1" w:rsidP="000260B1">
      <w:pPr>
        <w:pStyle w:val="PL"/>
      </w:pPr>
      <w:r w:rsidRPr="00533C32">
        <w:t xml:space="preserve">          $ref: '#/components/schemas/SmsSubscriptionData'</w:t>
      </w:r>
    </w:p>
    <w:p w14:paraId="15CB82F9" w14:textId="77777777" w:rsidR="000260B1" w:rsidRPr="00533C32" w:rsidRDefault="000260B1" w:rsidP="000260B1">
      <w:pPr>
        <w:pStyle w:val="PL"/>
        <w:rPr>
          <w:lang w:eastAsia="zh-CN"/>
        </w:rPr>
      </w:pPr>
      <w:r w:rsidRPr="00533C32">
        <w:t xml:space="preserve">        smData:</w:t>
      </w:r>
    </w:p>
    <w:p w14:paraId="3B6C34CB" w14:textId="77777777" w:rsidR="000260B1" w:rsidRPr="00533C32" w:rsidRDefault="000260B1" w:rsidP="000260B1">
      <w:pPr>
        <w:pStyle w:val="PL"/>
      </w:pPr>
      <w:r w:rsidRPr="00533C32">
        <w:t xml:space="preserve">          $ref: '#/components/schemas/S</w:t>
      </w:r>
      <w:r>
        <w:t>m</w:t>
      </w:r>
      <w:r w:rsidRPr="00533C32">
        <w:t>SubsData'</w:t>
      </w:r>
    </w:p>
    <w:p w14:paraId="41321B46" w14:textId="77777777" w:rsidR="000260B1" w:rsidRPr="00533C32" w:rsidRDefault="000260B1" w:rsidP="000260B1">
      <w:pPr>
        <w:pStyle w:val="PL"/>
      </w:pPr>
      <w:r w:rsidRPr="00533C32">
        <w:t xml:space="preserve">        traceData:</w:t>
      </w:r>
    </w:p>
    <w:p w14:paraId="3A4D29DE" w14:textId="77777777" w:rsidR="000260B1" w:rsidRPr="00533C32" w:rsidRDefault="000260B1" w:rsidP="000260B1">
      <w:pPr>
        <w:pStyle w:val="PL"/>
      </w:pPr>
      <w:r w:rsidRPr="00533C32">
        <w:t xml:space="preserve">          $ref: 'TS29571_CommonData.yaml#/components/schemas/TraceData'</w:t>
      </w:r>
    </w:p>
    <w:p w14:paraId="3D4BF088" w14:textId="77777777" w:rsidR="000260B1" w:rsidRPr="00533C32" w:rsidRDefault="000260B1" w:rsidP="000260B1">
      <w:pPr>
        <w:pStyle w:val="PL"/>
      </w:pPr>
      <w:r w:rsidRPr="00533C32">
        <w:t xml:space="preserve">        smsMngData:</w:t>
      </w:r>
    </w:p>
    <w:p w14:paraId="255764CE" w14:textId="77777777" w:rsidR="000260B1" w:rsidRDefault="000260B1" w:rsidP="000260B1">
      <w:pPr>
        <w:pStyle w:val="PL"/>
        <w:rPr>
          <w:lang w:eastAsia="zh-CN"/>
        </w:rPr>
      </w:pPr>
      <w:r w:rsidRPr="00533C32">
        <w:t xml:space="preserve">          $ref: '#/components/schemas/SmsManagementSubscriptionData'</w:t>
      </w:r>
    </w:p>
    <w:p w14:paraId="24C2ECAF" w14:textId="77777777" w:rsidR="000260B1" w:rsidRPr="00533C32" w:rsidRDefault="000260B1" w:rsidP="000260B1">
      <w:pPr>
        <w:pStyle w:val="PL"/>
      </w:pPr>
      <w:r w:rsidRPr="00533C32">
        <w:t xml:space="preserve">        </w:t>
      </w:r>
      <w:r w:rsidRPr="00A51FC8">
        <w:t>lcsPrivacyData</w:t>
      </w:r>
      <w:r w:rsidRPr="00533C32">
        <w:t>:</w:t>
      </w:r>
    </w:p>
    <w:p w14:paraId="64FEB1BD" w14:textId="77777777" w:rsidR="000260B1" w:rsidRDefault="000260B1" w:rsidP="000260B1">
      <w:pPr>
        <w:pStyle w:val="PL"/>
        <w:rPr>
          <w:lang w:eastAsia="zh-CN"/>
        </w:rPr>
      </w:pPr>
      <w:r w:rsidRPr="00533C32">
        <w:t xml:space="preserve">          $ref: '#/components/schemas/</w:t>
      </w:r>
      <w:r>
        <w:t>LcsPrivacyData</w:t>
      </w:r>
      <w:r w:rsidRPr="00533C32">
        <w:t>'</w:t>
      </w:r>
    </w:p>
    <w:p w14:paraId="19F59A65" w14:textId="77777777" w:rsidR="000260B1" w:rsidRPr="00533C32" w:rsidRDefault="000260B1" w:rsidP="000260B1">
      <w:pPr>
        <w:pStyle w:val="PL"/>
      </w:pPr>
      <w:r w:rsidRPr="00533C32">
        <w:t xml:space="preserve">        </w:t>
      </w:r>
      <w:r w:rsidRPr="00A51FC8">
        <w:t>lcs</w:t>
      </w:r>
      <w:r>
        <w:rPr>
          <w:rFonts w:hint="eastAsia"/>
          <w:lang w:eastAsia="zh-CN"/>
        </w:rPr>
        <w:t>Mo</w:t>
      </w:r>
      <w:r w:rsidRPr="00A51FC8">
        <w:t>Data</w:t>
      </w:r>
      <w:r w:rsidRPr="00533C32">
        <w:t>:</w:t>
      </w:r>
    </w:p>
    <w:p w14:paraId="7E30DC65" w14:textId="77777777" w:rsidR="000260B1" w:rsidRDefault="000260B1" w:rsidP="000260B1">
      <w:pPr>
        <w:pStyle w:val="PL"/>
        <w:rPr>
          <w:lang w:eastAsia="zh-CN"/>
        </w:rPr>
      </w:pPr>
      <w:r w:rsidRPr="00533C32">
        <w:t xml:space="preserve">          $ref: '#/components/schemas/</w:t>
      </w:r>
      <w:r>
        <w:t>LcsMoData</w:t>
      </w:r>
      <w:r w:rsidRPr="00533C32">
        <w:t>'</w:t>
      </w:r>
    </w:p>
    <w:p w14:paraId="33840860" w14:textId="77777777" w:rsidR="000260B1" w:rsidRDefault="000260B1" w:rsidP="000260B1">
      <w:pPr>
        <w:pStyle w:val="PL"/>
      </w:pPr>
      <w:r>
        <w:t xml:space="preserve">        lcs</w:t>
      </w:r>
      <w:r>
        <w:rPr>
          <w:lang w:eastAsia="zh-CN"/>
        </w:rPr>
        <w:t>Bca</w:t>
      </w:r>
      <w:r>
        <w:t>Data:</w:t>
      </w:r>
    </w:p>
    <w:p w14:paraId="6B42241D" w14:textId="77777777" w:rsidR="000260B1" w:rsidRPr="008D677F" w:rsidRDefault="000260B1" w:rsidP="000260B1">
      <w:pPr>
        <w:pStyle w:val="PL"/>
        <w:rPr>
          <w:lang w:eastAsia="zh-CN"/>
        </w:rPr>
      </w:pPr>
      <w:r>
        <w:t xml:space="preserve">          $ref: '#/components/schemas/</w:t>
      </w:r>
      <w:r w:rsidRPr="00D36AEC">
        <w:rPr>
          <w:lang w:eastAsia="zh-CN"/>
        </w:rPr>
        <w:t>LcsBroadcastAssistanceTypesData</w:t>
      </w:r>
      <w:r>
        <w:t>'</w:t>
      </w:r>
    </w:p>
    <w:p w14:paraId="6370532F" w14:textId="77777777" w:rsidR="000260B1" w:rsidRDefault="000260B1" w:rsidP="000260B1">
      <w:pPr>
        <w:pStyle w:val="PL"/>
      </w:pPr>
      <w:r>
        <w:t xml:space="preserve">        v2xData:</w:t>
      </w:r>
    </w:p>
    <w:p w14:paraId="67342C94" w14:textId="77777777" w:rsidR="000260B1" w:rsidRDefault="000260B1" w:rsidP="000260B1">
      <w:pPr>
        <w:pStyle w:val="PL"/>
      </w:pPr>
      <w:r>
        <w:t xml:space="preserve">          $ref: '#/components/schemas/V2xSubscriptionData'</w:t>
      </w:r>
    </w:p>
    <w:p w14:paraId="579F294B" w14:textId="77777777" w:rsidR="000260B1" w:rsidRDefault="000260B1" w:rsidP="000260B1">
      <w:pPr>
        <w:pStyle w:val="PL"/>
      </w:pPr>
      <w:r>
        <w:t xml:space="preserve">        proseData:</w:t>
      </w:r>
    </w:p>
    <w:p w14:paraId="100001EF" w14:textId="77777777" w:rsidR="000260B1" w:rsidRDefault="000260B1" w:rsidP="000260B1">
      <w:pPr>
        <w:pStyle w:val="PL"/>
      </w:pPr>
      <w:r>
        <w:t xml:space="preserve">          $ref: '#/components/schemas/ProseSubscriptionData'</w:t>
      </w:r>
    </w:p>
    <w:p w14:paraId="6B56DF93" w14:textId="77777777" w:rsidR="000260B1" w:rsidRDefault="000260B1" w:rsidP="000260B1">
      <w:pPr>
        <w:pStyle w:val="PL"/>
      </w:pPr>
      <w:r>
        <w:t xml:space="preserve">        odbData:</w:t>
      </w:r>
    </w:p>
    <w:p w14:paraId="7ECBFB9E" w14:textId="77777777" w:rsidR="000260B1" w:rsidRDefault="000260B1" w:rsidP="000260B1">
      <w:pPr>
        <w:pStyle w:val="PL"/>
      </w:pPr>
      <w:r w:rsidRPr="00533C32">
        <w:t xml:space="preserve">   </w:t>
      </w:r>
      <w:r>
        <w:t xml:space="preserve">       </w:t>
      </w:r>
      <w:r w:rsidRPr="00533C32">
        <w:t>$ref: 'TS29571_CommonData.yaml#/components/schemas/OdbData'</w:t>
      </w:r>
    </w:p>
    <w:p w14:paraId="7280C7EB" w14:textId="77777777" w:rsidR="000260B1" w:rsidRDefault="000260B1" w:rsidP="000260B1">
      <w:pPr>
        <w:pStyle w:val="PL"/>
        <w:rPr>
          <w:lang w:eastAsia="zh-CN"/>
        </w:rPr>
      </w:pPr>
      <w:r>
        <w:t xml:space="preserve">        </w:t>
      </w:r>
      <w:r>
        <w:rPr>
          <w:lang w:eastAsia="zh-CN"/>
        </w:rPr>
        <w:t>eeProfileData:</w:t>
      </w:r>
    </w:p>
    <w:p w14:paraId="51827563" w14:textId="77777777" w:rsidR="000260B1" w:rsidRDefault="000260B1" w:rsidP="000260B1">
      <w:pPr>
        <w:pStyle w:val="PL"/>
      </w:pPr>
      <w:r>
        <w:t xml:space="preserve">          $ref: '#/components/schemas/EeProfileData'</w:t>
      </w:r>
    </w:p>
    <w:p w14:paraId="14DE29EA" w14:textId="77777777" w:rsidR="000260B1" w:rsidRDefault="000260B1" w:rsidP="000260B1">
      <w:pPr>
        <w:pStyle w:val="PL"/>
        <w:rPr>
          <w:lang w:eastAsia="zh-CN"/>
        </w:rPr>
      </w:pPr>
      <w:r>
        <w:t xml:space="preserve">        pp</w:t>
      </w:r>
      <w:r>
        <w:rPr>
          <w:lang w:eastAsia="zh-CN"/>
        </w:rPr>
        <w:t>ProfileData:</w:t>
      </w:r>
    </w:p>
    <w:p w14:paraId="29FAAC68" w14:textId="77777777" w:rsidR="000260B1" w:rsidRDefault="000260B1" w:rsidP="000260B1">
      <w:pPr>
        <w:pStyle w:val="PL"/>
      </w:pPr>
      <w:r>
        <w:t xml:space="preserve">          $ref: '#/components/schemas/PpProfileData'</w:t>
      </w:r>
    </w:p>
    <w:p w14:paraId="10B4E6AE" w14:textId="77777777" w:rsidR="000260B1" w:rsidRDefault="000260B1" w:rsidP="000260B1">
      <w:pPr>
        <w:pStyle w:val="PL"/>
        <w:rPr>
          <w:lang w:eastAsia="zh-CN"/>
        </w:rPr>
      </w:pPr>
      <w:r>
        <w:t xml:space="preserve">        </w:t>
      </w:r>
      <w:r>
        <w:rPr>
          <w:lang w:eastAsia="zh-CN"/>
        </w:rPr>
        <w:t>niddAuthData:</w:t>
      </w:r>
    </w:p>
    <w:p w14:paraId="07024CF9" w14:textId="77777777" w:rsidR="000260B1" w:rsidRDefault="000260B1" w:rsidP="000260B1">
      <w:pPr>
        <w:pStyle w:val="PL"/>
      </w:pPr>
      <w:r>
        <w:t xml:space="preserve">          $ref: '#/components/schemas/</w:t>
      </w:r>
      <w:r>
        <w:rPr>
          <w:lang w:eastAsia="zh-CN"/>
        </w:rPr>
        <w:t>AuthorizationData</w:t>
      </w:r>
      <w:r>
        <w:t>'</w:t>
      </w:r>
    </w:p>
    <w:p w14:paraId="7E4FA2ED" w14:textId="77777777" w:rsidR="000260B1" w:rsidRDefault="000260B1" w:rsidP="000260B1">
      <w:pPr>
        <w:pStyle w:val="PL"/>
        <w:rPr>
          <w:lang w:eastAsia="zh-CN"/>
        </w:rPr>
      </w:pPr>
      <w:r>
        <w:t xml:space="preserve">        </w:t>
      </w:r>
      <w:r>
        <w:rPr>
          <w:lang w:eastAsia="zh-CN"/>
        </w:rPr>
        <w:t>mbs</w:t>
      </w:r>
      <w:r w:rsidRPr="003D1A88">
        <w:t>SubscriptionData</w:t>
      </w:r>
      <w:r>
        <w:rPr>
          <w:lang w:eastAsia="zh-CN"/>
        </w:rPr>
        <w:t>:</w:t>
      </w:r>
    </w:p>
    <w:p w14:paraId="502A6053" w14:textId="77777777" w:rsidR="000260B1" w:rsidRPr="00735C3D" w:rsidRDefault="000260B1" w:rsidP="000260B1">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04BE1E4E" w14:textId="77777777" w:rsidR="000260B1" w:rsidRPr="00FA4F63" w:rsidRDefault="000260B1" w:rsidP="000260B1">
      <w:pPr>
        <w:pStyle w:val="PL"/>
        <w:rPr>
          <w:lang w:eastAsia="zh-CN"/>
        </w:rPr>
      </w:pPr>
    </w:p>
    <w:p w14:paraId="0C9D5B20" w14:textId="77777777" w:rsidR="000260B1" w:rsidRPr="00533C32" w:rsidRDefault="000260B1" w:rsidP="000260B1">
      <w:pPr>
        <w:pStyle w:val="PL"/>
      </w:pPr>
      <w:r w:rsidRPr="00533C32">
        <w:t xml:space="preserve">    AccessAndMobilitySubscriptionData:</w:t>
      </w:r>
    </w:p>
    <w:p w14:paraId="0BBD845D" w14:textId="77777777" w:rsidR="000260B1" w:rsidRPr="00533C32" w:rsidRDefault="000260B1" w:rsidP="000260B1">
      <w:pPr>
        <w:pStyle w:val="PL"/>
        <w:outlineLvl w:val="0"/>
      </w:pPr>
      <w:r w:rsidRPr="00533C32">
        <w:t xml:space="preserve">      $ref: 'TS29503_Nudm_SDM.yaml#/components/schemas/AccessAndMobilitySubscriptionData'</w:t>
      </w:r>
    </w:p>
    <w:p w14:paraId="008B9DEF" w14:textId="77777777" w:rsidR="000260B1" w:rsidRPr="00533C32" w:rsidRDefault="000260B1" w:rsidP="000260B1">
      <w:pPr>
        <w:pStyle w:val="PL"/>
      </w:pPr>
      <w:r w:rsidRPr="00533C32">
        <w:t xml:space="preserve">    SmfSelectionSubscriptionData:</w:t>
      </w:r>
    </w:p>
    <w:p w14:paraId="07368B81" w14:textId="77777777" w:rsidR="000260B1" w:rsidRPr="00533C32" w:rsidRDefault="000260B1" w:rsidP="000260B1">
      <w:pPr>
        <w:pStyle w:val="PL"/>
        <w:outlineLvl w:val="0"/>
      </w:pPr>
      <w:r w:rsidRPr="00533C32">
        <w:t xml:space="preserve">      $ref: 'TS29503_Nudm_SDM.yaml#/components/schemas/SmfSelectionSubscriptionData'</w:t>
      </w:r>
    </w:p>
    <w:p w14:paraId="529297C0" w14:textId="77777777" w:rsidR="000260B1" w:rsidRPr="00533C32" w:rsidRDefault="000260B1" w:rsidP="000260B1">
      <w:pPr>
        <w:pStyle w:val="PL"/>
      </w:pPr>
      <w:r w:rsidRPr="00533C32">
        <w:t xml:space="preserve">    VarSnssai:</w:t>
      </w:r>
    </w:p>
    <w:p w14:paraId="5CD47574" w14:textId="77777777" w:rsidR="000260B1" w:rsidRPr="00533C32" w:rsidRDefault="000260B1" w:rsidP="000260B1">
      <w:pPr>
        <w:pStyle w:val="PL"/>
        <w:outlineLvl w:val="0"/>
      </w:pPr>
      <w:r w:rsidRPr="00533C32">
        <w:t xml:space="preserve">      $ref: 'TS29571_CommonData.yaml#/components/schemas/Snssai'</w:t>
      </w:r>
    </w:p>
    <w:p w14:paraId="5DAADD6C" w14:textId="77777777" w:rsidR="000260B1" w:rsidRPr="00533C32" w:rsidRDefault="000260B1" w:rsidP="000260B1">
      <w:pPr>
        <w:pStyle w:val="PL"/>
      </w:pPr>
      <w:r w:rsidRPr="00533C32">
        <w:t xml:space="preserve">    Dnn:</w:t>
      </w:r>
    </w:p>
    <w:p w14:paraId="7EFD62DB" w14:textId="77777777" w:rsidR="000260B1" w:rsidRPr="00533C32" w:rsidRDefault="000260B1" w:rsidP="000260B1">
      <w:pPr>
        <w:pStyle w:val="PL"/>
        <w:outlineLvl w:val="0"/>
      </w:pPr>
      <w:r w:rsidRPr="00533C32">
        <w:t xml:space="preserve">      $ref: 'TS29571_CommonData.yaml#/components/schemas/Dnn'</w:t>
      </w:r>
    </w:p>
    <w:p w14:paraId="59C6579B" w14:textId="77777777" w:rsidR="000260B1" w:rsidRPr="00533C32" w:rsidRDefault="000260B1" w:rsidP="000260B1">
      <w:pPr>
        <w:pStyle w:val="PL"/>
      </w:pPr>
      <w:r w:rsidRPr="00533C32">
        <w:t xml:space="preserve">    S</w:t>
      </w:r>
      <w:r>
        <w:t>m</w:t>
      </w:r>
      <w:r w:rsidRPr="00533C32">
        <w:t>SubsData:</w:t>
      </w:r>
    </w:p>
    <w:p w14:paraId="291BAC74" w14:textId="77777777" w:rsidR="000260B1" w:rsidRPr="00533C32" w:rsidRDefault="000260B1" w:rsidP="000260B1">
      <w:pPr>
        <w:pStyle w:val="PL"/>
        <w:outlineLvl w:val="0"/>
      </w:pPr>
      <w:r w:rsidRPr="00533C32">
        <w:t xml:space="preserve">      $ref: 'TS29503_Nudm_SDM.yaml#/components/schemas/S</w:t>
      </w:r>
      <w:r>
        <w:t>m</w:t>
      </w:r>
      <w:r w:rsidRPr="00533C32">
        <w:t>SubsData'</w:t>
      </w:r>
    </w:p>
    <w:p w14:paraId="25B39B22" w14:textId="77777777" w:rsidR="000260B1" w:rsidRPr="00533C32" w:rsidRDefault="000260B1" w:rsidP="000260B1">
      <w:pPr>
        <w:pStyle w:val="PL"/>
      </w:pPr>
      <w:r w:rsidRPr="00533C32">
        <w:t xml:space="preserve">    Amf3GppAccessRegistration:</w:t>
      </w:r>
    </w:p>
    <w:p w14:paraId="76533BA5" w14:textId="77777777" w:rsidR="000260B1" w:rsidRPr="00533C32" w:rsidRDefault="000260B1" w:rsidP="000260B1">
      <w:pPr>
        <w:pStyle w:val="PL"/>
        <w:outlineLvl w:val="0"/>
      </w:pPr>
      <w:r w:rsidRPr="00533C32">
        <w:t xml:space="preserve">      $ref: 'TS29503_Nudm_UECM.yaml#/components/schemas/Amf3GppAccessRegistration'</w:t>
      </w:r>
    </w:p>
    <w:p w14:paraId="7224100A" w14:textId="77777777" w:rsidR="000260B1" w:rsidRPr="00533C32" w:rsidRDefault="000260B1" w:rsidP="000260B1">
      <w:pPr>
        <w:pStyle w:val="PL"/>
      </w:pPr>
      <w:r w:rsidRPr="00533C32">
        <w:t xml:space="preserve">    AmfNon3GppAccessRegistration:</w:t>
      </w:r>
    </w:p>
    <w:p w14:paraId="6C884D6F" w14:textId="77777777" w:rsidR="000260B1" w:rsidRPr="00533C32" w:rsidRDefault="000260B1" w:rsidP="000260B1">
      <w:pPr>
        <w:pStyle w:val="PL"/>
        <w:outlineLvl w:val="0"/>
      </w:pPr>
      <w:r w:rsidRPr="00533C32">
        <w:t xml:space="preserve">      $ref: 'TS29503_Nudm_UECM.yaml#/components/schemas/AmfNon3GppAccessRegistration'</w:t>
      </w:r>
    </w:p>
    <w:p w14:paraId="440F9AA1" w14:textId="77777777" w:rsidR="000260B1" w:rsidRPr="00533C32" w:rsidRDefault="000260B1" w:rsidP="000260B1">
      <w:pPr>
        <w:pStyle w:val="PL"/>
      </w:pPr>
      <w:r w:rsidRPr="00533C32">
        <w:t xml:space="preserve">    SmfRegistration:</w:t>
      </w:r>
    </w:p>
    <w:p w14:paraId="25ABDD58" w14:textId="77777777" w:rsidR="000260B1" w:rsidRPr="00533C32" w:rsidRDefault="000260B1" w:rsidP="000260B1">
      <w:pPr>
        <w:pStyle w:val="PL"/>
        <w:outlineLvl w:val="0"/>
      </w:pPr>
      <w:r w:rsidRPr="00533C32">
        <w:t xml:space="preserve">      $ref: 'TS29503_Nudm_UECM.yaml#/components/schemas/SmfRegistration'</w:t>
      </w:r>
    </w:p>
    <w:p w14:paraId="4D573E0D" w14:textId="77777777" w:rsidR="000260B1" w:rsidRPr="00533C32" w:rsidRDefault="000260B1" w:rsidP="000260B1">
      <w:pPr>
        <w:pStyle w:val="PL"/>
      </w:pPr>
      <w:r w:rsidRPr="00533C32">
        <w:lastRenderedPageBreak/>
        <w:t xml:space="preserve">    SmsfRegistration:</w:t>
      </w:r>
    </w:p>
    <w:p w14:paraId="26F464B2" w14:textId="77777777" w:rsidR="000260B1" w:rsidRDefault="000260B1" w:rsidP="000260B1">
      <w:pPr>
        <w:pStyle w:val="PL"/>
        <w:outlineLvl w:val="0"/>
        <w:rPr>
          <w:lang w:eastAsia="zh-CN"/>
        </w:rPr>
      </w:pPr>
      <w:r w:rsidRPr="00533C32">
        <w:t xml:space="preserve">      $ref: 'TS29503_Nudm_UECM.yaml#/components/schemas/SmsfRegistration'</w:t>
      </w:r>
    </w:p>
    <w:p w14:paraId="08C7D0B1" w14:textId="77777777" w:rsidR="000260B1" w:rsidRDefault="000260B1" w:rsidP="000260B1">
      <w:pPr>
        <w:pStyle w:val="PL"/>
      </w:pPr>
      <w:r>
        <w:t xml:space="preserve">    </w:t>
      </w:r>
      <w:r w:rsidRPr="00D329A5">
        <w:t>LocationInfo</w:t>
      </w:r>
      <w:r>
        <w:t>:</w:t>
      </w:r>
    </w:p>
    <w:p w14:paraId="749DC979" w14:textId="77777777" w:rsidR="000260B1" w:rsidRPr="00533C32" w:rsidRDefault="000260B1" w:rsidP="000260B1">
      <w:pPr>
        <w:pStyle w:val="PL"/>
        <w:outlineLvl w:val="0"/>
        <w:rPr>
          <w:lang w:eastAsia="zh-CN"/>
        </w:rPr>
      </w:pPr>
      <w:r>
        <w:t xml:space="preserve">      $ref: '</w:t>
      </w:r>
      <w:r w:rsidRPr="00533C32">
        <w:t>TS29503_Nudm_UECM.yaml</w:t>
      </w:r>
      <w:r>
        <w:t>#/components/schemas/</w:t>
      </w:r>
      <w:r w:rsidRPr="00D329A5">
        <w:t>LocationInfo</w:t>
      </w:r>
      <w:r>
        <w:t>'</w:t>
      </w:r>
    </w:p>
    <w:p w14:paraId="6447297B" w14:textId="77777777" w:rsidR="000260B1" w:rsidRPr="00533C32" w:rsidRDefault="000260B1" w:rsidP="000260B1">
      <w:pPr>
        <w:pStyle w:val="PL"/>
      </w:pPr>
      <w:r w:rsidRPr="00533C32">
        <w:t xml:space="preserve">    SmsManagementSubscriptionData:</w:t>
      </w:r>
    </w:p>
    <w:p w14:paraId="190F3DB6" w14:textId="77777777" w:rsidR="000260B1" w:rsidRPr="00533C32" w:rsidRDefault="000260B1" w:rsidP="000260B1">
      <w:pPr>
        <w:pStyle w:val="PL"/>
        <w:outlineLvl w:val="0"/>
      </w:pPr>
      <w:r w:rsidRPr="00533C32">
        <w:t xml:space="preserve">      $ref: 'TS29503_Nudm_SDM.yaml#/components/schemas/SmsManagementSubscriptionData'</w:t>
      </w:r>
    </w:p>
    <w:p w14:paraId="78BF236A" w14:textId="77777777" w:rsidR="000260B1" w:rsidRPr="00533C32" w:rsidRDefault="000260B1" w:rsidP="000260B1">
      <w:pPr>
        <w:pStyle w:val="PL"/>
      </w:pPr>
      <w:r w:rsidRPr="00533C32">
        <w:t xml:space="preserve">    SmsSubscriptionData:</w:t>
      </w:r>
    </w:p>
    <w:p w14:paraId="57BE9178" w14:textId="77777777" w:rsidR="000260B1" w:rsidRDefault="000260B1" w:rsidP="000260B1">
      <w:pPr>
        <w:pStyle w:val="PL"/>
        <w:outlineLvl w:val="0"/>
        <w:rPr>
          <w:lang w:eastAsia="zh-CN"/>
        </w:rPr>
      </w:pPr>
      <w:r w:rsidRPr="00533C32">
        <w:t xml:space="preserve">      $ref: 'TS29503_Nudm_SDM.yaml#/components/schemas/SmsSubscriptionData'</w:t>
      </w:r>
    </w:p>
    <w:p w14:paraId="44DF7B17" w14:textId="77777777" w:rsidR="000260B1" w:rsidRPr="00533C32" w:rsidRDefault="000260B1" w:rsidP="000260B1">
      <w:pPr>
        <w:pStyle w:val="PL"/>
      </w:pPr>
      <w:r w:rsidRPr="00533C32">
        <w:t xml:space="preserve">    </w:t>
      </w:r>
      <w:r>
        <w:t>LcsPrivacyData</w:t>
      </w:r>
      <w:r w:rsidRPr="00533C32">
        <w:t>:</w:t>
      </w:r>
    </w:p>
    <w:p w14:paraId="4C81FAAB" w14:textId="77777777" w:rsidR="000260B1" w:rsidRDefault="000260B1" w:rsidP="000260B1">
      <w:pPr>
        <w:pStyle w:val="PL"/>
        <w:outlineLvl w:val="0"/>
        <w:rPr>
          <w:lang w:eastAsia="zh-CN"/>
        </w:rPr>
      </w:pPr>
      <w:r w:rsidRPr="00533C32">
        <w:t xml:space="preserve">      $ref: 'TS29503_Nudm_SDM.yaml#/components/schemas/</w:t>
      </w:r>
      <w:r>
        <w:t>LcsPrivacyData</w:t>
      </w:r>
      <w:r w:rsidRPr="00533C32">
        <w:t>'</w:t>
      </w:r>
    </w:p>
    <w:p w14:paraId="317A5FBE" w14:textId="77777777" w:rsidR="000260B1" w:rsidRPr="00533C32" w:rsidRDefault="000260B1" w:rsidP="000260B1">
      <w:pPr>
        <w:pStyle w:val="PL"/>
      </w:pPr>
      <w:r w:rsidRPr="00533C32">
        <w:t xml:space="preserve">    </w:t>
      </w:r>
      <w:r>
        <w:t>LcsMoData</w:t>
      </w:r>
      <w:r w:rsidRPr="00533C32">
        <w:t>:</w:t>
      </w:r>
    </w:p>
    <w:p w14:paraId="3EB7CBE6" w14:textId="77777777" w:rsidR="000260B1" w:rsidRDefault="000260B1" w:rsidP="000260B1">
      <w:pPr>
        <w:pStyle w:val="PL"/>
        <w:outlineLvl w:val="0"/>
        <w:rPr>
          <w:lang w:eastAsia="zh-CN"/>
        </w:rPr>
      </w:pPr>
      <w:r w:rsidRPr="00533C32">
        <w:t xml:space="preserve">      $ref: 'TS29503_Nudm_SDM.yaml#/components/schemas/</w:t>
      </w:r>
      <w:r>
        <w:t>LcsMoData</w:t>
      </w:r>
      <w:r w:rsidRPr="00533C32">
        <w:t>'</w:t>
      </w:r>
    </w:p>
    <w:p w14:paraId="2C160229" w14:textId="77777777" w:rsidR="000260B1" w:rsidRPr="00533C32" w:rsidRDefault="000260B1" w:rsidP="000260B1">
      <w:pPr>
        <w:pStyle w:val="PL"/>
      </w:pPr>
      <w:r w:rsidRPr="00533C32">
        <w:t xml:space="preserve">    </w:t>
      </w:r>
      <w:r w:rsidRPr="0068632F">
        <w:t>AuthorizationData</w:t>
      </w:r>
      <w:r w:rsidRPr="00533C32">
        <w:t>:</w:t>
      </w:r>
    </w:p>
    <w:p w14:paraId="635D9CEF" w14:textId="77777777" w:rsidR="000260B1" w:rsidRDefault="000260B1" w:rsidP="000260B1">
      <w:pPr>
        <w:pStyle w:val="PL"/>
      </w:pPr>
      <w:r>
        <w:t xml:space="preserve">      description: NIDD Authorization Information</w:t>
      </w:r>
    </w:p>
    <w:p w14:paraId="195A65F4" w14:textId="77777777" w:rsidR="000260B1" w:rsidRDefault="000260B1" w:rsidP="000260B1">
      <w:pPr>
        <w:pStyle w:val="PL"/>
      </w:pPr>
      <w:r>
        <w:t xml:space="preserve">      required:</w:t>
      </w:r>
    </w:p>
    <w:p w14:paraId="3C05EF0C" w14:textId="77777777" w:rsidR="000260B1" w:rsidRDefault="000260B1" w:rsidP="000260B1">
      <w:pPr>
        <w:pStyle w:val="PL"/>
      </w:pPr>
      <w:r>
        <w:t xml:space="preserve">       - authorizationData</w:t>
      </w:r>
    </w:p>
    <w:p w14:paraId="4AB07C0C" w14:textId="77777777" w:rsidR="000260B1" w:rsidRDefault="000260B1" w:rsidP="000260B1">
      <w:pPr>
        <w:pStyle w:val="PL"/>
      </w:pPr>
      <w:r>
        <w:t xml:space="preserve">      properties:</w:t>
      </w:r>
    </w:p>
    <w:p w14:paraId="6F93A648" w14:textId="77777777" w:rsidR="000260B1" w:rsidRDefault="000260B1" w:rsidP="000260B1">
      <w:pPr>
        <w:pStyle w:val="PL"/>
        <w:rPr>
          <w:lang w:eastAsia="zh-CN"/>
        </w:rPr>
      </w:pPr>
      <w:r>
        <w:rPr>
          <w:lang w:eastAsia="zh-CN"/>
        </w:rPr>
        <w:t xml:space="preserve">        authorizationData:</w:t>
      </w:r>
    </w:p>
    <w:p w14:paraId="0E5F14C4" w14:textId="77777777" w:rsidR="000260B1" w:rsidRDefault="000260B1" w:rsidP="000260B1">
      <w:pPr>
        <w:pStyle w:val="PL"/>
      </w:pPr>
      <w:r>
        <w:rPr>
          <w:lang w:eastAsia="zh-CN"/>
        </w:rPr>
        <w:t xml:space="preserve">          type: array</w:t>
      </w:r>
    </w:p>
    <w:p w14:paraId="70AC5960" w14:textId="77777777" w:rsidR="000260B1" w:rsidRDefault="000260B1" w:rsidP="000260B1">
      <w:pPr>
        <w:pStyle w:val="PL"/>
      </w:pPr>
      <w:r>
        <w:t xml:space="preserve">          items:</w:t>
      </w:r>
    </w:p>
    <w:p w14:paraId="1EED9E3B" w14:textId="77777777" w:rsidR="000260B1" w:rsidRDefault="000260B1" w:rsidP="000260B1">
      <w:pPr>
        <w:pStyle w:val="PL"/>
      </w:pPr>
      <w:r>
        <w:t xml:space="preserve">            $ref: 'TS29503_Nudm_NIDDAU.yaml#/components/schemas/UserIdentifier'</w:t>
      </w:r>
    </w:p>
    <w:p w14:paraId="1CDBF5B5" w14:textId="77777777" w:rsidR="000260B1" w:rsidRDefault="000260B1" w:rsidP="000260B1">
      <w:pPr>
        <w:pStyle w:val="PL"/>
      </w:pPr>
      <w:r>
        <w:t xml:space="preserve">          minItems: 1</w:t>
      </w:r>
    </w:p>
    <w:p w14:paraId="3D6DE40A" w14:textId="77777777" w:rsidR="000260B1" w:rsidRDefault="000260B1" w:rsidP="000260B1">
      <w:pPr>
        <w:pStyle w:val="PL"/>
      </w:pPr>
      <w:r>
        <w:t xml:space="preserve">          uniqueItems: true</w:t>
      </w:r>
    </w:p>
    <w:p w14:paraId="3BD231D1" w14:textId="77777777" w:rsidR="000260B1" w:rsidRDefault="000260B1" w:rsidP="000260B1">
      <w:pPr>
        <w:pStyle w:val="PL"/>
      </w:pPr>
      <w:r>
        <w:t xml:space="preserve">        allowedDnnList:</w:t>
      </w:r>
    </w:p>
    <w:p w14:paraId="09CE0522" w14:textId="77777777" w:rsidR="000260B1" w:rsidRDefault="000260B1" w:rsidP="000260B1">
      <w:pPr>
        <w:pStyle w:val="PL"/>
      </w:pPr>
      <w:r>
        <w:t xml:space="preserve">          type: array</w:t>
      </w:r>
    </w:p>
    <w:p w14:paraId="3FA79389" w14:textId="77777777" w:rsidR="000260B1" w:rsidRDefault="000260B1" w:rsidP="000260B1">
      <w:pPr>
        <w:pStyle w:val="PL"/>
      </w:pPr>
      <w:r>
        <w:t xml:space="preserve">          items:</w:t>
      </w:r>
    </w:p>
    <w:p w14:paraId="1AD3D2BA" w14:textId="77777777" w:rsidR="000260B1" w:rsidRDefault="000260B1" w:rsidP="000260B1">
      <w:pPr>
        <w:pStyle w:val="PL"/>
      </w:pPr>
      <w:r>
        <w:t xml:space="preserve">            anyOf:</w:t>
      </w:r>
    </w:p>
    <w:p w14:paraId="4B47E8E2" w14:textId="77777777" w:rsidR="000260B1" w:rsidRDefault="000260B1" w:rsidP="000260B1">
      <w:pPr>
        <w:pStyle w:val="PL"/>
      </w:pPr>
      <w:r>
        <w:t xml:space="preserve">              - $ref: 'TS29571_CommonData.yaml#/components/schemas/Dnn'</w:t>
      </w:r>
    </w:p>
    <w:p w14:paraId="20BE129A" w14:textId="77777777" w:rsidR="000260B1" w:rsidRDefault="000260B1" w:rsidP="000260B1">
      <w:pPr>
        <w:pStyle w:val="PL"/>
      </w:pPr>
      <w:r>
        <w:t xml:space="preserve">              - $ref: 'TS29571_CommonData.yaml#/components/schemas/WildcardDnn'</w:t>
      </w:r>
    </w:p>
    <w:p w14:paraId="36DC5205" w14:textId="77777777" w:rsidR="000260B1" w:rsidRDefault="000260B1" w:rsidP="000260B1">
      <w:pPr>
        <w:pStyle w:val="PL"/>
      </w:pPr>
      <w:r>
        <w:t xml:space="preserve">        allowedSnssaiList:</w:t>
      </w:r>
    </w:p>
    <w:p w14:paraId="3D436CDF" w14:textId="77777777" w:rsidR="000260B1" w:rsidRDefault="000260B1" w:rsidP="000260B1">
      <w:pPr>
        <w:pStyle w:val="PL"/>
      </w:pPr>
      <w:r>
        <w:t xml:space="preserve">          type: array</w:t>
      </w:r>
    </w:p>
    <w:p w14:paraId="5EB485CB" w14:textId="77777777" w:rsidR="000260B1" w:rsidRDefault="000260B1" w:rsidP="000260B1">
      <w:pPr>
        <w:pStyle w:val="PL"/>
      </w:pPr>
      <w:r>
        <w:t xml:space="preserve">          items:</w:t>
      </w:r>
    </w:p>
    <w:p w14:paraId="4E7DB455" w14:textId="77777777" w:rsidR="000260B1" w:rsidRDefault="000260B1" w:rsidP="000260B1">
      <w:pPr>
        <w:pStyle w:val="PL"/>
      </w:pPr>
      <w:r>
        <w:t xml:space="preserve">            $ref: 'TS29571_CommonData.yaml#/components/schemas/Snssai'</w:t>
      </w:r>
    </w:p>
    <w:p w14:paraId="477BF6D2" w14:textId="77777777" w:rsidR="000260B1" w:rsidRDefault="000260B1" w:rsidP="000260B1">
      <w:pPr>
        <w:pStyle w:val="PL"/>
      </w:pPr>
      <w:r>
        <w:t xml:space="preserve">        allowedMtcProviders:</w:t>
      </w:r>
    </w:p>
    <w:p w14:paraId="79B8BD3D" w14:textId="77777777" w:rsidR="000260B1" w:rsidRDefault="000260B1" w:rsidP="000260B1">
      <w:pPr>
        <w:pStyle w:val="PL"/>
      </w:pPr>
      <w:r>
        <w:t xml:space="preserve">          type: array</w:t>
      </w:r>
    </w:p>
    <w:p w14:paraId="3F40BD07" w14:textId="77777777" w:rsidR="000260B1" w:rsidRDefault="000260B1" w:rsidP="000260B1">
      <w:pPr>
        <w:pStyle w:val="PL"/>
      </w:pPr>
      <w:r>
        <w:t xml:space="preserve">          items:</w:t>
      </w:r>
    </w:p>
    <w:p w14:paraId="31A096BA" w14:textId="77777777" w:rsidR="000260B1" w:rsidRDefault="000260B1" w:rsidP="000260B1">
      <w:pPr>
        <w:pStyle w:val="PL"/>
        <w:rPr>
          <w:lang w:eastAsia="zh-CN"/>
        </w:rPr>
      </w:pPr>
      <w:r>
        <w:t xml:space="preserve">            $ref: '#/components/schemas/MtcProvider'</w:t>
      </w:r>
    </w:p>
    <w:p w14:paraId="78C32799" w14:textId="77777777" w:rsidR="000260B1" w:rsidRDefault="000260B1" w:rsidP="000260B1">
      <w:pPr>
        <w:pStyle w:val="PL"/>
      </w:pPr>
      <w:r>
        <w:t xml:space="preserve">        validityTime:</w:t>
      </w:r>
    </w:p>
    <w:p w14:paraId="71D3041A" w14:textId="77777777" w:rsidR="000260B1" w:rsidRDefault="000260B1" w:rsidP="000260B1">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47514C76" w14:textId="77777777" w:rsidR="000260B1" w:rsidRDefault="000260B1" w:rsidP="000260B1">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14EF1DD1" w14:textId="77777777" w:rsidR="000260B1" w:rsidRPr="00533C32" w:rsidRDefault="000260B1" w:rsidP="000260B1">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34579153" w14:textId="77777777" w:rsidR="000260B1" w:rsidRDefault="000260B1" w:rsidP="000260B1">
      <w:pPr>
        <w:pStyle w:val="PL"/>
      </w:pPr>
      <w:r>
        <w:t xml:space="preserve">    </w:t>
      </w:r>
      <w:r>
        <w:rPr>
          <w:lang w:eastAsia="zh-CN"/>
        </w:rPr>
        <w:t>V2xSubscriptionData</w:t>
      </w:r>
      <w:r>
        <w:t>:</w:t>
      </w:r>
    </w:p>
    <w:p w14:paraId="1E6EF20C" w14:textId="77777777" w:rsidR="000260B1" w:rsidRDefault="000260B1" w:rsidP="000260B1">
      <w:pPr>
        <w:pStyle w:val="PL"/>
        <w:outlineLvl w:val="0"/>
        <w:rPr>
          <w:lang w:eastAsia="zh-CN"/>
        </w:rPr>
      </w:pPr>
      <w:r>
        <w:t xml:space="preserve">      $ref: 'TS29503_Nudm_SDM.yaml#/components/schemas/</w:t>
      </w:r>
      <w:r>
        <w:rPr>
          <w:lang w:eastAsia="zh-CN"/>
        </w:rPr>
        <w:t>V2xSubscriptionData</w:t>
      </w:r>
      <w:r>
        <w:t>'</w:t>
      </w:r>
    </w:p>
    <w:p w14:paraId="2148887C" w14:textId="77777777" w:rsidR="000260B1" w:rsidRDefault="000260B1" w:rsidP="000260B1">
      <w:pPr>
        <w:pStyle w:val="PL"/>
      </w:pPr>
      <w:r>
        <w:t xml:space="preserve">    </w:t>
      </w:r>
      <w:r>
        <w:rPr>
          <w:lang w:eastAsia="zh-CN"/>
        </w:rPr>
        <w:t>ProseSubscriptionData</w:t>
      </w:r>
      <w:r>
        <w:t>:</w:t>
      </w:r>
    </w:p>
    <w:p w14:paraId="76A8B384" w14:textId="77777777" w:rsidR="000260B1" w:rsidRDefault="000260B1" w:rsidP="000260B1">
      <w:pPr>
        <w:pStyle w:val="PL"/>
        <w:outlineLvl w:val="0"/>
        <w:rPr>
          <w:lang w:eastAsia="zh-CN"/>
        </w:rPr>
      </w:pPr>
      <w:r>
        <w:t xml:space="preserve">      $ref: 'TS29503_Nudm_SDM.yaml#/components/schemas/</w:t>
      </w:r>
      <w:r>
        <w:rPr>
          <w:lang w:eastAsia="zh-CN"/>
        </w:rPr>
        <w:t>ProseSubscriptionData</w:t>
      </w:r>
      <w:r>
        <w:t>'</w:t>
      </w:r>
    </w:p>
    <w:p w14:paraId="40FBD12E" w14:textId="77777777" w:rsidR="000260B1" w:rsidRDefault="000260B1" w:rsidP="000260B1">
      <w:pPr>
        <w:pStyle w:val="PL"/>
      </w:pPr>
      <w:r>
        <w:t xml:space="preserve">    </w:t>
      </w:r>
      <w:r>
        <w:rPr>
          <w:lang w:eastAsia="zh-CN"/>
        </w:rPr>
        <w:t>Uc</w:t>
      </w:r>
      <w:r w:rsidRPr="003D1A88">
        <w:t>SubscriptionData</w:t>
      </w:r>
      <w:r>
        <w:t>:</w:t>
      </w:r>
    </w:p>
    <w:p w14:paraId="17949FDD" w14:textId="77777777" w:rsidR="000260B1" w:rsidRDefault="000260B1" w:rsidP="000260B1">
      <w:pPr>
        <w:pStyle w:val="PL"/>
        <w:outlineLvl w:val="0"/>
        <w:rPr>
          <w:lang w:eastAsia="zh-CN"/>
        </w:rPr>
      </w:pPr>
      <w:r>
        <w:t xml:space="preserve">      $ref: 'TS29503_Nudm_SDM.yaml#/components/schemas/</w:t>
      </w:r>
      <w:r>
        <w:rPr>
          <w:lang w:eastAsia="zh-CN"/>
        </w:rPr>
        <w:t>Uc</w:t>
      </w:r>
      <w:r w:rsidRPr="003D1A88">
        <w:t>SubscriptionData</w:t>
      </w:r>
      <w:r>
        <w:t>'</w:t>
      </w:r>
    </w:p>
    <w:p w14:paraId="3BC5A612" w14:textId="77777777" w:rsidR="000260B1" w:rsidRDefault="000260B1" w:rsidP="000260B1">
      <w:pPr>
        <w:pStyle w:val="PL"/>
      </w:pPr>
      <w:r>
        <w:t xml:space="preserve">    </w:t>
      </w:r>
      <w:r w:rsidRPr="00D36AEC">
        <w:rPr>
          <w:lang w:eastAsia="zh-CN"/>
        </w:rPr>
        <w:t>LcsBroadcastAssistanceTypesData</w:t>
      </w:r>
      <w:r>
        <w:t>:</w:t>
      </w:r>
    </w:p>
    <w:p w14:paraId="2880D0A4" w14:textId="77777777" w:rsidR="000260B1" w:rsidRPr="00295CC9" w:rsidRDefault="000260B1" w:rsidP="000260B1">
      <w:pPr>
        <w:pStyle w:val="PL"/>
        <w:outlineLvl w:val="0"/>
        <w:rPr>
          <w:lang w:eastAsia="zh-CN"/>
        </w:rPr>
      </w:pPr>
      <w:r>
        <w:t xml:space="preserve">      $ref: 'TS29503_Nudm_SDM.yaml#/components/schemas/</w:t>
      </w:r>
      <w:r w:rsidRPr="00D36AEC">
        <w:rPr>
          <w:lang w:eastAsia="zh-CN"/>
        </w:rPr>
        <w:t>LcsBroadcastAssistanceTypesData</w:t>
      </w:r>
      <w:r>
        <w:t>'</w:t>
      </w:r>
    </w:p>
    <w:p w14:paraId="70D0DDB8" w14:textId="77777777" w:rsidR="000260B1" w:rsidRPr="00533C32" w:rsidRDefault="000260B1" w:rsidP="000260B1">
      <w:pPr>
        <w:pStyle w:val="PL"/>
        <w:rPr>
          <w:lang w:eastAsia="zh-CN"/>
        </w:rPr>
      </w:pPr>
      <w:r w:rsidRPr="00533C32">
        <w:t xml:space="preserve">    OperatorSpecificDataContainer:</w:t>
      </w:r>
    </w:p>
    <w:p w14:paraId="17D6DA40" w14:textId="77777777" w:rsidR="000260B1" w:rsidRPr="00533C32" w:rsidRDefault="000260B1" w:rsidP="000260B1">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287F8D36" w14:textId="77777777" w:rsidR="000260B1" w:rsidRPr="00533C32" w:rsidRDefault="000260B1" w:rsidP="000260B1">
      <w:pPr>
        <w:pStyle w:val="PL"/>
        <w:rPr>
          <w:lang w:eastAsia="zh-CN"/>
        </w:rPr>
      </w:pPr>
      <w:r w:rsidRPr="00533C32">
        <w:rPr>
          <w:lang w:eastAsia="zh-CN"/>
        </w:rPr>
        <w:t xml:space="preserve">      type: object</w:t>
      </w:r>
    </w:p>
    <w:p w14:paraId="405920CA" w14:textId="77777777" w:rsidR="000260B1" w:rsidRPr="00533C32" w:rsidRDefault="000260B1" w:rsidP="000260B1">
      <w:pPr>
        <w:pStyle w:val="PL"/>
        <w:rPr>
          <w:lang w:eastAsia="zh-CN"/>
        </w:rPr>
      </w:pPr>
      <w:r w:rsidRPr="00533C32">
        <w:rPr>
          <w:lang w:eastAsia="zh-CN"/>
        </w:rPr>
        <w:t xml:space="preserve">      required:</w:t>
      </w:r>
    </w:p>
    <w:p w14:paraId="364BCCDC" w14:textId="77777777" w:rsidR="000260B1" w:rsidRPr="00533C32" w:rsidRDefault="000260B1" w:rsidP="000260B1">
      <w:pPr>
        <w:pStyle w:val="PL"/>
        <w:rPr>
          <w:lang w:eastAsia="zh-CN"/>
        </w:rPr>
      </w:pPr>
      <w:r w:rsidRPr="00533C32">
        <w:rPr>
          <w:lang w:eastAsia="zh-CN"/>
        </w:rPr>
        <w:t xml:space="preserve">        - dataType</w:t>
      </w:r>
    </w:p>
    <w:p w14:paraId="14FEE7D8" w14:textId="77777777" w:rsidR="000260B1" w:rsidRPr="00533C32" w:rsidRDefault="000260B1" w:rsidP="000260B1">
      <w:pPr>
        <w:pStyle w:val="PL"/>
        <w:rPr>
          <w:lang w:eastAsia="zh-CN"/>
        </w:rPr>
      </w:pPr>
      <w:r w:rsidRPr="00533C32">
        <w:rPr>
          <w:lang w:eastAsia="zh-CN"/>
        </w:rPr>
        <w:t xml:space="preserve">        - value</w:t>
      </w:r>
    </w:p>
    <w:p w14:paraId="12110DBB" w14:textId="77777777" w:rsidR="000260B1" w:rsidRPr="00533C32" w:rsidRDefault="000260B1" w:rsidP="000260B1">
      <w:pPr>
        <w:pStyle w:val="PL"/>
        <w:rPr>
          <w:lang w:eastAsia="zh-CN"/>
        </w:rPr>
      </w:pPr>
      <w:r w:rsidRPr="00533C32">
        <w:t xml:space="preserve">      properties:</w:t>
      </w:r>
    </w:p>
    <w:p w14:paraId="3348849E" w14:textId="77777777" w:rsidR="000260B1" w:rsidRPr="00533C32" w:rsidRDefault="000260B1" w:rsidP="000260B1">
      <w:pPr>
        <w:pStyle w:val="PL"/>
      </w:pPr>
      <w:r w:rsidRPr="00533C32">
        <w:t xml:space="preserve">        dataType:</w:t>
      </w:r>
    </w:p>
    <w:p w14:paraId="00147865" w14:textId="77777777" w:rsidR="000260B1" w:rsidRPr="00533C32" w:rsidRDefault="000260B1" w:rsidP="000260B1">
      <w:pPr>
        <w:pStyle w:val="PL"/>
      </w:pPr>
      <w:r w:rsidRPr="00533C32">
        <w:t xml:space="preserve">          type: string</w:t>
      </w:r>
    </w:p>
    <w:p w14:paraId="2C5B69BF" w14:textId="77777777" w:rsidR="000260B1" w:rsidRPr="00533C32" w:rsidRDefault="000260B1" w:rsidP="000260B1">
      <w:pPr>
        <w:pStyle w:val="PL"/>
      </w:pPr>
      <w:r w:rsidRPr="00533C32">
        <w:t xml:space="preserve">          enum:</w:t>
      </w:r>
    </w:p>
    <w:p w14:paraId="49F4A0ED" w14:textId="77777777" w:rsidR="000260B1" w:rsidRPr="00533C32" w:rsidRDefault="000260B1" w:rsidP="000260B1">
      <w:pPr>
        <w:pStyle w:val="PL"/>
      </w:pPr>
      <w:r w:rsidRPr="00533C32">
        <w:t xml:space="preserve">            - string</w:t>
      </w:r>
    </w:p>
    <w:p w14:paraId="48CE71B9" w14:textId="77777777" w:rsidR="000260B1" w:rsidRPr="00533C32" w:rsidRDefault="000260B1" w:rsidP="000260B1">
      <w:pPr>
        <w:pStyle w:val="PL"/>
      </w:pPr>
      <w:r w:rsidRPr="00533C32">
        <w:t xml:space="preserve">            - integer</w:t>
      </w:r>
    </w:p>
    <w:p w14:paraId="32EDA6F1" w14:textId="77777777" w:rsidR="000260B1" w:rsidRPr="00533C32" w:rsidRDefault="000260B1" w:rsidP="000260B1">
      <w:pPr>
        <w:pStyle w:val="PL"/>
      </w:pPr>
      <w:r w:rsidRPr="00533C32">
        <w:t xml:space="preserve">            - number</w:t>
      </w:r>
    </w:p>
    <w:p w14:paraId="622A3222" w14:textId="77777777" w:rsidR="000260B1" w:rsidRPr="00533C32" w:rsidRDefault="000260B1" w:rsidP="000260B1">
      <w:pPr>
        <w:pStyle w:val="PL"/>
      </w:pPr>
      <w:r w:rsidRPr="00533C32">
        <w:t xml:space="preserve">            - boolean</w:t>
      </w:r>
    </w:p>
    <w:p w14:paraId="07D2203E" w14:textId="77777777" w:rsidR="000260B1" w:rsidRPr="00533C32" w:rsidRDefault="000260B1" w:rsidP="000260B1">
      <w:pPr>
        <w:pStyle w:val="PL"/>
      </w:pPr>
      <w:r w:rsidRPr="00533C32">
        <w:t xml:space="preserve">            - object</w:t>
      </w:r>
    </w:p>
    <w:p w14:paraId="232B8E7E" w14:textId="77777777" w:rsidR="000260B1" w:rsidRPr="00533C32" w:rsidRDefault="000260B1" w:rsidP="000260B1">
      <w:pPr>
        <w:pStyle w:val="PL"/>
      </w:pPr>
      <w:r w:rsidRPr="00533C32">
        <w:t xml:space="preserve">            - </w:t>
      </w:r>
      <w:r>
        <w:t>array</w:t>
      </w:r>
    </w:p>
    <w:p w14:paraId="59063271" w14:textId="77777777" w:rsidR="000260B1" w:rsidRPr="00533C32" w:rsidRDefault="000260B1" w:rsidP="000260B1">
      <w:pPr>
        <w:pStyle w:val="PL"/>
      </w:pPr>
      <w:r w:rsidRPr="00533C32">
        <w:t xml:space="preserve">        dataTypeDefinition:</w:t>
      </w:r>
    </w:p>
    <w:p w14:paraId="5DC9FB81" w14:textId="77777777" w:rsidR="000260B1" w:rsidRPr="00533C32" w:rsidRDefault="000260B1" w:rsidP="000260B1">
      <w:pPr>
        <w:pStyle w:val="PL"/>
      </w:pPr>
      <w:r w:rsidRPr="00533C32">
        <w:t xml:space="preserve">          type: string</w:t>
      </w:r>
    </w:p>
    <w:p w14:paraId="28C277A1" w14:textId="77777777" w:rsidR="000260B1" w:rsidRPr="00533C32" w:rsidRDefault="000260B1" w:rsidP="000260B1">
      <w:pPr>
        <w:pStyle w:val="PL"/>
      </w:pPr>
      <w:r w:rsidRPr="00533C32">
        <w:t xml:space="preserve">        value:</w:t>
      </w:r>
    </w:p>
    <w:p w14:paraId="47742751" w14:textId="77777777" w:rsidR="000260B1" w:rsidRPr="00533C32" w:rsidRDefault="000260B1" w:rsidP="000260B1">
      <w:pPr>
        <w:pStyle w:val="PL"/>
      </w:pPr>
      <w:r w:rsidRPr="00533C32">
        <w:t xml:space="preserve">          oneOf:</w:t>
      </w:r>
    </w:p>
    <w:p w14:paraId="4E15215F" w14:textId="77777777" w:rsidR="000260B1" w:rsidRPr="00533C32" w:rsidRDefault="000260B1" w:rsidP="000260B1">
      <w:pPr>
        <w:pStyle w:val="PL"/>
      </w:pPr>
      <w:r w:rsidRPr="00533C32">
        <w:t xml:space="preserve">            - type: string</w:t>
      </w:r>
    </w:p>
    <w:p w14:paraId="1BAE1647" w14:textId="77777777" w:rsidR="000260B1" w:rsidRPr="00533C32" w:rsidRDefault="000260B1" w:rsidP="000260B1">
      <w:pPr>
        <w:pStyle w:val="PL"/>
      </w:pPr>
      <w:r w:rsidRPr="00533C32">
        <w:t xml:space="preserve">            - type: integer</w:t>
      </w:r>
    </w:p>
    <w:p w14:paraId="00995054" w14:textId="77777777" w:rsidR="000260B1" w:rsidRPr="00533C32" w:rsidRDefault="000260B1" w:rsidP="000260B1">
      <w:pPr>
        <w:pStyle w:val="PL"/>
      </w:pPr>
      <w:r w:rsidRPr="00533C32">
        <w:t xml:space="preserve">            - type: number</w:t>
      </w:r>
    </w:p>
    <w:p w14:paraId="14AB5247" w14:textId="77777777" w:rsidR="000260B1" w:rsidRPr="00533C32" w:rsidRDefault="000260B1" w:rsidP="000260B1">
      <w:pPr>
        <w:pStyle w:val="PL"/>
      </w:pPr>
      <w:r w:rsidRPr="00533C32">
        <w:t xml:space="preserve">            - type: boolean</w:t>
      </w:r>
    </w:p>
    <w:p w14:paraId="0B802445" w14:textId="77777777" w:rsidR="000260B1" w:rsidRDefault="000260B1" w:rsidP="000260B1">
      <w:pPr>
        <w:pStyle w:val="PL"/>
        <w:rPr>
          <w:lang w:eastAsia="zh-CN"/>
        </w:rPr>
      </w:pPr>
      <w:r w:rsidRPr="00533C32">
        <w:t xml:space="preserve">            - type: object</w:t>
      </w:r>
    </w:p>
    <w:p w14:paraId="4DFC2C11" w14:textId="77777777" w:rsidR="000260B1" w:rsidRDefault="000260B1" w:rsidP="000260B1">
      <w:pPr>
        <w:pStyle w:val="PL"/>
        <w:rPr>
          <w:lang w:eastAsia="zh-CN"/>
        </w:rPr>
      </w:pPr>
      <w:r>
        <w:t xml:space="preserve">            - type: array</w:t>
      </w:r>
    </w:p>
    <w:p w14:paraId="5E3364D3" w14:textId="77777777" w:rsidR="000260B1" w:rsidRDefault="000260B1" w:rsidP="000260B1">
      <w:pPr>
        <w:pStyle w:val="PL"/>
      </w:pPr>
      <w:r>
        <w:t xml:space="preserve">        supportedFeatures:</w:t>
      </w:r>
    </w:p>
    <w:p w14:paraId="74AFD04F" w14:textId="77777777" w:rsidR="000260B1" w:rsidRPr="005E5535" w:rsidRDefault="000260B1" w:rsidP="000260B1">
      <w:pPr>
        <w:pStyle w:val="PL"/>
        <w:outlineLvl w:val="0"/>
        <w:rPr>
          <w:lang w:eastAsia="zh-CN"/>
        </w:rPr>
      </w:pPr>
      <w:r>
        <w:t xml:space="preserve">          $ref: 'TS29571_CommonData.yaml#/components/schemas/SupportedFeatures'</w:t>
      </w:r>
    </w:p>
    <w:p w14:paraId="17D768DA" w14:textId="77777777" w:rsidR="000260B1" w:rsidRDefault="000260B1" w:rsidP="000260B1">
      <w:pPr>
        <w:pStyle w:val="PL"/>
        <w:rPr>
          <w:lang w:val="en-US"/>
        </w:rPr>
      </w:pPr>
      <w:r>
        <w:t xml:space="preserve">        </w:t>
      </w:r>
      <w:r>
        <w:rPr>
          <w:lang w:val="en-US"/>
        </w:rPr>
        <w:t>resetIds:</w:t>
      </w:r>
    </w:p>
    <w:p w14:paraId="3DDE3A4D" w14:textId="77777777" w:rsidR="000260B1" w:rsidRDefault="000260B1" w:rsidP="000260B1">
      <w:pPr>
        <w:pStyle w:val="PL"/>
        <w:rPr>
          <w:lang w:val="en-US"/>
        </w:rPr>
      </w:pPr>
      <w:r>
        <w:rPr>
          <w:lang w:val="en-US"/>
        </w:rPr>
        <w:lastRenderedPageBreak/>
        <w:t xml:space="preserve">          type: array</w:t>
      </w:r>
    </w:p>
    <w:p w14:paraId="116F8447" w14:textId="77777777" w:rsidR="000260B1" w:rsidRDefault="000260B1" w:rsidP="000260B1">
      <w:pPr>
        <w:pStyle w:val="PL"/>
        <w:rPr>
          <w:lang w:val="en-US"/>
        </w:rPr>
      </w:pPr>
      <w:r>
        <w:rPr>
          <w:lang w:val="en-US"/>
        </w:rPr>
        <w:t xml:space="preserve">          items:</w:t>
      </w:r>
    </w:p>
    <w:p w14:paraId="7E324545" w14:textId="77777777" w:rsidR="000260B1" w:rsidRDefault="000260B1" w:rsidP="000260B1">
      <w:pPr>
        <w:pStyle w:val="PL"/>
        <w:rPr>
          <w:lang w:val="en-US"/>
        </w:rPr>
      </w:pPr>
      <w:r>
        <w:rPr>
          <w:lang w:val="en-US"/>
        </w:rPr>
        <w:t xml:space="preserve">            type: string</w:t>
      </w:r>
    </w:p>
    <w:p w14:paraId="69987215" w14:textId="77777777" w:rsidR="000260B1" w:rsidRDefault="000260B1" w:rsidP="000260B1">
      <w:pPr>
        <w:pStyle w:val="PL"/>
        <w:rPr>
          <w:lang w:val="en-US"/>
        </w:rPr>
      </w:pPr>
      <w:r>
        <w:rPr>
          <w:lang w:val="en-US"/>
        </w:rPr>
        <w:t xml:space="preserve">          minItems: 1</w:t>
      </w:r>
    </w:p>
    <w:p w14:paraId="185D7FF3" w14:textId="77777777" w:rsidR="000260B1" w:rsidRDefault="000260B1" w:rsidP="000260B1">
      <w:pPr>
        <w:pStyle w:val="PL"/>
      </w:pPr>
    </w:p>
    <w:p w14:paraId="56024B78" w14:textId="77777777" w:rsidR="000260B1" w:rsidRPr="00533C32" w:rsidRDefault="000260B1" w:rsidP="000260B1">
      <w:pPr>
        <w:pStyle w:val="PL"/>
        <w:rPr>
          <w:lang w:eastAsia="zh-CN"/>
        </w:rPr>
      </w:pPr>
      <w:r w:rsidRPr="00533C32">
        <w:t xml:space="preserve">    AuthMethod:</w:t>
      </w:r>
    </w:p>
    <w:p w14:paraId="31160B4B" w14:textId="77777777" w:rsidR="000260B1" w:rsidRPr="00533C32" w:rsidRDefault="000260B1" w:rsidP="000260B1">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35BC07C6" w14:textId="77777777" w:rsidR="000260B1" w:rsidRPr="00533C32" w:rsidRDefault="000260B1" w:rsidP="000260B1">
      <w:pPr>
        <w:pStyle w:val="PL"/>
        <w:rPr>
          <w:lang w:eastAsia="zh-CN"/>
        </w:rPr>
      </w:pPr>
      <w:r w:rsidRPr="00533C32">
        <w:rPr>
          <w:lang w:eastAsia="zh-CN"/>
        </w:rPr>
        <w:t xml:space="preserve">      anyOf:</w:t>
      </w:r>
    </w:p>
    <w:p w14:paraId="0983145E" w14:textId="77777777" w:rsidR="000260B1" w:rsidRPr="00533C32" w:rsidRDefault="000260B1" w:rsidP="000260B1">
      <w:pPr>
        <w:pStyle w:val="PL"/>
      </w:pPr>
      <w:r w:rsidRPr="00533C32">
        <w:t xml:space="preserve">      </w:t>
      </w:r>
      <w:r w:rsidRPr="00533C32">
        <w:rPr>
          <w:lang w:eastAsia="zh-CN"/>
        </w:rPr>
        <w:t xml:space="preserve">  - </w:t>
      </w:r>
      <w:r w:rsidRPr="00533C32">
        <w:t>type: string</w:t>
      </w:r>
    </w:p>
    <w:p w14:paraId="04B12109" w14:textId="77777777" w:rsidR="000260B1" w:rsidRPr="00533C32" w:rsidRDefault="000260B1" w:rsidP="000260B1">
      <w:pPr>
        <w:pStyle w:val="PL"/>
      </w:pPr>
      <w:r w:rsidRPr="00533C32">
        <w:t xml:space="preserve">      </w:t>
      </w:r>
      <w:r w:rsidRPr="00533C32">
        <w:rPr>
          <w:lang w:eastAsia="zh-CN"/>
        </w:rPr>
        <w:t xml:space="preserve">    </w:t>
      </w:r>
      <w:r w:rsidRPr="00533C32">
        <w:t>enum:</w:t>
      </w:r>
    </w:p>
    <w:p w14:paraId="1A4D034E" w14:textId="77777777" w:rsidR="000260B1" w:rsidRPr="00533C32" w:rsidRDefault="000260B1" w:rsidP="000260B1">
      <w:pPr>
        <w:pStyle w:val="PL"/>
      </w:pPr>
      <w:r w:rsidRPr="00533C32">
        <w:t xml:space="preserve">        </w:t>
      </w:r>
      <w:r w:rsidRPr="00533C32">
        <w:rPr>
          <w:lang w:eastAsia="zh-CN"/>
        </w:rPr>
        <w:t xml:space="preserve">    </w:t>
      </w:r>
      <w:r w:rsidRPr="00533C32">
        <w:t>- 5G_AKA</w:t>
      </w:r>
    </w:p>
    <w:p w14:paraId="1784812F" w14:textId="77777777" w:rsidR="000260B1" w:rsidRPr="00533C32" w:rsidRDefault="000260B1" w:rsidP="000260B1">
      <w:pPr>
        <w:pStyle w:val="PL"/>
        <w:rPr>
          <w:lang w:eastAsia="zh-CN"/>
        </w:rPr>
      </w:pPr>
      <w:r w:rsidRPr="00533C32">
        <w:t xml:space="preserve">        </w:t>
      </w:r>
      <w:r w:rsidRPr="00533C32">
        <w:rPr>
          <w:lang w:eastAsia="zh-CN"/>
        </w:rPr>
        <w:t xml:space="preserve">    </w:t>
      </w:r>
      <w:r w:rsidRPr="00533C32">
        <w:t>- EAP_AKA_PRIME</w:t>
      </w:r>
    </w:p>
    <w:p w14:paraId="515CA43E" w14:textId="77777777" w:rsidR="000260B1" w:rsidRPr="00533C32" w:rsidRDefault="000260B1" w:rsidP="000260B1">
      <w:pPr>
        <w:pStyle w:val="PL"/>
        <w:rPr>
          <w:lang w:eastAsia="zh-CN"/>
        </w:rPr>
      </w:pPr>
      <w:r w:rsidRPr="00533C32">
        <w:rPr>
          <w:lang w:eastAsia="zh-CN"/>
        </w:rPr>
        <w:t xml:space="preserve">            - EAP_TLS</w:t>
      </w:r>
    </w:p>
    <w:p w14:paraId="6A15B2E4" w14:textId="77777777" w:rsidR="000260B1" w:rsidRPr="00533C32" w:rsidRDefault="000260B1" w:rsidP="000260B1">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5D7CC2E5" w14:textId="77777777" w:rsidR="000260B1" w:rsidRPr="00533C32" w:rsidRDefault="000260B1" w:rsidP="000260B1">
      <w:pPr>
        <w:pStyle w:val="PL"/>
        <w:rPr>
          <w:lang w:eastAsia="zh-CN"/>
        </w:rPr>
      </w:pPr>
      <w:r w:rsidRPr="00533C32">
        <w:t xml:space="preserve">        </w:t>
      </w:r>
      <w:r w:rsidRPr="00533C32">
        <w:rPr>
          <w:lang w:eastAsia="zh-CN"/>
        </w:rPr>
        <w:t xml:space="preserve">    </w:t>
      </w:r>
      <w:r w:rsidRPr="00533C32">
        <w:t xml:space="preserve">- </w:t>
      </w:r>
      <w:r>
        <w:t>NONE</w:t>
      </w:r>
    </w:p>
    <w:p w14:paraId="164DC4E1" w14:textId="77777777" w:rsidR="000260B1" w:rsidRPr="00533C32" w:rsidRDefault="000260B1" w:rsidP="000260B1">
      <w:pPr>
        <w:pStyle w:val="PL"/>
        <w:rPr>
          <w:lang w:eastAsia="zh-CN"/>
        </w:rPr>
      </w:pPr>
      <w:r w:rsidRPr="00533C32">
        <w:t xml:space="preserve">      </w:t>
      </w:r>
      <w:r w:rsidRPr="00533C32">
        <w:rPr>
          <w:lang w:eastAsia="zh-CN"/>
        </w:rPr>
        <w:t xml:space="preserve">  - </w:t>
      </w:r>
      <w:r w:rsidRPr="00533C32">
        <w:t>type: string</w:t>
      </w:r>
    </w:p>
    <w:p w14:paraId="40869E9D" w14:textId="77777777" w:rsidR="000260B1" w:rsidRPr="00533C32" w:rsidRDefault="000260B1" w:rsidP="000260B1">
      <w:pPr>
        <w:pStyle w:val="PL"/>
      </w:pPr>
      <w:r w:rsidRPr="00533C32">
        <w:t xml:space="preserve">    PpData:</w:t>
      </w:r>
    </w:p>
    <w:p w14:paraId="077FD3B1" w14:textId="77777777" w:rsidR="000260B1" w:rsidRPr="00533C32" w:rsidRDefault="000260B1" w:rsidP="000260B1">
      <w:pPr>
        <w:pStyle w:val="PL"/>
        <w:outlineLvl w:val="0"/>
      </w:pPr>
      <w:r w:rsidRPr="00533C32">
        <w:t xml:space="preserve">      $ref: 'TS29503_Nudm_PP.yaml#/components/schemas/PpData'</w:t>
      </w:r>
    </w:p>
    <w:p w14:paraId="4DE8DAEE" w14:textId="77777777" w:rsidR="000260B1" w:rsidRPr="00533C32" w:rsidRDefault="000260B1" w:rsidP="000260B1">
      <w:pPr>
        <w:pStyle w:val="PL"/>
      </w:pPr>
      <w:r w:rsidRPr="00533C32">
        <w:t xml:space="preserve">    EeSubscription:</w:t>
      </w:r>
    </w:p>
    <w:p w14:paraId="7923CE0D" w14:textId="77777777" w:rsidR="000260B1" w:rsidRPr="00533C32" w:rsidRDefault="000260B1" w:rsidP="000260B1">
      <w:pPr>
        <w:pStyle w:val="PL"/>
        <w:outlineLvl w:val="0"/>
        <w:rPr>
          <w:lang w:eastAsia="zh-CN"/>
        </w:rPr>
      </w:pPr>
      <w:r w:rsidRPr="00533C32">
        <w:t xml:space="preserve">      $ref: 'TS29503_Nudm_EE.yaml#/components/schemas/EeSubscription'</w:t>
      </w:r>
    </w:p>
    <w:p w14:paraId="6DA4B0A5" w14:textId="77777777" w:rsidR="000260B1" w:rsidRPr="00533C32" w:rsidRDefault="000260B1" w:rsidP="000260B1">
      <w:pPr>
        <w:pStyle w:val="PL"/>
      </w:pPr>
      <w:r w:rsidRPr="00533C32">
        <w:t xml:space="preserve">    VarUeGroupId:</w:t>
      </w:r>
    </w:p>
    <w:p w14:paraId="6219A7BF" w14:textId="77777777" w:rsidR="000260B1" w:rsidRPr="00533C32" w:rsidRDefault="000260B1" w:rsidP="000260B1">
      <w:pPr>
        <w:pStyle w:val="PL"/>
      </w:pPr>
      <w:r>
        <w:t xml:space="preserve">      </w:t>
      </w:r>
      <w:r w:rsidRPr="00932D4A">
        <w:t xml:space="preserve">description: </w:t>
      </w:r>
      <w:r>
        <w:rPr>
          <w:rFonts w:cs="Arial"/>
          <w:szCs w:val="18"/>
        </w:rPr>
        <w:t>UE group Id or any UE.</w:t>
      </w:r>
    </w:p>
    <w:p w14:paraId="0D452354" w14:textId="77777777" w:rsidR="000260B1" w:rsidRPr="00533C32" w:rsidRDefault="000260B1" w:rsidP="000260B1">
      <w:pPr>
        <w:pStyle w:val="PL"/>
      </w:pPr>
      <w:r w:rsidRPr="00533C32">
        <w:t xml:space="preserve">      type: string</w:t>
      </w:r>
    </w:p>
    <w:p w14:paraId="3069184C" w14:textId="77777777" w:rsidR="000260B1" w:rsidRPr="00533C32" w:rsidRDefault="000260B1" w:rsidP="000260B1">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4AD5D9B9" w14:textId="77777777" w:rsidR="000260B1" w:rsidRPr="00533C32" w:rsidRDefault="000260B1" w:rsidP="000260B1">
      <w:pPr>
        <w:pStyle w:val="PL"/>
      </w:pPr>
      <w:r w:rsidRPr="00533C32">
        <w:t xml:space="preserve">    SdmSubscription:</w:t>
      </w:r>
    </w:p>
    <w:p w14:paraId="090E7E4E" w14:textId="77777777" w:rsidR="000260B1" w:rsidRPr="00533C32" w:rsidRDefault="000260B1" w:rsidP="000260B1">
      <w:pPr>
        <w:pStyle w:val="PL"/>
        <w:outlineLvl w:val="0"/>
      </w:pPr>
      <w:r w:rsidRPr="00533C32">
        <w:t xml:space="preserve">      $ref: 'TS29503_Nudm_SDM.yaml#/components/schemas/SdmSubscription'</w:t>
      </w:r>
    </w:p>
    <w:p w14:paraId="0C101FA0" w14:textId="77777777" w:rsidR="000260B1" w:rsidRPr="00533C32" w:rsidRDefault="000260B1" w:rsidP="000260B1">
      <w:pPr>
        <w:pStyle w:val="PL"/>
      </w:pPr>
      <w:r w:rsidRPr="00533C32">
        <w:t xml:space="preserve">    SmfRegList:</w:t>
      </w:r>
    </w:p>
    <w:p w14:paraId="6199F3D2" w14:textId="77777777" w:rsidR="000260B1" w:rsidRPr="00533C32" w:rsidRDefault="000260B1" w:rsidP="000260B1">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6A2BB00E" w14:textId="77777777" w:rsidR="000260B1" w:rsidRPr="00533C32" w:rsidRDefault="000260B1" w:rsidP="000260B1">
      <w:pPr>
        <w:pStyle w:val="PL"/>
      </w:pPr>
      <w:r w:rsidRPr="00533C32">
        <w:t xml:space="preserve">      type: array</w:t>
      </w:r>
    </w:p>
    <w:p w14:paraId="290DF117" w14:textId="77777777" w:rsidR="000260B1" w:rsidRPr="00533C32" w:rsidRDefault="000260B1" w:rsidP="000260B1">
      <w:pPr>
        <w:pStyle w:val="PL"/>
      </w:pPr>
      <w:r w:rsidRPr="00533C32">
        <w:t xml:space="preserve">      items:</w:t>
      </w:r>
    </w:p>
    <w:p w14:paraId="16E6B754" w14:textId="77777777" w:rsidR="000260B1" w:rsidRPr="00533C32" w:rsidRDefault="000260B1" w:rsidP="000260B1">
      <w:pPr>
        <w:pStyle w:val="PL"/>
      </w:pPr>
      <w:r w:rsidRPr="00533C32">
        <w:t xml:space="preserve">        $ref: '#/components/schemas/SmfRegistration'</w:t>
      </w:r>
    </w:p>
    <w:p w14:paraId="2C13DF4B" w14:textId="77777777" w:rsidR="000260B1" w:rsidRPr="00533C32" w:rsidRDefault="000260B1" w:rsidP="000260B1">
      <w:pPr>
        <w:pStyle w:val="PL"/>
      </w:pPr>
      <w:r w:rsidRPr="00533C32">
        <w:t xml:space="preserve">    SubscriptionDataSubscriptions:</w:t>
      </w:r>
    </w:p>
    <w:p w14:paraId="116A088E" w14:textId="77777777" w:rsidR="000260B1" w:rsidRPr="00533C32" w:rsidRDefault="000260B1" w:rsidP="000260B1">
      <w:pPr>
        <w:pStyle w:val="PL"/>
      </w:pPr>
      <w:r>
        <w:t xml:space="preserve">      </w:t>
      </w:r>
      <w:r w:rsidRPr="00932D4A">
        <w:t xml:space="preserve">description: </w:t>
      </w:r>
      <w:r>
        <w:rPr>
          <w:rFonts w:cs="Arial"/>
          <w:szCs w:val="18"/>
        </w:rPr>
        <w:t>A subscription to notifications.</w:t>
      </w:r>
    </w:p>
    <w:p w14:paraId="2BD6EDEE" w14:textId="77777777" w:rsidR="000260B1" w:rsidRPr="00533C32" w:rsidRDefault="000260B1" w:rsidP="000260B1">
      <w:pPr>
        <w:pStyle w:val="PL"/>
      </w:pPr>
      <w:r w:rsidRPr="00533C32">
        <w:t xml:space="preserve">      type: object</w:t>
      </w:r>
    </w:p>
    <w:p w14:paraId="6F727BBB" w14:textId="77777777" w:rsidR="000260B1" w:rsidRPr="00533C32" w:rsidRDefault="000260B1" w:rsidP="000260B1">
      <w:pPr>
        <w:pStyle w:val="PL"/>
      </w:pPr>
      <w:r w:rsidRPr="00533C32">
        <w:t xml:space="preserve">      required:</w:t>
      </w:r>
    </w:p>
    <w:p w14:paraId="16019E96" w14:textId="77777777" w:rsidR="000260B1" w:rsidRPr="00533C32" w:rsidRDefault="000260B1" w:rsidP="000260B1">
      <w:pPr>
        <w:pStyle w:val="PL"/>
      </w:pPr>
      <w:r w:rsidRPr="00533C32">
        <w:t xml:space="preserve">        - monitoredResourceUri</w:t>
      </w:r>
      <w:r w:rsidRPr="00533C32">
        <w:rPr>
          <w:lang w:eastAsia="zh-CN"/>
        </w:rPr>
        <w:t>s</w:t>
      </w:r>
    </w:p>
    <w:p w14:paraId="572D9876" w14:textId="77777777" w:rsidR="000260B1" w:rsidRPr="00533C32" w:rsidRDefault="000260B1" w:rsidP="000260B1">
      <w:pPr>
        <w:pStyle w:val="PL"/>
      </w:pPr>
      <w:r w:rsidRPr="00533C32">
        <w:t xml:space="preserve">        - callbackReference</w:t>
      </w:r>
    </w:p>
    <w:p w14:paraId="0B3EDB02" w14:textId="77777777" w:rsidR="000260B1" w:rsidRPr="00533C32" w:rsidRDefault="000260B1" w:rsidP="000260B1">
      <w:pPr>
        <w:pStyle w:val="PL"/>
      </w:pPr>
      <w:r w:rsidRPr="00533C32">
        <w:t xml:space="preserve">      properties:</w:t>
      </w:r>
    </w:p>
    <w:p w14:paraId="0564A409" w14:textId="77777777" w:rsidR="000260B1" w:rsidRPr="00533C32" w:rsidRDefault="000260B1" w:rsidP="000260B1">
      <w:pPr>
        <w:pStyle w:val="PL"/>
      </w:pPr>
      <w:r w:rsidRPr="00533C32">
        <w:t xml:space="preserve">        ueId:</w:t>
      </w:r>
    </w:p>
    <w:p w14:paraId="00F5AB9D" w14:textId="77777777" w:rsidR="000260B1" w:rsidRPr="00533C32" w:rsidRDefault="000260B1" w:rsidP="000260B1">
      <w:pPr>
        <w:pStyle w:val="PL"/>
        <w:rPr>
          <w:lang w:eastAsia="zh-CN"/>
        </w:rPr>
      </w:pPr>
      <w:r w:rsidRPr="00533C32">
        <w:t xml:space="preserve">          $ref: 'TS29571_CommonData.yaml#/components/schemas/VarUeId'</w:t>
      </w:r>
    </w:p>
    <w:p w14:paraId="6BC55E4E" w14:textId="77777777" w:rsidR="000260B1" w:rsidRPr="00533C32" w:rsidRDefault="000260B1" w:rsidP="000260B1">
      <w:pPr>
        <w:pStyle w:val="PL"/>
      </w:pPr>
      <w:r w:rsidRPr="00533C32">
        <w:t xml:space="preserve">        callbackReference:</w:t>
      </w:r>
    </w:p>
    <w:p w14:paraId="0DBFBFFD" w14:textId="77777777" w:rsidR="000260B1" w:rsidRPr="00533C32" w:rsidRDefault="000260B1" w:rsidP="000260B1">
      <w:pPr>
        <w:pStyle w:val="PL"/>
      </w:pPr>
      <w:r w:rsidRPr="00533C32">
        <w:t xml:space="preserve">          $ref: 'TS29571_CommonData.yaml#/components/schemas/Uri'</w:t>
      </w:r>
    </w:p>
    <w:p w14:paraId="10351046" w14:textId="77777777" w:rsidR="000260B1" w:rsidRPr="00533C32" w:rsidRDefault="000260B1" w:rsidP="000260B1">
      <w:pPr>
        <w:pStyle w:val="PL"/>
      </w:pPr>
      <w:r w:rsidRPr="00533C32">
        <w:t xml:space="preserve">        originalCallbackReference:</w:t>
      </w:r>
    </w:p>
    <w:p w14:paraId="5EBE0C38" w14:textId="77777777" w:rsidR="000260B1" w:rsidRPr="00533C32" w:rsidRDefault="000260B1" w:rsidP="000260B1">
      <w:pPr>
        <w:pStyle w:val="PL"/>
      </w:pPr>
      <w:r w:rsidRPr="00533C32">
        <w:t xml:space="preserve">          $ref: 'TS29571_CommonData.yaml#/components/schemas/Uri'</w:t>
      </w:r>
    </w:p>
    <w:p w14:paraId="3BE7A26D" w14:textId="77777777" w:rsidR="000260B1" w:rsidRPr="00533C32" w:rsidRDefault="000260B1" w:rsidP="000260B1">
      <w:pPr>
        <w:pStyle w:val="PL"/>
      </w:pPr>
      <w:r w:rsidRPr="00533C32">
        <w:t xml:space="preserve">        monitoredResourceUri</w:t>
      </w:r>
      <w:r w:rsidRPr="00533C32">
        <w:rPr>
          <w:lang w:eastAsia="zh-CN"/>
        </w:rPr>
        <w:t>s</w:t>
      </w:r>
      <w:r w:rsidRPr="00533C32">
        <w:t>:</w:t>
      </w:r>
    </w:p>
    <w:p w14:paraId="404F0085" w14:textId="77777777" w:rsidR="000260B1" w:rsidRPr="00533C32" w:rsidRDefault="000260B1" w:rsidP="000260B1">
      <w:pPr>
        <w:pStyle w:val="PL"/>
      </w:pPr>
      <w:r w:rsidRPr="00533C32">
        <w:t xml:space="preserve">          type: array</w:t>
      </w:r>
    </w:p>
    <w:p w14:paraId="31D3CEC0" w14:textId="77777777" w:rsidR="000260B1" w:rsidRPr="00533C32" w:rsidRDefault="000260B1" w:rsidP="000260B1">
      <w:pPr>
        <w:pStyle w:val="PL"/>
      </w:pPr>
      <w:r w:rsidRPr="00533C32">
        <w:t xml:space="preserve">          items:</w:t>
      </w:r>
    </w:p>
    <w:p w14:paraId="25AF6CD3" w14:textId="77777777" w:rsidR="000260B1" w:rsidRPr="00533C32" w:rsidRDefault="000260B1" w:rsidP="000260B1">
      <w:pPr>
        <w:pStyle w:val="PL"/>
        <w:rPr>
          <w:lang w:eastAsia="zh-CN"/>
        </w:rPr>
      </w:pPr>
      <w:r w:rsidRPr="00533C32">
        <w:t xml:space="preserve">            $ref: 'TS29571_CommonData.yaml#/components/schemas/Uri'</w:t>
      </w:r>
    </w:p>
    <w:p w14:paraId="55EEA2A8" w14:textId="77777777" w:rsidR="000260B1" w:rsidRPr="00533C32" w:rsidRDefault="000260B1" w:rsidP="000260B1">
      <w:pPr>
        <w:pStyle w:val="PL"/>
        <w:rPr>
          <w:lang w:eastAsia="zh-CN"/>
        </w:rPr>
      </w:pPr>
      <w:r w:rsidRPr="00533C32">
        <w:rPr>
          <w:lang w:eastAsia="zh-CN"/>
        </w:rPr>
        <w:t xml:space="preserve">        expiry:</w:t>
      </w:r>
    </w:p>
    <w:p w14:paraId="3EE2F63A" w14:textId="77777777" w:rsidR="000260B1" w:rsidRPr="00533C32" w:rsidRDefault="000260B1" w:rsidP="000260B1">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240CD7D4" w14:textId="77777777" w:rsidR="000260B1" w:rsidRPr="00533C32" w:rsidRDefault="000260B1" w:rsidP="000260B1">
      <w:pPr>
        <w:pStyle w:val="PL"/>
      </w:pPr>
      <w:r w:rsidRPr="00533C32">
        <w:t xml:space="preserve">        sdmSubscription:</w:t>
      </w:r>
    </w:p>
    <w:p w14:paraId="1BC0A1CE" w14:textId="77777777" w:rsidR="000260B1" w:rsidRPr="00533C32" w:rsidRDefault="000260B1" w:rsidP="000260B1">
      <w:pPr>
        <w:pStyle w:val="PL"/>
        <w:rPr>
          <w:lang w:eastAsia="zh-CN"/>
        </w:rPr>
      </w:pPr>
      <w:r w:rsidRPr="00533C32">
        <w:t xml:space="preserve">          $ref: 'TS29503_Nudm_SDM.yaml#/components/schemas/SdmSubscription'</w:t>
      </w:r>
    </w:p>
    <w:p w14:paraId="480C21BE" w14:textId="77777777" w:rsidR="000260B1" w:rsidRDefault="000260B1" w:rsidP="000260B1">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147761EC" w14:textId="77777777" w:rsidR="000260B1" w:rsidRPr="00A217CB" w:rsidRDefault="000260B1" w:rsidP="000260B1">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42F463CA" w14:textId="77777777" w:rsidR="000260B1" w:rsidRPr="00533C32" w:rsidRDefault="000260B1" w:rsidP="000260B1">
      <w:pPr>
        <w:pStyle w:val="PL"/>
      </w:pPr>
      <w:r w:rsidRPr="00533C32">
        <w:t xml:space="preserve">        subscriptionId:</w:t>
      </w:r>
    </w:p>
    <w:p w14:paraId="34A51A0B" w14:textId="77777777" w:rsidR="000260B1" w:rsidRPr="00533C32" w:rsidRDefault="000260B1" w:rsidP="000260B1">
      <w:pPr>
        <w:pStyle w:val="PL"/>
        <w:rPr>
          <w:lang w:eastAsia="zh-CN"/>
        </w:rPr>
      </w:pPr>
      <w:r w:rsidRPr="00533C32">
        <w:t xml:space="preserve">          type: string</w:t>
      </w:r>
    </w:p>
    <w:p w14:paraId="3CE4F3C9" w14:textId="77777777" w:rsidR="000260B1" w:rsidRDefault="000260B1" w:rsidP="000260B1">
      <w:pPr>
        <w:pStyle w:val="PL"/>
        <w:rPr>
          <w:lang w:eastAsia="zh-CN"/>
        </w:rPr>
      </w:pPr>
      <w:r>
        <w:rPr>
          <w:lang w:eastAsia="zh-CN"/>
        </w:rPr>
        <w:t xml:space="preserve">        uniqueSubscription:</w:t>
      </w:r>
    </w:p>
    <w:p w14:paraId="36692D0D" w14:textId="77777777" w:rsidR="000260B1" w:rsidRPr="00533C32" w:rsidRDefault="000260B1" w:rsidP="000260B1">
      <w:pPr>
        <w:pStyle w:val="PL"/>
        <w:rPr>
          <w:lang w:eastAsia="zh-CN"/>
        </w:rPr>
      </w:pPr>
      <w:r>
        <w:rPr>
          <w:lang w:eastAsia="zh-CN"/>
        </w:rPr>
        <w:t xml:space="preserve">          type: boolean</w:t>
      </w:r>
    </w:p>
    <w:p w14:paraId="7BF22D0D" w14:textId="77777777" w:rsidR="000260B1" w:rsidRPr="00533C32" w:rsidRDefault="000260B1" w:rsidP="000260B1">
      <w:pPr>
        <w:pStyle w:val="PL"/>
      </w:pPr>
      <w:r w:rsidRPr="00533C32">
        <w:t xml:space="preserve">        supported</w:t>
      </w:r>
      <w:r>
        <w:t>F</w:t>
      </w:r>
      <w:r w:rsidRPr="00533C32">
        <w:t>eatures:</w:t>
      </w:r>
    </w:p>
    <w:p w14:paraId="14B74A0E" w14:textId="77777777" w:rsidR="000260B1" w:rsidRPr="00533C32" w:rsidRDefault="000260B1" w:rsidP="000260B1">
      <w:pPr>
        <w:pStyle w:val="PL"/>
        <w:rPr>
          <w:lang w:eastAsia="zh-CN"/>
        </w:rPr>
      </w:pPr>
      <w:r w:rsidRPr="00533C32">
        <w:t xml:space="preserve">          $ref: 'TS29571_CommonData.yaml#/components/schemas/SupportedFeatures'</w:t>
      </w:r>
    </w:p>
    <w:p w14:paraId="56A0B827" w14:textId="77777777" w:rsidR="000260B1" w:rsidRPr="00533C32" w:rsidRDefault="000260B1" w:rsidP="000260B1">
      <w:pPr>
        <w:pStyle w:val="PL"/>
      </w:pPr>
      <w:r w:rsidRPr="00533C32">
        <w:t xml:space="preserve">    DataChangeNotify:</w:t>
      </w:r>
    </w:p>
    <w:p w14:paraId="6EC58B6E" w14:textId="77777777" w:rsidR="000260B1" w:rsidRPr="00533C32" w:rsidRDefault="000260B1" w:rsidP="000260B1">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2B82DDF1" w14:textId="77777777" w:rsidR="000260B1" w:rsidRPr="00533C32" w:rsidRDefault="000260B1" w:rsidP="000260B1">
      <w:pPr>
        <w:pStyle w:val="PL"/>
      </w:pPr>
      <w:r w:rsidRPr="00533C32">
        <w:t xml:space="preserve">      type: object</w:t>
      </w:r>
    </w:p>
    <w:p w14:paraId="56893E71" w14:textId="77777777" w:rsidR="000260B1" w:rsidRPr="00533C32" w:rsidRDefault="000260B1" w:rsidP="000260B1">
      <w:pPr>
        <w:pStyle w:val="PL"/>
      </w:pPr>
      <w:r w:rsidRPr="00533C32">
        <w:t xml:space="preserve">      properties:</w:t>
      </w:r>
    </w:p>
    <w:p w14:paraId="6A2D515C" w14:textId="77777777" w:rsidR="000260B1" w:rsidRPr="00533C32" w:rsidRDefault="000260B1" w:rsidP="000260B1">
      <w:pPr>
        <w:pStyle w:val="PL"/>
        <w:rPr>
          <w:lang w:eastAsia="zh-CN"/>
        </w:rPr>
      </w:pPr>
      <w:r w:rsidRPr="00533C32">
        <w:t xml:space="preserve">        originalCallbackReference:</w:t>
      </w:r>
    </w:p>
    <w:p w14:paraId="67972E3B" w14:textId="77777777" w:rsidR="000260B1" w:rsidRPr="00533C32" w:rsidRDefault="000260B1" w:rsidP="000260B1">
      <w:pPr>
        <w:pStyle w:val="PL"/>
      </w:pPr>
      <w:r w:rsidRPr="00533C32">
        <w:t xml:space="preserve">          type: array</w:t>
      </w:r>
    </w:p>
    <w:p w14:paraId="2DD57848" w14:textId="77777777" w:rsidR="000260B1" w:rsidRPr="00533C32" w:rsidRDefault="000260B1" w:rsidP="000260B1">
      <w:pPr>
        <w:pStyle w:val="PL"/>
        <w:rPr>
          <w:lang w:eastAsia="zh-CN"/>
        </w:rPr>
      </w:pPr>
      <w:r w:rsidRPr="00533C32">
        <w:t xml:space="preserve">          items:</w:t>
      </w:r>
    </w:p>
    <w:p w14:paraId="71743CBE" w14:textId="77777777" w:rsidR="000260B1" w:rsidRPr="00533C32" w:rsidRDefault="000260B1" w:rsidP="000260B1">
      <w:pPr>
        <w:pStyle w:val="PL"/>
        <w:rPr>
          <w:lang w:eastAsia="zh-CN"/>
        </w:rPr>
      </w:pPr>
      <w:r w:rsidRPr="00533C32">
        <w:t xml:space="preserve">          </w:t>
      </w:r>
      <w:r w:rsidRPr="00533C32">
        <w:rPr>
          <w:lang w:eastAsia="zh-CN"/>
        </w:rPr>
        <w:t xml:space="preserve">  </w:t>
      </w:r>
      <w:r w:rsidRPr="00533C32">
        <w:t>$ref: 'TS29571_CommonData.yaml#/components/schemas/Uri'</w:t>
      </w:r>
    </w:p>
    <w:p w14:paraId="134B3605" w14:textId="77777777" w:rsidR="000260B1" w:rsidRPr="00533C32" w:rsidRDefault="000260B1" w:rsidP="000260B1">
      <w:pPr>
        <w:pStyle w:val="PL"/>
        <w:rPr>
          <w:lang w:eastAsia="zh-CN"/>
        </w:rPr>
      </w:pPr>
      <w:r w:rsidRPr="00533C32">
        <w:rPr>
          <w:lang w:eastAsia="zh-CN"/>
        </w:rPr>
        <w:t xml:space="preserve">          minItems: 1</w:t>
      </w:r>
    </w:p>
    <w:p w14:paraId="47640DFF" w14:textId="77777777" w:rsidR="000260B1" w:rsidRPr="00533C32" w:rsidRDefault="000260B1" w:rsidP="000260B1">
      <w:pPr>
        <w:pStyle w:val="PL"/>
      </w:pPr>
      <w:r w:rsidRPr="00533C32">
        <w:t xml:space="preserve">        ueId:</w:t>
      </w:r>
    </w:p>
    <w:p w14:paraId="6479C19B" w14:textId="77777777" w:rsidR="000260B1" w:rsidRPr="00533C32" w:rsidRDefault="000260B1" w:rsidP="000260B1">
      <w:pPr>
        <w:pStyle w:val="PL"/>
        <w:rPr>
          <w:lang w:eastAsia="zh-CN"/>
        </w:rPr>
      </w:pPr>
      <w:r w:rsidRPr="00533C32">
        <w:t xml:space="preserve">          $ref: 'TS29571_CommonData.yaml#/components/schemas/VarUeId'</w:t>
      </w:r>
    </w:p>
    <w:p w14:paraId="2E054C93" w14:textId="77777777" w:rsidR="000260B1" w:rsidRPr="00533C32" w:rsidRDefault="000260B1" w:rsidP="000260B1">
      <w:pPr>
        <w:pStyle w:val="PL"/>
        <w:rPr>
          <w:lang w:eastAsia="zh-CN"/>
        </w:rPr>
      </w:pPr>
      <w:r w:rsidRPr="00533C32">
        <w:rPr>
          <w:lang w:eastAsia="zh-CN"/>
        </w:rPr>
        <w:t xml:space="preserve">        notifyItems:</w:t>
      </w:r>
    </w:p>
    <w:p w14:paraId="1C576125" w14:textId="77777777" w:rsidR="000260B1" w:rsidRPr="00533C32" w:rsidRDefault="000260B1" w:rsidP="000260B1">
      <w:pPr>
        <w:pStyle w:val="PL"/>
        <w:rPr>
          <w:lang w:eastAsia="zh-CN"/>
        </w:rPr>
      </w:pPr>
      <w:r w:rsidRPr="00533C32">
        <w:rPr>
          <w:lang w:eastAsia="zh-CN"/>
        </w:rPr>
        <w:t xml:space="preserve">          type: array</w:t>
      </w:r>
    </w:p>
    <w:p w14:paraId="5F3695B1" w14:textId="77777777" w:rsidR="000260B1" w:rsidRPr="00533C32" w:rsidRDefault="000260B1" w:rsidP="000260B1">
      <w:pPr>
        <w:pStyle w:val="PL"/>
        <w:rPr>
          <w:lang w:eastAsia="zh-CN"/>
        </w:rPr>
      </w:pPr>
      <w:r w:rsidRPr="00533C32">
        <w:rPr>
          <w:lang w:eastAsia="zh-CN"/>
        </w:rPr>
        <w:t xml:space="preserve">          items:</w:t>
      </w:r>
    </w:p>
    <w:p w14:paraId="4C198B8E" w14:textId="77777777" w:rsidR="000260B1" w:rsidRPr="00533C32" w:rsidRDefault="000260B1" w:rsidP="000260B1">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0B0BA1C7" w14:textId="77777777" w:rsidR="000260B1" w:rsidRPr="00533C32" w:rsidRDefault="000260B1" w:rsidP="000260B1">
      <w:pPr>
        <w:pStyle w:val="PL"/>
        <w:rPr>
          <w:lang w:eastAsia="zh-CN"/>
        </w:rPr>
      </w:pPr>
      <w:r w:rsidRPr="00533C32">
        <w:rPr>
          <w:lang w:eastAsia="zh-CN"/>
        </w:rPr>
        <w:t xml:space="preserve">          minItems: 1</w:t>
      </w:r>
    </w:p>
    <w:p w14:paraId="584A04F1" w14:textId="77777777" w:rsidR="000260B1" w:rsidRPr="00533C32" w:rsidRDefault="000260B1" w:rsidP="000260B1">
      <w:pPr>
        <w:pStyle w:val="PL"/>
      </w:pPr>
      <w:r w:rsidRPr="00533C32">
        <w:t xml:space="preserve">        sdmSubscription:</w:t>
      </w:r>
    </w:p>
    <w:p w14:paraId="2AAC6D7D" w14:textId="77777777" w:rsidR="000260B1" w:rsidRDefault="000260B1" w:rsidP="000260B1">
      <w:pPr>
        <w:pStyle w:val="PL"/>
        <w:rPr>
          <w:lang w:eastAsia="zh-CN"/>
        </w:rPr>
      </w:pPr>
      <w:r w:rsidRPr="00533C32">
        <w:lastRenderedPageBreak/>
        <w:t xml:space="preserve">          $ref: 'TS29503_Nudm_SDM.yaml#/components/schemas/SdmSubscription'</w:t>
      </w:r>
    </w:p>
    <w:p w14:paraId="33F12961" w14:textId="77777777" w:rsidR="000260B1" w:rsidRDefault="000260B1" w:rsidP="000260B1">
      <w:pPr>
        <w:pStyle w:val="PL"/>
      </w:pPr>
      <w:r>
        <w:t xml:space="preserve">        additionalSdmSubscriptions:</w:t>
      </w:r>
    </w:p>
    <w:p w14:paraId="45CD4754" w14:textId="77777777" w:rsidR="000260B1" w:rsidRDefault="000260B1" w:rsidP="000260B1">
      <w:pPr>
        <w:pStyle w:val="PL"/>
      </w:pPr>
      <w:r>
        <w:t xml:space="preserve">          type: array</w:t>
      </w:r>
    </w:p>
    <w:p w14:paraId="6F363A3A" w14:textId="77777777" w:rsidR="000260B1" w:rsidRDefault="000260B1" w:rsidP="000260B1">
      <w:pPr>
        <w:pStyle w:val="PL"/>
      </w:pPr>
      <w:r>
        <w:t xml:space="preserve">          items:</w:t>
      </w:r>
    </w:p>
    <w:p w14:paraId="0E64C5AC" w14:textId="77777777" w:rsidR="000260B1" w:rsidRDefault="000260B1" w:rsidP="000260B1">
      <w:pPr>
        <w:pStyle w:val="PL"/>
        <w:rPr>
          <w:lang w:eastAsia="zh-CN"/>
        </w:rPr>
      </w:pPr>
      <w:r>
        <w:t xml:space="preserve">            $ref: 'TS29503_Nudm_SDM.yaml#/components/schemas/SdmSubscription'</w:t>
      </w:r>
    </w:p>
    <w:p w14:paraId="4B00220A" w14:textId="77777777" w:rsidR="000260B1" w:rsidRPr="00533C32" w:rsidRDefault="000260B1" w:rsidP="000260B1">
      <w:pPr>
        <w:pStyle w:val="PL"/>
        <w:rPr>
          <w:lang w:eastAsia="zh-CN"/>
        </w:rPr>
      </w:pPr>
      <w:r>
        <w:rPr>
          <w:lang w:eastAsia="zh-CN"/>
        </w:rPr>
        <w:t xml:space="preserve">          minItems: 1</w:t>
      </w:r>
    </w:p>
    <w:p w14:paraId="5F26A935" w14:textId="77777777" w:rsidR="000260B1" w:rsidRPr="00533C32" w:rsidRDefault="000260B1" w:rsidP="000260B1">
      <w:pPr>
        <w:pStyle w:val="PL"/>
        <w:rPr>
          <w:lang w:eastAsia="zh-CN"/>
        </w:rPr>
      </w:pPr>
      <w:r w:rsidRPr="00533C32">
        <w:t xml:space="preserve">        subscriptionDataSubscriptions:</w:t>
      </w:r>
    </w:p>
    <w:p w14:paraId="69362C58" w14:textId="77777777" w:rsidR="000260B1" w:rsidRPr="00533C32" w:rsidRDefault="000260B1" w:rsidP="000260B1">
      <w:pPr>
        <w:pStyle w:val="PL"/>
      </w:pPr>
      <w:r w:rsidRPr="00533C32">
        <w:t xml:space="preserve">          type: array</w:t>
      </w:r>
    </w:p>
    <w:p w14:paraId="5E5020DB" w14:textId="77777777" w:rsidR="000260B1" w:rsidRPr="00533C32" w:rsidRDefault="000260B1" w:rsidP="000260B1">
      <w:pPr>
        <w:pStyle w:val="PL"/>
        <w:rPr>
          <w:lang w:eastAsia="zh-CN"/>
        </w:rPr>
      </w:pPr>
      <w:r w:rsidRPr="00533C32">
        <w:t xml:space="preserve">          items:</w:t>
      </w:r>
    </w:p>
    <w:p w14:paraId="4309592F" w14:textId="77777777" w:rsidR="000260B1" w:rsidRPr="00533C32" w:rsidRDefault="000260B1" w:rsidP="000260B1">
      <w:pPr>
        <w:pStyle w:val="PL"/>
        <w:rPr>
          <w:lang w:eastAsia="zh-CN"/>
        </w:rPr>
      </w:pPr>
      <w:r w:rsidRPr="00533C32">
        <w:t xml:space="preserve">          </w:t>
      </w:r>
      <w:r w:rsidRPr="00533C32">
        <w:rPr>
          <w:lang w:eastAsia="zh-CN"/>
        </w:rPr>
        <w:t xml:space="preserve">  </w:t>
      </w:r>
      <w:r w:rsidRPr="00533C32">
        <w:t>$ref: '#/components/schemas/SubscriptionDataSubscriptions'</w:t>
      </w:r>
    </w:p>
    <w:p w14:paraId="58AF41EE" w14:textId="77777777" w:rsidR="000260B1" w:rsidRPr="00533C32" w:rsidRDefault="000260B1" w:rsidP="000260B1">
      <w:pPr>
        <w:pStyle w:val="PL"/>
        <w:rPr>
          <w:lang w:eastAsia="zh-CN"/>
        </w:rPr>
      </w:pPr>
    </w:p>
    <w:p w14:paraId="568129D7" w14:textId="77777777" w:rsidR="000260B1" w:rsidRPr="00533C32" w:rsidRDefault="000260B1" w:rsidP="000260B1">
      <w:pPr>
        <w:pStyle w:val="PL"/>
      </w:pPr>
      <w:r w:rsidRPr="00533C32">
        <w:t xml:space="preserve">    IdentityData:</w:t>
      </w:r>
    </w:p>
    <w:p w14:paraId="342F09E7" w14:textId="77777777" w:rsidR="000260B1" w:rsidRPr="00533C32" w:rsidRDefault="000260B1" w:rsidP="000260B1">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0B9BB2DF" w14:textId="77777777" w:rsidR="000260B1" w:rsidRPr="00533C32" w:rsidRDefault="000260B1" w:rsidP="000260B1">
      <w:pPr>
        <w:pStyle w:val="PL"/>
      </w:pPr>
      <w:r w:rsidRPr="00533C32">
        <w:t xml:space="preserve">      type: object</w:t>
      </w:r>
    </w:p>
    <w:p w14:paraId="6F29C138" w14:textId="77777777" w:rsidR="000260B1" w:rsidRPr="00533C32" w:rsidRDefault="000260B1" w:rsidP="000260B1">
      <w:pPr>
        <w:pStyle w:val="PL"/>
      </w:pPr>
      <w:r w:rsidRPr="00533C32">
        <w:t xml:space="preserve">      properties:</w:t>
      </w:r>
    </w:p>
    <w:p w14:paraId="2FE661A1" w14:textId="77777777" w:rsidR="000260B1" w:rsidRPr="00533C32" w:rsidRDefault="000260B1" w:rsidP="000260B1">
      <w:pPr>
        <w:pStyle w:val="PL"/>
      </w:pPr>
      <w:r w:rsidRPr="00533C32">
        <w:t xml:space="preserve">        supiList:</w:t>
      </w:r>
    </w:p>
    <w:p w14:paraId="343C20B3" w14:textId="77777777" w:rsidR="000260B1" w:rsidRPr="00533C32" w:rsidRDefault="000260B1" w:rsidP="000260B1">
      <w:pPr>
        <w:pStyle w:val="PL"/>
      </w:pPr>
      <w:r w:rsidRPr="00533C32">
        <w:t xml:space="preserve">          type: array</w:t>
      </w:r>
    </w:p>
    <w:p w14:paraId="01BF4A3F" w14:textId="77777777" w:rsidR="000260B1" w:rsidRPr="00533C32" w:rsidRDefault="000260B1" w:rsidP="000260B1">
      <w:pPr>
        <w:pStyle w:val="PL"/>
      </w:pPr>
      <w:r w:rsidRPr="00533C32">
        <w:t xml:space="preserve">          items:</w:t>
      </w:r>
    </w:p>
    <w:p w14:paraId="229016D9" w14:textId="77777777" w:rsidR="000260B1" w:rsidRPr="00533C32" w:rsidRDefault="000260B1" w:rsidP="000260B1">
      <w:pPr>
        <w:pStyle w:val="PL"/>
        <w:rPr>
          <w:lang w:eastAsia="zh-CN"/>
        </w:rPr>
      </w:pPr>
      <w:r w:rsidRPr="00533C32">
        <w:t xml:space="preserve">            $ref: 'TS29571_CommonData.yaml#/components/schemas/Supi'</w:t>
      </w:r>
    </w:p>
    <w:p w14:paraId="0CC95303" w14:textId="77777777" w:rsidR="000260B1" w:rsidRPr="00533C32" w:rsidRDefault="000260B1" w:rsidP="000260B1">
      <w:pPr>
        <w:pStyle w:val="PL"/>
        <w:rPr>
          <w:lang w:eastAsia="zh-CN"/>
        </w:rPr>
      </w:pPr>
      <w:r w:rsidRPr="00533C32">
        <w:rPr>
          <w:lang w:eastAsia="zh-CN"/>
        </w:rPr>
        <w:t xml:space="preserve">          minItems: 1</w:t>
      </w:r>
    </w:p>
    <w:p w14:paraId="22824BD8" w14:textId="77777777" w:rsidR="000260B1" w:rsidRPr="00533C32" w:rsidRDefault="000260B1" w:rsidP="000260B1">
      <w:pPr>
        <w:pStyle w:val="PL"/>
      </w:pPr>
      <w:r w:rsidRPr="00533C32">
        <w:t xml:space="preserve">        gpsiList:</w:t>
      </w:r>
    </w:p>
    <w:p w14:paraId="7BA46852" w14:textId="77777777" w:rsidR="000260B1" w:rsidRPr="00533C32" w:rsidRDefault="000260B1" w:rsidP="000260B1">
      <w:pPr>
        <w:pStyle w:val="PL"/>
      </w:pPr>
      <w:r w:rsidRPr="00533C32">
        <w:t xml:space="preserve">          type: array</w:t>
      </w:r>
    </w:p>
    <w:p w14:paraId="6D42FD3C" w14:textId="77777777" w:rsidR="000260B1" w:rsidRPr="00533C32" w:rsidRDefault="000260B1" w:rsidP="000260B1">
      <w:pPr>
        <w:pStyle w:val="PL"/>
      </w:pPr>
      <w:r w:rsidRPr="00533C32">
        <w:t xml:space="preserve">          items:</w:t>
      </w:r>
    </w:p>
    <w:p w14:paraId="3DF9D2EB" w14:textId="77777777" w:rsidR="000260B1" w:rsidRPr="00533C32" w:rsidRDefault="000260B1" w:rsidP="000260B1">
      <w:pPr>
        <w:pStyle w:val="PL"/>
        <w:rPr>
          <w:lang w:eastAsia="zh-CN"/>
        </w:rPr>
      </w:pPr>
      <w:r w:rsidRPr="00533C32">
        <w:t xml:space="preserve">            $ref: 'TS29571_CommonData.yaml#/components/schemas/Gpsi'</w:t>
      </w:r>
    </w:p>
    <w:p w14:paraId="341D5F68" w14:textId="77777777" w:rsidR="000260B1" w:rsidRPr="00533C32" w:rsidRDefault="000260B1" w:rsidP="000260B1">
      <w:pPr>
        <w:pStyle w:val="PL"/>
        <w:rPr>
          <w:lang w:eastAsia="zh-CN"/>
        </w:rPr>
      </w:pPr>
      <w:r w:rsidRPr="00533C32">
        <w:rPr>
          <w:lang w:eastAsia="zh-CN"/>
        </w:rPr>
        <w:t xml:space="preserve">          minItems: 1</w:t>
      </w:r>
    </w:p>
    <w:p w14:paraId="65E1F10B" w14:textId="77777777" w:rsidR="000260B1" w:rsidRDefault="000260B1" w:rsidP="000260B1">
      <w:pPr>
        <w:pStyle w:val="PL"/>
      </w:pPr>
      <w:r>
        <w:t xml:space="preserve">        allowedAfIds:</w:t>
      </w:r>
    </w:p>
    <w:p w14:paraId="27E93227" w14:textId="77777777" w:rsidR="000260B1" w:rsidRDefault="000260B1" w:rsidP="000260B1">
      <w:pPr>
        <w:pStyle w:val="PL"/>
      </w:pPr>
      <w:r>
        <w:t xml:space="preserve">          type: array</w:t>
      </w:r>
    </w:p>
    <w:p w14:paraId="3835BF03" w14:textId="77777777" w:rsidR="000260B1" w:rsidRDefault="000260B1" w:rsidP="000260B1">
      <w:pPr>
        <w:pStyle w:val="PL"/>
      </w:pPr>
      <w:r>
        <w:t xml:space="preserve">          items:</w:t>
      </w:r>
    </w:p>
    <w:p w14:paraId="00ED9C74" w14:textId="77777777" w:rsidR="000260B1" w:rsidRDefault="000260B1" w:rsidP="000260B1">
      <w:pPr>
        <w:pStyle w:val="PL"/>
      </w:pPr>
      <w:r>
        <w:t xml:space="preserve">            type: string</w:t>
      </w:r>
    </w:p>
    <w:p w14:paraId="3697B0C2" w14:textId="77777777" w:rsidR="000260B1" w:rsidRDefault="000260B1" w:rsidP="000260B1">
      <w:pPr>
        <w:pStyle w:val="PL"/>
        <w:rPr>
          <w:lang w:eastAsia="zh-CN"/>
        </w:rPr>
      </w:pPr>
      <w:r>
        <w:t xml:space="preserve">          minItems: 1</w:t>
      </w:r>
    </w:p>
    <w:p w14:paraId="7464D92B" w14:textId="77777777" w:rsidR="000260B1" w:rsidRDefault="000260B1" w:rsidP="000260B1">
      <w:pPr>
        <w:pStyle w:val="PL"/>
        <w:rPr>
          <w:lang w:eastAsia="zh-CN"/>
        </w:rPr>
      </w:pPr>
      <w:r>
        <w:rPr>
          <w:lang w:eastAsia="zh-CN"/>
        </w:rPr>
        <w:t xml:space="preserve">        applicationPortIds:</w:t>
      </w:r>
    </w:p>
    <w:p w14:paraId="5BEC31FE" w14:textId="77777777" w:rsidR="000260B1" w:rsidRDefault="000260B1" w:rsidP="000260B1">
      <w:pPr>
        <w:pStyle w:val="PL"/>
      </w:pPr>
      <w:r>
        <w:t xml:space="preserve">          description: A map (list of key-value pairs where AppPortId serves as key) of GPSIs.</w:t>
      </w:r>
    </w:p>
    <w:p w14:paraId="0F46C25B" w14:textId="77777777" w:rsidR="000260B1" w:rsidRDefault="000260B1" w:rsidP="000260B1">
      <w:pPr>
        <w:pStyle w:val="PL"/>
      </w:pPr>
      <w:r>
        <w:t xml:space="preserve">          type: object</w:t>
      </w:r>
    </w:p>
    <w:p w14:paraId="289AD1CF" w14:textId="77777777" w:rsidR="000260B1" w:rsidRDefault="000260B1" w:rsidP="000260B1">
      <w:pPr>
        <w:pStyle w:val="PL"/>
      </w:pPr>
      <w:r>
        <w:t xml:space="preserve">          additionalProperties:</w:t>
      </w:r>
    </w:p>
    <w:p w14:paraId="566FC73E" w14:textId="77777777" w:rsidR="000260B1" w:rsidRPr="00533C32" w:rsidRDefault="000260B1" w:rsidP="000260B1">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193B7596" w14:textId="77777777" w:rsidR="000260B1" w:rsidRDefault="000260B1" w:rsidP="000260B1">
      <w:pPr>
        <w:pStyle w:val="PL"/>
      </w:pPr>
      <w:r>
        <w:t xml:space="preserve">          minProperties: 1</w:t>
      </w:r>
    </w:p>
    <w:p w14:paraId="03ADB132" w14:textId="77777777" w:rsidR="00454F86" w:rsidRDefault="00454F86" w:rsidP="00454F86">
      <w:pPr>
        <w:pStyle w:val="PL"/>
      </w:pPr>
      <w:r>
        <w:t xml:space="preserve">        afIdGpsis:</w:t>
      </w:r>
    </w:p>
    <w:p w14:paraId="39738E9A" w14:textId="77777777" w:rsidR="00454F86" w:rsidRDefault="00454F86" w:rsidP="00454F86">
      <w:pPr>
        <w:pStyle w:val="PL"/>
      </w:pPr>
      <w:r>
        <w:t xml:space="preserve">          description: &gt;</w:t>
      </w:r>
    </w:p>
    <w:p w14:paraId="21326FB5" w14:textId="77777777" w:rsidR="00454F86" w:rsidRDefault="00454F86" w:rsidP="00454F86">
      <w:pPr>
        <w:pStyle w:val="PL"/>
      </w:pPr>
      <w:r>
        <w:t xml:space="preserve">            A map (list of key-value pairs where AF ID serves as key) of GPSIs.</w:t>
      </w:r>
    </w:p>
    <w:p w14:paraId="26F42A5A" w14:textId="77777777" w:rsidR="00454F86" w:rsidRDefault="00454F86" w:rsidP="00454F86">
      <w:pPr>
        <w:pStyle w:val="PL"/>
      </w:pPr>
      <w:r>
        <w:t xml:space="preserve">          type: object</w:t>
      </w:r>
    </w:p>
    <w:p w14:paraId="00098FFF" w14:textId="77777777" w:rsidR="00454F86" w:rsidRDefault="00454F86" w:rsidP="00454F86">
      <w:pPr>
        <w:pStyle w:val="PL"/>
      </w:pPr>
      <w:r>
        <w:t xml:space="preserve">          additionalProperties:</w:t>
      </w:r>
    </w:p>
    <w:p w14:paraId="09E5E030" w14:textId="77777777" w:rsidR="00454F86" w:rsidRPr="00533C32" w:rsidRDefault="00454F86" w:rsidP="00454F86">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52D64DE8" w14:textId="77777777" w:rsidR="00454F86" w:rsidRDefault="00454F86" w:rsidP="00454F86">
      <w:pPr>
        <w:pStyle w:val="PL"/>
      </w:pPr>
      <w:r>
        <w:t xml:space="preserve">          minProperties: 1</w:t>
      </w:r>
    </w:p>
    <w:p w14:paraId="027794D2" w14:textId="77777777" w:rsidR="00454F86" w:rsidRDefault="00454F86" w:rsidP="00454F86">
      <w:pPr>
        <w:pStyle w:val="PL"/>
      </w:pPr>
      <w:r>
        <w:t xml:space="preserve">        mtcProviderGpsis:</w:t>
      </w:r>
    </w:p>
    <w:p w14:paraId="4094EDE4" w14:textId="77777777" w:rsidR="00454F86" w:rsidRDefault="00454F86" w:rsidP="00454F86">
      <w:pPr>
        <w:pStyle w:val="PL"/>
      </w:pPr>
      <w:r>
        <w:t xml:space="preserve">          description: &gt;</w:t>
      </w:r>
    </w:p>
    <w:p w14:paraId="2C77271D" w14:textId="77777777" w:rsidR="00454F86" w:rsidRDefault="00454F86" w:rsidP="00454F86">
      <w:pPr>
        <w:pStyle w:val="PL"/>
      </w:pPr>
      <w:r>
        <w:t xml:space="preserve">            A map (list of key-value pairs where MTC Provider Information serves as key)</w:t>
      </w:r>
    </w:p>
    <w:p w14:paraId="72244180" w14:textId="77777777" w:rsidR="00454F86" w:rsidRDefault="00454F86" w:rsidP="00454F86">
      <w:pPr>
        <w:pStyle w:val="PL"/>
      </w:pPr>
      <w:r>
        <w:t xml:space="preserve">            of GPSIs.</w:t>
      </w:r>
    </w:p>
    <w:p w14:paraId="73F1ADA7" w14:textId="77777777" w:rsidR="00454F86" w:rsidRDefault="00454F86" w:rsidP="00454F86">
      <w:pPr>
        <w:pStyle w:val="PL"/>
      </w:pPr>
      <w:r>
        <w:t xml:space="preserve">          type: object</w:t>
      </w:r>
    </w:p>
    <w:p w14:paraId="199FDE13" w14:textId="77777777" w:rsidR="00454F86" w:rsidRDefault="00454F86" w:rsidP="00454F86">
      <w:pPr>
        <w:pStyle w:val="PL"/>
      </w:pPr>
      <w:r>
        <w:t xml:space="preserve">          additionalProperties:</w:t>
      </w:r>
    </w:p>
    <w:p w14:paraId="251742DD" w14:textId="77777777" w:rsidR="00454F86" w:rsidRPr="00533C32" w:rsidRDefault="00454F86" w:rsidP="00454F86">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086CE876" w14:textId="77777777" w:rsidR="00454F86" w:rsidRDefault="00454F86" w:rsidP="00454F86">
      <w:pPr>
        <w:pStyle w:val="PL"/>
      </w:pPr>
      <w:r>
        <w:t xml:space="preserve">          minProperties: 1</w:t>
      </w:r>
    </w:p>
    <w:p w14:paraId="191AA9BA" w14:textId="77777777" w:rsidR="000260B1" w:rsidRDefault="000260B1" w:rsidP="000260B1">
      <w:pPr>
        <w:pStyle w:val="PL"/>
      </w:pPr>
    </w:p>
    <w:p w14:paraId="2EEDFAD2" w14:textId="77777777" w:rsidR="000260B1" w:rsidRPr="00533C32" w:rsidRDefault="000260B1" w:rsidP="000260B1">
      <w:pPr>
        <w:pStyle w:val="PL"/>
      </w:pPr>
      <w:r w:rsidRPr="00533C32">
        <w:t xml:space="preserve">    SorData:</w:t>
      </w:r>
    </w:p>
    <w:p w14:paraId="7ABC113E" w14:textId="77777777" w:rsidR="000260B1" w:rsidRPr="00533C32" w:rsidRDefault="000260B1" w:rsidP="000260B1">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1BEE7841" w14:textId="77777777" w:rsidR="000260B1" w:rsidRPr="00533C32" w:rsidRDefault="000260B1" w:rsidP="000260B1">
      <w:pPr>
        <w:pStyle w:val="PL"/>
      </w:pPr>
      <w:r w:rsidRPr="00533C32">
        <w:t xml:space="preserve">      type: object</w:t>
      </w:r>
    </w:p>
    <w:p w14:paraId="26880B7D" w14:textId="77777777" w:rsidR="000260B1" w:rsidRPr="00533C32" w:rsidRDefault="000260B1" w:rsidP="000260B1">
      <w:pPr>
        <w:pStyle w:val="PL"/>
        <w:rPr>
          <w:lang w:eastAsia="zh-CN"/>
        </w:rPr>
      </w:pPr>
      <w:r w:rsidRPr="00533C32">
        <w:t xml:space="preserve">      properties:</w:t>
      </w:r>
    </w:p>
    <w:p w14:paraId="4C2D84E3" w14:textId="77777777" w:rsidR="000260B1" w:rsidRPr="00533C32" w:rsidRDefault="000260B1" w:rsidP="000260B1">
      <w:pPr>
        <w:pStyle w:val="PL"/>
      </w:pPr>
      <w:r w:rsidRPr="00533C32">
        <w:t xml:space="preserve">        provisioningTime:</w:t>
      </w:r>
    </w:p>
    <w:p w14:paraId="094FE770" w14:textId="77777777" w:rsidR="000260B1" w:rsidRPr="00533C32" w:rsidRDefault="000260B1" w:rsidP="000260B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96E6789" w14:textId="77777777" w:rsidR="000260B1" w:rsidRPr="00533C32" w:rsidRDefault="000260B1" w:rsidP="000260B1">
      <w:pPr>
        <w:pStyle w:val="PL"/>
      </w:pPr>
      <w:r w:rsidRPr="00533C32">
        <w:t xml:space="preserve">        ueUpdateStatus:</w:t>
      </w:r>
    </w:p>
    <w:p w14:paraId="7B86E748" w14:textId="77777777" w:rsidR="000260B1" w:rsidRPr="00533C32" w:rsidRDefault="000260B1" w:rsidP="000260B1">
      <w:pPr>
        <w:pStyle w:val="PL"/>
        <w:rPr>
          <w:lang w:eastAsia="zh-CN"/>
        </w:rPr>
      </w:pPr>
      <w:r w:rsidRPr="00533C32">
        <w:rPr>
          <w:lang w:eastAsia="zh-CN"/>
        </w:rPr>
        <w:t xml:space="preserve">          </w:t>
      </w:r>
      <w:r w:rsidRPr="00533C32">
        <w:t>$ref: '#/components/schemas/UeUpdateStatus'</w:t>
      </w:r>
    </w:p>
    <w:p w14:paraId="0163A04F" w14:textId="77777777" w:rsidR="000260B1" w:rsidRPr="00533C32" w:rsidRDefault="000260B1" w:rsidP="000260B1">
      <w:pPr>
        <w:pStyle w:val="PL"/>
      </w:pPr>
      <w:r w:rsidRPr="00533C32">
        <w:t xml:space="preserve">        sorXmacIue:</w:t>
      </w:r>
    </w:p>
    <w:p w14:paraId="6609A095" w14:textId="77777777" w:rsidR="000260B1" w:rsidRPr="00533C32" w:rsidRDefault="000260B1" w:rsidP="000260B1">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1A626294" w14:textId="77777777" w:rsidR="000260B1" w:rsidRPr="00533C32" w:rsidRDefault="000260B1" w:rsidP="000260B1">
      <w:pPr>
        <w:pStyle w:val="PL"/>
      </w:pPr>
      <w:r w:rsidRPr="00533C32">
        <w:t xml:space="preserve">        sorMacIue:</w:t>
      </w:r>
    </w:p>
    <w:p w14:paraId="4B6C7CAA" w14:textId="77777777" w:rsidR="000260B1" w:rsidRPr="00533C32" w:rsidRDefault="000260B1" w:rsidP="000260B1">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1BF768BE" w14:textId="77777777" w:rsidR="000260B1" w:rsidRPr="00B06F7A" w:rsidRDefault="000260B1" w:rsidP="000260B1">
      <w:pPr>
        <w:pStyle w:val="PL"/>
      </w:pPr>
      <w:r w:rsidRPr="00B06F7A">
        <w:t xml:space="preserve">        </w:t>
      </w:r>
      <w:r w:rsidRPr="007D69A3">
        <w:t>meSupportOfSorCmci</w:t>
      </w:r>
      <w:r w:rsidRPr="00B06F7A">
        <w:t>:</w:t>
      </w:r>
    </w:p>
    <w:p w14:paraId="7D79F279" w14:textId="77777777" w:rsidR="000260B1" w:rsidRPr="00B06F7A" w:rsidRDefault="000260B1" w:rsidP="000260B1">
      <w:pPr>
        <w:pStyle w:val="PL"/>
        <w:rPr>
          <w:lang w:eastAsia="zh-CN"/>
        </w:rPr>
      </w:pPr>
      <w:r w:rsidRPr="00B06F7A">
        <w:rPr>
          <w:rFonts w:hint="eastAsia"/>
          <w:lang w:eastAsia="zh-CN"/>
        </w:rPr>
        <w:t xml:space="preserve"> </w:t>
      </w:r>
      <w:r w:rsidRPr="00B06F7A">
        <w:rPr>
          <w:lang w:eastAsia="zh-CN"/>
        </w:rPr>
        <w:t xml:space="preserve">         type: boolean</w:t>
      </w:r>
    </w:p>
    <w:p w14:paraId="4A5807AA" w14:textId="77777777" w:rsidR="000260B1" w:rsidRPr="00533C32" w:rsidRDefault="000260B1" w:rsidP="000260B1">
      <w:pPr>
        <w:pStyle w:val="PL"/>
      </w:pPr>
      <w:r w:rsidRPr="00533C32">
        <w:t xml:space="preserve">      required:</w:t>
      </w:r>
    </w:p>
    <w:p w14:paraId="2E2ADA67" w14:textId="77777777" w:rsidR="000260B1" w:rsidRPr="00533C32" w:rsidRDefault="000260B1" w:rsidP="000260B1">
      <w:pPr>
        <w:pStyle w:val="PL"/>
      </w:pPr>
      <w:r w:rsidRPr="00533C32">
        <w:t xml:space="preserve">        - provisioningTime</w:t>
      </w:r>
    </w:p>
    <w:p w14:paraId="3D096C7F" w14:textId="77777777" w:rsidR="000260B1" w:rsidRPr="00533C32" w:rsidRDefault="000260B1" w:rsidP="000260B1">
      <w:pPr>
        <w:pStyle w:val="PL"/>
        <w:rPr>
          <w:lang w:eastAsia="zh-CN"/>
        </w:rPr>
      </w:pPr>
      <w:r w:rsidRPr="00533C32">
        <w:t xml:space="preserve">        - ueUpdateStatus</w:t>
      </w:r>
    </w:p>
    <w:p w14:paraId="2D941E21" w14:textId="77777777" w:rsidR="000260B1" w:rsidRPr="00533C32" w:rsidRDefault="000260B1" w:rsidP="000260B1">
      <w:pPr>
        <w:pStyle w:val="PL"/>
        <w:rPr>
          <w:lang w:eastAsia="zh-CN"/>
        </w:rPr>
      </w:pPr>
    </w:p>
    <w:p w14:paraId="2654913C" w14:textId="77777777" w:rsidR="000260B1" w:rsidRPr="00533C32" w:rsidRDefault="000260B1" w:rsidP="000260B1">
      <w:pPr>
        <w:pStyle w:val="PL"/>
      </w:pPr>
      <w:r w:rsidRPr="00533C32">
        <w:t xml:space="preserve">    UpuData:</w:t>
      </w:r>
    </w:p>
    <w:p w14:paraId="15547BF2" w14:textId="77777777" w:rsidR="000260B1" w:rsidRPr="00533C32" w:rsidRDefault="000260B1" w:rsidP="000260B1">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6523C1E3" w14:textId="77777777" w:rsidR="000260B1" w:rsidRPr="00533C32" w:rsidRDefault="000260B1" w:rsidP="000260B1">
      <w:pPr>
        <w:pStyle w:val="PL"/>
      </w:pPr>
      <w:r w:rsidRPr="00533C32">
        <w:t xml:space="preserve">      type: object</w:t>
      </w:r>
    </w:p>
    <w:p w14:paraId="27D20C8A" w14:textId="77777777" w:rsidR="000260B1" w:rsidRPr="00533C32" w:rsidRDefault="000260B1" w:rsidP="000260B1">
      <w:pPr>
        <w:pStyle w:val="PL"/>
        <w:rPr>
          <w:lang w:eastAsia="zh-CN"/>
        </w:rPr>
      </w:pPr>
      <w:r w:rsidRPr="00533C32">
        <w:t xml:space="preserve">      properties:</w:t>
      </w:r>
    </w:p>
    <w:p w14:paraId="4037D343" w14:textId="77777777" w:rsidR="000260B1" w:rsidRPr="00533C32" w:rsidRDefault="000260B1" w:rsidP="000260B1">
      <w:pPr>
        <w:pStyle w:val="PL"/>
      </w:pPr>
      <w:r w:rsidRPr="00533C32">
        <w:t xml:space="preserve">        provisioningTime:</w:t>
      </w:r>
    </w:p>
    <w:p w14:paraId="38B095F8" w14:textId="77777777" w:rsidR="000260B1" w:rsidRPr="00533C32" w:rsidRDefault="000260B1" w:rsidP="000260B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697622C2" w14:textId="77777777" w:rsidR="000260B1" w:rsidRPr="00533C32" w:rsidRDefault="000260B1" w:rsidP="000260B1">
      <w:pPr>
        <w:pStyle w:val="PL"/>
      </w:pPr>
      <w:r w:rsidRPr="00533C32">
        <w:t xml:space="preserve">        ueUpdateStatus:</w:t>
      </w:r>
    </w:p>
    <w:p w14:paraId="74205A3E" w14:textId="77777777" w:rsidR="000260B1" w:rsidRPr="00533C32" w:rsidRDefault="000260B1" w:rsidP="000260B1">
      <w:pPr>
        <w:pStyle w:val="PL"/>
        <w:rPr>
          <w:lang w:eastAsia="zh-CN"/>
        </w:rPr>
      </w:pPr>
      <w:r w:rsidRPr="00533C32">
        <w:rPr>
          <w:lang w:eastAsia="zh-CN"/>
        </w:rPr>
        <w:t xml:space="preserve">          </w:t>
      </w:r>
      <w:r w:rsidRPr="00533C32">
        <w:t>$ref: '#/components/schemas/UeUpdateStatus'</w:t>
      </w:r>
    </w:p>
    <w:p w14:paraId="183300B3" w14:textId="77777777" w:rsidR="000260B1" w:rsidRPr="00533C32" w:rsidRDefault="000260B1" w:rsidP="000260B1">
      <w:pPr>
        <w:pStyle w:val="PL"/>
      </w:pPr>
      <w:r w:rsidRPr="00533C32">
        <w:lastRenderedPageBreak/>
        <w:t xml:space="preserve">        </w:t>
      </w:r>
      <w:r w:rsidRPr="00533C32">
        <w:rPr>
          <w:lang w:eastAsia="zh-CN"/>
        </w:rPr>
        <w:t>upu</w:t>
      </w:r>
      <w:r w:rsidRPr="00533C32">
        <w:t>XmacIue:</w:t>
      </w:r>
    </w:p>
    <w:p w14:paraId="77AE9663" w14:textId="77777777" w:rsidR="000260B1" w:rsidRPr="00533C32" w:rsidRDefault="000260B1" w:rsidP="000260B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7FCC391D" w14:textId="77777777" w:rsidR="000260B1" w:rsidRPr="00533C32" w:rsidRDefault="000260B1" w:rsidP="000260B1">
      <w:pPr>
        <w:pStyle w:val="PL"/>
      </w:pPr>
      <w:r w:rsidRPr="00533C32">
        <w:t xml:space="preserve">        </w:t>
      </w:r>
      <w:r w:rsidRPr="00533C32">
        <w:rPr>
          <w:lang w:eastAsia="zh-CN"/>
        </w:rPr>
        <w:t>upu</w:t>
      </w:r>
      <w:r w:rsidRPr="00533C32">
        <w:t>MacIue:</w:t>
      </w:r>
    </w:p>
    <w:p w14:paraId="58B81621" w14:textId="77777777" w:rsidR="000260B1" w:rsidRPr="00533C32" w:rsidRDefault="000260B1" w:rsidP="000260B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2935CEED" w14:textId="77777777" w:rsidR="000260B1" w:rsidRPr="00533C32" w:rsidRDefault="000260B1" w:rsidP="000260B1">
      <w:pPr>
        <w:pStyle w:val="PL"/>
      </w:pPr>
      <w:r w:rsidRPr="00533C32">
        <w:t xml:space="preserve">      required:</w:t>
      </w:r>
    </w:p>
    <w:p w14:paraId="105012E6" w14:textId="77777777" w:rsidR="000260B1" w:rsidRPr="00533C32" w:rsidRDefault="000260B1" w:rsidP="000260B1">
      <w:pPr>
        <w:pStyle w:val="PL"/>
      </w:pPr>
      <w:r w:rsidRPr="00533C32">
        <w:t xml:space="preserve">        - provisioningTime</w:t>
      </w:r>
    </w:p>
    <w:p w14:paraId="6AF1A8E4" w14:textId="77777777" w:rsidR="000260B1" w:rsidRPr="00533C32" w:rsidRDefault="000260B1" w:rsidP="000260B1">
      <w:pPr>
        <w:pStyle w:val="PL"/>
        <w:rPr>
          <w:lang w:eastAsia="zh-CN"/>
        </w:rPr>
      </w:pPr>
      <w:r w:rsidRPr="00533C32">
        <w:t xml:space="preserve">        - ueUpdateStatus</w:t>
      </w:r>
    </w:p>
    <w:p w14:paraId="53E91A87" w14:textId="77777777" w:rsidR="000260B1" w:rsidRPr="00533C32" w:rsidRDefault="000260B1" w:rsidP="000260B1">
      <w:pPr>
        <w:pStyle w:val="PL"/>
        <w:rPr>
          <w:lang w:eastAsia="zh-CN"/>
        </w:rPr>
      </w:pPr>
    </w:p>
    <w:p w14:paraId="30AB95DE" w14:textId="77777777" w:rsidR="000260B1" w:rsidRPr="00533C32" w:rsidRDefault="000260B1" w:rsidP="000260B1">
      <w:pPr>
        <w:pStyle w:val="PL"/>
      </w:pPr>
      <w:r w:rsidRPr="00533C32">
        <w:t xml:space="preserve">    NssaiAckData:</w:t>
      </w:r>
    </w:p>
    <w:p w14:paraId="41A143E9" w14:textId="77777777" w:rsidR="000260B1" w:rsidRPr="00533C32" w:rsidRDefault="000260B1" w:rsidP="000260B1">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62B70873" w14:textId="77777777" w:rsidR="000260B1" w:rsidRPr="00533C32" w:rsidRDefault="000260B1" w:rsidP="000260B1">
      <w:pPr>
        <w:pStyle w:val="PL"/>
      </w:pPr>
      <w:r w:rsidRPr="00533C32">
        <w:t xml:space="preserve">      type: object</w:t>
      </w:r>
    </w:p>
    <w:p w14:paraId="22CC1692" w14:textId="77777777" w:rsidR="000260B1" w:rsidRPr="00533C32" w:rsidRDefault="000260B1" w:rsidP="000260B1">
      <w:pPr>
        <w:pStyle w:val="PL"/>
        <w:rPr>
          <w:lang w:eastAsia="zh-CN"/>
        </w:rPr>
      </w:pPr>
      <w:r w:rsidRPr="00533C32">
        <w:t xml:space="preserve">      properties:</w:t>
      </w:r>
    </w:p>
    <w:p w14:paraId="0A8A9D02" w14:textId="77777777" w:rsidR="000260B1" w:rsidRPr="00533C32" w:rsidRDefault="000260B1" w:rsidP="000260B1">
      <w:pPr>
        <w:pStyle w:val="PL"/>
      </w:pPr>
      <w:r w:rsidRPr="00533C32">
        <w:t xml:space="preserve">        provisioningTime:</w:t>
      </w:r>
    </w:p>
    <w:p w14:paraId="02B61186" w14:textId="77777777" w:rsidR="000260B1" w:rsidRPr="00533C32" w:rsidRDefault="000260B1" w:rsidP="000260B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CAF336" w14:textId="77777777" w:rsidR="000260B1" w:rsidRPr="00533C32" w:rsidRDefault="000260B1" w:rsidP="000260B1">
      <w:pPr>
        <w:pStyle w:val="PL"/>
      </w:pPr>
      <w:r w:rsidRPr="00533C32">
        <w:t xml:space="preserve">        ueUpdateStatus:</w:t>
      </w:r>
    </w:p>
    <w:p w14:paraId="0DE11492" w14:textId="77777777" w:rsidR="000260B1" w:rsidRPr="00533C32" w:rsidRDefault="000260B1" w:rsidP="000260B1">
      <w:pPr>
        <w:pStyle w:val="PL"/>
        <w:rPr>
          <w:lang w:eastAsia="zh-CN"/>
        </w:rPr>
      </w:pPr>
      <w:r w:rsidRPr="00533C32">
        <w:rPr>
          <w:lang w:eastAsia="zh-CN"/>
        </w:rPr>
        <w:t xml:space="preserve">          </w:t>
      </w:r>
      <w:r w:rsidRPr="00533C32">
        <w:t>$ref: '#/components/schemas/UeUpdateStatus'</w:t>
      </w:r>
    </w:p>
    <w:p w14:paraId="0EDEE721" w14:textId="77777777" w:rsidR="000260B1" w:rsidRPr="00533C32" w:rsidRDefault="000260B1" w:rsidP="000260B1">
      <w:pPr>
        <w:pStyle w:val="PL"/>
      </w:pPr>
      <w:r w:rsidRPr="00533C32">
        <w:t xml:space="preserve">      required:</w:t>
      </w:r>
    </w:p>
    <w:p w14:paraId="18559869" w14:textId="77777777" w:rsidR="000260B1" w:rsidRPr="00533C32" w:rsidRDefault="000260B1" w:rsidP="000260B1">
      <w:pPr>
        <w:pStyle w:val="PL"/>
      </w:pPr>
      <w:r w:rsidRPr="00533C32">
        <w:t xml:space="preserve">        - provisioningTime</w:t>
      </w:r>
    </w:p>
    <w:p w14:paraId="26C4A932" w14:textId="77777777" w:rsidR="000260B1" w:rsidRPr="00533C32" w:rsidRDefault="000260B1" w:rsidP="000260B1">
      <w:pPr>
        <w:pStyle w:val="PL"/>
        <w:rPr>
          <w:lang w:eastAsia="zh-CN"/>
        </w:rPr>
      </w:pPr>
      <w:r w:rsidRPr="00533C32">
        <w:t xml:space="preserve">        - ueUpdateStatus</w:t>
      </w:r>
    </w:p>
    <w:p w14:paraId="619BADB7" w14:textId="77777777" w:rsidR="000260B1" w:rsidRPr="00533C32" w:rsidRDefault="000260B1" w:rsidP="000260B1">
      <w:pPr>
        <w:pStyle w:val="PL"/>
        <w:rPr>
          <w:lang w:eastAsia="zh-CN"/>
        </w:rPr>
      </w:pPr>
    </w:p>
    <w:p w14:paraId="2C643B6B" w14:textId="77777777" w:rsidR="000260B1" w:rsidRPr="00533C32" w:rsidRDefault="000260B1" w:rsidP="000260B1">
      <w:pPr>
        <w:pStyle w:val="PL"/>
      </w:pPr>
      <w:r w:rsidRPr="00533C32">
        <w:t xml:space="preserve">    CagAckData:</w:t>
      </w:r>
    </w:p>
    <w:p w14:paraId="1C484DF7" w14:textId="77777777" w:rsidR="000260B1" w:rsidRPr="00533C32" w:rsidRDefault="000260B1" w:rsidP="000260B1">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1CE3CB42" w14:textId="77777777" w:rsidR="000260B1" w:rsidRPr="00533C32" w:rsidRDefault="000260B1" w:rsidP="000260B1">
      <w:pPr>
        <w:pStyle w:val="PL"/>
      </w:pPr>
      <w:r w:rsidRPr="00533C32">
        <w:t xml:space="preserve">      type: object</w:t>
      </w:r>
    </w:p>
    <w:p w14:paraId="69F9643D" w14:textId="77777777" w:rsidR="000260B1" w:rsidRPr="00533C32" w:rsidRDefault="000260B1" w:rsidP="000260B1">
      <w:pPr>
        <w:pStyle w:val="PL"/>
        <w:rPr>
          <w:lang w:eastAsia="zh-CN"/>
        </w:rPr>
      </w:pPr>
      <w:r w:rsidRPr="00533C32">
        <w:t xml:space="preserve">      properties:</w:t>
      </w:r>
    </w:p>
    <w:p w14:paraId="1F875A05" w14:textId="77777777" w:rsidR="000260B1" w:rsidRPr="00533C32" w:rsidRDefault="000260B1" w:rsidP="000260B1">
      <w:pPr>
        <w:pStyle w:val="PL"/>
      </w:pPr>
      <w:r w:rsidRPr="00533C32">
        <w:t xml:space="preserve">        provisioningTime:</w:t>
      </w:r>
    </w:p>
    <w:p w14:paraId="26952DD6" w14:textId="77777777" w:rsidR="000260B1" w:rsidRPr="00533C32" w:rsidRDefault="000260B1" w:rsidP="000260B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440C312D" w14:textId="77777777" w:rsidR="000260B1" w:rsidRPr="00533C32" w:rsidRDefault="000260B1" w:rsidP="000260B1">
      <w:pPr>
        <w:pStyle w:val="PL"/>
      </w:pPr>
      <w:r w:rsidRPr="00533C32">
        <w:t xml:space="preserve">        ueUpdateStatus:</w:t>
      </w:r>
    </w:p>
    <w:p w14:paraId="22C75B4C" w14:textId="77777777" w:rsidR="000260B1" w:rsidRPr="00533C32" w:rsidRDefault="000260B1" w:rsidP="000260B1">
      <w:pPr>
        <w:pStyle w:val="PL"/>
        <w:rPr>
          <w:lang w:eastAsia="zh-CN"/>
        </w:rPr>
      </w:pPr>
      <w:r w:rsidRPr="00533C32">
        <w:rPr>
          <w:lang w:eastAsia="zh-CN"/>
        </w:rPr>
        <w:t xml:space="preserve">          </w:t>
      </w:r>
      <w:r w:rsidRPr="00533C32">
        <w:t>$ref: '#/components/schemas/UeUpdateStatus'</w:t>
      </w:r>
    </w:p>
    <w:p w14:paraId="5506452E" w14:textId="77777777" w:rsidR="000260B1" w:rsidRPr="00533C32" w:rsidRDefault="000260B1" w:rsidP="000260B1">
      <w:pPr>
        <w:pStyle w:val="PL"/>
      </w:pPr>
      <w:r w:rsidRPr="00533C32">
        <w:t xml:space="preserve">      required:</w:t>
      </w:r>
    </w:p>
    <w:p w14:paraId="6C98D5FE" w14:textId="77777777" w:rsidR="000260B1" w:rsidRPr="00533C32" w:rsidRDefault="000260B1" w:rsidP="000260B1">
      <w:pPr>
        <w:pStyle w:val="PL"/>
      </w:pPr>
      <w:r w:rsidRPr="00533C32">
        <w:t xml:space="preserve">        - provisioningTime</w:t>
      </w:r>
    </w:p>
    <w:p w14:paraId="3E565AC6" w14:textId="77777777" w:rsidR="000260B1" w:rsidRPr="00533C32" w:rsidRDefault="000260B1" w:rsidP="000260B1">
      <w:pPr>
        <w:pStyle w:val="PL"/>
        <w:rPr>
          <w:lang w:eastAsia="zh-CN"/>
        </w:rPr>
      </w:pPr>
      <w:r w:rsidRPr="00533C32">
        <w:t xml:space="preserve">        - ueUpdateStatus</w:t>
      </w:r>
    </w:p>
    <w:p w14:paraId="11E52E2E" w14:textId="77777777" w:rsidR="000260B1" w:rsidRPr="00533C32" w:rsidRDefault="000260B1" w:rsidP="000260B1">
      <w:pPr>
        <w:pStyle w:val="PL"/>
        <w:rPr>
          <w:lang w:eastAsia="zh-CN"/>
        </w:rPr>
      </w:pPr>
    </w:p>
    <w:p w14:paraId="202962CB" w14:textId="77777777" w:rsidR="000260B1" w:rsidRPr="00533C32" w:rsidRDefault="000260B1" w:rsidP="000260B1">
      <w:pPr>
        <w:pStyle w:val="PL"/>
      </w:pPr>
      <w:r w:rsidRPr="00533C32">
        <w:t xml:space="preserve">    UeUpdateStatus:</w:t>
      </w:r>
    </w:p>
    <w:p w14:paraId="6EBFD58B" w14:textId="77777777" w:rsidR="000260B1" w:rsidRPr="00533C32" w:rsidRDefault="000260B1" w:rsidP="000260B1">
      <w:pPr>
        <w:pStyle w:val="PL"/>
      </w:pPr>
      <w:r>
        <w:t xml:space="preserve">      </w:t>
      </w:r>
      <w:r w:rsidRPr="00932D4A">
        <w:t xml:space="preserve">description: </w:t>
      </w:r>
      <w:r>
        <w:t>S</w:t>
      </w:r>
      <w:r w:rsidRPr="00D5200C">
        <w:t>tatus of the procedure</w:t>
      </w:r>
      <w:r>
        <w:rPr>
          <w:rFonts w:cs="Arial"/>
          <w:szCs w:val="18"/>
        </w:rPr>
        <w:t>.</w:t>
      </w:r>
    </w:p>
    <w:p w14:paraId="5070207E" w14:textId="77777777" w:rsidR="000260B1" w:rsidRPr="00533C32" w:rsidRDefault="000260B1" w:rsidP="000260B1">
      <w:pPr>
        <w:pStyle w:val="PL"/>
      </w:pPr>
      <w:r w:rsidRPr="00533C32">
        <w:t xml:space="preserve">      type: string</w:t>
      </w:r>
    </w:p>
    <w:p w14:paraId="789B6A4C" w14:textId="77777777" w:rsidR="000260B1" w:rsidRPr="00533C32" w:rsidRDefault="000260B1" w:rsidP="000260B1">
      <w:pPr>
        <w:pStyle w:val="PL"/>
      </w:pPr>
      <w:r w:rsidRPr="00533C32">
        <w:t xml:space="preserve">      enum:</w:t>
      </w:r>
    </w:p>
    <w:p w14:paraId="7D49CE5B" w14:textId="77777777" w:rsidR="000260B1" w:rsidRPr="00533C32" w:rsidRDefault="000260B1" w:rsidP="000260B1">
      <w:pPr>
        <w:pStyle w:val="PL"/>
      </w:pPr>
      <w:r w:rsidRPr="00533C32">
        <w:t xml:space="preserve">        - NOT_SENT</w:t>
      </w:r>
    </w:p>
    <w:p w14:paraId="137E76DE" w14:textId="77777777" w:rsidR="000260B1" w:rsidRPr="00533C32" w:rsidRDefault="000260B1" w:rsidP="000260B1">
      <w:pPr>
        <w:pStyle w:val="PL"/>
      </w:pPr>
      <w:r w:rsidRPr="00533C32">
        <w:t xml:space="preserve">        - SENT_NO_ACK_REQUIRED</w:t>
      </w:r>
    </w:p>
    <w:p w14:paraId="75A2D539" w14:textId="77777777" w:rsidR="000260B1" w:rsidRPr="00533C32" w:rsidRDefault="000260B1" w:rsidP="000260B1">
      <w:pPr>
        <w:pStyle w:val="PL"/>
      </w:pPr>
      <w:r w:rsidRPr="00533C32">
        <w:t xml:space="preserve">        - WAITING_FOR_ACK</w:t>
      </w:r>
    </w:p>
    <w:p w14:paraId="02DADCDA" w14:textId="77777777" w:rsidR="000260B1" w:rsidRDefault="000260B1" w:rsidP="000260B1">
      <w:pPr>
        <w:pStyle w:val="PL"/>
      </w:pPr>
      <w:r w:rsidRPr="00533C32">
        <w:t xml:space="preserve">        - ACK_RECEIVED</w:t>
      </w:r>
    </w:p>
    <w:p w14:paraId="21575577" w14:textId="77777777" w:rsidR="000260B1" w:rsidRPr="00533C32" w:rsidRDefault="000260B1" w:rsidP="000260B1">
      <w:pPr>
        <w:pStyle w:val="PL"/>
        <w:rPr>
          <w:color w:val="0070C0"/>
        </w:rPr>
      </w:pPr>
      <w:r>
        <w:t xml:space="preserve">        - NEGATIVE_ACK_RECEIVED</w:t>
      </w:r>
    </w:p>
    <w:p w14:paraId="2E766789" w14:textId="77777777" w:rsidR="000260B1" w:rsidRPr="00533C32" w:rsidRDefault="000260B1" w:rsidP="000260B1">
      <w:pPr>
        <w:pStyle w:val="PL"/>
        <w:rPr>
          <w:lang w:eastAsia="zh-CN"/>
        </w:rPr>
      </w:pPr>
    </w:p>
    <w:p w14:paraId="0F6ED12F" w14:textId="77777777" w:rsidR="000260B1" w:rsidRPr="00533C32" w:rsidRDefault="000260B1" w:rsidP="000260B1">
      <w:pPr>
        <w:pStyle w:val="PL"/>
      </w:pPr>
      <w:r w:rsidRPr="00442797">
        <w:t xml:space="preserve">    EeProfileData:</w:t>
      </w:r>
    </w:p>
    <w:p w14:paraId="295BA675" w14:textId="77777777" w:rsidR="000260B1" w:rsidRPr="00533C32" w:rsidRDefault="000260B1" w:rsidP="000260B1">
      <w:pPr>
        <w:pStyle w:val="PL"/>
      </w:pPr>
      <w:r>
        <w:t xml:space="preserve">      </w:t>
      </w:r>
      <w:r w:rsidRPr="00932D4A">
        <w:t xml:space="preserve">description: </w:t>
      </w:r>
      <w:r w:rsidRPr="00D5200C">
        <w:rPr>
          <w:rFonts w:cs="Arial"/>
          <w:szCs w:val="18"/>
        </w:rPr>
        <w:t>Event Exposure Profile Data</w:t>
      </w:r>
      <w:r>
        <w:rPr>
          <w:rFonts w:cs="Arial"/>
          <w:szCs w:val="18"/>
        </w:rPr>
        <w:t>.</w:t>
      </w:r>
    </w:p>
    <w:p w14:paraId="3C0D9AB0" w14:textId="77777777" w:rsidR="000260B1" w:rsidRPr="00533C32" w:rsidRDefault="000260B1" w:rsidP="000260B1">
      <w:pPr>
        <w:pStyle w:val="PL"/>
      </w:pPr>
      <w:r w:rsidRPr="00533C32">
        <w:t xml:space="preserve">      type: object</w:t>
      </w:r>
    </w:p>
    <w:p w14:paraId="70F43703" w14:textId="77777777" w:rsidR="000260B1" w:rsidRPr="00533C32" w:rsidRDefault="000260B1" w:rsidP="000260B1">
      <w:pPr>
        <w:pStyle w:val="PL"/>
      </w:pPr>
      <w:r w:rsidRPr="00533C32">
        <w:t xml:space="preserve">      properties:</w:t>
      </w:r>
    </w:p>
    <w:p w14:paraId="63EF6F90" w14:textId="77777777" w:rsidR="000260B1" w:rsidRPr="00533C32" w:rsidRDefault="000260B1" w:rsidP="000260B1">
      <w:pPr>
        <w:pStyle w:val="PL"/>
      </w:pPr>
      <w:r w:rsidRPr="00533C32">
        <w:t xml:space="preserve">        restrictedEventTypes:</w:t>
      </w:r>
    </w:p>
    <w:p w14:paraId="7397E2B7" w14:textId="77777777" w:rsidR="000260B1" w:rsidRPr="00533C32" w:rsidRDefault="000260B1" w:rsidP="000260B1">
      <w:pPr>
        <w:pStyle w:val="PL"/>
      </w:pPr>
      <w:r w:rsidRPr="00533C32">
        <w:t xml:space="preserve">          type: array</w:t>
      </w:r>
    </w:p>
    <w:p w14:paraId="24E18CE7" w14:textId="77777777" w:rsidR="000260B1" w:rsidRPr="00533C32" w:rsidRDefault="000260B1" w:rsidP="000260B1">
      <w:pPr>
        <w:pStyle w:val="PL"/>
      </w:pPr>
      <w:r w:rsidRPr="00533C32">
        <w:t xml:space="preserve">          items:</w:t>
      </w:r>
    </w:p>
    <w:p w14:paraId="7BE74EA9" w14:textId="77777777" w:rsidR="000260B1" w:rsidRPr="00533C32" w:rsidRDefault="000260B1" w:rsidP="000260B1">
      <w:pPr>
        <w:pStyle w:val="PL"/>
      </w:pPr>
      <w:r w:rsidRPr="00533C32">
        <w:t xml:space="preserve">            $ref: 'TS29503_</w:t>
      </w:r>
      <w:r w:rsidRPr="00533C32">
        <w:rPr>
          <w:lang w:eastAsia="zh-CN"/>
        </w:rPr>
        <w:t>Nudm_EE</w:t>
      </w:r>
      <w:r w:rsidRPr="00533C32">
        <w:t>.yaml#/components/schemas/EventType'</w:t>
      </w:r>
    </w:p>
    <w:p w14:paraId="73C193F1" w14:textId="77777777" w:rsidR="000260B1" w:rsidRPr="00533C32" w:rsidRDefault="000260B1" w:rsidP="000260B1">
      <w:pPr>
        <w:pStyle w:val="PL"/>
      </w:pPr>
      <w:r w:rsidRPr="00533C32">
        <w:t xml:space="preserve">        supportedFeatures:</w:t>
      </w:r>
    </w:p>
    <w:p w14:paraId="645569C7" w14:textId="77777777" w:rsidR="000260B1" w:rsidRDefault="000260B1" w:rsidP="000260B1">
      <w:pPr>
        <w:pStyle w:val="PL"/>
      </w:pPr>
      <w:r w:rsidRPr="00533C32">
        <w:t xml:space="preserve">            $ref: 'TS29571_CommonData.yaml#/components/schemas/SupportedFeatures'</w:t>
      </w:r>
    </w:p>
    <w:p w14:paraId="3BC7E06B" w14:textId="77777777" w:rsidR="000260B1" w:rsidRDefault="000260B1" w:rsidP="000260B1">
      <w:pPr>
        <w:pStyle w:val="PL"/>
      </w:pPr>
      <w:r>
        <w:t xml:space="preserve">        allowedMtcProvider:</w:t>
      </w:r>
    </w:p>
    <w:p w14:paraId="7DF93CA3" w14:textId="77777777" w:rsidR="000260B1" w:rsidRDefault="000260B1" w:rsidP="000260B1">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D983C43" w14:textId="77777777" w:rsidR="000260B1" w:rsidRDefault="000260B1" w:rsidP="000260B1">
      <w:pPr>
        <w:pStyle w:val="PL"/>
      </w:pPr>
      <w:r>
        <w:t xml:space="preserve">          type: object</w:t>
      </w:r>
    </w:p>
    <w:p w14:paraId="344CCAB4" w14:textId="77777777" w:rsidR="000260B1" w:rsidRDefault="000260B1" w:rsidP="000260B1">
      <w:pPr>
        <w:pStyle w:val="PL"/>
      </w:pPr>
      <w:r>
        <w:t xml:space="preserve">          additionalProperties:</w:t>
      </w:r>
    </w:p>
    <w:p w14:paraId="0109389B" w14:textId="77777777" w:rsidR="000260B1" w:rsidRDefault="000260B1" w:rsidP="000260B1">
      <w:pPr>
        <w:pStyle w:val="PL"/>
      </w:pPr>
      <w:r>
        <w:t xml:space="preserve">            type: array</w:t>
      </w:r>
    </w:p>
    <w:p w14:paraId="59CD4449" w14:textId="77777777" w:rsidR="000260B1" w:rsidRDefault="000260B1" w:rsidP="000260B1">
      <w:pPr>
        <w:pStyle w:val="PL"/>
      </w:pPr>
      <w:r>
        <w:t xml:space="preserve">            items:</w:t>
      </w:r>
    </w:p>
    <w:p w14:paraId="32C18448" w14:textId="77777777" w:rsidR="000260B1" w:rsidRDefault="000260B1" w:rsidP="000260B1">
      <w:pPr>
        <w:pStyle w:val="PL"/>
      </w:pPr>
      <w:r>
        <w:t xml:space="preserve">              $ref: '#/components/schemas/MtcProvider'</w:t>
      </w:r>
    </w:p>
    <w:p w14:paraId="44FC8257" w14:textId="77777777" w:rsidR="000260B1" w:rsidRDefault="000260B1" w:rsidP="000260B1">
      <w:pPr>
        <w:pStyle w:val="PL"/>
      </w:pPr>
      <w:r>
        <w:t xml:space="preserve">            minItems: 1</w:t>
      </w:r>
    </w:p>
    <w:p w14:paraId="262128B0" w14:textId="77777777" w:rsidR="000260B1" w:rsidRDefault="000260B1" w:rsidP="000260B1">
      <w:pPr>
        <w:pStyle w:val="PL"/>
      </w:pPr>
      <w:r>
        <w:t xml:space="preserve">          minProperties: 1</w:t>
      </w:r>
    </w:p>
    <w:p w14:paraId="61229CAF" w14:textId="77777777" w:rsidR="000260B1" w:rsidRPr="00C758BF" w:rsidRDefault="000260B1" w:rsidP="000260B1">
      <w:pPr>
        <w:pStyle w:val="PL"/>
        <w:rPr>
          <w:lang w:eastAsia="zh-CN"/>
        </w:rPr>
      </w:pPr>
      <w:r w:rsidRPr="00C758BF">
        <w:rPr>
          <w:lang w:eastAsia="zh-CN"/>
        </w:rPr>
        <w:t xml:space="preserve">        </w:t>
      </w:r>
      <w:r>
        <w:rPr>
          <w:lang w:eastAsia="zh-CN"/>
        </w:rPr>
        <w:t>iwkEpcRestricted</w:t>
      </w:r>
      <w:r w:rsidRPr="00C758BF">
        <w:rPr>
          <w:lang w:eastAsia="zh-CN"/>
        </w:rPr>
        <w:t>:</w:t>
      </w:r>
    </w:p>
    <w:p w14:paraId="07E1E0FC" w14:textId="77777777" w:rsidR="000260B1" w:rsidRPr="00C758BF" w:rsidRDefault="000260B1" w:rsidP="000260B1">
      <w:pPr>
        <w:pStyle w:val="PL"/>
        <w:rPr>
          <w:lang w:eastAsia="zh-CN"/>
        </w:rPr>
      </w:pPr>
      <w:r w:rsidRPr="00C758BF">
        <w:rPr>
          <w:lang w:eastAsia="zh-CN"/>
        </w:rPr>
        <w:t xml:space="preserve">          type: boolean</w:t>
      </w:r>
    </w:p>
    <w:p w14:paraId="7F80DD3D" w14:textId="77777777" w:rsidR="000260B1" w:rsidRPr="00C758BF" w:rsidRDefault="000260B1" w:rsidP="000260B1">
      <w:pPr>
        <w:pStyle w:val="PL"/>
        <w:rPr>
          <w:lang w:eastAsia="zh-CN"/>
        </w:rPr>
      </w:pPr>
      <w:r w:rsidRPr="00C758BF">
        <w:rPr>
          <w:rFonts w:hint="eastAsia"/>
          <w:lang w:eastAsia="zh-CN"/>
        </w:rPr>
        <w:t xml:space="preserve">          default: false</w:t>
      </w:r>
    </w:p>
    <w:p w14:paraId="0DB4681F" w14:textId="77777777" w:rsidR="000260B1" w:rsidRPr="0060719A" w:rsidRDefault="000260B1" w:rsidP="000260B1">
      <w:pPr>
        <w:pStyle w:val="PL"/>
      </w:pPr>
      <w:r w:rsidRPr="00442797">
        <w:t xml:space="preserve">        imsi:</w:t>
      </w:r>
    </w:p>
    <w:p w14:paraId="5D0B2395" w14:textId="77777777" w:rsidR="000260B1" w:rsidRPr="0060719A" w:rsidRDefault="000260B1" w:rsidP="000260B1">
      <w:pPr>
        <w:pStyle w:val="PL"/>
      </w:pPr>
      <w:r w:rsidRPr="00442797">
        <w:t xml:space="preserve">          type: string</w:t>
      </w:r>
    </w:p>
    <w:p w14:paraId="0F60FF6C" w14:textId="77777777" w:rsidR="000260B1" w:rsidRPr="0060719A" w:rsidRDefault="000260B1" w:rsidP="000260B1">
      <w:pPr>
        <w:pStyle w:val="PL"/>
      </w:pPr>
      <w:r w:rsidRPr="00442797">
        <w:t xml:space="preserve">          pattern: '^[0-9]{5,15}$'</w:t>
      </w:r>
    </w:p>
    <w:p w14:paraId="1733821E" w14:textId="77777777" w:rsidR="000260B1" w:rsidRPr="00690A26" w:rsidRDefault="000260B1" w:rsidP="000260B1">
      <w:pPr>
        <w:pStyle w:val="PL"/>
      </w:pPr>
      <w:r w:rsidRPr="0060719A">
        <w:t xml:space="preserve">        </w:t>
      </w:r>
      <w:r>
        <w:t>hssG</w:t>
      </w:r>
      <w:r w:rsidRPr="00690A26">
        <w:t>roupId:</w:t>
      </w:r>
    </w:p>
    <w:p w14:paraId="2E136F00" w14:textId="77777777" w:rsidR="000260B1" w:rsidRPr="00690A26" w:rsidRDefault="000260B1" w:rsidP="000260B1">
      <w:pPr>
        <w:pStyle w:val="PL"/>
      </w:pPr>
      <w:r w:rsidRPr="00690A26">
        <w:t xml:space="preserve">          $ref: 'TS29571_CommonData.yaml#/components/schemas/NfGroupId'</w:t>
      </w:r>
    </w:p>
    <w:p w14:paraId="3A960C05" w14:textId="77777777" w:rsidR="000260B1" w:rsidRPr="00533C32" w:rsidRDefault="000260B1" w:rsidP="000260B1">
      <w:pPr>
        <w:pStyle w:val="PL"/>
      </w:pPr>
    </w:p>
    <w:p w14:paraId="2957FE6C" w14:textId="77777777" w:rsidR="000260B1" w:rsidRPr="00533C32" w:rsidRDefault="000260B1" w:rsidP="000260B1">
      <w:pPr>
        <w:pStyle w:val="PL"/>
      </w:pPr>
      <w:r w:rsidRPr="00533C32">
        <w:t xml:space="preserve">    AmfSubscriptionInfo:</w:t>
      </w:r>
    </w:p>
    <w:p w14:paraId="2FC85093" w14:textId="77777777" w:rsidR="000260B1" w:rsidRPr="00533C32" w:rsidRDefault="000260B1" w:rsidP="000260B1">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32C7DAFD" w14:textId="77777777" w:rsidR="000260B1" w:rsidRPr="00533C32" w:rsidRDefault="000260B1" w:rsidP="000260B1">
      <w:pPr>
        <w:pStyle w:val="PL"/>
      </w:pPr>
      <w:r w:rsidRPr="00533C32">
        <w:t xml:space="preserve">      type: object</w:t>
      </w:r>
    </w:p>
    <w:p w14:paraId="3828EF9B" w14:textId="77777777" w:rsidR="000260B1" w:rsidRPr="00533C32" w:rsidRDefault="000260B1" w:rsidP="000260B1">
      <w:pPr>
        <w:pStyle w:val="PL"/>
      </w:pPr>
      <w:r w:rsidRPr="00533C32">
        <w:t xml:space="preserve">      required:</w:t>
      </w:r>
    </w:p>
    <w:p w14:paraId="157CE308" w14:textId="77777777" w:rsidR="000260B1" w:rsidRPr="00533C32" w:rsidRDefault="000260B1" w:rsidP="000260B1">
      <w:pPr>
        <w:pStyle w:val="PL"/>
      </w:pPr>
      <w:r w:rsidRPr="00533C32">
        <w:t xml:space="preserve">        - amfInstanceId</w:t>
      </w:r>
    </w:p>
    <w:p w14:paraId="731E5596" w14:textId="77777777" w:rsidR="000260B1" w:rsidRPr="00533C32" w:rsidRDefault="000260B1" w:rsidP="000260B1">
      <w:pPr>
        <w:pStyle w:val="PL"/>
      </w:pPr>
      <w:r w:rsidRPr="00533C32">
        <w:lastRenderedPageBreak/>
        <w:t xml:space="preserve">        - subscriptionId</w:t>
      </w:r>
    </w:p>
    <w:p w14:paraId="6DC657B9" w14:textId="77777777" w:rsidR="000260B1" w:rsidRPr="00533C32" w:rsidRDefault="000260B1" w:rsidP="000260B1">
      <w:pPr>
        <w:pStyle w:val="PL"/>
      </w:pPr>
      <w:r w:rsidRPr="00533C32">
        <w:t xml:space="preserve">      properties:</w:t>
      </w:r>
    </w:p>
    <w:p w14:paraId="6D203456" w14:textId="77777777" w:rsidR="000260B1" w:rsidRPr="00533C32" w:rsidRDefault="000260B1" w:rsidP="000260B1">
      <w:pPr>
        <w:pStyle w:val="PL"/>
      </w:pPr>
      <w:r w:rsidRPr="00533C32">
        <w:t xml:space="preserve">        amfInstanceId:</w:t>
      </w:r>
    </w:p>
    <w:p w14:paraId="0784C93F" w14:textId="77777777" w:rsidR="000260B1" w:rsidRPr="00533C32" w:rsidRDefault="000260B1" w:rsidP="000260B1">
      <w:pPr>
        <w:pStyle w:val="PL"/>
        <w:outlineLvl w:val="0"/>
      </w:pPr>
      <w:r w:rsidRPr="00533C32">
        <w:t xml:space="preserve">          $ref: 'TS29571_CommonData.yaml#/components/schemas/NfInstanceId'</w:t>
      </w:r>
    </w:p>
    <w:p w14:paraId="0C292F0F" w14:textId="77777777" w:rsidR="000260B1" w:rsidRPr="00533C32" w:rsidRDefault="000260B1" w:rsidP="000260B1">
      <w:pPr>
        <w:pStyle w:val="PL"/>
      </w:pPr>
      <w:r w:rsidRPr="00533C32">
        <w:t xml:space="preserve">        subscriptionId:</w:t>
      </w:r>
    </w:p>
    <w:p w14:paraId="22FF1CA1" w14:textId="77777777" w:rsidR="000260B1" w:rsidRPr="00533C32" w:rsidRDefault="000260B1" w:rsidP="000260B1">
      <w:pPr>
        <w:pStyle w:val="PL"/>
      </w:pPr>
      <w:r w:rsidRPr="00533C32">
        <w:t xml:space="preserve">          $ref: 'TS29571_CommonData.yaml#/components/schemas/Uri'</w:t>
      </w:r>
    </w:p>
    <w:p w14:paraId="2FFA1F96" w14:textId="77777777" w:rsidR="000260B1" w:rsidRPr="00533C32" w:rsidRDefault="000260B1" w:rsidP="000260B1">
      <w:pPr>
        <w:pStyle w:val="PL"/>
      </w:pPr>
      <w:r w:rsidRPr="00533C32">
        <w:t xml:space="preserve">        subsChangeNotifyCorrelationId:</w:t>
      </w:r>
    </w:p>
    <w:p w14:paraId="299A81D4" w14:textId="77777777" w:rsidR="000260B1" w:rsidRPr="00533C32" w:rsidRDefault="000260B1" w:rsidP="000260B1">
      <w:pPr>
        <w:pStyle w:val="PL"/>
      </w:pPr>
      <w:r w:rsidRPr="00533C32">
        <w:t xml:space="preserve">          type: string</w:t>
      </w:r>
    </w:p>
    <w:p w14:paraId="27736EAB" w14:textId="77777777" w:rsidR="000260B1" w:rsidRDefault="000260B1" w:rsidP="000260B1">
      <w:pPr>
        <w:pStyle w:val="PL"/>
      </w:pPr>
      <w:r>
        <w:t xml:space="preserve">        contextInfo:</w:t>
      </w:r>
    </w:p>
    <w:p w14:paraId="126968FF" w14:textId="77777777" w:rsidR="000260B1" w:rsidRDefault="000260B1" w:rsidP="000260B1">
      <w:pPr>
        <w:pStyle w:val="PL"/>
      </w:pPr>
      <w:r w:rsidRPr="00533C32">
        <w:t xml:space="preserve">          $ref: 'TS29503_Nudm_SDM.yaml#/components/schemas/</w:t>
      </w:r>
      <w:r>
        <w:t>ContextInfo</w:t>
      </w:r>
      <w:r w:rsidRPr="00533C32">
        <w:t>'</w:t>
      </w:r>
    </w:p>
    <w:p w14:paraId="70EDAE10" w14:textId="77777777" w:rsidR="000260B1" w:rsidRPr="00533C32" w:rsidRDefault="000260B1" w:rsidP="000260B1">
      <w:pPr>
        <w:pStyle w:val="PL"/>
      </w:pPr>
    </w:p>
    <w:p w14:paraId="693B9B30" w14:textId="77777777" w:rsidR="000260B1" w:rsidRPr="00533C32" w:rsidRDefault="000260B1" w:rsidP="000260B1">
      <w:pPr>
        <w:pStyle w:val="PL"/>
      </w:pPr>
      <w:r w:rsidRPr="00533C32">
        <w:t xml:space="preserve">    ContextDatasetNames:</w:t>
      </w:r>
    </w:p>
    <w:p w14:paraId="2EBD788D" w14:textId="77777777" w:rsidR="000260B1" w:rsidRPr="00533C32" w:rsidRDefault="000260B1" w:rsidP="000260B1">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35C67338" w14:textId="77777777" w:rsidR="000260B1" w:rsidRPr="00533C32" w:rsidRDefault="000260B1" w:rsidP="000260B1">
      <w:pPr>
        <w:pStyle w:val="PL"/>
      </w:pPr>
      <w:r w:rsidRPr="00533C32">
        <w:t xml:space="preserve">      type: array</w:t>
      </w:r>
    </w:p>
    <w:p w14:paraId="193EF573" w14:textId="77777777" w:rsidR="000260B1" w:rsidRPr="00533C32" w:rsidRDefault="000260B1" w:rsidP="000260B1">
      <w:pPr>
        <w:pStyle w:val="PL"/>
      </w:pPr>
      <w:r w:rsidRPr="00533C32">
        <w:t xml:space="preserve">      items:</w:t>
      </w:r>
    </w:p>
    <w:p w14:paraId="1F5B08E8" w14:textId="77777777" w:rsidR="000260B1" w:rsidRPr="00533C32" w:rsidRDefault="000260B1" w:rsidP="000260B1">
      <w:pPr>
        <w:pStyle w:val="PL"/>
      </w:pPr>
      <w:r w:rsidRPr="00533C32">
        <w:t xml:space="preserve">        $ref: '#/components/schemas/ContextDataSetName'</w:t>
      </w:r>
    </w:p>
    <w:p w14:paraId="027174BE" w14:textId="77777777" w:rsidR="000260B1" w:rsidRPr="00533C32" w:rsidRDefault="000260B1" w:rsidP="000260B1">
      <w:pPr>
        <w:pStyle w:val="PL"/>
      </w:pPr>
      <w:r w:rsidRPr="00533C32">
        <w:t xml:space="preserve">      minItems: </w:t>
      </w:r>
      <w:r>
        <w:t>2</w:t>
      </w:r>
    </w:p>
    <w:p w14:paraId="559842F0" w14:textId="77777777" w:rsidR="000260B1" w:rsidRPr="00533C32" w:rsidRDefault="000260B1" w:rsidP="000260B1">
      <w:pPr>
        <w:pStyle w:val="PL"/>
      </w:pPr>
      <w:r w:rsidRPr="00533C32">
        <w:t xml:space="preserve">      uniqueItems: true</w:t>
      </w:r>
    </w:p>
    <w:p w14:paraId="4D4CC795" w14:textId="77777777" w:rsidR="000260B1" w:rsidRPr="00533C32" w:rsidRDefault="000260B1" w:rsidP="000260B1">
      <w:pPr>
        <w:pStyle w:val="PL"/>
      </w:pPr>
      <w:r w:rsidRPr="00533C32">
        <w:t xml:space="preserve">    ContextDataSetName:</w:t>
      </w:r>
    </w:p>
    <w:p w14:paraId="15917A2B" w14:textId="77777777" w:rsidR="000260B1" w:rsidRPr="00533C32" w:rsidRDefault="000260B1" w:rsidP="000260B1">
      <w:pPr>
        <w:pStyle w:val="PL"/>
      </w:pPr>
      <w:r w:rsidRPr="00533C32">
        <w:t xml:space="preserve">      anyOf:</w:t>
      </w:r>
    </w:p>
    <w:p w14:paraId="090891B3" w14:textId="77777777" w:rsidR="000260B1" w:rsidRPr="00533C32" w:rsidRDefault="000260B1" w:rsidP="000260B1">
      <w:pPr>
        <w:pStyle w:val="PL"/>
      </w:pPr>
      <w:r w:rsidRPr="00533C32">
        <w:t xml:space="preserve">      - type: string</w:t>
      </w:r>
    </w:p>
    <w:p w14:paraId="28CA3DD8" w14:textId="77777777" w:rsidR="000260B1" w:rsidRPr="00533C32" w:rsidRDefault="000260B1" w:rsidP="000260B1">
      <w:pPr>
        <w:pStyle w:val="PL"/>
      </w:pPr>
      <w:r w:rsidRPr="00533C32">
        <w:t xml:space="preserve">        enum:</w:t>
      </w:r>
    </w:p>
    <w:p w14:paraId="71B35BAF" w14:textId="77777777" w:rsidR="000260B1" w:rsidRPr="00533C32" w:rsidRDefault="000260B1" w:rsidP="000260B1">
      <w:pPr>
        <w:pStyle w:val="PL"/>
      </w:pPr>
      <w:r w:rsidRPr="00533C32">
        <w:t xml:space="preserve">        - AMF_3GPP</w:t>
      </w:r>
    </w:p>
    <w:p w14:paraId="08D14F13" w14:textId="77777777" w:rsidR="000260B1" w:rsidRPr="00533C32" w:rsidRDefault="000260B1" w:rsidP="000260B1">
      <w:pPr>
        <w:pStyle w:val="PL"/>
      </w:pPr>
      <w:r w:rsidRPr="00533C32">
        <w:t xml:space="preserve">        - AMF_NON_3GPP</w:t>
      </w:r>
    </w:p>
    <w:p w14:paraId="60D3412D" w14:textId="77777777" w:rsidR="000260B1" w:rsidRPr="00533C32" w:rsidRDefault="000260B1" w:rsidP="000260B1">
      <w:pPr>
        <w:pStyle w:val="PL"/>
      </w:pPr>
      <w:r w:rsidRPr="00533C32">
        <w:t xml:space="preserve">        - SDM_SUBSCRIPTIONS</w:t>
      </w:r>
    </w:p>
    <w:p w14:paraId="23783ACF" w14:textId="77777777" w:rsidR="000260B1" w:rsidRPr="00533C32" w:rsidRDefault="000260B1" w:rsidP="000260B1">
      <w:pPr>
        <w:pStyle w:val="PL"/>
      </w:pPr>
      <w:r w:rsidRPr="00533C32">
        <w:t xml:space="preserve">        - EE_SUBSCRIPTIONS</w:t>
      </w:r>
    </w:p>
    <w:p w14:paraId="5674DA69" w14:textId="77777777" w:rsidR="000260B1" w:rsidRPr="00533C32" w:rsidRDefault="000260B1" w:rsidP="000260B1">
      <w:pPr>
        <w:pStyle w:val="PL"/>
      </w:pPr>
      <w:r w:rsidRPr="00533C32">
        <w:t xml:space="preserve">        - SMSF_3GPP</w:t>
      </w:r>
    </w:p>
    <w:p w14:paraId="5BEBC55C" w14:textId="77777777" w:rsidR="000260B1" w:rsidRPr="00533C32" w:rsidRDefault="000260B1" w:rsidP="000260B1">
      <w:pPr>
        <w:pStyle w:val="PL"/>
        <w:rPr>
          <w:lang w:eastAsia="zh-CN"/>
        </w:rPr>
      </w:pPr>
      <w:r w:rsidRPr="00533C32">
        <w:t xml:space="preserve">        - SMSF_NON_3GPP</w:t>
      </w:r>
    </w:p>
    <w:p w14:paraId="7EFF44BE" w14:textId="77777777" w:rsidR="000260B1" w:rsidRDefault="000260B1" w:rsidP="000260B1">
      <w:pPr>
        <w:pStyle w:val="PL"/>
        <w:rPr>
          <w:lang w:eastAsia="zh-CN"/>
        </w:rPr>
      </w:pPr>
      <w:r w:rsidRPr="00533C32">
        <w:t xml:space="preserve">        - SUBS_TO_NOTIFY</w:t>
      </w:r>
    </w:p>
    <w:p w14:paraId="21FD2390" w14:textId="77777777" w:rsidR="000260B1" w:rsidRDefault="000260B1" w:rsidP="000260B1">
      <w:pPr>
        <w:pStyle w:val="PL"/>
        <w:rPr>
          <w:lang w:eastAsia="zh-CN"/>
        </w:rPr>
      </w:pPr>
      <w:r>
        <w:t xml:space="preserve">        - SMF_REG</w:t>
      </w:r>
    </w:p>
    <w:p w14:paraId="074A0C94" w14:textId="77777777" w:rsidR="000260B1" w:rsidRDefault="000260B1" w:rsidP="000260B1">
      <w:pPr>
        <w:pStyle w:val="PL"/>
      </w:pPr>
      <w:r>
        <w:t xml:space="preserve">        - IP_SM_GW</w:t>
      </w:r>
    </w:p>
    <w:p w14:paraId="3ED14542" w14:textId="77777777" w:rsidR="000260B1" w:rsidRPr="00533C32" w:rsidRDefault="000260B1" w:rsidP="000260B1">
      <w:pPr>
        <w:pStyle w:val="PL"/>
        <w:rPr>
          <w:lang w:eastAsia="zh-CN"/>
        </w:rPr>
      </w:pPr>
      <w:r>
        <w:t xml:space="preserve">        - ROAMING_INFO</w:t>
      </w:r>
    </w:p>
    <w:p w14:paraId="7D5AD75B" w14:textId="77777777" w:rsidR="000260B1" w:rsidRPr="00533C32" w:rsidRDefault="000260B1" w:rsidP="000260B1">
      <w:pPr>
        <w:pStyle w:val="PL"/>
        <w:rPr>
          <w:lang w:eastAsia="zh-CN"/>
        </w:rPr>
      </w:pPr>
      <w:r>
        <w:t xml:space="preserve">        - PEI_INFO</w:t>
      </w:r>
    </w:p>
    <w:p w14:paraId="2104AADB" w14:textId="77777777" w:rsidR="000260B1" w:rsidRPr="00533C32" w:rsidRDefault="000260B1" w:rsidP="000260B1">
      <w:pPr>
        <w:pStyle w:val="PL"/>
      </w:pPr>
      <w:r w:rsidRPr="00533C32">
        <w:t xml:space="preserve">      - type: string</w:t>
      </w:r>
    </w:p>
    <w:p w14:paraId="4B1B6382" w14:textId="77777777" w:rsidR="000260B1" w:rsidRPr="00533C32" w:rsidRDefault="000260B1" w:rsidP="000260B1">
      <w:pPr>
        <w:pStyle w:val="PL"/>
      </w:pPr>
      <w:r w:rsidRPr="00533C32">
        <w:t xml:space="preserve">    ContextDataSets:</w:t>
      </w:r>
    </w:p>
    <w:p w14:paraId="74C544CB" w14:textId="77777777" w:rsidR="000260B1" w:rsidRPr="00533C32" w:rsidRDefault="000260B1" w:rsidP="000260B1">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4EED2664" w14:textId="77777777" w:rsidR="000260B1" w:rsidRPr="00533C32" w:rsidRDefault="000260B1" w:rsidP="000260B1">
      <w:pPr>
        <w:pStyle w:val="PL"/>
      </w:pPr>
      <w:r w:rsidRPr="00533C32">
        <w:t xml:space="preserve">      type: object</w:t>
      </w:r>
    </w:p>
    <w:p w14:paraId="7AE6B3E6" w14:textId="77777777" w:rsidR="000260B1" w:rsidRPr="00533C32" w:rsidRDefault="000260B1" w:rsidP="000260B1">
      <w:pPr>
        <w:pStyle w:val="PL"/>
      </w:pPr>
      <w:r w:rsidRPr="00533C32">
        <w:t xml:space="preserve">      properties:</w:t>
      </w:r>
    </w:p>
    <w:p w14:paraId="7F907C22" w14:textId="77777777" w:rsidR="000260B1" w:rsidRPr="00533C32" w:rsidRDefault="000260B1" w:rsidP="000260B1">
      <w:pPr>
        <w:pStyle w:val="PL"/>
      </w:pPr>
      <w:r w:rsidRPr="00533C32">
        <w:t xml:space="preserve">        amf3Gpp:</w:t>
      </w:r>
    </w:p>
    <w:p w14:paraId="64F70EAC" w14:textId="77777777" w:rsidR="000260B1" w:rsidRPr="00533C32" w:rsidRDefault="000260B1" w:rsidP="000260B1">
      <w:pPr>
        <w:pStyle w:val="PL"/>
      </w:pPr>
      <w:r w:rsidRPr="00533C32">
        <w:t xml:space="preserve">          $ref: '#/components/schemas/Amf3GppAccessRegistration'</w:t>
      </w:r>
    </w:p>
    <w:p w14:paraId="74FAD318" w14:textId="77777777" w:rsidR="000260B1" w:rsidRPr="00533C32" w:rsidRDefault="000260B1" w:rsidP="000260B1">
      <w:pPr>
        <w:pStyle w:val="PL"/>
      </w:pPr>
      <w:r w:rsidRPr="00533C32">
        <w:t xml:space="preserve">        amfNon3Gpp:</w:t>
      </w:r>
    </w:p>
    <w:p w14:paraId="55812E29" w14:textId="77777777" w:rsidR="000260B1" w:rsidRPr="00533C32" w:rsidRDefault="000260B1" w:rsidP="000260B1">
      <w:pPr>
        <w:pStyle w:val="PL"/>
      </w:pPr>
      <w:r w:rsidRPr="00533C32">
        <w:t xml:space="preserve">          $ref: '#/components/schemas/AmfNon3GppAccessRegistration'</w:t>
      </w:r>
    </w:p>
    <w:p w14:paraId="57D4D135" w14:textId="77777777" w:rsidR="000260B1" w:rsidRPr="00533C32" w:rsidRDefault="000260B1" w:rsidP="000260B1">
      <w:pPr>
        <w:pStyle w:val="PL"/>
        <w:rPr>
          <w:lang w:eastAsia="zh-CN"/>
        </w:rPr>
      </w:pPr>
      <w:r w:rsidRPr="00533C32">
        <w:t xml:space="preserve">        sdmSubscriptions:</w:t>
      </w:r>
    </w:p>
    <w:p w14:paraId="1A6AB0D4" w14:textId="77777777" w:rsidR="000260B1" w:rsidRPr="00533C32" w:rsidRDefault="000260B1" w:rsidP="000260B1">
      <w:pPr>
        <w:pStyle w:val="PL"/>
      </w:pPr>
      <w:r w:rsidRPr="00533C32">
        <w:t xml:space="preserve">          type: array</w:t>
      </w:r>
    </w:p>
    <w:p w14:paraId="0A0E6EF0" w14:textId="77777777" w:rsidR="000260B1" w:rsidRPr="00533C32" w:rsidRDefault="000260B1" w:rsidP="000260B1">
      <w:pPr>
        <w:pStyle w:val="PL"/>
      </w:pPr>
      <w:r w:rsidRPr="00533C32">
        <w:t xml:space="preserve">          items:</w:t>
      </w:r>
    </w:p>
    <w:p w14:paraId="66C2B052" w14:textId="77777777" w:rsidR="000260B1" w:rsidRPr="00533C32" w:rsidRDefault="000260B1" w:rsidP="000260B1">
      <w:pPr>
        <w:pStyle w:val="PL"/>
      </w:pPr>
      <w:r w:rsidRPr="00533C32">
        <w:t xml:space="preserve">            $ref: '#/components/schemas/SdmSubscription'</w:t>
      </w:r>
    </w:p>
    <w:p w14:paraId="55F33066" w14:textId="77777777" w:rsidR="000260B1" w:rsidRPr="00533C32" w:rsidRDefault="000260B1" w:rsidP="000260B1">
      <w:pPr>
        <w:pStyle w:val="PL"/>
      </w:pPr>
      <w:r w:rsidRPr="00533C32">
        <w:t xml:space="preserve">          minItems: 1</w:t>
      </w:r>
    </w:p>
    <w:p w14:paraId="6D94A77F" w14:textId="77777777" w:rsidR="000260B1" w:rsidRPr="00533C32" w:rsidRDefault="000260B1" w:rsidP="000260B1">
      <w:pPr>
        <w:pStyle w:val="PL"/>
      </w:pPr>
      <w:r w:rsidRPr="00533C32">
        <w:t xml:space="preserve">        eeSubscriptions:</w:t>
      </w:r>
    </w:p>
    <w:p w14:paraId="7AEAA94C" w14:textId="77777777" w:rsidR="000260B1" w:rsidRPr="00533C32" w:rsidRDefault="000260B1" w:rsidP="000260B1">
      <w:pPr>
        <w:pStyle w:val="PL"/>
      </w:pPr>
      <w:r w:rsidRPr="00533C32">
        <w:t xml:space="preserve">          type: array</w:t>
      </w:r>
    </w:p>
    <w:p w14:paraId="176DB3AF" w14:textId="77777777" w:rsidR="000260B1" w:rsidRPr="00533C32" w:rsidRDefault="000260B1" w:rsidP="000260B1">
      <w:pPr>
        <w:pStyle w:val="PL"/>
      </w:pPr>
      <w:r w:rsidRPr="00533C32">
        <w:t xml:space="preserve">          items:</w:t>
      </w:r>
    </w:p>
    <w:p w14:paraId="669309C7" w14:textId="77777777" w:rsidR="000260B1" w:rsidRPr="00533C32" w:rsidRDefault="000260B1" w:rsidP="000260B1">
      <w:pPr>
        <w:pStyle w:val="PL"/>
      </w:pPr>
      <w:r w:rsidRPr="00533C32">
        <w:t xml:space="preserve">            $ref: '#/components/schemas/EeSubscription'</w:t>
      </w:r>
    </w:p>
    <w:p w14:paraId="31EB02E4" w14:textId="77777777" w:rsidR="000260B1" w:rsidRPr="00533C32" w:rsidRDefault="000260B1" w:rsidP="000260B1">
      <w:pPr>
        <w:pStyle w:val="PL"/>
      </w:pPr>
      <w:r w:rsidRPr="00533C32">
        <w:t xml:space="preserve">          minItems: 1</w:t>
      </w:r>
    </w:p>
    <w:p w14:paraId="1FDAB860" w14:textId="77777777" w:rsidR="000260B1" w:rsidRPr="00533C32" w:rsidRDefault="000260B1" w:rsidP="000260B1">
      <w:pPr>
        <w:pStyle w:val="PL"/>
      </w:pPr>
      <w:r w:rsidRPr="00533C32">
        <w:t xml:space="preserve">        smsf3GppAccess:</w:t>
      </w:r>
    </w:p>
    <w:p w14:paraId="24E002A9" w14:textId="77777777" w:rsidR="000260B1" w:rsidRPr="00533C32" w:rsidRDefault="000260B1" w:rsidP="000260B1">
      <w:pPr>
        <w:pStyle w:val="PL"/>
      </w:pPr>
      <w:r w:rsidRPr="00533C32">
        <w:t xml:space="preserve">          $ref: '#/components/schemas/SmsfRegistration'</w:t>
      </w:r>
    </w:p>
    <w:p w14:paraId="40D2C152" w14:textId="77777777" w:rsidR="000260B1" w:rsidRPr="00533C32" w:rsidRDefault="000260B1" w:rsidP="000260B1">
      <w:pPr>
        <w:pStyle w:val="PL"/>
      </w:pPr>
      <w:r w:rsidRPr="00533C32">
        <w:t xml:space="preserve">        smsfNon3GppAccess:</w:t>
      </w:r>
    </w:p>
    <w:p w14:paraId="704F3BE8" w14:textId="77777777" w:rsidR="000260B1" w:rsidRPr="00533C32" w:rsidRDefault="000260B1" w:rsidP="000260B1">
      <w:pPr>
        <w:pStyle w:val="PL"/>
        <w:rPr>
          <w:lang w:eastAsia="zh-CN"/>
        </w:rPr>
      </w:pPr>
      <w:r w:rsidRPr="00533C32">
        <w:t xml:space="preserve">          $ref: '#/components/schemas/SmsfRegistration'</w:t>
      </w:r>
    </w:p>
    <w:p w14:paraId="2ABA1A4F" w14:textId="77777777" w:rsidR="000260B1" w:rsidRPr="00533C32" w:rsidRDefault="000260B1" w:rsidP="000260B1">
      <w:pPr>
        <w:pStyle w:val="PL"/>
        <w:rPr>
          <w:lang w:eastAsia="zh-CN"/>
        </w:rPr>
      </w:pPr>
      <w:r w:rsidRPr="00533C32">
        <w:t xml:space="preserve">        subscriptionDataSubscriptions:</w:t>
      </w:r>
    </w:p>
    <w:p w14:paraId="4090193F" w14:textId="77777777" w:rsidR="000260B1" w:rsidRPr="00533C32" w:rsidRDefault="000260B1" w:rsidP="000260B1">
      <w:pPr>
        <w:pStyle w:val="PL"/>
      </w:pPr>
      <w:r w:rsidRPr="00533C32">
        <w:t xml:space="preserve">          type: array</w:t>
      </w:r>
    </w:p>
    <w:p w14:paraId="732569D7" w14:textId="77777777" w:rsidR="000260B1" w:rsidRPr="00533C32" w:rsidRDefault="000260B1" w:rsidP="000260B1">
      <w:pPr>
        <w:pStyle w:val="PL"/>
      </w:pPr>
      <w:r w:rsidRPr="00533C32">
        <w:t xml:space="preserve">          items:</w:t>
      </w:r>
    </w:p>
    <w:p w14:paraId="7D5A42C8" w14:textId="77777777" w:rsidR="000260B1" w:rsidRPr="00533C32" w:rsidRDefault="000260B1" w:rsidP="000260B1">
      <w:pPr>
        <w:pStyle w:val="PL"/>
      </w:pPr>
      <w:r w:rsidRPr="00533C32">
        <w:t xml:space="preserve">            $ref: '#/components/schemas/SubscriptionDataSubscriptions'</w:t>
      </w:r>
    </w:p>
    <w:p w14:paraId="0AC0DF3B" w14:textId="77777777" w:rsidR="000260B1" w:rsidRDefault="000260B1" w:rsidP="000260B1">
      <w:pPr>
        <w:pStyle w:val="PL"/>
        <w:rPr>
          <w:lang w:eastAsia="zh-CN"/>
        </w:rPr>
      </w:pPr>
      <w:r w:rsidRPr="00533C32">
        <w:t xml:space="preserve">          minItems: 1</w:t>
      </w:r>
    </w:p>
    <w:p w14:paraId="2440958E" w14:textId="77777777" w:rsidR="000260B1" w:rsidRPr="00533C32" w:rsidRDefault="000260B1" w:rsidP="000260B1">
      <w:pPr>
        <w:pStyle w:val="PL"/>
      </w:pPr>
      <w:r>
        <w:t xml:space="preserve">        s</w:t>
      </w:r>
      <w:r w:rsidRPr="00533C32">
        <w:t>mfRegistration</w:t>
      </w:r>
      <w:r>
        <w:t>s</w:t>
      </w:r>
      <w:r w:rsidRPr="00533C32">
        <w:t>:</w:t>
      </w:r>
    </w:p>
    <w:p w14:paraId="5CB62820" w14:textId="77777777" w:rsidR="000260B1" w:rsidRDefault="000260B1" w:rsidP="000260B1">
      <w:pPr>
        <w:pStyle w:val="PL"/>
        <w:rPr>
          <w:lang w:eastAsia="zh-CN"/>
        </w:rPr>
      </w:pPr>
      <w:r>
        <w:t xml:space="preserve">          $ref: </w:t>
      </w:r>
      <w:r w:rsidRPr="00533C32">
        <w:t>'#/components/schemas/SmfRegList'</w:t>
      </w:r>
    </w:p>
    <w:p w14:paraId="532E2EA9" w14:textId="77777777" w:rsidR="000260B1" w:rsidRDefault="000260B1" w:rsidP="000260B1">
      <w:pPr>
        <w:pStyle w:val="PL"/>
      </w:pPr>
      <w:r>
        <w:t xml:space="preserve">        ipSmGw:</w:t>
      </w:r>
    </w:p>
    <w:p w14:paraId="2DC0FDD6" w14:textId="77777777" w:rsidR="000260B1" w:rsidRDefault="000260B1" w:rsidP="000260B1">
      <w:pPr>
        <w:pStyle w:val="PL"/>
      </w:pPr>
      <w:r>
        <w:t xml:space="preserve">          </w:t>
      </w:r>
      <w:r w:rsidRPr="00533C32">
        <w:t>$ref: '#/components/schemas/</w:t>
      </w:r>
      <w:r>
        <w:t>IpSmGwRegistration</w:t>
      </w:r>
      <w:r w:rsidRPr="00533C32">
        <w:t>'</w:t>
      </w:r>
    </w:p>
    <w:p w14:paraId="5FD6B88E" w14:textId="77777777" w:rsidR="000260B1" w:rsidRDefault="000260B1" w:rsidP="000260B1">
      <w:pPr>
        <w:pStyle w:val="PL"/>
      </w:pPr>
      <w:r>
        <w:t xml:space="preserve">        roamingInfo:</w:t>
      </w:r>
    </w:p>
    <w:p w14:paraId="4B731A2B" w14:textId="77777777" w:rsidR="000260B1" w:rsidRDefault="000260B1" w:rsidP="000260B1">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19BFC3C2" w14:textId="77777777" w:rsidR="000260B1" w:rsidRDefault="000260B1" w:rsidP="000260B1">
      <w:pPr>
        <w:pStyle w:val="PL"/>
      </w:pPr>
      <w:r>
        <w:t xml:space="preserve">        peiInfo:</w:t>
      </w:r>
    </w:p>
    <w:p w14:paraId="6CC59EAC" w14:textId="77777777" w:rsidR="000260B1" w:rsidRDefault="000260B1" w:rsidP="000260B1">
      <w:pPr>
        <w:pStyle w:val="PL"/>
      </w:pPr>
      <w:r>
        <w:t xml:space="preserve">          </w:t>
      </w:r>
      <w:r w:rsidRPr="007431A9">
        <w:t>$ref: 'TS29503_Nudm_</w:t>
      </w:r>
      <w:r>
        <w:rPr>
          <w:rFonts w:hint="eastAsia"/>
          <w:lang w:eastAsia="zh-CN"/>
        </w:rPr>
        <w:t>UECM</w:t>
      </w:r>
      <w:r w:rsidRPr="007431A9">
        <w:t>.yaml#/components/s</w:t>
      </w:r>
      <w:r>
        <w:t>chemas/</w:t>
      </w:r>
      <w:r w:rsidRPr="004D1F20">
        <w:rPr>
          <w:lang w:eastAsia="zh-CN"/>
        </w:rPr>
        <w:t>PeiUpdateInfo</w:t>
      </w:r>
      <w:r>
        <w:t>'</w:t>
      </w:r>
    </w:p>
    <w:p w14:paraId="74652B56" w14:textId="77777777" w:rsidR="000260B1" w:rsidRDefault="000260B1" w:rsidP="000260B1">
      <w:pPr>
        <w:pStyle w:val="PL"/>
      </w:pPr>
    </w:p>
    <w:p w14:paraId="683C7003" w14:textId="77777777" w:rsidR="000260B1" w:rsidRDefault="000260B1" w:rsidP="000260B1">
      <w:pPr>
        <w:pStyle w:val="PL"/>
      </w:pPr>
      <w:r>
        <w:t xml:space="preserve">    IpSmGwRegistration:</w:t>
      </w:r>
    </w:p>
    <w:p w14:paraId="71A200F9" w14:textId="77777777" w:rsidR="000260B1" w:rsidRPr="007431A9" w:rsidRDefault="000260B1" w:rsidP="000260B1">
      <w:pPr>
        <w:pStyle w:val="PL"/>
      </w:pPr>
      <w:r w:rsidRPr="007431A9">
        <w:t xml:space="preserve">      $ref: 'TS29503_Nudm_</w:t>
      </w:r>
      <w:r>
        <w:rPr>
          <w:rFonts w:hint="eastAsia"/>
          <w:lang w:eastAsia="zh-CN"/>
        </w:rPr>
        <w:t>UECM</w:t>
      </w:r>
      <w:r w:rsidRPr="007431A9">
        <w:t>.yaml#/components/s</w:t>
      </w:r>
      <w:r>
        <w:t>chemas/IpSmGwRegistration'</w:t>
      </w:r>
    </w:p>
    <w:p w14:paraId="6F0C4126" w14:textId="77777777" w:rsidR="000260B1" w:rsidRPr="007431A9" w:rsidRDefault="000260B1" w:rsidP="000260B1">
      <w:pPr>
        <w:pStyle w:val="PL"/>
      </w:pPr>
    </w:p>
    <w:p w14:paraId="442C2FD6" w14:textId="77777777" w:rsidR="000260B1" w:rsidRDefault="000260B1" w:rsidP="000260B1">
      <w:pPr>
        <w:pStyle w:val="PL"/>
      </w:pPr>
      <w:r w:rsidRPr="007431A9">
        <w:t xml:space="preserve">    </w:t>
      </w:r>
      <w:r>
        <w:t>MessageWaitingData:</w:t>
      </w:r>
    </w:p>
    <w:p w14:paraId="6E340745" w14:textId="77777777" w:rsidR="000260B1" w:rsidRDefault="000260B1" w:rsidP="000260B1">
      <w:pPr>
        <w:pStyle w:val="PL"/>
      </w:pPr>
      <w:r>
        <w:t xml:space="preserve">      </w:t>
      </w:r>
      <w:r w:rsidRPr="00932D4A">
        <w:t xml:space="preserve">description: </w:t>
      </w:r>
      <w:r>
        <w:t>Message Waiting Data list</w:t>
      </w:r>
      <w:r>
        <w:rPr>
          <w:rFonts w:cs="Arial"/>
          <w:szCs w:val="18"/>
        </w:rPr>
        <w:t>.</w:t>
      </w:r>
    </w:p>
    <w:p w14:paraId="5D07DCCC" w14:textId="77777777" w:rsidR="000260B1" w:rsidRDefault="000260B1" w:rsidP="000260B1">
      <w:pPr>
        <w:pStyle w:val="PL"/>
      </w:pPr>
      <w:r>
        <w:t xml:space="preserve">      type: object</w:t>
      </w:r>
    </w:p>
    <w:p w14:paraId="11AE6C55" w14:textId="77777777" w:rsidR="000260B1" w:rsidRDefault="000260B1" w:rsidP="000260B1">
      <w:pPr>
        <w:pStyle w:val="PL"/>
      </w:pPr>
      <w:r>
        <w:t xml:space="preserve">      properties:</w:t>
      </w:r>
    </w:p>
    <w:p w14:paraId="6B7EB3C5" w14:textId="77777777" w:rsidR="000260B1" w:rsidRDefault="000260B1" w:rsidP="000260B1">
      <w:pPr>
        <w:pStyle w:val="PL"/>
      </w:pPr>
      <w:r>
        <w:t xml:space="preserve">        mwdList:</w:t>
      </w:r>
    </w:p>
    <w:p w14:paraId="76C383ED" w14:textId="77777777" w:rsidR="000260B1" w:rsidRDefault="000260B1" w:rsidP="000260B1">
      <w:pPr>
        <w:pStyle w:val="PL"/>
      </w:pPr>
      <w:r>
        <w:lastRenderedPageBreak/>
        <w:t xml:space="preserve">          type: array</w:t>
      </w:r>
    </w:p>
    <w:p w14:paraId="45A90293" w14:textId="77777777" w:rsidR="000260B1" w:rsidRDefault="000260B1" w:rsidP="000260B1">
      <w:pPr>
        <w:pStyle w:val="PL"/>
      </w:pPr>
      <w:r>
        <w:t xml:space="preserve">          items:</w:t>
      </w:r>
    </w:p>
    <w:p w14:paraId="7FD49565" w14:textId="77777777" w:rsidR="000260B1" w:rsidRDefault="000260B1" w:rsidP="000260B1">
      <w:pPr>
        <w:pStyle w:val="PL"/>
      </w:pPr>
      <w:r>
        <w:t xml:space="preserve">            $ref: '</w:t>
      </w:r>
      <w:r w:rsidRPr="00533C32">
        <w:t>#/components/schemas/</w:t>
      </w:r>
      <w:r>
        <w:t>SmscData'</w:t>
      </w:r>
    </w:p>
    <w:p w14:paraId="19743549" w14:textId="77777777" w:rsidR="000260B1" w:rsidRDefault="000260B1" w:rsidP="000260B1">
      <w:pPr>
        <w:pStyle w:val="PL"/>
      </w:pPr>
      <w:r>
        <w:t xml:space="preserve">          minItems: 1</w:t>
      </w:r>
    </w:p>
    <w:p w14:paraId="1A2CF316" w14:textId="77777777" w:rsidR="000260B1" w:rsidRDefault="000260B1" w:rsidP="000260B1">
      <w:pPr>
        <w:pStyle w:val="PL"/>
      </w:pPr>
    </w:p>
    <w:p w14:paraId="497643FF" w14:textId="77777777" w:rsidR="000260B1" w:rsidRDefault="000260B1" w:rsidP="000260B1">
      <w:pPr>
        <w:pStyle w:val="PL"/>
      </w:pPr>
      <w:r>
        <w:t xml:space="preserve">    SmscData:</w:t>
      </w:r>
    </w:p>
    <w:p w14:paraId="591B5F88" w14:textId="77777777" w:rsidR="000260B1" w:rsidRDefault="000260B1" w:rsidP="000260B1">
      <w:pPr>
        <w:pStyle w:val="PL"/>
      </w:pPr>
      <w:r>
        <w:t xml:space="preserve">      </w:t>
      </w:r>
      <w:r w:rsidRPr="00932D4A">
        <w:t xml:space="preserve">description: </w:t>
      </w:r>
      <w:r>
        <w:t>Addresses of SM-Service Center entities with SMS wating to be delivered to the UE</w:t>
      </w:r>
      <w:r>
        <w:rPr>
          <w:rFonts w:cs="Arial"/>
          <w:szCs w:val="18"/>
        </w:rPr>
        <w:t>.</w:t>
      </w:r>
    </w:p>
    <w:p w14:paraId="0A2CD2B4" w14:textId="77777777" w:rsidR="000260B1" w:rsidRDefault="000260B1" w:rsidP="000260B1">
      <w:pPr>
        <w:pStyle w:val="PL"/>
      </w:pPr>
      <w:r>
        <w:t xml:space="preserve">      type: object</w:t>
      </w:r>
    </w:p>
    <w:p w14:paraId="749C0540" w14:textId="77777777" w:rsidR="000260B1" w:rsidRDefault="000260B1" w:rsidP="000260B1">
      <w:pPr>
        <w:pStyle w:val="PL"/>
      </w:pPr>
      <w:r>
        <w:t xml:space="preserve">      anyOf:</w:t>
      </w:r>
    </w:p>
    <w:p w14:paraId="20825B7E" w14:textId="77777777" w:rsidR="000260B1" w:rsidRDefault="000260B1" w:rsidP="000260B1">
      <w:pPr>
        <w:pStyle w:val="PL"/>
      </w:pPr>
      <w:r>
        <w:t xml:space="preserve">        - required: [ smscMapAddress ]</w:t>
      </w:r>
    </w:p>
    <w:p w14:paraId="43FCB256" w14:textId="77777777" w:rsidR="000260B1" w:rsidRDefault="000260B1" w:rsidP="000260B1">
      <w:pPr>
        <w:pStyle w:val="PL"/>
      </w:pPr>
      <w:r>
        <w:t xml:space="preserve">        - required: [ smscDiameterAddress ]</w:t>
      </w:r>
    </w:p>
    <w:p w14:paraId="5052649C" w14:textId="77777777" w:rsidR="000260B1" w:rsidRDefault="000260B1" w:rsidP="000260B1">
      <w:pPr>
        <w:pStyle w:val="PL"/>
      </w:pPr>
      <w:r>
        <w:t xml:space="preserve">      properties:</w:t>
      </w:r>
    </w:p>
    <w:p w14:paraId="03EA8693" w14:textId="77777777" w:rsidR="000260B1" w:rsidRDefault="000260B1" w:rsidP="000260B1">
      <w:pPr>
        <w:pStyle w:val="PL"/>
      </w:pPr>
      <w:r>
        <w:t xml:space="preserve">        smscMapAddress:</w:t>
      </w:r>
    </w:p>
    <w:p w14:paraId="573956F8" w14:textId="77777777" w:rsidR="000260B1" w:rsidRDefault="000260B1" w:rsidP="000260B1">
      <w:pPr>
        <w:pStyle w:val="PL"/>
      </w:pPr>
      <w:r>
        <w:t xml:space="preserve">          </w:t>
      </w:r>
      <w:r w:rsidRPr="00D67AB2">
        <w:t>$ref: '</w:t>
      </w:r>
      <w:r>
        <w:t>TS29503_Nudm_UECM.yaml</w:t>
      </w:r>
      <w:r w:rsidRPr="00D67AB2">
        <w:t>#/components/schemas/E164Number'</w:t>
      </w:r>
    </w:p>
    <w:p w14:paraId="4DCA5052" w14:textId="77777777" w:rsidR="000260B1" w:rsidRDefault="000260B1" w:rsidP="000260B1">
      <w:pPr>
        <w:pStyle w:val="PL"/>
      </w:pPr>
      <w:r>
        <w:t xml:space="preserve">        smscDiameterAddress:</w:t>
      </w:r>
    </w:p>
    <w:p w14:paraId="657826AA" w14:textId="77777777" w:rsidR="000260B1" w:rsidRPr="00533C32" w:rsidRDefault="000260B1" w:rsidP="000260B1">
      <w:pPr>
        <w:pStyle w:val="PL"/>
        <w:rPr>
          <w:lang w:eastAsia="zh-CN"/>
        </w:rPr>
      </w:pPr>
      <w:r>
        <w:t xml:space="preserve">          </w:t>
      </w:r>
      <w:r w:rsidRPr="00D67AB2">
        <w:t>$ref: '</w:t>
      </w:r>
      <w:r>
        <w:t>TS29503_Nudm_UECM.yaml</w:t>
      </w:r>
      <w:r w:rsidRPr="00D67AB2">
        <w:t>#/components/schemas/NetworkNodeDiameterAddress'</w:t>
      </w:r>
    </w:p>
    <w:p w14:paraId="4D702F88" w14:textId="77777777" w:rsidR="000260B1" w:rsidRDefault="000260B1" w:rsidP="000260B1">
      <w:pPr>
        <w:pStyle w:val="PL"/>
      </w:pPr>
    </w:p>
    <w:p w14:paraId="63DC6433" w14:textId="77777777" w:rsidR="000260B1" w:rsidRDefault="000260B1" w:rsidP="000260B1">
      <w:pPr>
        <w:pStyle w:val="PL"/>
      </w:pPr>
      <w:r>
        <w:t xml:space="preserve">    SmfSubscriptionInfo:</w:t>
      </w:r>
    </w:p>
    <w:p w14:paraId="18FCD2AB" w14:textId="77777777" w:rsidR="000260B1" w:rsidRDefault="000260B1" w:rsidP="000260B1">
      <w:pPr>
        <w:pStyle w:val="PL"/>
      </w:pPr>
      <w:r>
        <w:t xml:space="preserve">      description: </w:t>
      </w:r>
      <w:r w:rsidRPr="0024733D">
        <w:t>Information related to active subscriptions at the SMF(s)</w:t>
      </w:r>
    </w:p>
    <w:p w14:paraId="362AB14E" w14:textId="77777777" w:rsidR="000260B1" w:rsidRDefault="000260B1" w:rsidP="000260B1">
      <w:pPr>
        <w:pStyle w:val="PL"/>
      </w:pPr>
      <w:r>
        <w:t xml:space="preserve">      type: object</w:t>
      </w:r>
    </w:p>
    <w:p w14:paraId="1EE0C63E" w14:textId="77777777" w:rsidR="000260B1" w:rsidRDefault="000260B1" w:rsidP="000260B1">
      <w:pPr>
        <w:pStyle w:val="PL"/>
      </w:pPr>
      <w:r>
        <w:t xml:space="preserve">      required:</w:t>
      </w:r>
    </w:p>
    <w:p w14:paraId="30220840" w14:textId="77777777" w:rsidR="000260B1" w:rsidRDefault="000260B1" w:rsidP="000260B1">
      <w:pPr>
        <w:pStyle w:val="PL"/>
      </w:pPr>
      <w:r>
        <w:t xml:space="preserve">        - smfSubscriptionList</w:t>
      </w:r>
    </w:p>
    <w:p w14:paraId="24A33CEB" w14:textId="77777777" w:rsidR="000260B1" w:rsidRDefault="000260B1" w:rsidP="000260B1">
      <w:pPr>
        <w:pStyle w:val="PL"/>
      </w:pPr>
      <w:r>
        <w:t xml:space="preserve">      properties:</w:t>
      </w:r>
    </w:p>
    <w:p w14:paraId="2564C9A8" w14:textId="77777777" w:rsidR="000260B1" w:rsidRDefault="000260B1" w:rsidP="000260B1">
      <w:pPr>
        <w:pStyle w:val="PL"/>
      </w:pPr>
      <w:r>
        <w:t xml:space="preserve">        smfSubscriptionList:</w:t>
      </w:r>
    </w:p>
    <w:p w14:paraId="2698F40C" w14:textId="77777777" w:rsidR="000260B1" w:rsidRDefault="000260B1" w:rsidP="000260B1">
      <w:pPr>
        <w:pStyle w:val="PL"/>
      </w:pPr>
      <w:r>
        <w:t xml:space="preserve">          type: array</w:t>
      </w:r>
    </w:p>
    <w:p w14:paraId="54D724CF" w14:textId="77777777" w:rsidR="000260B1" w:rsidRDefault="000260B1" w:rsidP="000260B1">
      <w:pPr>
        <w:pStyle w:val="PL"/>
      </w:pPr>
      <w:r>
        <w:t xml:space="preserve">          items:</w:t>
      </w:r>
    </w:p>
    <w:p w14:paraId="5CABF8BB" w14:textId="77777777" w:rsidR="000260B1" w:rsidRDefault="000260B1" w:rsidP="000260B1">
      <w:pPr>
        <w:pStyle w:val="PL"/>
      </w:pPr>
      <w:r>
        <w:t xml:space="preserve">            $ref: '#/components/schemas/SmfSubscriptionItem'</w:t>
      </w:r>
    </w:p>
    <w:p w14:paraId="4C720E7A" w14:textId="77777777" w:rsidR="000260B1" w:rsidRDefault="000260B1" w:rsidP="000260B1">
      <w:pPr>
        <w:pStyle w:val="PL"/>
      </w:pPr>
      <w:r>
        <w:t xml:space="preserve">          minItems: 1</w:t>
      </w:r>
    </w:p>
    <w:p w14:paraId="4EA2316A" w14:textId="77777777" w:rsidR="000260B1" w:rsidRDefault="000260B1" w:rsidP="000260B1">
      <w:pPr>
        <w:pStyle w:val="PL"/>
      </w:pPr>
    </w:p>
    <w:p w14:paraId="3F4E9A35" w14:textId="77777777" w:rsidR="000260B1" w:rsidRDefault="000260B1" w:rsidP="000260B1">
      <w:pPr>
        <w:pStyle w:val="PL"/>
      </w:pPr>
      <w:r>
        <w:t xml:space="preserve">    SmfSubscriptionItem:</w:t>
      </w:r>
    </w:p>
    <w:p w14:paraId="457EAFE8" w14:textId="77777777" w:rsidR="000260B1" w:rsidRDefault="000260B1" w:rsidP="000260B1">
      <w:pPr>
        <w:pStyle w:val="PL"/>
      </w:pPr>
      <w:r>
        <w:t xml:space="preserve">      description: Contains info about a single SMF event subscription</w:t>
      </w:r>
    </w:p>
    <w:p w14:paraId="282F2A27" w14:textId="77777777" w:rsidR="000260B1" w:rsidRDefault="000260B1" w:rsidP="000260B1">
      <w:pPr>
        <w:pStyle w:val="PL"/>
      </w:pPr>
      <w:r>
        <w:t xml:space="preserve">      type: object</w:t>
      </w:r>
    </w:p>
    <w:p w14:paraId="3470EFF6" w14:textId="77777777" w:rsidR="000260B1" w:rsidRDefault="000260B1" w:rsidP="000260B1">
      <w:pPr>
        <w:pStyle w:val="PL"/>
      </w:pPr>
      <w:r>
        <w:t xml:space="preserve">      required:</w:t>
      </w:r>
    </w:p>
    <w:p w14:paraId="6BB28961" w14:textId="77777777" w:rsidR="000260B1" w:rsidRDefault="000260B1" w:rsidP="000260B1">
      <w:pPr>
        <w:pStyle w:val="PL"/>
      </w:pPr>
      <w:r>
        <w:t xml:space="preserve">        - smfInstanceId</w:t>
      </w:r>
    </w:p>
    <w:p w14:paraId="3B4D4659" w14:textId="77777777" w:rsidR="000260B1" w:rsidRDefault="000260B1" w:rsidP="000260B1">
      <w:pPr>
        <w:pStyle w:val="PL"/>
      </w:pPr>
      <w:r>
        <w:t xml:space="preserve">        - subscriptionId</w:t>
      </w:r>
    </w:p>
    <w:p w14:paraId="1E90A4C4" w14:textId="77777777" w:rsidR="000260B1" w:rsidRDefault="000260B1" w:rsidP="000260B1">
      <w:pPr>
        <w:pStyle w:val="PL"/>
      </w:pPr>
      <w:r>
        <w:t xml:space="preserve">      properties:</w:t>
      </w:r>
    </w:p>
    <w:p w14:paraId="2E0DC447" w14:textId="77777777" w:rsidR="000260B1" w:rsidRDefault="000260B1" w:rsidP="000260B1">
      <w:pPr>
        <w:pStyle w:val="PL"/>
      </w:pPr>
      <w:r>
        <w:t xml:space="preserve">        smfInstanceId:</w:t>
      </w:r>
    </w:p>
    <w:p w14:paraId="612F9FCC" w14:textId="77777777" w:rsidR="000260B1" w:rsidRDefault="000260B1" w:rsidP="000260B1">
      <w:pPr>
        <w:pStyle w:val="PL"/>
        <w:outlineLvl w:val="0"/>
      </w:pPr>
      <w:r>
        <w:t xml:space="preserve">          $ref: 'TS29571_CommonData.yaml#/components/schemas/NfInstanceId'</w:t>
      </w:r>
    </w:p>
    <w:p w14:paraId="7B12444D" w14:textId="77777777" w:rsidR="000260B1" w:rsidRDefault="000260B1" w:rsidP="000260B1">
      <w:pPr>
        <w:pStyle w:val="PL"/>
      </w:pPr>
      <w:r>
        <w:t xml:space="preserve">        subscriptionId:</w:t>
      </w:r>
    </w:p>
    <w:p w14:paraId="06D32D18" w14:textId="77777777" w:rsidR="000260B1" w:rsidRDefault="000260B1" w:rsidP="000260B1">
      <w:pPr>
        <w:pStyle w:val="PL"/>
      </w:pPr>
      <w:r>
        <w:t xml:space="preserve">          $ref: 'TS29571_CommonData.yaml#/components/schemas/Uri'</w:t>
      </w:r>
    </w:p>
    <w:p w14:paraId="6E75B394" w14:textId="77777777" w:rsidR="000260B1" w:rsidRDefault="000260B1" w:rsidP="000260B1">
      <w:pPr>
        <w:pStyle w:val="PL"/>
      </w:pPr>
      <w:r>
        <w:t xml:space="preserve">        contextInfo:</w:t>
      </w:r>
    </w:p>
    <w:p w14:paraId="34772802" w14:textId="77777777" w:rsidR="000260B1" w:rsidRDefault="000260B1" w:rsidP="000260B1">
      <w:pPr>
        <w:pStyle w:val="PL"/>
      </w:pPr>
      <w:r>
        <w:t xml:space="preserve">          $ref: 'TS29503_Nudm_SDM.yaml#/components/schemas/ContextInfo'</w:t>
      </w:r>
    </w:p>
    <w:p w14:paraId="5A46964A" w14:textId="77777777" w:rsidR="000260B1" w:rsidRPr="00A4554C" w:rsidRDefault="000260B1" w:rsidP="000260B1">
      <w:pPr>
        <w:pStyle w:val="PL"/>
        <w:rPr>
          <w:lang w:eastAsia="zh-CN"/>
        </w:rPr>
      </w:pPr>
    </w:p>
    <w:p w14:paraId="61006C3F" w14:textId="77777777" w:rsidR="000260B1" w:rsidRDefault="000260B1" w:rsidP="000260B1">
      <w:pPr>
        <w:pStyle w:val="PL"/>
      </w:pPr>
      <w:r>
        <w:t xml:space="preserve">    MtcProvider:</w:t>
      </w:r>
    </w:p>
    <w:p w14:paraId="6845A525" w14:textId="77777777" w:rsidR="000260B1" w:rsidRDefault="000260B1" w:rsidP="000260B1">
      <w:pPr>
        <w:pStyle w:val="PL"/>
      </w:pPr>
      <w:r>
        <w:t xml:space="preserve">      </w:t>
      </w:r>
      <w:r w:rsidRPr="00932D4A">
        <w:t xml:space="preserve">description: </w:t>
      </w:r>
      <w:r w:rsidRPr="00317C03">
        <w:rPr>
          <w:lang w:eastAsia="zh-CN"/>
        </w:rPr>
        <w:t>MTC provider information</w:t>
      </w:r>
      <w:r>
        <w:rPr>
          <w:rFonts w:cs="Arial"/>
          <w:szCs w:val="18"/>
        </w:rPr>
        <w:t>.</w:t>
      </w:r>
    </w:p>
    <w:p w14:paraId="52DD6ABC" w14:textId="77777777" w:rsidR="000260B1" w:rsidRDefault="000260B1" w:rsidP="000260B1">
      <w:pPr>
        <w:pStyle w:val="PL"/>
      </w:pPr>
      <w:r>
        <w:t xml:space="preserve">      type: object</w:t>
      </w:r>
    </w:p>
    <w:p w14:paraId="13549686" w14:textId="77777777" w:rsidR="000260B1" w:rsidRDefault="000260B1" w:rsidP="000260B1">
      <w:pPr>
        <w:pStyle w:val="PL"/>
      </w:pPr>
      <w:r>
        <w:t xml:space="preserve">      properties:</w:t>
      </w:r>
    </w:p>
    <w:p w14:paraId="2F1F5F8F" w14:textId="77777777" w:rsidR="000260B1" w:rsidRDefault="000260B1" w:rsidP="000260B1">
      <w:pPr>
        <w:pStyle w:val="PL"/>
      </w:pPr>
      <w:r>
        <w:t xml:space="preserve">        mtcProviderInformation:</w:t>
      </w:r>
    </w:p>
    <w:p w14:paraId="61A1B25C" w14:textId="77777777" w:rsidR="000260B1" w:rsidRDefault="000260B1" w:rsidP="000260B1">
      <w:pPr>
        <w:pStyle w:val="PL"/>
      </w:pPr>
      <w:r w:rsidRPr="00533C32">
        <w:t xml:space="preserve">        </w:t>
      </w:r>
      <w:r>
        <w:t xml:space="preserve">  </w:t>
      </w:r>
      <w:r w:rsidRPr="00533C32">
        <w:t>$ref: 'TS29571_CommonData.yaml#/components/schemas/</w:t>
      </w:r>
      <w:r w:rsidRPr="005D14F1">
        <w:t>MtcProviderInformation</w:t>
      </w:r>
      <w:r w:rsidRPr="00533C32">
        <w:t>'</w:t>
      </w:r>
    </w:p>
    <w:p w14:paraId="13446338" w14:textId="77777777" w:rsidR="000260B1" w:rsidRDefault="000260B1" w:rsidP="000260B1">
      <w:pPr>
        <w:pStyle w:val="PL"/>
      </w:pPr>
      <w:r>
        <w:t xml:space="preserve">        afId:</w:t>
      </w:r>
    </w:p>
    <w:p w14:paraId="419F0F1F" w14:textId="77777777" w:rsidR="000260B1" w:rsidRDefault="000260B1" w:rsidP="000260B1">
      <w:pPr>
        <w:pStyle w:val="PL"/>
      </w:pPr>
      <w:r>
        <w:t xml:space="preserve">          type: string</w:t>
      </w:r>
    </w:p>
    <w:p w14:paraId="0E13DF72" w14:textId="77777777" w:rsidR="000260B1" w:rsidRDefault="000260B1" w:rsidP="000260B1">
      <w:pPr>
        <w:pStyle w:val="PL"/>
      </w:pPr>
    </w:p>
    <w:p w14:paraId="2B6FE152" w14:textId="77777777" w:rsidR="000260B1" w:rsidRDefault="000260B1" w:rsidP="000260B1">
      <w:pPr>
        <w:pStyle w:val="PL"/>
      </w:pPr>
      <w:r>
        <w:t xml:space="preserve">    HssSubscriptionInfo:</w:t>
      </w:r>
    </w:p>
    <w:p w14:paraId="7E23D682" w14:textId="77777777" w:rsidR="000260B1" w:rsidRDefault="000260B1" w:rsidP="000260B1">
      <w:pPr>
        <w:pStyle w:val="PL"/>
      </w:pPr>
      <w:r>
        <w:t xml:space="preserve">      description: </w:t>
      </w:r>
      <w:r w:rsidRPr="0024733D">
        <w:t xml:space="preserve">Information related to active subscriptions at the </w:t>
      </w:r>
      <w:r>
        <w:t>HSS</w:t>
      </w:r>
      <w:r w:rsidRPr="0024733D">
        <w:t>(s)</w:t>
      </w:r>
    </w:p>
    <w:p w14:paraId="3FE9439F" w14:textId="77777777" w:rsidR="000260B1" w:rsidRDefault="000260B1" w:rsidP="000260B1">
      <w:pPr>
        <w:pStyle w:val="PL"/>
      </w:pPr>
      <w:r>
        <w:t xml:space="preserve">      type: object</w:t>
      </w:r>
    </w:p>
    <w:p w14:paraId="72D3F11E" w14:textId="77777777" w:rsidR="000260B1" w:rsidRDefault="000260B1" w:rsidP="000260B1">
      <w:pPr>
        <w:pStyle w:val="PL"/>
      </w:pPr>
      <w:r>
        <w:t xml:space="preserve">      required:</w:t>
      </w:r>
    </w:p>
    <w:p w14:paraId="47D5FB3E" w14:textId="77777777" w:rsidR="000260B1" w:rsidRDefault="000260B1" w:rsidP="000260B1">
      <w:pPr>
        <w:pStyle w:val="PL"/>
      </w:pPr>
      <w:r>
        <w:t xml:space="preserve">        - hssSubscriptionList</w:t>
      </w:r>
    </w:p>
    <w:p w14:paraId="7714505D" w14:textId="77777777" w:rsidR="000260B1" w:rsidRDefault="000260B1" w:rsidP="000260B1">
      <w:pPr>
        <w:pStyle w:val="PL"/>
      </w:pPr>
      <w:r>
        <w:t xml:space="preserve">      properties:</w:t>
      </w:r>
    </w:p>
    <w:p w14:paraId="615BEDA1" w14:textId="77777777" w:rsidR="000260B1" w:rsidRDefault="000260B1" w:rsidP="000260B1">
      <w:pPr>
        <w:pStyle w:val="PL"/>
      </w:pPr>
      <w:r>
        <w:t xml:space="preserve">        hssSubscriptionList:</w:t>
      </w:r>
    </w:p>
    <w:p w14:paraId="1EB81E6B" w14:textId="77777777" w:rsidR="000260B1" w:rsidRDefault="000260B1" w:rsidP="000260B1">
      <w:pPr>
        <w:pStyle w:val="PL"/>
      </w:pPr>
      <w:r>
        <w:t xml:space="preserve">          type: array</w:t>
      </w:r>
    </w:p>
    <w:p w14:paraId="1873BC0D" w14:textId="77777777" w:rsidR="000260B1" w:rsidRDefault="000260B1" w:rsidP="000260B1">
      <w:pPr>
        <w:pStyle w:val="PL"/>
      </w:pPr>
      <w:r>
        <w:t xml:space="preserve">          items:</w:t>
      </w:r>
    </w:p>
    <w:p w14:paraId="2B01F5A6" w14:textId="77777777" w:rsidR="000260B1" w:rsidRDefault="000260B1" w:rsidP="000260B1">
      <w:pPr>
        <w:pStyle w:val="PL"/>
      </w:pPr>
      <w:r>
        <w:t xml:space="preserve">            $ref: '#/components/schemas/HssSubscriptionItem'</w:t>
      </w:r>
    </w:p>
    <w:p w14:paraId="05399A41" w14:textId="77777777" w:rsidR="000260B1" w:rsidRDefault="000260B1" w:rsidP="000260B1">
      <w:pPr>
        <w:pStyle w:val="PL"/>
      </w:pPr>
      <w:r>
        <w:t xml:space="preserve">          minItems: 1</w:t>
      </w:r>
    </w:p>
    <w:p w14:paraId="0DDF64E4" w14:textId="77777777" w:rsidR="000260B1" w:rsidRDefault="000260B1" w:rsidP="000260B1">
      <w:pPr>
        <w:pStyle w:val="PL"/>
      </w:pPr>
    </w:p>
    <w:p w14:paraId="4E2E37EC" w14:textId="77777777" w:rsidR="000260B1" w:rsidRDefault="000260B1" w:rsidP="000260B1">
      <w:pPr>
        <w:pStyle w:val="PL"/>
      </w:pPr>
      <w:r>
        <w:t xml:space="preserve">    HssSubscriptionItem:</w:t>
      </w:r>
    </w:p>
    <w:p w14:paraId="5E24424F" w14:textId="77777777" w:rsidR="000260B1" w:rsidRDefault="000260B1" w:rsidP="000260B1">
      <w:pPr>
        <w:pStyle w:val="PL"/>
      </w:pPr>
      <w:r>
        <w:t xml:space="preserve">      description: Contains info about a single HSS event subscription</w:t>
      </w:r>
    </w:p>
    <w:p w14:paraId="3010A7EB" w14:textId="77777777" w:rsidR="000260B1" w:rsidRDefault="000260B1" w:rsidP="000260B1">
      <w:pPr>
        <w:pStyle w:val="PL"/>
      </w:pPr>
      <w:r>
        <w:t xml:space="preserve">      type: object</w:t>
      </w:r>
    </w:p>
    <w:p w14:paraId="0A06A656" w14:textId="77777777" w:rsidR="000260B1" w:rsidRDefault="000260B1" w:rsidP="000260B1">
      <w:pPr>
        <w:pStyle w:val="PL"/>
      </w:pPr>
      <w:r>
        <w:t xml:space="preserve">      required:</w:t>
      </w:r>
    </w:p>
    <w:p w14:paraId="3C27DB0E" w14:textId="77777777" w:rsidR="000260B1" w:rsidRDefault="000260B1" w:rsidP="000260B1">
      <w:pPr>
        <w:pStyle w:val="PL"/>
      </w:pPr>
      <w:r>
        <w:t xml:space="preserve">        - hssInstanceId</w:t>
      </w:r>
    </w:p>
    <w:p w14:paraId="600B6932" w14:textId="77777777" w:rsidR="000260B1" w:rsidRDefault="000260B1" w:rsidP="000260B1">
      <w:pPr>
        <w:pStyle w:val="PL"/>
      </w:pPr>
      <w:r>
        <w:t xml:space="preserve">        - subscriptionId</w:t>
      </w:r>
    </w:p>
    <w:p w14:paraId="30CF9D73" w14:textId="77777777" w:rsidR="000260B1" w:rsidRDefault="000260B1" w:rsidP="000260B1">
      <w:pPr>
        <w:pStyle w:val="PL"/>
      </w:pPr>
      <w:r>
        <w:t xml:space="preserve">      properties:</w:t>
      </w:r>
    </w:p>
    <w:p w14:paraId="27D8090A" w14:textId="77777777" w:rsidR="000260B1" w:rsidRDefault="000260B1" w:rsidP="000260B1">
      <w:pPr>
        <w:pStyle w:val="PL"/>
      </w:pPr>
      <w:r>
        <w:t xml:space="preserve">        hssInstanceId:</w:t>
      </w:r>
    </w:p>
    <w:p w14:paraId="25DF8A51" w14:textId="77777777" w:rsidR="000260B1" w:rsidRDefault="000260B1" w:rsidP="000260B1">
      <w:pPr>
        <w:pStyle w:val="PL"/>
        <w:outlineLvl w:val="0"/>
      </w:pPr>
      <w:r>
        <w:t xml:space="preserve">          $ref: 'TS29571_CommonData.yaml#/components/schemas/NfInstanceId'</w:t>
      </w:r>
    </w:p>
    <w:p w14:paraId="0BCA1C6C" w14:textId="77777777" w:rsidR="000260B1" w:rsidRDefault="000260B1" w:rsidP="000260B1">
      <w:pPr>
        <w:pStyle w:val="PL"/>
      </w:pPr>
      <w:r>
        <w:t xml:space="preserve">        subscriptionId:</w:t>
      </w:r>
    </w:p>
    <w:p w14:paraId="63B10A4A" w14:textId="77777777" w:rsidR="000260B1" w:rsidRDefault="000260B1" w:rsidP="000260B1">
      <w:pPr>
        <w:pStyle w:val="PL"/>
      </w:pPr>
      <w:r>
        <w:t xml:space="preserve">          $ref: 'TS29571_CommonData.yaml#/components/schemas/Uri'</w:t>
      </w:r>
    </w:p>
    <w:p w14:paraId="19E4956C" w14:textId="77777777" w:rsidR="000260B1" w:rsidRDefault="000260B1" w:rsidP="000260B1">
      <w:pPr>
        <w:pStyle w:val="PL"/>
      </w:pPr>
      <w:r>
        <w:t xml:space="preserve">        contextInfo:</w:t>
      </w:r>
    </w:p>
    <w:p w14:paraId="71451038" w14:textId="77777777" w:rsidR="000260B1" w:rsidRDefault="000260B1" w:rsidP="000260B1">
      <w:pPr>
        <w:pStyle w:val="PL"/>
      </w:pPr>
      <w:r>
        <w:t xml:space="preserve">          $ref: 'TS29503_Nudm_SDM.yaml#/components/schemas/ContextInfo'</w:t>
      </w:r>
    </w:p>
    <w:p w14:paraId="018C3932" w14:textId="77777777" w:rsidR="000260B1" w:rsidRDefault="000260B1" w:rsidP="000260B1">
      <w:pPr>
        <w:pStyle w:val="PL"/>
        <w:rPr>
          <w:lang w:eastAsia="zh-CN"/>
        </w:rPr>
      </w:pPr>
    </w:p>
    <w:p w14:paraId="7B7AE896" w14:textId="77777777" w:rsidR="000260B1" w:rsidRDefault="000260B1" w:rsidP="000260B1">
      <w:pPr>
        <w:pStyle w:val="PL"/>
      </w:pPr>
      <w:r>
        <w:t xml:space="preserve">    EeGroupProfileData:</w:t>
      </w:r>
    </w:p>
    <w:p w14:paraId="3539AFE4" w14:textId="77777777" w:rsidR="000260B1" w:rsidRDefault="000260B1" w:rsidP="000260B1">
      <w:pPr>
        <w:pStyle w:val="PL"/>
      </w:pPr>
      <w:r>
        <w:t xml:space="preserve">      type: object</w:t>
      </w:r>
    </w:p>
    <w:p w14:paraId="011D8457" w14:textId="77777777" w:rsidR="000260B1" w:rsidRDefault="000260B1" w:rsidP="000260B1">
      <w:pPr>
        <w:pStyle w:val="PL"/>
      </w:pPr>
      <w:r>
        <w:t xml:space="preserve">      properties:</w:t>
      </w:r>
    </w:p>
    <w:p w14:paraId="646AAE28" w14:textId="77777777" w:rsidR="000260B1" w:rsidRDefault="000260B1" w:rsidP="000260B1">
      <w:pPr>
        <w:pStyle w:val="PL"/>
      </w:pPr>
      <w:r>
        <w:t xml:space="preserve">        restrictedEventTypes:</w:t>
      </w:r>
    </w:p>
    <w:p w14:paraId="6BA82958" w14:textId="77777777" w:rsidR="000260B1" w:rsidRDefault="000260B1" w:rsidP="000260B1">
      <w:pPr>
        <w:pStyle w:val="PL"/>
      </w:pPr>
      <w:r>
        <w:t xml:space="preserve">          type: array</w:t>
      </w:r>
    </w:p>
    <w:p w14:paraId="2D470117" w14:textId="77777777" w:rsidR="000260B1" w:rsidRDefault="000260B1" w:rsidP="000260B1">
      <w:pPr>
        <w:pStyle w:val="PL"/>
      </w:pPr>
      <w:r>
        <w:t xml:space="preserve">          items:</w:t>
      </w:r>
    </w:p>
    <w:p w14:paraId="1801AD65" w14:textId="77777777" w:rsidR="000260B1" w:rsidRDefault="000260B1" w:rsidP="000260B1">
      <w:pPr>
        <w:pStyle w:val="PL"/>
      </w:pPr>
      <w:r>
        <w:t xml:space="preserve">            $ref: 'TS29503_</w:t>
      </w:r>
      <w:r>
        <w:rPr>
          <w:lang w:eastAsia="zh-CN"/>
        </w:rPr>
        <w:t>Nudm_EE</w:t>
      </w:r>
      <w:r>
        <w:t>.yaml#/components/schemas/EventType'</w:t>
      </w:r>
    </w:p>
    <w:p w14:paraId="1365AD99" w14:textId="77777777" w:rsidR="000260B1" w:rsidRDefault="000260B1" w:rsidP="000260B1">
      <w:pPr>
        <w:pStyle w:val="PL"/>
      </w:pPr>
      <w:r>
        <w:t xml:space="preserve">        allowedMtcProvider:</w:t>
      </w:r>
    </w:p>
    <w:p w14:paraId="3EC17902" w14:textId="77777777" w:rsidR="000260B1" w:rsidRDefault="000260B1" w:rsidP="000260B1">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1F4C24EF" w14:textId="77777777" w:rsidR="000260B1" w:rsidRDefault="000260B1" w:rsidP="000260B1">
      <w:pPr>
        <w:pStyle w:val="PL"/>
      </w:pPr>
      <w:r>
        <w:t xml:space="preserve">          type: object</w:t>
      </w:r>
    </w:p>
    <w:p w14:paraId="4731AB2F" w14:textId="77777777" w:rsidR="000260B1" w:rsidRDefault="000260B1" w:rsidP="000260B1">
      <w:pPr>
        <w:pStyle w:val="PL"/>
      </w:pPr>
      <w:r>
        <w:t xml:space="preserve">          additionalProperties:</w:t>
      </w:r>
    </w:p>
    <w:p w14:paraId="5780F30E" w14:textId="77777777" w:rsidR="000260B1" w:rsidRDefault="000260B1" w:rsidP="000260B1">
      <w:pPr>
        <w:pStyle w:val="PL"/>
      </w:pPr>
      <w:r>
        <w:t xml:space="preserve">            type: array</w:t>
      </w:r>
    </w:p>
    <w:p w14:paraId="08F936C8" w14:textId="77777777" w:rsidR="000260B1" w:rsidRDefault="000260B1" w:rsidP="000260B1">
      <w:pPr>
        <w:pStyle w:val="PL"/>
      </w:pPr>
      <w:r>
        <w:t xml:space="preserve">            items:</w:t>
      </w:r>
    </w:p>
    <w:p w14:paraId="5BB75033" w14:textId="77777777" w:rsidR="000260B1" w:rsidRDefault="000260B1" w:rsidP="000260B1">
      <w:pPr>
        <w:pStyle w:val="PL"/>
      </w:pPr>
      <w:r>
        <w:t xml:space="preserve">              $ref: '#/components/schemas/MtcProvider'</w:t>
      </w:r>
    </w:p>
    <w:p w14:paraId="228CA18D" w14:textId="77777777" w:rsidR="000260B1" w:rsidRDefault="000260B1" w:rsidP="000260B1">
      <w:pPr>
        <w:pStyle w:val="PL"/>
      </w:pPr>
      <w:r>
        <w:t xml:space="preserve">            minItems: 1</w:t>
      </w:r>
    </w:p>
    <w:p w14:paraId="081E5CB7" w14:textId="77777777" w:rsidR="000260B1" w:rsidRDefault="000260B1" w:rsidP="000260B1">
      <w:pPr>
        <w:pStyle w:val="PL"/>
      </w:pPr>
      <w:r>
        <w:t xml:space="preserve">          minProperties: 1</w:t>
      </w:r>
    </w:p>
    <w:p w14:paraId="0FD79EB1" w14:textId="77777777" w:rsidR="000260B1" w:rsidRDefault="000260B1" w:rsidP="000260B1">
      <w:pPr>
        <w:pStyle w:val="PL"/>
      </w:pPr>
      <w:r>
        <w:t xml:space="preserve">        supportedFeatures:</w:t>
      </w:r>
    </w:p>
    <w:p w14:paraId="5DEFA758" w14:textId="77777777" w:rsidR="000260B1" w:rsidRPr="00F43739" w:rsidRDefault="000260B1" w:rsidP="000260B1">
      <w:pPr>
        <w:pStyle w:val="PL"/>
      </w:pPr>
      <w:r>
        <w:t xml:space="preserve">            $ref: 'TS29571_CommonData.yaml#/components/schemas/SupportedFeatures'</w:t>
      </w:r>
    </w:p>
    <w:p w14:paraId="4DF3B9E7" w14:textId="77777777" w:rsidR="000260B1" w:rsidRPr="00C758BF" w:rsidRDefault="000260B1" w:rsidP="000260B1">
      <w:pPr>
        <w:pStyle w:val="PL"/>
        <w:rPr>
          <w:lang w:eastAsia="zh-CN"/>
        </w:rPr>
      </w:pPr>
      <w:r w:rsidRPr="00C758BF">
        <w:rPr>
          <w:lang w:eastAsia="zh-CN"/>
        </w:rPr>
        <w:t xml:space="preserve">        </w:t>
      </w:r>
      <w:r>
        <w:rPr>
          <w:lang w:eastAsia="zh-CN"/>
        </w:rPr>
        <w:t>iwkEpcRestricted</w:t>
      </w:r>
      <w:r w:rsidRPr="00C758BF">
        <w:rPr>
          <w:lang w:eastAsia="zh-CN"/>
        </w:rPr>
        <w:t>:</w:t>
      </w:r>
    </w:p>
    <w:p w14:paraId="1A2FB214" w14:textId="77777777" w:rsidR="000260B1" w:rsidRPr="00C758BF" w:rsidRDefault="000260B1" w:rsidP="000260B1">
      <w:pPr>
        <w:pStyle w:val="PL"/>
        <w:rPr>
          <w:lang w:eastAsia="zh-CN"/>
        </w:rPr>
      </w:pPr>
      <w:r w:rsidRPr="00C758BF">
        <w:rPr>
          <w:lang w:eastAsia="zh-CN"/>
        </w:rPr>
        <w:t xml:space="preserve">          type: boolean</w:t>
      </w:r>
    </w:p>
    <w:p w14:paraId="32CF76F8" w14:textId="77777777" w:rsidR="000260B1" w:rsidRPr="00C758BF" w:rsidRDefault="000260B1" w:rsidP="000260B1">
      <w:pPr>
        <w:pStyle w:val="PL"/>
        <w:rPr>
          <w:lang w:eastAsia="zh-CN"/>
        </w:rPr>
      </w:pPr>
      <w:r w:rsidRPr="00C758BF">
        <w:rPr>
          <w:rFonts w:hint="eastAsia"/>
          <w:lang w:eastAsia="zh-CN"/>
        </w:rPr>
        <w:t xml:space="preserve">          default: false</w:t>
      </w:r>
    </w:p>
    <w:p w14:paraId="5C13C96E" w14:textId="77777777" w:rsidR="000260B1" w:rsidRPr="0060719A" w:rsidRDefault="000260B1" w:rsidP="000260B1">
      <w:pPr>
        <w:pStyle w:val="PL"/>
      </w:pPr>
      <w:r w:rsidRPr="00442797">
        <w:t xml:space="preserve">        extGroupId:</w:t>
      </w:r>
    </w:p>
    <w:p w14:paraId="7E2369C8" w14:textId="77777777" w:rsidR="000260B1" w:rsidRPr="0060719A" w:rsidRDefault="000260B1" w:rsidP="000260B1">
      <w:pPr>
        <w:pStyle w:val="PL"/>
      </w:pPr>
      <w:r w:rsidRPr="00442797">
        <w:t xml:space="preserve">          type: string</w:t>
      </w:r>
    </w:p>
    <w:p w14:paraId="2F9E2248" w14:textId="77777777" w:rsidR="000260B1" w:rsidRPr="0060719A" w:rsidRDefault="000260B1" w:rsidP="000260B1">
      <w:pPr>
        <w:pStyle w:val="PL"/>
      </w:pPr>
      <w:r w:rsidRPr="00442797">
        <w:t xml:space="preserve">          pattern: '^extgroupid-[^@]+@[^@]+$'</w:t>
      </w:r>
    </w:p>
    <w:p w14:paraId="6095EB1D" w14:textId="77777777" w:rsidR="000260B1" w:rsidRPr="00690A26" w:rsidRDefault="000260B1" w:rsidP="000260B1">
      <w:pPr>
        <w:pStyle w:val="PL"/>
      </w:pPr>
      <w:r w:rsidRPr="0060719A">
        <w:t xml:space="preserve">        </w:t>
      </w:r>
      <w:r>
        <w:t>hssG</w:t>
      </w:r>
      <w:r w:rsidRPr="00690A26">
        <w:t>roupId:</w:t>
      </w:r>
    </w:p>
    <w:p w14:paraId="726991E5" w14:textId="77777777" w:rsidR="000260B1" w:rsidRPr="00ED50F6" w:rsidRDefault="000260B1" w:rsidP="000260B1">
      <w:pPr>
        <w:pStyle w:val="PL"/>
      </w:pPr>
      <w:r w:rsidRPr="00690A26">
        <w:t xml:space="preserve">          $ref: 'TS29571_CommonData.yaml#/components/schemas/NfGroupId'</w:t>
      </w:r>
    </w:p>
    <w:p w14:paraId="570F00A4" w14:textId="77777777" w:rsidR="000260B1" w:rsidRDefault="000260B1" w:rsidP="000260B1">
      <w:pPr>
        <w:pStyle w:val="PL"/>
        <w:rPr>
          <w:lang w:eastAsia="zh-CN"/>
        </w:rPr>
      </w:pPr>
    </w:p>
    <w:p w14:paraId="7598768E" w14:textId="77777777" w:rsidR="000260B1" w:rsidRDefault="000260B1" w:rsidP="000260B1">
      <w:pPr>
        <w:pStyle w:val="PL"/>
      </w:pPr>
      <w:r>
        <w:t xml:space="preserve">    Pp5gVnGroupProfileData:</w:t>
      </w:r>
    </w:p>
    <w:p w14:paraId="750923C3" w14:textId="77777777" w:rsidR="000260B1" w:rsidRDefault="000260B1" w:rsidP="000260B1">
      <w:pPr>
        <w:pStyle w:val="PL"/>
      </w:pPr>
      <w:r>
        <w:t xml:space="preserve">      type: object</w:t>
      </w:r>
    </w:p>
    <w:p w14:paraId="7AADEB8B" w14:textId="77777777" w:rsidR="000260B1" w:rsidRDefault="000260B1" w:rsidP="000260B1">
      <w:pPr>
        <w:pStyle w:val="PL"/>
      </w:pPr>
      <w:r>
        <w:t xml:space="preserve">      properties:</w:t>
      </w:r>
    </w:p>
    <w:p w14:paraId="7D322F80" w14:textId="77777777" w:rsidR="000260B1" w:rsidRDefault="000260B1" w:rsidP="000260B1">
      <w:pPr>
        <w:pStyle w:val="PL"/>
      </w:pPr>
      <w:r>
        <w:t xml:space="preserve">        </w:t>
      </w:r>
      <w:r w:rsidRPr="00EB6AAD">
        <w:rPr>
          <w:lang w:eastAsia="zh-CN"/>
        </w:rPr>
        <w:t>allowedMtcProvider</w:t>
      </w:r>
      <w:r>
        <w:rPr>
          <w:lang w:eastAsia="zh-CN"/>
        </w:rPr>
        <w:t>s</w:t>
      </w:r>
      <w:r>
        <w:t>:</w:t>
      </w:r>
    </w:p>
    <w:p w14:paraId="09553305" w14:textId="77777777" w:rsidR="000260B1" w:rsidRPr="00075241" w:rsidRDefault="000260B1" w:rsidP="000260B1">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2493017D" w14:textId="77777777" w:rsidR="000260B1" w:rsidRDefault="000260B1" w:rsidP="000260B1">
      <w:pPr>
        <w:pStyle w:val="PL"/>
      </w:pPr>
      <w:r>
        <w:t xml:space="preserve">          type: object</w:t>
      </w:r>
    </w:p>
    <w:p w14:paraId="36ACD481" w14:textId="77777777" w:rsidR="000260B1" w:rsidRDefault="000260B1" w:rsidP="000260B1">
      <w:pPr>
        <w:pStyle w:val="PL"/>
      </w:pPr>
      <w:r>
        <w:t xml:space="preserve">          additionalProperties:</w:t>
      </w:r>
    </w:p>
    <w:p w14:paraId="1F612644" w14:textId="77777777" w:rsidR="000260B1" w:rsidRDefault="000260B1" w:rsidP="000260B1">
      <w:pPr>
        <w:pStyle w:val="PL"/>
      </w:pPr>
      <w:r>
        <w:t xml:space="preserve">            type: array</w:t>
      </w:r>
    </w:p>
    <w:p w14:paraId="6D05CA87" w14:textId="77777777" w:rsidR="000260B1" w:rsidRDefault="000260B1" w:rsidP="000260B1">
      <w:pPr>
        <w:pStyle w:val="PL"/>
      </w:pPr>
      <w:r>
        <w:t xml:space="preserve">            items:</w:t>
      </w:r>
    </w:p>
    <w:p w14:paraId="1237965B" w14:textId="77777777" w:rsidR="000260B1" w:rsidRDefault="000260B1" w:rsidP="000260B1">
      <w:pPr>
        <w:pStyle w:val="PL"/>
      </w:pPr>
      <w:r>
        <w:t xml:space="preserve">              $ref: '#/components/schemas/</w:t>
      </w:r>
      <w:r>
        <w:rPr>
          <w:lang w:eastAsia="zh-CN"/>
        </w:rPr>
        <w:t>AllowedMtcProviderInfo</w:t>
      </w:r>
      <w:r>
        <w:t>'</w:t>
      </w:r>
    </w:p>
    <w:p w14:paraId="798FD787" w14:textId="77777777" w:rsidR="000260B1" w:rsidRDefault="000260B1" w:rsidP="000260B1">
      <w:pPr>
        <w:pStyle w:val="PL"/>
      </w:pPr>
      <w:r>
        <w:t xml:space="preserve">            minItems: 1</w:t>
      </w:r>
    </w:p>
    <w:p w14:paraId="1E4C5845" w14:textId="77777777" w:rsidR="000260B1" w:rsidRDefault="000260B1" w:rsidP="000260B1">
      <w:pPr>
        <w:pStyle w:val="PL"/>
      </w:pPr>
      <w:r>
        <w:t xml:space="preserve">          minProperties: 1</w:t>
      </w:r>
    </w:p>
    <w:p w14:paraId="71E31D37" w14:textId="77777777" w:rsidR="000260B1" w:rsidRDefault="000260B1" w:rsidP="000260B1">
      <w:pPr>
        <w:pStyle w:val="PL"/>
      </w:pPr>
      <w:r>
        <w:t xml:space="preserve">        supportedFeatures:</w:t>
      </w:r>
    </w:p>
    <w:p w14:paraId="30E4B221" w14:textId="77777777" w:rsidR="000260B1" w:rsidRPr="00EE6D69" w:rsidRDefault="000260B1" w:rsidP="000260B1">
      <w:pPr>
        <w:pStyle w:val="PL"/>
        <w:rPr>
          <w:lang w:eastAsia="zh-CN"/>
        </w:rPr>
      </w:pPr>
      <w:r>
        <w:t xml:space="preserve">            $ref: 'TS29571_CommonData.yaml#/components/schemas/SupportedFeatures'</w:t>
      </w:r>
    </w:p>
    <w:p w14:paraId="50926C3C" w14:textId="77777777" w:rsidR="000260B1" w:rsidRDefault="000260B1" w:rsidP="000260B1">
      <w:pPr>
        <w:pStyle w:val="PL"/>
        <w:rPr>
          <w:lang w:eastAsia="zh-CN"/>
        </w:rPr>
      </w:pPr>
    </w:p>
    <w:p w14:paraId="1C4F283E" w14:textId="77777777" w:rsidR="000260B1" w:rsidRDefault="000260B1" w:rsidP="000260B1">
      <w:pPr>
        <w:pStyle w:val="PL"/>
      </w:pPr>
      <w:r>
        <w:t xml:space="preserve">    PpProfileData:</w:t>
      </w:r>
    </w:p>
    <w:p w14:paraId="23C7A253" w14:textId="77777777" w:rsidR="000260B1" w:rsidRDefault="000260B1" w:rsidP="000260B1">
      <w:pPr>
        <w:pStyle w:val="PL"/>
      </w:pPr>
      <w:r>
        <w:t xml:space="preserve">      type: object</w:t>
      </w:r>
    </w:p>
    <w:p w14:paraId="3CAB0ECA" w14:textId="77777777" w:rsidR="000260B1" w:rsidRDefault="000260B1" w:rsidP="000260B1">
      <w:pPr>
        <w:pStyle w:val="PL"/>
      </w:pPr>
      <w:r>
        <w:t xml:space="preserve">      properties:</w:t>
      </w:r>
    </w:p>
    <w:p w14:paraId="09631D8C" w14:textId="77777777" w:rsidR="000260B1" w:rsidRDefault="000260B1" w:rsidP="000260B1">
      <w:pPr>
        <w:pStyle w:val="PL"/>
      </w:pPr>
      <w:r>
        <w:t xml:space="preserve">        </w:t>
      </w:r>
      <w:r w:rsidRPr="00EB6AAD">
        <w:rPr>
          <w:lang w:eastAsia="zh-CN"/>
        </w:rPr>
        <w:t>allowedMtcProvider</w:t>
      </w:r>
      <w:r>
        <w:rPr>
          <w:lang w:eastAsia="zh-CN"/>
        </w:rPr>
        <w:t>s</w:t>
      </w:r>
      <w:r>
        <w:t>:</w:t>
      </w:r>
    </w:p>
    <w:p w14:paraId="3A71463F" w14:textId="77777777" w:rsidR="000260B1" w:rsidRPr="00075241" w:rsidRDefault="000260B1" w:rsidP="000260B1">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26A0B62E" w14:textId="77777777" w:rsidR="000260B1" w:rsidRDefault="000260B1" w:rsidP="000260B1">
      <w:pPr>
        <w:pStyle w:val="PL"/>
      </w:pPr>
      <w:r>
        <w:t xml:space="preserve">          type: object</w:t>
      </w:r>
    </w:p>
    <w:p w14:paraId="7E79CDA3" w14:textId="77777777" w:rsidR="000260B1" w:rsidRDefault="000260B1" w:rsidP="000260B1">
      <w:pPr>
        <w:pStyle w:val="PL"/>
      </w:pPr>
      <w:r>
        <w:t xml:space="preserve">          additionalProperties:</w:t>
      </w:r>
    </w:p>
    <w:p w14:paraId="21D2D8A2" w14:textId="77777777" w:rsidR="000260B1" w:rsidRDefault="000260B1" w:rsidP="000260B1">
      <w:pPr>
        <w:pStyle w:val="PL"/>
      </w:pPr>
      <w:r>
        <w:t xml:space="preserve">            type: array</w:t>
      </w:r>
    </w:p>
    <w:p w14:paraId="30CD806A" w14:textId="77777777" w:rsidR="000260B1" w:rsidRDefault="000260B1" w:rsidP="000260B1">
      <w:pPr>
        <w:pStyle w:val="PL"/>
      </w:pPr>
      <w:r>
        <w:t xml:space="preserve">            items:</w:t>
      </w:r>
    </w:p>
    <w:p w14:paraId="56C439E0" w14:textId="77777777" w:rsidR="000260B1" w:rsidRDefault="000260B1" w:rsidP="000260B1">
      <w:pPr>
        <w:pStyle w:val="PL"/>
      </w:pPr>
      <w:r>
        <w:t xml:space="preserve">              $ref: '#/components/schemas/</w:t>
      </w:r>
      <w:r>
        <w:rPr>
          <w:lang w:eastAsia="zh-CN"/>
        </w:rPr>
        <w:t>AllowedMtcProviderInfo</w:t>
      </w:r>
      <w:r>
        <w:t>'</w:t>
      </w:r>
    </w:p>
    <w:p w14:paraId="40ED1846" w14:textId="77777777" w:rsidR="000260B1" w:rsidRDefault="000260B1" w:rsidP="000260B1">
      <w:pPr>
        <w:pStyle w:val="PL"/>
      </w:pPr>
      <w:r>
        <w:t xml:space="preserve">            minItems: 1</w:t>
      </w:r>
    </w:p>
    <w:p w14:paraId="62C8FD5C" w14:textId="77777777" w:rsidR="000260B1" w:rsidRDefault="000260B1" w:rsidP="000260B1">
      <w:pPr>
        <w:pStyle w:val="PL"/>
      </w:pPr>
      <w:r>
        <w:t xml:space="preserve">          minProperties: 1</w:t>
      </w:r>
    </w:p>
    <w:p w14:paraId="53AC9AA5" w14:textId="77777777" w:rsidR="000260B1" w:rsidRDefault="000260B1" w:rsidP="000260B1">
      <w:pPr>
        <w:pStyle w:val="PL"/>
      </w:pPr>
      <w:r>
        <w:t xml:space="preserve">        supportedFeatures:</w:t>
      </w:r>
    </w:p>
    <w:p w14:paraId="1FB59F2F" w14:textId="77777777" w:rsidR="000260B1" w:rsidRDefault="000260B1" w:rsidP="000260B1">
      <w:pPr>
        <w:pStyle w:val="PL"/>
      </w:pPr>
      <w:r>
        <w:t xml:space="preserve">            $ref: 'TS29571_CommonData.yaml#/components/schemas/SupportedFeatures'</w:t>
      </w:r>
    </w:p>
    <w:p w14:paraId="15A88F7D" w14:textId="77777777" w:rsidR="000260B1" w:rsidRDefault="000260B1" w:rsidP="000260B1">
      <w:pPr>
        <w:pStyle w:val="PL"/>
        <w:rPr>
          <w:lang w:eastAsia="zh-CN"/>
        </w:rPr>
      </w:pPr>
    </w:p>
    <w:p w14:paraId="7E9577D6" w14:textId="77777777" w:rsidR="000260B1" w:rsidRDefault="000260B1" w:rsidP="000260B1">
      <w:pPr>
        <w:pStyle w:val="PL"/>
      </w:pPr>
      <w:r>
        <w:t xml:space="preserve">    </w:t>
      </w:r>
      <w:r>
        <w:rPr>
          <w:lang w:eastAsia="zh-CN"/>
        </w:rPr>
        <w:t>AllowedMtcProviderInfo</w:t>
      </w:r>
      <w:r>
        <w:t>:</w:t>
      </w:r>
    </w:p>
    <w:p w14:paraId="47234D3E" w14:textId="77777777" w:rsidR="000260B1" w:rsidRDefault="000260B1" w:rsidP="000260B1">
      <w:pPr>
        <w:pStyle w:val="PL"/>
      </w:pPr>
      <w:r>
        <w:t xml:space="preserve">      type: object</w:t>
      </w:r>
    </w:p>
    <w:p w14:paraId="30573125" w14:textId="77777777" w:rsidR="000260B1" w:rsidRDefault="000260B1" w:rsidP="000260B1">
      <w:pPr>
        <w:pStyle w:val="PL"/>
      </w:pPr>
      <w:r>
        <w:t xml:space="preserve">      properties:</w:t>
      </w:r>
    </w:p>
    <w:p w14:paraId="1C052851" w14:textId="77777777" w:rsidR="000260B1" w:rsidRDefault="000260B1" w:rsidP="000260B1">
      <w:pPr>
        <w:pStyle w:val="PL"/>
      </w:pPr>
      <w:r>
        <w:t xml:space="preserve">        mtcProviderInformation:</w:t>
      </w:r>
    </w:p>
    <w:p w14:paraId="0CE87708" w14:textId="77777777" w:rsidR="000260B1" w:rsidRDefault="000260B1" w:rsidP="000260B1">
      <w:pPr>
        <w:pStyle w:val="PL"/>
      </w:pPr>
      <w:r>
        <w:t xml:space="preserve">          $ref: 'TS29571_CommonData.yaml#/components/schemas/MtcProviderInformation'</w:t>
      </w:r>
    </w:p>
    <w:p w14:paraId="4D2B2BF2" w14:textId="77777777" w:rsidR="000260B1" w:rsidRDefault="000260B1" w:rsidP="000260B1">
      <w:pPr>
        <w:pStyle w:val="PL"/>
      </w:pPr>
      <w:r>
        <w:t xml:space="preserve">        afId:</w:t>
      </w:r>
    </w:p>
    <w:p w14:paraId="0C41CC0B" w14:textId="77777777" w:rsidR="000260B1" w:rsidRDefault="000260B1" w:rsidP="000260B1">
      <w:pPr>
        <w:pStyle w:val="PL"/>
      </w:pPr>
      <w:r>
        <w:t xml:space="preserve">          type: string</w:t>
      </w:r>
    </w:p>
    <w:p w14:paraId="533D6F67" w14:textId="77777777" w:rsidR="000260B1" w:rsidRDefault="000260B1" w:rsidP="000260B1">
      <w:pPr>
        <w:pStyle w:val="PL"/>
      </w:pPr>
    </w:p>
    <w:p w14:paraId="76E79F1A" w14:textId="77777777" w:rsidR="000260B1" w:rsidRDefault="000260B1" w:rsidP="000260B1">
      <w:pPr>
        <w:pStyle w:val="PL"/>
      </w:pPr>
      <w:r>
        <w:t xml:space="preserve">    PpDataType:</w:t>
      </w:r>
    </w:p>
    <w:p w14:paraId="2ECF9CBC" w14:textId="77777777" w:rsidR="000260B1" w:rsidRDefault="000260B1" w:rsidP="000260B1">
      <w:pPr>
        <w:pStyle w:val="PL"/>
      </w:pPr>
      <w:r>
        <w:t xml:space="preserve">      anyOf:</w:t>
      </w:r>
    </w:p>
    <w:p w14:paraId="6DBCAE89" w14:textId="77777777" w:rsidR="000260B1" w:rsidRDefault="000260B1" w:rsidP="000260B1">
      <w:pPr>
        <w:pStyle w:val="PL"/>
      </w:pPr>
      <w:r>
        <w:t xml:space="preserve">      - type: string</w:t>
      </w:r>
    </w:p>
    <w:p w14:paraId="7A80C097" w14:textId="77777777" w:rsidR="000260B1" w:rsidRDefault="000260B1" w:rsidP="000260B1">
      <w:pPr>
        <w:pStyle w:val="PL"/>
      </w:pPr>
      <w:r>
        <w:t xml:space="preserve">        enum:</w:t>
      </w:r>
    </w:p>
    <w:p w14:paraId="386966C1" w14:textId="77777777" w:rsidR="000260B1" w:rsidRDefault="000260B1" w:rsidP="000260B1">
      <w:pPr>
        <w:pStyle w:val="PL"/>
      </w:pPr>
      <w:r>
        <w:lastRenderedPageBreak/>
        <w:t xml:space="preserve">        - COMMUNICATION_CHARACTERISTICS</w:t>
      </w:r>
    </w:p>
    <w:p w14:paraId="3E97C45E" w14:textId="77777777" w:rsidR="000260B1" w:rsidRDefault="000260B1" w:rsidP="000260B1">
      <w:pPr>
        <w:pStyle w:val="PL"/>
      </w:pPr>
      <w:r>
        <w:t xml:space="preserve">        - EXPECTED_UE_BEHAVIOUR</w:t>
      </w:r>
    </w:p>
    <w:p w14:paraId="5F552436" w14:textId="77777777" w:rsidR="000260B1" w:rsidRDefault="000260B1" w:rsidP="000260B1">
      <w:pPr>
        <w:pStyle w:val="PL"/>
      </w:pPr>
      <w:r>
        <w:t xml:space="preserve">        - EC_RESTRICTION</w:t>
      </w:r>
    </w:p>
    <w:p w14:paraId="605B1231" w14:textId="77777777" w:rsidR="000260B1" w:rsidRDefault="000260B1" w:rsidP="000260B1">
      <w:pPr>
        <w:pStyle w:val="PL"/>
      </w:pPr>
      <w:r>
        <w:t xml:space="preserve">        - ACS_INFO</w:t>
      </w:r>
    </w:p>
    <w:p w14:paraId="20D5D531" w14:textId="77777777" w:rsidR="000260B1" w:rsidRDefault="000260B1" w:rsidP="000260B1">
      <w:pPr>
        <w:pStyle w:val="PL"/>
      </w:pPr>
      <w:r>
        <w:t xml:space="preserve">        - TRACE</w:t>
      </w:r>
    </w:p>
    <w:p w14:paraId="46608826" w14:textId="77777777" w:rsidR="000260B1" w:rsidRDefault="000260B1" w:rsidP="000260B1">
      <w:pPr>
        <w:pStyle w:val="PL"/>
        <w:rPr>
          <w:lang w:eastAsia="zh-CN"/>
        </w:rPr>
      </w:pPr>
      <w:r>
        <w:t xml:space="preserve">        - STN_SR</w:t>
      </w:r>
    </w:p>
    <w:p w14:paraId="0054015C" w14:textId="77777777" w:rsidR="000260B1" w:rsidRDefault="000260B1" w:rsidP="000260B1">
      <w:pPr>
        <w:pStyle w:val="PL"/>
        <w:rPr>
          <w:lang w:eastAsia="zh-CN"/>
        </w:rPr>
      </w:pPr>
      <w:r>
        <w:t xml:space="preserve">        - LCS_PRIVACY</w:t>
      </w:r>
    </w:p>
    <w:p w14:paraId="31C4DAF3" w14:textId="77777777" w:rsidR="000260B1" w:rsidRDefault="000260B1" w:rsidP="000260B1">
      <w:pPr>
        <w:pStyle w:val="PL"/>
        <w:rPr>
          <w:lang w:eastAsia="zh-CN"/>
        </w:rPr>
      </w:pPr>
      <w:r>
        <w:t xml:space="preserve">        - SOR_INFO</w:t>
      </w:r>
    </w:p>
    <w:p w14:paraId="68105C6A" w14:textId="77777777" w:rsidR="000260B1" w:rsidRDefault="000260B1" w:rsidP="000260B1">
      <w:pPr>
        <w:pStyle w:val="PL"/>
      </w:pPr>
      <w:r>
        <w:t xml:space="preserve">      - type: string</w:t>
      </w:r>
    </w:p>
    <w:p w14:paraId="56B64950" w14:textId="77777777" w:rsidR="000260B1" w:rsidRDefault="000260B1" w:rsidP="000260B1">
      <w:pPr>
        <w:pStyle w:val="PL"/>
        <w:rPr>
          <w:lang w:eastAsia="zh-CN"/>
        </w:rPr>
      </w:pPr>
    </w:p>
    <w:p w14:paraId="2A27771A" w14:textId="77777777" w:rsidR="000260B1" w:rsidRDefault="000260B1" w:rsidP="000260B1">
      <w:pPr>
        <w:pStyle w:val="PL"/>
      </w:pPr>
      <w:r>
        <w:t xml:space="preserve">    GroupIdentifiers:</w:t>
      </w:r>
    </w:p>
    <w:p w14:paraId="4710EFA5" w14:textId="77777777" w:rsidR="000260B1" w:rsidRDefault="000260B1" w:rsidP="000260B1">
      <w:pPr>
        <w:pStyle w:val="PL"/>
      </w:pPr>
      <w:r>
        <w:t xml:space="preserve">      description: </w:t>
      </w:r>
      <w:r w:rsidRPr="00AE3AEF">
        <w:t>External or Internal Group Identifier with a list of group members</w:t>
      </w:r>
    </w:p>
    <w:p w14:paraId="6FC6668E" w14:textId="77777777" w:rsidR="000260B1" w:rsidRDefault="000260B1" w:rsidP="000260B1">
      <w:pPr>
        <w:pStyle w:val="PL"/>
      </w:pPr>
      <w:r>
        <w:t xml:space="preserve">      type: object</w:t>
      </w:r>
    </w:p>
    <w:p w14:paraId="295938B8" w14:textId="77777777" w:rsidR="000260B1" w:rsidRDefault="000260B1" w:rsidP="000260B1">
      <w:pPr>
        <w:pStyle w:val="PL"/>
      </w:pPr>
      <w:r>
        <w:t xml:space="preserve">      properties:</w:t>
      </w:r>
    </w:p>
    <w:p w14:paraId="5EE1AA4E" w14:textId="77777777" w:rsidR="000260B1" w:rsidRDefault="000260B1" w:rsidP="000260B1">
      <w:pPr>
        <w:pStyle w:val="PL"/>
      </w:pPr>
      <w:r>
        <w:t xml:space="preserve">        extGroupId:</w:t>
      </w:r>
    </w:p>
    <w:p w14:paraId="124F6CC6" w14:textId="77777777" w:rsidR="000260B1" w:rsidRDefault="000260B1" w:rsidP="000260B1">
      <w:pPr>
        <w:pStyle w:val="PL"/>
      </w:pPr>
      <w:r>
        <w:t xml:space="preserve">          $ref: 'TS29503_Nudm_SDM.yaml#/components/schemas/ExtGroupId'</w:t>
      </w:r>
    </w:p>
    <w:p w14:paraId="0C0C93C4" w14:textId="77777777" w:rsidR="000260B1" w:rsidRDefault="000260B1" w:rsidP="000260B1">
      <w:pPr>
        <w:pStyle w:val="PL"/>
      </w:pPr>
      <w:r>
        <w:t xml:space="preserve">        intGroupId:</w:t>
      </w:r>
    </w:p>
    <w:p w14:paraId="598D83A5" w14:textId="77777777" w:rsidR="000260B1" w:rsidRDefault="000260B1" w:rsidP="000260B1">
      <w:pPr>
        <w:pStyle w:val="PL"/>
      </w:pPr>
      <w:r>
        <w:t xml:space="preserve">          $ref: 'TS29571_CommonData.yaml#/components/schemas/GroupId'</w:t>
      </w:r>
    </w:p>
    <w:p w14:paraId="250028AF" w14:textId="77777777" w:rsidR="000260B1" w:rsidRDefault="000260B1" w:rsidP="000260B1">
      <w:pPr>
        <w:pStyle w:val="PL"/>
      </w:pPr>
      <w:r>
        <w:t xml:space="preserve">        </w:t>
      </w:r>
      <w:r>
        <w:rPr>
          <w:lang w:eastAsia="zh-CN"/>
        </w:rPr>
        <w:t>ueIdList</w:t>
      </w:r>
      <w:r>
        <w:t>:</w:t>
      </w:r>
    </w:p>
    <w:p w14:paraId="12258FF4" w14:textId="77777777" w:rsidR="000260B1" w:rsidRDefault="000260B1" w:rsidP="000260B1">
      <w:pPr>
        <w:pStyle w:val="PL"/>
      </w:pPr>
      <w:r>
        <w:t xml:space="preserve">          type: array</w:t>
      </w:r>
    </w:p>
    <w:p w14:paraId="461036F7" w14:textId="77777777" w:rsidR="000260B1" w:rsidRDefault="000260B1" w:rsidP="000260B1">
      <w:pPr>
        <w:pStyle w:val="PL"/>
        <w:rPr>
          <w:lang w:eastAsia="zh-CN"/>
        </w:rPr>
      </w:pPr>
      <w:r>
        <w:rPr>
          <w:lang w:eastAsia="zh-CN"/>
        </w:rPr>
        <w:t xml:space="preserve">          items:</w:t>
      </w:r>
    </w:p>
    <w:p w14:paraId="77198BD3" w14:textId="77777777" w:rsidR="000260B1" w:rsidRDefault="000260B1" w:rsidP="000260B1">
      <w:pPr>
        <w:pStyle w:val="PL"/>
      </w:pPr>
      <w:r>
        <w:t xml:space="preserve">            $ref: 'TS29503_Nudm_SDM.yaml#/components/schemas/</w:t>
      </w:r>
      <w:r>
        <w:rPr>
          <w:lang w:eastAsia="zh-CN"/>
        </w:rPr>
        <w:t>UeId</w:t>
      </w:r>
      <w:r>
        <w:t>'</w:t>
      </w:r>
    </w:p>
    <w:p w14:paraId="2A1625A6" w14:textId="77777777" w:rsidR="000260B1" w:rsidRDefault="000260B1" w:rsidP="000260B1">
      <w:pPr>
        <w:pStyle w:val="PL"/>
      </w:pPr>
      <w:r>
        <w:rPr>
          <w:lang w:eastAsia="zh-CN"/>
        </w:rPr>
        <w:t xml:space="preserve">          </w:t>
      </w:r>
      <w:r>
        <w:t>minItems: 1</w:t>
      </w:r>
    </w:p>
    <w:p w14:paraId="2EAF1EDB" w14:textId="77777777" w:rsidR="000260B1" w:rsidRDefault="000260B1" w:rsidP="000260B1">
      <w:pPr>
        <w:pStyle w:val="PL"/>
      </w:pPr>
      <w:r>
        <w:t xml:space="preserve">        allowedAfIds:</w:t>
      </w:r>
    </w:p>
    <w:p w14:paraId="0F3F9153" w14:textId="77777777" w:rsidR="000260B1" w:rsidRDefault="000260B1" w:rsidP="000260B1">
      <w:pPr>
        <w:pStyle w:val="PL"/>
      </w:pPr>
      <w:r>
        <w:t xml:space="preserve">          type: array</w:t>
      </w:r>
    </w:p>
    <w:p w14:paraId="14B6E7DC" w14:textId="77777777" w:rsidR="000260B1" w:rsidRDefault="000260B1" w:rsidP="000260B1">
      <w:pPr>
        <w:pStyle w:val="PL"/>
      </w:pPr>
      <w:r>
        <w:t xml:space="preserve">          items:</w:t>
      </w:r>
    </w:p>
    <w:p w14:paraId="47E99A12" w14:textId="77777777" w:rsidR="000260B1" w:rsidRDefault="000260B1" w:rsidP="000260B1">
      <w:pPr>
        <w:pStyle w:val="PL"/>
      </w:pPr>
      <w:r>
        <w:t xml:space="preserve">            type: string</w:t>
      </w:r>
    </w:p>
    <w:p w14:paraId="67C87263" w14:textId="77777777" w:rsidR="000260B1" w:rsidRDefault="000260B1" w:rsidP="000260B1">
      <w:pPr>
        <w:pStyle w:val="PL"/>
      </w:pPr>
      <w:r>
        <w:t xml:space="preserve">          minItems: 1</w:t>
      </w:r>
    </w:p>
    <w:p w14:paraId="0FD9359B" w14:textId="77777777" w:rsidR="000260B1" w:rsidRDefault="000260B1" w:rsidP="000260B1">
      <w:pPr>
        <w:pStyle w:val="PL"/>
      </w:pPr>
    </w:p>
    <w:p w14:paraId="1AEA3588" w14:textId="77777777" w:rsidR="000260B1" w:rsidRDefault="000260B1" w:rsidP="000260B1">
      <w:pPr>
        <w:pStyle w:val="PL"/>
      </w:pPr>
      <w:r>
        <w:t xml:space="preserve">    NiddAuthorizationInfo:</w:t>
      </w:r>
    </w:p>
    <w:p w14:paraId="26145B0E" w14:textId="77777777" w:rsidR="000260B1" w:rsidRDefault="000260B1" w:rsidP="000260B1">
      <w:pPr>
        <w:pStyle w:val="PL"/>
      </w:pPr>
      <w:r>
        <w:t xml:space="preserve">      description: Information related to active NIDD Authorizations</w:t>
      </w:r>
    </w:p>
    <w:p w14:paraId="75F5E7D9" w14:textId="77777777" w:rsidR="000260B1" w:rsidRDefault="000260B1" w:rsidP="000260B1">
      <w:pPr>
        <w:pStyle w:val="PL"/>
      </w:pPr>
      <w:r>
        <w:t xml:space="preserve">      type: object</w:t>
      </w:r>
    </w:p>
    <w:p w14:paraId="75CC5FC6" w14:textId="77777777" w:rsidR="000260B1" w:rsidRDefault="000260B1" w:rsidP="000260B1">
      <w:pPr>
        <w:pStyle w:val="PL"/>
      </w:pPr>
      <w:r>
        <w:t xml:space="preserve">      required:</w:t>
      </w:r>
    </w:p>
    <w:p w14:paraId="3C831728" w14:textId="77777777" w:rsidR="000260B1" w:rsidRDefault="000260B1" w:rsidP="000260B1">
      <w:pPr>
        <w:pStyle w:val="PL"/>
      </w:pPr>
      <w:r>
        <w:t xml:space="preserve">        - niddAuthorizationList</w:t>
      </w:r>
    </w:p>
    <w:p w14:paraId="0C1C267C" w14:textId="77777777" w:rsidR="000260B1" w:rsidRDefault="000260B1" w:rsidP="000260B1">
      <w:pPr>
        <w:pStyle w:val="PL"/>
      </w:pPr>
      <w:r>
        <w:t xml:space="preserve">      properties:</w:t>
      </w:r>
    </w:p>
    <w:p w14:paraId="2EFD2B6E" w14:textId="77777777" w:rsidR="000260B1" w:rsidRDefault="000260B1" w:rsidP="000260B1">
      <w:pPr>
        <w:pStyle w:val="PL"/>
      </w:pPr>
      <w:r>
        <w:t xml:space="preserve">        niddAuthorizationList:</w:t>
      </w:r>
    </w:p>
    <w:p w14:paraId="4177E045" w14:textId="77777777" w:rsidR="000260B1" w:rsidRDefault="000260B1" w:rsidP="000260B1">
      <w:pPr>
        <w:pStyle w:val="PL"/>
      </w:pPr>
      <w:r>
        <w:t xml:space="preserve">          type: array</w:t>
      </w:r>
    </w:p>
    <w:p w14:paraId="2EE39195" w14:textId="77777777" w:rsidR="000260B1" w:rsidRDefault="000260B1" w:rsidP="000260B1">
      <w:pPr>
        <w:pStyle w:val="PL"/>
      </w:pPr>
      <w:r>
        <w:t xml:space="preserve">          items:</w:t>
      </w:r>
    </w:p>
    <w:p w14:paraId="6B54C4C9" w14:textId="77777777" w:rsidR="000260B1" w:rsidRDefault="000260B1" w:rsidP="000260B1">
      <w:pPr>
        <w:pStyle w:val="PL"/>
      </w:pPr>
      <w:r>
        <w:t xml:space="preserve">            $ref: 'TS29503_</w:t>
      </w:r>
      <w:r>
        <w:rPr>
          <w:lang w:eastAsia="zh-CN"/>
        </w:rPr>
        <w:t>Nudm_NIDDAU</w:t>
      </w:r>
      <w:r>
        <w:t>.yaml#/components/schemas/AuthorizationInfo'</w:t>
      </w:r>
    </w:p>
    <w:p w14:paraId="2E0E540C" w14:textId="77777777" w:rsidR="000260B1" w:rsidRDefault="000260B1" w:rsidP="000260B1">
      <w:pPr>
        <w:pStyle w:val="PL"/>
      </w:pPr>
      <w:r>
        <w:t xml:space="preserve">          minItems: 1</w:t>
      </w:r>
    </w:p>
    <w:p w14:paraId="76BB221A" w14:textId="77777777" w:rsidR="000260B1" w:rsidRDefault="000260B1" w:rsidP="000260B1">
      <w:pPr>
        <w:pStyle w:val="PL"/>
      </w:pPr>
    </w:p>
    <w:p w14:paraId="0418462C" w14:textId="77777777" w:rsidR="000260B1" w:rsidRDefault="000260B1" w:rsidP="000260B1">
      <w:pPr>
        <w:pStyle w:val="PL"/>
      </w:pPr>
      <w:r>
        <w:t xml:space="preserve">    </w:t>
      </w:r>
      <w:r w:rsidRPr="004F0E40">
        <w:t>PpDataEntryList</w:t>
      </w:r>
      <w:r>
        <w:t>:</w:t>
      </w:r>
    </w:p>
    <w:p w14:paraId="3248A9E0" w14:textId="77777777" w:rsidR="000260B1" w:rsidRDefault="000260B1" w:rsidP="000260B1">
      <w:pPr>
        <w:pStyle w:val="PL"/>
      </w:pPr>
      <w:r>
        <w:t xml:space="preserve">      description: Contains </w:t>
      </w:r>
      <w:r>
        <w:rPr>
          <w:rFonts w:cs="Arial"/>
          <w:szCs w:val="18"/>
          <w:lang w:eastAsia="zh-CN"/>
        </w:rPr>
        <w:t>a list of the Provisioned Parameters entries</w:t>
      </w:r>
    </w:p>
    <w:p w14:paraId="28A9D071" w14:textId="77777777" w:rsidR="000260B1" w:rsidRDefault="000260B1" w:rsidP="000260B1">
      <w:pPr>
        <w:pStyle w:val="PL"/>
      </w:pPr>
      <w:r>
        <w:t xml:space="preserve">      type: object</w:t>
      </w:r>
    </w:p>
    <w:p w14:paraId="15AE3F44" w14:textId="77777777" w:rsidR="000260B1" w:rsidRDefault="000260B1" w:rsidP="000260B1">
      <w:pPr>
        <w:pStyle w:val="PL"/>
      </w:pPr>
      <w:r>
        <w:t xml:space="preserve">      properties:</w:t>
      </w:r>
    </w:p>
    <w:p w14:paraId="58BDE0BA" w14:textId="77777777" w:rsidR="000260B1" w:rsidRDefault="000260B1" w:rsidP="000260B1">
      <w:pPr>
        <w:pStyle w:val="PL"/>
      </w:pPr>
      <w:r w:rsidRPr="00442797">
        <w:t xml:space="preserve">        ppDataEntryList:</w:t>
      </w:r>
    </w:p>
    <w:p w14:paraId="07633549" w14:textId="77777777" w:rsidR="000260B1" w:rsidRDefault="000260B1" w:rsidP="000260B1">
      <w:pPr>
        <w:pStyle w:val="PL"/>
      </w:pPr>
      <w:r>
        <w:t xml:space="preserve">          type: array</w:t>
      </w:r>
    </w:p>
    <w:p w14:paraId="03FFF2B6" w14:textId="77777777" w:rsidR="000260B1" w:rsidRDefault="000260B1" w:rsidP="000260B1">
      <w:pPr>
        <w:pStyle w:val="PL"/>
      </w:pPr>
      <w:r>
        <w:t xml:space="preserve">          items</w:t>
      </w:r>
      <w:r>
        <w:rPr>
          <w:rFonts w:hint="eastAsia"/>
          <w:lang w:eastAsia="zh-CN"/>
        </w:rPr>
        <w:t>:</w:t>
      </w:r>
    </w:p>
    <w:p w14:paraId="0D0EE4A5" w14:textId="77777777" w:rsidR="000260B1" w:rsidRDefault="000260B1" w:rsidP="000260B1">
      <w:pPr>
        <w:pStyle w:val="PL"/>
      </w:pPr>
      <w:r>
        <w:t xml:space="preserve">            $ref: '</w:t>
      </w:r>
      <w:r w:rsidRPr="00B3056F">
        <w:t>TS295</w:t>
      </w:r>
      <w:r>
        <w:t>03</w:t>
      </w:r>
      <w:r w:rsidRPr="00B3056F">
        <w:t>_</w:t>
      </w:r>
      <w:r>
        <w:t>Nudm_PP</w:t>
      </w:r>
      <w:r w:rsidRPr="00B3056F">
        <w:t>.yaml#/components/schemas/</w:t>
      </w:r>
      <w:r>
        <w:t>PpDataEntry'</w:t>
      </w:r>
    </w:p>
    <w:p w14:paraId="0F664E15" w14:textId="77777777" w:rsidR="000260B1" w:rsidRDefault="000260B1" w:rsidP="000260B1">
      <w:pPr>
        <w:pStyle w:val="PL"/>
      </w:pPr>
      <w:r>
        <w:t xml:space="preserve">        </w:t>
      </w:r>
      <w:r>
        <w:rPr>
          <w:lang w:eastAsia="zh-CN"/>
        </w:rPr>
        <w:t>supportedFeatures</w:t>
      </w:r>
      <w:r>
        <w:t>:</w:t>
      </w:r>
    </w:p>
    <w:p w14:paraId="62CE41AF" w14:textId="77777777" w:rsidR="000260B1" w:rsidRDefault="000260B1" w:rsidP="000260B1">
      <w:pPr>
        <w:pStyle w:val="PL"/>
      </w:pPr>
      <w:r>
        <w:t xml:space="preserve">          $ref: 'TS29571_CommonData.yaml#/components/schemas/SupportedFeatures'</w:t>
      </w:r>
    </w:p>
    <w:p w14:paraId="1DBAD069" w14:textId="77777777" w:rsidR="000260B1" w:rsidRDefault="000260B1" w:rsidP="000260B1">
      <w:pPr>
        <w:pStyle w:val="PL"/>
      </w:pPr>
    </w:p>
    <w:p w14:paraId="22DA0CF6" w14:textId="77777777" w:rsidR="000260B1" w:rsidRPr="00BF0F64" w:rsidRDefault="000260B1" w:rsidP="000260B1">
      <w:pPr>
        <w:pStyle w:val="PL"/>
      </w:pPr>
      <w:r w:rsidRPr="00BF0F64">
        <w:t xml:space="preserve">    UeSubscribedDataSets:</w:t>
      </w:r>
    </w:p>
    <w:p w14:paraId="222FF16A" w14:textId="77777777" w:rsidR="000260B1" w:rsidRPr="00BF0F64" w:rsidRDefault="000260B1" w:rsidP="000260B1">
      <w:pPr>
        <w:pStyle w:val="PL"/>
      </w:pPr>
      <w:r w:rsidRPr="00BF0F64">
        <w:t xml:space="preserve">      description: Contains the subscribed data sets of a UE.</w:t>
      </w:r>
    </w:p>
    <w:p w14:paraId="244D4441" w14:textId="77777777" w:rsidR="000260B1" w:rsidRPr="00BF0F64" w:rsidRDefault="000260B1" w:rsidP="000260B1">
      <w:pPr>
        <w:pStyle w:val="PL"/>
      </w:pPr>
      <w:r w:rsidRPr="00BF0F64">
        <w:t xml:space="preserve">      type: object</w:t>
      </w:r>
    </w:p>
    <w:p w14:paraId="434035CC" w14:textId="77777777" w:rsidR="000260B1" w:rsidRPr="00BF0F64" w:rsidRDefault="000260B1" w:rsidP="000260B1">
      <w:pPr>
        <w:pStyle w:val="PL"/>
      </w:pPr>
      <w:r w:rsidRPr="00BF0F64">
        <w:t xml:space="preserve">      properties:</w:t>
      </w:r>
    </w:p>
    <w:p w14:paraId="115CB831" w14:textId="77777777" w:rsidR="000260B1" w:rsidRPr="00BF0F64" w:rsidRDefault="000260B1" w:rsidP="000260B1">
      <w:pPr>
        <w:pStyle w:val="PL"/>
      </w:pPr>
      <w:r w:rsidRPr="00BF0F64">
        <w:t xml:space="preserve">        amData:</w:t>
      </w:r>
    </w:p>
    <w:p w14:paraId="2D12E48D" w14:textId="77777777" w:rsidR="000260B1" w:rsidRPr="00BF0F64" w:rsidRDefault="000260B1" w:rsidP="000260B1">
      <w:pPr>
        <w:pStyle w:val="PL"/>
      </w:pPr>
      <w:r w:rsidRPr="00BF0F64">
        <w:t xml:space="preserve">          $ref: '#/components/schemas/AccessAndMobilitySubscriptionData'</w:t>
      </w:r>
    </w:p>
    <w:p w14:paraId="48D6CA44" w14:textId="77777777" w:rsidR="000260B1" w:rsidRPr="00BF0F64" w:rsidRDefault="000260B1" w:rsidP="000260B1">
      <w:pPr>
        <w:pStyle w:val="PL"/>
      </w:pPr>
      <w:r w:rsidRPr="00BF0F64">
        <w:t xml:space="preserve">        smfSelData:</w:t>
      </w:r>
    </w:p>
    <w:p w14:paraId="731A72C2" w14:textId="77777777" w:rsidR="000260B1" w:rsidRPr="00BF0F64" w:rsidRDefault="000260B1" w:rsidP="000260B1">
      <w:pPr>
        <w:pStyle w:val="PL"/>
      </w:pPr>
      <w:r w:rsidRPr="00BF0F64">
        <w:t xml:space="preserve">          $ref: '#/components/schemas/SmfSelectionSubscriptionData'</w:t>
      </w:r>
    </w:p>
    <w:p w14:paraId="58B1776F" w14:textId="77777777" w:rsidR="000260B1" w:rsidRPr="00BF0F64" w:rsidRDefault="000260B1" w:rsidP="000260B1">
      <w:pPr>
        <w:pStyle w:val="PL"/>
      </w:pPr>
      <w:r w:rsidRPr="00BF0F64">
        <w:t xml:space="preserve">        smsSubsData:</w:t>
      </w:r>
    </w:p>
    <w:p w14:paraId="2B3FBA03" w14:textId="77777777" w:rsidR="000260B1" w:rsidRPr="00BF0F64" w:rsidRDefault="000260B1" w:rsidP="000260B1">
      <w:pPr>
        <w:pStyle w:val="PL"/>
      </w:pPr>
      <w:r w:rsidRPr="00BF0F64">
        <w:t xml:space="preserve">          $ref: '#/components/schemas/SmsSubscriptionData'</w:t>
      </w:r>
    </w:p>
    <w:p w14:paraId="46CFD304" w14:textId="77777777" w:rsidR="000260B1" w:rsidRPr="00533C32" w:rsidRDefault="000260B1" w:rsidP="000260B1">
      <w:pPr>
        <w:pStyle w:val="PL"/>
        <w:rPr>
          <w:lang w:eastAsia="zh-CN"/>
        </w:rPr>
      </w:pPr>
      <w:r w:rsidRPr="00533C32">
        <w:t xml:space="preserve">        smData:</w:t>
      </w:r>
    </w:p>
    <w:p w14:paraId="2DDF16B2" w14:textId="77777777" w:rsidR="000260B1" w:rsidRPr="00533C32" w:rsidRDefault="000260B1" w:rsidP="000260B1">
      <w:pPr>
        <w:pStyle w:val="PL"/>
      </w:pPr>
      <w:r w:rsidRPr="00533C32">
        <w:t xml:space="preserve">          $ref: '#/components/schemas/S</w:t>
      </w:r>
      <w:r>
        <w:t>m</w:t>
      </w:r>
      <w:r w:rsidRPr="00533C32">
        <w:t>SubsData'</w:t>
      </w:r>
    </w:p>
    <w:p w14:paraId="62768720" w14:textId="77777777" w:rsidR="000260B1" w:rsidRPr="00BF0F64" w:rsidRDefault="000260B1" w:rsidP="000260B1">
      <w:pPr>
        <w:pStyle w:val="PL"/>
      </w:pPr>
      <w:r w:rsidRPr="00BF0F64">
        <w:t xml:space="preserve">        traceData:</w:t>
      </w:r>
    </w:p>
    <w:p w14:paraId="782AB601" w14:textId="77777777" w:rsidR="000260B1" w:rsidRPr="00BF0F64" w:rsidRDefault="000260B1" w:rsidP="000260B1">
      <w:pPr>
        <w:pStyle w:val="PL"/>
      </w:pPr>
      <w:r w:rsidRPr="00BF0F64">
        <w:t xml:space="preserve">          $ref: 'TS29571_CommonData.yaml#/components/schemas/TraceData'</w:t>
      </w:r>
    </w:p>
    <w:p w14:paraId="19954D56" w14:textId="77777777" w:rsidR="000260B1" w:rsidRPr="00BF0F64" w:rsidRDefault="000260B1" w:rsidP="000260B1">
      <w:pPr>
        <w:pStyle w:val="PL"/>
      </w:pPr>
      <w:r w:rsidRPr="00BF0F64">
        <w:t xml:space="preserve">        smsMngData:</w:t>
      </w:r>
    </w:p>
    <w:p w14:paraId="0FC49138" w14:textId="77777777" w:rsidR="000260B1" w:rsidRPr="00BF0F64" w:rsidRDefault="000260B1" w:rsidP="000260B1">
      <w:pPr>
        <w:pStyle w:val="PL"/>
      </w:pPr>
      <w:r w:rsidRPr="00BF0F64">
        <w:t xml:space="preserve">          $ref: '#/components/schemas/SmsManagementSubscriptionData'</w:t>
      </w:r>
    </w:p>
    <w:p w14:paraId="0303D4EF" w14:textId="77777777" w:rsidR="000260B1" w:rsidRPr="00BF0F64" w:rsidRDefault="000260B1" w:rsidP="000260B1">
      <w:pPr>
        <w:pStyle w:val="PL"/>
      </w:pPr>
      <w:r w:rsidRPr="00BF0F64">
        <w:t xml:space="preserve">        lcsPrivacyData:</w:t>
      </w:r>
    </w:p>
    <w:p w14:paraId="450C8228" w14:textId="77777777" w:rsidR="000260B1" w:rsidRPr="00BF0F64" w:rsidRDefault="000260B1" w:rsidP="000260B1">
      <w:pPr>
        <w:pStyle w:val="PL"/>
      </w:pPr>
      <w:r w:rsidRPr="00BF0F64">
        <w:t xml:space="preserve">          $ref: '#/components/schemas/LcsPrivacyData'</w:t>
      </w:r>
    </w:p>
    <w:p w14:paraId="0BEA0E41" w14:textId="77777777" w:rsidR="000260B1" w:rsidRPr="00BF0F64" w:rsidRDefault="000260B1" w:rsidP="000260B1">
      <w:pPr>
        <w:pStyle w:val="PL"/>
      </w:pPr>
      <w:r w:rsidRPr="00BF0F64">
        <w:t xml:space="preserve">        lcs</w:t>
      </w:r>
      <w:r w:rsidRPr="00BF0F64">
        <w:rPr>
          <w:rFonts w:hint="eastAsia"/>
        </w:rPr>
        <w:t>Mo</w:t>
      </w:r>
      <w:r w:rsidRPr="00BF0F64">
        <w:t>Data:</w:t>
      </w:r>
    </w:p>
    <w:p w14:paraId="2D31964D" w14:textId="77777777" w:rsidR="000260B1" w:rsidRPr="00BF0F64" w:rsidRDefault="000260B1" w:rsidP="000260B1">
      <w:pPr>
        <w:pStyle w:val="PL"/>
      </w:pPr>
      <w:r w:rsidRPr="00BF0F64">
        <w:t xml:space="preserve">          $ref: '#/components/schemas/LcsMoData'</w:t>
      </w:r>
    </w:p>
    <w:p w14:paraId="625FD4C6" w14:textId="77777777" w:rsidR="000260B1" w:rsidRPr="00BF0F64" w:rsidRDefault="000260B1" w:rsidP="000260B1">
      <w:pPr>
        <w:pStyle w:val="PL"/>
      </w:pPr>
      <w:r w:rsidRPr="00BF0F64">
        <w:t xml:space="preserve">        lcsBcaData:</w:t>
      </w:r>
    </w:p>
    <w:p w14:paraId="117290BD" w14:textId="77777777" w:rsidR="000260B1" w:rsidRPr="00BF0F64" w:rsidRDefault="000260B1" w:rsidP="000260B1">
      <w:pPr>
        <w:pStyle w:val="PL"/>
      </w:pPr>
      <w:r w:rsidRPr="00BF0F64">
        <w:t xml:space="preserve">          $ref: '#/components/schemas/LcsBroadcastAssistanceTypesData'</w:t>
      </w:r>
    </w:p>
    <w:p w14:paraId="73277035" w14:textId="77777777" w:rsidR="000260B1" w:rsidRPr="00BF0F64" w:rsidRDefault="000260B1" w:rsidP="000260B1">
      <w:pPr>
        <w:pStyle w:val="PL"/>
      </w:pPr>
      <w:r w:rsidRPr="00BF0F64">
        <w:t xml:space="preserve">        v2xData:</w:t>
      </w:r>
    </w:p>
    <w:p w14:paraId="4B08A162" w14:textId="77777777" w:rsidR="000260B1" w:rsidRPr="00BF0F64" w:rsidRDefault="000260B1" w:rsidP="000260B1">
      <w:pPr>
        <w:pStyle w:val="PL"/>
      </w:pPr>
      <w:r w:rsidRPr="00BF0F64">
        <w:t xml:space="preserve">          $ref: '#/components/schemas/V2xSubscriptionData'</w:t>
      </w:r>
    </w:p>
    <w:p w14:paraId="2523F775" w14:textId="77777777" w:rsidR="000260B1" w:rsidRPr="00BF0F64" w:rsidRDefault="000260B1" w:rsidP="000260B1">
      <w:pPr>
        <w:pStyle w:val="PL"/>
      </w:pPr>
      <w:r w:rsidRPr="00BF0F64">
        <w:t xml:space="preserve">        proseData:</w:t>
      </w:r>
    </w:p>
    <w:p w14:paraId="6FD90896" w14:textId="77777777" w:rsidR="000260B1" w:rsidRPr="00BF0F64" w:rsidRDefault="000260B1" w:rsidP="000260B1">
      <w:pPr>
        <w:pStyle w:val="PL"/>
      </w:pPr>
      <w:r w:rsidRPr="00BF0F64">
        <w:t xml:space="preserve">          $ref: '#/components/schemas/ProseSubscriptionData'</w:t>
      </w:r>
    </w:p>
    <w:p w14:paraId="742B4E76" w14:textId="77777777" w:rsidR="000260B1" w:rsidRPr="00BF0F64" w:rsidRDefault="000260B1" w:rsidP="000260B1">
      <w:pPr>
        <w:pStyle w:val="PL"/>
      </w:pPr>
      <w:r w:rsidRPr="00BF0F64">
        <w:lastRenderedPageBreak/>
        <w:t xml:space="preserve">        odbData:</w:t>
      </w:r>
    </w:p>
    <w:p w14:paraId="3C6DFB54" w14:textId="77777777" w:rsidR="000260B1" w:rsidRPr="00BF0F64" w:rsidRDefault="000260B1" w:rsidP="000260B1">
      <w:pPr>
        <w:pStyle w:val="PL"/>
      </w:pPr>
      <w:r w:rsidRPr="00BF0F64">
        <w:t xml:space="preserve">          $ref: 'TS29571_CommonData.yaml#/components/schemas/OdbData'</w:t>
      </w:r>
    </w:p>
    <w:p w14:paraId="624FA619" w14:textId="77777777" w:rsidR="000260B1" w:rsidRPr="00BF0F64" w:rsidRDefault="000260B1" w:rsidP="000260B1">
      <w:pPr>
        <w:pStyle w:val="PL"/>
      </w:pPr>
      <w:r w:rsidRPr="00BF0F64">
        <w:t xml:space="preserve">        eeProfileData:</w:t>
      </w:r>
    </w:p>
    <w:p w14:paraId="24A3EC18" w14:textId="77777777" w:rsidR="000260B1" w:rsidRPr="00BF0F64" w:rsidRDefault="000260B1" w:rsidP="000260B1">
      <w:pPr>
        <w:pStyle w:val="PL"/>
      </w:pPr>
      <w:r w:rsidRPr="00BF0F64">
        <w:t xml:space="preserve">          $ref: '#/components/schemas/EeProfileData'</w:t>
      </w:r>
    </w:p>
    <w:p w14:paraId="3FA5147C" w14:textId="77777777" w:rsidR="000260B1" w:rsidRPr="00BF0F64" w:rsidRDefault="000260B1" w:rsidP="000260B1">
      <w:pPr>
        <w:pStyle w:val="PL"/>
      </w:pPr>
      <w:r w:rsidRPr="00BF0F64">
        <w:t xml:space="preserve">        ppProfileData:</w:t>
      </w:r>
    </w:p>
    <w:p w14:paraId="3B0FA2A1" w14:textId="77777777" w:rsidR="000260B1" w:rsidRPr="00BF0F64" w:rsidRDefault="000260B1" w:rsidP="000260B1">
      <w:pPr>
        <w:pStyle w:val="PL"/>
      </w:pPr>
      <w:r w:rsidRPr="00BF0F64">
        <w:t xml:space="preserve">          $ref: '#/components/schemas/PpProfileData'</w:t>
      </w:r>
    </w:p>
    <w:p w14:paraId="61DEBC33" w14:textId="77777777" w:rsidR="000260B1" w:rsidRPr="00BF0F64" w:rsidRDefault="000260B1" w:rsidP="000260B1">
      <w:pPr>
        <w:pStyle w:val="PL"/>
      </w:pPr>
      <w:r w:rsidRPr="00BF0F64">
        <w:t xml:space="preserve">        niddAuthData:</w:t>
      </w:r>
    </w:p>
    <w:p w14:paraId="38E6D5D5" w14:textId="77777777" w:rsidR="000260B1" w:rsidRPr="00BF0F64" w:rsidRDefault="000260B1" w:rsidP="000260B1">
      <w:pPr>
        <w:pStyle w:val="PL"/>
      </w:pPr>
      <w:r w:rsidRPr="00BF0F64">
        <w:t xml:space="preserve">          $ref: '#/components/schemas/AuthorizationData'</w:t>
      </w:r>
    </w:p>
    <w:p w14:paraId="0AA61609" w14:textId="77777777" w:rsidR="000260B1" w:rsidRPr="00BF0F64" w:rsidRDefault="000260B1" w:rsidP="000260B1">
      <w:pPr>
        <w:pStyle w:val="PL"/>
      </w:pPr>
      <w:r w:rsidRPr="00BF0F64">
        <w:t xml:space="preserve">        </w:t>
      </w:r>
      <w:r>
        <w:t>uc</w:t>
      </w:r>
      <w:r w:rsidRPr="00BF0F64">
        <w:t>Data:</w:t>
      </w:r>
    </w:p>
    <w:p w14:paraId="20A81FF4" w14:textId="77777777" w:rsidR="000260B1" w:rsidRDefault="000260B1" w:rsidP="000260B1">
      <w:pPr>
        <w:pStyle w:val="PL"/>
      </w:pPr>
      <w:r w:rsidRPr="00BF0F64">
        <w:t xml:space="preserve">          $ref: '#/components/schemas/</w:t>
      </w:r>
      <w:r>
        <w:rPr>
          <w:lang w:eastAsia="zh-CN"/>
        </w:rPr>
        <w:t>Uc</w:t>
      </w:r>
      <w:r w:rsidRPr="003D1A88">
        <w:t>SubscriptionData</w:t>
      </w:r>
      <w:r w:rsidRPr="00BF0F64">
        <w:t>'</w:t>
      </w:r>
    </w:p>
    <w:p w14:paraId="6CDE8E75" w14:textId="77777777" w:rsidR="000260B1" w:rsidRDefault="000260B1" w:rsidP="000260B1">
      <w:pPr>
        <w:pStyle w:val="PL"/>
      </w:pPr>
      <w:r w:rsidRPr="00BF0F64">
        <w:t xml:space="preserve">        </w:t>
      </w:r>
      <w:r w:rsidRPr="00B43370">
        <w:rPr>
          <w:lang w:eastAsia="zh-CN"/>
        </w:rPr>
        <w:t>mbs</w:t>
      </w:r>
      <w:r w:rsidRPr="00B43370">
        <w:t>SubscriptionData</w:t>
      </w:r>
      <w:r>
        <w:t>:</w:t>
      </w:r>
    </w:p>
    <w:p w14:paraId="310C0EE6" w14:textId="77777777" w:rsidR="000260B1" w:rsidRPr="00BF0F64" w:rsidRDefault="000260B1" w:rsidP="000260B1">
      <w:pPr>
        <w:pStyle w:val="PL"/>
      </w:pPr>
      <w:r w:rsidRPr="00BF0F64">
        <w:t xml:space="preserve">          </w:t>
      </w:r>
      <w:r w:rsidRPr="00533C32">
        <w:t>$ref: '</w:t>
      </w:r>
      <w:r>
        <w:t>TS29503_Nudm_SDM</w:t>
      </w:r>
      <w:r w:rsidRPr="00C31FEF">
        <w:t>.yaml</w:t>
      </w:r>
      <w:r w:rsidRPr="00533C32">
        <w:t>#/components/schemas/</w:t>
      </w:r>
      <w:r>
        <w:rPr>
          <w:lang w:eastAsia="zh-CN"/>
        </w:rPr>
        <w:t>Mbs</w:t>
      </w:r>
      <w:r w:rsidRPr="003D1A88">
        <w:t>SubscriptionData</w:t>
      </w:r>
      <w:r w:rsidRPr="00533C32">
        <w:t>'</w:t>
      </w:r>
    </w:p>
    <w:p w14:paraId="36A452B7" w14:textId="77777777" w:rsidR="000260B1" w:rsidRDefault="000260B1" w:rsidP="000260B1">
      <w:pPr>
        <w:pStyle w:val="PL"/>
        <w:rPr>
          <w:lang w:eastAsia="zh-CN"/>
        </w:rPr>
      </w:pPr>
    </w:p>
    <w:p w14:paraId="5906030E" w14:textId="77777777" w:rsidR="000260B1" w:rsidRDefault="000260B1" w:rsidP="000260B1">
      <w:pPr>
        <w:pStyle w:val="PL"/>
      </w:pPr>
      <w:r>
        <w:t xml:space="preserve">    ServiceSpecificAuthorizationInfo:</w:t>
      </w:r>
    </w:p>
    <w:p w14:paraId="56B0225A" w14:textId="77777777" w:rsidR="000260B1" w:rsidRDefault="000260B1" w:rsidP="000260B1">
      <w:pPr>
        <w:pStyle w:val="PL"/>
      </w:pPr>
      <w:r>
        <w:t xml:space="preserve">      description: Information related to active Service Specific Authorizations</w:t>
      </w:r>
    </w:p>
    <w:p w14:paraId="3E22B09C" w14:textId="77777777" w:rsidR="000260B1" w:rsidRDefault="000260B1" w:rsidP="000260B1">
      <w:pPr>
        <w:pStyle w:val="PL"/>
      </w:pPr>
      <w:r>
        <w:t xml:space="preserve">      type: object</w:t>
      </w:r>
    </w:p>
    <w:p w14:paraId="53DE2950" w14:textId="77777777" w:rsidR="000260B1" w:rsidRDefault="000260B1" w:rsidP="000260B1">
      <w:pPr>
        <w:pStyle w:val="PL"/>
      </w:pPr>
      <w:r>
        <w:t xml:space="preserve">      required:</w:t>
      </w:r>
    </w:p>
    <w:p w14:paraId="0CE3B756" w14:textId="77777777" w:rsidR="000260B1" w:rsidRDefault="000260B1" w:rsidP="000260B1">
      <w:pPr>
        <w:pStyle w:val="PL"/>
      </w:pPr>
      <w:r>
        <w:t xml:space="preserve">        - serviceSpecificAuthorizationList</w:t>
      </w:r>
    </w:p>
    <w:p w14:paraId="16FD067B" w14:textId="77777777" w:rsidR="000260B1" w:rsidRDefault="000260B1" w:rsidP="000260B1">
      <w:pPr>
        <w:pStyle w:val="PL"/>
      </w:pPr>
      <w:r>
        <w:t xml:space="preserve">      properties:</w:t>
      </w:r>
    </w:p>
    <w:p w14:paraId="03EE64EB" w14:textId="77777777" w:rsidR="000260B1" w:rsidRDefault="000260B1" w:rsidP="000260B1">
      <w:pPr>
        <w:pStyle w:val="PL"/>
      </w:pPr>
      <w:r>
        <w:t xml:space="preserve">        serviceSpecificAuthorizationList:</w:t>
      </w:r>
    </w:p>
    <w:p w14:paraId="6BA242BE" w14:textId="77777777" w:rsidR="000260B1" w:rsidRDefault="000260B1" w:rsidP="000260B1">
      <w:pPr>
        <w:pStyle w:val="PL"/>
      </w:pPr>
      <w:r>
        <w:t xml:space="preserve">          type: array</w:t>
      </w:r>
    </w:p>
    <w:p w14:paraId="4AE755C7" w14:textId="77777777" w:rsidR="000260B1" w:rsidRDefault="000260B1" w:rsidP="000260B1">
      <w:pPr>
        <w:pStyle w:val="PL"/>
      </w:pPr>
      <w:r>
        <w:t xml:space="preserve">          items:</w:t>
      </w:r>
    </w:p>
    <w:p w14:paraId="27D29CB8" w14:textId="77777777" w:rsidR="000260B1" w:rsidRDefault="000260B1" w:rsidP="000260B1">
      <w:pPr>
        <w:pStyle w:val="PL"/>
      </w:pPr>
      <w:r>
        <w:t xml:space="preserve">            $ref: 'TS29503_</w:t>
      </w:r>
      <w:r>
        <w:rPr>
          <w:lang w:eastAsia="zh-CN"/>
        </w:rPr>
        <w:t>Nudm_NIDDAU</w:t>
      </w:r>
      <w:r>
        <w:t>.yaml#/components/schemas/AuthorizationInfo'</w:t>
      </w:r>
    </w:p>
    <w:p w14:paraId="55D3081F" w14:textId="77777777" w:rsidR="000260B1" w:rsidRDefault="000260B1" w:rsidP="000260B1">
      <w:pPr>
        <w:pStyle w:val="PL"/>
      </w:pPr>
      <w:r>
        <w:t xml:space="preserve">          minItems: 1</w:t>
      </w:r>
    </w:p>
    <w:p w14:paraId="1BEB7FD4" w14:textId="77777777" w:rsidR="000260B1" w:rsidRDefault="000260B1" w:rsidP="000260B1">
      <w:pPr>
        <w:pStyle w:val="PL"/>
      </w:pPr>
    </w:p>
    <w:p w14:paraId="3493B771" w14:textId="77777777" w:rsidR="000260B1" w:rsidRPr="00360775" w:rsidRDefault="000260B1" w:rsidP="000260B1">
      <w:pPr>
        <w:pStyle w:val="PL"/>
      </w:pPr>
      <w:r w:rsidRPr="00360775">
        <w:t xml:space="preserve">    NfIdentifier:</w:t>
      </w:r>
    </w:p>
    <w:p w14:paraId="21F13235" w14:textId="77777777" w:rsidR="000260B1" w:rsidRPr="00360775" w:rsidRDefault="000260B1" w:rsidP="000260B1">
      <w:pPr>
        <w:pStyle w:val="PL"/>
      </w:pPr>
      <w:r w:rsidRPr="00360775">
        <w:t xml:space="preserve">      type: object</w:t>
      </w:r>
    </w:p>
    <w:p w14:paraId="3D1FF205" w14:textId="77777777" w:rsidR="000260B1" w:rsidRPr="00360775" w:rsidRDefault="000260B1" w:rsidP="000260B1">
      <w:pPr>
        <w:pStyle w:val="PL"/>
      </w:pPr>
      <w:r w:rsidRPr="00360775">
        <w:t xml:space="preserve">      required:</w:t>
      </w:r>
    </w:p>
    <w:p w14:paraId="0D9490B2" w14:textId="77777777" w:rsidR="000260B1" w:rsidRPr="00360775" w:rsidRDefault="000260B1" w:rsidP="000260B1">
      <w:pPr>
        <w:pStyle w:val="PL"/>
      </w:pPr>
      <w:r w:rsidRPr="00360775">
        <w:t xml:space="preserve">        - nfType</w:t>
      </w:r>
    </w:p>
    <w:p w14:paraId="177FBF34" w14:textId="77777777" w:rsidR="000260B1" w:rsidRPr="00360775" w:rsidRDefault="000260B1" w:rsidP="000260B1">
      <w:pPr>
        <w:pStyle w:val="PL"/>
      </w:pPr>
      <w:r w:rsidRPr="00360775">
        <w:t xml:space="preserve">      properties:</w:t>
      </w:r>
    </w:p>
    <w:p w14:paraId="1AD6ECC2" w14:textId="77777777" w:rsidR="000260B1" w:rsidRPr="00360775" w:rsidRDefault="000260B1" w:rsidP="000260B1">
      <w:pPr>
        <w:pStyle w:val="PL"/>
      </w:pPr>
      <w:r w:rsidRPr="00360775">
        <w:t xml:space="preserve">        nfType:</w:t>
      </w:r>
    </w:p>
    <w:p w14:paraId="4245912A" w14:textId="77777777" w:rsidR="000260B1" w:rsidRPr="00360775" w:rsidRDefault="000260B1" w:rsidP="000260B1">
      <w:pPr>
        <w:pStyle w:val="PL"/>
        <w:outlineLvl w:val="0"/>
      </w:pPr>
      <w:r w:rsidRPr="00360775">
        <w:t xml:space="preserve">          $ref: 'TS29510_Nnrf_NFManagement.yaml#/components/schemas/NFType'</w:t>
      </w:r>
    </w:p>
    <w:p w14:paraId="01DEC510" w14:textId="77777777" w:rsidR="000260B1" w:rsidRPr="00360775" w:rsidRDefault="000260B1" w:rsidP="000260B1">
      <w:pPr>
        <w:pStyle w:val="PL"/>
      </w:pPr>
      <w:r w:rsidRPr="00360775">
        <w:t xml:space="preserve">        nfInstanceId:</w:t>
      </w:r>
    </w:p>
    <w:p w14:paraId="5A3AB141" w14:textId="77777777" w:rsidR="000260B1" w:rsidRPr="00360775" w:rsidRDefault="000260B1" w:rsidP="000260B1">
      <w:pPr>
        <w:pStyle w:val="PL"/>
      </w:pPr>
      <w:r w:rsidRPr="00360775">
        <w:t xml:space="preserve">          $ref: 'TS29571_CommonData.yaml#/components/schemas/NfInstanceId'</w:t>
      </w:r>
    </w:p>
    <w:p w14:paraId="18AEFE88" w14:textId="77777777" w:rsidR="000260B1" w:rsidRDefault="000260B1" w:rsidP="000260B1">
      <w:pPr>
        <w:pStyle w:val="PL"/>
        <w:rPr>
          <w:lang w:eastAsia="zh-CN"/>
        </w:rPr>
      </w:pPr>
    </w:p>
    <w:p w14:paraId="0C6771D0" w14:textId="77777777" w:rsidR="000260B1" w:rsidRDefault="000260B1" w:rsidP="000260B1">
      <w:pPr>
        <w:pStyle w:val="PL"/>
        <w:rPr>
          <w:lang w:eastAsia="zh-CN"/>
        </w:rPr>
      </w:pPr>
      <w:r>
        <w:rPr>
          <w:lang w:eastAsia="zh-CN"/>
        </w:rPr>
        <w:t xml:space="preserve">    EeSubscriptionExt:</w:t>
      </w:r>
    </w:p>
    <w:p w14:paraId="7785FA32" w14:textId="77777777" w:rsidR="000260B1" w:rsidRDefault="000260B1" w:rsidP="000260B1">
      <w:pPr>
        <w:pStyle w:val="PL"/>
        <w:rPr>
          <w:lang w:eastAsia="zh-CN"/>
        </w:rPr>
      </w:pPr>
      <w:r>
        <w:rPr>
          <w:lang w:eastAsia="zh-CN"/>
        </w:rPr>
        <w:t xml:space="preserve">      allOf:</w:t>
      </w:r>
    </w:p>
    <w:p w14:paraId="69DC54DC" w14:textId="77777777" w:rsidR="000260B1" w:rsidRDefault="000260B1" w:rsidP="000260B1">
      <w:pPr>
        <w:pStyle w:val="PL"/>
        <w:outlineLvl w:val="0"/>
      </w:pPr>
      <w:r w:rsidRPr="00533C32">
        <w:t xml:space="preserve">      </w:t>
      </w:r>
      <w:r>
        <w:t xml:space="preserve">  - </w:t>
      </w:r>
      <w:r w:rsidRPr="00533C32">
        <w:t>$ref: 'TS29503_Nudm_EE.yaml#/components/schemas/EeSubscription'</w:t>
      </w:r>
    </w:p>
    <w:p w14:paraId="44B07023" w14:textId="77777777" w:rsidR="000260B1" w:rsidRDefault="000260B1" w:rsidP="000260B1">
      <w:pPr>
        <w:pStyle w:val="PL"/>
        <w:outlineLvl w:val="0"/>
      </w:pPr>
      <w:r>
        <w:t xml:space="preserve">        - $ref: '#/components/schemas/AdditionalEeSubsInfo'</w:t>
      </w:r>
    </w:p>
    <w:p w14:paraId="3FCABDFD" w14:textId="77777777" w:rsidR="000260B1" w:rsidRDefault="000260B1" w:rsidP="000260B1">
      <w:pPr>
        <w:pStyle w:val="PL"/>
        <w:outlineLvl w:val="0"/>
      </w:pPr>
    </w:p>
    <w:p w14:paraId="5FE7737E" w14:textId="77777777" w:rsidR="000260B1" w:rsidRDefault="000260B1" w:rsidP="000260B1">
      <w:pPr>
        <w:pStyle w:val="PL"/>
        <w:outlineLvl w:val="0"/>
      </w:pPr>
      <w:r>
        <w:t xml:space="preserve">    AdditionalEeSubsInfo:</w:t>
      </w:r>
    </w:p>
    <w:p w14:paraId="4D4687C8" w14:textId="77777777" w:rsidR="000260B1" w:rsidRPr="00B06F7A" w:rsidRDefault="000260B1" w:rsidP="000260B1">
      <w:pPr>
        <w:pStyle w:val="PL"/>
        <w:rPr>
          <w:lang w:val="en-US"/>
        </w:rPr>
      </w:pPr>
      <w:r w:rsidRPr="00B06F7A">
        <w:rPr>
          <w:lang w:val="en-US"/>
        </w:rPr>
        <w:t xml:space="preserve">      type: object</w:t>
      </w:r>
    </w:p>
    <w:p w14:paraId="25D3E9C9" w14:textId="77777777" w:rsidR="000260B1" w:rsidRPr="00B06F7A" w:rsidRDefault="000260B1" w:rsidP="000260B1">
      <w:pPr>
        <w:pStyle w:val="PL"/>
        <w:rPr>
          <w:lang w:val="en-US"/>
        </w:rPr>
      </w:pPr>
      <w:r w:rsidRPr="00B06F7A">
        <w:rPr>
          <w:lang w:val="en-US"/>
        </w:rPr>
        <w:t xml:space="preserve">      properties:</w:t>
      </w:r>
    </w:p>
    <w:p w14:paraId="4DBC8D99" w14:textId="77777777" w:rsidR="000260B1" w:rsidRPr="00376A59" w:rsidRDefault="000260B1" w:rsidP="000260B1">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55910EA8" w14:textId="77777777" w:rsidR="000260B1" w:rsidRPr="00376A59" w:rsidRDefault="000260B1" w:rsidP="000260B1">
      <w:pPr>
        <w:pStyle w:val="PL"/>
        <w:rPr>
          <w:lang w:val="en-US"/>
        </w:rPr>
      </w:pPr>
      <w:r>
        <w:rPr>
          <w:lang w:val="en-US"/>
        </w:rPr>
        <w:t xml:space="preserve">    </w:t>
      </w:r>
      <w:r w:rsidRPr="00376A59">
        <w:rPr>
          <w:lang w:val="en-US"/>
        </w:rPr>
        <w:t xml:space="preserve">      type: array</w:t>
      </w:r>
    </w:p>
    <w:p w14:paraId="38EC2856" w14:textId="77777777" w:rsidR="000260B1" w:rsidRPr="00376A59" w:rsidRDefault="000260B1" w:rsidP="000260B1">
      <w:pPr>
        <w:pStyle w:val="PL"/>
        <w:rPr>
          <w:lang w:val="en-US"/>
        </w:rPr>
      </w:pPr>
      <w:r w:rsidRPr="00376A59">
        <w:rPr>
          <w:lang w:val="en-US"/>
        </w:rPr>
        <w:t xml:space="preserve">    </w:t>
      </w:r>
      <w:r>
        <w:rPr>
          <w:lang w:val="en-US"/>
        </w:rPr>
        <w:t xml:space="preserve">    </w:t>
      </w:r>
      <w:r w:rsidRPr="00376A59">
        <w:rPr>
          <w:lang w:val="en-US"/>
        </w:rPr>
        <w:t xml:space="preserve">  items:</w:t>
      </w:r>
    </w:p>
    <w:p w14:paraId="56D434E5" w14:textId="77777777" w:rsidR="000260B1" w:rsidRPr="00376A59" w:rsidRDefault="000260B1" w:rsidP="000260B1">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25FE243D" w14:textId="77777777" w:rsidR="000260B1" w:rsidRDefault="000260B1" w:rsidP="000260B1">
      <w:pPr>
        <w:pStyle w:val="PL"/>
        <w:rPr>
          <w:lang w:val="en-US"/>
        </w:rPr>
      </w:pPr>
      <w:r>
        <w:rPr>
          <w:lang w:val="en-US"/>
        </w:rPr>
        <w:t xml:space="preserve">    </w:t>
      </w:r>
      <w:r w:rsidRPr="00376A59">
        <w:rPr>
          <w:lang w:val="en-US"/>
        </w:rPr>
        <w:t xml:space="preserve">      minItems: 1</w:t>
      </w:r>
    </w:p>
    <w:p w14:paraId="21C0F2FB" w14:textId="77777777" w:rsidR="000260B1" w:rsidRDefault="000260B1" w:rsidP="000260B1">
      <w:pPr>
        <w:pStyle w:val="PL"/>
        <w:rPr>
          <w:lang w:val="en-US"/>
        </w:rPr>
      </w:pPr>
      <w:r>
        <w:rPr>
          <w:lang w:val="en-US"/>
        </w:rPr>
        <w:t xml:space="preserve">          maxItems: 2</w:t>
      </w:r>
    </w:p>
    <w:p w14:paraId="02365138" w14:textId="77777777" w:rsidR="000260B1" w:rsidRDefault="000260B1" w:rsidP="000260B1">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8D67023" w14:textId="77777777" w:rsidR="000260B1" w:rsidRDefault="000260B1" w:rsidP="000260B1">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5598E1A8" w14:textId="77777777" w:rsidR="000260B1" w:rsidRDefault="000260B1" w:rsidP="000260B1">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6515CD02" w14:textId="77777777" w:rsidR="000260B1" w:rsidRPr="00DF36CE" w:rsidRDefault="000260B1" w:rsidP="000260B1">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1066C3E9" w14:textId="77777777" w:rsidR="000260B1" w:rsidRDefault="000260B1" w:rsidP="000260B1">
      <w:pPr>
        <w:pStyle w:val="PL"/>
        <w:rPr>
          <w:lang w:val="en-US" w:eastAsia="zh-CN"/>
        </w:rPr>
      </w:pPr>
    </w:p>
    <w:p w14:paraId="517670A0" w14:textId="77777777" w:rsidR="000260B1" w:rsidRDefault="000260B1" w:rsidP="000260B1">
      <w:pPr>
        <w:pStyle w:val="PL"/>
      </w:pPr>
      <w:r>
        <w:t xml:space="preserve">    Pp5gMbsGroupProfileData:</w:t>
      </w:r>
    </w:p>
    <w:p w14:paraId="47CB7FB1" w14:textId="77777777" w:rsidR="000260B1" w:rsidRDefault="000260B1" w:rsidP="000260B1">
      <w:pPr>
        <w:pStyle w:val="PL"/>
      </w:pPr>
      <w:r>
        <w:t xml:space="preserve">      type: object</w:t>
      </w:r>
    </w:p>
    <w:p w14:paraId="64EE93C6" w14:textId="77777777" w:rsidR="000260B1" w:rsidRDefault="000260B1" w:rsidP="000260B1">
      <w:pPr>
        <w:pStyle w:val="PL"/>
      </w:pPr>
      <w:r>
        <w:t xml:space="preserve">      properties:</w:t>
      </w:r>
    </w:p>
    <w:p w14:paraId="2FA7F10A" w14:textId="77777777" w:rsidR="000260B1" w:rsidRDefault="000260B1" w:rsidP="000260B1">
      <w:pPr>
        <w:pStyle w:val="PL"/>
      </w:pPr>
      <w:r>
        <w:t xml:space="preserve">        </w:t>
      </w:r>
      <w:r>
        <w:rPr>
          <w:lang w:val="en-US" w:eastAsia="zh-CN"/>
        </w:rPr>
        <w:t>allowedMbsInfos</w:t>
      </w:r>
      <w:r>
        <w:t>:</w:t>
      </w:r>
    </w:p>
    <w:p w14:paraId="58D6EBDE" w14:textId="77777777" w:rsidR="000260B1" w:rsidRDefault="000260B1" w:rsidP="000260B1">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48237851" w14:textId="77777777" w:rsidR="000260B1" w:rsidRDefault="000260B1" w:rsidP="000260B1">
      <w:pPr>
        <w:pStyle w:val="PL"/>
      </w:pPr>
      <w:r>
        <w:t xml:space="preserve">          type: object</w:t>
      </w:r>
    </w:p>
    <w:p w14:paraId="13CB9F02" w14:textId="77777777" w:rsidR="000260B1" w:rsidRDefault="000260B1" w:rsidP="000260B1">
      <w:pPr>
        <w:pStyle w:val="PL"/>
      </w:pPr>
      <w:r>
        <w:t xml:space="preserve">          additionalProperties:</w:t>
      </w:r>
    </w:p>
    <w:p w14:paraId="059FD291" w14:textId="77777777" w:rsidR="000260B1" w:rsidRDefault="000260B1" w:rsidP="000260B1">
      <w:pPr>
        <w:pStyle w:val="PL"/>
      </w:pPr>
      <w:r>
        <w:t xml:space="preserve">            type: array</w:t>
      </w:r>
    </w:p>
    <w:p w14:paraId="5F5DB90D" w14:textId="77777777" w:rsidR="000260B1" w:rsidRDefault="000260B1" w:rsidP="000260B1">
      <w:pPr>
        <w:pStyle w:val="PL"/>
      </w:pPr>
      <w:r>
        <w:t xml:space="preserve">            items:</w:t>
      </w:r>
    </w:p>
    <w:p w14:paraId="2991004A" w14:textId="77777777" w:rsidR="000260B1" w:rsidRDefault="000260B1" w:rsidP="000260B1">
      <w:pPr>
        <w:pStyle w:val="PL"/>
      </w:pPr>
      <w:r>
        <w:t xml:space="preserve">              $ref: '#/components/schemas/</w:t>
      </w:r>
      <w:r>
        <w:rPr>
          <w:lang w:val="en-US" w:eastAsia="zh-CN"/>
        </w:rPr>
        <w:t>AllowedMbsInfo</w:t>
      </w:r>
      <w:r>
        <w:t>'</w:t>
      </w:r>
    </w:p>
    <w:p w14:paraId="3AC4E52F" w14:textId="77777777" w:rsidR="000260B1" w:rsidRDefault="000260B1" w:rsidP="000260B1">
      <w:pPr>
        <w:pStyle w:val="PL"/>
      </w:pPr>
      <w:r>
        <w:t xml:space="preserve">            minItems: 1</w:t>
      </w:r>
    </w:p>
    <w:p w14:paraId="2E990ECC" w14:textId="77777777" w:rsidR="000260B1" w:rsidRDefault="000260B1" w:rsidP="000260B1">
      <w:pPr>
        <w:pStyle w:val="PL"/>
      </w:pPr>
      <w:r>
        <w:t xml:space="preserve">          minProperties: 1</w:t>
      </w:r>
    </w:p>
    <w:p w14:paraId="40D96FF7" w14:textId="77777777" w:rsidR="000260B1" w:rsidRDefault="000260B1" w:rsidP="000260B1">
      <w:pPr>
        <w:pStyle w:val="PL"/>
      </w:pPr>
      <w:r>
        <w:t xml:space="preserve">        supportedFeatures:</w:t>
      </w:r>
    </w:p>
    <w:p w14:paraId="70A937FC" w14:textId="77777777" w:rsidR="000260B1" w:rsidRDefault="000260B1" w:rsidP="000260B1">
      <w:pPr>
        <w:pStyle w:val="PL"/>
        <w:rPr>
          <w:lang w:eastAsia="zh-CN"/>
        </w:rPr>
      </w:pPr>
      <w:r>
        <w:t xml:space="preserve">            $ref: 'TS29571_CommonData.yaml#/components/schemas/SupportedFeatures'</w:t>
      </w:r>
    </w:p>
    <w:p w14:paraId="26D5B5E9" w14:textId="77777777" w:rsidR="000260B1" w:rsidRDefault="000260B1" w:rsidP="000260B1">
      <w:pPr>
        <w:pStyle w:val="PL"/>
      </w:pPr>
    </w:p>
    <w:p w14:paraId="6FB06CC1" w14:textId="77777777" w:rsidR="000260B1" w:rsidRDefault="000260B1" w:rsidP="000260B1">
      <w:pPr>
        <w:pStyle w:val="PL"/>
      </w:pPr>
      <w:r>
        <w:t xml:space="preserve">    </w:t>
      </w:r>
      <w:r>
        <w:rPr>
          <w:lang w:val="en-US" w:eastAsia="zh-CN"/>
        </w:rPr>
        <w:t>AllowedMbsInfo</w:t>
      </w:r>
      <w:r>
        <w:t>:</w:t>
      </w:r>
    </w:p>
    <w:p w14:paraId="5E492265" w14:textId="77777777" w:rsidR="000260B1" w:rsidRDefault="000260B1" w:rsidP="000260B1">
      <w:pPr>
        <w:pStyle w:val="PL"/>
      </w:pPr>
      <w:r>
        <w:t xml:space="preserve">      type: object</w:t>
      </w:r>
    </w:p>
    <w:p w14:paraId="36B96751" w14:textId="77777777" w:rsidR="000260B1" w:rsidRDefault="000260B1" w:rsidP="000260B1">
      <w:pPr>
        <w:pStyle w:val="PL"/>
      </w:pPr>
      <w:r>
        <w:t xml:space="preserve">      properties:</w:t>
      </w:r>
    </w:p>
    <w:p w14:paraId="01BD541D" w14:textId="77777777" w:rsidR="000260B1" w:rsidRDefault="000260B1" w:rsidP="000260B1">
      <w:pPr>
        <w:pStyle w:val="PL"/>
      </w:pPr>
      <w:r>
        <w:t xml:space="preserve">        afId:</w:t>
      </w:r>
    </w:p>
    <w:p w14:paraId="57508D2A" w14:textId="77777777" w:rsidR="000260B1" w:rsidRDefault="000260B1" w:rsidP="000260B1">
      <w:pPr>
        <w:pStyle w:val="PL"/>
      </w:pPr>
      <w:r>
        <w:t xml:space="preserve">          type: string</w:t>
      </w:r>
    </w:p>
    <w:p w14:paraId="484459AE" w14:textId="77777777" w:rsidR="000260B1" w:rsidRPr="00887E75" w:rsidRDefault="000260B1" w:rsidP="000260B1">
      <w:pPr>
        <w:pStyle w:val="PL"/>
        <w:rPr>
          <w:lang w:val="en-US" w:eastAsia="zh-CN"/>
        </w:rPr>
      </w:pPr>
    </w:p>
    <w:p w14:paraId="01313564" w14:textId="77777777" w:rsidR="000260B1" w:rsidRPr="00533C32" w:rsidRDefault="000260B1" w:rsidP="000260B1">
      <w:pPr>
        <w:pStyle w:val="Heading8"/>
      </w:pPr>
      <w:r w:rsidRPr="00533C32">
        <w:br w:type="page"/>
      </w:r>
      <w:bookmarkStart w:id="3841" w:name="_Toc20127198"/>
      <w:bookmarkStart w:id="3842" w:name="_Toc27589189"/>
      <w:bookmarkStart w:id="3843" w:name="_Toc36459995"/>
      <w:bookmarkStart w:id="3844" w:name="_Toc45029591"/>
      <w:bookmarkStart w:id="3845" w:name="_Toc56520878"/>
      <w:bookmarkStart w:id="3846" w:name="_Toc90587229"/>
      <w:bookmarkStart w:id="3847" w:name="_Toc106616780"/>
      <w:bookmarkStart w:id="3848" w:name="_Toc122101482"/>
      <w:bookmarkStart w:id="3849" w:name="_Toc161911071"/>
      <w:r w:rsidRPr="00533C32">
        <w:lastRenderedPageBreak/>
        <w:t>Annex B (informative):</w:t>
      </w:r>
      <w:r w:rsidRPr="00533C32">
        <w:br/>
        <w:t>Change history</w:t>
      </w:r>
      <w:bookmarkEnd w:id="3841"/>
      <w:bookmarkEnd w:id="3842"/>
      <w:bookmarkEnd w:id="3843"/>
      <w:bookmarkEnd w:id="3844"/>
      <w:bookmarkEnd w:id="3845"/>
      <w:bookmarkEnd w:id="3846"/>
      <w:bookmarkEnd w:id="3847"/>
      <w:bookmarkEnd w:id="3848"/>
      <w:bookmarkEnd w:id="3849"/>
    </w:p>
    <w:bookmarkEnd w:id="3839"/>
    <w:p w14:paraId="57D9F440" w14:textId="77777777" w:rsidR="000260B1" w:rsidRPr="00533C32" w:rsidRDefault="000260B1" w:rsidP="000260B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0260B1" w:rsidRPr="009C5B90" w14:paraId="3713C70D" w14:textId="77777777" w:rsidTr="007C64A8">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F7C1A8F" w14:textId="77777777" w:rsidR="000260B1" w:rsidRPr="009C5B90" w:rsidRDefault="000260B1" w:rsidP="007C64A8">
            <w:pPr>
              <w:pStyle w:val="TAL"/>
              <w:jc w:val="center"/>
              <w:rPr>
                <w:b/>
                <w:sz w:val="16"/>
                <w:lang w:val="en-US"/>
              </w:rPr>
            </w:pPr>
            <w:r w:rsidRPr="009C5B90">
              <w:rPr>
                <w:b/>
                <w:lang w:val="en-US"/>
              </w:rPr>
              <w:lastRenderedPageBreak/>
              <w:t>Change history</w:t>
            </w:r>
          </w:p>
        </w:tc>
      </w:tr>
      <w:tr w:rsidR="000260B1" w:rsidRPr="009C5B90" w14:paraId="17E30942" w14:textId="77777777" w:rsidTr="007C64A8">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0CC8152B" w14:textId="77777777" w:rsidR="000260B1" w:rsidRPr="009C5B90" w:rsidRDefault="000260B1" w:rsidP="007C64A8">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2E0C51F" w14:textId="77777777" w:rsidR="000260B1" w:rsidRPr="009C5B90" w:rsidRDefault="000260B1" w:rsidP="007C64A8">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33F72070" w14:textId="77777777" w:rsidR="000260B1" w:rsidRPr="009C5B90" w:rsidRDefault="000260B1" w:rsidP="007C64A8">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AA42B00" w14:textId="77777777" w:rsidR="000260B1" w:rsidRPr="009C5B90" w:rsidRDefault="000260B1" w:rsidP="007C64A8">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7126F52" w14:textId="77777777" w:rsidR="000260B1" w:rsidRPr="009C5B90" w:rsidRDefault="000260B1" w:rsidP="007C64A8">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9459234" w14:textId="77777777" w:rsidR="000260B1" w:rsidRPr="009C5B90" w:rsidRDefault="000260B1" w:rsidP="007C64A8">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D06A0A5" w14:textId="77777777" w:rsidR="000260B1" w:rsidRPr="009C5B90" w:rsidRDefault="000260B1" w:rsidP="007C64A8">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24DA5EC" w14:textId="77777777" w:rsidR="000260B1" w:rsidRPr="009C5B90" w:rsidRDefault="000260B1" w:rsidP="007C64A8">
            <w:pPr>
              <w:pStyle w:val="TAL"/>
              <w:rPr>
                <w:b/>
                <w:sz w:val="16"/>
                <w:lang w:val="en-US"/>
              </w:rPr>
            </w:pPr>
            <w:r w:rsidRPr="009C5B90">
              <w:rPr>
                <w:b/>
                <w:sz w:val="16"/>
                <w:lang w:val="en-US"/>
              </w:rPr>
              <w:t>New version</w:t>
            </w:r>
          </w:p>
        </w:tc>
      </w:tr>
      <w:tr w:rsidR="000260B1" w:rsidRPr="009C5B90" w14:paraId="0DE24DE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E6D72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D808FE" w14:textId="77777777" w:rsidR="000260B1" w:rsidRPr="009C5B90" w:rsidRDefault="000260B1" w:rsidP="007C64A8">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DDE9CA" w14:textId="77777777" w:rsidR="000260B1" w:rsidRPr="009C5B90" w:rsidRDefault="000260B1" w:rsidP="007C64A8">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5ECB57" w14:textId="77777777" w:rsidR="000260B1" w:rsidRPr="009C5B90" w:rsidRDefault="000260B1" w:rsidP="007C64A8">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ABA417" w14:textId="77777777" w:rsidR="000260B1" w:rsidRPr="009C5B90" w:rsidRDefault="000260B1" w:rsidP="007C64A8">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C2FE3D" w14:textId="77777777" w:rsidR="000260B1" w:rsidRPr="009C5B90" w:rsidRDefault="000260B1" w:rsidP="007C64A8">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05BF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F55C4B" w14:textId="77777777" w:rsidR="000260B1" w:rsidRPr="009C5B90" w:rsidRDefault="000260B1" w:rsidP="007C64A8">
            <w:pPr>
              <w:pStyle w:val="TAL"/>
              <w:rPr>
                <w:rFonts w:cs="Arial"/>
                <w:sz w:val="16"/>
                <w:szCs w:val="16"/>
                <w:lang w:val="en-US" w:eastAsia="ko-KR"/>
              </w:rPr>
            </w:pPr>
            <w:r w:rsidRPr="009C5B90">
              <w:rPr>
                <w:rFonts w:cs="Arial"/>
                <w:sz w:val="16"/>
                <w:szCs w:val="16"/>
                <w:lang w:val="en-US" w:eastAsia="ko-KR"/>
              </w:rPr>
              <w:t>0.0.0</w:t>
            </w:r>
          </w:p>
        </w:tc>
      </w:tr>
      <w:tr w:rsidR="000260B1" w:rsidRPr="00887E75" w14:paraId="5F07243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2D07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9508C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E8B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A9DDAC"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A9E8DF"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57A799" w14:textId="77777777" w:rsidR="000260B1" w:rsidRPr="009C5B90" w:rsidRDefault="000260B1" w:rsidP="007C64A8">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58AB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66C10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w:t>
            </w:r>
          </w:p>
        </w:tc>
      </w:tr>
      <w:tr w:rsidR="000260B1" w:rsidRPr="00887E75" w14:paraId="15A2B47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06597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A3A04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494A9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BE771E"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EC7697"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E5DA4" w14:textId="77777777" w:rsidR="000260B1" w:rsidRPr="009C5B90" w:rsidRDefault="000260B1" w:rsidP="007C64A8">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AB2DC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8E76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0.2.0</w:t>
            </w:r>
          </w:p>
        </w:tc>
      </w:tr>
      <w:tr w:rsidR="000260B1" w:rsidRPr="00887E75" w14:paraId="59BD8A3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F1DC6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0099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9DDBD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06F6EF"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3BFB07"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1A0AF7" w14:textId="77777777" w:rsidR="000260B1" w:rsidRPr="009C5B90" w:rsidRDefault="000260B1" w:rsidP="007C64A8">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23944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FB321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0.3.0</w:t>
            </w:r>
          </w:p>
        </w:tc>
      </w:tr>
      <w:tr w:rsidR="000260B1" w:rsidRPr="00887E75" w14:paraId="3FB5DDE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6BAB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97B4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0540B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908B0B"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32E151"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FA9C5D" w14:textId="77777777" w:rsidR="000260B1" w:rsidRPr="009C5B90" w:rsidRDefault="000260B1" w:rsidP="007C64A8">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DA7F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31F5F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0.4.0</w:t>
            </w:r>
          </w:p>
        </w:tc>
      </w:tr>
      <w:tr w:rsidR="000260B1" w:rsidRPr="00887E75" w14:paraId="031E81B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0E79E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665E7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43D2A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F42F92"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D1E003"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BA31D" w14:textId="77777777" w:rsidR="000260B1" w:rsidRPr="009C5B90" w:rsidRDefault="000260B1" w:rsidP="007C64A8">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D691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4DA1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1.0.0</w:t>
            </w:r>
          </w:p>
        </w:tc>
      </w:tr>
      <w:tr w:rsidR="000260B1" w:rsidRPr="00887E75" w14:paraId="6D1E244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6209A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19989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00E41" w14:textId="77777777" w:rsidR="000260B1" w:rsidRPr="009C5B90" w:rsidRDefault="000260B1" w:rsidP="007C64A8">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2FCA4E"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70C8D0"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D48910" w14:textId="77777777" w:rsidR="000260B1" w:rsidRPr="009C5B90" w:rsidRDefault="000260B1" w:rsidP="007C64A8">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9AF8D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4820C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15.0.0</w:t>
            </w:r>
          </w:p>
        </w:tc>
      </w:tr>
      <w:tr w:rsidR="000260B1" w:rsidRPr="00887E75" w14:paraId="756E1E3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624AD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DD5FE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B45C2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3F67E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82FEA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70742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414E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4349A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7B5FA1F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99F1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A9D68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6EAD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BBAA4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80F2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4A60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92F16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44BEF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01E0E9B9"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D5411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F10C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2B08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5BF58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8046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CD52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892F4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E86E6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5DAEF4E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3126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96F6F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8CDC3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E7E6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C8DB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54A35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0ABA2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949F4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0D0B631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F53B4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EFB69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D51C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76B6E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53889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AB1BE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5A8F9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3547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7BD34D2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E4723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FEAF8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A0981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F6D60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7EF06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D8F86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BD891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4107C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43374C8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2D8E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88281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7755F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29F3D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7C7CC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CB0FC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8C49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0BC95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765D09B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7F5C3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0171E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7BDFD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483AE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07FE6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B719B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61938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66C33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0F95BCE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4BD7B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EDCD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8B3D1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B431B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E40B7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98300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77D3B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02C6E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48DC214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7C9EB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2BB0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2E243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2FDA3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D395C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68BD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CEF9E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556A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2D0699E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F6878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BAFA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23F9A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D98A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45BA1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0127D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6296B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3C86A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16A9440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ACF3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D58B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11A3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71FC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ABA5F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A818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188DA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FF4FE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747311E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A2DA9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A7BE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35E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A5882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65E9D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C969A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6DF2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B601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734542D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837F5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B85EE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1DB65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E8C2B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83505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DA2E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4F191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8332E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38E6594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228B2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41F91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FCD21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4E98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4F3E0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0B5A8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9D9C0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788DD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2187043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FAFF0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16CFB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2C6CF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5DEBF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325C9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15E77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5E84E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1D20F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3200A74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B9935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53C0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CBBD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EE5AF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25140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7EC1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C15F3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6DFFF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43AF50A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1E29C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34BE9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80426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8149C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F9479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3B567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704C4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2AF2B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43A949A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B599D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DAB28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FC97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E0038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98F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9D928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0BFBF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CF382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7EAD0F4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7BEC6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28151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EC52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9DB41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13CC0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86D5F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CAA7F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A7CA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4692F69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2FCCE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D4265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087F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CE1D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70465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47B7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51A43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534B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27644A3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0AD09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F184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6D6E7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32B12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3FA2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610FE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ABC0F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5EE5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5D9DE8D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7F903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D952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E0ECD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E9BF0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51623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32356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3733D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CD8CC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5751C85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FA250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6C05E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2ACF1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DE2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9628C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A66E1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DA83D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00588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081B224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80084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CA4EA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37513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33F6A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89998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32FA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8C7B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7225A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56A8920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FFCB7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CCEB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026D4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7759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D612D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9CBF4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63017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3B7FF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31580A9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F7D17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2BACC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9033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0F9EA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45352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592A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8F1C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51488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46734C0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BB28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1DA7B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B6C3F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88709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54EC0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EEF2A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E0AA8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FB6C3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3D06812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387E6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56622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FF599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1DBCC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F982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DCC7D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EB5B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1D24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25B00C8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96881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EEE38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9B3C0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59F8A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44BE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F8ED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18A0D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FD30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3B5BD2F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DDBEC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EDE4C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6E72C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36C11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9B80E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ACF21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CF28F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63DE8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363F919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B9B20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EFEEB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5CE7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EE082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BC0CC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43CA4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B3A2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7EC45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6BC425F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0AF4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11592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966B5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A09C3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6630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626E2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28506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A1DDB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4C68ECB0"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F2AA6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7F707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09FFD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A88B9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FC0F9"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9AF53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BEE46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4D029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43D22AB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4CFE9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D0D5B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A3403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3786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8F4CB5"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7E793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FC4AE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D274A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6E63D2C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BDBEF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53052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FAA9A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4A38E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754D89"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2C37E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003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759F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7E4AD04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99883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0B65B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B19F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000C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9BC423"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C062B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988F0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4CDD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446AF51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25460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FD502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F852B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8AF87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6A1AD0"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93588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B831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4AECC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62DEC78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489EC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F75E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B21A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27758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D4EF7F"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B61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FACA8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396B8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265797F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99435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9040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DD16F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C74DC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FEFCB1"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0FDC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83745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13BD7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0702018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6D47C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686D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7BC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36654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8998F"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87C17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14D24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30F6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200BC05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1C3E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C64F2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D7BFA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E0F2E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D3D52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A4D9F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4B87D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62CA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7C2C9D8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E698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3220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E4DF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C22FF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6B66D"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81471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903E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B4E11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1D2E51D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514D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D8E9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F414D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CF673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B7D29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17DA3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1BD35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8681C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07E547E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07749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0F73A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4C87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1BBF0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B0BD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81EA5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08883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5D7F3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706F621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043F5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FDA41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2A3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9C71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76A26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1315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0ED45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4B92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6CD9605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12AED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C99D6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A8870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024A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BEF9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35F8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B4988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D699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225A35C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94D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C7CE9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4DC34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48A89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78C57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3BE51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D1213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F3FDB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1ADD118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CE896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B354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B6AE7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0F43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B6812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86A45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5AA9C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2FA51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27923CE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F5A43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AA5CE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B9D75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87EA6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7F5D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DF081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45D25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A31CB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06A99C3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3827C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A519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F9AB7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34776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D5B5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B173E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B85C3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B6175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714683F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DB251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2A391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DD3CD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73C5F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7E87F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31CD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607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6BA93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49590D4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42237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6E8F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332A2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E6359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175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C2EF2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E35E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471E0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716348B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60135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D3F98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189DF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70D21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39840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8A735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8451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F9E2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7A39F07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E9425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2BD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47E77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868C5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247C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8B89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DF73F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71B50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0B5FA1D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CB87F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2BA3C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37316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039E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693C4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B9F2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55902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87309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0962428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D17E0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DD2EE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5D5C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1AD4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82347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24B79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A3F25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94252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116CB49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FEF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04A76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7600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4ADFA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73DD7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04147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920B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CA215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3861D57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588CA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891F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A3E25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F970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C286F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0A93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97E8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E6B95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34608E20"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47F8C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0828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C356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D9B1C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84B37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6D11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EFB0D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5F703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10CEA08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39388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3AFAF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B9F6A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3804E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20565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9D851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07F81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C51BF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6609AF9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F0638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73D1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6039C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967D7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58DC3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5A9A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49A2C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5F6C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2F8C7AE0"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A16E7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17EA2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EBDF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AD13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85FE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3FA9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01F67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59B54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5496DA9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52B69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34C40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5151A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B753E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1AC0F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6AEF0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6175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DDF1E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5112439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D270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E0072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7F061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9463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A6BBA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A37E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EABB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CFA5A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618FA93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B7EEE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5578E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0BECF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8F932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0D391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37C1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CD928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7AC97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20FB208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5B1AF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63ED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46628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3F92E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F2FC3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C3679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6A8F0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FE0B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0444FD1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1BD25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0C0F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D6FB5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573B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E4893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71187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C44F0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1838B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4829FB0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EBDD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6A4F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2B3B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14C78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3B6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30B8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2E44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F5E39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0653A83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8FA16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2F6A7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14621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033CA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39E28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B325A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B7AF9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D7F1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5287068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6973F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929BB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6D15F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0BE6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C58A8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6022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2B13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5284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5D27DA7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267F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2B89C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50AA3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9E2E6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646D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936E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7CBCC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62C4E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2D7B522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F58C8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1C195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3F3D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AE80E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9328A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8B849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6B046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4B1F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5448B10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0C6A3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32F4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956E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990C1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2364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9862A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0CC6D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34951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4492CA4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BB53C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8A8A2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E3F51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3DEF7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184A9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F39DF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00BFD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CD49B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293AA47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7C25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98542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E2663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782F6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BFAA6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F93AC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5022A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4E5C6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301EB6C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C36D8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4D8BC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F8A39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A9B91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DA4C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6694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D2FCC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391D1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3FEF9C1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57CB7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244FE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1AC81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7B969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4BFBB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054A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18CBE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C533A4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5B5C3DC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3360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7D96E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139B6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3E673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A487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8A48B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51414E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73CBC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6424147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BA912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60205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C4D3D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FFEAD3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485BA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1818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0383D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E5C0D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1796CE0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328FB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C15CC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11996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3622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E71EF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9BB20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09E7F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151A1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2E9679E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69DAB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F7D2C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5EF12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55D6D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20752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3B8B6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608CC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3062A6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47CA945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CF78B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80B74" w14:textId="77777777" w:rsidR="000260B1" w:rsidRPr="009C5B90" w:rsidRDefault="000260B1" w:rsidP="007C64A8">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C59B2" w14:textId="77777777" w:rsidR="000260B1" w:rsidRPr="009C5B90" w:rsidRDefault="000260B1" w:rsidP="007C64A8">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CA0BE9"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37A210"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513765" w14:textId="77777777" w:rsidR="000260B1" w:rsidRPr="009C5B90" w:rsidRDefault="000260B1" w:rsidP="007C64A8">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4C719F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3D329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16.0.1</w:t>
            </w:r>
          </w:p>
        </w:tc>
      </w:tr>
      <w:tr w:rsidR="000260B1" w:rsidRPr="00887E75" w14:paraId="583135B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AA6E9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61FA5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CDA0C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9D4BC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71038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25ED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1E1CE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48855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7D350D6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E7CF0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FF30C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FF940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DE471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5A8EC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45C6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FAD6A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08C33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37A4757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5144F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CFE2C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3C539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5FE3D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B5292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F8292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4FF6F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CC333B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7FB4A08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3AF24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6C7EE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4D553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CAC4A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E7BBF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230FD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241A9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1C675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3E0D4C9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7F896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C701F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360D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C7A2C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BC717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593BB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54CDB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C65F2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27040BA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40F8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8296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E53D6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B720F9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CD90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1C9F1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0FF0B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591D77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497C937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3F150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76D5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CA5F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B9A54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05EEC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A72B2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22F5A9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B37AD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4AB7AF8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317A9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38EE9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24DFE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ADA53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A7E6B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4B4CC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E4F9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CFCB5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05326D99"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5A47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1220B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7E30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11A9B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7996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4134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5459F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60D3EE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64AD69D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A345F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C02E8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6FA5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B7EC60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EEB8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1D973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F13A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DE13B5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4C9EA2B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C3428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DB85C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A7728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E1024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212CD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C2262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3E44D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E2C4A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3A6C054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4355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0F510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A44E4A"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C5C3124"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61E2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4E889E"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BDBEAD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CC307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16.2.0</w:t>
            </w:r>
          </w:p>
        </w:tc>
      </w:tr>
      <w:tr w:rsidR="000260B1" w:rsidRPr="00887E75" w14:paraId="63E8444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13F3B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78F19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DA2132"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388376"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1808E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1B5BBD"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E9B543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FB047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16.2.0</w:t>
            </w:r>
          </w:p>
        </w:tc>
      </w:tr>
      <w:tr w:rsidR="000260B1" w:rsidRPr="00887E75" w14:paraId="323A3F8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90C80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5601F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9649A1"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938AB8"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3D778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1F6936"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13F7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9EE5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16.2.0</w:t>
            </w:r>
          </w:p>
        </w:tc>
      </w:tr>
      <w:tr w:rsidR="000260B1" w:rsidRPr="00887E75" w14:paraId="29A4282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A4CF1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A8F75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25FD7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579292D"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D7B9D"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C0ED2"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E0197D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2B994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16.2.0</w:t>
            </w:r>
          </w:p>
        </w:tc>
      </w:tr>
      <w:tr w:rsidR="000260B1" w:rsidRPr="00887E75" w14:paraId="076D88F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A49D6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377EB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0412F4"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5825DB"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B12F47"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6FA62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45636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D036CB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16.2.0</w:t>
            </w:r>
          </w:p>
        </w:tc>
      </w:tr>
      <w:tr w:rsidR="000260B1" w:rsidRPr="00887E75" w14:paraId="74783E3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2C03F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9FB501"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EF9E4A"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9835D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55E1A8"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EA320"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A84EC3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6637D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16.2.0</w:t>
            </w:r>
          </w:p>
        </w:tc>
      </w:tr>
      <w:tr w:rsidR="000260B1" w:rsidRPr="00887E75" w14:paraId="6806671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F7B66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1D289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C0CC4"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728D1A"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9BE66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E1D91B"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2875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1E3C9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16.2.0</w:t>
            </w:r>
          </w:p>
        </w:tc>
      </w:tr>
      <w:tr w:rsidR="000260B1" w:rsidRPr="00887E75" w14:paraId="02C41EF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AE6E3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C82EE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8BBD00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283EF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033EF9"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93C2B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A2457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4FD5A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6847237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4C58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7A465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E9BCA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F7BB0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CE92E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734F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EE88BD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4AF28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10EB6170"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27B6A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9760F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6FA8F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B1DF4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CF6E93"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D1D7D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52362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F4A1A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199AFA5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05B54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07D8A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0F6E8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105EE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14A0CD"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69A1C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6F355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35D33D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3B7B0CE0"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83257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4106B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AC8FE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1A35F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5076B"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A60A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6B874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3215C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04B922D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A9B81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07B4C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AF042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B3ECEB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8D2311"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86FBD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778D6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790B7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65EA20D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7AEA9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85DA0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0A031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25DE1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C572BF"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CFB5D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7F081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671DA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58ABCEC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FB557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09886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C27B4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015FC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C3B96B"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AD283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EBD65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8A88B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108A4CC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27F97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9A0FE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615B0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ECE46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03B968"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CB13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5723B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901AE5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433092F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B0038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3087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E965B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F03A8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2427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BC4E2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10261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91D8A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1DE2B0D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8419C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DEAD2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A5AFA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503E2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6D6FFA"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DB5C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E3FCD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67CAF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3114A63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A7D23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398B0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98A5E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22491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5AE8F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A773D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13D67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D17B20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62F2D7A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3A056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EEA77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9C93D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E1A6FB"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CFC46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AF49E3"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B25D7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B8431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16.4.0</w:t>
            </w:r>
          </w:p>
        </w:tc>
      </w:tr>
      <w:tr w:rsidR="000260B1" w:rsidRPr="00887E75" w14:paraId="2726D0E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7AC4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AA249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4AC98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218ED0"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70B4CD"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D50440"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210D4A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ABBF15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16.4.0</w:t>
            </w:r>
          </w:p>
        </w:tc>
      </w:tr>
      <w:tr w:rsidR="000260B1" w:rsidRPr="00887E75" w14:paraId="3974271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2810A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1359A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63B2C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EB5BD"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1F0301"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C3140E"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E53CF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61C94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16.4.0</w:t>
            </w:r>
          </w:p>
        </w:tc>
      </w:tr>
      <w:tr w:rsidR="000260B1" w:rsidRPr="00887E75" w14:paraId="6F28652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0CD6A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93A61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5705D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87C1E7"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26889F"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53FD19"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2190E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C0F29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16.4.0</w:t>
            </w:r>
          </w:p>
        </w:tc>
      </w:tr>
      <w:tr w:rsidR="000260B1" w:rsidRPr="00887E75" w14:paraId="4567C7C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BE37C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6FA63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475CE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C2C441"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FEB5F"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257BCC"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0B043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AEB52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16.4.0</w:t>
            </w:r>
          </w:p>
        </w:tc>
      </w:tr>
      <w:tr w:rsidR="000260B1" w:rsidRPr="00887E75" w14:paraId="7283D53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8ACE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BE2B4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8F2B5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7DAB40"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1F9482"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912C65"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261117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E8800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16.4.0</w:t>
            </w:r>
          </w:p>
        </w:tc>
      </w:tr>
      <w:tr w:rsidR="000260B1" w:rsidRPr="00887E75" w14:paraId="57B1D07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98A9C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B61F3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D87EB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81DE04"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2F0762"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3B22D3"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1B3EBE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6D71C1"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16.4.0</w:t>
            </w:r>
          </w:p>
        </w:tc>
      </w:tr>
      <w:tr w:rsidR="000260B1" w:rsidRPr="00887E75" w14:paraId="1159DA2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97D09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29AC0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BAA3A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25F0BA"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90D0F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AE1CFA"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9A7CF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B8B08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17.0.0</w:t>
            </w:r>
          </w:p>
        </w:tc>
      </w:tr>
      <w:tr w:rsidR="000260B1" w:rsidRPr="00887E75" w14:paraId="49A2641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11F3B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BF712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64851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852855F"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D341F6"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966568"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BCF94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B4295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17.0.0</w:t>
            </w:r>
          </w:p>
        </w:tc>
      </w:tr>
      <w:tr w:rsidR="000260B1" w:rsidRPr="00887E75" w14:paraId="0586E41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E79C4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623CC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C2B67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8DF166E"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6C1E99"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DECCF7"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6A037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1396A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17.0.0</w:t>
            </w:r>
          </w:p>
        </w:tc>
      </w:tr>
      <w:tr w:rsidR="000260B1" w:rsidRPr="00887E75" w14:paraId="437B895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E8863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71D99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5B8D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801BE5"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BADE3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C668F"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274FB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2A228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3F68635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50581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5179B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78DB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2C57C35"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3AA9F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98133E"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273B9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B26ED4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77C226D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B848E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D11A7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F0ED3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95AB5"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A991D1"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4BE461"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8534D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88FD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5C32C48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5988E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E6151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C48B2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1AD84B"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E88484"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30C2E7"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FB1D0A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9DEA5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3F02DB6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A0AC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BE2F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EFB8F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8977FED"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35062"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AFF9CA9"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29F02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2EF3CF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1BFF796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A7A1B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F38BC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46F27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CFB105"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C6C9BB"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35FEA0"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7604F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AA0E9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6F41883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E1FCA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6530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CC34D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15161E"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FE6533"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7D2960"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A9052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6380C6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32DE3ED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137EE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lastRenderedPageBreak/>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F8EE9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E5DBF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337229"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AF5EE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D936E9"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1C64C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541CB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2E666D4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1DBE5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1AAE5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A04BE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8CAB39"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915611"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9F9209"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AB229A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F53E5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699767D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7BCBA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40DE1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9443E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FE26A6"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1D8273"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224EF1"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3B533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F4FCE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4585DBA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84E71"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6637F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7ED75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17730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A3BDC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3B7D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A13A7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4D461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5715C3F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48A1E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7928D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21745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179D1C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7094F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0400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5BE5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13C91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7CB0BCA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0B509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0833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57535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525E3F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A731CE"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2E72B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F3D03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88945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3389807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4333A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182C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A308D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965C2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59DB0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34380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455CC3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874C5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49F74E5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18E9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976C3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1FCA3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9D24A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92F22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0AED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1F4A1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16B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0CBE457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4445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3F231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32D10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9A39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55492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E427C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D793A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6483FA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065E43A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C3D6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D4BD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63A82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370F0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93D9D"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CD8C5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08E03C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333D42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7A15F03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56C1B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3B94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F8443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5DE73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7D19A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4D02B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6EF0F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1FFC11"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414D585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AD583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1E98C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D8508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9722E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224D5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FE95A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C09ED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9B1A51"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0D2F9F6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2BCF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578AB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71A9E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8F124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DED97"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50769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E3978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38700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EDB905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0315D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6A011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B8D8DA"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63E29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F86199"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C4DA8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009D3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9B88C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98BB0F9"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3E179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1C444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74A07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C464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5FE35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A21FA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A544B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6496A9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53EF276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11132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19939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3F02EF"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605BD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AF6EB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36494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A50AF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4A39DF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22FE193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86AA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AF306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E19731"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722B9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EEBD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AA628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693DE6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C87A0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7BB5E31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A0F1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C119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F4912A"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71CB3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8D66A8"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A7E99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B80B7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9B952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DB6452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559A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DBFD3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8DA8EE"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9681A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F90A03"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01D1D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DCAFC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B516C5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8FC2279"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87090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72766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347ED2"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F2036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783F7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8481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61B41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463F6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87F227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348B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C8526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0E9B7B"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6F718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6362E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D6BC8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A0B0A6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9B650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212EA239"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5B260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E7D6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AD043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86FA7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4343DA"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8EEB0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DAFD2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2E8EF1"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98BF35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12232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A41D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1DA0D1"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AF2A3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F2A9D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696EB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CA7B9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DF4206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6C2D3E1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04693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4442E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C8A54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78DE6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F8A779"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DC48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A9DE7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755A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5F7A074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38CB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2AF1B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880F7D"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C6FA9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892876"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E1FF0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2015FF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CAADC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65D4EC10"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63A6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AAAAA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619578"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5AFFD6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925F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5274D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F59E69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6F165A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064615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71177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9D775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F8E36E"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39D91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A10EF"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888E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828C4E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17D57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6B0D4FC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F701C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0CDBF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60031A"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663CAE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6B93D9"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13D1D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64D43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2DBF3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161F2769"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BA64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E6787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A82727"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F2C64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AE6E9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D538A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B0F1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E0C6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C34EBE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37A60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E883C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143618"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6C178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F639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2C980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FD2492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4C03A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0A3DE1A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4A7BF1"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81BEE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8511B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0547A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9A0DD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27C1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2EC5D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69646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4CB6321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07289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AC65D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CCE70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C76E7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E618F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594D2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EF156F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A10E8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2295B4F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AD9F2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BECD5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D780D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B762E2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D4EED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DBD7A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AED970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C8EF6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2BD821D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4C1A1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9173D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16D621"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21789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C396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4257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5AE7E1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28A1E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7139B51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97FA4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69F5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F72D7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97A33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5D5A5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604C0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B522CE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214E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68EB247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E624C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1CC67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F6D8F1"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ED45E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9EA8A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B8AEF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51CF84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36E48C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3D04107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637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E803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A3386"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77583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80538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2480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62F01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A091B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0AD7CD2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F9B63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D16E2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7A6FEE"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24E10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DA25D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A371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251527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D56D8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09A90D8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E549D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4E860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7904C7"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9034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BFDBD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60A1A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6CE3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C1536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42237F0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77D02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7A1EA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F77B88"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4B027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A9BAF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7555D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AEBF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EBAB9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498EFBD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CDE77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35C6F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1E48BF"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D9938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FCF76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AC436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A35CA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25508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6CDCAA3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5F8AA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56C73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264D3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6C4F6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3007C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A633F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724045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BC843C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194CAF0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79FA8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8D206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21DA7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C65A5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84E9B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07ED9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32DCA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48A77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6A85783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E2BD7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B3A9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54CF09"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6976E0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65C43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251D2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DBB98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696CF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5507787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62FE2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BCDBE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4D46E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A5A38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F077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4E84F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05114E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9B11D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5703E97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A5122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B6EA8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4F9D34"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4E7FC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899FE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774B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D5ABF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32AC2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0A232EC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20D0E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AF0C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F2F6DA"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F4E1C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85C42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C26BC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1AE5F5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8BFAD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7414E90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C72B8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DE286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C08DAD"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07EE4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4DF29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61479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03CAB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85838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62F227F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3DA25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89BEF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6F0D81"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65BB3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B42E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D1AA2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7949A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0C2B9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5B17FD9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3E10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0BDEF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76AB62"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99CB3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158CC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C707B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88095C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FEF55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5C633F7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67D5D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40A2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863A9A"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832E3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C39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091AC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54EA2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A6E9C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1C1EA21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85F58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29BC6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2C716A"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07AE5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95B8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A701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ABE95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23A28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64CD0FB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3CCA5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AFC6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21562D"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F3F1F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97312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449E1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7105B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F4E39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6F96CB3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DFFDB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14944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89DA09"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7E6E7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104A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FD503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FA3E7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3C47A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7138BE9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FF7B4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298C3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F5EF81"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F1FE8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F6D7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D867C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2BB9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B3C92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24D6399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F3EC5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BE7E7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06E2FE"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EE77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438F9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E92E6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A64AB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8CF66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6C356C9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6C441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7C6E2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9AEBE5"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58713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FCB16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2DEB6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AD5A8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7629F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4166C55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3674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EDA57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F2D467"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CB300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EA11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769E5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FA51ED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BD5D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4DD3BE3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D4B3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2C123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C3A485"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8B426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7E68B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8325E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55182A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0D3C6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7DD108E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35530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EB72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84AF20"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3F50A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6754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CE17D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E74331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D80F5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287B373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F0A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379A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3D99D6"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436EB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FC849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7710E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CF964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C4018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343F07F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02020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4F0E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6BB63F"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3B7C4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1BB77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5B0E7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463C0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9A1B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65B2CBF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22221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82BA8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99AF0"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F9CC3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1D454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8B8E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2DB0BA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5BD2C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3AEEDC0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482DEF"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16E3D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2EB964"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8B23D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9F7B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D226A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A221E2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EB8234"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5704D0A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7C0242"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6F98A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3F6606"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39F8F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107D6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A7032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30AE0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15207"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29C9315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C659AE"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6A7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DF18D7"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C8B4E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D05EE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D68A9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590345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352494"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2C865DF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76758E"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887CB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262251"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FF7E7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A2F9E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5959E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DA9DA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BDDF17F"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6E520F4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FBBDA"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665BF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E39874"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5C861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91D6A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E3E56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E5B25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F74D02"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05B0303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20B69"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lastRenderedPageBreak/>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1CA08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47054E"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A345E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D43C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DCE34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0731E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711ECA3"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2BC0A0B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3753EC"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9B74A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D7F8EC"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755B0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2584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71D7A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6A705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D658C35"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0A0A14E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E2C063"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4E0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EC9DD5"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6FDF0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CAEF1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44563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AC9A2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A2B517"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46F7D6D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D11BAA"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F2D9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25A63E"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6779E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BD7E6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A6C7E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50A3C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A779C9"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2345E32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FA6A4C"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CCBE2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A892A6"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0EBD0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67D6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B5935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4E1350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BD67D9"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34D81FB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27F12F"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5C83B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3710E7"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90319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AD56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6AAEB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ABD361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D1C0A4"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0EAA2F2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452B35"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9782E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856195"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D7B8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78C12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980B8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FE2F2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362C19B"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0B5A536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DEB3F8"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AB06A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2B6BDF"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D601C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0E4EB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E70C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9B29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F580C8"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78AA76B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3E2242"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B50C4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A4D284"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2CD9D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ACBB7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A0488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0A54E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680C3D" w14:textId="77777777" w:rsidR="000260B1" w:rsidRPr="00EB6070"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0260B1" w:rsidRPr="00887E75" w14:paraId="4F292F1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98724A"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562D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8CAEE9"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1F097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B1ED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9B7E5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4BA89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EF3BB" w14:textId="77777777" w:rsidR="000260B1" w:rsidRPr="00EB6070"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0260B1" w:rsidRPr="00887E75" w14:paraId="748A5F6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005D3E"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06163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8E73FA"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B04026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C24C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7C6CC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65800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EE85A8" w14:textId="77777777" w:rsidR="000260B1" w:rsidRPr="00EB6070"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0260B1" w:rsidRPr="00887E75" w14:paraId="7A88BDA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7C2A9E"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BF4F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72AF61"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BF06C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74321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B2C43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1D873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D8DC4F" w14:textId="77777777" w:rsidR="000260B1" w:rsidRPr="00EB6070"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0260B1" w:rsidRPr="00887E75" w14:paraId="5FC95E3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0B2A4"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322AE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A493FF"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CE5A5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6C274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C863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E25021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CEACD6" w14:textId="77777777" w:rsidR="000260B1" w:rsidRPr="00EB6070"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0260B1" w:rsidRPr="00887E75" w14:paraId="56CA890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3040F7"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92D8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94802A"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505A93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399AA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EE627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45383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8B6C67" w14:textId="77777777" w:rsidR="000260B1" w:rsidRPr="00EB6070"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0260B1" w:rsidRPr="00887E75" w14:paraId="2C6485A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F6C02F"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37963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8B1007" w14:textId="77777777" w:rsidR="000260B1" w:rsidRPr="00887E75" w:rsidRDefault="000260B1" w:rsidP="007C64A8">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F2B808" w14:textId="77777777" w:rsidR="000260B1" w:rsidRPr="00887E75" w:rsidRDefault="000260B1" w:rsidP="007C64A8">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8ADC6D"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37336B"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3BC3FF9" w14:textId="77777777" w:rsidR="000260B1" w:rsidRPr="00887E75" w:rsidRDefault="000260B1" w:rsidP="007C64A8">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F24D2" w14:textId="77777777" w:rsidR="000260B1" w:rsidRDefault="000260B1" w:rsidP="007C64A8">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260B1" w:rsidRPr="00887E75" w14:paraId="3B8AC66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68FB37"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7A3DC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9FE79C" w14:textId="77777777" w:rsidR="000260B1" w:rsidRPr="00887E75" w:rsidRDefault="000260B1" w:rsidP="007C64A8">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8524FE" w14:textId="77777777" w:rsidR="000260B1" w:rsidRPr="00887E75" w:rsidRDefault="000260B1" w:rsidP="007C64A8">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E8D0A2"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989EB5"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C0D6703" w14:textId="77777777" w:rsidR="000260B1" w:rsidRPr="00887E75" w:rsidRDefault="000260B1" w:rsidP="007C64A8">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5AF17" w14:textId="77777777" w:rsidR="000260B1" w:rsidRDefault="000260B1" w:rsidP="007C64A8">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260B1" w:rsidRPr="00887E75" w14:paraId="76EA7E99"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E9DDA4"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E8CB5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CCF477" w14:textId="77777777" w:rsidR="000260B1" w:rsidRPr="00887E75" w:rsidRDefault="000260B1" w:rsidP="007C64A8">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CB2D62" w14:textId="77777777" w:rsidR="000260B1" w:rsidRPr="00887E75" w:rsidRDefault="000260B1" w:rsidP="007C64A8">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8CC43"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AE10100"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F054F6" w14:textId="77777777" w:rsidR="000260B1" w:rsidRPr="00887E75" w:rsidRDefault="000260B1" w:rsidP="007C64A8">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F833DD" w14:textId="77777777" w:rsidR="000260B1" w:rsidRDefault="000260B1" w:rsidP="007C64A8">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260B1" w:rsidRPr="00887E75" w14:paraId="38867CE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07A134"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C017D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F65AE" w14:textId="77777777" w:rsidR="000260B1" w:rsidRPr="00887E75" w:rsidRDefault="000260B1" w:rsidP="007C64A8">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CC7E21" w14:textId="77777777" w:rsidR="000260B1" w:rsidRPr="00887E75" w:rsidRDefault="000260B1" w:rsidP="007C64A8">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0FA17D"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B308AA"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3600379" w14:textId="77777777" w:rsidR="000260B1" w:rsidRPr="00887E75" w:rsidRDefault="000260B1" w:rsidP="007C64A8">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22F1E" w14:textId="77777777" w:rsidR="000260B1" w:rsidRDefault="000260B1" w:rsidP="007C64A8">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260B1" w:rsidRPr="00887E75" w14:paraId="2F3610D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245B8"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E9663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3BCBA" w14:textId="77777777" w:rsidR="000260B1" w:rsidRPr="00887E75" w:rsidRDefault="000260B1" w:rsidP="007C64A8">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6BF67F" w14:textId="77777777" w:rsidR="000260B1" w:rsidRPr="00887E75" w:rsidRDefault="000260B1" w:rsidP="007C64A8">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C588D"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3E0113"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BC064D" w14:textId="77777777" w:rsidR="000260B1" w:rsidRPr="00887E75" w:rsidRDefault="000260B1" w:rsidP="007C64A8">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A8DFE" w14:textId="77777777" w:rsidR="000260B1" w:rsidRDefault="000260B1" w:rsidP="007C64A8">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260B1" w:rsidRPr="00887E75" w14:paraId="7FE6CDD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3080C3"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C89A5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521B1" w14:textId="77777777" w:rsidR="000260B1" w:rsidRPr="00887E75" w:rsidRDefault="000260B1" w:rsidP="007C64A8">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7A5E57" w14:textId="77777777" w:rsidR="000260B1" w:rsidRPr="00887E75" w:rsidRDefault="000260B1" w:rsidP="007C64A8">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1FDAF"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EDE064"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6C6308D" w14:textId="77777777" w:rsidR="000260B1" w:rsidRPr="00887E75" w:rsidRDefault="000260B1" w:rsidP="007C64A8">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14AFE" w14:textId="77777777" w:rsidR="000260B1" w:rsidRDefault="000260B1" w:rsidP="007C64A8">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260B1" w:rsidRPr="00887E75" w14:paraId="7ECF42B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73633B"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B2BC3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AF4B4" w14:textId="77777777" w:rsidR="000260B1" w:rsidRPr="00887E75" w:rsidRDefault="000260B1" w:rsidP="007C64A8">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BA60C0" w14:textId="77777777" w:rsidR="000260B1" w:rsidRPr="00887E75" w:rsidRDefault="000260B1" w:rsidP="007C64A8">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1E8AE7"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C3A1FF"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B2AAAEC" w14:textId="77777777" w:rsidR="000260B1" w:rsidRPr="00887E75" w:rsidRDefault="000260B1" w:rsidP="007C64A8">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C002B" w14:textId="77777777" w:rsidR="000260B1" w:rsidRDefault="000260B1" w:rsidP="007C64A8">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260B1" w:rsidRPr="00887E75" w14:paraId="2D66423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E6EAB" w14:textId="77777777" w:rsidR="000260B1" w:rsidRDefault="000260B1" w:rsidP="007C64A8">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28856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921D20" w14:textId="77777777" w:rsidR="000260B1" w:rsidRPr="000011F7" w:rsidRDefault="000260B1" w:rsidP="007C64A8">
            <w:pPr>
              <w:pStyle w:val="TAL"/>
              <w:rPr>
                <w:rFonts w:cs="Arial"/>
                <w:sz w:val="16"/>
                <w:szCs w:val="16"/>
                <w:lang w:val="en-US" w:eastAsia="zh-CN"/>
              </w:rPr>
            </w:pPr>
            <w:r>
              <w:rPr>
                <w:rFonts w:cs="Arial" w:hint="eastAsia"/>
                <w:sz w:val="16"/>
                <w:szCs w:val="16"/>
                <w:lang w:val="en-US" w:eastAsia="zh-CN"/>
              </w:rPr>
              <w:t>CP-223041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743FA0" w14:textId="77777777" w:rsidR="000260B1" w:rsidRDefault="000260B1" w:rsidP="007C64A8">
            <w:pPr>
              <w:pStyle w:val="TAL"/>
              <w:rPr>
                <w:rFonts w:cs="Arial"/>
                <w:sz w:val="16"/>
                <w:szCs w:val="16"/>
                <w:lang w:eastAsia="zh-CN"/>
              </w:rPr>
            </w:pPr>
            <w:r>
              <w:rPr>
                <w:rFonts w:cs="Arial" w:hint="eastAsia"/>
                <w:sz w:val="16"/>
                <w:szCs w:val="16"/>
                <w:lang w:eastAsia="zh-CN"/>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B99F4A"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209C46" w14:textId="77777777" w:rsidR="000260B1"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B17DA5B" w14:textId="77777777" w:rsidR="000260B1" w:rsidRDefault="000260B1" w:rsidP="007C64A8">
            <w:pPr>
              <w:pStyle w:val="TAL"/>
              <w:rPr>
                <w:rFonts w:cs="Arial"/>
                <w:sz w:val="16"/>
                <w:szCs w:val="16"/>
              </w:rPr>
            </w:pPr>
            <w:r>
              <w:rPr>
                <w:rFonts w:cs="Arial"/>
                <w:sz w:val="16"/>
                <w:szCs w:val="16"/>
              </w:rPr>
              <w:t>HSS Subscription Info Storage in SubscriptionDataSubscriptions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0C65A" w14:textId="77777777" w:rsidR="000260B1" w:rsidRPr="00841C4B" w:rsidRDefault="000260B1" w:rsidP="007C64A8">
            <w:pPr>
              <w:pStyle w:val="TAL"/>
              <w:rPr>
                <w:rFonts w:cs="Arial"/>
                <w:sz w:val="16"/>
                <w:szCs w:val="16"/>
                <w:lang w:val="en-US" w:eastAsia="zh-CN"/>
              </w:rPr>
            </w:pPr>
            <w:r>
              <w:rPr>
                <w:rFonts w:cs="Arial" w:hint="eastAsia"/>
                <w:sz w:val="16"/>
                <w:szCs w:val="16"/>
                <w:lang w:val="en-US" w:eastAsia="zh-CN"/>
              </w:rPr>
              <w:t>17.9.0</w:t>
            </w:r>
          </w:p>
        </w:tc>
      </w:tr>
      <w:tr w:rsidR="000260B1" w:rsidRPr="00887E75" w14:paraId="5C2AAF34" w14:textId="77777777" w:rsidTr="007C64A8">
        <w:tc>
          <w:tcPr>
            <w:tcW w:w="800" w:type="dxa"/>
            <w:tcBorders>
              <w:top w:val="single" w:sz="6" w:space="0" w:color="auto"/>
              <w:left w:val="single" w:sz="6" w:space="0" w:color="auto"/>
              <w:bottom w:val="single" w:sz="4" w:space="0" w:color="auto"/>
              <w:right w:val="single" w:sz="6" w:space="0" w:color="auto"/>
            </w:tcBorders>
            <w:shd w:val="solid" w:color="FFFFFF" w:fill="auto"/>
            <w:vAlign w:val="center"/>
          </w:tcPr>
          <w:p w14:paraId="4706F173" w14:textId="77777777" w:rsidR="000260B1" w:rsidRDefault="000260B1" w:rsidP="007C64A8">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4" w:space="0" w:color="auto"/>
              <w:right w:val="single" w:sz="6" w:space="0" w:color="auto"/>
            </w:tcBorders>
            <w:shd w:val="solid" w:color="FFFFFF" w:fill="auto"/>
            <w:vAlign w:val="center"/>
          </w:tcPr>
          <w:p w14:paraId="7069AED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4" w:space="0" w:color="auto"/>
              <w:right w:val="single" w:sz="6" w:space="0" w:color="auto"/>
            </w:tcBorders>
            <w:shd w:val="solid" w:color="FFFFFF" w:fill="auto"/>
          </w:tcPr>
          <w:p w14:paraId="2164E3FE" w14:textId="77777777" w:rsidR="000260B1" w:rsidRPr="000011F7" w:rsidRDefault="000260B1" w:rsidP="007C64A8">
            <w:pPr>
              <w:pStyle w:val="TAL"/>
              <w:rPr>
                <w:rFonts w:cs="Arial"/>
                <w:sz w:val="16"/>
                <w:szCs w:val="16"/>
                <w:lang w:val="en-US" w:eastAsia="zh-CN"/>
              </w:rPr>
            </w:pPr>
            <w:r>
              <w:rPr>
                <w:rFonts w:cs="Arial" w:hint="eastAsia"/>
                <w:sz w:val="16"/>
                <w:szCs w:val="16"/>
                <w:lang w:val="en-US" w:eastAsia="zh-CN"/>
              </w:rPr>
              <w:t>CP-223066</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368B4D2F" w14:textId="77777777" w:rsidR="000260B1" w:rsidRDefault="000260B1" w:rsidP="007C64A8">
            <w:pPr>
              <w:pStyle w:val="TAL"/>
              <w:rPr>
                <w:rFonts w:cs="Arial"/>
                <w:sz w:val="16"/>
                <w:szCs w:val="16"/>
                <w:lang w:eastAsia="zh-CN"/>
              </w:rPr>
            </w:pPr>
            <w:r>
              <w:rPr>
                <w:rFonts w:cs="Arial" w:hint="eastAsia"/>
                <w:sz w:val="16"/>
                <w:szCs w:val="16"/>
                <w:lang w:eastAsia="zh-CN"/>
              </w:rPr>
              <w:t>0455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center"/>
          </w:tcPr>
          <w:p w14:paraId="191CC99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4" w:space="0" w:color="auto"/>
              <w:right w:val="single" w:sz="6" w:space="0" w:color="auto"/>
            </w:tcBorders>
            <w:shd w:val="solid" w:color="FFFFFF" w:fill="auto"/>
            <w:vAlign w:val="center"/>
          </w:tcPr>
          <w:p w14:paraId="006F2EBB" w14:textId="77777777" w:rsidR="000260B1"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4460733B" w14:textId="77777777" w:rsidR="000260B1" w:rsidRDefault="000260B1" w:rsidP="007C64A8">
            <w:pPr>
              <w:pStyle w:val="TAL"/>
              <w:rPr>
                <w:rFonts w:cs="Arial"/>
                <w:sz w:val="16"/>
                <w:szCs w:val="16"/>
              </w:rPr>
            </w:pPr>
            <w:r>
              <w:rPr>
                <w:rFonts w:cs="Arial"/>
                <w:sz w:val="16"/>
                <w:szCs w:val="16"/>
              </w:rPr>
              <w:t>29.505 Rel-17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43317A39" w14:textId="77777777" w:rsidR="000260B1" w:rsidRPr="00841C4B" w:rsidRDefault="000260B1" w:rsidP="007C64A8">
            <w:pPr>
              <w:pStyle w:val="TAL"/>
              <w:rPr>
                <w:rFonts w:cs="Arial"/>
                <w:sz w:val="16"/>
                <w:szCs w:val="16"/>
                <w:lang w:val="en-US" w:eastAsia="zh-CN"/>
              </w:rPr>
            </w:pPr>
            <w:r>
              <w:rPr>
                <w:rFonts w:cs="Arial" w:hint="eastAsia"/>
                <w:sz w:val="16"/>
                <w:szCs w:val="16"/>
                <w:lang w:val="en-US" w:eastAsia="zh-CN"/>
              </w:rPr>
              <w:t>17.9.0</w:t>
            </w:r>
          </w:p>
        </w:tc>
      </w:tr>
      <w:tr w:rsidR="000260B1" w:rsidRPr="00887E75" w14:paraId="01B75383" w14:textId="77777777" w:rsidTr="007C64A8">
        <w:tc>
          <w:tcPr>
            <w:tcW w:w="800" w:type="dxa"/>
            <w:tcBorders>
              <w:top w:val="single" w:sz="4" w:space="0" w:color="auto"/>
              <w:left w:val="single" w:sz="4" w:space="0" w:color="auto"/>
              <w:bottom w:val="single" w:sz="4" w:space="0" w:color="auto"/>
              <w:right w:val="single" w:sz="4" w:space="0" w:color="auto"/>
            </w:tcBorders>
            <w:shd w:val="solid" w:color="FFFFFF" w:fill="auto"/>
          </w:tcPr>
          <w:p w14:paraId="6C903734"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2B382"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D788A" w14:textId="77777777" w:rsidR="000260B1" w:rsidRDefault="000260B1" w:rsidP="007C64A8">
            <w:pPr>
              <w:pStyle w:val="TAL"/>
              <w:rPr>
                <w:rFonts w:cs="Arial"/>
                <w:sz w:val="16"/>
                <w:szCs w:val="16"/>
                <w:lang w:val="en-US" w:eastAsia="zh-CN"/>
              </w:rPr>
            </w:pPr>
            <w:r>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9618C7" w14:textId="77777777" w:rsidR="000260B1" w:rsidRDefault="000260B1" w:rsidP="007C64A8">
            <w:pPr>
              <w:pStyle w:val="TAL"/>
              <w:rPr>
                <w:rFonts w:cs="Arial"/>
                <w:sz w:val="16"/>
                <w:szCs w:val="16"/>
                <w:lang w:eastAsia="zh-CN"/>
              </w:rPr>
            </w:pPr>
            <w:r>
              <w:rPr>
                <w:rFonts w:cs="Arial"/>
                <w:sz w:val="16"/>
                <w:szCs w:val="16"/>
              </w:rPr>
              <w:t>0471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1718B" w14:textId="77777777" w:rsidR="000260B1" w:rsidRPr="00887E75" w:rsidRDefault="000260B1" w:rsidP="007C64A8">
            <w:pPr>
              <w:pStyle w:val="TAL"/>
              <w:rPr>
                <w:rFonts w:cs="Arial"/>
                <w:sz w:val="16"/>
                <w:szCs w:val="16"/>
                <w:lang w:val="en-US"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C6E0" w14:textId="77777777" w:rsidR="000260B1" w:rsidRDefault="000260B1" w:rsidP="007C64A8">
            <w:pPr>
              <w:pStyle w:val="TAL"/>
              <w:rPr>
                <w:rFonts w:cs="Arial"/>
                <w:sz w:val="16"/>
                <w:szCs w:val="16"/>
                <w:lang w:val="en-US"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35000" w14:textId="77777777" w:rsidR="000260B1" w:rsidRDefault="000260B1" w:rsidP="007C64A8">
            <w:pPr>
              <w:pStyle w:val="TAL"/>
              <w:rPr>
                <w:rFonts w:cs="Arial"/>
                <w:sz w:val="16"/>
                <w:szCs w:val="16"/>
              </w:rPr>
            </w:pPr>
            <w:r>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10D48F" w14:textId="77777777" w:rsidR="000260B1"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7.10.0</w:t>
            </w:r>
          </w:p>
        </w:tc>
      </w:tr>
      <w:tr w:rsidR="000260B1" w:rsidRPr="00887E75" w14:paraId="6F32BAFF" w14:textId="77777777" w:rsidTr="007C64A8">
        <w:tc>
          <w:tcPr>
            <w:tcW w:w="800" w:type="dxa"/>
            <w:tcBorders>
              <w:top w:val="single" w:sz="4" w:space="0" w:color="auto"/>
              <w:left w:val="single" w:sz="4" w:space="0" w:color="auto"/>
              <w:bottom w:val="single" w:sz="4" w:space="0" w:color="auto"/>
              <w:right w:val="single" w:sz="4" w:space="0" w:color="auto"/>
            </w:tcBorders>
            <w:shd w:val="solid" w:color="FFFFFF" w:fill="auto"/>
          </w:tcPr>
          <w:p w14:paraId="710B68BB"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BDCB37"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29E282" w14:textId="77777777" w:rsidR="000260B1" w:rsidRDefault="000260B1" w:rsidP="007C64A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P-231085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E373C9" w14:textId="77777777" w:rsidR="000260B1" w:rsidRDefault="000260B1" w:rsidP="007C64A8">
            <w:pPr>
              <w:pStyle w:val="TAL"/>
              <w:rPr>
                <w:rFonts w:cs="Arial"/>
                <w:sz w:val="16"/>
                <w:szCs w:val="16"/>
                <w:lang w:eastAsia="zh-CN"/>
              </w:rPr>
            </w:pPr>
            <w:r>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DC8B4" w14:textId="77777777" w:rsidR="000260B1" w:rsidRPr="00887E75" w:rsidRDefault="000260B1" w:rsidP="007C64A8">
            <w:pPr>
              <w:pStyle w:val="TAL"/>
              <w:rPr>
                <w:rFonts w:cs="Arial"/>
                <w:sz w:val="16"/>
                <w:szCs w:val="16"/>
                <w:lang w:val="en-US"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95D56" w14:textId="77777777" w:rsidR="000260B1" w:rsidRDefault="000260B1" w:rsidP="007C64A8">
            <w:pPr>
              <w:pStyle w:val="TAL"/>
              <w:rPr>
                <w:rFonts w:cs="Arial"/>
                <w:sz w:val="16"/>
                <w:szCs w:val="16"/>
                <w:lang w:val="en-US"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2E6BB4" w14:textId="77777777" w:rsidR="000260B1" w:rsidRDefault="000260B1" w:rsidP="007C64A8">
            <w:pPr>
              <w:pStyle w:val="TAL"/>
              <w:rPr>
                <w:rFonts w:cs="Arial"/>
                <w:sz w:val="16"/>
                <w:szCs w:val="16"/>
              </w:rPr>
            </w:pPr>
            <w:r>
              <w:rPr>
                <w:rFonts w:cs="Arial"/>
                <w:sz w:val="16"/>
                <w:szCs w:val="16"/>
              </w:rPr>
              <w:t>29.505 Rel-17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6D2D2" w14:textId="77777777" w:rsidR="000260B1"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7.10.0</w:t>
            </w:r>
          </w:p>
        </w:tc>
      </w:tr>
      <w:tr w:rsidR="00D3276E" w:rsidRPr="00887E75" w14:paraId="72919C4B" w14:textId="77777777" w:rsidTr="00D61EAF">
        <w:tc>
          <w:tcPr>
            <w:tcW w:w="800" w:type="dxa"/>
            <w:tcBorders>
              <w:top w:val="single" w:sz="4" w:space="0" w:color="auto"/>
              <w:left w:val="single" w:sz="4" w:space="0" w:color="auto"/>
              <w:bottom w:val="single" w:sz="4" w:space="0" w:color="auto"/>
              <w:right w:val="single" w:sz="4" w:space="0" w:color="auto"/>
            </w:tcBorders>
            <w:shd w:val="solid" w:color="FFFFFF" w:fill="auto"/>
          </w:tcPr>
          <w:p w14:paraId="6474FF4C" w14:textId="4249EDB6" w:rsidR="00D3276E" w:rsidRDefault="00D3276E" w:rsidP="00D3276E">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2FF17" w14:textId="65A4712E" w:rsidR="00D3276E" w:rsidRDefault="00D3276E" w:rsidP="00D3276E">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1188F" w14:textId="17F0E169" w:rsidR="00D3276E" w:rsidRDefault="00D3276E" w:rsidP="00D3276E">
            <w:pPr>
              <w:pStyle w:val="TAL"/>
              <w:rPr>
                <w:rFonts w:cs="Arial"/>
                <w:sz w:val="16"/>
                <w:szCs w:val="16"/>
                <w:lang w:val="en-US" w:eastAsia="zh-CN"/>
              </w:rPr>
            </w:pPr>
            <w:r w:rsidRPr="00D61EAF">
              <w:rPr>
                <w:rFonts w:cs="Arial"/>
                <w:sz w:val="16"/>
                <w:szCs w:val="16"/>
                <w:lang w:val="en-US"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07DB86" w14:textId="73BB780D" w:rsidR="00D3276E" w:rsidRDefault="00D3276E" w:rsidP="00D3276E">
            <w:pPr>
              <w:pStyle w:val="TAL"/>
              <w:rPr>
                <w:rFonts w:cs="Arial"/>
                <w:sz w:val="16"/>
                <w:szCs w:val="16"/>
              </w:rPr>
            </w:pPr>
            <w:r>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7D78A7" w14:textId="79F99257" w:rsidR="00D3276E" w:rsidRDefault="00D3276E" w:rsidP="00D3276E">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8A5164" w14:textId="76700B1D" w:rsidR="00D3276E" w:rsidRDefault="00D3276E" w:rsidP="00D3276E">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616868" w14:textId="0DBEF9E5" w:rsidR="00D3276E" w:rsidRDefault="00D3276E" w:rsidP="00D3276E">
            <w:pPr>
              <w:pStyle w:val="TAL"/>
              <w:rPr>
                <w:rFonts w:cs="Arial"/>
                <w:sz w:val="16"/>
                <w:szCs w:val="16"/>
              </w:rPr>
            </w:pPr>
            <w:r>
              <w:rPr>
                <w:rFonts w:cs="Arial"/>
                <w:sz w:val="16"/>
                <w:szCs w:val="16"/>
              </w:rPr>
              <w:t>AF-Specific GPSIs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F3A05" w14:textId="646AB71C" w:rsidR="00D3276E" w:rsidRDefault="00D3276E" w:rsidP="00D3276E">
            <w:pPr>
              <w:pStyle w:val="TAL"/>
              <w:rPr>
                <w:rFonts w:cs="Arial"/>
                <w:sz w:val="16"/>
                <w:szCs w:val="16"/>
                <w:lang w:val="en-US" w:eastAsia="zh-CN"/>
              </w:rPr>
            </w:pPr>
            <w:r w:rsidRPr="000708D3">
              <w:rPr>
                <w:rFonts w:cs="Arial" w:hint="eastAsia"/>
                <w:sz w:val="16"/>
                <w:szCs w:val="16"/>
                <w:lang w:val="en-US" w:eastAsia="zh-CN"/>
              </w:rPr>
              <w:t>1</w:t>
            </w:r>
            <w:r w:rsidRPr="000708D3">
              <w:rPr>
                <w:rFonts w:cs="Arial"/>
                <w:sz w:val="16"/>
                <w:szCs w:val="16"/>
                <w:lang w:val="en-US" w:eastAsia="zh-CN"/>
              </w:rPr>
              <w:t>7.11.0</w:t>
            </w:r>
          </w:p>
        </w:tc>
      </w:tr>
      <w:tr w:rsidR="00D3276E" w:rsidRPr="00887E75" w14:paraId="27ABF3DB" w14:textId="77777777" w:rsidTr="00D61EAF">
        <w:tc>
          <w:tcPr>
            <w:tcW w:w="800" w:type="dxa"/>
            <w:tcBorders>
              <w:top w:val="single" w:sz="4" w:space="0" w:color="auto"/>
              <w:left w:val="single" w:sz="4" w:space="0" w:color="auto"/>
              <w:bottom w:val="single" w:sz="4" w:space="0" w:color="auto"/>
              <w:right w:val="single" w:sz="4" w:space="0" w:color="auto"/>
            </w:tcBorders>
            <w:shd w:val="solid" w:color="FFFFFF" w:fill="auto"/>
          </w:tcPr>
          <w:p w14:paraId="792FC080" w14:textId="7096D0CB" w:rsidR="00D3276E" w:rsidRDefault="00D3276E" w:rsidP="00D3276E">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8DAB3" w14:textId="64D4E8D7" w:rsidR="00D3276E" w:rsidRDefault="00D3276E" w:rsidP="00D3276E">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AC397" w14:textId="0F044AAB" w:rsidR="00D3276E" w:rsidRDefault="00D3276E" w:rsidP="00D3276E">
            <w:pPr>
              <w:pStyle w:val="TAL"/>
              <w:rPr>
                <w:rFonts w:cs="Arial"/>
                <w:sz w:val="16"/>
                <w:szCs w:val="16"/>
                <w:lang w:val="en-US" w:eastAsia="zh-CN"/>
              </w:rPr>
            </w:pPr>
            <w:r w:rsidRPr="00D61EAF">
              <w:rPr>
                <w:rFonts w:cs="Arial"/>
                <w:sz w:val="16"/>
                <w:szCs w:val="16"/>
                <w:lang w:val="en-US"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5E6B66" w14:textId="43674CF3" w:rsidR="00D3276E" w:rsidRDefault="00D3276E" w:rsidP="00D3276E">
            <w:pPr>
              <w:pStyle w:val="TAL"/>
              <w:rPr>
                <w:rFonts w:cs="Arial"/>
                <w:sz w:val="16"/>
                <w:szCs w:val="16"/>
              </w:rPr>
            </w:pPr>
            <w:r>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4ADEFB" w14:textId="6CFFD207" w:rsidR="00D3276E" w:rsidRDefault="00D3276E" w:rsidP="00D3276E">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58FC22" w14:textId="2D2948E3" w:rsidR="00D3276E" w:rsidRDefault="00D3276E" w:rsidP="00D3276E">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DCD59A0" w14:textId="72858068" w:rsidR="00D3276E" w:rsidRDefault="00D3276E" w:rsidP="00D3276E">
            <w:pPr>
              <w:pStyle w:val="TAL"/>
              <w:rPr>
                <w:rFonts w:cs="Arial"/>
                <w:sz w:val="16"/>
                <w:szCs w:val="16"/>
              </w:rPr>
            </w:pPr>
            <w:r>
              <w:rPr>
                <w:rFonts w:cs="Arial"/>
                <w:sz w:val="16"/>
                <w:szCs w:val="16"/>
              </w:rPr>
              <w:t>Usage of AppPortId as map key in Identity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42E95" w14:textId="6CFF97B8" w:rsidR="00D3276E" w:rsidRDefault="00D3276E" w:rsidP="00D3276E">
            <w:pPr>
              <w:pStyle w:val="TAL"/>
              <w:rPr>
                <w:rFonts w:cs="Arial"/>
                <w:sz w:val="16"/>
                <w:szCs w:val="16"/>
                <w:lang w:val="en-US" w:eastAsia="zh-CN"/>
              </w:rPr>
            </w:pPr>
            <w:r w:rsidRPr="000708D3">
              <w:rPr>
                <w:rFonts w:cs="Arial" w:hint="eastAsia"/>
                <w:sz w:val="16"/>
                <w:szCs w:val="16"/>
                <w:lang w:val="en-US" w:eastAsia="zh-CN"/>
              </w:rPr>
              <w:t>1</w:t>
            </w:r>
            <w:r w:rsidRPr="000708D3">
              <w:rPr>
                <w:rFonts w:cs="Arial"/>
                <w:sz w:val="16"/>
                <w:szCs w:val="16"/>
                <w:lang w:val="en-US" w:eastAsia="zh-CN"/>
              </w:rPr>
              <w:t>7.11.0</w:t>
            </w:r>
          </w:p>
        </w:tc>
      </w:tr>
      <w:tr w:rsidR="00D3276E" w:rsidRPr="00887E75" w14:paraId="3D74DCE4" w14:textId="77777777" w:rsidTr="00D61EAF">
        <w:tc>
          <w:tcPr>
            <w:tcW w:w="800" w:type="dxa"/>
            <w:tcBorders>
              <w:top w:val="single" w:sz="4" w:space="0" w:color="auto"/>
              <w:left w:val="single" w:sz="4" w:space="0" w:color="auto"/>
              <w:bottom w:val="single" w:sz="4" w:space="0" w:color="auto"/>
              <w:right w:val="single" w:sz="4" w:space="0" w:color="auto"/>
            </w:tcBorders>
            <w:shd w:val="solid" w:color="FFFFFF" w:fill="auto"/>
          </w:tcPr>
          <w:p w14:paraId="69CB355A" w14:textId="56F56BED" w:rsidR="00D3276E" w:rsidRDefault="00D3276E" w:rsidP="00D3276E">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BBCD" w14:textId="203A4B8D" w:rsidR="00D3276E" w:rsidRDefault="00D3276E" w:rsidP="00D3276E">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375DA" w14:textId="32B14D93" w:rsidR="00D3276E" w:rsidRDefault="00D3276E" w:rsidP="00D3276E">
            <w:pPr>
              <w:pStyle w:val="TAL"/>
              <w:rPr>
                <w:rFonts w:cs="Arial"/>
                <w:sz w:val="16"/>
                <w:szCs w:val="16"/>
                <w:lang w:val="en-US" w:eastAsia="zh-CN"/>
              </w:rPr>
            </w:pPr>
            <w:r w:rsidRPr="00D61EAF">
              <w:rPr>
                <w:rFonts w:cs="Arial"/>
                <w:sz w:val="16"/>
                <w:szCs w:val="16"/>
                <w:lang w:val="en-US" w:eastAsia="zh-CN"/>
              </w:rPr>
              <w:t>CP-240070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1CDF85" w14:textId="23DDE723" w:rsidR="00D3276E" w:rsidRDefault="00D3276E" w:rsidP="00D3276E">
            <w:pPr>
              <w:pStyle w:val="TAL"/>
              <w:rPr>
                <w:rFonts w:cs="Arial"/>
                <w:sz w:val="16"/>
                <w:szCs w:val="16"/>
              </w:rPr>
            </w:pPr>
            <w:r>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DB7DB6B" w14:textId="12F8E5CF" w:rsidR="00D3276E" w:rsidRDefault="00D3276E" w:rsidP="00D3276E">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695325" w14:textId="71950399" w:rsidR="00D3276E" w:rsidRDefault="00D3276E" w:rsidP="00D3276E">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0A7598E" w14:textId="069C1B28" w:rsidR="00D3276E" w:rsidRDefault="00D3276E" w:rsidP="00D3276E">
            <w:pPr>
              <w:pStyle w:val="TAL"/>
              <w:rPr>
                <w:rFonts w:cs="Arial"/>
                <w:sz w:val="16"/>
                <w:szCs w:val="16"/>
              </w:rPr>
            </w:pPr>
            <w:r>
              <w:rPr>
                <w:rFonts w:cs="Arial"/>
                <w:sz w:val="16"/>
                <w:szCs w:val="16"/>
              </w:rPr>
              <w:t>29.505 Rel-17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36F61" w14:textId="246C52ED" w:rsidR="00D3276E" w:rsidRDefault="00D3276E" w:rsidP="00D3276E">
            <w:pPr>
              <w:pStyle w:val="TAL"/>
              <w:rPr>
                <w:rFonts w:cs="Arial"/>
                <w:sz w:val="16"/>
                <w:szCs w:val="16"/>
                <w:lang w:val="en-US" w:eastAsia="zh-CN"/>
              </w:rPr>
            </w:pPr>
            <w:r w:rsidRPr="000708D3">
              <w:rPr>
                <w:rFonts w:cs="Arial" w:hint="eastAsia"/>
                <w:sz w:val="16"/>
                <w:szCs w:val="16"/>
                <w:lang w:val="en-US" w:eastAsia="zh-CN"/>
              </w:rPr>
              <w:t>1</w:t>
            </w:r>
            <w:r w:rsidRPr="000708D3">
              <w:rPr>
                <w:rFonts w:cs="Arial"/>
                <w:sz w:val="16"/>
                <w:szCs w:val="16"/>
                <w:lang w:val="en-US" w:eastAsia="zh-CN"/>
              </w:rPr>
              <w:t>7.11.0</w:t>
            </w:r>
          </w:p>
        </w:tc>
      </w:tr>
      <w:tr w:rsidR="00D3276E" w:rsidRPr="00887E75" w14:paraId="2B77F8B5" w14:textId="77777777" w:rsidTr="00D61EAF">
        <w:tc>
          <w:tcPr>
            <w:tcW w:w="800" w:type="dxa"/>
            <w:tcBorders>
              <w:top w:val="single" w:sz="4" w:space="0" w:color="auto"/>
              <w:left w:val="single" w:sz="4" w:space="0" w:color="auto"/>
              <w:bottom w:val="single" w:sz="4" w:space="0" w:color="auto"/>
              <w:right w:val="single" w:sz="4" w:space="0" w:color="auto"/>
            </w:tcBorders>
            <w:shd w:val="solid" w:color="FFFFFF" w:fill="auto"/>
          </w:tcPr>
          <w:p w14:paraId="5B188AA8" w14:textId="77711BA3" w:rsidR="00D3276E" w:rsidRDefault="00D3276E" w:rsidP="00D3276E">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C3C5A" w14:textId="493E3DFE" w:rsidR="00D3276E" w:rsidRDefault="00D3276E" w:rsidP="00D3276E">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4230F" w14:textId="56F9D6DE" w:rsidR="00D3276E" w:rsidRDefault="00D3276E" w:rsidP="00D3276E">
            <w:pPr>
              <w:pStyle w:val="TAL"/>
              <w:rPr>
                <w:rFonts w:cs="Arial"/>
                <w:sz w:val="16"/>
                <w:szCs w:val="16"/>
                <w:lang w:val="en-US" w:eastAsia="zh-CN"/>
              </w:rPr>
            </w:pPr>
            <w:r w:rsidRPr="00D61EAF">
              <w:rPr>
                <w:rFonts w:cs="Arial"/>
                <w:sz w:val="16"/>
                <w:szCs w:val="16"/>
                <w:lang w:val="en-US" w:eastAsia="zh-CN"/>
              </w:rPr>
              <w:t>CP-240072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5F1D289" w14:textId="7CB7F6C5" w:rsidR="00D3276E" w:rsidRDefault="00D3276E" w:rsidP="00D3276E">
            <w:pPr>
              <w:pStyle w:val="TAL"/>
              <w:rPr>
                <w:rFonts w:cs="Arial"/>
                <w:sz w:val="16"/>
                <w:szCs w:val="16"/>
              </w:rPr>
            </w:pPr>
            <w:r>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926B4AE" w14:textId="3882DCE0" w:rsidR="00D3276E" w:rsidRDefault="00D3276E" w:rsidP="00D3276E">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EE21B2" w14:textId="0F605A37" w:rsidR="00D3276E" w:rsidRDefault="00D3276E" w:rsidP="00D3276E">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68F8321" w14:textId="2DCA8D4C" w:rsidR="00D3276E" w:rsidRDefault="00D3276E" w:rsidP="00D3276E">
            <w:pPr>
              <w:pStyle w:val="TAL"/>
              <w:rPr>
                <w:rFonts w:cs="Arial"/>
                <w:sz w:val="16"/>
                <w:szCs w:val="16"/>
              </w:rPr>
            </w:pPr>
            <w:r>
              <w:rPr>
                <w:rFonts w:cs="Arial"/>
                <w:sz w:val="16"/>
                <w:szCs w:val="16"/>
              </w:rPr>
              <w:t>Correction to OpenAPI syntax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65E2F" w14:textId="6AB602EB" w:rsidR="00D3276E" w:rsidRDefault="00D3276E" w:rsidP="00D3276E">
            <w:pPr>
              <w:pStyle w:val="TAL"/>
              <w:rPr>
                <w:rFonts w:cs="Arial"/>
                <w:sz w:val="16"/>
                <w:szCs w:val="16"/>
                <w:lang w:val="en-US" w:eastAsia="zh-CN"/>
              </w:rPr>
            </w:pPr>
            <w:r w:rsidRPr="000708D3">
              <w:rPr>
                <w:rFonts w:cs="Arial" w:hint="eastAsia"/>
                <w:sz w:val="16"/>
                <w:szCs w:val="16"/>
                <w:lang w:val="en-US" w:eastAsia="zh-CN"/>
              </w:rPr>
              <w:t>1</w:t>
            </w:r>
            <w:r w:rsidRPr="000708D3">
              <w:rPr>
                <w:rFonts w:cs="Arial"/>
                <w:sz w:val="16"/>
                <w:szCs w:val="16"/>
                <w:lang w:val="en-US" w:eastAsia="zh-CN"/>
              </w:rPr>
              <w:t>7.11.0</w:t>
            </w:r>
          </w:p>
        </w:tc>
      </w:tr>
    </w:tbl>
    <w:p w14:paraId="6AE5F0B0" w14:textId="77777777" w:rsidR="00080512" w:rsidRDefault="00080512" w:rsidP="000260B1"/>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BFCBF" w14:textId="77777777" w:rsidR="002567B5" w:rsidRDefault="002567B5">
      <w:r>
        <w:separator/>
      </w:r>
    </w:p>
  </w:endnote>
  <w:endnote w:type="continuationSeparator" w:id="0">
    <w:p w14:paraId="4BE0B201" w14:textId="77777777" w:rsidR="002567B5" w:rsidRDefault="00256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54B06" w14:textId="77777777" w:rsidR="002567B5" w:rsidRDefault="002567B5">
      <w:r>
        <w:separator/>
      </w:r>
    </w:p>
  </w:footnote>
  <w:footnote w:type="continuationSeparator" w:id="0">
    <w:p w14:paraId="4232CCEA" w14:textId="77777777" w:rsidR="002567B5" w:rsidRDefault="00256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0834FF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2EF7">
      <w:rPr>
        <w:rFonts w:ascii="Arial" w:hAnsi="Arial" w:cs="Arial"/>
        <w:b/>
        <w:noProof/>
        <w:sz w:val="18"/>
        <w:szCs w:val="18"/>
      </w:rPr>
      <w:t>3GPP TS 29.505 V17.11.0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44AD06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2EF7">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969074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82760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6150191">
    <w:abstractNumId w:val="11"/>
  </w:num>
  <w:num w:numId="4" w16cid:durableId="979074862">
    <w:abstractNumId w:val="14"/>
  </w:num>
  <w:num w:numId="5" w16cid:durableId="1449008257">
    <w:abstractNumId w:val="9"/>
  </w:num>
  <w:num w:numId="6" w16cid:durableId="1186094303">
    <w:abstractNumId w:val="7"/>
  </w:num>
  <w:num w:numId="7" w16cid:durableId="378822697">
    <w:abstractNumId w:val="6"/>
  </w:num>
  <w:num w:numId="8" w16cid:durableId="734549160">
    <w:abstractNumId w:val="5"/>
  </w:num>
  <w:num w:numId="9" w16cid:durableId="1912351445">
    <w:abstractNumId w:val="4"/>
  </w:num>
  <w:num w:numId="10" w16cid:durableId="827212208">
    <w:abstractNumId w:val="8"/>
  </w:num>
  <w:num w:numId="11" w16cid:durableId="1655140539">
    <w:abstractNumId w:val="3"/>
  </w:num>
  <w:num w:numId="12" w16cid:durableId="1566256681">
    <w:abstractNumId w:val="2"/>
  </w:num>
  <w:num w:numId="13" w16cid:durableId="1363358092">
    <w:abstractNumId w:val="1"/>
  </w:num>
  <w:num w:numId="14" w16cid:durableId="756949723">
    <w:abstractNumId w:val="0"/>
  </w:num>
  <w:num w:numId="15" w16cid:durableId="665787745">
    <w:abstractNumId w:val="8"/>
    <w:lvlOverride w:ilvl="0">
      <w:startOverride w:val="1"/>
    </w:lvlOverride>
  </w:num>
  <w:num w:numId="16" w16cid:durableId="440074380">
    <w:abstractNumId w:val="13"/>
  </w:num>
  <w:num w:numId="17" w16cid:durableId="88441217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0B1"/>
    <w:rsid w:val="000270B9"/>
    <w:rsid w:val="00033397"/>
    <w:rsid w:val="00040095"/>
    <w:rsid w:val="00051834"/>
    <w:rsid w:val="00054A22"/>
    <w:rsid w:val="00062023"/>
    <w:rsid w:val="000655A6"/>
    <w:rsid w:val="00080512"/>
    <w:rsid w:val="000C47C3"/>
    <w:rsid w:val="000D56D0"/>
    <w:rsid w:val="000D58AB"/>
    <w:rsid w:val="00133525"/>
    <w:rsid w:val="00152EF7"/>
    <w:rsid w:val="00154EFF"/>
    <w:rsid w:val="00173E3B"/>
    <w:rsid w:val="00174E78"/>
    <w:rsid w:val="001A4C42"/>
    <w:rsid w:val="001A7420"/>
    <w:rsid w:val="001B6637"/>
    <w:rsid w:val="001C21C3"/>
    <w:rsid w:val="001D02C2"/>
    <w:rsid w:val="001F0C1D"/>
    <w:rsid w:val="001F1132"/>
    <w:rsid w:val="001F168B"/>
    <w:rsid w:val="002347A2"/>
    <w:rsid w:val="002567B5"/>
    <w:rsid w:val="002675F0"/>
    <w:rsid w:val="002760EE"/>
    <w:rsid w:val="002B6339"/>
    <w:rsid w:val="002E00EE"/>
    <w:rsid w:val="00315B85"/>
    <w:rsid w:val="003172DC"/>
    <w:rsid w:val="0035462D"/>
    <w:rsid w:val="00356555"/>
    <w:rsid w:val="00362BFD"/>
    <w:rsid w:val="003765B8"/>
    <w:rsid w:val="003A179E"/>
    <w:rsid w:val="003C3971"/>
    <w:rsid w:val="00423334"/>
    <w:rsid w:val="004345EC"/>
    <w:rsid w:val="00454F86"/>
    <w:rsid w:val="00465515"/>
    <w:rsid w:val="0049751D"/>
    <w:rsid w:val="004C30AC"/>
    <w:rsid w:val="004D3578"/>
    <w:rsid w:val="004E213A"/>
    <w:rsid w:val="004F0988"/>
    <w:rsid w:val="004F3340"/>
    <w:rsid w:val="0051451F"/>
    <w:rsid w:val="0053388B"/>
    <w:rsid w:val="00535773"/>
    <w:rsid w:val="00535BA1"/>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6C83"/>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0338"/>
    <w:rsid w:val="00AC6BC6"/>
    <w:rsid w:val="00AD45A1"/>
    <w:rsid w:val="00AD544B"/>
    <w:rsid w:val="00AE6164"/>
    <w:rsid w:val="00AE65E2"/>
    <w:rsid w:val="00AF1460"/>
    <w:rsid w:val="00B15449"/>
    <w:rsid w:val="00B426E8"/>
    <w:rsid w:val="00B80081"/>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B4685"/>
    <w:rsid w:val="00D3276E"/>
    <w:rsid w:val="00D57972"/>
    <w:rsid w:val="00D61EAF"/>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E7F4D"/>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0260B1"/>
    <w:rPr>
      <w:rFonts w:ascii="Arial" w:hAnsi="Arial"/>
      <w:sz w:val="36"/>
      <w:lang w:eastAsia="en-US"/>
    </w:rPr>
  </w:style>
  <w:style w:type="character" w:customStyle="1" w:styleId="Heading2Char">
    <w:name w:val="Heading 2 Char"/>
    <w:basedOn w:val="DefaultParagraphFont"/>
    <w:link w:val="Heading2"/>
    <w:rsid w:val="000260B1"/>
    <w:rPr>
      <w:rFonts w:ascii="Arial" w:hAnsi="Arial"/>
      <w:sz w:val="32"/>
      <w:lang w:eastAsia="en-US"/>
    </w:rPr>
  </w:style>
  <w:style w:type="character" w:customStyle="1" w:styleId="Heading3Char">
    <w:name w:val="Heading 3 Char"/>
    <w:basedOn w:val="DefaultParagraphFont"/>
    <w:link w:val="Heading3"/>
    <w:rsid w:val="000260B1"/>
    <w:rPr>
      <w:rFonts w:ascii="Arial" w:hAnsi="Arial"/>
      <w:sz w:val="28"/>
      <w:lang w:eastAsia="en-US"/>
    </w:rPr>
  </w:style>
  <w:style w:type="character" w:customStyle="1" w:styleId="Heading4Char">
    <w:name w:val="Heading 4 Char"/>
    <w:basedOn w:val="DefaultParagraphFont"/>
    <w:link w:val="Heading4"/>
    <w:rsid w:val="000260B1"/>
    <w:rPr>
      <w:rFonts w:ascii="Arial" w:hAnsi="Arial"/>
      <w:sz w:val="24"/>
      <w:lang w:eastAsia="en-US"/>
    </w:rPr>
  </w:style>
  <w:style w:type="character" w:customStyle="1" w:styleId="Heading5Char">
    <w:name w:val="Heading 5 Char"/>
    <w:basedOn w:val="DefaultParagraphFont"/>
    <w:link w:val="Heading5"/>
    <w:rsid w:val="000260B1"/>
    <w:rPr>
      <w:rFonts w:ascii="Arial" w:hAnsi="Arial"/>
      <w:sz w:val="22"/>
      <w:lang w:eastAsia="en-US"/>
    </w:rPr>
  </w:style>
  <w:style w:type="character" w:customStyle="1" w:styleId="Heading6Char">
    <w:name w:val="Heading 6 Char"/>
    <w:basedOn w:val="DefaultParagraphFont"/>
    <w:link w:val="Heading6"/>
    <w:rsid w:val="000260B1"/>
    <w:rPr>
      <w:rFonts w:ascii="Arial" w:hAnsi="Arial"/>
      <w:lang w:eastAsia="en-US"/>
    </w:rPr>
  </w:style>
  <w:style w:type="character" w:customStyle="1" w:styleId="Heading7Char">
    <w:name w:val="Heading 7 Char"/>
    <w:basedOn w:val="DefaultParagraphFont"/>
    <w:link w:val="Heading7"/>
    <w:rsid w:val="000260B1"/>
    <w:rPr>
      <w:rFonts w:ascii="Arial" w:hAnsi="Arial"/>
      <w:lang w:eastAsia="en-US"/>
    </w:rPr>
  </w:style>
  <w:style w:type="character" w:customStyle="1" w:styleId="Heading8Char">
    <w:name w:val="Heading 8 Char"/>
    <w:basedOn w:val="DefaultParagraphFont"/>
    <w:link w:val="Heading8"/>
    <w:rsid w:val="000260B1"/>
    <w:rPr>
      <w:rFonts w:ascii="Arial" w:hAnsi="Arial"/>
      <w:sz w:val="36"/>
      <w:lang w:eastAsia="en-US"/>
    </w:rPr>
  </w:style>
  <w:style w:type="character" w:customStyle="1" w:styleId="Heading9Char">
    <w:name w:val="Heading 9 Char"/>
    <w:basedOn w:val="DefaultParagraphFont"/>
    <w:link w:val="Heading9"/>
    <w:rsid w:val="000260B1"/>
    <w:rPr>
      <w:rFonts w:ascii="Arial" w:hAnsi="Arial"/>
      <w:sz w:val="36"/>
      <w:lang w:eastAsia="en-US"/>
    </w:rPr>
  </w:style>
  <w:style w:type="character" w:customStyle="1" w:styleId="HeaderChar">
    <w:name w:val="Header Char"/>
    <w:basedOn w:val="DefaultParagraphFont"/>
    <w:link w:val="Header"/>
    <w:rsid w:val="000260B1"/>
    <w:rPr>
      <w:rFonts w:ascii="Arial" w:hAnsi="Arial"/>
      <w:b/>
      <w:sz w:val="18"/>
      <w:lang w:eastAsia="ja-JP"/>
    </w:rPr>
  </w:style>
  <w:style w:type="character" w:customStyle="1" w:styleId="FooterChar">
    <w:name w:val="Footer Char"/>
    <w:basedOn w:val="DefaultParagraphFont"/>
    <w:link w:val="Footer"/>
    <w:rsid w:val="000260B1"/>
    <w:rPr>
      <w:rFonts w:ascii="Arial" w:hAnsi="Arial"/>
      <w:b/>
      <w:i/>
      <w:sz w:val="18"/>
      <w:lang w:eastAsia="ja-JP"/>
    </w:rPr>
  </w:style>
  <w:style w:type="character" w:customStyle="1" w:styleId="1">
    <w:name w:val="未处理的提及1"/>
    <w:uiPriority w:val="99"/>
    <w:semiHidden/>
    <w:unhideWhenUsed/>
    <w:rsid w:val="000260B1"/>
    <w:rPr>
      <w:color w:val="605E5C"/>
      <w:shd w:val="clear" w:color="auto" w:fill="E1DFDD"/>
    </w:rPr>
  </w:style>
  <w:style w:type="character" w:customStyle="1" w:styleId="NOChar">
    <w:name w:val="NO Char"/>
    <w:link w:val="NO"/>
    <w:locked/>
    <w:rsid w:val="000260B1"/>
    <w:rPr>
      <w:lang w:eastAsia="en-US"/>
    </w:rPr>
  </w:style>
  <w:style w:type="character" w:customStyle="1" w:styleId="PLChar">
    <w:name w:val="PL Char"/>
    <w:link w:val="PL"/>
    <w:qFormat/>
    <w:locked/>
    <w:rsid w:val="000260B1"/>
    <w:rPr>
      <w:rFonts w:ascii="Courier New" w:hAnsi="Courier New"/>
      <w:sz w:val="16"/>
      <w:lang w:eastAsia="en-US"/>
    </w:rPr>
  </w:style>
  <w:style w:type="character" w:customStyle="1" w:styleId="TALChar">
    <w:name w:val="TAL Char"/>
    <w:link w:val="TAL"/>
    <w:qFormat/>
    <w:locked/>
    <w:rsid w:val="000260B1"/>
    <w:rPr>
      <w:rFonts w:ascii="Arial" w:hAnsi="Arial"/>
      <w:sz w:val="18"/>
      <w:lang w:eastAsia="en-US"/>
    </w:rPr>
  </w:style>
  <w:style w:type="character" w:customStyle="1" w:styleId="TACChar">
    <w:name w:val="TAC Char"/>
    <w:link w:val="TAC"/>
    <w:qFormat/>
    <w:locked/>
    <w:rsid w:val="000260B1"/>
    <w:rPr>
      <w:rFonts w:ascii="Arial" w:hAnsi="Arial"/>
      <w:sz w:val="18"/>
      <w:lang w:eastAsia="en-US"/>
    </w:rPr>
  </w:style>
  <w:style w:type="character" w:customStyle="1" w:styleId="EXCar">
    <w:name w:val="EX Car"/>
    <w:link w:val="EX"/>
    <w:qFormat/>
    <w:locked/>
    <w:rsid w:val="000260B1"/>
    <w:rPr>
      <w:lang w:eastAsia="en-US"/>
    </w:rPr>
  </w:style>
  <w:style w:type="character" w:customStyle="1" w:styleId="B1Char">
    <w:name w:val="B1 Char"/>
    <w:link w:val="B1"/>
    <w:locked/>
    <w:rsid w:val="000260B1"/>
    <w:rPr>
      <w:lang w:eastAsia="en-US"/>
    </w:rPr>
  </w:style>
  <w:style w:type="character" w:customStyle="1" w:styleId="TANChar">
    <w:name w:val="TAN Char"/>
    <w:link w:val="TAN"/>
    <w:qFormat/>
    <w:locked/>
    <w:rsid w:val="000260B1"/>
    <w:rPr>
      <w:rFonts w:ascii="Arial" w:hAnsi="Arial"/>
      <w:sz w:val="18"/>
      <w:lang w:eastAsia="en-US"/>
    </w:rPr>
  </w:style>
  <w:style w:type="character" w:customStyle="1" w:styleId="TFChar">
    <w:name w:val="TF Char"/>
    <w:link w:val="TF"/>
    <w:locked/>
    <w:rsid w:val="000260B1"/>
    <w:rPr>
      <w:rFonts w:ascii="Arial" w:hAnsi="Arial"/>
      <w:b/>
      <w:lang w:eastAsia="en-US"/>
    </w:rPr>
  </w:style>
  <w:style w:type="character" w:customStyle="1" w:styleId="TAHChar">
    <w:name w:val="TAH Char"/>
    <w:link w:val="TAH"/>
    <w:qFormat/>
    <w:locked/>
    <w:rsid w:val="000260B1"/>
    <w:rPr>
      <w:rFonts w:ascii="Arial" w:hAnsi="Arial"/>
      <w:b/>
      <w:sz w:val="18"/>
      <w:lang w:eastAsia="en-US"/>
    </w:rPr>
  </w:style>
  <w:style w:type="paragraph" w:styleId="Revision">
    <w:name w:val="Revision"/>
    <w:hidden/>
    <w:uiPriority w:val="99"/>
    <w:semiHidden/>
    <w:rsid w:val="000260B1"/>
    <w:rPr>
      <w:rFonts w:eastAsia="DengXian"/>
    </w:rPr>
  </w:style>
  <w:style w:type="character" w:styleId="FootnoteReference">
    <w:name w:val="footnote reference"/>
    <w:rsid w:val="000260B1"/>
    <w:rPr>
      <w:b/>
      <w:position w:val="6"/>
      <w:sz w:val="16"/>
    </w:rPr>
  </w:style>
  <w:style w:type="character" w:customStyle="1" w:styleId="TAHCar">
    <w:name w:val="TAH Car"/>
    <w:rsid w:val="000260B1"/>
    <w:rPr>
      <w:rFonts w:ascii="Arial" w:hAnsi="Arial"/>
      <w:b/>
      <w:sz w:val="18"/>
      <w:lang w:val="en-GB" w:eastAsia="en-US"/>
    </w:rPr>
  </w:style>
  <w:style w:type="character" w:customStyle="1" w:styleId="EditorsNoteCharChar">
    <w:name w:val="Editor's Note Char Char"/>
    <w:link w:val="EditorsNote"/>
    <w:rsid w:val="000260B1"/>
    <w:rPr>
      <w:color w:val="FF0000"/>
      <w:lang w:eastAsia="en-US"/>
    </w:rPr>
  </w:style>
  <w:style w:type="paragraph" w:customStyle="1" w:styleId="CRCoverPage">
    <w:name w:val="CR Cover Page"/>
    <w:link w:val="CRCoverPageZchn"/>
    <w:rsid w:val="000260B1"/>
    <w:pPr>
      <w:spacing w:after="120"/>
    </w:pPr>
    <w:rPr>
      <w:rFonts w:ascii="Arial" w:eastAsia="SimSun" w:hAnsi="Arial"/>
      <w:lang w:eastAsia="en-US"/>
    </w:rPr>
  </w:style>
  <w:style w:type="paragraph" w:customStyle="1" w:styleId="tdoc-header">
    <w:name w:val="tdoc-header"/>
    <w:rsid w:val="000260B1"/>
    <w:rPr>
      <w:rFonts w:ascii="Arial" w:eastAsia="SimSun" w:hAnsi="Arial"/>
      <w:sz w:val="24"/>
      <w:lang w:eastAsia="en-US"/>
    </w:rPr>
  </w:style>
  <w:style w:type="character" w:styleId="CommentReference">
    <w:name w:val="annotation reference"/>
    <w:rsid w:val="000260B1"/>
    <w:rPr>
      <w:sz w:val="16"/>
    </w:rPr>
  </w:style>
  <w:style w:type="character" w:customStyle="1" w:styleId="st">
    <w:name w:val="st"/>
    <w:rsid w:val="000260B1"/>
  </w:style>
  <w:style w:type="paragraph" w:customStyle="1" w:styleId="m216113901552225498gmail-pl">
    <w:name w:val="m_216113901552225498gmail-pl"/>
    <w:basedOn w:val="Normal"/>
    <w:rsid w:val="000260B1"/>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0260B1"/>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0260B1"/>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0260B1"/>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0260B1"/>
    <w:pPr>
      <w:spacing w:before="100" w:beforeAutospacing="1" w:after="100" w:afterAutospacing="1"/>
    </w:pPr>
    <w:rPr>
      <w:rFonts w:eastAsia="DengXian"/>
      <w:sz w:val="24"/>
      <w:szCs w:val="24"/>
      <w:lang w:eastAsia="en-GB"/>
    </w:rPr>
  </w:style>
  <w:style w:type="character" w:customStyle="1" w:styleId="CRCoverPageZchn">
    <w:name w:val="CR Cover Page Zchn"/>
    <w:link w:val="CRCoverPage"/>
    <w:rsid w:val="000260B1"/>
    <w:rPr>
      <w:rFonts w:ascii="Arial" w:eastAsia="SimSun" w:hAnsi="Arial"/>
      <w:lang w:eastAsia="en-US"/>
    </w:rPr>
  </w:style>
  <w:style w:type="paragraph" w:customStyle="1" w:styleId="TempNote">
    <w:name w:val="TempNote"/>
    <w:basedOn w:val="Normal"/>
    <w:qFormat/>
    <w:rsid w:val="000260B1"/>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0260B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0260B1"/>
    <w:pPr>
      <w:spacing w:before="120" w:after="0"/>
    </w:pPr>
    <w:rPr>
      <w:rFonts w:ascii="Arial" w:eastAsia="DengXian" w:hAnsi="Arial"/>
    </w:rPr>
  </w:style>
  <w:style w:type="character" w:customStyle="1" w:styleId="AltNormalChar">
    <w:name w:val="AltNormal Char"/>
    <w:link w:val="AltNormal"/>
    <w:rsid w:val="000260B1"/>
    <w:rPr>
      <w:rFonts w:ascii="Arial" w:eastAsia="DengXian" w:hAnsi="Arial"/>
      <w:lang w:eastAsia="en-US"/>
    </w:rPr>
  </w:style>
  <w:style w:type="paragraph" w:customStyle="1" w:styleId="TemplateH3">
    <w:name w:val="TemplateH3"/>
    <w:basedOn w:val="Normal"/>
    <w:qFormat/>
    <w:rsid w:val="000260B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260B1"/>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rsid w:val="000260B1"/>
    <w:rPr>
      <w:lang w:eastAsia="en-US"/>
    </w:rPr>
  </w:style>
  <w:style w:type="character" w:customStyle="1" w:styleId="EditorsNoteChar">
    <w:name w:val="Editor's Note Char"/>
    <w:aliases w:val="EN Char"/>
    <w:rsid w:val="000260B1"/>
    <w:rPr>
      <w:color w:val="FF0000"/>
      <w:lang w:eastAsia="en-US"/>
    </w:rPr>
  </w:style>
  <w:style w:type="character" w:customStyle="1" w:styleId="B1Char1">
    <w:name w:val="B1 Char1"/>
    <w:rsid w:val="000260B1"/>
    <w:rPr>
      <w:rFonts w:ascii="Times New Roman" w:hAnsi="Times New Roman"/>
      <w:lang w:val="en-GB" w:eastAsia="en-US"/>
    </w:rPr>
  </w:style>
  <w:style w:type="character" w:customStyle="1" w:styleId="TALChar1">
    <w:name w:val="TAL Char1"/>
    <w:rsid w:val="000260B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80156</Words>
  <Characters>553081</Characters>
  <Application>Microsoft Office Word</Application>
  <DocSecurity>0</DocSecurity>
  <Lines>27654</Lines>
  <Paragraphs>25329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607908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17)</dc:subject>
  <dc:creator>Kimmo Kymalainen MCC Support</dc:creator>
  <cp:keywords/>
  <dc:description/>
  <cp:lastModifiedBy>KK-MCC</cp:lastModifiedBy>
  <cp:revision>20</cp:revision>
  <cp:lastPrinted>2019-02-25T14:05:00Z</cp:lastPrinted>
  <dcterms:created xsi:type="dcterms:W3CDTF">2023-06-22T12:48:00Z</dcterms:created>
  <dcterms:modified xsi:type="dcterms:W3CDTF">2024-03-21T10:08:00Z</dcterms:modified>
</cp:coreProperties>
</file>