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9A51" w14:textId="293E0167" w:rsidR="00080512" w:rsidRPr="004D3578" w:rsidRDefault="00080512">
      <w:pPr>
        <w:pStyle w:val="ZA"/>
        <w:framePr w:wrap="notBeside"/>
      </w:pPr>
      <w:bookmarkStart w:id="0" w:name="page1"/>
      <w:r w:rsidRPr="004D3578">
        <w:rPr>
          <w:sz w:val="64"/>
        </w:rPr>
        <w:t xml:space="preserve">3GPP TS </w:t>
      </w:r>
      <w:r w:rsidR="00EA05F8">
        <w:rPr>
          <w:sz w:val="64"/>
        </w:rPr>
        <w:t>37</w:t>
      </w:r>
      <w:r w:rsidRPr="004D3578">
        <w:rPr>
          <w:sz w:val="64"/>
        </w:rPr>
        <w:t>.</w:t>
      </w:r>
      <w:r w:rsidR="00EA05F8">
        <w:rPr>
          <w:sz w:val="64"/>
        </w:rPr>
        <w:t>213</w:t>
      </w:r>
      <w:r w:rsidRPr="004D3578">
        <w:rPr>
          <w:sz w:val="64"/>
        </w:rPr>
        <w:t xml:space="preserve"> </w:t>
      </w:r>
      <w:r w:rsidR="001D5499" w:rsidRPr="004D3578">
        <w:t>V</w:t>
      </w:r>
      <w:r w:rsidR="001D5499">
        <w:t>16</w:t>
      </w:r>
      <w:r w:rsidRPr="004D3578">
        <w:t>.</w:t>
      </w:r>
      <w:r w:rsidR="00A641C0">
        <w:t>13</w:t>
      </w:r>
      <w:r w:rsidRPr="004D3578">
        <w:t>.</w:t>
      </w:r>
      <w:r w:rsidR="00827DB5">
        <w:t>0</w:t>
      </w:r>
      <w:r w:rsidRPr="004D3578">
        <w:t xml:space="preserve"> </w:t>
      </w:r>
      <w:r w:rsidRPr="004D3578">
        <w:rPr>
          <w:sz w:val="32"/>
        </w:rPr>
        <w:t>(</w:t>
      </w:r>
      <w:r w:rsidR="0036657E">
        <w:rPr>
          <w:sz w:val="32"/>
        </w:rPr>
        <w:t>2023</w:t>
      </w:r>
      <w:r w:rsidRPr="004D3578">
        <w:rPr>
          <w:sz w:val="32"/>
        </w:rPr>
        <w:t>-</w:t>
      </w:r>
      <w:r w:rsidR="00A641C0">
        <w:rPr>
          <w:sz w:val="32"/>
        </w:rPr>
        <w:t>12</w:t>
      </w:r>
      <w:r w:rsidRPr="004D3578">
        <w:rPr>
          <w:sz w:val="32"/>
        </w:rPr>
        <w:t>)</w:t>
      </w:r>
    </w:p>
    <w:p w14:paraId="09E4FBB5" w14:textId="77777777" w:rsidR="00080512" w:rsidRPr="004D3578" w:rsidRDefault="00080512">
      <w:pPr>
        <w:pStyle w:val="ZB"/>
        <w:framePr w:wrap="notBeside"/>
      </w:pPr>
      <w:r w:rsidRPr="004D3578">
        <w:t>Technical Specification</w:t>
      </w:r>
    </w:p>
    <w:p w14:paraId="3098FFE8" w14:textId="77777777" w:rsidR="00080512" w:rsidRPr="004D3578" w:rsidRDefault="00080512">
      <w:pPr>
        <w:pStyle w:val="ZT"/>
        <w:framePr w:wrap="notBeside"/>
      </w:pPr>
      <w:r w:rsidRPr="004D3578">
        <w:t>3rd Generation Partnership Project;</w:t>
      </w:r>
    </w:p>
    <w:p w14:paraId="789E471D" w14:textId="77777777" w:rsidR="00080512" w:rsidRPr="004D3578" w:rsidRDefault="00080512">
      <w:pPr>
        <w:pStyle w:val="ZT"/>
        <w:framePr w:wrap="notBeside"/>
      </w:pPr>
      <w:r w:rsidRPr="004D3578">
        <w:t xml:space="preserve">Technical Specification Group </w:t>
      </w:r>
      <w:r w:rsidR="00EA05F8">
        <w:t>Radio Access Network</w:t>
      </w:r>
      <w:r w:rsidRPr="004D3578">
        <w:t>;</w:t>
      </w:r>
    </w:p>
    <w:p w14:paraId="6B1B0996" w14:textId="77777777" w:rsidR="00080512" w:rsidRPr="004D3578" w:rsidRDefault="00EA05F8">
      <w:pPr>
        <w:pStyle w:val="ZT"/>
        <w:framePr w:wrap="notBeside"/>
      </w:pPr>
      <w:bookmarkStart w:id="1" w:name="_Hlk510766937"/>
      <w:r w:rsidRPr="00EA05F8">
        <w:t>Physical layer procedures for shared spectrum channel</w:t>
      </w:r>
      <w:r w:rsidR="00513369">
        <w:t xml:space="preserve"> access</w:t>
      </w:r>
    </w:p>
    <w:bookmarkEnd w:id="1"/>
    <w:p w14:paraId="074BA89F" w14:textId="77777777" w:rsidR="00080512" w:rsidRPr="004D3578" w:rsidRDefault="00FC1192">
      <w:pPr>
        <w:pStyle w:val="ZT"/>
        <w:framePr w:wrap="notBeside"/>
        <w:rPr>
          <w:i/>
          <w:sz w:val="28"/>
        </w:rPr>
      </w:pPr>
      <w:r w:rsidRPr="004D3578">
        <w:t>(</w:t>
      </w:r>
      <w:r w:rsidRPr="004D3578">
        <w:rPr>
          <w:rStyle w:val="ZGSM"/>
        </w:rPr>
        <w:t xml:space="preserve">Release </w:t>
      </w:r>
      <w:r w:rsidR="001D5499">
        <w:rPr>
          <w:rStyle w:val="ZGSM"/>
        </w:rPr>
        <w:t>16</w:t>
      </w:r>
      <w:r w:rsidRPr="004D3578">
        <w:t>)</w:t>
      </w:r>
    </w:p>
    <w:p w14:paraId="7C90893D" w14:textId="3182A5E7" w:rsidR="00917CCB" w:rsidRPr="00235394" w:rsidRDefault="00550C2F" w:rsidP="00917CCB">
      <w:pPr>
        <w:pStyle w:val="ZU"/>
        <w:framePr w:h="4929" w:hRule="exact" w:wrap="notBeside"/>
        <w:tabs>
          <w:tab w:val="right" w:pos="10206"/>
        </w:tabs>
        <w:jc w:val="left"/>
      </w:pPr>
      <w:r>
        <w:rPr>
          <w:i/>
        </w:rPr>
        <w:drawing>
          <wp:inline distT="0" distB="0" distL="0" distR="0" wp14:anchorId="540D93E3" wp14:editId="2345380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drawing>
          <wp:inline distT="0" distB="0" distL="0" distR="0" wp14:anchorId="27EF3D23" wp14:editId="290A0EA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FEDF32D" w14:textId="77777777" w:rsidR="00080512" w:rsidRPr="004D3578" w:rsidRDefault="00080512">
      <w:pPr>
        <w:pStyle w:val="ZU"/>
        <w:framePr w:h="4929" w:hRule="exact" w:wrap="notBeside"/>
        <w:tabs>
          <w:tab w:val="right" w:pos="10206"/>
        </w:tabs>
        <w:jc w:val="left"/>
      </w:pPr>
    </w:p>
    <w:p w14:paraId="7696F5A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85B5F50" w14:textId="77777777" w:rsidR="00080512" w:rsidRPr="004D3578" w:rsidRDefault="00080512">
      <w:pPr>
        <w:pStyle w:val="ZV"/>
        <w:framePr w:wrap="notBeside"/>
      </w:pPr>
    </w:p>
    <w:p w14:paraId="046450EA" w14:textId="77777777" w:rsidR="00080512" w:rsidRPr="004D3578" w:rsidRDefault="00080512"/>
    <w:bookmarkEnd w:id="0"/>
    <w:p w14:paraId="1780D41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4560B5E" w14:textId="77777777" w:rsidR="00080512" w:rsidRPr="004D3578" w:rsidRDefault="00614FDF" w:rsidP="00EA05F8">
      <w:pPr>
        <w:pStyle w:val="Guidance"/>
      </w:pPr>
      <w:bookmarkStart w:id="2" w:name="page2"/>
      <w:r w:rsidRPr="00235394">
        <w:lastRenderedPageBreak/>
        <w:br/>
      </w:r>
    </w:p>
    <w:p w14:paraId="33FEDCC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368B102" w14:textId="77777777" w:rsidR="00080512" w:rsidRPr="004D3578" w:rsidRDefault="00EA05F8">
      <w:pPr>
        <w:pStyle w:val="FP"/>
        <w:framePr w:wrap="notBeside" w:hAnchor="margin" w:y="1419"/>
        <w:ind w:left="2835" w:right="2835"/>
        <w:jc w:val="center"/>
        <w:rPr>
          <w:rFonts w:ascii="Arial" w:hAnsi="Arial"/>
          <w:sz w:val="18"/>
        </w:rPr>
      </w:pPr>
      <w:r>
        <w:rPr>
          <w:rFonts w:ascii="Arial" w:hAnsi="Arial"/>
          <w:sz w:val="18"/>
        </w:rPr>
        <w:t>Radio layer 1</w:t>
      </w:r>
    </w:p>
    <w:p w14:paraId="725B7716" w14:textId="77777777" w:rsidR="00080512" w:rsidRPr="004D3578" w:rsidRDefault="00080512"/>
    <w:p w14:paraId="39F46D4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110C7A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BC85ED6" w14:textId="77777777" w:rsidR="00080512" w:rsidRPr="004D3578" w:rsidRDefault="00080512">
      <w:pPr>
        <w:pStyle w:val="FP"/>
        <w:framePr w:wrap="notBeside" w:hAnchor="margin" w:yAlign="center"/>
        <w:ind w:left="2835" w:right="2835"/>
        <w:jc w:val="center"/>
        <w:rPr>
          <w:rFonts w:ascii="Arial" w:hAnsi="Arial"/>
          <w:sz w:val="18"/>
        </w:rPr>
      </w:pPr>
    </w:p>
    <w:p w14:paraId="40EAF34F" w14:textId="77777777" w:rsidR="00080512" w:rsidRPr="009E1B88" w:rsidRDefault="00080512">
      <w:pPr>
        <w:pStyle w:val="FP"/>
        <w:framePr w:wrap="notBeside" w:hAnchor="margin" w:yAlign="center"/>
        <w:pBdr>
          <w:bottom w:val="single" w:sz="6" w:space="1" w:color="auto"/>
        </w:pBdr>
        <w:spacing w:before="240"/>
        <w:ind w:left="2835" w:right="2835"/>
        <w:jc w:val="center"/>
        <w:rPr>
          <w:lang w:val="fr-FR"/>
        </w:rPr>
      </w:pPr>
      <w:r w:rsidRPr="009E1B88">
        <w:rPr>
          <w:lang w:val="fr-FR"/>
        </w:rPr>
        <w:t>3GPP support office address</w:t>
      </w:r>
    </w:p>
    <w:p w14:paraId="1085070D"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650 Route des Lucioles - Sophia Antipolis</w:t>
      </w:r>
    </w:p>
    <w:p w14:paraId="5A6C4008"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Valbonne - FRANCE</w:t>
      </w:r>
    </w:p>
    <w:p w14:paraId="05E169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39CBB4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EC911B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BA9166" w14:textId="77777777" w:rsidR="00080512" w:rsidRPr="004D3578" w:rsidRDefault="00080512"/>
    <w:p w14:paraId="6A68B4B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DE8E4C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9EB25C" w14:textId="77777777" w:rsidR="00080512" w:rsidRPr="004D3578" w:rsidRDefault="00080512" w:rsidP="00FA1266">
      <w:pPr>
        <w:pStyle w:val="FP"/>
        <w:framePr w:h="3057" w:hRule="exact" w:wrap="notBeside" w:vAnchor="page" w:hAnchor="margin" w:y="12605"/>
        <w:jc w:val="center"/>
        <w:rPr>
          <w:noProof/>
        </w:rPr>
      </w:pPr>
    </w:p>
    <w:p w14:paraId="352D7978" w14:textId="1B4AA4D6"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6657E" w:rsidRPr="004D3578">
        <w:rPr>
          <w:noProof/>
          <w:sz w:val="18"/>
        </w:rPr>
        <w:t>20</w:t>
      </w:r>
      <w:r w:rsidR="0036657E">
        <w:rPr>
          <w:noProof/>
          <w:sz w:val="18"/>
        </w:rPr>
        <w:t>23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99C8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B898D8" w14:textId="77777777" w:rsidR="00FC1192" w:rsidRPr="004D3578" w:rsidRDefault="00FC1192" w:rsidP="00FA1266">
      <w:pPr>
        <w:pStyle w:val="FP"/>
        <w:framePr w:h="3057" w:hRule="exact" w:wrap="notBeside" w:vAnchor="page" w:hAnchor="margin" w:y="12605"/>
        <w:rPr>
          <w:noProof/>
          <w:sz w:val="18"/>
        </w:rPr>
      </w:pPr>
    </w:p>
    <w:p w14:paraId="1ECC576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043034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5E2BA3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60E21D4" w14:textId="77777777" w:rsidR="00080512" w:rsidRPr="004D3578" w:rsidRDefault="00080512">
      <w:pPr>
        <w:pStyle w:val="TT"/>
      </w:pPr>
      <w:r w:rsidRPr="004D3578">
        <w:br w:type="page"/>
      </w:r>
      <w:r w:rsidRPr="004D3578">
        <w:lastRenderedPageBreak/>
        <w:t>Contents</w:t>
      </w:r>
    </w:p>
    <w:p w14:paraId="769554B6" w14:textId="2B46197C" w:rsidR="00A11A33" w:rsidRDefault="0056424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11A33">
        <w:rPr>
          <w:noProof/>
        </w:rPr>
        <w:t>Foreword</w:t>
      </w:r>
      <w:r w:rsidR="00A11A33">
        <w:rPr>
          <w:noProof/>
        </w:rPr>
        <w:tab/>
      </w:r>
      <w:r w:rsidR="00A11A33">
        <w:rPr>
          <w:noProof/>
        </w:rPr>
        <w:fldChar w:fldCharType="begin" w:fldLock="1"/>
      </w:r>
      <w:r w:rsidR="00A11A33">
        <w:rPr>
          <w:noProof/>
        </w:rPr>
        <w:instrText xml:space="preserve"> PAGEREF _Toc152935951 \h </w:instrText>
      </w:r>
      <w:r w:rsidR="00A11A33">
        <w:rPr>
          <w:noProof/>
        </w:rPr>
      </w:r>
      <w:r w:rsidR="00A11A33">
        <w:rPr>
          <w:noProof/>
        </w:rPr>
        <w:fldChar w:fldCharType="separate"/>
      </w:r>
      <w:r w:rsidR="00A11A33">
        <w:rPr>
          <w:noProof/>
        </w:rPr>
        <w:t>4</w:t>
      </w:r>
      <w:r w:rsidR="00A11A33">
        <w:rPr>
          <w:noProof/>
        </w:rPr>
        <w:fldChar w:fldCharType="end"/>
      </w:r>
    </w:p>
    <w:p w14:paraId="59DFBB7C" w14:textId="30273DF5" w:rsidR="00A11A33" w:rsidRDefault="00A11A3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_Toc152935952 \h </w:instrText>
      </w:r>
      <w:r>
        <w:rPr>
          <w:noProof/>
        </w:rPr>
      </w:r>
      <w:r>
        <w:rPr>
          <w:noProof/>
        </w:rPr>
        <w:fldChar w:fldCharType="separate"/>
      </w:r>
      <w:r>
        <w:rPr>
          <w:noProof/>
        </w:rPr>
        <w:t>5</w:t>
      </w:r>
      <w:r>
        <w:rPr>
          <w:noProof/>
        </w:rPr>
        <w:fldChar w:fldCharType="end"/>
      </w:r>
    </w:p>
    <w:p w14:paraId="77285724" w14:textId="1FDA22DD" w:rsidR="00A11A33" w:rsidRDefault="00A11A3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_Toc152935953 \h </w:instrText>
      </w:r>
      <w:r>
        <w:rPr>
          <w:noProof/>
        </w:rPr>
      </w:r>
      <w:r>
        <w:rPr>
          <w:noProof/>
        </w:rPr>
        <w:fldChar w:fldCharType="separate"/>
      </w:r>
      <w:r>
        <w:rPr>
          <w:noProof/>
        </w:rPr>
        <w:t>5</w:t>
      </w:r>
      <w:r>
        <w:rPr>
          <w:noProof/>
        </w:rPr>
        <w:fldChar w:fldCharType="end"/>
      </w:r>
    </w:p>
    <w:p w14:paraId="61A3EAC6" w14:textId="421D42D8" w:rsidR="00A11A33" w:rsidRDefault="00A11A3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_Toc152935954 \h </w:instrText>
      </w:r>
      <w:r>
        <w:rPr>
          <w:noProof/>
        </w:rPr>
      </w:r>
      <w:r>
        <w:rPr>
          <w:noProof/>
        </w:rPr>
        <w:fldChar w:fldCharType="separate"/>
      </w:r>
      <w:r>
        <w:rPr>
          <w:noProof/>
        </w:rPr>
        <w:t>5</w:t>
      </w:r>
      <w:r>
        <w:rPr>
          <w:noProof/>
        </w:rPr>
        <w:fldChar w:fldCharType="end"/>
      </w:r>
    </w:p>
    <w:p w14:paraId="6872A0F1" w14:textId="4231694F" w:rsidR="00A11A33" w:rsidRDefault="00A11A3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_Toc152935955 \h </w:instrText>
      </w:r>
      <w:r>
        <w:rPr>
          <w:noProof/>
        </w:rPr>
      </w:r>
      <w:r>
        <w:rPr>
          <w:noProof/>
        </w:rPr>
        <w:fldChar w:fldCharType="separate"/>
      </w:r>
      <w:r>
        <w:rPr>
          <w:noProof/>
        </w:rPr>
        <w:t>5</w:t>
      </w:r>
      <w:r>
        <w:rPr>
          <w:noProof/>
        </w:rPr>
        <w:fldChar w:fldCharType="end"/>
      </w:r>
    </w:p>
    <w:p w14:paraId="109536CA" w14:textId="5CB5F320" w:rsidR="00A11A33" w:rsidRDefault="00A11A3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_Toc152935956 \h </w:instrText>
      </w:r>
      <w:r>
        <w:rPr>
          <w:noProof/>
        </w:rPr>
      </w:r>
      <w:r>
        <w:rPr>
          <w:noProof/>
        </w:rPr>
        <w:fldChar w:fldCharType="separate"/>
      </w:r>
      <w:r>
        <w:rPr>
          <w:noProof/>
        </w:rPr>
        <w:t>5</w:t>
      </w:r>
      <w:r>
        <w:rPr>
          <w:noProof/>
        </w:rPr>
        <w:fldChar w:fldCharType="end"/>
      </w:r>
    </w:p>
    <w:p w14:paraId="476392D0" w14:textId="5F9129AD" w:rsidR="00A11A33" w:rsidRDefault="00A11A3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_Toc152935957 \h </w:instrText>
      </w:r>
      <w:r>
        <w:rPr>
          <w:noProof/>
        </w:rPr>
      </w:r>
      <w:r>
        <w:rPr>
          <w:noProof/>
        </w:rPr>
        <w:fldChar w:fldCharType="separate"/>
      </w:r>
      <w:r>
        <w:rPr>
          <w:noProof/>
        </w:rPr>
        <w:t>6</w:t>
      </w:r>
      <w:r>
        <w:rPr>
          <w:noProof/>
        </w:rPr>
        <w:fldChar w:fldCharType="end"/>
      </w:r>
    </w:p>
    <w:p w14:paraId="52040E94" w14:textId="568D16D1" w:rsidR="00A11A33" w:rsidRDefault="00A11A3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_Toc152935958 \h </w:instrText>
      </w:r>
      <w:r>
        <w:rPr>
          <w:noProof/>
        </w:rPr>
      </w:r>
      <w:r>
        <w:rPr>
          <w:noProof/>
        </w:rPr>
        <w:fldChar w:fldCharType="separate"/>
      </w:r>
      <w:r>
        <w:rPr>
          <w:noProof/>
        </w:rPr>
        <w:t>6</w:t>
      </w:r>
      <w:r>
        <w:rPr>
          <w:noProof/>
        </w:rPr>
        <w:fldChar w:fldCharType="end"/>
      </w:r>
    </w:p>
    <w:p w14:paraId="00B01584" w14:textId="0F96268E" w:rsidR="00A11A33" w:rsidRDefault="00A11A33">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_Toc152935959 \h </w:instrText>
      </w:r>
      <w:r>
        <w:rPr>
          <w:noProof/>
        </w:rPr>
      </w:r>
      <w:r>
        <w:rPr>
          <w:noProof/>
        </w:rPr>
        <w:fldChar w:fldCharType="separate"/>
      </w:r>
      <w:r>
        <w:rPr>
          <w:noProof/>
        </w:rPr>
        <w:t>6</w:t>
      </w:r>
      <w:r>
        <w:rPr>
          <w:noProof/>
        </w:rPr>
        <w:fldChar w:fldCharType="end"/>
      </w:r>
    </w:p>
    <w:p w14:paraId="7E3622F2" w14:textId="3CA58ABC" w:rsidR="00A11A33" w:rsidRDefault="00A11A3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_Toc152935960 \h </w:instrText>
      </w:r>
      <w:r>
        <w:rPr>
          <w:noProof/>
        </w:rPr>
      </w:r>
      <w:r>
        <w:rPr>
          <w:noProof/>
        </w:rPr>
        <w:fldChar w:fldCharType="separate"/>
      </w:r>
      <w:r>
        <w:rPr>
          <w:noProof/>
        </w:rPr>
        <w:t>7</w:t>
      </w:r>
      <w:r>
        <w:rPr>
          <w:noProof/>
        </w:rPr>
        <w:fldChar w:fldCharType="end"/>
      </w:r>
    </w:p>
    <w:p w14:paraId="7DE78E61" w14:textId="77375BC7"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_Toc152935961 \h </w:instrText>
      </w:r>
      <w:r>
        <w:rPr>
          <w:noProof/>
        </w:rPr>
      </w:r>
      <w:r>
        <w:rPr>
          <w:noProof/>
        </w:rPr>
        <w:fldChar w:fldCharType="separate"/>
      </w:r>
      <w:r>
        <w:rPr>
          <w:noProof/>
        </w:rPr>
        <w:t>7</w:t>
      </w:r>
      <w:r>
        <w:rPr>
          <w:noProof/>
        </w:rPr>
        <w:fldChar w:fldCharType="end"/>
      </w:r>
    </w:p>
    <w:p w14:paraId="374E1D58" w14:textId="4810DDBB"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_Toc152935962 \h </w:instrText>
      </w:r>
      <w:r>
        <w:rPr>
          <w:noProof/>
        </w:rPr>
      </w:r>
      <w:r>
        <w:rPr>
          <w:noProof/>
        </w:rPr>
        <w:fldChar w:fldCharType="separate"/>
      </w:r>
      <w:r>
        <w:rPr>
          <w:noProof/>
        </w:rPr>
        <w:t>8</w:t>
      </w:r>
      <w:r>
        <w:rPr>
          <w:noProof/>
        </w:rPr>
        <w:fldChar w:fldCharType="end"/>
      </w:r>
    </w:p>
    <w:p w14:paraId="4AC8876B" w14:textId="159B2701"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_Toc152935963 \h </w:instrText>
      </w:r>
      <w:r>
        <w:rPr>
          <w:noProof/>
        </w:rPr>
      </w:r>
      <w:r>
        <w:rPr>
          <w:noProof/>
        </w:rPr>
        <w:fldChar w:fldCharType="separate"/>
      </w:r>
      <w:r>
        <w:rPr>
          <w:noProof/>
        </w:rPr>
        <w:t>8</w:t>
      </w:r>
      <w:r>
        <w:rPr>
          <w:noProof/>
        </w:rPr>
        <w:fldChar w:fldCharType="end"/>
      </w:r>
    </w:p>
    <w:p w14:paraId="09FFF488" w14:textId="1575DCF7"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_Toc152935964 \h </w:instrText>
      </w:r>
      <w:r>
        <w:rPr>
          <w:noProof/>
        </w:rPr>
      </w:r>
      <w:r>
        <w:rPr>
          <w:noProof/>
        </w:rPr>
        <w:fldChar w:fldCharType="separate"/>
      </w:r>
      <w:r>
        <w:rPr>
          <w:noProof/>
        </w:rPr>
        <w:t>9</w:t>
      </w:r>
      <w:r>
        <w:rPr>
          <w:noProof/>
        </w:rPr>
        <w:fldChar w:fldCharType="end"/>
      </w:r>
    </w:p>
    <w:p w14:paraId="3B54C505" w14:textId="3FD62F9C"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_Toc152935965 \h </w:instrText>
      </w:r>
      <w:r>
        <w:rPr>
          <w:noProof/>
        </w:rPr>
      </w:r>
      <w:r>
        <w:rPr>
          <w:noProof/>
        </w:rPr>
        <w:fldChar w:fldCharType="separate"/>
      </w:r>
      <w:r>
        <w:rPr>
          <w:noProof/>
        </w:rPr>
        <w:t>9</w:t>
      </w:r>
      <w:r>
        <w:rPr>
          <w:noProof/>
        </w:rPr>
        <w:fldChar w:fldCharType="end"/>
      </w:r>
    </w:p>
    <w:p w14:paraId="3E1732D3" w14:textId="3F469C4C"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4.1.2.3</w:t>
      </w:r>
      <w:r>
        <w:rPr>
          <w:rFonts w:asciiTheme="minorHAnsi" w:eastAsiaTheme="minorEastAsia" w:hAnsiTheme="minorHAnsi" w:cstheme="minorBidi"/>
          <w:noProof/>
          <w:kern w:val="2"/>
          <w:sz w:val="22"/>
          <w:szCs w:val="22"/>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_Toc152935966 \h </w:instrText>
      </w:r>
      <w:r>
        <w:rPr>
          <w:noProof/>
        </w:rPr>
      </w:r>
      <w:r>
        <w:rPr>
          <w:noProof/>
        </w:rPr>
        <w:fldChar w:fldCharType="separate"/>
      </w:r>
      <w:r>
        <w:rPr>
          <w:noProof/>
        </w:rPr>
        <w:t>9</w:t>
      </w:r>
      <w:r>
        <w:rPr>
          <w:noProof/>
        </w:rPr>
        <w:fldChar w:fldCharType="end"/>
      </w:r>
    </w:p>
    <w:p w14:paraId="1B05929C" w14:textId="14F16905"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_Toc152935967 \h </w:instrText>
      </w:r>
      <w:r>
        <w:rPr>
          <w:noProof/>
        </w:rPr>
      </w:r>
      <w:r>
        <w:rPr>
          <w:noProof/>
        </w:rPr>
        <w:fldChar w:fldCharType="separate"/>
      </w:r>
      <w:r>
        <w:rPr>
          <w:noProof/>
        </w:rPr>
        <w:t>9</w:t>
      </w:r>
      <w:r>
        <w:rPr>
          <w:noProof/>
        </w:rPr>
        <w:fldChar w:fldCharType="end"/>
      </w:r>
    </w:p>
    <w:p w14:paraId="3FD628DD" w14:textId="420BEAF0"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_Toc152935968 \h </w:instrText>
      </w:r>
      <w:r>
        <w:rPr>
          <w:noProof/>
        </w:rPr>
      </w:r>
      <w:r>
        <w:rPr>
          <w:noProof/>
        </w:rPr>
        <w:fldChar w:fldCharType="separate"/>
      </w:r>
      <w:r>
        <w:rPr>
          <w:noProof/>
        </w:rPr>
        <w:t>10</w:t>
      </w:r>
      <w:r>
        <w:rPr>
          <w:noProof/>
        </w:rPr>
        <w:fldChar w:fldCharType="end"/>
      </w:r>
    </w:p>
    <w:p w14:paraId="15EA76FC" w14:textId="0874A031"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4.1.4.1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_Toc152935969 \h </w:instrText>
      </w:r>
      <w:r>
        <w:rPr>
          <w:noProof/>
        </w:rPr>
      </w:r>
      <w:r>
        <w:rPr>
          <w:noProof/>
        </w:rPr>
        <w:fldChar w:fldCharType="separate"/>
      </w:r>
      <w:r>
        <w:rPr>
          <w:noProof/>
        </w:rPr>
        <w:t>10</w:t>
      </w:r>
      <w:r>
        <w:rPr>
          <w:noProof/>
        </w:rPr>
        <w:fldChar w:fldCharType="end"/>
      </w:r>
    </w:p>
    <w:p w14:paraId="5EE36D13" w14:textId="397F8E88"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4.1.4.2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_Toc152935970 \h </w:instrText>
      </w:r>
      <w:r>
        <w:rPr>
          <w:noProof/>
        </w:rPr>
      </w:r>
      <w:r>
        <w:rPr>
          <w:noProof/>
        </w:rPr>
        <w:fldChar w:fldCharType="separate"/>
      </w:r>
      <w:r>
        <w:rPr>
          <w:noProof/>
        </w:rPr>
        <w:t>11</w:t>
      </w:r>
      <w:r>
        <w:rPr>
          <w:noProof/>
        </w:rPr>
        <w:fldChar w:fldCharType="end"/>
      </w:r>
    </w:p>
    <w:p w14:paraId="55DC4F56" w14:textId="7B6780E2"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4.1.4.3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_Toc152935971 \h </w:instrText>
      </w:r>
      <w:r>
        <w:rPr>
          <w:noProof/>
        </w:rPr>
      </w:r>
      <w:r>
        <w:rPr>
          <w:noProof/>
        </w:rPr>
        <w:fldChar w:fldCharType="separate"/>
      </w:r>
      <w:r>
        <w:rPr>
          <w:noProof/>
        </w:rPr>
        <w:t>12</w:t>
      </w:r>
      <w:r>
        <w:rPr>
          <w:noProof/>
        </w:rPr>
        <w:fldChar w:fldCharType="end"/>
      </w:r>
    </w:p>
    <w:p w14:paraId="7FDC837C" w14:textId="31F1A152"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_Toc152935972 \h </w:instrText>
      </w:r>
      <w:r>
        <w:rPr>
          <w:noProof/>
        </w:rPr>
      </w:r>
      <w:r>
        <w:rPr>
          <w:noProof/>
        </w:rPr>
        <w:fldChar w:fldCharType="separate"/>
      </w:r>
      <w:r>
        <w:rPr>
          <w:noProof/>
        </w:rPr>
        <w:t>12</w:t>
      </w:r>
      <w:r>
        <w:rPr>
          <w:noProof/>
        </w:rPr>
        <w:fldChar w:fldCharType="end"/>
      </w:r>
    </w:p>
    <w:p w14:paraId="49AD25CE" w14:textId="62BBAB3E"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_Toc152935973 \h </w:instrText>
      </w:r>
      <w:r>
        <w:rPr>
          <w:noProof/>
        </w:rPr>
      </w:r>
      <w:r>
        <w:rPr>
          <w:noProof/>
        </w:rPr>
        <w:fldChar w:fldCharType="separate"/>
      </w:r>
      <w:r>
        <w:rPr>
          <w:noProof/>
        </w:rPr>
        <w:t>13</w:t>
      </w:r>
      <w:r>
        <w:rPr>
          <w:noProof/>
        </w:rPr>
        <w:fldChar w:fldCharType="end"/>
      </w:r>
    </w:p>
    <w:p w14:paraId="1290301F" w14:textId="76C003B3"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_Toc152935974 \h </w:instrText>
      </w:r>
      <w:r>
        <w:rPr>
          <w:noProof/>
        </w:rPr>
      </w:r>
      <w:r>
        <w:rPr>
          <w:noProof/>
        </w:rPr>
        <w:fldChar w:fldCharType="separate"/>
      </w:r>
      <w:r>
        <w:rPr>
          <w:noProof/>
        </w:rPr>
        <w:t>13</w:t>
      </w:r>
      <w:r>
        <w:rPr>
          <w:noProof/>
        </w:rPr>
        <w:fldChar w:fldCharType="end"/>
      </w:r>
    </w:p>
    <w:p w14:paraId="4092D866" w14:textId="1A450002"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4.1.6.1.1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_Toc152935975 \h </w:instrText>
      </w:r>
      <w:r>
        <w:rPr>
          <w:noProof/>
        </w:rPr>
      </w:r>
      <w:r>
        <w:rPr>
          <w:noProof/>
        </w:rPr>
        <w:fldChar w:fldCharType="separate"/>
      </w:r>
      <w:r>
        <w:rPr>
          <w:noProof/>
        </w:rPr>
        <w:t>13</w:t>
      </w:r>
      <w:r>
        <w:rPr>
          <w:noProof/>
        </w:rPr>
        <w:fldChar w:fldCharType="end"/>
      </w:r>
    </w:p>
    <w:p w14:paraId="5C84914D" w14:textId="4FE3905D"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4.1.6.1.2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_Toc152935976 \h </w:instrText>
      </w:r>
      <w:r>
        <w:rPr>
          <w:noProof/>
        </w:rPr>
      </w:r>
      <w:r>
        <w:rPr>
          <w:noProof/>
        </w:rPr>
        <w:fldChar w:fldCharType="separate"/>
      </w:r>
      <w:r>
        <w:rPr>
          <w:noProof/>
        </w:rPr>
        <w:t>13</w:t>
      </w:r>
      <w:r>
        <w:rPr>
          <w:noProof/>
        </w:rPr>
        <w:fldChar w:fldCharType="end"/>
      </w:r>
    </w:p>
    <w:p w14:paraId="64C7256A" w14:textId="5BA2A19F"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_Toc152935977 \h </w:instrText>
      </w:r>
      <w:r>
        <w:rPr>
          <w:noProof/>
        </w:rPr>
      </w:r>
      <w:r>
        <w:rPr>
          <w:noProof/>
        </w:rPr>
        <w:fldChar w:fldCharType="separate"/>
      </w:r>
      <w:r>
        <w:rPr>
          <w:noProof/>
        </w:rPr>
        <w:t>13</w:t>
      </w:r>
      <w:r>
        <w:rPr>
          <w:noProof/>
        </w:rPr>
        <w:fldChar w:fldCharType="end"/>
      </w:r>
    </w:p>
    <w:p w14:paraId="46F349AB" w14:textId="77D48B5E"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4.1.6.2.1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_Toc152935978 \h </w:instrText>
      </w:r>
      <w:r>
        <w:rPr>
          <w:noProof/>
        </w:rPr>
      </w:r>
      <w:r>
        <w:rPr>
          <w:noProof/>
        </w:rPr>
        <w:fldChar w:fldCharType="separate"/>
      </w:r>
      <w:r>
        <w:rPr>
          <w:noProof/>
        </w:rPr>
        <w:t>14</w:t>
      </w:r>
      <w:r>
        <w:rPr>
          <w:noProof/>
        </w:rPr>
        <w:fldChar w:fldCharType="end"/>
      </w:r>
    </w:p>
    <w:p w14:paraId="7E5E101D" w14:textId="07F07D3F"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4.1.6.2.2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_Toc152935979 \h </w:instrText>
      </w:r>
      <w:r>
        <w:rPr>
          <w:noProof/>
        </w:rPr>
      </w:r>
      <w:r>
        <w:rPr>
          <w:noProof/>
        </w:rPr>
        <w:fldChar w:fldCharType="separate"/>
      </w:r>
      <w:r>
        <w:rPr>
          <w:noProof/>
        </w:rPr>
        <w:t>14</w:t>
      </w:r>
      <w:r>
        <w:rPr>
          <w:noProof/>
        </w:rPr>
        <w:fldChar w:fldCharType="end"/>
      </w:r>
    </w:p>
    <w:p w14:paraId="799D376C" w14:textId="46B27514" w:rsidR="00A11A33" w:rsidRDefault="00A11A33">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_Toc152935980 \h </w:instrText>
      </w:r>
      <w:r>
        <w:rPr>
          <w:noProof/>
        </w:rPr>
      </w:r>
      <w:r>
        <w:rPr>
          <w:noProof/>
        </w:rPr>
        <w:fldChar w:fldCharType="separate"/>
      </w:r>
      <w:r>
        <w:rPr>
          <w:noProof/>
        </w:rPr>
        <w:t>14</w:t>
      </w:r>
      <w:r>
        <w:rPr>
          <w:noProof/>
        </w:rPr>
        <w:fldChar w:fldCharType="end"/>
      </w:r>
    </w:p>
    <w:p w14:paraId="1F641310" w14:textId="63442BF6"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_Toc152935981 \h </w:instrText>
      </w:r>
      <w:r>
        <w:rPr>
          <w:noProof/>
        </w:rPr>
      </w:r>
      <w:r>
        <w:rPr>
          <w:noProof/>
        </w:rPr>
        <w:fldChar w:fldCharType="separate"/>
      </w:r>
      <w:r>
        <w:rPr>
          <w:noProof/>
        </w:rPr>
        <w:t>15</w:t>
      </w:r>
      <w:r>
        <w:rPr>
          <w:noProof/>
        </w:rPr>
        <w:fldChar w:fldCharType="end"/>
      </w:r>
    </w:p>
    <w:p w14:paraId="5D3C04C8" w14:textId="5824BCE5"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_Toc152935982 \h </w:instrText>
      </w:r>
      <w:r>
        <w:rPr>
          <w:noProof/>
        </w:rPr>
      </w:r>
      <w:r>
        <w:rPr>
          <w:noProof/>
        </w:rPr>
        <w:fldChar w:fldCharType="separate"/>
      </w:r>
      <w:r>
        <w:rPr>
          <w:noProof/>
        </w:rPr>
        <w:t>16</w:t>
      </w:r>
      <w:r>
        <w:rPr>
          <w:noProof/>
        </w:rPr>
        <w:fldChar w:fldCharType="end"/>
      </w:r>
    </w:p>
    <w:p w14:paraId="629060CB" w14:textId="5452AA24"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4.2.1.0.0</w:t>
      </w:r>
      <w:r>
        <w:rPr>
          <w:rFonts w:asciiTheme="minorHAnsi" w:eastAsiaTheme="minorEastAsia" w:hAnsiTheme="minorHAnsi" w:cstheme="minorBidi"/>
          <w:noProof/>
          <w:kern w:val="2"/>
          <w:sz w:val="22"/>
          <w:szCs w:val="22"/>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_Toc152935983 \h </w:instrText>
      </w:r>
      <w:r>
        <w:rPr>
          <w:noProof/>
        </w:rPr>
      </w:r>
      <w:r>
        <w:rPr>
          <w:noProof/>
        </w:rPr>
        <w:fldChar w:fldCharType="separate"/>
      </w:r>
      <w:r>
        <w:rPr>
          <w:noProof/>
        </w:rPr>
        <w:t>16</w:t>
      </w:r>
      <w:r>
        <w:rPr>
          <w:noProof/>
        </w:rPr>
        <w:fldChar w:fldCharType="end"/>
      </w:r>
    </w:p>
    <w:p w14:paraId="57DE3A6A" w14:textId="215F6745"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4.2.1.0.1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_Toc152935984 \h </w:instrText>
      </w:r>
      <w:r>
        <w:rPr>
          <w:noProof/>
        </w:rPr>
      </w:r>
      <w:r>
        <w:rPr>
          <w:noProof/>
        </w:rPr>
        <w:fldChar w:fldCharType="separate"/>
      </w:r>
      <w:r>
        <w:rPr>
          <w:noProof/>
        </w:rPr>
        <w:t>17</w:t>
      </w:r>
      <w:r>
        <w:rPr>
          <w:noProof/>
        </w:rPr>
        <w:fldChar w:fldCharType="end"/>
      </w:r>
    </w:p>
    <w:p w14:paraId="0373D937" w14:textId="28C1BBC5"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4.2.1.0.2</w:t>
      </w:r>
      <w:r>
        <w:rPr>
          <w:rFonts w:asciiTheme="minorHAnsi" w:eastAsiaTheme="minorEastAsia" w:hAnsiTheme="minorHAnsi" w:cstheme="minorBidi"/>
          <w:noProof/>
          <w:kern w:val="2"/>
          <w:sz w:val="22"/>
          <w:szCs w:val="22"/>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_Toc152935985 \h </w:instrText>
      </w:r>
      <w:r>
        <w:rPr>
          <w:noProof/>
        </w:rPr>
      </w:r>
      <w:r>
        <w:rPr>
          <w:noProof/>
        </w:rPr>
        <w:fldChar w:fldCharType="separate"/>
      </w:r>
      <w:r>
        <w:rPr>
          <w:noProof/>
        </w:rPr>
        <w:t>18</w:t>
      </w:r>
      <w:r>
        <w:rPr>
          <w:noProof/>
        </w:rPr>
        <w:fldChar w:fldCharType="end"/>
      </w:r>
    </w:p>
    <w:p w14:paraId="0E60CB41" w14:textId="7BC8943B"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4.2.1.0.3</w:t>
      </w:r>
      <w:r>
        <w:rPr>
          <w:rFonts w:asciiTheme="minorHAnsi" w:eastAsiaTheme="minorEastAsia" w:hAnsiTheme="minorHAnsi" w:cstheme="minorBidi"/>
          <w:noProof/>
          <w:kern w:val="2"/>
          <w:sz w:val="22"/>
          <w:szCs w:val="22"/>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_Toc152935986 \h </w:instrText>
      </w:r>
      <w:r>
        <w:rPr>
          <w:noProof/>
        </w:rPr>
      </w:r>
      <w:r>
        <w:rPr>
          <w:noProof/>
        </w:rPr>
        <w:fldChar w:fldCharType="separate"/>
      </w:r>
      <w:r>
        <w:rPr>
          <w:noProof/>
        </w:rPr>
        <w:t>19</w:t>
      </w:r>
      <w:r>
        <w:rPr>
          <w:noProof/>
        </w:rPr>
        <w:fldChar w:fldCharType="end"/>
      </w:r>
    </w:p>
    <w:p w14:paraId="32623FE6" w14:textId="5C984831"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4.2.1.0.4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_Toc152935987 \h </w:instrText>
      </w:r>
      <w:r>
        <w:rPr>
          <w:noProof/>
        </w:rPr>
      </w:r>
      <w:r>
        <w:rPr>
          <w:noProof/>
        </w:rPr>
        <w:fldChar w:fldCharType="separate"/>
      </w:r>
      <w:r>
        <w:rPr>
          <w:noProof/>
        </w:rPr>
        <w:t>19</w:t>
      </w:r>
      <w:r>
        <w:rPr>
          <w:noProof/>
        </w:rPr>
        <w:fldChar w:fldCharType="end"/>
      </w:r>
    </w:p>
    <w:p w14:paraId="7E3A38BC" w14:textId="443884F4"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_Toc152935988 \h </w:instrText>
      </w:r>
      <w:r>
        <w:rPr>
          <w:noProof/>
        </w:rPr>
      </w:r>
      <w:r>
        <w:rPr>
          <w:noProof/>
        </w:rPr>
        <w:fldChar w:fldCharType="separate"/>
      </w:r>
      <w:r>
        <w:rPr>
          <w:noProof/>
        </w:rPr>
        <w:t>20</w:t>
      </w:r>
      <w:r>
        <w:rPr>
          <w:noProof/>
        </w:rPr>
        <w:fldChar w:fldCharType="end"/>
      </w:r>
    </w:p>
    <w:p w14:paraId="1A9F90DD" w14:textId="071EF8F9"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4.2.1.</w:t>
      </w:r>
      <w:r w:rsidRPr="00BD5531">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_Toc152935989 \h </w:instrText>
      </w:r>
      <w:r>
        <w:rPr>
          <w:noProof/>
        </w:rPr>
      </w:r>
      <w:r>
        <w:rPr>
          <w:noProof/>
        </w:rPr>
        <w:fldChar w:fldCharType="separate"/>
      </w:r>
      <w:r>
        <w:rPr>
          <w:noProof/>
        </w:rPr>
        <w:t>21</w:t>
      </w:r>
      <w:r>
        <w:rPr>
          <w:noProof/>
        </w:rPr>
        <w:fldChar w:fldCharType="end"/>
      </w:r>
    </w:p>
    <w:p w14:paraId="76853ED4" w14:textId="499E320D"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4.2.1.2.1</w:t>
      </w:r>
      <w:r>
        <w:rPr>
          <w:rFonts w:asciiTheme="minorHAnsi" w:eastAsiaTheme="minorEastAsia" w:hAnsiTheme="minorHAnsi" w:cstheme="minorBidi"/>
          <w:noProof/>
          <w:kern w:val="2"/>
          <w:sz w:val="22"/>
          <w:szCs w:val="22"/>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_Toc152935990 \h </w:instrText>
      </w:r>
      <w:r>
        <w:rPr>
          <w:noProof/>
        </w:rPr>
      </w:r>
      <w:r>
        <w:rPr>
          <w:noProof/>
        </w:rPr>
        <w:fldChar w:fldCharType="separate"/>
      </w:r>
      <w:r>
        <w:rPr>
          <w:noProof/>
        </w:rPr>
        <w:t>21</w:t>
      </w:r>
      <w:r>
        <w:rPr>
          <w:noProof/>
        </w:rPr>
        <w:fldChar w:fldCharType="end"/>
      </w:r>
    </w:p>
    <w:p w14:paraId="70C85555" w14:textId="2BCC388E"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4.2.1.2.2</w:t>
      </w:r>
      <w:r>
        <w:rPr>
          <w:rFonts w:asciiTheme="minorHAnsi" w:eastAsiaTheme="minorEastAsia" w:hAnsiTheme="minorHAnsi" w:cstheme="minorBidi"/>
          <w:noProof/>
          <w:kern w:val="2"/>
          <w:sz w:val="22"/>
          <w:szCs w:val="22"/>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_Toc152935991 \h </w:instrText>
      </w:r>
      <w:r>
        <w:rPr>
          <w:noProof/>
        </w:rPr>
      </w:r>
      <w:r>
        <w:rPr>
          <w:noProof/>
        </w:rPr>
        <w:fldChar w:fldCharType="separate"/>
      </w:r>
      <w:r>
        <w:rPr>
          <w:noProof/>
        </w:rPr>
        <w:t>21</w:t>
      </w:r>
      <w:r>
        <w:rPr>
          <w:noProof/>
        </w:rPr>
        <w:fldChar w:fldCharType="end"/>
      </w:r>
    </w:p>
    <w:p w14:paraId="507E83B5" w14:textId="0CBF8672" w:rsidR="00A11A33" w:rsidRDefault="00A11A33">
      <w:pPr>
        <w:pStyle w:val="TOC5"/>
        <w:rPr>
          <w:rFonts w:asciiTheme="minorHAnsi" w:eastAsiaTheme="minorEastAsia" w:hAnsiTheme="minorHAnsi" w:cstheme="minorBidi"/>
          <w:noProof/>
          <w:kern w:val="2"/>
          <w:sz w:val="22"/>
          <w:szCs w:val="22"/>
          <w:lang w:eastAsia="en-GB"/>
          <w14:ligatures w14:val="standardContextual"/>
        </w:rPr>
      </w:pPr>
      <w:r>
        <w:rPr>
          <w:noProof/>
        </w:rPr>
        <w:t>4.2.1.2.3</w:t>
      </w:r>
      <w:r>
        <w:rPr>
          <w:rFonts w:asciiTheme="minorHAnsi" w:eastAsiaTheme="minorEastAsia" w:hAnsiTheme="minorHAnsi" w:cstheme="minorBidi"/>
          <w:noProof/>
          <w:kern w:val="2"/>
          <w:sz w:val="22"/>
          <w:szCs w:val="22"/>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_Toc152935992 \h </w:instrText>
      </w:r>
      <w:r>
        <w:rPr>
          <w:noProof/>
        </w:rPr>
      </w:r>
      <w:r>
        <w:rPr>
          <w:noProof/>
        </w:rPr>
        <w:fldChar w:fldCharType="separate"/>
      </w:r>
      <w:r>
        <w:rPr>
          <w:noProof/>
        </w:rPr>
        <w:t>21</w:t>
      </w:r>
      <w:r>
        <w:rPr>
          <w:noProof/>
        </w:rPr>
        <w:fldChar w:fldCharType="end"/>
      </w:r>
    </w:p>
    <w:p w14:paraId="208F8AE7" w14:textId="12EA78BC"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_Toc152935993 \h </w:instrText>
      </w:r>
      <w:r>
        <w:rPr>
          <w:noProof/>
        </w:rPr>
      </w:r>
      <w:r>
        <w:rPr>
          <w:noProof/>
        </w:rPr>
        <w:fldChar w:fldCharType="separate"/>
      </w:r>
      <w:r>
        <w:rPr>
          <w:noProof/>
        </w:rPr>
        <w:t>21</w:t>
      </w:r>
      <w:r>
        <w:rPr>
          <w:noProof/>
        </w:rPr>
        <w:fldChar w:fldCharType="end"/>
      </w:r>
    </w:p>
    <w:p w14:paraId="3DD072B8" w14:textId="659FAA83"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_Toc152935994 \h </w:instrText>
      </w:r>
      <w:r>
        <w:rPr>
          <w:noProof/>
        </w:rPr>
      </w:r>
      <w:r>
        <w:rPr>
          <w:noProof/>
        </w:rPr>
        <w:fldChar w:fldCharType="separate"/>
      </w:r>
      <w:r>
        <w:rPr>
          <w:noProof/>
        </w:rPr>
        <w:t>21</w:t>
      </w:r>
      <w:r>
        <w:rPr>
          <w:noProof/>
        </w:rPr>
        <w:fldChar w:fldCharType="end"/>
      </w:r>
    </w:p>
    <w:p w14:paraId="00CDDC88" w14:textId="4A2F9312"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_Toc152935995 \h </w:instrText>
      </w:r>
      <w:r>
        <w:rPr>
          <w:noProof/>
        </w:rPr>
      </w:r>
      <w:r>
        <w:rPr>
          <w:noProof/>
        </w:rPr>
        <w:fldChar w:fldCharType="separate"/>
      </w:r>
      <w:r>
        <w:rPr>
          <w:noProof/>
        </w:rPr>
        <w:t>23</w:t>
      </w:r>
      <w:r>
        <w:rPr>
          <w:noProof/>
        </w:rPr>
        <w:fldChar w:fldCharType="end"/>
      </w:r>
    </w:p>
    <w:p w14:paraId="7491FF28" w14:textId="7B80EC0D"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_Toc152935996 \h </w:instrText>
      </w:r>
      <w:r>
        <w:rPr>
          <w:noProof/>
        </w:rPr>
      </w:r>
      <w:r>
        <w:rPr>
          <w:noProof/>
        </w:rPr>
        <w:fldChar w:fldCharType="separate"/>
      </w:r>
      <w:r>
        <w:rPr>
          <w:noProof/>
        </w:rPr>
        <w:t>24</w:t>
      </w:r>
      <w:r>
        <w:rPr>
          <w:noProof/>
        </w:rPr>
        <w:fldChar w:fldCharType="end"/>
      </w:r>
    </w:p>
    <w:p w14:paraId="1FF692C0" w14:textId="64982FDB" w:rsidR="00A11A33" w:rsidRDefault="00A11A33">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_Toc152935997 \h </w:instrText>
      </w:r>
      <w:r>
        <w:rPr>
          <w:noProof/>
        </w:rPr>
      </w:r>
      <w:r>
        <w:rPr>
          <w:noProof/>
        </w:rPr>
        <w:fldChar w:fldCharType="separate"/>
      </w:r>
      <w:r>
        <w:rPr>
          <w:noProof/>
        </w:rPr>
        <w:t>24</w:t>
      </w:r>
      <w:r>
        <w:rPr>
          <w:noProof/>
        </w:rPr>
        <w:fldChar w:fldCharType="end"/>
      </w:r>
    </w:p>
    <w:p w14:paraId="5168A072" w14:textId="37D77E1A" w:rsidR="00A11A33" w:rsidRDefault="00A11A33">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_Toc152935998 \h </w:instrText>
      </w:r>
      <w:r>
        <w:rPr>
          <w:noProof/>
        </w:rPr>
      </w:r>
      <w:r>
        <w:rPr>
          <w:noProof/>
        </w:rPr>
        <w:fldChar w:fldCharType="separate"/>
      </w:r>
      <w:r>
        <w:rPr>
          <w:noProof/>
        </w:rPr>
        <w:t>24</w:t>
      </w:r>
      <w:r>
        <w:rPr>
          <w:noProof/>
        </w:rPr>
        <w:fldChar w:fldCharType="end"/>
      </w:r>
    </w:p>
    <w:p w14:paraId="35E0274E" w14:textId="367994C3" w:rsidR="00A11A33" w:rsidRDefault="00A11A33">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_Toc152935999 \h </w:instrText>
      </w:r>
      <w:r>
        <w:rPr>
          <w:noProof/>
        </w:rPr>
      </w:r>
      <w:r>
        <w:rPr>
          <w:noProof/>
        </w:rPr>
        <w:fldChar w:fldCharType="separate"/>
      </w:r>
      <w:r>
        <w:rPr>
          <w:noProof/>
        </w:rPr>
        <w:t>25</w:t>
      </w:r>
      <w:r>
        <w:rPr>
          <w:noProof/>
        </w:rPr>
        <w:fldChar w:fldCharType="end"/>
      </w:r>
    </w:p>
    <w:p w14:paraId="7350B8C5" w14:textId="11CC7F15" w:rsidR="00A11A33" w:rsidRDefault="00A11A33" w:rsidP="00A11A33">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_Toc152936000 \h </w:instrText>
      </w:r>
      <w:r>
        <w:rPr>
          <w:noProof/>
        </w:rPr>
      </w:r>
      <w:r>
        <w:rPr>
          <w:noProof/>
        </w:rPr>
        <w:fldChar w:fldCharType="separate"/>
      </w:r>
      <w:r>
        <w:rPr>
          <w:noProof/>
        </w:rPr>
        <w:t>27</w:t>
      </w:r>
      <w:r>
        <w:rPr>
          <w:noProof/>
        </w:rPr>
        <w:fldChar w:fldCharType="end"/>
      </w:r>
    </w:p>
    <w:p w14:paraId="07FF9665" w14:textId="7ACD4ACF" w:rsidR="00080512" w:rsidRPr="004D3578" w:rsidRDefault="0056424A">
      <w:r>
        <w:rPr>
          <w:noProof/>
          <w:sz w:val="22"/>
        </w:rPr>
        <w:fldChar w:fldCharType="end"/>
      </w:r>
    </w:p>
    <w:p w14:paraId="733952D1" w14:textId="77777777" w:rsidR="00080512" w:rsidRPr="004D3578" w:rsidRDefault="00080512">
      <w:pPr>
        <w:pStyle w:val="Heading1"/>
      </w:pPr>
      <w:r w:rsidRPr="004D3578">
        <w:br w:type="page"/>
      </w:r>
      <w:bookmarkStart w:id="4" w:name="_Toc524694418"/>
      <w:bookmarkStart w:id="5" w:name="_Toc28873120"/>
      <w:bookmarkStart w:id="6" w:name="_Toc35593578"/>
      <w:bookmarkStart w:id="7" w:name="_Toc44668986"/>
      <w:bookmarkStart w:id="8" w:name="_Toc51607135"/>
      <w:bookmarkStart w:id="9" w:name="_Toc152935951"/>
      <w:r w:rsidRPr="004D3578">
        <w:lastRenderedPageBreak/>
        <w:t>Foreword</w:t>
      </w:r>
      <w:bookmarkEnd w:id="4"/>
      <w:bookmarkEnd w:id="5"/>
      <w:bookmarkEnd w:id="6"/>
      <w:bookmarkEnd w:id="7"/>
      <w:bookmarkEnd w:id="8"/>
      <w:bookmarkEnd w:id="9"/>
    </w:p>
    <w:p w14:paraId="792B099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31CEF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0D4DE" w14:textId="77777777" w:rsidR="00080512" w:rsidRPr="004D3578" w:rsidRDefault="00080512">
      <w:pPr>
        <w:pStyle w:val="B1"/>
      </w:pPr>
      <w:r w:rsidRPr="004D3578">
        <w:t>Version x.y.z</w:t>
      </w:r>
    </w:p>
    <w:p w14:paraId="6E930E08" w14:textId="77777777" w:rsidR="00080512" w:rsidRPr="004D3578" w:rsidRDefault="00080512">
      <w:pPr>
        <w:pStyle w:val="B1"/>
      </w:pPr>
      <w:r w:rsidRPr="004D3578">
        <w:t>where:</w:t>
      </w:r>
    </w:p>
    <w:p w14:paraId="1A8E4162" w14:textId="77777777" w:rsidR="00080512" w:rsidRPr="004D3578" w:rsidRDefault="00080512">
      <w:pPr>
        <w:pStyle w:val="B2"/>
      </w:pPr>
      <w:r w:rsidRPr="004D3578">
        <w:t>x</w:t>
      </w:r>
      <w:r w:rsidRPr="004D3578">
        <w:tab/>
        <w:t>the first digit:</w:t>
      </w:r>
    </w:p>
    <w:p w14:paraId="5E6F1A4D" w14:textId="77777777" w:rsidR="00080512" w:rsidRPr="004D3578" w:rsidRDefault="00080512">
      <w:pPr>
        <w:pStyle w:val="B3"/>
      </w:pPr>
      <w:r w:rsidRPr="004D3578">
        <w:t>1</w:t>
      </w:r>
      <w:r w:rsidRPr="004D3578">
        <w:tab/>
        <w:t>presented to TSG for information;</w:t>
      </w:r>
    </w:p>
    <w:p w14:paraId="6750E3AC" w14:textId="77777777" w:rsidR="00080512" w:rsidRPr="004D3578" w:rsidRDefault="00080512">
      <w:pPr>
        <w:pStyle w:val="B3"/>
      </w:pPr>
      <w:r w:rsidRPr="004D3578">
        <w:t>2</w:t>
      </w:r>
      <w:r w:rsidRPr="004D3578">
        <w:tab/>
        <w:t>presented to TSG for approval;</w:t>
      </w:r>
    </w:p>
    <w:p w14:paraId="253B2650" w14:textId="77777777" w:rsidR="00080512" w:rsidRPr="004D3578" w:rsidRDefault="00080512">
      <w:pPr>
        <w:pStyle w:val="B3"/>
      </w:pPr>
      <w:r w:rsidRPr="004D3578">
        <w:t>3</w:t>
      </w:r>
      <w:r w:rsidRPr="004D3578">
        <w:tab/>
        <w:t>or greater indicates TSG approved document under change control.</w:t>
      </w:r>
    </w:p>
    <w:p w14:paraId="693982F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1DE2C" w14:textId="77777777" w:rsidR="00080512" w:rsidRPr="004D3578" w:rsidRDefault="00080512">
      <w:pPr>
        <w:pStyle w:val="B2"/>
      </w:pPr>
      <w:r w:rsidRPr="004D3578">
        <w:t>z</w:t>
      </w:r>
      <w:r w:rsidRPr="004D3578">
        <w:tab/>
        <w:t>the third digit is incremented when editorial only changes have been incorporated in the document.</w:t>
      </w:r>
    </w:p>
    <w:p w14:paraId="6B9530C6" w14:textId="77777777" w:rsidR="00080512" w:rsidRPr="004D3578" w:rsidRDefault="00080512">
      <w:pPr>
        <w:pStyle w:val="Heading1"/>
      </w:pPr>
      <w:r w:rsidRPr="004D3578">
        <w:br w:type="page"/>
      </w:r>
      <w:bookmarkStart w:id="10" w:name="_Toc524694419"/>
      <w:bookmarkStart w:id="11" w:name="_Toc28873121"/>
      <w:bookmarkStart w:id="12" w:name="_Toc35593579"/>
      <w:bookmarkStart w:id="13" w:name="_Toc44668987"/>
      <w:bookmarkStart w:id="14" w:name="_Toc51607136"/>
      <w:bookmarkStart w:id="15" w:name="_Toc152935952"/>
      <w:r w:rsidRPr="004D3578">
        <w:lastRenderedPageBreak/>
        <w:t>1</w:t>
      </w:r>
      <w:r w:rsidRPr="004D3578">
        <w:tab/>
        <w:t>Scope</w:t>
      </w:r>
      <w:bookmarkEnd w:id="10"/>
      <w:bookmarkEnd w:id="11"/>
      <w:bookmarkEnd w:id="12"/>
      <w:bookmarkEnd w:id="13"/>
      <w:bookmarkEnd w:id="14"/>
      <w:bookmarkEnd w:id="15"/>
    </w:p>
    <w:p w14:paraId="557D0042" w14:textId="77777777" w:rsidR="00A34A4F" w:rsidRPr="0023299F" w:rsidRDefault="00A34A4F" w:rsidP="00A34A4F">
      <w:r w:rsidRPr="0023299F">
        <w:t>The present document specifies and establishes the characteristics of the</w:t>
      </w:r>
      <w:r>
        <w:t xml:space="preserve"> p</w:t>
      </w:r>
      <w:r w:rsidRPr="00607C6D">
        <w:t>hysical layer procedures for shared spectrum channel</w:t>
      </w:r>
      <w:r>
        <w:t>.</w:t>
      </w:r>
    </w:p>
    <w:p w14:paraId="377FC635" w14:textId="77777777" w:rsidR="00080512" w:rsidRPr="004D3578"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52935953"/>
      <w:r w:rsidRPr="004D3578">
        <w:t>2</w:t>
      </w:r>
      <w:r w:rsidRPr="004D3578">
        <w:tab/>
        <w:t>References</w:t>
      </w:r>
      <w:bookmarkEnd w:id="16"/>
      <w:bookmarkEnd w:id="17"/>
      <w:bookmarkEnd w:id="18"/>
      <w:bookmarkEnd w:id="19"/>
      <w:bookmarkEnd w:id="20"/>
      <w:bookmarkEnd w:id="21"/>
    </w:p>
    <w:p w14:paraId="3BE3BE1D" w14:textId="77777777" w:rsidR="00080512" w:rsidRPr="004D3578" w:rsidRDefault="00080512">
      <w:r w:rsidRPr="004D3578">
        <w:t>The following documents contain provisions which, through reference in this text, constitute provisions of the present document.</w:t>
      </w:r>
    </w:p>
    <w:p w14:paraId="2B0136BA" w14:textId="77777777" w:rsidR="00080512" w:rsidRPr="004D3578" w:rsidRDefault="00051834" w:rsidP="00051834">
      <w:pPr>
        <w:pStyle w:val="B1"/>
      </w:pPr>
      <w:bookmarkStart w:id="22" w:name="OLE_LINK1"/>
      <w:bookmarkStart w:id="23" w:name="OLE_LINK2"/>
      <w:bookmarkStart w:id="24" w:name="OLE_LINK3"/>
      <w:bookmarkStart w:id="2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89D4F64" w14:textId="77777777" w:rsidR="00080512" w:rsidRPr="004D3578" w:rsidRDefault="00051834" w:rsidP="00051834">
      <w:pPr>
        <w:pStyle w:val="B1"/>
      </w:pPr>
      <w:r>
        <w:t>-</w:t>
      </w:r>
      <w:r>
        <w:tab/>
      </w:r>
      <w:r w:rsidR="00080512" w:rsidRPr="004D3578">
        <w:t>For a specific reference, subsequent revisions do not apply.</w:t>
      </w:r>
    </w:p>
    <w:p w14:paraId="75FB96A7"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FCF7103" w14:textId="77777777" w:rsidR="00026C32" w:rsidRDefault="00026C32" w:rsidP="00026C32">
      <w:pPr>
        <w:pStyle w:val="EX"/>
      </w:pPr>
      <w:r w:rsidRPr="0023299F">
        <w:t>[1]</w:t>
      </w:r>
      <w:r w:rsidRPr="0023299F">
        <w:tab/>
        <w:t xml:space="preserve">3GPP TR 21.905: </w:t>
      </w:r>
      <w:r>
        <w:t>"</w:t>
      </w:r>
      <w:r w:rsidRPr="0023299F">
        <w:t>Vocabulary for 3GPP Specifications</w:t>
      </w:r>
      <w:r>
        <w:t>"</w:t>
      </w:r>
      <w:r w:rsidRPr="0023299F">
        <w:t>.</w:t>
      </w:r>
    </w:p>
    <w:p w14:paraId="642F731A" w14:textId="77777777" w:rsidR="003F4E27" w:rsidRDefault="003F4E27" w:rsidP="003F4E27">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0B5FA5AF" w14:textId="77777777" w:rsidR="003F4E27" w:rsidRDefault="003F4E27" w:rsidP="003F4E27">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6F63DA00" w14:textId="77777777" w:rsidR="001D5499" w:rsidRDefault="00163968" w:rsidP="001D5499">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64AF3160" w14:textId="77777777" w:rsidR="001D5499" w:rsidRDefault="001D5499" w:rsidP="001D5499">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300627FD" w14:textId="77777777" w:rsidR="001D5499" w:rsidRPr="00E353D6" w:rsidRDefault="001D5499" w:rsidP="001D5499">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7738CEE7" w14:textId="77777777" w:rsidR="001D5499" w:rsidRDefault="001D5499" w:rsidP="001D5499">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59666462" w14:textId="77777777" w:rsidR="00163968" w:rsidRPr="0023299F" w:rsidRDefault="001D5499" w:rsidP="001D5499">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4825F62B" w14:textId="77777777" w:rsidR="003F4E27" w:rsidRPr="0023299F" w:rsidRDefault="00D2314B" w:rsidP="00026C32">
      <w:pPr>
        <w:pStyle w:val="EX"/>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73619F0B" w14:textId="77777777" w:rsidR="00080512"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52935954"/>
      <w:bookmarkEnd w:id="22"/>
      <w:bookmarkEnd w:id="23"/>
      <w:bookmarkEnd w:id="24"/>
      <w:bookmarkEnd w:id="25"/>
      <w:r w:rsidRPr="004D3578">
        <w:t>3</w:t>
      </w:r>
      <w:r w:rsidRPr="004D3578">
        <w:tab/>
        <w:t xml:space="preserve">Definitions, </w:t>
      </w:r>
      <w:r w:rsidR="008028A4" w:rsidRPr="004D3578">
        <w:t>symbols and abbreviations</w:t>
      </w:r>
      <w:bookmarkEnd w:id="26"/>
      <w:bookmarkEnd w:id="27"/>
      <w:bookmarkEnd w:id="28"/>
      <w:bookmarkEnd w:id="29"/>
      <w:bookmarkEnd w:id="30"/>
      <w:bookmarkEnd w:id="31"/>
    </w:p>
    <w:p w14:paraId="031F5785" w14:textId="77777777" w:rsidR="00EC28EA" w:rsidRPr="004D3578"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52935955"/>
      <w:r w:rsidRPr="004D3578">
        <w:t>3.1</w:t>
      </w:r>
      <w:r w:rsidRPr="004D3578">
        <w:tab/>
        <w:t>Definitions</w:t>
      </w:r>
      <w:bookmarkEnd w:id="32"/>
      <w:bookmarkEnd w:id="33"/>
      <w:bookmarkEnd w:id="34"/>
      <w:bookmarkEnd w:id="35"/>
      <w:bookmarkEnd w:id="36"/>
      <w:bookmarkEnd w:id="37"/>
    </w:p>
    <w:p w14:paraId="646D39CB" w14:textId="77777777" w:rsidR="00EC28EA" w:rsidRPr="00EC28EA" w:rsidRDefault="00EC28EA" w:rsidP="00EC28EA">
      <w:r w:rsidRPr="004D3578">
        <w:t xml:space="preserve">For the purposes of the present document, the terms and definitions given in </w:t>
      </w:r>
      <w:r w:rsidR="00B906D8">
        <w:t>TR</w:t>
      </w:r>
      <w:r w:rsidRPr="004D3578">
        <w:t xml:space="preserve"> 21.905 [1] apply. A term defined in the present document takes precedence over the definition of the same term, if any, in </w:t>
      </w:r>
      <w:r w:rsidR="00B906D8">
        <w:t>TR</w:t>
      </w:r>
      <w:r w:rsidRPr="004D3578">
        <w:t> 21.905 [1</w:t>
      </w:r>
      <w:r>
        <w:t>].</w:t>
      </w:r>
    </w:p>
    <w:p w14:paraId="4D4F0E98" w14:textId="77777777" w:rsidR="00080512" w:rsidRPr="004D3578"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52935956"/>
      <w:r w:rsidRPr="004D3578">
        <w:t>3.2</w:t>
      </w:r>
      <w:r w:rsidRPr="004D3578">
        <w:tab/>
        <w:t>Symbols</w:t>
      </w:r>
      <w:bookmarkEnd w:id="38"/>
      <w:bookmarkEnd w:id="39"/>
      <w:bookmarkEnd w:id="40"/>
      <w:bookmarkEnd w:id="41"/>
      <w:bookmarkEnd w:id="42"/>
      <w:bookmarkEnd w:id="43"/>
    </w:p>
    <w:p w14:paraId="6CEFB2A2" w14:textId="77777777" w:rsidR="00080512" w:rsidRPr="004D3578" w:rsidRDefault="00080512">
      <w:pPr>
        <w:keepNext/>
      </w:pPr>
      <w:r w:rsidRPr="004D3578">
        <w:t>For the purposes of the present document, the following symbols apply:</w:t>
      </w:r>
    </w:p>
    <w:p w14:paraId="42A4F3C0" w14:textId="77777777" w:rsidR="00080512" w:rsidRDefault="00154322">
      <w:pPr>
        <w:pStyle w:val="EW"/>
      </w:pPr>
      <w:r w:rsidRPr="00154322">
        <w:rPr>
          <w:position w:val="-12"/>
        </w:rPr>
        <w:object w:dxaOrig="460" w:dyaOrig="320" w14:anchorId="20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63549780" r:id="rId18"/>
        </w:object>
      </w:r>
      <w:r>
        <w:tab/>
        <w:t>Contention window for a given priority class</w:t>
      </w:r>
    </w:p>
    <w:p w14:paraId="4D27F32D" w14:textId="77777777" w:rsidR="00154322" w:rsidRDefault="00154322">
      <w:pPr>
        <w:pStyle w:val="EW"/>
      </w:pPr>
      <w:r w:rsidRPr="000D5789">
        <w:rPr>
          <w:position w:val="-12"/>
        </w:rPr>
        <w:object w:dxaOrig="700" w:dyaOrig="320" w14:anchorId="1E137709">
          <v:shape id="_x0000_i1026" type="#_x0000_t75" style="width:35.25pt;height:15.75pt" o:ole="">
            <v:imagedata r:id="rId19" o:title=""/>
          </v:shape>
          <o:OLEObject Type="Embed" ProgID="Equation.3" ShapeID="_x0000_i1026" DrawAspect="Content" ObjectID="_1763549781" r:id="rId20"/>
        </w:object>
      </w:r>
      <w:r>
        <w:tab/>
        <w:t>Maximum contention window for a given priority class</w:t>
      </w:r>
    </w:p>
    <w:p w14:paraId="10A8EACE" w14:textId="77777777" w:rsidR="00CE66E1" w:rsidRDefault="00154322" w:rsidP="00F639FB">
      <w:pPr>
        <w:pStyle w:val="EW"/>
      </w:pPr>
      <w:r w:rsidRPr="006004AC">
        <w:rPr>
          <w:position w:val="-12"/>
        </w:rPr>
        <w:object w:dxaOrig="660" w:dyaOrig="320" w14:anchorId="6BCA6005">
          <v:shape id="_x0000_i1027" type="#_x0000_t75" style="width:33pt;height:16.5pt" o:ole="">
            <v:imagedata r:id="rId21" o:title=""/>
          </v:shape>
          <o:OLEObject Type="Embed" ProgID="Equation.3" ShapeID="_x0000_i1027" DrawAspect="Content" ObjectID="_1763549782" r:id="rId22"/>
        </w:object>
      </w:r>
      <w:r>
        <w:tab/>
        <w:t>Minimum contention window for a given priority class</w:t>
      </w:r>
    </w:p>
    <w:p w14:paraId="3B449210" w14:textId="77777777" w:rsidR="00F639FB" w:rsidRDefault="00F639FB" w:rsidP="00F639FB">
      <w:pPr>
        <w:pStyle w:val="EW"/>
      </w:pPr>
      <w:r w:rsidRPr="001A7C01">
        <w:rPr>
          <w:position w:val="-14"/>
        </w:rPr>
        <w:object w:dxaOrig="600" w:dyaOrig="380" w14:anchorId="4DD29228">
          <v:shape id="_x0000_i1028" type="#_x0000_t75" style="width:30pt;height:19.5pt" o:ole="">
            <v:imagedata r:id="rId23" o:title=""/>
          </v:shape>
          <o:OLEObject Type="Embed" ProgID="Equation.3" ShapeID="_x0000_i1028" DrawAspect="Content" ObjectID="_1763549783" r:id="rId24"/>
        </w:object>
      </w:r>
      <w:r>
        <w:tab/>
        <w:t>Maximum channel occupancy time for a given priority class</w:t>
      </w:r>
    </w:p>
    <w:p w14:paraId="50A4569D" w14:textId="77777777" w:rsidR="00F639FB" w:rsidRDefault="00F639FB" w:rsidP="00F639FB">
      <w:pPr>
        <w:pStyle w:val="EW"/>
      </w:pPr>
      <w:r w:rsidRPr="001A7C01">
        <w:rPr>
          <w:position w:val="-14"/>
        </w:rPr>
        <w:object w:dxaOrig="720" w:dyaOrig="380" w14:anchorId="223DE991">
          <v:shape id="_x0000_i1029" type="#_x0000_t75" style="width:36.75pt;height:19.5pt" o:ole="">
            <v:imagedata r:id="rId25" o:title=""/>
          </v:shape>
          <o:OLEObject Type="Embed" ProgID="Equation.3" ShapeID="_x0000_i1029" DrawAspect="Content" ObjectID="_1763549784" r:id="rId26"/>
        </w:object>
      </w:r>
      <w:r>
        <w:tab/>
        <w:t>Maximum Uplink channel occupancy time for a given priority class</w:t>
      </w:r>
    </w:p>
    <w:p w14:paraId="4B9BA6F7" w14:textId="77777777" w:rsidR="00F639FB" w:rsidRDefault="00F639FB" w:rsidP="00F639FB">
      <w:pPr>
        <w:pStyle w:val="EW"/>
      </w:pPr>
      <w:r w:rsidRPr="001A7C01">
        <w:rPr>
          <w:position w:val="-12"/>
        </w:rPr>
        <w:object w:dxaOrig="660" w:dyaOrig="360" w14:anchorId="3C361BC5">
          <v:shape id="_x0000_i1030" type="#_x0000_t75" style="width:33pt;height:18pt" o:ole="">
            <v:imagedata r:id="rId27" o:title=""/>
          </v:shape>
          <o:OLEObject Type="Embed" ProgID="Equation.3" ShapeID="_x0000_i1030" DrawAspect="Content" ObjectID="_1763549785" r:id="rId28"/>
        </w:object>
      </w:r>
      <w:r>
        <w:tab/>
        <w:t>E</w:t>
      </w:r>
      <w:r w:rsidRPr="001A7C01">
        <w:t>nergy detection threshold</w:t>
      </w:r>
    </w:p>
    <w:p w14:paraId="2D613B15" w14:textId="77777777" w:rsidR="00F639FB" w:rsidRDefault="00F639FB" w:rsidP="00F639FB">
      <w:pPr>
        <w:pStyle w:val="EW"/>
      </w:pPr>
      <w:r w:rsidRPr="001A7C01">
        <w:rPr>
          <w:position w:val="-14"/>
        </w:rPr>
        <w:object w:dxaOrig="980" w:dyaOrig="380" w14:anchorId="02D421F9">
          <v:shape id="_x0000_i1031" type="#_x0000_t75" style="width:49.5pt;height:19.5pt" o:ole="">
            <v:imagedata r:id="rId29" o:title=""/>
          </v:shape>
          <o:OLEObject Type="Embed" ProgID="Equation.DSMT4" ShapeID="_x0000_i1031" DrawAspect="Content" ObjectID="_1763549786" r:id="rId30"/>
        </w:object>
      </w:r>
      <w:r>
        <w:tab/>
        <w:t>Maximum e</w:t>
      </w:r>
      <w:r w:rsidRPr="001A7C01">
        <w:t>nergy detection threshold</w:t>
      </w:r>
    </w:p>
    <w:p w14:paraId="062456F2" w14:textId="77777777" w:rsidR="00F46C8E" w:rsidRPr="004D3578" w:rsidRDefault="00F46C8E">
      <w:pPr>
        <w:pStyle w:val="EW"/>
      </w:pPr>
    </w:p>
    <w:p w14:paraId="3B282BE0" w14:textId="77777777" w:rsidR="00080512" w:rsidRPr="004D3578"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52935957"/>
      <w:r w:rsidRPr="004D3578">
        <w:t>3.3</w:t>
      </w:r>
      <w:r w:rsidRPr="004D3578">
        <w:tab/>
        <w:t>Abbreviations</w:t>
      </w:r>
      <w:bookmarkEnd w:id="44"/>
      <w:bookmarkEnd w:id="45"/>
      <w:bookmarkEnd w:id="46"/>
      <w:bookmarkEnd w:id="47"/>
      <w:bookmarkEnd w:id="48"/>
      <w:bookmarkEnd w:id="49"/>
    </w:p>
    <w:p w14:paraId="0F27FF6D" w14:textId="77777777" w:rsidR="00080512" w:rsidRPr="004D3578" w:rsidRDefault="00080512">
      <w:pPr>
        <w:keepNext/>
      </w:pPr>
      <w:r w:rsidRPr="004D3578">
        <w:t>For the purposes of the present document, the abb</w:t>
      </w:r>
      <w:r w:rsidR="004D3578" w:rsidRPr="004D3578">
        <w:t xml:space="preserve">reviations given in </w:t>
      </w:r>
      <w:r w:rsidR="00B906D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906D8">
        <w:t>TR</w:t>
      </w:r>
      <w:r w:rsidR="004D3578" w:rsidRPr="004D3578">
        <w:t> 21.905 [1</w:t>
      </w:r>
      <w:r w:rsidRPr="004D3578">
        <w:t>].</w:t>
      </w:r>
    </w:p>
    <w:p w14:paraId="0C7EC447" w14:textId="77777777" w:rsidR="00163968" w:rsidRDefault="00163968" w:rsidP="009E1B88">
      <w:pPr>
        <w:pStyle w:val="EW"/>
      </w:pPr>
      <w:r>
        <w:t>AUL-DFI</w:t>
      </w:r>
      <w:r>
        <w:tab/>
        <w:t xml:space="preserve">Autonomous UL Downlink feedback indication </w:t>
      </w:r>
    </w:p>
    <w:p w14:paraId="763C9CCD" w14:textId="77777777" w:rsidR="009D1990" w:rsidRDefault="009D1990" w:rsidP="009D1990">
      <w:pPr>
        <w:pStyle w:val="EW"/>
      </w:pPr>
      <w:r>
        <w:t>CAPC</w:t>
      </w:r>
      <w:r>
        <w:tab/>
        <w:t>Channel access priority class</w:t>
      </w:r>
    </w:p>
    <w:p w14:paraId="0E58497B" w14:textId="77777777" w:rsidR="00163968" w:rsidRPr="00223678" w:rsidRDefault="009E1B88" w:rsidP="009E1B88">
      <w:pPr>
        <w:pStyle w:val="EW"/>
      </w:pPr>
      <w:r>
        <w:t>COT</w:t>
      </w:r>
      <w:r>
        <w:tab/>
      </w:r>
      <w:r w:rsidR="00163968">
        <w:t>Channel Occupancy Time</w:t>
      </w:r>
    </w:p>
    <w:p w14:paraId="6C07A176" w14:textId="77777777" w:rsidR="00163968" w:rsidRDefault="00163968" w:rsidP="009E1B88">
      <w:pPr>
        <w:pStyle w:val="EW"/>
      </w:pPr>
      <w:r>
        <w:t>LAA</w:t>
      </w:r>
      <w:r>
        <w:tab/>
        <w:t>Licensed Assisted Access</w:t>
      </w:r>
    </w:p>
    <w:p w14:paraId="7BCA2B64" w14:textId="77777777" w:rsidR="00163968" w:rsidRDefault="00163968" w:rsidP="009E1B88">
      <w:pPr>
        <w:pStyle w:val="EW"/>
      </w:pPr>
      <w:r>
        <w:t>MCOT</w:t>
      </w:r>
      <w:r>
        <w:tab/>
        <w:t>Maximum Channel Occupancy Time</w:t>
      </w:r>
    </w:p>
    <w:p w14:paraId="15EFA187" w14:textId="77777777" w:rsidR="008071FB" w:rsidRDefault="008071FB" w:rsidP="00163968">
      <w:pPr>
        <w:pStyle w:val="EW"/>
      </w:pPr>
    </w:p>
    <w:p w14:paraId="251477CF" w14:textId="77777777" w:rsidR="003F4E27"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52935958"/>
      <w:r>
        <w:t>4</w:t>
      </w:r>
      <w:r>
        <w:tab/>
        <w:t>Channel access procedure</w:t>
      </w:r>
      <w:bookmarkEnd w:id="50"/>
      <w:bookmarkEnd w:id="51"/>
      <w:bookmarkEnd w:id="52"/>
      <w:bookmarkEnd w:id="53"/>
      <w:bookmarkEnd w:id="54"/>
      <w:bookmarkEnd w:id="55"/>
    </w:p>
    <w:p w14:paraId="1D4509C8" w14:textId="77777777" w:rsidR="001D5499" w:rsidRDefault="001D5499" w:rsidP="001D5499">
      <w:pPr>
        <w:pStyle w:val="Heading2"/>
      </w:pPr>
      <w:bookmarkStart w:id="56" w:name="_Toc28873128"/>
      <w:bookmarkStart w:id="57" w:name="_Toc35593586"/>
      <w:bookmarkStart w:id="58" w:name="_Toc44668994"/>
      <w:bookmarkStart w:id="59" w:name="_Toc51607143"/>
      <w:bookmarkStart w:id="60" w:name="_Toc152935959"/>
      <w:r>
        <w:t>4.0</w:t>
      </w:r>
      <w:r>
        <w:tab/>
        <w:t>General</w:t>
      </w:r>
      <w:bookmarkEnd w:id="56"/>
      <w:bookmarkEnd w:id="57"/>
      <w:bookmarkEnd w:id="58"/>
      <w:bookmarkEnd w:id="59"/>
      <w:bookmarkEnd w:id="60"/>
    </w:p>
    <w:p w14:paraId="7C94FF5D" w14:textId="77777777" w:rsidR="001D5499" w:rsidRPr="008433A8" w:rsidRDefault="001D5499" w:rsidP="001D5499">
      <w:pPr>
        <w:rPr>
          <w:lang w:val="en-US"/>
        </w:rPr>
      </w:pPr>
      <w:r w:rsidRPr="008433A8">
        <w:rPr>
          <w:lang w:val="en-US"/>
        </w:rPr>
        <w:t>Unless otherwise noted, the definitions below are applicable for the following terminologies used in this specification:</w:t>
      </w:r>
    </w:p>
    <w:p w14:paraId="7B159E73" w14:textId="77777777" w:rsidR="001D5499" w:rsidRPr="0024137B" w:rsidRDefault="001D5499" w:rsidP="001D5499">
      <w:pPr>
        <w:pStyle w:val="B1"/>
      </w:pPr>
      <w:r>
        <w:t>-</w:t>
      </w:r>
      <w:r>
        <w:tab/>
      </w:r>
      <w:r w:rsidRPr="0024137B">
        <w:t>A channel refers to a carrier or a part of a carrier consisting of a contiguous set of resource blocks (RBs) on which a channel access procedure is performed in shared spectrum.</w:t>
      </w:r>
    </w:p>
    <w:p w14:paraId="076C91CD" w14:textId="19C77580" w:rsidR="001D5499" w:rsidRPr="0024137B" w:rsidRDefault="001D5499" w:rsidP="00A646AE">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4μs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6B2207DD" w14:textId="77777777" w:rsidR="001D5499" w:rsidRPr="0024137B" w:rsidRDefault="001D5499" w:rsidP="00A646AE">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rsidR="00B906D8">
        <w:t>clause</w:t>
      </w:r>
      <w:r w:rsidRPr="0024137B">
        <w:t>.</w:t>
      </w:r>
    </w:p>
    <w:p w14:paraId="13949170" w14:textId="1001E814" w:rsidR="001D5499" w:rsidRPr="0024137B" w:rsidRDefault="001D5499" w:rsidP="00A646AE">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25μs</m:t>
        </m:r>
      </m:oMath>
      <w:r w:rsidRPr="0024137B">
        <w:t>, the gap duration is counted in the channel occupancy time. A channel occupancy time can be shared for transmission between an eNB/gNB and the corresponding UE(s).</w:t>
      </w:r>
    </w:p>
    <w:p w14:paraId="459C3BBF" w14:textId="7A3A8313" w:rsidR="001D5499" w:rsidRPr="008433A8" w:rsidRDefault="001D5499" w:rsidP="00B65161">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16μs</m:t>
        </m:r>
      </m:oMath>
      <w:r w:rsidRPr="0024137B">
        <w:rPr>
          <w:lang w:eastAsia="sv-SE"/>
        </w:rPr>
        <w:t xml:space="preserve">. Transmissions from an eNB/gNB separated by a gap of more than </w:t>
      </w:r>
      <m:oMath>
        <m:r>
          <w:rPr>
            <w:rFonts w:ascii="Cambria Math" w:hAnsi="Cambria Math"/>
          </w:rPr>
          <m:t>16μs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15ACE1DC" w14:textId="1BAD887F" w:rsidR="001D5499" w:rsidRPr="0024137B" w:rsidRDefault="001D5499" w:rsidP="00E61B53">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16μs</m:t>
        </m:r>
      </m:oMath>
      <w:r w:rsidRPr="0024137B">
        <w:rPr>
          <w:lang w:eastAsia="sv-SE"/>
        </w:rPr>
        <w:t>. Transmissions from a UE separated by a gap of more than 16</w:t>
      </w:r>
      <m:oMath>
        <m:r>
          <w:rPr>
            <w:rFonts w:ascii="Cambria Math" w:hAnsi="Cambria Math"/>
          </w:rPr>
          <m:t>μ</m:t>
        </m:r>
      </m:oMath>
      <w:r w:rsidRPr="0024137B">
        <w:rPr>
          <w:lang w:eastAsia="sv-SE"/>
        </w:rPr>
        <w:t xml:space="preserve">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246175BD" w14:textId="77777777" w:rsidR="001D5499" w:rsidRPr="0024137B" w:rsidRDefault="001D5499" w:rsidP="009F2B83">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49EE8BB5" w14:textId="77777777" w:rsidR="001D5499" w:rsidRPr="0024137B" w:rsidRDefault="001D5499" w:rsidP="008433A8">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5F72737F" w14:textId="77777777" w:rsidR="001D5499" w:rsidRPr="001D5499" w:rsidRDefault="001D5499" w:rsidP="008433A8">
      <w:pPr>
        <w:pStyle w:val="B2"/>
      </w:pPr>
      <w:r>
        <w:lastRenderedPageBreak/>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44C5B9AF" w14:textId="77777777" w:rsidR="003F4E27" w:rsidRPr="001A7C01"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52935960"/>
      <w:r>
        <w:t>4</w:t>
      </w:r>
      <w:r w:rsidRPr="001A7C01">
        <w:rPr>
          <w:rFonts w:hint="eastAsia"/>
        </w:rPr>
        <w:t>.</w:t>
      </w:r>
      <w:r w:rsidRPr="001A7C01">
        <w:t>1</w:t>
      </w:r>
      <w:r w:rsidRPr="001A7C01">
        <w:rPr>
          <w:rFonts w:hint="eastAsia"/>
        </w:rPr>
        <w:tab/>
      </w:r>
      <w:r w:rsidRPr="001A7C01">
        <w:t>Downlink channel access procedures</w:t>
      </w:r>
      <w:bookmarkEnd w:id="61"/>
      <w:bookmarkEnd w:id="62"/>
      <w:bookmarkEnd w:id="63"/>
      <w:bookmarkEnd w:id="64"/>
      <w:bookmarkEnd w:id="65"/>
      <w:bookmarkEnd w:id="66"/>
    </w:p>
    <w:p w14:paraId="707153A6" w14:textId="77777777" w:rsidR="003F4E27" w:rsidRDefault="003F4E27" w:rsidP="003F4E27">
      <w:r w:rsidRPr="001A7C01">
        <w:t xml:space="preserve">An eNB operating LAA Scell(s) </w:t>
      </w:r>
      <w:r w:rsidR="00A646AE" w:rsidRPr="006577BC">
        <w:rPr>
          <w:lang w:val="en-US"/>
        </w:rPr>
        <w:t xml:space="preserve">on channel(s) and a gNB performing transmission(s) on channel(s) </w:t>
      </w:r>
      <w:r w:rsidRPr="001A7C01">
        <w:t xml:space="preserve">shall perform the channel access procedures described in this </w:t>
      </w:r>
      <w:r w:rsidR="00B906D8">
        <w:t>clause</w:t>
      </w:r>
      <w:r w:rsidRPr="001A7C01">
        <w:t xml:space="preserve"> for accessing the channel(s) on which the transmission(s) are performed. </w:t>
      </w:r>
    </w:p>
    <w:p w14:paraId="46A308C8" w14:textId="1E4721A9" w:rsidR="00A646AE" w:rsidRPr="006577BC" w:rsidRDefault="00A646AE" w:rsidP="00A646AE">
      <w:pPr>
        <w:rPr>
          <w:lang w:val="en-US"/>
        </w:rPr>
      </w:pPr>
      <w:r w:rsidRPr="006577BC">
        <w:rPr>
          <w:lang w:val="en-US"/>
        </w:rPr>
        <w:t xml:space="preserve">In this </w:t>
      </w:r>
      <w:r w:rsidR="00B906D8">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sidR="00B906D8">
        <w:rPr>
          <w:lang w:val="en-US"/>
        </w:rPr>
        <w:t>clause</w:t>
      </w:r>
      <w:r w:rsidRPr="006577BC">
        <w:rPr>
          <w:lang w:val="en-US"/>
        </w:rPr>
        <w:t xml:space="preserve"> 4.1.5 when applicable.</w:t>
      </w:r>
    </w:p>
    <w:p w14:paraId="7794B5B2" w14:textId="2D8FF400" w:rsidR="00A646AE" w:rsidRPr="008433A8" w:rsidRDefault="00A646AE" w:rsidP="003F4E27">
      <w:pPr>
        <w:rPr>
          <w:color w:val="000000"/>
          <w:lang w:val="en-US"/>
        </w:rPr>
      </w:pPr>
      <w:r w:rsidRPr="006577BC">
        <w:rPr>
          <w:lang w:val="en-US"/>
        </w:rPr>
        <w:t xml:space="preserve">A gNB performs channel access procedures in this </w:t>
      </w:r>
      <w:r w:rsidR="00B906D8">
        <w:rPr>
          <w:lang w:val="en-US"/>
        </w:rPr>
        <w:t>clause</w:t>
      </w:r>
      <w:r w:rsidRPr="006577BC">
        <w:rPr>
          <w:lang w:val="en-US"/>
        </w:rPr>
        <w:t xml:space="preserve"> unless the higher layer parameter </w:t>
      </w:r>
      <w:r w:rsidR="00CF1EE8">
        <w:rPr>
          <w:i/>
          <w:color w:val="000000"/>
          <w:lang w:val="en-US"/>
        </w:rPr>
        <w:t>c</w:t>
      </w:r>
      <w:r w:rsidR="00CF1EE8" w:rsidRPr="006577BC">
        <w:rPr>
          <w:i/>
          <w:color w:val="000000"/>
          <w:lang w:val="en-US"/>
        </w:rPr>
        <w:t>hannelAccessMode</w:t>
      </w:r>
      <w:r w:rsidRPr="006577BC">
        <w:rPr>
          <w:i/>
          <w:color w:val="000000"/>
          <w:lang w:val="en-US"/>
        </w:rPr>
        <w:t>-r16</w:t>
      </w:r>
      <w:r w:rsidRPr="006577BC">
        <w:rPr>
          <w:color w:val="000000"/>
          <w:lang w:val="en-US"/>
        </w:rPr>
        <w:t xml:space="preserve"> is provided and </w:t>
      </w:r>
      <w:r w:rsidR="00CF1EE8">
        <w:rPr>
          <w:i/>
          <w:color w:val="000000"/>
          <w:lang w:val="en-US"/>
        </w:rPr>
        <w:t>c</w:t>
      </w:r>
      <w:r w:rsidR="00CF1EE8"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i/>
          <w:color w:val="000000"/>
          <w:lang w:val="en-US"/>
        </w:rPr>
        <w:t>.</w:t>
      </w:r>
    </w:p>
    <w:p w14:paraId="1F0B7416" w14:textId="77777777" w:rsidR="003F4E27" w:rsidRPr="001A7C01"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52935961"/>
      <w:r>
        <w:t>4</w:t>
      </w:r>
      <w:r w:rsidRPr="001A7C01">
        <w:t>.1.1</w:t>
      </w:r>
      <w:r w:rsidRPr="001A7C01">
        <w:tab/>
      </w:r>
      <w:r w:rsidR="00A646AE">
        <w:t>Type 1 DL c</w:t>
      </w:r>
      <w:r w:rsidR="00A646AE" w:rsidRPr="001A7C01">
        <w:t xml:space="preserve">hannel </w:t>
      </w:r>
      <w:r w:rsidRPr="001A7C01">
        <w:t>access procedure</w:t>
      </w:r>
      <w:r w:rsidR="00A646AE">
        <w:t>s</w:t>
      </w:r>
      <w:bookmarkEnd w:id="67"/>
      <w:bookmarkEnd w:id="68"/>
      <w:bookmarkEnd w:id="69"/>
      <w:bookmarkEnd w:id="70"/>
      <w:bookmarkEnd w:id="71"/>
      <w:bookmarkEnd w:id="72"/>
    </w:p>
    <w:p w14:paraId="157144BD" w14:textId="77777777" w:rsidR="00A646AE" w:rsidRPr="006577BC" w:rsidRDefault="00A646AE" w:rsidP="00A646AE">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sidR="00B906D8">
        <w:rPr>
          <w:lang w:val="en-US"/>
        </w:rPr>
        <w:t>clause</w:t>
      </w:r>
      <w:r w:rsidRPr="006577BC">
        <w:rPr>
          <w:lang w:val="en-US"/>
        </w:rPr>
        <w:t xml:space="preserve"> is applicable to the following transmissions:</w:t>
      </w:r>
    </w:p>
    <w:p w14:paraId="3566CAD9" w14:textId="77777777" w:rsidR="00A646AE" w:rsidRPr="001A7C01" w:rsidRDefault="00A646AE" w:rsidP="00A646AE">
      <w:pPr>
        <w:pStyle w:val="B1"/>
      </w:pPr>
      <w:r>
        <w:t>-</w:t>
      </w:r>
      <w:r>
        <w:tab/>
        <w:t>Transmission(s) initiated by an eNB</w:t>
      </w:r>
      <w:r w:rsidRPr="00AC7FAF">
        <w:t xml:space="preserve"> </w:t>
      </w:r>
      <w:r w:rsidRPr="001A7C01">
        <w:t>including PDSCH/PDCCH/EPDCCH</w:t>
      </w:r>
      <w:r>
        <w:t>, or</w:t>
      </w:r>
    </w:p>
    <w:p w14:paraId="4380A58C" w14:textId="77777777" w:rsidR="003428F7" w:rsidRDefault="00A646AE" w:rsidP="00A646AE">
      <w:pPr>
        <w:pStyle w:val="B1"/>
      </w:pPr>
      <w:bookmarkStart w:id="73" w:name="_Hlk26439519"/>
      <w:r>
        <w:t>-</w:t>
      </w:r>
      <w:r>
        <w:tab/>
      </w:r>
      <w:r w:rsidR="003428F7">
        <w:t>Any transmission(s) initiated by a gNB.</w:t>
      </w:r>
    </w:p>
    <w:bookmarkEnd w:id="73"/>
    <w:p w14:paraId="395BC6F9" w14:textId="7E44FCA1" w:rsidR="003F4E27" w:rsidRPr="001A7C01" w:rsidRDefault="003F4E27" w:rsidP="003F4E27">
      <w:r w:rsidRPr="001A7C01">
        <w:rPr>
          <w:lang w:eastAsia="x-none"/>
        </w:rPr>
        <w:t>The eNB</w:t>
      </w:r>
      <w:r w:rsidR="00A646AE" w:rsidRPr="006577BC">
        <w:rPr>
          <w:lang w:val="en-US" w:eastAsia="x-none"/>
        </w:rPr>
        <w:t>/gNB</w:t>
      </w:r>
      <w:r w:rsidRPr="001A7C01">
        <w:rPr>
          <w:lang w:eastAsia="x-none"/>
        </w:rPr>
        <w:t xml:space="preserve"> may transmit a transmission after first sensing the channel to be idle during the</w:t>
      </w:r>
      <w:r w:rsidR="00A646AE" w:rsidRPr="00A646AE">
        <w:rPr>
          <w:lang w:val="en-US" w:eastAsia="x-none"/>
        </w:rPr>
        <w:t xml:space="preserve"> </w:t>
      </w:r>
      <w:r w:rsidR="00A646AE" w:rsidRPr="006577BC">
        <w:rPr>
          <w:lang w:val="en-US" w:eastAsia="x-none"/>
        </w:rPr>
        <w:t>sensing</w:t>
      </w:r>
      <w:r w:rsidRPr="001A7C01">
        <w:rPr>
          <w:lang w:eastAsia="x-none"/>
        </w:rPr>
        <w:t xml:space="preserve"> slot durations of a defer duration</w:t>
      </w:r>
      <w:r w:rsidR="00A646AE">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00A646AE" w:rsidRPr="001A7C01">
        <w:t xml:space="preserve"> </w:t>
      </w:r>
      <w:r w:rsidRPr="001A7C01">
        <w:t xml:space="preserve">is zero in step 4. The counter </w:t>
      </w:r>
      <m:oMath>
        <m:r>
          <w:rPr>
            <w:rFonts w:ascii="Cambria Math" w:hAnsi="Cambria Math"/>
          </w:rPr>
          <m:t>N</m:t>
        </m:r>
      </m:oMath>
      <w:r w:rsidR="00A646AE" w:rsidRPr="001A7C01">
        <w:t xml:space="preserve"> </w:t>
      </w:r>
      <w:r w:rsidRPr="001A7C01">
        <w:t xml:space="preserve">is adjusted by sensing the channel for additional </w:t>
      </w:r>
      <w:r w:rsidR="00A646AE" w:rsidRPr="006577BC">
        <w:rPr>
          <w:lang w:val="en-US"/>
        </w:rPr>
        <w:t xml:space="preserve">sensing </w:t>
      </w:r>
      <w:r w:rsidRPr="001A7C01">
        <w:t>slot duration(s) according to the steps below:</w:t>
      </w:r>
    </w:p>
    <w:p w14:paraId="10ED1381" w14:textId="4D41DD5D" w:rsidR="003F4E27" w:rsidRPr="001A7C01" w:rsidRDefault="003F4E27" w:rsidP="003F4E27">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7211F58E" w14:textId="56FC05A4" w:rsidR="003F4E27" w:rsidRPr="001A7C01" w:rsidRDefault="003F4E27" w:rsidP="003F4E27">
      <w:pPr>
        <w:pStyle w:val="B1"/>
      </w:pPr>
      <w:r w:rsidRPr="001A7C01">
        <w:t>2)</w:t>
      </w:r>
      <w:r w:rsidRPr="001A7C01">
        <w:tab/>
        <w:t xml:space="preserve">if </w:t>
      </w:r>
      <m:oMath>
        <m:r>
          <w:rPr>
            <w:rFonts w:ascii="Cambria Math"/>
          </w:rPr>
          <m:t>N&gt;0</m:t>
        </m:r>
      </m:oMath>
      <w:r w:rsidRPr="001A7C01">
        <w:t xml:space="preserve"> and the eNB</w:t>
      </w:r>
      <w:r w:rsidR="00B65161"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3606438B" w14:textId="77777777" w:rsidR="003F4E27" w:rsidRPr="001A7C01" w:rsidRDefault="003F4E27" w:rsidP="003F4E27">
      <w:pPr>
        <w:pStyle w:val="B1"/>
      </w:pPr>
      <w:r w:rsidRPr="001A7C01">
        <w:t>3)</w:t>
      </w:r>
      <w:r w:rsidRPr="001A7C01">
        <w:tab/>
        <w:t xml:space="preserve">sense the channel for an additional </w:t>
      </w:r>
      <w:r w:rsidR="00B65161" w:rsidRPr="0004495A">
        <w:t xml:space="preserve">sensing </w:t>
      </w:r>
      <w:r w:rsidRPr="001A7C01">
        <w:t xml:space="preserve">slot duration, and if the additional </w:t>
      </w:r>
      <w:r w:rsidR="00B65161" w:rsidRPr="0004495A">
        <w:t xml:space="preserve">sensing </w:t>
      </w:r>
      <w:r w:rsidRPr="001A7C01">
        <w:t>slot duration is idle, go to step 4; else, go to step 5;</w:t>
      </w:r>
    </w:p>
    <w:p w14:paraId="295A082F" w14:textId="5869E078" w:rsidR="003F4E27" w:rsidRPr="001A7C01" w:rsidRDefault="003F4E27" w:rsidP="003F4E27">
      <w:pPr>
        <w:pStyle w:val="B1"/>
      </w:pPr>
      <w:r w:rsidRPr="001A7C01">
        <w:t>4)</w:t>
      </w:r>
      <w:r w:rsidRPr="001A7C01">
        <w:tab/>
        <w:t xml:space="preserve">if </w:t>
      </w:r>
      <m:oMath>
        <m:r>
          <w:rPr>
            <w:rFonts w:ascii="Cambria Math"/>
          </w:rPr>
          <m:t>N=0</m:t>
        </m:r>
      </m:oMath>
      <w:r w:rsidRPr="001A7C01">
        <w:t>, stop; else, go to step 2.</w:t>
      </w:r>
    </w:p>
    <w:p w14:paraId="7DF8C0FF" w14:textId="07940217" w:rsidR="003F4E27" w:rsidRPr="001A7C01" w:rsidRDefault="003F4E27" w:rsidP="003F4E27">
      <w:pPr>
        <w:pStyle w:val="B1"/>
      </w:pPr>
      <w:r w:rsidRPr="001A7C01">
        <w:t>5)</w:t>
      </w:r>
      <w:r w:rsidRPr="001A7C01">
        <w:tab/>
        <w:t xml:space="preserve">sense the channel </w:t>
      </w:r>
      <w:r w:rsidRPr="001A7C01">
        <w:rPr>
          <w:lang w:eastAsia="x-none"/>
        </w:rPr>
        <w:t xml:space="preserve">until either a busy </w:t>
      </w:r>
      <w:r w:rsidR="00B65161">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sidR="00B65161">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4B10F33E" w14:textId="1D45BCCD" w:rsidR="003F4E27" w:rsidRPr="001A7C01" w:rsidRDefault="003F4E27" w:rsidP="003F4E27">
      <w:pPr>
        <w:pStyle w:val="B1"/>
      </w:pPr>
      <w:r w:rsidRPr="001A7C01">
        <w:t>6)</w:t>
      </w:r>
      <w:r w:rsidRPr="001A7C01">
        <w:tab/>
        <w:t xml:space="preserve">if the channel is sensed to be idle during all the </w:t>
      </w:r>
      <w:r w:rsidR="00B65161">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64506E0F" w14:textId="6E44CFBA" w:rsidR="003F4E27" w:rsidRPr="001A7C01" w:rsidRDefault="003F4E27" w:rsidP="003F4E27">
      <w:pPr>
        <w:rPr>
          <w:lang w:val="en-US"/>
        </w:rPr>
      </w:pPr>
      <w:r w:rsidRPr="001A7C01">
        <w:rPr>
          <w:lang w:eastAsia="x-none"/>
        </w:rPr>
        <w:t>If an eNB</w:t>
      </w:r>
      <w:r w:rsidR="00E61B53" w:rsidRPr="006577BC">
        <w:rPr>
          <w:lang w:val="en-US" w:eastAsia="x-none"/>
        </w:rPr>
        <w:t>/gNB</w:t>
      </w:r>
      <w:r w:rsidRPr="001A7C01">
        <w:rPr>
          <w:lang w:eastAsia="x-none"/>
        </w:rPr>
        <w:t xml:space="preserve"> has not transmitted a transmission after step 4 in the procedure above, the eNB</w:t>
      </w:r>
      <w:r w:rsidR="00E61B53" w:rsidRPr="006577BC">
        <w:rPr>
          <w:lang w:val="en-US" w:eastAsia="x-none"/>
        </w:rPr>
        <w:t>/gNB</w:t>
      </w:r>
      <w:r w:rsidRPr="001A7C01">
        <w:rPr>
          <w:lang w:eastAsia="x-none"/>
        </w:rPr>
        <w:t xml:space="preserve"> may transmit a transmission on the </w:t>
      </w:r>
      <w:r w:rsidR="00E61B53">
        <w:rPr>
          <w:lang w:eastAsia="x-none"/>
        </w:rPr>
        <w:t>channel</w:t>
      </w:r>
      <w:r w:rsidRPr="001A7C01">
        <w:rPr>
          <w:lang w:eastAsia="x-none"/>
        </w:rPr>
        <w:t xml:space="preserve">, </w:t>
      </w:r>
      <w:r w:rsidRPr="001A7C01">
        <w:rPr>
          <w:lang w:val="en-US"/>
        </w:rPr>
        <w:t xml:space="preserve">if the channel is sensed to be idle at least in a </w:t>
      </w:r>
      <w:r w:rsidR="009F2B83"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9F2B83">
        <w:t>/gNB</w:t>
      </w:r>
      <w:r w:rsidRPr="001A7C01">
        <w:t xml:space="preserve"> is ready to transmit and if the channel has been sensed to be idle </w:t>
      </w:r>
      <w:r w:rsidRPr="001A7C01">
        <w:rPr>
          <w:lang w:eastAsia="x-none"/>
        </w:rPr>
        <w:t xml:space="preserve">during all the </w:t>
      </w:r>
      <w:r w:rsidR="009F2B83"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00383C08"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383C08">
        <w:t>/gNB</w:t>
      </w:r>
      <w:r w:rsidRPr="001A7C01">
        <w:t xml:space="preserve"> first senses the channel after it is ready to transmit or if the channel has been sensed to be not idle </w:t>
      </w:r>
      <w:r w:rsidRPr="001A7C01">
        <w:rPr>
          <w:lang w:eastAsia="x-none"/>
        </w:rPr>
        <w:t xml:space="preserve">during any of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rsidR="00383C08">
        <w:t>/gNB</w:t>
      </w:r>
      <w:r w:rsidRPr="001A7C01">
        <w:t xml:space="preserve"> proceeds to step 1</w:t>
      </w:r>
      <w:r w:rsidRPr="001A7C01">
        <w:rPr>
          <w:lang w:eastAsia="x-none"/>
        </w:rPr>
        <w:t xml:space="preserve"> after sensing the channel to be idle during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C9B1BCC" w14:textId="69B1355F" w:rsidR="00383C08" w:rsidRPr="006577BC" w:rsidRDefault="00383C08" w:rsidP="00383C08">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58665F5" w14:textId="71C7955C"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1A7C01">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6577BC">
        <w:rPr>
          <w:lang w:val="en-US"/>
        </w:rPr>
        <w:t xml:space="preserve"> </w:t>
      </w:r>
      <w:r w:rsidR="003F4E27" w:rsidRPr="001A7C01">
        <w:t xml:space="preserve">adjustment is described in </w:t>
      </w:r>
      <w:r w:rsidR="00B906D8">
        <w:t>clause</w:t>
      </w:r>
      <w:r w:rsidR="003F4E27" w:rsidRPr="001A7C01">
        <w:t xml:space="preserve"> </w:t>
      </w:r>
      <w:r w:rsidR="003F4E27">
        <w:t>4</w:t>
      </w:r>
      <w:r w:rsidR="003F4E27" w:rsidRPr="001A7C01">
        <w:t>.1.</w:t>
      </w:r>
      <w:r w:rsidR="00A34A4F">
        <w:t>4</w:t>
      </w:r>
      <w:r w:rsidR="003F4E27" w:rsidRPr="001A7C01">
        <w:t>.</w:t>
      </w:r>
    </w:p>
    <w:p w14:paraId="700243CA" w14:textId="62036710"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6577BC">
        <w:rPr>
          <w:lang w:val="en-US"/>
        </w:rPr>
        <w:t xml:space="preserve"> </w:t>
      </w:r>
      <w:r w:rsidR="003F4E27" w:rsidRPr="001A7C01">
        <w:t>are chosen before step 1 of the procedure above.</w:t>
      </w:r>
    </w:p>
    <w:p w14:paraId="21EF89C8" w14:textId="1C32D13A" w:rsidR="003F4E27" w:rsidRDefault="00D24452"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6577BC">
        <w:rPr>
          <w:lang w:val="en-US"/>
        </w:rPr>
        <w:t>,</w:t>
      </w:r>
      <w:r w:rsidR="00383C08"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t xml:space="preserve"> </w:t>
      </w:r>
      <w:r w:rsidR="003F4E27" w:rsidRPr="001A7C01">
        <w:t xml:space="preserve">are based on </w:t>
      </w:r>
      <w:r w:rsidR="007C0F02">
        <w:t xml:space="preserve">a </w:t>
      </w:r>
      <w:r w:rsidR="003F4E27" w:rsidRPr="001A7C01">
        <w:t xml:space="preserve">channel access priority class </w:t>
      </w:r>
      <m:oMath>
        <m:r>
          <w:rPr>
            <w:rFonts w:ascii="Cambria Math" w:hAnsi="Cambria Math"/>
          </w:rPr>
          <m:t>p</m:t>
        </m:r>
      </m:oMath>
      <w:r w:rsidR="007C0F02" w:rsidRPr="006577BC">
        <w:rPr>
          <w:lang w:val="en-US"/>
        </w:rPr>
        <w:t xml:space="preserve"> </w:t>
      </w:r>
      <w:r w:rsidR="003F4E27" w:rsidRPr="001A7C01">
        <w:t>associated with the eNB</w:t>
      </w:r>
      <w:r w:rsidR="007C0F02">
        <w:t>/gNB</w:t>
      </w:r>
      <w:r w:rsidR="003F4E27" w:rsidRPr="001A7C01">
        <w:t xml:space="preserve"> transmission, as shown in Table </w:t>
      </w:r>
      <w:r w:rsidR="003F4E27">
        <w:t>4</w:t>
      </w:r>
      <w:r w:rsidR="003F4E27" w:rsidRPr="001A7C01">
        <w:t>.1.1-1.</w:t>
      </w:r>
    </w:p>
    <w:p w14:paraId="7D85789F" w14:textId="7CE65E6F" w:rsidR="002F70C0" w:rsidRPr="006577BC" w:rsidRDefault="002F70C0" w:rsidP="002F70C0">
      <w:pPr>
        <w:rPr>
          <w:lang w:val="en-US"/>
        </w:rPr>
      </w:pPr>
      <w:r w:rsidRPr="006577BC">
        <w:rPr>
          <w:lang w:val="en-US"/>
        </w:rPr>
        <w:lastRenderedPageBreak/>
        <w:t xml:space="preserve">An eNB/gNB shall not transmit on a channel for a </w:t>
      </w:r>
      <w:r w:rsidRPr="006577BC">
        <w:rPr>
          <w:i/>
          <w:lang w:val="en-US"/>
        </w:rPr>
        <w:t>Channel Occupancy Time</w:t>
      </w:r>
      <w:r w:rsidRPr="006577BC">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where the channel access procedures are performed based on a channel access priority class </w:t>
      </w:r>
      <m:oMath>
        <m:r>
          <w:rPr>
            <w:rFonts w:ascii="Cambria Math" w:hAnsi="Cambria Math"/>
          </w:rPr>
          <m:t>p</m:t>
        </m:r>
      </m:oMath>
      <w:r w:rsidRPr="006577BC">
        <w:rPr>
          <w:lang w:val="en-US"/>
        </w:rPr>
        <w:t xml:space="preserve"> associated with the eNB/gNB transmissions, as given in Table 4.1.1-1.</w:t>
      </w:r>
    </w:p>
    <w:p w14:paraId="04716A18" w14:textId="261283DB" w:rsidR="002F70C0" w:rsidRPr="006577BC" w:rsidRDefault="002F70C0" w:rsidP="0011749A">
      <w:pPr>
        <w:rPr>
          <w:lang w:val="en-US"/>
        </w:rPr>
      </w:pPr>
      <w:r w:rsidRPr="006577BC">
        <w:rPr>
          <w:lang w:val="en-US"/>
        </w:rPr>
        <w:t xml:space="preserve">If an eNB/gNB transmits discovery burst(s) as described in </w:t>
      </w:r>
      <w:r w:rsidR="00B906D8">
        <w:rPr>
          <w:lang w:val="en-US"/>
        </w:rPr>
        <w:t>clause</w:t>
      </w:r>
      <w:r w:rsidRPr="006577BC">
        <w:rPr>
          <w:lang w:val="en-US"/>
        </w:rPr>
        <w:t xml:space="preserve"> 4.1.2  when </w:t>
      </w:r>
      <m:oMath>
        <m:r>
          <w:rPr>
            <w:rFonts w:ascii="Cambria Math" w:hAnsi="Cambria Math"/>
          </w:rPr>
          <m:t>N</m:t>
        </m:r>
        <m:r>
          <w:rPr>
            <w:rFonts w:ascii="Cambria Math" w:hAnsi="Cambria Math"/>
            <w:lang w:val="en-US"/>
          </w:rPr>
          <m:t>&gt;0</m:t>
        </m:r>
      </m:oMath>
      <w:r w:rsidRPr="006577BC">
        <w:rPr>
          <w:lang w:val="en-US"/>
        </w:rPr>
        <w:t xml:space="preserve"> in the procedure above, the eNB/gNB shall not decrement </w:t>
      </w:r>
      <m:oMath>
        <m:r>
          <w:rPr>
            <w:rFonts w:ascii="Cambria Math" w:hAnsi="Cambria Math"/>
          </w:rPr>
          <m:t>N</m:t>
        </m:r>
      </m:oMath>
      <w:r w:rsidRPr="006577BC">
        <w:rPr>
          <w:lang w:val="en-US"/>
        </w:rPr>
        <w:t xml:space="preserve"> during the sensing slot duration(s) overlapping with discovery burst(s).</w:t>
      </w:r>
    </w:p>
    <w:p w14:paraId="0DFFD7CA" w14:textId="77777777" w:rsidR="002F70C0" w:rsidRPr="006577BC" w:rsidRDefault="002F70C0" w:rsidP="0011749A">
      <w:pPr>
        <w:rPr>
          <w:lang w:val="en-US"/>
        </w:rPr>
      </w:pPr>
      <w:bookmarkStart w:id="74" w:name="_Hlk26439537"/>
      <w:bookmarkStart w:id="75" w:name="_Hlk26479819"/>
      <w:r w:rsidRPr="006577BC">
        <w:rPr>
          <w:lang w:val="en-US"/>
        </w:rPr>
        <w:t xml:space="preserve">A gNB may use any channel access priority class for performing the procedures above to transmit transmission(s) including discovery burst(s) satisfying the conditions described in this </w:t>
      </w:r>
      <w:r w:rsidR="00B906D8">
        <w:rPr>
          <w:lang w:val="en-US"/>
        </w:rPr>
        <w:t>clause</w:t>
      </w:r>
      <w:bookmarkEnd w:id="74"/>
      <w:r w:rsidRPr="006577BC">
        <w:rPr>
          <w:lang w:val="en-US"/>
        </w:rPr>
        <w:t xml:space="preserve">. </w:t>
      </w:r>
    </w:p>
    <w:bookmarkEnd w:id="75"/>
    <w:p w14:paraId="2B061549" w14:textId="77777777" w:rsidR="002F70C0" w:rsidRPr="001A7C01" w:rsidRDefault="002F70C0" w:rsidP="003F4E27">
      <w:r w:rsidRPr="006577BC">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236B4E23" w14:textId="7AB48136" w:rsidR="0011749A" w:rsidRDefault="0011749A" w:rsidP="003F4E27">
      <w:pPr>
        <w:rPr>
          <w:rFonts w:eastAsia="MS Mincho"/>
          <w:lang w:val="en-US" w:eastAsia="ja-JP"/>
        </w:rPr>
      </w:pPr>
      <w:r w:rsidRPr="006577BC">
        <w:rPr>
          <w:lang w:val="en-US"/>
        </w:rPr>
        <w:t xml:space="preserve">For </w:t>
      </w:r>
      <m:oMath>
        <m:r>
          <w:rPr>
            <w:rFonts w:ascii="Cambria Math" w:hAnsi="Cambria Math"/>
          </w:rPr>
          <m:t>p</m:t>
        </m:r>
        <m:r>
          <w:rPr>
            <w:rFonts w:ascii="Cambria Math" w:hAnsi="Cambria Math"/>
            <w:lang w:val="en-US"/>
          </w:rPr>
          <m:t>=3</m:t>
        </m:r>
      </m:oMath>
      <w:r w:rsidRPr="006577BC">
        <w:rPr>
          <w:lang w:val="en-US"/>
        </w:rPr>
        <w:t xml:space="preserve"> and </w:t>
      </w:r>
      <m:oMath>
        <m:r>
          <w:rPr>
            <w:rFonts w:ascii="Cambria Math" w:hAnsi="Cambria Math"/>
          </w:rPr>
          <m:t>p</m:t>
        </m:r>
        <m:r>
          <w:rPr>
            <w:rFonts w:ascii="Cambria Math" w:hAnsi="Cambria Math"/>
            <w:lang w:val="en-US"/>
          </w:rPr>
          <m:t>=4</m:t>
        </m:r>
      </m:oMath>
      <w:r w:rsidRPr="006577BC">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6577BC">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6577BC">
        <w:rPr>
          <w:rFonts w:eastAsia="MS Mincho"/>
          <w:lang w:val="en-US" w:eastAsia="ja-JP"/>
        </w:rPr>
        <w:t>.</w:t>
      </w:r>
    </w:p>
    <w:p w14:paraId="66A16C87" w14:textId="77777777" w:rsidR="003F4E27" w:rsidRPr="001A7C01" w:rsidRDefault="003F4E27" w:rsidP="003F4E27"/>
    <w:p w14:paraId="59CD72C0" w14:textId="77777777" w:rsidR="003F4E27" w:rsidRPr="001A7C01" w:rsidRDefault="003F4E27" w:rsidP="003F4E27">
      <w:pPr>
        <w:pStyle w:val="TH"/>
      </w:pPr>
      <w:r w:rsidRPr="001A7C01">
        <w:t xml:space="preserve">Table </w:t>
      </w:r>
      <w:r>
        <w:t>4</w:t>
      </w:r>
      <w:r w:rsidRPr="001A7C01">
        <w:t>.1.1-1: Channel Access Priority Class</w:t>
      </w:r>
      <w:r w:rsidR="009D1990">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B35194" w14:paraId="3E709F01" w14:textId="77777777" w:rsidTr="000653BA">
        <w:trPr>
          <w:trHeight w:val="554"/>
          <w:jc w:val="center"/>
        </w:trPr>
        <w:tc>
          <w:tcPr>
            <w:tcW w:w="1500" w:type="dxa"/>
            <w:shd w:val="clear" w:color="auto" w:fill="E0E0E0"/>
            <w:vAlign w:val="center"/>
          </w:tcPr>
          <w:p w14:paraId="39B80552" w14:textId="5CC3B216" w:rsidR="0011749A" w:rsidRPr="001A7C01" w:rsidRDefault="0011749A" w:rsidP="000653BA">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63B0DEE6" w14:textId="52C6967B" w:rsidR="0011749A" w:rsidRPr="00550C2F" w:rsidRDefault="00D24452" w:rsidP="000653BA">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1363FBAB" w14:textId="17874FD7"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7DBA87FD" w14:textId="312E874C"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77FFEFF0" w14:textId="0D3E9A99" w:rsidR="0011749A" w:rsidRPr="00550C2F" w:rsidRDefault="00D24452" w:rsidP="000653BA">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30A4D448" w14:textId="57D82080" w:rsidR="0011749A" w:rsidRPr="001A7C01" w:rsidRDefault="0011749A" w:rsidP="000653BA">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0653BA" w:rsidRPr="000653BA" w14:paraId="7A06FE07" w14:textId="77777777" w:rsidTr="000653BA">
        <w:trPr>
          <w:trHeight w:val="20"/>
          <w:jc w:val="center"/>
        </w:trPr>
        <w:tc>
          <w:tcPr>
            <w:tcW w:w="1500" w:type="dxa"/>
            <w:shd w:val="clear" w:color="auto" w:fill="auto"/>
            <w:vAlign w:val="center"/>
          </w:tcPr>
          <w:p w14:paraId="17107DA2" w14:textId="590BF7AE" w:rsidR="000653BA" w:rsidRPr="000653BA" w:rsidRDefault="000653BA" w:rsidP="000653BA">
            <w:pPr>
              <w:pStyle w:val="TAC"/>
            </w:pPr>
            <w:r w:rsidRPr="000653BA">
              <w:t>1</w:t>
            </w:r>
          </w:p>
        </w:tc>
        <w:tc>
          <w:tcPr>
            <w:tcW w:w="900" w:type="dxa"/>
            <w:shd w:val="clear" w:color="auto" w:fill="auto"/>
            <w:vAlign w:val="center"/>
          </w:tcPr>
          <w:p w14:paraId="6EB06473" w14:textId="3B29AE1F" w:rsidR="000653BA" w:rsidRPr="000653BA" w:rsidRDefault="000653BA" w:rsidP="000653BA">
            <w:pPr>
              <w:pStyle w:val="TAC"/>
            </w:pPr>
            <w:r w:rsidRPr="000653BA">
              <w:t>1</w:t>
            </w:r>
          </w:p>
        </w:tc>
        <w:tc>
          <w:tcPr>
            <w:tcW w:w="1080" w:type="dxa"/>
            <w:shd w:val="clear" w:color="auto" w:fill="auto"/>
            <w:vAlign w:val="center"/>
          </w:tcPr>
          <w:p w14:paraId="000A7D40" w14:textId="4909A1EB" w:rsidR="000653BA" w:rsidRPr="000653BA" w:rsidRDefault="000653BA" w:rsidP="000653BA">
            <w:pPr>
              <w:pStyle w:val="TAC"/>
            </w:pPr>
            <w:r w:rsidRPr="000653BA">
              <w:t>3</w:t>
            </w:r>
          </w:p>
        </w:tc>
        <w:tc>
          <w:tcPr>
            <w:tcW w:w="1080" w:type="dxa"/>
            <w:shd w:val="clear" w:color="auto" w:fill="auto"/>
            <w:vAlign w:val="center"/>
          </w:tcPr>
          <w:p w14:paraId="2D73C243" w14:textId="1195993A" w:rsidR="000653BA" w:rsidRPr="000653BA" w:rsidRDefault="000653BA" w:rsidP="000653BA">
            <w:pPr>
              <w:pStyle w:val="TAC"/>
            </w:pPr>
            <w:r w:rsidRPr="000653BA">
              <w:t>7</w:t>
            </w:r>
          </w:p>
        </w:tc>
        <w:tc>
          <w:tcPr>
            <w:tcW w:w="1170" w:type="dxa"/>
            <w:shd w:val="clear" w:color="auto" w:fill="auto"/>
            <w:vAlign w:val="center"/>
          </w:tcPr>
          <w:p w14:paraId="4CF05F27" w14:textId="33240C47" w:rsidR="000653BA" w:rsidRPr="000653BA" w:rsidRDefault="000653BA" w:rsidP="000653BA">
            <w:pPr>
              <w:pStyle w:val="TAC"/>
            </w:pPr>
            <w:r w:rsidRPr="000653BA">
              <w:t>2 ms</w:t>
            </w:r>
          </w:p>
        </w:tc>
        <w:tc>
          <w:tcPr>
            <w:tcW w:w="2692" w:type="dxa"/>
            <w:shd w:val="clear" w:color="auto" w:fill="auto"/>
            <w:vAlign w:val="center"/>
          </w:tcPr>
          <w:p w14:paraId="3C7F4857" w14:textId="08F7E134" w:rsidR="000653BA" w:rsidRPr="000653BA" w:rsidRDefault="000653BA" w:rsidP="000653BA">
            <w:pPr>
              <w:pStyle w:val="TAC"/>
            </w:pPr>
            <w:r w:rsidRPr="000653BA">
              <w:t>{3,7}</w:t>
            </w:r>
          </w:p>
        </w:tc>
      </w:tr>
      <w:tr w:rsidR="000653BA" w:rsidRPr="000653BA" w14:paraId="3752CACB" w14:textId="77777777" w:rsidTr="000653BA">
        <w:trPr>
          <w:trHeight w:val="20"/>
          <w:jc w:val="center"/>
        </w:trPr>
        <w:tc>
          <w:tcPr>
            <w:tcW w:w="1500" w:type="dxa"/>
            <w:shd w:val="clear" w:color="auto" w:fill="auto"/>
            <w:vAlign w:val="center"/>
          </w:tcPr>
          <w:p w14:paraId="2C20CFD6" w14:textId="28874077" w:rsidR="000653BA" w:rsidRPr="000653BA" w:rsidRDefault="000653BA" w:rsidP="000653BA">
            <w:pPr>
              <w:pStyle w:val="TAC"/>
            </w:pPr>
            <w:r w:rsidRPr="000653BA">
              <w:t>2</w:t>
            </w:r>
          </w:p>
        </w:tc>
        <w:tc>
          <w:tcPr>
            <w:tcW w:w="900" w:type="dxa"/>
            <w:shd w:val="clear" w:color="auto" w:fill="auto"/>
            <w:vAlign w:val="center"/>
          </w:tcPr>
          <w:p w14:paraId="01D21572" w14:textId="67C0CE06" w:rsidR="000653BA" w:rsidRPr="000653BA" w:rsidRDefault="000653BA" w:rsidP="000653BA">
            <w:pPr>
              <w:pStyle w:val="TAC"/>
            </w:pPr>
            <w:r w:rsidRPr="000653BA">
              <w:t>1</w:t>
            </w:r>
          </w:p>
        </w:tc>
        <w:tc>
          <w:tcPr>
            <w:tcW w:w="1080" w:type="dxa"/>
            <w:shd w:val="clear" w:color="auto" w:fill="auto"/>
            <w:vAlign w:val="center"/>
          </w:tcPr>
          <w:p w14:paraId="738D5B93" w14:textId="6AACB03E" w:rsidR="000653BA" w:rsidRPr="000653BA" w:rsidRDefault="000653BA" w:rsidP="000653BA">
            <w:pPr>
              <w:pStyle w:val="TAC"/>
            </w:pPr>
            <w:r w:rsidRPr="000653BA">
              <w:t>7</w:t>
            </w:r>
          </w:p>
        </w:tc>
        <w:tc>
          <w:tcPr>
            <w:tcW w:w="1080" w:type="dxa"/>
            <w:shd w:val="clear" w:color="auto" w:fill="auto"/>
            <w:vAlign w:val="center"/>
          </w:tcPr>
          <w:p w14:paraId="10FF1A35" w14:textId="7DF22239" w:rsidR="000653BA" w:rsidRPr="000653BA" w:rsidRDefault="000653BA" w:rsidP="000653BA">
            <w:pPr>
              <w:pStyle w:val="TAC"/>
            </w:pPr>
            <w:r w:rsidRPr="000653BA">
              <w:t>15</w:t>
            </w:r>
          </w:p>
        </w:tc>
        <w:tc>
          <w:tcPr>
            <w:tcW w:w="1170" w:type="dxa"/>
            <w:shd w:val="clear" w:color="auto" w:fill="auto"/>
            <w:vAlign w:val="center"/>
          </w:tcPr>
          <w:p w14:paraId="259D1AC7" w14:textId="4D17CD88" w:rsidR="000653BA" w:rsidRPr="000653BA" w:rsidRDefault="000653BA" w:rsidP="000653BA">
            <w:pPr>
              <w:pStyle w:val="TAC"/>
            </w:pPr>
            <w:r w:rsidRPr="000653BA">
              <w:t>3 ms</w:t>
            </w:r>
          </w:p>
        </w:tc>
        <w:tc>
          <w:tcPr>
            <w:tcW w:w="2692" w:type="dxa"/>
            <w:shd w:val="clear" w:color="auto" w:fill="auto"/>
            <w:vAlign w:val="center"/>
          </w:tcPr>
          <w:p w14:paraId="17190EA0" w14:textId="2534B8BE" w:rsidR="000653BA" w:rsidRPr="000653BA" w:rsidRDefault="000653BA" w:rsidP="000653BA">
            <w:pPr>
              <w:pStyle w:val="TAC"/>
            </w:pPr>
            <w:r w:rsidRPr="000653BA">
              <w:t>{7,15}</w:t>
            </w:r>
          </w:p>
        </w:tc>
      </w:tr>
      <w:tr w:rsidR="000653BA" w:rsidRPr="000653BA" w14:paraId="5FAC4DD9" w14:textId="77777777" w:rsidTr="000653BA">
        <w:trPr>
          <w:trHeight w:val="20"/>
          <w:jc w:val="center"/>
        </w:trPr>
        <w:tc>
          <w:tcPr>
            <w:tcW w:w="1500" w:type="dxa"/>
            <w:shd w:val="clear" w:color="auto" w:fill="auto"/>
            <w:vAlign w:val="center"/>
          </w:tcPr>
          <w:p w14:paraId="365A9A39" w14:textId="72A01ECC" w:rsidR="000653BA" w:rsidRPr="000653BA" w:rsidRDefault="000653BA" w:rsidP="000653BA">
            <w:pPr>
              <w:pStyle w:val="TAC"/>
            </w:pPr>
            <w:r w:rsidRPr="000653BA">
              <w:t>3</w:t>
            </w:r>
          </w:p>
        </w:tc>
        <w:tc>
          <w:tcPr>
            <w:tcW w:w="900" w:type="dxa"/>
            <w:shd w:val="clear" w:color="auto" w:fill="auto"/>
            <w:vAlign w:val="center"/>
          </w:tcPr>
          <w:p w14:paraId="4CDB44A3" w14:textId="03CA66C8" w:rsidR="000653BA" w:rsidRPr="000653BA" w:rsidRDefault="000653BA" w:rsidP="000653BA">
            <w:pPr>
              <w:pStyle w:val="TAC"/>
            </w:pPr>
            <w:r w:rsidRPr="000653BA">
              <w:t>3</w:t>
            </w:r>
          </w:p>
        </w:tc>
        <w:tc>
          <w:tcPr>
            <w:tcW w:w="1080" w:type="dxa"/>
            <w:shd w:val="clear" w:color="auto" w:fill="auto"/>
            <w:vAlign w:val="center"/>
          </w:tcPr>
          <w:p w14:paraId="12E50971" w14:textId="06D5C513" w:rsidR="000653BA" w:rsidRPr="000653BA" w:rsidRDefault="000653BA" w:rsidP="000653BA">
            <w:pPr>
              <w:pStyle w:val="TAC"/>
            </w:pPr>
            <w:r w:rsidRPr="000653BA">
              <w:t>15</w:t>
            </w:r>
          </w:p>
        </w:tc>
        <w:tc>
          <w:tcPr>
            <w:tcW w:w="1080" w:type="dxa"/>
            <w:shd w:val="clear" w:color="auto" w:fill="auto"/>
            <w:vAlign w:val="center"/>
          </w:tcPr>
          <w:p w14:paraId="77A800ED" w14:textId="51F62924" w:rsidR="000653BA" w:rsidRPr="000653BA" w:rsidRDefault="000653BA" w:rsidP="000653BA">
            <w:pPr>
              <w:pStyle w:val="TAC"/>
            </w:pPr>
            <w:r w:rsidRPr="000653BA">
              <w:t>63</w:t>
            </w:r>
          </w:p>
        </w:tc>
        <w:tc>
          <w:tcPr>
            <w:tcW w:w="1170" w:type="dxa"/>
            <w:shd w:val="clear" w:color="auto" w:fill="auto"/>
            <w:vAlign w:val="center"/>
          </w:tcPr>
          <w:p w14:paraId="03386BE1" w14:textId="6B952F9B" w:rsidR="000653BA" w:rsidRPr="000653BA" w:rsidRDefault="000653BA" w:rsidP="000653BA">
            <w:pPr>
              <w:pStyle w:val="TAC"/>
            </w:pPr>
            <w:r w:rsidRPr="000653BA">
              <w:t>8 or 10 ms</w:t>
            </w:r>
          </w:p>
        </w:tc>
        <w:tc>
          <w:tcPr>
            <w:tcW w:w="2692" w:type="dxa"/>
            <w:shd w:val="clear" w:color="auto" w:fill="auto"/>
            <w:vAlign w:val="center"/>
          </w:tcPr>
          <w:p w14:paraId="268F39E2" w14:textId="55502BDE" w:rsidR="000653BA" w:rsidRPr="000653BA" w:rsidRDefault="000653BA" w:rsidP="000653BA">
            <w:pPr>
              <w:pStyle w:val="TAC"/>
            </w:pPr>
            <w:r w:rsidRPr="000653BA">
              <w:t>{15,31,63}</w:t>
            </w:r>
          </w:p>
        </w:tc>
      </w:tr>
      <w:tr w:rsidR="000653BA" w:rsidRPr="000653BA" w14:paraId="20755CC4" w14:textId="77777777" w:rsidTr="000653BA">
        <w:trPr>
          <w:trHeight w:val="20"/>
          <w:jc w:val="center"/>
        </w:trPr>
        <w:tc>
          <w:tcPr>
            <w:tcW w:w="1500" w:type="dxa"/>
            <w:shd w:val="clear" w:color="auto" w:fill="auto"/>
            <w:vAlign w:val="center"/>
          </w:tcPr>
          <w:p w14:paraId="5F556363" w14:textId="7FAFC67A" w:rsidR="000653BA" w:rsidRPr="000653BA" w:rsidRDefault="000653BA" w:rsidP="000653BA">
            <w:pPr>
              <w:pStyle w:val="TAC"/>
            </w:pPr>
            <w:r w:rsidRPr="000653BA">
              <w:t>4</w:t>
            </w:r>
          </w:p>
        </w:tc>
        <w:tc>
          <w:tcPr>
            <w:tcW w:w="900" w:type="dxa"/>
            <w:shd w:val="clear" w:color="auto" w:fill="auto"/>
            <w:vAlign w:val="center"/>
          </w:tcPr>
          <w:p w14:paraId="69D2C84B" w14:textId="155E2691" w:rsidR="000653BA" w:rsidRPr="000653BA" w:rsidRDefault="000653BA" w:rsidP="000653BA">
            <w:pPr>
              <w:pStyle w:val="TAC"/>
            </w:pPr>
            <w:r w:rsidRPr="000653BA">
              <w:t>7</w:t>
            </w:r>
          </w:p>
        </w:tc>
        <w:tc>
          <w:tcPr>
            <w:tcW w:w="1080" w:type="dxa"/>
            <w:shd w:val="clear" w:color="auto" w:fill="auto"/>
            <w:vAlign w:val="center"/>
          </w:tcPr>
          <w:p w14:paraId="565AE4B3" w14:textId="57FA400C" w:rsidR="000653BA" w:rsidRPr="000653BA" w:rsidRDefault="000653BA" w:rsidP="000653BA">
            <w:pPr>
              <w:pStyle w:val="TAC"/>
            </w:pPr>
            <w:r w:rsidRPr="000653BA">
              <w:t>15</w:t>
            </w:r>
          </w:p>
        </w:tc>
        <w:tc>
          <w:tcPr>
            <w:tcW w:w="1080" w:type="dxa"/>
            <w:shd w:val="clear" w:color="auto" w:fill="auto"/>
            <w:vAlign w:val="center"/>
          </w:tcPr>
          <w:p w14:paraId="78047FBD" w14:textId="3677EF1E" w:rsidR="000653BA" w:rsidRPr="000653BA" w:rsidRDefault="000653BA" w:rsidP="000653BA">
            <w:pPr>
              <w:pStyle w:val="TAC"/>
            </w:pPr>
            <w:r w:rsidRPr="000653BA">
              <w:t>1023</w:t>
            </w:r>
          </w:p>
        </w:tc>
        <w:tc>
          <w:tcPr>
            <w:tcW w:w="1170" w:type="dxa"/>
            <w:shd w:val="clear" w:color="auto" w:fill="auto"/>
            <w:vAlign w:val="center"/>
          </w:tcPr>
          <w:p w14:paraId="5FA57842" w14:textId="321D14D0" w:rsidR="000653BA" w:rsidRPr="000653BA" w:rsidRDefault="000653BA" w:rsidP="000653BA">
            <w:pPr>
              <w:pStyle w:val="TAC"/>
            </w:pPr>
            <w:r w:rsidRPr="000653BA">
              <w:t>8 or 10 ms</w:t>
            </w:r>
          </w:p>
        </w:tc>
        <w:tc>
          <w:tcPr>
            <w:tcW w:w="2692" w:type="dxa"/>
            <w:shd w:val="clear" w:color="auto" w:fill="auto"/>
            <w:vAlign w:val="center"/>
          </w:tcPr>
          <w:p w14:paraId="6A036CE4" w14:textId="20B42AE8" w:rsidR="000653BA" w:rsidRPr="000653BA" w:rsidRDefault="000653BA" w:rsidP="000653BA">
            <w:pPr>
              <w:pStyle w:val="TAC"/>
            </w:pPr>
            <w:r w:rsidRPr="000653BA">
              <w:t>{15,31,63,127,255,511,1023}</w:t>
            </w:r>
          </w:p>
        </w:tc>
      </w:tr>
    </w:tbl>
    <w:p w14:paraId="0F14FB78" w14:textId="77777777" w:rsidR="003F4E27" w:rsidRDefault="003F4E27" w:rsidP="003F4E27"/>
    <w:p w14:paraId="32FFD800" w14:textId="77777777" w:rsidR="0011749A" w:rsidRDefault="0011749A" w:rsidP="0011749A">
      <w:pPr>
        <w:pStyle w:val="Heading4"/>
      </w:pPr>
      <w:bookmarkStart w:id="76" w:name="_Toc28873131"/>
      <w:bookmarkStart w:id="77" w:name="_Toc35593589"/>
      <w:bookmarkStart w:id="78" w:name="_Toc44668997"/>
      <w:bookmarkStart w:id="79" w:name="_Toc51607146"/>
      <w:bookmarkStart w:id="80" w:name="_Toc152935962"/>
      <w:r>
        <w:t>4.1.1.1</w:t>
      </w:r>
      <w:r>
        <w:tab/>
        <w:t>Regional limitations on channel occupancy time</w:t>
      </w:r>
      <w:bookmarkEnd w:id="76"/>
      <w:bookmarkEnd w:id="77"/>
      <w:bookmarkEnd w:id="78"/>
      <w:bookmarkEnd w:id="79"/>
      <w:bookmarkEnd w:id="80"/>
    </w:p>
    <w:p w14:paraId="1C0E54B0" w14:textId="7AE74AF9" w:rsidR="00A2505F" w:rsidRPr="008433A8" w:rsidRDefault="00A2505F" w:rsidP="00A2505F">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6CD3B1DC" w14:textId="77777777" w:rsidR="003F4E27"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52935963"/>
      <w:r>
        <w:t>4</w:t>
      </w:r>
      <w:r w:rsidRPr="001A7C01">
        <w:t>.1.2</w:t>
      </w:r>
      <w:r w:rsidRPr="001A7C01">
        <w:tab/>
      </w:r>
      <w:r w:rsidR="00B63099">
        <w:t>Type 2 DL</w:t>
      </w:r>
      <w:r w:rsidR="00B63099" w:rsidRPr="001A7C01">
        <w:t xml:space="preserve"> </w:t>
      </w:r>
      <w:r w:rsidR="00B63099">
        <w:t>c</w:t>
      </w:r>
      <w:r w:rsidR="00B63099" w:rsidRPr="001A7C01">
        <w:t xml:space="preserve">hannel </w:t>
      </w:r>
      <w:r w:rsidRPr="001A7C01">
        <w:t>access procedure</w:t>
      </w:r>
      <w:r w:rsidR="00B63099">
        <w:t>s</w:t>
      </w:r>
      <w:bookmarkEnd w:id="81"/>
      <w:bookmarkEnd w:id="82"/>
      <w:bookmarkEnd w:id="83"/>
      <w:bookmarkEnd w:id="84"/>
      <w:bookmarkEnd w:id="85"/>
      <w:bookmarkEnd w:id="86"/>
    </w:p>
    <w:p w14:paraId="105B4188" w14:textId="77777777" w:rsidR="00B63099" w:rsidRDefault="00B63099" w:rsidP="00B6309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17EDB495" w14:textId="77777777" w:rsidR="00B63099" w:rsidRPr="006577BC" w:rsidRDefault="00B63099" w:rsidP="00B63099">
      <w:pPr>
        <w:rPr>
          <w:lang w:val="en-US"/>
        </w:rPr>
      </w:pPr>
      <w:r w:rsidRPr="006577BC">
        <w:rPr>
          <w:lang w:val="en-US"/>
        </w:rPr>
        <w:t xml:space="preserve">If an eNB performs Type 2 DL channel access procedures, it follows the procedures described in </w:t>
      </w:r>
      <w:r w:rsidR="00B906D8">
        <w:rPr>
          <w:lang w:val="en-US"/>
        </w:rPr>
        <w:t>clause</w:t>
      </w:r>
      <w:r w:rsidRPr="006577BC">
        <w:rPr>
          <w:lang w:val="en-US"/>
        </w:rPr>
        <w:t xml:space="preserve"> 4.1.2.1.</w:t>
      </w:r>
    </w:p>
    <w:p w14:paraId="1535781F" w14:textId="77777777" w:rsidR="00B63099" w:rsidRPr="006577BC" w:rsidRDefault="00B63099" w:rsidP="00B63099">
      <w:pPr>
        <w:rPr>
          <w:lang w:val="en-US"/>
        </w:rPr>
      </w:pPr>
      <w:r w:rsidRPr="006577BC">
        <w:rPr>
          <w:lang w:val="en-US"/>
        </w:rPr>
        <w:t xml:space="preserve">Type 2A channel access procedures as described in </w:t>
      </w:r>
      <w:r w:rsidR="00B906D8">
        <w:rPr>
          <w:lang w:val="en-US"/>
        </w:rPr>
        <w:t>clause</w:t>
      </w:r>
      <w:r w:rsidRPr="006577BC">
        <w:rPr>
          <w:lang w:val="en-US"/>
        </w:rPr>
        <w:t xml:space="preserve"> 4.1.2.1 are </w:t>
      </w:r>
      <w:r w:rsidR="00D61BCF">
        <w:t xml:space="preserve">only </w:t>
      </w:r>
      <w:r w:rsidRPr="006577BC">
        <w:rPr>
          <w:lang w:val="en-US"/>
        </w:rPr>
        <w:t>applicable to the following transmission(s) performed by an eNB/gNB:</w:t>
      </w:r>
    </w:p>
    <w:p w14:paraId="3F4DF562" w14:textId="242122D0" w:rsidR="00B63099" w:rsidRPr="004D2171" w:rsidRDefault="00B63099" w:rsidP="00B63099">
      <w:pPr>
        <w:pStyle w:val="B1"/>
      </w:pPr>
      <w:r w:rsidRPr="004D2171">
        <w:t>-</w:t>
      </w:r>
      <w:r w:rsidRPr="004D2171">
        <w:tab/>
        <w:t>Transmission(s) initiated by an eNB including discovery burst and not including PDSCH</w:t>
      </w:r>
      <w:r w:rsidR="009D1990" w:rsidRPr="004D2171">
        <w:rPr>
          <w:rFonts w:hint="eastAsia"/>
          <w:lang w:val="en-US" w:eastAsia="zh-CN"/>
        </w:rPr>
        <w:t xml:space="preserve"> where the transmission(s) duration is at most</w:t>
      </w:r>
      <w:r w:rsidR="009D1990" w:rsidRPr="004D2171">
        <w:rPr>
          <w:lang w:val="en-US" w:eastAsia="zh-CN"/>
        </w:rPr>
        <w:t xml:space="preserve"> </w:t>
      </w:r>
      <m:oMath>
        <m:r>
          <w:rPr>
            <w:rFonts w:ascii="Cambria Math" w:hAnsi="Cambria Math"/>
          </w:rPr>
          <m:t>1ms</m:t>
        </m:r>
      </m:oMath>
      <w:r w:rsidRPr="004D2171">
        <w:t>, or</w:t>
      </w:r>
    </w:p>
    <w:p w14:paraId="2CCB8C51" w14:textId="62CC6F98" w:rsidR="00B63099" w:rsidRPr="0024137B" w:rsidRDefault="00B63099" w:rsidP="006B6BAE">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17D2BF7E" w14:textId="51F4AF2E" w:rsidR="00B63099" w:rsidRPr="0024137B" w:rsidRDefault="00B63099" w:rsidP="004C2148">
      <w:pPr>
        <w:pStyle w:val="B1"/>
      </w:pPr>
      <w:r>
        <w:t>-</w:t>
      </w:r>
      <w:r>
        <w:tab/>
      </w:r>
      <w:r w:rsidRPr="0024137B">
        <w:t xml:space="preserve">Transmission(s) by an eNB/ gNB following transmission(s) by a UE after a gap of  </w:t>
      </w:r>
      <m:oMath>
        <m:r>
          <w:rPr>
            <w:rFonts w:ascii="Cambria Math" w:hAnsi="Cambria Math"/>
          </w:rPr>
          <m:t>25μs</m:t>
        </m:r>
      </m:oMath>
      <w:r w:rsidRPr="0024137B">
        <w:t xml:space="preserve"> in a shared channel occupancy as described in </w:t>
      </w:r>
      <w:r w:rsidR="00B906D8">
        <w:t>clause</w:t>
      </w:r>
      <w:r w:rsidRPr="0024137B">
        <w:t xml:space="preserve"> 4.1.3. </w:t>
      </w:r>
    </w:p>
    <w:p w14:paraId="0B0903DE" w14:textId="58B58333" w:rsidR="00B63099" w:rsidRPr="006577BC" w:rsidRDefault="00B63099" w:rsidP="00B63099">
      <w:pPr>
        <w:rPr>
          <w:lang w:val="en-US"/>
        </w:rPr>
      </w:pPr>
      <w:r w:rsidRPr="006577BC">
        <w:rPr>
          <w:lang w:val="en-US"/>
        </w:rPr>
        <w:t xml:space="preserve">Type 2B or Type 2C DL channel access procedures as described in </w:t>
      </w:r>
      <w:r w:rsidR="00B906D8">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respectively</w:t>
      </w:r>
      <w:r w:rsidRPr="006577BC">
        <w:rPr>
          <w:i/>
          <w:lang w:val="en-US"/>
        </w:rPr>
        <w:t>,</w:t>
      </w:r>
      <w:r w:rsidRPr="006577BC">
        <w:rPr>
          <w:lang w:val="en-US"/>
        </w:rPr>
        <w:t xml:space="preserve"> in a shared channel occupancy as described in </w:t>
      </w:r>
      <w:r w:rsidR="00B906D8">
        <w:rPr>
          <w:lang w:val="en-US"/>
        </w:rPr>
        <w:t>clause</w:t>
      </w:r>
      <w:r w:rsidRPr="006577BC">
        <w:rPr>
          <w:lang w:val="en-US"/>
        </w:rPr>
        <w:t xml:space="preserve"> 4.1.3.</w:t>
      </w:r>
    </w:p>
    <w:p w14:paraId="73E60CE0" w14:textId="77777777" w:rsidR="00B63099" w:rsidRPr="00B63099" w:rsidRDefault="00B63099" w:rsidP="008433A8">
      <w:pPr>
        <w:pStyle w:val="Heading4"/>
      </w:pPr>
      <w:bookmarkStart w:id="87" w:name="_Toc28873133"/>
      <w:bookmarkStart w:id="88" w:name="_Toc35593591"/>
      <w:bookmarkStart w:id="89" w:name="_Toc44668999"/>
      <w:bookmarkStart w:id="90" w:name="_Toc51607148"/>
      <w:bookmarkStart w:id="91" w:name="_Toc152935964"/>
      <w:r>
        <w:lastRenderedPageBreak/>
        <w:t>4.1.2.1</w:t>
      </w:r>
      <w:r>
        <w:tab/>
        <w:t>Type 2A DL channel access procedures</w:t>
      </w:r>
      <w:bookmarkEnd w:id="87"/>
      <w:bookmarkEnd w:id="88"/>
      <w:bookmarkEnd w:id="89"/>
      <w:bookmarkEnd w:id="90"/>
      <w:bookmarkEnd w:id="91"/>
    </w:p>
    <w:p w14:paraId="5B88D42D" w14:textId="467A7019" w:rsidR="006B6BAE" w:rsidRDefault="006B6BAE" w:rsidP="006B6BAE">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2B40A448" w14:textId="77777777" w:rsidR="006B6BAE" w:rsidRPr="009F0DE4" w:rsidRDefault="006B6BAE" w:rsidP="006B6BAE">
      <w:pPr>
        <w:pStyle w:val="Heading4"/>
      </w:pPr>
      <w:bookmarkStart w:id="92" w:name="_Toc28873134"/>
      <w:bookmarkStart w:id="93" w:name="_Toc35593592"/>
      <w:bookmarkStart w:id="94" w:name="_Toc44669000"/>
      <w:bookmarkStart w:id="95" w:name="_Toc51607149"/>
      <w:bookmarkStart w:id="96" w:name="_Toc152935965"/>
      <w:r>
        <w:t>4.1.2.2</w:t>
      </w:r>
      <w:r>
        <w:tab/>
        <w:t>Type 2B DL channel access procedures</w:t>
      </w:r>
      <w:bookmarkEnd w:id="92"/>
      <w:bookmarkEnd w:id="93"/>
      <w:bookmarkEnd w:id="94"/>
      <w:bookmarkEnd w:id="95"/>
      <w:bookmarkEnd w:id="96"/>
    </w:p>
    <w:p w14:paraId="69EB2124" w14:textId="48BDDBFD" w:rsidR="006B6BAE" w:rsidRPr="006577BC" w:rsidRDefault="006B6BAE" w:rsidP="006B6BAE">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7C634AC0" w14:textId="77777777" w:rsidR="006B6BAE" w:rsidRDefault="006B6BAE" w:rsidP="006B6BAE">
      <w:pPr>
        <w:pStyle w:val="Heading4"/>
      </w:pPr>
      <w:bookmarkStart w:id="97" w:name="_Toc28873135"/>
      <w:bookmarkStart w:id="98" w:name="_Toc35593593"/>
      <w:bookmarkStart w:id="99" w:name="_Toc44669001"/>
      <w:bookmarkStart w:id="100" w:name="_Toc51607150"/>
      <w:bookmarkStart w:id="101" w:name="_Toc152935966"/>
      <w:r>
        <w:t>4.1.2.3</w:t>
      </w:r>
      <w:r>
        <w:tab/>
        <w:t>Type 2C DL channel access procedures</w:t>
      </w:r>
      <w:bookmarkEnd w:id="97"/>
      <w:bookmarkEnd w:id="98"/>
      <w:bookmarkEnd w:id="99"/>
      <w:bookmarkEnd w:id="100"/>
      <w:bookmarkEnd w:id="101"/>
    </w:p>
    <w:p w14:paraId="08379E71" w14:textId="2D395F0B" w:rsidR="006B6BAE" w:rsidRPr="008433A8" w:rsidRDefault="006B6BAE" w:rsidP="003F4E27">
      <w:pPr>
        <w:rPr>
          <w:lang w:val="en-US"/>
        </w:rPr>
      </w:pPr>
      <w:r w:rsidRPr="006577BC">
        <w:rPr>
          <w:lang w:val="en-US" w:eastAsia="x-none"/>
        </w:rPr>
        <w:t xml:space="preserve">When a gNB follows the procedures in this </w:t>
      </w:r>
      <w:r w:rsidR="00B906D8">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6577BC">
        <w:rPr>
          <w:lang w:val="en-US"/>
        </w:rPr>
        <w:t>.</w:t>
      </w:r>
    </w:p>
    <w:p w14:paraId="58C5FDBC" w14:textId="77777777" w:rsidR="00955F9F" w:rsidRPr="009F0DE4"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52935967"/>
      <w:r>
        <w:t>4</w:t>
      </w:r>
      <w:r w:rsidRPr="001A7C01">
        <w:t>.1.</w:t>
      </w:r>
      <w:r>
        <w:t>3</w:t>
      </w:r>
      <w:r w:rsidRPr="001A7C01">
        <w:tab/>
      </w:r>
      <w:r w:rsidR="004C2148">
        <w:t>DL c</w:t>
      </w:r>
      <w:r w:rsidR="004C2148" w:rsidRPr="001A7C01">
        <w:t xml:space="preserve">hannel </w:t>
      </w:r>
      <w:r w:rsidRPr="001A7C01">
        <w:t>access procedure</w:t>
      </w:r>
      <w:r w:rsidR="004C2148">
        <w:t>s in a shared channel occupancy</w:t>
      </w:r>
      <w:bookmarkEnd w:id="102"/>
      <w:bookmarkEnd w:id="103"/>
      <w:bookmarkEnd w:id="104"/>
      <w:bookmarkEnd w:id="105"/>
      <w:bookmarkEnd w:id="106"/>
      <w:bookmarkEnd w:id="107"/>
    </w:p>
    <w:p w14:paraId="3EA40757" w14:textId="77777777" w:rsidR="004C2148" w:rsidRPr="006577BC" w:rsidRDefault="004C2148" w:rsidP="004C2148">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35BA599E" w14:textId="7BC9853F" w:rsidR="004C2148" w:rsidRPr="003F7B59" w:rsidRDefault="00C57FFA" w:rsidP="00C57FFA">
      <w:pPr>
        <w:pStyle w:val="B1"/>
      </w:pPr>
      <w:r>
        <w:rPr>
          <w:lang w:eastAsia="x-none"/>
        </w:rPr>
        <w:t>-</w:t>
      </w:r>
      <w:r>
        <w:rPr>
          <w:lang w:eastAsia="x-none"/>
        </w:rPr>
        <w:tab/>
      </w:r>
      <w:r w:rsidR="004C2148" w:rsidRPr="003F7B59">
        <w:rPr>
          <w:lang w:eastAsia="x-none"/>
        </w:rPr>
        <w:t xml:space="preserve">If </w:t>
      </w:r>
      <w:r w:rsidR="004C2148" w:rsidRPr="003F7B59">
        <w:t xml:space="preserve">'COT sharing indication' in AUL-UCI in subframe </w:t>
      </w:r>
      <m:oMath>
        <m:r>
          <w:rPr>
            <w:rFonts w:ascii="Cambria Math" w:hAnsi="Cambria Math"/>
          </w:rPr>
          <m:t>n</m:t>
        </m:r>
      </m:oMath>
      <w:r w:rsidR="004C2148" w:rsidRPr="003F7B59">
        <w:t xml:space="preserve"> indicates '1'</w:t>
      </w:r>
      <w:r w:rsidR="004C2148" w:rsidRPr="003F7B59">
        <w:rPr>
          <w:lang w:eastAsia="x-none"/>
        </w:rPr>
        <w:t xml:space="preserve">, </w:t>
      </w:r>
      <w:r w:rsidR="004C2148" w:rsidRPr="003F7B59">
        <w:t>a</w:t>
      </w:r>
      <w:r w:rsidR="004C2148" w:rsidRPr="003F7B59">
        <w:rPr>
          <w:noProof/>
        </w:rPr>
        <w:t xml:space="preserve">n eNB may transmit a transmission </w:t>
      </w:r>
      <w:r w:rsidR="004C2148" w:rsidRPr="003F7B59">
        <w:t xml:space="preserve">in subframe </w:t>
      </w:r>
      <m:oMath>
        <m:r>
          <w:rPr>
            <w:rFonts w:ascii="Cambria Math" w:hAnsi="Cambria Math"/>
          </w:rPr>
          <m:t>n+X</m:t>
        </m:r>
      </m:oMath>
      <w:r w:rsidR="004C2148" w:rsidRPr="003F7B59">
        <w:t xml:space="preserve">, where </w:t>
      </w:r>
      <m:oMath>
        <m:r>
          <w:rPr>
            <w:rFonts w:ascii="Cambria Math" w:hAnsi="Cambria Math"/>
          </w:rPr>
          <m:t>X</m:t>
        </m:r>
      </m:oMath>
      <w:r w:rsidR="004C2148" w:rsidRPr="003F7B59">
        <w:t xml:space="preserve"> is subframeOffsetCOT-Sharing, </w:t>
      </w:r>
      <w:r w:rsidR="004C2148" w:rsidRPr="003F7B59">
        <w:rPr>
          <w:noProof/>
        </w:rPr>
        <w:t xml:space="preserve">including PDCCH but not including PDSCH </w:t>
      </w:r>
      <w:r w:rsidR="004C2148" w:rsidRPr="003F7B59">
        <w:rPr>
          <w:lang w:eastAsia="x-none"/>
        </w:rPr>
        <w:t xml:space="preserve">on the same </w:t>
      </w:r>
      <w:r w:rsidR="004C2148" w:rsidRPr="003F7B59">
        <w:t>channel</w:t>
      </w:r>
      <w:r w:rsidR="004C2148" w:rsidRPr="003F7B59">
        <w:rPr>
          <w:lang w:eastAsia="x-none"/>
        </w:rPr>
        <w:t xml:space="preserve"> </w:t>
      </w:r>
      <w:r w:rsidR="004C2148" w:rsidRPr="003F7B59">
        <w:rPr>
          <w:noProof/>
        </w:rPr>
        <w:t xml:space="preserve">immediately after </w:t>
      </w:r>
      <w:r w:rsidR="004C2148" w:rsidRPr="003F7B59">
        <w:t xml:space="preserve">performing Type 2A DL channel access procedures in </w:t>
      </w:r>
      <w:r w:rsidR="00B906D8">
        <w:t>clause</w:t>
      </w:r>
      <w:r w:rsidR="004C2148" w:rsidRPr="003F7B59">
        <w:t xml:space="preserve"> 4.1.2.1, if the duration of the PDCCH is less than or equal to duration of two OFDM symbols and it shall contain at least AUL-DFI or UL grant to the UE from which the PUSCH transmission indicating COT sharing was received</w:t>
      </w:r>
      <w:r w:rsidR="004C2148" w:rsidRPr="003F7B59">
        <w:rPr>
          <w:lang w:val="en-US"/>
        </w:rPr>
        <w:t>.</w:t>
      </w:r>
      <w:r w:rsidR="004C2148" w:rsidRPr="003F7B59">
        <w:t xml:space="preserve"> </w:t>
      </w:r>
    </w:p>
    <w:p w14:paraId="490CC10A" w14:textId="77777777" w:rsidR="004C2148" w:rsidRPr="006577BC" w:rsidRDefault="004C2148" w:rsidP="004C2148">
      <w:pPr>
        <w:rPr>
          <w:lang w:val="en-US" w:eastAsia="x-none"/>
        </w:rPr>
      </w:pPr>
      <w:bookmarkStart w:id="108" w:name="_Hlk26442137"/>
      <w:bookmarkStart w:id="109" w:name="_Hlk24364570"/>
      <w:r w:rsidRPr="006577BC">
        <w:rPr>
          <w:lang w:val="en-US" w:eastAsia="x-none"/>
        </w:rPr>
        <w:t xml:space="preserve">If a gNB shares a channel occupancy initiated by a UE using the channel access procedures described in </w:t>
      </w:r>
      <w:r w:rsidR="00B906D8">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sidR="00D2314B">
        <w:rPr>
          <w:lang w:val="en-US" w:eastAsia="x-none"/>
        </w:rPr>
        <w:t>UL</w:t>
      </w:r>
      <w:r w:rsidRPr="006577BC">
        <w:rPr>
          <w:lang w:val="en-US" w:eastAsia="x-none"/>
        </w:rPr>
        <w:t xml:space="preserve"> transmission on scheduled </w:t>
      </w:r>
      <w:r w:rsidR="00D2314B">
        <w:rPr>
          <w:lang w:val="en-US" w:eastAsia="x-none"/>
        </w:rPr>
        <w:t>resources</w:t>
      </w:r>
      <w:r w:rsidR="00D2314B" w:rsidRPr="006577BC">
        <w:rPr>
          <w:lang w:val="en-US" w:eastAsia="x-none"/>
        </w:rPr>
        <w:t xml:space="preserve"> </w:t>
      </w:r>
      <w:r w:rsidRPr="006577BC">
        <w:rPr>
          <w:lang w:val="en-US" w:eastAsia="x-none"/>
        </w:rPr>
        <w:t xml:space="preserve">or </w:t>
      </w:r>
      <w:r w:rsidR="00D2314B">
        <w:rPr>
          <w:lang w:val="en-US" w:eastAsia="x-none"/>
        </w:rPr>
        <w:t xml:space="preserve">a PUSCH transmission on </w:t>
      </w:r>
      <w:r w:rsidRPr="006577BC">
        <w:rPr>
          <w:lang w:val="en-US" w:eastAsia="x-none"/>
        </w:rPr>
        <w:t>configured resources by the UE after a gap as follows:</w:t>
      </w:r>
    </w:p>
    <w:p w14:paraId="095670C8" w14:textId="77777777" w:rsidR="004C2148" w:rsidRPr="003F7B59" w:rsidRDefault="0066596A" w:rsidP="0066596A">
      <w:pPr>
        <w:pStyle w:val="B1"/>
      </w:pPr>
      <w:r>
        <w:rPr>
          <w:lang w:eastAsia="x-none"/>
        </w:rPr>
        <w:t>-</w:t>
      </w:r>
      <w:r>
        <w:rPr>
          <w:lang w:eastAsia="x-none"/>
        </w:rPr>
        <w:tab/>
      </w:r>
      <w:r w:rsidR="004C2148" w:rsidRPr="003F7B59">
        <w:rPr>
          <w:lang w:eastAsia="x-none"/>
        </w:rPr>
        <w:t xml:space="preserve">The transmission </w:t>
      </w:r>
      <w:r w:rsidR="004C2148" w:rsidRPr="003F7B59">
        <w:t>shall contain transmission to the UE that initiated the channel occupancy</w:t>
      </w:r>
      <w:r w:rsidR="004C2148" w:rsidRPr="003F7B59">
        <w:rPr>
          <w:lang w:eastAsia="x-none"/>
        </w:rPr>
        <w:t xml:space="preserve"> and can include </w:t>
      </w:r>
      <w:r w:rsidR="004C2148" w:rsidRPr="003F7B59">
        <w:t xml:space="preserve">non-unicast and/or unicast transmissions where any unicast transmission that includes user plane data is only transmitted to the UE that initiated the channel occupancy. </w:t>
      </w:r>
    </w:p>
    <w:p w14:paraId="54315B75" w14:textId="77777777" w:rsidR="004C2148" w:rsidRPr="003F7B59" w:rsidRDefault="0066596A" w:rsidP="0066596A">
      <w:pPr>
        <w:pStyle w:val="B2"/>
      </w:pPr>
      <w:r>
        <w:t>-</w:t>
      </w:r>
      <w:r>
        <w:tab/>
      </w:r>
      <w:r w:rsidR="004C2148" w:rsidRPr="003F7B59">
        <w:t xml:space="preserve">If the higher layer parameters </w:t>
      </w:r>
      <w:r w:rsidR="009D1990">
        <w:rPr>
          <w:i/>
          <w:color w:val="000000"/>
        </w:rPr>
        <w:t>ul-toDL</w:t>
      </w:r>
      <w:r w:rsidR="004C2148" w:rsidRPr="003F7B59">
        <w:rPr>
          <w:i/>
          <w:color w:val="000000"/>
        </w:rPr>
        <w:t>-CO</w:t>
      </w:r>
      <w:r w:rsidR="00D2314B">
        <w:rPr>
          <w:i/>
          <w:color w:val="000000"/>
        </w:rPr>
        <w:t>T</w:t>
      </w:r>
      <w:r w:rsidR="004C2148" w:rsidRPr="003F7B59">
        <w:rPr>
          <w:i/>
          <w:color w:val="000000"/>
        </w:rPr>
        <w:t>-SharingED-Threshold-r16</w:t>
      </w:r>
      <w:r w:rsidR="004C2148" w:rsidRPr="006577BC">
        <w:rPr>
          <w:color w:val="000000"/>
        </w:rPr>
        <w:t xml:space="preserve"> is </w:t>
      </w:r>
      <w:r w:rsidR="004C2148" w:rsidRPr="003F7B59">
        <w:rPr>
          <w:color w:val="000000"/>
        </w:rPr>
        <w:t xml:space="preserve">not </w:t>
      </w:r>
      <w:r w:rsidR="004C2148"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048E7731" w14:textId="07F4C004" w:rsidR="004C2148" w:rsidRDefault="0066596A" w:rsidP="002F6421">
      <w:pPr>
        <w:pStyle w:val="B1"/>
      </w:pPr>
      <w:r>
        <w:t>-</w:t>
      </w:r>
      <w:r>
        <w:tab/>
      </w:r>
      <w:r w:rsidR="004C2148">
        <w:t xml:space="preserve">If the gap is up to </w:t>
      </w:r>
      <m:oMath>
        <m:r>
          <w:rPr>
            <w:rFonts w:ascii="Cambria Math" w:hAnsi="Cambria Math"/>
          </w:rPr>
          <m:t>16μs</m:t>
        </m:r>
      </m:oMath>
      <w:r w:rsidR="004C2148">
        <w:t xml:space="preserve">, the gNB can transmit the transmission on the channel after performing Type 2C DL channel access as described in </w:t>
      </w:r>
      <w:r w:rsidR="00B906D8">
        <w:t>clause</w:t>
      </w:r>
      <w:r w:rsidR="004C2148">
        <w:t xml:space="preserve"> 4.1.2.3.</w:t>
      </w:r>
    </w:p>
    <w:p w14:paraId="687F448D" w14:textId="31CE6991" w:rsidR="004C2148" w:rsidRDefault="0066596A" w:rsidP="00EE2C18">
      <w:pPr>
        <w:pStyle w:val="B1"/>
      </w:pPr>
      <w:r>
        <w:t>-</w:t>
      </w:r>
      <w:r>
        <w:tab/>
      </w:r>
      <w:r w:rsidR="004C2148">
        <w:t xml:space="preserve">If the gap is </w:t>
      </w:r>
      <m:oMath>
        <m:r>
          <w:rPr>
            <w:rFonts w:ascii="Cambria Math" w:hAnsi="Cambria Math"/>
          </w:rPr>
          <m:t>25μs</m:t>
        </m:r>
      </m:oMath>
      <w:r w:rsidR="004C2148">
        <w:t xml:space="preserve"> or </w:t>
      </w:r>
      <m:oMath>
        <m:r>
          <w:rPr>
            <w:rFonts w:ascii="Cambria Math" w:hAnsi="Cambria Math"/>
          </w:rPr>
          <m:t>16μs</m:t>
        </m:r>
      </m:oMath>
      <w:r w:rsidR="004C2148">
        <w:t xml:space="preserve">, the gNB can transmit the transmission on the channel after performing Type 2A or Type 2B DL channel access procedures as described in </w:t>
      </w:r>
      <w:r w:rsidR="00B906D8">
        <w:t>clause</w:t>
      </w:r>
      <w:r w:rsidR="004C2148">
        <w:t xml:space="preserve"> 4.1.2.1 and 4.1.2.2, respectively.</w:t>
      </w:r>
    </w:p>
    <w:bookmarkEnd w:id="108"/>
    <w:p w14:paraId="7575C670" w14:textId="77777777" w:rsidR="004C2148" w:rsidRPr="006577BC" w:rsidRDefault="004C2148" w:rsidP="004C2148">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424AA223" w14:textId="77777777" w:rsidR="004C2148" w:rsidRDefault="002F6421" w:rsidP="002F6421">
      <w:pPr>
        <w:pStyle w:val="B1"/>
      </w:pPr>
      <w:r>
        <w:t>-</w:t>
      </w:r>
      <w:r>
        <w:tab/>
      </w:r>
      <w:r w:rsidR="004C2148">
        <w:t>I</w:t>
      </w:r>
      <w:r w:rsidR="004C2148" w:rsidRPr="00D94971">
        <w:t xml:space="preserve">f the higher layer parameter </w:t>
      </w:r>
      <w:r w:rsidR="009D1990">
        <w:rPr>
          <w:i/>
          <w:color w:val="000000"/>
        </w:rPr>
        <w:t>ul-toDL</w:t>
      </w:r>
      <w:r w:rsidR="004C2148" w:rsidRPr="00D94971">
        <w:rPr>
          <w:i/>
          <w:iCs/>
        </w:rPr>
        <w:t>-CO</w:t>
      </w:r>
      <w:r w:rsidR="00D2314B">
        <w:rPr>
          <w:i/>
          <w:iCs/>
        </w:rPr>
        <w:t>T</w:t>
      </w:r>
      <w:r w:rsidR="004C2148" w:rsidRPr="00D94971">
        <w:rPr>
          <w:i/>
          <w:iCs/>
        </w:rPr>
        <w:t>-SharingED-Threshold-r16</w:t>
      </w:r>
      <w:r w:rsidR="004C2148" w:rsidRPr="00D94971">
        <w:t xml:space="preserve"> is provided, the UE is configured by </w:t>
      </w:r>
      <w:r w:rsidR="00C72512" w:rsidRPr="00B906D8">
        <w:rPr>
          <w:i/>
          <w:iCs/>
        </w:rPr>
        <w:t>cg-</w:t>
      </w:r>
      <w:r w:rsidR="004C2148" w:rsidRPr="00D94971">
        <w:rPr>
          <w:i/>
          <w:iCs/>
        </w:rPr>
        <w:t>COT-SharingList-r16</w:t>
      </w:r>
      <w:r w:rsidR="004C2148" w:rsidRPr="00D94971">
        <w:rPr>
          <w:iCs/>
        </w:rPr>
        <w:t xml:space="preserve"> where </w:t>
      </w:r>
      <w:r w:rsidR="00C72512" w:rsidRPr="00340FE6">
        <w:rPr>
          <w:i/>
          <w:iCs/>
        </w:rPr>
        <w:t>cg-</w:t>
      </w:r>
      <w:r w:rsidR="004C2148" w:rsidRPr="00D94971">
        <w:rPr>
          <w:i/>
          <w:iCs/>
        </w:rPr>
        <w:t xml:space="preserve">COT-SharingList-r16 </w:t>
      </w:r>
      <w:r w:rsidR="004C2148" w:rsidRPr="00D94971">
        <w:rPr>
          <w:iCs/>
        </w:rPr>
        <w:t xml:space="preserve">provides a </w:t>
      </w:r>
      <w:r w:rsidR="004C2148" w:rsidRPr="00D94971">
        <w:t xml:space="preserve">table configured by higher layer. Each row </w:t>
      </w:r>
      <w:r w:rsidR="004C2148">
        <w:t xml:space="preserve">of the </w:t>
      </w:r>
      <w:r w:rsidR="00C72512">
        <w:t>table</w:t>
      </w:r>
      <w:r w:rsidR="00C72512" w:rsidRPr="00D94971">
        <w:t xml:space="preserve"> </w:t>
      </w:r>
      <w:r w:rsidR="004C2148" w:rsidRPr="00D94971">
        <w:t xml:space="preserve">provides </w:t>
      </w:r>
      <w:r w:rsidR="004C2148">
        <w:t xml:space="preserve">a </w:t>
      </w:r>
      <w:r w:rsidR="004C2148" w:rsidRPr="00D94971">
        <w:t>channel occupancy</w:t>
      </w:r>
      <w:r w:rsidR="00C72512">
        <w:t xml:space="preserve"> sharing</w:t>
      </w:r>
      <w:r w:rsidR="004C2148" w:rsidRPr="00D94971">
        <w:t xml:space="preserve"> information given by </w:t>
      </w:r>
      <w:r w:rsidR="004C2148">
        <w:t xml:space="preserve">higher layer parameter </w:t>
      </w:r>
      <w:r w:rsidR="00C72512">
        <w:rPr>
          <w:i/>
        </w:rPr>
        <w:t>CG</w:t>
      </w:r>
      <w:r w:rsidR="004C2148" w:rsidRPr="00D94971">
        <w:rPr>
          <w:i/>
        </w:rPr>
        <w:t>-COT-Sharing-r16</w:t>
      </w:r>
      <w:r w:rsidR="004C2148" w:rsidRPr="00D94971">
        <w:t xml:space="preserve">. </w:t>
      </w:r>
      <w:r w:rsidR="004C2148">
        <w:t>One row of the table is configured for indicating</w:t>
      </w:r>
      <w:r w:rsidR="004C2148" w:rsidRPr="00D94971">
        <w:t xml:space="preserve"> that the channel occupancy </w:t>
      </w:r>
      <w:r w:rsidR="00C72512">
        <w:t xml:space="preserve">sharing </w:t>
      </w:r>
      <w:r w:rsidR="004C2148" w:rsidRPr="00D94971">
        <w:t>is not available.</w:t>
      </w:r>
    </w:p>
    <w:p w14:paraId="443ADE79" w14:textId="77777777" w:rsidR="004C2148" w:rsidRPr="00D94971" w:rsidRDefault="002F6421" w:rsidP="002F6421">
      <w:pPr>
        <w:pStyle w:val="B2"/>
      </w:pPr>
      <w:r>
        <w:t>-</w:t>
      </w:r>
      <w:r>
        <w:tab/>
      </w:r>
      <w:r w:rsidR="004C2148" w:rsidRPr="00D94971">
        <w:t xml:space="preserve">If the </w:t>
      </w:r>
      <w:r w:rsidR="0085737D">
        <w:t>'</w:t>
      </w:r>
      <w:r w:rsidR="004C2148" w:rsidRPr="00D94971">
        <w:t>COT sharing information</w:t>
      </w:r>
      <w:r w:rsidR="0085737D">
        <w:t>'</w:t>
      </w:r>
      <w:r w:rsidR="004C2148" w:rsidRPr="00D94971">
        <w:t xml:space="preserve"> in CG-UCI </w:t>
      </w:r>
      <w:r w:rsidR="00D2314B">
        <w:t xml:space="preserve">detected in slot </w:t>
      </w:r>
      <w:r w:rsidR="00D2314B" w:rsidRPr="00B749EB">
        <w:rPr>
          <w:i/>
          <w:iCs/>
        </w:rPr>
        <w:t>n</w:t>
      </w:r>
      <w:r w:rsidR="00D2314B">
        <w:t xml:space="preserve"> </w:t>
      </w:r>
      <w:r w:rsidR="004C2148" w:rsidRPr="00D94971">
        <w:t>indicates a row index that correspond</w:t>
      </w:r>
      <w:r w:rsidR="004C2148">
        <w:t>s to a</w:t>
      </w:r>
      <w:r w:rsidR="004C2148" w:rsidRPr="00D94971">
        <w:t xml:space="preserve"> </w:t>
      </w:r>
      <w:r w:rsidR="00C72512">
        <w:rPr>
          <w:i/>
        </w:rPr>
        <w:t>CG</w:t>
      </w:r>
      <w:r w:rsidR="004C2148" w:rsidRPr="00D94971">
        <w:rPr>
          <w:i/>
        </w:rPr>
        <w:t xml:space="preserve">-COT-Sharing-r16 </w:t>
      </w:r>
      <w:r w:rsidR="004C2148">
        <w:t xml:space="preserve">that </w:t>
      </w:r>
      <w:r w:rsidR="004C2148" w:rsidRPr="00D94971">
        <w:t>provide</w:t>
      </w:r>
      <w:r w:rsidR="004C2148">
        <w:t>s</w:t>
      </w:r>
      <w:r w:rsidR="004C2148" w:rsidRPr="00D94971">
        <w:t xml:space="preserve"> channel </w:t>
      </w:r>
      <w:r w:rsidR="004C2148">
        <w:t>occu</w:t>
      </w:r>
      <w:r w:rsidR="004C2148" w:rsidRPr="00D94971">
        <w:t>pancy</w:t>
      </w:r>
      <w:r w:rsidR="00C72512">
        <w:t xml:space="preserve"> sharing</w:t>
      </w:r>
      <w:r w:rsidR="004C2148" w:rsidRPr="00D94971">
        <w:t xml:space="preserve"> information, the gNB can share the UE channel occupancy assuming a channel access priority class </w:t>
      </w:r>
      <w:r w:rsidR="004C2148" w:rsidRPr="002514D8">
        <w:rPr>
          <w:i/>
        </w:rPr>
        <w:t>p=</w:t>
      </w:r>
      <w:r w:rsidR="00C72512" w:rsidRPr="00C72512">
        <w:rPr>
          <w:rFonts w:cs="Courier New"/>
          <w:i/>
          <w:iCs/>
        </w:rPr>
        <w:t xml:space="preserve"> </w:t>
      </w:r>
      <w:r w:rsidR="00C72512" w:rsidRPr="00AE6C72">
        <w:rPr>
          <w:rFonts w:cs="Courier New"/>
          <w:i/>
          <w:iCs/>
        </w:rPr>
        <w:t>channelAccessPriority-r16</w:t>
      </w:r>
      <w:r w:rsidR="00C72512">
        <w:t>,</w:t>
      </w:r>
      <w:r w:rsidR="004C2148">
        <w:t xml:space="preserve"> </w:t>
      </w:r>
      <w:r w:rsidR="004C2148" w:rsidRPr="00D94971">
        <w:t xml:space="preserve">starting </w:t>
      </w:r>
      <w:r w:rsidR="004C2148">
        <w:t>from</w:t>
      </w:r>
      <w:r w:rsidR="00D2314B">
        <w:t xml:space="preserve"> slot </w:t>
      </w:r>
      <w:r w:rsidR="00D2314B" w:rsidRPr="00B749EB">
        <w:rPr>
          <w:i/>
          <w:iCs/>
        </w:rPr>
        <w:lastRenderedPageBreak/>
        <w:t>n+O</w:t>
      </w:r>
      <w:r w:rsidR="00D2314B">
        <w:t>, where</w:t>
      </w:r>
      <w:r w:rsidR="004C2148">
        <w:t xml:space="preserve"> </w:t>
      </w:r>
      <w:r w:rsidR="004C2148" w:rsidRPr="00D94971">
        <w:rPr>
          <w:i/>
        </w:rPr>
        <w:t>O=offset</w:t>
      </w:r>
      <w:r w:rsidR="00C72512">
        <w:rPr>
          <w:i/>
        </w:rPr>
        <w:t>-r16</w:t>
      </w:r>
      <w:r w:rsidR="004C2148" w:rsidRPr="00D94971">
        <w:rPr>
          <w:i/>
        </w:rPr>
        <w:t xml:space="preserve"> </w:t>
      </w:r>
      <w:r w:rsidR="004C2148" w:rsidRPr="00D94971">
        <w:t>slots</w:t>
      </w:r>
      <w:r w:rsidR="004C2148">
        <w:t xml:space="preserve">, </w:t>
      </w:r>
      <w:r w:rsidR="004C2148" w:rsidRPr="00D94971">
        <w:t xml:space="preserve">for a duration of </w:t>
      </w:r>
      <w:r w:rsidR="004C2148" w:rsidRPr="00D94971">
        <w:rPr>
          <w:i/>
        </w:rPr>
        <w:t>D=d</w:t>
      </w:r>
      <w:r w:rsidR="004C2148" w:rsidRPr="006577BC">
        <w:rPr>
          <w:i/>
        </w:rPr>
        <w:t>uration</w:t>
      </w:r>
      <w:r w:rsidR="00C72512">
        <w:rPr>
          <w:i/>
        </w:rPr>
        <w:t>-r16</w:t>
      </w:r>
      <w:r w:rsidR="004C2148" w:rsidRPr="00D94971">
        <w:t xml:space="preserve"> slots </w:t>
      </w:r>
      <w:r w:rsidR="004C2148">
        <w:t xml:space="preserve">where </w:t>
      </w:r>
      <w:r w:rsidR="004C2148" w:rsidRPr="006577BC">
        <w:rPr>
          <w:i/>
        </w:rPr>
        <w:t>duration</w:t>
      </w:r>
      <w:r w:rsidR="00C72512">
        <w:rPr>
          <w:i/>
        </w:rPr>
        <w:t>-r16</w:t>
      </w:r>
      <w:r w:rsidR="004C2148">
        <w:t xml:space="preserve">, </w:t>
      </w:r>
      <w:r w:rsidR="004C2148" w:rsidRPr="006577BC">
        <w:rPr>
          <w:i/>
        </w:rPr>
        <w:t>offset</w:t>
      </w:r>
      <w:r w:rsidR="00C72512">
        <w:rPr>
          <w:i/>
        </w:rPr>
        <w:t>-r16</w:t>
      </w:r>
      <w:r w:rsidR="004C2148">
        <w:t xml:space="preserve">, </w:t>
      </w:r>
      <w:r w:rsidR="00C72512" w:rsidRPr="007D453D">
        <w:rPr>
          <w:iCs/>
        </w:rPr>
        <w:t xml:space="preserve">and </w:t>
      </w:r>
      <w:r w:rsidR="00C72512" w:rsidRPr="00593083">
        <w:rPr>
          <w:rFonts w:cs="Courier New"/>
          <w:i/>
          <w:iCs/>
        </w:rPr>
        <w:t>channelAccessPriority-r16</w:t>
      </w:r>
      <w:r w:rsidR="00C72512" w:rsidRPr="006577BC">
        <w:rPr>
          <w:i/>
        </w:rPr>
        <w:t xml:space="preserve"> </w:t>
      </w:r>
      <w:r w:rsidR="004C2148">
        <w:t xml:space="preserve">are higher layer parameters provided by </w:t>
      </w:r>
      <w:r w:rsidR="00C72512">
        <w:rPr>
          <w:i/>
        </w:rPr>
        <w:t>CG</w:t>
      </w:r>
      <w:r w:rsidR="004C2148" w:rsidRPr="00D94971">
        <w:rPr>
          <w:i/>
        </w:rPr>
        <w:t>-COT-Sharing-r16</w:t>
      </w:r>
      <w:r w:rsidR="004C2148" w:rsidRPr="00D94971">
        <w:t xml:space="preserve">. </w:t>
      </w:r>
    </w:p>
    <w:p w14:paraId="2175A5EB" w14:textId="77777777" w:rsidR="004C2148" w:rsidRDefault="002F6421" w:rsidP="002F6421">
      <w:pPr>
        <w:pStyle w:val="B1"/>
        <w:rPr>
          <w:lang w:val="en-US"/>
        </w:rPr>
      </w:pPr>
      <w:r>
        <w:t>-</w:t>
      </w:r>
      <w:r>
        <w:tab/>
      </w:r>
      <w:r w:rsidR="004C2148">
        <w:t>I</w:t>
      </w:r>
      <w:r w:rsidR="004C2148" w:rsidRPr="00D94971">
        <w:t xml:space="preserve">f the higher layer parameter </w:t>
      </w:r>
      <w:r w:rsidR="00C72512">
        <w:rPr>
          <w:i/>
          <w:iCs/>
        </w:rPr>
        <w:t>ul-toDL</w:t>
      </w:r>
      <w:r w:rsidR="004C2148" w:rsidRPr="00D94971">
        <w:rPr>
          <w:i/>
          <w:iCs/>
        </w:rPr>
        <w:t>-CO</w:t>
      </w:r>
      <w:r w:rsidR="00D2314B">
        <w:rPr>
          <w:i/>
          <w:iCs/>
        </w:rPr>
        <w:t>T</w:t>
      </w:r>
      <w:r w:rsidR="004C2148" w:rsidRPr="00D94971">
        <w:rPr>
          <w:i/>
          <w:iCs/>
        </w:rPr>
        <w:t>-SharingED-Threshold-r16</w:t>
      </w:r>
      <w:r w:rsidR="004C2148" w:rsidRPr="00D94971">
        <w:t xml:space="preserve"> is not provided, and if </w:t>
      </w:r>
      <w:r w:rsidR="0085737D">
        <w:t>'</w:t>
      </w:r>
      <w:r w:rsidR="004C2148" w:rsidRPr="00D94971">
        <w:t>COT sharing information</w:t>
      </w:r>
      <w:r w:rsidR="0085737D">
        <w:t>'</w:t>
      </w:r>
      <w:r w:rsidR="004C2148" w:rsidRPr="00D94971">
        <w:t xml:space="preserve"> </w:t>
      </w:r>
      <w:r w:rsidR="004C2148" w:rsidRPr="006577BC">
        <w:t xml:space="preserve">in CG-UCI </w:t>
      </w:r>
      <w:r w:rsidR="004C2148" w:rsidRPr="00D94971">
        <w:t xml:space="preserve">indicates </w:t>
      </w:r>
      <w:r w:rsidR="0085737D">
        <w:t>'</w:t>
      </w:r>
      <w:r w:rsidR="004C2148" w:rsidRPr="00D94971">
        <w:t>1</w:t>
      </w:r>
      <w:r w:rsidR="0085737D">
        <w:t>'</w:t>
      </w:r>
      <w:r w:rsidR="004C2148" w:rsidRPr="00D94971">
        <w:t>, the gNB can share the UE channel occupancy and start the DL transmission X</w:t>
      </w:r>
      <w:r w:rsidR="004C2148" w:rsidRPr="006577BC">
        <w:t>=</w:t>
      </w:r>
      <w:r w:rsidR="004C2148" w:rsidRPr="006577BC">
        <w:rPr>
          <w:i/>
          <w:iCs/>
        </w:rPr>
        <w:t xml:space="preserve"> cg-COT-SharingOffset-r16</w:t>
      </w:r>
      <w:r w:rsidR="00704699" w:rsidRPr="000B3E36">
        <w:t>*14</w:t>
      </w:r>
      <w:r w:rsidR="004C2148" w:rsidRPr="00704699">
        <w:t xml:space="preserve"> </w:t>
      </w:r>
      <w:r w:rsidR="004C2148" w:rsidRPr="00D94971">
        <w:t xml:space="preserve">symbols from the end of </w:t>
      </w:r>
      <w:r w:rsidR="004C2148" w:rsidRPr="006577BC">
        <w:t>the</w:t>
      </w:r>
      <w:r w:rsidR="004C2148" w:rsidRPr="00D94971">
        <w:t xml:space="preserve"> slot where CG-UCI is detected, where </w:t>
      </w:r>
      <w:r w:rsidR="004C2148" w:rsidRPr="00D94971">
        <w:rPr>
          <w:i/>
          <w:iCs/>
        </w:rPr>
        <w:t>cg-COT-SharingOffset-r16</w:t>
      </w:r>
      <w:r w:rsidR="004C2148" w:rsidRPr="006577BC">
        <w:t xml:space="preserve"> is provided by higher layer.</w:t>
      </w:r>
      <w:r w:rsidR="004C2148" w:rsidRPr="00D94971">
        <w:t xml:space="preserve"> </w:t>
      </w:r>
      <w:r w:rsidR="004C2148"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396AF9AB" w14:textId="66CE881D" w:rsidR="004C2148" w:rsidRDefault="004C2148" w:rsidP="004C2148">
      <w:pPr>
        <w:rPr>
          <w:lang w:val="en-US" w:eastAsia="x-none"/>
        </w:rPr>
      </w:pPr>
      <w:r w:rsidRPr="006577BC">
        <w:rPr>
          <w:lang w:val="en-US" w:eastAsia="x-none"/>
        </w:rPr>
        <w:t xml:space="preserve">For the case where a gNB uses channel access procedures as described in </w:t>
      </w:r>
      <w:r w:rsidR="00B906D8">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sidR="00B906D8">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sidR="0085737D">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μs</m:t>
        </m:r>
      </m:oMath>
      <w:r>
        <w:rPr>
          <w:lang w:val="en-US" w:eastAsia="x-none"/>
        </w:rPr>
        <w:t>. In this case the following applies</w:t>
      </w:r>
      <w:r w:rsidRPr="006577BC">
        <w:rPr>
          <w:lang w:val="en-US" w:eastAsia="x-none"/>
        </w:rPr>
        <w:t>:</w:t>
      </w:r>
    </w:p>
    <w:p w14:paraId="57F8F208" w14:textId="2EFAFF4B" w:rsidR="004C2148" w:rsidRPr="003F7B59" w:rsidRDefault="002F6421" w:rsidP="002F6421">
      <w:pPr>
        <w:pStyle w:val="B1"/>
      </w:pPr>
      <w:r>
        <w:t>-</w:t>
      </w:r>
      <w:r>
        <w:tab/>
      </w:r>
      <w:r w:rsidR="004C2148">
        <w:t>I</w:t>
      </w:r>
      <w:r w:rsidR="004C2148" w:rsidRPr="003F7B59">
        <w:t xml:space="preserve">f the gap is </w:t>
      </w:r>
      <m:oMath>
        <m:r>
          <w:rPr>
            <w:rFonts w:ascii="Cambria Math" w:hAnsi="Cambria Math"/>
          </w:rPr>
          <m:t>25μs</m:t>
        </m:r>
        <m:r>
          <m:rPr>
            <m:sty m:val="p"/>
          </m:rPr>
          <w:rPr>
            <w:rFonts w:ascii="Cambria Math" w:hAnsi="Cambria Math"/>
          </w:rPr>
          <m:t xml:space="preserve"> or</m:t>
        </m:r>
        <m:r>
          <w:rPr>
            <w:rFonts w:ascii="Cambria Math" w:hAnsi="Cambria Math"/>
          </w:rPr>
          <m:t>16μs</m:t>
        </m:r>
      </m:oMath>
      <w:r w:rsidR="004C2148" w:rsidRPr="003F7B59">
        <w:t xml:space="preserve">, the gNB can transmit the transmission on the channel after performing Type 2A or 2B DL channel access procedures as described in </w:t>
      </w:r>
      <w:r w:rsidR="00B906D8">
        <w:t>clause</w:t>
      </w:r>
      <w:r w:rsidR="004C2148" w:rsidRPr="003F7B59">
        <w:t xml:space="preserve"> 4.1.2.1 and 4.1.2.2, respectively.</w:t>
      </w:r>
    </w:p>
    <w:p w14:paraId="0469FFBE" w14:textId="64C05077" w:rsidR="004C2148" w:rsidRDefault="002F6421" w:rsidP="008433A8">
      <w:pPr>
        <w:pStyle w:val="B1"/>
      </w:pPr>
      <w:r>
        <w:t>-</w:t>
      </w:r>
      <w:r>
        <w:tab/>
      </w:r>
      <w:r w:rsidR="004C2148">
        <w:t>I</w:t>
      </w:r>
      <w:r w:rsidR="004C2148" w:rsidRPr="003F7B59">
        <w:t xml:space="preserve">f the gap is up to </w:t>
      </w:r>
      <m:oMath>
        <m:r>
          <w:rPr>
            <w:rFonts w:ascii="Cambria Math" w:hAnsi="Cambria Math"/>
          </w:rPr>
          <m:t>16μs</m:t>
        </m:r>
      </m:oMath>
      <w:r w:rsidR="004C2148" w:rsidRPr="003F7B59">
        <w:t xml:space="preserve">, the gNB can transmit the transmission on the channel after performing Type 2C DL channel access as described in </w:t>
      </w:r>
      <w:r w:rsidR="00B906D8">
        <w:t>clause</w:t>
      </w:r>
      <w:r w:rsidR="004C2148" w:rsidRPr="003F7B59">
        <w:t xml:space="preserve"> 4.1.2.3.</w:t>
      </w:r>
    </w:p>
    <w:p w14:paraId="7184BF89" w14:textId="77777777" w:rsidR="003F4E27"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52935968"/>
      <w:r>
        <w:t>4</w:t>
      </w:r>
      <w:r w:rsidRPr="001A7C01">
        <w:t>.1.</w:t>
      </w:r>
      <w:r w:rsidR="00955F9F">
        <w:t>4</w:t>
      </w:r>
      <w:r w:rsidRPr="001A7C01">
        <w:tab/>
        <w:t>Contention window adjustment procedure</w:t>
      </w:r>
      <w:bookmarkEnd w:id="110"/>
      <w:r w:rsidR="00EE2C18">
        <w:t>s</w:t>
      </w:r>
      <w:bookmarkEnd w:id="111"/>
      <w:bookmarkEnd w:id="112"/>
      <w:bookmarkEnd w:id="113"/>
      <w:bookmarkEnd w:id="114"/>
      <w:bookmarkEnd w:id="115"/>
    </w:p>
    <w:p w14:paraId="0CB4EEB9" w14:textId="4F7A9622" w:rsidR="00EE2C18" w:rsidRPr="006577BC" w:rsidRDefault="00EE2C18" w:rsidP="00EE2C18">
      <w:pPr>
        <w:rPr>
          <w:lang w:val="en-US"/>
        </w:rPr>
      </w:pPr>
      <w:r w:rsidRPr="006577BC">
        <w:rPr>
          <w:lang w:val="en-US"/>
        </w:rPr>
        <w:t xml:space="preserve">If an eNB/gNB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 xml:space="preserve">for those transmissions as described in this </w:t>
      </w:r>
      <w:r w:rsidR="00B906D8">
        <w:rPr>
          <w:lang w:val="en-US"/>
        </w:rPr>
        <w:t>clause</w:t>
      </w:r>
      <w:r w:rsidRPr="006577BC">
        <w:rPr>
          <w:lang w:val="en-US"/>
        </w:rPr>
        <w:t>.</w:t>
      </w:r>
    </w:p>
    <w:p w14:paraId="1436DDBE" w14:textId="77777777" w:rsidR="00EE2C18" w:rsidRPr="00EE2C18" w:rsidRDefault="00EE2C18" w:rsidP="008433A8">
      <w:pPr>
        <w:pStyle w:val="Heading4"/>
      </w:pPr>
      <w:bookmarkStart w:id="116" w:name="_Toc28873138"/>
      <w:bookmarkStart w:id="117" w:name="_Toc35593596"/>
      <w:bookmarkStart w:id="118" w:name="_Toc44669004"/>
      <w:bookmarkStart w:id="119" w:name="_Toc51607153"/>
      <w:bookmarkStart w:id="120" w:name="_Toc152935969"/>
      <w:r>
        <w:t>4.1.4.1</w:t>
      </w:r>
      <w:r>
        <w:tab/>
      </w:r>
      <w:r w:rsidRPr="001A7C01">
        <w:t>Contention window adjustment procedure</w:t>
      </w:r>
      <w:r>
        <w:t>s for transmissions by eNB</w:t>
      </w:r>
      <w:bookmarkEnd w:id="116"/>
      <w:bookmarkEnd w:id="117"/>
      <w:bookmarkEnd w:id="118"/>
      <w:bookmarkEnd w:id="119"/>
      <w:bookmarkEnd w:id="120"/>
    </w:p>
    <w:p w14:paraId="17E56DC9" w14:textId="27270193" w:rsidR="003F4E27" w:rsidRPr="001A7C01" w:rsidRDefault="003F4E27" w:rsidP="003F4E27">
      <w:r w:rsidRPr="001A7C01">
        <w:rPr>
          <w:lang w:val="en-US"/>
        </w:rPr>
        <w:t xml:space="preserve">If </w:t>
      </w:r>
      <w:r w:rsidR="00D55221">
        <w:rPr>
          <w:lang w:val="en-US"/>
        </w:rPr>
        <w:t>an</w:t>
      </w:r>
      <w:r w:rsidR="00D55221" w:rsidRPr="001A7C01">
        <w:rPr>
          <w:lang w:val="en-US"/>
        </w:rPr>
        <w:t xml:space="preserve"> </w:t>
      </w:r>
      <w:r w:rsidRPr="001A7C01">
        <w:rPr>
          <w:lang w:val="en-US"/>
        </w:rPr>
        <w:t xml:space="preserve">eNB transmits transmissions including PDSCH that are associated with channel access priority class </w:t>
      </w:r>
      <m:oMath>
        <m:r>
          <w:rPr>
            <w:rFonts w:ascii="Cambria Math" w:hAnsi="Cambria Math"/>
          </w:rPr>
          <m:t>p</m:t>
        </m:r>
      </m:oMath>
      <w:r w:rsidR="007C797B" w:rsidRPr="001A7C01">
        <w:t xml:space="preserve"> </w:t>
      </w:r>
      <w:r w:rsidRPr="001A7C01">
        <w:t xml:space="preserve">on a </w:t>
      </w:r>
      <w:r w:rsidR="007C797B">
        <w:rPr>
          <w:lang w:eastAsia="x-none"/>
        </w:rPr>
        <w:t>channel</w:t>
      </w:r>
      <w:r w:rsidRPr="001A7C01">
        <w:t>,</w:t>
      </w:r>
      <w:r w:rsidRPr="001A7C01">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57B16E7E" w14:textId="6D5A827D" w:rsidR="003F4E27" w:rsidRPr="001A7C01" w:rsidRDefault="003F4E27" w:rsidP="003F4E27">
      <w:pPr>
        <w:pStyle w:val="B1"/>
      </w:pPr>
      <w:r w:rsidRPr="001A7C01">
        <w:rPr>
          <w:lang w:val="en-US"/>
        </w:rPr>
        <w:t>1)</w:t>
      </w:r>
      <w:r w:rsidRPr="001A7C01">
        <w:rPr>
          <w:lang w:val="en-US"/>
        </w:rPr>
        <w:tab/>
        <w:t xml:space="preserve">for every priority </w:t>
      </w:r>
      <w:r w:rsidR="007C797B" w:rsidRPr="00771A1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4CE8B3A3" w14:textId="7DC6A285" w:rsidR="003F4E27" w:rsidRPr="001A7C01" w:rsidRDefault="003F4E27" w:rsidP="003F4E27">
      <w:pPr>
        <w:pStyle w:val="B1"/>
        <w:rPr>
          <w:lang w:val="en-US"/>
        </w:rPr>
      </w:pPr>
      <w:r w:rsidRPr="001A7C01">
        <w:t>2)</w:t>
      </w:r>
      <w:r w:rsidRPr="001A7C01">
        <w:tab/>
        <w:t xml:space="preserve">if at least </w:t>
      </w:r>
      <m:oMath>
        <m:r>
          <w:rPr>
            <w:rFonts w:ascii="Cambria Math" w:hAnsi="Cambria Math"/>
          </w:rPr>
          <m:t>Z=80%</m:t>
        </m:r>
      </m:oMath>
      <w:r w:rsidRPr="001A7C01">
        <w:t xml:space="preserve"> of HARQ-ACK values corresponding to PDSCH transmission(s) in reference subframe </w:t>
      </w:r>
      <m:oMath>
        <m:r>
          <w:rPr>
            <w:rFonts w:ascii="Cambria Math" w:hAnsi="Cambria Math"/>
          </w:rPr>
          <m:t>k</m:t>
        </m:r>
      </m:oMath>
      <w:r w:rsidR="007C797B" w:rsidRPr="001A7C01">
        <w:t xml:space="preserve"> </w:t>
      </w:r>
      <w:r w:rsidRPr="001A7C01">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t xml:space="preserve"> </w:t>
      </w:r>
      <w:r w:rsidRPr="001A7C01">
        <w:rPr>
          <w:lang w:val="en-US"/>
        </w:rPr>
        <w:t>to the next higher allowed value and remain in step 2; otherwise, go to step 1.</w:t>
      </w:r>
    </w:p>
    <w:p w14:paraId="16404238" w14:textId="74397C62" w:rsidR="003F4E27" w:rsidRPr="001A7C01" w:rsidRDefault="003F4E27" w:rsidP="003F4E27">
      <w:pPr>
        <w:rPr>
          <w:rFonts w:eastAsia="Malgun Gothic"/>
          <w:lang w:eastAsia="ko-KR"/>
        </w:rPr>
      </w:pPr>
      <w:r w:rsidRPr="001A7C01">
        <w:rPr>
          <w:lang w:val="en-US"/>
        </w:rPr>
        <w:t xml:space="preserve">Reference </w:t>
      </w:r>
      <w:r w:rsidRPr="001A7C01">
        <w:t xml:space="preserve">subframe </w:t>
      </w:r>
      <m:oMath>
        <m:r>
          <w:rPr>
            <w:rFonts w:ascii="Cambria Math" w:hAnsi="Cambria Math"/>
          </w:rPr>
          <m:t>k</m:t>
        </m:r>
      </m:oMath>
      <w:r w:rsidRPr="001A7C01">
        <w:t xml:space="preserve"> is the starting subframe of the most recent </w:t>
      </w:r>
      <w:r w:rsidRPr="001A7C01">
        <w:rPr>
          <w:lang w:eastAsia="x-none"/>
        </w:rPr>
        <w:t xml:space="preserve">transmission on the </w:t>
      </w:r>
      <w:r w:rsidR="007C797B">
        <w:rPr>
          <w:lang w:eastAsia="x-none"/>
        </w:rPr>
        <w:t>channel</w:t>
      </w:r>
      <w:r w:rsidR="007C797B" w:rsidRPr="001A7C01">
        <w:rPr>
          <w:lang w:eastAsia="x-none"/>
        </w:rPr>
        <w:t xml:space="preserve"> </w:t>
      </w:r>
      <w:r w:rsidRPr="001A7C01">
        <w:t xml:space="preserve">made by the eNB, for which at least some </w:t>
      </w:r>
      <w:r w:rsidRPr="001A7C01">
        <w:rPr>
          <w:lang w:val="en-US"/>
        </w:rPr>
        <w:t>HARQ-ACK feedback is expected to be available</w:t>
      </w:r>
      <w:r w:rsidRPr="001A7C01">
        <w:t xml:space="preserve">. </w:t>
      </w:r>
    </w:p>
    <w:p w14:paraId="3A391531" w14:textId="415B0CE2" w:rsidR="003F4E27" w:rsidRPr="001A7C01" w:rsidRDefault="003F4E27" w:rsidP="003F4E27">
      <w:pPr>
        <w:rPr>
          <w:rFonts w:eastAsia="Malgun Gothic"/>
          <w:lang w:eastAsia="ko-KR"/>
        </w:rPr>
      </w:pPr>
      <w:r w:rsidRPr="001A7C01">
        <w:rPr>
          <w:rFonts w:eastAsia="Malgun Gothic"/>
          <w:lang w:eastAsia="ko-KR"/>
        </w:rPr>
        <w:t>T</w:t>
      </w:r>
      <w:r w:rsidRPr="001A7C01">
        <w:rPr>
          <w:rFonts w:eastAsia="Malgun Gothic" w:hint="eastAsia"/>
          <w:lang w:eastAsia="ko-KR"/>
        </w:rPr>
        <w:t xml:space="preserve">he eNB shall adjust </w:t>
      </w:r>
      <w:r w:rsidRPr="001A7C01">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A37B87">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m:oMath>
        <m:r>
          <w:rPr>
            <w:rFonts w:ascii="Cambria Math" w:hAnsi="Cambria Math"/>
          </w:rPr>
          <m:t>k</m:t>
        </m:r>
      </m:oMath>
      <w:r w:rsidRPr="001A7C01">
        <w:rPr>
          <w:rFonts w:eastAsia="Malgun Gothic" w:hint="eastAsia"/>
          <w:lang w:eastAsia="ko-KR"/>
        </w:rPr>
        <w:t xml:space="preserve"> only once.</w:t>
      </w:r>
    </w:p>
    <w:p w14:paraId="3AEED124" w14:textId="218463C7" w:rsidR="003F4E27" w:rsidRPr="001A7C01" w:rsidRDefault="003F4E27" w:rsidP="003F4E27">
      <w:r w:rsidRPr="001A7C01">
        <w:rPr>
          <w:lang w:val="en-US"/>
        </w:rPr>
        <w:t xml:space="preserve">For determining </w:t>
      </w:r>
      <m:oMath>
        <m:r>
          <w:rPr>
            <w:rFonts w:ascii="Cambria Math" w:hAnsi="Cambria Math"/>
          </w:rPr>
          <m:t>Z</m:t>
        </m:r>
      </m:oMath>
      <w:r w:rsidRPr="001A7C01">
        <w:t>,</w:t>
      </w:r>
    </w:p>
    <w:p w14:paraId="76DA31D5" w14:textId="40B661E2" w:rsidR="003F4E27" w:rsidRPr="001A7C01" w:rsidRDefault="003F4E27" w:rsidP="003F4E27">
      <w:pPr>
        <w:pStyle w:val="B1"/>
      </w:pPr>
      <w:r w:rsidRPr="001A7C01">
        <w:t>-</w:t>
      </w:r>
      <w:r w:rsidRPr="001A7C01">
        <w:tab/>
        <w:t xml:space="preserve">if the eNB transmission(s) for which HARQ-ACK feedback is available start in the second slot of subframe </w:t>
      </w:r>
      <m:oMath>
        <m:r>
          <w:rPr>
            <w:rFonts w:ascii="Cambria Math" w:hAnsi="Cambria Math"/>
          </w:rPr>
          <m:t>k</m:t>
        </m:r>
      </m:oMath>
      <w:r w:rsidRPr="001A7C01">
        <w:t xml:space="preserve">, HARQ-ACK values corresponding to PDSCH transmission(s) in subframe </w:t>
      </w:r>
      <m:oMath>
        <m:r>
          <w:rPr>
            <w:rFonts w:ascii="Cambria Math" w:hAnsi="Cambria Math"/>
          </w:rPr>
          <m:t>k+1</m:t>
        </m:r>
      </m:oMath>
      <w:r w:rsidR="00F123D9">
        <w:t xml:space="preserve"> </w:t>
      </w:r>
      <w:r w:rsidRPr="001A7C01">
        <w:t xml:space="preserve">are also used in addition to the HARQ-ACK values corresponding to PDSCH transmission(s) in subframe </w:t>
      </w:r>
      <m:oMath>
        <m:r>
          <w:rPr>
            <w:rFonts w:ascii="Cambria Math" w:hAnsi="Cambria Math"/>
          </w:rPr>
          <m:t>k</m:t>
        </m:r>
      </m:oMath>
      <w:r w:rsidRPr="001A7C01">
        <w:t>.</w:t>
      </w:r>
    </w:p>
    <w:p w14:paraId="2BB6BDD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the same LAA SCell,</w:t>
      </w:r>
    </w:p>
    <w:p w14:paraId="1C9D34D3" w14:textId="77777777" w:rsidR="003F4E27" w:rsidRPr="001A7C01" w:rsidRDefault="003F4E27" w:rsidP="003F4E27">
      <w:pPr>
        <w:pStyle w:val="B2"/>
      </w:pPr>
      <w:r w:rsidRPr="001A7C01">
        <w:t>-</w:t>
      </w:r>
      <w:r w:rsidRPr="001A7C01">
        <w:tab/>
        <w:t>if no HARQ-ACK feedback is detected for a PDSCH transmission by the eNB, or if the eNB detects 'DTX', 'NACK/DTX' or 'any' state, it is counted as NACK.</w:t>
      </w:r>
    </w:p>
    <w:p w14:paraId="56004F1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another serving cell,</w:t>
      </w:r>
    </w:p>
    <w:p w14:paraId="64E69698" w14:textId="77777777" w:rsidR="003F4E27" w:rsidRPr="001A7C01" w:rsidRDefault="003F4E27" w:rsidP="003F4E27">
      <w:pPr>
        <w:pStyle w:val="B2"/>
      </w:pPr>
      <w:r w:rsidRPr="001A7C01">
        <w:t>-</w:t>
      </w:r>
      <w:r w:rsidRPr="001A7C01">
        <w:tab/>
        <w:t>if the HARQ-ACK feedback for a PDSCH transmission is detected by the eNB, 'NACK/DTX' or 'any' state is counted as NACK, and 'DTX' state is ignored.</w:t>
      </w:r>
    </w:p>
    <w:p w14:paraId="7D2C275F" w14:textId="77777777" w:rsidR="003F4E27" w:rsidRPr="001A7C01" w:rsidRDefault="003F4E27" w:rsidP="003F4E27">
      <w:pPr>
        <w:pStyle w:val="B2"/>
        <w:rPr>
          <w:rFonts w:eastAsia="SimSun"/>
          <w:lang w:eastAsia="zh-CN"/>
        </w:rPr>
      </w:pPr>
      <w:r w:rsidRPr="001A7C01">
        <w:rPr>
          <w:rFonts w:eastAsia="SimSun"/>
          <w:lang w:eastAsia="zh-CN"/>
        </w:rPr>
        <w:lastRenderedPageBreak/>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eNB </w:t>
      </w:r>
    </w:p>
    <w:p w14:paraId="21EF65C5" w14:textId="77777777" w:rsidR="003F4E27" w:rsidRDefault="003F4E27" w:rsidP="003F4E27">
      <w:pPr>
        <w:pStyle w:val="B3"/>
        <w:rPr>
          <w:rFonts w:eastAsia="SimSun"/>
          <w:lang w:eastAsia="zh-CN"/>
        </w:rPr>
      </w:pPr>
      <w:r w:rsidRPr="001A7C01">
        <w:rPr>
          <w:rFonts w:eastAsia="SimSun"/>
          <w:lang w:eastAsia="zh-CN"/>
        </w:rPr>
        <w:t>-</w:t>
      </w:r>
      <w:r w:rsidRPr="001A7C01">
        <w:rPr>
          <w:rFonts w:eastAsia="SimSun"/>
          <w:lang w:eastAsia="zh-CN"/>
        </w:rPr>
        <w:tab/>
      </w:r>
      <w:r w:rsidRPr="00BF47AB">
        <w:rPr>
          <w:rFonts w:eastAsia="SimSun"/>
          <w:lang w:eastAsia="zh-CN"/>
        </w:rPr>
        <w:t>if PUCCH format 1b with channel selection is expected to be used by the UE, '</w:t>
      </w:r>
      <w:r w:rsidRPr="00BF47AB">
        <w:rPr>
          <w:rFonts w:eastAsia="SimSun" w:hint="eastAsia"/>
          <w:lang w:eastAsia="zh-CN"/>
        </w:rPr>
        <w:t>NACK/DTX</w:t>
      </w:r>
      <w:r w:rsidRPr="00BF47AB">
        <w:rPr>
          <w:rFonts w:eastAsia="SimSun"/>
          <w:lang w:eastAsia="zh-CN"/>
        </w:rPr>
        <w:t>'</w:t>
      </w:r>
      <w:r w:rsidRPr="00BF47AB">
        <w:rPr>
          <w:rFonts w:eastAsia="SimSun" w:hint="eastAsia"/>
          <w:lang w:eastAsia="zh-CN"/>
        </w:rPr>
        <w:t xml:space="preserve"> state </w:t>
      </w:r>
      <w:r w:rsidRPr="00BF47AB">
        <w:rPr>
          <w:rFonts w:eastAsia="SimSun"/>
          <w:lang w:eastAsia="zh-CN"/>
        </w:rPr>
        <w:t>corresponding to 'no transmission' as</w:t>
      </w:r>
      <w:r w:rsidRPr="00BF47AB">
        <w:rPr>
          <w:rFonts w:eastAsia="SimSun" w:hint="eastAsia"/>
          <w:lang w:eastAsia="zh-CN"/>
        </w:rPr>
        <w:t xml:space="preserve"> </w:t>
      </w:r>
      <w:r w:rsidRPr="00BF47AB">
        <w:t xml:space="preserve">described in </w:t>
      </w:r>
      <w:r w:rsidR="00B906D8">
        <w:t>Clause</w:t>
      </w:r>
      <w:r w:rsidRPr="00BF47AB">
        <w:rPr>
          <w:rFonts w:eastAsia="SimSun" w:hint="eastAsia"/>
          <w:lang w:eastAsia="zh-CN"/>
        </w:rPr>
        <w:t>s 10.1.2</w:t>
      </w:r>
      <w:r w:rsidRPr="00BF47AB">
        <w:rPr>
          <w:rFonts w:eastAsia="SimSun"/>
          <w:lang w:eastAsia="zh-CN"/>
        </w:rPr>
        <w:t>.2.1, 10.1.3.1</w:t>
      </w:r>
      <w:r w:rsidRPr="00BF47AB">
        <w:rPr>
          <w:rFonts w:eastAsia="SimSun" w:hint="eastAsia"/>
          <w:lang w:eastAsia="zh-CN"/>
        </w:rPr>
        <w:t xml:space="preserve"> and 10.1.3</w:t>
      </w:r>
      <w:r w:rsidRPr="00BF47AB">
        <w:rPr>
          <w:rFonts w:eastAsia="SimSun"/>
          <w:lang w:eastAsia="zh-CN"/>
        </w:rPr>
        <w:t>.2.1</w:t>
      </w:r>
      <w:r w:rsidRPr="00BF47AB">
        <w:rPr>
          <w:rFonts w:eastAsia="SimSun" w:hint="eastAsia"/>
          <w:lang w:eastAsia="zh-CN"/>
        </w:rPr>
        <w:t xml:space="preserve"> is counted as NACK</w:t>
      </w:r>
      <w:r w:rsidRPr="00BF47AB">
        <w:rPr>
          <w:rFonts w:eastAsia="SimSun"/>
          <w:lang w:eastAsia="zh-CN"/>
        </w:rPr>
        <w:t>, and 'DTX' state corresponding to 'no transmission' is ignored</w:t>
      </w:r>
      <w:r w:rsidR="00163968">
        <w:rPr>
          <w:rFonts w:eastAsia="SimSun"/>
          <w:lang w:eastAsia="zh-CN"/>
        </w:rPr>
        <w:t xml:space="preserve"> in [4]</w:t>
      </w:r>
      <w:r w:rsidRPr="00BF47AB">
        <w:rPr>
          <w:rFonts w:eastAsia="SimSun"/>
          <w:lang w:eastAsia="zh-CN"/>
        </w:rPr>
        <w:t>.</w:t>
      </w:r>
    </w:p>
    <w:p w14:paraId="781FEC96" w14:textId="77777777" w:rsidR="003F4E27" w:rsidRPr="001A7C01" w:rsidRDefault="003F4E27" w:rsidP="003F4E27">
      <w:pPr>
        <w:pStyle w:val="B3"/>
      </w:pPr>
      <w:r w:rsidRPr="00BF47AB">
        <w:t>-</w:t>
      </w:r>
      <w:r w:rsidRPr="00BF47AB">
        <w:tab/>
        <w:t>Otherwise, the HARQ-ACK for the PDSCH transmission is ignored.</w:t>
      </w:r>
    </w:p>
    <w:p w14:paraId="7BC43544" w14:textId="77777777" w:rsidR="003F4E27" w:rsidRPr="001A7C01" w:rsidRDefault="003F4E27" w:rsidP="003F4E27">
      <w:pPr>
        <w:pStyle w:val="B1"/>
      </w:pPr>
      <w:r w:rsidRPr="001A7C01">
        <w:t>-</w:t>
      </w:r>
      <w:r w:rsidRPr="001A7C01">
        <w:tab/>
        <w:t>if a PDSCH transmission has two codewords, the HARQ-ACK value of each codeword is considered separately</w:t>
      </w:r>
    </w:p>
    <w:p w14:paraId="313C7ECB" w14:textId="77777777" w:rsidR="003F4E27" w:rsidRPr="001A7C01" w:rsidRDefault="003F4E27" w:rsidP="003F4E27">
      <w:pPr>
        <w:pStyle w:val="B1"/>
      </w:pPr>
      <w:r w:rsidRPr="001A7C01">
        <w:t>-</w:t>
      </w:r>
      <w:r w:rsidRPr="001A7C01">
        <w:tab/>
        <w:t>bundled HARQ-ACK across M subframes is considered as M HARQ-ACK responses.</w:t>
      </w:r>
    </w:p>
    <w:p w14:paraId="78D90CC8" w14:textId="49022146" w:rsidR="003F4E27" w:rsidRPr="001A7C01" w:rsidRDefault="003F4E27" w:rsidP="003F4E27">
      <w:r w:rsidRPr="001A7C01">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t xml:space="preserve"> </w:t>
      </w:r>
      <w:r w:rsidRPr="001A7C01">
        <w:t>on a channel</w:t>
      </w:r>
      <w:r w:rsidRPr="001A7C01">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1A7C01">
        <w:t xml:space="preserve">, </w:t>
      </w:r>
      <w:r w:rsidRPr="001A7C01">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sidR="00163968">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39CC4918" w14:textId="649466ED" w:rsidR="003F4E27" w:rsidRPr="001A7C01" w:rsidRDefault="003F4E27" w:rsidP="003F4E27">
      <w:pPr>
        <w:pStyle w:val="B1"/>
      </w:pPr>
      <w:r w:rsidRPr="001A7C01">
        <w:rPr>
          <w:lang w:val="en-US"/>
        </w:rPr>
        <w:t>1)</w:t>
      </w:r>
      <w:r w:rsidRPr="001A7C01">
        <w:rPr>
          <w:lang w:val="en-US"/>
        </w:rPr>
        <w:tab/>
        <w:t>for every priority class</w:t>
      </w:r>
      <w:r w:rsidR="00BA144B">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6D1D020C" w14:textId="24C39CC4" w:rsidR="003F4E27" w:rsidRPr="001A7C01" w:rsidRDefault="003F4E27" w:rsidP="003F4E27">
      <w:pPr>
        <w:pStyle w:val="B1"/>
        <w:rPr>
          <w:lang w:val="en-US"/>
        </w:rPr>
      </w:pPr>
      <w:r w:rsidRPr="001A7C01">
        <w:t>2)</w:t>
      </w:r>
      <w:r w:rsidRPr="001A7C01">
        <w:tab/>
      </w:r>
      <w:r w:rsidRPr="001A7C01">
        <w:rPr>
          <w:lang w:val="en-US"/>
        </w:rPr>
        <w:t xml:space="preserve">if less than 10% of the UL transport blocks scheduled by the eNB using Type 2 channel access procedure (described in </w:t>
      </w:r>
      <w:r w:rsidR="00B906D8">
        <w:rPr>
          <w:lang w:val="en-US"/>
        </w:rPr>
        <w:t>clause</w:t>
      </w:r>
      <w:r w:rsidRPr="001A7C01">
        <w:rPr>
          <w:lang w:val="en-US"/>
        </w:rPr>
        <w:t xml:space="preserve"> </w:t>
      </w:r>
      <w:r w:rsidR="00163968">
        <w:rPr>
          <w:lang w:val="en-US"/>
        </w:rPr>
        <w:t>4</w:t>
      </w:r>
      <w:r w:rsidRPr="001A7C01">
        <w:rPr>
          <w:lang w:val="en-US"/>
        </w:rPr>
        <w:t>.2.1.2) in the time interval between</w:t>
      </w:r>
      <w:r w:rsidR="00BA144B">
        <w:rPr>
          <w:lang w:val="en-US"/>
        </w:rPr>
        <w:t xml:space="preserve"> </w:t>
      </w:r>
      <w:r w:rsidR="00BA144B" w:rsidRPr="00771A1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A7C01">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t xml:space="preserve"> </w:t>
      </w:r>
      <w:r w:rsidRPr="001A7C01">
        <w:rPr>
          <w:lang w:val="en-US"/>
        </w:rPr>
        <w:t>have been received successfully</w:t>
      </w:r>
      <w:r w:rsidRPr="001A7C01">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t xml:space="preserve"> </w:t>
      </w:r>
      <w:r w:rsidRPr="001A7C01">
        <w:rPr>
          <w:lang w:val="en-US"/>
        </w:rPr>
        <w:t>to the next higher allowed value and remain in step 2; otherwise, go to step 1.</w:t>
      </w:r>
    </w:p>
    <w:p w14:paraId="0CE46885" w14:textId="51BF178B" w:rsidR="003F4E27" w:rsidRDefault="00D24452"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771A13">
        <w:t xml:space="preserve"> </w:t>
      </w:r>
      <w:r w:rsidR="003F4E27" w:rsidRPr="001A7C01">
        <w:t xml:space="preserve">is computed as described in </w:t>
      </w:r>
      <w:r w:rsidR="00B906D8">
        <w:t>clause</w:t>
      </w:r>
      <w:r w:rsidR="00BA144B" w:rsidRPr="001A7C01">
        <w:t xml:space="preserve"> </w:t>
      </w:r>
      <w:r w:rsidR="00CE66E1">
        <w:t>4</w:t>
      </w:r>
      <w:r w:rsidR="003F4E27" w:rsidRPr="001A7C01">
        <w:t>.2.1.</w:t>
      </w:r>
      <w:r w:rsidR="00BA144B">
        <w:t>0.3.</w:t>
      </w:r>
    </w:p>
    <w:p w14:paraId="318A67FF" w14:textId="77777777" w:rsidR="00BA144B" w:rsidRDefault="00BA144B" w:rsidP="00BA144B">
      <w:pPr>
        <w:pStyle w:val="Heading4"/>
      </w:pPr>
      <w:bookmarkStart w:id="121" w:name="_Toc28873139"/>
      <w:bookmarkStart w:id="122" w:name="_Toc35593597"/>
      <w:bookmarkStart w:id="123" w:name="_Toc44669005"/>
      <w:bookmarkStart w:id="124" w:name="_Toc51607154"/>
      <w:bookmarkStart w:id="125" w:name="_Toc152935970"/>
      <w:r>
        <w:t>4.1.4.2</w:t>
      </w:r>
      <w:r>
        <w:tab/>
      </w:r>
      <w:r w:rsidRPr="001A7C01">
        <w:t>Contention window adjustment procedure</w:t>
      </w:r>
      <w:r>
        <w:t>s for DL transmissions by gNB</w:t>
      </w:r>
      <w:bookmarkEnd w:id="121"/>
      <w:bookmarkEnd w:id="122"/>
      <w:bookmarkEnd w:id="123"/>
      <w:bookmarkEnd w:id="124"/>
      <w:bookmarkEnd w:id="125"/>
    </w:p>
    <w:p w14:paraId="25C46586" w14:textId="18259C56" w:rsidR="00BA144B" w:rsidRPr="006577BC" w:rsidRDefault="00BA144B" w:rsidP="00BA144B">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7A778EE2" w14:textId="0259FC4B" w:rsidR="00BA144B" w:rsidRPr="00771A13" w:rsidRDefault="00BA144B" w:rsidP="00CA1F07">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7B15FB3" w14:textId="29F2C883" w:rsidR="00BA144B" w:rsidRPr="00771A13" w:rsidRDefault="00BA144B" w:rsidP="00CA1F07">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sidR="00B906D8">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r w:rsidR="00ED0269">
        <w:rPr>
          <w:lang w:eastAsia="x-none"/>
        </w:rPr>
        <w:t>channel occupancy</w:t>
      </w:r>
      <w:r w:rsidRPr="00771A1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go to step 5; otherwise go to step 4.</w:t>
      </w:r>
    </w:p>
    <w:p w14:paraId="4AB12992" w14:textId="77777777" w:rsidR="00BA144B" w:rsidRPr="00771A13" w:rsidRDefault="00BA144B" w:rsidP="00CA1F07">
      <w:pPr>
        <w:pStyle w:val="B1"/>
      </w:pPr>
      <w:r>
        <w:t>3)</w:t>
      </w:r>
      <w:r>
        <w:tab/>
      </w:r>
      <w:r w:rsidRPr="00771A13">
        <w:t xml:space="preserve">The HARQ-ACK feedback(s) corresponding to PDSCH(s) in the reference duration for the latest DL </w:t>
      </w:r>
      <w:r w:rsidR="00ED0269">
        <w:t>channel occupancy</w:t>
      </w:r>
      <w:r w:rsidRPr="00771A13">
        <w:t xml:space="preserve"> for which HARQ-ACK feedback is available is used as follows:</w:t>
      </w:r>
    </w:p>
    <w:p w14:paraId="0994B430" w14:textId="77777777" w:rsidR="00BA144B" w:rsidRPr="00771A13" w:rsidRDefault="00BA144B" w:rsidP="00CA1F07">
      <w:pPr>
        <w:pStyle w:val="B2"/>
      </w:pPr>
      <w:r>
        <w:t>a</w:t>
      </w:r>
      <w:r w:rsidR="005C4032">
        <w:t>.</w:t>
      </w:r>
      <w:r>
        <w:tab/>
      </w:r>
      <w:r w:rsidRPr="00771A13">
        <w:t xml:space="preserve">If at least one HARQ-ACK feedback is </w:t>
      </w:r>
      <w:r w:rsidR="0085737D">
        <w:t>'</w:t>
      </w:r>
      <w:r w:rsidRPr="00771A13">
        <w:t>ACK</w:t>
      </w:r>
      <w:r w:rsidR="0085737D">
        <w:t>'</w:t>
      </w:r>
      <w:r w:rsidRPr="00771A13">
        <w:t xml:space="preserve"> for PDSCH(s) with transport block based </w:t>
      </w:r>
      <w:r w:rsidR="00ED0269">
        <w:t>feedback</w:t>
      </w:r>
      <w:r w:rsidRPr="00771A13">
        <w:t xml:space="preserve"> or at least 10% of HARQ-ACK feedbacks is </w:t>
      </w:r>
      <w:r w:rsidR="0085737D">
        <w:t>'</w:t>
      </w:r>
      <w:r w:rsidRPr="00771A13">
        <w:t>ACK</w:t>
      </w:r>
      <w:r w:rsidR="0085737D">
        <w:t>'</w:t>
      </w:r>
      <w:r w:rsidRPr="00771A13">
        <w:t xml:space="preserve"> for </w:t>
      </w:r>
      <w:r w:rsidR="00ED0269">
        <w:t>PDSCH CBGs transmitted at least partially on the channel</w:t>
      </w:r>
      <w:r w:rsidRPr="00771A13">
        <w:t xml:space="preserve"> with code block group based </w:t>
      </w:r>
      <w:r w:rsidR="00ED0269">
        <w:t>feedback,</w:t>
      </w:r>
      <w:r w:rsidRPr="00771A13">
        <w:t xml:space="preserve"> go to step 1; otherwise go to step 4.</w:t>
      </w:r>
    </w:p>
    <w:p w14:paraId="28D1495D" w14:textId="19AC4674" w:rsidR="00BA144B" w:rsidRPr="00771A13" w:rsidRDefault="005C4032" w:rsidP="00CA1F07">
      <w:pPr>
        <w:pStyle w:val="B1"/>
      </w:pPr>
      <w:r>
        <w:t>4</w:t>
      </w:r>
      <w:r w:rsidR="00BA144B">
        <w:t>)</w:t>
      </w:r>
      <w:r w:rsidR="00BA144B">
        <w:tab/>
      </w:r>
      <w:r w:rsidR="00BA144B"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t xml:space="preserve"> </w:t>
      </w:r>
      <w:r w:rsidR="00BA144B" w:rsidRPr="00771A13">
        <w:rPr>
          <w:lang w:val="en-US"/>
        </w:rPr>
        <w:t>to the next higher allowed value.</w:t>
      </w:r>
    </w:p>
    <w:p w14:paraId="7FF849E6" w14:textId="40D03FA3" w:rsidR="00BA144B" w:rsidRPr="00771A13" w:rsidRDefault="005C4032" w:rsidP="00CA1F07">
      <w:pPr>
        <w:pStyle w:val="B1"/>
        <w:rPr>
          <w:i/>
          <w:lang w:val="en-US"/>
        </w:rPr>
      </w:pPr>
      <w:r>
        <w:rPr>
          <w:lang w:val="en-US"/>
        </w:rPr>
        <w:t>5</w:t>
      </w:r>
      <w:r w:rsidR="00BA144B">
        <w:rPr>
          <w:lang w:val="en-US"/>
        </w:rPr>
        <w:t>)</w:t>
      </w:r>
      <w:r w:rsidR="00BA144B">
        <w:rPr>
          <w:lang w:val="en-US"/>
        </w:rPr>
        <w:tab/>
      </w:r>
      <w:r w:rsidR="00BA144B"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771A13">
        <w:rPr>
          <w:i/>
        </w:rPr>
        <w:t xml:space="preserve">, </w:t>
      </w:r>
      <w:r w:rsidR="00BA144B"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771A13">
        <w:t xml:space="preserve"> as it is; go to step 2.</w:t>
      </w:r>
    </w:p>
    <w:p w14:paraId="733809F1" w14:textId="7203C0B1" w:rsidR="00BA144B" w:rsidRPr="006577BC" w:rsidRDefault="00BA144B" w:rsidP="00BA144B">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47E25976" w14:textId="77777777" w:rsidR="00BA144B" w:rsidRPr="00771A13" w:rsidRDefault="005C4032" w:rsidP="005C4032">
      <w:pPr>
        <w:pStyle w:val="B1"/>
        <w:rPr>
          <w:lang w:eastAsia="x-none"/>
        </w:rPr>
      </w:pPr>
      <w:r>
        <w:t>-</w:t>
      </w:r>
      <w:r>
        <w:tab/>
      </w:r>
      <w:r w:rsidR="00BA144B" w:rsidRPr="00771A13">
        <w:t>The</w:t>
      </w:r>
      <w:r w:rsidR="00BA144B" w:rsidRPr="00771A13">
        <w:rPr>
          <w:i/>
        </w:rPr>
        <w:t xml:space="preserve"> reference duration </w:t>
      </w:r>
      <w:r w:rsidR="00BA144B" w:rsidRPr="00771A13">
        <w:t xml:space="preserve">corresponding to a channel occupancy initiated by the gNB including transmission of PDSCH(s) is defined in this </w:t>
      </w:r>
      <w:r w:rsidR="00B906D8">
        <w:t>clause</w:t>
      </w:r>
      <w:r w:rsidR="00BA144B" w:rsidRPr="00771A13">
        <w:t xml:space="preserve"> as a duration starting </w:t>
      </w:r>
      <w:r w:rsidR="00BA144B" w:rsidRPr="00771A1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771A13">
        <w:rPr>
          <w:i/>
          <w:lang w:eastAsia="x-none"/>
        </w:rPr>
        <w:t>reference duration</w:t>
      </w:r>
      <w:r w:rsidR="00BA144B" w:rsidRPr="00771A13">
        <w:rPr>
          <w:lang w:eastAsia="x-none"/>
        </w:rPr>
        <w:t xml:space="preserve"> for CWS adjustment.</w:t>
      </w:r>
    </w:p>
    <w:p w14:paraId="518EE7E5" w14:textId="67EFC370" w:rsidR="00BA144B" w:rsidRPr="006577BC" w:rsidRDefault="005C4032" w:rsidP="007F7AC1">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771A13">
        <w:t xml:space="preserve"> is the duration of the transmission burst from start of the </w:t>
      </w:r>
      <w:r w:rsidR="00BA144B" w:rsidRPr="00771A13">
        <w:rPr>
          <w:i/>
        </w:rPr>
        <w:t>reference duration</w:t>
      </w:r>
      <w:r w:rsidR="00BA144B" w:rsidRPr="00771A13">
        <w:t xml:space="preserve"> in  </w:t>
      </w:r>
      <m:oMath>
        <m:r>
          <w:rPr>
            <w:rFonts w:ascii="Cambria Math" w:hAnsi="Cambria Math"/>
          </w:rPr>
          <m:t>ms</m:t>
        </m:r>
      </m:oMath>
      <w:r w:rsidR="00BA144B"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771A13">
        <w:t xml:space="preserve">  </w:t>
      </w:r>
      <w:r w:rsidR="00BA144B" w:rsidRPr="00771A13">
        <w:rPr>
          <w:lang w:val="en-US"/>
        </w:rPr>
        <w:t>if the absence of any other technology sharing the channel can not be guaranteed on a long-term basis (e.g. by level of regulation)</w:t>
      </w:r>
      <w:r w:rsidR="00BA144B"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771A13">
        <w:t xml:space="preserve">  otherwise</w:t>
      </w:r>
      <w:r w:rsidR="00BA144B" w:rsidRPr="00771A13">
        <w:rPr>
          <w:lang w:eastAsia="x-none"/>
        </w:rPr>
        <w:t>.</w:t>
      </w:r>
    </w:p>
    <w:p w14:paraId="726328D6" w14:textId="48D7B016" w:rsidR="00BA144B" w:rsidRPr="00771A13" w:rsidRDefault="00BA144B" w:rsidP="00CA1F07">
      <w:pPr>
        <w:rPr>
          <w:rFonts w:eastAsia="Malgun Gothic"/>
          <w:lang w:eastAsia="ko-KR"/>
        </w:rPr>
      </w:pPr>
      <w:r w:rsidRPr="00771A13">
        <w:rPr>
          <w:lang w:val="en-US"/>
        </w:rPr>
        <w:lastRenderedPageBreak/>
        <w:t xml:space="preserve">If a gNB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 xml:space="preserve">before step 1 in the procedures described in </w:t>
      </w:r>
      <w:r w:rsidR="00527681">
        <w:rPr>
          <w:rFonts w:eastAsia="Malgun Gothic"/>
          <w:lang w:eastAsia="ko-KR"/>
        </w:rPr>
        <w:t>clause</w:t>
      </w:r>
      <w:r w:rsidRPr="00771A13">
        <w:rPr>
          <w:rFonts w:eastAsia="Malgun Gothic"/>
          <w:lang w:eastAsia="ko-KR"/>
        </w:rPr>
        <w:t xml:space="preserv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6122821E" w14:textId="77777777" w:rsidR="00BA144B" w:rsidRDefault="00BA144B" w:rsidP="00BA144B">
      <w:pPr>
        <w:pStyle w:val="Heading4"/>
      </w:pPr>
      <w:bookmarkStart w:id="126" w:name="_Toc28873140"/>
      <w:bookmarkStart w:id="127" w:name="_Toc35593598"/>
      <w:bookmarkStart w:id="128" w:name="_Toc44669006"/>
      <w:bookmarkStart w:id="129" w:name="_Toc51607155"/>
      <w:bookmarkStart w:id="130" w:name="_Toc152935971"/>
      <w:r>
        <w:t>4.1.4.3</w:t>
      </w:r>
      <w:r>
        <w:tab/>
        <w:t>Common procedures for CWS adjustments for DL transmissions</w:t>
      </w:r>
      <w:bookmarkEnd w:id="126"/>
      <w:bookmarkEnd w:id="127"/>
      <w:bookmarkEnd w:id="128"/>
      <w:bookmarkEnd w:id="129"/>
      <w:bookmarkEnd w:id="130"/>
    </w:p>
    <w:p w14:paraId="03E693CA" w14:textId="77777777" w:rsidR="00BA144B" w:rsidRDefault="00BA144B" w:rsidP="00BA144B">
      <w:pPr>
        <w:rPr>
          <w:lang w:val="en-US"/>
        </w:rPr>
      </w:pPr>
      <w:r w:rsidRPr="006577BC">
        <w:rPr>
          <w:lang w:val="en-US"/>
        </w:rPr>
        <w:t xml:space="preserve">The following applies to the procedures described in </w:t>
      </w:r>
      <w:r w:rsidR="00B906D8">
        <w:rPr>
          <w:lang w:val="en-US"/>
        </w:rPr>
        <w:t>clause</w:t>
      </w:r>
      <w:r w:rsidRPr="006577BC">
        <w:rPr>
          <w:lang w:val="en-US"/>
        </w:rPr>
        <w:t>s 4.1.4.1 and 4.1.4.2:</w:t>
      </w:r>
    </w:p>
    <w:p w14:paraId="3FC06C86" w14:textId="7EC78801" w:rsidR="00BA144B" w:rsidRPr="00771A13" w:rsidRDefault="005C4032" w:rsidP="005C4032">
      <w:pPr>
        <w:pStyle w:val="B1"/>
        <w:rPr>
          <w:lang w:val="en-US"/>
        </w:rPr>
      </w:pPr>
      <w:r>
        <w:t>-</w:t>
      </w:r>
      <w:r>
        <w:tab/>
      </w:r>
      <w:r w:rsidR="00BA144B"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w:t>
      </w:r>
      <w:r w:rsidR="00BA144B" w:rsidRPr="00771A13">
        <w:rPr>
          <w:lang w:val="en-US"/>
        </w:rPr>
        <w:t xml:space="preserve"> </w:t>
      </w:r>
    </w:p>
    <w:p w14:paraId="541016BD" w14:textId="47AD6F07" w:rsidR="00BA144B" w:rsidRPr="001A7C01" w:rsidRDefault="005C4032" w:rsidP="00CA1F07">
      <w:pPr>
        <w:pStyle w:val="B1"/>
        <w:rPr>
          <w:lang w:val="en-US"/>
        </w:rPr>
      </w:pPr>
      <w:r>
        <w:rPr>
          <w:lang w:val="en-US"/>
        </w:rPr>
        <w:t>-</w:t>
      </w:r>
      <w:r>
        <w:rPr>
          <w:lang w:val="en-US"/>
        </w:rPr>
        <w:tab/>
      </w:r>
      <w:r w:rsidR="00BA144B"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w:t>
      </w:r>
      <w:r w:rsidR="00BA144B">
        <w:rPr>
          <w:lang w:val="en-US"/>
        </w:rPr>
        <w:t xml:space="preserve"> </w:t>
      </w:r>
      <w:r w:rsidR="00BA144B"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771A13">
        <w:t xml:space="preserve"> only for that priority class </w:t>
      </w:r>
      <m:oMath>
        <m:r>
          <w:rPr>
            <w:rFonts w:ascii="Cambria Math" w:hAnsi="Cambria Math"/>
          </w:rPr>
          <m:t>p</m:t>
        </m:r>
      </m:oMath>
      <w:r w:rsidR="00BA144B" w:rsidRPr="00771A1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K</m:t>
        </m:r>
      </m:oMath>
      <w:r w:rsidR="00BA144B" w:rsidRPr="00771A13">
        <w:t xml:space="preserve"> </w:t>
      </w:r>
      <w:r w:rsidR="00BA144B" w:rsidRPr="00771A13">
        <w:rPr>
          <w:lang w:val="en-US"/>
        </w:rPr>
        <w:t xml:space="preserve"> </w:t>
      </w:r>
      <w:r w:rsidR="00BA144B">
        <w:rPr>
          <w:lang w:val="en-US"/>
        </w:rPr>
        <w:t>i</w:t>
      </w:r>
      <w:r w:rsidR="00BA144B" w:rsidRPr="00771A13">
        <w:rPr>
          <w:lang w:val="en-US"/>
        </w:rPr>
        <w:t>s selected by eNB/gNB from the set of values {1, 2, …,8} for each priority class</w:t>
      </w:r>
      <w:r w:rsidR="00BA144B"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rPr>
          <w:lang w:val="en-US"/>
        </w:rPr>
        <w:t>.</w:t>
      </w:r>
    </w:p>
    <w:p w14:paraId="08452422" w14:textId="77777777" w:rsidR="003F4E27" w:rsidRPr="001A7C01"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52935972"/>
      <w:r>
        <w:t>4</w:t>
      </w:r>
      <w:r w:rsidRPr="001A7C01">
        <w:t>.1.</w:t>
      </w:r>
      <w:r w:rsidR="00955F9F">
        <w:t>5</w:t>
      </w:r>
      <w:r w:rsidRPr="001A7C01">
        <w:tab/>
        <w:t>Energy detection threshold adaptation procedure</w:t>
      </w:r>
      <w:bookmarkEnd w:id="131"/>
      <w:r w:rsidR="005C4032">
        <w:t>s</w:t>
      </w:r>
      <w:bookmarkEnd w:id="132"/>
      <w:bookmarkEnd w:id="133"/>
      <w:bookmarkEnd w:id="134"/>
      <w:bookmarkEnd w:id="135"/>
      <w:bookmarkEnd w:id="136"/>
    </w:p>
    <w:p w14:paraId="5F87ED2A" w14:textId="1FB6A1DF" w:rsidR="007F7AC1" w:rsidRPr="006577BC" w:rsidRDefault="007F7AC1" w:rsidP="007F7AC1">
      <w:pPr>
        <w:rPr>
          <w:lang w:val="en-US"/>
        </w:rPr>
      </w:pPr>
      <w:r w:rsidRPr="006577BC">
        <w:rPr>
          <w:lang w:val="en-US"/>
        </w:rPr>
        <w:t xml:space="preserve">An eNB/gNB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7CA242AA" w14:textId="61A5B398" w:rsidR="007F7AC1" w:rsidRPr="006577BC" w:rsidRDefault="00D24452"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6577BC">
        <w:rPr>
          <w:lang w:val="en-US"/>
        </w:rPr>
        <w:t xml:space="preserve"> is determined as follows:</w:t>
      </w:r>
    </w:p>
    <w:p w14:paraId="77E46EDD" w14:textId="77777777" w:rsidR="007F7AC1" w:rsidRPr="00771A13" w:rsidRDefault="007F7AC1" w:rsidP="007F7AC1">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117DFEE9" w14:textId="6A18CC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29A8F668" w14:textId="406947EF" w:rsidR="007F7AC1" w:rsidRPr="00771A13" w:rsidRDefault="007F7AC1" w:rsidP="007F7AC1">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t>;</w:t>
      </w:r>
    </w:p>
    <w:p w14:paraId="5201AB61" w14:textId="45C2730E" w:rsidR="007F7AC1" w:rsidRPr="00771A13" w:rsidRDefault="00A641C0" w:rsidP="00A11A33">
      <w:pPr>
        <w:pStyle w:val="B2"/>
        <w:rPr>
          <w:lang w:val="en-US"/>
        </w:rPr>
      </w:pPr>
      <w:r>
        <w:rPr>
          <w:lang w:val="en-US"/>
        </w:rPr>
        <w:t>-</w:t>
      </w:r>
      <w:r>
        <w:rPr>
          <w:lang w:val="en-US"/>
        </w:rPr>
        <w:tab/>
      </w:r>
      <w:r w:rsidR="00CA1F07">
        <w:rPr>
          <w:lang w:val="en-US"/>
        </w:rPr>
        <w:t>o</w:t>
      </w:r>
      <w:r w:rsidR="00CA1F07" w:rsidRPr="00771A13">
        <w:rPr>
          <w:lang w:val="en-US"/>
        </w:rPr>
        <w:t>therwise</w:t>
      </w:r>
      <w:r w:rsidR="007F7AC1" w:rsidRPr="00771A13">
        <w:rPr>
          <w:lang w:val="en-US"/>
        </w:rPr>
        <w:t>,</w:t>
      </w:r>
    </w:p>
    <w:p w14:paraId="1A0CEEAC" w14:textId="593FE53A" w:rsidR="00A641C0" w:rsidRPr="00A641C0" w:rsidRDefault="00A641C0" w:rsidP="00A11A33">
      <w:pPr>
        <w:pStyle w:val="B3"/>
        <w:rPr>
          <w:rFonts w:eastAsia="Calibri"/>
          <w:lang w:val="en-US"/>
        </w:rPr>
      </w:pPr>
      <m:oMathPara>
        <m:oMathParaPr>
          <m:jc m:val="center"/>
        </m:oMathParaPr>
        <m:oMath>
          <m:r>
            <w:rPr>
              <w:rFonts w:ascii="Cambria Math" w:eastAsia="Calibri" w:hAnsi="Cambria Math"/>
              <w:lang w:val="en-US"/>
            </w:rPr>
            <m:t xml:space="preserve"> </m:t>
          </m:r>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m:oMathPara>
    </w:p>
    <w:p w14:paraId="726F0AA3" w14:textId="620B3A15" w:rsidR="00A641C0" w:rsidRDefault="00A641C0" w:rsidP="00A641C0">
      <w:pPr>
        <w:pStyle w:val="B3"/>
        <w:rPr>
          <w:rFonts w:eastAsia="Calibri"/>
          <w:lang w:val="en-US" w:eastAsia="zh-CN"/>
        </w:rPr>
      </w:pPr>
      <w:r>
        <w:rPr>
          <w:rFonts w:eastAsia="Calibri"/>
          <w:lang w:val="en-US" w:eastAsia="zh-CN"/>
        </w:rPr>
        <w:tab/>
      </w:r>
      <w:r w:rsidRPr="00A641C0">
        <w:rPr>
          <w:rFonts w:eastAsia="Calibri"/>
          <w:lang w:val="en-US" w:eastAsia="zh-CN"/>
        </w:rPr>
        <w:t>where:</w:t>
      </w:r>
    </w:p>
    <w:p w14:paraId="4106F624" w14:textId="3250AE60" w:rsidR="00A641C0" w:rsidRPr="00A11A33" w:rsidRDefault="00A641C0" w:rsidP="00A11A33">
      <w:pPr>
        <w:pStyle w:val="B3"/>
        <w:rPr>
          <w:rFonts w:eastAsia="Calibri"/>
          <w:lang w:val="en-US" w:eastAsia="zh-CN"/>
        </w:rPr>
      </w:pPr>
      <w:r>
        <w:rPr>
          <w:rFonts w:eastAsia="SimSun"/>
        </w:rPr>
        <w:t>-</w:t>
      </w:r>
      <w:r>
        <w:rPr>
          <w:rFonts w:eastAsia="SimSun"/>
        </w:rPr>
        <w:tab/>
      </w:r>
      <w:r w:rsidRPr="00A641C0">
        <w:rPr>
          <w:rFonts w:eastAsia="SimSun"/>
        </w:rPr>
        <w:t>In regulatory regions and bands where it is allowed,</w:t>
      </w:r>
    </w:p>
    <w:p w14:paraId="431DA11D" w14:textId="637B9FE0" w:rsidR="00A641C0" w:rsidRPr="00A641C0" w:rsidRDefault="00A641C0" w:rsidP="00A11A33">
      <w:pPr>
        <w:pStyle w:val="B4"/>
        <w:rPr>
          <w:rFonts w:eastAsia="SimSun"/>
        </w:rPr>
      </w:pPr>
      <w:r>
        <w:rPr>
          <w:rFonts w:eastAsia="Calibri"/>
          <w:szCs w:val="22"/>
          <w:lang w:val="en-US"/>
        </w:rPr>
        <w:t>-</w:t>
      </w:r>
      <w:r>
        <w:rPr>
          <w:rFonts w:eastAsia="Calibri"/>
          <w:szCs w:val="22"/>
          <w:lang w:val="en-US"/>
        </w:rPr>
        <w:tab/>
      </w:r>
      <w:r w:rsidRPr="00A641C0">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A641C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Pr="00A641C0">
        <w:rPr>
          <w:rFonts w:eastAsia="SimSun"/>
        </w:rPr>
        <w:t>;</w:t>
      </w:r>
    </w:p>
    <w:p w14:paraId="62BAADCD" w14:textId="60ED7E26" w:rsidR="00A641C0" w:rsidRPr="00A641C0" w:rsidRDefault="00A641C0" w:rsidP="00A11A33">
      <w:pPr>
        <w:pStyle w:val="B4"/>
        <w:rPr>
          <w:rFonts w:eastAsia="SimSun"/>
        </w:rPr>
      </w:pPr>
      <w:r>
        <w:rPr>
          <w:rFonts w:eastAsia="SimSun"/>
        </w:rPr>
        <w:t>-</w:t>
      </w:r>
      <w:r>
        <w:rPr>
          <w:rFonts w:eastAsia="SimSun"/>
        </w:rPr>
        <w:tab/>
      </w:r>
      <w:r w:rsidRPr="00A641C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A641C0">
        <w:rPr>
          <w:rFonts w:eastAsia="SimSun"/>
        </w:rPr>
        <w:t>=5dB for all transmissions;</w:t>
      </w:r>
    </w:p>
    <w:p w14:paraId="2EAA6A44" w14:textId="285D4670" w:rsidR="00A641C0" w:rsidRPr="00A641C0" w:rsidRDefault="00A641C0" w:rsidP="00A11A33">
      <w:pPr>
        <w:pStyle w:val="B4"/>
        <w:rPr>
          <w:rFonts w:eastAsia="SimSun"/>
        </w:rPr>
      </w:pPr>
      <w:r>
        <w:rPr>
          <w:rFonts w:eastAsia="SimSun"/>
        </w:rPr>
        <w:t>-</w:t>
      </w:r>
      <w:r>
        <w:rPr>
          <w:rFonts w:eastAsia="SimSun"/>
        </w:rPr>
        <w:tab/>
      </w:r>
      <w:r w:rsidRPr="00A641C0">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Pr="00A641C0">
        <w:rPr>
          <w:rFonts w:eastAsia="SimSun"/>
          <w:szCs w:val="22"/>
          <w:lang w:val="en-US"/>
        </w:rPr>
        <w:t>;</w:t>
      </w:r>
    </w:p>
    <w:p w14:paraId="5ABB6F8B" w14:textId="1EE14A80" w:rsidR="00A641C0" w:rsidRPr="00A641C0" w:rsidRDefault="00A641C0" w:rsidP="00A11A33">
      <w:pPr>
        <w:pStyle w:val="B3"/>
        <w:rPr>
          <w:rFonts w:eastAsia="SimSun"/>
        </w:rPr>
      </w:pPr>
      <w:r>
        <w:rPr>
          <w:rFonts w:eastAsia="SimSun"/>
        </w:rPr>
        <w:t>-</w:t>
      </w:r>
      <w:r>
        <w:rPr>
          <w:rFonts w:eastAsia="SimSun"/>
        </w:rPr>
        <w:tab/>
      </w:r>
      <w:r w:rsidRPr="00A641C0">
        <w:rPr>
          <w:rFonts w:eastAsia="SimSun"/>
        </w:rPr>
        <w:t>Otherwise,</w:t>
      </w:r>
    </w:p>
    <w:p w14:paraId="63B31437" w14:textId="79C91E74" w:rsidR="00A641C0" w:rsidRPr="00A641C0" w:rsidRDefault="00A641C0" w:rsidP="00A11A33">
      <w:pPr>
        <w:pStyle w:val="B4"/>
        <w:rPr>
          <w:rFonts w:eastAsia="MS Gothic"/>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Pr="00A641C0">
        <w:rPr>
          <w:rFonts w:eastAsia="SimSun"/>
        </w:rPr>
        <w:t>;</w:t>
      </w:r>
    </w:p>
    <w:p w14:paraId="681B7152" w14:textId="747BE12D" w:rsidR="00A641C0" w:rsidRPr="00A641C0" w:rsidRDefault="00A641C0" w:rsidP="00A11A33">
      <w:pPr>
        <w:pStyle w:val="B4"/>
        <w:rPr>
          <w:rFonts w:eastAsia="SimSun"/>
        </w:rPr>
      </w:pPr>
      <w:r>
        <w:rPr>
          <w:rFonts w:eastAsia="MS Gothic"/>
        </w:rPr>
        <w:t>-</w:t>
      </w:r>
      <w:r>
        <w:rPr>
          <w:rFonts w:eastAsia="MS Gothic"/>
        </w:rPr>
        <w:tab/>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Pr="00A641C0">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Pr="00A641C0">
        <w:rPr>
          <w:rFonts w:eastAsia="SimSun"/>
        </w:rPr>
        <w:t xml:space="preserve"> otherwise;</w:t>
      </w:r>
    </w:p>
    <w:p w14:paraId="7FD753D7" w14:textId="29587C98" w:rsidR="00A641C0" w:rsidRPr="00A641C0" w:rsidRDefault="00A641C0" w:rsidP="00A11A33">
      <w:pPr>
        <w:pStyle w:val="B4"/>
        <w:rPr>
          <w:rFonts w:eastAsia="SimSun"/>
        </w:rPr>
      </w:pPr>
      <w:r>
        <w:rPr>
          <w:rFonts w:eastAsia="SimSun"/>
          <w:lang w:val="en-US"/>
        </w:rPr>
        <w:t>-</w:t>
      </w:r>
      <w:r>
        <w:rPr>
          <w:rFonts w:eastAsia="SimSun"/>
          <w:lang w:val="en-US"/>
        </w:rPr>
        <w:tab/>
        <w:t xml:space="preserve"> </w:t>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Pr="00A641C0">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Pr="00A641C0">
        <w:rPr>
          <w:rFonts w:eastAsia="Calibri"/>
          <w:lang w:val="en-US"/>
        </w:rPr>
        <w:t>;</w:t>
      </w:r>
    </w:p>
    <w:p w14:paraId="7E8CA4F5" w14:textId="54A90F37" w:rsidR="007F7AC1" w:rsidRPr="00771A13" w:rsidRDefault="007F7AC1" w:rsidP="007F7AC1">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set</w:t>
      </w:r>
      <w:r w:rsidR="00704699">
        <w:rPr>
          <w:rFonts w:eastAsia="MS Mincho"/>
          <w:lang w:val="en-US" w:eastAsia="ja-JP"/>
        </w:rPr>
        <w:t xml:space="preserve"> to the</w:t>
      </w:r>
      <w:r w:rsidRPr="00771A13">
        <w:rPr>
          <w:rFonts w:eastAsia="MS Mincho"/>
          <w:lang w:val="en-US" w:eastAsia="ja-JP"/>
        </w:rPr>
        <w:t xml:space="preserve"> maximum eNB/gNB output power in dBm for the channel;</w:t>
      </w:r>
    </w:p>
    <w:p w14:paraId="74A1462F" w14:textId="77777777" w:rsidR="007F7AC1" w:rsidRPr="00771A13" w:rsidRDefault="007F7AC1" w:rsidP="007F7AC1">
      <w:pPr>
        <w:pStyle w:val="B3"/>
        <w:rPr>
          <w:rFonts w:eastAsia="MS Mincho"/>
          <w:lang w:val="en-US" w:eastAsia="ja-JP"/>
        </w:rPr>
      </w:pPr>
      <w:r w:rsidRPr="00771A13">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6A0E6A97" w14:textId="59A33FAC"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461C03E3" w14:textId="1300DDA4" w:rsidR="007F7AC1" w:rsidRPr="00771A13" w:rsidRDefault="007F7AC1" w:rsidP="007F7AC1">
      <w:pPr>
        <w:pStyle w:val="B2"/>
      </w:pPr>
      <w:r w:rsidRPr="00771A13">
        <w:rPr>
          <w:lang w:val="en-US"/>
        </w:rPr>
        <w:lastRenderedPageBreak/>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MHz.</w:t>
      </w:r>
    </w:p>
    <w:p w14:paraId="3BCDFDEC" w14:textId="77777777" w:rsidR="003F4E27" w:rsidRPr="001A7C01"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52935973"/>
      <w:r>
        <w:t>4</w:t>
      </w:r>
      <w:r w:rsidRPr="001A7C01">
        <w:t>.1.</w:t>
      </w:r>
      <w:r w:rsidR="00955F9F">
        <w:t>6</w:t>
      </w:r>
      <w:r w:rsidRPr="001A7C01">
        <w:tab/>
        <w:t>Channel access procedure</w:t>
      </w:r>
      <w:r w:rsidR="00911D05">
        <w:t>s</w:t>
      </w:r>
      <w:r w:rsidRPr="001A7C01">
        <w:t xml:space="preserve"> for transmission(s) on multiple </w:t>
      </w:r>
      <w:bookmarkEnd w:id="137"/>
      <w:r w:rsidR="007F7AC1">
        <w:t>channels</w:t>
      </w:r>
      <w:bookmarkEnd w:id="138"/>
      <w:bookmarkEnd w:id="139"/>
      <w:bookmarkEnd w:id="140"/>
      <w:bookmarkEnd w:id="141"/>
      <w:bookmarkEnd w:id="142"/>
    </w:p>
    <w:p w14:paraId="68931422" w14:textId="77777777" w:rsidR="003F4E27" w:rsidRPr="001A7C01" w:rsidRDefault="003F4E27" w:rsidP="003F4E27">
      <w:pPr>
        <w:rPr>
          <w:lang w:eastAsia="x-none"/>
        </w:rPr>
      </w:pPr>
      <w:r w:rsidRPr="00486987">
        <w:rPr>
          <w:lang w:eastAsia="x-none"/>
        </w:rPr>
        <w:t>An eNB</w:t>
      </w:r>
      <w:r w:rsidR="00911D05">
        <w:rPr>
          <w:lang w:eastAsia="x-none"/>
        </w:rPr>
        <w:t>/gNB</w:t>
      </w:r>
      <w:r w:rsidRPr="00486987">
        <w:rPr>
          <w:lang w:eastAsia="x-none"/>
        </w:rPr>
        <w:t xml:space="preserve"> can access multiple </w:t>
      </w:r>
      <w:r w:rsidR="00911D05">
        <w:rPr>
          <w:lang w:eastAsia="x-none"/>
        </w:rPr>
        <w:t>channels</w:t>
      </w:r>
      <w:r w:rsidR="00911D05" w:rsidRPr="00486987">
        <w:rPr>
          <w:lang w:eastAsia="x-none"/>
        </w:rPr>
        <w:t xml:space="preserve"> </w:t>
      </w:r>
      <w:r w:rsidRPr="001A7C01">
        <w:rPr>
          <w:lang w:eastAsia="x-none"/>
        </w:rPr>
        <w:t xml:space="preserve">on which transmission(s) are performed, according to one of the Type A or Type B procedures described in this </w:t>
      </w:r>
      <w:r w:rsidR="00B906D8">
        <w:rPr>
          <w:lang w:eastAsia="x-none"/>
        </w:rPr>
        <w:t>Clause</w:t>
      </w:r>
      <w:r w:rsidRPr="001A7C01">
        <w:rPr>
          <w:lang w:eastAsia="x-none"/>
        </w:rPr>
        <w:t xml:space="preserve">. </w:t>
      </w:r>
    </w:p>
    <w:p w14:paraId="6D784E8A" w14:textId="77777777" w:rsidR="003F4E27" w:rsidRPr="001A7C01"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52935974"/>
      <w:r>
        <w:t>4</w:t>
      </w:r>
      <w:r w:rsidRPr="001A7C01">
        <w:t>.1.</w:t>
      </w:r>
      <w:r w:rsidR="00955F9F">
        <w:t>6</w:t>
      </w:r>
      <w:r w:rsidRPr="001A7C01">
        <w:t>.1</w:t>
      </w:r>
      <w:r w:rsidRPr="001A7C01">
        <w:tab/>
        <w:t>Type A multi-</w:t>
      </w:r>
      <w:r w:rsidR="00911D05" w:rsidRPr="001A7C01">
        <w:t>c</w:t>
      </w:r>
      <w:r w:rsidR="00911D05">
        <w:t>hannel</w:t>
      </w:r>
      <w:r w:rsidRPr="001A7C01">
        <w:t xml:space="preserve"> access procedures</w:t>
      </w:r>
      <w:bookmarkEnd w:id="143"/>
      <w:bookmarkEnd w:id="144"/>
      <w:bookmarkEnd w:id="145"/>
      <w:bookmarkEnd w:id="146"/>
      <w:bookmarkEnd w:id="147"/>
      <w:bookmarkEnd w:id="148"/>
    </w:p>
    <w:p w14:paraId="3B69FD71" w14:textId="2B4879F7" w:rsidR="003F4E27" w:rsidRPr="001A7C01" w:rsidRDefault="00911D05" w:rsidP="003F4E27">
      <w:r>
        <w:rPr>
          <w:lang w:eastAsia="x-none"/>
        </w:rPr>
        <w:t>An</w:t>
      </w:r>
      <w:r w:rsidRPr="001A7C01">
        <w:t xml:space="preserve"> </w:t>
      </w:r>
      <w:r w:rsidR="003F4E27" w:rsidRPr="001A7C01">
        <w:t>eNB</w:t>
      </w:r>
      <w:r>
        <w:t>/gNB</w:t>
      </w:r>
      <w:r w:rsidR="003F4E27" w:rsidRPr="001A7C01">
        <w:t xml:space="preserve"> shall perform channel access on each </w:t>
      </w:r>
      <w:r w:rsidR="006137C4" w:rsidRPr="006577BC">
        <w:rPr>
          <w:lang w:val="en-US" w:eastAsia="x-none"/>
        </w:rPr>
        <w:t>channel</w:t>
      </w:r>
      <w:r w:rsidR="006137C4"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1A7C01">
        <w:t xml:space="preserve">, according to the procedures described in </w:t>
      </w:r>
      <w:r w:rsidR="00B906D8">
        <w:t>clause</w:t>
      </w:r>
      <w:r w:rsidR="006137C4" w:rsidRPr="001A7C01">
        <w:t xml:space="preserve"> </w:t>
      </w:r>
      <w:r w:rsidR="00163968">
        <w:t>4</w:t>
      </w:r>
      <w:r w:rsidR="003F4E27" w:rsidRPr="001A7C01">
        <w:t xml:space="preserve">.1.1, where </w:t>
      </w:r>
      <m:oMath>
        <m:r>
          <w:rPr>
            <w:rFonts w:ascii="Cambria Math" w:hAnsi="Cambria Math"/>
          </w:rPr>
          <m:t>C</m:t>
        </m:r>
      </m:oMath>
      <w:r w:rsidR="003F4E27" w:rsidRPr="001A7C01">
        <w:t xml:space="preserve"> is a set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1A7C01">
        <w:t xml:space="preserve">, and </w:t>
      </w:r>
      <m:oMath>
        <m:r>
          <w:rPr>
            <w:rFonts w:ascii="Cambria Math" w:hAnsi="Cambria Math"/>
          </w:rPr>
          <m:t>q</m:t>
        </m:r>
      </m:oMath>
      <w:r w:rsidR="006137C4">
        <w:t xml:space="preserve"> </w:t>
      </w:r>
      <w:r w:rsidR="003F4E27" w:rsidRPr="001A7C01">
        <w:t xml:space="preserve">is the number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w:t>
      </w:r>
    </w:p>
    <w:p w14:paraId="6C2CB4E2" w14:textId="25411A0C" w:rsidR="003F4E27" w:rsidRDefault="003F4E27" w:rsidP="003F4E27">
      <w:r w:rsidRPr="001A7C01">
        <w:t xml:space="preserve">The counter </w:t>
      </w:r>
      <m:oMath>
        <m:r>
          <w:rPr>
            <w:rFonts w:ascii="Cambria Math" w:hAnsi="Cambria Math"/>
          </w:rPr>
          <m:t>N</m:t>
        </m:r>
      </m:oMath>
      <w:r w:rsidRPr="001A7C01">
        <w:t xml:space="preserve"> described in </w:t>
      </w:r>
      <w:r w:rsidR="00B906D8">
        <w:t>clause</w:t>
      </w:r>
      <w:r w:rsidR="008A1C13" w:rsidRPr="001A7C01">
        <w:t xml:space="preserve"> </w:t>
      </w:r>
      <w:r>
        <w:t>4</w:t>
      </w:r>
      <w:r w:rsidRPr="001A7C01">
        <w:t xml:space="preserve">.1.1 is determined for each </w:t>
      </w:r>
      <w:r w:rsidR="008A1C13" w:rsidRPr="006577BC">
        <w:rPr>
          <w:lang w:val="en-US" w:eastAsia="x-none"/>
        </w:rPr>
        <w:t>channel</w:t>
      </w:r>
      <w:r w:rsidR="008A1C13"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1A7C01">
        <w:t xml:space="preserve"> and is denoted as</w:t>
      </w:r>
      <w:r w:rsidR="008A1C1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A7C01">
        <w:t xml:space="preserve"> is maintained according to </w:t>
      </w:r>
      <w:r w:rsidR="00B906D8">
        <w:t>clause</w:t>
      </w:r>
      <w:r w:rsidR="008A1C13" w:rsidRPr="001A7C01">
        <w:t xml:space="preserve"> </w:t>
      </w:r>
      <w:r>
        <w:t>4</w:t>
      </w:r>
      <w:r w:rsidRPr="001A7C01">
        <w:t>.1.</w:t>
      </w:r>
      <w:r w:rsidR="00517136">
        <w:t>6</w:t>
      </w:r>
      <w:r w:rsidRPr="001A7C01">
        <w:t>.1.1</w:t>
      </w:r>
      <w:r w:rsidR="00517136">
        <w:t xml:space="preserve"> </w:t>
      </w:r>
      <w:r w:rsidRPr="001A7C01">
        <w:t xml:space="preserve">or </w:t>
      </w:r>
      <w:r>
        <w:t>4</w:t>
      </w:r>
      <w:r w:rsidRPr="001A7C01">
        <w:t>.1.</w:t>
      </w:r>
      <w:r w:rsidR="00517136">
        <w:t>6</w:t>
      </w:r>
      <w:r w:rsidRPr="001A7C01">
        <w:t>.1.2.</w:t>
      </w:r>
    </w:p>
    <w:p w14:paraId="0A244455" w14:textId="672446BA" w:rsidR="00EF4092" w:rsidRPr="001A7C01" w:rsidRDefault="00EF4092" w:rsidP="003F4E27">
      <w:pPr>
        <w:rPr>
          <w:noProof/>
        </w:rPr>
      </w:pPr>
      <w:r w:rsidRPr="000751EC">
        <w:rPr>
          <w:noProof/>
        </w:rPr>
        <w:t xml:space="preserve">If </w:t>
      </w:r>
      <w:r>
        <w:rPr>
          <w:noProof/>
        </w:rPr>
        <w:t xml:space="preserve">a </w:t>
      </w:r>
      <w:r w:rsidRPr="000751EC">
        <w:rPr>
          <w:noProof/>
        </w:rPr>
        <w:t xml:space="preserve">gNB configures a carrier </w:t>
      </w:r>
      <w:r>
        <w:rPr>
          <w:noProof/>
        </w:rPr>
        <w:t>without intra-cell guard bands</w:t>
      </w:r>
      <w:r w:rsidRPr="000751EC">
        <w:rPr>
          <w:noProof/>
        </w:rPr>
        <w:t xml:space="preserve"> </w:t>
      </w:r>
      <w:r w:rsidRPr="000751EC">
        <w:rPr>
          <w:noProof/>
          <w:lang w:val="en-US"/>
        </w:rPr>
        <w:t>as described in clause 7 in [8]</w:t>
      </w:r>
      <w:r w:rsidRPr="000751EC">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0751EC">
        <w:rPr>
          <w:noProof/>
        </w:rPr>
        <w:t xml:space="preserve"> within the bandwidth of the carrier, if the gNB fails to access any of the channels of the carrier bandwidth.</w:t>
      </w:r>
    </w:p>
    <w:p w14:paraId="2C5E18AB" w14:textId="77777777" w:rsidR="003F4E27" w:rsidRPr="001A7C01"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52935975"/>
      <w:r>
        <w:t>4</w:t>
      </w:r>
      <w:r w:rsidRPr="001A7C01">
        <w:t>.1.</w:t>
      </w:r>
      <w:r w:rsidR="00955F9F">
        <w:t>6</w:t>
      </w:r>
      <w:r w:rsidRPr="001A7C01">
        <w:t>.1.1</w:t>
      </w:r>
      <w:r w:rsidRPr="001A7C01">
        <w:tab/>
        <w:t>Type A1</w:t>
      </w:r>
      <w:bookmarkEnd w:id="149"/>
      <w:r w:rsidR="008A1C13">
        <w:t xml:space="preserve"> multi-channel access procedures</w:t>
      </w:r>
      <w:bookmarkEnd w:id="150"/>
      <w:bookmarkEnd w:id="151"/>
      <w:bookmarkEnd w:id="152"/>
      <w:bookmarkEnd w:id="153"/>
      <w:bookmarkEnd w:id="154"/>
    </w:p>
    <w:p w14:paraId="30E51CE8" w14:textId="63C3C237"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sidR="00B906D8">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6092C061" w14:textId="7B955DC9" w:rsidR="00ED0269" w:rsidRDefault="008A1C13" w:rsidP="00ED0269">
      <w:pPr>
        <w:rPr>
          <w:lang w:val="en-US"/>
        </w:rPr>
      </w:pPr>
      <w:r w:rsidRPr="006577BC">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r w:rsidR="00ED0269" w:rsidRPr="00ED0269">
        <w:rPr>
          <w:lang w:val="en-US"/>
        </w:rPr>
        <w:t xml:space="preserve"> </w:t>
      </w:r>
    </w:p>
    <w:p w14:paraId="78EB29BE" w14:textId="5FB7B5D9"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70AD5C6D" w14:textId="77777777" w:rsidR="003F4E27" w:rsidRPr="001A7C01"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52935976"/>
      <w:r>
        <w:t>4</w:t>
      </w:r>
      <w:r w:rsidRPr="001A7C01">
        <w:t>.1.</w:t>
      </w:r>
      <w:r w:rsidR="00955F9F">
        <w:t>6</w:t>
      </w:r>
      <w:r w:rsidRPr="001A7C01">
        <w:t>.1.2</w:t>
      </w:r>
      <w:r w:rsidRPr="001A7C01">
        <w:tab/>
        <w:t>Type A2</w:t>
      </w:r>
      <w:bookmarkEnd w:id="155"/>
      <w:r w:rsidR="008A1C13">
        <w:t xml:space="preserve"> multi-channel access procedures</w:t>
      </w:r>
      <w:bookmarkEnd w:id="156"/>
      <w:bookmarkEnd w:id="157"/>
      <w:bookmarkEnd w:id="158"/>
      <w:bookmarkEnd w:id="159"/>
      <w:bookmarkEnd w:id="160"/>
    </w:p>
    <w:p w14:paraId="45BFABEC" w14:textId="42155D5A"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sidR="00B906D8">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65334CFB" w14:textId="0F90DA51" w:rsidR="00ED0269" w:rsidRDefault="008A1C13" w:rsidP="00ED0269">
      <w:pPr>
        <w:rPr>
          <w:lang w:val="en-US"/>
        </w:rPr>
      </w:pPr>
      <w:r w:rsidRPr="006577BC">
        <w:rPr>
          <w:lang w:val="en-US"/>
        </w:rPr>
        <w:t xml:space="preserve">When the eNB/gNB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r w:rsidR="00ED0269" w:rsidRPr="00ED0269">
        <w:rPr>
          <w:lang w:val="en-US"/>
        </w:rPr>
        <w:t xml:space="preserve"> </w:t>
      </w:r>
    </w:p>
    <w:p w14:paraId="7C1D27A0" w14:textId="5880273E"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05861B4A" w14:textId="77777777" w:rsidR="003F4E27" w:rsidRPr="001A7C01"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52935977"/>
      <w:r>
        <w:t>4</w:t>
      </w:r>
      <w:r w:rsidRPr="001A7C01">
        <w:t>.1.</w:t>
      </w:r>
      <w:r w:rsidR="00955F9F">
        <w:t>6</w:t>
      </w:r>
      <w:r w:rsidRPr="001A7C01">
        <w:t>.2</w:t>
      </w:r>
      <w:r w:rsidRPr="001A7C01">
        <w:tab/>
        <w:t>Type B multi-</w:t>
      </w:r>
      <w:r w:rsidR="008A1C13">
        <w:t>channel</w:t>
      </w:r>
      <w:r w:rsidR="008A1C13" w:rsidRPr="001A7C01">
        <w:t xml:space="preserve"> </w:t>
      </w:r>
      <w:r w:rsidRPr="001A7C01">
        <w:t>access procedure</w:t>
      </w:r>
      <w:bookmarkEnd w:id="161"/>
      <w:bookmarkEnd w:id="162"/>
      <w:bookmarkEnd w:id="163"/>
      <w:bookmarkEnd w:id="164"/>
      <w:bookmarkEnd w:id="165"/>
      <w:bookmarkEnd w:id="166"/>
      <w:r w:rsidRPr="001A7C01">
        <w:t xml:space="preserve"> </w:t>
      </w:r>
    </w:p>
    <w:p w14:paraId="04D1AA99" w14:textId="7F953141" w:rsidR="00655F66" w:rsidRPr="006577BC" w:rsidRDefault="00655F66" w:rsidP="00655F66">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7A8A5258" w14:textId="4CD22AB6" w:rsidR="00655F66" w:rsidRPr="00A80C9A" w:rsidRDefault="00655F66" w:rsidP="00655F66">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278604F6" w14:textId="6BA612E2" w:rsidR="00655F66" w:rsidRPr="00A80C9A" w:rsidRDefault="00655F66" w:rsidP="00655F66">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5B79291B" w14:textId="6C37C19C" w:rsidR="00655F66" w:rsidRPr="006577BC" w:rsidRDefault="00655F66" w:rsidP="00655F66">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522AE58C" w14:textId="7085078B"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2B5058C" w14:textId="6F055E3B" w:rsidR="00655F66" w:rsidRPr="00A80C9A" w:rsidRDefault="00655F66" w:rsidP="00655F66">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rsidR="00B906D8">
        <w:t>clause</w:t>
      </w:r>
      <w:r w:rsidRPr="00A80C9A">
        <w:t xml:space="preserve"> 4.1.1 with the modifications described in </w:t>
      </w:r>
      <w:r w:rsidR="00B906D8">
        <w:t>clause</w:t>
      </w:r>
      <w:r w:rsidRPr="00A80C9A">
        <w:t xml:space="preserve"> 4.1.6.2.1 or 4.1.6.2.2.</w:t>
      </w:r>
    </w:p>
    <w:p w14:paraId="05A2B5F6" w14:textId="6BF7919C" w:rsidR="00655F66" w:rsidRPr="006577BC" w:rsidRDefault="00655F66" w:rsidP="00655F66">
      <w:pPr>
        <w:rPr>
          <w:lang w:val="en-US"/>
        </w:rPr>
      </w:pPr>
      <w:r w:rsidRPr="006577BC">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E2B59A3" w14:textId="18FB7383" w:rsidR="00655F66" w:rsidRPr="00A80C9A" w:rsidRDefault="00655F66" w:rsidP="00655F66">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0006379B">
        <w:rPr>
          <w:lang w:val="en-US"/>
        </w:rPr>
        <w:t>channel</w:t>
      </w:r>
      <w:r w:rsidRPr="00A80C9A">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701A8FB0" w14:textId="1D938AA8" w:rsidR="00655F66" w:rsidRPr="006577BC" w:rsidRDefault="00655F66" w:rsidP="00655F66">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46074C19" w14:textId="762C11BC" w:rsidR="00731DB7" w:rsidRDefault="00655F66" w:rsidP="00731DB7">
      <w:pPr>
        <w:rPr>
          <w:lang w:val="en-US"/>
        </w:rPr>
      </w:pPr>
      <w:r w:rsidRPr="006577BC">
        <w:rPr>
          <w:lang w:val="en-US"/>
        </w:rPr>
        <w:t xml:space="preserve">For the procedures in this </w:t>
      </w:r>
      <w:r w:rsidR="00B906D8">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20FF29FC" w14:textId="0ABE2139" w:rsidR="00655F66" w:rsidRPr="004C610D" w:rsidRDefault="00731DB7" w:rsidP="00655F66">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77FA6649" w14:textId="77777777" w:rsidR="003F4E27" w:rsidRPr="001A7C01"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52935978"/>
      <w:r>
        <w:t>4</w:t>
      </w:r>
      <w:r w:rsidRPr="001A7C01">
        <w:t>.1.</w:t>
      </w:r>
      <w:r w:rsidR="00955F9F">
        <w:t>6</w:t>
      </w:r>
      <w:r w:rsidRPr="001A7C01">
        <w:t>.2.1</w:t>
      </w:r>
      <w:r w:rsidRPr="001A7C01">
        <w:tab/>
        <w:t>Type B1</w:t>
      </w:r>
      <w:bookmarkEnd w:id="167"/>
      <w:r w:rsidR="00655F66" w:rsidRPr="00655F66">
        <w:t xml:space="preserve"> </w:t>
      </w:r>
      <w:r w:rsidR="00655F66" w:rsidRPr="001A7C01">
        <w:t>multi-</w:t>
      </w:r>
      <w:r w:rsidR="00655F66">
        <w:t>channel</w:t>
      </w:r>
      <w:r w:rsidR="00655F66" w:rsidRPr="001A7C01">
        <w:t xml:space="preserve"> access procedure</w:t>
      </w:r>
      <w:bookmarkEnd w:id="168"/>
      <w:bookmarkEnd w:id="169"/>
      <w:bookmarkEnd w:id="170"/>
      <w:bookmarkEnd w:id="171"/>
      <w:bookmarkEnd w:id="172"/>
    </w:p>
    <w:p w14:paraId="5C32F222" w14:textId="75C5B1BD" w:rsidR="00655F66" w:rsidRPr="006577BC" w:rsidRDefault="00655F66" w:rsidP="00655F66">
      <w:pPr>
        <w:rPr>
          <w:lang w:val="en-US"/>
        </w:rPr>
      </w:pPr>
      <w:r w:rsidRPr="006577B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Pr>
          <w:lang w:val="en-US"/>
        </w:rPr>
        <w:t xml:space="preserve"> </w:t>
      </w:r>
      <w:r w:rsidRPr="006577BC">
        <w:rPr>
          <w:lang w:val="en-US"/>
        </w:rPr>
        <w:t xml:space="preserve">value is maintained for the set of channels </w:t>
      </w:r>
      <m:oMath>
        <m:r>
          <w:rPr>
            <w:rFonts w:ascii="Cambria Math" w:hAnsi="Cambria Math"/>
          </w:rPr>
          <m:t>C</m:t>
        </m:r>
      </m:oMath>
      <w:r w:rsidRPr="006577BC">
        <w:rPr>
          <w:lang w:val="en-US"/>
        </w:rPr>
        <w:t>.</w:t>
      </w:r>
    </w:p>
    <w:p w14:paraId="297FE6AF" w14:textId="38C5156F"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step 2 of the procedure described in </w:t>
      </w:r>
      <w:r w:rsidR="00B906D8">
        <w:rPr>
          <w:lang w:val="en-US"/>
        </w:rPr>
        <w:t>clause</w:t>
      </w:r>
      <w:r w:rsidRPr="006577BC">
        <w:rPr>
          <w:lang w:val="en-US"/>
        </w:rPr>
        <w:t xml:space="preserve"> 4.1.4.1 is modified as follows </w:t>
      </w:r>
    </w:p>
    <w:p w14:paraId="2AC1835E" w14:textId="6091ACA1" w:rsidR="00655F66" w:rsidRPr="00FA345D" w:rsidRDefault="00655F66" w:rsidP="00655F66">
      <w:pPr>
        <w:pStyle w:val="B1"/>
        <w:rPr>
          <w:lang w:val="en-US"/>
        </w:rPr>
      </w:pPr>
      <w:r w:rsidRPr="00FA345D">
        <w:t>-</w:t>
      </w:r>
      <w:r w:rsidRPr="00FA345D">
        <w:tab/>
        <w:t xml:space="preserve">if at least </w:t>
      </w:r>
      <m:oMath>
        <m:r>
          <w:rPr>
            <w:rFonts w:ascii="Cambria Math" w:hAnsi="Cambria Math"/>
          </w:rPr>
          <m:t>Z=80%</m:t>
        </m:r>
      </m:oMath>
      <w:r w:rsidRPr="00FA345D">
        <w:t xml:space="preserve"> of HARQ-ACK values corresponding to PDSCH transmission(s) in reference subframe </w:t>
      </w:r>
      <m:oMath>
        <m:r>
          <w:rPr>
            <w:rFonts w:ascii="Cambria Math" w:hAnsi="Cambria Math"/>
          </w:rPr>
          <m:t>k</m:t>
        </m:r>
      </m:oMath>
      <w:r w:rsidRPr="00FA345D">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A345D">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FA345D">
        <w:t xml:space="preserve"> </w:t>
      </w:r>
      <w:r w:rsidRPr="00FA345D">
        <w:rPr>
          <w:lang w:val="en-US"/>
        </w:rPr>
        <w:t>to the next higher allowed value; otherwise, go to step 1.</w:t>
      </w:r>
    </w:p>
    <w:p w14:paraId="5CD9850A" w14:textId="710463FD"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a set of channels </w:t>
      </w:r>
      <m:oMath>
        <m:r>
          <w:rPr>
            <w:rFonts w:ascii="Cambria Math" w:hAnsi="Cambria Math"/>
          </w:rPr>
          <m:t>C</m:t>
        </m:r>
      </m:oMath>
      <w:r w:rsidRPr="006577BC">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is used in the procedure described in </w:t>
      </w:r>
      <w:r w:rsidR="00B906D8">
        <w:rPr>
          <w:lang w:val="en-US"/>
        </w:rPr>
        <w:t>clause</w:t>
      </w:r>
      <w:r w:rsidRPr="006577BC">
        <w:rPr>
          <w:lang w:val="en-US"/>
        </w:rPr>
        <w:t xml:space="preserve"> 4.1.4.2.</w:t>
      </w:r>
    </w:p>
    <w:p w14:paraId="1FD1ACF2" w14:textId="77777777" w:rsidR="003F4E27" w:rsidRPr="001A7C01"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52935979"/>
      <w:r>
        <w:t>4</w:t>
      </w:r>
      <w:r w:rsidRPr="001A7C01">
        <w:t>.1.</w:t>
      </w:r>
      <w:r w:rsidR="00955F9F">
        <w:t>6</w:t>
      </w:r>
      <w:r w:rsidRPr="001A7C01">
        <w:t>.2.2</w:t>
      </w:r>
      <w:r w:rsidRPr="001A7C01">
        <w:tab/>
        <w:t>Type B2</w:t>
      </w:r>
      <w:bookmarkEnd w:id="173"/>
      <w:r w:rsidR="00655F66" w:rsidRPr="00655F66">
        <w:t xml:space="preserve"> </w:t>
      </w:r>
      <w:r w:rsidR="00655F66" w:rsidRPr="001A7C01">
        <w:t>multi-</w:t>
      </w:r>
      <w:r w:rsidR="00655F66">
        <w:t>channel</w:t>
      </w:r>
      <w:r w:rsidR="00655F66" w:rsidRPr="001A7C01">
        <w:t xml:space="preserve"> access procedure</w:t>
      </w:r>
      <w:bookmarkEnd w:id="174"/>
      <w:bookmarkEnd w:id="175"/>
      <w:bookmarkEnd w:id="176"/>
      <w:bookmarkEnd w:id="177"/>
      <w:bookmarkEnd w:id="178"/>
    </w:p>
    <w:p w14:paraId="49E4915C" w14:textId="2553656D" w:rsidR="00BC7C0D" w:rsidRDefault="00BC7C0D" w:rsidP="00BC7C0D">
      <w:pPr>
        <w:rPr>
          <w:lang w:val="en-US"/>
        </w:rPr>
      </w:pPr>
      <w:r w:rsidRPr="006577B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w:t>
      </w:r>
      <w:r w:rsidR="00B906D8">
        <w:rPr>
          <w:lang w:val="en-US"/>
        </w:rPr>
        <w:t>clause</w:t>
      </w:r>
      <w:r w:rsidRPr="006577BC">
        <w:rPr>
          <w:lang w:val="en-US"/>
        </w:rPr>
        <w:t xml:space="preserve"> 4.1.4.</w:t>
      </w:r>
    </w:p>
    <w:p w14:paraId="60A96145" w14:textId="4DE2FB5C" w:rsidR="00BC7C0D" w:rsidRPr="006577BC" w:rsidRDefault="00BC7C0D" w:rsidP="00BC7C0D">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is used in the procedure described in </w:t>
      </w:r>
      <w:r w:rsidR="00B906D8">
        <w:rPr>
          <w:lang w:val="en-US"/>
        </w:rPr>
        <w:t>clause</w:t>
      </w:r>
      <w:r w:rsidRPr="006577BC">
        <w:rPr>
          <w:lang w:val="en-US"/>
        </w:rPr>
        <w:t xml:space="preserve"> 4.1.4.2.</w:t>
      </w:r>
    </w:p>
    <w:p w14:paraId="5D056EA7" w14:textId="16F03DB6" w:rsidR="00BC7C0D" w:rsidRPr="006577BC" w:rsidRDefault="00BC7C0D" w:rsidP="00BC7C0D">
      <w:pPr>
        <w:rPr>
          <w:lang w:val="en-US"/>
        </w:rPr>
      </w:pPr>
      <w:r w:rsidRPr="006577B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6577B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6577B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among all </w:t>
      </w:r>
      <w:r w:rsidRPr="006577BC">
        <w:rPr>
          <w:lang w:val="en-US" w:eastAsia="x-none"/>
        </w:rPr>
        <w:t>channel</w:t>
      </w:r>
      <w:r w:rsidRPr="006577BC">
        <w:rPr>
          <w:lang w:val="en-US"/>
        </w:rPr>
        <w:t xml:space="preserve">s in set </w:t>
      </w:r>
      <m:oMath>
        <m:r>
          <w:rPr>
            <w:rFonts w:ascii="Cambria Math" w:hAnsi="Cambria Math"/>
          </w:rPr>
          <m:t>C</m:t>
        </m:r>
      </m:oMath>
      <w:r w:rsidRPr="006577BC">
        <w:rPr>
          <w:lang w:val="en-US"/>
        </w:rPr>
        <w:t>.</w:t>
      </w:r>
    </w:p>
    <w:p w14:paraId="3472EDA9" w14:textId="77777777" w:rsidR="003F4E27" w:rsidRPr="001A7C01"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52935980"/>
      <w:r>
        <w:t>4</w:t>
      </w:r>
      <w:r w:rsidRPr="001A7C01">
        <w:rPr>
          <w:rFonts w:hint="eastAsia"/>
        </w:rPr>
        <w:t>.</w:t>
      </w:r>
      <w:r w:rsidRPr="001A7C01">
        <w:t>2</w:t>
      </w:r>
      <w:r w:rsidRPr="001A7C01">
        <w:rPr>
          <w:rFonts w:hint="eastAsia"/>
        </w:rPr>
        <w:tab/>
      </w:r>
      <w:r w:rsidRPr="001A7C01">
        <w:t>Uplink channel access procedures</w:t>
      </w:r>
      <w:bookmarkEnd w:id="179"/>
      <w:bookmarkEnd w:id="180"/>
      <w:bookmarkEnd w:id="181"/>
      <w:bookmarkEnd w:id="182"/>
      <w:bookmarkEnd w:id="183"/>
      <w:bookmarkEnd w:id="184"/>
    </w:p>
    <w:p w14:paraId="381442F0" w14:textId="77777777" w:rsidR="00F03EFB" w:rsidRPr="006577BC" w:rsidRDefault="00F03EFB" w:rsidP="00F03EFB">
      <w:pPr>
        <w:rPr>
          <w:lang w:val="en-US"/>
        </w:rPr>
      </w:pPr>
      <w:r w:rsidRPr="006577BC">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Pr>
          <w:lang w:val="en-US"/>
        </w:rPr>
        <w:t>clause</w:t>
      </w:r>
      <w:r w:rsidRPr="006577BC">
        <w:rPr>
          <w:lang w:val="en-US"/>
        </w:rPr>
        <w:t xml:space="preserve"> for the UE to access the channel(s) on which the transmission(s) are performed.</w:t>
      </w:r>
    </w:p>
    <w:p w14:paraId="7C58C328" w14:textId="0E5E6A48" w:rsidR="00F03EFB" w:rsidRPr="006577BC" w:rsidRDefault="00F03EFB" w:rsidP="00F03EFB">
      <w:pPr>
        <w:rPr>
          <w:lang w:val="en-US"/>
        </w:rPr>
      </w:pPr>
      <w:r w:rsidRPr="006577BC">
        <w:rPr>
          <w:lang w:val="en-US"/>
        </w:rPr>
        <w:t xml:space="preserve">In this </w:t>
      </w:r>
      <w:r w:rsidR="00B906D8">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w:t>
      </w:r>
      <w:r w:rsidR="00B7289D">
        <w:rPr>
          <w:color w:val="00000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sidR="00B906D8">
        <w:rPr>
          <w:lang w:val="en-US"/>
        </w:rPr>
        <w:t>clause</w:t>
      </w:r>
      <w:r w:rsidRPr="006577BC">
        <w:rPr>
          <w:lang w:val="en-US"/>
        </w:rPr>
        <w:t xml:space="preserve"> 4.2.3 when applicable.</w:t>
      </w:r>
    </w:p>
    <w:p w14:paraId="7443CACB" w14:textId="045B8949" w:rsidR="00A7096B" w:rsidRDefault="00F03EFB" w:rsidP="00A7096B">
      <w:pPr>
        <w:rPr>
          <w:color w:val="000000"/>
          <w:lang w:val="en-US"/>
        </w:rPr>
      </w:pPr>
      <w:r w:rsidRPr="006577BC">
        <w:rPr>
          <w:lang w:val="en-US"/>
        </w:rPr>
        <w:t xml:space="preserve">A UE performs channel access procedures in this </w:t>
      </w:r>
      <w:r w:rsidR="00B906D8">
        <w:rPr>
          <w:lang w:val="en-US"/>
        </w:rPr>
        <w:t>clause</w:t>
      </w:r>
      <w:r w:rsidRPr="006577BC">
        <w:rPr>
          <w:lang w:val="en-US"/>
        </w:rPr>
        <w:t xml:space="preserve"> unless the higher layer parameter </w:t>
      </w:r>
      <w:r w:rsidR="00B7289D">
        <w:rPr>
          <w:i/>
          <w:color w:val="000000"/>
          <w:lang w:val="en-US"/>
        </w:rPr>
        <w:t>c</w:t>
      </w:r>
      <w:r w:rsidR="00B7289D" w:rsidRPr="006577BC">
        <w:rPr>
          <w:i/>
          <w:color w:val="000000"/>
          <w:lang w:val="en-US"/>
        </w:rPr>
        <w:t>hannelAccessMode</w:t>
      </w:r>
      <w:r w:rsidRPr="006577BC">
        <w:rPr>
          <w:i/>
          <w:color w:val="000000"/>
          <w:lang w:val="en-US"/>
        </w:rPr>
        <w:t xml:space="preserve">-r16 </w:t>
      </w:r>
      <w:r w:rsidRPr="006577BC">
        <w:rPr>
          <w:color w:val="000000"/>
          <w:lang w:val="en-US"/>
        </w:rPr>
        <w:t xml:space="preserve">is provided and </w:t>
      </w:r>
      <w:r w:rsidR="00B7289D">
        <w:rPr>
          <w:i/>
          <w:color w:val="000000"/>
          <w:lang w:val="en-US"/>
        </w:rPr>
        <w:t>c</w:t>
      </w:r>
      <w:r w:rsidR="00B7289D"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color w:val="000000"/>
          <w:lang w:val="en-US"/>
        </w:rPr>
        <w:t>.</w:t>
      </w:r>
      <w:r w:rsidR="00A7096B" w:rsidRPr="00A7096B">
        <w:rPr>
          <w:color w:val="000000"/>
          <w:lang w:val="en-US"/>
        </w:rPr>
        <w:t xml:space="preserve"> </w:t>
      </w:r>
    </w:p>
    <w:p w14:paraId="67C7B1EC" w14:textId="77777777" w:rsidR="00F03EFB" w:rsidRPr="006577BC" w:rsidRDefault="00A7096B" w:rsidP="00F03EFB">
      <w:pPr>
        <w:rPr>
          <w:lang w:val="en-US"/>
        </w:rPr>
      </w:pPr>
      <w:r w:rsidRPr="000D4E47">
        <w:rPr>
          <w:lang w:val="en-US"/>
        </w:rPr>
        <w:t>If a UE fails to access the channel(s) prior to an intended UL transmission to a gNB, Layer 1 notifies higher layers about the channel access failure.</w:t>
      </w:r>
    </w:p>
    <w:p w14:paraId="7301A564" w14:textId="77777777" w:rsidR="003F4E27" w:rsidRPr="001A7C01"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52935981"/>
      <w:r>
        <w:lastRenderedPageBreak/>
        <w:t>4</w:t>
      </w:r>
      <w:r w:rsidRPr="001A7C01">
        <w:t>.2.1</w:t>
      </w:r>
      <w:r w:rsidRPr="001A7C01">
        <w:tab/>
        <w:t>Channel access procedure</w:t>
      </w:r>
      <w:r w:rsidR="006031F0">
        <w:t>s</w:t>
      </w:r>
      <w:r w:rsidRPr="001A7C01">
        <w:t xml:space="preserve"> for </w:t>
      </w:r>
      <w:r w:rsidR="009E1B88">
        <w:t>u</w:t>
      </w:r>
      <w:r w:rsidRPr="001A7C01">
        <w:t>plink transmission(s)</w:t>
      </w:r>
      <w:bookmarkEnd w:id="185"/>
      <w:bookmarkEnd w:id="186"/>
      <w:bookmarkEnd w:id="187"/>
      <w:bookmarkEnd w:id="188"/>
      <w:bookmarkEnd w:id="189"/>
      <w:bookmarkEnd w:id="190"/>
    </w:p>
    <w:p w14:paraId="2132D46F" w14:textId="77777777" w:rsidR="009458F8" w:rsidRPr="006577BC" w:rsidRDefault="009458F8" w:rsidP="009458F8">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sidR="00B906D8">
        <w:rPr>
          <w:lang w:val="en-US" w:eastAsia="x-none"/>
        </w:rPr>
        <w:t>clause</w:t>
      </w:r>
      <w:r w:rsidRPr="006577BC">
        <w:rPr>
          <w:lang w:val="en-US" w:eastAsia="x-none"/>
        </w:rPr>
        <w:t xml:space="preserve"> 4.2.1.1. Type 2 channel access procedure is described in </w:t>
      </w:r>
      <w:r w:rsidR="00B906D8">
        <w:rPr>
          <w:lang w:val="en-US" w:eastAsia="x-none"/>
        </w:rPr>
        <w:t>clause</w:t>
      </w:r>
      <w:r w:rsidRPr="006577BC">
        <w:rPr>
          <w:lang w:val="en-US" w:eastAsia="x-none"/>
        </w:rPr>
        <w:t xml:space="preserve"> 4.2.1.2.</w:t>
      </w:r>
    </w:p>
    <w:p w14:paraId="360C5767" w14:textId="77777777" w:rsidR="009458F8" w:rsidRPr="006577BC" w:rsidRDefault="009458F8" w:rsidP="009458F8">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1281E349" w14:textId="77777777" w:rsidR="009458F8" w:rsidRPr="006577BC" w:rsidRDefault="009458F8" w:rsidP="009458F8">
      <w:pPr>
        <w:rPr>
          <w:lang w:val="en-US" w:eastAsia="x-none"/>
        </w:rPr>
      </w:pPr>
      <w:r w:rsidRPr="006577BC">
        <w:rPr>
          <w:lang w:val="en-US" w:eastAsia="x-none"/>
        </w:rPr>
        <w:t xml:space="preserve">A UE shall use Type 1 channel access procedures for transmitting transmissions including the autonomous </w:t>
      </w:r>
      <w:r w:rsidR="00914172">
        <w:rPr>
          <w:lang w:val="en-US" w:eastAsia="x-none"/>
        </w:rPr>
        <w:t xml:space="preserve">or configured grant </w:t>
      </w:r>
      <w:r w:rsidRPr="006577BC">
        <w:rPr>
          <w:lang w:val="en-US" w:eastAsia="x-none"/>
        </w:rPr>
        <w:t xml:space="preserve">PUSCH transmission on configured UL resources unless stated otherwise in this </w:t>
      </w:r>
      <w:r w:rsidR="00B906D8">
        <w:rPr>
          <w:lang w:val="en-US" w:eastAsia="x-none"/>
        </w:rPr>
        <w:t>clause</w:t>
      </w:r>
      <w:r w:rsidRPr="006577BC">
        <w:rPr>
          <w:lang w:val="en-US" w:eastAsia="x-none"/>
        </w:rPr>
        <w:t>.</w:t>
      </w:r>
    </w:p>
    <w:p w14:paraId="1BF92B55" w14:textId="77777777" w:rsidR="009458F8" w:rsidRPr="006577BC" w:rsidRDefault="009458F8" w:rsidP="009458F8">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41001E1E" w14:textId="7F1810BE" w:rsidR="009458F8" w:rsidRPr="006577BC" w:rsidRDefault="009458F8" w:rsidP="009458F8">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sidR="0046196C">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C902E41" w14:textId="77777777" w:rsidR="0046196C" w:rsidRDefault="0046196C" w:rsidP="0046196C">
      <w:pPr>
        <w:rPr>
          <w:lang w:val="en-US"/>
        </w:rPr>
      </w:pPr>
      <w:r w:rsidRPr="0039718A">
        <w:rPr>
          <w:lang w:val="en-US"/>
        </w:rPr>
        <w:t>If a DL assignment triggering SRS but not scheduling a PUCCH transmission indicates Type 2 channel access procedures, the UE shall use Type 2 channel access procedures.</w:t>
      </w:r>
    </w:p>
    <w:p w14:paraId="024B46CA" w14:textId="77777777" w:rsidR="009458F8" w:rsidRPr="006577BC" w:rsidRDefault="009458F8" w:rsidP="009458F8">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1CE75853" w14:textId="77777777" w:rsidR="0046196C" w:rsidRDefault="0046196C" w:rsidP="0046196C">
      <w:pPr>
        <w:rPr>
          <w:rFonts w:eastAsia="Malgun Gothic"/>
          <w:lang w:val="en-US" w:eastAsia="ko-KR"/>
        </w:rPr>
      </w:pPr>
      <w:bookmarkStart w:id="19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723430AF" w14:textId="77777777" w:rsidR="009458F8" w:rsidRPr="006577BC" w:rsidRDefault="009458F8" w:rsidP="009458F8">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sidR="00B906D8">
        <w:rPr>
          <w:lang w:val="en-US" w:eastAsia="x-none"/>
        </w:rPr>
        <w:t>clause</w:t>
      </w:r>
      <w:r w:rsidRPr="006577BC">
        <w:rPr>
          <w:lang w:val="en-US" w:eastAsia="x-none"/>
        </w:rPr>
        <w:t xml:space="preserve">. If a DL grant </w:t>
      </w:r>
      <w:r w:rsidR="00A7096B">
        <w:rPr>
          <w:lang w:val="en-US" w:eastAsia="x-none"/>
        </w:rPr>
        <w:t xml:space="preserve">determined according to Clause 9.2.3 in [7, TS38.213] </w:t>
      </w:r>
      <w:r w:rsidR="00914172">
        <w:rPr>
          <w:lang w:val="en-US" w:eastAsia="x-none"/>
        </w:rPr>
        <w:t xml:space="preserve">or a random access response (RAR) message for successRAR </w:t>
      </w:r>
      <w:r w:rsidRPr="006577BC">
        <w:rPr>
          <w:lang w:val="en-US" w:eastAsia="x-none"/>
        </w:rPr>
        <w:t>scheduling a PUCCH transmission indicates Type 2 channel access procedures, the UE shall use Type 2 channel access procedures</w:t>
      </w:r>
      <w:bookmarkEnd w:id="191"/>
      <w:r w:rsidRPr="006577BC">
        <w:rPr>
          <w:lang w:val="en-US" w:eastAsia="x-none"/>
        </w:rPr>
        <w:t>.</w:t>
      </w:r>
    </w:p>
    <w:p w14:paraId="573C93D2" w14:textId="1ADCB896" w:rsidR="009458F8" w:rsidRPr="006577BC" w:rsidRDefault="009458F8" w:rsidP="009458F8">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9FFCF02" w14:textId="1256C0DA" w:rsidR="00187BFC" w:rsidRDefault="009458F8" w:rsidP="00187BFC">
      <w:pPr>
        <w:rPr>
          <w:lang w:val="en-US"/>
        </w:rPr>
      </w:pPr>
      <w:r w:rsidRPr="006577BC">
        <w:rPr>
          <w:rFonts w:eastAsia="Malgun Gothic"/>
          <w:lang w:val="en-US" w:eastAsia="ko-KR"/>
        </w:rPr>
        <w:t xml:space="preserve">A UE shall use Type 1 channel access procedure for </w:t>
      </w:r>
      <w:r w:rsidR="00187BFC">
        <w:rPr>
          <w:rFonts w:eastAsia="Malgun Gothic"/>
          <w:lang w:val="en-US" w:eastAsia="ko-KR"/>
        </w:rPr>
        <w:t xml:space="preserve">PRACH transmissions and PUSCH </w:t>
      </w:r>
      <w:r w:rsidRPr="006577BC">
        <w:rPr>
          <w:rFonts w:eastAsia="Malgun Gothic"/>
          <w:lang w:val="en-US" w:eastAsia="ko-KR"/>
        </w:rPr>
        <w:t xml:space="preserve">transmissions </w:t>
      </w:r>
      <w:r w:rsidR="00187BFC">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sidR="00E23AC6">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sidR="00187BFC">
        <w:rPr>
          <w:lang w:val="en-US"/>
        </w:rPr>
        <w:t>-1</w:t>
      </w:r>
      <w:r w:rsidR="00E23AC6">
        <w:rPr>
          <w:lang w:val="en-US"/>
        </w:rPr>
        <w:t xml:space="preserve"> is used for PRACH transmissions, and UL channel access priority class used for PUSCH transmissions is determined according to Clause 5.6.2 in [9]</w:t>
      </w:r>
      <w:r w:rsidRPr="006577BC">
        <w:rPr>
          <w:lang w:val="en-US"/>
        </w:rPr>
        <w:t>.</w:t>
      </w:r>
      <w:r w:rsidR="00187BFC" w:rsidRPr="00187BFC">
        <w:rPr>
          <w:lang w:val="en-US"/>
        </w:rPr>
        <w:t xml:space="preserve"> </w:t>
      </w:r>
    </w:p>
    <w:p w14:paraId="75B552E5" w14:textId="4386A921" w:rsidR="00187BFC" w:rsidRPr="000B3E36" w:rsidRDefault="00187BFC" w:rsidP="00187BFC">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 xml:space="preserve">in Table 4.2.1-1 following the procedures described in </w:t>
      </w:r>
      <w:r w:rsidR="001629B4" w:rsidRPr="000B3E36">
        <w:t>Clause</w:t>
      </w:r>
      <w:r w:rsidRPr="000B3E36">
        <w:t xml:space="preserve"> 5.6.2 in [9].</w:t>
      </w:r>
    </w:p>
    <w:p w14:paraId="483A0CDC" w14:textId="75DCD93D" w:rsidR="00ED0269" w:rsidRPr="000B3E36" w:rsidRDefault="00187BFC" w:rsidP="00ED0269">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in Table 4.2.1-1 following the same procedures as for PUSCH transmission on configured resources using Type 1 channel access procedures.</w:t>
      </w:r>
      <w:r w:rsidR="00ED0269" w:rsidRPr="000B3E36">
        <w:t xml:space="preserve"> </w:t>
      </w:r>
    </w:p>
    <w:p w14:paraId="760C1C86" w14:textId="1699704E" w:rsidR="00187BFC" w:rsidRPr="000B3E36" w:rsidRDefault="00ED0269" w:rsidP="00ED0269">
      <w:pPr>
        <w:rPr>
          <w:rFonts w:eastAsia="Malgun Gothic"/>
        </w:rPr>
      </w:pPr>
      <w:r w:rsidRPr="000B3E36">
        <w:t>When a UE uses Type 2A, Type 2B, or Type 2C UL channel access procedures for PUSCH transmissions indicated by a UL grant or related to random access procedures</w:t>
      </w:r>
      <w:r w:rsidR="00704699">
        <w:t>,</w:t>
      </w:r>
      <w:r w:rsidRPr="000B3E36">
        <w:t xml:space="preserve"> where the corresponding UL channel access priority </w:t>
      </w:r>
      <m:oMath>
        <m:r>
          <w:rPr>
            <w:rFonts w:ascii="Cambria Math" w:hAnsi="Cambria Math"/>
          </w:rPr>
          <m:t>p</m:t>
        </m:r>
      </m:oMath>
      <w:r w:rsidRPr="00704699">
        <w:t xml:space="preserve"> is not </w:t>
      </w:r>
      <w:r w:rsidRPr="00704699">
        <w:lastRenderedPageBreak/>
        <w:t>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49AF4142" w14:textId="62A8E899" w:rsidR="009458F8" w:rsidRPr="000B3E36" w:rsidRDefault="00187BFC" w:rsidP="009458F8">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63674F20" w14:textId="17DCA7B8" w:rsidR="009458F8" w:rsidRPr="006577BC" w:rsidRDefault="009458F8" w:rsidP="009458F8">
      <w:pPr>
        <w:rPr>
          <w:rFonts w:eastAsia="Malgun Gothic"/>
          <w:lang w:val="en-US" w:eastAsia="ko-KR"/>
        </w:rPr>
      </w:pPr>
      <w:r w:rsidRPr="006577BC">
        <w:rPr>
          <w:rFonts w:eastAsia="Malgun Gothic"/>
          <w:lang w:val="en-US" w:eastAsia="ko-KR"/>
        </w:rPr>
        <w:t xml:space="preserve">The total </w:t>
      </w:r>
      <w:r w:rsidR="00187BFC"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sidR="00B906D8">
        <w:rPr>
          <w:rFonts w:eastAsia="Malgun Gothic"/>
          <w:lang w:val="en-US" w:eastAsia="ko-KR"/>
        </w:rPr>
        <w:t>clause</w:t>
      </w:r>
      <w:r w:rsidRPr="006577BC">
        <w:rPr>
          <w:rFonts w:eastAsia="Malgun Gothic"/>
          <w:lang w:val="en-US" w:eastAsia="ko-KR"/>
        </w:rPr>
        <w:t xml:space="preserve">, including the following DL transmission if the UE sets </w:t>
      </w:r>
      <w:r w:rsidR="0085737D">
        <w:rPr>
          <w:rFonts w:eastAsia="Malgun Gothic"/>
          <w:lang w:val="en-US" w:eastAsia="ko-KR"/>
        </w:rPr>
        <w:t>'</w:t>
      </w:r>
      <w:r w:rsidRPr="006577BC">
        <w:rPr>
          <w:rFonts w:eastAsia="Malgun Gothic"/>
          <w:lang w:val="en-US" w:eastAsia="ko-KR"/>
        </w:rPr>
        <w:t>COT sharing indication</w:t>
      </w:r>
      <w:r w:rsidR="0085737D">
        <w:rPr>
          <w:rFonts w:eastAsia="Malgun Gothic"/>
          <w:lang w:val="en-US" w:eastAsia="ko-KR"/>
        </w:rPr>
        <w:t>'</w:t>
      </w:r>
      <w:r w:rsidRPr="006577BC">
        <w:rPr>
          <w:rFonts w:eastAsia="Malgun Gothic"/>
          <w:lang w:val="en-US" w:eastAsia="ko-KR"/>
        </w:rPr>
        <w:t xml:space="preserve"> in AUL-UCI to </w:t>
      </w:r>
      <w:r w:rsidR="0085737D">
        <w:rPr>
          <w:rFonts w:eastAsia="Malgun Gothic"/>
          <w:lang w:val="en-US" w:eastAsia="ko-KR"/>
        </w:rPr>
        <w:t>'</w:t>
      </w:r>
      <w:r w:rsidRPr="006577BC">
        <w:rPr>
          <w:rFonts w:eastAsia="Malgun Gothic"/>
          <w:lang w:val="en-US" w:eastAsia="ko-KR"/>
        </w:rPr>
        <w:t>1</w:t>
      </w:r>
      <w:r w:rsidR="0085737D">
        <w:rPr>
          <w:rFonts w:eastAsia="Malgun Gothic"/>
          <w:lang w:val="en-US" w:eastAsia="ko-KR"/>
        </w:rPr>
        <w:t>'</w:t>
      </w:r>
      <w:r w:rsidRPr="006577BC">
        <w:rPr>
          <w:rFonts w:eastAsia="Malgun Gothic"/>
          <w:lang w:val="en-US" w:eastAsia="ko-KR"/>
        </w:rPr>
        <w:t xml:space="preserve"> in a subframe within the autonomous uplink transmission(s)</w:t>
      </w:r>
      <w:r w:rsidR="00187BFC">
        <w:rPr>
          <w:rFonts w:eastAsia="Malgun Gothic"/>
          <w:lang w:val="en-US" w:eastAsia="ko-KR"/>
        </w:rPr>
        <w:t xml:space="preserve"> as described in </w:t>
      </w:r>
      <w:r w:rsidR="001629B4">
        <w:rPr>
          <w:rFonts w:eastAsia="Malgun Gothic"/>
          <w:lang w:val="en-US" w:eastAsia="ko-KR"/>
        </w:rPr>
        <w:t>Clause</w:t>
      </w:r>
      <w:r w:rsidR="00187BFC">
        <w:rPr>
          <w:rFonts w:eastAsia="Malgun Gothic"/>
          <w:lang w:val="en-US" w:eastAsia="ko-KR"/>
        </w:rPr>
        <w:t xml:space="preserv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D5369C7" w14:textId="77777777" w:rsidR="003F4E27" w:rsidRPr="001A7C01" w:rsidRDefault="003F4E27" w:rsidP="003F4E27">
      <w:pPr>
        <w:pStyle w:val="TH"/>
      </w:pPr>
      <w:r w:rsidRPr="001A7C01">
        <w:t xml:space="preserve">Table </w:t>
      </w:r>
      <w:r>
        <w:t>4</w:t>
      </w:r>
      <w:r w:rsidRPr="001A7C01">
        <w:t xml:space="preserve">.2.1-1: Channel Access Priority Class </w:t>
      </w:r>
      <w:r w:rsidR="00914172">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7289D" w:rsidRPr="001A7C01" w14:paraId="50171633" w14:textId="77777777" w:rsidTr="000653BA">
        <w:trPr>
          <w:trHeight w:val="20"/>
          <w:jc w:val="center"/>
        </w:trPr>
        <w:tc>
          <w:tcPr>
            <w:tcW w:w="1371" w:type="dxa"/>
            <w:shd w:val="clear" w:color="auto" w:fill="D9D9D9" w:themeFill="background1" w:themeFillShade="D9"/>
            <w:vAlign w:val="center"/>
          </w:tcPr>
          <w:p w14:paraId="24E4D8D0" w14:textId="38FC4749" w:rsidR="00B7289D" w:rsidRPr="001A7C01" w:rsidRDefault="00B7289D" w:rsidP="000653BA">
            <w:pPr>
              <w:pStyle w:val="TAH"/>
              <w:rPr>
                <w:rFonts w:ascii="Times New Roman" w:hAnsi="Times New Roman"/>
                <w:sz w:val="20"/>
              </w:rPr>
            </w:pPr>
            <w:r w:rsidRPr="001A7C01">
              <w:t>Channel Access Priority Class (</w:t>
            </w:r>
            <m:oMath>
              <m:r>
                <m:rPr>
                  <m:sty m:val="bi"/>
                </m:rPr>
                <w:rPr>
                  <w:rFonts w:ascii="Cambria Math"/>
                </w:rPr>
                <m:t>p</m:t>
              </m:r>
            </m:oMath>
            <w:r w:rsidRPr="001A7C01">
              <w:t>)</w:t>
            </w:r>
          </w:p>
        </w:tc>
        <w:tc>
          <w:tcPr>
            <w:tcW w:w="630" w:type="dxa"/>
            <w:shd w:val="clear" w:color="auto" w:fill="D9D9D9" w:themeFill="background1" w:themeFillShade="D9"/>
            <w:vAlign w:val="center"/>
          </w:tcPr>
          <w:p w14:paraId="7A5E75AE" w14:textId="71233AD7" w:rsidR="00B7289D" w:rsidRPr="001A7C01" w:rsidRDefault="00D24452"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14D5976A" w14:textId="2413507C"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611E7314" w14:textId="20CA9263"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6831C198" w14:textId="327C26D2" w:rsidR="00B7289D" w:rsidRPr="001A7C01" w:rsidRDefault="00D24452"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57DCE3AC" w14:textId="2B358B56" w:rsidR="00B7289D" w:rsidRPr="001A7C01" w:rsidRDefault="00B7289D" w:rsidP="000653BA">
            <w:pPr>
              <w:pStyle w:val="TAH"/>
              <w:rPr>
                <w:rFonts w:ascii="Times New Roman" w:hAnsi="Times New Roman"/>
                <w:sz w:val="20"/>
              </w:rPr>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 xml:space="preserve"> </w:t>
            </w:r>
            <w:r w:rsidRPr="001A7C01">
              <w:t>sizes</w:t>
            </w:r>
          </w:p>
        </w:tc>
      </w:tr>
      <w:tr w:rsidR="00B7289D" w:rsidRPr="001A7C01" w14:paraId="18F52459" w14:textId="77777777" w:rsidTr="000653BA">
        <w:trPr>
          <w:trHeight w:val="20"/>
          <w:jc w:val="center"/>
        </w:trPr>
        <w:tc>
          <w:tcPr>
            <w:tcW w:w="1371" w:type="dxa"/>
            <w:shd w:val="clear" w:color="auto" w:fill="auto"/>
            <w:vAlign w:val="center"/>
          </w:tcPr>
          <w:p w14:paraId="36929474" w14:textId="77777777" w:rsidR="00B7289D" w:rsidRPr="001A7C01" w:rsidRDefault="00B7289D" w:rsidP="000653BA">
            <w:pPr>
              <w:pStyle w:val="TAC"/>
            </w:pPr>
            <w:r w:rsidRPr="001A7C01">
              <w:t>1</w:t>
            </w:r>
          </w:p>
        </w:tc>
        <w:tc>
          <w:tcPr>
            <w:tcW w:w="630" w:type="dxa"/>
            <w:shd w:val="clear" w:color="auto" w:fill="auto"/>
            <w:vAlign w:val="center"/>
          </w:tcPr>
          <w:p w14:paraId="305600CE" w14:textId="77777777" w:rsidR="00B7289D" w:rsidRPr="001A7C01" w:rsidRDefault="00B7289D" w:rsidP="000653BA">
            <w:pPr>
              <w:pStyle w:val="TAC"/>
            </w:pPr>
            <w:r w:rsidRPr="001A7C01">
              <w:t>2</w:t>
            </w:r>
          </w:p>
        </w:tc>
        <w:tc>
          <w:tcPr>
            <w:tcW w:w="990" w:type="dxa"/>
            <w:vAlign w:val="center"/>
          </w:tcPr>
          <w:p w14:paraId="6E69B06E" w14:textId="77777777" w:rsidR="00B7289D" w:rsidRPr="001A7C01" w:rsidRDefault="00B7289D" w:rsidP="000653BA">
            <w:pPr>
              <w:pStyle w:val="TAC"/>
            </w:pPr>
            <w:r w:rsidRPr="001A7C01">
              <w:t>3</w:t>
            </w:r>
          </w:p>
        </w:tc>
        <w:tc>
          <w:tcPr>
            <w:tcW w:w="990" w:type="dxa"/>
            <w:vAlign w:val="center"/>
          </w:tcPr>
          <w:p w14:paraId="67A264BE" w14:textId="77777777" w:rsidR="00B7289D" w:rsidRPr="001A7C01" w:rsidRDefault="00B7289D" w:rsidP="000653BA">
            <w:pPr>
              <w:pStyle w:val="TAC"/>
            </w:pPr>
            <w:r w:rsidRPr="001A7C01">
              <w:t>7</w:t>
            </w:r>
          </w:p>
        </w:tc>
        <w:tc>
          <w:tcPr>
            <w:tcW w:w="1890" w:type="dxa"/>
            <w:vAlign w:val="center"/>
          </w:tcPr>
          <w:p w14:paraId="5BFFC5BB" w14:textId="77777777" w:rsidR="00B7289D" w:rsidRPr="001A7C01" w:rsidRDefault="00B7289D" w:rsidP="000653BA">
            <w:pPr>
              <w:pStyle w:val="TAC"/>
            </w:pPr>
            <w:r w:rsidRPr="001A7C01">
              <w:t>2 ms</w:t>
            </w:r>
          </w:p>
        </w:tc>
        <w:tc>
          <w:tcPr>
            <w:tcW w:w="2700" w:type="dxa"/>
            <w:vAlign w:val="center"/>
          </w:tcPr>
          <w:p w14:paraId="7E5188AC" w14:textId="77777777" w:rsidR="00B7289D" w:rsidRPr="001A7C01" w:rsidRDefault="00B7289D" w:rsidP="000653BA">
            <w:pPr>
              <w:pStyle w:val="TAC"/>
            </w:pPr>
            <w:r w:rsidRPr="001A7C01">
              <w:t>{3,7}</w:t>
            </w:r>
          </w:p>
        </w:tc>
      </w:tr>
      <w:tr w:rsidR="00B7289D" w:rsidRPr="001A7C01" w14:paraId="1C16DA9D" w14:textId="77777777" w:rsidTr="000653BA">
        <w:trPr>
          <w:trHeight w:val="20"/>
          <w:jc w:val="center"/>
        </w:trPr>
        <w:tc>
          <w:tcPr>
            <w:tcW w:w="1371" w:type="dxa"/>
            <w:shd w:val="clear" w:color="auto" w:fill="auto"/>
            <w:vAlign w:val="center"/>
          </w:tcPr>
          <w:p w14:paraId="0F803989" w14:textId="77777777" w:rsidR="00B7289D" w:rsidRPr="001A7C01" w:rsidRDefault="00B7289D" w:rsidP="000653BA">
            <w:pPr>
              <w:pStyle w:val="TAC"/>
            </w:pPr>
            <w:r w:rsidRPr="001A7C01">
              <w:t>2</w:t>
            </w:r>
          </w:p>
        </w:tc>
        <w:tc>
          <w:tcPr>
            <w:tcW w:w="630" w:type="dxa"/>
            <w:shd w:val="clear" w:color="auto" w:fill="auto"/>
            <w:vAlign w:val="center"/>
          </w:tcPr>
          <w:p w14:paraId="452BF005" w14:textId="77777777" w:rsidR="00B7289D" w:rsidRPr="001A7C01" w:rsidRDefault="00B7289D" w:rsidP="000653BA">
            <w:pPr>
              <w:pStyle w:val="TAC"/>
            </w:pPr>
            <w:r w:rsidRPr="001A7C01">
              <w:t>2</w:t>
            </w:r>
          </w:p>
        </w:tc>
        <w:tc>
          <w:tcPr>
            <w:tcW w:w="990" w:type="dxa"/>
            <w:vAlign w:val="center"/>
          </w:tcPr>
          <w:p w14:paraId="41A3D2F2" w14:textId="77777777" w:rsidR="00B7289D" w:rsidRPr="001A7C01" w:rsidRDefault="00B7289D" w:rsidP="000653BA">
            <w:pPr>
              <w:pStyle w:val="TAC"/>
            </w:pPr>
            <w:r w:rsidRPr="001A7C01">
              <w:t>7</w:t>
            </w:r>
          </w:p>
        </w:tc>
        <w:tc>
          <w:tcPr>
            <w:tcW w:w="990" w:type="dxa"/>
            <w:vAlign w:val="center"/>
          </w:tcPr>
          <w:p w14:paraId="44E073AB" w14:textId="77777777" w:rsidR="00B7289D" w:rsidRPr="001A7C01" w:rsidRDefault="00B7289D" w:rsidP="000653BA">
            <w:pPr>
              <w:pStyle w:val="TAC"/>
            </w:pPr>
            <w:r w:rsidRPr="001A7C01">
              <w:t>15</w:t>
            </w:r>
          </w:p>
        </w:tc>
        <w:tc>
          <w:tcPr>
            <w:tcW w:w="1890" w:type="dxa"/>
            <w:vAlign w:val="center"/>
          </w:tcPr>
          <w:p w14:paraId="71C23438" w14:textId="77777777" w:rsidR="00B7289D" w:rsidRPr="001A7C01" w:rsidRDefault="00B7289D" w:rsidP="000653BA">
            <w:pPr>
              <w:pStyle w:val="TAC"/>
            </w:pPr>
            <w:r w:rsidRPr="001A7C01">
              <w:t>4 ms</w:t>
            </w:r>
          </w:p>
        </w:tc>
        <w:tc>
          <w:tcPr>
            <w:tcW w:w="2700" w:type="dxa"/>
            <w:vAlign w:val="center"/>
          </w:tcPr>
          <w:p w14:paraId="425A4506" w14:textId="77777777" w:rsidR="00B7289D" w:rsidRPr="001A7C01" w:rsidRDefault="00B7289D" w:rsidP="000653BA">
            <w:pPr>
              <w:pStyle w:val="TAC"/>
            </w:pPr>
            <w:r w:rsidRPr="001A7C01">
              <w:t>{7,15}</w:t>
            </w:r>
          </w:p>
        </w:tc>
      </w:tr>
      <w:tr w:rsidR="00B7289D" w:rsidRPr="001A7C01" w14:paraId="09A653FA" w14:textId="77777777" w:rsidTr="000653BA">
        <w:trPr>
          <w:trHeight w:val="20"/>
          <w:jc w:val="center"/>
        </w:trPr>
        <w:tc>
          <w:tcPr>
            <w:tcW w:w="1371" w:type="dxa"/>
            <w:shd w:val="clear" w:color="auto" w:fill="auto"/>
            <w:vAlign w:val="center"/>
          </w:tcPr>
          <w:p w14:paraId="33CD6DF0" w14:textId="77777777" w:rsidR="00B7289D" w:rsidRPr="001A7C01" w:rsidRDefault="00B7289D" w:rsidP="000653BA">
            <w:pPr>
              <w:pStyle w:val="TAC"/>
            </w:pPr>
            <w:r w:rsidRPr="001A7C01">
              <w:t>3</w:t>
            </w:r>
          </w:p>
        </w:tc>
        <w:tc>
          <w:tcPr>
            <w:tcW w:w="630" w:type="dxa"/>
            <w:shd w:val="clear" w:color="auto" w:fill="auto"/>
            <w:vAlign w:val="center"/>
          </w:tcPr>
          <w:p w14:paraId="6AFF4CCD" w14:textId="77777777" w:rsidR="00B7289D" w:rsidRPr="001A7C01" w:rsidRDefault="00B7289D" w:rsidP="000653BA">
            <w:pPr>
              <w:pStyle w:val="TAC"/>
            </w:pPr>
            <w:r w:rsidRPr="001A7C01">
              <w:t>3</w:t>
            </w:r>
          </w:p>
        </w:tc>
        <w:tc>
          <w:tcPr>
            <w:tcW w:w="990" w:type="dxa"/>
            <w:vAlign w:val="center"/>
          </w:tcPr>
          <w:p w14:paraId="5F3252A6" w14:textId="77777777" w:rsidR="00B7289D" w:rsidRPr="001A7C01" w:rsidRDefault="00B7289D" w:rsidP="000653BA">
            <w:pPr>
              <w:pStyle w:val="TAC"/>
            </w:pPr>
            <w:r w:rsidRPr="001A7C01">
              <w:t>15</w:t>
            </w:r>
          </w:p>
        </w:tc>
        <w:tc>
          <w:tcPr>
            <w:tcW w:w="990" w:type="dxa"/>
            <w:vAlign w:val="center"/>
          </w:tcPr>
          <w:p w14:paraId="2899A603" w14:textId="77777777" w:rsidR="00B7289D" w:rsidRPr="001A7C01" w:rsidRDefault="00B7289D" w:rsidP="000653BA">
            <w:pPr>
              <w:pStyle w:val="TAC"/>
            </w:pPr>
            <w:r w:rsidRPr="001A7C01">
              <w:t>1023</w:t>
            </w:r>
          </w:p>
        </w:tc>
        <w:tc>
          <w:tcPr>
            <w:tcW w:w="1890" w:type="dxa"/>
            <w:vAlign w:val="center"/>
          </w:tcPr>
          <w:p w14:paraId="298296A9" w14:textId="77777777" w:rsidR="00B7289D" w:rsidRPr="001A7C01" w:rsidRDefault="00B7289D" w:rsidP="000653BA">
            <w:pPr>
              <w:pStyle w:val="TAC"/>
            </w:pPr>
            <w:r w:rsidRPr="001A7C01">
              <w:t xml:space="preserve">6ms or 10 ms </w:t>
            </w:r>
          </w:p>
        </w:tc>
        <w:tc>
          <w:tcPr>
            <w:tcW w:w="2700" w:type="dxa"/>
            <w:vAlign w:val="center"/>
          </w:tcPr>
          <w:p w14:paraId="11DA9582" w14:textId="77777777" w:rsidR="00B7289D" w:rsidRPr="001A7C01" w:rsidRDefault="00B7289D" w:rsidP="000653BA">
            <w:pPr>
              <w:pStyle w:val="TAC"/>
            </w:pPr>
            <w:r w:rsidRPr="001A7C01">
              <w:t>{15,31,63,127,255,511,1023}</w:t>
            </w:r>
          </w:p>
        </w:tc>
      </w:tr>
      <w:tr w:rsidR="00B7289D" w:rsidRPr="001A7C01" w14:paraId="5BAAC3F0" w14:textId="77777777" w:rsidTr="000653BA">
        <w:trPr>
          <w:trHeight w:val="20"/>
          <w:jc w:val="center"/>
        </w:trPr>
        <w:tc>
          <w:tcPr>
            <w:tcW w:w="1371" w:type="dxa"/>
            <w:shd w:val="clear" w:color="auto" w:fill="auto"/>
            <w:vAlign w:val="center"/>
          </w:tcPr>
          <w:p w14:paraId="4CF056B1" w14:textId="77777777" w:rsidR="00B7289D" w:rsidRPr="001A7C01" w:rsidRDefault="00B7289D" w:rsidP="000653BA">
            <w:pPr>
              <w:pStyle w:val="TAC"/>
            </w:pPr>
            <w:r w:rsidRPr="001A7C01">
              <w:t>4</w:t>
            </w:r>
          </w:p>
        </w:tc>
        <w:tc>
          <w:tcPr>
            <w:tcW w:w="630" w:type="dxa"/>
            <w:shd w:val="clear" w:color="auto" w:fill="auto"/>
            <w:vAlign w:val="center"/>
          </w:tcPr>
          <w:p w14:paraId="3B3A98F8" w14:textId="77777777" w:rsidR="00B7289D" w:rsidRPr="001A7C01" w:rsidRDefault="00B7289D" w:rsidP="000653BA">
            <w:pPr>
              <w:pStyle w:val="TAC"/>
            </w:pPr>
            <w:r w:rsidRPr="001A7C01">
              <w:t>7</w:t>
            </w:r>
          </w:p>
        </w:tc>
        <w:tc>
          <w:tcPr>
            <w:tcW w:w="990" w:type="dxa"/>
            <w:vAlign w:val="center"/>
          </w:tcPr>
          <w:p w14:paraId="520B45AC" w14:textId="77777777" w:rsidR="00B7289D" w:rsidRPr="001A7C01" w:rsidRDefault="00B7289D" w:rsidP="000653BA">
            <w:pPr>
              <w:pStyle w:val="TAC"/>
            </w:pPr>
            <w:r w:rsidRPr="001A7C01">
              <w:t>15</w:t>
            </w:r>
          </w:p>
        </w:tc>
        <w:tc>
          <w:tcPr>
            <w:tcW w:w="990" w:type="dxa"/>
            <w:vAlign w:val="center"/>
          </w:tcPr>
          <w:p w14:paraId="157CC0B0" w14:textId="77777777" w:rsidR="00B7289D" w:rsidRPr="001A7C01" w:rsidRDefault="00B7289D" w:rsidP="000653BA">
            <w:pPr>
              <w:pStyle w:val="TAC"/>
            </w:pPr>
            <w:r w:rsidRPr="001A7C01">
              <w:t>1023</w:t>
            </w:r>
          </w:p>
        </w:tc>
        <w:tc>
          <w:tcPr>
            <w:tcW w:w="1890" w:type="dxa"/>
            <w:vAlign w:val="center"/>
          </w:tcPr>
          <w:p w14:paraId="6DF8D44F" w14:textId="77777777" w:rsidR="00B7289D" w:rsidRPr="001A7C01" w:rsidRDefault="00B7289D" w:rsidP="000653BA">
            <w:pPr>
              <w:pStyle w:val="TAC"/>
            </w:pPr>
            <w:r w:rsidRPr="001A7C01">
              <w:t>6ms or 10 ms</w:t>
            </w:r>
          </w:p>
        </w:tc>
        <w:tc>
          <w:tcPr>
            <w:tcW w:w="2700" w:type="dxa"/>
            <w:vAlign w:val="center"/>
          </w:tcPr>
          <w:p w14:paraId="7DF5D9A0" w14:textId="77777777" w:rsidR="00B7289D" w:rsidRPr="001A7C01" w:rsidRDefault="00B7289D" w:rsidP="000653BA">
            <w:pPr>
              <w:pStyle w:val="TAC"/>
            </w:pPr>
            <w:r w:rsidRPr="001A7C01">
              <w:t>{15,31,63,127,255,511,1023}</w:t>
            </w:r>
          </w:p>
        </w:tc>
      </w:tr>
      <w:tr w:rsidR="00B7289D" w:rsidRPr="001A7C01" w14:paraId="5DAFB34F" w14:textId="77777777" w:rsidTr="000653BA">
        <w:trPr>
          <w:trHeight w:val="20"/>
          <w:jc w:val="center"/>
        </w:trPr>
        <w:tc>
          <w:tcPr>
            <w:tcW w:w="8571" w:type="dxa"/>
            <w:gridSpan w:val="6"/>
            <w:shd w:val="clear" w:color="auto" w:fill="auto"/>
            <w:vAlign w:val="center"/>
          </w:tcPr>
          <w:p w14:paraId="412BAEEC" w14:textId="3669C532" w:rsidR="00B7289D" w:rsidRPr="000F0F00" w:rsidRDefault="00B7289D" w:rsidP="000653BA">
            <w:pPr>
              <w:pStyle w:val="TAN"/>
              <w:rPr>
                <w:lang w:eastAsia="x-none"/>
              </w:rPr>
            </w:pPr>
            <w:r w:rsidRPr="001A7C01">
              <w:rPr>
                <w:lang w:val="en-AU"/>
              </w:rPr>
              <w:t>NOTE</w:t>
            </w:r>
            <w:r w:rsidR="000653BA">
              <w:rPr>
                <w:lang w:val="en-AU"/>
              </w:rPr>
              <w:t xml:space="preserve"> </w:t>
            </w:r>
            <w:r w:rsidRPr="001A7C01">
              <w:rPr>
                <w:lang w:val="en-AU"/>
              </w:rPr>
              <w:t>1:</w:t>
            </w:r>
            <w:r>
              <w:rPr>
                <w:lang w:eastAsia="x-none"/>
              </w:rPr>
              <w:tab/>
            </w:r>
            <w:r w:rsidRPr="00FA345D">
              <w:rPr>
                <w:lang w:val="en-US"/>
              </w:rPr>
              <w:t xml:space="preserve">For </w:t>
            </w:r>
            <m:oMath>
              <m:r>
                <w:rPr>
                  <w:rFonts w:ascii="Cambria Math" w:hAnsi="Cambria Math"/>
                </w:rPr>
                <m:t>p</m:t>
              </m:r>
              <m:r>
                <m:rPr>
                  <m:sty m:val="p"/>
                </m:rPr>
                <w:rPr>
                  <w:rFonts w:ascii="Cambria Math" w:hAnsi="Cambria Math"/>
                </w:rPr>
                <m:t>=3,4</m:t>
              </m:r>
            </m:oMath>
            <w:r w:rsidRPr="00FA345D">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FA345D">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FA345D">
              <w:rPr>
                <w:lang w:val="en-US"/>
              </w:rPr>
              <w:t>.</w:t>
            </w:r>
            <w:r w:rsidRPr="001A7C01">
              <w:rPr>
                <w:lang w:val="en-US"/>
              </w:rPr>
              <w:t xml:space="preserve"> </w:t>
            </w:r>
          </w:p>
          <w:p w14:paraId="43E25A51" w14:textId="2464A821" w:rsidR="00B7289D" w:rsidRPr="000F0F00" w:rsidRDefault="00B7289D" w:rsidP="000653BA">
            <w:pPr>
              <w:pStyle w:val="TAN"/>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m:rPr>
                  <m:sty m:val="p"/>
                </m:rP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1A7C01">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1A7C01">
              <w:rPr>
                <w:lang w:val="en-AU"/>
              </w:rPr>
              <w:t xml:space="preserve">. </w:t>
            </w:r>
          </w:p>
        </w:tc>
      </w:tr>
    </w:tbl>
    <w:p w14:paraId="387ECE64" w14:textId="77777777" w:rsidR="003F4E27" w:rsidRDefault="003F4E27" w:rsidP="003F4E27">
      <w:pPr>
        <w:rPr>
          <w:lang w:eastAsia="x-none"/>
        </w:rPr>
      </w:pPr>
    </w:p>
    <w:p w14:paraId="73C0B35C" w14:textId="77777777" w:rsidR="000F0F00" w:rsidRPr="001A7C01" w:rsidRDefault="000F0F00" w:rsidP="000F0F00">
      <w:pPr>
        <w:pStyle w:val="Heading4"/>
      </w:pPr>
      <w:bookmarkStart w:id="192" w:name="_Toc28873151"/>
      <w:bookmarkStart w:id="193" w:name="_Toc35593609"/>
      <w:bookmarkStart w:id="194" w:name="_Toc44669017"/>
      <w:bookmarkStart w:id="195" w:name="_Toc51607166"/>
      <w:bookmarkStart w:id="196" w:name="_Toc152935982"/>
      <w:r>
        <w:t>4.2.1.0</w:t>
      </w:r>
      <w:r>
        <w:tab/>
        <w:t>Channel access procedures and UL related signaling</w:t>
      </w:r>
      <w:bookmarkEnd w:id="192"/>
      <w:bookmarkEnd w:id="193"/>
      <w:bookmarkEnd w:id="194"/>
      <w:bookmarkEnd w:id="195"/>
      <w:bookmarkEnd w:id="196"/>
      <w:r>
        <w:t xml:space="preserve"> </w:t>
      </w:r>
    </w:p>
    <w:p w14:paraId="42ADB2E1" w14:textId="77777777" w:rsidR="000F0F00" w:rsidRDefault="000F0F00" w:rsidP="000F0F00">
      <w:pPr>
        <w:pStyle w:val="Heading5"/>
      </w:pPr>
      <w:bookmarkStart w:id="197" w:name="_Toc28873152"/>
      <w:bookmarkStart w:id="198" w:name="_Toc35593610"/>
      <w:bookmarkStart w:id="199" w:name="_Toc44669018"/>
      <w:bookmarkStart w:id="200" w:name="_Toc51607167"/>
      <w:bookmarkStart w:id="201" w:name="_Toc152935983"/>
      <w:r>
        <w:t>4.2.1.0.0</w:t>
      </w:r>
      <w:r>
        <w:tab/>
        <w:t>Channel access procedures upon detection of a common DCI</w:t>
      </w:r>
      <w:bookmarkEnd w:id="197"/>
      <w:bookmarkEnd w:id="198"/>
      <w:bookmarkEnd w:id="199"/>
      <w:bookmarkEnd w:id="200"/>
      <w:bookmarkEnd w:id="201"/>
    </w:p>
    <w:p w14:paraId="1CB42F4B" w14:textId="77777777" w:rsidR="000F0F00" w:rsidRPr="00CA1F07" w:rsidRDefault="000F0F00" w:rsidP="003F4E27">
      <w:pPr>
        <w:rPr>
          <w:lang w:val="en-US"/>
        </w:rPr>
      </w:pPr>
      <w:r w:rsidRPr="006577BC">
        <w:rPr>
          <w:lang w:val="en-US"/>
        </w:rPr>
        <w:t xml:space="preserve">If a UE detects </w:t>
      </w:r>
      <w:r w:rsidR="00350E32">
        <w:rPr>
          <w:lang w:val="en-US"/>
        </w:rPr>
        <w:t>'</w:t>
      </w:r>
      <w:r w:rsidRPr="006577BC">
        <w:rPr>
          <w:lang w:val="en-US"/>
        </w:rPr>
        <w:t>UL duration and offset</w:t>
      </w:r>
      <w:r w:rsidR="008101A4">
        <w:rPr>
          <w:lang w:val="en-US"/>
        </w:rPr>
        <w:t>'</w:t>
      </w:r>
      <w:r w:rsidRPr="006577BC">
        <w:rPr>
          <w:lang w:val="en-US"/>
        </w:rPr>
        <w:t xml:space="preserve"> field in DCI Format 1C as described in </w:t>
      </w:r>
      <w:r w:rsidR="00B906D8">
        <w:rPr>
          <w:lang w:val="en-US"/>
        </w:rPr>
        <w:t>clause</w:t>
      </w:r>
      <w:r w:rsidRPr="006577BC">
        <w:rPr>
          <w:lang w:val="en-US"/>
        </w:rPr>
        <w:t xml:space="preserve"> 5.3.3.1.4 of [5], the following are applicable:</w:t>
      </w:r>
    </w:p>
    <w:p w14:paraId="478703A6" w14:textId="7F96D917" w:rsidR="003F4E27" w:rsidRDefault="007C1451" w:rsidP="00CA1F07">
      <w:pPr>
        <w:pStyle w:val="B1"/>
      </w:pPr>
      <w:r>
        <w:t>-</w:t>
      </w:r>
      <w:r>
        <w:tab/>
      </w:r>
      <w:r w:rsidR="003F4E27" w:rsidRPr="001A7C01">
        <w:t xml:space="preserve">If the </w:t>
      </w:r>
      <w:r w:rsidR="008101A4">
        <w:t>'</w:t>
      </w:r>
      <w:r w:rsidR="003F4E27" w:rsidRPr="001A7C01">
        <w:t>UL duration and offse</w:t>
      </w:r>
      <w:r w:rsidR="003F4E27" w:rsidRPr="001A7C01">
        <w:rPr>
          <w:rFonts w:hint="eastAsia"/>
          <w:lang w:eastAsia="zh-CN"/>
        </w:rPr>
        <w:t>t</w:t>
      </w:r>
      <w:r w:rsidR="003F4E27" w:rsidRPr="001A7C01">
        <w:rPr>
          <w:lang w:eastAsia="zh-CN"/>
        </w:rPr>
        <w:t>'</w:t>
      </w:r>
      <w:r w:rsidR="003F4E27" w:rsidRPr="001A7C01">
        <w:t xml:space="preserve"> field </w:t>
      </w:r>
      <w:r w:rsidR="008101A4">
        <w:t>indicates</w:t>
      </w:r>
      <w:r w:rsidR="008101A4" w:rsidRPr="001A7C01">
        <w:t xml:space="preserve"> </w:t>
      </w:r>
      <w:r w:rsidR="003F4E27" w:rsidRPr="001A7C01">
        <w:t xml:space="preserve">an 'UL offset' </w:t>
      </w:r>
      <m:oMath>
        <m:r>
          <w:rPr>
            <w:rFonts w:ascii="Cambria Math" w:hAnsi="Cambria Math"/>
          </w:rPr>
          <m:t>l</m:t>
        </m:r>
      </m:oMath>
      <w:r w:rsidR="003F4E27" w:rsidRPr="001A7C01">
        <w:t xml:space="preserve"> and an 'UL duration'</w:t>
      </w:r>
      <w:r w:rsidR="00AF7552">
        <w:t xml:space="preserve"> </w:t>
      </w:r>
      <m:oMath>
        <m:r>
          <w:rPr>
            <w:rFonts w:ascii="Cambria Math" w:hAnsi="Cambria Math"/>
          </w:rPr>
          <m:t>d</m:t>
        </m:r>
      </m:oMath>
      <w:r w:rsidR="003F4E27" w:rsidRPr="001A7C01">
        <w:t xml:space="preserve"> for subframe </w:t>
      </w:r>
      <m:oMath>
        <m:r>
          <w:rPr>
            <w:rFonts w:ascii="Cambria Math" w:hAnsi="Cambria Math"/>
          </w:rPr>
          <m:t>n</m:t>
        </m:r>
      </m:oMath>
      <w:r w:rsidR="003F4E27" w:rsidRPr="001A7C01">
        <w:t xml:space="preserve">, then the </w:t>
      </w:r>
      <w:r w:rsidR="00955F9F">
        <w:t xml:space="preserve">scheduled </w:t>
      </w:r>
      <w:r w:rsidR="003F4E27" w:rsidRPr="001A7C01">
        <w:t xml:space="preserve">UE may use channel access </w:t>
      </w:r>
      <w:r w:rsidR="008101A4">
        <w:t xml:space="preserve">procedures </w:t>
      </w:r>
      <w:r w:rsidR="003F4E27" w:rsidRPr="001A7C01">
        <w:t xml:space="preserve">Type 2 for transmissions in subframes </w:t>
      </w:r>
      <m:oMath>
        <m:r>
          <w:rPr>
            <w:rFonts w:ascii="Cambria Math" w:hAnsi="Cambria Math"/>
          </w:rPr>
          <m:t>n+l+i</m:t>
        </m:r>
      </m:oMath>
      <w:r w:rsidR="00D26711" w:rsidRPr="00ED6903">
        <w:t xml:space="preserve"> </w:t>
      </w:r>
      <w:r w:rsidR="00D26711" w:rsidRPr="00ED6903">
        <w:rPr>
          <w:rFonts w:eastAsia="SimSun"/>
          <w:lang w:eastAsia="zh-CN"/>
        </w:rPr>
        <w:t xml:space="preserve">where </w:t>
      </w:r>
      <m:oMath>
        <m:r>
          <w:rPr>
            <w:rFonts w:ascii="Cambria Math" w:hAnsi="Cambria Math"/>
          </w:rPr>
          <m:t>i=0,1,…d-1</m:t>
        </m:r>
      </m:oMath>
      <w:r w:rsidR="003F4E27" w:rsidRPr="001A7C01">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1A7C01">
        <w:t>.</w:t>
      </w:r>
    </w:p>
    <w:p w14:paraId="21A3C203" w14:textId="53DD4093" w:rsidR="00955F9F" w:rsidRDefault="007C1451" w:rsidP="00CA1F07">
      <w:pPr>
        <w:pStyle w:val="B1"/>
      </w:pPr>
      <w:r>
        <w:t>-</w:t>
      </w:r>
      <w:r>
        <w:tab/>
      </w:r>
      <w:r w:rsidR="00955F9F" w:rsidRPr="001A7C01">
        <w:t xml:space="preserve">If the </w:t>
      </w:r>
      <w:r w:rsidR="00955F9F" w:rsidRPr="001A7C01">
        <w:rPr>
          <w:lang w:eastAsia="zh-CN"/>
        </w:rPr>
        <w:t>'</w:t>
      </w:r>
      <w:r w:rsidR="00955F9F" w:rsidRPr="001A7C01">
        <w:t>UL duration and offse</w:t>
      </w:r>
      <w:r w:rsidR="00955F9F" w:rsidRPr="001A7C01">
        <w:rPr>
          <w:rFonts w:hint="eastAsia"/>
          <w:lang w:eastAsia="zh-CN"/>
        </w:rPr>
        <w:t>t</w:t>
      </w:r>
      <w:r w:rsidR="00955F9F" w:rsidRPr="001A7C01">
        <w:rPr>
          <w:lang w:eastAsia="zh-CN"/>
        </w:rPr>
        <w:t>'</w:t>
      </w:r>
      <w:r w:rsidR="00955F9F" w:rsidRPr="001A7C01">
        <w:t xml:space="preserve"> field </w:t>
      </w:r>
      <w:r w:rsidR="00F52542">
        <w:t>indicates</w:t>
      </w:r>
      <w:r w:rsidR="00F52542" w:rsidRPr="001A7C01">
        <w:t xml:space="preserve"> </w:t>
      </w:r>
      <w:r w:rsidR="00955F9F" w:rsidRPr="001A7C01">
        <w:t xml:space="preserve">an 'UL offset' </w:t>
      </w:r>
      <m:oMath>
        <m:r>
          <w:rPr>
            <w:rFonts w:ascii="Cambria Math" w:hAnsi="Cambria Math"/>
          </w:rPr>
          <m:t>l</m:t>
        </m:r>
      </m:oMath>
      <w:r w:rsidR="00955F9F" w:rsidRPr="001A7C01">
        <w:t xml:space="preserve"> and an 'UL duration'</w:t>
      </w:r>
      <w:r w:rsidR="00AF7552">
        <w:t xml:space="preserve"> </w:t>
      </w:r>
      <m:oMath>
        <m:r>
          <w:rPr>
            <w:rFonts w:ascii="Cambria Math" w:hAnsi="Cambria Math"/>
          </w:rPr>
          <m:t>d</m:t>
        </m:r>
      </m:oMath>
      <w:r w:rsidR="00955F9F" w:rsidRPr="001A7C01">
        <w:t xml:space="preserve"> for subframe </w:t>
      </w:r>
      <m:oMath>
        <m:r>
          <w:rPr>
            <w:rFonts w:ascii="Cambria Math" w:hAnsi="Cambria Math"/>
          </w:rPr>
          <m:t>n</m:t>
        </m:r>
      </m:oMath>
      <w:r w:rsidR="00955F9F">
        <w:t xml:space="preserve"> and the </w:t>
      </w:r>
      <w:r w:rsidR="006C3777" w:rsidRPr="001A7C01">
        <w:t>'</w:t>
      </w:r>
      <w:r w:rsidR="009F2664">
        <w:t>COT sharing indication for AUL</w:t>
      </w:r>
      <w:r w:rsidR="006C3777" w:rsidRPr="001A7C01">
        <w:t>'</w:t>
      </w:r>
      <w:r w:rsidR="00955F9F">
        <w:t xml:space="preserve"> field is set</w:t>
      </w:r>
      <w:r w:rsidR="009F2664">
        <w:t xml:space="preserve"> to </w:t>
      </w:r>
      <w:r w:rsidR="00F52542">
        <w:t>'1'</w:t>
      </w:r>
      <w:r w:rsidR="009F2664">
        <w:t>,</w:t>
      </w:r>
      <w:r w:rsidR="00955F9F" w:rsidRPr="001A7C01">
        <w:t xml:space="preserve"> then </w:t>
      </w:r>
      <w:r w:rsidR="00955F9F">
        <w:t>a UE configured with autonomous UL m</w:t>
      </w:r>
      <w:r w:rsidR="00955F9F" w:rsidRPr="001A7C01">
        <w:t xml:space="preserve">ay use channel access </w:t>
      </w:r>
      <w:r w:rsidR="00F52542">
        <w:t xml:space="preserve">procedures </w:t>
      </w:r>
      <w:r w:rsidR="00955F9F" w:rsidRPr="001A7C01">
        <w:t xml:space="preserve">Type 2 for </w:t>
      </w:r>
      <w:r w:rsidR="00163968">
        <w:t>autonomous UL</w:t>
      </w:r>
      <w:r w:rsidR="00F56EFB">
        <w:t xml:space="preserve"> </w:t>
      </w:r>
      <w:r w:rsidR="00955F9F" w:rsidRPr="001A7C01">
        <w:t>transmissions</w:t>
      </w:r>
      <w:r w:rsidR="009F2664">
        <w:t xml:space="preserve"> </w:t>
      </w:r>
      <w:r w:rsidR="00F52542">
        <w:t>assuming</w:t>
      </w:r>
      <w:r w:rsidR="009F2664">
        <w:t xml:space="preserve"> any priority class</w:t>
      </w:r>
      <w:r w:rsidR="00955F9F" w:rsidRPr="001A7C01">
        <w:t xml:space="preserve"> in subframes </w:t>
      </w:r>
      <m:oMath>
        <m:r>
          <w:rPr>
            <w:rFonts w:ascii="Cambria Math" w:hAnsi="Cambria Math"/>
          </w:rPr>
          <m:t>n+l+i</m:t>
        </m:r>
      </m:oMath>
      <w:r w:rsidR="00F52542">
        <w:t xml:space="preserve"> </w:t>
      </w:r>
      <w:r w:rsidR="00955F9F" w:rsidRPr="001A7C01">
        <w:rPr>
          <w:rFonts w:eastAsia="SimSun"/>
          <w:lang w:eastAsia="zh-CN"/>
        </w:rPr>
        <w:t xml:space="preserve">where </w:t>
      </w:r>
      <m:oMath>
        <m:r>
          <w:rPr>
            <w:rFonts w:ascii="Cambria Math" w:hAnsi="Cambria Math"/>
          </w:rPr>
          <m:t>i=0,1,…d-1</m:t>
        </m:r>
      </m:oMath>
      <w:r w:rsidR="00955F9F" w:rsidRPr="001A7C01">
        <w:t>, if the end of UE</w:t>
      </w:r>
      <w:r w:rsidR="00CE66E1">
        <w:t xml:space="preserve"> </w:t>
      </w:r>
      <w:r w:rsidR="00163968">
        <w:t>autonomous UL</w:t>
      </w:r>
      <w:r w:rsidR="00955F9F" w:rsidRPr="001A7C01">
        <w:t xml:space="preserve"> transmission occurs in or before subframe </w:t>
      </w:r>
      <m:oMath>
        <m:r>
          <w:rPr>
            <w:rFonts w:ascii="Cambria Math" w:hAnsi="Cambria Math"/>
          </w:rPr>
          <m:t>n+l+d-1</m:t>
        </m:r>
      </m:oMath>
      <w:r w:rsidR="00CE66E1">
        <w:t xml:space="preserve"> and</w:t>
      </w:r>
      <w:r w:rsidR="009F2664">
        <w:t xml:space="preserve"> the autonomous UL transmission between </w:t>
      </w:r>
      <m:oMath>
        <m:r>
          <w:rPr>
            <w:rFonts w:ascii="Cambria Math" w:hAnsi="Cambria Math"/>
          </w:rPr>
          <m:t>n+l</m:t>
        </m:r>
      </m:oMath>
      <w:r w:rsidR="0057111B" w:rsidRPr="00ED6903">
        <w:t xml:space="preserve"> and </w:t>
      </w:r>
      <m:oMath>
        <m:r>
          <w:rPr>
            <w:rFonts w:ascii="Cambria Math" w:hAnsi="Cambria Math"/>
          </w:rPr>
          <m:t>n+l+d-1</m:t>
        </m:r>
      </m:oMath>
      <w:r w:rsidR="00163968">
        <w:t xml:space="preserve"> </w:t>
      </w:r>
      <w:r w:rsidR="009F2664">
        <w:t xml:space="preserve">shall be </w:t>
      </w:r>
      <w:r w:rsidR="009F2664" w:rsidRPr="00E92B9F">
        <w:rPr>
          <w:lang w:val="en-US" w:eastAsia="x-none"/>
        </w:rPr>
        <w:t>contiguous</w:t>
      </w:r>
      <w:r w:rsidR="00955F9F" w:rsidRPr="001A7C01">
        <w:t>.</w:t>
      </w:r>
    </w:p>
    <w:p w14:paraId="2256A43D" w14:textId="34147D00" w:rsidR="009F2664" w:rsidRDefault="007C1451" w:rsidP="00CA1F07">
      <w:pPr>
        <w:pStyle w:val="B1"/>
      </w:pPr>
      <w:r>
        <w:t>-</w:t>
      </w:r>
      <w:r>
        <w:tab/>
      </w:r>
      <w:r w:rsidR="009F2664" w:rsidRPr="001A7C01">
        <w:t xml:space="preserve">If the </w:t>
      </w:r>
      <w:r w:rsidR="006C3777" w:rsidRPr="001A7C01">
        <w:t>'</w:t>
      </w:r>
      <w:r w:rsidR="009F2664" w:rsidRPr="001A7C01">
        <w:t>UL duration and offse</w:t>
      </w:r>
      <w:r w:rsidR="009F2664" w:rsidRPr="001A7C01">
        <w:rPr>
          <w:rFonts w:hint="eastAsia"/>
          <w:lang w:eastAsia="zh-CN"/>
        </w:rPr>
        <w:t>t</w:t>
      </w:r>
      <w:r w:rsidR="006C3777" w:rsidRPr="001A7C01">
        <w:t>'</w:t>
      </w:r>
      <w:r w:rsidR="009F2664" w:rsidRPr="001A7C01">
        <w:t xml:space="preserve"> field </w:t>
      </w:r>
      <w:r w:rsidR="006301A3">
        <w:t>indicates</w:t>
      </w:r>
      <w:r w:rsidR="006301A3" w:rsidRPr="001A7C01">
        <w:t xml:space="preserve"> </w:t>
      </w:r>
      <w:r w:rsidR="009F2664" w:rsidRPr="001A7C01">
        <w:t xml:space="preserve">an </w:t>
      </w:r>
      <w:r w:rsidR="006C3777" w:rsidRPr="001A7C01">
        <w:t>'</w:t>
      </w:r>
      <w:r w:rsidR="009F2664" w:rsidRPr="001A7C01">
        <w:t>UL offset</w:t>
      </w:r>
      <w:r w:rsidR="006C3777" w:rsidRPr="001A7C01">
        <w:t>'</w:t>
      </w:r>
      <w:r w:rsidR="009F2664" w:rsidRPr="001A7C01">
        <w:t xml:space="preserve"> </w:t>
      </w:r>
      <m:oMath>
        <m:r>
          <w:rPr>
            <w:rFonts w:ascii="Cambria Math" w:hAnsi="Cambria Math"/>
          </w:rPr>
          <m:t>l</m:t>
        </m:r>
      </m:oMath>
      <w:r w:rsidR="009F2664" w:rsidRPr="001A7C01">
        <w:t xml:space="preserve"> and an </w:t>
      </w:r>
      <w:r w:rsidR="006C3777" w:rsidRPr="001A7C01">
        <w:t>'</w:t>
      </w:r>
      <w:r w:rsidR="009F2664" w:rsidRPr="001A7C01">
        <w:t>UL duration</w:t>
      </w:r>
      <w:r w:rsidR="006C3777" w:rsidRPr="001A7C01">
        <w:t>'</w:t>
      </w:r>
      <w:r w:rsidR="006301A3">
        <w:t xml:space="preserve"> </w:t>
      </w:r>
      <m:oMath>
        <m:r>
          <w:rPr>
            <w:rFonts w:ascii="Cambria Math" w:hAnsi="Cambria Math"/>
          </w:rPr>
          <m:t>d</m:t>
        </m:r>
      </m:oMath>
      <w:r w:rsidR="009F2664" w:rsidRPr="001A7C01">
        <w:t xml:space="preserve"> for subframe </w:t>
      </w:r>
      <m:oMath>
        <m:r>
          <w:rPr>
            <w:rFonts w:ascii="Cambria Math" w:hAnsi="Cambria Math"/>
          </w:rPr>
          <m:t>n</m:t>
        </m:r>
      </m:oMath>
      <w:r w:rsidR="009F2664">
        <w:t xml:space="preserve"> and the </w:t>
      </w:r>
      <w:r w:rsidR="006C3777" w:rsidRPr="001A7C01">
        <w:t>'</w:t>
      </w:r>
      <w:r w:rsidR="009F2664">
        <w:rPr>
          <w:lang w:eastAsia="zh-CN"/>
        </w:rPr>
        <w:t>COT sharing indication for AUL</w:t>
      </w:r>
      <w:r w:rsidR="006C3777" w:rsidRPr="001A7C01">
        <w:t>'</w:t>
      </w:r>
      <w:r w:rsidR="009F2664">
        <w:rPr>
          <w:lang w:eastAsia="zh-CN"/>
        </w:rPr>
        <w:t xml:space="preserve"> </w:t>
      </w:r>
      <w:r w:rsidR="009F2664">
        <w:t xml:space="preserve">field is set to </w:t>
      </w:r>
      <w:r w:rsidR="006301A3">
        <w:t>'0'</w:t>
      </w:r>
      <w:r w:rsidR="009F2664">
        <w:t>,</w:t>
      </w:r>
      <w:r w:rsidR="009F2664" w:rsidRPr="001A7C01">
        <w:t xml:space="preserve"> then </w:t>
      </w:r>
      <w:r w:rsidR="009F2664">
        <w:t>a UE configured with autonomous UL</w:t>
      </w:r>
      <w:r w:rsidR="009F2664">
        <w:rPr>
          <w:lang w:val="en-US" w:eastAsia="x-none"/>
        </w:rPr>
        <w:t xml:space="preserve"> </w:t>
      </w:r>
      <w:r w:rsidR="009F2664" w:rsidRPr="00141E3C">
        <w:rPr>
          <w:lang w:val="en-US" w:eastAsia="x-none"/>
        </w:rPr>
        <w:t xml:space="preserve">shall not transmit </w:t>
      </w:r>
      <w:r w:rsidR="009F2664">
        <w:rPr>
          <w:lang w:val="en-US" w:eastAsia="x-none"/>
        </w:rPr>
        <w:t>autonomous UL i</w:t>
      </w:r>
      <w:r w:rsidR="009F2664" w:rsidRPr="001A7C01">
        <w:t xml:space="preserve">n subframes </w:t>
      </w:r>
      <m:oMath>
        <m:r>
          <w:rPr>
            <w:rFonts w:ascii="Cambria Math" w:hAnsi="Cambria Math"/>
          </w:rPr>
          <m:t>n+l+i</m:t>
        </m:r>
      </m:oMath>
      <w:r w:rsidR="00C25E7D">
        <w:t xml:space="preserve"> </w:t>
      </w:r>
      <w:r w:rsidR="009F2664" w:rsidRPr="001A7C01">
        <w:rPr>
          <w:rFonts w:eastAsia="SimSun"/>
          <w:lang w:eastAsia="zh-CN"/>
        </w:rPr>
        <w:t xml:space="preserve">where </w:t>
      </w:r>
      <m:oMath>
        <m:r>
          <w:rPr>
            <w:rFonts w:ascii="Cambria Math" w:hAnsi="Cambria Math"/>
          </w:rPr>
          <m:t>i=0,1,…d-1</m:t>
        </m:r>
      </m:oMath>
      <w:r w:rsidR="009F2664">
        <w:t>.</w:t>
      </w:r>
    </w:p>
    <w:p w14:paraId="70E78602" w14:textId="77777777" w:rsidR="007C1451" w:rsidRDefault="007C1451" w:rsidP="007C1451">
      <w:pPr>
        <w:rPr>
          <w:lang w:val="en-US"/>
        </w:rPr>
      </w:pPr>
      <w:r w:rsidRPr="006577BC">
        <w:rPr>
          <w:lang w:val="en-US"/>
        </w:rPr>
        <w:t xml:space="preserve">If a UE determines the duration in time domain and the location in frequency domain of a remaining channel occupancy initiated by the gNB from a DCI format 2_0 as </w:t>
      </w:r>
      <w:r w:rsidR="00914172" w:rsidRPr="006577BC">
        <w:rPr>
          <w:lang w:val="en-US"/>
        </w:rPr>
        <w:t>desc</w:t>
      </w:r>
      <w:r w:rsidR="00914172">
        <w:rPr>
          <w:lang w:val="en-US"/>
        </w:rPr>
        <w:t>r</w:t>
      </w:r>
      <w:r w:rsidR="00914172" w:rsidRPr="006577BC">
        <w:rPr>
          <w:lang w:val="en-US"/>
        </w:rPr>
        <w:t xml:space="preserve">ibed </w:t>
      </w:r>
      <w:r w:rsidRPr="006577BC">
        <w:rPr>
          <w:lang w:val="en-US"/>
        </w:rPr>
        <w:t xml:space="preserve">in </w:t>
      </w:r>
      <w:r w:rsidR="00B906D8">
        <w:rPr>
          <w:lang w:val="en-US"/>
        </w:rPr>
        <w:t>clause</w:t>
      </w:r>
      <w:r w:rsidRPr="006577BC">
        <w:rPr>
          <w:lang w:val="en-US"/>
        </w:rPr>
        <w:t xml:space="preserve"> 11.1.1 of [7]</w:t>
      </w:r>
      <w:r>
        <w:rPr>
          <w:lang w:val="en-US"/>
        </w:rPr>
        <w:t xml:space="preserve">, </w:t>
      </w:r>
      <w:r w:rsidRPr="002514D8">
        <w:rPr>
          <w:lang w:val="en-US"/>
        </w:rPr>
        <w:t>the following</w:t>
      </w:r>
      <w:r w:rsidR="00914172">
        <w:rPr>
          <w:lang w:val="en-US"/>
        </w:rPr>
        <w:t xml:space="preserve"> i</w:t>
      </w:r>
      <w:r w:rsidRPr="002514D8">
        <w:rPr>
          <w:lang w:val="en-US"/>
        </w:rPr>
        <w:t>s applicable:</w:t>
      </w:r>
    </w:p>
    <w:p w14:paraId="7D0CF05C" w14:textId="77777777" w:rsidR="007C1451" w:rsidRPr="00ED6903" w:rsidRDefault="007C1451" w:rsidP="007C1451">
      <w:pPr>
        <w:pStyle w:val="B1"/>
      </w:pPr>
      <w:r w:rsidRPr="00ED6903">
        <w:t>-</w:t>
      </w:r>
      <w:r w:rsidRPr="00ED6903">
        <w:tab/>
      </w:r>
      <w:r>
        <w:t>T</w:t>
      </w:r>
      <w:r w:rsidRPr="00ED6903">
        <w:t xml:space="preserve">he UE may switch from Type 1 channel access procedures as described in </w:t>
      </w:r>
      <w:r w:rsidR="00B906D8">
        <w:t>clause</w:t>
      </w:r>
      <w:r w:rsidRPr="00ED6903">
        <w:t xml:space="preserve"> 4.2.1.1 to Type 2A channel access procedures as described in </w:t>
      </w:r>
      <w:r w:rsidR="00B906D8">
        <w:t>clause</w:t>
      </w:r>
      <w:r w:rsidRPr="00ED6903">
        <w:t xml:space="preserve"> 4.2.1.2.1 for its corresponding UL transmissions within the determined duration in time and location in frequency domain of the rema</w:t>
      </w:r>
      <w:r>
        <w:t>i</w:t>
      </w:r>
      <w:r w:rsidRPr="00ED6903">
        <w:t>ning channel occupancy.</w:t>
      </w:r>
      <w:r>
        <w:t xml:space="preserve"> In this case, if the UL transmissions are PUSCH transmissions on configured resources, the UE may assume any priority class for the channel occupancy </w:t>
      </w:r>
      <w:r w:rsidR="00914172">
        <w:t xml:space="preserve">shared </w:t>
      </w:r>
      <w:r>
        <w:t xml:space="preserve">with the gNB. </w:t>
      </w:r>
    </w:p>
    <w:p w14:paraId="746E0084" w14:textId="77777777" w:rsidR="007C1451" w:rsidRDefault="007C1451" w:rsidP="007C1451">
      <w:pPr>
        <w:pStyle w:val="Heading5"/>
      </w:pPr>
      <w:bookmarkStart w:id="202" w:name="_Toc28873153"/>
      <w:bookmarkStart w:id="203" w:name="_Toc35593611"/>
      <w:bookmarkStart w:id="204" w:name="_Toc44669019"/>
      <w:bookmarkStart w:id="205" w:name="_Toc51607168"/>
      <w:bookmarkStart w:id="206" w:name="_Toc152935984"/>
      <w:r>
        <w:lastRenderedPageBreak/>
        <w:t>4.2.1.0.1</w:t>
      </w:r>
      <w:r>
        <w:tab/>
        <w:t>Channel access procedures for consecutive UL transmission(s)</w:t>
      </w:r>
      <w:bookmarkEnd w:id="202"/>
      <w:bookmarkEnd w:id="203"/>
      <w:bookmarkEnd w:id="204"/>
      <w:bookmarkEnd w:id="205"/>
      <w:bookmarkEnd w:id="206"/>
      <w:r>
        <w:t xml:space="preserve"> </w:t>
      </w:r>
    </w:p>
    <w:p w14:paraId="3B16B4F9" w14:textId="77777777" w:rsidR="007C1451" w:rsidRPr="006577BC" w:rsidRDefault="007C1451" w:rsidP="00187BFC">
      <w:pPr>
        <w:rPr>
          <w:lang w:val="en-US"/>
        </w:rPr>
      </w:pPr>
      <w:r w:rsidRPr="006577BC">
        <w:rPr>
          <w:lang w:val="en-US"/>
        </w:rPr>
        <w:t>For contiguous UL transmission(s)</w:t>
      </w:r>
      <w:r w:rsidRPr="00607F2E">
        <w:rPr>
          <w:lang w:val="en-US"/>
        </w:rPr>
        <w:t>, the following are applicable:</w:t>
      </w:r>
    </w:p>
    <w:p w14:paraId="71299962" w14:textId="77777777" w:rsidR="00693B92" w:rsidRDefault="002B07F0" w:rsidP="001629B4">
      <w:pPr>
        <w:pStyle w:val="B1"/>
      </w:pPr>
      <w:r>
        <w:t>-</w:t>
      </w:r>
      <w:r>
        <w:tab/>
      </w:r>
      <w:r w:rsidR="00FF38ED" w:rsidRPr="006577BC">
        <w:t xml:space="preserve">If a UE is scheduled to transmit </w:t>
      </w:r>
      <w:r w:rsidR="00FF38ED" w:rsidRPr="00607F2E">
        <w:t xml:space="preserve">a set of </w:t>
      </w:r>
      <w:r w:rsidR="00FF38ED" w:rsidRPr="00607F2E">
        <w:rPr>
          <w:rFonts w:eastAsia="Malgun Gothic"/>
          <w:lang w:eastAsia="ko-KR"/>
        </w:rPr>
        <w:t xml:space="preserve">UL </w:t>
      </w:r>
      <w:r w:rsidR="00FF38ED" w:rsidRPr="006577BC">
        <w:t>transmissions</w:t>
      </w:r>
      <w:r w:rsidR="00FF38ED" w:rsidRPr="00607F2E">
        <w:t xml:space="preserve"> </w:t>
      </w:r>
      <w:r w:rsidR="00FF38ED" w:rsidRPr="006577BC">
        <w:t xml:space="preserve">using </w:t>
      </w:r>
      <w:r w:rsidR="00561C6D">
        <w:t>one or more</w:t>
      </w:r>
      <w:r w:rsidR="00FF38ED" w:rsidRPr="006577BC">
        <w:t xml:space="preserve"> UL grant</w:t>
      </w:r>
      <w:r w:rsidR="00561C6D">
        <w:t>(s) or DL assignment(s)</w:t>
      </w:r>
      <w:r w:rsidR="00FF38ED" w:rsidRPr="006577BC">
        <w:t>, and</w:t>
      </w:r>
    </w:p>
    <w:p w14:paraId="63EE3824" w14:textId="77777777" w:rsidR="00693B92" w:rsidRDefault="00693B92" w:rsidP="006874DA">
      <w:pPr>
        <w:pStyle w:val="B2"/>
      </w:pPr>
      <w:r>
        <w:t>-</w:t>
      </w:r>
      <w:r>
        <w:tab/>
      </w:r>
      <w:r w:rsidR="00FF38ED" w:rsidRPr="00607F2E">
        <w:t>if the UE cannot access the channel for a transmission in the set prior to the last transmission</w:t>
      </w:r>
      <w:r w:rsidR="00187BFC">
        <w:t xml:space="preserve"> </w:t>
      </w:r>
      <w:r w:rsidR="00187BFC" w:rsidRPr="00B749EB">
        <w:t>according to one of Type 1, Type 2, or Type 2A UL channel access procedures</w:t>
      </w:r>
      <w:r w:rsidR="00FF38ED" w:rsidRPr="00607F2E">
        <w:t>, the UE shall attempt to transmit the next transmission according to the channel access type indicated in the</w:t>
      </w:r>
      <w:r w:rsidR="00561C6D">
        <w:t xml:space="preserve"> corresponding</w:t>
      </w:r>
      <w:r w:rsidR="00FF38ED" w:rsidRPr="00607F2E">
        <w:t xml:space="preserve"> UL grant</w:t>
      </w:r>
      <w:r w:rsidR="00561C6D">
        <w:t xml:space="preserve"> or DL assignment</w:t>
      </w:r>
      <w:r>
        <w:t>;</w:t>
      </w:r>
    </w:p>
    <w:p w14:paraId="44EC9A84" w14:textId="77777777" w:rsidR="00187BFC" w:rsidRDefault="00693B92" w:rsidP="006874DA">
      <w:pPr>
        <w:pStyle w:val="B2"/>
      </w:pPr>
      <w:r>
        <w:t>-</w:t>
      </w:r>
      <w:r>
        <w:tab/>
      </w:r>
      <w:r w:rsidR="00187BFC" w:rsidRPr="00B749EB">
        <w:t>if the UE cannot access the channel for a transmission in the set prior to the last transmission according to Type 2B UL channel access procedure, the UE shall attempt to transmit the next transmission according to Type 2A UL channel access procedure.</w:t>
      </w:r>
    </w:p>
    <w:p w14:paraId="43F080D6" w14:textId="77777777" w:rsidR="00FF38ED" w:rsidRPr="00607F2E" w:rsidRDefault="002B07F0" w:rsidP="001629B4">
      <w:pPr>
        <w:pStyle w:val="B1"/>
        <w:rPr>
          <w:rFonts w:eastAsia="Malgun Gothic"/>
          <w:lang w:eastAsia="ko-KR"/>
        </w:rPr>
      </w:pPr>
      <w:r>
        <w:t>-</w:t>
      </w:r>
      <w:r>
        <w:tab/>
      </w:r>
      <w:r w:rsidR="00187BFC" w:rsidRPr="00B749EB">
        <w:t xml:space="preserve">If a UE is scheduled by a gNB to transmit a set of UL transmissions including PUSCH </w:t>
      </w:r>
      <w:r w:rsidR="00E23AC6">
        <w:t xml:space="preserve">or SRS symbol(s) </w:t>
      </w:r>
      <w:r w:rsidR="00187BFC" w:rsidRPr="00B749EB">
        <w:t>using a UL grant,</w:t>
      </w:r>
      <w:r w:rsidR="00187BFC">
        <w:t xml:space="preserve"> </w:t>
      </w:r>
      <w:r w:rsidR="00187BFC" w:rsidRPr="00B749EB">
        <w:t xml:space="preserve">the </w:t>
      </w:r>
      <w:r w:rsidR="00187BFC" w:rsidRPr="00B749EB">
        <w:rPr>
          <w:rStyle w:val="B1Char"/>
        </w:rPr>
        <w:t>UE</w:t>
      </w:r>
      <w:r w:rsidR="00187BFC" w:rsidRPr="00B749EB">
        <w:t xml:space="preserve"> shall not apply a CP extension for the remaining UL transmissions in the set after the first UL transmission after accessing the channel</w:t>
      </w:r>
      <w:r w:rsidR="00187BFC" w:rsidRPr="00EB72D2">
        <w:t>.</w:t>
      </w:r>
    </w:p>
    <w:p w14:paraId="7C8B6522" w14:textId="77777777" w:rsidR="002B07F0" w:rsidRDefault="002B07F0" w:rsidP="002B07F0">
      <w:pPr>
        <w:pStyle w:val="B1"/>
      </w:pPr>
      <w:r>
        <w:t>-</w:t>
      </w:r>
      <w:r>
        <w:tab/>
      </w:r>
      <w:r w:rsidR="00FF38ED" w:rsidRPr="00607F2E">
        <w:t xml:space="preserve">If a UE is scheduled to transmit a set of </w:t>
      </w:r>
      <w:r w:rsidR="00FF38ED" w:rsidRPr="00607F2E">
        <w:rPr>
          <w:rFonts w:eastAsia="Malgun Gothic"/>
          <w:lang w:eastAsia="ko-KR"/>
        </w:rPr>
        <w:t xml:space="preserve"> consecutive UL </w:t>
      </w:r>
      <w:r w:rsidR="00FF38ED" w:rsidRPr="00607F2E">
        <w:t xml:space="preserve">transmissions without gaps including PUSCH </w:t>
      </w:r>
      <w:r w:rsidR="00FF38ED" w:rsidRPr="00607F2E">
        <w:rPr>
          <w:rFonts w:eastAsia="Malgun Gothic"/>
          <w:lang w:eastAsia="ko-KR"/>
        </w:rPr>
        <w:t xml:space="preserve"> </w:t>
      </w:r>
      <w:r w:rsidR="00FF38ED" w:rsidRPr="00607F2E">
        <w:t>using one or more UL grant(s)</w:t>
      </w:r>
      <w:r w:rsidR="00A7096B">
        <w:t xml:space="preserve">, PUCCH using one or more DL grant(s), or SRS with one or more DL grant(s) or UL grant(s) </w:t>
      </w:r>
      <w:r w:rsidR="00FF38ED" w:rsidRPr="00607F2E">
        <w:t>and the UE transmits one of the scheduled UL transmissions in the set after accessing the channel according to one of Type 1</w:t>
      </w:r>
      <w:r>
        <w:t>,</w:t>
      </w:r>
      <w:r w:rsidR="00FF38ED" w:rsidRPr="00607F2E">
        <w:t xml:space="preserve"> Type 2</w:t>
      </w:r>
      <w:r>
        <w:t>, Type 2A, Type 2B or Type 2C</w:t>
      </w:r>
      <w:r w:rsidR="00FF38ED" w:rsidRPr="00607F2E">
        <w:t xml:space="preserve"> UL channel access procedures, the UE may continue transmission of the remaining UL transmissions in the set, if any.</w:t>
      </w:r>
      <w:r w:rsidRPr="002B07F0">
        <w:t xml:space="preserve"> </w:t>
      </w:r>
    </w:p>
    <w:p w14:paraId="0AB3CFED" w14:textId="77777777" w:rsidR="00A7096B" w:rsidRDefault="002B07F0" w:rsidP="001629B4">
      <w:pPr>
        <w:pStyle w:val="B1"/>
      </w:pPr>
      <w:r w:rsidRPr="00EB72D2">
        <w:t>-</w:t>
      </w:r>
      <w:r>
        <w:tab/>
      </w:r>
      <w:r w:rsidRPr="00B749EB">
        <w:t xml:space="preserve">If a UE is configured to transmit a set of consecutive PUSCH </w:t>
      </w:r>
      <w:r w:rsidR="00E23AC6">
        <w:t xml:space="preserve">or SRS </w:t>
      </w:r>
      <w:r w:rsidRPr="00B749EB">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A7096B">
        <w:t xml:space="preserve"> </w:t>
      </w:r>
    </w:p>
    <w:p w14:paraId="2F3C7344" w14:textId="77777777" w:rsidR="00FF38ED" w:rsidRPr="00607F2E" w:rsidRDefault="00A7096B" w:rsidP="00A7096B">
      <w:pPr>
        <w:pStyle w:val="B1"/>
        <w:rPr>
          <w:rFonts w:eastAsia="Malgun Gothic"/>
          <w:lang w:eastAsia="ko-KR"/>
        </w:rPr>
      </w:pPr>
      <w:r>
        <w:t>-</w:t>
      </w:r>
      <w:r>
        <w:tab/>
      </w:r>
      <w:r>
        <w:rPr>
          <w:lang w:val="en-US"/>
        </w:rPr>
        <w:t xml:space="preserve">If a UE is configured by the gNB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D1ECC13" w14:textId="77777777" w:rsidR="00FF38ED" w:rsidRPr="00607F2E" w:rsidRDefault="002B07F0" w:rsidP="002B07F0">
      <w:pPr>
        <w:pStyle w:val="B1"/>
      </w:pPr>
      <w:r>
        <w:t>-</w:t>
      </w:r>
      <w:r>
        <w:tab/>
      </w:r>
      <w:r w:rsidR="00FF38ED"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00FF38ED" w:rsidRPr="006577BC">
        <w:t>.</w:t>
      </w:r>
      <w:r w:rsidR="00FF38ED" w:rsidRPr="00607F2E">
        <w:t xml:space="preserve"> </w:t>
      </w:r>
    </w:p>
    <w:p w14:paraId="6187BC9B" w14:textId="77777777" w:rsidR="00FF38ED" w:rsidRPr="006577BC" w:rsidRDefault="00FF38ED" w:rsidP="00FF38ED">
      <w:pPr>
        <w:rPr>
          <w:lang w:val="en-US"/>
        </w:rPr>
      </w:pPr>
      <w:r w:rsidRPr="006577BC">
        <w:rPr>
          <w:lang w:val="en-US"/>
        </w:rPr>
        <w:t>For UL transmission(s) with multiple starting positions scheduled by eNB</w:t>
      </w:r>
      <w:r w:rsidRPr="00607F2E">
        <w:rPr>
          <w:lang w:val="en-US"/>
        </w:rPr>
        <w:t>, the following are applicable:</w:t>
      </w:r>
    </w:p>
    <w:p w14:paraId="2F5B7FFE" w14:textId="77777777" w:rsidR="000F5A1C"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0F5A1C">
        <w:t xml:space="preserve">is </w:t>
      </w:r>
      <w:r w:rsidR="000F5A1C" w:rsidRPr="001A7C01">
        <w:t xml:space="preserve">scheduled </w:t>
      </w:r>
      <w:r w:rsidRPr="006577BC">
        <w:t>by an eNB</w:t>
      </w:r>
      <w:r w:rsidRPr="001A7C01">
        <w:t xml:space="preserve"> </w:t>
      </w:r>
      <w:r w:rsidR="000F5A1C" w:rsidRPr="001A7C01">
        <w:t>to transmit transmissions including PUSCH</w:t>
      </w:r>
      <w:r w:rsidR="000F5A1C">
        <w:t xml:space="preserve"> Mode 1</w:t>
      </w:r>
      <w:r w:rsidR="000F5A1C" w:rsidRPr="001A7C01">
        <w:t xml:space="preserve"> </w:t>
      </w:r>
      <w:r w:rsidR="00DD55CF" w:rsidRPr="005D784E">
        <w:t xml:space="preserve">using </w:t>
      </w:r>
      <w:r w:rsidR="00DD55CF">
        <w:t xml:space="preserve">the </w:t>
      </w:r>
      <w:r w:rsidR="00DD55CF" w:rsidRPr="005D784E">
        <w:t>Type 1 channel access procedure</w:t>
      </w:r>
      <w:r w:rsidR="00DD55CF">
        <w:t xml:space="preserve"> indicated in DCI</w:t>
      </w:r>
      <w:r w:rsidR="00DD55CF" w:rsidRPr="005D784E">
        <w:t xml:space="preserve">, and if the UE cannot access the channel for a transmission according to the PUSCH starting position indicated in the DCI, the UE shall attempt to make a transmission </w:t>
      </w:r>
      <w:r w:rsidR="00DD55CF">
        <w:t>at symbol 7 in the same subframe</w:t>
      </w:r>
      <w:r w:rsidR="00DD55CF" w:rsidRPr="005D784E">
        <w:t xml:space="preserve"> according to </w:t>
      </w:r>
      <w:r w:rsidR="00DD55CF">
        <w:t xml:space="preserve">Type 1 </w:t>
      </w:r>
      <w:r w:rsidR="00DD55CF" w:rsidRPr="005D784E">
        <w:t xml:space="preserve">channel access </w:t>
      </w:r>
      <w:r w:rsidR="00DD55CF">
        <w:t>procedure</w:t>
      </w:r>
      <w:r w:rsidR="00DD55CF" w:rsidRPr="005D784E">
        <w:t xml:space="preserve">. There is no limit on the number of attempts the UE </w:t>
      </w:r>
      <w:r w:rsidR="00DD55CF">
        <w:t>can</w:t>
      </w:r>
      <w:r w:rsidR="00DD55CF" w:rsidRPr="005D784E">
        <w:t xml:space="preserve"> make </w:t>
      </w:r>
      <w:r w:rsidR="00DD55CF">
        <w:t>using Type 1 channel access procedure</w:t>
      </w:r>
      <w:r w:rsidR="000F5A1C">
        <w:t xml:space="preserve">. </w:t>
      </w:r>
    </w:p>
    <w:p w14:paraId="644A0C83" w14:textId="66A58461" w:rsidR="000F5A1C" w:rsidRPr="00E34E06"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CE66E1">
        <w:t xml:space="preserve">is </w:t>
      </w:r>
      <w:r w:rsidR="000F5A1C" w:rsidRPr="001A7C01">
        <w:t>scheduled</w:t>
      </w:r>
      <w:r w:rsidRPr="006577BC">
        <w:t xml:space="preserve"> by an eNB</w:t>
      </w:r>
      <w:r w:rsidR="000F5A1C" w:rsidRPr="001A7C01">
        <w:t xml:space="preserve"> to transmit transmissions including PUSCH</w:t>
      </w:r>
      <w:r w:rsidR="000F5A1C">
        <w:t xml:space="preserve"> Mode 1</w:t>
      </w:r>
      <w:r w:rsidR="000F5A1C" w:rsidRPr="001A7C01">
        <w:t xml:space="preserve"> </w:t>
      </w:r>
      <w:r w:rsidR="00DD55CF">
        <w:t>using the</w:t>
      </w:r>
      <w:r w:rsidR="00DD55CF" w:rsidRPr="005D784E">
        <w:t xml:space="preserve"> Type 2 channel access procedure</w:t>
      </w:r>
      <w:r w:rsidR="00DD55CF" w:rsidRPr="00FB0711">
        <w:t xml:space="preserve"> </w:t>
      </w:r>
      <w:r w:rsidR="00DD55CF">
        <w:t>indicated in DCI</w:t>
      </w:r>
      <w:r w:rsidR="00DD55CF" w:rsidRPr="005D784E">
        <w:t xml:space="preserve">, and if the UE cannot access the channel for a transmission according to the PUSCH starting position indicated in the DCI, the UE may attempt to make a transmission </w:t>
      </w:r>
      <w:r w:rsidR="00DD55CF">
        <w:t>at symbol 7</w:t>
      </w:r>
      <w:r w:rsidR="00DD55CF" w:rsidRPr="005D784E">
        <w:t xml:space="preserve"> </w:t>
      </w:r>
      <w:r w:rsidR="00DD55CF">
        <w:t xml:space="preserve">in the same subframe </w:t>
      </w:r>
      <w:r w:rsidR="00DD55CF" w:rsidRPr="005D784E">
        <w:t xml:space="preserve">and according to </w:t>
      </w:r>
      <w:r w:rsidR="00DD55CF">
        <w:t>Type 2</w:t>
      </w:r>
      <w:r w:rsidR="00DD55CF" w:rsidRPr="005D784E">
        <w:t xml:space="preserve"> channel access </w:t>
      </w:r>
      <w:r w:rsidR="00DD55CF">
        <w:t>procedure</w:t>
      </w:r>
      <w:r w:rsidR="00DD55CF" w:rsidRPr="005D784E">
        <w:t xml:space="preserve">. The number of attempts the UE should make </w:t>
      </w:r>
      <w:r w:rsidR="00DD55CF">
        <w:t xml:space="preserve">within the consecutively scheduled subframes including the transmission </w:t>
      </w:r>
      <w:r w:rsidR="00DD55CF" w:rsidRPr="005D784E">
        <w:t xml:space="preserve">is limited to </w:t>
      </w:r>
      <m:oMath>
        <m:r>
          <w:rPr>
            <w:rFonts w:ascii="Cambria Math" w:hAnsi="Cambria Math"/>
          </w:rPr>
          <m:t>w+1</m:t>
        </m:r>
      </m:oMath>
      <w:r w:rsidR="00DD55CF" w:rsidRPr="005D784E">
        <w:t xml:space="preserve">, where </w:t>
      </w:r>
      <m:oMath>
        <m:r>
          <w:rPr>
            <w:rFonts w:ascii="Cambria Math" w:hAnsi="Cambria Math"/>
          </w:rPr>
          <m:t>w</m:t>
        </m:r>
      </m:oMath>
      <w:r w:rsidR="00DD55CF" w:rsidRPr="005D784E">
        <w:t xml:space="preserve"> is the number of </w:t>
      </w:r>
      <w:r w:rsidR="00DD55CF">
        <w:t xml:space="preserve">consecutively </w:t>
      </w:r>
      <w:r w:rsidR="00DD55CF" w:rsidRPr="005D784E">
        <w:t xml:space="preserve">scheduled subframes </w:t>
      </w:r>
      <w:r w:rsidR="00DD55CF">
        <w:t>using Type 2 channel access procedure</w:t>
      </w:r>
      <w:r w:rsidR="000F5A1C">
        <w:t>.</w:t>
      </w:r>
    </w:p>
    <w:p w14:paraId="07CEE43F" w14:textId="77777777" w:rsidR="00354658" w:rsidRDefault="00354658" w:rsidP="00354658">
      <w:pPr>
        <w:rPr>
          <w:lang w:val="en-US"/>
        </w:rPr>
      </w:pPr>
      <w:r w:rsidRPr="006577BC">
        <w:rPr>
          <w:lang w:val="en-US"/>
        </w:rPr>
        <w:t>For contiguous UL transmissions(s) including a transmission pause</w:t>
      </w:r>
      <w:r w:rsidRPr="00607F2E">
        <w:rPr>
          <w:lang w:val="en-US"/>
        </w:rPr>
        <w:t>, the following are applicable:</w:t>
      </w:r>
    </w:p>
    <w:p w14:paraId="2716F285" w14:textId="77777777" w:rsidR="00354658" w:rsidRPr="006577BC" w:rsidRDefault="00354658" w:rsidP="00354658">
      <w:pPr>
        <w:pStyle w:val="B1"/>
      </w:pPr>
      <w:r w:rsidRPr="006577BC">
        <w:rPr>
          <w:lang w:val="en-US"/>
        </w:rPr>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t>s or Type 2A UL channel access procedures without applying a CP extension</w:t>
      </w:r>
      <w:r w:rsidRPr="00607F2E">
        <w:t xml:space="preserve">. </w:t>
      </w:r>
    </w:p>
    <w:p w14:paraId="3662A38C" w14:textId="77777777" w:rsidR="00354658" w:rsidRPr="006577BC" w:rsidRDefault="00354658" w:rsidP="00CA1F07">
      <w:pPr>
        <w:pStyle w:val="B1"/>
        <w:rPr>
          <w:lang w:val="en-US"/>
        </w:rPr>
      </w:pPr>
      <w:r w:rsidRPr="00607F2E">
        <w:lastRenderedPageBreak/>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0128F36D" w14:textId="77777777" w:rsidR="00354658" w:rsidRPr="006577BC" w:rsidRDefault="00354658" w:rsidP="00354658">
      <w:pPr>
        <w:rPr>
          <w:lang w:val="en-US"/>
        </w:rPr>
      </w:pPr>
      <w:r w:rsidRPr="006577BC">
        <w:rPr>
          <w:lang w:val="en-US"/>
        </w:rPr>
        <w:t>For UL transmission(s) following autonomous UL transmission(s)</w:t>
      </w:r>
      <w:r w:rsidRPr="00607F2E">
        <w:rPr>
          <w:lang w:val="en-US"/>
        </w:rPr>
        <w:t>, the following are applicable:</w:t>
      </w:r>
    </w:p>
    <w:p w14:paraId="1B0F4D9A" w14:textId="0B1F8FF1" w:rsidR="00955F9F" w:rsidRDefault="00E8333C" w:rsidP="00CA1F07">
      <w:pPr>
        <w:pStyle w:val="B1"/>
        <w:rPr>
          <w:lang w:val="en-US"/>
        </w:rPr>
      </w:pPr>
      <w:r>
        <w:rPr>
          <w:lang w:val="en-US"/>
        </w:rPr>
        <w:t>-</w:t>
      </w:r>
      <w:r>
        <w:rPr>
          <w:lang w:val="en-US"/>
        </w:rPr>
        <w:tab/>
      </w:r>
      <w:r w:rsidR="00955F9F" w:rsidRPr="00E30B64">
        <w:rPr>
          <w:lang w:val="en-US"/>
        </w:rPr>
        <w:t xml:space="preserve">If </w:t>
      </w:r>
      <w:r>
        <w:rPr>
          <w:lang w:val="en-US"/>
        </w:rPr>
        <w:t>a</w:t>
      </w:r>
      <w:r w:rsidRPr="00E30B64">
        <w:rPr>
          <w:lang w:val="en-US"/>
        </w:rPr>
        <w:t xml:space="preserve"> </w:t>
      </w:r>
      <w:r w:rsidR="00955F9F" w:rsidRPr="00E30B64">
        <w:rPr>
          <w:lang w:val="en-US"/>
        </w:rPr>
        <w:t>UE is scheduled</w:t>
      </w:r>
      <w:r w:rsidRPr="00E8333C">
        <w:t xml:space="preserve"> </w:t>
      </w:r>
      <w:r w:rsidRPr="006577BC">
        <w:t>by an eNB</w:t>
      </w:r>
      <w:r w:rsidR="00955F9F"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30B64">
        <w:rPr>
          <w:lang w:val="en-US"/>
        </w:rPr>
        <w:t xml:space="preserve">, the UE shall terminate the ongoing PUSCH transmissions using the autonomous UL at least one subframe before </w:t>
      </w:r>
      <w:r w:rsidR="004C533E">
        <w:rPr>
          <w:lang w:val="en-US"/>
        </w:rPr>
        <w:t>the</w:t>
      </w:r>
      <w:r w:rsidR="00955F9F" w:rsidRPr="00E30B64">
        <w:rPr>
          <w:lang w:val="en-US"/>
        </w:rPr>
        <w:t xml:space="preserve"> UL transmission</w:t>
      </w:r>
      <w:r w:rsidR="00CE66E1">
        <w:rPr>
          <w:lang w:val="en-US"/>
        </w:rPr>
        <w:t xml:space="preserve"> </w:t>
      </w:r>
      <w:r w:rsidR="00163968">
        <w:rPr>
          <w:lang w:val="en-US"/>
        </w:rPr>
        <w:t>according to the received UL grant</w:t>
      </w:r>
      <w:r w:rsidR="00955F9F" w:rsidRPr="00E30B64">
        <w:rPr>
          <w:lang w:val="en-US"/>
        </w:rPr>
        <w:t>.</w:t>
      </w:r>
    </w:p>
    <w:p w14:paraId="3520DED8" w14:textId="09A71A3D" w:rsidR="00955F9F" w:rsidRDefault="00E8333C" w:rsidP="00CA1F07">
      <w:pPr>
        <w:pStyle w:val="B1"/>
        <w:rPr>
          <w:lang w:val="en-US"/>
        </w:rPr>
      </w:pPr>
      <w:r>
        <w:rPr>
          <w:lang w:val="en-US"/>
        </w:rPr>
        <w:t>-</w:t>
      </w:r>
      <w:r>
        <w:rPr>
          <w:lang w:val="en-US"/>
        </w:rPr>
        <w:tab/>
      </w:r>
      <w:r w:rsidR="00955F9F">
        <w:rPr>
          <w:lang w:val="en-US"/>
        </w:rPr>
        <w:t xml:space="preserve">If </w:t>
      </w:r>
      <w:r>
        <w:rPr>
          <w:lang w:val="en-US"/>
        </w:rPr>
        <w:t xml:space="preserve">a </w:t>
      </w:r>
      <w:r w:rsidR="00955F9F">
        <w:rPr>
          <w:lang w:val="en-US"/>
        </w:rPr>
        <w:t xml:space="preserve">UE is scheduled </w:t>
      </w:r>
      <w:r w:rsidR="004C533E">
        <w:rPr>
          <w:lang w:val="en-US"/>
        </w:rPr>
        <w:t xml:space="preserve">by a UL grant received </w:t>
      </w:r>
      <w:r w:rsidRPr="006577BC">
        <w:t xml:space="preserve">from an eNB </w:t>
      </w:r>
      <w:r w:rsidR="004C533E">
        <w:rPr>
          <w:lang w:val="en-US"/>
        </w:rPr>
        <w:t xml:space="preserve">on a </w:t>
      </w:r>
      <w:r>
        <w:rPr>
          <w:lang w:val="en-US"/>
        </w:rPr>
        <w:t xml:space="preserve">channel </w:t>
      </w:r>
      <w:r w:rsidR="00955F9F">
        <w:rPr>
          <w:lang w:val="en-US"/>
        </w:rPr>
        <w:t xml:space="preserve">to transmit a PUSCH transmission(s) starting from subframe </w:t>
      </w:r>
      <m:oMath>
        <m:r>
          <w:rPr>
            <w:rFonts w:ascii="Cambria Math" w:hAnsi="Cambria Math"/>
          </w:rPr>
          <m:t>n</m:t>
        </m:r>
      </m:oMath>
      <w:r w:rsidR="00C25E7D">
        <w:t xml:space="preserve"> </w:t>
      </w:r>
      <w:r w:rsidR="00955F9F">
        <w:rPr>
          <w:lang w:val="en-US"/>
        </w:rPr>
        <w:t xml:space="preserve">on </w:t>
      </w:r>
      <w:r w:rsidR="004C533E">
        <w:rPr>
          <w:lang w:val="en-US"/>
        </w:rPr>
        <w:t>the same</w:t>
      </w:r>
      <w:r w:rsidR="00955F9F">
        <w:rPr>
          <w:lang w:val="en-US"/>
        </w:rPr>
        <w:t xml:space="preserve"> </w:t>
      </w:r>
      <w:r w:rsidRPr="006577BC">
        <w:t>channel</w:t>
      </w:r>
      <w:r w:rsidR="00955F9F">
        <w:rPr>
          <w:lang w:val="en-US"/>
        </w:rPr>
        <w:t xml:space="preserve"> using Type 1 channel access procedure and if </w:t>
      </w:r>
      <w:r w:rsidR="000F5A1C" w:rsidRPr="00C64DD4">
        <w:t>at least for the first scheduled subframe occupies</w:t>
      </w:r>
      <w:r w:rsidR="000F5A1C">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Pr>
          <w:lang w:eastAsia="ko-KR"/>
        </w:rPr>
        <w:t xml:space="preserve"> resource blocks</w:t>
      </w:r>
      <w:r w:rsidR="000F5A1C">
        <w:t xml:space="preserve"> a</w:t>
      </w:r>
      <w:r w:rsidR="000F5A1C" w:rsidRPr="00C64DD4">
        <w:rPr>
          <w:lang w:val="en-US"/>
        </w:rPr>
        <w:t>nd</w:t>
      </w:r>
      <w:r w:rsidR="000F5A1C">
        <w:rPr>
          <w:lang w:val="en-US"/>
        </w:rPr>
        <w:t xml:space="preserve"> </w:t>
      </w:r>
      <w:r w:rsidR="00955F9F">
        <w:rPr>
          <w:lang w:val="en-US"/>
        </w:rPr>
        <w:t xml:space="preserve">the indicated PUSCH starting position is OFDM symbol zero, and if the UE starts </w:t>
      </w:r>
      <w:r w:rsidR="000F5A1C">
        <w:rPr>
          <w:lang w:val="en-US"/>
        </w:rPr>
        <w:t>auton</w:t>
      </w:r>
      <w:r w:rsidR="00CA415D">
        <w:rPr>
          <w:lang w:val="en-US"/>
        </w:rPr>
        <w:t>omous UL</w:t>
      </w:r>
      <w:r w:rsidR="00955F9F">
        <w:rPr>
          <w:lang w:val="en-US"/>
        </w:rPr>
        <w:t xml:space="preserve"> transmissions before subframe </w:t>
      </w:r>
      <m:oMath>
        <m:r>
          <w:rPr>
            <w:rFonts w:ascii="Cambria Math" w:hAnsi="Cambria Math"/>
          </w:rPr>
          <m:t>n</m:t>
        </m:r>
      </m:oMath>
      <w:r w:rsidR="00955F9F">
        <w:t xml:space="preserve"> </w:t>
      </w:r>
      <w:r w:rsidR="00955F9F">
        <w:rPr>
          <w:lang w:val="en-US"/>
        </w:rPr>
        <w:t>using Type 1 channel access procedure</w:t>
      </w:r>
      <w:r w:rsidR="004C533E">
        <w:rPr>
          <w:lang w:val="en-US"/>
        </w:rPr>
        <w:t xml:space="preserve"> on the same </w:t>
      </w:r>
      <w:r w:rsidR="009800FD">
        <w:rPr>
          <w:lang w:val="en-US"/>
        </w:rPr>
        <w:t>channel</w:t>
      </w:r>
      <w:r w:rsidR="00955F9F">
        <w:rPr>
          <w:lang w:val="en-US"/>
        </w:rPr>
        <w:t>, the UE may transmit</w:t>
      </w:r>
      <w:r w:rsidR="00CA415D">
        <w:rPr>
          <w:lang w:val="en-US"/>
        </w:rPr>
        <w:t xml:space="preserve"> UL</w:t>
      </w:r>
      <w:r w:rsidR="00955F9F">
        <w:rPr>
          <w:lang w:val="en-US"/>
        </w:rPr>
        <w:t xml:space="preserve"> transmission(s)</w:t>
      </w:r>
      <w:r w:rsidR="00CE66E1">
        <w:rPr>
          <w:lang w:val="en-US"/>
        </w:rPr>
        <w:t xml:space="preserve"> </w:t>
      </w:r>
      <w:r w:rsidR="00163968">
        <w:rPr>
          <w:lang w:val="en-US"/>
        </w:rPr>
        <w:t xml:space="preserve">according to </w:t>
      </w:r>
      <w:r w:rsidR="00F33754">
        <w:rPr>
          <w:lang w:val="en-US"/>
        </w:rPr>
        <w:t>the</w:t>
      </w:r>
      <w:r w:rsidR="00163968">
        <w:rPr>
          <w:lang w:val="en-US"/>
        </w:rPr>
        <w:t xml:space="preserve"> received UL grant</w:t>
      </w:r>
      <w:r w:rsidR="00955F9F">
        <w:rPr>
          <w:lang w:val="en-US"/>
        </w:rPr>
        <w:t xml:space="preserve"> from subframe </w:t>
      </w:r>
      <m:oMath>
        <m:r>
          <w:rPr>
            <w:rFonts w:ascii="Cambria Math" w:hAnsi="Cambria Math"/>
          </w:rPr>
          <m:t>n</m:t>
        </m:r>
      </m:oMath>
      <w:r w:rsidR="00955F9F">
        <w:rPr>
          <w:lang w:val="en-US"/>
        </w:rPr>
        <w:t xml:space="preserve"> without a gap, if the </w:t>
      </w:r>
      <w:r w:rsidR="00955F9F" w:rsidRPr="00C83BF1">
        <w:rPr>
          <w:lang w:val="en-US"/>
        </w:rPr>
        <w:t>priority class value</w:t>
      </w:r>
      <w:r w:rsidR="00955F9F">
        <w:rPr>
          <w:lang w:val="en-US"/>
        </w:rPr>
        <w:t xml:space="preserve"> of the performed channel access procedure is larger than or equal to </w:t>
      </w:r>
      <w:r w:rsidR="00955F9F" w:rsidRPr="00C83BF1">
        <w:rPr>
          <w:lang w:val="en-US"/>
        </w:rPr>
        <w:t>priority class value</w:t>
      </w:r>
      <w:r w:rsidR="00955F9F">
        <w:rPr>
          <w:lang w:val="en-US"/>
        </w:rPr>
        <w:t xml:space="preserve"> indicated in the UL grant, and</w:t>
      </w:r>
      <w:r w:rsidR="00CA415D">
        <w:t xml:space="preserve"> the autonomous UL transmission in the subframe preceding subframe </w:t>
      </w:r>
      <m:oMath>
        <m:r>
          <w:rPr>
            <w:rFonts w:ascii="Cambria Math" w:hAnsi="Cambria Math"/>
          </w:rPr>
          <m:t>n</m:t>
        </m:r>
      </m:oMath>
      <w:r w:rsidR="00CA415D">
        <w:t xml:space="preserve"> shall end at </w:t>
      </w:r>
      <w:r w:rsidR="00873973">
        <w:t>the</w:t>
      </w:r>
      <w:r w:rsidR="0098445F">
        <w:t xml:space="preserve"> last OFD</w:t>
      </w:r>
      <w:r w:rsidR="00CA415D">
        <w:t>M symbol</w:t>
      </w:r>
      <w:r w:rsidR="0098445F">
        <w:t xml:space="preserve"> of the subframe</w:t>
      </w:r>
      <w:r w:rsidR="00CE66E1">
        <w:t xml:space="preserve"> </w:t>
      </w:r>
      <w:r w:rsidR="00CA415D">
        <w:t xml:space="preserve">regardless of the higher layer parameter </w:t>
      </w:r>
      <w:r w:rsidR="00FA2611" w:rsidRPr="00BF5E0B">
        <w:rPr>
          <w:i/>
          <w:noProof/>
          <w:lang w:eastAsia="en-GB"/>
        </w:rPr>
        <w:t>endingSymbolAUL</w:t>
      </w:r>
      <w:r w:rsidR="00955F9F">
        <w:t>.</w:t>
      </w:r>
      <w:r w:rsidR="00E24B05" w:rsidRPr="00E24B05">
        <w:t xml:space="preserve"> </w:t>
      </w:r>
      <w:r w:rsidR="00E24B05">
        <w:t>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7477E">
        <w:rPr>
          <w:lang w:val="en-US"/>
        </w:rPr>
        <w:t xml:space="preserve"> </w:t>
      </w:r>
      <w:r w:rsidR="00955F9F">
        <w:rPr>
          <w:lang w:val="en-US"/>
        </w:rPr>
        <w:t xml:space="preserve">Otherwise, </w:t>
      </w:r>
      <w:r w:rsidR="00955F9F" w:rsidRPr="00E30B64">
        <w:rPr>
          <w:lang w:val="en-US"/>
        </w:rPr>
        <w:t>the UE shall terminate the ongoing autonomous UL</w:t>
      </w:r>
      <w:r w:rsidR="00CA415D">
        <w:rPr>
          <w:lang w:val="en-US"/>
        </w:rPr>
        <w:t xml:space="preserve"> transmission</w:t>
      </w:r>
      <w:r w:rsidR="00955F9F" w:rsidRPr="00E30B64">
        <w:rPr>
          <w:lang w:val="en-US"/>
        </w:rPr>
        <w:t xml:space="preserve"> at least one subframe before</w:t>
      </w:r>
      <w:r w:rsidR="00873973">
        <w:rPr>
          <w:lang w:val="en-US"/>
        </w:rPr>
        <w:t xml:space="preserve"> the start of the</w:t>
      </w:r>
      <w:r w:rsidR="00955F9F" w:rsidRPr="00E30B64">
        <w:rPr>
          <w:lang w:val="en-US"/>
        </w:rPr>
        <w:t xml:space="preserve"> </w:t>
      </w:r>
      <w:r w:rsidR="00CA415D">
        <w:rPr>
          <w:lang w:val="en-US"/>
        </w:rPr>
        <w:t>UL</w:t>
      </w:r>
      <w:r w:rsidR="00955F9F" w:rsidRPr="00E30B64">
        <w:rPr>
          <w:lang w:val="en-US"/>
        </w:rPr>
        <w:t xml:space="preserve"> transmission </w:t>
      </w:r>
      <w:r w:rsidR="00873973">
        <w:rPr>
          <w:lang w:val="en-US"/>
        </w:rPr>
        <w:t xml:space="preserve">according to the received UL grant </w:t>
      </w:r>
      <w:r w:rsidR="00955F9F" w:rsidRPr="00E30B64">
        <w:rPr>
          <w:lang w:val="en-US"/>
        </w:rPr>
        <w:t xml:space="preserve">on </w:t>
      </w:r>
      <w:r w:rsidR="00955F9F">
        <w:rPr>
          <w:lang w:val="en-US"/>
        </w:rPr>
        <w:t xml:space="preserve">the same </w:t>
      </w:r>
      <w:r w:rsidR="009800FD" w:rsidRPr="006577BC">
        <w:t>channel</w:t>
      </w:r>
      <w:r w:rsidR="00955F9F" w:rsidRPr="00E30B64">
        <w:rPr>
          <w:lang w:val="en-US"/>
        </w:rPr>
        <w:t>.</w:t>
      </w:r>
    </w:p>
    <w:p w14:paraId="4911D7E7" w14:textId="77777777" w:rsidR="00A7096B" w:rsidRPr="00A90966" w:rsidRDefault="00A7096B" w:rsidP="00A7096B">
      <w:pPr>
        <w:rPr>
          <w:lang w:val="en-US"/>
        </w:rPr>
      </w:pPr>
      <w:r w:rsidRPr="00A90966">
        <w:rPr>
          <w:lang w:val="en-US"/>
        </w:rPr>
        <w:t>For UL transmission(s) following configured grant UL transmission(s), the following are applicable:</w:t>
      </w:r>
    </w:p>
    <w:p w14:paraId="4C94896E" w14:textId="337F4663" w:rsidR="00A7096B" w:rsidRPr="001629B4" w:rsidRDefault="00A7096B" w:rsidP="00CA1F07">
      <w:pPr>
        <w:pStyle w:val="B1"/>
        <w:rPr>
          <w:lang w:val="en-US"/>
        </w:rPr>
      </w:pPr>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79690E49" w14:textId="77777777" w:rsidR="00EE62E7" w:rsidRDefault="00EE62E7" w:rsidP="00CA1F07">
      <w:pPr>
        <w:pStyle w:val="Heading5"/>
      </w:pPr>
      <w:bookmarkStart w:id="207" w:name="_Toc28873154"/>
      <w:bookmarkStart w:id="208" w:name="_Toc35593612"/>
      <w:bookmarkStart w:id="209" w:name="_Toc44669020"/>
      <w:bookmarkStart w:id="210" w:name="_Toc51607169"/>
      <w:bookmarkStart w:id="211" w:name="_Toc152935985"/>
      <w:r>
        <w:t>4.2.1.0.2</w:t>
      </w:r>
      <w:r>
        <w:tab/>
        <w:t>Conditions for maintaining Type 1 UL channel access procedures</w:t>
      </w:r>
      <w:bookmarkEnd w:id="207"/>
      <w:bookmarkEnd w:id="208"/>
      <w:bookmarkEnd w:id="209"/>
      <w:bookmarkEnd w:id="210"/>
      <w:bookmarkEnd w:id="211"/>
    </w:p>
    <w:p w14:paraId="4E55F1BE" w14:textId="77777777" w:rsidR="00EE62E7" w:rsidRPr="006577BC" w:rsidRDefault="00EE62E7" w:rsidP="00EE62E7">
      <w:pPr>
        <w:rPr>
          <w:lang w:val="en-US"/>
        </w:rPr>
      </w:pPr>
      <w:r w:rsidRPr="006577BC">
        <w:rPr>
          <w:lang w:val="en-US" w:eastAsia="x-none"/>
        </w:rPr>
        <w:t>If a UE receives a DCI indicating a UL grant scheduling a PUSCH transmission</w:t>
      </w:r>
      <w:r w:rsidRPr="006577BC">
        <w:rPr>
          <w:lang w:val="en-US"/>
        </w:rPr>
        <w:t xml:space="preserve"> </w:t>
      </w:r>
      <w:r w:rsidRPr="006577BC">
        <w:rPr>
          <w:lang w:val="en-US" w:eastAsia="x-none"/>
        </w:rPr>
        <w:t xml:space="preserve">using Type 1 channel access procedures or indicating a DL </w:t>
      </w:r>
      <w:r w:rsidR="00914172">
        <w:rPr>
          <w:lang w:val="en-US" w:eastAsia="x-none"/>
        </w:rPr>
        <w:t>assignment</w:t>
      </w:r>
      <w:r w:rsidRPr="006577BC">
        <w:rPr>
          <w:lang w:val="en-US" w:eastAsia="x-none"/>
        </w:rPr>
        <w:t xml:space="preserve"> scheduling a PUCCH transmission using Type 1 channel access procedures, and if the UE has an </w:t>
      </w:r>
      <w:r w:rsidRPr="006577BC">
        <w:rPr>
          <w:lang w:val="en-US"/>
        </w:rPr>
        <w:t>ongoing Type 1 channel access procedures before the PUSCH or PUCCH transmission starting time:</w:t>
      </w:r>
    </w:p>
    <w:p w14:paraId="5227DD2A" w14:textId="43926175" w:rsidR="00EE62E7" w:rsidRPr="00607F2E" w:rsidRDefault="00EE62E7" w:rsidP="00EE62E7">
      <w:pPr>
        <w:pStyle w:val="B1"/>
        <w:rPr>
          <w:lang w:eastAsia="x-none"/>
        </w:rPr>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may transmit the PUSCH transmission in response to the UL grant by accessing the channel by using the ongoing Type 1 channel access procedure.</w:t>
      </w:r>
    </w:p>
    <w:p w14:paraId="5E5C779C" w14:textId="09952B3E" w:rsidR="00EE62E7" w:rsidRPr="00607F2E" w:rsidRDefault="00EE62E7" w:rsidP="00EE62E7">
      <w:pPr>
        <w:pStyle w:val="B1"/>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shall terminate the ongoing channel access procedure.</w:t>
      </w:r>
    </w:p>
    <w:p w14:paraId="1C659655" w14:textId="77777777" w:rsidR="00EE62E7" w:rsidRPr="001A7C01" w:rsidRDefault="00EE62E7" w:rsidP="00EE62E7">
      <w:pPr>
        <w:pStyle w:val="B1"/>
        <w:rPr>
          <w:lang w:eastAsia="x-none"/>
        </w:rPr>
      </w:pPr>
      <w:r w:rsidRPr="00607F2E">
        <w:rPr>
          <w:lang w:eastAsia="x-none"/>
        </w:rPr>
        <w:t>-</w:t>
      </w:r>
      <w:r w:rsidRPr="00607F2E">
        <w:rPr>
          <w:lang w:eastAsia="x-none"/>
        </w:rPr>
        <w:tab/>
      </w:r>
      <w:r>
        <w:t>T</w:t>
      </w:r>
      <w:r w:rsidRPr="00607F2E">
        <w:t>he UE may transmit the PUCCH transmission in response to the DL grant by accessing the channel by using the ongoing Type 1 channel access procedure</w:t>
      </w:r>
      <w:r>
        <w:t>s</w:t>
      </w:r>
      <w:r w:rsidRPr="00607F2E">
        <w:t>.</w:t>
      </w:r>
    </w:p>
    <w:p w14:paraId="0044FB9F" w14:textId="77777777" w:rsidR="00EE62E7" w:rsidRDefault="00EE62E7" w:rsidP="00EE62E7">
      <w:pPr>
        <w:pStyle w:val="Heading5"/>
      </w:pPr>
      <w:bookmarkStart w:id="212" w:name="_Toc28873155"/>
      <w:bookmarkStart w:id="213" w:name="_Toc35593613"/>
      <w:bookmarkStart w:id="214" w:name="_Toc44669021"/>
      <w:bookmarkStart w:id="215" w:name="_Toc51607170"/>
      <w:bookmarkStart w:id="216" w:name="_Toc152935986"/>
      <w:r>
        <w:lastRenderedPageBreak/>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212"/>
      <w:bookmarkEnd w:id="213"/>
      <w:bookmarkEnd w:id="214"/>
      <w:bookmarkEnd w:id="215"/>
      <w:bookmarkEnd w:id="216"/>
    </w:p>
    <w:p w14:paraId="7175B3D6" w14:textId="77777777" w:rsidR="00914172" w:rsidRDefault="00964E45" w:rsidP="00914172">
      <w:pPr>
        <w:rPr>
          <w:lang w:val="en-US"/>
        </w:rPr>
      </w:pPr>
      <w:r w:rsidRPr="006577BC">
        <w:rPr>
          <w:lang w:val="en-US" w:eastAsia="x-none"/>
        </w:rPr>
        <w:t xml:space="preserve">An eNB/gNB may indicate Type 2 channel access procedures in the DCI of a UL grant or DL </w:t>
      </w:r>
      <w:r w:rsidR="00914172">
        <w:rPr>
          <w:lang w:val="en-US" w:eastAsia="x-none"/>
        </w:rPr>
        <w:t>assignment</w:t>
      </w:r>
      <w:r w:rsidRPr="006577BC">
        <w:rPr>
          <w:lang w:val="en-US" w:eastAsia="x-none"/>
        </w:rPr>
        <w:t xml:space="preserve"> scheduling transmission(s) including PUSCH </w:t>
      </w:r>
      <w:r w:rsidR="00D61BCF">
        <w:rPr>
          <w:lang w:val="en-US" w:eastAsia="x-none"/>
        </w:rPr>
        <w:t>on one or more channels</w:t>
      </w:r>
      <w:r w:rsidR="00D61BCF" w:rsidRPr="009F60E5">
        <w:rPr>
          <w:lang w:val="en-US" w:eastAsia="x-none"/>
        </w:rPr>
        <w:t xml:space="preserve"> </w:t>
      </w:r>
      <w:r w:rsidRPr="006577BC">
        <w:rPr>
          <w:lang w:val="en-US" w:eastAsia="x-none"/>
        </w:rPr>
        <w:t>or PUCCH on a channel, respectively,</w:t>
      </w:r>
      <w:r>
        <w:rPr>
          <w:lang w:val="en-US"/>
        </w:rPr>
        <w:t xml:space="preserve"> as follows:</w:t>
      </w:r>
      <w:r w:rsidR="00914172" w:rsidRPr="00914172">
        <w:rPr>
          <w:lang w:val="en-US"/>
        </w:rPr>
        <w:t xml:space="preserve"> </w:t>
      </w:r>
    </w:p>
    <w:p w14:paraId="4B8117F9" w14:textId="11CC0B2F" w:rsidR="00914172" w:rsidRDefault="00914172" w:rsidP="007D453D">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32817DA8" w14:textId="07916877" w:rsidR="00914172" w:rsidRPr="00607F2E" w:rsidRDefault="00914172" w:rsidP="00914172">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CBE5379" w14:textId="4D800D74"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sidR="00B906D8">
        <w:rPr>
          <w:rFonts w:eastAsia="Malgun Gothic"/>
        </w:rPr>
        <w:t>clause</w:t>
      </w:r>
      <w:r w:rsidRPr="005F0E46">
        <w:rPr>
          <w:rFonts w:eastAsia="Malgun Gothic"/>
        </w:rPr>
        <w:t xml:space="preserve"> 4.1.1</w:t>
      </w:r>
      <w:r w:rsidRPr="00607F2E">
        <w:t>,</w:t>
      </w:r>
    </w:p>
    <w:p w14:paraId="1C9520B3" w14:textId="7FF394B5"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rsidR="00B906D8">
        <w:t>clause</w:t>
      </w:r>
      <w:r w:rsidRPr="00607F2E">
        <w:t xml:space="preserve"> 4.1.1,</w:t>
      </w:r>
    </w:p>
    <w:p w14:paraId="20144168" w14:textId="2AEBA98D" w:rsidR="00914172"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rsidR="00704699">
        <w:t>s</w:t>
      </w:r>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441DE61B" w14:textId="77777777" w:rsidR="00964E45" w:rsidRDefault="00914172" w:rsidP="00964E45">
      <w:pPr>
        <w:rPr>
          <w:lang w:val="en-US"/>
        </w:rPr>
      </w:pPr>
      <w:r>
        <w:t>then,</w:t>
      </w:r>
    </w:p>
    <w:p w14:paraId="4A1183E8" w14:textId="77777777" w:rsidR="00964E45" w:rsidRPr="00607F2E" w:rsidRDefault="00964E45" w:rsidP="00964E45">
      <w:pPr>
        <w:pStyle w:val="B1"/>
      </w:pPr>
      <w:r w:rsidRPr="00607F2E">
        <w:t>-</w:t>
      </w:r>
      <w:r w:rsidRPr="00607F2E">
        <w:tab/>
      </w:r>
      <w:r w:rsidR="00914172">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rsidR="00D61BCF">
        <w:t>(s)</w:t>
      </w:r>
      <w:r w:rsidRPr="00607F2E">
        <w:t xml:space="preserve"> according to the channel access procedure</w:t>
      </w:r>
      <w:r>
        <w:t>s</w:t>
      </w:r>
      <w:r w:rsidRPr="00607F2E">
        <w:t xml:space="preserve"> described in </w:t>
      </w:r>
      <w:r w:rsidR="00B906D8">
        <w:t>clause</w:t>
      </w:r>
      <w:r w:rsidRPr="00607F2E">
        <w:t xml:space="preserve"> 4.1.1</w:t>
      </w:r>
      <w:r w:rsidR="00D61BCF">
        <w:t xml:space="preserve"> or the multi-channel access procedures in clause 4.1.6</w:t>
      </w:r>
      <w:r w:rsidRPr="00607F2E">
        <w:t>, or</w:t>
      </w:r>
    </w:p>
    <w:p w14:paraId="1CFE3CEA" w14:textId="405C4EDA" w:rsidR="00964E45" w:rsidRPr="00607F2E" w:rsidRDefault="00964E45" w:rsidP="00964E45">
      <w:pPr>
        <w:pStyle w:val="B1"/>
      </w:pPr>
      <w:r w:rsidRPr="00607F2E">
        <w:t>-</w:t>
      </w:r>
      <w:r w:rsidRPr="00607F2E">
        <w:tab/>
      </w:r>
      <w:r w:rsidR="00914172">
        <w:t>the</w:t>
      </w:r>
      <w:r w:rsidR="00914172" w:rsidRPr="00607F2E">
        <w:t xml:space="preserve"> </w:t>
      </w:r>
      <w:r w:rsidRPr="00607F2E">
        <w:t xml:space="preserve">eNB may indicate using the </w:t>
      </w:r>
      <w:r w:rsidR="0085737D">
        <w:rPr>
          <w:lang w:eastAsia="zh-CN"/>
        </w:rPr>
        <w:t>'</w:t>
      </w:r>
      <w:r w:rsidRPr="00607F2E">
        <w:t>UL duration and offse</w:t>
      </w:r>
      <w:r w:rsidRPr="00607F2E">
        <w:rPr>
          <w:lang w:eastAsia="zh-CN"/>
        </w:rPr>
        <w:t>t</w:t>
      </w:r>
      <w:r w:rsidR="0085737D">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or</w:t>
      </w:r>
    </w:p>
    <w:p w14:paraId="6073AA7B" w14:textId="52E6F797" w:rsidR="00964E45" w:rsidRPr="00607F2E" w:rsidRDefault="00964E45" w:rsidP="00964E45">
      <w:pPr>
        <w:pStyle w:val="B1"/>
      </w:pPr>
      <w:r w:rsidRPr="00607F2E">
        <w:rPr>
          <w:lang w:eastAsia="x-none"/>
        </w:rPr>
        <w:t>-</w:t>
      </w:r>
      <w:r w:rsidRPr="00607F2E">
        <w:rPr>
          <w:lang w:eastAsia="x-none"/>
        </w:rPr>
        <w:tab/>
      </w:r>
      <w:r w:rsidR="00914172">
        <w:rPr>
          <w:lang w:eastAsia="x-none"/>
        </w:rPr>
        <w:t>the</w:t>
      </w:r>
      <w:r w:rsidR="00914172" w:rsidRPr="00607F2E">
        <w:rPr>
          <w:lang w:eastAsia="x-none"/>
        </w:rPr>
        <w:t xml:space="preserve"> </w:t>
      </w:r>
      <w:r w:rsidRPr="00607F2E">
        <w:rPr>
          <w:lang w:eastAsia="x-none"/>
        </w:rPr>
        <w:t xml:space="preserve">eNB may indicate </w:t>
      </w:r>
      <w:r w:rsidRPr="00607F2E">
        <w:t xml:space="preserve">using the </w:t>
      </w:r>
      <w:r w:rsidR="0085737D">
        <w:t>'</w:t>
      </w:r>
      <w:r w:rsidRPr="00607F2E">
        <w:t>UL duration and offse</w:t>
      </w:r>
      <w:r w:rsidRPr="00607F2E">
        <w:rPr>
          <w:lang w:eastAsia="zh-CN"/>
        </w:rPr>
        <w:t>t</w:t>
      </w:r>
      <w:r w:rsidR="0085737D">
        <w:t>'</w:t>
      </w:r>
      <w:r w:rsidRPr="00607F2E">
        <w:t xml:space="preserve"> field and </w:t>
      </w:r>
      <w:r w:rsidR="0085737D">
        <w:t>'</w:t>
      </w:r>
      <w:r w:rsidRPr="00607F2E">
        <w:rPr>
          <w:lang w:eastAsia="zh-CN"/>
        </w:rPr>
        <w:t>COT sharing indication for AUL</w:t>
      </w:r>
      <w:r w:rsidR="0085737D">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506029D8" w14:textId="50D8F483" w:rsidR="00336D70" w:rsidRDefault="00964E45" w:rsidP="00964E45">
      <w:pPr>
        <w:pStyle w:val="B1"/>
      </w:pPr>
      <w:r w:rsidRPr="00607F2E">
        <w:t>-</w:t>
      </w:r>
      <w:r w:rsidRPr="00607F2E">
        <w:tab/>
      </w:r>
      <w:r w:rsidR="00914172">
        <w:t>the</w:t>
      </w:r>
      <w:r w:rsidR="00914172" w:rsidRPr="00607F2E">
        <w:t xml:space="preserve"> </w:t>
      </w:r>
      <w:r w:rsidRPr="00607F2E">
        <w:t xml:space="preserve">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w:t>
      </w:r>
      <w:r w:rsidR="00B906D8">
        <w:t>clause</w:t>
      </w:r>
      <w:r>
        <w:t xml:space="preserve"> 4.2.1.2.1 </w:t>
      </w:r>
      <w:r w:rsidR="00914172">
        <w:t xml:space="preserve">after a duration of </w:t>
      </w:r>
      <m:oMath>
        <m:r>
          <w:rPr>
            <w:rFonts w:ascii="Cambria Math" w:hAnsi="Cambria Math"/>
          </w:rPr>
          <m:t>25μs</m:t>
        </m:r>
      </m:oMath>
      <w:r w:rsidR="006732B7" w:rsidRPr="006732B7">
        <w:t>.</w:t>
      </w:r>
    </w:p>
    <w:p w14:paraId="1432124C" w14:textId="04EE600E" w:rsidR="00964E45" w:rsidRDefault="00964E45" w:rsidP="00964E45">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sidR="00B906D8">
        <w:rPr>
          <w:lang w:val="en-US"/>
        </w:rPr>
        <w:t>clause</w:t>
      </w:r>
      <w:r w:rsidRPr="00B869B3">
        <w:rPr>
          <w:lang w:val="en-US"/>
        </w:rPr>
        <w:t xml:space="preserve"> 4.2.1.2.1,</w:t>
      </w:r>
      <w:r w:rsidRPr="006577BC">
        <w:rPr>
          <w:lang w:val="en-US"/>
        </w:rPr>
        <w:t xml:space="preserve"> the UE may use Type 2A channel access procedure for the UL transmission.</w:t>
      </w:r>
    </w:p>
    <w:p w14:paraId="5FF4A461" w14:textId="77777777" w:rsidR="00964E45" w:rsidRPr="006577BC" w:rsidRDefault="00964E45" w:rsidP="00964E45">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475314F9" w14:textId="1EF52C1E" w:rsidR="00964E45" w:rsidRPr="006577BC" w:rsidRDefault="00964E45" w:rsidP="00964E45">
      <w:pPr>
        <w:rPr>
          <w:lang w:val="en-US"/>
        </w:rPr>
      </w:pPr>
      <w:bookmarkStart w:id="217"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6577BC">
        <w:rPr>
          <w:lang w:val="en-US"/>
        </w:rPr>
        <w:t xml:space="preserve">, or equal to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xml:space="preserve">, the gNB may indicate Type 2A, or Type 2B, or Type 2C UL channel procedures, respectively, as described in </w:t>
      </w:r>
      <w:r w:rsidR="00B906D8">
        <w:rPr>
          <w:lang w:val="en-US"/>
        </w:rPr>
        <w:t>clause</w:t>
      </w:r>
      <w:r w:rsidRPr="006577BC">
        <w:rPr>
          <w:lang w:val="en-US"/>
        </w:rPr>
        <w:t>s 4.2.1.2.</w:t>
      </w:r>
    </w:p>
    <w:p w14:paraId="59587856" w14:textId="77777777" w:rsidR="00964E45" w:rsidRDefault="00964E45" w:rsidP="00964E45">
      <w:pPr>
        <w:pStyle w:val="Heading5"/>
      </w:pPr>
      <w:bookmarkStart w:id="218" w:name="_Toc28873156"/>
      <w:bookmarkStart w:id="219" w:name="_Toc35593614"/>
      <w:bookmarkStart w:id="220" w:name="_Toc44669022"/>
      <w:bookmarkStart w:id="221" w:name="_Toc51607171"/>
      <w:bookmarkStart w:id="222" w:name="_Toc152935987"/>
      <w:bookmarkEnd w:id="217"/>
      <w:r>
        <w:t>4.2.1.0.4</w:t>
      </w:r>
      <w:r>
        <w:tab/>
        <w:t>Channel access procedures for UL multi-channel transmission(s)</w:t>
      </w:r>
      <w:bookmarkEnd w:id="218"/>
      <w:bookmarkEnd w:id="219"/>
      <w:bookmarkEnd w:id="220"/>
      <w:bookmarkEnd w:id="221"/>
      <w:bookmarkEnd w:id="222"/>
    </w:p>
    <w:p w14:paraId="320D59F4" w14:textId="77777777" w:rsidR="00964E45" w:rsidRPr="006577BC" w:rsidRDefault="00964E45" w:rsidP="00964E45">
      <w:pPr>
        <w:rPr>
          <w:lang w:val="en-US"/>
        </w:rPr>
      </w:pPr>
      <w:r w:rsidRPr="006577BC">
        <w:rPr>
          <w:lang w:val="en-US"/>
        </w:rPr>
        <w:t xml:space="preserve">If a UE </w:t>
      </w:r>
    </w:p>
    <w:p w14:paraId="4540AFE5" w14:textId="4FD8EE3C" w:rsidR="003F546F" w:rsidRPr="00181A64" w:rsidRDefault="003F546F" w:rsidP="000B3E36">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5DA8BE41" w14:textId="376F7141" w:rsidR="003F546F" w:rsidRPr="00181A64" w:rsidRDefault="003F546F" w:rsidP="000B3E36">
      <w:pPr>
        <w:pStyle w:val="B1"/>
      </w:pPr>
      <w:r>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2D97AA31" w14:textId="77777777" w:rsidR="003F546F" w:rsidRPr="00181A64" w:rsidRDefault="003F546F" w:rsidP="003F546F">
      <w:pPr>
        <w:rPr>
          <w:lang w:val="en-US"/>
        </w:rPr>
      </w:pPr>
      <w:r>
        <w:rPr>
          <w:lang w:val="en-US"/>
        </w:rPr>
        <w:t xml:space="preserve">the following is applicable: </w:t>
      </w:r>
    </w:p>
    <w:p w14:paraId="2E68E6D4" w14:textId="69F7E965" w:rsidR="003F546F" w:rsidRDefault="003F546F" w:rsidP="000B3E36">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096C225E" w14:textId="510BE110" w:rsidR="003F546F" w:rsidRDefault="003F546F" w:rsidP="000B3E36">
      <w:pPr>
        <w:pStyle w:val="B2"/>
      </w:pPr>
      <w:r>
        <w:lastRenderedPageBreak/>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w:t>
      </w:r>
      <w:r w:rsidR="0036657E">
        <w:t>A</w:t>
      </w:r>
      <w:r w:rsidRPr="00181A64">
        <w:t xml:space="preserve"> channel access procedure as described in clause 4.2.1.2</w:t>
      </w:r>
      <w:r w:rsidR="0036657E">
        <w:t>.1</w:t>
      </w:r>
      <w:r w:rsidRPr="00181A64">
        <w:t>,</w:t>
      </w:r>
    </w:p>
    <w:p w14:paraId="146F3157" w14:textId="6129E18A" w:rsidR="003F546F" w:rsidRPr="00181A64" w:rsidRDefault="003F546F" w:rsidP="000B3E36">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 and</w:t>
      </w:r>
      <w:r w:rsidRPr="00181A64">
        <w:t xml:space="preserve"> </w:t>
      </w:r>
    </w:p>
    <w:p w14:paraId="08C48B22" w14:textId="72A377AF" w:rsidR="003F546F" w:rsidRPr="00181A64" w:rsidRDefault="003F546F" w:rsidP="000B3E36">
      <w:pPr>
        <w:pStyle w:val="B3"/>
      </w:pPr>
      <w:r>
        <w:t>-</w:t>
      </w:r>
      <w:r>
        <w:tab/>
      </w:r>
      <w:r w:rsidRPr="00181A64">
        <w:t>if Type 2</w:t>
      </w:r>
      <w:r w:rsidR="0036657E">
        <w:t>A</w:t>
      </w:r>
      <w:r w:rsidRPr="00181A64">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771A577D" w14:textId="53053D31" w:rsidR="003F546F" w:rsidRPr="00181A64" w:rsidRDefault="003F546F" w:rsidP="000B3E36">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89B42D5" w14:textId="063F2C6D" w:rsidR="003F546F" w:rsidRPr="00181A64" w:rsidRDefault="003F546F" w:rsidP="000B3E36">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75FB8EE" w14:textId="6EF3235F" w:rsidR="003F546F" w:rsidRDefault="003F546F" w:rsidP="000B3E36">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7E4623E0" w14:textId="0D03D170" w:rsidR="003F546F" w:rsidRDefault="003F546F" w:rsidP="000B3E36">
      <w:pPr>
        <w:pStyle w:val="B1"/>
      </w:pPr>
      <w:r>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63DB4906" w14:textId="3E38F0FC" w:rsidR="003F546F" w:rsidRPr="00181A64" w:rsidRDefault="003F546F" w:rsidP="000B3E36">
      <w:pPr>
        <w:pStyle w:val="B1"/>
      </w:pPr>
      <w:r>
        <w:t>-</w:t>
      </w:r>
      <w:r>
        <w:tab/>
        <w:t>the UE may not transmit on a channel within the bandwidth of a carrier if the UE is configured without intra-cell guard band(s) on an UL bandwidth part as described in clause 7 of [8], and</w:t>
      </w:r>
      <w:r w:rsidR="0006379B">
        <w:t xml:space="preserve"> </w:t>
      </w:r>
      <w:r>
        <w:t>the UE fails to access any of the channels of the UL bandwidth part.</w:t>
      </w:r>
    </w:p>
    <w:p w14:paraId="6E8D66BC" w14:textId="77777777" w:rsidR="003F4E27" w:rsidRPr="001A7C01"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52935988"/>
      <w:r>
        <w:t>4</w:t>
      </w:r>
      <w:r w:rsidRPr="001A7C01">
        <w:t>.2.1.1</w:t>
      </w:r>
      <w:r w:rsidRPr="001A7C01">
        <w:tab/>
        <w:t>Type 1 UL channel access procedure</w:t>
      </w:r>
      <w:bookmarkEnd w:id="223"/>
      <w:bookmarkEnd w:id="224"/>
      <w:bookmarkEnd w:id="225"/>
      <w:bookmarkEnd w:id="226"/>
      <w:bookmarkEnd w:id="227"/>
      <w:bookmarkEnd w:id="228"/>
    </w:p>
    <w:p w14:paraId="41AB284B" w14:textId="77777777" w:rsidR="005C40C9" w:rsidRDefault="005C40C9" w:rsidP="005C40C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sidR="00B906D8">
        <w:rPr>
          <w:lang w:val="en-US"/>
        </w:rPr>
        <w:t>clause</w:t>
      </w:r>
      <w:r w:rsidRPr="006577BC">
        <w:rPr>
          <w:lang w:val="en-US"/>
        </w:rPr>
        <w:t xml:space="preserve"> is applicable to the following transmissions:</w:t>
      </w:r>
    </w:p>
    <w:p w14:paraId="5E359199" w14:textId="77777777" w:rsidR="005C40C9" w:rsidRPr="00607F2E" w:rsidRDefault="005C40C9" w:rsidP="005C40C9">
      <w:pPr>
        <w:pStyle w:val="B1"/>
      </w:pPr>
      <w:r w:rsidRPr="00607F2E">
        <w:t>-</w:t>
      </w:r>
      <w:r w:rsidRPr="00607F2E">
        <w:tab/>
        <w:t xml:space="preserve">PUSCH/SRS transmission(s) scheduled or configured by eNB/gNB, or </w:t>
      </w:r>
    </w:p>
    <w:p w14:paraId="481F77F1" w14:textId="77777777" w:rsidR="005C40C9" w:rsidRPr="00607F2E" w:rsidRDefault="005C40C9" w:rsidP="005C40C9">
      <w:pPr>
        <w:pStyle w:val="B1"/>
      </w:pPr>
      <w:r w:rsidRPr="00607F2E">
        <w:t>-</w:t>
      </w:r>
      <w:r w:rsidRPr="00607F2E">
        <w:tab/>
        <w:t>PUCCH transmission(s) scheduled or configured by gNB, or</w:t>
      </w:r>
    </w:p>
    <w:p w14:paraId="7A493ED3" w14:textId="77777777" w:rsidR="005C40C9" w:rsidRPr="00607F2E" w:rsidRDefault="005C40C9" w:rsidP="005C40C9">
      <w:pPr>
        <w:pStyle w:val="B1"/>
      </w:pPr>
      <w:r w:rsidRPr="00607F2E">
        <w:t>-</w:t>
      </w:r>
      <w:r w:rsidRPr="00607F2E">
        <w:tab/>
      </w:r>
      <w:r w:rsidRPr="00607F2E">
        <w:rPr>
          <w:rFonts w:eastAsia="Malgun Gothic"/>
          <w:lang w:eastAsia="ko-KR"/>
        </w:rPr>
        <w:t>Transmission(s) related to random access procedure</w:t>
      </w:r>
      <w:r w:rsidRPr="00607F2E">
        <w:t>.</w:t>
      </w:r>
    </w:p>
    <w:p w14:paraId="66FC2288" w14:textId="5825D6B2" w:rsidR="003F4E27" w:rsidRPr="001A7C01" w:rsidRDefault="005C40C9" w:rsidP="003F4E27">
      <w:r>
        <w:rPr>
          <w:lang w:eastAsia="x-none"/>
        </w:rPr>
        <w:t>A</w:t>
      </w:r>
      <w:r w:rsidRPr="001A7C01">
        <w:rPr>
          <w:lang w:eastAsia="x-none"/>
        </w:rPr>
        <w:t xml:space="preserve"> </w:t>
      </w:r>
      <w:r w:rsidR="003F4E27" w:rsidRPr="001A7C01">
        <w:rPr>
          <w:lang w:eastAsia="x-none"/>
        </w:rPr>
        <w:t>UE may transmit the transmission using Type 1 channel access procedure after first sensing the channel to be idle during the</w:t>
      </w:r>
      <w:r w:rsidR="0094621B">
        <w:rPr>
          <w:lang w:eastAsia="x-none"/>
        </w:rPr>
        <w:t xml:space="preserve"> sensing</w:t>
      </w:r>
      <w:r w:rsidR="003F4E27" w:rsidRPr="001A7C01">
        <w:rPr>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003F4E27" w:rsidRPr="001A7C01">
        <w:t xml:space="preserve"> and after the counter </w:t>
      </w:r>
      <m:oMath>
        <m:r>
          <w:rPr>
            <w:rFonts w:ascii="Cambria Math" w:hAnsi="Cambria Math"/>
          </w:rPr>
          <m:t>N</m:t>
        </m:r>
      </m:oMath>
      <w:r w:rsidRPr="006577BC">
        <w:rPr>
          <w:lang w:val="en-US"/>
        </w:rPr>
        <w:t xml:space="preserve"> </w:t>
      </w:r>
      <w:r w:rsidR="003F4E27" w:rsidRPr="001A7C01">
        <w:t xml:space="preserve">is zero in step 4. The counter </w:t>
      </w:r>
      <m:oMath>
        <m:r>
          <w:rPr>
            <w:rFonts w:ascii="Cambria Math" w:hAnsi="Cambria Math"/>
          </w:rPr>
          <m:t>N</m:t>
        </m:r>
      </m:oMath>
      <w:r w:rsidR="003F4E27" w:rsidRPr="001A7C01">
        <w:t xml:space="preserve"> is adjusted by sensing the channel for additional</w:t>
      </w:r>
      <w:r w:rsidR="0094621B">
        <w:t xml:space="preserve"> </w:t>
      </w:r>
      <w:r w:rsidR="0094621B">
        <w:rPr>
          <w:lang w:eastAsia="x-none"/>
        </w:rPr>
        <w:t>sensing</w:t>
      </w:r>
      <w:r w:rsidR="003F4E27" w:rsidRPr="001A7C01">
        <w:t xml:space="preserve"> slot duration(s) according to the steps described below. </w:t>
      </w:r>
    </w:p>
    <w:p w14:paraId="71C59B3D" w14:textId="4875288C" w:rsidR="003F4E27" w:rsidRPr="001A7C01" w:rsidRDefault="003F4E27" w:rsidP="003F4E27">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44E15936" w14:textId="77D29092" w:rsidR="003F4E27" w:rsidRPr="001A7C01" w:rsidRDefault="003F4E27" w:rsidP="003F4E27">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42855BF" w14:textId="2CB2ECDE" w:rsidR="003F4E27" w:rsidRPr="001A7C01" w:rsidRDefault="003F4E27" w:rsidP="003F4E27">
      <w:pPr>
        <w:pStyle w:val="B1"/>
      </w:pPr>
      <w:r w:rsidRPr="001A7C01">
        <w:t>3)</w:t>
      </w:r>
      <w:r w:rsidRPr="001A7C01">
        <w:tab/>
        <w:t>sense the channel for an additional</w:t>
      </w:r>
      <w:r w:rsidR="0094621B">
        <w:t xml:space="preserve"> sensing</w:t>
      </w:r>
      <w:r w:rsidRPr="001A7C01">
        <w:t xml:space="preserve"> slot duration, and if the additional </w:t>
      </w:r>
      <w:r w:rsidR="0094621B">
        <w:t xml:space="preserve">sensing </w:t>
      </w:r>
      <w:r w:rsidRPr="001A7C01">
        <w:t>slot duration is idle, go to step 4; else, go to step 5;</w:t>
      </w:r>
    </w:p>
    <w:p w14:paraId="6A6E2DCA" w14:textId="68F19CD6" w:rsidR="003F4E27" w:rsidRPr="001A7C01" w:rsidRDefault="003F4E27" w:rsidP="003F4E27">
      <w:pPr>
        <w:pStyle w:val="B1"/>
      </w:pPr>
      <w:r w:rsidRPr="001A7C01">
        <w:t>4)</w:t>
      </w:r>
      <w:r w:rsidRPr="001A7C01">
        <w:tab/>
        <w:t xml:space="preserve">if </w:t>
      </w:r>
      <m:oMath>
        <m:r>
          <w:rPr>
            <w:rFonts w:ascii="Cambria Math" w:hAnsi="Cambria Math"/>
          </w:rPr>
          <m:t>N=0</m:t>
        </m:r>
      </m:oMath>
      <w:r w:rsidRPr="001A7C01">
        <w:t>, stop; else, go to step 2.</w:t>
      </w:r>
    </w:p>
    <w:p w14:paraId="1FDFA16F" w14:textId="46BC1FF8" w:rsidR="003F4E27" w:rsidRPr="001A7C01" w:rsidRDefault="003F4E27" w:rsidP="003F4E27">
      <w:pPr>
        <w:pStyle w:val="B1"/>
      </w:pPr>
      <w:r w:rsidRPr="001A7C01">
        <w:t>5)</w:t>
      </w:r>
      <w:r w:rsidRPr="001A7C01">
        <w:tab/>
        <w:t>sense the channel until either a busy</w:t>
      </w:r>
      <w:r w:rsidR="0094621B">
        <w:t xml:space="preserve"> sensing</w:t>
      </w:r>
      <w:r w:rsidRPr="001A7C01">
        <w:t xml:space="preserve">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w:t>
      </w:r>
      <w:r w:rsidR="0094621B">
        <w:t xml:space="preserve"> sensing</w:t>
      </w:r>
      <w:r w:rsidRPr="001A7C01">
        <w:t xml:space="preserv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6140ED3F" w14:textId="0F4237F4" w:rsidR="003F4E27" w:rsidRPr="001A7C01" w:rsidRDefault="003F4E27" w:rsidP="003F4E27">
      <w:pPr>
        <w:pStyle w:val="B1"/>
      </w:pPr>
      <w:r w:rsidRPr="001A7C01">
        <w:t>6)</w:t>
      </w:r>
      <w:r w:rsidRPr="001A7C01">
        <w:tab/>
        <w:t>if the channel is sensed to be idle during all the</w:t>
      </w:r>
      <w:r w:rsidR="0094621B">
        <w:t xml:space="preserve"> sensing</w:t>
      </w:r>
      <w:r w:rsidRPr="001A7C01">
        <w:t xml:space="preserv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12DA867F" w14:textId="48A6BB44" w:rsidR="005C40C9" w:rsidRPr="006577BC" w:rsidRDefault="005C40C9" w:rsidP="005C40C9">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w:t>
      </w:r>
      <w:r w:rsidR="0094621B">
        <w:rPr>
          <w:lang w:val="en-US"/>
        </w:rPr>
        <w:t xml:space="preserve"> </w:t>
      </w:r>
      <w:r w:rsidR="0094621B">
        <w:t>sensing</w:t>
      </w:r>
      <w:r w:rsidRPr="006577BC">
        <w:rPr>
          <w:lang w:val="en-US"/>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w:t>
      </w:r>
      <w:r w:rsidR="0094621B">
        <w:rPr>
          <w:lang w:val="en-US" w:eastAsia="x-none"/>
        </w:rPr>
        <w:t xml:space="preserve"> </w:t>
      </w:r>
      <w:r w:rsidR="0094621B">
        <w:t>sensing</w:t>
      </w:r>
      <w:r w:rsidRPr="006577BC">
        <w:rPr>
          <w:lang w:val="en-US"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64666C3C" w14:textId="1F034A32" w:rsidR="005C40C9" w:rsidRPr="006577BC" w:rsidRDefault="005C40C9" w:rsidP="005C40C9">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consecutive</w:t>
      </w:r>
      <w:r w:rsidR="0094621B">
        <w:rPr>
          <w:lang w:val="en-US"/>
        </w:rPr>
        <w:t xml:space="preserve"> </w:t>
      </w:r>
      <w:r w:rsidR="0094621B">
        <w:t>sensing</w:t>
      </w:r>
      <w:r w:rsidRPr="006577BC">
        <w:rPr>
          <w:lang w:val="en-US"/>
        </w:rPr>
        <w:t xml:space="preserve"> slot durations where each </w:t>
      </w:r>
      <w:r w:rsidR="0094621B">
        <w:t xml:space="preserve">sensing </w:t>
      </w:r>
      <w:r w:rsidRPr="006577B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w:t>
      </w:r>
      <w:r w:rsidR="0094621B">
        <w:rPr>
          <w:lang w:val="en-US"/>
        </w:rPr>
        <w:t xml:space="preserve"> </w:t>
      </w:r>
      <w:r w:rsidR="0094621B">
        <w:t>sensing</w:t>
      </w:r>
      <w:r w:rsidRPr="006577BC">
        <w:rPr>
          <w:lang w:val="en-US"/>
        </w:rPr>
        <w:t xml:space="preserv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4853192E" w14:textId="15DE2AA2" w:rsidR="005C40C9" w:rsidRPr="006577BC" w:rsidRDefault="005C40C9" w:rsidP="005C40C9">
      <w:pPr>
        <w:rPr>
          <w:lang w:val="en-US" w:eastAsia="x-none"/>
        </w:rPr>
      </w:pPr>
      <w:r w:rsidRPr="006577BC">
        <w:lastRenderedPageBreak/>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sidR="00B906D8">
        <w:rPr>
          <w:lang w:val="en-US"/>
        </w:rPr>
        <w:t>clause</w:t>
      </w:r>
      <w:r w:rsidRPr="006577BC">
        <w:rPr>
          <w:lang w:val="en-US"/>
        </w:rPr>
        <w:t xml:space="preserve"> 4.2.2.</w:t>
      </w:r>
    </w:p>
    <w:p w14:paraId="36F9DC51" w14:textId="1264ECE6" w:rsidR="005C40C9" w:rsidRPr="006577BC" w:rsidRDefault="00550C2F"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chosen before step 1 of the procedure above.</w:t>
      </w:r>
    </w:p>
    <w:p w14:paraId="2A85EAC4" w14:textId="075D21E9" w:rsidR="005C40C9" w:rsidRPr="006577BC" w:rsidRDefault="00D24452"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6577BC">
        <w:rPr>
          <w:lang w:val="en-US"/>
        </w:rPr>
        <w:t>,</w:t>
      </w:r>
      <w:r w:rsidR="005C40C9"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based on a channel access priority class </w:t>
      </w:r>
      <m:oMath>
        <m:r>
          <w:rPr>
            <w:rFonts w:ascii="Cambria Math" w:hAnsi="Cambria Math"/>
          </w:rPr>
          <m:t>p</m:t>
        </m:r>
      </m:oMath>
      <w:r w:rsidR="005C40C9" w:rsidRPr="006577BC">
        <w:rPr>
          <w:lang w:val="en-US"/>
        </w:rPr>
        <w:t xml:space="preserve"> as shown in Table 4.2.1-1, that is signalled to the UE.</w:t>
      </w:r>
    </w:p>
    <w:p w14:paraId="6E8C24C9" w14:textId="77777777" w:rsidR="003F4E27" w:rsidRPr="001A7C01" w:rsidRDefault="003F4E27" w:rsidP="00247137">
      <w:pPr>
        <w:pStyle w:val="Heading4"/>
      </w:pPr>
      <w:bookmarkStart w:id="229" w:name="_Toc524694442"/>
      <w:bookmarkStart w:id="230" w:name="_Toc28873158"/>
      <w:bookmarkStart w:id="231" w:name="_Toc35593616"/>
      <w:bookmarkStart w:id="232" w:name="_Toc44669024"/>
      <w:bookmarkStart w:id="233" w:name="_Toc51607173"/>
      <w:bookmarkStart w:id="234" w:name="_Toc152935989"/>
      <w:r>
        <w:t>4</w:t>
      </w:r>
      <w:r w:rsidRPr="001A7C01">
        <w:t>.2.1.</w:t>
      </w:r>
      <w:r w:rsidRPr="001A7C01">
        <w:rPr>
          <w:lang w:val="en-US"/>
        </w:rPr>
        <w:t>2</w:t>
      </w:r>
      <w:r w:rsidRPr="001A7C01">
        <w:tab/>
        <w:t>Type 2 UL channel access procedure</w:t>
      </w:r>
      <w:bookmarkEnd w:id="229"/>
      <w:bookmarkEnd w:id="230"/>
      <w:bookmarkEnd w:id="231"/>
      <w:bookmarkEnd w:id="232"/>
      <w:bookmarkEnd w:id="233"/>
      <w:bookmarkEnd w:id="234"/>
    </w:p>
    <w:p w14:paraId="116C2D15" w14:textId="77777777" w:rsidR="00F4741F" w:rsidRPr="006577BC" w:rsidRDefault="00F4741F" w:rsidP="00F4741F">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7E0A2E0E" w14:textId="77777777" w:rsidR="00F4741F" w:rsidRPr="006577BC" w:rsidRDefault="00F4741F" w:rsidP="00F4741F">
      <w:pPr>
        <w:rPr>
          <w:lang w:val="en-US"/>
        </w:rPr>
      </w:pPr>
      <w:r w:rsidRPr="006577BC">
        <w:rPr>
          <w:lang w:val="en-US"/>
        </w:rPr>
        <w:t xml:space="preserve">If a UE is indicated by an eNB to perform Type 2 UL channel access procedures, the UE follows the procedures described in </w:t>
      </w:r>
      <w:r w:rsidR="00B906D8">
        <w:rPr>
          <w:lang w:val="en-US"/>
        </w:rPr>
        <w:t>clause</w:t>
      </w:r>
      <w:r w:rsidRPr="006577BC">
        <w:rPr>
          <w:lang w:val="en-US"/>
        </w:rPr>
        <w:t xml:space="preserve"> 4.2.1.2.1.</w:t>
      </w:r>
    </w:p>
    <w:p w14:paraId="6795CE76" w14:textId="77777777" w:rsidR="00F4741F" w:rsidRDefault="00F4741F" w:rsidP="00247137">
      <w:pPr>
        <w:pStyle w:val="Heading5"/>
        <w:rPr>
          <w:lang w:eastAsia="x-none"/>
        </w:rPr>
      </w:pPr>
      <w:bookmarkStart w:id="235" w:name="_Toc28873159"/>
      <w:bookmarkStart w:id="236" w:name="_Toc35593617"/>
      <w:bookmarkStart w:id="237" w:name="_Toc44669025"/>
      <w:bookmarkStart w:id="238" w:name="_Toc51607174"/>
      <w:bookmarkStart w:id="239" w:name="_Toc152935990"/>
      <w:r>
        <w:t>4.2.1.2.1</w:t>
      </w:r>
      <w:r>
        <w:tab/>
        <w:t xml:space="preserve">Type </w:t>
      </w:r>
      <w:r w:rsidRPr="004921CA">
        <w:t>2</w:t>
      </w:r>
      <w:r>
        <w:t>A UL channel access procedure</w:t>
      </w:r>
      <w:bookmarkEnd w:id="235"/>
      <w:bookmarkEnd w:id="236"/>
      <w:bookmarkEnd w:id="237"/>
      <w:bookmarkEnd w:id="238"/>
      <w:bookmarkEnd w:id="239"/>
    </w:p>
    <w:p w14:paraId="791E7CF9" w14:textId="524864CC" w:rsidR="00F4741F" w:rsidRDefault="00F4741F" w:rsidP="00F4741F">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704E32">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1AD632E" w14:textId="77777777" w:rsidR="00F4741F" w:rsidRDefault="00F4741F" w:rsidP="00247137">
      <w:pPr>
        <w:pStyle w:val="Heading5"/>
      </w:pPr>
      <w:bookmarkStart w:id="240" w:name="_Toc28873160"/>
      <w:bookmarkStart w:id="241" w:name="_Toc35593618"/>
      <w:bookmarkStart w:id="242" w:name="_Toc44669026"/>
      <w:bookmarkStart w:id="243" w:name="_Toc51607175"/>
      <w:bookmarkStart w:id="244" w:name="_Toc152935991"/>
      <w:r>
        <w:t>4.2.1.2.2</w:t>
      </w:r>
      <w:r>
        <w:tab/>
        <w:t xml:space="preserve">Type </w:t>
      </w:r>
      <w:r w:rsidRPr="00403450">
        <w:t>2B</w:t>
      </w:r>
      <w:r>
        <w:t xml:space="preserve"> UL channel access procedure</w:t>
      </w:r>
      <w:bookmarkEnd w:id="240"/>
      <w:bookmarkEnd w:id="241"/>
      <w:bookmarkEnd w:id="242"/>
      <w:bookmarkEnd w:id="243"/>
      <w:bookmarkEnd w:id="244"/>
    </w:p>
    <w:p w14:paraId="13C2A5F8" w14:textId="3F5D9CED" w:rsidR="00F4741F" w:rsidRPr="006577BC" w:rsidRDefault="00F4741F" w:rsidP="00F4741F">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2D65CECC" w14:textId="77777777" w:rsidR="00F4741F" w:rsidRPr="00C0636F" w:rsidRDefault="00F4741F" w:rsidP="00247137">
      <w:pPr>
        <w:pStyle w:val="Heading5"/>
      </w:pPr>
      <w:bookmarkStart w:id="245" w:name="_Toc28873161"/>
      <w:bookmarkStart w:id="246" w:name="_Toc35593619"/>
      <w:bookmarkStart w:id="247" w:name="_Toc44669027"/>
      <w:bookmarkStart w:id="248" w:name="_Toc51607176"/>
      <w:bookmarkStart w:id="249" w:name="_Toc152935992"/>
      <w:r>
        <w:t>4.2.1.2.3</w:t>
      </w:r>
      <w:r>
        <w:tab/>
        <w:t>Type 2C UL channel access procedure</w:t>
      </w:r>
      <w:bookmarkEnd w:id="245"/>
      <w:bookmarkEnd w:id="246"/>
      <w:bookmarkEnd w:id="247"/>
      <w:bookmarkEnd w:id="248"/>
      <w:bookmarkEnd w:id="249"/>
    </w:p>
    <w:p w14:paraId="35BB2853" w14:textId="200E5EA0" w:rsidR="00F4741F" w:rsidRPr="006577BC" w:rsidRDefault="00F4741F" w:rsidP="00F4741F">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μs</m:t>
        </m:r>
      </m:oMath>
      <w:r w:rsidRPr="006577BC">
        <w:rPr>
          <w:lang w:val="en-US"/>
        </w:rPr>
        <w:t>.</w:t>
      </w:r>
    </w:p>
    <w:p w14:paraId="6806C52D" w14:textId="77777777" w:rsidR="003F4E27" w:rsidRPr="001A7C01"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52935993"/>
      <w:r>
        <w:t>4</w:t>
      </w:r>
      <w:r w:rsidRPr="001A7C01">
        <w:t>.2.2</w:t>
      </w:r>
      <w:r w:rsidRPr="001A7C01">
        <w:tab/>
        <w:t>Contention window adjustment procedure</w:t>
      </w:r>
      <w:bookmarkEnd w:id="250"/>
      <w:r w:rsidR="00F4741F">
        <w:t>s</w:t>
      </w:r>
      <w:bookmarkEnd w:id="251"/>
      <w:bookmarkEnd w:id="252"/>
      <w:bookmarkEnd w:id="253"/>
      <w:bookmarkEnd w:id="254"/>
      <w:bookmarkEnd w:id="255"/>
    </w:p>
    <w:p w14:paraId="66C7450F" w14:textId="42F4340A" w:rsidR="00F4741F" w:rsidRPr="006577BC" w:rsidRDefault="00F4741F" w:rsidP="00F4741F">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xml:space="preserve">, as described in this </w:t>
      </w:r>
      <w:r w:rsidR="00B906D8">
        <w:rPr>
          <w:lang w:val="en-US"/>
        </w:rPr>
        <w:t>clause</w:t>
      </w:r>
      <w:r w:rsidRPr="006577BC">
        <w:rPr>
          <w:lang w:val="en-US"/>
        </w:rPr>
        <w:t>.</w:t>
      </w:r>
    </w:p>
    <w:p w14:paraId="05B13801" w14:textId="77777777" w:rsidR="00F4741F" w:rsidRPr="00FC1BEF" w:rsidRDefault="00F4741F" w:rsidP="00F4741F">
      <w:pPr>
        <w:pStyle w:val="Heading4"/>
      </w:pPr>
      <w:bookmarkStart w:id="256" w:name="_Toc28873163"/>
      <w:bookmarkStart w:id="257" w:name="_Toc35593621"/>
      <w:bookmarkStart w:id="258" w:name="_Toc44669029"/>
      <w:bookmarkStart w:id="259" w:name="_Toc51607178"/>
      <w:bookmarkStart w:id="260" w:name="_Toc152935994"/>
      <w:r>
        <w:t>4.2.2.1</w:t>
      </w:r>
      <w:r w:rsidR="0085737D">
        <w:tab/>
      </w:r>
      <w:r w:rsidRPr="001A7C01">
        <w:t>Contention window adjustment procedure</w:t>
      </w:r>
      <w:r>
        <w:t>s for UL transmissions scheduled/configured by eNB</w:t>
      </w:r>
      <w:bookmarkEnd w:id="256"/>
      <w:bookmarkEnd w:id="257"/>
      <w:bookmarkEnd w:id="258"/>
      <w:bookmarkEnd w:id="259"/>
      <w:bookmarkEnd w:id="260"/>
    </w:p>
    <w:p w14:paraId="7ABE32E2" w14:textId="3C48CA0E" w:rsidR="003F4E27" w:rsidRDefault="003F4E27" w:rsidP="003F4E27">
      <w:r w:rsidRPr="001A7C01">
        <w:rPr>
          <w:lang w:val="en-US"/>
        </w:rPr>
        <w:t xml:space="preserve">If </w:t>
      </w:r>
      <w:r w:rsidR="007439B5">
        <w:rPr>
          <w:lang w:val="en-US"/>
        </w:rPr>
        <w:t>a</w:t>
      </w:r>
      <w:r w:rsidR="007439B5" w:rsidRPr="001A7C01">
        <w:rPr>
          <w:lang w:val="en-US"/>
        </w:rPr>
        <w:t xml:space="preserve"> </w:t>
      </w:r>
      <w:r w:rsidRPr="001A7C01">
        <w:rPr>
          <w:lang w:val="en-US"/>
        </w:rPr>
        <w:t>UE transmits transmissions using Type 1 channel access procedure</w:t>
      </w:r>
      <w:r w:rsidR="006034DD">
        <w:rPr>
          <w:lang w:val="en-US"/>
        </w:rPr>
        <w:t>s</w:t>
      </w:r>
      <w:r w:rsidRPr="001A7C01">
        <w:rPr>
          <w:lang w:val="en-US"/>
        </w:rPr>
        <w:t xml:space="preserve"> that are associated with channel access priority class </w:t>
      </w:r>
      <m:oMath>
        <m:r>
          <w:rPr>
            <w:rFonts w:ascii="Cambria Math" w:hAnsi="Cambria Math"/>
          </w:rPr>
          <m:t>p</m:t>
        </m:r>
      </m:oMath>
      <w:r w:rsidR="006034DD">
        <w:t xml:space="preserve"> </w:t>
      </w:r>
      <w:r w:rsidRPr="001A7C01">
        <w:t xml:space="preserve">on a </w:t>
      </w:r>
      <w:r w:rsidR="006034DD">
        <w:rPr>
          <w:lang w:eastAsia="x-none"/>
        </w:rPr>
        <w:t>channel</w:t>
      </w:r>
      <w:r w:rsidRPr="001A7C01">
        <w:t>,</w:t>
      </w:r>
      <w:r w:rsidRPr="001A7C01">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w:t>
      </w:r>
      <w:r w:rsidRPr="001A7C01">
        <w:rPr>
          <w:rFonts w:eastAsia="Malgun Gothic"/>
          <w:lang w:eastAsia="ko-KR"/>
        </w:rPr>
        <w:t>2.</w:t>
      </w:r>
      <w:r w:rsidRPr="001A7C01">
        <w:rPr>
          <w:rFonts w:eastAsia="Malgun Gothic" w:hint="eastAsia"/>
          <w:lang w:eastAsia="ko-KR"/>
        </w:rPr>
        <w:t>1.1</w:t>
      </w:r>
      <w:r w:rsidRPr="001A7C01">
        <w:t>, using the following procedure</w:t>
      </w:r>
      <w:r w:rsidR="000C26C2">
        <w:t>:</w:t>
      </w:r>
    </w:p>
    <w:p w14:paraId="6DB314F7" w14:textId="77777777" w:rsidR="00291E51" w:rsidRPr="00610B47" w:rsidRDefault="00562450" w:rsidP="00562450">
      <w:pPr>
        <w:pStyle w:val="B1"/>
        <w:rPr>
          <w:lang w:val="en-US"/>
        </w:rPr>
      </w:pPr>
      <w:r>
        <w:rPr>
          <w:lang w:val="en-US"/>
        </w:rPr>
        <w:t>-</w:t>
      </w:r>
      <w:r>
        <w:rPr>
          <w:lang w:val="en-US"/>
        </w:rPr>
        <w:tab/>
      </w:r>
      <w:r w:rsidR="00291E51">
        <w:rPr>
          <w:lang w:val="en-US"/>
        </w:rPr>
        <w:t xml:space="preserve">If the UE </w:t>
      </w:r>
      <w:r w:rsidR="00291E51" w:rsidRPr="00610B47">
        <w:rPr>
          <w:lang w:val="en-US"/>
        </w:rPr>
        <w:t>receives a</w:t>
      </w:r>
      <w:r w:rsidR="00291E51">
        <w:rPr>
          <w:lang w:val="en-US"/>
        </w:rPr>
        <w:t>n</w:t>
      </w:r>
      <w:r w:rsidR="00291E51" w:rsidRPr="00610B47">
        <w:rPr>
          <w:lang w:val="en-US"/>
        </w:rPr>
        <w:t xml:space="preserve"> UL grant or an AUL-DFI, the contention window size for all the priority classes is adjusted as following:</w:t>
      </w:r>
    </w:p>
    <w:p w14:paraId="0A383428" w14:textId="1CC8DB48" w:rsidR="003F4E27" w:rsidRPr="001A7C01" w:rsidRDefault="00562450" w:rsidP="00562450">
      <w:pPr>
        <w:pStyle w:val="B2"/>
      </w:pPr>
      <w:r>
        <w:t>-</w:t>
      </w:r>
      <w:r>
        <w:tab/>
      </w:r>
      <w:r w:rsidR="0098601E">
        <w:t>I</w:t>
      </w:r>
      <w:r w:rsidR="003F4E27" w:rsidRPr="001A7C01">
        <w:t>f the NDI value for at least one HARQ process associated with HARQ_ID_ref is toggled,</w:t>
      </w:r>
      <w:r w:rsidR="00291E51">
        <w:t xml:space="preserve"> or </w:t>
      </w:r>
      <w:r w:rsidR="0098601E" w:rsidRPr="00D70B15">
        <w:t xml:space="preserve">if the HARQ-ACK value(s) </w:t>
      </w:r>
      <w:r w:rsidR="0098601E" w:rsidRPr="00E96C15">
        <w:t>for at least one of the HARQ processes associated with</w:t>
      </w:r>
      <w:r w:rsidR="0098601E">
        <w:t xml:space="preserve"> </w:t>
      </w:r>
      <w:r w:rsidR="0098601E" w:rsidRPr="00E96C15">
        <w:t>HARQ_ID_ref</w:t>
      </w:r>
      <w:r w:rsidR="0098601E">
        <w:t xml:space="preserve"> </w:t>
      </w:r>
      <w:r w:rsidR="0098601E" w:rsidRPr="00D70B15">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607F2E">
        <w:t>+</w:t>
      </w:r>
      <w:r w:rsidR="0098601E" w:rsidRPr="00D70B15">
        <w:t>3 indicates ACK</w:t>
      </w:r>
      <w:r w:rsidR="000C26C2">
        <w:t xml:space="preserve">, </w:t>
      </w:r>
    </w:p>
    <w:p w14:paraId="29358FB7" w14:textId="6DCC07BA" w:rsidR="003F4E27" w:rsidRPr="00D0123B" w:rsidRDefault="00562450" w:rsidP="00562450">
      <w:pPr>
        <w:pStyle w:val="B3"/>
      </w:pPr>
      <w:r>
        <w:rPr>
          <w:lang w:val="en-US"/>
        </w:rPr>
        <w:t>-</w:t>
      </w:r>
      <w:r>
        <w:rPr>
          <w:lang w:val="en-US"/>
        </w:rPr>
        <w:tab/>
      </w:r>
      <w:r w:rsidR="000C26C2">
        <w:rPr>
          <w:lang w:val="en-US"/>
        </w:rPr>
        <w:t>f</w:t>
      </w:r>
      <w:r w:rsidR="000C26C2" w:rsidRPr="00607F2E">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607F2E">
        <w:t>;</w:t>
      </w:r>
    </w:p>
    <w:p w14:paraId="06D72744" w14:textId="6616CF1C" w:rsidR="003F4E27" w:rsidRDefault="00562450" w:rsidP="00562450">
      <w:pPr>
        <w:pStyle w:val="B2"/>
        <w:rPr>
          <w:lang w:val="en-US"/>
        </w:rPr>
      </w:pPr>
      <w:r>
        <w:t>-</w:t>
      </w:r>
      <w:r>
        <w:tab/>
      </w:r>
      <w:r w:rsidR="0098601E">
        <w:t>O</w:t>
      </w:r>
      <w:r w:rsidR="003F4E27"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D0123B">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t xml:space="preserve"> </w:t>
      </w:r>
      <w:r w:rsidR="003F4E27" w:rsidRPr="00610B47">
        <w:rPr>
          <w:lang w:val="en-US"/>
        </w:rPr>
        <w:t xml:space="preserve">to the next higher allowed value; </w:t>
      </w:r>
    </w:p>
    <w:p w14:paraId="070A0FA2" w14:textId="20EBD372" w:rsidR="0098601E" w:rsidRPr="0022051C" w:rsidRDefault="00562450" w:rsidP="00562450">
      <w:pPr>
        <w:pStyle w:val="B1"/>
        <w:rPr>
          <w:lang w:val="en-US"/>
        </w:rPr>
      </w:pPr>
      <w:r>
        <w:rPr>
          <w:lang w:val="en-US"/>
        </w:rPr>
        <w:lastRenderedPageBreak/>
        <w:t>-</w:t>
      </w:r>
      <w:r>
        <w:rPr>
          <w:lang w:val="en-US"/>
        </w:rPr>
        <w:tab/>
      </w:r>
      <w:r w:rsidR="0098601E" w:rsidRPr="00D70B15">
        <w:rPr>
          <w:lang w:val="en-US"/>
        </w:rPr>
        <w:t>If there exist</w:t>
      </w:r>
      <w:r w:rsidR="000C26C2">
        <w:rPr>
          <w:lang w:val="en-US"/>
        </w:rPr>
        <w:t>s</w:t>
      </w:r>
      <w:r w:rsidR="0098601E" w:rsidRPr="00D70B15">
        <w:rPr>
          <w:lang w:val="en-US"/>
        </w:rPr>
        <w:t xml:space="preserve"> </w:t>
      </w:r>
      <w:r w:rsidR="0098601E" w:rsidRPr="00F54B32">
        <w:rPr>
          <w:lang w:val="en-US"/>
        </w:rPr>
        <w:t>one or more</w:t>
      </w:r>
      <w:r w:rsidR="0098601E">
        <w:rPr>
          <w:lang w:val="en-US"/>
        </w:rPr>
        <w:t xml:space="preserve"> previous</w:t>
      </w:r>
      <w:r w:rsidR="0098601E" w:rsidRPr="00F54B32">
        <w:rPr>
          <w:lang w:val="en-US"/>
        </w:rPr>
        <w:t xml:space="preserve"> transmissions </w:t>
      </w:r>
      <w:r w:rsidR="003145F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607F2E">
        <w:rPr>
          <w:lang w:val="en-US"/>
        </w:rPr>
        <w:t>}</w:t>
      </w:r>
      <w:r w:rsidR="0085737D">
        <w:rPr>
          <w:lang w:val="en-US"/>
        </w:rPr>
        <w:t xml:space="preserve"> </w:t>
      </w:r>
      <w:r w:rsidR="0098601E" w:rsidRPr="00F54B32">
        <w:rPr>
          <w:lang w:val="en-US"/>
        </w:rPr>
        <w:t>using Type 1 channel access procedure</w:t>
      </w:r>
      <w:r w:rsidR="0098601E">
        <w:rPr>
          <w:lang w:val="en-US"/>
        </w:rPr>
        <w:t>,</w:t>
      </w:r>
      <w:r w:rsidR="0098601E" w:rsidRPr="00F54B32">
        <w:rPr>
          <w:lang w:val="en-US"/>
        </w:rPr>
        <w:t xml:space="preserve"> from the start subframe(s)</w:t>
      </w:r>
      <w:r w:rsidR="0098601E" w:rsidRPr="00D0123B">
        <w:rPr>
          <w:lang w:val="en-US"/>
        </w:rPr>
        <w:t xml:space="preserve"> </w:t>
      </w:r>
      <w:r w:rsidR="0098601E">
        <w:rPr>
          <w:lang w:val="en-US"/>
        </w:rPr>
        <w:t xml:space="preserve">of the previous transmission(s) </w:t>
      </w:r>
      <w:r w:rsidR="0098601E" w:rsidRPr="00F54B32">
        <w:rPr>
          <w:lang w:val="en-US"/>
        </w:rPr>
        <w:t xml:space="preserve">of which, N or more subframes have elapsed and neither UL grant nor AUL-DFI was received, </w:t>
      </w:r>
      <w:r w:rsidR="0098601E">
        <w:rPr>
          <w:lang w:val="en-US"/>
        </w:rPr>
        <w:t>where</w:t>
      </w:r>
      <w:r w:rsidR="0098601E" w:rsidRPr="004B4A31">
        <w:rPr>
          <w:lang w:val="en-US"/>
        </w:rPr>
        <w:t xml:space="preserve"> N = max (</w:t>
      </w:r>
      <w:r w:rsidR="00FA2611" w:rsidRPr="00BF5E0B">
        <w:rPr>
          <w:i/>
          <w:noProof/>
          <w:lang w:eastAsia="en-GB"/>
        </w:rPr>
        <w:t>contentionWindowSizeTimer</w:t>
      </w:r>
      <w:r w:rsidR="0098601E" w:rsidRPr="004B4A31">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530A62">
        <w:t xml:space="preserve"> </w:t>
      </w:r>
      <w:r w:rsidR="0098601E" w:rsidRPr="004B4A31">
        <w:rPr>
          <w:lang w:val="en-US"/>
        </w:rPr>
        <w:t xml:space="preserve">burst length+1) if </w:t>
      </w:r>
      <w:r w:rsidR="00FA2611" w:rsidRPr="00BF5E0B">
        <w:rPr>
          <w:i/>
          <w:noProof/>
          <w:lang w:eastAsia="en-GB"/>
        </w:rPr>
        <w:t>contentionWindowSizeTimer</w:t>
      </w:r>
      <w:r w:rsidR="0098601E" w:rsidRPr="004B4A31">
        <w:rPr>
          <w:lang w:val="en-US"/>
        </w:rPr>
        <w:t xml:space="preserve"> &gt; 0 and N = 0 otherwise</w:t>
      </w:r>
      <w:r w:rsidR="0098601E">
        <w:rPr>
          <w:lang w:val="en-US"/>
        </w:rPr>
        <w:t xml:space="preserve">, </w:t>
      </w:r>
      <w:r w:rsidR="00153DB4">
        <w:rPr>
          <w:lang w:val="en-US"/>
        </w:rPr>
        <w:t>f</w:t>
      </w:r>
      <w:r w:rsidR="0098601E" w:rsidRPr="00D70B15">
        <w:rPr>
          <w:lang w:val="en-US"/>
        </w:rPr>
        <w:t xml:space="preserve">or each </w:t>
      </w:r>
      <w:r w:rsidR="00CE66E1">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is </w:t>
      </w:r>
      <w:r w:rsidR="00CE66E1" w:rsidRPr="00610B47">
        <w:rPr>
          <w:lang w:val="en-US"/>
        </w:rPr>
        <w:t>adjusted as following</w:t>
      </w:r>
      <w:r w:rsidR="00CE66E1">
        <w:rPr>
          <w:lang w:val="en-US"/>
        </w:rPr>
        <w:t>:</w:t>
      </w:r>
    </w:p>
    <w:p w14:paraId="2806689C" w14:textId="33BF6375" w:rsidR="0098601E" w:rsidRDefault="00562450" w:rsidP="00562450">
      <w:pPr>
        <w:pStyle w:val="B2"/>
        <w:rPr>
          <w:lang w:val="en-US"/>
        </w:rPr>
      </w:pPr>
      <w:r>
        <w:t>-</w:t>
      </w:r>
      <w:r>
        <w:tab/>
      </w:r>
      <w:r w:rsidR="0098601E" w:rsidRPr="00D0123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t xml:space="preserve"> </w:t>
      </w:r>
      <w:r w:rsidR="0098601E" w:rsidRPr="0098601E">
        <w:rPr>
          <w:lang w:val="en-US"/>
        </w:rPr>
        <w:t>to the next higher allowed value;</w:t>
      </w:r>
    </w:p>
    <w:p w14:paraId="18E7E956" w14:textId="18EBFA0F" w:rsidR="0098601E" w:rsidRPr="0098601E" w:rsidRDefault="00562450" w:rsidP="00562450">
      <w:pPr>
        <w:pStyle w:val="B2"/>
        <w:rPr>
          <w:lang w:val="en-US"/>
        </w:rPr>
      </w:pPr>
      <w:r>
        <w:rPr>
          <w:lang w:val="en-US" w:eastAsia="x-none"/>
        </w:rPr>
        <w:t>-</w:t>
      </w:r>
      <w:r>
        <w:rPr>
          <w:lang w:val="en-US" w:eastAsia="x-none"/>
        </w:rPr>
        <w:tab/>
      </w:r>
      <w:r w:rsidR="0098601E" w:rsidRPr="0098601E">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98601E">
        <w:rPr>
          <w:lang w:val="en-US" w:eastAsia="x-none"/>
        </w:rPr>
        <w:t>is adjusted once</w:t>
      </w:r>
    </w:p>
    <w:p w14:paraId="13EF58B8" w14:textId="77777777" w:rsidR="0098601E" w:rsidRDefault="00562450" w:rsidP="00562450">
      <w:pPr>
        <w:pStyle w:val="B1"/>
        <w:rPr>
          <w:lang w:val="en-US"/>
        </w:rPr>
      </w:pPr>
      <w:r>
        <w:rPr>
          <w:lang w:val="en-US"/>
        </w:rPr>
        <w:t>-</w:t>
      </w:r>
      <w:r>
        <w:rPr>
          <w:lang w:val="en-US"/>
        </w:rPr>
        <w:tab/>
      </w:r>
      <w:r w:rsidR="0098601E">
        <w:rPr>
          <w:lang w:val="en-US"/>
        </w:rPr>
        <w:t xml:space="preserve">Else if the </w:t>
      </w:r>
      <w:r w:rsidR="0098601E" w:rsidRPr="00610B47">
        <w:rPr>
          <w:lang w:val="en-US"/>
        </w:rPr>
        <w:t xml:space="preserve">UE </w:t>
      </w:r>
      <w:r w:rsidR="0098601E" w:rsidRPr="001A7C01">
        <w:rPr>
          <w:lang w:val="en-US"/>
        </w:rPr>
        <w:t>transmits transmissions using Type</w:t>
      </w:r>
      <w:r w:rsidR="0098601E">
        <w:rPr>
          <w:lang w:val="en-US"/>
        </w:rPr>
        <w:t xml:space="preserve"> 1</w:t>
      </w:r>
      <w:r w:rsidR="0098601E" w:rsidRPr="001A7C01">
        <w:rPr>
          <w:lang w:val="en-US"/>
        </w:rPr>
        <w:t xml:space="preserve"> </w:t>
      </w:r>
      <w:r w:rsidR="0098601E">
        <w:rPr>
          <w:lang w:val="en-US"/>
        </w:rPr>
        <w:t xml:space="preserve">channel access procedure </w:t>
      </w:r>
      <w:r w:rsidR="0098601E" w:rsidRPr="00610B47">
        <w:rPr>
          <w:lang w:val="en-US"/>
        </w:rPr>
        <w:t xml:space="preserve">before N subframes have elapsed from the </w:t>
      </w:r>
      <w:r w:rsidR="0098601E">
        <w:rPr>
          <w:lang w:val="en-US"/>
        </w:rPr>
        <w:t xml:space="preserve">start of previous UL transmission burst </w:t>
      </w:r>
      <w:r w:rsidR="0098601E" w:rsidRPr="001A7C01">
        <w:rPr>
          <w:lang w:val="en-US"/>
        </w:rPr>
        <w:t xml:space="preserve">using Type </w:t>
      </w:r>
      <w:r w:rsidR="0098601E">
        <w:rPr>
          <w:lang w:val="en-US"/>
        </w:rPr>
        <w:t xml:space="preserve">1 channel access procedure </w:t>
      </w:r>
      <w:r w:rsidR="0098601E" w:rsidRPr="00610B47">
        <w:rPr>
          <w:lang w:val="en-US"/>
        </w:rPr>
        <w:t>and neither UL grant nor AUL</w:t>
      </w:r>
      <w:r w:rsidR="0098601E">
        <w:rPr>
          <w:lang w:val="en-US"/>
        </w:rPr>
        <w:t>-DFI</w:t>
      </w:r>
      <w:r w:rsidR="0098601E" w:rsidRPr="00610B47">
        <w:rPr>
          <w:lang w:val="en-US"/>
        </w:rPr>
        <w:t xml:space="preserve"> is received, </w:t>
      </w:r>
    </w:p>
    <w:p w14:paraId="602B4177" w14:textId="071EB88F" w:rsidR="0098601E" w:rsidRPr="0098601E" w:rsidRDefault="00562450" w:rsidP="00562450">
      <w:pPr>
        <w:pStyle w:val="B2"/>
        <w:rPr>
          <w:lang w:val="en-US"/>
        </w:rPr>
      </w:pPr>
      <w:r>
        <w:t>-</w:t>
      </w:r>
      <w:r>
        <w:tab/>
      </w:r>
      <w:r w:rsidR="0098601E">
        <w:t>t</w:t>
      </w:r>
      <w:r w:rsidR="0098601E" w:rsidRPr="00785CC9">
        <w:t xml:space="preserve">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785CC9">
        <w:t>is unchanged.</w:t>
      </w:r>
    </w:p>
    <w:p w14:paraId="767B5C07" w14:textId="1CC2AE7B" w:rsidR="00291E51" w:rsidRPr="00F54B32" w:rsidRDefault="00562450" w:rsidP="00562450">
      <w:pPr>
        <w:pStyle w:val="B1"/>
      </w:pPr>
      <w:r>
        <w:rPr>
          <w:lang w:val="en-US"/>
        </w:rPr>
        <w:t>-</w:t>
      </w:r>
      <w:r>
        <w:rPr>
          <w:lang w:val="en-US"/>
        </w:rPr>
        <w:tab/>
      </w:r>
      <w:r w:rsidR="00291E51">
        <w:rPr>
          <w:lang w:val="en-US"/>
        </w:rPr>
        <w:t>I</w:t>
      </w:r>
      <w:r w:rsidR="00291E51" w:rsidRPr="00F54B32">
        <w:rPr>
          <w:lang w:val="en-US"/>
        </w:rPr>
        <w:t xml:space="preserve">f </w:t>
      </w:r>
      <w:r w:rsidR="00291E51">
        <w:rPr>
          <w:lang w:val="en-US" w:eastAsia="x-none"/>
        </w:rPr>
        <w:t xml:space="preserve">the UE </w:t>
      </w:r>
      <w:r w:rsidR="00291E51" w:rsidRPr="00610B47">
        <w:rPr>
          <w:lang w:val="en-US" w:eastAsia="x-none"/>
        </w:rPr>
        <w:t>receives a</w:t>
      </w:r>
      <w:r w:rsidR="00291E51">
        <w:rPr>
          <w:lang w:val="en-US" w:eastAsia="x-none"/>
        </w:rPr>
        <w:t>n</w:t>
      </w:r>
      <w:r w:rsidR="00291E51" w:rsidRPr="00610B47">
        <w:rPr>
          <w:lang w:val="en-US" w:eastAsia="x-none"/>
        </w:rPr>
        <w:t xml:space="preserve"> UL grant or an AUL-DFI</w:t>
      </w:r>
      <w:r w:rsidR="00291E51" w:rsidRPr="00F54B32">
        <w:rPr>
          <w:lang w:val="en-US"/>
        </w:rPr>
        <w:t xml:space="preserve"> indicate</w:t>
      </w:r>
      <w:r w:rsidR="00291E51">
        <w:rPr>
          <w:lang w:val="en-US"/>
        </w:rPr>
        <w:t>s</w:t>
      </w:r>
      <w:r w:rsidR="00291E51" w:rsidRPr="00F54B32">
        <w:rPr>
          <w:lang w:val="en-US"/>
        </w:rPr>
        <w:t xml:space="preserve"> feedback for one or more</w:t>
      </w:r>
      <w:r w:rsidR="00291E51">
        <w:rPr>
          <w:lang w:val="en-US"/>
        </w:rPr>
        <w:t xml:space="preserve"> previous</w:t>
      </w:r>
      <w:r w:rsidR="00291E51" w:rsidRPr="00F54B32">
        <w:rPr>
          <w:lang w:val="en-US"/>
        </w:rPr>
        <w:t xml:space="preserve"> transmissions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r w:rsidR="00291E51">
        <w:rPr>
          <w:lang w:val="en-US"/>
        </w:rPr>
        <w:t xml:space="preserve"> </w:t>
      </w:r>
      <w:r w:rsidR="00291E51" w:rsidRPr="00F54B32">
        <w:rPr>
          <w:lang w:val="en-US"/>
        </w:rPr>
        <w:t>using Type 1 channel access procedure</w:t>
      </w:r>
      <w:r w:rsidR="00291E51">
        <w:rPr>
          <w:lang w:val="en-US"/>
        </w:rPr>
        <w:t>,</w:t>
      </w:r>
      <w:r w:rsidR="00291E51" w:rsidRPr="00F54B32">
        <w:rPr>
          <w:lang w:val="en-US"/>
        </w:rPr>
        <w:t xml:space="preserve"> from the start subframe(s)</w:t>
      </w:r>
      <w:r w:rsidR="00291E51" w:rsidRPr="00D0123B">
        <w:rPr>
          <w:lang w:val="en-US"/>
        </w:rPr>
        <w:t xml:space="preserve"> </w:t>
      </w:r>
      <w:r w:rsidR="00291E51">
        <w:rPr>
          <w:lang w:val="en-US"/>
        </w:rPr>
        <w:t xml:space="preserve">of the previous transmission(s) </w:t>
      </w:r>
      <w:r w:rsidR="00291E51" w:rsidRPr="00F54B32">
        <w:rPr>
          <w:lang w:val="en-US"/>
        </w:rPr>
        <w:t xml:space="preserve">of which, N or more subframes have elapsed and neither UL grant nor AUL-DFI was received, </w:t>
      </w:r>
      <w:r w:rsidR="00291E51">
        <w:rPr>
          <w:lang w:val="en-US"/>
        </w:rPr>
        <w:t>where</w:t>
      </w:r>
      <w:r w:rsidR="00291E51" w:rsidRPr="004B4A31">
        <w:rPr>
          <w:lang w:val="en-US" w:eastAsia="x-none"/>
        </w:rPr>
        <w:t xml:space="preserve"> N = max (</w:t>
      </w:r>
      <w:r w:rsidR="00FA2611" w:rsidRPr="00BF5E0B">
        <w:rPr>
          <w:i/>
          <w:noProof/>
          <w:lang w:eastAsia="en-GB"/>
        </w:rPr>
        <w:t>contentionWindowSizeTimer</w:t>
      </w:r>
      <w:r w:rsidR="00291E51" w:rsidRPr="004B4A31">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t xml:space="preserve"> </w:t>
      </w:r>
      <w:r w:rsidR="00291E51" w:rsidRPr="004B4A31">
        <w:rPr>
          <w:lang w:val="en-US" w:eastAsia="x-none"/>
        </w:rPr>
        <w:t xml:space="preserve">burst length+1) if </w:t>
      </w:r>
      <w:r w:rsidR="00FA2611" w:rsidRPr="00BF5E0B">
        <w:rPr>
          <w:i/>
          <w:noProof/>
          <w:lang w:eastAsia="en-GB"/>
        </w:rPr>
        <w:t>contentionWindowSizeTimer</w:t>
      </w:r>
      <w:r w:rsidR="00291E51" w:rsidRPr="004B4A31">
        <w:rPr>
          <w:lang w:val="en-US" w:eastAsia="x-none"/>
        </w:rPr>
        <w:t xml:space="preserve"> &gt; 0 and N = 0 otherwise</w:t>
      </w:r>
      <w:r w:rsidR="00291E51">
        <w:rPr>
          <w:lang w:val="en-US"/>
        </w:rPr>
        <w:t xml:space="preserve">, </w:t>
      </w:r>
      <w:r w:rsidR="00291E51" w:rsidRPr="00F54B32">
        <w:rPr>
          <w:lang w:val="en-US"/>
        </w:rPr>
        <w:t xml:space="preserve">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as follows: </w:t>
      </w:r>
    </w:p>
    <w:p w14:paraId="758664A9" w14:textId="4F8516D9" w:rsidR="00291E51" w:rsidRPr="00F54B32" w:rsidRDefault="00562450" w:rsidP="00562450">
      <w:pPr>
        <w:pStyle w:val="B2"/>
      </w:pPr>
      <w:r>
        <w:rPr>
          <w:lang w:val="en-US"/>
        </w:rPr>
        <w:t>-</w:t>
      </w:r>
      <w:r>
        <w:rPr>
          <w:lang w:val="en-US"/>
        </w:rPr>
        <w:tab/>
      </w:r>
      <w:r w:rsidR="00291E51" w:rsidRPr="00F54B32">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t xml:space="preserve"> </w:t>
      </w:r>
      <w:r w:rsidR="00291E51" w:rsidRPr="00F54B32">
        <w:rPr>
          <w:lang w:val="en-US"/>
        </w:rPr>
        <w:t>using Type 1 channel access procedure.</w:t>
      </w:r>
    </w:p>
    <w:p w14:paraId="3FD0ABCB" w14:textId="29936CF3" w:rsidR="00291E51" w:rsidRPr="00F54B32" w:rsidRDefault="00562450" w:rsidP="00562450">
      <w:pPr>
        <w:pStyle w:val="B2"/>
      </w:pPr>
      <w:r>
        <w:t>-</w:t>
      </w:r>
      <w:r>
        <w:tab/>
      </w:r>
      <w:r w:rsidR="00291E51" w:rsidRPr="00F54B32">
        <w:t>The UE</w:t>
      </w:r>
      <w:r w:rsidR="00291E51" w:rsidRPr="00F54B32">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sequentially in the order of the transmission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p>
    <w:p w14:paraId="435B6316" w14:textId="4D684667" w:rsidR="00291E51" w:rsidRPr="00D0123B" w:rsidRDefault="00562450" w:rsidP="00562450">
      <w:pPr>
        <w:pStyle w:val="B3"/>
      </w:pPr>
      <w:r>
        <w:t>-</w:t>
      </w:r>
      <w:r>
        <w:tab/>
      </w:r>
      <w:r w:rsidR="0098601E">
        <w:t>I</w:t>
      </w:r>
      <w:r w:rsidR="00291E51" w:rsidRPr="00D0123B">
        <w:t xml:space="preserve">f the NDI value for at least one HARQ process associated with </w:t>
      </w:r>
      <w:r w:rsidR="00291E51" w:rsidRPr="00610B47">
        <w:rPr>
          <w:lang w:val="en-US"/>
        </w:rPr>
        <w:t>HARQ_ID_ref</w:t>
      </w:r>
      <w:r w:rsidR="002A57AE">
        <w:rPr>
          <w:lang w:val="en-US"/>
        </w:rPr>
        <w:t>'</w:t>
      </w:r>
      <w:r w:rsidR="00291E51" w:rsidRPr="00610B47">
        <w:rPr>
          <w:lang w:val="en-US"/>
        </w:rPr>
        <w:t xml:space="preserve"> </w:t>
      </w:r>
      <w:r w:rsidR="00291E51" w:rsidRPr="00D0123B">
        <w:t>is toggled, or if</w:t>
      </w:r>
      <w:r w:rsidR="0098601E">
        <w:rPr>
          <w:lang w:val="en-US" w:eastAsia="x-none"/>
        </w:rPr>
        <w:t xml:space="preserve"> </w:t>
      </w:r>
      <w:r w:rsidR="0098601E" w:rsidRPr="003A7CDB">
        <w:rPr>
          <w:lang w:val="en-US" w:eastAsia="x-none"/>
        </w:rPr>
        <w:t xml:space="preserve">the HARQ-ACK value(s) </w:t>
      </w:r>
      <w:r w:rsidR="0098601E" w:rsidRPr="00E96C15">
        <w:t>for at least one of the HARQ processes associated with HARQ_ID_ref</w:t>
      </w:r>
      <w:r w:rsidR="002A57AE">
        <w:t>'</w:t>
      </w:r>
      <w:r w:rsidR="0098601E">
        <w:t xml:space="preserve"> </w:t>
      </w:r>
      <w:r w:rsidR="0098601E" w:rsidRPr="003A7CDB">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607F2E">
        <w:rPr>
          <w:lang w:val="en-US" w:eastAsia="x-none"/>
        </w:rPr>
        <w:t>+</w:t>
      </w:r>
      <w:r w:rsidR="0098601E" w:rsidRPr="003A7CDB">
        <w:rPr>
          <w:lang w:val="en-US" w:eastAsia="x-none"/>
        </w:rPr>
        <w:t>3</w:t>
      </w:r>
      <w:r w:rsidR="0098601E">
        <w:rPr>
          <w:lang w:val="en-US" w:eastAsia="x-none"/>
        </w:rPr>
        <w:t xml:space="preserve"> indicates ACK</w:t>
      </w:r>
      <w:r w:rsidR="002A57AE">
        <w:rPr>
          <w:lang w:val="en-US" w:eastAsia="x-none"/>
        </w:rPr>
        <w:t>,</w:t>
      </w:r>
    </w:p>
    <w:p w14:paraId="23F522C1" w14:textId="19691A37" w:rsidR="00291E51" w:rsidRPr="00F54B32" w:rsidRDefault="00562450" w:rsidP="00562450">
      <w:pPr>
        <w:pStyle w:val="B4"/>
      </w:pPr>
      <w:r>
        <w:rPr>
          <w:lang w:val="en-US"/>
        </w:rPr>
        <w:t>-</w:t>
      </w:r>
      <w:r>
        <w:rPr>
          <w:lang w:val="en-US"/>
        </w:rPr>
        <w:tab/>
      </w:r>
      <w:r w:rsidR="002A57AE">
        <w:rPr>
          <w:lang w:val="en-US"/>
        </w:rPr>
        <w:t>f</w:t>
      </w:r>
      <w:r w:rsidR="002A57AE" w:rsidRPr="00D0123B">
        <w:rPr>
          <w:lang w:val="en-US"/>
        </w:rPr>
        <w:t xml:space="preserve">or </w:t>
      </w:r>
      <w:r w:rsidR="00291E51" w:rsidRPr="00D0123B">
        <w:rPr>
          <w:lang w:val="en-US"/>
        </w:rPr>
        <w:t>every priority class</w:t>
      </w:r>
      <w:r w:rsidR="002A57AE">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t>.</w:t>
      </w:r>
    </w:p>
    <w:p w14:paraId="0E42FED6" w14:textId="52A0122B" w:rsidR="00291E51" w:rsidRDefault="00562450" w:rsidP="00562450">
      <w:pPr>
        <w:pStyle w:val="B3"/>
      </w:pPr>
      <w:r>
        <w:t>-</w:t>
      </w:r>
      <w:r>
        <w:tab/>
      </w:r>
      <w:r w:rsidR="0098601E">
        <w:t>O</w:t>
      </w:r>
      <w:r w:rsidR="00291E51"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F54B32">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4F09C3">
        <w:t>to the next higher allowed value</w:t>
      </w:r>
      <w:r w:rsidR="00417DA6">
        <w:t>.</w:t>
      </w:r>
    </w:p>
    <w:p w14:paraId="3B371E7A" w14:textId="77777777" w:rsidR="00291E51" w:rsidRDefault="00562450" w:rsidP="00562450">
      <w:pPr>
        <w:pStyle w:val="B1"/>
        <w:rPr>
          <w:lang w:val="en-US"/>
        </w:rPr>
      </w:pPr>
      <w:r>
        <w:rPr>
          <w:lang w:val="en-US"/>
        </w:rPr>
        <w:t>-</w:t>
      </w:r>
      <w:r>
        <w:rPr>
          <w:lang w:val="en-US"/>
        </w:rPr>
        <w:tab/>
      </w:r>
      <w:r w:rsidR="00291E51">
        <w:rPr>
          <w:lang w:val="en-US"/>
        </w:rPr>
        <w:t>I</w:t>
      </w:r>
      <w:r w:rsidR="00291E51" w:rsidRPr="00610B47">
        <w:rPr>
          <w:lang w:val="en-US"/>
        </w:rPr>
        <w:t xml:space="preserve">f the UE </w:t>
      </w:r>
      <w:r w:rsidR="00291E51" w:rsidRPr="001A7C01">
        <w:rPr>
          <w:lang w:val="en-US"/>
        </w:rPr>
        <w:t>transmits transmissions using Type</w:t>
      </w:r>
      <w:r w:rsidR="00291E51">
        <w:rPr>
          <w:lang w:val="en-US"/>
        </w:rPr>
        <w:t xml:space="preserve"> 1</w:t>
      </w:r>
      <w:r w:rsidR="00291E51" w:rsidRPr="001A7C01">
        <w:rPr>
          <w:lang w:val="en-US"/>
        </w:rPr>
        <w:t xml:space="preserve"> </w:t>
      </w:r>
      <w:r w:rsidR="00291E51">
        <w:rPr>
          <w:lang w:val="en-US"/>
        </w:rPr>
        <w:t xml:space="preserve">channel access procedure </w:t>
      </w:r>
      <w:r w:rsidR="00291E51" w:rsidRPr="00610B47">
        <w:rPr>
          <w:lang w:val="en-US"/>
        </w:rPr>
        <w:t xml:space="preserve">before N subframes have elapsed from the </w:t>
      </w:r>
      <w:r w:rsidR="00291E51">
        <w:rPr>
          <w:lang w:val="en-US"/>
        </w:rPr>
        <w:t xml:space="preserve">start of previous UL transmission burst </w:t>
      </w:r>
      <w:r w:rsidR="00291E51" w:rsidRPr="001A7C01">
        <w:rPr>
          <w:lang w:val="en-US"/>
        </w:rPr>
        <w:t xml:space="preserve">using Type </w:t>
      </w:r>
      <w:r w:rsidR="00291E51">
        <w:rPr>
          <w:lang w:val="en-US"/>
        </w:rPr>
        <w:t xml:space="preserve">1 channel access procedure </w:t>
      </w:r>
      <w:r w:rsidR="00291E51" w:rsidRPr="00610B47">
        <w:rPr>
          <w:lang w:val="en-US"/>
        </w:rPr>
        <w:t>and neither UL grant nor AUL</w:t>
      </w:r>
      <w:r w:rsidR="00153DB4">
        <w:rPr>
          <w:lang w:val="en-US"/>
        </w:rPr>
        <w:t>-DFI</w:t>
      </w:r>
      <w:r w:rsidR="00291E51" w:rsidRPr="00610B47">
        <w:rPr>
          <w:lang w:val="en-US"/>
        </w:rPr>
        <w:t xml:space="preserve"> is received, </w:t>
      </w:r>
    </w:p>
    <w:p w14:paraId="4C98F3C7" w14:textId="48C580AB" w:rsidR="00291E51" w:rsidRDefault="00562450" w:rsidP="00562450">
      <w:pPr>
        <w:pStyle w:val="B2"/>
        <w:rPr>
          <w:lang w:val="en-US"/>
        </w:rPr>
      </w:pPr>
      <w:r>
        <w:t>-</w:t>
      </w:r>
      <w:r>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785CC9">
        <w:t xml:space="preserve"> is unchanged.</w:t>
      </w:r>
    </w:p>
    <w:p w14:paraId="22CD01BF" w14:textId="718330F6" w:rsidR="003F4E27" w:rsidRPr="00610B47" w:rsidRDefault="003F4E27" w:rsidP="00435437">
      <w:pPr>
        <w:ind w:left="284"/>
      </w:pPr>
      <w:r w:rsidRPr="00610B47">
        <w:rPr>
          <w:lang w:val="en-US"/>
        </w:rPr>
        <w:t xml:space="preserve">HARQ_ID_ref is the </w:t>
      </w:r>
      <w:r w:rsidRPr="00610B47">
        <w:t>HARQ process ID</w:t>
      </w:r>
      <w:r w:rsidRPr="00610B47">
        <w:rPr>
          <w:lang w:val="en-US"/>
        </w:rPr>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is determined as follows</w:t>
      </w:r>
    </w:p>
    <w:p w14:paraId="2DC8B7CE" w14:textId="32DC4C66" w:rsidR="003F4E27" w:rsidRPr="001A7C01" w:rsidRDefault="00562450" w:rsidP="00562450">
      <w:pPr>
        <w:pStyle w:val="B1"/>
      </w:pPr>
      <w:r>
        <w:t>-</w:t>
      </w:r>
      <w:r>
        <w:tab/>
      </w:r>
      <w:r w:rsidR="003F4E27" w:rsidRPr="00610B47">
        <w:t xml:space="preserve">If the UE receives an UL </w:t>
      </w:r>
      <w:r w:rsidR="003F4E27" w:rsidRPr="00610B47">
        <w:rPr>
          <w:lang w:val="en-US"/>
        </w:rPr>
        <w:t xml:space="preserve">grant </w:t>
      </w:r>
      <w:r w:rsidR="00291E51" w:rsidRPr="00610B47">
        <w:rPr>
          <w:lang w:val="en-US"/>
        </w:rPr>
        <w:t xml:space="preserve">or </w:t>
      </w:r>
      <w:r w:rsidR="00291E51" w:rsidRPr="00610B47">
        <w:rPr>
          <w:lang w:val="en-US" w:eastAsia="x-none"/>
        </w:rPr>
        <w:t>an AUL-DFI</w:t>
      </w:r>
      <w:r w:rsidR="00291E51" w:rsidRPr="00610B47">
        <w:rPr>
          <w:lang w:val="en-US"/>
        </w:rPr>
        <w:t xml:space="preserve"> </w:t>
      </w:r>
      <w:r w:rsidR="003F4E27" w:rsidRPr="00610B47">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610B47" w:rsidDel="00417DA6">
        <w:t xml:space="preserve"> </w:t>
      </w:r>
      <w:r w:rsidR="003F4E27" w:rsidRPr="00610B47">
        <w:t xml:space="preserve">, </w:t>
      </w:r>
      <w:r w:rsidR="003F4E27" w:rsidRPr="00610B47">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t xml:space="preserve"> </w:t>
      </w:r>
      <w:r w:rsidR="003F4E27" w:rsidRPr="00610B47">
        <w:rPr>
          <w:lang w:val="en-US"/>
        </w:rPr>
        <w:t>is the most recent</w:t>
      </w:r>
      <w:r w:rsidR="003F4E27" w:rsidRPr="00610B47">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610B47">
        <w:t xml:space="preserve"> in which the UE has transmitted</w:t>
      </w:r>
      <w:r w:rsidR="003F4E27" w:rsidRPr="001A7C01">
        <w:t xml:space="preserve"> UL-SCH using Type 1 channel access procedure. </w:t>
      </w:r>
    </w:p>
    <w:p w14:paraId="08403541" w14:textId="222AEEA8" w:rsidR="003F4E27" w:rsidRDefault="00562450" w:rsidP="00562450">
      <w:pPr>
        <w:pStyle w:val="B2"/>
      </w:pPr>
      <w:r>
        <w:t>-</w:t>
      </w:r>
      <w:r>
        <w:tab/>
      </w:r>
      <w:r w:rsidR="003F4E27" w:rsidRPr="001A7C01">
        <w:t>If the UE transmits transmissions including UL-SCH</w:t>
      </w:r>
      <w:r w:rsidR="003F4E27" w:rsidRPr="001A7C01">
        <w:rPr>
          <w:rFonts w:eastAsia="Malgun Gothic" w:hint="eastAsia"/>
          <w:lang w:eastAsia="ko-KR"/>
        </w:rPr>
        <w:t xml:space="preserve"> without gaps</w:t>
      </w:r>
      <w:r w:rsidR="003F4E27" w:rsidRPr="001A7C01">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t xml:space="preserve"> </w:t>
      </w:r>
      <w:r w:rsidR="003F4E27"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1A7C01">
        <w:t xml:space="preserve"> </w:t>
      </w:r>
      <w:r w:rsidR="00291E51">
        <w:t xml:space="preserve">and the </w:t>
      </w:r>
      <w:r w:rsidR="00291E51" w:rsidRPr="001A7C01">
        <w:t>UL-SCH</w:t>
      </w:r>
      <w:r w:rsidR="00291E51">
        <w:t xml:space="preserve">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is not PUSCH Mode 1 that starts </w:t>
      </w:r>
      <w:r w:rsidR="00F33754">
        <w:t>in the second slot of the subframe</w:t>
      </w:r>
      <w:r w:rsidR="00291E51" w:rsidRPr="001A7C01">
        <w:t>,</w:t>
      </w:r>
      <w:r w:rsidR="00F33754">
        <w:t xml:space="preserve"> </w:t>
      </w:r>
      <w:r w:rsidR="003F4E27" w:rsidRPr="001A7C01">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t>.</w:t>
      </w:r>
    </w:p>
    <w:p w14:paraId="2247A2CE" w14:textId="4A4ABABA" w:rsidR="00291E51" w:rsidRPr="00A21169" w:rsidRDefault="00562450" w:rsidP="00562450">
      <w:pPr>
        <w:pStyle w:val="B2"/>
      </w:pPr>
      <w:r>
        <w:t>-</w:t>
      </w:r>
      <w:r>
        <w:tab/>
      </w:r>
      <w:r w:rsidR="00291E51" w:rsidRPr="001A7C01">
        <w:t xml:space="preserve">If the UE transmits transmissions including </w:t>
      </w:r>
      <w:r w:rsidR="00291E51">
        <w:t xml:space="preserve">PUSCH Mode 1 </w:t>
      </w:r>
      <w:r w:rsidR="00291E51" w:rsidRPr="001A7C01">
        <w:rPr>
          <w:rFonts w:eastAsia="Malgun Gothic" w:hint="eastAsia"/>
          <w:lang w:eastAsia="ko-KR"/>
        </w:rPr>
        <w:t>without gaps</w:t>
      </w:r>
      <w:r w:rsidR="00291E51" w:rsidRPr="001A7C01">
        <w:t xml:space="preserve"> starting with</w:t>
      </w:r>
      <w:r w:rsidR="00CE66E1">
        <w:t xml:space="preserve"> second slot of</w:t>
      </w:r>
      <w:r w:rsidR="00291E51" w:rsidRPr="001A7C01">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w:t>
      </w:r>
      <w:r w:rsidR="00291E51"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t xml:space="preserve"> and the</w:t>
      </w:r>
      <w:r w:rsidR="00291E51" w:rsidRPr="001A7C01">
        <w:t xml:space="preserv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1A7C01">
        <w:t>,</w:t>
      </w:r>
    </w:p>
    <w:p w14:paraId="313D8869" w14:textId="647ED842" w:rsidR="003F4E27" w:rsidRDefault="00562450" w:rsidP="00562450">
      <w:pPr>
        <w:pStyle w:val="B2"/>
      </w:pPr>
      <w:r>
        <w:t>-</w:t>
      </w:r>
      <w:r>
        <w:tab/>
      </w:r>
      <w:r w:rsidR="003F4E27" w:rsidRPr="001A7C01">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t>.</w:t>
      </w:r>
    </w:p>
    <w:p w14:paraId="20A6FA3D" w14:textId="491824C9" w:rsidR="00436E98" w:rsidRDefault="00291E51" w:rsidP="00291E51">
      <w:pPr>
        <w:spacing w:after="0"/>
        <w:ind w:left="284"/>
      </w:pPr>
      <w:r w:rsidRPr="004F09C3">
        <w:t>HARQ_ID_ref</w:t>
      </w:r>
      <w:r w:rsidR="00450096">
        <w:t>'</w:t>
      </w:r>
      <w:r w:rsidRPr="004F09C3">
        <w:t xml:space="preserve"> is the </w:t>
      </w:r>
      <w:r w:rsidRPr="00610B47">
        <w:t>HARQ process ID</w:t>
      </w:r>
      <w:r w:rsidRPr="004F09C3">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The reference</w:t>
      </w:r>
      <w:r>
        <w:t xml:space="preserv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xml:space="preserve"> is determined as </w:t>
      </w:r>
      <w:r>
        <w:t xml:space="preserve">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using Type 1 channel access procedure and of which, N</w:t>
      </w:r>
      <w:r w:rsidRPr="004F09C3">
        <w:t xml:space="preserve"> subframes have elapsed and neither UL grant nor AUL-DFI was received</w:t>
      </w:r>
      <w:r>
        <w:t>.</w:t>
      </w:r>
    </w:p>
    <w:p w14:paraId="40DAC4AF" w14:textId="77777777" w:rsidR="00450096" w:rsidRDefault="00450096" w:rsidP="00450096"/>
    <w:p w14:paraId="23B85534" w14:textId="77777777" w:rsidR="00AB25E5" w:rsidRDefault="00AB25E5" w:rsidP="00450096">
      <w:pPr>
        <w:rPr>
          <w:rFonts w:eastAsia="Malgun Gothic"/>
        </w:rPr>
      </w:pPr>
      <w:r w:rsidRPr="00614BB7">
        <w:rPr>
          <w:rFonts w:eastAsia="Batang"/>
          <w:lang w:val="en-US"/>
        </w:rPr>
        <w:t>If the AUL-DFI with</w:t>
      </w:r>
      <w:r w:rsidR="002327F9">
        <w:rPr>
          <w:rFonts w:eastAsia="Batang"/>
          <w:lang w:val="en-US"/>
        </w:rPr>
        <w:t xml:space="preserve"> DCI</w:t>
      </w:r>
      <w:r>
        <w:rPr>
          <w:rFonts w:eastAsia="Batang"/>
          <w:lang w:val="en-US"/>
        </w:rPr>
        <w:t xml:space="preserve"> fo</w:t>
      </w:r>
      <w:r w:rsidRPr="00614BB7">
        <w:rPr>
          <w:rFonts w:eastAsia="Batang"/>
          <w:lang w:val="en-US"/>
        </w:rPr>
        <w:t>rmat 0A is indicated to a UE that is activated with AUL transmission and</w:t>
      </w:r>
      <w:r>
        <w:rPr>
          <w:rFonts w:eastAsia="Batang"/>
          <w:lang w:val="en-US"/>
        </w:rPr>
        <w:t xml:space="preserve"> transmission mode 2 is configured for the UE for grant-based uplink transmissions, the spatial HARQ-ACK bundling sh</w:t>
      </w:r>
      <w:r w:rsidR="003D05B3">
        <w:rPr>
          <w:rFonts w:eastAsia="Batang"/>
          <w:lang w:val="en-US"/>
        </w:rPr>
        <w:t>all</w:t>
      </w:r>
      <w:r>
        <w:rPr>
          <w:rFonts w:eastAsia="Batang"/>
          <w:lang w:val="en-US"/>
        </w:rPr>
        <w:t xml:space="preserve"> be performed by</w:t>
      </w:r>
      <w:r w:rsidRPr="00614BB7">
        <w:rPr>
          <w:rFonts w:eastAsia="Batang"/>
          <w:lang w:val="en-US"/>
        </w:rPr>
        <w:t xml:space="preserve"> lo</w:t>
      </w:r>
      <w:r>
        <w:rPr>
          <w:rFonts w:eastAsia="Batang"/>
          <w:lang w:val="en-US"/>
        </w:rPr>
        <w:t xml:space="preserve">gical OR operation across multiple codewords for the HARQ process not </w:t>
      </w:r>
      <w:r w:rsidRPr="00614BB7">
        <w:rPr>
          <w:rFonts w:eastAsia="Batang"/>
          <w:lang w:val="en-US"/>
        </w:rPr>
        <w:t>configured for autonomous UL transmission</w:t>
      </w:r>
      <w:r>
        <w:rPr>
          <w:lang w:val="en-US"/>
        </w:rPr>
        <w:t>.</w:t>
      </w:r>
    </w:p>
    <w:p w14:paraId="71A96762" w14:textId="3ED9760E" w:rsidR="00CE66E1" w:rsidRPr="001A7C01" w:rsidRDefault="00CE66E1" w:rsidP="00CE66E1">
      <w:pPr>
        <w:rPr>
          <w:lang w:eastAsia="x-none"/>
        </w:rPr>
      </w:pPr>
      <w:r w:rsidRPr="00436E98">
        <w:lastRenderedPageBreak/>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sidRPr="00436E98">
        <w:t xml:space="preserve">changes </w:t>
      </w:r>
      <w:r>
        <w:t>during an ongoing channel access procedure</w:t>
      </w:r>
      <w:r w:rsidRPr="00436E98">
        <w:t xml:space="preserve">, the UE </w:t>
      </w:r>
      <w:r>
        <w:t xml:space="preserve">shall </w:t>
      </w:r>
      <w:r w:rsidRPr="00436E98">
        <w:t xml:space="preserve">draw </w:t>
      </w:r>
      <w:r>
        <w:t xml:space="preserve">a </w:t>
      </w:r>
      <w:r w:rsidRPr="001A7C01">
        <w:t xml:space="preserve">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t xml:space="preserve"> </w:t>
      </w:r>
      <w:r w:rsidRPr="00436E98">
        <w:t>and applies it to the ongoing</w:t>
      </w:r>
      <w:r>
        <w:t xml:space="preserve"> channel access procedure. </w:t>
      </w:r>
    </w:p>
    <w:p w14:paraId="0AEFFCFC" w14:textId="65CD2AF8" w:rsidR="003F4E27" w:rsidRPr="001A7C01" w:rsidRDefault="003F4E27" w:rsidP="003F4E27">
      <w:pPr>
        <w:rPr>
          <w:lang w:eastAsia="x-none"/>
        </w:rPr>
      </w:pPr>
      <w:r w:rsidRPr="001A7C01">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t xml:space="preserve"> </w:t>
      </w:r>
      <w:r w:rsidRPr="001A7C01">
        <w:rPr>
          <w:lang w:eastAsia="x-none"/>
        </w:rPr>
        <w:t xml:space="preserve">unchanged </w:t>
      </w:r>
      <w:r w:rsidRPr="001A7C01">
        <w:t>for every priority class</w:t>
      </w:r>
      <w:r w:rsidR="00450096">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t>, i</w:t>
      </w:r>
      <w:r w:rsidRPr="001A7C01">
        <w:rPr>
          <w:lang w:eastAsia="x-none"/>
        </w:rPr>
        <w:t>f the UE scheduled to transmit transmissions</w:t>
      </w:r>
      <w:r w:rsidRPr="001A7C01">
        <w:rPr>
          <w:rFonts w:eastAsia="Malgun Gothic" w:hint="eastAsia"/>
          <w:lang w:eastAsia="ko-KR"/>
        </w:rPr>
        <w:t xml:space="preserve"> without gaps</w:t>
      </w:r>
      <w:r w:rsidRPr="001A7C01">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t xml:space="preserve"> </w:t>
      </w:r>
      <w:r w:rsidRPr="001A7C01">
        <w:t>using Type 1 channel access procedure</w:t>
      </w:r>
      <w:r w:rsidRPr="001A7C01">
        <w:rPr>
          <w:lang w:eastAsia="x-none"/>
        </w:rPr>
        <w:t xml:space="preserve">, and </w:t>
      </w:r>
      <w:r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33C9160E" w14:textId="3D1FBEDB" w:rsidR="003F4E27" w:rsidRPr="001A7C01" w:rsidRDefault="003F4E27" w:rsidP="003F4E27">
      <w:r w:rsidRPr="001A7C01">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797282">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1A7C01">
        <w:rPr>
          <w:rFonts w:hint="eastAsia"/>
          <w:lang w:eastAsia="zh-CN"/>
        </w:rPr>
        <w:t>.</w:t>
      </w:r>
    </w:p>
    <w:p w14:paraId="445FEE01" w14:textId="77777777" w:rsidR="00797282" w:rsidRDefault="00797282" w:rsidP="00797282">
      <w:pPr>
        <w:pStyle w:val="Heading4"/>
      </w:pPr>
      <w:bookmarkStart w:id="261" w:name="_Toc28873164"/>
      <w:bookmarkStart w:id="262" w:name="_Toc35593622"/>
      <w:bookmarkStart w:id="263" w:name="_Toc44669030"/>
      <w:bookmarkStart w:id="264" w:name="_Toc51607179"/>
      <w:bookmarkStart w:id="265" w:name="_Toc152935995"/>
      <w:r>
        <w:t>4.2.2.2</w:t>
      </w:r>
      <w:r w:rsidR="0085737D">
        <w:tab/>
      </w:r>
      <w:r w:rsidRPr="001A7C01">
        <w:t>Contention window adjustment procedure</w:t>
      </w:r>
      <w:r>
        <w:t>s for UL transmissions scheduled/configured by gNB</w:t>
      </w:r>
      <w:bookmarkEnd w:id="261"/>
      <w:bookmarkEnd w:id="262"/>
      <w:bookmarkEnd w:id="263"/>
      <w:bookmarkEnd w:id="264"/>
      <w:bookmarkEnd w:id="265"/>
    </w:p>
    <w:p w14:paraId="2F3A6AD1" w14:textId="0AF49132" w:rsidR="00797282" w:rsidRPr="006577BC" w:rsidRDefault="00797282" w:rsidP="00797282">
      <w:pPr>
        <w:rPr>
          <w:lang w:val="en-US"/>
        </w:rPr>
      </w:pPr>
      <w:bookmarkStart w:id="266" w:name="_Hlk26519434"/>
      <w:bookmarkStart w:id="267"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F208E38" w14:textId="3F937748" w:rsidR="00797282" w:rsidRPr="00607F2E" w:rsidRDefault="00797282" w:rsidP="0085737D">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4EFCE052" w14:textId="1679B054" w:rsidR="00797282" w:rsidRPr="00607F2E" w:rsidRDefault="00797282" w:rsidP="0085737D">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sidR="00B906D8">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r w:rsidR="00272D39">
        <w:rPr>
          <w:lang w:eastAsia="x-none"/>
        </w:rPr>
        <w:t>channel occupancy</w:t>
      </w:r>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go to step 5; otherwise go to step 4.</w:t>
      </w:r>
    </w:p>
    <w:p w14:paraId="56368BDF" w14:textId="77777777" w:rsidR="00797282" w:rsidRPr="00607F2E" w:rsidRDefault="00797282" w:rsidP="0085737D">
      <w:pPr>
        <w:pStyle w:val="B1"/>
      </w:pPr>
      <w:r>
        <w:t>3)</w:t>
      </w:r>
      <w:r>
        <w:tab/>
      </w:r>
      <w:r w:rsidRPr="00607F2E">
        <w:t xml:space="preserve">The HARQ-ACK feedback(s) corresponding to PUSCH(s) in the </w:t>
      </w:r>
      <w:r w:rsidRPr="00607F2E">
        <w:rPr>
          <w:i/>
        </w:rPr>
        <w:t>reference duration</w:t>
      </w:r>
      <w:r w:rsidRPr="00607F2E">
        <w:t xml:space="preserve"> for the latest UL </w:t>
      </w:r>
      <w:r w:rsidR="00272D39">
        <w:t>channel occupancy</w:t>
      </w:r>
      <w:r w:rsidRPr="00607F2E">
        <w:t xml:space="preserve"> for which HARQ-ACK feedback is available is used as follows:</w:t>
      </w:r>
    </w:p>
    <w:p w14:paraId="05A0BAF0" w14:textId="77777777" w:rsidR="00797282" w:rsidRPr="00607F2E" w:rsidRDefault="00797282" w:rsidP="0085737D">
      <w:pPr>
        <w:pStyle w:val="B2"/>
      </w:pPr>
      <w:r>
        <w:t>a.</w:t>
      </w:r>
      <w:r>
        <w:tab/>
      </w:r>
      <w:r w:rsidRPr="00607F2E">
        <w:t xml:space="preserve">If at least one HARQ-ACK feedback is </w:t>
      </w:r>
      <w:r w:rsidR="0085737D">
        <w:t>'</w:t>
      </w:r>
      <w:r w:rsidRPr="00607F2E">
        <w:t>ACK</w:t>
      </w:r>
      <w:r w:rsidR="0085737D">
        <w:t>'</w:t>
      </w:r>
      <w:r w:rsidRPr="00607F2E">
        <w:t xml:space="preserve"> for PUSCH(s) with transport block (TB) based </w:t>
      </w:r>
      <w:r w:rsidR="00A7096B">
        <w:t>feedback</w:t>
      </w:r>
      <w:r w:rsidRPr="00607F2E">
        <w:t xml:space="preserve"> or at least 10% of HARQ-ACK feedbacks </w:t>
      </w:r>
      <w:r w:rsidR="00272D39">
        <w:t>are</w:t>
      </w:r>
      <w:r w:rsidR="00272D39" w:rsidRPr="00607F2E">
        <w:t xml:space="preserve"> </w:t>
      </w:r>
      <w:r w:rsidR="0085737D">
        <w:t>'</w:t>
      </w:r>
      <w:r w:rsidRPr="00607F2E">
        <w:t>ACK</w:t>
      </w:r>
      <w:r w:rsidR="0085737D">
        <w:t>'</w:t>
      </w:r>
      <w:r w:rsidRPr="00607F2E">
        <w:t xml:space="preserve"> for </w:t>
      </w:r>
      <w:r w:rsidR="00272D39">
        <w:t>PUSCH CBGs transmitted at least partially on the channel</w:t>
      </w:r>
      <w:r w:rsidRPr="00607F2E">
        <w:t xml:space="preserve"> with code block group (CBG) based </w:t>
      </w:r>
      <w:r w:rsidR="00A7096B">
        <w:t>feedback</w:t>
      </w:r>
      <w:r w:rsidR="00272D39">
        <w:t>,</w:t>
      </w:r>
      <w:r w:rsidRPr="00607F2E">
        <w:t xml:space="preserve"> go to step 1; otherwise go to step 4.</w:t>
      </w:r>
    </w:p>
    <w:p w14:paraId="02304343" w14:textId="25334F58" w:rsidR="00797282" w:rsidRPr="00607F2E" w:rsidRDefault="00797282" w:rsidP="0085737D">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10910C0D" w14:textId="23AD5C94" w:rsidR="00797282" w:rsidRPr="00607F2E" w:rsidRDefault="00797282" w:rsidP="0085737D">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78816BC" w14:textId="6E56674D" w:rsidR="00797282" w:rsidRDefault="00797282" w:rsidP="00797282">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CE3C5" w14:textId="77777777" w:rsidR="00797282" w:rsidRPr="00607F2E" w:rsidRDefault="00797282" w:rsidP="00797282">
      <w:pPr>
        <w:pStyle w:val="B1"/>
        <w:rPr>
          <w:lang w:val="en-US"/>
        </w:rPr>
      </w:pPr>
      <w:r w:rsidRPr="00607F2E">
        <w:rPr>
          <w:lang w:val="en-US"/>
        </w:rPr>
        <w:t>-</w:t>
      </w:r>
      <w:r w:rsidRPr="00607F2E">
        <w:rPr>
          <w:lang w:val="en-US"/>
        </w:rPr>
        <w:tab/>
      </w:r>
      <w:r w:rsidR="00272D39">
        <w:rPr>
          <w:lang w:val="en-US"/>
        </w:rPr>
        <w:t>F</w:t>
      </w:r>
      <w:r w:rsidR="00272D39" w:rsidRPr="00607F2E">
        <w:t xml:space="preserve">or the purpose of contention window adjustment in this </w:t>
      </w:r>
      <w:r w:rsidR="00272D39">
        <w:t>clause,</w:t>
      </w:r>
      <w:r w:rsidR="00272D39" w:rsidRPr="00607F2E">
        <w:rPr>
          <w:lang w:val="en-US"/>
        </w:rPr>
        <w:t xml:space="preserve"> </w:t>
      </w:r>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sidR="00272D39">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771ABC41" w14:textId="77777777" w:rsidR="00797282" w:rsidRPr="00607F2E" w:rsidRDefault="00797282" w:rsidP="00797282">
      <w:pPr>
        <w:pStyle w:val="B2"/>
        <w:rPr>
          <w:lang w:val="en-US"/>
        </w:rPr>
      </w:pPr>
      <w:r w:rsidRPr="00607F2E">
        <w:rPr>
          <w:lang w:val="en-US"/>
        </w:rPr>
        <w:t>-</w:t>
      </w:r>
      <w:r w:rsidRPr="00607F2E">
        <w:rPr>
          <w:lang w:val="en-US"/>
        </w:rPr>
        <w:tab/>
        <w:t xml:space="preserve">If a new transmission is indicated, </w:t>
      </w:r>
      <w:r w:rsidR="0085737D">
        <w:rPr>
          <w:lang w:val="en-US"/>
        </w:rPr>
        <w:t>'</w:t>
      </w:r>
      <w:r w:rsidRPr="00607F2E">
        <w:rPr>
          <w:lang w:val="en-US"/>
        </w:rPr>
        <w:t>ACK</w:t>
      </w:r>
      <w:r w:rsidR="0085737D">
        <w:rPr>
          <w:lang w:val="en-US"/>
        </w:rPr>
        <w:t>'</w:t>
      </w:r>
      <w:r w:rsidRPr="00607F2E">
        <w:rPr>
          <w:lang w:val="en-US"/>
        </w:rPr>
        <w:t xml:space="preserve"> is assumed for the transport blocks or code block groups in the corresponding PUSCH(s) for the TB-based and CBG-based transmission, respectively.</w:t>
      </w:r>
    </w:p>
    <w:p w14:paraId="57B4F296" w14:textId="77777777" w:rsidR="00797282" w:rsidRPr="00607F2E" w:rsidRDefault="00797282" w:rsidP="00797282">
      <w:pPr>
        <w:pStyle w:val="B2"/>
        <w:rPr>
          <w:lang w:val="en-US"/>
        </w:rPr>
      </w:pPr>
      <w:r w:rsidRPr="00607F2E">
        <w:rPr>
          <w:lang w:val="en-US"/>
        </w:rPr>
        <w:t>-</w:t>
      </w:r>
      <w:r w:rsidRPr="00607F2E">
        <w:rPr>
          <w:lang w:val="en-US"/>
        </w:rPr>
        <w:tab/>
        <w:t xml:space="preserve">If a retransmission is indicated for TB-based transmissions, </w:t>
      </w:r>
      <w:r w:rsidR="0085737D">
        <w:rPr>
          <w:lang w:val="en-US"/>
        </w:rPr>
        <w:t>'</w:t>
      </w:r>
      <w:r w:rsidRPr="00607F2E">
        <w:rPr>
          <w:lang w:val="en-US"/>
        </w:rPr>
        <w:t>NACK</w:t>
      </w:r>
      <w:r w:rsidR="0085737D">
        <w:rPr>
          <w:lang w:val="en-US"/>
        </w:rPr>
        <w:t>'</w:t>
      </w:r>
      <w:r w:rsidRPr="00607F2E">
        <w:rPr>
          <w:lang w:val="en-US"/>
        </w:rPr>
        <w:t xml:space="preserve"> is assumed for the transport blocks in the corresponding PUSCH(s).</w:t>
      </w:r>
    </w:p>
    <w:p w14:paraId="53CB50C3" w14:textId="77777777" w:rsidR="00797282" w:rsidRPr="00607F2E" w:rsidRDefault="00797282" w:rsidP="00797282">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rsidR="0085737D">
        <w:t>'</w:t>
      </w:r>
      <w:r w:rsidRPr="00607F2E">
        <w:t>0</w:t>
      </w:r>
      <w:r w:rsidR="0085737D">
        <w:t>'</w:t>
      </w:r>
      <w:r w:rsidRPr="00607F2E">
        <w:t xml:space="preserve"> or </w:t>
      </w:r>
      <w:r w:rsidR="0085737D">
        <w:t>'</w:t>
      </w:r>
      <w:r w:rsidRPr="00607F2E">
        <w:t>1</w:t>
      </w:r>
      <w:r w:rsidR="0085737D">
        <w:t>'</w:t>
      </w:r>
      <w:r w:rsidRPr="00607F2E">
        <w:t xml:space="preserve"> as described in </w:t>
      </w:r>
      <w:r w:rsidR="00B906D8">
        <w:t>clause</w:t>
      </w:r>
      <w:r w:rsidRPr="00607F2E">
        <w:t xml:space="preserve"> </w:t>
      </w:r>
      <w:r w:rsidRPr="006577BC">
        <w:t xml:space="preserve">5.1.7.2 in </w:t>
      </w:r>
      <w:r w:rsidRPr="00607F2E">
        <w:t xml:space="preserve">[8], </w:t>
      </w:r>
      <w:r w:rsidR="0085737D">
        <w:t>'</w:t>
      </w:r>
      <w:r w:rsidRPr="00607F2E">
        <w:t>ACK</w:t>
      </w:r>
      <w:r w:rsidR="0085737D">
        <w:t>'</w:t>
      </w:r>
      <w:r w:rsidRPr="00607F2E">
        <w:t xml:space="preserve"> or </w:t>
      </w:r>
      <w:r w:rsidR="0085737D">
        <w:t>'</w:t>
      </w:r>
      <w:r w:rsidRPr="00607F2E">
        <w:t>NACK</w:t>
      </w:r>
      <w:r w:rsidR="0085737D">
        <w:t>'</w:t>
      </w:r>
      <w:r w:rsidRPr="00607F2E">
        <w:t xml:space="preserve"> is assumed for the corresponding CBG in the corresponding PUSCH(s), respectively.</w:t>
      </w:r>
    </w:p>
    <w:p w14:paraId="39E634BD" w14:textId="77777777" w:rsidR="00797282" w:rsidRPr="00607F2E" w:rsidRDefault="00797282" w:rsidP="00797282">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rsidR="00B906D8">
        <w:t>clause</w:t>
      </w:r>
      <w:r w:rsidRPr="00607F2E">
        <w:t xml:space="preserve"> as a duration starting </w:t>
      </w:r>
      <w:r w:rsidRPr="00607F2E">
        <w:rPr>
          <w:lang w:eastAsia="x-none"/>
        </w:rPr>
        <w:t xml:space="preserve">from the beginning of the channel occupancy until the end of the first slot where at least one PUSCH is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or until the end of the first transmission burst by the </w:t>
      </w:r>
      <w:r w:rsidR="00336D70">
        <w:rPr>
          <w:lang w:eastAsia="x-none"/>
        </w:rPr>
        <w:t>UE</w:t>
      </w:r>
      <w:r w:rsidR="00336D70" w:rsidRPr="00607F2E">
        <w:rPr>
          <w:lang w:eastAsia="x-none"/>
        </w:rPr>
        <w:t xml:space="preserve"> </w:t>
      </w:r>
      <w:r w:rsidRPr="00607F2E">
        <w:rPr>
          <w:lang w:eastAsia="x-none"/>
        </w:rPr>
        <w:t xml:space="preserve">that contains PUSCH(s)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whichever occurs earlier. If the channel occupancy includes a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but it does not include any </w:t>
      </w:r>
      <w:r w:rsidR="00336D70" w:rsidRPr="00607F2E">
        <w:rPr>
          <w:lang w:eastAsia="x-none"/>
        </w:rPr>
        <w:t>P</w:t>
      </w:r>
      <w:r w:rsidR="00336D70">
        <w:rPr>
          <w:lang w:eastAsia="x-none"/>
        </w:rPr>
        <w:t>U</w:t>
      </w:r>
      <w:r w:rsidR="00336D70" w:rsidRPr="00607F2E">
        <w:rPr>
          <w:lang w:eastAsia="x-none"/>
        </w:rPr>
        <w:t xml:space="preserve">SCH </w:t>
      </w:r>
      <w:r w:rsidRPr="00607F2E">
        <w:rPr>
          <w:lang w:eastAsia="x-none"/>
        </w:rPr>
        <w:t xml:space="preserve">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F81FFB7" w14:textId="157D813C" w:rsidR="00797282" w:rsidRPr="00607F2E" w:rsidRDefault="00797282" w:rsidP="00797282">
      <w:pPr>
        <w:pStyle w:val="B1"/>
        <w:rPr>
          <w:lang w:eastAsia="x-none"/>
        </w:rPr>
      </w:pPr>
      <w:r w:rsidRPr="00607F2E">
        <w:rPr>
          <w:lang w:val="en-US"/>
        </w:rPr>
        <w:lastRenderedPageBreak/>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rsidR="002B07F0">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93BED24" w14:textId="19E5F7DC" w:rsidR="00797282" w:rsidRPr="00542296" w:rsidRDefault="00797282" w:rsidP="0085737D">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r w:rsidR="00B906D8">
        <w:rPr>
          <w:lang w:val="en-US"/>
        </w:rPr>
        <w:t>clause</w:t>
      </w:r>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w:t>
      </w:r>
      <w:r w:rsidR="00B906D8">
        <w:rPr>
          <w:rFonts w:eastAsia="Malgun Gothic"/>
          <w:lang w:eastAsia="ko-KR"/>
        </w:rPr>
        <w:t>clause</w:t>
      </w:r>
      <w:r>
        <w:rPr>
          <w:rFonts w:eastAsia="Malgun Gothic"/>
          <w:lang w:eastAsia="ko-KR"/>
        </w:rP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w:t>
      </w:r>
      <w:r w:rsidR="00704699" w:rsidRPr="00704699">
        <w:rPr>
          <w:lang w:eastAsia="x-none"/>
        </w:rPr>
        <w:t xml:space="preserve"> </w:t>
      </w:r>
      <w:r w:rsidR="00704699">
        <w:rPr>
          <w:lang w:eastAsia="x-none"/>
        </w:rPr>
        <w:t>used</w:t>
      </w:r>
      <w:r>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1B0559DE" w14:textId="77777777" w:rsidR="00797282" w:rsidRDefault="00797282" w:rsidP="00797282">
      <w:pPr>
        <w:pStyle w:val="Heading4"/>
      </w:pPr>
      <w:bookmarkStart w:id="268" w:name="_Toc28873165"/>
      <w:bookmarkStart w:id="269" w:name="_Toc35593623"/>
      <w:bookmarkStart w:id="270" w:name="_Toc44669031"/>
      <w:bookmarkStart w:id="271" w:name="_Toc51607180"/>
      <w:bookmarkStart w:id="272" w:name="_Toc152935996"/>
      <w:bookmarkEnd w:id="266"/>
      <w:bookmarkEnd w:id="267"/>
      <w:r>
        <w:t>4.2.2.3</w:t>
      </w:r>
      <w:r>
        <w:tab/>
        <w:t>Common procedures for CWS adjustments for UL transmissions</w:t>
      </w:r>
      <w:bookmarkEnd w:id="268"/>
      <w:bookmarkEnd w:id="269"/>
      <w:bookmarkEnd w:id="270"/>
      <w:bookmarkEnd w:id="271"/>
      <w:bookmarkEnd w:id="272"/>
    </w:p>
    <w:p w14:paraId="375560AE" w14:textId="77777777" w:rsidR="00797282" w:rsidRPr="006577BC" w:rsidRDefault="00797282" w:rsidP="00797282">
      <w:pPr>
        <w:rPr>
          <w:lang w:val="en-US"/>
        </w:rPr>
      </w:pPr>
      <w:r w:rsidRPr="006577BC">
        <w:rPr>
          <w:lang w:val="en-US"/>
        </w:rPr>
        <w:t xml:space="preserve">The following applies to the procedures described in </w:t>
      </w:r>
      <w:r w:rsidR="00B906D8">
        <w:rPr>
          <w:lang w:val="en-US"/>
        </w:rPr>
        <w:t>clause</w:t>
      </w:r>
      <w:r w:rsidRPr="006577BC">
        <w:rPr>
          <w:lang w:val="en-US"/>
        </w:rPr>
        <w:t>s 4.</w:t>
      </w:r>
      <w:r w:rsidR="00336D70">
        <w:rPr>
          <w:lang w:val="en-US"/>
        </w:rPr>
        <w:t>2.2</w:t>
      </w:r>
      <w:r w:rsidRPr="006577BC">
        <w:rPr>
          <w:lang w:val="en-US"/>
        </w:rPr>
        <w:t>.1 and 4.</w:t>
      </w:r>
      <w:r w:rsidR="00336D70">
        <w:rPr>
          <w:lang w:val="en-US"/>
        </w:rPr>
        <w:t>2.2</w:t>
      </w:r>
      <w:r w:rsidRPr="006577BC">
        <w:rPr>
          <w:lang w:val="en-US"/>
        </w:rPr>
        <w:t>.2:</w:t>
      </w:r>
    </w:p>
    <w:p w14:paraId="616AD48B" w14:textId="3AD4E8C4" w:rsidR="00797282" w:rsidRPr="00607F2E" w:rsidRDefault="00797282" w:rsidP="00797282">
      <w:pPr>
        <w:pStyle w:val="B1"/>
      </w:pPr>
      <w:r w:rsidRPr="00607F2E">
        <w:rPr>
          <w:lang w:val="en-US"/>
        </w:rPr>
        <w:t>-</w:t>
      </w:r>
      <w:r w:rsidRPr="00607F2E">
        <w:rPr>
          <w:lang w:val="en-US"/>
        </w:rPr>
        <w:tab/>
      </w:r>
      <w:r w:rsidRPr="00607F2E">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w:t>
      </w:r>
    </w:p>
    <w:p w14:paraId="5A68B076" w14:textId="52723B18" w:rsidR="00797282" w:rsidRPr="00607F2E" w:rsidRDefault="00797282" w:rsidP="00797282">
      <w:pPr>
        <w:pStyle w:val="B1"/>
        <w:rPr>
          <w:lang w:val="en-US"/>
        </w:rPr>
      </w:pPr>
      <w:r w:rsidRPr="00607F2E">
        <w:rPr>
          <w:lang w:val="en-US"/>
        </w:rPr>
        <w:t>-</w:t>
      </w:r>
      <w:r w:rsidRPr="00607F2E">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 xml:space="preserve"> only for that priority class </w:t>
      </w:r>
      <m:oMath>
        <m:r>
          <w:rPr>
            <w:rFonts w:ascii="Cambria Math" w:hAnsi="Cambria Math"/>
          </w:rPr>
          <m:t>p</m:t>
        </m:r>
      </m:oMath>
      <w:r w:rsidRPr="00607F2E">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K</m:t>
        </m:r>
      </m:oMath>
      <w:r w:rsidRPr="00607F2E">
        <w:rPr>
          <w:lang w:val="en-US"/>
        </w:rPr>
        <w:t xml:space="preserve"> is selected by UE from the set of values {1, 2, …,8} for each priority class</w:t>
      </w:r>
      <w:r w:rsidRPr="00607F2E">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rPr>
          <w:lang w:val="en-US"/>
        </w:rPr>
        <w:t>.</w:t>
      </w:r>
    </w:p>
    <w:p w14:paraId="7D468225" w14:textId="77777777" w:rsidR="003F4E27" w:rsidRPr="001A7C01"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52935997"/>
      <w:r>
        <w:t>4</w:t>
      </w:r>
      <w:r w:rsidRPr="001A7C01">
        <w:t>.2.3</w:t>
      </w:r>
      <w:r w:rsidRPr="001A7C01">
        <w:tab/>
        <w:t>Energy detection threshold adaptation procedure</w:t>
      </w:r>
      <w:bookmarkEnd w:id="273"/>
      <w:bookmarkEnd w:id="274"/>
      <w:bookmarkEnd w:id="275"/>
      <w:bookmarkEnd w:id="276"/>
      <w:bookmarkEnd w:id="277"/>
      <w:bookmarkEnd w:id="278"/>
    </w:p>
    <w:p w14:paraId="14FBB922" w14:textId="3F4DB700" w:rsidR="00546271" w:rsidRPr="006577BC" w:rsidRDefault="00546271" w:rsidP="00546271">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17FA1237" w14:textId="5D58B426" w:rsidR="00546271" w:rsidRPr="006577BC" w:rsidRDefault="00D24452"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6577BC">
        <w:rPr>
          <w:lang w:val="en-US"/>
        </w:rPr>
        <w:t xml:space="preserve"> is determined as follows:</w:t>
      </w:r>
    </w:p>
    <w:p w14:paraId="6F9978AE" w14:textId="77777777" w:rsidR="00546271" w:rsidRPr="00607F2E" w:rsidRDefault="00546271" w:rsidP="00546271">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6DB7ADF5" w14:textId="585EA6C0" w:rsidR="00546271" w:rsidRPr="00607F2E" w:rsidRDefault="00546271" w:rsidP="00546271">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3A998EDC" w14:textId="77777777" w:rsidR="00546271" w:rsidRPr="00607F2E" w:rsidRDefault="00546271" w:rsidP="00546271">
      <w:pPr>
        <w:pStyle w:val="B1"/>
      </w:pPr>
      <w:r w:rsidRPr="00607F2E">
        <w:t>-</w:t>
      </w:r>
      <w:r w:rsidRPr="00607F2E">
        <w:tab/>
        <w:t>otherwise</w:t>
      </w:r>
    </w:p>
    <w:p w14:paraId="300A5554" w14:textId="3AF72530" w:rsidR="00546271" w:rsidRPr="00607F2E" w:rsidRDefault="00546271" w:rsidP="00546271">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rsidR="00B906D8">
        <w:t>clause</w:t>
      </w:r>
      <w:r w:rsidRPr="00607F2E">
        <w:t xml:space="preserve"> 4.2.3.1</w:t>
      </w:r>
      <w:r>
        <w:t>;</w:t>
      </w:r>
    </w:p>
    <w:p w14:paraId="17785554" w14:textId="77777777" w:rsidR="00546271" w:rsidRPr="00607F2E" w:rsidRDefault="00546271" w:rsidP="00546271">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7E6E3ADF" w14:textId="091DE386" w:rsidR="00546271" w:rsidRPr="00607F2E" w:rsidRDefault="00546271" w:rsidP="00546271">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65D58887" w14:textId="77777777" w:rsidR="00546271" w:rsidRPr="00607F2E" w:rsidRDefault="00546271" w:rsidP="00546271">
      <w:pPr>
        <w:pStyle w:val="B2"/>
        <w:rPr>
          <w:lang w:val="en-US"/>
        </w:rPr>
      </w:pPr>
      <w:r w:rsidRPr="00607F2E">
        <w:t>-</w:t>
      </w:r>
      <w:r w:rsidRPr="00607F2E">
        <w:tab/>
        <w:t>otherwise</w:t>
      </w:r>
    </w:p>
    <w:p w14:paraId="4BE38546" w14:textId="0EA5E411" w:rsidR="00546271" w:rsidRPr="00607F2E" w:rsidRDefault="00546271" w:rsidP="00546271">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27CAD49" w14:textId="77777777" w:rsidR="00546271" w:rsidRPr="006577BC" w:rsidRDefault="00546271" w:rsidP="0054627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w:t>
      </w:r>
      <w:r w:rsidRPr="006577BC">
        <w:rPr>
          <w:lang w:val="en-US"/>
        </w:rPr>
        <w:t>is configured to the UE, the gNB should use the gNB</w:t>
      </w:r>
      <w:r w:rsidR="0085737D">
        <w:rPr>
          <w:lang w:val="en-US"/>
        </w:rPr>
        <w:t>'</w:t>
      </w:r>
      <w:r w:rsidRPr="006577BC">
        <w:rPr>
          <w:lang w:val="en-US"/>
        </w:rPr>
        <w:t xml:space="preserve">s transmit power in determining the resulting energy detection threshold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xml:space="preserve">. </w:t>
      </w:r>
    </w:p>
    <w:p w14:paraId="3410C813" w14:textId="73E330D9" w:rsidR="00546271" w:rsidRPr="006577BC" w:rsidRDefault="00546271" w:rsidP="00546271">
      <w:pPr>
        <w:rPr>
          <w:rStyle w:val="eop"/>
          <w:color w:val="000000"/>
          <w:lang w:val="en-US"/>
        </w:rPr>
      </w:pPr>
      <w:bookmarkStart w:id="279" w:name="_Hlk24365483"/>
      <w:r w:rsidRPr="006577BC">
        <w:rPr>
          <w:lang w:val="en-US" w:eastAsia="x-none"/>
        </w:rPr>
        <w:t>For the case where a UE</w:t>
      </w:r>
      <w:bookmarkStart w:id="280" w:name="_Hlk24365304"/>
      <w:r w:rsidRPr="006577BC">
        <w:rPr>
          <w:lang w:val="en-US" w:eastAsia="x-none"/>
        </w:rPr>
        <w:t xml:space="preserve"> performs channel access procedures as described in </w:t>
      </w:r>
      <w:r w:rsidR="00B906D8">
        <w:rPr>
          <w:lang w:val="en-US" w:eastAsia="x-none"/>
        </w:rPr>
        <w:t>clause</w:t>
      </w:r>
      <w:r w:rsidRPr="006577BC">
        <w:rPr>
          <w:lang w:val="en-US" w:eastAsia="x-none"/>
        </w:rPr>
        <w:t xml:space="preserve"> 4.2.1.1</w:t>
      </w:r>
      <w:bookmarkEnd w:id="280"/>
      <w:r w:rsidRPr="006577BC">
        <w:rPr>
          <w:lang w:val="en-US" w:eastAsia="x-none"/>
        </w:rPr>
        <w:t xml:space="preserve"> </w:t>
      </w:r>
      <w:r w:rsidR="00272D39">
        <w:rPr>
          <w:lang w:val="en-US" w:eastAsia="x-none"/>
        </w:rPr>
        <w:t xml:space="preserve">for a UL transmission </w:t>
      </w:r>
      <w:r w:rsidR="00272D39" w:rsidRPr="006577BC">
        <w:rPr>
          <w:lang w:val="en-US" w:eastAsia="x-none"/>
        </w:rPr>
        <w:t xml:space="preserve">and </w:t>
      </w:r>
      <w:r w:rsidR="00272D39">
        <w:rPr>
          <w:lang w:val="en-US" w:eastAsia="x-none"/>
        </w:rPr>
        <w:t xml:space="preserve">CG-UCI is absent in the UL transmission or CG-UCI is present in the UL transmission and indicates COT-sharing information other than </w:t>
      </w:r>
      <w:r w:rsidR="003820F7">
        <w:rPr>
          <w:lang w:val="en-US" w:eastAsia="x-none"/>
        </w:rPr>
        <w:t>'</w:t>
      </w:r>
      <w:r w:rsidR="00272D39">
        <w:rPr>
          <w:lang w:val="en-US" w:eastAsia="x-none"/>
        </w:rPr>
        <w:t>COT sharing not available</w:t>
      </w:r>
      <w:r w:rsidR="003820F7">
        <w:rPr>
          <w:lang w:val="en-US" w:eastAsia="x-none"/>
        </w:rPr>
        <w:t>'</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279"/>
    </w:p>
    <w:p w14:paraId="02D852CE" w14:textId="77777777" w:rsidR="003F4E27" w:rsidRPr="001A7C01"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52935998"/>
      <w:r>
        <w:t>4</w:t>
      </w:r>
      <w:r w:rsidRPr="001A7C01">
        <w:t>.2.3.1</w:t>
      </w:r>
      <w:r w:rsidRPr="001A7C01">
        <w:tab/>
        <w:t>Default maximum energy detection threshold computation procedure</w:t>
      </w:r>
      <w:bookmarkEnd w:id="281"/>
      <w:bookmarkEnd w:id="282"/>
      <w:bookmarkEnd w:id="283"/>
      <w:bookmarkEnd w:id="284"/>
      <w:bookmarkEnd w:id="285"/>
      <w:bookmarkEnd w:id="286"/>
    </w:p>
    <w:p w14:paraId="3FED4A67" w14:textId="77777777" w:rsidR="00546271" w:rsidRPr="006577BC" w:rsidRDefault="00546271" w:rsidP="00546271">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0D4C39A6" w14:textId="3D17CB23"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4C52D2" w14:textId="0C14F695" w:rsidR="00546271" w:rsidRDefault="00546271" w:rsidP="00546271">
      <w:pPr>
        <w:pStyle w:val="B2"/>
      </w:pPr>
      <w:r w:rsidRPr="00607F2E">
        <w:rPr>
          <w:lang w:val="en-US"/>
        </w:rPr>
        <w:lastRenderedPageBreak/>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FA7744" w14:textId="77777777" w:rsidR="00287FFB" w:rsidRDefault="00287FFB" w:rsidP="00A11A33">
      <w:pPr>
        <w:pStyle w:val="B3"/>
        <w:rPr>
          <w:rFonts w:eastAsia="Calibri"/>
          <w:lang w:val="en-US"/>
        </w:rPr>
      </w:pPr>
      <w:r w:rsidRPr="00287FFB">
        <w:rPr>
          <w:rFonts w:eastAsia="Calibri"/>
          <w:lang w:val="en-US"/>
        </w:rPr>
        <w:t>Otherwise</w:t>
      </w:r>
    </w:p>
    <w:p w14:paraId="730EB4B0" w14:textId="77777777" w:rsidR="00A11A33" w:rsidRPr="00287FFB" w:rsidRDefault="00A11A33" w:rsidP="00A11A33">
      <w:pPr>
        <w:pStyle w:val="B4"/>
        <w:rPr>
          <w:rFonts w:eastAsia="Calibri"/>
          <w:lang w:val="en-US" w:eastAsia="zh-CN"/>
        </w:rPr>
      </w:pPr>
      <m:oMathPara>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m:oMathPara>
    </w:p>
    <w:p w14:paraId="4A9AC7D6" w14:textId="77777777" w:rsidR="00287FFB" w:rsidRPr="00287FFB" w:rsidRDefault="00287FFB" w:rsidP="005F56E3">
      <w:pPr>
        <w:pStyle w:val="B4"/>
        <w:rPr>
          <w:rFonts w:eastAsia="Calibri"/>
          <w:lang w:val="en-US"/>
        </w:rPr>
      </w:pPr>
      <w:r w:rsidRPr="00287FFB">
        <w:rPr>
          <w:rFonts w:eastAsia="Calibri"/>
          <w:lang w:val="en-US"/>
        </w:rPr>
        <w:t>where</w:t>
      </w:r>
    </w:p>
    <w:p w14:paraId="2EF129FF" w14:textId="71ABB97B" w:rsidR="00287FFB" w:rsidRPr="00287FFB" w:rsidRDefault="005F56E3" w:rsidP="005F56E3">
      <w:pPr>
        <w:pStyle w:val="B5"/>
        <w:rPr>
          <w:rFonts w:eastAsia="SimSun"/>
        </w:rPr>
      </w:pPr>
      <w:r>
        <w:rPr>
          <w:rFonts w:eastAsia="SimSun"/>
        </w:rPr>
        <w:t>-</w:t>
      </w:r>
      <w:r>
        <w:rPr>
          <w:rFonts w:eastAsia="SimSun"/>
        </w:rPr>
        <w:tab/>
        <w:t xml:space="preserve"> </w:t>
      </w:r>
      <w:r w:rsidR="00287FFB" w:rsidRPr="00287FFB">
        <w:rPr>
          <w:rFonts w:eastAsia="SimSun"/>
        </w:rPr>
        <w:t>In regulatory regions and bands where it is allowed,</w:t>
      </w:r>
    </w:p>
    <w:p w14:paraId="74E4D986" w14:textId="48AAFAE0" w:rsidR="00287FFB" w:rsidRPr="00287FFB" w:rsidRDefault="005F56E3" w:rsidP="005F56E3">
      <w:pPr>
        <w:pStyle w:val="B5"/>
        <w:ind w:left="2127"/>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287FFB" w:rsidRPr="00287FF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0A79EB3C" w14:textId="00CEBFB4" w:rsidR="00287FFB" w:rsidRDefault="005F56E3" w:rsidP="005F56E3">
      <w:pPr>
        <w:pStyle w:val="B5"/>
        <w:ind w:left="2127"/>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287FFB" w:rsidRPr="00287FFB">
        <w:rPr>
          <w:rFonts w:eastAsia="SimSun"/>
        </w:rPr>
        <w:t>= 5dB;</w:t>
      </w:r>
    </w:p>
    <w:p w14:paraId="02421286" w14:textId="28A96531" w:rsidR="00287FFB" w:rsidRPr="00287FFB" w:rsidRDefault="005F56E3" w:rsidP="005F56E3">
      <w:pPr>
        <w:pStyle w:val="B5"/>
        <w:ind w:left="2127"/>
        <w:rPr>
          <w:rFonts w:eastAsia="SimSun"/>
        </w:rPr>
      </w:pPr>
      <w:r>
        <w:rPr>
          <w:rFonts w:eastAsia="SimSun"/>
        </w:rPr>
        <w:t>-</w:t>
      </w:r>
      <w:r>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BCD5B39" w14:textId="77777777" w:rsidR="00287FFB" w:rsidRPr="00287FFB" w:rsidRDefault="00287FFB" w:rsidP="005F56E3">
      <w:pPr>
        <w:pStyle w:val="B5"/>
        <w:rPr>
          <w:rFonts w:eastAsia="SimSun"/>
        </w:rPr>
      </w:pPr>
      <w:r w:rsidRPr="00287FFB">
        <w:rPr>
          <w:rFonts w:eastAsia="SimSun"/>
        </w:rPr>
        <w:t xml:space="preserve">Otherwise, </w:t>
      </w:r>
    </w:p>
    <w:p w14:paraId="50316A8E" w14:textId="6E1F27C5" w:rsidR="00287FFB" w:rsidRPr="00287FFB" w:rsidRDefault="00C3023D" w:rsidP="00D24452">
      <w:pPr>
        <w:pStyle w:val="B5"/>
        <w:ind w:left="2127"/>
        <w:rPr>
          <w:rFonts w:eastAsia="SimSun"/>
        </w:rPr>
      </w:pPr>
      <w:r w:rsidRPr="00287FFB">
        <w:rPr>
          <w:rFonts w:eastAsia="SimSun"/>
        </w:rPr>
        <w:t>-</w:t>
      </w:r>
      <w:r w:rsidRPr="00287FFB">
        <w:rPr>
          <w:rFonts w:eastAsia="SimSun"/>
        </w:rPr>
        <w:tab/>
      </w:r>
      <w:r w:rsidR="005F56E3">
        <w:rPr>
          <w:rFonts w:eastAsia="SimSun"/>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287FFB" w:rsidRPr="00287FFB">
        <w:rPr>
          <w:rFonts w:eastAsia="SimSun"/>
        </w:rPr>
        <w:t>;</w:t>
      </w:r>
    </w:p>
    <w:p w14:paraId="12D1BA0E" w14:textId="53E4084C" w:rsidR="00287FFB" w:rsidRDefault="00C3023D" w:rsidP="00D24452">
      <w:pPr>
        <w:pStyle w:val="B5"/>
        <w:ind w:left="2127"/>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287FFB" w:rsidRPr="00287FFB">
        <w:rPr>
          <w:rFonts w:eastAsia="SimSun"/>
        </w:rPr>
        <w:t>= 10dB;</w:t>
      </w:r>
    </w:p>
    <w:p w14:paraId="12DB7737" w14:textId="27CF39AA" w:rsidR="00287FFB" w:rsidRPr="005F56E3" w:rsidRDefault="00C3023D" w:rsidP="00D24452">
      <w:pPr>
        <w:pStyle w:val="B5"/>
        <w:ind w:left="2127"/>
        <w:rPr>
          <w:rFonts w:eastAsia="SimSun"/>
        </w:rPr>
      </w:pPr>
      <w:r w:rsidRPr="005F56E3">
        <w:rPr>
          <w:rFonts w:eastAsia="SimSun"/>
        </w:rPr>
        <w:t>-</w:t>
      </w:r>
      <w:r w:rsidRPr="005F56E3">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287FFB" w:rsidRPr="005F56E3">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287FFB" w:rsidRPr="005F56E3">
        <w:rPr>
          <w:rFonts w:eastAsia="Calibri"/>
          <w:lang w:val="en-US"/>
        </w:rPr>
        <w:t>;</w:t>
      </w:r>
    </w:p>
    <w:p w14:paraId="08794171" w14:textId="1065ADF5" w:rsidR="00287FFB" w:rsidRPr="005F56E3" w:rsidRDefault="00C3023D" w:rsidP="00C3023D">
      <w:pPr>
        <w:pStyle w:val="B4"/>
        <w:ind w:left="1778" w:hanging="360"/>
        <w:rPr>
          <w:rFonts w:eastAsia="MS Mincho"/>
          <w:lang w:val="en-US" w:eastAsia="ja-JP"/>
        </w:rPr>
      </w:pPr>
      <w:r w:rsidRPr="005F56E3">
        <w:rPr>
          <w:rFonts w:eastAsia="SimSun"/>
          <w:lang w:val="en-US" w:eastAsia="ja-JP"/>
        </w:rPr>
        <w:t>-</w:t>
      </w:r>
      <w:r w:rsidRPr="005F56E3">
        <w:rPr>
          <w:rFonts w:eastAsia="SimSun"/>
          <w:lang w:val="en-US" w:eastAsia="ja-JP"/>
        </w:rPr>
        <w:tab/>
      </w:r>
      <w:r w:rsidR="005F56E3">
        <w:rPr>
          <w:rFonts w:eastAsia="SimSun"/>
          <w:lang w:val="en-US" w:eastAsia="zh-CN"/>
        </w:rPr>
        <w:t xml:space="preserve"> </w:t>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287FFB" w:rsidRPr="00287FFB">
        <w:rPr>
          <w:rFonts w:eastAsia="Calibri"/>
          <w:lang w:val="en-US" w:eastAsia="zh-CN"/>
        </w:rPr>
        <w:t xml:space="preserve"> is </w:t>
      </w:r>
      <w:r w:rsidR="00287FFB" w:rsidRPr="00287FFB">
        <w:rPr>
          <w:rFonts w:eastAsia="MS Mincho"/>
          <w:lang w:val="en-US" w:eastAsia="ja-JP"/>
        </w:rPr>
        <w:t xml:space="preserve">set to the value of </w:t>
      </w:r>
      <w:r w:rsidR="00287FFB" w:rsidRPr="00287FFB">
        <w:rPr>
          <w:rFonts w:eastAsia="Calibri"/>
          <w:lang w:val="en-US" w:eastAsia="zh-CN" w:bidi="bn-IN"/>
        </w:rPr>
        <w:t>P</w:t>
      </w:r>
      <w:r w:rsidR="00287FFB" w:rsidRPr="00287FFB">
        <w:rPr>
          <w:rFonts w:eastAsia="Calibri"/>
          <w:vertAlign w:val="subscript"/>
          <w:lang w:val="en-US" w:eastAsia="zh-CN" w:bidi="bn-IN"/>
        </w:rPr>
        <w:t>CMAX_H,</w:t>
      </w:r>
      <w:r w:rsidR="00287FFB" w:rsidRPr="00287FFB">
        <w:rPr>
          <w:rFonts w:eastAsia="Calibri"/>
          <w:i/>
          <w:vertAlign w:val="subscript"/>
          <w:lang w:val="en-US" w:eastAsia="zh-CN" w:bidi="bn-IN"/>
        </w:rPr>
        <w:t>c</w:t>
      </w:r>
      <w:r w:rsidR="00287FFB" w:rsidRPr="00287FFB">
        <w:rPr>
          <w:rFonts w:eastAsia="Calibri"/>
          <w:vertAlign w:val="subscript"/>
          <w:lang w:val="en-US" w:eastAsia="zh-CN" w:bidi="bn-IN"/>
        </w:rPr>
        <w:t xml:space="preserve"> </w:t>
      </w:r>
      <w:r w:rsidR="00287FFB" w:rsidRPr="00287FFB">
        <w:rPr>
          <w:rFonts w:eastAsia="Calibri"/>
          <w:lang w:val="en-US" w:eastAsia="zh-CN" w:bidi="bn-IN"/>
        </w:rPr>
        <w:t>as defined in [3];</w:t>
      </w:r>
    </w:p>
    <w:p w14:paraId="2ED031F7" w14:textId="4C025437" w:rsidR="00287FFB" w:rsidRPr="005F56E3" w:rsidRDefault="00C3023D" w:rsidP="00C3023D">
      <w:pPr>
        <w:pStyle w:val="B4"/>
        <w:ind w:left="1778" w:hanging="360"/>
        <w:rPr>
          <w:rFonts w:eastAsia="MS Mincho"/>
          <w:lang w:val="en-US" w:eastAsia="ja-JP"/>
        </w:rPr>
      </w:pPr>
      <w:r w:rsidRPr="005F56E3">
        <w:rPr>
          <w:rFonts w:eastAsia="SimSun"/>
          <w:lang w:val="en-US" w:eastAsia="ja-JP"/>
        </w:rPr>
        <w:t>-</w:t>
      </w:r>
      <w:r w:rsidRPr="005F56E3">
        <w:rPr>
          <w:rFonts w:eastAsia="SimSun"/>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 xml:space="preserve"> </m:t>
            </m:r>
            <m:r>
              <w:rPr>
                <w:rFonts w:ascii="Cambria Math" w:eastAsia="Calibri" w:hAnsi="Cambria Math"/>
                <w:lang w:val="en-US" w:eastAsia="zh-CN"/>
              </w:rPr>
              <m:t>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287FFB" w:rsidRPr="005F56E3">
        <w:rPr>
          <w:rFonts w:eastAsia="Calibri"/>
          <w:lang w:val="en-US" w:eastAsia="zh-CN"/>
        </w:rPr>
        <w:t>;</w:t>
      </w:r>
    </w:p>
    <w:p w14:paraId="0419A720" w14:textId="7F2866F2" w:rsidR="00287FFB" w:rsidRPr="005F56E3" w:rsidRDefault="00C3023D" w:rsidP="00C3023D">
      <w:pPr>
        <w:pStyle w:val="B4"/>
        <w:ind w:left="1778" w:hanging="360"/>
        <w:rPr>
          <w:rFonts w:eastAsia="MS Mincho"/>
          <w:lang w:val="en-US" w:eastAsia="ja-JP"/>
        </w:rPr>
      </w:pPr>
      <w:r w:rsidRPr="005F56E3">
        <w:rPr>
          <w:rFonts w:eastAsia="SimSun"/>
          <w:lang w:val="en-US" w:eastAsia="ja-JP"/>
        </w:rPr>
        <w:t>-</w:t>
      </w:r>
      <w:r w:rsidRPr="005F56E3">
        <w:rPr>
          <w:rFonts w:eastAsia="SimSun"/>
          <w:lang w:val="en-US" w:eastAsia="ja-JP"/>
        </w:rPr>
        <w:tab/>
      </w:r>
      <m:oMath>
        <m:r>
          <w:rPr>
            <w:rFonts w:ascii="Cambria Math" w:eastAsia="Calibri" w:hAnsi="Cambria Math"/>
            <w:lang w:val="en-US" w:eastAsia="ja-JP"/>
          </w:rPr>
          <m:t xml:space="preserve"> </m:t>
        </m:r>
        <m:r>
          <w:rPr>
            <w:rFonts w:ascii="Cambria Math" w:eastAsia="Calibri" w:hAnsi="Cambria Math"/>
            <w:lang w:val="en-US" w:eastAsia="ja-JP"/>
          </w:rPr>
          <m:t>BWMHz</m:t>
        </m:r>
      </m:oMath>
      <w:r w:rsidR="00287FFB" w:rsidRPr="005F56E3">
        <w:rPr>
          <w:rFonts w:eastAsia="Calibri"/>
          <w:lang w:val="en-US" w:eastAsia="ja-JP"/>
        </w:rPr>
        <w:t xml:space="preserve"> is the single channel bandwidth in MHz.</w:t>
      </w:r>
    </w:p>
    <w:p w14:paraId="6239A609" w14:textId="77777777" w:rsidR="006031F0" w:rsidRDefault="006031F0" w:rsidP="006031F0">
      <w:pPr>
        <w:pStyle w:val="Heading2"/>
      </w:pPr>
      <w:bookmarkStart w:id="287" w:name="_Toc28873168"/>
      <w:bookmarkStart w:id="288" w:name="_Toc35593626"/>
      <w:bookmarkStart w:id="289" w:name="_Toc44669034"/>
      <w:bookmarkStart w:id="290" w:name="_Toc51607183"/>
      <w:bookmarkStart w:id="291" w:name="_Hlk26519519"/>
      <w:bookmarkStart w:id="292" w:name="_Toc152935999"/>
      <w:r>
        <w:t>4.3</w:t>
      </w:r>
      <w:r>
        <w:tab/>
        <w:t>Channel access procedures for semi-static channel occupancy</w:t>
      </w:r>
      <w:bookmarkEnd w:id="287"/>
      <w:bookmarkEnd w:id="288"/>
      <w:bookmarkEnd w:id="289"/>
      <w:bookmarkEnd w:id="290"/>
      <w:bookmarkEnd w:id="292"/>
    </w:p>
    <w:p w14:paraId="58A393B1" w14:textId="6DF421B8" w:rsidR="006031F0" w:rsidRPr="006577BC" w:rsidRDefault="00272D39" w:rsidP="006031F0">
      <w:pPr>
        <w:rPr>
          <w:color w:val="000000"/>
          <w:lang w:val="en-US"/>
        </w:rPr>
      </w:pPr>
      <w:r w:rsidRPr="002050FC">
        <w:rPr>
          <w:rFonts w:eastAsia="Calibri"/>
          <w:lang w:val="en-US" w:eastAsia="ja-JP"/>
        </w:rPr>
        <w:t xml:space="preserve">Channel </w:t>
      </w:r>
      <w:r w:rsidR="00574B20" w:rsidRPr="002050FC">
        <w:rPr>
          <w:rFonts w:eastAsia="Calibri"/>
          <w:lang w:val="en-US" w:eastAsia="ja-JP"/>
        </w:rPr>
        <w:t>a</w:t>
      </w:r>
      <w:r w:rsidR="00574B20">
        <w:rPr>
          <w:rFonts w:eastAsia="Calibri"/>
          <w:lang w:val="en-US" w:eastAsia="ja-JP"/>
        </w:rPr>
        <w:t>cc</w:t>
      </w:r>
      <w:r w:rsidR="00574B20" w:rsidRPr="002050FC">
        <w:rPr>
          <w:rFonts w:eastAsia="Calibri"/>
          <w:lang w:val="en-US" w:eastAsia="ja-JP"/>
        </w:rPr>
        <w:t xml:space="preserve">ess </w:t>
      </w:r>
      <w:r w:rsidRPr="002050FC">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sidR="006031F0" w:rsidRPr="006577BC">
        <w:rPr>
          <w:lang w:val="en-US"/>
        </w:rPr>
        <w:t xml:space="preserve"> a gNB provides UE(s) with higher layer parameters </w:t>
      </w:r>
      <w:r w:rsidR="00704E32">
        <w:rPr>
          <w:i/>
          <w:color w:val="000000"/>
          <w:lang w:val="en-US"/>
        </w:rPr>
        <w:t>c</w:t>
      </w:r>
      <w:r w:rsidR="00704E32" w:rsidRPr="006577BC">
        <w:rPr>
          <w:i/>
          <w:color w:val="000000"/>
          <w:lang w:val="en-US"/>
        </w:rPr>
        <w:t>hannelAccessMode</w:t>
      </w:r>
      <w:r w:rsidR="006031F0" w:rsidRPr="006577BC">
        <w:rPr>
          <w:i/>
          <w:color w:val="000000"/>
          <w:lang w:val="en-US"/>
        </w:rPr>
        <w:t>-r16 =</w:t>
      </w:r>
      <w:r w:rsidR="00704E32">
        <w:rPr>
          <w:i/>
          <w:color w:val="000000"/>
          <w:lang w:val="en-US"/>
        </w:rPr>
        <w:t>'</w:t>
      </w:r>
      <w:r w:rsidR="00704E32" w:rsidRPr="006577BC">
        <w:rPr>
          <w:i/>
          <w:color w:val="000000"/>
          <w:lang w:val="en-US"/>
        </w:rPr>
        <w:t>semi</w:t>
      </w:r>
      <w:r w:rsidR="00704E32">
        <w:rPr>
          <w:i/>
          <w:color w:val="000000"/>
          <w:lang w:val="en-US"/>
        </w:rPr>
        <w:t>S</w:t>
      </w:r>
      <w:r w:rsidR="00704E32" w:rsidRPr="006577BC">
        <w:rPr>
          <w:i/>
          <w:color w:val="000000"/>
          <w:lang w:val="en-US"/>
        </w:rPr>
        <w:t>tatic</w:t>
      </w:r>
      <w:r w:rsidR="00704E32">
        <w:rPr>
          <w:i/>
          <w:color w:val="000000"/>
          <w:lang w:val="en-US"/>
        </w:rPr>
        <w:t>'</w:t>
      </w:r>
      <w:r w:rsidR="00704E32" w:rsidRPr="006577BC">
        <w:rPr>
          <w:i/>
          <w:color w:val="000000"/>
          <w:lang w:val="en-US"/>
        </w:rPr>
        <w:t xml:space="preserve"> </w:t>
      </w:r>
      <w:r w:rsidR="006031F0"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006031F0"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Pr>
          <w:color w:val="000000"/>
          <w:lang w:val="en-US"/>
        </w:rPr>
        <w:t xml:space="preserve"> within</w:t>
      </w:r>
      <w:r w:rsidR="006031F0"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6031F0">
        <w:rPr>
          <w:color w:val="000000"/>
          <w:lang w:val="en-US"/>
        </w:rPr>
        <w:fldChar w:fldCharType="begin"/>
      </w:r>
      <w:r w:rsidR="006031F0"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6031F0">
        <w:rPr>
          <w:color w:val="000000"/>
          <w:lang w:val="en-US"/>
        </w:rPr>
        <w:instrText xml:space="preserve"> </w:instrText>
      </w:r>
      <w:r w:rsidR="00D24452">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6577BC">
        <w:rPr>
          <w:color w:val="000000"/>
          <w:lang w:val="en-US"/>
        </w:rPr>
        <w:t>, where</w:t>
      </w:r>
      <w:r w:rsidR="00BC5501">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Pr>
          <w:iCs/>
        </w:rPr>
        <w:t xml:space="preserve"> </w:t>
      </w:r>
      <w:r w:rsidR="00BC5501">
        <w:rPr>
          <w:i/>
          <w:iCs/>
        </w:rPr>
        <w:t>period</w:t>
      </w:r>
      <w:r w:rsidR="006031F0" w:rsidRPr="006577BC">
        <w:rPr>
          <w:color w:val="000000"/>
          <w:lang w:val="en-US"/>
        </w:rPr>
        <w:t xml:space="preserve"> </w:t>
      </w:r>
      <w:r w:rsidR="006031F0" w:rsidRPr="006031F0">
        <w:rPr>
          <w:color w:val="000000"/>
          <w:lang w:val="en-US"/>
        </w:rPr>
        <w:fldChar w:fldCharType="begin"/>
      </w:r>
      <w:r w:rsidR="006031F0"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6031F0">
        <w:rPr>
          <w:color w:val="000000"/>
          <w:lang w:val="en-US"/>
        </w:rPr>
        <w:instrText xml:space="preserve"> </w:instrText>
      </w:r>
      <w:r w:rsidR="00D24452">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in </w:t>
      </w:r>
      <m:oMath>
        <m:r>
          <w:rPr>
            <w:rFonts w:ascii="Cambria Math" w:hAnsi="Cambria Math"/>
          </w:rPr>
          <m:t>ms</m:t>
        </m:r>
      </m:oMath>
      <w:r w:rsidR="006031F0" w:rsidRPr="006577BC">
        <w:rPr>
          <w:lang w:val="en-US"/>
        </w:rPr>
        <w:t>, is a</w:t>
      </w:r>
      <w:r w:rsidR="006031F0" w:rsidRPr="006577BC">
        <w:rPr>
          <w:color w:val="000000"/>
          <w:lang w:val="en-US"/>
        </w:rPr>
        <w:t xml:space="preserve"> higher layer parameter provided in </w:t>
      </w:r>
      <w:r w:rsidR="00BC5501">
        <w:rPr>
          <w:i/>
          <w:color w:val="000000"/>
          <w:lang w:val="en-US"/>
        </w:rPr>
        <w:t>S</w:t>
      </w:r>
      <w:r w:rsidR="00BC5501" w:rsidRPr="006577BC">
        <w:rPr>
          <w:i/>
          <w:color w:val="000000"/>
          <w:lang w:val="en-US"/>
        </w:rPr>
        <w:t>emiStaticChannelAccessConfig</w:t>
      </w:r>
      <w:r w:rsidR="006031F0" w:rsidRPr="006577BC">
        <w:rPr>
          <w:color w:val="000000"/>
          <w:lang w:val="en-US"/>
        </w:rPr>
        <w:t xml:space="preserve"> and</w:t>
      </w:r>
      <w:r w:rsidR="00BC5501">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6577BC">
        <w:rPr>
          <w:i/>
          <w:color w:val="000000"/>
          <w:lang w:val="en-US"/>
        </w:rPr>
        <w:t xml:space="preserve">. </w:t>
      </w:r>
      <w:r w:rsidR="008833D5" w:rsidRPr="0003324D">
        <w:t xml:space="preserve">For determining a </w:t>
      </w:r>
      <w:r w:rsidR="008833D5" w:rsidRPr="0003324D">
        <w:rPr>
          <w:i/>
          <w:iCs/>
        </w:rPr>
        <w:t xml:space="preserve">Channel Occupancy Time </w:t>
      </w:r>
      <w:r w:rsidR="008833D5" w:rsidRPr="0003324D">
        <w:t xml:space="preserve">based on semi-static channel access procedures, duration of </w:t>
      </w:r>
      <w:bookmarkStart w:id="293" w:name="_Hlk61425851"/>
      <w:r w:rsidR="008833D5" w:rsidRPr="0003324D">
        <w:t>any transmission gap within</w:t>
      </w:r>
      <w:bookmarkEnd w:id="293"/>
      <w:r w:rsidR="008833D5"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008833D5" w:rsidRPr="0003324D">
        <w:t xml:space="preserve"> is counted in the channel occupancy time.</w:t>
      </w:r>
    </w:p>
    <w:p w14:paraId="1665CC3D" w14:textId="1C33B6E7" w:rsidR="006031F0" w:rsidRPr="00C32A6D" w:rsidRDefault="006031F0" w:rsidP="006031F0">
      <w:pPr>
        <w:rPr>
          <w:noProof/>
          <w:lang w:val="en-US"/>
        </w:rPr>
      </w:pPr>
      <w:r w:rsidRPr="000B3E36">
        <w:rPr>
          <w:lang w:val="en-US"/>
        </w:rPr>
        <w:t xml:space="preserve">In the following procedures in this </w:t>
      </w:r>
      <w:r w:rsidR="00B906D8" w:rsidRPr="000B3E36">
        <w:rPr>
          <w:lang w:val="en-US"/>
        </w:rPr>
        <w:t>clause</w:t>
      </w:r>
      <w:r w:rsidRPr="000B3E36">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00574B20" w:rsidRPr="000B3E36">
        <w:rPr>
          <w:lang w:val="en-US"/>
        </w:rPr>
        <w:t xml:space="preserve">, </w:t>
      </w:r>
      <w:r w:rsidR="00574B20" w:rsidRPr="000B3E36">
        <w:rPr>
          <w:rFonts w:cs="Times"/>
        </w:rPr>
        <w:t>unless longer sensing duration is required (e.g. by level of regulation), in which case sensing is performed within a duration of</w:t>
      </w:r>
      <w:r w:rsidR="00574B20"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0B3E36">
        <w:t xml:space="preserve">. When sensing is performed </w:t>
      </w:r>
      <w:r w:rsidR="00574B20" w:rsidRPr="00704E32">
        <w:t>within a duration of</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704E32">
        <w:t xml:space="preserve">, the channel is considered to be idle if the channel is sensed to be idle for total of at least </w:t>
      </w:r>
      <m:oMath>
        <m:r>
          <w:rPr>
            <w:rFonts w:ascii="Cambria Math" w:hAnsi="Cambria Math"/>
          </w:rPr>
          <m:t>5μs</m:t>
        </m:r>
      </m:oMath>
      <w:r w:rsidR="00574B20" w:rsidRPr="00704E32">
        <w:t xml:space="preserve"> with at least </w:t>
      </w:r>
      <m:oMath>
        <m:r>
          <w:rPr>
            <w:rFonts w:ascii="Cambria Math" w:hAnsi="Cambria Math"/>
          </w:rPr>
          <m:t>4μs</m:t>
        </m:r>
      </m:oMath>
      <w:r w:rsidR="00574B20" w:rsidRPr="00704E32">
        <w:t xml:space="preserve"> of sensing occurring in the last </w:t>
      </w:r>
      <m:oMath>
        <m:r>
          <w:rPr>
            <w:rFonts w:ascii="Cambria Math" w:hAnsi="Cambria Math"/>
          </w:rPr>
          <m:t>9μs</m:t>
        </m:r>
      </m:oMath>
      <w:r w:rsidR="00574B20" w:rsidRPr="00704E32">
        <w:t xml:space="preserve"> time interval in the sensing duration.</w:t>
      </w:r>
      <w:r w:rsidRPr="00704E32">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04E32">
        <w:rPr>
          <w:lang w:val="en-US"/>
        </w:rPr>
        <w:t xml:space="preserve"> adjustment for performing sensing by a gNB or a UE is described in </w:t>
      </w:r>
      <w:r w:rsidR="00B906D8" w:rsidRPr="00704E32">
        <w:rPr>
          <w:lang w:val="en-US"/>
        </w:rPr>
        <w:t>clause</w:t>
      </w:r>
      <w:r w:rsidRPr="00704E32">
        <w:rPr>
          <w:lang w:val="en-US"/>
        </w:rPr>
        <w:t>s 4.1.5 and 4.2.3, respectively.</w:t>
      </w:r>
    </w:p>
    <w:p w14:paraId="5A58F8F4" w14:textId="77777777" w:rsidR="006031F0" w:rsidRPr="006577BC" w:rsidRDefault="006031F0" w:rsidP="006031F0">
      <w:pPr>
        <w:rPr>
          <w:color w:val="000000"/>
          <w:lang w:val="en-US"/>
        </w:rPr>
      </w:pPr>
      <w:r w:rsidRPr="006577BC">
        <w:rPr>
          <w:color w:val="000000"/>
          <w:lang w:val="en-US"/>
        </w:rPr>
        <w:t>A channel occupancy initiated by a gNB and shared with UE(s) satisf</w:t>
      </w:r>
      <w:r w:rsidR="00E56363">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2539CB5" w14:textId="623B8691" w:rsidR="006031F0" w:rsidRPr="00607F2E" w:rsidRDefault="006031F0" w:rsidP="006031F0">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rsidR="00BC5501">
        <w:t>period</w:t>
      </w:r>
      <w:r w:rsidRPr="00607F2E">
        <w:t xml:space="preserve">. </w:t>
      </w:r>
    </w:p>
    <w:p w14:paraId="7CAF8D17" w14:textId="60C72CED" w:rsidR="006031F0" w:rsidRPr="00607F2E" w:rsidRDefault="006031F0" w:rsidP="009458F8">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16μs</m:t>
        </m:r>
      </m:oMath>
      <w:r w:rsidRPr="00607F2E">
        <w:t>.</w:t>
      </w:r>
    </w:p>
    <w:p w14:paraId="75C4942D" w14:textId="53E7631A" w:rsidR="006031F0" w:rsidRPr="00607F2E" w:rsidRDefault="006031F0" w:rsidP="009458F8">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1175870D" w14:textId="77777777" w:rsidR="006031F0" w:rsidRPr="00607F2E" w:rsidRDefault="006031F0" w:rsidP="000F0F00">
      <w:pPr>
        <w:pStyle w:val="B1"/>
      </w:pPr>
      <w:r>
        <w:t>-</w:t>
      </w:r>
      <w:r>
        <w:tab/>
      </w:r>
      <w:r w:rsidRPr="00607F2E">
        <w:t xml:space="preserve">A UE may transmit UL transmission burst(s) after </w:t>
      </w:r>
      <w:r w:rsidR="002B07F0">
        <w:t xml:space="preserve">detection of a </w:t>
      </w:r>
      <w:r w:rsidRPr="00607F2E">
        <w:t>DL transmission burst(s) within the channel occupancy time as follows:</w:t>
      </w:r>
    </w:p>
    <w:p w14:paraId="64CAA535" w14:textId="331407A7" w:rsidR="006031F0" w:rsidRPr="00607F2E" w:rsidRDefault="006031F0" w:rsidP="000345AE">
      <w:pPr>
        <w:pStyle w:val="B2"/>
      </w:pPr>
      <w:r>
        <w:t>-</w:t>
      </w:r>
      <w:r>
        <w:tab/>
      </w:r>
      <w:r w:rsidRPr="00607F2E">
        <w:t xml:space="preserve">If the gap between the UL and DL transmission bursts is at most </w:t>
      </w:r>
      <m:oMath>
        <m:r>
          <w:rPr>
            <w:rFonts w:ascii="Cambria Math" w:hAnsi="Cambria Math"/>
          </w:rPr>
          <m:t>16μs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D30D7E4" w14:textId="5A359A3E" w:rsidR="006031F0" w:rsidRDefault="006031F0" w:rsidP="007C1451">
      <w:pPr>
        <w:pStyle w:val="B2"/>
      </w:pPr>
      <w:r>
        <w:t>-</w:t>
      </w:r>
      <w:r>
        <w:tab/>
      </w:r>
      <w:r w:rsidRPr="00607F2E">
        <w:t xml:space="preserve">If the gap between the UL and DL transmission bursts is more than </w:t>
      </w:r>
      <m:oMath>
        <m:r>
          <w:rPr>
            <w:rFonts w:ascii="Cambria Math" w:hAnsi="Cambria Math"/>
          </w:rPr>
          <m:t>16μs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rsidR="002B4BCF">
        <w:t xml:space="preserve">within a </w:t>
      </w:r>
      <m:oMath>
        <m:r>
          <w:rPr>
            <w:rFonts w:ascii="Cambria Math" w:hAnsi="Cambria Math"/>
          </w:rPr>
          <m:t>25μs</m:t>
        </m:r>
      </m:oMath>
      <w:r w:rsidR="002B4BCF">
        <w:t xml:space="preserve"> interval ending immediately</w:t>
      </w:r>
      <w:r w:rsidRPr="00607F2E">
        <w:t xml:space="preserve"> before transmission.</w:t>
      </w:r>
    </w:p>
    <w:p w14:paraId="65D72669" w14:textId="0E4581CE" w:rsidR="00E56363" w:rsidRPr="00607F2E" w:rsidRDefault="00E56363" w:rsidP="004C610D">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25μs</m:t>
        </m:r>
      </m:oMath>
      <w:r w:rsidRPr="00B45F74">
        <w:t xml:space="preserve"> interval ending immediately before transmission.</w:t>
      </w:r>
    </w:p>
    <w:p w14:paraId="09E96928" w14:textId="5BBD5076" w:rsidR="006031F0" w:rsidRPr="00607F2E" w:rsidRDefault="006031F0" w:rsidP="007C1451">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607F2E">
        <w:t xml:space="preserve"> </w:t>
      </w:r>
      <w:r w:rsidRPr="00607F2E">
        <w:rPr>
          <w:color w:val="000000"/>
        </w:rPr>
        <w:t xml:space="preserve">before the start of the next </w:t>
      </w:r>
      <w:r w:rsidR="00BC5501">
        <w:t>period</w:t>
      </w:r>
      <w:r w:rsidRPr="00607F2E">
        <w:rPr>
          <w:color w:val="000000"/>
        </w:rPr>
        <w:t>.</w:t>
      </w:r>
    </w:p>
    <w:bookmarkEnd w:id="291"/>
    <w:p w14:paraId="5A73E34B" w14:textId="77777777" w:rsidR="006031F0" w:rsidRPr="001629B4" w:rsidRDefault="00A7096B" w:rsidP="0085737D">
      <w:pPr>
        <w:rPr>
          <w:lang w:val="en-US"/>
        </w:rPr>
      </w:pPr>
      <w:r w:rsidRPr="000D4E47">
        <w:rPr>
          <w:lang w:val="en-US"/>
        </w:rPr>
        <w:t>If a UE fails to access the channel(s) prior to an intended UL transmission to a gNB, Layer 1 notifies higher layers about the channel access failure.</w:t>
      </w:r>
    </w:p>
    <w:p w14:paraId="2AE3A431" w14:textId="77777777" w:rsidR="00080512" w:rsidRPr="004D3578" w:rsidRDefault="00080512">
      <w:pPr>
        <w:pStyle w:val="Heading8"/>
      </w:pPr>
      <w:bookmarkStart w:id="294" w:name="historyclause"/>
      <w:r w:rsidRPr="004D3578">
        <w:br w:type="page"/>
      </w:r>
      <w:bookmarkStart w:id="295" w:name="_Toc524694446"/>
      <w:bookmarkStart w:id="296" w:name="_Toc28873169"/>
      <w:bookmarkStart w:id="297" w:name="_Toc35593627"/>
      <w:bookmarkStart w:id="298" w:name="_Toc44669035"/>
      <w:bookmarkStart w:id="299" w:name="_Toc51607184"/>
      <w:bookmarkStart w:id="300" w:name="_Toc152936000"/>
      <w:r w:rsidRPr="004D3578">
        <w:lastRenderedPageBreak/>
        <w:t>Annex X (informative):</w:t>
      </w:r>
      <w:r w:rsidRPr="004D3578">
        <w:br/>
        <w:t>Change history</w:t>
      </w:r>
      <w:bookmarkEnd w:id="295"/>
      <w:bookmarkEnd w:id="296"/>
      <w:bookmarkEnd w:id="297"/>
      <w:bookmarkEnd w:id="298"/>
      <w:bookmarkEnd w:id="299"/>
      <w:bookmarkEnd w:id="300"/>
    </w:p>
    <w:bookmarkEnd w:id="294"/>
    <w:p w14:paraId="7A1EAD82"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567"/>
        <w:gridCol w:w="425"/>
        <w:gridCol w:w="425"/>
        <w:gridCol w:w="4820"/>
        <w:gridCol w:w="708"/>
      </w:tblGrid>
      <w:tr w:rsidR="003C3971" w:rsidRPr="00235394" w14:paraId="64B29DD8" w14:textId="77777777" w:rsidTr="0006379B">
        <w:trPr>
          <w:cantSplit/>
        </w:trPr>
        <w:tc>
          <w:tcPr>
            <w:tcW w:w="9639" w:type="dxa"/>
            <w:gridSpan w:val="8"/>
            <w:tcBorders>
              <w:bottom w:val="nil"/>
            </w:tcBorders>
            <w:shd w:val="solid" w:color="FFFFFF" w:fill="auto"/>
          </w:tcPr>
          <w:p w14:paraId="05F35FE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E365F42" w14:textId="77777777" w:rsidTr="0006379B">
        <w:tc>
          <w:tcPr>
            <w:tcW w:w="851" w:type="dxa"/>
            <w:shd w:val="pct10" w:color="auto" w:fill="FFFFFF"/>
          </w:tcPr>
          <w:p w14:paraId="335E5683" w14:textId="77777777" w:rsidR="003C3971" w:rsidRPr="00235394" w:rsidRDefault="003C3971" w:rsidP="00C72833">
            <w:pPr>
              <w:pStyle w:val="TAL"/>
              <w:rPr>
                <w:b/>
                <w:sz w:val="16"/>
              </w:rPr>
            </w:pPr>
            <w:r w:rsidRPr="00235394">
              <w:rPr>
                <w:b/>
                <w:sz w:val="16"/>
              </w:rPr>
              <w:t>Date</w:t>
            </w:r>
          </w:p>
        </w:tc>
        <w:tc>
          <w:tcPr>
            <w:tcW w:w="850" w:type="dxa"/>
            <w:shd w:val="pct10" w:color="auto" w:fill="FFFFFF"/>
          </w:tcPr>
          <w:p w14:paraId="4529C0C6" w14:textId="77777777" w:rsidR="003C3971" w:rsidRPr="00235394" w:rsidRDefault="00DF2B1F" w:rsidP="00C72833">
            <w:pPr>
              <w:pStyle w:val="TAL"/>
              <w:rPr>
                <w:b/>
                <w:sz w:val="16"/>
              </w:rPr>
            </w:pPr>
            <w:r>
              <w:rPr>
                <w:b/>
                <w:sz w:val="16"/>
              </w:rPr>
              <w:t>Meeting</w:t>
            </w:r>
          </w:p>
        </w:tc>
        <w:tc>
          <w:tcPr>
            <w:tcW w:w="993" w:type="dxa"/>
            <w:shd w:val="pct10" w:color="auto" w:fill="FFFFFF"/>
          </w:tcPr>
          <w:p w14:paraId="6DD535F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783E3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9BC7EB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F554589" w14:textId="77777777" w:rsidR="003C3971" w:rsidRPr="00235394" w:rsidRDefault="003C3971" w:rsidP="00C72833">
            <w:pPr>
              <w:pStyle w:val="TAL"/>
              <w:rPr>
                <w:b/>
                <w:sz w:val="16"/>
              </w:rPr>
            </w:pPr>
            <w:r>
              <w:rPr>
                <w:b/>
                <w:sz w:val="16"/>
              </w:rPr>
              <w:t>Cat</w:t>
            </w:r>
          </w:p>
        </w:tc>
        <w:tc>
          <w:tcPr>
            <w:tcW w:w="4820" w:type="dxa"/>
            <w:shd w:val="pct10" w:color="auto" w:fill="FFFFFF"/>
          </w:tcPr>
          <w:p w14:paraId="25596E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2F363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B272199" w14:textId="77777777" w:rsidTr="0006379B">
        <w:tc>
          <w:tcPr>
            <w:tcW w:w="851" w:type="dxa"/>
            <w:shd w:val="solid" w:color="FFFFFF" w:fill="auto"/>
          </w:tcPr>
          <w:p w14:paraId="06F16DC7" w14:textId="77777777" w:rsidR="003C3971" w:rsidRPr="006B0D02" w:rsidRDefault="00EB45C7" w:rsidP="00513369">
            <w:pPr>
              <w:pStyle w:val="TAC"/>
              <w:rPr>
                <w:sz w:val="16"/>
                <w:szCs w:val="16"/>
              </w:rPr>
            </w:pPr>
            <w:r>
              <w:rPr>
                <w:sz w:val="16"/>
                <w:szCs w:val="16"/>
              </w:rPr>
              <w:t>2018-04</w:t>
            </w:r>
          </w:p>
        </w:tc>
        <w:tc>
          <w:tcPr>
            <w:tcW w:w="850" w:type="dxa"/>
            <w:shd w:val="solid" w:color="FFFFFF" w:fill="auto"/>
          </w:tcPr>
          <w:p w14:paraId="770D1613" w14:textId="77777777" w:rsidR="003C3971" w:rsidRPr="006B0D02" w:rsidRDefault="00EB45C7" w:rsidP="00513369">
            <w:pPr>
              <w:pStyle w:val="TAC"/>
              <w:rPr>
                <w:sz w:val="16"/>
                <w:szCs w:val="16"/>
              </w:rPr>
            </w:pPr>
            <w:r>
              <w:rPr>
                <w:sz w:val="16"/>
                <w:szCs w:val="16"/>
              </w:rPr>
              <w:t>RAN</w:t>
            </w:r>
            <w:r w:rsidR="00513369">
              <w:rPr>
                <w:sz w:val="16"/>
                <w:szCs w:val="16"/>
              </w:rPr>
              <w:t>1</w:t>
            </w:r>
            <w:r>
              <w:rPr>
                <w:sz w:val="16"/>
                <w:szCs w:val="16"/>
              </w:rPr>
              <w:t>#9</w:t>
            </w:r>
            <w:r w:rsidR="00513369">
              <w:rPr>
                <w:sz w:val="16"/>
                <w:szCs w:val="16"/>
              </w:rPr>
              <w:t>2bis</w:t>
            </w:r>
          </w:p>
        </w:tc>
        <w:tc>
          <w:tcPr>
            <w:tcW w:w="993" w:type="dxa"/>
            <w:shd w:val="solid" w:color="FFFFFF" w:fill="auto"/>
          </w:tcPr>
          <w:p w14:paraId="4C14CC3D" w14:textId="77777777" w:rsidR="003C3971" w:rsidRPr="006B0D02" w:rsidRDefault="008B6516" w:rsidP="00C72833">
            <w:pPr>
              <w:pStyle w:val="TAC"/>
              <w:rPr>
                <w:sz w:val="16"/>
                <w:szCs w:val="16"/>
              </w:rPr>
            </w:pPr>
            <w:r w:rsidRPr="008B6516">
              <w:rPr>
                <w:sz w:val="16"/>
                <w:szCs w:val="16"/>
              </w:rPr>
              <w:t>R1-1804453</w:t>
            </w:r>
          </w:p>
        </w:tc>
        <w:tc>
          <w:tcPr>
            <w:tcW w:w="567" w:type="dxa"/>
            <w:shd w:val="solid" w:color="FFFFFF" w:fill="auto"/>
          </w:tcPr>
          <w:p w14:paraId="54EC2B62" w14:textId="77777777" w:rsidR="003C3971" w:rsidRPr="006B0D02" w:rsidRDefault="003C3971" w:rsidP="00C72833">
            <w:pPr>
              <w:pStyle w:val="TAL"/>
              <w:rPr>
                <w:sz w:val="16"/>
                <w:szCs w:val="16"/>
              </w:rPr>
            </w:pPr>
          </w:p>
        </w:tc>
        <w:tc>
          <w:tcPr>
            <w:tcW w:w="425" w:type="dxa"/>
            <w:shd w:val="solid" w:color="FFFFFF" w:fill="auto"/>
          </w:tcPr>
          <w:p w14:paraId="034925AC" w14:textId="77777777" w:rsidR="003C3971" w:rsidRPr="006B0D02" w:rsidRDefault="003C3971" w:rsidP="00C72833">
            <w:pPr>
              <w:pStyle w:val="TAR"/>
              <w:rPr>
                <w:sz w:val="16"/>
                <w:szCs w:val="16"/>
              </w:rPr>
            </w:pPr>
          </w:p>
        </w:tc>
        <w:tc>
          <w:tcPr>
            <w:tcW w:w="425" w:type="dxa"/>
            <w:shd w:val="solid" w:color="FFFFFF" w:fill="auto"/>
          </w:tcPr>
          <w:p w14:paraId="2836ED82" w14:textId="77777777" w:rsidR="003C3971" w:rsidRPr="006B0D02" w:rsidRDefault="003C3971" w:rsidP="00C72833">
            <w:pPr>
              <w:pStyle w:val="TAC"/>
              <w:rPr>
                <w:sz w:val="16"/>
                <w:szCs w:val="16"/>
              </w:rPr>
            </w:pPr>
          </w:p>
        </w:tc>
        <w:tc>
          <w:tcPr>
            <w:tcW w:w="4820" w:type="dxa"/>
            <w:shd w:val="solid" w:color="FFFFFF" w:fill="auto"/>
          </w:tcPr>
          <w:p w14:paraId="5E426CA5" w14:textId="77777777" w:rsidR="003C3971" w:rsidRPr="006B0D02" w:rsidRDefault="00EB45C7" w:rsidP="00C72833">
            <w:pPr>
              <w:pStyle w:val="TAL"/>
              <w:rPr>
                <w:sz w:val="16"/>
                <w:szCs w:val="16"/>
              </w:rPr>
            </w:pPr>
            <w:r>
              <w:rPr>
                <w:sz w:val="16"/>
                <w:szCs w:val="16"/>
              </w:rPr>
              <w:t>First version</w:t>
            </w:r>
          </w:p>
        </w:tc>
        <w:tc>
          <w:tcPr>
            <w:tcW w:w="708" w:type="dxa"/>
            <w:shd w:val="solid" w:color="FFFFFF" w:fill="auto"/>
          </w:tcPr>
          <w:p w14:paraId="354ECD4F" w14:textId="77777777" w:rsidR="003C3971" w:rsidRPr="007D6048" w:rsidRDefault="00EB45C7" w:rsidP="00C72833">
            <w:pPr>
              <w:pStyle w:val="TAC"/>
              <w:rPr>
                <w:sz w:val="16"/>
                <w:szCs w:val="16"/>
              </w:rPr>
            </w:pPr>
            <w:r>
              <w:rPr>
                <w:sz w:val="16"/>
                <w:szCs w:val="16"/>
              </w:rPr>
              <w:t>0.0.1</w:t>
            </w:r>
          </w:p>
        </w:tc>
      </w:tr>
      <w:tr w:rsidR="00D812FE" w:rsidRPr="006B0D02" w14:paraId="5252E2AA" w14:textId="77777777" w:rsidTr="0006379B">
        <w:tc>
          <w:tcPr>
            <w:tcW w:w="851" w:type="dxa"/>
            <w:shd w:val="solid" w:color="FFFFFF" w:fill="auto"/>
          </w:tcPr>
          <w:p w14:paraId="1740B284" w14:textId="77777777" w:rsidR="00D812FE" w:rsidRDefault="00D812FE" w:rsidP="00513369">
            <w:pPr>
              <w:pStyle w:val="TAC"/>
              <w:rPr>
                <w:sz w:val="16"/>
                <w:szCs w:val="16"/>
              </w:rPr>
            </w:pPr>
            <w:r>
              <w:rPr>
                <w:sz w:val="16"/>
                <w:szCs w:val="16"/>
              </w:rPr>
              <w:t>2018-04</w:t>
            </w:r>
          </w:p>
        </w:tc>
        <w:tc>
          <w:tcPr>
            <w:tcW w:w="850" w:type="dxa"/>
            <w:shd w:val="solid" w:color="FFFFFF" w:fill="auto"/>
          </w:tcPr>
          <w:p w14:paraId="280D33D1" w14:textId="77777777" w:rsidR="00D812FE" w:rsidRDefault="00D812FE" w:rsidP="00513369">
            <w:pPr>
              <w:pStyle w:val="TAC"/>
              <w:rPr>
                <w:sz w:val="16"/>
                <w:szCs w:val="16"/>
              </w:rPr>
            </w:pPr>
            <w:r>
              <w:rPr>
                <w:sz w:val="16"/>
                <w:szCs w:val="16"/>
              </w:rPr>
              <w:t>RAN1#92bis</w:t>
            </w:r>
          </w:p>
        </w:tc>
        <w:tc>
          <w:tcPr>
            <w:tcW w:w="993" w:type="dxa"/>
            <w:shd w:val="solid" w:color="FFFFFF" w:fill="auto"/>
          </w:tcPr>
          <w:p w14:paraId="1D89A5CE" w14:textId="77777777" w:rsidR="00D812FE" w:rsidRPr="008B6516" w:rsidRDefault="00B45E81" w:rsidP="00C72833">
            <w:pPr>
              <w:pStyle w:val="TAC"/>
              <w:rPr>
                <w:sz w:val="16"/>
                <w:szCs w:val="16"/>
              </w:rPr>
            </w:pPr>
            <w:r w:rsidRPr="00B45E81">
              <w:rPr>
                <w:sz w:val="16"/>
                <w:szCs w:val="16"/>
              </w:rPr>
              <w:t>R1-1805351</w:t>
            </w:r>
          </w:p>
        </w:tc>
        <w:tc>
          <w:tcPr>
            <w:tcW w:w="567" w:type="dxa"/>
            <w:shd w:val="solid" w:color="FFFFFF" w:fill="auto"/>
          </w:tcPr>
          <w:p w14:paraId="44AA9140" w14:textId="77777777" w:rsidR="00D812FE" w:rsidRPr="006B0D02" w:rsidRDefault="00D812FE" w:rsidP="00C72833">
            <w:pPr>
              <w:pStyle w:val="TAL"/>
              <w:rPr>
                <w:sz w:val="16"/>
                <w:szCs w:val="16"/>
              </w:rPr>
            </w:pPr>
          </w:p>
        </w:tc>
        <w:tc>
          <w:tcPr>
            <w:tcW w:w="425" w:type="dxa"/>
            <w:shd w:val="solid" w:color="FFFFFF" w:fill="auto"/>
          </w:tcPr>
          <w:p w14:paraId="5E930DAE" w14:textId="77777777" w:rsidR="00D812FE" w:rsidRPr="006B0D02" w:rsidRDefault="00D812FE" w:rsidP="00C72833">
            <w:pPr>
              <w:pStyle w:val="TAR"/>
              <w:rPr>
                <w:sz w:val="16"/>
                <w:szCs w:val="16"/>
              </w:rPr>
            </w:pPr>
          </w:p>
        </w:tc>
        <w:tc>
          <w:tcPr>
            <w:tcW w:w="425" w:type="dxa"/>
            <w:shd w:val="solid" w:color="FFFFFF" w:fill="auto"/>
          </w:tcPr>
          <w:p w14:paraId="4A80A659" w14:textId="77777777" w:rsidR="00D812FE" w:rsidRPr="006B0D02" w:rsidRDefault="00D812FE" w:rsidP="00C72833">
            <w:pPr>
              <w:pStyle w:val="TAC"/>
              <w:rPr>
                <w:sz w:val="16"/>
                <w:szCs w:val="16"/>
              </w:rPr>
            </w:pPr>
          </w:p>
        </w:tc>
        <w:tc>
          <w:tcPr>
            <w:tcW w:w="4820" w:type="dxa"/>
            <w:shd w:val="solid" w:color="FFFFFF" w:fill="auto"/>
          </w:tcPr>
          <w:p w14:paraId="447A91E1" w14:textId="77777777" w:rsidR="00D812FE" w:rsidRDefault="00D812FE" w:rsidP="00C72833">
            <w:pPr>
              <w:pStyle w:val="TAL"/>
              <w:rPr>
                <w:sz w:val="16"/>
                <w:szCs w:val="16"/>
              </w:rPr>
            </w:pPr>
            <w:r>
              <w:rPr>
                <w:sz w:val="16"/>
                <w:szCs w:val="16"/>
              </w:rPr>
              <w:t>Removal of FeLAA</w:t>
            </w:r>
            <w:r w:rsidR="004130B8">
              <w:rPr>
                <w:sz w:val="16"/>
                <w:szCs w:val="16"/>
              </w:rPr>
              <w:t xml:space="preserve"> agreements</w:t>
            </w:r>
          </w:p>
        </w:tc>
        <w:tc>
          <w:tcPr>
            <w:tcW w:w="708" w:type="dxa"/>
            <w:shd w:val="solid" w:color="FFFFFF" w:fill="auto"/>
          </w:tcPr>
          <w:p w14:paraId="2D3B2DA5" w14:textId="77777777" w:rsidR="00D812FE" w:rsidRDefault="00D812FE" w:rsidP="00C72833">
            <w:pPr>
              <w:pStyle w:val="TAC"/>
              <w:rPr>
                <w:sz w:val="16"/>
                <w:szCs w:val="16"/>
              </w:rPr>
            </w:pPr>
            <w:r>
              <w:rPr>
                <w:sz w:val="16"/>
                <w:szCs w:val="16"/>
              </w:rPr>
              <w:t>0.0.2</w:t>
            </w:r>
          </w:p>
        </w:tc>
      </w:tr>
      <w:tr w:rsidR="00955F9F" w:rsidRPr="006B0D02" w14:paraId="022E2E5C" w14:textId="77777777" w:rsidTr="0006379B">
        <w:tc>
          <w:tcPr>
            <w:tcW w:w="851" w:type="dxa"/>
            <w:shd w:val="solid" w:color="FFFFFF" w:fill="auto"/>
          </w:tcPr>
          <w:p w14:paraId="50CE77C9" w14:textId="77777777" w:rsidR="00955F9F" w:rsidRDefault="00955F9F" w:rsidP="00955F9F">
            <w:pPr>
              <w:pStyle w:val="TAC"/>
              <w:rPr>
                <w:sz w:val="16"/>
                <w:szCs w:val="16"/>
              </w:rPr>
            </w:pPr>
            <w:r>
              <w:rPr>
                <w:sz w:val="16"/>
                <w:szCs w:val="16"/>
              </w:rPr>
              <w:t>2018-04</w:t>
            </w:r>
          </w:p>
        </w:tc>
        <w:tc>
          <w:tcPr>
            <w:tcW w:w="850" w:type="dxa"/>
            <w:shd w:val="solid" w:color="FFFFFF" w:fill="auto"/>
          </w:tcPr>
          <w:p w14:paraId="1BD646AB" w14:textId="77777777" w:rsidR="00955F9F" w:rsidRDefault="00955F9F" w:rsidP="00955F9F">
            <w:pPr>
              <w:pStyle w:val="TAC"/>
              <w:rPr>
                <w:sz w:val="16"/>
                <w:szCs w:val="16"/>
              </w:rPr>
            </w:pPr>
            <w:r>
              <w:rPr>
                <w:sz w:val="16"/>
                <w:szCs w:val="16"/>
              </w:rPr>
              <w:t>RAN1#92bis</w:t>
            </w:r>
          </w:p>
        </w:tc>
        <w:tc>
          <w:tcPr>
            <w:tcW w:w="993" w:type="dxa"/>
            <w:shd w:val="solid" w:color="FFFFFF" w:fill="auto"/>
          </w:tcPr>
          <w:p w14:paraId="0661D023" w14:textId="77777777" w:rsidR="00955F9F" w:rsidRPr="008B6516" w:rsidRDefault="00955F9F" w:rsidP="00955F9F">
            <w:pPr>
              <w:pStyle w:val="TAC"/>
              <w:rPr>
                <w:sz w:val="16"/>
                <w:szCs w:val="16"/>
              </w:rPr>
            </w:pPr>
            <w:r w:rsidRPr="00B45E81">
              <w:rPr>
                <w:sz w:val="16"/>
                <w:szCs w:val="16"/>
              </w:rPr>
              <w:t>R1-180535</w:t>
            </w:r>
            <w:r>
              <w:rPr>
                <w:sz w:val="16"/>
                <w:szCs w:val="16"/>
              </w:rPr>
              <w:t>2</w:t>
            </w:r>
          </w:p>
        </w:tc>
        <w:tc>
          <w:tcPr>
            <w:tcW w:w="567" w:type="dxa"/>
            <w:shd w:val="solid" w:color="FFFFFF" w:fill="auto"/>
          </w:tcPr>
          <w:p w14:paraId="717A8329" w14:textId="77777777" w:rsidR="00955F9F" w:rsidRPr="006B0D02" w:rsidRDefault="00955F9F" w:rsidP="00955F9F">
            <w:pPr>
              <w:pStyle w:val="TAL"/>
              <w:rPr>
                <w:sz w:val="16"/>
                <w:szCs w:val="16"/>
              </w:rPr>
            </w:pPr>
          </w:p>
        </w:tc>
        <w:tc>
          <w:tcPr>
            <w:tcW w:w="425" w:type="dxa"/>
            <w:shd w:val="solid" w:color="FFFFFF" w:fill="auto"/>
          </w:tcPr>
          <w:p w14:paraId="0406C1CC" w14:textId="77777777" w:rsidR="00955F9F" w:rsidRPr="006B0D02" w:rsidRDefault="00955F9F" w:rsidP="00955F9F">
            <w:pPr>
              <w:pStyle w:val="TAR"/>
              <w:rPr>
                <w:sz w:val="16"/>
                <w:szCs w:val="16"/>
              </w:rPr>
            </w:pPr>
          </w:p>
        </w:tc>
        <w:tc>
          <w:tcPr>
            <w:tcW w:w="425" w:type="dxa"/>
            <w:shd w:val="solid" w:color="FFFFFF" w:fill="auto"/>
          </w:tcPr>
          <w:p w14:paraId="12455301" w14:textId="77777777" w:rsidR="00955F9F" w:rsidRPr="006B0D02" w:rsidRDefault="00955F9F" w:rsidP="00955F9F">
            <w:pPr>
              <w:pStyle w:val="TAC"/>
              <w:rPr>
                <w:sz w:val="16"/>
                <w:szCs w:val="16"/>
              </w:rPr>
            </w:pPr>
          </w:p>
        </w:tc>
        <w:tc>
          <w:tcPr>
            <w:tcW w:w="4820" w:type="dxa"/>
            <w:shd w:val="solid" w:color="FFFFFF" w:fill="auto"/>
          </w:tcPr>
          <w:p w14:paraId="088E0111" w14:textId="77777777" w:rsidR="00955F9F" w:rsidRDefault="00955F9F" w:rsidP="00955F9F">
            <w:pPr>
              <w:pStyle w:val="TAL"/>
              <w:rPr>
                <w:sz w:val="16"/>
                <w:szCs w:val="16"/>
              </w:rPr>
            </w:pPr>
            <w:r>
              <w:rPr>
                <w:sz w:val="16"/>
                <w:szCs w:val="16"/>
              </w:rPr>
              <w:t>Addition of FeLAA agreements</w:t>
            </w:r>
          </w:p>
        </w:tc>
        <w:tc>
          <w:tcPr>
            <w:tcW w:w="708" w:type="dxa"/>
            <w:shd w:val="solid" w:color="FFFFFF" w:fill="auto"/>
          </w:tcPr>
          <w:p w14:paraId="4ACBA964" w14:textId="77777777" w:rsidR="00955F9F" w:rsidRDefault="00955F9F" w:rsidP="00955F9F">
            <w:pPr>
              <w:pStyle w:val="TAC"/>
              <w:rPr>
                <w:sz w:val="16"/>
                <w:szCs w:val="16"/>
              </w:rPr>
            </w:pPr>
            <w:r>
              <w:rPr>
                <w:sz w:val="16"/>
                <w:szCs w:val="16"/>
              </w:rPr>
              <w:t>0.0.3</w:t>
            </w:r>
          </w:p>
        </w:tc>
      </w:tr>
      <w:tr w:rsidR="00FA3D66" w:rsidRPr="006B0D02" w14:paraId="0690F2E3" w14:textId="77777777" w:rsidTr="0006379B">
        <w:tc>
          <w:tcPr>
            <w:tcW w:w="851" w:type="dxa"/>
            <w:shd w:val="solid" w:color="FFFFFF" w:fill="auto"/>
          </w:tcPr>
          <w:p w14:paraId="40B52868" w14:textId="77777777" w:rsidR="00FA3D66" w:rsidRDefault="00FA3D66" w:rsidP="00955F9F">
            <w:pPr>
              <w:pStyle w:val="TAC"/>
              <w:rPr>
                <w:sz w:val="16"/>
                <w:szCs w:val="16"/>
              </w:rPr>
            </w:pPr>
            <w:r>
              <w:rPr>
                <w:sz w:val="16"/>
                <w:szCs w:val="16"/>
              </w:rPr>
              <w:t>2018-04</w:t>
            </w:r>
          </w:p>
        </w:tc>
        <w:tc>
          <w:tcPr>
            <w:tcW w:w="850" w:type="dxa"/>
            <w:shd w:val="solid" w:color="FFFFFF" w:fill="auto"/>
          </w:tcPr>
          <w:p w14:paraId="00DC0557" w14:textId="77777777" w:rsidR="00FA3D66" w:rsidRDefault="00FA3D66" w:rsidP="00955F9F">
            <w:pPr>
              <w:pStyle w:val="TAC"/>
              <w:rPr>
                <w:sz w:val="16"/>
                <w:szCs w:val="16"/>
              </w:rPr>
            </w:pPr>
            <w:r>
              <w:rPr>
                <w:sz w:val="16"/>
                <w:szCs w:val="16"/>
              </w:rPr>
              <w:t>RAN1#92bis</w:t>
            </w:r>
          </w:p>
        </w:tc>
        <w:tc>
          <w:tcPr>
            <w:tcW w:w="993" w:type="dxa"/>
            <w:shd w:val="solid" w:color="FFFFFF" w:fill="auto"/>
          </w:tcPr>
          <w:p w14:paraId="13C57FC6" w14:textId="77777777" w:rsidR="00FA3D66" w:rsidRPr="00B45E81" w:rsidRDefault="00FA3D66" w:rsidP="00955F9F">
            <w:pPr>
              <w:pStyle w:val="TAC"/>
              <w:rPr>
                <w:sz w:val="16"/>
                <w:szCs w:val="16"/>
              </w:rPr>
            </w:pPr>
            <w:r>
              <w:rPr>
                <w:sz w:val="16"/>
                <w:szCs w:val="16"/>
              </w:rPr>
              <w:t>R1-180</w:t>
            </w:r>
            <w:r w:rsidRPr="00FA3D66">
              <w:rPr>
                <w:sz w:val="16"/>
                <w:szCs w:val="16"/>
              </w:rPr>
              <w:t>5416</w:t>
            </w:r>
          </w:p>
        </w:tc>
        <w:tc>
          <w:tcPr>
            <w:tcW w:w="567" w:type="dxa"/>
            <w:shd w:val="solid" w:color="FFFFFF" w:fill="auto"/>
          </w:tcPr>
          <w:p w14:paraId="1AC38601" w14:textId="77777777" w:rsidR="00FA3D66" w:rsidRPr="006B0D02" w:rsidRDefault="00FA3D66" w:rsidP="00955F9F">
            <w:pPr>
              <w:pStyle w:val="TAL"/>
              <w:rPr>
                <w:sz w:val="16"/>
                <w:szCs w:val="16"/>
              </w:rPr>
            </w:pPr>
          </w:p>
        </w:tc>
        <w:tc>
          <w:tcPr>
            <w:tcW w:w="425" w:type="dxa"/>
            <w:shd w:val="solid" w:color="FFFFFF" w:fill="auto"/>
          </w:tcPr>
          <w:p w14:paraId="59F8A6BF" w14:textId="77777777" w:rsidR="00FA3D66" w:rsidRPr="006B0D02" w:rsidRDefault="00FA3D66" w:rsidP="00955F9F">
            <w:pPr>
              <w:pStyle w:val="TAR"/>
              <w:rPr>
                <w:sz w:val="16"/>
                <w:szCs w:val="16"/>
              </w:rPr>
            </w:pPr>
          </w:p>
        </w:tc>
        <w:tc>
          <w:tcPr>
            <w:tcW w:w="425" w:type="dxa"/>
            <w:shd w:val="solid" w:color="FFFFFF" w:fill="auto"/>
          </w:tcPr>
          <w:p w14:paraId="3321CF6E" w14:textId="77777777" w:rsidR="00FA3D66" w:rsidRPr="006B0D02" w:rsidRDefault="00FA3D66" w:rsidP="00955F9F">
            <w:pPr>
              <w:pStyle w:val="TAC"/>
              <w:rPr>
                <w:sz w:val="16"/>
                <w:szCs w:val="16"/>
              </w:rPr>
            </w:pPr>
          </w:p>
        </w:tc>
        <w:tc>
          <w:tcPr>
            <w:tcW w:w="4820" w:type="dxa"/>
            <w:shd w:val="solid" w:color="FFFFFF" w:fill="auto"/>
          </w:tcPr>
          <w:p w14:paraId="331F8F9F" w14:textId="77777777" w:rsidR="00FA3D66" w:rsidRDefault="00FA3D66" w:rsidP="00955F9F">
            <w:pPr>
              <w:pStyle w:val="TAL"/>
              <w:rPr>
                <w:sz w:val="16"/>
                <w:szCs w:val="16"/>
              </w:rPr>
            </w:pPr>
            <w:r>
              <w:rPr>
                <w:sz w:val="16"/>
                <w:szCs w:val="16"/>
              </w:rPr>
              <w:t>First endorsed version</w:t>
            </w:r>
          </w:p>
        </w:tc>
        <w:tc>
          <w:tcPr>
            <w:tcW w:w="708" w:type="dxa"/>
            <w:shd w:val="solid" w:color="FFFFFF" w:fill="auto"/>
          </w:tcPr>
          <w:p w14:paraId="5CD58660" w14:textId="77777777" w:rsidR="00FA3D66" w:rsidRDefault="00FA3D66" w:rsidP="00955F9F">
            <w:pPr>
              <w:pStyle w:val="TAC"/>
              <w:rPr>
                <w:sz w:val="16"/>
                <w:szCs w:val="16"/>
              </w:rPr>
            </w:pPr>
            <w:r>
              <w:rPr>
                <w:sz w:val="16"/>
                <w:szCs w:val="16"/>
              </w:rPr>
              <w:t>0.1.0</w:t>
            </w:r>
          </w:p>
        </w:tc>
      </w:tr>
      <w:tr w:rsidR="001B1312" w:rsidRPr="006B0D02" w14:paraId="6A314446" w14:textId="77777777" w:rsidTr="0006379B">
        <w:tc>
          <w:tcPr>
            <w:tcW w:w="851" w:type="dxa"/>
            <w:shd w:val="solid" w:color="FFFFFF" w:fill="auto"/>
          </w:tcPr>
          <w:p w14:paraId="01C2920F" w14:textId="77777777" w:rsidR="001B1312" w:rsidRDefault="001B1312" w:rsidP="001B1312">
            <w:pPr>
              <w:pStyle w:val="TAC"/>
              <w:rPr>
                <w:sz w:val="16"/>
                <w:szCs w:val="16"/>
              </w:rPr>
            </w:pPr>
            <w:r>
              <w:rPr>
                <w:sz w:val="16"/>
                <w:szCs w:val="16"/>
              </w:rPr>
              <w:t>2018-0</w:t>
            </w:r>
            <w:r w:rsidR="000F5432">
              <w:rPr>
                <w:sz w:val="16"/>
                <w:szCs w:val="16"/>
              </w:rPr>
              <w:t>5</w:t>
            </w:r>
          </w:p>
        </w:tc>
        <w:tc>
          <w:tcPr>
            <w:tcW w:w="850" w:type="dxa"/>
            <w:shd w:val="solid" w:color="FFFFFF" w:fill="auto"/>
          </w:tcPr>
          <w:p w14:paraId="206A07A4" w14:textId="77777777" w:rsidR="001B1312" w:rsidRDefault="001B1312" w:rsidP="001B1312">
            <w:pPr>
              <w:pStyle w:val="TAC"/>
              <w:rPr>
                <w:sz w:val="16"/>
                <w:szCs w:val="16"/>
              </w:rPr>
            </w:pPr>
            <w:r>
              <w:rPr>
                <w:sz w:val="16"/>
                <w:szCs w:val="16"/>
              </w:rPr>
              <w:t>RAN1#92bis</w:t>
            </w:r>
          </w:p>
        </w:tc>
        <w:tc>
          <w:tcPr>
            <w:tcW w:w="993" w:type="dxa"/>
            <w:shd w:val="solid" w:color="FFFFFF" w:fill="auto"/>
          </w:tcPr>
          <w:p w14:paraId="1EB3EF48" w14:textId="77777777" w:rsidR="001B1312" w:rsidRPr="00B45E81" w:rsidRDefault="00696251" w:rsidP="001B1312">
            <w:pPr>
              <w:pStyle w:val="TAC"/>
              <w:rPr>
                <w:sz w:val="16"/>
                <w:szCs w:val="16"/>
              </w:rPr>
            </w:pPr>
            <w:r w:rsidRPr="00696251">
              <w:rPr>
                <w:sz w:val="16"/>
                <w:szCs w:val="16"/>
              </w:rPr>
              <w:t>R1-1805788</w:t>
            </w:r>
          </w:p>
        </w:tc>
        <w:tc>
          <w:tcPr>
            <w:tcW w:w="567" w:type="dxa"/>
            <w:shd w:val="solid" w:color="FFFFFF" w:fill="auto"/>
          </w:tcPr>
          <w:p w14:paraId="77EF5952" w14:textId="77777777" w:rsidR="001B1312" w:rsidRPr="006B0D02" w:rsidRDefault="001B1312" w:rsidP="001B1312">
            <w:pPr>
              <w:pStyle w:val="TAL"/>
              <w:rPr>
                <w:sz w:val="16"/>
                <w:szCs w:val="16"/>
              </w:rPr>
            </w:pPr>
          </w:p>
        </w:tc>
        <w:tc>
          <w:tcPr>
            <w:tcW w:w="425" w:type="dxa"/>
            <w:shd w:val="solid" w:color="FFFFFF" w:fill="auto"/>
          </w:tcPr>
          <w:p w14:paraId="34429986" w14:textId="77777777" w:rsidR="001B1312" w:rsidRPr="006B0D02" w:rsidRDefault="001B1312" w:rsidP="001B1312">
            <w:pPr>
              <w:pStyle w:val="TAR"/>
              <w:rPr>
                <w:sz w:val="16"/>
                <w:szCs w:val="16"/>
              </w:rPr>
            </w:pPr>
          </w:p>
        </w:tc>
        <w:tc>
          <w:tcPr>
            <w:tcW w:w="425" w:type="dxa"/>
            <w:shd w:val="solid" w:color="FFFFFF" w:fill="auto"/>
          </w:tcPr>
          <w:p w14:paraId="7A087188" w14:textId="77777777" w:rsidR="001B1312" w:rsidRPr="006B0D02" w:rsidRDefault="001B1312" w:rsidP="001B1312">
            <w:pPr>
              <w:pStyle w:val="TAC"/>
              <w:rPr>
                <w:sz w:val="16"/>
                <w:szCs w:val="16"/>
              </w:rPr>
            </w:pPr>
          </w:p>
        </w:tc>
        <w:tc>
          <w:tcPr>
            <w:tcW w:w="4820" w:type="dxa"/>
            <w:shd w:val="solid" w:color="FFFFFF" w:fill="auto"/>
          </w:tcPr>
          <w:p w14:paraId="30F87607" w14:textId="77777777" w:rsidR="001B1312" w:rsidRDefault="001B1312" w:rsidP="001B1312">
            <w:pPr>
              <w:pStyle w:val="TAL"/>
              <w:rPr>
                <w:sz w:val="16"/>
                <w:szCs w:val="16"/>
              </w:rPr>
            </w:pPr>
            <w:r>
              <w:rPr>
                <w:sz w:val="16"/>
                <w:szCs w:val="16"/>
              </w:rPr>
              <w:t>Correction to FeLAA agreements and alignment with other specifications</w:t>
            </w:r>
          </w:p>
        </w:tc>
        <w:tc>
          <w:tcPr>
            <w:tcW w:w="708" w:type="dxa"/>
            <w:shd w:val="solid" w:color="FFFFFF" w:fill="auto"/>
          </w:tcPr>
          <w:p w14:paraId="46D4BBB1" w14:textId="77777777" w:rsidR="001B1312" w:rsidRDefault="001B1312" w:rsidP="001B1312">
            <w:pPr>
              <w:pStyle w:val="TAC"/>
              <w:rPr>
                <w:sz w:val="16"/>
                <w:szCs w:val="16"/>
              </w:rPr>
            </w:pPr>
            <w:r>
              <w:rPr>
                <w:sz w:val="16"/>
                <w:szCs w:val="16"/>
              </w:rPr>
              <w:t>0.1.1</w:t>
            </w:r>
          </w:p>
        </w:tc>
      </w:tr>
      <w:tr w:rsidR="002A560F" w:rsidRPr="006B0D02" w14:paraId="527E370E" w14:textId="77777777" w:rsidTr="0006379B">
        <w:tc>
          <w:tcPr>
            <w:tcW w:w="851" w:type="dxa"/>
            <w:shd w:val="solid" w:color="FFFFFF" w:fill="auto"/>
          </w:tcPr>
          <w:p w14:paraId="7F151C80" w14:textId="77777777" w:rsidR="002A560F" w:rsidRDefault="002A560F" w:rsidP="002A560F">
            <w:pPr>
              <w:pStyle w:val="TAC"/>
              <w:rPr>
                <w:sz w:val="16"/>
                <w:szCs w:val="16"/>
              </w:rPr>
            </w:pPr>
            <w:r>
              <w:rPr>
                <w:sz w:val="16"/>
                <w:szCs w:val="16"/>
              </w:rPr>
              <w:t>2018-05</w:t>
            </w:r>
          </w:p>
        </w:tc>
        <w:tc>
          <w:tcPr>
            <w:tcW w:w="850" w:type="dxa"/>
            <w:shd w:val="solid" w:color="FFFFFF" w:fill="auto"/>
          </w:tcPr>
          <w:p w14:paraId="67F349FE" w14:textId="77777777" w:rsidR="002A560F" w:rsidRDefault="002A560F" w:rsidP="002A560F">
            <w:pPr>
              <w:pStyle w:val="TAC"/>
              <w:rPr>
                <w:sz w:val="16"/>
                <w:szCs w:val="16"/>
              </w:rPr>
            </w:pPr>
            <w:r>
              <w:rPr>
                <w:sz w:val="16"/>
                <w:szCs w:val="16"/>
              </w:rPr>
              <w:t>RAN1#92bis</w:t>
            </w:r>
          </w:p>
        </w:tc>
        <w:tc>
          <w:tcPr>
            <w:tcW w:w="993" w:type="dxa"/>
            <w:shd w:val="solid" w:color="FFFFFF" w:fill="auto"/>
          </w:tcPr>
          <w:p w14:paraId="7B6A79E6" w14:textId="77777777" w:rsidR="002A560F" w:rsidRPr="00696251" w:rsidRDefault="002A560F" w:rsidP="002A560F">
            <w:pPr>
              <w:pStyle w:val="TAC"/>
              <w:rPr>
                <w:sz w:val="16"/>
                <w:szCs w:val="16"/>
              </w:rPr>
            </w:pPr>
            <w:r>
              <w:rPr>
                <w:rFonts w:cs="Arial"/>
                <w:color w:val="000000"/>
                <w:sz w:val="16"/>
                <w:szCs w:val="16"/>
              </w:rPr>
              <w:t>R1-1805790</w:t>
            </w:r>
          </w:p>
        </w:tc>
        <w:tc>
          <w:tcPr>
            <w:tcW w:w="567" w:type="dxa"/>
            <w:shd w:val="solid" w:color="FFFFFF" w:fill="auto"/>
          </w:tcPr>
          <w:p w14:paraId="3ED36A96" w14:textId="77777777" w:rsidR="002A560F" w:rsidRPr="006B0D02" w:rsidRDefault="002A560F" w:rsidP="002A560F">
            <w:pPr>
              <w:pStyle w:val="TAL"/>
              <w:rPr>
                <w:sz w:val="16"/>
                <w:szCs w:val="16"/>
              </w:rPr>
            </w:pPr>
          </w:p>
        </w:tc>
        <w:tc>
          <w:tcPr>
            <w:tcW w:w="425" w:type="dxa"/>
            <w:shd w:val="solid" w:color="FFFFFF" w:fill="auto"/>
          </w:tcPr>
          <w:p w14:paraId="4FACC40C" w14:textId="77777777" w:rsidR="002A560F" w:rsidRPr="006B0D02" w:rsidRDefault="002A560F" w:rsidP="002A560F">
            <w:pPr>
              <w:pStyle w:val="TAR"/>
              <w:rPr>
                <w:sz w:val="16"/>
                <w:szCs w:val="16"/>
              </w:rPr>
            </w:pPr>
          </w:p>
        </w:tc>
        <w:tc>
          <w:tcPr>
            <w:tcW w:w="425" w:type="dxa"/>
            <w:shd w:val="solid" w:color="FFFFFF" w:fill="auto"/>
          </w:tcPr>
          <w:p w14:paraId="31E9EC1C" w14:textId="77777777" w:rsidR="002A560F" w:rsidRPr="006B0D02" w:rsidRDefault="002A560F" w:rsidP="002A560F">
            <w:pPr>
              <w:pStyle w:val="TAC"/>
              <w:rPr>
                <w:sz w:val="16"/>
                <w:szCs w:val="16"/>
              </w:rPr>
            </w:pPr>
          </w:p>
        </w:tc>
        <w:tc>
          <w:tcPr>
            <w:tcW w:w="4820" w:type="dxa"/>
            <w:shd w:val="solid" w:color="FFFFFF" w:fill="auto"/>
          </w:tcPr>
          <w:p w14:paraId="7613A94A" w14:textId="77777777" w:rsidR="002A560F" w:rsidRDefault="002A560F" w:rsidP="002A560F">
            <w:pPr>
              <w:pStyle w:val="TAL"/>
              <w:rPr>
                <w:sz w:val="16"/>
                <w:szCs w:val="16"/>
              </w:rPr>
            </w:pPr>
            <w:r>
              <w:rPr>
                <w:sz w:val="16"/>
                <w:szCs w:val="16"/>
              </w:rPr>
              <w:t>Second endorsed version</w:t>
            </w:r>
          </w:p>
        </w:tc>
        <w:tc>
          <w:tcPr>
            <w:tcW w:w="708" w:type="dxa"/>
            <w:shd w:val="solid" w:color="FFFFFF" w:fill="auto"/>
          </w:tcPr>
          <w:p w14:paraId="6B5261C8" w14:textId="77777777" w:rsidR="002A560F" w:rsidRDefault="002A560F" w:rsidP="002A560F">
            <w:pPr>
              <w:pStyle w:val="TAC"/>
              <w:rPr>
                <w:sz w:val="16"/>
                <w:szCs w:val="16"/>
              </w:rPr>
            </w:pPr>
            <w:r>
              <w:rPr>
                <w:sz w:val="16"/>
                <w:szCs w:val="16"/>
              </w:rPr>
              <w:t>0.2.0</w:t>
            </w:r>
          </w:p>
        </w:tc>
      </w:tr>
      <w:tr w:rsidR="002327F9" w:rsidRPr="006B0D02" w14:paraId="5ED9A898" w14:textId="77777777" w:rsidTr="0006379B">
        <w:tc>
          <w:tcPr>
            <w:tcW w:w="851" w:type="dxa"/>
            <w:shd w:val="solid" w:color="FFFFFF" w:fill="auto"/>
          </w:tcPr>
          <w:p w14:paraId="4F130899" w14:textId="77777777" w:rsidR="002327F9" w:rsidRDefault="002327F9" w:rsidP="002327F9">
            <w:pPr>
              <w:pStyle w:val="TAC"/>
              <w:rPr>
                <w:sz w:val="16"/>
                <w:szCs w:val="16"/>
              </w:rPr>
            </w:pPr>
            <w:r>
              <w:rPr>
                <w:sz w:val="16"/>
                <w:szCs w:val="16"/>
              </w:rPr>
              <w:t>2018-05</w:t>
            </w:r>
          </w:p>
        </w:tc>
        <w:tc>
          <w:tcPr>
            <w:tcW w:w="850" w:type="dxa"/>
            <w:shd w:val="solid" w:color="FFFFFF" w:fill="auto"/>
          </w:tcPr>
          <w:p w14:paraId="283DC0BB" w14:textId="77777777" w:rsidR="002327F9" w:rsidRDefault="002327F9" w:rsidP="002327F9">
            <w:pPr>
              <w:pStyle w:val="TAC"/>
              <w:rPr>
                <w:sz w:val="16"/>
                <w:szCs w:val="16"/>
              </w:rPr>
            </w:pPr>
            <w:r>
              <w:rPr>
                <w:sz w:val="16"/>
                <w:szCs w:val="16"/>
              </w:rPr>
              <w:t>RAN1#93</w:t>
            </w:r>
          </w:p>
        </w:tc>
        <w:tc>
          <w:tcPr>
            <w:tcW w:w="993" w:type="dxa"/>
            <w:shd w:val="solid" w:color="FFFFFF" w:fill="auto"/>
          </w:tcPr>
          <w:p w14:paraId="64179608" w14:textId="77777777" w:rsidR="002327F9" w:rsidRDefault="00541FC1" w:rsidP="002327F9">
            <w:pPr>
              <w:pStyle w:val="TAC"/>
              <w:rPr>
                <w:rFonts w:cs="Arial"/>
                <w:color w:val="000000"/>
                <w:sz w:val="16"/>
                <w:szCs w:val="16"/>
              </w:rPr>
            </w:pPr>
            <w:r>
              <w:rPr>
                <w:rFonts w:cs="Arial"/>
                <w:color w:val="000000"/>
                <w:sz w:val="16"/>
                <w:szCs w:val="16"/>
              </w:rPr>
              <w:t>R1-1807911</w:t>
            </w:r>
          </w:p>
        </w:tc>
        <w:tc>
          <w:tcPr>
            <w:tcW w:w="567" w:type="dxa"/>
            <w:shd w:val="solid" w:color="FFFFFF" w:fill="auto"/>
          </w:tcPr>
          <w:p w14:paraId="77E39169" w14:textId="77777777" w:rsidR="002327F9" w:rsidRPr="006B0D02" w:rsidRDefault="002327F9" w:rsidP="002327F9">
            <w:pPr>
              <w:pStyle w:val="TAL"/>
              <w:rPr>
                <w:sz w:val="16"/>
                <w:szCs w:val="16"/>
              </w:rPr>
            </w:pPr>
          </w:p>
        </w:tc>
        <w:tc>
          <w:tcPr>
            <w:tcW w:w="425" w:type="dxa"/>
            <w:shd w:val="solid" w:color="FFFFFF" w:fill="auto"/>
          </w:tcPr>
          <w:p w14:paraId="704E678C" w14:textId="77777777" w:rsidR="002327F9" w:rsidRPr="006B0D02" w:rsidRDefault="002327F9" w:rsidP="002327F9">
            <w:pPr>
              <w:pStyle w:val="TAR"/>
              <w:rPr>
                <w:sz w:val="16"/>
                <w:szCs w:val="16"/>
              </w:rPr>
            </w:pPr>
          </w:p>
        </w:tc>
        <w:tc>
          <w:tcPr>
            <w:tcW w:w="425" w:type="dxa"/>
            <w:shd w:val="solid" w:color="FFFFFF" w:fill="auto"/>
          </w:tcPr>
          <w:p w14:paraId="0AE75030" w14:textId="77777777" w:rsidR="002327F9" w:rsidRPr="006B0D02" w:rsidRDefault="002327F9" w:rsidP="002327F9">
            <w:pPr>
              <w:pStyle w:val="TAC"/>
              <w:rPr>
                <w:sz w:val="16"/>
                <w:szCs w:val="16"/>
              </w:rPr>
            </w:pPr>
          </w:p>
        </w:tc>
        <w:tc>
          <w:tcPr>
            <w:tcW w:w="4820" w:type="dxa"/>
            <w:shd w:val="solid" w:color="FFFFFF" w:fill="auto"/>
          </w:tcPr>
          <w:p w14:paraId="66FBEB52" w14:textId="77777777" w:rsidR="002327F9" w:rsidRDefault="002327F9" w:rsidP="002327F9">
            <w:pPr>
              <w:pStyle w:val="TAL"/>
              <w:rPr>
                <w:sz w:val="16"/>
                <w:szCs w:val="16"/>
              </w:rPr>
            </w:pPr>
            <w:r>
              <w:rPr>
                <w:sz w:val="16"/>
                <w:szCs w:val="16"/>
              </w:rPr>
              <w:t>Update based on agreements at RAN1 #93</w:t>
            </w:r>
          </w:p>
        </w:tc>
        <w:tc>
          <w:tcPr>
            <w:tcW w:w="708" w:type="dxa"/>
            <w:shd w:val="solid" w:color="FFFFFF" w:fill="auto"/>
          </w:tcPr>
          <w:p w14:paraId="697F973B" w14:textId="77777777" w:rsidR="002327F9" w:rsidRDefault="002327F9" w:rsidP="002327F9">
            <w:pPr>
              <w:pStyle w:val="TAC"/>
              <w:rPr>
                <w:sz w:val="16"/>
                <w:szCs w:val="16"/>
              </w:rPr>
            </w:pPr>
            <w:r>
              <w:rPr>
                <w:sz w:val="16"/>
                <w:szCs w:val="16"/>
              </w:rPr>
              <w:t>0.2.1</w:t>
            </w:r>
          </w:p>
        </w:tc>
      </w:tr>
      <w:tr w:rsidR="00827DB5" w:rsidRPr="006B0D02" w14:paraId="5BF5B89A" w14:textId="77777777" w:rsidTr="0006379B">
        <w:tc>
          <w:tcPr>
            <w:tcW w:w="851" w:type="dxa"/>
            <w:shd w:val="solid" w:color="FFFFFF" w:fill="auto"/>
          </w:tcPr>
          <w:p w14:paraId="5F25BA37" w14:textId="77777777" w:rsidR="00827DB5" w:rsidRDefault="00827DB5" w:rsidP="00827DB5">
            <w:pPr>
              <w:pStyle w:val="TAC"/>
              <w:rPr>
                <w:sz w:val="16"/>
                <w:szCs w:val="16"/>
              </w:rPr>
            </w:pPr>
            <w:r>
              <w:rPr>
                <w:sz w:val="16"/>
                <w:szCs w:val="16"/>
              </w:rPr>
              <w:t>2018-06</w:t>
            </w:r>
          </w:p>
        </w:tc>
        <w:tc>
          <w:tcPr>
            <w:tcW w:w="850" w:type="dxa"/>
            <w:shd w:val="solid" w:color="FFFFFF" w:fill="auto"/>
          </w:tcPr>
          <w:p w14:paraId="4565B881" w14:textId="77777777" w:rsidR="00827DB5" w:rsidRDefault="00827DB5" w:rsidP="00827DB5">
            <w:pPr>
              <w:pStyle w:val="TAC"/>
              <w:rPr>
                <w:sz w:val="16"/>
                <w:szCs w:val="16"/>
              </w:rPr>
            </w:pPr>
            <w:r>
              <w:rPr>
                <w:sz w:val="16"/>
                <w:szCs w:val="16"/>
              </w:rPr>
              <w:t>RAN1#93</w:t>
            </w:r>
          </w:p>
        </w:tc>
        <w:tc>
          <w:tcPr>
            <w:tcW w:w="993" w:type="dxa"/>
            <w:shd w:val="solid" w:color="FFFFFF" w:fill="auto"/>
          </w:tcPr>
          <w:p w14:paraId="6A64159C" w14:textId="77777777" w:rsidR="00827DB5" w:rsidRDefault="00827DB5" w:rsidP="00827DB5">
            <w:pPr>
              <w:pStyle w:val="TAC"/>
              <w:rPr>
                <w:rFonts w:cs="Arial"/>
                <w:color w:val="000000"/>
                <w:sz w:val="16"/>
                <w:szCs w:val="16"/>
              </w:rPr>
            </w:pPr>
            <w:r>
              <w:rPr>
                <w:rFonts w:cs="Arial"/>
                <w:color w:val="000000"/>
                <w:sz w:val="16"/>
                <w:szCs w:val="16"/>
              </w:rPr>
              <w:t>R1-1807932</w:t>
            </w:r>
          </w:p>
        </w:tc>
        <w:tc>
          <w:tcPr>
            <w:tcW w:w="567" w:type="dxa"/>
            <w:shd w:val="solid" w:color="FFFFFF" w:fill="auto"/>
          </w:tcPr>
          <w:p w14:paraId="1C9DFF54" w14:textId="77777777" w:rsidR="00827DB5" w:rsidRPr="006B0D02" w:rsidRDefault="00827DB5" w:rsidP="00827DB5">
            <w:pPr>
              <w:pStyle w:val="TAL"/>
              <w:rPr>
                <w:sz w:val="16"/>
                <w:szCs w:val="16"/>
              </w:rPr>
            </w:pPr>
          </w:p>
        </w:tc>
        <w:tc>
          <w:tcPr>
            <w:tcW w:w="425" w:type="dxa"/>
            <w:shd w:val="solid" w:color="FFFFFF" w:fill="auto"/>
          </w:tcPr>
          <w:p w14:paraId="74590471" w14:textId="77777777" w:rsidR="00827DB5" w:rsidRPr="006B0D02" w:rsidRDefault="00827DB5" w:rsidP="00827DB5">
            <w:pPr>
              <w:pStyle w:val="TAR"/>
              <w:rPr>
                <w:sz w:val="16"/>
                <w:szCs w:val="16"/>
              </w:rPr>
            </w:pPr>
          </w:p>
        </w:tc>
        <w:tc>
          <w:tcPr>
            <w:tcW w:w="425" w:type="dxa"/>
            <w:shd w:val="solid" w:color="FFFFFF" w:fill="auto"/>
          </w:tcPr>
          <w:p w14:paraId="160C5578" w14:textId="77777777" w:rsidR="00827DB5" w:rsidRPr="006B0D02" w:rsidRDefault="00827DB5" w:rsidP="00827DB5">
            <w:pPr>
              <w:pStyle w:val="TAC"/>
              <w:rPr>
                <w:sz w:val="16"/>
                <w:szCs w:val="16"/>
              </w:rPr>
            </w:pPr>
          </w:p>
        </w:tc>
        <w:tc>
          <w:tcPr>
            <w:tcW w:w="4820" w:type="dxa"/>
            <w:shd w:val="solid" w:color="FFFFFF" w:fill="auto"/>
          </w:tcPr>
          <w:p w14:paraId="72379E27" w14:textId="77777777" w:rsidR="00827DB5" w:rsidRDefault="00827DB5" w:rsidP="00827DB5">
            <w:pPr>
              <w:pStyle w:val="TAL"/>
              <w:rPr>
                <w:sz w:val="16"/>
                <w:szCs w:val="16"/>
              </w:rPr>
            </w:pPr>
            <w:r>
              <w:rPr>
                <w:sz w:val="16"/>
                <w:szCs w:val="16"/>
              </w:rPr>
              <w:t>Endorsed version</w:t>
            </w:r>
          </w:p>
        </w:tc>
        <w:tc>
          <w:tcPr>
            <w:tcW w:w="708" w:type="dxa"/>
            <w:shd w:val="solid" w:color="FFFFFF" w:fill="auto"/>
          </w:tcPr>
          <w:p w14:paraId="5ABB3BE5" w14:textId="77777777" w:rsidR="00827DB5" w:rsidRDefault="00827DB5" w:rsidP="00827DB5">
            <w:pPr>
              <w:pStyle w:val="TAC"/>
              <w:rPr>
                <w:sz w:val="16"/>
                <w:szCs w:val="16"/>
              </w:rPr>
            </w:pPr>
            <w:r>
              <w:rPr>
                <w:sz w:val="16"/>
                <w:szCs w:val="16"/>
              </w:rPr>
              <w:t>1.0.0</w:t>
            </w:r>
          </w:p>
        </w:tc>
      </w:tr>
      <w:tr w:rsidR="00D46E3B" w:rsidRPr="006B0D02" w14:paraId="7639ECB3" w14:textId="77777777" w:rsidTr="0006379B">
        <w:tc>
          <w:tcPr>
            <w:tcW w:w="851" w:type="dxa"/>
            <w:shd w:val="solid" w:color="FFFFFF" w:fill="auto"/>
          </w:tcPr>
          <w:p w14:paraId="7CB7C1CF" w14:textId="77777777" w:rsidR="00D46E3B" w:rsidRDefault="00D46E3B" w:rsidP="004A3C18">
            <w:pPr>
              <w:pStyle w:val="TAC"/>
              <w:rPr>
                <w:sz w:val="16"/>
                <w:szCs w:val="16"/>
              </w:rPr>
            </w:pPr>
            <w:r>
              <w:rPr>
                <w:sz w:val="16"/>
                <w:szCs w:val="16"/>
              </w:rPr>
              <w:t>2018-06</w:t>
            </w:r>
          </w:p>
        </w:tc>
        <w:tc>
          <w:tcPr>
            <w:tcW w:w="850" w:type="dxa"/>
            <w:shd w:val="solid" w:color="FFFFFF" w:fill="auto"/>
          </w:tcPr>
          <w:p w14:paraId="3093288C" w14:textId="77777777" w:rsidR="00D46E3B" w:rsidRDefault="00D46E3B" w:rsidP="00D46E3B">
            <w:pPr>
              <w:pStyle w:val="TAC"/>
              <w:rPr>
                <w:sz w:val="16"/>
                <w:szCs w:val="16"/>
              </w:rPr>
            </w:pPr>
            <w:r>
              <w:rPr>
                <w:sz w:val="16"/>
                <w:szCs w:val="16"/>
              </w:rPr>
              <w:t>RAN#80</w:t>
            </w:r>
          </w:p>
        </w:tc>
        <w:tc>
          <w:tcPr>
            <w:tcW w:w="993" w:type="dxa"/>
            <w:shd w:val="solid" w:color="FFFFFF" w:fill="auto"/>
          </w:tcPr>
          <w:p w14:paraId="18875090" w14:textId="77777777" w:rsidR="00D46E3B" w:rsidRDefault="00D46E3B" w:rsidP="004A3C18">
            <w:pPr>
              <w:pStyle w:val="TAC"/>
              <w:rPr>
                <w:rFonts w:cs="Arial"/>
                <w:color w:val="000000"/>
                <w:sz w:val="16"/>
                <w:szCs w:val="16"/>
              </w:rPr>
            </w:pPr>
          </w:p>
        </w:tc>
        <w:tc>
          <w:tcPr>
            <w:tcW w:w="567" w:type="dxa"/>
            <w:shd w:val="solid" w:color="FFFFFF" w:fill="auto"/>
          </w:tcPr>
          <w:p w14:paraId="1A2A65A7" w14:textId="77777777" w:rsidR="00D46E3B" w:rsidRPr="006B0D02" w:rsidRDefault="00D46E3B" w:rsidP="004A3C18">
            <w:pPr>
              <w:pStyle w:val="TAL"/>
              <w:rPr>
                <w:sz w:val="16"/>
                <w:szCs w:val="16"/>
              </w:rPr>
            </w:pPr>
          </w:p>
        </w:tc>
        <w:tc>
          <w:tcPr>
            <w:tcW w:w="425" w:type="dxa"/>
            <w:shd w:val="solid" w:color="FFFFFF" w:fill="auto"/>
          </w:tcPr>
          <w:p w14:paraId="678A7A21" w14:textId="77777777" w:rsidR="00D46E3B" w:rsidRPr="006B0D02" w:rsidRDefault="00D46E3B" w:rsidP="004A3C18">
            <w:pPr>
              <w:pStyle w:val="TAR"/>
              <w:rPr>
                <w:sz w:val="16"/>
                <w:szCs w:val="16"/>
              </w:rPr>
            </w:pPr>
          </w:p>
        </w:tc>
        <w:tc>
          <w:tcPr>
            <w:tcW w:w="425" w:type="dxa"/>
            <w:shd w:val="solid" w:color="FFFFFF" w:fill="auto"/>
          </w:tcPr>
          <w:p w14:paraId="467C223F" w14:textId="77777777" w:rsidR="00D46E3B" w:rsidRPr="006B0D02" w:rsidRDefault="00D46E3B" w:rsidP="004A3C18">
            <w:pPr>
              <w:pStyle w:val="TAC"/>
              <w:rPr>
                <w:sz w:val="16"/>
                <w:szCs w:val="16"/>
              </w:rPr>
            </w:pPr>
          </w:p>
        </w:tc>
        <w:tc>
          <w:tcPr>
            <w:tcW w:w="4820" w:type="dxa"/>
            <w:shd w:val="solid" w:color="FFFFFF" w:fill="auto"/>
          </w:tcPr>
          <w:p w14:paraId="233AB80F" w14:textId="77777777" w:rsidR="00D46E3B" w:rsidRDefault="00D46E3B" w:rsidP="004A3C18">
            <w:pPr>
              <w:pStyle w:val="TAL"/>
              <w:rPr>
                <w:sz w:val="16"/>
                <w:szCs w:val="16"/>
              </w:rPr>
            </w:pPr>
            <w:r>
              <w:rPr>
                <w:sz w:val="16"/>
                <w:szCs w:val="16"/>
              </w:rPr>
              <w:t>Spec under change control further to RAN approval decision</w:t>
            </w:r>
          </w:p>
        </w:tc>
        <w:tc>
          <w:tcPr>
            <w:tcW w:w="708" w:type="dxa"/>
            <w:shd w:val="solid" w:color="FFFFFF" w:fill="auto"/>
          </w:tcPr>
          <w:p w14:paraId="1EB3E3E1" w14:textId="77777777" w:rsidR="00D46E3B" w:rsidRDefault="00D46E3B" w:rsidP="004A3C18">
            <w:pPr>
              <w:pStyle w:val="TAC"/>
              <w:rPr>
                <w:sz w:val="16"/>
                <w:szCs w:val="16"/>
              </w:rPr>
            </w:pPr>
            <w:r>
              <w:rPr>
                <w:sz w:val="16"/>
                <w:szCs w:val="16"/>
              </w:rPr>
              <w:t>15.0.0</w:t>
            </w:r>
          </w:p>
        </w:tc>
      </w:tr>
      <w:tr w:rsidR="00570B81" w:rsidRPr="006B0D02" w14:paraId="19A85DC1" w14:textId="77777777" w:rsidTr="0006379B">
        <w:tc>
          <w:tcPr>
            <w:tcW w:w="851" w:type="dxa"/>
            <w:shd w:val="solid" w:color="FFFFFF" w:fill="auto"/>
          </w:tcPr>
          <w:p w14:paraId="273A978C" w14:textId="77777777" w:rsidR="00570B81" w:rsidRDefault="00570B81" w:rsidP="00570B81">
            <w:pPr>
              <w:pStyle w:val="TAC"/>
              <w:rPr>
                <w:sz w:val="16"/>
                <w:szCs w:val="16"/>
              </w:rPr>
            </w:pPr>
            <w:r>
              <w:rPr>
                <w:sz w:val="16"/>
                <w:szCs w:val="16"/>
              </w:rPr>
              <w:t>2018-09</w:t>
            </w:r>
          </w:p>
        </w:tc>
        <w:tc>
          <w:tcPr>
            <w:tcW w:w="850" w:type="dxa"/>
            <w:shd w:val="solid" w:color="FFFFFF" w:fill="auto"/>
          </w:tcPr>
          <w:p w14:paraId="0DD4ADE7" w14:textId="77777777" w:rsidR="00570B81" w:rsidRDefault="00570B81" w:rsidP="00570B81">
            <w:pPr>
              <w:pStyle w:val="TAC"/>
              <w:rPr>
                <w:sz w:val="16"/>
                <w:szCs w:val="16"/>
              </w:rPr>
            </w:pPr>
            <w:r>
              <w:rPr>
                <w:sz w:val="16"/>
                <w:szCs w:val="16"/>
              </w:rPr>
              <w:t>RAN#81</w:t>
            </w:r>
          </w:p>
        </w:tc>
        <w:tc>
          <w:tcPr>
            <w:tcW w:w="993" w:type="dxa"/>
            <w:shd w:val="solid" w:color="FFFFFF" w:fill="auto"/>
          </w:tcPr>
          <w:p w14:paraId="33203ACE" w14:textId="77777777" w:rsidR="00570B81" w:rsidRDefault="00570B8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767CBA0A" w14:textId="77777777" w:rsidR="00570B81" w:rsidRPr="006B0D02" w:rsidRDefault="00570B81" w:rsidP="00567397">
            <w:pPr>
              <w:pStyle w:val="TAL"/>
              <w:rPr>
                <w:sz w:val="16"/>
                <w:szCs w:val="16"/>
              </w:rPr>
            </w:pPr>
            <w:r>
              <w:rPr>
                <w:sz w:val="16"/>
                <w:szCs w:val="16"/>
              </w:rPr>
              <w:t>0001</w:t>
            </w:r>
          </w:p>
        </w:tc>
        <w:tc>
          <w:tcPr>
            <w:tcW w:w="425" w:type="dxa"/>
            <w:shd w:val="solid" w:color="FFFFFF" w:fill="auto"/>
          </w:tcPr>
          <w:p w14:paraId="29F9FD3B" w14:textId="77777777" w:rsidR="00570B81" w:rsidRPr="006B0D02" w:rsidRDefault="00570B81" w:rsidP="00567397">
            <w:pPr>
              <w:pStyle w:val="TAR"/>
              <w:rPr>
                <w:sz w:val="16"/>
                <w:szCs w:val="16"/>
              </w:rPr>
            </w:pPr>
            <w:r>
              <w:rPr>
                <w:sz w:val="16"/>
                <w:szCs w:val="16"/>
              </w:rPr>
              <w:t>1</w:t>
            </w:r>
          </w:p>
        </w:tc>
        <w:tc>
          <w:tcPr>
            <w:tcW w:w="425" w:type="dxa"/>
            <w:shd w:val="solid" w:color="FFFFFF" w:fill="auto"/>
          </w:tcPr>
          <w:p w14:paraId="767493FA" w14:textId="77777777" w:rsidR="00570B81" w:rsidRPr="006B0D02" w:rsidRDefault="00570B81" w:rsidP="00567397">
            <w:pPr>
              <w:pStyle w:val="TAC"/>
              <w:rPr>
                <w:sz w:val="16"/>
                <w:szCs w:val="16"/>
              </w:rPr>
            </w:pPr>
            <w:r>
              <w:rPr>
                <w:sz w:val="16"/>
                <w:szCs w:val="16"/>
              </w:rPr>
              <w:t>F</w:t>
            </w:r>
          </w:p>
        </w:tc>
        <w:tc>
          <w:tcPr>
            <w:tcW w:w="4820" w:type="dxa"/>
            <w:shd w:val="solid" w:color="FFFFFF" w:fill="auto"/>
          </w:tcPr>
          <w:p w14:paraId="715DCBF6" w14:textId="77777777" w:rsidR="00570B81" w:rsidRDefault="00570B81" w:rsidP="00567397">
            <w:pPr>
              <w:pStyle w:val="TAL"/>
              <w:rPr>
                <w:sz w:val="16"/>
                <w:szCs w:val="16"/>
              </w:rPr>
            </w:pPr>
            <w:r w:rsidRPr="00570B81">
              <w:rPr>
                <w:sz w:val="16"/>
                <w:szCs w:val="16"/>
              </w:rPr>
              <w:t>Correction on RRC parameters for FeLAA in 37.213</w:t>
            </w:r>
          </w:p>
        </w:tc>
        <w:tc>
          <w:tcPr>
            <w:tcW w:w="708" w:type="dxa"/>
            <w:shd w:val="solid" w:color="FFFFFF" w:fill="auto"/>
          </w:tcPr>
          <w:p w14:paraId="36669D2B" w14:textId="77777777" w:rsidR="00570B81" w:rsidRDefault="00570B81" w:rsidP="00570B81">
            <w:pPr>
              <w:pStyle w:val="TAC"/>
              <w:rPr>
                <w:sz w:val="16"/>
                <w:szCs w:val="16"/>
              </w:rPr>
            </w:pPr>
            <w:r>
              <w:rPr>
                <w:sz w:val="16"/>
                <w:szCs w:val="16"/>
              </w:rPr>
              <w:t>15.1.0</w:t>
            </w:r>
          </w:p>
        </w:tc>
      </w:tr>
      <w:tr w:rsidR="00FA2611" w:rsidRPr="006B0D02" w14:paraId="08FF7020" w14:textId="77777777" w:rsidTr="0006379B">
        <w:tc>
          <w:tcPr>
            <w:tcW w:w="851" w:type="dxa"/>
            <w:shd w:val="solid" w:color="FFFFFF" w:fill="auto"/>
          </w:tcPr>
          <w:p w14:paraId="6B217480" w14:textId="77777777" w:rsidR="00FA2611" w:rsidRDefault="00FA2611" w:rsidP="00567397">
            <w:pPr>
              <w:pStyle w:val="TAC"/>
              <w:rPr>
                <w:sz w:val="16"/>
                <w:szCs w:val="16"/>
              </w:rPr>
            </w:pPr>
            <w:r>
              <w:rPr>
                <w:sz w:val="16"/>
                <w:szCs w:val="16"/>
              </w:rPr>
              <w:t>2018-09</w:t>
            </w:r>
          </w:p>
        </w:tc>
        <w:tc>
          <w:tcPr>
            <w:tcW w:w="850" w:type="dxa"/>
            <w:shd w:val="solid" w:color="FFFFFF" w:fill="auto"/>
          </w:tcPr>
          <w:p w14:paraId="7D7F45F6" w14:textId="77777777" w:rsidR="00FA2611" w:rsidRDefault="00FA2611" w:rsidP="00567397">
            <w:pPr>
              <w:pStyle w:val="TAC"/>
              <w:rPr>
                <w:sz w:val="16"/>
                <w:szCs w:val="16"/>
              </w:rPr>
            </w:pPr>
            <w:r>
              <w:rPr>
                <w:sz w:val="16"/>
                <w:szCs w:val="16"/>
              </w:rPr>
              <w:t>RAN#81</w:t>
            </w:r>
          </w:p>
        </w:tc>
        <w:tc>
          <w:tcPr>
            <w:tcW w:w="993" w:type="dxa"/>
            <w:shd w:val="solid" w:color="FFFFFF" w:fill="auto"/>
          </w:tcPr>
          <w:p w14:paraId="16ABEB20" w14:textId="77777777" w:rsidR="00FA2611" w:rsidRDefault="00FA261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5C67EEBC" w14:textId="77777777" w:rsidR="00FA2611" w:rsidRPr="006B0D02" w:rsidRDefault="00FA2611" w:rsidP="00FA2611">
            <w:pPr>
              <w:pStyle w:val="TAL"/>
              <w:rPr>
                <w:sz w:val="16"/>
                <w:szCs w:val="16"/>
              </w:rPr>
            </w:pPr>
            <w:r>
              <w:rPr>
                <w:sz w:val="16"/>
                <w:szCs w:val="16"/>
              </w:rPr>
              <w:t>0002</w:t>
            </w:r>
          </w:p>
        </w:tc>
        <w:tc>
          <w:tcPr>
            <w:tcW w:w="425" w:type="dxa"/>
            <w:shd w:val="solid" w:color="FFFFFF" w:fill="auto"/>
          </w:tcPr>
          <w:p w14:paraId="1A3E8069" w14:textId="77777777" w:rsidR="00FA2611" w:rsidRPr="006B0D02" w:rsidRDefault="00FA2611" w:rsidP="00567397">
            <w:pPr>
              <w:pStyle w:val="TAR"/>
              <w:rPr>
                <w:sz w:val="16"/>
                <w:szCs w:val="16"/>
              </w:rPr>
            </w:pPr>
            <w:r>
              <w:rPr>
                <w:sz w:val="16"/>
                <w:szCs w:val="16"/>
              </w:rPr>
              <w:t>-</w:t>
            </w:r>
          </w:p>
        </w:tc>
        <w:tc>
          <w:tcPr>
            <w:tcW w:w="425" w:type="dxa"/>
            <w:shd w:val="solid" w:color="FFFFFF" w:fill="auto"/>
          </w:tcPr>
          <w:p w14:paraId="6AD0F503" w14:textId="77777777" w:rsidR="00FA2611" w:rsidRPr="006B0D02" w:rsidRDefault="00FA2611" w:rsidP="00567397">
            <w:pPr>
              <w:pStyle w:val="TAC"/>
              <w:rPr>
                <w:sz w:val="16"/>
                <w:szCs w:val="16"/>
              </w:rPr>
            </w:pPr>
            <w:r>
              <w:rPr>
                <w:sz w:val="16"/>
                <w:szCs w:val="16"/>
              </w:rPr>
              <w:t>F</w:t>
            </w:r>
          </w:p>
        </w:tc>
        <w:tc>
          <w:tcPr>
            <w:tcW w:w="4820" w:type="dxa"/>
            <w:shd w:val="solid" w:color="FFFFFF" w:fill="auto"/>
          </w:tcPr>
          <w:p w14:paraId="6D546F1F" w14:textId="77777777" w:rsidR="00FA2611" w:rsidRDefault="00DD55CF" w:rsidP="00567397">
            <w:pPr>
              <w:pStyle w:val="TAL"/>
              <w:rPr>
                <w:sz w:val="16"/>
                <w:szCs w:val="16"/>
              </w:rPr>
            </w:pPr>
            <w:r w:rsidRPr="00DD55CF">
              <w:rPr>
                <w:sz w:val="16"/>
                <w:szCs w:val="16"/>
              </w:rPr>
              <w:t>Correction on starting position of Partial PUSCH Mode 1 for FeLAA in 37.213</w:t>
            </w:r>
          </w:p>
        </w:tc>
        <w:tc>
          <w:tcPr>
            <w:tcW w:w="708" w:type="dxa"/>
            <w:shd w:val="solid" w:color="FFFFFF" w:fill="auto"/>
          </w:tcPr>
          <w:p w14:paraId="5B37DBFD" w14:textId="77777777" w:rsidR="00FA2611" w:rsidRDefault="00FA2611" w:rsidP="00567397">
            <w:pPr>
              <w:pStyle w:val="TAC"/>
              <w:rPr>
                <w:sz w:val="16"/>
                <w:szCs w:val="16"/>
              </w:rPr>
            </w:pPr>
            <w:r>
              <w:rPr>
                <w:sz w:val="16"/>
                <w:szCs w:val="16"/>
              </w:rPr>
              <w:t>15.1.0</w:t>
            </w:r>
          </w:p>
        </w:tc>
      </w:tr>
      <w:tr w:rsidR="00DD55CF" w:rsidRPr="006B0D02" w14:paraId="72BCD6DC" w14:textId="77777777" w:rsidTr="0006379B">
        <w:tc>
          <w:tcPr>
            <w:tcW w:w="851" w:type="dxa"/>
            <w:shd w:val="solid" w:color="FFFFFF" w:fill="auto"/>
          </w:tcPr>
          <w:p w14:paraId="4A7D2EBA" w14:textId="77777777" w:rsidR="00DD55CF" w:rsidRDefault="00DD55CF" w:rsidP="00567397">
            <w:pPr>
              <w:pStyle w:val="TAC"/>
              <w:rPr>
                <w:sz w:val="16"/>
                <w:szCs w:val="16"/>
              </w:rPr>
            </w:pPr>
            <w:r>
              <w:rPr>
                <w:sz w:val="16"/>
                <w:szCs w:val="16"/>
              </w:rPr>
              <w:t>2018-09</w:t>
            </w:r>
          </w:p>
        </w:tc>
        <w:tc>
          <w:tcPr>
            <w:tcW w:w="850" w:type="dxa"/>
            <w:shd w:val="solid" w:color="FFFFFF" w:fill="auto"/>
          </w:tcPr>
          <w:p w14:paraId="3F766AC4" w14:textId="77777777" w:rsidR="00DD55CF" w:rsidRDefault="00DD55CF" w:rsidP="00567397">
            <w:pPr>
              <w:pStyle w:val="TAC"/>
              <w:rPr>
                <w:sz w:val="16"/>
                <w:szCs w:val="16"/>
              </w:rPr>
            </w:pPr>
            <w:r>
              <w:rPr>
                <w:sz w:val="16"/>
                <w:szCs w:val="16"/>
              </w:rPr>
              <w:t>RAN#81</w:t>
            </w:r>
          </w:p>
        </w:tc>
        <w:tc>
          <w:tcPr>
            <w:tcW w:w="993" w:type="dxa"/>
            <w:shd w:val="solid" w:color="FFFFFF" w:fill="auto"/>
          </w:tcPr>
          <w:p w14:paraId="3CEAA8D6" w14:textId="77777777" w:rsidR="00DD55CF" w:rsidRDefault="00DD55CF"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115BE619" w14:textId="77777777" w:rsidR="00DD55CF" w:rsidRPr="006B0D02" w:rsidRDefault="00DD55CF" w:rsidP="00DD55CF">
            <w:pPr>
              <w:pStyle w:val="TAL"/>
              <w:rPr>
                <w:sz w:val="16"/>
                <w:szCs w:val="16"/>
              </w:rPr>
            </w:pPr>
            <w:r>
              <w:rPr>
                <w:sz w:val="16"/>
                <w:szCs w:val="16"/>
              </w:rPr>
              <w:t>0003</w:t>
            </w:r>
          </w:p>
        </w:tc>
        <w:tc>
          <w:tcPr>
            <w:tcW w:w="425" w:type="dxa"/>
            <w:shd w:val="solid" w:color="FFFFFF" w:fill="auto"/>
          </w:tcPr>
          <w:p w14:paraId="0D970415" w14:textId="77777777" w:rsidR="00DD55CF" w:rsidRPr="006B0D02" w:rsidRDefault="00DD55CF" w:rsidP="00567397">
            <w:pPr>
              <w:pStyle w:val="TAR"/>
              <w:rPr>
                <w:sz w:val="16"/>
                <w:szCs w:val="16"/>
              </w:rPr>
            </w:pPr>
            <w:r>
              <w:rPr>
                <w:sz w:val="16"/>
                <w:szCs w:val="16"/>
              </w:rPr>
              <w:t>-</w:t>
            </w:r>
          </w:p>
        </w:tc>
        <w:tc>
          <w:tcPr>
            <w:tcW w:w="425" w:type="dxa"/>
            <w:shd w:val="solid" w:color="FFFFFF" w:fill="auto"/>
          </w:tcPr>
          <w:p w14:paraId="7584598A" w14:textId="77777777" w:rsidR="00DD55CF" w:rsidRPr="006B0D02" w:rsidRDefault="00DD55CF" w:rsidP="00567397">
            <w:pPr>
              <w:pStyle w:val="TAC"/>
              <w:rPr>
                <w:sz w:val="16"/>
                <w:szCs w:val="16"/>
              </w:rPr>
            </w:pPr>
            <w:r>
              <w:rPr>
                <w:sz w:val="16"/>
                <w:szCs w:val="16"/>
              </w:rPr>
              <w:t>F</w:t>
            </w:r>
          </w:p>
        </w:tc>
        <w:tc>
          <w:tcPr>
            <w:tcW w:w="4820" w:type="dxa"/>
            <w:shd w:val="solid" w:color="FFFFFF" w:fill="auto"/>
          </w:tcPr>
          <w:p w14:paraId="716C0102" w14:textId="77777777" w:rsidR="00DD55CF" w:rsidRDefault="00DD55CF" w:rsidP="00567397">
            <w:pPr>
              <w:pStyle w:val="TAL"/>
              <w:rPr>
                <w:sz w:val="16"/>
                <w:szCs w:val="16"/>
              </w:rPr>
            </w:pPr>
            <w:r w:rsidRPr="00DD55CF">
              <w:rPr>
                <w:sz w:val="16"/>
                <w:szCs w:val="16"/>
              </w:rPr>
              <w:t>Correction on COT length for AUL transmission</w:t>
            </w:r>
          </w:p>
        </w:tc>
        <w:tc>
          <w:tcPr>
            <w:tcW w:w="708" w:type="dxa"/>
            <w:shd w:val="solid" w:color="FFFFFF" w:fill="auto"/>
          </w:tcPr>
          <w:p w14:paraId="576FAFEC" w14:textId="77777777" w:rsidR="00DD55CF" w:rsidRDefault="00DD55CF" w:rsidP="00567397">
            <w:pPr>
              <w:pStyle w:val="TAC"/>
              <w:rPr>
                <w:sz w:val="16"/>
                <w:szCs w:val="16"/>
              </w:rPr>
            </w:pPr>
            <w:r>
              <w:rPr>
                <w:sz w:val="16"/>
                <w:szCs w:val="16"/>
              </w:rPr>
              <w:t>15.1.0</w:t>
            </w:r>
          </w:p>
        </w:tc>
      </w:tr>
      <w:tr w:rsidR="00517136" w:rsidRPr="006B0D02" w14:paraId="49E0641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18BA5DD" w14:textId="77777777" w:rsidR="00517136" w:rsidRDefault="00517136" w:rsidP="005412D4">
            <w:pPr>
              <w:pStyle w:val="TAC"/>
              <w:rPr>
                <w:sz w:val="16"/>
                <w:szCs w:val="16"/>
              </w:rPr>
            </w:pPr>
            <w:r>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66F782" w14:textId="77777777" w:rsidR="00517136" w:rsidRDefault="00517136" w:rsidP="005412D4">
            <w:pPr>
              <w:pStyle w:val="TAC"/>
              <w:rPr>
                <w:sz w:val="16"/>
                <w:szCs w:val="16"/>
              </w:rPr>
            </w:pPr>
            <w:r>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22978" w14:textId="77777777" w:rsidR="00517136" w:rsidRDefault="00517136" w:rsidP="005412D4">
            <w:pPr>
              <w:pStyle w:val="TAC"/>
              <w:rPr>
                <w:rFonts w:cs="Arial"/>
                <w:color w:val="000000"/>
                <w:sz w:val="16"/>
                <w:szCs w:val="16"/>
              </w:rPr>
            </w:pPr>
            <w:r w:rsidRPr="00570B81">
              <w:rPr>
                <w:rFonts w:cs="Arial"/>
                <w:color w:val="000000"/>
                <w:sz w:val="16"/>
                <w:szCs w:val="16"/>
              </w:rPr>
              <w:t>RP-1</w:t>
            </w:r>
            <w:r>
              <w:rPr>
                <w:rFonts w:cs="Arial"/>
                <w:color w:val="000000"/>
                <w:sz w:val="16"/>
                <w:szCs w:val="16"/>
              </w:rPr>
              <w:t>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A228" w14:textId="77777777" w:rsidR="00517136" w:rsidRPr="006B0D02" w:rsidRDefault="00517136" w:rsidP="005412D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AFE6" w14:textId="77777777" w:rsidR="00517136" w:rsidRPr="006B0D02" w:rsidRDefault="00517136" w:rsidP="005412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DC73" w14:textId="77777777" w:rsidR="00517136" w:rsidRPr="006B0D02" w:rsidRDefault="00517136" w:rsidP="005412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01613" w14:textId="77777777" w:rsidR="00517136" w:rsidRDefault="00517136" w:rsidP="005412D4">
            <w:pPr>
              <w:pStyle w:val="TAL"/>
              <w:rPr>
                <w:sz w:val="16"/>
                <w:szCs w:val="16"/>
              </w:rPr>
            </w:pPr>
            <w:r w:rsidRPr="00517136">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98C4" w14:textId="77777777" w:rsidR="00517136" w:rsidRDefault="00517136" w:rsidP="005412D4">
            <w:pPr>
              <w:pStyle w:val="TAC"/>
              <w:rPr>
                <w:sz w:val="16"/>
                <w:szCs w:val="16"/>
              </w:rPr>
            </w:pPr>
            <w:r>
              <w:rPr>
                <w:sz w:val="16"/>
                <w:szCs w:val="16"/>
              </w:rPr>
              <w:t>15.2.0</w:t>
            </w:r>
          </w:p>
        </w:tc>
      </w:tr>
      <w:tr w:rsidR="001D5499" w:rsidRPr="006B0D02" w14:paraId="625031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6C3B0B" w14:textId="77777777" w:rsidR="001D5499" w:rsidRDefault="001D5499" w:rsidP="00D55221">
            <w:pPr>
              <w:pStyle w:val="TAC"/>
              <w:rPr>
                <w:sz w:val="16"/>
                <w:szCs w:val="16"/>
              </w:rPr>
            </w:pPr>
            <w:r>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21DE6E" w14:textId="77777777" w:rsidR="001D5499" w:rsidRDefault="001D5499" w:rsidP="00D55221">
            <w:pPr>
              <w:pStyle w:val="TAC"/>
              <w:rPr>
                <w:sz w:val="16"/>
                <w:szCs w:val="16"/>
              </w:rPr>
            </w:pPr>
            <w:r>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ED5BD" w14:textId="77777777" w:rsidR="001D5499" w:rsidRDefault="001D5499" w:rsidP="00D55221">
            <w:pPr>
              <w:pStyle w:val="TAC"/>
              <w:rPr>
                <w:rFonts w:cs="Arial"/>
                <w:color w:val="000000"/>
                <w:sz w:val="16"/>
                <w:szCs w:val="16"/>
              </w:rPr>
            </w:pPr>
            <w:r w:rsidRPr="00570B81">
              <w:rPr>
                <w:rFonts w:cs="Arial"/>
                <w:color w:val="000000"/>
                <w:sz w:val="16"/>
                <w:szCs w:val="16"/>
              </w:rPr>
              <w:t>RP-1</w:t>
            </w:r>
            <w:r>
              <w:rPr>
                <w:rFonts w:cs="Arial"/>
                <w:color w:val="000000"/>
                <w:sz w:val="16"/>
                <w:szCs w:val="16"/>
              </w:rPr>
              <w:t>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A7AD7" w14:textId="77777777" w:rsidR="001D5499" w:rsidRPr="006B0D02" w:rsidRDefault="001D5499" w:rsidP="00D5522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7960" w14:textId="77777777" w:rsidR="001D5499" w:rsidRPr="006B0D02" w:rsidRDefault="001D5499" w:rsidP="00D55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27AD" w14:textId="77777777" w:rsidR="001D5499" w:rsidRPr="006B0D02" w:rsidRDefault="001D5499" w:rsidP="00D5522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6DC7C" w14:textId="77777777" w:rsidR="001D5499" w:rsidRDefault="001D5499" w:rsidP="00D55221">
            <w:pPr>
              <w:pStyle w:val="TAL"/>
              <w:rPr>
                <w:sz w:val="16"/>
                <w:szCs w:val="16"/>
              </w:rPr>
            </w:pPr>
            <w:r w:rsidRPr="001D5499">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4335" w14:textId="77777777" w:rsidR="001D5499" w:rsidRDefault="001D5499" w:rsidP="00D55221">
            <w:pPr>
              <w:pStyle w:val="TAC"/>
              <w:rPr>
                <w:sz w:val="16"/>
                <w:szCs w:val="16"/>
              </w:rPr>
            </w:pPr>
            <w:r>
              <w:rPr>
                <w:sz w:val="16"/>
                <w:szCs w:val="16"/>
              </w:rPr>
              <w:t>16.0.0</w:t>
            </w:r>
          </w:p>
        </w:tc>
      </w:tr>
      <w:tr w:rsidR="009D1990" w:rsidRPr="006B0D02" w14:paraId="04612D0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974CAA8" w14:textId="77777777" w:rsidR="009D1990" w:rsidRDefault="009D1990" w:rsidP="00661FB0">
            <w:pPr>
              <w:pStyle w:val="TAC"/>
              <w:rPr>
                <w:sz w:val="16"/>
                <w:szCs w:val="16"/>
              </w:rPr>
            </w:pPr>
            <w:r>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8F59F5" w14:textId="77777777" w:rsidR="009D1990" w:rsidRDefault="009D1990" w:rsidP="00661FB0">
            <w:pPr>
              <w:pStyle w:val="TAC"/>
              <w:rPr>
                <w:sz w:val="16"/>
                <w:szCs w:val="16"/>
              </w:rPr>
            </w:pPr>
            <w:r>
              <w:rPr>
                <w:sz w:val="16"/>
                <w:szCs w:val="16"/>
              </w:rPr>
              <w:t>RAN#87-e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AFE6C" w14:textId="77777777" w:rsidR="009D1990" w:rsidRDefault="009D1990" w:rsidP="00661FB0">
            <w:pPr>
              <w:pStyle w:val="TAC"/>
              <w:rPr>
                <w:rFonts w:cs="Arial"/>
                <w:color w:val="000000"/>
                <w:sz w:val="16"/>
                <w:szCs w:val="16"/>
              </w:rPr>
            </w:pPr>
            <w:r w:rsidRPr="00570B81">
              <w:rPr>
                <w:rFonts w:cs="Arial"/>
                <w:color w:val="000000"/>
                <w:sz w:val="16"/>
                <w:szCs w:val="16"/>
              </w:rPr>
              <w:t>RP-</w:t>
            </w:r>
            <w:r>
              <w:rPr>
                <w:rFonts w:cs="Arial"/>
                <w:color w:val="000000"/>
                <w:sz w:val="16"/>
                <w:szCs w:val="16"/>
              </w:rPr>
              <w:t>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36B8" w14:textId="77777777" w:rsidR="009D1990" w:rsidRPr="006B0D02" w:rsidRDefault="009D1990" w:rsidP="00661FB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3279B" w14:textId="77777777" w:rsidR="009D1990" w:rsidRPr="006B0D02" w:rsidRDefault="009D1990" w:rsidP="00661FB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33B53" w14:textId="77777777" w:rsidR="009D1990" w:rsidRPr="006B0D02" w:rsidRDefault="009D1990" w:rsidP="00661FB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7CD12" w14:textId="77777777" w:rsidR="009D1990" w:rsidRDefault="009D1990" w:rsidP="00661FB0">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3174A" w14:textId="77777777" w:rsidR="009D1990" w:rsidRDefault="009D1990" w:rsidP="00661FB0">
            <w:pPr>
              <w:pStyle w:val="TAC"/>
              <w:rPr>
                <w:sz w:val="16"/>
                <w:szCs w:val="16"/>
              </w:rPr>
            </w:pPr>
            <w:r>
              <w:rPr>
                <w:sz w:val="16"/>
                <w:szCs w:val="16"/>
              </w:rPr>
              <w:t>16.1.0</w:t>
            </w:r>
          </w:p>
        </w:tc>
      </w:tr>
      <w:tr w:rsidR="00D2314B" w:rsidRPr="006B0D02" w14:paraId="6543AB17"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F083EE8" w14:textId="77777777" w:rsidR="00D2314B" w:rsidRDefault="00D2314B"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61FEF5" w14:textId="77777777" w:rsidR="00D2314B" w:rsidRDefault="00D2314B"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ECB14" w14:textId="77777777" w:rsidR="00D2314B" w:rsidRDefault="00D2314B"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A271" w14:textId="77777777" w:rsidR="00D2314B" w:rsidRPr="006B0D02" w:rsidRDefault="00D2314B" w:rsidP="00D96F0E">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C3A2" w14:textId="77777777" w:rsidR="00D2314B" w:rsidRPr="006B0D02" w:rsidRDefault="00D2314B"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FDFC" w14:textId="77777777" w:rsidR="00D2314B" w:rsidRPr="006B0D02" w:rsidRDefault="00D2314B"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E881D" w14:textId="77777777" w:rsidR="00D2314B" w:rsidRDefault="00D2314B" w:rsidP="00D96F0E">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72A9" w14:textId="77777777" w:rsidR="00D2314B" w:rsidRDefault="00D2314B" w:rsidP="00D96F0E">
            <w:pPr>
              <w:pStyle w:val="TAC"/>
              <w:rPr>
                <w:sz w:val="16"/>
                <w:szCs w:val="16"/>
              </w:rPr>
            </w:pPr>
            <w:r>
              <w:rPr>
                <w:sz w:val="16"/>
                <w:szCs w:val="16"/>
              </w:rPr>
              <w:t>16.2.0</w:t>
            </w:r>
          </w:p>
        </w:tc>
      </w:tr>
      <w:tr w:rsidR="002B07F0" w:rsidRPr="006B0D02" w14:paraId="723FC132"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077F46" w14:textId="77777777" w:rsidR="002B07F0" w:rsidRDefault="002B07F0"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A8C2D" w14:textId="77777777" w:rsidR="002B07F0" w:rsidRDefault="002B07F0"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07BFB" w14:textId="77777777" w:rsidR="002B07F0" w:rsidRDefault="002B07F0"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19A8" w14:textId="77777777" w:rsidR="002B07F0" w:rsidRPr="006B0D02" w:rsidRDefault="002B07F0" w:rsidP="00D96F0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3B32" w14:textId="77777777" w:rsidR="002B07F0" w:rsidRPr="006B0D02" w:rsidRDefault="002B07F0"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95B3" w14:textId="77777777" w:rsidR="002B07F0" w:rsidRPr="006B0D02" w:rsidRDefault="002B07F0"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9CD822" w14:textId="77777777" w:rsidR="002B07F0" w:rsidRPr="001629B4" w:rsidRDefault="002B07F0" w:rsidP="001629B4">
            <w:pPr>
              <w:rPr>
                <w:rFonts w:ascii="Arial" w:hAnsi="Arial"/>
                <w:sz w:val="16"/>
                <w:szCs w:val="16"/>
              </w:rPr>
            </w:pPr>
            <w:r w:rsidRPr="002B07F0">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5D9B" w14:textId="77777777" w:rsidR="002B07F0" w:rsidRDefault="002B07F0" w:rsidP="00D96F0E">
            <w:pPr>
              <w:pStyle w:val="TAC"/>
              <w:rPr>
                <w:sz w:val="16"/>
                <w:szCs w:val="16"/>
              </w:rPr>
            </w:pPr>
            <w:r>
              <w:rPr>
                <w:sz w:val="16"/>
                <w:szCs w:val="16"/>
              </w:rPr>
              <w:t>16.2.0</w:t>
            </w:r>
          </w:p>
        </w:tc>
      </w:tr>
      <w:tr w:rsidR="00ED0269" w:rsidRPr="006B0D02" w14:paraId="688FD32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2E39CB8" w14:textId="77777777" w:rsidR="00ED0269" w:rsidRDefault="00ED0269" w:rsidP="005761EB">
            <w:pPr>
              <w:pStyle w:val="TAC"/>
              <w:rPr>
                <w:sz w:val="16"/>
                <w:szCs w:val="16"/>
              </w:rPr>
            </w:pPr>
            <w:r>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000B7F" w14:textId="77777777" w:rsidR="00ED0269" w:rsidRDefault="00ED0269" w:rsidP="005761EB">
            <w:pPr>
              <w:pStyle w:val="TAC"/>
              <w:rPr>
                <w:sz w:val="16"/>
                <w:szCs w:val="16"/>
              </w:rPr>
            </w:pPr>
            <w:r>
              <w:rPr>
                <w:sz w:val="16"/>
                <w:szCs w:val="16"/>
              </w:rPr>
              <w:t>RAN#89-e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C5DA02" w14:textId="77777777" w:rsidR="00ED0269" w:rsidRDefault="00ED0269" w:rsidP="005761EB">
            <w:pPr>
              <w:pStyle w:val="TAC"/>
              <w:rPr>
                <w:rFonts w:cs="Arial"/>
                <w:color w:val="000000"/>
                <w:sz w:val="16"/>
                <w:szCs w:val="16"/>
              </w:rPr>
            </w:pPr>
            <w:r w:rsidRPr="00570B81">
              <w:rPr>
                <w:rFonts w:cs="Arial"/>
                <w:color w:val="000000"/>
                <w:sz w:val="16"/>
                <w:szCs w:val="16"/>
              </w:rPr>
              <w:t>RP-</w:t>
            </w:r>
            <w:r>
              <w:rPr>
                <w:rFonts w:cs="Arial"/>
                <w:color w:val="000000"/>
                <w:sz w:val="16"/>
                <w:szCs w:val="16"/>
              </w:rPr>
              <w:t>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5484" w14:textId="77777777" w:rsidR="00ED0269" w:rsidRPr="006B0D02" w:rsidRDefault="00ED0269" w:rsidP="005761EB">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C4B54" w14:textId="77777777" w:rsidR="00ED0269" w:rsidRPr="006B0D02" w:rsidRDefault="00ED0269" w:rsidP="005761E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2CDA1" w14:textId="77777777" w:rsidR="00ED0269" w:rsidRPr="006B0D02" w:rsidRDefault="00ED0269" w:rsidP="005761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75390" w14:textId="77777777" w:rsidR="00ED0269" w:rsidRPr="001629B4" w:rsidRDefault="00ED0269" w:rsidP="005761EB">
            <w:pPr>
              <w:rPr>
                <w:rFonts w:ascii="Arial" w:hAnsi="Arial"/>
                <w:sz w:val="16"/>
                <w:szCs w:val="16"/>
              </w:rPr>
            </w:pPr>
            <w:r w:rsidRPr="00ED0269">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6606" w14:textId="77777777" w:rsidR="00ED0269" w:rsidRDefault="00ED0269" w:rsidP="005761EB">
            <w:pPr>
              <w:pStyle w:val="TAC"/>
              <w:rPr>
                <w:sz w:val="16"/>
                <w:szCs w:val="16"/>
              </w:rPr>
            </w:pPr>
            <w:r>
              <w:rPr>
                <w:sz w:val="16"/>
                <w:szCs w:val="16"/>
              </w:rPr>
              <w:t>16.3.0</w:t>
            </w:r>
          </w:p>
        </w:tc>
      </w:tr>
      <w:tr w:rsidR="0046196C" w:rsidRPr="006B0D02" w14:paraId="5C6932A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A5628D"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2A912"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DCD61B"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96FD" w14:textId="77777777" w:rsidR="0046196C" w:rsidRPr="006B0D02" w:rsidRDefault="0046196C" w:rsidP="000825D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31ED6"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B0B1"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12B92" w14:textId="77777777" w:rsidR="0046196C" w:rsidRPr="001629B4" w:rsidRDefault="0046196C" w:rsidP="000825D0">
            <w:pPr>
              <w:rPr>
                <w:rFonts w:ascii="Arial" w:hAnsi="Arial"/>
                <w:sz w:val="16"/>
                <w:szCs w:val="16"/>
              </w:rPr>
            </w:pPr>
            <w:r w:rsidRPr="0046196C">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185DC" w14:textId="77777777" w:rsidR="0046196C" w:rsidRDefault="0046196C" w:rsidP="000825D0">
            <w:pPr>
              <w:pStyle w:val="TAC"/>
              <w:rPr>
                <w:sz w:val="16"/>
                <w:szCs w:val="16"/>
              </w:rPr>
            </w:pPr>
            <w:r>
              <w:rPr>
                <w:sz w:val="16"/>
                <w:szCs w:val="16"/>
              </w:rPr>
              <w:t>16.4.0</w:t>
            </w:r>
          </w:p>
        </w:tc>
      </w:tr>
      <w:tr w:rsidR="0046196C" w:rsidRPr="006B0D02" w14:paraId="67BE6AA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AC8C918"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D77FCE"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EAC65"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87F1F" w14:textId="77777777" w:rsidR="0046196C" w:rsidRPr="006B0D02" w:rsidRDefault="0046196C" w:rsidP="000825D0">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1BFB3"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FE08"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5681A" w14:textId="77777777" w:rsidR="0046196C" w:rsidRPr="001629B4" w:rsidRDefault="0046196C" w:rsidP="000825D0">
            <w:pPr>
              <w:rPr>
                <w:rFonts w:ascii="Arial" w:hAnsi="Arial"/>
                <w:sz w:val="16"/>
                <w:szCs w:val="16"/>
              </w:rPr>
            </w:pPr>
            <w:r w:rsidRPr="0046196C">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77634" w14:textId="77777777" w:rsidR="0046196C" w:rsidRDefault="0046196C" w:rsidP="000825D0">
            <w:pPr>
              <w:pStyle w:val="TAC"/>
              <w:rPr>
                <w:sz w:val="16"/>
                <w:szCs w:val="16"/>
              </w:rPr>
            </w:pPr>
            <w:r>
              <w:rPr>
                <w:sz w:val="16"/>
                <w:szCs w:val="16"/>
              </w:rPr>
              <w:t>16.4.0</w:t>
            </w:r>
          </w:p>
        </w:tc>
      </w:tr>
      <w:tr w:rsidR="00E23AC6" w:rsidRPr="006B0D02" w14:paraId="4A70CD6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F0F5B1F" w14:textId="77777777" w:rsidR="00E23AC6" w:rsidRDefault="00E23AC6"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779CB" w14:textId="77777777" w:rsidR="00E23AC6" w:rsidRDefault="00E23AC6"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78502B" w14:textId="77777777" w:rsidR="00E23AC6" w:rsidRDefault="00E23AC6"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838EB" w14:textId="77777777" w:rsidR="00E23AC6" w:rsidRPr="006B0D02" w:rsidRDefault="00E23AC6" w:rsidP="000825D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C6B28" w14:textId="77777777" w:rsidR="00E23AC6" w:rsidRPr="006B0D02" w:rsidRDefault="00E23AC6"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CAEE" w14:textId="77777777" w:rsidR="00E23AC6" w:rsidRPr="006B0D02" w:rsidRDefault="00E23AC6"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0C76E" w14:textId="77777777" w:rsidR="00E23AC6" w:rsidRPr="001629B4" w:rsidRDefault="00E23AC6" w:rsidP="000825D0">
            <w:pPr>
              <w:rPr>
                <w:rFonts w:ascii="Arial" w:hAnsi="Arial"/>
                <w:sz w:val="16"/>
                <w:szCs w:val="16"/>
              </w:rPr>
            </w:pPr>
            <w:r w:rsidRPr="00E23AC6">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9EEC" w14:textId="77777777" w:rsidR="00E23AC6" w:rsidRDefault="00E23AC6" w:rsidP="000825D0">
            <w:pPr>
              <w:pStyle w:val="TAC"/>
              <w:rPr>
                <w:sz w:val="16"/>
                <w:szCs w:val="16"/>
              </w:rPr>
            </w:pPr>
            <w:r>
              <w:rPr>
                <w:sz w:val="16"/>
                <w:szCs w:val="16"/>
              </w:rPr>
              <w:t>16.4.0</w:t>
            </w:r>
          </w:p>
        </w:tc>
      </w:tr>
      <w:tr w:rsidR="00561C6D" w:rsidRPr="006B0D02" w14:paraId="47D6C6B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6483CFA3" w14:textId="77777777" w:rsidR="00561C6D" w:rsidRDefault="00561C6D"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C19268" w14:textId="77777777" w:rsidR="00561C6D" w:rsidRDefault="00561C6D"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A72BA" w14:textId="77777777" w:rsidR="00561C6D" w:rsidRDefault="00561C6D"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2656" w14:textId="77777777" w:rsidR="00561C6D" w:rsidRPr="006B0D02" w:rsidRDefault="00561C6D" w:rsidP="00B0371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B5FC5" w14:textId="77777777" w:rsidR="00561C6D" w:rsidRPr="006B0D02" w:rsidRDefault="00561C6D"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010D" w14:textId="77777777" w:rsidR="00561C6D" w:rsidRPr="006B0D02" w:rsidRDefault="00561C6D"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34391" w14:textId="0E824602" w:rsidR="00561C6D" w:rsidRPr="001629B4" w:rsidRDefault="00561C6D" w:rsidP="00B03716">
            <w:pPr>
              <w:rPr>
                <w:rFonts w:ascii="Arial" w:hAnsi="Arial"/>
                <w:sz w:val="16"/>
                <w:szCs w:val="16"/>
              </w:rPr>
            </w:pPr>
            <w:r w:rsidRPr="00561C6D">
              <w:rPr>
                <w:rFonts w:ascii="Arial" w:hAnsi="Arial"/>
                <w:sz w:val="16"/>
                <w:szCs w:val="16"/>
              </w:rPr>
              <w:t xml:space="preserve">Correction on LBT for consecutive UL transmission triggered by DL </w:t>
            </w:r>
            <w:r w:rsidR="00962A50" w:rsidRPr="00561C6D">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3BE42" w14:textId="77777777" w:rsidR="00561C6D" w:rsidRDefault="00561C6D" w:rsidP="00B03716">
            <w:pPr>
              <w:pStyle w:val="TAC"/>
              <w:rPr>
                <w:sz w:val="16"/>
                <w:szCs w:val="16"/>
              </w:rPr>
            </w:pPr>
            <w:r>
              <w:rPr>
                <w:sz w:val="16"/>
                <w:szCs w:val="16"/>
              </w:rPr>
              <w:t>16.5.0</w:t>
            </w:r>
          </w:p>
        </w:tc>
      </w:tr>
      <w:tr w:rsidR="00E56363" w:rsidRPr="006B0D02" w14:paraId="0C77304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593158F"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AEBAB5"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D8E97"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2B8" w14:textId="77777777" w:rsidR="00E56363" w:rsidRPr="006B0D02" w:rsidRDefault="00E56363" w:rsidP="00B0371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AD8"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3DAE"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F148D" w14:textId="77777777" w:rsidR="00E56363" w:rsidRPr="001629B4" w:rsidRDefault="00E56363" w:rsidP="00B03716">
            <w:pPr>
              <w:rPr>
                <w:rFonts w:ascii="Arial" w:hAnsi="Arial"/>
                <w:sz w:val="16"/>
                <w:szCs w:val="16"/>
              </w:rPr>
            </w:pPr>
            <w:r w:rsidRPr="00E5636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44FB" w14:textId="77777777" w:rsidR="00E56363" w:rsidRDefault="00E56363" w:rsidP="00B03716">
            <w:pPr>
              <w:pStyle w:val="TAC"/>
              <w:rPr>
                <w:sz w:val="16"/>
                <w:szCs w:val="16"/>
              </w:rPr>
            </w:pPr>
            <w:r>
              <w:rPr>
                <w:sz w:val="16"/>
                <w:szCs w:val="16"/>
              </w:rPr>
              <w:t>16.5.0</w:t>
            </w:r>
          </w:p>
        </w:tc>
      </w:tr>
      <w:tr w:rsidR="00E56363" w:rsidRPr="006B0D02" w14:paraId="46C8BF96"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3838DCC"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3B6EE"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EDB0E9"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BC94" w14:textId="77777777" w:rsidR="00E56363" w:rsidRPr="006B0D02" w:rsidRDefault="00E56363" w:rsidP="00B0371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73CC0"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7A6C"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F77FF" w14:textId="77777777" w:rsidR="00E56363" w:rsidRPr="001629B4" w:rsidRDefault="00E56363" w:rsidP="00B03716">
            <w:pPr>
              <w:rPr>
                <w:rFonts w:ascii="Arial" w:hAnsi="Arial"/>
                <w:sz w:val="16"/>
                <w:szCs w:val="16"/>
              </w:rPr>
            </w:pPr>
            <w:r w:rsidRPr="00E5636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47A8" w14:textId="77777777" w:rsidR="00E56363" w:rsidRDefault="00E56363" w:rsidP="00B03716">
            <w:pPr>
              <w:pStyle w:val="TAC"/>
              <w:rPr>
                <w:sz w:val="16"/>
                <w:szCs w:val="16"/>
              </w:rPr>
            </w:pPr>
            <w:r>
              <w:rPr>
                <w:sz w:val="16"/>
                <w:szCs w:val="16"/>
              </w:rPr>
              <w:t>16.5.0</w:t>
            </w:r>
          </w:p>
        </w:tc>
      </w:tr>
      <w:tr w:rsidR="008833D5" w:rsidRPr="006B0D02" w14:paraId="564DE91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E6AC93E" w14:textId="77777777" w:rsidR="008833D5" w:rsidRDefault="008833D5"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70AA5" w14:textId="77777777" w:rsidR="008833D5" w:rsidRDefault="008833D5"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01B7B" w14:textId="77777777" w:rsidR="008833D5" w:rsidRDefault="008833D5"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B18B8" w14:textId="77777777" w:rsidR="008833D5" w:rsidRPr="006B0D02" w:rsidRDefault="008833D5" w:rsidP="00B0371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0564A" w14:textId="77777777" w:rsidR="008833D5" w:rsidRPr="006B0D02" w:rsidRDefault="008833D5"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09B5" w14:textId="77777777" w:rsidR="008833D5" w:rsidRPr="006B0D02" w:rsidRDefault="008833D5"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040C3" w14:textId="77777777" w:rsidR="008833D5" w:rsidRPr="001629B4" w:rsidRDefault="008833D5" w:rsidP="00B03716">
            <w:pPr>
              <w:rPr>
                <w:rFonts w:ascii="Arial" w:hAnsi="Arial"/>
                <w:sz w:val="16"/>
                <w:szCs w:val="16"/>
              </w:rPr>
            </w:pPr>
            <w:r w:rsidRPr="008833D5">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17B25" w14:textId="77777777" w:rsidR="008833D5" w:rsidRDefault="008833D5" w:rsidP="00B03716">
            <w:pPr>
              <w:pStyle w:val="TAC"/>
              <w:rPr>
                <w:sz w:val="16"/>
                <w:szCs w:val="16"/>
              </w:rPr>
            </w:pPr>
            <w:r>
              <w:rPr>
                <w:sz w:val="16"/>
                <w:szCs w:val="16"/>
              </w:rPr>
              <w:t>16.5.0</w:t>
            </w:r>
          </w:p>
        </w:tc>
      </w:tr>
      <w:tr w:rsidR="003428F7" w:rsidRPr="006B0D02" w14:paraId="1CD4EA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5F52A53" w14:textId="77777777" w:rsidR="003428F7" w:rsidRDefault="003428F7"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56063" w14:textId="77777777" w:rsidR="003428F7" w:rsidRDefault="003428F7"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F6C37" w14:textId="77777777" w:rsidR="003428F7" w:rsidRDefault="003428F7"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40F1" w14:textId="77777777" w:rsidR="003428F7" w:rsidRPr="006B0D02" w:rsidRDefault="003428F7" w:rsidP="003236D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3118D" w14:textId="77777777" w:rsidR="003428F7" w:rsidRPr="006B0D02" w:rsidRDefault="003428F7"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2A50" w14:textId="77777777" w:rsidR="003428F7" w:rsidRPr="006B0D02" w:rsidRDefault="003428F7"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4FB9B" w14:textId="77777777" w:rsidR="003428F7" w:rsidRPr="001629B4" w:rsidRDefault="003428F7" w:rsidP="003236D4">
            <w:pPr>
              <w:rPr>
                <w:rFonts w:ascii="Arial" w:hAnsi="Arial"/>
                <w:sz w:val="16"/>
                <w:szCs w:val="16"/>
              </w:rPr>
            </w:pPr>
            <w:r w:rsidRPr="003428F7">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3A29" w14:textId="77777777" w:rsidR="003428F7" w:rsidRDefault="003428F7" w:rsidP="003236D4">
            <w:pPr>
              <w:pStyle w:val="TAC"/>
              <w:rPr>
                <w:sz w:val="16"/>
                <w:szCs w:val="16"/>
              </w:rPr>
            </w:pPr>
            <w:r>
              <w:rPr>
                <w:sz w:val="16"/>
                <w:szCs w:val="16"/>
              </w:rPr>
              <w:t>16.6.0</w:t>
            </w:r>
          </w:p>
        </w:tc>
      </w:tr>
      <w:tr w:rsidR="00D61BCF" w:rsidRPr="006B0D02" w14:paraId="7A472EA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F21B0D5" w14:textId="77777777" w:rsidR="00D61BCF" w:rsidRDefault="00D61BCF"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9A303" w14:textId="77777777" w:rsidR="00D61BCF" w:rsidRDefault="00D61BCF"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F7671" w14:textId="77777777" w:rsidR="00D61BCF" w:rsidRDefault="00D61BCF"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AA6A" w14:textId="77777777" w:rsidR="00D61BCF" w:rsidRPr="006B0D02" w:rsidRDefault="00D61BCF" w:rsidP="003236D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646B" w14:textId="77777777" w:rsidR="00D61BCF" w:rsidRPr="006B0D02" w:rsidRDefault="00D61BCF"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5AC1" w14:textId="77777777" w:rsidR="00D61BCF" w:rsidRPr="006B0D02" w:rsidRDefault="00D61BCF"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795" w14:textId="77777777" w:rsidR="00D61BCF" w:rsidRPr="001629B4" w:rsidRDefault="00D61BCF" w:rsidP="003236D4">
            <w:pPr>
              <w:rPr>
                <w:rFonts w:ascii="Arial" w:hAnsi="Arial"/>
                <w:sz w:val="16"/>
                <w:szCs w:val="16"/>
              </w:rPr>
            </w:pPr>
            <w:r w:rsidRPr="00D61BCF">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52F" w14:textId="77777777" w:rsidR="00D61BCF" w:rsidRDefault="00D61BCF" w:rsidP="003236D4">
            <w:pPr>
              <w:pStyle w:val="TAC"/>
              <w:rPr>
                <w:sz w:val="16"/>
                <w:szCs w:val="16"/>
              </w:rPr>
            </w:pPr>
            <w:r>
              <w:rPr>
                <w:sz w:val="16"/>
                <w:szCs w:val="16"/>
              </w:rPr>
              <w:t>16.6.0</w:t>
            </w:r>
          </w:p>
        </w:tc>
      </w:tr>
      <w:tr w:rsidR="00A84EEF" w:rsidRPr="006B0D02" w14:paraId="4B6EBBB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7D6DBC6" w14:textId="77777777" w:rsidR="00A84EEF" w:rsidRDefault="00A84EEF"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B9F97F" w14:textId="77777777" w:rsidR="00A84EEF" w:rsidRDefault="00A84EEF"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A54A51" w14:textId="77777777" w:rsidR="00A84EEF" w:rsidRDefault="00A84EEF"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BC59" w14:textId="77777777" w:rsidR="00A84EEF" w:rsidRPr="006B0D02" w:rsidRDefault="00A84EEF" w:rsidP="00C818E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81A5" w14:textId="77777777" w:rsidR="00A84EEF" w:rsidRPr="006B0D02" w:rsidRDefault="00A84EEF"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57AE" w14:textId="77777777" w:rsidR="00A84EEF" w:rsidRPr="006B0D02" w:rsidRDefault="00A84EEF"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885A6" w14:textId="77777777" w:rsidR="00A84EEF" w:rsidRPr="001629B4" w:rsidRDefault="00A84EEF" w:rsidP="00C818EE">
            <w:pPr>
              <w:rPr>
                <w:rFonts w:ascii="Arial" w:hAnsi="Arial"/>
                <w:sz w:val="16"/>
                <w:szCs w:val="16"/>
              </w:rPr>
            </w:pPr>
            <w:r w:rsidRPr="00A84EEF">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3089" w14:textId="77777777" w:rsidR="00A84EEF" w:rsidRDefault="00A84EEF" w:rsidP="00C818EE">
            <w:pPr>
              <w:pStyle w:val="TAC"/>
              <w:rPr>
                <w:sz w:val="16"/>
                <w:szCs w:val="16"/>
              </w:rPr>
            </w:pPr>
            <w:r>
              <w:rPr>
                <w:sz w:val="16"/>
                <w:szCs w:val="16"/>
              </w:rPr>
              <w:t>16.7.0</w:t>
            </w:r>
          </w:p>
        </w:tc>
      </w:tr>
      <w:tr w:rsidR="00574B20" w:rsidRPr="006B0D02" w14:paraId="5A354B8E"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224C51B"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AA844A"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1B884"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6B2E" w14:textId="77777777" w:rsidR="00574B20" w:rsidRPr="006B0D02" w:rsidRDefault="00574B20" w:rsidP="00C818E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ABA4"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6394"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61D06" w14:textId="77777777" w:rsidR="00574B20" w:rsidRPr="001629B4" w:rsidRDefault="00574B20" w:rsidP="00C818EE">
            <w:pPr>
              <w:rPr>
                <w:rFonts w:ascii="Arial" w:hAnsi="Arial"/>
                <w:sz w:val="16"/>
                <w:szCs w:val="16"/>
              </w:rPr>
            </w:pPr>
            <w:r w:rsidRPr="00574B20">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4747B" w14:textId="77777777" w:rsidR="00574B20" w:rsidRDefault="00574B20" w:rsidP="00C818EE">
            <w:pPr>
              <w:pStyle w:val="TAC"/>
              <w:rPr>
                <w:sz w:val="16"/>
                <w:szCs w:val="16"/>
              </w:rPr>
            </w:pPr>
            <w:r>
              <w:rPr>
                <w:sz w:val="16"/>
                <w:szCs w:val="16"/>
              </w:rPr>
              <w:t>16.7.0</w:t>
            </w:r>
          </w:p>
        </w:tc>
      </w:tr>
      <w:tr w:rsidR="00574B20" w:rsidRPr="006B0D02" w14:paraId="2364E65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9A05B41"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D9B032"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93100"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9A7BD" w14:textId="77777777" w:rsidR="00574B20" w:rsidRPr="006B0D02" w:rsidRDefault="00574B20" w:rsidP="00C818E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D639"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3D60"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E384E" w14:textId="77777777" w:rsidR="00574B20" w:rsidRPr="001629B4" w:rsidRDefault="00574B20" w:rsidP="00C818EE">
            <w:pPr>
              <w:rPr>
                <w:rFonts w:ascii="Arial" w:hAnsi="Arial"/>
                <w:sz w:val="16"/>
                <w:szCs w:val="16"/>
              </w:rPr>
            </w:pPr>
            <w:r w:rsidRPr="00574B20">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2FD86" w14:textId="77777777" w:rsidR="00574B20" w:rsidRDefault="00574B20" w:rsidP="00C818EE">
            <w:pPr>
              <w:pStyle w:val="TAC"/>
              <w:rPr>
                <w:sz w:val="16"/>
                <w:szCs w:val="16"/>
              </w:rPr>
            </w:pPr>
            <w:r>
              <w:rPr>
                <w:sz w:val="16"/>
                <w:szCs w:val="16"/>
              </w:rPr>
              <w:t>16.7.0</w:t>
            </w:r>
          </w:p>
        </w:tc>
      </w:tr>
      <w:tr w:rsidR="00693B92" w:rsidRPr="006B0D02" w14:paraId="10DE6EE8"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E60161"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CFDBA7"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A616C"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836" w14:textId="77777777" w:rsidR="00693B92" w:rsidRPr="006B0D02" w:rsidRDefault="00693B92" w:rsidP="00ED460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1507F"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1305"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87C77" w14:textId="77777777" w:rsidR="00693B92" w:rsidRPr="001629B4" w:rsidRDefault="00693B92" w:rsidP="00ED4605">
            <w:pPr>
              <w:rPr>
                <w:rFonts w:ascii="Arial" w:hAnsi="Arial"/>
                <w:sz w:val="16"/>
                <w:szCs w:val="16"/>
              </w:rPr>
            </w:pPr>
            <w:r w:rsidRPr="00693B92">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85F1" w14:textId="77777777" w:rsidR="00693B92" w:rsidRDefault="00693B92" w:rsidP="00ED4605">
            <w:pPr>
              <w:pStyle w:val="TAC"/>
              <w:rPr>
                <w:sz w:val="16"/>
                <w:szCs w:val="16"/>
              </w:rPr>
            </w:pPr>
            <w:r>
              <w:rPr>
                <w:sz w:val="16"/>
                <w:szCs w:val="16"/>
              </w:rPr>
              <w:t>16.8.0</w:t>
            </w:r>
          </w:p>
        </w:tc>
      </w:tr>
      <w:tr w:rsidR="00693B92" w:rsidRPr="006B0D02" w14:paraId="289C7FAA"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51739A"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CCB310"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FE37AB"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A6034" w14:textId="77777777" w:rsidR="00693B92" w:rsidRPr="006B0D02" w:rsidRDefault="00693B92" w:rsidP="00ED460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96DD"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6C50"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0EC3D" w14:textId="77777777" w:rsidR="00693B92" w:rsidRPr="001629B4" w:rsidRDefault="00693B92" w:rsidP="00ED4605">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3BC53" w14:textId="77777777" w:rsidR="00693B92" w:rsidRDefault="00693B92" w:rsidP="00ED4605">
            <w:pPr>
              <w:pStyle w:val="TAC"/>
              <w:rPr>
                <w:sz w:val="16"/>
                <w:szCs w:val="16"/>
              </w:rPr>
            </w:pPr>
            <w:r>
              <w:rPr>
                <w:sz w:val="16"/>
                <w:szCs w:val="16"/>
              </w:rPr>
              <w:t>16.8.0</w:t>
            </w:r>
          </w:p>
        </w:tc>
      </w:tr>
      <w:tr w:rsidR="00976B06" w:rsidRPr="006B0D02" w14:paraId="5BBBD82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1CA2D52" w14:textId="156146D1" w:rsidR="00976B06" w:rsidRDefault="00976B06" w:rsidP="008B466A">
            <w:pPr>
              <w:pStyle w:val="TAC"/>
              <w:rPr>
                <w:sz w:val="16"/>
                <w:szCs w:val="16"/>
              </w:rPr>
            </w:pPr>
            <w:r>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3966C0" w14:textId="521EF70C" w:rsidR="00976B06" w:rsidRDefault="00976B06" w:rsidP="008B466A">
            <w:pPr>
              <w:pStyle w:val="TAC"/>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A3ED" w14:textId="4F2D43F2" w:rsidR="00976B06" w:rsidRDefault="00976B06" w:rsidP="008B466A">
            <w:pPr>
              <w:pStyle w:val="TAC"/>
              <w:rPr>
                <w:rFonts w:cs="Arial"/>
                <w:color w:val="000000"/>
                <w:sz w:val="16"/>
                <w:szCs w:val="16"/>
              </w:rPr>
            </w:pPr>
            <w:r w:rsidRPr="00570B81">
              <w:rPr>
                <w:rFonts w:cs="Arial"/>
                <w:color w:val="000000"/>
                <w:sz w:val="16"/>
                <w:szCs w:val="16"/>
              </w:rPr>
              <w:t>RP-</w:t>
            </w:r>
            <w:r>
              <w:rPr>
                <w:rFonts w:cs="Arial"/>
                <w:color w:val="000000"/>
                <w:sz w:val="16"/>
                <w:szCs w:val="16"/>
              </w:rPr>
              <w:t>221599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7C36" w14:textId="3B7A9B00" w:rsidR="00976B06" w:rsidRPr="006B0D02" w:rsidRDefault="00976B06" w:rsidP="008B466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1F789" w14:textId="77777777" w:rsidR="00976B06" w:rsidRPr="006B0D02" w:rsidRDefault="00976B06" w:rsidP="008B466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2D64" w14:textId="77777777" w:rsidR="00976B06" w:rsidRPr="006B0D02" w:rsidRDefault="00976B06" w:rsidP="008B466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4415F" w14:textId="77777777" w:rsidR="00976B06" w:rsidRPr="001629B4" w:rsidRDefault="00976B06" w:rsidP="008B466A">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CD6DE" w14:textId="61770834" w:rsidR="00976B06" w:rsidRDefault="00976B06" w:rsidP="008B466A">
            <w:pPr>
              <w:pStyle w:val="TAC"/>
              <w:rPr>
                <w:sz w:val="16"/>
                <w:szCs w:val="16"/>
              </w:rPr>
            </w:pPr>
            <w:r>
              <w:rPr>
                <w:sz w:val="16"/>
                <w:szCs w:val="16"/>
              </w:rPr>
              <w:t>16.9.0</w:t>
            </w:r>
          </w:p>
        </w:tc>
      </w:tr>
      <w:tr w:rsidR="0006379B" w:rsidRPr="006B0D02" w14:paraId="6578F3CC"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0747F4A" w14:textId="4D4E738E" w:rsidR="0006379B" w:rsidRDefault="0006379B" w:rsidP="00726104">
            <w:pPr>
              <w:pStyle w:val="TAC"/>
              <w:rPr>
                <w:sz w:val="16"/>
                <w:szCs w:val="16"/>
              </w:rPr>
            </w:pPr>
            <w:r>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3EF75" w14:textId="598F4CF6" w:rsidR="0006379B" w:rsidRDefault="0006379B" w:rsidP="00726104">
            <w:pPr>
              <w:pStyle w:val="TAC"/>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63079" w14:textId="64C9E2E3" w:rsidR="0006379B" w:rsidRDefault="0006379B" w:rsidP="00726104">
            <w:pPr>
              <w:pStyle w:val="TAC"/>
              <w:rPr>
                <w:rFonts w:cs="Arial"/>
                <w:color w:val="000000"/>
                <w:sz w:val="16"/>
                <w:szCs w:val="16"/>
              </w:rPr>
            </w:pPr>
            <w:r w:rsidRPr="00570B81">
              <w:rPr>
                <w:rFonts w:cs="Arial"/>
                <w:color w:val="000000"/>
                <w:sz w:val="16"/>
                <w:szCs w:val="16"/>
              </w:rPr>
              <w:t>RP-</w:t>
            </w:r>
            <w:r>
              <w:rPr>
                <w:rFonts w:cs="Arial"/>
                <w:color w:val="000000"/>
                <w:sz w:val="16"/>
                <w:szCs w:val="16"/>
              </w:rPr>
              <w:t>222399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E6B0C" w14:textId="27860757" w:rsidR="0006379B" w:rsidRPr="006B0D02" w:rsidRDefault="0006379B" w:rsidP="00726104">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8414" w14:textId="77777777" w:rsidR="0006379B" w:rsidRPr="006B0D02" w:rsidRDefault="0006379B" w:rsidP="0072610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0A924" w14:textId="77777777" w:rsidR="0006379B" w:rsidRPr="006B0D02" w:rsidRDefault="0006379B" w:rsidP="0072610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5948F" w14:textId="3FD3FFC2" w:rsidR="0006379B" w:rsidRPr="001629B4" w:rsidRDefault="0006379B" w:rsidP="00726104">
            <w:pPr>
              <w:rPr>
                <w:rFonts w:ascii="Arial" w:hAnsi="Arial"/>
                <w:sz w:val="16"/>
                <w:szCs w:val="16"/>
              </w:rPr>
            </w:pPr>
            <w:r w:rsidRPr="0006379B">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FA8E" w14:textId="1AF3C2F9" w:rsidR="0006379B" w:rsidRDefault="0006379B" w:rsidP="00726104">
            <w:pPr>
              <w:pStyle w:val="TAC"/>
              <w:rPr>
                <w:sz w:val="16"/>
                <w:szCs w:val="16"/>
              </w:rPr>
            </w:pPr>
            <w:r>
              <w:rPr>
                <w:sz w:val="16"/>
                <w:szCs w:val="16"/>
              </w:rPr>
              <w:t>16.10.0</w:t>
            </w:r>
          </w:p>
        </w:tc>
      </w:tr>
      <w:tr w:rsidR="0094621B" w:rsidRPr="006B0D02" w14:paraId="099FC4F1" w14:textId="77777777" w:rsidTr="002162E5">
        <w:tc>
          <w:tcPr>
            <w:tcW w:w="851" w:type="dxa"/>
            <w:tcBorders>
              <w:top w:val="single" w:sz="6" w:space="0" w:color="auto"/>
              <w:left w:val="single" w:sz="6" w:space="0" w:color="auto"/>
              <w:bottom w:val="single" w:sz="6" w:space="0" w:color="auto"/>
              <w:right w:val="single" w:sz="6" w:space="0" w:color="auto"/>
            </w:tcBorders>
            <w:shd w:val="solid" w:color="FFFFFF" w:fill="auto"/>
          </w:tcPr>
          <w:p w14:paraId="7EC80655" w14:textId="0A9D13F1" w:rsidR="0094621B" w:rsidRDefault="0094621B" w:rsidP="002162E5">
            <w:pPr>
              <w:pStyle w:val="TAC"/>
              <w:rPr>
                <w:sz w:val="16"/>
                <w:szCs w:val="16"/>
              </w:rPr>
            </w:pPr>
            <w:r>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A7DA98" w14:textId="72B01401" w:rsidR="0094621B" w:rsidRDefault="0094621B" w:rsidP="002162E5">
            <w:pPr>
              <w:pStyle w:val="TAC"/>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9F2D3" w14:textId="66C54B05" w:rsidR="0094621B" w:rsidRDefault="0094621B" w:rsidP="002162E5">
            <w:pPr>
              <w:pStyle w:val="TAC"/>
              <w:rPr>
                <w:rFonts w:cs="Arial"/>
                <w:color w:val="000000"/>
                <w:sz w:val="16"/>
                <w:szCs w:val="16"/>
              </w:rPr>
            </w:pPr>
            <w:r w:rsidRPr="0094621B">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5814A" w14:textId="572D6E38" w:rsidR="0094621B" w:rsidRPr="006B0D02" w:rsidRDefault="0094621B" w:rsidP="002162E5">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DB872" w14:textId="77777777" w:rsidR="0094621B" w:rsidRPr="006B0D02" w:rsidRDefault="0094621B" w:rsidP="002162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A89B" w14:textId="77777777" w:rsidR="0094621B" w:rsidRPr="006B0D02" w:rsidRDefault="0094621B" w:rsidP="002162E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062F2D" w14:textId="0088760D" w:rsidR="0094621B" w:rsidRPr="001629B4" w:rsidRDefault="0094621B" w:rsidP="002162E5">
            <w:pPr>
              <w:rPr>
                <w:rFonts w:ascii="Arial" w:hAnsi="Arial"/>
                <w:sz w:val="16"/>
                <w:szCs w:val="16"/>
              </w:rPr>
            </w:pPr>
            <w:r w:rsidRPr="0094621B">
              <w:rPr>
                <w:rFonts w:ascii="Arial" w:hAnsi="Arial"/>
                <w:sz w:val="16"/>
                <w:szCs w:val="16"/>
              </w:rPr>
              <w:t>Rel-16 Corrections for sensing slot in 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CCEA0" w14:textId="29219E33" w:rsidR="0094621B" w:rsidRDefault="0094621B" w:rsidP="002162E5">
            <w:pPr>
              <w:pStyle w:val="TAC"/>
              <w:rPr>
                <w:sz w:val="16"/>
                <w:szCs w:val="16"/>
              </w:rPr>
            </w:pPr>
            <w:r>
              <w:rPr>
                <w:sz w:val="16"/>
                <w:szCs w:val="16"/>
              </w:rPr>
              <w:t>16.11.0</w:t>
            </w:r>
          </w:p>
        </w:tc>
      </w:tr>
      <w:tr w:rsidR="0036657E" w:rsidRPr="006B0D02" w14:paraId="2BB735A3" w14:textId="77777777" w:rsidTr="00B961B1">
        <w:tc>
          <w:tcPr>
            <w:tcW w:w="851" w:type="dxa"/>
            <w:tcBorders>
              <w:top w:val="single" w:sz="6" w:space="0" w:color="auto"/>
              <w:left w:val="single" w:sz="6" w:space="0" w:color="auto"/>
              <w:bottom w:val="single" w:sz="6" w:space="0" w:color="auto"/>
              <w:right w:val="single" w:sz="6" w:space="0" w:color="auto"/>
            </w:tcBorders>
            <w:shd w:val="solid" w:color="FFFFFF" w:fill="auto"/>
          </w:tcPr>
          <w:p w14:paraId="2E3370C3" w14:textId="5B4C16BB" w:rsidR="0036657E" w:rsidRDefault="0036657E" w:rsidP="00B961B1">
            <w:pPr>
              <w:pStyle w:val="TAC"/>
              <w:rPr>
                <w:sz w:val="16"/>
                <w:szCs w:val="16"/>
              </w:rPr>
            </w:pPr>
            <w:r>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79AEC0" w14:textId="541065EC" w:rsidR="0036657E" w:rsidRDefault="0036657E" w:rsidP="00B961B1">
            <w:pPr>
              <w:pStyle w:val="TAC"/>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1C14A" w14:textId="64F6407C" w:rsidR="0036657E" w:rsidRDefault="0036657E" w:rsidP="00B961B1">
            <w:pPr>
              <w:pStyle w:val="TAC"/>
              <w:rPr>
                <w:rFonts w:cs="Arial"/>
                <w:color w:val="000000"/>
                <w:sz w:val="16"/>
                <w:szCs w:val="16"/>
              </w:rPr>
            </w:pPr>
            <w:r w:rsidRPr="0094621B">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0D693" w14:textId="4FD2B322" w:rsidR="0036657E" w:rsidRPr="006B0D02" w:rsidRDefault="0036657E" w:rsidP="00B961B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4A310" w14:textId="77777777" w:rsidR="0036657E" w:rsidRPr="006B0D02" w:rsidRDefault="0036657E" w:rsidP="00B961B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0789B" w14:textId="77777777" w:rsidR="0036657E" w:rsidRPr="006B0D02" w:rsidRDefault="0036657E" w:rsidP="00B961B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F72FB" w14:textId="63F553B5" w:rsidR="0036657E" w:rsidRPr="001629B4" w:rsidRDefault="0036657E" w:rsidP="00B961B1">
            <w:pPr>
              <w:rPr>
                <w:rFonts w:ascii="Arial" w:hAnsi="Arial"/>
                <w:sz w:val="16"/>
                <w:szCs w:val="16"/>
              </w:rPr>
            </w:pPr>
            <w:r w:rsidRPr="0036657E">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AC228" w14:textId="200DFB91" w:rsidR="0036657E" w:rsidRDefault="0036657E" w:rsidP="00B961B1">
            <w:pPr>
              <w:pStyle w:val="TAC"/>
              <w:rPr>
                <w:sz w:val="16"/>
                <w:szCs w:val="16"/>
              </w:rPr>
            </w:pPr>
            <w:r>
              <w:rPr>
                <w:sz w:val="16"/>
                <w:szCs w:val="16"/>
              </w:rPr>
              <w:t>16.12.0</w:t>
            </w:r>
          </w:p>
        </w:tc>
      </w:tr>
      <w:tr w:rsidR="00A641C0" w:rsidRPr="006B0D02" w14:paraId="597E73F2" w14:textId="77777777" w:rsidTr="00491FEA">
        <w:tc>
          <w:tcPr>
            <w:tcW w:w="851" w:type="dxa"/>
            <w:tcBorders>
              <w:top w:val="single" w:sz="6" w:space="0" w:color="auto"/>
              <w:left w:val="single" w:sz="6" w:space="0" w:color="auto"/>
              <w:bottom w:val="single" w:sz="6" w:space="0" w:color="auto"/>
              <w:right w:val="single" w:sz="6" w:space="0" w:color="auto"/>
            </w:tcBorders>
            <w:shd w:val="solid" w:color="FFFFFF" w:fill="auto"/>
          </w:tcPr>
          <w:p w14:paraId="2DA26742" w14:textId="4D26CD70" w:rsidR="00A641C0" w:rsidRDefault="00A641C0" w:rsidP="00491FEA">
            <w:pPr>
              <w:pStyle w:val="TAC"/>
              <w:rPr>
                <w:sz w:val="16"/>
                <w:szCs w:val="16"/>
              </w:rPr>
            </w:pPr>
            <w:r>
              <w:rPr>
                <w:sz w:val="16"/>
                <w:szCs w:val="16"/>
              </w:rPr>
              <w:lastRenderedPageBreak/>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601DCD" w14:textId="7BBA668A" w:rsidR="00A641C0" w:rsidRDefault="00A641C0" w:rsidP="00491FEA">
            <w:pPr>
              <w:pStyle w:val="TAC"/>
              <w:rPr>
                <w:sz w:val="16"/>
                <w:szCs w:val="16"/>
              </w:rPr>
            </w:pPr>
            <w:r>
              <w:rPr>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641E9B" w14:textId="2F5551A9" w:rsidR="00A641C0" w:rsidRDefault="00A641C0" w:rsidP="00491FEA">
            <w:pPr>
              <w:pStyle w:val="TAC"/>
              <w:rPr>
                <w:rFonts w:cs="Arial"/>
                <w:color w:val="000000"/>
                <w:sz w:val="16"/>
                <w:szCs w:val="16"/>
              </w:rPr>
            </w:pPr>
            <w:r w:rsidRPr="0094621B">
              <w:rPr>
                <w:rFonts w:cs="Arial"/>
                <w:color w:val="000000"/>
                <w:sz w:val="16"/>
                <w:szCs w:val="16"/>
              </w:rPr>
              <w:t>RP-2</w:t>
            </w:r>
            <w:r>
              <w:rPr>
                <w:rFonts w:cs="Arial"/>
                <w:color w:val="000000"/>
                <w:sz w:val="16"/>
                <w:szCs w:val="16"/>
              </w:rPr>
              <w:t>33703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180B" w14:textId="404111C3" w:rsidR="00A641C0" w:rsidRPr="006B0D02" w:rsidRDefault="00A641C0" w:rsidP="00491FEA">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41DF" w14:textId="77777777" w:rsidR="00A641C0" w:rsidRPr="006B0D02" w:rsidRDefault="00A641C0" w:rsidP="00491FE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0D29" w14:textId="77777777" w:rsidR="00A641C0" w:rsidRPr="006B0D02" w:rsidRDefault="00A641C0" w:rsidP="00491FE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3AF32" w14:textId="45BCD153" w:rsidR="00A641C0" w:rsidRPr="001629B4" w:rsidRDefault="00A641C0" w:rsidP="00491FEA">
            <w:pPr>
              <w:rPr>
                <w:rFonts w:ascii="Arial" w:hAnsi="Arial"/>
                <w:sz w:val="16"/>
                <w:szCs w:val="16"/>
              </w:rPr>
            </w:pPr>
            <w:r w:rsidRPr="00A641C0">
              <w:rPr>
                <w:rFonts w:ascii="Arial" w:hAnsi="Arial"/>
                <w:sz w:val="16"/>
                <w:szCs w:val="16"/>
              </w:rPr>
              <w:t>CR on energy detection threshold formula for shared spectrum channel access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4C7B7" w14:textId="40CC5F82" w:rsidR="00A641C0" w:rsidRDefault="00A641C0" w:rsidP="00491FEA">
            <w:pPr>
              <w:pStyle w:val="TAC"/>
              <w:rPr>
                <w:sz w:val="16"/>
                <w:szCs w:val="16"/>
              </w:rPr>
            </w:pPr>
            <w:r>
              <w:rPr>
                <w:sz w:val="16"/>
                <w:szCs w:val="16"/>
              </w:rPr>
              <w:t>16.13.0</w:t>
            </w:r>
          </w:p>
        </w:tc>
      </w:tr>
    </w:tbl>
    <w:p w14:paraId="16DA697D"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6181" w14:textId="77777777" w:rsidR="00967619" w:rsidRDefault="00967619">
      <w:r>
        <w:separator/>
      </w:r>
    </w:p>
  </w:endnote>
  <w:endnote w:type="continuationSeparator" w:id="0">
    <w:p w14:paraId="68D69973" w14:textId="77777777" w:rsidR="00967619" w:rsidRDefault="0096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0540" w14:textId="77777777" w:rsidR="00B906D8" w:rsidRDefault="00B90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1402" w14:textId="77777777" w:rsidR="00967619" w:rsidRDefault="00967619">
      <w:r>
        <w:separator/>
      </w:r>
    </w:p>
  </w:footnote>
  <w:footnote w:type="continuationSeparator" w:id="0">
    <w:p w14:paraId="6AD2DFCA" w14:textId="77777777" w:rsidR="00967619" w:rsidRDefault="0096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A804" w14:textId="02F9A4B4" w:rsidR="00B906D8" w:rsidRDefault="00B90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4452">
      <w:rPr>
        <w:rFonts w:ascii="Arial" w:hAnsi="Arial" w:cs="Arial"/>
        <w:b/>
        <w:noProof/>
        <w:sz w:val="18"/>
        <w:szCs w:val="18"/>
      </w:rPr>
      <w:t>3GPP TS 37.213 V16.13.0 (2023-12)</w:t>
    </w:r>
    <w:r>
      <w:rPr>
        <w:rFonts w:ascii="Arial" w:hAnsi="Arial" w:cs="Arial"/>
        <w:b/>
        <w:sz w:val="18"/>
        <w:szCs w:val="18"/>
      </w:rPr>
      <w:fldChar w:fldCharType="end"/>
    </w:r>
  </w:p>
  <w:p w14:paraId="4E899E48" w14:textId="77777777" w:rsidR="00B906D8" w:rsidRDefault="00B90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108A2187" w14:textId="5D4949E8" w:rsidR="00B906D8" w:rsidRDefault="00B90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4452">
      <w:rPr>
        <w:rFonts w:ascii="Arial" w:hAnsi="Arial" w:cs="Arial"/>
        <w:b/>
        <w:noProof/>
        <w:sz w:val="18"/>
        <w:szCs w:val="18"/>
      </w:rPr>
      <w:t>Release 16</w:t>
    </w:r>
    <w:r>
      <w:rPr>
        <w:rFonts w:ascii="Arial" w:hAnsi="Arial" w:cs="Arial"/>
        <w:b/>
        <w:sz w:val="18"/>
        <w:szCs w:val="18"/>
      </w:rPr>
      <w:fldChar w:fldCharType="end"/>
    </w:r>
  </w:p>
  <w:p w14:paraId="1E34E4B4" w14:textId="77777777" w:rsidR="00B906D8" w:rsidRDefault="00B9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9587F"/>
    <w:multiLevelType w:val="hybridMultilevel"/>
    <w:tmpl w:val="C27816D6"/>
    <w:lvl w:ilvl="0" w:tplc="F63AC5FA">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2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8959471">
    <w:abstractNumId w:val="14"/>
  </w:num>
  <w:num w:numId="2" w16cid:durableId="1618948246">
    <w:abstractNumId w:val="26"/>
  </w:num>
  <w:num w:numId="3" w16cid:durableId="1416900128">
    <w:abstractNumId w:val="15"/>
  </w:num>
  <w:num w:numId="4" w16cid:durableId="1946307440">
    <w:abstractNumId w:val="13"/>
  </w:num>
  <w:num w:numId="5" w16cid:durableId="1754623453">
    <w:abstractNumId w:val="3"/>
  </w:num>
  <w:num w:numId="6" w16cid:durableId="836380933">
    <w:abstractNumId w:val="22"/>
  </w:num>
  <w:num w:numId="7" w16cid:durableId="2128305949">
    <w:abstractNumId w:val="11"/>
  </w:num>
  <w:num w:numId="8" w16cid:durableId="660080913">
    <w:abstractNumId w:val="17"/>
  </w:num>
  <w:num w:numId="9" w16cid:durableId="1148747528">
    <w:abstractNumId w:val="19"/>
  </w:num>
  <w:num w:numId="10" w16cid:durableId="1461143582">
    <w:abstractNumId w:val="16"/>
  </w:num>
  <w:num w:numId="11" w16cid:durableId="1491557657">
    <w:abstractNumId w:val="12"/>
  </w:num>
  <w:num w:numId="12" w16cid:durableId="186019478">
    <w:abstractNumId w:val="10"/>
  </w:num>
  <w:num w:numId="13" w16cid:durableId="1252812062">
    <w:abstractNumId w:val="9"/>
  </w:num>
  <w:num w:numId="14" w16cid:durableId="2120484509">
    <w:abstractNumId w:val="4"/>
  </w:num>
  <w:num w:numId="15" w16cid:durableId="1041781962">
    <w:abstractNumId w:val="5"/>
  </w:num>
  <w:num w:numId="16" w16cid:durableId="1982148655">
    <w:abstractNumId w:val="21"/>
  </w:num>
  <w:num w:numId="17" w16cid:durableId="1699353990">
    <w:abstractNumId w:val="23"/>
  </w:num>
  <w:num w:numId="18" w16cid:durableId="1248345281">
    <w:abstractNumId w:val="24"/>
  </w:num>
  <w:num w:numId="19" w16cid:durableId="798107746">
    <w:abstractNumId w:val="8"/>
  </w:num>
  <w:num w:numId="20" w16cid:durableId="15625205">
    <w:abstractNumId w:val="25"/>
  </w:num>
  <w:num w:numId="21" w16cid:durableId="497692738">
    <w:abstractNumId w:val="7"/>
  </w:num>
  <w:num w:numId="22" w16cid:durableId="702709274">
    <w:abstractNumId w:val="18"/>
  </w:num>
  <w:num w:numId="23" w16cid:durableId="1242717377">
    <w:abstractNumId w:val="2"/>
  </w:num>
  <w:num w:numId="24" w16cid:durableId="695038800">
    <w:abstractNumId w:val="1"/>
  </w:num>
  <w:num w:numId="25" w16cid:durableId="1877692952">
    <w:abstractNumId w:val="0"/>
  </w:num>
  <w:num w:numId="26" w16cid:durableId="530925361">
    <w:abstractNumId w:val="20"/>
  </w:num>
  <w:num w:numId="27" w16cid:durableId="52386166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7D"/>
    <w:rsid w:val="0000612E"/>
    <w:rsid w:val="00006E4D"/>
    <w:rsid w:val="00026C32"/>
    <w:rsid w:val="00033397"/>
    <w:rsid w:val="000345AE"/>
    <w:rsid w:val="00040095"/>
    <w:rsid w:val="000421B7"/>
    <w:rsid w:val="00051834"/>
    <w:rsid w:val="0005477E"/>
    <w:rsid w:val="0005477F"/>
    <w:rsid w:val="00054A22"/>
    <w:rsid w:val="0006379B"/>
    <w:rsid w:val="000653BA"/>
    <w:rsid w:val="000655A6"/>
    <w:rsid w:val="00072FCC"/>
    <w:rsid w:val="00080512"/>
    <w:rsid w:val="000825D0"/>
    <w:rsid w:val="0009098E"/>
    <w:rsid w:val="000A307E"/>
    <w:rsid w:val="000B3E36"/>
    <w:rsid w:val="000C26C2"/>
    <w:rsid w:val="000D58AB"/>
    <w:rsid w:val="000E0336"/>
    <w:rsid w:val="000E348A"/>
    <w:rsid w:val="000F0F00"/>
    <w:rsid w:val="000F5432"/>
    <w:rsid w:val="000F5A1C"/>
    <w:rsid w:val="0011749A"/>
    <w:rsid w:val="0013148A"/>
    <w:rsid w:val="00153DB4"/>
    <w:rsid w:val="00154322"/>
    <w:rsid w:val="00160B0C"/>
    <w:rsid w:val="001629B4"/>
    <w:rsid w:val="00163968"/>
    <w:rsid w:val="0018033D"/>
    <w:rsid w:val="00187BFC"/>
    <w:rsid w:val="00196155"/>
    <w:rsid w:val="001A78D1"/>
    <w:rsid w:val="001B1312"/>
    <w:rsid w:val="001C5AE3"/>
    <w:rsid w:val="001D02C2"/>
    <w:rsid w:val="001D1E1F"/>
    <w:rsid w:val="001D5499"/>
    <w:rsid w:val="001E1DD4"/>
    <w:rsid w:val="001E64FB"/>
    <w:rsid w:val="001F168B"/>
    <w:rsid w:val="002056ED"/>
    <w:rsid w:val="0021000F"/>
    <w:rsid w:val="00214206"/>
    <w:rsid w:val="00215566"/>
    <w:rsid w:val="0021593E"/>
    <w:rsid w:val="0022051C"/>
    <w:rsid w:val="00223678"/>
    <w:rsid w:val="00230F25"/>
    <w:rsid w:val="002327F9"/>
    <w:rsid w:val="002347A2"/>
    <w:rsid w:val="002374B8"/>
    <w:rsid w:val="00243FEC"/>
    <w:rsid w:val="00247137"/>
    <w:rsid w:val="0025167E"/>
    <w:rsid w:val="00267225"/>
    <w:rsid w:val="0027029D"/>
    <w:rsid w:val="00270DCE"/>
    <w:rsid w:val="00272D39"/>
    <w:rsid w:val="00275C4F"/>
    <w:rsid w:val="00277BEE"/>
    <w:rsid w:val="00287FFB"/>
    <w:rsid w:val="00291E51"/>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36D4"/>
    <w:rsid w:val="00336D70"/>
    <w:rsid w:val="003428F7"/>
    <w:rsid w:val="00346B14"/>
    <w:rsid w:val="00350E32"/>
    <w:rsid w:val="0035462D"/>
    <w:rsid w:val="00354658"/>
    <w:rsid w:val="003560CF"/>
    <w:rsid w:val="0036657E"/>
    <w:rsid w:val="00381282"/>
    <w:rsid w:val="003820F7"/>
    <w:rsid w:val="00383C08"/>
    <w:rsid w:val="003856D3"/>
    <w:rsid w:val="003926D8"/>
    <w:rsid w:val="003A2A1C"/>
    <w:rsid w:val="003C3971"/>
    <w:rsid w:val="003D05B3"/>
    <w:rsid w:val="003E2BD0"/>
    <w:rsid w:val="003F4E27"/>
    <w:rsid w:val="003F546F"/>
    <w:rsid w:val="003F5CEC"/>
    <w:rsid w:val="003F7A51"/>
    <w:rsid w:val="00405FCF"/>
    <w:rsid w:val="004130B8"/>
    <w:rsid w:val="00417DA6"/>
    <w:rsid w:val="00435437"/>
    <w:rsid w:val="00436E98"/>
    <w:rsid w:val="00443E49"/>
    <w:rsid w:val="00450096"/>
    <w:rsid w:val="004516D4"/>
    <w:rsid w:val="0046196C"/>
    <w:rsid w:val="004709AD"/>
    <w:rsid w:val="00486987"/>
    <w:rsid w:val="00491098"/>
    <w:rsid w:val="00495165"/>
    <w:rsid w:val="004A29A6"/>
    <w:rsid w:val="004A3C18"/>
    <w:rsid w:val="004B4A31"/>
    <w:rsid w:val="004C2148"/>
    <w:rsid w:val="004C533E"/>
    <w:rsid w:val="004C610D"/>
    <w:rsid w:val="004C665A"/>
    <w:rsid w:val="004D1620"/>
    <w:rsid w:val="004D2171"/>
    <w:rsid w:val="004D3578"/>
    <w:rsid w:val="004D4533"/>
    <w:rsid w:val="004E213A"/>
    <w:rsid w:val="004E43DE"/>
    <w:rsid w:val="004F09C3"/>
    <w:rsid w:val="004F41B8"/>
    <w:rsid w:val="00506265"/>
    <w:rsid w:val="00512EDF"/>
    <w:rsid w:val="00513369"/>
    <w:rsid w:val="00514905"/>
    <w:rsid w:val="00517136"/>
    <w:rsid w:val="0051729D"/>
    <w:rsid w:val="00517D2D"/>
    <w:rsid w:val="0052333A"/>
    <w:rsid w:val="00527681"/>
    <w:rsid w:val="005357EB"/>
    <w:rsid w:val="005412D4"/>
    <w:rsid w:val="00541FC1"/>
    <w:rsid w:val="00543E6C"/>
    <w:rsid w:val="00546271"/>
    <w:rsid w:val="00550C2F"/>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D2E01"/>
    <w:rsid w:val="005E25CD"/>
    <w:rsid w:val="005E2BD4"/>
    <w:rsid w:val="005F411F"/>
    <w:rsid w:val="005F56E3"/>
    <w:rsid w:val="006004AC"/>
    <w:rsid w:val="006031F0"/>
    <w:rsid w:val="006034DD"/>
    <w:rsid w:val="00607C6D"/>
    <w:rsid w:val="00610B47"/>
    <w:rsid w:val="00611652"/>
    <w:rsid w:val="006120DA"/>
    <w:rsid w:val="006137C4"/>
    <w:rsid w:val="00614FDF"/>
    <w:rsid w:val="006301A3"/>
    <w:rsid w:val="00631392"/>
    <w:rsid w:val="006439B3"/>
    <w:rsid w:val="00647208"/>
    <w:rsid w:val="00655F66"/>
    <w:rsid w:val="00661FB0"/>
    <w:rsid w:val="0066596A"/>
    <w:rsid w:val="006729AC"/>
    <w:rsid w:val="006732B7"/>
    <w:rsid w:val="00681752"/>
    <w:rsid w:val="00683B16"/>
    <w:rsid w:val="006874DA"/>
    <w:rsid w:val="00693B92"/>
    <w:rsid w:val="00696251"/>
    <w:rsid w:val="006A015B"/>
    <w:rsid w:val="006A1762"/>
    <w:rsid w:val="006A25EE"/>
    <w:rsid w:val="006B63BF"/>
    <w:rsid w:val="006B6BAE"/>
    <w:rsid w:val="006C2145"/>
    <w:rsid w:val="006C3777"/>
    <w:rsid w:val="006E23EF"/>
    <w:rsid w:val="006E5C86"/>
    <w:rsid w:val="006F29E9"/>
    <w:rsid w:val="006F7DCE"/>
    <w:rsid w:val="00704699"/>
    <w:rsid w:val="00704E32"/>
    <w:rsid w:val="00706157"/>
    <w:rsid w:val="00710554"/>
    <w:rsid w:val="00713134"/>
    <w:rsid w:val="0072056B"/>
    <w:rsid w:val="00731DB7"/>
    <w:rsid w:val="00734A5B"/>
    <w:rsid w:val="007439B5"/>
    <w:rsid w:val="00744E76"/>
    <w:rsid w:val="00746473"/>
    <w:rsid w:val="00750E84"/>
    <w:rsid w:val="00752B2A"/>
    <w:rsid w:val="0077102E"/>
    <w:rsid w:val="00781F0F"/>
    <w:rsid w:val="0078778A"/>
    <w:rsid w:val="00797282"/>
    <w:rsid w:val="007A6466"/>
    <w:rsid w:val="007C0CC8"/>
    <w:rsid w:val="007C0F02"/>
    <w:rsid w:val="007C1451"/>
    <w:rsid w:val="007C1B85"/>
    <w:rsid w:val="007C488B"/>
    <w:rsid w:val="007C797B"/>
    <w:rsid w:val="007D453D"/>
    <w:rsid w:val="007F0BD6"/>
    <w:rsid w:val="007F2AEA"/>
    <w:rsid w:val="007F5C81"/>
    <w:rsid w:val="007F7AC1"/>
    <w:rsid w:val="008028A4"/>
    <w:rsid w:val="008071FB"/>
    <w:rsid w:val="008101A4"/>
    <w:rsid w:val="0081101D"/>
    <w:rsid w:val="008127C7"/>
    <w:rsid w:val="00822685"/>
    <w:rsid w:val="00827DB5"/>
    <w:rsid w:val="008433A8"/>
    <w:rsid w:val="0084458B"/>
    <w:rsid w:val="0085737D"/>
    <w:rsid w:val="00863F83"/>
    <w:rsid w:val="00865BD3"/>
    <w:rsid w:val="008665F1"/>
    <w:rsid w:val="00873973"/>
    <w:rsid w:val="008768CA"/>
    <w:rsid w:val="00881407"/>
    <w:rsid w:val="00882B5C"/>
    <w:rsid w:val="008833D5"/>
    <w:rsid w:val="008A1C13"/>
    <w:rsid w:val="008A2275"/>
    <w:rsid w:val="008A3692"/>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621B"/>
    <w:rsid w:val="0095538A"/>
    <w:rsid w:val="00955F9F"/>
    <w:rsid w:val="00962A50"/>
    <w:rsid w:val="00964E45"/>
    <w:rsid w:val="00967416"/>
    <w:rsid w:val="00967619"/>
    <w:rsid w:val="00976B06"/>
    <w:rsid w:val="009800FD"/>
    <w:rsid w:val="00983AEC"/>
    <w:rsid w:val="0098445F"/>
    <w:rsid w:val="0098601E"/>
    <w:rsid w:val="00992D0B"/>
    <w:rsid w:val="00993306"/>
    <w:rsid w:val="00994118"/>
    <w:rsid w:val="009A3FCF"/>
    <w:rsid w:val="009B4713"/>
    <w:rsid w:val="009D1990"/>
    <w:rsid w:val="009E058E"/>
    <w:rsid w:val="009E1B88"/>
    <w:rsid w:val="009F0DE4"/>
    <w:rsid w:val="009F2664"/>
    <w:rsid w:val="009F2B83"/>
    <w:rsid w:val="009F37B7"/>
    <w:rsid w:val="009F6DE1"/>
    <w:rsid w:val="00A10F02"/>
    <w:rsid w:val="00A11A33"/>
    <w:rsid w:val="00A164B4"/>
    <w:rsid w:val="00A179B0"/>
    <w:rsid w:val="00A21169"/>
    <w:rsid w:val="00A23822"/>
    <w:rsid w:val="00A2505F"/>
    <w:rsid w:val="00A34A4F"/>
    <w:rsid w:val="00A37B87"/>
    <w:rsid w:val="00A45F4E"/>
    <w:rsid w:val="00A53724"/>
    <w:rsid w:val="00A641C0"/>
    <w:rsid w:val="00A646AE"/>
    <w:rsid w:val="00A7096B"/>
    <w:rsid w:val="00A72BB0"/>
    <w:rsid w:val="00A82346"/>
    <w:rsid w:val="00A83E41"/>
    <w:rsid w:val="00A84EEF"/>
    <w:rsid w:val="00AA587D"/>
    <w:rsid w:val="00AA7195"/>
    <w:rsid w:val="00AB25E5"/>
    <w:rsid w:val="00AC43A8"/>
    <w:rsid w:val="00AC46A6"/>
    <w:rsid w:val="00AF7552"/>
    <w:rsid w:val="00B03716"/>
    <w:rsid w:val="00B15449"/>
    <w:rsid w:val="00B234C8"/>
    <w:rsid w:val="00B255EB"/>
    <w:rsid w:val="00B330AF"/>
    <w:rsid w:val="00B35C03"/>
    <w:rsid w:val="00B4352B"/>
    <w:rsid w:val="00B45E81"/>
    <w:rsid w:val="00B479DA"/>
    <w:rsid w:val="00B6021D"/>
    <w:rsid w:val="00B63099"/>
    <w:rsid w:val="00B65161"/>
    <w:rsid w:val="00B7289D"/>
    <w:rsid w:val="00B72B23"/>
    <w:rsid w:val="00B906D8"/>
    <w:rsid w:val="00B94EE0"/>
    <w:rsid w:val="00BA144B"/>
    <w:rsid w:val="00BB73BA"/>
    <w:rsid w:val="00BC0F7D"/>
    <w:rsid w:val="00BC4143"/>
    <w:rsid w:val="00BC4517"/>
    <w:rsid w:val="00BC5501"/>
    <w:rsid w:val="00BC7C0D"/>
    <w:rsid w:val="00BD155C"/>
    <w:rsid w:val="00BD46DA"/>
    <w:rsid w:val="00BE35BC"/>
    <w:rsid w:val="00BF47AB"/>
    <w:rsid w:val="00BF64F6"/>
    <w:rsid w:val="00BF7296"/>
    <w:rsid w:val="00BF7948"/>
    <w:rsid w:val="00C25E7D"/>
    <w:rsid w:val="00C3023D"/>
    <w:rsid w:val="00C32A6D"/>
    <w:rsid w:val="00C33079"/>
    <w:rsid w:val="00C3433B"/>
    <w:rsid w:val="00C45231"/>
    <w:rsid w:val="00C57FFA"/>
    <w:rsid w:val="00C72512"/>
    <w:rsid w:val="00C72833"/>
    <w:rsid w:val="00C818EE"/>
    <w:rsid w:val="00C83BF1"/>
    <w:rsid w:val="00C93F40"/>
    <w:rsid w:val="00C96ACA"/>
    <w:rsid w:val="00CA1F07"/>
    <w:rsid w:val="00CA3D0C"/>
    <w:rsid w:val="00CA415D"/>
    <w:rsid w:val="00CB799A"/>
    <w:rsid w:val="00CC2466"/>
    <w:rsid w:val="00CE1AD8"/>
    <w:rsid w:val="00CE66E1"/>
    <w:rsid w:val="00CE7C6A"/>
    <w:rsid w:val="00CF1EE8"/>
    <w:rsid w:val="00CF40C5"/>
    <w:rsid w:val="00CF7404"/>
    <w:rsid w:val="00D00490"/>
    <w:rsid w:val="00D0123B"/>
    <w:rsid w:val="00D162FD"/>
    <w:rsid w:val="00D2314B"/>
    <w:rsid w:val="00D24452"/>
    <w:rsid w:val="00D26711"/>
    <w:rsid w:val="00D31D22"/>
    <w:rsid w:val="00D43955"/>
    <w:rsid w:val="00D46E3B"/>
    <w:rsid w:val="00D5459E"/>
    <w:rsid w:val="00D55221"/>
    <w:rsid w:val="00D572DC"/>
    <w:rsid w:val="00D57929"/>
    <w:rsid w:val="00D61BCF"/>
    <w:rsid w:val="00D738D6"/>
    <w:rsid w:val="00D755EB"/>
    <w:rsid w:val="00D812FE"/>
    <w:rsid w:val="00D869F1"/>
    <w:rsid w:val="00D87E00"/>
    <w:rsid w:val="00D9134D"/>
    <w:rsid w:val="00D96F0E"/>
    <w:rsid w:val="00DA4CB3"/>
    <w:rsid w:val="00DA7A03"/>
    <w:rsid w:val="00DB1818"/>
    <w:rsid w:val="00DB68AC"/>
    <w:rsid w:val="00DC309B"/>
    <w:rsid w:val="00DC4DA2"/>
    <w:rsid w:val="00DD55CF"/>
    <w:rsid w:val="00DF06D6"/>
    <w:rsid w:val="00DF2B1F"/>
    <w:rsid w:val="00DF4BCB"/>
    <w:rsid w:val="00DF62CD"/>
    <w:rsid w:val="00E20033"/>
    <w:rsid w:val="00E20342"/>
    <w:rsid w:val="00E23AC6"/>
    <w:rsid w:val="00E24B05"/>
    <w:rsid w:val="00E30B64"/>
    <w:rsid w:val="00E31FE5"/>
    <w:rsid w:val="00E37526"/>
    <w:rsid w:val="00E4157D"/>
    <w:rsid w:val="00E518F2"/>
    <w:rsid w:val="00E51C33"/>
    <w:rsid w:val="00E53A15"/>
    <w:rsid w:val="00E54E81"/>
    <w:rsid w:val="00E5607C"/>
    <w:rsid w:val="00E56363"/>
    <w:rsid w:val="00E571AB"/>
    <w:rsid w:val="00E61800"/>
    <w:rsid w:val="00E61B53"/>
    <w:rsid w:val="00E62334"/>
    <w:rsid w:val="00E77645"/>
    <w:rsid w:val="00E778CC"/>
    <w:rsid w:val="00E81CD3"/>
    <w:rsid w:val="00E8333C"/>
    <w:rsid w:val="00E947EC"/>
    <w:rsid w:val="00E96C15"/>
    <w:rsid w:val="00EA05F8"/>
    <w:rsid w:val="00EB45C7"/>
    <w:rsid w:val="00EB79FB"/>
    <w:rsid w:val="00EC28EA"/>
    <w:rsid w:val="00EC4A25"/>
    <w:rsid w:val="00ED0269"/>
    <w:rsid w:val="00ED4077"/>
    <w:rsid w:val="00ED4605"/>
    <w:rsid w:val="00EE2A01"/>
    <w:rsid w:val="00EE2C18"/>
    <w:rsid w:val="00EE361B"/>
    <w:rsid w:val="00EE62E7"/>
    <w:rsid w:val="00EF334C"/>
    <w:rsid w:val="00EF3D59"/>
    <w:rsid w:val="00EF4092"/>
    <w:rsid w:val="00F025A2"/>
    <w:rsid w:val="00F03EFB"/>
    <w:rsid w:val="00F04712"/>
    <w:rsid w:val="00F11194"/>
    <w:rsid w:val="00F123D9"/>
    <w:rsid w:val="00F22EC7"/>
    <w:rsid w:val="00F32B60"/>
    <w:rsid w:val="00F33754"/>
    <w:rsid w:val="00F339D3"/>
    <w:rsid w:val="00F40EB0"/>
    <w:rsid w:val="00F46C8E"/>
    <w:rsid w:val="00F4741F"/>
    <w:rsid w:val="00F52542"/>
    <w:rsid w:val="00F54B32"/>
    <w:rsid w:val="00F56EFB"/>
    <w:rsid w:val="00F639FB"/>
    <w:rsid w:val="00F653B8"/>
    <w:rsid w:val="00F65854"/>
    <w:rsid w:val="00F660D6"/>
    <w:rsid w:val="00FA1266"/>
    <w:rsid w:val="00FA2611"/>
    <w:rsid w:val="00FA2823"/>
    <w:rsid w:val="00FA36F1"/>
    <w:rsid w:val="00FA3D66"/>
    <w:rsid w:val="00FA6CD5"/>
    <w:rsid w:val="00FC1192"/>
    <w:rsid w:val="00FC4F50"/>
    <w:rsid w:val="00FC54C2"/>
    <w:rsid w:val="00FC7A95"/>
    <w:rsid w:val="00FD289B"/>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CB12A53"/>
  <w15:chartTrackingRefBased/>
  <w15:docId w15:val="{656D5DC6-1AC1-4FB3-BEBD-EE0C659B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4F41B8"/>
  </w:style>
  <w:style w:type="paragraph" w:styleId="BlockText">
    <w:name w:val="Block Text"/>
    <w:basedOn w:val="Normal"/>
    <w:rsid w:val="004F41B8"/>
    <w:pPr>
      <w:spacing w:after="120"/>
      <w:ind w:left="1440" w:right="1440"/>
    </w:pPr>
  </w:style>
  <w:style w:type="paragraph" w:styleId="BodyText3">
    <w:name w:val="Body Text 3"/>
    <w:basedOn w:val="Normal"/>
    <w:link w:val="BodyText3Char"/>
    <w:rsid w:val="004F41B8"/>
    <w:pPr>
      <w:spacing w:after="120"/>
    </w:pPr>
    <w:rPr>
      <w:sz w:val="16"/>
      <w:szCs w:val="16"/>
    </w:rPr>
  </w:style>
  <w:style w:type="character" w:customStyle="1" w:styleId="BodyText3Char">
    <w:name w:val="Body Text 3 Char"/>
    <w:link w:val="BodyText3"/>
    <w:rsid w:val="004F41B8"/>
    <w:rPr>
      <w:sz w:val="16"/>
      <w:szCs w:val="16"/>
      <w:lang w:eastAsia="en-US"/>
    </w:rPr>
  </w:style>
  <w:style w:type="paragraph" w:styleId="BodyTextFirstIndent">
    <w:name w:val="Body Text First Indent"/>
    <w:basedOn w:val="BodyText"/>
    <w:link w:val="BodyTextFirstIndentChar"/>
    <w:rsid w:val="004F41B8"/>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link w:val="BodyTextFirstIndent"/>
    <w:rsid w:val="004F41B8"/>
    <w:rPr>
      <w:lang w:eastAsia="en-US"/>
    </w:rPr>
  </w:style>
  <w:style w:type="paragraph" w:styleId="BodyTextIndent">
    <w:name w:val="Body Text Indent"/>
    <w:basedOn w:val="Normal"/>
    <w:link w:val="BodyTextIndentChar"/>
    <w:rsid w:val="004F41B8"/>
    <w:pPr>
      <w:spacing w:after="120"/>
      <w:ind w:left="283"/>
    </w:pPr>
  </w:style>
  <w:style w:type="character" w:customStyle="1" w:styleId="BodyTextIndentChar">
    <w:name w:val="Body Text Indent Char"/>
    <w:link w:val="BodyTextIndent"/>
    <w:rsid w:val="004F41B8"/>
    <w:rPr>
      <w:lang w:eastAsia="en-US"/>
    </w:rPr>
  </w:style>
  <w:style w:type="paragraph" w:styleId="BodyTextFirstIndent2">
    <w:name w:val="Body Text First Indent 2"/>
    <w:basedOn w:val="BodyTextIndent"/>
    <w:link w:val="BodyTextFirstIndent2Char"/>
    <w:rsid w:val="004F41B8"/>
    <w:pPr>
      <w:ind w:firstLine="210"/>
    </w:pPr>
  </w:style>
  <w:style w:type="character" w:customStyle="1" w:styleId="BodyTextFirstIndent2Char">
    <w:name w:val="Body Text First Indent 2 Char"/>
    <w:basedOn w:val="BodyTextIndentChar"/>
    <w:link w:val="BodyTextFirstIndent2"/>
    <w:rsid w:val="004F41B8"/>
    <w:rPr>
      <w:lang w:eastAsia="en-US"/>
    </w:rPr>
  </w:style>
  <w:style w:type="paragraph" w:styleId="Closing">
    <w:name w:val="Closing"/>
    <w:basedOn w:val="Normal"/>
    <w:link w:val="ClosingChar"/>
    <w:rsid w:val="004F41B8"/>
    <w:pPr>
      <w:ind w:left="4252"/>
    </w:pPr>
  </w:style>
  <w:style w:type="character" w:customStyle="1" w:styleId="ClosingChar">
    <w:name w:val="Closing Char"/>
    <w:link w:val="Closing"/>
    <w:rsid w:val="004F41B8"/>
    <w:rPr>
      <w:lang w:eastAsia="en-US"/>
    </w:rPr>
  </w:style>
  <w:style w:type="paragraph" w:styleId="E-mailSignature">
    <w:name w:val="E-mail Signature"/>
    <w:basedOn w:val="Normal"/>
    <w:link w:val="E-mailSignatureChar"/>
    <w:rsid w:val="004F41B8"/>
  </w:style>
  <w:style w:type="character" w:customStyle="1" w:styleId="E-mailSignatureChar">
    <w:name w:val="E-mail Signature Char"/>
    <w:link w:val="E-mailSignature"/>
    <w:rsid w:val="004F41B8"/>
    <w:rPr>
      <w:lang w:eastAsia="en-US"/>
    </w:rPr>
  </w:style>
  <w:style w:type="paragraph" w:styleId="EndnoteText">
    <w:name w:val="endnote text"/>
    <w:basedOn w:val="Normal"/>
    <w:link w:val="EndnoteTextChar"/>
    <w:rsid w:val="004F41B8"/>
  </w:style>
  <w:style w:type="character" w:customStyle="1" w:styleId="EndnoteTextChar">
    <w:name w:val="Endnote Text Char"/>
    <w:link w:val="EndnoteText"/>
    <w:rsid w:val="004F41B8"/>
    <w:rPr>
      <w:lang w:eastAsia="en-US"/>
    </w:rPr>
  </w:style>
  <w:style w:type="paragraph" w:styleId="EnvelopeAddress">
    <w:name w:val="envelope address"/>
    <w:basedOn w:val="Normal"/>
    <w:rsid w:val="004F41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41B8"/>
    <w:rPr>
      <w:rFonts w:ascii="Calibri Light" w:hAnsi="Calibri Light"/>
    </w:rPr>
  </w:style>
  <w:style w:type="paragraph" w:styleId="HTMLAddress">
    <w:name w:val="HTML Address"/>
    <w:basedOn w:val="Normal"/>
    <w:link w:val="HTMLAddressChar"/>
    <w:rsid w:val="004F41B8"/>
    <w:rPr>
      <w:i/>
      <w:iCs/>
    </w:rPr>
  </w:style>
  <w:style w:type="character" w:customStyle="1" w:styleId="HTMLAddressChar">
    <w:name w:val="HTML Address Char"/>
    <w:link w:val="HTMLAddress"/>
    <w:rsid w:val="004F41B8"/>
    <w:rPr>
      <w:i/>
      <w:iCs/>
      <w:lang w:eastAsia="en-US"/>
    </w:rPr>
  </w:style>
  <w:style w:type="paragraph" w:styleId="HTMLPreformatted">
    <w:name w:val="HTML Preformatted"/>
    <w:basedOn w:val="Normal"/>
    <w:link w:val="HTMLPreformattedChar"/>
    <w:rsid w:val="004F41B8"/>
    <w:rPr>
      <w:rFonts w:ascii="Courier New" w:hAnsi="Courier New" w:cs="Courier New"/>
    </w:rPr>
  </w:style>
  <w:style w:type="character" w:customStyle="1" w:styleId="HTMLPreformattedChar">
    <w:name w:val="HTML Preformatted Char"/>
    <w:link w:val="HTMLPreformatted"/>
    <w:rsid w:val="004F41B8"/>
    <w:rPr>
      <w:rFonts w:ascii="Courier New" w:hAnsi="Courier New" w:cs="Courier New"/>
      <w:lang w:eastAsia="en-US"/>
    </w:rPr>
  </w:style>
  <w:style w:type="paragraph" w:styleId="Index3">
    <w:name w:val="index 3"/>
    <w:basedOn w:val="Normal"/>
    <w:next w:val="Normal"/>
    <w:rsid w:val="004F41B8"/>
    <w:pPr>
      <w:ind w:left="600" w:hanging="200"/>
    </w:pPr>
  </w:style>
  <w:style w:type="paragraph" w:styleId="Index4">
    <w:name w:val="index 4"/>
    <w:basedOn w:val="Normal"/>
    <w:next w:val="Normal"/>
    <w:rsid w:val="004F41B8"/>
    <w:pPr>
      <w:ind w:left="800" w:hanging="200"/>
    </w:pPr>
  </w:style>
  <w:style w:type="paragraph" w:styleId="Index5">
    <w:name w:val="index 5"/>
    <w:basedOn w:val="Normal"/>
    <w:next w:val="Normal"/>
    <w:rsid w:val="004F41B8"/>
    <w:pPr>
      <w:ind w:left="1000" w:hanging="200"/>
    </w:pPr>
  </w:style>
  <w:style w:type="paragraph" w:styleId="Index6">
    <w:name w:val="index 6"/>
    <w:basedOn w:val="Normal"/>
    <w:next w:val="Normal"/>
    <w:rsid w:val="004F41B8"/>
    <w:pPr>
      <w:ind w:left="1200" w:hanging="200"/>
    </w:pPr>
  </w:style>
  <w:style w:type="paragraph" w:styleId="Index7">
    <w:name w:val="index 7"/>
    <w:basedOn w:val="Normal"/>
    <w:next w:val="Normal"/>
    <w:rsid w:val="004F41B8"/>
    <w:pPr>
      <w:ind w:left="1400" w:hanging="200"/>
    </w:pPr>
  </w:style>
  <w:style w:type="paragraph" w:styleId="Index8">
    <w:name w:val="index 8"/>
    <w:basedOn w:val="Normal"/>
    <w:next w:val="Normal"/>
    <w:rsid w:val="004F41B8"/>
    <w:pPr>
      <w:ind w:left="1600" w:hanging="200"/>
    </w:pPr>
  </w:style>
  <w:style w:type="paragraph" w:styleId="Index9">
    <w:name w:val="index 9"/>
    <w:basedOn w:val="Normal"/>
    <w:next w:val="Normal"/>
    <w:rsid w:val="004F41B8"/>
    <w:pPr>
      <w:ind w:left="1800" w:hanging="200"/>
    </w:pPr>
  </w:style>
  <w:style w:type="paragraph" w:styleId="IntenseQuote">
    <w:name w:val="Intense Quote"/>
    <w:basedOn w:val="Normal"/>
    <w:next w:val="Normal"/>
    <w:link w:val="IntenseQuoteChar"/>
    <w:uiPriority w:val="30"/>
    <w:qFormat/>
    <w:rsid w:val="004F41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41B8"/>
    <w:rPr>
      <w:i/>
      <w:iCs/>
      <w:color w:val="4472C4"/>
      <w:lang w:eastAsia="en-US"/>
    </w:rPr>
  </w:style>
  <w:style w:type="paragraph" w:styleId="ListContinue">
    <w:name w:val="List Continue"/>
    <w:basedOn w:val="Normal"/>
    <w:rsid w:val="004F41B8"/>
    <w:pPr>
      <w:spacing w:after="120"/>
      <w:ind w:left="283"/>
      <w:contextualSpacing/>
    </w:pPr>
  </w:style>
  <w:style w:type="paragraph" w:styleId="ListContinue2">
    <w:name w:val="List Continue 2"/>
    <w:basedOn w:val="Normal"/>
    <w:rsid w:val="004F41B8"/>
    <w:pPr>
      <w:spacing w:after="120"/>
      <w:ind w:left="566"/>
      <w:contextualSpacing/>
    </w:pPr>
  </w:style>
  <w:style w:type="paragraph" w:styleId="ListContinue3">
    <w:name w:val="List Continue 3"/>
    <w:basedOn w:val="Normal"/>
    <w:rsid w:val="004F41B8"/>
    <w:pPr>
      <w:spacing w:after="120"/>
      <w:ind w:left="849"/>
      <w:contextualSpacing/>
    </w:pPr>
  </w:style>
  <w:style w:type="paragraph" w:styleId="ListContinue4">
    <w:name w:val="List Continue 4"/>
    <w:basedOn w:val="Normal"/>
    <w:rsid w:val="004F41B8"/>
    <w:pPr>
      <w:spacing w:after="120"/>
      <w:ind w:left="1132"/>
      <w:contextualSpacing/>
    </w:pPr>
  </w:style>
  <w:style w:type="paragraph" w:styleId="ListContinue5">
    <w:name w:val="List Continue 5"/>
    <w:basedOn w:val="Normal"/>
    <w:rsid w:val="004F41B8"/>
    <w:pPr>
      <w:spacing w:after="120"/>
      <w:ind w:left="1415"/>
      <w:contextualSpacing/>
    </w:pPr>
  </w:style>
  <w:style w:type="paragraph" w:styleId="ListNumber3">
    <w:name w:val="List Number 3"/>
    <w:basedOn w:val="Normal"/>
    <w:rsid w:val="004F41B8"/>
    <w:pPr>
      <w:numPr>
        <w:numId w:val="23"/>
      </w:numPr>
      <w:contextualSpacing/>
    </w:pPr>
  </w:style>
  <w:style w:type="paragraph" w:styleId="ListNumber4">
    <w:name w:val="List Number 4"/>
    <w:basedOn w:val="Normal"/>
    <w:rsid w:val="004F41B8"/>
    <w:pPr>
      <w:numPr>
        <w:numId w:val="24"/>
      </w:numPr>
      <w:contextualSpacing/>
    </w:pPr>
  </w:style>
  <w:style w:type="paragraph" w:styleId="ListNumber5">
    <w:name w:val="List Number 5"/>
    <w:basedOn w:val="Normal"/>
    <w:rsid w:val="004F41B8"/>
    <w:pPr>
      <w:numPr>
        <w:numId w:val="25"/>
      </w:numPr>
      <w:contextualSpacing/>
    </w:pPr>
  </w:style>
  <w:style w:type="paragraph" w:styleId="MacroText">
    <w:name w:val="macro"/>
    <w:link w:val="MacroTextChar"/>
    <w:rsid w:val="004F41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41B8"/>
    <w:rPr>
      <w:rFonts w:ascii="Courier New" w:hAnsi="Courier New" w:cs="Courier New"/>
      <w:lang w:eastAsia="en-US"/>
    </w:rPr>
  </w:style>
  <w:style w:type="paragraph" w:styleId="MessageHeader">
    <w:name w:val="Message Header"/>
    <w:basedOn w:val="Normal"/>
    <w:link w:val="MessageHeaderChar"/>
    <w:rsid w:val="004F41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41B8"/>
    <w:rPr>
      <w:rFonts w:ascii="Calibri Light" w:hAnsi="Calibri Light"/>
      <w:sz w:val="24"/>
      <w:szCs w:val="24"/>
      <w:shd w:val="pct20" w:color="auto" w:fill="auto"/>
      <w:lang w:eastAsia="en-US"/>
    </w:rPr>
  </w:style>
  <w:style w:type="paragraph" w:styleId="NoSpacing">
    <w:name w:val="No Spacing"/>
    <w:uiPriority w:val="1"/>
    <w:qFormat/>
    <w:rsid w:val="004F41B8"/>
    <w:rPr>
      <w:lang w:eastAsia="en-US"/>
    </w:rPr>
  </w:style>
  <w:style w:type="paragraph" w:styleId="NormalWeb">
    <w:name w:val="Normal (Web)"/>
    <w:basedOn w:val="Normal"/>
    <w:rsid w:val="004F41B8"/>
    <w:rPr>
      <w:sz w:val="24"/>
      <w:szCs w:val="24"/>
    </w:rPr>
  </w:style>
  <w:style w:type="paragraph" w:styleId="NormalIndent">
    <w:name w:val="Normal Indent"/>
    <w:basedOn w:val="Normal"/>
    <w:rsid w:val="004F41B8"/>
    <w:pPr>
      <w:ind w:left="720"/>
    </w:pPr>
  </w:style>
  <w:style w:type="paragraph" w:styleId="NoteHeading">
    <w:name w:val="Note Heading"/>
    <w:basedOn w:val="Normal"/>
    <w:next w:val="Normal"/>
    <w:link w:val="NoteHeadingChar"/>
    <w:rsid w:val="004F41B8"/>
  </w:style>
  <w:style w:type="character" w:customStyle="1" w:styleId="NoteHeadingChar">
    <w:name w:val="Note Heading Char"/>
    <w:link w:val="NoteHeading"/>
    <w:rsid w:val="004F41B8"/>
    <w:rPr>
      <w:lang w:eastAsia="en-US"/>
    </w:rPr>
  </w:style>
  <w:style w:type="paragraph" w:styleId="Quote">
    <w:name w:val="Quote"/>
    <w:basedOn w:val="Normal"/>
    <w:next w:val="Normal"/>
    <w:link w:val="QuoteChar"/>
    <w:uiPriority w:val="29"/>
    <w:qFormat/>
    <w:rsid w:val="004F41B8"/>
    <w:pPr>
      <w:spacing w:before="200" w:after="160"/>
      <w:ind w:left="864" w:right="864"/>
      <w:jc w:val="center"/>
    </w:pPr>
    <w:rPr>
      <w:i/>
      <w:iCs/>
      <w:color w:val="404040"/>
    </w:rPr>
  </w:style>
  <w:style w:type="character" w:customStyle="1" w:styleId="QuoteChar">
    <w:name w:val="Quote Char"/>
    <w:link w:val="Quote"/>
    <w:uiPriority w:val="29"/>
    <w:rsid w:val="004F41B8"/>
    <w:rPr>
      <w:i/>
      <w:iCs/>
      <w:color w:val="404040"/>
      <w:lang w:eastAsia="en-US"/>
    </w:rPr>
  </w:style>
  <w:style w:type="paragraph" w:styleId="Salutation">
    <w:name w:val="Salutation"/>
    <w:basedOn w:val="Normal"/>
    <w:next w:val="Normal"/>
    <w:link w:val="SalutationChar"/>
    <w:rsid w:val="004F41B8"/>
  </w:style>
  <w:style w:type="character" w:customStyle="1" w:styleId="SalutationChar">
    <w:name w:val="Salutation Char"/>
    <w:link w:val="Salutation"/>
    <w:rsid w:val="004F41B8"/>
    <w:rPr>
      <w:lang w:eastAsia="en-US"/>
    </w:rPr>
  </w:style>
  <w:style w:type="paragraph" w:styleId="Signature">
    <w:name w:val="Signature"/>
    <w:basedOn w:val="Normal"/>
    <w:link w:val="SignatureChar"/>
    <w:rsid w:val="004F41B8"/>
    <w:pPr>
      <w:ind w:left="4252"/>
    </w:pPr>
  </w:style>
  <w:style w:type="character" w:customStyle="1" w:styleId="SignatureChar">
    <w:name w:val="Signature Char"/>
    <w:link w:val="Signature"/>
    <w:rsid w:val="004F41B8"/>
    <w:rPr>
      <w:lang w:eastAsia="en-US"/>
    </w:rPr>
  </w:style>
  <w:style w:type="paragraph" w:styleId="Subtitle">
    <w:name w:val="Subtitle"/>
    <w:basedOn w:val="Normal"/>
    <w:next w:val="Normal"/>
    <w:link w:val="SubtitleChar"/>
    <w:qFormat/>
    <w:rsid w:val="004F41B8"/>
    <w:pPr>
      <w:spacing w:after="60"/>
      <w:jc w:val="center"/>
      <w:outlineLvl w:val="1"/>
    </w:pPr>
    <w:rPr>
      <w:rFonts w:ascii="Calibri Light" w:hAnsi="Calibri Light"/>
      <w:sz w:val="24"/>
      <w:szCs w:val="24"/>
    </w:rPr>
  </w:style>
  <w:style w:type="character" w:customStyle="1" w:styleId="SubtitleChar">
    <w:name w:val="Subtitle Char"/>
    <w:link w:val="Subtitle"/>
    <w:rsid w:val="004F41B8"/>
    <w:rPr>
      <w:rFonts w:ascii="Calibri Light" w:hAnsi="Calibri Light"/>
      <w:sz w:val="24"/>
      <w:szCs w:val="24"/>
      <w:lang w:eastAsia="en-US"/>
    </w:rPr>
  </w:style>
  <w:style w:type="paragraph" w:styleId="TableofAuthorities">
    <w:name w:val="table of authorities"/>
    <w:basedOn w:val="Normal"/>
    <w:next w:val="Normal"/>
    <w:rsid w:val="004F41B8"/>
    <w:pPr>
      <w:ind w:left="200" w:hanging="200"/>
    </w:pPr>
  </w:style>
  <w:style w:type="paragraph" w:styleId="TableofFigures">
    <w:name w:val="table of figures"/>
    <w:basedOn w:val="Normal"/>
    <w:next w:val="Normal"/>
    <w:rsid w:val="004F41B8"/>
  </w:style>
  <w:style w:type="paragraph" w:styleId="Title">
    <w:name w:val="Title"/>
    <w:basedOn w:val="Normal"/>
    <w:next w:val="Normal"/>
    <w:link w:val="TitleChar"/>
    <w:qFormat/>
    <w:rsid w:val="004F41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41B8"/>
    <w:rPr>
      <w:rFonts w:ascii="Calibri Light" w:hAnsi="Calibri Light"/>
      <w:b/>
      <w:bCs/>
      <w:kern w:val="28"/>
      <w:sz w:val="32"/>
      <w:szCs w:val="32"/>
      <w:lang w:eastAsia="en-US"/>
    </w:rPr>
  </w:style>
  <w:style w:type="paragraph" w:styleId="TOAHeading">
    <w:name w:val="toa heading"/>
    <w:basedOn w:val="Normal"/>
    <w:next w:val="Normal"/>
    <w:rsid w:val="004F41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41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2.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3.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4.xml><?xml version="1.0" encoding="utf-8"?>
<ds:datastoreItem xmlns:ds="http://schemas.openxmlformats.org/officeDocument/2006/customXml" ds:itemID="{B119B437-857D-4592-A2BA-256A35CB767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F1E884-CE51-4726-AA1E-4B13012B25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13976</Words>
  <Characters>77496</Characters>
  <Application>Microsoft Office Word</Application>
  <DocSecurity>0</DocSecurity>
  <Lines>645</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CR0047</cp:lastModifiedBy>
  <cp:revision>3</cp:revision>
  <dcterms:created xsi:type="dcterms:W3CDTF">2023-12-08T13:08:00Z</dcterms:created>
  <dcterms:modified xsi:type="dcterms:W3CDTF">2023-12-08T13:09:00Z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